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560D8" w14:textId="610402E5" w:rsidR="006E2CA0" w:rsidRDefault="00EB6F73" w:rsidP="006E2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3"/>
      <w:bookmarkStart w:id="2" w:name="_Ref244672832"/>
      <w:r w:rsidRPr="00EB6F73">
        <w:rPr>
          <w:b/>
          <w:noProof/>
          <w:sz w:val="24"/>
        </w:rPr>
        <w:t xml:space="preserve">3GPP TSG-RAN WG4 Meeting </w:t>
      </w:r>
      <w:r w:rsidR="0051099F">
        <w:rPr>
          <w:b/>
          <w:noProof/>
          <w:sz w:val="24"/>
        </w:rPr>
        <w:t xml:space="preserve">85       </w:t>
      </w:r>
      <w:r w:rsidR="007D42F6">
        <w:rPr>
          <w:b/>
          <w:noProof/>
          <w:sz w:val="24"/>
        </w:rPr>
        <w:t xml:space="preserve">                  </w:t>
      </w:r>
      <w:r w:rsidR="00A87A19">
        <w:rPr>
          <w:b/>
          <w:noProof/>
          <w:sz w:val="24"/>
        </w:rPr>
        <w:t xml:space="preserve">     </w:t>
      </w:r>
      <w:r w:rsidR="00744C59">
        <w:rPr>
          <w:b/>
          <w:noProof/>
          <w:sz w:val="24"/>
        </w:rPr>
        <w:t xml:space="preserve">      </w:t>
      </w:r>
      <w:r w:rsidR="00784442">
        <w:rPr>
          <w:b/>
          <w:i/>
          <w:noProof/>
          <w:sz w:val="28"/>
        </w:rPr>
        <w:t xml:space="preserve">    </w:t>
      </w:r>
      <w:r w:rsidR="003B052E">
        <w:rPr>
          <w:b/>
          <w:i/>
          <w:noProof/>
          <w:sz w:val="28"/>
        </w:rPr>
        <w:t xml:space="preserve">  </w:t>
      </w:r>
      <w:r>
        <w:rPr>
          <w:b/>
          <w:i/>
          <w:noProof/>
          <w:sz w:val="28"/>
        </w:rPr>
        <w:t xml:space="preserve"> </w:t>
      </w:r>
      <w:r w:rsidR="00091411">
        <w:rPr>
          <w:b/>
          <w:i/>
          <w:noProof/>
          <w:sz w:val="28"/>
        </w:rPr>
        <w:t xml:space="preserve">       </w:t>
      </w:r>
      <w:r w:rsidR="0037451C">
        <w:rPr>
          <w:b/>
          <w:i/>
          <w:noProof/>
          <w:sz w:val="28"/>
        </w:rPr>
        <w:t xml:space="preserve">    </w:t>
      </w:r>
      <w:r w:rsidR="00091411">
        <w:rPr>
          <w:b/>
          <w:i/>
          <w:noProof/>
          <w:sz w:val="28"/>
        </w:rPr>
        <w:t xml:space="preserve">   </w:t>
      </w:r>
      <w:r w:rsidR="0037451C" w:rsidRPr="0037451C">
        <w:rPr>
          <w:b/>
          <w:i/>
          <w:noProof/>
          <w:sz w:val="28"/>
        </w:rPr>
        <w:t>R4-1713603</w:t>
      </w:r>
    </w:p>
    <w:p w14:paraId="6E40FA7C" w14:textId="77777777" w:rsidR="006966FB" w:rsidRDefault="0051099F" w:rsidP="00875A1D">
      <w:pPr>
        <w:pStyle w:val="BodyText"/>
        <w:rPr>
          <w:rFonts w:ascii="Arial" w:hAnsi="Arial"/>
          <w:b/>
          <w:noProof/>
          <w:szCs w:val="20"/>
          <w:lang w:val="en-GB"/>
        </w:rPr>
      </w:pPr>
      <w:r w:rsidRPr="0051099F">
        <w:rPr>
          <w:rFonts w:ascii="Arial" w:hAnsi="Arial"/>
          <w:b/>
          <w:noProof/>
          <w:szCs w:val="20"/>
          <w:lang w:val="en-GB"/>
        </w:rPr>
        <w:t>Reno, USA, November 27th – December 1st, 2017</w:t>
      </w:r>
      <w:r w:rsidR="009D0B0A" w:rsidRPr="009D0B0A">
        <w:rPr>
          <w:rFonts w:ascii="Arial" w:hAnsi="Arial"/>
          <w:b/>
          <w:noProof/>
          <w:szCs w:val="20"/>
          <w:lang w:val="en-GB"/>
        </w:rPr>
        <w:t xml:space="preserve">   </w:t>
      </w:r>
    </w:p>
    <w:p w14:paraId="4DD653D8" w14:textId="77777777" w:rsidR="00DE2F23" w:rsidRDefault="00DE2F23" w:rsidP="00875A1D">
      <w:pPr>
        <w:pStyle w:val="BodyText"/>
        <w:rPr>
          <w:rFonts w:eastAsia="SimSun"/>
          <w:b/>
          <w:noProof/>
          <w:lang w:eastAsia="zh-CN"/>
        </w:rPr>
      </w:pPr>
    </w:p>
    <w:p w14:paraId="325B556B" w14:textId="77777777"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74E8BC70" w14:textId="4F2A0E26" w:rsidR="00B8022D" w:rsidRPr="005C2B50" w:rsidRDefault="00B8022D" w:rsidP="00B8022D">
      <w:pPr>
        <w:pStyle w:val="BodyText"/>
        <w:ind w:left="720" w:hanging="720"/>
        <w:rPr>
          <w:b/>
        </w:rPr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D83AE7">
        <w:t xml:space="preserve">OTA </w:t>
      </w:r>
      <w:r w:rsidR="00FD5814">
        <w:t xml:space="preserve">TDD </w:t>
      </w:r>
      <w:bookmarkStart w:id="3" w:name="_GoBack"/>
      <w:bookmarkEnd w:id="3"/>
      <w:r w:rsidR="00E85C75" w:rsidRPr="00E85C75">
        <w:t>Off power</w:t>
      </w:r>
    </w:p>
    <w:p w14:paraId="1F921B56" w14:textId="10BB447E"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Agenda item:</w:t>
      </w:r>
      <w:r w:rsidRPr="005C2B50">
        <w:rPr>
          <w:b/>
        </w:rPr>
        <w:tab/>
      </w:r>
      <w:r w:rsidRPr="005C2B50">
        <w:rPr>
          <w:b/>
        </w:rPr>
        <w:tab/>
      </w:r>
      <w:r w:rsidR="00FE679A" w:rsidRPr="00FE679A">
        <w:t>9.5.2.3.2</w:t>
      </w:r>
    </w:p>
    <w:p w14:paraId="432F7574" w14:textId="137B5E52"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0F63F6" w:rsidRPr="00120A93">
        <w:t>Discussion</w:t>
      </w:r>
    </w:p>
    <w:p w14:paraId="0EB9BA5C" w14:textId="77777777"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1 </w:t>
      </w:r>
      <w:r w:rsidRPr="006A67A0">
        <w:rPr>
          <w:lang w:val="en-US"/>
        </w:rPr>
        <w:t>Introduction</w:t>
      </w:r>
    </w:p>
    <w:p w14:paraId="062F1F63" w14:textId="2E24E90B" w:rsidR="00213FC6" w:rsidRPr="00213FC6" w:rsidRDefault="00E60C71" w:rsidP="00213FC6">
      <w:pPr>
        <w:rPr>
          <w:lang w:val="en-US" w:eastAsia="en-US"/>
        </w:rPr>
      </w:pPr>
      <w:r>
        <w:rPr>
          <w:lang w:val="en-US" w:eastAsia="en-US"/>
        </w:rPr>
        <w:t xml:space="preserve">The OTA transmitter OFF power is not defined. In this contribution we derive the OFF </w:t>
      </w:r>
      <w:r w:rsidR="000F63F6">
        <w:rPr>
          <w:lang w:val="en-US" w:eastAsia="en-US"/>
        </w:rPr>
        <w:t>power</w:t>
      </w:r>
      <w:r>
        <w:rPr>
          <w:lang w:val="en-US" w:eastAsia="en-US"/>
        </w:rPr>
        <w:t xml:space="preserve"> requirement for </w:t>
      </w:r>
      <w:r w:rsidR="00F61626">
        <w:rPr>
          <w:lang w:val="en-US" w:eastAsia="en-US"/>
        </w:rPr>
        <w:t>NR OTA FR1 and FR2</w:t>
      </w:r>
    </w:p>
    <w:p w14:paraId="58D3C2C6" w14:textId="77777777"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2 </w:t>
      </w:r>
      <w:r w:rsidRPr="006A67A0">
        <w:rPr>
          <w:lang w:val="en-US"/>
        </w:rPr>
        <w:t>Discussion</w:t>
      </w:r>
    </w:p>
    <w:p w14:paraId="19701212" w14:textId="10E33E24" w:rsidR="00CA2E67" w:rsidRDefault="00CA2E67" w:rsidP="00CA2E67">
      <w:pPr>
        <w:rPr>
          <w:lang w:val="en-US" w:eastAsia="en-US"/>
        </w:rPr>
      </w:pPr>
      <w:r>
        <w:rPr>
          <w:lang w:val="en-US" w:eastAsia="en-US"/>
        </w:rPr>
        <w:t xml:space="preserve">We analyze three cases. The first case is the </w:t>
      </w:r>
      <w:r w:rsidR="00B766A6">
        <w:rPr>
          <w:lang w:val="en-US" w:eastAsia="en-US"/>
        </w:rPr>
        <w:t>inter site interference case</w:t>
      </w:r>
      <w:r>
        <w:rPr>
          <w:lang w:val="en-US" w:eastAsia="en-US"/>
        </w:rPr>
        <w:t xml:space="preserve"> where interference from the surrounding gNB is considered. The second case is when we have interference from colocated gNB and finally, the third case is a sector site example.</w:t>
      </w:r>
    </w:p>
    <w:p w14:paraId="539A988D" w14:textId="3524AF42" w:rsidR="001A3069" w:rsidRPr="00375A79" w:rsidRDefault="001A3069" w:rsidP="00CA2E67">
      <w:pPr>
        <w:rPr>
          <w:lang w:val="en-US" w:eastAsia="en-US"/>
        </w:rPr>
      </w:pPr>
      <w:r>
        <w:rPr>
          <w:lang w:val="en-US" w:eastAsia="en-US"/>
        </w:rPr>
        <w:t>We start by analyzing the FR2 case.</w:t>
      </w:r>
    </w:p>
    <w:p w14:paraId="1DE322B4" w14:textId="72C187A8" w:rsidR="00213FC6" w:rsidRDefault="00155DD7" w:rsidP="00155DD7">
      <w:pPr>
        <w:pStyle w:val="Heading2"/>
        <w:rPr>
          <w:lang w:val="en-US"/>
        </w:rPr>
      </w:pPr>
      <w:r>
        <w:rPr>
          <w:lang w:val="en-US"/>
        </w:rPr>
        <w:t xml:space="preserve">2.1 The </w:t>
      </w:r>
      <w:r w:rsidR="00741197">
        <w:rPr>
          <w:lang w:val="en-US"/>
        </w:rPr>
        <w:t>inter site interference propagation case</w:t>
      </w:r>
      <w:r w:rsidR="001A3069">
        <w:rPr>
          <w:lang w:val="en-US"/>
        </w:rPr>
        <w:t xml:space="preserve"> </w:t>
      </w:r>
      <w:r w:rsidR="00501D3D">
        <w:rPr>
          <w:lang w:val="en-US"/>
        </w:rPr>
        <w:t>for FR2</w:t>
      </w:r>
    </w:p>
    <w:p w14:paraId="2DB717A7" w14:textId="6164353D" w:rsidR="00CF4AFB" w:rsidRPr="00CF4AFB" w:rsidRDefault="00CF4AFB" w:rsidP="00CF4AFB">
      <w:pPr>
        <w:rPr>
          <w:lang w:val="en-US" w:eastAsia="en-US"/>
        </w:rPr>
      </w:pPr>
      <w:r>
        <w:rPr>
          <w:lang w:val="en-US" w:eastAsia="en-US"/>
        </w:rPr>
        <w:t xml:space="preserve">The TDD system must be dimensioned with a Guard Period which suits the cell size. This is described in [1]. If we assume that the cell size </w:t>
      </w:r>
      <w:r w:rsidR="00CA2E67">
        <w:rPr>
          <w:lang w:val="en-US" w:eastAsia="en-US"/>
        </w:rPr>
        <w:t>corresponds</w:t>
      </w:r>
      <w:r>
        <w:rPr>
          <w:lang w:val="en-US" w:eastAsia="en-US"/>
        </w:rPr>
        <w:t xml:space="preserve"> to an ISD of d, we can calculate the OFF power interference from </w:t>
      </w:r>
      <w:r w:rsidR="00D53E29">
        <w:rPr>
          <w:lang w:val="en-US" w:eastAsia="en-US"/>
        </w:rPr>
        <w:t>another</w:t>
      </w:r>
      <w:r>
        <w:rPr>
          <w:lang w:val="en-US" w:eastAsia="en-US"/>
        </w:rPr>
        <w:t xml:space="preserve"> site we can handle.</w:t>
      </w:r>
    </w:p>
    <w:p w14:paraId="64132759" w14:textId="77777777" w:rsidR="00274451" w:rsidRPr="00274451" w:rsidRDefault="00274451" w:rsidP="00274451">
      <w:pPr>
        <w:rPr>
          <w:lang w:val="en-US" w:eastAsia="en-US"/>
        </w:rPr>
      </w:pPr>
    </w:p>
    <w:p w14:paraId="4DD97EB0" w14:textId="77777777" w:rsidR="00274451" w:rsidRDefault="00274451" w:rsidP="00DB59C1">
      <w:pPr>
        <w:keepNext/>
        <w:ind w:left="1440"/>
      </w:pPr>
      <w:r w:rsidRPr="00274451">
        <w:rPr>
          <w:noProof/>
          <w:lang w:eastAsia="en-US"/>
        </w:rPr>
        <mc:AlternateContent>
          <mc:Choice Requires="wpg">
            <w:drawing>
              <wp:inline distT="0" distB="0" distL="0" distR="0" wp14:anchorId="6659DAC3" wp14:editId="65279E5C">
                <wp:extent cx="3557853" cy="2743200"/>
                <wp:effectExtent l="0" t="0" r="24130" b="19050"/>
                <wp:docPr id="22" name="Group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4D83108-FE72-4406-B3DE-0C07ECC7BB1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7853" cy="2743200"/>
                          <a:chOff x="0" y="0"/>
                          <a:chExt cx="3557853" cy="2743200"/>
                        </a:xfrm>
                      </wpg:grpSpPr>
                      <wps:wsp>
                        <wps:cNvPr id="2" name="Hexagon 2">
                          <a:extLst>
                            <a:ext uri="{FF2B5EF4-FFF2-40B4-BE49-F238E27FC236}">
                              <a16:creationId xmlns:a16="http://schemas.microsoft.com/office/drawing/2014/main" id="{8495268C-94C2-44F0-90FE-6603BC842076}"/>
                            </a:ext>
                          </a:extLst>
                        </wps:cNvPr>
                        <wps:cNvSpPr/>
                        <wps:spPr bwMode="auto">
                          <a:xfrm>
                            <a:off x="0" y="914400"/>
                            <a:ext cx="1060704" cy="914400"/>
                          </a:xfrm>
                          <a:prstGeom prst="hexagon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" name="Hexagon 3">
                          <a:extLst>
                            <a:ext uri="{FF2B5EF4-FFF2-40B4-BE49-F238E27FC236}">
                              <a16:creationId xmlns:a16="http://schemas.microsoft.com/office/drawing/2014/main" id="{5371DB42-A680-4BEE-B62C-79FEBA2BDFAC}"/>
                            </a:ext>
                          </a:extLst>
                        </wps:cNvPr>
                        <wps:cNvSpPr/>
                        <wps:spPr bwMode="auto">
                          <a:xfrm>
                            <a:off x="2497149" y="1371600"/>
                            <a:ext cx="1060704" cy="914400"/>
                          </a:xfrm>
                          <a:prstGeom prst="hexagon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" name="Hexagon 4">
                          <a:extLst>
                            <a:ext uri="{FF2B5EF4-FFF2-40B4-BE49-F238E27FC236}">
                              <a16:creationId xmlns:a16="http://schemas.microsoft.com/office/drawing/2014/main" id="{FCE43CA1-E6FD-47D0-802A-1FD3602A95AC}"/>
                            </a:ext>
                          </a:extLst>
                        </wps:cNvPr>
                        <wps:cNvSpPr/>
                        <wps:spPr bwMode="auto">
                          <a:xfrm>
                            <a:off x="1657938" y="914400"/>
                            <a:ext cx="1060704" cy="914400"/>
                          </a:xfrm>
                          <a:prstGeom prst="hexagon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" name="Hexagon 5">
                          <a:extLst>
                            <a:ext uri="{FF2B5EF4-FFF2-40B4-BE49-F238E27FC236}">
                              <a16:creationId xmlns:a16="http://schemas.microsoft.com/office/drawing/2014/main" id="{BC5DCE2C-B06D-4472-8EC1-4032989B540F}"/>
                            </a:ext>
                          </a:extLst>
                        </wps:cNvPr>
                        <wps:cNvSpPr/>
                        <wps:spPr bwMode="auto">
                          <a:xfrm>
                            <a:off x="2486907" y="457200"/>
                            <a:ext cx="1060704" cy="914400"/>
                          </a:xfrm>
                          <a:prstGeom prst="hexagon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" name="Hexagon 6">
                          <a:extLst>
                            <a:ext uri="{FF2B5EF4-FFF2-40B4-BE49-F238E27FC236}">
                              <a16:creationId xmlns:a16="http://schemas.microsoft.com/office/drawing/2014/main" id="{A0B715A5-E1DB-4039-833F-5562045AD9A2}"/>
                            </a:ext>
                          </a:extLst>
                        </wps:cNvPr>
                        <wps:cNvSpPr/>
                        <wps:spPr bwMode="auto">
                          <a:xfrm>
                            <a:off x="828969" y="457200"/>
                            <a:ext cx="1060704" cy="914400"/>
                          </a:xfrm>
                          <a:prstGeom prst="hexagon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" name="Hexagon 7">
                          <a:extLst>
                            <a:ext uri="{FF2B5EF4-FFF2-40B4-BE49-F238E27FC236}">
                              <a16:creationId xmlns:a16="http://schemas.microsoft.com/office/drawing/2014/main" id="{1E7CA73A-33D5-4951-98D5-3333CD5AFA5E}"/>
                            </a:ext>
                          </a:extLst>
                        </wps:cNvPr>
                        <wps:cNvSpPr/>
                        <wps:spPr bwMode="auto">
                          <a:xfrm>
                            <a:off x="1657938" y="0"/>
                            <a:ext cx="1060704" cy="914400"/>
                          </a:xfrm>
                          <a:prstGeom prst="hexagon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" name="Hexagon 8">
                          <a:extLst>
                            <a:ext uri="{FF2B5EF4-FFF2-40B4-BE49-F238E27FC236}">
                              <a16:creationId xmlns:a16="http://schemas.microsoft.com/office/drawing/2014/main" id="{EA7406C0-14F1-49AC-9A41-42BB4406D909}"/>
                            </a:ext>
                          </a:extLst>
                        </wps:cNvPr>
                        <wps:cNvSpPr/>
                        <wps:spPr bwMode="auto">
                          <a:xfrm>
                            <a:off x="832383" y="1371600"/>
                            <a:ext cx="1060704" cy="914400"/>
                          </a:xfrm>
                          <a:prstGeom prst="hexagon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" name="Hexagon 9">
                          <a:extLst>
                            <a:ext uri="{FF2B5EF4-FFF2-40B4-BE49-F238E27FC236}">
                              <a16:creationId xmlns:a16="http://schemas.microsoft.com/office/drawing/2014/main" id="{23B742D9-3017-4CA8-9C3B-7BB98C7E8224}"/>
                            </a:ext>
                          </a:extLst>
                        </wps:cNvPr>
                        <wps:cNvSpPr/>
                        <wps:spPr bwMode="auto">
                          <a:xfrm>
                            <a:off x="1664766" y="1828800"/>
                            <a:ext cx="1060704" cy="914400"/>
                          </a:xfrm>
                          <a:prstGeom prst="hexagon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" name="Freeform 2">
                          <a:extLst>
                            <a:ext uri="{FF2B5EF4-FFF2-40B4-BE49-F238E27FC236}">
                              <a16:creationId xmlns:a16="http://schemas.microsoft.com/office/drawing/2014/main" id="{90C1BEFF-EA2D-4AF5-83A8-C572EB739313}"/>
                            </a:ext>
                          </a:extLst>
                        </wps:cNvPr>
                        <wps:cNvSpPr>
                          <a:spLocks noChangeAspect="1" noEditPoints="1"/>
                        </wps:cNvSpPr>
                        <wps:spPr bwMode="auto">
                          <a:xfrm>
                            <a:off x="896441" y="984069"/>
                            <a:ext cx="314869" cy="387531"/>
                          </a:xfrm>
                          <a:custGeom>
                            <a:avLst/>
                            <a:gdLst>
                              <a:gd name="T0" fmla="*/ 72 w 363"/>
                              <a:gd name="T1" fmla="*/ 32 h 447"/>
                              <a:gd name="T2" fmla="*/ 83 w 363"/>
                              <a:gd name="T3" fmla="*/ 179 h 447"/>
                              <a:gd name="T4" fmla="*/ 57 w 363"/>
                              <a:gd name="T5" fmla="*/ 106 h 447"/>
                              <a:gd name="T6" fmla="*/ 47 w 363"/>
                              <a:gd name="T7" fmla="*/ 190 h 447"/>
                              <a:gd name="T8" fmla="*/ 24 w 363"/>
                              <a:gd name="T9" fmla="*/ 152 h 447"/>
                              <a:gd name="T10" fmla="*/ 20 w 363"/>
                              <a:gd name="T11" fmla="*/ 140 h 447"/>
                              <a:gd name="T12" fmla="*/ 17 w 363"/>
                              <a:gd name="T13" fmla="*/ 127 h 447"/>
                              <a:gd name="T14" fmla="*/ 16 w 363"/>
                              <a:gd name="T15" fmla="*/ 114 h 447"/>
                              <a:gd name="T16" fmla="*/ 16 w 363"/>
                              <a:gd name="T17" fmla="*/ 106 h 447"/>
                              <a:gd name="T18" fmla="*/ 17 w 363"/>
                              <a:gd name="T19" fmla="*/ 91 h 447"/>
                              <a:gd name="T20" fmla="*/ 19 w 363"/>
                              <a:gd name="T21" fmla="*/ 78 h 447"/>
                              <a:gd name="T22" fmla="*/ 22 w 363"/>
                              <a:gd name="T23" fmla="*/ 65 h 447"/>
                              <a:gd name="T24" fmla="*/ 42 w 363"/>
                              <a:gd name="T25" fmla="*/ 28 h 447"/>
                              <a:gd name="T26" fmla="*/ 54 w 363"/>
                              <a:gd name="T27" fmla="*/ 14 h 447"/>
                              <a:gd name="T28" fmla="*/ 55 w 363"/>
                              <a:gd name="T29" fmla="*/ 6 h 447"/>
                              <a:gd name="T30" fmla="*/ 36 w 363"/>
                              <a:gd name="T31" fmla="*/ 10 h 447"/>
                              <a:gd name="T32" fmla="*/ 29 w 363"/>
                              <a:gd name="T33" fmla="*/ 18 h 447"/>
                              <a:gd name="T34" fmla="*/ 9 w 363"/>
                              <a:gd name="T35" fmla="*/ 53 h 447"/>
                              <a:gd name="T36" fmla="*/ 7 w 363"/>
                              <a:gd name="T37" fmla="*/ 60 h 447"/>
                              <a:gd name="T38" fmla="*/ 3 w 363"/>
                              <a:gd name="T39" fmla="*/ 74 h 447"/>
                              <a:gd name="T40" fmla="*/ 1 w 363"/>
                              <a:gd name="T41" fmla="*/ 89 h 447"/>
                              <a:gd name="T42" fmla="*/ 0 w 363"/>
                              <a:gd name="T43" fmla="*/ 106 h 447"/>
                              <a:gd name="T44" fmla="*/ 0 w 363"/>
                              <a:gd name="T45" fmla="*/ 113 h 447"/>
                              <a:gd name="T46" fmla="*/ 1 w 363"/>
                              <a:gd name="T47" fmla="*/ 127 h 447"/>
                              <a:gd name="T48" fmla="*/ 4 w 363"/>
                              <a:gd name="T49" fmla="*/ 140 h 447"/>
                              <a:gd name="T50" fmla="*/ 7 w 363"/>
                              <a:gd name="T51" fmla="*/ 152 h 447"/>
                              <a:gd name="T52" fmla="*/ 25 w 363"/>
                              <a:gd name="T53" fmla="*/ 188 h 447"/>
                              <a:gd name="T54" fmla="*/ 29 w 363"/>
                              <a:gd name="T55" fmla="*/ 194 h 447"/>
                              <a:gd name="T56" fmla="*/ 42 w 363"/>
                              <a:gd name="T57" fmla="*/ 209 h 447"/>
                              <a:gd name="T58" fmla="*/ 55 w 363"/>
                              <a:gd name="T59" fmla="*/ 206 h 447"/>
                              <a:gd name="T60" fmla="*/ 48 w 363"/>
                              <a:gd name="T61" fmla="*/ 191 h 447"/>
                              <a:gd name="T62" fmla="*/ 138 w 363"/>
                              <a:gd name="T63" fmla="*/ 439 h 447"/>
                              <a:gd name="T64" fmla="*/ 211 w 363"/>
                              <a:gd name="T65" fmla="*/ 363 h 447"/>
                              <a:gd name="T66" fmla="*/ 227 w 363"/>
                              <a:gd name="T67" fmla="*/ 80 h 447"/>
                              <a:gd name="T68" fmla="*/ 198 w 363"/>
                              <a:gd name="T69" fmla="*/ 76 h 447"/>
                              <a:gd name="T70" fmla="*/ 207 w 363"/>
                              <a:gd name="T71" fmla="*/ 207 h 447"/>
                              <a:gd name="T72" fmla="*/ 154 w 363"/>
                              <a:gd name="T73" fmla="*/ 294 h 447"/>
                              <a:gd name="T74" fmla="*/ 160 w 363"/>
                              <a:gd name="T75" fmla="*/ 277 h 447"/>
                              <a:gd name="T76" fmla="*/ 159 w 363"/>
                              <a:gd name="T77" fmla="*/ 137 h 447"/>
                              <a:gd name="T78" fmla="*/ 99 w 363"/>
                              <a:gd name="T79" fmla="*/ 66 h 447"/>
                              <a:gd name="T80" fmla="*/ 115 w 363"/>
                              <a:gd name="T81" fmla="*/ 66 h 447"/>
                              <a:gd name="T82" fmla="*/ 335 w 363"/>
                              <a:gd name="T83" fmla="*/ 35 h 447"/>
                              <a:gd name="T84" fmla="*/ 309 w 363"/>
                              <a:gd name="T85" fmla="*/ 3 h 447"/>
                              <a:gd name="T86" fmla="*/ 257 w 363"/>
                              <a:gd name="T87" fmla="*/ 59 h 447"/>
                              <a:gd name="T88" fmla="*/ 265 w 363"/>
                              <a:gd name="T89" fmla="*/ 145 h 447"/>
                              <a:gd name="T90" fmla="*/ 279 w 363"/>
                              <a:gd name="T91" fmla="*/ 32 h 447"/>
                              <a:gd name="T92" fmla="*/ 279 w 363"/>
                              <a:gd name="T93" fmla="*/ 168 h 447"/>
                              <a:gd name="T94" fmla="*/ 321 w 363"/>
                              <a:gd name="T95" fmla="*/ 106 h 447"/>
                              <a:gd name="T96" fmla="*/ 338 w 363"/>
                              <a:gd name="T97" fmla="*/ 59 h 447"/>
                              <a:gd name="T98" fmla="*/ 309 w 363"/>
                              <a:gd name="T99" fmla="*/ 209 h 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63" h="447">
                                <a:moveTo>
                                  <a:pt x="85" y="38"/>
                                </a:moveTo>
                                <a:cubicBezTo>
                                  <a:pt x="85" y="38"/>
                                  <a:pt x="85" y="38"/>
                                  <a:pt x="85" y="38"/>
                                </a:cubicBezTo>
                                <a:cubicBezTo>
                                  <a:pt x="85" y="36"/>
                                  <a:pt x="84" y="34"/>
                                  <a:pt x="83" y="32"/>
                                </a:cubicBezTo>
                                <a:cubicBezTo>
                                  <a:pt x="80" y="29"/>
                                  <a:pt x="75" y="29"/>
                                  <a:pt x="72" y="32"/>
                                </a:cubicBezTo>
                                <a:cubicBezTo>
                                  <a:pt x="51" y="53"/>
                                  <a:pt x="41" y="79"/>
                                  <a:pt x="41" y="106"/>
                                </a:cubicBezTo>
                                <a:cubicBezTo>
                                  <a:pt x="41" y="106"/>
                                  <a:pt x="41" y="106"/>
                                  <a:pt x="41" y="106"/>
                                </a:cubicBezTo>
                                <a:cubicBezTo>
                                  <a:pt x="41" y="132"/>
                                  <a:pt x="51" y="159"/>
                                  <a:pt x="72" y="179"/>
                                </a:cubicBezTo>
                                <a:cubicBezTo>
                                  <a:pt x="75" y="182"/>
                                  <a:pt x="80" y="182"/>
                                  <a:pt x="83" y="179"/>
                                </a:cubicBezTo>
                                <a:cubicBezTo>
                                  <a:pt x="84" y="178"/>
                                  <a:pt x="85" y="176"/>
                                  <a:pt x="85" y="174"/>
                                </a:cubicBezTo>
                                <a:cubicBezTo>
                                  <a:pt x="85" y="174"/>
                                  <a:pt x="85" y="174"/>
                                  <a:pt x="85" y="174"/>
                                </a:cubicBezTo>
                                <a:cubicBezTo>
                                  <a:pt x="85" y="172"/>
                                  <a:pt x="84" y="169"/>
                                  <a:pt x="83" y="168"/>
                                </a:cubicBezTo>
                                <a:cubicBezTo>
                                  <a:pt x="66" y="151"/>
                                  <a:pt x="57" y="128"/>
                                  <a:pt x="57" y="106"/>
                                </a:cubicBezTo>
                                <a:cubicBezTo>
                                  <a:pt x="57" y="83"/>
                                  <a:pt x="66" y="61"/>
                                  <a:pt x="83" y="44"/>
                                </a:cubicBezTo>
                                <a:cubicBezTo>
                                  <a:pt x="84" y="42"/>
                                  <a:pt x="85" y="40"/>
                                  <a:pt x="85" y="38"/>
                                </a:cubicBezTo>
                                <a:close/>
                                <a:moveTo>
                                  <a:pt x="48" y="191"/>
                                </a:moveTo>
                                <a:cubicBezTo>
                                  <a:pt x="48" y="191"/>
                                  <a:pt x="47" y="191"/>
                                  <a:pt x="47" y="190"/>
                                </a:cubicBezTo>
                                <a:cubicBezTo>
                                  <a:pt x="45" y="188"/>
                                  <a:pt x="44" y="186"/>
                                  <a:pt x="42" y="184"/>
                                </a:cubicBezTo>
                                <a:cubicBezTo>
                                  <a:pt x="42" y="184"/>
                                  <a:pt x="42" y="184"/>
                                  <a:pt x="42" y="184"/>
                                </a:cubicBezTo>
                                <a:cubicBezTo>
                                  <a:pt x="41" y="182"/>
                                  <a:pt x="40" y="181"/>
                                  <a:pt x="39" y="180"/>
                                </a:cubicBezTo>
                                <a:cubicBezTo>
                                  <a:pt x="33" y="171"/>
                                  <a:pt x="28" y="162"/>
                                  <a:pt x="24" y="152"/>
                                </a:cubicBezTo>
                                <a:cubicBezTo>
                                  <a:pt x="24" y="151"/>
                                  <a:pt x="23" y="149"/>
                                  <a:pt x="23" y="148"/>
                                </a:cubicBezTo>
                                <a:cubicBezTo>
                                  <a:pt x="22" y="147"/>
                                  <a:pt x="22" y="147"/>
                                  <a:pt x="22" y="146"/>
                                </a:cubicBezTo>
                                <a:cubicBezTo>
                                  <a:pt x="22" y="145"/>
                                  <a:pt x="21" y="143"/>
                                  <a:pt x="21" y="142"/>
                                </a:cubicBezTo>
                                <a:cubicBezTo>
                                  <a:pt x="21" y="141"/>
                                  <a:pt x="20" y="141"/>
                                  <a:pt x="20" y="140"/>
                                </a:cubicBezTo>
                                <a:cubicBezTo>
                                  <a:pt x="20" y="139"/>
                                  <a:pt x="20" y="137"/>
                                  <a:pt x="19" y="136"/>
                                </a:cubicBezTo>
                                <a:cubicBezTo>
                                  <a:pt x="19" y="135"/>
                                  <a:pt x="19" y="135"/>
                                  <a:pt x="19" y="134"/>
                                </a:cubicBezTo>
                                <a:cubicBezTo>
                                  <a:pt x="18" y="133"/>
                                  <a:pt x="18" y="131"/>
                                  <a:pt x="18" y="130"/>
                                </a:cubicBezTo>
                                <a:cubicBezTo>
                                  <a:pt x="18" y="129"/>
                                  <a:pt x="18" y="128"/>
                                  <a:pt x="17" y="127"/>
                                </a:cubicBezTo>
                                <a:cubicBezTo>
                                  <a:pt x="17" y="126"/>
                                  <a:pt x="17" y="125"/>
                                  <a:pt x="17" y="124"/>
                                </a:cubicBezTo>
                                <a:cubicBezTo>
                                  <a:pt x="17" y="123"/>
                                  <a:pt x="17" y="122"/>
                                  <a:pt x="17" y="121"/>
                                </a:cubicBezTo>
                                <a:cubicBezTo>
                                  <a:pt x="16" y="120"/>
                                  <a:pt x="16" y="119"/>
                                  <a:pt x="16" y="118"/>
                                </a:cubicBezTo>
                                <a:cubicBezTo>
                                  <a:pt x="16" y="117"/>
                                  <a:pt x="16" y="116"/>
                                  <a:pt x="16" y="114"/>
                                </a:cubicBezTo>
                                <a:cubicBezTo>
                                  <a:pt x="16" y="113"/>
                                  <a:pt x="16" y="113"/>
                                  <a:pt x="16" y="112"/>
                                </a:cubicBezTo>
                                <a:cubicBezTo>
                                  <a:pt x="16" y="110"/>
                                  <a:pt x="16" y="108"/>
                                  <a:pt x="16" y="106"/>
                                </a:cubicBezTo>
                                <a:cubicBezTo>
                                  <a:pt x="16" y="106"/>
                                  <a:pt x="16" y="106"/>
                                  <a:pt x="16" y="106"/>
                                </a:cubicBezTo>
                                <a:cubicBezTo>
                                  <a:pt x="16" y="106"/>
                                  <a:pt x="16" y="106"/>
                                  <a:pt x="16" y="106"/>
                                </a:cubicBezTo>
                                <a:cubicBezTo>
                                  <a:pt x="16" y="104"/>
                                  <a:pt x="16" y="102"/>
                                  <a:pt x="16" y="100"/>
                                </a:cubicBezTo>
                                <a:cubicBezTo>
                                  <a:pt x="16" y="99"/>
                                  <a:pt x="16" y="98"/>
                                  <a:pt x="16" y="97"/>
                                </a:cubicBezTo>
                                <a:cubicBezTo>
                                  <a:pt x="16" y="96"/>
                                  <a:pt x="16" y="95"/>
                                  <a:pt x="16" y="93"/>
                                </a:cubicBezTo>
                                <a:cubicBezTo>
                                  <a:pt x="16" y="92"/>
                                  <a:pt x="16" y="92"/>
                                  <a:pt x="17" y="91"/>
                                </a:cubicBezTo>
                                <a:cubicBezTo>
                                  <a:pt x="17" y="90"/>
                                  <a:pt x="17" y="88"/>
                                  <a:pt x="17" y="87"/>
                                </a:cubicBezTo>
                                <a:cubicBezTo>
                                  <a:pt x="17" y="86"/>
                                  <a:pt x="17" y="85"/>
                                  <a:pt x="17" y="84"/>
                                </a:cubicBezTo>
                                <a:cubicBezTo>
                                  <a:pt x="18" y="83"/>
                                  <a:pt x="18" y="82"/>
                                  <a:pt x="18" y="81"/>
                                </a:cubicBezTo>
                                <a:cubicBezTo>
                                  <a:pt x="18" y="80"/>
                                  <a:pt x="18" y="79"/>
                                  <a:pt x="19" y="78"/>
                                </a:cubicBezTo>
                                <a:cubicBezTo>
                                  <a:pt x="19" y="77"/>
                                  <a:pt x="19" y="76"/>
                                  <a:pt x="19" y="75"/>
                                </a:cubicBezTo>
                                <a:cubicBezTo>
                                  <a:pt x="20" y="74"/>
                                  <a:pt x="20" y="73"/>
                                  <a:pt x="20" y="71"/>
                                </a:cubicBezTo>
                                <a:cubicBezTo>
                                  <a:pt x="20" y="71"/>
                                  <a:pt x="21" y="70"/>
                                  <a:pt x="21" y="70"/>
                                </a:cubicBezTo>
                                <a:cubicBezTo>
                                  <a:pt x="21" y="68"/>
                                  <a:pt x="22" y="67"/>
                                  <a:pt x="22" y="65"/>
                                </a:cubicBezTo>
                                <a:cubicBezTo>
                                  <a:pt x="22" y="65"/>
                                  <a:pt x="22" y="65"/>
                                  <a:pt x="23" y="64"/>
                                </a:cubicBezTo>
                                <a:cubicBezTo>
                                  <a:pt x="23" y="63"/>
                                  <a:pt x="24" y="61"/>
                                  <a:pt x="24" y="60"/>
                                </a:cubicBezTo>
                                <a:cubicBezTo>
                                  <a:pt x="28" y="50"/>
                                  <a:pt x="33" y="40"/>
                                  <a:pt x="39" y="32"/>
                                </a:cubicBezTo>
                                <a:cubicBezTo>
                                  <a:pt x="40" y="30"/>
                                  <a:pt x="41" y="29"/>
                                  <a:pt x="42" y="28"/>
                                </a:cubicBezTo>
                                <a:cubicBezTo>
                                  <a:pt x="42" y="28"/>
                                  <a:pt x="42" y="27"/>
                                  <a:pt x="42" y="27"/>
                                </a:cubicBezTo>
                                <a:cubicBezTo>
                                  <a:pt x="44" y="25"/>
                                  <a:pt x="45" y="23"/>
                                  <a:pt x="47" y="21"/>
                                </a:cubicBezTo>
                                <a:cubicBezTo>
                                  <a:pt x="47" y="21"/>
                                  <a:pt x="48" y="21"/>
                                  <a:pt x="48" y="20"/>
                                </a:cubicBezTo>
                                <a:cubicBezTo>
                                  <a:pt x="50" y="18"/>
                                  <a:pt x="52" y="16"/>
                                  <a:pt x="54" y="14"/>
                                </a:cubicBezTo>
                                <a:cubicBezTo>
                                  <a:pt x="55" y="13"/>
                                  <a:pt x="56" y="11"/>
                                  <a:pt x="56" y="9"/>
                                </a:cubicBezTo>
                                <a:cubicBezTo>
                                  <a:pt x="56" y="8"/>
                                  <a:pt x="56" y="7"/>
                                  <a:pt x="56" y="6"/>
                                </a:cubicBezTo>
                                <a:cubicBezTo>
                                  <a:pt x="55" y="6"/>
                                  <a:pt x="55" y="6"/>
                                  <a:pt x="55" y="6"/>
                                </a:cubicBezTo>
                                <a:cubicBezTo>
                                  <a:pt x="55" y="6"/>
                                  <a:pt x="55" y="6"/>
                                  <a:pt x="55" y="6"/>
                                </a:cubicBezTo>
                                <a:cubicBezTo>
                                  <a:pt x="55" y="5"/>
                                  <a:pt x="54" y="4"/>
                                  <a:pt x="54" y="3"/>
                                </a:cubicBezTo>
                                <a:cubicBezTo>
                                  <a:pt x="52" y="2"/>
                                  <a:pt x="51" y="1"/>
                                  <a:pt x="49" y="1"/>
                                </a:cubicBezTo>
                                <a:cubicBezTo>
                                  <a:pt x="47" y="0"/>
                                  <a:pt x="44" y="1"/>
                                  <a:pt x="42" y="3"/>
                                </a:cubicBezTo>
                                <a:cubicBezTo>
                                  <a:pt x="40" y="5"/>
                                  <a:pt x="38" y="7"/>
                                  <a:pt x="36" y="10"/>
                                </a:cubicBezTo>
                                <a:cubicBezTo>
                                  <a:pt x="36" y="10"/>
                                  <a:pt x="35" y="11"/>
                                  <a:pt x="35" y="11"/>
                                </a:cubicBezTo>
                                <a:cubicBezTo>
                                  <a:pt x="33" y="13"/>
                                  <a:pt x="31" y="15"/>
                                  <a:pt x="30" y="17"/>
                                </a:cubicBezTo>
                                <a:cubicBezTo>
                                  <a:pt x="29" y="18"/>
                                  <a:pt x="29" y="18"/>
                                  <a:pt x="29" y="18"/>
                                </a:cubicBezTo>
                                <a:cubicBezTo>
                                  <a:pt x="29" y="18"/>
                                  <a:pt x="29" y="18"/>
                                  <a:pt x="29" y="18"/>
                                </a:cubicBezTo>
                                <a:cubicBezTo>
                                  <a:pt x="28" y="20"/>
                                  <a:pt x="27" y="21"/>
                                  <a:pt x="26" y="23"/>
                                </a:cubicBezTo>
                                <a:cubicBezTo>
                                  <a:pt x="25" y="23"/>
                                  <a:pt x="25" y="23"/>
                                  <a:pt x="25" y="23"/>
                                </a:cubicBezTo>
                                <a:cubicBezTo>
                                  <a:pt x="25" y="23"/>
                                  <a:pt x="25" y="23"/>
                                  <a:pt x="25" y="23"/>
                                </a:cubicBezTo>
                                <a:cubicBezTo>
                                  <a:pt x="19" y="33"/>
                                  <a:pt x="14" y="43"/>
                                  <a:pt x="9" y="53"/>
                                </a:cubicBezTo>
                                <a:cubicBezTo>
                                  <a:pt x="9" y="53"/>
                                  <a:pt x="9" y="53"/>
                                  <a:pt x="9" y="53"/>
                                </a:cubicBezTo>
                                <a:cubicBezTo>
                                  <a:pt x="9" y="53"/>
                                  <a:pt x="9" y="53"/>
                                  <a:pt x="9" y="53"/>
                                </a:cubicBezTo>
                                <a:cubicBezTo>
                                  <a:pt x="9" y="55"/>
                                  <a:pt x="8" y="57"/>
                                  <a:pt x="7" y="59"/>
                                </a:cubicBezTo>
                                <a:cubicBezTo>
                                  <a:pt x="7" y="59"/>
                                  <a:pt x="7" y="60"/>
                                  <a:pt x="7" y="60"/>
                                </a:cubicBezTo>
                                <a:cubicBezTo>
                                  <a:pt x="6" y="62"/>
                                  <a:pt x="6" y="64"/>
                                  <a:pt x="5" y="65"/>
                                </a:cubicBezTo>
                                <a:cubicBezTo>
                                  <a:pt x="5" y="66"/>
                                  <a:pt x="5" y="66"/>
                                  <a:pt x="5" y="67"/>
                                </a:cubicBezTo>
                                <a:cubicBezTo>
                                  <a:pt x="4" y="69"/>
                                  <a:pt x="4" y="70"/>
                                  <a:pt x="4" y="72"/>
                                </a:cubicBezTo>
                                <a:cubicBezTo>
                                  <a:pt x="3" y="73"/>
                                  <a:pt x="3" y="73"/>
                                  <a:pt x="3" y="74"/>
                                </a:cubicBezTo>
                                <a:cubicBezTo>
                                  <a:pt x="3" y="75"/>
                                  <a:pt x="3" y="77"/>
                                  <a:pt x="2" y="78"/>
                                </a:cubicBezTo>
                                <a:cubicBezTo>
                                  <a:pt x="2" y="79"/>
                                  <a:pt x="2" y="80"/>
                                  <a:pt x="2" y="81"/>
                                </a:cubicBezTo>
                                <a:cubicBezTo>
                                  <a:pt x="2" y="82"/>
                                  <a:pt x="1" y="84"/>
                                  <a:pt x="1" y="85"/>
                                </a:cubicBezTo>
                                <a:cubicBezTo>
                                  <a:pt x="1" y="86"/>
                                  <a:pt x="1" y="87"/>
                                  <a:pt x="1" y="89"/>
                                </a:cubicBezTo>
                                <a:cubicBezTo>
                                  <a:pt x="1" y="90"/>
                                  <a:pt x="0" y="91"/>
                                  <a:pt x="0" y="92"/>
                                </a:cubicBezTo>
                                <a:cubicBezTo>
                                  <a:pt x="0" y="93"/>
                                  <a:pt x="0" y="95"/>
                                  <a:pt x="0" y="96"/>
                                </a:cubicBezTo>
                                <a:cubicBezTo>
                                  <a:pt x="0" y="97"/>
                                  <a:pt x="0" y="98"/>
                                  <a:pt x="0" y="99"/>
                                </a:cubicBezTo>
                                <a:cubicBezTo>
                                  <a:pt x="0" y="101"/>
                                  <a:pt x="0" y="103"/>
                                  <a:pt x="0" y="106"/>
                                </a:cubicBezTo>
                                <a:cubicBezTo>
                                  <a:pt x="0" y="106"/>
                                  <a:pt x="0" y="106"/>
                                  <a:pt x="0" y="106"/>
                                </a:cubicBezTo>
                                <a:cubicBezTo>
                                  <a:pt x="0" y="106"/>
                                  <a:pt x="0" y="106"/>
                                  <a:pt x="0" y="106"/>
                                </a:cubicBezTo>
                                <a:cubicBezTo>
                                  <a:pt x="0" y="106"/>
                                  <a:pt x="0" y="106"/>
                                  <a:pt x="0" y="106"/>
                                </a:cubicBezTo>
                                <a:cubicBezTo>
                                  <a:pt x="0" y="108"/>
                                  <a:pt x="0" y="111"/>
                                  <a:pt x="0" y="113"/>
                                </a:cubicBezTo>
                                <a:cubicBezTo>
                                  <a:pt x="0" y="114"/>
                                  <a:pt x="0" y="115"/>
                                  <a:pt x="0" y="115"/>
                                </a:cubicBezTo>
                                <a:cubicBezTo>
                                  <a:pt x="0" y="117"/>
                                  <a:pt x="0" y="118"/>
                                  <a:pt x="0" y="120"/>
                                </a:cubicBezTo>
                                <a:cubicBezTo>
                                  <a:pt x="0" y="121"/>
                                  <a:pt x="1" y="122"/>
                                  <a:pt x="1" y="123"/>
                                </a:cubicBezTo>
                                <a:cubicBezTo>
                                  <a:pt x="1" y="124"/>
                                  <a:pt x="1" y="125"/>
                                  <a:pt x="1" y="127"/>
                                </a:cubicBezTo>
                                <a:cubicBezTo>
                                  <a:pt x="1" y="128"/>
                                  <a:pt x="2" y="129"/>
                                  <a:pt x="2" y="130"/>
                                </a:cubicBezTo>
                                <a:cubicBezTo>
                                  <a:pt x="2" y="131"/>
                                  <a:pt x="2" y="132"/>
                                  <a:pt x="2" y="133"/>
                                </a:cubicBezTo>
                                <a:cubicBezTo>
                                  <a:pt x="3" y="135"/>
                                  <a:pt x="3" y="136"/>
                                  <a:pt x="3" y="138"/>
                                </a:cubicBezTo>
                                <a:cubicBezTo>
                                  <a:pt x="3" y="138"/>
                                  <a:pt x="3" y="139"/>
                                  <a:pt x="4" y="140"/>
                                </a:cubicBezTo>
                                <a:cubicBezTo>
                                  <a:pt x="4" y="141"/>
                                  <a:pt x="4" y="143"/>
                                  <a:pt x="5" y="145"/>
                                </a:cubicBezTo>
                                <a:cubicBezTo>
                                  <a:pt x="5" y="145"/>
                                  <a:pt x="5" y="146"/>
                                  <a:pt x="5" y="146"/>
                                </a:cubicBezTo>
                                <a:cubicBezTo>
                                  <a:pt x="6" y="148"/>
                                  <a:pt x="6" y="150"/>
                                  <a:pt x="7" y="152"/>
                                </a:cubicBezTo>
                                <a:cubicBezTo>
                                  <a:pt x="7" y="152"/>
                                  <a:pt x="7" y="152"/>
                                  <a:pt x="7" y="152"/>
                                </a:cubicBezTo>
                                <a:cubicBezTo>
                                  <a:pt x="8" y="154"/>
                                  <a:pt x="9" y="156"/>
                                  <a:pt x="9" y="158"/>
                                </a:cubicBezTo>
                                <a:cubicBezTo>
                                  <a:pt x="9" y="158"/>
                                  <a:pt x="9" y="158"/>
                                  <a:pt x="9" y="158"/>
                                </a:cubicBezTo>
                                <a:cubicBezTo>
                                  <a:pt x="9" y="158"/>
                                  <a:pt x="9" y="158"/>
                                  <a:pt x="9" y="158"/>
                                </a:cubicBezTo>
                                <a:cubicBezTo>
                                  <a:pt x="14" y="169"/>
                                  <a:pt x="19" y="179"/>
                                  <a:pt x="25" y="188"/>
                                </a:cubicBezTo>
                                <a:cubicBezTo>
                                  <a:pt x="25" y="188"/>
                                  <a:pt x="25" y="188"/>
                                  <a:pt x="25" y="188"/>
                                </a:cubicBezTo>
                                <a:cubicBezTo>
                                  <a:pt x="25" y="188"/>
                                  <a:pt x="25" y="189"/>
                                  <a:pt x="26" y="189"/>
                                </a:cubicBezTo>
                                <a:cubicBezTo>
                                  <a:pt x="27" y="190"/>
                                  <a:pt x="28" y="192"/>
                                  <a:pt x="29" y="193"/>
                                </a:cubicBezTo>
                                <a:cubicBezTo>
                                  <a:pt x="29" y="193"/>
                                  <a:pt x="29" y="194"/>
                                  <a:pt x="29" y="194"/>
                                </a:cubicBezTo>
                                <a:cubicBezTo>
                                  <a:pt x="29" y="194"/>
                                  <a:pt x="29" y="194"/>
                                  <a:pt x="30" y="194"/>
                                </a:cubicBezTo>
                                <a:cubicBezTo>
                                  <a:pt x="31" y="196"/>
                                  <a:pt x="33" y="198"/>
                                  <a:pt x="35" y="201"/>
                                </a:cubicBezTo>
                                <a:cubicBezTo>
                                  <a:pt x="35" y="201"/>
                                  <a:pt x="36" y="201"/>
                                  <a:pt x="36" y="202"/>
                                </a:cubicBezTo>
                                <a:cubicBezTo>
                                  <a:pt x="38" y="204"/>
                                  <a:pt x="40" y="206"/>
                                  <a:pt x="42" y="209"/>
                                </a:cubicBezTo>
                                <a:cubicBezTo>
                                  <a:pt x="44" y="211"/>
                                  <a:pt x="47" y="211"/>
                                  <a:pt x="49" y="211"/>
                                </a:cubicBezTo>
                                <a:cubicBezTo>
                                  <a:pt x="51" y="211"/>
                                  <a:pt x="52" y="210"/>
                                  <a:pt x="54" y="209"/>
                                </a:cubicBezTo>
                                <a:cubicBezTo>
                                  <a:pt x="54" y="208"/>
                                  <a:pt x="55" y="207"/>
                                  <a:pt x="55" y="206"/>
                                </a:cubicBezTo>
                                <a:cubicBezTo>
                                  <a:pt x="55" y="206"/>
                                  <a:pt x="55" y="206"/>
                                  <a:pt x="55" y="206"/>
                                </a:cubicBezTo>
                                <a:cubicBezTo>
                                  <a:pt x="55" y="206"/>
                                  <a:pt x="55" y="206"/>
                                  <a:pt x="56" y="205"/>
                                </a:cubicBezTo>
                                <a:cubicBezTo>
                                  <a:pt x="56" y="205"/>
                                  <a:pt x="56" y="204"/>
                                  <a:pt x="56" y="203"/>
                                </a:cubicBezTo>
                                <a:cubicBezTo>
                                  <a:pt x="56" y="201"/>
                                  <a:pt x="55" y="199"/>
                                  <a:pt x="54" y="197"/>
                                </a:cubicBezTo>
                                <a:cubicBezTo>
                                  <a:pt x="52" y="195"/>
                                  <a:pt x="50" y="193"/>
                                  <a:pt x="48" y="191"/>
                                </a:cubicBezTo>
                                <a:close/>
                                <a:moveTo>
                                  <a:pt x="207" y="60"/>
                                </a:moveTo>
                                <a:cubicBezTo>
                                  <a:pt x="158" y="60"/>
                                  <a:pt x="158" y="60"/>
                                  <a:pt x="158" y="60"/>
                                </a:cubicBezTo>
                                <a:cubicBezTo>
                                  <a:pt x="147" y="60"/>
                                  <a:pt x="138" y="69"/>
                                  <a:pt x="138" y="80"/>
                                </a:cubicBezTo>
                                <a:cubicBezTo>
                                  <a:pt x="138" y="439"/>
                                  <a:pt x="138" y="439"/>
                                  <a:pt x="138" y="439"/>
                                </a:cubicBezTo>
                                <a:cubicBezTo>
                                  <a:pt x="138" y="443"/>
                                  <a:pt x="142" y="447"/>
                                  <a:pt x="146" y="447"/>
                                </a:cubicBezTo>
                                <a:cubicBezTo>
                                  <a:pt x="151" y="447"/>
                                  <a:pt x="154" y="443"/>
                                  <a:pt x="154" y="439"/>
                                </a:cubicBezTo>
                                <a:cubicBezTo>
                                  <a:pt x="154" y="420"/>
                                  <a:pt x="154" y="420"/>
                                  <a:pt x="154" y="420"/>
                                </a:cubicBezTo>
                                <a:cubicBezTo>
                                  <a:pt x="211" y="363"/>
                                  <a:pt x="211" y="363"/>
                                  <a:pt x="211" y="363"/>
                                </a:cubicBezTo>
                                <a:cubicBezTo>
                                  <a:pt x="211" y="439"/>
                                  <a:pt x="211" y="439"/>
                                  <a:pt x="211" y="439"/>
                                </a:cubicBezTo>
                                <a:cubicBezTo>
                                  <a:pt x="211" y="443"/>
                                  <a:pt x="215" y="447"/>
                                  <a:pt x="219" y="447"/>
                                </a:cubicBezTo>
                                <a:cubicBezTo>
                                  <a:pt x="223" y="447"/>
                                  <a:pt x="227" y="443"/>
                                  <a:pt x="227" y="439"/>
                                </a:cubicBezTo>
                                <a:cubicBezTo>
                                  <a:pt x="227" y="80"/>
                                  <a:pt x="227" y="80"/>
                                  <a:pt x="227" y="80"/>
                                </a:cubicBezTo>
                                <a:cubicBezTo>
                                  <a:pt x="227" y="69"/>
                                  <a:pt x="218" y="60"/>
                                  <a:pt x="207" y="60"/>
                                </a:cubicBezTo>
                                <a:close/>
                                <a:moveTo>
                                  <a:pt x="154" y="80"/>
                                </a:moveTo>
                                <a:cubicBezTo>
                                  <a:pt x="154" y="78"/>
                                  <a:pt x="156" y="76"/>
                                  <a:pt x="158" y="76"/>
                                </a:cubicBezTo>
                                <a:cubicBezTo>
                                  <a:pt x="198" y="76"/>
                                  <a:pt x="198" y="76"/>
                                  <a:pt x="198" y="76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lnTo>
                                  <a:pt x="154" y="80"/>
                                </a:lnTo>
                                <a:close/>
                                <a:moveTo>
                                  <a:pt x="154" y="155"/>
                                </a:moveTo>
                                <a:cubicBezTo>
                                  <a:pt x="207" y="207"/>
                                  <a:pt x="207" y="207"/>
                                  <a:pt x="207" y="207"/>
                                </a:cubicBezTo>
                                <a:cubicBezTo>
                                  <a:pt x="154" y="260"/>
                                  <a:pt x="154" y="260"/>
                                  <a:pt x="154" y="260"/>
                                </a:cubicBezTo>
                                <a:lnTo>
                                  <a:pt x="154" y="155"/>
                                </a:lnTo>
                                <a:close/>
                                <a:moveTo>
                                  <a:pt x="154" y="397"/>
                                </a:moveTo>
                                <a:cubicBezTo>
                                  <a:pt x="154" y="294"/>
                                  <a:pt x="154" y="294"/>
                                  <a:pt x="154" y="294"/>
                                </a:cubicBezTo>
                                <a:cubicBezTo>
                                  <a:pt x="206" y="346"/>
                                  <a:pt x="206" y="346"/>
                                  <a:pt x="206" y="346"/>
                                </a:cubicBezTo>
                                <a:lnTo>
                                  <a:pt x="154" y="397"/>
                                </a:lnTo>
                                <a:close/>
                                <a:moveTo>
                                  <a:pt x="211" y="328"/>
                                </a:moveTo>
                                <a:cubicBezTo>
                                  <a:pt x="160" y="277"/>
                                  <a:pt x="160" y="277"/>
                                  <a:pt x="160" y="277"/>
                                </a:cubicBezTo>
                                <a:cubicBezTo>
                                  <a:pt x="211" y="226"/>
                                  <a:pt x="211" y="226"/>
                                  <a:pt x="211" y="226"/>
                                </a:cubicBezTo>
                                <a:lnTo>
                                  <a:pt x="211" y="328"/>
                                </a:lnTo>
                                <a:close/>
                                <a:moveTo>
                                  <a:pt x="211" y="189"/>
                                </a:moveTo>
                                <a:cubicBezTo>
                                  <a:pt x="159" y="137"/>
                                  <a:pt x="159" y="137"/>
                                  <a:pt x="159" y="137"/>
                                </a:cubicBezTo>
                                <a:cubicBezTo>
                                  <a:pt x="211" y="86"/>
                                  <a:pt x="211" y="86"/>
                                  <a:pt x="211" y="86"/>
                                </a:cubicBezTo>
                                <a:lnTo>
                                  <a:pt x="211" y="189"/>
                                </a:lnTo>
                                <a:close/>
                                <a:moveTo>
                                  <a:pt x="107" y="58"/>
                                </a:moveTo>
                                <a:cubicBezTo>
                                  <a:pt x="103" y="58"/>
                                  <a:pt x="99" y="62"/>
                                  <a:pt x="99" y="66"/>
                                </a:cubicBezTo>
                                <a:cubicBezTo>
                                  <a:pt x="99" y="144"/>
                                  <a:pt x="99" y="144"/>
                                  <a:pt x="99" y="144"/>
                                </a:cubicBezTo>
                                <a:cubicBezTo>
                                  <a:pt x="99" y="148"/>
                                  <a:pt x="103" y="152"/>
                                  <a:pt x="107" y="152"/>
                                </a:cubicBezTo>
                                <a:cubicBezTo>
                                  <a:pt x="111" y="152"/>
                                  <a:pt x="115" y="148"/>
                                  <a:pt x="115" y="144"/>
                                </a:cubicBezTo>
                                <a:cubicBezTo>
                                  <a:pt x="115" y="66"/>
                                  <a:pt x="115" y="66"/>
                                  <a:pt x="115" y="66"/>
                                </a:cubicBezTo>
                                <a:cubicBezTo>
                                  <a:pt x="115" y="62"/>
                                  <a:pt x="111" y="58"/>
                                  <a:pt x="107" y="58"/>
                                </a:cubicBezTo>
                                <a:close/>
                                <a:moveTo>
                                  <a:pt x="320" y="28"/>
                                </a:moveTo>
                                <a:cubicBezTo>
                                  <a:pt x="322" y="29"/>
                                  <a:pt x="323" y="31"/>
                                  <a:pt x="324" y="33"/>
                                </a:cubicBezTo>
                                <a:cubicBezTo>
                                  <a:pt x="327" y="36"/>
                                  <a:pt x="332" y="37"/>
                                  <a:pt x="335" y="35"/>
                                </a:cubicBezTo>
                                <a:cubicBezTo>
                                  <a:pt x="339" y="32"/>
                                  <a:pt x="340" y="27"/>
                                  <a:pt x="337" y="23"/>
                                </a:cubicBezTo>
                                <a:cubicBezTo>
                                  <a:pt x="336" y="22"/>
                                  <a:pt x="335" y="20"/>
                                  <a:pt x="333" y="18"/>
                                </a:cubicBezTo>
                                <a:cubicBezTo>
                                  <a:pt x="329" y="13"/>
                                  <a:pt x="325" y="8"/>
                                  <a:pt x="320" y="3"/>
                                </a:cubicBezTo>
                                <a:cubicBezTo>
                                  <a:pt x="317" y="0"/>
                                  <a:pt x="312" y="0"/>
                                  <a:pt x="309" y="3"/>
                                </a:cubicBezTo>
                                <a:cubicBezTo>
                                  <a:pt x="307" y="4"/>
                                  <a:pt x="306" y="7"/>
                                  <a:pt x="306" y="9"/>
                                </a:cubicBezTo>
                                <a:cubicBezTo>
                                  <a:pt x="306" y="11"/>
                                  <a:pt x="307" y="13"/>
                                  <a:pt x="309" y="14"/>
                                </a:cubicBezTo>
                                <a:cubicBezTo>
                                  <a:pt x="313" y="18"/>
                                  <a:pt x="317" y="23"/>
                                  <a:pt x="320" y="28"/>
                                </a:cubicBezTo>
                                <a:close/>
                                <a:moveTo>
                                  <a:pt x="257" y="59"/>
                                </a:moveTo>
                                <a:cubicBezTo>
                                  <a:pt x="252" y="59"/>
                                  <a:pt x="249" y="63"/>
                                  <a:pt x="249" y="67"/>
                                </a:cubicBezTo>
                                <a:cubicBezTo>
                                  <a:pt x="249" y="145"/>
                                  <a:pt x="249" y="145"/>
                                  <a:pt x="249" y="145"/>
                                </a:cubicBezTo>
                                <a:cubicBezTo>
                                  <a:pt x="249" y="149"/>
                                  <a:pt x="252" y="153"/>
                                  <a:pt x="257" y="153"/>
                                </a:cubicBezTo>
                                <a:cubicBezTo>
                                  <a:pt x="261" y="153"/>
                                  <a:pt x="265" y="149"/>
                                  <a:pt x="265" y="145"/>
                                </a:cubicBezTo>
                                <a:cubicBezTo>
                                  <a:pt x="265" y="67"/>
                                  <a:pt x="265" y="67"/>
                                  <a:pt x="265" y="67"/>
                                </a:cubicBezTo>
                                <a:cubicBezTo>
                                  <a:pt x="265" y="63"/>
                                  <a:pt x="261" y="59"/>
                                  <a:pt x="257" y="59"/>
                                </a:cubicBezTo>
                                <a:close/>
                                <a:moveTo>
                                  <a:pt x="291" y="32"/>
                                </a:moveTo>
                                <a:cubicBezTo>
                                  <a:pt x="288" y="29"/>
                                  <a:pt x="283" y="29"/>
                                  <a:pt x="279" y="32"/>
                                </a:cubicBezTo>
                                <a:cubicBezTo>
                                  <a:pt x="278" y="34"/>
                                  <a:pt x="277" y="36"/>
                                  <a:pt x="277" y="38"/>
                                </a:cubicBezTo>
                                <a:cubicBezTo>
                                  <a:pt x="277" y="40"/>
                                  <a:pt x="278" y="42"/>
                                  <a:pt x="279" y="44"/>
                                </a:cubicBezTo>
                                <a:cubicBezTo>
                                  <a:pt x="297" y="61"/>
                                  <a:pt x="305" y="83"/>
                                  <a:pt x="305" y="106"/>
                                </a:cubicBezTo>
                                <a:cubicBezTo>
                                  <a:pt x="305" y="128"/>
                                  <a:pt x="297" y="151"/>
                                  <a:pt x="279" y="168"/>
                                </a:cubicBezTo>
                                <a:cubicBezTo>
                                  <a:pt x="279" y="168"/>
                                  <a:pt x="279" y="168"/>
                                  <a:pt x="279" y="168"/>
                                </a:cubicBezTo>
                                <a:cubicBezTo>
                                  <a:pt x="276" y="171"/>
                                  <a:pt x="276" y="176"/>
                                  <a:pt x="279" y="179"/>
                                </a:cubicBezTo>
                                <a:cubicBezTo>
                                  <a:pt x="283" y="182"/>
                                  <a:pt x="288" y="182"/>
                                  <a:pt x="291" y="179"/>
                                </a:cubicBezTo>
                                <a:cubicBezTo>
                                  <a:pt x="311" y="159"/>
                                  <a:pt x="321" y="132"/>
                                  <a:pt x="321" y="106"/>
                                </a:cubicBezTo>
                                <a:cubicBezTo>
                                  <a:pt x="321" y="79"/>
                                  <a:pt x="311" y="53"/>
                                  <a:pt x="291" y="32"/>
                                </a:cubicBezTo>
                                <a:close/>
                                <a:moveTo>
                                  <a:pt x="353" y="53"/>
                                </a:moveTo>
                                <a:cubicBezTo>
                                  <a:pt x="351" y="49"/>
                                  <a:pt x="347" y="47"/>
                                  <a:pt x="343" y="49"/>
                                </a:cubicBezTo>
                                <a:cubicBezTo>
                                  <a:pt x="338" y="50"/>
                                  <a:pt x="336" y="55"/>
                                  <a:pt x="338" y="59"/>
                                </a:cubicBezTo>
                                <a:cubicBezTo>
                                  <a:pt x="344" y="74"/>
                                  <a:pt x="347" y="90"/>
                                  <a:pt x="347" y="106"/>
                                </a:cubicBezTo>
                                <a:cubicBezTo>
                                  <a:pt x="347" y="140"/>
                                  <a:pt x="333" y="173"/>
                                  <a:pt x="309" y="197"/>
                                </a:cubicBezTo>
                                <a:cubicBezTo>
                                  <a:pt x="307" y="199"/>
                                  <a:pt x="306" y="201"/>
                                  <a:pt x="306" y="203"/>
                                </a:cubicBezTo>
                                <a:cubicBezTo>
                                  <a:pt x="306" y="205"/>
                                  <a:pt x="307" y="207"/>
                                  <a:pt x="309" y="209"/>
                                </a:cubicBezTo>
                                <a:cubicBezTo>
                                  <a:pt x="312" y="212"/>
                                  <a:pt x="317" y="212"/>
                                  <a:pt x="320" y="209"/>
                                </a:cubicBezTo>
                                <a:cubicBezTo>
                                  <a:pt x="348" y="181"/>
                                  <a:pt x="363" y="145"/>
                                  <a:pt x="363" y="106"/>
                                </a:cubicBezTo>
                                <a:cubicBezTo>
                                  <a:pt x="363" y="88"/>
                                  <a:pt x="359" y="70"/>
                                  <a:pt x="353" y="5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433D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" name="Freeform 2">
                          <a:extLst>
                            <a:ext uri="{FF2B5EF4-FFF2-40B4-BE49-F238E27FC236}">
                              <a16:creationId xmlns:a16="http://schemas.microsoft.com/office/drawing/2014/main" id="{95C0D699-2D8B-4775-BF24-1FD80995BEFC}"/>
                            </a:ext>
                          </a:extLst>
                        </wps:cNvPr>
                        <wps:cNvSpPr>
                          <a:spLocks noChangeAspect="1" noEditPoints="1"/>
                        </wps:cNvSpPr>
                        <wps:spPr bwMode="auto">
                          <a:xfrm>
                            <a:off x="2568035" y="1018903"/>
                            <a:ext cx="314869" cy="387531"/>
                          </a:xfrm>
                          <a:custGeom>
                            <a:avLst/>
                            <a:gdLst>
                              <a:gd name="T0" fmla="*/ 72 w 363"/>
                              <a:gd name="T1" fmla="*/ 32 h 447"/>
                              <a:gd name="T2" fmla="*/ 83 w 363"/>
                              <a:gd name="T3" fmla="*/ 179 h 447"/>
                              <a:gd name="T4" fmla="*/ 57 w 363"/>
                              <a:gd name="T5" fmla="*/ 106 h 447"/>
                              <a:gd name="T6" fmla="*/ 47 w 363"/>
                              <a:gd name="T7" fmla="*/ 190 h 447"/>
                              <a:gd name="T8" fmla="*/ 24 w 363"/>
                              <a:gd name="T9" fmla="*/ 152 h 447"/>
                              <a:gd name="T10" fmla="*/ 20 w 363"/>
                              <a:gd name="T11" fmla="*/ 140 h 447"/>
                              <a:gd name="T12" fmla="*/ 17 w 363"/>
                              <a:gd name="T13" fmla="*/ 127 h 447"/>
                              <a:gd name="T14" fmla="*/ 16 w 363"/>
                              <a:gd name="T15" fmla="*/ 114 h 447"/>
                              <a:gd name="T16" fmla="*/ 16 w 363"/>
                              <a:gd name="T17" fmla="*/ 106 h 447"/>
                              <a:gd name="T18" fmla="*/ 17 w 363"/>
                              <a:gd name="T19" fmla="*/ 91 h 447"/>
                              <a:gd name="T20" fmla="*/ 19 w 363"/>
                              <a:gd name="T21" fmla="*/ 78 h 447"/>
                              <a:gd name="T22" fmla="*/ 22 w 363"/>
                              <a:gd name="T23" fmla="*/ 65 h 447"/>
                              <a:gd name="T24" fmla="*/ 42 w 363"/>
                              <a:gd name="T25" fmla="*/ 28 h 447"/>
                              <a:gd name="T26" fmla="*/ 54 w 363"/>
                              <a:gd name="T27" fmla="*/ 14 h 447"/>
                              <a:gd name="T28" fmla="*/ 55 w 363"/>
                              <a:gd name="T29" fmla="*/ 6 h 447"/>
                              <a:gd name="T30" fmla="*/ 36 w 363"/>
                              <a:gd name="T31" fmla="*/ 10 h 447"/>
                              <a:gd name="T32" fmla="*/ 29 w 363"/>
                              <a:gd name="T33" fmla="*/ 18 h 447"/>
                              <a:gd name="T34" fmla="*/ 9 w 363"/>
                              <a:gd name="T35" fmla="*/ 53 h 447"/>
                              <a:gd name="T36" fmla="*/ 7 w 363"/>
                              <a:gd name="T37" fmla="*/ 60 h 447"/>
                              <a:gd name="T38" fmla="*/ 3 w 363"/>
                              <a:gd name="T39" fmla="*/ 74 h 447"/>
                              <a:gd name="T40" fmla="*/ 1 w 363"/>
                              <a:gd name="T41" fmla="*/ 89 h 447"/>
                              <a:gd name="T42" fmla="*/ 0 w 363"/>
                              <a:gd name="T43" fmla="*/ 106 h 447"/>
                              <a:gd name="T44" fmla="*/ 0 w 363"/>
                              <a:gd name="T45" fmla="*/ 113 h 447"/>
                              <a:gd name="T46" fmla="*/ 1 w 363"/>
                              <a:gd name="T47" fmla="*/ 127 h 447"/>
                              <a:gd name="T48" fmla="*/ 4 w 363"/>
                              <a:gd name="T49" fmla="*/ 140 h 447"/>
                              <a:gd name="T50" fmla="*/ 7 w 363"/>
                              <a:gd name="T51" fmla="*/ 152 h 447"/>
                              <a:gd name="T52" fmla="*/ 25 w 363"/>
                              <a:gd name="T53" fmla="*/ 188 h 447"/>
                              <a:gd name="T54" fmla="*/ 29 w 363"/>
                              <a:gd name="T55" fmla="*/ 194 h 447"/>
                              <a:gd name="T56" fmla="*/ 42 w 363"/>
                              <a:gd name="T57" fmla="*/ 209 h 447"/>
                              <a:gd name="T58" fmla="*/ 55 w 363"/>
                              <a:gd name="T59" fmla="*/ 206 h 447"/>
                              <a:gd name="T60" fmla="*/ 48 w 363"/>
                              <a:gd name="T61" fmla="*/ 191 h 447"/>
                              <a:gd name="T62" fmla="*/ 138 w 363"/>
                              <a:gd name="T63" fmla="*/ 439 h 447"/>
                              <a:gd name="T64" fmla="*/ 211 w 363"/>
                              <a:gd name="T65" fmla="*/ 363 h 447"/>
                              <a:gd name="T66" fmla="*/ 227 w 363"/>
                              <a:gd name="T67" fmla="*/ 80 h 447"/>
                              <a:gd name="T68" fmla="*/ 198 w 363"/>
                              <a:gd name="T69" fmla="*/ 76 h 447"/>
                              <a:gd name="T70" fmla="*/ 207 w 363"/>
                              <a:gd name="T71" fmla="*/ 207 h 447"/>
                              <a:gd name="T72" fmla="*/ 154 w 363"/>
                              <a:gd name="T73" fmla="*/ 294 h 447"/>
                              <a:gd name="T74" fmla="*/ 160 w 363"/>
                              <a:gd name="T75" fmla="*/ 277 h 447"/>
                              <a:gd name="T76" fmla="*/ 159 w 363"/>
                              <a:gd name="T77" fmla="*/ 137 h 447"/>
                              <a:gd name="T78" fmla="*/ 99 w 363"/>
                              <a:gd name="T79" fmla="*/ 66 h 447"/>
                              <a:gd name="T80" fmla="*/ 115 w 363"/>
                              <a:gd name="T81" fmla="*/ 66 h 447"/>
                              <a:gd name="T82" fmla="*/ 335 w 363"/>
                              <a:gd name="T83" fmla="*/ 35 h 447"/>
                              <a:gd name="T84" fmla="*/ 309 w 363"/>
                              <a:gd name="T85" fmla="*/ 3 h 447"/>
                              <a:gd name="T86" fmla="*/ 257 w 363"/>
                              <a:gd name="T87" fmla="*/ 59 h 447"/>
                              <a:gd name="T88" fmla="*/ 265 w 363"/>
                              <a:gd name="T89" fmla="*/ 145 h 447"/>
                              <a:gd name="T90" fmla="*/ 279 w 363"/>
                              <a:gd name="T91" fmla="*/ 32 h 447"/>
                              <a:gd name="T92" fmla="*/ 279 w 363"/>
                              <a:gd name="T93" fmla="*/ 168 h 447"/>
                              <a:gd name="T94" fmla="*/ 321 w 363"/>
                              <a:gd name="T95" fmla="*/ 106 h 447"/>
                              <a:gd name="T96" fmla="*/ 338 w 363"/>
                              <a:gd name="T97" fmla="*/ 59 h 447"/>
                              <a:gd name="T98" fmla="*/ 309 w 363"/>
                              <a:gd name="T99" fmla="*/ 209 h 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63" h="447">
                                <a:moveTo>
                                  <a:pt x="85" y="38"/>
                                </a:moveTo>
                                <a:cubicBezTo>
                                  <a:pt x="85" y="38"/>
                                  <a:pt x="85" y="38"/>
                                  <a:pt x="85" y="38"/>
                                </a:cubicBezTo>
                                <a:cubicBezTo>
                                  <a:pt x="85" y="36"/>
                                  <a:pt x="84" y="34"/>
                                  <a:pt x="83" y="32"/>
                                </a:cubicBezTo>
                                <a:cubicBezTo>
                                  <a:pt x="80" y="29"/>
                                  <a:pt x="75" y="29"/>
                                  <a:pt x="72" y="32"/>
                                </a:cubicBezTo>
                                <a:cubicBezTo>
                                  <a:pt x="51" y="53"/>
                                  <a:pt x="41" y="79"/>
                                  <a:pt x="41" y="106"/>
                                </a:cubicBezTo>
                                <a:cubicBezTo>
                                  <a:pt x="41" y="106"/>
                                  <a:pt x="41" y="106"/>
                                  <a:pt x="41" y="106"/>
                                </a:cubicBezTo>
                                <a:cubicBezTo>
                                  <a:pt x="41" y="132"/>
                                  <a:pt x="51" y="159"/>
                                  <a:pt x="72" y="179"/>
                                </a:cubicBezTo>
                                <a:cubicBezTo>
                                  <a:pt x="75" y="182"/>
                                  <a:pt x="80" y="182"/>
                                  <a:pt x="83" y="179"/>
                                </a:cubicBezTo>
                                <a:cubicBezTo>
                                  <a:pt x="84" y="178"/>
                                  <a:pt x="85" y="176"/>
                                  <a:pt x="85" y="174"/>
                                </a:cubicBezTo>
                                <a:cubicBezTo>
                                  <a:pt x="85" y="174"/>
                                  <a:pt x="85" y="174"/>
                                  <a:pt x="85" y="174"/>
                                </a:cubicBezTo>
                                <a:cubicBezTo>
                                  <a:pt x="85" y="172"/>
                                  <a:pt x="84" y="169"/>
                                  <a:pt x="83" y="168"/>
                                </a:cubicBezTo>
                                <a:cubicBezTo>
                                  <a:pt x="66" y="151"/>
                                  <a:pt x="57" y="128"/>
                                  <a:pt x="57" y="106"/>
                                </a:cubicBezTo>
                                <a:cubicBezTo>
                                  <a:pt x="57" y="83"/>
                                  <a:pt x="66" y="61"/>
                                  <a:pt x="83" y="44"/>
                                </a:cubicBezTo>
                                <a:cubicBezTo>
                                  <a:pt x="84" y="42"/>
                                  <a:pt x="85" y="40"/>
                                  <a:pt x="85" y="38"/>
                                </a:cubicBezTo>
                                <a:close/>
                                <a:moveTo>
                                  <a:pt x="48" y="191"/>
                                </a:moveTo>
                                <a:cubicBezTo>
                                  <a:pt x="48" y="191"/>
                                  <a:pt x="47" y="191"/>
                                  <a:pt x="47" y="190"/>
                                </a:cubicBezTo>
                                <a:cubicBezTo>
                                  <a:pt x="45" y="188"/>
                                  <a:pt x="44" y="186"/>
                                  <a:pt x="42" y="184"/>
                                </a:cubicBezTo>
                                <a:cubicBezTo>
                                  <a:pt x="42" y="184"/>
                                  <a:pt x="42" y="184"/>
                                  <a:pt x="42" y="184"/>
                                </a:cubicBezTo>
                                <a:cubicBezTo>
                                  <a:pt x="41" y="182"/>
                                  <a:pt x="40" y="181"/>
                                  <a:pt x="39" y="180"/>
                                </a:cubicBezTo>
                                <a:cubicBezTo>
                                  <a:pt x="33" y="171"/>
                                  <a:pt x="28" y="162"/>
                                  <a:pt x="24" y="152"/>
                                </a:cubicBezTo>
                                <a:cubicBezTo>
                                  <a:pt x="24" y="151"/>
                                  <a:pt x="23" y="149"/>
                                  <a:pt x="23" y="148"/>
                                </a:cubicBezTo>
                                <a:cubicBezTo>
                                  <a:pt x="22" y="147"/>
                                  <a:pt x="22" y="147"/>
                                  <a:pt x="22" y="146"/>
                                </a:cubicBezTo>
                                <a:cubicBezTo>
                                  <a:pt x="22" y="145"/>
                                  <a:pt x="21" y="143"/>
                                  <a:pt x="21" y="142"/>
                                </a:cubicBezTo>
                                <a:cubicBezTo>
                                  <a:pt x="21" y="141"/>
                                  <a:pt x="20" y="141"/>
                                  <a:pt x="20" y="140"/>
                                </a:cubicBezTo>
                                <a:cubicBezTo>
                                  <a:pt x="20" y="139"/>
                                  <a:pt x="20" y="137"/>
                                  <a:pt x="19" y="136"/>
                                </a:cubicBezTo>
                                <a:cubicBezTo>
                                  <a:pt x="19" y="135"/>
                                  <a:pt x="19" y="135"/>
                                  <a:pt x="19" y="134"/>
                                </a:cubicBezTo>
                                <a:cubicBezTo>
                                  <a:pt x="18" y="133"/>
                                  <a:pt x="18" y="131"/>
                                  <a:pt x="18" y="130"/>
                                </a:cubicBezTo>
                                <a:cubicBezTo>
                                  <a:pt x="18" y="129"/>
                                  <a:pt x="18" y="128"/>
                                  <a:pt x="17" y="127"/>
                                </a:cubicBezTo>
                                <a:cubicBezTo>
                                  <a:pt x="17" y="126"/>
                                  <a:pt x="17" y="125"/>
                                  <a:pt x="17" y="124"/>
                                </a:cubicBezTo>
                                <a:cubicBezTo>
                                  <a:pt x="17" y="123"/>
                                  <a:pt x="17" y="122"/>
                                  <a:pt x="17" y="121"/>
                                </a:cubicBezTo>
                                <a:cubicBezTo>
                                  <a:pt x="16" y="120"/>
                                  <a:pt x="16" y="119"/>
                                  <a:pt x="16" y="118"/>
                                </a:cubicBezTo>
                                <a:cubicBezTo>
                                  <a:pt x="16" y="117"/>
                                  <a:pt x="16" y="116"/>
                                  <a:pt x="16" y="114"/>
                                </a:cubicBezTo>
                                <a:cubicBezTo>
                                  <a:pt x="16" y="113"/>
                                  <a:pt x="16" y="113"/>
                                  <a:pt x="16" y="112"/>
                                </a:cubicBezTo>
                                <a:cubicBezTo>
                                  <a:pt x="16" y="110"/>
                                  <a:pt x="16" y="108"/>
                                  <a:pt x="16" y="106"/>
                                </a:cubicBezTo>
                                <a:cubicBezTo>
                                  <a:pt x="16" y="106"/>
                                  <a:pt x="16" y="106"/>
                                  <a:pt x="16" y="106"/>
                                </a:cubicBezTo>
                                <a:cubicBezTo>
                                  <a:pt x="16" y="106"/>
                                  <a:pt x="16" y="106"/>
                                  <a:pt x="16" y="106"/>
                                </a:cubicBezTo>
                                <a:cubicBezTo>
                                  <a:pt x="16" y="104"/>
                                  <a:pt x="16" y="102"/>
                                  <a:pt x="16" y="100"/>
                                </a:cubicBezTo>
                                <a:cubicBezTo>
                                  <a:pt x="16" y="99"/>
                                  <a:pt x="16" y="98"/>
                                  <a:pt x="16" y="97"/>
                                </a:cubicBezTo>
                                <a:cubicBezTo>
                                  <a:pt x="16" y="96"/>
                                  <a:pt x="16" y="95"/>
                                  <a:pt x="16" y="93"/>
                                </a:cubicBezTo>
                                <a:cubicBezTo>
                                  <a:pt x="16" y="92"/>
                                  <a:pt x="16" y="92"/>
                                  <a:pt x="17" y="91"/>
                                </a:cubicBezTo>
                                <a:cubicBezTo>
                                  <a:pt x="17" y="90"/>
                                  <a:pt x="17" y="88"/>
                                  <a:pt x="17" y="87"/>
                                </a:cubicBezTo>
                                <a:cubicBezTo>
                                  <a:pt x="17" y="86"/>
                                  <a:pt x="17" y="85"/>
                                  <a:pt x="17" y="84"/>
                                </a:cubicBezTo>
                                <a:cubicBezTo>
                                  <a:pt x="18" y="83"/>
                                  <a:pt x="18" y="82"/>
                                  <a:pt x="18" y="81"/>
                                </a:cubicBezTo>
                                <a:cubicBezTo>
                                  <a:pt x="18" y="80"/>
                                  <a:pt x="18" y="79"/>
                                  <a:pt x="19" y="78"/>
                                </a:cubicBezTo>
                                <a:cubicBezTo>
                                  <a:pt x="19" y="77"/>
                                  <a:pt x="19" y="76"/>
                                  <a:pt x="19" y="75"/>
                                </a:cubicBezTo>
                                <a:cubicBezTo>
                                  <a:pt x="20" y="74"/>
                                  <a:pt x="20" y="73"/>
                                  <a:pt x="20" y="71"/>
                                </a:cubicBezTo>
                                <a:cubicBezTo>
                                  <a:pt x="20" y="71"/>
                                  <a:pt x="21" y="70"/>
                                  <a:pt x="21" y="70"/>
                                </a:cubicBezTo>
                                <a:cubicBezTo>
                                  <a:pt x="21" y="68"/>
                                  <a:pt x="22" y="67"/>
                                  <a:pt x="22" y="65"/>
                                </a:cubicBezTo>
                                <a:cubicBezTo>
                                  <a:pt x="22" y="65"/>
                                  <a:pt x="22" y="65"/>
                                  <a:pt x="23" y="64"/>
                                </a:cubicBezTo>
                                <a:cubicBezTo>
                                  <a:pt x="23" y="63"/>
                                  <a:pt x="24" y="61"/>
                                  <a:pt x="24" y="60"/>
                                </a:cubicBezTo>
                                <a:cubicBezTo>
                                  <a:pt x="28" y="50"/>
                                  <a:pt x="33" y="40"/>
                                  <a:pt x="39" y="32"/>
                                </a:cubicBezTo>
                                <a:cubicBezTo>
                                  <a:pt x="40" y="30"/>
                                  <a:pt x="41" y="29"/>
                                  <a:pt x="42" y="28"/>
                                </a:cubicBezTo>
                                <a:cubicBezTo>
                                  <a:pt x="42" y="28"/>
                                  <a:pt x="42" y="27"/>
                                  <a:pt x="42" y="27"/>
                                </a:cubicBezTo>
                                <a:cubicBezTo>
                                  <a:pt x="44" y="25"/>
                                  <a:pt x="45" y="23"/>
                                  <a:pt x="47" y="21"/>
                                </a:cubicBezTo>
                                <a:cubicBezTo>
                                  <a:pt x="47" y="21"/>
                                  <a:pt x="48" y="21"/>
                                  <a:pt x="48" y="20"/>
                                </a:cubicBezTo>
                                <a:cubicBezTo>
                                  <a:pt x="50" y="18"/>
                                  <a:pt x="52" y="16"/>
                                  <a:pt x="54" y="14"/>
                                </a:cubicBezTo>
                                <a:cubicBezTo>
                                  <a:pt x="55" y="13"/>
                                  <a:pt x="56" y="11"/>
                                  <a:pt x="56" y="9"/>
                                </a:cubicBezTo>
                                <a:cubicBezTo>
                                  <a:pt x="56" y="8"/>
                                  <a:pt x="56" y="7"/>
                                  <a:pt x="56" y="6"/>
                                </a:cubicBezTo>
                                <a:cubicBezTo>
                                  <a:pt x="55" y="6"/>
                                  <a:pt x="55" y="6"/>
                                  <a:pt x="55" y="6"/>
                                </a:cubicBezTo>
                                <a:cubicBezTo>
                                  <a:pt x="55" y="6"/>
                                  <a:pt x="55" y="6"/>
                                  <a:pt x="55" y="6"/>
                                </a:cubicBezTo>
                                <a:cubicBezTo>
                                  <a:pt x="55" y="5"/>
                                  <a:pt x="54" y="4"/>
                                  <a:pt x="54" y="3"/>
                                </a:cubicBezTo>
                                <a:cubicBezTo>
                                  <a:pt x="52" y="2"/>
                                  <a:pt x="51" y="1"/>
                                  <a:pt x="49" y="1"/>
                                </a:cubicBezTo>
                                <a:cubicBezTo>
                                  <a:pt x="47" y="0"/>
                                  <a:pt x="44" y="1"/>
                                  <a:pt x="42" y="3"/>
                                </a:cubicBezTo>
                                <a:cubicBezTo>
                                  <a:pt x="40" y="5"/>
                                  <a:pt x="38" y="7"/>
                                  <a:pt x="36" y="10"/>
                                </a:cubicBezTo>
                                <a:cubicBezTo>
                                  <a:pt x="36" y="10"/>
                                  <a:pt x="35" y="11"/>
                                  <a:pt x="35" y="11"/>
                                </a:cubicBezTo>
                                <a:cubicBezTo>
                                  <a:pt x="33" y="13"/>
                                  <a:pt x="31" y="15"/>
                                  <a:pt x="30" y="17"/>
                                </a:cubicBezTo>
                                <a:cubicBezTo>
                                  <a:pt x="29" y="18"/>
                                  <a:pt x="29" y="18"/>
                                  <a:pt x="29" y="18"/>
                                </a:cubicBezTo>
                                <a:cubicBezTo>
                                  <a:pt x="29" y="18"/>
                                  <a:pt x="29" y="18"/>
                                  <a:pt x="29" y="18"/>
                                </a:cubicBezTo>
                                <a:cubicBezTo>
                                  <a:pt x="28" y="20"/>
                                  <a:pt x="27" y="21"/>
                                  <a:pt x="26" y="23"/>
                                </a:cubicBezTo>
                                <a:cubicBezTo>
                                  <a:pt x="25" y="23"/>
                                  <a:pt x="25" y="23"/>
                                  <a:pt x="25" y="23"/>
                                </a:cubicBezTo>
                                <a:cubicBezTo>
                                  <a:pt x="25" y="23"/>
                                  <a:pt x="25" y="23"/>
                                  <a:pt x="25" y="23"/>
                                </a:cubicBezTo>
                                <a:cubicBezTo>
                                  <a:pt x="19" y="33"/>
                                  <a:pt x="14" y="43"/>
                                  <a:pt x="9" y="53"/>
                                </a:cubicBezTo>
                                <a:cubicBezTo>
                                  <a:pt x="9" y="53"/>
                                  <a:pt x="9" y="53"/>
                                  <a:pt x="9" y="53"/>
                                </a:cubicBezTo>
                                <a:cubicBezTo>
                                  <a:pt x="9" y="53"/>
                                  <a:pt x="9" y="53"/>
                                  <a:pt x="9" y="53"/>
                                </a:cubicBezTo>
                                <a:cubicBezTo>
                                  <a:pt x="9" y="55"/>
                                  <a:pt x="8" y="57"/>
                                  <a:pt x="7" y="59"/>
                                </a:cubicBezTo>
                                <a:cubicBezTo>
                                  <a:pt x="7" y="59"/>
                                  <a:pt x="7" y="60"/>
                                  <a:pt x="7" y="60"/>
                                </a:cubicBezTo>
                                <a:cubicBezTo>
                                  <a:pt x="6" y="62"/>
                                  <a:pt x="6" y="64"/>
                                  <a:pt x="5" y="65"/>
                                </a:cubicBezTo>
                                <a:cubicBezTo>
                                  <a:pt x="5" y="66"/>
                                  <a:pt x="5" y="66"/>
                                  <a:pt x="5" y="67"/>
                                </a:cubicBezTo>
                                <a:cubicBezTo>
                                  <a:pt x="4" y="69"/>
                                  <a:pt x="4" y="70"/>
                                  <a:pt x="4" y="72"/>
                                </a:cubicBezTo>
                                <a:cubicBezTo>
                                  <a:pt x="3" y="73"/>
                                  <a:pt x="3" y="73"/>
                                  <a:pt x="3" y="74"/>
                                </a:cubicBezTo>
                                <a:cubicBezTo>
                                  <a:pt x="3" y="75"/>
                                  <a:pt x="3" y="77"/>
                                  <a:pt x="2" y="78"/>
                                </a:cubicBezTo>
                                <a:cubicBezTo>
                                  <a:pt x="2" y="79"/>
                                  <a:pt x="2" y="80"/>
                                  <a:pt x="2" y="81"/>
                                </a:cubicBezTo>
                                <a:cubicBezTo>
                                  <a:pt x="2" y="82"/>
                                  <a:pt x="1" y="84"/>
                                  <a:pt x="1" y="85"/>
                                </a:cubicBezTo>
                                <a:cubicBezTo>
                                  <a:pt x="1" y="86"/>
                                  <a:pt x="1" y="87"/>
                                  <a:pt x="1" y="89"/>
                                </a:cubicBezTo>
                                <a:cubicBezTo>
                                  <a:pt x="1" y="90"/>
                                  <a:pt x="0" y="91"/>
                                  <a:pt x="0" y="92"/>
                                </a:cubicBezTo>
                                <a:cubicBezTo>
                                  <a:pt x="0" y="93"/>
                                  <a:pt x="0" y="95"/>
                                  <a:pt x="0" y="96"/>
                                </a:cubicBezTo>
                                <a:cubicBezTo>
                                  <a:pt x="0" y="97"/>
                                  <a:pt x="0" y="98"/>
                                  <a:pt x="0" y="99"/>
                                </a:cubicBezTo>
                                <a:cubicBezTo>
                                  <a:pt x="0" y="101"/>
                                  <a:pt x="0" y="103"/>
                                  <a:pt x="0" y="106"/>
                                </a:cubicBezTo>
                                <a:cubicBezTo>
                                  <a:pt x="0" y="106"/>
                                  <a:pt x="0" y="106"/>
                                  <a:pt x="0" y="106"/>
                                </a:cubicBezTo>
                                <a:cubicBezTo>
                                  <a:pt x="0" y="106"/>
                                  <a:pt x="0" y="106"/>
                                  <a:pt x="0" y="106"/>
                                </a:cubicBezTo>
                                <a:cubicBezTo>
                                  <a:pt x="0" y="106"/>
                                  <a:pt x="0" y="106"/>
                                  <a:pt x="0" y="106"/>
                                </a:cubicBezTo>
                                <a:cubicBezTo>
                                  <a:pt x="0" y="108"/>
                                  <a:pt x="0" y="111"/>
                                  <a:pt x="0" y="113"/>
                                </a:cubicBezTo>
                                <a:cubicBezTo>
                                  <a:pt x="0" y="114"/>
                                  <a:pt x="0" y="115"/>
                                  <a:pt x="0" y="115"/>
                                </a:cubicBezTo>
                                <a:cubicBezTo>
                                  <a:pt x="0" y="117"/>
                                  <a:pt x="0" y="118"/>
                                  <a:pt x="0" y="120"/>
                                </a:cubicBezTo>
                                <a:cubicBezTo>
                                  <a:pt x="0" y="121"/>
                                  <a:pt x="1" y="122"/>
                                  <a:pt x="1" y="123"/>
                                </a:cubicBezTo>
                                <a:cubicBezTo>
                                  <a:pt x="1" y="124"/>
                                  <a:pt x="1" y="125"/>
                                  <a:pt x="1" y="127"/>
                                </a:cubicBezTo>
                                <a:cubicBezTo>
                                  <a:pt x="1" y="128"/>
                                  <a:pt x="2" y="129"/>
                                  <a:pt x="2" y="130"/>
                                </a:cubicBezTo>
                                <a:cubicBezTo>
                                  <a:pt x="2" y="131"/>
                                  <a:pt x="2" y="132"/>
                                  <a:pt x="2" y="133"/>
                                </a:cubicBezTo>
                                <a:cubicBezTo>
                                  <a:pt x="3" y="135"/>
                                  <a:pt x="3" y="136"/>
                                  <a:pt x="3" y="138"/>
                                </a:cubicBezTo>
                                <a:cubicBezTo>
                                  <a:pt x="3" y="138"/>
                                  <a:pt x="3" y="139"/>
                                  <a:pt x="4" y="140"/>
                                </a:cubicBezTo>
                                <a:cubicBezTo>
                                  <a:pt x="4" y="141"/>
                                  <a:pt x="4" y="143"/>
                                  <a:pt x="5" y="145"/>
                                </a:cubicBezTo>
                                <a:cubicBezTo>
                                  <a:pt x="5" y="145"/>
                                  <a:pt x="5" y="146"/>
                                  <a:pt x="5" y="146"/>
                                </a:cubicBezTo>
                                <a:cubicBezTo>
                                  <a:pt x="6" y="148"/>
                                  <a:pt x="6" y="150"/>
                                  <a:pt x="7" y="152"/>
                                </a:cubicBezTo>
                                <a:cubicBezTo>
                                  <a:pt x="7" y="152"/>
                                  <a:pt x="7" y="152"/>
                                  <a:pt x="7" y="152"/>
                                </a:cubicBezTo>
                                <a:cubicBezTo>
                                  <a:pt x="8" y="154"/>
                                  <a:pt x="9" y="156"/>
                                  <a:pt x="9" y="158"/>
                                </a:cubicBezTo>
                                <a:cubicBezTo>
                                  <a:pt x="9" y="158"/>
                                  <a:pt x="9" y="158"/>
                                  <a:pt x="9" y="158"/>
                                </a:cubicBezTo>
                                <a:cubicBezTo>
                                  <a:pt x="9" y="158"/>
                                  <a:pt x="9" y="158"/>
                                  <a:pt x="9" y="158"/>
                                </a:cubicBezTo>
                                <a:cubicBezTo>
                                  <a:pt x="14" y="169"/>
                                  <a:pt x="19" y="179"/>
                                  <a:pt x="25" y="188"/>
                                </a:cubicBezTo>
                                <a:cubicBezTo>
                                  <a:pt x="25" y="188"/>
                                  <a:pt x="25" y="188"/>
                                  <a:pt x="25" y="188"/>
                                </a:cubicBezTo>
                                <a:cubicBezTo>
                                  <a:pt x="25" y="188"/>
                                  <a:pt x="25" y="189"/>
                                  <a:pt x="26" y="189"/>
                                </a:cubicBezTo>
                                <a:cubicBezTo>
                                  <a:pt x="27" y="190"/>
                                  <a:pt x="28" y="192"/>
                                  <a:pt x="29" y="193"/>
                                </a:cubicBezTo>
                                <a:cubicBezTo>
                                  <a:pt x="29" y="193"/>
                                  <a:pt x="29" y="194"/>
                                  <a:pt x="29" y="194"/>
                                </a:cubicBezTo>
                                <a:cubicBezTo>
                                  <a:pt x="29" y="194"/>
                                  <a:pt x="29" y="194"/>
                                  <a:pt x="30" y="194"/>
                                </a:cubicBezTo>
                                <a:cubicBezTo>
                                  <a:pt x="31" y="196"/>
                                  <a:pt x="33" y="198"/>
                                  <a:pt x="35" y="201"/>
                                </a:cubicBezTo>
                                <a:cubicBezTo>
                                  <a:pt x="35" y="201"/>
                                  <a:pt x="36" y="201"/>
                                  <a:pt x="36" y="202"/>
                                </a:cubicBezTo>
                                <a:cubicBezTo>
                                  <a:pt x="38" y="204"/>
                                  <a:pt x="40" y="206"/>
                                  <a:pt x="42" y="209"/>
                                </a:cubicBezTo>
                                <a:cubicBezTo>
                                  <a:pt x="44" y="211"/>
                                  <a:pt x="47" y="211"/>
                                  <a:pt x="49" y="211"/>
                                </a:cubicBezTo>
                                <a:cubicBezTo>
                                  <a:pt x="51" y="211"/>
                                  <a:pt x="52" y="210"/>
                                  <a:pt x="54" y="209"/>
                                </a:cubicBezTo>
                                <a:cubicBezTo>
                                  <a:pt x="54" y="208"/>
                                  <a:pt x="55" y="207"/>
                                  <a:pt x="55" y="206"/>
                                </a:cubicBezTo>
                                <a:cubicBezTo>
                                  <a:pt x="55" y="206"/>
                                  <a:pt x="55" y="206"/>
                                  <a:pt x="55" y="206"/>
                                </a:cubicBezTo>
                                <a:cubicBezTo>
                                  <a:pt x="55" y="206"/>
                                  <a:pt x="55" y="206"/>
                                  <a:pt x="56" y="205"/>
                                </a:cubicBezTo>
                                <a:cubicBezTo>
                                  <a:pt x="56" y="205"/>
                                  <a:pt x="56" y="204"/>
                                  <a:pt x="56" y="203"/>
                                </a:cubicBezTo>
                                <a:cubicBezTo>
                                  <a:pt x="56" y="201"/>
                                  <a:pt x="55" y="199"/>
                                  <a:pt x="54" y="197"/>
                                </a:cubicBezTo>
                                <a:cubicBezTo>
                                  <a:pt x="52" y="195"/>
                                  <a:pt x="50" y="193"/>
                                  <a:pt x="48" y="191"/>
                                </a:cubicBezTo>
                                <a:close/>
                                <a:moveTo>
                                  <a:pt x="207" y="60"/>
                                </a:moveTo>
                                <a:cubicBezTo>
                                  <a:pt x="158" y="60"/>
                                  <a:pt x="158" y="60"/>
                                  <a:pt x="158" y="60"/>
                                </a:cubicBezTo>
                                <a:cubicBezTo>
                                  <a:pt x="147" y="60"/>
                                  <a:pt x="138" y="69"/>
                                  <a:pt x="138" y="80"/>
                                </a:cubicBezTo>
                                <a:cubicBezTo>
                                  <a:pt x="138" y="439"/>
                                  <a:pt x="138" y="439"/>
                                  <a:pt x="138" y="439"/>
                                </a:cubicBezTo>
                                <a:cubicBezTo>
                                  <a:pt x="138" y="443"/>
                                  <a:pt x="142" y="447"/>
                                  <a:pt x="146" y="447"/>
                                </a:cubicBezTo>
                                <a:cubicBezTo>
                                  <a:pt x="151" y="447"/>
                                  <a:pt x="154" y="443"/>
                                  <a:pt x="154" y="439"/>
                                </a:cubicBezTo>
                                <a:cubicBezTo>
                                  <a:pt x="154" y="420"/>
                                  <a:pt x="154" y="420"/>
                                  <a:pt x="154" y="420"/>
                                </a:cubicBezTo>
                                <a:cubicBezTo>
                                  <a:pt x="211" y="363"/>
                                  <a:pt x="211" y="363"/>
                                  <a:pt x="211" y="363"/>
                                </a:cubicBezTo>
                                <a:cubicBezTo>
                                  <a:pt x="211" y="439"/>
                                  <a:pt x="211" y="439"/>
                                  <a:pt x="211" y="439"/>
                                </a:cubicBezTo>
                                <a:cubicBezTo>
                                  <a:pt x="211" y="443"/>
                                  <a:pt x="215" y="447"/>
                                  <a:pt x="219" y="447"/>
                                </a:cubicBezTo>
                                <a:cubicBezTo>
                                  <a:pt x="223" y="447"/>
                                  <a:pt x="227" y="443"/>
                                  <a:pt x="227" y="439"/>
                                </a:cubicBezTo>
                                <a:cubicBezTo>
                                  <a:pt x="227" y="80"/>
                                  <a:pt x="227" y="80"/>
                                  <a:pt x="227" y="80"/>
                                </a:cubicBezTo>
                                <a:cubicBezTo>
                                  <a:pt x="227" y="69"/>
                                  <a:pt x="218" y="60"/>
                                  <a:pt x="207" y="60"/>
                                </a:cubicBezTo>
                                <a:close/>
                                <a:moveTo>
                                  <a:pt x="154" y="80"/>
                                </a:moveTo>
                                <a:cubicBezTo>
                                  <a:pt x="154" y="78"/>
                                  <a:pt x="156" y="76"/>
                                  <a:pt x="158" y="76"/>
                                </a:cubicBezTo>
                                <a:cubicBezTo>
                                  <a:pt x="198" y="76"/>
                                  <a:pt x="198" y="76"/>
                                  <a:pt x="198" y="76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lnTo>
                                  <a:pt x="154" y="80"/>
                                </a:lnTo>
                                <a:close/>
                                <a:moveTo>
                                  <a:pt x="154" y="155"/>
                                </a:moveTo>
                                <a:cubicBezTo>
                                  <a:pt x="207" y="207"/>
                                  <a:pt x="207" y="207"/>
                                  <a:pt x="207" y="207"/>
                                </a:cubicBezTo>
                                <a:cubicBezTo>
                                  <a:pt x="154" y="260"/>
                                  <a:pt x="154" y="260"/>
                                  <a:pt x="154" y="260"/>
                                </a:cubicBezTo>
                                <a:lnTo>
                                  <a:pt x="154" y="155"/>
                                </a:lnTo>
                                <a:close/>
                                <a:moveTo>
                                  <a:pt x="154" y="397"/>
                                </a:moveTo>
                                <a:cubicBezTo>
                                  <a:pt x="154" y="294"/>
                                  <a:pt x="154" y="294"/>
                                  <a:pt x="154" y="294"/>
                                </a:cubicBezTo>
                                <a:cubicBezTo>
                                  <a:pt x="206" y="346"/>
                                  <a:pt x="206" y="346"/>
                                  <a:pt x="206" y="346"/>
                                </a:cubicBezTo>
                                <a:lnTo>
                                  <a:pt x="154" y="397"/>
                                </a:lnTo>
                                <a:close/>
                                <a:moveTo>
                                  <a:pt x="211" y="328"/>
                                </a:moveTo>
                                <a:cubicBezTo>
                                  <a:pt x="160" y="277"/>
                                  <a:pt x="160" y="277"/>
                                  <a:pt x="160" y="277"/>
                                </a:cubicBezTo>
                                <a:cubicBezTo>
                                  <a:pt x="211" y="226"/>
                                  <a:pt x="211" y="226"/>
                                  <a:pt x="211" y="226"/>
                                </a:cubicBezTo>
                                <a:lnTo>
                                  <a:pt x="211" y="328"/>
                                </a:lnTo>
                                <a:close/>
                                <a:moveTo>
                                  <a:pt x="211" y="189"/>
                                </a:moveTo>
                                <a:cubicBezTo>
                                  <a:pt x="159" y="137"/>
                                  <a:pt x="159" y="137"/>
                                  <a:pt x="159" y="137"/>
                                </a:cubicBezTo>
                                <a:cubicBezTo>
                                  <a:pt x="211" y="86"/>
                                  <a:pt x="211" y="86"/>
                                  <a:pt x="211" y="86"/>
                                </a:cubicBezTo>
                                <a:lnTo>
                                  <a:pt x="211" y="189"/>
                                </a:lnTo>
                                <a:close/>
                                <a:moveTo>
                                  <a:pt x="107" y="58"/>
                                </a:moveTo>
                                <a:cubicBezTo>
                                  <a:pt x="103" y="58"/>
                                  <a:pt x="99" y="62"/>
                                  <a:pt x="99" y="66"/>
                                </a:cubicBezTo>
                                <a:cubicBezTo>
                                  <a:pt x="99" y="144"/>
                                  <a:pt x="99" y="144"/>
                                  <a:pt x="99" y="144"/>
                                </a:cubicBezTo>
                                <a:cubicBezTo>
                                  <a:pt x="99" y="148"/>
                                  <a:pt x="103" y="152"/>
                                  <a:pt x="107" y="152"/>
                                </a:cubicBezTo>
                                <a:cubicBezTo>
                                  <a:pt x="111" y="152"/>
                                  <a:pt x="115" y="148"/>
                                  <a:pt x="115" y="144"/>
                                </a:cubicBezTo>
                                <a:cubicBezTo>
                                  <a:pt x="115" y="66"/>
                                  <a:pt x="115" y="66"/>
                                  <a:pt x="115" y="66"/>
                                </a:cubicBezTo>
                                <a:cubicBezTo>
                                  <a:pt x="115" y="62"/>
                                  <a:pt x="111" y="58"/>
                                  <a:pt x="107" y="58"/>
                                </a:cubicBezTo>
                                <a:close/>
                                <a:moveTo>
                                  <a:pt x="320" y="28"/>
                                </a:moveTo>
                                <a:cubicBezTo>
                                  <a:pt x="322" y="29"/>
                                  <a:pt x="323" y="31"/>
                                  <a:pt x="324" y="33"/>
                                </a:cubicBezTo>
                                <a:cubicBezTo>
                                  <a:pt x="327" y="36"/>
                                  <a:pt x="332" y="37"/>
                                  <a:pt x="335" y="35"/>
                                </a:cubicBezTo>
                                <a:cubicBezTo>
                                  <a:pt x="339" y="32"/>
                                  <a:pt x="340" y="27"/>
                                  <a:pt x="337" y="23"/>
                                </a:cubicBezTo>
                                <a:cubicBezTo>
                                  <a:pt x="336" y="22"/>
                                  <a:pt x="335" y="20"/>
                                  <a:pt x="333" y="18"/>
                                </a:cubicBezTo>
                                <a:cubicBezTo>
                                  <a:pt x="329" y="13"/>
                                  <a:pt x="325" y="8"/>
                                  <a:pt x="320" y="3"/>
                                </a:cubicBezTo>
                                <a:cubicBezTo>
                                  <a:pt x="317" y="0"/>
                                  <a:pt x="312" y="0"/>
                                  <a:pt x="309" y="3"/>
                                </a:cubicBezTo>
                                <a:cubicBezTo>
                                  <a:pt x="307" y="4"/>
                                  <a:pt x="306" y="7"/>
                                  <a:pt x="306" y="9"/>
                                </a:cubicBezTo>
                                <a:cubicBezTo>
                                  <a:pt x="306" y="11"/>
                                  <a:pt x="307" y="13"/>
                                  <a:pt x="309" y="14"/>
                                </a:cubicBezTo>
                                <a:cubicBezTo>
                                  <a:pt x="313" y="18"/>
                                  <a:pt x="317" y="23"/>
                                  <a:pt x="320" y="28"/>
                                </a:cubicBezTo>
                                <a:close/>
                                <a:moveTo>
                                  <a:pt x="257" y="59"/>
                                </a:moveTo>
                                <a:cubicBezTo>
                                  <a:pt x="252" y="59"/>
                                  <a:pt x="249" y="63"/>
                                  <a:pt x="249" y="67"/>
                                </a:cubicBezTo>
                                <a:cubicBezTo>
                                  <a:pt x="249" y="145"/>
                                  <a:pt x="249" y="145"/>
                                  <a:pt x="249" y="145"/>
                                </a:cubicBezTo>
                                <a:cubicBezTo>
                                  <a:pt x="249" y="149"/>
                                  <a:pt x="252" y="153"/>
                                  <a:pt x="257" y="153"/>
                                </a:cubicBezTo>
                                <a:cubicBezTo>
                                  <a:pt x="261" y="153"/>
                                  <a:pt x="265" y="149"/>
                                  <a:pt x="265" y="145"/>
                                </a:cubicBezTo>
                                <a:cubicBezTo>
                                  <a:pt x="265" y="67"/>
                                  <a:pt x="265" y="67"/>
                                  <a:pt x="265" y="67"/>
                                </a:cubicBezTo>
                                <a:cubicBezTo>
                                  <a:pt x="265" y="63"/>
                                  <a:pt x="261" y="59"/>
                                  <a:pt x="257" y="59"/>
                                </a:cubicBezTo>
                                <a:close/>
                                <a:moveTo>
                                  <a:pt x="291" y="32"/>
                                </a:moveTo>
                                <a:cubicBezTo>
                                  <a:pt x="288" y="29"/>
                                  <a:pt x="283" y="29"/>
                                  <a:pt x="279" y="32"/>
                                </a:cubicBezTo>
                                <a:cubicBezTo>
                                  <a:pt x="278" y="34"/>
                                  <a:pt x="277" y="36"/>
                                  <a:pt x="277" y="38"/>
                                </a:cubicBezTo>
                                <a:cubicBezTo>
                                  <a:pt x="277" y="40"/>
                                  <a:pt x="278" y="42"/>
                                  <a:pt x="279" y="44"/>
                                </a:cubicBezTo>
                                <a:cubicBezTo>
                                  <a:pt x="297" y="61"/>
                                  <a:pt x="305" y="83"/>
                                  <a:pt x="305" y="106"/>
                                </a:cubicBezTo>
                                <a:cubicBezTo>
                                  <a:pt x="305" y="128"/>
                                  <a:pt x="297" y="151"/>
                                  <a:pt x="279" y="168"/>
                                </a:cubicBezTo>
                                <a:cubicBezTo>
                                  <a:pt x="279" y="168"/>
                                  <a:pt x="279" y="168"/>
                                  <a:pt x="279" y="168"/>
                                </a:cubicBezTo>
                                <a:cubicBezTo>
                                  <a:pt x="276" y="171"/>
                                  <a:pt x="276" y="176"/>
                                  <a:pt x="279" y="179"/>
                                </a:cubicBezTo>
                                <a:cubicBezTo>
                                  <a:pt x="283" y="182"/>
                                  <a:pt x="288" y="182"/>
                                  <a:pt x="291" y="179"/>
                                </a:cubicBezTo>
                                <a:cubicBezTo>
                                  <a:pt x="311" y="159"/>
                                  <a:pt x="321" y="132"/>
                                  <a:pt x="321" y="106"/>
                                </a:cubicBezTo>
                                <a:cubicBezTo>
                                  <a:pt x="321" y="79"/>
                                  <a:pt x="311" y="53"/>
                                  <a:pt x="291" y="32"/>
                                </a:cubicBezTo>
                                <a:close/>
                                <a:moveTo>
                                  <a:pt x="353" y="53"/>
                                </a:moveTo>
                                <a:cubicBezTo>
                                  <a:pt x="351" y="49"/>
                                  <a:pt x="347" y="47"/>
                                  <a:pt x="343" y="49"/>
                                </a:cubicBezTo>
                                <a:cubicBezTo>
                                  <a:pt x="338" y="50"/>
                                  <a:pt x="336" y="55"/>
                                  <a:pt x="338" y="59"/>
                                </a:cubicBezTo>
                                <a:cubicBezTo>
                                  <a:pt x="344" y="74"/>
                                  <a:pt x="347" y="90"/>
                                  <a:pt x="347" y="106"/>
                                </a:cubicBezTo>
                                <a:cubicBezTo>
                                  <a:pt x="347" y="140"/>
                                  <a:pt x="333" y="173"/>
                                  <a:pt x="309" y="197"/>
                                </a:cubicBezTo>
                                <a:cubicBezTo>
                                  <a:pt x="307" y="199"/>
                                  <a:pt x="306" y="201"/>
                                  <a:pt x="306" y="203"/>
                                </a:cubicBezTo>
                                <a:cubicBezTo>
                                  <a:pt x="306" y="205"/>
                                  <a:pt x="307" y="207"/>
                                  <a:pt x="309" y="209"/>
                                </a:cubicBezTo>
                                <a:cubicBezTo>
                                  <a:pt x="312" y="212"/>
                                  <a:pt x="317" y="212"/>
                                  <a:pt x="320" y="209"/>
                                </a:cubicBezTo>
                                <a:cubicBezTo>
                                  <a:pt x="348" y="181"/>
                                  <a:pt x="363" y="145"/>
                                  <a:pt x="363" y="106"/>
                                </a:cubicBezTo>
                                <a:cubicBezTo>
                                  <a:pt x="363" y="88"/>
                                  <a:pt x="359" y="70"/>
                                  <a:pt x="353" y="5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433D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Straight Arrow Connector 12">
                          <a:extLst>
                            <a:ext uri="{FF2B5EF4-FFF2-40B4-BE49-F238E27FC236}">
                              <a16:creationId xmlns:a16="http://schemas.microsoft.com/office/drawing/2014/main" id="{D4299674-7725-4A58-A390-E187723A72D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100676" y="1271904"/>
                            <a:ext cx="1577993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317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" name="TextBox 20">
                          <a:extLst>
                            <a:ext uri="{FF2B5EF4-FFF2-40B4-BE49-F238E27FC236}">
                              <a16:creationId xmlns:a16="http://schemas.microsoft.com/office/drawing/2014/main" id="{9570BAE6-8DA8-4675-B924-2F4B71BA2ED2}"/>
                            </a:ext>
                          </a:extLst>
                        </wps:cNvPr>
                        <wps:cNvSpPr txBox="1"/>
                        <wps:spPr>
                          <a:xfrm>
                            <a:off x="1822955" y="735964"/>
                            <a:ext cx="324485" cy="5359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D1840F" w14:textId="77777777" w:rsidR="00DC3D13" w:rsidRDefault="00DC3D13" w:rsidP="00274451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59DAC3" id="Group 21" o:spid="_x0000_s1026" style="width:280.15pt;height:3in;mso-position-horizontal-relative:char;mso-position-vertical-relative:line" coordsize="35578,27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Hexagon 2" o:spid="_x0000_s1027" type="#_x0000_t9" style="position:absolute;top:9144;width:10607;height:91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" adj="4655" filled="f" strokecolor="black [3213]" strokeweight="1pt">
                  <v:stroke joinstyle="round"/>
                  <v:textbox inset="2mm,,2mm"/>
                </v:shape>
                <v:shape id="Hexagon 3" o:spid="_x0000_s1028" type="#_x0000_t9" style="position:absolute;left:24971;top:13716;width:10607;height:91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" adj="4655" filled="f" strokecolor="black [3213]" strokeweight="1pt">
                  <v:stroke joinstyle="round"/>
                  <v:textbox inset="2mm,,2mm"/>
                </v:shape>
                <v:shape id="Hexagon 4" o:spid="_x0000_s1029" type="#_x0000_t9" style="position:absolute;left:16579;top:9144;width:10607;height:91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" adj="4655" filled="f" strokecolor="black [3213]" strokeweight="1pt">
                  <v:stroke joinstyle="round"/>
                  <v:textbox inset="2mm,,2mm"/>
                </v:shape>
                <v:shape id="Hexagon 5" o:spid="_x0000_s1030" type="#_x0000_t9" style="position:absolute;left:24869;top:4572;width:10607;height:91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" adj="4655" filled="f" strokecolor="black [3213]" strokeweight="1pt">
                  <v:stroke joinstyle="round"/>
                  <v:textbox inset="2mm,,2mm"/>
                </v:shape>
                <v:shape id="Hexagon 6" o:spid="_x0000_s1031" type="#_x0000_t9" style="position:absolute;left:8289;top:4572;width:10607;height:91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" adj="4655" filled="f" strokecolor="black [3213]" strokeweight="1pt">
                  <v:stroke joinstyle="round"/>
                  <v:textbox inset="2mm,,2mm"/>
                </v:shape>
                <v:shape id="Hexagon 7" o:spid="_x0000_s1032" type="#_x0000_t9" style="position:absolute;left:16579;width:10607;height:91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" adj="4655" filled="f" strokecolor="black [3213]" strokeweight="1pt">
                  <v:stroke joinstyle="round"/>
                  <v:textbox inset="2mm,,2mm"/>
                </v:shape>
                <v:shape id="Hexagon 8" o:spid="_x0000_s1033" type="#_x0000_t9" style="position:absolute;left:8323;top:13716;width:10607;height:91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" adj="4655" filled="f" strokecolor="black [3213]" strokeweight="1pt">
                  <v:stroke joinstyle="round"/>
                  <v:textbox inset="2mm,,2mm"/>
                </v:shape>
                <v:shape id="Hexagon 9" o:spid="_x0000_s1034" type="#_x0000_t9" style="position:absolute;left:16647;top:18288;width:10607;height:91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" adj="4655" filled="f" strokecolor="black [3213]" strokeweight="1pt">
                  <v:stroke joinstyle="round"/>
                  <v:textbox inset="2mm,,2mm"/>
                </v:shape>
                <v:shape id="Freeform 2" o:spid="_x0000_s1035" style="position:absolute;left:8964;top:9840;width:3149;height:3876;visibility:visible;mso-wrap-style:square;v-text-anchor:top" coordsize="363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" path="m85,38v,,,,,c85,36,84,34,83,32v-3,-3,-8,-3,-11,c51,53,41,79,41,106v,,,,,c41,132,51,159,72,179v3,3,8,3,11,c84,178,85,176,85,174v,,,,,c85,172,84,169,83,168,66,151,57,128,57,106,57,83,66,61,83,44v1,-2,2,-4,2,-6xm48,191v,,-1,,-1,-1c45,188,44,186,42,184v,,,,,c41,182,40,181,39,180,33,171,28,162,24,152v,-1,-1,-3,-1,-4c22,147,22,147,22,146v,-1,-1,-3,-1,-4c21,141,20,141,20,140v,-1,,-3,-1,-4c19,135,19,135,19,134v-1,-1,-1,-3,-1,-4c18,129,18,128,17,127v,-1,,-2,,-3c17,123,17,122,17,121v-1,-1,-1,-2,-1,-3c16,117,16,116,16,114v,-1,,-1,,-2c16,110,16,108,16,106v,,,,,c16,106,16,106,16,106v,-2,,-4,,-6c16,99,16,98,16,97v,-1,,-2,,-4c16,92,16,92,17,91v,-1,,-3,,-4c17,86,17,85,17,84v1,-1,1,-2,1,-3c18,80,18,79,19,78v,-1,,-2,,-3c20,74,20,73,20,71v,,1,-1,1,-1c21,68,22,67,22,65v,,,,1,-1c23,63,24,61,24,60,28,50,33,40,39,32v1,-2,2,-3,3,-4c42,28,42,27,42,27v2,-2,3,-4,5,-6c47,21,48,21,48,20v2,-2,4,-4,6,-6c55,13,56,11,56,9v,-1,,-2,,-3c55,6,55,6,55,6v,,,,,c55,5,54,4,54,3,52,2,51,1,49,1,47,,44,1,42,3v-2,2,-4,4,-6,7c36,10,35,11,35,11v-2,2,-4,4,-5,6c29,18,29,18,29,18v,,,,,c28,20,27,21,26,23v-1,,-1,,-1,c25,23,25,23,25,23,19,33,14,43,9,53v,,,,,c9,53,9,53,9,53v,2,-1,4,-2,6c7,59,7,60,7,60,6,62,6,64,5,65v,1,,1,,2c4,69,4,70,4,72,3,73,3,73,3,74v,1,,3,-1,4c2,79,2,80,2,81v,1,-1,3,-1,4c1,86,1,87,1,89,1,90,,91,,92v,1,,3,,4c,97,,98,,99v,2,,4,,7c,106,,106,,106v,,,,,c,106,,106,,106v,2,,5,,7c,114,,115,,115v,2,,3,,5c,121,1,122,1,123v,1,,2,,4c1,128,2,129,2,130v,1,,2,,3c3,135,3,136,3,138v,,,1,1,2c4,141,4,143,5,145v,,,1,,1c6,148,6,150,7,152v,,,,,c8,154,9,156,9,158v,,,,,c9,158,9,158,9,158v5,11,10,21,16,30c25,188,25,188,25,188v,,,1,1,1c27,190,28,192,29,193v,,,1,,1c29,194,29,194,30,194v1,2,3,4,5,7c35,201,36,201,36,202v2,2,4,4,6,7c44,211,47,211,49,211v2,,3,-1,5,-2c54,208,55,207,55,206v,,,,,c55,206,55,206,56,205v,,,-1,,-2c56,201,55,199,54,197v-2,-2,-4,-4,-6,-6xm207,60v-49,,-49,,-49,c147,60,138,69,138,80v,359,,359,,359c138,443,142,447,146,447v5,,8,-4,8,-8c154,420,154,420,154,420v57,-57,57,-57,57,-57c211,439,211,439,211,439v,4,4,8,8,8c223,447,227,443,227,439v,-359,,-359,,-359c227,69,218,60,207,60xm154,80v,-2,2,-4,4,-4c198,76,198,76,198,76v-44,44,-44,44,-44,44l154,80xm154,155v53,52,53,52,53,52c154,260,154,260,154,260r,-105xm154,397v,-103,,-103,,-103c206,346,206,346,206,346r-52,51xm211,328c160,277,160,277,160,277v51,-51,51,-51,51,-51l211,328xm211,189c159,137,159,137,159,137,211,86,211,86,211,86r,103xm107,58v-4,,-8,4,-8,8c99,144,99,144,99,144v,4,4,8,8,8c111,152,115,148,115,144v,-78,,-78,,-78c115,62,111,58,107,58xm320,28v2,1,3,3,4,5c327,36,332,37,335,35v4,-3,5,-8,2,-12c336,22,335,20,333,18,329,13,325,8,320,3,317,,312,,309,3v-2,1,-3,4,-3,6c306,11,307,13,309,14v4,4,8,9,11,14xm257,59v-5,,-8,4,-8,8c249,145,249,145,249,145v,4,3,8,8,8c261,153,265,149,265,145v,-78,,-78,,-78c265,63,261,59,257,59xm291,32v-3,-3,-8,-3,-12,c278,34,277,36,277,38v,2,1,4,2,6c297,61,305,83,305,106v,22,-8,45,-26,62c279,168,279,168,279,168v-3,3,-3,8,,11c283,182,288,182,291,179v20,-20,30,-47,30,-73c321,79,311,53,291,32xm353,53v-2,-4,-6,-6,-10,-4c338,50,336,55,338,59v6,15,9,31,9,47c347,140,333,173,309,197v-2,2,-3,4,-3,6c306,205,307,207,309,209v3,3,8,3,11,c348,181,363,145,363,106v,-18,-4,-36,-10,-53xe" fillcolor="#433d3f" stroked="f">
                  <v:path arrowok="t" o:connecttype="custom" o:connectlocs="62453,27743;71995,155186;49442,91898;40768,164722;20818,131778;17348,121374;14746,110104;13879,98833;13879,91898;14746,78893;16481,67623;19083,56352;36431,24275;46840,12137;47707,5202;31227,8670;25155,15605;7807,45949;6072,52018;2602,64155;867,77159;0,91898;0,97966;867,110104;3470,121374;6072,131778;21685,162988;25155,168190;36431,181195;47707,178594;41636,165589;119702,380595;183023,314706;196902,69357;171747,65889;179553,179461;133581,254886;138785,240148;137918,118773;85873,57219;99752,57219;290582,30344;268029,2601;222924,51151;229863,125709;242007,27743;242007,145649;278438,91898;293184,51151;268029,181195" o:connectangles="0,0,0,0,0,0,0,0,0,0,0,0,0,0,0,0,0,0,0,0,0,0,0,0,0,0,0,0,0,0,0,0,0,0,0,0,0,0,0,0,0,0,0,0,0,0,0,0,0,0"/>
                  <o:lock v:ext="edit" aspectratio="t" verticies="t"/>
                </v:shape>
                <v:shape id="Freeform 2" o:spid="_x0000_s1036" style="position:absolute;left:25680;top:10189;width:3149;height:3875;visibility:visible;mso-wrap-style:square;v-text-anchor:top" coordsize="363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" path="m85,38v,,,,,c85,36,84,34,83,32v-3,-3,-8,-3,-11,c51,53,41,79,41,106v,,,,,c41,132,51,159,72,179v3,3,8,3,11,c84,178,85,176,85,174v,,,,,c85,172,84,169,83,168,66,151,57,128,57,106,57,83,66,61,83,44v1,-2,2,-4,2,-6xm48,191v,,-1,,-1,-1c45,188,44,186,42,184v,,,,,c41,182,40,181,39,180,33,171,28,162,24,152v,-1,-1,-3,-1,-4c22,147,22,147,22,146v,-1,-1,-3,-1,-4c21,141,20,141,20,140v,-1,,-3,-1,-4c19,135,19,135,19,134v-1,-1,-1,-3,-1,-4c18,129,18,128,17,127v,-1,,-2,,-3c17,123,17,122,17,121v-1,-1,-1,-2,-1,-3c16,117,16,116,16,114v,-1,,-1,,-2c16,110,16,108,16,106v,,,,,c16,106,16,106,16,106v,-2,,-4,,-6c16,99,16,98,16,97v,-1,,-2,,-4c16,92,16,92,17,91v,-1,,-3,,-4c17,86,17,85,17,84v1,-1,1,-2,1,-3c18,80,18,79,19,78v,-1,,-2,,-3c20,74,20,73,20,71v,,1,-1,1,-1c21,68,22,67,22,65v,,,,1,-1c23,63,24,61,24,60,28,50,33,40,39,32v1,-2,2,-3,3,-4c42,28,42,27,42,27v2,-2,3,-4,5,-6c47,21,48,21,48,20v2,-2,4,-4,6,-6c55,13,56,11,56,9v,-1,,-2,,-3c55,6,55,6,55,6v,,,,,c55,5,54,4,54,3,52,2,51,1,49,1,47,,44,1,42,3v-2,2,-4,4,-6,7c36,10,35,11,35,11v-2,2,-4,4,-5,6c29,18,29,18,29,18v,,,,,c28,20,27,21,26,23v-1,,-1,,-1,c25,23,25,23,25,23,19,33,14,43,9,53v,,,,,c9,53,9,53,9,53v,2,-1,4,-2,6c7,59,7,60,7,60,6,62,6,64,5,65v,1,,1,,2c4,69,4,70,4,72,3,73,3,73,3,74v,1,,3,-1,4c2,79,2,80,2,81v,1,-1,3,-1,4c1,86,1,87,1,89,1,90,,91,,92v,1,,3,,4c,97,,98,,99v,2,,4,,7c,106,,106,,106v,,,,,c,106,,106,,106v,2,,5,,7c,114,,115,,115v,2,,3,,5c,121,1,122,1,123v,1,,2,,4c1,128,2,129,2,130v,1,,2,,3c3,135,3,136,3,138v,,,1,1,2c4,141,4,143,5,145v,,,1,,1c6,148,6,150,7,152v,,,,,c8,154,9,156,9,158v,,,,,c9,158,9,158,9,158v5,11,10,21,16,30c25,188,25,188,25,188v,,,1,1,1c27,190,28,192,29,193v,,,1,,1c29,194,29,194,30,194v1,2,3,4,5,7c35,201,36,201,36,202v2,2,4,4,6,7c44,211,47,211,49,211v2,,3,-1,5,-2c54,208,55,207,55,206v,,,,,c55,206,55,206,56,205v,,,-1,,-2c56,201,55,199,54,197v-2,-2,-4,-4,-6,-6xm207,60v-49,,-49,,-49,c147,60,138,69,138,80v,359,,359,,359c138,443,142,447,146,447v5,,8,-4,8,-8c154,420,154,420,154,420v57,-57,57,-57,57,-57c211,439,211,439,211,439v,4,4,8,8,8c223,447,227,443,227,439v,-359,,-359,,-359c227,69,218,60,207,60xm154,80v,-2,2,-4,4,-4c198,76,198,76,198,76v-44,44,-44,44,-44,44l154,80xm154,155v53,52,53,52,53,52c154,260,154,260,154,260r,-105xm154,397v,-103,,-103,,-103c206,346,206,346,206,346r-52,51xm211,328c160,277,160,277,160,277v51,-51,51,-51,51,-51l211,328xm211,189c159,137,159,137,159,137,211,86,211,86,211,86r,103xm107,58v-4,,-8,4,-8,8c99,144,99,144,99,144v,4,4,8,8,8c111,152,115,148,115,144v,-78,,-78,,-78c115,62,111,58,107,58xm320,28v2,1,3,3,4,5c327,36,332,37,335,35v4,-3,5,-8,2,-12c336,22,335,20,333,18,329,13,325,8,320,3,317,,312,,309,3v-2,1,-3,4,-3,6c306,11,307,13,309,14v4,4,8,9,11,14xm257,59v-5,,-8,4,-8,8c249,145,249,145,249,145v,4,3,8,8,8c261,153,265,149,265,145v,-78,,-78,,-78c265,63,261,59,257,59xm291,32v-3,-3,-8,-3,-12,c278,34,277,36,277,38v,2,1,4,2,6c297,61,305,83,305,106v,22,-8,45,-26,62c279,168,279,168,279,168v-3,3,-3,8,,11c283,182,288,182,291,179v20,-20,30,-47,30,-73c321,79,311,53,291,32xm353,53v-2,-4,-6,-6,-10,-4c338,50,336,55,338,59v6,15,9,31,9,47c347,140,333,173,309,197v-2,2,-3,4,-3,6c306,205,307,207,309,209v3,3,8,3,11,c348,181,363,145,363,106v,-18,-4,-36,-10,-53xe" fillcolor="#433d3f" stroked="f">
                  <v:path arrowok="t" o:connecttype="custom" o:connectlocs="62453,27743;71995,155186;49442,91898;40768,164722;20818,131778;17348,121374;14746,110104;13879,98833;13879,91898;14746,78893;16481,67623;19083,56352;36431,24275;46840,12137;47707,5202;31227,8670;25155,15605;7807,45949;6072,52018;2602,64155;867,77159;0,91898;0,97966;867,110104;3470,121374;6072,131778;21685,162988;25155,168190;36431,181195;47707,178594;41636,165589;119702,380595;183023,314706;196902,69357;171747,65889;179553,179461;133581,254886;138785,240148;137918,118773;85873,57219;99752,57219;290582,30344;268029,2601;222924,51151;229863,125709;242007,27743;242007,145649;278438,91898;293184,51151;268029,181195" o:connectangles="0,0,0,0,0,0,0,0,0,0,0,0,0,0,0,0,0,0,0,0,0,0,0,0,0,0,0,0,0,0,0,0,0,0,0,0,0,0,0,0,0,0,0,0,0,0,0,0,0,0"/>
                  <o:lock v:ext="edit" aspectratio="t" verticies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" o:spid="_x0000_s1037" type="#_x0000_t32" style="position:absolute;left:11006;top:12719;width:157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" filled="t" fillcolor="#4472c4 [3204]" strokecolor="black [3213]" strokeweight="2.5pt">
                  <v:stroke startarrow="block" endarrow="block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0" o:spid="_x0000_s1038" type="#_x0000_t202" style="position:absolute;left:18229;top:7359;width:3245;height:5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" filled="f" stroked="f">
                  <v:textbox style="mso-fit-shape-to-text:t">
                    <w:txbxContent>
                      <w:p w14:paraId="05D1840F" w14:textId="77777777" w:rsidR="00DC3D13" w:rsidRDefault="00DC3D13" w:rsidP="00274451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DDFB5B" w14:textId="4A6A95F1" w:rsidR="00415E29" w:rsidRPr="00415E29" w:rsidRDefault="00274451" w:rsidP="00274451">
      <w:pPr>
        <w:pStyle w:val="Caption"/>
        <w:rPr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141C">
        <w:rPr>
          <w:noProof/>
        </w:rPr>
        <w:t>1</w:t>
      </w:r>
      <w:r>
        <w:fldChar w:fldCharType="end"/>
      </w:r>
      <w:r w:rsidR="00537922">
        <w:t xml:space="preserve">: </w:t>
      </w:r>
      <w:r w:rsidR="00CA1752">
        <w:t>The i</w:t>
      </w:r>
      <w:r w:rsidR="00CA1752" w:rsidRPr="00CA1752">
        <w:t>nter site interference propagation case</w:t>
      </w:r>
    </w:p>
    <w:p w14:paraId="75FC04B3" w14:textId="77777777" w:rsidR="00CA2E67" w:rsidRDefault="00CA2E67" w:rsidP="004D76BB">
      <w:pPr>
        <w:rPr>
          <w:lang w:val="en-US" w:eastAsia="en-US"/>
        </w:rPr>
      </w:pPr>
    </w:p>
    <w:p w14:paraId="1ED0B2B4" w14:textId="2691C628" w:rsidR="002864EB" w:rsidRDefault="004D76BB" w:rsidP="002864EB">
      <w:pPr>
        <w:rPr>
          <w:lang w:val="en-US" w:eastAsia="en-US"/>
        </w:rPr>
      </w:pPr>
      <w:r>
        <w:rPr>
          <w:lang w:val="en-US" w:eastAsia="en-US"/>
        </w:rPr>
        <w:lastRenderedPageBreak/>
        <w:t>Ass</w:t>
      </w:r>
      <w:r w:rsidR="00615B84">
        <w:rPr>
          <w:lang w:val="en-US" w:eastAsia="en-US"/>
        </w:rPr>
        <w:t>u</w:t>
      </w:r>
      <w:r>
        <w:rPr>
          <w:lang w:val="en-US" w:eastAsia="en-US"/>
        </w:rPr>
        <w:t>me that</w:t>
      </w:r>
      <w:r w:rsidR="002864EB">
        <w:rPr>
          <w:lang w:val="en-US" w:eastAsia="en-US"/>
        </w:rPr>
        <w:t xml:space="preserve"> the Total Radiated Power Off Power,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TRP</m:t>
            </m:r>
          </m:e>
          <m:sub>
            <m:r>
              <w:rPr>
                <w:rFonts w:ascii="Cambria Math" w:hAnsi="Cambria Math"/>
                <w:lang w:val="en-US" w:eastAsia="en-US"/>
              </w:rPr>
              <m:t>Off</m:t>
            </m:r>
          </m:sub>
        </m:sSub>
      </m:oMath>
      <w:r w:rsidR="002864EB">
        <w:rPr>
          <w:lang w:val="en-US" w:eastAsia="en-US"/>
        </w:rPr>
        <w:t xml:space="preserve"> , from an interfering site traverse a path loss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L</m:t>
            </m:r>
          </m:e>
          <m:sub>
            <m:r>
              <w:rPr>
                <w:rFonts w:ascii="Cambria Math" w:hAnsi="Cambria Math"/>
                <w:lang w:val="en-US" w:eastAsia="en-US"/>
              </w:rPr>
              <m:t>P</m:t>
            </m:r>
          </m:sub>
        </m:sSub>
      </m:oMath>
      <w:r w:rsidR="002864EB">
        <w:rPr>
          <w:lang w:val="en-US" w:eastAsia="en-US"/>
        </w:rPr>
        <w:t xml:space="preserve"> to reach the victim receiver. The power at the victim </w:t>
      </w:r>
      <w:r w:rsidR="00366485">
        <w:rPr>
          <w:lang w:val="en-US" w:eastAsia="en-US"/>
        </w:rPr>
        <w:t>receiver</w:t>
      </w:r>
      <w:r w:rsidR="002864EB">
        <w:rPr>
          <w:lang w:val="en-US" w:eastAsia="en-US"/>
        </w:rPr>
        <w:t xml:space="preserve"> array is then:</w:t>
      </w:r>
    </w:p>
    <w:p w14:paraId="2F537C63" w14:textId="1665D535" w:rsidR="002864EB" w:rsidRPr="002864EB" w:rsidRDefault="00FD5814" w:rsidP="002864EB">
      <w:pPr>
        <w:rPr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TRP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Off</m:t>
              </m:r>
            </m:sub>
          </m:sSub>
          <m:r>
            <w:rPr>
              <w:rFonts w:ascii="Cambria Math" w:hAnsi="Cambria Math"/>
              <w:lang w:val="en-US" w:eastAsia="en-US"/>
            </w:rPr>
            <m:t xml:space="preserve"> - </m:t>
          </m:r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P</m:t>
              </m:r>
            </m:sub>
          </m:sSub>
          <m:r>
            <w:rPr>
              <w:rFonts w:ascii="Cambria Math" w:hAnsi="Cambria Math"/>
              <w:lang w:val="en-US" w:eastAsia="en-US"/>
            </w:rPr>
            <m:t xml:space="preserve"> </m:t>
          </m:r>
        </m:oMath>
      </m:oMathPara>
    </w:p>
    <w:p w14:paraId="737E73C3" w14:textId="5E3521FA" w:rsidR="002864EB" w:rsidRDefault="002864EB" w:rsidP="004D76BB">
      <w:pPr>
        <w:rPr>
          <w:lang w:val="en-US" w:eastAsia="en-US"/>
        </w:rPr>
      </w:pPr>
      <w:r>
        <w:rPr>
          <w:lang w:val="en-US" w:eastAsia="en-US"/>
        </w:rPr>
        <w:t>The off power into</w:t>
      </w:r>
      <w:r w:rsidR="005047FE">
        <w:rPr>
          <w:lang w:val="en-US" w:eastAsia="en-US"/>
        </w:rPr>
        <w:t xml:space="preserve"> each victim </w:t>
      </w:r>
      <w:r w:rsidR="00366485">
        <w:rPr>
          <w:lang w:val="en-US" w:eastAsia="en-US"/>
        </w:rPr>
        <w:t>transceiver</w:t>
      </w:r>
      <w:r w:rsidR="005047FE">
        <w:rPr>
          <w:lang w:val="en-US" w:eastAsia="en-US"/>
        </w:rPr>
        <w:t xml:space="preserve"> </w:t>
      </w:r>
      <w:r w:rsidR="00366485">
        <w:rPr>
          <w:lang w:val="en-US" w:eastAsia="en-US"/>
        </w:rPr>
        <w:t>equipped</w:t>
      </w:r>
      <w:r w:rsidR="005047FE">
        <w:rPr>
          <w:lang w:val="en-US" w:eastAsia="en-US"/>
        </w:rPr>
        <w:t xml:space="preserve"> with an element receive gain of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 xml:space="preserve"> G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RX</m:t>
                </m:r>
              </m:sub>
            </m:sSub>
          </m:sub>
        </m:sSub>
      </m:oMath>
      <w:r w:rsidR="005047FE">
        <w:rPr>
          <w:lang w:val="en-US" w:eastAsia="en-US"/>
        </w:rPr>
        <w:t xml:space="preserve"> ,</w:t>
      </w:r>
      <w:r>
        <w:rPr>
          <w:lang w:val="en-US" w:eastAsia="en-US"/>
        </w:rPr>
        <w:t>becomes:</w:t>
      </w:r>
    </w:p>
    <w:p w14:paraId="12516655" w14:textId="79ECAB8C" w:rsidR="002864EB" w:rsidRDefault="00FD5814" w:rsidP="004D76BB">
      <w:pPr>
        <w:rPr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TRP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Off</m:t>
              </m:r>
            </m:sub>
          </m:sSub>
          <m:r>
            <w:rPr>
              <w:rFonts w:ascii="Cambria Math" w:hAnsi="Cambria Math"/>
              <w:lang w:val="en-US" w:eastAsia="en-US"/>
            </w:rPr>
            <m:t xml:space="preserve"> - </m:t>
          </m:r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P</m:t>
              </m:r>
            </m:sub>
          </m:sSub>
          <m:r>
            <w:rPr>
              <w:rFonts w:ascii="Cambria Math" w:hAnsi="Cambria Math"/>
              <w:lang w:val="en-US" w:eastAsia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 xml:space="preserve"> G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RX</m:t>
                  </m:r>
                </m:sub>
              </m:sSub>
            </m:sub>
          </m:sSub>
        </m:oMath>
      </m:oMathPara>
    </w:p>
    <w:p w14:paraId="1727A525" w14:textId="629F14DD" w:rsidR="005047FE" w:rsidRDefault="005047FE" w:rsidP="004D76BB">
      <w:pPr>
        <w:rPr>
          <w:lang w:val="en-US" w:eastAsia="en-US"/>
        </w:rPr>
      </w:pPr>
      <w:r>
        <w:rPr>
          <w:lang w:val="en-US" w:eastAsia="en-US"/>
        </w:rPr>
        <w:t xml:space="preserve">The total off power fed into the whole array of </w:t>
      </w:r>
      <m:oMath>
        <m:r>
          <w:rPr>
            <w:rFonts w:ascii="Cambria Math" w:hAnsi="Cambria Math"/>
            <w:lang w:val="en-US" w:eastAsia="en-US"/>
          </w:rPr>
          <m:t>N</m:t>
        </m:r>
      </m:oMath>
      <w:r>
        <w:rPr>
          <w:lang w:val="en-US" w:eastAsia="en-US"/>
        </w:rPr>
        <w:t xml:space="preserve"> </w:t>
      </w:r>
      <w:r w:rsidR="00366485">
        <w:rPr>
          <w:lang w:val="en-US" w:eastAsia="en-US"/>
        </w:rPr>
        <w:t>transceivers</w:t>
      </w:r>
      <w:r>
        <w:rPr>
          <w:lang w:val="en-US" w:eastAsia="en-US"/>
        </w:rPr>
        <w:t>, then becomes:</w:t>
      </w:r>
    </w:p>
    <w:p w14:paraId="7208D9DA" w14:textId="401C3BC3" w:rsidR="005047FE" w:rsidRPr="005047FE" w:rsidRDefault="00FD5814" w:rsidP="005047FE">
      <w:pPr>
        <w:rPr>
          <w:i/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TRP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Off</m:t>
              </m:r>
            </m:sub>
          </m:sSub>
          <m:r>
            <w:rPr>
              <w:rFonts w:ascii="Cambria Math" w:hAnsi="Cambria Math"/>
              <w:lang w:val="en-US" w:eastAsia="en-US"/>
            </w:rPr>
            <m:t xml:space="preserve"> - </m:t>
          </m:r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P</m:t>
              </m:r>
            </m:sub>
          </m:sSub>
          <m:r>
            <w:rPr>
              <w:rFonts w:ascii="Cambria Math" w:hAnsi="Cambria Math"/>
              <w:lang w:val="en-US" w:eastAsia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 xml:space="preserve"> G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RX</m:t>
                  </m:r>
                </m:sub>
              </m:sSub>
            </m:sub>
          </m:sSub>
          <m:r>
            <w:rPr>
              <w:rFonts w:ascii="Cambria Math" w:hAnsi="Cambria Math"/>
              <w:lang w:val="en-US" w:eastAsia="en-US"/>
            </w:rPr>
            <m:t>+10</m:t>
          </m:r>
          <m:func>
            <m:func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uncPr>
            <m:fName>
              <m:r>
                <w:rPr>
                  <w:rFonts w:ascii="Cambria Math" w:hAnsi="Cambria Math"/>
                  <w:lang w:val="en-US" w:eastAsia="en-US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en-US"/>
                    </w:rPr>
                    <m:t>N</m:t>
                  </m:r>
                </m:e>
              </m:d>
            </m:e>
          </m:func>
          <m:r>
            <w:rPr>
              <w:rFonts w:ascii="Cambria Math" w:hAnsi="Cambria Math"/>
              <w:lang w:val="en-US" w:eastAsia="en-US"/>
            </w:rPr>
            <m:t xml:space="preserve">   (1)</m:t>
          </m:r>
        </m:oMath>
      </m:oMathPara>
    </w:p>
    <w:p w14:paraId="0B51FAA4" w14:textId="7566F0D4" w:rsidR="005047FE" w:rsidRDefault="005047FE" w:rsidP="004D76BB">
      <w:pPr>
        <w:rPr>
          <w:lang w:val="en-US" w:eastAsia="en-US"/>
        </w:rPr>
      </w:pPr>
      <w:r>
        <w:rPr>
          <w:lang w:val="en-US" w:eastAsia="en-US"/>
        </w:rPr>
        <w:t xml:space="preserve">If we assume that the margin for a given noise rise in the system is </w:t>
      </w:r>
      <m:oMath>
        <m:r>
          <w:rPr>
            <w:rFonts w:ascii="Cambria Math" w:hAnsi="Cambria Math"/>
            <w:lang w:val="en-US" w:eastAsia="en-US"/>
          </w:rPr>
          <m:t>M</m:t>
        </m:r>
      </m:oMath>
      <w:r>
        <w:rPr>
          <w:lang w:val="en-US" w:eastAsia="en-US"/>
        </w:rPr>
        <w:t xml:space="preserve"> dB and that we work over a bandiwidth of </w:t>
      </w:r>
      <m:oMath>
        <m:r>
          <w:rPr>
            <w:rFonts w:ascii="Cambria Math" w:hAnsi="Cambria Math"/>
            <w:lang w:val="en-US" w:eastAsia="en-US"/>
          </w:rPr>
          <m:t>B</m:t>
        </m:r>
      </m:oMath>
      <w:r>
        <w:rPr>
          <w:lang w:val="en-US" w:eastAsia="en-US"/>
        </w:rPr>
        <w:t xml:space="preserve"> Hz we get that the total noise in the system is:</w:t>
      </w:r>
    </w:p>
    <w:p w14:paraId="0931F7FE" w14:textId="43BB3E71" w:rsidR="005047FE" w:rsidRDefault="005047FE" w:rsidP="004D76BB">
      <w:pPr>
        <w:rPr>
          <w:lang w:val="en-US" w:eastAsia="en-US"/>
        </w:rPr>
      </w:pPr>
      <m:oMathPara>
        <m:oMath>
          <m:r>
            <w:rPr>
              <w:rFonts w:ascii="Cambria Math" w:hAnsi="Cambria Math"/>
              <w:lang w:val="en-US" w:eastAsia="en-US"/>
            </w:rPr>
            <m:t>-174 + 10log(B) + NF - M    (2)</m:t>
          </m:r>
        </m:oMath>
      </m:oMathPara>
    </w:p>
    <w:p w14:paraId="0EF82C69" w14:textId="34A20C1E" w:rsidR="00615B84" w:rsidRPr="00AD0DB3" w:rsidRDefault="005047FE" w:rsidP="004D76BB">
      <w:pPr>
        <w:rPr>
          <w:lang w:val="en-US" w:eastAsia="en-US"/>
        </w:rPr>
      </w:pPr>
      <w:r>
        <w:rPr>
          <w:lang w:val="en-US" w:eastAsia="en-US"/>
        </w:rPr>
        <w:t xml:space="preserve">Putting (1) and (2) equal we get that </w:t>
      </w:r>
    </w:p>
    <w:p w14:paraId="264FA792" w14:textId="2C3464E1" w:rsidR="006B2A04" w:rsidRPr="0012701F" w:rsidRDefault="00FD5814" w:rsidP="00EE4C0B">
      <w:pPr>
        <w:rPr>
          <w:i/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TRP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Off</m:t>
              </m:r>
            </m:sub>
          </m:sSub>
          <m:r>
            <w:rPr>
              <w:rFonts w:ascii="Cambria Math" w:hAnsi="Cambria Math"/>
              <w:lang w:val="en-US" w:eastAsia="en-US"/>
            </w:rPr>
            <m:t>=-174 + 10log(B) + NF - M - 10</m:t>
          </m:r>
          <m:func>
            <m:func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uncPr>
            <m:fName>
              <m:r>
                <w:rPr>
                  <w:rFonts w:ascii="Cambria Math" w:hAnsi="Cambria Math"/>
                  <w:lang w:val="en-US" w:eastAsia="en-US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en-US"/>
                    </w:rPr>
                    <m:t>N</m:t>
                  </m:r>
                </m:e>
              </m:d>
            </m:e>
          </m:func>
          <m:r>
            <w:rPr>
              <w:rFonts w:ascii="Cambria Math" w:hAnsi="Cambria Math"/>
              <w:lang w:val="en-US" w:eastAsia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P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 xml:space="preserve"> - G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RX</m:t>
                  </m:r>
                </m:sub>
              </m:sSub>
            </m:sub>
          </m:sSub>
        </m:oMath>
      </m:oMathPara>
    </w:p>
    <w:p w14:paraId="15ED84CE" w14:textId="710EDC0F" w:rsidR="005B7B0E" w:rsidRDefault="005B7B0E" w:rsidP="004D76BB">
      <w:pPr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F62691">
        <w:rPr>
          <w:lang w:val="en-US" w:eastAsia="en-US"/>
        </w:rPr>
        <w:t xml:space="preserve">path loss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L</m:t>
            </m:r>
          </m:e>
          <m:sub>
            <m:r>
              <w:rPr>
                <w:rFonts w:ascii="Cambria Math" w:hAnsi="Cambria Math"/>
                <w:lang w:val="en-US" w:eastAsia="en-US"/>
              </w:rPr>
              <m:t>P</m:t>
            </m:r>
          </m:sub>
        </m:sSub>
      </m:oMath>
      <w:r w:rsidR="00F62691">
        <w:rPr>
          <w:lang w:val="en-US" w:eastAsia="en-US"/>
        </w:rPr>
        <w:t xml:space="preserve"> </w:t>
      </w:r>
      <w:r>
        <w:rPr>
          <w:lang w:val="en-US" w:eastAsia="en-US"/>
        </w:rPr>
        <w:t>can be estimated using the 3GPP model for NLOS case:</w:t>
      </w:r>
    </w:p>
    <w:p w14:paraId="540C9BF7" w14:textId="77777777" w:rsidR="005B7B0E" w:rsidRDefault="005B7B0E" w:rsidP="004D76BB">
      <w:pPr>
        <w:rPr>
          <w:lang w:val="en-US" w:eastAsia="en-US"/>
        </w:rPr>
      </w:pPr>
      <w:r>
        <w:rPr>
          <w:lang w:val="en-US" w:eastAsia="en-US"/>
        </w:rPr>
        <w:t>Where:</w:t>
      </w:r>
    </w:p>
    <w:p w14:paraId="02C8375D" w14:textId="77777777" w:rsidR="005B7B0E" w:rsidRPr="005B7B0E" w:rsidRDefault="002961DB" w:rsidP="005B7B0E">
      <w:pPr>
        <w:pStyle w:val="ListParagraph"/>
        <w:numPr>
          <w:ilvl w:val="0"/>
          <w:numId w:val="32"/>
        </w:numPr>
        <w:rPr>
          <w:lang w:val="en-US" w:eastAsia="en-US"/>
        </w:rPr>
      </w:pPr>
      <w:r>
        <w:rPr>
          <w:lang w:val="en-US" w:eastAsia="en-US"/>
        </w:rPr>
        <w:t>d is in km, and f in GHz</w:t>
      </w:r>
    </w:p>
    <w:p w14:paraId="56009C16" w14:textId="621D20DC" w:rsidR="005B7B0E" w:rsidRPr="005B7B0E" w:rsidRDefault="00FD5814" w:rsidP="005047FE">
      <w:pPr>
        <w:jc w:val="center"/>
        <w:rPr>
          <w:i/>
          <w:lang w:val="en-US" w:eastAsia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L</m:t>
            </m:r>
          </m:e>
          <m:sub>
            <m:r>
              <w:rPr>
                <w:rFonts w:ascii="Cambria Math" w:hAnsi="Cambria Math"/>
                <w:lang w:val="en-US" w:eastAsia="en-US"/>
              </w:rPr>
              <m:t>P</m:t>
            </m:r>
          </m:sub>
        </m:sSub>
      </m:oMath>
      <w:r w:rsidR="005B7B0E" w:rsidRPr="005B7B0E">
        <w:rPr>
          <w:i/>
          <w:lang w:val="en-US" w:eastAsia="en-US"/>
        </w:rPr>
        <w:t>=</w:t>
      </w:r>
      <m:oMath>
        <m:r>
          <w:rPr>
            <w:rFonts w:ascii="Cambria Math" w:hAnsi="Cambria Math"/>
            <w:lang w:val="en-US" w:eastAsia="en-US"/>
          </w:rPr>
          <m:t xml:space="preserve">31.3 - (15.07 </m:t>
        </m:r>
        <m:r>
          <w:rPr>
            <w:rFonts w:ascii="Cambria Math"/>
            <w:lang w:val="en-US" w:eastAsia="en-US"/>
          </w:rPr>
          <m:t>-</m:t>
        </m:r>
        <m:r>
          <w:rPr>
            <w:rFonts w:ascii="Cambria Math"/>
            <w:lang w:val="en-US" w:eastAsia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 w:eastAsia="en-US"/>
              </w:rPr>
            </m:ctrlPr>
          </m:fPr>
          <m:num>
            <m:r>
              <w:rPr>
                <w:rFonts w:ascii="Cambria Math" w:hAnsi="Cambria Math"/>
                <w:lang w:val="en-US" w:eastAsia="en-US"/>
              </w:rPr>
              <m:t>1480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b</m:t>
                </m:r>
              </m:sub>
              <m:sup>
                <m:r>
                  <w:rPr>
                    <w:rFonts w:ascii="Cambria Math" w:hAnsi="Cambria Math"/>
                    <w:lang w:val="en-US" w:eastAsia="en-US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lang w:val="en-US" w:eastAsia="en-US"/>
          </w:rPr>
          <m:t>)log(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w:rPr>
                <w:rFonts w:ascii="Cambria Math" w:hAnsi="Cambria Math"/>
                <w:lang w:val="en-US" w:eastAsia="en-US"/>
              </w:rPr>
              <m:t>b</m:t>
            </m:r>
          </m:sub>
        </m:sSub>
        <m:r>
          <w:rPr>
            <w:rFonts w:ascii="Cambria Math" w:hAnsi="Cambria Math"/>
            <w:lang w:val="en-US" w:eastAsia="en-US"/>
          </w:rPr>
          <m:t>)+(43.42-3.1log(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w:rPr>
                <w:rFonts w:ascii="Cambria Math" w:hAnsi="Cambria Math"/>
                <w:lang w:val="en-US" w:eastAsia="en-US"/>
              </w:rPr>
              <m:t>b</m:t>
            </m:r>
          </m:sub>
        </m:sSub>
        <m:r>
          <w:rPr>
            <w:rFonts w:ascii="Cambria Math" w:hAnsi="Cambria Math"/>
            <w:lang w:val="en-US" w:eastAsia="en-US"/>
          </w:rPr>
          <m:t>))log(d)+ 20log(f)- 0.6(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w:rPr>
                <w:rFonts w:ascii="Cambria Math" w:hAnsi="Cambria Math"/>
                <w:lang w:val="en-US" w:eastAsia="en-US"/>
              </w:rPr>
              <m:t>m</m:t>
            </m:r>
          </m:sub>
        </m:sSub>
        <m:r>
          <w:rPr>
            <w:rFonts w:ascii="Cambria Math" w:hAnsi="Cambria Math"/>
            <w:lang w:val="en-US" w:eastAsia="en-US"/>
          </w:rPr>
          <m:t>-1.5)</m:t>
        </m:r>
      </m:oMath>
    </w:p>
    <w:p w14:paraId="7070E5C3" w14:textId="77777777" w:rsidR="00EE4C0B" w:rsidRDefault="002961DB" w:rsidP="004D76BB">
      <w:pPr>
        <w:rPr>
          <w:lang w:val="en-US" w:eastAsia="en-US"/>
        </w:rPr>
      </w:pPr>
      <w:r>
        <w:rPr>
          <w:lang w:val="en-US" w:eastAsia="en-US"/>
        </w:rPr>
        <w:t>If we assume:</w:t>
      </w:r>
    </w:p>
    <w:p w14:paraId="362B5EA7" w14:textId="77777777" w:rsidR="002961DB" w:rsidRDefault="002961DB" w:rsidP="002961DB">
      <w:pPr>
        <w:pStyle w:val="ListParagraph"/>
        <w:numPr>
          <w:ilvl w:val="0"/>
          <w:numId w:val="32"/>
        </w:numPr>
        <w:rPr>
          <w:lang w:val="en-US" w:eastAsia="en-US"/>
        </w:rPr>
      </w:pPr>
      <m:oMath>
        <m:r>
          <w:rPr>
            <w:rFonts w:ascii="Cambria Math" w:hAnsi="Cambria Math"/>
            <w:lang w:val="en-US" w:eastAsia="en-US"/>
          </w:rPr>
          <m:t>B</m:t>
        </m:r>
      </m:oMath>
      <w:r>
        <w:rPr>
          <w:lang w:val="en-US" w:eastAsia="en-US"/>
        </w:rPr>
        <w:t xml:space="preserve"> = 1 MHz</w:t>
      </w:r>
    </w:p>
    <w:p w14:paraId="38DB0D67" w14:textId="0F626A2E" w:rsidR="002961DB" w:rsidRDefault="002961DB" w:rsidP="002961DB">
      <w:pPr>
        <w:pStyle w:val="ListParagraph"/>
        <w:numPr>
          <w:ilvl w:val="0"/>
          <w:numId w:val="32"/>
        </w:numPr>
        <w:rPr>
          <w:lang w:val="en-US" w:eastAsia="en-US"/>
        </w:rPr>
      </w:pPr>
      <m:oMath>
        <m:r>
          <w:rPr>
            <w:rFonts w:ascii="Cambria Math" w:hAnsi="Cambria Math"/>
            <w:lang w:val="en-US" w:eastAsia="en-US"/>
          </w:rPr>
          <m:t xml:space="preserve">NF </m:t>
        </m:r>
      </m:oMath>
      <w:r>
        <w:rPr>
          <w:lang w:val="en-US" w:eastAsia="en-US"/>
        </w:rPr>
        <w:t xml:space="preserve">= </w:t>
      </w:r>
      <w:r w:rsidR="0050763F">
        <w:rPr>
          <w:lang w:val="en-US" w:eastAsia="en-US"/>
        </w:rPr>
        <w:t>10</w:t>
      </w:r>
      <w:r>
        <w:rPr>
          <w:lang w:val="en-US" w:eastAsia="en-US"/>
        </w:rPr>
        <w:t xml:space="preserve"> dB</w:t>
      </w:r>
    </w:p>
    <w:p w14:paraId="469DEF00" w14:textId="3C1B4A3B" w:rsidR="002961DB" w:rsidRDefault="002961DB" w:rsidP="002961DB">
      <w:pPr>
        <w:pStyle w:val="ListParagraph"/>
        <w:numPr>
          <w:ilvl w:val="0"/>
          <w:numId w:val="32"/>
        </w:numPr>
        <w:rPr>
          <w:lang w:val="en-US" w:eastAsia="en-US"/>
        </w:rPr>
      </w:pPr>
      <m:oMath>
        <m:r>
          <w:rPr>
            <w:rFonts w:ascii="Cambria Math" w:hAnsi="Cambria Math"/>
            <w:lang w:val="en-US" w:eastAsia="en-US"/>
          </w:rPr>
          <m:t xml:space="preserve">M </m:t>
        </m:r>
      </m:oMath>
      <w:r>
        <w:rPr>
          <w:lang w:val="en-US" w:eastAsia="en-US"/>
        </w:rPr>
        <w:t xml:space="preserve">= </w:t>
      </w:r>
      <w:r w:rsidR="005047FE">
        <w:rPr>
          <w:lang w:val="en-US" w:eastAsia="en-US"/>
        </w:rPr>
        <w:t>6</w:t>
      </w:r>
      <w:r>
        <w:rPr>
          <w:lang w:val="en-US" w:eastAsia="en-US"/>
        </w:rPr>
        <w:t xml:space="preserve"> dB, for 1 dB noise rise</w:t>
      </w:r>
      <w:r w:rsidR="00DA0AD5">
        <w:rPr>
          <w:lang w:val="en-US" w:eastAsia="en-US"/>
        </w:rPr>
        <w:t xml:space="preserve">   </w:t>
      </w:r>
    </w:p>
    <w:p w14:paraId="33E6B0E3" w14:textId="0EA1E612" w:rsidR="002961DB" w:rsidRDefault="002961DB" w:rsidP="002961DB">
      <w:pPr>
        <w:pStyle w:val="ListParagraph"/>
        <w:numPr>
          <w:ilvl w:val="0"/>
          <w:numId w:val="32"/>
        </w:numPr>
        <w:rPr>
          <w:lang w:val="en-US" w:eastAsia="en-US"/>
        </w:rPr>
      </w:pPr>
      <m:oMath>
        <m:r>
          <w:rPr>
            <w:rFonts w:ascii="Cambria Math" w:hAnsi="Cambria Math"/>
            <w:lang w:val="en-US" w:eastAsia="en-US"/>
          </w:rPr>
          <m:t>N</m:t>
        </m:r>
      </m:oMath>
      <w:r w:rsidR="009467FE">
        <w:rPr>
          <w:lang w:val="en-US" w:eastAsia="en-US"/>
        </w:rPr>
        <w:t xml:space="preserve"> = 128</w:t>
      </w:r>
      <w:r>
        <w:rPr>
          <w:lang w:val="en-US" w:eastAsia="en-US"/>
        </w:rPr>
        <w:t xml:space="preserve"> </w:t>
      </w:r>
      <w:r w:rsidR="00CF51A7">
        <w:rPr>
          <w:lang w:val="en-US" w:eastAsia="en-US"/>
        </w:rPr>
        <w:t>transceivers</w:t>
      </w:r>
    </w:p>
    <w:p w14:paraId="7403ECD2" w14:textId="23DD9278" w:rsidR="00CF7C23" w:rsidRDefault="00FD5814" w:rsidP="002961DB">
      <w:pPr>
        <w:pStyle w:val="ListParagraph"/>
        <w:numPr>
          <w:ilvl w:val="0"/>
          <w:numId w:val="32"/>
        </w:numPr>
        <w:rPr>
          <w:lang w:val="en-US" w:eastAsia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G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TX</m:t>
                </m:r>
              </m:sub>
            </m:sSub>
          </m:sub>
        </m:sSub>
        <m:r>
          <w:rPr>
            <w:rFonts w:ascii="Cambria Math" w:hAnsi="Cambria Math"/>
            <w:lang w:val="en-US" w:eastAsia="en-US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G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RX</m:t>
                </m:r>
              </m:sub>
            </m:sSub>
          </m:sub>
        </m:sSub>
      </m:oMath>
      <w:r w:rsidR="00CF7C23">
        <w:rPr>
          <w:lang w:val="en-US" w:eastAsia="en-US"/>
        </w:rPr>
        <w:t>= 6 dB</w:t>
      </w:r>
    </w:p>
    <w:p w14:paraId="4DD052C7" w14:textId="77777777" w:rsidR="002961DB" w:rsidRDefault="002961DB" w:rsidP="002961DB">
      <w:pPr>
        <w:pStyle w:val="ListParagraph"/>
        <w:numPr>
          <w:ilvl w:val="0"/>
          <w:numId w:val="32"/>
        </w:numPr>
        <w:rPr>
          <w:lang w:val="en-US" w:eastAsia="en-US"/>
        </w:rPr>
      </w:pPr>
      <m:oMath>
        <m:r>
          <w:rPr>
            <w:rFonts w:ascii="Cambria Math" w:hAnsi="Cambria Math"/>
            <w:lang w:val="en-US" w:eastAsia="en-US"/>
          </w:rPr>
          <m:t>f</m:t>
        </m:r>
      </m:oMath>
      <w:r>
        <w:rPr>
          <w:lang w:val="en-US" w:eastAsia="en-US"/>
        </w:rPr>
        <w:t xml:space="preserve"> = 28 GHz</w:t>
      </w:r>
    </w:p>
    <w:p w14:paraId="4C047EC0" w14:textId="77777777" w:rsidR="002961DB" w:rsidRDefault="002961DB" w:rsidP="002961DB">
      <w:pPr>
        <w:pStyle w:val="ListParagraph"/>
        <w:numPr>
          <w:ilvl w:val="0"/>
          <w:numId w:val="32"/>
        </w:numPr>
        <w:rPr>
          <w:lang w:val="en-US" w:eastAsia="en-US"/>
        </w:rPr>
      </w:pPr>
      <m:oMath>
        <m:r>
          <w:rPr>
            <w:rFonts w:ascii="Cambria Math" w:hAnsi="Cambria Math"/>
            <w:lang w:val="en-US" w:eastAsia="en-US"/>
          </w:rPr>
          <m:t>d</m:t>
        </m:r>
      </m:oMath>
      <w:r>
        <w:rPr>
          <w:lang w:val="en-US" w:eastAsia="en-US"/>
        </w:rPr>
        <w:t xml:space="preserve"> = 100 m</w:t>
      </w:r>
    </w:p>
    <w:p w14:paraId="637F5926" w14:textId="77777777" w:rsidR="002961DB" w:rsidRDefault="00FD5814" w:rsidP="002961DB">
      <w:pPr>
        <w:pStyle w:val="ListParagraph"/>
        <w:numPr>
          <w:ilvl w:val="0"/>
          <w:numId w:val="32"/>
        </w:numPr>
        <w:rPr>
          <w:lang w:val="en-US" w:eastAsia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w:rPr>
                <w:rFonts w:ascii="Cambria Math" w:hAnsi="Cambria Math"/>
                <w:lang w:val="en-US" w:eastAsia="en-US"/>
              </w:rPr>
              <m:t>b</m:t>
            </m:r>
          </m:sub>
        </m:sSub>
      </m:oMath>
      <w:r w:rsidR="002961DB">
        <w:rPr>
          <w:lang w:val="en-US" w:eastAsia="en-US"/>
        </w:rPr>
        <w:t xml:space="preserve"> = 25 m</w:t>
      </w:r>
    </w:p>
    <w:p w14:paraId="278BF8FF" w14:textId="77777777" w:rsidR="002961DB" w:rsidRDefault="00FD5814" w:rsidP="002961DB">
      <w:pPr>
        <w:pStyle w:val="ListParagraph"/>
        <w:numPr>
          <w:ilvl w:val="0"/>
          <w:numId w:val="32"/>
        </w:numPr>
        <w:rPr>
          <w:lang w:val="en-US" w:eastAsia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h</m:t>
            </m:r>
          </m:e>
          <m:sub>
            <m:r>
              <w:rPr>
                <w:rFonts w:ascii="Cambria Math" w:hAnsi="Cambria Math"/>
                <w:lang w:val="en-US" w:eastAsia="en-US"/>
              </w:rPr>
              <m:t>m</m:t>
            </m:r>
          </m:sub>
        </m:sSub>
      </m:oMath>
      <w:r w:rsidR="002961DB">
        <w:rPr>
          <w:lang w:val="en-US" w:eastAsia="en-US"/>
        </w:rPr>
        <w:t xml:space="preserve"> = 1.5 m</w:t>
      </w:r>
    </w:p>
    <w:p w14:paraId="7B012DE3" w14:textId="672F3386" w:rsidR="00A82F7C" w:rsidRDefault="002961DB" w:rsidP="002961DB">
      <w:pPr>
        <w:rPr>
          <w:lang w:val="en-US" w:eastAsia="en-US"/>
        </w:rPr>
      </w:pPr>
      <w:r>
        <w:rPr>
          <w:lang w:val="en-US" w:eastAsia="en-US"/>
        </w:rPr>
        <w:t xml:space="preserve">We get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L</m:t>
            </m:r>
          </m:e>
          <m:sub>
            <m:r>
              <w:rPr>
                <w:rFonts w:ascii="Cambria Math" w:hAnsi="Cambria Math"/>
                <w:lang w:val="en-US" w:eastAsia="en-US"/>
              </w:rPr>
              <m:t>P</m:t>
            </m:r>
          </m:sub>
        </m:sSub>
      </m:oMath>
      <w:r w:rsidR="00320529">
        <w:rPr>
          <w:lang w:val="en-US" w:eastAsia="en-US"/>
        </w:rPr>
        <w:t>= 117</w:t>
      </w:r>
      <w:r w:rsidR="005047FE">
        <w:rPr>
          <w:lang w:val="en-US" w:eastAsia="en-US"/>
        </w:rPr>
        <w:t xml:space="preserve"> dB. </w:t>
      </w:r>
      <w:r w:rsidR="00320529">
        <w:rPr>
          <w:lang w:val="en-US" w:eastAsia="en-US"/>
        </w:rPr>
        <w:t xml:space="preserve">However, the NLOS case is not the limiting case. </w:t>
      </w:r>
      <w:r w:rsidR="00A82F7C">
        <w:rPr>
          <w:lang w:val="en-US" w:eastAsia="en-US"/>
        </w:rPr>
        <w:t xml:space="preserve">For the LOS case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L</m:t>
            </m:r>
          </m:e>
          <m:sub>
            <m:r>
              <w:rPr>
                <w:rFonts w:ascii="Cambria Math" w:hAnsi="Cambria Math"/>
                <w:lang w:val="en-US" w:eastAsia="en-US"/>
              </w:rPr>
              <m:t>P</m:t>
            </m:r>
          </m:sub>
        </m:sSub>
      </m:oMath>
      <w:r w:rsidR="00A82F7C">
        <w:rPr>
          <w:lang w:val="en-US" w:eastAsia="en-US"/>
        </w:rPr>
        <w:t xml:space="preserve"> becomes:</w:t>
      </w:r>
    </w:p>
    <w:p w14:paraId="774A58B8" w14:textId="77777777" w:rsidR="00B95ABB" w:rsidRPr="00B95ABB" w:rsidRDefault="00FD5814" w:rsidP="00B95ABB">
      <w:pPr>
        <w:jc w:val="center"/>
        <w:rPr>
          <w:lang w:val="en-US" w:eastAsia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L</m:t>
            </m:r>
          </m:e>
          <m:sub>
            <m:r>
              <w:rPr>
                <w:rFonts w:ascii="Cambria Math" w:hAnsi="Cambria Math"/>
                <w:lang w:val="en-US" w:eastAsia="en-US"/>
              </w:rPr>
              <m:t>P</m:t>
            </m:r>
          </m:sub>
        </m:sSub>
        <m:r>
          <w:rPr>
            <w:rFonts w:ascii="Cambria Math" w:hAnsi="Cambria Math"/>
            <w:lang w:val="en-US" w:eastAsia="en-US"/>
          </w:rPr>
          <m:t xml:space="preserve"> = 28 + 22log(d) + 20log(f)</m:t>
        </m:r>
      </m:oMath>
      <w:r w:rsidR="00B95ABB">
        <w:rPr>
          <w:lang w:val="en-US" w:eastAsia="en-US"/>
        </w:rPr>
        <w:t>, at LOS1</w:t>
      </w:r>
    </w:p>
    <w:p w14:paraId="7A3A8366" w14:textId="77777777" w:rsidR="00B95ABB" w:rsidRPr="00B95ABB" w:rsidRDefault="00FD5814" w:rsidP="00B95ABB">
      <w:pPr>
        <w:jc w:val="center"/>
        <w:rPr>
          <w:i/>
          <w:lang w:val="en-US" w:eastAsia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L</m:t>
            </m:r>
          </m:e>
          <m:sub>
            <m:r>
              <w:rPr>
                <w:rFonts w:ascii="Cambria Math" w:hAnsi="Cambria Math"/>
                <w:lang w:val="en-US" w:eastAsia="en-US"/>
              </w:rPr>
              <m:t>P</m:t>
            </m:r>
          </m:sub>
        </m:sSub>
        <m:r>
          <w:rPr>
            <w:rFonts w:ascii="Cambria Math" w:hAnsi="Cambria Math"/>
            <w:lang w:val="en-US" w:eastAsia="en-US"/>
          </w:rPr>
          <m:t xml:space="preserve"> = 28 + 22log(d) + 20log(f)– 9log(</m:t>
        </m:r>
        <m:sSubSup>
          <m:sSubSupPr>
            <m:ctrlPr>
              <w:rPr>
                <w:rFonts w:ascii="Cambria Math" w:hAnsi="Cambria Math"/>
                <w:i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lang w:val="en-US" w:eastAsia="en-US"/>
              </w:rPr>
              <m:t>d</m:t>
            </m:r>
          </m:e>
          <m:sub>
            <m:r>
              <w:rPr>
                <w:rFonts w:ascii="Cambria Math" w:hAnsi="Cambria Math"/>
                <w:lang w:val="en-US" w:eastAsia="en-US"/>
              </w:rPr>
              <m:t>brk</m:t>
            </m:r>
          </m:sub>
          <m:sup>
            <m:r>
              <w:rPr>
                <w:rFonts w:ascii="Cambria Math" w:hAnsi="Cambria Math"/>
                <w:lang w:val="en-US" w:eastAsia="en-US"/>
              </w:rPr>
              <m:t>2</m:t>
            </m:r>
          </m:sup>
        </m:sSubSup>
        <m:r>
          <w:rPr>
            <w:rFonts w:ascii="Cambria Math" w:hAnsi="Cambria Math"/>
            <w:lang w:val="en-US" w:eastAsia="en-US"/>
          </w:rPr>
          <m:t>+</m:t>
        </m:r>
        <m:sSup>
          <m:sSupPr>
            <m:ctrlPr>
              <w:rPr>
                <w:rFonts w:ascii="Cambria Math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lang w:val="en-US" w:eastAsia="en-US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b</m:t>
                </m:r>
              </m:sub>
            </m:sSub>
            <m:r>
              <w:rPr>
                <w:rFonts w:ascii="Cambria Math" w:hAnsi="Cambria Math"/>
                <w:lang w:val="en-US" w:eastAsia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m</m:t>
                </m:r>
              </m:sub>
            </m:sSub>
            <m:r>
              <w:rPr>
                <w:rFonts w:ascii="Cambria Math" w:hAnsi="Cambria Math"/>
                <w:lang w:val="en-US" w:eastAsia="en-US"/>
              </w:rPr>
              <m:t>)</m:t>
            </m:r>
          </m:e>
          <m:sup>
            <m:r>
              <w:rPr>
                <w:rFonts w:ascii="Cambria Math" w:hAnsi="Cambria Math"/>
                <w:lang w:val="en-US" w:eastAsia="en-US"/>
              </w:rPr>
              <m:t>2</m:t>
            </m:r>
          </m:sup>
        </m:sSup>
        <m:r>
          <w:rPr>
            <w:rFonts w:ascii="Cambria Math" w:hAnsi="Cambria Math"/>
            <w:lang w:val="en-US" w:eastAsia="en-US"/>
          </w:rPr>
          <m:t>)</m:t>
        </m:r>
      </m:oMath>
      <w:r w:rsidR="00B95ABB">
        <w:rPr>
          <w:i/>
          <w:lang w:val="en-US" w:eastAsia="en-US"/>
        </w:rPr>
        <w:t xml:space="preserve">, </w:t>
      </w:r>
      <w:r w:rsidR="00B95ABB">
        <w:rPr>
          <w:lang w:val="en-US" w:eastAsia="en-US"/>
        </w:rPr>
        <w:t>at</w:t>
      </w:r>
      <w:r w:rsidR="00B95ABB" w:rsidRPr="00B95ABB">
        <w:rPr>
          <w:lang w:val="en-US" w:eastAsia="en-US"/>
        </w:rPr>
        <w:t xml:space="preserve"> LOS2</w:t>
      </w:r>
      <w:r w:rsidR="00B95ABB" w:rsidRPr="00B95ABB">
        <w:rPr>
          <w:i/>
          <w:lang w:val="en-US" w:eastAsia="en-US"/>
        </w:rPr>
        <w:t xml:space="preserve"> </w:t>
      </w:r>
    </w:p>
    <w:p w14:paraId="31CFEA4C" w14:textId="36EF0C2A" w:rsidR="00B95ABB" w:rsidRDefault="00B95ABB" w:rsidP="002961DB">
      <w:pPr>
        <w:rPr>
          <w:lang w:val="en-US" w:eastAsia="en-US"/>
        </w:rPr>
      </w:pPr>
      <w:r>
        <w:rPr>
          <w:lang w:val="en-US" w:eastAsia="en-US"/>
        </w:rPr>
        <w:t xml:space="preserve">We can for sure use LOS1 variant for shorter </w:t>
      </w:r>
      <w:r w:rsidR="00D53E29">
        <w:rPr>
          <w:lang w:val="en-US" w:eastAsia="en-US"/>
        </w:rPr>
        <w:t>distances</w:t>
      </w:r>
      <w:r>
        <w:rPr>
          <w:lang w:val="en-US" w:eastAsia="en-US"/>
        </w:rPr>
        <w:t xml:space="preserve"> for </w:t>
      </w:r>
      <w:r w:rsidR="00D53E29">
        <w:rPr>
          <w:lang w:val="en-US" w:eastAsia="en-US"/>
        </w:rPr>
        <w:t>Urban</w:t>
      </w:r>
      <w:r>
        <w:rPr>
          <w:lang w:val="en-US" w:eastAsia="en-US"/>
        </w:rPr>
        <w:t xml:space="preserve"> environment, because the breakpoint will </w:t>
      </w:r>
      <w:r w:rsidR="00D53E29">
        <w:rPr>
          <w:lang w:val="en-US" w:eastAsia="en-US"/>
        </w:rPr>
        <w:t>occur</w:t>
      </w:r>
      <w:r>
        <w:rPr>
          <w:lang w:val="en-US" w:eastAsia="en-US"/>
        </w:rPr>
        <w:t xml:space="preserve"> further away.</w:t>
      </w:r>
    </w:p>
    <w:p w14:paraId="105C4466" w14:textId="0BF6C87C" w:rsidR="00B95ABB" w:rsidRDefault="00B95ABB" w:rsidP="00B95ABB">
      <w:pPr>
        <w:rPr>
          <w:lang w:val="en-US" w:eastAsia="en-US"/>
        </w:rPr>
      </w:pPr>
      <w:r>
        <w:rPr>
          <w:lang w:val="en-US" w:eastAsia="en-US"/>
        </w:rPr>
        <w:t xml:space="preserve">We get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L</m:t>
            </m:r>
          </m:e>
          <m:sub>
            <m:r>
              <w:rPr>
                <w:rFonts w:ascii="Cambria Math" w:hAnsi="Cambria Math"/>
                <w:lang w:val="en-US" w:eastAsia="en-US"/>
              </w:rPr>
              <m:t>P</m:t>
            </m:r>
          </m:sub>
        </m:sSub>
      </m:oMath>
      <w:r>
        <w:rPr>
          <w:lang w:val="en-US" w:eastAsia="en-US"/>
        </w:rPr>
        <w:t xml:space="preserve">= 101 dB and off power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TRP</m:t>
            </m:r>
          </m:e>
          <m:sub>
            <m:r>
              <w:rPr>
                <w:rFonts w:ascii="Cambria Math" w:hAnsi="Cambria Math"/>
                <w:lang w:val="en-US" w:eastAsia="en-US"/>
              </w:rPr>
              <m:t>Off</m:t>
            </m:r>
          </m:sub>
        </m:sSub>
        <m:r>
          <w:rPr>
            <w:rFonts w:ascii="Cambria Math" w:hAnsi="Cambria Math"/>
            <w:lang w:val="en-US" w:eastAsia="en-US"/>
          </w:rPr>
          <m:t xml:space="preserve"> </m:t>
        </m:r>
      </m:oMath>
      <w:r w:rsidR="00320529">
        <w:rPr>
          <w:lang w:val="en-US" w:eastAsia="en-US"/>
        </w:rPr>
        <w:t xml:space="preserve">= - </w:t>
      </w:r>
      <w:r w:rsidR="000666C2">
        <w:rPr>
          <w:lang w:val="en-US" w:eastAsia="en-US"/>
        </w:rPr>
        <w:t>36</w:t>
      </w:r>
      <w:r>
        <w:rPr>
          <w:lang w:val="en-US" w:eastAsia="en-US"/>
        </w:rPr>
        <w:t xml:space="preserve"> dBm/MH</w:t>
      </w:r>
      <w:r w:rsidR="000666C2">
        <w:rPr>
          <w:lang w:val="en-US" w:eastAsia="en-US"/>
        </w:rPr>
        <w:t>z</w:t>
      </w:r>
    </w:p>
    <w:p w14:paraId="28CF7336" w14:textId="080F4C27" w:rsidR="00FE03E3" w:rsidRDefault="00FE03E3" w:rsidP="00FE03E3">
      <w:pPr>
        <w:rPr>
          <w:b/>
          <w:lang w:val="en-US" w:eastAsia="en-US"/>
        </w:rPr>
      </w:pPr>
      <w:r>
        <w:rPr>
          <w:b/>
          <w:lang w:val="en-US" w:eastAsia="en-US"/>
        </w:rPr>
        <w:t xml:space="preserve">Observation 1: An FR2 OFF power requirement for the </w:t>
      </w:r>
      <w:r w:rsidR="00B766A6">
        <w:rPr>
          <w:b/>
          <w:lang w:val="en-US" w:eastAsia="en-US"/>
        </w:rPr>
        <w:t xml:space="preserve">intersite intererence case </w:t>
      </w:r>
      <w:r>
        <w:rPr>
          <w:b/>
          <w:lang w:val="en-US" w:eastAsia="en-US"/>
        </w:rPr>
        <w:t>becomes -36 dBm/MHz as a TRP requirement.</w:t>
      </w:r>
    </w:p>
    <w:p w14:paraId="1CA08D22" w14:textId="06E0B7C5" w:rsidR="00FE03E3" w:rsidRDefault="00FE03E3" w:rsidP="00FE03E3">
      <w:pPr>
        <w:rPr>
          <w:b/>
          <w:lang w:val="en-US" w:eastAsia="en-US"/>
        </w:rPr>
      </w:pPr>
      <w:r>
        <w:rPr>
          <w:b/>
          <w:lang w:val="en-US" w:eastAsia="en-US"/>
        </w:rPr>
        <w:t>Observation 2: An FR2 OFF power requirement of -36 dBm/MHz TRP is high enough to be measured in a chamber using the far field, with a spectrum analyzer.</w:t>
      </w:r>
    </w:p>
    <w:p w14:paraId="6A2EE3F0" w14:textId="3E5C4638" w:rsidR="00EF43E9" w:rsidRPr="00A044D9" w:rsidRDefault="00EF43E9" w:rsidP="002961DB">
      <w:pPr>
        <w:rPr>
          <w:b/>
          <w:lang w:val="en-US" w:eastAsia="en-US"/>
        </w:rPr>
      </w:pPr>
      <w:r w:rsidRPr="00EF43E9">
        <w:rPr>
          <w:lang w:val="en-US" w:eastAsia="en-US"/>
        </w:rPr>
        <w:lastRenderedPageBreak/>
        <w:t>A</w:t>
      </w:r>
      <w:r>
        <w:rPr>
          <w:lang w:val="en-US" w:eastAsia="en-US"/>
        </w:rPr>
        <w:t xml:space="preserve"> convenient way to </w:t>
      </w:r>
      <w:r w:rsidR="00366485">
        <w:rPr>
          <w:lang w:val="en-US" w:eastAsia="en-US"/>
        </w:rPr>
        <w:t>conformance</w:t>
      </w:r>
      <w:r>
        <w:rPr>
          <w:lang w:val="en-US" w:eastAsia="en-US"/>
        </w:rPr>
        <w:t xml:space="preserve"> test this could be to assess the transient time as a relative EIRP measurement, where the time for a main beam to go from declared on power to off power is measured, </w:t>
      </w:r>
      <w:r w:rsidR="00B874F8">
        <w:rPr>
          <w:lang w:val="en-US" w:eastAsia="en-US"/>
        </w:rPr>
        <w:t>while</w:t>
      </w:r>
      <w:r>
        <w:rPr>
          <w:lang w:val="en-US" w:eastAsia="en-US"/>
        </w:rPr>
        <w:t xml:space="preserve"> the off power is a separate TRP measurement</w:t>
      </w:r>
    </w:p>
    <w:p w14:paraId="28F63A07" w14:textId="7837FFC5" w:rsidR="0011440E" w:rsidRDefault="00155DD7" w:rsidP="00EE4C0B">
      <w:pPr>
        <w:pStyle w:val="Heading2"/>
        <w:ind w:left="0" w:firstLine="0"/>
        <w:rPr>
          <w:lang w:val="en-US"/>
        </w:rPr>
      </w:pPr>
      <w:r>
        <w:rPr>
          <w:lang w:val="en-US"/>
        </w:rPr>
        <w:t>2.2 The colocation case</w:t>
      </w:r>
      <w:r w:rsidR="00501D3D">
        <w:rPr>
          <w:lang w:val="en-US"/>
        </w:rPr>
        <w:t xml:space="preserve"> for FR2</w:t>
      </w:r>
    </w:p>
    <w:p w14:paraId="6A262869" w14:textId="77777777" w:rsidR="003960DC" w:rsidRDefault="0011440E" w:rsidP="003960DC">
      <w:pPr>
        <w:rPr>
          <w:lang w:val="en-US"/>
        </w:rPr>
      </w:pPr>
      <w:r>
        <w:rPr>
          <w:lang w:val="en-US"/>
        </w:rPr>
        <w:t xml:space="preserve">The colocation case is when two operators </w:t>
      </w:r>
      <w:r w:rsidR="00CF51A7">
        <w:rPr>
          <w:lang w:val="en-US"/>
        </w:rPr>
        <w:t>interfere</w:t>
      </w:r>
      <w:r>
        <w:rPr>
          <w:lang w:val="en-US"/>
        </w:rPr>
        <w:t xml:space="preserve"> at the same site. A typical configuration is shown below where both antennas are mounted on the same vertical plane.</w:t>
      </w:r>
      <w:r w:rsidR="00C05A1C">
        <w:rPr>
          <w:lang w:val="en-US"/>
        </w:rPr>
        <w:t xml:space="preserve"> The most difficult case is when both operators coexist in the same band. </w:t>
      </w:r>
    </w:p>
    <w:p w14:paraId="49A79DA8" w14:textId="77777777" w:rsidR="003960DC" w:rsidRDefault="00C05A1C" w:rsidP="00C05A1C">
      <w:pPr>
        <w:rPr>
          <w:lang w:val="en-US"/>
        </w:rPr>
      </w:pPr>
      <w:r>
        <w:rPr>
          <w:lang w:val="en-US" w:eastAsia="en-US"/>
        </w:rPr>
        <w:t xml:space="preserve">The TDD network is synchronized to within a </w:t>
      </w:r>
      <w:r w:rsidRPr="007347DD">
        <w:rPr>
          <w:rFonts w:cs="Arial"/>
          <w:spacing w:val="2"/>
          <w:lang w:val="en-US"/>
        </w:rPr>
        <w:t>T</w:t>
      </w:r>
      <w:r w:rsidRPr="007347DD">
        <w:rPr>
          <w:rFonts w:cs="Arial"/>
          <w:spacing w:val="2"/>
          <w:vertAlign w:val="subscript"/>
          <w:lang w:val="en-US"/>
        </w:rPr>
        <w:t>Sync</w:t>
      </w:r>
      <w:r>
        <w:rPr>
          <w:lang w:val="en-US" w:eastAsia="en-US"/>
        </w:rPr>
        <w:t xml:space="preserve">, Cell Phase Sync requirement and the Guard Period </w:t>
      </w:r>
      <w:r w:rsidRPr="007347DD">
        <w:rPr>
          <w:lang w:val="en-US"/>
        </w:rPr>
        <w:t>T</w:t>
      </w:r>
      <w:r w:rsidRPr="007347DD">
        <w:rPr>
          <w:vertAlign w:val="subscript"/>
          <w:lang w:val="en-US"/>
        </w:rPr>
        <w:t>GUARD</w:t>
      </w:r>
      <w:r w:rsidRPr="007347DD">
        <w:rPr>
          <w:lang w:val="en-US"/>
        </w:rPr>
        <w:t xml:space="preserve"> </w:t>
      </w:r>
      <w:r>
        <w:rPr>
          <w:lang w:val="en-US"/>
        </w:rPr>
        <w:t>is dimensioned to cope with the cell size and the transient times:</w:t>
      </w:r>
      <w:r w:rsidR="003960DC">
        <w:rPr>
          <w:lang w:val="en-US"/>
        </w:rPr>
        <w:t xml:space="preserve"> </w:t>
      </w:r>
    </w:p>
    <w:p w14:paraId="42AF3069" w14:textId="61670E97" w:rsidR="003960DC" w:rsidRDefault="00C05A1C" w:rsidP="00C05A1C">
      <w:pPr>
        <w:rPr>
          <w:lang w:val="en-US"/>
        </w:rPr>
      </w:pPr>
      <w:r w:rsidRPr="007347DD">
        <w:rPr>
          <w:lang w:val="en-US"/>
        </w:rPr>
        <w:t>T</w:t>
      </w:r>
      <w:r w:rsidRPr="007347DD">
        <w:rPr>
          <w:vertAlign w:val="subscript"/>
          <w:lang w:val="en-US"/>
        </w:rPr>
        <w:t xml:space="preserve">GUARD </w:t>
      </w:r>
      <w:r w:rsidRPr="007347DD">
        <w:rPr>
          <w:rFonts w:cs="Arial"/>
          <w:lang w:val="en-US"/>
        </w:rPr>
        <w:t>≥ 2*</w:t>
      </w:r>
      <w:r w:rsidRPr="007347DD">
        <w:rPr>
          <w:rFonts w:cs="Arial"/>
          <w:spacing w:val="2"/>
          <w:lang w:val="en-US"/>
        </w:rPr>
        <w:t xml:space="preserve"> T</w:t>
      </w:r>
      <w:r w:rsidRPr="007347DD">
        <w:rPr>
          <w:rFonts w:cs="Arial"/>
          <w:spacing w:val="2"/>
          <w:vertAlign w:val="subscript"/>
          <w:lang w:val="en-US"/>
        </w:rPr>
        <w:t>Sync</w:t>
      </w:r>
      <w:r w:rsidRPr="007347DD">
        <w:rPr>
          <w:rFonts w:cs="Arial"/>
          <w:lang w:val="en-US"/>
        </w:rPr>
        <w:t xml:space="preserve"> + </w:t>
      </w:r>
      <w:r w:rsidRPr="007347DD">
        <w:rPr>
          <w:rFonts w:cs="Arial"/>
          <w:spacing w:val="2"/>
          <w:lang w:val="en-US"/>
        </w:rPr>
        <w:t>2*T</w:t>
      </w:r>
      <w:r w:rsidRPr="007347DD">
        <w:rPr>
          <w:rFonts w:cs="Arial"/>
          <w:spacing w:val="2"/>
          <w:vertAlign w:val="subscript"/>
          <w:lang w:val="en-US"/>
        </w:rPr>
        <w:t>prop_cell edge</w:t>
      </w:r>
      <w:r w:rsidRPr="007347DD">
        <w:rPr>
          <w:rFonts w:cs="Arial"/>
          <w:lang w:val="en-US"/>
        </w:rPr>
        <w:t xml:space="preserve"> +</w:t>
      </w:r>
      <w:r w:rsidRPr="007347DD">
        <w:rPr>
          <w:rFonts w:cs="Arial"/>
          <w:spacing w:val="2"/>
          <w:lang w:val="en-US"/>
        </w:rPr>
        <w:t>max ((T</w:t>
      </w:r>
      <w:r w:rsidRPr="007347DD">
        <w:rPr>
          <w:rFonts w:cs="Arial"/>
          <w:spacing w:val="2"/>
          <w:vertAlign w:val="subscript"/>
          <w:lang w:val="en-US"/>
        </w:rPr>
        <w:t>BS on</w:t>
      </w:r>
      <w:r w:rsidRPr="007347DD">
        <w:rPr>
          <w:vertAlign w:val="subscript"/>
          <w:lang w:val="en-US"/>
        </w:rPr>
        <w:sym w:font="Wingdings" w:char="F0E8"/>
      </w:r>
      <w:r w:rsidRPr="007347DD">
        <w:rPr>
          <w:rFonts w:cs="Arial"/>
          <w:spacing w:val="2"/>
          <w:vertAlign w:val="subscript"/>
          <w:lang w:val="en-US"/>
        </w:rPr>
        <w:t xml:space="preserve"> off</w:t>
      </w:r>
      <w:r w:rsidRPr="007347DD">
        <w:rPr>
          <w:rFonts w:cs="Arial"/>
          <w:spacing w:val="2"/>
          <w:lang w:val="en-US"/>
        </w:rPr>
        <w:t>), (T</w:t>
      </w:r>
      <w:r w:rsidRPr="007347DD">
        <w:rPr>
          <w:rFonts w:cs="Arial"/>
          <w:spacing w:val="2"/>
          <w:vertAlign w:val="subscript"/>
          <w:lang w:val="en-US"/>
        </w:rPr>
        <w:t>UE off</w:t>
      </w:r>
      <w:r w:rsidRPr="007347DD">
        <w:rPr>
          <w:rFonts w:cs="Arial"/>
          <w:vertAlign w:val="subscript"/>
          <w:lang w:val="en-US"/>
        </w:rPr>
        <w:sym w:font="Wingdings" w:char="F0E8"/>
      </w:r>
      <w:r w:rsidRPr="007347DD">
        <w:rPr>
          <w:rFonts w:cs="Arial"/>
          <w:spacing w:val="2"/>
          <w:vertAlign w:val="subscript"/>
          <w:lang w:val="en-US"/>
        </w:rPr>
        <w:t xml:space="preserve"> on</w:t>
      </w:r>
      <w:r w:rsidRPr="007347DD">
        <w:rPr>
          <w:rFonts w:cs="Arial"/>
          <w:spacing w:val="2"/>
          <w:lang w:val="en-US"/>
        </w:rPr>
        <w:t>)) + max ((T</w:t>
      </w:r>
      <w:r w:rsidRPr="007347DD">
        <w:rPr>
          <w:rFonts w:cs="Arial"/>
          <w:spacing w:val="2"/>
          <w:vertAlign w:val="subscript"/>
          <w:lang w:val="en-US"/>
        </w:rPr>
        <w:t>BS off</w:t>
      </w:r>
      <w:r w:rsidRPr="007347DD">
        <w:rPr>
          <w:rFonts w:cs="Arial"/>
          <w:spacing w:val="2"/>
          <w:vertAlign w:val="subscript"/>
          <w:lang w:val="en-US"/>
        </w:rPr>
        <w:sym w:font="Wingdings" w:char="F0E8"/>
      </w:r>
      <w:r w:rsidRPr="007347DD">
        <w:rPr>
          <w:rFonts w:cs="Arial"/>
          <w:spacing w:val="2"/>
          <w:vertAlign w:val="subscript"/>
          <w:lang w:val="en-US"/>
        </w:rPr>
        <w:t xml:space="preserve"> on</w:t>
      </w:r>
      <w:r w:rsidRPr="007347DD">
        <w:rPr>
          <w:rFonts w:cs="Arial"/>
          <w:spacing w:val="2"/>
          <w:lang w:val="en-US"/>
        </w:rPr>
        <w:t>), (T</w:t>
      </w:r>
      <w:r w:rsidRPr="007347DD">
        <w:rPr>
          <w:rFonts w:cs="Arial"/>
          <w:spacing w:val="2"/>
          <w:vertAlign w:val="subscript"/>
          <w:lang w:val="en-US"/>
        </w:rPr>
        <w:t>UE on</w:t>
      </w:r>
      <w:r w:rsidRPr="007347DD">
        <w:rPr>
          <w:rFonts w:cs="Arial"/>
          <w:spacing w:val="2"/>
          <w:vertAlign w:val="subscript"/>
          <w:lang w:val="en-US"/>
        </w:rPr>
        <w:sym w:font="Wingdings" w:char="F0E8"/>
      </w:r>
      <w:r w:rsidRPr="007347DD">
        <w:rPr>
          <w:rFonts w:cs="Arial"/>
          <w:spacing w:val="2"/>
          <w:vertAlign w:val="subscript"/>
          <w:lang w:val="en-US"/>
        </w:rPr>
        <w:t xml:space="preserve"> off</w:t>
      </w:r>
      <w:r w:rsidRPr="007347DD">
        <w:rPr>
          <w:rFonts w:cs="Arial"/>
          <w:spacing w:val="2"/>
          <w:lang w:val="en-US"/>
        </w:rPr>
        <w:t>))</w:t>
      </w:r>
    </w:p>
    <w:p w14:paraId="3E82E6F0" w14:textId="2958BEF7" w:rsidR="00155DD7" w:rsidRDefault="00C05A1C" w:rsidP="0011440E">
      <w:pPr>
        <w:rPr>
          <w:lang w:val="en-US"/>
        </w:rPr>
      </w:pPr>
      <w:r>
        <w:t>The</w:t>
      </w:r>
      <w:r w:rsidR="003960DC">
        <w:t xml:space="preserve"> synchronization assumption, </w:t>
      </w:r>
      <w:r>
        <w:t xml:space="preserve">the guard </w:t>
      </w:r>
      <w:proofErr w:type="gramStart"/>
      <w:r>
        <w:t>period</w:t>
      </w:r>
      <w:proofErr w:type="gramEnd"/>
      <w:r>
        <w:t xml:space="preserve"> </w:t>
      </w:r>
      <w:r w:rsidR="003960DC">
        <w:t xml:space="preserve">and the </w:t>
      </w:r>
      <w:r w:rsidR="00366485">
        <w:t>assumptions</w:t>
      </w:r>
      <w:r w:rsidR="003960DC">
        <w:t xml:space="preserve"> that UL and DL TDD configurations are coordinated, </w:t>
      </w:r>
      <w:r>
        <w:t>ensures that we only have the TDD OFF power to consider.</w:t>
      </w:r>
      <w:r w:rsidR="005A6904">
        <w:rPr>
          <w:lang w:val="en-US"/>
        </w:rPr>
        <w:br/>
      </w:r>
    </w:p>
    <w:p w14:paraId="3EE2664C" w14:textId="36769CB0" w:rsidR="004D76BB" w:rsidRDefault="005A6904" w:rsidP="00DB59C1">
      <w:pPr>
        <w:keepNext/>
        <w:ind w:left="2160"/>
      </w:pPr>
      <w:r w:rsidRPr="005A6904">
        <w:rPr>
          <w:noProof/>
        </w:rPr>
        <mc:AlternateContent>
          <mc:Choice Requires="wpg">
            <w:drawing>
              <wp:inline distT="0" distB="0" distL="0" distR="0" wp14:anchorId="7F65EBD8" wp14:editId="3DDEFA93">
                <wp:extent cx="2391592" cy="1942441"/>
                <wp:effectExtent l="0" t="0" r="27940" b="0"/>
                <wp:docPr id="144" name="Group 11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1592" cy="1942441"/>
                          <a:chOff x="0" y="0"/>
                          <a:chExt cx="2391592" cy="1942441"/>
                        </a:xfrm>
                      </wpg:grpSpPr>
                      <wpg:grpSp>
                        <wpg:cNvPr id="145" name="Group 145">
                          <a:extLst/>
                        </wpg:cNvPr>
                        <wpg:cNvGrpSpPr/>
                        <wpg:grpSpPr>
                          <a:xfrm>
                            <a:off x="0" y="0"/>
                            <a:ext cx="1027612" cy="1828800"/>
                            <a:chOff x="0" y="0"/>
                            <a:chExt cx="1027612" cy="1828800"/>
                          </a:xfrm>
                        </wpg:grpSpPr>
                        <wps:wsp>
                          <wps:cNvPr id="146" name="Rectangle 146">
                            <a:extLst/>
                          </wps:cNvPr>
                          <wps:cNvSpPr/>
                          <wps:spPr bwMode="auto">
                            <a:xfrm>
                              <a:off x="0" y="0"/>
                              <a:ext cx="1027612" cy="182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none" lIns="72000" tIns="45720" rIns="7200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7" name="Group 147">
                            <a:extLst/>
                          </wpg:cNvPr>
                          <wpg:cNvGrpSpPr/>
                          <wpg:grpSpPr>
                            <a:xfrm>
                              <a:off x="712800" y="160020"/>
                              <a:ext cx="189626" cy="175260"/>
                              <a:chOff x="712800" y="160020"/>
                              <a:chExt cx="502920" cy="464820"/>
                            </a:xfrm>
                          </wpg:grpSpPr>
                          <wps:wsp>
                            <wps:cNvPr id="148" name="Straight Connector 148">
                              <a:extLst/>
                            </wps:cNvPr>
                            <wps:cNvCnPr/>
                            <wps:spPr bwMode="auto">
                              <a:xfrm>
                                <a:off x="712800" y="16002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9" name="Straight Connector 149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755460" y="16002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50" name="Group 150">
                            <a:extLst/>
                          </wpg:cNvPr>
                          <wpg:cNvGrpSpPr/>
                          <wpg:grpSpPr>
                            <a:xfrm>
                              <a:off x="728885" y="505093"/>
                              <a:ext cx="189626" cy="175260"/>
                              <a:chOff x="728885" y="505093"/>
                              <a:chExt cx="502920" cy="464820"/>
                            </a:xfrm>
                          </wpg:grpSpPr>
                          <wps:wsp>
                            <wps:cNvPr id="151" name="Straight Connector 151">
                              <a:extLst/>
                            </wps:cNvPr>
                            <wps:cNvCnPr/>
                            <wps:spPr bwMode="auto">
                              <a:xfrm>
                                <a:off x="728885" y="50509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2" name="Straight Connector 152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771545" y="50509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53" name="Group 153">
                            <a:extLst/>
                          </wpg:cNvPr>
                          <wpg:cNvGrpSpPr/>
                          <wpg:grpSpPr>
                            <a:xfrm>
                              <a:off x="392760" y="160020"/>
                              <a:ext cx="189626" cy="175260"/>
                              <a:chOff x="392760" y="160020"/>
                              <a:chExt cx="502920" cy="464820"/>
                            </a:xfrm>
                          </wpg:grpSpPr>
                          <wps:wsp>
                            <wps:cNvPr id="154" name="Straight Connector 154">
                              <a:extLst/>
                            </wps:cNvPr>
                            <wps:cNvCnPr/>
                            <wps:spPr bwMode="auto">
                              <a:xfrm>
                                <a:off x="392760" y="16002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5" name="Straight Connector 155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435420" y="16002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56" name="Group 156">
                            <a:extLst/>
                          </wpg:cNvPr>
                          <wpg:cNvGrpSpPr/>
                          <wpg:grpSpPr>
                            <a:xfrm>
                              <a:off x="87960" y="160020"/>
                              <a:ext cx="189626" cy="175260"/>
                              <a:chOff x="87960" y="160020"/>
                              <a:chExt cx="502920" cy="464820"/>
                            </a:xfrm>
                          </wpg:grpSpPr>
                          <wps:wsp>
                            <wps:cNvPr id="157" name="Straight Connector 157">
                              <a:extLst/>
                            </wps:cNvPr>
                            <wps:cNvCnPr/>
                            <wps:spPr bwMode="auto">
                              <a:xfrm>
                                <a:off x="87960" y="16002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8" name="Straight Connector 158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30620" y="16002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59" name="Group 159">
                            <a:extLst/>
                          </wpg:cNvPr>
                          <wpg:cNvGrpSpPr/>
                          <wpg:grpSpPr>
                            <a:xfrm>
                              <a:off x="728885" y="832753"/>
                              <a:ext cx="189626" cy="175260"/>
                              <a:chOff x="728885" y="832753"/>
                              <a:chExt cx="502920" cy="464820"/>
                            </a:xfrm>
                          </wpg:grpSpPr>
                          <wps:wsp>
                            <wps:cNvPr id="160" name="Straight Connector 160">
                              <a:extLst/>
                            </wps:cNvPr>
                            <wps:cNvCnPr/>
                            <wps:spPr bwMode="auto">
                              <a:xfrm>
                                <a:off x="728885" y="8327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1" name="Straight Connector 161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771545" y="8327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62" name="Group 162">
                            <a:extLst/>
                          </wpg:cNvPr>
                          <wpg:cNvGrpSpPr/>
                          <wpg:grpSpPr>
                            <a:xfrm>
                              <a:off x="744970" y="1516380"/>
                              <a:ext cx="189626" cy="175260"/>
                              <a:chOff x="744970" y="1516380"/>
                              <a:chExt cx="502920" cy="464820"/>
                            </a:xfrm>
                          </wpg:grpSpPr>
                          <wps:wsp>
                            <wps:cNvPr id="163" name="Straight Connector 163">
                              <a:extLst/>
                            </wps:cNvPr>
                            <wps:cNvCnPr/>
                            <wps:spPr bwMode="auto">
                              <a:xfrm>
                                <a:off x="744970" y="151638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4" name="Straight Connector 164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787630" y="151638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65" name="Group 165">
                            <a:extLst/>
                          </wpg:cNvPr>
                          <wpg:cNvGrpSpPr/>
                          <wpg:grpSpPr>
                            <a:xfrm>
                              <a:off x="723686" y="1175653"/>
                              <a:ext cx="189626" cy="175260"/>
                              <a:chOff x="723686" y="1175653"/>
                              <a:chExt cx="502920" cy="464820"/>
                            </a:xfrm>
                          </wpg:grpSpPr>
                          <wps:wsp>
                            <wps:cNvPr id="166" name="Straight Connector 166">
                              <a:extLst/>
                            </wps:cNvPr>
                            <wps:cNvCnPr/>
                            <wps:spPr bwMode="auto">
                              <a:xfrm>
                                <a:off x="723686" y="11756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7" name="Straight Connector 167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766346" y="11756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68" name="Group 168">
                            <a:extLst/>
                          </wpg:cNvPr>
                          <wpg:cNvGrpSpPr/>
                          <wpg:grpSpPr>
                            <a:xfrm>
                              <a:off x="120130" y="1516380"/>
                              <a:ext cx="189626" cy="175260"/>
                              <a:chOff x="120130" y="1516380"/>
                              <a:chExt cx="502920" cy="464820"/>
                            </a:xfrm>
                          </wpg:grpSpPr>
                          <wps:wsp>
                            <wps:cNvPr id="169" name="Straight Connector 169">
                              <a:extLst/>
                            </wps:cNvPr>
                            <wps:cNvCnPr/>
                            <wps:spPr bwMode="auto">
                              <a:xfrm>
                                <a:off x="120130" y="151638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70" name="Straight Connector 170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62790" y="151638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71" name="Group 171">
                            <a:extLst/>
                          </wpg:cNvPr>
                          <wpg:cNvGrpSpPr/>
                          <wpg:grpSpPr>
                            <a:xfrm>
                              <a:off x="427351" y="1516380"/>
                              <a:ext cx="189626" cy="175260"/>
                              <a:chOff x="427351" y="1516380"/>
                              <a:chExt cx="502920" cy="464820"/>
                            </a:xfrm>
                          </wpg:grpSpPr>
                          <wps:wsp>
                            <wps:cNvPr id="172" name="Straight Connector 172">
                              <a:extLst/>
                            </wps:cNvPr>
                            <wps:cNvCnPr/>
                            <wps:spPr bwMode="auto">
                              <a:xfrm>
                                <a:off x="427351" y="151638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73" name="Straight Connector 173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470011" y="151638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74" name="Group 174">
                            <a:extLst/>
                          </wpg:cNvPr>
                          <wpg:cNvGrpSpPr/>
                          <wpg:grpSpPr>
                            <a:xfrm>
                              <a:off x="392760" y="497131"/>
                              <a:ext cx="189626" cy="175260"/>
                              <a:chOff x="392760" y="497131"/>
                              <a:chExt cx="502920" cy="464820"/>
                            </a:xfrm>
                          </wpg:grpSpPr>
                          <wps:wsp>
                            <wps:cNvPr id="175" name="Straight Connector 175">
                              <a:extLst/>
                            </wps:cNvPr>
                            <wps:cNvCnPr/>
                            <wps:spPr bwMode="auto">
                              <a:xfrm>
                                <a:off x="392760" y="497131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76" name="Straight Connector 176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435420" y="497131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77" name="Group 177">
                            <a:extLst/>
                          </wpg:cNvPr>
                          <wpg:cNvGrpSpPr/>
                          <wpg:grpSpPr>
                            <a:xfrm>
                              <a:off x="381435" y="832753"/>
                              <a:ext cx="189626" cy="175260"/>
                              <a:chOff x="381435" y="832753"/>
                              <a:chExt cx="502920" cy="464820"/>
                            </a:xfrm>
                          </wpg:grpSpPr>
                          <wps:wsp>
                            <wps:cNvPr id="178" name="Straight Connector 178">
                              <a:extLst/>
                            </wps:cNvPr>
                            <wps:cNvCnPr/>
                            <wps:spPr bwMode="auto">
                              <a:xfrm>
                                <a:off x="381435" y="8327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79" name="Straight Connector 179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424095" y="8327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80" name="Group 180">
                            <a:extLst/>
                          </wpg:cNvPr>
                          <wpg:cNvGrpSpPr/>
                          <wpg:grpSpPr>
                            <a:xfrm>
                              <a:off x="104045" y="497131"/>
                              <a:ext cx="189626" cy="175260"/>
                              <a:chOff x="104045" y="497131"/>
                              <a:chExt cx="502920" cy="464820"/>
                            </a:xfrm>
                          </wpg:grpSpPr>
                          <wps:wsp>
                            <wps:cNvPr id="181" name="Straight Connector 181">
                              <a:extLst/>
                            </wps:cNvPr>
                            <wps:cNvCnPr/>
                            <wps:spPr bwMode="auto">
                              <a:xfrm>
                                <a:off x="104045" y="497131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2" name="Straight Connector 182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46705" y="497131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83" name="Group 183">
                            <a:extLst/>
                          </wpg:cNvPr>
                          <wpg:cNvGrpSpPr/>
                          <wpg:grpSpPr>
                            <a:xfrm>
                              <a:off x="377295" y="1175653"/>
                              <a:ext cx="189626" cy="175260"/>
                              <a:chOff x="377295" y="1175653"/>
                              <a:chExt cx="502920" cy="464820"/>
                            </a:xfrm>
                          </wpg:grpSpPr>
                          <wps:wsp>
                            <wps:cNvPr id="184" name="Straight Connector 184">
                              <a:extLst/>
                            </wps:cNvPr>
                            <wps:cNvCnPr/>
                            <wps:spPr bwMode="auto">
                              <a:xfrm>
                                <a:off x="377295" y="11756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5" name="Straight Connector 185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419955" y="11756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86" name="Group 186">
                            <a:extLst/>
                          </wpg:cNvPr>
                          <wpg:cNvGrpSpPr/>
                          <wpg:grpSpPr>
                            <a:xfrm>
                              <a:off x="98864" y="832753"/>
                              <a:ext cx="189626" cy="175260"/>
                              <a:chOff x="98864" y="832753"/>
                              <a:chExt cx="502920" cy="464820"/>
                            </a:xfrm>
                          </wpg:grpSpPr>
                          <wps:wsp>
                            <wps:cNvPr id="187" name="Straight Connector 187">
                              <a:extLst/>
                            </wps:cNvPr>
                            <wps:cNvCnPr/>
                            <wps:spPr bwMode="auto">
                              <a:xfrm>
                                <a:off x="98864" y="8327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8" name="Straight Connector 188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41524" y="8327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89" name="Group 189">
                            <a:extLst/>
                          </wpg:cNvPr>
                          <wpg:cNvGrpSpPr/>
                          <wpg:grpSpPr>
                            <a:xfrm>
                              <a:off x="120130" y="1175653"/>
                              <a:ext cx="189626" cy="175260"/>
                              <a:chOff x="120130" y="1175653"/>
                              <a:chExt cx="502920" cy="464820"/>
                            </a:xfrm>
                          </wpg:grpSpPr>
                          <wps:wsp>
                            <wps:cNvPr id="190" name="Straight Connector 190">
                              <a:extLst/>
                            </wps:cNvPr>
                            <wps:cNvCnPr/>
                            <wps:spPr bwMode="auto">
                              <a:xfrm>
                                <a:off x="120130" y="11756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1" name="Straight Connector 191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62790" y="11756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192" name="Group 192">
                          <a:extLst/>
                        </wpg:cNvPr>
                        <wpg:cNvGrpSpPr/>
                        <wpg:grpSpPr>
                          <a:xfrm>
                            <a:off x="1363980" y="0"/>
                            <a:ext cx="1027612" cy="1828800"/>
                            <a:chOff x="1363980" y="0"/>
                            <a:chExt cx="1027612" cy="1828800"/>
                          </a:xfrm>
                        </wpg:grpSpPr>
                        <wps:wsp>
                          <wps:cNvPr id="193" name="Rectangle 193">
                            <a:extLst/>
                          </wps:cNvPr>
                          <wps:cNvSpPr/>
                          <wps:spPr bwMode="auto">
                            <a:xfrm>
                              <a:off x="1363980" y="0"/>
                              <a:ext cx="1027612" cy="182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none" lIns="72000" tIns="45720" rIns="7200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4" name="Group 194">
                            <a:extLst/>
                          </wpg:cNvPr>
                          <wpg:cNvGrpSpPr/>
                          <wpg:grpSpPr>
                            <a:xfrm>
                              <a:off x="2076780" y="160020"/>
                              <a:ext cx="189626" cy="175260"/>
                              <a:chOff x="2076780" y="160020"/>
                              <a:chExt cx="502920" cy="464820"/>
                            </a:xfrm>
                          </wpg:grpSpPr>
                          <wps:wsp>
                            <wps:cNvPr id="195" name="Straight Connector 195">
                              <a:extLst/>
                            </wps:cNvPr>
                            <wps:cNvCnPr/>
                            <wps:spPr bwMode="auto">
                              <a:xfrm>
                                <a:off x="2076780" y="16002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6" name="Straight Connector 196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2119440" y="16002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97" name="Group 197">
                            <a:extLst/>
                          </wpg:cNvPr>
                          <wpg:cNvGrpSpPr/>
                          <wpg:grpSpPr>
                            <a:xfrm>
                              <a:off x="2092865" y="505093"/>
                              <a:ext cx="189626" cy="175260"/>
                              <a:chOff x="2092865" y="505093"/>
                              <a:chExt cx="502920" cy="464820"/>
                            </a:xfrm>
                          </wpg:grpSpPr>
                          <wps:wsp>
                            <wps:cNvPr id="198" name="Straight Connector 198">
                              <a:extLst/>
                            </wps:cNvPr>
                            <wps:cNvCnPr/>
                            <wps:spPr bwMode="auto">
                              <a:xfrm>
                                <a:off x="2092865" y="50509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9" name="Straight Connector 199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2135525" y="50509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00" name="Group 200">
                            <a:extLst/>
                          </wpg:cNvPr>
                          <wpg:cNvGrpSpPr/>
                          <wpg:grpSpPr>
                            <a:xfrm>
                              <a:off x="1756740" y="160020"/>
                              <a:ext cx="189626" cy="175260"/>
                              <a:chOff x="1756740" y="160020"/>
                              <a:chExt cx="502920" cy="464820"/>
                            </a:xfrm>
                          </wpg:grpSpPr>
                          <wps:wsp>
                            <wps:cNvPr id="201" name="Straight Connector 201">
                              <a:extLst/>
                            </wps:cNvPr>
                            <wps:cNvCnPr/>
                            <wps:spPr bwMode="auto">
                              <a:xfrm>
                                <a:off x="1756740" y="16002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2" name="Straight Connector 202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799400" y="16002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03" name="Group 203">
                            <a:extLst/>
                          </wpg:cNvPr>
                          <wpg:cNvGrpSpPr/>
                          <wpg:grpSpPr>
                            <a:xfrm>
                              <a:off x="1451940" y="160020"/>
                              <a:ext cx="189626" cy="175260"/>
                              <a:chOff x="1451940" y="160020"/>
                              <a:chExt cx="502920" cy="464820"/>
                            </a:xfrm>
                          </wpg:grpSpPr>
                          <wps:wsp>
                            <wps:cNvPr id="204" name="Straight Connector 204">
                              <a:extLst/>
                            </wps:cNvPr>
                            <wps:cNvCnPr/>
                            <wps:spPr bwMode="auto">
                              <a:xfrm>
                                <a:off x="1451940" y="16002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5" name="Straight Connector 205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494600" y="16002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06" name="Group 206">
                            <a:extLst/>
                          </wpg:cNvPr>
                          <wpg:cNvGrpSpPr/>
                          <wpg:grpSpPr>
                            <a:xfrm>
                              <a:off x="2092865" y="832753"/>
                              <a:ext cx="189626" cy="175260"/>
                              <a:chOff x="2092865" y="832753"/>
                              <a:chExt cx="502920" cy="464820"/>
                            </a:xfrm>
                          </wpg:grpSpPr>
                          <wps:wsp>
                            <wps:cNvPr id="207" name="Straight Connector 207">
                              <a:extLst/>
                            </wps:cNvPr>
                            <wps:cNvCnPr/>
                            <wps:spPr bwMode="auto">
                              <a:xfrm>
                                <a:off x="2092865" y="8327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8" name="Straight Connector 208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2135525" y="8327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09" name="Group 209">
                            <a:extLst/>
                          </wpg:cNvPr>
                          <wpg:cNvGrpSpPr/>
                          <wpg:grpSpPr>
                            <a:xfrm>
                              <a:off x="2108950" y="1516380"/>
                              <a:ext cx="189626" cy="175260"/>
                              <a:chOff x="2108950" y="1516380"/>
                              <a:chExt cx="502920" cy="464820"/>
                            </a:xfrm>
                          </wpg:grpSpPr>
                          <wps:wsp>
                            <wps:cNvPr id="210" name="Straight Connector 210">
                              <a:extLst/>
                            </wps:cNvPr>
                            <wps:cNvCnPr/>
                            <wps:spPr bwMode="auto">
                              <a:xfrm>
                                <a:off x="2108950" y="151638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11" name="Straight Connector 211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2151610" y="151638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12" name="Group 212">
                            <a:extLst/>
                          </wpg:cNvPr>
                          <wpg:cNvGrpSpPr/>
                          <wpg:grpSpPr>
                            <a:xfrm>
                              <a:off x="2087666" y="1175653"/>
                              <a:ext cx="189626" cy="175260"/>
                              <a:chOff x="2087666" y="1175653"/>
                              <a:chExt cx="502920" cy="464820"/>
                            </a:xfrm>
                          </wpg:grpSpPr>
                          <wps:wsp>
                            <wps:cNvPr id="213" name="Straight Connector 213">
                              <a:extLst/>
                            </wps:cNvPr>
                            <wps:cNvCnPr/>
                            <wps:spPr bwMode="auto">
                              <a:xfrm>
                                <a:off x="2087666" y="11756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14" name="Straight Connector 214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2130326" y="11756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15" name="Group 215">
                            <a:extLst/>
                          </wpg:cNvPr>
                          <wpg:cNvGrpSpPr/>
                          <wpg:grpSpPr>
                            <a:xfrm>
                              <a:off x="1484110" y="1516380"/>
                              <a:ext cx="189626" cy="175260"/>
                              <a:chOff x="1484110" y="1516380"/>
                              <a:chExt cx="502920" cy="464820"/>
                            </a:xfrm>
                          </wpg:grpSpPr>
                          <wps:wsp>
                            <wps:cNvPr id="216" name="Straight Connector 216">
                              <a:extLst/>
                            </wps:cNvPr>
                            <wps:cNvCnPr/>
                            <wps:spPr bwMode="auto">
                              <a:xfrm>
                                <a:off x="1484110" y="151638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17" name="Straight Connector 217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526770" y="151638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18" name="Group 218">
                            <a:extLst/>
                          </wpg:cNvPr>
                          <wpg:cNvGrpSpPr/>
                          <wpg:grpSpPr>
                            <a:xfrm>
                              <a:off x="1791331" y="1516380"/>
                              <a:ext cx="189626" cy="175260"/>
                              <a:chOff x="1791331" y="1516380"/>
                              <a:chExt cx="502920" cy="464820"/>
                            </a:xfrm>
                          </wpg:grpSpPr>
                          <wps:wsp>
                            <wps:cNvPr id="219" name="Straight Connector 219">
                              <a:extLst/>
                            </wps:cNvPr>
                            <wps:cNvCnPr/>
                            <wps:spPr bwMode="auto">
                              <a:xfrm>
                                <a:off x="1791331" y="1516380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0" name="Straight Connector 220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833991" y="1516380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21" name="Group 221">
                            <a:extLst/>
                          </wpg:cNvPr>
                          <wpg:cNvGrpSpPr/>
                          <wpg:grpSpPr>
                            <a:xfrm>
                              <a:off x="1756740" y="497131"/>
                              <a:ext cx="189626" cy="175260"/>
                              <a:chOff x="1756740" y="497131"/>
                              <a:chExt cx="502920" cy="464820"/>
                            </a:xfrm>
                          </wpg:grpSpPr>
                          <wps:wsp>
                            <wps:cNvPr id="222" name="Straight Connector 222">
                              <a:extLst/>
                            </wps:cNvPr>
                            <wps:cNvCnPr/>
                            <wps:spPr bwMode="auto">
                              <a:xfrm>
                                <a:off x="1756740" y="497131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Straight Connector 223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799400" y="497131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24" name="Group 224">
                            <a:extLst/>
                          </wpg:cNvPr>
                          <wpg:cNvGrpSpPr/>
                          <wpg:grpSpPr>
                            <a:xfrm>
                              <a:off x="1745415" y="832753"/>
                              <a:ext cx="189626" cy="175260"/>
                              <a:chOff x="1745415" y="832753"/>
                              <a:chExt cx="502920" cy="464820"/>
                            </a:xfrm>
                          </wpg:grpSpPr>
                          <wps:wsp>
                            <wps:cNvPr id="225" name="Straight Connector 225">
                              <a:extLst/>
                            </wps:cNvPr>
                            <wps:cNvCnPr/>
                            <wps:spPr bwMode="auto">
                              <a:xfrm>
                                <a:off x="1745415" y="8327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Straight Connector 226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788075" y="8327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27" name="Group 227">
                            <a:extLst/>
                          </wpg:cNvPr>
                          <wpg:cNvGrpSpPr/>
                          <wpg:grpSpPr>
                            <a:xfrm>
                              <a:off x="1468025" y="497131"/>
                              <a:ext cx="189626" cy="175260"/>
                              <a:chOff x="1468025" y="497131"/>
                              <a:chExt cx="502920" cy="464820"/>
                            </a:xfrm>
                          </wpg:grpSpPr>
                          <wps:wsp>
                            <wps:cNvPr id="228" name="Straight Connector 228">
                              <a:extLst/>
                            </wps:cNvPr>
                            <wps:cNvCnPr/>
                            <wps:spPr bwMode="auto">
                              <a:xfrm>
                                <a:off x="1468025" y="497131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Straight Connector 229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510685" y="497131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30" name="Group 230">
                            <a:extLst/>
                          </wpg:cNvPr>
                          <wpg:cNvGrpSpPr/>
                          <wpg:grpSpPr>
                            <a:xfrm>
                              <a:off x="1741275" y="1175653"/>
                              <a:ext cx="189626" cy="175260"/>
                              <a:chOff x="1741275" y="1175653"/>
                              <a:chExt cx="502920" cy="464820"/>
                            </a:xfrm>
                          </wpg:grpSpPr>
                          <wps:wsp>
                            <wps:cNvPr id="231" name="Straight Connector 231">
                              <a:extLst/>
                            </wps:cNvPr>
                            <wps:cNvCnPr/>
                            <wps:spPr bwMode="auto">
                              <a:xfrm>
                                <a:off x="1741275" y="11756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2" name="Straight Connector 232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783935" y="11756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33" name="Group 233">
                            <a:extLst/>
                          </wpg:cNvPr>
                          <wpg:cNvGrpSpPr/>
                          <wpg:grpSpPr>
                            <a:xfrm>
                              <a:off x="1462844" y="832753"/>
                              <a:ext cx="189626" cy="175260"/>
                              <a:chOff x="1462844" y="832753"/>
                              <a:chExt cx="502920" cy="464820"/>
                            </a:xfrm>
                          </wpg:grpSpPr>
                          <wps:wsp>
                            <wps:cNvPr id="234" name="Straight Connector 234">
                              <a:extLst/>
                            </wps:cNvPr>
                            <wps:cNvCnPr/>
                            <wps:spPr bwMode="auto">
                              <a:xfrm>
                                <a:off x="1462844" y="8327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Straight Connector 235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505504" y="8327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36" name="Group 236">
                            <a:extLst/>
                          </wpg:cNvPr>
                          <wpg:cNvGrpSpPr/>
                          <wpg:grpSpPr>
                            <a:xfrm>
                              <a:off x="1484110" y="1175653"/>
                              <a:ext cx="189626" cy="175260"/>
                              <a:chOff x="1484110" y="1175653"/>
                              <a:chExt cx="502920" cy="464820"/>
                            </a:xfrm>
                          </wpg:grpSpPr>
                          <wps:wsp>
                            <wps:cNvPr id="237" name="Straight Connector 237">
                              <a:extLst/>
                            </wps:cNvPr>
                            <wps:cNvCnPr/>
                            <wps:spPr bwMode="auto">
                              <a:xfrm>
                                <a:off x="1484110" y="1175653"/>
                                <a:ext cx="50292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Straight Connector 238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 flipH="1">
                                <a:off x="1526770" y="1175653"/>
                                <a:ext cx="403860" cy="46482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239" name="Straight Arrow Connector 239">
                          <a:extLst/>
                        </wps:cNvPr>
                        <wps:cNvCnPr/>
                        <wps:spPr bwMode="auto">
                          <a:xfrm>
                            <a:off x="1027612" y="1516380"/>
                            <a:ext cx="336368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40" name="TextBox 113">
                          <a:extLst/>
                        </wps:cNvPr>
                        <wps:cNvSpPr txBox="1"/>
                        <wps:spPr>
                          <a:xfrm>
                            <a:off x="1042402" y="1406501"/>
                            <a:ext cx="324485" cy="5359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46A00B" w14:textId="77777777" w:rsidR="00DC3D13" w:rsidRDefault="00DC3D13" w:rsidP="005A6904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65EBD8" id="Group 114" o:spid="_x0000_s1039" style="width:188.3pt;height:152.95pt;mso-position-horizontal-relative:char;mso-position-vertical-relative:line" coordsize="23915,19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">
                <v:group id="Group 145" o:spid="_x0000_s1040" style="position:absolute;width:10276;height:18288" coordsize="1027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rect id="Rectangle 146" o:spid="_x0000_s1041" style="position:absolute;width:10276;height:1828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" filled="f" strokecolor="black [3213]" strokeweight="1pt">
                    <v:stroke joinstyle="round"/>
                    <v:textbox inset="2mm,,2mm"/>
                  </v:rect>
                  <v:group id="Group 147" o:spid="_x0000_s1042" style="position:absolute;left:7128;top:1600;width:1896;height:1752" coordorigin="7128,1600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  <v:line id="Straight Connector 148" o:spid="_x0000_s1043" style="position:absolute;visibility:visible;mso-wrap-style:square" from="7128,1600" to="12157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" filled="t" fillcolor="#4472c4 [3204]" strokecolor="black [3213]" strokeweight="1pt"/>
                    <v:line id="Straight Connector 149" o:spid="_x0000_s1044" style="position:absolute;flip:x;visibility:visible;mso-wrap-style:square" from="7554,1600" to="11593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" filled="t" fillcolor="#4472c4 [3204]" strokecolor="black [3213]" strokeweight="1pt">
                      <o:lock v:ext="edit" shapetype="f"/>
                    </v:line>
                  </v:group>
                  <v:group id="Group 150" o:spid="_x0000_s1045" style="position:absolute;left:7288;top:5050;width:1897;height:1753" coordorigin="7288,5050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  <v:line id="Straight Connector 151" o:spid="_x0000_s1046" style="position:absolute;visibility:visible;mso-wrap-style:square" from="7288,5050" to="12318,9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" filled="t" fillcolor="#4472c4 [3204]" strokecolor="black [3213]" strokeweight="1pt"/>
                    <v:line id="Straight Connector 152" o:spid="_x0000_s1047" style="position:absolute;flip:x;visibility:visible;mso-wrap-style:square" from="7715,5050" to="11754,9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  <v:group id="Group 153" o:spid="_x0000_s1048" style="position:absolute;left:3927;top:1600;width:1896;height:1752" coordorigin="3927,1600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  <v:line id="Straight Connector 154" o:spid="_x0000_s1049" style="position:absolute;visibility:visible;mso-wrap-style:square" from="3927,1600" to="8956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" filled="t" fillcolor="#4472c4 [3204]" strokecolor="black [3213]" strokeweight="1pt"/>
                    <v:line id="Straight Connector 155" o:spid="_x0000_s1050" style="position:absolute;flip:x;visibility:visible;mso-wrap-style:square" from="4354,1600" to="8392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  <v:group id="Group 156" o:spid="_x0000_s1051" style="position:absolute;left:879;top:1600;width:1896;height:1752" coordorigin="879,1600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      <v:line id="Straight Connector 157" o:spid="_x0000_s1052" style="position:absolute;visibility:visible;mso-wrap-style:square" from="879,1600" to="5908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" filled="t" fillcolor="#4472c4 [3204]" strokecolor="black [3213]" strokeweight="1pt"/>
                    <v:line id="Straight Connector 158" o:spid="_x0000_s1053" style="position:absolute;flip:x;visibility:visible;mso-wrap-style:square" from="1306,1600" to="5344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" filled="t" fillcolor="#4472c4 [3204]" strokecolor="black [3213]" strokeweight="1pt">
                      <o:lock v:ext="edit" shapetype="f"/>
                    </v:line>
                  </v:group>
                  <v:group id="Group 159" o:spid="_x0000_s1054" style="position:absolute;left:7288;top:8327;width:1897;height:1753" coordorigin="7288,8327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<v:line id="Straight Connector 160" o:spid="_x0000_s1055" style="position:absolute;visibility:visible;mso-wrap-style:square" from="7288,8327" to="12318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" filled="t" fillcolor="#4472c4 [3204]" strokecolor="black [3213]" strokeweight="1pt"/>
                    <v:line id="Straight Connector 161" o:spid="_x0000_s1056" style="position:absolute;flip:x;visibility:visible;mso-wrap-style:square" from="7715,8327" to="11754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  <v:group id="Group 162" o:spid="_x0000_s1057" style="position:absolute;left:7449;top:15163;width:1896;height:1753" coordorigin="7449,15163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  <v:line id="Straight Connector 163" o:spid="_x0000_s1058" style="position:absolute;visibility:visible;mso-wrap-style:square" from="7449,15163" to="12478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" filled="t" fillcolor="#4472c4 [3204]" strokecolor="black [3213]" strokeweight="1pt"/>
                    <v:line id="Straight Connector 164" o:spid="_x0000_s1059" style="position:absolute;flip:x;visibility:visible;mso-wrap-style:square" from="7876,15163" to="11914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  <v:group id="Group 165" o:spid="_x0000_s1060" style="position:absolute;left:7236;top:11756;width:1897;height:1753" coordorigin="7236,11756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  <v:line id="Straight Connector 166" o:spid="_x0000_s1061" style="position:absolute;visibility:visible;mso-wrap-style:square" from="7236,11756" to="12266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" filled="t" fillcolor="#4472c4 [3204]" strokecolor="black [3213]" strokeweight="1pt"/>
                    <v:line id="Straight Connector 167" o:spid="_x0000_s1062" style="position:absolute;flip:x;visibility:visible;mso-wrap-style:square" from="7663,11756" to="11702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  <v:group id="Group 168" o:spid="_x0000_s1063" style="position:absolute;left:1201;top:15163;width:1896;height:1753" coordorigin="1201,15163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<v:line id="Straight Connector 169" o:spid="_x0000_s1064" style="position:absolute;visibility:visible;mso-wrap-style:square" from="1201,15163" to="6230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" filled="t" fillcolor="#4472c4 [3204]" strokecolor="black [3213]" strokeweight="1pt"/>
                    <v:line id="Straight Connector 170" o:spid="_x0000_s1065" style="position:absolute;flip:x;visibility:visible;mso-wrap-style:square" from="1627,15163" to="5666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" filled="t" fillcolor="#4472c4 [3204]" strokecolor="black [3213]" strokeweight="1pt">
                      <o:lock v:ext="edit" shapetype="f"/>
                    </v:line>
                  </v:group>
                  <v:group id="Group 171" o:spid="_x0000_s1066" style="position:absolute;left:4273;top:15163;width:1896;height:1753" coordorigin="4273,15163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  <v:line id="Straight Connector 172" o:spid="_x0000_s1067" style="position:absolute;visibility:visible;mso-wrap-style:square" from="4273,15163" to="9302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" filled="t" fillcolor="#4472c4 [3204]" strokecolor="black [3213]" strokeweight="1pt"/>
                    <v:line id="Straight Connector 173" o:spid="_x0000_s1068" style="position:absolute;flip:x;visibility:visible;mso-wrap-style:square" from="4700,15163" to="8738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" filled="t" fillcolor="#4472c4 [3204]" strokecolor="black [3213]" strokeweight="1pt">
                      <o:lock v:ext="edit" shapetype="f"/>
                    </v:line>
                  </v:group>
                  <v:group id="Group 174" o:spid="_x0000_s1069" style="position:absolute;left:3927;top:4971;width:1896;height:1752" coordorigin="3927,4971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  <v:line id="Straight Connector 175" o:spid="_x0000_s1070" style="position:absolute;visibility:visible;mso-wrap-style:square" from="3927,4971" to="8956,9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" filled="t" fillcolor="#4472c4 [3204]" strokecolor="black [3213]" strokeweight="1pt"/>
                    <v:line id="Straight Connector 176" o:spid="_x0000_s1071" style="position:absolute;flip:x;visibility:visible;mso-wrap-style:square" from="4354,4971" to="8392,9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  <v:group id="Group 177" o:spid="_x0000_s1072" style="position:absolute;left:3814;top:8327;width:1896;height:1753" coordorigin="3814,8327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<v:line id="Straight Connector 178" o:spid="_x0000_s1073" style="position:absolute;visibility:visible;mso-wrap-style:square" from="3814,8327" to="8843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" filled="t" fillcolor="#4472c4 [3204]" strokecolor="black [3213]" strokeweight="1pt"/>
                    <v:line id="Straight Connector 179" o:spid="_x0000_s1074" style="position:absolute;flip:x;visibility:visible;mso-wrap-style:square" from="4240,8327" to="8279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" filled="t" fillcolor="#4472c4 [3204]" strokecolor="black [3213]" strokeweight="1pt">
                      <o:lock v:ext="edit" shapetype="f"/>
                    </v:line>
                  </v:group>
                  <v:group id="Group 180" o:spid="_x0000_s1075" style="position:absolute;left:1040;top:4971;width:1896;height:1752" coordorigin="1040,4971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line id="Straight Connector 181" o:spid="_x0000_s1076" style="position:absolute;visibility:visible;mso-wrap-style:square" from="1040,4971" to="6069,9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" filled="t" fillcolor="#4472c4 [3204]" strokecolor="black [3213]" strokeweight="1pt"/>
                    <v:line id="Straight Connector 182" o:spid="_x0000_s1077" style="position:absolute;flip:x;visibility:visible;mso-wrap-style:square" from="1467,4971" to="5505,9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  <v:group id="Group 183" o:spid="_x0000_s1078" style="position:absolute;left:3772;top:11756;width:1897;height:1753" coordorigin="3772,11756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<v:line id="Straight Connector 184" o:spid="_x0000_s1079" style="position:absolute;visibility:visible;mso-wrap-style:square" from="3772,11756" to="8802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" filled="t" fillcolor="#4472c4 [3204]" strokecolor="black [3213]" strokeweight="1pt"/>
                    <v:line id="Straight Connector 185" o:spid="_x0000_s1080" style="position:absolute;flip:x;visibility:visible;mso-wrap-style:square" from="4199,11756" to="8238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  <v:group id="Group 186" o:spid="_x0000_s1081" style="position:absolute;left:988;top:8327;width:1896;height:1753" coordorigin="988,8327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<v:line id="Straight Connector 187" o:spid="_x0000_s1082" style="position:absolute;visibility:visible;mso-wrap-style:square" from="988,8327" to="6017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" filled="t" fillcolor="#4472c4 [3204]" strokecolor="black [3213]" strokeweight="1pt"/>
                    <v:line id="Straight Connector 188" o:spid="_x0000_s1083" style="position:absolute;flip:x;visibility:visible;mso-wrap-style:square" from="1415,8327" to="5453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" filled="t" fillcolor="#4472c4 [3204]" strokecolor="black [3213]" strokeweight="1pt">
                      <o:lock v:ext="edit" shapetype="f"/>
                    </v:line>
                  </v:group>
                  <v:group id="Group 189" o:spid="_x0000_s1084" style="position:absolute;left:1201;top:11756;width:1896;height:1753" coordorigin="1201,11756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  <v:line id="Straight Connector 190" o:spid="_x0000_s1085" style="position:absolute;visibility:visible;mso-wrap-style:square" from="1201,11756" to="6230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" filled="t" fillcolor="#4472c4 [3204]" strokecolor="black [3213]" strokeweight="1pt"/>
                    <v:line id="Straight Connector 191" o:spid="_x0000_s1086" style="position:absolute;flip:x;visibility:visible;mso-wrap-style:square" from="1627,11756" to="5666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</v:group>
                <v:group id="Group 192" o:spid="_x0000_s1087" style="position:absolute;left:13639;width:10276;height:18288" coordorigin="13639" coordsize="10276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rect id="Rectangle 193" o:spid="_x0000_s1088" style="position:absolute;left:13639;width:10276;height:1828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" filled="f" strokecolor="black [3213]" strokeweight="1pt">
                    <v:stroke joinstyle="round"/>
                    <v:textbox inset="2mm,,2mm"/>
                  </v:rect>
                  <v:group id="Group 194" o:spid="_x0000_s1089" style="position:absolute;left:20767;top:1600;width:1897;height:1752" coordorigin="20767,1600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  <v:line id="Straight Connector 195" o:spid="_x0000_s1090" style="position:absolute;visibility:visible;mso-wrap-style:square" from="20767,1600" to="25797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" filled="t" fillcolor="#4472c4 [3204]" strokecolor="black [3213]" strokeweight="1pt"/>
                    <v:line id="Straight Connector 196" o:spid="_x0000_s1091" style="position:absolute;flip:x;visibility:visible;mso-wrap-style:square" from="21194,1600" to="25233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  <v:group id="Group 197" o:spid="_x0000_s1092" style="position:absolute;left:20928;top:5050;width:1896;height:1753" coordorigin="20928,5050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  <v:line id="Straight Connector 198" o:spid="_x0000_s1093" style="position:absolute;visibility:visible;mso-wrap-style:square" from="20928,5050" to="25957,9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" filled="t" fillcolor="#4472c4 [3204]" strokecolor="black [3213]" strokeweight="1pt"/>
                    <v:line id="Straight Connector 199" o:spid="_x0000_s1094" style="position:absolute;flip:x;visibility:visible;mso-wrap-style:square" from="21355,5050" to="25393,9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  <v:group id="Group 200" o:spid="_x0000_s1095" style="position:absolute;left:17567;top:1600;width:1896;height:1752" coordorigin="17567,1600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  <v:line id="Straight Connector 201" o:spid="_x0000_s1096" style="position:absolute;visibility:visible;mso-wrap-style:square" from="17567,1600" to="22596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" filled="t" fillcolor="#4472c4 [3204]" strokecolor="black [3213]" strokeweight="1pt"/>
                    <v:line id="Straight Connector 202" o:spid="_x0000_s1097" style="position:absolute;flip:x;visibility:visible;mso-wrap-style:square" from="17994,1600" to="22032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" filled="t" fillcolor="#4472c4 [3204]" strokecolor="black [3213]" strokeweight="1pt">
                      <o:lock v:ext="edit" shapetype="f"/>
                    </v:line>
                  </v:group>
                  <v:group id="Group 203" o:spid="_x0000_s1098" style="position:absolute;left:14519;top:1600;width:1896;height:1752" coordorigin="14519,1600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  <v:line id="Straight Connector 204" o:spid="_x0000_s1099" style="position:absolute;visibility:visible;mso-wrap-style:square" from="14519,1600" to="19548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" filled="t" fillcolor="#4472c4 [3204]" strokecolor="black [3213]" strokeweight="1pt"/>
                    <v:line id="Straight Connector 205" o:spid="_x0000_s1100" style="position:absolute;flip:x;visibility:visible;mso-wrap-style:square" from="14946,1600" to="18984,6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" filled="t" fillcolor="#4472c4 [3204]" strokecolor="black [3213]" strokeweight="1pt">
                      <o:lock v:ext="edit" shapetype="f"/>
                    </v:line>
                  </v:group>
                  <v:group id="Group 206" o:spid="_x0000_s1101" style="position:absolute;left:20928;top:8327;width:1896;height:1753" coordorigin="20928,8327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<v:line id="Straight Connector 207" o:spid="_x0000_s1102" style="position:absolute;visibility:visible;mso-wrap-style:square" from="20928,8327" to="25957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" filled="t" fillcolor="#4472c4 [3204]" strokecolor="black [3213]" strokeweight="1pt"/>
                    <v:line id="Straight Connector 208" o:spid="_x0000_s1103" style="position:absolute;flip:x;visibility:visible;mso-wrap-style:square" from="21355,8327" to="25393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" filled="t" fillcolor="#4472c4 [3204]" strokecolor="black [3213]" strokeweight="1pt">
                      <o:lock v:ext="edit" shapetype="f"/>
                    </v:line>
                  </v:group>
                  <v:group id="Group 209" o:spid="_x0000_s1104" style="position:absolute;left:21089;top:15163;width:1896;height:1753" coordorigin="21089,15163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<v:line id="Straight Connector 210" o:spid="_x0000_s1105" style="position:absolute;visibility:visible;mso-wrap-style:square" from="21089,15163" to="26118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" filled="t" fillcolor="#4472c4 [3204]" strokecolor="black [3213]" strokeweight="1pt"/>
                    <v:line id="Straight Connector 211" o:spid="_x0000_s1106" style="position:absolute;flip:x;visibility:visible;mso-wrap-style:square" from="21516,15163" to="25554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" filled="t" fillcolor="#4472c4 [3204]" strokecolor="black [3213]" strokeweight="1pt">
                      <o:lock v:ext="edit" shapetype="f"/>
                    </v:line>
                  </v:group>
                  <v:group id="Group 212" o:spid="_x0000_s1107" style="position:absolute;left:20876;top:11756;width:1896;height:1753" coordorigin="20876,11756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  <v:line id="Straight Connector 213" o:spid="_x0000_s1108" style="position:absolute;visibility:visible;mso-wrap-style:square" from="20876,11756" to="25905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" filled="t" fillcolor="#4472c4 [3204]" strokecolor="black [3213]" strokeweight="1pt"/>
                    <v:line id="Straight Connector 214" o:spid="_x0000_s1109" style="position:absolute;flip:x;visibility:visible;mso-wrap-style:square" from="21303,11756" to="25341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" filled="t" fillcolor="#4472c4 [3204]" strokecolor="black [3213]" strokeweight="1pt">
                      <o:lock v:ext="edit" shapetype="f"/>
                    </v:line>
                  </v:group>
                  <v:group id="Group 215" o:spid="_x0000_s1110" style="position:absolute;left:14841;top:15163;width:1896;height:1753" coordorigin="14841,15163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  <v:line id="Straight Connector 216" o:spid="_x0000_s1111" style="position:absolute;visibility:visible;mso-wrap-style:square" from="14841,15163" to="19870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" filled="t" fillcolor="#4472c4 [3204]" strokecolor="black [3213]" strokeweight="1pt"/>
                    <v:line id="Straight Connector 217" o:spid="_x0000_s1112" style="position:absolute;flip:x;visibility:visible;mso-wrap-style:square" from="15267,15163" to="19306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" filled="t" fillcolor="#4472c4 [3204]" strokecolor="black [3213]" strokeweight="1pt">
                      <o:lock v:ext="edit" shapetype="f"/>
                    </v:line>
                  </v:group>
                  <v:group id="Group 218" o:spid="_x0000_s1113" style="position:absolute;left:17913;top:15163;width:1896;height:1753" coordorigin="17913,15163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  <v:line id="Straight Connector 219" o:spid="_x0000_s1114" style="position:absolute;visibility:visible;mso-wrap-style:square" from="17913,15163" to="22942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" filled="t" fillcolor="#4472c4 [3204]" strokecolor="black [3213]" strokeweight="1pt"/>
                    <v:line id="Straight Connector 220" o:spid="_x0000_s1115" style="position:absolute;flip:x;visibility:visible;mso-wrap-style:square" from="18339,15163" to="22378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" filled="t" fillcolor="#4472c4 [3204]" strokecolor="black [3213]" strokeweight="1pt">
                      <o:lock v:ext="edit" shapetype="f"/>
                    </v:line>
                  </v:group>
                  <v:group id="Group 221" o:spid="_x0000_s1116" style="position:absolute;left:17567;top:4971;width:1896;height:1752" coordorigin="17567,4971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  <v:line id="Straight Connector 222" o:spid="_x0000_s1117" style="position:absolute;visibility:visible;mso-wrap-style:square" from="17567,4971" to="22596,9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" filled="t" fillcolor="#4472c4 [3204]" strokecolor="black [3213]" strokeweight="1pt"/>
                    <v:line id="Straight Connector 223" o:spid="_x0000_s1118" style="position:absolute;flip:x;visibility:visible;mso-wrap-style:square" from="17994,4971" to="22032,9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" filled="t" fillcolor="#4472c4 [3204]" strokecolor="black [3213]" strokeweight="1pt">
                      <o:lock v:ext="edit" shapetype="f"/>
                    </v:line>
                  </v:group>
                  <v:group id="Group 224" o:spid="_x0000_s1119" style="position:absolute;left:17454;top:8327;width:1896;height:1753" coordorigin="17454,8327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  <v:line id="Straight Connector 225" o:spid="_x0000_s1120" style="position:absolute;visibility:visible;mso-wrap-style:square" from="17454,8327" to="22483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" filled="t" fillcolor="#4472c4 [3204]" strokecolor="black [3213]" strokeweight="1pt"/>
                    <v:line id="Straight Connector 226" o:spid="_x0000_s1121" style="position:absolute;flip:x;visibility:visible;mso-wrap-style:square" from="17880,8327" to="21919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" filled="t" fillcolor="#4472c4 [3204]" strokecolor="black [3213]" strokeweight="1pt">
                      <o:lock v:ext="edit" shapetype="f"/>
                    </v:line>
                  </v:group>
                  <v:group id="Group 227" o:spid="_x0000_s1122" style="position:absolute;left:14680;top:4971;width:1896;height:1752" coordorigin="14680,4971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  <v:line id="Straight Connector 228" o:spid="_x0000_s1123" style="position:absolute;visibility:visible;mso-wrap-style:square" from="14680,4971" to="19709,9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" filled="t" fillcolor="#4472c4 [3204]" strokecolor="black [3213]" strokeweight="1pt"/>
                    <v:line id="Straight Connector 229" o:spid="_x0000_s1124" style="position:absolute;flip:x;visibility:visible;mso-wrap-style:square" from="15106,4971" to="19145,9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" filled="t" fillcolor="#4472c4 [3204]" strokecolor="black [3213]" strokeweight="1pt">
                      <o:lock v:ext="edit" shapetype="f"/>
                    </v:line>
                  </v:group>
                  <v:group id="Group 230" o:spid="_x0000_s1125" style="position:absolute;left:17412;top:11756;width:1897;height:1753" coordorigin="17412,11756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  <v:line id="Straight Connector 231" o:spid="_x0000_s1126" style="position:absolute;visibility:visible;mso-wrap-style:square" from="17412,11756" to="22441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" filled="t" fillcolor="#4472c4 [3204]" strokecolor="black [3213]" strokeweight="1pt"/>
                    <v:line id="Straight Connector 232" o:spid="_x0000_s1127" style="position:absolute;flip:x;visibility:visible;mso-wrap-style:square" from="17839,11756" to="21877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" filled="t" fillcolor="#4472c4 [3204]" strokecolor="black [3213]" strokeweight="1pt">
                      <o:lock v:ext="edit" shapetype="f"/>
                    </v:line>
                  </v:group>
                  <v:group id="Group 233" o:spid="_x0000_s1128" style="position:absolute;left:14628;top:8327;width:1896;height:1753" coordorigin="14628,8327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  <v:line id="Straight Connector 234" o:spid="_x0000_s1129" style="position:absolute;visibility:visible;mso-wrap-style:square" from="14628,8327" to="19657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" filled="t" fillcolor="#4472c4 [3204]" strokecolor="black [3213]" strokeweight="1pt"/>
                    <v:line id="Straight Connector 235" o:spid="_x0000_s1130" style="position:absolute;flip:x;visibility:visible;mso-wrap-style:square" from="15055,8327" to="19093,12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" filled="t" fillcolor="#4472c4 [3204]" strokecolor="black [3213]" strokeweight="1pt">
                      <o:lock v:ext="edit" shapetype="f"/>
                    </v:line>
                  </v:group>
                  <v:group id="Group 236" o:spid="_x0000_s1131" style="position:absolute;left:14841;top:11756;width:1896;height:1753" coordorigin="14841,11756" coordsize="5029,4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  <v:line id="Straight Connector 237" o:spid="_x0000_s1132" style="position:absolute;visibility:visible;mso-wrap-style:square" from="14841,11756" to="19870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" filled="t" fillcolor="#4472c4 [3204]" strokecolor="black [3213]" strokeweight="1pt"/>
                    <v:line id="Straight Connector 238" o:spid="_x0000_s1133" style="position:absolute;flip:x;visibility:visible;mso-wrap-style:square" from="15267,11756" to="19306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" filled="t" fillcolor="#4472c4 [3204]" strokecolor="black [3213]" strokeweight="1pt">
                      <o:lock v:ext="edit" shapetype="f"/>
                    </v:line>
                  </v:group>
                </v:group>
                <v:shape id="Straight Arrow Connector 239" o:spid="_x0000_s1134" type="#_x0000_t32" style="position:absolute;left:10276;top:15163;width:33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" filled="t" fillcolor="#4472c4 [3204]" strokecolor="black [3213]" strokeweight="1pt">
                  <v:stroke startarrow="block" endarrow="block"/>
                </v:shape>
                <v:shape id="TextBox 113" o:spid="_x0000_s1135" type="#_x0000_t202" style="position:absolute;left:10424;top:14065;width:3244;height:53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" filled="f" stroked="f">
                  <v:textbox style="mso-fit-shape-to-text:t">
                    <w:txbxContent>
                      <w:p w14:paraId="3E46A00B" w14:textId="77777777" w:rsidR="00DC3D13" w:rsidRDefault="00DC3D13" w:rsidP="005A6904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E7B34AC" w14:textId="3E5817F7" w:rsidR="00155DD7" w:rsidRDefault="004D76BB" w:rsidP="004D76BB">
      <w:pPr>
        <w:pStyle w:val="Caption"/>
      </w:pPr>
      <w:r>
        <w:t xml:space="preserve">Figure </w:t>
      </w:r>
      <w:r w:rsidR="00C90B1C">
        <w:t>2</w:t>
      </w:r>
      <w:r w:rsidR="00537922">
        <w:t>: The colocation</w:t>
      </w:r>
      <w:r w:rsidR="005A6904">
        <w:t xml:space="preserve"> case</w:t>
      </w:r>
      <w:r w:rsidR="00C57199">
        <w:t>.</w:t>
      </w:r>
    </w:p>
    <w:p w14:paraId="549C21B7" w14:textId="0034E42B" w:rsidR="003960DC" w:rsidRDefault="003960DC" w:rsidP="003960DC">
      <w:pPr>
        <w:rPr>
          <w:lang w:val="en-US" w:eastAsia="en-US"/>
        </w:rPr>
      </w:pPr>
      <w:r w:rsidRPr="009F1CFE">
        <w:rPr>
          <w:lang w:val="en-US" w:eastAsia="en-US"/>
        </w:rPr>
        <w:t>However, this case is governed by the OTA reference sensitivity. Equipment not conforming to reference sensitivity requirements would self desense their own transceiver array and its neighboring</w:t>
      </w:r>
      <w:r w:rsidR="00366485">
        <w:rPr>
          <w:lang w:val="en-US" w:eastAsia="en-US"/>
        </w:rPr>
        <w:t xml:space="preserve"> sectors, even in</w:t>
      </w:r>
      <w:r w:rsidR="009F1CFE">
        <w:rPr>
          <w:lang w:val="en-US" w:eastAsia="en-US"/>
        </w:rPr>
        <w:t xml:space="preserve"> its own channel. In this </w:t>
      </w:r>
      <w:r w:rsidR="002C7F9A">
        <w:rPr>
          <w:lang w:val="en-US" w:eastAsia="en-US"/>
        </w:rPr>
        <w:t xml:space="preserve">colocation </w:t>
      </w:r>
      <w:r w:rsidR="009F1CFE">
        <w:rPr>
          <w:lang w:val="en-US" w:eastAsia="en-US"/>
        </w:rPr>
        <w:t xml:space="preserve">case we would have </w:t>
      </w:r>
      <w:r w:rsidR="00A044D9">
        <w:rPr>
          <w:lang w:val="en-US" w:eastAsia="en-US"/>
        </w:rPr>
        <w:t xml:space="preserve">some additional protection, since this is a </w:t>
      </w:r>
      <w:r w:rsidR="00366485">
        <w:rPr>
          <w:lang w:val="en-US" w:eastAsia="en-US"/>
        </w:rPr>
        <w:t>neighbor</w:t>
      </w:r>
      <w:r w:rsidR="00A044D9">
        <w:rPr>
          <w:lang w:val="en-US" w:eastAsia="en-US"/>
        </w:rPr>
        <w:t xml:space="preserve"> carrier, even if it is in the same band.</w:t>
      </w:r>
    </w:p>
    <w:p w14:paraId="7BC48444" w14:textId="39D910AC" w:rsidR="00A044D9" w:rsidRPr="00A044D9" w:rsidRDefault="00FE03E3" w:rsidP="003960DC">
      <w:pPr>
        <w:rPr>
          <w:b/>
          <w:lang w:val="en-US" w:eastAsia="en-US"/>
        </w:rPr>
      </w:pPr>
      <w:r>
        <w:rPr>
          <w:b/>
          <w:lang w:val="en-US" w:eastAsia="en-US"/>
        </w:rPr>
        <w:t>Observation 3</w:t>
      </w:r>
      <w:r w:rsidR="00A044D9" w:rsidRPr="00383E44">
        <w:rPr>
          <w:b/>
          <w:lang w:val="en-US" w:eastAsia="en-US"/>
        </w:rPr>
        <w:t xml:space="preserve">: </w:t>
      </w:r>
      <w:r w:rsidR="00A044D9">
        <w:rPr>
          <w:b/>
          <w:lang w:val="en-US" w:eastAsia="en-US"/>
        </w:rPr>
        <w:t>OTA reference sensitivity is the dimensioning requirement for the colocation case.</w:t>
      </w:r>
    </w:p>
    <w:p w14:paraId="5DE80921" w14:textId="0A2F5C44" w:rsidR="00CE7781" w:rsidRPr="00534C36" w:rsidRDefault="007A00D3" w:rsidP="00F70F36">
      <w:pPr>
        <w:pStyle w:val="Heading2"/>
      </w:pPr>
      <w:r>
        <w:t>2.3 The sector site case</w:t>
      </w:r>
      <w:r w:rsidR="00501D3D">
        <w:t xml:space="preserve"> for FR2</w:t>
      </w:r>
    </w:p>
    <w:p w14:paraId="71C0D0FB" w14:textId="1B255E7B" w:rsidR="00473597" w:rsidRDefault="007A00D3" w:rsidP="00713B08">
      <w:pPr>
        <w:rPr>
          <w:lang w:val="en-US" w:eastAsia="en-US"/>
        </w:rPr>
      </w:pPr>
      <w:r>
        <w:rPr>
          <w:lang w:val="en-US" w:eastAsia="en-US"/>
        </w:rPr>
        <w:t>The sector site case deals with different sectors of one site</w:t>
      </w:r>
      <w:r w:rsidR="00534C36">
        <w:rPr>
          <w:lang w:val="en-US" w:eastAsia="en-US"/>
        </w:rPr>
        <w:t>.</w:t>
      </w:r>
      <w:r w:rsidR="00A044D9">
        <w:rPr>
          <w:lang w:val="en-US" w:eastAsia="en-US"/>
        </w:rPr>
        <w:t xml:space="preserve"> </w:t>
      </w:r>
      <w:r w:rsidR="00473597" w:rsidRPr="00A044D9">
        <w:rPr>
          <w:lang w:val="en-US" w:eastAsia="en-US"/>
        </w:rPr>
        <w:t xml:space="preserve">However, this case is </w:t>
      </w:r>
      <w:r w:rsidR="00A044D9" w:rsidRPr="00A044D9">
        <w:rPr>
          <w:lang w:val="en-US" w:eastAsia="en-US"/>
        </w:rPr>
        <w:t xml:space="preserve">also </w:t>
      </w:r>
      <w:r w:rsidR="00F00A1E" w:rsidRPr="00A044D9">
        <w:rPr>
          <w:lang w:val="en-US" w:eastAsia="en-US"/>
        </w:rPr>
        <w:t>governed</w:t>
      </w:r>
      <w:r w:rsidR="00473597" w:rsidRPr="00A044D9">
        <w:rPr>
          <w:lang w:val="en-US" w:eastAsia="en-US"/>
        </w:rPr>
        <w:t xml:space="preserve"> by the OTA reference </w:t>
      </w:r>
      <w:r w:rsidR="00F00A1E" w:rsidRPr="00A044D9">
        <w:rPr>
          <w:lang w:val="en-US" w:eastAsia="en-US"/>
        </w:rPr>
        <w:t>sensitivity</w:t>
      </w:r>
      <w:r w:rsidR="00473597" w:rsidRPr="00A044D9">
        <w:rPr>
          <w:lang w:val="en-US" w:eastAsia="en-US"/>
        </w:rPr>
        <w:t xml:space="preserve">. Equipment not </w:t>
      </w:r>
      <w:r w:rsidR="00F00A1E" w:rsidRPr="00A044D9">
        <w:rPr>
          <w:lang w:val="en-US" w:eastAsia="en-US"/>
        </w:rPr>
        <w:t>conforming</w:t>
      </w:r>
      <w:r w:rsidR="00473597" w:rsidRPr="00A044D9">
        <w:rPr>
          <w:lang w:val="en-US" w:eastAsia="en-US"/>
        </w:rPr>
        <w:t xml:space="preserve"> to reference sensitivity requirements would self desense their own </w:t>
      </w:r>
      <w:r w:rsidR="00F00A1E" w:rsidRPr="00A044D9">
        <w:rPr>
          <w:lang w:val="en-US" w:eastAsia="en-US"/>
        </w:rPr>
        <w:t>transceiver</w:t>
      </w:r>
      <w:r w:rsidR="00473597" w:rsidRPr="00A044D9">
        <w:rPr>
          <w:lang w:val="en-US" w:eastAsia="en-US"/>
        </w:rPr>
        <w:t xml:space="preserve"> array and its </w:t>
      </w:r>
      <w:r w:rsidR="00F00A1E" w:rsidRPr="00A044D9">
        <w:rPr>
          <w:lang w:val="en-US" w:eastAsia="en-US"/>
        </w:rPr>
        <w:t>neighboring</w:t>
      </w:r>
      <w:r w:rsidR="00473597" w:rsidRPr="00A044D9">
        <w:rPr>
          <w:lang w:val="en-US" w:eastAsia="en-US"/>
        </w:rPr>
        <w:t xml:space="preserve"> sectors.</w:t>
      </w:r>
    </w:p>
    <w:p w14:paraId="7BE85B38" w14:textId="736AF837" w:rsidR="00F70F36" w:rsidRDefault="00713B08" w:rsidP="00F70F36">
      <w:pPr>
        <w:rPr>
          <w:b/>
          <w:lang w:val="en-US" w:eastAsia="en-US"/>
        </w:rPr>
      </w:pPr>
      <w:r>
        <w:rPr>
          <w:b/>
          <w:lang w:val="en-US" w:eastAsia="en-US"/>
        </w:rPr>
        <w:t>O</w:t>
      </w:r>
      <w:r w:rsidR="00FE03E3">
        <w:rPr>
          <w:b/>
          <w:lang w:val="en-US" w:eastAsia="en-US"/>
        </w:rPr>
        <w:t>bservation 4</w:t>
      </w:r>
      <w:r w:rsidRPr="00383E44">
        <w:rPr>
          <w:b/>
          <w:lang w:val="en-US" w:eastAsia="en-US"/>
        </w:rPr>
        <w:t xml:space="preserve">: </w:t>
      </w:r>
      <w:r w:rsidR="00473597">
        <w:rPr>
          <w:b/>
          <w:lang w:val="en-US" w:eastAsia="en-US"/>
        </w:rPr>
        <w:t>OTA reference sensitivity</w:t>
      </w:r>
      <w:r>
        <w:rPr>
          <w:b/>
          <w:lang w:val="en-US" w:eastAsia="en-US"/>
        </w:rPr>
        <w:t xml:space="preserve"> </w:t>
      </w:r>
      <w:r w:rsidR="0041516A">
        <w:rPr>
          <w:b/>
          <w:lang w:val="en-US" w:eastAsia="en-US"/>
        </w:rPr>
        <w:t>is the dimensioning requirement for the sector site case.</w:t>
      </w:r>
    </w:p>
    <w:p w14:paraId="414F7F44" w14:textId="6A38A954" w:rsidR="00CA4857" w:rsidRPr="00F70F36" w:rsidRDefault="003920F9" w:rsidP="00F70F36">
      <w:pPr>
        <w:pStyle w:val="Heading2"/>
        <w:ind w:left="0" w:firstLine="0"/>
        <w:rPr>
          <w:b/>
          <w:lang w:val="en-US"/>
        </w:rPr>
      </w:pPr>
      <w:r>
        <w:rPr>
          <w:lang w:val="en-US"/>
        </w:rPr>
        <w:t xml:space="preserve">2.4 </w:t>
      </w:r>
      <w:r w:rsidRPr="003920F9">
        <w:rPr>
          <w:lang w:val="en-US"/>
        </w:rPr>
        <w:t>OTA transmitter OFF power</w:t>
      </w:r>
      <w:r>
        <w:rPr>
          <w:lang w:val="en-US"/>
        </w:rPr>
        <w:t xml:space="preserve"> for FR1</w:t>
      </w:r>
    </w:p>
    <w:p w14:paraId="0BB6EFE8" w14:textId="7697F543" w:rsidR="000320A9" w:rsidRPr="0093221F" w:rsidRDefault="00DF483F" w:rsidP="000320A9">
      <w:pPr>
        <w:pStyle w:val="BodyText"/>
      </w:pPr>
      <w:r>
        <w:t>For eAAS, t</w:t>
      </w:r>
      <w:r w:rsidR="000320A9" w:rsidRPr="0093221F">
        <w:t>he OTA transmitter OFF power emission limit, at the co-location reference antenna (conducted side) can be calculated as</w:t>
      </w:r>
      <w:r w:rsidR="002F40B3">
        <w:t xml:space="preserve"> [2]</w:t>
      </w:r>
      <w:r w:rsidR="000320A9" w:rsidRPr="0093221F">
        <w:t>:</w:t>
      </w:r>
    </w:p>
    <w:p w14:paraId="3A88F46D" w14:textId="218F4EF2" w:rsidR="00B4208A" w:rsidRPr="00D9737A" w:rsidRDefault="00DF483F" w:rsidP="00CA3B4A">
      <w:pPr>
        <w:spacing w:after="180"/>
      </w:pPr>
      <w:r w:rsidRPr="008016A1">
        <w:rPr>
          <w:color w:val="FF0000"/>
          <w:position w:val="-12"/>
        </w:rPr>
        <w:object w:dxaOrig="2320" w:dyaOrig="360" w14:anchorId="14333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6pt;height:16.1pt" o:ole="">
            <v:imagedata r:id="rId6" o:title=""/>
          </v:shape>
          <o:OLEObject Type="Embed" ProgID="Equation.3" ShapeID="_x0000_i1025" DrawAspect="Content" ObjectID="_1572457836" r:id="rId7"/>
        </w:object>
      </w:r>
      <w:r w:rsidR="000320A9" w:rsidRPr="008016A1">
        <w:rPr>
          <w:color w:val="FF0000"/>
        </w:rPr>
        <w:t xml:space="preserve"> </w:t>
      </w:r>
      <w:r w:rsidR="000320A9" w:rsidRPr="0093221F">
        <w:t>(</w:t>
      </w:r>
      <w:r w:rsidR="000320A9">
        <w:t>dB) where X = 9</w:t>
      </w:r>
      <w:r w:rsidR="000320A9" w:rsidRPr="0093221F">
        <w:t>dB for E-UTR</w:t>
      </w:r>
      <w:r w:rsidR="000320A9">
        <w:t>A and 6</w:t>
      </w:r>
      <w:r w:rsidR="000320A9" w:rsidRPr="0093221F">
        <w:t>dB for UTRA.</w:t>
      </w:r>
      <w:r w:rsidR="002F40B3">
        <w:t xml:space="preserve"> </w:t>
      </w:r>
    </w:p>
    <w:p w14:paraId="51B73E4B" w14:textId="2F3869BA" w:rsidR="00CA3B4A" w:rsidRPr="001C2D79" w:rsidRDefault="00CA3B4A" w:rsidP="00CA3B4A">
      <w:pPr>
        <w:spacing w:after="180"/>
      </w:pPr>
      <w:r>
        <w:rPr>
          <w:b/>
          <w:lang w:val="en-US" w:eastAsia="en-US"/>
        </w:rPr>
        <w:t xml:space="preserve">Proposal 1: Align NR FR1 </w:t>
      </w:r>
      <w:r w:rsidRPr="00DF483F">
        <w:rPr>
          <w:b/>
          <w:lang w:val="en-US" w:eastAsia="en-US"/>
        </w:rPr>
        <w:t>OTA transmitter OFF power emission limit</w:t>
      </w:r>
      <w:r>
        <w:rPr>
          <w:b/>
          <w:lang w:val="en-US" w:eastAsia="en-US"/>
        </w:rPr>
        <w:t xml:space="preserve"> with eAAS</w:t>
      </w:r>
      <w:r w:rsidR="00247869">
        <w:rPr>
          <w:b/>
          <w:lang w:val="en-US" w:eastAsia="en-US"/>
        </w:rPr>
        <w:t>.</w:t>
      </w:r>
    </w:p>
    <w:p w14:paraId="29BBE41A" w14:textId="1EC6DFB1" w:rsidR="00DF483F" w:rsidRDefault="00DF483F" w:rsidP="00DF483F">
      <w:pPr>
        <w:spacing w:after="180"/>
        <w:rPr>
          <w:lang w:val="en-US" w:eastAsia="en-US"/>
        </w:rPr>
      </w:pPr>
      <w:r>
        <w:rPr>
          <w:lang w:val="en-US" w:eastAsia="en-US"/>
        </w:rPr>
        <w:t xml:space="preserve">If we apply this to NR FR1 we have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P</m:t>
            </m:r>
          </m:e>
          <m:sub>
            <m:r>
              <w:rPr>
                <w:rFonts w:ascii="Cambria Math" w:hAnsi="Cambria Math"/>
                <w:lang w:val="en-US" w:eastAsia="en-US"/>
              </w:rPr>
              <m:t>Conducted</m:t>
            </m:r>
          </m:sub>
        </m:sSub>
      </m:oMath>
      <w:r w:rsidR="00FE03E3">
        <w:rPr>
          <w:lang w:val="en-US" w:eastAsia="en-US"/>
        </w:rPr>
        <w:t xml:space="preserve"> = - 85 dBm/MHz as NR conducted requirement</w:t>
      </w:r>
      <w:r>
        <w:rPr>
          <w:lang w:val="en-US" w:eastAsia="en-US"/>
        </w:rPr>
        <w:t xml:space="preserve"> and X = 9 dB give us an </w:t>
      </w:r>
      <w:r w:rsidRPr="00C2286D">
        <w:rPr>
          <w:position w:val="-12"/>
        </w:rPr>
        <w:object w:dxaOrig="460" w:dyaOrig="360" w14:anchorId="22B9A280">
          <v:shape id="_x0000_i1026" type="#_x0000_t75" style="width:23.1pt;height:16.1pt" o:ole="">
            <v:imagedata r:id="rId8" o:title=""/>
          </v:shape>
          <o:OLEObject Type="Embed" ProgID="Equation.3" ShapeID="_x0000_i1026" DrawAspect="Content" ObjectID="_1572457837" r:id="rId9"/>
        </w:object>
      </w:r>
      <w:r>
        <w:t>=</w:t>
      </w:r>
      <w:r w:rsidR="003F11EC">
        <w:t xml:space="preserve"> -85 dBm/MHz + 9 </w:t>
      </w:r>
      <w:r w:rsidR="00010DB0">
        <w:t>-30 dBm/MHz = -106</w:t>
      </w:r>
      <w:r w:rsidR="003F11EC">
        <w:t xml:space="preserve"> dBm/MHz.</w:t>
      </w:r>
      <w:r>
        <w:t xml:space="preserve"> </w:t>
      </w:r>
    </w:p>
    <w:p w14:paraId="205DD9F6" w14:textId="3C06A574" w:rsidR="003920F9" w:rsidRDefault="00FE03E3" w:rsidP="00713B08">
      <w:pPr>
        <w:rPr>
          <w:b/>
          <w:lang w:val="en-US" w:eastAsia="en-US"/>
        </w:rPr>
      </w:pPr>
      <w:r>
        <w:rPr>
          <w:b/>
          <w:lang w:val="en-US" w:eastAsia="en-US"/>
        </w:rPr>
        <w:t>Observation 5</w:t>
      </w:r>
      <w:r w:rsidR="003525C4" w:rsidRPr="00383E44">
        <w:rPr>
          <w:b/>
          <w:lang w:val="en-US" w:eastAsia="en-US"/>
        </w:rPr>
        <w:t xml:space="preserve">: </w:t>
      </w:r>
      <w:r w:rsidR="003525C4">
        <w:rPr>
          <w:b/>
          <w:lang w:val="en-US" w:eastAsia="en-US"/>
        </w:rPr>
        <w:t xml:space="preserve">An FR1 OFF power requirement </w:t>
      </w:r>
      <w:r w:rsidR="00010DB0">
        <w:rPr>
          <w:b/>
          <w:lang w:val="en-US" w:eastAsia="en-US"/>
        </w:rPr>
        <w:t>becomes -106</w:t>
      </w:r>
      <w:r w:rsidR="003525C4">
        <w:rPr>
          <w:b/>
          <w:lang w:val="en-US" w:eastAsia="en-US"/>
        </w:rPr>
        <w:t xml:space="preserve"> dBm/MHz </w:t>
      </w:r>
      <w:r w:rsidR="0047170A">
        <w:rPr>
          <w:b/>
          <w:lang w:val="en-US" w:eastAsia="en-US"/>
        </w:rPr>
        <w:t xml:space="preserve">defined as </w:t>
      </w:r>
      <w:r w:rsidR="0047170A" w:rsidRPr="0047170A">
        <w:rPr>
          <w:b/>
          <w:lang w:val="en-US" w:eastAsia="en-US"/>
        </w:rPr>
        <w:t>the output power at the co-location reference antenna</w:t>
      </w:r>
      <w:r w:rsidR="00010DB0">
        <w:rPr>
          <w:b/>
          <w:lang w:val="en-US" w:eastAsia="en-US"/>
        </w:rPr>
        <w:t>.</w:t>
      </w:r>
    </w:p>
    <w:p w14:paraId="504AC185" w14:textId="2728BFF0" w:rsidR="00FE03E3" w:rsidRDefault="00FE03E3" w:rsidP="00FE03E3">
      <w:pPr>
        <w:pStyle w:val="Heading2"/>
        <w:rPr>
          <w:lang w:val="en-US"/>
        </w:rPr>
      </w:pPr>
      <w:r>
        <w:rPr>
          <w:lang w:val="en-US"/>
        </w:rPr>
        <w:t>2.5 Summary</w:t>
      </w:r>
    </w:p>
    <w:p w14:paraId="6F408478" w14:textId="776D289E" w:rsidR="00FE03E3" w:rsidRDefault="00FE03E3" w:rsidP="00FE03E3">
      <w:pPr>
        <w:rPr>
          <w:lang w:val="en-US" w:eastAsia="en-US"/>
        </w:rPr>
      </w:pPr>
      <w:r>
        <w:rPr>
          <w:lang w:val="en-US" w:eastAsia="en-US"/>
        </w:rPr>
        <w:t xml:space="preserve">Given that the Cell Planning intra site case is dimensioning and the other cases are covered by </w:t>
      </w:r>
      <w:r w:rsidR="00B874F8">
        <w:rPr>
          <w:lang w:val="en-US" w:eastAsia="en-US"/>
        </w:rPr>
        <w:t>complying</w:t>
      </w:r>
      <w:r>
        <w:rPr>
          <w:lang w:val="en-US" w:eastAsia="en-US"/>
        </w:rPr>
        <w:t xml:space="preserve"> to OTA reference sensitivity we have:</w:t>
      </w:r>
    </w:p>
    <w:p w14:paraId="61582783" w14:textId="11CA3BE0" w:rsidR="00FE03E3" w:rsidRDefault="00FE03E3" w:rsidP="00FE03E3">
      <w:pPr>
        <w:rPr>
          <w:b/>
          <w:lang w:val="en-US" w:eastAsia="en-US"/>
        </w:rPr>
      </w:pPr>
      <w:r>
        <w:rPr>
          <w:b/>
          <w:lang w:val="en-US" w:eastAsia="en-US"/>
        </w:rPr>
        <w:t xml:space="preserve">Proposal 2: An FR2 OFF power requirement for the </w:t>
      </w:r>
      <w:r w:rsidR="00B766A6">
        <w:rPr>
          <w:b/>
          <w:lang w:val="en-US" w:eastAsia="en-US"/>
        </w:rPr>
        <w:t xml:space="preserve">inter site interference </w:t>
      </w:r>
      <w:r>
        <w:rPr>
          <w:b/>
          <w:lang w:val="en-US" w:eastAsia="en-US"/>
        </w:rPr>
        <w:t>case becomes -36 dBm/MHz as a TRP requirement.</w:t>
      </w:r>
    </w:p>
    <w:p w14:paraId="024D073C" w14:textId="31BC3839" w:rsidR="00FE03E3" w:rsidRDefault="00FE03E3" w:rsidP="00FE03E3">
      <w:pPr>
        <w:rPr>
          <w:lang w:val="en-US" w:eastAsia="en-US"/>
        </w:rPr>
      </w:pPr>
      <w:r w:rsidRPr="00FE03E3">
        <w:rPr>
          <w:lang w:val="en-US" w:eastAsia="en-US"/>
        </w:rPr>
        <w:t>For NR FR1 we alig</w:t>
      </w:r>
      <w:r>
        <w:rPr>
          <w:lang w:val="en-US" w:eastAsia="en-US"/>
        </w:rPr>
        <w:t xml:space="preserve">n with eAAS </w:t>
      </w:r>
      <w:r w:rsidR="00247869">
        <w:rPr>
          <w:lang w:val="en-US" w:eastAsia="en-US"/>
        </w:rPr>
        <w:t>an</w:t>
      </w:r>
      <w:r w:rsidR="00B874F8">
        <w:rPr>
          <w:lang w:val="en-US" w:eastAsia="en-US"/>
        </w:rPr>
        <w:t>d</w:t>
      </w:r>
      <w:r w:rsidR="00247869">
        <w:rPr>
          <w:lang w:val="en-US" w:eastAsia="en-US"/>
        </w:rPr>
        <w:t xml:space="preserve"> get:</w:t>
      </w:r>
    </w:p>
    <w:p w14:paraId="007C2F73" w14:textId="4FF88525" w:rsidR="00247869" w:rsidRPr="00247869" w:rsidRDefault="00247869" w:rsidP="00FE03E3">
      <w:pPr>
        <w:rPr>
          <w:b/>
          <w:lang w:val="en-US" w:eastAsia="en-US"/>
        </w:rPr>
      </w:pPr>
      <w:r>
        <w:rPr>
          <w:b/>
          <w:lang w:val="en-US" w:eastAsia="en-US"/>
        </w:rPr>
        <w:t>Proposal 3</w:t>
      </w:r>
      <w:r w:rsidRPr="00383E44">
        <w:rPr>
          <w:b/>
          <w:lang w:val="en-US" w:eastAsia="en-US"/>
        </w:rPr>
        <w:t xml:space="preserve">: </w:t>
      </w:r>
      <w:r>
        <w:rPr>
          <w:b/>
          <w:lang w:val="en-US" w:eastAsia="en-US"/>
        </w:rPr>
        <w:t xml:space="preserve">An FR1 OFF power requirement becomes -106 dBm/MHz defined as </w:t>
      </w:r>
      <w:r w:rsidRPr="0047170A">
        <w:rPr>
          <w:b/>
          <w:lang w:val="en-US" w:eastAsia="en-US"/>
        </w:rPr>
        <w:t>the output power at the co-location reference antenna</w:t>
      </w:r>
      <w:r>
        <w:rPr>
          <w:b/>
          <w:lang w:val="en-US" w:eastAsia="en-US"/>
        </w:rPr>
        <w:t>.</w:t>
      </w:r>
    </w:p>
    <w:p w14:paraId="4AE85D35" w14:textId="04182951" w:rsidR="00B8022D" w:rsidRPr="00061E1C" w:rsidRDefault="00B8022D" w:rsidP="00061E1C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 w:rsidRPr="006A67A0">
        <w:rPr>
          <w:lang w:val="en-US"/>
        </w:rPr>
        <w:t>Conclusion</w:t>
      </w:r>
      <w:r w:rsidRPr="006A67A0">
        <w:rPr>
          <w:lang w:val="en-US"/>
        </w:rPr>
        <w:tab/>
      </w:r>
    </w:p>
    <w:p w14:paraId="087E22BB" w14:textId="77777777" w:rsidR="00D734B8" w:rsidRDefault="00D734B8" w:rsidP="00D734B8">
      <w:pPr>
        <w:rPr>
          <w:lang w:val="en-US" w:eastAsia="en-US"/>
        </w:rPr>
      </w:pPr>
      <w:r>
        <w:rPr>
          <w:lang w:val="en-US" w:eastAsia="en-US"/>
        </w:rPr>
        <w:t xml:space="preserve">The limiting case is the colocation case or the sector site case. </w:t>
      </w:r>
    </w:p>
    <w:p w14:paraId="4E913E53" w14:textId="5723D804" w:rsidR="00525D9D" w:rsidRDefault="00525D9D" w:rsidP="00525D9D">
      <w:pPr>
        <w:spacing w:after="180"/>
        <w:rPr>
          <w:b/>
          <w:lang w:val="en-US" w:eastAsia="en-US"/>
        </w:rPr>
      </w:pPr>
      <w:r>
        <w:rPr>
          <w:b/>
          <w:lang w:val="en-US" w:eastAsia="en-US"/>
        </w:rPr>
        <w:t xml:space="preserve">Proposal 1: Align NR FR1 </w:t>
      </w:r>
      <w:r w:rsidRPr="00DF483F">
        <w:rPr>
          <w:b/>
          <w:lang w:val="en-US" w:eastAsia="en-US"/>
        </w:rPr>
        <w:t>OTA transmitter OFF power emission limit</w:t>
      </w:r>
      <w:r>
        <w:rPr>
          <w:b/>
          <w:lang w:val="en-US" w:eastAsia="en-US"/>
        </w:rPr>
        <w:t xml:space="preserve"> with eAAS.</w:t>
      </w:r>
    </w:p>
    <w:p w14:paraId="7E8EC5B0" w14:textId="591CE5C5" w:rsidR="00F70F36" w:rsidRDefault="00F70F36" w:rsidP="00F70F36">
      <w:pPr>
        <w:rPr>
          <w:b/>
          <w:lang w:val="en-US" w:eastAsia="en-US"/>
        </w:rPr>
      </w:pPr>
      <w:r>
        <w:rPr>
          <w:b/>
          <w:lang w:val="en-US" w:eastAsia="en-US"/>
        </w:rPr>
        <w:t>Proposal 2: Define the FR2</w:t>
      </w:r>
      <w:r w:rsidR="00E15205">
        <w:rPr>
          <w:b/>
          <w:lang w:val="en-US" w:eastAsia="en-US"/>
        </w:rPr>
        <w:t xml:space="preserve"> OTA OFF Power for FR2 to be -3</w:t>
      </w:r>
      <w:r w:rsidR="00657416">
        <w:rPr>
          <w:b/>
          <w:lang w:val="en-US" w:eastAsia="en-US"/>
        </w:rPr>
        <w:t>6 dBm/</w:t>
      </w:r>
      <w:r>
        <w:rPr>
          <w:b/>
          <w:lang w:val="en-US" w:eastAsia="en-US"/>
        </w:rPr>
        <w:t>MHz TRP</w:t>
      </w:r>
    </w:p>
    <w:p w14:paraId="4CBCAAEB" w14:textId="5B218000" w:rsidR="00247869" w:rsidRDefault="00247869" w:rsidP="00247869">
      <w:pPr>
        <w:rPr>
          <w:b/>
          <w:lang w:val="en-US" w:eastAsia="en-US"/>
        </w:rPr>
      </w:pPr>
      <w:r>
        <w:rPr>
          <w:b/>
          <w:lang w:val="en-US" w:eastAsia="en-US"/>
        </w:rPr>
        <w:t>Proposal 3</w:t>
      </w:r>
      <w:r w:rsidRPr="00383E44">
        <w:rPr>
          <w:b/>
          <w:lang w:val="en-US" w:eastAsia="en-US"/>
        </w:rPr>
        <w:t xml:space="preserve">: </w:t>
      </w:r>
      <w:r>
        <w:rPr>
          <w:b/>
          <w:lang w:val="en-US" w:eastAsia="en-US"/>
        </w:rPr>
        <w:t xml:space="preserve">An FR1 OFF power requirement becomes -106 dBm/MHz defined as </w:t>
      </w:r>
      <w:r w:rsidRPr="0047170A">
        <w:rPr>
          <w:b/>
          <w:lang w:val="en-US" w:eastAsia="en-US"/>
        </w:rPr>
        <w:t>the output power at the co-location reference antenna</w:t>
      </w:r>
      <w:r>
        <w:rPr>
          <w:b/>
          <w:lang w:val="en-US" w:eastAsia="en-US"/>
        </w:rPr>
        <w:t>.</w:t>
      </w:r>
    </w:p>
    <w:p w14:paraId="4A21B423" w14:textId="77777777" w:rsidR="00B8022D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>
        <w:rPr>
          <w:lang w:val="en-US"/>
        </w:rPr>
        <w:t xml:space="preserve">4 </w:t>
      </w:r>
      <w:r w:rsidRPr="006A67A0">
        <w:rPr>
          <w:lang w:val="en-US"/>
        </w:rPr>
        <w:t>References</w:t>
      </w:r>
      <w:r w:rsidRPr="006A67A0">
        <w:rPr>
          <w:lang w:val="en-US"/>
        </w:rPr>
        <w:tab/>
      </w:r>
    </w:p>
    <w:p w14:paraId="0A088387" w14:textId="77777777" w:rsidR="00CF4AFB" w:rsidRDefault="00CF4AFB" w:rsidP="00CF4AFB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CF4AFB">
        <w:rPr>
          <w:sz w:val="20"/>
          <w:lang w:val="en-US" w:eastAsia="en-US"/>
        </w:rPr>
        <w:t>R4-1703013</w:t>
      </w:r>
      <w:r>
        <w:rPr>
          <w:sz w:val="20"/>
          <w:lang w:val="en-US" w:eastAsia="en-US"/>
        </w:rPr>
        <w:t xml:space="preserve">, </w:t>
      </w:r>
      <w:r w:rsidRPr="00CF4AFB">
        <w:rPr>
          <w:sz w:val="20"/>
          <w:lang w:val="en-US" w:eastAsia="en-US"/>
        </w:rPr>
        <w:t>TDD timing budget</w:t>
      </w:r>
      <w:r>
        <w:rPr>
          <w:sz w:val="20"/>
          <w:lang w:val="en-US" w:eastAsia="en-US"/>
        </w:rPr>
        <w:t>, Ericsson</w:t>
      </w:r>
    </w:p>
    <w:p w14:paraId="6ADBBAAC" w14:textId="01A8AAAB" w:rsidR="00E763B3" w:rsidRPr="005A1164" w:rsidRDefault="005A1164" w:rsidP="005A1164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5A1164">
        <w:rPr>
          <w:sz w:val="20"/>
          <w:lang w:val="en-US" w:eastAsia="en-US"/>
        </w:rPr>
        <w:t>R4-1711799</w:t>
      </w:r>
      <w:r w:rsidR="00BA693D">
        <w:rPr>
          <w:sz w:val="20"/>
          <w:lang w:val="en-US" w:eastAsia="en-US"/>
        </w:rPr>
        <w:t xml:space="preserve">, </w:t>
      </w:r>
      <w:r w:rsidRPr="005A1164">
        <w:rPr>
          <w:sz w:val="20"/>
          <w:lang w:val="en-US" w:eastAsia="en-US"/>
        </w:rPr>
        <w:t>WF on Transmit ON/OFF power and transient period</w:t>
      </w:r>
      <w:r w:rsidR="00BA693D">
        <w:rPr>
          <w:sz w:val="20"/>
          <w:lang w:val="en-US" w:eastAsia="en-US"/>
        </w:rPr>
        <w:t xml:space="preserve">, </w:t>
      </w:r>
      <w:r>
        <w:rPr>
          <w:sz w:val="20"/>
          <w:lang w:val="en-US" w:eastAsia="en-US"/>
        </w:rPr>
        <w:t xml:space="preserve">CATT, </w:t>
      </w:r>
      <w:r w:rsidR="00BA693D" w:rsidRPr="00BA693D">
        <w:rPr>
          <w:sz w:val="20"/>
          <w:lang w:val="en-US" w:eastAsia="en-US"/>
        </w:rPr>
        <w:t>Huawei</w:t>
      </w:r>
      <w:bookmarkEnd w:id="0"/>
      <w:bookmarkEnd w:id="1"/>
      <w:bookmarkEnd w:id="2"/>
    </w:p>
    <w:sectPr w:rsidR="00E763B3" w:rsidRPr="005A1164" w:rsidSect="003F11EC">
      <w:pgSz w:w="12240" w:h="15840"/>
      <w:pgMar w:top="1440" w:right="1467" w:bottom="15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92618B6"/>
    <w:multiLevelType w:val="hybridMultilevel"/>
    <w:tmpl w:val="6E1C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0C15FE7"/>
    <w:multiLevelType w:val="hybridMultilevel"/>
    <w:tmpl w:val="1736DD48"/>
    <w:lvl w:ilvl="0" w:tplc="90AC9D56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8CF8AB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760F4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6E1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889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887E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925E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02DE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C8A7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D1"/>
    <w:multiLevelType w:val="hybridMultilevel"/>
    <w:tmpl w:val="79BEE9C8"/>
    <w:lvl w:ilvl="0" w:tplc="06A676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9F978E9"/>
    <w:multiLevelType w:val="hybridMultilevel"/>
    <w:tmpl w:val="669A7826"/>
    <w:lvl w:ilvl="0" w:tplc="F542831C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4AB0B6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003D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FC4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2AD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AA13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CA1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B80C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E2ED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5C80964"/>
    <w:multiLevelType w:val="hybridMultilevel"/>
    <w:tmpl w:val="E9C00184"/>
    <w:lvl w:ilvl="0" w:tplc="30520C8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4B5C8C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6875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68CF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3429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4CAF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5820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8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9CFF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A575470"/>
    <w:multiLevelType w:val="hybridMultilevel"/>
    <w:tmpl w:val="F4EC8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8506A2F"/>
    <w:multiLevelType w:val="hybridMultilevel"/>
    <w:tmpl w:val="250A4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D5230A"/>
    <w:multiLevelType w:val="hybridMultilevel"/>
    <w:tmpl w:val="0F8A62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688C484E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5D1C75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A09D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AE15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7E51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C624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1CB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E16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CCA2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C2C4891"/>
    <w:multiLevelType w:val="hybridMultilevel"/>
    <w:tmpl w:val="7026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C1009510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344AA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A29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B09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F426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B8E9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E27E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FA99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A4875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6"/>
  </w:num>
  <w:num w:numId="2">
    <w:abstractNumId w:val="33"/>
  </w:num>
  <w:num w:numId="3">
    <w:abstractNumId w:val="10"/>
  </w:num>
  <w:num w:numId="4">
    <w:abstractNumId w:val="26"/>
  </w:num>
  <w:num w:numId="5">
    <w:abstractNumId w:val="1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5"/>
  </w:num>
  <w:num w:numId="14">
    <w:abstractNumId w:val="29"/>
  </w:num>
  <w:num w:numId="15">
    <w:abstractNumId w:val="22"/>
  </w:num>
  <w:num w:numId="16">
    <w:abstractNumId w:val="27"/>
  </w:num>
  <w:num w:numId="17">
    <w:abstractNumId w:val="14"/>
  </w:num>
  <w:num w:numId="18">
    <w:abstractNumId w:val="9"/>
  </w:num>
  <w:num w:numId="19">
    <w:abstractNumId w:val="12"/>
  </w:num>
  <w:num w:numId="20">
    <w:abstractNumId w:val="23"/>
  </w:num>
  <w:num w:numId="21">
    <w:abstractNumId w:val="31"/>
  </w:num>
  <w:num w:numId="22">
    <w:abstractNumId w:val="19"/>
  </w:num>
  <w:num w:numId="23">
    <w:abstractNumId w:val="7"/>
  </w:num>
  <w:num w:numId="24">
    <w:abstractNumId w:val="21"/>
  </w:num>
  <w:num w:numId="25">
    <w:abstractNumId w:val="13"/>
  </w:num>
  <w:num w:numId="26">
    <w:abstractNumId w:val="17"/>
  </w:num>
  <w:num w:numId="27">
    <w:abstractNumId w:val="30"/>
  </w:num>
  <w:num w:numId="28">
    <w:abstractNumId w:val="32"/>
  </w:num>
  <w:num w:numId="29">
    <w:abstractNumId w:val="34"/>
  </w:num>
  <w:num w:numId="30">
    <w:abstractNumId w:val="28"/>
  </w:num>
  <w:num w:numId="31">
    <w:abstractNumId w:val="8"/>
  </w:num>
  <w:num w:numId="32">
    <w:abstractNumId w:val="24"/>
  </w:num>
  <w:num w:numId="33">
    <w:abstractNumId w:val="25"/>
  </w:num>
  <w:num w:numId="34">
    <w:abstractNumId w:val="11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7FD"/>
    <w:rsid w:val="000035A1"/>
    <w:rsid w:val="00003D2C"/>
    <w:rsid w:val="00007D39"/>
    <w:rsid w:val="00010DB0"/>
    <w:rsid w:val="00021436"/>
    <w:rsid w:val="00025394"/>
    <w:rsid w:val="000320A9"/>
    <w:rsid w:val="00035B8B"/>
    <w:rsid w:val="00041681"/>
    <w:rsid w:val="00043A54"/>
    <w:rsid w:val="00061E1C"/>
    <w:rsid w:val="000666C2"/>
    <w:rsid w:val="00075A0A"/>
    <w:rsid w:val="00077357"/>
    <w:rsid w:val="00091411"/>
    <w:rsid w:val="000B20C5"/>
    <w:rsid w:val="000E7FC4"/>
    <w:rsid w:val="000F63F6"/>
    <w:rsid w:val="00104330"/>
    <w:rsid w:val="00113B79"/>
    <w:rsid w:val="0011440E"/>
    <w:rsid w:val="00120A61"/>
    <w:rsid w:val="00120A93"/>
    <w:rsid w:val="0012701F"/>
    <w:rsid w:val="00141FEC"/>
    <w:rsid w:val="00155DD7"/>
    <w:rsid w:val="0016307C"/>
    <w:rsid w:val="0016545B"/>
    <w:rsid w:val="001977FD"/>
    <w:rsid w:val="001A058B"/>
    <w:rsid w:val="001A3069"/>
    <w:rsid w:val="001B4395"/>
    <w:rsid w:val="001D1EAB"/>
    <w:rsid w:val="001E29AF"/>
    <w:rsid w:val="001E6F7D"/>
    <w:rsid w:val="00213FC6"/>
    <w:rsid w:val="0021614F"/>
    <w:rsid w:val="0024588B"/>
    <w:rsid w:val="00247869"/>
    <w:rsid w:val="00267D36"/>
    <w:rsid w:val="00271224"/>
    <w:rsid w:val="00274451"/>
    <w:rsid w:val="00277A26"/>
    <w:rsid w:val="002864EB"/>
    <w:rsid w:val="002961DB"/>
    <w:rsid w:val="002A32A5"/>
    <w:rsid w:val="002C0A3B"/>
    <w:rsid w:val="002C7F9A"/>
    <w:rsid w:val="002D113A"/>
    <w:rsid w:val="002F1484"/>
    <w:rsid w:val="002F40B3"/>
    <w:rsid w:val="002F53AD"/>
    <w:rsid w:val="00300972"/>
    <w:rsid w:val="00320529"/>
    <w:rsid w:val="00322E95"/>
    <w:rsid w:val="00336D74"/>
    <w:rsid w:val="003525C4"/>
    <w:rsid w:val="00363FA4"/>
    <w:rsid w:val="00366485"/>
    <w:rsid w:val="00371082"/>
    <w:rsid w:val="0037451C"/>
    <w:rsid w:val="00375A79"/>
    <w:rsid w:val="00376185"/>
    <w:rsid w:val="00376B3F"/>
    <w:rsid w:val="003806D4"/>
    <w:rsid w:val="0038076E"/>
    <w:rsid w:val="00383E44"/>
    <w:rsid w:val="0038465B"/>
    <w:rsid w:val="003865C5"/>
    <w:rsid w:val="003920F9"/>
    <w:rsid w:val="003960DC"/>
    <w:rsid w:val="003B052E"/>
    <w:rsid w:val="003B1F66"/>
    <w:rsid w:val="003B3CE3"/>
    <w:rsid w:val="003E46A4"/>
    <w:rsid w:val="003F11EC"/>
    <w:rsid w:val="004145DA"/>
    <w:rsid w:val="00414EEA"/>
    <w:rsid w:val="0041516A"/>
    <w:rsid w:val="00415E29"/>
    <w:rsid w:val="004351A4"/>
    <w:rsid w:val="00443589"/>
    <w:rsid w:val="004469CC"/>
    <w:rsid w:val="00447F6E"/>
    <w:rsid w:val="004532F0"/>
    <w:rsid w:val="004553A4"/>
    <w:rsid w:val="00460E28"/>
    <w:rsid w:val="00463C61"/>
    <w:rsid w:val="00470495"/>
    <w:rsid w:val="0047170A"/>
    <w:rsid w:val="00473597"/>
    <w:rsid w:val="00490C81"/>
    <w:rsid w:val="00491321"/>
    <w:rsid w:val="004943E7"/>
    <w:rsid w:val="004971C2"/>
    <w:rsid w:val="004A32C6"/>
    <w:rsid w:val="004B31DF"/>
    <w:rsid w:val="004C4A88"/>
    <w:rsid w:val="004D76BB"/>
    <w:rsid w:val="004E0E98"/>
    <w:rsid w:val="004F46C0"/>
    <w:rsid w:val="004F6D98"/>
    <w:rsid w:val="004F6E8B"/>
    <w:rsid w:val="00501D3D"/>
    <w:rsid w:val="005047FE"/>
    <w:rsid w:val="0050763F"/>
    <w:rsid w:val="0051099F"/>
    <w:rsid w:val="00515042"/>
    <w:rsid w:val="005228EC"/>
    <w:rsid w:val="00525D9D"/>
    <w:rsid w:val="00534C36"/>
    <w:rsid w:val="00536F9C"/>
    <w:rsid w:val="00537922"/>
    <w:rsid w:val="00567459"/>
    <w:rsid w:val="005A1164"/>
    <w:rsid w:val="005A6904"/>
    <w:rsid w:val="005B46D2"/>
    <w:rsid w:val="005B7B0E"/>
    <w:rsid w:val="005E5745"/>
    <w:rsid w:val="005E79F9"/>
    <w:rsid w:val="005F42E0"/>
    <w:rsid w:val="00615B84"/>
    <w:rsid w:val="00620F9B"/>
    <w:rsid w:val="006225CF"/>
    <w:rsid w:val="00641F16"/>
    <w:rsid w:val="00657416"/>
    <w:rsid w:val="00671B0D"/>
    <w:rsid w:val="006966FB"/>
    <w:rsid w:val="006A16B7"/>
    <w:rsid w:val="006B2A04"/>
    <w:rsid w:val="006D0BF0"/>
    <w:rsid w:val="006D4569"/>
    <w:rsid w:val="006E2CA0"/>
    <w:rsid w:val="006E4172"/>
    <w:rsid w:val="006F5D1E"/>
    <w:rsid w:val="00713B08"/>
    <w:rsid w:val="00716395"/>
    <w:rsid w:val="0072719C"/>
    <w:rsid w:val="00737E58"/>
    <w:rsid w:val="00741197"/>
    <w:rsid w:val="00744C59"/>
    <w:rsid w:val="00751038"/>
    <w:rsid w:val="00761E5F"/>
    <w:rsid w:val="00783944"/>
    <w:rsid w:val="0078398B"/>
    <w:rsid w:val="00784442"/>
    <w:rsid w:val="00785B46"/>
    <w:rsid w:val="00786DF3"/>
    <w:rsid w:val="0079189B"/>
    <w:rsid w:val="00794DE3"/>
    <w:rsid w:val="007A00D3"/>
    <w:rsid w:val="007A055B"/>
    <w:rsid w:val="007A547B"/>
    <w:rsid w:val="007B161A"/>
    <w:rsid w:val="007D42F6"/>
    <w:rsid w:val="007D6C00"/>
    <w:rsid w:val="0080272C"/>
    <w:rsid w:val="00810AB4"/>
    <w:rsid w:val="0081567D"/>
    <w:rsid w:val="00822663"/>
    <w:rsid w:val="008374D6"/>
    <w:rsid w:val="00854FCC"/>
    <w:rsid w:val="00875A1D"/>
    <w:rsid w:val="00886609"/>
    <w:rsid w:val="008A293D"/>
    <w:rsid w:val="008A6CD1"/>
    <w:rsid w:val="008D5659"/>
    <w:rsid w:val="008F5E02"/>
    <w:rsid w:val="008F7627"/>
    <w:rsid w:val="00900025"/>
    <w:rsid w:val="009116A9"/>
    <w:rsid w:val="009124B1"/>
    <w:rsid w:val="00912B3D"/>
    <w:rsid w:val="0092141C"/>
    <w:rsid w:val="009235FC"/>
    <w:rsid w:val="00936159"/>
    <w:rsid w:val="00944918"/>
    <w:rsid w:val="00946678"/>
    <w:rsid w:val="009467FE"/>
    <w:rsid w:val="00960545"/>
    <w:rsid w:val="009642AE"/>
    <w:rsid w:val="009960D7"/>
    <w:rsid w:val="009C1B91"/>
    <w:rsid w:val="009C6D13"/>
    <w:rsid w:val="009D0B0A"/>
    <w:rsid w:val="009E06F6"/>
    <w:rsid w:val="009F1CFE"/>
    <w:rsid w:val="009F7F21"/>
    <w:rsid w:val="00A03873"/>
    <w:rsid w:val="00A044D9"/>
    <w:rsid w:val="00A109F8"/>
    <w:rsid w:val="00A1319F"/>
    <w:rsid w:val="00A134BE"/>
    <w:rsid w:val="00A1783F"/>
    <w:rsid w:val="00A24C28"/>
    <w:rsid w:val="00A32592"/>
    <w:rsid w:val="00A4767A"/>
    <w:rsid w:val="00A574E7"/>
    <w:rsid w:val="00A82AA4"/>
    <w:rsid w:val="00A82F7C"/>
    <w:rsid w:val="00A87460"/>
    <w:rsid w:val="00A87A19"/>
    <w:rsid w:val="00A92087"/>
    <w:rsid w:val="00A96198"/>
    <w:rsid w:val="00A961DB"/>
    <w:rsid w:val="00A97EE0"/>
    <w:rsid w:val="00AA1522"/>
    <w:rsid w:val="00AA278A"/>
    <w:rsid w:val="00AA7578"/>
    <w:rsid w:val="00AB6522"/>
    <w:rsid w:val="00AD0DB3"/>
    <w:rsid w:val="00AD5FC1"/>
    <w:rsid w:val="00AE01D8"/>
    <w:rsid w:val="00AF1638"/>
    <w:rsid w:val="00AF6B2E"/>
    <w:rsid w:val="00B009D5"/>
    <w:rsid w:val="00B0435A"/>
    <w:rsid w:val="00B26B6B"/>
    <w:rsid w:val="00B4208A"/>
    <w:rsid w:val="00B47E19"/>
    <w:rsid w:val="00B63FB0"/>
    <w:rsid w:val="00B73890"/>
    <w:rsid w:val="00B766A6"/>
    <w:rsid w:val="00B8022D"/>
    <w:rsid w:val="00B874F8"/>
    <w:rsid w:val="00B94ED6"/>
    <w:rsid w:val="00B95ABB"/>
    <w:rsid w:val="00BA693D"/>
    <w:rsid w:val="00BB72E4"/>
    <w:rsid w:val="00BC018F"/>
    <w:rsid w:val="00BF2DF5"/>
    <w:rsid w:val="00C00B50"/>
    <w:rsid w:val="00C041C0"/>
    <w:rsid w:val="00C05A1C"/>
    <w:rsid w:val="00C11905"/>
    <w:rsid w:val="00C21074"/>
    <w:rsid w:val="00C21EA0"/>
    <w:rsid w:val="00C34659"/>
    <w:rsid w:val="00C37EF1"/>
    <w:rsid w:val="00C57199"/>
    <w:rsid w:val="00C60D49"/>
    <w:rsid w:val="00C62601"/>
    <w:rsid w:val="00C651A2"/>
    <w:rsid w:val="00C74051"/>
    <w:rsid w:val="00C760C7"/>
    <w:rsid w:val="00C76FB8"/>
    <w:rsid w:val="00C80B4B"/>
    <w:rsid w:val="00C90B1C"/>
    <w:rsid w:val="00CA1752"/>
    <w:rsid w:val="00CA2E67"/>
    <w:rsid w:val="00CA3B4A"/>
    <w:rsid w:val="00CA4857"/>
    <w:rsid w:val="00CB4FDF"/>
    <w:rsid w:val="00CC14D9"/>
    <w:rsid w:val="00CC4224"/>
    <w:rsid w:val="00CE7781"/>
    <w:rsid w:val="00CF4AFB"/>
    <w:rsid w:val="00CF51A7"/>
    <w:rsid w:val="00CF7C23"/>
    <w:rsid w:val="00D065A1"/>
    <w:rsid w:val="00D11D3D"/>
    <w:rsid w:val="00D53E29"/>
    <w:rsid w:val="00D66DDF"/>
    <w:rsid w:val="00D734B8"/>
    <w:rsid w:val="00D7753A"/>
    <w:rsid w:val="00D83AE7"/>
    <w:rsid w:val="00D9737A"/>
    <w:rsid w:val="00DA0AD5"/>
    <w:rsid w:val="00DB1062"/>
    <w:rsid w:val="00DB59C1"/>
    <w:rsid w:val="00DC3D13"/>
    <w:rsid w:val="00DE052B"/>
    <w:rsid w:val="00DE2F23"/>
    <w:rsid w:val="00DF483F"/>
    <w:rsid w:val="00E15205"/>
    <w:rsid w:val="00E47FEF"/>
    <w:rsid w:val="00E60C71"/>
    <w:rsid w:val="00E763B3"/>
    <w:rsid w:val="00E77262"/>
    <w:rsid w:val="00E85C75"/>
    <w:rsid w:val="00E92C4A"/>
    <w:rsid w:val="00EA3187"/>
    <w:rsid w:val="00EA4091"/>
    <w:rsid w:val="00EA705B"/>
    <w:rsid w:val="00EB1199"/>
    <w:rsid w:val="00EB6F73"/>
    <w:rsid w:val="00EE4C0B"/>
    <w:rsid w:val="00EF43E9"/>
    <w:rsid w:val="00EF7D15"/>
    <w:rsid w:val="00F00A1E"/>
    <w:rsid w:val="00F148DB"/>
    <w:rsid w:val="00F36E2C"/>
    <w:rsid w:val="00F41A22"/>
    <w:rsid w:val="00F56F65"/>
    <w:rsid w:val="00F61475"/>
    <w:rsid w:val="00F61626"/>
    <w:rsid w:val="00F62691"/>
    <w:rsid w:val="00F70F36"/>
    <w:rsid w:val="00F81C5C"/>
    <w:rsid w:val="00F93600"/>
    <w:rsid w:val="00F93A95"/>
    <w:rsid w:val="00FD5814"/>
    <w:rsid w:val="00FD66AE"/>
    <w:rsid w:val="00FE03E3"/>
    <w:rsid w:val="00FE679A"/>
    <w:rsid w:val="00FF379C"/>
    <w:rsid w:val="00FF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9FE4BF"/>
  <w15:chartTrackingRefBased/>
  <w15:docId w15:val="{1EE85BC7-3E56-4893-BF72-7EE9520D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paragraph" w:styleId="NormalWeb">
    <w:name w:val="Normal (Web)"/>
    <w:basedOn w:val="Normal"/>
    <w:uiPriority w:val="99"/>
    <w:unhideWhenUsed/>
    <w:rsid w:val="00155D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4D76BB"/>
    <w:rPr>
      <w:color w:val="808080"/>
    </w:rPr>
  </w:style>
  <w:style w:type="paragraph" w:styleId="ListParagraph">
    <w:name w:val="List Paragraph"/>
    <w:basedOn w:val="Normal"/>
    <w:uiPriority w:val="34"/>
    <w:qFormat/>
    <w:rsid w:val="00C80B4B"/>
    <w:pPr>
      <w:ind w:left="720"/>
      <w:contextualSpacing/>
    </w:pPr>
  </w:style>
  <w:style w:type="character" w:styleId="CommentReference">
    <w:name w:val="annotation reference"/>
    <w:basedOn w:val="DefaultParagraphFont"/>
    <w:rsid w:val="00A038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38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03873"/>
    <w:rPr>
      <w:rFonts w:eastAsia="SimSu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038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3873"/>
    <w:rPr>
      <w:rFonts w:eastAsia="SimSun"/>
      <w:b/>
      <w:bCs/>
      <w:lang w:val="en-GB" w:eastAsia="zh-CN"/>
    </w:rPr>
  </w:style>
  <w:style w:type="paragraph" w:styleId="BalloonText">
    <w:name w:val="Balloon Text"/>
    <w:basedOn w:val="Normal"/>
    <w:link w:val="BalloonTextChar"/>
    <w:rsid w:val="00A0387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03873"/>
    <w:rPr>
      <w:rFonts w:ascii="Segoe UI" w:eastAsia="SimSun" w:hAnsi="Segoe UI" w:cs="Segoe UI"/>
      <w:sz w:val="18"/>
      <w:szCs w:val="18"/>
      <w:lang w:val="en-GB" w:eastAsia="zh-CN"/>
    </w:rPr>
  </w:style>
  <w:style w:type="character" w:styleId="Hyperlink">
    <w:name w:val="Hyperlink"/>
    <w:basedOn w:val="DefaultParagraphFont"/>
    <w:rsid w:val="007839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94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763B3"/>
    <w:rPr>
      <w:rFonts w:eastAsia="SimSu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1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skeleton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4E4A2-1C1E-4FED-90A7-8EF1DCE28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Magnus</dc:creator>
  <cp:keywords>XP</cp:keywords>
  <cp:lastModifiedBy>Magnus Larsson </cp:lastModifiedBy>
  <cp:revision>8</cp:revision>
  <cp:lastPrinted>2017-11-10T14:42:00Z</cp:lastPrinted>
  <dcterms:created xsi:type="dcterms:W3CDTF">2017-11-17T13:43:00Z</dcterms:created>
  <dcterms:modified xsi:type="dcterms:W3CDTF">2017-11-17T20:03:00Z</dcterms:modified>
</cp:coreProperties>
</file>