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B0E" w:rsidRPr="00E70B0E" w:rsidRDefault="00E70B0E" w:rsidP="0060562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4"/>
          <w:lang w:val="en-US" w:eastAsia="en-US"/>
        </w:rPr>
      </w:pP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>3GPP TSG-RAN WG4 (Radio) Meeting #8</w:t>
      </w:r>
      <w:r w:rsidR="00605621">
        <w:rPr>
          <w:rFonts w:ascii="Arial" w:eastAsia="Times New Roman" w:hAnsi="Arial" w:cs="Arial"/>
          <w:sz w:val="28"/>
          <w:szCs w:val="24"/>
          <w:lang w:val="en-US" w:eastAsia="en-US"/>
        </w:rPr>
        <w:t>1</w:t>
      </w: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ab/>
        <w:t>R4-16</w:t>
      </w:r>
      <w:r w:rsidR="00BF1E76">
        <w:rPr>
          <w:rFonts w:ascii="Arial" w:eastAsia="Times New Roman" w:hAnsi="Arial" w:cs="Arial"/>
          <w:sz w:val="28"/>
          <w:szCs w:val="24"/>
          <w:lang w:val="en-US" w:eastAsia="en-US"/>
        </w:rPr>
        <w:t>10</w:t>
      </w:r>
      <w:r w:rsidR="00D351CE">
        <w:rPr>
          <w:rFonts w:ascii="Arial" w:eastAsia="Times New Roman" w:hAnsi="Arial" w:cs="Arial"/>
          <w:sz w:val="28"/>
          <w:szCs w:val="24"/>
          <w:lang w:val="en-US" w:eastAsia="en-US"/>
        </w:rPr>
        <w:t>914</w:t>
      </w:r>
    </w:p>
    <w:p w:rsidR="00E70B0E" w:rsidRPr="00E70B0E" w:rsidRDefault="00605621" w:rsidP="00E70B0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val="en-US" w:eastAsia="en-US"/>
        </w:rPr>
      </w:pPr>
      <w:r w:rsidRPr="00605621">
        <w:rPr>
          <w:rFonts w:ascii="Arial" w:eastAsia="Times New Roman" w:hAnsi="Arial" w:cs="Arial"/>
          <w:sz w:val="28"/>
          <w:szCs w:val="28"/>
          <w:lang w:val="en-US" w:eastAsia="en-US"/>
        </w:rPr>
        <w:t>Reno, Nevada, USA, 14 - 18 November</w:t>
      </w:r>
      <w:r w:rsidR="00E70B0E" w:rsidRPr="00E70B0E">
        <w:rPr>
          <w:rFonts w:ascii="Arial" w:eastAsia="Times New Roman" w:hAnsi="Arial" w:cs="Arial"/>
          <w:sz w:val="28"/>
          <w:szCs w:val="28"/>
          <w:lang w:val="en-US" w:eastAsia="en-US"/>
        </w:rPr>
        <w:t>,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E70B0E">
        <w:rPr>
          <w:rFonts w:ascii="Arial" w:eastAsia="Times New Roman" w:hAnsi="Arial"/>
          <w:b/>
          <w:lang w:eastAsia="en-US"/>
        </w:rPr>
        <w:t>8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</w:t>
      </w:r>
      <w:r w:rsidR="00D351CE">
        <w:rPr>
          <w:rFonts w:ascii="Arial" w:eastAsia="Times New Roman" w:hAnsi="Arial" w:cs="Arial"/>
          <w:b/>
          <w:lang w:eastAsia="en-US"/>
        </w:rPr>
        <w:t>1</w:t>
      </w:r>
      <w:r w:rsidR="00D96B2B">
        <w:rPr>
          <w:rFonts w:ascii="Arial" w:eastAsia="Times New Roman" w:hAnsi="Arial" w:cs="Arial"/>
          <w:b/>
          <w:lang w:eastAsia="en-US"/>
        </w:rPr>
        <w:t>.</w:t>
      </w:r>
      <w:r w:rsidR="00D351CE">
        <w:rPr>
          <w:rFonts w:ascii="Arial" w:eastAsia="Times New Roman" w:hAnsi="Arial" w:cs="Arial"/>
          <w:b/>
          <w:lang w:eastAsia="en-US"/>
        </w:rPr>
        <w:t>3</w:t>
      </w:r>
      <w:r w:rsidR="00D96B2B">
        <w:rPr>
          <w:rFonts w:ascii="Arial" w:eastAsia="Times New Roman" w:hAnsi="Arial" w:cs="Arial"/>
          <w:b/>
          <w:lang w:eastAsia="en-US"/>
        </w:rPr>
        <w:t>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E70B0E" w:rsidRPr="00E00A26" w:rsidRDefault="00E70B0E" w:rsidP="00E70B0E">
      <w:pPr>
        <w:jc w:val="both"/>
      </w:pPr>
      <w:r>
        <w:t>In RAN4#79, the TR V0.2.0 [7] and two text proposals [8, 9] with the updated TR V0.3.0 [10] were approved.</w:t>
      </w:r>
    </w:p>
    <w:p w:rsidR="00E70B0E" w:rsidRPr="00E00A26" w:rsidRDefault="00E70B0E" w:rsidP="00E70B0E">
      <w:pPr>
        <w:jc w:val="both"/>
      </w:pPr>
      <w:r>
        <w:t>In RAN#72, the TR V1.0.0 [</w:t>
      </w:r>
      <w:r w:rsidR="005C4DA2">
        <w:t>11</w:t>
      </w:r>
      <w:r>
        <w:t xml:space="preserve">] was </w:t>
      </w:r>
      <w:r w:rsidR="005C4DA2">
        <w:t>not</w:t>
      </w:r>
      <w:r>
        <w:t>ed.</w:t>
      </w:r>
    </w:p>
    <w:p w:rsidR="005C4DA2" w:rsidRPr="00E00A26" w:rsidRDefault="005C4DA2" w:rsidP="005C4DA2">
      <w:pPr>
        <w:jc w:val="both"/>
      </w:pPr>
      <w:r>
        <w:t>In RAN4#80, three text proposals [12-14] were approved.</w:t>
      </w:r>
    </w:p>
    <w:p w:rsidR="009570BC" w:rsidRPr="00E00A26" w:rsidRDefault="009570BC" w:rsidP="009570BC">
      <w:pPr>
        <w:jc w:val="both"/>
      </w:pPr>
      <w:r>
        <w:t>In RAN4#80bis, the TR V1.1.0 [15] and two text proposal [16, 17] were approved.</w:t>
      </w:r>
    </w:p>
    <w:p w:rsidR="002C1874" w:rsidRPr="00E00A26" w:rsidRDefault="002C1874" w:rsidP="002C1874">
      <w:pPr>
        <w:jc w:val="both"/>
      </w:pPr>
      <w:r>
        <w:t xml:space="preserve">In RAN4#81, </w:t>
      </w:r>
      <w:r w:rsidR="00692D4B">
        <w:t xml:space="preserve">the TR V1.2.0 [18] and </w:t>
      </w:r>
      <w:r>
        <w:t>one text proposal [1</w:t>
      </w:r>
      <w:r w:rsidR="00692D4B">
        <w:t>9</w:t>
      </w:r>
      <w:r>
        <w:t>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 xml:space="preserve">the </w:t>
      </w:r>
      <w:r w:rsidR="00DE1EBC">
        <w:t>T</w:t>
      </w:r>
      <w:r w:rsidRPr="00E00A26">
        <w:t xml:space="preserve">R </w:t>
      </w:r>
      <w:r w:rsidR="00692D4B">
        <w:t>V</w:t>
      </w:r>
      <w:r w:rsidR="00D351CE">
        <w:t>1</w:t>
      </w:r>
      <w:r w:rsidR="00692D4B">
        <w:t>.</w:t>
      </w:r>
      <w:r w:rsidR="00D351CE">
        <w:t>3</w:t>
      </w:r>
      <w:bookmarkStart w:id="3" w:name="_GoBack"/>
      <w:bookmarkEnd w:id="3"/>
      <w:r w:rsidR="00692D4B">
        <w:t>.0 to be presented to RAN#74 for approval to complete the WI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Pr="00E00A26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64702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255AD2">
        <w:rPr>
          <w:rFonts w:eastAsia="Times New Roman"/>
          <w:lang w:eastAsia="en-US"/>
        </w:rPr>
        <w:t>Nokia,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64194</w:t>
      </w:r>
      <w:r w:rsidRPr="00E00A26">
        <w:rPr>
          <w:rFonts w:eastAsia="Times New Roman"/>
          <w:lang w:eastAsia="en-US"/>
        </w:rPr>
        <w:t>, “</w:t>
      </w:r>
      <w:r w:rsidRPr="00255AD2">
        <w:rPr>
          <w:rFonts w:eastAsia="Times New Roman"/>
          <w:noProof/>
          <w:lang w:eastAsia="en-US"/>
        </w:rPr>
        <w:t>TP for TR 37.871: Generic approach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>
        <w:rPr>
          <w:rFonts w:eastAsia="Times New Roman"/>
          <w:lang w:eastAsia="en-US"/>
        </w:rPr>
        <w:t xml:space="preserve">, </w:t>
      </w:r>
      <w:r w:rsidRPr="00AB4899">
        <w:rPr>
          <w:rFonts w:eastAsia="Times New Roman"/>
          <w:lang w:eastAsia="en-US"/>
        </w:rPr>
        <w:t>Alcatel-Lucent Shanghai Bell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[10]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64933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3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D92A04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 w:rsidR="005C4DA2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</w:t>
      </w:r>
      <w:r w:rsidR="005C4DA2">
        <w:rPr>
          <w:rFonts w:eastAsia="Times New Roman"/>
          <w:lang w:eastAsia="en-US"/>
        </w:rPr>
        <w:t>0778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0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2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R4-165179,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core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</w:t>
      </w:r>
      <w:r w:rsidR="00571C88"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</w:t>
      </w:r>
      <w:r>
        <w:rPr>
          <w:rFonts w:eastAsia="Times New Roman"/>
          <w:lang w:eastAsia="en-US"/>
        </w:rPr>
        <w:t>13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R4-166206,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Clarification for BS capable of multi-band operation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Ericsson</w:t>
      </w:r>
      <w:r>
        <w:rPr>
          <w:rFonts w:eastAsia="Times New Roman"/>
          <w:lang w:eastAsia="en-US"/>
        </w:rPr>
        <w:t>.</w:t>
      </w:r>
    </w:p>
    <w:p w:rsidR="00E00A26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[14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R4-166948,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test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Nokia, Alcatel-Lucent Shanghai Bell, Huawei</w:t>
      </w:r>
      <w:r>
        <w:rPr>
          <w:rFonts w:eastAsia="Times New Roman"/>
          <w:lang w:eastAsia="en-US"/>
        </w:rPr>
        <w:t>.</w:t>
      </w:r>
    </w:p>
    <w:p w:rsidR="009570BC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68081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9570BC" w:rsidRPr="005C4DA2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6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8082</w:t>
      </w:r>
      <w:r w:rsidRPr="005C4DA2">
        <w:rPr>
          <w:rFonts w:eastAsia="Times New Roman"/>
          <w:lang w:eastAsia="en-US"/>
        </w:rPr>
        <w:t xml:space="preserve">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core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</w:t>
      </w:r>
      <w:r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[17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8903</w:t>
      </w:r>
      <w:r w:rsidRPr="005C4DA2">
        <w:rPr>
          <w:rFonts w:eastAsia="Times New Roman"/>
          <w:lang w:eastAsia="en-US"/>
        </w:rPr>
        <w:t xml:space="preserve">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test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692D4B" w:rsidRDefault="00692D4B" w:rsidP="00692D4B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>[18]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610740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2C1874" w:rsidRPr="00E00A26" w:rsidRDefault="002C1874" w:rsidP="00692D4B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692D4B">
        <w:rPr>
          <w:rFonts w:eastAsia="Times New Roman"/>
          <w:lang w:eastAsia="en-US"/>
        </w:rPr>
        <w:t>9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 w:rsidR="00BF1E76">
        <w:rPr>
          <w:rFonts w:eastAsia="Times New Roman"/>
          <w:lang w:eastAsia="en-US"/>
        </w:rPr>
        <w:t>10</w:t>
      </w:r>
      <w:r w:rsidR="00DD3140">
        <w:rPr>
          <w:rFonts w:eastAsia="Times New Roman"/>
          <w:lang w:eastAsia="en-US"/>
        </w:rPr>
        <w:t>739</w:t>
      </w:r>
      <w:r w:rsidRPr="005C4DA2">
        <w:rPr>
          <w:rFonts w:eastAsia="Times New Roman"/>
          <w:lang w:eastAsia="en-US"/>
        </w:rPr>
        <w:t xml:space="preserve">, </w:t>
      </w:r>
      <w:r w:rsidR="00692D4B" w:rsidRPr="00E00A26">
        <w:rPr>
          <w:rFonts w:eastAsia="Times New Roman"/>
          <w:lang w:eastAsia="en-US"/>
        </w:rPr>
        <w:t>“</w:t>
      </w:r>
      <w:r w:rsidRPr="002C1874">
        <w:rPr>
          <w:rFonts w:eastAsia="Times New Roman"/>
          <w:lang w:eastAsia="en-US"/>
        </w:rPr>
        <w:t>TR 37.871 V1.</w:t>
      </w:r>
      <w:r w:rsidR="00BF1E76">
        <w:rPr>
          <w:rFonts w:eastAsia="Times New Roman"/>
          <w:lang w:eastAsia="en-US"/>
        </w:rPr>
        <w:t>1</w:t>
      </w:r>
      <w:r w:rsidRPr="002C1874">
        <w:rPr>
          <w:rFonts w:eastAsia="Times New Roman"/>
          <w:lang w:eastAsia="en-US"/>
        </w:rPr>
        <w:t>.0 clean-up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F4D" w:rsidRDefault="00765F4D">
      <w:r>
        <w:separator/>
      </w:r>
    </w:p>
  </w:endnote>
  <w:endnote w:type="continuationSeparator" w:id="0">
    <w:p w:rsidR="00765F4D" w:rsidRDefault="0076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F4D" w:rsidRDefault="00765F4D">
      <w:r>
        <w:separator/>
      </w:r>
    </w:p>
  </w:footnote>
  <w:footnote w:type="continuationSeparator" w:id="0">
    <w:p w:rsidR="00765F4D" w:rsidRDefault="00765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E0FA6"/>
    <w:rsid w:val="001E12C6"/>
    <w:rsid w:val="001F2863"/>
    <w:rsid w:val="001F43A7"/>
    <w:rsid w:val="001F5536"/>
    <w:rsid w:val="001F7A53"/>
    <w:rsid w:val="002000C2"/>
    <w:rsid w:val="00200FAD"/>
    <w:rsid w:val="00222119"/>
    <w:rsid w:val="00224C6E"/>
    <w:rsid w:val="00232924"/>
    <w:rsid w:val="0024374E"/>
    <w:rsid w:val="00251ED1"/>
    <w:rsid w:val="00254FE8"/>
    <w:rsid w:val="00274B64"/>
    <w:rsid w:val="00280E8A"/>
    <w:rsid w:val="002900B0"/>
    <w:rsid w:val="00293847"/>
    <w:rsid w:val="002A3614"/>
    <w:rsid w:val="002C187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117A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D52CA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658F7"/>
    <w:rsid w:val="00571C88"/>
    <w:rsid w:val="00576891"/>
    <w:rsid w:val="00590087"/>
    <w:rsid w:val="005B2742"/>
    <w:rsid w:val="005C4DA2"/>
    <w:rsid w:val="005C4F58"/>
    <w:rsid w:val="005C62F3"/>
    <w:rsid w:val="005C7692"/>
    <w:rsid w:val="005D2AFE"/>
    <w:rsid w:val="005D3FEC"/>
    <w:rsid w:val="005D44BE"/>
    <w:rsid w:val="005E662C"/>
    <w:rsid w:val="005F6825"/>
    <w:rsid w:val="00605621"/>
    <w:rsid w:val="00611EC4"/>
    <w:rsid w:val="00620B3F"/>
    <w:rsid w:val="006412F1"/>
    <w:rsid w:val="006418C6"/>
    <w:rsid w:val="00654090"/>
    <w:rsid w:val="006632C7"/>
    <w:rsid w:val="006655A6"/>
    <w:rsid w:val="00671BBB"/>
    <w:rsid w:val="00681CCE"/>
    <w:rsid w:val="00682237"/>
    <w:rsid w:val="00692D4B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65F4D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156C"/>
    <w:rsid w:val="007D700A"/>
    <w:rsid w:val="007D7164"/>
    <w:rsid w:val="007F4C6D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4569E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0BC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05AE"/>
    <w:rsid w:val="009D59AA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36F5B"/>
    <w:rsid w:val="00B372F4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E2B6E"/>
    <w:rsid w:val="00BF1E76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51CE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2A04"/>
    <w:rsid w:val="00D96B2B"/>
    <w:rsid w:val="00DA74F3"/>
    <w:rsid w:val="00DB3065"/>
    <w:rsid w:val="00DC3217"/>
    <w:rsid w:val="00DC68C0"/>
    <w:rsid w:val="00DD3140"/>
    <w:rsid w:val="00DE1EBC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0B0E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C554B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346E42"/>
  <w15:docId w15:val="{A55B6373-6EF9-4306-9417-711FC995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Ng, Man Hung (Nokia - GB)</cp:lastModifiedBy>
  <cp:revision>3</cp:revision>
  <cp:lastPrinted>2000-02-29T11:31:00Z</cp:lastPrinted>
  <dcterms:created xsi:type="dcterms:W3CDTF">2016-11-18T02:54:00Z</dcterms:created>
  <dcterms:modified xsi:type="dcterms:W3CDTF">2016-11-18T02:55:00Z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