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CA0" w:rsidRPr="00271999" w:rsidRDefault="00FD66AE" w:rsidP="006E2CA0">
      <w:pPr>
        <w:pStyle w:val="CRCoverPage"/>
        <w:tabs>
          <w:tab w:val="right" w:pos="9639"/>
        </w:tabs>
        <w:spacing w:after="0"/>
        <w:rPr>
          <w:b/>
          <w:i/>
          <w:sz w:val="28"/>
          <w:lang w:val="en-US"/>
        </w:rPr>
      </w:pPr>
      <w:bookmarkStart w:id="0" w:name="OLE_LINK1"/>
      <w:bookmarkStart w:id="1" w:name="OLE_LINK3"/>
      <w:bookmarkStart w:id="2" w:name="_Ref244672832"/>
      <w:r w:rsidRPr="00271999">
        <w:rPr>
          <w:b/>
          <w:sz w:val="24"/>
          <w:lang w:val="en-US"/>
        </w:rPr>
        <w:t>3GPP TSG-RAN WG4 Meeting #7</w:t>
      </w:r>
      <w:r w:rsidR="00D7753A" w:rsidRPr="00271999">
        <w:rPr>
          <w:b/>
          <w:sz w:val="24"/>
          <w:lang w:val="en-US"/>
        </w:rPr>
        <w:t>6</w:t>
      </w:r>
      <w:r w:rsidR="003B052E" w:rsidRPr="00271999">
        <w:rPr>
          <w:b/>
          <w:i/>
          <w:sz w:val="28"/>
          <w:lang w:val="en-US"/>
        </w:rPr>
        <w:t xml:space="preserve">                                           </w:t>
      </w:r>
      <w:r w:rsidRPr="00271999">
        <w:rPr>
          <w:b/>
          <w:i/>
          <w:sz w:val="28"/>
          <w:lang w:val="en-US"/>
        </w:rPr>
        <w:t xml:space="preserve">     </w:t>
      </w:r>
      <w:r w:rsidR="00E62613" w:rsidRPr="00271999">
        <w:rPr>
          <w:b/>
          <w:i/>
          <w:sz w:val="28"/>
          <w:lang w:val="en-US"/>
        </w:rPr>
        <w:t>R4-154620</w:t>
      </w:r>
    </w:p>
    <w:p w:rsidR="006966FB" w:rsidRPr="00271999" w:rsidRDefault="001A058B" w:rsidP="00875A1D">
      <w:pPr>
        <w:pStyle w:val="BodyText"/>
        <w:rPr>
          <w:rFonts w:ascii="Arial" w:hAnsi="Arial"/>
          <w:b/>
          <w:szCs w:val="20"/>
        </w:rPr>
      </w:pPr>
      <w:r w:rsidRPr="00271999">
        <w:rPr>
          <w:rFonts w:ascii="Arial" w:hAnsi="Arial"/>
          <w:b/>
          <w:szCs w:val="20"/>
        </w:rPr>
        <w:t>Beijing, China, 24 – 28 Aug, 2015</w:t>
      </w:r>
    </w:p>
    <w:p w:rsidR="00DE2F23" w:rsidRPr="00271999" w:rsidRDefault="00DE2F23" w:rsidP="00875A1D">
      <w:pPr>
        <w:pStyle w:val="BodyText"/>
        <w:rPr>
          <w:rFonts w:eastAsia="SimSun"/>
          <w:b/>
          <w:lang w:eastAsia="zh-CN"/>
        </w:rPr>
      </w:pPr>
    </w:p>
    <w:p w:rsidR="00B8022D" w:rsidRPr="00271999" w:rsidRDefault="00B8022D" w:rsidP="00B8022D">
      <w:pPr>
        <w:pStyle w:val="BodyText"/>
        <w:rPr>
          <w:b/>
        </w:rPr>
      </w:pPr>
      <w:r w:rsidRPr="00271999">
        <w:rPr>
          <w:b/>
        </w:rPr>
        <w:t>Source:</w:t>
      </w:r>
      <w:r w:rsidRPr="00271999">
        <w:rPr>
          <w:b/>
        </w:rPr>
        <w:tab/>
      </w:r>
      <w:r w:rsidRPr="00271999">
        <w:rPr>
          <w:b/>
        </w:rPr>
        <w:tab/>
      </w:r>
      <w:r w:rsidRPr="00271999">
        <w:t xml:space="preserve">Ericsson </w:t>
      </w:r>
    </w:p>
    <w:p w:rsidR="00B8022D" w:rsidRPr="00271999" w:rsidRDefault="00B8022D" w:rsidP="00B8022D">
      <w:pPr>
        <w:pStyle w:val="BodyText"/>
        <w:ind w:left="720" w:hanging="720"/>
        <w:rPr>
          <w:b/>
        </w:rPr>
      </w:pPr>
      <w:r w:rsidRPr="00271999">
        <w:rPr>
          <w:b/>
        </w:rPr>
        <w:t>Title:</w:t>
      </w:r>
      <w:r w:rsidRPr="00271999">
        <w:rPr>
          <w:b/>
        </w:rPr>
        <w:tab/>
      </w:r>
      <w:r w:rsidRPr="00271999">
        <w:rPr>
          <w:b/>
        </w:rPr>
        <w:tab/>
      </w:r>
      <w:r w:rsidRPr="00271999">
        <w:rPr>
          <w:b/>
        </w:rPr>
        <w:tab/>
      </w:r>
      <w:r w:rsidR="00A130F6" w:rsidRPr="00271999">
        <w:t>Further analysis of PRACH using unidirectional deployment</w:t>
      </w:r>
    </w:p>
    <w:p w:rsidR="00B8022D" w:rsidRPr="00271999" w:rsidRDefault="00B8022D" w:rsidP="00B8022D">
      <w:pPr>
        <w:pStyle w:val="BodyText"/>
        <w:rPr>
          <w:b/>
        </w:rPr>
      </w:pPr>
      <w:r w:rsidRPr="00271999">
        <w:rPr>
          <w:b/>
        </w:rPr>
        <w:t>Agenda item:</w:t>
      </w:r>
      <w:r w:rsidRPr="00271999">
        <w:rPr>
          <w:b/>
        </w:rPr>
        <w:tab/>
      </w:r>
      <w:r w:rsidR="00170F66" w:rsidRPr="00271999">
        <w:rPr>
          <w:b/>
        </w:rPr>
        <w:tab/>
      </w:r>
      <w:r w:rsidR="00271999" w:rsidRPr="00271999">
        <w:t>9.4.5</w:t>
      </w:r>
    </w:p>
    <w:p w:rsidR="00B8022D" w:rsidRPr="00271999" w:rsidRDefault="00B8022D" w:rsidP="00B8022D">
      <w:pPr>
        <w:pStyle w:val="BodyText"/>
        <w:rPr>
          <w:b/>
        </w:rPr>
      </w:pPr>
      <w:r w:rsidRPr="00271999">
        <w:rPr>
          <w:b/>
        </w:rPr>
        <w:t>Document for:</w:t>
      </w:r>
      <w:r w:rsidRPr="00271999">
        <w:rPr>
          <w:b/>
        </w:rPr>
        <w:tab/>
      </w:r>
      <w:r w:rsidR="00A130F6" w:rsidRPr="00271999">
        <w:t>Approval</w:t>
      </w:r>
    </w:p>
    <w:p w:rsidR="00B8022D" w:rsidRPr="00271999" w:rsidRDefault="00B8022D" w:rsidP="00B8022D">
      <w:pPr>
        <w:pStyle w:val="Heading1"/>
        <w:tabs>
          <w:tab w:val="num" w:pos="432"/>
        </w:tabs>
        <w:ind w:left="432" w:hanging="432"/>
        <w:rPr>
          <w:lang w:val="en-US"/>
        </w:rPr>
      </w:pPr>
      <w:r w:rsidRPr="00271999">
        <w:rPr>
          <w:lang w:val="en-US"/>
        </w:rPr>
        <w:t>1 Introduction</w:t>
      </w:r>
    </w:p>
    <w:p w:rsidR="00A130F6" w:rsidRPr="00271999" w:rsidRDefault="00A130F6" w:rsidP="00A130F6">
      <w:pPr>
        <w:jc w:val="both"/>
        <w:rPr>
          <w:lang w:val="en-US" w:eastAsia="en-US"/>
        </w:rPr>
      </w:pPr>
      <w:r w:rsidRPr="00271999">
        <w:rPr>
          <w:lang w:val="en-US" w:eastAsia="en-US"/>
        </w:rPr>
        <w:t xml:space="preserve">A modified arrangement for RRH based model was presented in [1] where it was shown that the Unidirectional Beam Arrangement can significantly reduce the Doppler shift alterations to a ripple and that this ripple constitutes only a fraction of the frequency shift experienced by the UE in a conventional beam arrangement. The contribution [1] focused on the DL and UE reception. </w:t>
      </w:r>
    </w:p>
    <w:p w:rsidR="00213FC6" w:rsidRPr="00271999" w:rsidRDefault="00A130F6" w:rsidP="00A130F6">
      <w:pPr>
        <w:jc w:val="both"/>
        <w:rPr>
          <w:lang w:val="en-US" w:eastAsia="en-US"/>
        </w:rPr>
      </w:pPr>
      <w:r w:rsidRPr="00271999">
        <w:rPr>
          <w:lang w:val="en-US" w:eastAsia="en-US"/>
        </w:rPr>
        <w:t>In this paper we turn the focus to the UL and BS reception and apply the Unidirectional Beam Arrangement to the PRACH detection problem outlined in [2] and [3].</w:t>
      </w:r>
    </w:p>
    <w:p w:rsidR="00B8022D" w:rsidRPr="00271999" w:rsidRDefault="00B8022D" w:rsidP="00B8022D">
      <w:pPr>
        <w:pStyle w:val="Heading1"/>
        <w:tabs>
          <w:tab w:val="num" w:pos="432"/>
        </w:tabs>
        <w:ind w:left="432" w:hanging="432"/>
        <w:rPr>
          <w:lang w:val="en-US"/>
        </w:rPr>
      </w:pPr>
      <w:r w:rsidRPr="00271999">
        <w:rPr>
          <w:lang w:val="en-US"/>
        </w:rPr>
        <w:t xml:space="preserve">2 </w:t>
      </w:r>
      <w:r w:rsidR="00A130F6" w:rsidRPr="00271999">
        <w:rPr>
          <w:lang w:val="en-US"/>
        </w:rPr>
        <w:t>Unidirectional Beam Arrangement</w:t>
      </w:r>
    </w:p>
    <w:p w:rsidR="00A130F6" w:rsidRPr="00271999" w:rsidRDefault="00A130F6" w:rsidP="00A130F6">
      <w:pPr>
        <w:jc w:val="both"/>
        <w:rPr>
          <w:szCs w:val="22"/>
          <w:lang w:val="en-US"/>
        </w:rPr>
      </w:pPr>
      <w:r w:rsidRPr="00271999">
        <w:rPr>
          <w:szCs w:val="22"/>
          <w:lang w:val="en-US"/>
        </w:rPr>
        <w:t>We start with repeating some descriptions from [1]. In this deployment configuration the UE receive DL transmissions from an antenna in one direction and its UL transmission is received by an antenna in another direction. With the</w:t>
      </w:r>
      <w:r w:rsidR="00F53B18">
        <w:rPr>
          <w:szCs w:val="22"/>
          <w:lang w:val="en-US"/>
        </w:rPr>
        <w:t xml:space="preserve"> modified arrangement in Figure </w:t>
      </w:r>
      <w:r w:rsidRPr="00271999">
        <w:rPr>
          <w:szCs w:val="22"/>
          <w:lang w:val="en-US"/>
        </w:rPr>
        <w:t>1, the intention is that each site provides coverage in only o</w:t>
      </w:r>
      <w:r w:rsidR="00747F46">
        <w:rPr>
          <w:szCs w:val="22"/>
          <w:lang w:val="en-US"/>
        </w:rPr>
        <w:t xml:space="preserve">ne direction along the track, </w:t>
      </w:r>
      <w:r w:rsidRPr="00271999">
        <w:rPr>
          <w:szCs w:val="22"/>
          <w:lang w:val="en-US"/>
        </w:rPr>
        <w:t>as shown in</w:t>
      </w:r>
      <w:r w:rsidR="00536B77">
        <w:rPr>
          <w:szCs w:val="22"/>
          <w:lang w:val="en-US"/>
        </w:rPr>
        <w:t xml:space="preserve"> Figure 2</w:t>
      </w:r>
      <w:r w:rsidRPr="00271999">
        <w:rPr>
          <w:szCs w:val="22"/>
          <w:lang w:val="en-US"/>
        </w:rPr>
        <w:t>. If the same PCI is used for each eNB site then the UE will start to receive a new path from the successive eNB site around the point where it passes each eNB. Thus, in the ideal line of sight case the UE experiences only a fixed Doppler shift. This was shown in [1].</w:t>
      </w:r>
    </w:p>
    <w:p w:rsidR="00A130F6" w:rsidRPr="00271999" w:rsidRDefault="00A130F6" w:rsidP="00A130F6">
      <w:pPr>
        <w:jc w:val="both"/>
        <w:rPr>
          <w:szCs w:val="22"/>
          <w:lang w:val="en-US"/>
        </w:rPr>
      </w:pPr>
      <w:r w:rsidRPr="00271999">
        <w:rPr>
          <w:noProof/>
          <w:lang w:val="en-US" w:eastAsia="en-US"/>
        </w:rPr>
        <mc:AlternateContent>
          <mc:Choice Requires="wpg">
            <w:drawing>
              <wp:anchor distT="0" distB="0" distL="114300" distR="114300" simplePos="0" relativeHeight="251660288" behindDoc="0" locked="0" layoutInCell="1" allowOverlap="1" wp14:anchorId="39607808" wp14:editId="44E9AD4A">
                <wp:simplePos x="0" y="0"/>
                <wp:positionH relativeFrom="column">
                  <wp:posOffset>0</wp:posOffset>
                </wp:positionH>
                <wp:positionV relativeFrom="paragraph">
                  <wp:posOffset>0</wp:posOffset>
                </wp:positionV>
                <wp:extent cx="4832985" cy="1153160"/>
                <wp:effectExtent l="0" t="0" r="24765" b="27940"/>
                <wp:wrapNone/>
                <wp:docPr id="5"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2985" cy="1153160"/>
                          <a:chOff x="0" y="0"/>
                          <a:chExt cx="4832862" cy="1153109"/>
                        </a:xfrm>
                      </wpg:grpSpPr>
                      <wpg:grpSp>
                        <wpg:cNvPr id="6" name="Group 2"/>
                        <wpg:cNvGrpSpPr>
                          <a:grpSpLocks/>
                        </wpg:cNvGrpSpPr>
                        <wpg:grpSpPr bwMode="auto">
                          <a:xfrm>
                            <a:off x="0" y="138499"/>
                            <a:ext cx="4832862" cy="1014610"/>
                            <a:chOff x="0" y="138499"/>
                            <a:chExt cx="4832862" cy="1014610"/>
                          </a:xfrm>
                        </wpg:grpSpPr>
                        <wps:wsp>
                          <wps:cNvPr id="7" name="Rectangle 6"/>
                          <wps:cNvSpPr>
                            <a:spLocks noChangeArrowheads="1"/>
                          </wps:cNvSpPr>
                          <wps:spPr bwMode="auto">
                            <a:xfrm>
                              <a:off x="3518594" y="299187"/>
                              <a:ext cx="1314268" cy="8539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8" name="Rectangle 7"/>
                          <wps:cNvSpPr>
                            <a:spLocks noChangeArrowheads="1"/>
                          </wps:cNvSpPr>
                          <wps:spPr bwMode="auto">
                            <a:xfrm>
                              <a:off x="3518594" y="299187"/>
                              <a:ext cx="1314268" cy="853922"/>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9" name="Freeform 8"/>
                          <wps:cNvSpPr>
                            <a:spLocks/>
                          </wps:cNvSpPr>
                          <wps:spPr bwMode="auto">
                            <a:xfrm>
                              <a:off x="3724169" y="406367"/>
                              <a:ext cx="820540" cy="277613"/>
                            </a:xfrm>
                            <a:custGeom>
                              <a:avLst/>
                              <a:gdLst>
                                <a:gd name="T0" fmla="*/ 161166 w 1283"/>
                                <a:gd name="T1" fmla="*/ 275694 h 434"/>
                                <a:gd name="T2" fmla="*/ 777690 w 1283"/>
                                <a:gd name="T3" fmla="*/ 189340 h 434"/>
                                <a:gd name="T4" fmla="*/ 817982 w 1283"/>
                                <a:gd name="T5" fmla="*/ 140725 h 434"/>
                                <a:gd name="T6" fmla="*/ 783446 w 1283"/>
                                <a:gd name="T7" fmla="*/ 101066 h 434"/>
                                <a:gd name="T8" fmla="*/ 776411 w 1283"/>
                                <a:gd name="T9" fmla="*/ 99787 h 434"/>
                                <a:gd name="T10" fmla="*/ 162445 w 1283"/>
                                <a:gd name="T11" fmla="*/ 10235 h 434"/>
                                <a:gd name="T12" fmla="*/ 10233 w 1283"/>
                                <a:gd name="T13" fmla="*/ 124094 h 434"/>
                                <a:gd name="T14" fmla="*/ 124072 w 1283"/>
                                <a:gd name="T15" fmla="*/ 275694 h 434"/>
                                <a:gd name="T16" fmla="*/ 161166 w 1283"/>
                                <a:gd name="T17" fmla="*/ 275694 h 43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283"/>
                                <a:gd name="T28" fmla="*/ 0 h 434"/>
                                <a:gd name="T29" fmla="*/ 1283 w 1283"/>
                                <a:gd name="T30" fmla="*/ 434 h 43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283" h="434">
                                  <a:moveTo>
                                    <a:pt x="252" y="431"/>
                                  </a:moveTo>
                                  <a:lnTo>
                                    <a:pt x="1216" y="296"/>
                                  </a:lnTo>
                                  <a:cubicBezTo>
                                    <a:pt x="1255" y="292"/>
                                    <a:pt x="1283" y="258"/>
                                    <a:pt x="1279" y="220"/>
                                  </a:cubicBezTo>
                                  <a:cubicBezTo>
                                    <a:pt x="1277" y="190"/>
                                    <a:pt x="1255" y="165"/>
                                    <a:pt x="1225" y="158"/>
                                  </a:cubicBezTo>
                                  <a:cubicBezTo>
                                    <a:pt x="1222" y="157"/>
                                    <a:pt x="1218" y="157"/>
                                    <a:pt x="1214" y="156"/>
                                  </a:cubicBezTo>
                                  <a:lnTo>
                                    <a:pt x="254" y="16"/>
                                  </a:lnTo>
                                  <a:cubicBezTo>
                                    <a:pt x="139" y="0"/>
                                    <a:pt x="33" y="79"/>
                                    <a:pt x="16" y="194"/>
                                  </a:cubicBezTo>
                                  <a:cubicBezTo>
                                    <a:pt x="0" y="308"/>
                                    <a:pt x="79" y="415"/>
                                    <a:pt x="194" y="431"/>
                                  </a:cubicBezTo>
                                  <a:cubicBezTo>
                                    <a:pt x="213" y="434"/>
                                    <a:pt x="233" y="434"/>
                                    <a:pt x="252" y="431"/>
                                  </a:cubicBezTo>
                                  <a:close/>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0" name="Rectangle 9"/>
                          <wps:cNvSpPr>
                            <a:spLocks noChangeArrowheads="1"/>
                          </wps:cNvSpPr>
                          <wps:spPr bwMode="auto">
                            <a:xfrm>
                              <a:off x="3866417" y="473104"/>
                              <a:ext cx="515606" cy="146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DL beam</w:t>
                                </w:r>
                              </w:p>
                            </w:txbxContent>
                          </wps:txbx>
                          <wps:bodyPr rot="0" vert="horz" wrap="none" lIns="0" tIns="0" rIns="0" bIns="0" anchor="t" anchorCtr="0" upright="1">
                            <a:spAutoFit/>
                          </wps:bodyPr>
                        </wps:wsp>
                        <wps:wsp>
                          <wps:cNvPr id="11" name="Freeform 10"/>
                          <wps:cNvSpPr>
                            <a:spLocks noEditPoints="1"/>
                          </wps:cNvSpPr>
                          <wps:spPr bwMode="auto">
                            <a:xfrm>
                              <a:off x="3732953" y="724391"/>
                              <a:ext cx="813511" cy="275856"/>
                            </a:xfrm>
                            <a:custGeom>
                              <a:avLst/>
                              <a:gdLst>
                                <a:gd name="T0" fmla="*/ 613488 w 1273"/>
                                <a:gd name="T1" fmla="*/ 259892 h 432"/>
                                <a:gd name="T2" fmla="*/ 656305 w 1273"/>
                                <a:gd name="T3" fmla="*/ 275856 h 432"/>
                                <a:gd name="T4" fmla="*/ 683784 w 1273"/>
                                <a:gd name="T5" fmla="*/ 265639 h 432"/>
                                <a:gd name="T6" fmla="*/ 486317 w 1273"/>
                                <a:gd name="T7" fmla="*/ 247121 h 432"/>
                                <a:gd name="T8" fmla="*/ 567477 w 1273"/>
                                <a:gd name="T9" fmla="*/ 258615 h 432"/>
                                <a:gd name="T10" fmla="*/ 370649 w 1273"/>
                                <a:gd name="T11" fmla="*/ 225410 h 432"/>
                                <a:gd name="T12" fmla="*/ 439667 w 1273"/>
                                <a:gd name="T13" fmla="*/ 245844 h 432"/>
                                <a:gd name="T14" fmla="*/ 319525 w 1273"/>
                                <a:gd name="T15" fmla="*/ 218386 h 432"/>
                                <a:gd name="T16" fmla="*/ 247312 w 1273"/>
                                <a:gd name="T17" fmla="*/ 218386 h 432"/>
                                <a:gd name="T18" fmla="*/ 319525 w 1273"/>
                                <a:gd name="T19" fmla="*/ 218386 h 432"/>
                                <a:gd name="T20" fmla="*/ 121420 w 1273"/>
                                <a:gd name="T21" fmla="*/ 195398 h 432"/>
                                <a:gd name="T22" fmla="*/ 202579 w 1273"/>
                                <a:gd name="T23" fmla="*/ 206892 h 432"/>
                                <a:gd name="T24" fmla="*/ 42177 w 1273"/>
                                <a:gd name="T25" fmla="*/ 179434 h 432"/>
                                <a:gd name="T26" fmla="*/ 26840 w 1273"/>
                                <a:gd name="T27" fmla="*/ 174964 h 432"/>
                                <a:gd name="T28" fmla="*/ 14059 w 1273"/>
                                <a:gd name="T29" fmla="*/ 164747 h 432"/>
                                <a:gd name="T30" fmla="*/ 5751 w 1273"/>
                                <a:gd name="T31" fmla="*/ 171133 h 432"/>
                                <a:gd name="T32" fmla="*/ 22367 w 1273"/>
                                <a:gd name="T33" fmla="*/ 183904 h 432"/>
                                <a:gd name="T34" fmla="*/ 74769 w 1273"/>
                                <a:gd name="T35" fmla="*/ 194121 h 432"/>
                                <a:gd name="T36" fmla="*/ 10225 w 1273"/>
                                <a:gd name="T37" fmla="*/ 121964 h 432"/>
                                <a:gd name="T38" fmla="*/ 25562 w 1273"/>
                                <a:gd name="T39" fmla="*/ 106000 h 432"/>
                                <a:gd name="T40" fmla="*/ 35787 w 1273"/>
                                <a:gd name="T41" fmla="*/ 101530 h 432"/>
                                <a:gd name="T42" fmla="*/ 73491 w 1273"/>
                                <a:gd name="T43" fmla="*/ 90675 h 432"/>
                                <a:gd name="T44" fmla="*/ 33870 w 1273"/>
                                <a:gd name="T45" fmla="*/ 91952 h 432"/>
                                <a:gd name="T46" fmla="*/ 18532 w 1273"/>
                                <a:gd name="T47" fmla="*/ 97699 h 432"/>
                                <a:gd name="T48" fmla="*/ 1917 w 1273"/>
                                <a:gd name="T49" fmla="*/ 116217 h 432"/>
                                <a:gd name="T50" fmla="*/ 119502 w 1273"/>
                                <a:gd name="T51" fmla="*/ 89398 h 432"/>
                                <a:gd name="T52" fmla="*/ 189159 w 1273"/>
                                <a:gd name="T53" fmla="*/ 68964 h 432"/>
                                <a:gd name="T54" fmla="*/ 119502 w 1273"/>
                                <a:gd name="T55" fmla="*/ 89398 h 432"/>
                                <a:gd name="T56" fmla="*/ 316330 w 1273"/>
                                <a:gd name="T57" fmla="*/ 55554 h 432"/>
                                <a:gd name="T58" fmla="*/ 235810 w 1273"/>
                                <a:gd name="T59" fmla="*/ 67048 h 432"/>
                                <a:gd name="T60" fmla="*/ 433915 w 1273"/>
                                <a:gd name="T61" fmla="*/ 43422 h 432"/>
                                <a:gd name="T62" fmla="*/ 361702 w 1273"/>
                                <a:gd name="T63" fmla="*/ 44060 h 432"/>
                                <a:gd name="T64" fmla="*/ 484400 w 1273"/>
                                <a:gd name="T65" fmla="*/ 36398 h 432"/>
                                <a:gd name="T66" fmla="*/ 554057 w 1273"/>
                                <a:gd name="T67" fmla="*/ 15964 h 432"/>
                                <a:gd name="T68" fmla="*/ 484400 w 1273"/>
                                <a:gd name="T69" fmla="*/ 36398 h 432"/>
                                <a:gd name="T70" fmla="*/ 676754 w 1273"/>
                                <a:gd name="T71" fmla="*/ 10217 h 432"/>
                                <a:gd name="T72" fmla="*/ 655027 w 1273"/>
                                <a:gd name="T73" fmla="*/ 1277 h 432"/>
                                <a:gd name="T74" fmla="*/ 605820 w 1273"/>
                                <a:gd name="T75" fmla="*/ 18518 h 432"/>
                                <a:gd name="T76" fmla="*/ 730434 w 1273"/>
                                <a:gd name="T77" fmla="*/ 21711 h 432"/>
                                <a:gd name="T78" fmla="*/ 770695 w 1273"/>
                                <a:gd name="T79" fmla="*/ 51723 h 432"/>
                                <a:gd name="T80" fmla="*/ 784754 w 1273"/>
                                <a:gd name="T81" fmla="*/ 62578 h 432"/>
                                <a:gd name="T82" fmla="*/ 777724 w 1273"/>
                                <a:gd name="T83" fmla="*/ 44699 h 432"/>
                                <a:gd name="T84" fmla="*/ 736186 w 1273"/>
                                <a:gd name="T85" fmla="*/ 13410 h 432"/>
                                <a:gd name="T86" fmla="*/ 721488 w 1273"/>
                                <a:gd name="T87" fmla="*/ 13410 h 432"/>
                                <a:gd name="T88" fmla="*/ 802647 w 1273"/>
                                <a:gd name="T89" fmla="*/ 120048 h 432"/>
                                <a:gd name="T90" fmla="*/ 803925 w 1273"/>
                                <a:gd name="T91" fmla="*/ 145591 h 432"/>
                                <a:gd name="T92" fmla="*/ 798813 w 1273"/>
                                <a:gd name="T93" fmla="*/ 173049 h 432"/>
                                <a:gd name="T94" fmla="*/ 809677 w 1273"/>
                                <a:gd name="T95" fmla="*/ 173687 h 432"/>
                                <a:gd name="T96" fmla="*/ 813511 w 1273"/>
                                <a:gd name="T97" fmla="*/ 146229 h 432"/>
                                <a:gd name="T98" fmla="*/ 808399 w 1273"/>
                                <a:gd name="T99" fmla="*/ 102807 h 432"/>
                                <a:gd name="T100" fmla="*/ 777085 w 1273"/>
                                <a:gd name="T101" fmla="*/ 216470 h 432"/>
                                <a:gd name="T102" fmla="*/ 741937 w 1273"/>
                                <a:gd name="T103" fmla="*/ 249037 h 432"/>
                                <a:gd name="T104" fmla="*/ 720210 w 1273"/>
                                <a:gd name="T105" fmla="*/ 265001 h 432"/>
                                <a:gd name="T106" fmla="*/ 747689 w 1273"/>
                                <a:gd name="T107" fmla="*/ 257338 h 432"/>
                                <a:gd name="T108" fmla="*/ 784754 w 1273"/>
                                <a:gd name="T109" fmla="*/ 223494 h 43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1273"/>
                                <a:gd name="T166" fmla="*/ 0 h 432"/>
                                <a:gd name="T167" fmla="*/ 1273 w 1273"/>
                                <a:gd name="T168" fmla="*/ 432 h 432"/>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1273" h="432">
                                  <a:moveTo>
                                    <a:pt x="1070" y="416"/>
                                  </a:moveTo>
                                  <a:lnTo>
                                    <a:pt x="1027" y="416"/>
                                  </a:lnTo>
                                  <a:lnTo>
                                    <a:pt x="960" y="407"/>
                                  </a:lnTo>
                                  <a:cubicBezTo>
                                    <a:pt x="956" y="406"/>
                                    <a:pt x="952" y="409"/>
                                    <a:pt x="951" y="414"/>
                                  </a:cubicBezTo>
                                  <a:cubicBezTo>
                                    <a:pt x="950" y="418"/>
                                    <a:pt x="954" y="422"/>
                                    <a:pt x="958" y="423"/>
                                  </a:cubicBezTo>
                                  <a:lnTo>
                                    <a:pt x="1027" y="432"/>
                                  </a:lnTo>
                                  <a:lnTo>
                                    <a:pt x="1070" y="432"/>
                                  </a:lnTo>
                                  <a:cubicBezTo>
                                    <a:pt x="1075" y="432"/>
                                    <a:pt x="1078" y="429"/>
                                    <a:pt x="1078" y="424"/>
                                  </a:cubicBezTo>
                                  <a:cubicBezTo>
                                    <a:pt x="1078" y="420"/>
                                    <a:pt x="1075" y="416"/>
                                    <a:pt x="1070" y="416"/>
                                  </a:cubicBezTo>
                                  <a:close/>
                                  <a:moveTo>
                                    <a:pt x="881" y="396"/>
                                  </a:moveTo>
                                  <a:lnTo>
                                    <a:pt x="770" y="380"/>
                                  </a:lnTo>
                                  <a:cubicBezTo>
                                    <a:pt x="765" y="379"/>
                                    <a:pt x="761" y="382"/>
                                    <a:pt x="761" y="387"/>
                                  </a:cubicBezTo>
                                  <a:cubicBezTo>
                                    <a:pt x="760" y="391"/>
                                    <a:pt x="763" y="395"/>
                                    <a:pt x="768" y="396"/>
                                  </a:cubicBezTo>
                                  <a:lnTo>
                                    <a:pt x="879" y="412"/>
                                  </a:lnTo>
                                  <a:cubicBezTo>
                                    <a:pt x="883" y="412"/>
                                    <a:pt x="887" y="409"/>
                                    <a:pt x="888" y="405"/>
                                  </a:cubicBezTo>
                                  <a:cubicBezTo>
                                    <a:pt x="888" y="400"/>
                                    <a:pt x="885" y="396"/>
                                    <a:pt x="881" y="396"/>
                                  </a:cubicBezTo>
                                  <a:close/>
                                  <a:moveTo>
                                    <a:pt x="691" y="369"/>
                                  </a:moveTo>
                                  <a:lnTo>
                                    <a:pt x="580" y="353"/>
                                  </a:lnTo>
                                  <a:cubicBezTo>
                                    <a:pt x="575" y="353"/>
                                    <a:pt x="571" y="356"/>
                                    <a:pt x="570" y="360"/>
                                  </a:cubicBezTo>
                                  <a:cubicBezTo>
                                    <a:pt x="570" y="364"/>
                                    <a:pt x="573" y="368"/>
                                    <a:pt x="577" y="369"/>
                                  </a:cubicBezTo>
                                  <a:lnTo>
                                    <a:pt x="688" y="385"/>
                                  </a:lnTo>
                                  <a:cubicBezTo>
                                    <a:pt x="693" y="385"/>
                                    <a:pt x="697" y="382"/>
                                    <a:pt x="697" y="378"/>
                                  </a:cubicBezTo>
                                  <a:cubicBezTo>
                                    <a:pt x="698" y="373"/>
                                    <a:pt x="695" y="369"/>
                                    <a:pt x="691" y="369"/>
                                  </a:cubicBezTo>
                                  <a:close/>
                                  <a:moveTo>
                                    <a:pt x="500" y="342"/>
                                  </a:moveTo>
                                  <a:lnTo>
                                    <a:pt x="389" y="326"/>
                                  </a:lnTo>
                                  <a:cubicBezTo>
                                    <a:pt x="385" y="326"/>
                                    <a:pt x="381" y="329"/>
                                    <a:pt x="380" y="333"/>
                                  </a:cubicBezTo>
                                  <a:cubicBezTo>
                                    <a:pt x="380" y="337"/>
                                    <a:pt x="383" y="341"/>
                                    <a:pt x="387" y="342"/>
                                  </a:cubicBezTo>
                                  <a:lnTo>
                                    <a:pt x="498" y="358"/>
                                  </a:lnTo>
                                  <a:cubicBezTo>
                                    <a:pt x="502" y="358"/>
                                    <a:pt x="506" y="355"/>
                                    <a:pt x="507" y="351"/>
                                  </a:cubicBezTo>
                                  <a:cubicBezTo>
                                    <a:pt x="508" y="347"/>
                                    <a:pt x="505" y="343"/>
                                    <a:pt x="500" y="342"/>
                                  </a:cubicBezTo>
                                  <a:close/>
                                  <a:moveTo>
                                    <a:pt x="310" y="315"/>
                                  </a:moveTo>
                                  <a:lnTo>
                                    <a:pt x="199" y="299"/>
                                  </a:lnTo>
                                  <a:cubicBezTo>
                                    <a:pt x="195" y="299"/>
                                    <a:pt x="190" y="302"/>
                                    <a:pt x="190" y="306"/>
                                  </a:cubicBezTo>
                                  <a:cubicBezTo>
                                    <a:pt x="189" y="311"/>
                                    <a:pt x="192" y="315"/>
                                    <a:pt x="197" y="315"/>
                                  </a:cubicBezTo>
                                  <a:lnTo>
                                    <a:pt x="308" y="331"/>
                                  </a:lnTo>
                                  <a:cubicBezTo>
                                    <a:pt x="312" y="332"/>
                                    <a:pt x="316" y="328"/>
                                    <a:pt x="317" y="324"/>
                                  </a:cubicBezTo>
                                  <a:cubicBezTo>
                                    <a:pt x="317" y="320"/>
                                    <a:pt x="314" y="316"/>
                                    <a:pt x="310" y="315"/>
                                  </a:cubicBezTo>
                                  <a:close/>
                                  <a:moveTo>
                                    <a:pt x="120" y="288"/>
                                  </a:moveTo>
                                  <a:lnTo>
                                    <a:pt x="66" y="281"/>
                                  </a:lnTo>
                                  <a:lnTo>
                                    <a:pt x="67" y="281"/>
                                  </a:lnTo>
                                  <a:lnTo>
                                    <a:pt x="40" y="273"/>
                                  </a:lnTo>
                                  <a:lnTo>
                                    <a:pt x="42" y="274"/>
                                  </a:lnTo>
                                  <a:lnTo>
                                    <a:pt x="21" y="258"/>
                                  </a:lnTo>
                                  <a:lnTo>
                                    <a:pt x="24" y="261"/>
                                  </a:lnTo>
                                  <a:lnTo>
                                    <a:pt x="22" y="258"/>
                                  </a:lnTo>
                                  <a:cubicBezTo>
                                    <a:pt x="20" y="254"/>
                                    <a:pt x="15" y="253"/>
                                    <a:pt x="11" y="255"/>
                                  </a:cubicBezTo>
                                  <a:cubicBezTo>
                                    <a:pt x="7" y="257"/>
                                    <a:pt x="6" y="262"/>
                                    <a:pt x="8" y="266"/>
                                  </a:cubicBezTo>
                                  <a:lnTo>
                                    <a:pt x="9" y="268"/>
                                  </a:lnTo>
                                  <a:cubicBezTo>
                                    <a:pt x="10" y="269"/>
                                    <a:pt x="11" y="270"/>
                                    <a:pt x="12" y="271"/>
                                  </a:cubicBezTo>
                                  <a:lnTo>
                                    <a:pt x="33" y="287"/>
                                  </a:lnTo>
                                  <a:cubicBezTo>
                                    <a:pt x="33" y="287"/>
                                    <a:pt x="34" y="288"/>
                                    <a:pt x="35" y="288"/>
                                  </a:cubicBezTo>
                                  <a:lnTo>
                                    <a:pt x="62" y="296"/>
                                  </a:lnTo>
                                  <a:cubicBezTo>
                                    <a:pt x="63" y="296"/>
                                    <a:pt x="63" y="296"/>
                                    <a:pt x="63" y="296"/>
                                  </a:cubicBezTo>
                                  <a:lnTo>
                                    <a:pt x="117" y="304"/>
                                  </a:lnTo>
                                  <a:cubicBezTo>
                                    <a:pt x="122" y="305"/>
                                    <a:pt x="126" y="302"/>
                                    <a:pt x="126" y="297"/>
                                  </a:cubicBezTo>
                                  <a:cubicBezTo>
                                    <a:pt x="127" y="293"/>
                                    <a:pt x="124" y="289"/>
                                    <a:pt x="120" y="288"/>
                                  </a:cubicBezTo>
                                  <a:close/>
                                  <a:moveTo>
                                    <a:pt x="16" y="191"/>
                                  </a:moveTo>
                                  <a:lnTo>
                                    <a:pt x="24" y="178"/>
                                  </a:lnTo>
                                  <a:lnTo>
                                    <a:pt x="23" y="180"/>
                                  </a:lnTo>
                                  <a:lnTo>
                                    <a:pt x="40" y="166"/>
                                  </a:lnTo>
                                  <a:lnTo>
                                    <a:pt x="37" y="167"/>
                                  </a:lnTo>
                                  <a:lnTo>
                                    <a:pt x="57" y="159"/>
                                  </a:lnTo>
                                  <a:lnTo>
                                    <a:pt x="56" y="159"/>
                                  </a:lnTo>
                                  <a:lnTo>
                                    <a:pt x="67" y="157"/>
                                  </a:lnTo>
                                  <a:lnTo>
                                    <a:pt x="108" y="151"/>
                                  </a:lnTo>
                                  <a:cubicBezTo>
                                    <a:pt x="113" y="151"/>
                                    <a:pt x="116" y="147"/>
                                    <a:pt x="115" y="142"/>
                                  </a:cubicBezTo>
                                  <a:cubicBezTo>
                                    <a:pt x="114" y="138"/>
                                    <a:pt x="110" y="135"/>
                                    <a:pt x="106" y="135"/>
                                  </a:cubicBezTo>
                                  <a:lnTo>
                                    <a:pt x="64" y="142"/>
                                  </a:lnTo>
                                  <a:lnTo>
                                    <a:pt x="53" y="144"/>
                                  </a:lnTo>
                                  <a:cubicBezTo>
                                    <a:pt x="53" y="144"/>
                                    <a:pt x="52" y="144"/>
                                    <a:pt x="51" y="144"/>
                                  </a:cubicBezTo>
                                  <a:lnTo>
                                    <a:pt x="31" y="152"/>
                                  </a:lnTo>
                                  <a:cubicBezTo>
                                    <a:pt x="31" y="152"/>
                                    <a:pt x="30" y="153"/>
                                    <a:pt x="29" y="153"/>
                                  </a:cubicBezTo>
                                  <a:lnTo>
                                    <a:pt x="12" y="167"/>
                                  </a:lnTo>
                                  <a:cubicBezTo>
                                    <a:pt x="12" y="168"/>
                                    <a:pt x="11" y="169"/>
                                    <a:pt x="11" y="169"/>
                                  </a:cubicBezTo>
                                  <a:lnTo>
                                    <a:pt x="3" y="182"/>
                                  </a:lnTo>
                                  <a:cubicBezTo>
                                    <a:pt x="0" y="186"/>
                                    <a:pt x="2" y="191"/>
                                    <a:pt x="5" y="193"/>
                                  </a:cubicBezTo>
                                  <a:cubicBezTo>
                                    <a:pt x="9" y="196"/>
                                    <a:pt x="14" y="195"/>
                                    <a:pt x="16" y="191"/>
                                  </a:cubicBezTo>
                                  <a:close/>
                                  <a:moveTo>
                                    <a:pt x="187" y="140"/>
                                  </a:moveTo>
                                  <a:lnTo>
                                    <a:pt x="298" y="124"/>
                                  </a:lnTo>
                                  <a:cubicBezTo>
                                    <a:pt x="303" y="123"/>
                                    <a:pt x="306" y="119"/>
                                    <a:pt x="305" y="115"/>
                                  </a:cubicBezTo>
                                  <a:cubicBezTo>
                                    <a:pt x="305" y="110"/>
                                    <a:pt x="300" y="107"/>
                                    <a:pt x="296" y="108"/>
                                  </a:cubicBezTo>
                                  <a:lnTo>
                                    <a:pt x="185" y="124"/>
                                  </a:lnTo>
                                  <a:cubicBezTo>
                                    <a:pt x="181" y="125"/>
                                    <a:pt x="178" y="129"/>
                                    <a:pt x="178" y="133"/>
                                  </a:cubicBezTo>
                                  <a:cubicBezTo>
                                    <a:pt x="179" y="137"/>
                                    <a:pt x="183" y="140"/>
                                    <a:pt x="187" y="140"/>
                                  </a:cubicBezTo>
                                  <a:close/>
                                  <a:moveTo>
                                    <a:pt x="378" y="112"/>
                                  </a:moveTo>
                                  <a:lnTo>
                                    <a:pt x="489" y="96"/>
                                  </a:lnTo>
                                  <a:cubicBezTo>
                                    <a:pt x="493" y="95"/>
                                    <a:pt x="496" y="91"/>
                                    <a:pt x="495" y="87"/>
                                  </a:cubicBezTo>
                                  <a:cubicBezTo>
                                    <a:pt x="495" y="82"/>
                                    <a:pt x="491" y="79"/>
                                    <a:pt x="486" y="80"/>
                                  </a:cubicBezTo>
                                  <a:lnTo>
                                    <a:pt x="375" y="96"/>
                                  </a:lnTo>
                                  <a:cubicBezTo>
                                    <a:pt x="371" y="97"/>
                                    <a:pt x="368" y="101"/>
                                    <a:pt x="369" y="105"/>
                                  </a:cubicBezTo>
                                  <a:cubicBezTo>
                                    <a:pt x="369" y="110"/>
                                    <a:pt x="373" y="113"/>
                                    <a:pt x="378" y="112"/>
                                  </a:cubicBezTo>
                                  <a:close/>
                                  <a:moveTo>
                                    <a:pt x="568" y="84"/>
                                  </a:moveTo>
                                  <a:lnTo>
                                    <a:pt x="679" y="68"/>
                                  </a:lnTo>
                                  <a:cubicBezTo>
                                    <a:pt x="683" y="68"/>
                                    <a:pt x="686" y="64"/>
                                    <a:pt x="686" y="59"/>
                                  </a:cubicBezTo>
                                  <a:cubicBezTo>
                                    <a:pt x="685" y="55"/>
                                    <a:pt x="681" y="52"/>
                                    <a:pt x="676" y="52"/>
                                  </a:cubicBezTo>
                                  <a:lnTo>
                                    <a:pt x="566" y="69"/>
                                  </a:lnTo>
                                  <a:cubicBezTo>
                                    <a:pt x="561" y="69"/>
                                    <a:pt x="558" y="73"/>
                                    <a:pt x="559" y="78"/>
                                  </a:cubicBezTo>
                                  <a:cubicBezTo>
                                    <a:pt x="559" y="82"/>
                                    <a:pt x="563" y="85"/>
                                    <a:pt x="568" y="84"/>
                                  </a:cubicBezTo>
                                  <a:close/>
                                  <a:moveTo>
                                    <a:pt x="758" y="57"/>
                                  </a:moveTo>
                                  <a:lnTo>
                                    <a:pt x="869" y="41"/>
                                  </a:lnTo>
                                  <a:cubicBezTo>
                                    <a:pt x="873" y="40"/>
                                    <a:pt x="876" y="36"/>
                                    <a:pt x="876" y="31"/>
                                  </a:cubicBezTo>
                                  <a:cubicBezTo>
                                    <a:pt x="875" y="27"/>
                                    <a:pt x="871" y="24"/>
                                    <a:pt x="867" y="25"/>
                                  </a:cubicBezTo>
                                  <a:lnTo>
                                    <a:pt x="756" y="41"/>
                                  </a:lnTo>
                                  <a:cubicBezTo>
                                    <a:pt x="751" y="41"/>
                                    <a:pt x="748" y="46"/>
                                    <a:pt x="749" y="50"/>
                                  </a:cubicBezTo>
                                  <a:cubicBezTo>
                                    <a:pt x="750" y="54"/>
                                    <a:pt x="754" y="57"/>
                                    <a:pt x="758" y="57"/>
                                  </a:cubicBezTo>
                                  <a:close/>
                                  <a:moveTo>
                                    <a:pt x="948" y="29"/>
                                  </a:moveTo>
                                  <a:lnTo>
                                    <a:pt x="1028" y="17"/>
                                  </a:lnTo>
                                  <a:lnTo>
                                    <a:pt x="1059" y="16"/>
                                  </a:lnTo>
                                  <a:cubicBezTo>
                                    <a:pt x="1063" y="16"/>
                                    <a:pt x="1066" y="12"/>
                                    <a:pt x="1066" y="8"/>
                                  </a:cubicBezTo>
                                  <a:cubicBezTo>
                                    <a:pt x="1066" y="3"/>
                                    <a:pt x="1062" y="0"/>
                                    <a:pt x="1058" y="0"/>
                                  </a:cubicBezTo>
                                  <a:lnTo>
                                    <a:pt x="1025" y="2"/>
                                  </a:lnTo>
                                  <a:lnTo>
                                    <a:pt x="946" y="13"/>
                                  </a:lnTo>
                                  <a:cubicBezTo>
                                    <a:pt x="942" y="14"/>
                                    <a:pt x="938" y="18"/>
                                    <a:pt x="939" y="22"/>
                                  </a:cubicBezTo>
                                  <a:cubicBezTo>
                                    <a:pt x="940" y="27"/>
                                    <a:pt x="944" y="30"/>
                                    <a:pt x="948" y="29"/>
                                  </a:cubicBezTo>
                                  <a:close/>
                                  <a:moveTo>
                                    <a:pt x="1133" y="31"/>
                                  </a:moveTo>
                                  <a:lnTo>
                                    <a:pt x="1145" y="35"/>
                                  </a:lnTo>
                                  <a:lnTo>
                                    <a:pt x="1143" y="34"/>
                                  </a:lnTo>
                                  <a:lnTo>
                                    <a:pt x="1177" y="55"/>
                                  </a:lnTo>
                                  <a:lnTo>
                                    <a:pt x="1176" y="54"/>
                                  </a:lnTo>
                                  <a:lnTo>
                                    <a:pt x="1206" y="81"/>
                                  </a:lnTo>
                                  <a:lnTo>
                                    <a:pt x="1205" y="80"/>
                                  </a:lnTo>
                                  <a:lnTo>
                                    <a:pt x="1217" y="96"/>
                                  </a:lnTo>
                                  <a:cubicBezTo>
                                    <a:pt x="1219" y="100"/>
                                    <a:pt x="1224" y="101"/>
                                    <a:pt x="1228" y="98"/>
                                  </a:cubicBezTo>
                                  <a:cubicBezTo>
                                    <a:pt x="1231" y="95"/>
                                    <a:pt x="1232" y="90"/>
                                    <a:pt x="1230" y="87"/>
                                  </a:cubicBezTo>
                                  <a:lnTo>
                                    <a:pt x="1218" y="71"/>
                                  </a:lnTo>
                                  <a:cubicBezTo>
                                    <a:pt x="1218" y="70"/>
                                    <a:pt x="1217" y="70"/>
                                    <a:pt x="1217" y="70"/>
                                  </a:cubicBezTo>
                                  <a:lnTo>
                                    <a:pt x="1187" y="43"/>
                                  </a:lnTo>
                                  <a:cubicBezTo>
                                    <a:pt x="1186" y="42"/>
                                    <a:pt x="1186" y="42"/>
                                    <a:pt x="1186" y="42"/>
                                  </a:cubicBezTo>
                                  <a:lnTo>
                                    <a:pt x="1152" y="21"/>
                                  </a:lnTo>
                                  <a:cubicBezTo>
                                    <a:pt x="1151" y="20"/>
                                    <a:pt x="1151" y="20"/>
                                    <a:pt x="1150" y="20"/>
                                  </a:cubicBezTo>
                                  <a:lnTo>
                                    <a:pt x="1139" y="16"/>
                                  </a:lnTo>
                                  <a:cubicBezTo>
                                    <a:pt x="1135" y="14"/>
                                    <a:pt x="1130" y="16"/>
                                    <a:pt x="1129" y="21"/>
                                  </a:cubicBezTo>
                                  <a:cubicBezTo>
                                    <a:pt x="1127" y="25"/>
                                    <a:pt x="1129" y="29"/>
                                    <a:pt x="1133" y="31"/>
                                  </a:cubicBezTo>
                                  <a:close/>
                                  <a:moveTo>
                                    <a:pt x="1250" y="165"/>
                                  </a:moveTo>
                                  <a:lnTo>
                                    <a:pt x="1256" y="188"/>
                                  </a:lnTo>
                                  <a:lnTo>
                                    <a:pt x="1255" y="187"/>
                                  </a:lnTo>
                                  <a:lnTo>
                                    <a:pt x="1257" y="230"/>
                                  </a:lnTo>
                                  <a:lnTo>
                                    <a:pt x="1258" y="228"/>
                                  </a:lnTo>
                                  <a:lnTo>
                                    <a:pt x="1252" y="268"/>
                                  </a:lnTo>
                                  <a:lnTo>
                                    <a:pt x="1252" y="267"/>
                                  </a:lnTo>
                                  <a:lnTo>
                                    <a:pt x="1250" y="271"/>
                                  </a:lnTo>
                                  <a:cubicBezTo>
                                    <a:pt x="1249" y="275"/>
                                    <a:pt x="1251" y="279"/>
                                    <a:pt x="1255" y="281"/>
                                  </a:cubicBezTo>
                                  <a:cubicBezTo>
                                    <a:pt x="1259" y="283"/>
                                    <a:pt x="1264" y="280"/>
                                    <a:pt x="1266" y="276"/>
                                  </a:cubicBezTo>
                                  <a:lnTo>
                                    <a:pt x="1267" y="272"/>
                                  </a:lnTo>
                                  <a:cubicBezTo>
                                    <a:pt x="1267" y="272"/>
                                    <a:pt x="1267" y="271"/>
                                    <a:pt x="1267" y="271"/>
                                  </a:cubicBezTo>
                                  <a:lnTo>
                                    <a:pt x="1273" y="231"/>
                                  </a:lnTo>
                                  <a:cubicBezTo>
                                    <a:pt x="1273" y="230"/>
                                    <a:pt x="1273" y="230"/>
                                    <a:pt x="1273" y="229"/>
                                  </a:cubicBezTo>
                                  <a:lnTo>
                                    <a:pt x="1271" y="186"/>
                                  </a:lnTo>
                                  <a:cubicBezTo>
                                    <a:pt x="1271" y="186"/>
                                    <a:pt x="1271" y="185"/>
                                    <a:pt x="1271" y="185"/>
                                  </a:cubicBezTo>
                                  <a:lnTo>
                                    <a:pt x="1265" y="161"/>
                                  </a:lnTo>
                                  <a:cubicBezTo>
                                    <a:pt x="1264" y="157"/>
                                    <a:pt x="1260" y="154"/>
                                    <a:pt x="1256" y="155"/>
                                  </a:cubicBezTo>
                                  <a:cubicBezTo>
                                    <a:pt x="1252" y="156"/>
                                    <a:pt x="1249" y="160"/>
                                    <a:pt x="1250" y="165"/>
                                  </a:cubicBezTo>
                                  <a:close/>
                                  <a:moveTo>
                                    <a:pt x="1216" y="339"/>
                                  </a:moveTo>
                                  <a:lnTo>
                                    <a:pt x="1192" y="367"/>
                                  </a:lnTo>
                                  <a:lnTo>
                                    <a:pt x="1193" y="366"/>
                                  </a:lnTo>
                                  <a:lnTo>
                                    <a:pt x="1161" y="390"/>
                                  </a:lnTo>
                                  <a:lnTo>
                                    <a:pt x="1162" y="389"/>
                                  </a:lnTo>
                                  <a:lnTo>
                                    <a:pt x="1131" y="404"/>
                                  </a:lnTo>
                                  <a:cubicBezTo>
                                    <a:pt x="1127" y="406"/>
                                    <a:pt x="1125" y="411"/>
                                    <a:pt x="1127" y="415"/>
                                  </a:cubicBezTo>
                                  <a:cubicBezTo>
                                    <a:pt x="1129" y="419"/>
                                    <a:pt x="1133" y="420"/>
                                    <a:pt x="1137" y="419"/>
                                  </a:cubicBezTo>
                                  <a:lnTo>
                                    <a:pt x="1169" y="404"/>
                                  </a:lnTo>
                                  <a:cubicBezTo>
                                    <a:pt x="1169" y="403"/>
                                    <a:pt x="1170" y="403"/>
                                    <a:pt x="1170" y="403"/>
                                  </a:cubicBezTo>
                                  <a:lnTo>
                                    <a:pt x="1202" y="379"/>
                                  </a:lnTo>
                                  <a:cubicBezTo>
                                    <a:pt x="1203" y="379"/>
                                    <a:pt x="1203" y="378"/>
                                    <a:pt x="1203" y="378"/>
                                  </a:cubicBezTo>
                                  <a:lnTo>
                                    <a:pt x="1228" y="350"/>
                                  </a:lnTo>
                                  <a:cubicBezTo>
                                    <a:pt x="1231" y="347"/>
                                    <a:pt x="1231" y="342"/>
                                    <a:pt x="1228" y="339"/>
                                  </a:cubicBezTo>
                                  <a:cubicBezTo>
                                    <a:pt x="1225" y="336"/>
                                    <a:pt x="1219" y="336"/>
                                    <a:pt x="1216" y="339"/>
                                  </a:cubicBezTo>
                                  <a:close/>
                                </a:path>
                              </a:pathLst>
                            </a:cu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2" name="Rectangle 11"/>
                          <wps:cNvSpPr>
                            <a:spLocks noChangeArrowheads="1"/>
                          </wps:cNvSpPr>
                          <wps:spPr bwMode="auto">
                            <a:xfrm>
                              <a:off x="3847367" y="786122"/>
                              <a:ext cx="35559" cy="17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 xml:space="preserve"> </w:t>
                                </w:r>
                              </w:p>
                            </w:txbxContent>
                          </wps:txbx>
                          <wps:bodyPr rot="0" vert="horz" wrap="none" lIns="0" tIns="0" rIns="0" bIns="0" anchor="t" anchorCtr="0" upright="1">
                            <a:spAutoFit/>
                          </wps:bodyPr>
                        </wps:wsp>
                        <wps:wsp>
                          <wps:cNvPr id="13" name="Rectangle 12"/>
                          <wps:cNvSpPr>
                            <a:spLocks noChangeArrowheads="1"/>
                          </wps:cNvSpPr>
                          <wps:spPr bwMode="auto">
                            <a:xfrm>
                              <a:off x="3884196" y="786122"/>
                              <a:ext cx="515607" cy="146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UL beam</w:t>
                                </w:r>
                              </w:p>
                            </w:txbxContent>
                          </wps:txbx>
                          <wps:bodyPr rot="0" vert="horz" wrap="none" lIns="0" tIns="0" rIns="0" bIns="0" anchor="t" anchorCtr="0" upright="1">
                            <a:spAutoFit/>
                          </wps:bodyPr>
                        </wps:wsp>
                        <wps:wsp>
                          <wps:cNvPr id="14" name="Freeform 13"/>
                          <wps:cNvSpPr>
                            <a:spLocks/>
                          </wps:cNvSpPr>
                          <wps:spPr bwMode="auto">
                            <a:xfrm>
                              <a:off x="0" y="333762"/>
                              <a:ext cx="1797050" cy="598488"/>
                            </a:xfrm>
                            <a:custGeom>
                              <a:avLst/>
                              <a:gdLst>
                                <a:gd name="T0" fmla="*/ 380578 w 4075"/>
                                <a:gd name="T1" fmla="*/ 586996 h 1354"/>
                                <a:gd name="T2" fmla="*/ 1710615 w 4075"/>
                                <a:gd name="T3" fmla="*/ 202001 h 1354"/>
                                <a:gd name="T4" fmla="*/ 1784702 w 4075"/>
                                <a:gd name="T5" fmla="*/ 82215 h 1354"/>
                                <a:gd name="T6" fmla="*/ 1696062 w 4075"/>
                                <a:gd name="T7" fmla="*/ 5746 h 1354"/>
                                <a:gd name="T8" fmla="*/ 1680187 w 4075"/>
                                <a:gd name="T9" fmla="*/ 5746 h 1354"/>
                                <a:gd name="T10" fmla="*/ 299876 w 4075"/>
                                <a:gd name="T11" fmla="*/ 442 h 1354"/>
                                <a:gd name="T12" fmla="*/ 441 w 4075"/>
                                <a:gd name="T13" fmla="*/ 298802 h 1354"/>
                                <a:gd name="T14" fmla="*/ 298112 w 4075"/>
                                <a:gd name="T15" fmla="*/ 598488 h 1354"/>
                                <a:gd name="T16" fmla="*/ 380578 w 4075"/>
                                <a:gd name="T17" fmla="*/ 586996 h 13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4075"/>
                                <a:gd name="T28" fmla="*/ 0 h 1354"/>
                                <a:gd name="T29" fmla="*/ 4075 w 4075"/>
                                <a:gd name="T30" fmla="*/ 1354 h 13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4075" h="1354">
                                  <a:moveTo>
                                    <a:pt x="863" y="1328"/>
                                  </a:moveTo>
                                  <a:lnTo>
                                    <a:pt x="3879" y="457"/>
                                  </a:lnTo>
                                  <a:cubicBezTo>
                                    <a:pt x="4000" y="428"/>
                                    <a:pt x="4075" y="307"/>
                                    <a:pt x="4047" y="186"/>
                                  </a:cubicBezTo>
                                  <a:cubicBezTo>
                                    <a:pt x="4024" y="91"/>
                                    <a:pt x="3943" y="21"/>
                                    <a:pt x="3846" y="13"/>
                                  </a:cubicBezTo>
                                  <a:cubicBezTo>
                                    <a:pt x="3834" y="12"/>
                                    <a:pt x="3822" y="12"/>
                                    <a:pt x="3810" y="13"/>
                                  </a:cubicBezTo>
                                  <a:lnTo>
                                    <a:pt x="680" y="1"/>
                                  </a:lnTo>
                                  <a:cubicBezTo>
                                    <a:pt x="306" y="0"/>
                                    <a:pt x="3" y="302"/>
                                    <a:pt x="1" y="676"/>
                                  </a:cubicBezTo>
                                  <a:cubicBezTo>
                                    <a:pt x="0" y="1049"/>
                                    <a:pt x="302" y="1353"/>
                                    <a:pt x="676" y="1354"/>
                                  </a:cubicBezTo>
                                  <a:cubicBezTo>
                                    <a:pt x="739" y="1354"/>
                                    <a:pt x="802" y="1346"/>
                                    <a:pt x="863" y="1328"/>
                                  </a:cubicBez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5" name="Freeform 14"/>
                          <wps:cNvSpPr>
                            <a:spLocks noEditPoints="1"/>
                          </wps:cNvSpPr>
                          <wps:spPr bwMode="auto">
                            <a:xfrm>
                              <a:off x="166688" y="333762"/>
                              <a:ext cx="1792288" cy="604838"/>
                            </a:xfrm>
                            <a:custGeom>
                              <a:avLst/>
                              <a:gdLst>
                                <a:gd name="T0" fmla="*/ 1442380 w 4067"/>
                                <a:gd name="T1" fmla="*/ 600859 h 1368"/>
                                <a:gd name="T2" fmla="*/ 1312817 w 4067"/>
                                <a:gd name="T3" fmla="*/ 565930 h 1368"/>
                                <a:gd name="T4" fmla="*/ 1231289 w 4067"/>
                                <a:gd name="T5" fmla="*/ 542055 h 1368"/>
                                <a:gd name="T6" fmla="*/ 1150202 w 4067"/>
                                <a:gd name="T7" fmla="*/ 518622 h 1368"/>
                                <a:gd name="T8" fmla="*/ 1068674 w 4067"/>
                                <a:gd name="T9" fmla="*/ 495189 h 1368"/>
                                <a:gd name="T10" fmla="*/ 987147 w 4067"/>
                                <a:gd name="T11" fmla="*/ 471314 h 1368"/>
                                <a:gd name="T12" fmla="*/ 906060 w 4067"/>
                                <a:gd name="T13" fmla="*/ 447881 h 1368"/>
                                <a:gd name="T14" fmla="*/ 824532 w 4067"/>
                                <a:gd name="T15" fmla="*/ 424448 h 1368"/>
                                <a:gd name="T16" fmla="*/ 743004 w 4067"/>
                                <a:gd name="T17" fmla="*/ 400573 h 1368"/>
                                <a:gd name="T18" fmla="*/ 661917 w 4067"/>
                                <a:gd name="T19" fmla="*/ 377139 h 1368"/>
                                <a:gd name="T20" fmla="*/ 580389 w 4067"/>
                                <a:gd name="T21" fmla="*/ 353706 h 1368"/>
                                <a:gd name="T22" fmla="*/ 498862 w 4067"/>
                                <a:gd name="T23" fmla="*/ 329831 h 1368"/>
                                <a:gd name="T24" fmla="*/ 417775 w 4067"/>
                                <a:gd name="T25" fmla="*/ 306398 h 1368"/>
                                <a:gd name="T26" fmla="*/ 336247 w 4067"/>
                                <a:gd name="T27" fmla="*/ 282965 h 1368"/>
                                <a:gd name="T28" fmla="*/ 254719 w 4067"/>
                                <a:gd name="T29" fmla="*/ 259090 h 1368"/>
                                <a:gd name="T30" fmla="*/ 173632 w 4067"/>
                                <a:gd name="T31" fmla="*/ 235657 h 1368"/>
                                <a:gd name="T32" fmla="*/ 92104 w 4067"/>
                                <a:gd name="T33" fmla="*/ 212224 h 1368"/>
                                <a:gd name="T34" fmla="*/ 32170 w 4067"/>
                                <a:gd name="T35" fmla="*/ 172432 h 1368"/>
                                <a:gd name="T36" fmla="*/ 41866 w 4067"/>
                                <a:gd name="T37" fmla="*/ 190559 h 1368"/>
                                <a:gd name="T38" fmla="*/ 8373 w 4067"/>
                                <a:gd name="T39" fmla="*/ 124239 h 1368"/>
                                <a:gd name="T40" fmla="*/ 3085 w 4067"/>
                                <a:gd name="T41" fmla="*/ 83563 h 1368"/>
                                <a:gd name="T42" fmla="*/ 3966 w 4067"/>
                                <a:gd name="T43" fmla="*/ 134851 h 1368"/>
                                <a:gd name="T44" fmla="*/ 60375 w 4067"/>
                                <a:gd name="T45" fmla="*/ 18570 h 1368"/>
                                <a:gd name="T46" fmla="*/ 91664 w 4067"/>
                                <a:gd name="T47" fmla="*/ 12822 h 1368"/>
                                <a:gd name="T48" fmla="*/ 110173 w 4067"/>
                                <a:gd name="T49" fmla="*/ 4863 h 1368"/>
                                <a:gd name="T50" fmla="*/ 224752 w 4067"/>
                                <a:gd name="T51" fmla="*/ 11938 h 1368"/>
                                <a:gd name="T52" fmla="*/ 309365 w 4067"/>
                                <a:gd name="T53" fmla="*/ 11495 h 1368"/>
                                <a:gd name="T54" fmla="*/ 344620 w 4067"/>
                                <a:gd name="T55" fmla="*/ 11495 h 1368"/>
                                <a:gd name="T56" fmla="*/ 344620 w 4067"/>
                                <a:gd name="T57" fmla="*/ 11495 h 1368"/>
                                <a:gd name="T58" fmla="*/ 429232 w 4067"/>
                                <a:gd name="T59" fmla="*/ 11053 h 1368"/>
                                <a:gd name="T60" fmla="*/ 513845 w 4067"/>
                                <a:gd name="T61" fmla="*/ 10611 h 1368"/>
                                <a:gd name="T62" fmla="*/ 598898 w 4067"/>
                                <a:gd name="T63" fmla="*/ 10611 h 1368"/>
                                <a:gd name="T64" fmla="*/ 683511 w 4067"/>
                                <a:gd name="T65" fmla="*/ 10169 h 1368"/>
                                <a:gd name="T66" fmla="*/ 768123 w 4067"/>
                                <a:gd name="T67" fmla="*/ 9727 h 1368"/>
                                <a:gd name="T68" fmla="*/ 852736 w 4067"/>
                                <a:gd name="T69" fmla="*/ 9727 h 1368"/>
                                <a:gd name="T70" fmla="*/ 937349 w 4067"/>
                                <a:gd name="T71" fmla="*/ 9285 h 1368"/>
                                <a:gd name="T72" fmla="*/ 1022402 w 4067"/>
                                <a:gd name="T73" fmla="*/ 8843 h 1368"/>
                                <a:gd name="T74" fmla="*/ 1107014 w 4067"/>
                                <a:gd name="T75" fmla="*/ 8843 h 1368"/>
                                <a:gd name="T76" fmla="*/ 1191627 w 4067"/>
                                <a:gd name="T77" fmla="*/ 8401 h 1368"/>
                                <a:gd name="T78" fmla="*/ 1276240 w 4067"/>
                                <a:gd name="T79" fmla="*/ 7958 h 1368"/>
                                <a:gd name="T80" fmla="*/ 1360852 w 4067"/>
                                <a:gd name="T81" fmla="*/ 7958 h 1368"/>
                                <a:gd name="T82" fmla="*/ 1445465 w 4067"/>
                                <a:gd name="T83" fmla="*/ 442 h 1368"/>
                                <a:gd name="T84" fmla="*/ 1577231 w 4067"/>
                                <a:gd name="T85" fmla="*/ 19896 h 1368"/>
                                <a:gd name="T86" fmla="*/ 1529637 w 4067"/>
                                <a:gd name="T87" fmla="*/ 10169 h 1368"/>
                                <a:gd name="T88" fmla="*/ 1609842 w 4067"/>
                                <a:gd name="T89" fmla="*/ 32718 h 1368"/>
                                <a:gd name="T90" fmla="*/ 1703709 w 4067"/>
                                <a:gd name="T91" fmla="*/ 87984 h 1368"/>
                                <a:gd name="T92" fmla="*/ 1764525 w 4067"/>
                                <a:gd name="T93" fmla="*/ 184369 h 1368"/>
                                <a:gd name="T94" fmla="*/ 1782593 w 4067"/>
                                <a:gd name="T95" fmla="*/ 263069 h 1368"/>
                                <a:gd name="T96" fmla="*/ 1772016 w 4067"/>
                                <a:gd name="T97" fmla="*/ 214877 h 1368"/>
                                <a:gd name="T98" fmla="*/ 1790966 w 4067"/>
                                <a:gd name="T99" fmla="*/ 332484 h 1368"/>
                                <a:gd name="T100" fmla="*/ 1762762 w 4067"/>
                                <a:gd name="T101" fmla="*/ 416931 h 1368"/>
                                <a:gd name="T102" fmla="*/ 1779067 w 4067"/>
                                <a:gd name="T103" fmla="*/ 391288 h 1368"/>
                                <a:gd name="T104" fmla="*/ 1711642 w 4067"/>
                                <a:gd name="T105" fmla="*/ 496073 h 1368"/>
                                <a:gd name="T106" fmla="*/ 1740727 w 4067"/>
                                <a:gd name="T107" fmla="*/ 457608 h 1368"/>
                                <a:gd name="T108" fmla="*/ 1659640 w 4067"/>
                                <a:gd name="T109" fmla="*/ 552666 h 1368"/>
                                <a:gd name="T110" fmla="*/ 1606757 w 4067"/>
                                <a:gd name="T111" fmla="*/ 574331 h 1368"/>
                                <a:gd name="T112" fmla="*/ 1609401 w 4067"/>
                                <a:gd name="T113" fmla="*/ 580521 h 1368"/>
                                <a:gd name="T114" fmla="*/ 1490856 w 4067"/>
                                <a:gd name="T115" fmla="*/ 597764 h 1368"/>
                                <a:gd name="T116" fmla="*/ 1538891 w 4067"/>
                                <a:gd name="T117" fmla="*/ 593785 h 1368"/>
                                <a:gd name="T118" fmla="*/ 1455601 w 4067"/>
                                <a:gd name="T119" fmla="*/ 595553 h 136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w 4067"/>
                                <a:gd name="T181" fmla="*/ 0 h 1368"/>
                                <a:gd name="T182" fmla="*/ 4067 w 4067"/>
                                <a:gd name="T183" fmla="*/ 1368 h 1368"/>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T180" t="T181" r="T182" b="T183"/>
                              <a:pathLst>
                                <a:path w="4067" h="1368">
                                  <a:moveTo>
                                    <a:pt x="3276" y="1343"/>
                                  </a:moveTo>
                                  <a:lnTo>
                                    <a:pt x="3199" y="1327"/>
                                  </a:lnTo>
                                  <a:lnTo>
                                    <a:pt x="3168" y="1318"/>
                                  </a:lnTo>
                                  <a:cubicBezTo>
                                    <a:pt x="3164" y="1316"/>
                                    <a:pt x="3159" y="1319"/>
                                    <a:pt x="3158" y="1323"/>
                                  </a:cubicBezTo>
                                  <a:cubicBezTo>
                                    <a:pt x="3157" y="1327"/>
                                    <a:pt x="3159" y="1332"/>
                                    <a:pt x="3164" y="1333"/>
                                  </a:cubicBezTo>
                                  <a:lnTo>
                                    <a:pt x="3196" y="1342"/>
                                  </a:lnTo>
                                  <a:lnTo>
                                    <a:pt x="3273" y="1359"/>
                                  </a:lnTo>
                                  <a:cubicBezTo>
                                    <a:pt x="3277" y="1360"/>
                                    <a:pt x="3282" y="1357"/>
                                    <a:pt x="3283" y="1353"/>
                                  </a:cubicBezTo>
                                  <a:cubicBezTo>
                                    <a:pt x="3284" y="1348"/>
                                    <a:pt x="3281" y="1344"/>
                                    <a:pt x="3276" y="1343"/>
                                  </a:cubicBezTo>
                                  <a:close/>
                                  <a:moveTo>
                                    <a:pt x="3091" y="1295"/>
                                  </a:moveTo>
                                  <a:lnTo>
                                    <a:pt x="2983" y="1264"/>
                                  </a:lnTo>
                                  <a:cubicBezTo>
                                    <a:pt x="2979" y="1263"/>
                                    <a:pt x="2975" y="1266"/>
                                    <a:pt x="2973" y="1270"/>
                                  </a:cubicBezTo>
                                  <a:cubicBezTo>
                                    <a:pt x="2972" y="1274"/>
                                    <a:pt x="2975" y="1278"/>
                                    <a:pt x="2979" y="1280"/>
                                  </a:cubicBezTo>
                                  <a:lnTo>
                                    <a:pt x="3087" y="1311"/>
                                  </a:lnTo>
                                  <a:cubicBezTo>
                                    <a:pt x="3091" y="1312"/>
                                    <a:pt x="3095" y="1310"/>
                                    <a:pt x="3097" y="1305"/>
                                  </a:cubicBezTo>
                                  <a:cubicBezTo>
                                    <a:pt x="3098" y="1301"/>
                                    <a:pt x="3095" y="1297"/>
                                    <a:pt x="3091" y="1295"/>
                                  </a:cubicBezTo>
                                  <a:close/>
                                  <a:moveTo>
                                    <a:pt x="2906" y="1242"/>
                                  </a:moveTo>
                                  <a:lnTo>
                                    <a:pt x="2799" y="1211"/>
                                  </a:lnTo>
                                  <a:cubicBezTo>
                                    <a:pt x="2794" y="1210"/>
                                    <a:pt x="2790" y="1212"/>
                                    <a:pt x="2789" y="1216"/>
                                  </a:cubicBezTo>
                                  <a:cubicBezTo>
                                    <a:pt x="2788" y="1221"/>
                                    <a:pt x="2790" y="1225"/>
                                    <a:pt x="2794" y="1226"/>
                                  </a:cubicBezTo>
                                  <a:lnTo>
                                    <a:pt x="2902" y="1257"/>
                                  </a:lnTo>
                                  <a:cubicBezTo>
                                    <a:pt x="2906" y="1259"/>
                                    <a:pt x="2911" y="1256"/>
                                    <a:pt x="2912" y="1252"/>
                                  </a:cubicBezTo>
                                  <a:cubicBezTo>
                                    <a:pt x="2913" y="1248"/>
                                    <a:pt x="2911" y="1243"/>
                                    <a:pt x="2906" y="1242"/>
                                  </a:cubicBezTo>
                                  <a:close/>
                                  <a:moveTo>
                                    <a:pt x="2722" y="1189"/>
                                  </a:moveTo>
                                  <a:lnTo>
                                    <a:pt x="2614" y="1158"/>
                                  </a:lnTo>
                                  <a:cubicBezTo>
                                    <a:pt x="2610" y="1156"/>
                                    <a:pt x="2605" y="1159"/>
                                    <a:pt x="2604" y="1163"/>
                                  </a:cubicBezTo>
                                  <a:cubicBezTo>
                                    <a:pt x="2603" y="1167"/>
                                    <a:pt x="2605" y="1172"/>
                                    <a:pt x="2610" y="1173"/>
                                  </a:cubicBezTo>
                                  <a:lnTo>
                                    <a:pt x="2717" y="1204"/>
                                  </a:lnTo>
                                  <a:cubicBezTo>
                                    <a:pt x="2722" y="1205"/>
                                    <a:pt x="2726" y="1203"/>
                                    <a:pt x="2727" y="1199"/>
                                  </a:cubicBezTo>
                                  <a:cubicBezTo>
                                    <a:pt x="2728" y="1194"/>
                                    <a:pt x="2726" y="1190"/>
                                    <a:pt x="2722" y="1189"/>
                                  </a:cubicBezTo>
                                  <a:close/>
                                  <a:moveTo>
                                    <a:pt x="2537" y="1135"/>
                                  </a:moveTo>
                                  <a:lnTo>
                                    <a:pt x="2429" y="1104"/>
                                  </a:lnTo>
                                  <a:cubicBezTo>
                                    <a:pt x="2425" y="1103"/>
                                    <a:pt x="2421" y="1106"/>
                                    <a:pt x="2419" y="1110"/>
                                  </a:cubicBezTo>
                                  <a:cubicBezTo>
                                    <a:pt x="2418" y="1114"/>
                                    <a:pt x="2421" y="1118"/>
                                    <a:pt x="2425" y="1120"/>
                                  </a:cubicBezTo>
                                  <a:lnTo>
                                    <a:pt x="2533" y="1151"/>
                                  </a:lnTo>
                                  <a:cubicBezTo>
                                    <a:pt x="2537" y="1152"/>
                                    <a:pt x="2541" y="1150"/>
                                    <a:pt x="2543" y="1145"/>
                                  </a:cubicBezTo>
                                  <a:cubicBezTo>
                                    <a:pt x="2544" y="1141"/>
                                    <a:pt x="2541" y="1137"/>
                                    <a:pt x="2537" y="1135"/>
                                  </a:cubicBezTo>
                                  <a:close/>
                                  <a:moveTo>
                                    <a:pt x="2352" y="1082"/>
                                  </a:moveTo>
                                  <a:lnTo>
                                    <a:pt x="2245" y="1051"/>
                                  </a:lnTo>
                                  <a:cubicBezTo>
                                    <a:pt x="2241" y="1050"/>
                                    <a:pt x="2236" y="1052"/>
                                    <a:pt x="2235" y="1056"/>
                                  </a:cubicBezTo>
                                  <a:cubicBezTo>
                                    <a:pt x="2234" y="1061"/>
                                    <a:pt x="2236" y="1065"/>
                                    <a:pt x="2240" y="1066"/>
                                  </a:cubicBezTo>
                                  <a:lnTo>
                                    <a:pt x="2348" y="1097"/>
                                  </a:lnTo>
                                  <a:cubicBezTo>
                                    <a:pt x="2352" y="1099"/>
                                    <a:pt x="2357" y="1096"/>
                                    <a:pt x="2358" y="1092"/>
                                  </a:cubicBezTo>
                                  <a:cubicBezTo>
                                    <a:pt x="2359" y="1088"/>
                                    <a:pt x="2357" y="1083"/>
                                    <a:pt x="2352" y="1082"/>
                                  </a:cubicBezTo>
                                  <a:close/>
                                  <a:moveTo>
                                    <a:pt x="2168" y="1029"/>
                                  </a:moveTo>
                                  <a:lnTo>
                                    <a:pt x="2060" y="998"/>
                                  </a:lnTo>
                                  <a:cubicBezTo>
                                    <a:pt x="2056" y="996"/>
                                    <a:pt x="2051" y="999"/>
                                    <a:pt x="2050" y="1003"/>
                                  </a:cubicBezTo>
                                  <a:cubicBezTo>
                                    <a:pt x="2049" y="1007"/>
                                    <a:pt x="2051" y="1012"/>
                                    <a:pt x="2056" y="1013"/>
                                  </a:cubicBezTo>
                                  <a:lnTo>
                                    <a:pt x="2163" y="1044"/>
                                  </a:lnTo>
                                  <a:cubicBezTo>
                                    <a:pt x="2168" y="1045"/>
                                    <a:pt x="2172" y="1043"/>
                                    <a:pt x="2173" y="1039"/>
                                  </a:cubicBezTo>
                                  <a:cubicBezTo>
                                    <a:pt x="2175" y="1034"/>
                                    <a:pt x="2172" y="1030"/>
                                    <a:pt x="2168" y="1029"/>
                                  </a:cubicBezTo>
                                  <a:close/>
                                  <a:moveTo>
                                    <a:pt x="1983" y="975"/>
                                  </a:moveTo>
                                  <a:lnTo>
                                    <a:pt x="1875" y="944"/>
                                  </a:lnTo>
                                  <a:cubicBezTo>
                                    <a:pt x="1871" y="943"/>
                                    <a:pt x="1867" y="946"/>
                                    <a:pt x="1866" y="950"/>
                                  </a:cubicBezTo>
                                  <a:cubicBezTo>
                                    <a:pt x="1864" y="954"/>
                                    <a:pt x="1867" y="959"/>
                                    <a:pt x="1871" y="960"/>
                                  </a:cubicBezTo>
                                  <a:lnTo>
                                    <a:pt x="1979" y="991"/>
                                  </a:lnTo>
                                  <a:cubicBezTo>
                                    <a:pt x="1983" y="992"/>
                                    <a:pt x="1987" y="990"/>
                                    <a:pt x="1989" y="985"/>
                                  </a:cubicBezTo>
                                  <a:cubicBezTo>
                                    <a:pt x="1990" y="981"/>
                                    <a:pt x="1987" y="977"/>
                                    <a:pt x="1983" y="975"/>
                                  </a:cubicBezTo>
                                  <a:close/>
                                  <a:moveTo>
                                    <a:pt x="1799" y="922"/>
                                  </a:moveTo>
                                  <a:lnTo>
                                    <a:pt x="1691" y="891"/>
                                  </a:lnTo>
                                  <a:cubicBezTo>
                                    <a:pt x="1687" y="890"/>
                                    <a:pt x="1682" y="892"/>
                                    <a:pt x="1681" y="896"/>
                                  </a:cubicBezTo>
                                  <a:cubicBezTo>
                                    <a:pt x="1680" y="901"/>
                                    <a:pt x="1682" y="905"/>
                                    <a:pt x="1686" y="906"/>
                                  </a:cubicBezTo>
                                  <a:lnTo>
                                    <a:pt x="1794" y="938"/>
                                  </a:lnTo>
                                  <a:cubicBezTo>
                                    <a:pt x="1798" y="939"/>
                                    <a:pt x="1803" y="936"/>
                                    <a:pt x="1804" y="932"/>
                                  </a:cubicBezTo>
                                  <a:cubicBezTo>
                                    <a:pt x="1805" y="928"/>
                                    <a:pt x="1803" y="923"/>
                                    <a:pt x="1799" y="922"/>
                                  </a:cubicBezTo>
                                  <a:close/>
                                  <a:moveTo>
                                    <a:pt x="1614" y="869"/>
                                  </a:moveTo>
                                  <a:lnTo>
                                    <a:pt x="1506" y="838"/>
                                  </a:lnTo>
                                  <a:cubicBezTo>
                                    <a:pt x="1502" y="836"/>
                                    <a:pt x="1497" y="839"/>
                                    <a:pt x="1496" y="843"/>
                                  </a:cubicBezTo>
                                  <a:cubicBezTo>
                                    <a:pt x="1495" y="847"/>
                                    <a:pt x="1497" y="852"/>
                                    <a:pt x="1502" y="853"/>
                                  </a:cubicBezTo>
                                  <a:lnTo>
                                    <a:pt x="1609" y="884"/>
                                  </a:lnTo>
                                  <a:cubicBezTo>
                                    <a:pt x="1614" y="885"/>
                                    <a:pt x="1618" y="883"/>
                                    <a:pt x="1619" y="879"/>
                                  </a:cubicBezTo>
                                  <a:cubicBezTo>
                                    <a:pt x="1621" y="874"/>
                                    <a:pt x="1618" y="870"/>
                                    <a:pt x="1614" y="869"/>
                                  </a:cubicBezTo>
                                  <a:close/>
                                  <a:moveTo>
                                    <a:pt x="1429" y="815"/>
                                  </a:moveTo>
                                  <a:lnTo>
                                    <a:pt x="1322" y="784"/>
                                  </a:lnTo>
                                  <a:cubicBezTo>
                                    <a:pt x="1317" y="783"/>
                                    <a:pt x="1313" y="786"/>
                                    <a:pt x="1312" y="790"/>
                                  </a:cubicBezTo>
                                  <a:cubicBezTo>
                                    <a:pt x="1310" y="794"/>
                                    <a:pt x="1313" y="799"/>
                                    <a:pt x="1317" y="800"/>
                                  </a:cubicBezTo>
                                  <a:lnTo>
                                    <a:pt x="1425" y="831"/>
                                  </a:lnTo>
                                  <a:cubicBezTo>
                                    <a:pt x="1429" y="832"/>
                                    <a:pt x="1433" y="830"/>
                                    <a:pt x="1435" y="825"/>
                                  </a:cubicBezTo>
                                  <a:cubicBezTo>
                                    <a:pt x="1436" y="821"/>
                                    <a:pt x="1433" y="817"/>
                                    <a:pt x="1429" y="815"/>
                                  </a:cubicBezTo>
                                  <a:close/>
                                  <a:moveTo>
                                    <a:pt x="1245" y="762"/>
                                  </a:moveTo>
                                  <a:lnTo>
                                    <a:pt x="1137" y="731"/>
                                  </a:lnTo>
                                  <a:cubicBezTo>
                                    <a:pt x="1133" y="730"/>
                                    <a:pt x="1128" y="732"/>
                                    <a:pt x="1127" y="737"/>
                                  </a:cubicBezTo>
                                  <a:cubicBezTo>
                                    <a:pt x="1126" y="741"/>
                                    <a:pt x="1128" y="745"/>
                                    <a:pt x="1132" y="746"/>
                                  </a:cubicBezTo>
                                  <a:lnTo>
                                    <a:pt x="1240" y="778"/>
                                  </a:lnTo>
                                  <a:cubicBezTo>
                                    <a:pt x="1244" y="779"/>
                                    <a:pt x="1249" y="776"/>
                                    <a:pt x="1250" y="772"/>
                                  </a:cubicBezTo>
                                  <a:cubicBezTo>
                                    <a:pt x="1251" y="768"/>
                                    <a:pt x="1249" y="763"/>
                                    <a:pt x="1245" y="762"/>
                                  </a:cubicBezTo>
                                  <a:close/>
                                  <a:moveTo>
                                    <a:pt x="1060" y="709"/>
                                  </a:moveTo>
                                  <a:lnTo>
                                    <a:pt x="952" y="678"/>
                                  </a:lnTo>
                                  <a:cubicBezTo>
                                    <a:pt x="948" y="676"/>
                                    <a:pt x="944" y="679"/>
                                    <a:pt x="942" y="683"/>
                                  </a:cubicBezTo>
                                  <a:cubicBezTo>
                                    <a:pt x="941" y="687"/>
                                    <a:pt x="944" y="692"/>
                                    <a:pt x="948" y="693"/>
                                  </a:cubicBezTo>
                                  <a:lnTo>
                                    <a:pt x="1055" y="724"/>
                                  </a:lnTo>
                                  <a:cubicBezTo>
                                    <a:pt x="1060" y="725"/>
                                    <a:pt x="1064" y="723"/>
                                    <a:pt x="1065" y="719"/>
                                  </a:cubicBezTo>
                                  <a:cubicBezTo>
                                    <a:pt x="1067" y="714"/>
                                    <a:pt x="1064" y="710"/>
                                    <a:pt x="1060" y="709"/>
                                  </a:cubicBezTo>
                                  <a:close/>
                                  <a:moveTo>
                                    <a:pt x="875" y="656"/>
                                  </a:moveTo>
                                  <a:lnTo>
                                    <a:pt x="768" y="624"/>
                                  </a:lnTo>
                                  <a:cubicBezTo>
                                    <a:pt x="763" y="623"/>
                                    <a:pt x="759" y="626"/>
                                    <a:pt x="758" y="630"/>
                                  </a:cubicBezTo>
                                  <a:cubicBezTo>
                                    <a:pt x="756" y="634"/>
                                    <a:pt x="759" y="639"/>
                                    <a:pt x="763" y="640"/>
                                  </a:cubicBezTo>
                                  <a:lnTo>
                                    <a:pt x="871" y="671"/>
                                  </a:lnTo>
                                  <a:cubicBezTo>
                                    <a:pt x="875" y="672"/>
                                    <a:pt x="880" y="670"/>
                                    <a:pt x="881" y="665"/>
                                  </a:cubicBezTo>
                                  <a:cubicBezTo>
                                    <a:pt x="882" y="661"/>
                                    <a:pt x="880" y="657"/>
                                    <a:pt x="875" y="656"/>
                                  </a:cubicBezTo>
                                  <a:close/>
                                  <a:moveTo>
                                    <a:pt x="691" y="602"/>
                                  </a:moveTo>
                                  <a:lnTo>
                                    <a:pt x="583" y="571"/>
                                  </a:lnTo>
                                  <a:cubicBezTo>
                                    <a:pt x="579" y="570"/>
                                    <a:pt x="574" y="572"/>
                                    <a:pt x="573" y="577"/>
                                  </a:cubicBezTo>
                                  <a:cubicBezTo>
                                    <a:pt x="572" y="581"/>
                                    <a:pt x="574" y="585"/>
                                    <a:pt x="578" y="586"/>
                                  </a:cubicBezTo>
                                  <a:lnTo>
                                    <a:pt x="686" y="618"/>
                                  </a:lnTo>
                                  <a:cubicBezTo>
                                    <a:pt x="690" y="619"/>
                                    <a:pt x="695" y="616"/>
                                    <a:pt x="696" y="612"/>
                                  </a:cubicBezTo>
                                  <a:cubicBezTo>
                                    <a:pt x="697" y="608"/>
                                    <a:pt x="695" y="603"/>
                                    <a:pt x="691" y="602"/>
                                  </a:cubicBezTo>
                                  <a:close/>
                                  <a:moveTo>
                                    <a:pt x="506" y="549"/>
                                  </a:moveTo>
                                  <a:lnTo>
                                    <a:pt x="398" y="518"/>
                                  </a:lnTo>
                                  <a:cubicBezTo>
                                    <a:pt x="394" y="517"/>
                                    <a:pt x="390" y="519"/>
                                    <a:pt x="388" y="523"/>
                                  </a:cubicBezTo>
                                  <a:cubicBezTo>
                                    <a:pt x="387" y="527"/>
                                    <a:pt x="390" y="532"/>
                                    <a:pt x="394" y="533"/>
                                  </a:cubicBezTo>
                                  <a:lnTo>
                                    <a:pt x="502" y="564"/>
                                  </a:lnTo>
                                  <a:cubicBezTo>
                                    <a:pt x="506" y="565"/>
                                    <a:pt x="510" y="563"/>
                                    <a:pt x="511" y="559"/>
                                  </a:cubicBezTo>
                                  <a:cubicBezTo>
                                    <a:pt x="513" y="555"/>
                                    <a:pt x="510" y="550"/>
                                    <a:pt x="506" y="549"/>
                                  </a:cubicBezTo>
                                  <a:close/>
                                  <a:moveTo>
                                    <a:pt x="321" y="496"/>
                                  </a:moveTo>
                                  <a:lnTo>
                                    <a:pt x="214" y="464"/>
                                  </a:lnTo>
                                  <a:cubicBezTo>
                                    <a:pt x="209" y="463"/>
                                    <a:pt x="205" y="466"/>
                                    <a:pt x="204" y="470"/>
                                  </a:cubicBezTo>
                                  <a:cubicBezTo>
                                    <a:pt x="203" y="474"/>
                                    <a:pt x="205" y="479"/>
                                    <a:pt x="209" y="480"/>
                                  </a:cubicBezTo>
                                  <a:lnTo>
                                    <a:pt x="317" y="511"/>
                                  </a:lnTo>
                                  <a:cubicBezTo>
                                    <a:pt x="321" y="512"/>
                                    <a:pt x="326" y="510"/>
                                    <a:pt x="327" y="505"/>
                                  </a:cubicBezTo>
                                  <a:cubicBezTo>
                                    <a:pt x="328" y="501"/>
                                    <a:pt x="326" y="497"/>
                                    <a:pt x="321" y="496"/>
                                  </a:cubicBezTo>
                                  <a:close/>
                                  <a:moveTo>
                                    <a:pt x="140" y="440"/>
                                  </a:moveTo>
                                  <a:lnTo>
                                    <a:pt x="105" y="419"/>
                                  </a:lnTo>
                                  <a:lnTo>
                                    <a:pt x="106" y="419"/>
                                  </a:lnTo>
                                  <a:lnTo>
                                    <a:pt x="73" y="390"/>
                                  </a:lnTo>
                                  <a:lnTo>
                                    <a:pt x="74" y="392"/>
                                  </a:lnTo>
                                  <a:lnTo>
                                    <a:pt x="57" y="370"/>
                                  </a:lnTo>
                                  <a:cubicBezTo>
                                    <a:pt x="55" y="367"/>
                                    <a:pt x="50" y="366"/>
                                    <a:pt x="46" y="369"/>
                                  </a:cubicBezTo>
                                  <a:cubicBezTo>
                                    <a:pt x="43" y="371"/>
                                    <a:pt x="42" y="376"/>
                                    <a:pt x="45" y="380"/>
                                  </a:cubicBezTo>
                                  <a:lnTo>
                                    <a:pt x="61" y="401"/>
                                  </a:lnTo>
                                  <a:cubicBezTo>
                                    <a:pt x="61" y="402"/>
                                    <a:pt x="62" y="402"/>
                                    <a:pt x="62" y="402"/>
                                  </a:cubicBezTo>
                                  <a:lnTo>
                                    <a:pt x="95" y="431"/>
                                  </a:lnTo>
                                  <a:cubicBezTo>
                                    <a:pt x="96" y="432"/>
                                    <a:pt x="96" y="432"/>
                                    <a:pt x="96" y="432"/>
                                  </a:cubicBezTo>
                                  <a:lnTo>
                                    <a:pt x="131" y="454"/>
                                  </a:lnTo>
                                  <a:cubicBezTo>
                                    <a:pt x="135" y="456"/>
                                    <a:pt x="140" y="455"/>
                                    <a:pt x="142" y="451"/>
                                  </a:cubicBezTo>
                                  <a:cubicBezTo>
                                    <a:pt x="145" y="447"/>
                                    <a:pt x="144" y="442"/>
                                    <a:pt x="140" y="440"/>
                                  </a:cubicBezTo>
                                  <a:close/>
                                  <a:moveTo>
                                    <a:pt x="25" y="301"/>
                                  </a:moveTo>
                                  <a:lnTo>
                                    <a:pt x="19" y="279"/>
                                  </a:lnTo>
                                  <a:lnTo>
                                    <a:pt x="19" y="281"/>
                                  </a:lnTo>
                                  <a:lnTo>
                                    <a:pt x="16" y="237"/>
                                  </a:lnTo>
                                  <a:lnTo>
                                    <a:pt x="16" y="239"/>
                                  </a:lnTo>
                                  <a:lnTo>
                                    <a:pt x="22" y="194"/>
                                  </a:lnTo>
                                  <a:lnTo>
                                    <a:pt x="22" y="196"/>
                                  </a:lnTo>
                                  <a:lnTo>
                                    <a:pt x="22" y="195"/>
                                  </a:lnTo>
                                  <a:cubicBezTo>
                                    <a:pt x="24" y="191"/>
                                    <a:pt x="22" y="187"/>
                                    <a:pt x="18" y="185"/>
                                  </a:cubicBezTo>
                                  <a:cubicBezTo>
                                    <a:pt x="13" y="183"/>
                                    <a:pt x="9" y="185"/>
                                    <a:pt x="7" y="189"/>
                                  </a:cubicBezTo>
                                  <a:cubicBezTo>
                                    <a:pt x="7" y="190"/>
                                    <a:pt x="7" y="191"/>
                                    <a:pt x="7" y="191"/>
                                  </a:cubicBezTo>
                                  <a:lnTo>
                                    <a:pt x="1" y="236"/>
                                  </a:lnTo>
                                  <a:cubicBezTo>
                                    <a:pt x="0" y="237"/>
                                    <a:pt x="0" y="237"/>
                                    <a:pt x="0" y="238"/>
                                  </a:cubicBezTo>
                                  <a:lnTo>
                                    <a:pt x="3" y="282"/>
                                  </a:lnTo>
                                  <a:cubicBezTo>
                                    <a:pt x="4" y="283"/>
                                    <a:pt x="4" y="283"/>
                                    <a:pt x="4" y="283"/>
                                  </a:cubicBezTo>
                                  <a:lnTo>
                                    <a:pt x="9" y="305"/>
                                  </a:lnTo>
                                  <a:cubicBezTo>
                                    <a:pt x="11" y="309"/>
                                    <a:pt x="15" y="312"/>
                                    <a:pt x="19" y="311"/>
                                  </a:cubicBezTo>
                                  <a:cubicBezTo>
                                    <a:pt x="23" y="310"/>
                                    <a:pt x="26" y="305"/>
                                    <a:pt x="25" y="301"/>
                                  </a:cubicBezTo>
                                  <a:close/>
                                  <a:moveTo>
                                    <a:pt x="53" y="125"/>
                                  </a:moveTo>
                                  <a:lnTo>
                                    <a:pt x="93" y="79"/>
                                  </a:lnTo>
                                  <a:lnTo>
                                    <a:pt x="91" y="80"/>
                                  </a:lnTo>
                                  <a:lnTo>
                                    <a:pt x="134" y="53"/>
                                  </a:lnTo>
                                  <a:cubicBezTo>
                                    <a:pt x="138" y="51"/>
                                    <a:pt x="139" y="46"/>
                                    <a:pt x="137" y="42"/>
                                  </a:cubicBezTo>
                                  <a:cubicBezTo>
                                    <a:pt x="135" y="38"/>
                                    <a:pt x="130" y="37"/>
                                    <a:pt x="126" y="39"/>
                                  </a:cubicBezTo>
                                  <a:lnTo>
                                    <a:pt x="82" y="67"/>
                                  </a:lnTo>
                                  <a:cubicBezTo>
                                    <a:pt x="82" y="67"/>
                                    <a:pt x="81" y="68"/>
                                    <a:pt x="80" y="68"/>
                                  </a:cubicBezTo>
                                  <a:lnTo>
                                    <a:pt x="41" y="114"/>
                                  </a:lnTo>
                                  <a:cubicBezTo>
                                    <a:pt x="38" y="118"/>
                                    <a:pt x="39" y="123"/>
                                    <a:pt x="42" y="126"/>
                                  </a:cubicBezTo>
                                  <a:cubicBezTo>
                                    <a:pt x="45" y="129"/>
                                    <a:pt x="51" y="128"/>
                                    <a:pt x="53" y="125"/>
                                  </a:cubicBezTo>
                                  <a:close/>
                                  <a:moveTo>
                                    <a:pt x="208" y="29"/>
                                  </a:moveTo>
                                  <a:lnTo>
                                    <a:pt x="216" y="27"/>
                                  </a:lnTo>
                                  <a:lnTo>
                                    <a:pt x="214" y="27"/>
                                  </a:lnTo>
                                  <a:lnTo>
                                    <a:pt x="250" y="27"/>
                                  </a:lnTo>
                                  <a:lnTo>
                                    <a:pt x="318" y="27"/>
                                  </a:lnTo>
                                  <a:cubicBezTo>
                                    <a:pt x="322" y="27"/>
                                    <a:pt x="326" y="24"/>
                                    <a:pt x="326" y="19"/>
                                  </a:cubicBezTo>
                                  <a:cubicBezTo>
                                    <a:pt x="326" y="15"/>
                                    <a:pt x="322" y="11"/>
                                    <a:pt x="317" y="11"/>
                                  </a:cubicBezTo>
                                  <a:lnTo>
                                    <a:pt x="250" y="11"/>
                                  </a:lnTo>
                                  <a:lnTo>
                                    <a:pt x="214" y="11"/>
                                  </a:lnTo>
                                  <a:cubicBezTo>
                                    <a:pt x="214" y="11"/>
                                    <a:pt x="213" y="12"/>
                                    <a:pt x="213" y="12"/>
                                  </a:cubicBezTo>
                                  <a:lnTo>
                                    <a:pt x="204" y="14"/>
                                  </a:lnTo>
                                  <a:cubicBezTo>
                                    <a:pt x="199" y="15"/>
                                    <a:pt x="197" y="19"/>
                                    <a:pt x="198" y="24"/>
                                  </a:cubicBezTo>
                                  <a:cubicBezTo>
                                    <a:pt x="199" y="28"/>
                                    <a:pt x="203" y="30"/>
                                    <a:pt x="208" y="29"/>
                                  </a:cubicBezTo>
                                  <a:close/>
                                  <a:moveTo>
                                    <a:pt x="398" y="27"/>
                                  </a:moveTo>
                                  <a:lnTo>
                                    <a:pt x="510" y="27"/>
                                  </a:lnTo>
                                  <a:cubicBezTo>
                                    <a:pt x="514" y="27"/>
                                    <a:pt x="518" y="23"/>
                                    <a:pt x="518" y="19"/>
                                  </a:cubicBezTo>
                                  <a:cubicBezTo>
                                    <a:pt x="518" y="14"/>
                                    <a:pt x="514" y="11"/>
                                    <a:pt x="510" y="11"/>
                                  </a:cubicBezTo>
                                  <a:lnTo>
                                    <a:pt x="398" y="11"/>
                                  </a:lnTo>
                                  <a:cubicBezTo>
                                    <a:pt x="393" y="11"/>
                                    <a:pt x="390" y="15"/>
                                    <a:pt x="390" y="19"/>
                                  </a:cubicBezTo>
                                  <a:cubicBezTo>
                                    <a:pt x="390" y="23"/>
                                    <a:pt x="393" y="27"/>
                                    <a:pt x="398" y="27"/>
                                  </a:cubicBezTo>
                                  <a:close/>
                                  <a:moveTo>
                                    <a:pt x="590" y="26"/>
                                  </a:moveTo>
                                  <a:lnTo>
                                    <a:pt x="702" y="26"/>
                                  </a:lnTo>
                                  <a:cubicBezTo>
                                    <a:pt x="706" y="26"/>
                                    <a:pt x="710" y="22"/>
                                    <a:pt x="710" y="18"/>
                                  </a:cubicBezTo>
                                  <a:cubicBezTo>
                                    <a:pt x="710" y="13"/>
                                    <a:pt x="706" y="10"/>
                                    <a:pt x="702" y="10"/>
                                  </a:cubicBezTo>
                                  <a:lnTo>
                                    <a:pt x="590" y="10"/>
                                  </a:lnTo>
                                  <a:cubicBezTo>
                                    <a:pt x="585" y="10"/>
                                    <a:pt x="582" y="14"/>
                                    <a:pt x="582" y="18"/>
                                  </a:cubicBezTo>
                                  <a:cubicBezTo>
                                    <a:pt x="582" y="23"/>
                                    <a:pt x="585" y="26"/>
                                    <a:pt x="590" y="26"/>
                                  </a:cubicBezTo>
                                  <a:close/>
                                  <a:moveTo>
                                    <a:pt x="782" y="26"/>
                                  </a:moveTo>
                                  <a:lnTo>
                                    <a:pt x="894" y="25"/>
                                  </a:lnTo>
                                  <a:cubicBezTo>
                                    <a:pt x="899" y="25"/>
                                    <a:pt x="902" y="22"/>
                                    <a:pt x="902" y="17"/>
                                  </a:cubicBezTo>
                                  <a:cubicBezTo>
                                    <a:pt x="902" y="13"/>
                                    <a:pt x="898" y="9"/>
                                    <a:pt x="894" y="9"/>
                                  </a:cubicBezTo>
                                  <a:lnTo>
                                    <a:pt x="782" y="10"/>
                                  </a:lnTo>
                                  <a:cubicBezTo>
                                    <a:pt x="778" y="10"/>
                                    <a:pt x="774" y="13"/>
                                    <a:pt x="774" y="18"/>
                                  </a:cubicBezTo>
                                  <a:cubicBezTo>
                                    <a:pt x="774" y="22"/>
                                    <a:pt x="778" y="26"/>
                                    <a:pt x="782" y="26"/>
                                  </a:cubicBezTo>
                                  <a:close/>
                                  <a:moveTo>
                                    <a:pt x="974" y="25"/>
                                  </a:moveTo>
                                  <a:lnTo>
                                    <a:pt x="1086" y="25"/>
                                  </a:lnTo>
                                  <a:cubicBezTo>
                                    <a:pt x="1091" y="25"/>
                                    <a:pt x="1094" y="21"/>
                                    <a:pt x="1094" y="17"/>
                                  </a:cubicBezTo>
                                  <a:cubicBezTo>
                                    <a:pt x="1094" y="12"/>
                                    <a:pt x="1091" y="9"/>
                                    <a:pt x="1086" y="9"/>
                                  </a:cubicBezTo>
                                  <a:lnTo>
                                    <a:pt x="974" y="9"/>
                                  </a:lnTo>
                                  <a:cubicBezTo>
                                    <a:pt x="970" y="9"/>
                                    <a:pt x="966" y="13"/>
                                    <a:pt x="966" y="17"/>
                                  </a:cubicBezTo>
                                  <a:cubicBezTo>
                                    <a:pt x="966" y="21"/>
                                    <a:pt x="970" y="25"/>
                                    <a:pt x="974" y="25"/>
                                  </a:cubicBezTo>
                                  <a:close/>
                                  <a:moveTo>
                                    <a:pt x="1166" y="24"/>
                                  </a:moveTo>
                                  <a:lnTo>
                                    <a:pt x="1279" y="24"/>
                                  </a:lnTo>
                                  <a:cubicBezTo>
                                    <a:pt x="1283" y="24"/>
                                    <a:pt x="1287" y="20"/>
                                    <a:pt x="1286" y="16"/>
                                  </a:cubicBezTo>
                                  <a:cubicBezTo>
                                    <a:pt x="1286" y="11"/>
                                    <a:pt x="1283" y="8"/>
                                    <a:pt x="1278" y="8"/>
                                  </a:cubicBezTo>
                                  <a:lnTo>
                                    <a:pt x="1166" y="8"/>
                                  </a:lnTo>
                                  <a:cubicBezTo>
                                    <a:pt x="1162" y="8"/>
                                    <a:pt x="1158" y="12"/>
                                    <a:pt x="1158" y="16"/>
                                  </a:cubicBezTo>
                                  <a:cubicBezTo>
                                    <a:pt x="1158" y="21"/>
                                    <a:pt x="1162" y="24"/>
                                    <a:pt x="1166" y="24"/>
                                  </a:cubicBezTo>
                                  <a:close/>
                                  <a:moveTo>
                                    <a:pt x="1359" y="24"/>
                                  </a:moveTo>
                                  <a:lnTo>
                                    <a:pt x="1471" y="23"/>
                                  </a:lnTo>
                                  <a:cubicBezTo>
                                    <a:pt x="1475" y="23"/>
                                    <a:pt x="1479" y="20"/>
                                    <a:pt x="1479" y="15"/>
                                  </a:cubicBezTo>
                                  <a:cubicBezTo>
                                    <a:pt x="1479" y="11"/>
                                    <a:pt x="1475" y="7"/>
                                    <a:pt x="1471" y="7"/>
                                  </a:cubicBezTo>
                                  <a:lnTo>
                                    <a:pt x="1359" y="8"/>
                                  </a:lnTo>
                                  <a:cubicBezTo>
                                    <a:pt x="1354" y="8"/>
                                    <a:pt x="1351" y="11"/>
                                    <a:pt x="1351" y="16"/>
                                  </a:cubicBezTo>
                                  <a:cubicBezTo>
                                    <a:pt x="1351" y="20"/>
                                    <a:pt x="1354" y="24"/>
                                    <a:pt x="1359" y="24"/>
                                  </a:cubicBezTo>
                                  <a:close/>
                                  <a:moveTo>
                                    <a:pt x="1551" y="23"/>
                                  </a:moveTo>
                                  <a:lnTo>
                                    <a:pt x="1663" y="23"/>
                                  </a:lnTo>
                                  <a:cubicBezTo>
                                    <a:pt x="1667" y="22"/>
                                    <a:pt x="1671" y="19"/>
                                    <a:pt x="1671" y="14"/>
                                  </a:cubicBezTo>
                                  <a:cubicBezTo>
                                    <a:pt x="1671" y="10"/>
                                    <a:pt x="1667" y="6"/>
                                    <a:pt x="1663" y="6"/>
                                  </a:cubicBezTo>
                                  <a:lnTo>
                                    <a:pt x="1551" y="7"/>
                                  </a:lnTo>
                                  <a:cubicBezTo>
                                    <a:pt x="1546" y="7"/>
                                    <a:pt x="1543" y="11"/>
                                    <a:pt x="1543" y="15"/>
                                  </a:cubicBezTo>
                                  <a:cubicBezTo>
                                    <a:pt x="1543" y="19"/>
                                    <a:pt x="1546" y="23"/>
                                    <a:pt x="1551" y="23"/>
                                  </a:cubicBezTo>
                                  <a:close/>
                                  <a:moveTo>
                                    <a:pt x="1743" y="22"/>
                                  </a:moveTo>
                                  <a:lnTo>
                                    <a:pt x="1855" y="22"/>
                                  </a:lnTo>
                                  <a:cubicBezTo>
                                    <a:pt x="1860" y="22"/>
                                    <a:pt x="1863" y="18"/>
                                    <a:pt x="1863" y="14"/>
                                  </a:cubicBezTo>
                                  <a:cubicBezTo>
                                    <a:pt x="1863" y="9"/>
                                    <a:pt x="1859" y="6"/>
                                    <a:pt x="1855" y="6"/>
                                  </a:cubicBezTo>
                                  <a:lnTo>
                                    <a:pt x="1743" y="6"/>
                                  </a:lnTo>
                                  <a:cubicBezTo>
                                    <a:pt x="1738" y="6"/>
                                    <a:pt x="1735" y="10"/>
                                    <a:pt x="1735" y="14"/>
                                  </a:cubicBezTo>
                                  <a:cubicBezTo>
                                    <a:pt x="1735" y="19"/>
                                    <a:pt x="1739" y="22"/>
                                    <a:pt x="1743" y="22"/>
                                  </a:cubicBezTo>
                                  <a:close/>
                                  <a:moveTo>
                                    <a:pt x="1935" y="22"/>
                                  </a:moveTo>
                                  <a:lnTo>
                                    <a:pt x="2047" y="21"/>
                                  </a:lnTo>
                                  <a:cubicBezTo>
                                    <a:pt x="2052" y="21"/>
                                    <a:pt x="2055" y="18"/>
                                    <a:pt x="2055" y="13"/>
                                  </a:cubicBezTo>
                                  <a:cubicBezTo>
                                    <a:pt x="2055" y="9"/>
                                    <a:pt x="2052" y="5"/>
                                    <a:pt x="2047" y="5"/>
                                  </a:cubicBezTo>
                                  <a:lnTo>
                                    <a:pt x="1935" y="6"/>
                                  </a:lnTo>
                                  <a:cubicBezTo>
                                    <a:pt x="1931" y="6"/>
                                    <a:pt x="1927" y="9"/>
                                    <a:pt x="1927" y="14"/>
                                  </a:cubicBezTo>
                                  <a:cubicBezTo>
                                    <a:pt x="1927" y="18"/>
                                    <a:pt x="1931" y="22"/>
                                    <a:pt x="1935" y="22"/>
                                  </a:cubicBezTo>
                                  <a:close/>
                                  <a:moveTo>
                                    <a:pt x="2127" y="21"/>
                                  </a:moveTo>
                                  <a:lnTo>
                                    <a:pt x="2239" y="20"/>
                                  </a:lnTo>
                                  <a:cubicBezTo>
                                    <a:pt x="2244" y="20"/>
                                    <a:pt x="2247" y="17"/>
                                    <a:pt x="2247" y="12"/>
                                  </a:cubicBezTo>
                                  <a:cubicBezTo>
                                    <a:pt x="2247" y="8"/>
                                    <a:pt x="2244" y="4"/>
                                    <a:pt x="2239" y="4"/>
                                  </a:cubicBezTo>
                                  <a:lnTo>
                                    <a:pt x="2127" y="5"/>
                                  </a:lnTo>
                                  <a:cubicBezTo>
                                    <a:pt x="2123" y="5"/>
                                    <a:pt x="2119" y="8"/>
                                    <a:pt x="2119" y="13"/>
                                  </a:cubicBezTo>
                                  <a:cubicBezTo>
                                    <a:pt x="2119" y="17"/>
                                    <a:pt x="2123" y="21"/>
                                    <a:pt x="2127" y="21"/>
                                  </a:cubicBezTo>
                                  <a:close/>
                                  <a:moveTo>
                                    <a:pt x="2320" y="20"/>
                                  </a:moveTo>
                                  <a:lnTo>
                                    <a:pt x="2432" y="20"/>
                                  </a:lnTo>
                                  <a:cubicBezTo>
                                    <a:pt x="2436" y="20"/>
                                    <a:pt x="2440" y="16"/>
                                    <a:pt x="2440" y="12"/>
                                  </a:cubicBezTo>
                                  <a:cubicBezTo>
                                    <a:pt x="2440" y="7"/>
                                    <a:pt x="2436" y="4"/>
                                    <a:pt x="2432" y="4"/>
                                  </a:cubicBezTo>
                                  <a:lnTo>
                                    <a:pt x="2319" y="4"/>
                                  </a:lnTo>
                                  <a:cubicBezTo>
                                    <a:pt x="2315" y="4"/>
                                    <a:pt x="2311" y="8"/>
                                    <a:pt x="2312" y="12"/>
                                  </a:cubicBezTo>
                                  <a:cubicBezTo>
                                    <a:pt x="2312" y="17"/>
                                    <a:pt x="2315" y="20"/>
                                    <a:pt x="2320" y="20"/>
                                  </a:cubicBezTo>
                                  <a:close/>
                                  <a:moveTo>
                                    <a:pt x="2512" y="20"/>
                                  </a:moveTo>
                                  <a:lnTo>
                                    <a:pt x="2624" y="19"/>
                                  </a:lnTo>
                                  <a:cubicBezTo>
                                    <a:pt x="2628" y="19"/>
                                    <a:pt x="2632" y="16"/>
                                    <a:pt x="2632" y="11"/>
                                  </a:cubicBezTo>
                                  <a:cubicBezTo>
                                    <a:pt x="2632" y="7"/>
                                    <a:pt x="2628" y="3"/>
                                    <a:pt x="2624" y="3"/>
                                  </a:cubicBezTo>
                                  <a:lnTo>
                                    <a:pt x="2512" y="4"/>
                                  </a:lnTo>
                                  <a:cubicBezTo>
                                    <a:pt x="2507" y="4"/>
                                    <a:pt x="2504" y="7"/>
                                    <a:pt x="2504" y="12"/>
                                  </a:cubicBezTo>
                                  <a:cubicBezTo>
                                    <a:pt x="2504" y="16"/>
                                    <a:pt x="2507" y="20"/>
                                    <a:pt x="2512" y="20"/>
                                  </a:cubicBezTo>
                                  <a:close/>
                                  <a:moveTo>
                                    <a:pt x="2704" y="19"/>
                                  </a:moveTo>
                                  <a:lnTo>
                                    <a:pt x="2816" y="18"/>
                                  </a:lnTo>
                                  <a:cubicBezTo>
                                    <a:pt x="2820" y="18"/>
                                    <a:pt x="2824" y="15"/>
                                    <a:pt x="2824" y="10"/>
                                  </a:cubicBezTo>
                                  <a:cubicBezTo>
                                    <a:pt x="2824" y="6"/>
                                    <a:pt x="2820" y="2"/>
                                    <a:pt x="2816" y="2"/>
                                  </a:cubicBezTo>
                                  <a:lnTo>
                                    <a:pt x="2704" y="3"/>
                                  </a:lnTo>
                                  <a:cubicBezTo>
                                    <a:pt x="2699" y="3"/>
                                    <a:pt x="2696" y="6"/>
                                    <a:pt x="2696" y="11"/>
                                  </a:cubicBezTo>
                                  <a:cubicBezTo>
                                    <a:pt x="2696" y="15"/>
                                    <a:pt x="2700" y="19"/>
                                    <a:pt x="2704" y="19"/>
                                  </a:cubicBezTo>
                                  <a:close/>
                                  <a:moveTo>
                                    <a:pt x="2896" y="18"/>
                                  </a:moveTo>
                                  <a:lnTo>
                                    <a:pt x="3008" y="18"/>
                                  </a:lnTo>
                                  <a:cubicBezTo>
                                    <a:pt x="3013" y="18"/>
                                    <a:pt x="3016" y="14"/>
                                    <a:pt x="3016" y="10"/>
                                  </a:cubicBezTo>
                                  <a:cubicBezTo>
                                    <a:pt x="3016" y="5"/>
                                    <a:pt x="3013" y="2"/>
                                    <a:pt x="3008" y="2"/>
                                  </a:cubicBezTo>
                                  <a:lnTo>
                                    <a:pt x="2896" y="2"/>
                                  </a:lnTo>
                                  <a:cubicBezTo>
                                    <a:pt x="2892" y="2"/>
                                    <a:pt x="2888" y="6"/>
                                    <a:pt x="2888" y="10"/>
                                  </a:cubicBezTo>
                                  <a:cubicBezTo>
                                    <a:pt x="2888" y="15"/>
                                    <a:pt x="2892" y="18"/>
                                    <a:pt x="2896" y="18"/>
                                  </a:cubicBezTo>
                                  <a:close/>
                                  <a:moveTo>
                                    <a:pt x="3088" y="18"/>
                                  </a:moveTo>
                                  <a:lnTo>
                                    <a:pt x="3200" y="17"/>
                                  </a:lnTo>
                                  <a:cubicBezTo>
                                    <a:pt x="3205" y="17"/>
                                    <a:pt x="3208" y="13"/>
                                    <a:pt x="3208" y="9"/>
                                  </a:cubicBezTo>
                                  <a:cubicBezTo>
                                    <a:pt x="3208" y="5"/>
                                    <a:pt x="3205" y="1"/>
                                    <a:pt x="3200" y="1"/>
                                  </a:cubicBezTo>
                                  <a:lnTo>
                                    <a:pt x="3088" y="1"/>
                                  </a:lnTo>
                                  <a:cubicBezTo>
                                    <a:pt x="3084" y="2"/>
                                    <a:pt x="3080" y="5"/>
                                    <a:pt x="3080" y="10"/>
                                  </a:cubicBezTo>
                                  <a:cubicBezTo>
                                    <a:pt x="3080" y="14"/>
                                    <a:pt x="3084" y="18"/>
                                    <a:pt x="3088" y="18"/>
                                  </a:cubicBezTo>
                                  <a:close/>
                                  <a:moveTo>
                                    <a:pt x="3280" y="17"/>
                                  </a:moveTo>
                                  <a:lnTo>
                                    <a:pt x="3380" y="16"/>
                                  </a:lnTo>
                                  <a:lnTo>
                                    <a:pt x="3392" y="17"/>
                                  </a:lnTo>
                                  <a:cubicBezTo>
                                    <a:pt x="3397" y="17"/>
                                    <a:pt x="3400" y="14"/>
                                    <a:pt x="3401" y="9"/>
                                  </a:cubicBezTo>
                                  <a:cubicBezTo>
                                    <a:pt x="3401" y="5"/>
                                    <a:pt x="3397" y="1"/>
                                    <a:pt x="3393" y="1"/>
                                  </a:cubicBezTo>
                                  <a:lnTo>
                                    <a:pt x="3380" y="0"/>
                                  </a:lnTo>
                                  <a:lnTo>
                                    <a:pt x="3280" y="1"/>
                                  </a:lnTo>
                                  <a:cubicBezTo>
                                    <a:pt x="3276" y="1"/>
                                    <a:pt x="3272" y="4"/>
                                    <a:pt x="3272" y="9"/>
                                  </a:cubicBezTo>
                                  <a:cubicBezTo>
                                    <a:pt x="3272" y="13"/>
                                    <a:pt x="3276" y="17"/>
                                    <a:pt x="3280" y="17"/>
                                  </a:cubicBezTo>
                                  <a:close/>
                                  <a:moveTo>
                                    <a:pt x="3471" y="23"/>
                                  </a:moveTo>
                                  <a:lnTo>
                                    <a:pt x="3516" y="29"/>
                                  </a:lnTo>
                                  <a:lnTo>
                                    <a:pt x="3580" y="45"/>
                                  </a:lnTo>
                                  <a:lnTo>
                                    <a:pt x="3579" y="45"/>
                                  </a:lnTo>
                                  <a:cubicBezTo>
                                    <a:pt x="3583" y="47"/>
                                    <a:pt x="3588" y="45"/>
                                    <a:pt x="3589" y="40"/>
                                  </a:cubicBezTo>
                                  <a:cubicBezTo>
                                    <a:pt x="3591" y="36"/>
                                    <a:pt x="3589" y="32"/>
                                    <a:pt x="3585" y="30"/>
                                  </a:cubicBezTo>
                                  <a:lnTo>
                                    <a:pt x="3583" y="30"/>
                                  </a:lnTo>
                                  <a:lnTo>
                                    <a:pt x="3519" y="14"/>
                                  </a:lnTo>
                                  <a:lnTo>
                                    <a:pt x="3474" y="7"/>
                                  </a:lnTo>
                                  <a:cubicBezTo>
                                    <a:pt x="3469" y="6"/>
                                    <a:pt x="3465" y="9"/>
                                    <a:pt x="3464" y="14"/>
                                  </a:cubicBezTo>
                                  <a:cubicBezTo>
                                    <a:pt x="3464" y="18"/>
                                    <a:pt x="3467" y="22"/>
                                    <a:pt x="3471" y="23"/>
                                  </a:cubicBezTo>
                                  <a:close/>
                                  <a:moveTo>
                                    <a:pt x="3653" y="74"/>
                                  </a:moveTo>
                                  <a:lnTo>
                                    <a:pt x="3751" y="127"/>
                                  </a:lnTo>
                                  <a:cubicBezTo>
                                    <a:pt x="3755" y="129"/>
                                    <a:pt x="3760" y="128"/>
                                    <a:pt x="3762" y="124"/>
                                  </a:cubicBezTo>
                                  <a:cubicBezTo>
                                    <a:pt x="3764" y="120"/>
                                    <a:pt x="3763" y="115"/>
                                    <a:pt x="3759" y="113"/>
                                  </a:cubicBezTo>
                                  <a:lnTo>
                                    <a:pt x="3660" y="60"/>
                                  </a:lnTo>
                                  <a:cubicBezTo>
                                    <a:pt x="3656" y="58"/>
                                    <a:pt x="3651" y="59"/>
                                    <a:pt x="3649" y="63"/>
                                  </a:cubicBezTo>
                                  <a:cubicBezTo>
                                    <a:pt x="3647" y="67"/>
                                    <a:pt x="3649" y="72"/>
                                    <a:pt x="3653" y="74"/>
                                  </a:cubicBezTo>
                                  <a:close/>
                                  <a:moveTo>
                                    <a:pt x="3812" y="176"/>
                                  </a:moveTo>
                                  <a:lnTo>
                                    <a:pt x="3854" y="211"/>
                                  </a:lnTo>
                                  <a:lnTo>
                                    <a:pt x="3853" y="210"/>
                                  </a:lnTo>
                                  <a:lnTo>
                                    <a:pt x="3890" y="254"/>
                                  </a:lnTo>
                                  <a:cubicBezTo>
                                    <a:pt x="3893" y="258"/>
                                    <a:pt x="3898" y="258"/>
                                    <a:pt x="3902" y="255"/>
                                  </a:cubicBezTo>
                                  <a:cubicBezTo>
                                    <a:pt x="3905" y="252"/>
                                    <a:pt x="3905" y="247"/>
                                    <a:pt x="3903" y="244"/>
                                  </a:cubicBezTo>
                                  <a:lnTo>
                                    <a:pt x="3866" y="199"/>
                                  </a:lnTo>
                                  <a:cubicBezTo>
                                    <a:pt x="3865" y="199"/>
                                    <a:pt x="3865" y="199"/>
                                    <a:pt x="3865" y="198"/>
                                  </a:cubicBezTo>
                                  <a:lnTo>
                                    <a:pt x="3823" y="164"/>
                                  </a:lnTo>
                                  <a:cubicBezTo>
                                    <a:pt x="3819" y="161"/>
                                    <a:pt x="3814" y="162"/>
                                    <a:pt x="3811" y="165"/>
                                  </a:cubicBezTo>
                                  <a:cubicBezTo>
                                    <a:pt x="3809" y="168"/>
                                    <a:pt x="3809" y="173"/>
                                    <a:pt x="3812" y="176"/>
                                  </a:cubicBezTo>
                                  <a:close/>
                                  <a:moveTo>
                                    <a:pt x="3939" y="315"/>
                                  </a:moveTo>
                                  <a:lnTo>
                                    <a:pt x="3993" y="414"/>
                                  </a:lnTo>
                                  <a:cubicBezTo>
                                    <a:pt x="3995" y="418"/>
                                    <a:pt x="4000" y="419"/>
                                    <a:pt x="4004" y="417"/>
                                  </a:cubicBezTo>
                                  <a:cubicBezTo>
                                    <a:pt x="4008" y="415"/>
                                    <a:pt x="4009" y="410"/>
                                    <a:pt x="4007" y="406"/>
                                  </a:cubicBezTo>
                                  <a:lnTo>
                                    <a:pt x="3953" y="308"/>
                                  </a:lnTo>
                                  <a:cubicBezTo>
                                    <a:pt x="3951" y="304"/>
                                    <a:pt x="3946" y="302"/>
                                    <a:pt x="3942" y="304"/>
                                  </a:cubicBezTo>
                                  <a:cubicBezTo>
                                    <a:pt x="3939" y="307"/>
                                    <a:pt x="3937" y="311"/>
                                    <a:pt x="3939" y="315"/>
                                  </a:cubicBezTo>
                                  <a:close/>
                                  <a:moveTo>
                                    <a:pt x="4021" y="486"/>
                                  </a:moveTo>
                                  <a:lnTo>
                                    <a:pt x="4038" y="548"/>
                                  </a:lnTo>
                                  <a:lnTo>
                                    <a:pt x="4045" y="595"/>
                                  </a:lnTo>
                                  <a:cubicBezTo>
                                    <a:pt x="4045" y="599"/>
                                    <a:pt x="4049" y="602"/>
                                    <a:pt x="4054" y="602"/>
                                  </a:cubicBezTo>
                                  <a:cubicBezTo>
                                    <a:pt x="4058" y="601"/>
                                    <a:pt x="4061" y="597"/>
                                    <a:pt x="4060" y="593"/>
                                  </a:cubicBezTo>
                                  <a:lnTo>
                                    <a:pt x="4053" y="544"/>
                                  </a:lnTo>
                                  <a:lnTo>
                                    <a:pt x="4037" y="482"/>
                                  </a:lnTo>
                                  <a:cubicBezTo>
                                    <a:pt x="4036" y="478"/>
                                    <a:pt x="4031" y="475"/>
                                    <a:pt x="4027" y="477"/>
                                  </a:cubicBezTo>
                                  <a:cubicBezTo>
                                    <a:pt x="4023" y="478"/>
                                    <a:pt x="4020" y="482"/>
                                    <a:pt x="4021" y="486"/>
                                  </a:cubicBezTo>
                                  <a:close/>
                                  <a:moveTo>
                                    <a:pt x="4051" y="674"/>
                                  </a:moveTo>
                                  <a:lnTo>
                                    <a:pt x="4051" y="683"/>
                                  </a:lnTo>
                                  <a:lnTo>
                                    <a:pt x="4048" y="751"/>
                                  </a:lnTo>
                                  <a:lnTo>
                                    <a:pt x="4044" y="784"/>
                                  </a:lnTo>
                                  <a:cubicBezTo>
                                    <a:pt x="4043" y="788"/>
                                    <a:pt x="4046" y="793"/>
                                    <a:pt x="4050" y="793"/>
                                  </a:cubicBezTo>
                                  <a:cubicBezTo>
                                    <a:pt x="4055" y="794"/>
                                    <a:pt x="4059" y="791"/>
                                    <a:pt x="4059" y="786"/>
                                  </a:cubicBezTo>
                                  <a:lnTo>
                                    <a:pt x="4064" y="752"/>
                                  </a:lnTo>
                                  <a:lnTo>
                                    <a:pt x="4067" y="682"/>
                                  </a:lnTo>
                                  <a:lnTo>
                                    <a:pt x="4067" y="673"/>
                                  </a:lnTo>
                                  <a:cubicBezTo>
                                    <a:pt x="4067" y="669"/>
                                    <a:pt x="4063" y="665"/>
                                    <a:pt x="4058" y="666"/>
                                  </a:cubicBezTo>
                                  <a:cubicBezTo>
                                    <a:pt x="4054" y="666"/>
                                    <a:pt x="4051" y="670"/>
                                    <a:pt x="4051" y="674"/>
                                  </a:cubicBezTo>
                                  <a:close/>
                                  <a:moveTo>
                                    <a:pt x="4027" y="861"/>
                                  </a:moveTo>
                                  <a:lnTo>
                                    <a:pt x="4022" y="881"/>
                                  </a:lnTo>
                                  <a:lnTo>
                                    <a:pt x="4000" y="943"/>
                                  </a:lnTo>
                                  <a:lnTo>
                                    <a:pt x="4000" y="942"/>
                                  </a:lnTo>
                                  <a:lnTo>
                                    <a:pt x="3988" y="964"/>
                                  </a:lnTo>
                                  <a:cubicBezTo>
                                    <a:pt x="3986" y="968"/>
                                    <a:pt x="3988" y="973"/>
                                    <a:pt x="3992" y="975"/>
                                  </a:cubicBezTo>
                                  <a:cubicBezTo>
                                    <a:pt x="3995" y="977"/>
                                    <a:pt x="4000" y="976"/>
                                    <a:pt x="4002" y="972"/>
                                  </a:cubicBezTo>
                                  <a:lnTo>
                                    <a:pt x="4015" y="949"/>
                                  </a:lnTo>
                                  <a:cubicBezTo>
                                    <a:pt x="4015" y="949"/>
                                    <a:pt x="4015" y="949"/>
                                    <a:pt x="4015" y="948"/>
                                  </a:cubicBezTo>
                                  <a:lnTo>
                                    <a:pt x="4037" y="885"/>
                                  </a:lnTo>
                                  <a:lnTo>
                                    <a:pt x="4042" y="865"/>
                                  </a:lnTo>
                                  <a:cubicBezTo>
                                    <a:pt x="4044" y="861"/>
                                    <a:pt x="4041" y="857"/>
                                    <a:pt x="4037" y="856"/>
                                  </a:cubicBezTo>
                                  <a:cubicBezTo>
                                    <a:pt x="4032" y="855"/>
                                    <a:pt x="4028" y="857"/>
                                    <a:pt x="4027" y="861"/>
                                  </a:cubicBezTo>
                                  <a:close/>
                                  <a:moveTo>
                                    <a:pt x="3950" y="1035"/>
                                  </a:moveTo>
                                  <a:lnTo>
                                    <a:pt x="3938" y="1057"/>
                                  </a:lnTo>
                                  <a:lnTo>
                                    <a:pt x="3939" y="1055"/>
                                  </a:lnTo>
                                  <a:lnTo>
                                    <a:pt x="3884" y="1122"/>
                                  </a:lnTo>
                                  <a:cubicBezTo>
                                    <a:pt x="3881" y="1126"/>
                                    <a:pt x="3881" y="1131"/>
                                    <a:pt x="3885" y="1134"/>
                                  </a:cubicBezTo>
                                  <a:cubicBezTo>
                                    <a:pt x="3888" y="1137"/>
                                    <a:pt x="3893" y="1136"/>
                                    <a:pt x="3896" y="1133"/>
                                  </a:cubicBezTo>
                                  <a:lnTo>
                                    <a:pt x="3952" y="1066"/>
                                  </a:lnTo>
                                  <a:cubicBezTo>
                                    <a:pt x="3952" y="1065"/>
                                    <a:pt x="3952" y="1065"/>
                                    <a:pt x="3953" y="1064"/>
                                  </a:cubicBezTo>
                                  <a:lnTo>
                                    <a:pt x="3964" y="1042"/>
                                  </a:lnTo>
                                  <a:cubicBezTo>
                                    <a:pt x="3966" y="1038"/>
                                    <a:pt x="3965" y="1034"/>
                                    <a:pt x="3961" y="1031"/>
                                  </a:cubicBezTo>
                                  <a:cubicBezTo>
                                    <a:pt x="3957" y="1029"/>
                                    <a:pt x="3952" y="1031"/>
                                    <a:pt x="3950" y="1035"/>
                                  </a:cubicBezTo>
                                  <a:close/>
                                  <a:moveTo>
                                    <a:pt x="3829" y="1178"/>
                                  </a:moveTo>
                                  <a:lnTo>
                                    <a:pt x="3757" y="1237"/>
                                  </a:lnTo>
                                  <a:lnTo>
                                    <a:pt x="3759" y="1236"/>
                                  </a:lnTo>
                                  <a:lnTo>
                                    <a:pt x="3742" y="1246"/>
                                  </a:lnTo>
                                  <a:cubicBezTo>
                                    <a:pt x="3738" y="1248"/>
                                    <a:pt x="3736" y="1253"/>
                                    <a:pt x="3738" y="1257"/>
                                  </a:cubicBezTo>
                                  <a:cubicBezTo>
                                    <a:pt x="3741" y="1261"/>
                                    <a:pt x="3745" y="1262"/>
                                    <a:pt x="3749" y="1260"/>
                                  </a:cubicBezTo>
                                  <a:lnTo>
                                    <a:pt x="3766" y="1250"/>
                                  </a:lnTo>
                                  <a:cubicBezTo>
                                    <a:pt x="3767" y="1250"/>
                                    <a:pt x="3767" y="1250"/>
                                    <a:pt x="3768" y="1250"/>
                                  </a:cubicBezTo>
                                  <a:lnTo>
                                    <a:pt x="3839" y="1190"/>
                                  </a:lnTo>
                                  <a:cubicBezTo>
                                    <a:pt x="3842" y="1188"/>
                                    <a:pt x="3843" y="1183"/>
                                    <a:pt x="3840" y="1179"/>
                                  </a:cubicBezTo>
                                  <a:cubicBezTo>
                                    <a:pt x="3837" y="1176"/>
                                    <a:pt x="3832" y="1175"/>
                                    <a:pt x="3829" y="1178"/>
                                  </a:cubicBezTo>
                                  <a:close/>
                                  <a:moveTo>
                                    <a:pt x="3671" y="1285"/>
                                  </a:moveTo>
                                  <a:lnTo>
                                    <a:pt x="3645" y="1299"/>
                                  </a:lnTo>
                                  <a:lnTo>
                                    <a:pt x="3646" y="1299"/>
                                  </a:lnTo>
                                  <a:lnTo>
                                    <a:pt x="3584" y="1322"/>
                                  </a:lnTo>
                                  <a:lnTo>
                                    <a:pt x="3570" y="1326"/>
                                  </a:lnTo>
                                  <a:cubicBezTo>
                                    <a:pt x="3565" y="1327"/>
                                    <a:pt x="3563" y="1331"/>
                                    <a:pt x="3564" y="1335"/>
                                  </a:cubicBezTo>
                                  <a:cubicBezTo>
                                    <a:pt x="3565" y="1340"/>
                                    <a:pt x="3569" y="1342"/>
                                    <a:pt x="3574" y="1341"/>
                                  </a:cubicBezTo>
                                  <a:lnTo>
                                    <a:pt x="3589" y="1337"/>
                                  </a:lnTo>
                                  <a:lnTo>
                                    <a:pt x="3651" y="1314"/>
                                  </a:lnTo>
                                  <a:cubicBezTo>
                                    <a:pt x="3652" y="1314"/>
                                    <a:pt x="3652" y="1314"/>
                                    <a:pt x="3652" y="1313"/>
                                  </a:cubicBezTo>
                                  <a:lnTo>
                                    <a:pt x="3679" y="1299"/>
                                  </a:lnTo>
                                  <a:cubicBezTo>
                                    <a:pt x="3683" y="1296"/>
                                    <a:pt x="3685" y="1292"/>
                                    <a:pt x="3682" y="1288"/>
                                  </a:cubicBezTo>
                                  <a:cubicBezTo>
                                    <a:pt x="3680" y="1284"/>
                                    <a:pt x="3675" y="1282"/>
                                    <a:pt x="3671" y="1285"/>
                                  </a:cubicBezTo>
                                  <a:close/>
                                  <a:moveTo>
                                    <a:pt x="3492" y="1343"/>
                                  </a:moveTo>
                                  <a:lnTo>
                                    <a:pt x="3453" y="1349"/>
                                  </a:lnTo>
                                  <a:lnTo>
                                    <a:pt x="3385" y="1352"/>
                                  </a:lnTo>
                                  <a:lnTo>
                                    <a:pt x="3383" y="1352"/>
                                  </a:lnTo>
                                  <a:cubicBezTo>
                                    <a:pt x="3378" y="1352"/>
                                    <a:pt x="3374" y="1355"/>
                                    <a:pt x="3374" y="1360"/>
                                  </a:cubicBezTo>
                                  <a:cubicBezTo>
                                    <a:pt x="3374" y="1364"/>
                                    <a:pt x="3377" y="1368"/>
                                    <a:pt x="3382" y="1368"/>
                                  </a:cubicBezTo>
                                  <a:lnTo>
                                    <a:pt x="3386" y="1368"/>
                                  </a:lnTo>
                                  <a:lnTo>
                                    <a:pt x="3456" y="1364"/>
                                  </a:lnTo>
                                  <a:lnTo>
                                    <a:pt x="3495" y="1359"/>
                                  </a:lnTo>
                                  <a:cubicBezTo>
                                    <a:pt x="3499" y="1358"/>
                                    <a:pt x="3502" y="1354"/>
                                    <a:pt x="3502" y="1349"/>
                                  </a:cubicBezTo>
                                  <a:cubicBezTo>
                                    <a:pt x="3501" y="1345"/>
                                    <a:pt x="3497" y="1342"/>
                                    <a:pt x="3492" y="1343"/>
                                  </a:cubicBezTo>
                                  <a:close/>
                                  <a:moveTo>
                                    <a:pt x="3303" y="1347"/>
                                  </a:moveTo>
                                  <a:lnTo>
                                    <a:pt x="3291" y="1346"/>
                                  </a:lnTo>
                                  <a:cubicBezTo>
                                    <a:pt x="3287" y="1346"/>
                                    <a:pt x="3283" y="1350"/>
                                    <a:pt x="3282" y="1354"/>
                                  </a:cubicBezTo>
                                  <a:cubicBezTo>
                                    <a:pt x="3282" y="1358"/>
                                    <a:pt x="3286" y="1362"/>
                                    <a:pt x="3290" y="1362"/>
                                  </a:cubicBezTo>
                                  <a:lnTo>
                                    <a:pt x="3302" y="1363"/>
                                  </a:lnTo>
                                  <a:cubicBezTo>
                                    <a:pt x="3306" y="1363"/>
                                    <a:pt x="3310" y="1360"/>
                                    <a:pt x="3310" y="1356"/>
                                  </a:cubicBezTo>
                                  <a:cubicBezTo>
                                    <a:pt x="3310" y="1351"/>
                                    <a:pt x="3307" y="1347"/>
                                    <a:pt x="3303" y="1347"/>
                                  </a:cubicBezTo>
                                  <a:close/>
                                </a:path>
                              </a:pathLst>
                            </a:cu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6" name="Line 7"/>
                          <wps:cNvCnPr/>
                          <wps:spPr bwMode="auto">
                            <a:xfrm flipH="1">
                              <a:off x="233363" y="203587"/>
                              <a:ext cx="38100" cy="277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7" name="Line 8"/>
                          <wps:cNvCnPr/>
                          <wps:spPr bwMode="auto">
                            <a:xfrm>
                              <a:off x="311150" y="203587"/>
                              <a:ext cx="39688" cy="277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8" name="Line 9"/>
                          <wps:cNvCnPr/>
                          <wps:spPr bwMode="auto">
                            <a:xfrm>
                              <a:off x="239713" y="443299"/>
                              <a:ext cx="111125" cy="381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Line 10"/>
                          <wps:cNvCnPr/>
                          <wps:spPr bwMode="auto">
                            <a:xfrm flipV="1">
                              <a:off x="233363" y="443299"/>
                              <a:ext cx="112713" cy="381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Line 11"/>
                          <wps:cNvCnPr/>
                          <wps:spPr bwMode="auto">
                            <a:xfrm>
                              <a:off x="244475" y="408374"/>
                              <a:ext cx="101600" cy="349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Line 12"/>
                          <wps:cNvCnPr/>
                          <wps:spPr bwMode="auto">
                            <a:xfrm flipV="1">
                              <a:off x="239713" y="408374"/>
                              <a:ext cx="100013" cy="349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2" name="Line 13"/>
                          <wps:cNvCnPr/>
                          <wps:spPr bwMode="auto">
                            <a:xfrm>
                              <a:off x="247650" y="376624"/>
                              <a:ext cx="92075" cy="3175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3" name="Line 14"/>
                          <wps:cNvCnPr/>
                          <wps:spPr bwMode="auto">
                            <a:xfrm flipV="1">
                              <a:off x="244475" y="378212"/>
                              <a:ext cx="92075" cy="301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4" name="Line 15"/>
                          <wps:cNvCnPr/>
                          <wps:spPr bwMode="auto">
                            <a:xfrm flipV="1">
                              <a:off x="247650" y="348049"/>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5" name="Line 16"/>
                          <wps:cNvCnPr/>
                          <wps:spPr bwMode="auto">
                            <a:xfrm>
                              <a:off x="252413" y="349637"/>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6" name="Line 17"/>
                          <wps:cNvCnPr/>
                          <wps:spPr bwMode="auto">
                            <a:xfrm flipV="1">
                              <a:off x="252413" y="322649"/>
                              <a:ext cx="76200" cy="269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7" name="Line 18"/>
                          <wps:cNvCnPr/>
                          <wps:spPr bwMode="auto">
                            <a:xfrm>
                              <a:off x="255588" y="322649"/>
                              <a:ext cx="76200" cy="254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8" name="Line 19"/>
                          <wps:cNvCnPr/>
                          <wps:spPr bwMode="auto">
                            <a:xfrm>
                              <a:off x="258763" y="298837"/>
                              <a:ext cx="69850" cy="23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9" name="Line 20"/>
                          <wps:cNvCnPr/>
                          <wps:spPr bwMode="auto">
                            <a:xfrm flipV="1">
                              <a:off x="255588" y="298837"/>
                              <a:ext cx="68263" cy="23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30" name="Line 21"/>
                          <wps:cNvCnPr/>
                          <wps:spPr bwMode="auto">
                            <a:xfrm>
                              <a:off x="261938" y="278199"/>
                              <a:ext cx="61913"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31" name="Line 22"/>
                          <wps:cNvCnPr/>
                          <wps:spPr bwMode="auto">
                            <a:xfrm flipV="1">
                              <a:off x="258763" y="278199"/>
                              <a:ext cx="61913"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28" name="Line 23"/>
                          <wps:cNvCnPr/>
                          <wps:spPr bwMode="auto">
                            <a:xfrm>
                              <a:off x="265113" y="257562"/>
                              <a:ext cx="55563"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29" name="Line 24"/>
                          <wps:cNvCnPr/>
                          <wps:spPr bwMode="auto">
                            <a:xfrm flipV="1">
                              <a:off x="261938" y="257562"/>
                              <a:ext cx="57150"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0" name="Line 25"/>
                          <wps:cNvCnPr/>
                          <wps:spPr bwMode="auto">
                            <a:xfrm>
                              <a:off x="266700" y="240099"/>
                              <a:ext cx="52388"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1" name="Line 26"/>
                          <wps:cNvCnPr/>
                          <wps:spPr bwMode="auto">
                            <a:xfrm flipV="1">
                              <a:off x="265113" y="240099"/>
                              <a:ext cx="50800"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35"/>
                          <wps:cNvSpPr>
                            <a:spLocks noChangeArrowheads="1"/>
                          </wps:cNvSpPr>
                          <wps:spPr bwMode="auto">
                            <a:xfrm>
                              <a:off x="339725" y="157549"/>
                              <a:ext cx="20638" cy="8413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33" name="Rectangle 36"/>
                          <wps:cNvSpPr>
                            <a:spLocks noChangeArrowheads="1"/>
                          </wps:cNvSpPr>
                          <wps:spPr bwMode="auto">
                            <a:xfrm>
                              <a:off x="339725" y="157549"/>
                              <a:ext cx="20638" cy="84138"/>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34" name="Line 29"/>
                          <wps:cNvCnPr/>
                          <wps:spPr bwMode="auto">
                            <a:xfrm>
                              <a:off x="268288" y="224224"/>
                              <a:ext cx="47625" cy="158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Line 30"/>
                          <wps:cNvCnPr/>
                          <wps:spPr bwMode="auto">
                            <a:xfrm flipV="1">
                              <a:off x="266700" y="224224"/>
                              <a:ext cx="47625" cy="158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Line 31"/>
                          <wps:cNvCnPr/>
                          <wps:spPr bwMode="auto">
                            <a:xfrm>
                              <a:off x="271463"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7" name="Line 32"/>
                          <wps:cNvCnPr/>
                          <wps:spPr bwMode="auto">
                            <a:xfrm flipV="1">
                              <a:off x="268288"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222250" y="157549"/>
                              <a:ext cx="20638" cy="84138"/>
                            </a:xfrm>
                            <a:custGeom>
                              <a:avLst/>
                              <a:gdLst>
                                <a:gd name="T0" fmla="*/ 1588 w 13"/>
                                <a:gd name="T1" fmla="*/ 84138 h 53"/>
                                <a:gd name="T2" fmla="*/ 20638 w 13"/>
                                <a:gd name="T3" fmla="*/ 84138 h 53"/>
                                <a:gd name="T4" fmla="*/ 20638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3" y="0"/>
                                  </a:lnTo>
                                  <a:lnTo>
                                    <a:pt x="0" y="0"/>
                                  </a:lnTo>
                                  <a:lnTo>
                                    <a:pt x="1"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39" name="Freeform 42"/>
                          <wps:cNvSpPr>
                            <a:spLocks/>
                          </wps:cNvSpPr>
                          <wps:spPr bwMode="auto">
                            <a:xfrm>
                              <a:off x="222250" y="157549"/>
                              <a:ext cx="20638" cy="84138"/>
                            </a:xfrm>
                            <a:custGeom>
                              <a:avLst/>
                              <a:gdLst>
                                <a:gd name="T0" fmla="*/ 1588 w 13"/>
                                <a:gd name="T1" fmla="*/ 84138 h 53"/>
                                <a:gd name="T2" fmla="*/ 20638 w 13"/>
                                <a:gd name="T3" fmla="*/ 84138 h 53"/>
                                <a:gd name="T4" fmla="*/ 20638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3" y="0"/>
                                  </a:lnTo>
                                  <a:lnTo>
                                    <a:pt x="0" y="0"/>
                                  </a:lnTo>
                                  <a:lnTo>
                                    <a:pt x="1" y="53"/>
                                  </a:ln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40" name="Rectangle 43"/>
                          <wps:cNvSpPr>
                            <a:spLocks noChangeArrowheads="1"/>
                          </wps:cNvSpPr>
                          <wps:spPr bwMode="auto">
                            <a:xfrm>
                              <a:off x="280988" y="167074"/>
                              <a:ext cx="20638" cy="825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41" name="Rectangle 44"/>
                          <wps:cNvSpPr>
                            <a:spLocks noChangeArrowheads="1"/>
                          </wps:cNvSpPr>
                          <wps:spPr bwMode="auto">
                            <a:xfrm>
                              <a:off x="280988" y="167074"/>
                              <a:ext cx="20638" cy="82550"/>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42" name="Line 37"/>
                          <wps:cNvCnPr/>
                          <wps:spPr bwMode="auto">
                            <a:xfrm flipH="1">
                              <a:off x="1614488" y="203587"/>
                              <a:ext cx="38100" cy="277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3" name="Line 38"/>
                          <wps:cNvCnPr/>
                          <wps:spPr bwMode="auto">
                            <a:xfrm>
                              <a:off x="1692275" y="203587"/>
                              <a:ext cx="39688" cy="277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Line 39"/>
                          <wps:cNvCnPr/>
                          <wps:spPr bwMode="auto">
                            <a:xfrm>
                              <a:off x="1620838" y="443299"/>
                              <a:ext cx="111125" cy="381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5" name="Line 40"/>
                          <wps:cNvCnPr/>
                          <wps:spPr bwMode="auto">
                            <a:xfrm flipV="1">
                              <a:off x="1614488" y="443299"/>
                              <a:ext cx="112713" cy="381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6" name="Line 41"/>
                          <wps:cNvCnPr/>
                          <wps:spPr bwMode="auto">
                            <a:xfrm>
                              <a:off x="1624013" y="408374"/>
                              <a:ext cx="103188" cy="349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Line 42"/>
                          <wps:cNvCnPr/>
                          <wps:spPr bwMode="auto">
                            <a:xfrm flipV="1">
                              <a:off x="1620838" y="408374"/>
                              <a:ext cx="100013" cy="349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8" name="Line 43"/>
                          <wps:cNvCnPr/>
                          <wps:spPr bwMode="auto">
                            <a:xfrm>
                              <a:off x="1628775" y="376624"/>
                              <a:ext cx="92075" cy="3175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9" name="Line 44"/>
                          <wps:cNvCnPr/>
                          <wps:spPr bwMode="auto">
                            <a:xfrm flipV="1">
                              <a:off x="1624013" y="378212"/>
                              <a:ext cx="93663" cy="301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0" name="Line 45"/>
                          <wps:cNvCnPr/>
                          <wps:spPr bwMode="auto">
                            <a:xfrm flipV="1">
                              <a:off x="1628775" y="348049"/>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1" name="Line 46"/>
                          <wps:cNvCnPr/>
                          <wps:spPr bwMode="auto">
                            <a:xfrm>
                              <a:off x="1633538" y="349637"/>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2" name="Line 47"/>
                          <wps:cNvCnPr/>
                          <wps:spPr bwMode="auto">
                            <a:xfrm flipV="1">
                              <a:off x="1633538" y="322649"/>
                              <a:ext cx="76200" cy="269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3" name="Line 48"/>
                          <wps:cNvCnPr/>
                          <wps:spPr bwMode="auto">
                            <a:xfrm>
                              <a:off x="1636713" y="322649"/>
                              <a:ext cx="76200" cy="254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4" name="Line 49"/>
                          <wps:cNvCnPr/>
                          <wps:spPr bwMode="auto">
                            <a:xfrm>
                              <a:off x="1639888" y="298837"/>
                              <a:ext cx="69850" cy="23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5" name="Line 50"/>
                          <wps:cNvCnPr/>
                          <wps:spPr bwMode="auto">
                            <a:xfrm flipV="1">
                              <a:off x="1636713" y="298837"/>
                              <a:ext cx="68263" cy="23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6" name="Line 51"/>
                          <wps:cNvCnPr/>
                          <wps:spPr bwMode="auto">
                            <a:xfrm>
                              <a:off x="1643063" y="278199"/>
                              <a:ext cx="61913"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7" name="Line 52"/>
                          <wps:cNvCnPr/>
                          <wps:spPr bwMode="auto">
                            <a:xfrm flipV="1">
                              <a:off x="1639888" y="278199"/>
                              <a:ext cx="61913"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8" name="Line 53"/>
                          <wps:cNvCnPr/>
                          <wps:spPr bwMode="auto">
                            <a:xfrm>
                              <a:off x="1644650" y="257562"/>
                              <a:ext cx="57150"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89" name="Line 54"/>
                          <wps:cNvCnPr/>
                          <wps:spPr bwMode="auto">
                            <a:xfrm flipV="1">
                              <a:off x="1643063" y="257562"/>
                              <a:ext cx="57150"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0" name="Line 55"/>
                          <wps:cNvCnPr/>
                          <wps:spPr bwMode="auto">
                            <a:xfrm>
                              <a:off x="1647825" y="240099"/>
                              <a:ext cx="52388"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1" name="Line 56"/>
                          <wps:cNvCnPr/>
                          <wps:spPr bwMode="auto">
                            <a:xfrm flipV="1">
                              <a:off x="1644650" y="240099"/>
                              <a:ext cx="52388"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2" name="Rectangle 65"/>
                          <wps:cNvSpPr>
                            <a:spLocks noChangeArrowheads="1"/>
                          </wps:cNvSpPr>
                          <wps:spPr bwMode="auto">
                            <a:xfrm>
                              <a:off x="1720850" y="157549"/>
                              <a:ext cx="20638" cy="8413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093" name="Rectangle 66"/>
                          <wps:cNvSpPr>
                            <a:spLocks noChangeArrowheads="1"/>
                          </wps:cNvSpPr>
                          <wps:spPr bwMode="auto">
                            <a:xfrm>
                              <a:off x="1720850" y="157549"/>
                              <a:ext cx="20638" cy="84138"/>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094" name="Line 59"/>
                          <wps:cNvCnPr/>
                          <wps:spPr bwMode="auto">
                            <a:xfrm>
                              <a:off x="1649413" y="224224"/>
                              <a:ext cx="47625" cy="158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5" name="Line 60"/>
                          <wps:cNvCnPr/>
                          <wps:spPr bwMode="auto">
                            <a:xfrm flipV="1">
                              <a:off x="1647825" y="224224"/>
                              <a:ext cx="47625" cy="158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6" name="Line 61"/>
                          <wps:cNvCnPr/>
                          <wps:spPr bwMode="auto">
                            <a:xfrm>
                              <a:off x="1652588"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7" name="Line 62"/>
                          <wps:cNvCnPr/>
                          <wps:spPr bwMode="auto">
                            <a:xfrm flipV="1">
                              <a:off x="1649413"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98" name="Freeform 71"/>
                          <wps:cNvSpPr>
                            <a:spLocks/>
                          </wps:cNvSpPr>
                          <wps:spPr bwMode="auto">
                            <a:xfrm>
                              <a:off x="1603375" y="157549"/>
                              <a:ext cx="20638" cy="84138"/>
                            </a:xfrm>
                            <a:custGeom>
                              <a:avLst/>
                              <a:gdLst>
                                <a:gd name="T0" fmla="*/ 1588 w 13"/>
                                <a:gd name="T1" fmla="*/ 84138 h 53"/>
                                <a:gd name="T2" fmla="*/ 20638 w 13"/>
                                <a:gd name="T3" fmla="*/ 84138 h 53"/>
                                <a:gd name="T4" fmla="*/ 20638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3" y="0"/>
                                  </a:lnTo>
                                  <a:lnTo>
                                    <a:pt x="0" y="0"/>
                                  </a:lnTo>
                                  <a:lnTo>
                                    <a:pt x="1"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099" name="Freeform 72"/>
                          <wps:cNvSpPr>
                            <a:spLocks/>
                          </wps:cNvSpPr>
                          <wps:spPr bwMode="auto">
                            <a:xfrm>
                              <a:off x="1603375" y="157549"/>
                              <a:ext cx="20638" cy="84138"/>
                            </a:xfrm>
                            <a:custGeom>
                              <a:avLst/>
                              <a:gdLst>
                                <a:gd name="T0" fmla="*/ 1588 w 13"/>
                                <a:gd name="T1" fmla="*/ 84138 h 53"/>
                                <a:gd name="T2" fmla="*/ 20638 w 13"/>
                                <a:gd name="T3" fmla="*/ 84138 h 53"/>
                                <a:gd name="T4" fmla="*/ 20638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3" y="0"/>
                                  </a:lnTo>
                                  <a:lnTo>
                                    <a:pt x="0" y="0"/>
                                  </a:lnTo>
                                  <a:lnTo>
                                    <a:pt x="1" y="53"/>
                                  </a:ln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00" name="Freeform 73"/>
                          <wps:cNvSpPr>
                            <a:spLocks/>
                          </wps:cNvSpPr>
                          <wps:spPr bwMode="auto">
                            <a:xfrm>
                              <a:off x="1662113" y="167074"/>
                              <a:ext cx="20638" cy="82550"/>
                            </a:xfrm>
                            <a:custGeom>
                              <a:avLst/>
                              <a:gdLst>
                                <a:gd name="T0" fmla="*/ 1588 w 13"/>
                                <a:gd name="T1" fmla="*/ 82550 h 52"/>
                                <a:gd name="T2" fmla="*/ 20638 w 13"/>
                                <a:gd name="T3" fmla="*/ 82550 h 52"/>
                                <a:gd name="T4" fmla="*/ 20638 w 13"/>
                                <a:gd name="T5" fmla="*/ 0 h 52"/>
                                <a:gd name="T6" fmla="*/ 0 w 13"/>
                                <a:gd name="T7" fmla="*/ 0 h 52"/>
                                <a:gd name="T8" fmla="*/ 1588 w 13"/>
                                <a:gd name="T9" fmla="*/ 82550 h 52"/>
                                <a:gd name="T10" fmla="*/ 0 60000 65536"/>
                                <a:gd name="T11" fmla="*/ 0 60000 65536"/>
                                <a:gd name="T12" fmla="*/ 0 60000 65536"/>
                                <a:gd name="T13" fmla="*/ 0 60000 65536"/>
                                <a:gd name="T14" fmla="*/ 0 60000 65536"/>
                                <a:gd name="T15" fmla="*/ 0 w 13"/>
                                <a:gd name="T16" fmla="*/ 0 h 52"/>
                                <a:gd name="T17" fmla="*/ 13 w 13"/>
                                <a:gd name="T18" fmla="*/ 52 h 52"/>
                              </a:gdLst>
                              <a:ahLst/>
                              <a:cxnLst>
                                <a:cxn ang="T10">
                                  <a:pos x="T0" y="T1"/>
                                </a:cxn>
                                <a:cxn ang="T11">
                                  <a:pos x="T2" y="T3"/>
                                </a:cxn>
                                <a:cxn ang="T12">
                                  <a:pos x="T4" y="T5"/>
                                </a:cxn>
                                <a:cxn ang="T13">
                                  <a:pos x="T6" y="T7"/>
                                </a:cxn>
                                <a:cxn ang="T14">
                                  <a:pos x="T8" y="T9"/>
                                </a:cxn>
                              </a:cxnLst>
                              <a:rect l="T15" t="T16" r="T17" b="T18"/>
                              <a:pathLst>
                                <a:path w="13" h="52">
                                  <a:moveTo>
                                    <a:pt x="1" y="52"/>
                                  </a:moveTo>
                                  <a:lnTo>
                                    <a:pt x="13" y="52"/>
                                  </a:lnTo>
                                  <a:lnTo>
                                    <a:pt x="13" y="0"/>
                                  </a:lnTo>
                                  <a:lnTo>
                                    <a:pt x="0" y="0"/>
                                  </a:lnTo>
                                  <a:lnTo>
                                    <a:pt x="1" y="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01" name="Freeform 74"/>
                          <wps:cNvSpPr>
                            <a:spLocks/>
                          </wps:cNvSpPr>
                          <wps:spPr bwMode="auto">
                            <a:xfrm>
                              <a:off x="1662113" y="167074"/>
                              <a:ext cx="20638" cy="82550"/>
                            </a:xfrm>
                            <a:custGeom>
                              <a:avLst/>
                              <a:gdLst>
                                <a:gd name="T0" fmla="*/ 1588 w 13"/>
                                <a:gd name="T1" fmla="*/ 82550 h 52"/>
                                <a:gd name="T2" fmla="*/ 20638 w 13"/>
                                <a:gd name="T3" fmla="*/ 82550 h 52"/>
                                <a:gd name="T4" fmla="*/ 20638 w 13"/>
                                <a:gd name="T5" fmla="*/ 0 h 52"/>
                                <a:gd name="T6" fmla="*/ 0 w 13"/>
                                <a:gd name="T7" fmla="*/ 0 h 52"/>
                                <a:gd name="T8" fmla="*/ 1588 w 13"/>
                                <a:gd name="T9" fmla="*/ 82550 h 52"/>
                                <a:gd name="T10" fmla="*/ 0 60000 65536"/>
                                <a:gd name="T11" fmla="*/ 0 60000 65536"/>
                                <a:gd name="T12" fmla="*/ 0 60000 65536"/>
                                <a:gd name="T13" fmla="*/ 0 60000 65536"/>
                                <a:gd name="T14" fmla="*/ 0 60000 65536"/>
                                <a:gd name="T15" fmla="*/ 0 w 13"/>
                                <a:gd name="T16" fmla="*/ 0 h 52"/>
                                <a:gd name="T17" fmla="*/ 13 w 13"/>
                                <a:gd name="T18" fmla="*/ 52 h 52"/>
                              </a:gdLst>
                              <a:ahLst/>
                              <a:cxnLst>
                                <a:cxn ang="T10">
                                  <a:pos x="T0" y="T1"/>
                                </a:cxn>
                                <a:cxn ang="T11">
                                  <a:pos x="T2" y="T3"/>
                                </a:cxn>
                                <a:cxn ang="T12">
                                  <a:pos x="T4" y="T5"/>
                                </a:cxn>
                                <a:cxn ang="T13">
                                  <a:pos x="T6" y="T7"/>
                                </a:cxn>
                                <a:cxn ang="T14">
                                  <a:pos x="T8" y="T9"/>
                                </a:cxn>
                              </a:cxnLst>
                              <a:rect l="T15" t="T16" r="T17" b="T18"/>
                              <a:pathLst>
                                <a:path w="13" h="52">
                                  <a:moveTo>
                                    <a:pt x="1" y="52"/>
                                  </a:moveTo>
                                  <a:lnTo>
                                    <a:pt x="13" y="52"/>
                                  </a:lnTo>
                                  <a:lnTo>
                                    <a:pt x="13" y="0"/>
                                  </a:lnTo>
                                  <a:lnTo>
                                    <a:pt x="0" y="0"/>
                                  </a:lnTo>
                                  <a:lnTo>
                                    <a:pt x="1" y="52"/>
                                  </a:ln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02" name="Freeform 75"/>
                          <wps:cNvSpPr>
                            <a:spLocks noEditPoints="1"/>
                          </wps:cNvSpPr>
                          <wps:spPr bwMode="auto">
                            <a:xfrm>
                              <a:off x="1543050" y="330587"/>
                              <a:ext cx="1792288" cy="604838"/>
                            </a:xfrm>
                            <a:custGeom>
                              <a:avLst/>
                              <a:gdLst>
                                <a:gd name="T0" fmla="*/ 1442820 w 4067"/>
                                <a:gd name="T1" fmla="*/ 600420 h 1369"/>
                                <a:gd name="T2" fmla="*/ 1313257 w 4067"/>
                                <a:gd name="T3" fmla="*/ 565959 h 1369"/>
                                <a:gd name="T4" fmla="*/ 1231730 w 4067"/>
                                <a:gd name="T5" fmla="*/ 542101 h 1369"/>
                                <a:gd name="T6" fmla="*/ 1150202 w 4067"/>
                                <a:gd name="T7" fmla="*/ 518685 h 1369"/>
                                <a:gd name="T8" fmla="*/ 1069115 w 4067"/>
                                <a:gd name="T9" fmla="*/ 495269 h 1369"/>
                                <a:gd name="T10" fmla="*/ 987587 w 4067"/>
                                <a:gd name="T11" fmla="*/ 471411 h 1369"/>
                                <a:gd name="T12" fmla="*/ 906060 w 4067"/>
                                <a:gd name="T13" fmla="*/ 447995 h 1369"/>
                                <a:gd name="T14" fmla="*/ 824972 w 4067"/>
                                <a:gd name="T15" fmla="*/ 424579 h 1369"/>
                                <a:gd name="T16" fmla="*/ 743445 w 4067"/>
                                <a:gd name="T17" fmla="*/ 400722 h 1369"/>
                                <a:gd name="T18" fmla="*/ 662358 w 4067"/>
                                <a:gd name="T19" fmla="*/ 377306 h 1369"/>
                                <a:gd name="T20" fmla="*/ 580830 w 4067"/>
                                <a:gd name="T21" fmla="*/ 353890 h 1369"/>
                                <a:gd name="T22" fmla="*/ 499302 w 4067"/>
                                <a:gd name="T23" fmla="*/ 330032 h 1369"/>
                                <a:gd name="T24" fmla="*/ 418215 w 4067"/>
                                <a:gd name="T25" fmla="*/ 306616 h 1369"/>
                                <a:gd name="T26" fmla="*/ 336687 w 4067"/>
                                <a:gd name="T27" fmla="*/ 283200 h 1369"/>
                                <a:gd name="T28" fmla="*/ 255160 w 4067"/>
                                <a:gd name="T29" fmla="*/ 259343 h 1369"/>
                                <a:gd name="T30" fmla="*/ 174073 w 4067"/>
                                <a:gd name="T31" fmla="*/ 235927 h 1369"/>
                                <a:gd name="T32" fmla="*/ 92545 w 4067"/>
                                <a:gd name="T33" fmla="*/ 212511 h 1369"/>
                                <a:gd name="T34" fmla="*/ 32611 w 4067"/>
                                <a:gd name="T35" fmla="*/ 172748 h 1369"/>
                                <a:gd name="T36" fmla="*/ 42306 w 4067"/>
                                <a:gd name="T37" fmla="*/ 190862 h 1369"/>
                                <a:gd name="T38" fmla="*/ 8373 w 4067"/>
                                <a:gd name="T39" fmla="*/ 124590 h 1369"/>
                                <a:gd name="T40" fmla="*/ 0 w 4067"/>
                                <a:gd name="T41" fmla="*/ 105593 h 1369"/>
                                <a:gd name="T42" fmla="*/ 41425 w 4067"/>
                                <a:gd name="T43" fmla="*/ 34903 h 1369"/>
                                <a:gd name="T44" fmla="*/ 18068 w 4067"/>
                                <a:gd name="T45" fmla="*/ 50808 h 1369"/>
                                <a:gd name="T46" fmla="*/ 139699 w 4067"/>
                                <a:gd name="T47" fmla="*/ 11929 h 1369"/>
                                <a:gd name="T48" fmla="*/ 89901 w 4067"/>
                                <a:gd name="T49" fmla="*/ 6627 h 1369"/>
                                <a:gd name="T50" fmla="*/ 174954 w 4067"/>
                                <a:gd name="T51" fmla="*/ 4860 h 1369"/>
                                <a:gd name="T52" fmla="*/ 309365 w 4067"/>
                                <a:gd name="T53" fmla="*/ 4418 h 1369"/>
                                <a:gd name="T54" fmla="*/ 393977 w 4067"/>
                                <a:gd name="T55" fmla="*/ 3976 h 1369"/>
                                <a:gd name="T56" fmla="*/ 482115 w 4067"/>
                                <a:gd name="T57" fmla="*/ 7511 h 1369"/>
                                <a:gd name="T58" fmla="*/ 563202 w 4067"/>
                                <a:gd name="T59" fmla="*/ 10603 h 1369"/>
                                <a:gd name="T60" fmla="*/ 648256 w 4067"/>
                                <a:gd name="T61" fmla="*/ 10162 h 1369"/>
                                <a:gd name="T62" fmla="*/ 732868 w 4067"/>
                                <a:gd name="T63" fmla="*/ 10162 h 1369"/>
                                <a:gd name="T64" fmla="*/ 817481 w 4067"/>
                                <a:gd name="T65" fmla="*/ 9720 h 1369"/>
                                <a:gd name="T66" fmla="*/ 902093 w 4067"/>
                                <a:gd name="T67" fmla="*/ 9278 h 1369"/>
                                <a:gd name="T68" fmla="*/ 986706 w 4067"/>
                                <a:gd name="T69" fmla="*/ 8836 h 1369"/>
                                <a:gd name="T70" fmla="*/ 1071318 w 4067"/>
                                <a:gd name="T71" fmla="*/ 8836 h 1369"/>
                                <a:gd name="T72" fmla="*/ 1156372 w 4067"/>
                                <a:gd name="T73" fmla="*/ 8394 h 1369"/>
                                <a:gd name="T74" fmla="*/ 1240984 w 4067"/>
                                <a:gd name="T75" fmla="*/ 7953 h 1369"/>
                                <a:gd name="T76" fmla="*/ 1325597 w 4067"/>
                                <a:gd name="T77" fmla="*/ 7953 h 1369"/>
                                <a:gd name="T78" fmla="*/ 1410209 w 4067"/>
                                <a:gd name="T79" fmla="*/ 7511 h 1369"/>
                                <a:gd name="T80" fmla="*/ 1489974 w 4067"/>
                                <a:gd name="T81" fmla="*/ 7069 h 1369"/>
                                <a:gd name="T82" fmla="*/ 1445465 w 4067"/>
                                <a:gd name="T83" fmla="*/ 7511 h 1369"/>
                                <a:gd name="T84" fmla="*/ 1530518 w 4067"/>
                                <a:gd name="T85" fmla="*/ 3093 h 1369"/>
                                <a:gd name="T86" fmla="*/ 1612927 w 4067"/>
                                <a:gd name="T87" fmla="*/ 26509 h 1369"/>
                                <a:gd name="T88" fmla="*/ 1719133 w 4067"/>
                                <a:gd name="T89" fmla="*/ 113103 h 1369"/>
                                <a:gd name="T90" fmla="*/ 1735880 w 4067"/>
                                <a:gd name="T91" fmla="*/ 139612 h 1369"/>
                                <a:gd name="T92" fmla="*/ 1772016 w 4067"/>
                                <a:gd name="T93" fmla="*/ 214720 h 1369"/>
                                <a:gd name="T94" fmla="*/ 1779067 w 4067"/>
                                <a:gd name="T95" fmla="*/ 212952 h 1369"/>
                                <a:gd name="T96" fmla="*/ 1784796 w 4067"/>
                                <a:gd name="T97" fmla="*/ 350355 h 1369"/>
                                <a:gd name="T98" fmla="*/ 1775101 w 4067"/>
                                <a:gd name="T99" fmla="*/ 380840 h 1369"/>
                                <a:gd name="T100" fmla="*/ 1764084 w 4067"/>
                                <a:gd name="T101" fmla="*/ 429439 h 1369"/>
                                <a:gd name="T102" fmla="*/ 1741168 w 4067"/>
                                <a:gd name="T103" fmla="*/ 457273 h 1369"/>
                                <a:gd name="T104" fmla="*/ 1742049 w 4067"/>
                                <a:gd name="T105" fmla="*/ 470528 h 1369"/>
                                <a:gd name="T106" fmla="*/ 1649504 w 4067"/>
                                <a:gd name="T107" fmla="*/ 550937 h 1369"/>
                                <a:gd name="T108" fmla="*/ 1687844 w 4067"/>
                                <a:gd name="T109" fmla="*/ 520894 h 1369"/>
                                <a:gd name="T110" fmla="*/ 1575468 w 4067"/>
                                <a:gd name="T111" fmla="*/ 592909 h 1369"/>
                                <a:gd name="T112" fmla="*/ 1618656 w 4067"/>
                                <a:gd name="T113" fmla="*/ 567726 h 1369"/>
                                <a:gd name="T114" fmla="*/ 1490856 w 4067"/>
                                <a:gd name="T115" fmla="*/ 604838 h 1369"/>
                                <a:gd name="T116" fmla="*/ 1450753 w 4067"/>
                                <a:gd name="T117" fmla="*/ 594676 h 1369"/>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w 4067"/>
                                <a:gd name="T178" fmla="*/ 0 h 1369"/>
                                <a:gd name="T179" fmla="*/ 4067 w 4067"/>
                                <a:gd name="T180" fmla="*/ 1369 h 1369"/>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T177" t="T178" r="T179" b="T180"/>
                              <a:pathLst>
                                <a:path w="4067" h="1369">
                                  <a:moveTo>
                                    <a:pt x="3277" y="1343"/>
                                  </a:moveTo>
                                  <a:lnTo>
                                    <a:pt x="3200" y="1328"/>
                                  </a:lnTo>
                                  <a:lnTo>
                                    <a:pt x="3169" y="1319"/>
                                  </a:lnTo>
                                  <a:cubicBezTo>
                                    <a:pt x="3165" y="1317"/>
                                    <a:pt x="3160" y="1320"/>
                                    <a:pt x="3159" y="1324"/>
                                  </a:cubicBezTo>
                                  <a:cubicBezTo>
                                    <a:pt x="3158" y="1328"/>
                                    <a:pt x="3160" y="1333"/>
                                    <a:pt x="3164" y="1334"/>
                                  </a:cubicBezTo>
                                  <a:lnTo>
                                    <a:pt x="3197" y="1343"/>
                                  </a:lnTo>
                                  <a:lnTo>
                                    <a:pt x="3274" y="1359"/>
                                  </a:lnTo>
                                  <a:cubicBezTo>
                                    <a:pt x="3279" y="1360"/>
                                    <a:pt x="3283" y="1357"/>
                                    <a:pt x="3284" y="1353"/>
                                  </a:cubicBezTo>
                                  <a:cubicBezTo>
                                    <a:pt x="3285" y="1349"/>
                                    <a:pt x="3282" y="1344"/>
                                    <a:pt x="3277" y="1343"/>
                                  </a:cubicBezTo>
                                  <a:close/>
                                  <a:moveTo>
                                    <a:pt x="3092" y="1296"/>
                                  </a:moveTo>
                                  <a:lnTo>
                                    <a:pt x="2984" y="1265"/>
                                  </a:lnTo>
                                  <a:cubicBezTo>
                                    <a:pt x="2980" y="1264"/>
                                    <a:pt x="2975" y="1266"/>
                                    <a:pt x="2974" y="1271"/>
                                  </a:cubicBezTo>
                                  <a:cubicBezTo>
                                    <a:pt x="2973" y="1275"/>
                                    <a:pt x="2975" y="1279"/>
                                    <a:pt x="2980" y="1281"/>
                                  </a:cubicBezTo>
                                  <a:lnTo>
                                    <a:pt x="3087" y="1312"/>
                                  </a:lnTo>
                                  <a:cubicBezTo>
                                    <a:pt x="3092" y="1313"/>
                                    <a:pt x="3096" y="1311"/>
                                    <a:pt x="3097" y="1306"/>
                                  </a:cubicBezTo>
                                  <a:cubicBezTo>
                                    <a:pt x="3099" y="1302"/>
                                    <a:pt x="3096" y="1298"/>
                                    <a:pt x="3092" y="1296"/>
                                  </a:cubicBezTo>
                                  <a:close/>
                                  <a:moveTo>
                                    <a:pt x="2907" y="1243"/>
                                  </a:moveTo>
                                  <a:lnTo>
                                    <a:pt x="2799" y="1212"/>
                                  </a:lnTo>
                                  <a:cubicBezTo>
                                    <a:pt x="2795" y="1211"/>
                                    <a:pt x="2791" y="1213"/>
                                    <a:pt x="2790" y="1217"/>
                                  </a:cubicBezTo>
                                  <a:cubicBezTo>
                                    <a:pt x="2788" y="1222"/>
                                    <a:pt x="2791" y="1226"/>
                                    <a:pt x="2795" y="1227"/>
                                  </a:cubicBezTo>
                                  <a:lnTo>
                                    <a:pt x="2903" y="1258"/>
                                  </a:lnTo>
                                  <a:cubicBezTo>
                                    <a:pt x="2907" y="1260"/>
                                    <a:pt x="2911" y="1257"/>
                                    <a:pt x="2913" y="1253"/>
                                  </a:cubicBezTo>
                                  <a:cubicBezTo>
                                    <a:pt x="2914" y="1249"/>
                                    <a:pt x="2911" y="1244"/>
                                    <a:pt x="2907" y="1243"/>
                                  </a:cubicBezTo>
                                  <a:close/>
                                  <a:moveTo>
                                    <a:pt x="2723" y="1190"/>
                                  </a:moveTo>
                                  <a:lnTo>
                                    <a:pt x="2615" y="1159"/>
                                  </a:lnTo>
                                  <a:cubicBezTo>
                                    <a:pt x="2611" y="1157"/>
                                    <a:pt x="2606" y="1160"/>
                                    <a:pt x="2605" y="1164"/>
                                  </a:cubicBezTo>
                                  <a:cubicBezTo>
                                    <a:pt x="2604" y="1168"/>
                                    <a:pt x="2606" y="1173"/>
                                    <a:pt x="2610" y="1174"/>
                                  </a:cubicBezTo>
                                  <a:lnTo>
                                    <a:pt x="2718" y="1205"/>
                                  </a:lnTo>
                                  <a:cubicBezTo>
                                    <a:pt x="2722" y="1206"/>
                                    <a:pt x="2727" y="1204"/>
                                    <a:pt x="2728" y="1200"/>
                                  </a:cubicBezTo>
                                  <a:cubicBezTo>
                                    <a:pt x="2729" y="1195"/>
                                    <a:pt x="2727" y="1191"/>
                                    <a:pt x="2723" y="1190"/>
                                  </a:cubicBezTo>
                                  <a:close/>
                                  <a:moveTo>
                                    <a:pt x="2538" y="1136"/>
                                  </a:moveTo>
                                  <a:lnTo>
                                    <a:pt x="2430" y="1105"/>
                                  </a:lnTo>
                                  <a:cubicBezTo>
                                    <a:pt x="2426" y="1104"/>
                                    <a:pt x="2422" y="1106"/>
                                    <a:pt x="2420" y="1111"/>
                                  </a:cubicBezTo>
                                  <a:cubicBezTo>
                                    <a:pt x="2419" y="1115"/>
                                    <a:pt x="2422" y="1119"/>
                                    <a:pt x="2426" y="1121"/>
                                  </a:cubicBezTo>
                                  <a:lnTo>
                                    <a:pt x="2533" y="1152"/>
                                  </a:lnTo>
                                  <a:cubicBezTo>
                                    <a:pt x="2538" y="1153"/>
                                    <a:pt x="2542" y="1151"/>
                                    <a:pt x="2543" y="1146"/>
                                  </a:cubicBezTo>
                                  <a:cubicBezTo>
                                    <a:pt x="2545" y="1142"/>
                                    <a:pt x="2542" y="1138"/>
                                    <a:pt x="2538" y="1136"/>
                                  </a:cubicBezTo>
                                  <a:close/>
                                  <a:moveTo>
                                    <a:pt x="2353" y="1083"/>
                                  </a:moveTo>
                                  <a:lnTo>
                                    <a:pt x="2246" y="1052"/>
                                  </a:lnTo>
                                  <a:cubicBezTo>
                                    <a:pt x="2241" y="1051"/>
                                    <a:pt x="2237" y="1053"/>
                                    <a:pt x="2236" y="1057"/>
                                  </a:cubicBezTo>
                                  <a:cubicBezTo>
                                    <a:pt x="2234" y="1062"/>
                                    <a:pt x="2237" y="1066"/>
                                    <a:pt x="2241" y="1067"/>
                                  </a:cubicBezTo>
                                  <a:lnTo>
                                    <a:pt x="2349" y="1098"/>
                                  </a:lnTo>
                                  <a:cubicBezTo>
                                    <a:pt x="2353" y="1100"/>
                                    <a:pt x="2358" y="1097"/>
                                    <a:pt x="2359" y="1093"/>
                                  </a:cubicBezTo>
                                  <a:cubicBezTo>
                                    <a:pt x="2360" y="1089"/>
                                    <a:pt x="2358" y="1084"/>
                                    <a:pt x="2353" y="1083"/>
                                  </a:cubicBezTo>
                                  <a:close/>
                                  <a:moveTo>
                                    <a:pt x="2169" y="1030"/>
                                  </a:moveTo>
                                  <a:lnTo>
                                    <a:pt x="2061" y="999"/>
                                  </a:lnTo>
                                  <a:cubicBezTo>
                                    <a:pt x="2057" y="997"/>
                                    <a:pt x="2052" y="1000"/>
                                    <a:pt x="2051" y="1004"/>
                                  </a:cubicBezTo>
                                  <a:cubicBezTo>
                                    <a:pt x="2050" y="1008"/>
                                    <a:pt x="2052" y="1013"/>
                                    <a:pt x="2056" y="1014"/>
                                  </a:cubicBezTo>
                                  <a:lnTo>
                                    <a:pt x="2164" y="1045"/>
                                  </a:lnTo>
                                  <a:cubicBezTo>
                                    <a:pt x="2168" y="1046"/>
                                    <a:pt x="2173" y="1044"/>
                                    <a:pt x="2174" y="1040"/>
                                  </a:cubicBezTo>
                                  <a:cubicBezTo>
                                    <a:pt x="2175" y="1035"/>
                                    <a:pt x="2173" y="1031"/>
                                    <a:pt x="2169" y="1030"/>
                                  </a:cubicBezTo>
                                  <a:close/>
                                  <a:moveTo>
                                    <a:pt x="1984" y="976"/>
                                  </a:moveTo>
                                  <a:lnTo>
                                    <a:pt x="1876" y="945"/>
                                  </a:lnTo>
                                  <a:cubicBezTo>
                                    <a:pt x="1872" y="944"/>
                                    <a:pt x="1868" y="947"/>
                                    <a:pt x="1866" y="951"/>
                                  </a:cubicBezTo>
                                  <a:cubicBezTo>
                                    <a:pt x="1865" y="955"/>
                                    <a:pt x="1868" y="959"/>
                                    <a:pt x="1872" y="961"/>
                                  </a:cubicBezTo>
                                  <a:lnTo>
                                    <a:pt x="1980" y="992"/>
                                  </a:lnTo>
                                  <a:cubicBezTo>
                                    <a:pt x="1984" y="993"/>
                                    <a:pt x="1988" y="991"/>
                                    <a:pt x="1989" y="986"/>
                                  </a:cubicBezTo>
                                  <a:cubicBezTo>
                                    <a:pt x="1991" y="982"/>
                                    <a:pt x="1988" y="978"/>
                                    <a:pt x="1984" y="976"/>
                                  </a:cubicBezTo>
                                  <a:close/>
                                  <a:moveTo>
                                    <a:pt x="1799" y="923"/>
                                  </a:moveTo>
                                  <a:lnTo>
                                    <a:pt x="1692" y="892"/>
                                  </a:lnTo>
                                  <a:cubicBezTo>
                                    <a:pt x="1687" y="891"/>
                                    <a:pt x="1683" y="893"/>
                                    <a:pt x="1682" y="897"/>
                                  </a:cubicBezTo>
                                  <a:cubicBezTo>
                                    <a:pt x="1680" y="902"/>
                                    <a:pt x="1683" y="906"/>
                                    <a:pt x="1687" y="907"/>
                                  </a:cubicBezTo>
                                  <a:lnTo>
                                    <a:pt x="1795" y="938"/>
                                  </a:lnTo>
                                  <a:cubicBezTo>
                                    <a:pt x="1799" y="940"/>
                                    <a:pt x="1804" y="937"/>
                                    <a:pt x="1805" y="933"/>
                                  </a:cubicBezTo>
                                  <a:cubicBezTo>
                                    <a:pt x="1806" y="929"/>
                                    <a:pt x="1804" y="924"/>
                                    <a:pt x="1799" y="923"/>
                                  </a:cubicBezTo>
                                  <a:close/>
                                  <a:moveTo>
                                    <a:pt x="1615" y="870"/>
                                  </a:moveTo>
                                  <a:lnTo>
                                    <a:pt x="1507" y="839"/>
                                  </a:lnTo>
                                  <a:cubicBezTo>
                                    <a:pt x="1503" y="837"/>
                                    <a:pt x="1498" y="840"/>
                                    <a:pt x="1497" y="844"/>
                                  </a:cubicBezTo>
                                  <a:cubicBezTo>
                                    <a:pt x="1496" y="848"/>
                                    <a:pt x="1498" y="853"/>
                                    <a:pt x="1503" y="854"/>
                                  </a:cubicBezTo>
                                  <a:lnTo>
                                    <a:pt x="1610" y="885"/>
                                  </a:lnTo>
                                  <a:cubicBezTo>
                                    <a:pt x="1614" y="886"/>
                                    <a:pt x="1619" y="884"/>
                                    <a:pt x="1620" y="880"/>
                                  </a:cubicBezTo>
                                  <a:cubicBezTo>
                                    <a:pt x="1621" y="875"/>
                                    <a:pt x="1619" y="871"/>
                                    <a:pt x="1615" y="870"/>
                                  </a:cubicBezTo>
                                  <a:close/>
                                  <a:moveTo>
                                    <a:pt x="1430" y="816"/>
                                  </a:moveTo>
                                  <a:lnTo>
                                    <a:pt x="1322" y="785"/>
                                  </a:lnTo>
                                  <a:cubicBezTo>
                                    <a:pt x="1318" y="784"/>
                                    <a:pt x="1314" y="787"/>
                                    <a:pt x="1312" y="791"/>
                                  </a:cubicBezTo>
                                  <a:cubicBezTo>
                                    <a:pt x="1311" y="795"/>
                                    <a:pt x="1314" y="799"/>
                                    <a:pt x="1318" y="801"/>
                                  </a:cubicBezTo>
                                  <a:lnTo>
                                    <a:pt x="1426" y="832"/>
                                  </a:lnTo>
                                  <a:cubicBezTo>
                                    <a:pt x="1430" y="833"/>
                                    <a:pt x="1434" y="831"/>
                                    <a:pt x="1436" y="826"/>
                                  </a:cubicBezTo>
                                  <a:cubicBezTo>
                                    <a:pt x="1437" y="822"/>
                                    <a:pt x="1434" y="818"/>
                                    <a:pt x="1430" y="816"/>
                                  </a:cubicBezTo>
                                  <a:close/>
                                  <a:moveTo>
                                    <a:pt x="1245" y="763"/>
                                  </a:moveTo>
                                  <a:lnTo>
                                    <a:pt x="1138" y="732"/>
                                  </a:lnTo>
                                  <a:cubicBezTo>
                                    <a:pt x="1133" y="731"/>
                                    <a:pt x="1129" y="733"/>
                                    <a:pt x="1128" y="737"/>
                                  </a:cubicBezTo>
                                  <a:cubicBezTo>
                                    <a:pt x="1127" y="742"/>
                                    <a:pt x="1129" y="746"/>
                                    <a:pt x="1133" y="747"/>
                                  </a:cubicBezTo>
                                  <a:lnTo>
                                    <a:pt x="1241" y="778"/>
                                  </a:lnTo>
                                  <a:cubicBezTo>
                                    <a:pt x="1245" y="780"/>
                                    <a:pt x="1250" y="777"/>
                                    <a:pt x="1251" y="773"/>
                                  </a:cubicBezTo>
                                  <a:cubicBezTo>
                                    <a:pt x="1252" y="769"/>
                                    <a:pt x="1250" y="764"/>
                                    <a:pt x="1245" y="763"/>
                                  </a:cubicBezTo>
                                  <a:close/>
                                  <a:moveTo>
                                    <a:pt x="1061" y="710"/>
                                  </a:moveTo>
                                  <a:lnTo>
                                    <a:pt x="953" y="679"/>
                                  </a:lnTo>
                                  <a:cubicBezTo>
                                    <a:pt x="949" y="677"/>
                                    <a:pt x="944" y="680"/>
                                    <a:pt x="943" y="684"/>
                                  </a:cubicBezTo>
                                  <a:cubicBezTo>
                                    <a:pt x="942" y="688"/>
                                    <a:pt x="944" y="693"/>
                                    <a:pt x="949" y="694"/>
                                  </a:cubicBezTo>
                                  <a:lnTo>
                                    <a:pt x="1056" y="725"/>
                                  </a:lnTo>
                                  <a:cubicBezTo>
                                    <a:pt x="1061" y="726"/>
                                    <a:pt x="1065" y="724"/>
                                    <a:pt x="1066" y="720"/>
                                  </a:cubicBezTo>
                                  <a:cubicBezTo>
                                    <a:pt x="1067" y="715"/>
                                    <a:pt x="1065" y="711"/>
                                    <a:pt x="1061" y="710"/>
                                  </a:cubicBezTo>
                                  <a:close/>
                                  <a:moveTo>
                                    <a:pt x="876" y="656"/>
                                  </a:moveTo>
                                  <a:lnTo>
                                    <a:pt x="768" y="625"/>
                                  </a:lnTo>
                                  <a:cubicBezTo>
                                    <a:pt x="764" y="624"/>
                                    <a:pt x="760" y="627"/>
                                    <a:pt x="758" y="631"/>
                                  </a:cubicBezTo>
                                  <a:cubicBezTo>
                                    <a:pt x="757" y="635"/>
                                    <a:pt x="760" y="640"/>
                                    <a:pt x="764" y="641"/>
                                  </a:cubicBezTo>
                                  <a:lnTo>
                                    <a:pt x="872" y="672"/>
                                  </a:lnTo>
                                  <a:cubicBezTo>
                                    <a:pt x="876" y="673"/>
                                    <a:pt x="880" y="671"/>
                                    <a:pt x="882" y="666"/>
                                  </a:cubicBezTo>
                                  <a:cubicBezTo>
                                    <a:pt x="883" y="662"/>
                                    <a:pt x="880" y="658"/>
                                    <a:pt x="876" y="656"/>
                                  </a:cubicBezTo>
                                  <a:close/>
                                  <a:moveTo>
                                    <a:pt x="691" y="603"/>
                                  </a:moveTo>
                                  <a:lnTo>
                                    <a:pt x="584" y="572"/>
                                  </a:lnTo>
                                  <a:cubicBezTo>
                                    <a:pt x="579" y="571"/>
                                    <a:pt x="575" y="573"/>
                                    <a:pt x="574" y="577"/>
                                  </a:cubicBezTo>
                                  <a:cubicBezTo>
                                    <a:pt x="573" y="582"/>
                                    <a:pt x="575" y="586"/>
                                    <a:pt x="579" y="587"/>
                                  </a:cubicBezTo>
                                  <a:lnTo>
                                    <a:pt x="687" y="619"/>
                                  </a:lnTo>
                                  <a:cubicBezTo>
                                    <a:pt x="691" y="620"/>
                                    <a:pt x="696" y="617"/>
                                    <a:pt x="697" y="613"/>
                                  </a:cubicBezTo>
                                  <a:cubicBezTo>
                                    <a:pt x="698" y="609"/>
                                    <a:pt x="696" y="604"/>
                                    <a:pt x="691" y="603"/>
                                  </a:cubicBezTo>
                                  <a:close/>
                                  <a:moveTo>
                                    <a:pt x="507" y="550"/>
                                  </a:moveTo>
                                  <a:lnTo>
                                    <a:pt x="399" y="519"/>
                                  </a:lnTo>
                                  <a:cubicBezTo>
                                    <a:pt x="395" y="517"/>
                                    <a:pt x="390" y="520"/>
                                    <a:pt x="389" y="524"/>
                                  </a:cubicBezTo>
                                  <a:cubicBezTo>
                                    <a:pt x="388" y="528"/>
                                    <a:pt x="390" y="533"/>
                                    <a:pt x="395" y="534"/>
                                  </a:cubicBezTo>
                                  <a:lnTo>
                                    <a:pt x="502" y="565"/>
                                  </a:lnTo>
                                  <a:cubicBezTo>
                                    <a:pt x="507" y="566"/>
                                    <a:pt x="511" y="564"/>
                                    <a:pt x="512" y="560"/>
                                  </a:cubicBezTo>
                                  <a:cubicBezTo>
                                    <a:pt x="514" y="555"/>
                                    <a:pt x="511" y="551"/>
                                    <a:pt x="507" y="550"/>
                                  </a:cubicBezTo>
                                  <a:close/>
                                  <a:moveTo>
                                    <a:pt x="322" y="496"/>
                                  </a:moveTo>
                                  <a:lnTo>
                                    <a:pt x="214" y="465"/>
                                  </a:lnTo>
                                  <a:cubicBezTo>
                                    <a:pt x="210" y="464"/>
                                    <a:pt x="206" y="467"/>
                                    <a:pt x="205" y="471"/>
                                  </a:cubicBezTo>
                                  <a:cubicBezTo>
                                    <a:pt x="203" y="475"/>
                                    <a:pt x="206" y="480"/>
                                    <a:pt x="210" y="481"/>
                                  </a:cubicBezTo>
                                  <a:lnTo>
                                    <a:pt x="318" y="512"/>
                                  </a:lnTo>
                                  <a:cubicBezTo>
                                    <a:pt x="322" y="513"/>
                                    <a:pt x="326" y="511"/>
                                    <a:pt x="328" y="506"/>
                                  </a:cubicBezTo>
                                  <a:cubicBezTo>
                                    <a:pt x="329" y="502"/>
                                    <a:pt x="326" y="498"/>
                                    <a:pt x="322" y="496"/>
                                  </a:cubicBezTo>
                                  <a:close/>
                                  <a:moveTo>
                                    <a:pt x="141" y="441"/>
                                  </a:moveTo>
                                  <a:lnTo>
                                    <a:pt x="106" y="420"/>
                                  </a:lnTo>
                                  <a:lnTo>
                                    <a:pt x="107" y="420"/>
                                  </a:lnTo>
                                  <a:lnTo>
                                    <a:pt x="74" y="391"/>
                                  </a:lnTo>
                                  <a:lnTo>
                                    <a:pt x="75" y="393"/>
                                  </a:lnTo>
                                  <a:lnTo>
                                    <a:pt x="58" y="371"/>
                                  </a:lnTo>
                                  <a:cubicBezTo>
                                    <a:pt x="56" y="367"/>
                                    <a:pt x="51" y="367"/>
                                    <a:pt x="47" y="369"/>
                                  </a:cubicBezTo>
                                  <a:cubicBezTo>
                                    <a:pt x="43" y="372"/>
                                    <a:pt x="43" y="377"/>
                                    <a:pt x="46" y="381"/>
                                  </a:cubicBezTo>
                                  <a:lnTo>
                                    <a:pt x="62" y="402"/>
                                  </a:lnTo>
                                  <a:cubicBezTo>
                                    <a:pt x="62" y="403"/>
                                    <a:pt x="63" y="403"/>
                                    <a:pt x="63" y="403"/>
                                  </a:cubicBezTo>
                                  <a:lnTo>
                                    <a:pt x="96" y="432"/>
                                  </a:lnTo>
                                  <a:cubicBezTo>
                                    <a:pt x="97" y="433"/>
                                    <a:pt x="97" y="433"/>
                                    <a:pt x="97" y="433"/>
                                  </a:cubicBezTo>
                                  <a:lnTo>
                                    <a:pt x="132" y="454"/>
                                  </a:lnTo>
                                  <a:cubicBezTo>
                                    <a:pt x="136" y="457"/>
                                    <a:pt x="141" y="456"/>
                                    <a:pt x="143" y="452"/>
                                  </a:cubicBezTo>
                                  <a:cubicBezTo>
                                    <a:pt x="146" y="448"/>
                                    <a:pt x="144" y="443"/>
                                    <a:pt x="141" y="441"/>
                                  </a:cubicBezTo>
                                  <a:close/>
                                  <a:moveTo>
                                    <a:pt x="25" y="302"/>
                                  </a:moveTo>
                                  <a:lnTo>
                                    <a:pt x="19" y="280"/>
                                  </a:lnTo>
                                  <a:lnTo>
                                    <a:pt x="19" y="282"/>
                                  </a:lnTo>
                                  <a:lnTo>
                                    <a:pt x="16" y="238"/>
                                  </a:lnTo>
                                  <a:lnTo>
                                    <a:pt x="16" y="240"/>
                                  </a:lnTo>
                                  <a:lnTo>
                                    <a:pt x="22" y="194"/>
                                  </a:lnTo>
                                  <a:cubicBezTo>
                                    <a:pt x="23" y="190"/>
                                    <a:pt x="20" y="186"/>
                                    <a:pt x="15" y="185"/>
                                  </a:cubicBezTo>
                                  <a:cubicBezTo>
                                    <a:pt x="11" y="185"/>
                                    <a:pt x="7" y="188"/>
                                    <a:pt x="6" y="192"/>
                                  </a:cubicBezTo>
                                  <a:lnTo>
                                    <a:pt x="1" y="237"/>
                                  </a:lnTo>
                                  <a:cubicBezTo>
                                    <a:pt x="0" y="238"/>
                                    <a:pt x="0" y="238"/>
                                    <a:pt x="0" y="239"/>
                                  </a:cubicBezTo>
                                  <a:lnTo>
                                    <a:pt x="3" y="283"/>
                                  </a:lnTo>
                                  <a:cubicBezTo>
                                    <a:pt x="4" y="284"/>
                                    <a:pt x="4" y="284"/>
                                    <a:pt x="4" y="285"/>
                                  </a:cubicBezTo>
                                  <a:lnTo>
                                    <a:pt x="10" y="306"/>
                                  </a:lnTo>
                                  <a:cubicBezTo>
                                    <a:pt x="11" y="311"/>
                                    <a:pt x="16" y="313"/>
                                    <a:pt x="20" y="312"/>
                                  </a:cubicBezTo>
                                  <a:cubicBezTo>
                                    <a:pt x="24" y="311"/>
                                    <a:pt x="27" y="306"/>
                                    <a:pt x="25" y="302"/>
                                  </a:cubicBezTo>
                                  <a:close/>
                                  <a:moveTo>
                                    <a:pt x="53" y="126"/>
                                  </a:moveTo>
                                  <a:lnTo>
                                    <a:pt x="94" y="79"/>
                                  </a:lnTo>
                                  <a:lnTo>
                                    <a:pt x="92" y="80"/>
                                  </a:lnTo>
                                  <a:lnTo>
                                    <a:pt x="134" y="54"/>
                                  </a:lnTo>
                                  <a:cubicBezTo>
                                    <a:pt x="138" y="52"/>
                                    <a:pt x="139" y="47"/>
                                    <a:pt x="137" y="43"/>
                                  </a:cubicBezTo>
                                  <a:cubicBezTo>
                                    <a:pt x="135" y="40"/>
                                    <a:pt x="130" y="38"/>
                                    <a:pt x="126" y="41"/>
                                  </a:cubicBezTo>
                                  <a:lnTo>
                                    <a:pt x="83" y="67"/>
                                  </a:lnTo>
                                  <a:cubicBezTo>
                                    <a:pt x="83" y="67"/>
                                    <a:pt x="82" y="68"/>
                                    <a:pt x="81" y="68"/>
                                  </a:cubicBezTo>
                                  <a:lnTo>
                                    <a:pt x="41" y="115"/>
                                  </a:lnTo>
                                  <a:cubicBezTo>
                                    <a:pt x="38" y="119"/>
                                    <a:pt x="38" y="124"/>
                                    <a:pt x="41" y="127"/>
                                  </a:cubicBezTo>
                                  <a:cubicBezTo>
                                    <a:pt x="45" y="129"/>
                                    <a:pt x="50" y="129"/>
                                    <a:pt x="53" y="126"/>
                                  </a:cubicBezTo>
                                  <a:close/>
                                  <a:moveTo>
                                    <a:pt x="207" y="31"/>
                                  </a:moveTo>
                                  <a:lnTo>
                                    <a:pt x="217" y="28"/>
                                  </a:lnTo>
                                  <a:lnTo>
                                    <a:pt x="216" y="28"/>
                                  </a:lnTo>
                                  <a:lnTo>
                                    <a:pt x="252" y="27"/>
                                  </a:lnTo>
                                  <a:lnTo>
                                    <a:pt x="317" y="27"/>
                                  </a:lnTo>
                                  <a:cubicBezTo>
                                    <a:pt x="322" y="27"/>
                                    <a:pt x="325" y="24"/>
                                    <a:pt x="325" y="19"/>
                                  </a:cubicBezTo>
                                  <a:cubicBezTo>
                                    <a:pt x="325" y="15"/>
                                    <a:pt x="322" y="11"/>
                                    <a:pt x="317" y="11"/>
                                  </a:cubicBezTo>
                                  <a:lnTo>
                                    <a:pt x="251" y="11"/>
                                  </a:lnTo>
                                  <a:lnTo>
                                    <a:pt x="215" y="12"/>
                                  </a:lnTo>
                                  <a:cubicBezTo>
                                    <a:pt x="215" y="12"/>
                                    <a:pt x="214" y="13"/>
                                    <a:pt x="214" y="13"/>
                                  </a:cubicBezTo>
                                  <a:lnTo>
                                    <a:pt x="204" y="15"/>
                                  </a:lnTo>
                                  <a:cubicBezTo>
                                    <a:pt x="199" y="16"/>
                                    <a:pt x="197" y="21"/>
                                    <a:pt x="198" y="25"/>
                                  </a:cubicBezTo>
                                  <a:cubicBezTo>
                                    <a:pt x="199" y="29"/>
                                    <a:pt x="203" y="32"/>
                                    <a:pt x="207" y="31"/>
                                  </a:cubicBezTo>
                                  <a:close/>
                                  <a:moveTo>
                                    <a:pt x="397" y="27"/>
                                  </a:moveTo>
                                  <a:lnTo>
                                    <a:pt x="510" y="27"/>
                                  </a:lnTo>
                                  <a:cubicBezTo>
                                    <a:pt x="514" y="27"/>
                                    <a:pt x="518" y="23"/>
                                    <a:pt x="518" y="19"/>
                                  </a:cubicBezTo>
                                  <a:cubicBezTo>
                                    <a:pt x="518" y="14"/>
                                    <a:pt x="514" y="11"/>
                                    <a:pt x="510" y="11"/>
                                  </a:cubicBezTo>
                                  <a:lnTo>
                                    <a:pt x="397" y="11"/>
                                  </a:lnTo>
                                  <a:cubicBezTo>
                                    <a:pt x="393" y="11"/>
                                    <a:pt x="389" y="15"/>
                                    <a:pt x="389" y="19"/>
                                  </a:cubicBezTo>
                                  <a:cubicBezTo>
                                    <a:pt x="389" y="23"/>
                                    <a:pt x="393" y="27"/>
                                    <a:pt x="397" y="27"/>
                                  </a:cubicBezTo>
                                  <a:close/>
                                  <a:moveTo>
                                    <a:pt x="590" y="26"/>
                                  </a:moveTo>
                                  <a:lnTo>
                                    <a:pt x="702" y="26"/>
                                  </a:lnTo>
                                  <a:cubicBezTo>
                                    <a:pt x="706" y="26"/>
                                    <a:pt x="710" y="22"/>
                                    <a:pt x="710" y="18"/>
                                  </a:cubicBezTo>
                                  <a:cubicBezTo>
                                    <a:pt x="710" y="13"/>
                                    <a:pt x="706" y="10"/>
                                    <a:pt x="702" y="10"/>
                                  </a:cubicBezTo>
                                  <a:lnTo>
                                    <a:pt x="590" y="10"/>
                                  </a:lnTo>
                                  <a:cubicBezTo>
                                    <a:pt x="585" y="10"/>
                                    <a:pt x="582" y="14"/>
                                    <a:pt x="582" y="18"/>
                                  </a:cubicBezTo>
                                  <a:cubicBezTo>
                                    <a:pt x="582" y="23"/>
                                    <a:pt x="585" y="26"/>
                                    <a:pt x="590" y="26"/>
                                  </a:cubicBezTo>
                                  <a:close/>
                                  <a:moveTo>
                                    <a:pt x="782" y="26"/>
                                  </a:moveTo>
                                  <a:lnTo>
                                    <a:pt x="894" y="25"/>
                                  </a:lnTo>
                                  <a:cubicBezTo>
                                    <a:pt x="898" y="25"/>
                                    <a:pt x="902" y="22"/>
                                    <a:pt x="902" y="17"/>
                                  </a:cubicBezTo>
                                  <a:cubicBezTo>
                                    <a:pt x="902" y="13"/>
                                    <a:pt x="898" y="9"/>
                                    <a:pt x="894" y="9"/>
                                  </a:cubicBezTo>
                                  <a:lnTo>
                                    <a:pt x="782" y="10"/>
                                  </a:lnTo>
                                  <a:cubicBezTo>
                                    <a:pt x="777" y="10"/>
                                    <a:pt x="774" y="13"/>
                                    <a:pt x="774" y="18"/>
                                  </a:cubicBezTo>
                                  <a:cubicBezTo>
                                    <a:pt x="774" y="22"/>
                                    <a:pt x="777" y="26"/>
                                    <a:pt x="782" y="26"/>
                                  </a:cubicBezTo>
                                  <a:close/>
                                  <a:moveTo>
                                    <a:pt x="974" y="25"/>
                                  </a:moveTo>
                                  <a:lnTo>
                                    <a:pt x="1086" y="25"/>
                                  </a:lnTo>
                                  <a:cubicBezTo>
                                    <a:pt x="1091" y="25"/>
                                    <a:pt x="1094" y="21"/>
                                    <a:pt x="1094" y="17"/>
                                  </a:cubicBezTo>
                                  <a:cubicBezTo>
                                    <a:pt x="1094" y="12"/>
                                    <a:pt x="1090" y="9"/>
                                    <a:pt x="1086" y="9"/>
                                  </a:cubicBezTo>
                                  <a:lnTo>
                                    <a:pt x="974" y="9"/>
                                  </a:lnTo>
                                  <a:cubicBezTo>
                                    <a:pt x="970" y="9"/>
                                    <a:pt x="966" y="13"/>
                                    <a:pt x="966" y="17"/>
                                  </a:cubicBezTo>
                                  <a:cubicBezTo>
                                    <a:pt x="966" y="21"/>
                                    <a:pt x="970" y="25"/>
                                    <a:pt x="974" y="25"/>
                                  </a:cubicBezTo>
                                  <a:close/>
                                  <a:moveTo>
                                    <a:pt x="1166" y="24"/>
                                  </a:moveTo>
                                  <a:lnTo>
                                    <a:pt x="1278" y="24"/>
                                  </a:lnTo>
                                  <a:cubicBezTo>
                                    <a:pt x="1283" y="24"/>
                                    <a:pt x="1286" y="20"/>
                                    <a:pt x="1286" y="16"/>
                                  </a:cubicBezTo>
                                  <a:cubicBezTo>
                                    <a:pt x="1286" y="11"/>
                                    <a:pt x="1283" y="8"/>
                                    <a:pt x="1278" y="8"/>
                                  </a:cubicBezTo>
                                  <a:lnTo>
                                    <a:pt x="1166" y="8"/>
                                  </a:lnTo>
                                  <a:cubicBezTo>
                                    <a:pt x="1162" y="8"/>
                                    <a:pt x="1158" y="12"/>
                                    <a:pt x="1158" y="16"/>
                                  </a:cubicBezTo>
                                  <a:cubicBezTo>
                                    <a:pt x="1158" y="21"/>
                                    <a:pt x="1162" y="24"/>
                                    <a:pt x="1166" y="24"/>
                                  </a:cubicBezTo>
                                  <a:close/>
                                  <a:moveTo>
                                    <a:pt x="1358" y="24"/>
                                  </a:moveTo>
                                  <a:lnTo>
                                    <a:pt x="1471" y="23"/>
                                  </a:lnTo>
                                  <a:cubicBezTo>
                                    <a:pt x="1475" y="23"/>
                                    <a:pt x="1479" y="20"/>
                                    <a:pt x="1478" y="15"/>
                                  </a:cubicBezTo>
                                  <a:cubicBezTo>
                                    <a:pt x="1478" y="11"/>
                                    <a:pt x="1475" y="7"/>
                                    <a:pt x="1470" y="7"/>
                                  </a:cubicBezTo>
                                  <a:lnTo>
                                    <a:pt x="1358" y="8"/>
                                  </a:lnTo>
                                  <a:cubicBezTo>
                                    <a:pt x="1354" y="8"/>
                                    <a:pt x="1350" y="11"/>
                                    <a:pt x="1350" y="16"/>
                                  </a:cubicBezTo>
                                  <a:cubicBezTo>
                                    <a:pt x="1350" y="20"/>
                                    <a:pt x="1354" y="24"/>
                                    <a:pt x="1358" y="24"/>
                                  </a:cubicBezTo>
                                  <a:close/>
                                  <a:moveTo>
                                    <a:pt x="1551" y="23"/>
                                  </a:moveTo>
                                  <a:lnTo>
                                    <a:pt x="1663" y="23"/>
                                  </a:lnTo>
                                  <a:cubicBezTo>
                                    <a:pt x="1667" y="23"/>
                                    <a:pt x="1671" y="19"/>
                                    <a:pt x="1671" y="14"/>
                                  </a:cubicBezTo>
                                  <a:cubicBezTo>
                                    <a:pt x="1671" y="10"/>
                                    <a:pt x="1667" y="6"/>
                                    <a:pt x="1663" y="7"/>
                                  </a:cubicBezTo>
                                  <a:lnTo>
                                    <a:pt x="1551" y="7"/>
                                  </a:lnTo>
                                  <a:cubicBezTo>
                                    <a:pt x="1546" y="7"/>
                                    <a:pt x="1543" y="11"/>
                                    <a:pt x="1543" y="15"/>
                                  </a:cubicBezTo>
                                  <a:cubicBezTo>
                                    <a:pt x="1543" y="19"/>
                                    <a:pt x="1546" y="23"/>
                                    <a:pt x="1551" y="23"/>
                                  </a:cubicBezTo>
                                  <a:close/>
                                  <a:moveTo>
                                    <a:pt x="1743" y="22"/>
                                  </a:moveTo>
                                  <a:lnTo>
                                    <a:pt x="1855" y="22"/>
                                  </a:lnTo>
                                  <a:cubicBezTo>
                                    <a:pt x="1859" y="22"/>
                                    <a:pt x="1863" y="18"/>
                                    <a:pt x="1863" y="14"/>
                                  </a:cubicBezTo>
                                  <a:cubicBezTo>
                                    <a:pt x="1863" y="9"/>
                                    <a:pt x="1859" y="6"/>
                                    <a:pt x="1855" y="6"/>
                                  </a:cubicBezTo>
                                  <a:lnTo>
                                    <a:pt x="1743" y="6"/>
                                  </a:lnTo>
                                  <a:cubicBezTo>
                                    <a:pt x="1738" y="6"/>
                                    <a:pt x="1735" y="10"/>
                                    <a:pt x="1735" y="14"/>
                                  </a:cubicBezTo>
                                  <a:cubicBezTo>
                                    <a:pt x="1735" y="19"/>
                                    <a:pt x="1738" y="22"/>
                                    <a:pt x="1743" y="22"/>
                                  </a:cubicBezTo>
                                  <a:close/>
                                  <a:moveTo>
                                    <a:pt x="1935" y="22"/>
                                  </a:moveTo>
                                  <a:lnTo>
                                    <a:pt x="2047" y="21"/>
                                  </a:lnTo>
                                  <a:cubicBezTo>
                                    <a:pt x="2052" y="21"/>
                                    <a:pt x="2055" y="18"/>
                                    <a:pt x="2055" y="13"/>
                                  </a:cubicBezTo>
                                  <a:cubicBezTo>
                                    <a:pt x="2055" y="9"/>
                                    <a:pt x="2051" y="5"/>
                                    <a:pt x="2047" y="5"/>
                                  </a:cubicBezTo>
                                  <a:lnTo>
                                    <a:pt x="1935" y="6"/>
                                  </a:lnTo>
                                  <a:cubicBezTo>
                                    <a:pt x="1930" y="6"/>
                                    <a:pt x="1927" y="9"/>
                                    <a:pt x="1927" y="14"/>
                                  </a:cubicBezTo>
                                  <a:cubicBezTo>
                                    <a:pt x="1927" y="18"/>
                                    <a:pt x="1931" y="22"/>
                                    <a:pt x="1935" y="22"/>
                                  </a:cubicBezTo>
                                  <a:close/>
                                  <a:moveTo>
                                    <a:pt x="2127" y="21"/>
                                  </a:moveTo>
                                  <a:lnTo>
                                    <a:pt x="2239" y="20"/>
                                  </a:lnTo>
                                  <a:cubicBezTo>
                                    <a:pt x="2244" y="20"/>
                                    <a:pt x="2247" y="17"/>
                                    <a:pt x="2247" y="12"/>
                                  </a:cubicBezTo>
                                  <a:cubicBezTo>
                                    <a:pt x="2247" y="8"/>
                                    <a:pt x="2244" y="4"/>
                                    <a:pt x="2239" y="4"/>
                                  </a:cubicBezTo>
                                  <a:lnTo>
                                    <a:pt x="2127" y="5"/>
                                  </a:lnTo>
                                  <a:cubicBezTo>
                                    <a:pt x="2123" y="5"/>
                                    <a:pt x="2119" y="8"/>
                                    <a:pt x="2119" y="13"/>
                                  </a:cubicBezTo>
                                  <a:cubicBezTo>
                                    <a:pt x="2119" y="17"/>
                                    <a:pt x="2123" y="21"/>
                                    <a:pt x="2127" y="21"/>
                                  </a:cubicBezTo>
                                  <a:close/>
                                  <a:moveTo>
                                    <a:pt x="2319" y="20"/>
                                  </a:moveTo>
                                  <a:lnTo>
                                    <a:pt x="2431" y="20"/>
                                  </a:lnTo>
                                  <a:cubicBezTo>
                                    <a:pt x="2436" y="20"/>
                                    <a:pt x="2439" y="16"/>
                                    <a:pt x="2439" y="12"/>
                                  </a:cubicBezTo>
                                  <a:cubicBezTo>
                                    <a:pt x="2439" y="7"/>
                                    <a:pt x="2436" y="4"/>
                                    <a:pt x="2431" y="4"/>
                                  </a:cubicBezTo>
                                  <a:lnTo>
                                    <a:pt x="2319" y="4"/>
                                  </a:lnTo>
                                  <a:cubicBezTo>
                                    <a:pt x="2315" y="4"/>
                                    <a:pt x="2311" y="8"/>
                                    <a:pt x="2311" y="12"/>
                                  </a:cubicBezTo>
                                  <a:cubicBezTo>
                                    <a:pt x="2311" y="17"/>
                                    <a:pt x="2315" y="20"/>
                                    <a:pt x="2319" y="20"/>
                                  </a:cubicBezTo>
                                  <a:close/>
                                  <a:moveTo>
                                    <a:pt x="2512" y="20"/>
                                  </a:moveTo>
                                  <a:lnTo>
                                    <a:pt x="2624" y="19"/>
                                  </a:lnTo>
                                  <a:cubicBezTo>
                                    <a:pt x="2628" y="19"/>
                                    <a:pt x="2632" y="16"/>
                                    <a:pt x="2632" y="11"/>
                                  </a:cubicBezTo>
                                  <a:cubicBezTo>
                                    <a:pt x="2632" y="7"/>
                                    <a:pt x="2628" y="3"/>
                                    <a:pt x="2624" y="3"/>
                                  </a:cubicBezTo>
                                  <a:lnTo>
                                    <a:pt x="2511" y="4"/>
                                  </a:lnTo>
                                  <a:cubicBezTo>
                                    <a:pt x="2507" y="4"/>
                                    <a:pt x="2503" y="7"/>
                                    <a:pt x="2504" y="12"/>
                                  </a:cubicBezTo>
                                  <a:cubicBezTo>
                                    <a:pt x="2504" y="16"/>
                                    <a:pt x="2507" y="20"/>
                                    <a:pt x="2512" y="20"/>
                                  </a:cubicBezTo>
                                  <a:close/>
                                  <a:moveTo>
                                    <a:pt x="2704" y="19"/>
                                  </a:moveTo>
                                  <a:lnTo>
                                    <a:pt x="2816" y="18"/>
                                  </a:lnTo>
                                  <a:cubicBezTo>
                                    <a:pt x="2820" y="18"/>
                                    <a:pt x="2824" y="15"/>
                                    <a:pt x="2824" y="10"/>
                                  </a:cubicBezTo>
                                  <a:cubicBezTo>
                                    <a:pt x="2824" y="6"/>
                                    <a:pt x="2820" y="2"/>
                                    <a:pt x="2816" y="2"/>
                                  </a:cubicBezTo>
                                  <a:lnTo>
                                    <a:pt x="2704" y="3"/>
                                  </a:lnTo>
                                  <a:cubicBezTo>
                                    <a:pt x="2699" y="3"/>
                                    <a:pt x="2696" y="6"/>
                                    <a:pt x="2696" y="11"/>
                                  </a:cubicBezTo>
                                  <a:cubicBezTo>
                                    <a:pt x="2696" y="15"/>
                                    <a:pt x="2699" y="19"/>
                                    <a:pt x="2704" y="19"/>
                                  </a:cubicBezTo>
                                  <a:close/>
                                  <a:moveTo>
                                    <a:pt x="2896" y="18"/>
                                  </a:moveTo>
                                  <a:lnTo>
                                    <a:pt x="3008" y="18"/>
                                  </a:lnTo>
                                  <a:cubicBezTo>
                                    <a:pt x="3012" y="18"/>
                                    <a:pt x="3016" y="14"/>
                                    <a:pt x="3016" y="10"/>
                                  </a:cubicBezTo>
                                  <a:cubicBezTo>
                                    <a:pt x="3016" y="5"/>
                                    <a:pt x="3012" y="2"/>
                                    <a:pt x="3008" y="2"/>
                                  </a:cubicBezTo>
                                  <a:lnTo>
                                    <a:pt x="2896" y="2"/>
                                  </a:lnTo>
                                  <a:cubicBezTo>
                                    <a:pt x="2891" y="2"/>
                                    <a:pt x="2888" y="6"/>
                                    <a:pt x="2888" y="10"/>
                                  </a:cubicBezTo>
                                  <a:cubicBezTo>
                                    <a:pt x="2888" y="15"/>
                                    <a:pt x="2892" y="18"/>
                                    <a:pt x="2896" y="18"/>
                                  </a:cubicBezTo>
                                  <a:close/>
                                  <a:moveTo>
                                    <a:pt x="3088" y="18"/>
                                  </a:moveTo>
                                  <a:lnTo>
                                    <a:pt x="3200" y="17"/>
                                  </a:lnTo>
                                  <a:cubicBezTo>
                                    <a:pt x="3205" y="17"/>
                                    <a:pt x="3208" y="13"/>
                                    <a:pt x="3208" y="9"/>
                                  </a:cubicBezTo>
                                  <a:cubicBezTo>
                                    <a:pt x="3208" y="5"/>
                                    <a:pt x="3205" y="1"/>
                                    <a:pt x="3200" y="1"/>
                                  </a:cubicBezTo>
                                  <a:lnTo>
                                    <a:pt x="3088" y="1"/>
                                  </a:lnTo>
                                  <a:cubicBezTo>
                                    <a:pt x="3084" y="2"/>
                                    <a:pt x="3080" y="5"/>
                                    <a:pt x="3080" y="10"/>
                                  </a:cubicBezTo>
                                  <a:cubicBezTo>
                                    <a:pt x="3080" y="14"/>
                                    <a:pt x="3084" y="18"/>
                                    <a:pt x="3088" y="18"/>
                                  </a:cubicBezTo>
                                  <a:close/>
                                  <a:moveTo>
                                    <a:pt x="3280" y="17"/>
                                  </a:moveTo>
                                  <a:lnTo>
                                    <a:pt x="3381" y="16"/>
                                  </a:lnTo>
                                  <a:lnTo>
                                    <a:pt x="3392" y="17"/>
                                  </a:lnTo>
                                  <a:cubicBezTo>
                                    <a:pt x="3396" y="17"/>
                                    <a:pt x="3400" y="14"/>
                                    <a:pt x="3400" y="9"/>
                                  </a:cubicBezTo>
                                  <a:cubicBezTo>
                                    <a:pt x="3401" y="5"/>
                                    <a:pt x="3397" y="1"/>
                                    <a:pt x="3393" y="1"/>
                                  </a:cubicBezTo>
                                  <a:lnTo>
                                    <a:pt x="3381" y="0"/>
                                  </a:lnTo>
                                  <a:lnTo>
                                    <a:pt x="3280" y="1"/>
                                  </a:lnTo>
                                  <a:cubicBezTo>
                                    <a:pt x="3276" y="1"/>
                                    <a:pt x="3272" y="4"/>
                                    <a:pt x="3272" y="9"/>
                                  </a:cubicBezTo>
                                  <a:cubicBezTo>
                                    <a:pt x="3272" y="13"/>
                                    <a:pt x="3276" y="17"/>
                                    <a:pt x="3280" y="17"/>
                                  </a:cubicBezTo>
                                  <a:close/>
                                  <a:moveTo>
                                    <a:pt x="3471" y="23"/>
                                  </a:moveTo>
                                  <a:lnTo>
                                    <a:pt x="3516" y="29"/>
                                  </a:lnTo>
                                  <a:lnTo>
                                    <a:pt x="3580" y="46"/>
                                  </a:lnTo>
                                  <a:cubicBezTo>
                                    <a:pt x="3584" y="47"/>
                                    <a:pt x="3588" y="45"/>
                                    <a:pt x="3589" y="40"/>
                                  </a:cubicBezTo>
                                  <a:cubicBezTo>
                                    <a:pt x="3590" y="36"/>
                                    <a:pt x="3588" y="32"/>
                                    <a:pt x="3584" y="30"/>
                                  </a:cubicBezTo>
                                  <a:lnTo>
                                    <a:pt x="3519" y="14"/>
                                  </a:lnTo>
                                  <a:lnTo>
                                    <a:pt x="3473" y="7"/>
                                  </a:lnTo>
                                  <a:cubicBezTo>
                                    <a:pt x="3469" y="6"/>
                                    <a:pt x="3465" y="9"/>
                                    <a:pt x="3464" y="14"/>
                                  </a:cubicBezTo>
                                  <a:cubicBezTo>
                                    <a:pt x="3464" y="18"/>
                                    <a:pt x="3467" y="22"/>
                                    <a:pt x="3471" y="23"/>
                                  </a:cubicBezTo>
                                  <a:close/>
                                  <a:moveTo>
                                    <a:pt x="3652" y="74"/>
                                  </a:moveTo>
                                  <a:lnTo>
                                    <a:pt x="3751" y="127"/>
                                  </a:lnTo>
                                  <a:cubicBezTo>
                                    <a:pt x="3755" y="129"/>
                                    <a:pt x="3760" y="128"/>
                                    <a:pt x="3762" y="124"/>
                                  </a:cubicBezTo>
                                  <a:cubicBezTo>
                                    <a:pt x="3764" y="120"/>
                                    <a:pt x="3763" y="115"/>
                                    <a:pt x="3759" y="113"/>
                                  </a:cubicBezTo>
                                  <a:lnTo>
                                    <a:pt x="3660" y="60"/>
                                  </a:lnTo>
                                  <a:cubicBezTo>
                                    <a:pt x="3656" y="58"/>
                                    <a:pt x="3651" y="59"/>
                                    <a:pt x="3649" y="63"/>
                                  </a:cubicBezTo>
                                  <a:cubicBezTo>
                                    <a:pt x="3647" y="67"/>
                                    <a:pt x="3649" y="72"/>
                                    <a:pt x="3652" y="74"/>
                                  </a:cubicBezTo>
                                  <a:close/>
                                  <a:moveTo>
                                    <a:pt x="3812" y="177"/>
                                  </a:moveTo>
                                  <a:lnTo>
                                    <a:pt x="3854" y="212"/>
                                  </a:lnTo>
                                  <a:lnTo>
                                    <a:pt x="3853" y="211"/>
                                  </a:lnTo>
                                  <a:lnTo>
                                    <a:pt x="3890" y="255"/>
                                  </a:lnTo>
                                  <a:cubicBezTo>
                                    <a:pt x="3893" y="258"/>
                                    <a:pt x="3898" y="258"/>
                                    <a:pt x="3901" y="256"/>
                                  </a:cubicBezTo>
                                  <a:cubicBezTo>
                                    <a:pt x="3904" y="253"/>
                                    <a:pt x="3905" y="248"/>
                                    <a:pt x="3902" y="244"/>
                                  </a:cubicBezTo>
                                  <a:lnTo>
                                    <a:pt x="3866" y="200"/>
                                  </a:lnTo>
                                  <a:cubicBezTo>
                                    <a:pt x="3865" y="200"/>
                                    <a:pt x="3865" y="200"/>
                                    <a:pt x="3865" y="199"/>
                                  </a:cubicBezTo>
                                  <a:lnTo>
                                    <a:pt x="3822" y="164"/>
                                  </a:lnTo>
                                  <a:cubicBezTo>
                                    <a:pt x="3819" y="161"/>
                                    <a:pt x="3814" y="162"/>
                                    <a:pt x="3811" y="165"/>
                                  </a:cubicBezTo>
                                  <a:cubicBezTo>
                                    <a:pt x="3808" y="169"/>
                                    <a:pt x="3809" y="174"/>
                                    <a:pt x="3812" y="177"/>
                                  </a:cubicBezTo>
                                  <a:close/>
                                  <a:moveTo>
                                    <a:pt x="3939" y="316"/>
                                  </a:moveTo>
                                  <a:lnTo>
                                    <a:pt x="3993" y="414"/>
                                  </a:lnTo>
                                  <a:cubicBezTo>
                                    <a:pt x="3995" y="418"/>
                                    <a:pt x="4000" y="419"/>
                                    <a:pt x="4004" y="417"/>
                                  </a:cubicBezTo>
                                  <a:cubicBezTo>
                                    <a:pt x="4008" y="415"/>
                                    <a:pt x="4009" y="410"/>
                                    <a:pt x="4007" y="406"/>
                                  </a:cubicBezTo>
                                  <a:lnTo>
                                    <a:pt x="3953" y="308"/>
                                  </a:lnTo>
                                  <a:cubicBezTo>
                                    <a:pt x="3951" y="304"/>
                                    <a:pt x="3946" y="303"/>
                                    <a:pt x="3942" y="305"/>
                                  </a:cubicBezTo>
                                  <a:cubicBezTo>
                                    <a:pt x="3938" y="307"/>
                                    <a:pt x="3937" y="312"/>
                                    <a:pt x="3939" y="316"/>
                                  </a:cubicBezTo>
                                  <a:close/>
                                  <a:moveTo>
                                    <a:pt x="4021" y="486"/>
                                  </a:moveTo>
                                  <a:lnTo>
                                    <a:pt x="4038" y="548"/>
                                  </a:lnTo>
                                  <a:lnTo>
                                    <a:pt x="4045" y="595"/>
                                  </a:lnTo>
                                  <a:cubicBezTo>
                                    <a:pt x="4045" y="599"/>
                                    <a:pt x="4049" y="602"/>
                                    <a:pt x="4054" y="602"/>
                                  </a:cubicBezTo>
                                  <a:cubicBezTo>
                                    <a:pt x="4058" y="601"/>
                                    <a:pt x="4061" y="597"/>
                                    <a:pt x="4060" y="593"/>
                                  </a:cubicBezTo>
                                  <a:lnTo>
                                    <a:pt x="4053" y="544"/>
                                  </a:lnTo>
                                  <a:lnTo>
                                    <a:pt x="4037" y="482"/>
                                  </a:lnTo>
                                  <a:cubicBezTo>
                                    <a:pt x="4036" y="478"/>
                                    <a:pt x="4031" y="476"/>
                                    <a:pt x="4027" y="477"/>
                                  </a:cubicBezTo>
                                  <a:cubicBezTo>
                                    <a:pt x="4023" y="478"/>
                                    <a:pt x="4020" y="482"/>
                                    <a:pt x="4021" y="486"/>
                                  </a:cubicBezTo>
                                  <a:close/>
                                  <a:moveTo>
                                    <a:pt x="4051" y="674"/>
                                  </a:moveTo>
                                  <a:lnTo>
                                    <a:pt x="4051" y="683"/>
                                  </a:lnTo>
                                  <a:lnTo>
                                    <a:pt x="4048" y="751"/>
                                  </a:lnTo>
                                  <a:lnTo>
                                    <a:pt x="4044" y="784"/>
                                  </a:lnTo>
                                  <a:cubicBezTo>
                                    <a:pt x="4043" y="789"/>
                                    <a:pt x="4046" y="793"/>
                                    <a:pt x="4050" y="793"/>
                                  </a:cubicBezTo>
                                  <a:cubicBezTo>
                                    <a:pt x="4055" y="794"/>
                                    <a:pt x="4059" y="791"/>
                                    <a:pt x="4059" y="787"/>
                                  </a:cubicBezTo>
                                  <a:lnTo>
                                    <a:pt x="4064" y="752"/>
                                  </a:lnTo>
                                  <a:lnTo>
                                    <a:pt x="4067" y="682"/>
                                  </a:lnTo>
                                  <a:lnTo>
                                    <a:pt x="4067" y="673"/>
                                  </a:lnTo>
                                  <a:cubicBezTo>
                                    <a:pt x="4067" y="669"/>
                                    <a:pt x="4063" y="665"/>
                                    <a:pt x="4058" y="666"/>
                                  </a:cubicBezTo>
                                  <a:cubicBezTo>
                                    <a:pt x="4054" y="666"/>
                                    <a:pt x="4051" y="670"/>
                                    <a:pt x="4051" y="674"/>
                                  </a:cubicBezTo>
                                  <a:close/>
                                  <a:moveTo>
                                    <a:pt x="4028" y="862"/>
                                  </a:moveTo>
                                  <a:lnTo>
                                    <a:pt x="4023" y="882"/>
                                  </a:lnTo>
                                  <a:lnTo>
                                    <a:pt x="4000" y="944"/>
                                  </a:lnTo>
                                  <a:lnTo>
                                    <a:pt x="4000" y="943"/>
                                  </a:lnTo>
                                  <a:lnTo>
                                    <a:pt x="3989" y="964"/>
                                  </a:lnTo>
                                  <a:cubicBezTo>
                                    <a:pt x="3987" y="968"/>
                                    <a:pt x="3988" y="973"/>
                                    <a:pt x="3992" y="975"/>
                                  </a:cubicBezTo>
                                  <a:cubicBezTo>
                                    <a:pt x="3996" y="977"/>
                                    <a:pt x="4001" y="976"/>
                                    <a:pt x="4003" y="972"/>
                                  </a:cubicBezTo>
                                  <a:lnTo>
                                    <a:pt x="4015" y="950"/>
                                  </a:lnTo>
                                  <a:cubicBezTo>
                                    <a:pt x="4015" y="950"/>
                                    <a:pt x="4015" y="950"/>
                                    <a:pt x="4015" y="949"/>
                                  </a:cubicBezTo>
                                  <a:lnTo>
                                    <a:pt x="4038" y="885"/>
                                  </a:lnTo>
                                  <a:lnTo>
                                    <a:pt x="4043" y="866"/>
                                  </a:lnTo>
                                  <a:cubicBezTo>
                                    <a:pt x="4044" y="861"/>
                                    <a:pt x="4042" y="857"/>
                                    <a:pt x="4037" y="856"/>
                                  </a:cubicBezTo>
                                  <a:cubicBezTo>
                                    <a:pt x="4033" y="855"/>
                                    <a:pt x="4029" y="857"/>
                                    <a:pt x="4028" y="862"/>
                                  </a:cubicBezTo>
                                  <a:close/>
                                  <a:moveTo>
                                    <a:pt x="3951" y="1035"/>
                                  </a:moveTo>
                                  <a:lnTo>
                                    <a:pt x="3938" y="1058"/>
                                  </a:lnTo>
                                  <a:lnTo>
                                    <a:pt x="3939" y="1056"/>
                                  </a:lnTo>
                                  <a:lnTo>
                                    <a:pt x="3885" y="1123"/>
                                  </a:lnTo>
                                  <a:cubicBezTo>
                                    <a:pt x="3882" y="1126"/>
                                    <a:pt x="3882" y="1132"/>
                                    <a:pt x="3886" y="1134"/>
                                  </a:cubicBezTo>
                                  <a:cubicBezTo>
                                    <a:pt x="3889" y="1137"/>
                                    <a:pt x="3894" y="1137"/>
                                    <a:pt x="3897" y="1133"/>
                                  </a:cubicBezTo>
                                  <a:lnTo>
                                    <a:pt x="3952" y="1067"/>
                                  </a:lnTo>
                                  <a:cubicBezTo>
                                    <a:pt x="3952" y="1066"/>
                                    <a:pt x="3952" y="1066"/>
                                    <a:pt x="3953" y="1065"/>
                                  </a:cubicBezTo>
                                  <a:lnTo>
                                    <a:pt x="3965" y="1042"/>
                                  </a:lnTo>
                                  <a:cubicBezTo>
                                    <a:pt x="3967" y="1039"/>
                                    <a:pt x="3965" y="1034"/>
                                    <a:pt x="3962" y="1032"/>
                                  </a:cubicBezTo>
                                  <a:cubicBezTo>
                                    <a:pt x="3958" y="1030"/>
                                    <a:pt x="3953" y="1031"/>
                                    <a:pt x="3951" y="1035"/>
                                  </a:cubicBezTo>
                                  <a:close/>
                                  <a:moveTo>
                                    <a:pt x="3830" y="1179"/>
                                  </a:moveTo>
                                  <a:lnTo>
                                    <a:pt x="3758" y="1238"/>
                                  </a:lnTo>
                                  <a:lnTo>
                                    <a:pt x="3760" y="1237"/>
                                  </a:lnTo>
                                  <a:lnTo>
                                    <a:pt x="3743" y="1247"/>
                                  </a:lnTo>
                                  <a:cubicBezTo>
                                    <a:pt x="3739" y="1249"/>
                                    <a:pt x="3738" y="1254"/>
                                    <a:pt x="3740" y="1258"/>
                                  </a:cubicBezTo>
                                  <a:cubicBezTo>
                                    <a:pt x="3742" y="1261"/>
                                    <a:pt x="3747" y="1263"/>
                                    <a:pt x="3751" y="1261"/>
                                  </a:cubicBezTo>
                                  <a:lnTo>
                                    <a:pt x="3767" y="1251"/>
                                  </a:lnTo>
                                  <a:cubicBezTo>
                                    <a:pt x="3768" y="1251"/>
                                    <a:pt x="3768" y="1251"/>
                                    <a:pt x="3769" y="1251"/>
                                  </a:cubicBezTo>
                                  <a:lnTo>
                                    <a:pt x="3840" y="1191"/>
                                  </a:lnTo>
                                  <a:cubicBezTo>
                                    <a:pt x="3844" y="1188"/>
                                    <a:pt x="3844" y="1183"/>
                                    <a:pt x="3841" y="1180"/>
                                  </a:cubicBezTo>
                                  <a:cubicBezTo>
                                    <a:pt x="3838" y="1177"/>
                                    <a:pt x="3833" y="1176"/>
                                    <a:pt x="3830" y="1179"/>
                                  </a:cubicBezTo>
                                  <a:close/>
                                  <a:moveTo>
                                    <a:pt x="3673" y="1285"/>
                                  </a:moveTo>
                                  <a:lnTo>
                                    <a:pt x="3645" y="1300"/>
                                  </a:lnTo>
                                  <a:lnTo>
                                    <a:pt x="3646" y="1300"/>
                                  </a:lnTo>
                                  <a:lnTo>
                                    <a:pt x="3584" y="1323"/>
                                  </a:lnTo>
                                  <a:lnTo>
                                    <a:pt x="3571" y="1326"/>
                                  </a:lnTo>
                                  <a:cubicBezTo>
                                    <a:pt x="3567" y="1327"/>
                                    <a:pt x="3564" y="1332"/>
                                    <a:pt x="3565" y="1336"/>
                                  </a:cubicBezTo>
                                  <a:cubicBezTo>
                                    <a:pt x="3566" y="1340"/>
                                    <a:pt x="3571" y="1343"/>
                                    <a:pt x="3575" y="1342"/>
                                  </a:cubicBezTo>
                                  <a:lnTo>
                                    <a:pt x="3589" y="1338"/>
                                  </a:lnTo>
                                  <a:lnTo>
                                    <a:pt x="3651" y="1315"/>
                                  </a:lnTo>
                                  <a:cubicBezTo>
                                    <a:pt x="3652" y="1315"/>
                                    <a:pt x="3652" y="1315"/>
                                    <a:pt x="3652" y="1314"/>
                                  </a:cubicBezTo>
                                  <a:lnTo>
                                    <a:pt x="3680" y="1299"/>
                                  </a:lnTo>
                                  <a:cubicBezTo>
                                    <a:pt x="3684" y="1297"/>
                                    <a:pt x="3686" y="1292"/>
                                    <a:pt x="3683" y="1288"/>
                                  </a:cubicBezTo>
                                  <a:cubicBezTo>
                                    <a:pt x="3681" y="1284"/>
                                    <a:pt x="3676" y="1283"/>
                                    <a:pt x="3673" y="1285"/>
                                  </a:cubicBezTo>
                                  <a:close/>
                                  <a:moveTo>
                                    <a:pt x="3494" y="1344"/>
                                  </a:moveTo>
                                  <a:lnTo>
                                    <a:pt x="3453" y="1350"/>
                                  </a:lnTo>
                                  <a:lnTo>
                                    <a:pt x="3385" y="1353"/>
                                  </a:lnTo>
                                  <a:lnTo>
                                    <a:pt x="3384" y="1353"/>
                                  </a:lnTo>
                                  <a:cubicBezTo>
                                    <a:pt x="3379" y="1353"/>
                                    <a:pt x="3376" y="1356"/>
                                    <a:pt x="3375" y="1361"/>
                                  </a:cubicBezTo>
                                  <a:cubicBezTo>
                                    <a:pt x="3375" y="1365"/>
                                    <a:pt x="3378" y="1369"/>
                                    <a:pt x="3383" y="1369"/>
                                  </a:cubicBezTo>
                                  <a:lnTo>
                                    <a:pt x="3386" y="1369"/>
                                  </a:lnTo>
                                  <a:lnTo>
                                    <a:pt x="3456" y="1365"/>
                                  </a:lnTo>
                                  <a:lnTo>
                                    <a:pt x="3496" y="1359"/>
                                  </a:lnTo>
                                  <a:cubicBezTo>
                                    <a:pt x="3500" y="1359"/>
                                    <a:pt x="3503" y="1355"/>
                                    <a:pt x="3503" y="1350"/>
                                  </a:cubicBezTo>
                                  <a:cubicBezTo>
                                    <a:pt x="3502" y="1346"/>
                                    <a:pt x="3498" y="1343"/>
                                    <a:pt x="3494" y="1344"/>
                                  </a:cubicBezTo>
                                  <a:close/>
                                  <a:moveTo>
                                    <a:pt x="3304" y="1347"/>
                                  </a:moveTo>
                                  <a:lnTo>
                                    <a:pt x="3292" y="1346"/>
                                  </a:lnTo>
                                  <a:cubicBezTo>
                                    <a:pt x="3288" y="1346"/>
                                    <a:pt x="3284" y="1349"/>
                                    <a:pt x="3283" y="1354"/>
                                  </a:cubicBezTo>
                                  <a:cubicBezTo>
                                    <a:pt x="3283" y="1358"/>
                                    <a:pt x="3286" y="1362"/>
                                    <a:pt x="3291" y="1362"/>
                                  </a:cubicBezTo>
                                  <a:lnTo>
                                    <a:pt x="3303" y="1363"/>
                                  </a:lnTo>
                                  <a:cubicBezTo>
                                    <a:pt x="3307" y="1364"/>
                                    <a:pt x="3311" y="1360"/>
                                    <a:pt x="3311" y="1356"/>
                                  </a:cubicBezTo>
                                  <a:cubicBezTo>
                                    <a:pt x="3312" y="1352"/>
                                    <a:pt x="3308" y="1348"/>
                                    <a:pt x="3304" y="1347"/>
                                  </a:cubicBezTo>
                                  <a:close/>
                                </a:path>
                              </a:pathLst>
                            </a:cu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03" name="Freeform 76"/>
                          <wps:cNvSpPr>
                            <a:spLocks/>
                          </wps:cNvSpPr>
                          <wps:spPr bwMode="auto">
                            <a:xfrm>
                              <a:off x="1373188" y="333762"/>
                              <a:ext cx="1795463" cy="598488"/>
                            </a:xfrm>
                            <a:custGeom>
                              <a:avLst/>
                              <a:gdLst>
                                <a:gd name="T0" fmla="*/ 380335 w 4074"/>
                                <a:gd name="T1" fmla="*/ 586996 h 1354"/>
                                <a:gd name="T2" fmla="*/ 1709083 w 4074"/>
                                <a:gd name="T3" fmla="*/ 202001 h 1354"/>
                                <a:gd name="T4" fmla="*/ 1783123 w 4074"/>
                                <a:gd name="T5" fmla="*/ 81773 h 1354"/>
                                <a:gd name="T6" fmla="*/ 1694540 w 4074"/>
                                <a:gd name="T7" fmla="*/ 5746 h 1354"/>
                                <a:gd name="T8" fmla="*/ 1678674 w 4074"/>
                                <a:gd name="T9" fmla="*/ 5304 h 1354"/>
                                <a:gd name="T10" fmla="*/ 299244 w 4074"/>
                                <a:gd name="T11" fmla="*/ 442 h 1354"/>
                                <a:gd name="T12" fmla="*/ 441 w 4074"/>
                                <a:gd name="T13" fmla="*/ 298360 h 1354"/>
                                <a:gd name="T14" fmla="*/ 297481 w 4074"/>
                                <a:gd name="T15" fmla="*/ 598488 h 1354"/>
                                <a:gd name="T16" fmla="*/ 380335 w 4074"/>
                                <a:gd name="T17" fmla="*/ 586996 h 13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4074"/>
                                <a:gd name="T28" fmla="*/ 0 h 1354"/>
                                <a:gd name="T29" fmla="*/ 4074 w 4074"/>
                                <a:gd name="T30" fmla="*/ 1354 h 13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4074" h="1354">
                                  <a:moveTo>
                                    <a:pt x="863" y="1328"/>
                                  </a:moveTo>
                                  <a:lnTo>
                                    <a:pt x="3878" y="457"/>
                                  </a:lnTo>
                                  <a:cubicBezTo>
                                    <a:pt x="3999" y="428"/>
                                    <a:pt x="4074" y="307"/>
                                    <a:pt x="4046" y="185"/>
                                  </a:cubicBezTo>
                                  <a:cubicBezTo>
                                    <a:pt x="4023" y="90"/>
                                    <a:pt x="3942" y="21"/>
                                    <a:pt x="3845" y="13"/>
                                  </a:cubicBezTo>
                                  <a:cubicBezTo>
                                    <a:pt x="3833" y="12"/>
                                    <a:pt x="3821" y="12"/>
                                    <a:pt x="3809" y="12"/>
                                  </a:cubicBezTo>
                                  <a:lnTo>
                                    <a:pt x="679" y="1"/>
                                  </a:lnTo>
                                  <a:cubicBezTo>
                                    <a:pt x="306" y="0"/>
                                    <a:pt x="2" y="302"/>
                                    <a:pt x="1" y="675"/>
                                  </a:cubicBezTo>
                                  <a:cubicBezTo>
                                    <a:pt x="0" y="1049"/>
                                    <a:pt x="301" y="1353"/>
                                    <a:pt x="675" y="1354"/>
                                  </a:cubicBezTo>
                                  <a:cubicBezTo>
                                    <a:pt x="738" y="1354"/>
                                    <a:pt x="802" y="1345"/>
                                    <a:pt x="863" y="1328"/>
                                  </a:cubicBez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04" name="Line 69"/>
                          <wps:cNvCnPr/>
                          <wps:spPr bwMode="auto">
                            <a:xfrm flipH="1">
                              <a:off x="2989263" y="205174"/>
                              <a:ext cx="38100" cy="277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05" name="Line 70"/>
                          <wps:cNvCnPr/>
                          <wps:spPr bwMode="auto">
                            <a:xfrm>
                              <a:off x="3067050" y="203587"/>
                              <a:ext cx="39688" cy="2794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06" name="Line 71"/>
                          <wps:cNvCnPr/>
                          <wps:spPr bwMode="auto">
                            <a:xfrm>
                              <a:off x="2994025" y="443299"/>
                              <a:ext cx="112713" cy="396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07" name="Line 72"/>
                          <wps:cNvCnPr/>
                          <wps:spPr bwMode="auto">
                            <a:xfrm flipV="1">
                              <a:off x="2989263" y="444887"/>
                              <a:ext cx="112713" cy="3810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08" name="Line 73"/>
                          <wps:cNvCnPr/>
                          <wps:spPr bwMode="auto">
                            <a:xfrm>
                              <a:off x="2998788" y="409962"/>
                              <a:ext cx="103188" cy="349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09" name="Line 74"/>
                          <wps:cNvCnPr/>
                          <wps:spPr bwMode="auto">
                            <a:xfrm flipV="1">
                              <a:off x="2994025" y="409962"/>
                              <a:ext cx="103188" cy="333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0" name="Line 75"/>
                          <wps:cNvCnPr/>
                          <wps:spPr bwMode="auto">
                            <a:xfrm>
                              <a:off x="3003550" y="378212"/>
                              <a:ext cx="93663" cy="3175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1" name="Line 76"/>
                          <wps:cNvCnPr/>
                          <wps:spPr bwMode="auto">
                            <a:xfrm flipV="1">
                              <a:off x="2998788" y="378212"/>
                              <a:ext cx="93663" cy="3175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2" name="Line 77"/>
                          <wps:cNvCnPr/>
                          <wps:spPr bwMode="auto">
                            <a:xfrm flipV="1">
                              <a:off x="3003550" y="349637"/>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3" name="Line 78"/>
                          <wps:cNvCnPr/>
                          <wps:spPr bwMode="auto">
                            <a:xfrm>
                              <a:off x="3008313" y="349637"/>
                              <a:ext cx="84138" cy="285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4" name="Line 79"/>
                          <wps:cNvCnPr/>
                          <wps:spPr bwMode="auto">
                            <a:xfrm flipV="1">
                              <a:off x="3008313" y="322649"/>
                              <a:ext cx="76200" cy="269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5" name="Line 80"/>
                          <wps:cNvCnPr/>
                          <wps:spPr bwMode="auto">
                            <a:xfrm>
                              <a:off x="3011488" y="322649"/>
                              <a:ext cx="76200" cy="269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6" name="Line 81"/>
                          <wps:cNvCnPr/>
                          <wps:spPr bwMode="auto">
                            <a:xfrm>
                              <a:off x="3014663" y="300424"/>
                              <a:ext cx="69850" cy="222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7" name="Line 82"/>
                          <wps:cNvCnPr/>
                          <wps:spPr bwMode="auto">
                            <a:xfrm flipV="1">
                              <a:off x="3011488" y="298837"/>
                              <a:ext cx="69850" cy="2381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8" name="Line 83"/>
                          <wps:cNvCnPr/>
                          <wps:spPr bwMode="auto">
                            <a:xfrm>
                              <a:off x="3017838" y="278199"/>
                              <a:ext cx="63500"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19" name="Line 84"/>
                          <wps:cNvCnPr/>
                          <wps:spPr bwMode="auto">
                            <a:xfrm flipV="1">
                              <a:off x="3014663" y="278199"/>
                              <a:ext cx="63500" cy="2222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0" name="Line 85"/>
                          <wps:cNvCnPr/>
                          <wps:spPr bwMode="auto">
                            <a:xfrm>
                              <a:off x="3021013" y="259149"/>
                              <a:ext cx="57150" cy="1905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1" name="Line 86"/>
                          <wps:cNvCnPr/>
                          <wps:spPr bwMode="auto">
                            <a:xfrm flipV="1">
                              <a:off x="3017838" y="257562"/>
                              <a:ext cx="57150" cy="2063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2" name="Line 87"/>
                          <wps:cNvCnPr/>
                          <wps:spPr bwMode="auto">
                            <a:xfrm>
                              <a:off x="3022600" y="241687"/>
                              <a:ext cx="52388" cy="1587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3" name="Line 88"/>
                          <wps:cNvCnPr/>
                          <wps:spPr bwMode="auto">
                            <a:xfrm flipV="1">
                              <a:off x="3021013" y="241687"/>
                              <a:ext cx="50800"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4" name="Freeform 97"/>
                          <wps:cNvSpPr>
                            <a:spLocks/>
                          </wps:cNvSpPr>
                          <wps:spPr bwMode="auto">
                            <a:xfrm>
                              <a:off x="3095625" y="157549"/>
                              <a:ext cx="20638" cy="84138"/>
                            </a:xfrm>
                            <a:custGeom>
                              <a:avLst/>
                              <a:gdLst>
                                <a:gd name="T0" fmla="*/ 1588 w 13"/>
                                <a:gd name="T1" fmla="*/ 84138 h 53"/>
                                <a:gd name="T2" fmla="*/ 20638 w 13"/>
                                <a:gd name="T3" fmla="*/ 84138 h 53"/>
                                <a:gd name="T4" fmla="*/ 19050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2" y="0"/>
                                  </a:lnTo>
                                  <a:lnTo>
                                    <a:pt x="0" y="0"/>
                                  </a:lnTo>
                                  <a:lnTo>
                                    <a:pt x="1"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25" name="Freeform 98"/>
                          <wps:cNvSpPr>
                            <a:spLocks/>
                          </wps:cNvSpPr>
                          <wps:spPr bwMode="auto">
                            <a:xfrm>
                              <a:off x="3095625" y="157549"/>
                              <a:ext cx="20638" cy="84138"/>
                            </a:xfrm>
                            <a:custGeom>
                              <a:avLst/>
                              <a:gdLst>
                                <a:gd name="T0" fmla="*/ 1588 w 13"/>
                                <a:gd name="T1" fmla="*/ 84138 h 53"/>
                                <a:gd name="T2" fmla="*/ 20638 w 13"/>
                                <a:gd name="T3" fmla="*/ 84138 h 53"/>
                                <a:gd name="T4" fmla="*/ 19050 w 13"/>
                                <a:gd name="T5" fmla="*/ 0 h 53"/>
                                <a:gd name="T6" fmla="*/ 0 w 13"/>
                                <a:gd name="T7" fmla="*/ 0 h 53"/>
                                <a:gd name="T8" fmla="*/ 1588 w 13"/>
                                <a:gd name="T9" fmla="*/ 84138 h 53"/>
                                <a:gd name="T10" fmla="*/ 0 60000 65536"/>
                                <a:gd name="T11" fmla="*/ 0 60000 65536"/>
                                <a:gd name="T12" fmla="*/ 0 60000 65536"/>
                                <a:gd name="T13" fmla="*/ 0 60000 65536"/>
                                <a:gd name="T14" fmla="*/ 0 60000 65536"/>
                                <a:gd name="T15" fmla="*/ 0 w 13"/>
                                <a:gd name="T16" fmla="*/ 0 h 53"/>
                                <a:gd name="T17" fmla="*/ 13 w 13"/>
                                <a:gd name="T18" fmla="*/ 53 h 53"/>
                              </a:gdLst>
                              <a:ahLst/>
                              <a:cxnLst>
                                <a:cxn ang="T10">
                                  <a:pos x="T0" y="T1"/>
                                </a:cxn>
                                <a:cxn ang="T11">
                                  <a:pos x="T2" y="T3"/>
                                </a:cxn>
                                <a:cxn ang="T12">
                                  <a:pos x="T4" y="T5"/>
                                </a:cxn>
                                <a:cxn ang="T13">
                                  <a:pos x="T6" y="T7"/>
                                </a:cxn>
                                <a:cxn ang="T14">
                                  <a:pos x="T8" y="T9"/>
                                </a:cxn>
                              </a:cxnLst>
                              <a:rect l="T15" t="T16" r="T17" b="T18"/>
                              <a:pathLst>
                                <a:path w="13" h="53">
                                  <a:moveTo>
                                    <a:pt x="1" y="53"/>
                                  </a:moveTo>
                                  <a:lnTo>
                                    <a:pt x="13" y="53"/>
                                  </a:lnTo>
                                  <a:lnTo>
                                    <a:pt x="12" y="0"/>
                                  </a:lnTo>
                                  <a:lnTo>
                                    <a:pt x="0" y="0"/>
                                  </a:lnTo>
                                  <a:lnTo>
                                    <a:pt x="1" y="53"/>
                                  </a:ln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26" name="Line 91"/>
                          <wps:cNvCnPr/>
                          <wps:spPr bwMode="auto">
                            <a:xfrm>
                              <a:off x="3025775" y="224224"/>
                              <a:ext cx="46038"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7" name="Line 92"/>
                          <wps:cNvCnPr/>
                          <wps:spPr bwMode="auto">
                            <a:xfrm flipV="1">
                              <a:off x="3022600" y="224224"/>
                              <a:ext cx="47625" cy="17463"/>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8" name="Line 93"/>
                          <wps:cNvCnPr/>
                          <wps:spPr bwMode="auto">
                            <a:xfrm>
                              <a:off x="3027363"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29" name="Line 94"/>
                          <wps:cNvCnPr/>
                          <wps:spPr bwMode="auto">
                            <a:xfrm flipV="1">
                              <a:off x="3025775" y="209937"/>
                              <a:ext cx="42863" cy="14288"/>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30" name="Rectangle 103"/>
                          <wps:cNvSpPr>
                            <a:spLocks noChangeArrowheads="1"/>
                          </wps:cNvSpPr>
                          <wps:spPr bwMode="auto">
                            <a:xfrm>
                              <a:off x="2978150" y="159137"/>
                              <a:ext cx="20638" cy="825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1" name="Rectangle 104"/>
                          <wps:cNvSpPr>
                            <a:spLocks noChangeArrowheads="1"/>
                          </wps:cNvSpPr>
                          <wps:spPr bwMode="auto">
                            <a:xfrm>
                              <a:off x="2978150" y="159137"/>
                              <a:ext cx="20638" cy="82550"/>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2" name="Rectangle 105"/>
                          <wps:cNvSpPr>
                            <a:spLocks noChangeArrowheads="1"/>
                          </wps:cNvSpPr>
                          <wps:spPr bwMode="auto">
                            <a:xfrm>
                              <a:off x="3036888" y="167074"/>
                              <a:ext cx="20638" cy="8413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3" name="Rectangle 106"/>
                          <wps:cNvSpPr>
                            <a:spLocks noChangeArrowheads="1"/>
                          </wps:cNvSpPr>
                          <wps:spPr bwMode="auto">
                            <a:xfrm>
                              <a:off x="3036888" y="167074"/>
                              <a:ext cx="20638" cy="84138"/>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4" name="Freeform 107"/>
                          <wps:cNvSpPr>
                            <a:spLocks/>
                          </wps:cNvSpPr>
                          <wps:spPr bwMode="auto">
                            <a:xfrm>
                              <a:off x="2301875" y="486162"/>
                              <a:ext cx="195263" cy="392113"/>
                            </a:xfrm>
                            <a:custGeom>
                              <a:avLst/>
                              <a:gdLst>
                                <a:gd name="T0" fmla="*/ 26827 w 444"/>
                                <a:gd name="T1" fmla="*/ 392113 h 889"/>
                                <a:gd name="T2" fmla="*/ 168876 w 444"/>
                                <a:gd name="T3" fmla="*/ 392113 h 889"/>
                                <a:gd name="T4" fmla="*/ 195263 w 444"/>
                                <a:gd name="T5" fmla="*/ 365208 h 889"/>
                                <a:gd name="T6" fmla="*/ 195263 w 444"/>
                                <a:gd name="T7" fmla="*/ 26464 h 889"/>
                                <a:gd name="T8" fmla="*/ 168876 w 444"/>
                                <a:gd name="T9" fmla="*/ 0 h 889"/>
                                <a:gd name="T10" fmla="*/ 26827 w 444"/>
                                <a:gd name="T11" fmla="*/ 0 h 889"/>
                                <a:gd name="T12" fmla="*/ 0 w 444"/>
                                <a:gd name="T13" fmla="*/ 26464 h 889"/>
                                <a:gd name="T14" fmla="*/ 0 w 444"/>
                                <a:gd name="T15" fmla="*/ 365208 h 889"/>
                                <a:gd name="T16" fmla="*/ 26827 w 444"/>
                                <a:gd name="T17" fmla="*/ 392113 h 889"/>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444"/>
                                <a:gd name="T28" fmla="*/ 0 h 889"/>
                                <a:gd name="T29" fmla="*/ 444 w 444"/>
                                <a:gd name="T30" fmla="*/ 889 h 889"/>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444" h="889">
                                  <a:moveTo>
                                    <a:pt x="61" y="889"/>
                                  </a:moveTo>
                                  <a:lnTo>
                                    <a:pt x="384" y="889"/>
                                  </a:lnTo>
                                  <a:cubicBezTo>
                                    <a:pt x="417" y="889"/>
                                    <a:pt x="444" y="862"/>
                                    <a:pt x="444" y="828"/>
                                  </a:cubicBezTo>
                                  <a:lnTo>
                                    <a:pt x="444" y="60"/>
                                  </a:lnTo>
                                  <a:cubicBezTo>
                                    <a:pt x="444" y="27"/>
                                    <a:pt x="417" y="0"/>
                                    <a:pt x="384" y="0"/>
                                  </a:cubicBezTo>
                                  <a:lnTo>
                                    <a:pt x="61" y="0"/>
                                  </a:lnTo>
                                  <a:cubicBezTo>
                                    <a:pt x="27" y="0"/>
                                    <a:pt x="0" y="27"/>
                                    <a:pt x="0" y="60"/>
                                  </a:cubicBezTo>
                                  <a:lnTo>
                                    <a:pt x="0" y="828"/>
                                  </a:lnTo>
                                  <a:cubicBezTo>
                                    <a:pt x="0" y="862"/>
                                    <a:pt x="27" y="889"/>
                                    <a:pt x="61" y="889"/>
                                  </a:cubicBezTo>
                                  <a:close/>
                                </a:path>
                              </a:pathLst>
                            </a:custGeom>
                            <a:solidFill>
                              <a:srgbClr val="FFFFFF"/>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5" name="Freeform 108"/>
                          <wps:cNvSpPr>
                            <a:spLocks/>
                          </wps:cNvSpPr>
                          <wps:spPr bwMode="auto">
                            <a:xfrm>
                              <a:off x="2301875" y="486162"/>
                              <a:ext cx="195263" cy="392113"/>
                            </a:xfrm>
                            <a:custGeom>
                              <a:avLst/>
                              <a:gdLst>
                                <a:gd name="T0" fmla="*/ 26827 w 444"/>
                                <a:gd name="T1" fmla="*/ 392113 h 889"/>
                                <a:gd name="T2" fmla="*/ 168876 w 444"/>
                                <a:gd name="T3" fmla="*/ 392113 h 889"/>
                                <a:gd name="T4" fmla="*/ 195263 w 444"/>
                                <a:gd name="T5" fmla="*/ 365208 h 889"/>
                                <a:gd name="T6" fmla="*/ 195263 w 444"/>
                                <a:gd name="T7" fmla="*/ 26464 h 889"/>
                                <a:gd name="T8" fmla="*/ 168876 w 444"/>
                                <a:gd name="T9" fmla="*/ 0 h 889"/>
                                <a:gd name="T10" fmla="*/ 26827 w 444"/>
                                <a:gd name="T11" fmla="*/ 0 h 889"/>
                                <a:gd name="T12" fmla="*/ 0 w 444"/>
                                <a:gd name="T13" fmla="*/ 26464 h 889"/>
                                <a:gd name="T14" fmla="*/ 0 w 444"/>
                                <a:gd name="T15" fmla="*/ 365208 h 889"/>
                                <a:gd name="T16" fmla="*/ 26827 w 444"/>
                                <a:gd name="T17" fmla="*/ 392113 h 889"/>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444"/>
                                <a:gd name="T28" fmla="*/ 0 h 889"/>
                                <a:gd name="T29" fmla="*/ 444 w 444"/>
                                <a:gd name="T30" fmla="*/ 889 h 889"/>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444" h="889">
                                  <a:moveTo>
                                    <a:pt x="61" y="889"/>
                                  </a:moveTo>
                                  <a:lnTo>
                                    <a:pt x="384" y="889"/>
                                  </a:lnTo>
                                  <a:cubicBezTo>
                                    <a:pt x="417" y="889"/>
                                    <a:pt x="444" y="862"/>
                                    <a:pt x="444" y="828"/>
                                  </a:cubicBezTo>
                                  <a:lnTo>
                                    <a:pt x="444" y="60"/>
                                  </a:lnTo>
                                  <a:cubicBezTo>
                                    <a:pt x="444" y="27"/>
                                    <a:pt x="417" y="0"/>
                                    <a:pt x="384" y="0"/>
                                  </a:cubicBezTo>
                                  <a:lnTo>
                                    <a:pt x="61" y="0"/>
                                  </a:lnTo>
                                  <a:cubicBezTo>
                                    <a:pt x="27" y="0"/>
                                    <a:pt x="0" y="27"/>
                                    <a:pt x="0" y="60"/>
                                  </a:cubicBezTo>
                                  <a:lnTo>
                                    <a:pt x="0" y="828"/>
                                  </a:lnTo>
                                  <a:cubicBezTo>
                                    <a:pt x="0" y="862"/>
                                    <a:pt x="27" y="889"/>
                                    <a:pt x="61" y="889"/>
                                  </a:cubicBez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6" name="Oval 109"/>
                          <wps:cNvSpPr>
                            <a:spLocks noChangeArrowheads="1"/>
                          </wps:cNvSpPr>
                          <wps:spPr bwMode="auto">
                            <a:xfrm>
                              <a:off x="2454275" y="489337"/>
                              <a:ext cx="12700" cy="12700"/>
                            </a:xfrm>
                            <a:prstGeom prst="ellipse">
                              <a:avLst/>
                            </a:pr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7" name="Oval 110"/>
                          <wps:cNvSpPr>
                            <a:spLocks noChangeArrowheads="1"/>
                          </wps:cNvSpPr>
                          <wps:spPr bwMode="auto">
                            <a:xfrm>
                              <a:off x="2454275" y="489337"/>
                              <a:ext cx="12700" cy="12700"/>
                            </a:xfrm>
                            <a:prstGeom prst="ellipse">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8" name="Oval 111"/>
                          <wps:cNvSpPr>
                            <a:spLocks noChangeArrowheads="1"/>
                          </wps:cNvSpPr>
                          <wps:spPr bwMode="auto">
                            <a:xfrm>
                              <a:off x="2441575" y="495687"/>
                              <a:ext cx="4763" cy="3175"/>
                            </a:xfrm>
                            <a:prstGeom prst="ellipse">
                              <a:avLst/>
                            </a:pr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39" name="Oval 112"/>
                          <wps:cNvSpPr>
                            <a:spLocks noChangeArrowheads="1"/>
                          </wps:cNvSpPr>
                          <wps:spPr bwMode="auto">
                            <a:xfrm>
                              <a:off x="2441575" y="495687"/>
                              <a:ext cx="4763" cy="3175"/>
                            </a:xfrm>
                            <a:prstGeom prst="ellipse">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0" name="Oval 113"/>
                          <wps:cNvSpPr>
                            <a:spLocks noChangeArrowheads="1"/>
                          </wps:cNvSpPr>
                          <wps:spPr bwMode="auto">
                            <a:xfrm>
                              <a:off x="2432050" y="495687"/>
                              <a:ext cx="4763" cy="3175"/>
                            </a:xfrm>
                            <a:prstGeom prst="ellipse">
                              <a:avLst/>
                            </a:prstGeom>
                            <a:solidFill>
                              <a:srgbClr val="000000"/>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1" name="Oval 114"/>
                          <wps:cNvSpPr>
                            <a:spLocks noChangeArrowheads="1"/>
                          </wps:cNvSpPr>
                          <wps:spPr bwMode="auto">
                            <a:xfrm>
                              <a:off x="2432050" y="495687"/>
                              <a:ext cx="4763" cy="3175"/>
                            </a:xfrm>
                            <a:prstGeom prst="ellipse">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2" name="Rectangle 115"/>
                          <wps:cNvSpPr>
                            <a:spLocks noChangeArrowheads="1"/>
                          </wps:cNvSpPr>
                          <wps:spPr bwMode="auto">
                            <a:xfrm>
                              <a:off x="2379663" y="490924"/>
                              <a:ext cx="39688" cy="79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3" name="Rectangle 116"/>
                          <wps:cNvSpPr>
                            <a:spLocks noChangeArrowheads="1"/>
                          </wps:cNvSpPr>
                          <wps:spPr bwMode="auto">
                            <a:xfrm>
                              <a:off x="2379663" y="490924"/>
                              <a:ext cx="39688" cy="7938"/>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4" name="Freeform 117"/>
                          <wps:cNvSpPr>
                            <a:spLocks/>
                          </wps:cNvSpPr>
                          <wps:spPr bwMode="auto">
                            <a:xfrm>
                              <a:off x="2376488" y="848112"/>
                              <a:ext cx="47625" cy="14288"/>
                            </a:xfrm>
                            <a:custGeom>
                              <a:avLst/>
                              <a:gdLst>
                                <a:gd name="T0" fmla="*/ 8012 w 107"/>
                                <a:gd name="T1" fmla="*/ 14288 h 35"/>
                                <a:gd name="T2" fmla="*/ 39613 w 107"/>
                                <a:gd name="T3" fmla="*/ 14288 h 35"/>
                                <a:gd name="T4" fmla="*/ 47625 w 107"/>
                                <a:gd name="T5" fmla="*/ 6940 h 35"/>
                                <a:gd name="T6" fmla="*/ 39613 w 107"/>
                                <a:gd name="T7" fmla="*/ 0 h 35"/>
                                <a:gd name="T8" fmla="*/ 8012 w 107"/>
                                <a:gd name="T9" fmla="*/ 0 h 35"/>
                                <a:gd name="T10" fmla="*/ 0 w 107"/>
                                <a:gd name="T11" fmla="*/ 6940 h 35"/>
                                <a:gd name="T12" fmla="*/ 8012 w 107"/>
                                <a:gd name="T13" fmla="*/ 14288 h 35"/>
                                <a:gd name="T14" fmla="*/ 0 60000 65536"/>
                                <a:gd name="T15" fmla="*/ 0 60000 65536"/>
                                <a:gd name="T16" fmla="*/ 0 60000 65536"/>
                                <a:gd name="T17" fmla="*/ 0 60000 65536"/>
                                <a:gd name="T18" fmla="*/ 0 60000 65536"/>
                                <a:gd name="T19" fmla="*/ 0 60000 65536"/>
                                <a:gd name="T20" fmla="*/ 0 60000 65536"/>
                                <a:gd name="T21" fmla="*/ 0 w 107"/>
                                <a:gd name="T22" fmla="*/ 0 h 35"/>
                                <a:gd name="T23" fmla="*/ 107 w 107"/>
                                <a:gd name="T24" fmla="*/ 35 h 35"/>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107" h="35">
                                  <a:moveTo>
                                    <a:pt x="18" y="35"/>
                                  </a:moveTo>
                                  <a:lnTo>
                                    <a:pt x="89" y="35"/>
                                  </a:lnTo>
                                  <a:cubicBezTo>
                                    <a:pt x="99" y="35"/>
                                    <a:pt x="107" y="27"/>
                                    <a:pt x="107" y="17"/>
                                  </a:cubicBezTo>
                                  <a:cubicBezTo>
                                    <a:pt x="107" y="7"/>
                                    <a:pt x="99" y="0"/>
                                    <a:pt x="89" y="0"/>
                                  </a:cubicBezTo>
                                  <a:lnTo>
                                    <a:pt x="18" y="0"/>
                                  </a:lnTo>
                                  <a:cubicBezTo>
                                    <a:pt x="8" y="0"/>
                                    <a:pt x="0" y="7"/>
                                    <a:pt x="0" y="17"/>
                                  </a:cubicBezTo>
                                  <a:cubicBezTo>
                                    <a:pt x="0" y="27"/>
                                    <a:pt x="8" y="35"/>
                                    <a:pt x="18" y="35"/>
                                  </a:cubicBezTo>
                                  <a:close/>
                                </a:path>
                              </a:pathLst>
                            </a:custGeom>
                            <a:solidFill>
                              <a:srgbClr val="FFFFFF"/>
                            </a:solidFill>
                            <a:ln w="0">
                              <a:solidFill>
                                <a:srgbClr val="000000"/>
                              </a:solidFill>
                              <a:round/>
                              <a:headEnd/>
                              <a:tailEnd/>
                            </a:ln>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5" name="Freeform 118"/>
                          <wps:cNvSpPr>
                            <a:spLocks/>
                          </wps:cNvSpPr>
                          <wps:spPr bwMode="auto">
                            <a:xfrm>
                              <a:off x="2376488" y="848112"/>
                              <a:ext cx="47625" cy="14288"/>
                            </a:xfrm>
                            <a:custGeom>
                              <a:avLst/>
                              <a:gdLst>
                                <a:gd name="T0" fmla="*/ 8012 w 107"/>
                                <a:gd name="T1" fmla="*/ 14288 h 35"/>
                                <a:gd name="T2" fmla="*/ 39613 w 107"/>
                                <a:gd name="T3" fmla="*/ 14288 h 35"/>
                                <a:gd name="T4" fmla="*/ 47625 w 107"/>
                                <a:gd name="T5" fmla="*/ 6940 h 35"/>
                                <a:gd name="T6" fmla="*/ 39613 w 107"/>
                                <a:gd name="T7" fmla="*/ 0 h 35"/>
                                <a:gd name="T8" fmla="*/ 8012 w 107"/>
                                <a:gd name="T9" fmla="*/ 0 h 35"/>
                                <a:gd name="T10" fmla="*/ 0 w 107"/>
                                <a:gd name="T11" fmla="*/ 6940 h 35"/>
                                <a:gd name="T12" fmla="*/ 8012 w 107"/>
                                <a:gd name="T13" fmla="*/ 14288 h 35"/>
                                <a:gd name="T14" fmla="*/ 0 60000 65536"/>
                                <a:gd name="T15" fmla="*/ 0 60000 65536"/>
                                <a:gd name="T16" fmla="*/ 0 60000 65536"/>
                                <a:gd name="T17" fmla="*/ 0 60000 65536"/>
                                <a:gd name="T18" fmla="*/ 0 60000 65536"/>
                                <a:gd name="T19" fmla="*/ 0 60000 65536"/>
                                <a:gd name="T20" fmla="*/ 0 60000 65536"/>
                                <a:gd name="T21" fmla="*/ 0 w 107"/>
                                <a:gd name="T22" fmla="*/ 0 h 35"/>
                                <a:gd name="T23" fmla="*/ 107 w 107"/>
                                <a:gd name="T24" fmla="*/ 35 h 35"/>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107" h="35">
                                  <a:moveTo>
                                    <a:pt x="18" y="35"/>
                                  </a:moveTo>
                                  <a:lnTo>
                                    <a:pt x="89" y="35"/>
                                  </a:lnTo>
                                  <a:cubicBezTo>
                                    <a:pt x="99" y="35"/>
                                    <a:pt x="107" y="27"/>
                                    <a:pt x="107" y="17"/>
                                  </a:cubicBezTo>
                                  <a:cubicBezTo>
                                    <a:pt x="107" y="7"/>
                                    <a:pt x="99" y="0"/>
                                    <a:pt x="89" y="0"/>
                                  </a:cubicBezTo>
                                  <a:lnTo>
                                    <a:pt x="18" y="0"/>
                                  </a:lnTo>
                                  <a:cubicBezTo>
                                    <a:pt x="8" y="0"/>
                                    <a:pt x="0" y="7"/>
                                    <a:pt x="0" y="17"/>
                                  </a:cubicBezTo>
                                  <a:cubicBezTo>
                                    <a:pt x="0" y="27"/>
                                    <a:pt x="8" y="35"/>
                                    <a:pt x="18" y="35"/>
                                  </a:cubicBezTo>
                                  <a:close/>
                                </a:path>
                              </a:pathLst>
                            </a:cu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6" name="Rectangle 119"/>
                          <wps:cNvSpPr>
                            <a:spLocks noChangeArrowheads="1"/>
                          </wps:cNvSpPr>
                          <wps:spPr bwMode="auto">
                            <a:xfrm>
                              <a:off x="2311400" y="521087"/>
                              <a:ext cx="176213" cy="3190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7" name="Rectangle 120"/>
                          <wps:cNvSpPr>
                            <a:spLocks noChangeArrowheads="1"/>
                          </wps:cNvSpPr>
                          <wps:spPr bwMode="auto">
                            <a:xfrm>
                              <a:off x="2311400" y="521087"/>
                              <a:ext cx="176213" cy="319088"/>
                            </a:xfrm>
                            <a:prstGeom prst="rect">
                              <a:avLst/>
                            </a:prstGeom>
                            <a:noFill/>
                            <a:ln w="635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48" name="Rectangle 121"/>
                          <wps:cNvSpPr>
                            <a:spLocks noChangeArrowheads="1"/>
                          </wps:cNvSpPr>
                          <wps:spPr bwMode="auto">
                            <a:xfrm>
                              <a:off x="2378014" y="511835"/>
                              <a:ext cx="69214" cy="1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Lucida Console" w:hAnsi="Lucida Console" w:cs="Arial"/>
                                    <w:color w:val="000000"/>
                                    <w:kern w:val="24"/>
                                    <w:sz w:val="2"/>
                                    <w:szCs w:val="2"/>
                                  </w:rPr>
                                  <w:t>SOMEBRAND</w:t>
                                </w:r>
                              </w:p>
                            </w:txbxContent>
                          </wps:txbx>
                          <wps:bodyPr rot="0" vert="horz" wrap="none" lIns="0" tIns="0" rIns="0" bIns="0" anchor="t" anchorCtr="0" upright="1">
                            <a:spAutoFit/>
                          </wps:bodyPr>
                        </wps:wsp>
                        <wps:wsp>
                          <wps:cNvPr id="1149" name="Rectangle 122"/>
                          <wps:cNvSpPr>
                            <a:spLocks noChangeArrowheads="1"/>
                          </wps:cNvSpPr>
                          <wps:spPr bwMode="auto">
                            <a:xfrm>
                              <a:off x="2351345" y="638820"/>
                              <a:ext cx="106042" cy="87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2"/>
                                    <w:szCs w:val="12"/>
                                  </w:rPr>
                                  <w:t>UE</w:t>
                                </w:r>
                              </w:p>
                            </w:txbxContent>
                          </wps:txbx>
                          <wps:bodyPr rot="0" vert="horz" wrap="none" lIns="0" tIns="0" rIns="0" bIns="0" anchor="t" anchorCtr="0" upright="1">
                            <a:spAutoFit/>
                          </wps:bodyPr>
                        </wps:wsp>
                        <wps:wsp>
                          <wps:cNvPr id="1150" name="Line 115"/>
                          <wps:cNvCnPr/>
                          <wps:spPr bwMode="auto">
                            <a:xfrm flipH="1">
                              <a:off x="2620963" y="252799"/>
                              <a:ext cx="323850" cy="174625"/>
                            </a:xfrm>
                            <a:prstGeom prst="line">
                              <a:avLst/>
                            </a:prstGeom>
                            <a:noFill/>
                            <a:ln w="20638" cap="rnd">
                              <a:solidFill>
                                <a:srgbClr val="000000"/>
                              </a:solidFill>
                              <a:round/>
                              <a:headEnd/>
                              <a:tailEnd/>
                            </a:ln>
                            <a:extLst>
                              <a:ext uri="{909E8E84-426E-40DD-AFC4-6F175D3DCCD1}">
                                <a14:hiddenFill xmlns:a14="http://schemas.microsoft.com/office/drawing/2010/main">
                                  <a:noFill/>
                                </a14:hiddenFill>
                              </a:ext>
                            </a:extLst>
                          </wps:spPr>
                          <wps:bodyPr/>
                        </wps:wsp>
                        <wps:wsp>
                          <wps:cNvPr id="1151" name="Freeform 124"/>
                          <wps:cNvSpPr>
                            <a:spLocks/>
                          </wps:cNvSpPr>
                          <wps:spPr bwMode="auto">
                            <a:xfrm>
                              <a:off x="2511425" y="382974"/>
                              <a:ext cx="139700" cy="103188"/>
                            </a:xfrm>
                            <a:custGeom>
                              <a:avLst/>
                              <a:gdLst>
                                <a:gd name="T0" fmla="*/ 139700 w 88"/>
                                <a:gd name="T1" fmla="*/ 79375 h 65"/>
                                <a:gd name="T2" fmla="*/ 0 w 88"/>
                                <a:gd name="T3" fmla="*/ 103188 h 65"/>
                                <a:gd name="T4" fmla="*/ 98425 w 88"/>
                                <a:gd name="T5" fmla="*/ 0 h 65"/>
                                <a:gd name="T6" fmla="*/ 139700 w 88"/>
                                <a:gd name="T7" fmla="*/ 79375 h 65"/>
                                <a:gd name="T8" fmla="*/ 0 60000 65536"/>
                                <a:gd name="T9" fmla="*/ 0 60000 65536"/>
                                <a:gd name="T10" fmla="*/ 0 60000 65536"/>
                                <a:gd name="T11" fmla="*/ 0 60000 65536"/>
                                <a:gd name="T12" fmla="*/ 0 w 88"/>
                                <a:gd name="T13" fmla="*/ 0 h 65"/>
                                <a:gd name="T14" fmla="*/ 88 w 88"/>
                                <a:gd name="T15" fmla="*/ 65 h 65"/>
                              </a:gdLst>
                              <a:ahLst/>
                              <a:cxnLst>
                                <a:cxn ang="T8">
                                  <a:pos x="T0" y="T1"/>
                                </a:cxn>
                                <a:cxn ang="T9">
                                  <a:pos x="T2" y="T3"/>
                                </a:cxn>
                                <a:cxn ang="T10">
                                  <a:pos x="T4" y="T5"/>
                                </a:cxn>
                                <a:cxn ang="T11">
                                  <a:pos x="T6" y="T7"/>
                                </a:cxn>
                              </a:cxnLst>
                              <a:rect l="T12" t="T13" r="T14" b="T15"/>
                              <a:pathLst>
                                <a:path w="88" h="65">
                                  <a:moveTo>
                                    <a:pt x="88" y="50"/>
                                  </a:moveTo>
                                  <a:lnTo>
                                    <a:pt x="0" y="65"/>
                                  </a:lnTo>
                                  <a:lnTo>
                                    <a:pt x="62" y="0"/>
                                  </a:lnTo>
                                  <a:lnTo>
                                    <a:pt x="88"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52" name="Line 117"/>
                          <wps:cNvCnPr/>
                          <wps:spPr bwMode="auto">
                            <a:xfrm flipH="1" flipV="1">
                              <a:off x="1895475" y="302012"/>
                              <a:ext cx="377825" cy="185738"/>
                            </a:xfrm>
                            <a:prstGeom prst="line">
                              <a:avLst/>
                            </a:prstGeom>
                            <a:noFill/>
                            <a:ln w="20638" cap="rnd">
                              <a:solidFill>
                                <a:srgbClr val="000000"/>
                              </a:solidFill>
                              <a:round/>
                              <a:headEnd/>
                              <a:tailEnd/>
                            </a:ln>
                            <a:extLst>
                              <a:ext uri="{909E8E84-426E-40DD-AFC4-6F175D3DCCD1}">
                                <a14:hiddenFill xmlns:a14="http://schemas.microsoft.com/office/drawing/2010/main">
                                  <a:noFill/>
                                </a14:hiddenFill>
                              </a:ext>
                            </a:extLst>
                          </wps:spPr>
                          <wps:bodyPr/>
                        </wps:wsp>
                        <wps:wsp>
                          <wps:cNvPr id="1153" name="Freeform 126"/>
                          <wps:cNvSpPr>
                            <a:spLocks/>
                          </wps:cNvSpPr>
                          <wps:spPr bwMode="auto">
                            <a:xfrm>
                              <a:off x="1784350" y="248037"/>
                              <a:ext cx="141288" cy="100013"/>
                            </a:xfrm>
                            <a:custGeom>
                              <a:avLst/>
                              <a:gdLst>
                                <a:gd name="T0" fmla="*/ 101600 w 89"/>
                                <a:gd name="T1" fmla="*/ 100013 h 63"/>
                                <a:gd name="T2" fmla="*/ 0 w 89"/>
                                <a:gd name="T3" fmla="*/ 0 h 63"/>
                                <a:gd name="T4" fmla="*/ 141288 w 89"/>
                                <a:gd name="T5" fmla="*/ 19050 h 63"/>
                                <a:gd name="T6" fmla="*/ 101600 w 89"/>
                                <a:gd name="T7" fmla="*/ 100013 h 63"/>
                                <a:gd name="T8" fmla="*/ 0 60000 65536"/>
                                <a:gd name="T9" fmla="*/ 0 60000 65536"/>
                                <a:gd name="T10" fmla="*/ 0 60000 65536"/>
                                <a:gd name="T11" fmla="*/ 0 60000 65536"/>
                                <a:gd name="T12" fmla="*/ 0 w 89"/>
                                <a:gd name="T13" fmla="*/ 0 h 63"/>
                                <a:gd name="T14" fmla="*/ 89 w 89"/>
                                <a:gd name="T15" fmla="*/ 63 h 63"/>
                              </a:gdLst>
                              <a:ahLst/>
                              <a:cxnLst>
                                <a:cxn ang="T8">
                                  <a:pos x="T0" y="T1"/>
                                </a:cxn>
                                <a:cxn ang="T9">
                                  <a:pos x="T2" y="T3"/>
                                </a:cxn>
                                <a:cxn ang="T10">
                                  <a:pos x="T4" y="T5"/>
                                </a:cxn>
                                <a:cxn ang="T11">
                                  <a:pos x="T6" y="T7"/>
                                </a:cxn>
                              </a:cxnLst>
                              <a:rect l="T12" t="T13" r="T14" b="T15"/>
                              <a:pathLst>
                                <a:path w="89" h="63">
                                  <a:moveTo>
                                    <a:pt x="64" y="63"/>
                                  </a:moveTo>
                                  <a:lnTo>
                                    <a:pt x="0" y="0"/>
                                  </a:lnTo>
                                  <a:lnTo>
                                    <a:pt x="89" y="12"/>
                                  </a:lnTo>
                                  <a:lnTo>
                                    <a:pt x="64" y="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130F6" w:rsidRDefault="00A130F6" w:rsidP="00A130F6">
                                <w:pPr>
                                  <w:rPr>
                                    <w:rFonts w:eastAsia="Times New Roman"/>
                                  </w:rPr>
                                </w:pPr>
                              </w:p>
                            </w:txbxContent>
                          </wps:txbx>
                          <wps:bodyPr rot="0" vert="horz" wrap="square" lIns="91440" tIns="45720" rIns="91440" bIns="45720" anchor="t" anchorCtr="0" upright="1">
                            <a:noAutofit/>
                          </wps:bodyPr>
                        </wps:wsp>
                        <wps:wsp>
                          <wps:cNvPr id="1154" name="Rectangle 127"/>
                          <wps:cNvSpPr>
                            <a:spLocks noChangeArrowheads="1"/>
                          </wps:cNvSpPr>
                          <wps:spPr bwMode="auto">
                            <a:xfrm>
                              <a:off x="2691062" y="138499"/>
                              <a:ext cx="146681" cy="131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8"/>
                                    <w:szCs w:val="18"/>
                                  </w:rPr>
                                  <w:t>DL</w:t>
                                </w:r>
                              </w:p>
                            </w:txbxContent>
                          </wps:txbx>
                          <wps:bodyPr rot="0" vert="horz" wrap="none" lIns="0" tIns="0" rIns="0" bIns="0" anchor="t" anchorCtr="0" upright="1">
                            <a:spAutoFit/>
                          </wps:bodyPr>
                        </wps:wsp>
                        <wps:wsp>
                          <wps:cNvPr id="1155" name="Rectangle 128"/>
                          <wps:cNvSpPr>
                            <a:spLocks noChangeArrowheads="1"/>
                          </wps:cNvSpPr>
                          <wps:spPr bwMode="auto">
                            <a:xfrm>
                              <a:off x="2008454" y="140404"/>
                              <a:ext cx="146681" cy="131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8"/>
                                    <w:szCs w:val="18"/>
                                  </w:rPr>
                                  <w:t>UL</w:t>
                                </w:r>
                              </w:p>
                            </w:txbxContent>
                          </wps:txbx>
                          <wps:bodyPr rot="0" vert="horz" wrap="none" lIns="0" tIns="0" rIns="0" bIns="0" anchor="t" anchorCtr="0" upright="1">
                            <a:spAutoFit/>
                          </wps:bodyPr>
                        </wps:wsp>
                      </wpg:grpSp>
                      <wps:wsp>
                        <wps:cNvPr id="1156" name="Rectangle 3"/>
                        <wps:cNvSpPr>
                          <a:spLocks noChangeArrowheads="1"/>
                        </wps:cNvSpPr>
                        <wps:spPr bwMode="auto">
                          <a:xfrm>
                            <a:off x="176526" y="0"/>
                            <a:ext cx="195575" cy="1396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wps:txbx>
                        <wps:bodyPr rot="0" vert="horz" wrap="none" lIns="0" tIns="0" rIns="0" bIns="0" anchor="t" anchorCtr="0" upright="1">
                          <a:spAutoFit/>
                        </wps:bodyPr>
                      </wps:wsp>
                      <wps:wsp>
                        <wps:cNvPr id="1157" name="Rectangle 4"/>
                        <wps:cNvSpPr>
                          <a:spLocks noChangeArrowheads="1"/>
                        </wps:cNvSpPr>
                        <wps:spPr bwMode="auto">
                          <a:xfrm>
                            <a:off x="1545551" y="20954"/>
                            <a:ext cx="195575" cy="1396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wps:txbx>
                        <wps:bodyPr rot="0" vert="horz" wrap="none" lIns="0" tIns="0" rIns="0" bIns="0" anchor="t" anchorCtr="0" upright="1">
                          <a:spAutoFit/>
                        </wps:bodyPr>
                      </wps:wsp>
                      <wps:wsp>
                        <wps:cNvPr id="1158" name="Rectangle 5"/>
                        <wps:cNvSpPr>
                          <a:spLocks noChangeArrowheads="1"/>
                        </wps:cNvSpPr>
                        <wps:spPr bwMode="auto">
                          <a:xfrm>
                            <a:off x="2922196" y="1905"/>
                            <a:ext cx="195575" cy="1396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66" o:spid="_x0000_s1026" style="position:absolute;left:0;text-align:left;margin-left:0;margin-top:0;width:380.55pt;height:90.8pt;z-index:251660288" coordsize="48328,11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">
                <v:group id="Group 2" o:spid="_x0000_s1027" style="position:absolute;top:1384;width:48328;height:10147" coordorigin=",1384" coordsize="48328,10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6" o:spid="_x0000_s1028" style="position:absolute;left:35185;top:2991;width:13143;height:8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A130F6" w:rsidRDefault="00A130F6" w:rsidP="00A130F6">
                          <w:pPr>
                            <w:rPr>
                              <w:rFonts w:eastAsia="Times New Roman"/>
                            </w:rPr>
                          </w:pPr>
                        </w:p>
                      </w:txbxContent>
                    </v:textbox>
                  </v:rect>
                  <v:rect id="Rectangle 7" o:spid="_x0000_s1029" style="position:absolute;left:35185;top:2991;width:13143;height:8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7c970A&#10;AADaAAAADwAAAGRycy9kb3ducmV2LnhtbERPz2vCMBS+D/wfwhN2m6k7dKUaRQRBhhfdLt4ezTOp&#10;Ji+libX+98tB2PHj+71cj96JgfrYBlYwnxUgiJugWzYKfn92HxWImJA1usCk4EkR1qvJ2xJrHR58&#10;pOGUjMghHGtUYFPqailjY8ljnIWOOHOX0HtMGfZG6h4fOdw7+VkUpfTYcm6w2NHWUnM73b2CFvdn&#10;fXaGzfd1+KoO5RhQW6Xep+NmASLRmP7FL/deK8hb85V8A+Tq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w7c970AAADaAAAADwAAAAAAAAAAAAAAAACYAgAAZHJzL2Rvd25yZXYu&#10;eG1sUEsFBgAAAAAEAAQA9QAAAIIDAAAAAA==&#10;" filled="f">
                    <v:stroke joinstyle="round" endcap="round"/>
                    <v:textbox>
                      <w:txbxContent>
                        <w:p w:rsidR="00A130F6" w:rsidRDefault="00A130F6" w:rsidP="00A130F6">
                          <w:pPr>
                            <w:rPr>
                              <w:rFonts w:eastAsia="Times New Roman"/>
                            </w:rPr>
                          </w:pPr>
                        </w:p>
                      </w:txbxContent>
                    </v:textbox>
                  </v:rect>
                  <v:shape id="Freeform 8" o:spid="_x0000_s1030" style="position:absolute;left:37241;top:4063;width:8206;height:2776;visibility:visible;mso-wrap-style:square;v-text-anchor:top" coordsize="1283,4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Q4hMMA&#10;AADaAAAADwAAAGRycy9kb3ducmV2LnhtbESPUWvCQBCE3wv9D8cW+lYvFZQ29RSRChYL0tQfsOTW&#10;JJrbC3erif/eEwp9HGbmG2a2GFyrLhRi49nA6ygDRVx623BlYP+7fnkDFQXZYuuZDFwpwmL++DDD&#10;3Pqef+hSSKUShGOOBmqRLtc6ljU5jCPfESfv4INDSTJU2gbsE9y1epxlU+2w4bRQY0ermspTcXYG&#10;ljvX776OGwmTYii+T6v9diqfxjw/DcsPUEKD/If/2htr4B3uV9IN0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Q4hMMAAADaAAAADwAAAAAAAAAAAAAAAACYAgAAZHJzL2Rv&#10;d25yZXYueG1sUEsFBgAAAAAEAAQA9QAAAIgDAAAAAA==&#10;" adj="-11796480,,5400" path="m252,431l1216,296v39,-4,67,-38,63,-76c1277,190,1255,165,1225,158v-3,-1,-7,-1,-11,-2l254,16c139,,33,79,16,194,,308,79,415,194,431v19,3,39,3,58,xe" filled="f">
                    <v:stroke joinstyle="round" endcap="round"/>
                    <v:formulas/>
                    <v:path arrowok="t" o:connecttype="custom" o:connectlocs="103073382,176350780;497370033,121113469;523138699,90016335;501051271,64648008;496552051,63829881;103891364,6546933;6544494,79378128;79349991,176350780;103073382,176350780" o:connectangles="0,0,0,0,0,0,0,0,0" textboxrect="0,0,1283,434"/>
                    <v:textbox>
                      <w:txbxContent>
                        <w:p w:rsidR="00A130F6" w:rsidRDefault="00A130F6" w:rsidP="00A130F6">
                          <w:pPr>
                            <w:rPr>
                              <w:rFonts w:eastAsia="Times New Roman"/>
                            </w:rPr>
                          </w:pPr>
                        </w:p>
                      </w:txbxContent>
                    </v:textbox>
                  </v:shape>
                  <v:rect id="Rectangle 9" o:spid="_x0000_s1031" style="position:absolute;left:38664;top:4731;width:515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DL beam</w:t>
                          </w:r>
                        </w:p>
                      </w:txbxContent>
                    </v:textbox>
                  </v:rect>
                  <v:shape id="Freeform 10" o:spid="_x0000_s1032" style="position:absolute;left:37329;top:7243;width:8135;height:2759;visibility:visible;mso-wrap-style:square;v-text-anchor:top" coordsize="1273,4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iwNcMA&#10;AADbAAAADwAAAGRycy9kb3ducmV2LnhtbERPTWvCQBC9F/oflil4qxs9SI1ugi0IHuwhtg14G7Nj&#10;NpqdjdlV03/fLRR6m8f7nGU+2FbcqPeNYwWTcQKCuHK64VrB58f6+QWED8gaW8ek4Js85NnjwxJT&#10;7e5c0G0XahFD2KeowITQpVL6ypBFP3YdceSOrrcYIuxrqXu8x3DbymmSzKTFhmODwY7eDFXn3dUq&#10;eD+b7Wl/uRZladh+zU0x3xxelRo9DasFiEBD+Bf/uTc6zp/A7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9iwNcMAAADbAAAADwAAAAAAAAAAAAAAAACYAgAAZHJzL2Rv&#10;d25yZXYueG1sUEsFBgAAAAAEAAQA9QAAAIgDAAAAAA==&#10;" adj="-11796480,,5400" path="m1070,416r-43,l960,407v-4,-1,-8,2,-9,7c950,418,954,422,958,423r69,9l1070,432v5,,8,-3,8,-8c1078,420,1075,416,1070,416xm881,396l770,380v-5,-1,-9,2,-9,7c760,391,763,395,768,396r111,16c883,412,887,409,888,405v,-5,-3,-9,-7,-9xm691,369l580,353v-5,,-9,3,-10,7c570,364,573,368,577,369r111,16c693,385,697,382,697,378v1,-5,-2,-9,-6,-9xm500,342l389,326v-4,,-8,3,-9,7c380,337,383,341,387,342r111,16c502,358,506,355,507,351v1,-4,-2,-8,-7,-9xm310,315l199,299v-4,,-9,3,-9,7c189,311,192,315,197,315r111,16c312,332,316,328,317,324v,-4,-3,-8,-7,-9xm120,288l66,281r1,l40,273r2,1l21,258r3,3l22,258v-2,-4,-7,-5,-11,-3c7,257,6,262,8,266r1,2c10,269,11,270,12,271r21,16c33,287,34,288,35,288r27,8c63,296,63,296,63,296r54,8c122,305,126,302,126,297v1,-4,-2,-8,-6,-9xm16,191r8,-13l23,180,40,166r-3,1l57,159r-1,l67,157r41,-6c113,151,116,147,115,142v-1,-4,-5,-7,-9,-7l64,142r-11,2c53,144,52,144,51,144r-20,8c31,152,30,153,29,153l12,167v,1,-1,2,-1,2l3,182v-3,4,-1,9,2,11c9,196,14,195,16,191xm187,140l298,124v5,-1,8,-5,7,-9c305,110,300,107,296,108l185,124v-4,1,-7,5,-7,9c179,137,183,140,187,140xm378,112l489,96v4,-1,7,-5,6,-9c495,82,491,79,486,80l375,96v-4,1,-7,5,-6,9c369,110,373,113,378,112xm568,84l679,68v4,,7,-4,7,-9c685,55,681,52,676,52l566,69v-5,,-8,4,-7,9c559,82,563,85,568,84xm758,57l869,41v4,-1,7,-5,7,-10c875,27,871,24,867,25l756,41v-5,,-8,5,-7,9c750,54,754,57,758,57xm948,29r80,-12l1059,16v4,,7,-4,7,-8c1066,3,1062,,1058,r-33,2l946,13v-4,1,-8,5,-7,9c940,27,944,30,948,29xm1133,31r12,4l1143,34r34,21l1176,54r30,27l1205,80r12,16c1219,100,1224,101,1228,98v3,-3,4,-8,2,-11l1218,71v,-1,-1,-1,-1,-1l1187,43v-1,-1,-1,-1,-1,-1l1152,21v-1,-1,-1,-1,-2,-1l1139,16v-4,-2,-9,,-10,5c1127,25,1129,29,1133,31xm1250,165r6,23l1255,187r2,43l1258,228r-6,40l1252,267r-2,4c1249,275,1251,279,1255,281v4,2,9,-1,11,-5l1267,272v,,,-1,,-1l1273,231v,-1,,-1,,-2l1271,186v,,,-1,,-1l1265,161v-1,-4,-5,-7,-9,-6c1252,156,1249,160,1250,165xm1216,339r-24,28l1193,366r-32,24l1162,389r-31,15c1127,406,1125,411,1127,415v2,4,6,5,10,4l1169,404v,-1,1,-1,1,-1l1202,379v1,,1,-1,1,-1l1228,350v3,-3,3,-8,,-11c1225,336,1219,336,1216,339xe" fillcolor="black" strokeweight="0">
                    <v:stroke joinstyle="round"/>
                    <v:formulas/>
                    <v:path arrowok="t" o:connecttype="custom" o:connectlocs="392049675,165955480;419411891,176149381;436972353,169625259;310781013,157800487;362646333,165140045;236863345,143936808;280969317,156985052;204192539,139451594;158044802,139451594;204192539,139451594;77593484,124772478;129458166,132112036;26953223,114578578;17152109,111724234;8984408,105200112;3675178,109277928;14293637,117432921;47781150,123957043;6534289,77880790;16335403,67686889;22869692,64832546;46964444,57901025;21644633,58716460;11842880,62386239;1225059,74211011;76367786,57085590;120882111,44037345;76367786,57085590;202150773,35474315;150694445,42813873;277293500,27727359;231145763,28134758;309555953,23242145;354070278,10193901;309555953,23242145;432479830,6524122;418595184,815435;387149438,11824772;466784049,13863680;492512852,33028009;501497259,39959530;497004736,28542795;470459866,8563030;461067105,8563030;512931786,76657317;513748492,92967942;510481667,110501400;517424309,110908799;519874428,93375340;516607603,65647981;496596383,138228121;474135044,159023960;460250399,169217861;477810861,164324610;501497259,142713335" o:connectangles="0,0,0,0,0,0,0,0,0,0,0,0,0,0,0,0,0,0,0,0,0,0,0,0,0,0,0,0,0,0,0,0,0,0,0,0,0,0,0,0,0,0,0,0,0,0,0,0,0,0,0,0,0,0,0" textboxrect="0,0,1273,432"/>
                    <o:lock v:ext="edit" verticies="t"/>
                    <v:textbox>
                      <w:txbxContent>
                        <w:p w:rsidR="00A130F6" w:rsidRDefault="00A130F6" w:rsidP="00A130F6">
                          <w:pPr>
                            <w:rPr>
                              <w:rFonts w:eastAsia="Times New Roman"/>
                            </w:rPr>
                          </w:pPr>
                        </w:p>
                      </w:txbxContent>
                    </v:textbox>
                  </v:shape>
                  <v:rect id="Rectangle 11" o:spid="_x0000_s1033" style="position:absolute;left:38473;top:7861;width:356;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 xml:space="preserve"> </w:t>
                          </w:r>
                        </w:p>
                      </w:txbxContent>
                    </v:textbox>
                  </v:rect>
                  <v:rect id="Rectangle 12" o:spid="_x0000_s1034" style="position:absolute;left:38841;top:7861;width:5157;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20"/>
                              <w:szCs w:val="20"/>
                            </w:rPr>
                            <w:t>UL beam</w:t>
                          </w:r>
                        </w:p>
                      </w:txbxContent>
                    </v:textbox>
                  </v:rect>
                  <v:shape id="Freeform 13" o:spid="_x0000_s1035" style="position:absolute;top:3337;width:17970;height:5985;visibility:visible;mso-wrap-style:square;v-text-anchor:top" coordsize="4075,13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dWb8A&#10;AADbAAAADwAAAGRycy9kb3ducmV2LnhtbERP24rCMBB9X/Afwgj7tqaKN6pRVOiyLyJWP2BoxjbY&#10;TEoTa/fvNwuCb3M411lve1uLjlpvHCsYjxIQxIXThksF10v2tQThA7LG2jEp+CUP283gY42pdk8+&#10;U5eHUsQQ9ikqqEJoUil9UZFFP3INceRurrUYImxLqVt8xnBby0mSzKVFw7GhwoYOFRX3/GEVaJ0t&#10;Mn/qzPexdPuZuZxqnN2U+hz2uxWIQH14i1/uHx3nT+H/l3i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dN1ZvwAAANsAAAAPAAAAAAAAAAAAAAAAAJgCAABkcnMvZG93bnJl&#10;di54bWxQSwUGAAAAAAQABAD1AAAAhAMAAAAA&#10;" adj="-11796480,,5400" path="m863,1328l3879,457v121,-29,196,-150,168,-271c4024,91,3943,21,3846,13v-12,-1,-24,-1,-36,l680,1c306,,3,302,1,676v-1,373,301,677,675,678c739,1354,802,1346,863,1328xe" filled="f" strokeweight=".5pt">
                    <v:stroke joinstyle="round" endcap="round"/>
                    <v:formulas/>
                    <v:path arrowok="t" o:connecttype="custom" o:connectlocs="167832563,259460903;754370720,89287426;787042633,36340244;747952937,2539817;740952159,2539817;132243476,195371;194478,132074898;131465563,264540536;167832563,259460903" o:connectangles="0,0,0,0,0,0,0,0,0" textboxrect="0,0,4075,1354"/>
                    <v:textbox>
                      <w:txbxContent>
                        <w:p w:rsidR="00A130F6" w:rsidRDefault="00A130F6" w:rsidP="00A130F6">
                          <w:pPr>
                            <w:rPr>
                              <w:rFonts w:eastAsia="Times New Roman"/>
                            </w:rPr>
                          </w:pPr>
                        </w:p>
                      </w:txbxContent>
                    </v:textbox>
                  </v:shape>
                  <v:shape id="Freeform 14" o:spid="_x0000_s1036" style="position:absolute;left:1666;top:3337;width:17923;height:6049;visibility:visible;mso-wrap-style:square;v-text-anchor:top" coordsize="4067,13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7xL8A&#10;AADbAAAADwAAAGRycy9kb3ducmV2LnhtbERPzWqDQBC+F/oOyxRya9aGtojJRlQo9GZN8gCDO1Gp&#10;Oyu7G7Vvny0UepuP73cO+WpGMZPzg2UFL9sEBHFr9cCdgsv54zkF4QOyxtEyKfghD/nx8eGAmbYL&#10;NzSfQidiCPsMFfQhTJmUvu3JoN/aiThyV+sMhghdJ7XDJYabUe6S5F0aHDg29DhR1VP7fboZBTVd&#10;TImVG1+bpi5kmX75oS2U2jytxR5EoDX8i//cnzrOf4PfX+IB8n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vzvEvwAAANsAAAAPAAAAAAAAAAAAAAAAAJgCAABkcnMvZG93bnJl&#10;di54bWxQSwUGAAAAAAQABAD1AAAAhAMAAAAA&#10;" adj="-11796480,,5400" path="m3276,1343r-77,-16l3168,1318v-4,-2,-9,1,-10,5c3157,1327,3159,1332,3164,1333r32,9l3273,1359v4,1,9,-2,10,-6c3284,1348,3281,1344,3276,1343xm3091,1295r-108,-31c2979,1263,2975,1266,2973,1270v-1,4,2,8,6,10l3087,1311v4,1,8,-1,10,-6c3098,1301,3095,1297,3091,1295xm2906,1242r-107,-31c2794,1210,2790,1212,2789,1216v-1,5,1,9,5,10l2902,1257v4,2,9,-1,10,-5c2913,1248,2911,1243,2906,1242xm2722,1189r-108,-31c2610,1156,2605,1159,2604,1163v-1,4,1,9,6,10l2717,1204v5,1,9,-1,10,-5c2728,1194,2726,1190,2722,1189xm2537,1135r-108,-31c2425,1103,2421,1106,2419,1110v-1,4,2,8,6,10l2533,1151v4,1,8,-1,10,-6c2544,1141,2541,1137,2537,1135xm2352,1082r-107,-31c2241,1050,2236,1052,2235,1056v-1,5,1,9,5,10l2348,1097v4,2,9,-1,10,-5c2359,1088,2357,1083,2352,1082xm2168,1029l2060,998v-4,-2,-9,1,-10,5c2049,1007,2051,1012,2056,1013r107,31c2168,1045,2172,1043,2173,1039v2,-5,-1,-9,-5,-10xm1983,975l1875,944v-4,-1,-8,2,-9,6c1864,954,1867,959,1871,960r108,31c1983,992,1987,990,1989,985v1,-4,-2,-8,-6,-10xm1799,922l1691,891v-4,-1,-9,1,-10,5c1680,901,1682,905,1686,906r108,32c1798,939,1803,936,1804,932v1,-4,-1,-9,-5,-10xm1614,869l1506,838v-4,-2,-9,1,-10,5c1495,847,1497,852,1502,853r107,31c1614,885,1618,883,1619,879v2,-5,-1,-9,-5,-10xm1429,815l1322,784v-5,-1,-9,2,-10,6c1310,794,1313,799,1317,800r108,31c1429,832,1433,830,1435,825v1,-4,-2,-8,-6,-10xm1245,762l1137,731v-4,-1,-9,1,-10,6c1126,741,1128,745,1132,746r108,32c1244,779,1249,776,1250,772v1,-4,-1,-9,-5,-10xm1060,709l952,678v-4,-2,-8,1,-10,5c941,687,944,692,948,693r107,31c1060,725,1064,723,1065,719v2,-5,-1,-9,-5,-10xm875,656l768,624v-5,-1,-9,2,-10,6c756,634,759,639,763,640r108,31c875,672,880,670,881,665v1,-4,-1,-8,-6,-9xm691,602l583,571v-4,-1,-9,1,-10,6c572,581,574,585,578,586r108,32c690,619,695,616,696,612v1,-4,-1,-9,-5,-10xm506,549l398,518v-4,-1,-8,1,-10,5c387,527,390,532,394,533r108,31c506,565,510,563,511,559v2,-4,-1,-9,-5,-10xm321,496l214,464v-5,-1,-9,2,-10,6c203,474,205,479,209,480r108,31c321,512,326,510,327,505v1,-4,-1,-8,-6,-9xm140,440l105,419r1,l73,390r1,2l57,370v-2,-3,-7,-4,-11,-1c43,371,42,376,45,380r16,21c61,402,62,402,62,402r33,29c96,432,96,432,96,432r35,22c135,456,140,455,142,451v3,-4,2,-9,-2,-11xm25,301l19,279r,2l16,237r,2l22,194r,2l22,195v2,-4,,-8,-4,-10c13,183,9,185,7,189v,1,,2,,2l1,236c,237,,237,,238r3,44c4,283,4,283,4,283r5,22c11,309,15,312,19,311v4,-1,7,-6,6,-10xm53,125l93,79r-2,1l134,53v4,-2,5,-7,3,-11c135,38,130,37,126,39l82,67v,,-1,1,-2,1l41,114v-3,4,-2,9,1,12c45,129,51,128,53,125xm208,29r8,-2l214,27r36,l318,27v4,,8,-3,8,-8c326,15,322,11,317,11r-67,l214,11v,,-1,1,-1,1l204,14v-5,1,-7,5,-6,10c199,28,203,30,208,29xm398,27r112,c514,27,518,23,518,19v,-5,-4,-8,-8,-8l398,11v-5,,-8,4,-8,8c390,23,393,27,398,27xm590,26r112,c706,26,710,22,710,18v,-5,-4,-8,-8,-8l590,10v-5,,-8,4,-8,8c582,23,585,26,590,26xm782,26l894,25v5,,8,-3,8,-8c902,13,898,9,894,9l782,10v-4,,-8,3,-8,8c774,22,778,26,782,26xm974,25r112,c1091,25,1094,21,1094,17v,-5,-3,-8,-8,-8l974,9v-4,,-8,4,-8,8c966,21,970,25,974,25xm1166,24r113,c1283,24,1287,20,1286,16v,-5,-3,-8,-8,-8l1166,8v-4,,-8,4,-8,8c1158,21,1162,24,1166,24xm1359,24r112,-1c1475,23,1479,20,1479,15v,-4,-4,-8,-8,-8l1359,8v-5,,-8,3,-8,8c1351,20,1354,24,1359,24xm1551,23r112,c1667,22,1671,19,1671,14v,-4,-4,-8,-8,-8l1551,7v-5,,-8,4,-8,8c1543,19,1546,23,1551,23xm1743,22r112,c1860,22,1863,18,1863,14v,-5,-4,-8,-8,-8l1743,6v-5,,-8,4,-8,8c1735,19,1739,22,1743,22xm1935,22r112,-1c2052,21,2055,18,2055,13v,-4,-3,-8,-8,-8l1935,6v-4,,-8,3,-8,8c1927,18,1931,22,1935,22xm2127,21r112,-1c2244,20,2247,17,2247,12v,-4,-3,-8,-8,-8l2127,5v-4,,-8,3,-8,8c2119,17,2123,21,2127,21xm2320,20r112,c2436,20,2440,16,2440,12v,-5,-4,-8,-8,-8l2319,4v-4,,-8,4,-7,8c2312,17,2315,20,2320,20xm2512,20r112,-1c2628,19,2632,16,2632,11v,-4,-4,-8,-8,-8l2512,4v-5,,-8,3,-8,8c2504,16,2507,20,2512,20xm2704,19r112,-1c2820,18,2824,15,2824,10v,-4,-4,-8,-8,-8l2704,3v-5,,-8,3,-8,8c2696,15,2700,19,2704,19xm2896,18r112,c3013,18,3016,14,3016,10v,-5,-3,-8,-8,-8l2896,2v-4,,-8,4,-8,8c2888,15,2892,18,2896,18xm3088,18r112,-1c3205,17,3208,13,3208,9v,-4,-3,-8,-8,-8l3088,1v-4,1,-8,4,-8,9c3080,14,3084,18,3088,18xm3280,17r100,-1l3392,17v5,,8,-3,9,-8c3401,5,3397,1,3393,1l3380,,3280,1v-4,,-8,3,-8,8c3272,13,3276,17,3280,17xm3471,23r45,6l3580,45r-1,c3583,47,3588,45,3589,40v2,-4,,-8,-4,-10l3583,30,3519,14,3474,7v-5,-1,-9,2,-10,7c3464,18,3467,22,3471,23xm3653,74r98,53c3755,129,3760,128,3762,124v2,-4,1,-9,-3,-11l3660,60v-4,-2,-9,-1,-11,3c3647,67,3649,72,3653,74xm3812,176r42,35l3853,210r37,44c3893,258,3898,258,3902,255v3,-3,3,-8,1,-11l3866,199v-1,,-1,,-1,-1l3823,164v-4,-3,-9,-2,-12,1c3809,168,3809,173,3812,176xm3939,315r54,99c3995,418,4000,419,4004,417v4,-2,5,-7,3,-11l3953,308v-2,-4,-7,-6,-11,-4c3939,307,3937,311,3939,315xm4021,486r17,62l4045,595v,4,4,7,9,7c4058,601,4061,597,4060,593r-7,-49l4037,482v-1,-4,-6,-7,-10,-5c4023,478,4020,482,4021,486xm4051,674r,9l4048,751r-4,33c4043,788,4046,793,4050,793v5,1,9,-2,9,-7l4064,752r3,-70l4067,673v,-4,-4,-8,-9,-7c4054,666,4051,670,4051,674xm4027,861r-5,20l4000,943r,-1l3988,964v-2,4,,9,4,11c3995,977,4000,976,4002,972r13,-23c4015,949,4015,949,4015,948r22,-63l4042,865v2,-4,-1,-8,-5,-9c4032,855,4028,857,4027,861xm3950,1035r-12,22l3939,1055r-55,67c3881,1126,3881,1131,3885,1134v3,3,8,2,11,-1l3952,1066v,-1,,-1,1,-2l3964,1042v2,-4,1,-8,-3,-11c3957,1029,3952,1031,3950,1035xm3829,1178r-72,59l3759,1236r-17,10c3738,1248,3736,1253,3738,1257v3,4,7,5,11,3l3766,1250v1,,1,,2,l3839,1190v3,-2,4,-7,1,-11c3837,1176,3832,1175,3829,1178xm3671,1285r-26,14l3646,1299r-62,23l3570,1326v-5,1,-7,5,-6,9c3565,1340,3569,1342,3574,1341r15,-4l3651,1314v1,,1,,1,-1l3679,1299v4,-3,6,-7,3,-11c3680,1284,3675,1282,3671,1285xm3492,1343r-39,6l3385,1352r-2,c3378,1352,3374,1355,3374,1360v,4,3,8,8,8l3386,1368r70,-4l3495,1359v4,-1,7,-5,7,-10c3501,1345,3497,1342,3492,1343xm3303,1347r-12,-1c3287,1346,3283,1350,3282,1354v,4,4,8,8,8l3302,1363v4,,8,-3,8,-7c3310,1351,3307,1347,3303,1347xe" fillcolor="black" strokeweight="0">
                    <v:stroke joinstyle="round"/>
                    <v:formulas/>
                    <v:path arrowok="t" o:connecttype="custom" o:connectlocs="635643070,265659617;578545895,250216352;542617285,239660426;506883020,229299922;470954410,218939418;435026241,208383492;399291976,198022989;363363366,187662485;327434756,177106559;291700491,166745613;255771881,156385109;219843712,145829183;184109447,135468679;148180837,125108176;112252227,114552250;76517962,104191746;40589352,93831242;14177011,76237885;18449946,84252430;3689901,54930167;1359530,36945963;1747778,59622083;26606685,8210411;40395448,5669030;48552187,2150093;99046057,5278184;136334196,5082319;151870738,5082319;151870738,5082319;189158437,4886897;226446577,4691474;263928620,4691474;301216760,4496051;338504459,4300628;375792599,4300628;413080739,4105205;450562782,3909782;487850481,3909782;525138621,3714360;562426761,3518495;599714460,3518495;637002600,195423;695070616,8796679;674096395,4496051;709441972,14465709;750808261,38900633;777609290,81515627;785571685,116311497;780910502,95004221;789261586,147002162;776832353,184338971;784017810,173001353;754304258,219330264;767121739,202323617;731387474,244351899;708082442,253930712;709247627,256667515;657005979,264291215;678174545,262531968;641469438,263313659" o:connectangles="0,0,0,0,0,0,0,0,0,0,0,0,0,0,0,0,0,0,0,0,0,0,0,0,0,0,0,0,0,0,0,0,0,0,0,0,0,0,0,0,0,0,0,0,0,0,0,0,0,0,0,0,0,0,0,0,0,0,0,0" textboxrect="0,0,4067,1368"/>
                    <o:lock v:ext="edit" verticies="t"/>
                    <v:textbox>
                      <w:txbxContent>
                        <w:p w:rsidR="00A130F6" w:rsidRDefault="00A130F6" w:rsidP="00A130F6">
                          <w:pPr>
                            <w:rPr>
                              <w:rFonts w:eastAsia="Times New Roman"/>
                            </w:rPr>
                          </w:pPr>
                        </w:p>
                      </w:txbxContent>
                    </v:textbox>
                  </v:shape>
                  <v:line id="Line 7" o:spid="_x0000_s1037" style="position:absolute;flip:x;visibility:visible;mso-wrap-style:square" from="2333,2035" to="2714,4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0oh8EAAADbAAAADwAAAGRycy9kb3ducmV2LnhtbERPS2sCMRC+F/ofwhS81aQtSFmNIgVB&#10;2kt9HPQ2bMbs4maybEZ39dc3hUJv8/E9Z7YYQqOu1KU6soWXsQFFXEZXs7ew362e30ElQXbYRCYL&#10;N0qwmD8+zLBwsecNXbfiVQ7hVKCFSqQttE5lRQHTOLbEmTvFLqBk2HntOuxzeGj0qzETHbDm3FBh&#10;Sx8VleftJVjwX3w7lIMXc9y1cjGb77fPe2/t6GlYTkEJDfIv/nOvXZ4/gd9f8gF6/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3SiHwQAAANsAAAAPAAAAAAAAAAAAAAAA&#10;AKECAABkcnMvZG93bnJldi54bWxQSwUGAAAAAAQABAD5AAAAjwMAAAAA&#10;" strokeweight=".5pt">
                    <v:stroke endcap="round"/>
                  </v:line>
                  <v:line id="Line 8" o:spid="_x0000_s1038" style="position:absolute;visibility:visible;mso-wrap-style:square" from="3111,2035" to="3508,4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WtOMIAAADbAAAADwAAAGRycy9kb3ducmV2LnhtbERPTWvCQBC9F/wPywi9NRstqI3ZiAgW&#10;TwU10OuQHbNps7Mhu8bUX+8WCr3N431OvhltKwbqfeNYwSxJQRBXTjdcKyjP+5cVCB+QNbaOScEP&#10;edgUk6ccM+1ufKThFGoRQ9hnqMCE0GVS+sqQRZ+4jjhyF9dbDBH2tdQ93mK4beU8TRfSYsOxwWBH&#10;O0PV9+lqFezGr+N+eL8v7x/zsjKvb/XnYrVV6nk6btcgAo3hX/znPug4fwm/v8QDZP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mWtOMIAAADbAAAADwAAAAAAAAAAAAAA&#10;AAChAgAAZHJzL2Rvd25yZXYueG1sUEsFBgAAAAAEAAQA+QAAAJADAAAAAA==&#10;" strokeweight=".5pt">
                    <v:stroke endcap="round"/>
                  </v:line>
                  <v:line id="Line 9" o:spid="_x0000_s1039" style="position:absolute;visibility:visible;mso-wrap-style:square" from="2397,4432" to="3508,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5SsUAAADbAAAADwAAAGRycy9kb3ducmV2LnhtbESPT2vCQBDF74V+h2UK3uqmFtRGVxHB&#10;4qngH+h1yI7ZaHY2ZLcx+umdQ8HbDO/Ne7+ZL3tfq47aWAU28DHMQBEXwVZcGjgeNu9TUDEhW6wD&#10;k4EbRVguXl/mmNtw5R11+1QqCeGYowGXUpNrHQtHHuMwNMSinULrMcnaltq2eJVwX+tRlo21x4ql&#10;wWFDa0fFZf/nDaz7827Tfd8n95/RsXCfX+XveLoyZvDWr2agEvXpaf6/3lrBF1j5RQb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5SsUAAADbAAAADwAAAAAAAAAA&#10;AAAAAAChAgAAZHJzL2Rvd25yZXYueG1sUEsFBgAAAAAEAAQA+QAAAJMDAAAAAA==&#10;" strokeweight=".5pt">
                    <v:stroke endcap="round"/>
                  </v:line>
                  <v:line id="Line 10" o:spid="_x0000_s1040" style="position:absolute;flip:y;visibility:visible;mso-wrap-style:square" from="2333,4432" to="3460,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K89cIAAADbAAAADwAAAGRycy9kb3ducmV2LnhtbERPS0sDMRC+C/0PYQrebFILomvTUgoF&#10;qRf7OOht2EyzSzeTZTPtbv31RhC8zcf3nPlyCI26UpfqyBamEwOKuIyuZm/heNg8PINKguywiUwW&#10;bpRguRjdzbFwsecdXffiVQ7hVKCFSqQttE5lRQHTJLbEmTvFLqBk2HntOuxzeGj0ozFPOmDNuaHC&#10;ltYVlef9JVjw73z7LAcv5uvQysXsPmbb797a+/GwegUlNMi/+M/95vL8F/j9JR+gF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K89cIAAADbAAAADwAAAAAAAAAAAAAA&#10;AAChAgAAZHJzL2Rvd25yZXYueG1sUEsFBgAAAAAEAAQA+QAAAJADAAAAAA==&#10;" strokeweight=".5pt">
                    <v:stroke endcap="round"/>
                  </v:line>
                  <v:line id="Line 11" o:spid="_x0000_s1041" style="position:absolute;visibility:visible;mso-wrap-style:square" from="2444,4083" to="3460,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8cIAAADbAAAADwAAAGRycy9kb3ducmV2LnhtbERPz2vCMBS+D/wfwhN2W1M7cNoZRQod&#10;ngZqweujeWu6NS+libXzrzeHwY4f3+/NbrKdGGnwrWMFiyQFQVw73XKjoDqXLysQPiBr7ByTgl/y&#10;sNvOnjaYa3fjI42n0IgYwj5HBSaEPpfS14Ys+sT1xJH7coPFEOHQSD3gLYbbTmZpupQWW44NBnsq&#10;DNU/p6tVUEzfx3L8uL/dP7OqNq/r5rJc7ZV6nk/7dxCBpvAv/nMftIIsro9f4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8cIAAADbAAAADwAAAAAAAAAAAAAA&#10;AAChAgAAZHJzL2Rvd25yZXYueG1sUEsFBgAAAAAEAAQA+QAAAJADAAAAAA==&#10;" strokeweight=".5pt">
                    <v:stroke endcap="round"/>
                  </v:line>
                  <v:line id="Line 12" o:spid="_x0000_s1042" style="position:absolute;flip:y;visibility:visible;mso-wrap-style:square" from="2397,4083" to="3397,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h6TsQAAADbAAAADwAAAGRycy9kb3ducmV2LnhtbESPzWrDMBCE74W+g9hCbo2UBEpwo4RS&#10;KJT2kr9DelusjWxirYy1iZ08fVUo5DjMzDfMYjWERl2oS3VkC5OxAUVcRlezt7DffTzPQSVBdthE&#10;JgtXSrBaPj4ssHCx5w1dtuJVhnAq0EIl0hZap7KigGkcW+LsHWMXULLsvHYd9hkeGj015kUHrDkv&#10;VNjSe0XlaXsOFvw3Xw/l4MX87Fo5m8169nXrrR09DW+voIQGuYf/25/OwnQCf1/yD9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WHpOxAAAANsAAAAPAAAAAAAAAAAA&#10;AAAAAKECAABkcnMvZG93bnJldi54bWxQSwUGAAAAAAQABAD5AAAAkgMAAAAA&#10;" strokeweight=".5pt">
                    <v:stroke endcap="round"/>
                  </v:line>
                  <v:line id="Line 13" o:spid="_x0000_s1043" style="position:absolute;visibility:visible;mso-wrap-style:square" from="2476,3766" to="3397,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7EHcUAAADbAAAADwAAAGRycy9kb3ducmV2LnhtbESPzWrDMBCE74G+g9hCb4lcF9LUjWyM&#10;IaWnQH4g18XaWm6tlbFUx83TR4FAj8PMfMOsi8l2YqTBt44VPC8SEMS10y03Co6HzXwFwgdkjZ1j&#10;UvBHHor8YbbGTLsz72jch0ZECPsMFZgQ+kxKXxuy6BeuJ47elxsshiiHRuoBzxFuO5kmyVJabDku&#10;GOypMlT/7H+tgmr63m3Gj8vrZZsea/Py1pyWq1Kpp8epfAcRaAr/4Xv7UytIU7h9iT9A5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7EHcUAAADbAAAADwAAAAAAAAAA&#10;AAAAAAChAgAAZHJzL2Rvd25yZXYueG1sUEsFBgAAAAAEAAQA+QAAAJMDAAAAAA==&#10;" strokeweight=".5pt">
                    <v:stroke endcap="round"/>
                  </v:line>
                  <v:line id="Line 14" o:spid="_x0000_s1044" style="position:absolute;flip:y;visibility:visible;mso-wrap-style:square" from="2444,3782" to="3365,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ZBosQAAADbAAAADwAAAGRycy9kb3ducmV2LnhtbESPzWrDMBCE74G+g9hCb4nUBEpxo4RS&#10;KIT0kr9DelusrWxqrYy1iZ08fRUI9DjMzDfMfDmERp2pS3VkC88TA4q4jK5mb+Gw/xy/gkqC7LCJ&#10;TBYulGC5eBjNsXCx5y2dd+JVhnAq0EIl0hZap7KigGkSW+Ls/cQuoGTZee067DM8NHpqzIsOWHNe&#10;qLClj4rK390pWPBffDmWgxfzvW/lZLab2fraW/v0OLy/gRIa5D98b6+chekMbl/yD9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kGixAAAANsAAAAPAAAAAAAAAAAA&#10;AAAAAKECAABkcnMvZG93bnJldi54bWxQSwUGAAAAAAQABAD5AAAAkgMAAAAA&#10;" strokeweight=".5pt">
                    <v:stroke endcap="round"/>
                  </v:line>
                  <v:line id="Line 15" o:spid="_x0000_s1045" style="position:absolute;flip:y;visibility:visible;mso-wrap-style:square" from="2476,3480" to="3317,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Z1sQAAADbAAAADwAAAGRycy9kb3ducmV2LnhtbESPzWrDMBCE74W+g9hCb43UNJTiRAmh&#10;UCjtJT89JLfF2sgm1spYm9jp01eBQI/DzHzDzBZDaNSZulRHtvA8MqCIy+hq9hZ+th9Pb6CSIDts&#10;IpOFCyVYzO/vZli42POazhvxKkM4FWihEmkLrVNZUcA0ii1x9g6xCyhZdl67DvsMD40eG/OqA9ac&#10;Fyps6b2i8rg5BQv+my+7cvBi9ttWTma9evn67a19fBiWU1BCg/yHb+1PZ2E8geuX/AP0/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L9nWxAAAANsAAAAPAAAAAAAAAAAA&#10;AAAAAKECAABkcnMvZG93bnJldi54bWxQSwUGAAAAAAQABAD5AAAAkgMAAAAA&#10;" strokeweight=".5pt">
                    <v:stroke endcap="round"/>
                  </v:line>
                  <v:line id="Line 16" o:spid="_x0000_s1046" style="position:absolute;visibility:visible;mso-wrap-style:square" from="2524,3496" to="3365,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dcacQAAADbAAAADwAAAGRycy9kb3ducmV2LnhtbESPT4vCMBTE7wt+h/AEb2tqZdWtRhHB&#10;ZU+Cf2Cvj+bZdLd5KU2sXT+9EQSPw8z8hlmsOluJlhpfOlYwGiYgiHOnSy4UnI7b9xkIH5A1Vo5J&#10;wT95WC17bwvMtLvyntpDKESEsM9QgQmhzqT0uSGLfuhq4uidXWMxRNkUUjd4jXBbyTRJJtJiyXHB&#10;YE0bQ/nf4WIVbLrf/bb9uk1vu/SUm/Fn8TOZrZUa9Lv1HESgLrzCz/a3VpB+wO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l1xpxAAAANsAAAAPAAAAAAAAAAAA&#10;AAAAAKECAABkcnMvZG93bnJldi54bWxQSwUGAAAAAAQABAD5AAAAkgMAAAAA&#10;" strokeweight=".5pt">
                    <v:stroke endcap="round"/>
                  </v:line>
                  <v:line id="Line 17" o:spid="_x0000_s1047" style="position:absolute;flip:y;visibility:visible;mso-wrap-style:square" from="2524,3226" to="3286,3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HiOsQAAADbAAAADwAAAGRycy9kb3ducmV2LnhtbESPzWrDMBCE74W+g9hCbo3UFEJxo4QQ&#10;KJT2kr9DelusjWxirYy1iZ08fVQo9DjMzDfMbDGERl2oS3VkCy9jA4q4jK5mb2G/+3h+A5UE2WET&#10;mSxcKcFi/vgww8LFnjd02YpXGcKpQAuVSFtoncqKAqZxbImzd4xdQMmy89p12Gd4aPTEmKkOWHNe&#10;qLClVUXlaXsOFvw3Xw/l4MX87Fo5m8369evWWzt6GpbvoIQG+Q//tT+dhckUfr/kH6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seI6xAAAANsAAAAPAAAAAAAAAAAA&#10;AAAAAKECAABkcnMvZG93bnJldi54bWxQSwUGAAAAAAQABAD5AAAAkgMAAAAA&#10;" strokeweight=".5pt">
                    <v:stroke endcap="round"/>
                  </v:line>
                  <v:line id="Line 18" o:spid="_x0000_s1048" style="position:absolute;visibility:visible;mso-wrap-style:square" from="2555,3226" to="3317,3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lnhcMAAADbAAAADwAAAGRycy9kb3ducmV2LnhtbESPT4vCMBTE78J+h/AEb5paQd2uUURQ&#10;PAn+gb0+mrdNd5uX0mRr9dMbQfA4zMxvmMWqs5VoqfGlYwXjUQKCOHe65ELB5bwdzkH4gKyxckwK&#10;buRhtfzoLTDT7spHak+hEBHCPkMFJoQ6k9Lnhiz6kauJo/fjGoshyqaQusFrhNtKpkkylRZLjgsG&#10;a9oYyv9O/1bBpvs9btvdfXY/pJfcTD6L7+l8rdSg362/QATqwjv8au+1gnQGz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JZ4XDAAAA2wAAAA8AAAAAAAAAAAAA&#10;AAAAoQIAAGRycy9kb3ducmV2LnhtbFBLBQYAAAAABAAEAPkAAACRAwAAAAA=&#10;" strokeweight=".5pt">
                    <v:stroke endcap="round"/>
                  </v:line>
                  <v:line id="Line 19" o:spid="_x0000_s1049" style="position:absolute;visibility:visible;mso-wrap-style:square" from="2587,2988" to="3286,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bz98IAAADbAAAADwAAAGRycy9kb3ducmV2LnhtbERPz2vCMBS+D/wfwhN2W1M7cNoZRQod&#10;ngZqweujeWu6NS+libXzrzeHwY4f3+/NbrKdGGnwrWMFiyQFQVw73XKjoDqXLysQPiBr7ByTgl/y&#10;sNvOnjaYa3fjI42n0IgYwj5HBSaEPpfS14Ys+sT1xJH7coPFEOHQSD3gLYbbTmZpupQWW44NBnsq&#10;DNU/p6tVUEzfx3L8uL/dP7OqNq/r5rJc7ZV6nk/7dxCBpvAv/nMftIIsjo1f4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Zbz98IAAADbAAAADwAAAAAAAAAAAAAA&#10;AAChAgAAZHJzL2Rvd25yZXYueG1sUEsFBgAAAAAEAAQA+QAAAJADAAAAAA==&#10;" strokeweight=".5pt">
                    <v:stroke endcap="round"/>
                  </v:line>
                  <v:line id="Line 20" o:spid="_x0000_s1050" style="position:absolute;flip:y;visibility:visible;mso-wrap-style:square" from="2555,2988" to="3238,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52SMQAAADbAAAADwAAAGRycy9kb3ducmV2LnhtbESPzWrDMBCE74W+g9hCb43UFELrRAmh&#10;UCjtJT89JLfF2sgm1spYm9jp01eBQI/DzHzDzBZDaNSZulRHtvA8MqCIy+hq9hZ+th9Pr6CSIDts&#10;IpOFCyVYzO/vZli42POazhvxKkM4FWihEmkLrVNZUcA0ii1x9g6xCyhZdl67DvsMD40eGzPRAWvO&#10;CxW29F5RedycggX/zZddOXgx+20rJ7NevXz99tY+PgzLKSihQf7Dt/anszB+g+uX/AP0/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nZIxAAAANsAAAAPAAAAAAAAAAAA&#10;AAAAAKECAABkcnMvZG93bnJldi54bWxQSwUGAAAAAAQABAD5AAAAkgMAAAAA&#10;" strokeweight=".5pt">
                    <v:stroke endcap="round"/>
                  </v:line>
                  <v:line id="Line 21" o:spid="_x0000_s1051" style="position:absolute;visibility:visible;mso-wrap-style:square" from="2619,2781" to="3238,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pLMEAAADbAAAADwAAAGRycy9kb3ducmV2LnhtbERPz2vCMBS+D/wfwhN2m6ktOO2MIkJl&#10;J0En7Pponk1n81Ka2Hb+9ctB2PHj+73ejrYRPXW+dqxgPktAEJdO11wpuHwVb0sQPiBrbByTgl/y&#10;sN1MXtaYazfwifpzqEQMYZ+jAhNCm0vpS0MW/cy1xJG7us5iiLCrpO5wiOG2kWmSLKTFmmODwZb2&#10;hsrb+W4V7MefU9EfHu+PY3opTbaqvhfLnVKv03H3ASLQGP7FT/enVpDF9fFL/AF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OWkswQAAANsAAAAPAAAAAAAAAAAAAAAA&#10;AKECAABkcnMvZG93bnJldi54bWxQSwUGAAAAAAQABAD5AAAAjwMAAAAA&#10;" strokeweight=".5pt">
                    <v:stroke endcap="round"/>
                  </v:line>
                  <v:line id="Line 22" o:spid="_x0000_s1052" style="position:absolute;flip:y;visibility:visible;mso-wrap-style:square" from="2587,2781" to="3206,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Hsk8QAAADbAAAADwAAAGRycy9kb3ducmV2LnhtbESPT2sCMRTE74V+h/AKvdVEhSJbo4hQ&#10;KPZS/xzs7bF5Zhc3L8vm6a799E2h4HGYmd8w8+UQGnWlLtWRLYxHBhRxGV3N3sJh//4yA5UE2WET&#10;mSzcKMFy8fgwx8LFnrd03YlXGcKpQAuVSFtoncqKAqZRbImzd4pdQMmy89p12Gd4aPTEmFcdsOa8&#10;UGFL64rK8+4SLPhPvh3LwYv53rdyMduv6eant/b5aVi9gRIa5B7+b384C9Mx/H3JP0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geyTxAAAANsAAAAPAAAAAAAAAAAA&#10;AAAAAKECAABkcnMvZG93bnJldi54bWxQSwUGAAAAAAQABAD5AAAAkgMAAAAA&#10;" strokeweight=".5pt">
                    <v:stroke endcap="round"/>
                  </v:line>
                  <v:line id="Line 23" o:spid="_x0000_s1053" style="position:absolute;visibility:visible;mso-wrap-style:square" from="2651,2575" to="3206,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OTysYAAADcAAAADwAAAGRycy9kb3ducmV2LnhtbESPT2vCQBDF70K/wzIFb7ppCmpTVxHB&#10;0pPgH+h1yE6zabOzIbuN0U/fOQjeZnhv3vvNcj34RvXUxTqwgZdpBoq4DLbmysD5tJssQMWEbLEJ&#10;TAauFGG9ehotsbDhwgfqj6lSEsKxQAMupbbQOpaOPMZpaIlF+w6dxyRrV2nb4UXCfaPzLJtpjzVL&#10;g8OWto7K3+OfN7Adfg67/uM2v+3zc+le36qv2WJjzPh52LyDSjSkh/l+/WkFPxdaeUYm0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jk8rGAAAA3AAAAA8AAAAAAAAA&#10;AAAAAAAAoQIAAGRycy9kb3ducmV2LnhtbFBLBQYAAAAABAAEAPkAAACUAwAAAAA=&#10;" strokeweight=".5pt">
                    <v:stroke endcap="round"/>
                  </v:line>
                  <v:line id="Line 24" o:spid="_x0000_s1054" style="position:absolute;flip:y;visibility:visible;mso-wrap-style:square" from="2619,2575" to="3190,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RxssMAAADcAAAADwAAAGRycy9kb3ducmV2LnhtbERPS0sDMRC+C/6HMII3m1ih6LZpKYIg&#10;eunDQ3sbNtPs0s1k2Uy7W3+9KRS8zcf3nNliCI06U5fqyBaeRwYUcRldzd7Cz/bj6RVUEmSHTWSy&#10;cKEEi/n93QwLF3te03kjXuUQTgVaqETaQutUVhQwjWJLnLlD7AJKhp3XrsM+h4dGj42Z6IA154YK&#10;W3qvqDxuTsGC/+bLrhy8mP22lZNZr16+fntrHx+G5RSU0CD/4pv70+X54ze4PpMv0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EcbLDAAAA3AAAAA8AAAAAAAAAAAAA&#10;AAAAoQIAAGRycy9kb3ducmV2LnhtbFBLBQYAAAAABAAEAPkAAACRAwAAAAA=&#10;" strokeweight=".5pt">
                    <v:stroke endcap="round"/>
                  </v:line>
                  <v:line id="Line 25" o:spid="_x0000_s1055" style="position:absolute;visibility:visible;mso-wrap-style:square" from="2667,2400" to="3190,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wJEcUAAADcAAAADwAAAGRycy9kb3ducmV2LnhtbESPT2vCQBDF74V+h2UK3uqmCv6JriKC&#10;xVNBK/Q6ZMdsbHY2ZLcx+umdQ8HbDO/Ne79Zrntfq47aWAU28DHMQBEXwVZcGjh9795noGJCtlgH&#10;JgM3irBevb4sMbfhygfqjqlUEsIxRwMupSbXOhaOPMZhaIhFO4fWY5K1LbVt8SrhvtajLJtojxVL&#10;g8OGto6K3+OfN7DtL4dd93mf3r9Gp8KN5+XPZLYxZvDWbxagEvXpaf6/3lvBHwu+PCMT6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MwJEcUAAADcAAAADwAAAAAAAAAA&#10;AAAAAAChAgAAZHJzL2Rvd25yZXYueG1sUEsFBgAAAAAEAAQA+QAAAJMDAAAAAA==&#10;" strokeweight=".5pt">
                    <v:stroke endcap="round"/>
                  </v:line>
                  <v:line id="Line 26" o:spid="_x0000_s1056" style="position:absolute;flip:y;visibility:visible;mso-wrap-style:square" from="2651,2400" to="3159,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racIAAADcAAAADwAAAGRycy9kb3ducmV2LnhtbERPS2sCMRC+F/ofwhR6q4kKRbZGEaFQ&#10;7KU+DvY2bMbs4maybEZ37a9vCgVv8/E9Z74cQqOu1KU6soXxyIAiLqOr2Vs47N9fZqCSIDtsIpOF&#10;GyVYLh4f5li42POWrjvxKodwKtBCJdIWWqeyooBpFFvizJ1iF1Ay7Lx2HfY5PDR6YsyrDlhzbqiw&#10;pXVF5Xl3CRb8J9+O5eDFfO9buZjt13Tz01v7/DSs3kAJDXIX/7s/XJ4/HcPfM/kCv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racIAAADcAAAADwAAAAAAAAAAAAAA&#10;AAChAgAAZHJzL2Rvd25yZXYueG1sUEsFBgAAAAAEAAQA+QAAAJADAAAAAA==&#10;" strokeweight=".5pt">
                    <v:stroke endcap="round"/>
                  </v:line>
                  <v:rect id="Rectangle 35" o:spid="_x0000_s1057" style="position:absolute;left:3397;top:1575;width:206;height: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textbox>
                      <w:txbxContent>
                        <w:p w:rsidR="00A130F6" w:rsidRDefault="00A130F6" w:rsidP="00A130F6">
                          <w:pPr>
                            <w:rPr>
                              <w:rFonts w:eastAsia="Times New Roman"/>
                            </w:rPr>
                          </w:pPr>
                        </w:p>
                      </w:txbxContent>
                    </v:textbox>
                  </v:rect>
                  <v:rect id="Rectangle 36" o:spid="_x0000_s1058" style="position:absolute;left:3397;top:1575;width:206;height: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Qz8AA&#10;AADcAAAADwAAAGRycy9kb3ducmV2LnhtbERPTWvCQBC9F/wPywjemk0qlBpdJQhFj20qnofsJBvM&#10;zobsmsR/7xYKvc3jfc7uMNtOjDT41rGCLElBEFdOt9wouPx8vn6A8AFZY+eYFDzIw2G/eNlhrt3E&#10;3zSWoRExhH2OCkwIfS6lrwxZ9InriSNXu8FiiHBopB5wiuG2k29p+i4tthwbDPZ0NFTdyrtV8JXa&#10;61Rmx/N4a9xUnDbGm9ootVrOxRZEoDn8i//cZx3nr9fw+0y8QO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pQz8AAAADcAAAADwAAAAAAAAAAAAAAAACYAgAAZHJzL2Rvd25y&#10;ZXYueG1sUEsFBgAAAAAEAAQA9QAAAIUDAAAAAA==&#10;" filled="f" strokeweight=".5pt">
                    <v:stroke joinstyle="round" endcap="round"/>
                    <v:textbox>
                      <w:txbxContent>
                        <w:p w:rsidR="00A130F6" w:rsidRDefault="00A130F6" w:rsidP="00A130F6">
                          <w:pPr>
                            <w:rPr>
                              <w:rFonts w:eastAsia="Times New Roman"/>
                            </w:rPr>
                          </w:pPr>
                        </w:p>
                      </w:txbxContent>
                    </v:textbox>
                  </v:rect>
                  <v:line id="Line 29" o:spid="_x0000_s1059" style="position:absolute;visibility:visible;mso-wrap-style:square" from="2682,2242" to="3159,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PEsQAAADcAAAADwAAAGRycy9kb3ducmV2LnhtbERPTWvCQBC9C/0PyxS86UYt0aauIoKl&#10;p0JSweuQnWZTs7Mhu8Y0v75bKPQ2j/c52/1gG9FT52vHChbzBARx6XTNlYLzx2m2AeEDssbGMSn4&#10;Jg/73cNki5l2d86pL0IlYgj7DBWYENpMSl8asujnriWO3KfrLIYIu0rqDu8x3DZymSSptFhzbDDY&#10;0tFQeS1uVsFx+MpP/eu4Ht+X59KsnqtLujkoNX0cDi8gAg3hX/znftNx/uoJfp+JF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9w8SxAAAANwAAAAPAAAAAAAAAAAA&#10;AAAAAKECAABkcnMvZG93bnJldi54bWxQSwUGAAAAAAQABAD5AAAAkgMAAAAA&#10;" strokeweight=".5pt">
                    <v:stroke endcap="round"/>
                  </v:line>
                  <v:line id="Line 30" o:spid="_x0000_s1060" style="position:absolute;flip:y;visibility:visible;mso-wrap-style:square" from="2667,2242" to="3143,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DtasMAAADcAAAADwAAAGRycy9kb3ducmV2LnhtbERPS0sDMRC+C/6HMII3m2ipyLZpKYIg&#10;eunDQ3sbNtPs0s1k2Uy7W3+9KRS8zcf3nNliCI06U5fqyBaeRwYUcRldzd7Cz/bj6Q1UEmSHTWSy&#10;cKEEi/n93QwLF3te03kjXuUQTgVaqETaQutUVhQwjWJLnLlD7AJKhp3XrsM+h4dGvxjzqgPWnBsq&#10;bOm9ovK4OQUL/psvu3LwYvbbVk5mvRp//fbWPj4MyykooUH+xTf3p8vzxxO4PpMv0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Q7WrDAAAA3AAAAA8AAAAAAAAAAAAA&#10;AAAAoQIAAGRycy9kb3ducmV2LnhtbFBLBQYAAAAABAAEAPkAAACRAwAAAAA=&#10;" strokeweight=".5pt">
                    <v:stroke endcap="round"/>
                  </v:line>
                  <v:line id="Line 31" o:spid="_x0000_s1061" style="position:absolute;visibility:visible;mso-wrap-style:square" from="2714,2099" to="3143,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k0/sIAAADcAAAADwAAAGRycy9kb3ducmV2LnhtbERPS4vCMBC+L/gfwgje1lSF6naNIoKy&#10;J8EH7HVoZptqMylNrF1/vREEb/PxPWe+7GwlWmp86VjBaJiAIM6dLrlQcDpuPmcgfEDWWDkmBf/k&#10;Ybnofcwx0+7Ge2oPoRAxhH2GCkwIdSalzw1Z9ENXE0fuzzUWQ4RNIXWDtxhuKzlOklRaLDk2GKxp&#10;bSi/HK5Wwbo77zft9j6978an3Ey+it90tlJq0O9W3yACdeEtfrl/dJw/SeH5TLx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k0/sIAAADcAAAADwAAAAAAAAAAAAAA&#10;AAChAgAAZHJzL2Rvd25yZXYueG1sUEsFBgAAAAAEAAQA+QAAAJADAAAAAA==&#10;" strokeweight=".5pt">
                    <v:stroke endcap="round"/>
                  </v:line>
                  <v:line id="Line 32" o:spid="_x0000_s1062" style="position:absolute;flip:y;visibility:visible;mso-wrap-style:square" from="2682,2099" to="3111,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7WhsMAAADcAAAADwAAAGRycy9kb3ducmV2LnhtbERPS0sDMRC+C/6HMII3m2ihyrZpKYIg&#10;eunDQ3sbNtPs0s1k2Uy7W3+9KRS8zcf3nNliCI06U5fqyBaeRwYUcRldzd7Cz/bj6Q1UEmSHTWSy&#10;cKEEi/n93QwLF3te03kjXuUQTgVaqETaQutUVhQwjWJLnLlD7AJKhp3XrsM+h4dGvxgz0QFrzg0V&#10;tvReUXncnIIF/82XXTl4MfttKyezXo2/fntrHx+G5RSU0CD/4pv70+X541e4PpMv0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O1obDAAAA3AAAAA8AAAAAAAAAAAAA&#10;AAAAoQIAAGRycy9kb3ducmV2LnhtbFBLBQYAAAAABAAEAPkAAACRAwAAAAA=&#10;" strokeweight=".5pt">
                    <v:stroke endcap="round"/>
                  </v:line>
                  <v:shape id="Freeform 41" o:spid="_x0000_s1063" style="position:absolute;left:2222;top:1575;width:206;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Zjz8MA&#10;AADcAAAADwAAAGRycy9kb3ducmV2LnhtbESPQW/CMAyF70j7D5EncYN0TBqoEBAaqrQT0oAfYBrT&#10;ljVOSTJa/v18mMTN1nt+7/NqM7hW3SnExrOBt2kGirj0tuHKwOlYTBagYkK22HomAw+KsFm/jFaY&#10;W9/zN90PqVISwjFHA3VKXa51LGtyGKe+Ixbt4oPDJGuotA3YS7hr9SzLPrTDhqWhxo4+ayp/Dr/O&#10;gLs+ZkXYnuc3vh0LXux6u9/1xoxfh+0SVKIhPc3/119W8N+FVp6RCf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Zjz8MAAADcAAAADwAAAAAAAAAAAAAAAACYAgAAZHJzL2Rv&#10;d25yZXYueG1sUEsFBgAAAAAEAAQA9QAAAIgDAAAAAA==&#10;" adj="-11796480,,5400" path="m1,53r12,l13,,,,1,53xe" fillcolor="black" stroked="f">
                    <v:stroke joinstyle="round"/>
                    <v:formulas/>
                    <v:path arrowok="t" o:connecttype="custom" o:connectlocs="2521011,133569869;32763619,133569869;32763619,0;0,0;2521011,133569869" o:connectangles="0,0,0,0,0" textboxrect="0,0,13,53"/>
                    <v:textbox>
                      <w:txbxContent>
                        <w:p w:rsidR="00A130F6" w:rsidRDefault="00A130F6" w:rsidP="00A130F6">
                          <w:pPr>
                            <w:rPr>
                              <w:rFonts w:eastAsia="Times New Roman"/>
                            </w:rPr>
                          </w:pPr>
                        </w:p>
                      </w:txbxContent>
                    </v:textbox>
                  </v:shape>
                  <v:shape id="Freeform 42" o:spid="_x0000_s1064" style="position:absolute;left:2222;top:1575;width:206;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TWQsAA&#10;AADcAAAADwAAAGRycy9kb3ducmV2LnhtbERP3WrCMBS+H/gO4QjeraktyKxGGcLQu83aBzg0x6Yu&#10;OSlNpt3bL4PB7s7H93u2+8lZcacx9J4VLLMcBHHrdc+dguby9vwCIkRkjdYzKfimAPvd7GmLlfYP&#10;PtO9jp1IIRwqVGBiHCopQ2vIYcj8QJy4qx8dxgTHTuoRHyncWVnk+Uo67Dk1GBzoYKj9rL+cAntz&#10;8mwuNTaMx4/38oRXW6yUWsyn1w2ISFP8F/+5TzrNL9fw+0y6QO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TWQsAAAADcAAAADwAAAAAAAAAAAAAAAACYAgAAZHJzL2Rvd25y&#10;ZXYueG1sUEsFBgAAAAAEAAQA9QAAAIUDAAAAAA==&#10;" adj="-11796480,,5400" path="m1,53r12,l13,,,,1,53xe" filled="f" strokeweight=".5pt">
                    <v:stroke joinstyle="round" endcap="round"/>
                    <v:formulas/>
                    <v:path arrowok="t" o:connecttype="custom" o:connectlocs="2521011,133569869;32763619,133569869;32763619,0;0,0;2521011,133569869" o:connectangles="0,0,0,0,0" textboxrect="0,0,13,53"/>
                    <v:textbox>
                      <w:txbxContent>
                        <w:p w:rsidR="00A130F6" w:rsidRDefault="00A130F6" w:rsidP="00A130F6">
                          <w:pPr>
                            <w:rPr>
                              <w:rFonts w:eastAsia="Times New Roman"/>
                            </w:rPr>
                          </w:pPr>
                        </w:p>
                      </w:txbxContent>
                    </v:textbox>
                  </v:shape>
                  <v:rect id="Rectangle 43" o:spid="_x0000_s1065" style="position:absolute;left:2809;top:1670;width:207;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q7ccA&#10;AADcAAAADwAAAGRycy9kb3ducmV2LnhtbESPQW/CMAyF70j7D5GRdoMUxBAUAhqTJu0yabAd4GYa&#10;01Y0Tpdk0O3Xzwckbrbe83ufl+vONepCIdaeDYyGGSjiwtuaSwNfn6+DGaiYkC02nsnAL0VYrx56&#10;S8ytv/KWLrtUKgnhmKOBKqU21zoWFTmMQ98Si3bywWGSNZTaBrxKuGv0OMum2mHN0lBhSy8VFefd&#10;jzOwmc823x8Tfv/bHg902B/PT+OQGfPY754XoBJ16W6+Xb9ZwZ8IvjwjE+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H6u3HAAAA3AAAAA8AAAAAAAAAAAAAAAAAmAIAAGRy&#10;cy9kb3ducmV2LnhtbFBLBQYAAAAABAAEAPUAAACMAwAAAAA=&#10;" fillcolor="black" stroked="f">
                    <v:textbox>
                      <w:txbxContent>
                        <w:p w:rsidR="00A130F6" w:rsidRDefault="00A130F6" w:rsidP="00A130F6">
                          <w:pPr>
                            <w:rPr>
                              <w:rFonts w:eastAsia="Times New Roman"/>
                            </w:rPr>
                          </w:pPr>
                        </w:p>
                      </w:txbxContent>
                    </v:textbox>
                  </v:rect>
                  <v:rect id="Rectangle 44" o:spid="_x0000_s1066" style="position:absolute;left:2809;top:1670;width:207;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YXsAA&#10;AADcAAAADwAAAGRycy9kb3ducmV2LnhtbERPTWuDQBC9F/Iflgn01qyWUBrjJgQh1GNqS8+DO7oS&#10;d1bcjZp/3w0UepvH+5z8uNheTDT6zrGCdJOAIK6d7rhV8P11fnkH4QOyxt4xKbiTh+Nh9ZRjpt3M&#10;nzRVoRUxhH2GCkwIQyalrw1Z9Bs3EEeucaPFEOHYSj3iHMNtL1+T5E1a7Dg2GByoMFRfq5tVcEns&#10;z1ylRTldWzefPnbGm8Yo9bxeTnsQgZbwL/5zlzrO36bweCZe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IYXsAAAADcAAAADwAAAAAAAAAAAAAAAACYAgAAZHJzL2Rvd25y&#10;ZXYueG1sUEsFBgAAAAAEAAQA9QAAAIUDAAAAAA==&#10;" filled="f" strokeweight=".5pt">
                    <v:stroke joinstyle="round" endcap="round"/>
                    <v:textbox>
                      <w:txbxContent>
                        <w:p w:rsidR="00A130F6" w:rsidRDefault="00A130F6" w:rsidP="00A130F6">
                          <w:pPr>
                            <w:rPr>
                              <w:rFonts w:eastAsia="Times New Roman"/>
                            </w:rPr>
                          </w:pPr>
                        </w:p>
                      </w:txbxContent>
                    </v:textbox>
                  </v:rect>
                  <v:line id="Line 37" o:spid="_x0000_s1067" style="position:absolute;flip:x;visibility:visible;mso-wrap-style:square" from="16144,2035" to="16525,4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8GY8MAAADcAAAADwAAAGRycy9kb3ducmV2LnhtbERPS0sDMRC+C/6HMII3m1iLyLZpKYIg&#10;eunDQ3sbNtPs0s1k2Uy7W3+9KRS8zcf3nNliCI06U5fqyBaeRwYUcRldzd7Cz/bj6Q1UEmSHTWSy&#10;cKEEi/n93QwLF3te03kjXuUQTgVaqETaQutUVhQwjWJLnLlD7AJKhp3XrsM+h4dGj4151QFrzg0V&#10;tvReUXncnIIF/82XXTl4MfttKyezXr18/fbWPj4MyykooUH+xTf3p8vzJ2O4PpMv0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BmPDAAAA3AAAAA8AAAAAAAAAAAAA&#10;AAAAoQIAAGRycy9kb3ducmV2LnhtbFBLBQYAAAAABAAEAPkAAACRAwAAAAA=&#10;" strokeweight=".5pt">
                    <v:stroke endcap="round"/>
                  </v:line>
                  <v:line id="Line 38" o:spid="_x0000_s1068" style="position:absolute;visibility:visible;mso-wrap-style:square" from="16922,2035" to="17319,4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jkG8QAAADcAAAADwAAAGRycy9kb3ducmV2LnhtbERPTWvCQBC9C/0PyxS86UYt0aauIoKl&#10;p0JSweuQnWZTs7Mhu8Y0v75bKPQ2j/c52/1gG9FT52vHChbzBARx6XTNlYLzx2m2AeEDssbGMSn4&#10;Jg/73cNki5l2d86pL0IlYgj7DBWYENpMSl8asujnriWO3KfrLIYIu0rqDu8x3DZymSSptFhzbDDY&#10;0tFQeS1uVsFx+MpP/eu4Ht+X59KsnqtLujkoNX0cDi8gAg3hX/znftNx/tMKfp+JF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GOQbxAAAANwAAAAPAAAAAAAAAAAA&#10;AAAAAKECAABkcnMvZG93bnJldi54bWxQSwUGAAAAAAQABAD5AAAAkgMAAAAA&#10;" strokeweight=".5pt">
                    <v:stroke endcap="round"/>
                  </v:line>
                  <v:line id="Line 39" o:spid="_x0000_s1069" style="position:absolute;visibility:visible;mso-wrap-style:square" from="16208,4432" to="17319,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8b8QAAADcAAAADwAAAGRycy9kb3ducmV2LnhtbERPS2vCQBC+F/oflin0Vje1wWp0FQmk&#10;9FTwAb0O2TEbm50N2W2S+uu7guBtPr7nrDajbURPna8dK3idJCCIS6drrhQcD8XLHIQPyBobx6Tg&#10;jzxs1o8PK8y0G3hH/T5UIoawz1CBCaHNpPSlIYt+4lriyJ1cZzFE2FVSdzjEcNvIaZLMpMWaY4PB&#10;lnJD5c/+1yrIx/Ou6D8u75ev6bE0b4vqezbfKvX8NG6XIAKN4S6+uT91nJ+mcH0mXi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8XxvxAAAANwAAAAPAAAAAAAAAAAA&#10;AAAAAKECAABkcnMvZG93bnJldi54bWxQSwUGAAAAAAQABAD5AAAAkgMAAAAA&#10;" strokeweight=".5pt">
                    <v:stroke endcap="round"/>
                  </v:line>
                  <v:line id="Line 40" o:spid="_x0000_s1070" style="position:absolute;flip:y;visibility:visible;mso-wrap-style:square" from="16144,4432" to="17272,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aeF8MAAADcAAAADwAAAGRycy9kb3ducmV2LnhtbERPS0sDMRC+C/6HMII3m6i1lG3TIoIg&#10;erGPQ3sbNtPs4maybKbdrb++EYTe5uN7znw5hEadqEt1ZAuPIwOKuIyuZm9hu3l/mIJKguywiUwW&#10;zpRgubi9mWPhYs8rOq3FqxzCqUALlUhbaJ3KigKmUWyJM3eIXUDJsPPaddjn8NDoJ2MmOmDNuaHC&#10;lt4qKn/Wx2DBf/F5Vw5ezH7TytGsvp8/f3tr7++G1xkooUGu4n/3h8vzxy/w90y+QC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WnhfDAAAA3AAAAA8AAAAAAAAAAAAA&#10;AAAAoQIAAGRycy9kb3ducmV2LnhtbFBLBQYAAAAABAAEAPkAAACRAwAAAAA=&#10;" strokeweight=".5pt">
                    <v:stroke endcap="round"/>
                  </v:line>
                  <v:line id="Line 41" o:spid="_x0000_s1071" style="position:absolute;visibility:visible;mso-wrap-style:square" from="16240,4083" to="17272,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9Hg8MAAADcAAAADwAAAGRycy9kb3ducmV2LnhtbERPS4vCMBC+L/gfwgh7W1NdqW41iggu&#10;ngQfsNehGZvuNpPSxNr11xtB8DYf33Pmy85WoqXGl44VDAcJCOLc6ZILBafj5mMKwgdkjZVjUvBP&#10;HpaL3tscM+2uvKf2EAoRQ9hnqMCEUGdS+tyQRT9wNXHkzq6xGCJsCqkbvMZwW8lRkqTSYsmxwWBN&#10;a0P53+FiFay73/2m/b5NbrvRKTefX8VPOl0p9d7vVjMQgbrwEj/dWx3nj1N4PBMv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vR4PDAAAA3AAAAA8AAAAAAAAAAAAA&#10;AAAAoQIAAGRycy9kb3ducmV2LnhtbFBLBQYAAAAABAAEAPkAAACRAwAAAAA=&#10;" strokeweight=".5pt">
                    <v:stroke endcap="round"/>
                  </v:line>
                  <v:line id="Line 42" o:spid="_x0000_s1072" style="position:absolute;flip:y;visibility:visible;mso-wrap-style:square" from="16208,4083" to="17208,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il+8MAAADcAAAADwAAAGRycy9kb3ducmV2LnhtbERPS0sDMRC+C/6HMII3m6jFlm3TIoIg&#10;erGPQ3sbNtPs4maybKbdrb++EYTe5uN7znw5hEadqEt1ZAuPIwOKuIyuZm9hu3l/mIJKguywiUwW&#10;zpRgubi9mWPhYs8rOq3FqxzCqUALlUhbaJ3KigKmUWyJM3eIXUDJsPPaddjn8NDoJ2NedMCac0OF&#10;Lb1VVP6sj8GC/+Lzrhy8mP2mlaNZfT9//vbW3t8NrzNQQoNcxf/uD5fnjyfw90y+QC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IpfvDAAAA3AAAAA8AAAAAAAAAAAAA&#10;AAAAoQIAAGRycy9kb3ducmV2LnhtbFBLBQYAAAAABAAEAPkAAACRAwAAAAA=&#10;" strokeweight=".5pt">
                    <v:stroke endcap="round"/>
                  </v:line>
                  <v:line id="Line 43" o:spid="_x0000_s1073" style="position:absolute;visibility:visible;mso-wrap-style:square" from="16287,3766" to="17208,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x2asYAAADcAAAADwAAAGRycy9kb3ducmV2LnhtbESPQWvCQBCF74X+h2UK3uqmWqyNriKC&#10;0lPBVOh1yI7ZaHY2ZLcx+us7h0JvM7w3732zXA++UT11sQ5s4GWcgSIug625MnD82j3PQcWEbLEJ&#10;TAZuFGG9enxYYm7DlQ/UF6lSEsIxRwMupTbXOpaOPMZxaIlFO4XOY5K1q7Tt8CrhvtGTLJtpjzVL&#10;g8OWto7KS/HjDWyH82HX7+9v98/JsXTT9+p7Nt8YM3oaNgtQiYb0b/67/rCC/yq08oxMo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8dmrGAAAA3AAAAA8AAAAAAAAA&#10;AAAAAAAAoQIAAGRycy9kb3ducmV2LnhtbFBLBQYAAAAABAAEAPkAAACUAwAAAAA=&#10;" strokeweight=".5pt">
                    <v:stroke endcap="round"/>
                  </v:line>
                  <v:line id="Line 44" o:spid="_x0000_s1074" style="position:absolute;flip:y;visibility:visible;mso-wrap-style:square" from="16240,3782" to="17176,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uUEsMAAADcAAAADwAAAGRycy9kb3ducmV2LnhtbERPS0sDMRC+C/6HMII3m6hF2m3TIoIg&#10;erGPQ3sbNtPs4maybKbdrb++EYTe5uN7znw5hEadqEt1ZAuPIwOKuIyuZm9hu3l/mIBKguywiUwW&#10;zpRgubi9mWPhYs8rOq3FqxzCqUALlUhbaJ3KigKmUWyJM3eIXUDJsPPaddjn8NDoJ2NedMCac0OF&#10;Lb1VVP6sj8GC/+Lzrhy8mP2mlaNZfT9//vbW3t8NrzNQQoNcxf/uD5fnj6fw90y+QC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lBLDAAAA3AAAAA8AAAAAAAAAAAAA&#10;AAAAoQIAAGRycy9kb3ducmV2LnhtbFBLBQYAAAAABAAEAPkAAACRAwAAAAA=&#10;" strokeweight=".5pt">
                    <v:stroke endcap="round"/>
                  </v:line>
                  <v:line id="Line 45" o:spid="_x0000_s1075" style="position:absolute;flip:y;visibility:visible;mso-wrap-style:square" from="16287,3480" to="17129,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bHvcUAAADdAAAADwAAAGRycy9kb3ducmV2LnhtbESPQUsDQQyF70L/w5CCNztTBSlrp0WE&#10;gujFth70Fnbi7OJOZtlJu1t/vTkI3hLey3tf1tspdeZMQ2kze1guHBjiOoeWo4f34+5mBaYIcsAu&#10;M3m4UIHtZna1xirkkfd0Pkg0GsKlQg+NSF9ZW+qGEpZF7olV+8pDQtF1iDYMOGp46uytc/c2Ycva&#10;0GBPTw3V34dT8hBf+fJRT1Hc57GXk9u/3b38jN5fz6fHBzBCk/yb/66fg+K7lfLrNzqC3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bHvcUAAADdAAAADwAAAAAAAAAA&#10;AAAAAAChAgAAZHJzL2Rvd25yZXYueG1sUEsFBgAAAAAEAAQA+QAAAJMDAAAAAA==&#10;" strokeweight=".5pt">
                    <v:stroke endcap="round"/>
                  </v:line>
                  <v:line id="Line 46" o:spid="_x0000_s1076" style="position:absolute;visibility:visible;mso-wrap-style:square" from="16335,3496" to="17176,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rob8MAAADdAAAADwAAAGRycy9kb3ducmV2LnhtbERPS4vCMBC+L/gfwgje1lQFt1ajiKB4&#10;WvABXodmbKrNpDSxVn/9ZmFhb/PxPWex6mwlWmp86VjBaJiAIM6dLrlQcD5tP1MQPiBrrByTghd5&#10;WC17HwvMtHvygdpjKEQMYZ+hAhNCnUnpc0MW/dDVxJG7usZiiLAppG7wGcNtJcdJMpUWS44NBmva&#10;GMrvx4dVsOluh227e3+9v8fn3ExmxWWarpUa9Lv1HESgLvyL/9x7Hecn6Qh+v4kn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a6G/DAAAA3QAAAA8AAAAAAAAAAAAA&#10;AAAAoQIAAGRycy9kb3ducmV2LnhtbFBLBQYAAAAABAAEAPkAAACRAwAAAAA=&#10;" strokeweight=".5pt">
                    <v:stroke endcap="round"/>
                  </v:line>
                  <v:line id="Line 47" o:spid="_x0000_s1077" style="position:absolute;flip:y;visibility:visible;mso-wrap-style:square" from="16335,3226" to="17097,3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j8UcMAAADdAAAADwAAAGRycy9kb3ducmV2LnhtbERPS2sCMRC+F/ofwhS81aQWimyNIkKh&#10;tBdfB3sbNmN2cTNZNqO7+utNodDbfHzPmS2G0KgLdamObOFlbEARl9HV7C3sdx/PU1BJkB02kcnC&#10;lRIs5o8PMyxc7HlDl614lUM4FWihEmkLrVNZUcA0ji1x5o6xCygZdl67DvscHho9MeZNB6w5N1TY&#10;0qqi8rQ9Bwv+m6+HcvBifnatnM1m/fp1660dPQ3Ld1BCg/yL/9yfLs830wn8fpNP0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I/FHDAAAA3QAAAA8AAAAAAAAAAAAA&#10;AAAAoQIAAGRycy9kb3ducmV2LnhtbFBLBQYAAAAABAAEAPkAAACRAwAAAAA=&#10;" strokeweight=".5pt">
                    <v:stroke endcap="round"/>
                  </v:line>
                  <v:line id="Line 48" o:spid="_x0000_s1078" style="position:absolute;visibility:visible;mso-wrap-style:square" from="16367,3226" to="17129,3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Tg8MAAADdAAAADwAAAGRycy9kb3ducmV2LnhtbERPS4vCMBC+C/6HMMLeNFVBazWKCC57&#10;WvABXodmbKrNpDSxdv31m4UFb/PxPWe16WwlWmp86VjBeJSAIM6dLrlQcD7thykIH5A1Vo5JwQ95&#10;2Kz7vRVm2j35QO0xFCKGsM9QgQmhzqT0uSGLfuRq4shdXWMxRNgUUjf4jOG2kpMkmUmLJccGgzXt&#10;DOX348Mq2HW3w779fM1f35NzbqaL4jJLt0p9DLrtEkSgLrzF/+4vHecn6RT+vokn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E04PDAAAA3QAAAA8AAAAAAAAAAAAA&#10;AAAAoQIAAGRycy9kb3ducmV2LnhtbFBLBQYAAAAABAAEAPkAAACRAwAAAAA=&#10;" strokeweight=".5pt">
                    <v:stroke endcap="round"/>
                  </v:line>
                  <v:line id="Line 49" o:spid="_x0000_s1079" style="position:absolute;visibility:visible;mso-wrap-style:square" from="16398,2988" to="17097,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1L98MAAADdAAAADwAAAGRycy9kb3ducmV2LnhtbERPS4vCMBC+L/gfwix4W9PVRbvVKCIo&#10;e1rwAXsdmrGpNpPSxFr99RtB8DYf33Nmi85WoqXGl44VfA4SEMS50yUXCg779UcKwgdkjZVjUnAj&#10;D4t5722GmXZX3lK7C4WIIewzVGBCqDMpfW7Ioh+4mjhyR9dYDBE2hdQNXmO4reQwScbSYsmxwWBN&#10;K0P5eXexClbdabtuN/fJ/Xd4yM3ou/gbp0ul+u/dcgoiUBde4qf7R8f5SfoFj2/iC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tS/fDAAAA3QAAAA8AAAAAAAAAAAAA&#10;AAAAoQIAAGRycy9kb3ducmV2LnhtbFBLBQYAAAAABAAEAPkAAACRAwAAAAA=&#10;" strokeweight=".5pt">
                    <v:stroke endcap="round"/>
                  </v:line>
                  <v:line id="Line 50" o:spid="_x0000_s1080" style="position:absolute;flip:y;visibility:visible;mso-wrap-style:square" from="16367,2988" to="17049,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FkJcMAAADdAAAADwAAAGRycy9kb3ducmV2LnhtbERPTUvDQBC9C/6HZQRvdlfFUmK3QQRB&#10;9GIbD3obstNNaHY2ZCdN6q93BaG3ebzPWZdz6NSRhtRGtnC7MKCI6+ha9hY+q5ebFagkyA67yGTh&#10;RAnKzeXFGgsXJ97ScSde5RBOBVpoRPpC61Q3FDAtYk+cuX0cAkqGg9duwCmHh07fGbPUAVvODQ32&#10;9NxQfdiNwYJ/59NXPXsx31Uvo9l+3L/9TNZeX81Pj6CEZjmL/92vLs83qwf4+yafo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ZCXDAAAA3QAAAA8AAAAAAAAAAAAA&#10;AAAAoQIAAGRycy9kb3ducmV2LnhtbFBLBQYAAAAABAAEAPkAAACRAwAAAAA=&#10;" strokeweight=".5pt">
                    <v:stroke endcap="round"/>
                  </v:line>
                  <v:line id="Line 51" o:spid="_x0000_s1081" style="position:absolute;visibility:visible;mso-wrap-style:square" from="16430,2781" to="17049,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NwG8MAAADdAAAADwAAAGRycy9kb3ducmV2LnhtbERPTWvCQBC9C/0PyxS86aYKMY2uIoLS&#10;U0Eb6HXITrOx2dmQXWPqr+8Kgrd5vM9ZbQbbiJ46XztW8DZNQBCXTtdcKSi+9pMMhA/IGhvHpOCP&#10;PGzWL6MV5tpd+Uj9KVQihrDPUYEJoc2l9KUhi37qWuLI/bjOYoiwq6Tu8BrDbSNnSZJKizXHBoMt&#10;7QyVv6eLVbAbzsd9f7gtbp+zojTz9+o7zbZKjV+H7RJEoCE8xQ/3h47zkyyF+zfxBL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zcBvDAAAA3QAAAA8AAAAAAAAAAAAA&#10;AAAAoQIAAGRycy9kb3ducmV2LnhtbFBLBQYAAAAABAAEAPkAAACRAwAAAAA=&#10;" strokeweight=".5pt">
                    <v:stroke endcap="round"/>
                  </v:line>
                  <v:line id="Line 52" o:spid="_x0000_s1082" style="position:absolute;flip:y;visibility:visible;mso-wrap-style:square" from="16398,2781" to="17018,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9fycMAAADdAAAADwAAAGRycy9kb3ducmV2LnhtbERPTUvDQBC9C/6HZQRvdlcFW2K3QQRB&#10;9GIbD3obstNNaHY2ZCdN6q93BaG3ebzPWZdz6NSRhtRGtnC7MKCI6+ha9hY+q5ebFagkyA67yGTh&#10;RAnKzeXFGgsXJ97ScSde5RBOBVpoRPpC61Q3FDAtYk+cuX0cAkqGg9duwCmHh07fGfOgA7acGxrs&#10;6bmh+rAbgwX/zqevevZivqteRrP9uH/7may9vpqfHkEJzXIW/7tfXZ5vVkv4+yafo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X8nDAAAA3QAAAA8AAAAAAAAAAAAA&#10;AAAAoQIAAGRycy9kb3ducmV2LnhtbFBLBQYAAAAABAAEAPkAAACRAwAAAAA=&#10;" strokeweight=".5pt">
                    <v:stroke endcap="round"/>
                  </v:line>
                  <v:line id="Line 53" o:spid="_x0000_s1083" style="position:absolute;visibility:visible;mso-wrap-style:square" from="16446,2575" to="17018,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B8sYAAADdAAAADwAAAGRycy9kb3ducmV2LnhtbESPQWvCQBCF74X+h2UKvdVNFWwaXUUE&#10;paeCGuh1yI7ZaHY2ZLcx9dd3DoXeZnhv3vtmuR59qwbqYxPYwOskA0VcBdtwbaA87V5yUDEhW2wD&#10;k4EfirBePT4ssbDhxgcajqlWEsKxQAMupa7QOlaOPMZJ6IhFO4feY5K1r7Xt8SbhvtXTLJtrjw1L&#10;g8OOto6q6/HbG9iOl8Nu2N/f7p/TsnKz9/prnm+MeX4aNwtQicb0b/67/rCCn+WCK9/ICHr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gQfLGAAAA3QAAAA8AAAAAAAAA&#10;AAAAAAAAoQIAAGRycy9kb3ducmV2LnhtbFBLBQYAAAAABAAEAPkAAACUAwAAAAA=&#10;" strokeweight=".5pt">
                    <v:stroke endcap="round"/>
                  </v:line>
                  <v:line id="Line 54" o:spid="_x0000_s1084" style="position:absolute;flip:y;visibility:visible;mso-wrap-style:square" from="16430,2575" to="17002,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xuIMMAAADdAAAADwAAAGRycy9kb3ducmV2LnhtbERPTWsCMRC9F/wPYQRvNbFCsatRilAQ&#10;e6naQ3sbNmN26WaybEZ37a9vCoXe5vE+Z7UZQqOu1KU6soXZ1IAiLqOr2Vt4P73cL0AlQXbYRCYL&#10;N0qwWY/uVli42POBrkfxKodwKtBCJdIWWqeyooBpGlvizJ1jF1Ay7Lx2HfY5PDT6wZhHHbDm3FBh&#10;S9uKyq/jJVjwr3z7KAcv5vPUysUc3ub7797ayXh4XoISGuRf/OfeuTzfLJ7g95t8g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sbiDDAAAA3QAAAA8AAAAAAAAAAAAA&#10;AAAAoQIAAGRycy9kb3ducmV2LnhtbFBLBQYAAAAABAAEAPkAAACRAwAAAAA=&#10;" strokeweight=".5pt">
                    <v:stroke endcap="round"/>
                  </v:line>
                  <v:line id="Line 55" o:spid="_x0000_s1085" style="position:absolute;visibility:visible;mso-wrap-style:square" from="16478,2400" to="17002,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bKccAAADdAAAADwAAAGRycy9kb3ducmV2LnhtbESPzWvCQBDF74X+D8sUvNVNLfiRuooI&#10;lp4EP8DrkJ1mo9nZkN3G6F/fOQjeZnhv3vvNfNn7WnXUxiqwgY9hBoq4CLbi0sDxsHmfgooJ2WId&#10;mAzcKMJy8foyx9yGK++o26dSSQjHHA24lJpc61g48hiHoSEW7Te0HpOsbalti1cJ97UeZdlYe6xY&#10;Ghw2tHZUXPZ/3sC6P+823fd9ct+OjoX7nJWn8XRlzOCtX32BStSnp/lx/WMFP5sJv3wjI+jF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z9spxwAAAN0AAAAPAAAAAAAA&#10;AAAAAAAAAKECAABkcnMvZG93bnJldi54bWxQSwUGAAAAAAQABAD5AAAAlQMAAAAA&#10;" strokeweight=".5pt">
                    <v:stroke endcap="round"/>
                  </v:line>
                  <v:line id="Line 56" o:spid="_x0000_s1086" style="position:absolute;flip:y;visibility:visible;mso-wrap-style:square" from="16446,2400" to="16970,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P0+8MAAADdAAAADwAAAGRycy9kb3ducmV2LnhtbERPTUvDQBC9C/6HZQRvdrcKUtNuggiC&#10;6MU2HvQ2ZKebYHY2ZKdN6q93BaG3ebzP2VRz6NWRxtRFtrBcGFDETXQdewsf9fPNClQSZId9ZLJw&#10;ogRVeXmxwcLFibd03IlXOYRTgRZakaHQOjUtBUyLOBBnbh/HgJLh6LUbccrhode3xtzrgB3nhhYH&#10;emqp+d4dggX/xqfPZvZivupBDmb7fvf6M1l7fTU/rkEJzXIW/7tfXJ5vHpbw900+Q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D9PvDAAAA3QAAAA8AAAAAAAAAAAAA&#10;AAAAoQIAAGRycy9kb3ducmV2LnhtbFBLBQYAAAAABAAEAPkAAACRAwAAAAA=&#10;" strokeweight=".5pt">
                    <v:stroke endcap="round"/>
                  </v:line>
                  <v:rect id="Rectangle 65" o:spid="_x0000_s1087" style="position:absolute;left:17208;top:1575;width:206;height: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TgsQA&#10;AADdAAAADwAAAGRycy9kb3ducmV2LnhtbERPS2sCMRC+F/ofwhR6q4lLW3Q1Si0UvBR8HfQ2bsbd&#10;xc1km0Rd/fWNUOhtPr7njKedbcSZfKgda+j3FAjiwpmaSw2b9dfLAESIyAYbx6ThSgGmk8eHMebG&#10;XXhJ51UsRQrhkKOGKsY2lzIUFVkMPdcSJ+7gvMWYoC+l8XhJ4baRmVLv0mLNqaHClj4rKo6rk9Uw&#10;Gw5mP4tX/r4t9zvabffHt8wrrZ+fuo8RiEhd/Bf/uecmzVfDDO7fpBPk5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O04LEAAAA3QAAAA8AAAAAAAAAAAAAAAAAmAIAAGRycy9k&#10;b3ducmV2LnhtbFBLBQYAAAAABAAEAPUAAACJAwAAAAA=&#10;" fillcolor="black" stroked="f">
                    <v:textbox>
                      <w:txbxContent>
                        <w:p w:rsidR="00A130F6" w:rsidRDefault="00A130F6" w:rsidP="00A130F6">
                          <w:pPr>
                            <w:rPr>
                              <w:rFonts w:eastAsia="Times New Roman"/>
                            </w:rPr>
                          </w:pPr>
                        </w:p>
                      </w:txbxContent>
                    </v:textbox>
                  </v:rect>
                  <v:rect id="Rectangle 66" o:spid="_x0000_s1088" style="position:absolute;left:17208;top:1575;width:206;height: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pBL8A&#10;AADdAAAADwAAAGRycy9kb3ducmV2LnhtbERPTYvCMBC9L/gfwgje1kSFZa1GEUH06HbF89CMTbGZ&#10;lCa29d8bYWFv83ifs94OrhYdtaHyrGE2VSCIC28qLjVcfg+f3yBCRDZYeyYNTwqw3Yw+1pgZ3/MP&#10;dXksRQrhkKEGG2OTSRkKSw7D1DfEibv51mFMsC2labFP4a6Wc6W+pMOKU4PFhvaWinv+cBrOyl37&#10;fLY/dffS97vj0gZ7s1pPxsNuBSLSEP/Ff+6TSfPVcgHvb9IJ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BekEvwAAAN0AAAAPAAAAAAAAAAAAAAAAAJgCAABkcnMvZG93bnJl&#10;di54bWxQSwUGAAAAAAQABAD1AAAAhAMAAAAA&#10;" filled="f" strokeweight=".5pt">
                    <v:stroke joinstyle="round" endcap="round"/>
                    <v:textbox>
                      <w:txbxContent>
                        <w:p w:rsidR="00A130F6" w:rsidRDefault="00A130F6" w:rsidP="00A130F6">
                          <w:pPr>
                            <w:rPr>
                              <w:rFonts w:eastAsia="Times New Roman"/>
                            </w:rPr>
                          </w:pPr>
                        </w:p>
                      </w:txbxContent>
                    </v:textbox>
                  </v:rect>
                  <v:line id="Line 59" o:spid="_x0000_s1089" style="position:absolute;visibility:visible;mso-wrap-style:square" from="16494,2242" to="16970,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dKsMAAADdAAAADwAAAGRycy9kb3ducmV2LnhtbERPS4vCMBC+C/sfwix403RVXK1GEUHx&#10;tOAD9jo0Y1NtJqXJ1uqv3wiCt/n4njNftrYUDdW+cKzgq5+AIM6cLjhXcDpuehMQPiBrLB2Tgjt5&#10;WC4+OnNMtbvxnppDyEUMYZ+iAhNClUrpM0MWfd9VxJE7u9piiLDOpa7xFsNtKQdJMpYWC44NBita&#10;G8quhz+rYN1e9ptm+/h+/AxOmRlO89/xZKVU97NdzUAEasNb/HLvdJyfTEfw/Cae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3SrDAAAA3QAAAA8AAAAAAAAAAAAA&#10;AAAAoQIAAGRycy9kb3ducmV2LnhtbFBLBQYAAAAABAAEAPkAAACRAwAAAAA=&#10;" strokeweight=".5pt">
                    <v:stroke endcap="round"/>
                  </v:line>
                  <v:line id="Line 60" o:spid="_x0000_s1090" style="position:absolute;flip:y;visibility:visible;mso-wrap-style:square" from="16478,2242" to="16954,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jy+MMAAADdAAAADwAAAGRycy9kb3ducmV2LnhtbERPS0sDMRC+C/6HMII3m6hU2m3TIoIg&#10;erGPQ3sbNtPs4maybKbdrb++EYTe5uN7znw5hEadqEt1ZAuPIwOKuIyuZm9hu3l/mIBKguywiUwW&#10;zpRgubi9mWPhYs8rOq3FqxzCqUALlUhbaJ3KigKmUWyJM3eIXUDJsPPaddjn8NDoJ2NedMCac0OF&#10;Lb1VVP6sj8GC/+Lzrhy8mP2mlaNZfT9//vbW3t8NrzNQQoNcxf/uD5fnm+kY/r7JJ+jF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48vjDAAAA3QAAAA8AAAAAAAAAAAAA&#10;AAAAoQIAAGRycy9kb3ducmV2LnhtbFBLBQYAAAAABAAEAPkAAACRAwAAAAA=&#10;" strokeweight=".5pt">
                    <v:stroke endcap="round"/>
                  </v:line>
                  <v:line id="Line 61" o:spid="_x0000_s1091" style="position:absolute;visibility:visible;mso-wrap-style:square" from="16525,2099" to="16954,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rmxsMAAADdAAAADwAAAGRycy9kb3ducmV2LnhtbERPS4vCMBC+L/gfwgje1lSFrlajiKB4&#10;WvABXodmbKrNpDSxVn/9ZmFhb/PxPWex6mwlWmp86VjBaJiAIM6dLrlQcD5tP6cgfEDWWDkmBS/y&#10;sFr2PhaYaffkA7XHUIgYwj5DBSaEOpPS54Ys+qGriSN3dY3FEGFTSN3gM4bbSo6TJJUWS44NBmva&#10;GMrvx4dVsOluh227e3+9v8fn3ExmxSWdrpUa9Lv1HESgLvyL/9x7HecnsxR+v4kn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q5sbDAAAA3QAAAA8AAAAAAAAAAAAA&#10;AAAAoQIAAGRycy9kb3ducmV2LnhtbFBLBQYAAAAABAAEAPkAAACRAwAAAAA=&#10;" strokeweight=".5pt">
                    <v:stroke endcap="round"/>
                  </v:line>
                  <v:line id="Line 62" o:spid="_x0000_s1092" style="position:absolute;flip:y;visibility:visible;mso-wrap-style:square" from="16494,2099" to="16922,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bJFMMAAADdAAAADwAAAGRycy9kb3ducmV2LnhtbERPS0sDMRC+C/6HMII3m6hQ223TIoIg&#10;erGPQ3sbNtPs4maybKbdrb++EYTe5uN7znw5hEadqEt1ZAuPIwOKuIyuZm9hu3l/mIBKguywiUwW&#10;zpRgubi9mWPhYs8rOq3FqxzCqUALlUhbaJ3KigKmUWyJM3eIXUDJsPPaddjn8NDoJ2PGOmDNuaHC&#10;lt4qKn/Wx2DBf/F5Vw5ezH7TytGsvp8/f3tr7++G1xkooUGu4n/3h8vzzfQF/r7JJ+jF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myRTDAAAA3QAAAA8AAAAAAAAAAAAA&#10;AAAAoQIAAGRycy9kb3ducmV2LnhtbFBLBQYAAAAABAAEAPkAAACRAwAAAAA=&#10;" strokeweight=".5pt">
                    <v:stroke endcap="round"/>
                  </v:line>
                  <v:shape id="Freeform 71" o:spid="_x0000_s1093" style="position:absolute;left:16033;top:1575;width:207;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zjMQA&#10;AADdAAAADwAAAGRycy9kb3ducmV2LnhtbESPzW7CQAyE75X6DitX4lY25QA0ZUGoKBInJH4ewM26&#10;SSDrDbsLCW+PD5V6szXjmc+L1eBadacQG88GPsYZKOLS24YrA6dj8T4HFROyxdYzGXhQhNXy9WWB&#10;ufU97+l+SJWSEI45GqhT6nKtY1mTwzj2HbFovz44TLKGStuAvYS7Vk+ybKodNiwNNXb0XVN5Odyc&#10;AXd+TIqw/pld+XoseL7p7W7TGzN6G9ZfoBIN6d/8d721gp99Cq58IyPo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fs4zEAAAA3QAAAA8AAAAAAAAAAAAAAAAAmAIAAGRycy9k&#10;b3ducmV2LnhtbFBLBQYAAAAABAAEAPUAAACJAwAAAAA=&#10;" adj="-11796480,,5400" path="m1,53r12,l13,,,,1,53xe" fillcolor="black" stroked="f">
                    <v:stroke joinstyle="round"/>
                    <v:formulas/>
                    <v:path arrowok="t" o:connecttype="custom" o:connectlocs="2521011,133569869;32763619,133569869;32763619,0;0,0;2521011,133569869" o:connectangles="0,0,0,0,0" textboxrect="0,0,13,53"/>
                    <v:textbox>
                      <w:txbxContent>
                        <w:p w:rsidR="00A130F6" w:rsidRDefault="00A130F6" w:rsidP="00A130F6">
                          <w:pPr>
                            <w:rPr>
                              <w:rFonts w:eastAsia="Times New Roman"/>
                            </w:rPr>
                          </w:pPr>
                        </w:p>
                      </w:txbxContent>
                    </v:textbox>
                  </v:shape>
                  <v:shape id="Freeform 72" o:spid="_x0000_s1094" style="position:absolute;left:16033;top:1575;width:207;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FkjMEA&#10;AADdAAAADwAAAGRycy9kb3ducmV2LnhtbERP3WrCMBS+H+wdwhl4N1MVyqxGEUHWu83qAxyaY9Mt&#10;OSlN1ta3N4PB7s7H93u2+8lZMVAfWs8KFvMMBHHtdcuNguvl9PoGIkRkjdYzKbhTgP3u+WmLhfYj&#10;n2moYiNSCIcCFZgYu0LKUBtyGOa+I07czfcOY4J9I3WPYwp3Vi6zLJcOW04NBjs6Gqq/qx+nwH45&#10;eTaXCq+M758fqxJvdpkrNXuZDhsQkab4L/5zlzrNz9Zr+P0mnS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BZIzBAAAA3QAAAA8AAAAAAAAAAAAAAAAAmAIAAGRycy9kb3du&#10;cmV2LnhtbFBLBQYAAAAABAAEAPUAAACGAwAAAAA=&#10;" adj="-11796480,,5400" path="m1,53r12,l13,,,,1,53xe" filled="f" strokeweight=".5pt">
                    <v:stroke joinstyle="round" endcap="round"/>
                    <v:formulas/>
                    <v:path arrowok="t" o:connecttype="custom" o:connectlocs="2521011,133569869;32763619,133569869;32763619,0;0,0;2521011,133569869" o:connectangles="0,0,0,0,0" textboxrect="0,0,13,53"/>
                    <v:textbox>
                      <w:txbxContent>
                        <w:p w:rsidR="00A130F6" w:rsidRDefault="00A130F6" w:rsidP="00A130F6">
                          <w:pPr>
                            <w:rPr>
                              <w:rFonts w:eastAsia="Times New Roman"/>
                            </w:rPr>
                          </w:pPr>
                        </w:p>
                      </w:txbxContent>
                    </v:textbox>
                  </v:shape>
                  <v:shape id="Freeform 73" o:spid="_x0000_s1095" style="position:absolute;left:16621;top:1670;width:206;height:826;visibility:visible;mso-wrap-style:square;v-text-anchor:top" coordsize="13,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3MQA&#10;AADdAAAADwAAAGRycy9kb3ducmV2LnhtbESPzU7DMAzH75N4h8hI3La0Q0KjNJ0QH6PjxtgDWI1p&#10;uzVOlYSuvD0+IHGz5f/Hz+V2doOaKMTes4F8lYEibrztuTVw/HxdbkDFhGxx8EwGfijCtrpalFhY&#10;f+EPmg6pVRLCsUADXUpjoXVsOnIYV34kltuXDw6TrKHVNuBFwt2g11l2px32LA0djvTUUXM+fDsp&#10;4Xtd357q9fvztG/zYfcSdm9HY26u58cHUInm9C/+c9dW8PNM+OUbGUF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EPtzEAAAA3QAAAA8AAAAAAAAAAAAAAAAAmAIAAGRycy9k&#10;b3ducmV2LnhtbFBLBQYAAAAABAAEAPUAAACJAwAAAAA=&#10;" adj="-11796480,,5400" path="m1,52r12,l13,,,,1,52xe" fillcolor="black" stroked="f">
                    <v:stroke joinstyle="round"/>
                    <v:formulas/>
                    <v:path arrowok="t" o:connecttype="custom" o:connectlocs="2521011,131048125;32763619,131048125;32763619,0;0,0;2521011,131048125" o:connectangles="0,0,0,0,0" textboxrect="0,0,13,52"/>
                    <v:textbox>
                      <w:txbxContent>
                        <w:p w:rsidR="00A130F6" w:rsidRDefault="00A130F6" w:rsidP="00A130F6">
                          <w:pPr>
                            <w:rPr>
                              <w:rFonts w:eastAsia="Times New Roman"/>
                            </w:rPr>
                          </w:pPr>
                        </w:p>
                      </w:txbxContent>
                    </v:textbox>
                  </v:shape>
                  <v:shape id="Freeform 74" o:spid="_x0000_s1096" style="position:absolute;left:16621;top:1670;width:206;height:826;visibility:visible;mso-wrap-style:square;v-text-anchor:top" coordsize="13,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B0MIA&#10;AADdAAAADwAAAGRycy9kb3ducmV2LnhtbERPTWsCMRC9F/wPYQQvpSZrYZGtUUSQeitqCx6HzTS7&#10;dTNZklS3/94UBG/zeJ+zWA2uExcKsfWsoZgqEMS1Ny1bDZ/H7cscREzIBjvPpOGPIqyWo6cFVsZf&#10;eU+XQ7Iih3CsUEOTUl9JGeuGHMap74kz9+2Dw5RhsNIEvOZw18mZUqV02HJuaLCnTUP1+fDrNPif&#10;k/3Ylu/ls5x90TG8nq0qldaT8bB+A5FoSA/x3b0zeX6hCvj/Jp8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6QHQwgAAAN0AAAAPAAAAAAAAAAAAAAAAAJgCAABkcnMvZG93&#10;bnJldi54bWxQSwUGAAAAAAQABAD1AAAAhwMAAAAA&#10;" adj="-11796480,,5400" path="m1,52r12,l13,,,,1,52xe" filled="f" strokeweight=".5pt">
                    <v:stroke joinstyle="round" endcap="round"/>
                    <v:formulas/>
                    <v:path arrowok="t" o:connecttype="custom" o:connectlocs="2521011,131048125;32763619,131048125;32763619,0;0,0;2521011,131048125" o:connectangles="0,0,0,0,0" textboxrect="0,0,13,52"/>
                    <v:textbox>
                      <w:txbxContent>
                        <w:p w:rsidR="00A130F6" w:rsidRDefault="00A130F6" w:rsidP="00A130F6">
                          <w:pPr>
                            <w:rPr>
                              <w:rFonts w:eastAsia="Times New Roman"/>
                            </w:rPr>
                          </w:pPr>
                        </w:p>
                      </w:txbxContent>
                    </v:textbox>
                  </v:shape>
                  <v:shape id="Freeform 75" o:spid="_x0000_s1097" style="position:absolute;left:15430;top:3305;width:17923;height:6049;visibility:visible;mso-wrap-style:square;v-text-anchor:top" coordsize="4067,13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8xsMA&#10;AADdAAAADwAAAGRycy9kb3ducmV2LnhtbERPTWsCMRC9F/wPYQQvpSYubNGtUbQi2GNVkN6GzbhZ&#10;upksm1RXf31TKHibx/uc+bJ3jbhQF2rPGiZjBYK49KbmSsPxsH2ZgggR2WDjmTTcKMByMXiaY2H8&#10;lT/pso+VSCEcCtRgY2wLKUNpyWEY+5Y4cWffOYwJdpU0HV5TuGtkptSrdFhzarDY0rul8nv/4zR8&#10;2c2dc3XO7/i8nm3bcPrI8pPWo2G/egMRqY8P8b97Z9L8icrg75t0gl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i8xsMAAADdAAAADwAAAAAAAAAAAAAAAACYAgAAZHJzL2Rv&#10;d25yZXYueG1sUEsFBgAAAAAEAAQA9QAAAIgDAAAAAA==&#10;" adj="-11796480,,5400" path="m3277,1343r-77,-15l3169,1319v-4,-2,-9,1,-10,5c3158,1328,3160,1333,3164,1334r33,9l3274,1359v5,1,9,-2,10,-6c3285,1349,3282,1344,3277,1343xm3092,1296r-108,-31c2980,1264,2975,1266,2974,1271v-1,4,1,8,6,10l3087,1312v5,1,9,-1,10,-6c3099,1302,3096,1298,3092,1296xm2907,1243r-108,-31c2795,1211,2791,1213,2790,1217v-2,5,1,9,5,10l2903,1258v4,2,8,-1,10,-5c2914,1249,2911,1244,2907,1243xm2723,1190r-108,-31c2611,1157,2606,1160,2605,1164v-1,4,1,9,5,10l2718,1205v4,1,9,-1,10,-5c2729,1195,2727,1191,2723,1190xm2538,1136r-108,-31c2426,1104,2422,1106,2420,1111v-1,4,2,8,6,10l2533,1152v5,1,9,-1,10,-6c2545,1142,2542,1138,2538,1136xm2353,1083r-107,-31c2241,1051,2237,1053,2236,1057v-2,5,1,9,5,10l2349,1098v4,2,9,-1,10,-5c2360,1089,2358,1084,2353,1083xm2169,1030l2061,999v-4,-2,-9,1,-10,5c2050,1008,2052,1013,2056,1014r108,31c2168,1046,2173,1044,2174,1040v1,-5,-1,-9,-5,-10xm1984,976l1876,945v-4,-1,-8,2,-10,6c1865,955,1868,959,1872,961r108,31c1984,993,1988,991,1989,986v2,-4,-1,-8,-5,-10xm1799,923l1692,892v-5,-1,-9,1,-10,5c1680,902,1683,906,1687,907r108,31c1799,940,1804,937,1805,933v1,-4,-1,-9,-6,-10xm1615,870l1507,839v-4,-2,-9,1,-10,5c1496,848,1498,853,1503,854r107,31c1614,886,1619,884,1620,880v1,-5,-1,-9,-5,-10xm1430,816l1322,785v-4,-1,-8,2,-10,6c1311,795,1314,799,1318,801r108,31c1430,833,1434,831,1436,826v1,-4,-2,-8,-6,-10xm1245,763l1138,732v-5,-1,-9,1,-10,5c1127,742,1129,746,1133,747r108,31c1245,780,1250,777,1251,773v1,-4,-1,-9,-6,-10xm1061,710l953,679v-4,-2,-9,1,-10,5c942,688,944,693,949,694r107,31c1061,726,1065,724,1066,720v1,-5,-1,-9,-5,-10xm876,656l768,625v-4,-1,-8,2,-10,6c757,635,760,640,764,641r108,31c876,673,880,671,882,666v1,-4,-2,-8,-6,-10xm691,603l584,572v-5,-1,-9,1,-10,5c573,582,575,586,579,587r108,32c691,620,696,617,697,613v1,-4,-1,-9,-6,-10xm507,550l399,519v-4,-2,-9,1,-10,5c388,528,390,533,395,534r107,31c507,566,511,564,512,560v2,-5,-1,-9,-5,-10xm322,496l214,465v-4,-1,-8,2,-9,6c203,475,206,480,210,481r108,31c322,513,326,511,328,506v1,-4,-2,-8,-6,-10xm141,441l106,420r1,l74,391r1,2l58,371v-2,-4,-7,-4,-11,-2c43,372,43,377,46,381r16,21c62,403,63,403,63,403r33,29c97,433,97,433,97,433r35,21c136,457,141,456,143,452v3,-4,1,-9,-2,-11xm25,302l19,280r,2l16,238r,2l22,194v1,-4,-2,-8,-7,-9c11,185,7,188,6,192l1,237c,238,,238,,239r3,44c4,284,4,284,4,285r6,21c11,311,16,313,20,312v4,-1,7,-6,5,-10xm53,126l94,79r-2,1l134,54v4,-2,5,-7,3,-11c135,40,130,38,126,41l83,67v,,-1,1,-2,1l41,115v-3,4,-3,9,,12c45,129,50,129,53,126xm207,31r10,-3l216,28r36,-1l317,27v5,,8,-3,8,-8c325,15,322,11,317,11r-66,l215,12v,,-1,1,-1,1l204,15v-5,1,-7,6,-6,10c199,29,203,32,207,31xm397,27r113,c514,27,518,23,518,19v,-5,-4,-8,-8,-8l397,11v-4,,-8,4,-8,8c389,23,393,27,397,27xm590,26r112,c706,26,710,22,710,18v,-5,-4,-8,-8,-8l590,10v-5,,-8,4,-8,8c582,23,585,26,590,26xm782,26l894,25v4,,8,-3,8,-8c902,13,898,9,894,9l782,10v-5,,-8,3,-8,8c774,22,777,26,782,26xm974,25r112,c1091,25,1094,21,1094,17v,-5,-4,-8,-8,-8l974,9v-4,,-8,4,-8,8c966,21,970,25,974,25xm1166,24r112,c1283,24,1286,20,1286,16v,-5,-3,-8,-8,-8l1166,8v-4,,-8,4,-8,8c1158,21,1162,24,1166,24xm1358,24r113,-1c1475,23,1479,20,1478,15v,-4,-3,-8,-8,-8l1358,8v-4,,-8,3,-8,8c1350,20,1354,24,1358,24xm1551,23r112,c1667,23,1671,19,1671,14v,-4,-4,-8,-8,-7l1551,7v-5,,-8,4,-8,8c1543,19,1546,23,1551,23xm1743,22r112,c1859,22,1863,18,1863,14v,-5,-4,-8,-8,-8l1743,6v-5,,-8,4,-8,8c1735,19,1738,22,1743,22xm1935,22r112,-1c2052,21,2055,18,2055,13v,-4,-4,-8,-8,-8l1935,6v-5,,-8,3,-8,8c1927,18,1931,22,1935,22xm2127,21r112,-1c2244,20,2247,17,2247,12v,-4,-3,-8,-8,-8l2127,5v-4,,-8,3,-8,8c2119,17,2123,21,2127,21xm2319,20r112,c2436,20,2439,16,2439,12v,-5,-3,-8,-8,-8l2319,4v-4,,-8,4,-8,8c2311,17,2315,20,2319,20xm2512,20r112,-1c2628,19,2632,16,2632,11v,-4,-4,-8,-8,-8l2511,4v-4,,-8,3,-7,8c2504,16,2507,20,2512,20xm2704,19r112,-1c2820,18,2824,15,2824,10v,-4,-4,-8,-8,-8l2704,3v-5,,-8,3,-8,8c2696,15,2699,19,2704,19xm2896,18r112,c3012,18,3016,14,3016,10v,-5,-4,-8,-8,-8l2896,2v-5,,-8,4,-8,8c2888,15,2892,18,2896,18xm3088,18r112,-1c3205,17,3208,13,3208,9v,-4,-3,-8,-8,-8l3088,1v-4,1,-8,4,-8,9c3080,14,3084,18,3088,18xm3280,17r101,-1l3392,17v4,,8,-3,8,-8c3401,5,3397,1,3393,1l3381,,3280,1v-4,,-8,3,-8,8c3272,13,3276,17,3280,17xm3471,23r45,6l3580,46v4,1,8,-1,9,-6c3590,36,3588,32,3584,30l3519,14,3473,7v-4,-1,-8,2,-9,7c3464,18,3467,22,3471,23xm3652,74r99,53c3755,129,3760,128,3762,124v2,-4,1,-9,-3,-11l3660,60v-4,-2,-9,-1,-11,3c3647,67,3649,72,3652,74xm3812,177r42,35l3853,211r37,44c3893,258,3898,258,3901,256v3,-3,4,-8,1,-12l3866,200v-1,,-1,,-1,-1l3822,164v-3,-3,-8,-2,-11,1c3808,169,3809,174,3812,177xm3939,316r54,98c3995,418,4000,419,4004,417v4,-2,5,-7,3,-11l3953,308v-2,-4,-7,-5,-11,-3c3938,307,3937,312,3939,316xm4021,486r17,62l4045,595v,4,4,7,9,7c4058,601,4061,597,4060,593r-7,-49l4037,482v-1,-4,-6,-6,-10,-5c4023,478,4020,482,4021,486xm4051,674r,9l4048,751r-4,33c4043,789,4046,793,4050,793v5,1,9,-2,9,-6l4064,752r3,-70l4067,673v,-4,-4,-8,-9,-7c4054,666,4051,670,4051,674xm4028,862r-5,20l4000,944r,-1l3989,964v-2,4,-1,9,3,11c3996,977,4001,976,4003,972r12,-22c4015,950,4015,950,4015,949r23,-64l4043,866v1,-5,-1,-9,-6,-10c4033,855,4029,857,4028,862xm3951,1035r-13,23l3939,1056r-54,67c3882,1126,3882,1132,3886,1134v3,3,8,3,11,-1l3952,1067v,-1,,-1,1,-2l3965,1042v2,-3,,-8,-3,-10c3958,1030,3953,1031,3951,1035xm3830,1179r-72,59l3760,1237r-17,10c3739,1249,3738,1254,3740,1258v2,3,7,5,11,3l3767,1251v1,,1,,2,l3840,1191v4,-3,4,-8,1,-11c3838,1177,3833,1176,3830,1179xm3673,1285r-28,15l3646,1300r-62,23l3571,1326v-4,1,-7,6,-6,10c3566,1340,3571,1343,3575,1342r14,-4l3651,1315v1,,1,,1,-1l3680,1299v4,-2,6,-7,3,-11c3681,1284,3676,1283,3673,1285xm3494,1344r-41,6l3385,1353r-1,c3379,1353,3376,1356,3375,1361v,4,3,8,8,8l3386,1369r70,-4l3496,1359v4,,7,-4,7,-9c3502,1346,3498,1343,3494,1344xm3304,1347r-12,-1c3288,1346,3284,1349,3283,1354v,4,3,8,8,8l3303,1363v4,1,8,-3,8,-7c3312,1352,3308,1348,3304,1347xe" fillcolor="black" strokeweight="0">
                    <v:stroke joinstyle="round"/>
                    <v:formulas/>
                    <v:path arrowok="t" o:connecttype="custom" o:connectlocs="635836974,265271608;578739799,250046391;542811630,239505686;506883020,229160262;471148755,218814837;435220145,208274132;399291976,197928707;363557270,187583282;327629101,177043019;291894835,166697594;255966225,156352169;220037616,145811464;184303350,135466040;148374741,125120615;112446571,114580352;76712306,104234927;40783696,93889502;14371356,76321808;18643850,84324756;3689901,55045118;0,46652052;18255601,15420497;7962395,22447487;61564013,5270352;39618511,2927875;77100554,2147197;136334196,1951917;173621896,1756637;212463469,3318436;248197734,4684512;285680219,4489674;322967918,4489674;360256058,4294394;397543757,4099114;434831897,3903834;472119596,3903834;509602080,3708554;546889779,3513716;584177919,3513716;621465618,3318436;656617291,3123155;637002600,3318436;674484644,1366519;710801502,11711943;757605470,49970046;764985713,61681989;780910502,94865460;784017810,94084340;786542526,154790371;782270032,168258951;777414946,189730479;767316084,202027821;767704332,207884013;726920636,243409520;743816707,230136220;694293679,261953173;713326217,250827070;657005979,267223525;639332971,262733851" o:connectangles="0,0,0,0,0,0,0,0,0,0,0,0,0,0,0,0,0,0,0,0,0,0,0,0,0,0,0,0,0,0,0,0,0,0,0,0,0,0,0,0,0,0,0,0,0,0,0,0,0,0,0,0,0,0,0,0,0,0,0" textboxrect="0,0,4067,1369"/>
                    <o:lock v:ext="edit" verticies="t"/>
                    <v:textbox>
                      <w:txbxContent>
                        <w:p w:rsidR="00A130F6" w:rsidRDefault="00A130F6" w:rsidP="00A130F6">
                          <w:pPr>
                            <w:rPr>
                              <w:rFonts w:eastAsia="Times New Roman"/>
                            </w:rPr>
                          </w:pPr>
                        </w:p>
                      </w:txbxContent>
                    </v:textbox>
                  </v:shape>
                  <v:shape id="Freeform 76" o:spid="_x0000_s1098" style="position:absolute;left:13731;top:3337;width:17955;height:5985;visibility:visible;mso-wrap-style:square;v-text-anchor:top" coordsize="4074,13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SMq8YA&#10;AADdAAAADwAAAGRycy9kb3ducmV2LnhtbERPTWvCQBC9F/wPyxS8lLqxQi3RVUQsCr3U6MHjkJ1m&#10;Y7KzMbvGtL++Wyh4m8f7nPmyt7XoqPWlYwXjUQKCOHe65ELB8fD+/AbCB2SNtWNS8E0elovBwxxT&#10;7W68py4LhYgh7FNUYEJoUil9bsiiH7mGOHJfrrUYImwLqVu8xXBby5ckeZUWS44NBhtaG8qr7GoV&#10;nLvt1DxtutPHOVuVk2pdff5cNkoNH/vVDESgPtzF/+6djvPHyQT+vokn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SMq8YAAADdAAAADwAAAAAAAAAAAAAAAACYAgAAZHJz&#10;L2Rvd25yZXYueG1sUEsFBgAAAAAEAAQA9QAAAIsDAAAAAA==&#10;" adj="-11796480,,5400" path="m863,1328l3878,457v121,-29,196,-150,168,-272c4023,90,3942,21,3845,13v-12,-1,-24,-1,-36,-1l679,1c306,,2,302,1,675v-1,374,300,678,674,679c738,1354,802,1345,863,1328xe" filled="f" strokeweight=".5pt">
                    <v:stroke joinstyle="round" endcap="round"/>
                    <v:formulas/>
                    <v:path arrowok="t" o:connecttype="custom" o:connectlocs="167618414,259460903;753214357,89287426;785844716,36144874;746805074,2539817;739812729,2344446;131880592,195371;194354,131879527;131103615,264540536;167618414,259460903" o:connectangles="0,0,0,0,0,0,0,0,0" textboxrect="0,0,4074,1354"/>
                    <v:textbox>
                      <w:txbxContent>
                        <w:p w:rsidR="00A130F6" w:rsidRDefault="00A130F6" w:rsidP="00A130F6">
                          <w:pPr>
                            <w:rPr>
                              <w:rFonts w:eastAsia="Times New Roman"/>
                            </w:rPr>
                          </w:pPr>
                        </w:p>
                      </w:txbxContent>
                    </v:textbox>
                  </v:shape>
                  <v:line id="Line 69" o:spid="_x0000_s1099" style="position:absolute;flip:x;visibility:visible;mso-wrap-style:square" from="29892,2051" to="30273,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NecMAAADdAAAADwAAAGRycy9kb3ducmV2LnhtbERPTUvDQBC9C/6HZQRvdrcqRdJuggiC&#10;6MU2HvQ2ZKebYHY2ZKdN6q93BaG3ebzP2VRz6NWRxtRFtrBcGFDETXQdewsf9fPNA6gkyA77yGTh&#10;RAmq8vJig4WLE2/puBOvcginAi20IkOhdWpaCpgWcSDO3D6OASXD0Ws34pTDQ69vjVnpgB3nhhYH&#10;emqp+d4dggX/xqfPZvZivupBDmb7fvf6M1l7fTU/rkEJzXIW/7tfXJ6/NPfw900+Q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fzXnDAAAA3QAAAA8AAAAAAAAAAAAA&#10;AAAAoQIAAGRycy9kb3ducmV2LnhtbFBLBQYAAAAABAAEAPkAAACRAwAAAAA=&#10;" strokeweight=".5pt">
                    <v:stroke endcap="round"/>
                  </v:line>
                  <v:line id="Line 70" o:spid="_x0000_s1100" style="position:absolute;visibility:visible;mso-wrap-style:square" from="30670,2035" to="31067,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iq8MAAADdAAAADwAAAGRycy9kb3ducmV2LnhtbERPS4vCMBC+L/gfwix4W1MVXa1GEUHx&#10;tOAD9jo0Y1O3mZQm1uqv3wiCt/n4njNftrYUDdW+cKyg30tAEGdOF5wrOB03XxMQPiBrLB2Tgjt5&#10;WC46H3NMtbvxnppDyEUMYZ+iAhNClUrpM0MWfc9VxJE7u9piiLDOpa7xFsNtKQdJMpYWC44NBita&#10;G8r+DlerYN1e9ptm+/h+/AxOmRlO89/xZKVU97NdzUAEasNb/HLvdJzfT0bw/Cae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T4qvDAAAA3QAAAA8AAAAAAAAAAAAA&#10;AAAAoQIAAGRycy9kb3ducmV2LnhtbFBLBQYAAAAABAAEAPkAAACRAwAAAAA=&#10;" strokeweight=".5pt">
                    <v:stroke endcap="round"/>
                  </v:line>
                  <v:line id="Line 71" o:spid="_x0000_s1101" style="position:absolute;visibility:visible;mso-wrap-style:square" from="29940,4432" to="31067,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F83MMAAADdAAAADwAAAGRycy9kb3ducmV2LnhtbERPS4vCMBC+L/gfwgje1lSFrlajiKB4&#10;WvABXodmbKrNpDSxVn/9ZmFhb/PxPWex6mwlWmp86VjBaJiAIM6dLrlQcD5tP6cgfEDWWDkmBS/y&#10;sFr2PhaYaffkA7XHUIgYwj5DBSaEOpPS54Ys+qGriSN3dY3FEGFTSN3gM4bbSo6TJJUWS44NBmva&#10;GMrvx4dVsOluh227e3+9v8fn3ExmxSWdrpUa9Lv1HESgLvyL/9x7HeePkhR+v4kn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6BfNzDAAAA3QAAAA8AAAAAAAAAAAAA&#10;AAAAoQIAAGRycy9kb3ducmV2LnhtbFBLBQYAAAAABAAEAPkAAACRAwAAAAA=&#10;" strokeweight=".5pt">
                    <v:stroke endcap="round"/>
                  </v:line>
                  <v:line id="Line 72" o:spid="_x0000_s1102" style="position:absolute;flip:y;visibility:visible;mso-wrap-style:square" from="29892,4448" to="31019,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1TDsMAAADdAAAADwAAAGRycy9kb3ducmV2LnhtbERPTUvDQBC9C/6HZQRvdrcKVtJuggiC&#10;6MU2HvQ2ZKebYHY2ZKdN6q93BaG3ebzP2VRz6NWRxtRFtrBcGFDETXQdewsf9fPNA6gkyA77yGTh&#10;RAmq8vJig4WLE2/puBOvcginAi20IkOhdWpaCpgWcSDO3D6OASXD0Ws34pTDQ69vjbnXATvODS0O&#10;9NRS8707BAv+jU+fzezFfNWDHMz2/e71Z7L2+mp+XIMSmuUs/ne/uDx/aVbw900+Q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NUw7DAAAA3QAAAA8AAAAAAAAAAAAA&#10;AAAAoQIAAGRycy9kb3ducmV2LnhtbFBLBQYAAAAABAAEAPkAAACRAwAAAAA=&#10;" strokeweight=".5pt">
                    <v:stroke endcap="round"/>
                  </v:line>
                  <v:line id="Line 73" o:spid="_x0000_s1103" style="position:absolute;visibility:visible;mso-wrap-style:square" from="29987,4099" to="31019,4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JNNccAAADdAAAADwAAAGRycy9kb3ducmV2LnhtbESPzWvCQBDF74X+D8sUvNWNFvxIXUUE&#10;S0+CH+B1yI7ZtNnZkN3G6F/fOQjeZnhv3vvNYtX7WnXUxiqwgdEwA0VcBFtxaeB03L7PQMWEbLEO&#10;TAZuFGG1fH1ZYG7DlffUHVKpJIRjjgZcSk2udSwceYzD0BCLdgmtxyRrW2rb4lXCfa3HWTbRHiuW&#10;BocNbRwVv4c/b2DT/+y33dd9et+NT4X7mJfnyWxtzOCtX3+CStSnp/lx/W0Ff5QJrnwjI+j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Uk01xwAAAN0AAAAPAAAAAAAA&#10;AAAAAAAAAKECAABkcnMvZG93bnJldi54bWxQSwUGAAAAAAQABAD5AAAAlQMAAAAA&#10;" strokeweight=".5pt">
                    <v:stroke endcap="round"/>
                  </v:line>
                  <v:line id="Line 74" o:spid="_x0000_s1104" style="position:absolute;flip:y;visibility:visible;mso-wrap-style:square" from="29940,4099" to="30972,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5i58MAAADdAAAADwAAAGRycy9kb3ducmV2LnhtbERPTUvDQBC9C/6HZQRvdrcKUtNuggiC&#10;6MU2HvQ2ZKebYHY2ZKdN6q93BaG3ebzP2VRz6NWRxtRFtrBcGFDETXQdewsf9fPNClQSZId9ZLJw&#10;ogRVeXmxwcLFibd03IlXOYRTgRZakaHQOjUtBUyLOBBnbh/HgJLh6LUbccrhode3xtzrgB3nhhYH&#10;emqp+d4dggX/xqfPZvZivupBDmb7fvf6M1l7fTU/rkEJzXIW/7tfXJ6/NA/w900+Q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eYufDAAAA3QAAAA8AAAAAAAAAAAAA&#10;AAAAoQIAAGRycy9kb3ducmV2LnhtbFBLBQYAAAAABAAEAPkAAACRAwAAAAA=&#10;" strokeweight=".5pt">
                    <v:stroke endcap="round"/>
                  </v:line>
                  <v:line id="Line 75" o:spid="_x0000_s1105" style="position:absolute;visibility:visible;mso-wrap-style:square" from="30035,3782" to="30972,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X7scAAADdAAAADwAAAGRycy9kb3ducmV2LnhtbESPT2vCQBDF70K/wzKF3nQTC1ajq4hg&#10;6angH/A6ZMdsbHY2ZLcx9dN3DoXeZnhv3vvNajP4RvXUxTqwgXySgSIug625MnA+7cdzUDEhW2wC&#10;k4EfirBZP41WWNhw5wP1x1QpCeFYoAGXUltoHUtHHuMktMSiXUPnMcnaVdp2eJdw3+hpls20x5ql&#10;wWFLO0fl1/HbG9gNt8O+f3+8PT6n59K9LqrLbL415uV52C5BJRrSv/nv+sMKfp4Lv3wjI+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dfuxwAAAN0AAAAPAAAAAAAA&#10;AAAAAAAAAKECAABkcnMvZG93bnJldi54bWxQSwUGAAAAAAQABAD5AAAAlQMAAAAA&#10;" strokeweight=".5pt">
                    <v:stroke endcap="round"/>
                  </v:line>
                  <v:line id="Line 76" o:spid="_x0000_s1106" style="position:absolute;flip:y;visibility:visible;mso-wrap-style:square" from="29987,3782" to="30924,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H4PMQAAADdAAAADwAAAGRycy9kb3ducmV2LnhtbERPwWoCMRC9C/5DmEJvmtRCKVujiCBI&#10;e6naQ3sbNmN2cTNZNqO79usbQeg7zfDmvTdvvhxCoy7UpTqyhaepAUVcRlezt/B12ExeQSVBdthE&#10;JgtXSrBcjEdzLFzseUeXvXiVTTgVaKESaQutU1lRwDSNLXHmjrELKHntvHYd9tk8NHpmzIsOWHNO&#10;qLCldUXlaX8OFvwHX7/LwYv5ObRyNrvP5/ff3trHh2H1BkpokP/ju3rr8vsZcGuTR9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sfg8xAAAAN0AAAAPAAAAAAAAAAAA&#10;AAAAAKECAABkcnMvZG93bnJldi54bWxQSwUGAAAAAAQABAD5AAAAkgMAAAAA&#10;" strokeweight=".5pt">
                    <v:stroke endcap="round"/>
                  </v:line>
                  <v:line id="Line 77" o:spid="_x0000_s1107" style="position:absolute;flip:y;visibility:visible;mso-wrap-style:square" from="30035,3496" to="30876,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NmS8MAAADdAAAADwAAAGRycy9kb3ducmV2LnhtbERPTWsCMRC9F/ofwhS81WQVRLZGKYVC&#10;aS9Ve2hvw2aaXbqZLJvRXfvrjSB4m8f7nNVmDK06Up+ayBaKqQFFXEXXsLfwtX99XIJKguywjUwW&#10;TpRgs76/W2Hp4sBbOu7EqxzCqUQLtUhXap2qmgKmaeyIM/cb+4CSYe+163HI4aHVM2MWOmDDuaHG&#10;jl5qqv52h2DBf/Dpuxq9mJ99Jwez/Zy//w/WTh7G5ydQQqPcxFf3m8vzi2IGl2/yCXp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jZkvDAAAA3QAAAA8AAAAAAAAAAAAA&#10;AAAAoQIAAGRycy9kb3ducmV2LnhtbFBLBQYAAAAABAAEAPkAAACRAwAAAAA=&#10;" strokeweight=".5pt">
                    <v:stroke endcap="round"/>
                  </v:line>
                  <v:line id="Line 78" o:spid="_x0000_s1108" style="position:absolute;visibility:visible;mso-wrap-style:square" from="30083,3496" to="30924,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9JmcMAAADdAAAADwAAAGRycy9kb3ducmV2LnhtbERPS4vCMBC+C/6HMMLeNK2Cj2oUEVw8&#10;LegKex2asak2k9LEWv31m4UFb/PxPWe16WwlWmp86VhBOkpAEOdOl1woOH/vh3MQPiBrrByTgid5&#10;2Kz7vRVm2j34SO0pFCKGsM9QgQmhzqT0uSGLfuRq4shdXGMxRNgUUjf4iOG2kuMkmUqLJccGgzXt&#10;DOW3090q2HXX4779fM1eX+NzbiaL4mc63yr1Mei2SxCBuvAW/7sPOs5P0wn8fRN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vSZnDAAAA3QAAAA8AAAAAAAAAAAAA&#10;AAAAoQIAAGRycy9kb3ducmV2LnhtbFBLBQYAAAAABAAEAPkAAACRAwAAAAA=&#10;" strokeweight=".5pt">
                    <v:stroke endcap="round"/>
                  </v:line>
                  <v:line id="Line 79" o:spid="_x0000_s1109" style="position:absolute;flip:y;visibility:visible;mso-wrap-style:square" from="30083,3226" to="30845,3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bpMMAAADdAAAADwAAAGRycy9kb3ducmV2LnhtbERPS0sDMRC+C/6HMII3m6xKKdumpQiC&#10;6MU+DnobNtPs0s1k2Uy7W3+9EYTe5uN7zmI1hladqU9NZAvFxIAirqJr2FvY714fZqCSIDtsI5OF&#10;CyVYLW9vFli6OPCGzlvxKodwKtFCLdKVWqeqpoBpEjvizB1iH1Ay7L12PQ45PLT60ZipDthwbqix&#10;o5eaquP2FCz4D758VaMX873r5GQ2n0/vP4O193fjeg5KaJSr+N/95vL8oniGv2/yCXr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GW6TDAAAA3QAAAA8AAAAAAAAAAAAA&#10;AAAAoQIAAGRycy9kb3ducmV2LnhtbFBLBQYAAAAABAAEAPkAAACRAwAAAAA=&#10;" strokeweight=".5pt">
                    <v:stroke endcap="round"/>
                  </v:line>
                  <v:line id="Line 80" o:spid="_x0000_s1110" style="position:absolute;visibility:visible;mso-wrap-style:square" from="30114,3226" to="30876,3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p0dsMAAADdAAAADwAAAGRycy9kb3ducmV2LnhtbERPS4vCMBC+L/gfwizsbU3rsj6qUURQ&#10;9iToCl6HZmzqNpPSxFr99UYQ9jYf33Nmi85WoqXGl44VpP0EBHHudMmFgsPv+nMMwgdkjZVjUnAj&#10;D4t5722GmXZX3lG7D4WIIewzVGBCqDMpfW7Iou+7mjhyJ9dYDBE2hdQNXmO4reQgSYbSYsmxwWBN&#10;K0P53/5iFay6827dbu6j+3ZwyM3XpDgOx0ulPt675RREoC78i1/uHx3np+k3PL+JJ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KdHbDAAAA3QAAAA8AAAAAAAAAAAAA&#10;AAAAoQIAAGRycy9kb3ducmV2LnhtbFBLBQYAAAAABAAEAPkAAACRAwAAAAA=&#10;" strokeweight=".5pt">
                    <v:stroke endcap="round"/>
                  </v:line>
                  <v:line id="Line 81" o:spid="_x0000_s1111" style="position:absolute;visibility:visible;mso-wrap-style:square" from="30146,3004" to="30845,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jqAcMAAADdAAAADwAAAGRycy9kb3ducmV2LnhtbERPS4vCMBC+L+x/CLOwtzWtC1W7RhFB&#10;8ST4AK9DM9tUm0lpYq3+erOw4G0+vudM572tRUetrxwrSAcJCOLC6YpLBcfD6msMwgdkjbVjUnAn&#10;D/PZ+9sUc+1uvKNuH0oRQ9jnqMCE0ORS+sKQRT9wDXHkfl1rMUTYllK3eIvhtpbDJMmkxYpjg8GG&#10;loaKy/5qFSz7827VrR+jx3Z4LMz3pDxl44VSnx/94gdEoD68xP/ujY7z0zSDv2/iC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Y6gHDAAAA3QAAAA8AAAAAAAAAAAAA&#10;AAAAoQIAAGRycy9kb3ducmV2LnhtbFBLBQYAAAAABAAEAPkAAACRAwAAAAA=&#10;" strokeweight=".5pt">
                    <v:stroke endcap="round"/>
                  </v:line>
                  <v:line id="Line 82" o:spid="_x0000_s1112" style="position:absolute;flip:y;visibility:visible;mso-wrap-style:square" from="30114,2988" to="30813,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F08MAAADdAAAADwAAAGRycy9kb3ducmV2LnhtbERPS0sDMRC+C/6HMII3m6yCLdumpQiC&#10;6MU+DnobNtPs0s1k2Uy7W3+9EYTe5uN7zmI1hladqU9NZAvFxIAirqJr2FvY714fZqCSIDtsI5OF&#10;CyVYLW9vFli6OPCGzlvxKodwKtFCLdKVWqeqpoBpEjvizB1iH1Ay7L12PQ45PLT60ZhnHbDh3FBj&#10;Ry81VcftKVjwH3z5qkYv5nvXyclsPp/efwZr7+/G9RyU0ChX8b/7zeX5RTGFv2/yCXr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UxdPDAAAA3QAAAA8AAAAAAAAAAAAA&#10;AAAAoQIAAGRycy9kb3ducmV2LnhtbFBLBQYAAAAABAAEAPkAAACRAwAAAAA=&#10;" strokeweight=".5pt">
                    <v:stroke endcap="round"/>
                  </v:line>
                  <v:line id="Line 83" o:spid="_x0000_s1113" style="position:absolute;visibility:visible;mso-wrap-style:square" from="30178,2781" to="30813,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vb6McAAADdAAAADwAAAGRycy9kb3ducmV2LnhtbESPT2vCQBDF70K/wzKF3nQTC1ajq4hg&#10;6angH/A6ZMdsbHY2ZLcx9dN3DoXeZnhv3vvNajP4RvXUxTqwgXySgSIug625MnA+7cdzUDEhW2wC&#10;k4EfirBZP41WWNhw5wP1x1QpCeFYoAGXUltoHUtHHuMktMSiXUPnMcnaVdp2eJdw3+hpls20x5ql&#10;wWFLO0fl1/HbG9gNt8O+f3+8PT6n59K9LqrLbL415uV52C5BJRrSv/nv+sMKfp4LrnwjI+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i9voxwAAAN0AAAAPAAAAAAAA&#10;AAAAAAAAAKECAABkcnMvZG93bnJldi54bWxQSwUGAAAAAAQABAD5AAAAlQMAAAAA&#10;" strokeweight=".5pt">
                    <v:stroke endcap="round"/>
                  </v:line>
                  <v:line id="Line 84" o:spid="_x0000_s1114" style="position:absolute;flip:y;visibility:visible;mso-wrap-style:square" from="30146,2781" to="30781,3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f0OsMAAADdAAAADwAAAGRycy9kb3ducmV2LnhtbERPS0sDMRC+C/6HMII3m6yCtNumpQiC&#10;6MU+DnobNtPs0s1k2Uy7W3+9EYTe5uN7zmI1hladqU9NZAvFxIAirqJr2FvY714fpqCSIDtsI5OF&#10;CyVYLW9vFli6OPCGzlvxKodwKtFCLdKVWqeqpoBpEjvizB1iH1Ay7L12PQ45PLT60ZhnHbDh3FBj&#10;Ry81VcftKVjwH3z5qkYv5nvXyclsPp/efwZr7+/G9RyU0ChX8b/7zeX5RTGDv2/yCXr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H9DrDAAAA3QAAAA8AAAAAAAAAAAAA&#10;AAAAoQIAAGRycy9kb3ducmV2LnhtbFBLBQYAAAAABAAEAPkAAACRAwAAAAA=&#10;" strokeweight=".5pt">
                    <v:stroke endcap="round"/>
                  </v:line>
                  <v:line id="Line 85" o:spid="_x0000_s1115" style="position:absolute;visibility:visible;mso-wrap-style:square" from="30210,2591" to="30781,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EdU8cAAADdAAAADwAAAGRycy9kb3ducmV2LnhtbESPT2vCQBDF74V+h2UK3urGFPwTXUUE&#10;S08FrdDrkB2zsdnZkN3G6KfvHAreZnhv3vvNajP4RvXUxTqwgck4A0VcBltzZeD0tX+dg4oJ2WIT&#10;mAzcKMJm/fy0wsKGKx+oP6ZKSQjHAg24lNpC61g68hjHoSUW7Rw6j0nWrtK2w6uE+0bnWTbVHmuW&#10;Boct7RyVP8dfb2A3XA77/v0+u3/mp9K9Larv6XxrzOhl2C5BJRrSw/x//WEFf5ILv3wjI+j1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kR1TxwAAAN0AAAAPAAAAAAAA&#10;AAAAAAAAAKECAABkcnMvZG93bnJldi54bWxQSwUGAAAAAAQABAD5AAAAlQMAAAAA&#10;" strokeweight=".5pt">
                    <v:stroke endcap="round"/>
                  </v:line>
                  <v:line id="Line 86" o:spid="_x0000_s1116" style="position:absolute;flip:y;visibility:visible;mso-wrap-style:square" from="30178,2575" to="30749,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0ygcMAAADdAAAADwAAAGRycy9kb3ducmV2LnhtbERPTWsCMRC9F/ofwhS81WQVRLZGKYVC&#10;aS9Ve2hvw2aaXbqZLJvRXfvrjSB4m8f7nNVmDK06Up+ayBaKqQFFXEXXsLfwtX99XIJKguywjUwW&#10;TpRgs76/W2Hp4sBbOu7EqxzCqUQLtUhXap2qmgKmaeyIM/cb+4CSYe+163HI4aHVM2MWOmDDuaHG&#10;jl5qqv52h2DBf/Dpuxq9mJ99Jwez/Zy//w/WTh7G5ydQQqPcxFf3m8vzi1kBl2/yCXp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dMoHDAAAA3QAAAA8AAAAAAAAAAAAA&#10;AAAAoQIAAGRycy9kb3ducmV2LnhtbFBLBQYAAAAABAAEAPkAAACRAwAAAAA=&#10;" strokeweight=".5pt">
                    <v:stroke endcap="round"/>
                  </v:line>
                  <v:line id="Line 87" o:spid="_x0000_s1117" style="position:absolute;visibility:visible;mso-wrap-style:square" from="30226,2416" to="30749,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8mv8MAAADdAAAADwAAAGRycy9kb3ducmV2LnhtbERPS4vCMBC+L/gfwgje1tQKrlajiKB4&#10;WvABXodmbKrNpDSxVn/9ZmFhb/PxPWex6mwlWmp86VjBaJiAIM6dLrlQcD5tP6cgfEDWWDkmBS/y&#10;sFr2PhaYaffkA7XHUIgYwj5DBSaEOpPS54Ys+qGriSN3dY3FEGFTSN3gM4bbSqZJMpEWS44NBmva&#10;GMrvx4dVsOluh227e3+9v9Nzbsaz4jKZrpUa9Lv1HESgLvyL/9x7HeeP0hR+v4kn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PJr/DAAAA3QAAAA8AAAAAAAAAAAAA&#10;AAAAoQIAAGRycy9kb3ducmV2LnhtbFBLBQYAAAAABAAEAPkAAACRAwAAAAA=&#10;" strokeweight=".5pt">
                    <v:stroke endcap="round"/>
                  </v:line>
                  <v:line id="Line 88" o:spid="_x0000_s1118" style="position:absolute;flip:y;visibility:visible;mso-wrap-style:square" from="30210,2416" to="30718,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MJbcMAAADdAAAADwAAAGRycy9kb3ducmV2LnhtbERPS2sCMRC+C/0PYQq9aaJCKVujSKEg&#10;9lIfh/Y2bKbZxc1k2Yzu2l/fCEJv8/E9Z7EaQqMu1KU6soXpxIAiLqOr2Vs4Ht7HL6CSIDtsIpOF&#10;KyVYLR9GCyxc7HlHl714lUM4FWihEmkLrVNZUcA0iS1x5n5iF1Ay7Lx2HfY5PDR6ZsyzDlhzbqiw&#10;pbeKytP+HCz4D75+lYMX831o5Wx2n/Ptb2/t0+OwfgUlNMi/+O7euDx/OpvD7Zt8g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DCW3DAAAA3QAAAA8AAAAAAAAAAAAA&#10;AAAAoQIAAGRycy9kb3ducmV2LnhtbFBLBQYAAAAABAAEAPkAAACRAwAAAAA=&#10;" strokeweight=".5pt">
                    <v:stroke endcap="round"/>
                  </v:line>
                  <v:shape id="Freeform 97" o:spid="_x0000_s1119" style="position:absolute;left:30956;top:1575;width:206;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88EA&#10;AADdAAAADwAAAGRycy9kb3ducmV2LnhtbERPzYrCMBC+C/sOYRa8aWqRXalGkZWCJ2HVBxibsa3b&#10;TGoSbX17Iwh7m4/vdxar3jTiTs7XlhVMxgkI4sLqmksFx0M+moHwAVljY5kUPMjDavkxWGCmbce/&#10;dN+HUsQQ9hkqqEJoMyl9UZFBP7YtceTO1hkMEbpSaoddDDeNTJPkSxqsOTZU2NJPRcXf/mYUmMsj&#10;zd369H3l6yHn2abTu02n1PCzX89BBOrDv/jt3uo4f5JO4fVNPEE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f/PBAAAA3QAAAA8AAAAAAAAAAAAAAAAAmAIAAGRycy9kb3du&#10;cmV2LnhtbFBLBQYAAAAABAAEAPUAAACGAwAAAAA=&#10;" adj="-11796480,,5400" path="m1,53r12,l12,,,,1,53xe" fillcolor="black" stroked="f">
                    <v:stroke joinstyle="round"/>
                    <v:formulas/>
                    <v:path arrowok="t" o:connecttype="custom" o:connectlocs="2521011,133569869;32763619,133569869;30242608,0;0,0;2521011,133569869" o:connectangles="0,0,0,0,0" textboxrect="0,0,13,53"/>
                    <v:textbox>
                      <w:txbxContent>
                        <w:p w:rsidR="00A130F6" w:rsidRDefault="00A130F6" w:rsidP="00A130F6">
                          <w:pPr>
                            <w:rPr>
                              <w:rFonts w:eastAsia="Times New Roman"/>
                            </w:rPr>
                          </w:pPr>
                        </w:p>
                      </w:txbxContent>
                    </v:textbox>
                  </v:shape>
                  <v:shape id="Freeform 98" o:spid="_x0000_s1120" style="position:absolute;left:30956;top:1575;width:206;height:841;visibility:visible;mso-wrap-style:square;v-text-anchor:top" coordsize="13,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Ko878A&#10;AADdAAAADwAAAGRycy9kb3ducmV2LnhtbERPzYrCMBC+C/sOYRa8aWpFkWoUWVj0plYfYGjGpppM&#10;ShO1+/YbYWFv8/H9zmrTOyue1IXGs4LJOANBXHndcK3gcv4eLUCEiKzReiYFPxRgs/4YrLDQ/sUn&#10;epaxFimEQ4EKTIxtIWWoDDkMY98SJ+7qO4cxwa6WusNXCndW5lk2lw4bTg0GW/oyVN3Lh1Ngb06e&#10;zLnEC+PueJju8WrzuVLDz367BBGpj//iP/dep/mTfAbvb9IJcv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UqjzvwAAAN0AAAAPAAAAAAAAAAAAAAAAAJgCAABkcnMvZG93bnJl&#10;di54bWxQSwUGAAAAAAQABAD1AAAAhAMAAAAA&#10;" adj="-11796480,,5400" path="m1,53r12,l12,,,,1,53xe" filled="f" strokeweight=".5pt">
                    <v:stroke joinstyle="round" endcap="round"/>
                    <v:formulas/>
                    <v:path arrowok="t" o:connecttype="custom" o:connectlocs="2521011,133569869;32763619,133569869;30242608,0;0,0;2521011,133569869" o:connectangles="0,0,0,0,0" textboxrect="0,0,13,53"/>
                    <v:textbox>
                      <w:txbxContent>
                        <w:p w:rsidR="00A130F6" w:rsidRDefault="00A130F6" w:rsidP="00A130F6">
                          <w:pPr>
                            <w:rPr>
                              <w:rFonts w:eastAsia="Times New Roman"/>
                            </w:rPr>
                          </w:pPr>
                        </w:p>
                      </w:txbxContent>
                    </v:textbox>
                  </v:shape>
                  <v:line id="Line 91" o:spid="_x0000_s1121" style="position:absolute;visibility:visible;mso-wrap-style:square" from="30257,2242" to="30718,2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QgvMMAAADdAAAADwAAAGRycy9kb3ducmV2LnhtbERPS4vCMBC+L/gfwgje1tQKXa1GEUHZ&#10;04IP8Do0Y9PdZlKaWLv++o0g7G0+vucs172tRUetrxwrmIwTEMSF0xWXCs6n3fsMhA/IGmvHpOCX&#10;PKxXg7cl5trd+UDdMZQihrDPUYEJocml9IUhi37sGuLIXV1rMUTYllK3eI/htpZpkmTSYsWxwWBD&#10;W0PFz/FmFWz778Ou2z8+Hl/puTDTeXnJZhulRsN+swARqA//4pf7U8f5kzSD5zfxB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0ILzDAAAA3QAAAA8AAAAAAAAAAAAA&#10;AAAAoQIAAGRycy9kb3ducmV2LnhtbFBLBQYAAAAABAAEAPkAAACRAwAAAAA=&#10;" strokeweight=".5pt">
                    <v:stroke endcap="round"/>
                  </v:line>
                  <v:line id="Line 92" o:spid="_x0000_s1122" style="position:absolute;flip:y;visibility:visible;mso-wrap-style:square" from="30226,2242" to="30702,2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PbsMAAADdAAAADwAAAGRycy9kb3ducmV2LnhtbERPS0sDMRC+C/6HMEJvNmmFVtamRQRB&#10;7KWvg96GzZhd3EyWzbS79debQqG3+fies1gNoVEn6lId2cJkbEARl9HV7C0c9u+Pz6CSIDtsIpOF&#10;MyVYLe/vFli42POWTjvxKodwKtBCJdIWWqeyooBpHFvizP3ELqBk2HntOuxzeGj01JiZDlhzbqiw&#10;pbeKyt/dMVjwaz5/lYMX871v5Wi2m6fPv97a0cPw+gJKaJCb+Or+cHn+ZDqHyzf5BL3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4D27DAAAA3QAAAA8AAAAAAAAAAAAA&#10;AAAAoQIAAGRycy9kb3ducmV2LnhtbFBLBQYAAAAABAAEAPkAAACRAwAAAAA=&#10;" strokeweight=".5pt">
                    <v:stroke endcap="round"/>
                  </v:line>
                  <v:line id="Line 93" o:spid="_x0000_s1123" style="position:absolute;visibility:visible;mso-wrap-style:square" from="30273,2099" to="30702,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RVccAAADdAAAADwAAAGRycy9kb3ducmV2LnhtbESPT2vCQBDF74V+h2UK3urGFPwTXUUE&#10;S08FrdDrkB2zsdnZkN3G6KfvHAreZnhv3vvNajP4RvXUxTqwgck4A0VcBltzZeD0tX+dg4oJ2WIT&#10;mAzcKMJm/fy0wsKGKx+oP6ZKSQjHAg24lNpC61g68hjHoSUW7Rw6j0nWrtK2w6uE+0bnWTbVHmuW&#10;Boct7RyVP8dfb2A3XA77/v0+u3/mp9K9Larv6XxrzOhl2C5BJRrSw/x//WEFf5ILrnwjI+j1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5xFVxwAAAN0AAAAPAAAAAAAA&#10;AAAAAAAAAKECAABkcnMvZG93bnJldi54bWxQSwUGAAAAAAQABAD5AAAAlQMAAAAA&#10;" strokeweight=".5pt">
                    <v:stroke endcap="round"/>
                  </v:line>
                  <v:line id="Line 94" o:spid="_x0000_s1124" style="position:absolute;flip:y;visibility:visible;mso-wrap-style:square" from="30257,2099" to="30686,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s+h8MAAADdAAAADwAAAGRycy9kb3ducmV2LnhtbERPS0sDMRC+C/6HMEJvNmmFUtemRQRB&#10;7KWvg96GzZhd3EyWzbS79debQqG3+fies1gNoVEn6lId2cJkbEARl9HV7C0c9u+Pc1BJkB02kcnC&#10;mRKslvd3Cyxc7HlLp514lUM4FWihEmkLrVNZUcA0ji1x5n5iF1Ay7Lx2HfY5PDR6asxMB6w5N1TY&#10;0ltF5e/uGCz4NZ+/ysGL+d63cjTbzdPnX2/t6GF4fQElNMhNfHV/uDx/Mn2Gyzf5BL3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rPofDAAAA3QAAAA8AAAAAAAAAAAAA&#10;AAAAoQIAAGRycy9kb3ducmV2LnhtbFBLBQYAAAAABAAEAPkAAACRAwAAAAA=&#10;" strokeweight=".5pt">
                    <v:stroke endcap="round"/>
                  </v:line>
                  <v:rect id="Rectangle 103" o:spid="_x0000_s1125" style="position:absolute;left:29781;top:1591;width:206;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e4ycgA&#10;AADdAAAADwAAAGRycy9kb3ducmV2LnhtbESPT2/CMAzF75P2HSJP2m2ksIGgENCYNGmXSfw7wM00&#10;XlvROF2SQcenx4dJu9l6z+/9PFt0rlFnCrH2bKDfy0ARF97WXBrYbd+fxqBiQrbYeCYDvxRhMb+/&#10;m2Fu/YXXdN6kUkkIxxwNVCm1udaxqMhh7PmWWLQvHxwmWUOpbcCLhLtGD7JspB3WLA0VtvRWUXHa&#10;/DgDy8l4+b164c/r+nigw/54Gg5CZszjQ/c6BZWoS//mv+sPK/j9Z+GXb2QEPb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F7jJyAAAAN0AAAAPAAAAAAAAAAAAAAAAAJgCAABk&#10;cnMvZG93bnJldi54bWxQSwUGAAAAAAQABAD1AAAAjQMAAAAA&#10;" fillcolor="black" stroked="f">
                    <v:textbox>
                      <w:txbxContent>
                        <w:p w:rsidR="00A130F6" w:rsidRDefault="00A130F6" w:rsidP="00A130F6">
                          <w:pPr>
                            <w:rPr>
                              <w:rFonts w:eastAsia="Times New Roman"/>
                            </w:rPr>
                          </w:pPr>
                        </w:p>
                      </w:txbxContent>
                    </v:textbox>
                  </v:rect>
                  <v:rect id="Rectangle 104" o:spid="_x0000_s1126" style="position:absolute;left:29781;top:1591;width:206;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yCT8EA&#10;AADdAAAADwAAAGRycy9kb3ducmV2LnhtbERPTWuDQBC9F/Iflgn01qw2UBrjJgQh1GNqS8+DO7oS&#10;d1bcjZp/3w0UepvH+5z8uNheTDT6zrGCdJOAIK6d7rhV8P11fnkH4QOyxt4xKbiTh+Nh9ZRjpt3M&#10;nzRVoRUxhH2GCkwIQyalrw1Z9Bs3EEeucaPFEOHYSj3iHMNtL1+T5E1a7Dg2GByoMFRfq5tVcEns&#10;z1ylRTldWzefPnbGm8Yo9bxeTnsQgZbwL/5zlzrOT7cpPL6JJ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cgk/BAAAA3QAAAA8AAAAAAAAAAAAAAAAAmAIAAGRycy9kb3du&#10;cmV2LnhtbFBLBQYAAAAABAAEAPUAAACGAwAAAAA=&#10;" filled="f" strokeweight=".5pt">
                    <v:stroke joinstyle="round" endcap="round"/>
                    <v:textbox>
                      <w:txbxContent>
                        <w:p w:rsidR="00A130F6" w:rsidRDefault="00A130F6" w:rsidP="00A130F6">
                          <w:pPr>
                            <w:rPr>
                              <w:rFonts w:eastAsia="Times New Roman"/>
                            </w:rPr>
                          </w:pPr>
                        </w:p>
                      </w:txbxContent>
                    </v:textbox>
                  </v:rect>
                  <v:rect id="Rectangle 105" o:spid="_x0000_s1127" style="position:absolute;left:30368;top:1670;width:207;height: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mDJcUA&#10;AADdAAAADwAAAGRycy9kb3ducmV2LnhtbERPTWvCQBC9C/0PyxR6MxtTLZq6ihYKvRTU9qC3MTtN&#10;gtnZuLvV2F/vCkJv83ifM513phEncr62rGCQpCCIC6trLhV8f733xyB8QNbYWCYFF/Iwnz30pphr&#10;e+Y1nTahFDGEfY4KqhDaXEpfVGTQJ7YljtyPdQZDhK6U2uE5hptGZmn6Ig3WHBsqbOmtouKw+TUK&#10;lpPx8rga8uffer+j3XZ/GGUuVerpsVu8ggjUhX/x3f2h4/zBcwa3b+IJ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YMlxQAAAN0AAAAPAAAAAAAAAAAAAAAAAJgCAABkcnMv&#10;ZG93bnJldi54bWxQSwUGAAAAAAQABAD1AAAAigMAAAAA&#10;" fillcolor="black" stroked="f">
                    <v:textbox>
                      <w:txbxContent>
                        <w:p w:rsidR="00A130F6" w:rsidRDefault="00A130F6" w:rsidP="00A130F6">
                          <w:pPr>
                            <w:rPr>
                              <w:rFonts w:eastAsia="Times New Roman"/>
                            </w:rPr>
                          </w:pPr>
                        </w:p>
                      </w:txbxContent>
                    </v:textbox>
                  </v:rect>
                  <v:rect id="Rectangle 106" o:spid="_x0000_s1128" style="position:absolute;left:30368;top:1670;width:207;height: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K5o8AA&#10;AADdAAAADwAAAGRycy9kb3ducmV2LnhtbERPTYvCMBC9C/sfwix4s2kVlrVrFBFEj24Vz0MzNsVm&#10;UppsW/+9ERa8zeN9zmoz2kb01PnasYIsSUEQl07XXCm4nPezbxA+IGtsHJOCB3nYrD8mK8y1G/iX&#10;+iJUIoawz1GBCaHNpfSlIYs+cS1x5G6usxgi7CqpOxxiuG3kPE2/pMWaY4PBlnaGynvxZxWcUnsd&#10;imx37O+VG7aHpfHmZpSafo7bHxCBxvAW/7uPOs7PFgt4fRNP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4K5o8AAAADdAAAADwAAAAAAAAAAAAAAAACYAgAAZHJzL2Rvd25y&#10;ZXYueG1sUEsFBgAAAAAEAAQA9QAAAIUDAAAAAA==&#10;" filled="f" strokeweight=".5pt">
                    <v:stroke joinstyle="round" endcap="round"/>
                    <v:textbox>
                      <w:txbxContent>
                        <w:p w:rsidR="00A130F6" w:rsidRDefault="00A130F6" w:rsidP="00A130F6">
                          <w:pPr>
                            <w:rPr>
                              <w:rFonts w:eastAsia="Times New Roman"/>
                            </w:rPr>
                          </w:pPr>
                        </w:p>
                      </w:txbxContent>
                    </v:textbox>
                  </v:rect>
                  <v:shape id="Freeform 107" o:spid="_x0000_s1129" style="position:absolute;left:23018;top:4861;width:1953;height:3921;visibility:visible;mso-wrap-style:square;v-text-anchor:top" coordsize="444,8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lasIA&#10;AADdAAAADwAAAGRycy9kb3ducmV2LnhtbERPTWsCMRC9C/6HMEJvml2VtWyNIoVCLz1UBT0Om+lm&#10;62ayTaKu/74RBG/zeJ+zXPe2FRfyoXGsIJ9kIIgrpxuuFex3H+NXECEia2wdk4IbBVivhoMlltpd&#10;+Zsu21iLFMKhRAUmxq6UMlSGLIaJ64gT9+O8xZigr6X2eE3htpXTLCukxYZTg8GO3g1Vp+3ZKvj7&#10;3R0XRV58kafb1Jyrwz7MWKmXUb95AxGpj0/xw/2p0/x8Nof7N+k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iVqwgAAAN0AAAAPAAAAAAAAAAAAAAAAAJgCAABkcnMvZG93&#10;bnJldi54bWxQSwUGAAAAAAQABAD1AAAAhwMAAAAA&#10;" adj="-11796480,,5400" path="m61,889r323,c417,889,444,862,444,828r,-768c444,27,417,,384,l61,c27,,,27,,60l,828v,34,27,61,61,61xe" strokeweight="0">
                    <v:stroke joinstyle="round"/>
                    <v:formulas/>
                    <v:path arrowok="t" o:connecttype="custom" o:connectlocs="11798019,172950062;74268546,172950062;85873061,161083020;85873061,11672529;74268546,0;11798019,0;0,11672529;0,161083020;11798019,172950062" o:connectangles="0,0,0,0,0,0,0,0,0" textboxrect="0,0,444,889"/>
                    <v:textbox>
                      <w:txbxContent>
                        <w:p w:rsidR="00A130F6" w:rsidRDefault="00A130F6" w:rsidP="00A130F6">
                          <w:pPr>
                            <w:rPr>
                              <w:rFonts w:eastAsia="Times New Roman"/>
                            </w:rPr>
                          </w:pPr>
                        </w:p>
                      </w:txbxContent>
                    </v:textbox>
                  </v:shape>
                  <v:shape id="Freeform 108" o:spid="_x0000_s1130" style="position:absolute;left:23018;top:4861;width:1953;height:3921;visibility:visible;mso-wrap-style:square;v-text-anchor:top" coordsize="444,8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b6cIA&#10;AADdAAAADwAAAGRycy9kb3ducmV2LnhtbERPS4vCMBC+C/sfwgh701QXpXSNIguyexKsCh6nzfTB&#10;NpPaRK3/3giCt/n4nrNY9aYRV+pcbVnBZByBIM6trrlUcNhvRjEI55E1NpZJwZ0crJYfgwUm2t54&#10;R9fUlyKEsEtQQeV9m0jp8ooMurFtiQNX2M6gD7Arpe7wFsJNI6dRNJcGaw4NFbb0U1H+n16MgjY+&#10;bctjXmTT9FzERXbQ2e9FK/U57NffIDz1/i1+uf90mD/5msHzm3C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5vpwgAAAN0AAAAPAAAAAAAAAAAAAAAAAJgCAABkcnMvZG93&#10;bnJldi54bWxQSwUGAAAAAAQABAD1AAAAhwMAAAAA&#10;" adj="-11796480,,5400" path="m61,889r323,c417,889,444,862,444,828r,-768c444,27,417,,384,l61,c27,,,27,,60l,828v,34,27,61,61,61xe" filled="f" strokeweight=".5pt">
                    <v:stroke joinstyle="round" endcap="round"/>
                    <v:formulas/>
                    <v:path arrowok="t" o:connecttype="custom" o:connectlocs="11798019,172950062;74268546,172950062;85873061,161083020;85873061,11672529;74268546,0;11798019,0;0,11672529;0,161083020;11798019,172950062" o:connectangles="0,0,0,0,0,0,0,0,0" textboxrect="0,0,444,889"/>
                    <v:textbox>
                      <w:txbxContent>
                        <w:p w:rsidR="00A130F6" w:rsidRDefault="00A130F6" w:rsidP="00A130F6">
                          <w:pPr>
                            <w:rPr>
                              <w:rFonts w:eastAsia="Times New Roman"/>
                            </w:rPr>
                          </w:pPr>
                        </w:p>
                      </w:txbxContent>
                    </v:textbox>
                  </v:shape>
                  <v:oval id="Oval 109" o:spid="_x0000_s1131" style="position:absolute;left:24542;top:4893;width:127;height: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dwsIA&#10;AADdAAAADwAAAGRycy9kb3ducmV2LnhtbERPTWsCMRC9F/ofwhS81awVlrIaRYTC4snagtchmW62&#10;biZrEtfVX98UCr3N433Ocj26TgwUYutZwWxagCDW3rTcKPj8eHt+BRETssHOMym4UYT16vFhiZXx&#10;V36n4ZAakUM4VqjAptRXUkZtyWGc+p44c18+OEwZhkaagNcc7jr5UhSldNhybrDY09aSPh0uTsHO&#10;DXtd9zag3pT747c913d5VmryNG4WIBKN6V/8565Nnj+bl/D7TT5B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0B3CwgAAAN0AAAAPAAAAAAAAAAAAAAAAAJgCAABkcnMvZG93&#10;bnJldi54bWxQSwUGAAAAAAQABAD1AAAAhwMAAAAA&#10;" fillcolor="black" strokeweight="0">
                    <v:textbox>
                      <w:txbxContent>
                        <w:p w:rsidR="00A130F6" w:rsidRDefault="00A130F6" w:rsidP="00A130F6">
                          <w:pPr>
                            <w:rPr>
                              <w:rFonts w:eastAsia="Times New Roman"/>
                            </w:rPr>
                          </w:pPr>
                        </w:p>
                      </w:txbxContent>
                    </v:textbox>
                  </v:oval>
                  <v:oval id="Oval 110" o:spid="_x0000_s1132" style="position:absolute;left:24542;top:4893;width:127;height: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SDPMQA&#10;AADdAAAADwAAAGRycy9kb3ducmV2LnhtbERPTWvCQBC9F/wPywje6kZbqqSuEgKhCi1oLMXjkJ0m&#10;wexsyK5J+u+7hYK3ebzP2exG04ieOldbVrCYRyCIC6trLhV8nrPHNQjnkTU2lknBDznYbScPG4y1&#10;HfhEfe5LEULYxaig8r6NpXRFRQbd3LbEgfu2nUEfYFdK3eEQwk0jl1H0Ig3WHBoqbCmtqLjmN6Mg&#10;P176LGreLsnXszlgKl39cXxXajYdk1cQnkZ/F/+79zrMXzyt4O+bcIL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kgzzEAAAA3QAAAA8AAAAAAAAAAAAAAAAAmAIAAGRycy9k&#10;b3ducmV2LnhtbFBLBQYAAAAABAAEAPUAAACJAwAAAAA=&#10;" filled="f" strokeweight=".5pt">
                    <v:stroke endcap="round"/>
                    <v:textbox>
                      <w:txbxContent>
                        <w:p w:rsidR="00A130F6" w:rsidRDefault="00A130F6" w:rsidP="00A130F6">
                          <w:pPr>
                            <w:rPr>
                              <w:rFonts w:eastAsia="Times New Roman"/>
                            </w:rPr>
                          </w:pPr>
                        </w:p>
                      </w:txbxContent>
                    </v:textbox>
                  </v:oval>
                  <v:oval id="Oval 111" o:spid="_x0000_s1133" style="position:absolute;left:24415;top:4956;width:48;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sK8UA&#10;AADdAAAADwAAAGRycy9kb3ducmV2LnhtbESPQUsDMRCF74L/IUzBm81Woci2aSkFYfFUq9DrkEw3&#10;q5vJNonb1V/vHARvM7w3732z3k6hVyOl3EU2sJhXoIhtdB23Bt7fnu+fQOWC7LCPTAa+KcN2c3uz&#10;xtrFK7/SeCytkhDONRrwpQy11tl6CpjncSAW7RxTwCJrarVLeJXw0OuHqlrqgB1Lg8eB9p7s5/Er&#10;GHgJ48E2g09od8vD6cNfmh99MeZuNu1WoApN5d/8d904wV88Cq58Iy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AywrxQAAAN0AAAAPAAAAAAAAAAAAAAAAAJgCAABkcnMv&#10;ZG93bnJldi54bWxQSwUGAAAAAAQABAD1AAAAigMAAAAA&#10;" fillcolor="black" strokeweight="0">
                    <v:textbox>
                      <w:txbxContent>
                        <w:p w:rsidR="00A130F6" w:rsidRDefault="00A130F6" w:rsidP="00A130F6">
                          <w:pPr>
                            <w:rPr>
                              <w:rFonts w:eastAsia="Times New Roman"/>
                            </w:rPr>
                          </w:pPr>
                        </w:p>
                      </w:txbxContent>
                    </v:textbox>
                  </v:oval>
                  <v:oval id="Oval 112" o:spid="_x0000_s1134" style="position:absolute;left:24415;top:4956;width:48;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ey1cQA&#10;AADdAAAADwAAAGRycy9kb3ducmV2LnhtbERPTWvCQBC9F/wPywje6kZbiqauEgKhCi1oLMXjkJ0m&#10;wexsyK5J+u+7hYK3ebzP2exG04ieOldbVrCYRyCIC6trLhV8nrPHFQjnkTU2lknBDznYbScPG4y1&#10;HfhEfe5LEULYxaig8r6NpXRFRQbd3LbEgfu2nUEfYFdK3eEQwk0jl1H0Ig3WHBoqbCmtqLjmN6Mg&#10;P176LGreLsnXszlgKl39cXxXajYdk1cQnkZ/F/+79zrMXzyt4e+bcIL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3stXEAAAA3QAAAA8AAAAAAAAAAAAAAAAAmAIAAGRycy9k&#10;b3ducmV2LnhtbFBLBQYAAAAABAAEAPUAAACJAwAAAAA=&#10;" filled="f" strokeweight=".5pt">
                    <v:stroke endcap="round"/>
                    <v:textbox>
                      <w:txbxContent>
                        <w:p w:rsidR="00A130F6" w:rsidRDefault="00A130F6" w:rsidP="00A130F6">
                          <w:pPr>
                            <w:rPr>
                              <w:rFonts w:eastAsia="Times New Roman"/>
                            </w:rPr>
                          </w:pPr>
                        </w:p>
                      </w:txbxContent>
                    </v:textbox>
                  </v:oval>
                  <v:oval id="Oval 113" o:spid="_x0000_s1135" style="position:absolute;left:24320;top:4956;width:48;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NTUMUA&#10;AADdAAAADwAAAGRycy9kb3ducmV2LnhtbESPQUsDMRCF74L/IUzBm81WpMi2aSkFYfFUq9DrkEw3&#10;q5vJNonb1V/vHARvM7w3732z3k6hVyOl3EU2sJhXoIhtdB23Bt7fnu+fQOWC7LCPTAa+KcN2c3uz&#10;xtrFK7/SeCytkhDONRrwpQy11tl6CpjncSAW7RxTwCJrarVLeJXw0OuHqlrqgB1Lg8eB9p7s5/Er&#10;GHgJ48E2g09od8vD6cNfmh99MeZuNu1WoApN5d/8d904wV88Cr98Iy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c1NQxQAAAN0AAAAPAAAAAAAAAAAAAAAAAJgCAABkcnMv&#10;ZG93bnJldi54bWxQSwUGAAAAAAQABAD1AAAAigMAAAAA&#10;" fillcolor="black" strokeweight="0">
                    <v:textbox>
                      <w:txbxContent>
                        <w:p w:rsidR="00A130F6" w:rsidRDefault="00A130F6" w:rsidP="00A130F6">
                          <w:pPr>
                            <w:rPr>
                              <w:rFonts w:eastAsia="Times New Roman"/>
                            </w:rPr>
                          </w:pPr>
                        </w:p>
                      </w:txbxContent>
                    </v:textbox>
                  </v:oval>
                  <v:oval id="Oval 114" o:spid="_x0000_s1136" style="position:absolute;left:24320;top:4956;width:48;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fNrsIA&#10;AADdAAAADwAAAGRycy9kb3ducmV2LnhtbERPTYvCMBC9C/6HMII3m1ZkWapRRBBXUHCriMehGdti&#10;MylNttZ/bxYW9jaP9zmLVW9q0VHrKssKkigGQZxbXXGh4HLeTj5BOI+ssbZMCl7kYLUcDhaYavvk&#10;b+oyX4gQwi5FBaX3TSqly0sy6CLbEAfubluDPsC2kLrFZwg3tZzG8Yc0WHFoKLGhTUn5I/sxCrLT&#10;rdvG9e62vs7MHjfSVcfTQanxqF/PQXjq/b/4z/2lw/xklsDvN+EEuX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82uwgAAAN0AAAAPAAAAAAAAAAAAAAAAAJgCAABkcnMvZG93&#10;bnJldi54bWxQSwUGAAAAAAQABAD1AAAAhwMAAAAA&#10;" filled="f" strokeweight=".5pt">
                    <v:stroke endcap="round"/>
                    <v:textbox>
                      <w:txbxContent>
                        <w:p w:rsidR="00A130F6" w:rsidRDefault="00A130F6" w:rsidP="00A130F6">
                          <w:pPr>
                            <w:rPr>
                              <w:rFonts w:eastAsia="Times New Roman"/>
                            </w:rPr>
                          </w:pPr>
                        </w:p>
                      </w:txbxContent>
                    </v:textbox>
                  </v:oval>
                  <v:rect id="Rectangle 115" o:spid="_x0000_s1137" style="position:absolute;left:23796;top:4909;width:397;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2K+sIA&#10;AADdAAAADwAAAGRycy9kb3ducmV2LnhtbERPS4vCMBC+C/sfwix408RXWbtGEUEQ1IO64HVoxrZs&#10;M6lN1PrvzcKCt/n4njNbtLYSd2p86VjDoK9AEGfOlJxr+Dmte18gfEA2WDkmDU/ysJh/dGaYGvfg&#10;A92PIRcxhH2KGooQ6lRKnxVk0fddTRy5i2sshgibXJoGHzHcVnKoVCItlhwbCqxpVVD2e7xZDZiM&#10;zXV/Ge1O21uC07xV68lZad39bJffIAK14S3+d29MnD8YD+Hvm3iC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Yr6wgAAAN0AAAAPAAAAAAAAAAAAAAAAAJgCAABkcnMvZG93&#10;bnJldi54bWxQSwUGAAAAAAQABAD1AAAAhwMAAAAA&#10;" stroked="f">
                    <v:textbox>
                      <w:txbxContent>
                        <w:p w:rsidR="00A130F6" w:rsidRDefault="00A130F6" w:rsidP="00A130F6">
                          <w:pPr>
                            <w:rPr>
                              <w:rFonts w:eastAsia="Times New Roman"/>
                            </w:rPr>
                          </w:pPr>
                        </w:p>
                      </w:txbxContent>
                    </v:textbox>
                  </v:rect>
                  <v:rect id="Rectangle 116" o:spid="_x0000_s1138" style="position:absolute;left:23796;top:4909;width:397;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TK3sEA&#10;AADdAAAADwAAAGRycy9kb3ducmV2LnhtbERPTWuDQBC9F/Iflin0VleTUhKbVUKgJMfWhJwHd3Ql&#10;7qy4W7X/vlso9DaP9zn7crG9mGj0nWMFWZKCIK6d7rhVcL28P29B+ICssXdMCr7JQ1msHvaYazfz&#10;J01VaEUMYZ+jAhPCkEvpa0MWfeIG4sg1brQYIhxbqUecY7jt5TpNX6XFjmODwYGOhup79WUVfKT2&#10;NlfZ8TzdWzcfTjvjTWOUenpcDm8gAi3hX/znPus4P3vZwO838QR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yt7BAAAA3QAAAA8AAAAAAAAAAAAAAAAAmAIAAGRycy9kb3du&#10;cmV2LnhtbFBLBQYAAAAABAAEAPUAAACGAwAAAAA=&#10;" filled="f" strokeweight=".5pt">
                    <v:stroke joinstyle="round" endcap="round"/>
                    <v:textbox>
                      <w:txbxContent>
                        <w:p w:rsidR="00A130F6" w:rsidRDefault="00A130F6" w:rsidP="00A130F6">
                          <w:pPr>
                            <w:rPr>
                              <w:rFonts w:eastAsia="Times New Roman"/>
                            </w:rPr>
                          </w:pPr>
                        </w:p>
                      </w:txbxContent>
                    </v:textbox>
                  </v:rect>
                  <v:shape id="Freeform 117" o:spid="_x0000_s1139" style="position:absolute;left:23764;top:8481;width:477;height:143;visibility:visible;mso-wrap-style:square;v-text-anchor:top" coordsize="107,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q88UA&#10;AADdAAAADwAAAGRycy9kb3ducmV2LnhtbERPTWsCMRC9C/0PYQpepGYVW8rWKMUiehClKkpvw2bc&#10;3ZpMtpuo6783QsHbPN7nDMeNNeJMtS8dK+h1ExDEmdMl5wq2m+nLOwgfkDUax6TgSh7Go6fWEFPt&#10;LvxN53XIRQxhn6KCIoQqldJnBVn0XVcRR+7gaoshwjqXusZLDLdG9pPkTVosOTYUWNGkoOy4PlkF&#10;q8V+cnrVZnncfSV/v9sfM+scjFLt5+bzA0SgJjzE/+65jvN7gwHcv4knyN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2rzxQAAAN0AAAAPAAAAAAAAAAAAAAAAAJgCAABkcnMv&#10;ZG93bnJldi54bWxQSwUGAAAAAAQABAD1AAAAigMAAAAA&#10;" adj="-11796480,,5400" path="m18,35r71,c99,35,107,27,107,17,107,7,99,,89,l18,c8,,,7,,17,,27,8,35,18,35xe" strokeweight="0">
                    <v:stroke joinstyle="round"/>
                    <v:formulas/>
                    <v:path arrowok="t" o:connecttype="custom" o:connectlocs="3566089,5832770;17631487,5832770;21197576,2833106;17631487,0;3566089,0;0,2833106;3566089,5832770" o:connectangles="0,0,0,0,0,0,0" textboxrect="0,0,107,35"/>
                    <v:textbox>
                      <w:txbxContent>
                        <w:p w:rsidR="00A130F6" w:rsidRDefault="00A130F6" w:rsidP="00A130F6">
                          <w:pPr>
                            <w:rPr>
                              <w:rFonts w:eastAsia="Times New Roman"/>
                            </w:rPr>
                          </w:pPr>
                        </w:p>
                      </w:txbxContent>
                    </v:textbox>
                  </v:shape>
                  <v:shape id="Freeform 118" o:spid="_x0000_s1140" style="position:absolute;left:23764;top:8481;width:477;height:143;visibility:visible;mso-wrap-style:square;v-text-anchor:top" coordsize="107,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zfMEA&#10;AADdAAAADwAAAGRycy9kb3ducmV2LnhtbERPTWuDQBC9F/Iflin0VldLDcW4SgkEPDba0OvgTtTE&#10;nRV3m9j8+myh0Ns83ufk5WJGcaHZDZYVJFEMgri1euBOwWeze34D4TyyxtEyKfghB2Wxesgx0/bK&#10;e7rUvhMhhF2GCnrvp0xK1/Zk0EV2Ig7c0c4GfYBzJ/WM1xBuRvkSx2tpcODQ0ONE257ac/1tFNBH&#10;c0DCKlnvqnhJ3e021l8npZ4el/cNCE+L/xf/uSsd5ievKfx+E06Q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83zBAAAA3QAAAA8AAAAAAAAAAAAAAAAAmAIAAGRycy9kb3du&#10;cmV2LnhtbFBLBQYAAAAABAAEAPUAAACGAwAAAAA=&#10;" adj="-11796480,,5400" path="m18,35r71,c99,35,107,27,107,17,107,7,99,,89,l18,c8,,,7,,17,,27,8,35,18,35xe" filled="f" strokeweight=".5pt">
                    <v:stroke joinstyle="round" endcap="round"/>
                    <v:formulas/>
                    <v:path arrowok="t" o:connecttype="custom" o:connectlocs="3566089,5832770;17631487,5832770;21197576,2833106;17631487,0;3566089,0;0,2833106;3566089,5832770" o:connectangles="0,0,0,0,0,0,0" textboxrect="0,0,107,35"/>
                    <v:textbox>
                      <w:txbxContent>
                        <w:p w:rsidR="00A130F6" w:rsidRDefault="00A130F6" w:rsidP="00A130F6">
                          <w:pPr>
                            <w:rPr>
                              <w:rFonts w:eastAsia="Times New Roman"/>
                            </w:rPr>
                          </w:pPr>
                        </w:p>
                      </w:txbxContent>
                    </v:textbox>
                  </v:shape>
                  <v:rect id="Rectangle 119" o:spid="_x0000_s1141" style="position:absolute;left:23114;top:5210;width:1762;height:3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aM+cQA&#10;AADdAAAADwAAAGRycy9kb3ducmV2LnhtbERPTWvCQBC9C/0PyxR6011bDTW6CaUgFKyHaqHXITsm&#10;odnZNLsm8d93BcHbPN7nbPLRNqKnzteONcxnCgRx4UzNpYbv43b6CsIHZIONY9JwIQ959jDZYGrc&#10;wF/UH0IpYgj7FDVUIbSplL6oyKKfuZY4cifXWQwRdqU0HQ4x3DbyWalEWqw5NlTY0ntFxe/hbDVg&#10;sjB/+9PL53F3TnBVjmq7/FFaPz2Ob2sQgcZwF9/cHybOny8SuH4TT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2jPnEAAAA3QAAAA8AAAAAAAAAAAAAAAAAmAIAAGRycy9k&#10;b3ducmV2LnhtbFBLBQYAAAAABAAEAPUAAACJAwAAAAA=&#10;" stroked="f">
                    <v:textbox>
                      <w:txbxContent>
                        <w:p w:rsidR="00A130F6" w:rsidRDefault="00A130F6" w:rsidP="00A130F6">
                          <w:pPr>
                            <w:rPr>
                              <w:rFonts w:eastAsia="Times New Roman"/>
                            </w:rPr>
                          </w:pPr>
                        </w:p>
                      </w:txbxContent>
                    </v:textbox>
                  </v:rect>
                  <v:rect id="Rectangle 120" o:spid="_x0000_s1142" style="position:absolute;left:23114;top:5210;width:1762;height:3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3cEA&#10;AADdAAAADwAAAGRycy9kb3ducmV2LnhtbERPTWuDQBC9F/Iflin0VldDaBObVUKgJMfWhJwHd3Ql&#10;7qy4W7X/vlso9DaP9zn7crG9mGj0nWMFWZKCIK6d7rhVcL28P29B+ICssXdMCr7JQ1msHvaYazfz&#10;J01VaEUMYZ+jAhPCkEvpa0MWfeIG4sg1brQYIhxbqUecY7jt5TpNX6TFjmODwYGOhup79WUVfKT2&#10;NlfZ8TzdWzcfTjvjTWOUenpcDm8gAi3hX/znPus4P9u8wu838QR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zN3BAAAA3QAAAA8AAAAAAAAAAAAAAAAAmAIAAGRycy9kb3du&#10;cmV2LnhtbFBLBQYAAAAABAAEAPUAAACGAwAAAAA=&#10;" filled="f" strokeweight=".5pt">
                    <v:stroke joinstyle="round" endcap="round"/>
                    <v:textbox>
                      <w:txbxContent>
                        <w:p w:rsidR="00A130F6" w:rsidRDefault="00A130F6" w:rsidP="00A130F6">
                          <w:pPr>
                            <w:rPr>
                              <w:rFonts w:eastAsia="Times New Roman"/>
                            </w:rPr>
                          </w:pPr>
                        </w:p>
                      </w:txbxContent>
                    </v:textbox>
                  </v:rect>
                  <v:rect id="Rectangle 121" o:spid="_x0000_s1143" style="position:absolute;left:23780;top:5118;width:692;height: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MGmsMA&#10;AADdAAAADwAAAGRycy9kb3ducmV2LnhtbESP3WoCMRCF74W+Q5hC7zSrF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MGmsMAAADdAAAADwAAAAAAAAAAAAAAAACYAgAAZHJzL2Rv&#10;d25yZXYueG1sUEsFBgAAAAAEAAQA9QAAAIgDA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Lucida Console" w:hAnsi="Lucida Console" w:cs="Arial"/>
                              <w:color w:val="000000"/>
                              <w:kern w:val="24"/>
                              <w:sz w:val="2"/>
                              <w:szCs w:val="2"/>
                            </w:rPr>
                            <w:t>SOMEBRAND</w:t>
                          </w:r>
                        </w:p>
                      </w:txbxContent>
                    </v:textbox>
                  </v:rect>
                  <v:rect id="Rectangle 122" o:spid="_x0000_s1144" style="position:absolute;left:23513;top:6388;width:106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jAcAA&#10;AADdAAAADwAAAGRycy9kb3ducmV2LnhtbERP24rCMBB9F/yHMIJvmiqy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jAcAAAADdAAAADwAAAAAAAAAAAAAAAACYAgAAZHJzL2Rvd25y&#10;ZXYueG1sUEsFBgAAAAAEAAQA9QAAAIUDA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2"/>
                              <w:szCs w:val="12"/>
                            </w:rPr>
                            <w:t>UE</w:t>
                          </w:r>
                        </w:p>
                      </w:txbxContent>
                    </v:textbox>
                  </v:rect>
                  <v:line id="Line 115" o:spid="_x0000_s1145" style="position:absolute;flip:x;visibility:visible;mso-wrap-style:square" from="26209,2527" to="29448,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dy+ccAAADdAAAADwAAAGRycy9kb3ducmV2LnhtbESPQWvCQBCF7wX/wzKCN90oKpK6ShVD&#10;pYUWrRdvQ3ZMQrOzIbuN8d93DoXeZnhv3vtmve1drTpqQ+XZwHSSgCLOva24MHD5ysYrUCEiW6w9&#10;k4EHBdhuBk9rTK2/84m6cyyUhHBI0UAZY5NqHfKSHIaJb4hFu/nWYZS1LbRt8S7hrtazJFlqhxVL&#10;Q4kN7UvKv88/zsAes1v/0V2u8zf3+X5dZLvk8LozZjTsX55BRerjv/nv+mgFf7oQfvlGRtCb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93L5xwAAAN0AAAAPAAAAAAAA&#10;AAAAAAAAAKECAABkcnMvZG93bnJldi54bWxQSwUGAAAAAAQABAD5AAAAlQMAAAAA&#10;" strokeweight=".57328mm">
                    <v:stroke endcap="round"/>
                  </v:line>
                  <v:shape id="Freeform 124" o:spid="_x0000_s1146" style="position:absolute;left:25114;top:3829;width:1397;height:1032;visibility:visible;mso-wrap-style:square;v-text-anchor:top" coordsize="88,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tB8QA&#10;AADdAAAADwAAAGRycy9kb3ducmV2LnhtbERPS2vCQBC+F/wPywi9lLobMVKjq4hQUJDio5fehuyY&#10;BLOzIbtq9Ne7hUJv8/E9Z7bobC2u1PrKsYZkoEAQ585UXGj4Pn6+f4DwAdlg7Zg03MnDYt57mWFm&#10;3I33dD2EQsQQ9hlqKENoMil9XpJFP3ANceROrrUYImwLaVq8xXBby6FSY2mx4thQYkOrkvLz4WI1&#10;TKTaPtbLt1Sp+shfP8N0txk1Wr/2u+UURKAu/Iv/3GsT5ydpAr/fxB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ErQfEAAAA3QAAAA8AAAAAAAAAAAAAAAAAmAIAAGRycy9k&#10;b3ducmV2LnhtbFBLBQYAAAAABAAEAPUAAACJAwAAAAA=&#10;" adj="-11796480,,5400" path="m88,50l,65,62,,88,50xe" fillcolor="black" stroked="f">
                    <v:stroke joinstyle="round"/>
                    <v:formulas/>
                    <v:path arrowok="t" o:connecttype="custom" o:connectlocs="221773750,126008423;0,163811744;156249688,0;221773750,126008423" o:connectangles="0,0,0,0" textboxrect="0,0,88,65"/>
                    <v:textbox>
                      <w:txbxContent>
                        <w:p w:rsidR="00A130F6" w:rsidRDefault="00A130F6" w:rsidP="00A130F6">
                          <w:pPr>
                            <w:rPr>
                              <w:rFonts w:eastAsia="Times New Roman"/>
                            </w:rPr>
                          </w:pPr>
                        </w:p>
                      </w:txbxContent>
                    </v:textbox>
                  </v:shape>
                  <v:line id="Line 117" o:spid="_x0000_s1147" style="position:absolute;flip:x y;visibility:visible;mso-wrap-style:square" from="18954,3020" to="22733,4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zyQcQAAADdAAAADwAAAGRycy9kb3ducmV2LnhtbESPQYvCMBCF7wv+hzCCtzW1oKzVKCII&#10;XhR19+JtbMa2tJmUJNr67zcLwt5meG/e92a57k0jnuR8ZVnBZJyAIM6trrhQ8PO9+/wC4QOyxsYy&#10;KXiRh/Vq8LHETNuOz/S8hELEEPYZKihDaDMpfV6SQT+2LXHU7tYZDHF1hdQOuxhuGpkmyUwarDgS&#10;SmxpW1JeXx4mQtzRz3KqT10dToe0qadzvl2VGg37zQJEoD78m9/Xex3rT6Yp/H0TR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HPJBxAAAAN0AAAAPAAAAAAAAAAAA&#10;AAAAAKECAABkcnMvZG93bnJldi54bWxQSwUGAAAAAAQABAD5AAAAkgMAAAAA&#10;" strokeweight=".57328mm">
                    <v:stroke endcap="round"/>
                  </v:line>
                  <v:shape id="Freeform 126" o:spid="_x0000_s1148" style="position:absolute;left:17843;top:2480;width:1413;height:1000;visibility:visible;mso-wrap-style:square;v-text-anchor:top" coordsize="89,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l+acIA&#10;AADdAAAADwAAAGRycy9kb3ducmV2LnhtbERPTYvCMBC9C/sfwizsTVO3KlqNIsKKx7UqehyasS3b&#10;TEoTa/33G0HwNo/3OYtVZyrRUuNKywqGgwgEcWZ1ybmC4+GnPwXhPLLGyjIpeJCD1fKjt8BE2zvv&#10;qU19LkIIuwQVFN7XiZQuK8igG9iaOHBX2xj0ATa51A3eQ7ip5HcUTaTBkkNDgTVtCsr+0ptRcPFt&#10;NYm3zo7OszQebeX6Oj39KvX12a3nIDx1/i1+uXc6zB+OY3h+E06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GX5pwgAAAN0AAAAPAAAAAAAAAAAAAAAAAJgCAABkcnMvZG93&#10;bnJldi54bWxQSwUGAAAAAAQABAD1AAAAhwMAAAAA&#10;" adj="-11796480,,5400" path="m64,63l,,89,12,64,63xe" fillcolor="black" stroked="f">
                    <v:stroke joinstyle="round"/>
                    <v:formulas/>
                    <v:path arrowok="t" o:connecttype="custom" o:connectlocs="161290571,158771431;0,0;224295494,30242026;161290571,158771431" o:connectangles="0,0,0,0" textboxrect="0,0,89,63"/>
                    <v:textbox>
                      <w:txbxContent>
                        <w:p w:rsidR="00A130F6" w:rsidRDefault="00A130F6" w:rsidP="00A130F6">
                          <w:pPr>
                            <w:rPr>
                              <w:rFonts w:eastAsia="Times New Roman"/>
                            </w:rPr>
                          </w:pPr>
                        </w:p>
                      </w:txbxContent>
                    </v:textbox>
                  </v:shape>
                  <v:rect id="Rectangle 127" o:spid="_x0000_s1149" style="position:absolute;left:26910;top:1384;width:146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aQsAA&#10;AADdAAAADwAAAGRycy9kb3ducmV2LnhtbERP24rCMBB9F/yHMIJvmiq6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eaQsAAAADdAAAADwAAAAAAAAAAAAAAAACYAgAAZHJzL2Rvd25y&#10;ZXYueG1sUEsFBgAAAAAEAAQA9QAAAIUDA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8"/>
                              <w:szCs w:val="18"/>
                            </w:rPr>
                            <w:t>DL</w:t>
                          </w:r>
                        </w:p>
                      </w:txbxContent>
                    </v:textbox>
                  </v:rect>
                  <v:rect id="Rectangle 128" o:spid="_x0000_s1150" style="position:absolute;left:20084;top:1404;width:146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2cAA&#10;AADdAAAADwAAAGRycy9kb3ducmV2LnhtbERP24rCMBB9F/Yfwgi+2VTB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2cAAAADdAAAADwAAAAAAAAAAAAAAAACYAgAAZHJzL2Rvd25y&#10;ZXYueG1sUEsFBgAAAAAEAAQA9QAAAIUDAAAAAA==&#10;" filled="f" stroked="f">
                    <v:textbox style="mso-fit-shape-to-text:t" inset="0,0,0,0">
                      <w:txbxContent>
                        <w:p w:rsidR="00A130F6" w:rsidRDefault="00A130F6" w:rsidP="00A130F6">
                          <w:pPr>
                            <w:pStyle w:val="NormalWeb"/>
                            <w:spacing w:before="0" w:beforeAutospacing="0" w:after="0" w:afterAutospacing="0"/>
                            <w:textAlignment w:val="baseline"/>
                          </w:pPr>
                          <w:r>
                            <w:rPr>
                              <w:rFonts w:ascii="Arial" w:hAnsi="Arial" w:cs="Arial"/>
                              <w:color w:val="000000"/>
                              <w:kern w:val="24"/>
                              <w:sz w:val="18"/>
                              <w:szCs w:val="18"/>
                            </w:rPr>
                            <w:t>UL</w:t>
                          </w:r>
                        </w:p>
                      </w:txbxContent>
                    </v:textbox>
                  </v:rect>
                </v:group>
                <v:rect id="Rectangle 3" o:spid="_x0000_s1151" style="position:absolute;left:1765;width:1956;height:13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hrr8A&#10;AADdAAAADwAAAGRycy9kb3ducmV2LnhtbERP24rCMBB9X/Afwgi+ramC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OaGuvwAAAN0AAAAPAAAAAAAAAAAAAAAAAJgCAABkcnMvZG93bnJl&#10;di54bWxQSwUGAAAAAAQABAD1AAAAhAMAAAAA&#10;" filled="f" stroked="f">
                  <v:textbox style="mso-fit-shape-to-text:t" inset="0,0,0,0">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v:textbox>
                </v:rect>
                <v:rect id="Rectangle 4" o:spid="_x0000_s1152" style="position:absolute;left:15455;top:209;width:1956;height:1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ENcAA&#10;AADdAAAADwAAAGRycy9kb3ducmV2LnhtbERP24rCMBB9F/yHMIJvmiro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UENcAAAADdAAAADwAAAAAAAAAAAAAAAACYAgAAZHJzL2Rvd25y&#10;ZXYueG1sUEsFBgAAAAAEAAQA9QAAAIUDAAAAAA==&#10;" filled="f" stroked="f">
                  <v:textbox style="mso-fit-shape-to-text:t" inset="0,0,0,0">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v:textbox>
                </v:rect>
                <v:rect id="Rectangle 5" o:spid="_x0000_s1153" style="position:absolute;left:29221;top:19;width:1956;height:13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QR8MA&#10;AADdAAAADwAAAGRycy9kb3ducmV2LnhtbESP3WoCMRCF74W+Q5hC7zSrU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qQR8MAAADdAAAADwAAAAAAAAAAAAAAAACYAgAAZHJzL2Rv&#10;d25yZXYueG1sUEsFBgAAAAAEAAQA9QAAAIgDAAAAAA==&#10;" filled="f" stroked="f">
                  <v:textbox style="mso-fit-shape-to-text:t" inset="0,0,0,0">
                    <w:txbxContent>
                      <w:p w:rsidR="00A130F6" w:rsidRDefault="00A130F6" w:rsidP="00A130F6">
                        <w:pPr>
                          <w:pStyle w:val="NormalWeb"/>
                          <w:spacing w:before="0" w:beforeAutospacing="0" w:after="0" w:afterAutospacing="0"/>
                          <w:textAlignment w:val="baseline"/>
                        </w:pPr>
                        <w:r w:rsidRPr="00C527E5">
                          <w:rPr>
                            <w:rFonts w:ascii="Calibri" w:hAnsi="Calibri"/>
                            <w:color w:val="000000"/>
                            <w:kern w:val="24"/>
                            <w:sz w:val="18"/>
                            <w:szCs w:val="18"/>
                          </w:rPr>
                          <w:t>RRH</w:t>
                        </w:r>
                      </w:p>
                    </w:txbxContent>
                  </v:textbox>
                </v:rect>
              </v:group>
            </w:pict>
          </mc:Fallback>
        </mc:AlternateContent>
      </w:r>
      <w:r w:rsidRPr="00271999">
        <w:rPr>
          <w:noProof/>
          <w:lang w:val="en-US" w:eastAsia="en-US"/>
        </w:rPr>
        <mc:AlternateContent>
          <mc:Choice Requires="wps">
            <w:drawing>
              <wp:anchor distT="0" distB="0" distL="114300" distR="114300" simplePos="0" relativeHeight="251659264" behindDoc="0" locked="0" layoutInCell="1" allowOverlap="1" wp14:anchorId="53A9B651" wp14:editId="30C41160">
                <wp:simplePos x="0" y="0"/>
                <wp:positionH relativeFrom="column">
                  <wp:posOffset>0</wp:posOffset>
                </wp:positionH>
                <wp:positionV relativeFrom="paragraph">
                  <wp:posOffset>1071880</wp:posOffset>
                </wp:positionV>
                <wp:extent cx="4832985" cy="222250"/>
                <wp:effectExtent l="0" t="0" r="5715" b="6350"/>
                <wp:wrapNone/>
                <wp:docPr id="4" name="Text Box 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985"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0F6" w:rsidRPr="0051095D" w:rsidRDefault="00A130F6" w:rsidP="00A130F6">
                            <w:pPr>
                              <w:pStyle w:val="Caption"/>
                            </w:pPr>
                            <w:r>
                              <w:t xml:space="preserve">Figure </w:t>
                            </w:r>
                            <w:r>
                              <w:fldChar w:fldCharType="begin"/>
                            </w:r>
                            <w:r>
                              <w:instrText xml:space="preserve"> SEQ Figure \* ARABIC </w:instrText>
                            </w:r>
                            <w:r>
                              <w:fldChar w:fldCharType="separate"/>
                            </w:r>
                            <w:r w:rsidR="00E3467B">
                              <w:rPr>
                                <w:noProof/>
                              </w:rPr>
                              <w:t>1</w:t>
                            </w:r>
                            <w:r>
                              <w:fldChar w:fldCharType="end"/>
                            </w:r>
                            <w:r>
                              <w:t xml:space="preserve">: </w:t>
                            </w:r>
                            <w:r w:rsidRPr="00A36DDF">
                              <w:t>Unidirectional Beam Arrangement</w:t>
                            </w:r>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44" o:spid="_x0000_s1154" type="#_x0000_t202" style="position:absolute;left:0;text-align:left;margin-left:0;margin-top:84.4pt;width:380.55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" stroked="f">
                <v:textbox style="mso-fit-shape-to-text:t" inset="0,0,0,0">
                  <w:txbxContent>
                    <w:p w:rsidR="00A130F6" w:rsidRPr="0051095D" w:rsidRDefault="00A130F6" w:rsidP="00A130F6">
                      <w:pPr>
                        <w:pStyle w:val="Caption"/>
                      </w:pPr>
                      <w:r>
                        <w:t xml:space="preserve">Figure </w:t>
                      </w:r>
                      <w:r>
                        <w:fldChar w:fldCharType="begin"/>
                      </w:r>
                      <w:r>
                        <w:instrText xml:space="preserve"> SEQ Figure \* ARABIC </w:instrText>
                      </w:r>
                      <w:r>
                        <w:fldChar w:fldCharType="separate"/>
                      </w:r>
                      <w:r w:rsidR="00E3467B">
                        <w:rPr>
                          <w:noProof/>
                        </w:rPr>
                        <w:t>1</w:t>
                      </w:r>
                      <w:r>
                        <w:fldChar w:fldCharType="end"/>
                      </w:r>
                      <w:r>
                        <w:t xml:space="preserve">: </w:t>
                      </w:r>
                      <w:r w:rsidRPr="00A36DDF">
                        <w:t>Unidirectional Beam Arrangement</w:t>
                      </w:r>
                      <w:r>
                        <w:t>.</w:t>
                      </w:r>
                    </w:p>
                  </w:txbxContent>
                </v:textbox>
              </v:shape>
            </w:pict>
          </mc:Fallback>
        </mc:AlternateContent>
      </w:r>
    </w:p>
    <w:p w:rsidR="00A130F6" w:rsidRPr="00271999" w:rsidRDefault="00A130F6" w:rsidP="00A130F6">
      <w:pPr>
        <w:jc w:val="both"/>
        <w:rPr>
          <w:szCs w:val="22"/>
          <w:lang w:val="en-US"/>
        </w:rPr>
      </w:pPr>
    </w:p>
    <w:p w:rsidR="00A130F6" w:rsidRPr="00271999" w:rsidRDefault="00A130F6" w:rsidP="00A130F6">
      <w:pPr>
        <w:jc w:val="both"/>
        <w:rPr>
          <w:szCs w:val="22"/>
          <w:lang w:val="en-US"/>
        </w:rPr>
      </w:pPr>
    </w:p>
    <w:p w:rsidR="00A130F6" w:rsidRPr="00271999" w:rsidRDefault="00A130F6" w:rsidP="00A130F6">
      <w:pPr>
        <w:jc w:val="both"/>
        <w:rPr>
          <w:szCs w:val="22"/>
          <w:lang w:val="en-US"/>
        </w:rPr>
      </w:pPr>
    </w:p>
    <w:p w:rsidR="00A130F6" w:rsidRPr="00271999" w:rsidRDefault="00A130F6" w:rsidP="00A130F6">
      <w:pPr>
        <w:jc w:val="both"/>
        <w:rPr>
          <w:szCs w:val="22"/>
          <w:lang w:val="en-US"/>
        </w:rPr>
      </w:pPr>
    </w:p>
    <w:p w:rsidR="00A130F6" w:rsidRPr="00271999" w:rsidRDefault="00A130F6" w:rsidP="00A130F6">
      <w:pPr>
        <w:jc w:val="both"/>
        <w:rPr>
          <w:szCs w:val="22"/>
          <w:lang w:val="en-US"/>
        </w:rPr>
      </w:pPr>
    </w:p>
    <w:p w:rsidR="00A130F6" w:rsidRPr="00271999" w:rsidRDefault="00A130F6" w:rsidP="00A130F6">
      <w:pPr>
        <w:jc w:val="both"/>
        <w:rPr>
          <w:szCs w:val="22"/>
          <w:lang w:val="en-US"/>
        </w:rPr>
      </w:pPr>
      <w:r w:rsidRPr="00271999">
        <w:rPr>
          <w:szCs w:val="22"/>
          <w:lang w:val="en-US"/>
        </w:rPr>
        <w:t xml:space="preserve">However in this contribution we focus on the RRH uplink. Receiving the DL from a single direction implies that the UE will experience a virtually constant Doppler shift towards which it tunes its downlink carrier frequency and its internal reference frequency. When transmitting on the uplink, the UE uses an UL carrier frequency that displays the same Doppler shift. When the transmitted signal is received by an antenna in the opposite direction, the signal propagating from the UE towards the RX antenna will display essentially the same Doppler shift, but with opposite sign and as a result the signal received by the antenna will be at nominal UL carrier frequency and without Doppler shifts. This is shown in figure 2. </w:t>
      </w:r>
    </w:p>
    <w:p w:rsidR="00A130F6" w:rsidRPr="00271999" w:rsidRDefault="00A130F6" w:rsidP="00A130F6">
      <w:pPr>
        <w:jc w:val="both"/>
        <w:rPr>
          <w:szCs w:val="22"/>
          <w:lang w:val="en-US"/>
        </w:rPr>
      </w:pPr>
      <w:r w:rsidRPr="00271999">
        <w:rPr>
          <w:szCs w:val="22"/>
          <w:lang w:val="en-US"/>
        </w:rPr>
        <w:t>The UL Doppler shift is in Figure 2, RRH received frequency. The UL Doppler shift is essentially zero along the whole track, except close to the RRH sites, despite the high speed, 500 km/h and the relative high Wide Area band used (2.7 GHz). This can be seen in Figure 2, RRH received frequency. An antenna has a finite front-to-back ratio and this is the ca</w:t>
      </w:r>
      <w:r w:rsidR="00747F46">
        <w:rPr>
          <w:szCs w:val="22"/>
          <w:lang w:val="en-US"/>
        </w:rPr>
        <w:t>u</w:t>
      </w:r>
      <w:r w:rsidRPr="00271999">
        <w:rPr>
          <w:szCs w:val="22"/>
          <w:lang w:val="en-US"/>
        </w:rPr>
        <w:t>se of the deviation from zero Doppler. The front-to-back ratio assumed in this simulation is 30 dB.</w:t>
      </w:r>
    </w:p>
    <w:p w:rsidR="00A130F6" w:rsidRPr="00271999" w:rsidRDefault="00A130F6" w:rsidP="00A130F6">
      <w:pPr>
        <w:jc w:val="both"/>
        <w:rPr>
          <w:szCs w:val="22"/>
          <w:lang w:val="en-US"/>
        </w:rPr>
      </w:pPr>
      <w:r w:rsidRPr="00271999">
        <w:rPr>
          <w:b/>
          <w:lang w:val="en-US"/>
        </w:rPr>
        <w:lastRenderedPageBreak/>
        <w:t>Observation 1:</w:t>
      </w:r>
      <w:r w:rsidRPr="00271999">
        <w:rPr>
          <w:lang w:val="en-US"/>
        </w:rPr>
        <w:t xml:space="preserve"> </w:t>
      </w:r>
      <w:r w:rsidRPr="00271999">
        <w:rPr>
          <w:b/>
          <w:lang w:val="en-US"/>
        </w:rPr>
        <w:t>By unidirectional beam arrangement the UL Doppler shift is essentially zero along the whole track, except close to the RRH sites, where it is not zero but reduced to a fraction of the maximum Doppler shift.</w:t>
      </w:r>
    </w:p>
    <w:p w:rsidR="00A130F6" w:rsidRPr="00271999" w:rsidRDefault="00A130F6" w:rsidP="00A130F6">
      <w:pPr>
        <w:jc w:val="both"/>
        <w:rPr>
          <w:szCs w:val="22"/>
          <w:lang w:val="en-US"/>
        </w:rPr>
      </w:pPr>
    </w:p>
    <w:p w:rsidR="00A130F6" w:rsidRPr="00271999" w:rsidRDefault="00A130F6" w:rsidP="00A130F6">
      <w:pPr>
        <w:keepNext/>
        <w:jc w:val="both"/>
        <w:rPr>
          <w:lang w:val="en-US"/>
        </w:rPr>
      </w:pPr>
      <w:r w:rsidRPr="00271999">
        <w:rPr>
          <w:noProof/>
          <w:szCs w:val="22"/>
          <w:lang w:val="en-US" w:eastAsia="en-US"/>
        </w:rPr>
        <w:drawing>
          <wp:inline distT="0" distB="0" distL="0" distR="0" wp14:anchorId="6CDB6272" wp14:editId="375C8FB3">
            <wp:extent cx="4558665" cy="6626225"/>
            <wp:effectExtent l="0" t="0" r="0" b="0"/>
            <wp:docPr id="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8665" cy="6626225"/>
                    </a:xfrm>
                    <a:prstGeom prst="rect">
                      <a:avLst/>
                    </a:prstGeom>
                    <a:noFill/>
                    <a:ln>
                      <a:noFill/>
                    </a:ln>
                  </pic:spPr>
                </pic:pic>
              </a:graphicData>
            </a:graphic>
          </wp:inline>
        </w:drawing>
      </w:r>
    </w:p>
    <w:p w:rsidR="00A130F6" w:rsidRPr="00271999" w:rsidRDefault="00A130F6" w:rsidP="00A130F6">
      <w:pPr>
        <w:pStyle w:val="Caption"/>
        <w:jc w:val="both"/>
        <w:rPr>
          <w:lang w:val="en-US"/>
        </w:rPr>
      </w:pPr>
      <w:r w:rsidRPr="00271999">
        <w:rPr>
          <w:lang w:val="en-US"/>
        </w:rPr>
        <w:t xml:space="preserve">Figure </w:t>
      </w:r>
      <w:r w:rsidRPr="00271999">
        <w:rPr>
          <w:lang w:val="en-US"/>
        </w:rPr>
        <w:fldChar w:fldCharType="begin"/>
      </w:r>
      <w:r w:rsidRPr="00271999">
        <w:rPr>
          <w:lang w:val="en-US"/>
        </w:rPr>
        <w:instrText xml:space="preserve"> SEQ Figure \* ARABIC </w:instrText>
      </w:r>
      <w:r w:rsidRPr="00271999">
        <w:rPr>
          <w:lang w:val="en-US"/>
        </w:rPr>
        <w:fldChar w:fldCharType="separate"/>
      </w:r>
      <w:r w:rsidR="00E3467B">
        <w:rPr>
          <w:noProof/>
          <w:lang w:val="en-US"/>
        </w:rPr>
        <w:t>2</w:t>
      </w:r>
      <w:r w:rsidRPr="00271999">
        <w:rPr>
          <w:lang w:val="en-US"/>
        </w:rPr>
        <w:fldChar w:fldCharType="end"/>
      </w:r>
      <w:r w:rsidRPr="00271999">
        <w:rPr>
          <w:lang w:val="en-US"/>
        </w:rPr>
        <w:t xml:space="preserve">: Path loss and Doppler shifts associated with a moving UE with UL RX and DL TX in opposite directions. From </w:t>
      </w:r>
      <w:r w:rsidR="00E3467B" w:rsidRPr="00E3467B">
        <w:rPr>
          <w:lang w:val="en-US"/>
        </w:rPr>
        <w:t>Dmin</w:t>
      </w:r>
      <w:r w:rsidR="00747F46">
        <w:rPr>
          <w:lang w:val="en-US"/>
        </w:rPr>
        <w:t xml:space="preserve"> </w:t>
      </w:r>
      <w:r w:rsidR="00E3467B" w:rsidRPr="00E3467B">
        <w:rPr>
          <w:lang w:val="en-US"/>
        </w:rPr>
        <w:t>=</w:t>
      </w:r>
      <w:r w:rsidR="00747F46">
        <w:rPr>
          <w:lang w:val="en-US"/>
        </w:rPr>
        <w:t xml:space="preserve"> </w:t>
      </w:r>
      <w:r w:rsidR="00E3467B" w:rsidRPr="00E3467B">
        <w:rPr>
          <w:lang w:val="en-US"/>
        </w:rPr>
        <w:t>30m, Ds</w:t>
      </w:r>
      <w:r w:rsidR="00747F46">
        <w:rPr>
          <w:lang w:val="en-US"/>
        </w:rPr>
        <w:t xml:space="preserve"> </w:t>
      </w:r>
      <w:r w:rsidR="00E3467B" w:rsidRPr="00E3467B">
        <w:rPr>
          <w:lang w:val="en-US"/>
        </w:rPr>
        <w:t>=</w:t>
      </w:r>
      <w:r w:rsidR="00747F46">
        <w:rPr>
          <w:lang w:val="en-US"/>
        </w:rPr>
        <w:t xml:space="preserve"> </w:t>
      </w:r>
      <w:r w:rsidR="00E3467B" w:rsidRPr="00E3467B">
        <w:rPr>
          <w:lang w:val="en-US"/>
        </w:rPr>
        <w:t>1000m, f</w:t>
      </w:r>
      <w:r w:rsidR="00747F46">
        <w:rPr>
          <w:lang w:val="en-US"/>
        </w:rPr>
        <w:t xml:space="preserve"> </w:t>
      </w:r>
      <w:r w:rsidR="00E3467B" w:rsidRPr="00E3467B">
        <w:rPr>
          <w:lang w:val="en-US"/>
        </w:rPr>
        <w:t>=</w:t>
      </w:r>
      <w:r w:rsidR="00747F46">
        <w:rPr>
          <w:lang w:val="en-US"/>
        </w:rPr>
        <w:t xml:space="preserve"> </w:t>
      </w:r>
      <w:r w:rsidR="00E3467B" w:rsidRPr="00E3467B">
        <w:rPr>
          <w:lang w:val="en-US"/>
        </w:rPr>
        <w:t>2.7GHz and speed 500km/h.</w:t>
      </w:r>
    </w:p>
    <w:p w:rsidR="00213FC6" w:rsidRPr="00271999" w:rsidRDefault="00213FC6" w:rsidP="00213FC6">
      <w:pPr>
        <w:rPr>
          <w:lang w:val="en-US" w:eastAsia="en-US"/>
        </w:rPr>
      </w:pPr>
    </w:p>
    <w:p w:rsidR="00B8022D" w:rsidRPr="00271999" w:rsidRDefault="00B8022D" w:rsidP="00B8022D">
      <w:pPr>
        <w:pStyle w:val="Heading1"/>
        <w:tabs>
          <w:tab w:val="num" w:pos="0"/>
        </w:tabs>
        <w:overflowPunct/>
        <w:autoSpaceDE/>
        <w:autoSpaceDN/>
        <w:adjustRightInd/>
        <w:spacing w:before="360"/>
        <w:ind w:left="2438" w:hanging="2438"/>
        <w:textAlignment w:val="auto"/>
        <w:rPr>
          <w:lang w:val="en-US"/>
        </w:rPr>
      </w:pPr>
      <w:r w:rsidRPr="00271999">
        <w:rPr>
          <w:lang w:val="en-US"/>
        </w:rPr>
        <w:lastRenderedPageBreak/>
        <w:t xml:space="preserve">3 </w:t>
      </w:r>
      <w:r w:rsidR="00A130F6" w:rsidRPr="00271999">
        <w:rPr>
          <w:lang w:val="en-US"/>
        </w:rPr>
        <w:t>PRACH detection at high Doppler</w:t>
      </w:r>
      <w:r w:rsidRPr="00271999">
        <w:rPr>
          <w:lang w:val="en-US"/>
        </w:rPr>
        <w:tab/>
      </w:r>
    </w:p>
    <w:p w:rsidR="00A130F6" w:rsidRPr="00271999" w:rsidRDefault="00A130F6" w:rsidP="00A130F6">
      <w:pPr>
        <w:jc w:val="both"/>
        <w:rPr>
          <w:lang w:val="en-US"/>
        </w:rPr>
      </w:pPr>
      <w:r w:rsidRPr="00271999">
        <w:rPr>
          <w:lang w:val="en-US"/>
        </w:rPr>
        <w:t>In [2] it is observed that</w:t>
      </w:r>
      <w:r w:rsidRPr="00271999">
        <w:rPr>
          <w:lang w:val="en-US"/>
        </w:rPr>
        <w:tab/>
        <w:t xml:space="preserve"> the 3GPP standard support either a strong main peak or secondary peak. </w:t>
      </w:r>
      <w:r w:rsidRPr="00271999">
        <w:rPr>
          <w:lang w:val="en-US"/>
        </w:rPr>
        <w:br/>
        <w:t>A restricted set of cyclic shifts is defined in sub clause 5.7.2 of 36.211 to cope with higher speeds when the main peak becomes weak but there is still a significant secondary peak. However, at higher frequencies both the main and secondary peaks become weak as shown in Figure 3. This happens around 350 km/h for the highest bands in the HST RAN4 specification, B1 and B7. The same observation can be found in [3].</w:t>
      </w:r>
    </w:p>
    <w:p w:rsidR="00A130F6" w:rsidRPr="00271999" w:rsidRDefault="00A130F6" w:rsidP="00A130F6">
      <w:pPr>
        <w:jc w:val="both"/>
        <w:rPr>
          <w:lang w:val="en-US"/>
        </w:rPr>
      </w:pPr>
      <w:r w:rsidRPr="00271999">
        <w:rPr>
          <w:noProof/>
          <w:lang w:val="en-US" w:eastAsia="en-US"/>
        </w:rPr>
        <w:drawing>
          <wp:inline distT="0" distB="0" distL="0" distR="0" wp14:anchorId="7501893C" wp14:editId="56FAC060">
            <wp:extent cx="3234690" cy="1391920"/>
            <wp:effectExtent l="0" t="0" r="0" b="0"/>
            <wp:docPr id="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4690" cy="1391920"/>
                    </a:xfrm>
                    <a:prstGeom prst="rect">
                      <a:avLst/>
                    </a:prstGeom>
                    <a:noFill/>
                    <a:ln>
                      <a:noFill/>
                    </a:ln>
                  </pic:spPr>
                </pic:pic>
              </a:graphicData>
            </a:graphic>
          </wp:inline>
        </w:drawing>
      </w:r>
    </w:p>
    <w:p w:rsidR="00A130F6" w:rsidRPr="00271999" w:rsidRDefault="00A130F6" w:rsidP="00A130F6">
      <w:pPr>
        <w:pStyle w:val="Caption"/>
        <w:rPr>
          <w:lang w:val="en-US"/>
        </w:rPr>
      </w:pPr>
      <w:r w:rsidRPr="00271999">
        <w:rPr>
          <w:lang w:val="en-US"/>
        </w:rPr>
        <w:t xml:space="preserve">Figure </w:t>
      </w:r>
      <w:r w:rsidRPr="00271999">
        <w:rPr>
          <w:lang w:val="en-US"/>
        </w:rPr>
        <w:fldChar w:fldCharType="begin"/>
      </w:r>
      <w:r w:rsidRPr="00271999">
        <w:rPr>
          <w:lang w:val="en-US"/>
        </w:rPr>
        <w:instrText xml:space="preserve"> SEQ Figure \* ARABIC </w:instrText>
      </w:r>
      <w:r w:rsidRPr="00271999">
        <w:rPr>
          <w:lang w:val="en-US"/>
        </w:rPr>
        <w:fldChar w:fldCharType="separate"/>
      </w:r>
      <w:r w:rsidR="00E3467B">
        <w:rPr>
          <w:noProof/>
          <w:lang w:val="en-US"/>
        </w:rPr>
        <w:t>3</w:t>
      </w:r>
      <w:r w:rsidRPr="00271999">
        <w:rPr>
          <w:lang w:val="en-US"/>
        </w:rPr>
        <w:fldChar w:fldCharType="end"/>
      </w:r>
      <w:r w:rsidRPr="00271999">
        <w:rPr>
          <w:lang w:val="en-US"/>
        </w:rPr>
        <w:t>: Matched filter output</w:t>
      </w:r>
    </w:p>
    <w:p w:rsidR="00A130F6" w:rsidRPr="00271999" w:rsidRDefault="00A130F6" w:rsidP="00A130F6">
      <w:pPr>
        <w:rPr>
          <w:lang w:val="en-US"/>
        </w:rPr>
      </w:pPr>
      <w:r w:rsidRPr="00271999">
        <w:rPr>
          <w:lang w:val="en-US" w:eastAsia="en-US"/>
        </w:rPr>
        <w:t>In [3] in is observed that: “</w:t>
      </w:r>
      <w:r w:rsidRPr="00271999">
        <w:rPr>
          <w:i/>
          <w:lang w:val="en-US" w:eastAsia="en-US"/>
        </w:rPr>
        <w:t xml:space="preserve">a possible </w:t>
      </w:r>
      <w:r w:rsidRPr="00271999">
        <w:rPr>
          <w:i/>
          <w:lang w:val="en-US"/>
        </w:rPr>
        <w:t>solution is to only use the root sequence without cyclic shifts for the UE to do the random access, but those kind of solutions will have the drawback that the number of available preamble sequence is very limited</w:t>
      </w:r>
      <w:r w:rsidRPr="00271999">
        <w:rPr>
          <w:lang w:val="en-US" w:eastAsia="en-US"/>
        </w:rPr>
        <w:t>”</w:t>
      </w:r>
      <w:r w:rsidRPr="00271999">
        <w:rPr>
          <w:lang w:val="en-US"/>
        </w:rPr>
        <w:t xml:space="preserve">. Another solution is to modify the physical layer when it comes to the frequency of reference symbols, but such a change will be particular to UE complying to </w:t>
      </w:r>
      <w:r w:rsidR="00CC0DDB">
        <w:rPr>
          <w:lang w:val="en-US"/>
        </w:rPr>
        <w:t>r</w:t>
      </w:r>
      <w:r w:rsidRPr="00271999">
        <w:rPr>
          <w:lang w:val="en-US"/>
        </w:rPr>
        <w:t>elease-13.</w:t>
      </w:r>
    </w:p>
    <w:p w:rsidR="00A130F6" w:rsidRPr="00271999" w:rsidRDefault="00A130F6" w:rsidP="00A130F6">
      <w:pPr>
        <w:rPr>
          <w:lang w:val="en-US"/>
        </w:rPr>
      </w:pPr>
      <w:r w:rsidRPr="00271999">
        <w:rPr>
          <w:lang w:val="en-US"/>
        </w:rPr>
        <w:t>The Unidirectional Beam Arrangement in Figure 2 offers an immediate resolution the PRACH detection problem at high speeds since it reduces the high Doppler, which is the root cause of the problem. In the Figure 2 example of 500 km/h and 2.7 GHz we get Doppler in the interval of ±350 Hz instead of ±2500 Hz and that is well within the working range of any UE device. Furthermore, the solution relies solely on a network deployment configuration so it is compatible with an LTE UE from release-8 and up.</w:t>
      </w:r>
    </w:p>
    <w:p w:rsidR="00213FC6" w:rsidRPr="00271999" w:rsidRDefault="00A130F6" w:rsidP="00213FC6">
      <w:pPr>
        <w:rPr>
          <w:b/>
          <w:lang w:val="en-US"/>
        </w:rPr>
      </w:pPr>
      <w:r w:rsidRPr="00271999">
        <w:rPr>
          <w:b/>
          <w:lang w:val="en-US"/>
        </w:rPr>
        <w:t>Proposal 1: Unidirectional eNB deployments are considered in the studies on high speed train deployments.</w:t>
      </w:r>
    </w:p>
    <w:p w:rsidR="00A130F6" w:rsidRPr="00271999" w:rsidRDefault="00F6757E" w:rsidP="00A130F6">
      <w:pPr>
        <w:pStyle w:val="Heading1"/>
        <w:rPr>
          <w:lang w:val="en-US"/>
        </w:rPr>
      </w:pPr>
      <w:r w:rsidRPr="00271999">
        <w:rPr>
          <w:lang w:val="en-US"/>
        </w:rPr>
        <w:t>5</w:t>
      </w:r>
      <w:r w:rsidR="00A130F6" w:rsidRPr="00271999">
        <w:rPr>
          <w:lang w:val="en-US"/>
        </w:rPr>
        <w:t xml:space="preserve"> Conclusion</w:t>
      </w:r>
    </w:p>
    <w:p w:rsidR="00A130F6" w:rsidRPr="00271999" w:rsidRDefault="00A130F6" w:rsidP="00A130F6">
      <w:pPr>
        <w:rPr>
          <w:lang w:val="en-US"/>
        </w:rPr>
      </w:pPr>
      <w:r w:rsidRPr="00271999">
        <w:rPr>
          <w:lang w:val="en-US"/>
        </w:rPr>
        <w:t xml:space="preserve">The Unidirectional Beam Arrangement in offers an immediate resolution to the PRACH detection problem at high speeds since it reduces the high Doppler, which is the root cause of the problem. For the example of 500 km/h and 2.7 GHz we get Doppler in the interval of ±350 Hz instead of ±2500 Hz and that is well within the working range of any UE device. </w:t>
      </w:r>
    </w:p>
    <w:p w:rsidR="00A130F6" w:rsidRPr="00271999" w:rsidRDefault="00A130F6" w:rsidP="00A130F6">
      <w:pPr>
        <w:jc w:val="both"/>
        <w:rPr>
          <w:b/>
          <w:lang w:val="en-US"/>
        </w:rPr>
      </w:pPr>
      <w:r w:rsidRPr="00271999">
        <w:rPr>
          <w:b/>
          <w:lang w:val="en-US"/>
        </w:rPr>
        <w:t>Observation 1:</w:t>
      </w:r>
      <w:r w:rsidRPr="00271999">
        <w:rPr>
          <w:lang w:val="en-US"/>
        </w:rPr>
        <w:t xml:space="preserve"> </w:t>
      </w:r>
      <w:r w:rsidRPr="00271999">
        <w:rPr>
          <w:b/>
          <w:lang w:val="en-US"/>
        </w:rPr>
        <w:t>By unidirectional beam arrangement the UL Doppler shift is essentially zero along the whole track, except close to the RRH sites, where it is not zero but reduced to a fraction of the maximum Doppler shift.</w:t>
      </w:r>
    </w:p>
    <w:p w:rsidR="00A130F6" w:rsidRPr="00271999" w:rsidRDefault="00A130F6" w:rsidP="00A130F6">
      <w:pPr>
        <w:rPr>
          <w:lang w:val="en-US"/>
        </w:rPr>
      </w:pPr>
      <w:r w:rsidRPr="00271999">
        <w:rPr>
          <w:lang w:val="en-US"/>
        </w:rPr>
        <w:t>Furthermore, the solution relies solely on a network deployment configuration so it is compatible with an LTE UE from release-8 and up.</w:t>
      </w:r>
    </w:p>
    <w:p w:rsidR="00A130F6" w:rsidRPr="00271999" w:rsidRDefault="00A130F6" w:rsidP="00213FC6">
      <w:pPr>
        <w:rPr>
          <w:b/>
          <w:lang w:val="en-US"/>
        </w:rPr>
      </w:pPr>
      <w:r w:rsidRPr="00271999">
        <w:rPr>
          <w:b/>
          <w:lang w:val="en-US"/>
        </w:rPr>
        <w:t>Proposal 1: Unidirectional eNB deployments are considered in the studies on high speed train deployments.</w:t>
      </w:r>
    </w:p>
    <w:p w:rsidR="00B8022D" w:rsidRPr="00271999" w:rsidRDefault="00B8022D" w:rsidP="00B8022D">
      <w:pPr>
        <w:pStyle w:val="Heading1"/>
        <w:tabs>
          <w:tab w:val="num" w:pos="0"/>
        </w:tabs>
        <w:overflowPunct/>
        <w:autoSpaceDE/>
        <w:autoSpaceDN/>
        <w:adjustRightInd/>
        <w:spacing w:before="360"/>
        <w:ind w:left="2438" w:hanging="2438"/>
        <w:textAlignment w:val="auto"/>
        <w:rPr>
          <w:lang w:val="en-US"/>
        </w:rPr>
      </w:pPr>
      <w:r w:rsidRPr="00271999">
        <w:rPr>
          <w:lang w:val="en-US"/>
        </w:rPr>
        <w:lastRenderedPageBreak/>
        <w:t>4 References</w:t>
      </w:r>
      <w:r w:rsidRPr="00271999">
        <w:rPr>
          <w:lang w:val="en-US"/>
        </w:rPr>
        <w:tab/>
      </w:r>
    </w:p>
    <w:bookmarkEnd w:id="0"/>
    <w:bookmarkEnd w:id="1"/>
    <w:bookmarkEnd w:id="2"/>
    <w:p w:rsidR="00A130F6" w:rsidRPr="00271999" w:rsidRDefault="00CC0DDB" w:rsidP="00A130F6">
      <w:pPr>
        <w:numPr>
          <w:ilvl w:val="0"/>
          <w:numId w:val="29"/>
        </w:numPr>
        <w:spacing w:after="180"/>
        <w:rPr>
          <w:sz w:val="20"/>
          <w:lang w:val="en-US" w:eastAsia="en-US"/>
        </w:rPr>
      </w:pPr>
      <w:r>
        <w:rPr>
          <w:sz w:val="20"/>
          <w:lang w:val="en-US" w:eastAsia="en-US"/>
        </w:rPr>
        <w:t>R4-153659</w:t>
      </w:r>
      <w:bookmarkStart w:id="3" w:name="_GoBack"/>
      <w:bookmarkEnd w:id="3"/>
      <w:r w:rsidR="00A130F6" w:rsidRPr="00271999">
        <w:rPr>
          <w:sz w:val="20"/>
          <w:lang w:val="en-US" w:eastAsia="en-US"/>
        </w:rPr>
        <w:t>, Modified arrangement for RRH based model, Ericsson, 3GPP TSG RAN WG4 Meeting #75.</w:t>
      </w:r>
    </w:p>
    <w:p w:rsidR="00A130F6" w:rsidRPr="00271999" w:rsidRDefault="00A130F6" w:rsidP="00A130F6">
      <w:pPr>
        <w:numPr>
          <w:ilvl w:val="0"/>
          <w:numId w:val="29"/>
        </w:numPr>
        <w:spacing w:after="180"/>
        <w:rPr>
          <w:sz w:val="20"/>
          <w:lang w:val="en-US" w:eastAsia="en-US"/>
        </w:rPr>
      </w:pPr>
      <w:r w:rsidRPr="00271999">
        <w:rPr>
          <w:sz w:val="20"/>
          <w:lang w:val="en-US" w:eastAsia="en-US"/>
        </w:rPr>
        <w:t xml:space="preserve">R4-152961, Physical layer limits for Doppler frequency management, Ericsson , 3GPP TSG-RAN WG4 Meeting #75.                                                </w:t>
      </w:r>
    </w:p>
    <w:p w:rsidR="00C60D49" w:rsidRPr="00271999" w:rsidRDefault="00A130F6" w:rsidP="00A82AA4">
      <w:pPr>
        <w:numPr>
          <w:ilvl w:val="0"/>
          <w:numId w:val="29"/>
        </w:numPr>
        <w:spacing w:after="180"/>
        <w:rPr>
          <w:sz w:val="20"/>
          <w:lang w:val="en-US" w:eastAsia="en-US"/>
        </w:rPr>
      </w:pPr>
      <w:r w:rsidRPr="00271999">
        <w:rPr>
          <w:sz w:val="20"/>
          <w:lang w:val="en-US" w:eastAsia="en-US"/>
        </w:rPr>
        <w:t>R4-152604, BS performance evaluation under new scenarios, Huawei, HiSilicon, 3GPP TSG-RAN WG4 Meeting #75</w:t>
      </w:r>
      <w:r w:rsidRPr="00271999">
        <w:rPr>
          <w:sz w:val="20"/>
          <w:lang w:val="en-US" w:eastAsia="en-US"/>
        </w:rPr>
        <w:tab/>
        <w:t>.</w:t>
      </w:r>
    </w:p>
    <w:p w:rsidR="00C76FB8" w:rsidRPr="00271999" w:rsidRDefault="00C76FB8">
      <w:pPr>
        <w:rPr>
          <w:lang w:val="en-US"/>
        </w:rPr>
      </w:pPr>
    </w:p>
    <w:sectPr w:rsidR="00C76FB8" w:rsidRPr="00271999" w:rsidSect="00E62613">
      <w:pgSz w:w="12240" w:h="15840"/>
      <w:pgMar w:top="1440" w:right="1797" w:bottom="1135"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0C15FE7"/>
    <w:multiLevelType w:val="hybridMultilevel"/>
    <w:tmpl w:val="1736DD48"/>
    <w:lvl w:ilvl="0" w:tplc="4BD6BB46">
      <w:start w:val="1"/>
      <w:numFmt w:val="bullet"/>
      <w:pStyle w:val="B3"/>
      <w:lvlText w:val=""/>
      <w:lvlJc w:val="left"/>
      <w:pPr>
        <w:tabs>
          <w:tab w:val="num" w:pos="1644"/>
        </w:tabs>
        <w:ind w:left="1644" w:hanging="453"/>
      </w:pPr>
      <w:rPr>
        <w:rFonts w:ascii="Wingdings" w:hAnsi="Wingdings" w:hint="default"/>
      </w:rPr>
    </w:lvl>
    <w:lvl w:ilvl="1" w:tplc="FAEE0D70" w:tentative="1">
      <w:start w:val="1"/>
      <w:numFmt w:val="bullet"/>
      <w:lvlText w:val="o"/>
      <w:lvlJc w:val="left"/>
      <w:pPr>
        <w:tabs>
          <w:tab w:val="num" w:pos="1440"/>
        </w:tabs>
        <w:ind w:left="1440" w:hanging="360"/>
      </w:pPr>
      <w:rPr>
        <w:rFonts w:ascii="Courier New" w:hAnsi="Courier New" w:hint="default"/>
      </w:rPr>
    </w:lvl>
    <w:lvl w:ilvl="2" w:tplc="CF4C5750" w:tentative="1">
      <w:start w:val="1"/>
      <w:numFmt w:val="bullet"/>
      <w:lvlText w:val=""/>
      <w:lvlJc w:val="left"/>
      <w:pPr>
        <w:tabs>
          <w:tab w:val="num" w:pos="2160"/>
        </w:tabs>
        <w:ind w:left="2160" w:hanging="360"/>
      </w:pPr>
      <w:rPr>
        <w:rFonts w:ascii="Wingdings" w:hAnsi="Wingdings" w:hint="default"/>
      </w:rPr>
    </w:lvl>
    <w:lvl w:ilvl="3" w:tplc="18F6FF0A" w:tentative="1">
      <w:start w:val="1"/>
      <w:numFmt w:val="bullet"/>
      <w:lvlText w:val=""/>
      <w:lvlJc w:val="left"/>
      <w:pPr>
        <w:tabs>
          <w:tab w:val="num" w:pos="2880"/>
        </w:tabs>
        <w:ind w:left="2880" w:hanging="360"/>
      </w:pPr>
      <w:rPr>
        <w:rFonts w:ascii="Symbol" w:hAnsi="Symbol" w:hint="default"/>
      </w:rPr>
    </w:lvl>
    <w:lvl w:ilvl="4" w:tplc="CD9C615E" w:tentative="1">
      <w:start w:val="1"/>
      <w:numFmt w:val="bullet"/>
      <w:lvlText w:val="o"/>
      <w:lvlJc w:val="left"/>
      <w:pPr>
        <w:tabs>
          <w:tab w:val="num" w:pos="3600"/>
        </w:tabs>
        <w:ind w:left="3600" w:hanging="360"/>
      </w:pPr>
      <w:rPr>
        <w:rFonts w:ascii="Courier New" w:hAnsi="Courier New" w:hint="default"/>
      </w:rPr>
    </w:lvl>
    <w:lvl w:ilvl="5" w:tplc="A6FCC622" w:tentative="1">
      <w:start w:val="1"/>
      <w:numFmt w:val="bullet"/>
      <w:lvlText w:val=""/>
      <w:lvlJc w:val="left"/>
      <w:pPr>
        <w:tabs>
          <w:tab w:val="num" w:pos="4320"/>
        </w:tabs>
        <w:ind w:left="4320" w:hanging="360"/>
      </w:pPr>
      <w:rPr>
        <w:rFonts w:ascii="Wingdings" w:hAnsi="Wingdings" w:hint="default"/>
      </w:rPr>
    </w:lvl>
    <w:lvl w:ilvl="6" w:tplc="9CAC0EF0" w:tentative="1">
      <w:start w:val="1"/>
      <w:numFmt w:val="bullet"/>
      <w:lvlText w:val=""/>
      <w:lvlJc w:val="left"/>
      <w:pPr>
        <w:tabs>
          <w:tab w:val="num" w:pos="5040"/>
        </w:tabs>
        <w:ind w:left="5040" w:hanging="360"/>
      </w:pPr>
      <w:rPr>
        <w:rFonts w:ascii="Symbol" w:hAnsi="Symbol" w:hint="default"/>
      </w:rPr>
    </w:lvl>
    <w:lvl w:ilvl="7" w:tplc="5C606776" w:tentative="1">
      <w:start w:val="1"/>
      <w:numFmt w:val="bullet"/>
      <w:lvlText w:val="o"/>
      <w:lvlJc w:val="left"/>
      <w:pPr>
        <w:tabs>
          <w:tab w:val="num" w:pos="5760"/>
        </w:tabs>
        <w:ind w:left="5760" w:hanging="360"/>
      </w:pPr>
      <w:rPr>
        <w:rFonts w:ascii="Courier New" w:hAnsi="Courier New" w:hint="default"/>
      </w:rPr>
    </w:lvl>
    <w:lvl w:ilvl="8" w:tplc="B7A2754A" w:tentative="1">
      <w:start w:val="1"/>
      <w:numFmt w:val="bullet"/>
      <w:lvlText w:val=""/>
      <w:lvlJc w:val="left"/>
      <w:pPr>
        <w:tabs>
          <w:tab w:val="num" w:pos="6480"/>
        </w:tabs>
        <w:ind w:left="6480" w:hanging="360"/>
      </w:pPr>
      <w:rPr>
        <w:rFonts w:ascii="Wingdings" w:hAnsi="Wingdings" w:hint="default"/>
      </w:rPr>
    </w:lvl>
  </w:abstractNum>
  <w:abstractNum w:abstractNumId="1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9F978E9"/>
    <w:multiLevelType w:val="hybridMultilevel"/>
    <w:tmpl w:val="669A7826"/>
    <w:lvl w:ilvl="0" w:tplc="DA7431BE">
      <w:start w:val="1"/>
      <w:numFmt w:val="bullet"/>
      <w:pStyle w:val="B1"/>
      <w:lvlText w:val=""/>
      <w:lvlJc w:val="left"/>
      <w:pPr>
        <w:tabs>
          <w:tab w:val="num" w:pos="737"/>
        </w:tabs>
        <w:ind w:left="737" w:hanging="453"/>
      </w:pPr>
      <w:rPr>
        <w:rFonts w:ascii="Symbol" w:hAnsi="Symbol" w:hint="default"/>
        <w:color w:val="auto"/>
      </w:rPr>
    </w:lvl>
    <w:lvl w:ilvl="1" w:tplc="A8CAD996" w:tentative="1">
      <w:start w:val="1"/>
      <w:numFmt w:val="bullet"/>
      <w:lvlText w:val="o"/>
      <w:lvlJc w:val="left"/>
      <w:pPr>
        <w:tabs>
          <w:tab w:val="num" w:pos="1440"/>
        </w:tabs>
        <w:ind w:left="1440" w:hanging="360"/>
      </w:pPr>
      <w:rPr>
        <w:rFonts w:ascii="Courier New" w:hAnsi="Courier New" w:hint="default"/>
      </w:rPr>
    </w:lvl>
    <w:lvl w:ilvl="2" w:tplc="DEA272C4" w:tentative="1">
      <w:start w:val="1"/>
      <w:numFmt w:val="bullet"/>
      <w:lvlText w:val=""/>
      <w:lvlJc w:val="left"/>
      <w:pPr>
        <w:tabs>
          <w:tab w:val="num" w:pos="2160"/>
        </w:tabs>
        <w:ind w:left="2160" w:hanging="360"/>
      </w:pPr>
      <w:rPr>
        <w:rFonts w:ascii="Wingdings" w:hAnsi="Wingdings" w:hint="default"/>
      </w:rPr>
    </w:lvl>
    <w:lvl w:ilvl="3" w:tplc="6AA2332A" w:tentative="1">
      <w:start w:val="1"/>
      <w:numFmt w:val="bullet"/>
      <w:lvlText w:val=""/>
      <w:lvlJc w:val="left"/>
      <w:pPr>
        <w:tabs>
          <w:tab w:val="num" w:pos="2880"/>
        </w:tabs>
        <w:ind w:left="2880" w:hanging="360"/>
      </w:pPr>
      <w:rPr>
        <w:rFonts w:ascii="Symbol" w:hAnsi="Symbol" w:hint="default"/>
      </w:rPr>
    </w:lvl>
    <w:lvl w:ilvl="4" w:tplc="2C029A62" w:tentative="1">
      <w:start w:val="1"/>
      <w:numFmt w:val="bullet"/>
      <w:lvlText w:val="o"/>
      <w:lvlJc w:val="left"/>
      <w:pPr>
        <w:tabs>
          <w:tab w:val="num" w:pos="3600"/>
        </w:tabs>
        <w:ind w:left="3600" w:hanging="360"/>
      </w:pPr>
      <w:rPr>
        <w:rFonts w:ascii="Courier New" w:hAnsi="Courier New" w:hint="default"/>
      </w:rPr>
    </w:lvl>
    <w:lvl w:ilvl="5" w:tplc="13423F6A" w:tentative="1">
      <w:start w:val="1"/>
      <w:numFmt w:val="bullet"/>
      <w:lvlText w:val=""/>
      <w:lvlJc w:val="left"/>
      <w:pPr>
        <w:tabs>
          <w:tab w:val="num" w:pos="4320"/>
        </w:tabs>
        <w:ind w:left="4320" w:hanging="360"/>
      </w:pPr>
      <w:rPr>
        <w:rFonts w:ascii="Wingdings" w:hAnsi="Wingdings" w:hint="default"/>
      </w:rPr>
    </w:lvl>
    <w:lvl w:ilvl="6" w:tplc="57886876" w:tentative="1">
      <w:start w:val="1"/>
      <w:numFmt w:val="bullet"/>
      <w:lvlText w:val=""/>
      <w:lvlJc w:val="left"/>
      <w:pPr>
        <w:tabs>
          <w:tab w:val="num" w:pos="5040"/>
        </w:tabs>
        <w:ind w:left="5040" w:hanging="360"/>
      </w:pPr>
      <w:rPr>
        <w:rFonts w:ascii="Symbol" w:hAnsi="Symbol" w:hint="default"/>
      </w:rPr>
    </w:lvl>
    <w:lvl w:ilvl="7" w:tplc="13A273A8" w:tentative="1">
      <w:start w:val="1"/>
      <w:numFmt w:val="bullet"/>
      <w:lvlText w:val="o"/>
      <w:lvlJc w:val="left"/>
      <w:pPr>
        <w:tabs>
          <w:tab w:val="num" w:pos="5760"/>
        </w:tabs>
        <w:ind w:left="5760" w:hanging="360"/>
      </w:pPr>
      <w:rPr>
        <w:rFonts w:ascii="Courier New" w:hAnsi="Courier New" w:hint="default"/>
      </w:rPr>
    </w:lvl>
    <w:lvl w:ilvl="8" w:tplc="603AEF16" w:tentative="1">
      <w:start w:val="1"/>
      <w:numFmt w:val="bullet"/>
      <w:lvlText w:val=""/>
      <w:lvlJc w:val="left"/>
      <w:pPr>
        <w:tabs>
          <w:tab w:val="num" w:pos="6480"/>
        </w:tabs>
        <w:ind w:left="6480" w:hanging="360"/>
      </w:pPr>
      <w:rPr>
        <w:rFonts w:ascii="Wingdings" w:hAnsi="Wingdings" w:hint="default"/>
      </w:rPr>
    </w:lvl>
  </w:abstractNum>
  <w:abstractNum w:abstractNumId="1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5C80964"/>
    <w:multiLevelType w:val="hybridMultilevel"/>
    <w:tmpl w:val="E9C00184"/>
    <w:lvl w:ilvl="0" w:tplc="6BD42260">
      <w:start w:val="1"/>
      <w:numFmt w:val="decimal"/>
      <w:pStyle w:val="BN"/>
      <w:lvlText w:val="%1)"/>
      <w:lvlJc w:val="left"/>
      <w:pPr>
        <w:tabs>
          <w:tab w:val="num" w:pos="737"/>
        </w:tabs>
        <w:ind w:left="737" w:hanging="453"/>
      </w:pPr>
      <w:rPr>
        <w:rFonts w:hint="default"/>
      </w:rPr>
    </w:lvl>
    <w:lvl w:ilvl="1" w:tplc="0C42B47A" w:tentative="1">
      <w:start w:val="1"/>
      <w:numFmt w:val="lowerLetter"/>
      <w:lvlText w:val="%2."/>
      <w:lvlJc w:val="left"/>
      <w:pPr>
        <w:tabs>
          <w:tab w:val="num" w:pos="1440"/>
        </w:tabs>
        <w:ind w:left="1440" w:hanging="360"/>
      </w:pPr>
    </w:lvl>
    <w:lvl w:ilvl="2" w:tplc="3028D1DA" w:tentative="1">
      <w:start w:val="1"/>
      <w:numFmt w:val="lowerRoman"/>
      <w:lvlText w:val="%3."/>
      <w:lvlJc w:val="right"/>
      <w:pPr>
        <w:tabs>
          <w:tab w:val="num" w:pos="2160"/>
        </w:tabs>
        <w:ind w:left="2160" w:hanging="180"/>
      </w:pPr>
    </w:lvl>
    <w:lvl w:ilvl="3" w:tplc="59B4A466" w:tentative="1">
      <w:start w:val="1"/>
      <w:numFmt w:val="decimal"/>
      <w:lvlText w:val="%4."/>
      <w:lvlJc w:val="left"/>
      <w:pPr>
        <w:tabs>
          <w:tab w:val="num" w:pos="2880"/>
        </w:tabs>
        <w:ind w:left="2880" w:hanging="360"/>
      </w:pPr>
    </w:lvl>
    <w:lvl w:ilvl="4" w:tplc="551A42B4" w:tentative="1">
      <w:start w:val="1"/>
      <w:numFmt w:val="lowerLetter"/>
      <w:lvlText w:val="%5."/>
      <w:lvlJc w:val="left"/>
      <w:pPr>
        <w:tabs>
          <w:tab w:val="num" w:pos="3600"/>
        </w:tabs>
        <w:ind w:left="3600" w:hanging="360"/>
      </w:pPr>
    </w:lvl>
    <w:lvl w:ilvl="5" w:tplc="3F368BB8" w:tentative="1">
      <w:start w:val="1"/>
      <w:numFmt w:val="lowerRoman"/>
      <w:lvlText w:val="%6."/>
      <w:lvlJc w:val="right"/>
      <w:pPr>
        <w:tabs>
          <w:tab w:val="num" w:pos="4320"/>
        </w:tabs>
        <w:ind w:left="4320" w:hanging="180"/>
      </w:pPr>
    </w:lvl>
    <w:lvl w:ilvl="6" w:tplc="B52A9006" w:tentative="1">
      <w:start w:val="1"/>
      <w:numFmt w:val="decimal"/>
      <w:lvlText w:val="%7."/>
      <w:lvlJc w:val="left"/>
      <w:pPr>
        <w:tabs>
          <w:tab w:val="num" w:pos="5040"/>
        </w:tabs>
        <w:ind w:left="5040" w:hanging="360"/>
      </w:pPr>
    </w:lvl>
    <w:lvl w:ilvl="7" w:tplc="D20475FA" w:tentative="1">
      <w:start w:val="1"/>
      <w:numFmt w:val="lowerLetter"/>
      <w:lvlText w:val="%8."/>
      <w:lvlJc w:val="left"/>
      <w:pPr>
        <w:tabs>
          <w:tab w:val="num" w:pos="5760"/>
        </w:tabs>
        <w:ind w:left="5760" w:hanging="360"/>
      </w:pPr>
    </w:lvl>
    <w:lvl w:ilvl="8" w:tplc="8DA4373A" w:tentative="1">
      <w:start w:val="1"/>
      <w:numFmt w:val="lowerRoman"/>
      <w:lvlText w:val="%9."/>
      <w:lvlJc w:val="right"/>
      <w:pPr>
        <w:tabs>
          <w:tab w:val="num" w:pos="6480"/>
        </w:tabs>
        <w:ind w:left="6480" w:hanging="180"/>
      </w:pPr>
    </w:lvl>
  </w:abstractNum>
  <w:abstractNum w:abstractNumId="1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F2D3CBA"/>
    <w:multiLevelType w:val="hybridMultilevel"/>
    <w:tmpl w:val="E770663C"/>
    <w:lvl w:ilvl="0" w:tplc="32DED0A2">
      <w:start w:val="1"/>
      <w:numFmt w:val="lowerLetter"/>
      <w:pStyle w:val="BL"/>
      <w:lvlText w:val="%1)"/>
      <w:lvlJc w:val="left"/>
      <w:pPr>
        <w:tabs>
          <w:tab w:val="num" w:pos="737"/>
        </w:tabs>
        <w:ind w:left="737" w:hanging="453"/>
      </w:pPr>
      <w:rPr>
        <w:rFonts w:hint="default"/>
      </w:rPr>
    </w:lvl>
    <w:lvl w:ilvl="1" w:tplc="91247FAE" w:tentative="1">
      <w:start w:val="1"/>
      <w:numFmt w:val="lowerLetter"/>
      <w:lvlText w:val="%2."/>
      <w:lvlJc w:val="left"/>
      <w:pPr>
        <w:tabs>
          <w:tab w:val="num" w:pos="1440"/>
        </w:tabs>
        <w:ind w:left="1440" w:hanging="360"/>
      </w:pPr>
    </w:lvl>
    <w:lvl w:ilvl="2" w:tplc="C46CDF24" w:tentative="1">
      <w:start w:val="1"/>
      <w:numFmt w:val="lowerRoman"/>
      <w:lvlText w:val="%3."/>
      <w:lvlJc w:val="right"/>
      <w:pPr>
        <w:tabs>
          <w:tab w:val="num" w:pos="2160"/>
        </w:tabs>
        <w:ind w:left="2160" w:hanging="180"/>
      </w:pPr>
    </w:lvl>
    <w:lvl w:ilvl="3" w:tplc="1C2C213E" w:tentative="1">
      <w:start w:val="1"/>
      <w:numFmt w:val="decimal"/>
      <w:lvlText w:val="%4."/>
      <w:lvlJc w:val="left"/>
      <w:pPr>
        <w:tabs>
          <w:tab w:val="num" w:pos="2880"/>
        </w:tabs>
        <w:ind w:left="2880" w:hanging="360"/>
      </w:pPr>
    </w:lvl>
    <w:lvl w:ilvl="4" w:tplc="B5AAB6F2" w:tentative="1">
      <w:start w:val="1"/>
      <w:numFmt w:val="lowerLetter"/>
      <w:lvlText w:val="%5."/>
      <w:lvlJc w:val="left"/>
      <w:pPr>
        <w:tabs>
          <w:tab w:val="num" w:pos="3600"/>
        </w:tabs>
        <w:ind w:left="3600" w:hanging="360"/>
      </w:pPr>
    </w:lvl>
    <w:lvl w:ilvl="5" w:tplc="FF54D9D8" w:tentative="1">
      <w:start w:val="1"/>
      <w:numFmt w:val="lowerRoman"/>
      <w:lvlText w:val="%6."/>
      <w:lvlJc w:val="right"/>
      <w:pPr>
        <w:tabs>
          <w:tab w:val="num" w:pos="4320"/>
        </w:tabs>
        <w:ind w:left="4320" w:hanging="180"/>
      </w:pPr>
    </w:lvl>
    <w:lvl w:ilvl="6" w:tplc="CC3A8C24" w:tentative="1">
      <w:start w:val="1"/>
      <w:numFmt w:val="decimal"/>
      <w:lvlText w:val="%7."/>
      <w:lvlJc w:val="left"/>
      <w:pPr>
        <w:tabs>
          <w:tab w:val="num" w:pos="5040"/>
        </w:tabs>
        <w:ind w:left="5040" w:hanging="360"/>
      </w:pPr>
    </w:lvl>
    <w:lvl w:ilvl="7" w:tplc="BD38C10C" w:tentative="1">
      <w:start w:val="1"/>
      <w:numFmt w:val="lowerLetter"/>
      <w:lvlText w:val="%8."/>
      <w:lvlJc w:val="left"/>
      <w:pPr>
        <w:tabs>
          <w:tab w:val="num" w:pos="5760"/>
        </w:tabs>
        <w:ind w:left="5760" w:hanging="360"/>
      </w:pPr>
    </w:lvl>
    <w:lvl w:ilvl="8" w:tplc="9B4C5BD0" w:tentative="1">
      <w:start w:val="1"/>
      <w:numFmt w:val="lowerRoman"/>
      <w:lvlText w:val="%9."/>
      <w:lvlJc w:val="right"/>
      <w:pPr>
        <w:tabs>
          <w:tab w:val="num" w:pos="6480"/>
        </w:tabs>
        <w:ind w:left="6480" w:hanging="180"/>
      </w:pPr>
    </w:lvl>
  </w:abstractNum>
  <w:abstractNum w:abstractNumId="2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156C54"/>
    <w:multiLevelType w:val="hybridMultilevel"/>
    <w:tmpl w:val="EAFC6A0C"/>
    <w:lvl w:ilvl="0" w:tplc="F8F2263E">
      <w:start w:val="1"/>
      <w:numFmt w:val="bullet"/>
      <w:pStyle w:val="B2"/>
      <w:lvlText w:val="-"/>
      <w:lvlJc w:val="left"/>
      <w:pPr>
        <w:tabs>
          <w:tab w:val="num" w:pos="1191"/>
        </w:tabs>
        <w:ind w:left="1191" w:hanging="454"/>
      </w:pPr>
      <w:rPr>
        <w:rFonts w:hint="default"/>
      </w:rPr>
    </w:lvl>
    <w:lvl w:ilvl="1" w:tplc="93DCD7DA" w:tentative="1">
      <w:start w:val="1"/>
      <w:numFmt w:val="bullet"/>
      <w:lvlText w:val="o"/>
      <w:lvlJc w:val="left"/>
      <w:pPr>
        <w:tabs>
          <w:tab w:val="num" w:pos="1440"/>
        </w:tabs>
        <w:ind w:left="1440" w:hanging="360"/>
      </w:pPr>
      <w:rPr>
        <w:rFonts w:ascii="Courier New" w:hAnsi="Courier New" w:hint="default"/>
      </w:rPr>
    </w:lvl>
    <w:lvl w:ilvl="2" w:tplc="7632BEE4" w:tentative="1">
      <w:start w:val="1"/>
      <w:numFmt w:val="bullet"/>
      <w:lvlText w:val=""/>
      <w:lvlJc w:val="left"/>
      <w:pPr>
        <w:tabs>
          <w:tab w:val="num" w:pos="2160"/>
        </w:tabs>
        <w:ind w:left="2160" w:hanging="360"/>
      </w:pPr>
      <w:rPr>
        <w:rFonts w:ascii="Wingdings" w:hAnsi="Wingdings" w:hint="default"/>
      </w:rPr>
    </w:lvl>
    <w:lvl w:ilvl="3" w:tplc="AC4C959A" w:tentative="1">
      <w:start w:val="1"/>
      <w:numFmt w:val="bullet"/>
      <w:lvlText w:val=""/>
      <w:lvlJc w:val="left"/>
      <w:pPr>
        <w:tabs>
          <w:tab w:val="num" w:pos="2880"/>
        </w:tabs>
        <w:ind w:left="2880" w:hanging="360"/>
      </w:pPr>
      <w:rPr>
        <w:rFonts w:ascii="Symbol" w:hAnsi="Symbol" w:hint="default"/>
      </w:rPr>
    </w:lvl>
    <w:lvl w:ilvl="4" w:tplc="A476C7D2" w:tentative="1">
      <w:start w:val="1"/>
      <w:numFmt w:val="bullet"/>
      <w:lvlText w:val="o"/>
      <w:lvlJc w:val="left"/>
      <w:pPr>
        <w:tabs>
          <w:tab w:val="num" w:pos="3600"/>
        </w:tabs>
        <w:ind w:left="3600" w:hanging="360"/>
      </w:pPr>
      <w:rPr>
        <w:rFonts w:ascii="Courier New" w:hAnsi="Courier New" w:hint="default"/>
      </w:rPr>
    </w:lvl>
    <w:lvl w:ilvl="5" w:tplc="62D4D034" w:tentative="1">
      <w:start w:val="1"/>
      <w:numFmt w:val="bullet"/>
      <w:lvlText w:val=""/>
      <w:lvlJc w:val="left"/>
      <w:pPr>
        <w:tabs>
          <w:tab w:val="num" w:pos="4320"/>
        </w:tabs>
        <w:ind w:left="4320" w:hanging="360"/>
      </w:pPr>
      <w:rPr>
        <w:rFonts w:ascii="Wingdings" w:hAnsi="Wingdings" w:hint="default"/>
      </w:rPr>
    </w:lvl>
    <w:lvl w:ilvl="6" w:tplc="D42E76F0" w:tentative="1">
      <w:start w:val="1"/>
      <w:numFmt w:val="bullet"/>
      <w:lvlText w:val=""/>
      <w:lvlJc w:val="left"/>
      <w:pPr>
        <w:tabs>
          <w:tab w:val="num" w:pos="5040"/>
        </w:tabs>
        <w:ind w:left="5040" w:hanging="360"/>
      </w:pPr>
      <w:rPr>
        <w:rFonts w:ascii="Symbol" w:hAnsi="Symbol" w:hint="default"/>
      </w:rPr>
    </w:lvl>
    <w:lvl w:ilvl="7" w:tplc="7A30243E" w:tentative="1">
      <w:start w:val="1"/>
      <w:numFmt w:val="bullet"/>
      <w:lvlText w:val="o"/>
      <w:lvlJc w:val="left"/>
      <w:pPr>
        <w:tabs>
          <w:tab w:val="num" w:pos="5760"/>
        </w:tabs>
        <w:ind w:left="5760" w:hanging="360"/>
      </w:pPr>
      <w:rPr>
        <w:rFonts w:ascii="Courier New" w:hAnsi="Courier New" w:hint="default"/>
      </w:rPr>
    </w:lvl>
    <w:lvl w:ilvl="8" w:tplc="D49889DA" w:tentative="1">
      <w:start w:val="1"/>
      <w:numFmt w:val="bullet"/>
      <w:lvlText w:val=""/>
      <w:lvlJc w:val="left"/>
      <w:pPr>
        <w:tabs>
          <w:tab w:val="num" w:pos="6480"/>
        </w:tabs>
        <w:ind w:left="6480" w:hanging="360"/>
      </w:pPr>
      <w:rPr>
        <w:rFonts w:ascii="Wingdings" w:hAnsi="Wingdings" w:hint="default"/>
      </w:rPr>
    </w:lvl>
  </w:abstractNum>
  <w:abstractNum w:abstractNumId="29">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4"/>
  </w:num>
  <w:num w:numId="2">
    <w:abstractNumId w:val="28"/>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4"/>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6"/>
  </w:num>
  <w:num w:numId="22">
    <w:abstractNumId w:val="17"/>
  </w:num>
  <w:num w:numId="23">
    <w:abstractNumId w:val="7"/>
  </w:num>
  <w:num w:numId="24">
    <w:abstractNumId w:val="18"/>
  </w:num>
  <w:num w:numId="25">
    <w:abstractNumId w:val="11"/>
  </w:num>
  <w:num w:numId="26">
    <w:abstractNumId w:val="15"/>
  </w:num>
  <w:num w:numId="27">
    <w:abstractNumId w:val="25"/>
  </w:num>
  <w:num w:numId="28">
    <w:abstractNumId w:val="27"/>
  </w:num>
  <w:num w:numId="29">
    <w:abstractNumId w:val="2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7FD"/>
    <w:rsid w:val="00021436"/>
    <w:rsid w:val="00077357"/>
    <w:rsid w:val="00104330"/>
    <w:rsid w:val="0016545B"/>
    <w:rsid w:val="00170F66"/>
    <w:rsid w:val="001977FD"/>
    <w:rsid w:val="001A058B"/>
    <w:rsid w:val="001E29AF"/>
    <w:rsid w:val="00213FC6"/>
    <w:rsid w:val="00271999"/>
    <w:rsid w:val="00322E95"/>
    <w:rsid w:val="00336D74"/>
    <w:rsid w:val="00376185"/>
    <w:rsid w:val="003B052E"/>
    <w:rsid w:val="004469CC"/>
    <w:rsid w:val="004553A4"/>
    <w:rsid w:val="00460E28"/>
    <w:rsid w:val="00470495"/>
    <w:rsid w:val="00490C81"/>
    <w:rsid w:val="004971C2"/>
    <w:rsid w:val="004E0E98"/>
    <w:rsid w:val="00536B77"/>
    <w:rsid w:val="00567459"/>
    <w:rsid w:val="005B46D2"/>
    <w:rsid w:val="005E5745"/>
    <w:rsid w:val="006966FB"/>
    <w:rsid w:val="006A16B7"/>
    <w:rsid w:val="006D4569"/>
    <w:rsid w:val="006E2CA0"/>
    <w:rsid w:val="006E4172"/>
    <w:rsid w:val="0072719C"/>
    <w:rsid w:val="00737E58"/>
    <w:rsid w:val="00747F46"/>
    <w:rsid w:val="0078398B"/>
    <w:rsid w:val="00785B46"/>
    <w:rsid w:val="007A055B"/>
    <w:rsid w:val="007D6EBB"/>
    <w:rsid w:val="0080272C"/>
    <w:rsid w:val="00810AB4"/>
    <w:rsid w:val="008374D6"/>
    <w:rsid w:val="00875A1D"/>
    <w:rsid w:val="00944918"/>
    <w:rsid w:val="009960D7"/>
    <w:rsid w:val="009C1B91"/>
    <w:rsid w:val="009E06F6"/>
    <w:rsid w:val="009F7F21"/>
    <w:rsid w:val="00A130F6"/>
    <w:rsid w:val="00A82AA4"/>
    <w:rsid w:val="00A961DB"/>
    <w:rsid w:val="00AE01D8"/>
    <w:rsid w:val="00B53840"/>
    <w:rsid w:val="00B73890"/>
    <w:rsid w:val="00B8022D"/>
    <w:rsid w:val="00BB72E4"/>
    <w:rsid w:val="00C041C0"/>
    <w:rsid w:val="00C34659"/>
    <w:rsid w:val="00C60D49"/>
    <w:rsid w:val="00C651A2"/>
    <w:rsid w:val="00C760C7"/>
    <w:rsid w:val="00C76FB8"/>
    <w:rsid w:val="00CC0DDB"/>
    <w:rsid w:val="00CC14D9"/>
    <w:rsid w:val="00D065A1"/>
    <w:rsid w:val="00D7753A"/>
    <w:rsid w:val="00DE2F23"/>
    <w:rsid w:val="00E3467B"/>
    <w:rsid w:val="00E62613"/>
    <w:rsid w:val="00E92C4A"/>
    <w:rsid w:val="00EA3187"/>
    <w:rsid w:val="00ED437D"/>
    <w:rsid w:val="00EF7D15"/>
    <w:rsid w:val="00F36E2C"/>
    <w:rsid w:val="00F53B18"/>
    <w:rsid w:val="00F61475"/>
    <w:rsid w:val="00F6757E"/>
    <w:rsid w:val="00FD6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Template>
  <TotalTime>14</TotalTime>
  <Pages>4</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Magnus</dc:creator>
  <cp:keywords>XP</cp:keywords>
  <cp:lastModifiedBy>Magnus K Larsson, Ericsson</cp:lastModifiedBy>
  <cp:revision>12</cp:revision>
  <cp:lastPrinted>1900-12-31T22:00:00Z</cp:lastPrinted>
  <dcterms:created xsi:type="dcterms:W3CDTF">2015-07-31T13:36:00Z</dcterms:created>
  <dcterms:modified xsi:type="dcterms:W3CDTF">2015-08-17T11:25:00Z</dcterms:modified>
</cp:coreProperties>
</file>