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2A4BF014"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3B5C73">
        <w:rPr>
          <w:b/>
          <w:noProof/>
          <w:sz w:val="24"/>
          <w:lang w:eastAsia="ko-KR"/>
        </w:rPr>
        <w:t>4</w:t>
      </w:r>
      <w:r>
        <w:rPr>
          <w:b/>
          <w:i/>
          <w:noProof/>
          <w:sz w:val="28"/>
        </w:rPr>
        <w:tab/>
      </w:r>
      <w:r w:rsidRPr="007F57A1">
        <w:rPr>
          <w:rFonts w:hint="eastAsia"/>
          <w:b/>
          <w:noProof/>
          <w:sz w:val="24"/>
          <w:szCs w:val="24"/>
          <w:lang w:eastAsia="ko-KR"/>
        </w:rPr>
        <w:t>R4-</w:t>
      </w:r>
      <w:r w:rsidR="0052766F">
        <w:rPr>
          <w:rFonts w:cs="Arial"/>
          <w:b/>
          <w:sz w:val="22"/>
          <w:lang w:val="en-US"/>
        </w:rPr>
        <w:t>151576</w:t>
      </w:r>
    </w:p>
    <w:p w14:paraId="053232EE" w14:textId="4B73F9C6" w:rsidR="00DF7315" w:rsidRDefault="006C6A7C" w:rsidP="006C6A7C">
      <w:pPr>
        <w:pStyle w:val="CRCoverPage"/>
        <w:outlineLvl w:val="0"/>
        <w:rPr>
          <w:b/>
          <w:noProof/>
          <w:sz w:val="24"/>
          <w:lang w:eastAsia="ko-KR"/>
        </w:rPr>
      </w:pPr>
      <w:r>
        <w:rPr>
          <w:rFonts w:eastAsia="Batang"/>
          <w:b/>
          <w:noProof/>
          <w:sz w:val="24"/>
          <w:lang w:eastAsia="ko-KR"/>
        </w:rPr>
        <w:t>Rio De Janeiro</w:t>
      </w:r>
      <w:r>
        <w:rPr>
          <w:rFonts w:hint="eastAsia"/>
          <w:b/>
          <w:noProof/>
          <w:sz w:val="24"/>
          <w:lang w:eastAsia="ko-KR"/>
        </w:rPr>
        <w:t>,</w:t>
      </w:r>
      <w:r>
        <w:rPr>
          <w:b/>
          <w:noProof/>
          <w:sz w:val="24"/>
          <w:lang w:eastAsia="ko-KR"/>
        </w:rPr>
        <w:t xml:space="preserve"> Brazil,</w:t>
      </w:r>
      <w:r>
        <w:rPr>
          <w:b/>
          <w:noProof/>
          <w:sz w:val="24"/>
        </w:rPr>
        <w:t xml:space="preserve"> 20</w:t>
      </w:r>
      <w:r w:rsidRPr="00464011">
        <w:rPr>
          <w:b/>
          <w:noProof/>
          <w:sz w:val="24"/>
          <w:vertAlign w:val="superscript"/>
          <w:lang w:eastAsia="ko-KR"/>
        </w:rPr>
        <w:t>th</w:t>
      </w:r>
      <w:r>
        <w:rPr>
          <w:rFonts w:eastAsiaTheme="minorEastAsia" w:hint="eastAsia"/>
          <w:b/>
          <w:noProof/>
          <w:sz w:val="24"/>
          <w:lang w:eastAsia="ko-KR"/>
        </w:rPr>
        <w:t xml:space="preserve"> </w:t>
      </w:r>
      <w:r>
        <w:rPr>
          <w:b/>
          <w:noProof/>
          <w:sz w:val="24"/>
          <w:lang w:eastAsia="ko-KR"/>
        </w:rPr>
        <w:t>–</w:t>
      </w:r>
      <w:r w:rsidRPr="000802C3">
        <w:rPr>
          <w:rFonts w:hint="eastAsia"/>
          <w:b/>
          <w:noProof/>
          <w:sz w:val="24"/>
          <w:lang w:eastAsia="ko-KR"/>
        </w:rPr>
        <w:t xml:space="preserve"> </w:t>
      </w:r>
      <w:r>
        <w:rPr>
          <w:b/>
          <w:noProof/>
          <w:sz w:val="24"/>
          <w:lang w:eastAsia="ko-KR"/>
        </w:rPr>
        <w:t>24</w:t>
      </w:r>
      <w:r w:rsidRPr="00464011">
        <w:rPr>
          <w:b/>
          <w:noProof/>
          <w:sz w:val="24"/>
          <w:vertAlign w:val="superscript"/>
          <w:lang w:eastAsia="ko-KR"/>
        </w:rPr>
        <w:t>th</w:t>
      </w:r>
      <w:r w:rsidRPr="00223DCA">
        <w:rPr>
          <w:rFonts w:hint="eastAsia"/>
          <w:b/>
          <w:noProof/>
          <w:sz w:val="24"/>
          <w:lang w:eastAsia="ko-KR"/>
        </w:rPr>
        <w:t xml:space="preserve"> </w:t>
      </w:r>
      <w:r>
        <w:rPr>
          <w:rFonts w:eastAsiaTheme="minorEastAsia"/>
          <w:b/>
          <w:noProof/>
          <w:sz w:val="24"/>
          <w:lang w:eastAsia="ko-KR"/>
        </w:rPr>
        <w:t>April</w:t>
      </w:r>
      <w:r w:rsidRPr="0011455D">
        <w:rPr>
          <w:rFonts w:hint="eastAsia"/>
          <w:b/>
          <w:noProof/>
          <w:sz w:val="24"/>
          <w:lang w:eastAsia="ko-KR"/>
        </w:rPr>
        <w:t xml:space="preserve"> 201</w:t>
      </w:r>
      <w:r>
        <w:rPr>
          <w:b/>
          <w:noProof/>
          <w:sz w:val="24"/>
          <w:lang w:eastAsia="ko-KR"/>
        </w:rPr>
        <w:t>5</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3A0CDCE3"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5F5F58">
        <w:rPr>
          <w:rFonts w:ascii="Arial" w:hAnsi="Arial" w:cs="Arial"/>
          <w:sz w:val="24"/>
          <w:szCs w:val="24"/>
        </w:rPr>
        <w:t>7.29.3</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3A19137D"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481F05" w:rsidRPr="00481F05">
        <w:rPr>
          <w:rFonts w:ascii="Arial" w:hAnsi="Arial" w:cs="Arial"/>
          <w:sz w:val="24"/>
          <w:szCs w:val="24"/>
        </w:rPr>
        <w:t>UE RRM requirements analysis due to introduction of Dual Band UL CA</w:t>
      </w:r>
    </w:p>
    <w:p w14:paraId="66EAA9FF" w14:textId="3479B329"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A23BEC">
        <w:rPr>
          <w:rFonts w:ascii="Arial" w:hAnsi="Arial" w:cs="Arial"/>
          <w:sz w:val="24"/>
          <w:szCs w:val="24"/>
          <w:lang w:eastAsia="ko-KR"/>
        </w:rPr>
        <w:t>Approval</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F16EC6F" w14:textId="14093C04" w:rsidR="009303B8" w:rsidRPr="003761FA" w:rsidRDefault="003761FA" w:rsidP="00F9076D">
      <w:pPr>
        <w:tabs>
          <w:tab w:val="num" w:pos="720"/>
        </w:tabs>
        <w:rPr>
          <w:rFonts w:cs="v4.2.0"/>
        </w:rPr>
      </w:pPr>
      <w:r w:rsidRPr="003761FA">
        <w:rPr>
          <w:rFonts w:cs="v4.2.0"/>
        </w:rPr>
        <w:t xml:space="preserve">This contribution provides a </w:t>
      </w:r>
      <w:r>
        <w:rPr>
          <w:rFonts w:cs="v4.2.0"/>
        </w:rPr>
        <w:t>UE RRM requirements i</w:t>
      </w:r>
      <w:r w:rsidRPr="003761FA">
        <w:rPr>
          <w:rFonts w:cs="v4.2.0"/>
        </w:rPr>
        <w:t xml:space="preserve">mpact </w:t>
      </w:r>
      <w:r>
        <w:rPr>
          <w:rFonts w:cs="v4.2.0"/>
        </w:rPr>
        <w:t xml:space="preserve">assessment </w:t>
      </w:r>
      <w:r w:rsidR="00B86EDD">
        <w:rPr>
          <w:rFonts w:cs="v4.2.0"/>
        </w:rPr>
        <w:t xml:space="preserve">in [1] </w:t>
      </w:r>
      <w:r w:rsidR="003D1005">
        <w:rPr>
          <w:rFonts w:cs="v4.2.0"/>
        </w:rPr>
        <w:t>due to the introduction of</w:t>
      </w:r>
      <w:r w:rsidRPr="003761FA">
        <w:rPr>
          <w:rFonts w:cs="v4.2.0"/>
        </w:rPr>
        <w:t xml:space="preserve"> HSPA Dual Band Uplink Carrier Aggregation</w:t>
      </w:r>
      <w:r w:rsidR="00D96880">
        <w:rPr>
          <w:rFonts w:cs="v4.2.0"/>
        </w:rPr>
        <w:t xml:space="preserve"> (DB UL CA)</w:t>
      </w:r>
      <w:r w:rsidR="00555835">
        <w:rPr>
          <w:rFonts w:cs="v4.2.0"/>
        </w:rPr>
        <w:t xml:space="preserve"> [2]</w:t>
      </w:r>
      <w:r w:rsidR="00057D95">
        <w:rPr>
          <w:rFonts w:cs="v4.2.0"/>
        </w:rPr>
        <w:t xml:space="preserve"> in Rel-13 and provides an assessment on whether the requirements are expected to change or remain the same even when the two uplink carriers are on different frequency bands</w:t>
      </w:r>
      <w:r w:rsidR="00AB7087">
        <w:rPr>
          <w:rFonts w:cs="v4.2.0"/>
        </w:rPr>
        <w:t xml:space="preserve"> as opposed to being on the same band as assumed in the specification today.</w:t>
      </w:r>
    </w:p>
    <w:p w14:paraId="0189A12C" w14:textId="5EC09DB9" w:rsidR="00502AFD" w:rsidRDefault="00502AFD" w:rsidP="00502AFD">
      <w:pPr>
        <w:pStyle w:val="Heading1"/>
        <w:rPr>
          <w:lang w:eastAsia="ko-KR"/>
        </w:rPr>
      </w:pPr>
      <w:r>
        <w:rPr>
          <w:lang w:val="en-US" w:eastAsia="ko-KR"/>
        </w:rPr>
        <w:t>2</w:t>
      </w:r>
      <w:r>
        <w:rPr>
          <w:rFonts w:hint="eastAsia"/>
          <w:lang w:val="en-US" w:eastAsia="ko-KR"/>
        </w:rPr>
        <w:tab/>
      </w:r>
      <w:r w:rsidR="007E179D">
        <w:rPr>
          <w:lang w:val="en-US" w:eastAsia="ko-KR"/>
        </w:rPr>
        <w:t xml:space="preserve">RRM Requirements Impact </w:t>
      </w:r>
      <w:r w:rsidR="003761FA">
        <w:rPr>
          <w:lang w:val="en-US" w:eastAsia="ko-KR"/>
        </w:rPr>
        <w:t xml:space="preserve">Assessment </w:t>
      </w:r>
      <w:r>
        <w:rPr>
          <w:lang w:val="en-US" w:eastAsia="ko-KR"/>
        </w:rPr>
        <w:t xml:space="preserve"> </w:t>
      </w:r>
    </w:p>
    <w:p w14:paraId="0A7FEBE0" w14:textId="1007FF57" w:rsidR="0060516E" w:rsidRPr="0005523F" w:rsidRDefault="00683C0E" w:rsidP="0060516E">
      <w:pPr>
        <w:pStyle w:val="Heading2"/>
        <w:rPr>
          <w:lang w:val="en-US" w:eastAsia="ko-KR"/>
        </w:rPr>
      </w:pPr>
      <w:r>
        <w:rPr>
          <w:lang w:val="en-US" w:eastAsia="ko-KR"/>
        </w:rPr>
        <w:t>2</w:t>
      </w:r>
      <w:r w:rsidR="0060516E">
        <w:rPr>
          <w:lang w:val="en-US" w:eastAsia="ko-KR"/>
        </w:rPr>
        <w:t>.1        </w:t>
      </w:r>
      <w:r w:rsidR="007E179D">
        <w:rPr>
          <w:lang w:val="en-US" w:eastAsia="ko-KR"/>
        </w:rPr>
        <w:t>Active Set Dimension</w:t>
      </w:r>
    </w:p>
    <w:p w14:paraId="5A266614" w14:textId="15813805" w:rsidR="001557F3" w:rsidRDefault="00D4134B" w:rsidP="00C25A1E">
      <w:pPr>
        <w:rPr>
          <w:rFonts w:cs="v4.2.0"/>
        </w:rPr>
      </w:pPr>
      <w:r>
        <w:rPr>
          <w:rFonts w:cs="v4.2.0"/>
        </w:rPr>
        <w:t>S</w:t>
      </w:r>
      <w:r w:rsidR="00667383">
        <w:rPr>
          <w:rFonts w:cs="v4.2.0"/>
        </w:rPr>
        <w:t>ection 5.1.2.1</w:t>
      </w:r>
      <w:r w:rsidR="00DA7DA4">
        <w:rPr>
          <w:rFonts w:cs="v4.2.0"/>
        </w:rPr>
        <w:t xml:space="preserve"> </w:t>
      </w:r>
      <w:r w:rsidR="00295D8E">
        <w:rPr>
          <w:rFonts w:cs="v4.2.0"/>
        </w:rPr>
        <w:t xml:space="preserve">in [1] </w:t>
      </w:r>
      <w:r w:rsidR="00DA7DA4">
        <w:rPr>
          <w:rFonts w:cs="v4.2.0"/>
        </w:rPr>
        <w:t>specifies the requirement</w:t>
      </w:r>
      <w:r w:rsidR="007A6F4F">
        <w:rPr>
          <w:rFonts w:cs="v4.2.0"/>
        </w:rPr>
        <w:t xml:space="preserve"> on the number of </w:t>
      </w:r>
      <w:r w:rsidR="007A6F4F" w:rsidRPr="00892DD4">
        <w:rPr>
          <w:rFonts w:cs="v4.2.0"/>
        </w:rPr>
        <w:t xml:space="preserve">radio links </w:t>
      </w:r>
      <w:r w:rsidR="007764DE">
        <w:rPr>
          <w:rFonts w:cs="v4.2.0"/>
        </w:rPr>
        <w:t xml:space="preserve">supported </w:t>
      </w:r>
      <w:r w:rsidR="007A6F4F" w:rsidRPr="00892DD4">
        <w:rPr>
          <w:rFonts w:cs="v4.2.0"/>
        </w:rPr>
        <w:t>per uplink carrier frequency</w:t>
      </w:r>
      <w:r w:rsidR="00C91758">
        <w:rPr>
          <w:rFonts w:cs="v4.2.0"/>
        </w:rPr>
        <w:t xml:space="preserve"> </w:t>
      </w:r>
      <w:r w:rsidR="0067442A">
        <w:rPr>
          <w:rFonts w:cs="v4.2.0"/>
        </w:rPr>
        <w:t>w</w:t>
      </w:r>
      <w:r w:rsidR="00C91758" w:rsidRPr="00892DD4">
        <w:rPr>
          <w:rFonts w:cs="v4.2.0"/>
        </w:rPr>
        <w:t>hen the UE is configured with dual uplink carrier frequencies</w:t>
      </w:r>
      <w:r w:rsidR="00DA7DA4">
        <w:rPr>
          <w:rFonts w:cs="v4.2.0"/>
        </w:rPr>
        <w:t>.</w:t>
      </w:r>
      <w:r w:rsidR="0085731E">
        <w:rPr>
          <w:rFonts w:cs="v4.2.0"/>
        </w:rPr>
        <w:t xml:space="preserve"> This requirement is expected to remain the same even when the two uplink carriers are on different frequency bands.</w:t>
      </w:r>
    </w:p>
    <w:p w14:paraId="424D4308" w14:textId="4DBE5C7C" w:rsidR="007E179D" w:rsidRPr="0005523F" w:rsidRDefault="007E179D" w:rsidP="007E179D">
      <w:pPr>
        <w:pStyle w:val="Heading2"/>
        <w:rPr>
          <w:lang w:val="en-US" w:eastAsia="ko-KR"/>
        </w:rPr>
      </w:pPr>
      <w:r>
        <w:rPr>
          <w:lang w:val="en-US" w:eastAsia="ko-KR"/>
        </w:rPr>
        <w:t>2.2        Interruption on Primary Uplink Frequency in DC-HSUPA</w:t>
      </w:r>
    </w:p>
    <w:p w14:paraId="2F8F210F" w14:textId="17E81F73" w:rsidR="00530C59" w:rsidRPr="007D29BE" w:rsidRDefault="00884F8A" w:rsidP="00530C59">
      <w:pPr>
        <w:rPr>
          <w:rFonts w:cs="v4.2.0"/>
        </w:rPr>
      </w:pPr>
      <w:r>
        <w:rPr>
          <w:rFonts w:cs="v4.2.0"/>
        </w:rPr>
        <w:t xml:space="preserve">Section 5.12 </w:t>
      </w:r>
      <w:r w:rsidR="00295D8E">
        <w:rPr>
          <w:rFonts w:cs="v4.2.0"/>
        </w:rPr>
        <w:t xml:space="preserve">in [1] </w:t>
      </w:r>
      <w:r>
        <w:rPr>
          <w:rFonts w:cs="v4.2.0"/>
        </w:rPr>
        <w:t>s</w:t>
      </w:r>
      <w:r w:rsidR="00BB1723">
        <w:rPr>
          <w:rFonts w:cs="v4.2.0"/>
        </w:rPr>
        <w:t>pec</w:t>
      </w:r>
      <w:r>
        <w:rPr>
          <w:rFonts w:cs="v4.2.0"/>
        </w:rPr>
        <w:t xml:space="preserve">ifies the requirement on the </w:t>
      </w:r>
      <w:r w:rsidRPr="00892DD4">
        <w:rPr>
          <w:rFonts w:cs="v4.2.0"/>
        </w:rPr>
        <w:t>transmission interruption on the primary uplink frequency can occur due to the activation or deactivation of the secondary serving HS-DSCH cell or of the serving E-DCH cell on the secondary uplink frequency.</w:t>
      </w:r>
      <w:r w:rsidR="007D29BE">
        <w:rPr>
          <w:rFonts w:cs="v4.2.0"/>
        </w:rPr>
        <w:t xml:space="preserve"> </w:t>
      </w:r>
      <w:r w:rsidR="00EE74FA" w:rsidRPr="007D29BE">
        <w:rPr>
          <w:rFonts w:cs="v4.2.0"/>
        </w:rPr>
        <w:t>There is no change needed to the requirement on transmission interruption on primary uplink frequency due to introduction of HSPA DB UL CA.</w:t>
      </w:r>
    </w:p>
    <w:p w14:paraId="6FBA428B" w14:textId="00DE8E5D" w:rsidR="00D30AC8" w:rsidRPr="00892DD4" w:rsidRDefault="00D30AC8" w:rsidP="00D30AC8">
      <w:pPr>
        <w:pStyle w:val="Heading2"/>
        <w:rPr>
          <w:rFonts w:cs="v4.2.0"/>
        </w:rPr>
      </w:pPr>
      <w:bookmarkStart w:id="1" w:name="_Toc408321197"/>
      <w:r>
        <w:rPr>
          <w:rFonts w:cs="v4.2.0"/>
        </w:rPr>
        <w:t>2.3</w:t>
      </w:r>
      <w:r w:rsidRPr="00892DD4">
        <w:rPr>
          <w:rFonts w:cs="v4.2.0"/>
        </w:rPr>
        <w:tab/>
        <w:t>Maximum allowed UL TX Power</w:t>
      </w:r>
      <w:bookmarkEnd w:id="1"/>
    </w:p>
    <w:p w14:paraId="5797CC3A" w14:textId="77777777" w:rsidR="00D30AC8" w:rsidRPr="00892DD4" w:rsidRDefault="00D30AC8" w:rsidP="00D30AC8">
      <w:pPr>
        <w:keepNext/>
        <w:keepLines/>
        <w:rPr>
          <w:rFonts w:cs="v4.2.0"/>
        </w:rPr>
      </w:pPr>
      <w:r>
        <w:rPr>
          <w:rFonts w:cs="v4.2.0"/>
        </w:rPr>
        <w:t>Section 6.5 in [1] defines t</w:t>
      </w:r>
      <w:r w:rsidRPr="00892DD4">
        <w:rPr>
          <w:rFonts w:cs="v4.2.0"/>
        </w:rPr>
        <w:t>he Maximum UE transmitter power as follows</w:t>
      </w:r>
    </w:p>
    <w:p w14:paraId="75829F1D" w14:textId="77777777" w:rsidR="00D30AC8" w:rsidRPr="00892DD4" w:rsidRDefault="00D30AC8" w:rsidP="00D30AC8">
      <w:pPr>
        <w:pStyle w:val="EQ"/>
      </w:pPr>
      <w:r w:rsidRPr="00892DD4">
        <w:tab/>
        <w:t>Maximum UE transmitter power = MIN {Maximum allowed UL TX Power, P</w:t>
      </w:r>
      <w:r w:rsidRPr="00892DD4">
        <w:rPr>
          <w:vertAlign w:val="subscript"/>
        </w:rPr>
        <w:t>MAX</w:t>
      </w:r>
      <w:r w:rsidRPr="00892DD4">
        <w:t>}</w:t>
      </w:r>
    </w:p>
    <w:p w14:paraId="2F1F17C5" w14:textId="77777777" w:rsidR="00D30AC8" w:rsidRDefault="00D30AC8" w:rsidP="00D30AC8">
      <w:pPr>
        <w:rPr>
          <w:rFonts w:cs="v4.2.0"/>
        </w:rPr>
      </w:pPr>
      <w:r>
        <w:rPr>
          <w:rFonts w:cs="v4.2.0"/>
        </w:rPr>
        <w:t xml:space="preserve">The specification implicitly assumes that UE transmits on a single band at any time. But when DB UL CA is enabled, the maximum UE transmitter power shall be the sum of the maximum transmitter power on both bands. Thus we need to define </w:t>
      </w:r>
    </w:p>
    <w:p w14:paraId="56DF9A56" w14:textId="77777777" w:rsidR="00D30AC8" w:rsidRPr="00892DD4" w:rsidRDefault="00D30AC8" w:rsidP="00D30AC8">
      <w:pPr>
        <w:pStyle w:val="EQ"/>
        <w:jc w:val="center"/>
      </w:pPr>
      <w:r w:rsidRPr="00892DD4">
        <w:t xml:space="preserve">Maximum transmitter power </w:t>
      </w:r>
      <w:r>
        <w:t xml:space="preserve">per band </w:t>
      </w:r>
      <w:r w:rsidRPr="00892DD4">
        <w:t>= MIN {Maximum allowed UL TX Power, P</w:t>
      </w:r>
      <w:r w:rsidRPr="00892DD4">
        <w:rPr>
          <w:vertAlign w:val="subscript"/>
        </w:rPr>
        <w:t>MAX</w:t>
      </w:r>
      <w:r w:rsidRPr="00892DD4">
        <w:t>}</w:t>
      </w:r>
    </w:p>
    <w:p w14:paraId="5B30B0CE" w14:textId="77777777" w:rsidR="00D30AC8" w:rsidRPr="00892DD4" w:rsidRDefault="00D30AC8" w:rsidP="00D30AC8">
      <w:pPr>
        <w:keepNext/>
        <w:keepLines/>
        <w:rPr>
          <w:rFonts w:cs="v4.2.0"/>
        </w:rPr>
      </w:pPr>
      <w:r w:rsidRPr="00892DD4">
        <w:rPr>
          <w:rFonts w:cs="v4.2.0"/>
        </w:rPr>
        <w:t>Where</w:t>
      </w:r>
    </w:p>
    <w:p w14:paraId="75FBA753" w14:textId="77777777" w:rsidR="00D30AC8" w:rsidRPr="00761A33" w:rsidRDefault="00D30AC8" w:rsidP="00D30AC8">
      <w:pPr>
        <w:pStyle w:val="B1"/>
        <w:rPr>
          <w:rFonts w:eastAsia="Malgun Gothic" w:cs="v4.2.0"/>
          <w:color w:val="auto"/>
          <w:kern w:val="0"/>
          <w:sz w:val="20"/>
        </w:rPr>
      </w:pPr>
      <w:r w:rsidRPr="00761A33">
        <w:rPr>
          <w:rFonts w:eastAsia="Malgun Gothic" w:cs="v4.2.0"/>
          <w:color w:val="auto"/>
          <w:kern w:val="0"/>
          <w:sz w:val="20"/>
        </w:rPr>
        <w:t>-</w:t>
      </w:r>
      <w:r w:rsidRPr="00761A33">
        <w:rPr>
          <w:rFonts w:eastAsia="Malgun Gothic" w:cs="v4.2.0"/>
          <w:color w:val="auto"/>
          <w:kern w:val="0"/>
          <w:sz w:val="20"/>
        </w:rPr>
        <w:tab/>
        <w:t xml:space="preserve">Maximum allowed UL TX Power is </w:t>
      </w:r>
      <w:r>
        <w:rPr>
          <w:rFonts w:eastAsia="Malgun Gothic" w:cs="v4.2.0"/>
          <w:color w:val="auto"/>
          <w:kern w:val="0"/>
          <w:sz w:val="20"/>
        </w:rPr>
        <w:t xml:space="preserve">per band and is </w:t>
      </w:r>
      <w:r w:rsidRPr="00761A33">
        <w:rPr>
          <w:rFonts w:eastAsia="Malgun Gothic" w:cs="v4.2.0"/>
          <w:color w:val="auto"/>
          <w:kern w:val="0"/>
          <w:sz w:val="20"/>
        </w:rPr>
        <w:t>set by UTRAN, and</w:t>
      </w:r>
    </w:p>
    <w:p w14:paraId="524F08D9" w14:textId="77777777" w:rsidR="00D30AC8" w:rsidRDefault="00D30AC8" w:rsidP="00D30AC8">
      <w:pPr>
        <w:pStyle w:val="B1"/>
        <w:rPr>
          <w:rFonts w:eastAsia="Malgun Gothic" w:cs="v4.2.0"/>
          <w:color w:val="auto"/>
          <w:kern w:val="0"/>
          <w:sz w:val="20"/>
        </w:rPr>
      </w:pPr>
      <w:r w:rsidRPr="00761A33">
        <w:rPr>
          <w:rFonts w:eastAsia="Malgun Gothic" w:cs="v4.2.0"/>
          <w:color w:val="auto"/>
          <w:kern w:val="0"/>
          <w:sz w:val="20"/>
        </w:rPr>
        <w:t>-</w:t>
      </w:r>
      <w:r w:rsidRPr="00761A33">
        <w:rPr>
          <w:rFonts w:eastAsia="Malgun Gothic" w:cs="v4.2.0"/>
          <w:color w:val="auto"/>
          <w:kern w:val="0"/>
          <w:sz w:val="20"/>
        </w:rPr>
        <w:tab/>
        <w:t>P</w:t>
      </w:r>
      <w:r w:rsidRPr="00761A33">
        <w:rPr>
          <w:rFonts w:eastAsia="Malgun Gothic" w:cs="v4.2.0"/>
          <w:color w:val="auto"/>
          <w:kern w:val="0"/>
          <w:sz w:val="18"/>
          <w:vertAlign w:val="subscript"/>
        </w:rPr>
        <w:t>MAX</w:t>
      </w:r>
      <w:r w:rsidRPr="00761A33">
        <w:rPr>
          <w:rFonts w:eastAsia="Malgun Gothic" w:cs="v4.2.0"/>
          <w:color w:val="auto"/>
          <w:kern w:val="0"/>
          <w:sz w:val="20"/>
        </w:rPr>
        <w:t xml:space="preserve"> is the UE nominal maximum transmit power </w:t>
      </w:r>
      <w:r>
        <w:rPr>
          <w:rFonts w:eastAsia="Malgun Gothic" w:cs="v4.2.0"/>
          <w:color w:val="auto"/>
          <w:kern w:val="0"/>
          <w:sz w:val="20"/>
        </w:rPr>
        <w:t xml:space="preserve">per band and </w:t>
      </w:r>
      <w:r w:rsidRPr="00761A33">
        <w:rPr>
          <w:rFonts w:eastAsia="Malgun Gothic" w:cs="v4.2.0"/>
          <w:color w:val="auto"/>
          <w:kern w:val="0"/>
          <w:sz w:val="20"/>
        </w:rPr>
        <w:t xml:space="preserve">is defined by the UE power class, and specified in table 6.1 of [3] </w:t>
      </w:r>
    </w:p>
    <w:p w14:paraId="3D1343AD" w14:textId="77777777" w:rsidR="00D30AC8" w:rsidRPr="00761A33" w:rsidRDefault="00D30AC8" w:rsidP="00D30AC8">
      <w:pPr>
        <w:pStyle w:val="B1"/>
        <w:ind w:left="0" w:firstLine="0"/>
        <w:rPr>
          <w:rFonts w:eastAsia="Malgun Gothic" w:cs="v4.2.0"/>
          <w:color w:val="auto"/>
          <w:kern w:val="0"/>
          <w:sz w:val="20"/>
        </w:rPr>
      </w:pPr>
      <w:r>
        <w:rPr>
          <w:rFonts w:eastAsia="Malgun Gothic" w:cs="v4.2.0"/>
          <w:color w:val="auto"/>
          <w:kern w:val="0"/>
          <w:sz w:val="20"/>
        </w:rPr>
        <w:t xml:space="preserve">And the </w:t>
      </w:r>
      <w:r w:rsidRPr="00C0635C">
        <w:rPr>
          <w:rFonts w:eastAsia="Malgun Gothic" w:cs="v4.2.0"/>
          <w:color w:val="auto"/>
          <w:kern w:val="0"/>
          <w:sz w:val="20"/>
        </w:rPr>
        <w:t xml:space="preserve">Maximum UE transmitter power </w:t>
      </w:r>
      <w:r>
        <w:rPr>
          <w:rFonts w:eastAsia="Malgun Gothic" w:cs="v4.2.0"/>
          <w:color w:val="auto"/>
          <w:kern w:val="0"/>
          <w:sz w:val="20"/>
        </w:rPr>
        <w:t>shall be</w:t>
      </w:r>
      <w:r w:rsidRPr="00C0635C">
        <w:rPr>
          <w:rFonts w:eastAsia="Malgun Gothic" w:cs="v4.2.0"/>
          <w:color w:val="auto"/>
          <w:kern w:val="0"/>
          <w:sz w:val="20"/>
        </w:rPr>
        <w:t xml:space="preserve"> the sum of Maximum transmitter power on both bands</w:t>
      </w:r>
      <w:r>
        <w:rPr>
          <w:rFonts w:eastAsia="Malgun Gothic" w:cs="v4.2.0"/>
          <w:color w:val="auto"/>
          <w:kern w:val="0"/>
          <w:sz w:val="20"/>
        </w:rPr>
        <w:t>.</w:t>
      </w:r>
      <w:r>
        <w:t xml:space="preserve"> </w:t>
      </w:r>
    </w:p>
    <w:p w14:paraId="27180B55" w14:textId="1D67B149" w:rsidR="00D30AC8" w:rsidRPr="004A2CEF" w:rsidRDefault="00D30AC8" w:rsidP="00D30AC8">
      <w:pPr>
        <w:rPr>
          <w:rFonts w:cs="v4.2.0"/>
          <w:b/>
        </w:rPr>
      </w:pPr>
      <w:r w:rsidRPr="004A2CEF">
        <w:rPr>
          <w:rFonts w:cs="v4.2.0"/>
          <w:b/>
        </w:rPr>
        <w:t>Proposal</w:t>
      </w:r>
      <w:r w:rsidR="004D4468">
        <w:rPr>
          <w:rFonts w:cs="v4.2.0"/>
          <w:b/>
        </w:rPr>
        <w:t xml:space="preserve"> 1</w:t>
      </w:r>
      <w:r w:rsidRPr="004A2CEF">
        <w:rPr>
          <w:rFonts w:cs="v4.2.0"/>
          <w:b/>
        </w:rPr>
        <w:t xml:space="preserve">: </w:t>
      </w:r>
      <w:r w:rsidRPr="004A2CEF">
        <w:rPr>
          <w:b/>
        </w:rPr>
        <w:t xml:space="preserve">Maximum allowed UL TX Power and </w:t>
      </w:r>
      <w:r w:rsidRPr="004A2CEF">
        <w:rPr>
          <w:rFonts w:cs="v4.2.0"/>
          <w:b/>
        </w:rPr>
        <w:t>P</w:t>
      </w:r>
      <w:r w:rsidRPr="004A2CEF">
        <w:rPr>
          <w:rFonts w:cs="v4.2.0"/>
          <w:b/>
          <w:sz w:val="18"/>
          <w:vertAlign w:val="subscript"/>
        </w:rPr>
        <w:t>MAX</w:t>
      </w:r>
      <w:r w:rsidRPr="004A2CEF">
        <w:rPr>
          <w:b/>
        </w:rPr>
        <w:t xml:space="preserve"> </w:t>
      </w:r>
      <w:r w:rsidR="00794A40">
        <w:rPr>
          <w:b/>
        </w:rPr>
        <w:t>needs to</w:t>
      </w:r>
      <w:r w:rsidRPr="004A2CEF">
        <w:rPr>
          <w:b/>
        </w:rPr>
        <w:t xml:space="preserve"> be defined per band</w:t>
      </w:r>
    </w:p>
    <w:p w14:paraId="60777A4B" w14:textId="6DD9BA22" w:rsidR="00D30AC8" w:rsidRPr="008F0E37" w:rsidRDefault="00D30AC8" w:rsidP="00D30AC8">
      <w:pPr>
        <w:rPr>
          <w:rFonts w:cs="v4.2.0"/>
          <w:b/>
        </w:rPr>
      </w:pPr>
      <w:r w:rsidRPr="008F0E37">
        <w:rPr>
          <w:rFonts w:cs="v4.2.0"/>
          <w:b/>
        </w:rPr>
        <w:t>Proposal</w:t>
      </w:r>
      <w:r w:rsidR="004D4468">
        <w:rPr>
          <w:rFonts w:cs="v4.2.0"/>
          <w:b/>
        </w:rPr>
        <w:t xml:space="preserve"> 2</w:t>
      </w:r>
      <w:r w:rsidRPr="008F0E37">
        <w:rPr>
          <w:rFonts w:cs="v4.2.0"/>
          <w:b/>
        </w:rPr>
        <w:t xml:space="preserve">: Maximum UE transmitter power </w:t>
      </w:r>
      <w:r w:rsidR="00794A40">
        <w:rPr>
          <w:rFonts w:cs="v4.2.0"/>
          <w:b/>
        </w:rPr>
        <w:t>needs to</w:t>
      </w:r>
      <w:r w:rsidRPr="008F0E37">
        <w:rPr>
          <w:rFonts w:cs="v4.2.0"/>
          <w:b/>
        </w:rPr>
        <w:t xml:space="preserve"> </w:t>
      </w:r>
      <w:r w:rsidR="00794A40">
        <w:rPr>
          <w:rFonts w:cs="v4.2.0"/>
          <w:b/>
        </w:rPr>
        <w:t xml:space="preserve">be </w:t>
      </w:r>
      <w:r w:rsidRPr="008F0E37">
        <w:rPr>
          <w:rFonts w:cs="v4.2.0"/>
          <w:b/>
        </w:rPr>
        <w:t>defined as the sum of Maximum transmitter power on both bands</w:t>
      </w:r>
    </w:p>
    <w:p w14:paraId="10BF74DB" w14:textId="583EA8DD" w:rsidR="00EE5E86" w:rsidRPr="00EE5E86" w:rsidRDefault="00D30AC8" w:rsidP="00EE5E86">
      <w:pPr>
        <w:pStyle w:val="Heading2"/>
        <w:rPr>
          <w:lang w:val="en-US" w:eastAsia="ko-KR"/>
        </w:rPr>
      </w:pPr>
      <w:r>
        <w:rPr>
          <w:lang w:val="en-US" w:eastAsia="ko-KR"/>
        </w:rPr>
        <w:lastRenderedPageBreak/>
        <w:t>2.4</w:t>
      </w:r>
      <w:r w:rsidR="00EE5E86">
        <w:rPr>
          <w:lang w:val="en-US" w:eastAsia="ko-KR"/>
        </w:rPr>
        <w:tab/>
      </w:r>
      <w:r w:rsidR="00EE5E86" w:rsidRPr="00EE5E86">
        <w:rPr>
          <w:lang w:val="en-US" w:eastAsia="ko-KR"/>
        </w:rPr>
        <w:t>Transport format combination selection in UE</w:t>
      </w:r>
    </w:p>
    <w:p w14:paraId="600A5BF7" w14:textId="502157DC" w:rsidR="002820FD" w:rsidRDefault="00EC6E99" w:rsidP="002820FD">
      <w:r>
        <w:t>In s</w:t>
      </w:r>
      <w:r w:rsidR="00237310">
        <w:t>ection 6.4</w:t>
      </w:r>
      <w:r w:rsidR="000B2284">
        <w:t xml:space="preserve"> in [1]</w:t>
      </w:r>
      <w:r w:rsidR="00237310">
        <w:t>, w</w:t>
      </w:r>
      <w:r w:rsidR="00DF34D8">
        <w:t>hen the UE has more than one activated uplink f</w:t>
      </w:r>
      <w:r w:rsidR="00237310" w:rsidRPr="00892DD4">
        <w:t>requency</w:t>
      </w:r>
      <w:r w:rsidR="002820FD">
        <w:t xml:space="preserve">, the implicit assumption is that both activated uplink frequencies are on the same band. But for DB UL CA, since the two activated uplink frequencies are on different bands each with different max allowed UL Tx power, </w:t>
      </w:r>
      <w:r w:rsidR="002820FD" w:rsidRPr="00892DD4">
        <w:t xml:space="preserve">the UE </w:t>
      </w:r>
      <w:r w:rsidR="00190276">
        <w:t>will need to</w:t>
      </w:r>
      <w:r w:rsidR="002820FD" w:rsidRPr="00892DD4">
        <w:t xml:space="preserve"> estimate the normalised remaining power margin available for E-TFC selection </w:t>
      </w:r>
      <w:r w:rsidR="00BD2598">
        <w:t>per band independently.</w:t>
      </w:r>
      <w:r w:rsidR="002820FD">
        <w:t xml:space="preserve"> </w:t>
      </w:r>
    </w:p>
    <w:p w14:paraId="06ED69D7" w14:textId="71A9C138" w:rsidR="00EA01DA" w:rsidRPr="00892DD4" w:rsidRDefault="00EA01DA" w:rsidP="00EA01DA">
      <w:r>
        <w:t>Currently, w</w:t>
      </w:r>
      <w:r w:rsidRPr="00892DD4">
        <w:t>hen the UE has more than one Activated Uplink Frequency</w:t>
      </w:r>
      <w:r w:rsidR="0038456C">
        <w:t xml:space="preserve"> for single band UL CA</w:t>
      </w:r>
      <w:r w:rsidRPr="00892DD4">
        <w:t>, the UE shall estimate the remaining power which is available to be allocated to schedu</w:t>
      </w:r>
      <w:r w:rsidR="00C70419">
        <w:t>led E-DCH transmissions on all activated uplink f</w:t>
      </w:r>
      <w:r w:rsidRPr="00892DD4">
        <w:t>requencies. The total available power for scheduled E-DCH transmissions is defined by:</w:t>
      </w:r>
    </w:p>
    <w:p w14:paraId="5D021680" w14:textId="77777777" w:rsidR="00EA01DA" w:rsidRPr="00892DD4" w:rsidRDefault="00EA01DA" w:rsidP="00EA01DA">
      <w:pPr>
        <w:pStyle w:val="EQ"/>
        <w:jc w:val="center"/>
      </w:pPr>
      <w:r w:rsidRPr="00892DD4">
        <w:t>P</w:t>
      </w:r>
      <w:r w:rsidRPr="00892DD4">
        <w:rPr>
          <w:vertAlign w:val="subscript"/>
        </w:rPr>
        <w:t>remaining,s</w:t>
      </w:r>
      <w:r w:rsidRPr="00892DD4">
        <w:t>=max(P</w:t>
      </w:r>
      <w:r w:rsidRPr="0063020D">
        <w:rPr>
          <w:vertAlign w:val="subscript"/>
        </w:rPr>
        <w:t>Max</w:t>
      </w:r>
      <w:r w:rsidRPr="00892DD4">
        <w:rPr>
          <w:vertAlign w:val="subscript"/>
        </w:rPr>
        <w:t xml:space="preserve">  </w:t>
      </w:r>
      <w:r w:rsidRPr="00892DD4">
        <w:t xml:space="preserve">- </w:t>
      </w:r>
      <w:r w:rsidRPr="00892DD4">
        <w:rPr>
          <w:rFonts w:ascii="Symbol" w:hAnsi="Symbol"/>
        </w:rPr>
        <w:t></w:t>
      </w:r>
      <w:r w:rsidRPr="00892DD4">
        <w:rPr>
          <w:vertAlign w:val="subscript"/>
        </w:rPr>
        <w:t>i</w:t>
      </w:r>
      <w:r w:rsidRPr="00892DD4">
        <w:t xml:space="preserve"> P</w:t>
      </w:r>
      <w:r w:rsidRPr="00892DD4">
        <w:rPr>
          <w:vertAlign w:val="subscript"/>
        </w:rPr>
        <w:t xml:space="preserve">DPCCH,target,i </w:t>
      </w:r>
      <w:r w:rsidRPr="00892DD4">
        <w:t>- P</w:t>
      </w:r>
      <w:r w:rsidRPr="00892DD4">
        <w:rPr>
          <w:vertAlign w:val="subscript"/>
        </w:rPr>
        <w:t xml:space="preserve">HS-DPCCH </w:t>
      </w:r>
      <w:r w:rsidRPr="00892DD4">
        <w:t>- P</w:t>
      </w:r>
      <w:r w:rsidRPr="00892DD4">
        <w:rPr>
          <w:vertAlign w:val="subscript"/>
        </w:rPr>
        <w:t>non-SG</w:t>
      </w:r>
      <w:r w:rsidRPr="00892DD4">
        <w:t>, 0)</w:t>
      </w:r>
    </w:p>
    <w:p w14:paraId="4FA28826" w14:textId="77777777" w:rsidR="002F4E62" w:rsidRDefault="00827822" w:rsidP="002820FD">
      <w:r>
        <w:t>For DB UL CA, the remaining power</w:t>
      </w:r>
      <w:r w:rsidR="002C64E4">
        <w:t xml:space="preserve"> </w:t>
      </w:r>
      <w:r w:rsidR="002C64E4" w:rsidRPr="00892DD4">
        <w:t>P</w:t>
      </w:r>
      <w:r w:rsidR="002C64E4" w:rsidRPr="00892DD4">
        <w:rPr>
          <w:vertAlign w:val="subscript"/>
        </w:rPr>
        <w:t>remaining,s</w:t>
      </w:r>
      <w:r>
        <w:t xml:space="preserve"> would have to be estimated per band using the P</w:t>
      </w:r>
      <w:r w:rsidRPr="00827822">
        <w:rPr>
          <w:vertAlign w:val="subscript"/>
        </w:rPr>
        <w:t>MAX</w:t>
      </w:r>
      <w:r w:rsidR="002F4E62">
        <w:rPr>
          <w:vertAlign w:val="subscript"/>
        </w:rPr>
        <w:t>,i</w:t>
      </w:r>
      <w:r>
        <w:t xml:space="preserve"> per band.</w:t>
      </w:r>
      <w:r w:rsidR="001C602C">
        <w:t xml:space="preserve"> </w:t>
      </w:r>
    </w:p>
    <w:p w14:paraId="5B0D0954" w14:textId="20C062FF" w:rsidR="002F4E62" w:rsidRPr="00892DD4" w:rsidRDefault="002F4E62" w:rsidP="002F4E62">
      <w:pPr>
        <w:pStyle w:val="EQ"/>
        <w:jc w:val="center"/>
      </w:pPr>
      <w:r w:rsidRPr="00892DD4">
        <w:t>P</w:t>
      </w:r>
      <w:r w:rsidRPr="00892DD4">
        <w:rPr>
          <w:vertAlign w:val="subscript"/>
        </w:rPr>
        <w:t>remaining,s</w:t>
      </w:r>
      <w:r w:rsidR="00D7344D">
        <w:rPr>
          <w:vertAlign w:val="subscript"/>
        </w:rPr>
        <w:t>,i</w:t>
      </w:r>
      <w:r w:rsidRPr="00892DD4">
        <w:t>=max(P</w:t>
      </w:r>
      <w:r w:rsidRPr="0063020D">
        <w:rPr>
          <w:vertAlign w:val="subscript"/>
        </w:rPr>
        <w:t>Max</w:t>
      </w:r>
      <w:r>
        <w:rPr>
          <w:vertAlign w:val="subscript"/>
        </w:rPr>
        <w:t>,i</w:t>
      </w:r>
      <w:r w:rsidRPr="00892DD4">
        <w:rPr>
          <w:vertAlign w:val="subscript"/>
        </w:rPr>
        <w:t xml:space="preserve">  </w:t>
      </w:r>
      <w:r w:rsidRPr="00892DD4">
        <w:t>- P</w:t>
      </w:r>
      <w:r w:rsidRPr="00892DD4">
        <w:rPr>
          <w:vertAlign w:val="subscript"/>
        </w:rPr>
        <w:t xml:space="preserve">DPCCH,target,i </w:t>
      </w:r>
      <w:r w:rsidRPr="00892DD4">
        <w:t>- P</w:t>
      </w:r>
      <w:r w:rsidRPr="00892DD4">
        <w:rPr>
          <w:vertAlign w:val="subscript"/>
        </w:rPr>
        <w:t xml:space="preserve">HS-DPCCH </w:t>
      </w:r>
      <w:r w:rsidRPr="00892DD4">
        <w:t>- P</w:t>
      </w:r>
      <w:r w:rsidRPr="00892DD4">
        <w:rPr>
          <w:vertAlign w:val="subscript"/>
        </w:rPr>
        <w:t>non-SG</w:t>
      </w:r>
      <w:r w:rsidRPr="00892DD4">
        <w:t>, 0)</w:t>
      </w:r>
    </w:p>
    <w:p w14:paraId="73449569" w14:textId="40290852" w:rsidR="00EA01DA" w:rsidRPr="00892DD4" w:rsidRDefault="00835D21" w:rsidP="002820FD">
      <w:r>
        <w:t>Thus</w:t>
      </w:r>
      <w:r w:rsidR="001C602C">
        <w:t xml:space="preserve"> </w:t>
      </w:r>
      <w:r w:rsidR="001C602C" w:rsidRPr="00892DD4">
        <w:rPr>
          <w:lang w:val="en-US"/>
        </w:rPr>
        <w:t>P</w:t>
      </w:r>
      <w:r w:rsidR="001C602C" w:rsidRPr="00892DD4">
        <w:rPr>
          <w:vertAlign w:val="subscript"/>
          <w:lang w:val="en-US"/>
        </w:rPr>
        <w:t xml:space="preserve">allocated, i </w:t>
      </w:r>
      <w:r w:rsidR="001C602C" w:rsidRPr="001C602C">
        <w:t>which is the</w:t>
      </w:r>
      <w:r w:rsidR="001C602C">
        <w:rPr>
          <w:vertAlign w:val="subscript"/>
          <w:lang w:val="en-US"/>
        </w:rPr>
        <w:t xml:space="preserve"> </w:t>
      </w:r>
      <w:r w:rsidR="001C602C" w:rsidRPr="00892DD4">
        <w:t xml:space="preserve">power allocated to the </w:t>
      </w:r>
      <w:r w:rsidR="001C602C">
        <w:t>i</w:t>
      </w:r>
      <w:r w:rsidR="001C602C" w:rsidRPr="001C602C">
        <w:rPr>
          <w:vertAlign w:val="superscript"/>
        </w:rPr>
        <w:t>th</w:t>
      </w:r>
      <w:r w:rsidR="001C602C">
        <w:t xml:space="preserve"> u</w:t>
      </w:r>
      <w:r w:rsidR="001C602C" w:rsidRPr="00892DD4">
        <w:t xml:space="preserve">plink </w:t>
      </w:r>
      <w:r w:rsidR="001C602C">
        <w:t>f</w:t>
      </w:r>
      <w:r w:rsidR="001C602C" w:rsidRPr="00892DD4">
        <w:t>requency</w:t>
      </w:r>
      <w:r w:rsidR="001C602C">
        <w:t xml:space="preserve"> will be depedent </w:t>
      </w:r>
      <w:r w:rsidR="00281208">
        <w:t xml:space="preserve">on the </w:t>
      </w:r>
      <w:r w:rsidR="00A31EDA" w:rsidRPr="00892DD4">
        <w:t>maximum remaining allowed power for scheduled transmissions</w:t>
      </w:r>
      <w:r w:rsidR="00313439">
        <w:t xml:space="preserve"> </w:t>
      </w:r>
      <w:r w:rsidR="00313439" w:rsidRPr="00892DD4">
        <w:t>P</w:t>
      </w:r>
      <w:r w:rsidR="00313439" w:rsidRPr="00892DD4">
        <w:rPr>
          <w:vertAlign w:val="subscript"/>
        </w:rPr>
        <w:t>remaining,s</w:t>
      </w:r>
      <w:r w:rsidR="00B46920">
        <w:rPr>
          <w:vertAlign w:val="subscript"/>
        </w:rPr>
        <w:t>,i</w:t>
      </w:r>
      <w:r w:rsidR="00A31EDA" w:rsidRPr="00892DD4">
        <w:t xml:space="preserve"> for the </w:t>
      </w:r>
      <w:r w:rsidR="00D12E20">
        <w:t>a</w:t>
      </w:r>
      <w:r w:rsidR="00A31EDA" w:rsidRPr="00892DD4">
        <w:t xml:space="preserve">ctivated </w:t>
      </w:r>
      <w:r w:rsidR="00D12E20">
        <w:t>u</w:t>
      </w:r>
      <w:r w:rsidR="00A31EDA" w:rsidRPr="00892DD4">
        <w:t xml:space="preserve">plink </w:t>
      </w:r>
      <w:r w:rsidR="00D12E20">
        <w:t>f</w:t>
      </w:r>
      <w:r w:rsidR="00A31EDA" w:rsidRPr="00892DD4">
        <w:t>requency</w:t>
      </w:r>
      <w:r w:rsidR="00A31EDA" w:rsidRPr="00892DD4" w:rsidDel="00393293">
        <w:t xml:space="preserve"> </w:t>
      </w:r>
      <w:r w:rsidR="00A31EDA">
        <w:t xml:space="preserve">‘i’ </w:t>
      </w:r>
      <w:r w:rsidR="001C602C">
        <w:t>where i=1,2</w:t>
      </w:r>
      <w:r w:rsidR="00741B22">
        <w:t>.</w:t>
      </w:r>
    </w:p>
    <w:p w14:paraId="576607AF" w14:textId="6FB9D0CE" w:rsidR="00B15126" w:rsidRDefault="00C33F13" w:rsidP="00530C59">
      <w:r>
        <w:rPr>
          <w:rFonts w:cs="v4.2.0"/>
        </w:rPr>
        <w:t>So</w:t>
      </w:r>
      <w:r w:rsidR="00AD3B1E">
        <w:rPr>
          <w:rFonts w:cs="v4.2.0"/>
        </w:rPr>
        <w:t xml:space="preserve"> </w:t>
      </w:r>
      <w:r w:rsidR="00AD3B1E" w:rsidRPr="00892DD4">
        <w:t xml:space="preserve">the UE </w:t>
      </w:r>
      <w:r w:rsidR="00AD3B1E">
        <w:t>can</w:t>
      </w:r>
      <w:r w:rsidR="00AD3B1E" w:rsidRPr="00892DD4">
        <w:t xml:space="preserve"> estimate the normalised remaining power margin </w:t>
      </w:r>
      <w:r w:rsidR="00502E17">
        <w:t xml:space="preserve">per band </w:t>
      </w:r>
      <w:r w:rsidR="00AD3B1E" w:rsidRPr="00892DD4">
        <w:t>availab</w:t>
      </w:r>
      <w:r w:rsidR="00AD3B1E">
        <w:t>le for E-TFC selection for the activated uplink f</w:t>
      </w:r>
      <w:r w:rsidR="00AD3B1E" w:rsidRPr="00892DD4">
        <w:t xml:space="preserve">requency </w:t>
      </w:r>
      <w:r w:rsidR="00A87B3D">
        <w:t>‘i’</w:t>
      </w:r>
      <w:r w:rsidR="00AD3B1E" w:rsidRPr="00892DD4" w:rsidDel="00393293">
        <w:t xml:space="preserve"> </w:t>
      </w:r>
      <w:r w:rsidR="00AD3B1E" w:rsidRPr="00892DD4">
        <w:t>for E-TFC candidate j</w:t>
      </w:r>
      <w:r w:rsidR="00A60037">
        <w:t xml:space="preserve"> as a function of </w:t>
      </w:r>
      <w:r w:rsidR="00A60037" w:rsidRPr="00892DD4">
        <w:rPr>
          <w:lang w:val="en-US"/>
        </w:rPr>
        <w:t>P</w:t>
      </w:r>
      <w:r w:rsidR="00A60037" w:rsidRPr="00892DD4">
        <w:rPr>
          <w:vertAlign w:val="subscript"/>
          <w:lang w:val="en-US"/>
        </w:rPr>
        <w:t>allocated, i</w:t>
      </w:r>
      <w:r w:rsidR="00A60037">
        <w:t xml:space="preserve"> as</w:t>
      </w:r>
    </w:p>
    <w:p w14:paraId="02E65499" w14:textId="3D1940C6" w:rsidR="00A60037" w:rsidRDefault="00A60037" w:rsidP="0066618E">
      <w:pPr>
        <w:jc w:val="center"/>
        <w:rPr>
          <w:vertAlign w:val="subscript"/>
          <w:lang w:val="en-US"/>
        </w:rPr>
      </w:pPr>
      <w:r w:rsidRPr="00892DD4">
        <w:rPr>
          <w:lang w:val="en-US"/>
        </w:rPr>
        <w:t xml:space="preserve">NRPM </w:t>
      </w:r>
      <w:r w:rsidRPr="00892DD4">
        <w:rPr>
          <w:vertAlign w:val="subscript"/>
          <w:lang w:val="en-US"/>
        </w:rPr>
        <w:t>i,j</w:t>
      </w:r>
      <w:r w:rsidRPr="00892DD4">
        <w:rPr>
          <w:lang w:val="en-US"/>
        </w:rPr>
        <w:t xml:space="preserve"> = (P</w:t>
      </w:r>
      <w:r w:rsidRPr="00892DD4">
        <w:rPr>
          <w:vertAlign w:val="subscript"/>
          <w:lang w:val="en-US"/>
        </w:rPr>
        <w:t xml:space="preserve">allocated, i </w:t>
      </w:r>
      <w:r w:rsidRPr="00892DD4">
        <w:rPr>
          <w:lang w:val="en-US"/>
        </w:rPr>
        <w:t>– P</w:t>
      </w:r>
      <w:r w:rsidRPr="00892DD4">
        <w:rPr>
          <w:vertAlign w:val="subscript"/>
          <w:lang w:val="en-US"/>
        </w:rPr>
        <w:t>E-DPCCHi,i</w:t>
      </w:r>
      <w:r w:rsidRPr="00892DD4">
        <w:rPr>
          <w:lang w:val="en-US"/>
        </w:rPr>
        <w:t>) / P</w:t>
      </w:r>
      <w:r w:rsidRPr="00892DD4">
        <w:rPr>
          <w:vertAlign w:val="subscript"/>
          <w:lang w:val="en-US"/>
        </w:rPr>
        <w:t>DPCCH,,target,i</w:t>
      </w:r>
    </w:p>
    <w:p w14:paraId="56CA0C7B" w14:textId="7CDB8393" w:rsidR="00AF2FEA" w:rsidRPr="00727EC2" w:rsidRDefault="00AF2FEA" w:rsidP="00AF2FEA">
      <w:pPr>
        <w:rPr>
          <w:rFonts w:cs="v4.2.0"/>
          <w:b/>
        </w:rPr>
      </w:pPr>
      <w:r w:rsidRPr="00727EC2">
        <w:rPr>
          <w:b/>
          <w:lang w:val="en-US"/>
        </w:rPr>
        <w:t>Proposal</w:t>
      </w:r>
      <w:r w:rsidR="009C20EE">
        <w:rPr>
          <w:b/>
          <w:lang w:val="en-US"/>
        </w:rPr>
        <w:t xml:space="preserve"> 3</w:t>
      </w:r>
      <w:r w:rsidRPr="00727EC2">
        <w:rPr>
          <w:b/>
          <w:lang w:val="en-US"/>
        </w:rPr>
        <w:t xml:space="preserve">: </w:t>
      </w:r>
      <w:r w:rsidRPr="00727EC2">
        <w:rPr>
          <w:b/>
        </w:rPr>
        <w:t>The total available power for scheduled E-DCH transmissions on the i</w:t>
      </w:r>
      <w:r w:rsidRPr="00727EC2">
        <w:rPr>
          <w:b/>
          <w:vertAlign w:val="superscript"/>
        </w:rPr>
        <w:t>th</w:t>
      </w:r>
      <w:r w:rsidRPr="00727EC2">
        <w:rPr>
          <w:b/>
        </w:rPr>
        <w:t xml:space="preserve"> uplink frequency will be a function of P</w:t>
      </w:r>
      <w:r w:rsidRPr="00727EC2">
        <w:rPr>
          <w:b/>
          <w:vertAlign w:val="subscript"/>
        </w:rPr>
        <w:t>MAX</w:t>
      </w:r>
      <w:r w:rsidR="006B4700">
        <w:rPr>
          <w:b/>
          <w:vertAlign w:val="subscript"/>
        </w:rPr>
        <w:t>,i</w:t>
      </w:r>
      <w:r w:rsidRPr="00727EC2">
        <w:rPr>
          <w:b/>
        </w:rPr>
        <w:t xml:space="preserve"> </w:t>
      </w:r>
      <w:r w:rsidR="004B0A45" w:rsidRPr="00727EC2">
        <w:rPr>
          <w:b/>
        </w:rPr>
        <w:t xml:space="preserve">where </w:t>
      </w:r>
      <w:r w:rsidR="004B0A45" w:rsidRPr="00727EC2">
        <w:rPr>
          <w:rFonts w:cs="v4.2.0"/>
          <w:b/>
        </w:rPr>
        <w:t>P</w:t>
      </w:r>
      <w:r w:rsidR="004B0A45" w:rsidRPr="00727EC2">
        <w:rPr>
          <w:rFonts w:cs="v4.2.0"/>
          <w:b/>
          <w:sz w:val="18"/>
          <w:vertAlign w:val="subscript"/>
        </w:rPr>
        <w:t>MAX</w:t>
      </w:r>
      <w:r w:rsidR="00B7662E">
        <w:rPr>
          <w:rFonts w:cs="v4.2.0"/>
          <w:b/>
          <w:sz w:val="18"/>
          <w:vertAlign w:val="subscript"/>
        </w:rPr>
        <w:t>,i</w:t>
      </w:r>
      <w:r w:rsidR="004B0A45" w:rsidRPr="00727EC2">
        <w:rPr>
          <w:rFonts w:cs="v4.2.0"/>
          <w:b/>
        </w:rPr>
        <w:t xml:space="preserve"> is the UE nominal maximum transmit power </w:t>
      </w:r>
      <w:r w:rsidR="00B7662E">
        <w:rPr>
          <w:rFonts w:cs="v4.2.0"/>
          <w:b/>
        </w:rPr>
        <w:t>on</w:t>
      </w:r>
      <w:r w:rsidR="004B0A45" w:rsidRPr="00727EC2">
        <w:rPr>
          <w:rFonts w:cs="v4.2.0"/>
          <w:b/>
        </w:rPr>
        <w:t xml:space="preserve"> band</w:t>
      </w:r>
      <w:r w:rsidR="00B7662E">
        <w:rPr>
          <w:rFonts w:cs="v4.2.0"/>
          <w:b/>
        </w:rPr>
        <w:t xml:space="preserve"> ‘i’ where i=1,2</w:t>
      </w:r>
      <w:r w:rsidR="004B0A45" w:rsidRPr="00727EC2">
        <w:rPr>
          <w:rFonts w:cs="v4.2.0"/>
          <w:b/>
        </w:rPr>
        <w:t>.</w:t>
      </w:r>
    </w:p>
    <w:p w14:paraId="0A662D24" w14:textId="25611627" w:rsidR="007E179D" w:rsidRPr="000578E1" w:rsidRDefault="000578E1" w:rsidP="000578E1">
      <w:pPr>
        <w:pStyle w:val="Heading2"/>
        <w:rPr>
          <w:lang w:val="en-US" w:eastAsia="ko-KR"/>
        </w:rPr>
      </w:pPr>
      <w:r>
        <w:rPr>
          <w:lang w:val="en-US" w:eastAsia="ko-KR"/>
        </w:rPr>
        <w:t>2</w:t>
      </w:r>
      <w:r w:rsidR="00B15126">
        <w:rPr>
          <w:lang w:val="en-US" w:eastAsia="ko-KR"/>
        </w:rPr>
        <w:t>.5</w:t>
      </w:r>
      <w:r>
        <w:rPr>
          <w:lang w:val="en-US" w:eastAsia="ko-KR"/>
        </w:rPr>
        <w:t>        UE Measurement Capability</w:t>
      </w:r>
    </w:p>
    <w:p w14:paraId="7F1AC86E" w14:textId="5148AEF7" w:rsidR="000578E1" w:rsidRPr="00892DD4" w:rsidRDefault="00DE1245" w:rsidP="000578E1">
      <w:pPr>
        <w:rPr>
          <w:rFonts w:cs="v4.2.0"/>
        </w:rPr>
      </w:pPr>
      <w:r>
        <w:rPr>
          <w:rFonts w:cs="v4.2.0"/>
        </w:rPr>
        <w:t>Section 8.1.2.1 in [1] specifies the UE measurement capabilities in</w:t>
      </w:r>
      <w:r w:rsidR="000578E1" w:rsidRPr="00892DD4">
        <w:rPr>
          <w:rFonts w:cs="v4.2.0"/>
        </w:rPr>
        <w:t xml:space="preserve"> CELL_D</w:t>
      </w:r>
      <w:r>
        <w:rPr>
          <w:rFonts w:cs="v4.2.0"/>
        </w:rPr>
        <w:t>CH state</w:t>
      </w:r>
      <w:r w:rsidR="000578E1" w:rsidRPr="00892DD4">
        <w:rPr>
          <w:rFonts w:cs="v4.2.0"/>
        </w:rPr>
        <w:t xml:space="preserve"> </w:t>
      </w:r>
      <w:r>
        <w:rPr>
          <w:rFonts w:cs="v4.2.0"/>
        </w:rPr>
        <w:t xml:space="preserve">in terms of the number of intra frequency FDD cells, inter-frequency cells on FDD and TDD carriers, GSM cells, E-UTRA FDD cells, E-UTRA TDD cells that the </w:t>
      </w:r>
      <w:r w:rsidRPr="00892DD4">
        <w:rPr>
          <w:rFonts w:cs="v4.2.0"/>
        </w:rPr>
        <w:t>U</w:t>
      </w:r>
      <w:r>
        <w:rPr>
          <w:rFonts w:cs="v4.2.0"/>
        </w:rPr>
        <w:t>E shall be able to monitor</w:t>
      </w:r>
      <w:r w:rsidRPr="00892DD4">
        <w:rPr>
          <w:rFonts w:cs="v4.2.0"/>
        </w:rPr>
        <w:t xml:space="preserve"> </w:t>
      </w:r>
      <w:r w:rsidR="000578E1" w:rsidRPr="00892DD4">
        <w:rPr>
          <w:rFonts w:cs="v4.2.0"/>
        </w:rPr>
        <w:t>when dual uplink carr</w:t>
      </w:r>
      <w:r>
        <w:rPr>
          <w:rFonts w:cs="v4.2.0"/>
        </w:rPr>
        <w:t>ier frequencies are configured on the same band. This requirement is expected to remain the same even when the two uplink carriers are on different frequency bands.</w:t>
      </w:r>
    </w:p>
    <w:p w14:paraId="0DAFAF2B" w14:textId="2260F797" w:rsidR="00F335AF" w:rsidRDefault="00C51DD0" w:rsidP="00C51DD0">
      <w:pPr>
        <w:pStyle w:val="Heading2"/>
        <w:rPr>
          <w:lang w:val="en-US" w:eastAsia="ko-KR"/>
        </w:rPr>
      </w:pPr>
      <w:r>
        <w:rPr>
          <w:lang w:val="en-US" w:eastAsia="ko-KR"/>
        </w:rPr>
        <w:t>2</w:t>
      </w:r>
      <w:r w:rsidR="00B15126">
        <w:rPr>
          <w:lang w:val="en-US" w:eastAsia="ko-KR"/>
        </w:rPr>
        <w:t>.6</w:t>
      </w:r>
      <w:r>
        <w:rPr>
          <w:lang w:val="en-US" w:eastAsia="ko-KR"/>
        </w:rPr>
        <w:t xml:space="preserve">        FDD Inter-Frequency Measurements </w:t>
      </w:r>
    </w:p>
    <w:p w14:paraId="625BA24F" w14:textId="08C071EC" w:rsidR="00C51DD0" w:rsidRDefault="00F80A60" w:rsidP="00F80A60">
      <w:pPr>
        <w:rPr>
          <w:rFonts w:eastAsia="Batang" w:cs="v4.2.0"/>
        </w:rPr>
      </w:pPr>
      <w:r>
        <w:rPr>
          <w:rFonts w:cs="v4.2.0"/>
        </w:rPr>
        <w:t>Section</w:t>
      </w:r>
      <w:r w:rsidR="000D0827">
        <w:rPr>
          <w:rFonts w:cs="v4.2.0"/>
        </w:rPr>
        <w:t xml:space="preserve"> 8.1.2.3.1</w:t>
      </w:r>
      <w:r>
        <w:rPr>
          <w:rFonts w:cs="v4.2.0"/>
        </w:rPr>
        <w:t xml:space="preserve"> in [1] specifies the requirement for </w:t>
      </w:r>
      <w:r w:rsidR="004D4DE6">
        <w:rPr>
          <w:rFonts w:cs="v4.2.0"/>
        </w:rPr>
        <w:t xml:space="preserve">cell </w:t>
      </w:r>
      <w:r>
        <w:rPr>
          <w:rFonts w:cs="v4.2.0"/>
        </w:rPr>
        <w:t xml:space="preserve">identification </w:t>
      </w:r>
      <w:r w:rsidR="004D4DE6">
        <w:rPr>
          <w:rFonts w:cs="v4.2.0"/>
        </w:rPr>
        <w:t xml:space="preserve">time </w:t>
      </w:r>
      <w:r>
        <w:rPr>
          <w:rFonts w:cs="v4.2.0"/>
        </w:rPr>
        <w:t xml:space="preserve">of a new cell </w:t>
      </w:r>
      <w:r w:rsidR="00FA12EC">
        <w:rPr>
          <w:rFonts w:cs="v4.2.0"/>
        </w:rPr>
        <w:t xml:space="preserve">for UEs supporting dual uplink frequencies </w:t>
      </w:r>
      <w:r>
        <w:rPr>
          <w:rFonts w:cs="v4.2.0"/>
        </w:rPr>
        <w:t>when</w:t>
      </w:r>
      <w:r w:rsidR="00C51DD0" w:rsidRPr="00892DD4">
        <w:rPr>
          <w:rFonts w:cs="v4.2.0"/>
        </w:rPr>
        <w:t xml:space="preserve"> the UE is able to search enhanced inter-frequency measurements without compressed mode according to its measurement capability in the IE “Enhanced inter-frequency measur</w:t>
      </w:r>
      <w:r>
        <w:rPr>
          <w:rFonts w:cs="v4.2.0"/>
        </w:rPr>
        <w:t xml:space="preserve">ements without compressed mode”. </w:t>
      </w:r>
    </w:p>
    <w:p w14:paraId="78A8341B" w14:textId="14A7E73B" w:rsidR="00E90FC0" w:rsidRDefault="00E90FC0" w:rsidP="00F80A60">
      <w:pPr>
        <w:rPr>
          <w:rFonts w:cs="v4.2.0"/>
        </w:rPr>
      </w:pPr>
      <w:r>
        <w:rPr>
          <w:rFonts w:eastAsia="Batang" w:cs="v4.2.0"/>
        </w:rPr>
        <w:t xml:space="preserve">Similarly, </w:t>
      </w:r>
      <w:r>
        <w:rPr>
          <w:rFonts w:cs="v4.2.0"/>
        </w:rPr>
        <w:t xml:space="preserve">section 8.1.2.3.2 in [1] specifies the requirement for </w:t>
      </w:r>
      <w:r w:rsidR="00D2194E">
        <w:rPr>
          <w:rFonts w:cs="v4.2.0"/>
        </w:rPr>
        <w:t xml:space="preserve">the number of cells on which the UE </w:t>
      </w:r>
      <w:r w:rsidR="002328BA">
        <w:rPr>
          <w:rFonts w:cs="v4.2.0"/>
        </w:rPr>
        <w:t xml:space="preserve">supporting dual uplink frequencies </w:t>
      </w:r>
      <w:r w:rsidR="00D2194E">
        <w:rPr>
          <w:rFonts w:cs="v4.2.0"/>
        </w:rPr>
        <w:t xml:space="preserve">should perform </w:t>
      </w:r>
      <w:r w:rsidR="00D62633">
        <w:rPr>
          <w:rFonts w:cs="v4.2.0"/>
        </w:rPr>
        <w:t xml:space="preserve">CPICH measurement </w:t>
      </w:r>
      <w:r>
        <w:rPr>
          <w:rFonts w:cs="v4.2.0"/>
        </w:rPr>
        <w:t>when</w:t>
      </w:r>
      <w:r w:rsidRPr="00892DD4">
        <w:rPr>
          <w:rFonts w:cs="v4.2.0"/>
        </w:rPr>
        <w:t xml:space="preserve"> the UE is able to search enhanced inter-frequency measurements without compressed mode according to its measurement capability in the IE “Enhanced inter-frequency measur</w:t>
      </w:r>
      <w:r>
        <w:rPr>
          <w:rFonts w:cs="v4.2.0"/>
        </w:rPr>
        <w:t>e</w:t>
      </w:r>
      <w:r w:rsidR="00EF1CF7">
        <w:rPr>
          <w:rFonts w:cs="v4.2.0"/>
        </w:rPr>
        <w:t xml:space="preserve">ments without compressed mode” </w:t>
      </w:r>
      <w:r w:rsidR="00EF1CF7" w:rsidRPr="00892DD4">
        <w:rPr>
          <w:rFonts w:cs="v4.2.0"/>
        </w:rPr>
        <w:t>and D</w:t>
      </w:r>
      <w:r w:rsidR="00EF1CF7">
        <w:rPr>
          <w:rFonts w:cs="v4.2.0"/>
        </w:rPr>
        <w:t>L_DRX_Active is either 0 or 1.</w:t>
      </w:r>
    </w:p>
    <w:p w14:paraId="59DF2E65" w14:textId="1E08AE74" w:rsidR="002A3DF1" w:rsidRPr="00892DD4" w:rsidRDefault="002A3DF1" w:rsidP="00F80A60">
      <w:pPr>
        <w:rPr>
          <w:rFonts w:cs="v4.2.0"/>
        </w:rPr>
      </w:pPr>
      <w:r>
        <w:rPr>
          <w:rFonts w:eastAsia="Batang" w:cs="v4.2.0"/>
        </w:rPr>
        <w:t>These requirement will remain the same for dual uplink frequencies even when the uplink frequencies are on different bands.</w:t>
      </w:r>
    </w:p>
    <w:p w14:paraId="5D9E7153" w14:textId="01CF14A0" w:rsidR="0031443E" w:rsidRPr="00892DD4" w:rsidRDefault="0031443E" w:rsidP="0031443E">
      <w:pPr>
        <w:pStyle w:val="Heading2"/>
        <w:rPr>
          <w:rFonts w:cs="v4.2.0"/>
        </w:rPr>
      </w:pPr>
      <w:bookmarkStart w:id="2" w:name="_Toc408321257"/>
      <w:r>
        <w:rPr>
          <w:rFonts w:cs="v4.2.0"/>
        </w:rPr>
        <w:t>2.7</w:t>
      </w:r>
      <w:r w:rsidRPr="00892DD4">
        <w:rPr>
          <w:rFonts w:cs="v4.2.0"/>
        </w:rPr>
        <w:tab/>
        <w:t>Measurements in CELL_DCH State with special requirements</w:t>
      </w:r>
      <w:bookmarkEnd w:id="2"/>
    </w:p>
    <w:p w14:paraId="35C4E553" w14:textId="41FF9763" w:rsidR="0031443E" w:rsidRDefault="0031443E" w:rsidP="004101AE">
      <w:pPr>
        <w:rPr>
          <w:rFonts w:cs="v4.2.0"/>
        </w:rPr>
      </w:pPr>
      <w:r>
        <w:rPr>
          <w:rFonts w:cs="v4.2.0"/>
        </w:rPr>
        <w:t>Section 8.2.2 in [1] specifies requirements for t</w:t>
      </w:r>
      <w:r w:rsidRPr="00892DD4">
        <w:rPr>
          <w:rFonts w:cs="v3.7.0"/>
        </w:rPr>
        <w:t>he UE to perform in parallel all physical layer measurements according to table 8.9</w:t>
      </w:r>
      <w:r>
        <w:rPr>
          <w:rFonts w:cs="v3.7.0"/>
        </w:rPr>
        <w:t xml:space="preserve"> in [1]. UE transmitted power is one of the measurements specified. For HSPA DB UL CA, the </w:t>
      </w:r>
      <w:r>
        <w:rPr>
          <w:rFonts w:cs="v4.2.0"/>
        </w:rPr>
        <w:t>n</w:t>
      </w:r>
      <w:r w:rsidRPr="00892DD4">
        <w:rPr>
          <w:rFonts w:cs="v4.2.0"/>
        </w:rPr>
        <w:t xml:space="preserve">umber of parallel </w:t>
      </w:r>
      <w:r w:rsidR="009B3CEA">
        <w:rPr>
          <w:rFonts w:cs="v4.2.0"/>
        </w:rPr>
        <w:t>UE transmitted power</w:t>
      </w:r>
      <w:r w:rsidRPr="00892DD4">
        <w:rPr>
          <w:rFonts w:cs="v4.2.0"/>
        </w:rPr>
        <w:t xml:space="preserve"> measurements possible to request from the UE</w:t>
      </w:r>
      <w:r>
        <w:rPr>
          <w:rFonts w:cs="v4.2.0"/>
        </w:rPr>
        <w:t xml:space="preserve"> could be one per band as opposed just one measurement for the UE as in the existing specification.</w:t>
      </w:r>
    </w:p>
    <w:p w14:paraId="1EBC67C1" w14:textId="15880D65" w:rsidR="009B3CEA" w:rsidRPr="009B3CEA" w:rsidRDefault="009B3CEA" w:rsidP="004101AE">
      <w:pPr>
        <w:rPr>
          <w:rFonts w:cs="v4.2.0"/>
          <w:b/>
        </w:rPr>
      </w:pPr>
      <w:r w:rsidRPr="009B3CEA">
        <w:rPr>
          <w:rFonts w:cs="v4.2.0"/>
          <w:b/>
        </w:rPr>
        <w:t>Proposal</w:t>
      </w:r>
      <w:r w:rsidR="008E09B2">
        <w:rPr>
          <w:rFonts w:cs="v4.2.0"/>
          <w:b/>
        </w:rPr>
        <w:t xml:space="preserve"> 4</w:t>
      </w:r>
      <w:r w:rsidRPr="009B3CEA">
        <w:rPr>
          <w:rFonts w:cs="v4.2.0"/>
          <w:b/>
        </w:rPr>
        <w:t xml:space="preserve">: </w:t>
      </w:r>
      <w:r w:rsidRPr="009B3CEA">
        <w:rPr>
          <w:rFonts w:cs="v3.7.0"/>
          <w:b/>
        </w:rPr>
        <w:t xml:space="preserve">For HSPA DB UL CA, the </w:t>
      </w:r>
      <w:r w:rsidRPr="009B3CEA">
        <w:rPr>
          <w:rFonts w:cs="v4.2.0"/>
          <w:b/>
        </w:rPr>
        <w:t xml:space="preserve">number of parallel </w:t>
      </w:r>
      <w:r>
        <w:rPr>
          <w:rFonts w:cs="v4.2.0"/>
          <w:b/>
        </w:rPr>
        <w:t>UE transmitted power</w:t>
      </w:r>
      <w:r w:rsidRPr="009B3CEA">
        <w:rPr>
          <w:rFonts w:cs="v4.2.0"/>
          <w:b/>
        </w:rPr>
        <w:t xml:space="preserve"> measurements possible to request from the UE could be one per band as opposed just one measurement for the UE as in the existing specification.</w:t>
      </w:r>
    </w:p>
    <w:p w14:paraId="68AD410B" w14:textId="2282527E" w:rsidR="00530C59" w:rsidRPr="00AE3D1C" w:rsidRDefault="00EE5E86" w:rsidP="00AE3D1C">
      <w:pPr>
        <w:pStyle w:val="Heading2"/>
        <w:rPr>
          <w:lang w:val="en-US" w:eastAsia="ko-KR"/>
        </w:rPr>
      </w:pPr>
      <w:r>
        <w:rPr>
          <w:lang w:val="en-US" w:eastAsia="ko-KR"/>
        </w:rPr>
        <w:lastRenderedPageBreak/>
        <w:t>2.</w:t>
      </w:r>
      <w:r w:rsidR="0031443E">
        <w:rPr>
          <w:lang w:val="en-US" w:eastAsia="ko-KR"/>
        </w:rPr>
        <w:t>8</w:t>
      </w:r>
      <w:r w:rsidR="00AE3D1C">
        <w:rPr>
          <w:lang w:val="en-US" w:eastAsia="ko-KR"/>
        </w:rPr>
        <w:tab/>
      </w:r>
      <w:r w:rsidR="00AE3D1C" w:rsidRPr="00AE3D1C">
        <w:rPr>
          <w:lang w:val="en-US" w:eastAsia="ko-KR"/>
        </w:rPr>
        <w:t>Capabilities for Support of Event Triggering and Reporting Criteria in CELL_DCH state</w:t>
      </w:r>
    </w:p>
    <w:p w14:paraId="3DC36831" w14:textId="6C0E39F4" w:rsidR="00AE3D1C" w:rsidRPr="00892DD4" w:rsidRDefault="00AD4ABA" w:rsidP="00AE3D1C">
      <w:pPr>
        <w:rPr>
          <w:rFonts w:cs="v4.2.0"/>
        </w:rPr>
      </w:pPr>
      <w:r>
        <w:rPr>
          <w:rFonts w:cs="v4.2.0"/>
        </w:rPr>
        <w:t xml:space="preserve">Section 8.3.2 in [1] defines requirements for the number of reporting criteria to be supported in parallel </w:t>
      </w:r>
      <w:r w:rsidR="0063036E">
        <w:rPr>
          <w:rFonts w:cs="v4.2.0"/>
        </w:rPr>
        <w:t>for each measurement category (</w:t>
      </w:r>
      <w:r w:rsidR="0063036E" w:rsidRPr="00892DD4">
        <w:rPr>
          <w:rFonts w:cs="v4.2.0"/>
        </w:rPr>
        <w:t>Intra-frequency, Inter frequency, Inter frequency (virtual active set), and Inter-RAT</w:t>
      </w:r>
      <w:r w:rsidR="0063036E">
        <w:rPr>
          <w:rFonts w:cs="v4.2.0"/>
        </w:rPr>
        <w:t xml:space="preserve">) </w:t>
      </w:r>
      <w:r>
        <w:rPr>
          <w:rFonts w:cs="v4.2.0"/>
        </w:rPr>
        <w:t>by the UE</w:t>
      </w:r>
      <w:r w:rsidR="00F61D84">
        <w:rPr>
          <w:rFonts w:cs="v4.2.0"/>
        </w:rPr>
        <w:t xml:space="preserve"> configured with single </w:t>
      </w:r>
      <w:r w:rsidR="009B137F">
        <w:rPr>
          <w:rFonts w:cs="v4.2.0"/>
        </w:rPr>
        <w:t xml:space="preserve">uplink </w:t>
      </w:r>
      <w:r w:rsidR="00F61D84">
        <w:rPr>
          <w:rFonts w:cs="v4.2.0"/>
        </w:rPr>
        <w:t>or dual uplink frequencies.</w:t>
      </w:r>
      <w:r w:rsidR="00F329BF">
        <w:rPr>
          <w:rFonts w:cs="v4.2.0"/>
        </w:rPr>
        <w:t xml:space="preserve"> </w:t>
      </w:r>
      <w:r w:rsidR="00F329BF">
        <w:rPr>
          <w:rFonts w:eastAsia="Batang" w:cs="v4.2.0"/>
        </w:rPr>
        <w:t>This requirement will remain the same for dual uplink frequencies even when the uplink frequencies are on different bands.</w:t>
      </w:r>
    </w:p>
    <w:p w14:paraId="327CA2D7" w14:textId="2EF70062" w:rsidR="00CF1591" w:rsidRPr="004C5454" w:rsidRDefault="00CF1591" w:rsidP="00CF1591">
      <w:pPr>
        <w:rPr>
          <w:rFonts w:cs="v4.2.0"/>
          <w:b/>
        </w:rPr>
      </w:pPr>
      <w:r w:rsidRPr="004C5454">
        <w:rPr>
          <w:rFonts w:cs="v4.2.0"/>
          <w:b/>
        </w:rPr>
        <w:t>Observation</w:t>
      </w:r>
      <w:r w:rsidR="00DC7F30">
        <w:rPr>
          <w:rFonts w:cs="v4.2.0"/>
          <w:b/>
        </w:rPr>
        <w:t xml:space="preserve"> 5</w:t>
      </w:r>
      <w:r w:rsidRPr="004C5454">
        <w:rPr>
          <w:rFonts w:cs="v4.2.0"/>
          <w:b/>
        </w:rPr>
        <w:t xml:space="preserve">: </w:t>
      </w:r>
      <w:r w:rsidR="00395353" w:rsidRPr="004101AE">
        <w:rPr>
          <w:rFonts w:cs="v4.2.0"/>
          <w:b/>
        </w:rPr>
        <w:t>There is no change needed to the req</w:t>
      </w:r>
      <w:r w:rsidR="00395353" w:rsidRPr="00395353">
        <w:rPr>
          <w:rFonts w:cs="v4.2.0"/>
          <w:b/>
        </w:rPr>
        <w:t>uirements on the number of reporting criteria to be supported in parallel for each measurement category by the UE due</w:t>
      </w:r>
      <w:r w:rsidR="00395353" w:rsidRPr="004101AE">
        <w:rPr>
          <w:rFonts w:cs="v4.2.0"/>
          <w:b/>
        </w:rPr>
        <w:t xml:space="preserve"> to introduction of HSPA DB UL CA</w:t>
      </w:r>
    </w:p>
    <w:p w14:paraId="650490A2" w14:textId="77777777" w:rsidR="004C5454" w:rsidRPr="00C25A1E" w:rsidRDefault="004C5454" w:rsidP="00C25A1E">
      <w:pPr>
        <w:rPr>
          <w:b/>
        </w:rPr>
      </w:pPr>
    </w:p>
    <w:p w14:paraId="6C5A7102" w14:textId="4CDD2016" w:rsidR="00DF6AFD" w:rsidRPr="00DF6AFD" w:rsidRDefault="00BB0BF8" w:rsidP="00DF6AFD">
      <w:pPr>
        <w:pStyle w:val="Heading1"/>
        <w:rPr>
          <w:lang w:val="en-US" w:eastAsia="ko-KR"/>
        </w:rPr>
      </w:pPr>
      <w:r>
        <w:rPr>
          <w:lang w:val="en-US" w:eastAsia="ko-KR"/>
        </w:rPr>
        <w:t>3</w:t>
      </w:r>
      <w:r w:rsidR="00DF6AFD">
        <w:rPr>
          <w:lang w:val="en-US" w:eastAsia="ko-KR"/>
        </w:rPr>
        <w:tab/>
      </w:r>
      <w:r w:rsidR="00DF6AFD" w:rsidRPr="00DF6AFD">
        <w:rPr>
          <w:lang w:val="en-US" w:eastAsia="ko-KR"/>
        </w:rPr>
        <w:t>Conclusion</w:t>
      </w:r>
    </w:p>
    <w:p w14:paraId="64AE4CF7" w14:textId="3B32F080" w:rsidR="00BB3E3E" w:rsidRDefault="00AA044B" w:rsidP="00BB3E3E">
      <w:pPr>
        <w:rPr>
          <w:color w:val="000000"/>
        </w:rPr>
      </w:pPr>
      <w:r>
        <w:rPr>
          <w:color w:val="000000"/>
        </w:rPr>
        <w:t>This paper</w:t>
      </w:r>
      <w:r w:rsidR="007B7C44">
        <w:rPr>
          <w:color w:val="000000"/>
        </w:rPr>
        <w:t xml:space="preserve"> has provided RRM requirements impact analysis due to the introd</w:t>
      </w:r>
      <w:r w:rsidR="00DD2DA6">
        <w:rPr>
          <w:color w:val="000000"/>
        </w:rPr>
        <w:t>uction of HSPA DB UL CA and made</w:t>
      </w:r>
      <w:bookmarkStart w:id="3" w:name="_GoBack"/>
      <w:bookmarkEnd w:id="3"/>
      <w:r w:rsidR="007B7C44">
        <w:rPr>
          <w:color w:val="000000"/>
        </w:rPr>
        <w:t xml:space="preserve"> the following proposals:</w:t>
      </w:r>
    </w:p>
    <w:p w14:paraId="016E371B" w14:textId="77777777" w:rsidR="002B7B42" w:rsidRPr="004A2CEF" w:rsidRDefault="002B7B42" w:rsidP="002B7B42">
      <w:pPr>
        <w:rPr>
          <w:rFonts w:cs="v4.2.0"/>
          <w:b/>
        </w:rPr>
      </w:pPr>
      <w:r w:rsidRPr="004A2CEF">
        <w:rPr>
          <w:rFonts w:cs="v4.2.0"/>
          <w:b/>
        </w:rPr>
        <w:t>Proposal</w:t>
      </w:r>
      <w:r>
        <w:rPr>
          <w:rFonts w:cs="v4.2.0"/>
          <w:b/>
        </w:rPr>
        <w:t xml:space="preserve"> 1</w:t>
      </w:r>
      <w:r w:rsidRPr="004A2CEF">
        <w:rPr>
          <w:rFonts w:cs="v4.2.0"/>
          <w:b/>
        </w:rPr>
        <w:t xml:space="preserve">: </w:t>
      </w:r>
      <w:r w:rsidRPr="004A2CEF">
        <w:rPr>
          <w:b/>
        </w:rPr>
        <w:t xml:space="preserve">Maximum allowed UL TX Power and </w:t>
      </w:r>
      <w:r w:rsidRPr="004A2CEF">
        <w:rPr>
          <w:rFonts w:cs="v4.2.0"/>
          <w:b/>
        </w:rPr>
        <w:t>P</w:t>
      </w:r>
      <w:r w:rsidRPr="004A2CEF">
        <w:rPr>
          <w:rFonts w:cs="v4.2.0"/>
          <w:b/>
          <w:sz w:val="18"/>
          <w:vertAlign w:val="subscript"/>
        </w:rPr>
        <w:t>MAX</w:t>
      </w:r>
      <w:r w:rsidRPr="004A2CEF">
        <w:rPr>
          <w:b/>
        </w:rPr>
        <w:t xml:space="preserve"> </w:t>
      </w:r>
      <w:r>
        <w:rPr>
          <w:b/>
        </w:rPr>
        <w:t>needs to</w:t>
      </w:r>
      <w:r w:rsidRPr="004A2CEF">
        <w:rPr>
          <w:b/>
        </w:rPr>
        <w:t xml:space="preserve"> be defined per band</w:t>
      </w:r>
    </w:p>
    <w:p w14:paraId="7C44C2F9" w14:textId="77777777" w:rsidR="002B7B42" w:rsidRPr="008F0E37" w:rsidRDefault="002B7B42" w:rsidP="002B7B42">
      <w:pPr>
        <w:rPr>
          <w:rFonts w:cs="v4.2.0"/>
          <w:b/>
        </w:rPr>
      </w:pPr>
      <w:r w:rsidRPr="008F0E37">
        <w:rPr>
          <w:rFonts w:cs="v4.2.0"/>
          <w:b/>
        </w:rPr>
        <w:t>Proposal</w:t>
      </w:r>
      <w:r>
        <w:rPr>
          <w:rFonts w:cs="v4.2.0"/>
          <w:b/>
        </w:rPr>
        <w:t xml:space="preserve"> 2</w:t>
      </w:r>
      <w:r w:rsidRPr="008F0E37">
        <w:rPr>
          <w:rFonts w:cs="v4.2.0"/>
          <w:b/>
        </w:rPr>
        <w:t xml:space="preserve">: Maximum UE transmitter power </w:t>
      </w:r>
      <w:r>
        <w:rPr>
          <w:rFonts w:cs="v4.2.0"/>
          <w:b/>
        </w:rPr>
        <w:t>needs to</w:t>
      </w:r>
      <w:r w:rsidRPr="008F0E37">
        <w:rPr>
          <w:rFonts w:cs="v4.2.0"/>
          <w:b/>
        </w:rPr>
        <w:t xml:space="preserve"> </w:t>
      </w:r>
      <w:r>
        <w:rPr>
          <w:rFonts w:cs="v4.2.0"/>
          <w:b/>
        </w:rPr>
        <w:t xml:space="preserve">be </w:t>
      </w:r>
      <w:r w:rsidRPr="008F0E37">
        <w:rPr>
          <w:rFonts w:cs="v4.2.0"/>
          <w:b/>
        </w:rPr>
        <w:t>defined as the sum of Maximum transmitter power on both bands</w:t>
      </w:r>
    </w:p>
    <w:p w14:paraId="7A1A73F2" w14:textId="77777777" w:rsidR="00FF3191" w:rsidRPr="00727EC2" w:rsidRDefault="00FF3191" w:rsidP="00FF3191">
      <w:pPr>
        <w:rPr>
          <w:rFonts w:cs="v4.2.0"/>
          <w:b/>
        </w:rPr>
      </w:pPr>
      <w:r w:rsidRPr="00727EC2">
        <w:rPr>
          <w:b/>
          <w:lang w:val="en-US"/>
        </w:rPr>
        <w:t>Proposal</w:t>
      </w:r>
      <w:r>
        <w:rPr>
          <w:b/>
          <w:lang w:val="en-US"/>
        </w:rPr>
        <w:t xml:space="preserve"> 3</w:t>
      </w:r>
      <w:r w:rsidRPr="00727EC2">
        <w:rPr>
          <w:b/>
          <w:lang w:val="en-US"/>
        </w:rPr>
        <w:t xml:space="preserve">: </w:t>
      </w:r>
      <w:r w:rsidRPr="00727EC2">
        <w:rPr>
          <w:b/>
        </w:rPr>
        <w:t>The total available power for scheduled E-DCH transmissions on the i</w:t>
      </w:r>
      <w:r w:rsidRPr="00727EC2">
        <w:rPr>
          <w:b/>
          <w:vertAlign w:val="superscript"/>
        </w:rPr>
        <w:t>th</w:t>
      </w:r>
      <w:r w:rsidRPr="00727EC2">
        <w:rPr>
          <w:b/>
        </w:rPr>
        <w:t xml:space="preserve"> uplink frequency will be a function of P</w:t>
      </w:r>
      <w:r w:rsidRPr="00727EC2">
        <w:rPr>
          <w:b/>
          <w:vertAlign w:val="subscript"/>
        </w:rPr>
        <w:t>MAX</w:t>
      </w:r>
      <w:r>
        <w:rPr>
          <w:b/>
          <w:vertAlign w:val="subscript"/>
        </w:rPr>
        <w:t>,i</w:t>
      </w:r>
      <w:r w:rsidRPr="00727EC2">
        <w:rPr>
          <w:b/>
        </w:rPr>
        <w:t xml:space="preserve"> where </w:t>
      </w:r>
      <w:r w:rsidRPr="00727EC2">
        <w:rPr>
          <w:rFonts w:cs="v4.2.0"/>
          <w:b/>
        </w:rPr>
        <w:t>P</w:t>
      </w:r>
      <w:r w:rsidRPr="00727EC2">
        <w:rPr>
          <w:rFonts w:cs="v4.2.0"/>
          <w:b/>
          <w:sz w:val="18"/>
          <w:vertAlign w:val="subscript"/>
        </w:rPr>
        <w:t>MAX</w:t>
      </w:r>
      <w:r>
        <w:rPr>
          <w:rFonts w:cs="v4.2.0"/>
          <w:b/>
          <w:sz w:val="18"/>
          <w:vertAlign w:val="subscript"/>
        </w:rPr>
        <w:t>,i</w:t>
      </w:r>
      <w:r w:rsidRPr="00727EC2">
        <w:rPr>
          <w:rFonts w:cs="v4.2.0"/>
          <w:b/>
        </w:rPr>
        <w:t xml:space="preserve"> is the UE nominal maximum transmit power </w:t>
      </w:r>
      <w:r>
        <w:rPr>
          <w:rFonts w:cs="v4.2.0"/>
          <w:b/>
        </w:rPr>
        <w:t>on</w:t>
      </w:r>
      <w:r w:rsidRPr="00727EC2">
        <w:rPr>
          <w:rFonts w:cs="v4.2.0"/>
          <w:b/>
        </w:rPr>
        <w:t xml:space="preserve"> band</w:t>
      </w:r>
      <w:r>
        <w:rPr>
          <w:rFonts w:cs="v4.2.0"/>
          <w:b/>
        </w:rPr>
        <w:t xml:space="preserve"> ‘i’ where i=1,2</w:t>
      </w:r>
      <w:r w:rsidRPr="00727EC2">
        <w:rPr>
          <w:rFonts w:cs="v4.2.0"/>
          <w:b/>
        </w:rPr>
        <w:t>.</w:t>
      </w:r>
    </w:p>
    <w:p w14:paraId="7017CDC2" w14:textId="77777777" w:rsidR="00FF3191" w:rsidRPr="009B3CEA" w:rsidRDefault="00FF3191" w:rsidP="00FF3191">
      <w:pPr>
        <w:rPr>
          <w:rFonts w:cs="v4.2.0"/>
          <w:b/>
        </w:rPr>
      </w:pPr>
      <w:r w:rsidRPr="009B3CEA">
        <w:rPr>
          <w:rFonts w:cs="v4.2.0"/>
          <w:b/>
        </w:rPr>
        <w:t>Proposal</w:t>
      </w:r>
      <w:r>
        <w:rPr>
          <w:rFonts w:cs="v4.2.0"/>
          <w:b/>
        </w:rPr>
        <w:t xml:space="preserve"> 4</w:t>
      </w:r>
      <w:r w:rsidRPr="009B3CEA">
        <w:rPr>
          <w:rFonts w:cs="v4.2.0"/>
          <w:b/>
        </w:rPr>
        <w:t xml:space="preserve">: </w:t>
      </w:r>
      <w:r w:rsidRPr="009B3CEA">
        <w:rPr>
          <w:rFonts w:cs="v3.7.0"/>
          <w:b/>
        </w:rPr>
        <w:t xml:space="preserve">For HSPA DB UL CA, the </w:t>
      </w:r>
      <w:r w:rsidRPr="009B3CEA">
        <w:rPr>
          <w:rFonts w:cs="v4.2.0"/>
          <w:b/>
        </w:rPr>
        <w:t xml:space="preserve">number of parallel </w:t>
      </w:r>
      <w:r>
        <w:rPr>
          <w:rFonts w:cs="v4.2.0"/>
          <w:b/>
        </w:rPr>
        <w:t>UE transmitted power</w:t>
      </w:r>
      <w:r w:rsidRPr="009B3CEA">
        <w:rPr>
          <w:rFonts w:cs="v4.2.0"/>
          <w:b/>
        </w:rPr>
        <w:t xml:space="preserve"> measurements possible to request from the UE could be one per band as opposed just one measurement for the UE as in the existing specification.</w:t>
      </w:r>
    </w:p>
    <w:p w14:paraId="3A266845" w14:textId="04CF20EF" w:rsidR="00B24978" w:rsidRPr="00C25A1E" w:rsidRDefault="00B24978" w:rsidP="00B24978">
      <w:pPr>
        <w:rPr>
          <w:b/>
        </w:rPr>
      </w:pPr>
    </w:p>
    <w:p w14:paraId="0DCB87A9" w14:textId="4DE92385" w:rsidR="00DF7315" w:rsidRPr="00A2002B" w:rsidRDefault="00BB0BF8"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7001B2B7" w14:textId="037153DF" w:rsidR="00B84C68" w:rsidRPr="00B84C68" w:rsidRDefault="00B84C68" w:rsidP="00B84C68">
      <w:pPr>
        <w:numPr>
          <w:ilvl w:val="0"/>
          <w:numId w:val="3"/>
        </w:numPr>
        <w:tabs>
          <w:tab w:val="left" w:pos="1080"/>
        </w:tabs>
        <w:overflowPunct/>
        <w:autoSpaceDE/>
        <w:autoSpaceDN/>
        <w:adjustRightInd/>
        <w:textAlignment w:val="auto"/>
      </w:pPr>
      <w:bookmarkStart w:id="4" w:name="_Ref393898989"/>
      <w:bookmarkStart w:id="5" w:name="_Ref382568932"/>
      <w:bookmarkStart w:id="6" w:name="_Ref382497349"/>
      <w:r>
        <w:rPr>
          <w:lang w:val="en-US" w:eastAsia="ko-KR"/>
        </w:rPr>
        <w:t>TS25.133, “</w:t>
      </w:r>
      <w:r w:rsidRPr="00B84C68">
        <w:t>Requirements for support of radio resource management (FDD)</w:t>
      </w:r>
      <w:r w:rsidRPr="00B84C68">
        <w:rPr>
          <w:lang w:val="en-US" w:eastAsia="ko-KR"/>
        </w:rPr>
        <w:t>”</w:t>
      </w:r>
    </w:p>
    <w:p w14:paraId="54200F66" w14:textId="2393330B" w:rsidR="0001781B" w:rsidRDefault="00CF12AD" w:rsidP="00C73E7C">
      <w:pPr>
        <w:numPr>
          <w:ilvl w:val="0"/>
          <w:numId w:val="3"/>
        </w:numPr>
        <w:tabs>
          <w:tab w:val="left" w:pos="1080"/>
        </w:tabs>
        <w:overflowPunct/>
        <w:autoSpaceDE/>
        <w:autoSpaceDN/>
        <w:adjustRightInd/>
        <w:textAlignment w:val="auto"/>
        <w:rPr>
          <w:lang w:val="en-US" w:eastAsia="ko-KR"/>
        </w:rPr>
      </w:pPr>
      <w:r>
        <w:t>RP-</w:t>
      </w:r>
      <w:r w:rsidRPr="00CF12AD">
        <w:rPr>
          <w:lang w:val="en-US" w:eastAsia="ko-KR"/>
        </w:rPr>
        <w:t>1</w:t>
      </w:r>
      <w:r w:rsidR="00A10267">
        <w:rPr>
          <w:lang w:val="en-US" w:eastAsia="ko-KR"/>
        </w:rPr>
        <w:t>50129</w:t>
      </w:r>
      <w:r w:rsidR="0001781B" w:rsidRPr="00CF12AD">
        <w:rPr>
          <w:lang w:val="en-US" w:eastAsia="ko-KR"/>
        </w:rPr>
        <w:t xml:space="preserve"> "</w:t>
      </w:r>
      <w:r w:rsidR="00A10267" w:rsidRPr="00986796">
        <w:rPr>
          <w:lang w:val="en-US" w:eastAsia="ko-KR"/>
        </w:rPr>
        <w:t xml:space="preserve"> </w:t>
      </w:r>
      <w:r w:rsidR="00A10267" w:rsidRPr="00986796">
        <w:rPr>
          <w:lang w:val="en-US" w:eastAsia="ko-KR"/>
        </w:rPr>
        <w:t>Revised WID: HSPA Dual-Band UL carrier aggregation</w:t>
      </w:r>
      <w:r w:rsidR="0001781B" w:rsidRPr="00CF12AD">
        <w:rPr>
          <w:lang w:val="en-US" w:eastAsia="ko-KR"/>
        </w:rPr>
        <w:t>"</w:t>
      </w:r>
      <w:bookmarkEnd w:id="4"/>
      <w:r>
        <w:rPr>
          <w:lang w:val="en-US" w:eastAsia="ko-KR"/>
        </w:rPr>
        <w:t xml:space="preserve">, </w:t>
      </w:r>
      <w:r w:rsidRPr="00CF12AD">
        <w:rPr>
          <w:lang w:val="en-US" w:eastAsia="ko-KR"/>
        </w:rPr>
        <w:t>Qualcomm Incorporated</w:t>
      </w:r>
    </w:p>
    <w:p w14:paraId="6CFB8DF3" w14:textId="51DE886A" w:rsidR="00C73E7C" w:rsidRPr="00CF12AD" w:rsidRDefault="00FB2DD7" w:rsidP="00CF12AD">
      <w:pPr>
        <w:numPr>
          <w:ilvl w:val="0"/>
          <w:numId w:val="3"/>
        </w:numPr>
        <w:tabs>
          <w:tab w:val="left" w:pos="1080"/>
        </w:tabs>
        <w:overflowPunct/>
        <w:autoSpaceDE/>
        <w:autoSpaceDN/>
        <w:adjustRightInd/>
        <w:textAlignment w:val="auto"/>
      </w:pPr>
      <w:bookmarkStart w:id="7" w:name="_Ref393900413"/>
      <w:r>
        <w:t>RP-141993</w:t>
      </w:r>
      <w:r w:rsidR="00E67162" w:rsidRPr="00CF12AD">
        <w:t>,</w:t>
      </w:r>
      <w:r w:rsidR="00817E4D" w:rsidRPr="00CF12AD">
        <w:t xml:space="preserve"> </w:t>
      </w:r>
      <w:bookmarkEnd w:id="5"/>
      <w:r w:rsidR="00C73E7C" w:rsidRPr="00CF12AD">
        <w:t>“</w:t>
      </w:r>
      <w:r w:rsidR="00CF12AD" w:rsidRPr="00CF12AD">
        <w:t>HSPA Dual-Band UL carrier aggregation – Motivations</w:t>
      </w:r>
      <w:r w:rsidR="00C73E7C" w:rsidRPr="00CF12AD">
        <w:t>”</w:t>
      </w:r>
      <w:bookmarkEnd w:id="7"/>
      <w:r w:rsidR="00CF12AD" w:rsidRPr="00CF12AD">
        <w:t>, Qualcomm Incorporated</w:t>
      </w:r>
    </w:p>
    <w:p w14:paraId="3F78B806" w14:textId="77777777" w:rsidR="00B84C68" w:rsidRPr="005D39BE" w:rsidRDefault="00B84C68" w:rsidP="00B84C68">
      <w:pPr>
        <w:tabs>
          <w:tab w:val="left" w:pos="1080"/>
        </w:tabs>
        <w:overflowPunct/>
        <w:autoSpaceDE/>
        <w:autoSpaceDN/>
        <w:adjustRightInd/>
        <w:textAlignment w:val="auto"/>
      </w:pPr>
    </w:p>
    <w:bookmarkEnd w:id="6"/>
    <w:p w14:paraId="4ABA7644" w14:textId="77777777" w:rsidR="00C02B97" w:rsidRPr="00C02B97" w:rsidRDefault="00C02B97" w:rsidP="00C02B97">
      <w:pPr>
        <w:rPr>
          <w:lang w:val="en-US" w:eastAsia="ko-KR"/>
        </w:rPr>
      </w:pPr>
    </w:p>
    <w:p w14:paraId="6E57DB94" w14:textId="77777777" w:rsidR="00C02B97" w:rsidRDefault="00C02B97" w:rsidP="00C02B97">
      <w:pPr>
        <w:rPr>
          <w:lang w:val="en-US" w:eastAsia="ko-KR"/>
        </w:rPr>
      </w:pPr>
    </w:p>
    <w:p w14:paraId="3B8FA48B" w14:textId="77777777" w:rsidR="008959F1" w:rsidRPr="00C02B97" w:rsidRDefault="00C02B97" w:rsidP="00C02B97">
      <w:pPr>
        <w:tabs>
          <w:tab w:val="left" w:pos="3231"/>
        </w:tabs>
        <w:rPr>
          <w:lang w:val="en-US" w:eastAsia="ko-KR"/>
        </w:rPr>
      </w:pPr>
      <w:r>
        <w:rPr>
          <w:lang w:val="en-US" w:eastAsia="ko-KR"/>
        </w:rPr>
        <w:tab/>
      </w:r>
    </w:p>
    <w:sectPr w:rsidR="008959F1" w:rsidRPr="00C02B97"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83CDF" w14:textId="77777777" w:rsidR="0028089A" w:rsidRDefault="0028089A">
      <w:r>
        <w:separator/>
      </w:r>
    </w:p>
    <w:p w14:paraId="61C40563" w14:textId="77777777" w:rsidR="0028089A" w:rsidRDefault="0028089A"/>
  </w:endnote>
  <w:endnote w:type="continuationSeparator" w:id="0">
    <w:p w14:paraId="45C770C4" w14:textId="77777777" w:rsidR="0028089A" w:rsidRDefault="0028089A">
      <w:r>
        <w:continuationSeparator/>
      </w:r>
    </w:p>
    <w:p w14:paraId="0F3DF0D7" w14:textId="77777777" w:rsidR="0028089A" w:rsidRDefault="0028089A"/>
  </w:endnote>
  <w:endnote w:type="continuationNotice" w:id="1">
    <w:p w14:paraId="654DAA23" w14:textId="77777777" w:rsidR="0028089A" w:rsidRDefault="00280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2DA6">
      <w:rPr>
        <w:rStyle w:val="PageNumber"/>
      </w:rPr>
      <w:t>3</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00BA4" w14:textId="77777777" w:rsidR="0028089A" w:rsidRDefault="0028089A">
      <w:r>
        <w:separator/>
      </w:r>
    </w:p>
    <w:p w14:paraId="184B6800" w14:textId="77777777" w:rsidR="0028089A" w:rsidRDefault="0028089A"/>
  </w:footnote>
  <w:footnote w:type="continuationSeparator" w:id="0">
    <w:p w14:paraId="28B24457" w14:textId="77777777" w:rsidR="0028089A" w:rsidRDefault="0028089A">
      <w:r>
        <w:continuationSeparator/>
      </w:r>
    </w:p>
    <w:p w14:paraId="59F475BA" w14:textId="77777777" w:rsidR="0028089A" w:rsidRDefault="0028089A"/>
  </w:footnote>
  <w:footnote w:type="continuationNotice" w:id="1">
    <w:p w14:paraId="6AF67C95" w14:textId="77777777" w:rsidR="0028089A" w:rsidRDefault="002808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8">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9">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17"/>
  </w:num>
  <w:num w:numId="3">
    <w:abstractNumId w:val="11"/>
  </w:num>
  <w:num w:numId="4">
    <w:abstractNumId w:val="10"/>
  </w:num>
  <w:num w:numId="5">
    <w:abstractNumId w:val="14"/>
  </w:num>
  <w:num w:numId="6">
    <w:abstractNumId w:val="13"/>
  </w:num>
  <w:num w:numId="7">
    <w:abstractNumId w:val="1"/>
  </w:num>
  <w:num w:numId="8">
    <w:abstractNumId w:val="3"/>
  </w:num>
  <w:num w:numId="9">
    <w:abstractNumId w:val="12"/>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9"/>
  </w:num>
  <w:num w:numId="16">
    <w:abstractNumId w:val="8"/>
  </w:num>
  <w:num w:numId="17">
    <w:abstractNumId w:val="0"/>
  </w:num>
  <w:num w:numId="18">
    <w:abstractNumId w:val="7"/>
  </w:num>
  <w:num w:numId="1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3B3"/>
    <w:rsid w:val="00056633"/>
    <w:rsid w:val="000573A7"/>
    <w:rsid w:val="00057697"/>
    <w:rsid w:val="00057771"/>
    <w:rsid w:val="000578E1"/>
    <w:rsid w:val="00057D95"/>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0F08"/>
    <w:rsid w:val="000B0F47"/>
    <w:rsid w:val="000B115A"/>
    <w:rsid w:val="000B128B"/>
    <w:rsid w:val="000B16E4"/>
    <w:rsid w:val="000B2284"/>
    <w:rsid w:val="000B3BED"/>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4BF"/>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288"/>
    <w:rsid w:val="000F0497"/>
    <w:rsid w:val="000F0890"/>
    <w:rsid w:val="000F154B"/>
    <w:rsid w:val="000F20E6"/>
    <w:rsid w:val="000F247A"/>
    <w:rsid w:val="000F278A"/>
    <w:rsid w:val="000F2A60"/>
    <w:rsid w:val="000F366E"/>
    <w:rsid w:val="000F38EA"/>
    <w:rsid w:val="000F399E"/>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7F3"/>
    <w:rsid w:val="00155E14"/>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376"/>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40397"/>
    <w:rsid w:val="0024075A"/>
    <w:rsid w:val="00240883"/>
    <w:rsid w:val="00240917"/>
    <w:rsid w:val="00241764"/>
    <w:rsid w:val="002420DB"/>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E8E"/>
    <w:rsid w:val="00281208"/>
    <w:rsid w:val="00281DDC"/>
    <w:rsid w:val="002820D3"/>
    <w:rsid w:val="002820FD"/>
    <w:rsid w:val="00282427"/>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3177"/>
    <w:rsid w:val="002A3521"/>
    <w:rsid w:val="002A3D25"/>
    <w:rsid w:val="002A3DF1"/>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B7B42"/>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27B8F"/>
    <w:rsid w:val="003302B7"/>
    <w:rsid w:val="003313C4"/>
    <w:rsid w:val="00331801"/>
    <w:rsid w:val="00331EA8"/>
    <w:rsid w:val="003324D0"/>
    <w:rsid w:val="00332A72"/>
    <w:rsid w:val="00332DE0"/>
    <w:rsid w:val="0033331D"/>
    <w:rsid w:val="00333F5B"/>
    <w:rsid w:val="0033401F"/>
    <w:rsid w:val="003343E0"/>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D13"/>
    <w:rsid w:val="003C1460"/>
    <w:rsid w:val="003C1EA5"/>
    <w:rsid w:val="003C220C"/>
    <w:rsid w:val="003C40CE"/>
    <w:rsid w:val="003C45F7"/>
    <w:rsid w:val="003C48CE"/>
    <w:rsid w:val="003C4C51"/>
    <w:rsid w:val="003C4D56"/>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571"/>
    <w:rsid w:val="003D64E9"/>
    <w:rsid w:val="003D6866"/>
    <w:rsid w:val="003D7133"/>
    <w:rsid w:val="003D7E6F"/>
    <w:rsid w:val="003D7EE3"/>
    <w:rsid w:val="003E00F9"/>
    <w:rsid w:val="003E07BC"/>
    <w:rsid w:val="003E0A6F"/>
    <w:rsid w:val="003E0C41"/>
    <w:rsid w:val="003E1144"/>
    <w:rsid w:val="003E1659"/>
    <w:rsid w:val="003E1CF8"/>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1430"/>
    <w:rsid w:val="004420DA"/>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872"/>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5454"/>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96C"/>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A99"/>
    <w:rsid w:val="00536DEB"/>
    <w:rsid w:val="00537364"/>
    <w:rsid w:val="00537801"/>
    <w:rsid w:val="005401DB"/>
    <w:rsid w:val="00540AAE"/>
    <w:rsid w:val="00540D0F"/>
    <w:rsid w:val="00541290"/>
    <w:rsid w:val="005414BE"/>
    <w:rsid w:val="00541C88"/>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1E20"/>
    <w:rsid w:val="005A2205"/>
    <w:rsid w:val="005A2936"/>
    <w:rsid w:val="005A3447"/>
    <w:rsid w:val="005A408A"/>
    <w:rsid w:val="005A4875"/>
    <w:rsid w:val="005A5D24"/>
    <w:rsid w:val="005A5E92"/>
    <w:rsid w:val="005A6953"/>
    <w:rsid w:val="005A77F1"/>
    <w:rsid w:val="005B09D2"/>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863"/>
    <w:rsid w:val="00622915"/>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F83"/>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3768"/>
    <w:rsid w:val="006F3E96"/>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BC4"/>
    <w:rsid w:val="0071478B"/>
    <w:rsid w:val="00714901"/>
    <w:rsid w:val="00714EB4"/>
    <w:rsid w:val="00714F61"/>
    <w:rsid w:val="00714FEA"/>
    <w:rsid w:val="00715303"/>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F74"/>
    <w:rsid w:val="007C1541"/>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E46"/>
    <w:rsid w:val="007D15F9"/>
    <w:rsid w:val="007D1A08"/>
    <w:rsid w:val="007D1BF3"/>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D2C"/>
    <w:rsid w:val="00860A1F"/>
    <w:rsid w:val="00860BCC"/>
    <w:rsid w:val="00860C29"/>
    <w:rsid w:val="008612E3"/>
    <w:rsid w:val="008612F2"/>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67E7B"/>
    <w:rsid w:val="008703F3"/>
    <w:rsid w:val="008715EB"/>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946"/>
    <w:rsid w:val="008C5EEA"/>
    <w:rsid w:val="008C6768"/>
    <w:rsid w:val="008C6826"/>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A8C"/>
    <w:rsid w:val="00911626"/>
    <w:rsid w:val="009122F4"/>
    <w:rsid w:val="0091286F"/>
    <w:rsid w:val="009135DD"/>
    <w:rsid w:val="009139A0"/>
    <w:rsid w:val="00913C02"/>
    <w:rsid w:val="00915124"/>
    <w:rsid w:val="0091538B"/>
    <w:rsid w:val="009153F9"/>
    <w:rsid w:val="00915556"/>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87A"/>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20DB"/>
    <w:rsid w:val="0099213C"/>
    <w:rsid w:val="0099266E"/>
    <w:rsid w:val="009934C5"/>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045"/>
    <w:rsid w:val="009E125C"/>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3BEC"/>
    <w:rsid w:val="00A24356"/>
    <w:rsid w:val="00A24424"/>
    <w:rsid w:val="00A24969"/>
    <w:rsid w:val="00A256FF"/>
    <w:rsid w:val="00A25C8F"/>
    <w:rsid w:val="00A25D01"/>
    <w:rsid w:val="00A25D14"/>
    <w:rsid w:val="00A25D40"/>
    <w:rsid w:val="00A2632B"/>
    <w:rsid w:val="00A2647E"/>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2B87"/>
    <w:rsid w:val="00A92F0E"/>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F6B"/>
    <w:rsid w:val="00AB57F6"/>
    <w:rsid w:val="00AB584D"/>
    <w:rsid w:val="00AB5DE5"/>
    <w:rsid w:val="00AB687C"/>
    <w:rsid w:val="00AB6D0E"/>
    <w:rsid w:val="00AB7087"/>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B04"/>
    <w:rsid w:val="00AE207E"/>
    <w:rsid w:val="00AE26D3"/>
    <w:rsid w:val="00AE27AD"/>
    <w:rsid w:val="00AE3420"/>
    <w:rsid w:val="00AE3D1C"/>
    <w:rsid w:val="00AE4305"/>
    <w:rsid w:val="00AE450B"/>
    <w:rsid w:val="00AE4640"/>
    <w:rsid w:val="00AE4C8D"/>
    <w:rsid w:val="00AE503D"/>
    <w:rsid w:val="00AE5A70"/>
    <w:rsid w:val="00AE5F9C"/>
    <w:rsid w:val="00AE65B2"/>
    <w:rsid w:val="00AE68D1"/>
    <w:rsid w:val="00AE7947"/>
    <w:rsid w:val="00AF0102"/>
    <w:rsid w:val="00AF0416"/>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09D4"/>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A7C93"/>
    <w:rsid w:val="00BB0BF8"/>
    <w:rsid w:val="00BB10EF"/>
    <w:rsid w:val="00BB1723"/>
    <w:rsid w:val="00BB1BC1"/>
    <w:rsid w:val="00BB2F3A"/>
    <w:rsid w:val="00BB324E"/>
    <w:rsid w:val="00BB37D4"/>
    <w:rsid w:val="00BB394B"/>
    <w:rsid w:val="00BB3994"/>
    <w:rsid w:val="00BB3E3E"/>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DC1"/>
    <w:rsid w:val="00BF1D33"/>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BEC"/>
    <w:rsid w:val="00C27C39"/>
    <w:rsid w:val="00C30CD0"/>
    <w:rsid w:val="00C3142E"/>
    <w:rsid w:val="00C3281F"/>
    <w:rsid w:val="00C32D2F"/>
    <w:rsid w:val="00C331C5"/>
    <w:rsid w:val="00C3338F"/>
    <w:rsid w:val="00C33E82"/>
    <w:rsid w:val="00C33F13"/>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1DD0"/>
    <w:rsid w:val="00C52609"/>
    <w:rsid w:val="00C52924"/>
    <w:rsid w:val="00C52A93"/>
    <w:rsid w:val="00C52B72"/>
    <w:rsid w:val="00C52D90"/>
    <w:rsid w:val="00C539B5"/>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AC9"/>
    <w:rsid w:val="00C9602D"/>
    <w:rsid w:val="00C96699"/>
    <w:rsid w:val="00C97055"/>
    <w:rsid w:val="00C972B7"/>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DE"/>
    <w:rsid w:val="00CF3F5B"/>
    <w:rsid w:val="00CF505B"/>
    <w:rsid w:val="00CF51A5"/>
    <w:rsid w:val="00CF5DB4"/>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194E"/>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42"/>
    <w:rsid w:val="00D621D9"/>
    <w:rsid w:val="00D62289"/>
    <w:rsid w:val="00D62633"/>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162"/>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82D"/>
    <w:rsid w:val="00E92929"/>
    <w:rsid w:val="00E92C52"/>
    <w:rsid w:val="00E92DD9"/>
    <w:rsid w:val="00E92EB3"/>
    <w:rsid w:val="00E92EBE"/>
    <w:rsid w:val="00E93241"/>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76B"/>
    <w:rsid w:val="00EB03FD"/>
    <w:rsid w:val="00EB1013"/>
    <w:rsid w:val="00EB13CA"/>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C6E99"/>
    <w:rsid w:val="00ED0CB9"/>
    <w:rsid w:val="00ED0CD5"/>
    <w:rsid w:val="00ED0E70"/>
    <w:rsid w:val="00ED0F15"/>
    <w:rsid w:val="00ED13F8"/>
    <w:rsid w:val="00ED1568"/>
    <w:rsid w:val="00ED2272"/>
    <w:rsid w:val="00ED3018"/>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4D5E"/>
    <w:rsid w:val="00F35051"/>
    <w:rsid w:val="00F352A6"/>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07F"/>
    <w:rsid w:val="00FD3ACA"/>
    <w:rsid w:val="00FD4105"/>
    <w:rsid w:val="00FD4B08"/>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1CEFA3801E254BA615D0BD6ADC0469" ma:contentTypeVersion="0" ma:contentTypeDescription="Create a new document." ma:contentTypeScope="" ma:versionID="85570dd988e7547698352d69f3efd7d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690E64-F4A5-41A7-90E8-B8B6EC78F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9554A2AD-7FC1-4389-ABE6-D1485A0D6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45</TotalTime>
  <Pages>3</Pages>
  <Words>1200</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8025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25</cp:revision>
  <dcterms:created xsi:type="dcterms:W3CDTF">2015-03-29T00:06:00Z</dcterms:created>
  <dcterms:modified xsi:type="dcterms:W3CDTF">2015-04-13T20:20:00Z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0x010100431CEFA3801E254BA615D0BD6ADC0469</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