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AA483" w14:textId="2A6661CA" w:rsidR="00533CEF" w:rsidRPr="004635B2" w:rsidRDefault="00533CEF" w:rsidP="00533CEF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>
        <w:rPr>
          <w:rFonts w:eastAsia="Malgun Gothic"/>
          <w:b/>
          <w:noProof/>
          <w:sz w:val="24"/>
          <w:lang w:eastAsia="ko-KR"/>
        </w:rPr>
        <w:t>2</w:t>
      </w:r>
      <w:r w:rsidR="00620819">
        <w:rPr>
          <w:rFonts w:eastAsia="Malgun Gothic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6D188E">
        <w:rPr>
          <w:b/>
          <w:noProof/>
          <w:sz w:val="24"/>
          <w:szCs w:val="24"/>
          <w:lang w:eastAsia="ko-KR"/>
        </w:rPr>
        <w:t>146434</w:t>
      </w:r>
    </w:p>
    <w:p w14:paraId="7855E82A" w14:textId="20B66DC0" w:rsidR="00533CEF" w:rsidRPr="00620819" w:rsidRDefault="00620819" w:rsidP="00620819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Singapore, 6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10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October, 2014</w:t>
      </w:r>
    </w:p>
    <w:p w14:paraId="3CD1C57A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3CD1C57B" w14:textId="407C4EE2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D629FF">
        <w:rPr>
          <w:rFonts w:ascii="Arial" w:hAnsi="Arial" w:cs="Arial"/>
          <w:sz w:val="24"/>
          <w:szCs w:val="24"/>
        </w:rPr>
        <w:t>7.16</w:t>
      </w:r>
      <w:r w:rsidR="005825B2">
        <w:rPr>
          <w:rFonts w:ascii="Arial" w:hAnsi="Arial" w:cs="Arial"/>
          <w:sz w:val="24"/>
          <w:szCs w:val="24"/>
        </w:rPr>
        <w:t>.1</w:t>
      </w:r>
    </w:p>
    <w:p w14:paraId="3CD1C57C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CD1C57D" w14:textId="29915838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F50C81">
        <w:rPr>
          <w:rFonts w:ascii="Arial" w:hAnsi="Arial" w:cs="Arial"/>
          <w:sz w:val="24"/>
          <w:szCs w:val="24"/>
          <w:lang w:eastAsia="ko-KR"/>
        </w:rPr>
        <w:t xml:space="preserve">E-AGCH </w:t>
      </w:r>
      <w:r w:rsidR="00DC0583">
        <w:rPr>
          <w:rFonts w:ascii="Arial" w:hAnsi="Arial" w:cs="Arial"/>
          <w:sz w:val="24"/>
          <w:szCs w:val="24"/>
          <w:lang w:eastAsia="ko-KR"/>
        </w:rPr>
        <w:t>performance</w:t>
      </w:r>
      <w:r w:rsidR="00544E74" w:rsidRPr="00544E74">
        <w:rPr>
          <w:rFonts w:ascii="Arial" w:hAnsi="Arial" w:cs="Arial"/>
          <w:sz w:val="24"/>
          <w:szCs w:val="24"/>
          <w:lang w:eastAsia="ko-KR"/>
        </w:rPr>
        <w:t xml:space="preserve"> </w:t>
      </w:r>
      <w:r w:rsidR="00180CE8">
        <w:rPr>
          <w:rFonts w:ascii="Arial" w:hAnsi="Arial" w:cs="Arial"/>
          <w:sz w:val="24"/>
          <w:szCs w:val="24"/>
          <w:lang w:eastAsia="ko-KR"/>
        </w:rPr>
        <w:t>with improved granting</w:t>
      </w:r>
    </w:p>
    <w:p w14:paraId="3CD1C57E" w14:textId="1262A68A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</w:p>
    <w:p w14:paraId="3CD1C57F" w14:textId="77777777" w:rsidR="00DF7315" w:rsidRDefault="00DF7315" w:rsidP="0038074D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72D41A5D" w14:textId="7D423322" w:rsidR="007074A0" w:rsidRDefault="007960A6" w:rsidP="007960A6">
      <w:pPr>
        <w:rPr>
          <w:lang w:eastAsia="zh-CN"/>
        </w:rPr>
      </w:pPr>
      <w:r>
        <w:rPr>
          <w:lang w:eastAsia="zh-CN"/>
        </w:rPr>
        <w:t xml:space="preserve">In RAN4#72, it was agreed </w:t>
      </w:r>
      <w:r w:rsidR="00121EB2">
        <w:rPr>
          <w:lang w:eastAsia="zh-CN"/>
        </w:rPr>
        <w:t xml:space="preserve">in [1] </w:t>
      </w:r>
      <w:r>
        <w:rPr>
          <w:lang w:eastAsia="zh-CN"/>
        </w:rPr>
        <w:t>that n</w:t>
      </w:r>
      <w:r w:rsidR="00FC2924" w:rsidRPr="007960A6">
        <w:rPr>
          <w:lang w:eastAsia="zh-CN"/>
        </w:rPr>
        <w:t>ew demodulation test cases, performance metric and requirements shall be defined for improved E-AGCH granting</w:t>
      </w:r>
      <w:r>
        <w:rPr>
          <w:lang w:eastAsia="zh-CN"/>
        </w:rPr>
        <w:t xml:space="preserve"> in the context of EUL enhancements WI. </w:t>
      </w:r>
    </w:p>
    <w:p w14:paraId="5721B254" w14:textId="46E21F98" w:rsidR="007074A0" w:rsidRPr="007960A6" w:rsidRDefault="007960A6" w:rsidP="007960A6">
      <w:pPr>
        <w:tabs>
          <w:tab w:val="num" w:pos="720"/>
        </w:tabs>
        <w:rPr>
          <w:lang w:val="en-US" w:eastAsia="zh-CN"/>
        </w:rPr>
      </w:pPr>
      <w:r>
        <w:rPr>
          <w:lang w:val="en-US" w:eastAsia="zh-CN"/>
        </w:rPr>
        <w:t>Three</w:t>
      </w:r>
      <w:r w:rsidR="00FC2924" w:rsidRPr="007960A6">
        <w:rPr>
          <w:lang w:val="en-US" w:eastAsia="zh-CN"/>
        </w:rPr>
        <w:t xml:space="preserve"> test cases </w:t>
      </w:r>
      <w:r w:rsidR="005655E1">
        <w:rPr>
          <w:lang w:val="en-US" w:eastAsia="zh-CN"/>
        </w:rPr>
        <w:t>to</w:t>
      </w:r>
      <w:r>
        <w:rPr>
          <w:lang w:val="en-US" w:eastAsia="zh-CN"/>
        </w:rPr>
        <w:t xml:space="preserve"> be defined</w:t>
      </w:r>
      <w:r w:rsidR="005655E1">
        <w:rPr>
          <w:lang w:val="en-US" w:eastAsia="zh-CN"/>
        </w:rPr>
        <w:t xml:space="preserve"> are</w:t>
      </w:r>
      <w:r>
        <w:rPr>
          <w:lang w:val="en-US" w:eastAsia="zh-CN"/>
        </w:rPr>
        <w:t xml:space="preserve"> (1) </w:t>
      </w:r>
      <w:r w:rsidR="00FC2924" w:rsidRPr="007960A6">
        <w:rPr>
          <w:lang w:val="en-US" w:eastAsia="zh-CN"/>
        </w:rPr>
        <w:t>No E-AGCH</w:t>
      </w:r>
      <w:r>
        <w:rPr>
          <w:lang w:val="en-US" w:eastAsia="zh-CN"/>
        </w:rPr>
        <w:t xml:space="preserve"> (2) </w:t>
      </w:r>
      <w:r w:rsidR="00FC2924" w:rsidRPr="007960A6">
        <w:rPr>
          <w:lang w:val="en-US" w:eastAsia="zh-CN"/>
        </w:rPr>
        <w:t>E-AGCH for other UEs</w:t>
      </w:r>
      <w:r>
        <w:rPr>
          <w:lang w:val="en-US" w:eastAsia="zh-CN"/>
        </w:rPr>
        <w:t xml:space="preserve"> (3) </w:t>
      </w:r>
      <w:r w:rsidR="00FC2924" w:rsidRPr="007960A6">
        <w:rPr>
          <w:lang w:val="en-US" w:eastAsia="zh-CN"/>
        </w:rPr>
        <w:t>E-AGCH for UE under test</w:t>
      </w:r>
      <w:r>
        <w:rPr>
          <w:lang w:val="en-US" w:eastAsia="zh-CN"/>
        </w:rPr>
        <w:t>, and m</w:t>
      </w:r>
      <w:r w:rsidR="00FC2924" w:rsidRPr="007960A6">
        <w:rPr>
          <w:lang w:val="en-US" w:eastAsia="zh-CN"/>
        </w:rPr>
        <w:t>inimum requirement</w:t>
      </w:r>
      <w:r>
        <w:rPr>
          <w:lang w:val="en-US" w:eastAsia="zh-CN"/>
        </w:rPr>
        <w:t>s</w:t>
      </w:r>
      <w:r w:rsidR="00FC2924" w:rsidRPr="007960A6">
        <w:rPr>
          <w:lang w:val="en-US" w:eastAsia="zh-CN"/>
        </w:rPr>
        <w:t xml:space="preserve"> </w:t>
      </w:r>
      <w:r>
        <w:rPr>
          <w:lang w:val="en-US" w:eastAsia="zh-CN"/>
        </w:rPr>
        <w:t>shall</w:t>
      </w:r>
      <w:r w:rsidR="00FC2924" w:rsidRPr="007960A6">
        <w:rPr>
          <w:lang w:val="en-US" w:eastAsia="zh-CN"/>
        </w:rPr>
        <w:t xml:space="preserve"> be specified</w:t>
      </w:r>
      <w:r w:rsidR="00941AA1">
        <w:rPr>
          <w:lang w:val="en-US" w:eastAsia="zh-CN"/>
        </w:rPr>
        <w:t xml:space="preserve"> for each test case</w:t>
      </w:r>
      <w:r>
        <w:rPr>
          <w:lang w:val="en-US" w:eastAsia="zh-CN"/>
        </w:rPr>
        <w:t>. The performance metric i.e. percentage o</w:t>
      </w:r>
      <w:r w:rsidR="00FC2924" w:rsidRPr="007960A6">
        <w:rPr>
          <w:lang w:val="en-US" w:eastAsia="zh-CN"/>
        </w:rPr>
        <w:t>f incorrect decisions by UE</w:t>
      </w:r>
      <w:r>
        <w:rPr>
          <w:lang w:val="en-US" w:eastAsia="zh-CN"/>
        </w:rPr>
        <w:t xml:space="preserve"> shall be a function of </w:t>
      </w:r>
      <w:r w:rsidR="00FC2924" w:rsidRPr="007960A6">
        <w:rPr>
          <w:lang w:val="en-US" w:eastAsia="zh-CN"/>
        </w:rPr>
        <w:t xml:space="preserve">FA_PC/MD_PC </w:t>
      </w:r>
      <w:r>
        <w:rPr>
          <w:lang w:val="en-US" w:eastAsia="zh-CN"/>
        </w:rPr>
        <w:t>which are</w:t>
      </w:r>
      <w:r w:rsidR="00FC2924" w:rsidRPr="007960A6">
        <w:rPr>
          <w:lang w:val="en-US" w:eastAsia="zh-CN"/>
        </w:rPr>
        <w:t xml:space="preserve"> rate of false alarm/</w:t>
      </w:r>
      <w:proofErr w:type="spellStart"/>
      <w:r w:rsidR="00FC2924" w:rsidRPr="007960A6">
        <w:rPr>
          <w:lang w:val="en-US" w:eastAsia="zh-CN"/>
        </w:rPr>
        <w:t>mis</w:t>
      </w:r>
      <w:proofErr w:type="spellEnd"/>
      <w:r w:rsidR="00FC2924" w:rsidRPr="007960A6">
        <w:rPr>
          <w:lang w:val="en-US" w:eastAsia="zh-CN"/>
        </w:rPr>
        <w:t xml:space="preserve">-detection </w:t>
      </w:r>
      <w:r>
        <w:rPr>
          <w:lang w:val="en-US" w:eastAsia="zh-CN"/>
        </w:rPr>
        <w:t xml:space="preserve">respectively </w:t>
      </w:r>
      <w:r w:rsidR="00FC2924" w:rsidRPr="007960A6">
        <w:rPr>
          <w:lang w:val="en-US" w:eastAsia="zh-CN"/>
        </w:rPr>
        <w:t>based on E-AGCH presence check</w:t>
      </w:r>
      <w:r>
        <w:rPr>
          <w:lang w:val="en-US" w:eastAsia="zh-CN"/>
        </w:rPr>
        <w:t xml:space="preserve">, and, </w:t>
      </w:r>
      <w:r w:rsidR="00FC2924" w:rsidRPr="007960A6">
        <w:rPr>
          <w:lang w:val="en-US" w:eastAsia="zh-CN"/>
        </w:rPr>
        <w:t>CS/CF is E-AGCH CRC check success/failure rate</w:t>
      </w:r>
      <w:r>
        <w:rPr>
          <w:lang w:val="en-US" w:eastAsia="zh-CN"/>
        </w:rPr>
        <w:t xml:space="preserve"> respectively.</w:t>
      </w:r>
      <w:r w:rsidR="00CD30D1">
        <w:rPr>
          <w:lang w:val="en-US" w:eastAsia="zh-CN"/>
        </w:rPr>
        <w:t xml:space="preserve"> The following table summarizes the three test cases and the performance metric as a function of E-AGCH presence check and E-AGC</w:t>
      </w:r>
      <w:r w:rsidR="00AE3966">
        <w:rPr>
          <w:lang w:val="en-US" w:eastAsia="zh-CN"/>
        </w:rPr>
        <w:t>H</w:t>
      </w:r>
      <w:r w:rsidR="00CD30D1">
        <w:rPr>
          <w:lang w:val="en-US" w:eastAsia="zh-CN"/>
        </w:rPr>
        <w:t xml:space="preserve"> CRC check.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519"/>
        <w:gridCol w:w="2337"/>
        <w:gridCol w:w="2337"/>
      </w:tblGrid>
      <w:tr w:rsidR="00CD30D1" w:rsidRPr="00CD30D1" w14:paraId="1FAB17CD" w14:textId="77777777" w:rsidTr="00CD30D1">
        <w:tc>
          <w:tcPr>
            <w:tcW w:w="2155" w:type="dxa"/>
          </w:tcPr>
          <w:p w14:paraId="0EAFD2CE" w14:textId="0485E1E6" w:rsidR="00CD30D1" w:rsidRPr="00CD30D1" w:rsidRDefault="00CD30D1" w:rsidP="00CD30D1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Node B transmits</w:t>
            </w:r>
          </w:p>
        </w:tc>
        <w:tc>
          <w:tcPr>
            <w:tcW w:w="2519" w:type="dxa"/>
          </w:tcPr>
          <w:p w14:paraId="0A36D5DF" w14:textId="1F37F824" w:rsidR="00CD30D1" w:rsidRPr="00CD30D1" w:rsidRDefault="00CD30D1" w:rsidP="00CD30D1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E-AGCH presence check</w:t>
            </w:r>
          </w:p>
        </w:tc>
        <w:tc>
          <w:tcPr>
            <w:tcW w:w="2337" w:type="dxa"/>
          </w:tcPr>
          <w:p w14:paraId="74B785DA" w14:textId="413750C6" w:rsidR="00CD30D1" w:rsidRPr="00CD30D1" w:rsidRDefault="00CD30D1" w:rsidP="00CD30D1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E-AGCH CRC check</w:t>
            </w:r>
          </w:p>
        </w:tc>
        <w:tc>
          <w:tcPr>
            <w:tcW w:w="2337" w:type="dxa"/>
          </w:tcPr>
          <w:p w14:paraId="3F970517" w14:textId="022291A7" w:rsidR="00CD30D1" w:rsidRPr="00CD30D1" w:rsidRDefault="00CD30D1" w:rsidP="00CD30D1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Performance Metric</w:t>
            </w:r>
          </w:p>
        </w:tc>
      </w:tr>
      <w:tr w:rsidR="00CD30D1" w14:paraId="08E25B55" w14:textId="77777777" w:rsidTr="00CD30D1">
        <w:tc>
          <w:tcPr>
            <w:tcW w:w="2155" w:type="dxa"/>
          </w:tcPr>
          <w:p w14:paraId="01BCE227" w14:textId="033A5F5B" w:rsidR="00CD30D1" w:rsidRPr="0071597C" w:rsidRDefault="00CD30D1" w:rsidP="00CD30D1">
            <w:pPr>
              <w:rPr>
                <w:b/>
                <w:lang w:val="en-US" w:eastAsia="zh-CN"/>
              </w:rPr>
            </w:pPr>
            <w:r w:rsidRPr="0071597C">
              <w:rPr>
                <w:b/>
                <w:lang w:val="en-US" w:eastAsia="zh-CN"/>
              </w:rPr>
              <w:t>No E-AGCH</w:t>
            </w:r>
          </w:p>
        </w:tc>
        <w:tc>
          <w:tcPr>
            <w:tcW w:w="2519" w:type="dxa"/>
          </w:tcPr>
          <w:p w14:paraId="463C9B01" w14:textId="7168D590" w:rsidR="00CD30D1" w:rsidRPr="00CD30D1" w:rsidRDefault="00CD30D1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False alarm ‘FA_PC’ (Detects the presence)</w:t>
            </w:r>
          </w:p>
        </w:tc>
        <w:tc>
          <w:tcPr>
            <w:tcW w:w="2337" w:type="dxa"/>
          </w:tcPr>
          <w:p w14:paraId="1E134EFB" w14:textId="5DD5EC4B" w:rsidR="00CD30D1" w:rsidRPr="00CD30D1" w:rsidRDefault="00CD30D1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-</w:t>
            </w:r>
          </w:p>
        </w:tc>
        <w:tc>
          <w:tcPr>
            <w:tcW w:w="2337" w:type="dxa"/>
          </w:tcPr>
          <w:p w14:paraId="72D6DCAC" w14:textId="77777777" w:rsidR="00CD30D1" w:rsidRPr="00CD30D1" w:rsidRDefault="00CD30D1" w:rsidP="00115E6B">
            <w:pPr>
              <w:pStyle w:val="NormalWeb"/>
              <w:overflowPunct w:val="0"/>
              <w:spacing w:before="0" w:beforeAutospacing="0" w:after="180" w:afterAutospacing="0"/>
              <w:jc w:val="center"/>
              <w:textAlignment w:val="baseline"/>
              <w:rPr>
                <w:rFonts w:eastAsia="Malgun Gothic"/>
                <w:sz w:val="20"/>
                <w:szCs w:val="20"/>
                <w:lang w:eastAsia="zh-CN"/>
              </w:rPr>
            </w:pPr>
            <w:r w:rsidRPr="00CD30D1">
              <w:rPr>
                <w:rFonts w:eastAsia="Malgun Gothic"/>
                <w:sz w:val="20"/>
                <w:szCs w:val="20"/>
                <w:lang w:eastAsia="zh-CN"/>
              </w:rPr>
              <w:t>FA_PC</w:t>
            </w:r>
          </w:p>
          <w:p w14:paraId="65C9C6F4" w14:textId="37DCB41C" w:rsidR="00CD30D1" w:rsidRPr="00CD30D1" w:rsidRDefault="00CD30D1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Presence check passes</w:t>
            </w:r>
          </w:p>
        </w:tc>
      </w:tr>
      <w:tr w:rsidR="00CD30D1" w14:paraId="5BF08B36" w14:textId="77777777" w:rsidTr="00CD30D1">
        <w:tc>
          <w:tcPr>
            <w:tcW w:w="2155" w:type="dxa"/>
          </w:tcPr>
          <w:p w14:paraId="6ED67370" w14:textId="28F6794E" w:rsidR="00CD30D1" w:rsidRPr="0071597C" w:rsidRDefault="00CD30D1" w:rsidP="00CD30D1">
            <w:pPr>
              <w:rPr>
                <w:b/>
                <w:lang w:val="en-US" w:eastAsia="zh-CN"/>
              </w:rPr>
            </w:pPr>
            <w:r w:rsidRPr="0071597C">
              <w:rPr>
                <w:b/>
                <w:lang w:val="en-US" w:eastAsia="zh-CN"/>
              </w:rPr>
              <w:t>E-AGCH for other UEs</w:t>
            </w:r>
          </w:p>
        </w:tc>
        <w:tc>
          <w:tcPr>
            <w:tcW w:w="2519" w:type="dxa"/>
          </w:tcPr>
          <w:p w14:paraId="34178C4B" w14:textId="129864BA" w:rsidR="00CD30D1" w:rsidRPr="00CD30D1" w:rsidRDefault="00CD30D1" w:rsidP="00115E6B">
            <w:pPr>
              <w:jc w:val="center"/>
              <w:rPr>
                <w:lang w:val="en-US" w:eastAsia="zh-CN"/>
              </w:rPr>
            </w:pPr>
            <w:proofErr w:type="spellStart"/>
            <w:r w:rsidRPr="00CD30D1">
              <w:rPr>
                <w:lang w:val="en-US" w:eastAsia="zh-CN"/>
              </w:rPr>
              <w:t>Mis</w:t>
            </w:r>
            <w:proofErr w:type="spellEnd"/>
            <w:r w:rsidRPr="00CD30D1">
              <w:rPr>
                <w:lang w:val="en-US" w:eastAsia="zh-CN"/>
              </w:rPr>
              <w:t>-detection ‘MD_PC’ (Miss the presence)</w:t>
            </w:r>
          </w:p>
        </w:tc>
        <w:tc>
          <w:tcPr>
            <w:tcW w:w="2337" w:type="dxa"/>
          </w:tcPr>
          <w:p w14:paraId="066DF5C9" w14:textId="7B5D00AB" w:rsidR="00CD30D1" w:rsidRPr="00CD30D1" w:rsidRDefault="00CD30D1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CRC Pass ‘CS’</w:t>
            </w:r>
          </w:p>
        </w:tc>
        <w:tc>
          <w:tcPr>
            <w:tcW w:w="2337" w:type="dxa"/>
          </w:tcPr>
          <w:p w14:paraId="39EF9CCD" w14:textId="77777777" w:rsidR="00CD30D1" w:rsidRPr="00CD30D1" w:rsidRDefault="00CD30D1" w:rsidP="00115E6B">
            <w:pPr>
              <w:pStyle w:val="NormalWeb"/>
              <w:overflowPunct w:val="0"/>
              <w:spacing w:before="0" w:beforeAutospacing="0" w:after="180" w:afterAutospacing="0"/>
              <w:jc w:val="center"/>
              <w:textAlignment w:val="baseline"/>
              <w:rPr>
                <w:rFonts w:eastAsia="Malgun Gothic"/>
                <w:sz w:val="20"/>
                <w:szCs w:val="20"/>
                <w:lang w:eastAsia="zh-CN"/>
              </w:rPr>
            </w:pPr>
            <w:r w:rsidRPr="00CD30D1">
              <w:rPr>
                <w:rFonts w:eastAsia="Malgun Gothic"/>
                <w:sz w:val="20"/>
                <w:szCs w:val="20"/>
                <w:lang w:eastAsia="zh-CN"/>
              </w:rPr>
              <w:t>(MD_PC) + (1-MD_PC)*CS</w:t>
            </w:r>
          </w:p>
          <w:p w14:paraId="437AE002" w14:textId="385F47E7" w:rsidR="00CD30D1" w:rsidRPr="00CD30D1" w:rsidRDefault="00CD30D1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(NOTE1)</w:t>
            </w:r>
          </w:p>
        </w:tc>
      </w:tr>
      <w:tr w:rsidR="00CD30D1" w14:paraId="6E2D3971" w14:textId="77777777" w:rsidTr="00CD30D1">
        <w:tc>
          <w:tcPr>
            <w:tcW w:w="2155" w:type="dxa"/>
          </w:tcPr>
          <w:p w14:paraId="36197255" w14:textId="3A56442E" w:rsidR="00CD30D1" w:rsidRPr="0071597C" w:rsidRDefault="00CD30D1" w:rsidP="00CD30D1">
            <w:pPr>
              <w:rPr>
                <w:b/>
                <w:lang w:val="en-US" w:eastAsia="zh-CN"/>
              </w:rPr>
            </w:pPr>
            <w:r w:rsidRPr="0071597C">
              <w:rPr>
                <w:b/>
                <w:lang w:val="en-US" w:eastAsia="zh-CN"/>
              </w:rPr>
              <w:t>E-AGCH for UE under test</w:t>
            </w:r>
          </w:p>
        </w:tc>
        <w:tc>
          <w:tcPr>
            <w:tcW w:w="2519" w:type="dxa"/>
          </w:tcPr>
          <w:p w14:paraId="0943E6F2" w14:textId="1A827BB2" w:rsidR="00CD30D1" w:rsidRPr="00CD30D1" w:rsidRDefault="00CD30D1" w:rsidP="00115E6B">
            <w:pPr>
              <w:jc w:val="center"/>
              <w:rPr>
                <w:lang w:val="en-US" w:eastAsia="zh-CN"/>
              </w:rPr>
            </w:pPr>
            <w:proofErr w:type="spellStart"/>
            <w:r w:rsidRPr="00CD30D1">
              <w:rPr>
                <w:lang w:val="en-US" w:eastAsia="zh-CN"/>
              </w:rPr>
              <w:t>Mis</w:t>
            </w:r>
            <w:proofErr w:type="spellEnd"/>
            <w:r w:rsidRPr="00CD30D1">
              <w:rPr>
                <w:lang w:val="en-US" w:eastAsia="zh-CN"/>
              </w:rPr>
              <w:t>-detection ‘MD_PC’ (Miss the presence)</w:t>
            </w:r>
          </w:p>
        </w:tc>
        <w:tc>
          <w:tcPr>
            <w:tcW w:w="2337" w:type="dxa"/>
          </w:tcPr>
          <w:p w14:paraId="0CFF9102" w14:textId="1AD00D1F" w:rsidR="00CD30D1" w:rsidRPr="00CD30D1" w:rsidRDefault="00CD30D1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CRC Fail ‘CF’</w:t>
            </w:r>
          </w:p>
        </w:tc>
        <w:tc>
          <w:tcPr>
            <w:tcW w:w="2337" w:type="dxa"/>
          </w:tcPr>
          <w:p w14:paraId="436AAAF4" w14:textId="3A940D3E" w:rsidR="00CD30D1" w:rsidRPr="00CD30D1" w:rsidRDefault="00CD30D1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(MD_PC) + (1- MD_PC)*CF</w:t>
            </w:r>
          </w:p>
        </w:tc>
      </w:tr>
      <w:tr w:rsidR="00CD30D1" w14:paraId="61994FEA" w14:textId="77777777" w:rsidTr="00A87564">
        <w:tc>
          <w:tcPr>
            <w:tcW w:w="9348" w:type="dxa"/>
            <w:gridSpan w:val="4"/>
          </w:tcPr>
          <w:p w14:paraId="40FDBF1B" w14:textId="5AEA46FA" w:rsidR="00CD30D1" w:rsidRPr="00CD30D1" w:rsidRDefault="00CD30D1" w:rsidP="00CD30D1">
            <w:pPr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NOTE1: (1-MD_PC)*CS might be omitted if this is</w:t>
            </w:r>
            <w:r>
              <w:rPr>
                <w:lang w:val="en-US" w:eastAsia="zh-CN"/>
              </w:rPr>
              <w:t xml:space="preserve"> negligible compared with MD_PC</w:t>
            </w:r>
          </w:p>
        </w:tc>
      </w:tr>
    </w:tbl>
    <w:p w14:paraId="3CD1C580" w14:textId="46D393CD" w:rsidR="007D391E" w:rsidRPr="007D391E" w:rsidRDefault="007D391E" w:rsidP="007D391E">
      <w:pPr>
        <w:tabs>
          <w:tab w:val="num" w:pos="720"/>
        </w:tabs>
        <w:rPr>
          <w:lang w:eastAsia="zh-CN"/>
        </w:rPr>
      </w:pPr>
    </w:p>
    <w:p w14:paraId="3CD1C581" w14:textId="2792E8CA" w:rsidR="00DF7315" w:rsidRDefault="00007F40" w:rsidP="0038074D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DF7315">
        <w:rPr>
          <w:rFonts w:hint="eastAsia"/>
          <w:lang w:val="en-US" w:eastAsia="ko-KR"/>
        </w:rPr>
        <w:tab/>
      </w:r>
      <w:r w:rsidR="0053288A">
        <w:rPr>
          <w:lang w:val="en-US" w:eastAsia="ko-KR"/>
        </w:rPr>
        <w:t>E-AGCH Performance with Improved Granting</w:t>
      </w:r>
    </w:p>
    <w:p w14:paraId="3CD1C582" w14:textId="52F756F4" w:rsidR="00700F7D" w:rsidRDefault="00700F7D" w:rsidP="00700F7D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="00B64A2F">
        <w:rPr>
          <w:lang w:val="en-US" w:eastAsia="ko-KR"/>
        </w:rPr>
        <w:t>.</w:t>
      </w:r>
      <w:r w:rsidR="0053288A">
        <w:rPr>
          <w:lang w:val="en-US" w:eastAsia="ko-KR"/>
        </w:rPr>
        <w:t>1</w:t>
      </w:r>
      <w:r>
        <w:rPr>
          <w:lang w:val="en-US" w:eastAsia="ko-KR"/>
        </w:rPr>
        <w:tab/>
      </w:r>
      <w:r w:rsidR="00614642">
        <w:rPr>
          <w:lang w:val="en-US" w:eastAsia="ko-KR"/>
        </w:rPr>
        <w:t>No E-AGCH</w:t>
      </w:r>
    </w:p>
    <w:p w14:paraId="6524E1CD" w14:textId="6C348B78" w:rsidR="00614642" w:rsidRDefault="00D66533" w:rsidP="00614642">
      <w:pPr>
        <w:rPr>
          <w:lang w:val="en-US" w:eastAsia="ko-KR"/>
        </w:rPr>
      </w:pPr>
      <w:r>
        <w:rPr>
          <w:lang w:val="en-US" w:eastAsia="ko-KR"/>
        </w:rPr>
        <w:t xml:space="preserve">Test Scenario: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519"/>
        <w:gridCol w:w="2337"/>
        <w:gridCol w:w="2337"/>
      </w:tblGrid>
      <w:tr w:rsidR="00EA2579" w:rsidRPr="00CD30D1" w14:paraId="46A16ED3" w14:textId="77777777" w:rsidTr="00E27DC9">
        <w:tc>
          <w:tcPr>
            <w:tcW w:w="2155" w:type="dxa"/>
          </w:tcPr>
          <w:p w14:paraId="6C2E79AD" w14:textId="77777777" w:rsidR="00EA2579" w:rsidRPr="00CD30D1" w:rsidRDefault="00EA2579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Node B transmits</w:t>
            </w:r>
          </w:p>
        </w:tc>
        <w:tc>
          <w:tcPr>
            <w:tcW w:w="2519" w:type="dxa"/>
          </w:tcPr>
          <w:p w14:paraId="4DFEDEC1" w14:textId="77777777" w:rsidR="00EA2579" w:rsidRPr="00CD30D1" w:rsidRDefault="00EA2579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E-AGCH presence check</w:t>
            </w:r>
          </w:p>
        </w:tc>
        <w:tc>
          <w:tcPr>
            <w:tcW w:w="2337" w:type="dxa"/>
          </w:tcPr>
          <w:p w14:paraId="45B46429" w14:textId="77777777" w:rsidR="00EA2579" w:rsidRPr="00CD30D1" w:rsidRDefault="00EA2579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E-AGCH CRC check</w:t>
            </w:r>
          </w:p>
        </w:tc>
        <w:tc>
          <w:tcPr>
            <w:tcW w:w="2337" w:type="dxa"/>
          </w:tcPr>
          <w:p w14:paraId="34734EC3" w14:textId="77777777" w:rsidR="00EA2579" w:rsidRPr="00CD30D1" w:rsidRDefault="00EA2579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Performance Metric</w:t>
            </w:r>
          </w:p>
        </w:tc>
      </w:tr>
      <w:tr w:rsidR="00EA2579" w14:paraId="2DAF2DE8" w14:textId="77777777" w:rsidTr="00E27DC9">
        <w:tc>
          <w:tcPr>
            <w:tcW w:w="2155" w:type="dxa"/>
          </w:tcPr>
          <w:p w14:paraId="3A256247" w14:textId="77777777" w:rsidR="00EA2579" w:rsidRPr="0071597C" w:rsidRDefault="00EA2579" w:rsidP="00E27DC9">
            <w:pPr>
              <w:rPr>
                <w:b/>
                <w:lang w:val="en-US" w:eastAsia="zh-CN"/>
              </w:rPr>
            </w:pPr>
            <w:r w:rsidRPr="0071597C">
              <w:rPr>
                <w:b/>
                <w:lang w:val="en-US" w:eastAsia="zh-CN"/>
              </w:rPr>
              <w:t>No E-AGCH</w:t>
            </w:r>
          </w:p>
        </w:tc>
        <w:tc>
          <w:tcPr>
            <w:tcW w:w="2519" w:type="dxa"/>
          </w:tcPr>
          <w:p w14:paraId="47381E86" w14:textId="77777777" w:rsidR="00EA2579" w:rsidRPr="00CD30D1" w:rsidRDefault="00EA2579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False alarm ‘FA_PC’ (Detects the presence)</w:t>
            </w:r>
          </w:p>
        </w:tc>
        <w:tc>
          <w:tcPr>
            <w:tcW w:w="2337" w:type="dxa"/>
          </w:tcPr>
          <w:p w14:paraId="4EF7E7A0" w14:textId="77777777" w:rsidR="00EA2579" w:rsidRPr="00CD30D1" w:rsidRDefault="00EA2579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-</w:t>
            </w:r>
          </w:p>
        </w:tc>
        <w:tc>
          <w:tcPr>
            <w:tcW w:w="2337" w:type="dxa"/>
          </w:tcPr>
          <w:p w14:paraId="177DC303" w14:textId="77777777" w:rsidR="00EA2579" w:rsidRPr="00CD30D1" w:rsidRDefault="00EA2579" w:rsidP="00E27DC9">
            <w:pPr>
              <w:pStyle w:val="NormalWeb"/>
              <w:overflowPunct w:val="0"/>
              <w:spacing w:before="0" w:beforeAutospacing="0" w:after="180" w:afterAutospacing="0"/>
              <w:jc w:val="center"/>
              <w:textAlignment w:val="baseline"/>
              <w:rPr>
                <w:rFonts w:eastAsia="Malgun Gothic"/>
                <w:sz w:val="20"/>
                <w:szCs w:val="20"/>
                <w:lang w:eastAsia="zh-CN"/>
              </w:rPr>
            </w:pPr>
            <w:r w:rsidRPr="00CD30D1">
              <w:rPr>
                <w:rFonts w:eastAsia="Malgun Gothic"/>
                <w:sz w:val="20"/>
                <w:szCs w:val="20"/>
                <w:lang w:eastAsia="zh-CN"/>
              </w:rPr>
              <w:t>FA_PC</w:t>
            </w:r>
          </w:p>
          <w:p w14:paraId="4EAF146B" w14:textId="77777777" w:rsidR="00EA2579" w:rsidRPr="00CD30D1" w:rsidRDefault="00EA2579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Presence check passes</w:t>
            </w:r>
          </w:p>
        </w:tc>
      </w:tr>
    </w:tbl>
    <w:p w14:paraId="4E200546" w14:textId="77777777" w:rsidR="00EA2579" w:rsidRDefault="00EA2579" w:rsidP="00EA2579">
      <w:pPr>
        <w:pStyle w:val="ListParagraph"/>
        <w:rPr>
          <w:lang w:val="en-US" w:eastAsia="ko-KR"/>
        </w:rPr>
      </w:pPr>
    </w:p>
    <w:p w14:paraId="4C665916" w14:textId="14A56313" w:rsidR="00D66533" w:rsidRPr="00EA2579" w:rsidRDefault="00EA2579" w:rsidP="00EA2579">
      <w:pPr>
        <w:rPr>
          <w:lang w:val="en-US" w:eastAsia="ko-KR"/>
        </w:rPr>
      </w:pPr>
      <w:proofErr w:type="spellStart"/>
      <w:r>
        <w:rPr>
          <w:lang w:val="en-US" w:eastAsia="ko-KR"/>
        </w:rPr>
        <w:t>Ior</w:t>
      </w:r>
      <w:proofErr w:type="spellEnd"/>
      <w:r>
        <w:rPr>
          <w:lang w:val="en-US" w:eastAsia="ko-KR"/>
        </w:rPr>
        <w:t>/</w:t>
      </w:r>
      <w:proofErr w:type="spellStart"/>
      <w:r>
        <w:rPr>
          <w:lang w:val="en-US" w:eastAsia="ko-KR"/>
        </w:rPr>
        <w:t>Ioc</w:t>
      </w:r>
      <w:proofErr w:type="spellEnd"/>
      <w:r>
        <w:rPr>
          <w:lang w:val="en-US" w:eastAsia="ko-KR"/>
        </w:rPr>
        <w:t xml:space="preserve"> (dB) is set to </w:t>
      </w:r>
      <w:r w:rsidR="00D66533" w:rsidRPr="00EA2579">
        <w:rPr>
          <w:lang w:val="en-US" w:eastAsia="ko-KR"/>
        </w:rPr>
        <w:t>0</w:t>
      </w:r>
      <w:r w:rsidR="00671D2D" w:rsidRPr="00EA2579">
        <w:rPr>
          <w:lang w:val="en-US" w:eastAsia="ko-KR"/>
        </w:rPr>
        <w:t xml:space="preserve"> dB</w:t>
      </w:r>
    </w:p>
    <w:p w14:paraId="09684144" w14:textId="778C03D2" w:rsidR="00D66533" w:rsidRPr="00AD1DA0" w:rsidRDefault="00671D2D" w:rsidP="0064213B">
      <w:pPr>
        <w:pStyle w:val="Heading3"/>
        <w:numPr>
          <w:ilvl w:val="0"/>
          <w:numId w:val="27"/>
        </w:numPr>
        <w:rPr>
          <w:rFonts w:ascii="Times New Roman" w:hAnsi="Times New Roman"/>
          <w:b w:val="0"/>
          <w:sz w:val="20"/>
          <w:lang w:val="en-US" w:eastAsia="ko-KR"/>
        </w:rPr>
      </w:pPr>
      <w:r w:rsidRPr="00AD1DA0">
        <w:rPr>
          <w:rFonts w:ascii="Times New Roman" w:hAnsi="Times New Roman"/>
          <w:b w:val="0"/>
          <w:sz w:val="20"/>
          <w:lang w:val="en-US" w:eastAsia="ko-KR"/>
        </w:rPr>
        <w:t>Propagation Channel = AWGN</w:t>
      </w:r>
    </w:p>
    <w:p w14:paraId="276D14FE" w14:textId="7C8063F7" w:rsidR="00671D2D" w:rsidRPr="0064213B" w:rsidRDefault="007619CF" w:rsidP="0064213B">
      <w:pPr>
        <w:pStyle w:val="ListParagraph"/>
        <w:numPr>
          <w:ilvl w:val="1"/>
          <w:numId w:val="27"/>
        </w:numPr>
        <w:rPr>
          <w:lang w:val="en-US" w:eastAsia="ko-KR"/>
        </w:rPr>
      </w:pPr>
      <w:r w:rsidRPr="0064213B">
        <w:rPr>
          <w:lang w:val="en-US" w:eastAsia="ko-KR"/>
        </w:rPr>
        <w:t>False Alarm Probability i.e.</w:t>
      </w:r>
      <w:r w:rsidR="00453AC4" w:rsidRPr="0064213B">
        <w:rPr>
          <w:lang w:val="en-US" w:eastAsia="ko-KR"/>
        </w:rPr>
        <w:t xml:space="preserve"> p</w:t>
      </w:r>
      <w:r w:rsidR="00671D2D" w:rsidRPr="0064213B">
        <w:rPr>
          <w:lang w:val="en-US" w:eastAsia="ko-KR"/>
        </w:rPr>
        <w:t>r</w:t>
      </w:r>
      <w:r w:rsidR="00AD1DA0" w:rsidRPr="0064213B">
        <w:rPr>
          <w:lang w:val="en-US" w:eastAsia="ko-KR"/>
        </w:rPr>
        <w:t>obability that E-AGCH presence c</w:t>
      </w:r>
      <w:r w:rsidR="00671D2D" w:rsidRPr="0064213B">
        <w:rPr>
          <w:lang w:val="en-US" w:eastAsia="ko-KR"/>
        </w:rPr>
        <w:t xml:space="preserve">heck block detects the presence = </w:t>
      </w:r>
      <w:r w:rsidR="00671D2D" w:rsidRPr="00541D63">
        <w:rPr>
          <w:lang w:val="en-US" w:eastAsia="ko-KR"/>
        </w:rPr>
        <w:t>1.02%</w:t>
      </w:r>
    </w:p>
    <w:p w14:paraId="5F56C47D" w14:textId="7187394B" w:rsidR="00671D2D" w:rsidRPr="0064213B" w:rsidRDefault="00671D2D" w:rsidP="0064213B">
      <w:pPr>
        <w:pStyle w:val="Heading3"/>
        <w:numPr>
          <w:ilvl w:val="0"/>
          <w:numId w:val="27"/>
        </w:numPr>
        <w:rPr>
          <w:rFonts w:ascii="Times New Roman" w:hAnsi="Times New Roman"/>
          <w:b w:val="0"/>
          <w:sz w:val="20"/>
          <w:lang w:val="en-US" w:eastAsia="ko-KR"/>
        </w:rPr>
      </w:pPr>
      <w:r w:rsidRPr="0064213B">
        <w:rPr>
          <w:rFonts w:ascii="Times New Roman" w:hAnsi="Times New Roman"/>
          <w:b w:val="0"/>
          <w:sz w:val="20"/>
          <w:lang w:val="en-US" w:eastAsia="ko-KR"/>
        </w:rPr>
        <w:lastRenderedPageBreak/>
        <w:t>Propagation Channel = VA30</w:t>
      </w:r>
    </w:p>
    <w:p w14:paraId="0A3E02E9" w14:textId="755304B8" w:rsidR="00671D2D" w:rsidRPr="00541D63" w:rsidRDefault="002B318F" w:rsidP="0064213B">
      <w:pPr>
        <w:pStyle w:val="ListParagraph"/>
        <w:numPr>
          <w:ilvl w:val="1"/>
          <w:numId w:val="27"/>
        </w:numPr>
        <w:rPr>
          <w:lang w:val="en-US" w:eastAsia="ko-KR"/>
        </w:rPr>
      </w:pPr>
      <w:r>
        <w:rPr>
          <w:lang w:val="en-US" w:eastAsia="ko-KR"/>
        </w:rPr>
        <w:t>False Alarm Probability i.e.</w:t>
      </w:r>
      <w:r w:rsidR="00671D2D" w:rsidRPr="0064213B">
        <w:rPr>
          <w:lang w:val="en-US" w:eastAsia="ko-KR"/>
        </w:rPr>
        <w:t xml:space="preserve"> </w:t>
      </w:r>
      <w:r w:rsidR="00E25905">
        <w:rPr>
          <w:lang w:val="en-US" w:eastAsia="ko-KR"/>
        </w:rPr>
        <w:t>p</w:t>
      </w:r>
      <w:r w:rsidR="00671D2D" w:rsidRPr="0064213B">
        <w:rPr>
          <w:lang w:val="en-US" w:eastAsia="ko-KR"/>
        </w:rPr>
        <w:t xml:space="preserve">robability that E-AGCH presence Check block detects the presence = </w:t>
      </w:r>
      <w:r w:rsidR="00671D2D" w:rsidRPr="00541D63">
        <w:rPr>
          <w:lang w:val="en-US" w:eastAsia="ko-KR"/>
        </w:rPr>
        <w:t>0.95%</w:t>
      </w:r>
    </w:p>
    <w:p w14:paraId="4DD47327" w14:textId="77777777" w:rsidR="00671D2D" w:rsidRDefault="00671D2D" w:rsidP="00614642">
      <w:pPr>
        <w:rPr>
          <w:lang w:val="en-US" w:eastAsia="ko-KR"/>
        </w:rPr>
      </w:pPr>
    </w:p>
    <w:p w14:paraId="388BA704" w14:textId="7FD077FA" w:rsidR="00614642" w:rsidRDefault="00614642" w:rsidP="00614642">
      <w:pPr>
        <w:pStyle w:val="Heading2"/>
        <w:rPr>
          <w:lang w:val="en-US" w:eastAsia="ko-KR"/>
        </w:rPr>
      </w:pPr>
      <w:r>
        <w:rPr>
          <w:lang w:val="en-US" w:eastAsia="ko-KR"/>
        </w:rPr>
        <w:t>2.</w:t>
      </w:r>
      <w:r w:rsidR="00C011FE">
        <w:rPr>
          <w:lang w:val="en-US" w:eastAsia="ko-KR"/>
        </w:rPr>
        <w:t>2</w:t>
      </w:r>
      <w:r>
        <w:rPr>
          <w:lang w:val="en-US" w:eastAsia="ko-KR"/>
        </w:rPr>
        <w:tab/>
        <w:t>E-AGCH</w:t>
      </w:r>
      <w:r w:rsidR="00487C6D">
        <w:rPr>
          <w:lang w:val="en-US" w:eastAsia="ko-KR"/>
        </w:rPr>
        <w:t xml:space="preserve"> for o</w:t>
      </w:r>
      <w:r>
        <w:rPr>
          <w:lang w:val="en-US" w:eastAsia="ko-KR"/>
        </w:rPr>
        <w:t>ther UEs</w:t>
      </w:r>
    </w:p>
    <w:p w14:paraId="1C4A8887" w14:textId="77777777" w:rsidR="007B2490" w:rsidRDefault="007B2490" w:rsidP="007B2490">
      <w:pPr>
        <w:rPr>
          <w:lang w:val="en-US" w:eastAsia="ko-KR"/>
        </w:rPr>
      </w:pPr>
      <w:r>
        <w:rPr>
          <w:lang w:val="en-US" w:eastAsia="ko-KR"/>
        </w:rPr>
        <w:t xml:space="preserve">Test Scenario: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519"/>
        <w:gridCol w:w="2337"/>
        <w:gridCol w:w="2337"/>
      </w:tblGrid>
      <w:tr w:rsidR="004004A3" w:rsidRPr="00CD30D1" w14:paraId="394C873F" w14:textId="77777777" w:rsidTr="00E27DC9">
        <w:tc>
          <w:tcPr>
            <w:tcW w:w="2155" w:type="dxa"/>
          </w:tcPr>
          <w:p w14:paraId="070B1ECD" w14:textId="77777777" w:rsidR="004004A3" w:rsidRPr="00CD30D1" w:rsidRDefault="004004A3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Node B transmits</w:t>
            </w:r>
          </w:p>
        </w:tc>
        <w:tc>
          <w:tcPr>
            <w:tcW w:w="2519" w:type="dxa"/>
          </w:tcPr>
          <w:p w14:paraId="50A949C8" w14:textId="77777777" w:rsidR="004004A3" w:rsidRPr="00CD30D1" w:rsidRDefault="004004A3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E-AGCH presence check</w:t>
            </w:r>
          </w:p>
        </w:tc>
        <w:tc>
          <w:tcPr>
            <w:tcW w:w="2337" w:type="dxa"/>
          </w:tcPr>
          <w:p w14:paraId="0980570D" w14:textId="77777777" w:rsidR="004004A3" w:rsidRPr="00CD30D1" w:rsidRDefault="004004A3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E-AGCH CRC check</w:t>
            </w:r>
          </w:p>
        </w:tc>
        <w:tc>
          <w:tcPr>
            <w:tcW w:w="2337" w:type="dxa"/>
          </w:tcPr>
          <w:p w14:paraId="1B983596" w14:textId="77777777" w:rsidR="004004A3" w:rsidRPr="00CD30D1" w:rsidRDefault="004004A3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Performance Metric</w:t>
            </w:r>
          </w:p>
        </w:tc>
      </w:tr>
      <w:tr w:rsidR="004004A3" w14:paraId="19AFE5D5" w14:textId="77777777" w:rsidTr="00E27DC9">
        <w:tc>
          <w:tcPr>
            <w:tcW w:w="2155" w:type="dxa"/>
          </w:tcPr>
          <w:p w14:paraId="459114BA" w14:textId="77777777" w:rsidR="004004A3" w:rsidRPr="0071597C" w:rsidRDefault="004004A3" w:rsidP="00E27DC9">
            <w:pPr>
              <w:rPr>
                <w:b/>
                <w:lang w:val="en-US" w:eastAsia="zh-CN"/>
              </w:rPr>
            </w:pPr>
            <w:r w:rsidRPr="0071597C">
              <w:rPr>
                <w:b/>
                <w:lang w:val="en-US" w:eastAsia="zh-CN"/>
              </w:rPr>
              <w:t>E-AGCH for other UEs</w:t>
            </w:r>
          </w:p>
        </w:tc>
        <w:tc>
          <w:tcPr>
            <w:tcW w:w="2519" w:type="dxa"/>
          </w:tcPr>
          <w:p w14:paraId="69D4F52A" w14:textId="77777777" w:rsidR="004004A3" w:rsidRPr="00CD30D1" w:rsidRDefault="004004A3" w:rsidP="00E27DC9">
            <w:pPr>
              <w:jc w:val="center"/>
              <w:rPr>
                <w:lang w:val="en-US" w:eastAsia="zh-CN"/>
              </w:rPr>
            </w:pPr>
            <w:proofErr w:type="spellStart"/>
            <w:r w:rsidRPr="00CD30D1">
              <w:rPr>
                <w:lang w:val="en-US" w:eastAsia="zh-CN"/>
              </w:rPr>
              <w:t>Mis</w:t>
            </w:r>
            <w:proofErr w:type="spellEnd"/>
            <w:r w:rsidRPr="00CD30D1">
              <w:rPr>
                <w:lang w:val="en-US" w:eastAsia="zh-CN"/>
              </w:rPr>
              <w:t>-detection ‘MD_PC’ (Miss the presence)</w:t>
            </w:r>
          </w:p>
        </w:tc>
        <w:tc>
          <w:tcPr>
            <w:tcW w:w="2337" w:type="dxa"/>
          </w:tcPr>
          <w:p w14:paraId="29CE450B" w14:textId="77777777" w:rsidR="004004A3" w:rsidRPr="00CD30D1" w:rsidRDefault="004004A3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CRC Pass ‘CS’</w:t>
            </w:r>
          </w:p>
        </w:tc>
        <w:tc>
          <w:tcPr>
            <w:tcW w:w="2337" w:type="dxa"/>
          </w:tcPr>
          <w:p w14:paraId="693B8957" w14:textId="77777777" w:rsidR="004004A3" w:rsidRPr="00CD30D1" w:rsidRDefault="004004A3" w:rsidP="00E27DC9">
            <w:pPr>
              <w:pStyle w:val="NormalWeb"/>
              <w:overflowPunct w:val="0"/>
              <w:spacing w:before="0" w:beforeAutospacing="0" w:after="180" w:afterAutospacing="0"/>
              <w:jc w:val="center"/>
              <w:textAlignment w:val="baseline"/>
              <w:rPr>
                <w:rFonts w:eastAsia="Malgun Gothic"/>
                <w:sz w:val="20"/>
                <w:szCs w:val="20"/>
                <w:lang w:eastAsia="zh-CN"/>
              </w:rPr>
            </w:pPr>
            <w:r w:rsidRPr="00CD30D1">
              <w:rPr>
                <w:rFonts w:eastAsia="Malgun Gothic"/>
                <w:sz w:val="20"/>
                <w:szCs w:val="20"/>
                <w:lang w:eastAsia="zh-CN"/>
              </w:rPr>
              <w:t>(MD_PC) + (1-MD_PC)*CS</w:t>
            </w:r>
          </w:p>
          <w:p w14:paraId="2C10C059" w14:textId="77777777" w:rsidR="004004A3" w:rsidRPr="00CD30D1" w:rsidRDefault="004004A3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(NOTE1)</w:t>
            </w:r>
          </w:p>
        </w:tc>
      </w:tr>
      <w:tr w:rsidR="00574457" w14:paraId="5455C543" w14:textId="77777777" w:rsidTr="004E3065">
        <w:tc>
          <w:tcPr>
            <w:tcW w:w="9348" w:type="dxa"/>
            <w:gridSpan w:val="4"/>
          </w:tcPr>
          <w:p w14:paraId="4B88A604" w14:textId="3DC45619" w:rsidR="00574457" w:rsidRPr="00CD30D1" w:rsidRDefault="00574457" w:rsidP="00574457">
            <w:pPr>
              <w:pStyle w:val="NormalWeb"/>
              <w:overflowPunct w:val="0"/>
              <w:spacing w:before="0" w:beforeAutospacing="0" w:after="180" w:afterAutospacing="0"/>
              <w:textAlignment w:val="baseline"/>
              <w:rPr>
                <w:rFonts w:eastAsia="Malgun Gothic"/>
                <w:sz w:val="20"/>
                <w:szCs w:val="20"/>
                <w:lang w:eastAsia="zh-CN"/>
              </w:rPr>
            </w:pPr>
            <w:r w:rsidRPr="00574457">
              <w:rPr>
                <w:rFonts w:eastAsia="Malgun Gothic"/>
                <w:sz w:val="20"/>
                <w:szCs w:val="20"/>
                <w:lang w:eastAsia="zh-CN"/>
              </w:rPr>
              <w:t>NOTE1: (1-MD_PC)*CS might be omitted if this is negligible compared with MD_PC</w:t>
            </w:r>
          </w:p>
        </w:tc>
      </w:tr>
    </w:tbl>
    <w:p w14:paraId="66347F78" w14:textId="77777777" w:rsidR="004004A3" w:rsidRPr="004004A3" w:rsidRDefault="004004A3" w:rsidP="004004A3">
      <w:pPr>
        <w:rPr>
          <w:lang w:val="en-US" w:eastAsia="ko-KR"/>
        </w:rPr>
      </w:pPr>
    </w:p>
    <w:p w14:paraId="608DBB59" w14:textId="77777777" w:rsidR="00383030" w:rsidRPr="00EA2579" w:rsidRDefault="00383030" w:rsidP="00383030">
      <w:pPr>
        <w:rPr>
          <w:lang w:val="en-US" w:eastAsia="ko-KR"/>
        </w:rPr>
      </w:pPr>
      <w:proofErr w:type="spellStart"/>
      <w:r>
        <w:rPr>
          <w:lang w:val="en-US" w:eastAsia="ko-KR"/>
        </w:rPr>
        <w:t>Ior</w:t>
      </w:r>
      <w:proofErr w:type="spellEnd"/>
      <w:r>
        <w:rPr>
          <w:lang w:val="en-US" w:eastAsia="ko-KR"/>
        </w:rPr>
        <w:t>/</w:t>
      </w:r>
      <w:proofErr w:type="spellStart"/>
      <w:r>
        <w:rPr>
          <w:lang w:val="en-US" w:eastAsia="ko-KR"/>
        </w:rPr>
        <w:t>Ioc</w:t>
      </w:r>
      <w:proofErr w:type="spellEnd"/>
      <w:r>
        <w:rPr>
          <w:lang w:val="en-US" w:eastAsia="ko-KR"/>
        </w:rPr>
        <w:t xml:space="preserve"> (dB) is set to </w:t>
      </w:r>
      <w:r w:rsidRPr="00EA2579">
        <w:rPr>
          <w:lang w:val="en-US" w:eastAsia="ko-KR"/>
        </w:rPr>
        <w:t>0 dB</w:t>
      </w:r>
    </w:p>
    <w:p w14:paraId="3E1A1745" w14:textId="02806E5C" w:rsidR="007E45F9" w:rsidRPr="007E45F9" w:rsidRDefault="007E45F9" w:rsidP="0078505F">
      <w:pPr>
        <w:ind w:firstLine="284"/>
        <w:rPr>
          <w:lang w:val="en-US" w:eastAsia="ko-KR"/>
        </w:rPr>
      </w:pPr>
      <w:r>
        <w:rPr>
          <w:lang w:val="en-US" w:eastAsia="ko-KR"/>
        </w:rPr>
        <w:t xml:space="preserve">E-RNTI for </w:t>
      </w:r>
      <w:r w:rsidRPr="007E45F9">
        <w:rPr>
          <w:lang w:val="en-US" w:eastAsia="ko-KR"/>
        </w:rPr>
        <w:t>UE under test:    0 (0x0000)</w:t>
      </w:r>
    </w:p>
    <w:p w14:paraId="09FB91C1" w14:textId="310FF26A" w:rsidR="007E45F9" w:rsidRDefault="007E45F9" w:rsidP="006419FC">
      <w:pPr>
        <w:ind w:firstLine="284"/>
        <w:rPr>
          <w:lang w:val="en-US" w:eastAsia="ko-KR"/>
        </w:rPr>
      </w:pPr>
      <w:r>
        <w:rPr>
          <w:lang w:val="en-US" w:eastAsia="ko-KR"/>
        </w:rPr>
        <w:t>E-RNTI for Other UE</w:t>
      </w:r>
      <w:r w:rsidRPr="007E45F9">
        <w:rPr>
          <w:lang w:val="en-US" w:eastAsia="ko-KR"/>
        </w:rPr>
        <w:t>:           51966 (0xCAFE)</w:t>
      </w:r>
    </w:p>
    <w:p w14:paraId="1416609E" w14:textId="77777777" w:rsidR="006419FC" w:rsidRPr="007E45F9" w:rsidRDefault="006419FC" w:rsidP="006419FC">
      <w:pPr>
        <w:ind w:firstLine="284"/>
        <w:rPr>
          <w:lang w:val="en-US" w:eastAsia="ko-KR"/>
        </w:rPr>
      </w:pPr>
    </w:p>
    <w:p w14:paraId="5ECFE7BE" w14:textId="66FF9401" w:rsidR="00933F9C" w:rsidRPr="005B15B4" w:rsidRDefault="00933F9C" w:rsidP="00933F9C">
      <w:pPr>
        <w:rPr>
          <w:b/>
          <w:lang w:val="en-US" w:eastAsia="ko-KR"/>
        </w:rPr>
      </w:pPr>
      <w:r w:rsidRPr="005B15B4">
        <w:rPr>
          <w:b/>
          <w:lang w:val="en-US" w:eastAsia="ko-KR"/>
        </w:rPr>
        <w:t>Results for 1.02% FA for AWGN are provided below</w:t>
      </w:r>
    </w:p>
    <w:tbl>
      <w:tblPr>
        <w:tblStyle w:val="ListTable3-Accent2"/>
        <w:tblW w:w="0" w:type="auto"/>
        <w:tblLook w:val="04A0" w:firstRow="1" w:lastRow="0" w:firstColumn="1" w:lastColumn="0" w:noHBand="0" w:noVBand="1"/>
      </w:tblPr>
      <w:tblGrid>
        <w:gridCol w:w="1655"/>
        <w:gridCol w:w="2027"/>
        <w:gridCol w:w="2022"/>
        <w:gridCol w:w="2304"/>
      </w:tblGrid>
      <w:tr w:rsidR="000B00EB" w:rsidRPr="000B00EB" w14:paraId="03B27515" w14:textId="77777777" w:rsidTr="000B00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55" w:type="dxa"/>
            <w:noWrap/>
            <w:hideMark/>
          </w:tcPr>
          <w:p w14:paraId="3F971F57" w14:textId="77777777" w:rsidR="000B00EB" w:rsidRPr="000B00EB" w:rsidRDefault="000B00EB" w:rsidP="000B00EB">
            <w:pPr>
              <w:rPr>
                <w:lang w:val="en-US" w:eastAsia="ko-KR"/>
              </w:rPr>
            </w:pPr>
            <w:r w:rsidRPr="000B00EB">
              <w:rPr>
                <w:lang w:eastAsia="ko-KR"/>
              </w:rPr>
              <w:t xml:space="preserve">E-AGCH </w:t>
            </w:r>
            <w:proofErr w:type="spellStart"/>
            <w:r w:rsidRPr="000B00EB">
              <w:rPr>
                <w:lang w:eastAsia="ko-KR"/>
              </w:rPr>
              <w:t>EcIor</w:t>
            </w:r>
            <w:proofErr w:type="spellEnd"/>
          </w:p>
        </w:tc>
        <w:tc>
          <w:tcPr>
            <w:tcW w:w="2027" w:type="dxa"/>
            <w:noWrap/>
            <w:hideMark/>
          </w:tcPr>
          <w:p w14:paraId="239A1237" w14:textId="77777777" w:rsidR="000B00EB" w:rsidRPr="000B00EB" w:rsidRDefault="000B00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Missed Detection %</w:t>
            </w:r>
          </w:p>
        </w:tc>
        <w:tc>
          <w:tcPr>
            <w:tcW w:w="2022" w:type="dxa"/>
            <w:noWrap/>
            <w:hideMark/>
          </w:tcPr>
          <w:p w14:paraId="68B99800" w14:textId="77777777" w:rsidR="000B00EB" w:rsidRPr="000B00EB" w:rsidRDefault="000B00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False CRC  Pass%</w:t>
            </w:r>
          </w:p>
        </w:tc>
        <w:tc>
          <w:tcPr>
            <w:tcW w:w="2304" w:type="dxa"/>
            <w:noWrap/>
            <w:hideMark/>
          </w:tcPr>
          <w:p w14:paraId="330937E7" w14:textId="10129A67" w:rsidR="000B00EB" w:rsidRPr="000B00EB" w:rsidRDefault="000B00EB" w:rsidP="000B00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Performance Metri</w:t>
            </w:r>
            <w:r>
              <w:rPr>
                <w:lang w:eastAsia="ko-KR"/>
              </w:rPr>
              <w:t>c</w:t>
            </w:r>
            <w:r w:rsidRPr="000B00EB">
              <w:rPr>
                <w:lang w:eastAsia="ko-KR"/>
              </w:rPr>
              <w:t xml:space="preserve"> %</w:t>
            </w:r>
          </w:p>
        </w:tc>
      </w:tr>
      <w:tr w:rsidR="000B00EB" w:rsidRPr="000B00EB" w14:paraId="5C14C4B4" w14:textId="77777777" w:rsidTr="000B0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70426A23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-17</w:t>
            </w:r>
          </w:p>
        </w:tc>
        <w:tc>
          <w:tcPr>
            <w:tcW w:w="2027" w:type="dxa"/>
            <w:noWrap/>
            <w:hideMark/>
          </w:tcPr>
          <w:p w14:paraId="3EEEB3CE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022" w:type="dxa"/>
            <w:noWrap/>
            <w:hideMark/>
          </w:tcPr>
          <w:p w14:paraId="6674BFAC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27EA2185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</w:tr>
      <w:tr w:rsidR="000B00EB" w:rsidRPr="000B00EB" w14:paraId="542A4999" w14:textId="77777777" w:rsidTr="000B00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23CB21FB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-18</w:t>
            </w:r>
          </w:p>
        </w:tc>
        <w:tc>
          <w:tcPr>
            <w:tcW w:w="2027" w:type="dxa"/>
            <w:noWrap/>
            <w:hideMark/>
          </w:tcPr>
          <w:p w14:paraId="42E365F0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022" w:type="dxa"/>
            <w:noWrap/>
            <w:hideMark/>
          </w:tcPr>
          <w:p w14:paraId="28CA742B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79D75023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</w:tr>
      <w:tr w:rsidR="000B00EB" w:rsidRPr="000B00EB" w14:paraId="7165DDFC" w14:textId="77777777" w:rsidTr="000B0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75564839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-19</w:t>
            </w:r>
          </w:p>
        </w:tc>
        <w:tc>
          <w:tcPr>
            <w:tcW w:w="2027" w:type="dxa"/>
            <w:noWrap/>
            <w:hideMark/>
          </w:tcPr>
          <w:p w14:paraId="0A1DA427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022" w:type="dxa"/>
            <w:noWrap/>
            <w:hideMark/>
          </w:tcPr>
          <w:p w14:paraId="2E2F1FF2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60E94E18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</w:tr>
      <w:tr w:rsidR="000B00EB" w:rsidRPr="000B00EB" w14:paraId="0896CE87" w14:textId="77777777" w:rsidTr="000B00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6C0202A2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-20</w:t>
            </w:r>
          </w:p>
        </w:tc>
        <w:tc>
          <w:tcPr>
            <w:tcW w:w="2027" w:type="dxa"/>
            <w:noWrap/>
            <w:hideMark/>
          </w:tcPr>
          <w:p w14:paraId="242BE4E2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022" w:type="dxa"/>
            <w:noWrap/>
            <w:hideMark/>
          </w:tcPr>
          <w:p w14:paraId="42F87876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51320FD9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</w:tr>
      <w:tr w:rsidR="000B00EB" w:rsidRPr="000B00EB" w14:paraId="6117672B" w14:textId="77777777" w:rsidTr="000B0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1C7DCA97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-21</w:t>
            </w:r>
          </w:p>
        </w:tc>
        <w:tc>
          <w:tcPr>
            <w:tcW w:w="2027" w:type="dxa"/>
            <w:noWrap/>
            <w:hideMark/>
          </w:tcPr>
          <w:p w14:paraId="20D1C984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022" w:type="dxa"/>
            <w:noWrap/>
            <w:hideMark/>
          </w:tcPr>
          <w:p w14:paraId="2B2C8B72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66EE5A9F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</w:tr>
      <w:tr w:rsidR="000B00EB" w:rsidRPr="000B00EB" w14:paraId="0F38F421" w14:textId="77777777" w:rsidTr="000B00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59DDBB8E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-22</w:t>
            </w:r>
          </w:p>
        </w:tc>
        <w:tc>
          <w:tcPr>
            <w:tcW w:w="2027" w:type="dxa"/>
            <w:noWrap/>
            <w:hideMark/>
          </w:tcPr>
          <w:p w14:paraId="2A7115BF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0.018</w:t>
            </w:r>
          </w:p>
        </w:tc>
        <w:tc>
          <w:tcPr>
            <w:tcW w:w="2022" w:type="dxa"/>
            <w:noWrap/>
            <w:hideMark/>
          </w:tcPr>
          <w:p w14:paraId="4F5C0E16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199549B2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0.018</w:t>
            </w:r>
          </w:p>
        </w:tc>
      </w:tr>
      <w:tr w:rsidR="000B00EB" w:rsidRPr="000B00EB" w14:paraId="2FAACC9F" w14:textId="77777777" w:rsidTr="000B0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16FA4DE3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-23</w:t>
            </w:r>
          </w:p>
        </w:tc>
        <w:tc>
          <w:tcPr>
            <w:tcW w:w="2027" w:type="dxa"/>
            <w:noWrap/>
            <w:hideMark/>
          </w:tcPr>
          <w:p w14:paraId="1B8AC446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0.282</w:t>
            </w:r>
          </w:p>
        </w:tc>
        <w:tc>
          <w:tcPr>
            <w:tcW w:w="2022" w:type="dxa"/>
            <w:noWrap/>
            <w:hideMark/>
          </w:tcPr>
          <w:p w14:paraId="35987DDC" w14:textId="65247FCE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36211EE3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0.283</w:t>
            </w:r>
          </w:p>
        </w:tc>
      </w:tr>
      <w:tr w:rsidR="000B00EB" w:rsidRPr="000B00EB" w14:paraId="05F7FBD6" w14:textId="77777777" w:rsidTr="000B00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4678C7A7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-24</w:t>
            </w:r>
          </w:p>
        </w:tc>
        <w:tc>
          <w:tcPr>
            <w:tcW w:w="2027" w:type="dxa"/>
            <w:noWrap/>
            <w:hideMark/>
          </w:tcPr>
          <w:p w14:paraId="22902DFB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2.225</w:t>
            </w:r>
          </w:p>
        </w:tc>
        <w:tc>
          <w:tcPr>
            <w:tcW w:w="2022" w:type="dxa"/>
            <w:noWrap/>
            <w:hideMark/>
          </w:tcPr>
          <w:p w14:paraId="1040C7A2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20375657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2.225</w:t>
            </w:r>
          </w:p>
        </w:tc>
      </w:tr>
      <w:tr w:rsidR="000B00EB" w:rsidRPr="000B00EB" w14:paraId="51977082" w14:textId="77777777" w:rsidTr="000B0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1584E503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-25</w:t>
            </w:r>
          </w:p>
        </w:tc>
        <w:tc>
          <w:tcPr>
            <w:tcW w:w="2027" w:type="dxa"/>
            <w:noWrap/>
            <w:hideMark/>
          </w:tcPr>
          <w:p w14:paraId="26525445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9.206</w:t>
            </w:r>
          </w:p>
        </w:tc>
        <w:tc>
          <w:tcPr>
            <w:tcW w:w="2022" w:type="dxa"/>
            <w:noWrap/>
            <w:hideMark/>
          </w:tcPr>
          <w:p w14:paraId="3F77AD0A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6D362788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9.206</w:t>
            </w:r>
          </w:p>
        </w:tc>
      </w:tr>
      <w:tr w:rsidR="000B00EB" w:rsidRPr="000B00EB" w14:paraId="5227AF83" w14:textId="77777777" w:rsidTr="000B00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39C41ED7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-26</w:t>
            </w:r>
          </w:p>
        </w:tc>
        <w:tc>
          <w:tcPr>
            <w:tcW w:w="2027" w:type="dxa"/>
            <w:noWrap/>
            <w:hideMark/>
          </w:tcPr>
          <w:p w14:paraId="33E0025C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24.616</w:t>
            </w:r>
          </w:p>
        </w:tc>
        <w:tc>
          <w:tcPr>
            <w:tcW w:w="2022" w:type="dxa"/>
            <w:noWrap/>
            <w:hideMark/>
          </w:tcPr>
          <w:p w14:paraId="33C75E9C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028562B0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24.616</w:t>
            </w:r>
          </w:p>
        </w:tc>
      </w:tr>
      <w:tr w:rsidR="000B00EB" w:rsidRPr="000B00EB" w14:paraId="3730D7C5" w14:textId="77777777" w:rsidTr="000B0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5785098F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-27</w:t>
            </w:r>
          </w:p>
        </w:tc>
        <w:tc>
          <w:tcPr>
            <w:tcW w:w="2027" w:type="dxa"/>
            <w:noWrap/>
            <w:hideMark/>
          </w:tcPr>
          <w:p w14:paraId="25CCA30B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44.598</w:t>
            </w:r>
          </w:p>
        </w:tc>
        <w:tc>
          <w:tcPr>
            <w:tcW w:w="2022" w:type="dxa"/>
            <w:noWrap/>
            <w:hideMark/>
          </w:tcPr>
          <w:p w14:paraId="3697ACA5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73C71300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44.598</w:t>
            </w:r>
          </w:p>
        </w:tc>
      </w:tr>
      <w:tr w:rsidR="000B00EB" w:rsidRPr="000B00EB" w14:paraId="7D1B30C9" w14:textId="77777777" w:rsidTr="000B00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67D26247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-28</w:t>
            </w:r>
          </w:p>
        </w:tc>
        <w:tc>
          <w:tcPr>
            <w:tcW w:w="2027" w:type="dxa"/>
            <w:noWrap/>
            <w:hideMark/>
          </w:tcPr>
          <w:p w14:paraId="0D112319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63.716</w:t>
            </w:r>
          </w:p>
        </w:tc>
        <w:tc>
          <w:tcPr>
            <w:tcW w:w="2022" w:type="dxa"/>
            <w:noWrap/>
            <w:hideMark/>
          </w:tcPr>
          <w:p w14:paraId="657C3FBC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6AA5FE57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63.716</w:t>
            </w:r>
          </w:p>
        </w:tc>
      </w:tr>
      <w:tr w:rsidR="000B00EB" w:rsidRPr="000B00EB" w14:paraId="7698681D" w14:textId="77777777" w:rsidTr="000B00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172B7F6A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-29</w:t>
            </w:r>
          </w:p>
        </w:tc>
        <w:tc>
          <w:tcPr>
            <w:tcW w:w="2027" w:type="dxa"/>
            <w:noWrap/>
            <w:hideMark/>
          </w:tcPr>
          <w:p w14:paraId="7AC3CAAA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76.437</w:t>
            </w:r>
          </w:p>
        </w:tc>
        <w:tc>
          <w:tcPr>
            <w:tcW w:w="2022" w:type="dxa"/>
            <w:noWrap/>
            <w:hideMark/>
          </w:tcPr>
          <w:p w14:paraId="4442CEB3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52007514" w14:textId="77777777" w:rsidR="000B00EB" w:rsidRPr="000B00EB" w:rsidRDefault="000B00EB" w:rsidP="000B0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76.437</w:t>
            </w:r>
          </w:p>
        </w:tc>
      </w:tr>
      <w:tr w:rsidR="000B00EB" w:rsidRPr="000B00EB" w14:paraId="09EC63B6" w14:textId="77777777" w:rsidTr="000B00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5" w:type="dxa"/>
            <w:noWrap/>
            <w:hideMark/>
          </w:tcPr>
          <w:p w14:paraId="4FDF174C" w14:textId="77777777" w:rsidR="000B00EB" w:rsidRPr="000B00EB" w:rsidRDefault="000B00EB" w:rsidP="000B00EB">
            <w:pPr>
              <w:rPr>
                <w:lang w:eastAsia="ko-KR"/>
              </w:rPr>
            </w:pPr>
            <w:r w:rsidRPr="000B00EB">
              <w:rPr>
                <w:lang w:eastAsia="ko-KR"/>
              </w:rPr>
              <w:t>-30</w:t>
            </w:r>
          </w:p>
        </w:tc>
        <w:tc>
          <w:tcPr>
            <w:tcW w:w="2027" w:type="dxa"/>
            <w:noWrap/>
            <w:hideMark/>
          </w:tcPr>
          <w:p w14:paraId="3C8D94B4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85.192</w:t>
            </w:r>
          </w:p>
        </w:tc>
        <w:tc>
          <w:tcPr>
            <w:tcW w:w="2022" w:type="dxa"/>
            <w:noWrap/>
            <w:hideMark/>
          </w:tcPr>
          <w:p w14:paraId="1E8E8BEB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0</w:t>
            </w:r>
          </w:p>
        </w:tc>
        <w:tc>
          <w:tcPr>
            <w:tcW w:w="2304" w:type="dxa"/>
            <w:noWrap/>
            <w:hideMark/>
          </w:tcPr>
          <w:p w14:paraId="5D9A77A2" w14:textId="77777777" w:rsidR="000B00EB" w:rsidRPr="000B00EB" w:rsidRDefault="000B00EB" w:rsidP="000B00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0B00EB">
              <w:rPr>
                <w:lang w:eastAsia="ko-KR"/>
              </w:rPr>
              <w:t>85.192</w:t>
            </w:r>
          </w:p>
        </w:tc>
      </w:tr>
    </w:tbl>
    <w:p w14:paraId="3C4E1389" w14:textId="77777777" w:rsidR="00614642" w:rsidRDefault="00614642" w:rsidP="00614642">
      <w:pPr>
        <w:rPr>
          <w:lang w:val="en-US" w:eastAsia="ko-KR"/>
        </w:rPr>
      </w:pPr>
    </w:p>
    <w:p w14:paraId="60931C7E" w14:textId="05368646" w:rsidR="00614642" w:rsidRDefault="00614642" w:rsidP="00614642">
      <w:pPr>
        <w:pStyle w:val="Heading2"/>
        <w:rPr>
          <w:lang w:val="en-US" w:eastAsia="ko-KR"/>
        </w:rPr>
      </w:pPr>
      <w:r>
        <w:rPr>
          <w:lang w:val="en-US" w:eastAsia="ko-KR"/>
        </w:rPr>
        <w:lastRenderedPageBreak/>
        <w:t>2.</w:t>
      </w:r>
      <w:r w:rsidR="00C011FE">
        <w:rPr>
          <w:lang w:val="en-US" w:eastAsia="ko-KR"/>
        </w:rPr>
        <w:t>3</w:t>
      </w:r>
      <w:r>
        <w:rPr>
          <w:lang w:val="en-US" w:eastAsia="ko-KR"/>
        </w:rPr>
        <w:tab/>
        <w:t>E-AGCH</w:t>
      </w:r>
      <w:r w:rsidR="00487C6D">
        <w:rPr>
          <w:lang w:val="en-US" w:eastAsia="ko-KR"/>
        </w:rPr>
        <w:t xml:space="preserve"> for UE under t</w:t>
      </w:r>
      <w:r>
        <w:rPr>
          <w:lang w:val="en-US" w:eastAsia="ko-KR"/>
        </w:rPr>
        <w:t>est</w:t>
      </w:r>
    </w:p>
    <w:p w14:paraId="0B4196B2" w14:textId="6CB2E29A" w:rsidR="004004A3" w:rsidRDefault="00B339AF" w:rsidP="00614642">
      <w:pPr>
        <w:rPr>
          <w:lang w:val="en-US" w:eastAsia="ko-KR"/>
        </w:rPr>
      </w:pPr>
      <w:r>
        <w:rPr>
          <w:lang w:val="en-US" w:eastAsia="ko-KR"/>
        </w:rPr>
        <w:t>Test Scenario: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519"/>
        <w:gridCol w:w="2337"/>
        <w:gridCol w:w="2337"/>
      </w:tblGrid>
      <w:tr w:rsidR="00B339AF" w:rsidRPr="00CD30D1" w14:paraId="0ECD7C71" w14:textId="77777777" w:rsidTr="00E27DC9">
        <w:tc>
          <w:tcPr>
            <w:tcW w:w="2155" w:type="dxa"/>
          </w:tcPr>
          <w:p w14:paraId="5D8DC217" w14:textId="77777777" w:rsidR="00B339AF" w:rsidRPr="00CD30D1" w:rsidRDefault="00B339AF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Node B transmits</w:t>
            </w:r>
          </w:p>
        </w:tc>
        <w:tc>
          <w:tcPr>
            <w:tcW w:w="2519" w:type="dxa"/>
          </w:tcPr>
          <w:p w14:paraId="225BD2B6" w14:textId="77777777" w:rsidR="00B339AF" w:rsidRPr="00CD30D1" w:rsidRDefault="00B339AF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E-AGCH presence check</w:t>
            </w:r>
          </w:p>
        </w:tc>
        <w:tc>
          <w:tcPr>
            <w:tcW w:w="2337" w:type="dxa"/>
          </w:tcPr>
          <w:p w14:paraId="37AF483D" w14:textId="77777777" w:rsidR="00B339AF" w:rsidRPr="00CD30D1" w:rsidRDefault="00B339AF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E-AGCH CRC check</w:t>
            </w:r>
          </w:p>
        </w:tc>
        <w:tc>
          <w:tcPr>
            <w:tcW w:w="2337" w:type="dxa"/>
          </w:tcPr>
          <w:p w14:paraId="5A7327DF" w14:textId="77777777" w:rsidR="00B339AF" w:rsidRPr="00CD30D1" w:rsidRDefault="00B339AF" w:rsidP="00E27DC9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Performance Metric</w:t>
            </w:r>
          </w:p>
        </w:tc>
      </w:tr>
      <w:tr w:rsidR="00B339AF" w14:paraId="25F07EB0" w14:textId="77777777" w:rsidTr="00E27DC9">
        <w:tc>
          <w:tcPr>
            <w:tcW w:w="2155" w:type="dxa"/>
          </w:tcPr>
          <w:p w14:paraId="7C2BBA23" w14:textId="77777777" w:rsidR="00B339AF" w:rsidRPr="0071597C" w:rsidRDefault="00B339AF" w:rsidP="00E27DC9">
            <w:pPr>
              <w:rPr>
                <w:b/>
                <w:lang w:val="en-US" w:eastAsia="zh-CN"/>
              </w:rPr>
            </w:pPr>
            <w:r w:rsidRPr="0071597C">
              <w:rPr>
                <w:b/>
                <w:lang w:val="en-US" w:eastAsia="zh-CN"/>
              </w:rPr>
              <w:t>No E-AGCH</w:t>
            </w:r>
          </w:p>
        </w:tc>
        <w:tc>
          <w:tcPr>
            <w:tcW w:w="2519" w:type="dxa"/>
          </w:tcPr>
          <w:p w14:paraId="3490CEAC" w14:textId="77777777" w:rsidR="00B339AF" w:rsidRPr="00CD30D1" w:rsidRDefault="00B339AF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False alarm ‘FA_PC’ (Detects the presence)</w:t>
            </w:r>
          </w:p>
        </w:tc>
        <w:tc>
          <w:tcPr>
            <w:tcW w:w="2337" w:type="dxa"/>
          </w:tcPr>
          <w:p w14:paraId="32555D00" w14:textId="77777777" w:rsidR="00B339AF" w:rsidRPr="00CD30D1" w:rsidRDefault="00B339AF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-</w:t>
            </w:r>
          </w:p>
        </w:tc>
        <w:tc>
          <w:tcPr>
            <w:tcW w:w="2337" w:type="dxa"/>
          </w:tcPr>
          <w:p w14:paraId="0FDD8B8A" w14:textId="77777777" w:rsidR="00B339AF" w:rsidRPr="00CD30D1" w:rsidRDefault="00B339AF" w:rsidP="00E27DC9">
            <w:pPr>
              <w:pStyle w:val="NormalWeb"/>
              <w:overflowPunct w:val="0"/>
              <w:spacing w:before="0" w:beforeAutospacing="0" w:after="180" w:afterAutospacing="0"/>
              <w:jc w:val="center"/>
              <w:textAlignment w:val="baseline"/>
              <w:rPr>
                <w:rFonts w:eastAsia="Malgun Gothic"/>
                <w:sz w:val="20"/>
                <w:szCs w:val="20"/>
                <w:lang w:eastAsia="zh-CN"/>
              </w:rPr>
            </w:pPr>
            <w:r w:rsidRPr="00CD30D1">
              <w:rPr>
                <w:rFonts w:eastAsia="Malgun Gothic"/>
                <w:sz w:val="20"/>
                <w:szCs w:val="20"/>
                <w:lang w:eastAsia="zh-CN"/>
              </w:rPr>
              <w:t>FA_PC</w:t>
            </w:r>
          </w:p>
          <w:p w14:paraId="413EEBFF" w14:textId="77777777" w:rsidR="00B339AF" w:rsidRPr="00CD30D1" w:rsidRDefault="00B339AF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Presence check passes</w:t>
            </w:r>
          </w:p>
        </w:tc>
      </w:tr>
      <w:tr w:rsidR="00B339AF" w14:paraId="76B76A83" w14:textId="77777777" w:rsidTr="00E27DC9">
        <w:tc>
          <w:tcPr>
            <w:tcW w:w="2155" w:type="dxa"/>
          </w:tcPr>
          <w:p w14:paraId="1638F2BE" w14:textId="77777777" w:rsidR="00B339AF" w:rsidRPr="0071597C" w:rsidRDefault="00B339AF" w:rsidP="00E27DC9">
            <w:pPr>
              <w:rPr>
                <w:b/>
                <w:lang w:val="en-US" w:eastAsia="zh-CN"/>
              </w:rPr>
            </w:pPr>
            <w:r w:rsidRPr="0071597C">
              <w:rPr>
                <w:b/>
                <w:lang w:val="en-US" w:eastAsia="zh-CN"/>
              </w:rPr>
              <w:t>E-AGCH for other UEs</w:t>
            </w:r>
          </w:p>
        </w:tc>
        <w:tc>
          <w:tcPr>
            <w:tcW w:w="2519" w:type="dxa"/>
          </w:tcPr>
          <w:p w14:paraId="21C51D78" w14:textId="77777777" w:rsidR="00B339AF" w:rsidRPr="00CD30D1" w:rsidRDefault="00B339AF" w:rsidP="00E27DC9">
            <w:pPr>
              <w:jc w:val="center"/>
              <w:rPr>
                <w:lang w:val="en-US" w:eastAsia="zh-CN"/>
              </w:rPr>
            </w:pPr>
            <w:proofErr w:type="spellStart"/>
            <w:r w:rsidRPr="00CD30D1">
              <w:rPr>
                <w:lang w:val="en-US" w:eastAsia="zh-CN"/>
              </w:rPr>
              <w:t>Mis</w:t>
            </w:r>
            <w:proofErr w:type="spellEnd"/>
            <w:r w:rsidRPr="00CD30D1">
              <w:rPr>
                <w:lang w:val="en-US" w:eastAsia="zh-CN"/>
              </w:rPr>
              <w:t>-detection ‘MD_PC’ (Miss the presence)</w:t>
            </w:r>
          </w:p>
        </w:tc>
        <w:tc>
          <w:tcPr>
            <w:tcW w:w="2337" w:type="dxa"/>
          </w:tcPr>
          <w:p w14:paraId="22085226" w14:textId="77777777" w:rsidR="00B339AF" w:rsidRPr="00CD30D1" w:rsidRDefault="00B339AF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CRC Pass ‘CS’</w:t>
            </w:r>
          </w:p>
        </w:tc>
        <w:tc>
          <w:tcPr>
            <w:tcW w:w="2337" w:type="dxa"/>
          </w:tcPr>
          <w:p w14:paraId="34442F35" w14:textId="77777777" w:rsidR="00B339AF" w:rsidRPr="00CD30D1" w:rsidRDefault="00B339AF" w:rsidP="00E27DC9">
            <w:pPr>
              <w:pStyle w:val="NormalWeb"/>
              <w:overflowPunct w:val="0"/>
              <w:spacing w:before="0" w:beforeAutospacing="0" w:after="180" w:afterAutospacing="0"/>
              <w:jc w:val="center"/>
              <w:textAlignment w:val="baseline"/>
              <w:rPr>
                <w:rFonts w:eastAsia="Malgun Gothic"/>
                <w:sz w:val="20"/>
                <w:szCs w:val="20"/>
                <w:lang w:eastAsia="zh-CN"/>
              </w:rPr>
            </w:pPr>
            <w:r w:rsidRPr="00CD30D1">
              <w:rPr>
                <w:rFonts w:eastAsia="Malgun Gothic"/>
                <w:sz w:val="20"/>
                <w:szCs w:val="20"/>
                <w:lang w:eastAsia="zh-CN"/>
              </w:rPr>
              <w:t>(MD_PC) + (1-MD_PC)*CS</w:t>
            </w:r>
          </w:p>
          <w:p w14:paraId="36D3CEF5" w14:textId="77777777" w:rsidR="00B339AF" w:rsidRPr="00CD30D1" w:rsidRDefault="00B339AF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(NOTE1)</w:t>
            </w:r>
          </w:p>
        </w:tc>
      </w:tr>
      <w:tr w:rsidR="00B339AF" w14:paraId="00A25F07" w14:textId="77777777" w:rsidTr="00E27DC9">
        <w:tc>
          <w:tcPr>
            <w:tcW w:w="2155" w:type="dxa"/>
          </w:tcPr>
          <w:p w14:paraId="757E17CD" w14:textId="77777777" w:rsidR="00B339AF" w:rsidRPr="0071597C" w:rsidRDefault="00B339AF" w:rsidP="00E27DC9">
            <w:pPr>
              <w:rPr>
                <w:b/>
                <w:lang w:val="en-US" w:eastAsia="zh-CN"/>
              </w:rPr>
            </w:pPr>
            <w:r w:rsidRPr="0071597C">
              <w:rPr>
                <w:b/>
                <w:lang w:val="en-US" w:eastAsia="zh-CN"/>
              </w:rPr>
              <w:t>E-AGCH for UE under test</w:t>
            </w:r>
          </w:p>
        </w:tc>
        <w:tc>
          <w:tcPr>
            <w:tcW w:w="2519" w:type="dxa"/>
          </w:tcPr>
          <w:p w14:paraId="01640930" w14:textId="77777777" w:rsidR="00B339AF" w:rsidRPr="00CD30D1" w:rsidRDefault="00B339AF" w:rsidP="00E27DC9">
            <w:pPr>
              <w:jc w:val="center"/>
              <w:rPr>
                <w:lang w:val="en-US" w:eastAsia="zh-CN"/>
              </w:rPr>
            </w:pPr>
            <w:proofErr w:type="spellStart"/>
            <w:r w:rsidRPr="00CD30D1">
              <w:rPr>
                <w:lang w:val="en-US" w:eastAsia="zh-CN"/>
              </w:rPr>
              <w:t>Mis</w:t>
            </w:r>
            <w:proofErr w:type="spellEnd"/>
            <w:r w:rsidRPr="00CD30D1">
              <w:rPr>
                <w:lang w:val="en-US" w:eastAsia="zh-CN"/>
              </w:rPr>
              <w:t>-detection ‘MD_PC’ (Miss the presence)</w:t>
            </w:r>
          </w:p>
        </w:tc>
        <w:tc>
          <w:tcPr>
            <w:tcW w:w="2337" w:type="dxa"/>
          </w:tcPr>
          <w:p w14:paraId="75C137B2" w14:textId="77777777" w:rsidR="00B339AF" w:rsidRPr="00CD30D1" w:rsidRDefault="00B339AF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CRC Fail ‘CF’</w:t>
            </w:r>
          </w:p>
        </w:tc>
        <w:tc>
          <w:tcPr>
            <w:tcW w:w="2337" w:type="dxa"/>
          </w:tcPr>
          <w:p w14:paraId="1082AFE3" w14:textId="77777777" w:rsidR="00B339AF" w:rsidRPr="00CD30D1" w:rsidRDefault="00B339AF" w:rsidP="00E27DC9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(MD_PC) + (1- MD_PC)*CF</w:t>
            </w:r>
          </w:p>
        </w:tc>
      </w:tr>
      <w:tr w:rsidR="00B339AF" w14:paraId="371B2BCC" w14:textId="77777777" w:rsidTr="00E27DC9">
        <w:tc>
          <w:tcPr>
            <w:tcW w:w="9348" w:type="dxa"/>
            <w:gridSpan w:val="4"/>
          </w:tcPr>
          <w:p w14:paraId="70242E90" w14:textId="77777777" w:rsidR="00B339AF" w:rsidRPr="00CD30D1" w:rsidRDefault="00B339AF" w:rsidP="00E27DC9">
            <w:pPr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NOTE1: (1-MD_PC)*CS might be omitted if this is</w:t>
            </w:r>
            <w:r>
              <w:rPr>
                <w:lang w:val="en-US" w:eastAsia="zh-CN"/>
              </w:rPr>
              <w:t xml:space="preserve"> negligible compared with MD_PC</w:t>
            </w:r>
          </w:p>
        </w:tc>
      </w:tr>
    </w:tbl>
    <w:p w14:paraId="375546E6" w14:textId="77777777" w:rsidR="00B339AF" w:rsidRDefault="00B339AF" w:rsidP="00614642">
      <w:pPr>
        <w:rPr>
          <w:lang w:val="en-US" w:eastAsia="ko-KR"/>
        </w:rPr>
      </w:pPr>
    </w:p>
    <w:p w14:paraId="0FFAFA73" w14:textId="77777777" w:rsidR="00E42F34" w:rsidRDefault="00E42F34" w:rsidP="00614642">
      <w:pPr>
        <w:rPr>
          <w:lang w:val="en-US" w:eastAsia="ko-KR"/>
        </w:rPr>
      </w:pPr>
    </w:p>
    <w:p w14:paraId="2245A3B8" w14:textId="50805787" w:rsidR="00614642" w:rsidRPr="00A027EB" w:rsidRDefault="00CC76EF" w:rsidP="00614642">
      <w:pPr>
        <w:rPr>
          <w:b/>
          <w:lang w:val="en-US" w:eastAsia="ko-KR"/>
        </w:rPr>
      </w:pPr>
      <w:r w:rsidRPr="00A027EB">
        <w:rPr>
          <w:b/>
          <w:lang w:val="en-US" w:eastAsia="ko-KR"/>
        </w:rPr>
        <w:t>Results for 1</w:t>
      </w:r>
      <w:r w:rsidR="00EF5883" w:rsidRPr="00A027EB">
        <w:rPr>
          <w:b/>
          <w:lang w:val="en-US" w:eastAsia="ko-KR"/>
        </w:rPr>
        <w:t>.02</w:t>
      </w:r>
      <w:r w:rsidRPr="00A027EB">
        <w:rPr>
          <w:b/>
          <w:lang w:val="en-US" w:eastAsia="ko-KR"/>
        </w:rPr>
        <w:t xml:space="preserve">% FA for AWGN </w:t>
      </w:r>
      <w:r w:rsidR="00EF5883" w:rsidRPr="00A027EB">
        <w:rPr>
          <w:b/>
          <w:lang w:val="en-US" w:eastAsia="ko-KR"/>
        </w:rPr>
        <w:t>are provided below</w:t>
      </w:r>
    </w:p>
    <w:tbl>
      <w:tblPr>
        <w:tblStyle w:val="ListTable3-Accent2"/>
        <w:tblW w:w="0" w:type="auto"/>
        <w:tblLook w:val="04A0" w:firstRow="1" w:lastRow="0" w:firstColumn="1" w:lastColumn="0" w:noHBand="0" w:noVBand="1"/>
      </w:tblPr>
      <w:tblGrid>
        <w:gridCol w:w="1938"/>
        <w:gridCol w:w="1938"/>
        <w:gridCol w:w="1855"/>
        <w:gridCol w:w="1300"/>
      </w:tblGrid>
      <w:tr w:rsidR="00E12F13" w:rsidRPr="00EF5883" w14:paraId="10CCD0DB" w14:textId="77777777" w:rsidTr="005417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38" w:type="dxa"/>
          </w:tcPr>
          <w:p w14:paraId="1B318547" w14:textId="7E3C874F" w:rsidR="00E12F13" w:rsidRPr="00EF5883" w:rsidRDefault="00E12F13" w:rsidP="00EF5883">
            <w:pPr>
              <w:jc w:val="center"/>
              <w:rPr>
                <w:lang w:eastAsia="ko-KR"/>
              </w:rPr>
            </w:pPr>
            <w:bookmarkStart w:id="1" w:name="_GoBack"/>
            <w:bookmarkEnd w:id="1"/>
            <w:r>
              <w:rPr>
                <w:lang w:eastAsia="ko-KR"/>
              </w:rPr>
              <w:t xml:space="preserve">E-AGCH </w:t>
            </w:r>
            <w:proofErr w:type="spellStart"/>
            <w:r>
              <w:rPr>
                <w:lang w:eastAsia="ko-KR"/>
              </w:rPr>
              <w:t>EcIor</w:t>
            </w:r>
            <w:proofErr w:type="spellEnd"/>
          </w:p>
        </w:tc>
        <w:tc>
          <w:tcPr>
            <w:tcW w:w="1938" w:type="dxa"/>
            <w:noWrap/>
            <w:hideMark/>
          </w:tcPr>
          <w:p w14:paraId="3C0B5DBD" w14:textId="1D24788D" w:rsidR="00E12F13" w:rsidRPr="00EF5883" w:rsidRDefault="00E12F13" w:rsidP="00EF58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 w:rsidRPr="00EF5883">
              <w:rPr>
                <w:lang w:eastAsia="ko-KR"/>
              </w:rPr>
              <w:t>Missed Detection %</w:t>
            </w:r>
          </w:p>
        </w:tc>
        <w:tc>
          <w:tcPr>
            <w:tcW w:w="1855" w:type="dxa"/>
            <w:noWrap/>
            <w:hideMark/>
          </w:tcPr>
          <w:p w14:paraId="029F10C0" w14:textId="77777777" w:rsidR="00E12F13" w:rsidRPr="00EF5883" w:rsidRDefault="00E12F13" w:rsidP="00EF58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Detect &amp; CRC Fail</w:t>
            </w:r>
          </w:p>
        </w:tc>
        <w:tc>
          <w:tcPr>
            <w:tcW w:w="1300" w:type="dxa"/>
            <w:noWrap/>
            <w:hideMark/>
          </w:tcPr>
          <w:p w14:paraId="2B52567D" w14:textId="77777777" w:rsidR="00E12F13" w:rsidRPr="00EF5883" w:rsidRDefault="00E12F13" w:rsidP="00EF588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proofErr w:type="spellStart"/>
            <w:r w:rsidRPr="00EF5883">
              <w:rPr>
                <w:lang w:eastAsia="ko-KR"/>
              </w:rPr>
              <w:t>Perf</w:t>
            </w:r>
            <w:proofErr w:type="spellEnd"/>
            <w:r w:rsidRPr="00EF5883">
              <w:rPr>
                <w:lang w:eastAsia="ko-KR"/>
              </w:rPr>
              <w:t xml:space="preserve"> Metric</w:t>
            </w:r>
          </w:p>
        </w:tc>
      </w:tr>
      <w:tr w:rsidR="00E12F13" w:rsidRPr="00EF5883" w14:paraId="11B87089" w14:textId="77777777" w:rsidTr="00933F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0FA7B88F" w14:textId="731FECFD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-17</w:t>
            </w:r>
          </w:p>
        </w:tc>
        <w:tc>
          <w:tcPr>
            <w:tcW w:w="1938" w:type="dxa"/>
            <w:noWrap/>
            <w:hideMark/>
          </w:tcPr>
          <w:p w14:paraId="1C752B11" w14:textId="55D2B647" w:rsidR="00E12F13" w:rsidRPr="00933F9C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0</w:t>
            </w:r>
          </w:p>
        </w:tc>
        <w:tc>
          <w:tcPr>
            <w:tcW w:w="1855" w:type="dxa"/>
            <w:noWrap/>
            <w:hideMark/>
          </w:tcPr>
          <w:p w14:paraId="21DE51CC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68F4C863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0</w:t>
            </w:r>
          </w:p>
        </w:tc>
      </w:tr>
      <w:tr w:rsidR="00E12F13" w:rsidRPr="00EF5883" w14:paraId="639D2FE1" w14:textId="77777777" w:rsidTr="00933F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6C5E02DD" w14:textId="2AD39987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-18</w:t>
            </w:r>
          </w:p>
        </w:tc>
        <w:tc>
          <w:tcPr>
            <w:tcW w:w="1938" w:type="dxa"/>
            <w:noWrap/>
            <w:hideMark/>
          </w:tcPr>
          <w:p w14:paraId="6BC1E0D4" w14:textId="305FF59B" w:rsidR="00E12F13" w:rsidRPr="00933F9C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0</w:t>
            </w:r>
          </w:p>
        </w:tc>
        <w:tc>
          <w:tcPr>
            <w:tcW w:w="1855" w:type="dxa"/>
            <w:noWrap/>
            <w:hideMark/>
          </w:tcPr>
          <w:p w14:paraId="7A89459C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7F405F83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0</w:t>
            </w:r>
          </w:p>
        </w:tc>
      </w:tr>
      <w:tr w:rsidR="00E12F13" w:rsidRPr="00EF5883" w14:paraId="6B959E75" w14:textId="77777777" w:rsidTr="00933F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4B8D488A" w14:textId="12B58E03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-19</w:t>
            </w:r>
          </w:p>
        </w:tc>
        <w:tc>
          <w:tcPr>
            <w:tcW w:w="1938" w:type="dxa"/>
            <w:noWrap/>
            <w:hideMark/>
          </w:tcPr>
          <w:p w14:paraId="2042BE5B" w14:textId="6DA0C408" w:rsidR="00E12F13" w:rsidRPr="00933F9C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0</w:t>
            </w:r>
          </w:p>
        </w:tc>
        <w:tc>
          <w:tcPr>
            <w:tcW w:w="1855" w:type="dxa"/>
            <w:noWrap/>
            <w:hideMark/>
          </w:tcPr>
          <w:p w14:paraId="3AB35377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0.005</w:t>
            </w:r>
          </w:p>
        </w:tc>
        <w:tc>
          <w:tcPr>
            <w:tcW w:w="1300" w:type="dxa"/>
            <w:noWrap/>
            <w:hideMark/>
          </w:tcPr>
          <w:p w14:paraId="0C95D83F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0.005</w:t>
            </w:r>
          </w:p>
        </w:tc>
      </w:tr>
      <w:tr w:rsidR="00E12F13" w:rsidRPr="00EF5883" w14:paraId="2BAFF4F7" w14:textId="77777777" w:rsidTr="00933F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46A84A57" w14:textId="5A15C4E2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-20</w:t>
            </w:r>
          </w:p>
        </w:tc>
        <w:tc>
          <w:tcPr>
            <w:tcW w:w="1938" w:type="dxa"/>
            <w:noWrap/>
            <w:hideMark/>
          </w:tcPr>
          <w:p w14:paraId="65ECE9D5" w14:textId="0624A3B0" w:rsidR="00E12F13" w:rsidRPr="00933F9C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0</w:t>
            </w:r>
          </w:p>
        </w:tc>
        <w:tc>
          <w:tcPr>
            <w:tcW w:w="1855" w:type="dxa"/>
            <w:noWrap/>
            <w:hideMark/>
          </w:tcPr>
          <w:p w14:paraId="6B4776D5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0.02</w:t>
            </w:r>
          </w:p>
        </w:tc>
        <w:tc>
          <w:tcPr>
            <w:tcW w:w="1300" w:type="dxa"/>
            <w:noWrap/>
            <w:hideMark/>
          </w:tcPr>
          <w:p w14:paraId="2FA6C3BD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0.02</w:t>
            </w:r>
          </w:p>
        </w:tc>
      </w:tr>
      <w:tr w:rsidR="00E12F13" w:rsidRPr="00EF5883" w14:paraId="15627EA8" w14:textId="77777777" w:rsidTr="00933F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37B6D236" w14:textId="102EE9FF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-21</w:t>
            </w:r>
          </w:p>
        </w:tc>
        <w:tc>
          <w:tcPr>
            <w:tcW w:w="1938" w:type="dxa"/>
            <w:noWrap/>
            <w:hideMark/>
          </w:tcPr>
          <w:p w14:paraId="18557044" w14:textId="4138B64F" w:rsidR="00E12F13" w:rsidRPr="00933F9C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0.001</w:t>
            </w:r>
          </w:p>
        </w:tc>
        <w:tc>
          <w:tcPr>
            <w:tcW w:w="1855" w:type="dxa"/>
            <w:noWrap/>
            <w:hideMark/>
          </w:tcPr>
          <w:p w14:paraId="160485C4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0.188</w:t>
            </w:r>
          </w:p>
        </w:tc>
        <w:tc>
          <w:tcPr>
            <w:tcW w:w="1300" w:type="dxa"/>
            <w:noWrap/>
            <w:hideMark/>
          </w:tcPr>
          <w:p w14:paraId="468C749D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0.188</w:t>
            </w:r>
          </w:p>
        </w:tc>
      </w:tr>
      <w:tr w:rsidR="00E12F13" w:rsidRPr="00EF5883" w14:paraId="16CA9AEE" w14:textId="77777777" w:rsidTr="00933F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7148DDDD" w14:textId="72D39195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-22</w:t>
            </w:r>
          </w:p>
        </w:tc>
        <w:tc>
          <w:tcPr>
            <w:tcW w:w="1938" w:type="dxa"/>
            <w:noWrap/>
            <w:hideMark/>
          </w:tcPr>
          <w:p w14:paraId="7EA1C1C7" w14:textId="7BAB2F77" w:rsidR="00E12F13" w:rsidRPr="00933F9C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0.045</w:t>
            </w:r>
          </w:p>
        </w:tc>
        <w:tc>
          <w:tcPr>
            <w:tcW w:w="1855" w:type="dxa"/>
            <w:noWrap/>
            <w:hideMark/>
          </w:tcPr>
          <w:p w14:paraId="2BCAD34C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1.047</w:t>
            </w:r>
          </w:p>
        </w:tc>
        <w:tc>
          <w:tcPr>
            <w:tcW w:w="1300" w:type="dxa"/>
            <w:noWrap/>
            <w:hideMark/>
          </w:tcPr>
          <w:p w14:paraId="1F18D5B1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1.092</w:t>
            </w:r>
          </w:p>
        </w:tc>
      </w:tr>
      <w:tr w:rsidR="00E12F13" w:rsidRPr="00EF5883" w14:paraId="79EC5316" w14:textId="77777777" w:rsidTr="00933F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74BB6C42" w14:textId="3984F8F1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-23</w:t>
            </w:r>
          </w:p>
        </w:tc>
        <w:tc>
          <w:tcPr>
            <w:tcW w:w="1938" w:type="dxa"/>
            <w:noWrap/>
            <w:hideMark/>
          </w:tcPr>
          <w:p w14:paraId="75A655B4" w14:textId="13746E62" w:rsidR="00E12F13" w:rsidRPr="00933F9C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0.383</w:t>
            </w:r>
          </w:p>
        </w:tc>
        <w:tc>
          <w:tcPr>
            <w:tcW w:w="1855" w:type="dxa"/>
            <w:noWrap/>
            <w:hideMark/>
          </w:tcPr>
          <w:p w14:paraId="7DAB59F7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4.134</w:t>
            </w:r>
          </w:p>
        </w:tc>
        <w:tc>
          <w:tcPr>
            <w:tcW w:w="1300" w:type="dxa"/>
            <w:noWrap/>
            <w:hideMark/>
          </w:tcPr>
          <w:p w14:paraId="31A74AC6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4.516</w:t>
            </w:r>
          </w:p>
        </w:tc>
      </w:tr>
      <w:tr w:rsidR="00E12F13" w:rsidRPr="00EF5883" w14:paraId="4CF47A5F" w14:textId="77777777" w:rsidTr="00933F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6E0725BC" w14:textId="3D4EFA1C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-24</w:t>
            </w:r>
          </w:p>
        </w:tc>
        <w:tc>
          <w:tcPr>
            <w:tcW w:w="1938" w:type="dxa"/>
            <w:noWrap/>
            <w:hideMark/>
          </w:tcPr>
          <w:p w14:paraId="7A3C65EE" w14:textId="553504D4" w:rsidR="00E12F13" w:rsidRPr="00933F9C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2.513</w:t>
            </w:r>
          </w:p>
        </w:tc>
        <w:tc>
          <w:tcPr>
            <w:tcW w:w="1855" w:type="dxa"/>
            <w:noWrap/>
            <w:hideMark/>
          </w:tcPr>
          <w:p w14:paraId="1DFB724E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11.123</w:t>
            </w:r>
          </w:p>
        </w:tc>
        <w:tc>
          <w:tcPr>
            <w:tcW w:w="1300" w:type="dxa"/>
            <w:noWrap/>
            <w:hideMark/>
          </w:tcPr>
          <w:p w14:paraId="525CCB6A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13.635</w:t>
            </w:r>
          </w:p>
        </w:tc>
      </w:tr>
      <w:tr w:rsidR="00E12F13" w:rsidRPr="00EF5883" w14:paraId="6896FC7C" w14:textId="77777777" w:rsidTr="00933F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5803466B" w14:textId="19DDE5BB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-25</w:t>
            </w:r>
          </w:p>
        </w:tc>
        <w:tc>
          <w:tcPr>
            <w:tcW w:w="1938" w:type="dxa"/>
            <w:noWrap/>
            <w:hideMark/>
          </w:tcPr>
          <w:p w14:paraId="5A0778AF" w14:textId="233F8CA4" w:rsidR="00E12F13" w:rsidRPr="00933F9C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9.88</w:t>
            </w:r>
          </w:p>
        </w:tc>
        <w:tc>
          <w:tcPr>
            <w:tcW w:w="1855" w:type="dxa"/>
            <w:noWrap/>
            <w:hideMark/>
          </w:tcPr>
          <w:p w14:paraId="02CC19B5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20.876</w:t>
            </w:r>
          </w:p>
        </w:tc>
        <w:tc>
          <w:tcPr>
            <w:tcW w:w="1300" w:type="dxa"/>
            <w:noWrap/>
            <w:hideMark/>
          </w:tcPr>
          <w:p w14:paraId="6B02E1A2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30.756</w:t>
            </w:r>
          </w:p>
        </w:tc>
      </w:tr>
      <w:tr w:rsidR="00E12F13" w:rsidRPr="00EF5883" w14:paraId="50D3B611" w14:textId="77777777" w:rsidTr="00933F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0071A543" w14:textId="70C2FD70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-26</w:t>
            </w:r>
          </w:p>
        </w:tc>
        <w:tc>
          <w:tcPr>
            <w:tcW w:w="1938" w:type="dxa"/>
            <w:noWrap/>
            <w:hideMark/>
          </w:tcPr>
          <w:p w14:paraId="036122E7" w14:textId="10B164B8" w:rsidR="00E12F13" w:rsidRPr="00933F9C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25.043</w:t>
            </w:r>
          </w:p>
        </w:tc>
        <w:tc>
          <w:tcPr>
            <w:tcW w:w="1855" w:type="dxa"/>
            <w:noWrap/>
            <w:hideMark/>
          </w:tcPr>
          <w:p w14:paraId="3B7101B8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28.247</w:t>
            </w:r>
          </w:p>
        </w:tc>
        <w:tc>
          <w:tcPr>
            <w:tcW w:w="1300" w:type="dxa"/>
            <w:noWrap/>
            <w:hideMark/>
          </w:tcPr>
          <w:p w14:paraId="795BC64F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53.289</w:t>
            </w:r>
          </w:p>
        </w:tc>
      </w:tr>
      <w:tr w:rsidR="00E12F13" w:rsidRPr="00EF5883" w14:paraId="398DFAC1" w14:textId="77777777" w:rsidTr="00933F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2F4BA54C" w14:textId="0381AEF9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-27</w:t>
            </w:r>
          </w:p>
        </w:tc>
        <w:tc>
          <w:tcPr>
            <w:tcW w:w="1938" w:type="dxa"/>
            <w:noWrap/>
            <w:hideMark/>
          </w:tcPr>
          <w:p w14:paraId="64FC7D45" w14:textId="22DDBA95" w:rsidR="00E12F13" w:rsidRPr="00933F9C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44.73</w:t>
            </w:r>
          </w:p>
        </w:tc>
        <w:tc>
          <w:tcPr>
            <w:tcW w:w="1855" w:type="dxa"/>
            <w:noWrap/>
            <w:hideMark/>
          </w:tcPr>
          <w:p w14:paraId="5BC9EDDA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28.884</w:t>
            </w:r>
          </w:p>
        </w:tc>
        <w:tc>
          <w:tcPr>
            <w:tcW w:w="1300" w:type="dxa"/>
            <w:noWrap/>
            <w:hideMark/>
          </w:tcPr>
          <w:p w14:paraId="6CB6BD6D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73.614</w:t>
            </w:r>
          </w:p>
        </w:tc>
      </w:tr>
      <w:tr w:rsidR="00E12F13" w:rsidRPr="00EF5883" w14:paraId="6A541F35" w14:textId="77777777" w:rsidTr="00933F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1EDE59AB" w14:textId="21222E8C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-28</w:t>
            </w:r>
          </w:p>
        </w:tc>
        <w:tc>
          <w:tcPr>
            <w:tcW w:w="1938" w:type="dxa"/>
            <w:noWrap/>
            <w:hideMark/>
          </w:tcPr>
          <w:p w14:paraId="16D99735" w14:textId="04111850" w:rsidR="00E12F13" w:rsidRPr="00933F9C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62.807</w:t>
            </w:r>
          </w:p>
        </w:tc>
        <w:tc>
          <w:tcPr>
            <w:tcW w:w="1855" w:type="dxa"/>
            <w:noWrap/>
            <w:hideMark/>
          </w:tcPr>
          <w:p w14:paraId="4027DC8C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24.75</w:t>
            </w:r>
          </w:p>
        </w:tc>
        <w:tc>
          <w:tcPr>
            <w:tcW w:w="1300" w:type="dxa"/>
            <w:noWrap/>
            <w:hideMark/>
          </w:tcPr>
          <w:p w14:paraId="5444B156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87.558</w:t>
            </w:r>
          </w:p>
        </w:tc>
      </w:tr>
      <w:tr w:rsidR="00E12F13" w:rsidRPr="00EF5883" w14:paraId="747C6A22" w14:textId="77777777" w:rsidTr="00933F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74FF67ED" w14:textId="37606B28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-29</w:t>
            </w:r>
          </w:p>
        </w:tc>
        <w:tc>
          <w:tcPr>
            <w:tcW w:w="1938" w:type="dxa"/>
            <w:noWrap/>
            <w:hideMark/>
          </w:tcPr>
          <w:p w14:paraId="383E34D5" w14:textId="5322B17A" w:rsidR="00E12F13" w:rsidRPr="00933F9C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76.203</w:t>
            </w:r>
          </w:p>
        </w:tc>
        <w:tc>
          <w:tcPr>
            <w:tcW w:w="1855" w:type="dxa"/>
            <w:noWrap/>
            <w:hideMark/>
          </w:tcPr>
          <w:p w14:paraId="7F112F30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18.617</w:t>
            </w:r>
          </w:p>
        </w:tc>
        <w:tc>
          <w:tcPr>
            <w:tcW w:w="1300" w:type="dxa"/>
            <w:noWrap/>
            <w:hideMark/>
          </w:tcPr>
          <w:p w14:paraId="514C3AE6" w14:textId="77777777" w:rsidR="00E12F13" w:rsidRPr="00EF5883" w:rsidRDefault="00E12F13" w:rsidP="00EF58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94.82</w:t>
            </w:r>
          </w:p>
        </w:tc>
      </w:tr>
      <w:tr w:rsidR="00E12F13" w:rsidRPr="00EF5883" w14:paraId="351BAB17" w14:textId="77777777" w:rsidTr="00933F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8" w:type="dxa"/>
            <w:vAlign w:val="center"/>
          </w:tcPr>
          <w:p w14:paraId="72819E8C" w14:textId="08FB9D26" w:rsidR="00E12F13" w:rsidRPr="00EF5883" w:rsidRDefault="00E12F13" w:rsidP="00933F9C">
            <w:pPr>
              <w:jc w:val="center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-30</w:t>
            </w:r>
          </w:p>
        </w:tc>
        <w:tc>
          <w:tcPr>
            <w:tcW w:w="1938" w:type="dxa"/>
            <w:noWrap/>
            <w:hideMark/>
          </w:tcPr>
          <w:p w14:paraId="64009FB9" w14:textId="0542E616" w:rsidR="00E12F13" w:rsidRPr="00933F9C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933F9C">
              <w:rPr>
                <w:lang w:eastAsia="ko-KR"/>
              </w:rPr>
              <w:t>85.087</w:t>
            </w:r>
          </w:p>
        </w:tc>
        <w:tc>
          <w:tcPr>
            <w:tcW w:w="1855" w:type="dxa"/>
            <w:noWrap/>
            <w:hideMark/>
          </w:tcPr>
          <w:p w14:paraId="1B5546D3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12.992</w:t>
            </w:r>
          </w:p>
        </w:tc>
        <w:tc>
          <w:tcPr>
            <w:tcW w:w="1300" w:type="dxa"/>
            <w:noWrap/>
            <w:hideMark/>
          </w:tcPr>
          <w:p w14:paraId="318ACE5E" w14:textId="77777777" w:rsidR="00E12F13" w:rsidRPr="00EF5883" w:rsidRDefault="00E12F13" w:rsidP="00EF58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 w:rsidRPr="00EF5883">
              <w:rPr>
                <w:lang w:eastAsia="ko-KR"/>
              </w:rPr>
              <w:t>98.079</w:t>
            </w:r>
          </w:p>
        </w:tc>
      </w:tr>
    </w:tbl>
    <w:p w14:paraId="1A48D47E" w14:textId="77777777" w:rsidR="00EF5883" w:rsidRDefault="00EF5883" w:rsidP="00614642">
      <w:pPr>
        <w:rPr>
          <w:lang w:val="en-US" w:eastAsia="ko-KR"/>
        </w:rPr>
      </w:pPr>
    </w:p>
    <w:p w14:paraId="696E6880" w14:textId="77777777" w:rsidR="00275656" w:rsidRPr="00614642" w:rsidRDefault="00275656" w:rsidP="00614642">
      <w:pPr>
        <w:rPr>
          <w:lang w:val="en-US" w:eastAsia="ko-KR"/>
        </w:rPr>
      </w:pPr>
    </w:p>
    <w:p w14:paraId="3CD1C58D" w14:textId="77777777" w:rsidR="00DF7315" w:rsidRPr="008310F5" w:rsidRDefault="001969D2" w:rsidP="0038074D">
      <w:pPr>
        <w:pStyle w:val="Heading1"/>
        <w:rPr>
          <w:lang w:eastAsia="ko-KR"/>
        </w:rPr>
      </w:pPr>
      <w:r>
        <w:rPr>
          <w:lang w:val="en-US"/>
        </w:rPr>
        <w:t>3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Conclusion</w:t>
      </w:r>
    </w:p>
    <w:p w14:paraId="3CD1C58E" w14:textId="5B5264E6" w:rsidR="00EC1FAE" w:rsidRDefault="00364820" w:rsidP="00660551">
      <w:pPr>
        <w:rPr>
          <w:lang w:eastAsia="zh-CN"/>
        </w:rPr>
      </w:pPr>
      <w:r>
        <w:rPr>
          <w:rFonts w:hint="eastAsia"/>
          <w:lang w:eastAsia="ko-KR"/>
        </w:rPr>
        <w:t xml:space="preserve">This contribution </w:t>
      </w:r>
      <w:r>
        <w:rPr>
          <w:lang w:eastAsia="ko-KR"/>
        </w:rPr>
        <w:t xml:space="preserve">has </w:t>
      </w:r>
      <w:r w:rsidR="00190A5A">
        <w:rPr>
          <w:lang w:eastAsia="zh-CN"/>
        </w:rPr>
        <w:t>presented</w:t>
      </w:r>
      <w:r w:rsidR="00890C5F">
        <w:rPr>
          <w:lang w:eastAsia="zh-CN"/>
        </w:rPr>
        <w:t xml:space="preserve"> E-AGCH </w:t>
      </w:r>
      <w:r w:rsidR="00190A5A">
        <w:rPr>
          <w:lang w:eastAsia="zh-CN"/>
        </w:rPr>
        <w:t>performance results</w:t>
      </w:r>
      <w:r w:rsidR="00A562F7">
        <w:rPr>
          <w:lang w:eastAsia="zh-CN"/>
        </w:rPr>
        <w:t xml:space="preserve"> </w:t>
      </w:r>
      <w:r w:rsidR="005907F4">
        <w:rPr>
          <w:lang w:eastAsia="zh-CN"/>
        </w:rPr>
        <w:t>for the AWGN</w:t>
      </w:r>
      <w:r w:rsidR="00240AC8">
        <w:rPr>
          <w:lang w:eastAsia="zh-CN"/>
        </w:rPr>
        <w:t xml:space="preserve"> channel </w:t>
      </w:r>
      <w:proofErr w:type="spellStart"/>
      <w:r w:rsidR="00240AC8">
        <w:rPr>
          <w:lang w:eastAsia="zh-CN"/>
        </w:rPr>
        <w:t>coditions</w:t>
      </w:r>
      <w:proofErr w:type="spellEnd"/>
      <w:r w:rsidR="00B4550D">
        <w:rPr>
          <w:lang w:eastAsia="zh-CN"/>
        </w:rPr>
        <w:t>.</w:t>
      </w:r>
    </w:p>
    <w:p w14:paraId="2CDA0F86" w14:textId="77777777" w:rsidR="00751F41" w:rsidRDefault="00751F41" w:rsidP="00660551">
      <w:pPr>
        <w:rPr>
          <w:lang w:eastAsia="zh-CN"/>
        </w:rPr>
      </w:pPr>
    </w:p>
    <w:p w14:paraId="3CD1C592" w14:textId="40A64F91" w:rsidR="00DF7315" w:rsidRPr="008310F5" w:rsidRDefault="001969D2" w:rsidP="007E6571">
      <w:pPr>
        <w:pStyle w:val="Heading1"/>
        <w:rPr>
          <w:lang w:eastAsia="ko-KR"/>
        </w:rPr>
      </w:pPr>
      <w:r>
        <w:rPr>
          <w:lang w:val="en-US"/>
        </w:rPr>
        <w:lastRenderedPageBreak/>
        <w:t>4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Reference</w:t>
      </w:r>
    </w:p>
    <w:p w14:paraId="3CD1C593" w14:textId="221618A7" w:rsidR="005443C9" w:rsidRDefault="00624F2C" w:rsidP="005443C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2" w:name="_Ref382568932"/>
      <w:bookmarkStart w:id="3" w:name="_Ref382497349"/>
      <w:r>
        <w:rPr>
          <w:lang w:val="en-US" w:eastAsia="ko-KR"/>
        </w:rPr>
        <w:t>R4-14</w:t>
      </w:r>
      <w:bookmarkEnd w:id="2"/>
      <w:bookmarkEnd w:id="3"/>
      <w:r w:rsidR="00421F73">
        <w:rPr>
          <w:lang w:val="en-US" w:eastAsia="ko-KR"/>
        </w:rPr>
        <w:t>5389</w:t>
      </w:r>
      <w:r w:rsidR="0036202F">
        <w:rPr>
          <w:lang w:val="en-US" w:eastAsia="ko-KR"/>
        </w:rPr>
        <w:t>, “</w:t>
      </w:r>
      <w:r w:rsidR="00421F73" w:rsidRPr="00421F73">
        <w:rPr>
          <w:lang w:eastAsia="ko-KR"/>
        </w:rPr>
        <w:t>WF on Test metric and simulation assumptions for E-AGCH requirements in EUL enhancements</w:t>
      </w:r>
      <w:r w:rsidR="0036202F">
        <w:rPr>
          <w:lang w:val="en-US" w:eastAsia="ko-KR"/>
        </w:rPr>
        <w:t xml:space="preserve">”, </w:t>
      </w:r>
      <w:r w:rsidR="00421F73">
        <w:rPr>
          <w:lang w:val="en-US" w:eastAsia="ko-KR"/>
        </w:rPr>
        <w:t xml:space="preserve">Qualcomm Incorporated, </w:t>
      </w:r>
      <w:r w:rsidR="0036202F">
        <w:rPr>
          <w:lang w:val="en-US" w:eastAsia="ko-KR"/>
        </w:rPr>
        <w:t>Ericsson</w:t>
      </w:r>
      <w:r w:rsidR="00421F73">
        <w:rPr>
          <w:lang w:val="en-US" w:eastAsia="ko-KR"/>
        </w:rPr>
        <w:t>, Nokia Networks</w:t>
      </w:r>
    </w:p>
    <w:sectPr w:rsidR="005443C9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A70B2" w14:textId="77777777" w:rsidR="003165A1" w:rsidRDefault="003165A1">
      <w:r>
        <w:separator/>
      </w:r>
    </w:p>
    <w:p w14:paraId="04022DE4" w14:textId="77777777" w:rsidR="003165A1" w:rsidRDefault="003165A1"/>
  </w:endnote>
  <w:endnote w:type="continuationSeparator" w:id="0">
    <w:p w14:paraId="436C03BC" w14:textId="77777777" w:rsidR="003165A1" w:rsidRDefault="003165A1">
      <w:r>
        <w:continuationSeparator/>
      </w:r>
    </w:p>
    <w:p w14:paraId="21D80CCE" w14:textId="77777777" w:rsidR="003165A1" w:rsidRDefault="003165A1"/>
  </w:endnote>
  <w:endnote w:type="continuationNotice" w:id="1">
    <w:p w14:paraId="7A2D1830" w14:textId="77777777" w:rsidR="003165A1" w:rsidRDefault="003165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1C59F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D1C5A0" w14:textId="77777777" w:rsidR="00A755D1" w:rsidRDefault="00A755D1">
    <w:pPr>
      <w:pStyle w:val="Footer"/>
    </w:pPr>
  </w:p>
  <w:p w14:paraId="3CD1C5A1" w14:textId="77777777" w:rsidR="00A755D1" w:rsidRDefault="00A755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1C5A2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2F34">
      <w:rPr>
        <w:rStyle w:val="PageNumber"/>
      </w:rPr>
      <w:t>4</w:t>
    </w:r>
    <w:r>
      <w:rPr>
        <w:rStyle w:val="PageNumber"/>
      </w:rPr>
      <w:fldChar w:fldCharType="end"/>
    </w:r>
  </w:p>
  <w:p w14:paraId="3CD1C5A3" w14:textId="77777777" w:rsidR="00A755D1" w:rsidRDefault="00A755D1">
    <w:pPr>
      <w:pStyle w:val="Footer"/>
    </w:pPr>
  </w:p>
  <w:p w14:paraId="3CD1C5A4" w14:textId="77777777" w:rsidR="00A755D1" w:rsidRDefault="00A755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1EA77" w14:textId="77777777" w:rsidR="003165A1" w:rsidRDefault="003165A1">
      <w:r>
        <w:separator/>
      </w:r>
    </w:p>
    <w:p w14:paraId="274CAC47" w14:textId="77777777" w:rsidR="003165A1" w:rsidRDefault="003165A1"/>
  </w:footnote>
  <w:footnote w:type="continuationSeparator" w:id="0">
    <w:p w14:paraId="34996501" w14:textId="77777777" w:rsidR="003165A1" w:rsidRDefault="003165A1">
      <w:r>
        <w:continuationSeparator/>
      </w:r>
    </w:p>
    <w:p w14:paraId="7BC4B3F9" w14:textId="77777777" w:rsidR="003165A1" w:rsidRDefault="003165A1"/>
  </w:footnote>
  <w:footnote w:type="continuationNotice" w:id="1">
    <w:p w14:paraId="641060BB" w14:textId="77777777" w:rsidR="003165A1" w:rsidRDefault="003165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6081"/>
    <w:multiLevelType w:val="hybridMultilevel"/>
    <w:tmpl w:val="E0547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821A8"/>
    <w:multiLevelType w:val="hybridMultilevel"/>
    <w:tmpl w:val="BB8C8092"/>
    <w:lvl w:ilvl="0" w:tplc="62C2329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01A56"/>
    <w:multiLevelType w:val="multilevel"/>
    <w:tmpl w:val="FF18055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45E2F44"/>
    <w:multiLevelType w:val="hybridMultilevel"/>
    <w:tmpl w:val="1222114E"/>
    <w:lvl w:ilvl="0" w:tplc="6BB8F5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0372D"/>
    <w:multiLevelType w:val="hybridMultilevel"/>
    <w:tmpl w:val="EB00F3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DF521A"/>
    <w:multiLevelType w:val="multilevel"/>
    <w:tmpl w:val="EE908C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05C1A33"/>
    <w:multiLevelType w:val="hybridMultilevel"/>
    <w:tmpl w:val="747ADAFA"/>
    <w:lvl w:ilvl="0" w:tplc="269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47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A6E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F0B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E7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24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E86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89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2C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5642BC"/>
    <w:multiLevelType w:val="hybridMultilevel"/>
    <w:tmpl w:val="B0B6A8A2"/>
    <w:lvl w:ilvl="0" w:tplc="DC82F5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22B2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C82068">
      <w:start w:val="38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742E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2E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B2D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BAB5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3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3A95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9B2FE8"/>
    <w:multiLevelType w:val="hybridMultilevel"/>
    <w:tmpl w:val="12CA3050"/>
    <w:lvl w:ilvl="0" w:tplc="B630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4E1FC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81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A7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0B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9EA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2E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A2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1A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C693FAD"/>
    <w:multiLevelType w:val="hybridMultilevel"/>
    <w:tmpl w:val="C87A7B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9B604D"/>
    <w:multiLevelType w:val="hybridMultilevel"/>
    <w:tmpl w:val="58C63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22EDE"/>
    <w:multiLevelType w:val="multilevel"/>
    <w:tmpl w:val="7A26796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>
    <w:nsid w:val="4A54336A"/>
    <w:multiLevelType w:val="hybridMultilevel"/>
    <w:tmpl w:val="3806B8C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7A0A1D"/>
    <w:multiLevelType w:val="hybridMultilevel"/>
    <w:tmpl w:val="FB10530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5EF07C6"/>
    <w:multiLevelType w:val="hybridMultilevel"/>
    <w:tmpl w:val="EEE8C01C"/>
    <w:lvl w:ilvl="0" w:tplc="72C8DE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363D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347A20">
      <w:start w:val="33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287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A62F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300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F6DB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1EE1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8E50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58D250D"/>
    <w:multiLevelType w:val="hybridMultilevel"/>
    <w:tmpl w:val="26B42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3768EC"/>
    <w:multiLevelType w:val="hybridMultilevel"/>
    <w:tmpl w:val="9166A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9527F41"/>
    <w:multiLevelType w:val="hybridMultilevel"/>
    <w:tmpl w:val="61C89C7C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5"/>
  </w:num>
  <w:num w:numId="3">
    <w:abstractNumId w:val="18"/>
  </w:num>
  <w:num w:numId="4">
    <w:abstractNumId w:val="17"/>
  </w:num>
  <w:num w:numId="5">
    <w:abstractNumId w:val="22"/>
  </w:num>
  <w:num w:numId="6">
    <w:abstractNumId w:val="20"/>
  </w:num>
  <w:num w:numId="7">
    <w:abstractNumId w:val="4"/>
  </w:num>
  <w:num w:numId="8">
    <w:abstractNumId w:val="6"/>
  </w:num>
  <w:num w:numId="9">
    <w:abstractNumId w:val="14"/>
  </w:num>
  <w:num w:numId="10">
    <w:abstractNumId w:val="23"/>
  </w:num>
  <w:num w:numId="11">
    <w:abstractNumId w:val="16"/>
  </w:num>
  <w:num w:numId="12">
    <w:abstractNumId w:val="5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9"/>
  </w:num>
  <w:num w:numId="16">
    <w:abstractNumId w:val="0"/>
  </w:num>
  <w:num w:numId="17">
    <w:abstractNumId w:val="9"/>
  </w:num>
  <w:num w:numId="18">
    <w:abstractNumId w:val="11"/>
  </w:num>
  <w:num w:numId="19">
    <w:abstractNumId w:val="2"/>
  </w:num>
  <w:num w:numId="20">
    <w:abstractNumId w:val="13"/>
  </w:num>
  <w:num w:numId="21">
    <w:abstractNumId w:val="3"/>
  </w:num>
  <w:num w:numId="22">
    <w:abstractNumId w:val="21"/>
  </w:num>
  <w:num w:numId="23">
    <w:abstractNumId w:val="8"/>
  </w:num>
  <w:num w:numId="24">
    <w:abstractNumId w:val="10"/>
  </w:num>
  <w:num w:numId="25">
    <w:abstractNumId w:val="1"/>
  </w:num>
  <w:num w:numId="26">
    <w:abstractNumId w:val="15"/>
  </w:num>
  <w:num w:numId="2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407C"/>
    <w:rsid w:val="00004662"/>
    <w:rsid w:val="0000485A"/>
    <w:rsid w:val="00004E89"/>
    <w:rsid w:val="00004F09"/>
    <w:rsid w:val="00004FF2"/>
    <w:rsid w:val="00005BA5"/>
    <w:rsid w:val="000062C2"/>
    <w:rsid w:val="000078B0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CA"/>
    <w:rsid w:val="00017CF8"/>
    <w:rsid w:val="00017E2E"/>
    <w:rsid w:val="00020093"/>
    <w:rsid w:val="000205A8"/>
    <w:rsid w:val="00020996"/>
    <w:rsid w:val="00020FE7"/>
    <w:rsid w:val="0002230C"/>
    <w:rsid w:val="00022DA3"/>
    <w:rsid w:val="00022DCA"/>
    <w:rsid w:val="00022E4A"/>
    <w:rsid w:val="00022F66"/>
    <w:rsid w:val="00023AB1"/>
    <w:rsid w:val="00024438"/>
    <w:rsid w:val="00024CDB"/>
    <w:rsid w:val="0002500F"/>
    <w:rsid w:val="00025044"/>
    <w:rsid w:val="00025325"/>
    <w:rsid w:val="00026A61"/>
    <w:rsid w:val="00026AFC"/>
    <w:rsid w:val="00026C28"/>
    <w:rsid w:val="00026C54"/>
    <w:rsid w:val="00027818"/>
    <w:rsid w:val="00027B0E"/>
    <w:rsid w:val="000307E4"/>
    <w:rsid w:val="000308A7"/>
    <w:rsid w:val="00030A4E"/>
    <w:rsid w:val="00030EEF"/>
    <w:rsid w:val="00031434"/>
    <w:rsid w:val="00031E2D"/>
    <w:rsid w:val="000321FC"/>
    <w:rsid w:val="00032776"/>
    <w:rsid w:val="00032C81"/>
    <w:rsid w:val="00033566"/>
    <w:rsid w:val="0003357C"/>
    <w:rsid w:val="00035668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D8B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60"/>
    <w:rsid w:val="000502AC"/>
    <w:rsid w:val="00050852"/>
    <w:rsid w:val="00050886"/>
    <w:rsid w:val="000508D5"/>
    <w:rsid w:val="00050F49"/>
    <w:rsid w:val="00050FEB"/>
    <w:rsid w:val="00051153"/>
    <w:rsid w:val="00051537"/>
    <w:rsid w:val="00051BA2"/>
    <w:rsid w:val="00051E7E"/>
    <w:rsid w:val="00052391"/>
    <w:rsid w:val="00052EEA"/>
    <w:rsid w:val="0005307C"/>
    <w:rsid w:val="000530BD"/>
    <w:rsid w:val="00053383"/>
    <w:rsid w:val="000538C5"/>
    <w:rsid w:val="00053B76"/>
    <w:rsid w:val="000540F7"/>
    <w:rsid w:val="00054ACB"/>
    <w:rsid w:val="0005545F"/>
    <w:rsid w:val="00055AF8"/>
    <w:rsid w:val="000560C9"/>
    <w:rsid w:val="000563B3"/>
    <w:rsid w:val="00056633"/>
    <w:rsid w:val="000573A7"/>
    <w:rsid w:val="00057697"/>
    <w:rsid w:val="00057771"/>
    <w:rsid w:val="00057BD7"/>
    <w:rsid w:val="00060038"/>
    <w:rsid w:val="00060107"/>
    <w:rsid w:val="00060646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D34"/>
    <w:rsid w:val="00065199"/>
    <w:rsid w:val="000656AB"/>
    <w:rsid w:val="000657AA"/>
    <w:rsid w:val="00065C21"/>
    <w:rsid w:val="00065F4B"/>
    <w:rsid w:val="00066091"/>
    <w:rsid w:val="00066DD6"/>
    <w:rsid w:val="00070A8A"/>
    <w:rsid w:val="00073331"/>
    <w:rsid w:val="00073569"/>
    <w:rsid w:val="000741C4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672"/>
    <w:rsid w:val="000824E3"/>
    <w:rsid w:val="00082C4E"/>
    <w:rsid w:val="00082D70"/>
    <w:rsid w:val="00083126"/>
    <w:rsid w:val="000832FC"/>
    <w:rsid w:val="00083AED"/>
    <w:rsid w:val="00083B0B"/>
    <w:rsid w:val="00083C1E"/>
    <w:rsid w:val="00083E89"/>
    <w:rsid w:val="000843F4"/>
    <w:rsid w:val="000858EF"/>
    <w:rsid w:val="00085C15"/>
    <w:rsid w:val="00086247"/>
    <w:rsid w:val="0008632E"/>
    <w:rsid w:val="0008641F"/>
    <w:rsid w:val="00086DB6"/>
    <w:rsid w:val="00087DF5"/>
    <w:rsid w:val="00087E74"/>
    <w:rsid w:val="000901E8"/>
    <w:rsid w:val="000903FC"/>
    <w:rsid w:val="000918D6"/>
    <w:rsid w:val="00092953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0E2"/>
    <w:rsid w:val="000969CA"/>
    <w:rsid w:val="000969F9"/>
    <w:rsid w:val="00097344"/>
    <w:rsid w:val="0009768D"/>
    <w:rsid w:val="000A06D9"/>
    <w:rsid w:val="000A0CAA"/>
    <w:rsid w:val="000A0DBD"/>
    <w:rsid w:val="000A1118"/>
    <w:rsid w:val="000A1B2F"/>
    <w:rsid w:val="000A2347"/>
    <w:rsid w:val="000A2780"/>
    <w:rsid w:val="000A2BF9"/>
    <w:rsid w:val="000A2F5A"/>
    <w:rsid w:val="000A3099"/>
    <w:rsid w:val="000A3C09"/>
    <w:rsid w:val="000A416D"/>
    <w:rsid w:val="000A487E"/>
    <w:rsid w:val="000A4BEB"/>
    <w:rsid w:val="000A4E39"/>
    <w:rsid w:val="000A4FC9"/>
    <w:rsid w:val="000A50B7"/>
    <w:rsid w:val="000A512D"/>
    <w:rsid w:val="000A5657"/>
    <w:rsid w:val="000A5665"/>
    <w:rsid w:val="000A620A"/>
    <w:rsid w:val="000A62BD"/>
    <w:rsid w:val="000A6F52"/>
    <w:rsid w:val="000A7495"/>
    <w:rsid w:val="000B00EB"/>
    <w:rsid w:val="000B0AB7"/>
    <w:rsid w:val="000B128B"/>
    <w:rsid w:val="000B16E4"/>
    <w:rsid w:val="000B2585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F39"/>
    <w:rsid w:val="000B78CF"/>
    <w:rsid w:val="000B7B67"/>
    <w:rsid w:val="000B7C2C"/>
    <w:rsid w:val="000C0C5F"/>
    <w:rsid w:val="000C1001"/>
    <w:rsid w:val="000C1578"/>
    <w:rsid w:val="000C1BD6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531"/>
    <w:rsid w:val="000D16C0"/>
    <w:rsid w:val="000D1D42"/>
    <w:rsid w:val="000D2CDB"/>
    <w:rsid w:val="000D3A93"/>
    <w:rsid w:val="000D3ABB"/>
    <w:rsid w:val="000D3AF7"/>
    <w:rsid w:val="000D408D"/>
    <w:rsid w:val="000D53D7"/>
    <w:rsid w:val="000D5AF5"/>
    <w:rsid w:val="000D5BB7"/>
    <w:rsid w:val="000D6140"/>
    <w:rsid w:val="000D616F"/>
    <w:rsid w:val="000D628A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E88"/>
    <w:rsid w:val="000E1F59"/>
    <w:rsid w:val="000E20A7"/>
    <w:rsid w:val="000E245D"/>
    <w:rsid w:val="000E2E97"/>
    <w:rsid w:val="000E3DA2"/>
    <w:rsid w:val="000E4406"/>
    <w:rsid w:val="000E484D"/>
    <w:rsid w:val="000E4A95"/>
    <w:rsid w:val="000E4B87"/>
    <w:rsid w:val="000E4D15"/>
    <w:rsid w:val="000E4E57"/>
    <w:rsid w:val="000E4F78"/>
    <w:rsid w:val="000E5236"/>
    <w:rsid w:val="000E5BD5"/>
    <w:rsid w:val="000E66E2"/>
    <w:rsid w:val="000E6A5F"/>
    <w:rsid w:val="000E6C7B"/>
    <w:rsid w:val="000E6D71"/>
    <w:rsid w:val="000E72F3"/>
    <w:rsid w:val="000E7397"/>
    <w:rsid w:val="000E7412"/>
    <w:rsid w:val="000E7476"/>
    <w:rsid w:val="000E7B26"/>
    <w:rsid w:val="000F0288"/>
    <w:rsid w:val="000F0497"/>
    <w:rsid w:val="000F0890"/>
    <w:rsid w:val="000F20E6"/>
    <w:rsid w:val="000F247A"/>
    <w:rsid w:val="000F2A60"/>
    <w:rsid w:val="000F366E"/>
    <w:rsid w:val="000F38EA"/>
    <w:rsid w:val="000F4124"/>
    <w:rsid w:val="000F47B0"/>
    <w:rsid w:val="000F482A"/>
    <w:rsid w:val="000F4AD2"/>
    <w:rsid w:val="000F5E19"/>
    <w:rsid w:val="000F5E99"/>
    <w:rsid w:val="000F6030"/>
    <w:rsid w:val="000F617A"/>
    <w:rsid w:val="000F66B8"/>
    <w:rsid w:val="000F74E6"/>
    <w:rsid w:val="000F7A33"/>
    <w:rsid w:val="001002D0"/>
    <w:rsid w:val="0010040D"/>
    <w:rsid w:val="00100CED"/>
    <w:rsid w:val="001018AD"/>
    <w:rsid w:val="00101BF9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09"/>
    <w:rsid w:val="00105EDD"/>
    <w:rsid w:val="001061ED"/>
    <w:rsid w:val="00106387"/>
    <w:rsid w:val="001070DF"/>
    <w:rsid w:val="00107DE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31"/>
    <w:rsid w:val="001134FE"/>
    <w:rsid w:val="001136C2"/>
    <w:rsid w:val="00114061"/>
    <w:rsid w:val="001148DF"/>
    <w:rsid w:val="001156A3"/>
    <w:rsid w:val="00115E6B"/>
    <w:rsid w:val="001164CC"/>
    <w:rsid w:val="00116791"/>
    <w:rsid w:val="0011709C"/>
    <w:rsid w:val="001171F2"/>
    <w:rsid w:val="00117C2C"/>
    <w:rsid w:val="001200B0"/>
    <w:rsid w:val="001200B8"/>
    <w:rsid w:val="00120BB7"/>
    <w:rsid w:val="0012106F"/>
    <w:rsid w:val="00121EB2"/>
    <w:rsid w:val="00122536"/>
    <w:rsid w:val="001225A3"/>
    <w:rsid w:val="001225AA"/>
    <w:rsid w:val="00122B42"/>
    <w:rsid w:val="0012382F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2CB"/>
    <w:rsid w:val="00127729"/>
    <w:rsid w:val="00131255"/>
    <w:rsid w:val="0013194C"/>
    <w:rsid w:val="0013285C"/>
    <w:rsid w:val="00132B85"/>
    <w:rsid w:val="001337A7"/>
    <w:rsid w:val="00133D3C"/>
    <w:rsid w:val="00134AB6"/>
    <w:rsid w:val="00134F96"/>
    <w:rsid w:val="00135202"/>
    <w:rsid w:val="00135252"/>
    <w:rsid w:val="00135B59"/>
    <w:rsid w:val="00136388"/>
    <w:rsid w:val="001363A0"/>
    <w:rsid w:val="0013691E"/>
    <w:rsid w:val="001376AA"/>
    <w:rsid w:val="00137C10"/>
    <w:rsid w:val="001405BA"/>
    <w:rsid w:val="001405C1"/>
    <w:rsid w:val="001406EB"/>
    <w:rsid w:val="00140819"/>
    <w:rsid w:val="00140BC4"/>
    <w:rsid w:val="0014223C"/>
    <w:rsid w:val="00142444"/>
    <w:rsid w:val="00142B66"/>
    <w:rsid w:val="001430A5"/>
    <w:rsid w:val="00143D52"/>
    <w:rsid w:val="00144287"/>
    <w:rsid w:val="00144617"/>
    <w:rsid w:val="00145C19"/>
    <w:rsid w:val="00146C27"/>
    <w:rsid w:val="00146D41"/>
    <w:rsid w:val="00147AEA"/>
    <w:rsid w:val="001508A9"/>
    <w:rsid w:val="001510C4"/>
    <w:rsid w:val="00151BA3"/>
    <w:rsid w:val="00151BF7"/>
    <w:rsid w:val="00151E6D"/>
    <w:rsid w:val="00152D65"/>
    <w:rsid w:val="00153D3A"/>
    <w:rsid w:val="00153DAA"/>
    <w:rsid w:val="0015472A"/>
    <w:rsid w:val="001553A6"/>
    <w:rsid w:val="00155E14"/>
    <w:rsid w:val="00157458"/>
    <w:rsid w:val="00157BBB"/>
    <w:rsid w:val="001604E0"/>
    <w:rsid w:val="00160A3F"/>
    <w:rsid w:val="00160EA6"/>
    <w:rsid w:val="00161AB3"/>
    <w:rsid w:val="00161CF0"/>
    <w:rsid w:val="00162185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EBB"/>
    <w:rsid w:val="00165302"/>
    <w:rsid w:val="00165580"/>
    <w:rsid w:val="00165830"/>
    <w:rsid w:val="00165CEF"/>
    <w:rsid w:val="0016644B"/>
    <w:rsid w:val="001666D2"/>
    <w:rsid w:val="001670D3"/>
    <w:rsid w:val="001675F6"/>
    <w:rsid w:val="001712AB"/>
    <w:rsid w:val="001713C0"/>
    <w:rsid w:val="00171528"/>
    <w:rsid w:val="001716D0"/>
    <w:rsid w:val="00171945"/>
    <w:rsid w:val="00172FF1"/>
    <w:rsid w:val="001743C2"/>
    <w:rsid w:val="00174706"/>
    <w:rsid w:val="00174722"/>
    <w:rsid w:val="001749E0"/>
    <w:rsid w:val="00174D46"/>
    <w:rsid w:val="001750D6"/>
    <w:rsid w:val="0017569C"/>
    <w:rsid w:val="00175794"/>
    <w:rsid w:val="001762F3"/>
    <w:rsid w:val="0017656A"/>
    <w:rsid w:val="001767E4"/>
    <w:rsid w:val="001769EA"/>
    <w:rsid w:val="00176CD0"/>
    <w:rsid w:val="00180AC4"/>
    <w:rsid w:val="00180CE8"/>
    <w:rsid w:val="00181209"/>
    <w:rsid w:val="001812C9"/>
    <w:rsid w:val="0018133B"/>
    <w:rsid w:val="001816EF"/>
    <w:rsid w:val="001822BB"/>
    <w:rsid w:val="001825CA"/>
    <w:rsid w:val="001826EE"/>
    <w:rsid w:val="00182B67"/>
    <w:rsid w:val="00183374"/>
    <w:rsid w:val="00183683"/>
    <w:rsid w:val="0018496E"/>
    <w:rsid w:val="001851B3"/>
    <w:rsid w:val="00185A60"/>
    <w:rsid w:val="00186466"/>
    <w:rsid w:val="00186C72"/>
    <w:rsid w:val="00186C9A"/>
    <w:rsid w:val="00186DB5"/>
    <w:rsid w:val="00187BA0"/>
    <w:rsid w:val="00187F70"/>
    <w:rsid w:val="00190A5A"/>
    <w:rsid w:val="00190D1C"/>
    <w:rsid w:val="0019160B"/>
    <w:rsid w:val="001918EB"/>
    <w:rsid w:val="00192846"/>
    <w:rsid w:val="00192973"/>
    <w:rsid w:val="00193250"/>
    <w:rsid w:val="001932AE"/>
    <w:rsid w:val="0019335B"/>
    <w:rsid w:val="0019348A"/>
    <w:rsid w:val="00193D19"/>
    <w:rsid w:val="001941F0"/>
    <w:rsid w:val="0019483E"/>
    <w:rsid w:val="001957AB"/>
    <w:rsid w:val="00195A69"/>
    <w:rsid w:val="001960BD"/>
    <w:rsid w:val="001961B6"/>
    <w:rsid w:val="00196821"/>
    <w:rsid w:val="001969D2"/>
    <w:rsid w:val="00197327"/>
    <w:rsid w:val="0019766A"/>
    <w:rsid w:val="00197B70"/>
    <w:rsid w:val="00197D4A"/>
    <w:rsid w:val="00197F0C"/>
    <w:rsid w:val="001A0486"/>
    <w:rsid w:val="001A058D"/>
    <w:rsid w:val="001A05C2"/>
    <w:rsid w:val="001A15A0"/>
    <w:rsid w:val="001A1869"/>
    <w:rsid w:val="001A199B"/>
    <w:rsid w:val="001A1ACF"/>
    <w:rsid w:val="001A223E"/>
    <w:rsid w:val="001A2D70"/>
    <w:rsid w:val="001A2FC8"/>
    <w:rsid w:val="001A349B"/>
    <w:rsid w:val="001A3558"/>
    <w:rsid w:val="001A3AFF"/>
    <w:rsid w:val="001A3B42"/>
    <w:rsid w:val="001A3DEC"/>
    <w:rsid w:val="001A4288"/>
    <w:rsid w:val="001A45B6"/>
    <w:rsid w:val="001A4ACB"/>
    <w:rsid w:val="001A4B58"/>
    <w:rsid w:val="001A4CC4"/>
    <w:rsid w:val="001A54D5"/>
    <w:rsid w:val="001A55F0"/>
    <w:rsid w:val="001A611E"/>
    <w:rsid w:val="001A69A5"/>
    <w:rsid w:val="001A6B4C"/>
    <w:rsid w:val="001A7612"/>
    <w:rsid w:val="001A7A97"/>
    <w:rsid w:val="001B056D"/>
    <w:rsid w:val="001B0971"/>
    <w:rsid w:val="001B158D"/>
    <w:rsid w:val="001B1CA6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C8F"/>
    <w:rsid w:val="001B5F91"/>
    <w:rsid w:val="001B672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22B3"/>
    <w:rsid w:val="001C2B6B"/>
    <w:rsid w:val="001C3B02"/>
    <w:rsid w:val="001C43D9"/>
    <w:rsid w:val="001C4A47"/>
    <w:rsid w:val="001C6277"/>
    <w:rsid w:val="001C6BE5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D24"/>
    <w:rsid w:val="001D3D9A"/>
    <w:rsid w:val="001D3D9B"/>
    <w:rsid w:val="001D3FDC"/>
    <w:rsid w:val="001D40A4"/>
    <w:rsid w:val="001D43E5"/>
    <w:rsid w:val="001D5652"/>
    <w:rsid w:val="001D57A0"/>
    <w:rsid w:val="001D5FB2"/>
    <w:rsid w:val="001D609D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4F1"/>
    <w:rsid w:val="001E4576"/>
    <w:rsid w:val="001E45A5"/>
    <w:rsid w:val="001E45B1"/>
    <w:rsid w:val="001E48AC"/>
    <w:rsid w:val="001E4FF6"/>
    <w:rsid w:val="001E533A"/>
    <w:rsid w:val="001E601F"/>
    <w:rsid w:val="001E6390"/>
    <w:rsid w:val="001E662E"/>
    <w:rsid w:val="001E6D5A"/>
    <w:rsid w:val="001E70BD"/>
    <w:rsid w:val="001E7A98"/>
    <w:rsid w:val="001E7DF8"/>
    <w:rsid w:val="001F105E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139"/>
    <w:rsid w:val="001F626D"/>
    <w:rsid w:val="001F7153"/>
    <w:rsid w:val="002000CE"/>
    <w:rsid w:val="0020023A"/>
    <w:rsid w:val="002004EC"/>
    <w:rsid w:val="002006EA"/>
    <w:rsid w:val="0020093D"/>
    <w:rsid w:val="00200D4B"/>
    <w:rsid w:val="00200D8F"/>
    <w:rsid w:val="0020108E"/>
    <w:rsid w:val="00201093"/>
    <w:rsid w:val="0020125F"/>
    <w:rsid w:val="002012FC"/>
    <w:rsid w:val="0020139F"/>
    <w:rsid w:val="00201974"/>
    <w:rsid w:val="00201987"/>
    <w:rsid w:val="00201A0E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64D3"/>
    <w:rsid w:val="00206B3D"/>
    <w:rsid w:val="00206BC5"/>
    <w:rsid w:val="00206D82"/>
    <w:rsid w:val="0020737F"/>
    <w:rsid w:val="00207480"/>
    <w:rsid w:val="002076E0"/>
    <w:rsid w:val="002078EF"/>
    <w:rsid w:val="00207E51"/>
    <w:rsid w:val="00210D4F"/>
    <w:rsid w:val="00210DC3"/>
    <w:rsid w:val="0021162A"/>
    <w:rsid w:val="00211E39"/>
    <w:rsid w:val="00212E28"/>
    <w:rsid w:val="002133D9"/>
    <w:rsid w:val="00213777"/>
    <w:rsid w:val="0021398F"/>
    <w:rsid w:val="00214E16"/>
    <w:rsid w:val="00215165"/>
    <w:rsid w:val="002151EA"/>
    <w:rsid w:val="002155F2"/>
    <w:rsid w:val="0021565A"/>
    <w:rsid w:val="00215665"/>
    <w:rsid w:val="00215D39"/>
    <w:rsid w:val="00216535"/>
    <w:rsid w:val="00216542"/>
    <w:rsid w:val="00216642"/>
    <w:rsid w:val="00216DEF"/>
    <w:rsid w:val="00216FC6"/>
    <w:rsid w:val="00217466"/>
    <w:rsid w:val="002176F5"/>
    <w:rsid w:val="00217F02"/>
    <w:rsid w:val="00220CEC"/>
    <w:rsid w:val="0022124A"/>
    <w:rsid w:val="002212FC"/>
    <w:rsid w:val="002216FD"/>
    <w:rsid w:val="002222B7"/>
    <w:rsid w:val="00222A83"/>
    <w:rsid w:val="00223083"/>
    <w:rsid w:val="00223746"/>
    <w:rsid w:val="00223DCA"/>
    <w:rsid w:val="00223F34"/>
    <w:rsid w:val="0022450A"/>
    <w:rsid w:val="0022480F"/>
    <w:rsid w:val="002248D1"/>
    <w:rsid w:val="00225363"/>
    <w:rsid w:val="00225FAA"/>
    <w:rsid w:val="002260CC"/>
    <w:rsid w:val="002261E5"/>
    <w:rsid w:val="00226E4F"/>
    <w:rsid w:val="00227888"/>
    <w:rsid w:val="0023089A"/>
    <w:rsid w:val="00230DFE"/>
    <w:rsid w:val="00230F16"/>
    <w:rsid w:val="00231A22"/>
    <w:rsid w:val="00231B31"/>
    <w:rsid w:val="002320B5"/>
    <w:rsid w:val="00232AE1"/>
    <w:rsid w:val="00233022"/>
    <w:rsid w:val="00233341"/>
    <w:rsid w:val="00233440"/>
    <w:rsid w:val="0023346B"/>
    <w:rsid w:val="00233657"/>
    <w:rsid w:val="00233888"/>
    <w:rsid w:val="00234CD0"/>
    <w:rsid w:val="00234D37"/>
    <w:rsid w:val="002355D7"/>
    <w:rsid w:val="00235D73"/>
    <w:rsid w:val="0023647B"/>
    <w:rsid w:val="002365B6"/>
    <w:rsid w:val="002370FF"/>
    <w:rsid w:val="00237601"/>
    <w:rsid w:val="00237642"/>
    <w:rsid w:val="00237A0B"/>
    <w:rsid w:val="00240397"/>
    <w:rsid w:val="0024075A"/>
    <w:rsid w:val="00240883"/>
    <w:rsid w:val="00240917"/>
    <w:rsid w:val="00240AC8"/>
    <w:rsid w:val="00241764"/>
    <w:rsid w:val="00242C50"/>
    <w:rsid w:val="0024396A"/>
    <w:rsid w:val="00243CF5"/>
    <w:rsid w:val="00243E04"/>
    <w:rsid w:val="002445EB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EEE"/>
    <w:rsid w:val="002472D0"/>
    <w:rsid w:val="002478CE"/>
    <w:rsid w:val="00250111"/>
    <w:rsid w:val="002507C6"/>
    <w:rsid w:val="00250A79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60B"/>
    <w:rsid w:val="00254A33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67D"/>
    <w:rsid w:val="00260750"/>
    <w:rsid w:val="0026178E"/>
    <w:rsid w:val="0026220F"/>
    <w:rsid w:val="00262D94"/>
    <w:rsid w:val="00262FA7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368F"/>
    <w:rsid w:val="00273716"/>
    <w:rsid w:val="00273950"/>
    <w:rsid w:val="00274620"/>
    <w:rsid w:val="0027495C"/>
    <w:rsid w:val="00274CA0"/>
    <w:rsid w:val="00275303"/>
    <w:rsid w:val="00275656"/>
    <w:rsid w:val="00275725"/>
    <w:rsid w:val="00275866"/>
    <w:rsid w:val="00276A56"/>
    <w:rsid w:val="00277035"/>
    <w:rsid w:val="00277728"/>
    <w:rsid w:val="00277AB4"/>
    <w:rsid w:val="00280379"/>
    <w:rsid w:val="00280589"/>
    <w:rsid w:val="00281428"/>
    <w:rsid w:val="00281DDC"/>
    <w:rsid w:val="002820D3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5CCE"/>
    <w:rsid w:val="00286A23"/>
    <w:rsid w:val="00286F40"/>
    <w:rsid w:val="0028741C"/>
    <w:rsid w:val="00287588"/>
    <w:rsid w:val="00287939"/>
    <w:rsid w:val="00287F89"/>
    <w:rsid w:val="002902CE"/>
    <w:rsid w:val="00290716"/>
    <w:rsid w:val="002910ED"/>
    <w:rsid w:val="002917D1"/>
    <w:rsid w:val="00291876"/>
    <w:rsid w:val="002923DD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CD"/>
    <w:rsid w:val="0029603C"/>
    <w:rsid w:val="002963E0"/>
    <w:rsid w:val="0029668D"/>
    <w:rsid w:val="0029767F"/>
    <w:rsid w:val="002A07BD"/>
    <w:rsid w:val="002A1122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11A"/>
    <w:rsid w:val="002A7AA9"/>
    <w:rsid w:val="002A7C71"/>
    <w:rsid w:val="002B005C"/>
    <w:rsid w:val="002B04FA"/>
    <w:rsid w:val="002B0AA7"/>
    <w:rsid w:val="002B0C7A"/>
    <w:rsid w:val="002B0D86"/>
    <w:rsid w:val="002B1401"/>
    <w:rsid w:val="002B1621"/>
    <w:rsid w:val="002B21C2"/>
    <w:rsid w:val="002B2536"/>
    <w:rsid w:val="002B293A"/>
    <w:rsid w:val="002B2A55"/>
    <w:rsid w:val="002B2B9F"/>
    <w:rsid w:val="002B318F"/>
    <w:rsid w:val="002B34A6"/>
    <w:rsid w:val="002B3942"/>
    <w:rsid w:val="002B3947"/>
    <w:rsid w:val="002B3A94"/>
    <w:rsid w:val="002B3D50"/>
    <w:rsid w:val="002B3F19"/>
    <w:rsid w:val="002B412C"/>
    <w:rsid w:val="002B428F"/>
    <w:rsid w:val="002B4A3D"/>
    <w:rsid w:val="002B4AB1"/>
    <w:rsid w:val="002B5024"/>
    <w:rsid w:val="002B572C"/>
    <w:rsid w:val="002B65CC"/>
    <w:rsid w:val="002B6E45"/>
    <w:rsid w:val="002B731F"/>
    <w:rsid w:val="002B780C"/>
    <w:rsid w:val="002B79CD"/>
    <w:rsid w:val="002C095E"/>
    <w:rsid w:val="002C0C94"/>
    <w:rsid w:val="002C0E3C"/>
    <w:rsid w:val="002C1F89"/>
    <w:rsid w:val="002C247B"/>
    <w:rsid w:val="002C279E"/>
    <w:rsid w:val="002C2A08"/>
    <w:rsid w:val="002C2C58"/>
    <w:rsid w:val="002C34B9"/>
    <w:rsid w:val="002C404C"/>
    <w:rsid w:val="002C4FDD"/>
    <w:rsid w:val="002C51C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F58"/>
    <w:rsid w:val="002D0518"/>
    <w:rsid w:val="002D05AD"/>
    <w:rsid w:val="002D07F4"/>
    <w:rsid w:val="002D1575"/>
    <w:rsid w:val="002D1C90"/>
    <w:rsid w:val="002D1EB7"/>
    <w:rsid w:val="002D1EFE"/>
    <w:rsid w:val="002D25AF"/>
    <w:rsid w:val="002D26F0"/>
    <w:rsid w:val="002D3BDE"/>
    <w:rsid w:val="002D3EE3"/>
    <w:rsid w:val="002D3F35"/>
    <w:rsid w:val="002D45D4"/>
    <w:rsid w:val="002D4D1F"/>
    <w:rsid w:val="002D4DFE"/>
    <w:rsid w:val="002D5548"/>
    <w:rsid w:val="002D5690"/>
    <w:rsid w:val="002D581A"/>
    <w:rsid w:val="002D5E69"/>
    <w:rsid w:val="002D6085"/>
    <w:rsid w:val="002D6408"/>
    <w:rsid w:val="002D6412"/>
    <w:rsid w:val="002D65C1"/>
    <w:rsid w:val="002D6818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20B"/>
    <w:rsid w:val="002E2727"/>
    <w:rsid w:val="002E27CD"/>
    <w:rsid w:val="002E2866"/>
    <w:rsid w:val="002E3038"/>
    <w:rsid w:val="002E39F0"/>
    <w:rsid w:val="002E3B5B"/>
    <w:rsid w:val="002E448C"/>
    <w:rsid w:val="002E51A8"/>
    <w:rsid w:val="002E5FC6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361"/>
    <w:rsid w:val="002F172A"/>
    <w:rsid w:val="002F19CA"/>
    <w:rsid w:val="002F1E76"/>
    <w:rsid w:val="002F2F7F"/>
    <w:rsid w:val="002F354E"/>
    <w:rsid w:val="002F3A70"/>
    <w:rsid w:val="002F3D2F"/>
    <w:rsid w:val="002F4395"/>
    <w:rsid w:val="002F472B"/>
    <w:rsid w:val="002F496C"/>
    <w:rsid w:val="002F4F60"/>
    <w:rsid w:val="002F5279"/>
    <w:rsid w:val="002F5502"/>
    <w:rsid w:val="002F658E"/>
    <w:rsid w:val="002F6AD0"/>
    <w:rsid w:val="002F6B9E"/>
    <w:rsid w:val="002F6E6F"/>
    <w:rsid w:val="002F7730"/>
    <w:rsid w:val="002F7A56"/>
    <w:rsid w:val="0030083F"/>
    <w:rsid w:val="00300976"/>
    <w:rsid w:val="00302CEF"/>
    <w:rsid w:val="00302E65"/>
    <w:rsid w:val="003048D8"/>
    <w:rsid w:val="00304A95"/>
    <w:rsid w:val="00304C19"/>
    <w:rsid w:val="00304DD8"/>
    <w:rsid w:val="003061B0"/>
    <w:rsid w:val="00306453"/>
    <w:rsid w:val="0030683B"/>
    <w:rsid w:val="003072F0"/>
    <w:rsid w:val="00307A93"/>
    <w:rsid w:val="00307EF5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4501"/>
    <w:rsid w:val="00315437"/>
    <w:rsid w:val="00315C14"/>
    <w:rsid w:val="00315D18"/>
    <w:rsid w:val="00315D45"/>
    <w:rsid w:val="003165A1"/>
    <w:rsid w:val="003169CD"/>
    <w:rsid w:val="00317801"/>
    <w:rsid w:val="00317E74"/>
    <w:rsid w:val="003207DE"/>
    <w:rsid w:val="00321C73"/>
    <w:rsid w:val="00322869"/>
    <w:rsid w:val="00322F69"/>
    <w:rsid w:val="003237B3"/>
    <w:rsid w:val="003237D7"/>
    <w:rsid w:val="00323A76"/>
    <w:rsid w:val="00323B35"/>
    <w:rsid w:val="00324672"/>
    <w:rsid w:val="00324A86"/>
    <w:rsid w:val="00324B03"/>
    <w:rsid w:val="00324B3D"/>
    <w:rsid w:val="00325158"/>
    <w:rsid w:val="00325573"/>
    <w:rsid w:val="00326268"/>
    <w:rsid w:val="0032711C"/>
    <w:rsid w:val="0032786B"/>
    <w:rsid w:val="00327977"/>
    <w:rsid w:val="0032799F"/>
    <w:rsid w:val="00327B29"/>
    <w:rsid w:val="003302B7"/>
    <w:rsid w:val="003313C4"/>
    <w:rsid w:val="00331801"/>
    <w:rsid w:val="00331EA8"/>
    <w:rsid w:val="003324D0"/>
    <w:rsid w:val="00332A72"/>
    <w:rsid w:val="00332DE0"/>
    <w:rsid w:val="0033331D"/>
    <w:rsid w:val="00333F5B"/>
    <w:rsid w:val="0033401F"/>
    <w:rsid w:val="0033522F"/>
    <w:rsid w:val="00335304"/>
    <w:rsid w:val="003353B4"/>
    <w:rsid w:val="0033567D"/>
    <w:rsid w:val="00335AEF"/>
    <w:rsid w:val="00336088"/>
    <w:rsid w:val="00336EE9"/>
    <w:rsid w:val="00336EFF"/>
    <w:rsid w:val="00337003"/>
    <w:rsid w:val="003376D4"/>
    <w:rsid w:val="00337D81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CB5"/>
    <w:rsid w:val="00346D56"/>
    <w:rsid w:val="00346E15"/>
    <w:rsid w:val="00347B5B"/>
    <w:rsid w:val="00350EED"/>
    <w:rsid w:val="0035113E"/>
    <w:rsid w:val="003511A3"/>
    <w:rsid w:val="003520F8"/>
    <w:rsid w:val="0035310D"/>
    <w:rsid w:val="00353291"/>
    <w:rsid w:val="003534EA"/>
    <w:rsid w:val="00353A0F"/>
    <w:rsid w:val="003546B4"/>
    <w:rsid w:val="00354CD7"/>
    <w:rsid w:val="003550FA"/>
    <w:rsid w:val="00355ACF"/>
    <w:rsid w:val="00355F4D"/>
    <w:rsid w:val="00355F9F"/>
    <w:rsid w:val="0035683A"/>
    <w:rsid w:val="003568EB"/>
    <w:rsid w:val="00357CF0"/>
    <w:rsid w:val="00357F36"/>
    <w:rsid w:val="00357F50"/>
    <w:rsid w:val="0036089A"/>
    <w:rsid w:val="00360A21"/>
    <w:rsid w:val="0036178B"/>
    <w:rsid w:val="00361868"/>
    <w:rsid w:val="00361DB0"/>
    <w:rsid w:val="00361DC6"/>
    <w:rsid w:val="0036202F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43E"/>
    <w:rsid w:val="00376B43"/>
    <w:rsid w:val="00376BC4"/>
    <w:rsid w:val="003770C7"/>
    <w:rsid w:val="00377A08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8E9"/>
    <w:rsid w:val="00382A2B"/>
    <w:rsid w:val="00382BF2"/>
    <w:rsid w:val="00383030"/>
    <w:rsid w:val="003834DF"/>
    <w:rsid w:val="00383F73"/>
    <w:rsid w:val="0038404B"/>
    <w:rsid w:val="0038437A"/>
    <w:rsid w:val="00384616"/>
    <w:rsid w:val="00385165"/>
    <w:rsid w:val="00385274"/>
    <w:rsid w:val="003865B3"/>
    <w:rsid w:val="00386D8A"/>
    <w:rsid w:val="00387638"/>
    <w:rsid w:val="00387F57"/>
    <w:rsid w:val="0039090E"/>
    <w:rsid w:val="00390B18"/>
    <w:rsid w:val="00390C05"/>
    <w:rsid w:val="00391213"/>
    <w:rsid w:val="00391420"/>
    <w:rsid w:val="003916E7"/>
    <w:rsid w:val="00391C11"/>
    <w:rsid w:val="00392BDB"/>
    <w:rsid w:val="00392CED"/>
    <w:rsid w:val="00393218"/>
    <w:rsid w:val="00393589"/>
    <w:rsid w:val="00393928"/>
    <w:rsid w:val="003950AD"/>
    <w:rsid w:val="0039552D"/>
    <w:rsid w:val="00395D6A"/>
    <w:rsid w:val="003966CD"/>
    <w:rsid w:val="003967B3"/>
    <w:rsid w:val="00396C1F"/>
    <w:rsid w:val="003971B1"/>
    <w:rsid w:val="00397922"/>
    <w:rsid w:val="00397AF8"/>
    <w:rsid w:val="003A0E09"/>
    <w:rsid w:val="003A0FBC"/>
    <w:rsid w:val="003A1A36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1C6"/>
    <w:rsid w:val="003B027A"/>
    <w:rsid w:val="003B056E"/>
    <w:rsid w:val="003B10CB"/>
    <w:rsid w:val="003B1A74"/>
    <w:rsid w:val="003B1BC4"/>
    <w:rsid w:val="003B1C1E"/>
    <w:rsid w:val="003B2396"/>
    <w:rsid w:val="003B2572"/>
    <w:rsid w:val="003B2E1C"/>
    <w:rsid w:val="003B4B12"/>
    <w:rsid w:val="003B548D"/>
    <w:rsid w:val="003B5625"/>
    <w:rsid w:val="003B597B"/>
    <w:rsid w:val="003B64D4"/>
    <w:rsid w:val="003B778F"/>
    <w:rsid w:val="003B7D6B"/>
    <w:rsid w:val="003B7F81"/>
    <w:rsid w:val="003C0D13"/>
    <w:rsid w:val="003C1193"/>
    <w:rsid w:val="003C1460"/>
    <w:rsid w:val="003C1EA5"/>
    <w:rsid w:val="003C220C"/>
    <w:rsid w:val="003C40CE"/>
    <w:rsid w:val="003C45F7"/>
    <w:rsid w:val="003C48CE"/>
    <w:rsid w:val="003C4C51"/>
    <w:rsid w:val="003C543A"/>
    <w:rsid w:val="003C57C1"/>
    <w:rsid w:val="003C59D3"/>
    <w:rsid w:val="003C5B81"/>
    <w:rsid w:val="003C5DBF"/>
    <w:rsid w:val="003C715B"/>
    <w:rsid w:val="003C7DBE"/>
    <w:rsid w:val="003D00A2"/>
    <w:rsid w:val="003D00AF"/>
    <w:rsid w:val="003D0362"/>
    <w:rsid w:val="003D0F2E"/>
    <w:rsid w:val="003D10B5"/>
    <w:rsid w:val="003D1295"/>
    <w:rsid w:val="003D1619"/>
    <w:rsid w:val="003D184E"/>
    <w:rsid w:val="003D1B0D"/>
    <w:rsid w:val="003D210D"/>
    <w:rsid w:val="003D2439"/>
    <w:rsid w:val="003D275C"/>
    <w:rsid w:val="003D2927"/>
    <w:rsid w:val="003D2C6A"/>
    <w:rsid w:val="003D2FF1"/>
    <w:rsid w:val="003D39AC"/>
    <w:rsid w:val="003D4455"/>
    <w:rsid w:val="003D47A0"/>
    <w:rsid w:val="003D4D96"/>
    <w:rsid w:val="003D50AD"/>
    <w:rsid w:val="003D5571"/>
    <w:rsid w:val="003D6636"/>
    <w:rsid w:val="003D6816"/>
    <w:rsid w:val="003D6866"/>
    <w:rsid w:val="003D7133"/>
    <w:rsid w:val="003D7E6F"/>
    <w:rsid w:val="003D7EE3"/>
    <w:rsid w:val="003E00F9"/>
    <w:rsid w:val="003E04FC"/>
    <w:rsid w:val="003E07BC"/>
    <w:rsid w:val="003E0A6F"/>
    <w:rsid w:val="003E0C41"/>
    <w:rsid w:val="003E1659"/>
    <w:rsid w:val="003E253B"/>
    <w:rsid w:val="003E2666"/>
    <w:rsid w:val="003E3D71"/>
    <w:rsid w:val="003E44AD"/>
    <w:rsid w:val="003E529F"/>
    <w:rsid w:val="003E550F"/>
    <w:rsid w:val="003E5789"/>
    <w:rsid w:val="003E5D95"/>
    <w:rsid w:val="003E6C2F"/>
    <w:rsid w:val="003E718D"/>
    <w:rsid w:val="003E746F"/>
    <w:rsid w:val="003E7E43"/>
    <w:rsid w:val="003E7FC6"/>
    <w:rsid w:val="003F0A11"/>
    <w:rsid w:val="003F0A53"/>
    <w:rsid w:val="003F0EA4"/>
    <w:rsid w:val="003F182C"/>
    <w:rsid w:val="003F200B"/>
    <w:rsid w:val="003F20BB"/>
    <w:rsid w:val="003F2329"/>
    <w:rsid w:val="003F3889"/>
    <w:rsid w:val="003F3D41"/>
    <w:rsid w:val="003F4019"/>
    <w:rsid w:val="003F40B7"/>
    <w:rsid w:val="003F4BAD"/>
    <w:rsid w:val="003F4CEF"/>
    <w:rsid w:val="003F4DA3"/>
    <w:rsid w:val="003F54A4"/>
    <w:rsid w:val="003F5B2C"/>
    <w:rsid w:val="003F66B2"/>
    <w:rsid w:val="003F66B9"/>
    <w:rsid w:val="003F6C7B"/>
    <w:rsid w:val="003F6DE6"/>
    <w:rsid w:val="003F70DE"/>
    <w:rsid w:val="003F7F81"/>
    <w:rsid w:val="003F7FB2"/>
    <w:rsid w:val="004004A3"/>
    <w:rsid w:val="00400E22"/>
    <w:rsid w:val="00401183"/>
    <w:rsid w:val="004014CD"/>
    <w:rsid w:val="00401B45"/>
    <w:rsid w:val="00402683"/>
    <w:rsid w:val="0040279C"/>
    <w:rsid w:val="00402AFA"/>
    <w:rsid w:val="00402DB7"/>
    <w:rsid w:val="004030C0"/>
    <w:rsid w:val="0040378E"/>
    <w:rsid w:val="00403FED"/>
    <w:rsid w:val="00405842"/>
    <w:rsid w:val="00405FD5"/>
    <w:rsid w:val="00406459"/>
    <w:rsid w:val="004066B6"/>
    <w:rsid w:val="004069D3"/>
    <w:rsid w:val="00407288"/>
    <w:rsid w:val="0041056C"/>
    <w:rsid w:val="00411451"/>
    <w:rsid w:val="00412265"/>
    <w:rsid w:val="00412EAB"/>
    <w:rsid w:val="004136D2"/>
    <w:rsid w:val="00415290"/>
    <w:rsid w:val="004156B6"/>
    <w:rsid w:val="00415A33"/>
    <w:rsid w:val="00415B50"/>
    <w:rsid w:val="00415E17"/>
    <w:rsid w:val="00415EAF"/>
    <w:rsid w:val="0041648E"/>
    <w:rsid w:val="004164E0"/>
    <w:rsid w:val="00416822"/>
    <w:rsid w:val="00417FC3"/>
    <w:rsid w:val="0042047E"/>
    <w:rsid w:val="00420866"/>
    <w:rsid w:val="00421104"/>
    <w:rsid w:val="0042124A"/>
    <w:rsid w:val="00421F73"/>
    <w:rsid w:val="00422AC5"/>
    <w:rsid w:val="00422AE7"/>
    <w:rsid w:val="004238C9"/>
    <w:rsid w:val="004239D3"/>
    <w:rsid w:val="00423A99"/>
    <w:rsid w:val="00424A45"/>
    <w:rsid w:val="00424FE8"/>
    <w:rsid w:val="00425544"/>
    <w:rsid w:val="00425C5C"/>
    <w:rsid w:val="00425E61"/>
    <w:rsid w:val="004272E1"/>
    <w:rsid w:val="00427A0B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5617"/>
    <w:rsid w:val="00435648"/>
    <w:rsid w:val="00435B88"/>
    <w:rsid w:val="0043605E"/>
    <w:rsid w:val="0043633B"/>
    <w:rsid w:val="004369C9"/>
    <w:rsid w:val="00437017"/>
    <w:rsid w:val="004373EF"/>
    <w:rsid w:val="00437CA0"/>
    <w:rsid w:val="004403EC"/>
    <w:rsid w:val="00440420"/>
    <w:rsid w:val="0044228F"/>
    <w:rsid w:val="00442654"/>
    <w:rsid w:val="00442D12"/>
    <w:rsid w:val="004432C1"/>
    <w:rsid w:val="004432D2"/>
    <w:rsid w:val="0044375E"/>
    <w:rsid w:val="00443A9A"/>
    <w:rsid w:val="00444A3D"/>
    <w:rsid w:val="00444CA9"/>
    <w:rsid w:val="00444CC6"/>
    <w:rsid w:val="00444DCF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0A3D"/>
    <w:rsid w:val="00451A5F"/>
    <w:rsid w:val="00451D71"/>
    <w:rsid w:val="00451F61"/>
    <w:rsid w:val="00451FE4"/>
    <w:rsid w:val="004522E6"/>
    <w:rsid w:val="00452E82"/>
    <w:rsid w:val="00453868"/>
    <w:rsid w:val="00453AC4"/>
    <w:rsid w:val="00454413"/>
    <w:rsid w:val="0045480E"/>
    <w:rsid w:val="0045497A"/>
    <w:rsid w:val="00454EDC"/>
    <w:rsid w:val="004555E4"/>
    <w:rsid w:val="004556F8"/>
    <w:rsid w:val="00455957"/>
    <w:rsid w:val="0045785B"/>
    <w:rsid w:val="00457A64"/>
    <w:rsid w:val="00460F09"/>
    <w:rsid w:val="00460F61"/>
    <w:rsid w:val="004618C7"/>
    <w:rsid w:val="00461996"/>
    <w:rsid w:val="00462B10"/>
    <w:rsid w:val="00463872"/>
    <w:rsid w:val="00463EDE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67B92"/>
    <w:rsid w:val="00471288"/>
    <w:rsid w:val="00471D2A"/>
    <w:rsid w:val="004721C7"/>
    <w:rsid w:val="00472466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EC6"/>
    <w:rsid w:val="00485F33"/>
    <w:rsid w:val="00486485"/>
    <w:rsid w:val="00486B74"/>
    <w:rsid w:val="00486C82"/>
    <w:rsid w:val="00487513"/>
    <w:rsid w:val="00487C6D"/>
    <w:rsid w:val="00487F22"/>
    <w:rsid w:val="00490183"/>
    <w:rsid w:val="004904E1"/>
    <w:rsid w:val="00490F00"/>
    <w:rsid w:val="00491200"/>
    <w:rsid w:val="0049234B"/>
    <w:rsid w:val="0049241C"/>
    <w:rsid w:val="00492CE1"/>
    <w:rsid w:val="00492D05"/>
    <w:rsid w:val="00493984"/>
    <w:rsid w:val="00493D44"/>
    <w:rsid w:val="004942A6"/>
    <w:rsid w:val="0049448D"/>
    <w:rsid w:val="004957CB"/>
    <w:rsid w:val="004967A5"/>
    <w:rsid w:val="00496A32"/>
    <w:rsid w:val="00496F77"/>
    <w:rsid w:val="00497385"/>
    <w:rsid w:val="004A0EAE"/>
    <w:rsid w:val="004A147B"/>
    <w:rsid w:val="004A1641"/>
    <w:rsid w:val="004A196B"/>
    <w:rsid w:val="004A1DB1"/>
    <w:rsid w:val="004A1EE3"/>
    <w:rsid w:val="004A2871"/>
    <w:rsid w:val="004A2A7C"/>
    <w:rsid w:val="004A2F8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BDF"/>
    <w:rsid w:val="004B13C0"/>
    <w:rsid w:val="004B16F4"/>
    <w:rsid w:val="004B1AC7"/>
    <w:rsid w:val="004B1F91"/>
    <w:rsid w:val="004B2973"/>
    <w:rsid w:val="004B2FC2"/>
    <w:rsid w:val="004B30EE"/>
    <w:rsid w:val="004B3548"/>
    <w:rsid w:val="004B3743"/>
    <w:rsid w:val="004B3DAC"/>
    <w:rsid w:val="004B3F10"/>
    <w:rsid w:val="004B4385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532"/>
    <w:rsid w:val="004C1947"/>
    <w:rsid w:val="004C1E19"/>
    <w:rsid w:val="004C2846"/>
    <w:rsid w:val="004C2E8A"/>
    <w:rsid w:val="004C3079"/>
    <w:rsid w:val="004C33A3"/>
    <w:rsid w:val="004C3474"/>
    <w:rsid w:val="004C373C"/>
    <w:rsid w:val="004C452B"/>
    <w:rsid w:val="004C4812"/>
    <w:rsid w:val="004C5281"/>
    <w:rsid w:val="004C6091"/>
    <w:rsid w:val="004C728A"/>
    <w:rsid w:val="004C746D"/>
    <w:rsid w:val="004C793F"/>
    <w:rsid w:val="004D0169"/>
    <w:rsid w:val="004D0448"/>
    <w:rsid w:val="004D049B"/>
    <w:rsid w:val="004D0DA2"/>
    <w:rsid w:val="004D15E0"/>
    <w:rsid w:val="004D1D31"/>
    <w:rsid w:val="004D2744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6E25"/>
    <w:rsid w:val="004D7639"/>
    <w:rsid w:val="004D76A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952"/>
    <w:rsid w:val="004E397E"/>
    <w:rsid w:val="004E3EA6"/>
    <w:rsid w:val="004E3F0A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B4F"/>
    <w:rsid w:val="004E6D18"/>
    <w:rsid w:val="004E74F0"/>
    <w:rsid w:val="004E756A"/>
    <w:rsid w:val="004E7B19"/>
    <w:rsid w:val="004E7B2A"/>
    <w:rsid w:val="004E7C8B"/>
    <w:rsid w:val="004E7F4F"/>
    <w:rsid w:val="004F01F5"/>
    <w:rsid w:val="004F0513"/>
    <w:rsid w:val="004F0772"/>
    <w:rsid w:val="004F0782"/>
    <w:rsid w:val="004F11DA"/>
    <w:rsid w:val="004F1826"/>
    <w:rsid w:val="004F2252"/>
    <w:rsid w:val="004F2A0E"/>
    <w:rsid w:val="004F2F43"/>
    <w:rsid w:val="004F3BC3"/>
    <w:rsid w:val="004F3F1A"/>
    <w:rsid w:val="004F49ED"/>
    <w:rsid w:val="004F4B19"/>
    <w:rsid w:val="004F5127"/>
    <w:rsid w:val="004F5EB5"/>
    <w:rsid w:val="004F6C8A"/>
    <w:rsid w:val="004F7692"/>
    <w:rsid w:val="004F7A10"/>
    <w:rsid w:val="004F7B41"/>
    <w:rsid w:val="00500831"/>
    <w:rsid w:val="00500B91"/>
    <w:rsid w:val="00500C28"/>
    <w:rsid w:val="00501ADE"/>
    <w:rsid w:val="0050251D"/>
    <w:rsid w:val="00502F45"/>
    <w:rsid w:val="0050314D"/>
    <w:rsid w:val="005038DE"/>
    <w:rsid w:val="0050395E"/>
    <w:rsid w:val="00504636"/>
    <w:rsid w:val="00504EE8"/>
    <w:rsid w:val="00505FEE"/>
    <w:rsid w:val="00506102"/>
    <w:rsid w:val="005062FD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86A"/>
    <w:rsid w:val="0051305B"/>
    <w:rsid w:val="00513333"/>
    <w:rsid w:val="005133F8"/>
    <w:rsid w:val="00513E5A"/>
    <w:rsid w:val="00513FCA"/>
    <w:rsid w:val="00514E73"/>
    <w:rsid w:val="0051549C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C78"/>
    <w:rsid w:val="00523FDB"/>
    <w:rsid w:val="00524548"/>
    <w:rsid w:val="0052462C"/>
    <w:rsid w:val="00525D8E"/>
    <w:rsid w:val="00526A40"/>
    <w:rsid w:val="005272C5"/>
    <w:rsid w:val="0052799D"/>
    <w:rsid w:val="005303EF"/>
    <w:rsid w:val="00530E2F"/>
    <w:rsid w:val="00530E38"/>
    <w:rsid w:val="00530EBE"/>
    <w:rsid w:val="00531305"/>
    <w:rsid w:val="005323B3"/>
    <w:rsid w:val="00532460"/>
    <w:rsid w:val="0053288A"/>
    <w:rsid w:val="00533855"/>
    <w:rsid w:val="00533869"/>
    <w:rsid w:val="00533CEF"/>
    <w:rsid w:val="00534450"/>
    <w:rsid w:val="00534CFA"/>
    <w:rsid w:val="00535BC1"/>
    <w:rsid w:val="00535E97"/>
    <w:rsid w:val="00535F5E"/>
    <w:rsid w:val="00536A99"/>
    <w:rsid w:val="00536DEB"/>
    <w:rsid w:val="00537364"/>
    <w:rsid w:val="00537801"/>
    <w:rsid w:val="005401DB"/>
    <w:rsid w:val="00540AAE"/>
    <w:rsid w:val="00540D0F"/>
    <w:rsid w:val="00541290"/>
    <w:rsid w:val="00541C88"/>
    <w:rsid w:val="00541D63"/>
    <w:rsid w:val="0054227B"/>
    <w:rsid w:val="00542904"/>
    <w:rsid w:val="005435EA"/>
    <w:rsid w:val="00543EFE"/>
    <w:rsid w:val="00544394"/>
    <w:rsid w:val="005443C9"/>
    <w:rsid w:val="00544B0C"/>
    <w:rsid w:val="00544E74"/>
    <w:rsid w:val="00544FA5"/>
    <w:rsid w:val="00545D88"/>
    <w:rsid w:val="00546392"/>
    <w:rsid w:val="0054787A"/>
    <w:rsid w:val="0054787F"/>
    <w:rsid w:val="005479FA"/>
    <w:rsid w:val="005503F6"/>
    <w:rsid w:val="00550F81"/>
    <w:rsid w:val="00551009"/>
    <w:rsid w:val="00551035"/>
    <w:rsid w:val="00551070"/>
    <w:rsid w:val="00551115"/>
    <w:rsid w:val="0055133B"/>
    <w:rsid w:val="00551811"/>
    <w:rsid w:val="00551C42"/>
    <w:rsid w:val="00551D81"/>
    <w:rsid w:val="0055227D"/>
    <w:rsid w:val="00552879"/>
    <w:rsid w:val="00553142"/>
    <w:rsid w:val="00553434"/>
    <w:rsid w:val="00553C04"/>
    <w:rsid w:val="00554E2A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10D3"/>
    <w:rsid w:val="00562879"/>
    <w:rsid w:val="0056288A"/>
    <w:rsid w:val="00562CFB"/>
    <w:rsid w:val="00562EB5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926"/>
    <w:rsid w:val="00565024"/>
    <w:rsid w:val="005655E1"/>
    <w:rsid w:val="00565DEE"/>
    <w:rsid w:val="00565FEF"/>
    <w:rsid w:val="00566204"/>
    <w:rsid w:val="0056642B"/>
    <w:rsid w:val="00566780"/>
    <w:rsid w:val="00566BC6"/>
    <w:rsid w:val="005672AF"/>
    <w:rsid w:val="005708C3"/>
    <w:rsid w:val="00571427"/>
    <w:rsid w:val="00571640"/>
    <w:rsid w:val="00571BFD"/>
    <w:rsid w:val="00571F5C"/>
    <w:rsid w:val="005720F1"/>
    <w:rsid w:val="00573A00"/>
    <w:rsid w:val="00574166"/>
    <w:rsid w:val="005742A5"/>
    <w:rsid w:val="00574457"/>
    <w:rsid w:val="00574F00"/>
    <w:rsid w:val="00574FCD"/>
    <w:rsid w:val="005759E9"/>
    <w:rsid w:val="00575A4E"/>
    <w:rsid w:val="00576878"/>
    <w:rsid w:val="00576E77"/>
    <w:rsid w:val="00576EE2"/>
    <w:rsid w:val="0057719E"/>
    <w:rsid w:val="005771D5"/>
    <w:rsid w:val="00577CF6"/>
    <w:rsid w:val="005810EB"/>
    <w:rsid w:val="005813D7"/>
    <w:rsid w:val="00581563"/>
    <w:rsid w:val="005825B2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3F1"/>
    <w:rsid w:val="00587416"/>
    <w:rsid w:val="005874E6"/>
    <w:rsid w:val="005907F4"/>
    <w:rsid w:val="00590DB5"/>
    <w:rsid w:val="0059100F"/>
    <w:rsid w:val="00591041"/>
    <w:rsid w:val="0059187C"/>
    <w:rsid w:val="00591B1D"/>
    <w:rsid w:val="00591D00"/>
    <w:rsid w:val="005929AA"/>
    <w:rsid w:val="0059312D"/>
    <w:rsid w:val="0059466B"/>
    <w:rsid w:val="00595CA8"/>
    <w:rsid w:val="00595FA6"/>
    <w:rsid w:val="00596D0F"/>
    <w:rsid w:val="00597055"/>
    <w:rsid w:val="0059761B"/>
    <w:rsid w:val="005A127C"/>
    <w:rsid w:val="005A1745"/>
    <w:rsid w:val="005A2205"/>
    <w:rsid w:val="005A2936"/>
    <w:rsid w:val="005A3447"/>
    <w:rsid w:val="005A3514"/>
    <w:rsid w:val="005A408A"/>
    <w:rsid w:val="005A4875"/>
    <w:rsid w:val="005A5B35"/>
    <w:rsid w:val="005A5D24"/>
    <w:rsid w:val="005A64AD"/>
    <w:rsid w:val="005A6953"/>
    <w:rsid w:val="005A6D4A"/>
    <w:rsid w:val="005B09D2"/>
    <w:rsid w:val="005B15B4"/>
    <w:rsid w:val="005B1D33"/>
    <w:rsid w:val="005B1D66"/>
    <w:rsid w:val="005B250A"/>
    <w:rsid w:val="005B2FCE"/>
    <w:rsid w:val="005B34B1"/>
    <w:rsid w:val="005B3747"/>
    <w:rsid w:val="005B3F03"/>
    <w:rsid w:val="005B418F"/>
    <w:rsid w:val="005B5243"/>
    <w:rsid w:val="005B5781"/>
    <w:rsid w:val="005B593A"/>
    <w:rsid w:val="005B5D20"/>
    <w:rsid w:val="005B5D28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3E"/>
    <w:rsid w:val="005C0865"/>
    <w:rsid w:val="005C0D99"/>
    <w:rsid w:val="005C131B"/>
    <w:rsid w:val="005C13A0"/>
    <w:rsid w:val="005C1562"/>
    <w:rsid w:val="005C1773"/>
    <w:rsid w:val="005C1932"/>
    <w:rsid w:val="005C1C6E"/>
    <w:rsid w:val="005C1FC5"/>
    <w:rsid w:val="005C2E3E"/>
    <w:rsid w:val="005C31CA"/>
    <w:rsid w:val="005C4AF1"/>
    <w:rsid w:val="005C4FAE"/>
    <w:rsid w:val="005C5EA9"/>
    <w:rsid w:val="005C6405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AEB"/>
    <w:rsid w:val="005D1B2E"/>
    <w:rsid w:val="005D2045"/>
    <w:rsid w:val="005D2209"/>
    <w:rsid w:val="005D29C6"/>
    <w:rsid w:val="005D2A6F"/>
    <w:rsid w:val="005D2C66"/>
    <w:rsid w:val="005D2D56"/>
    <w:rsid w:val="005D2DA9"/>
    <w:rsid w:val="005D2E31"/>
    <w:rsid w:val="005D2E5E"/>
    <w:rsid w:val="005D381D"/>
    <w:rsid w:val="005D3B8F"/>
    <w:rsid w:val="005D3EA1"/>
    <w:rsid w:val="005D42CE"/>
    <w:rsid w:val="005D43C0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1B9F"/>
    <w:rsid w:val="005E1C6A"/>
    <w:rsid w:val="005E1E0B"/>
    <w:rsid w:val="005E246A"/>
    <w:rsid w:val="005E2F15"/>
    <w:rsid w:val="005E3215"/>
    <w:rsid w:val="005E38FF"/>
    <w:rsid w:val="005E3A06"/>
    <w:rsid w:val="005E4162"/>
    <w:rsid w:val="005E4959"/>
    <w:rsid w:val="005E4A2F"/>
    <w:rsid w:val="005E537C"/>
    <w:rsid w:val="005E5D15"/>
    <w:rsid w:val="005E71C1"/>
    <w:rsid w:val="005E7444"/>
    <w:rsid w:val="005E76C8"/>
    <w:rsid w:val="005E77E5"/>
    <w:rsid w:val="005E78FE"/>
    <w:rsid w:val="005F0721"/>
    <w:rsid w:val="005F07BA"/>
    <w:rsid w:val="005F1202"/>
    <w:rsid w:val="005F1778"/>
    <w:rsid w:val="005F1BA7"/>
    <w:rsid w:val="005F30F8"/>
    <w:rsid w:val="005F329C"/>
    <w:rsid w:val="005F3541"/>
    <w:rsid w:val="005F35F3"/>
    <w:rsid w:val="005F3995"/>
    <w:rsid w:val="005F3A27"/>
    <w:rsid w:val="005F3D72"/>
    <w:rsid w:val="005F4137"/>
    <w:rsid w:val="005F43BE"/>
    <w:rsid w:val="005F5666"/>
    <w:rsid w:val="005F5B45"/>
    <w:rsid w:val="005F6951"/>
    <w:rsid w:val="005F6F36"/>
    <w:rsid w:val="005F6FA0"/>
    <w:rsid w:val="00600891"/>
    <w:rsid w:val="0060105B"/>
    <w:rsid w:val="00601591"/>
    <w:rsid w:val="006019F7"/>
    <w:rsid w:val="00601B93"/>
    <w:rsid w:val="00602342"/>
    <w:rsid w:val="00602617"/>
    <w:rsid w:val="00602E52"/>
    <w:rsid w:val="0060329F"/>
    <w:rsid w:val="0060363B"/>
    <w:rsid w:val="00603CD2"/>
    <w:rsid w:val="00604E28"/>
    <w:rsid w:val="006055A5"/>
    <w:rsid w:val="00605958"/>
    <w:rsid w:val="00605A15"/>
    <w:rsid w:val="00605F1A"/>
    <w:rsid w:val="006061F3"/>
    <w:rsid w:val="006067A3"/>
    <w:rsid w:val="006067BD"/>
    <w:rsid w:val="006074CE"/>
    <w:rsid w:val="006078F3"/>
    <w:rsid w:val="00607D22"/>
    <w:rsid w:val="006106C6"/>
    <w:rsid w:val="006114C3"/>
    <w:rsid w:val="00611E2D"/>
    <w:rsid w:val="00612638"/>
    <w:rsid w:val="00613BF9"/>
    <w:rsid w:val="00613DAC"/>
    <w:rsid w:val="00613E82"/>
    <w:rsid w:val="00613EB0"/>
    <w:rsid w:val="00614482"/>
    <w:rsid w:val="00614616"/>
    <w:rsid w:val="00614642"/>
    <w:rsid w:val="006148B8"/>
    <w:rsid w:val="00615AB3"/>
    <w:rsid w:val="00615DC9"/>
    <w:rsid w:val="00616BA2"/>
    <w:rsid w:val="00616BFE"/>
    <w:rsid w:val="00616DB6"/>
    <w:rsid w:val="006170C4"/>
    <w:rsid w:val="00620164"/>
    <w:rsid w:val="006201E7"/>
    <w:rsid w:val="00620819"/>
    <w:rsid w:val="00620F5F"/>
    <w:rsid w:val="00621101"/>
    <w:rsid w:val="0062140C"/>
    <w:rsid w:val="0062164C"/>
    <w:rsid w:val="00621DBB"/>
    <w:rsid w:val="00622863"/>
    <w:rsid w:val="00622915"/>
    <w:rsid w:val="0062377C"/>
    <w:rsid w:val="006240CF"/>
    <w:rsid w:val="006245A3"/>
    <w:rsid w:val="006248C8"/>
    <w:rsid w:val="00624AC4"/>
    <w:rsid w:val="00624B96"/>
    <w:rsid w:val="00624E61"/>
    <w:rsid w:val="00624F2C"/>
    <w:rsid w:val="00625C33"/>
    <w:rsid w:val="006260FE"/>
    <w:rsid w:val="00626402"/>
    <w:rsid w:val="00627042"/>
    <w:rsid w:val="006270DE"/>
    <w:rsid w:val="00631082"/>
    <w:rsid w:val="006314C6"/>
    <w:rsid w:val="0063151E"/>
    <w:rsid w:val="006315D6"/>
    <w:rsid w:val="00631663"/>
    <w:rsid w:val="006317D0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4700"/>
    <w:rsid w:val="0063529A"/>
    <w:rsid w:val="00635533"/>
    <w:rsid w:val="00635914"/>
    <w:rsid w:val="00635B9D"/>
    <w:rsid w:val="00637271"/>
    <w:rsid w:val="00637DDF"/>
    <w:rsid w:val="00640446"/>
    <w:rsid w:val="00640D79"/>
    <w:rsid w:val="00640D98"/>
    <w:rsid w:val="00640E9E"/>
    <w:rsid w:val="00640F0D"/>
    <w:rsid w:val="006416C6"/>
    <w:rsid w:val="006419FC"/>
    <w:rsid w:val="00641D66"/>
    <w:rsid w:val="0064213B"/>
    <w:rsid w:val="006428BC"/>
    <w:rsid w:val="0064396C"/>
    <w:rsid w:val="00643DDF"/>
    <w:rsid w:val="0064449E"/>
    <w:rsid w:val="00644C80"/>
    <w:rsid w:val="00645080"/>
    <w:rsid w:val="00645F83"/>
    <w:rsid w:val="00647F17"/>
    <w:rsid w:val="00651C2E"/>
    <w:rsid w:val="00651D5B"/>
    <w:rsid w:val="00651DDF"/>
    <w:rsid w:val="00652167"/>
    <w:rsid w:val="00652BE7"/>
    <w:rsid w:val="006530F7"/>
    <w:rsid w:val="0065320E"/>
    <w:rsid w:val="00653852"/>
    <w:rsid w:val="00653AEA"/>
    <w:rsid w:val="00653BB2"/>
    <w:rsid w:val="00653F44"/>
    <w:rsid w:val="00654B05"/>
    <w:rsid w:val="00654B3C"/>
    <w:rsid w:val="00654C22"/>
    <w:rsid w:val="00654E5A"/>
    <w:rsid w:val="00654F6A"/>
    <w:rsid w:val="006559F0"/>
    <w:rsid w:val="00655FF9"/>
    <w:rsid w:val="00656ECD"/>
    <w:rsid w:val="0065765A"/>
    <w:rsid w:val="006577BA"/>
    <w:rsid w:val="00657E8C"/>
    <w:rsid w:val="00660551"/>
    <w:rsid w:val="006609FD"/>
    <w:rsid w:val="00660AF2"/>
    <w:rsid w:val="00660EC9"/>
    <w:rsid w:val="00661388"/>
    <w:rsid w:val="006628C8"/>
    <w:rsid w:val="00663147"/>
    <w:rsid w:val="0066320B"/>
    <w:rsid w:val="00663C55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66271"/>
    <w:rsid w:val="00666484"/>
    <w:rsid w:val="00666E17"/>
    <w:rsid w:val="006670CB"/>
    <w:rsid w:val="00670301"/>
    <w:rsid w:val="00670D87"/>
    <w:rsid w:val="00670F55"/>
    <w:rsid w:val="00671172"/>
    <w:rsid w:val="006715BB"/>
    <w:rsid w:val="00671D2D"/>
    <w:rsid w:val="00671EC2"/>
    <w:rsid w:val="00671FD3"/>
    <w:rsid w:val="006729F0"/>
    <w:rsid w:val="00672DE1"/>
    <w:rsid w:val="00674017"/>
    <w:rsid w:val="00674456"/>
    <w:rsid w:val="00674984"/>
    <w:rsid w:val="00674B6D"/>
    <w:rsid w:val="00674F59"/>
    <w:rsid w:val="00675267"/>
    <w:rsid w:val="00675D47"/>
    <w:rsid w:val="00675E07"/>
    <w:rsid w:val="00675ED4"/>
    <w:rsid w:val="006766DF"/>
    <w:rsid w:val="006769D6"/>
    <w:rsid w:val="006771C8"/>
    <w:rsid w:val="00677799"/>
    <w:rsid w:val="006805DB"/>
    <w:rsid w:val="00680DE8"/>
    <w:rsid w:val="00680E86"/>
    <w:rsid w:val="00682313"/>
    <w:rsid w:val="00682399"/>
    <w:rsid w:val="006823B2"/>
    <w:rsid w:val="006824C5"/>
    <w:rsid w:val="00682578"/>
    <w:rsid w:val="0068257B"/>
    <w:rsid w:val="006826AA"/>
    <w:rsid w:val="00683177"/>
    <w:rsid w:val="0068353A"/>
    <w:rsid w:val="006836BE"/>
    <w:rsid w:val="00683F42"/>
    <w:rsid w:val="0068442E"/>
    <w:rsid w:val="00685711"/>
    <w:rsid w:val="0068657A"/>
    <w:rsid w:val="0068691B"/>
    <w:rsid w:val="00686A31"/>
    <w:rsid w:val="006903CF"/>
    <w:rsid w:val="006903F9"/>
    <w:rsid w:val="00690F97"/>
    <w:rsid w:val="00691123"/>
    <w:rsid w:val="00691FD5"/>
    <w:rsid w:val="00691FE1"/>
    <w:rsid w:val="006923F3"/>
    <w:rsid w:val="0069289A"/>
    <w:rsid w:val="00692F75"/>
    <w:rsid w:val="006931DD"/>
    <w:rsid w:val="0069322B"/>
    <w:rsid w:val="006933B8"/>
    <w:rsid w:val="00693D74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D1A"/>
    <w:rsid w:val="00697FAE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4155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DAC"/>
    <w:rsid w:val="006B2E35"/>
    <w:rsid w:val="006B324D"/>
    <w:rsid w:val="006B362D"/>
    <w:rsid w:val="006B436A"/>
    <w:rsid w:val="006B4C6D"/>
    <w:rsid w:val="006B4CFA"/>
    <w:rsid w:val="006B4DFB"/>
    <w:rsid w:val="006B5A49"/>
    <w:rsid w:val="006B5FFF"/>
    <w:rsid w:val="006B6072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4F"/>
    <w:rsid w:val="006C3485"/>
    <w:rsid w:val="006C34A9"/>
    <w:rsid w:val="006C3A58"/>
    <w:rsid w:val="006C4424"/>
    <w:rsid w:val="006C45DA"/>
    <w:rsid w:val="006C47DC"/>
    <w:rsid w:val="006C4AA8"/>
    <w:rsid w:val="006C5221"/>
    <w:rsid w:val="006C572F"/>
    <w:rsid w:val="006C5773"/>
    <w:rsid w:val="006C5952"/>
    <w:rsid w:val="006C5BB8"/>
    <w:rsid w:val="006C60F0"/>
    <w:rsid w:val="006C6C5B"/>
    <w:rsid w:val="006C6ED6"/>
    <w:rsid w:val="006C6F8F"/>
    <w:rsid w:val="006C713B"/>
    <w:rsid w:val="006C7175"/>
    <w:rsid w:val="006C7484"/>
    <w:rsid w:val="006D09B7"/>
    <w:rsid w:val="006D0CDF"/>
    <w:rsid w:val="006D0FE4"/>
    <w:rsid w:val="006D1046"/>
    <w:rsid w:val="006D1501"/>
    <w:rsid w:val="006D188E"/>
    <w:rsid w:val="006D1E8E"/>
    <w:rsid w:val="006D1FF7"/>
    <w:rsid w:val="006D21BA"/>
    <w:rsid w:val="006D2CC6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50C2"/>
    <w:rsid w:val="006D5179"/>
    <w:rsid w:val="006D5347"/>
    <w:rsid w:val="006D5DE0"/>
    <w:rsid w:val="006D6D6C"/>
    <w:rsid w:val="006D703C"/>
    <w:rsid w:val="006D78FA"/>
    <w:rsid w:val="006D7DFB"/>
    <w:rsid w:val="006E024E"/>
    <w:rsid w:val="006E0E3A"/>
    <w:rsid w:val="006E1BA6"/>
    <w:rsid w:val="006E25E2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F00EF"/>
    <w:rsid w:val="006F0284"/>
    <w:rsid w:val="006F0525"/>
    <w:rsid w:val="006F142F"/>
    <w:rsid w:val="006F146E"/>
    <w:rsid w:val="006F257D"/>
    <w:rsid w:val="006F3768"/>
    <w:rsid w:val="006F3E96"/>
    <w:rsid w:val="006F43A5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0A"/>
    <w:rsid w:val="006F679E"/>
    <w:rsid w:val="006F71ED"/>
    <w:rsid w:val="006F7264"/>
    <w:rsid w:val="006F7DDF"/>
    <w:rsid w:val="006F7E35"/>
    <w:rsid w:val="007002B7"/>
    <w:rsid w:val="00700D5D"/>
    <w:rsid w:val="00700F7D"/>
    <w:rsid w:val="007014DA"/>
    <w:rsid w:val="007017B8"/>
    <w:rsid w:val="00701922"/>
    <w:rsid w:val="00701CA1"/>
    <w:rsid w:val="00701E7A"/>
    <w:rsid w:val="0070272E"/>
    <w:rsid w:val="007031D0"/>
    <w:rsid w:val="00703D2F"/>
    <w:rsid w:val="00703F57"/>
    <w:rsid w:val="0070442A"/>
    <w:rsid w:val="00704920"/>
    <w:rsid w:val="00704FF1"/>
    <w:rsid w:val="007054AE"/>
    <w:rsid w:val="007054E8"/>
    <w:rsid w:val="007056FB"/>
    <w:rsid w:val="00705923"/>
    <w:rsid w:val="007074A0"/>
    <w:rsid w:val="00707525"/>
    <w:rsid w:val="00710A33"/>
    <w:rsid w:val="0071150D"/>
    <w:rsid w:val="00711A10"/>
    <w:rsid w:val="00711D11"/>
    <w:rsid w:val="0071298A"/>
    <w:rsid w:val="007134A8"/>
    <w:rsid w:val="00713BC4"/>
    <w:rsid w:val="00714901"/>
    <w:rsid w:val="00714EB4"/>
    <w:rsid w:val="00714F61"/>
    <w:rsid w:val="00714FEA"/>
    <w:rsid w:val="00715303"/>
    <w:rsid w:val="0071592D"/>
    <w:rsid w:val="0071597C"/>
    <w:rsid w:val="00715E3F"/>
    <w:rsid w:val="007163DD"/>
    <w:rsid w:val="0071693A"/>
    <w:rsid w:val="00716E0D"/>
    <w:rsid w:val="0071750E"/>
    <w:rsid w:val="007212DA"/>
    <w:rsid w:val="007215F7"/>
    <w:rsid w:val="00721856"/>
    <w:rsid w:val="007226B8"/>
    <w:rsid w:val="007228C3"/>
    <w:rsid w:val="007231E8"/>
    <w:rsid w:val="007236AE"/>
    <w:rsid w:val="00723703"/>
    <w:rsid w:val="007244AD"/>
    <w:rsid w:val="007244CE"/>
    <w:rsid w:val="00724B9D"/>
    <w:rsid w:val="00724D0A"/>
    <w:rsid w:val="00724F21"/>
    <w:rsid w:val="00725446"/>
    <w:rsid w:val="00725503"/>
    <w:rsid w:val="00725BEA"/>
    <w:rsid w:val="00725EDF"/>
    <w:rsid w:val="007266B9"/>
    <w:rsid w:val="00726C0D"/>
    <w:rsid w:val="00726D9C"/>
    <w:rsid w:val="00726F3D"/>
    <w:rsid w:val="00730745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E0A"/>
    <w:rsid w:val="00746580"/>
    <w:rsid w:val="007469E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1F41"/>
    <w:rsid w:val="00752C2F"/>
    <w:rsid w:val="007532F6"/>
    <w:rsid w:val="00753662"/>
    <w:rsid w:val="00753D72"/>
    <w:rsid w:val="007541FE"/>
    <w:rsid w:val="00754798"/>
    <w:rsid w:val="00754A52"/>
    <w:rsid w:val="00754BE8"/>
    <w:rsid w:val="00754C2C"/>
    <w:rsid w:val="00755077"/>
    <w:rsid w:val="0075515D"/>
    <w:rsid w:val="0075731F"/>
    <w:rsid w:val="007576F4"/>
    <w:rsid w:val="00757F6D"/>
    <w:rsid w:val="00760D85"/>
    <w:rsid w:val="0076116B"/>
    <w:rsid w:val="007619CF"/>
    <w:rsid w:val="00761BFA"/>
    <w:rsid w:val="0076222F"/>
    <w:rsid w:val="00762445"/>
    <w:rsid w:val="00762570"/>
    <w:rsid w:val="00762A01"/>
    <w:rsid w:val="00762F4B"/>
    <w:rsid w:val="0076305D"/>
    <w:rsid w:val="00763355"/>
    <w:rsid w:val="00763628"/>
    <w:rsid w:val="00764CAA"/>
    <w:rsid w:val="00764EE0"/>
    <w:rsid w:val="007653A0"/>
    <w:rsid w:val="00765419"/>
    <w:rsid w:val="00765845"/>
    <w:rsid w:val="00765B15"/>
    <w:rsid w:val="00766058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0F46"/>
    <w:rsid w:val="007719E6"/>
    <w:rsid w:val="00771BA3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D7C"/>
    <w:rsid w:val="00781F6C"/>
    <w:rsid w:val="007820FD"/>
    <w:rsid w:val="0078230C"/>
    <w:rsid w:val="00782682"/>
    <w:rsid w:val="00782994"/>
    <w:rsid w:val="007829D8"/>
    <w:rsid w:val="00783208"/>
    <w:rsid w:val="00783520"/>
    <w:rsid w:val="00783F9B"/>
    <w:rsid w:val="007844C0"/>
    <w:rsid w:val="007848E8"/>
    <w:rsid w:val="0078505F"/>
    <w:rsid w:val="007859B4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14FC"/>
    <w:rsid w:val="00791D84"/>
    <w:rsid w:val="007924A3"/>
    <w:rsid w:val="0079268F"/>
    <w:rsid w:val="007929E5"/>
    <w:rsid w:val="007933EE"/>
    <w:rsid w:val="0079392E"/>
    <w:rsid w:val="00793D9D"/>
    <w:rsid w:val="00795C40"/>
    <w:rsid w:val="00795D62"/>
    <w:rsid w:val="007960A6"/>
    <w:rsid w:val="0079651B"/>
    <w:rsid w:val="00796D5C"/>
    <w:rsid w:val="00797F56"/>
    <w:rsid w:val="007A0942"/>
    <w:rsid w:val="007A121F"/>
    <w:rsid w:val="007A148C"/>
    <w:rsid w:val="007A1524"/>
    <w:rsid w:val="007A20AA"/>
    <w:rsid w:val="007A211B"/>
    <w:rsid w:val="007A22A2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C58"/>
    <w:rsid w:val="007A63EF"/>
    <w:rsid w:val="007A75E3"/>
    <w:rsid w:val="007B040E"/>
    <w:rsid w:val="007B0540"/>
    <w:rsid w:val="007B0F81"/>
    <w:rsid w:val="007B1D1E"/>
    <w:rsid w:val="007B2490"/>
    <w:rsid w:val="007B260D"/>
    <w:rsid w:val="007B2A1C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6A9"/>
    <w:rsid w:val="007C1E83"/>
    <w:rsid w:val="007C1FA2"/>
    <w:rsid w:val="007C2864"/>
    <w:rsid w:val="007C2FDA"/>
    <w:rsid w:val="007C3114"/>
    <w:rsid w:val="007C31E0"/>
    <w:rsid w:val="007C55B9"/>
    <w:rsid w:val="007C5807"/>
    <w:rsid w:val="007C5993"/>
    <w:rsid w:val="007C5A46"/>
    <w:rsid w:val="007C5EBE"/>
    <w:rsid w:val="007C6217"/>
    <w:rsid w:val="007C6857"/>
    <w:rsid w:val="007C7687"/>
    <w:rsid w:val="007C7760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08"/>
    <w:rsid w:val="007D391E"/>
    <w:rsid w:val="007D3D77"/>
    <w:rsid w:val="007D41EE"/>
    <w:rsid w:val="007D48A3"/>
    <w:rsid w:val="007D4F38"/>
    <w:rsid w:val="007D53A5"/>
    <w:rsid w:val="007D5835"/>
    <w:rsid w:val="007D5BBC"/>
    <w:rsid w:val="007D5D9B"/>
    <w:rsid w:val="007D6A6A"/>
    <w:rsid w:val="007D6B45"/>
    <w:rsid w:val="007D6D9C"/>
    <w:rsid w:val="007D6DB6"/>
    <w:rsid w:val="007D6EA3"/>
    <w:rsid w:val="007D76F2"/>
    <w:rsid w:val="007D7E4B"/>
    <w:rsid w:val="007E00CE"/>
    <w:rsid w:val="007E0D92"/>
    <w:rsid w:val="007E12B3"/>
    <w:rsid w:val="007E1621"/>
    <w:rsid w:val="007E2042"/>
    <w:rsid w:val="007E3974"/>
    <w:rsid w:val="007E3B72"/>
    <w:rsid w:val="007E4158"/>
    <w:rsid w:val="007E4233"/>
    <w:rsid w:val="007E45F9"/>
    <w:rsid w:val="007E4D99"/>
    <w:rsid w:val="007E5380"/>
    <w:rsid w:val="007E5D92"/>
    <w:rsid w:val="007E64F0"/>
    <w:rsid w:val="007E6571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3371"/>
    <w:rsid w:val="007F35E1"/>
    <w:rsid w:val="007F5687"/>
    <w:rsid w:val="007F56F1"/>
    <w:rsid w:val="007F57A1"/>
    <w:rsid w:val="007F57F4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5656"/>
    <w:rsid w:val="00805A7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826"/>
    <w:rsid w:val="00812DA0"/>
    <w:rsid w:val="00813171"/>
    <w:rsid w:val="008136C2"/>
    <w:rsid w:val="0081412D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213"/>
    <w:rsid w:val="0082047B"/>
    <w:rsid w:val="008207F3"/>
    <w:rsid w:val="00820B0B"/>
    <w:rsid w:val="00820BCF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7BE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124"/>
    <w:rsid w:val="008355BC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709"/>
    <w:rsid w:val="00843F5E"/>
    <w:rsid w:val="00844A6A"/>
    <w:rsid w:val="00844AFF"/>
    <w:rsid w:val="008451FB"/>
    <w:rsid w:val="008456C2"/>
    <w:rsid w:val="0084660E"/>
    <w:rsid w:val="00846D90"/>
    <w:rsid w:val="0084739D"/>
    <w:rsid w:val="008473CF"/>
    <w:rsid w:val="00847925"/>
    <w:rsid w:val="008479BC"/>
    <w:rsid w:val="008479D3"/>
    <w:rsid w:val="00847B68"/>
    <w:rsid w:val="00847DED"/>
    <w:rsid w:val="00850E0F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75B"/>
    <w:rsid w:val="008557FD"/>
    <w:rsid w:val="00855F1B"/>
    <w:rsid w:val="0085665B"/>
    <w:rsid w:val="00857528"/>
    <w:rsid w:val="00860A1F"/>
    <w:rsid w:val="00860BCC"/>
    <w:rsid w:val="00860C29"/>
    <w:rsid w:val="008612E3"/>
    <w:rsid w:val="008616B0"/>
    <w:rsid w:val="00861FD3"/>
    <w:rsid w:val="00862645"/>
    <w:rsid w:val="00862874"/>
    <w:rsid w:val="00862F82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E0F"/>
    <w:rsid w:val="008703F3"/>
    <w:rsid w:val="008709EB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61B1"/>
    <w:rsid w:val="008762D5"/>
    <w:rsid w:val="0087756D"/>
    <w:rsid w:val="00880110"/>
    <w:rsid w:val="00880535"/>
    <w:rsid w:val="008810FB"/>
    <w:rsid w:val="00881A83"/>
    <w:rsid w:val="00881BA4"/>
    <w:rsid w:val="00881C19"/>
    <w:rsid w:val="00881F7D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39F"/>
    <w:rsid w:val="00886769"/>
    <w:rsid w:val="008868E7"/>
    <w:rsid w:val="008869B9"/>
    <w:rsid w:val="0088725E"/>
    <w:rsid w:val="00887917"/>
    <w:rsid w:val="008879DF"/>
    <w:rsid w:val="00887F14"/>
    <w:rsid w:val="008900A2"/>
    <w:rsid w:val="00890577"/>
    <w:rsid w:val="008905FD"/>
    <w:rsid w:val="00890C5F"/>
    <w:rsid w:val="0089100E"/>
    <w:rsid w:val="00891520"/>
    <w:rsid w:val="00891E08"/>
    <w:rsid w:val="008922EC"/>
    <w:rsid w:val="008923C7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42B0"/>
    <w:rsid w:val="008A4639"/>
    <w:rsid w:val="008A4A50"/>
    <w:rsid w:val="008A4CA2"/>
    <w:rsid w:val="008A528A"/>
    <w:rsid w:val="008A530A"/>
    <w:rsid w:val="008A665E"/>
    <w:rsid w:val="008A7789"/>
    <w:rsid w:val="008A7825"/>
    <w:rsid w:val="008B0006"/>
    <w:rsid w:val="008B00AB"/>
    <w:rsid w:val="008B0C25"/>
    <w:rsid w:val="008B0DDD"/>
    <w:rsid w:val="008B0E4F"/>
    <w:rsid w:val="008B1349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7E2"/>
    <w:rsid w:val="008B4AEE"/>
    <w:rsid w:val="008B4D50"/>
    <w:rsid w:val="008B504B"/>
    <w:rsid w:val="008B5DCF"/>
    <w:rsid w:val="008B5E50"/>
    <w:rsid w:val="008B5EFF"/>
    <w:rsid w:val="008B6E29"/>
    <w:rsid w:val="008B7093"/>
    <w:rsid w:val="008B77D0"/>
    <w:rsid w:val="008C091C"/>
    <w:rsid w:val="008C097F"/>
    <w:rsid w:val="008C0D0C"/>
    <w:rsid w:val="008C10ED"/>
    <w:rsid w:val="008C14FD"/>
    <w:rsid w:val="008C163A"/>
    <w:rsid w:val="008C1999"/>
    <w:rsid w:val="008C1CAD"/>
    <w:rsid w:val="008C2553"/>
    <w:rsid w:val="008C2B08"/>
    <w:rsid w:val="008C2C4B"/>
    <w:rsid w:val="008C2E10"/>
    <w:rsid w:val="008C2E83"/>
    <w:rsid w:val="008C2F05"/>
    <w:rsid w:val="008C3116"/>
    <w:rsid w:val="008C329A"/>
    <w:rsid w:val="008C345A"/>
    <w:rsid w:val="008C395A"/>
    <w:rsid w:val="008C4D47"/>
    <w:rsid w:val="008C50F0"/>
    <w:rsid w:val="008C520C"/>
    <w:rsid w:val="008C592E"/>
    <w:rsid w:val="008C5EEA"/>
    <w:rsid w:val="008C6826"/>
    <w:rsid w:val="008C7086"/>
    <w:rsid w:val="008C79B3"/>
    <w:rsid w:val="008D072E"/>
    <w:rsid w:val="008D08B9"/>
    <w:rsid w:val="008D0BC2"/>
    <w:rsid w:val="008D14A2"/>
    <w:rsid w:val="008D1586"/>
    <w:rsid w:val="008D1C3C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59C"/>
    <w:rsid w:val="008D6ACC"/>
    <w:rsid w:val="008D7298"/>
    <w:rsid w:val="008D776F"/>
    <w:rsid w:val="008D78E4"/>
    <w:rsid w:val="008D7B78"/>
    <w:rsid w:val="008E09CB"/>
    <w:rsid w:val="008E0A48"/>
    <w:rsid w:val="008E0BCF"/>
    <w:rsid w:val="008E0C42"/>
    <w:rsid w:val="008E0EE3"/>
    <w:rsid w:val="008E27E4"/>
    <w:rsid w:val="008E29B8"/>
    <w:rsid w:val="008E30A6"/>
    <w:rsid w:val="008E3541"/>
    <w:rsid w:val="008E365C"/>
    <w:rsid w:val="008E3918"/>
    <w:rsid w:val="008E3AB4"/>
    <w:rsid w:val="008E4275"/>
    <w:rsid w:val="008E4654"/>
    <w:rsid w:val="008E4C1F"/>
    <w:rsid w:val="008E5B80"/>
    <w:rsid w:val="008E5D71"/>
    <w:rsid w:val="008E5F1E"/>
    <w:rsid w:val="008E5F59"/>
    <w:rsid w:val="008E72A6"/>
    <w:rsid w:val="008E7579"/>
    <w:rsid w:val="008E765B"/>
    <w:rsid w:val="008E7E58"/>
    <w:rsid w:val="008F05B1"/>
    <w:rsid w:val="008F061D"/>
    <w:rsid w:val="008F0937"/>
    <w:rsid w:val="008F14EF"/>
    <w:rsid w:val="008F1B73"/>
    <w:rsid w:val="008F2216"/>
    <w:rsid w:val="008F230D"/>
    <w:rsid w:val="008F2669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6C2"/>
    <w:rsid w:val="008F6AEE"/>
    <w:rsid w:val="008F799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C82"/>
    <w:rsid w:val="00903681"/>
    <w:rsid w:val="009038F5"/>
    <w:rsid w:val="009042D8"/>
    <w:rsid w:val="00904437"/>
    <w:rsid w:val="00904808"/>
    <w:rsid w:val="00904945"/>
    <w:rsid w:val="00905F10"/>
    <w:rsid w:val="0090610A"/>
    <w:rsid w:val="009062E8"/>
    <w:rsid w:val="0090679E"/>
    <w:rsid w:val="009074BF"/>
    <w:rsid w:val="009078EF"/>
    <w:rsid w:val="00907B71"/>
    <w:rsid w:val="00907CAB"/>
    <w:rsid w:val="00907FF1"/>
    <w:rsid w:val="00910198"/>
    <w:rsid w:val="00911626"/>
    <w:rsid w:val="009122DD"/>
    <w:rsid w:val="009122F4"/>
    <w:rsid w:val="0091286F"/>
    <w:rsid w:val="009139A0"/>
    <w:rsid w:val="00913C02"/>
    <w:rsid w:val="0091538B"/>
    <w:rsid w:val="009162E3"/>
    <w:rsid w:val="00916A12"/>
    <w:rsid w:val="00920712"/>
    <w:rsid w:val="00920750"/>
    <w:rsid w:val="00921572"/>
    <w:rsid w:val="0092163B"/>
    <w:rsid w:val="009227BB"/>
    <w:rsid w:val="00923632"/>
    <w:rsid w:val="00923B77"/>
    <w:rsid w:val="00924044"/>
    <w:rsid w:val="009243C1"/>
    <w:rsid w:val="0092456F"/>
    <w:rsid w:val="0092622E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2749"/>
    <w:rsid w:val="00933373"/>
    <w:rsid w:val="009333C7"/>
    <w:rsid w:val="00933E07"/>
    <w:rsid w:val="00933F9C"/>
    <w:rsid w:val="00934074"/>
    <w:rsid w:val="00934B69"/>
    <w:rsid w:val="00934BA4"/>
    <w:rsid w:val="00934DBA"/>
    <w:rsid w:val="00934E52"/>
    <w:rsid w:val="00934F42"/>
    <w:rsid w:val="009359D9"/>
    <w:rsid w:val="00935C1B"/>
    <w:rsid w:val="00935D39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66D"/>
    <w:rsid w:val="0094093D"/>
    <w:rsid w:val="00940C17"/>
    <w:rsid w:val="009410AB"/>
    <w:rsid w:val="00941AA1"/>
    <w:rsid w:val="00941CB8"/>
    <w:rsid w:val="0094265C"/>
    <w:rsid w:val="00942786"/>
    <w:rsid w:val="0094290D"/>
    <w:rsid w:val="00942CED"/>
    <w:rsid w:val="00943E28"/>
    <w:rsid w:val="009449B8"/>
    <w:rsid w:val="00944A50"/>
    <w:rsid w:val="00945277"/>
    <w:rsid w:val="00945C84"/>
    <w:rsid w:val="009465E5"/>
    <w:rsid w:val="00946E0F"/>
    <w:rsid w:val="009471A5"/>
    <w:rsid w:val="00947349"/>
    <w:rsid w:val="0094748C"/>
    <w:rsid w:val="00947B81"/>
    <w:rsid w:val="00947C71"/>
    <w:rsid w:val="009500D9"/>
    <w:rsid w:val="0095014D"/>
    <w:rsid w:val="009508AA"/>
    <w:rsid w:val="009513C6"/>
    <w:rsid w:val="00951541"/>
    <w:rsid w:val="00952A4A"/>
    <w:rsid w:val="0095313C"/>
    <w:rsid w:val="0095339C"/>
    <w:rsid w:val="009536E7"/>
    <w:rsid w:val="0095454D"/>
    <w:rsid w:val="00954DE0"/>
    <w:rsid w:val="00955221"/>
    <w:rsid w:val="00955483"/>
    <w:rsid w:val="009556D6"/>
    <w:rsid w:val="0095614E"/>
    <w:rsid w:val="00956A1C"/>
    <w:rsid w:val="009572E1"/>
    <w:rsid w:val="0095761C"/>
    <w:rsid w:val="009577D1"/>
    <w:rsid w:val="00957CE2"/>
    <w:rsid w:val="00957ECD"/>
    <w:rsid w:val="0096001A"/>
    <w:rsid w:val="0096009C"/>
    <w:rsid w:val="00960742"/>
    <w:rsid w:val="009608A6"/>
    <w:rsid w:val="00960D31"/>
    <w:rsid w:val="0096148E"/>
    <w:rsid w:val="0096180F"/>
    <w:rsid w:val="00961FAF"/>
    <w:rsid w:val="009622E6"/>
    <w:rsid w:val="00962A41"/>
    <w:rsid w:val="00963090"/>
    <w:rsid w:val="009631D9"/>
    <w:rsid w:val="009635BC"/>
    <w:rsid w:val="00963CAA"/>
    <w:rsid w:val="009640C7"/>
    <w:rsid w:val="009648E2"/>
    <w:rsid w:val="00964A2D"/>
    <w:rsid w:val="00964BC6"/>
    <w:rsid w:val="00964BF4"/>
    <w:rsid w:val="00964D17"/>
    <w:rsid w:val="00964D94"/>
    <w:rsid w:val="009669B7"/>
    <w:rsid w:val="00966B4B"/>
    <w:rsid w:val="00966B79"/>
    <w:rsid w:val="00967102"/>
    <w:rsid w:val="00967DC2"/>
    <w:rsid w:val="0097066F"/>
    <w:rsid w:val="009707A5"/>
    <w:rsid w:val="00970929"/>
    <w:rsid w:val="00970E55"/>
    <w:rsid w:val="00971366"/>
    <w:rsid w:val="009713FA"/>
    <w:rsid w:val="00971564"/>
    <w:rsid w:val="00971B38"/>
    <w:rsid w:val="00972723"/>
    <w:rsid w:val="00973634"/>
    <w:rsid w:val="00973674"/>
    <w:rsid w:val="009737C8"/>
    <w:rsid w:val="00973B85"/>
    <w:rsid w:val="009747F8"/>
    <w:rsid w:val="00974862"/>
    <w:rsid w:val="00974CEE"/>
    <w:rsid w:val="00975208"/>
    <w:rsid w:val="009753B0"/>
    <w:rsid w:val="009753D7"/>
    <w:rsid w:val="009758D6"/>
    <w:rsid w:val="00975C0B"/>
    <w:rsid w:val="009765AE"/>
    <w:rsid w:val="009769DA"/>
    <w:rsid w:val="00976C0E"/>
    <w:rsid w:val="00977645"/>
    <w:rsid w:val="00977B8E"/>
    <w:rsid w:val="0098010B"/>
    <w:rsid w:val="00980422"/>
    <w:rsid w:val="00980A69"/>
    <w:rsid w:val="009814EB"/>
    <w:rsid w:val="009817C6"/>
    <w:rsid w:val="00982260"/>
    <w:rsid w:val="0098244B"/>
    <w:rsid w:val="0098301A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707F"/>
    <w:rsid w:val="009872B9"/>
    <w:rsid w:val="009903F2"/>
    <w:rsid w:val="0099041E"/>
    <w:rsid w:val="00990AA0"/>
    <w:rsid w:val="00990EBB"/>
    <w:rsid w:val="00990F82"/>
    <w:rsid w:val="009919E2"/>
    <w:rsid w:val="00991B46"/>
    <w:rsid w:val="00991D0E"/>
    <w:rsid w:val="009920DB"/>
    <w:rsid w:val="0099213C"/>
    <w:rsid w:val="0099266E"/>
    <w:rsid w:val="009934C5"/>
    <w:rsid w:val="00994294"/>
    <w:rsid w:val="0099436B"/>
    <w:rsid w:val="00995936"/>
    <w:rsid w:val="0099629E"/>
    <w:rsid w:val="009964D5"/>
    <w:rsid w:val="00997D21"/>
    <w:rsid w:val="00997F05"/>
    <w:rsid w:val="009A0585"/>
    <w:rsid w:val="009A0932"/>
    <w:rsid w:val="009A0982"/>
    <w:rsid w:val="009A098C"/>
    <w:rsid w:val="009A0C8B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409"/>
    <w:rsid w:val="009A4732"/>
    <w:rsid w:val="009A4F94"/>
    <w:rsid w:val="009A59FB"/>
    <w:rsid w:val="009A6187"/>
    <w:rsid w:val="009A6359"/>
    <w:rsid w:val="009A70D4"/>
    <w:rsid w:val="009A72A1"/>
    <w:rsid w:val="009A7C6B"/>
    <w:rsid w:val="009B0083"/>
    <w:rsid w:val="009B0785"/>
    <w:rsid w:val="009B0B19"/>
    <w:rsid w:val="009B0B8F"/>
    <w:rsid w:val="009B1722"/>
    <w:rsid w:val="009B1A37"/>
    <w:rsid w:val="009B21DD"/>
    <w:rsid w:val="009B2461"/>
    <w:rsid w:val="009B2592"/>
    <w:rsid w:val="009B27EB"/>
    <w:rsid w:val="009B29A6"/>
    <w:rsid w:val="009B2B88"/>
    <w:rsid w:val="009B2EF7"/>
    <w:rsid w:val="009B3157"/>
    <w:rsid w:val="009B375A"/>
    <w:rsid w:val="009B3B93"/>
    <w:rsid w:val="009B50F3"/>
    <w:rsid w:val="009B5713"/>
    <w:rsid w:val="009B5938"/>
    <w:rsid w:val="009B5C9B"/>
    <w:rsid w:val="009B63CC"/>
    <w:rsid w:val="009B6491"/>
    <w:rsid w:val="009B6A90"/>
    <w:rsid w:val="009B6BDF"/>
    <w:rsid w:val="009B7FE5"/>
    <w:rsid w:val="009C014C"/>
    <w:rsid w:val="009C0ED2"/>
    <w:rsid w:val="009C13E4"/>
    <w:rsid w:val="009C150D"/>
    <w:rsid w:val="009C1862"/>
    <w:rsid w:val="009C1A1B"/>
    <w:rsid w:val="009C1D80"/>
    <w:rsid w:val="009C373D"/>
    <w:rsid w:val="009C3C55"/>
    <w:rsid w:val="009C3DA5"/>
    <w:rsid w:val="009C3ECB"/>
    <w:rsid w:val="009C5307"/>
    <w:rsid w:val="009C54AA"/>
    <w:rsid w:val="009C5A53"/>
    <w:rsid w:val="009C5CDE"/>
    <w:rsid w:val="009C7699"/>
    <w:rsid w:val="009C792D"/>
    <w:rsid w:val="009C7DCC"/>
    <w:rsid w:val="009C7F51"/>
    <w:rsid w:val="009D0545"/>
    <w:rsid w:val="009D0A04"/>
    <w:rsid w:val="009D132F"/>
    <w:rsid w:val="009D1331"/>
    <w:rsid w:val="009D1B04"/>
    <w:rsid w:val="009D2187"/>
    <w:rsid w:val="009D2384"/>
    <w:rsid w:val="009D25E2"/>
    <w:rsid w:val="009D26FF"/>
    <w:rsid w:val="009D33F1"/>
    <w:rsid w:val="009D36FB"/>
    <w:rsid w:val="009D3871"/>
    <w:rsid w:val="009D393B"/>
    <w:rsid w:val="009D4081"/>
    <w:rsid w:val="009D47C4"/>
    <w:rsid w:val="009D507B"/>
    <w:rsid w:val="009D5187"/>
    <w:rsid w:val="009D53A4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1507"/>
    <w:rsid w:val="009E1EDC"/>
    <w:rsid w:val="009E2275"/>
    <w:rsid w:val="009E2373"/>
    <w:rsid w:val="009E2EDE"/>
    <w:rsid w:val="009E35EA"/>
    <w:rsid w:val="009E3BCC"/>
    <w:rsid w:val="009E3C83"/>
    <w:rsid w:val="009E4012"/>
    <w:rsid w:val="009E422F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89"/>
    <w:rsid w:val="009F2071"/>
    <w:rsid w:val="009F2B8D"/>
    <w:rsid w:val="009F3996"/>
    <w:rsid w:val="009F3B81"/>
    <w:rsid w:val="009F4BA7"/>
    <w:rsid w:val="009F4C1B"/>
    <w:rsid w:val="009F4D8C"/>
    <w:rsid w:val="009F58C5"/>
    <w:rsid w:val="009F58D8"/>
    <w:rsid w:val="009F6EC9"/>
    <w:rsid w:val="009F70D5"/>
    <w:rsid w:val="009F7133"/>
    <w:rsid w:val="009F762A"/>
    <w:rsid w:val="009F7F55"/>
    <w:rsid w:val="00A00032"/>
    <w:rsid w:val="00A015D9"/>
    <w:rsid w:val="00A01A96"/>
    <w:rsid w:val="00A01C1B"/>
    <w:rsid w:val="00A01EF2"/>
    <w:rsid w:val="00A02492"/>
    <w:rsid w:val="00A027EB"/>
    <w:rsid w:val="00A02965"/>
    <w:rsid w:val="00A033B9"/>
    <w:rsid w:val="00A04FC0"/>
    <w:rsid w:val="00A05297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328"/>
    <w:rsid w:val="00A07D2F"/>
    <w:rsid w:val="00A10305"/>
    <w:rsid w:val="00A10868"/>
    <w:rsid w:val="00A10D3D"/>
    <w:rsid w:val="00A12215"/>
    <w:rsid w:val="00A128D8"/>
    <w:rsid w:val="00A12E51"/>
    <w:rsid w:val="00A1316D"/>
    <w:rsid w:val="00A13C08"/>
    <w:rsid w:val="00A147AE"/>
    <w:rsid w:val="00A154EC"/>
    <w:rsid w:val="00A15727"/>
    <w:rsid w:val="00A1672A"/>
    <w:rsid w:val="00A16D9A"/>
    <w:rsid w:val="00A16E27"/>
    <w:rsid w:val="00A1740D"/>
    <w:rsid w:val="00A174A3"/>
    <w:rsid w:val="00A20099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632B"/>
    <w:rsid w:val="00A2647E"/>
    <w:rsid w:val="00A26C4F"/>
    <w:rsid w:val="00A271E4"/>
    <w:rsid w:val="00A276A5"/>
    <w:rsid w:val="00A27967"/>
    <w:rsid w:val="00A27A87"/>
    <w:rsid w:val="00A3018A"/>
    <w:rsid w:val="00A30249"/>
    <w:rsid w:val="00A30EA2"/>
    <w:rsid w:val="00A31275"/>
    <w:rsid w:val="00A3165D"/>
    <w:rsid w:val="00A31DE5"/>
    <w:rsid w:val="00A324DD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3513"/>
    <w:rsid w:val="00A435F3"/>
    <w:rsid w:val="00A43955"/>
    <w:rsid w:val="00A44573"/>
    <w:rsid w:val="00A44C9B"/>
    <w:rsid w:val="00A45A3D"/>
    <w:rsid w:val="00A461CA"/>
    <w:rsid w:val="00A46637"/>
    <w:rsid w:val="00A4680F"/>
    <w:rsid w:val="00A469FC"/>
    <w:rsid w:val="00A4727E"/>
    <w:rsid w:val="00A47692"/>
    <w:rsid w:val="00A50441"/>
    <w:rsid w:val="00A505AB"/>
    <w:rsid w:val="00A5078F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93C"/>
    <w:rsid w:val="00A55E07"/>
    <w:rsid w:val="00A562F7"/>
    <w:rsid w:val="00A56ADA"/>
    <w:rsid w:val="00A57166"/>
    <w:rsid w:val="00A5735F"/>
    <w:rsid w:val="00A57718"/>
    <w:rsid w:val="00A57B90"/>
    <w:rsid w:val="00A60B6D"/>
    <w:rsid w:val="00A61766"/>
    <w:rsid w:val="00A618B5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71D9"/>
    <w:rsid w:val="00A67BFE"/>
    <w:rsid w:val="00A67DF0"/>
    <w:rsid w:val="00A706C6"/>
    <w:rsid w:val="00A70BCE"/>
    <w:rsid w:val="00A7161B"/>
    <w:rsid w:val="00A7190B"/>
    <w:rsid w:val="00A73A80"/>
    <w:rsid w:val="00A73B5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82"/>
    <w:rsid w:val="00A83CB9"/>
    <w:rsid w:val="00A8401D"/>
    <w:rsid w:val="00A84BB5"/>
    <w:rsid w:val="00A84D2B"/>
    <w:rsid w:val="00A84EEA"/>
    <w:rsid w:val="00A84EF4"/>
    <w:rsid w:val="00A85848"/>
    <w:rsid w:val="00A86A63"/>
    <w:rsid w:val="00A86EC3"/>
    <w:rsid w:val="00A874B8"/>
    <w:rsid w:val="00A8776F"/>
    <w:rsid w:val="00A87CA7"/>
    <w:rsid w:val="00A87CDE"/>
    <w:rsid w:val="00A87CE7"/>
    <w:rsid w:val="00A900E9"/>
    <w:rsid w:val="00A90B3D"/>
    <w:rsid w:val="00A90B96"/>
    <w:rsid w:val="00A91249"/>
    <w:rsid w:val="00A91877"/>
    <w:rsid w:val="00A92B87"/>
    <w:rsid w:val="00A92F0E"/>
    <w:rsid w:val="00A930B7"/>
    <w:rsid w:val="00A93338"/>
    <w:rsid w:val="00A93411"/>
    <w:rsid w:val="00A93C2F"/>
    <w:rsid w:val="00A946E0"/>
    <w:rsid w:val="00A94B4C"/>
    <w:rsid w:val="00A94C63"/>
    <w:rsid w:val="00A94E70"/>
    <w:rsid w:val="00A94EFE"/>
    <w:rsid w:val="00A95196"/>
    <w:rsid w:val="00A95323"/>
    <w:rsid w:val="00A956C0"/>
    <w:rsid w:val="00A959AA"/>
    <w:rsid w:val="00A95B87"/>
    <w:rsid w:val="00A97314"/>
    <w:rsid w:val="00A975BA"/>
    <w:rsid w:val="00A97896"/>
    <w:rsid w:val="00AA0334"/>
    <w:rsid w:val="00AA0825"/>
    <w:rsid w:val="00AA0DF1"/>
    <w:rsid w:val="00AA0E44"/>
    <w:rsid w:val="00AA0FDD"/>
    <w:rsid w:val="00AA122A"/>
    <w:rsid w:val="00AA123F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CB"/>
    <w:rsid w:val="00AA5AC0"/>
    <w:rsid w:val="00AA6F2F"/>
    <w:rsid w:val="00AA7597"/>
    <w:rsid w:val="00AA7B5E"/>
    <w:rsid w:val="00AB03E5"/>
    <w:rsid w:val="00AB0B12"/>
    <w:rsid w:val="00AB1195"/>
    <w:rsid w:val="00AB1AA6"/>
    <w:rsid w:val="00AB1E9C"/>
    <w:rsid w:val="00AB2683"/>
    <w:rsid w:val="00AB2A96"/>
    <w:rsid w:val="00AB2AD7"/>
    <w:rsid w:val="00AB2C74"/>
    <w:rsid w:val="00AB2ED6"/>
    <w:rsid w:val="00AB3F6B"/>
    <w:rsid w:val="00AB57F6"/>
    <w:rsid w:val="00AB584D"/>
    <w:rsid w:val="00AB5DE5"/>
    <w:rsid w:val="00AB687C"/>
    <w:rsid w:val="00AB6D0E"/>
    <w:rsid w:val="00AB6FDB"/>
    <w:rsid w:val="00AB7097"/>
    <w:rsid w:val="00AB712D"/>
    <w:rsid w:val="00AB71A1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BF0"/>
    <w:rsid w:val="00AC47F8"/>
    <w:rsid w:val="00AC4BA3"/>
    <w:rsid w:val="00AC5450"/>
    <w:rsid w:val="00AC54E3"/>
    <w:rsid w:val="00AC5973"/>
    <w:rsid w:val="00AC5A22"/>
    <w:rsid w:val="00AC650A"/>
    <w:rsid w:val="00AC69D0"/>
    <w:rsid w:val="00AC7183"/>
    <w:rsid w:val="00AC759A"/>
    <w:rsid w:val="00AC7941"/>
    <w:rsid w:val="00AD0B06"/>
    <w:rsid w:val="00AD10DC"/>
    <w:rsid w:val="00AD1CA2"/>
    <w:rsid w:val="00AD1DA0"/>
    <w:rsid w:val="00AD244E"/>
    <w:rsid w:val="00AD257D"/>
    <w:rsid w:val="00AD3465"/>
    <w:rsid w:val="00AD3FEF"/>
    <w:rsid w:val="00AD4287"/>
    <w:rsid w:val="00AD4576"/>
    <w:rsid w:val="00AD4609"/>
    <w:rsid w:val="00AD4C3E"/>
    <w:rsid w:val="00AD525E"/>
    <w:rsid w:val="00AD572B"/>
    <w:rsid w:val="00AD5B36"/>
    <w:rsid w:val="00AD6005"/>
    <w:rsid w:val="00AD6219"/>
    <w:rsid w:val="00AD676D"/>
    <w:rsid w:val="00AD6C2A"/>
    <w:rsid w:val="00AD6D88"/>
    <w:rsid w:val="00AD6FF5"/>
    <w:rsid w:val="00AD72BF"/>
    <w:rsid w:val="00AD7490"/>
    <w:rsid w:val="00AD74B9"/>
    <w:rsid w:val="00AD7555"/>
    <w:rsid w:val="00AD79F8"/>
    <w:rsid w:val="00AD7F6C"/>
    <w:rsid w:val="00AE084F"/>
    <w:rsid w:val="00AE0E18"/>
    <w:rsid w:val="00AE127A"/>
    <w:rsid w:val="00AE1B04"/>
    <w:rsid w:val="00AE207E"/>
    <w:rsid w:val="00AE26D3"/>
    <w:rsid w:val="00AE27AD"/>
    <w:rsid w:val="00AE2C51"/>
    <w:rsid w:val="00AE3420"/>
    <w:rsid w:val="00AE3966"/>
    <w:rsid w:val="00AE4305"/>
    <w:rsid w:val="00AE4640"/>
    <w:rsid w:val="00AE4C8D"/>
    <w:rsid w:val="00AE5F9C"/>
    <w:rsid w:val="00AE65B2"/>
    <w:rsid w:val="00AE68D1"/>
    <w:rsid w:val="00AE7947"/>
    <w:rsid w:val="00AF0102"/>
    <w:rsid w:val="00AF0416"/>
    <w:rsid w:val="00AF0FEF"/>
    <w:rsid w:val="00AF1CE6"/>
    <w:rsid w:val="00AF24BA"/>
    <w:rsid w:val="00AF2F8A"/>
    <w:rsid w:val="00AF34E0"/>
    <w:rsid w:val="00AF3FF8"/>
    <w:rsid w:val="00AF4863"/>
    <w:rsid w:val="00AF4D65"/>
    <w:rsid w:val="00AF5326"/>
    <w:rsid w:val="00AF599B"/>
    <w:rsid w:val="00AF63BE"/>
    <w:rsid w:val="00AF6883"/>
    <w:rsid w:val="00AF6D3A"/>
    <w:rsid w:val="00AF6DFB"/>
    <w:rsid w:val="00AF7238"/>
    <w:rsid w:val="00B00009"/>
    <w:rsid w:val="00B008EB"/>
    <w:rsid w:val="00B00A80"/>
    <w:rsid w:val="00B00D33"/>
    <w:rsid w:val="00B02611"/>
    <w:rsid w:val="00B026DB"/>
    <w:rsid w:val="00B02832"/>
    <w:rsid w:val="00B02913"/>
    <w:rsid w:val="00B02925"/>
    <w:rsid w:val="00B02A17"/>
    <w:rsid w:val="00B03B7C"/>
    <w:rsid w:val="00B04168"/>
    <w:rsid w:val="00B05113"/>
    <w:rsid w:val="00B057AD"/>
    <w:rsid w:val="00B05AFC"/>
    <w:rsid w:val="00B0635C"/>
    <w:rsid w:val="00B06824"/>
    <w:rsid w:val="00B07207"/>
    <w:rsid w:val="00B07628"/>
    <w:rsid w:val="00B07B1C"/>
    <w:rsid w:val="00B07E7D"/>
    <w:rsid w:val="00B07FB0"/>
    <w:rsid w:val="00B11114"/>
    <w:rsid w:val="00B11A39"/>
    <w:rsid w:val="00B11FD2"/>
    <w:rsid w:val="00B12B6A"/>
    <w:rsid w:val="00B12D14"/>
    <w:rsid w:val="00B12DF6"/>
    <w:rsid w:val="00B13047"/>
    <w:rsid w:val="00B13161"/>
    <w:rsid w:val="00B134DB"/>
    <w:rsid w:val="00B136CF"/>
    <w:rsid w:val="00B1405D"/>
    <w:rsid w:val="00B142B8"/>
    <w:rsid w:val="00B143F6"/>
    <w:rsid w:val="00B150DB"/>
    <w:rsid w:val="00B15213"/>
    <w:rsid w:val="00B153E5"/>
    <w:rsid w:val="00B156B9"/>
    <w:rsid w:val="00B15CAB"/>
    <w:rsid w:val="00B1686B"/>
    <w:rsid w:val="00B16982"/>
    <w:rsid w:val="00B16CAB"/>
    <w:rsid w:val="00B16ECF"/>
    <w:rsid w:val="00B16FC3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740"/>
    <w:rsid w:val="00B22802"/>
    <w:rsid w:val="00B22A06"/>
    <w:rsid w:val="00B23E7D"/>
    <w:rsid w:val="00B24702"/>
    <w:rsid w:val="00B24D37"/>
    <w:rsid w:val="00B24D78"/>
    <w:rsid w:val="00B2587E"/>
    <w:rsid w:val="00B25F9B"/>
    <w:rsid w:val="00B2654E"/>
    <w:rsid w:val="00B26D7B"/>
    <w:rsid w:val="00B3005C"/>
    <w:rsid w:val="00B30A55"/>
    <w:rsid w:val="00B318C9"/>
    <w:rsid w:val="00B319D2"/>
    <w:rsid w:val="00B32309"/>
    <w:rsid w:val="00B32604"/>
    <w:rsid w:val="00B339AF"/>
    <w:rsid w:val="00B33DD5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356"/>
    <w:rsid w:val="00B406EF"/>
    <w:rsid w:val="00B40B40"/>
    <w:rsid w:val="00B4107A"/>
    <w:rsid w:val="00B41DCC"/>
    <w:rsid w:val="00B4292E"/>
    <w:rsid w:val="00B42F09"/>
    <w:rsid w:val="00B43689"/>
    <w:rsid w:val="00B43C8A"/>
    <w:rsid w:val="00B45419"/>
    <w:rsid w:val="00B4550D"/>
    <w:rsid w:val="00B460D2"/>
    <w:rsid w:val="00B460DB"/>
    <w:rsid w:val="00B46D14"/>
    <w:rsid w:val="00B47DC0"/>
    <w:rsid w:val="00B51141"/>
    <w:rsid w:val="00B51150"/>
    <w:rsid w:val="00B51536"/>
    <w:rsid w:val="00B51632"/>
    <w:rsid w:val="00B51D03"/>
    <w:rsid w:val="00B51DA8"/>
    <w:rsid w:val="00B523FE"/>
    <w:rsid w:val="00B530D2"/>
    <w:rsid w:val="00B543C8"/>
    <w:rsid w:val="00B54CBD"/>
    <w:rsid w:val="00B5505C"/>
    <w:rsid w:val="00B560F0"/>
    <w:rsid w:val="00B570C1"/>
    <w:rsid w:val="00B57A5B"/>
    <w:rsid w:val="00B57C3C"/>
    <w:rsid w:val="00B601DC"/>
    <w:rsid w:val="00B60417"/>
    <w:rsid w:val="00B604D3"/>
    <w:rsid w:val="00B60775"/>
    <w:rsid w:val="00B60EFA"/>
    <w:rsid w:val="00B61483"/>
    <w:rsid w:val="00B614D9"/>
    <w:rsid w:val="00B62043"/>
    <w:rsid w:val="00B6281E"/>
    <w:rsid w:val="00B62F3F"/>
    <w:rsid w:val="00B639D7"/>
    <w:rsid w:val="00B63B43"/>
    <w:rsid w:val="00B63E0A"/>
    <w:rsid w:val="00B63FB0"/>
    <w:rsid w:val="00B6439D"/>
    <w:rsid w:val="00B6451C"/>
    <w:rsid w:val="00B647BC"/>
    <w:rsid w:val="00B64A2F"/>
    <w:rsid w:val="00B6572E"/>
    <w:rsid w:val="00B6631A"/>
    <w:rsid w:val="00B66A83"/>
    <w:rsid w:val="00B66BCB"/>
    <w:rsid w:val="00B67278"/>
    <w:rsid w:val="00B6750D"/>
    <w:rsid w:val="00B67686"/>
    <w:rsid w:val="00B6769F"/>
    <w:rsid w:val="00B67973"/>
    <w:rsid w:val="00B70180"/>
    <w:rsid w:val="00B70355"/>
    <w:rsid w:val="00B70591"/>
    <w:rsid w:val="00B714C6"/>
    <w:rsid w:val="00B715D1"/>
    <w:rsid w:val="00B71E61"/>
    <w:rsid w:val="00B720F4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4A50"/>
    <w:rsid w:val="00B750F7"/>
    <w:rsid w:val="00B75506"/>
    <w:rsid w:val="00B7591F"/>
    <w:rsid w:val="00B75D80"/>
    <w:rsid w:val="00B75DAE"/>
    <w:rsid w:val="00B75F02"/>
    <w:rsid w:val="00B7610A"/>
    <w:rsid w:val="00B76149"/>
    <w:rsid w:val="00B76A8A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841"/>
    <w:rsid w:val="00B84B93"/>
    <w:rsid w:val="00B84DF7"/>
    <w:rsid w:val="00B85445"/>
    <w:rsid w:val="00B85F8B"/>
    <w:rsid w:val="00B90AF5"/>
    <w:rsid w:val="00B90C68"/>
    <w:rsid w:val="00B90CF2"/>
    <w:rsid w:val="00B90EAE"/>
    <w:rsid w:val="00B90FD7"/>
    <w:rsid w:val="00B91190"/>
    <w:rsid w:val="00B91383"/>
    <w:rsid w:val="00B91565"/>
    <w:rsid w:val="00B917AB"/>
    <w:rsid w:val="00B91B33"/>
    <w:rsid w:val="00B93105"/>
    <w:rsid w:val="00B93109"/>
    <w:rsid w:val="00B93242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18C3"/>
    <w:rsid w:val="00BA2774"/>
    <w:rsid w:val="00BA3531"/>
    <w:rsid w:val="00BA3AB2"/>
    <w:rsid w:val="00BA43C5"/>
    <w:rsid w:val="00BA4513"/>
    <w:rsid w:val="00BA4A8A"/>
    <w:rsid w:val="00BA511B"/>
    <w:rsid w:val="00BA5235"/>
    <w:rsid w:val="00BA68AC"/>
    <w:rsid w:val="00BA6D5D"/>
    <w:rsid w:val="00BA7A3E"/>
    <w:rsid w:val="00BB1011"/>
    <w:rsid w:val="00BB10EF"/>
    <w:rsid w:val="00BB1BC1"/>
    <w:rsid w:val="00BB2EB9"/>
    <w:rsid w:val="00BB2F3A"/>
    <w:rsid w:val="00BB324E"/>
    <w:rsid w:val="00BB37D4"/>
    <w:rsid w:val="00BB394B"/>
    <w:rsid w:val="00BB3994"/>
    <w:rsid w:val="00BB3C6C"/>
    <w:rsid w:val="00BB407F"/>
    <w:rsid w:val="00BB419F"/>
    <w:rsid w:val="00BB45C4"/>
    <w:rsid w:val="00BB509A"/>
    <w:rsid w:val="00BB64A7"/>
    <w:rsid w:val="00BB6B7B"/>
    <w:rsid w:val="00BB726D"/>
    <w:rsid w:val="00BB7776"/>
    <w:rsid w:val="00BB7DEE"/>
    <w:rsid w:val="00BC054E"/>
    <w:rsid w:val="00BC0ED2"/>
    <w:rsid w:val="00BC1E27"/>
    <w:rsid w:val="00BC1EF4"/>
    <w:rsid w:val="00BC2D19"/>
    <w:rsid w:val="00BC3461"/>
    <w:rsid w:val="00BC426B"/>
    <w:rsid w:val="00BC44B8"/>
    <w:rsid w:val="00BC540D"/>
    <w:rsid w:val="00BC5742"/>
    <w:rsid w:val="00BC5930"/>
    <w:rsid w:val="00BC6123"/>
    <w:rsid w:val="00BC6A6F"/>
    <w:rsid w:val="00BC6C55"/>
    <w:rsid w:val="00BC6E32"/>
    <w:rsid w:val="00BC7524"/>
    <w:rsid w:val="00BC7745"/>
    <w:rsid w:val="00BD02C2"/>
    <w:rsid w:val="00BD0734"/>
    <w:rsid w:val="00BD0E48"/>
    <w:rsid w:val="00BD0FAF"/>
    <w:rsid w:val="00BD1051"/>
    <w:rsid w:val="00BD1CC6"/>
    <w:rsid w:val="00BD225D"/>
    <w:rsid w:val="00BD37B4"/>
    <w:rsid w:val="00BD385E"/>
    <w:rsid w:val="00BD3972"/>
    <w:rsid w:val="00BD4466"/>
    <w:rsid w:val="00BD5575"/>
    <w:rsid w:val="00BD5C8C"/>
    <w:rsid w:val="00BD5DF2"/>
    <w:rsid w:val="00BD5F99"/>
    <w:rsid w:val="00BD669B"/>
    <w:rsid w:val="00BD6FDA"/>
    <w:rsid w:val="00BD72AB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928"/>
    <w:rsid w:val="00BE3CD8"/>
    <w:rsid w:val="00BE4013"/>
    <w:rsid w:val="00BE4915"/>
    <w:rsid w:val="00BE49D5"/>
    <w:rsid w:val="00BE4C06"/>
    <w:rsid w:val="00BE53AA"/>
    <w:rsid w:val="00BE6475"/>
    <w:rsid w:val="00BE6811"/>
    <w:rsid w:val="00BE6940"/>
    <w:rsid w:val="00BE722A"/>
    <w:rsid w:val="00BE72F2"/>
    <w:rsid w:val="00BE7551"/>
    <w:rsid w:val="00BF0DC1"/>
    <w:rsid w:val="00BF1DF2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520"/>
    <w:rsid w:val="00BF5956"/>
    <w:rsid w:val="00BF5D88"/>
    <w:rsid w:val="00BF622A"/>
    <w:rsid w:val="00BF66C6"/>
    <w:rsid w:val="00BF701A"/>
    <w:rsid w:val="00BF730D"/>
    <w:rsid w:val="00C00029"/>
    <w:rsid w:val="00C004C8"/>
    <w:rsid w:val="00C00732"/>
    <w:rsid w:val="00C00B89"/>
    <w:rsid w:val="00C00FFF"/>
    <w:rsid w:val="00C011FE"/>
    <w:rsid w:val="00C01603"/>
    <w:rsid w:val="00C01E91"/>
    <w:rsid w:val="00C02919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2F4"/>
    <w:rsid w:val="00C0537C"/>
    <w:rsid w:val="00C05891"/>
    <w:rsid w:val="00C05D13"/>
    <w:rsid w:val="00C066CC"/>
    <w:rsid w:val="00C0671B"/>
    <w:rsid w:val="00C072A8"/>
    <w:rsid w:val="00C10034"/>
    <w:rsid w:val="00C11188"/>
    <w:rsid w:val="00C11C9F"/>
    <w:rsid w:val="00C11DBF"/>
    <w:rsid w:val="00C12371"/>
    <w:rsid w:val="00C1323A"/>
    <w:rsid w:val="00C133D0"/>
    <w:rsid w:val="00C13F09"/>
    <w:rsid w:val="00C13F48"/>
    <w:rsid w:val="00C1461B"/>
    <w:rsid w:val="00C14A19"/>
    <w:rsid w:val="00C14B2D"/>
    <w:rsid w:val="00C15139"/>
    <w:rsid w:val="00C169CC"/>
    <w:rsid w:val="00C17308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2013"/>
    <w:rsid w:val="00C22448"/>
    <w:rsid w:val="00C228B9"/>
    <w:rsid w:val="00C22C23"/>
    <w:rsid w:val="00C2340D"/>
    <w:rsid w:val="00C236B6"/>
    <w:rsid w:val="00C23837"/>
    <w:rsid w:val="00C251A4"/>
    <w:rsid w:val="00C2570E"/>
    <w:rsid w:val="00C261E1"/>
    <w:rsid w:val="00C263CC"/>
    <w:rsid w:val="00C264B1"/>
    <w:rsid w:val="00C273FA"/>
    <w:rsid w:val="00C27BEC"/>
    <w:rsid w:val="00C27C18"/>
    <w:rsid w:val="00C27C39"/>
    <w:rsid w:val="00C27EAE"/>
    <w:rsid w:val="00C30CD0"/>
    <w:rsid w:val="00C3142E"/>
    <w:rsid w:val="00C31BEA"/>
    <w:rsid w:val="00C331C5"/>
    <w:rsid w:val="00C3338F"/>
    <w:rsid w:val="00C33E82"/>
    <w:rsid w:val="00C34137"/>
    <w:rsid w:val="00C348ED"/>
    <w:rsid w:val="00C35191"/>
    <w:rsid w:val="00C3587B"/>
    <w:rsid w:val="00C36166"/>
    <w:rsid w:val="00C36A82"/>
    <w:rsid w:val="00C37657"/>
    <w:rsid w:val="00C37B1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4D4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694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1A13"/>
    <w:rsid w:val="00C52609"/>
    <w:rsid w:val="00C52924"/>
    <w:rsid w:val="00C52A93"/>
    <w:rsid w:val="00C52B72"/>
    <w:rsid w:val="00C52D90"/>
    <w:rsid w:val="00C539B5"/>
    <w:rsid w:val="00C540D9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23A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0C"/>
    <w:rsid w:val="00C66239"/>
    <w:rsid w:val="00C66355"/>
    <w:rsid w:val="00C6669D"/>
    <w:rsid w:val="00C66780"/>
    <w:rsid w:val="00C675CE"/>
    <w:rsid w:val="00C7143F"/>
    <w:rsid w:val="00C717F6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BBB"/>
    <w:rsid w:val="00C73F87"/>
    <w:rsid w:val="00C7438F"/>
    <w:rsid w:val="00C74471"/>
    <w:rsid w:val="00C749EC"/>
    <w:rsid w:val="00C75AB6"/>
    <w:rsid w:val="00C76C49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8EE"/>
    <w:rsid w:val="00C85F48"/>
    <w:rsid w:val="00C86975"/>
    <w:rsid w:val="00C869AE"/>
    <w:rsid w:val="00C86B70"/>
    <w:rsid w:val="00C86DF8"/>
    <w:rsid w:val="00C86F1A"/>
    <w:rsid w:val="00C908CA"/>
    <w:rsid w:val="00C90F9C"/>
    <w:rsid w:val="00C90FCC"/>
    <w:rsid w:val="00C911EE"/>
    <w:rsid w:val="00C912F0"/>
    <w:rsid w:val="00C91450"/>
    <w:rsid w:val="00C91B96"/>
    <w:rsid w:val="00C92430"/>
    <w:rsid w:val="00C92761"/>
    <w:rsid w:val="00C9343A"/>
    <w:rsid w:val="00C94C6B"/>
    <w:rsid w:val="00C950F5"/>
    <w:rsid w:val="00C95AC9"/>
    <w:rsid w:val="00C9602D"/>
    <w:rsid w:val="00C96699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2D56"/>
    <w:rsid w:val="00CA3712"/>
    <w:rsid w:val="00CA37E0"/>
    <w:rsid w:val="00CA42A7"/>
    <w:rsid w:val="00CA5244"/>
    <w:rsid w:val="00CA5C87"/>
    <w:rsid w:val="00CA5F5C"/>
    <w:rsid w:val="00CA6119"/>
    <w:rsid w:val="00CA651D"/>
    <w:rsid w:val="00CA6D3F"/>
    <w:rsid w:val="00CA6ED6"/>
    <w:rsid w:val="00CA768D"/>
    <w:rsid w:val="00CA77AF"/>
    <w:rsid w:val="00CB1174"/>
    <w:rsid w:val="00CB1576"/>
    <w:rsid w:val="00CB238F"/>
    <w:rsid w:val="00CB2478"/>
    <w:rsid w:val="00CB2A76"/>
    <w:rsid w:val="00CB2C6C"/>
    <w:rsid w:val="00CB2D06"/>
    <w:rsid w:val="00CB31DF"/>
    <w:rsid w:val="00CB32FB"/>
    <w:rsid w:val="00CB3321"/>
    <w:rsid w:val="00CB3749"/>
    <w:rsid w:val="00CB4BB1"/>
    <w:rsid w:val="00CB51B9"/>
    <w:rsid w:val="00CB5236"/>
    <w:rsid w:val="00CB56ED"/>
    <w:rsid w:val="00CB6219"/>
    <w:rsid w:val="00CB6259"/>
    <w:rsid w:val="00CB641E"/>
    <w:rsid w:val="00CB65B7"/>
    <w:rsid w:val="00CB6638"/>
    <w:rsid w:val="00CB695F"/>
    <w:rsid w:val="00CB6A3A"/>
    <w:rsid w:val="00CB73AD"/>
    <w:rsid w:val="00CB785E"/>
    <w:rsid w:val="00CB7936"/>
    <w:rsid w:val="00CB7FD6"/>
    <w:rsid w:val="00CC033E"/>
    <w:rsid w:val="00CC09D0"/>
    <w:rsid w:val="00CC12FA"/>
    <w:rsid w:val="00CC1CE6"/>
    <w:rsid w:val="00CC285D"/>
    <w:rsid w:val="00CC2931"/>
    <w:rsid w:val="00CC2B73"/>
    <w:rsid w:val="00CC41C5"/>
    <w:rsid w:val="00CC48CB"/>
    <w:rsid w:val="00CC48FF"/>
    <w:rsid w:val="00CC65EA"/>
    <w:rsid w:val="00CC67E7"/>
    <w:rsid w:val="00CC6E43"/>
    <w:rsid w:val="00CC7334"/>
    <w:rsid w:val="00CC76EF"/>
    <w:rsid w:val="00CD1C20"/>
    <w:rsid w:val="00CD1CCC"/>
    <w:rsid w:val="00CD2272"/>
    <w:rsid w:val="00CD2872"/>
    <w:rsid w:val="00CD30D1"/>
    <w:rsid w:val="00CD3151"/>
    <w:rsid w:val="00CD34BD"/>
    <w:rsid w:val="00CD41E5"/>
    <w:rsid w:val="00CD5AB2"/>
    <w:rsid w:val="00CD5AC7"/>
    <w:rsid w:val="00CD5B2D"/>
    <w:rsid w:val="00CD5DF1"/>
    <w:rsid w:val="00CD5E24"/>
    <w:rsid w:val="00CD5ECB"/>
    <w:rsid w:val="00CD6230"/>
    <w:rsid w:val="00CD77AF"/>
    <w:rsid w:val="00CD7A55"/>
    <w:rsid w:val="00CE1560"/>
    <w:rsid w:val="00CE1724"/>
    <w:rsid w:val="00CE17BE"/>
    <w:rsid w:val="00CE1925"/>
    <w:rsid w:val="00CE22D0"/>
    <w:rsid w:val="00CE2C4B"/>
    <w:rsid w:val="00CE323A"/>
    <w:rsid w:val="00CE36E6"/>
    <w:rsid w:val="00CE3A53"/>
    <w:rsid w:val="00CE4360"/>
    <w:rsid w:val="00CE47C9"/>
    <w:rsid w:val="00CE49BF"/>
    <w:rsid w:val="00CE4A15"/>
    <w:rsid w:val="00CE5150"/>
    <w:rsid w:val="00CE5B7F"/>
    <w:rsid w:val="00CE5F88"/>
    <w:rsid w:val="00CE66C2"/>
    <w:rsid w:val="00CE7912"/>
    <w:rsid w:val="00CE79F9"/>
    <w:rsid w:val="00CF01B4"/>
    <w:rsid w:val="00CF051C"/>
    <w:rsid w:val="00CF0979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3F8"/>
    <w:rsid w:val="00CF658D"/>
    <w:rsid w:val="00CF7410"/>
    <w:rsid w:val="00CF7EC1"/>
    <w:rsid w:val="00D000BE"/>
    <w:rsid w:val="00D005DF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457"/>
    <w:rsid w:val="00D10652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4EA"/>
    <w:rsid w:val="00D1493D"/>
    <w:rsid w:val="00D14DF4"/>
    <w:rsid w:val="00D159DF"/>
    <w:rsid w:val="00D15E80"/>
    <w:rsid w:val="00D15ECE"/>
    <w:rsid w:val="00D16B92"/>
    <w:rsid w:val="00D174B3"/>
    <w:rsid w:val="00D17694"/>
    <w:rsid w:val="00D17AA0"/>
    <w:rsid w:val="00D203F6"/>
    <w:rsid w:val="00D20525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821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065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7FE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EC"/>
    <w:rsid w:val="00D37BA3"/>
    <w:rsid w:val="00D37BF8"/>
    <w:rsid w:val="00D40779"/>
    <w:rsid w:val="00D408A3"/>
    <w:rsid w:val="00D40B14"/>
    <w:rsid w:val="00D40E2B"/>
    <w:rsid w:val="00D418C8"/>
    <w:rsid w:val="00D41D1C"/>
    <w:rsid w:val="00D421EA"/>
    <w:rsid w:val="00D42217"/>
    <w:rsid w:val="00D423C3"/>
    <w:rsid w:val="00D428EB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49"/>
    <w:rsid w:val="00D46186"/>
    <w:rsid w:val="00D463BA"/>
    <w:rsid w:val="00D467BC"/>
    <w:rsid w:val="00D46E39"/>
    <w:rsid w:val="00D46EDD"/>
    <w:rsid w:val="00D47823"/>
    <w:rsid w:val="00D4787D"/>
    <w:rsid w:val="00D47942"/>
    <w:rsid w:val="00D5030F"/>
    <w:rsid w:val="00D50A2B"/>
    <w:rsid w:val="00D5112C"/>
    <w:rsid w:val="00D5164E"/>
    <w:rsid w:val="00D51B03"/>
    <w:rsid w:val="00D51D62"/>
    <w:rsid w:val="00D52C2A"/>
    <w:rsid w:val="00D52C90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573E7"/>
    <w:rsid w:val="00D621D9"/>
    <w:rsid w:val="00D62289"/>
    <w:rsid w:val="00D629FF"/>
    <w:rsid w:val="00D6318C"/>
    <w:rsid w:val="00D639BC"/>
    <w:rsid w:val="00D639CE"/>
    <w:rsid w:val="00D63C45"/>
    <w:rsid w:val="00D64012"/>
    <w:rsid w:val="00D6416B"/>
    <w:rsid w:val="00D6424E"/>
    <w:rsid w:val="00D64F09"/>
    <w:rsid w:val="00D64FC6"/>
    <w:rsid w:val="00D651BB"/>
    <w:rsid w:val="00D6526C"/>
    <w:rsid w:val="00D65DA7"/>
    <w:rsid w:val="00D66533"/>
    <w:rsid w:val="00D66804"/>
    <w:rsid w:val="00D669FE"/>
    <w:rsid w:val="00D66A8C"/>
    <w:rsid w:val="00D671BF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4256"/>
    <w:rsid w:val="00D74EB9"/>
    <w:rsid w:val="00D75E7B"/>
    <w:rsid w:val="00D76079"/>
    <w:rsid w:val="00D765D0"/>
    <w:rsid w:val="00D770E9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0D3B"/>
    <w:rsid w:val="00D911A6"/>
    <w:rsid w:val="00D91792"/>
    <w:rsid w:val="00D917DF"/>
    <w:rsid w:val="00D91B3A"/>
    <w:rsid w:val="00D91C82"/>
    <w:rsid w:val="00D92284"/>
    <w:rsid w:val="00D923B4"/>
    <w:rsid w:val="00D92CB3"/>
    <w:rsid w:val="00D93877"/>
    <w:rsid w:val="00D93F96"/>
    <w:rsid w:val="00D94052"/>
    <w:rsid w:val="00D94892"/>
    <w:rsid w:val="00D9538D"/>
    <w:rsid w:val="00D9544A"/>
    <w:rsid w:val="00D95655"/>
    <w:rsid w:val="00D95695"/>
    <w:rsid w:val="00D95FC4"/>
    <w:rsid w:val="00D968EF"/>
    <w:rsid w:val="00D96ADC"/>
    <w:rsid w:val="00D972EA"/>
    <w:rsid w:val="00D97373"/>
    <w:rsid w:val="00D979EE"/>
    <w:rsid w:val="00D97A8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3100"/>
    <w:rsid w:val="00DA3D09"/>
    <w:rsid w:val="00DA4306"/>
    <w:rsid w:val="00DA48F7"/>
    <w:rsid w:val="00DA5023"/>
    <w:rsid w:val="00DA5267"/>
    <w:rsid w:val="00DA56A3"/>
    <w:rsid w:val="00DA603E"/>
    <w:rsid w:val="00DA74C6"/>
    <w:rsid w:val="00DA7A38"/>
    <w:rsid w:val="00DA7B4E"/>
    <w:rsid w:val="00DA7D1D"/>
    <w:rsid w:val="00DA7ECC"/>
    <w:rsid w:val="00DB0FD2"/>
    <w:rsid w:val="00DB1339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4639"/>
    <w:rsid w:val="00DB4BF6"/>
    <w:rsid w:val="00DB5215"/>
    <w:rsid w:val="00DB6484"/>
    <w:rsid w:val="00DB690D"/>
    <w:rsid w:val="00DB6B29"/>
    <w:rsid w:val="00DB6B7F"/>
    <w:rsid w:val="00DB6B82"/>
    <w:rsid w:val="00DB6E49"/>
    <w:rsid w:val="00DB742C"/>
    <w:rsid w:val="00DB7578"/>
    <w:rsid w:val="00DB78EC"/>
    <w:rsid w:val="00DB7D81"/>
    <w:rsid w:val="00DC0583"/>
    <w:rsid w:val="00DC0953"/>
    <w:rsid w:val="00DC17BE"/>
    <w:rsid w:val="00DC18BA"/>
    <w:rsid w:val="00DC1A61"/>
    <w:rsid w:val="00DC1D07"/>
    <w:rsid w:val="00DC2882"/>
    <w:rsid w:val="00DC2B56"/>
    <w:rsid w:val="00DC2D8D"/>
    <w:rsid w:val="00DC3934"/>
    <w:rsid w:val="00DC41F1"/>
    <w:rsid w:val="00DC494E"/>
    <w:rsid w:val="00DC4F3E"/>
    <w:rsid w:val="00DC4F4E"/>
    <w:rsid w:val="00DC4F8D"/>
    <w:rsid w:val="00DC4FBC"/>
    <w:rsid w:val="00DC502B"/>
    <w:rsid w:val="00DC567D"/>
    <w:rsid w:val="00DC5A37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2215"/>
    <w:rsid w:val="00DD221D"/>
    <w:rsid w:val="00DD26E5"/>
    <w:rsid w:val="00DD2718"/>
    <w:rsid w:val="00DD2BDC"/>
    <w:rsid w:val="00DD2E37"/>
    <w:rsid w:val="00DD2F13"/>
    <w:rsid w:val="00DD3519"/>
    <w:rsid w:val="00DD3999"/>
    <w:rsid w:val="00DD3DEB"/>
    <w:rsid w:val="00DD40CE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3003"/>
    <w:rsid w:val="00DE31D3"/>
    <w:rsid w:val="00DE3A7B"/>
    <w:rsid w:val="00DE3BEA"/>
    <w:rsid w:val="00DE43EF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BA2"/>
    <w:rsid w:val="00DE7EA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6F4"/>
    <w:rsid w:val="00DF44F0"/>
    <w:rsid w:val="00DF5419"/>
    <w:rsid w:val="00DF6739"/>
    <w:rsid w:val="00DF6964"/>
    <w:rsid w:val="00DF69BD"/>
    <w:rsid w:val="00DF6E4E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3FCD"/>
    <w:rsid w:val="00E0420F"/>
    <w:rsid w:val="00E0511C"/>
    <w:rsid w:val="00E053B0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19F3"/>
    <w:rsid w:val="00E11D68"/>
    <w:rsid w:val="00E11E58"/>
    <w:rsid w:val="00E12394"/>
    <w:rsid w:val="00E12904"/>
    <w:rsid w:val="00E12C69"/>
    <w:rsid w:val="00E12F13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8E2"/>
    <w:rsid w:val="00E16922"/>
    <w:rsid w:val="00E16DF9"/>
    <w:rsid w:val="00E170F7"/>
    <w:rsid w:val="00E203FF"/>
    <w:rsid w:val="00E20CE6"/>
    <w:rsid w:val="00E21C62"/>
    <w:rsid w:val="00E225CF"/>
    <w:rsid w:val="00E23162"/>
    <w:rsid w:val="00E23351"/>
    <w:rsid w:val="00E236BF"/>
    <w:rsid w:val="00E23913"/>
    <w:rsid w:val="00E23C0F"/>
    <w:rsid w:val="00E23FB3"/>
    <w:rsid w:val="00E24111"/>
    <w:rsid w:val="00E24256"/>
    <w:rsid w:val="00E24523"/>
    <w:rsid w:val="00E25294"/>
    <w:rsid w:val="00E255B1"/>
    <w:rsid w:val="00E25873"/>
    <w:rsid w:val="00E25905"/>
    <w:rsid w:val="00E260B0"/>
    <w:rsid w:val="00E2633B"/>
    <w:rsid w:val="00E26B94"/>
    <w:rsid w:val="00E26D4B"/>
    <w:rsid w:val="00E26D84"/>
    <w:rsid w:val="00E27634"/>
    <w:rsid w:val="00E27A45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78AF"/>
    <w:rsid w:val="00E40294"/>
    <w:rsid w:val="00E41605"/>
    <w:rsid w:val="00E416A6"/>
    <w:rsid w:val="00E419C0"/>
    <w:rsid w:val="00E42D1D"/>
    <w:rsid w:val="00E42F34"/>
    <w:rsid w:val="00E43AD1"/>
    <w:rsid w:val="00E445FC"/>
    <w:rsid w:val="00E45903"/>
    <w:rsid w:val="00E46240"/>
    <w:rsid w:val="00E463CE"/>
    <w:rsid w:val="00E4640E"/>
    <w:rsid w:val="00E4661E"/>
    <w:rsid w:val="00E46B54"/>
    <w:rsid w:val="00E46F2D"/>
    <w:rsid w:val="00E476BB"/>
    <w:rsid w:val="00E478B3"/>
    <w:rsid w:val="00E50449"/>
    <w:rsid w:val="00E51547"/>
    <w:rsid w:val="00E51637"/>
    <w:rsid w:val="00E51CA9"/>
    <w:rsid w:val="00E523BF"/>
    <w:rsid w:val="00E528C3"/>
    <w:rsid w:val="00E529AF"/>
    <w:rsid w:val="00E52A03"/>
    <w:rsid w:val="00E52AFD"/>
    <w:rsid w:val="00E534AE"/>
    <w:rsid w:val="00E544A7"/>
    <w:rsid w:val="00E54BC2"/>
    <w:rsid w:val="00E54D48"/>
    <w:rsid w:val="00E5551E"/>
    <w:rsid w:val="00E5572C"/>
    <w:rsid w:val="00E55E74"/>
    <w:rsid w:val="00E56465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8B5"/>
    <w:rsid w:val="00E60B8F"/>
    <w:rsid w:val="00E61218"/>
    <w:rsid w:val="00E61414"/>
    <w:rsid w:val="00E61784"/>
    <w:rsid w:val="00E61883"/>
    <w:rsid w:val="00E62BA0"/>
    <w:rsid w:val="00E631C2"/>
    <w:rsid w:val="00E6371A"/>
    <w:rsid w:val="00E64A85"/>
    <w:rsid w:val="00E64A8A"/>
    <w:rsid w:val="00E64D2D"/>
    <w:rsid w:val="00E64DEB"/>
    <w:rsid w:val="00E64EBF"/>
    <w:rsid w:val="00E659F5"/>
    <w:rsid w:val="00E65D57"/>
    <w:rsid w:val="00E65E49"/>
    <w:rsid w:val="00E662C6"/>
    <w:rsid w:val="00E6634D"/>
    <w:rsid w:val="00E66437"/>
    <w:rsid w:val="00E676EE"/>
    <w:rsid w:val="00E70018"/>
    <w:rsid w:val="00E70DE6"/>
    <w:rsid w:val="00E71143"/>
    <w:rsid w:val="00E71166"/>
    <w:rsid w:val="00E71251"/>
    <w:rsid w:val="00E716F6"/>
    <w:rsid w:val="00E71A4A"/>
    <w:rsid w:val="00E71C15"/>
    <w:rsid w:val="00E71E62"/>
    <w:rsid w:val="00E724B1"/>
    <w:rsid w:val="00E72AE4"/>
    <w:rsid w:val="00E72EB1"/>
    <w:rsid w:val="00E73BAC"/>
    <w:rsid w:val="00E73F0B"/>
    <w:rsid w:val="00E7442B"/>
    <w:rsid w:val="00E7549C"/>
    <w:rsid w:val="00E758A9"/>
    <w:rsid w:val="00E75AAB"/>
    <w:rsid w:val="00E75DB2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15FC"/>
    <w:rsid w:val="00E92929"/>
    <w:rsid w:val="00E92C52"/>
    <w:rsid w:val="00E92DD9"/>
    <w:rsid w:val="00E92EB3"/>
    <w:rsid w:val="00E92EBE"/>
    <w:rsid w:val="00E93241"/>
    <w:rsid w:val="00E9336E"/>
    <w:rsid w:val="00E93D8B"/>
    <w:rsid w:val="00E94025"/>
    <w:rsid w:val="00E944B3"/>
    <w:rsid w:val="00E947EB"/>
    <w:rsid w:val="00E954A3"/>
    <w:rsid w:val="00E95B4B"/>
    <w:rsid w:val="00E95CCA"/>
    <w:rsid w:val="00E97452"/>
    <w:rsid w:val="00E97657"/>
    <w:rsid w:val="00EA069B"/>
    <w:rsid w:val="00EA0A9D"/>
    <w:rsid w:val="00EA1083"/>
    <w:rsid w:val="00EA1650"/>
    <w:rsid w:val="00EA1695"/>
    <w:rsid w:val="00EA173E"/>
    <w:rsid w:val="00EA1A9A"/>
    <w:rsid w:val="00EA1DF3"/>
    <w:rsid w:val="00EA20C7"/>
    <w:rsid w:val="00EA2579"/>
    <w:rsid w:val="00EA2642"/>
    <w:rsid w:val="00EA277B"/>
    <w:rsid w:val="00EA2A29"/>
    <w:rsid w:val="00EA31EE"/>
    <w:rsid w:val="00EA333A"/>
    <w:rsid w:val="00EA4973"/>
    <w:rsid w:val="00EA4E16"/>
    <w:rsid w:val="00EA5C88"/>
    <w:rsid w:val="00EA6A32"/>
    <w:rsid w:val="00EA6D9D"/>
    <w:rsid w:val="00EA6FD1"/>
    <w:rsid w:val="00EA776B"/>
    <w:rsid w:val="00EB03FD"/>
    <w:rsid w:val="00EB1013"/>
    <w:rsid w:val="00EB13CA"/>
    <w:rsid w:val="00EB2A41"/>
    <w:rsid w:val="00EB3B30"/>
    <w:rsid w:val="00EB404A"/>
    <w:rsid w:val="00EB44A4"/>
    <w:rsid w:val="00EB4A89"/>
    <w:rsid w:val="00EB57C5"/>
    <w:rsid w:val="00EB63A5"/>
    <w:rsid w:val="00EB63BE"/>
    <w:rsid w:val="00EB67C2"/>
    <w:rsid w:val="00EB7A80"/>
    <w:rsid w:val="00EB7E6E"/>
    <w:rsid w:val="00EB7E70"/>
    <w:rsid w:val="00EC09E3"/>
    <w:rsid w:val="00EC0AAA"/>
    <w:rsid w:val="00EC0AB2"/>
    <w:rsid w:val="00EC0D51"/>
    <w:rsid w:val="00EC1FAE"/>
    <w:rsid w:val="00EC258F"/>
    <w:rsid w:val="00EC2CE0"/>
    <w:rsid w:val="00EC2CEA"/>
    <w:rsid w:val="00EC39E9"/>
    <w:rsid w:val="00EC3A81"/>
    <w:rsid w:val="00EC442F"/>
    <w:rsid w:val="00EC4460"/>
    <w:rsid w:val="00EC470C"/>
    <w:rsid w:val="00EC4789"/>
    <w:rsid w:val="00EC4EB2"/>
    <w:rsid w:val="00EC54DF"/>
    <w:rsid w:val="00EC5716"/>
    <w:rsid w:val="00EC58EF"/>
    <w:rsid w:val="00EC5D25"/>
    <w:rsid w:val="00EC6788"/>
    <w:rsid w:val="00EC6B84"/>
    <w:rsid w:val="00ED0CB9"/>
    <w:rsid w:val="00ED0CD5"/>
    <w:rsid w:val="00ED0E70"/>
    <w:rsid w:val="00ED0F15"/>
    <w:rsid w:val="00ED13F8"/>
    <w:rsid w:val="00ED2272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240"/>
    <w:rsid w:val="00ED7489"/>
    <w:rsid w:val="00ED762A"/>
    <w:rsid w:val="00ED7698"/>
    <w:rsid w:val="00ED7B5A"/>
    <w:rsid w:val="00ED7C38"/>
    <w:rsid w:val="00EE0687"/>
    <w:rsid w:val="00EE1265"/>
    <w:rsid w:val="00EE16FA"/>
    <w:rsid w:val="00EE1E02"/>
    <w:rsid w:val="00EE24DE"/>
    <w:rsid w:val="00EE254E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74B8"/>
    <w:rsid w:val="00EE7CFB"/>
    <w:rsid w:val="00EF03A8"/>
    <w:rsid w:val="00EF10E4"/>
    <w:rsid w:val="00EF134C"/>
    <w:rsid w:val="00EF223F"/>
    <w:rsid w:val="00EF2825"/>
    <w:rsid w:val="00EF2B49"/>
    <w:rsid w:val="00EF2CD8"/>
    <w:rsid w:val="00EF2F6C"/>
    <w:rsid w:val="00EF3088"/>
    <w:rsid w:val="00EF372E"/>
    <w:rsid w:val="00EF3E5B"/>
    <w:rsid w:val="00EF403F"/>
    <w:rsid w:val="00EF43AB"/>
    <w:rsid w:val="00EF4A77"/>
    <w:rsid w:val="00EF57AE"/>
    <w:rsid w:val="00EF5883"/>
    <w:rsid w:val="00EF5BAD"/>
    <w:rsid w:val="00EF5D9B"/>
    <w:rsid w:val="00EF5E1C"/>
    <w:rsid w:val="00EF62CF"/>
    <w:rsid w:val="00EF78A0"/>
    <w:rsid w:val="00EF78D4"/>
    <w:rsid w:val="00EF7957"/>
    <w:rsid w:val="00EF7EBB"/>
    <w:rsid w:val="00F00FB3"/>
    <w:rsid w:val="00F0105E"/>
    <w:rsid w:val="00F01512"/>
    <w:rsid w:val="00F017AD"/>
    <w:rsid w:val="00F0264C"/>
    <w:rsid w:val="00F02931"/>
    <w:rsid w:val="00F02A44"/>
    <w:rsid w:val="00F0327F"/>
    <w:rsid w:val="00F034F0"/>
    <w:rsid w:val="00F03BD1"/>
    <w:rsid w:val="00F0453D"/>
    <w:rsid w:val="00F04733"/>
    <w:rsid w:val="00F0508C"/>
    <w:rsid w:val="00F055EB"/>
    <w:rsid w:val="00F05663"/>
    <w:rsid w:val="00F05710"/>
    <w:rsid w:val="00F05D09"/>
    <w:rsid w:val="00F05D58"/>
    <w:rsid w:val="00F05E9C"/>
    <w:rsid w:val="00F05FE9"/>
    <w:rsid w:val="00F065A2"/>
    <w:rsid w:val="00F06836"/>
    <w:rsid w:val="00F06D1E"/>
    <w:rsid w:val="00F06D7B"/>
    <w:rsid w:val="00F07A34"/>
    <w:rsid w:val="00F07D72"/>
    <w:rsid w:val="00F1003D"/>
    <w:rsid w:val="00F104E1"/>
    <w:rsid w:val="00F10CDA"/>
    <w:rsid w:val="00F10DD3"/>
    <w:rsid w:val="00F10FFC"/>
    <w:rsid w:val="00F112FC"/>
    <w:rsid w:val="00F11420"/>
    <w:rsid w:val="00F11497"/>
    <w:rsid w:val="00F11607"/>
    <w:rsid w:val="00F1163F"/>
    <w:rsid w:val="00F11AFE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0969"/>
    <w:rsid w:val="00F20DB5"/>
    <w:rsid w:val="00F21075"/>
    <w:rsid w:val="00F2121B"/>
    <w:rsid w:val="00F21794"/>
    <w:rsid w:val="00F21824"/>
    <w:rsid w:val="00F2346A"/>
    <w:rsid w:val="00F2457E"/>
    <w:rsid w:val="00F247CE"/>
    <w:rsid w:val="00F247EA"/>
    <w:rsid w:val="00F24C54"/>
    <w:rsid w:val="00F251F5"/>
    <w:rsid w:val="00F25226"/>
    <w:rsid w:val="00F258FA"/>
    <w:rsid w:val="00F2655F"/>
    <w:rsid w:val="00F268A6"/>
    <w:rsid w:val="00F27C96"/>
    <w:rsid w:val="00F3030A"/>
    <w:rsid w:val="00F30494"/>
    <w:rsid w:val="00F308D0"/>
    <w:rsid w:val="00F30F02"/>
    <w:rsid w:val="00F31375"/>
    <w:rsid w:val="00F318BB"/>
    <w:rsid w:val="00F31B73"/>
    <w:rsid w:val="00F32E34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9F5"/>
    <w:rsid w:val="00F36A2A"/>
    <w:rsid w:val="00F36AAD"/>
    <w:rsid w:val="00F36AD6"/>
    <w:rsid w:val="00F36C2B"/>
    <w:rsid w:val="00F37934"/>
    <w:rsid w:val="00F37A37"/>
    <w:rsid w:val="00F37FA0"/>
    <w:rsid w:val="00F4006E"/>
    <w:rsid w:val="00F418F0"/>
    <w:rsid w:val="00F421A1"/>
    <w:rsid w:val="00F42217"/>
    <w:rsid w:val="00F426DE"/>
    <w:rsid w:val="00F42C5E"/>
    <w:rsid w:val="00F43629"/>
    <w:rsid w:val="00F44135"/>
    <w:rsid w:val="00F441AB"/>
    <w:rsid w:val="00F4430B"/>
    <w:rsid w:val="00F44B62"/>
    <w:rsid w:val="00F45711"/>
    <w:rsid w:val="00F45EAC"/>
    <w:rsid w:val="00F45F3D"/>
    <w:rsid w:val="00F464F6"/>
    <w:rsid w:val="00F466DC"/>
    <w:rsid w:val="00F474D6"/>
    <w:rsid w:val="00F4762E"/>
    <w:rsid w:val="00F50305"/>
    <w:rsid w:val="00F5039F"/>
    <w:rsid w:val="00F5077F"/>
    <w:rsid w:val="00F50895"/>
    <w:rsid w:val="00F50919"/>
    <w:rsid w:val="00F50C81"/>
    <w:rsid w:val="00F5119E"/>
    <w:rsid w:val="00F52A8D"/>
    <w:rsid w:val="00F538AD"/>
    <w:rsid w:val="00F54029"/>
    <w:rsid w:val="00F54791"/>
    <w:rsid w:val="00F54BA5"/>
    <w:rsid w:val="00F5559A"/>
    <w:rsid w:val="00F556A9"/>
    <w:rsid w:val="00F558F1"/>
    <w:rsid w:val="00F55CA1"/>
    <w:rsid w:val="00F5638E"/>
    <w:rsid w:val="00F56E35"/>
    <w:rsid w:val="00F5701A"/>
    <w:rsid w:val="00F57378"/>
    <w:rsid w:val="00F573AD"/>
    <w:rsid w:val="00F579D8"/>
    <w:rsid w:val="00F57D37"/>
    <w:rsid w:val="00F57EBB"/>
    <w:rsid w:val="00F60010"/>
    <w:rsid w:val="00F607E8"/>
    <w:rsid w:val="00F608D5"/>
    <w:rsid w:val="00F6106A"/>
    <w:rsid w:val="00F610B2"/>
    <w:rsid w:val="00F6119D"/>
    <w:rsid w:val="00F62218"/>
    <w:rsid w:val="00F62307"/>
    <w:rsid w:val="00F623F4"/>
    <w:rsid w:val="00F62AAA"/>
    <w:rsid w:val="00F62DCC"/>
    <w:rsid w:val="00F62E4C"/>
    <w:rsid w:val="00F6351F"/>
    <w:rsid w:val="00F63530"/>
    <w:rsid w:val="00F63EB6"/>
    <w:rsid w:val="00F64043"/>
    <w:rsid w:val="00F64B23"/>
    <w:rsid w:val="00F652B6"/>
    <w:rsid w:val="00F65687"/>
    <w:rsid w:val="00F6624C"/>
    <w:rsid w:val="00F66899"/>
    <w:rsid w:val="00F66950"/>
    <w:rsid w:val="00F6757A"/>
    <w:rsid w:val="00F676DB"/>
    <w:rsid w:val="00F67E06"/>
    <w:rsid w:val="00F67EEB"/>
    <w:rsid w:val="00F70929"/>
    <w:rsid w:val="00F71453"/>
    <w:rsid w:val="00F715B5"/>
    <w:rsid w:val="00F7198D"/>
    <w:rsid w:val="00F7338C"/>
    <w:rsid w:val="00F7394A"/>
    <w:rsid w:val="00F746D4"/>
    <w:rsid w:val="00F74C6A"/>
    <w:rsid w:val="00F74DCF"/>
    <w:rsid w:val="00F752C1"/>
    <w:rsid w:val="00F75425"/>
    <w:rsid w:val="00F75DB5"/>
    <w:rsid w:val="00F765AA"/>
    <w:rsid w:val="00F76E8C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D8B"/>
    <w:rsid w:val="00F84F66"/>
    <w:rsid w:val="00F852B5"/>
    <w:rsid w:val="00F862BC"/>
    <w:rsid w:val="00F87162"/>
    <w:rsid w:val="00F900B3"/>
    <w:rsid w:val="00F91074"/>
    <w:rsid w:val="00F913E8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381"/>
    <w:rsid w:val="00FA0FCF"/>
    <w:rsid w:val="00FA147B"/>
    <w:rsid w:val="00FA14EF"/>
    <w:rsid w:val="00FA1671"/>
    <w:rsid w:val="00FA20C3"/>
    <w:rsid w:val="00FA27F2"/>
    <w:rsid w:val="00FA330D"/>
    <w:rsid w:val="00FA36FC"/>
    <w:rsid w:val="00FA38BD"/>
    <w:rsid w:val="00FA3B7A"/>
    <w:rsid w:val="00FA3BD7"/>
    <w:rsid w:val="00FA3ED1"/>
    <w:rsid w:val="00FA44C2"/>
    <w:rsid w:val="00FA4618"/>
    <w:rsid w:val="00FA50FF"/>
    <w:rsid w:val="00FA549D"/>
    <w:rsid w:val="00FA7A64"/>
    <w:rsid w:val="00FB10EA"/>
    <w:rsid w:val="00FB1FF1"/>
    <w:rsid w:val="00FB26A3"/>
    <w:rsid w:val="00FB27FC"/>
    <w:rsid w:val="00FB2F50"/>
    <w:rsid w:val="00FB2F6E"/>
    <w:rsid w:val="00FB3FE4"/>
    <w:rsid w:val="00FB5667"/>
    <w:rsid w:val="00FB5B38"/>
    <w:rsid w:val="00FB60AF"/>
    <w:rsid w:val="00FB62A6"/>
    <w:rsid w:val="00FB6447"/>
    <w:rsid w:val="00FB6F17"/>
    <w:rsid w:val="00FB722D"/>
    <w:rsid w:val="00FB7797"/>
    <w:rsid w:val="00FB7C95"/>
    <w:rsid w:val="00FC02BD"/>
    <w:rsid w:val="00FC11C5"/>
    <w:rsid w:val="00FC15A6"/>
    <w:rsid w:val="00FC1A8E"/>
    <w:rsid w:val="00FC20F1"/>
    <w:rsid w:val="00FC21D9"/>
    <w:rsid w:val="00FC2653"/>
    <w:rsid w:val="00FC2924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95F"/>
    <w:rsid w:val="00FD2BCC"/>
    <w:rsid w:val="00FD3ACA"/>
    <w:rsid w:val="00FD4105"/>
    <w:rsid w:val="00FD574F"/>
    <w:rsid w:val="00FD654B"/>
    <w:rsid w:val="00FD70AD"/>
    <w:rsid w:val="00FD733B"/>
    <w:rsid w:val="00FD7541"/>
    <w:rsid w:val="00FD7D62"/>
    <w:rsid w:val="00FE0396"/>
    <w:rsid w:val="00FE0634"/>
    <w:rsid w:val="00FE1165"/>
    <w:rsid w:val="00FE15D2"/>
    <w:rsid w:val="00FE1F87"/>
    <w:rsid w:val="00FE21C7"/>
    <w:rsid w:val="00FE24F1"/>
    <w:rsid w:val="00FE2654"/>
    <w:rsid w:val="00FE2681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41F1"/>
    <w:rsid w:val="00FF52E9"/>
    <w:rsid w:val="00FF59B3"/>
    <w:rsid w:val="00FF5B39"/>
    <w:rsid w:val="00FF5C1F"/>
    <w:rsid w:val="00FF5C8B"/>
    <w:rsid w:val="00FF6068"/>
    <w:rsid w:val="00FF67CE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D1C578"/>
  <w15:docId w15:val="{597F3687-0544-4B46-9487-F46C3058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Doc-text2Char">
    <w:name w:val="Doc-text2 Char"/>
    <w:basedOn w:val="DefaultParagraphFont"/>
    <w:link w:val="Doc-text2"/>
    <w:locked/>
    <w:rsid w:val="007D391E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7D391E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bodysimpleChar">
    <w:name w:val="body simple Char"/>
    <w:basedOn w:val="DefaultParagraphFont"/>
    <w:link w:val="bodysimple"/>
    <w:locked/>
    <w:rsid w:val="009A0C8B"/>
    <w:rPr>
      <w:rFonts w:ascii="Cambria" w:hAnsi="Cambria"/>
    </w:rPr>
  </w:style>
  <w:style w:type="paragraph" w:customStyle="1" w:styleId="bodysimple">
    <w:name w:val="body simple"/>
    <w:basedOn w:val="Normal"/>
    <w:link w:val="bodysimpleChar"/>
    <w:rsid w:val="009A0C8B"/>
    <w:pPr>
      <w:overflowPunct/>
      <w:autoSpaceDE/>
      <w:autoSpaceDN/>
      <w:adjustRightInd/>
      <w:spacing w:before="120" w:after="0"/>
      <w:textAlignment w:val="auto"/>
    </w:pPr>
    <w:rPr>
      <w:rFonts w:ascii="Cambria" w:hAnsi="Cambria"/>
      <w:lang w:val="en-US"/>
    </w:rPr>
  </w:style>
  <w:style w:type="character" w:customStyle="1" w:styleId="QuickheadingChar">
    <w:name w:val="Quick heading Char"/>
    <w:basedOn w:val="DefaultParagraphFont"/>
    <w:link w:val="Quickheading"/>
    <w:locked/>
    <w:rsid w:val="003353B4"/>
    <w:rPr>
      <w:b/>
      <w:bCs/>
    </w:rPr>
  </w:style>
  <w:style w:type="paragraph" w:customStyle="1" w:styleId="Quickheading">
    <w:name w:val="Quick heading"/>
    <w:basedOn w:val="Normal"/>
    <w:link w:val="QuickheadingChar"/>
    <w:rsid w:val="003353B4"/>
    <w:pPr>
      <w:overflowPunct/>
      <w:autoSpaceDE/>
      <w:autoSpaceDN/>
      <w:adjustRightInd/>
      <w:spacing w:before="140" w:after="100" w:line="276" w:lineRule="auto"/>
      <w:textAlignment w:val="auto"/>
    </w:pPr>
    <w:rPr>
      <w:rFonts w:ascii="CG Times (WN)" w:hAnsi="CG Times (WN)"/>
      <w:b/>
      <w:bCs/>
      <w:lang w:val="en-US"/>
    </w:rPr>
  </w:style>
  <w:style w:type="character" w:customStyle="1" w:styleId="CRCoverPageChar">
    <w:name w:val="CR Cover Page Char"/>
    <w:link w:val="CRCoverPage"/>
    <w:rsid w:val="00533CEF"/>
    <w:rPr>
      <w:rFonts w:ascii="Arial" w:eastAsia="MS Mincho" w:hAnsi="Arial"/>
      <w:lang w:val="en-GB"/>
    </w:rPr>
  </w:style>
  <w:style w:type="table" w:styleId="ListTable3-Accent2">
    <w:name w:val="List Table 3 Accent 2"/>
    <w:basedOn w:val="TableNormal"/>
    <w:uiPriority w:val="48"/>
    <w:rsid w:val="00EF5883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0686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6188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0579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3164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7794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8837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31062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4539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4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6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4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2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75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28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22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76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8438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766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7910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023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776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60102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408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8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48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94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8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C341D-623D-438D-A768-480976499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BEB6D2-3EEC-4FCB-98CB-8310D2B85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23</TotalTime>
  <Pages>4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EUL_Enh_Perf_Reqt</vt:lpstr>
    </vt:vector>
  </TitlesOfParts>
  <Company>Qualcomm Inc.</Company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EUL_Enh_Perf_Reqt</dc:title>
  <dc:subject>RAN1#46bis</dc:subject>
  <dc:creator>Qualcomm</dc:creator>
  <cp:lastModifiedBy>Chincholi, Amith</cp:lastModifiedBy>
  <cp:revision>29</cp:revision>
  <dcterms:created xsi:type="dcterms:W3CDTF">2014-09-29T20:43:00Z</dcterms:created>
  <dcterms:modified xsi:type="dcterms:W3CDTF">2014-09-29T21:01:00Z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0x0101005F5A99894AA8214CB2D35E9D74E29C3F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