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0C3B5A" w14:textId="77777777" w:rsidR="007F3A69" w:rsidRPr="00B541F5" w:rsidRDefault="007F3A69" w:rsidP="007F3A69">
      <w:pPr>
        <w:tabs>
          <w:tab w:val="right" w:pos="9639"/>
        </w:tabs>
        <w:overflowPunct/>
        <w:autoSpaceDE/>
        <w:autoSpaceDN/>
        <w:adjustRightInd/>
        <w:spacing w:after="0"/>
        <w:textAlignment w:val="auto"/>
        <w:rPr>
          <w:rFonts w:ascii="Arial" w:hAnsi="Arial"/>
          <w:b/>
          <w:i/>
          <w:noProof/>
          <w:sz w:val="28"/>
          <w:lang w:eastAsia="zh-CN"/>
        </w:rPr>
      </w:pPr>
      <w:bookmarkStart w:id="0" w:name="OLE_LINK1"/>
      <w:bookmarkStart w:id="1" w:name="OLE_LINK2"/>
      <w:r w:rsidRPr="00B541F5">
        <w:rPr>
          <w:rFonts w:ascii="Arial" w:hAnsi="Arial"/>
          <w:b/>
          <w:noProof/>
          <w:sz w:val="24"/>
          <w:lang w:eastAsia="en-US"/>
        </w:rPr>
        <w:t>3GPP TSG-RAN WG4 Meeting #</w:t>
      </w:r>
      <w:r w:rsidRPr="00B541F5">
        <w:rPr>
          <w:rFonts w:ascii="Arial" w:hAnsi="Arial" w:hint="eastAsia"/>
          <w:b/>
          <w:noProof/>
          <w:sz w:val="24"/>
          <w:lang w:eastAsia="zh-CN"/>
        </w:rPr>
        <w:t>7</w:t>
      </w:r>
      <w:r w:rsidR="00BC462B">
        <w:rPr>
          <w:rFonts w:ascii="Arial" w:hAnsi="Arial"/>
          <w:b/>
          <w:noProof/>
          <w:sz w:val="24"/>
          <w:lang w:eastAsia="zh-CN"/>
        </w:rPr>
        <w:t>2</w:t>
      </w:r>
      <w:r w:rsidRPr="00B541F5">
        <w:rPr>
          <w:rFonts w:ascii="Arial" w:hAnsi="Arial"/>
          <w:b/>
          <w:i/>
          <w:noProof/>
          <w:sz w:val="28"/>
          <w:lang w:eastAsia="en-US"/>
        </w:rPr>
        <w:tab/>
      </w:r>
      <w:r w:rsidRPr="00B541F5">
        <w:rPr>
          <w:rFonts w:ascii="Arial" w:hAnsi="Arial" w:hint="eastAsia"/>
          <w:b/>
          <w:noProof/>
          <w:sz w:val="24"/>
          <w:lang w:eastAsia="zh-CN"/>
        </w:rPr>
        <w:t>R4-</w:t>
      </w:r>
      <w:r w:rsidR="000974EE" w:rsidRPr="00BE5127">
        <w:rPr>
          <w:rFonts w:ascii="Arial" w:hAnsi="Arial"/>
          <w:b/>
          <w:noProof/>
          <w:sz w:val="24"/>
          <w:lang w:eastAsia="zh-CN"/>
        </w:rPr>
        <w:t>14513</w:t>
      </w:r>
      <w:r w:rsidR="000974EE">
        <w:rPr>
          <w:rFonts w:ascii="Arial" w:hAnsi="Arial"/>
          <w:b/>
          <w:noProof/>
          <w:sz w:val="24"/>
          <w:lang w:eastAsia="zh-CN"/>
        </w:rPr>
        <w:t>7</w:t>
      </w:r>
    </w:p>
    <w:p w14:paraId="4D4D9385" w14:textId="77777777" w:rsidR="007F3A69" w:rsidRPr="00B541F5" w:rsidRDefault="00BC462B" w:rsidP="007F3A69">
      <w:pPr>
        <w:widowControl w:val="0"/>
        <w:tabs>
          <w:tab w:val="right" w:pos="9781"/>
          <w:tab w:val="right" w:pos="13323"/>
        </w:tabs>
        <w:spacing w:after="0"/>
        <w:outlineLvl w:val="0"/>
        <w:rPr>
          <w:rFonts w:ascii="Arial" w:hAnsi="Arial"/>
          <w:b/>
          <w:noProof/>
          <w:sz w:val="24"/>
          <w:lang w:eastAsia="zh-CN"/>
        </w:rPr>
      </w:pPr>
      <w:r>
        <w:rPr>
          <w:rFonts w:ascii="Arial" w:hAnsi="Arial"/>
          <w:b/>
          <w:noProof/>
          <w:sz w:val="24"/>
          <w:lang w:eastAsia="en-US"/>
        </w:rPr>
        <w:t>Dresden</w:t>
      </w:r>
      <w:r w:rsidR="007F3A69" w:rsidRPr="00B541F5">
        <w:rPr>
          <w:rFonts w:ascii="Arial" w:hAnsi="Arial"/>
          <w:b/>
          <w:noProof/>
          <w:sz w:val="24"/>
          <w:lang w:eastAsia="en-US"/>
        </w:rPr>
        <w:t xml:space="preserve">, </w:t>
      </w:r>
      <w:r>
        <w:rPr>
          <w:rFonts w:ascii="Arial" w:hAnsi="Arial"/>
          <w:b/>
          <w:noProof/>
          <w:sz w:val="24"/>
          <w:lang w:eastAsia="en-US"/>
        </w:rPr>
        <w:t>Germany, 18 – 22</w:t>
      </w:r>
      <w:r w:rsidR="007F3A69" w:rsidRPr="00B541F5">
        <w:rPr>
          <w:rFonts w:ascii="Arial" w:hAnsi="Arial"/>
          <w:b/>
          <w:noProof/>
          <w:sz w:val="24"/>
          <w:lang w:eastAsia="en-US"/>
        </w:rPr>
        <w:t xml:space="preserve"> </w:t>
      </w:r>
      <w:r>
        <w:rPr>
          <w:rFonts w:ascii="Arial" w:hAnsi="Arial"/>
          <w:b/>
          <w:noProof/>
          <w:sz w:val="24"/>
          <w:lang w:eastAsia="en-US"/>
        </w:rPr>
        <w:t>August</w:t>
      </w:r>
      <w:r w:rsidR="007F3A69" w:rsidRPr="00B541F5">
        <w:rPr>
          <w:rFonts w:ascii="Arial" w:hAnsi="Arial"/>
          <w:b/>
          <w:noProof/>
          <w:sz w:val="24"/>
          <w:lang w:eastAsia="en-US"/>
        </w:rPr>
        <w:t>,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75E58" w14:paraId="7858BBEC" w14:textId="77777777" w:rsidTr="000838EF">
        <w:tc>
          <w:tcPr>
            <w:tcW w:w="9641" w:type="dxa"/>
            <w:gridSpan w:val="9"/>
            <w:tcBorders>
              <w:top w:val="single" w:sz="4" w:space="0" w:color="auto"/>
              <w:left w:val="single" w:sz="4" w:space="0" w:color="auto"/>
              <w:right w:val="single" w:sz="4" w:space="0" w:color="auto"/>
            </w:tcBorders>
          </w:tcPr>
          <w:bookmarkEnd w:id="0"/>
          <w:bookmarkEnd w:id="1"/>
          <w:p w14:paraId="342130C5" w14:textId="77777777" w:rsidR="00775E58" w:rsidRDefault="00775E58" w:rsidP="000838EF">
            <w:pPr>
              <w:pStyle w:val="CRCoverPage"/>
              <w:spacing w:after="0"/>
              <w:jc w:val="right"/>
              <w:rPr>
                <w:i/>
                <w:noProof/>
              </w:rPr>
            </w:pPr>
            <w:r>
              <w:rPr>
                <w:i/>
                <w:noProof/>
                <w:sz w:val="14"/>
              </w:rPr>
              <w:t>CR-Form-v11</w:t>
            </w:r>
          </w:p>
        </w:tc>
      </w:tr>
      <w:tr w:rsidR="00775E58" w14:paraId="2BC3A21C" w14:textId="77777777" w:rsidTr="000838EF">
        <w:tc>
          <w:tcPr>
            <w:tcW w:w="9641" w:type="dxa"/>
            <w:gridSpan w:val="9"/>
            <w:tcBorders>
              <w:left w:val="single" w:sz="4" w:space="0" w:color="auto"/>
              <w:right w:val="single" w:sz="4" w:space="0" w:color="auto"/>
            </w:tcBorders>
          </w:tcPr>
          <w:p w14:paraId="7F2E3C13" w14:textId="77777777" w:rsidR="00775E58" w:rsidRDefault="00775E58" w:rsidP="000838EF">
            <w:pPr>
              <w:pStyle w:val="CRCoverPage"/>
              <w:spacing w:after="0"/>
              <w:jc w:val="center"/>
              <w:rPr>
                <w:noProof/>
              </w:rPr>
            </w:pPr>
            <w:r>
              <w:rPr>
                <w:b/>
                <w:noProof/>
                <w:sz w:val="32"/>
              </w:rPr>
              <w:t>CHANGE REQUEST</w:t>
            </w:r>
          </w:p>
        </w:tc>
      </w:tr>
      <w:tr w:rsidR="00775E58" w14:paraId="1E7D7252" w14:textId="77777777" w:rsidTr="000838EF">
        <w:tc>
          <w:tcPr>
            <w:tcW w:w="9641" w:type="dxa"/>
            <w:gridSpan w:val="9"/>
            <w:tcBorders>
              <w:left w:val="single" w:sz="4" w:space="0" w:color="auto"/>
              <w:right w:val="single" w:sz="4" w:space="0" w:color="auto"/>
            </w:tcBorders>
          </w:tcPr>
          <w:p w14:paraId="0B2ED3BB" w14:textId="77777777" w:rsidR="00775E58" w:rsidRDefault="00775E58" w:rsidP="000838EF">
            <w:pPr>
              <w:pStyle w:val="CRCoverPage"/>
              <w:spacing w:after="0"/>
              <w:rPr>
                <w:noProof/>
                <w:sz w:val="8"/>
                <w:szCs w:val="8"/>
              </w:rPr>
            </w:pPr>
          </w:p>
        </w:tc>
      </w:tr>
      <w:tr w:rsidR="00775E58" w14:paraId="46DB995F" w14:textId="77777777" w:rsidTr="000838EF">
        <w:tc>
          <w:tcPr>
            <w:tcW w:w="142" w:type="dxa"/>
            <w:tcBorders>
              <w:left w:val="single" w:sz="4" w:space="0" w:color="auto"/>
            </w:tcBorders>
          </w:tcPr>
          <w:p w14:paraId="4D976EE8" w14:textId="77777777" w:rsidR="00775E58" w:rsidRDefault="00775E58" w:rsidP="000838EF">
            <w:pPr>
              <w:pStyle w:val="CRCoverPage"/>
              <w:spacing w:after="0"/>
              <w:jc w:val="right"/>
              <w:rPr>
                <w:noProof/>
              </w:rPr>
            </w:pPr>
          </w:p>
        </w:tc>
        <w:tc>
          <w:tcPr>
            <w:tcW w:w="2126" w:type="dxa"/>
            <w:shd w:val="pct30" w:color="FFFF00" w:fill="auto"/>
          </w:tcPr>
          <w:p w14:paraId="4586A02F" w14:textId="77777777" w:rsidR="00775E58" w:rsidRDefault="00BC462B" w:rsidP="000838EF">
            <w:pPr>
              <w:pStyle w:val="CRCoverPage"/>
              <w:spacing w:after="0"/>
              <w:rPr>
                <w:b/>
                <w:noProof/>
                <w:sz w:val="28"/>
                <w:lang w:eastAsia="zh-CN"/>
              </w:rPr>
            </w:pPr>
            <w:r>
              <w:rPr>
                <w:b/>
                <w:noProof/>
                <w:sz w:val="28"/>
                <w:lang w:eastAsia="zh-CN"/>
              </w:rPr>
              <w:t>25.133</w:t>
            </w:r>
          </w:p>
        </w:tc>
        <w:tc>
          <w:tcPr>
            <w:tcW w:w="709" w:type="dxa"/>
          </w:tcPr>
          <w:p w14:paraId="58BC061C" w14:textId="77777777" w:rsidR="00775E58" w:rsidRDefault="00775E58" w:rsidP="000838EF">
            <w:pPr>
              <w:pStyle w:val="CRCoverPage"/>
              <w:spacing w:after="0"/>
              <w:jc w:val="center"/>
              <w:rPr>
                <w:noProof/>
              </w:rPr>
            </w:pPr>
            <w:r>
              <w:rPr>
                <w:b/>
                <w:noProof/>
                <w:sz w:val="28"/>
              </w:rPr>
              <w:t>CR</w:t>
            </w:r>
          </w:p>
        </w:tc>
        <w:tc>
          <w:tcPr>
            <w:tcW w:w="1276" w:type="dxa"/>
            <w:shd w:val="pct30" w:color="FFFF00" w:fill="auto"/>
          </w:tcPr>
          <w:p w14:paraId="4043549C" w14:textId="77777777" w:rsidR="00775E58" w:rsidRPr="00775E58" w:rsidRDefault="008107E8" w:rsidP="000838EF">
            <w:pPr>
              <w:pStyle w:val="CRCoverPage"/>
              <w:spacing w:after="0"/>
              <w:rPr>
                <w:noProof/>
                <w:color w:val="FF0000"/>
                <w:lang w:eastAsia="zh-CN"/>
              </w:rPr>
            </w:pPr>
            <w:r w:rsidRPr="002F281D">
              <w:rPr>
                <w:b/>
                <w:noProof/>
                <w:sz w:val="28"/>
                <w:lang w:eastAsia="zh-CN"/>
              </w:rPr>
              <w:t>1360</w:t>
            </w:r>
          </w:p>
        </w:tc>
        <w:tc>
          <w:tcPr>
            <w:tcW w:w="709" w:type="dxa"/>
          </w:tcPr>
          <w:p w14:paraId="7211C8D9" w14:textId="77777777" w:rsidR="00775E58" w:rsidRDefault="00775E58" w:rsidP="000838EF">
            <w:pPr>
              <w:pStyle w:val="CRCoverPage"/>
              <w:tabs>
                <w:tab w:val="right" w:pos="625"/>
              </w:tabs>
              <w:spacing w:after="0"/>
              <w:jc w:val="center"/>
              <w:rPr>
                <w:noProof/>
              </w:rPr>
            </w:pPr>
            <w:r>
              <w:rPr>
                <w:b/>
                <w:bCs/>
                <w:noProof/>
                <w:sz w:val="28"/>
              </w:rPr>
              <w:t>rev</w:t>
            </w:r>
          </w:p>
        </w:tc>
        <w:tc>
          <w:tcPr>
            <w:tcW w:w="425" w:type="dxa"/>
            <w:shd w:val="pct30" w:color="FFFF00" w:fill="auto"/>
          </w:tcPr>
          <w:p w14:paraId="2F53276B" w14:textId="77777777" w:rsidR="00775E58" w:rsidRDefault="002F281D" w:rsidP="000838EF">
            <w:pPr>
              <w:pStyle w:val="CRCoverPage"/>
              <w:spacing w:after="0"/>
              <w:jc w:val="center"/>
              <w:rPr>
                <w:b/>
                <w:noProof/>
                <w:lang w:eastAsia="zh-CN"/>
              </w:rPr>
            </w:pPr>
            <w:r w:rsidRPr="002F281D">
              <w:rPr>
                <w:b/>
                <w:noProof/>
                <w:sz w:val="28"/>
                <w:lang w:eastAsia="zh-CN"/>
              </w:rPr>
              <w:t>1</w:t>
            </w:r>
          </w:p>
        </w:tc>
        <w:tc>
          <w:tcPr>
            <w:tcW w:w="2693" w:type="dxa"/>
          </w:tcPr>
          <w:p w14:paraId="241BEDA5" w14:textId="77777777" w:rsidR="00775E58" w:rsidRDefault="00775E58" w:rsidP="000838E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788824" w14:textId="77777777" w:rsidR="00775E58" w:rsidRPr="00775E58" w:rsidRDefault="00877C7E" w:rsidP="00A36AE5">
            <w:pPr>
              <w:pStyle w:val="CRCoverPage"/>
              <w:spacing w:after="0"/>
              <w:rPr>
                <w:noProof/>
                <w:color w:val="FF0000"/>
              </w:rPr>
            </w:pPr>
            <w:r>
              <w:rPr>
                <w:b/>
                <w:noProof/>
                <w:sz w:val="28"/>
                <w:lang w:eastAsia="zh-CN"/>
              </w:rPr>
              <w:t>11</w:t>
            </w:r>
            <w:r w:rsidR="00A36AE5" w:rsidRPr="00A36AE5">
              <w:rPr>
                <w:b/>
                <w:noProof/>
                <w:sz w:val="28"/>
                <w:lang w:eastAsia="zh-CN"/>
              </w:rPr>
              <w:t>.</w:t>
            </w:r>
            <w:r>
              <w:rPr>
                <w:b/>
                <w:noProof/>
                <w:sz w:val="28"/>
                <w:lang w:eastAsia="zh-CN"/>
              </w:rPr>
              <w:t>9</w:t>
            </w:r>
            <w:r w:rsidR="00284AFB">
              <w:rPr>
                <w:b/>
                <w:noProof/>
                <w:sz w:val="28"/>
                <w:lang w:eastAsia="zh-CN"/>
              </w:rPr>
              <w:t>.</w:t>
            </w:r>
            <w:r>
              <w:rPr>
                <w:b/>
                <w:noProof/>
                <w:sz w:val="28"/>
                <w:lang w:eastAsia="zh-CN"/>
              </w:rPr>
              <w:t>0</w:t>
            </w:r>
          </w:p>
        </w:tc>
        <w:tc>
          <w:tcPr>
            <w:tcW w:w="143" w:type="dxa"/>
            <w:tcBorders>
              <w:right w:val="single" w:sz="4" w:space="0" w:color="auto"/>
            </w:tcBorders>
          </w:tcPr>
          <w:p w14:paraId="510BA591" w14:textId="77777777" w:rsidR="00775E58" w:rsidRDefault="00775E58" w:rsidP="000838EF">
            <w:pPr>
              <w:pStyle w:val="CRCoverPage"/>
              <w:spacing w:after="0"/>
              <w:rPr>
                <w:noProof/>
              </w:rPr>
            </w:pPr>
          </w:p>
        </w:tc>
      </w:tr>
      <w:tr w:rsidR="00775E58" w14:paraId="6222728A" w14:textId="77777777" w:rsidTr="000838EF">
        <w:tc>
          <w:tcPr>
            <w:tcW w:w="9641" w:type="dxa"/>
            <w:gridSpan w:val="9"/>
            <w:tcBorders>
              <w:left w:val="single" w:sz="4" w:space="0" w:color="auto"/>
              <w:right w:val="single" w:sz="4" w:space="0" w:color="auto"/>
            </w:tcBorders>
          </w:tcPr>
          <w:p w14:paraId="7197A85A" w14:textId="77777777" w:rsidR="00775E58" w:rsidRDefault="00775E58" w:rsidP="000838EF">
            <w:pPr>
              <w:pStyle w:val="CRCoverPage"/>
              <w:spacing w:after="0"/>
              <w:rPr>
                <w:noProof/>
              </w:rPr>
            </w:pPr>
          </w:p>
        </w:tc>
      </w:tr>
      <w:tr w:rsidR="00775E58" w14:paraId="7B491BFC" w14:textId="77777777" w:rsidTr="000838EF">
        <w:tc>
          <w:tcPr>
            <w:tcW w:w="9641" w:type="dxa"/>
            <w:gridSpan w:val="9"/>
            <w:tcBorders>
              <w:top w:val="single" w:sz="4" w:space="0" w:color="auto"/>
            </w:tcBorders>
          </w:tcPr>
          <w:p w14:paraId="5E90FD0F" w14:textId="77777777" w:rsidR="00775E58" w:rsidRPr="00F25D98" w:rsidRDefault="00775E58" w:rsidP="000838E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75E58" w14:paraId="7065DB8C" w14:textId="77777777" w:rsidTr="000838EF">
        <w:tc>
          <w:tcPr>
            <w:tcW w:w="9641" w:type="dxa"/>
            <w:gridSpan w:val="9"/>
          </w:tcPr>
          <w:p w14:paraId="3EC39632" w14:textId="77777777" w:rsidR="00775E58" w:rsidRDefault="00775E58" w:rsidP="000838EF">
            <w:pPr>
              <w:pStyle w:val="CRCoverPage"/>
              <w:spacing w:after="0"/>
              <w:rPr>
                <w:noProof/>
                <w:sz w:val="8"/>
                <w:szCs w:val="8"/>
              </w:rPr>
            </w:pPr>
          </w:p>
        </w:tc>
      </w:tr>
    </w:tbl>
    <w:p w14:paraId="0EA46C78" w14:textId="77777777" w:rsidR="00775E58" w:rsidRDefault="00775E58" w:rsidP="00775E58">
      <w:pPr>
        <w:rPr>
          <w:sz w:val="8"/>
          <w:szCs w:val="8"/>
        </w:rPr>
      </w:pPr>
      <w:bookmarkStart w:id="2" w:name="_GoBack"/>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5E58" w14:paraId="78D3D654" w14:textId="77777777" w:rsidTr="000838EF">
        <w:tc>
          <w:tcPr>
            <w:tcW w:w="2835" w:type="dxa"/>
          </w:tcPr>
          <w:bookmarkEnd w:id="2"/>
          <w:p w14:paraId="54E1EC91" w14:textId="77777777" w:rsidR="00775E58" w:rsidRDefault="00775E58" w:rsidP="000838EF">
            <w:pPr>
              <w:pStyle w:val="CRCoverPage"/>
              <w:tabs>
                <w:tab w:val="right" w:pos="2751"/>
              </w:tabs>
              <w:spacing w:after="0"/>
              <w:rPr>
                <w:b/>
                <w:i/>
                <w:noProof/>
              </w:rPr>
            </w:pPr>
            <w:r>
              <w:rPr>
                <w:b/>
                <w:i/>
                <w:noProof/>
              </w:rPr>
              <w:t>Proposed change affects:</w:t>
            </w:r>
          </w:p>
        </w:tc>
        <w:tc>
          <w:tcPr>
            <w:tcW w:w="1418" w:type="dxa"/>
          </w:tcPr>
          <w:p w14:paraId="7A3D609F" w14:textId="77777777" w:rsidR="00775E58" w:rsidRDefault="00775E58" w:rsidP="000838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B0ADD2" w14:textId="77777777" w:rsidR="00775E58" w:rsidRDefault="00775E58" w:rsidP="000838EF">
            <w:pPr>
              <w:pStyle w:val="CRCoverPage"/>
              <w:spacing w:after="0"/>
              <w:jc w:val="center"/>
              <w:rPr>
                <w:b/>
                <w:caps/>
                <w:noProof/>
              </w:rPr>
            </w:pPr>
          </w:p>
        </w:tc>
        <w:tc>
          <w:tcPr>
            <w:tcW w:w="709" w:type="dxa"/>
            <w:tcBorders>
              <w:left w:val="single" w:sz="4" w:space="0" w:color="auto"/>
            </w:tcBorders>
          </w:tcPr>
          <w:p w14:paraId="58092715" w14:textId="77777777" w:rsidR="00775E58" w:rsidRDefault="00775E58" w:rsidP="000838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D29A4" w14:textId="77777777" w:rsidR="00775E58" w:rsidRDefault="00775E58" w:rsidP="000838EF">
            <w:pPr>
              <w:pStyle w:val="CRCoverPage"/>
              <w:spacing w:after="0"/>
              <w:jc w:val="center"/>
              <w:rPr>
                <w:b/>
                <w:caps/>
                <w:noProof/>
              </w:rPr>
            </w:pPr>
          </w:p>
        </w:tc>
        <w:tc>
          <w:tcPr>
            <w:tcW w:w="2126" w:type="dxa"/>
          </w:tcPr>
          <w:p w14:paraId="49A370B0" w14:textId="77777777" w:rsidR="00775E58" w:rsidRDefault="00775E58" w:rsidP="000838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26F05F" w14:textId="77777777" w:rsidR="00775E58" w:rsidRDefault="00B620A5" w:rsidP="000838EF">
            <w:pPr>
              <w:pStyle w:val="CRCoverPage"/>
              <w:spacing w:after="0"/>
              <w:jc w:val="center"/>
              <w:rPr>
                <w:b/>
                <w:caps/>
                <w:noProof/>
              </w:rPr>
            </w:pPr>
            <w:r w:rsidRPr="00C065B3">
              <w:rPr>
                <w:b/>
                <w:caps/>
                <w:noProof/>
              </w:rPr>
              <w:t>x</w:t>
            </w:r>
          </w:p>
        </w:tc>
        <w:tc>
          <w:tcPr>
            <w:tcW w:w="1418" w:type="dxa"/>
            <w:tcBorders>
              <w:left w:val="nil"/>
            </w:tcBorders>
          </w:tcPr>
          <w:p w14:paraId="56E03D95" w14:textId="77777777" w:rsidR="00775E58" w:rsidRDefault="00775E58" w:rsidP="000838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A76B7F" w14:textId="77777777" w:rsidR="00775E58" w:rsidRDefault="00775E58" w:rsidP="000838EF">
            <w:pPr>
              <w:pStyle w:val="CRCoverPage"/>
              <w:spacing w:after="0"/>
              <w:jc w:val="center"/>
              <w:rPr>
                <w:b/>
                <w:bCs/>
                <w:caps/>
                <w:noProof/>
              </w:rPr>
            </w:pPr>
          </w:p>
        </w:tc>
      </w:tr>
    </w:tbl>
    <w:p w14:paraId="71D243A2" w14:textId="77777777" w:rsidR="00775E58" w:rsidRDefault="00775E58" w:rsidP="00775E5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75E58" w14:paraId="13197A38" w14:textId="77777777" w:rsidTr="000838EF">
        <w:tc>
          <w:tcPr>
            <w:tcW w:w="9641" w:type="dxa"/>
            <w:gridSpan w:val="11"/>
          </w:tcPr>
          <w:p w14:paraId="2A798614" w14:textId="77777777" w:rsidR="00775E58" w:rsidRDefault="00775E58" w:rsidP="000838EF">
            <w:pPr>
              <w:pStyle w:val="CRCoverPage"/>
              <w:spacing w:after="0"/>
              <w:rPr>
                <w:noProof/>
                <w:sz w:val="8"/>
                <w:szCs w:val="8"/>
              </w:rPr>
            </w:pPr>
          </w:p>
        </w:tc>
      </w:tr>
      <w:tr w:rsidR="00775E58" w14:paraId="0F351441" w14:textId="77777777" w:rsidTr="000838EF">
        <w:tc>
          <w:tcPr>
            <w:tcW w:w="1843" w:type="dxa"/>
            <w:tcBorders>
              <w:top w:val="single" w:sz="4" w:space="0" w:color="auto"/>
              <w:left w:val="single" w:sz="4" w:space="0" w:color="auto"/>
            </w:tcBorders>
          </w:tcPr>
          <w:p w14:paraId="53727EB9" w14:textId="77777777" w:rsidR="00775E58" w:rsidRDefault="00775E58" w:rsidP="000838E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A746AE0" w14:textId="77777777" w:rsidR="00775E58" w:rsidRDefault="00877C7E" w:rsidP="00700C16">
            <w:pPr>
              <w:pStyle w:val="CRCoverPage"/>
              <w:spacing w:after="0"/>
              <w:ind w:left="100"/>
              <w:rPr>
                <w:noProof/>
                <w:lang w:eastAsia="zh-CN"/>
              </w:rPr>
            </w:pPr>
            <w:r w:rsidRPr="00BE5127">
              <w:rPr>
                <w:noProof/>
                <w:lang w:eastAsia="zh-CN"/>
              </w:rPr>
              <w:t>CR for new requirements for reselection from a CSG to an inter-frequency CSG cell or inter-RAT E-UTRA CSG cell</w:t>
            </w:r>
          </w:p>
        </w:tc>
      </w:tr>
      <w:tr w:rsidR="00775E58" w14:paraId="4A2D0F51" w14:textId="77777777" w:rsidTr="000838EF">
        <w:tc>
          <w:tcPr>
            <w:tcW w:w="1843" w:type="dxa"/>
            <w:tcBorders>
              <w:left w:val="single" w:sz="4" w:space="0" w:color="auto"/>
            </w:tcBorders>
          </w:tcPr>
          <w:p w14:paraId="0256C547" w14:textId="77777777" w:rsidR="00775E58" w:rsidRDefault="00775E58" w:rsidP="000838EF">
            <w:pPr>
              <w:pStyle w:val="CRCoverPage"/>
              <w:spacing w:after="0"/>
              <w:rPr>
                <w:b/>
                <w:i/>
                <w:noProof/>
                <w:sz w:val="8"/>
                <w:szCs w:val="8"/>
              </w:rPr>
            </w:pPr>
          </w:p>
        </w:tc>
        <w:tc>
          <w:tcPr>
            <w:tcW w:w="7798" w:type="dxa"/>
            <w:gridSpan w:val="10"/>
            <w:tcBorders>
              <w:right w:val="single" w:sz="4" w:space="0" w:color="auto"/>
            </w:tcBorders>
          </w:tcPr>
          <w:p w14:paraId="55DAE918" w14:textId="77777777" w:rsidR="00775E58" w:rsidRDefault="00775E58" w:rsidP="000838EF">
            <w:pPr>
              <w:pStyle w:val="CRCoverPage"/>
              <w:spacing w:after="0"/>
              <w:rPr>
                <w:noProof/>
                <w:sz w:val="8"/>
                <w:szCs w:val="8"/>
              </w:rPr>
            </w:pPr>
          </w:p>
        </w:tc>
      </w:tr>
      <w:tr w:rsidR="00775E58" w14:paraId="75F9EF85" w14:textId="77777777" w:rsidTr="000838EF">
        <w:tc>
          <w:tcPr>
            <w:tcW w:w="1843" w:type="dxa"/>
            <w:tcBorders>
              <w:left w:val="single" w:sz="4" w:space="0" w:color="auto"/>
            </w:tcBorders>
          </w:tcPr>
          <w:p w14:paraId="3DB17FDA" w14:textId="77777777" w:rsidR="00775E58" w:rsidRDefault="00775E58" w:rsidP="000838E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D829779" w14:textId="77777777" w:rsidR="00775E58" w:rsidRDefault="00935E9A" w:rsidP="000838EF">
            <w:pPr>
              <w:pStyle w:val="CRCoverPage"/>
              <w:spacing w:after="0"/>
              <w:ind w:left="100"/>
              <w:rPr>
                <w:noProof/>
              </w:rPr>
            </w:pPr>
            <w:r>
              <w:rPr>
                <w:noProof/>
                <w:lang w:eastAsia="zh-CN"/>
              </w:rPr>
              <w:t>Qualcomm Incorporated</w:t>
            </w:r>
          </w:p>
        </w:tc>
      </w:tr>
      <w:tr w:rsidR="00775E58" w14:paraId="2E613080" w14:textId="77777777" w:rsidTr="000838EF">
        <w:tc>
          <w:tcPr>
            <w:tcW w:w="1843" w:type="dxa"/>
            <w:tcBorders>
              <w:left w:val="single" w:sz="4" w:space="0" w:color="auto"/>
            </w:tcBorders>
          </w:tcPr>
          <w:p w14:paraId="1066B71B" w14:textId="77777777" w:rsidR="00775E58" w:rsidRDefault="00775E58" w:rsidP="000838E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F8B4EF7" w14:textId="77777777" w:rsidR="00775E58" w:rsidRDefault="00775E58" w:rsidP="000838EF">
            <w:pPr>
              <w:pStyle w:val="CRCoverPage"/>
              <w:spacing w:after="0"/>
              <w:ind w:left="100"/>
              <w:rPr>
                <w:noProof/>
                <w:lang w:eastAsia="zh-CN"/>
              </w:rPr>
            </w:pPr>
            <w:r>
              <w:rPr>
                <w:noProof/>
                <w:lang w:eastAsia="zh-CN"/>
              </w:rPr>
              <w:t>R</w:t>
            </w:r>
            <w:r>
              <w:rPr>
                <w:rFonts w:hint="eastAsia"/>
                <w:noProof/>
                <w:lang w:eastAsia="zh-CN"/>
              </w:rPr>
              <w:t>4</w:t>
            </w:r>
          </w:p>
        </w:tc>
      </w:tr>
      <w:tr w:rsidR="00775E58" w14:paraId="007A7524" w14:textId="77777777" w:rsidTr="000838EF">
        <w:tc>
          <w:tcPr>
            <w:tcW w:w="1843" w:type="dxa"/>
            <w:tcBorders>
              <w:left w:val="single" w:sz="4" w:space="0" w:color="auto"/>
            </w:tcBorders>
          </w:tcPr>
          <w:p w14:paraId="618E5F03" w14:textId="77777777" w:rsidR="00775E58" w:rsidRDefault="00775E58" w:rsidP="000838EF">
            <w:pPr>
              <w:pStyle w:val="CRCoverPage"/>
              <w:spacing w:after="0"/>
              <w:rPr>
                <w:b/>
                <w:i/>
                <w:noProof/>
                <w:sz w:val="8"/>
                <w:szCs w:val="8"/>
              </w:rPr>
            </w:pPr>
          </w:p>
        </w:tc>
        <w:tc>
          <w:tcPr>
            <w:tcW w:w="7798" w:type="dxa"/>
            <w:gridSpan w:val="10"/>
            <w:tcBorders>
              <w:right w:val="single" w:sz="4" w:space="0" w:color="auto"/>
            </w:tcBorders>
          </w:tcPr>
          <w:p w14:paraId="2DDFDEFE" w14:textId="77777777" w:rsidR="00775E58" w:rsidRDefault="00775E58" w:rsidP="000838EF">
            <w:pPr>
              <w:pStyle w:val="CRCoverPage"/>
              <w:spacing w:after="0"/>
              <w:rPr>
                <w:noProof/>
                <w:sz w:val="8"/>
                <w:szCs w:val="8"/>
              </w:rPr>
            </w:pPr>
          </w:p>
        </w:tc>
      </w:tr>
      <w:tr w:rsidR="00775E58" w14:paraId="31FA02E7" w14:textId="77777777" w:rsidTr="000838EF">
        <w:tc>
          <w:tcPr>
            <w:tcW w:w="1843" w:type="dxa"/>
            <w:tcBorders>
              <w:left w:val="single" w:sz="4" w:space="0" w:color="auto"/>
            </w:tcBorders>
          </w:tcPr>
          <w:p w14:paraId="74ECA8C3" w14:textId="77777777" w:rsidR="00775E58" w:rsidRDefault="00775E58" w:rsidP="000838EF">
            <w:pPr>
              <w:pStyle w:val="CRCoverPage"/>
              <w:tabs>
                <w:tab w:val="right" w:pos="1759"/>
              </w:tabs>
              <w:spacing w:after="0"/>
              <w:rPr>
                <w:b/>
                <w:i/>
                <w:noProof/>
              </w:rPr>
            </w:pPr>
            <w:r>
              <w:rPr>
                <w:b/>
                <w:i/>
                <w:noProof/>
              </w:rPr>
              <w:t>Work item code:</w:t>
            </w:r>
          </w:p>
        </w:tc>
        <w:tc>
          <w:tcPr>
            <w:tcW w:w="3260" w:type="dxa"/>
            <w:gridSpan w:val="5"/>
            <w:shd w:val="pct30" w:color="FFFF00" w:fill="auto"/>
          </w:tcPr>
          <w:p w14:paraId="36133402" w14:textId="77777777" w:rsidR="00775E58" w:rsidRPr="00185792" w:rsidRDefault="007F3F2F" w:rsidP="00185792">
            <w:pPr>
              <w:ind w:firstLineChars="50" w:firstLine="100"/>
              <w:rPr>
                <w:noProof/>
                <w:lang w:eastAsia="zh-CN"/>
              </w:rPr>
            </w:pPr>
            <w:r>
              <w:rPr>
                <w:rFonts w:hint="eastAsia"/>
                <w:noProof/>
                <w:lang w:eastAsia="zh-CN"/>
              </w:rPr>
              <w:t>TEI1</w:t>
            </w:r>
            <w:r w:rsidR="00E729FD">
              <w:rPr>
                <w:noProof/>
                <w:lang w:eastAsia="zh-CN"/>
              </w:rPr>
              <w:t>1</w:t>
            </w:r>
          </w:p>
        </w:tc>
        <w:tc>
          <w:tcPr>
            <w:tcW w:w="994" w:type="dxa"/>
            <w:gridSpan w:val="2"/>
            <w:tcBorders>
              <w:left w:val="nil"/>
            </w:tcBorders>
          </w:tcPr>
          <w:p w14:paraId="19BEF6CA" w14:textId="77777777" w:rsidR="00775E58" w:rsidRDefault="00775E58" w:rsidP="000838EF">
            <w:pPr>
              <w:pStyle w:val="CRCoverPage"/>
              <w:spacing w:after="0"/>
              <w:ind w:right="100"/>
              <w:rPr>
                <w:noProof/>
              </w:rPr>
            </w:pPr>
          </w:p>
        </w:tc>
        <w:tc>
          <w:tcPr>
            <w:tcW w:w="1417" w:type="dxa"/>
            <w:gridSpan w:val="2"/>
            <w:tcBorders>
              <w:left w:val="nil"/>
            </w:tcBorders>
          </w:tcPr>
          <w:p w14:paraId="4E0E507D" w14:textId="77777777" w:rsidR="00775E58" w:rsidRDefault="00775E58" w:rsidP="000838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32B297" w14:textId="77777777" w:rsidR="00775E58" w:rsidRDefault="00775E58" w:rsidP="00775E58">
            <w:pPr>
              <w:pStyle w:val="CRCoverPage"/>
              <w:spacing w:after="0"/>
              <w:ind w:left="100"/>
              <w:rPr>
                <w:noProof/>
                <w:lang w:eastAsia="zh-CN"/>
              </w:rPr>
            </w:pPr>
            <w:r>
              <w:rPr>
                <w:rFonts w:hint="eastAsia"/>
                <w:noProof/>
                <w:lang w:eastAsia="zh-CN"/>
              </w:rPr>
              <w:t>2014</w:t>
            </w:r>
            <w:r>
              <w:rPr>
                <w:noProof/>
              </w:rPr>
              <w:t>-</w:t>
            </w:r>
            <w:r w:rsidR="0037149D">
              <w:rPr>
                <w:noProof/>
                <w:lang w:eastAsia="zh-CN"/>
              </w:rPr>
              <w:t>xx</w:t>
            </w:r>
            <w:r>
              <w:rPr>
                <w:noProof/>
              </w:rPr>
              <w:t>-</w:t>
            </w:r>
            <w:r w:rsidR="0037149D">
              <w:rPr>
                <w:noProof/>
                <w:lang w:eastAsia="zh-CN"/>
              </w:rPr>
              <w:t>xx</w:t>
            </w:r>
          </w:p>
        </w:tc>
      </w:tr>
      <w:tr w:rsidR="00775E58" w14:paraId="5DFCB7F7" w14:textId="77777777" w:rsidTr="000838EF">
        <w:tc>
          <w:tcPr>
            <w:tcW w:w="1843" w:type="dxa"/>
            <w:tcBorders>
              <w:left w:val="single" w:sz="4" w:space="0" w:color="auto"/>
            </w:tcBorders>
          </w:tcPr>
          <w:p w14:paraId="5F4E2CA9" w14:textId="77777777" w:rsidR="00775E58" w:rsidRDefault="00775E58" w:rsidP="000838EF">
            <w:pPr>
              <w:pStyle w:val="CRCoverPage"/>
              <w:spacing w:after="0"/>
              <w:rPr>
                <w:b/>
                <w:i/>
                <w:noProof/>
                <w:sz w:val="8"/>
                <w:szCs w:val="8"/>
              </w:rPr>
            </w:pPr>
          </w:p>
        </w:tc>
        <w:tc>
          <w:tcPr>
            <w:tcW w:w="1560" w:type="dxa"/>
            <w:gridSpan w:val="4"/>
          </w:tcPr>
          <w:p w14:paraId="551439F1" w14:textId="77777777" w:rsidR="00775E58" w:rsidRDefault="00775E58" w:rsidP="000838EF">
            <w:pPr>
              <w:pStyle w:val="CRCoverPage"/>
              <w:spacing w:after="0"/>
              <w:rPr>
                <w:noProof/>
                <w:sz w:val="8"/>
                <w:szCs w:val="8"/>
              </w:rPr>
            </w:pPr>
          </w:p>
        </w:tc>
        <w:tc>
          <w:tcPr>
            <w:tcW w:w="2694" w:type="dxa"/>
            <w:gridSpan w:val="3"/>
          </w:tcPr>
          <w:p w14:paraId="03FFB7A2" w14:textId="77777777" w:rsidR="00775E58" w:rsidRDefault="00775E58" w:rsidP="000838EF">
            <w:pPr>
              <w:pStyle w:val="CRCoverPage"/>
              <w:spacing w:after="0"/>
              <w:rPr>
                <w:noProof/>
                <w:sz w:val="8"/>
                <w:szCs w:val="8"/>
              </w:rPr>
            </w:pPr>
          </w:p>
        </w:tc>
        <w:tc>
          <w:tcPr>
            <w:tcW w:w="1417" w:type="dxa"/>
            <w:gridSpan w:val="2"/>
          </w:tcPr>
          <w:p w14:paraId="0434769B" w14:textId="77777777" w:rsidR="00775E58" w:rsidRDefault="00775E58" w:rsidP="000838EF">
            <w:pPr>
              <w:pStyle w:val="CRCoverPage"/>
              <w:spacing w:after="0"/>
              <w:rPr>
                <w:noProof/>
                <w:sz w:val="8"/>
                <w:szCs w:val="8"/>
              </w:rPr>
            </w:pPr>
          </w:p>
        </w:tc>
        <w:tc>
          <w:tcPr>
            <w:tcW w:w="2127" w:type="dxa"/>
            <w:tcBorders>
              <w:right w:val="single" w:sz="4" w:space="0" w:color="auto"/>
            </w:tcBorders>
          </w:tcPr>
          <w:p w14:paraId="6BB6C6FD" w14:textId="77777777" w:rsidR="00775E58" w:rsidRDefault="00775E58" w:rsidP="000838EF">
            <w:pPr>
              <w:pStyle w:val="CRCoverPage"/>
              <w:spacing w:after="0"/>
              <w:rPr>
                <w:noProof/>
                <w:sz w:val="8"/>
                <w:szCs w:val="8"/>
              </w:rPr>
            </w:pPr>
          </w:p>
        </w:tc>
      </w:tr>
      <w:tr w:rsidR="00775E58" w14:paraId="7B3336A0" w14:textId="77777777" w:rsidTr="000838EF">
        <w:trPr>
          <w:cantSplit/>
        </w:trPr>
        <w:tc>
          <w:tcPr>
            <w:tcW w:w="1843" w:type="dxa"/>
            <w:tcBorders>
              <w:left w:val="single" w:sz="4" w:space="0" w:color="auto"/>
            </w:tcBorders>
          </w:tcPr>
          <w:p w14:paraId="432A79D6" w14:textId="77777777" w:rsidR="00775E58" w:rsidRDefault="00775E58" w:rsidP="000838EF">
            <w:pPr>
              <w:pStyle w:val="CRCoverPage"/>
              <w:tabs>
                <w:tab w:val="right" w:pos="1759"/>
              </w:tabs>
              <w:spacing w:after="0"/>
              <w:rPr>
                <w:b/>
                <w:i/>
                <w:noProof/>
              </w:rPr>
            </w:pPr>
            <w:r>
              <w:rPr>
                <w:b/>
                <w:i/>
                <w:noProof/>
              </w:rPr>
              <w:t>Category:</w:t>
            </w:r>
          </w:p>
        </w:tc>
        <w:tc>
          <w:tcPr>
            <w:tcW w:w="425" w:type="dxa"/>
            <w:shd w:val="pct30" w:color="FFFF00" w:fill="auto"/>
          </w:tcPr>
          <w:p w14:paraId="4F90F14A" w14:textId="77777777" w:rsidR="00775E58" w:rsidRDefault="00AF4C9C" w:rsidP="000838EF">
            <w:pPr>
              <w:pStyle w:val="CRCoverPage"/>
              <w:spacing w:after="0"/>
              <w:ind w:left="100"/>
              <w:rPr>
                <w:b/>
                <w:noProof/>
                <w:lang w:eastAsia="zh-CN"/>
              </w:rPr>
            </w:pPr>
            <w:r>
              <w:rPr>
                <w:b/>
                <w:noProof/>
                <w:lang w:eastAsia="zh-CN"/>
              </w:rPr>
              <w:t>F</w:t>
            </w:r>
          </w:p>
        </w:tc>
        <w:tc>
          <w:tcPr>
            <w:tcW w:w="3829" w:type="dxa"/>
            <w:gridSpan w:val="6"/>
            <w:tcBorders>
              <w:left w:val="nil"/>
            </w:tcBorders>
          </w:tcPr>
          <w:p w14:paraId="068588F7" w14:textId="77777777" w:rsidR="00775E58" w:rsidRDefault="00775E58" w:rsidP="000838EF">
            <w:pPr>
              <w:pStyle w:val="CRCoverPage"/>
              <w:spacing w:after="0"/>
              <w:rPr>
                <w:noProof/>
              </w:rPr>
            </w:pPr>
          </w:p>
        </w:tc>
        <w:tc>
          <w:tcPr>
            <w:tcW w:w="1417" w:type="dxa"/>
            <w:gridSpan w:val="2"/>
            <w:tcBorders>
              <w:left w:val="nil"/>
            </w:tcBorders>
          </w:tcPr>
          <w:p w14:paraId="4BE4207B" w14:textId="77777777" w:rsidR="00775E58" w:rsidRDefault="00775E58" w:rsidP="000838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BEE3BB" w14:textId="77777777" w:rsidR="00775E58" w:rsidRDefault="00775E58" w:rsidP="000838EF">
            <w:pPr>
              <w:pStyle w:val="CRCoverPage"/>
              <w:spacing w:after="0"/>
              <w:ind w:left="100"/>
              <w:rPr>
                <w:noProof/>
                <w:lang w:eastAsia="zh-CN"/>
              </w:rPr>
            </w:pPr>
            <w:r>
              <w:rPr>
                <w:noProof/>
              </w:rPr>
              <w:t>Rel-</w:t>
            </w:r>
            <w:r w:rsidR="004238FB">
              <w:rPr>
                <w:rFonts w:hint="eastAsia"/>
                <w:noProof/>
                <w:lang w:eastAsia="zh-CN"/>
              </w:rPr>
              <w:t>11</w:t>
            </w:r>
          </w:p>
        </w:tc>
      </w:tr>
      <w:tr w:rsidR="00775E58" w14:paraId="7E654D89" w14:textId="77777777" w:rsidTr="000838EF">
        <w:tc>
          <w:tcPr>
            <w:tcW w:w="1843" w:type="dxa"/>
            <w:tcBorders>
              <w:left w:val="single" w:sz="4" w:space="0" w:color="auto"/>
              <w:bottom w:val="single" w:sz="4" w:space="0" w:color="auto"/>
            </w:tcBorders>
          </w:tcPr>
          <w:p w14:paraId="76C39314" w14:textId="77777777" w:rsidR="00775E58" w:rsidRDefault="00775E58" w:rsidP="000838EF">
            <w:pPr>
              <w:pStyle w:val="CRCoverPage"/>
              <w:spacing w:after="0"/>
              <w:rPr>
                <w:b/>
                <w:i/>
                <w:noProof/>
              </w:rPr>
            </w:pPr>
          </w:p>
        </w:tc>
        <w:tc>
          <w:tcPr>
            <w:tcW w:w="4678" w:type="dxa"/>
            <w:gridSpan w:val="8"/>
            <w:tcBorders>
              <w:bottom w:val="single" w:sz="4" w:space="0" w:color="auto"/>
            </w:tcBorders>
          </w:tcPr>
          <w:p w14:paraId="47EE6951" w14:textId="77777777" w:rsidR="00775E58" w:rsidRDefault="00775E58" w:rsidP="00083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4B166E" w14:textId="77777777" w:rsidR="00775E58" w:rsidRDefault="00775E58" w:rsidP="000838E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A830CE" w14:textId="77777777" w:rsidR="00775E58" w:rsidRPr="007C2097" w:rsidRDefault="00775E58" w:rsidP="00083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775E58" w14:paraId="3D789C81" w14:textId="77777777" w:rsidTr="000838EF">
        <w:tc>
          <w:tcPr>
            <w:tcW w:w="1843" w:type="dxa"/>
          </w:tcPr>
          <w:p w14:paraId="0F5C86F8" w14:textId="77777777" w:rsidR="00775E58" w:rsidRDefault="00775E58" w:rsidP="000838EF">
            <w:pPr>
              <w:pStyle w:val="CRCoverPage"/>
              <w:spacing w:after="0"/>
              <w:rPr>
                <w:b/>
                <w:i/>
                <w:noProof/>
                <w:sz w:val="8"/>
                <w:szCs w:val="8"/>
              </w:rPr>
            </w:pPr>
          </w:p>
        </w:tc>
        <w:tc>
          <w:tcPr>
            <w:tcW w:w="7798" w:type="dxa"/>
            <w:gridSpan w:val="10"/>
          </w:tcPr>
          <w:p w14:paraId="6BB297DB" w14:textId="77777777" w:rsidR="00775E58" w:rsidRDefault="00775E58" w:rsidP="000838EF">
            <w:pPr>
              <w:pStyle w:val="CRCoverPage"/>
              <w:spacing w:after="0"/>
              <w:rPr>
                <w:noProof/>
                <w:sz w:val="8"/>
                <w:szCs w:val="8"/>
              </w:rPr>
            </w:pPr>
          </w:p>
        </w:tc>
      </w:tr>
      <w:tr w:rsidR="00775E58" w14:paraId="077DE04F" w14:textId="77777777" w:rsidTr="000838EF">
        <w:tc>
          <w:tcPr>
            <w:tcW w:w="2268" w:type="dxa"/>
            <w:gridSpan w:val="2"/>
            <w:tcBorders>
              <w:top w:val="single" w:sz="4" w:space="0" w:color="auto"/>
              <w:left w:val="single" w:sz="4" w:space="0" w:color="auto"/>
            </w:tcBorders>
          </w:tcPr>
          <w:p w14:paraId="5718C2B9" w14:textId="77777777" w:rsidR="00775E58" w:rsidRDefault="00775E58" w:rsidP="000838E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BF32672" w14:textId="77777777" w:rsidR="009626FB" w:rsidRPr="009626FB" w:rsidRDefault="009626FB" w:rsidP="009626FB">
            <w:pPr>
              <w:pStyle w:val="CRCoverPage"/>
              <w:spacing w:after="0"/>
              <w:ind w:left="100"/>
              <w:rPr>
                <w:noProof/>
                <w:lang w:eastAsia="zh-CN"/>
              </w:rPr>
            </w:pPr>
            <w:r>
              <w:rPr>
                <w:noProof/>
                <w:lang w:eastAsia="zh-CN"/>
              </w:rPr>
              <w:t>As per LS from RAN5 to R</w:t>
            </w:r>
            <w:r w:rsidR="00F41A54">
              <w:rPr>
                <w:noProof/>
                <w:lang w:eastAsia="zh-CN"/>
              </w:rPr>
              <w:t>AN</w:t>
            </w:r>
            <w:r>
              <w:rPr>
                <w:noProof/>
                <w:lang w:eastAsia="zh-CN"/>
              </w:rPr>
              <w:t>4, i</w:t>
            </w:r>
            <w:r w:rsidRPr="009626FB">
              <w:rPr>
                <w:noProof/>
                <w:lang w:eastAsia="zh-CN"/>
              </w:rPr>
              <w:t>n TS 34.123-1, Test Case 6.3.3.2 - Inter frequency CSG Cell Reselection / UE is in Idle, Cell_PCH and URA_PCH states – checks to verify that the UE reselects from a CSG cell to an allowed CSG cell on another frequency if the detected CSG cell is the highest ranked cell, according to clause 5.2.6.1.4 of TS 25.304 when UE is in Idle state.</w:t>
            </w:r>
          </w:p>
          <w:p w14:paraId="6A16CB30" w14:textId="77777777" w:rsidR="00775E58" w:rsidRDefault="009626FB" w:rsidP="00B7711A">
            <w:pPr>
              <w:pStyle w:val="CRCoverPage"/>
              <w:spacing w:after="0"/>
              <w:ind w:left="100"/>
              <w:rPr>
                <w:noProof/>
                <w:lang w:eastAsia="zh-CN"/>
              </w:rPr>
            </w:pPr>
            <w:r w:rsidRPr="009626FB">
              <w:rPr>
                <w:noProof/>
                <w:lang w:eastAsia="zh-CN"/>
              </w:rPr>
              <w:t>As p</w:t>
            </w:r>
            <w:r w:rsidR="00D202FD">
              <w:rPr>
                <w:noProof/>
                <w:lang w:eastAsia="zh-CN"/>
              </w:rPr>
              <w:t>er TS 25.304 Clause 5.2.6.4.3, f</w:t>
            </w:r>
            <w:r w:rsidRPr="009626FB">
              <w:rPr>
                <w:noProof/>
                <w:lang w:eastAsia="zh-CN"/>
              </w:rPr>
              <w:t>or reselection to neighbour CSG cells listed in the system information of the serving CSG cell, the UE shall apply cell measurement rules according to clause 5.2.6. If the UE detects a suitable CSG cell that is listed in the system information of the serving cell on other frequencies, and the detected CSG cell is the strongest cell on that frequency, then the UE shall consider these frequencies to have a priority equal to the current frequency and shall follow cell reselection rules according to clauses 5.2.6.1.4 and 5.2.6.1.4a.</w:t>
            </w:r>
            <w:r w:rsidR="00B7711A">
              <w:rPr>
                <w:noProof/>
                <w:lang w:eastAsia="zh-CN"/>
              </w:rPr>
              <w:t xml:space="preserve"> </w:t>
            </w:r>
            <w:r w:rsidRPr="009626FB">
              <w:rPr>
                <w:noProof/>
                <w:lang w:eastAsia="zh-CN"/>
              </w:rPr>
              <w:t>There are no core specification requirements in TS 25.133 for Inter frequency CSG Cell reselection.</w:t>
            </w:r>
          </w:p>
        </w:tc>
      </w:tr>
      <w:tr w:rsidR="00775E58" w14:paraId="17D2C29B" w14:textId="77777777" w:rsidTr="000838EF">
        <w:tc>
          <w:tcPr>
            <w:tcW w:w="2268" w:type="dxa"/>
            <w:gridSpan w:val="2"/>
            <w:tcBorders>
              <w:left w:val="single" w:sz="4" w:space="0" w:color="auto"/>
            </w:tcBorders>
          </w:tcPr>
          <w:p w14:paraId="0312F172" w14:textId="77777777" w:rsidR="00775E58" w:rsidRDefault="00775E58" w:rsidP="000838EF">
            <w:pPr>
              <w:pStyle w:val="CRCoverPage"/>
              <w:spacing w:after="0"/>
              <w:rPr>
                <w:b/>
                <w:i/>
                <w:noProof/>
                <w:sz w:val="8"/>
                <w:szCs w:val="8"/>
              </w:rPr>
            </w:pPr>
          </w:p>
        </w:tc>
        <w:tc>
          <w:tcPr>
            <w:tcW w:w="7373" w:type="dxa"/>
            <w:gridSpan w:val="9"/>
            <w:tcBorders>
              <w:right w:val="single" w:sz="4" w:space="0" w:color="auto"/>
            </w:tcBorders>
          </w:tcPr>
          <w:p w14:paraId="08C5657B" w14:textId="77777777" w:rsidR="00775E58" w:rsidRDefault="00775E58" w:rsidP="000838EF">
            <w:pPr>
              <w:pStyle w:val="CRCoverPage"/>
              <w:spacing w:after="0"/>
              <w:rPr>
                <w:noProof/>
                <w:sz w:val="8"/>
                <w:szCs w:val="8"/>
              </w:rPr>
            </w:pPr>
          </w:p>
        </w:tc>
      </w:tr>
      <w:tr w:rsidR="00775E58" w14:paraId="50D5B1C5" w14:textId="77777777" w:rsidTr="000838EF">
        <w:tc>
          <w:tcPr>
            <w:tcW w:w="2268" w:type="dxa"/>
            <w:gridSpan w:val="2"/>
            <w:tcBorders>
              <w:left w:val="single" w:sz="4" w:space="0" w:color="auto"/>
            </w:tcBorders>
          </w:tcPr>
          <w:p w14:paraId="0B807125" w14:textId="77777777" w:rsidR="00775E58" w:rsidRDefault="00775E58" w:rsidP="000838E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9814F8D" w14:textId="77777777" w:rsidR="00CC2F68" w:rsidRPr="00CC2F68" w:rsidRDefault="00017026" w:rsidP="00DE4646">
            <w:pPr>
              <w:pStyle w:val="CRCoverPage"/>
              <w:spacing w:after="0"/>
              <w:ind w:left="100"/>
              <w:rPr>
                <w:noProof/>
                <w:lang w:eastAsia="zh-CN"/>
              </w:rPr>
            </w:pPr>
            <w:r>
              <w:rPr>
                <w:rFonts w:hint="eastAsia"/>
                <w:noProof/>
                <w:lang w:eastAsia="zh-CN"/>
              </w:rPr>
              <w:t xml:space="preserve">Add </w:t>
            </w:r>
            <w:r w:rsidR="00DE4646">
              <w:rPr>
                <w:noProof/>
                <w:lang w:eastAsia="zh-CN"/>
              </w:rPr>
              <w:t xml:space="preserve">requirements for </w:t>
            </w:r>
            <w:r w:rsidR="00DE4646">
              <w:t>r</w:t>
            </w:r>
            <w:r w:rsidR="00DE4646" w:rsidRPr="007F22FF">
              <w:t>eselection from a CSG to an inter-frequency CSG cell</w:t>
            </w:r>
            <w:r w:rsidR="00DE4646" w:rsidRPr="009A0633">
              <w:rPr>
                <w:lang w:eastAsia="zh-CN"/>
              </w:rPr>
              <w:t xml:space="preserve"> </w:t>
            </w:r>
            <w:r w:rsidR="00DE4646">
              <w:rPr>
                <w:lang w:eastAsia="zh-CN"/>
              </w:rPr>
              <w:t xml:space="preserve">and requirements for </w:t>
            </w:r>
            <w:r w:rsidR="00DE4646">
              <w:t>r</w:t>
            </w:r>
            <w:r w:rsidR="00DE4646" w:rsidRPr="007F22FF">
              <w:t>eselection from a CSG to an inter-RAT E-UTRA CSG cell</w:t>
            </w:r>
          </w:p>
        </w:tc>
      </w:tr>
      <w:tr w:rsidR="00775E58" w14:paraId="2BEAD8E5" w14:textId="77777777" w:rsidTr="000838EF">
        <w:tc>
          <w:tcPr>
            <w:tcW w:w="2268" w:type="dxa"/>
            <w:gridSpan w:val="2"/>
            <w:tcBorders>
              <w:left w:val="single" w:sz="4" w:space="0" w:color="auto"/>
            </w:tcBorders>
          </w:tcPr>
          <w:p w14:paraId="3111B71F" w14:textId="77777777" w:rsidR="00775E58" w:rsidRDefault="00775E58" w:rsidP="000838EF">
            <w:pPr>
              <w:pStyle w:val="CRCoverPage"/>
              <w:spacing w:after="0"/>
              <w:rPr>
                <w:b/>
                <w:i/>
                <w:noProof/>
                <w:sz w:val="8"/>
                <w:szCs w:val="8"/>
                <w:lang w:eastAsia="zh-CN"/>
              </w:rPr>
            </w:pPr>
          </w:p>
        </w:tc>
        <w:tc>
          <w:tcPr>
            <w:tcW w:w="7373" w:type="dxa"/>
            <w:gridSpan w:val="9"/>
            <w:tcBorders>
              <w:right w:val="single" w:sz="4" w:space="0" w:color="auto"/>
            </w:tcBorders>
          </w:tcPr>
          <w:p w14:paraId="0FAAF0F6" w14:textId="77777777" w:rsidR="00775E58" w:rsidRDefault="00775E58" w:rsidP="000838EF">
            <w:pPr>
              <w:pStyle w:val="CRCoverPage"/>
              <w:spacing w:after="0"/>
              <w:rPr>
                <w:noProof/>
                <w:sz w:val="8"/>
                <w:szCs w:val="8"/>
              </w:rPr>
            </w:pPr>
          </w:p>
        </w:tc>
      </w:tr>
      <w:tr w:rsidR="00775E58" w14:paraId="4D24510E" w14:textId="77777777" w:rsidTr="000838EF">
        <w:tc>
          <w:tcPr>
            <w:tcW w:w="2268" w:type="dxa"/>
            <w:gridSpan w:val="2"/>
            <w:tcBorders>
              <w:left w:val="single" w:sz="4" w:space="0" w:color="auto"/>
              <w:bottom w:val="single" w:sz="4" w:space="0" w:color="auto"/>
            </w:tcBorders>
          </w:tcPr>
          <w:p w14:paraId="6B8FA6A0" w14:textId="77777777" w:rsidR="00775E58" w:rsidRDefault="00775E58" w:rsidP="000838E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0F83560" w14:textId="77777777" w:rsidR="00775E58" w:rsidRDefault="001966D4" w:rsidP="00FC7801">
            <w:pPr>
              <w:pStyle w:val="CRCoverPage"/>
              <w:spacing w:after="0"/>
              <w:ind w:left="100"/>
              <w:rPr>
                <w:noProof/>
                <w:lang w:eastAsia="zh-CN"/>
              </w:rPr>
            </w:pPr>
            <w:r>
              <w:rPr>
                <w:noProof/>
                <w:lang w:eastAsia="zh-CN"/>
              </w:rPr>
              <w:t xml:space="preserve">As performance requirements for CSG Cell reselection is missing in </w:t>
            </w:r>
            <w:r w:rsidR="002A5A80">
              <w:rPr>
                <w:noProof/>
                <w:lang w:eastAsia="zh-CN"/>
              </w:rPr>
              <w:t>25.133</w:t>
            </w:r>
            <w:r>
              <w:rPr>
                <w:noProof/>
                <w:lang w:eastAsia="zh-CN"/>
              </w:rPr>
              <w:t xml:space="preserve"> specifications, unspecified and unagreed requirements will be tested causing a unspecified behaviour to be tested on an otherwise compliant UE to fail the </w:t>
            </w:r>
            <w:r w:rsidR="00FF7EBF" w:rsidRPr="009626FB">
              <w:rPr>
                <w:noProof/>
                <w:lang w:eastAsia="zh-CN"/>
              </w:rPr>
              <w:t>TS 34.123-1, Test Case 6.3.3.2</w:t>
            </w:r>
            <w:r>
              <w:rPr>
                <w:lang w:eastAsia="zh-CN"/>
              </w:rPr>
              <w:t>.</w:t>
            </w:r>
          </w:p>
        </w:tc>
      </w:tr>
      <w:tr w:rsidR="00775E58" w14:paraId="5FFCBB89" w14:textId="77777777" w:rsidTr="000838EF">
        <w:tc>
          <w:tcPr>
            <w:tcW w:w="2268" w:type="dxa"/>
            <w:gridSpan w:val="2"/>
          </w:tcPr>
          <w:p w14:paraId="0546743C" w14:textId="77777777" w:rsidR="00775E58" w:rsidRDefault="00775E58" w:rsidP="000838EF">
            <w:pPr>
              <w:pStyle w:val="CRCoverPage"/>
              <w:spacing w:after="0"/>
              <w:rPr>
                <w:b/>
                <w:i/>
                <w:noProof/>
                <w:sz w:val="8"/>
                <w:szCs w:val="8"/>
              </w:rPr>
            </w:pPr>
          </w:p>
        </w:tc>
        <w:tc>
          <w:tcPr>
            <w:tcW w:w="7373" w:type="dxa"/>
            <w:gridSpan w:val="9"/>
          </w:tcPr>
          <w:p w14:paraId="7AE5E12F" w14:textId="77777777" w:rsidR="00775E58" w:rsidRDefault="00775E58" w:rsidP="000838EF">
            <w:pPr>
              <w:pStyle w:val="CRCoverPage"/>
              <w:spacing w:after="0"/>
              <w:rPr>
                <w:noProof/>
                <w:sz w:val="8"/>
                <w:szCs w:val="8"/>
              </w:rPr>
            </w:pPr>
          </w:p>
        </w:tc>
      </w:tr>
      <w:tr w:rsidR="00775E58" w14:paraId="56B2C468" w14:textId="77777777" w:rsidTr="000838EF">
        <w:tc>
          <w:tcPr>
            <w:tcW w:w="2268" w:type="dxa"/>
            <w:gridSpan w:val="2"/>
            <w:tcBorders>
              <w:top w:val="single" w:sz="4" w:space="0" w:color="auto"/>
              <w:left w:val="single" w:sz="4" w:space="0" w:color="auto"/>
            </w:tcBorders>
          </w:tcPr>
          <w:p w14:paraId="7DB37386" w14:textId="77777777" w:rsidR="00775E58" w:rsidRDefault="00775E58" w:rsidP="000838E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863C613" w14:textId="77777777" w:rsidR="00775E58" w:rsidRDefault="00D24735" w:rsidP="000838EF">
            <w:pPr>
              <w:pStyle w:val="CRCoverPage"/>
              <w:spacing w:after="0"/>
              <w:ind w:left="100"/>
              <w:rPr>
                <w:noProof/>
              </w:rPr>
            </w:pPr>
            <w:r>
              <w:rPr>
                <w:noProof/>
                <w:lang w:eastAsia="zh-CN"/>
              </w:rPr>
              <w:t>4.2.2.11</w:t>
            </w:r>
          </w:p>
        </w:tc>
      </w:tr>
      <w:tr w:rsidR="00775E58" w14:paraId="1BBDEFD5" w14:textId="77777777" w:rsidTr="000838EF">
        <w:tc>
          <w:tcPr>
            <w:tcW w:w="2268" w:type="dxa"/>
            <w:gridSpan w:val="2"/>
            <w:tcBorders>
              <w:left w:val="single" w:sz="4" w:space="0" w:color="auto"/>
            </w:tcBorders>
          </w:tcPr>
          <w:p w14:paraId="2325AD23" w14:textId="77777777" w:rsidR="00775E58" w:rsidRDefault="00775E58" w:rsidP="000838EF">
            <w:pPr>
              <w:pStyle w:val="CRCoverPage"/>
              <w:spacing w:after="0"/>
              <w:rPr>
                <w:b/>
                <w:i/>
                <w:noProof/>
                <w:sz w:val="8"/>
                <w:szCs w:val="8"/>
              </w:rPr>
            </w:pPr>
          </w:p>
        </w:tc>
        <w:tc>
          <w:tcPr>
            <w:tcW w:w="7373" w:type="dxa"/>
            <w:gridSpan w:val="9"/>
            <w:tcBorders>
              <w:right w:val="single" w:sz="4" w:space="0" w:color="auto"/>
            </w:tcBorders>
          </w:tcPr>
          <w:p w14:paraId="776FEC02" w14:textId="77777777" w:rsidR="00775E58" w:rsidRDefault="00775E58" w:rsidP="000838EF">
            <w:pPr>
              <w:pStyle w:val="CRCoverPage"/>
              <w:spacing w:after="0"/>
              <w:rPr>
                <w:noProof/>
                <w:sz w:val="8"/>
                <w:szCs w:val="8"/>
              </w:rPr>
            </w:pPr>
          </w:p>
        </w:tc>
      </w:tr>
      <w:tr w:rsidR="00775E58" w14:paraId="72683DA2" w14:textId="77777777" w:rsidTr="000838EF">
        <w:tc>
          <w:tcPr>
            <w:tcW w:w="2268" w:type="dxa"/>
            <w:gridSpan w:val="2"/>
            <w:tcBorders>
              <w:left w:val="single" w:sz="4" w:space="0" w:color="auto"/>
            </w:tcBorders>
          </w:tcPr>
          <w:p w14:paraId="60A66F75" w14:textId="77777777" w:rsidR="00775E58" w:rsidRDefault="00775E58" w:rsidP="000838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0EB45E" w14:textId="77777777" w:rsidR="00775E58" w:rsidRDefault="00775E58" w:rsidP="000838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A6453" w14:textId="77777777" w:rsidR="00775E58" w:rsidRDefault="00775E58" w:rsidP="000838EF">
            <w:pPr>
              <w:pStyle w:val="CRCoverPage"/>
              <w:spacing w:after="0"/>
              <w:jc w:val="center"/>
              <w:rPr>
                <w:b/>
                <w:caps/>
                <w:noProof/>
              </w:rPr>
            </w:pPr>
            <w:r>
              <w:rPr>
                <w:b/>
                <w:caps/>
                <w:noProof/>
              </w:rPr>
              <w:t>N</w:t>
            </w:r>
          </w:p>
        </w:tc>
        <w:tc>
          <w:tcPr>
            <w:tcW w:w="2977" w:type="dxa"/>
            <w:gridSpan w:val="3"/>
          </w:tcPr>
          <w:p w14:paraId="74578676" w14:textId="77777777" w:rsidR="00775E58" w:rsidRDefault="00775E58" w:rsidP="000838E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CCE538D" w14:textId="77777777" w:rsidR="00775E58" w:rsidRDefault="00775E58" w:rsidP="000838EF">
            <w:pPr>
              <w:pStyle w:val="CRCoverPage"/>
              <w:spacing w:after="0"/>
              <w:ind w:left="99"/>
              <w:rPr>
                <w:noProof/>
              </w:rPr>
            </w:pPr>
          </w:p>
        </w:tc>
      </w:tr>
      <w:tr w:rsidR="00775E58" w14:paraId="61142341" w14:textId="77777777" w:rsidTr="000838EF">
        <w:tc>
          <w:tcPr>
            <w:tcW w:w="2268" w:type="dxa"/>
            <w:gridSpan w:val="2"/>
            <w:tcBorders>
              <w:left w:val="single" w:sz="4" w:space="0" w:color="auto"/>
            </w:tcBorders>
          </w:tcPr>
          <w:p w14:paraId="241161E5" w14:textId="77777777" w:rsidR="00775E58" w:rsidRDefault="00775E58" w:rsidP="000838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535A" w14:textId="77777777" w:rsidR="00775E58" w:rsidRDefault="00775E58" w:rsidP="000838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B7045" w14:textId="77777777" w:rsidR="00775E58" w:rsidRDefault="004E1581" w:rsidP="000838EF">
            <w:pPr>
              <w:pStyle w:val="CRCoverPage"/>
              <w:spacing w:after="0"/>
              <w:jc w:val="center"/>
              <w:rPr>
                <w:b/>
                <w:caps/>
                <w:noProof/>
              </w:rPr>
            </w:pPr>
            <w:r w:rsidRPr="00C065B3">
              <w:rPr>
                <w:b/>
                <w:caps/>
                <w:noProof/>
              </w:rPr>
              <w:t>x</w:t>
            </w:r>
          </w:p>
        </w:tc>
        <w:tc>
          <w:tcPr>
            <w:tcW w:w="2977" w:type="dxa"/>
            <w:gridSpan w:val="3"/>
          </w:tcPr>
          <w:p w14:paraId="1ACEF956" w14:textId="77777777" w:rsidR="00775E58" w:rsidRDefault="00775E58" w:rsidP="000838E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1400BDF" w14:textId="77777777" w:rsidR="00775E58" w:rsidRDefault="00775E58" w:rsidP="006D14A1">
            <w:pPr>
              <w:pStyle w:val="CRCoverPage"/>
              <w:spacing w:after="0"/>
              <w:ind w:left="99"/>
              <w:rPr>
                <w:noProof/>
              </w:rPr>
            </w:pPr>
          </w:p>
        </w:tc>
      </w:tr>
      <w:tr w:rsidR="00775E58" w14:paraId="71EE4558" w14:textId="77777777" w:rsidTr="000838EF">
        <w:tc>
          <w:tcPr>
            <w:tcW w:w="2268" w:type="dxa"/>
            <w:gridSpan w:val="2"/>
            <w:tcBorders>
              <w:left w:val="single" w:sz="4" w:space="0" w:color="auto"/>
            </w:tcBorders>
          </w:tcPr>
          <w:p w14:paraId="5C996C1F" w14:textId="77777777" w:rsidR="00775E58" w:rsidRDefault="00775E58" w:rsidP="000838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D5D69A" w14:textId="77777777" w:rsidR="00775E58" w:rsidRDefault="00775E58" w:rsidP="000838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696A8" w14:textId="77777777" w:rsidR="00775E58" w:rsidRDefault="00775E58" w:rsidP="000838EF">
            <w:pPr>
              <w:pStyle w:val="CRCoverPage"/>
              <w:spacing w:after="0"/>
              <w:jc w:val="center"/>
              <w:rPr>
                <w:b/>
                <w:caps/>
                <w:noProof/>
              </w:rPr>
            </w:pPr>
          </w:p>
        </w:tc>
        <w:tc>
          <w:tcPr>
            <w:tcW w:w="2977" w:type="dxa"/>
            <w:gridSpan w:val="3"/>
          </w:tcPr>
          <w:p w14:paraId="1E1E742A" w14:textId="77777777" w:rsidR="00775E58" w:rsidRDefault="00775E58" w:rsidP="000838E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15B2D87" w14:textId="77777777" w:rsidR="00775E58" w:rsidRDefault="00775E58" w:rsidP="005840FE">
            <w:pPr>
              <w:pStyle w:val="CRCoverPage"/>
              <w:spacing w:after="0"/>
              <w:ind w:left="99"/>
              <w:rPr>
                <w:noProof/>
              </w:rPr>
            </w:pPr>
          </w:p>
        </w:tc>
      </w:tr>
      <w:tr w:rsidR="00775E58" w14:paraId="1F942720" w14:textId="77777777" w:rsidTr="000838EF">
        <w:tc>
          <w:tcPr>
            <w:tcW w:w="2268" w:type="dxa"/>
            <w:gridSpan w:val="2"/>
            <w:tcBorders>
              <w:left w:val="single" w:sz="4" w:space="0" w:color="auto"/>
            </w:tcBorders>
          </w:tcPr>
          <w:p w14:paraId="5CE72EBD" w14:textId="77777777" w:rsidR="00775E58" w:rsidRDefault="00775E58" w:rsidP="000838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F8E68C" w14:textId="77777777" w:rsidR="00775E58" w:rsidRDefault="00775E58" w:rsidP="000838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15331" w14:textId="77777777" w:rsidR="00775E58" w:rsidRDefault="00775E58" w:rsidP="000838EF">
            <w:pPr>
              <w:pStyle w:val="CRCoverPage"/>
              <w:spacing w:after="0"/>
              <w:jc w:val="center"/>
              <w:rPr>
                <w:b/>
                <w:caps/>
                <w:noProof/>
              </w:rPr>
            </w:pPr>
          </w:p>
        </w:tc>
        <w:tc>
          <w:tcPr>
            <w:tcW w:w="2977" w:type="dxa"/>
            <w:gridSpan w:val="3"/>
          </w:tcPr>
          <w:p w14:paraId="5BD13978" w14:textId="77777777" w:rsidR="00775E58" w:rsidRDefault="00775E58" w:rsidP="000838E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496930E" w14:textId="77777777" w:rsidR="00775E58" w:rsidRDefault="00775E58" w:rsidP="000838EF">
            <w:pPr>
              <w:pStyle w:val="CRCoverPage"/>
              <w:spacing w:after="0"/>
              <w:ind w:left="99"/>
              <w:rPr>
                <w:noProof/>
              </w:rPr>
            </w:pPr>
          </w:p>
        </w:tc>
      </w:tr>
      <w:tr w:rsidR="00775E58" w14:paraId="588EBBC1" w14:textId="77777777" w:rsidTr="000838EF">
        <w:tc>
          <w:tcPr>
            <w:tcW w:w="2268" w:type="dxa"/>
            <w:gridSpan w:val="2"/>
            <w:tcBorders>
              <w:left w:val="single" w:sz="4" w:space="0" w:color="auto"/>
            </w:tcBorders>
          </w:tcPr>
          <w:p w14:paraId="11ADC275" w14:textId="77777777" w:rsidR="00775E58" w:rsidRDefault="00775E58" w:rsidP="000838EF">
            <w:pPr>
              <w:pStyle w:val="CRCoverPage"/>
              <w:spacing w:after="0"/>
              <w:rPr>
                <w:b/>
                <w:i/>
                <w:noProof/>
              </w:rPr>
            </w:pPr>
          </w:p>
        </w:tc>
        <w:tc>
          <w:tcPr>
            <w:tcW w:w="7373" w:type="dxa"/>
            <w:gridSpan w:val="9"/>
            <w:tcBorders>
              <w:right w:val="single" w:sz="4" w:space="0" w:color="auto"/>
            </w:tcBorders>
          </w:tcPr>
          <w:p w14:paraId="5209AF16" w14:textId="77777777" w:rsidR="00775E58" w:rsidRDefault="00775E58" w:rsidP="000838EF">
            <w:pPr>
              <w:pStyle w:val="CRCoverPage"/>
              <w:spacing w:after="0"/>
              <w:rPr>
                <w:noProof/>
              </w:rPr>
            </w:pPr>
          </w:p>
        </w:tc>
      </w:tr>
      <w:tr w:rsidR="00775E58" w14:paraId="4AC26B12" w14:textId="77777777" w:rsidTr="000838EF">
        <w:tc>
          <w:tcPr>
            <w:tcW w:w="2268" w:type="dxa"/>
            <w:gridSpan w:val="2"/>
            <w:tcBorders>
              <w:left w:val="single" w:sz="4" w:space="0" w:color="auto"/>
              <w:bottom w:val="single" w:sz="4" w:space="0" w:color="auto"/>
            </w:tcBorders>
          </w:tcPr>
          <w:p w14:paraId="76C5B001" w14:textId="77777777" w:rsidR="00775E58" w:rsidRDefault="00775E58" w:rsidP="000838E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5A6CD3" w:rsidRPr="00C065B3" w14:paraId="58D7B6FB" w14:textId="77777777" w:rsidTr="000838EF">
              <w:tc>
                <w:tcPr>
                  <w:tcW w:w="7373" w:type="dxa"/>
                  <w:tcBorders>
                    <w:bottom w:val="single" w:sz="4" w:space="0" w:color="auto"/>
                    <w:right w:val="single" w:sz="4" w:space="0" w:color="auto"/>
                  </w:tcBorders>
                  <w:shd w:val="pct30" w:color="FFFF00" w:fill="auto"/>
                </w:tcPr>
                <w:p w14:paraId="18FE0EDA" w14:textId="77777777" w:rsidR="003A07C8" w:rsidRPr="00C065B3" w:rsidRDefault="005A6CD3" w:rsidP="003A07C8">
                  <w:pPr>
                    <w:pStyle w:val="CRCoverPage"/>
                    <w:spacing w:after="0"/>
                    <w:rPr>
                      <w:noProof/>
                      <w:lang w:eastAsia="zh-CN"/>
                    </w:rPr>
                  </w:pPr>
                  <w:r>
                    <w:rPr>
                      <w:rFonts w:cs="Arial"/>
                      <w:b/>
                      <w:bCs/>
                      <w:lang w:val="en-US" w:eastAsia="zh-CN"/>
                    </w:rPr>
                    <w:t>Isolated impact analysis:</w:t>
                  </w:r>
                  <w:r w:rsidR="00A93BB3">
                    <w:rPr>
                      <w:rFonts w:cs="Arial" w:hint="eastAsia"/>
                      <w:b/>
                      <w:bCs/>
                      <w:lang w:val="en-US" w:eastAsia="zh-CN"/>
                    </w:rPr>
                    <w:t xml:space="preserve"> </w:t>
                  </w:r>
                  <w:r w:rsidR="00A93BB3" w:rsidRPr="007F3F2F">
                    <w:rPr>
                      <w:rFonts w:hint="eastAsia"/>
                      <w:noProof/>
                      <w:lang w:eastAsia="zh-CN"/>
                    </w:rPr>
                    <w:t>there is no impact to BS implementation.</w:t>
                  </w:r>
                </w:p>
                <w:p w14:paraId="658C77AB" w14:textId="77777777" w:rsidR="005A6CD3" w:rsidRPr="00C065B3" w:rsidRDefault="005A6CD3" w:rsidP="00126F74">
                  <w:pPr>
                    <w:pStyle w:val="CRCoverPage"/>
                    <w:spacing w:after="0"/>
                    <w:rPr>
                      <w:noProof/>
                      <w:lang w:eastAsia="zh-CN"/>
                    </w:rPr>
                  </w:pPr>
                </w:p>
              </w:tc>
            </w:tr>
          </w:tbl>
          <w:p w14:paraId="6693AF8C" w14:textId="77777777" w:rsidR="00775E58" w:rsidRPr="005A6CD3" w:rsidRDefault="00775E58" w:rsidP="005A6CD3">
            <w:pPr>
              <w:pStyle w:val="CRCoverPage"/>
              <w:spacing w:after="0"/>
              <w:rPr>
                <w:noProof/>
                <w:lang w:eastAsia="zh-CN"/>
              </w:rPr>
            </w:pPr>
          </w:p>
        </w:tc>
      </w:tr>
    </w:tbl>
    <w:p w14:paraId="1F9269E2" w14:textId="77777777" w:rsidR="00775E58" w:rsidRDefault="00775E58" w:rsidP="00775E58">
      <w:pPr>
        <w:pStyle w:val="CRCoverPage"/>
        <w:spacing w:after="0"/>
        <w:rPr>
          <w:noProof/>
          <w:sz w:val="8"/>
          <w:szCs w:val="8"/>
        </w:rPr>
      </w:pPr>
    </w:p>
    <w:p w14:paraId="4EF4BC7F" w14:textId="77777777" w:rsidR="00775E58" w:rsidRDefault="00775E58" w:rsidP="00B4511A">
      <w:pPr>
        <w:pStyle w:val="CRCoverPage"/>
        <w:tabs>
          <w:tab w:val="right" w:pos="9639"/>
        </w:tabs>
        <w:spacing w:after="0"/>
        <w:rPr>
          <w:b/>
          <w:noProof/>
          <w:sz w:val="24"/>
          <w:lang w:eastAsia="zh-CN"/>
        </w:rPr>
      </w:pPr>
    </w:p>
    <w:p w14:paraId="1DF03339" w14:textId="77777777" w:rsidR="00B02BEF" w:rsidRPr="007F22FF" w:rsidRDefault="00B02BEF" w:rsidP="00B02BEF">
      <w:pPr>
        <w:pStyle w:val="Heading4"/>
        <w:ind w:left="0" w:firstLine="0"/>
      </w:pPr>
      <w:bookmarkStart w:id="3" w:name="_Toc368021963"/>
      <w:bookmarkStart w:id="4" w:name="_Ref399006623"/>
      <w:bookmarkStart w:id="5" w:name="_Toc319859721"/>
      <w:r w:rsidRPr="007F22FF">
        <w:t>4.2.2.11</w:t>
      </w:r>
      <w:r w:rsidRPr="007F22FF">
        <w:tab/>
        <w:t>Reselection to CSG cells</w:t>
      </w:r>
      <w:bookmarkEnd w:id="3"/>
    </w:p>
    <w:p w14:paraId="22E9D871" w14:textId="77777777" w:rsidR="00B02BEF" w:rsidRPr="007F22FF" w:rsidRDefault="00B02BEF" w:rsidP="00B02BEF">
      <w:pPr>
        <w:pStyle w:val="NO"/>
      </w:pPr>
      <w:r w:rsidRPr="007F22FF">
        <w:t>Note:</w:t>
      </w:r>
      <w:r w:rsidRPr="007F22FF">
        <w:tab/>
        <w:t>Requirements in this section are minimum requirements defined to ensure the testability of autonomous CSG search.</w:t>
      </w:r>
    </w:p>
    <w:p w14:paraId="00212C83" w14:textId="77777777" w:rsidR="00B02BEF" w:rsidRPr="007F22FF" w:rsidRDefault="00B02BEF" w:rsidP="00B02BEF">
      <w:r w:rsidRPr="007F22FF">
        <w:t xml:space="preserve">Reselection from non CSG to CSG cells may be performed using UE autonomous search as defined in [1] when at least one CSG ID is included in the UE’s </w:t>
      </w:r>
      <w:r w:rsidRPr="007F22FF">
        <w:rPr>
          <w:bCs/>
        </w:rPr>
        <w:t>CSG</w:t>
      </w:r>
      <w:r w:rsidRPr="007F22FF">
        <w:t xml:space="preserve"> white</w:t>
      </w:r>
      <w:r w:rsidRPr="007F22FF">
        <w:rPr>
          <w:bCs/>
        </w:rPr>
        <w:t>list</w:t>
      </w:r>
      <w:r w:rsidRPr="007F22FF">
        <w:t>.  The requirements in this section are valid for reselection to CSG cells previously visited by the UE when the radio configuration parameters, including the carrier frequency and physical cell identity of the CSG cell, non CSG cell and other neighbour cells are unchanged from the most recent previous visit.</w:t>
      </w:r>
    </w:p>
    <w:p w14:paraId="13B55FAE" w14:textId="77777777" w:rsidR="00B02BEF" w:rsidRDefault="00B02BEF" w:rsidP="00B02BEF">
      <w:pPr>
        <w:pStyle w:val="NO"/>
      </w:pPr>
      <w:r w:rsidRPr="007F22FF">
        <w:t>NOTE:</w:t>
      </w:r>
      <w:r w:rsidRPr="007F22FF">
        <w:tab/>
        <w:t>According to [1], the UE autonomous search function, per UE implementation, determines when and/or where to search for allowed CSG cells.</w:t>
      </w:r>
    </w:p>
    <w:p w14:paraId="302451A2" w14:textId="77777777" w:rsidR="00C42A93" w:rsidRPr="007F22FF" w:rsidRDefault="00C42A93" w:rsidP="00C42A93">
      <w:pPr>
        <w:pStyle w:val="Heading5"/>
      </w:pPr>
      <w:r w:rsidRPr="00C42A93">
        <w:t>4.2.2.11.1</w:t>
      </w:r>
      <w:r w:rsidRPr="007F22FF">
        <w:tab/>
        <w:t>Reselection from a non CSG to an inter-frequency CSG cell</w:t>
      </w:r>
    </w:p>
    <w:p w14:paraId="7C5C7744" w14:textId="77777777" w:rsidR="00C42A93" w:rsidRPr="007F22FF" w:rsidRDefault="00C42A93" w:rsidP="00C42A93">
      <w:pPr>
        <w:rPr>
          <w:rFonts w:cs="v5.0.0"/>
        </w:rPr>
      </w:pPr>
      <w:r w:rsidRPr="007F22FF">
        <w:t>The UE shall perform search and reselection to an allowed inter-frequency CSG cell that has met CSG reselection criterion defined in [1] and that is in its whitelist, within 6 minutes in the conditions shown in table 4.2.2.11.1-1</w:t>
      </w:r>
      <w:r w:rsidRPr="007F22FF">
        <w:rPr>
          <w:rFonts w:cs="v5.0.0"/>
        </w:rPr>
        <w:t>. There is no need for statistical testing of this requirement.</w:t>
      </w:r>
    </w:p>
    <w:p w14:paraId="02585FB2" w14:textId="77777777" w:rsidR="00C42A93" w:rsidRPr="007F22FF" w:rsidRDefault="00C42A93" w:rsidP="00C42A93">
      <w:pPr>
        <w:pStyle w:val="TH"/>
      </w:pPr>
      <w:r w:rsidRPr="007F22FF">
        <w:rPr>
          <w:snapToGrid w:val="0"/>
        </w:rPr>
        <w:t>Table 4.2.2.11.1-1</w:t>
      </w:r>
      <w:r w:rsidRPr="007F22FF">
        <w:t>: Parameters for CSG inter-frequency reselection</w:t>
      </w:r>
    </w:p>
    <w:tbl>
      <w:tblPr>
        <w:tblW w:w="0" w:type="auto"/>
        <w:jc w:val="center"/>
        <w:tblInd w:w="2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5"/>
        <w:gridCol w:w="1573"/>
        <w:gridCol w:w="1600"/>
        <w:gridCol w:w="1490"/>
      </w:tblGrid>
      <w:tr w:rsidR="00C42A93" w:rsidRPr="007F22FF" w14:paraId="5D7A9D78" w14:textId="77777777" w:rsidTr="00987DB9">
        <w:trPr>
          <w:jc w:val="center"/>
        </w:trPr>
        <w:tc>
          <w:tcPr>
            <w:tcW w:w="2205" w:type="dxa"/>
            <w:tcBorders>
              <w:bottom w:val="single" w:sz="4" w:space="0" w:color="auto"/>
            </w:tcBorders>
          </w:tcPr>
          <w:p w14:paraId="135BEA09" w14:textId="77777777" w:rsidR="00C42A93" w:rsidRPr="007F22FF" w:rsidRDefault="00C42A93" w:rsidP="002C169A">
            <w:pPr>
              <w:pStyle w:val="TAH"/>
              <w:rPr>
                <w:rFonts w:eastAsia="?? ??"/>
              </w:rPr>
            </w:pPr>
            <w:r w:rsidRPr="007F22FF">
              <w:rPr>
                <w:rFonts w:eastAsia="?? ??"/>
              </w:rPr>
              <w:t>Parameter</w:t>
            </w:r>
          </w:p>
        </w:tc>
        <w:tc>
          <w:tcPr>
            <w:tcW w:w="1573" w:type="dxa"/>
            <w:tcBorders>
              <w:bottom w:val="single" w:sz="4" w:space="0" w:color="auto"/>
            </w:tcBorders>
          </w:tcPr>
          <w:p w14:paraId="482E21DB" w14:textId="77777777" w:rsidR="00C42A93" w:rsidRPr="007F22FF" w:rsidRDefault="00C42A93" w:rsidP="002C169A">
            <w:pPr>
              <w:pStyle w:val="TAH"/>
              <w:rPr>
                <w:rFonts w:eastAsia="?? ??"/>
              </w:rPr>
            </w:pPr>
            <w:r w:rsidRPr="007F22FF">
              <w:rPr>
                <w:rFonts w:eastAsia="?? ??"/>
              </w:rPr>
              <w:t>Unit</w:t>
            </w:r>
          </w:p>
        </w:tc>
        <w:tc>
          <w:tcPr>
            <w:tcW w:w="1600" w:type="dxa"/>
            <w:tcBorders>
              <w:bottom w:val="single" w:sz="4" w:space="0" w:color="auto"/>
            </w:tcBorders>
          </w:tcPr>
          <w:p w14:paraId="2CD59D16" w14:textId="77777777" w:rsidR="00C42A93" w:rsidRPr="007F22FF" w:rsidRDefault="00C42A93" w:rsidP="002C169A">
            <w:pPr>
              <w:pStyle w:val="TAH"/>
              <w:rPr>
                <w:rFonts w:eastAsia="?? ??"/>
              </w:rPr>
            </w:pPr>
            <w:r w:rsidRPr="007F22FF">
              <w:rPr>
                <w:rFonts w:eastAsia="?? ??"/>
              </w:rPr>
              <w:t>Cell 1</w:t>
            </w:r>
          </w:p>
        </w:tc>
        <w:tc>
          <w:tcPr>
            <w:tcW w:w="1490" w:type="dxa"/>
            <w:tcBorders>
              <w:bottom w:val="single" w:sz="4" w:space="0" w:color="auto"/>
            </w:tcBorders>
          </w:tcPr>
          <w:p w14:paraId="19F81642" w14:textId="77777777" w:rsidR="00C42A93" w:rsidRPr="007F22FF" w:rsidRDefault="00C42A93" w:rsidP="002C169A">
            <w:pPr>
              <w:pStyle w:val="TAH"/>
              <w:rPr>
                <w:rFonts w:eastAsia="?? ??"/>
              </w:rPr>
            </w:pPr>
            <w:r w:rsidRPr="007F22FF">
              <w:rPr>
                <w:rFonts w:eastAsia="?? ??"/>
              </w:rPr>
              <w:t>Cell 2</w:t>
            </w:r>
          </w:p>
        </w:tc>
      </w:tr>
      <w:tr w:rsidR="00C42A93" w:rsidRPr="007F22FF" w14:paraId="392F7889" w14:textId="77777777" w:rsidTr="00987DB9">
        <w:trPr>
          <w:jc w:val="center"/>
        </w:trPr>
        <w:tc>
          <w:tcPr>
            <w:tcW w:w="2205" w:type="dxa"/>
            <w:tcBorders>
              <w:bottom w:val="single" w:sz="4" w:space="0" w:color="auto"/>
            </w:tcBorders>
          </w:tcPr>
          <w:p w14:paraId="43F7E6FA" w14:textId="77777777" w:rsidR="00C42A93" w:rsidRPr="007F22FF" w:rsidRDefault="00C42A93" w:rsidP="002C169A">
            <w:pPr>
              <w:pStyle w:val="TAL"/>
              <w:rPr>
                <w:rFonts w:eastAsia="?? ??"/>
              </w:rPr>
            </w:pPr>
            <w:r w:rsidRPr="007F22FF">
              <w:rPr>
                <w:rFonts w:eastAsia="?? ??"/>
              </w:rPr>
              <w:t xml:space="preserve">UARFCN </w:t>
            </w:r>
            <w:r w:rsidRPr="007F22FF">
              <w:rPr>
                <w:rFonts w:eastAsia="?? ??"/>
                <w:vertAlign w:val="superscript"/>
              </w:rPr>
              <w:t>Note1</w:t>
            </w:r>
          </w:p>
        </w:tc>
        <w:tc>
          <w:tcPr>
            <w:tcW w:w="1573" w:type="dxa"/>
            <w:tcBorders>
              <w:bottom w:val="single" w:sz="4" w:space="0" w:color="auto"/>
            </w:tcBorders>
          </w:tcPr>
          <w:p w14:paraId="1864CB41" w14:textId="77777777" w:rsidR="00C42A93" w:rsidRPr="00E801EC" w:rsidRDefault="00C42A93" w:rsidP="002C169A">
            <w:pPr>
              <w:pStyle w:val="TAC"/>
              <w:rPr>
                <w:rFonts w:eastAsia="?? ??"/>
              </w:rPr>
            </w:pPr>
          </w:p>
        </w:tc>
        <w:tc>
          <w:tcPr>
            <w:tcW w:w="1600" w:type="dxa"/>
            <w:tcBorders>
              <w:bottom w:val="single" w:sz="4" w:space="0" w:color="auto"/>
            </w:tcBorders>
          </w:tcPr>
          <w:p w14:paraId="6DD64C8F" w14:textId="77777777" w:rsidR="00C42A93" w:rsidRPr="00E801EC" w:rsidRDefault="00C42A93" w:rsidP="002C169A">
            <w:pPr>
              <w:pStyle w:val="TAC"/>
              <w:rPr>
                <w:rFonts w:eastAsia="?? ??"/>
              </w:rPr>
            </w:pPr>
            <w:r w:rsidRPr="00E801EC">
              <w:rPr>
                <w:rFonts w:eastAsia="?? ??"/>
              </w:rPr>
              <w:t>Channel 1</w:t>
            </w:r>
          </w:p>
        </w:tc>
        <w:tc>
          <w:tcPr>
            <w:tcW w:w="1490" w:type="dxa"/>
            <w:tcBorders>
              <w:bottom w:val="single" w:sz="4" w:space="0" w:color="auto"/>
            </w:tcBorders>
          </w:tcPr>
          <w:p w14:paraId="514402E2" w14:textId="77777777" w:rsidR="00C42A93" w:rsidRPr="00E801EC" w:rsidRDefault="00C42A93" w:rsidP="002C169A">
            <w:pPr>
              <w:pStyle w:val="TAC"/>
              <w:rPr>
                <w:rFonts w:eastAsia="?? ??"/>
              </w:rPr>
            </w:pPr>
            <w:r w:rsidRPr="00E801EC">
              <w:rPr>
                <w:rFonts w:eastAsia="?? ??"/>
              </w:rPr>
              <w:t>Channel 2</w:t>
            </w:r>
          </w:p>
        </w:tc>
      </w:tr>
      <w:tr w:rsidR="00C42A93" w:rsidRPr="007F22FF" w14:paraId="1A30D6C7" w14:textId="77777777" w:rsidTr="00987DB9">
        <w:trPr>
          <w:jc w:val="center"/>
        </w:trPr>
        <w:tc>
          <w:tcPr>
            <w:tcW w:w="2205" w:type="dxa"/>
            <w:tcBorders>
              <w:bottom w:val="single" w:sz="4" w:space="0" w:color="auto"/>
            </w:tcBorders>
          </w:tcPr>
          <w:p w14:paraId="6D2FF0D7" w14:textId="77777777" w:rsidR="00C42A93" w:rsidRPr="007F22FF" w:rsidRDefault="00C42A93" w:rsidP="002C169A">
            <w:pPr>
              <w:pStyle w:val="TAL"/>
              <w:rPr>
                <w:rFonts w:eastAsia="?? ??"/>
              </w:rPr>
            </w:pPr>
            <w:r w:rsidRPr="007F22FF">
              <w:rPr>
                <w:rFonts w:eastAsia="?? ??"/>
              </w:rPr>
              <w:t>CSG indicator</w:t>
            </w:r>
          </w:p>
        </w:tc>
        <w:tc>
          <w:tcPr>
            <w:tcW w:w="1573" w:type="dxa"/>
            <w:tcBorders>
              <w:bottom w:val="single" w:sz="4" w:space="0" w:color="auto"/>
            </w:tcBorders>
          </w:tcPr>
          <w:p w14:paraId="63375679" w14:textId="77777777" w:rsidR="00C42A93" w:rsidRPr="00E801EC" w:rsidRDefault="00C42A93" w:rsidP="002C169A">
            <w:pPr>
              <w:pStyle w:val="TAC"/>
              <w:rPr>
                <w:rFonts w:eastAsia="?? ??"/>
              </w:rPr>
            </w:pPr>
          </w:p>
        </w:tc>
        <w:tc>
          <w:tcPr>
            <w:tcW w:w="1600" w:type="dxa"/>
            <w:tcBorders>
              <w:bottom w:val="single" w:sz="4" w:space="0" w:color="auto"/>
            </w:tcBorders>
          </w:tcPr>
          <w:p w14:paraId="5CFD4F39" w14:textId="77777777" w:rsidR="00C42A93" w:rsidRPr="00E801EC" w:rsidRDefault="00C42A93" w:rsidP="002C169A">
            <w:pPr>
              <w:pStyle w:val="TAC"/>
              <w:rPr>
                <w:rFonts w:eastAsia="?? ??"/>
              </w:rPr>
            </w:pPr>
            <w:r w:rsidRPr="00E801EC">
              <w:rPr>
                <w:rFonts w:eastAsia="?? ??"/>
              </w:rPr>
              <w:t>False</w:t>
            </w:r>
          </w:p>
        </w:tc>
        <w:tc>
          <w:tcPr>
            <w:tcW w:w="1490" w:type="dxa"/>
            <w:tcBorders>
              <w:bottom w:val="single" w:sz="4" w:space="0" w:color="auto"/>
            </w:tcBorders>
          </w:tcPr>
          <w:p w14:paraId="7CD533CA" w14:textId="77777777" w:rsidR="00C42A93" w:rsidRPr="00E801EC" w:rsidRDefault="00C42A93" w:rsidP="002C169A">
            <w:pPr>
              <w:pStyle w:val="TAC"/>
              <w:rPr>
                <w:rFonts w:eastAsia="?? ??"/>
              </w:rPr>
            </w:pPr>
            <w:r w:rsidRPr="00E801EC">
              <w:rPr>
                <w:rFonts w:eastAsia="?? ??"/>
              </w:rPr>
              <w:t>True</w:t>
            </w:r>
          </w:p>
        </w:tc>
      </w:tr>
      <w:tr w:rsidR="00C42A93" w:rsidRPr="007F22FF" w14:paraId="13AFE685" w14:textId="77777777" w:rsidTr="00987DB9">
        <w:trPr>
          <w:jc w:val="center"/>
        </w:trPr>
        <w:tc>
          <w:tcPr>
            <w:tcW w:w="2205" w:type="dxa"/>
            <w:tcBorders>
              <w:bottom w:val="single" w:sz="4" w:space="0" w:color="auto"/>
            </w:tcBorders>
          </w:tcPr>
          <w:p w14:paraId="5EAC56A6" w14:textId="77777777" w:rsidR="00C42A93" w:rsidRPr="007F22FF" w:rsidRDefault="00C42A93" w:rsidP="002C169A">
            <w:pPr>
              <w:pStyle w:val="TAL"/>
              <w:rPr>
                <w:rFonts w:eastAsia="?? ??"/>
              </w:rPr>
            </w:pPr>
            <w:r w:rsidRPr="007F22FF">
              <w:rPr>
                <w:rFonts w:eastAsia="?? ??"/>
              </w:rPr>
              <w:t>Primary scrambling code</w:t>
            </w:r>
            <w:r w:rsidRPr="007F22FF">
              <w:rPr>
                <w:rFonts w:eastAsia="?? ??"/>
                <w:vertAlign w:val="superscript"/>
              </w:rPr>
              <w:t xml:space="preserve"> Note1</w:t>
            </w:r>
          </w:p>
        </w:tc>
        <w:tc>
          <w:tcPr>
            <w:tcW w:w="1573" w:type="dxa"/>
            <w:tcBorders>
              <w:bottom w:val="single" w:sz="4" w:space="0" w:color="auto"/>
            </w:tcBorders>
          </w:tcPr>
          <w:p w14:paraId="14850DA7" w14:textId="77777777" w:rsidR="00C42A93" w:rsidRPr="00E801EC" w:rsidRDefault="00C42A93" w:rsidP="002C169A">
            <w:pPr>
              <w:pStyle w:val="TAC"/>
              <w:rPr>
                <w:rFonts w:eastAsia="?? ??"/>
              </w:rPr>
            </w:pPr>
          </w:p>
        </w:tc>
        <w:tc>
          <w:tcPr>
            <w:tcW w:w="1600" w:type="dxa"/>
            <w:tcBorders>
              <w:bottom w:val="single" w:sz="4" w:space="0" w:color="auto"/>
            </w:tcBorders>
          </w:tcPr>
          <w:p w14:paraId="4F696FFF" w14:textId="77777777" w:rsidR="00C42A93" w:rsidRPr="00E801EC" w:rsidRDefault="00C42A93" w:rsidP="002C169A">
            <w:pPr>
              <w:pStyle w:val="TAC"/>
              <w:rPr>
                <w:rFonts w:eastAsia="?? ??"/>
              </w:rPr>
            </w:pPr>
            <w:r w:rsidRPr="00E801EC">
              <w:rPr>
                <w:rFonts w:eastAsia="?? ??"/>
              </w:rPr>
              <w:t>Scrambling code 1</w:t>
            </w:r>
          </w:p>
        </w:tc>
        <w:tc>
          <w:tcPr>
            <w:tcW w:w="1490" w:type="dxa"/>
            <w:tcBorders>
              <w:bottom w:val="single" w:sz="4" w:space="0" w:color="auto"/>
            </w:tcBorders>
          </w:tcPr>
          <w:p w14:paraId="1AFA698C" w14:textId="77777777" w:rsidR="00C42A93" w:rsidRPr="00E801EC" w:rsidRDefault="00C42A93" w:rsidP="002C169A">
            <w:pPr>
              <w:pStyle w:val="TAC"/>
              <w:rPr>
                <w:rFonts w:eastAsia="?? ??"/>
              </w:rPr>
            </w:pPr>
            <w:r w:rsidRPr="00E801EC">
              <w:rPr>
                <w:rFonts w:eastAsia="?? ??"/>
              </w:rPr>
              <w:t>Scrambling code 2</w:t>
            </w:r>
          </w:p>
        </w:tc>
      </w:tr>
      <w:tr w:rsidR="00C42A93" w:rsidRPr="007F22FF" w14:paraId="5C22B32F" w14:textId="77777777" w:rsidTr="00987DB9">
        <w:trPr>
          <w:jc w:val="center"/>
        </w:trPr>
        <w:tc>
          <w:tcPr>
            <w:tcW w:w="2205" w:type="dxa"/>
            <w:tcBorders>
              <w:bottom w:val="single" w:sz="4" w:space="0" w:color="auto"/>
            </w:tcBorders>
          </w:tcPr>
          <w:p w14:paraId="5E2B3ACE" w14:textId="77777777" w:rsidR="00C42A93" w:rsidRPr="007F22FF" w:rsidRDefault="00C42A93" w:rsidP="002C169A">
            <w:pPr>
              <w:pStyle w:val="TAL"/>
              <w:rPr>
                <w:rFonts w:eastAsia="?? ??"/>
              </w:rPr>
            </w:pPr>
            <w:r w:rsidRPr="007F22FF">
              <w:rPr>
                <w:rFonts w:eastAsia="?? ??"/>
              </w:rPr>
              <w:t>CSG identity</w:t>
            </w:r>
          </w:p>
        </w:tc>
        <w:tc>
          <w:tcPr>
            <w:tcW w:w="1573" w:type="dxa"/>
            <w:tcBorders>
              <w:bottom w:val="single" w:sz="4" w:space="0" w:color="auto"/>
            </w:tcBorders>
          </w:tcPr>
          <w:p w14:paraId="3B7BDD68" w14:textId="77777777" w:rsidR="00C42A93" w:rsidRPr="00E801EC" w:rsidRDefault="00C42A93" w:rsidP="002C169A">
            <w:pPr>
              <w:pStyle w:val="TAC"/>
              <w:rPr>
                <w:rFonts w:eastAsia="?? ??"/>
              </w:rPr>
            </w:pPr>
          </w:p>
        </w:tc>
        <w:tc>
          <w:tcPr>
            <w:tcW w:w="1600" w:type="dxa"/>
            <w:tcBorders>
              <w:bottom w:val="single" w:sz="4" w:space="0" w:color="auto"/>
            </w:tcBorders>
          </w:tcPr>
          <w:p w14:paraId="19E9C031" w14:textId="77777777" w:rsidR="00C42A93" w:rsidRPr="00E801EC" w:rsidRDefault="00C42A93" w:rsidP="002C169A">
            <w:pPr>
              <w:pStyle w:val="TAC"/>
              <w:rPr>
                <w:rFonts w:eastAsia="?? ??"/>
              </w:rPr>
            </w:pPr>
            <w:r w:rsidRPr="00E801EC">
              <w:rPr>
                <w:rFonts w:eastAsia="?? ??"/>
              </w:rPr>
              <w:t>Not sent</w:t>
            </w:r>
          </w:p>
        </w:tc>
        <w:tc>
          <w:tcPr>
            <w:tcW w:w="1490" w:type="dxa"/>
            <w:tcBorders>
              <w:bottom w:val="single" w:sz="4" w:space="0" w:color="auto"/>
            </w:tcBorders>
          </w:tcPr>
          <w:p w14:paraId="377ED05F" w14:textId="77777777" w:rsidR="00C42A93" w:rsidRPr="00E801EC" w:rsidRDefault="00C42A93" w:rsidP="002C169A">
            <w:pPr>
              <w:pStyle w:val="TAC"/>
              <w:rPr>
                <w:rFonts w:eastAsia="?? ??"/>
              </w:rPr>
            </w:pPr>
            <w:r w:rsidRPr="00E801EC">
              <w:rPr>
                <w:rFonts w:eastAsia="?? ??"/>
              </w:rPr>
              <w:t>Sent</w:t>
            </w:r>
          </w:p>
          <w:p w14:paraId="170CABAC" w14:textId="77777777" w:rsidR="00C42A93" w:rsidRPr="00E801EC" w:rsidRDefault="00C42A93" w:rsidP="002C169A">
            <w:pPr>
              <w:pStyle w:val="TAC"/>
              <w:rPr>
                <w:rFonts w:eastAsia="?? ??"/>
              </w:rPr>
            </w:pPr>
            <w:r w:rsidRPr="00E801EC">
              <w:rPr>
                <w:rFonts w:eastAsia="?? ??"/>
              </w:rPr>
              <w:t>(Already stored in UE whitelist from previous visit)</w:t>
            </w:r>
          </w:p>
        </w:tc>
      </w:tr>
      <w:tr w:rsidR="00C42A93" w:rsidRPr="007F22FF" w14:paraId="7DC49CAE" w14:textId="77777777" w:rsidTr="00987DB9">
        <w:trPr>
          <w:jc w:val="center"/>
        </w:trPr>
        <w:tc>
          <w:tcPr>
            <w:tcW w:w="2205" w:type="dxa"/>
            <w:tcBorders>
              <w:bottom w:val="single" w:sz="4" w:space="0" w:color="auto"/>
            </w:tcBorders>
          </w:tcPr>
          <w:p w14:paraId="3A40F9C7" w14:textId="77777777" w:rsidR="00C42A93" w:rsidRPr="007F22FF" w:rsidRDefault="00C42A93" w:rsidP="002C169A">
            <w:pPr>
              <w:pStyle w:val="TAL"/>
              <w:rPr>
                <w:rFonts w:eastAsia="?? ??"/>
              </w:rPr>
            </w:pPr>
            <w:r w:rsidRPr="007F22FF">
              <w:rPr>
                <w:rFonts w:eastAsia="?? ??"/>
              </w:rPr>
              <w:t>Propagation conditions</w:t>
            </w:r>
          </w:p>
        </w:tc>
        <w:tc>
          <w:tcPr>
            <w:tcW w:w="1573" w:type="dxa"/>
            <w:tcBorders>
              <w:bottom w:val="single" w:sz="4" w:space="0" w:color="auto"/>
            </w:tcBorders>
          </w:tcPr>
          <w:p w14:paraId="69BB09C1" w14:textId="77777777" w:rsidR="00C42A93" w:rsidRPr="00E801EC" w:rsidRDefault="00C42A93" w:rsidP="002C169A">
            <w:pPr>
              <w:pStyle w:val="TAC"/>
              <w:rPr>
                <w:rFonts w:eastAsia="?? ??"/>
              </w:rPr>
            </w:pPr>
          </w:p>
        </w:tc>
        <w:tc>
          <w:tcPr>
            <w:tcW w:w="3090" w:type="dxa"/>
            <w:gridSpan w:val="2"/>
            <w:tcBorders>
              <w:bottom w:val="single" w:sz="4" w:space="0" w:color="auto"/>
            </w:tcBorders>
          </w:tcPr>
          <w:p w14:paraId="47720F5F" w14:textId="77777777" w:rsidR="00C42A93" w:rsidRPr="00E801EC" w:rsidRDefault="00C42A93" w:rsidP="002C169A">
            <w:pPr>
              <w:pStyle w:val="TAC"/>
              <w:rPr>
                <w:rFonts w:eastAsia="?? ??"/>
              </w:rPr>
            </w:pPr>
            <w:r w:rsidRPr="00E801EC">
              <w:rPr>
                <w:rFonts w:eastAsia="?? ??"/>
              </w:rPr>
              <w:t>Static, non multipath</w:t>
            </w:r>
          </w:p>
        </w:tc>
      </w:tr>
      <w:tr w:rsidR="00C42A93" w:rsidRPr="007F22FF" w14:paraId="5767943F" w14:textId="77777777" w:rsidTr="00987DB9">
        <w:trPr>
          <w:jc w:val="center"/>
        </w:trPr>
        <w:tc>
          <w:tcPr>
            <w:tcW w:w="2205" w:type="dxa"/>
            <w:tcBorders>
              <w:bottom w:val="single" w:sz="4" w:space="0" w:color="auto"/>
            </w:tcBorders>
          </w:tcPr>
          <w:p w14:paraId="7ABBB1FF" w14:textId="77777777" w:rsidR="00C42A93" w:rsidRPr="007F22FF" w:rsidRDefault="00C42A93" w:rsidP="002C169A">
            <w:pPr>
              <w:pStyle w:val="TAL"/>
              <w:rPr>
                <w:rFonts w:eastAsia="?? ??"/>
              </w:rPr>
            </w:pPr>
            <w:r w:rsidRPr="007F22FF">
              <w:rPr>
                <w:rFonts w:eastAsia="?? ??"/>
              </w:rPr>
              <w:t>CSG cell previously visited by UE</w:t>
            </w:r>
          </w:p>
        </w:tc>
        <w:tc>
          <w:tcPr>
            <w:tcW w:w="1573" w:type="dxa"/>
            <w:tcBorders>
              <w:bottom w:val="single" w:sz="4" w:space="0" w:color="auto"/>
            </w:tcBorders>
          </w:tcPr>
          <w:p w14:paraId="0DA88E55" w14:textId="77777777" w:rsidR="00C42A93" w:rsidRPr="00E801EC" w:rsidRDefault="00C42A93" w:rsidP="002C169A">
            <w:pPr>
              <w:pStyle w:val="TAC"/>
              <w:rPr>
                <w:rFonts w:eastAsia="?? ??"/>
              </w:rPr>
            </w:pPr>
          </w:p>
        </w:tc>
        <w:tc>
          <w:tcPr>
            <w:tcW w:w="3090" w:type="dxa"/>
            <w:gridSpan w:val="2"/>
            <w:tcBorders>
              <w:bottom w:val="single" w:sz="4" w:space="0" w:color="auto"/>
            </w:tcBorders>
          </w:tcPr>
          <w:p w14:paraId="16690EC0" w14:textId="77777777" w:rsidR="00C42A93" w:rsidRPr="00E801EC" w:rsidRDefault="00C42A93" w:rsidP="002C169A">
            <w:pPr>
              <w:pStyle w:val="TAC"/>
              <w:rPr>
                <w:rFonts w:eastAsia="?? ??"/>
              </w:rPr>
            </w:pPr>
            <w:r w:rsidRPr="00E801EC">
              <w:rPr>
                <w:rFonts w:eastAsia="?? ??"/>
              </w:rPr>
              <w:t>Yes</w:t>
            </w:r>
          </w:p>
        </w:tc>
      </w:tr>
      <w:tr w:rsidR="00C42A93" w:rsidRPr="007F22FF" w14:paraId="5B99A86E" w14:textId="77777777" w:rsidTr="00987DB9">
        <w:trPr>
          <w:jc w:val="center"/>
        </w:trPr>
        <w:tc>
          <w:tcPr>
            <w:tcW w:w="2205" w:type="dxa"/>
            <w:tcBorders>
              <w:bottom w:val="single" w:sz="4" w:space="0" w:color="auto"/>
            </w:tcBorders>
            <w:vAlign w:val="center"/>
          </w:tcPr>
          <w:p w14:paraId="3BAF0D14" w14:textId="77777777" w:rsidR="00C42A93" w:rsidRPr="007F22FF" w:rsidRDefault="00C42A93" w:rsidP="002C169A">
            <w:pPr>
              <w:pStyle w:val="TAL"/>
              <w:rPr>
                <w:rFonts w:eastAsia="?? ??"/>
              </w:rPr>
            </w:pPr>
          </w:p>
        </w:tc>
        <w:tc>
          <w:tcPr>
            <w:tcW w:w="1573" w:type="dxa"/>
            <w:tcBorders>
              <w:bottom w:val="single" w:sz="4" w:space="0" w:color="auto"/>
            </w:tcBorders>
            <w:vAlign w:val="center"/>
          </w:tcPr>
          <w:p w14:paraId="45958A16" w14:textId="77777777" w:rsidR="00C42A93" w:rsidRPr="00E801EC" w:rsidRDefault="00C42A93" w:rsidP="002C169A">
            <w:pPr>
              <w:pStyle w:val="TAC"/>
              <w:rPr>
                <w:rFonts w:eastAsia="?? ??"/>
              </w:rPr>
            </w:pPr>
          </w:p>
        </w:tc>
        <w:tc>
          <w:tcPr>
            <w:tcW w:w="1600" w:type="dxa"/>
            <w:tcBorders>
              <w:bottom w:val="single" w:sz="4" w:space="0" w:color="auto"/>
            </w:tcBorders>
          </w:tcPr>
          <w:p w14:paraId="14DF5552" w14:textId="77777777" w:rsidR="00C42A93" w:rsidRPr="00E801EC" w:rsidRDefault="00C42A93" w:rsidP="002C169A">
            <w:pPr>
              <w:pStyle w:val="TAC"/>
              <w:rPr>
                <w:rFonts w:eastAsia="?? ??"/>
              </w:rPr>
            </w:pPr>
          </w:p>
        </w:tc>
        <w:tc>
          <w:tcPr>
            <w:tcW w:w="1490" w:type="dxa"/>
            <w:tcBorders>
              <w:bottom w:val="single" w:sz="4" w:space="0" w:color="auto"/>
            </w:tcBorders>
          </w:tcPr>
          <w:p w14:paraId="56D8F0C5" w14:textId="77777777" w:rsidR="00C42A93" w:rsidRPr="00E801EC" w:rsidRDefault="00C42A93" w:rsidP="002C169A">
            <w:pPr>
              <w:pStyle w:val="TAC"/>
              <w:rPr>
                <w:rFonts w:eastAsia="?? ??"/>
              </w:rPr>
            </w:pPr>
          </w:p>
        </w:tc>
      </w:tr>
      <w:tr w:rsidR="00C42A93" w:rsidRPr="007F22FF" w14:paraId="45F1631D" w14:textId="77777777" w:rsidTr="00987DB9">
        <w:trPr>
          <w:jc w:val="center"/>
        </w:trPr>
        <w:tc>
          <w:tcPr>
            <w:tcW w:w="2205" w:type="dxa"/>
            <w:tcBorders>
              <w:bottom w:val="single" w:sz="4" w:space="0" w:color="auto"/>
            </w:tcBorders>
            <w:vAlign w:val="center"/>
          </w:tcPr>
          <w:p w14:paraId="30DF6F42" w14:textId="77777777" w:rsidR="00C42A93" w:rsidRPr="00795E7F" w:rsidRDefault="00C42A93" w:rsidP="002C169A">
            <w:pPr>
              <w:pStyle w:val="TAL"/>
              <w:rPr>
                <w:rFonts w:eastAsia="?? ??"/>
              </w:rPr>
            </w:pPr>
            <w:r w:rsidRPr="00795E7F">
              <w:rPr>
                <w:rFonts w:eastAsia="?? ??"/>
              </w:rPr>
              <w:t>CPICH_RSCP</w:t>
            </w:r>
            <w:r w:rsidRPr="00795E7F">
              <w:rPr>
                <w:rFonts w:eastAsia="?? ??"/>
                <w:vertAlign w:val="superscript"/>
              </w:rPr>
              <w:t>Note2</w:t>
            </w:r>
          </w:p>
        </w:tc>
        <w:tc>
          <w:tcPr>
            <w:tcW w:w="1573" w:type="dxa"/>
            <w:tcBorders>
              <w:bottom w:val="single" w:sz="4" w:space="0" w:color="auto"/>
            </w:tcBorders>
            <w:vAlign w:val="center"/>
          </w:tcPr>
          <w:p w14:paraId="06BC1504" w14:textId="77777777" w:rsidR="00C42A93" w:rsidRPr="00E801EC" w:rsidRDefault="00C42A93" w:rsidP="002C169A">
            <w:pPr>
              <w:pStyle w:val="TAC"/>
              <w:rPr>
                <w:rFonts w:eastAsia="?? ??"/>
              </w:rPr>
            </w:pPr>
            <w:r w:rsidRPr="00E801EC">
              <w:rPr>
                <w:rFonts w:eastAsia="?? ??"/>
              </w:rPr>
              <w:t>dBm</w:t>
            </w:r>
          </w:p>
        </w:tc>
        <w:tc>
          <w:tcPr>
            <w:tcW w:w="1600" w:type="dxa"/>
            <w:tcBorders>
              <w:bottom w:val="single" w:sz="4" w:space="0" w:color="auto"/>
            </w:tcBorders>
            <w:vAlign w:val="center"/>
          </w:tcPr>
          <w:p w14:paraId="787EEC5A" w14:textId="77777777" w:rsidR="00C42A93" w:rsidRPr="00E801EC" w:rsidRDefault="00C42A93" w:rsidP="002C169A">
            <w:pPr>
              <w:pStyle w:val="TAC"/>
              <w:rPr>
                <w:rFonts w:eastAsia="?? ??"/>
              </w:rPr>
            </w:pPr>
            <w:r w:rsidRPr="00E801EC">
              <w:rPr>
                <w:rFonts w:eastAsia="?? ??"/>
              </w:rPr>
              <w:t>-100</w:t>
            </w:r>
          </w:p>
        </w:tc>
        <w:tc>
          <w:tcPr>
            <w:tcW w:w="1490" w:type="dxa"/>
            <w:tcBorders>
              <w:bottom w:val="single" w:sz="4" w:space="0" w:color="auto"/>
            </w:tcBorders>
            <w:vAlign w:val="center"/>
          </w:tcPr>
          <w:p w14:paraId="383E37D9" w14:textId="77777777" w:rsidR="00C42A93" w:rsidRPr="00E801EC" w:rsidRDefault="00C42A93" w:rsidP="002C169A">
            <w:pPr>
              <w:pStyle w:val="TAC"/>
              <w:rPr>
                <w:rFonts w:eastAsia="?? ??"/>
              </w:rPr>
            </w:pPr>
            <w:r w:rsidRPr="00E801EC">
              <w:rPr>
                <w:rFonts w:eastAsia="?? ??"/>
              </w:rPr>
              <w:t>-100</w:t>
            </w:r>
          </w:p>
        </w:tc>
      </w:tr>
      <w:tr w:rsidR="00C42A93" w:rsidRPr="007F22FF" w14:paraId="1CE8F732" w14:textId="77777777" w:rsidTr="00987DB9">
        <w:trPr>
          <w:trHeight w:val="101"/>
          <w:jc w:val="center"/>
        </w:trPr>
        <w:tc>
          <w:tcPr>
            <w:tcW w:w="2205" w:type="dxa"/>
            <w:tcBorders>
              <w:bottom w:val="single" w:sz="4" w:space="0" w:color="auto"/>
            </w:tcBorders>
          </w:tcPr>
          <w:p w14:paraId="58741CDC" w14:textId="77777777" w:rsidR="00C42A93" w:rsidRPr="00795E7F" w:rsidRDefault="00C42A93" w:rsidP="002C169A">
            <w:pPr>
              <w:pStyle w:val="TAL"/>
            </w:pPr>
            <w:r w:rsidRPr="00795E7F">
              <w:t>CPICH_Ec/Ior</w:t>
            </w:r>
          </w:p>
        </w:tc>
        <w:tc>
          <w:tcPr>
            <w:tcW w:w="1573" w:type="dxa"/>
            <w:tcBorders>
              <w:bottom w:val="single" w:sz="4" w:space="0" w:color="auto"/>
            </w:tcBorders>
            <w:vAlign w:val="center"/>
          </w:tcPr>
          <w:p w14:paraId="79840F24" w14:textId="77777777" w:rsidR="00C42A93" w:rsidRPr="00E801EC" w:rsidRDefault="00C42A93" w:rsidP="002C169A">
            <w:pPr>
              <w:pStyle w:val="TAC"/>
              <w:rPr>
                <w:rFonts w:eastAsia="?? ??"/>
              </w:rPr>
            </w:pPr>
            <w:r w:rsidRPr="00E801EC">
              <w:rPr>
                <w:rFonts w:eastAsia="?? ??"/>
              </w:rPr>
              <w:t>dB</w:t>
            </w:r>
          </w:p>
        </w:tc>
        <w:tc>
          <w:tcPr>
            <w:tcW w:w="1600" w:type="dxa"/>
            <w:tcBorders>
              <w:bottom w:val="single" w:sz="4" w:space="0" w:color="auto"/>
            </w:tcBorders>
            <w:vAlign w:val="center"/>
          </w:tcPr>
          <w:p w14:paraId="5A45D582" w14:textId="77777777" w:rsidR="00C42A93" w:rsidRPr="00E801EC" w:rsidRDefault="00C42A93" w:rsidP="002C169A">
            <w:pPr>
              <w:pStyle w:val="TAC"/>
              <w:rPr>
                <w:rFonts w:eastAsia="?? ??" w:cs="Arial"/>
              </w:rPr>
            </w:pPr>
            <w:r w:rsidRPr="00E801EC">
              <w:rPr>
                <w:rFonts w:eastAsia="?? ??" w:cs="Arial"/>
              </w:rPr>
              <w:t>-10</w:t>
            </w:r>
          </w:p>
        </w:tc>
        <w:tc>
          <w:tcPr>
            <w:tcW w:w="1490" w:type="dxa"/>
            <w:tcBorders>
              <w:bottom w:val="single" w:sz="4" w:space="0" w:color="auto"/>
            </w:tcBorders>
            <w:vAlign w:val="center"/>
          </w:tcPr>
          <w:p w14:paraId="441CB8C3" w14:textId="77777777" w:rsidR="00C42A93" w:rsidRPr="00E801EC" w:rsidRDefault="00C42A93" w:rsidP="002C169A">
            <w:pPr>
              <w:pStyle w:val="TAC"/>
              <w:rPr>
                <w:rFonts w:eastAsia="?? ??" w:cs="Arial"/>
              </w:rPr>
            </w:pPr>
            <w:r w:rsidRPr="00E801EC">
              <w:rPr>
                <w:rFonts w:eastAsia="?? ??" w:cs="Arial"/>
              </w:rPr>
              <w:t>-10</w:t>
            </w:r>
          </w:p>
        </w:tc>
      </w:tr>
      <w:tr w:rsidR="00C42A93" w:rsidRPr="007F22FF" w14:paraId="18518557" w14:textId="77777777" w:rsidTr="00987DB9">
        <w:trPr>
          <w:trHeight w:val="100"/>
          <w:jc w:val="center"/>
        </w:trPr>
        <w:tc>
          <w:tcPr>
            <w:tcW w:w="2205" w:type="dxa"/>
            <w:tcBorders>
              <w:bottom w:val="single" w:sz="4" w:space="0" w:color="auto"/>
            </w:tcBorders>
          </w:tcPr>
          <w:p w14:paraId="305FF149" w14:textId="77777777" w:rsidR="00C42A93" w:rsidRPr="00795E7F" w:rsidRDefault="00C42A93" w:rsidP="002C169A">
            <w:pPr>
              <w:pStyle w:val="TAL"/>
            </w:pPr>
            <w:r w:rsidRPr="00795E7F">
              <w:t>PCCPCH_Ec/Ior</w:t>
            </w:r>
          </w:p>
        </w:tc>
        <w:tc>
          <w:tcPr>
            <w:tcW w:w="1573" w:type="dxa"/>
            <w:tcBorders>
              <w:bottom w:val="single" w:sz="4" w:space="0" w:color="auto"/>
            </w:tcBorders>
            <w:vAlign w:val="center"/>
          </w:tcPr>
          <w:p w14:paraId="6BB8593B" w14:textId="77777777" w:rsidR="00C42A93" w:rsidRPr="00E801EC" w:rsidRDefault="00C42A93" w:rsidP="002C169A">
            <w:pPr>
              <w:pStyle w:val="TAC"/>
              <w:rPr>
                <w:rFonts w:eastAsia="?? ??"/>
              </w:rPr>
            </w:pPr>
            <w:r w:rsidRPr="00E801EC">
              <w:rPr>
                <w:rFonts w:eastAsia="?? ??"/>
              </w:rPr>
              <w:t>dB</w:t>
            </w:r>
          </w:p>
        </w:tc>
        <w:tc>
          <w:tcPr>
            <w:tcW w:w="1600" w:type="dxa"/>
            <w:tcBorders>
              <w:bottom w:val="single" w:sz="4" w:space="0" w:color="auto"/>
            </w:tcBorders>
            <w:vAlign w:val="center"/>
          </w:tcPr>
          <w:p w14:paraId="1A4412DD" w14:textId="77777777" w:rsidR="00C42A93" w:rsidRPr="00E801EC" w:rsidRDefault="00C42A93" w:rsidP="002C169A">
            <w:pPr>
              <w:pStyle w:val="TAC"/>
              <w:rPr>
                <w:rFonts w:eastAsia="?? ??" w:cs="Arial"/>
              </w:rPr>
            </w:pPr>
            <w:r w:rsidRPr="00E801EC">
              <w:rPr>
                <w:rFonts w:eastAsia="?? ??" w:cs="Arial"/>
              </w:rPr>
              <w:t>-12</w:t>
            </w:r>
          </w:p>
        </w:tc>
        <w:tc>
          <w:tcPr>
            <w:tcW w:w="1490" w:type="dxa"/>
            <w:tcBorders>
              <w:bottom w:val="single" w:sz="4" w:space="0" w:color="auto"/>
            </w:tcBorders>
            <w:vAlign w:val="center"/>
          </w:tcPr>
          <w:p w14:paraId="40946773" w14:textId="77777777" w:rsidR="00C42A93" w:rsidRPr="00E801EC" w:rsidRDefault="00C42A93" w:rsidP="002C169A">
            <w:pPr>
              <w:pStyle w:val="TAC"/>
              <w:rPr>
                <w:rFonts w:eastAsia="?? ??" w:cs="Arial"/>
              </w:rPr>
            </w:pPr>
            <w:r w:rsidRPr="00E801EC">
              <w:rPr>
                <w:rFonts w:eastAsia="?? ??" w:cs="Arial"/>
              </w:rPr>
              <w:t>-12</w:t>
            </w:r>
          </w:p>
        </w:tc>
      </w:tr>
      <w:tr w:rsidR="00C42A93" w:rsidRPr="007F22FF" w14:paraId="15D28663" w14:textId="77777777" w:rsidTr="00987DB9">
        <w:trPr>
          <w:jc w:val="center"/>
        </w:trPr>
        <w:tc>
          <w:tcPr>
            <w:tcW w:w="2205" w:type="dxa"/>
            <w:tcBorders>
              <w:bottom w:val="single" w:sz="4" w:space="0" w:color="auto"/>
            </w:tcBorders>
          </w:tcPr>
          <w:p w14:paraId="0A7516ED" w14:textId="77777777" w:rsidR="00C42A93" w:rsidRPr="00795E7F" w:rsidRDefault="00C42A93" w:rsidP="002C169A">
            <w:pPr>
              <w:pStyle w:val="TAL"/>
            </w:pPr>
            <w:r w:rsidRPr="00795E7F">
              <w:t>SCCPCH_Ec/Ior</w:t>
            </w:r>
          </w:p>
        </w:tc>
        <w:tc>
          <w:tcPr>
            <w:tcW w:w="1573" w:type="dxa"/>
            <w:tcBorders>
              <w:bottom w:val="single" w:sz="4" w:space="0" w:color="auto"/>
            </w:tcBorders>
            <w:vAlign w:val="center"/>
          </w:tcPr>
          <w:p w14:paraId="48FD3E0A" w14:textId="77777777" w:rsidR="00C42A93" w:rsidRPr="00E801EC" w:rsidRDefault="00C42A93" w:rsidP="002C169A">
            <w:pPr>
              <w:pStyle w:val="TAC"/>
              <w:rPr>
                <w:rFonts w:eastAsia="?? ??"/>
              </w:rPr>
            </w:pPr>
            <w:r w:rsidRPr="00E801EC">
              <w:rPr>
                <w:rFonts w:eastAsia="?? ??"/>
              </w:rPr>
              <w:t>dB</w:t>
            </w:r>
          </w:p>
        </w:tc>
        <w:tc>
          <w:tcPr>
            <w:tcW w:w="1600" w:type="dxa"/>
            <w:tcBorders>
              <w:bottom w:val="single" w:sz="4" w:space="0" w:color="auto"/>
            </w:tcBorders>
            <w:vAlign w:val="center"/>
          </w:tcPr>
          <w:p w14:paraId="3641EB76" w14:textId="77777777" w:rsidR="00C42A93" w:rsidRPr="00E801EC" w:rsidRDefault="00C42A93" w:rsidP="002C169A">
            <w:pPr>
              <w:pStyle w:val="TAC"/>
              <w:rPr>
                <w:rFonts w:eastAsia="?? ??" w:cs="Arial"/>
              </w:rPr>
            </w:pPr>
            <w:r w:rsidRPr="00E801EC">
              <w:rPr>
                <w:rFonts w:eastAsia="?? ??" w:cs="Arial"/>
              </w:rPr>
              <w:t>-12</w:t>
            </w:r>
          </w:p>
        </w:tc>
        <w:tc>
          <w:tcPr>
            <w:tcW w:w="1490" w:type="dxa"/>
            <w:tcBorders>
              <w:bottom w:val="single" w:sz="4" w:space="0" w:color="auto"/>
            </w:tcBorders>
            <w:vAlign w:val="center"/>
          </w:tcPr>
          <w:p w14:paraId="19F2E1F0" w14:textId="77777777" w:rsidR="00C42A93" w:rsidRPr="00E801EC" w:rsidRDefault="00C42A93" w:rsidP="002C169A">
            <w:pPr>
              <w:pStyle w:val="TAC"/>
              <w:rPr>
                <w:rFonts w:eastAsia="?? ??" w:cs="Arial"/>
              </w:rPr>
            </w:pPr>
            <w:r w:rsidRPr="00E801EC">
              <w:rPr>
                <w:rFonts w:eastAsia="?? ??" w:cs="Arial"/>
              </w:rPr>
              <w:t>-12</w:t>
            </w:r>
          </w:p>
        </w:tc>
      </w:tr>
      <w:tr w:rsidR="00C42A93" w:rsidRPr="007F22FF" w14:paraId="2899ED08" w14:textId="77777777" w:rsidTr="00987DB9">
        <w:trPr>
          <w:jc w:val="center"/>
        </w:trPr>
        <w:tc>
          <w:tcPr>
            <w:tcW w:w="2205" w:type="dxa"/>
            <w:tcBorders>
              <w:bottom w:val="single" w:sz="4" w:space="0" w:color="auto"/>
            </w:tcBorders>
          </w:tcPr>
          <w:p w14:paraId="487A4168" w14:textId="77777777" w:rsidR="00C42A93" w:rsidRPr="00795E7F" w:rsidRDefault="00C42A93" w:rsidP="002C169A">
            <w:pPr>
              <w:pStyle w:val="TAL"/>
            </w:pPr>
            <w:r w:rsidRPr="00795E7F">
              <w:t>AICH_Ec/Ior</w:t>
            </w:r>
          </w:p>
        </w:tc>
        <w:tc>
          <w:tcPr>
            <w:tcW w:w="1573" w:type="dxa"/>
            <w:tcBorders>
              <w:bottom w:val="single" w:sz="4" w:space="0" w:color="auto"/>
            </w:tcBorders>
            <w:vAlign w:val="center"/>
          </w:tcPr>
          <w:p w14:paraId="152C0A86" w14:textId="77777777" w:rsidR="00C42A93" w:rsidRPr="00E801EC" w:rsidRDefault="00C42A93" w:rsidP="002C169A">
            <w:pPr>
              <w:pStyle w:val="TAC"/>
              <w:rPr>
                <w:rFonts w:eastAsia="?? ??"/>
              </w:rPr>
            </w:pPr>
            <w:r w:rsidRPr="00E801EC">
              <w:rPr>
                <w:rFonts w:eastAsia="?? ??"/>
              </w:rPr>
              <w:t>dB</w:t>
            </w:r>
          </w:p>
        </w:tc>
        <w:tc>
          <w:tcPr>
            <w:tcW w:w="1600" w:type="dxa"/>
            <w:tcBorders>
              <w:bottom w:val="single" w:sz="4" w:space="0" w:color="auto"/>
            </w:tcBorders>
            <w:vAlign w:val="center"/>
          </w:tcPr>
          <w:p w14:paraId="559C850E" w14:textId="77777777" w:rsidR="00C42A93" w:rsidRPr="00E801EC" w:rsidRDefault="00C42A93" w:rsidP="002C169A">
            <w:pPr>
              <w:pStyle w:val="TAC"/>
              <w:rPr>
                <w:rFonts w:eastAsia="?? ??" w:cs="Arial"/>
              </w:rPr>
            </w:pPr>
            <w:r w:rsidRPr="00E801EC">
              <w:rPr>
                <w:rFonts w:eastAsia="?? ??" w:cs="Arial"/>
              </w:rPr>
              <w:t>-15</w:t>
            </w:r>
          </w:p>
        </w:tc>
        <w:tc>
          <w:tcPr>
            <w:tcW w:w="1490" w:type="dxa"/>
            <w:tcBorders>
              <w:bottom w:val="single" w:sz="4" w:space="0" w:color="auto"/>
            </w:tcBorders>
            <w:vAlign w:val="center"/>
          </w:tcPr>
          <w:p w14:paraId="70A943C6" w14:textId="77777777" w:rsidR="00C42A93" w:rsidRPr="00E801EC" w:rsidRDefault="00C42A93" w:rsidP="002C169A">
            <w:pPr>
              <w:pStyle w:val="TAC"/>
              <w:rPr>
                <w:rFonts w:eastAsia="?? ??" w:cs="Arial"/>
              </w:rPr>
            </w:pPr>
            <w:r w:rsidRPr="00E801EC">
              <w:rPr>
                <w:rFonts w:eastAsia="?? ??" w:cs="Arial"/>
              </w:rPr>
              <w:t>-15</w:t>
            </w:r>
          </w:p>
        </w:tc>
      </w:tr>
      <w:tr w:rsidR="00C42A93" w:rsidRPr="007F22FF" w14:paraId="6382BA14" w14:textId="77777777" w:rsidTr="00987DB9">
        <w:trPr>
          <w:jc w:val="center"/>
        </w:trPr>
        <w:tc>
          <w:tcPr>
            <w:tcW w:w="2205" w:type="dxa"/>
            <w:tcBorders>
              <w:bottom w:val="single" w:sz="4" w:space="0" w:color="auto"/>
            </w:tcBorders>
          </w:tcPr>
          <w:p w14:paraId="3427072D" w14:textId="77777777" w:rsidR="00C42A93" w:rsidRPr="00795E7F" w:rsidRDefault="00C42A93" w:rsidP="002C169A">
            <w:pPr>
              <w:pStyle w:val="TAL"/>
            </w:pPr>
            <w:r w:rsidRPr="00795E7F">
              <w:t>SCH_Ec/Ior</w:t>
            </w:r>
          </w:p>
        </w:tc>
        <w:tc>
          <w:tcPr>
            <w:tcW w:w="1573" w:type="dxa"/>
            <w:tcBorders>
              <w:bottom w:val="single" w:sz="4" w:space="0" w:color="auto"/>
            </w:tcBorders>
            <w:vAlign w:val="center"/>
          </w:tcPr>
          <w:p w14:paraId="584B16D3" w14:textId="77777777" w:rsidR="00C42A93" w:rsidRPr="00E801EC" w:rsidRDefault="00C42A93" w:rsidP="002C169A">
            <w:pPr>
              <w:pStyle w:val="TAC"/>
              <w:rPr>
                <w:rFonts w:eastAsia="?? ??"/>
              </w:rPr>
            </w:pPr>
            <w:r w:rsidRPr="00E801EC">
              <w:rPr>
                <w:rFonts w:eastAsia="?? ??"/>
              </w:rPr>
              <w:t>dB</w:t>
            </w:r>
          </w:p>
        </w:tc>
        <w:tc>
          <w:tcPr>
            <w:tcW w:w="1600" w:type="dxa"/>
            <w:tcBorders>
              <w:bottom w:val="single" w:sz="4" w:space="0" w:color="auto"/>
            </w:tcBorders>
            <w:vAlign w:val="center"/>
          </w:tcPr>
          <w:p w14:paraId="53B76F72" w14:textId="77777777" w:rsidR="00C42A93" w:rsidRPr="00E801EC" w:rsidRDefault="00C42A93" w:rsidP="002C169A">
            <w:pPr>
              <w:pStyle w:val="TAC"/>
              <w:rPr>
                <w:rFonts w:eastAsia="?? ??" w:cs="Arial"/>
              </w:rPr>
            </w:pPr>
            <w:r w:rsidRPr="00E801EC">
              <w:rPr>
                <w:rFonts w:eastAsia="?? ??" w:cs="Arial"/>
              </w:rPr>
              <w:t>-15</w:t>
            </w:r>
          </w:p>
        </w:tc>
        <w:tc>
          <w:tcPr>
            <w:tcW w:w="1490" w:type="dxa"/>
            <w:tcBorders>
              <w:bottom w:val="single" w:sz="4" w:space="0" w:color="auto"/>
            </w:tcBorders>
            <w:vAlign w:val="center"/>
          </w:tcPr>
          <w:p w14:paraId="3F3B5D9A" w14:textId="77777777" w:rsidR="00C42A93" w:rsidRPr="00E801EC" w:rsidRDefault="00C42A93" w:rsidP="002C169A">
            <w:pPr>
              <w:pStyle w:val="TAC"/>
              <w:rPr>
                <w:rFonts w:eastAsia="?? ??" w:cs="Arial"/>
              </w:rPr>
            </w:pPr>
            <w:r w:rsidRPr="00E801EC">
              <w:rPr>
                <w:rFonts w:eastAsia="?? ??" w:cs="Arial"/>
              </w:rPr>
              <w:t>-15</w:t>
            </w:r>
          </w:p>
        </w:tc>
      </w:tr>
      <w:tr w:rsidR="00C42A93" w:rsidRPr="007F22FF" w14:paraId="32CC48F9" w14:textId="77777777" w:rsidTr="00987DB9">
        <w:trPr>
          <w:jc w:val="center"/>
        </w:trPr>
        <w:tc>
          <w:tcPr>
            <w:tcW w:w="2205" w:type="dxa"/>
            <w:tcBorders>
              <w:bottom w:val="single" w:sz="4" w:space="0" w:color="auto"/>
            </w:tcBorders>
          </w:tcPr>
          <w:p w14:paraId="29298901" w14:textId="77777777" w:rsidR="00C42A93" w:rsidRPr="007F22FF" w:rsidRDefault="00C42A93" w:rsidP="002C169A">
            <w:pPr>
              <w:pStyle w:val="TAL"/>
            </w:pPr>
            <w:r w:rsidRPr="007F22FF">
              <w:t>PICH_Ec/Ior</w:t>
            </w:r>
          </w:p>
        </w:tc>
        <w:tc>
          <w:tcPr>
            <w:tcW w:w="1573" w:type="dxa"/>
            <w:tcBorders>
              <w:bottom w:val="single" w:sz="4" w:space="0" w:color="auto"/>
            </w:tcBorders>
            <w:vAlign w:val="center"/>
          </w:tcPr>
          <w:p w14:paraId="3979A8E1" w14:textId="77777777" w:rsidR="00C42A93" w:rsidRPr="00E801EC" w:rsidRDefault="00C42A93" w:rsidP="002C169A">
            <w:pPr>
              <w:pStyle w:val="TAC"/>
              <w:rPr>
                <w:rFonts w:eastAsia="?? ??"/>
              </w:rPr>
            </w:pPr>
            <w:r w:rsidRPr="00E801EC">
              <w:rPr>
                <w:rFonts w:eastAsia="?? ??"/>
              </w:rPr>
              <w:t>dB</w:t>
            </w:r>
          </w:p>
        </w:tc>
        <w:tc>
          <w:tcPr>
            <w:tcW w:w="1600" w:type="dxa"/>
            <w:tcBorders>
              <w:bottom w:val="single" w:sz="4" w:space="0" w:color="auto"/>
            </w:tcBorders>
            <w:vAlign w:val="center"/>
          </w:tcPr>
          <w:p w14:paraId="0B509E74" w14:textId="77777777" w:rsidR="00C42A93" w:rsidRPr="00E801EC" w:rsidRDefault="00C42A93" w:rsidP="002C169A">
            <w:pPr>
              <w:pStyle w:val="TAC"/>
              <w:rPr>
                <w:rFonts w:eastAsia="?? ??" w:cs="Arial"/>
              </w:rPr>
            </w:pPr>
            <w:r w:rsidRPr="00E801EC">
              <w:rPr>
                <w:rFonts w:eastAsia="?? ??" w:cs="Arial"/>
              </w:rPr>
              <w:t>-15</w:t>
            </w:r>
          </w:p>
        </w:tc>
        <w:tc>
          <w:tcPr>
            <w:tcW w:w="1490" w:type="dxa"/>
            <w:tcBorders>
              <w:bottom w:val="single" w:sz="4" w:space="0" w:color="auto"/>
            </w:tcBorders>
            <w:vAlign w:val="center"/>
          </w:tcPr>
          <w:p w14:paraId="2EDB6C08" w14:textId="77777777" w:rsidR="00C42A93" w:rsidRPr="00E801EC" w:rsidRDefault="00C42A93" w:rsidP="002C169A">
            <w:pPr>
              <w:pStyle w:val="TAC"/>
              <w:rPr>
                <w:rFonts w:eastAsia="?? ??" w:cs="Arial"/>
              </w:rPr>
            </w:pPr>
            <w:r w:rsidRPr="00E801EC">
              <w:rPr>
                <w:rFonts w:eastAsia="?? ??" w:cs="Arial"/>
              </w:rPr>
              <w:t>-15</w:t>
            </w:r>
          </w:p>
        </w:tc>
      </w:tr>
      <w:tr w:rsidR="00C42A93" w:rsidRPr="007F22FF" w14:paraId="33EC5A8D" w14:textId="77777777" w:rsidTr="00987DB9">
        <w:trPr>
          <w:jc w:val="center"/>
        </w:trPr>
        <w:tc>
          <w:tcPr>
            <w:tcW w:w="2205" w:type="dxa"/>
            <w:tcBorders>
              <w:bottom w:val="single" w:sz="4" w:space="0" w:color="auto"/>
            </w:tcBorders>
            <w:vAlign w:val="center"/>
          </w:tcPr>
          <w:p w14:paraId="621838AB" w14:textId="0617B4C9" w:rsidR="00C42A93" w:rsidRPr="007F22FF" w:rsidRDefault="00E9279A" w:rsidP="002C169A">
            <w:pPr>
              <w:pStyle w:val="TAL"/>
            </w:pPr>
            <w:r>
              <w:rPr>
                <w:noProof/>
                <w:position w:val="-10"/>
                <w:lang w:val="en-US" w:eastAsia="en-US"/>
              </w:rPr>
              <w:drawing>
                <wp:inline distT="0" distB="0" distL="0" distR="0" wp14:anchorId="5A1F3779" wp14:editId="2744665D">
                  <wp:extent cx="201930" cy="189865"/>
                  <wp:effectExtent l="0" t="0" r="762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930" cy="189865"/>
                          </a:xfrm>
                          <a:prstGeom prst="rect">
                            <a:avLst/>
                          </a:prstGeom>
                          <a:noFill/>
                          <a:ln>
                            <a:noFill/>
                          </a:ln>
                        </pic:spPr>
                      </pic:pic>
                    </a:graphicData>
                  </a:graphic>
                </wp:inline>
              </w:drawing>
            </w:r>
          </w:p>
        </w:tc>
        <w:tc>
          <w:tcPr>
            <w:tcW w:w="1573" w:type="dxa"/>
            <w:tcBorders>
              <w:bottom w:val="single" w:sz="4" w:space="0" w:color="auto"/>
            </w:tcBorders>
            <w:vAlign w:val="center"/>
          </w:tcPr>
          <w:p w14:paraId="5642EB82" w14:textId="77777777" w:rsidR="00C42A93" w:rsidRPr="00E801EC" w:rsidRDefault="00C42A93" w:rsidP="002C169A">
            <w:pPr>
              <w:pStyle w:val="TAC"/>
              <w:rPr>
                <w:rFonts w:eastAsia="?? ??"/>
              </w:rPr>
            </w:pPr>
            <w:r w:rsidRPr="00E801EC">
              <w:rPr>
                <w:rFonts w:eastAsia="?? ??"/>
              </w:rPr>
              <w:t>dBm/3.84 MHz</w:t>
            </w:r>
          </w:p>
        </w:tc>
        <w:tc>
          <w:tcPr>
            <w:tcW w:w="1600" w:type="dxa"/>
            <w:tcBorders>
              <w:bottom w:val="single" w:sz="4" w:space="0" w:color="auto"/>
            </w:tcBorders>
          </w:tcPr>
          <w:p w14:paraId="6051CFF0" w14:textId="77777777" w:rsidR="00C42A93" w:rsidRPr="00E801EC" w:rsidRDefault="00C42A93" w:rsidP="002C169A">
            <w:pPr>
              <w:pStyle w:val="TAC"/>
              <w:rPr>
                <w:rFonts w:eastAsia="?? ??" w:cs="Arial"/>
              </w:rPr>
            </w:pPr>
            <w:r w:rsidRPr="00E801EC">
              <w:rPr>
                <w:rFonts w:eastAsia="?? ??"/>
              </w:rPr>
              <w:t>Off</w:t>
            </w:r>
          </w:p>
        </w:tc>
        <w:tc>
          <w:tcPr>
            <w:tcW w:w="1490" w:type="dxa"/>
            <w:tcBorders>
              <w:bottom w:val="single" w:sz="4" w:space="0" w:color="auto"/>
            </w:tcBorders>
          </w:tcPr>
          <w:p w14:paraId="3DA311BD" w14:textId="77777777" w:rsidR="00C42A93" w:rsidRPr="00E801EC" w:rsidRDefault="00C42A93" w:rsidP="002C169A">
            <w:pPr>
              <w:pStyle w:val="TAC"/>
              <w:rPr>
                <w:rFonts w:eastAsia="?? ??" w:cs="Arial"/>
              </w:rPr>
            </w:pPr>
            <w:r w:rsidRPr="00E801EC">
              <w:rPr>
                <w:rFonts w:eastAsia="?? ??"/>
              </w:rPr>
              <w:t>Off</w:t>
            </w:r>
          </w:p>
        </w:tc>
      </w:tr>
      <w:tr w:rsidR="00C42A93" w:rsidRPr="007F22FF" w14:paraId="72635DF0" w14:textId="77777777" w:rsidTr="00987DB9">
        <w:trPr>
          <w:cantSplit/>
          <w:jc w:val="center"/>
        </w:trPr>
        <w:tc>
          <w:tcPr>
            <w:tcW w:w="6868" w:type="dxa"/>
            <w:gridSpan w:val="4"/>
            <w:vAlign w:val="center"/>
          </w:tcPr>
          <w:p w14:paraId="0D5A935D" w14:textId="77777777" w:rsidR="00C42A93" w:rsidRPr="007F22FF" w:rsidRDefault="00C42A93" w:rsidP="002C169A">
            <w:pPr>
              <w:pStyle w:val="TAN"/>
              <w:tabs>
                <w:tab w:val="left" w:pos="901"/>
              </w:tabs>
            </w:pPr>
            <w:r w:rsidRPr="007F22FF">
              <w:t>Note 1:</w:t>
            </w:r>
            <w:r w:rsidRPr="007F22FF">
              <w:tab/>
              <w:t>For this requirement to be applicable, the UARFCN and scrambling code for cell 1 and cell 2 shall be unchanged from when the CSG cell was visited previously</w:t>
            </w:r>
            <w:r>
              <w:t>.</w:t>
            </w:r>
          </w:p>
          <w:p w14:paraId="66D41CD7" w14:textId="77777777" w:rsidR="00C42A93" w:rsidRPr="007F22FF" w:rsidRDefault="00C42A93" w:rsidP="002C169A">
            <w:pPr>
              <w:pStyle w:val="TAN"/>
            </w:pPr>
            <w:r w:rsidRPr="007F22FF">
              <w:t xml:space="preserve">Note 2: </w:t>
            </w:r>
            <w:r w:rsidRPr="007F22FF">
              <w:tab/>
            </w:r>
            <w:smartTag w:uri="urn:schemas-microsoft-com:office:smarttags" w:element="place">
              <w:r w:rsidRPr="007F22FF">
                <w:t>Chosen</w:t>
              </w:r>
            </w:smartTag>
            <w:r w:rsidRPr="007F22FF">
              <w:t xml:space="preserve"> to ensure that CSG autonomous search has a high probability of success on every attempt made by UE</w:t>
            </w:r>
            <w:r>
              <w:t>.</w:t>
            </w:r>
          </w:p>
        </w:tc>
      </w:tr>
    </w:tbl>
    <w:p w14:paraId="6917A75D" w14:textId="77777777" w:rsidR="00C42A93" w:rsidRPr="007F22FF" w:rsidRDefault="00C42A93" w:rsidP="00C42A93">
      <w:pPr>
        <w:tabs>
          <w:tab w:val="left" w:pos="1830"/>
        </w:tabs>
      </w:pPr>
    </w:p>
    <w:p w14:paraId="4B7C7945" w14:textId="77777777" w:rsidR="00C42A93" w:rsidRPr="007F22FF" w:rsidRDefault="00C42A93" w:rsidP="00C42A93">
      <w:pPr>
        <w:pStyle w:val="Heading5"/>
      </w:pPr>
      <w:r w:rsidRPr="00C42A93">
        <w:t>4.2.2.11.2</w:t>
      </w:r>
      <w:r w:rsidRPr="007F22FF">
        <w:tab/>
        <w:t>Reselection from a non CSG to an inter-RAT E-UTRA CSG cell</w:t>
      </w:r>
    </w:p>
    <w:p w14:paraId="014527C8" w14:textId="77777777" w:rsidR="00C42A93" w:rsidRPr="007F22FF" w:rsidRDefault="00C42A93" w:rsidP="00C42A93">
      <w:pPr>
        <w:rPr>
          <w:rFonts w:cs="v5.0.0"/>
        </w:rPr>
      </w:pPr>
      <w:r w:rsidRPr="007F22FF">
        <w:t>The UE shall perform search and reselection to an allowed inter-RAT E-UTRA CSG cell that has met CSG reselection criterion defined in [1] and that is in its whitelist, within 6 minutes in the conditions shown in table 4.2.2.11.2-1</w:t>
      </w:r>
      <w:r w:rsidRPr="007F22FF">
        <w:rPr>
          <w:rFonts w:cs="v5.0.0"/>
        </w:rPr>
        <w:t>. There is no need for statistical testing of this requirement.</w:t>
      </w:r>
    </w:p>
    <w:p w14:paraId="5513E3B8" w14:textId="77777777" w:rsidR="00C42A93" w:rsidRPr="007F22FF" w:rsidRDefault="00C42A93" w:rsidP="00C42A93">
      <w:pPr>
        <w:pStyle w:val="TH"/>
      </w:pPr>
      <w:r w:rsidRPr="007F22FF">
        <w:rPr>
          <w:snapToGrid w:val="0"/>
        </w:rPr>
        <w:lastRenderedPageBreak/>
        <w:t>Table 4.2.2.11.2-1</w:t>
      </w:r>
      <w:r w:rsidRPr="007F22FF">
        <w:t>: Parameters for CSG inter-RAT E-UTRA reselection</w:t>
      </w:r>
    </w:p>
    <w:tbl>
      <w:tblPr>
        <w:tblW w:w="0" w:type="auto"/>
        <w:jc w:val="center"/>
        <w:tblInd w:w="2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76"/>
      </w:tblGrid>
      <w:tr w:rsidR="00C42A93" w:rsidRPr="007F22FF" w14:paraId="6617C291" w14:textId="77777777" w:rsidTr="00987DB9">
        <w:trPr>
          <w:jc w:val="center"/>
        </w:trPr>
        <w:tc>
          <w:tcPr>
            <w:tcW w:w="2233" w:type="dxa"/>
            <w:tcBorders>
              <w:bottom w:val="single" w:sz="4" w:space="0" w:color="auto"/>
            </w:tcBorders>
          </w:tcPr>
          <w:p w14:paraId="7713EF4B" w14:textId="77777777" w:rsidR="00C42A93" w:rsidRPr="007F22FF" w:rsidRDefault="00C42A93" w:rsidP="002C169A">
            <w:pPr>
              <w:pStyle w:val="TAH"/>
              <w:rPr>
                <w:rFonts w:eastAsia="?? ??"/>
              </w:rPr>
            </w:pPr>
            <w:r w:rsidRPr="007F22FF">
              <w:rPr>
                <w:rFonts w:eastAsia="?? ??"/>
              </w:rPr>
              <w:t>Parameter</w:t>
            </w:r>
          </w:p>
        </w:tc>
        <w:tc>
          <w:tcPr>
            <w:tcW w:w="1573" w:type="dxa"/>
            <w:tcBorders>
              <w:bottom w:val="single" w:sz="4" w:space="0" w:color="auto"/>
            </w:tcBorders>
          </w:tcPr>
          <w:p w14:paraId="52D019AA" w14:textId="77777777" w:rsidR="00C42A93" w:rsidRPr="007F22FF" w:rsidRDefault="00C42A93" w:rsidP="002C169A">
            <w:pPr>
              <w:pStyle w:val="TAH"/>
              <w:rPr>
                <w:rFonts w:eastAsia="?? ??"/>
              </w:rPr>
            </w:pPr>
            <w:r w:rsidRPr="007F22FF">
              <w:rPr>
                <w:rFonts w:eastAsia="?? ??"/>
              </w:rPr>
              <w:t>Unit</w:t>
            </w:r>
          </w:p>
        </w:tc>
        <w:tc>
          <w:tcPr>
            <w:tcW w:w="1600" w:type="dxa"/>
            <w:tcBorders>
              <w:bottom w:val="single" w:sz="4" w:space="0" w:color="auto"/>
            </w:tcBorders>
          </w:tcPr>
          <w:p w14:paraId="14756DB2" w14:textId="77777777" w:rsidR="00C42A93" w:rsidRPr="007F22FF" w:rsidRDefault="00C42A93" w:rsidP="002C169A">
            <w:pPr>
              <w:pStyle w:val="TAH"/>
              <w:rPr>
                <w:rFonts w:eastAsia="?? ??"/>
              </w:rPr>
            </w:pPr>
            <w:r w:rsidRPr="007F22FF">
              <w:rPr>
                <w:rFonts w:eastAsia="?? ??"/>
              </w:rPr>
              <w:t>Cell 1</w:t>
            </w:r>
          </w:p>
        </w:tc>
        <w:tc>
          <w:tcPr>
            <w:tcW w:w="1476" w:type="dxa"/>
            <w:tcBorders>
              <w:bottom w:val="single" w:sz="4" w:space="0" w:color="auto"/>
            </w:tcBorders>
          </w:tcPr>
          <w:p w14:paraId="77FDFE75" w14:textId="77777777" w:rsidR="00C42A93" w:rsidRPr="007F22FF" w:rsidRDefault="00C42A93" w:rsidP="002C169A">
            <w:pPr>
              <w:pStyle w:val="TAH"/>
              <w:rPr>
                <w:rFonts w:eastAsia="?? ??"/>
              </w:rPr>
            </w:pPr>
            <w:r w:rsidRPr="007F22FF">
              <w:rPr>
                <w:rFonts w:eastAsia="?? ??"/>
              </w:rPr>
              <w:t>Cell 2</w:t>
            </w:r>
          </w:p>
        </w:tc>
      </w:tr>
      <w:tr w:rsidR="00C42A93" w:rsidRPr="007F22FF" w14:paraId="0723BF1A" w14:textId="77777777" w:rsidTr="00987DB9">
        <w:trPr>
          <w:jc w:val="center"/>
        </w:trPr>
        <w:tc>
          <w:tcPr>
            <w:tcW w:w="2233" w:type="dxa"/>
            <w:tcBorders>
              <w:bottom w:val="single" w:sz="4" w:space="0" w:color="auto"/>
            </w:tcBorders>
          </w:tcPr>
          <w:p w14:paraId="38901C74" w14:textId="77777777" w:rsidR="00C42A93" w:rsidRPr="007F22FF" w:rsidRDefault="00C42A93" w:rsidP="002C169A">
            <w:pPr>
              <w:pStyle w:val="TAL"/>
              <w:rPr>
                <w:rFonts w:eastAsia="?? ??"/>
              </w:rPr>
            </w:pPr>
            <w:r w:rsidRPr="007F22FF">
              <w:rPr>
                <w:rFonts w:eastAsia="?? ??"/>
              </w:rPr>
              <w:t xml:space="preserve">UARFCN </w:t>
            </w:r>
            <w:r w:rsidRPr="007F22FF">
              <w:rPr>
                <w:rFonts w:eastAsia="?? ??"/>
                <w:vertAlign w:val="superscript"/>
              </w:rPr>
              <w:t>Note1</w:t>
            </w:r>
          </w:p>
        </w:tc>
        <w:tc>
          <w:tcPr>
            <w:tcW w:w="1573" w:type="dxa"/>
            <w:tcBorders>
              <w:bottom w:val="single" w:sz="4" w:space="0" w:color="auto"/>
            </w:tcBorders>
          </w:tcPr>
          <w:p w14:paraId="0BA05793" w14:textId="77777777" w:rsidR="00C42A93" w:rsidRPr="007F22FF" w:rsidRDefault="00C42A93" w:rsidP="002C169A">
            <w:pPr>
              <w:pStyle w:val="TAC"/>
              <w:rPr>
                <w:rFonts w:eastAsia="?? ??"/>
              </w:rPr>
            </w:pPr>
          </w:p>
        </w:tc>
        <w:tc>
          <w:tcPr>
            <w:tcW w:w="1600" w:type="dxa"/>
            <w:tcBorders>
              <w:bottom w:val="single" w:sz="4" w:space="0" w:color="auto"/>
            </w:tcBorders>
          </w:tcPr>
          <w:p w14:paraId="214C562E" w14:textId="77777777" w:rsidR="00C42A93" w:rsidRPr="007F22FF" w:rsidRDefault="00C42A93" w:rsidP="002C169A">
            <w:pPr>
              <w:pStyle w:val="TAC"/>
              <w:rPr>
                <w:rFonts w:eastAsia="?? ??"/>
              </w:rPr>
            </w:pPr>
            <w:r w:rsidRPr="007F22FF">
              <w:rPr>
                <w:rFonts w:eastAsia="?? ??"/>
              </w:rPr>
              <w:t>Channel 1</w:t>
            </w:r>
          </w:p>
        </w:tc>
        <w:tc>
          <w:tcPr>
            <w:tcW w:w="1476" w:type="dxa"/>
            <w:tcBorders>
              <w:bottom w:val="single" w:sz="4" w:space="0" w:color="auto"/>
            </w:tcBorders>
          </w:tcPr>
          <w:p w14:paraId="0892E9E6" w14:textId="77777777" w:rsidR="00C42A93" w:rsidRPr="007F22FF" w:rsidRDefault="00C42A93" w:rsidP="002C169A">
            <w:pPr>
              <w:pStyle w:val="TAC"/>
              <w:rPr>
                <w:rFonts w:eastAsia="?? ??"/>
              </w:rPr>
            </w:pPr>
            <w:r w:rsidRPr="007F22FF">
              <w:rPr>
                <w:rFonts w:eastAsia="?? ??"/>
              </w:rPr>
              <w:t>N/A</w:t>
            </w:r>
          </w:p>
        </w:tc>
      </w:tr>
      <w:tr w:rsidR="00C42A93" w:rsidRPr="007F22FF" w14:paraId="4B2A27C5" w14:textId="77777777" w:rsidTr="00987DB9">
        <w:trPr>
          <w:jc w:val="center"/>
        </w:trPr>
        <w:tc>
          <w:tcPr>
            <w:tcW w:w="2233" w:type="dxa"/>
            <w:tcBorders>
              <w:bottom w:val="single" w:sz="4" w:space="0" w:color="auto"/>
            </w:tcBorders>
          </w:tcPr>
          <w:p w14:paraId="0166F1CF" w14:textId="77777777" w:rsidR="00C42A93" w:rsidRPr="007F22FF" w:rsidRDefault="00C42A93" w:rsidP="002C169A">
            <w:pPr>
              <w:pStyle w:val="TAL"/>
              <w:rPr>
                <w:rFonts w:eastAsia="?? ??"/>
              </w:rPr>
            </w:pPr>
            <w:r w:rsidRPr="007F22FF">
              <w:rPr>
                <w:rFonts w:eastAsia="?? ??" w:cs="v5.0.0"/>
              </w:rPr>
              <w:t xml:space="preserve">EARFCN </w:t>
            </w:r>
            <w:r w:rsidRPr="007F22FF">
              <w:rPr>
                <w:rFonts w:eastAsia="?? ??" w:cs="v5.0.0"/>
                <w:vertAlign w:val="superscript"/>
              </w:rPr>
              <w:t>Note1</w:t>
            </w:r>
          </w:p>
        </w:tc>
        <w:tc>
          <w:tcPr>
            <w:tcW w:w="1573" w:type="dxa"/>
            <w:tcBorders>
              <w:bottom w:val="single" w:sz="4" w:space="0" w:color="auto"/>
            </w:tcBorders>
          </w:tcPr>
          <w:p w14:paraId="65574FDD" w14:textId="77777777" w:rsidR="00C42A93" w:rsidRPr="007F22FF" w:rsidRDefault="00C42A93" w:rsidP="002C169A">
            <w:pPr>
              <w:pStyle w:val="TAC"/>
              <w:rPr>
                <w:rFonts w:eastAsia="?? ??"/>
              </w:rPr>
            </w:pPr>
          </w:p>
        </w:tc>
        <w:tc>
          <w:tcPr>
            <w:tcW w:w="1600" w:type="dxa"/>
            <w:tcBorders>
              <w:bottom w:val="single" w:sz="4" w:space="0" w:color="auto"/>
            </w:tcBorders>
          </w:tcPr>
          <w:p w14:paraId="619FBDEE" w14:textId="77777777" w:rsidR="00C42A93" w:rsidRPr="007F22FF" w:rsidRDefault="00C42A93" w:rsidP="002C169A">
            <w:pPr>
              <w:pStyle w:val="TAC"/>
              <w:rPr>
                <w:rFonts w:eastAsia="?? ??"/>
              </w:rPr>
            </w:pPr>
            <w:r w:rsidRPr="007F22FF">
              <w:rPr>
                <w:rFonts w:eastAsia="?? ??" w:cs="v5.0.0"/>
              </w:rPr>
              <w:t>N/A</w:t>
            </w:r>
          </w:p>
        </w:tc>
        <w:tc>
          <w:tcPr>
            <w:tcW w:w="1476" w:type="dxa"/>
            <w:tcBorders>
              <w:bottom w:val="single" w:sz="4" w:space="0" w:color="auto"/>
            </w:tcBorders>
          </w:tcPr>
          <w:p w14:paraId="4846474D" w14:textId="77777777" w:rsidR="00C42A93" w:rsidRPr="007F22FF" w:rsidRDefault="00C42A93" w:rsidP="002C169A">
            <w:pPr>
              <w:pStyle w:val="TAC"/>
              <w:rPr>
                <w:rFonts w:eastAsia="?? ??"/>
              </w:rPr>
            </w:pPr>
            <w:r w:rsidRPr="007F22FF">
              <w:rPr>
                <w:rFonts w:eastAsia="?? ??" w:cs="v5.0.0"/>
              </w:rPr>
              <w:t>Channel 2</w:t>
            </w:r>
          </w:p>
        </w:tc>
      </w:tr>
      <w:tr w:rsidR="00C42A93" w:rsidRPr="007F22FF" w14:paraId="79A33A1A" w14:textId="77777777" w:rsidTr="00987DB9">
        <w:trPr>
          <w:jc w:val="center"/>
        </w:trPr>
        <w:tc>
          <w:tcPr>
            <w:tcW w:w="2233" w:type="dxa"/>
            <w:tcBorders>
              <w:bottom w:val="single" w:sz="4" w:space="0" w:color="auto"/>
            </w:tcBorders>
          </w:tcPr>
          <w:p w14:paraId="2B447F64" w14:textId="77777777" w:rsidR="00C42A93" w:rsidRPr="007F22FF" w:rsidRDefault="00C42A93" w:rsidP="002C169A">
            <w:pPr>
              <w:pStyle w:val="TAL"/>
              <w:rPr>
                <w:rFonts w:eastAsia="?? ??"/>
              </w:rPr>
            </w:pPr>
            <w:r w:rsidRPr="007F22FF">
              <w:rPr>
                <w:rFonts w:eastAsia="?? ??"/>
              </w:rPr>
              <w:t>CSG indicator</w:t>
            </w:r>
          </w:p>
        </w:tc>
        <w:tc>
          <w:tcPr>
            <w:tcW w:w="1573" w:type="dxa"/>
            <w:tcBorders>
              <w:bottom w:val="single" w:sz="4" w:space="0" w:color="auto"/>
            </w:tcBorders>
          </w:tcPr>
          <w:p w14:paraId="7DD7FC76" w14:textId="77777777" w:rsidR="00C42A93" w:rsidRPr="007F22FF" w:rsidRDefault="00C42A93" w:rsidP="002C169A">
            <w:pPr>
              <w:pStyle w:val="TAC"/>
              <w:rPr>
                <w:rFonts w:eastAsia="?? ??"/>
              </w:rPr>
            </w:pPr>
          </w:p>
        </w:tc>
        <w:tc>
          <w:tcPr>
            <w:tcW w:w="1600" w:type="dxa"/>
            <w:tcBorders>
              <w:bottom w:val="single" w:sz="4" w:space="0" w:color="auto"/>
            </w:tcBorders>
          </w:tcPr>
          <w:p w14:paraId="61FD329A" w14:textId="77777777" w:rsidR="00C42A93" w:rsidRPr="007F22FF" w:rsidRDefault="00C42A93" w:rsidP="002C169A">
            <w:pPr>
              <w:pStyle w:val="TAC"/>
              <w:rPr>
                <w:rFonts w:eastAsia="?? ??"/>
              </w:rPr>
            </w:pPr>
            <w:r w:rsidRPr="007F22FF">
              <w:rPr>
                <w:rFonts w:eastAsia="?? ??"/>
              </w:rPr>
              <w:t>False</w:t>
            </w:r>
          </w:p>
        </w:tc>
        <w:tc>
          <w:tcPr>
            <w:tcW w:w="1476" w:type="dxa"/>
            <w:tcBorders>
              <w:bottom w:val="single" w:sz="4" w:space="0" w:color="auto"/>
            </w:tcBorders>
          </w:tcPr>
          <w:p w14:paraId="498B21F9" w14:textId="77777777" w:rsidR="00C42A93" w:rsidRPr="007F22FF" w:rsidRDefault="00C42A93" w:rsidP="002C169A">
            <w:pPr>
              <w:pStyle w:val="TAC"/>
              <w:rPr>
                <w:rFonts w:eastAsia="?? ??"/>
              </w:rPr>
            </w:pPr>
            <w:r w:rsidRPr="007F22FF">
              <w:rPr>
                <w:rFonts w:eastAsia="?? ??"/>
              </w:rPr>
              <w:t>True</w:t>
            </w:r>
          </w:p>
        </w:tc>
      </w:tr>
      <w:tr w:rsidR="00C42A93" w:rsidRPr="007F22FF" w14:paraId="4B7B1015" w14:textId="77777777" w:rsidTr="00987DB9">
        <w:trPr>
          <w:jc w:val="center"/>
        </w:trPr>
        <w:tc>
          <w:tcPr>
            <w:tcW w:w="2233" w:type="dxa"/>
            <w:tcBorders>
              <w:bottom w:val="single" w:sz="4" w:space="0" w:color="auto"/>
            </w:tcBorders>
          </w:tcPr>
          <w:p w14:paraId="05F8DFD3" w14:textId="77777777" w:rsidR="00C42A93" w:rsidRPr="007F22FF" w:rsidRDefault="00C42A93" w:rsidP="002C169A">
            <w:pPr>
              <w:pStyle w:val="TAL"/>
              <w:rPr>
                <w:rFonts w:eastAsia="?? ??"/>
              </w:rPr>
            </w:pPr>
            <w:r w:rsidRPr="007F22FF">
              <w:rPr>
                <w:rFonts w:eastAsia="?? ??" w:cs="v5.0.0"/>
              </w:rPr>
              <w:t>Primary scrambling code</w:t>
            </w:r>
            <w:r w:rsidRPr="007F22FF">
              <w:rPr>
                <w:rFonts w:eastAsia="?? ??" w:cs="v5.0.0"/>
                <w:vertAlign w:val="superscript"/>
              </w:rPr>
              <w:t xml:space="preserve"> Note1</w:t>
            </w:r>
          </w:p>
        </w:tc>
        <w:tc>
          <w:tcPr>
            <w:tcW w:w="1573" w:type="dxa"/>
            <w:tcBorders>
              <w:bottom w:val="single" w:sz="4" w:space="0" w:color="auto"/>
            </w:tcBorders>
          </w:tcPr>
          <w:p w14:paraId="37AF562E" w14:textId="77777777" w:rsidR="00C42A93" w:rsidRPr="007F22FF" w:rsidRDefault="00C42A93" w:rsidP="002C169A">
            <w:pPr>
              <w:pStyle w:val="TAC"/>
              <w:rPr>
                <w:rFonts w:eastAsia="?? ??"/>
              </w:rPr>
            </w:pPr>
          </w:p>
        </w:tc>
        <w:tc>
          <w:tcPr>
            <w:tcW w:w="1600" w:type="dxa"/>
            <w:tcBorders>
              <w:bottom w:val="single" w:sz="4" w:space="0" w:color="auto"/>
            </w:tcBorders>
          </w:tcPr>
          <w:p w14:paraId="5C89E2D9" w14:textId="77777777" w:rsidR="00C42A93" w:rsidRPr="007F22FF" w:rsidRDefault="00C42A93" w:rsidP="002C169A">
            <w:pPr>
              <w:pStyle w:val="TAC"/>
              <w:rPr>
                <w:rFonts w:eastAsia="?? ??"/>
              </w:rPr>
            </w:pPr>
            <w:r w:rsidRPr="007F22FF">
              <w:rPr>
                <w:rFonts w:eastAsia="?? ??" w:cs="v5.0.0"/>
              </w:rPr>
              <w:t xml:space="preserve">Scrambling </w:t>
            </w:r>
            <w:r w:rsidRPr="007F22FF">
              <w:rPr>
                <w:rFonts w:eastAsia="?? ??" w:cs="v5.0.0"/>
              </w:rPr>
              <w:br/>
              <w:t>code 1</w:t>
            </w:r>
          </w:p>
        </w:tc>
        <w:tc>
          <w:tcPr>
            <w:tcW w:w="1476" w:type="dxa"/>
            <w:tcBorders>
              <w:bottom w:val="single" w:sz="4" w:space="0" w:color="auto"/>
            </w:tcBorders>
          </w:tcPr>
          <w:p w14:paraId="30D08B41" w14:textId="77777777" w:rsidR="00C42A93" w:rsidRPr="007F22FF" w:rsidRDefault="00C42A93" w:rsidP="002C169A">
            <w:pPr>
              <w:pStyle w:val="TAC"/>
              <w:rPr>
                <w:rFonts w:eastAsia="?? ??"/>
              </w:rPr>
            </w:pPr>
            <w:r w:rsidRPr="007F22FF">
              <w:rPr>
                <w:rFonts w:eastAsia="?? ??" w:cs="v5.0.0"/>
              </w:rPr>
              <w:t>N/A</w:t>
            </w:r>
          </w:p>
        </w:tc>
      </w:tr>
      <w:tr w:rsidR="00C42A93" w:rsidRPr="007F22FF" w14:paraId="4FB0B759" w14:textId="77777777" w:rsidTr="00987DB9">
        <w:trPr>
          <w:jc w:val="center"/>
        </w:trPr>
        <w:tc>
          <w:tcPr>
            <w:tcW w:w="2233" w:type="dxa"/>
            <w:tcBorders>
              <w:bottom w:val="single" w:sz="4" w:space="0" w:color="auto"/>
            </w:tcBorders>
          </w:tcPr>
          <w:p w14:paraId="4B24DCCE" w14:textId="77777777" w:rsidR="00C42A93" w:rsidRPr="007F22FF" w:rsidRDefault="00C42A93" w:rsidP="002C169A">
            <w:pPr>
              <w:pStyle w:val="TAL"/>
              <w:rPr>
                <w:rFonts w:eastAsia="?? ??"/>
              </w:rPr>
            </w:pPr>
            <w:r w:rsidRPr="007F22FF">
              <w:rPr>
                <w:rFonts w:eastAsia="?? ??"/>
              </w:rPr>
              <w:t>Physical cell identity</w:t>
            </w:r>
            <w:r w:rsidRPr="007F22FF">
              <w:rPr>
                <w:rFonts w:eastAsia="?? ??"/>
                <w:vertAlign w:val="superscript"/>
              </w:rPr>
              <w:t>Note1</w:t>
            </w:r>
          </w:p>
        </w:tc>
        <w:tc>
          <w:tcPr>
            <w:tcW w:w="1573" w:type="dxa"/>
            <w:tcBorders>
              <w:bottom w:val="single" w:sz="4" w:space="0" w:color="auto"/>
            </w:tcBorders>
          </w:tcPr>
          <w:p w14:paraId="6037A93E" w14:textId="77777777" w:rsidR="00C42A93" w:rsidRPr="007F22FF" w:rsidRDefault="00C42A93" w:rsidP="002C169A">
            <w:pPr>
              <w:pStyle w:val="TAC"/>
              <w:rPr>
                <w:rFonts w:eastAsia="?? ??"/>
              </w:rPr>
            </w:pPr>
          </w:p>
        </w:tc>
        <w:tc>
          <w:tcPr>
            <w:tcW w:w="1600" w:type="dxa"/>
            <w:tcBorders>
              <w:bottom w:val="single" w:sz="4" w:space="0" w:color="auto"/>
            </w:tcBorders>
          </w:tcPr>
          <w:p w14:paraId="5264AAA1" w14:textId="77777777" w:rsidR="00C42A93" w:rsidRPr="007F22FF" w:rsidRDefault="00C42A93" w:rsidP="002C169A">
            <w:pPr>
              <w:pStyle w:val="TAC"/>
              <w:rPr>
                <w:rFonts w:eastAsia="?? ??"/>
              </w:rPr>
            </w:pPr>
            <w:r w:rsidRPr="007F22FF">
              <w:rPr>
                <w:rFonts w:eastAsia="?? ??"/>
              </w:rPr>
              <w:t>N/A</w:t>
            </w:r>
          </w:p>
        </w:tc>
        <w:tc>
          <w:tcPr>
            <w:tcW w:w="1476" w:type="dxa"/>
            <w:tcBorders>
              <w:bottom w:val="single" w:sz="4" w:space="0" w:color="auto"/>
            </w:tcBorders>
          </w:tcPr>
          <w:p w14:paraId="7AF2CD08" w14:textId="77777777" w:rsidR="00C42A93" w:rsidRPr="007F22FF" w:rsidRDefault="00C42A93" w:rsidP="002C169A">
            <w:pPr>
              <w:pStyle w:val="TAC"/>
              <w:rPr>
                <w:rFonts w:eastAsia="?? ??"/>
              </w:rPr>
            </w:pPr>
            <w:r w:rsidRPr="007F22FF">
              <w:rPr>
                <w:rFonts w:eastAsia="?? ??"/>
              </w:rPr>
              <w:t>2</w:t>
            </w:r>
          </w:p>
        </w:tc>
      </w:tr>
      <w:tr w:rsidR="00C42A93" w:rsidRPr="007F22FF" w14:paraId="210B30CC" w14:textId="77777777" w:rsidTr="00987DB9">
        <w:trPr>
          <w:jc w:val="center"/>
        </w:trPr>
        <w:tc>
          <w:tcPr>
            <w:tcW w:w="2233" w:type="dxa"/>
            <w:tcBorders>
              <w:bottom w:val="single" w:sz="4" w:space="0" w:color="auto"/>
            </w:tcBorders>
          </w:tcPr>
          <w:p w14:paraId="4976AC85" w14:textId="77777777" w:rsidR="00C42A93" w:rsidRPr="007F22FF" w:rsidRDefault="00C42A93" w:rsidP="002C169A">
            <w:pPr>
              <w:pStyle w:val="TAL"/>
              <w:rPr>
                <w:rFonts w:eastAsia="?? ??"/>
              </w:rPr>
            </w:pPr>
            <w:r w:rsidRPr="007F22FF">
              <w:rPr>
                <w:rFonts w:eastAsia="?? ??"/>
              </w:rPr>
              <w:t>CSG identity</w:t>
            </w:r>
          </w:p>
        </w:tc>
        <w:tc>
          <w:tcPr>
            <w:tcW w:w="1573" w:type="dxa"/>
            <w:tcBorders>
              <w:bottom w:val="single" w:sz="4" w:space="0" w:color="auto"/>
            </w:tcBorders>
          </w:tcPr>
          <w:p w14:paraId="68C54654" w14:textId="77777777" w:rsidR="00C42A93" w:rsidRPr="007F22FF" w:rsidRDefault="00C42A93" w:rsidP="002C169A">
            <w:pPr>
              <w:pStyle w:val="TAC"/>
              <w:rPr>
                <w:rFonts w:eastAsia="?? ??"/>
              </w:rPr>
            </w:pPr>
          </w:p>
        </w:tc>
        <w:tc>
          <w:tcPr>
            <w:tcW w:w="1600" w:type="dxa"/>
            <w:tcBorders>
              <w:bottom w:val="single" w:sz="4" w:space="0" w:color="auto"/>
            </w:tcBorders>
          </w:tcPr>
          <w:p w14:paraId="7327E073" w14:textId="77777777" w:rsidR="00C42A93" w:rsidRPr="007F22FF" w:rsidRDefault="00C42A93" w:rsidP="002C169A">
            <w:pPr>
              <w:pStyle w:val="TAC"/>
              <w:rPr>
                <w:rFonts w:eastAsia="?? ??"/>
              </w:rPr>
            </w:pPr>
            <w:r w:rsidRPr="007F22FF">
              <w:rPr>
                <w:rFonts w:eastAsia="?? ??"/>
              </w:rPr>
              <w:t>Not sent</w:t>
            </w:r>
          </w:p>
        </w:tc>
        <w:tc>
          <w:tcPr>
            <w:tcW w:w="1476" w:type="dxa"/>
            <w:tcBorders>
              <w:bottom w:val="single" w:sz="4" w:space="0" w:color="auto"/>
            </w:tcBorders>
          </w:tcPr>
          <w:p w14:paraId="5BDA971C" w14:textId="77777777" w:rsidR="00C42A93" w:rsidRPr="007F22FF" w:rsidRDefault="00C42A93" w:rsidP="002C169A">
            <w:pPr>
              <w:pStyle w:val="TAC"/>
              <w:rPr>
                <w:rFonts w:eastAsia="?? ??"/>
              </w:rPr>
            </w:pPr>
            <w:r w:rsidRPr="007F22FF">
              <w:rPr>
                <w:rFonts w:eastAsia="?? ??"/>
              </w:rPr>
              <w:t>Sent</w:t>
            </w:r>
          </w:p>
          <w:p w14:paraId="6BE3E669" w14:textId="77777777" w:rsidR="00C42A93" w:rsidRPr="007F22FF" w:rsidRDefault="00C42A93" w:rsidP="002C169A">
            <w:pPr>
              <w:pStyle w:val="TAC"/>
              <w:rPr>
                <w:rFonts w:eastAsia="?? ??"/>
              </w:rPr>
            </w:pPr>
            <w:r w:rsidRPr="007F22FF">
              <w:rPr>
                <w:rFonts w:eastAsia="?? ??"/>
              </w:rPr>
              <w:t>(Already stored in UE whitelist from previous visit)</w:t>
            </w:r>
          </w:p>
        </w:tc>
      </w:tr>
      <w:tr w:rsidR="00C42A93" w:rsidRPr="007F22FF" w14:paraId="276F9003" w14:textId="77777777" w:rsidTr="00987DB9">
        <w:trPr>
          <w:jc w:val="center"/>
        </w:trPr>
        <w:tc>
          <w:tcPr>
            <w:tcW w:w="2233" w:type="dxa"/>
            <w:tcBorders>
              <w:bottom w:val="single" w:sz="4" w:space="0" w:color="auto"/>
            </w:tcBorders>
          </w:tcPr>
          <w:p w14:paraId="455BD641" w14:textId="77777777" w:rsidR="00C42A93" w:rsidRPr="007F22FF" w:rsidRDefault="00C42A93" w:rsidP="002C169A">
            <w:pPr>
              <w:pStyle w:val="TAL"/>
              <w:rPr>
                <w:rFonts w:eastAsia="?? ??"/>
              </w:rPr>
            </w:pPr>
            <w:r w:rsidRPr="007F22FF">
              <w:rPr>
                <w:rFonts w:eastAsia="?? ??"/>
              </w:rPr>
              <w:t>Propagation conditions</w:t>
            </w:r>
          </w:p>
        </w:tc>
        <w:tc>
          <w:tcPr>
            <w:tcW w:w="1573" w:type="dxa"/>
            <w:tcBorders>
              <w:bottom w:val="single" w:sz="4" w:space="0" w:color="auto"/>
            </w:tcBorders>
          </w:tcPr>
          <w:p w14:paraId="6F3754C7" w14:textId="77777777" w:rsidR="00C42A93" w:rsidRPr="007F22FF" w:rsidRDefault="00C42A93" w:rsidP="002C169A">
            <w:pPr>
              <w:pStyle w:val="TAC"/>
              <w:rPr>
                <w:rFonts w:eastAsia="?? ??"/>
              </w:rPr>
            </w:pPr>
          </w:p>
        </w:tc>
        <w:tc>
          <w:tcPr>
            <w:tcW w:w="3076" w:type="dxa"/>
            <w:gridSpan w:val="2"/>
            <w:tcBorders>
              <w:bottom w:val="single" w:sz="4" w:space="0" w:color="auto"/>
            </w:tcBorders>
          </w:tcPr>
          <w:p w14:paraId="38BC35FA" w14:textId="77777777" w:rsidR="00C42A93" w:rsidRPr="007F22FF" w:rsidRDefault="00C42A93" w:rsidP="002C169A">
            <w:pPr>
              <w:pStyle w:val="TAC"/>
              <w:rPr>
                <w:rFonts w:eastAsia="?? ??"/>
              </w:rPr>
            </w:pPr>
            <w:r w:rsidRPr="007F22FF">
              <w:rPr>
                <w:rFonts w:eastAsia="?? ??"/>
              </w:rPr>
              <w:t>Static, non multipath</w:t>
            </w:r>
          </w:p>
        </w:tc>
      </w:tr>
      <w:tr w:rsidR="00C42A93" w:rsidRPr="007F22FF" w14:paraId="05D5966D" w14:textId="77777777" w:rsidTr="00987DB9">
        <w:trPr>
          <w:jc w:val="center"/>
        </w:trPr>
        <w:tc>
          <w:tcPr>
            <w:tcW w:w="2233" w:type="dxa"/>
            <w:tcBorders>
              <w:bottom w:val="single" w:sz="4" w:space="0" w:color="auto"/>
            </w:tcBorders>
          </w:tcPr>
          <w:p w14:paraId="7DF494E8" w14:textId="77777777" w:rsidR="00C42A93" w:rsidRPr="007F22FF" w:rsidRDefault="00C42A93" w:rsidP="002C169A">
            <w:pPr>
              <w:pStyle w:val="TAL"/>
              <w:rPr>
                <w:rFonts w:eastAsia="?? ??"/>
              </w:rPr>
            </w:pPr>
            <w:r w:rsidRPr="007F22FF">
              <w:rPr>
                <w:rFonts w:eastAsia="?? ??"/>
              </w:rPr>
              <w:t>CSG cell previously visited by UE</w:t>
            </w:r>
          </w:p>
        </w:tc>
        <w:tc>
          <w:tcPr>
            <w:tcW w:w="1573" w:type="dxa"/>
            <w:tcBorders>
              <w:bottom w:val="single" w:sz="4" w:space="0" w:color="auto"/>
            </w:tcBorders>
          </w:tcPr>
          <w:p w14:paraId="2B0195F9" w14:textId="77777777" w:rsidR="00C42A93" w:rsidRPr="007F22FF" w:rsidRDefault="00C42A93" w:rsidP="002C169A">
            <w:pPr>
              <w:pStyle w:val="TAC"/>
              <w:rPr>
                <w:rFonts w:eastAsia="?? ??"/>
              </w:rPr>
            </w:pPr>
          </w:p>
        </w:tc>
        <w:tc>
          <w:tcPr>
            <w:tcW w:w="3076" w:type="dxa"/>
            <w:gridSpan w:val="2"/>
            <w:tcBorders>
              <w:bottom w:val="single" w:sz="4" w:space="0" w:color="auto"/>
            </w:tcBorders>
          </w:tcPr>
          <w:p w14:paraId="76E33783" w14:textId="77777777" w:rsidR="00C42A93" w:rsidRPr="007F22FF" w:rsidRDefault="00C42A93" w:rsidP="002C169A">
            <w:pPr>
              <w:pStyle w:val="TAC"/>
              <w:rPr>
                <w:rFonts w:eastAsia="?? ??"/>
              </w:rPr>
            </w:pPr>
            <w:r w:rsidRPr="007F22FF">
              <w:rPr>
                <w:rFonts w:eastAsia="?? ??"/>
              </w:rPr>
              <w:t>Yes</w:t>
            </w:r>
          </w:p>
        </w:tc>
      </w:tr>
      <w:tr w:rsidR="00C42A93" w:rsidRPr="007F22FF" w14:paraId="201A5C48" w14:textId="77777777" w:rsidTr="00987DB9">
        <w:trPr>
          <w:jc w:val="center"/>
        </w:trPr>
        <w:tc>
          <w:tcPr>
            <w:tcW w:w="2233" w:type="dxa"/>
            <w:tcBorders>
              <w:bottom w:val="single" w:sz="4" w:space="0" w:color="auto"/>
            </w:tcBorders>
            <w:vAlign w:val="center"/>
          </w:tcPr>
          <w:p w14:paraId="6DF8948F" w14:textId="77777777" w:rsidR="00C42A93" w:rsidRPr="007F22FF" w:rsidRDefault="00C42A93" w:rsidP="002C169A">
            <w:pPr>
              <w:pStyle w:val="TAL"/>
              <w:rPr>
                <w:rFonts w:cs="v5.0.0"/>
                <w:position w:val="-10"/>
              </w:rPr>
            </w:pPr>
            <w:r w:rsidRPr="007F22FF">
              <w:rPr>
                <w:rFonts w:eastAsia="?? ??" w:cs="v5.0.0"/>
              </w:rPr>
              <w:t>CPICH_</w:t>
            </w:r>
            <w:r>
              <w:rPr>
                <w:rFonts w:eastAsia="?? ??" w:cs="v5.0.0"/>
              </w:rPr>
              <w:t>RSCP</w:t>
            </w:r>
            <w:r w:rsidRPr="007F22FF">
              <w:rPr>
                <w:rFonts w:eastAsia="?? ??" w:cs="v5.0.0"/>
                <w:vertAlign w:val="superscript"/>
              </w:rPr>
              <w:t>Note2</w:t>
            </w:r>
          </w:p>
        </w:tc>
        <w:tc>
          <w:tcPr>
            <w:tcW w:w="1573" w:type="dxa"/>
            <w:tcBorders>
              <w:bottom w:val="single" w:sz="4" w:space="0" w:color="auto"/>
            </w:tcBorders>
            <w:vAlign w:val="center"/>
          </w:tcPr>
          <w:p w14:paraId="74681E4B" w14:textId="77777777" w:rsidR="00C42A93" w:rsidRPr="007F22FF" w:rsidRDefault="00C42A93" w:rsidP="002C169A">
            <w:pPr>
              <w:pStyle w:val="TAC"/>
              <w:rPr>
                <w:rFonts w:eastAsia="?? ??" w:cs="v5.0.0"/>
              </w:rPr>
            </w:pPr>
            <w:r w:rsidRPr="007F22FF">
              <w:rPr>
                <w:rFonts w:eastAsia="?? ??" w:cs="v5.0.0"/>
              </w:rPr>
              <w:t>dBm</w:t>
            </w:r>
          </w:p>
        </w:tc>
        <w:tc>
          <w:tcPr>
            <w:tcW w:w="1600" w:type="dxa"/>
            <w:tcBorders>
              <w:bottom w:val="single" w:sz="4" w:space="0" w:color="auto"/>
            </w:tcBorders>
            <w:vAlign w:val="center"/>
          </w:tcPr>
          <w:p w14:paraId="595F1643" w14:textId="77777777" w:rsidR="00C42A93" w:rsidRPr="007F22FF" w:rsidRDefault="00C42A93" w:rsidP="002C169A">
            <w:pPr>
              <w:pStyle w:val="TAC"/>
              <w:rPr>
                <w:rFonts w:cs="v4.2.0"/>
              </w:rPr>
            </w:pPr>
            <w:r>
              <w:rPr>
                <w:rFonts w:eastAsia="?? ??" w:cs="v5.0.0"/>
              </w:rPr>
              <w:t>-100</w:t>
            </w:r>
          </w:p>
        </w:tc>
        <w:tc>
          <w:tcPr>
            <w:tcW w:w="1476" w:type="dxa"/>
            <w:vMerge w:val="restart"/>
            <w:vAlign w:val="center"/>
          </w:tcPr>
          <w:p w14:paraId="2FE5DB49" w14:textId="77777777" w:rsidR="00C42A93" w:rsidRPr="007F22FF" w:rsidRDefault="00C42A93" w:rsidP="002C169A">
            <w:pPr>
              <w:pStyle w:val="TAC"/>
              <w:rPr>
                <w:rFonts w:eastAsia="?? ??" w:cs="v5.0.0"/>
              </w:rPr>
            </w:pPr>
            <w:r w:rsidRPr="007F22FF">
              <w:rPr>
                <w:rFonts w:eastAsia="?? ??" w:cs="Arial"/>
              </w:rPr>
              <w:t>N/A</w:t>
            </w:r>
          </w:p>
        </w:tc>
      </w:tr>
      <w:tr w:rsidR="00C42A93" w:rsidRPr="007F22FF" w14:paraId="0F7C7088" w14:textId="77777777" w:rsidTr="00987DB9">
        <w:trPr>
          <w:trHeight w:val="168"/>
          <w:jc w:val="center"/>
        </w:trPr>
        <w:tc>
          <w:tcPr>
            <w:tcW w:w="2233" w:type="dxa"/>
            <w:tcBorders>
              <w:bottom w:val="single" w:sz="4" w:space="0" w:color="auto"/>
            </w:tcBorders>
          </w:tcPr>
          <w:p w14:paraId="2E530B0D" w14:textId="77777777" w:rsidR="00C42A93" w:rsidRPr="007F22FF" w:rsidRDefault="00C42A93" w:rsidP="002C169A">
            <w:pPr>
              <w:pStyle w:val="TAL"/>
              <w:rPr>
                <w:rFonts w:cs="v5.0.0"/>
              </w:rPr>
            </w:pPr>
            <w:r w:rsidRPr="007F22FF">
              <w:rPr>
                <w:rFonts w:cs="v5.0.0"/>
              </w:rPr>
              <w:t>CPICH_Ec/Ior</w:t>
            </w:r>
          </w:p>
        </w:tc>
        <w:tc>
          <w:tcPr>
            <w:tcW w:w="1573" w:type="dxa"/>
            <w:tcBorders>
              <w:bottom w:val="single" w:sz="4" w:space="0" w:color="auto"/>
            </w:tcBorders>
            <w:vAlign w:val="center"/>
          </w:tcPr>
          <w:p w14:paraId="42DBC3D8" w14:textId="77777777" w:rsidR="00C42A93" w:rsidRPr="007F22FF" w:rsidRDefault="00C42A93" w:rsidP="002C169A">
            <w:pPr>
              <w:pStyle w:val="TAC"/>
              <w:rPr>
                <w:rFonts w:eastAsia="?? ??" w:cs="v5.0.0"/>
              </w:rPr>
            </w:pPr>
            <w:r w:rsidRPr="007F22FF">
              <w:rPr>
                <w:rFonts w:eastAsia="?? ??" w:cs="v5.0.0"/>
              </w:rPr>
              <w:t>dB</w:t>
            </w:r>
          </w:p>
        </w:tc>
        <w:tc>
          <w:tcPr>
            <w:tcW w:w="1600" w:type="dxa"/>
            <w:tcBorders>
              <w:bottom w:val="single" w:sz="4" w:space="0" w:color="auto"/>
            </w:tcBorders>
            <w:vAlign w:val="center"/>
          </w:tcPr>
          <w:p w14:paraId="03F5124F" w14:textId="77777777" w:rsidR="00C42A93" w:rsidRPr="007F22FF" w:rsidRDefault="00C42A93" w:rsidP="002C169A">
            <w:pPr>
              <w:pStyle w:val="TAC"/>
              <w:rPr>
                <w:rFonts w:cs="v4.2.0"/>
              </w:rPr>
            </w:pPr>
            <w:r w:rsidRPr="007F22FF">
              <w:rPr>
                <w:rFonts w:cs="v4.2.0"/>
              </w:rPr>
              <w:t>-10</w:t>
            </w:r>
          </w:p>
        </w:tc>
        <w:tc>
          <w:tcPr>
            <w:tcW w:w="1476" w:type="dxa"/>
            <w:vMerge/>
            <w:vAlign w:val="center"/>
          </w:tcPr>
          <w:p w14:paraId="6BCC1632" w14:textId="77777777" w:rsidR="00C42A93" w:rsidRPr="007F22FF" w:rsidRDefault="00C42A93" w:rsidP="002C169A">
            <w:pPr>
              <w:pStyle w:val="TAC"/>
              <w:rPr>
                <w:rFonts w:eastAsia="?? ??" w:cs="v5.0.0"/>
              </w:rPr>
            </w:pPr>
          </w:p>
        </w:tc>
      </w:tr>
      <w:tr w:rsidR="00C42A93" w:rsidRPr="007F22FF" w14:paraId="5C5A8C0C" w14:textId="77777777" w:rsidTr="00987DB9">
        <w:trPr>
          <w:trHeight w:val="33"/>
          <w:jc w:val="center"/>
        </w:trPr>
        <w:tc>
          <w:tcPr>
            <w:tcW w:w="2233" w:type="dxa"/>
            <w:tcBorders>
              <w:bottom w:val="single" w:sz="4" w:space="0" w:color="auto"/>
            </w:tcBorders>
          </w:tcPr>
          <w:p w14:paraId="33F5C854" w14:textId="77777777" w:rsidR="00C42A93" w:rsidRPr="007F22FF" w:rsidRDefault="00C42A93" w:rsidP="002C169A">
            <w:pPr>
              <w:pStyle w:val="TAL"/>
            </w:pPr>
            <w:r w:rsidRPr="007F22FF">
              <w:t>PCCPCH_Ec/Ior</w:t>
            </w:r>
          </w:p>
        </w:tc>
        <w:tc>
          <w:tcPr>
            <w:tcW w:w="1573" w:type="dxa"/>
            <w:tcBorders>
              <w:bottom w:val="single" w:sz="4" w:space="0" w:color="auto"/>
            </w:tcBorders>
            <w:vAlign w:val="center"/>
          </w:tcPr>
          <w:p w14:paraId="77131DD2" w14:textId="77777777" w:rsidR="00C42A93" w:rsidRPr="007F22FF" w:rsidRDefault="00C42A93" w:rsidP="002C169A">
            <w:pPr>
              <w:pStyle w:val="TAC"/>
              <w:rPr>
                <w:rFonts w:eastAsia="?? ??" w:cs="v5.0.0"/>
              </w:rPr>
            </w:pPr>
            <w:r w:rsidRPr="007F22FF">
              <w:rPr>
                <w:rFonts w:eastAsia="?? ??" w:cs="v5.0.0"/>
              </w:rPr>
              <w:t>dB</w:t>
            </w:r>
          </w:p>
        </w:tc>
        <w:tc>
          <w:tcPr>
            <w:tcW w:w="1600" w:type="dxa"/>
            <w:tcBorders>
              <w:bottom w:val="single" w:sz="4" w:space="0" w:color="auto"/>
            </w:tcBorders>
            <w:vAlign w:val="center"/>
          </w:tcPr>
          <w:p w14:paraId="336C034A" w14:textId="77777777" w:rsidR="00C42A93" w:rsidRPr="007F22FF" w:rsidRDefault="00C42A93" w:rsidP="002C169A">
            <w:pPr>
              <w:pStyle w:val="TAC"/>
              <w:rPr>
                <w:rFonts w:eastAsia="?? ??" w:cs="Arial"/>
              </w:rPr>
            </w:pPr>
            <w:r w:rsidRPr="007F22FF">
              <w:rPr>
                <w:rFonts w:eastAsia="?? ??" w:cs="Arial"/>
              </w:rPr>
              <w:t>-12</w:t>
            </w:r>
          </w:p>
        </w:tc>
        <w:tc>
          <w:tcPr>
            <w:tcW w:w="1476" w:type="dxa"/>
            <w:vMerge/>
            <w:vAlign w:val="center"/>
          </w:tcPr>
          <w:p w14:paraId="51C70D6A" w14:textId="77777777" w:rsidR="00C42A93" w:rsidRPr="007F22FF" w:rsidRDefault="00C42A93" w:rsidP="002C169A">
            <w:pPr>
              <w:pStyle w:val="TAC"/>
              <w:rPr>
                <w:rFonts w:eastAsia="?? ??" w:cs="v5.0.0"/>
              </w:rPr>
            </w:pPr>
          </w:p>
        </w:tc>
      </w:tr>
      <w:tr w:rsidR="00C42A93" w:rsidRPr="007F22FF" w14:paraId="57D204EC" w14:textId="77777777" w:rsidTr="00987DB9">
        <w:trPr>
          <w:jc w:val="center"/>
        </w:trPr>
        <w:tc>
          <w:tcPr>
            <w:tcW w:w="2233" w:type="dxa"/>
            <w:tcBorders>
              <w:bottom w:val="single" w:sz="4" w:space="0" w:color="auto"/>
            </w:tcBorders>
          </w:tcPr>
          <w:p w14:paraId="18BBA1D2" w14:textId="77777777" w:rsidR="00C42A93" w:rsidRPr="007F22FF" w:rsidRDefault="00C42A93" w:rsidP="002C169A">
            <w:pPr>
              <w:pStyle w:val="TAL"/>
              <w:rPr>
                <w:rFonts w:cs="v5.0.0"/>
                <w:position w:val="-10"/>
              </w:rPr>
            </w:pPr>
            <w:r w:rsidRPr="007F22FF">
              <w:t>SCCPCH_Ec/Ior</w:t>
            </w:r>
          </w:p>
        </w:tc>
        <w:tc>
          <w:tcPr>
            <w:tcW w:w="1573" w:type="dxa"/>
            <w:tcBorders>
              <w:bottom w:val="single" w:sz="4" w:space="0" w:color="auto"/>
            </w:tcBorders>
            <w:vAlign w:val="center"/>
          </w:tcPr>
          <w:p w14:paraId="713BB99F" w14:textId="77777777" w:rsidR="00C42A93" w:rsidRPr="007F22FF" w:rsidRDefault="00C42A93" w:rsidP="002C169A">
            <w:pPr>
              <w:pStyle w:val="TAC"/>
              <w:rPr>
                <w:rFonts w:eastAsia="?? ??" w:cs="v5.0.0"/>
              </w:rPr>
            </w:pPr>
            <w:r w:rsidRPr="007F22FF">
              <w:rPr>
                <w:rFonts w:eastAsia="?? ??" w:cs="v5.0.0"/>
              </w:rPr>
              <w:t>dB</w:t>
            </w:r>
          </w:p>
        </w:tc>
        <w:tc>
          <w:tcPr>
            <w:tcW w:w="1600" w:type="dxa"/>
            <w:tcBorders>
              <w:bottom w:val="single" w:sz="4" w:space="0" w:color="auto"/>
            </w:tcBorders>
            <w:vAlign w:val="center"/>
          </w:tcPr>
          <w:p w14:paraId="1B4CFBC7" w14:textId="77777777" w:rsidR="00C42A93" w:rsidRPr="007F22FF" w:rsidRDefault="00C42A93" w:rsidP="002C169A">
            <w:pPr>
              <w:pStyle w:val="TAC"/>
              <w:rPr>
                <w:rFonts w:cs="v4.2.0"/>
              </w:rPr>
            </w:pPr>
            <w:r w:rsidRPr="007F22FF">
              <w:rPr>
                <w:rFonts w:eastAsia="?? ??" w:cs="Arial"/>
              </w:rPr>
              <w:t>-12</w:t>
            </w:r>
          </w:p>
        </w:tc>
        <w:tc>
          <w:tcPr>
            <w:tcW w:w="1476" w:type="dxa"/>
            <w:vMerge/>
            <w:vAlign w:val="center"/>
          </w:tcPr>
          <w:p w14:paraId="7363D43C" w14:textId="77777777" w:rsidR="00C42A93" w:rsidRPr="007F22FF" w:rsidRDefault="00C42A93" w:rsidP="002C169A">
            <w:pPr>
              <w:pStyle w:val="TAC"/>
              <w:rPr>
                <w:rFonts w:eastAsia="?? ??" w:cs="v5.0.0"/>
              </w:rPr>
            </w:pPr>
          </w:p>
        </w:tc>
      </w:tr>
      <w:tr w:rsidR="00C42A93" w:rsidRPr="007F22FF" w14:paraId="5515AF18" w14:textId="77777777" w:rsidTr="00987DB9">
        <w:trPr>
          <w:jc w:val="center"/>
        </w:trPr>
        <w:tc>
          <w:tcPr>
            <w:tcW w:w="2233" w:type="dxa"/>
            <w:tcBorders>
              <w:bottom w:val="single" w:sz="4" w:space="0" w:color="auto"/>
            </w:tcBorders>
          </w:tcPr>
          <w:p w14:paraId="2F13A6C8" w14:textId="77777777" w:rsidR="00C42A93" w:rsidRPr="007F22FF" w:rsidRDefault="00C42A93" w:rsidP="002C169A">
            <w:pPr>
              <w:pStyle w:val="TAL"/>
              <w:rPr>
                <w:rFonts w:cs="v5.0.0"/>
                <w:position w:val="-10"/>
              </w:rPr>
            </w:pPr>
            <w:r w:rsidRPr="007F22FF">
              <w:t>AICH_Ec/Ior</w:t>
            </w:r>
          </w:p>
        </w:tc>
        <w:tc>
          <w:tcPr>
            <w:tcW w:w="1573" w:type="dxa"/>
            <w:tcBorders>
              <w:bottom w:val="single" w:sz="4" w:space="0" w:color="auto"/>
            </w:tcBorders>
            <w:vAlign w:val="center"/>
          </w:tcPr>
          <w:p w14:paraId="1FF2005A" w14:textId="77777777" w:rsidR="00C42A93" w:rsidRPr="007F22FF" w:rsidRDefault="00C42A93" w:rsidP="002C169A">
            <w:pPr>
              <w:pStyle w:val="TAC"/>
              <w:rPr>
                <w:rFonts w:eastAsia="?? ??" w:cs="v5.0.0"/>
              </w:rPr>
            </w:pPr>
            <w:r w:rsidRPr="007F22FF">
              <w:rPr>
                <w:rFonts w:eastAsia="?? ??" w:cs="v5.0.0"/>
              </w:rPr>
              <w:t>dB</w:t>
            </w:r>
          </w:p>
        </w:tc>
        <w:tc>
          <w:tcPr>
            <w:tcW w:w="1600" w:type="dxa"/>
            <w:tcBorders>
              <w:bottom w:val="single" w:sz="4" w:space="0" w:color="auto"/>
            </w:tcBorders>
            <w:vAlign w:val="center"/>
          </w:tcPr>
          <w:p w14:paraId="2204514B" w14:textId="77777777" w:rsidR="00C42A93" w:rsidRPr="007F22FF" w:rsidRDefault="00C42A93" w:rsidP="002C169A">
            <w:pPr>
              <w:pStyle w:val="TAC"/>
              <w:rPr>
                <w:rFonts w:cs="v4.2.0"/>
              </w:rPr>
            </w:pPr>
            <w:r w:rsidRPr="007F22FF">
              <w:rPr>
                <w:rFonts w:eastAsia="?? ??" w:cs="Arial"/>
              </w:rPr>
              <w:t>-15</w:t>
            </w:r>
          </w:p>
        </w:tc>
        <w:tc>
          <w:tcPr>
            <w:tcW w:w="1476" w:type="dxa"/>
            <w:vMerge/>
            <w:vAlign w:val="center"/>
          </w:tcPr>
          <w:p w14:paraId="1AAF607F" w14:textId="77777777" w:rsidR="00C42A93" w:rsidRPr="007F22FF" w:rsidRDefault="00C42A93" w:rsidP="002C169A">
            <w:pPr>
              <w:pStyle w:val="TAC"/>
              <w:rPr>
                <w:rFonts w:eastAsia="?? ??" w:cs="v5.0.0"/>
              </w:rPr>
            </w:pPr>
          </w:p>
        </w:tc>
      </w:tr>
      <w:tr w:rsidR="00C42A93" w:rsidRPr="007F22FF" w14:paraId="2A364507" w14:textId="77777777" w:rsidTr="00987DB9">
        <w:trPr>
          <w:jc w:val="center"/>
        </w:trPr>
        <w:tc>
          <w:tcPr>
            <w:tcW w:w="2233" w:type="dxa"/>
            <w:tcBorders>
              <w:bottom w:val="single" w:sz="4" w:space="0" w:color="auto"/>
            </w:tcBorders>
          </w:tcPr>
          <w:p w14:paraId="3BEB0615" w14:textId="77777777" w:rsidR="00C42A93" w:rsidRPr="007F22FF" w:rsidRDefault="00C42A93" w:rsidP="002C169A">
            <w:pPr>
              <w:pStyle w:val="TAL"/>
              <w:rPr>
                <w:rFonts w:cs="v5.0.0"/>
                <w:position w:val="-10"/>
              </w:rPr>
            </w:pPr>
            <w:r w:rsidRPr="007F22FF">
              <w:t>SCH_Ec/Ior</w:t>
            </w:r>
          </w:p>
        </w:tc>
        <w:tc>
          <w:tcPr>
            <w:tcW w:w="1573" w:type="dxa"/>
            <w:tcBorders>
              <w:bottom w:val="single" w:sz="4" w:space="0" w:color="auto"/>
            </w:tcBorders>
            <w:vAlign w:val="center"/>
          </w:tcPr>
          <w:p w14:paraId="42552FB7" w14:textId="77777777" w:rsidR="00C42A93" w:rsidRPr="007F22FF" w:rsidRDefault="00C42A93" w:rsidP="002C169A">
            <w:pPr>
              <w:pStyle w:val="TAC"/>
              <w:rPr>
                <w:rFonts w:eastAsia="?? ??" w:cs="v5.0.0"/>
              </w:rPr>
            </w:pPr>
            <w:r w:rsidRPr="007F22FF">
              <w:rPr>
                <w:rFonts w:eastAsia="?? ??" w:cs="v5.0.0"/>
              </w:rPr>
              <w:t>dB</w:t>
            </w:r>
          </w:p>
        </w:tc>
        <w:tc>
          <w:tcPr>
            <w:tcW w:w="1600" w:type="dxa"/>
            <w:tcBorders>
              <w:bottom w:val="single" w:sz="4" w:space="0" w:color="auto"/>
            </w:tcBorders>
            <w:vAlign w:val="center"/>
          </w:tcPr>
          <w:p w14:paraId="59146262" w14:textId="77777777" w:rsidR="00C42A93" w:rsidRPr="007F22FF" w:rsidRDefault="00C42A93" w:rsidP="002C169A">
            <w:pPr>
              <w:pStyle w:val="TAC"/>
              <w:rPr>
                <w:rFonts w:cs="v4.2.0"/>
              </w:rPr>
            </w:pPr>
            <w:r w:rsidRPr="007F22FF">
              <w:rPr>
                <w:rFonts w:eastAsia="?? ??" w:cs="Arial"/>
              </w:rPr>
              <w:t>-15</w:t>
            </w:r>
          </w:p>
        </w:tc>
        <w:tc>
          <w:tcPr>
            <w:tcW w:w="1476" w:type="dxa"/>
            <w:vMerge/>
            <w:vAlign w:val="center"/>
          </w:tcPr>
          <w:p w14:paraId="7E0F40CF" w14:textId="77777777" w:rsidR="00C42A93" w:rsidRPr="007F22FF" w:rsidRDefault="00C42A93" w:rsidP="002C169A">
            <w:pPr>
              <w:pStyle w:val="TAC"/>
              <w:rPr>
                <w:rFonts w:eastAsia="?? ??" w:cs="v5.0.0"/>
              </w:rPr>
            </w:pPr>
          </w:p>
        </w:tc>
      </w:tr>
      <w:tr w:rsidR="00C42A93" w:rsidRPr="007F22FF" w14:paraId="1F630D59" w14:textId="77777777" w:rsidTr="00987DB9">
        <w:trPr>
          <w:jc w:val="center"/>
        </w:trPr>
        <w:tc>
          <w:tcPr>
            <w:tcW w:w="2233" w:type="dxa"/>
            <w:tcBorders>
              <w:bottom w:val="single" w:sz="4" w:space="0" w:color="auto"/>
            </w:tcBorders>
          </w:tcPr>
          <w:p w14:paraId="7F02F2E2" w14:textId="77777777" w:rsidR="00C42A93" w:rsidRPr="007F22FF" w:rsidRDefault="00C42A93" w:rsidP="002C169A">
            <w:pPr>
              <w:pStyle w:val="TAL"/>
              <w:rPr>
                <w:rFonts w:cs="v5.0.0"/>
                <w:position w:val="-10"/>
              </w:rPr>
            </w:pPr>
            <w:r w:rsidRPr="007F22FF">
              <w:t>PICH_Ec/Ior</w:t>
            </w:r>
          </w:p>
        </w:tc>
        <w:tc>
          <w:tcPr>
            <w:tcW w:w="1573" w:type="dxa"/>
            <w:tcBorders>
              <w:bottom w:val="single" w:sz="4" w:space="0" w:color="auto"/>
            </w:tcBorders>
            <w:vAlign w:val="center"/>
          </w:tcPr>
          <w:p w14:paraId="2F2CC409" w14:textId="77777777" w:rsidR="00C42A93" w:rsidRPr="007F22FF" w:rsidRDefault="00C42A93" w:rsidP="002C169A">
            <w:pPr>
              <w:pStyle w:val="TAC"/>
              <w:rPr>
                <w:rFonts w:eastAsia="?? ??" w:cs="v5.0.0"/>
              </w:rPr>
            </w:pPr>
            <w:r w:rsidRPr="007F22FF">
              <w:rPr>
                <w:rFonts w:eastAsia="?? ??" w:cs="v5.0.0"/>
              </w:rPr>
              <w:t>dB</w:t>
            </w:r>
          </w:p>
        </w:tc>
        <w:tc>
          <w:tcPr>
            <w:tcW w:w="1600" w:type="dxa"/>
            <w:tcBorders>
              <w:bottom w:val="single" w:sz="4" w:space="0" w:color="auto"/>
            </w:tcBorders>
            <w:vAlign w:val="center"/>
          </w:tcPr>
          <w:p w14:paraId="63695187" w14:textId="77777777" w:rsidR="00C42A93" w:rsidRPr="007F22FF" w:rsidRDefault="00C42A93" w:rsidP="002C169A">
            <w:pPr>
              <w:pStyle w:val="TAC"/>
              <w:rPr>
                <w:rFonts w:cs="v4.2.0"/>
              </w:rPr>
            </w:pPr>
            <w:r w:rsidRPr="007F22FF">
              <w:rPr>
                <w:rFonts w:eastAsia="?? ??" w:cs="Arial"/>
              </w:rPr>
              <w:t>-15</w:t>
            </w:r>
          </w:p>
        </w:tc>
        <w:tc>
          <w:tcPr>
            <w:tcW w:w="1476" w:type="dxa"/>
            <w:vMerge/>
            <w:vAlign w:val="center"/>
          </w:tcPr>
          <w:p w14:paraId="5A699417" w14:textId="77777777" w:rsidR="00C42A93" w:rsidRPr="007F22FF" w:rsidRDefault="00C42A93" w:rsidP="002C169A">
            <w:pPr>
              <w:pStyle w:val="TAC"/>
              <w:rPr>
                <w:rFonts w:eastAsia="?? ??" w:cs="v5.0.0"/>
              </w:rPr>
            </w:pPr>
          </w:p>
        </w:tc>
      </w:tr>
      <w:tr w:rsidR="00C42A93" w:rsidRPr="007F22FF" w14:paraId="20C4BCDA" w14:textId="77777777" w:rsidTr="00987DB9">
        <w:trPr>
          <w:jc w:val="center"/>
        </w:trPr>
        <w:tc>
          <w:tcPr>
            <w:tcW w:w="2233" w:type="dxa"/>
            <w:tcBorders>
              <w:bottom w:val="single" w:sz="4" w:space="0" w:color="auto"/>
            </w:tcBorders>
            <w:vAlign w:val="center"/>
          </w:tcPr>
          <w:p w14:paraId="3603E4C0" w14:textId="0FE18124" w:rsidR="00C42A93" w:rsidRPr="007F22FF" w:rsidRDefault="00E9279A" w:rsidP="002C169A">
            <w:pPr>
              <w:pStyle w:val="TAL"/>
              <w:rPr>
                <w:rFonts w:cs="v5.0.0"/>
                <w:position w:val="-10"/>
              </w:rPr>
            </w:pPr>
            <w:r>
              <w:rPr>
                <w:rFonts w:cs="v5.0.0"/>
                <w:noProof/>
                <w:position w:val="-10"/>
                <w:lang w:val="en-US" w:eastAsia="en-US"/>
              </w:rPr>
              <w:drawing>
                <wp:inline distT="0" distB="0" distL="0" distR="0" wp14:anchorId="7AA00CD2" wp14:editId="5AC698D1">
                  <wp:extent cx="201930" cy="189865"/>
                  <wp:effectExtent l="0" t="0" r="762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930" cy="189865"/>
                          </a:xfrm>
                          <a:prstGeom prst="rect">
                            <a:avLst/>
                          </a:prstGeom>
                          <a:noFill/>
                          <a:ln>
                            <a:noFill/>
                          </a:ln>
                        </pic:spPr>
                      </pic:pic>
                    </a:graphicData>
                  </a:graphic>
                </wp:inline>
              </w:drawing>
            </w:r>
          </w:p>
        </w:tc>
        <w:tc>
          <w:tcPr>
            <w:tcW w:w="1573" w:type="dxa"/>
            <w:tcBorders>
              <w:bottom w:val="single" w:sz="4" w:space="0" w:color="auto"/>
            </w:tcBorders>
            <w:vAlign w:val="center"/>
          </w:tcPr>
          <w:p w14:paraId="4E6B7649" w14:textId="77777777" w:rsidR="00C42A93" w:rsidRPr="007F22FF" w:rsidRDefault="00C42A93" w:rsidP="002C169A">
            <w:pPr>
              <w:pStyle w:val="TAC"/>
              <w:rPr>
                <w:rFonts w:eastAsia="?? ??" w:cs="v5.0.0"/>
              </w:rPr>
            </w:pPr>
            <w:r w:rsidRPr="007F22FF">
              <w:rPr>
                <w:rFonts w:eastAsia="?? ??" w:cs="v5.0.0"/>
              </w:rPr>
              <w:t>dBm/3.84 MHz</w:t>
            </w:r>
          </w:p>
        </w:tc>
        <w:tc>
          <w:tcPr>
            <w:tcW w:w="1600" w:type="dxa"/>
            <w:tcBorders>
              <w:bottom w:val="single" w:sz="4" w:space="0" w:color="auto"/>
            </w:tcBorders>
          </w:tcPr>
          <w:p w14:paraId="0BA5B4E0" w14:textId="77777777" w:rsidR="00C42A93" w:rsidRPr="007F22FF" w:rsidRDefault="00C42A93" w:rsidP="002C169A">
            <w:pPr>
              <w:pStyle w:val="TAC"/>
              <w:rPr>
                <w:rFonts w:cs="v4.2.0"/>
              </w:rPr>
            </w:pPr>
            <w:r w:rsidRPr="007F22FF">
              <w:rPr>
                <w:rFonts w:eastAsia="?? ??" w:cs="v5.0.0"/>
              </w:rPr>
              <w:t>Off</w:t>
            </w:r>
          </w:p>
        </w:tc>
        <w:tc>
          <w:tcPr>
            <w:tcW w:w="1476" w:type="dxa"/>
            <w:vMerge/>
            <w:tcBorders>
              <w:bottom w:val="single" w:sz="4" w:space="0" w:color="auto"/>
            </w:tcBorders>
            <w:vAlign w:val="center"/>
          </w:tcPr>
          <w:p w14:paraId="6F18AD7E" w14:textId="77777777" w:rsidR="00C42A93" w:rsidRPr="007F22FF" w:rsidRDefault="00C42A93" w:rsidP="002C169A">
            <w:pPr>
              <w:pStyle w:val="TAC"/>
              <w:rPr>
                <w:rFonts w:eastAsia="?? ??" w:cs="v5.0.0"/>
              </w:rPr>
            </w:pPr>
          </w:p>
        </w:tc>
      </w:tr>
      <w:tr w:rsidR="00C42A93" w:rsidRPr="007F22FF" w14:paraId="4EB80EFB" w14:textId="77777777" w:rsidTr="00987DB9">
        <w:trPr>
          <w:jc w:val="center"/>
        </w:trPr>
        <w:tc>
          <w:tcPr>
            <w:tcW w:w="2233" w:type="dxa"/>
            <w:tcBorders>
              <w:bottom w:val="single" w:sz="4" w:space="0" w:color="auto"/>
            </w:tcBorders>
          </w:tcPr>
          <w:p w14:paraId="368DB743" w14:textId="77777777" w:rsidR="00C42A93" w:rsidRPr="007F22FF" w:rsidRDefault="00C42A93" w:rsidP="002C169A">
            <w:pPr>
              <w:pStyle w:val="TAL"/>
              <w:rPr>
                <w:rFonts w:cs="v5.0.0"/>
                <w:position w:val="-10"/>
              </w:rPr>
            </w:pPr>
            <w:r w:rsidRPr="007F22FF">
              <w:rPr>
                <w:rFonts w:cs="v4.2.0"/>
                <w:bCs/>
              </w:rPr>
              <w:t>PBCH_RA</w:t>
            </w:r>
          </w:p>
        </w:tc>
        <w:tc>
          <w:tcPr>
            <w:tcW w:w="1573" w:type="dxa"/>
            <w:tcBorders>
              <w:bottom w:val="single" w:sz="4" w:space="0" w:color="auto"/>
            </w:tcBorders>
          </w:tcPr>
          <w:p w14:paraId="75BC446D" w14:textId="77777777" w:rsidR="00C42A93" w:rsidRPr="007F22FF" w:rsidRDefault="00C42A93" w:rsidP="002C169A">
            <w:pPr>
              <w:pStyle w:val="TAC"/>
              <w:rPr>
                <w:rFonts w:eastAsia="?? ??" w:cs="v5.0.0"/>
              </w:rPr>
            </w:pPr>
            <w:r w:rsidRPr="007F22FF">
              <w:rPr>
                <w:rFonts w:cs="v4.2.0"/>
                <w:bCs/>
              </w:rPr>
              <w:t>dB</w:t>
            </w:r>
          </w:p>
        </w:tc>
        <w:tc>
          <w:tcPr>
            <w:tcW w:w="1600" w:type="dxa"/>
            <w:vMerge w:val="restart"/>
            <w:vAlign w:val="center"/>
          </w:tcPr>
          <w:p w14:paraId="529A078D" w14:textId="77777777" w:rsidR="00C42A93" w:rsidRPr="007F22FF" w:rsidRDefault="00C42A93" w:rsidP="002C169A">
            <w:pPr>
              <w:pStyle w:val="TAC"/>
              <w:rPr>
                <w:rFonts w:eastAsia="?? ??" w:cs="v5.0.0"/>
              </w:rPr>
            </w:pPr>
            <w:r w:rsidRPr="007F22FF">
              <w:rPr>
                <w:rFonts w:eastAsia="?? ??" w:cs="v5.0.0"/>
              </w:rPr>
              <w:t>N/A</w:t>
            </w:r>
          </w:p>
        </w:tc>
        <w:tc>
          <w:tcPr>
            <w:tcW w:w="1476" w:type="dxa"/>
            <w:vMerge w:val="restart"/>
            <w:vAlign w:val="center"/>
          </w:tcPr>
          <w:p w14:paraId="7A209319" w14:textId="77777777" w:rsidR="00C42A93" w:rsidRPr="007F22FF" w:rsidRDefault="00C42A93" w:rsidP="002C169A">
            <w:pPr>
              <w:pStyle w:val="TAC"/>
              <w:rPr>
                <w:rFonts w:eastAsia="?? ??" w:cs="v5.0.0"/>
              </w:rPr>
            </w:pPr>
            <w:r w:rsidRPr="007F22FF">
              <w:rPr>
                <w:rFonts w:eastAsia="?? ??" w:cs="v5.0.0"/>
              </w:rPr>
              <w:t>0</w:t>
            </w:r>
          </w:p>
        </w:tc>
      </w:tr>
      <w:tr w:rsidR="00C42A93" w:rsidRPr="007F22FF" w14:paraId="1457BAB0" w14:textId="77777777" w:rsidTr="00987DB9">
        <w:trPr>
          <w:jc w:val="center"/>
        </w:trPr>
        <w:tc>
          <w:tcPr>
            <w:tcW w:w="2233" w:type="dxa"/>
            <w:tcBorders>
              <w:bottom w:val="single" w:sz="4" w:space="0" w:color="auto"/>
            </w:tcBorders>
          </w:tcPr>
          <w:p w14:paraId="0623986A" w14:textId="77777777" w:rsidR="00C42A93" w:rsidRPr="007F22FF" w:rsidRDefault="00C42A93" w:rsidP="002C169A">
            <w:pPr>
              <w:pStyle w:val="TAL"/>
              <w:rPr>
                <w:rFonts w:cs="v5.0.0"/>
                <w:position w:val="-10"/>
              </w:rPr>
            </w:pPr>
            <w:r w:rsidRPr="007F22FF">
              <w:rPr>
                <w:rFonts w:cs="v4.2.0"/>
                <w:bCs/>
              </w:rPr>
              <w:t>PBCH_RB</w:t>
            </w:r>
          </w:p>
        </w:tc>
        <w:tc>
          <w:tcPr>
            <w:tcW w:w="1573" w:type="dxa"/>
            <w:tcBorders>
              <w:bottom w:val="single" w:sz="4" w:space="0" w:color="auto"/>
            </w:tcBorders>
          </w:tcPr>
          <w:p w14:paraId="1E9ADD32" w14:textId="77777777" w:rsidR="00C42A93" w:rsidRPr="007F22FF" w:rsidRDefault="00C42A93" w:rsidP="002C169A">
            <w:pPr>
              <w:pStyle w:val="TAC"/>
              <w:rPr>
                <w:rFonts w:eastAsia="?? ??" w:cs="v5.0.0"/>
              </w:rPr>
            </w:pPr>
            <w:r w:rsidRPr="007F22FF">
              <w:rPr>
                <w:rFonts w:cs="v4.2.0"/>
                <w:bCs/>
              </w:rPr>
              <w:t>dB</w:t>
            </w:r>
          </w:p>
        </w:tc>
        <w:tc>
          <w:tcPr>
            <w:tcW w:w="1600" w:type="dxa"/>
            <w:vMerge/>
          </w:tcPr>
          <w:p w14:paraId="362493F7" w14:textId="77777777" w:rsidR="00C42A93" w:rsidRPr="007F22FF" w:rsidRDefault="00C42A93" w:rsidP="002C169A">
            <w:pPr>
              <w:pStyle w:val="TAC"/>
              <w:rPr>
                <w:rFonts w:eastAsia="?? ??" w:cs="v5.0.0"/>
              </w:rPr>
            </w:pPr>
          </w:p>
        </w:tc>
        <w:tc>
          <w:tcPr>
            <w:tcW w:w="1476" w:type="dxa"/>
            <w:vMerge/>
          </w:tcPr>
          <w:p w14:paraId="344D4B8A" w14:textId="77777777" w:rsidR="00C42A93" w:rsidRPr="007F22FF" w:rsidRDefault="00C42A93" w:rsidP="002C169A">
            <w:pPr>
              <w:pStyle w:val="TAC"/>
              <w:rPr>
                <w:rFonts w:eastAsia="?? ??" w:cs="v5.0.0"/>
              </w:rPr>
            </w:pPr>
          </w:p>
        </w:tc>
      </w:tr>
      <w:tr w:rsidR="00C42A93" w:rsidRPr="007F22FF" w14:paraId="3D7928DE" w14:textId="77777777" w:rsidTr="00987DB9">
        <w:trPr>
          <w:jc w:val="center"/>
        </w:trPr>
        <w:tc>
          <w:tcPr>
            <w:tcW w:w="2233" w:type="dxa"/>
            <w:tcBorders>
              <w:bottom w:val="single" w:sz="4" w:space="0" w:color="auto"/>
            </w:tcBorders>
          </w:tcPr>
          <w:p w14:paraId="04A1A558" w14:textId="77777777" w:rsidR="00C42A93" w:rsidRPr="007F22FF" w:rsidRDefault="00C42A93" w:rsidP="002C169A">
            <w:pPr>
              <w:pStyle w:val="TAL"/>
              <w:rPr>
                <w:rFonts w:cs="v5.0.0"/>
                <w:position w:val="-10"/>
              </w:rPr>
            </w:pPr>
            <w:r w:rsidRPr="007F22FF">
              <w:rPr>
                <w:rFonts w:cs="v4.2.0"/>
                <w:bCs/>
                <w:i/>
              </w:rPr>
              <w:t>PSS_RA</w:t>
            </w:r>
          </w:p>
        </w:tc>
        <w:tc>
          <w:tcPr>
            <w:tcW w:w="1573" w:type="dxa"/>
            <w:tcBorders>
              <w:bottom w:val="single" w:sz="4" w:space="0" w:color="auto"/>
            </w:tcBorders>
          </w:tcPr>
          <w:p w14:paraId="4850C54F" w14:textId="77777777" w:rsidR="00C42A93" w:rsidRPr="007F22FF" w:rsidRDefault="00C42A93" w:rsidP="002C169A">
            <w:pPr>
              <w:pStyle w:val="TAC"/>
              <w:rPr>
                <w:rFonts w:eastAsia="?? ??" w:cs="v5.0.0"/>
              </w:rPr>
            </w:pPr>
            <w:r w:rsidRPr="007F22FF">
              <w:rPr>
                <w:rFonts w:cs="v4.2.0"/>
                <w:bCs/>
                <w:i/>
              </w:rPr>
              <w:t>dB</w:t>
            </w:r>
          </w:p>
        </w:tc>
        <w:tc>
          <w:tcPr>
            <w:tcW w:w="1600" w:type="dxa"/>
            <w:vMerge/>
          </w:tcPr>
          <w:p w14:paraId="5DAE4535" w14:textId="77777777" w:rsidR="00C42A93" w:rsidRPr="007F22FF" w:rsidRDefault="00C42A93" w:rsidP="002C169A">
            <w:pPr>
              <w:pStyle w:val="TAC"/>
              <w:rPr>
                <w:rFonts w:eastAsia="?? ??" w:cs="v5.0.0"/>
              </w:rPr>
            </w:pPr>
          </w:p>
        </w:tc>
        <w:tc>
          <w:tcPr>
            <w:tcW w:w="1476" w:type="dxa"/>
            <w:vMerge/>
          </w:tcPr>
          <w:p w14:paraId="01A1F679" w14:textId="77777777" w:rsidR="00C42A93" w:rsidRPr="007F22FF" w:rsidRDefault="00C42A93" w:rsidP="002C169A">
            <w:pPr>
              <w:pStyle w:val="TAC"/>
              <w:rPr>
                <w:rFonts w:eastAsia="?? ??" w:cs="v5.0.0"/>
              </w:rPr>
            </w:pPr>
          </w:p>
        </w:tc>
      </w:tr>
      <w:tr w:rsidR="00C42A93" w:rsidRPr="007F22FF" w14:paraId="735795DF" w14:textId="77777777" w:rsidTr="00987DB9">
        <w:trPr>
          <w:jc w:val="center"/>
        </w:trPr>
        <w:tc>
          <w:tcPr>
            <w:tcW w:w="2233" w:type="dxa"/>
            <w:tcBorders>
              <w:bottom w:val="single" w:sz="4" w:space="0" w:color="auto"/>
            </w:tcBorders>
          </w:tcPr>
          <w:p w14:paraId="6C21AD3B" w14:textId="77777777" w:rsidR="00C42A93" w:rsidRPr="007F22FF" w:rsidRDefault="00C42A93" w:rsidP="002C169A">
            <w:pPr>
              <w:pStyle w:val="TAL"/>
              <w:rPr>
                <w:rFonts w:cs="v5.0.0"/>
                <w:position w:val="-10"/>
              </w:rPr>
            </w:pPr>
            <w:r w:rsidRPr="007F22FF">
              <w:rPr>
                <w:rFonts w:cs="v4.2.0"/>
                <w:bCs/>
                <w:i/>
              </w:rPr>
              <w:t>SSS_RA</w:t>
            </w:r>
          </w:p>
        </w:tc>
        <w:tc>
          <w:tcPr>
            <w:tcW w:w="1573" w:type="dxa"/>
            <w:tcBorders>
              <w:bottom w:val="single" w:sz="4" w:space="0" w:color="auto"/>
            </w:tcBorders>
          </w:tcPr>
          <w:p w14:paraId="62FF9AE8" w14:textId="77777777" w:rsidR="00C42A93" w:rsidRPr="007F22FF" w:rsidRDefault="00C42A93" w:rsidP="002C169A">
            <w:pPr>
              <w:pStyle w:val="TAC"/>
              <w:rPr>
                <w:rFonts w:eastAsia="?? ??" w:cs="v5.0.0"/>
              </w:rPr>
            </w:pPr>
            <w:r w:rsidRPr="007F22FF">
              <w:rPr>
                <w:rFonts w:cs="v4.2.0"/>
                <w:bCs/>
                <w:i/>
              </w:rPr>
              <w:t>dB</w:t>
            </w:r>
          </w:p>
        </w:tc>
        <w:tc>
          <w:tcPr>
            <w:tcW w:w="1600" w:type="dxa"/>
            <w:vMerge/>
          </w:tcPr>
          <w:p w14:paraId="02E69478" w14:textId="77777777" w:rsidR="00C42A93" w:rsidRPr="007F22FF" w:rsidRDefault="00C42A93" w:rsidP="002C169A">
            <w:pPr>
              <w:pStyle w:val="TAC"/>
              <w:rPr>
                <w:rFonts w:eastAsia="?? ??" w:cs="v5.0.0"/>
              </w:rPr>
            </w:pPr>
          </w:p>
        </w:tc>
        <w:tc>
          <w:tcPr>
            <w:tcW w:w="1476" w:type="dxa"/>
            <w:vMerge/>
          </w:tcPr>
          <w:p w14:paraId="62DA7F6E" w14:textId="77777777" w:rsidR="00C42A93" w:rsidRPr="007F22FF" w:rsidRDefault="00C42A93" w:rsidP="002C169A">
            <w:pPr>
              <w:pStyle w:val="TAC"/>
              <w:rPr>
                <w:rFonts w:eastAsia="?? ??" w:cs="v5.0.0"/>
              </w:rPr>
            </w:pPr>
          </w:p>
        </w:tc>
      </w:tr>
      <w:tr w:rsidR="00C42A93" w:rsidRPr="007F22FF" w14:paraId="3F01CD45" w14:textId="77777777" w:rsidTr="00987DB9">
        <w:trPr>
          <w:jc w:val="center"/>
        </w:trPr>
        <w:tc>
          <w:tcPr>
            <w:tcW w:w="2233" w:type="dxa"/>
            <w:tcBorders>
              <w:bottom w:val="single" w:sz="4" w:space="0" w:color="auto"/>
            </w:tcBorders>
          </w:tcPr>
          <w:p w14:paraId="021D86F9" w14:textId="77777777" w:rsidR="00C42A93" w:rsidRPr="007F22FF" w:rsidRDefault="00C42A93" w:rsidP="002C169A">
            <w:pPr>
              <w:pStyle w:val="TAL"/>
              <w:rPr>
                <w:rFonts w:cs="v5.0.0"/>
                <w:position w:val="-10"/>
              </w:rPr>
            </w:pPr>
            <w:r w:rsidRPr="007F22FF">
              <w:rPr>
                <w:rFonts w:cs="v4.2.0"/>
                <w:bCs/>
                <w:i/>
              </w:rPr>
              <w:t>PCFICH_RB</w:t>
            </w:r>
          </w:p>
        </w:tc>
        <w:tc>
          <w:tcPr>
            <w:tcW w:w="1573" w:type="dxa"/>
            <w:tcBorders>
              <w:bottom w:val="single" w:sz="4" w:space="0" w:color="auto"/>
            </w:tcBorders>
          </w:tcPr>
          <w:p w14:paraId="41CFB4C8" w14:textId="77777777" w:rsidR="00C42A93" w:rsidRPr="007F22FF" w:rsidRDefault="00C42A93" w:rsidP="002C169A">
            <w:pPr>
              <w:pStyle w:val="TAC"/>
              <w:rPr>
                <w:rFonts w:eastAsia="?? ??" w:cs="v5.0.0"/>
              </w:rPr>
            </w:pPr>
            <w:r w:rsidRPr="007F22FF">
              <w:rPr>
                <w:rFonts w:cs="v4.2.0"/>
                <w:bCs/>
                <w:i/>
              </w:rPr>
              <w:t>dB</w:t>
            </w:r>
          </w:p>
        </w:tc>
        <w:tc>
          <w:tcPr>
            <w:tcW w:w="1600" w:type="dxa"/>
            <w:vMerge/>
          </w:tcPr>
          <w:p w14:paraId="58572A95" w14:textId="77777777" w:rsidR="00C42A93" w:rsidRPr="007F22FF" w:rsidRDefault="00C42A93" w:rsidP="002C169A">
            <w:pPr>
              <w:pStyle w:val="TAC"/>
              <w:rPr>
                <w:rFonts w:eastAsia="?? ??" w:cs="v5.0.0"/>
              </w:rPr>
            </w:pPr>
          </w:p>
        </w:tc>
        <w:tc>
          <w:tcPr>
            <w:tcW w:w="1476" w:type="dxa"/>
            <w:vMerge/>
          </w:tcPr>
          <w:p w14:paraId="23098360" w14:textId="77777777" w:rsidR="00C42A93" w:rsidRPr="007F22FF" w:rsidRDefault="00C42A93" w:rsidP="002C169A">
            <w:pPr>
              <w:pStyle w:val="TAC"/>
              <w:rPr>
                <w:rFonts w:eastAsia="?? ??" w:cs="v5.0.0"/>
              </w:rPr>
            </w:pPr>
          </w:p>
        </w:tc>
      </w:tr>
      <w:tr w:rsidR="00C42A93" w:rsidRPr="007F22FF" w14:paraId="148EDF8C" w14:textId="77777777" w:rsidTr="00987DB9">
        <w:trPr>
          <w:jc w:val="center"/>
        </w:trPr>
        <w:tc>
          <w:tcPr>
            <w:tcW w:w="2233" w:type="dxa"/>
            <w:tcBorders>
              <w:bottom w:val="single" w:sz="4" w:space="0" w:color="auto"/>
            </w:tcBorders>
          </w:tcPr>
          <w:p w14:paraId="432CB046" w14:textId="77777777" w:rsidR="00C42A93" w:rsidRPr="007F22FF" w:rsidRDefault="00C42A93" w:rsidP="002C169A">
            <w:pPr>
              <w:pStyle w:val="TAL"/>
              <w:rPr>
                <w:rFonts w:cs="v5.0.0"/>
                <w:position w:val="-10"/>
              </w:rPr>
            </w:pPr>
            <w:r w:rsidRPr="007F22FF">
              <w:rPr>
                <w:rFonts w:cs="v4.2.0"/>
                <w:bCs/>
              </w:rPr>
              <w:t>PHICH_RA</w:t>
            </w:r>
          </w:p>
        </w:tc>
        <w:tc>
          <w:tcPr>
            <w:tcW w:w="1573" w:type="dxa"/>
            <w:tcBorders>
              <w:bottom w:val="single" w:sz="4" w:space="0" w:color="auto"/>
            </w:tcBorders>
          </w:tcPr>
          <w:p w14:paraId="24734FF6" w14:textId="77777777" w:rsidR="00C42A93" w:rsidRPr="007F22FF" w:rsidRDefault="00C42A93" w:rsidP="002C169A">
            <w:pPr>
              <w:pStyle w:val="TAC"/>
              <w:rPr>
                <w:rFonts w:eastAsia="?? ??" w:cs="v5.0.0"/>
              </w:rPr>
            </w:pPr>
            <w:r w:rsidRPr="007F22FF">
              <w:rPr>
                <w:rFonts w:cs="v4.2.0"/>
                <w:bCs/>
              </w:rPr>
              <w:t>dB</w:t>
            </w:r>
          </w:p>
        </w:tc>
        <w:tc>
          <w:tcPr>
            <w:tcW w:w="1600" w:type="dxa"/>
            <w:vMerge/>
          </w:tcPr>
          <w:p w14:paraId="76CF64BC" w14:textId="77777777" w:rsidR="00C42A93" w:rsidRPr="007F22FF" w:rsidRDefault="00C42A93" w:rsidP="002C169A">
            <w:pPr>
              <w:pStyle w:val="TAC"/>
              <w:rPr>
                <w:rFonts w:eastAsia="?? ??" w:cs="v5.0.0"/>
              </w:rPr>
            </w:pPr>
          </w:p>
        </w:tc>
        <w:tc>
          <w:tcPr>
            <w:tcW w:w="1476" w:type="dxa"/>
            <w:vMerge/>
          </w:tcPr>
          <w:p w14:paraId="0D586E5F" w14:textId="77777777" w:rsidR="00C42A93" w:rsidRPr="007F22FF" w:rsidRDefault="00C42A93" w:rsidP="002C169A">
            <w:pPr>
              <w:pStyle w:val="TAC"/>
              <w:rPr>
                <w:rFonts w:eastAsia="?? ??" w:cs="v5.0.0"/>
              </w:rPr>
            </w:pPr>
          </w:p>
        </w:tc>
      </w:tr>
      <w:tr w:rsidR="00C42A93" w:rsidRPr="007F22FF" w14:paraId="132DF205" w14:textId="77777777" w:rsidTr="00987DB9">
        <w:trPr>
          <w:jc w:val="center"/>
        </w:trPr>
        <w:tc>
          <w:tcPr>
            <w:tcW w:w="2233" w:type="dxa"/>
            <w:tcBorders>
              <w:bottom w:val="single" w:sz="4" w:space="0" w:color="auto"/>
            </w:tcBorders>
          </w:tcPr>
          <w:p w14:paraId="4822B7B4" w14:textId="77777777" w:rsidR="00C42A93" w:rsidRPr="007F22FF" w:rsidRDefault="00C42A93" w:rsidP="002C169A">
            <w:pPr>
              <w:pStyle w:val="TAL"/>
              <w:rPr>
                <w:rFonts w:cs="v5.0.0"/>
                <w:position w:val="-10"/>
              </w:rPr>
            </w:pPr>
            <w:r w:rsidRPr="007F22FF">
              <w:rPr>
                <w:rFonts w:cs="v4.2.0"/>
                <w:bCs/>
              </w:rPr>
              <w:t>PHICH_RB</w:t>
            </w:r>
          </w:p>
        </w:tc>
        <w:tc>
          <w:tcPr>
            <w:tcW w:w="1573" w:type="dxa"/>
            <w:tcBorders>
              <w:bottom w:val="single" w:sz="4" w:space="0" w:color="auto"/>
            </w:tcBorders>
          </w:tcPr>
          <w:p w14:paraId="76EE56EB" w14:textId="77777777" w:rsidR="00C42A93" w:rsidRPr="007F22FF" w:rsidRDefault="00C42A93" w:rsidP="002C169A">
            <w:pPr>
              <w:pStyle w:val="TAC"/>
              <w:rPr>
                <w:rFonts w:eastAsia="?? ??" w:cs="v5.0.0"/>
              </w:rPr>
            </w:pPr>
            <w:r w:rsidRPr="007F22FF">
              <w:rPr>
                <w:rFonts w:cs="v4.2.0"/>
                <w:bCs/>
              </w:rPr>
              <w:t>dB</w:t>
            </w:r>
          </w:p>
        </w:tc>
        <w:tc>
          <w:tcPr>
            <w:tcW w:w="1600" w:type="dxa"/>
            <w:vMerge/>
          </w:tcPr>
          <w:p w14:paraId="3089701B" w14:textId="77777777" w:rsidR="00C42A93" w:rsidRPr="007F22FF" w:rsidRDefault="00C42A93" w:rsidP="002C169A">
            <w:pPr>
              <w:pStyle w:val="TAC"/>
              <w:rPr>
                <w:rFonts w:eastAsia="?? ??" w:cs="v5.0.0"/>
              </w:rPr>
            </w:pPr>
          </w:p>
        </w:tc>
        <w:tc>
          <w:tcPr>
            <w:tcW w:w="1476" w:type="dxa"/>
            <w:vMerge/>
          </w:tcPr>
          <w:p w14:paraId="239E83AB" w14:textId="77777777" w:rsidR="00C42A93" w:rsidRPr="007F22FF" w:rsidRDefault="00C42A93" w:rsidP="002C169A">
            <w:pPr>
              <w:pStyle w:val="TAC"/>
              <w:rPr>
                <w:rFonts w:eastAsia="?? ??" w:cs="v5.0.0"/>
              </w:rPr>
            </w:pPr>
          </w:p>
        </w:tc>
      </w:tr>
      <w:tr w:rsidR="00C42A93" w:rsidRPr="007F22FF" w14:paraId="23B34042" w14:textId="77777777" w:rsidTr="00987DB9">
        <w:trPr>
          <w:jc w:val="center"/>
        </w:trPr>
        <w:tc>
          <w:tcPr>
            <w:tcW w:w="2233" w:type="dxa"/>
            <w:tcBorders>
              <w:bottom w:val="single" w:sz="4" w:space="0" w:color="auto"/>
            </w:tcBorders>
          </w:tcPr>
          <w:p w14:paraId="64AA5473" w14:textId="77777777" w:rsidR="00C42A93" w:rsidRPr="007F22FF" w:rsidRDefault="00C42A93" w:rsidP="002C169A">
            <w:pPr>
              <w:pStyle w:val="TAL"/>
              <w:rPr>
                <w:rFonts w:cs="v5.0.0"/>
                <w:position w:val="-10"/>
              </w:rPr>
            </w:pPr>
            <w:r w:rsidRPr="007F22FF">
              <w:rPr>
                <w:rFonts w:cs="v4.2.0"/>
                <w:bCs/>
              </w:rPr>
              <w:t>PDCCH_RA</w:t>
            </w:r>
          </w:p>
        </w:tc>
        <w:tc>
          <w:tcPr>
            <w:tcW w:w="1573" w:type="dxa"/>
            <w:tcBorders>
              <w:bottom w:val="single" w:sz="4" w:space="0" w:color="auto"/>
            </w:tcBorders>
          </w:tcPr>
          <w:p w14:paraId="7576A72D" w14:textId="77777777" w:rsidR="00C42A93" w:rsidRPr="007F22FF" w:rsidRDefault="00C42A93" w:rsidP="002C169A">
            <w:pPr>
              <w:pStyle w:val="TAC"/>
              <w:rPr>
                <w:rFonts w:eastAsia="?? ??" w:cs="v5.0.0"/>
              </w:rPr>
            </w:pPr>
            <w:r w:rsidRPr="007F22FF">
              <w:rPr>
                <w:rFonts w:cs="v4.2.0"/>
                <w:bCs/>
              </w:rPr>
              <w:t>dB</w:t>
            </w:r>
          </w:p>
        </w:tc>
        <w:tc>
          <w:tcPr>
            <w:tcW w:w="1600" w:type="dxa"/>
            <w:vMerge/>
          </w:tcPr>
          <w:p w14:paraId="63F85CA9" w14:textId="77777777" w:rsidR="00C42A93" w:rsidRPr="007F22FF" w:rsidRDefault="00C42A93" w:rsidP="002C169A">
            <w:pPr>
              <w:pStyle w:val="TAC"/>
              <w:rPr>
                <w:rFonts w:eastAsia="?? ??" w:cs="v5.0.0"/>
              </w:rPr>
            </w:pPr>
          </w:p>
        </w:tc>
        <w:tc>
          <w:tcPr>
            <w:tcW w:w="1476" w:type="dxa"/>
            <w:vMerge/>
          </w:tcPr>
          <w:p w14:paraId="4A07AE37" w14:textId="77777777" w:rsidR="00C42A93" w:rsidRPr="007F22FF" w:rsidRDefault="00C42A93" w:rsidP="002C169A">
            <w:pPr>
              <w:pStyle w:val="TAC"/>
              <w:rPr>
                <w:rFonts w:eastAsia="?? ??" w:cs="v5.0.0"/>
              </w:rPr>
            </w:pPr>
          </w:p>
        </w:tc>
      </w:tr>
      <w:tr w:rsidR="00C42A93" w:rsidRPr="007F22FF" w14:paraId="1DF2CA3A" w14:textId="77777777" w:rsidTr="00987DB9">
        <w:trPr>
          <w:jc w:val="center"/>
        </w:trPr>
        <w:tc>
          <w:tcPr>
            <w:tcW w:w="2233" w:type="dxa"/>
            <w:tcBorders>
              <w:bottom w:val="single" w:sz="4" w:space="0" w:color="auto"/>
            </w:tcBorders>
          </w:tcPr>
          <w:p w14:paraId="2EB4FA5F" w14:textId="77777777" w:rsidR="00C42A93" w:rsidRPr="007F22FF" w:rsidRDefault="00C42A93" w:rsidP="002C169A">
            <w:pPr>
              <w:pStyle w:val="TAL"/>
              <w:rPr>
                <w:rFonts w:cs="v5.0.0"/>
                <w:position w:val="-10"/>
              </w:rPr>
            </w:pPr>
            <w:r w:rsidRPr="007F22FF">
              <w:rPr>
                <w:rFonts w:cs="v4.2.0"/>
                <w:bCs/>
              </w:rPr>
              <w:t>PDCCH_RB</w:t>
            </w:r>
          </w:p>
        </w:tc>
        <w:tc>
          <w:tcPr>
            <w:tcW w:w="1573" w:type="dxa"/>
            <w:tcBorders>
              <w:bottom w:val="single" w:sz="4" w:space="0" w:color="auto"/>
            </w:tcBorders>
          </w:tcPr>
          <w:p w14:paraId="6FF5D28B" w14:textId="77777777" w:rsidR="00C42A93" w:rsidRPr="007F22FF" w:rsidRDefault="00C42A93" w:rsidP="002C169A">
            <w:pPr>
              <w:pStyle w:val="TAC"/>
              <w:rPr>
                <w:rFonts w:eastAsia="?? ??" w:cs="v5.0.0"/>
              </w:rPr>
            </w:pPr>
            <w:r w:rsidRPr="007F22FF">
              <w:rPr>
                <w:rFonts w:cs="v4.2.0"/>
                <w:bCs/>
              </w:rPr>
              <w:t>dB</w:t>
            </w:r>
          </w:p>
        </w:tc>
        <w:tc>
          <w:tcPr>
            <w:tcW w:w="1600" w:type="dxa"/>
            <w:vMerge/>
          </w:tcPr>
          <w:p w14:paraId="449B1C00" w14:textId="77777777" w:rsidR="00C42A93" w:rsidRPr="007F22FF" w:rsidRDefault="00C42A93" w:rsidP="002C169A">
            <w:pPr>
              <w:pStyle w:val="TAC"/>
              <w:rPr>
                <w:rFonts w:eastAsia="?? ??" w:cs="v5.0.0"/>
              </w:rPr>
            </w:pPr>
          </w:p>
        </w:tc>
        <w:tc>
          <w:tcPr>
            <w:tcW w:w="1476" w:type="dxa"/>
            <w:vMerge/>
          </w:tcPr>
          <w:p w14:paraId="0D8E0F6F" w14:textId="77777777" w:rsidR="00C42A93" w:rsidRPr="007F22FF" w:rsidRDefault="00C42A93" w:rsidP="002C169A">
            <w:pPr>
              <w:pStyle w:val="TAC"/>
              <w:rPr>
                <w:rFonts w:eastAsia="?? ??" w:cs="v5.0.0"/>
              </w:rPr>
            </w:pPr>
          </w:p>
        </w:tc>
      </w:tr>
      <w:tr w:rsidR="00C42A93" w:rsidRPr="007F22FF" w14:paraId="4A835E29" w14:textId="77777777" w:rsidTr="00987DB9">
        <w:trPr>
          <w:jc w:val="center"/>
        </w:trPr>
        <w:tc>
          <w:tcPr>
            <w:tcW w:w="2233" w:type="dxa"/>
            <w:tcBorders>
              <w:bottom w:val="single" w:sz="4" w:space="0" w:color="auto"/>
            </w:tcBorders>
          </w:tcPr>
          <w:p w14:paraId="0644CFB1" w14:textId="77777777" w:rsidR="00C42A93" w:rsidRPr="007F22FF" w:rsidRDefault="00C42A93" w:rsidP="002C169A">
            <w:pPr>
              <w:pStyle w:val="TAL"/>
              <w:rPr>
                <w:rFonts w:cs="v5.0.0"/>
                <w:position w:val="-10"/>
              </w:rPr>
            </w:pPr>
            <w:r w:rsidRPr="007F22FF">
              <w:rPr>
                <w:rFonts w:cs="v4.2.0"/>
                <w:bCs/>
              </w:rPr>
              <w:t>PDSCH_RA</w:t>
            </w:r>
          </w:p>
        </w:tc>
        <w:tc>
          <w:tcPr>
            <w:tcW w:w="1573" w:type="dxa"/>
            <w:tcBorders>
              <w:bottom w:val="single" w:sz="4" w:space="0" w:color="auto"/>
            </w:tcBorders>
          </w:tcPr>
          <w:p w14:paraId="18E06AC2" w14:textId="77777777" w:rsidR="00C42A93" w:rsidRPr="007F22FF" w:rsidRDefault="00C42A93" w:rsidP="002C169A">
            <w:pPr>
              <w:pStyle w:val="TAC"/>
              <w:rPr>
                <w:rFonts w:eastAsia="?? ??" w:cs="v5.0.0"/>
              </w:rPr>
            </w:pPr>
            <w:r w:rsidRPr="007F22FF">
              <w:rPr>
                <w:rFonts w:cs="v4.2.0"/>
                <w:bCs/>
              </w:rPr>
              <w:t>dB</w:t>
            </w:r>
          </w:p>
        </w:tc>
        <w:tc>
          <w:tcPr>
            <w:tcW w:w="1600" w:type="dxa"/>
            <w:vMerge/>
          </w:tcPr>
          <w:p w14:paraId="746C4374" w14:textId="77777777" w:rsidR="00C42A93" w:rsidRPr="007F22FF" w:rsidRDefault="00C42A93" w:rsidP="002C169A">
            <w:pPr>
              <w:pStyle w:val="TAC"/>
              <w:rPr>
                <w:rFonts w:eastAsia="?? ??" w:cs="v5.0.0"/>
              </w:rPr>
            </w:pPr>
          </w:p>
        </w:tc>
        <w:tc>
          <w:tcPr>
            <w:tcW w:w="1476" w:type="dxa"/>
            <w:vMerge/>
          </w:tcPr>
          <w:p w14:paraId="7864B512" w14:textId="77777777" w:rsidR="00C42A93" w:rsidRPr="007F22FF" w:rsidRDefault="00C42A93" w:rsidP="002C169A">
            <w:pPr>
              <w:pStyle w:val="TAC"/>
              <w:rPr>
                <w:rFonts w:eastAsia="?? ??" w:cs="v5.0.0"/>
              </w:rPr>
            </w:pPr>
          </w:p>
        </w:tc>
      </w:tr>
      <w:tr w:rsidR="00C42A93" w:rsidRPr="007F22FF" w14:paraId="5EC73638" w14:textId="77777777" w:rsidTr="00987DB9">
        <w:trPr>
          <w:jc w:val="center"/>
        </w:trPr>
        <w:tc>
          <w:tcPr>
            <w:tcW w:w="2233" w:type="dxa"/>
            <w:tcBorders>
              <w:bottom w:val="single" w:sz="4" w:space="0" w:color="auto"/>
            </w:tcBorders>
          </w:tcPr>
          <w:p w14:paraId="2CC03704" w14:textId="77777777" w:rsidR="00C42A93" w:rsidRPr="007F22FF" w:rsidRDefault="00C42A93" w:rsidP="002C169A">
            <w:pPr>
              <w:pStyle w:val="TAL"/>
              <w:rPr>
                <w:rFonts w:cs="v5.0.0"/>
                <w:position w:val="-10"/>
              </w:rPr>
            </w:pPr>
            <w:r w:rsidRPr="007F22FF">
              <w:rPr>
                <w:rFonts w:cs="v4.2.0"/>
                <w:bCs/>
              </w:rPr>
              <w:t>PDSCH_RB</w:t>
            </w:r>
          </w:p>
        </w:tc>
        <w:tc>
          <w:tcPr>
            <w:tcW w:w="1573" w:type="dxa"/>
            <w:tcBorders>
              <w:bottom w:val="single" w:sz="4" w:space="0" w:color="auto"/>
            </w:tcBorders>
          </w:tcPr>
          <w:p w14:paraId="650B7269" w14:textId="77777777" w:rsidR="00C42A93" w:rsidRPr="007F22FF" w:rsidRDefault="00C42A93" w:rsidP="002C169A">
            <w:pPr>
              <w:pStyle w:val="TAC"/>
              <w:rPr>
                <w:rFonts w:eastAsia="?? ??" w:cs="v5.0.0"/>
              </w:rPr>
            </w:pPr>
            <w:r w:rsidRPr="007F22FF">
              <w:rPr>
                <w:rFonts w:cs="v4.2.0"/>
                <w:bCs/>
              </w:rPr>
              <w:t>dB</w:t>
            </w:r>
          </w:p>
        </w:tc>
        <w:tc>
          <w:tcPr>
            <w:tcW w:w="1600" w:type="dxa"/>
            <w:vMerge/>
          </w:tcPr>
          <w:p w14:paraId="03311DCF" w14:textId="77777777" w:rsidR="00C42A93" w:rsidRPr="007F22FF" w:rsidRDefault="00C42A93" w:rsidP="002C169A">
            <w:pPr>
              <w:pStyle w:val="TAC"/>
              <w:rPr>
                <w:rFonts w:eastAsia="?? ??" w:cs="v5.0.0"/>
              </w:rPr>
            </w:pPr>
          </w:p>
        </w:tc>
        <w:tc>
          <w:tcPr>
            <w:tcW w:w="1476" w:type="dxa"/>
            <w:vMerge/>
          </w:tcPr>
          <w:p w14:paraId="0E5144C0" w14:textId="77777777" w:rsidR="00C42A93" w:rsidRPr="007F22FF" w:rsidRDefault="00C42A93" w:rsidP="002C169A">
            <w:pPr>
              <w:pStyle w:val="TAC"/>
              <w:rPr>
                <w:rFonts w:eastAsia="?? ??" w:cs="v5.0.0"/>
              </w:rPr>
            </w:pPr>
          </w:p>
        </w:tc>
      </w:tr>
      <w:tr w:rsidR="00C42A93" w:rsidRPr="007F22FF" w14:paraId="3B350EC1" w14:textId="77777777" w:rsidTr="00987DB9">
        <w:trPr>
          <w:jc w:val="center"/>
        </w:trPr>
        <w:tc>
          <w:tcPr>
            <w:tcW w:w="2233" w:type="dxa"/>
            <w:tcBorders>
              <w:bottom w:val="single" w:sz="4" w:space="0" w:color="auto"/>
            </w:tcBorders>
            <w:vAlign w:val="center"/>
          </w:tcPr>
          <w:p w14:paraId="1B77E33B" w14:textId="77777777" w:rsidR="00C42A93" w:rsidRPr="007F22FF" w:rsidRDefault="00C42A93" w:rsidP="002C169A">
            <w:pPr>
              <w:pStyle w:val="TAL"/>
              <w:rPr>
                <w:rFonts w:cs="v5.0.0"/>
                <w:position w:val="-10"/>
              </w:rPr>
            </w:pPr>
            <w:r w:rsidRPr="007F22FF">
              <w:rPr>
                <w:rFonts w:cs="Arial"/>
                <w:szCs w:val="18"/>
              </w:rPr>
              <w:t>OCNG_RA</w:t>
            </w:r>
            <w:r w:rsidRPr="007F22FF">
              <w:rPr>
                <w:rFonts w:cs="Arial"/>
                <w:szCs w:val="18"/>
                <w:vertAlign w:val="superscript"/>
              </w:rPr>
              <w:t>Note 1</w:t>
            </w:r>
          </w:p>
        </w:tc>
        <w:tc>
          <w:tcPr>
            <w:tcW w:w="1573" w:type="dxa"/>
            <w:tcBorders>
              <w:bottom w:val="single" w:sz="4" w:space="0" w:color="auto"/>
            </w:tcBorders>
          </w:tcPr>
          <w:p w14:paraId="6154FC96" w14:textId="77777777" w:rsidR="00C42A93" w:rsidRPr="007F22FF" w:rsidRDefault="00C42A93" w:rsidP="002C169A">
            <w:pPr>
              <w:pStyle w:val="TAC"/>
              <w:rPr>
                <w:rFonts w:eastAsia="?? ??" w:cs="v5.0.0"/>
              </w:rPr>
            </w:pPr>
            <w:r w:rsidRPr="007F22FF">
              <w:rPr>
                <w:rFonts w:cs="v4.2.0"/>
                <w:bCs/>
              </w:rPr>
              <w:t>dB</w:t>
            </w:r>
          </w:p>
        </w:tc>
        <w:tc>
          <w:tcPr>
            <w:tcW w:w="1600" w:type="dxa"/>
            <w:vMerge/>
          </w:tcPr>
          <w:p w14:paraId="146B0280" w14:textId="77777777" w:rsidR="00C42A93" w:rsidRPr="007F22FF" w:rsidRDefault="00C42A93" w:rsidP="002C169A">
            <w:pPr>
              <w:pStyle w:val="TAC"/>
              <w:rPr>
                <w:rFonts w:eastAsia="?? ??" w:cs="v5.0.0"/>
              </w:rPr>
            </w:pPr>
          </w:p>
        </w:tc>
        <w:tc>
          <w:tcPr>
            <w:tcW w:w="1476" w:type="dxa"/>
            <w:vMerge/>
          </w:tcPr>
          <w:p w14:paraId="684BB393" w14:textId="77777777" w:rsidR="00C42A93" w:rsidRPr="007F22FF" w:rsidRDefault="00C42A93" w:rsidP="002C169A">
            <w:pPr>
              <w:pStyle w:val="TAC"/>
              <w:rPr>
                <w:rFonts w:eastAsia="?? ??" w:cs="v5.0.0"/>
              </w:rPr>
            </w:pPr>
          </w:p>
        </w:tc>
      </w:tr>
      <w:tr w:rsidR="00C42A93" w:rsidRPr="007F22FF" w14:paraId="6BA13E34" w14:textId="77777777" w:rsidTr="00987DB9">
        <w:trPr>
          <w:jc w:val="center"/>
        </w:trPr>
        <w:tc>
          <w:tcPr>
            <w:tcW w:w="2233" w:type="dxa"/>
            <w:tcBorders>
              <w:bottom w:val="single" w:sz="4" w:space="0" w:color="auto"/>
            </w:tcBorders>
            <w:vAlign w:val="center"/>
          </w:tcPr>
          <w:p w14:paraId="7D83E1B8" w14:textId="77777777" w:rsidR="00C42A93" w:rsidRPr="007F22FF" w:rsidRDefault="00C42A93" w:rsidP="002C169A">
            <w:pPr>
              <w:pStyle w:val="TAL"/>
              <w:rPr>
                <w:rFonts w:cs="v5.0.0"/>
                <w:position w:val="-10"/>
              </w:rPr>
            </w:pPr>
            <w:r w:rsidRPr="007F22FF">
              <w:rPr>
                <w:rFonts w:cs="Arial"/>
                <w:szCs w:val="18"/>
              </w:rPr>
              <w:t>OCNG_RB</w:t>
            </w:r>
            <w:r w:rsidRPr="007F22FF">
              <w:rPr>
                <w:rFonts w:cs="Arial"/>
                <w:szCs w:val="18"/>
                <w:vertAlign w:val="superscript"/>
              </w:rPr>
              <w:t xml:space="preserve">Note 1 </w:t>
            </w:r>
          </w:p>
        </w:tc>
        <w:tc>
          <w:tcPr>
            <w:tcW w:w="1573" w:type="dxa"/>
            <w:tcBorders>
              <w:bottom w:val="single" w:sz="4" w:space="0" w:color="auto"/>
            </w:tcBorders>
          </w:tcPr>
          <w:p w14:paraId="4777475B" w14:textId="77777777" w:rsidR="00C42A93" w:rsidRPr="007F22FF" w:rsidRDefault="00C42A93" w:rsidP="002C169A">
            <w:pPr>
              <w:pStyle w:val="TAC"/>
              <w:rPr>
                <w:rFonts w:eastAsia="?? ??" w:cs="v5.0.0"/>
              </w:rPr>
            </w:pPr>
            <w:r w:rsidRPr="007F22FF">
              <w:rPr>
                <w:rFonts w:cs="v4.2.0"/>
                <w:bCs/>
              </w:rPr>
              <w:t>dB</w:t>
            </w:r>
          </w:p>
        </w:tc>
        <w:tc>
          <w:tcPr>
            <w:tcW w:w="1600" w:type="dxa"/>
            <w:vMerge/>
          </w:tcPr>
          <w:p w14:paraId="45F93D1C" w14:textId="77777777" w:rsidR="00C42A93" w:rsidRPr="007F22FF" w:rsidRDefault="00C42A93" w:rsidP="002C169A">
            <w:pPr>
              <w:pStyle w:val="TAC"/>
              <w:rPr>
                <w:rFonts w:eastAsia="?? ??" w:cs="v5.0.0"/>
              </w:rPr>
            </w:pPr>
          </w:p>
        </w:tc>
        <w:tc>
          <w:tcPr>
            <w:tcW w:w="1476" w:type="dxa"/>
            <w:vMerge/>
            <w:tcBorders>
              <w:bottom w:val="single" w:sz="4" w:space="0" w:color="auto"/>
            </w:tcBorders>
          </w:tcPr>
          <w:p w14:paraId="05AA26DA" w14:textId="77777777" w:rsidR="00C42A93" w:rsidRPr="007F22FF" w:rsidRDefault="00C42A93" w:rsidP="002C169A">
            <w:pPr>
              <w:pStyle w:val="TAC"/>
              <w:rPr>
                <w:rFonts w:eastAsia="?? ??" w:cs="v5.0.0"/>
              </w:rPr>
            </w:pPr>
          </w:p>
        </w:tc>
      </w:tr>
      <w:tr w:rsidR="00C42A93" w:rsidRPr="007F22FF" w14:paraId="14C1C859" w14:textId="77777777" w:rsidTr="00987DB9">
        <w:trPr>
          <w:jc w:val="center"/>
        </w:trPr>
        <w:tc>
          <w:tcPr>
            <w:tcW w:w="2233" w:type="dxa"/>
            <w:tcBorders>
              <w:bottom w:val="single" w:sz="4" w:space="0" w:color="auto"/>
            </w:tcBorders>
          </w:tcPr>
          <w:p w14:paraId="23DC35E5" w14:textId="77777777" w:rsidR="00C42A93" w:rsidRPr="007F22FF" w:rsidRDefault="00C42A93" w:rsidP="002C169A">
            <w:pPr>
              <w:pStyle w:val="TAL"/>
              <w:rPr>
                <w:rFonts w:cs="v5.0.0"/>
                <w:position w:val="-10"/>
              </w:rPr>
            </w:pPr>
            <w:r w:rsidRPr="007F22FF">
              <w:t>Qrxlevmin</w:t>
            </w:r>
          </w:p>
        </w:tc>
        <w:tc>
          <w:tcPr>
            <w:tcW w:w="1573" w:type="dxa"/>
            <w:tcBorders>
              <w:bottom w:val="single" w:sz="4" w:space="0" w:color="auto"/>
            </w:tcBorders>
          </w:tcPr>
          <w:p w14:paraId="520C6656" w14:textId="77777777" w:rsidR="00C42A93" w:rsidRPr="007F22FF" w:rsidRDefault="00C42A93" w:rsidP="002C169A">
            <w:pPr>
              <w:pStyle w:val="TAC"/>
              <w:rPr>
                <w:rFonts w:eastAsia="?? ??" w:cs="v5.0.0"/>
              </w:rPr>
            </w:pPr>
            <w:r w:rsidRPr="007F22FF">
              <w:rPr>
                <w:rFonts w:cs="v4.2.0"/>
              </w:rPr>
              <w:t xml:space="preserve">  dBm</w:t>
            </w:r>
          </w:p>
        </w:tc>
        <w:tc>
          <w:tcPr>
            <w:tcW w:w="1600" w:type="dxa"/>
            <w:vMerge/>
          </w:tcPr>
          <w:p w14:paraId="40BECA68" w14:textId="77777777" w:rsidR="00C42A93" w:rsidRPr="007F22FF" w:rsidRDefault="00C42A93" w:rsidP="002C169A">
            <w:pPr>
              <w:pStyle w:val="TAC"/>
              <w:rPr>
                <w:rFonts w:eastAsia="?? ??" w:cs="v5.0.0"/>
              </w:rPr>
            </w:pPr>
          </w:p>
        </w:tc>
        <w:tc>
          <w:tcPr>
            <w:tcW w:w="1476" w:type="dxa"/>
            <w:tcBorders>
              <w:bottom w:val="single" w:sz="4" w:space="0" w:color="auto"/>
            </w:tcBorders>
          </w:tcPr>
          <w:p w14:paraId="7267D776" w14:textId="77777777" w:rsidR="00C42A93" w:rsidRPr="007F22FF" w:rsidRDefault="00C42A93" w:rsidP="002C169A">
            <w:pPr>
              <w:pStyle w:val="TAC"/>
              <w:rPr>
                <w:rFonts w:eastAsia="?? ??" w:cs="v5.0.0"/>
              </w:rPr>
            </w:pPr>
            <w:r w:rsidRPr="007F22FF">
              <w:rPr>
                <w:rFonts w:cs="v4.2.0"/>
              </w:rPr>
              <w:t>-140</w:t>
            </w:r>
          </w:p>
        </w:tc>
      </w:tr>
      <w:tr w:rsidR="00C42A93" w:rsidRPr="007F22FF" w14:paraId="4E353CD2" w14:textId="77777777" w:rsidTr="00987DB9">
        <w:trPr>
          <w:jc w:val="center"/>
        </w:trPr>
        <w:tc>
          <w:tcPr>
            <w:tcW w:w="2233" w:type="dxa"/>
            <w:tcBorders>
              <w:bottom w:val="single" w:sz="4" w:space="0" w:color="auto"/>
            </w:tcBorders>
          </w:tcPr>
          <w:p w14:paraId="692FC92F" w14:textId="77777777" w:rsidR="00C42A93" w:rsidRPr="007F22FF" w:rsidRDefault="00C42A93" w:rsidP="002C169A">
            <w:pPr>
              <w:pStyle w:val="TAL"/>
              <w:rPr>
                <w:rFonts w:cs="v5.0.0"/>
                <w:position w:val="-10"/>
              </w:rPr>
            </w:pPr>
            <w:r w:rsidRPr="007F22FF">
              <w:rPr>
                <w:rFonts w:cs="v4.2.0"/>
                <w:position w:val="-12"/>
              </w:rPr>
              <w:object w:dxaOrig="400" w:dyaOrig="360" w14:anchorId="6918DB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8.25pt" o:ole="" fillcolor="window">
                  <v:imagedata r:id="rId16" o:title=""/>
                </v:shape>
                <o:OLEObject Type="Embed" ProgID="Equation.3" ShapeID="_x0000_i1025" DrawAspect="Content" ObjectID="_1469269497" r:id="rId17"/>
              </w:object>
            </w:r>
            <w:r w:rsidRPr="007F22FF">
              <w:rPr>
                <w:rFonts w:cs="Arial"/>
                <w:szCs w:val="18"/>
                <w:vertAlign w:val="superscript"/>
              </w:rPr>
              <w:t xml:space="preserve"> </w:t>
            </w:r>
          </w:p>
        </w:tc>
        <w:tc>
          <w:tcPr>
            <w:tcW w:w="1573" w:type="dxa"/>
            <w:tcBorders>
              <w:bottom w:val="single" w:sz="4" w:space="0" w:color="auto"/>
            </w:tcBorders>
          </w:tcPr>
          <w:p w14:paraId="6945FB85" w14:textId="77777777" w:rsidR="00C42A93" w:rsidRPr="007F22FF" w:rsidRDefault="00C42A93" w:rsidP="002C169A">
            <w:pPr>
              <w:pStyle w:val="TAC"/>
              <w:rPr>
                <w:rFonts w:eastAsia="?? ??" w:cs="v5.0.0"/>
              </w:rPr>
            </w:pPr>
            <w:r w:rsidRPr="007F22FF">
              <w:rPr>
                <w:rFonts w:cs="v4.2.0"/>
              </w:rPr>
              <w:t>dBm/15 kHz</w:t>
            </w:r>
          </w:p>
        </w:tc>
        <w:tc>
          <w:tcPr>
            <w:tcW w:w="1600" w:type="dxa"/>
            <w:vMerge/>
          </w:tcPr>
          <w:p w14:paraId="3CCF094A" w14:textId="77777777" w:rsidR="00C42A93" w:rsidRPr="007F22FF" w:rsidRDefault="00C42A93" w:rsidP="002C169A">
            <w:pPr>
              <w:pStyle w:val="TAC"/>
              <w:rPr>
                <w:rFonts w:eastAsia="?? ??" w:cs="v5.0.0"/>
              </w:rPr>
            </w:pPr>
          </w:p>
        </w:tc>
        <w:tc>
          <w:tcPr>
            <w:tcW w:w="1476" w:type="dxa"/>
            <w:tcBorders>
              <w:bottom w:val="single" w:sz="4" w:space="0" w:color="auto"/>
            </w:tcBorders>
          </w:tcPr>
          <w:p w14:paraId="6DA42BE7" w14:textId="77777777" w:rsidR="00C42A93" w:rsidRPr="007F22FF" w:rsidRDefault="00C42A93" w:rsidP="002C169A">
            <w:pPr>
              <w:pStyle w:val="TAC"/>
              <w:rPr>
                <w:rFonts w:eastAsia="?? ??" w:cs="v5.0.0"/>
              </w:rPr>
            </w:pPr>
            <w:r w:rsidRPr="007F22FF">
              <w:rPr>
                <w:rFonts w:cs="v4.2.0"/>
              </w:rPr>
              <w:t>Off</w:t>
            </w:r>
          </w:p>
        </w:tc>
      </w:tr>
      <w:tr w:rsidR="00C42A93" w:rsidRPr="007F22FF" w14:paraId="092EEE3B" w14:textId="77777777" w:rsidTr="00987DB9">
        <w:trPr>
          <w:jc w:val="center"/>
        </w:trPr>
        <w:tc>
          <w:tcPr>
            <w:tcW w:w="2233" w:type="dxa"/>
            <w:tcBorders>
              <w:bottom w:val="single" w:sz="4" w:space="0" w:color="auto"/>
            </w:tcBorders>
          </w:tcPr>
          <w:p w14:paraId="6B6B2086" w14:textId="77777777" w:rsidR="00C42A93" w:rsidRPr="007F22FF" w:rsidRDefault="00C42A93" w:rsidP="002C169A">
            <w:pPr>
              <w:pStyle w:val="TAL"/>
              <w:rPr>
                <w:rFonts w:cs="v5.0.0"/>
                <w:position w:val="-10"/>
              </w:rPr>
            </w:pPr>
            <w:r w:rsidRPr="007F22FF">
              <w:rPr>
                <w:rFonts w:cs="v4.2.0"/>
              </w:rPr>
              <w:t>RSRP</w:t>
            </w:r>
            <w:r w:rsidRPr="007F22FF">
              <w:rPr>
                <w:rFonts w:cs="Arial"/>
                <w:szCs w:val="18"/>
                <w:vertAlign w:val="superscript"/>
              </w:rPr>
              <w:t xml:space="preserve"> Note2</w:t>
            </w:r>
          </w:p>
        </w:tc>
        <w:tc>
          <w:tcPr>
            <w:tcW w:w="1573" w:type="dxa"/>
            <w:tcBorders>
              <w:bottom w:val="single" w:sz="4" w:space="0" w:color="auto"/>
            </w:tcBorders>
          </w:tcPr>
          <w:p w14:paraId="07CBA587" w14:textId="77777777" w:rsidR="00C42A93" w:rsidRPr="007F22FF" w:rsidRDefault="00C42A93" w:rsidP="002C169A">
            <w:pPr>
              <w:pStyle w:val="TAC"/>
              <w:rPr>
                <w:rFonts w:eastAsia="?? ??" w:cs="v5.0.0"/>
              </w:rPr>
            </w:pPr>
            <w:r w:rsidRPr="007F22FF">
              <w:rPr>
                <w:rFonts w:cs="v4.2.0"/>
              </w:rPr>
              <w:t>dBm/15 KHz</w:t>
            </w:r>
          </w:p>
        </w:tc>
        <w:tc>
          <w:tcPr>
            <w:tcW w:w="1600" w:type="dxa"/>
            <w:vMerge/>
          </w:tcPr>
          <w:p w14:paraId="2A99CE70" w14:textId="77777777" w:rsidR="00C42A93" w:rsidRPr="007F22FF" w:rsidRDefault="00C42A93" w:rsidP="002C169A">
            <w:pPr>
              <w:pStyle w:val="TAC"/>
              <w:rPr>
                <w:rFonts w:eastAsia="?? ??" w:cs="v5.0.0"/>
              </w:rPr>
            </w:pPr>
          </w:p>
        </w:tc>
        <w:tc>
          <w:tcPr>
            <w:tcW w:w="1476" w:type="dxa"/>
            <w:tcBorders>
              <w:bottom w:val="single" w:sz="4" w:space="0" w:color="auto"/>
            </w:tcBorders>
          </w:tcPr>
          <w:p w14:paraId="69916079" w14:textId="77777777" w:rsidR="00C42A93" w:rsidRPr="007F22FF" w:rsidRDefault="00C42A93" w:rsidP="002C169A">
            <w:pPr>
              <w:pStyle w:val="TAC"/>
              <w:rPr>
                <w:rFonts w:eastAsia="?? ??" w:cs="v5.0.0"/>
              </w:rPr>
            </w:pPr>
            <w:r>
              <w:rPr>
                <w:rFonts w:cs="v4.2.0"/>
              </w:rPr>
              <w:t>-110</w:t>
            </w:r>
          </w:p>
        </w:tc>
      </w:tr>
      <w:tr w:rsidR="00C42A93" w:rsidRPr="007F22FF" w14:paraId="0447F878" w14:textId="77777777" w:rsidTr="00987DB9">
        <w:trPr>
          <w:cantSplit/>
          <w:jc w:val="center"/>
        </w:trPr>
        <w:tc>
          <w:tcPr>
            <w:tcW w:w="6882" w:type="dxa"/>
            <w:gridSpan w:val="4"/>
            <w:vAlign w:val="center"/>
          </w:tcPr>
          <w:p w14:paraId="687612F7" w14:textId="77777777" w:rsidR="00C42A93" w:rsidRPr="007F22FF" w:rsidRDefault="00C42A93" w:rsidP="002C169A">
            <w:pPr>
              <w:pStyle w:val="TAN"/>
            </w:pPr>
            <w:r w:rsidRPr="007F22FF">
              <w:t>Note 1:</w:t>
            </w:r>
            <w:r w:rsidRPr="007F22FF">
              <w:tab/>
              <w:t xml:space="preserve">For this requirement to be applicable, the </w:t>
            </w:r>
            <w:r w:rsidRPr="007F22FF">
              <w:rPr>
                <w:rFonts w:cs="v5.0.0"/>
              </w:rPr>
              <w:t xml:space="preserve">UARFCN and scrambling code </w:t>
            </w:r>
            <w:r w:rsidRPr="007F22FF">
              <w:t xml:space="preserve">for cell 1 and </w:t>
            </w:r>
            <w:r w:rsidRPr="007F22FF">
              <w:rPr>
                <w:rFonts w:cs="v5.0.0"/>
              </w:rPr>
              <w:t xml:space="preserve">the </w:t>
            </w:r>
            <w:r w:rsidRPr="007F22FF">
              <w:t>EARFCN and physical cell identity</w:t>
            </w:r>
            <w:r w:rsidRPr="007F22FF">
              <w:rPr>
                <w:rFonts w:cs="v5.0.0"/>
              </w:rPr>
              <w:t xml:space="preserve"> for </w:t>
            </w:r>
            <w:r w:rsidRPr="007F22FF">
              <w:t>cell 2 shall be unchanged from when the CSG cell was visited previously</w:t>
            </w:r>
          </w:p>
          <w:p w14:paraId="14C27D27" w14:textId="77777777" w:rsidR="00C42A93" w:rsidRPr="007F22FF" w:rsidRDefault="00C42A93" w:rsidP="002C169A">
            <w:pPr>
              <w:pStyle w:val="TAN"/>
            </w:pPr>
            <w:r w:rsidRPr="007F22FF">
              <w:t>Note 2:</w:t>
            </w:r>
            <w:r w:rsidRPr="007F22FF">
              <w:tab/>
            </w:r>
            <w:smartTag w:uri="urn:schemas-microsoft-com:office:smarttags" w:element="place">
              <w:r w:rsidRPr="007F22FF">
                <w:t>Chosen</w:t>
              </w:r>
            </w:smartTag>
            <w:r w:rsidRPr="007F22FF">
              <w:t xml:space="preserve"> to ensure that CSG autonomous search has a high probability of success on every attempt made by UE</w:t>
            </w:r>
          </w:p>
        </w:tc>
      </w:tr>
    </w:tbl>
    <w:p w14:paraId="5813C904" w14:textId="77777777" w:rsidR="00C87B2D" w:rsidRDefault="00C87B2D" w:rsidP="00C87B2D">
      <w:pPr>
        <w:pStyle w:val="NO"/>
        <w:ind w:left="0" w:firstLine="0"/>
      </w:pPr>
    </w:p>
    <w:p w14:paraId="0A138BDA" w14:textId="77777777" w:rsidR="00B90214" w:rsidRDefault="00B90214" w:rsidP="00B90214">
      <w:pPr>
        <w:pStyle w:val="Heading2"/>
        <w:rPr>
          <w:noProof/>
          <w:snapToGrid w:val="0"/>
          <w:color w:val="FF0000"/>
          <w:lang w:eastAsia="zh-CN"/>
        </w:rPr>
      </w:pPr>
      <w:r w:rsidRPr="00E2437B">
        <w:rPr>
          <w:rFonts w:hint="eastAsia"/>
          <w:noProof/>
          <w:snapToGrid w:val="0"/>
          <w:color w:val="FF0000"/>
          <w:lang w:eastAsia="zh-CN"/>
        </w:rPr>
        <w:t>&lt;Start of Change</w:t>
      </w:r>
      <w:r>
        <w:rPr>
          <w:rFonts w:hint="eastAsia"/>
          <w:noProof/>
          <w:snapToGrid w:val="0"/>
          <w:color w:val="FF0000"/>
          <w:lang w:eastAsia="zh-CN"/>
        </w:rPr>
        <w:t>s</w:t>
      </w:r>
      <w:r w:rsidRPr="00E2437B">
        <w:rPr>
          <w:rFonts w:hint="eastAsia"/>
          <w:noProof/>
          <w:snapToGrid w:val="0"/>
          <w:color w:val="FF0000"/>
          <w:lang w:eastAsia="zh-CN"/>
        </w:rPr>
        <w:t>&gt;</w:t>
      </w:r>
    </w:p>
    <w:p w14:paraId="2AE8E52A" w14:textId="77777777" w:rsidR="00B90214" w:rsidRDefault="00B90214" w:rsidP="00C87B2D">
      <w:pPr>
        <w:pStyle w:val="NO"/>
        <w:ind w:left="0" w:firstLine="0"/>
      </w:pPr>
    </w:p>
    <w:p w14:paraId="43AC5439" w14:textId="77777777" w:rsidR="00B26FDE" w:rsidRPr="007F22FF" w:rsidRDefault="00B26FDE" w:rsidP="00B26FDE">
      <w:pPr>
        <w:pStyle w:val="Heading5"/>
      </w:pPr>
      <w:bookmarkStart w:id="6" w:name="_Toc368021964"/>
      <w:r>
        <w:t>4.2.2.11.3</w:t>
      </w:r>
      <w:r w:rsidRPr="007F22FF">
        <w:tab/>
        <w:t>Reselection from a CSG to an inter-frequency CSG cell</w:t>
      </w:r>
      <w:bookmarkEnd w:id="6"/>
    </w:p>
    <w:p w14:paraId="4527F1FD" w14:textId="77777777" w:rsidR="008D413B" w:rsidRDefault="008D413B" w:rsidP="008D413B">
      <w:pPr>
        <w:rPr>
          <w:color w:val="000000"/>
        </w:rPr>
      </w:pPr>
    </w:p>
    <w:p w14:paraId="287B443D" w14:textId="77777777" w:rsidR="00944C43" w:rsidRDefault="00944C43" w:rsidP="00944C43">
      <w:pPr>
        <w:rPr>
          <w:color w:val="000000"/>
          <w:lang w:val="en-US"/>
        </w:rPr>
      </w:pPr>
      <w:r>
        <w:rPr>
          <w:color w:val="000000"/>
        </w:rPr>
        <w:t xml:space="preserve">If 0&lt; Sx &lt;= Sintersearch or when Sintersearch is not present, and </w:t>
      </w:r>
      <w:r w:rsidRPr="00B47236">
        <w:t xml:space="preserve">the serving cell is the highest ranked cell on </w:t>
      </w:r>
      <w:r>
        <w:t>the serving</w:t>
      </w:r>
      <w:r w:rsidRPr="00B47236">
        <w:t xml:space="preserve"> frequency</w:t>
      </w:r>
      <w:r>
        <w:rPr>
          <w:color w:val="000000"/>
        </w:rPr>
        <w:t>, the UE shall perform search and reselection to an allowed inter-frequency CSG cell that has met CSG reselection criterion defined in [1] and that is in its whitelist within 6 minutes, provided that this inter-frequency CSG cell is listed in system information without absolute priority configured.</w:t>
      </w:r>
    </w:p>
    <w:p w14:paraId="1BF59D06" w14:textId="77777777" w:rsidR="008D413B" w:rsidRDefault="008D413B" w:rsidP="00B26FDE">
      <w:pPr>
        <w:rPr>
          <w:color w:val="000000"/>
          <w:lang w:val="en-US"/>
        </w:rPr>
      </w:pPr>
    </w:p>
    <w:p w14:paraId="38959FE2" w14:textId="77777777" w:rsidR="008D413B" w:rsidRDefault="008D413B" w:rsidP="00B26FDE">
      <w:pPr>
        <w:rPr>
          <w:color w:val="000000"/>
        </w:rPr>
      </w:pPr>
    </w:p>
    <w:p w14:paraId="5F237D7D" w14:textId="77777777" w:rsidR="00944C43" w:rsidRDefault="00944C43" w:rsidP="00944C43">
      <w:pPr>
        <w:rPr>
          <w:color w:val="000000"/>
        </w:rPr>
      </w:pPr>
      <w:r>
        <w:rPr>
          <w:color w:val="000000"/>
        </w:rPr>
        <w:lastRenderedPageBreak/>
        <w:t xml:space="preserve">If 0&lt; Srxlevservingcell &lt;= Sprioritysearch1 or 0&lt; Squalservingcell &lt;= Sprioritysearch2, and </w:t>
      </w:r>
      <w:r w:rsidRPr="00B47236">
        <w:t xml:space="preserve">the serving cell is the highest ranked cell on </w:t>
      </w:r>
      <w:r>
        <w:t>the serving</w:t>
      </w:r>
      <w:r w:rsidRPr="00B47236">
        <w:t xml:space="preserve"> frequency</w:t>
      </w:r>
      <w:r>
        <w:rPr>
          <w:color w:val="000000"/>
        </w:rPr>
        <w:t>, the UE shall perform search and reselection to an allowed inter-frequency CSG cell that has met CSG reselection criterion defined in [1] and that is in its whitelist within 6 minutes, provided that this inter-frequency CSG cell is listed in system information with absolute priority.</w:t>
      </w:r>
    </w:p>
    <w:p w14:paraId="6F91FCD3" w14:textId="77777777" w:rsidR="000763CF" w:rsidRDefault="00B26FDE" w:rsidP="00B26FDE">
      <w:pPr>
        <w:rPr>
          <w:color w:val="000000"/>
        </w:rPr>
      </w:pPr>
      <w:r>
        <w:rPr>
          <w:color w:val="000000"/>
        </w:rPr>
        <w:t>If Sx&lt;=0</w:t>
      </w:r>
      <w:r w:rsidR="00944C43" w:rsidRPr="00944C43">
        <w:rPr>
          <w:color w:val="000000"/>
        </w:rPr>
        <w:t xml:space="preserve"> </w:t>
      </w:r>
      <w:r w:rsidR="00944C43">
        <w:rPr>
          <w:color w:val="000000"/>
        </w:rPr>
        <w:t xml:space="preserve">or </w:t>
      </w:r>
      <w:r w:rsidR="00944C43" w:rsidRPr="00B47236">
        <w:t xml:space="preserve">the serving cell is </w:t>
      </w:r>
      <w:r w:rsidR="00944C43">
        <w:t xml:space="preserve">not </w:t>
      </w:r>
      <w:r w:rsidR="00944C43" w:rsidRPr="00B47236">
        <w:t xml:space="preserve">the highest ranked cell on </w:t>
      </w:r>
      <w:r w:rsidR="00944C43">
        <w:t>the serving</w:t>
      </w:r>
      <w:r w:rsidR="00944C43" w:rsidRPr="00B47236">
        <w:t xml:space="preserve"> frequency</w:t>
      </w:r>
      <w:r>
        <w:rPr>
          <w:color w:val="000000"/>
        </w:rPr>
        <w:t xml:space="preserve">, the requirements in section 4.2.2.3 applies. </w:t>
      </w:r>
    </w:p>
    <w:p w14:paraId="4E9D1161" w14:textId="77777777" w:rsidR="00B26FDE" w:rsidRPr="00995BAA" w:rsidRDefault="00B26FDE" w:rsidP="00B26FDE">
      <w:pPr>
        <w:rPr>
          <w:color w:val="000000"/>
        </w:rPr>
      </w:pPr>
      <w:r w:rsidRPr="007F22FF">
        <w:rPr>
          <w:rFonts w:cs="v5.0.0"/>
        </w:rPr>
        <w:t>There is no need for statistical testing of this requirement.</w:t>
      </w:r>
    </w:p>
    <w:p w14:paraId="7AB09146" w14:textId="77777777" w:rsidR="00B26FDE" w:rsidRPr="007F22FF" w:rsidRDefault="00B26FDE" w:rsidP="00B26FDE">
      <w:pPr>
        <w:pStyle w:val="TH"/>
      </w:pPr>
      <w:r>
        <w:rPr>
          <w:snapToGrid w:val="0"/>
        </w:rPr>
        <w:t>Table 4.2.2.11.3-1</w:t>
      </w:r>
      <w:r w:rsidRPr="007F22FF">
        <w:t>: Parameters for CSG inter-frequency reselection</w:t>
      </w:r>
    </w:p>
    <w:tbl>
      <w:tblPr>
        <w:tblW w:w="0" w:type="auto"/>
        <w:jc w:val="center"/>
        <w:tblInd w:w="2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76"/>
      </w:tblGrid>
      <w:tr w:rsidR="00B26FDE" w:rsidRPr="007F22FF" w14:paraId="2B34D66E" w14:textId="77777777" w:rsidTr="00987DB9">
        <w:trPr>
          <w:jc w:val="center"/>
        </w:trPr>
        <w:tc>
          <w:tcPr>
            <w:tcW w:w="2233" w:type="dxa"/>
            <w:tcBorders>
              <w:bottom w:val="single" w:sz="4" w:space="0" w:color="auto"/>
            </w:tcBorders>
          </w:tcPr>
          <w:p w14:paraId="62C21EDE" w14:textId="77777777" w:rsidR="00B26FDE" w:rsidRPr="007F22FF" w:rsidRDefault="00B26FDE" w:rsidP="002C169A">
            <w:pPr>
              <w:pStyle w:val="TAH"/>
              <w:rPr>
                <w:rFonts w:eastAsia="?? ??"/>
              </w:rPr>
            </w:pPr>
            <w:r w:rsidRPr="007F22FF">
              <w:rPr>
                <w:rFonts w:eastAsia="?? ??"/>
              </w:rPr>
              <w:t>Parameter</w:t>
            </w:r>
          </w:p>
        </w:tc>
        <w:tc>
          <w:tcPr>
            <w:tcW w:w="1573" w:type="dxa"/>
            <w:tcBorders>
              <w:bottom w:val="single" w:sz="4" w:space="0" w:color="auto"/>
            </w:tcBorders>
          </w:tcPr>
          <w:p w14:paraId="4C270EFA" w14:textId="77777777" w:rsidR="00B26FDE" w:rsidRPr="007F22FF" w:rsidRDefault="00B26FDE" w:rsidP="002C169A">
            <w:pPr>
              <w:pStyle w:val="TAH"/>
              <w:rPr>
                <w:rFonts w:eastAsia="?? ??"/>
              </w:rPr>
            </w:pPr>
            <w:r w:rsidRPr="007F22FF">
              <w:rPr>
                <w:rFonts w:eastAsia="?? ??"/>
              </w:rPr>
              <w:t>Unit</w:t>
            </w:r>
          </w:p>
        </w:tc>
        <w:tc>
          <w:tcPr>
            <w:tcW w:w="1600" w:type="dxa"/>
            <w:tcBorders>
              <w:bottom w:val="single" w:sz="4" w:space="0" w:color="auto"/>
            </w:tcBorders>
          </w:tcPr>
          <w:p w14:paraId="11766EFB" w14:textId="77777777" w:rsidR="00B26FDE" w:rsidRPr="007F22FF" w:rsidRDefault="00B26FDE" w:rsidP="002C169A">
            <w:pPr>
              <w:pStyle w:val="TAH"/>
              <w:rPr>
                <w:rFonts w:eastAsia="?? ??"/>
              </w:rPr>
            </w:pPr>
            <w:r w:rsidRPr="007F22FF">
              <w:rPr>
                <w:rFonts w:eastAsia="?? ??"/>
              </w:rPr>
              <w:t>Cell 1</w:t>
            </w:r>
          </w:p>
        </w:tc>
        <w:tc>
          <w:tcPr>
            <w:tcW w:w="1476" w:type="dxa"/>
            <w:tcBorders>
              <w:bottom w:val="single" w:sz="4" w:space="0" w:color="auto"/>
            </w:tcBorders>
          </w:tcPr>
          <w:p w14:paraId="078C44B7" w14:textId="77777777" w:rsidR="00B26FDE" w:rsidRPr="007F22FF" w:rsidRDefault="00B26FDE" w:rsidP="002C169A">
            <w:pPr>
              <w:pStyle w:val="TAH"/>
              <w:rPr>
                <w:rFonts w:eastAsia="?? ??"/>
              </w:rPr>
            </w:pPr>
            <w:r w:rsidRPr="007F22FF">
              <w:rPr>
                <w:rFonts w:eastAsia="?? ??"/>
              </w:rPr>
              <w:t>Cell 2</w:t>
            </w:r>
          </w:p>
        </w:tc>
      </w:tr>
      <w:tr w:rsidR="00B26FDE" w:rsidRPr="007F22FF" w14:paraId="43A0BABC" w14:textId="77777777" w:rsidTr="00987DB9">
        <w:trPr>
          <w:jc w:val="center"/>
        </w:trPr>
        <w:tc>
          <w:tcPr>
            <w:tcW w:w="2233" w:type="dxa"/>
            <w:tcBorders>
              <w:bottom w:val="single" w:sz="4" w:space="0" w:color="auto"/>
            </w:tcBorders>
          </w:tcPr>
          <w:p w14:paraId="25130B69" w14:textId="77777777" w:rsidR="00B26FDE" w:rsidRPr="007F22FF" w:rsidRDefault="00B26FDE" w:rsidP="002C169A">
            <w:pPr>
              <w:pStyle w:val="TAL"/>
              <w:rPr>
                <w:rFonts w:eastAsia="?? ??"/>
              </w:rPr>
            </w:pPr>
            <w:r w:rsidRPr="007F22FF">
              <w:rPr>
                <w:rFonts w:eastAsia="?? ??"/>
              </w:rPr>
              <w:t xml:space="preserve">UARFCN </w:t>
            </w:r>
            <w:r w:rsidRPr="007F22FF">
              <w:rPr>
                <w:rFonts w:eastAsia="?? ??"/>
                <w:vertAlign w:val="superscript"/>
              </w:rPr>
              <w:t>Note1</w:t>
            </w:r>
          </w:p>
        </w:tc>
        <w:tc>
          <w:tcPr>
            <w:tcW w:w="1573" w:type="dxa"/>
            <w:tcBorders>
              <w:bottom w:val="single" w:sz="4" w:space="0" w:color="auto"/>
            </w:tcBorders>
          </w:tcPr>
          <w:p w14:paraId="66A97FA1" w14:textId="77777777" w:rsidR="00B26FDE" w:rsidRPr="00E801EC" w:rsidRDefault="00B26FDE" w:rsidP="002C169A">
            <w:pPr>
              <w:pStyle w:val="TAC"/>
              <w:rPr>
                <w:rFonts w:eastAsia="?? ??"/>
              </w:rPr>
            </w:pPr>
          </w:p>
        </w:tc>
        <w:tc>
          <w:tcPr>
            <w:tcW w:w="1600" w:type="dxa"/>
            <w:tcBorders>
              <w:bottom w:val="single" w:sz="4" w:space="0" w:color="auto"/>
            </w:tcBorders>
          </w:tcPr>
          <w:p w14:paraId="0F921E14" w14:textId="77777777" w:rsidR="00B26FDE" w:rsidRPr="00E801EC" w:rsidRDefault="00B26FDE" w:rsidP="002C169A">
            <w:pPr>
              <w:pStyle w:val="TAC"/>
              <w:rPr>
                <w:rFonts w:eastAsia="?? ??"/>
              </w:rPr>
            </w:pPr>
            <w:r w:rsidRPr="00E801EC">
              <w:rPr>
                <w:rFonts w:eastAsia="?? ??"/>
              </w:rPr>
              <w:t>Channel 1</w:t>
            </w:r>
          </w:p>
        </w:tc>
        <w:tc>
          <w:tcPr>
            <w:tcW w:w="1476" w:type="dxa"/>
            <w:tcBorders>
              <w:bottom w:val="single" w:sz="4" w:space="0" w:color="auto"/>
            </w:tcBorders>
          </w:tcPr>
          <w:p w14:paraId="7398AFE4" w14:textId="77777777" w:rsidR="00B26FDE" w:rsidRPr="00E801EC" w:rsidRDefault="00B26FDE" w:rsidP="002C169A">
            <w:pPr>
              <w:pStyle w:val="TAC"/>
              <w:rPr>
                <w:rFonts w:eastAsia="?? ??"/>
              </w:rPr>
            </w:pPr>
            <w:r w:rsidRPr="00E801EC">
              <w:rPr>
                <w:rFonts w:eastAsia="?? ??"/>
              </w:rPr>
              <w:t>Channel 2</w:t>
            </w:r>
          </w:p>
        </w:tc>
      </w:tr>
      <w:tr w:rsidR="00B26FDE" w:rsidRPr="007F22FF" w14:paraId="4B3719E5" w14:textId="77777777" w:rsidTr="00987DB9">
        <w:trPr>
          <w:jc w:val="center"/>
        </w:trPr>
        <w:tc>
          <w:tcPr>
            <w:tcW w:w="2233" w:type="dxa"/>
            <w:tcBorders>
              <w:bottom w:val="single" w:sz="4" w:space="0" w:color="auto"/>
            </w:tcBorders>
          </w:tcPr>
          <w:p w14:paraId="08289059" w14:textId="77777777" w:rsidR="00B26FDE" w:rsidRPr="007F22FF" w:rsidRDefault="00B26FDE" w:rsidP="002C169A">
            <w:pPr>
              <w:pStyle w:val="TAL"/>
              <w:rPr>
                <w:rFonts w:eastAsia="?? ??"/>
              </w:rPr>
            </w:pPr>
            <w:r w:rsidRPr="007F22FF">
              <w:rPr>
                <w:rFonts w:eastAsia="?? ??"/>
              </w:rPr>
              <w:t>CSG indicator</w:t>
            </w:r>
          </w:p>
        </w:tc>
        <w:tc>
          <w:tcPr>
            <w:tcW w:w="1573" w:type="dxa"/>
            <w:tcBorders>
              <w:bottom w:val="single" w:sz="4" w:space="0" w:color="auto"/>
            </w:tcBorders>
          </w:tcPr>
          <w:p w14:paraId="173655D7" w14:textId="77777777" w:rsidR="00B26FDE" w:rsidRPr="00E801EC" w:rsidRDefault="00B26FDE" w:rsidP="002C169A">
            <w:pPr>
              <w:pStyle w:val="TAC"/>
              <w:rPr>
                <w:rFonts w:eastAsia="?? ??"/>
              </w:rPr>
            </w:pPr>
          </w:p>
        </w:tc>
        <w:tc>
          <w:tcPr>
            <w:tcW w:w="1600" w:type="dxa"/>
            <w:tcBorders>
              <w:bottom w:val="single" w:sz="4" w:space="0" w:color="auto"/>
            </w:tcBorders>
          </w:tcPr>
          <w:p w14:paraId="1A87D2BA" w14:textId="77777777" w:rsidR="00B26FDE" w:rsidRPr="00E801EC" w:rsidRDefault="00B26FDE" w:rsidP="002C169A">
            <w:pPr>
              <w:pStyle w:val="TAC"/>
              <w:rPr>
                <w:rFonts w:eastAsia="?? ??"/>
              </w:rPr>
            </w:pPr>
            <w:r>
              <w:rPr>
                <w:rFonts w:eastAsia="?? ??"/>
              </w:rPr>
              <w:t>True</w:t>
            </w:r>
          </w:p>
        </w:tc>
        <w:tc>
          <w:tcPr>
            <w:tcW w:w="1476" w:type="dxa"/>
            <w:tcBorders>
              <w:bottom w:val="single" w:sz="4" w:space="0" w:color="auto"/>
            </w:tcBorders>
          </w:tcPr>
          <w:p w14:paraId="67ABF732" w14:textId="77777777" w:rsidR="00B26FDE" w:rsidRPr="00E801EC" w:rsidRDefault="00B26FDE" w:rsidP="002C169A">
            <w:pPr>
              <w:pStyle w:val="TAC"/>
              <w:rPr>
                <w:rFonts w:eastAsia="?? ??"/>
              </w:rPr>
            </w:pPr>
            <w:r w:rsidRPr="00E801EC">
              <w:rPr>
                <w:rFonts w:eastAsia="?? ??"/>
              </w:rPr>
              <w:t>True</w:t>
            </w:r>
          </w:p>
        </w:tc>
      </w:tr>
      <w:tr w:rsidR="00B26FDE" w:rsidRPr="007F22FF" w14:paraId="21BB5453" w14:textId="77777777" w:rsidTr="00987DB9">
        <w:trPr>
          <w:jc w:val="center"/>
        </w:trPr>
        <w:tc>
          <w:tcPr>
            <w:tcW w:w="2233" w:type="dxa"/>
            <w:tcBorders>
              <w:bottom w:val="single" w:sz="4" w:space="0" w:color="auto"/>
            </w:tcBorders>
          </w:tcPr>
          <w:p w14:paraId="1BE95324" w14:textId="77777777" w:rsidR="00B26FDE" w:rsidRPr="007F22FF" w:rsidRDefault="00B26FDE" w:rsidP="002C169A">
            <w:pPr>
              <w:pStyle w:val="TAL"/>
              <w:rPr>
                <w:rFonts w:eastAsia="?? ??"/>
              </w:rPr>
            </w:pPr>
            <w:r w:rsidRPr="007F22FF">
              <w:rPr>
                <w:rFonts w:eastAsia="?? ??"/>
              </w:rPr>
              <w:t>Primary scrambling code</w:t>
            </w:r>
            <w:r w:rsidRPr="007F22FF">
              <w:rPr>
                <w:rFonts w:eastAsia="?? ??"/>
                <w:vertAlign w:val="superscript"/>
              </w:rPr>
              <w:t xml:space="preserve"> Note1</w:t>
            </w:r>
          </w:p>
        </w:tc>
        <w:tc>
          <w:tcPr>
            <w:tcW w:w="1573" w:type="dxa"/>
            <w:tcBorders>
              <w:bottom w:val="single" w:sz="4" w:space="0" w:color="auto"/>
            </w:tcBorders>
          </w:tcPr>
          <w:p w14:paraId="61274399" w14:textId="77777777" w:rsidR="00B26FDE" w:rsidRPr="00E801EC" w:rsidRDefault="00B26FDE" w:rsidP="002C169A">
            <w:pPr>
              <w:pStyle w:val="TAC"/>
              <w:rPr>
                <w:rFonts w:eastAsia="?? ??"/>
              </w:rPr>
            </w:pPr>
          </w:p>
        </w:tc>
        <w:tc>
          <w:tcPr>
            <w:tcW w:w="1600" w:type="dxa"/>
            <w:tcBorders>
              <w:bottom w:val="single" w:sz="4" w:space="0" w:color="auto"/>
            </w:tcBorders>
          </w:tcPr>
          <w:p w14:paraId="3A593546" w14:textId="77777777" w:rsidR="00B26FDE" w:rsidRPr="00E801EC" w:rsidRDefault="00B26FDE" w:rsidP="002C169A">
            <w:pPr>
              <w:pStyle w:val="TAC"/>
              <w:rPr>
                <w:rFonts w:eastAsia="?? ??"/>
              </w:rPr>
            </w:pPr>
            <w:r w:rsidRPr="00E801EC">
              <w:rPr>
                <w:rFonts w:eastAsia="?? ??"/>
              </w:rPr>
              <w:t>Scrambling code 1</w:t>
            </w:r>
          </w:p>
        </w:tc>
        <w:tc>
          <w:tcPr>
            <w:tcW w:w="1476" w:type="dxa"/>
            <w:tcBorders>
              <w:bottom w:val="single" w:sz="4" w:space="0" w:color="auto"/>
            </w:tcBorders>
          </w:tcPr>
          <w:p w14:paraId="0B5D9F77" w14:textId="77777777" w:rsidR="00B26FDE" w:rsidRPr="00E801EC" w:rsidRDefault="00B26FDE" w:rsidP="002C169A">
            <w:pPr>
              <w:pStyle w:val="TAC"/>
              <w:rPr>
                <w:rFonts w:eastAsia="?? ??"/>
              </w:rPr>
            </w:pPr>
            <w:r w:rsidRPr="00E801EC">
              <w:rPr>
                <w:rFonts w:eastAsia="?? ??"/>
              </w:rPr>
              <w:t>Scrambling code 2</w:t>
            </w:r>
          </w:p>
        </w:tc>
      </w:tr>
      <w:tr w:rsidR="00B26FDE" w:rsidRPr="007F22FF" w14:paraId="7FFBCEAE" w14:textId="77777777" w:rsidTr="00987DB9">
        <w:trPr>
          <w:jc w:val="center"/>
        </w:trPr>
        <w:tc>
          <w:tcPr>
            <w:tcW w:w="2233" w:type="dxa"/>
            <w:tcBorders>
              <w:bottom w:val="single" w:sz="4" w:space="0" w:color="auto"/>
            </w:tcBorders>
          </w:tcPr>
          <w:p w14:paraId="2A9EC18E" w14:textId="77777777" w:rsidR="00B26FDE" w:rsidRPr="007F22FF" w:rsidRDefault="00B26FDE" w:rsidP="002C169A">
            <w:pPr>
              <w:pStyle w:val="TAL"/>
              <w:rPr>
                <w:rFonts w:eastAsia="?? ??"/>
              </w:rPr>
            </w:pPr>
            <w:r w:rsidRPr="007F22FF">
              <w:rPr>
                <w:rFonts w:eastAsia="?? ??"/>
              </w:rPr>
              <w:t>CSG identity</w:t>
            </w:r>
          </w:p>
        </w:tc>
        <w:tc>
          <w:tcPr>
            <w:tcW w:w="1573" w:type="dxa"/>
            <w:tcBorders>
              <w:bottom w:val="single" w:sz="4" w:space="0" w:color="auto"/>
            </w:tcBorders>
          </w:tcPr>
          <w:p w14:paraId="2774306A" w14:textId="77777777" w:rsidR="00B26FDE" w:rsidRPr="00E801EC" w:rsidRDefault="00B26FDE" w:rsidP="002C169A">
            <w:pPr>
              <w:pStyle w:val="TAC"/>
              <w:rPr>
                <w:rFonts w:eastAsia="?? ??"/>
              </w:rPr>
            </w:pPr>
          </w:p>
        </w:tc>
        <w:tc>
          <w:tcPr>
            <w:tcW w:w="1600" w:type="dxa"/>
            <w:tcBorders>
              <w:bottom w:val="single" w:sz="4" w:space="0" w:color="auto"/>
            </w:tcBorders>
          </w:tcPr>
          <w:p w14:paraId="2F722574" w14:textId="77777777" w:rsidR="00B26FDE" w:rsidRPr="00E801EC" w:rsidRDefault="00B26FDE" w:rsidP="002C169A">
            <w:pPr>
              <w:pStyle w:val="TAC"/>
              <w:rPr>
                <w:rFonts w:eastAsia="?? ??"/>
              </w:rPr>
            </w:pPr>
            <w:r w:rsidRPr="00E801EC">
              <w:rPr>
                <w:rFonts w:eastAsia="?? ??"/>
              </w:rPr>
              <w:t>Not sent</w:t>
            </w:r>
          </w:p>
        </w:tc>
        <w:tc>
          <w:tcPr>
            <w:tcW w:w="1476" w:type="dxa"/>
            <w:tcBorders>
              <w:bottom w:val="single" w:sz="4" w:space="0" w:color="auto"/>
            </w:tcBorders>
          </w:tcPr>
          <w:p w14:paraId="4913AFE7" w14:textId="77777777" w:rsidR="00B26FDE" w:rsidRPr="00E801EC" w:rsidRDefault="00B26FDE" w:rsidP="002C169A">
            <w:pPr>
              <w:pStyle w:val="TAC"/>
              <w:rPr>
                <w:rFonts w:eastAsia="?? ??"/>
              </w:rPr>
            </w:pPr>
            <w:r w:rsidRPr="00E801EC">
              <w:rPr>
                <w:rFonts w:eastAsia="?? ??"/>
              </w:rPr>
              <w:t>Sent</w:t>
            </w:r>
          </w:p>
          <w:p w14:paraId="135005D1" w14:textId="77777777" w:rsidR="00B26FDE" w:rsidRPr="00E801EC" w:rsidRDefault="00B26FDE" w:rsidP="002C169A">
            <w:pPr>
              <w:pStyle w:val="TAC"/>
              <w:rPr>
                <w:rFonts w:eastAsia="?? ??"/>
              </w:rPr>
            </w:pPr>
            <w:r w:rsidRPr="00E801EC">
              <w:rPr>
                <w:rFonts w:eastAsia="?? ??"/>
              </w:rPr>
              <w:t>(Already stored in UE whitelist from previous visit)</w:t>
            </w:r>
          </w:p>
        </w:tc>
      </w:tr>
      <w:tr w:rsidR="00B26FDE" w:rsidRPr="007F22FF" w14:paraId="5C246C8B" w14:textId="77777777" w:rsidTr="00987DB9">
        <w:trPr>
          <w:jc w:val="center"/>
        </w:trPr>
        <w:tc>
          <w:tcPr>
            <w:tcW w:w="2233" w:type="dxa"/>
            <w:tcBorders>
              <w:bottom w:val="single" w:sz="4" w:space="0" w:color="auto"/>
            </w:tcBorders>
          </w:tcPr>
          <w:p w14:paraId="7A34EC68" w14:textId="77777777" w:rsidR="00B26FDE" w:rsidRPr="007F22FF" w:rsidRDefault="00B26FDE" w:rsidP="002C169A">
            <w:pPr>
              <w:pStyle w:val="TAL"/>
              <w:rPr>
                <w:rFonts w:eastAsia="?? ??"/>
              </w:rPr>
            </w:pPr>
            <w:r w:rsidRPr="007F22FF">
              <w:rPr>
                <w:rFonts w:eastAsia="?? ??"/>
              </w:rPr>
              <w:t>Propagation conditions</w:t>
            </w:r>
          </w:p>
        </w:tc>
        <w:tc>
          <w:tcPr>
            <w:tcW w:w="1573" w:type="dxa"/>
            <w:tcBorders>
              <w:bottom w:val="single" w:sz="4" w:space="0" w:color="auto"/>
            </w:tcBorders>
          </w:tcPr>
          <w:p w14:paraId="5B5E5415" w14:textId="77777777" w:rsidR="00B26FDE" w:rsidRPr="00E801EC" w:rsidRDefault="00B26FDE" w:rsidP="002C169A">
            <w:pPr>
              <w:pStyle w:val="TAC"/>
              <w:rPr>
                <w:rFonts w:eastAsia="?? ??"/>
              </w:rPr>
            </w:pPr>
          </w:p>
        </w:tc>
        <w:tc>
          <w:tcPr>
            <w:tcW w:w="3076" w:type="dxa"/>
            <w:gridSpan w:val="2"/>
            <w:tcBorders>
              <w:bottom w:val="single" w:sz="4" w:space="0" w:color="auto"/>
            </w:tcBorders>
          </w:tcPr>
          <w:p w14:paraId="4CCC7EAC" w14:textId="77777777" w:rsidR="00B26FDE" w:rsidRPr="00E801EC" w:rsidRDefault="00B26FDE" w:rsidP="002C169A">
            <w:pPr>
              <w:pStyle w:val="TAC"/>
              <w:rPr>
                <w:rFonts w:eastAsia="?? ??"/>
              </w:rPr>
            </w:pPr>
            <w:r w:rsidRPr="00E801EC">
              <w:rPr>
                <w:rFonts w:eastAsia="?? ??"/>
              </w:rPr>
              <w:t>Static, non multipath</w:t>
            </w:r>
          </w:p>
        </w:tc>
      </w:tr>
      <w:tr w:rsidR="00B26FDE" w:rsidRPr="007F22FF" w14:paraId="613D1116" w14:textId="77777777" w:rsidTr="00987DB9">
        <w:trPr>
          <w:jc w:val="center"/>
        </w:trPr>
        <w:tc>
          <w:tcPr>
            <w:tcW w:w="2233" w:type="dxa"/>
            <w:tcBorders>
              <w:bottom w:val="single" w:sz="4" w:space="0" w:color="auto"/>
            </w:tcBorders>
          </w:tcPr>
          <w:p w14:paraId="7C64E516" w14:textId="77777777" w:rsidR="00B26FDE" w:rsidRPr="007F22FF" w:rsidRDefault="00B26FDE" w:rsidP="002C169A">
            <w:pPr>
              <w:pStyle w:val="TAL"/>
              <w:rPr>
                <w:rFonts w:eastAsia="?? ??"/>
              </w:rPr>
            </w:pPr>
            <w:r w:rsidRPr="007F22FF">
              <w:rPr>
                <w:rFonts w:eastAsia="?? ??"/>
              </w:rPr>
              <w:t>CSG cell previously visited by UE</w:t>
            </w:r>
          </w:p>
        </w:tc>
        <w:tc>
          <w:tcPr>
            <w:tcW w:w="1573" w:type="dxa"/>
            <w:tcBorders>
              <w:bottom w:val="single" w:sz="4" w:space="0" w:color="auto"/>
            </w:tcBorders>
          </w:tcPr>
          <w:p w14:paraId="45B57FF8" w14:textId="77777777" w:rsidR="00B26FDE" w:rsidRPr="00E801EC" w:rsidRDefault="00B26FDE" w:rsidP="002C169A">
            <w:pPr>
              <w:pStyle w:val="TAC"/>
              <w:rPr>
                <w:rFonts w:eastAsia="?? ??"/>
              </w:rPr>
            </w:pPr>
          </w:p>
        </w:tc>
        <w:tc>
          <w:tcPr>
            <w:tcW w:w="3076" w:type="dxa"/>
            <w:gridSpan w:val="2"/>
            <w:tcBorders>
              <w:bottom w:val="single" w:sz="4" w:space="0" w:color="auto"/>
            </w:tcBorders>
          </w:tcPr>
          <w:p w14:paraId="5EFB140D" w14:textId="77777777" w:rsidR="00B26FDE" w:rsidRPr="00E801EC" w:rsidRDefault="00B26FDE" w:rsidP="002C169A">
            <w:pPr>
              <w:pStyle w:val="TAC"/>
              <w:rPr>
                <w:rFonts w:eastAsia="?? ??"/>
              </w:rPr>
            </w:pPr>
            <w:r w:rsidRPr="00E801EC">
              <w:rPr>
                <w:rFonts w:eastAsia="?? ??"/>
              </w:rPr>
              <w:t>Yes</w:t>
            </w:r>
          </w:p>
        </w:tc>
      </w:tr>
      <w:tr w:rsidR="00B26FDE" w:rsidRPr="007F22FF" w14:paraId="07BCBE9D" w14:textId="77777777" w:rsidTr="00987DB9">
        <w:trPr>
          <w:jc w:val="center"/>
        </w:trPr>
        <w:tc>
          <w:tcPr>
            <w:tcW w:w="2233" w:type="dxa"/>
            <w:tcBorders>
              <w:bottom w:val="single" w:sz="4" w:space="0" w:color="auto"/>
            </w:tcBorders>
            <w:vAlign w:val="center"/>
          </w:tcPr>
          <w:p w14:paraId="7EC55513" w14:textId="77777777" w:rsidR="00B26FDE" w:rsidRPr="007F22FF" w:rsidRDefault="00B26FDE" w:rsidP="002C169A">
            <w:pPr>
              <w:pStyle w:val="TAL"/>
              <w:rPr>
                <w:rFonts w:eastAsia="?? ??"/>
              </w:rPr>
            </w:pPr>
          </w:p>
        </w:tc>
        <w:tc>
          <w:tcPr>
            <w:tcW w:w="1573" w:type="dxa"/>
            <w:tcBorders>
              <w:bottom w:val="single" w:sz="4" w:space="0" w:color="auto"/>
            </w:tcBorders>
            <w:vAlign w:val="center"/>
          </w:tcPr>
          <w:p w14:paraId="735DC32B" w14:textId="77777777" w:rsidR="00B26FDE" w:rsidRPr="00E801EC" w:rsidRDefault="00B26FDE" w:rsidP="002C169A">
            <w:pPr>
              <w:pStyle w:val="TAC"/>
              <w:rPr>
                <w:rFonts w:eastAsia="?? ??"/>
              </w:rPr>
            </w:pPr>
          </w:p>
        </w:tc>
        <w:tc>
          <w:tcPr>
            <w:tcW w:w="1600" w:type="dxa"/>
            <w:tcBorders>
              <w:bottom w:val="single" w:sz="4" w:space="0" w:color="auto"/>
            </w:tcBorders>
          </w:tcPr>
          <w:p w14:paraId="6F153FD4" w14:textId="77777777" w:rsidR="00B26FDE" w:rsidRPr="00E801EC" w:rsidRDefault="00B26FDE" w:rsidP="002C169A">
            <w:pPr>
              <w:pStyle w:val="TAC"/>
              <w:rPr>
                <w:rFonts w:eastAsia="?? ??"/>
              </w:rPr>
            </w:pPr>
          </w:p>
        </w:tc>
        <w:tc>
          <w:tcPr>
            <w:tcW w:w="1476" w:type="dxa"/>
            <w:tcBorders>
              <w:bottom w:val="single" w:sz="4" w:space="0" w:color="auto"/>
            </w:tcBorders>
          </w:tcPr>
          <w:p w14:paraId="1D3EA7EC" w14:textId="77777777" w:rsidR="00B26FDE" w:rsidRPr="00E801EC" w:rsidRDefault="00B26FDE" w:rsidP="002C169A">
            <w:pPr>
              <w:pStyle w:val="TAC"/>
              <w:rPr>
                <w:rFonts w:eastAsia="?? ??"/>
              </w:rPr>
            </w:pPr>
          </w:p>
        </w:tc>
      </w:tr>
      <w:tr w:rsidR="00B26FDE" w:rsidRPr="007F22FF" w14:paraId="3F10B8E4" w14:textId="77777777" w:rsidTr="00987DB9">
        <w:trPr>
          <w:jc w:val="center"/>
        </w:trPr>
        <w:tc>
          <w:tcPr>
            <w:tcW w:w="2233" w:type="dxa"/>
            <w:tcBorders>
              <w:bottom w:val="single" w:sz="4" w:space="0" w:color="auto"/>
            </w:tcBorders>
            <w:vAlign w:val="center"/>
          </w:tcPr>
          <w:p w14:paraId="6EE93126" w14:textId="77777777" w:rsidR="00B26FDE" w:rsidRPr="00795E7F" w:rsidRDefault="00B26FDE" w:rsidP="002C169A">
            <w:pPr>
              <w:pStyle w:val="TAL"/>
              <w:rPr>
                <w:rFonts w:eastAsia="?? ??"/>
              </w:rPr>
            </w:pPr>
            <w:r w:rsidRPr="00795E7F">
              <w:rPr>
                <w:rFonts w:eastAsia="?? ??"/>
              </w:rPr>
              <w:t>CPICH_RSCP</w:t>
            </w:r>
            <w:r w:rsidRPr="00795E7F">
              <w:rPr>
                <w:rFonts w:eastAsia="?? ??"/>
                <w:vertAlign w:val="superscript"/>
              </w:rPr>
              <w:t>Note2</w:t>
            </w:r>
          </w:p>
        </w:tc>
        <w:tc>
          <w:tcPr>
            <w:tcW w:w="1573" w:type="dxa"/>
            <w:tcBorders>
              <w:bottom w:val="single" w:sz="4" w:space="0" w:color="auto"/>
            </w:tcBorders>
            <w:vAlign w:val="center"/>
          </w:tcPr>
          <w:p w14:paraId="030F6DC7" w14:textId="77777777" w:rsidR="00B26FDE" w:rsidRPr="00E801EC" w:rsidRDefault="00B26FDE" w:rsidP="002C169A">
            <w:pPr>
              <w:pStyle w:val="TAC"/>
              <w:rPr>
                <w:rFonts w:eastAsia="?? ??"/>
              </w:rPr>
            </w:pPr>
            <w:r w:rsidRPr="00E801EC">
              <w:rPr>
                <w:rFonts w:eastAsia="?? ??"/>
              </w:rPr>
              <w:t>dBm</w:t>
            </w:r>
          </w:p>
        </w:tc>
        <w:tc>
          <w:tcPr>
            <w:tcW w:w="1600" w:type="dxa"/>
            <w:tcBorders>
              <w:bottom w:val="single" w:sz="4" w:space="0" w:color="auto"/>
            </w:tcBorders>
            <w:vAlign w:val="center"/>
          </w:tcPr>
          <w:p w14:paraId="01F31F39" w14:textId="77777777" w:rsidR="00B26FDE" w:rsidRPr="00E801EC" w:rsidRDefault="00B26FDE" w:rsidP="002C169A">
            <w:pPr>
              <w:pStyle w:val="TAC"/>
              <w:rPr>
                <w:rFonts w:eastAsia="?? ??"/>
              </w:rPr>
            </w:pPr>
            <w:r w:rsidRPr="00E801EC">
              <w:rPr>
                <w:rFonts w:eastAsia="?? ??"/>
              </w:rPr>
              <w:t>-100</w:t>
            </w:r>
          </w:p>
        </w:tc>
        <w:tc>
          <w:tcPr>
            <w:tcW w:w="1476" w:type="dxa"/>
            <w:tcBorders>
              <w:bottom w:val="single" w:sz="4" w:space="0" w:color="auto"/>
            </w:tcBorders>
            <w:vAlign w:val="center"/>
          </w:tcPr>
          <w:p w14:paraId="67017C76" w14:textId="77777777" w:rsidR="00B26FDE" w:rsidRPr="00E801EC" w:rsidRDefault="00B26FDE" w:rsidP="002C169A">
            <w:pPr>
              <w:pStyle w:val="TAC"/>
              <w:rPr>
                <w:rFonts w:eastAsia="?? ??"/>
              </w:rPr>
            </w:pPr>
            <w:r w:rsidRPr="00E801EC">
              <w:rPr>
                <w:rFonts w:eastAsia="?? ??"/>
              </w:rPr>
              <w:t>-100</w:t>
            </w:r>
          </w:p>
        </w:tc>
      </w:tr>
      <w:tr w:rsidR="00B26FDE" w:rsidRPr="007F22FF" w14:paraId="04A90F9B" w14:textId="77777777" w:rsidTr="00987DB9">
        <w:trPr>
          <w:trHeight w:val="101"/>
          <w:jc w:val="center"/>
        </w:trPr>
        <w:tc>
          <w:tcPr>
            <w:tcW w:w="2233" w:type="dxa"/>
            <w:tcBorders>
              <w:bottom w:val="single" w:sz="4" w:space="0" w:color="auto"/>
            </w:tcBorders>
          </w:tcPr>
          <w:p w14:paraId="7F91E8F4" w14:textId="77777777" w:rsidR="00B26FDE" w:rsidRPr="00795E7F" w:rsidRDefault="00B26FDE" w:rsidP="002C169A">
            <w:pPr>
              <w:pStyle w:val="TAL"/>
            </w:pPr>
            <w:r w:rsidRPr="00795E7F">
              <w:t>CPICH_Ec/Ior</w:t>
            </w:r>
          </w:p>
        </w:tc>
        <w:tc>
          <w:tcPr>
            <w:tcW w:w="1573" w:type="dxa"/>
            <w:tcBorders>
              <w:bottom w:val="single" w:sz="4" w:space="0" w:color="auto"/>
            </w:tcBorders>
            <w:vAlign w:val="center"/>
          </w:tcPr>
          <w:p w14:paraId="1BA2C896" w14:textId="77777777" w:rsidR="00B26FDE" w:rsidRPr="00E801EC" w:rsidRDefault="00B26FDE" w:rsidP="002C169A">
            <w:pPr>
              <w:pStyle w:val="TAC"/>
              <w:rPr>
                <w:rFonts w:eastAsia="?? ??"/>
              </w:rPr>
            </w:pPr>
            <w:r w:rsidRPr="00E801EC">
              <w:rPr>
                <w:rFonts w:eastAsia="?? ??"/>
              </w:rPr>
              <w:t>dB</w:t>
            </w:r>
          </w:p>
        </w:tc>
        <w:tc>
          <w:tcPr>
            <w:tcW w:w="1600" w:type="dxa"/>
            <w:tcBorders>
              <w:bottom w:val="single" w:sz="4" w:space="0" w:color="auto"/>
            </w:tcBorders>
            <w:vAlign w:val="center"/>
          </w:tcPr>
          <w:p w14:paraId="4EF5E45B" w14:textId="77777777" w:rsidR="00B26FDE" w:rsidRPr="00E801EC" w:rsidRDefault="00B26FDE" w:rsidP="002C169A">
            <w:pPr>
              <w:pStyle w:val="TAC"/>
              <w:rPr>
                <w:rFonts w:eastAsia="?? ??" w:cs="Arial"/>
              </w:rPr>
            </w:pPr>
            <w:r w:rsidRPr="00E801EC">
              <w:rPr>
                <w:rFonts w:eastAsia="?? ??" w:cs="Arial"/>
              </w:rPr>
              <w:t>-10</w:t>
            </w:r>
          </w:p>
        </w:tc>
        <w:tc>
          <w:tcPr>
            <w:tcW w:w="1476" w:type="dxa"/>
            <w:tcBorders>
              <w:bottom w:val="single" w:sz="4" w:space="0" w:color="auto"/>
            </w:tcBorders>
            <w:vAlign w:val="center"/>
          </w:tcPr>
          <w:p w14:paraId="4A4643EF" w14:textId="77777777" w:rsidR="00B26FDE" w:rsidRPr="00E801EC" w:rsidRDefault="00B26FDE" w:rsidP="002C169A">
            <w:pPr>
              <w:pStyle w:val="TAC"/>
              <w:rPr>
                <w:rFonts w:eastAsia="?? ??" w:cs="Arial"/>
              </w:rPr>
            </w:pPr>
            <w:r w:rsidRPr="00E801EC">
              <w:rPr>
                <w:rFonts w:eastAsia="?? ??" w:cs="Arial"/>
              </w:rPr>
              <w:t>-10</w:t>
            </w:r>
          </w:p>
        </w:tc>
      </w:tr>
      <w:tr w:rsidR="00B26FDE" w:rsidRPr="007F22FF" w14:paraId="30E9B3BA" w14:textId="77777777" w:rsidTr="00987DB9">
        <w:trPr>
          <w:trHeight w:val="100"/>
          <w:jc w:val="center"/>
        </w:trPr>
        <w:tc>
          <w:tcPr>
            <w:tcW w:w="2233" w:type="dxa"/>
            <w:tcBorders>
              <w:bottom w:val="single" w:sz="4" w:space="0" w:color="auto"/>
            </w:tcBorders>
          </w:tcPr>
          <w:p w14:paraId="64C85060" w14:textId="77777777" w:rsidR="00B26FDE" w:rsidRPr="00795E7F" w:rsidRDefault="00B26FDE" w:rsidP="002C169A">
            <w:pPr>
              <w:pStyle w:val="TAL"/>
            </w:pPr>
            <w:r w:rsidRPr="00795E7F">
              <w:t>PCCPCH_Ec/Ior</w:t>
            </w:r>
          </w:p>
        </w:tc>
        <w:tc>
          <w:tcPr>
            <w:tcW w:w="1573" w:type="dxa"/>
            <w:tcBorders>
              <w:bottom w:val="single" w:sz="4" w:space="0" w:color="auto"/>
            </w:tcBorders>
            <w:vAlign w:val="center"/>
          </w:tcPr>
          <w:p w14:paraId="73C04D03" w14:textId="77777777" w:rsidR="00B26FDE" w:rsidRPr="00E801EC" w:rsidRDefault="00B26FDE" w:rsidP="002C169A">
            <w:pPr>
              <w:pStyle w:val="TAC"/>
              <w:rPr>
                <w:rFonts w:eastAsia="?? ??"/>
              </w:rPr>
            </w:pPr>
            <w:r w:rsidRPr="00E801EC">
              <w:rPr>
                <w:rFonts w:eastAsia="?? ??"/>
              </w:rPr>
              <w:t>dB</w:t>
            </w:r>
          </w:p>
        </w:tc>
        <w:tc>
          <w:tcPr>
            <w:tcW w:w="1600" w:type="dxa"/>
            <w:tcBorders>
              <w:bottom w:val="single" w:sz="4" w:space="0" w:color="auto"/>
            </w:tcBorders>
            <w:vAlign w:val="center"/>
          </w:tcPr>
          <w:p w14:paraId="335759A3" w14:textId="77777777" w:rsidR="00B26FDE" w:rsidRPr="00E801EC" w:rsidRDefault="00B26FDE" w:rsidP="002C169A">
            <w:pPr>
              <w:pStyle w:val="TAC"/>
              <w:rPr>
                <w:rFonts w:eastAsia="?? ??" w:cs="Arial"/>
              </w:rPr>
            </w:pPr>
            <w:r w:rsidRPr="00E801EC">
              <w:rPr>
                <w:rFonts w:eastAsia="?? ??" w:cs="Arial"/>
              </w:rPr>
              <w:t>-12</w:t>
            </w:r>
          </w:p>
        </w:tc>
        <w:tc>
          <w:tcPr>
            <w:tcW w:w="1476" w:type="dxa"/>
            <w:tcBorders>
              <w:bottom w:val="single" w:sz="4" w:space="0" w:color="auto"/>
            </w:tcBorders>
            <w:vAlign w:val="center"/>
          </w:tcPr>
          <w:p w14:paraId="39168B45" w14:textId="77777777" w:rsidR="00B26FDE" w:rsidRPr="00E801EC" w:rsidRDefault="00B26FDE" w:rsidP="002C169A">
            <w:pPr>
              <w:pStyle w:val="TAC"/>
              <w:rPr>
                <w:rFonts w:eastAsia="?? ??" w:cs="Arial"/>
              </w:rPr>
            </w:pPr>
            <w:r w:rsidRPr="00E801EC">
              <w:rPr>
                <w:rFonts w:eastAsia="?? ??" w:cs="Arial"/>
              </w:rPr>
              <w:t>-12</w:t>
            </w:r>
          </w:p>
        </w:tc>
      </w:tr>
      <w:tr w:rsidR="00B26FDE" w:rsidRPr="007F22FF" w14:paraId="26F19A05" w14:textId="77777777" w:rsidTr="00987DB9">
        <w:trPr>
          <w:jc w:val="center"/>
        </w:trPr>
        <w:tc>
          <w:tcPr>
            <w:tcW w:w="2233" w:type="dxa"/>
            <w:tcBorders>
              <w:bottom w:val="single" w:sz="4" w:space="0" w:color="auto"/>
            </w:tcBorders>
          </w:tcPr>
          <w:p w14:paraId="10A0C25C" w14:textId="77777777" w:rsidR="00B26FDE" w:rsidRPr="00795E7F" w:rsidRDefault="00B26FDE" w:rsidP="002C169A">
            <w:pPr>
              <w:pStyle w:val="TAL"/>
            </w:pPr>
            <w:r w:rsidRPr="00795E7F">
              <w:t>SCCPCH_Ec/Ior</w:t>
            </w:r>
          </w:p>
        </w:tc>
        <w:tc>
          <w:tcPr>
            <w:tcW w:w="1573" w:type="dxa"/>
            <w:tcBorders>
              <w:bottom w:val="single" w:sz="4" w:space="0" w:color="auto"/>
            </w:tcBorders>
            <w:vAlign w:val="center"/>
          </w:tcPr>
          <w:p w14:paraId="024D0A75" w14:textId="77777777" w:rsidR="00B26FDE" w:rsidRPr="00E801EC" w:rsidRDefault="00B26FDE" w:rsidP="002C169A">
            <w:pPr>
              <w:pStyle w:val="TAC"/>
              <w:rPr>
                <w:rFonts w:eastAsia="?? ??"/>
              </w:rPr>
            </w:pPr>
            <w:r w:rsidRPr="00E801EC">
              <w:rPr>
                <w:rFonts w:eastAsia="?? ??"/>
              </w:rPr>
              <w:t>dB</w:t>
            </w:r>
          </w:p>
        </w:tc>
        <w:tc>
          <w:tcPr>
            <w:tcW w:w="1600" w:type="dxa"/>
            <w:tcBorders>
              <w:bottom w:val="single" w:sz="4" w:space="0" w:color="auto"/>
            </w:tcBorders>
            <w:vAlign w:val="center"/>
          </w:tcPr>
          <w:p w14:paraId="6096E579" w14:textId="77777777" w:rsidR="00B26FDE" w:rsidRPr="00E801EC" w:rsidRDefault="00B26FDE" w:rsidP="002C169A">
            <w:pPr>
              <w:pStyle w:val="TAC"/>
              <w:rPr>
                <w:rFonts w:eastAsia="?? ??" w:cs="Arial"/>
              </w:rPr>
            </w:pPr>
            <w:r w:rsidRPr="00E801EC">
              <w:rPr>
                <w:rFonts w:eastAsia="?? ??" w:cs="Arial"/>
              </w:rPr>
              <w:t>-12</w:t>
            </w:r>
          </w:p>
        </w:tc>
        <w:tc>
          <w:tcPr>
            <w:tcW w:w="1476" w:type="dxa"/>
            <w:tcBorders>
              <w:bottom w:val="single" w:sz="4" w:space="0" w:color="auto"/>
            </w:tcBorders>
            <w:vAlign w:val="center"/>
          </w:tcPr>
          <w:p w14:paraId="17EE2AEE" w14:textId="77777777" w:rsidR="00B26FDE" w:rsidRPr="00E801EC" w:rsidRDefault="00B26FDE" w:rsidP="002C169A">
            <w:pPr>
              <w:pStyle w:val="TAC"/>
              <w:rPr>
                <w:rFonts w:eastAsia="?? ??" w:cs="Arial"/>
              </w:rPr>
            </w:pPr>
            <w:r w:rsidRPr="00E801EC">
              <w:rPr>
                <w:rFonts w:eastAsia="?? ??" w:cs="Arial"/>
              </w:rPr>
              <w:t>-12</w:t>
            </w:r>
          </w:p>
        </w:tc>
      </w:tr>
      <w:tr w:rsidR="00B26FDE" w:rsidRPr="007F22FF" w14:paraId="2A12A096" w14:textId="77777777" w:rsidTr="00987DB9">
        <w:trPr>
          <w:jc w:val="center"/>
        </w:trPr>
        <w:tc>
          <w:tcPr>
            <w:tcW w:w="2233" w:type="dxa"/>
            <w:tcBorders>
              <w:bottom w:val="single" w:sz="4" w:space="0" w:color="auto"/>
            </w:tcBorders>
          </w:tcPr>
          <w:p w14:paraId="1DAE7614" w14:textId="77777777" w:rsidR="00B26FDE" w:rsidRPr="00795E7F" w:rsidRDefault="00B26FDE" w:rsidP="002C169A">
            <w:pPr>
              <w:pStyle w:val="TAL"/>
            </w:pPr>
            <w:r w:rsidRPr="00795E7F">
              <w:t>AICH_Ec/Ior</w:t>
            </w:r>
          </w:p>
        </w:tc>
        <w:tc>
          <w:tcPr>
            <w:tcW w:w="1573" w:type="dxa"/>
            <w:tcBorders>
              <w:bottom w:val="single" w:sz="4" w:space="0" w:color="auto"/>
            </w:tcBorders>
            <w:vAlign w:val="center"/>
          </w:tcPr>
          <w:p w14:paraId="48F4A2F3" w14:textId="77777777" w:rsidR="00B26FDE" w:rsidRPr="00E801EC" w:rsidRDefault="00B26FDE" w:rsidP="002C169A">
            <w:pPr>
              <w:pStyle w:val="TAC"/>
              <w:rPr>
                <w:rFonts w:eastAsia="?? ??"/>
              </w:rPr>
            </w:pPr>
            <w:r w:rsidRPr="00E801EC">
              <w:rPr>
                <w:rFonts w:eastAsia="?? ??"/>
              </w:rPr>
              <w:t>dB</w:t>
            </w:r>
          </w:p>
        </w:tc>
        <w:tc>
          <w:tcPr>
            <w:tcW w:w="1600" w:type="dxa"/>
            <w:tcBorders>
              <w:bottom w:val="single" w:sz="4" w:space="0" w:color="auto"/>
            </w:tcBorders>
            <w:vAlign w:val="center"/>
          </w:tcPr>
          <w:p w14:paraId="6C1C1B44" w14:textId="77777777" w:rsidR="00B26FDE" w:rsidRPr="00E801EC" w:rsidRDefault="00B26FDE" w:rsidP="002C169A">
            <w:pPr>
              <w:pStyle w:val="TAC"/>
              <w:rPr>
                <w:rFonts w:eastAsia="?? ??" w:cs="Arial"/>
              </w:rPr>
            </w:pPr>
            <w:r w:rsidRPr="00E801EC">
              <w:rPr>
                <w:rFonts w:eastAsia="?? ??" w:cs="Arial"/>
              </w:rPr>
              <w:t>-15</w:t>
            </w:r>
          </w:p>
        </w:tc>
        <w:tc>
          <w:tcPr>
            <w:tcW w:w="1476" w:type="dxa"/>
            <w:tcBorders>
              <w:bottom w:val="single" w:sz="4" w:space="0" w:color="auto"/>
            </w:tcBorders>
            <w:vAlign w:val="center"/>
          </w:tcPr>
          <w:p w14:paraId="0D4EFB7D" w14:textId="77777777" w:rsidR="00B26FDE" w:rsidRPr="00E801EC" w:rsidRDefault="00B26FDE" w:rsidP="002C169A">
            <w:pPr>
              <w:pStyle w:val="TAC"/>
              <w:rPr>
                <w:rFonts w:eastAsia="?? ??" w:cs="Arial"/>
              </w:rPr>
            </w:pPr>
            <w:r w:rsidRPr="00E801EC">
              <w:rPr>
                <w:rFonts w:eastAsia="?? ??" w:cs="Arial"/>
              </w:rPr>
              <w:t>-15</w:t>
            </w:r>
          </w:p>
        </w:tc>
      </w:tr>
      <w:tr w:rsidR="00B26FDE" w:rsidRPr="007F22FF" w14:paraId="1E363CDE" w14:textId="77777777" w:rsidTr="00987DB9">
        <w:trPr>
          <w:jc w:val="center"/>
        </w:trPr>
        <w:tc>
          <w:tcPr>
            <w:tcW w:w="2233" w:type="dxa"/>
            <w:tcBorders>
              <w:bottom w:val="single" w:sz="4" w:space="0" w:color="auto"/>
            </w:tcBorders>
          </w:tcPr>
          <w:p w14:paraId="27A75A7C" w14:textId="77777777" w:rsidR="00B26FDE" w:rsidRPr="00795E7F" w:rsidRDefault="00B26FDE" w:rsidP="002C169A">
            <w:pPr>
              <w:pStyle w:val="TAL"/>
            </w:pPr>
            <w:r w:rsidRPr="00795E7F">
              <w:t>SCH_Ec/Ior</w:t>
            </w:r>
          </w:p>
        </w:tc>
        <w:tc>
          <w:tcPr>
            <w:tcW w:w="1573" w:type="dxa"/>
            <w:tcBorders>
              <w:bottom w:val="single" w:sz="4" w:space="0" w:color="auto"/>
            </w:tcBorders>
            <w:vAlign w:val="center"/>
          </w:tcPr>
          <w:p w14:paraId="5A46FF2B" w14:textId="77777777" w:rsidR="00B26FDE" w:rsidRPr="00E801EC" w:rsidRDefault="00B26FDE" w:rsidP="002C169A">
            <w:pPr>
              <w:pStyle w:val="TAC"/>
              <w:rPr>
                <w:rFonts w:eastAsia="?? ??"/>
              </w:rPr>
            </w:pPr>
            <w:r w:rsidRPr="00E801EC">
              <w:rPr>
                <w:rFonts w:eastAsia="?? ??"/>
              </w:rPr>
              <w:t>dB</w:t>
            </w:r>
          </w:p>
        </w:tc>
        <w:tc>
          <w:tcPr>
            <w:tcW w:w="1600" w:type="dxa"/>
            <w:tcBorders>
              <w:bottom w:val="single" w:sz="4" w:space="0" w:color="auto"/>
            </w:tcBorders>
            <w:vAlign w:val="center"/>
          </w:tcPr>
          <w:p w14:paraId="70B7F055" w14:textId="77777777" w:rsidR="00B26FDE" w:rsidRPr="00E801EC" w:rsidRDefault="00B26FDE" w:rsidP="002C169A">
            <w:pPr>
              <w:pStyle w:val="TAC"/>
              <w:rPr>
                <w:rFonts w:eastAsia="?? ??" w:cs="Arial"/>
              </w:rPr>
            </w:pPr>
            <w:r w:rsidRPr="00E801EC">
              <w:rPr>
                <w:rFonts w:eastAsia="?? ??" w:cs="Arial"/>
              </w:rPr>
              <w:t>-15</w:t>
            </w:r>
          </w:p>
        </w:tc>
        <w:tc>
          <w:tcPr>
            <w:tcW w:w="1476" w:type="dxa"/>
            <w:tcBorders>
              <w:bottom w:val="single" w:sz="4" w:space="0" w:color="auto"/>
            </w:tcBorders>
            <w:vAlign w:val="center"/>
          </w:tcPr>
          <w:p w14:paraId="5B8BD34E" w14:textId="77777777" w:rsidR="00B26FDE" w:rsidRPr="00E801EC" w:rsidRDefault="00B26FDE" w:rsidP="002C169A">
            <w:pPr>
              <w:pStyle w:val="TAC"/>
              <w:rPr>
                <w:rFonts w:eastAsia="?? ??" w:cs="Arial"/>
              </w:rPr>
            </w:pPr>
            <w:r w:rsidRPr="00E801EC">
              <w:rPr>
                <w:rFonts w:eastAsia="?? ??" w:cs="Arial"/>
              </w:rPr>
              <w:t>-15</w:t>
            </w:r>
          </w:p>
        </w:tc>
      </w:tr>
      <w:tr w:rsidR="00B26FDE" w:rsidRPr="007F22FF" w14:paraId="198B4D12" w14:textId="77777777" w:rsidTr="00987DB9">
        <w:trPr>
          <w:jc w:val="center"/>
        </w:trPr>
        <w:tc>
          <w:tcPr>
            <w:tcW w:w="2233" w:type="dxa"/>
            <w:tcBorders>
              <w:bottom w:val="single" w:sz="4" w:space="0" w:color="auto"/>
            </w:tcBorders>
          </w:tcPr>
          <w:p w14:paraId="21C9C8D9" w14:textId="77777777" w:rsidR="00B26FDE" w:rsidRPr="007F22FF" w:rsidRDefault="00B26FDE" w:rsidP="002C169A">
            <w:pPr>
              <w:pStyle w:val="TAL"/>
            </w:pPr>
            <w:r w:rsidRPr="007F22FF">
              <w:t>PICH_Ec/Ior</w:t>
            </w:r>
          </w:p>
        </w:tc>
        <w:tc>
          <w:tcPr>
            <w:tcW w:w="1573" w:type="dxa"/>
            <w:tcBorders>
              <w:bottom w:val="single" w:sz="4" w:space="0" w:color="auto"/>
            </w:tcBorders>
            <w:vAlign w:val="center"/>
          </w:tcPr>
          <w:p w14:paraId="552AE926" w14:textId="77777777" w:rsidR="00B26FDE" w:rsidRPr="00E801EC" w:rsidRDefault="00B26FDE" w:rsidP="002C169A">
            <w:pPr>
              <w:pStyle w:val="TAC"/>
              <w:rPr>
                <w:rFonts w:eastAsia="?? ??"/>
              </w:rPr>
            </w:pPr>
            <w:r w:rsidRPr="00E801EC">
              <w:rPr>
                <w:rFonts w:eastAsia="?? ??"/>
              </w:rPr>
              <w:t>dB</w:t>
            </w:r>
          </w:p>
        </w:tc>
        <w:tc>
          <w:tcPr>
            <w:tcW w:w="1600" w:type="dxa"/>
            <w:tcBorders>
              <w:bottom w:val="single" w:sz="4" w:space="0" w:color="auto"/>
            </w:tcBorders>
            <w:vAlign w:val="center"/>
          </w:tcPr>
          <w:p w14:paraId="6A3F391C" w14:textId="77777777" w:rsidR="00B26FDE" w:rsidRPr="00E801EC" w:rsidRDefault="00B26FDE" w:rsidP="002C169A">
            <w:pPr>
              <w:pStyle w:val="TAC"/>
              <w:rPr>
                <w:rFonts w:eastAsia="?? ??" w:cs="Arial"/>
              </w:rPr>
            </w:pPr>
            <w:r w:rsidRPr="00E801EC">
              <w:rPr>
                <w:rFonts w:eastAsia="?? ??" w:cs="Arial"/>
              </w:rPr>
              <w:t>-15</w:t>
            </w:r>
          </w:p>
        </w:tc>
        <w:tc>
          <w:tcPr>
            <w:tcW w:w="1476" w:type="dxa"/>
            <w:tcBorders>
              <w:bottom w:val="single" w:sz="4" w:space="0" w:color="auto"/>
            </w:tcBorders>
            <w:vAlign w:val="center"/>
          </w:tcPr>
          <w:p w14:paraId="167ECD01" w14:textId="77777777" w:rsidR="00B26FDE" w:rsidRPr="00E801EC" w:rsidRDefault="00B26FDE" w:rsidP="002C169A">
            <w:pPr>
              <w:pStyle w:val="TAC"/>
              <w:rPr>
                <w:rFonts w:eastAsia="?? ??" w:cs="Arial"/>
              </w:rPr>
            </w:pPr>
            <w:r w:rsidRPr="00E801EC">
              <w:rPr>
                <w:rFonts w:eastAsia="?? ??" w:cs="Arial"/>
              </w:rPr>
              <w:t>-15</w:t>
            </w:r>
          </w:p>
        </w:tc>
      </w:tr>
      <w:tr w:rsidR="00B26FDE" w:rsidRPr="007F22FF" w14:paraId="728D6A40" w14:textId="77777777" w:rsidTr="00987DB9">
        <w:trPr>
          <w:jc w:val="center"/>
        </w:trPr>
        <w:tc>
          <w:tcPr>
            <w:tcW w:w="2233" w:type="dxa"/>
            <w:tcBorders>
              <w:bottom w:val="single" w:sz="4" w:space="0" w:color="auto"/>
            </w:tcBorders>
            <w:vAlign w:val="center"/>
          </w:tcPr>
          <w:p w14:paraId="10187DBD" w14:textId="6351EABD" w:rsidR="00B26FDE" w:rsidRPr="007F22FF" w:rsidRDefault="00E9279A" w:rsidP="002C169A">
            <w:pPr>
              <w:pStyle w:val="TAL"/>
            </w:pPr>
            <w:r w:rsidRPr="00987DB9">
              <w:rPr>
                <w:noProof/>
                <w:position w:val="-10"/>
                <w:lang w:val="en-US" w:eastAsia="en-US"/>
              </w:rPr>
              <w:drawing>
                <wp:inline distT="0" distB="0" distL="0" distR="0" wp14:anchorId="79B38AE6" wp14:editId="654A0295">
                  <wp:extent cx="201930" cy="189865"/>
                  <wp:effectExtent l="0" t="0" r="762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930" cy="189865"/>
                          </a:xfrm>
                          <a:prstGeom prst="rect">
                            <a:avLst/>
                          </a:prstGeom>
                          <a:noFill/>
                          <a:ln>
                            <a:noFill/>
                          </a:ln>
                        </pic:spPr>
                      </pic:pic>
                    </a:graphicData>
                  </a:graphic>
                </wp:inline>
              </w:drawing>
            </w:r>
          </w:p>
        </w:tc>
        <w:tc>
          <w:tcPr>
            <w:tcW w:w="1573" w:type="dxa"/>
            <w:tcBorders>
              <w:bottom w:val="single" w:sz="4" w:space="0" w:color="auto"/>
            </w:tcBorders>
            <w:vAlign w:val="center"/>
          </w:tcPr>
          <w:p w14:paraId="169C791B" w14:textId="77777777" w:rsidR="00B26FDE" w:rsidRPr="00E801EC" w:rsidRDefault="00B26FDE" w:rsidP="002C169A">
            <w:pPr>
              <w:pStyle w:val="TAC"/>
              <w:rPr>
                <w:rFonts w:eastAsia="?? ??"/>
              </w:rPr>
            </w:pPr>
            <w:r w:rsidRPr="00E801EC">
              <w:rPr>
                <w:rFonts w:eastAsia="?? ??"/>
              </w:rPr>
              <w:t>dBm/3.84 MHz</w:t>
            </w:r>
          </w:p>
        </w:tc>
        <w:tc>
          <w:tcPr>
            <w:tcW w:w="1600" w:type="dxa"/>
            <w:tcBorders>
              <w:bottom w:val="single" w:sz="4" w:space="0" w:color="auto"/>
            </w:tcBorders>
          </w:tcPr>
          <w:p w14:paraId="0BDEB231" w14:textId="77777777" w:rsidR="00B26FDE" w:rsidRPr="00B26FDE" w:rsidRDefault="00B26FDE" w:rsidP="002C169A">
            <w:pPr>
              <w:pStyle w:val="TAC"/>
              <w:rPr>
                <w:rFonts w:eastAsia="?? ??" w:cs="Arial"/>
              </w:rPr>
            </w:pPr>
            <w:r w:rsidRPr="00B26FDE">
              <w:rPr>
                <w:rFonts w:eastAsia="?? ??"/>
              </w:rPr>
              <w:t>Off</w:t>
            </w:r>
          </w:p>
        </w:tc>
        <w:tc>
          <w:tcPr>
            <w:tcW w:w="1476" w:type="dxa"/>
            <w:tcBorders>
              <w:bottom w:val="single" w:sz="4" w:space="0" w:color="auto"/>
            </w:tcBorders>
          </w:tcPr>
          <w:p w14:paraId="7966A9CF" w14:textId="77777777" w:rsidR="00B26FDE" w:rsidRPr="00B26FDE" w:rsidRDefault="00B26FDE" w:rsidP="002C169A">
            <w:pPr>
              <w:pStyle w:val="TAC"/>
              <w:rPr>
                <w:rFonts w:eastAsia="?? ??" w:cs="Arial"/>
              </w:rPr>
            </w:pPr>
            <w:r w:rsidRPr="00B26FDE">
              <w:rPr>
                <w:rFonts w:eastAsia="?? ??"/>
              </w:rPr>
              <w:t>Off</w:t>
            </w:r>
          </w:p>
        </w:tc>
      </w:tr>
      <w:tr w:rsidR="00B26FDE" w:rsidRPr="007F22FF" w14:paraId="7CA670F7" w14:textId="77777777" w:rsidTr="00987DB9">
        <w:trPr>
          <w:cantSplit/>
          <w:jc w:val="center"/>
        </w:trPr>
        <w:tc>
          <w:tcPr>
            <w:tcW w:w="6882" w:type="dxa"/>
            <w:gridSpan w:val="4"/>
            <w:vAlign w:val="center"/>
          </w:tcPr>
          <w:p w14:paraId="3632036D" w14:textId="77777777" w:rsidR="00B26FDE" w:rsidRPr="007F22FF" w:rsidRDefault="00B26FDE" w:rsidP="002C169A">
            <w:pPr>
              <w:pStyle w:val="TAN"/>
              <w:tabs>
                <w:tab w:val="left" w:pos="901"/>
              </w:tabs>
            </w:pPr>
            <w:r w:rsidRPr="007F22FF">
              <w:t>Note 1:</w:t>
            </w:r>
            <w:r w:rsidRPr="007F22FF">
              <w:tab/>
              <w:t>For this requirement to be applicable, the UARFCN and scrambling code for cell 1 and cell 2 shall be unchanged from when the CSG cell was visited previously</w:t>
            </w:r>
            <w:r>
              <w:t>.</w:t>
            </w:r>
          </w:p>
          <w:p w14:paraId="37BA2EE9" w14:textId="77777777" w:rsidR="00B26FDE" w:rsidRPr="007F22FF" w:rsidRDefault="00B26FDE" w:rsidP="002C169A">
            <w:pPr>
              <w:pStyle w:val="TAN"/>
            </w:pPr>
            <w:r w:rsidRPr="007F22FF">
              <w:t xml:space="preserve">Note 2: </w:t>
            </w:r>
            <w:r w:rsidRPr="007F22FF">
              <w:tab/>
            </w:r>
            <w:smartTag w:uri="urn:schemas-microsoft-com:office:smarttags" w:element="place">
              <w:r w:rsidRPr="007F22FF">
                <w:t>Chosen</w:t>
              </w:r>
            </w:smartTag>
            <w:r w:rsidRPr="007F22FF">
              <w:t xml:space="preserve"> to ensure that CSG autonomous search has a high probability of success on every attempt made by UE</w:t>
            </w:r>
            <w:r>
              <w:t>.</w:t>
            </w:r>
          </w:p>
        </w:tc>
      </w:tr>
    </w:tbl>
    <w:p w14:paraId="1848A925" w14:textId="77777777" w:rsidR="00B26FDE" w:rsidRPr="007F22FF" w:rsidRDefault="00B26FDE" w:rsidP="00B26FDE">
      <w:pPr>
        <w:tabs>
          <w:tab w:val="left" w:pos="1830"/>
        </w:tabs>
      </w:pPr>
    </w:p>
    <w:p w14:paraId="368DBC32" w14:textId="77777777" w:rsidR="00B26FDE" w:rsidRPr="007F22FF" w:rsidRDefault="00B26FDE" w:rsidP="00B26FDE">
      <w:pPr>
        <w:pStyle w:val="Heading5"/>
      </w:pPr>
      <w:bookmarkStart w:id="7" w:name="_Toc368021965"/>
      <w:r>
        <w:t>4.2.2.11.4</w:t>
      </w:r>
      <w:r w:rsidRPr="007F22FF">
        <w:tab/>
        <w:t>Reselection from a CSG to an inter-RAT E-UTRA CSG cell</w:t>
      </w:r>
      <w:bookmarkEnd w:id="7"/>
    </w:p>
    <w:p w14:paraId="76799623" w14:textId="77777777" w:rsidR="005A748A" w:rsidRDefault="000E6A84" w:rsidP="00B26FDE">
      <w:pPr>
        <w:rPr>
          <w:color w:val="000000"/>
          <w:lang w:val="en-US"/>
        </w:rPr>
      </w:pPr>
      <w:r>
        <w:rPr>
          <w:color w:val="000000"/>
        </w:rPr>
        <w:t xml:space="preserve">If 0&lt; Srxlevservingcell &lt;= Sprioritysearch1 or 0&lt; Squalservingcell &lt;= Sprioritysearch2, and </w:t>
      </w:r>
      <w:r w:rsidRPr="00B47236">
        <w:t xml:space="preserve">the serving cell is the highest ranked cell on </w:t>
      </w:r>
      <w:r>
        <w:t>the serving</w:t>
      </w:r>
      <w:r w:rsidRPr="00B47236">
        <w:t xml:space="preserve"> frequency</w:t>
      </w:r>
      <w:r>
        <w:rPr>
          <w:color w:val="000000"/>
        </w:rPr>
        <w:t>, the UE shall perform search and reselection to an allowed inter-RAT E-UTRA CSG cell that has met CSG reselection criterion defined in [1] and that is in its whitelist within 6 minutes, provided that this inter-RAT E-UTRA CSG cell is listed in system information with absolute priority.</w:t>
      </w:r>
    </w:p>
    <w:p w14:paraId="3181C3F6" w14:textId="77777777" w:rsidR="000763CF" w:rsidRDefault="00B26FDE" w:rsidP="00B26FDE">
      <w:pPr>
        <w:rPr>
          <w:rFonts w:cs="v5.0.0"/>
        </w:rPr>
      </w:pPr>
      <w:r>
        <w:rPr>
          <w:color w:val="000000"/>
        </w:rPr>
        <w:t>If Sx&lt;=0</w:t>
      </w:r>
      <w:r w:rsidR="000E6A84" w:rsidRPr="000E6A84">
        <w:rPr>
          <w:color w:val="000000"/>
        </w:rPr>
        <w:t xml:space="preserve"> </w:t>
      </w:r>
      <w:r w:rsidR="000E6A84">
        <w:rPr>
          <w:color w:val="000000"/>
        </w:rPr>
        <w:t xml:space="preserve">or </w:t>
      </w:r>
      <w:r w:rsidR="000E6A84" w:rsidRPr="00B47236">
        <w:t xml:space="preserve">the serving cell is </w:t>
      </w:r>
      <w:r w:rsidR="000E6A84">
        <w:t xml:space="preserve">not </w:t>
      </w:r>
      <w:r w:rsidR="000E6A84" w:rsidRPr="00B47236">
        <w:t xml:space="preserve">the highest ranked cell on </w:t>
      </w:r>
      <w:r w:rsidR="000E6A84">
        <w:t>the serving</w:t>
      </w:r>
      <w:r w:rsidR="000E6A84" w:rsidRPr="00B47236">
        <w:t xml:space="preserve"> frequency</w:t>
      </w:r>
      <w:r>
        <w:rPr>
          <w:color w:val="000000"/>
        </w:rPr>
        <w:t>, the requirements in section 4.2.2.5a applies.</w:t>
      </w:r>
      <w:r w:rsidRPr="007F22FF">
        <w:rPr>
          <w:rFonts w:cs="v5.0.0"/>
        </w:rPr>
        <w:t xml:space="preserve"> </w:t>
      </w:r>
    </w:p>
    <w:p w14:paraId="5A4788F6" w14:textId="77777777" w:rsidR="00B26FDE" w:rsidRPr="007F22FF" w:rsidRDefault="00B26FDE" w:rsidP="00B26FDE">
      <w:pPr>
        <w:rPr>
          <w:rFonts w:cs="v5.0.0"/>
        </w:rPr>
      </w:pPr>
      <w:r w:rsidRPr="007F22FF">
        <w:rPr>
          <w:rFonts w:cs="v5.0.0"/>
        </w:rPr>
        <w:t>There is no need for statistical testing of this requirement.</w:t>
      </w:r>
    </w:p>
    <w:p w14:paraId="055E21FC" w14:textId="77777777" w:rsidR="00B26FDE" w:rsidRPr="007F22FF" w:rsidRDefault="00B26FDE" w:rsidP="00B26FDE">
      <w:pPr>
        <w:pStyle w:val="TH"/>
      </w:pPr>
      <w:r>
        <w:rPr>
          <w:snapToGrid w:val="0"/>
        </w:rPr>
        <w:lastRenderedPageBreak/>
        <w:t>Table 4.2.2.11.4-1</w:t>
      </w:r>
      <w:r w:rsidRPr="007F22FF">
        <w:t>: Parameters for CSG inter-RAT E-UTRA reselection</w:t>
      </w:r>
    </w:p>
    <w:tbl>
      <w:tblPr>
        <w:tblW w:w="0" w:type="auto"/>
        <w:jc w:val="center"/>
        <w:tblInd w:w="2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3"/>
        <w:gridCol w:w="1573"/>
        <w:gridCol w:w="1600"/>
        <w:gridCol w:w="1476"/>
      </w:tblGrid>
      <w:tr w:rsidR="00B26FDE" w:rsidRPr="007F22FF" w14:paraId="1637709D" w14:textId="77777777" w:rsidTr="00987DB9">
        <w:trPr>
          <w:jc w:val="center"/>
        </w:trPr>
        <w:tc>
          <w:tcPr>
            <w:tcW w:w="2233" w:type="dxa"/>
            <w:tcBorders>
              <w:bottom w:val="single" w:sz="4" w:space="0" w:color="auto"/>
            </w:tcBorders>
          </w:tcPr>
          <w:p w14:paraId="074A6125" w14:textId="77777777" w:rsidR="00B26FDE" w:rsidRPr="007F22FF" w:rsidRDefault="00B26FDE" w:rsidP="002C169A">
            <w:pPr>
              <w:pStyle w:val="TAH"/>
              <w:rPr>
                <w:rFonts w:eastAsia="?? ??"/>
              </w:rPr>
            </w:pPr>
            <w:r w:rsidRPr="007F22FF">
              <w:rPr>
                <w:rFonts w:eastAsia="?? ??"/>
              </w:rPr>
              <w:t>Parameter</w:t>
            </w:r>
          </w:p>
        </w:tc>
        <w:tc>
          <w:tcPr>
            <w:tcW w:w="1573" w:type="dxa"/>
            <w:tcBorders>
              <w:bottom w:val="single" w:sz="4" w:space="0" w:color="auto"/>
            </w:tcBorders>
          </w:tcPr>
          <w:p w14:paraId="4B7D7C71" w14:textId="77777777" w:rsidR="00B26FDE" w:rsidRPr="007F22FF" w:rsidRDefault="00B26FDE" w:rsidP="002C169A">
            <w:pPr>
              <w:pStyle w:val="TAH"/>
              <w:rPr>
                <w:rFonts w:eastAsia="?? ??"/>
              </w:rPr>
            </w:pPr>
            <w:r w:rsidRPr="007F22FF">
              <w:rPr>
                <w:rFonts w:eastAsia="?? ??"/>
              </w:rPr>
              <w:t>Unit</w:t>
            </w:r>
          </w:p>
        </w:tc>
        <w:tc>
          <w:tcPr>
            <w:tcW w:w="1600" w:type="dxa"/>
            <w:tcBorders>
              <w:bottom w:val="single" w:sz="4" w:space="0" w:color="auto"/>
            </w:tcBorders>
          </w:tcPr>
          <w:p w14:paraId="281BD724" w14:textId="77777777" w:rsidR="00B26FDE" w:rsidRPr="007F22FF" w:rsidRDefault="00B26FDE" w:rsidP="002C169A">
            <w:pPr>
              <w:pStyle w:val="TAH"/>
              <w:rPr>
                <w:rFonts w:eastAsia="?? ??"/>
              </w:rPr>
            </w:pPr>
            <w:r w:rsidRPr="007F22FF">
              <w:rPr>
                <w:rFonts w:eastAsia="?? ??"/>
              </w:rPr>
              <w:t>Cell 1</w:t>
            </w:r>
          </w:p>
        </w:tc>
        <w:tc>
          <w:tcPr>
            <w:tcW w:w="1476" w:type="dxa"/>
            <w:tcBorders>
              <w:bottom w:val="single" w:sz="4" w:space="0" w:color="auto"/>
            </w:tcBorders>
          </w:tcPr>
          <w:p w14:paraId="4F193C9F" w14:textId="77777777" w:rsidR="00B26FDE" w:rsidRPr="007F22FF" w:rsidRDefault="00B26FDE" w:rsidP="002C169A">
            <w:pPr>
              <w:pStyle w:val="TAH"/>
              <w:rPr>
                <w:rFonts w:eastAsia="?? ??"/>
              </w:rPr>
            </w:pPr>
            <w:r w:rsidRPr="007F22FF">
              <w:rPr>
                <w:rFonts w:eastAsia="?? ??"/>
              </w:rPr>
              <w:t>Cell 2</w:t>
            </w:r>
          </w:p>
        </w:tc>
      </w:tr>
      <w:tr w:rsidR="00B26FDE" w:rsidRPr="007F22FF" w14:paraId="7CC143CD" w14:textId="77777777" w:rsidTr="00987DB9">
        <w:trPr>
          <w:jc w:val="center"/>
        </w:trPr>
        <w:tc>
          <w:tcPr>
            <w:tcW w:w="2233" w:type="dxa"/>
            <w:tcBorders>
              <w:bottom w:val="single" w:sz="4" w:space="0" w:color="auto"/>
            </w:tcBorders>
          </w:tcPr>
          <w:p w14:paraId="67E7EA22" w14:textId="77777777" w:rsidR="00B26FDE" w:rsidRPr="007F22FF" w:rsidRDefault="00B26FDE" w:rsidP="002C169A">
            <w:pPr>
              <w:pStyle w:val="TAL"/>
              <w:rPr>
                <w:rFonts w:eastAsia="?? ??"/>
              </w:rPr>
            </w:pPr>
            <w:r w:rsidRPr="007F22FF">
              <w:rPr>
                <w:rFonts w:eastAsia="?? ??"/>
              </w:rPr>
              <w:t xml:space="preserve">UARFCN </w:t>
            </w:r>
            <w:r w:rsidRPr="007F22FF">
              <w:rPr>
                <w:rFonts w:eastAsia="?? ??"/>
                <w:vertAlign w:val="superscript"/>
              </w:rPr>
              <w:t>Note1</w:t>
            </w:r>
          </w:p>
        </w:tc>
        <w:tc>
          <w:tcPr>
            <w:tcW w:w="1573" w:type="dxa"/>
            <w:tcBorders>
              <w:bottom w:val="single" w:sz="4" w:space="0" w:color="auto"/>
            </w:tcBorders>
          </w:tcPr>
          <w:p w14:paraId="470E15E9" w14:textId="77777777" w:rsidR="00B26FDE" w:rsidRPr="007F22FF" w:rsidRDefault="00B26FDE" w:rsidP="002C169A">
            <w:pPr>
              <w:pStyle w:val="TAC"/>
              <w:rPr>
                <w:rFonts w:eastAsia="?? ??"/>
              </w:rPr>
            </w:pPr>
          </w:p>
        </w:tc>
        <w:tc>
          <w:tcPr>
            <w:tcW w:w="1600" w:type="dxa"/>
            <w:tcBorders>
              <w:bottom w:val="single" w:sz="4" w:space="0" w:color="auto"/>
            </w:tcBorders>
          </w:tcPr>
          <w:p w14:paraId="026B5348" w14:textId="77777777" w:rsidR="00B26FDE" w:rsidRPr="007F22FF" w:rsidRDefault="00B26FDE" w:rsidP="002C169A">
            <w:pPr>
              <w:pStyle w:val="TAC"/>
              <w:rPr>
                <w:rFonts w:eastAsia="?? ??"/>
              </w:rPr>
            </w:pPr>
            <w:r w:rsidRPr="007F22FF">
              <w:rPr>
                <w:rFonts w:eastAsia="?? ??"/>
              </w:rPr>
              <w:t>Channel 1</w:t>
            </w:r>
          </w:p>
        </w:tc>
        <w:tc>
          <w:tcPr>
            <w:tcW w:w="1476" w:type="dxa"/>
            <w:tcBorders>
              <w:bottom w:val="single" w:sz="4" w:space="0" w:color="auto"/>
            </w:tcBorders>
          </w:tcPr>
          <w:p w14:paraId="6A669725" w14:textId="77777777" w:rsidR="00B26FDE" w:rsidRPr="007F22FF" w:rsidRDefault="00B26FDE" w:rsidP="002C169A">
            <w:pPr>
              <w:pStyle w:val="TAC"/>
              <w:rPr>
                <w:rFonts w:eastAsia="?? ??"/>
              </w:rPr>
            </w:pPr>
            <w:r w:rsidRPr="007F22FF">
              <w:rPr>
                <w:rFonts w:eastAsia="?? ??"/>
              </w:rPr>
              <w:t>N/A</w:t>
            </w:r>
          </w:p>
        </w:tc>
      </w:tr>
      <w:tr w:rsidR="00B26FDE" w:rsidRPr="007F22FF" w14:paraId="7E11E69E" w14:textId="77777777" w:rsidTr="00987DB9">
        <w:trPr>
          <w:jc w:val="center"/>
        </w:trPr>
        <w:tc>
          <w:tcPr>
            <w:tcW w:w="2233" w:type="dxa"/>
            <w:tcBorders>
              <w:bottom w:val="single" w:sz="4" w:space="0" w:color="auto"/>
            </w:tcBorders>
          </w:tcPr>
          <w:p w14:paraId="1D530CC1" w14:textId="77777777" w:rsidR="00B26FDE" w:rsidRPr="007F22FF" w:rsidRDefault="00B26FDE" w:rsidP="002C169A">
            <w:pPr>
              <w:pStyle w:val="TAL"/>
              <w:rPr>
                <w:rFonts w:eastAsia="?? ??"/>
              </w:rPr>
            </w:pPr>
            <w:r w:rsidRPr="007F22FF">
              <w:rPr>
                <w:rFonts w:eastAsia="?? ??" w:cs="v5.0.0"/>
              </w:rPr>
              <w:t xml:space="preserve">EARFCN </w:t>
            </w:r>
            <w:r w:rsidRPr="007F22FF">
              <w:rPr>
                <w:rFonts w:eastAsia="?? ??" w:cs="v5.0.0"/>
                <w:vertAlign w:val="superscript"/>
              </w:rPr>
              <w:t>Note1</w:t>
            </w:r>
          </w:p>
        </w:tc>
        <w:tc>
          <w:tcPr>
            <w:tcW w:w="1573" w:type="dxa"/>
            <w:tcBorders>
              <w:bottom w:val="single" w:sz="4" w:space="0" w:color="auto"/>
            </w:tcBorders>
          </w:tcPr>
          <w:p w14:paraId="161D1691" w14:textId="77777777" w:rsidR="00B26FDE" w:rsidRPr="007F22FF" w:rsidRDefault="00B26FDE" w:rsidP="002C169A">
            <w:pPr>
              <w:pStyle w:val="TAC"/>
              <w:rPr>
                <w:rFonts w:eastAsia="?? ??"/>
              </w:rPr>
            </w:pPr>
          </w:p>
        </w:tc>
        <w:tc>
          <w:tcPr>
            <w:tcW w:w="1600" w:type="dxa"/>
            <w:tcBorders>
              <w:bottom w:val="single" w:sz="4" w:space="0" w:color="auto"/>
            </w:tcBorders>
          </w:tcPr>
          <w:p w14:paraId="74F772F8" w14:textId="77777777" w:rsidR="00B26FDE" w:rsidRPr="007F22FF" w:rsidRDefault="00B26FDE" w:rsidP="002C169A">
            <w:pPr>
              <w:pStyle w:val="TAC"/>
              <w:rPr>
                <w:rFonts w:eastAsia="?? ??"/>
              </w:rPr>
            </w:pPr>
            <w:r w:rsidRPr="007F22FF">
              <w:rPr>
                <w:rFonts w:eastAsia="?? ??" w:cs="v5.0.0"/>
              </w:rPr>
              <w:t>N/A</w:t>
            </w:r>
          </w:p>
        </w:tc>
        <w:tc>
          <w:tcPr>
            <w:tcW w:w="1476" w:type="dxa"/>
            <w:tcBorders>
              <w:bottom w:val="single" w:sz="4" w:space="0" w:color="auto"/>
            </w:tcBorders>
          </w:tcPr>
          <w:p w14:paraId="54027A12" w14:textId="77777777" w:rsidR="00B26FDE" w:rsidRPr="007F22FF" w:rsidRDefault="00B26FDE" w:rsidP="002C169A">
            <w:pPr>
              <w:pStyle w:val="TAC"/>
              <w:rPr>
                <w:rFonts w:eastAsia="?? ??"/>
              </w:rPr>
            </w:pPr>
            <w:r w:rsidRPr="007F22FF">
              <w:rPr>
                <w:rFonts w:eastAsia="?? ??" w:cs="v5.0.0"/>
              </w:rPr>
              <w:t>Channel 2</w:t>
            </w:r>
          </w:p>
        </w:tc>
      </w:tr>
      <w:tr w:rsidR="00B26FDE" w:rsidRPr="007F22FF" w14:paraId="1614D085" w14:textId="77777777" w:rsidTr="00987DB9">
        <w:trPr>
          <w:jc w:val="center"/>
        </w:trPr>
        <w:tc>
          <w:tcPr>
            <w:tcW w:w="2233" w:type="dxa"/>
            <w:tcBorders>
              <w:bottom w:val="single" w:sz="4" w:space="0" w:color="auto"/>
            </w:tcBorders>
          </w:tcPr>
          <w:p w14:paraId="0FC932B0" w14:textId="77777777" w:rsidR="00B26FDE" w:rsidRPr="007F22FF" w:rsidRDefault="00B26FDE" w:rsidP="002C169A">
            <w:pPr>
              <w:pStyle w:val="TAL"/>
              <w:rPr>
                <w:rFonts w:eastAsia="?? ??"/>
              </w:rPr>
            </w:pPr>
            <w:r w:rsidRPr="007F22FF">
              <w:rPr>
                <w:rFonts w:eastAsia="?? ??"/>
              </w:rPr>
              <w:t>CSG indicator</w:t>
            </w:r>
          </w:p>
        </w:tc>
        <w:tc>
          <w:tcPr>
            <w:tcW w:w="1573" w:type="dxa"/>
            <w:tcBorders>
              <w:bottom w:val="single" w:sz="4" w:space="0" w:color="auto"/>
            </w:tcBorders>
          </w:tcPr>
          <w:p w14:paraId="34AA4402" w14:textId="77777777" w:rsidR="00B26FDE" w:rsidRPr="007F22FF" w:rsidRDefault="00B26FDE" w:rsidP="002C169A">
            <w:pPr>
              <w:pStyle w:val="TAC"/>
              <w:rPr>
                <w:rFonts w:eastAsia="?? ??"/>
              </w:rPr>
            </w:pPr>
          </w:p>
        </w:tc>
        <w:tc>
          <w:tcPr>
            <w:tcW w:w="1600" w:type="dxa"/>
            <w:tcBorders>
              <w:bottom w:val="single" w:sz="4" w:space="0" w:color="auto"/>
            </w:tcBorders>
          </w:tcPr>
          <w:p w14:paraId="02FFD1CE" w14:textId="77777777" w:rsidR="00B26FDE" w:rsidRPr="007F22FF" w:rsidRDefault="00B26FDE" w:rsidP="002C169A">
            <w:pPr>
              <w:pStyle w:val="TAC"/>
              <w:rPr>
                <w:rFonts w:eastAsia="?? ??"/>
              </w:rPr>
            </w:pPr>
            <w:r>
              <w:rPr>
                <w:rFonts w:eastAsia="?? ??"/>
              </w:rPr>
              <w:t>True</w:t>
            </w:r>
          </w:p>
        </w:tc>
        <w:tc>
          <w:tcPr>
            <w:tcW w:w="1476" w:type="dxa"/>
            <w:tcBorders>
              <w:bottom w:val="single" w:sz="4" w:space="0" w:color="auto"/>
            </w:tcBorders>
          </w:tcPr>
          <w:p w14:paraId="2B206D7B" w14:textId="77777777" w:rsidR="00B26FDE" w:rsidRPr="007F22FF" w:rsidRDefault="00B26FDE" w:rsidP="002C169A">
            <w:pPr>
              <w:pStyle w:val="TAC"/>
              <w:rPr>
                <w:rFonts w:eastAsia="?? ??"/>
              </w:rPr>
            </w:pPr>
            <w:r w:rsidRPr="007F22FF">
              <w:rPr>
                <w:rFonts w:eastAsia="?? ??"/>
              </w:rPr>
              <w:t>True</w:t>
            </w:r>
          </w:p>
        </w:tc>
      </w:tr>
      <w:tr w:rsidR="00B26FDE" w:rsidRPr="007F22FF" w14:paraId="33981894" w14:textId="77777777" w:rsidTr="00987DB9">
        <w:trPr>
          <w:jc w:val="center"/>
        </w:trPr>
        <w:tc>
          <w:tcPr>
            <w:tcW w:w="2233" w:type="dxa"/>
            <w:tcBorders>
              <w:bottom w:val="single" w:sz="4" w:space="0" w:color="auto"/>
            </w:tcBorders>
          </w:tcPr>
          <w:p w14:paraId="379037B6" w14:textId="77777777" w:rsidR="00B26FDE" w:rsidRPr="007F22FF" w:rsidRDefault="00B26FDE" w:rsidP="002C169A">
            <w:pPr>
              <w:pStyle w:val="TAL"/>
              <w:rPr>
                <w:rFonts w:eastAsia="?? ??"/>
              </w:rPr>
            </w:pPr>
            <w:r w:rsidRPr="007F22FF">
              <w:rPr>
                <w:rFonts w:eastAsia="?? ??" w:cs="v5.0.0"/>
              </w:rPr>
              <w:t>Primary scrambling code</w:t>
            </w:r>
            <w:r w:rsidRPr="007F22FF">
              <w:rPr>
                <w:rFonts w:eastAsia="?? ??" w:cs="v5.0.0"/>
                <w:vertAlign w:val="superscript"/>
              </w:rPr>
              <w:t xml:space="preserve"> Note1</w:t>
            </w:r>
          </w:p>
        </w:tc>
        <w:tc>
          <w:tcPr>
            <w:tcW w:w="1573" w:type="dxa"/>
            <w:tcBorders>
              <w:bottom w:val="single" w:sz="4" w:space="0" w:color="auto"/>
            </w:tcBorders>
          </w:tcPr>
          <w:p w14:paraId="32B62034" w14:textId="77777777" w:rsidR="00B26FDE" w:rsidRPr="007F22FF" w:rsidRDefault="00B26FDE" w:rsidP="002C169A">
            <w:pPr>
              <w:pStyle w:val="TAC"/>
              <w:rPr>
                <w:rFonts w:eastAsia="?? ??"/>
              </w:rPr>
            </w:pPr>
          </w:p>
        </w:tc>
        <w:tc>
          <w:tcPr>
            <w:tcW w:w="1600" w:type="dxa"/>
            <w:tcBorders>
              <w:bottom w:val="single" w:sz="4" w:space="0" w:color="auto"/>
            </w:tcBorders>
          </w:tcPr>
          <w:p w14:paraId="0FFE31A0" w14:textId="77777777" w:rsidR="00B26FDE" w:rsidRPr="007F22FF" w:rsidRDefault="00B26FDE" w:rsidP="002C169A">
            <w:pPr>
              <w:pStyle w:val="TAC"/>
              <w:rPr>
                <w:rFonts w:eastAsia="?? ??"/>
              </w:rPr>
            </w:pPr>
            <w:r w:rsidRPr="007F22FF">
              <w:rPr>
                <w:rFonts w:eastAsia="?? ??" w:cs="v5.0.0"/>
              </w:rPr>
              <w:t xml:space="preserve">Scrambling </w:t>
            </w:r>
            <w:r w:rsidRPr="007F22FF">
              <w:rPr>
                <w:rFonts w:eastAsia="?? ??" w:cs="v5.0.0"/>
              </w:rPr>
              <w:br/>
              <w:t>code 1</w:t>
            </w:r>
          </w:p>
        </w:tc>
        <w:tc>
          <w:tcPr>
            <w:tcW w:w="1476" w:type="dxa"/>
            <w:tcBorders>
              <w:bottom w:val="single" w:sz="4" w:space="0" w:color="auto"/>
            </w:tcBorders>
          </w:tcPr>
          <w:p w14:paraId="25C28C96" w14:textId="77777777" w:rsidR="00B26FDE" w:rsidRPr="007F22FF" w:rsidRDefault="00B26FDE" w:rsidP="002C169A">
            <w:pPr>
              <w:pStyle w:val="TAC"/>
              <w:rPr>
                <w:rFonts w:eastAsia="?? ??"/>
              </w:rPr>
            </w:pPr>
            <w:r w:rsidRPr="007F22FF">
              <w:rPr>
                <w:rFonts w:eastAsia="?? ??" w:cs="v5.0.0"/>
              </w:rPr>
              <w:t>N/A</w:t>
            </w:r>
          </w:p>
        </w:tc>
      </w:tr>
      <w:tr w:rsidR="00B26FDE" w:rsidRPr="007F22FF" w14:paraId="2CE44681" w14:textId="77777777" w:rsidTr="00987DB9">
        <w:trPr>
          <w:jc w:val="center"/>
        </w:trPr>
        <w:tc>
          <w:tcPr>
            <w:tcW w:w="2233" w:type="dxa"/>
            <w:tcBorders>
              <w:bottom w:val="single" w:sz="4" w:space="0" w:color="auto"/>
            </w:tcBorders>
          </w:tcPr>
          <w:p w14:paraId="6CF3C78B" w14:textId="77777777" w:rsidR="00B26FDE" w:rsidRPr="007F22FF" w:rsidRDefault="00B26FDE" w:rsidP="002C169A">
            <w:pPr>
              <w:pStyle w:val="TAL"/>
              <w:rPr>
                <w:rFonts w:eastAsia="?? ??"/>
              </w:rPr>
            </w:pPr>
            <w:r w:rsidRPr="007F22FF">
              <w:rPr>
                <w:rFonts w:eastAsia="?? ??"/>
              </w:rPr>
              <w:t>Physical cell identity</w:t>
            </w:r>
            <w:r w:rsidRPr="007F22FF">
              <w:rPr>
                <w:rFonts w:eastAsia="?? ??"/>
                <w:vertAlign w:val="superscript"/>
              </w:rPr>
              <w:t>Note1</w:t>
            </w:r>
          </w:p>
        </w:tc>
        <w:tc>
          <w:tcPr>
            <w:tcW w:w="1573" w:type="dxa"/>
            <w:tcBorders>
              <w:bottom w:val="single" w:sz="4" w:space="0" w:color="auto"/>
            </w:tcBorders>
          </w:tcPr>
          <w:p w14:paraId="5F3B2145" w14:textId="77777777" w:rsidR="00B26FDE" w:rsidRPr="007F22FF" w:rsidRDefault="00B26FDE" w:rsidP="002C169A">
            <w:pPr>
              <w:pStyle w:val="TAC"/>
              <w:rPr>
                <w:rFonts w:eastAsia="?? ??"/>
              </w:rPr>
            </w:pPr>
          </w:p>
        </w:tc>
        <w:tc>
          <w:tcPr>
            <w:tcW w:w="1600" w:type="dxa"/>
            <w:tcBorders>
              <w:bottom w:val="single" w:sz="4" w:space="0" w:color="auto"/>
            </w:tcBorders>
          </w:tcPr>
          <w:p w14:paraId="7A7844FB" w14:textId="77777777" w:rsidR="00B26FDE" w:rsidRPr="007F22FF" w:rsidRDefault="00B26FDE" w:rsidP="002C169A">
            <w:pPr>
              <w:pStyle w:val="TAC"/>
              <w:rPr>
                <w:rFonts w:eastAsia="?? ??"/>
              </w:rPr>
            </w:pPr>
            <w:r w:rsidRPr="007F22FF">
              <w:rPr>
                <w:rFonts w:eastAsia="?? ??"/>
              </w:rPr>
              <w:t>N/A</w:t>
            </w:r>
          </w:p>
        </w:tc>
        <w:tc>
          <w:tcPr>
            <w:tcW w:w="1476" w:type="dxa"/>
            <w:tcBorders>
              <w:bottom w:val="single" w:sz="4" w:space="0" w:color="auto"/>
            </w:tcBorders>
          </w:tcPr>
          <w:p w14:paraId="72FB471E" w14:textId="77777777" w:rsidR="00B26FDE" w:rsidRPr="007F22FF" w:rsidRDefault="00B26FDE" w:rsidP="002C169A">
            <w:pPr>
              <w:pStyle w:val="TAC"/>
              <w:rPr>
                <w:rFonts w:eastAsia="?? ??"/>
              </w:rPr>
            </w:pPr>
            <w:r w:rsidRPr="007F22FF">
              <w:rPr>
                <w:rFonts w:eastAsia="?? ??"/>
              </w:rPr>
              <w:t>2</w:t>
            </w:r>
          </w:p>
        </w:tc>
      </w:tr>
      <w:tr w:rsidR="00B26FDE" w:rsidRPr="007F22FF" w14:paraId="7657A046" w14:textId="77777777" w:rsidTr="00987DB9">
        <w:trPr>
          <w:jc w:val="center"/>
        </w:trPr>
        <w:tc>
          <w:tcPr>
            <w:tcW w:w="2233" w:type="dxa"/>
            <w:tcBorders>
              <w:bottom w:val="single" w:sz="4" w:space="0" w:color="auto"/>
            </w:tcBorders>
          </w:tcPr>
          <w:p w14:paraId="4C719F66" w14:textId="77777777" w:rsidR="00B26FDE" w:rsidRPr="007F22FF" w:rsidRDefault="00B26FDE" w:rsidP="002C169A">
            <w:pPr>
              <w:pStyle w:val="TAL"/>
              <w:rPr>
                <w:rFonts w:eastAsia="?? ??"/>
              </w:rPr>
            </w:pPr>
            <w:r w:rsidRPr="007F22FF">
              <w:rPr>
                <w:rFonts w:eastAsia="?? ??"/>
              </w:rPr>
              <w:t>CSG identity</w:t>
            </w:r>
          </w:p>
        </w:tc>
        <w:tc>
          <w:tcPr>
            <w:tcW w:w="1573" w:type="dxa"/>
            <w:tcBorders>
              <w:bottom w:val="single" w:sz="4" w:space="0" w:color="auto"/>
            </w:tcBorders>
          </w:tcPr>
          <w:p w14:paraId="3DFCF268" w14:textId="77777777" w:rsidR="00B26FDE" w:rsidRPr="007F22FF" w:rsidRDefault="00B26FDE" w:rsidP="002C169A">
            <w:pPr>
              <w:pStyle w:val="TAC"/>
              <w:rPr>
                <w:rFonts w:eastAsia="?? ??"/>
              </w:rPr>
            </w:pPr>
          </w:p>
        </w:tc>
        <w:tc>
          <w:tcPr>
            <w:tcW w:w="1600" w:type="dxa"/>
            <w:tcBorders>
              <w:bottom w:val="single" w:sz="4" w:space="0" w:color="auto"/>
            </w:tcBorders>
          </w:tcPr>
          <w:p w14:paraId="2BEC5E44" w14:textId="77777777" w:rsidR="00B26FDE" w:rsidRPr="007F22FF" w:rsidRDefault="00B26FDE" w:rsidP="002C169A">
            <w:pPr>
              <w:pStyle w:val="TAC"/>
              <w:rPr>
                <w:rFonts w:eastAsia="?? ??"/>
              </w:rPr>
            </w:pPr>
            <w:r w:rsidRPr="007F22FF">
              <w:rPr>
                <w:rFonts w:eastAsia="?? ??"/>
              </w:rPr>
              <w:t>Not sent</w:t>
            </w:r>
          </w:p>
        </w:tc>
        <w:tc>
          <w:tcPr>
            <w:tcW w:w="1476" w:type="dxa"/>
            <w:tcBorders>
              <w:bottom w:val="single" w:sz="4" w:space="0" w:color="auto"/>
            </w:tcBorders>
          </w:tcPr>
          <w:p w14:paraId="25E9326B" w14:textId="77777777" w:rsidR="00B26FDE" w:rsidRPr="007F22FF" w:rsidRDefault="00B26FDE" w:rsidP="002C169A">
            <w:pPr>
              <w:pStyle w:val="TAC"/>
              <w:rPr>
                <w:rFonts w:eastAsia="?? ??"/>
              </w:rPr>
            </w:pPr>
            <w:r w:rsidRPr="007F22FF">
              <w:rPr>
                <w:rFonts w:eastAsia="?? ??"/>
              </w:rPr>
              <w:t>Sent</w:t>
            </w:r>
          </w:p>
          <w:p w14:paraId="7E3FF2EE" w14:textId="77777777" w:rsidR="00B26FDE" w:rsidRPr="007F22FF" w:rsidRDefault="00B26FDE" w:rsidP="002C169A">
            <w:pPr>
              <w:pStyle w:val="TAC"/>
              <w:rPr>
                <w:rFonts w:eastAsia="?? ??"/>
              </w:rPr>
            </w:pPr>
            <w:r w:rsidRPr="007F22FF">
              <w:rPr>
                <w:rFonts w:eastAsia="?? ??"/>
              </w:rPr>
              <w:t>(Already stored in UE whitelist from previous visit)</w:t>
            </w:r>
          </w:p>
        </w:tc>
      </w:tr>
      <w:tr w:rsidR="00B26FDE" w:rsidRPr="007F22FF" w14:paraId="4D268420" w14:textId="77777777" w:rsidTr="00987DB9">
        <w:trPr>
          <w:jc w:val="center"/>
        </w:trPr>
        <w:tc>
          <w:tcPr>
            <w:tcW w:w="2233" w:type="dxa"/>
            <w:tcBorders>
              <w:bottom w:val="single" w:sz="4" w:space="0" w:color="auto"/>
            </w:tcBorders>
          </w:tcPr>
          <w:p w14:paraId="1AAC9B89" w14:textId="77777777" w:rsidR="00B26FDE" w:rsidRPr="007F22FF" w:rsidRDefault="00B26FDE" w:rsidP="002C169A">
            <w:pPr>
              <w:pStyle w:val="TAL"/>
              <w:rPr>
                <w:rFonts w:eastAsia="?? ??"/>
              </w:rPr>
            </w:pPr>
            <w:r w:rsidRPr="007F22FF">
              <w:rPr>
                <w:rFonts w:eastAsia="?? ??"/>
              </w:rPr>
              <w:t>Propagation conditions</w:t>
            </w:r>
          </w:p>
        </w:tc>
        <w:tc>
          <w:tcPr>
            <w:tcW w:w="1573" w:type="dxa"/>
            <w:tcBorders>
              <w:bottom w:val="single" w:sz="4" w:space="0" w:color="auto"/>
            </w:tcBorders>
          </w:tcPr>
          <w:p w14:paraId="6AD7A538" w14:textId="77777777" w:rsidR="00B26FDE" w:rsidRPr="007F22FF" w:rsidRDefault="00B26FDE" w:rsidP="002C169A">
            <w:pPr>
              <w:pStyle w:val="TAC"/>
              <w:rPr>
                <w:rFonts w:eastAsia="?? ??"/>
              </w:rPr>
            </w:pPr>
          </w:p>
        </w:tc>
        <w:tc>
          <w:tcPr>
            <w:tcW w:w="3076" w:type="dxa"/>
            <w:gridSpan w:val="2"/>
            <w:tcBorders>
              <w:bottom w:val="single" w:sz="4" w:space="0" w:color="auto"/>
            </w:tcBorders>
          </w:tcPr>
          <w:p w14:paraId="6DEA3600" w14:textId="77777777" w:rsidR="00B26FDE" w:rsidRPr="007F22FF" w:rsidRDefault="00B26FDE" w:rsidP="002C169A">
            <w:pPr>
              <w:pStyle w:val="TAC"/>
              <w:rPr>
                <w:rFonts w:eastAsia="?? ??"/>
              </w:rPr>
            </w:pPr>
            <w:r w:rsidRPr="007F22FF">
              <w:rPr>
                <w:rFonts w:eastAsia="?? ??"/>
              </w:rPr>
              <w:t>Static, non multipath</w:t>
            </w:r>
          </w:p>
        </w:tc>
      </w:tr>
      <w:tr w:rsidR="00B26FDE" w:rsidRPr="007F22FF" w14:paraId="67A9EEF1" w14:textId="77777777" w:rsidTr="00987DB9">
        <w:trPr>
          <w:jc w:val="center"/>
        </w:trPr>
        <w:tc>
          <w:tcPr>
            <w:tcW w:w="2233" w:type="dxa"/>
            <w:tcBorders>
              <w:bottom w:val="single" w:sz="4" w:space="0" w:color="auto"/>
            </w:tcBorders>
          </w:tcPr>
          <w:p w14:paraId="59A7AFA4" w14:textId="77777777" w:rsidR="00B26FDE" w:rsidRPr="007F22FF" w:rsidRDefault="00B26FDE" w:rsidP="002C169A">
            <w:pPr>
              <w:pStyle w:val="TAL"/>
              <w:rPr>
                <w:rFonts w:eastAsia="?? ??"/>
              </w:rPr>
            </w:pPr>
            <w:r w:rsidRPr="007F22FF">
              <w:rPr>
                <w:rFonts w:eastAsia="?? ??"/>
              </w:rPr>
              <w:t>CSG cell previously visited by UE</w:t>
            </w:r>
          </w:p>
        </w:tc>
        <w:tc>
          <w:tcPr>
            <w:tcW w:w="1573" w:type="dxa"/>
            <w:tcBorders>
              <w:bottom w:val="single" w:sz="4" w:space="0" w:color="auto"/>
            </w:tcBorders>
          </w:tcPr>
          <w:p w14:paraId="110A15A0" w14:textId="77777777" w:rsidR="00B26FDE" w:rsidRPr="007F22FF" w:rsidRDefault="00B26FDE" w:rsidP="002C169A">
            <w:pPr>
              <w:pStyle w:val="TAC"/>
              <w:rPr>
                <w:rFonts w:eastAsia="?? ??"/>
              </w:rPr>
            </w:pPr>
          </w:p>
        </w:tc>
        <w:tc>
          <w:tcPr>
            <w:tcW w:w="3076" w:type="dxa"/>
            <w:gridSpan w:val="2"/>
            <w:tcBorders>
              <w:bottom w:val="single" w:sz="4" w:space="0" w:color="auto"/>
            </w:tcBorders>
          </w:tcPr>
          <w:p w14:paraId="4AEC55F2" w14:textId="77777777" w:rsidR="00B26FDE" w:rsidRPr="007F22FF" w:rsidRDefault="00B26FDE" w:rsidP="002C169A">
            <w:pPr>
              <w:pStyle w:val="TAC"/>
              <w:rPr>
                <w:rFonts w:eastAsia="?? ??"/>
              </w:rPr>
            </w:pPr>
            <w:r w:rsidRPr="007F22FF">
              <w:rPr>
                <w:rFonts w:eastAsia="?? ??"/>
              </w:rPr>
              <w:t>Yes</w:t>
            </w:r>
          </w:p>
        </w:tc>
      </w:tr>
      <w:tr w:rsidR="00B26FDE" w:rsidRPr="007F22FF" w14:paraId="0544385B" w14:textId="77777777" w:rsidTr="00987DB9">
        <w:trPr>
          <w:jc w:val="center"/>
        </w:trPr>
        <w:tc>
          <w:tcPr>
            <w:tcW w:w="2233" w:type="dxa"/>
            <w:tcBorders>
              <w:bottom w:val="single" w:sz="4" w:space="0" w:color="auto"/>
            </w:tcBorders>
            <w:vAlign w:val="center"/>
          </w:tcPr>
          <w:p w14:paraId="7D407F12" w14:textId="77777777" w:rsidR="00B26FDE" w:rsidRPr="007F22FF" w:rsidRDefault="00B26FDE" w:rsidP="002C169A">
            <w:pPr>
              <w:pStyle w:val="TAL"/>
              <w:rPr>
                <w:rFonts w:cs="v5.0.0"/>
                <w:position w:val="-10"/>
              </w:rPr>
            </w:pPr>
            <w:r w:rsidRPr="007F22FF">
              <w:rPr>
                <w:rFonts w:eastAsia="?? ??" w:cs="v5.0.0"/>
              </w:rPr>
              <w:t>CPICH_</w:t>
            </w:r>
            <w:r>
              <w:rPr>
                <w:rFonts w:eastAsia="?? ??" w:cs="v5.0.0"/>
              </w:rPr>
              <w:t>RSCP</w:t>
            </w:r>
            <w:r w:rsidRPr="007F22FF">
              <w:rPr>
                <w:rFonts w:eastAsia="?? ??" w:cs="v5.0.0"/>
                <w:vertAlign w:val="superscript"/>
              </w:rPr>
              <w:t>Note2</w:t>
            </w:r>
          </w:p>
        </w:tc>
        <w:tc>
          <w:tcPr>
            <w:tcW w:w="1573" w:type="dxa"/>
            <w:tcBorders>
              <w:bottom w:val="single" w:sz="4" w:space="0" w:color="auto"/>
            </w:tcBorders>
            <w:vAlign w:val="center"/>
          </w:tcPr>
          <w:p w14:paraId="2E57C87B" w14:textId="77777777" w:rsidR="00B26FDE" w:rsidRPr="007F22FF" w:rsidRDefault="00B26FDE" w:rsidP="002C169A">
            <w:pPr>
              <w:pStyle w:val="TAC"/>
              <w:rPr>
                <w:rFonts w:eastAsia="?? ??" w:cs="v5.0.0"/>
              </w:rPr>
            </w:pPr>
            <w:r w:rsidRPr="007F22FF">
              <w:rPr>
                <w:rFonts w:eastAsia="?? ??" w:cs="v5.0.0"/>
              </w:rPr>
              <w:t>dBm</w:t>
            </w:r>
          </w:p>
        </w:tc>
        <w:tc>
          <w:tcPr>
            <w:tcW w:w="1600" w:type="dxa"/>
            <w:tcBorders>
              <w:bottom w:val="single" w:sz="4" w:space="0" w:color="auto"/>
            </w:tcBorders>
            <w:vAlign w:val="center"/>
          </w:tcPr>
          <w:p w14:paraId="78B2E2BC" w14:textId="77777777" w:rsidR="00B26FDE" w:rsidRPr="007F22FF" w:rsidRDefault="00B26FDE" w:rsidP="002C169A">
            <w:pPr>
              <w:pStyle w:val="TAC"/>
              <w:rPr>
                <w:rFonts w:cs="v4.2.0"/>
              </w:rPr>
            </w:pPr>
            <w:r>
              <w:rPr>
                <w:rFonts w:eastAsia="?? ??" w:cs="v5.0.0"/>
              </w:rPr>
              <w:t>-100</w:t>
            </w:r>
          </w:p>
        </w:tc>
        <w:tc>
          <w:tcPr>
            <w:tcW w:w="1476" w:type="dxa"/>
            <w:vMerge w:val="restart"/>
            <w:vAlign w:val="center"/>
          </w:tcPr>
          <w:p w14:paraId="01B12E27" w14:textId="77777777" w:rsidR="00B26FDE" w:rsidRPr="007F22FF" w:rsidRDefault="00B26FDE" w:rsidP="002C169A">
            <w:pPr>
              <w:pStyle w:val="TAC"/>
              <w:rPr>
                <w:rFonts w:eastAsia="?? ??" w:cs="v5.0.0"/>
              </w:rPr>
            </w:pPr>
            <w:r w:rsidRPr="007F22FF">
              <w:rPr>
                <w:rFonts w:eastAsia="?? ??" w:cs="Arial"/>
              </w:rPr>
              <w:t>N/A</w:t>
            </w:r>
          </w:p>
        </w:tc>
      </w:tr>
      <w:tr w:rsidR="00B26FDE" w:rsidRPr="007F22FF" w14:paraId="0142EFD3" w14:textId="77777777" w:rsidTr="00987DB9">
        <w:trPr>
          <w:trHeight w:val="168"/>
          <w:jc w:val="center"/>
        </w:trPr>
        <w:tc>
          <w:tcPr>
            <w:tcW w:w="2233" w:type="dxa"/>
            <w:tcBorders>
              <w:bottom w:val="single" w:sz="4" w:space="0" w:color="auto"/>
            </w:tcBorders>
          </w:tcPr>
          <w:p w14:paraId="2532B8A7" w14:textId="77777777" w:rsidR="00B26FDE" w:rsidRPr="007F22FF" w:rsidRDefault="00B26FDE" w:rsidP="002C169A">
            <w:pPr>
              <w:pStyle w:val="TAL"/>
              <w:rPr>
                <w:rFonts w:cs="v5.0.0"/>
              </w:rPr>
            </w:pPr>
            <w:r w:rsidRPr="007F22FF">
              <w:rPr>
                <w:rFonts w:cs="v5.0.0"/>
              </w:rPr>
              <w:t>CPICH_Ec/Ior</w:t>
            </w:r>
          </w:p>
        </w:tc>
        <w:tc>
          <w:tcPr>
            <w:tcW w:w="1573" w:type="dxa"/>
            <w:tcBorders>
              <w:bottom w:val="single" w:sz="4" w:space="0" w:color="auto"/>
            </w:tcBorders>
            <w:vAlign w:val="center"/>
          </w:tcPr>
          <w:p w14:paraId="25E2B4FA" w14:textId="77777777" w:rsidR="00B26FDE" w:rsidRPr="007F22FF" w:rsidRDefault="00B26FDE" w:rsidP="002C169A">
            <w:pPr>
              <w:pStyle w:val="TAC"/>
              <w:rPr>
                <w:rFonts w:eastAsia="?? ??" w:cs="v5.0.0"/>
              </w:rPr>
            </w:pPr>
            <w:r w:rsidRPr="007F22FF">
              <w:rPr>
                <w:rFonts w:eastAsia="?? ??" w:cs="v5.0.0"/>
              </w:rPr>
              <w:t>dB</w:t>
            </w:r>
          </w:p>
        </w:tc>
        <w:tc>
          <w:tcPr>
            <w:tcW w:w="1600" w:type="dxa"/>
            <w:tcBorders>
              <w:bottom w:val="single" w:sz="4" w:space="0" w:color="auto"/>
            </w:tcBorders>
            <w:vAlign w:val="center"/>
          </w:tcPr>
          <w:p w14:paraId="0545AF02" w14:textId="77777777" w:rsidR="00B26FDE" w:rsidRPr="007F22FF" w:rsidRDefault="00B26FDE" w:rsidP="002C169A">
            <w:pPr>
              <w:pStyle w:val="TAC"/>
              <w:rPr>
                <w:rFonts w:cs="v4.2.0"/>
              </w:rPr>
            </w:pPr>
            <w:r w:rsidRPr="007F22FF">
              <w:rPr>
                <w:rFonts w:cs="v4.2.0"/>
              </w:rPr>
              <w:t>-10</w:t>
            </w:r>
          </w:p>
        </w:tc>
        <w:tc>
          <w:tcPr>
            <w:tcW w:w="1476" w:type="dxa"/>
            <w:vMerge/>
            <w:vAlign w:val="center"/>
          </w:tcPr>
          <w:p w14:paraId="5D5782D4" w14:textId="77777777" w:rsidR="00B26FDE" w:rsidRPr="007F22FF" w:rsidRDefault="00B26FDE" w:rsidP="002C169A">
            <w:pPr>
              <w:pStyle w:val="TAC"/>
              <w:rPr>
                <w:rFonts w:eastAsia="?? ??" w:cs="v5.0.0"/>
              </w:rPr>
            </w:pPr>
          </w:p>
        </w:tc>
      </w:tr>
      <w:tr w:rsidR="00B26FDE" w:rsidRPr="007F22FF" w14:paraId="0F1A57F2" w14:textId="77777777" w:rsidTr="00987DB9">
        <w:trPr>
          <w:trHeight w:val="33"/>
          <w:jc w:val="center"/>
        </w:trPr>
        <w:tc>
          <w:tcPr>
            <w:tcW w:w="2233" w:type="dxa"/>
            <w:tcBorders>
              <w:bottom w:val="single" w:sz="4" w:space="0" w:color="auto"/>
            </w:tcBorders>
          </w:tcPr>
          <w:p w14:paraId="7FF7238D" w14:textId="77777777" w:rsidR="00B26FDE" w:rsidRPr="007F22FF" w:rsidRDefault="00B26FDE" w:rsidP="002C169A">
            <w:pPr>
              <w:pStyle w:val="TAL"/>
            </w:pPr>
            <w:r w:rsidRPr="007F22FF">
              <w:t>PCCPCH_Ec/Ior</w:t>
            </w:r>
          </w:p>
        </w:tc>
        <w:tc>
          <w:tcPr>
            <w:tcW w:w="1573" w:type="dxa"/>
            <w:tcBorders>
              <w:bottom w:val="single" w:sz="4" w:space="0" w:color="auto"/>
            </w:tcBorders>
            <w:vAlign w:val="center"/>
          </w:tcPr>
          <w:p w14:paraId="471BD761" w14:textId="77777777" w:rsidR="00B26FDE" w:rsidRPr="007F22FF" w:rsidRDefault="00B26FDE" w:rsidP="002C169A">
            <w:pPr>
              <w:pStyle w:val="TAC"/>
              <w:rPr>
                <w:rFonts w:eastAsia="?? ??" w:cs="v5.0.0"/>
              </w:rPr>
            </w:pPr>
            <w:r w:rsidRPr="007F22FF">
              <w:rPr>
                <w:rFonts w:eastAsia="?? ??" w:cs="v5.0.0"/>
              </w:rPr>
              <w:t>dB</w:t>
            </w:r>
          </w:p>
        </w:tc>
        <w:tc>
          <w:tcPr>
            <w:tcW w:w="1600" w:type="dxa"/>
            <w:tcBorders>
              <w:bottom w:val="single" w:sz="4" w:space="0" w:color="auto"/>
            </w:tcBorders>
            <w:vAlign w:val="center"/>
          </w:tcPr>
          <w:p w14:paraId="12226CB2" w14:textId="77777777" w:rsidR="00B26FDE" w:rsidRPr="007F22FF" w:rsidRDefault="00B26FDE" w:rsidP="002C169A">
            <w:pPr>
              <w:pStyle w:val="TAC"/>
              <w:rPr>
                <w:rFonts w:eastAsia="?? ??" w:cs="Arial"/>
              </w:rPr>
            </w:pPr>
            <w:r w:rsidRPr="007F22FF">
              <w:rPr>
                <w:rFonts w:eastAsia="?? ??" w:cs="Arial"/>
              </w:rPr>
              <w:t>-12</w:t>
            </w:r>
          </w:p>
        </w:tc>
        <w:tc>
          <w:tcPr>
            <w:tcW w:w="1476" w:type="dxa"/>
            <w:vMerge/>
            <w:vAlign w:val="center"/>
          </w:tcPr>
          <w:p w14:paraId="4DB0B4F1" w14:textId="77777777" w:rsidR="00B26FDE" w:rsidRPr="007F22FF" w:rsidRDefault="00B26FDE" w:rsidP="002C169A">
            <w:pPr>
              <w:pStyle w:val="TAC"/>
              <w:rPr>
                <w:rFonts w:eastAsia="?? ??" w:cs="v5.0.0"/>
              </w:rPr>
            </w:pPr>
          </w:p>
        </w:tc>
      </w:tr>
      <w:tr w:rsidR="00B26FDE" w:rsidRPr="007F22FF" w14:paraId="3532A6F9" w14:textId="77777777" w:rsidTr="00987DB9">
        <w:trPr>
          <w:jc w:val="center"/>
        </w:trPr>
        <w:tc>
          <w:tcPr>
            <w:tcW w:w="2233" w:type="dxa"/>
            <w:tcBorders>
              <w:bottom w:val="single" w:sz="4" w:space="0" w:color="auto"/>
            </w:tcBorders>
          </w:tcPr>
          <w:p w14:paraId="00ACA2F4" w14:textId="77777777" w:rsidR="00B26FDE" w:rsidRPr="007F22FF" w:rsidRDefault="00B26FDE" w:rsidP="002C169A">
            <w:pPr>
              <w:pStyle w:val="TAL"/>
              <w:rPr>
                <w:rFonts w:cs="v5.0.0"/>
                <w:position w:val="-10"/>
              </w:rPr>
            </w:pPr>
            <w:r w:rsidRPr="007F22FF">
              <w:t>SCCPCH_Ec/Ior</w:t>
            </w:r>
          </w:p>
        </w:tc>
        <w:tc>
          <w:tcPr>
            <w:tcW w:w="1573" w:type="dxa"/>
            <w:tcBorders>
              <w:bottom w:val="single" w:sz="4" w:space="0" w:color="auto"/>
            </w:tcBorders>
            <w:vAlign w:val="center"/>
          </w:tcPr>
          <w:p w14:paraId="79F41B6A" w14:textId="77777777" w:rsidR="00B26FDE" w:rsidRPr="007F22FF" w:rsidRDefault="00B26FDE" w:rsidP="002C169A">
            <w:pPr>
              <w:pStyle w:val="TAC"/>
              <w:rPr>
                <w:rFonts w:eastAsia="?? ??" w:cs="v5.0.0"/>
              </w:rPr>
            </w:pPr>
            <w:r w:rsidRPr="007F22FF">
              <w:rPr>
                <w:rFonts w:eastAsia="?? ??" w:cs="v5.0.0"/>
              </w:rPr>
              <w:t>dB</w:t>
            </w:r>
          </w:p>
        </w:tc>
        <w:tc>
          <w:tcPr>
            <w:tcW w:w="1600" w:type="dxa"/>
            <w:tcBorders>
              <w:bottom w:val="single" w:sz="4" w:space="0" w:color="auto"/>
            </w:tcBorders>
            <w:vAlign w:val="center"/>
          </w:tcPr>
          <w:p w14:paraId="24CCBB3B" w14:textId="77777777" w:rsidR="00B26FDE" w:rsidRPr="007F22FF" w:rsidRDefault="00B26FDE" w:rsidP="002C169A">
            <w:pPr>
              <w:pStyle w:val="TAC"/>
              <w:rPr>
                <w:rFonts w:cs="v4.2.0"/>
              </w:rPr>
            </w:pPr>
            <w:r w:rsidRPr="007F22FF">
              <w:rPr>
                <w:rFonts w:eastAsia="?? ??" w:cs="Arial"/>
              </w:rPr>
              <w:t>-12</w:t>
            </w:r>
          </w:p>
        </w:tc>
        <w:tc>
          <w:tcPr>
            <w:tcW w:w="1476" w:type="dxa"/>
            <w:vMerge/>
            <w:vAlign w:val="center"/>
          </w:tcPr>
          <w:p w14:paraId="5D377FE7" w14:textId="77777777" w:rsidR="00B26FDE" w:rsidRPr="007F22FF" w:rsidRDefault="00B26FDE" w:rsidP="002C169A">
            <w:pPr>
              <w:pStyle w:val="TAC"/>
              <w:rPr>
                <w:rFonts w:eastAsia="?? ??" w:cs="v5.0.0"/>
              </w:rPr>
            </w:pPr>
          </w:p>
        </w:tc>
      </w:tr>
      <w:tr w:rsidR="00B26FDE" w:rsidRPr="007F22FF" w14:paraId="51D72C3A" w14:textId="77777777" w:rsidTr="00987DB9">
        <w:trPr>
          <w:jc w:val="center"/>
        </w:trPr>
        <w:tc>
          <w:tcPr>
            <w:tcW w:w="2233" w:type="dxa"/>
            <w:tcBorders>
              <w:bottom w:val="single" w:sz="4" w:space="0" w:color="auto"/>
            </w:tcBorders>
          </w:tcPr>
          <w:p w14:paraId="733C6111" w14:textId="77777777" w:rsidR="00B26FDE" w:rsidRPr="007F22FF" w:rsidRDefault="00B26FDE" w:rsidP="002C169A">
            <w:pPr>
              <w:pStyle w:val="TAL"/>
              <w:rPr>
                <w:rFonts w:cs="v5.0.0"/>
                <w:position w:val="-10"/>
              </w:rPr>
            </w:pPr>
            <w:r w:rsidRPr="007F22FF">
              <w:t>AICH_Ec/Ior</w:t>
            </w:r>
          </w:p>
        </w:tc>
        <w:tc>
          <w:tcPr>
            <w:tcW w:w="1573" w:type="dxa"/>
            <w:tcBorders>
              <w:bottom w:val="single" w:sz="4" w:space="0" w:color="auto"/>
            </w:tcBorders>
            <w:vAlign w:val="center"/>
          </w:tcPr>
          <w:p w14:paraId="6E64B55F" w14:textId="77777777" w:rsidR="00B26FDE" w:rsidRPr="007F22FF" w:rsidRDefault="00B26FDE" w:rsidP="002C169A">
            <w:pPr>
              <w:pStyle w:val="TAC"/>
              <w:rPr>
                <w:rFonts w:eastAsia="?? ??" w:cs="v5.0.0"/>
              </w:rPr>
            </w:pPr>
            <w:r w:rsidRPr="007F22FF">
              <w:rPr>
                <w:rFonts w:eastAsia="?? ??" w:cs="v5.0.0"/>
              </w:rPr>
              <w:t>dB</w:t>
            </w:r>
          </w:p>
        </w:tc>
        <w:tc>
          <w:tcPr>
            <w:tcW w:w="1600" w:type="dxa"/>
            <w:tcBorders>
              <w:bottom w:val="single" w:sz="4" w:space="0" w:color="auto"/>
            </w:tcBorders>
            <w:vAlign w:val="center"/>
          </w:tcPr>
          <w:p w14:paraId="288EE271" w14:textId="77777777" w:rsidR="00B26FDE" w:rsidRPr="007F22FF" w:rsidRDefault="00B26FDE" w:rsidP="002C169A">
            <w:pPr>
              <w:pStyle w:val="TAC"/>
              <w:rPr>
                <w:rFonts w:cs="v4.2.0"/>
              </w:rPr>
            </w:pPr>
            <w:r w:rsidRPr="007F22FF">
              <w:rPr>
                <w:rFonts w:eastAsia="?? ??" w:cs="Arial"/>
              </w:rPr>
              <w:t>-15</w:t>
            </w:r>
          </w:p>
        </w:tc>
        <w:tc>
          <w:tcPr>
            <w:tcW w:w="1476" w:type="dxa"/>
            <w:vMerge/>
            <w:vAlign w:val="center"/>
          </w:tcPr>
          <w:p w14:paraId="0C91D64E" w14:textId="77777777" w:rsidR="00B26FDE" w:rsidRPr="007F22FF" w:rsidRDefault="00B26FDE" w:rsidP="002C169A">
            <w:pPr>
              <w:pStyle w:val="TAC"/>
              <w:rPr>
                <w:rFonts w:eastAsia="?? ??" w:cs="v5.0.0"/>
              </w:rPr>
            </w:pPr>
          </w:p>
        </w:tc>
      </w:tr>
      <w:tr w:rsidR="00B26FDE" w:rsidRPr="007F22FF" w14:paraId="39415690" w14:textId="77777777" w:rsidTr="00987DB9">
        <w:trPr>
          <w:jc w:val="center"/>
        </w:trPr>
        <w:tc>
          <w:tcPr>
            <w:tcW w:w="2233" w:type="dxa"/>
            <w:tcBorders>
              <w:bottom w:val="single" w:sz="4" w:space="0" w:color="auto"/>
            </w:tcBorders>
          </w:tcPr>
          <w:p w14:paraId="46C88842" w14:textId="77777777" w:rsidR="00B26FDE" w:rsidRPr="007F22FF" w:rsidRDefault="00B26FDE" w:rsidP="002C169A">
            <w:pPr>
              <w:pStyle w:val="TAL"/>
              <w:rPr>
                <w:rFonts w:cs="v5.0.0"/>
                <w:position w:val="-10"/>
              </w:rPr>
            </w:pPr>
            <w:r w:rsidRPr="007F22FF">
              <w:t>SCH_Ec/Ior</w:t>
            </w:r>
          </w:p>
        </w:tc>
        <w:tc>
          <w:tcPr>
            <w:tcW w:w="1573" w:type="dxa"/>
            <w:tcBorders>
              <w:bottom w:val="single" w:sz="4" w:space="0" w:color="auto"/>
            </w:tcBorders>
            <w:vAlign w:val="center"/>
          </w:tcPr>
          <w:p w14:paraId="162027FE" w14:textId="77777777" w:rsidR="00B26FDE" w:rsidRPr="007F22FF" w:rsidRDefault="00B26FDE" w:rsidP="002C169A">
            <w:pPr>
              <w:pStyle w:val="TAC"/>
              <w:rPr>
                <w:rFonts w:eastAsia="?? ??" w:cs="v5.0.0"/>
              </w:rPr>
            </w:pPr>
            <w:r w:rsidRPr="007F22FF">
              <w:rPr>
                <w:rFonts w:eastAsia="?? ??" w:cs="v5.0.0"/>
              </w:rPr>
              <w:t>dB</w:t>
            </w:r>
          </w:p>
        </w:tc>
        <w:tc>
          <w:tcPr>
            <w:tcW w:w="1600" w:type="dxa"/>
            <w:tcBorders>
              <w:bottom w:val="single" w:sz="4" w:space="0" w:color="auto"/>
            </w:tcBorders>
            <w:vAlign w:val="center"/>
          </w:tcPr>
          <w:p w14:paraId="6AAAF0D8" w14:textId="77777777" w:rsidR="00B26FDE" w:rsidRPr="007F22FF" w:rsidRDefault="00B26FDE" w:rsidP="002C169A">
            <w:pPr>
              <w:pStyle w:val="TAC"/>
              <w:rPr>
                <w:rFonts w:cs="v4.2.0"/>
              </w:rPr>
            </w:pPr>
            <w:r w:rsidRPr="007F22FF">
              <w:rPr>
                <w:rFonts w:eastAsia="?? ??" w:cs="Arial"/>
              </w:rPr>
              <w:t>-15</w:t>
            </w:r>
          </w:p>
        </w:tc>
        <w:tc>
          <w:tcPr>
            <w:tcW w:w="1476" w:type="dxa"/>
            <w:vMerge/>
            <w:vAlign w:val="center"/>
          </w:tcPr>
          <w:p w14:paraId="3AE689CD" w14:textId="77777777" w:rsidR="00B26FDE" w:rsidRPr="007F22FF" w:rsidRDefault="00B26FDE" w:rsidP="002C169A">
            <w:pPr>
              <w:pStyle w:val="TAC"/>
              <w:rPr>
                <w:rFonts w:eastAsia="?? ??" w:cs="v5.0.0"/>
              </w:rPr>
            </w:pPr>
          </w:p>
        </w:tc>
      </w:tr>
      <w:tr w:rsidR="00B26FDE" w:rsidRPr="007F22FF" w14:paraId="2F5FACBF" w14:textId="77777777" w:rsidTr="00987DB9">
        <w:trPr>
          <w:jc w:val="center"/>
        </w:trPr>
        <w:tc>
          <w:tcPr>
            <w:tcW w:w="2233" w:type="dxa"/>
            <w:tcBorders>
              <w:bottom w:val="single" w:sz="4" w:space="0" w:color="auto"/>
            </w:tcBorders>
          </w:tcPr>
          <w:p w14:paraId="1AA2AB08" w14:textId="77777777" w:rsidR="00B26FDE" w:rsidRPr="007F22FF" w:rsidRDefault="00B26FDE" w:rsidP="002C169A">
            <w:pPr>
              <w:pStyle w:val="TAL"/>
              <w:rPr>
                <w:rFonts w:cs="v5.0.0"/>
                <w:position w:val="-10"/>
              </w:rPr>
            </w:pPr>
            <w:r w:rsidRPr="007F22FF">
              <w:t>PICH_Ec/Ior</w:t>
            </w:r>
          </w:p>
        </w:tc>
        <w:tc>
          <w:tcPr>
            <w:tcW w:w="1573" w:type="dxa"/>
            <w:tcBorders>
              <w:bottom w:val="single" w:sz="4" w:space="0" w:color="auto"/>
            </w:tcBorders>
            <w:vAlign w:val="center"/>
          </w:tcPr>
          <w:p w14:paraId="6D8807C7" w14:textId="77777777" w:rsidR="00B26FDE" w:rsidRPr="007F22FF" w:rsidRDefault="00B26FDE" w:rsidP="002C169A">
            <w:pPr>
              <w:pStyle w:val="TAC"/>
              <w:rPr>
                <w:rFonts w:eastAsia="?? ??" w:cs="v5.0.0"/>
              </w:rPr>
            </w:pPr>
            <w:r w:rsidRPr="007F22FF">
              <w:rPr>
                <w:rFonts w:eastAsia="?? ??" w:cs="v5.0.0"/>
              </w:rPr>
              <w:t>dB</w:t>
            </w:r>
          </w:p>
        </w:tc>
        <w:tc>
          <w:tcPr>
            <w:tcW w:w="1600" w:type="dxa"/>
            <w:tcBorders>
              <w:bottom w:val="single" w:sz="4" w:space="0" w:color="auto"/>
            </w:tcBorders>
            <w:vAlign w:val="center"/>
          </w:tcPr>
          <w:p w14:paraId="169F4E23" w14:textId="77777777" w:rsidR="00B26FDE" w:rsidRPr="007F22FF" w:rsidRDefault="00B26FDE" w:rsidP="002C169A">
            <w:pPr>
              <w:pStyle w:val="TAC"/>
              <w:rPr>
                <w:rFonts w:cs="v4.2.0"/>
              </w:rPr>
            </w:pPr>
            <w:r w:rsidRPr="007F22FF">
              <w:rPr>
                <w:rFonts w:eastAsia="?? ??" w:cs="Arial"/>
              </w:rPr>
              <w:t>-15</w:t>
            </w:r>
          </w:p>
        </w:tc>
        <w:tc>
          <w:tcPr>
            <w:tcW w:w="1476" w:type="dxa"/>
            <w:vMerge/>
            <w:vAlign w:val="center"/>
          </w:tcPr>
          <w:p w14:paraId="78855D78" w14:textId="77777777" w:rsidR="00B26FDE" w:rsidRPr="007F22FF" w:rsidRDefault="00B26FDE" w:rsidP="002C169A">
            <w:pPr>
              <w:pStyle w:val="TAC"/>
              <w:rPr>
                <w:rFonts w:eastAsia="?? ??" w:cs="v5.0.0"/>
              </w:rPr>
            </w:pPr>
          </w:p>
        </w:tc>
      </w:tr>
      <w:tr w:rsidR="00B26FDE" w:rsidRPr="007F22FF" w14:paraId="613ABFA2" w14:textId="77777777" w:rsidTr="00987DB9">
        <w:trPr>
          <w:jc w:val="center"/>
        </w:trPr>
        <w:tc>
          <w:tcPr>
            <w:tcW w:w="2233" w:type="dxa"/>
            <w:tcBorders>
              <w:bottom w:val="single" w:sz="4" w:space="0" w:color="auto"/>
            </w:tcBorders>
            <w:vAlign w:val="center"/>
          </w:tcPr>
          <w:p w14:paraId="0472E173" w14:textId="06086077" w:rsidR="00B26FDE" w:rsidRPr="007F22FF" w:rsidRDefault="00E9279A" w:rsidP="002C169A">
            <w:pPr>
              <w:pStyle w:val="TAL"/>
              <w:rPr>
                <w:rFonts w:cs="v5.0.0"/>
                <w:position w:val="-10"/>
              </w:rPr>
            </w:pPr>
            <w:r w:rsidRPr="00987DB9">
              <w:rPr>
                <w:rFonts w:cs="v5.0.0"/>
                <w:noProof/>
                <w:position w:val="-10"/>
                <w:lang w:val="en-US" w:eastAsia="en-US"/>
              </w:rPr>
              <w:drawing>
                <wp:inline distT="0" distB="0" distL="0" distR="0" wp14:anchorId="77E48932" wp14:editId="3352AECB">
                  <wp:extent cx="201930" cy="189865"/>
                  <wp:effectExtent l="0" t="0" r="762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1930" cy="189865"/>
                          </a:xfrm>
                          <a:prstGeom prst="rect">
                            <a:avLst/>
                          </a:prstGeom>
                          <a:noFill/>
                          <a:ln>
                            <a:noFill/>
                          </a:ln>
                        </pic:spPr>
                      </pic:pic>
                    </a:graphicData>
                  </a:graphic>
                </wp:inline>
              </w:drawing>
            </w:r>
          </w:p>
        </w:tc>
        <w:tc>
          <w:tcPr>
            <w:tcW w:w="1573" w:type="dxa"/>
            <w:tcBorders>
              <w:bottom w:val="single" w:sz="4" w:space="0" w:color="auto"/>
            </w:tcBorders>
            <w:vAlign w:val="center"/>
          </w:tcPr>
          <w:p w14:paraId="463FA5E2" w14:textId="77777777" w:rsidR="00B26FDE" w:rsidRPr="007F22FF" w:rsidRDefault="00B26FDE" w:rsidP="002C169A">
            <w:pPr>
              <w:pStyle w:val="TAC"/>
              <w:rPr>
                <w:rFonts w:eastAsia="?? ??" w:cs="v5.0.0"/>
              </w:rPr>
            </w:pPr>
            <w:r w:rsidRPr="007F22FF">
              <w:rPr>
                <w:rFonts w:eastAsia="?? ??" w:cs="v5.0.0"/>
              </w:rPr>
              <w:t>dBm/3.84 MHz</w:t>
            </w:r>
          </w:p>
        </w:tc>
        <w:tc>
          <w:tcPr>
            <w:tcW w:w="1600" w:type="dxa"/>
            <w:tcBorders>
              <w:bottom w:val="single" w:sz="4" w:space="0" w:color="auto"/>
            </w:tcBorders>
          </w:tcPr>
          <w:p w14:paraId="12CBB648" w14:textId="77777777" w:rsidR="00B26FDE" w:rsidRPr="007F22FF" w:rsidRDefault="00B26FDE" w:rsidP="002C169A">
            <w:pPr>
              <w:pStyle w:val="TAC"/>
              <w:rPr>
                <w:rFonts w:cs="v4.2.0"/>
              </w:rPr>
            </w:pPr>
            <w:r w:rsidRPr="00B26FDE">
              <w:rPr>
                <w:rFonts w:eastAsia="?? ??" w:cs="v5.0.0"/>
              </w:rPr>
              <w:t>Off</w:t>
            </w:r>
          </w:p>
        </w:tc>
        <w:tc>
          <w:tcPr>
            <w:tcW w:w="1476" w:type="dxa"/>
            <w:vMerge/>
            <w:tcBorders>
              <w:bottom w:val="single" w:sz="4" w:space="0" w:color="auto"/>
            </w:tcBorders>
            <w:vAlign w:val="center"/>
          </w:tcPr>
          <w:p w14:paraId="2C1CA034" w14:textId="77777777" w:rsidR="00B26FDE" w:rsidRPr="007F22FF" w:rsidRDefault="00B26FDE" w:rsidP="002C169A">
            <w:pPr>
              <w:pStyle w:val="TAC"/>
              <w:rPr>
                <w:rFonts w:eastAsia="?? ??" w:cs="v5.0.0"/>
              </w:rPr>
            </w:pPr>
          </w:p>
        </w:tc>
      </w:tr>
      <w:tr w:rsidR="00B26FDE" w:rsidRPr="007F22FF" w14:paraId="002DA47E" w14:textId="77777777" w:rsidTr="00987DB9">
        <w:trPr>
          <w:jc w:val="center"/>
        </w:trPr>
        <w:tc>
          <w:tcPr>
            <w:tcW w:w="2233" w:type="dxa"/>
            <w:tcBorders>
              <w:bottom w:val="single" w:sz="4" w:space="0" w:color="auto"/>
            </w:tcBorders>
          </w:tcPr>
          <w:p w14:paraId="25D69467" w14:textId="77777777" w:rsidR="00B26FDE" w:rsidRPr="007F22FF" w:rsidRDefault="00B26FDE" w:rsidP="002C169A">
            <w:pPr>
              <w:pStyle w:val="TAL"/>
              <w:rPr>
                <w:rFonts w:cs="v5.0.0"/>
                <w:position w:val="-10"/>
              </w:rPr>
            </w:pPr>
            <w:r w:rsidRPr="007F22FF">
              <w:rPr>
                <w:rFonts w:cs="v4.2.0"/>
                <w:bCs/>
              </w:rPr>
              <w:t>PBCH_RA</w:t>
            </w:r>
          </w:p>
        </w:tc>
        <w:tc>
          <w:tcPr>
            <w:tcW w:w="1573" w:type="dxa"/>
            <w:tcBorders>
              <w:bottom w:val="single" w:sz="4" w:space="0" w:color="auto"/>
            </w:tcBorders>
          </w:tcPr>
          <w:p w14:paraId="3407F222" w14:textId="77777777" w:rsidR="00B26FDE" w:rsidRPr="007F22FF" w:rsidRDefault="00B26FDE" w:rsidP="002C169A">
            <w:pPr>
              <w:pStyle w:val="TAC"/>
              <w:rPr>
                <w:rFonts w:eastAsia="?? ??" w:cs="v5.0.0"/>
              </w:rPr>
            </w:pPr>
            <w:r w:rsidRPr="007F22FF">
              <w:rPr>
                <w:rFonts w:cs="v4.2.0"/>
                <w:bCs/>
              </w:rPr>
              <w:t>dB</w:t>
            </w:r>
          </w:p>
        </w:tc>
        <w:tc>
          <w:tcPr>
            <w:tcW w:w="1600" w:type="dxa"/>
            <w:vMerge w:val="restart"/>
            <w:vAlign w:val="center"/>
          </w:tcPr>
          <w:p w14:paraId="2FE0DD77" w14:textId="77777777" w:rsidR="00B26FDE" w:rsidRPr="007F22FF" w:rsidRDefault="00B26FDE" w:rsidP="002C169A">
            <w:pPr>
              <w:pStyle w:val="TAC"/>
              <w:rPr>
                <w:rFonts w:eastAsia="?? ??" w:cs="v5.0.0"/>
              </w:rPr>
            </w:pPr>
            <w:r w:rsidRPr="007F22FF">
              <w:rPr>
                <w:rFonts w:eastAsia="?? ??" w:cs="v5.0.0"/>
              </w:rPr>
              <w:t>N/A</w:t>
            </w:r>
          </w:p>
        </w:tc>
        <w:tc>
          <w:tcPr>
            <w:tcW w:w="1476" w:type="dxa"/>
            <w:vMerge w:val="restart"/>
            <w:vAlign w:val="center"/>
          </w:tcPr>
          <w:p w14:paraId="609CF346" w14:textId="77777777" w:rsidR="00B26FDE" w:rsidRPr="007F22FF" w:rsidRDefault="00B26FDE" w:rsidP="002C169A">
            <w:pPr>
              <w:pStyle w:val="TAC"/>
              <w:rPr>
                <w:rFonts w:eastAsia="?? ??" w:cs="v5.0.0"/>
              </w:rPr>
            </w:pPr>
            <w:r w:rsidRPr="007F22FF">
              <w:rPr>
                <w:rFonts w:eastAsia="?? ??" w:cs="v5.0.0"/>
              </w:rPr>
              <w:t>0</w:t>
            </w:r>
          </w:p>
        </w:tc>
      </w:tr>
      <w:tr w:rsidR="00B26FDE" w:rsidRPr="007F22FF" w14:paraId="4DAF4320" w14:textId="77777777" w:rsidTr="00987DB9">
        <w:trPr>
          <w:jc w:val="center"/>
        </w:trPr>
        <w:tc>
          <w:tcPr>
            <w:tcW w:w="2233" w:type="dxa"/>
            <w:tcBorders>
              <w:bottom w:val="single" w:sz="4" w:space="0" w:color="auto"/>
            </w:tcBorders>
          </w:tcPr>
          <w:p w14:paraId="720C2400" w14:textId="77777777" w:rsidR="00B26FDE" w:rsidRPr="007F22FF" w:rsidRDefault="00B26FDE" w:rsidP="002C169A">
            <w:pPr>
              <w:pStyle w:val="TAL"/>
              <w:rPr>
                <w:rFonts w:cs="v5.0.0"/>
                <w:position w:val="-10"/>
              </w:rPr>
            </w:pPr>
            <w:r w:rsidRPr="007F22FF">
              <w:rPr>
                <w:rFonts w:cs="v4.2.0"/>
                <w:bCs/>
              </w:rPr>
              <w:t>PBCH_RB</w:t>
            </w:r>
          </w:p>
        </w:tc>
        <w:tc>
          <w:tcPr>
            <w:tcW w:w="1573" w:type="dxa"/>
            <w:tcBorders>
              <w:bottom w:val="single" w:sz="4" w:space="0" w:color="auto"/>
            </w:tcBorders>
          </w:tcPr>
          <w:p w14:paraId="56CE16FA" w14:textId="77777777" w:rsidR="00B26FDE" w:rsidRPr="007F22FF" w:rsidRDefault="00B26FDE" w:rsidP="002C169A">
            <w:pPr>
              <w:pStyle w:val="TAC"/>
              <w:rPr>
                <w:rFonts w:eastAsia="?? ??" w:cs="v5.0.0"/>
              </w:rPr>
            </w:pPr>
            <w:r w:rsidRPr="007F22FF">
              <w:rPr>
                <w:rFonts w:cs="v4.2.0"/>
                <w:bCs/>
              </w:rPr>
              <w:t>dB</w:t>
            </w:r>
          </w:p>
        </w:tc>
        <w:tc>
          <w:tcPr>
            <w:tcW w:w="1600" w:type="dxa"/>
            <w:vMerge/>
          </w:tcPr>
          <w:p w14:paraId="3B544A2A" w14:textId="77777777" w:rsidR="00B26FDE" w:rsidRPr="007F22FF" w:rsidRDefault="00B26FDE" w:rsidP="002C169A">
            <w:pPr>
              <w:pStyle w:val="TAC"/>
              <w:rPr>
                <w:rFonts w:eastAsia="?? ??" w:cs="v5.0.0"/>
              </w:rPr>
            </w:pPr>
          </w:p>
        </w:tc>
        <w:tc>
          <w:tcPr>
            <w:tcW w:w="1476" w:type="dxa"/>
            <w:vMerge/>
          </w:tcPr>
          <w:p w14:paraId="2BAE02D4" w14:textId="77777777" w:rsidR="00B26FDE" w:rsidRPr="007F22FF" w:rsidRDefault="00B26FDE" w:rsidP="002C169A">
            <w:pPr>
              <w:pStyle w:val="TAC"/>
              <w:rPr>
                <w:rFonts w:eastAsia="?? ??" w:cs="v5.0.0"/>
              </w:rPr>
            </w:pPr>
          </w:p>
        </w:tc>
      </w:tr>
      <w:tr w:rsidR="00B26FDE" w:rsidRPr="007F22FF" w14:paraId="09FA00A1" w14:textId="77777777" w:rsidTr="00987DB9">
        <w:trPr>
          <w:jc w:val="center"/>
        </w:trPr>
        <w:tc>
          <w:tcPr>
            <w:tcW w:w="2233" w:type="dxa"/>
            <w:tcBorders>
              <w:bottom w:val="single" w:sz="4" w:space="0" w:color="auto"/>
            </w:tcBorders>
          </w:tcPr>
          <w:p w14:paraId="57AF00BC" w14:textId="77777777" w:rsidR="00B26FDE" w:rsidRPr="007F22FF" w:rsidRDefault="00B26FDE" w:rsidP="002C169A">
            <w:pPr>
              <w:pStyle w:val="TAL"/>
              <w:rPr>
                <w:rFonts w:cs="v5.0.0"/>
                <w:position w:val="-10"/>
              </w:rPr>
            </w:pPr>
            <w:r w:rsidRPr="007F22FF">
              <w:rPr>
                <w:rFonts w:cs="v4.2.0"/>
                <w:bCs/>
                <w:i/>
              </w:rPr>
              <w:t>PSS_RA</w:t>
            </w:r>
          </w:p>
        </w:tc>
        <w:tc>
          <w:tcPr>
            <w:tcW w:w="1573" w:type="dxa"/>
            <w:tcBorders>
              <w:bottom w:val="single" w:sz="4" w:space="0" w:color="auto"/>
            </w:tcBorders>
          </w:tcPr>
          <w:p w14:paraId="6FBC0B87" w14:textId="77777777" w:rsidR="00B26FDE" w:rsidRPr="007F22FF" w:rsidRDefault="00B26FDE" w:rsidP="002C169A">
            <w:pPr>
              <w:pStyle w:val="TAC"/>
              <w:rPr>
                <w:rFonts w:eastAsia="?? ??" w:cs="v5.0.0"/>
              </w:rPr>
            </w:pPr>
            <w:r w:rsidRPr="007F22FF">
              <w:rPr>
                <w:rFonts w:cs="v4.2.0"/>
                <w:bCs/>
                <w:i/>
              </w:rPr>
              <w:t>dB</w:t>
            </w:r>
          </w:p>
        </w:tc>
        <w:tc>
          <w:tcPr>
            <w:tcW w:w="1600" w:type="dxa"/>
            <w:vMerge/>
          </w:tcPr>
          <w:p w14:paraId="1C133514" w14:textId="77777777" w:rsidR="00B26FDE" w:rsidRPr="007F22FF" w:rsidRDefault="00B26FDE" w:rsidP="002C169A">
            <w:pPr>
              <w:pStyle w:val="TAC"/>
              <w:rPr>
                <w:rFonts w:eastAsia="?? ??" w:cs="v5.0.0"/>
              </w:rPr>
            </w:pPr>
          </w:p>
        </w:tc>
        <w:tc>
          <w:tcPr>
            <w:tcW w:w="1476" w:type="dxa"/>
            <w:vMerge/>
          </w:tcPr>
          <w:p w14:paraId="27E7FDA2" w14:textId="77777777" w:rsidR="00B26FDE" w:rsidRPr="007F22FF" w:rsidRDefault="00B26FDE" w:rsidP="002C169A">
            <w:pPr>
              <w:pStyle w:val="TAC"/>
              <w:rPr>
                <w:rFonts w:eastAsia="?? ??" w:cs="v5.0.0"/>
              </w:rPr>
            </w:pPr>
          </w:p>
        </w:tc>
      </w:tr>
      <w:tr w:rsidR="00B26FDE" w:rsidRPr="007F22FF" w14:paraId="07ED4A31" w14:textId="77777777" w:rsidTr="00987DB9">
        <w:trPr>
          <w:jc w:val="center"/>
        </w:trPr>
        <w:tc>
          <w:tcPr>
            <w:tcW w:w="2233" w:type="dxa"/>
            <w:tcBorders>
              <w:bottom w:val="single" w:sz="4" w:space="0" w:color="auto"/>
            </w:tcBorders>
          </w:tcPr>
          <w:p w14:paraId="56F6CC9F" w14:textId="77777777" w:rsidR="00B26FDE" w:rsidRPr="007F22FF" w:rsidRDefault="00B26FDE" w:rsidP="002C169A">
            <w:pPr>
              <w:pStyle w:val="TAL"/>
              <w:rPr>
                <w:rFonts w:cs="v5.0.0"/>
                <w:position w:val="-10"/>
              </w:rPr>
            </w:pPr>
            <w:r w:rsidRPr="007F22FF">
              <w:rPr>
                <w:rFonts w:cs="v4.2.0"/>
                <w:bCs/>
                <w:i/>
              </w:rPr>
              <w:t>SSS_RA</w:t>
            </w:r>
          </w:p>
        </w:tc>
        <w:tc>
          <w:tcPr>
            <w:tcW w:w="1573" w:type="dxa"/>
            <w:tcBorders>
              <w:bottom w:val="single" w:sz="4" w:space="0" w:color="auto"/>
            </w:tcBorders>
          </w:tcPr>
          <w:p w14:paraId="5514C913" w14:textId="77777777" w:rsidR="00B26FDE" w:rsidRPr="007F22FF" w:rsidRDefault="00B26FDE" w:rsidP="002C169A">
            <w:pPr>
              <w:pStyle w:val="TAC"/>
              <w:rPr>
                <w:rFonts w:eastAsia="?? ??" w:cs="v5.0.0"/>
              </w:rPr>
            </w:pPr>
            <w:r w:rsidRPr="007F22FF">
              <w:rPr>
                <w:rFonts w:cs="v4.2.0"/>
                <w:bCs/>
                <w:i/>
              </w:rPr>
              <w:t>dB</w:t>
            </w:r>
          </w:p>
        </w:tc>
        <w:tc>
          <w:tcPr>
            <w:tcW w:w="1600" w:type="dxa"/>
            <w:vMerge/>
          </w:tcPr>
          <w:p w14:paraId="1972CB86" w14:textId="77777777" w:rsidR="00B26FDE" w:rsidRPr="007F22FF" w:rsidRDefault="00B26FDE" w:rsidP="002C169A">
            <w:pPr>
              <w:pStyle w:val="TAC"/>
              <w:rPr>
                <w:rFonts w:eastAsia="?? ??" w:cs="v5.0.0"/>
              </w:rPr>
            </w:pPr>
          </w:p>
        </w:tc>
        <w:tc>
          <w:tcPr>
            <w:tcW w:w="1476" w:type="dxa"/>
            <w:vMerge/>
          </w:tcPr>
          <w:p w14:paraId="63F6A38D" w14:textId="77777777" w:rsidR="00B26FDE" w:rsidRPr="007F22FF" w:rsidRDefault="00B26FDE" w:rsidP="002C169A">
            <w:pPr>
              <w:pStyle w:val="TAC"/>
              <w:rPr>
                <w:rFonts w:eastAsia="?? ??" w:cs="v5.0.0"/>
              </w:rPr>
            </w:pPr>
          </w:p>
        </w:tc>
      </w:tr>
      <w:tr w:rsidR="00B26FDE" w:rsidRPr="007F22FF" w14:paraId="0C3735C5" w14:textId="77777777" w:rsidTr="00987DB9">
        <w:trPr>
          <w:jc w:val="center"/>
        </w:trPr>
        <w:tc>
          <w:tcPr>
            <w:tcW w:w="2233" w:type="dxa"/>
            <w:tcBorders>
              <w:bottom w:val="single" w:sz="4" w:space="0" w:color="auto"/>
            </w:tcBorders>
          </w:tcPr>
          <w:p w14:paraId="3543F7D8" w14:textId="77777777" w:rsidR="00B26FDE" w:rsidRPr="007F22FF" w:rsidRDefault="00B26FDE" w:rsidP="002C169A">
            <w:pPr>
              <w:pStyle w:val="TAL"/>
              <w:rPr>
                <w:rFonts w:cs="v5.0.0"/>
                <w:position w:val="-10"/>
              </w:rPr>
            </w:pPr>
            <w:r w:rsidRPr="007F22FF">
              <w:rPr>
                <w:rFonts w:cs="v4.2.0"/>
                <w:bCs/>
                <w:i/>
              </w:rPr>
              <w:t>PCFICH_RB</w:t>
            </w:r>
          </w:p>
        </w:tc>
        <w:tc>
          <w:tcPr>
            <w:tcW w:w="1573" w:type="dxa"/>
            <w:tcBorders>
              <w:bottom w:val="single" w:sz="4" w:space="0" w:color="auto"/>
            </w:tcBorders>
          </w:tcPr>
          <w:p w14:paraId="0B87DC3C" w14:textId="77777777" w:rsidR="00B26FDE" w:rsidRPr="007F22FF" w:rsidRDefault="00B26FDE" w:rsidP="002C169A">
            <w:pPr>
              <w:pStyle w:val="TAC"/>
              <w:rPr>
                <w:rFonts w:eastAsia="?? ??" w:cs="v5.0.0"/>
              </w:rPr>
            </w:pPr>
            <w:r w:rsidRPr="007F22FF">
              <w:rPr>
                <w:rFonts w:cs="v4.2.0"/>
                <w:bCs/>
                <w:i/>
              </w:rPr>
              <w:t>dB</w:t>
            </w:r>
          </w:p>
        </w:tc>
        <w:tc>
          <w:tcPr>
            <w:tcW w:w="1600" w:type="dxa"/>
            <w:vMerge/>
          </w:tcPr>
          <w:p w14:paraId="76189733" w14:textId="77777777" w:rsidR="00B26FDE" w:rsidRPr="007F22FF" w:rsidRDefault="00B26FDE" w:rsidP="002C169A">
            <w:pPr>
              <w:pStyle w:val="TAC"/>
              <w:rPr>
                <w:rFonts w:eastAsia="?? ??" w:cs="v5.0.0"/>
              </w:rPr>
            </w:pPr>
          </w:p>
        </w:tc>
        <w:tc>
          <w:tcPr>
            <w:tcW w:w="1476" w:type="dxa"/>
            <w:vMerge/>
          </w:tcPr>
          <w:p w14:paraId="286D8294" w14:textId="77777777" w:rsidR="00B26FDE" w:rsidRPr="007F22FF" w:rsidRDefault="00B26FDE" w:rsidP="002C169A">
            <w:pPr>
              <w:pStyle w:val="TAC"/>
              <w:rPr>
                <w:rFonts w:eastAsia="?? ??" w:cs="v5.0.0"/>
              </w:rPr>
            </w:pPr>
          </w:p>
        </w:tc>
      </w:tr>
      <w:tr w:rsidR="00B26FDE" w:rsidRPr="007F22FF" w14:paraId="03EE3A49" w14:textId="77777777" w:rsidTr="00987DB9">
        <w:trPr>
          <w:jc w:val="center"/>
        </w:trPr>
        <w:tc>
          <w:tcPr>
            <w:tcW w:w="2233" w:type="dxa"/>
            <w:tcBorders>
              <w:bottom w:val="single" w:sz="4" w:space="0" w:color="auto"/>
            </w:tcBorders>
          </w:tcPr>
          <w:p w14:paraId="3D167D6A" w14:textId="77777777" w:rsidR="00B26FDE" w:rsidRPr="007F22FF" w:rsidRDefault="00B26FDE" w:rsidP="002C169A">
            <w:pPr>
              <w:pStyle w:val="TAL"/>
              <w:rPr>
                <w:rFonts w:cs="v5.0.0"/>
                <w:position w:val="-10"/>
              </w:rPr>
            </w:pPr>
            <w:r w:rsidRPr="007F22FF">
              <w:rPr>
                <w:rFonts w:cs="v4.2.0"/>
                <w:bCs/>
              </w:rPr>
              <w:t>PHICH_RA</w:t>
            </w:r>
          </w:p>
        </w:tc>
        <w:tc>
          <w:tcPr>
            <w:tcW w:w="1573" w:type="dxa"/>
            <w:tcBorders>
              <w:bottom w:val="single" w:sz="4" w:space="0" w:color="auto"/>
            </w:tcBorders>
          </w:tcPr>
          <w:p w14:paraId="22D623DA" w14:textId="77777777" w:rsidR="00B26FDE" w:rsidRPr="007F22FF" w:rsidRDefault="00B26FDE" w:rsidP="002C169A">
            <w:pPr>
              <w:pStyle w:val="TAC"/>
              <w:rPr>
                <w:rFonts w:eastAsia="?? ??" w:cs="v5.0.0"/>
              </w:rPr>
            </w:pPr>
            <w:r w:rsidRPr="007F22FF">
              <w:rPr>
                <w:rFonts w:cs="v4.2.0"/>
                <w:bCs/>
              </w:rPr>
              <w:t>dB</w:t>
            </w:r>
          </w:p>
        </w:tc>
        <w:tc>
          <w:tcPr>
            <w:tcW w:w="1600" w:type="dxa"/>
            <w:vMerge/>
          </w:tcPr>
          <w:p w14:paraId="0C2A1B98" w14:textId="77777777" w:rsidR="00B26FDE" w:rsidRPr="007F22FF" w:rsidRDefault="00B26FDE" w:rsidP="002C169A">
            <w:pPr>
              <w:pStyle w:val="TAC"/>
              <w:rPr>
                <w:rFonts w:eastAsia="?? ??" w:cs="v5.0.0"/>
              </w:rPr>
            </w:pPr>
          </w:p>
        </w:tc>
        <w:tc>
          <w:tcPr>
            <w:tcW w:w="1476" w:type="dxa"/>
            <w:vMerge/>
          </w:tcPr>
          <w:p w14:paraId="46714EF0" w14:textId="77777777" w:rsidR="00B26FDE" w:rsidRPr="007F22FF" w:rsidRDefault="00B26FDE" w:rsidP="002C169A">
            <w:pPr>
              <w:pStyle w:val="TAC"/>
              <w:rPr>
                <w:rFonts w:eastAsia="?? ??" w:cs="v5.0.0"/>
              </w:rPr>
            </w:pPr>
          </w:p>
        </w:tc>
      </w:tr>
      <w:tr w:rsidR="00B26FDE" w:rsidRPr="007F22FF" w14:paraId="61EA6570" w14:textId="77777777" w:rsidTr="00987DB9">
        <w:trPr>
          <w:jc w:val="center"/>
        </w:trPr>
        <w:tc>
          <w:tcPr>
            <w:tcW w:w="2233" w:type="dxa"/>
            <w:tcBorders>
              <w:bottom w:val="single" w:sz="4" w:space="0" w:color="auto"/>
            </w:tcBorders>
          </w:tcPr>
          <w:p w14:paraId="653EC7FA" w14:textId="77777777" w:rsidR="00B26FDE" w:rsidRPr="007F22FF" w:rsidRDefault="00B26FDE" w:rsidP="002C169A">
            <w:pPr>
              <w:pStyle w:val="TAL"/>
              <w:rPr>
                <w:rFonts w:cs="v5.0.0"/>
                <w:position w:val="-10"/>
              </w:rPr>
            </w:pPr>
            <w:r w:rsidRPr="007F22FF">
              <w:rPr>
                <w:rFonts w:cs="v4.2.0"/>
                <w:bCs/>
              </w:rPr>
              <w:t>PHICH_RB</w:t>
            </w:r>
          </w:p>
        </w:tc>
        <w:tc>
          <w:tcPr>
            <w:tcW w:w="1573" w:type="dxa"/>
            <w:tcBorders>
              <w:bottom w:val="single" w:sz="4" w:space="0" w:color="auto"/>
            </w:tcBorders>
          </w:tcPr>
          <w:p w14:paraId="348AAA45" w14:textId="77777777" w:rsidR="00B26FDE" w:rsidRPr="007F22FF" w:rsidRDefault="00B26FDE" w:rsidP="002C169A">
            <w:pPr>
              <w:pStyle w:val="TAC"/>
              <w:rPr>
                <w:rFonts w:eastAsia="?? ??" w:cs="v5.0.0"/>
              </w:rPr>
            </w:pPr>
            <w:r w:rsidRPr="007F22FF">
              <w:rPr>
                <w:rFonts w:cs="v4.2.0"/>
                <w:bCs/>
              </w:rPr>
              <w:t>dB</w:t>
            </w:r>
          </w:p>
        </w:tc>
        <w:tc>
          <w:tcPr>
            <w:tcW w:w="1600" w:type="dxa"/>
            <w:vMerge/>
          </w:tcPr>
          <w:p w14:paraId="46B2FAD9" w14:textId="77777777" w:rsidR="00B26FDE" w:rsidRPr="007F22FF" w:rsidRDefault="00B26FDE" w:rsidP="002C169A">
            <w:pPr>
              <w:pStyle w:val="TAC"/>
              <w:rPr>
                <w:rFonts w:eastAsia="?? ??" w:cs="v5.0.0"/>
              </w:rPr>
            </w:pPr>
          </w:p>
        </w:tc>
        <w:tc>
          <w:tcPr>
            <w:tcW w:w="1476" w:type="dxa"/>
            <w:vMerge/>
          </w:tcPr>
          <w:p w14:paraId="5B4E323E" w14:textId="77777777" w:rsidR="00B26FDE" w:rsidRPr="007F22FF" w:rsidRDefault="00B26FDE" w:rsidP="002C169A">
            <w:pPr>
              <w:pStyle w:val="TAC"/>
              <w:rPr>
                <w:rFonts w:eastAsia="?? ??" w:cs="v5.0.0"/>
              </w:rPr>
            </w:pPr>
          </w:p>
        </w:tc>
      </w:tr>
      <w:tr w:rsidR="00B26FDE" w:rsidRPr="007F22FF" w14:paraId="7E57B62C" w14:textId="77777777" w:rsidTr="00987DB9">
        <w:trPr>
          <w:jc w:val="center"/>
        </w:trPr>
        <w:tc>
          <w:tcPr>
            <w:tcW w:w="2233" w:type="dxa"/>
            <w:tcBorders>
              <w:bottom w:val="single" w:sz="4" w:space="0" w:color="auto"/>
            </w:tcBorders>
          </w:tcPr>
          <w:p w14:paraId="78426F9F" w14:textId="77777777" w:rsidR="00B26FDE" w:rsidRPr="007F22FF" w:rsidRDefault="00B26FDE" w:rsidP="002C169A">
            <w:pPr>
              <w:pStyle w:val="TAL"/>
              <w:rPr>
                <w:rFonts w:cs="v5.0.0"/>
                <w:position w:val="-10"/>
              </w:rPr>
            </w:pPr>
            <w:r w:rsidRPr="007F22FF">
              <w:rPr>
                <w:rFonts w:cs="v4.2.0"/>
                <w:bCs/>
              </w:rPr>
              <w:t>PDCCH_RA</w:t>
            </w:r>
          </w:p>
        </w:tc>
        <w:tc>
          <w:tcPr>
            <w:tcW w:w="1573" w:type="dxa"/>
            <w:tcBorders>
              <w:bottom w:val="single" w:sz="4" w:space="0" w:color="auto"/>
            </w:tcBorders>
          </w:tcPr>
          <w:p w14:paraId="27C12338" w14:textId="77777777" w:rsidR="00B26FDE" w:rsidRPr="007F22FF" w:rsidRDefault="00B26FDE" w:rsidP="002C169A">
            <w:pPr>
              <w:pStyle w:val="TAC"/>
              <w:rPr>
                <w:rFonts w:eastAsia="?? ??" w:cs="v5.0.0"/>
              </w:rPr>
            </w:pPr>
            <w:r w:rsidRPr="007F22FF">
              <w:rPr>
                <w:rFonts w:cs="v4.2.0"/>
                <w:bCs/>
              </w:rPr>
              <w:t>dB</w:t>
            </w:r>
          </w:p>
        </w:tc>
        <w:tc>
          <w:tcPr>
            <w:tcW w:w="1600" w:type="dxa"/>
            <w:vMerge/>
          </w:tcPr>
          <w:p w14:paraId="3770E9F2" w14:textId="77777777" w:rsidR="00B26FDE" w:rsidRPr="007F22FF" w:rsidRDefault="00B26FDE" w:rsidP="002C169A">
            <w:pPr>
              <w:pStyle w:val="TAC"/>
              <w:rPr>
                <w:rFonts w:eastAsia="?? ??" w:cs="v5.0.0"/>
              </w:rPr>
            </w:pPr>
          </w:p>
        </w:tc>
        <w:tc>
          <w:tcPr>
            <w:tcW w:w="1476" w:type="dxa"/>
            <w:vMerge/>
          </w:tcPr>
          <w:p w14:paraId="01CBB126" w14:textId="77777777" w:rsidR="00B26FDE" w:rsidRPr="007F22FF" w:rsidRDefault="00B26FDE" w:rsidP="002C169A">
            <w:pPr>
              <w:pStyle w:val="TAC"/>
              <w:rPr>
                <w:rFonts w:eastAsia="?? ??" w:cs="v5.0.0"/>
              </w:rPr>
            </w:pPr>
          </w:p>
        </w:tc>
      </w:tr>
      <w:tr w:rsidR="00B26FDE" w:rsidRPr="007F22FF" w14:paraId="5CFEF73F" w14:textId="77777777" w:rsidTr="00987DB9">
        <w:trPr>
          <w:jc w:val="center"/>
        </w:trPr>
        <w:tc>
          <w:tcPr>
            <w:tcW w:w="2233" w:type="dxa"/>
            <w:tcBorders>
              <w:bottom w:val="single" w:sz="4" w:space="0" w:color="auto"/>
            </w:tcBorders>
          </w:tcPr>
          <w:p w14:paraId="05F4BF1C" w14:textId="77777777" w:rsidR="00B26FDE" w:rsidRPr="007F22FF" w:rsidRDefault="00B26FDE" w:rsidP="002C169A">
            <w:pPr>
              <w:pStyle w:val="TAL"/>
              <w:rPr>
                <w:rFonts w:cs="v5.0.0"/>
                <w:position w:val="-10"/>
              </w:rPr>
            </w:pPr>
            <w:r w:rsidRPr="007F22FF">
              <w:rPr>
                <w:rFonts w:cs="v4.2.0"/>
                <w:bCs/>
              </w:rPr>
              <w:t>PDCCH_RB</w:t>
            </w:r>
          </w:p>
        </w:tc>
        <w:tc>
          <w:tcPr>
            <w:tcW w:w="1573" w:type="dxa"/>
            <w:tcBorders>
              <w:bottom w:val="single" w:sz="4" w:space="0" w:color="auto"/>
            </w:tcBorders>
          </w:tcPr>
          <w:p w14:paraId="195448CD" w14:textId="77777777" w:rsidR="00B26FDE" w:rsidRPr="007F22FF" w:rsidRDefault="00B26FDE" w:rsidP="002C169A">
            <w:pPr>
              <w:pStyle w:val="TAC"/>
              <w:rPr>
                <w:rFonts w:eastAsia="?? ??" w:cs="v5.0.0"/>
              </w:rPr>
            </w:pPr>
            <w:r w:rsidRPr="007F22FF">
              <w:rPr>
                <w:rFonts w:cs="v4.2.0"/>
                <w:bCs/>
              </w:rPr>
              <w:t>dB</w:t>
            </w:r>
          </w:p>
        </w:tc>
        <w:tc>
          <w:tcPr>
            <w:tcW w:w="1600" w:type="dxa"/>
            <w:vMerge/>
          </w:tcPr>
          <w:p w14:paraId="517999B8" w14:textId="77777777" w:rsidR="00B26FDE" w:rsidRPr="007F22FF" w:rsidRDefault="00B26FDE" w:rsidP="002C169A">
            <w:pPr>
              <w:pStyle w:val="TAC"/>
              <w:rPr>
                <w:rFonts w:eastAsia="?? ??" w:cs="v5.0.0"/>
              </w:rPr>
            </w:pPr>
          </w:p>
        </w:tc>
        <w:tc>
          <w:tcPr>
            <w:tcW w:w="1476" w:type="dxa"/>
            <w:vMerge/>
          </w:tcPr>
          <w:p w14:paraId="410AF8FE" w14:textId="77777777" w:rsidR="00B26FDE" w:rsidRPr="007F22FF" w:rsidRDefault="00B26FDE" w:rsidP="002C169A">
            <w:pPr>
              <w:pStyle w:val="TAC"/>
              <w:rPr>
                <w:rFonts w:eastAsia="?? ??" w:cs="v5.0.0"/>
              </w:rPr>
            </w:pPr>
          </w:p>
        </w:tc>
      </w:tr>
      <w:tr w:rsidR="00B26FDE" w:rsidRPr="007F22FF" w14:paraId="05C8506C" w14:textId="77777777" w:rsidTr="00987DB9">
        <w:trPr>
          <w:jc w:val="center"/>
        </w:trPr>
        <w:tc>
          <w:tcPr>
            <w:tcW w:w="2233" w:type="dxa"/>
            <w:tcBorders>
              <w:bottom w:val="single" w:sz="4" w:space="0" w:color="auto"/>
            </w:tcBorders>
          </w:tcPr>
          <w:p w14:paraId="3C6016F6" w14:textId="77777777" w:rsidR="00B26FDE" w:rsidRPr="007F22FF" w:rsidRDefault="00B26FDE" w:rsidP="002C169A">
            <w:pPr>
              <w:pStyle w:val="TAL"/>
              <w:rPr>
                <w:rFonts w:cs="v5.0.0"/>
                <w:position w:val="-10"/>
              </w:rPr>
            </w:pPr>
            <w:r w:rsidRPr="007F22FF">
              <w:rPr>
                <w:rFonts w:cs="v4.2.0"/>
                <w:bCs/>
              </w:rPr>
              <w:t>PDSCH_RA</w:t>
            </w:r>
          </w:p>
        </w:tc>
        <w:tc>
          <w:tcPr>
            <w:tcW w:w="1573" w:type="dxa"/>
            <w:tcBorders>
              <w:bottom w:val="single" w:sz="4" w:space="0" w:color="auto"/>
            </w:tcBorders>
          </w:tcPr>
          <w:p w14:paraId="4D5DA47F" w14:textId="77777777" w:rsidR="00B26FDE" w:rsidRPr="007F22FF" w:rsidRDefault="00B26FDE" w:rsidP="002C169A">
            <w:pPr>
              <w:pStyle w:val="TAC"/>
              <w:rPr>
                <w:rFonts w:eastAsia="?? ??" w:cs="v5.0.0"/>
              </w:rPr>
            </w:pPr>
            <w:r w:rsidRPr="007F22FF">
              <w:rPr>
                <w:rFonts w:cs="v4.2.0"/>
                <w:bCs/>
              </w:rPr>
              <w:t>dB</w:t>
            </w:r>
          </w:p>
        </w:tc>
        <w:tc>
          <w:tcPr>
            <w:tcW w:w="1600" w:type="dxa"/>
            <w:vMerge/>
          </w:tcPr>
          <w:p w14:paraId="1C7C80C5" w14:textId="77777777" w:rsidR="00B26FDE" w:rsidRPr="007F22FF" w:rsidRDefault="00B26FDE" w:rsidP="002C169A">
            <w:pPr>
              <w:pStyle w:val="TAC"/>
              <w:rPr>
                <w:rFonts w:eastAsia="?? ??" w:cs="v5.0.0"/>
              </w:rPr>
            </w:pPr>
          </w:p>
        </w:tc>
        <w:tc>
          <w:tcPr>
            <w:tcW w:w="1476" w:type="dxa"/>
            <w:vMerge/>
          </w:tcPr>
          <w:p w14:paraId="6F64B6DE" w14:textId="77777777" w:rsidR="00B26FDE" w:rsidRPr="007F22FF" w:rsidRDefault="00B26FDE" w:rsidP="002C169A">
            <w:pPr>
              <w:pStyle w:val="TAC"/>
              <w:rPr>
                <w:rFonts w:eastAsia="?? ??" w:cs="v5.0.0"/>
              </w:rPr>
            </w:pPr>
          </w:p>
        </w:tc>
      </w:tr>
      <w:tr w:rsidR="00B26FDE" w:rsidRPr="007F22FF" w14:paraId="5F001D5C" w14:textId="77777777" w:rsidTr="00987DB9">
        <w:trPr>
          <w:jc w:val="center"/>
        </w:trPr>
        <w:tc>
          <w:tcPr>
            <w:tcW w:w="2233" w:type="dxa"/>
            <w:tcBorders>
              <w:bottom w:val="single" w:sz="4" w:space="0" w:color="auto"/>
            </w:tcBorders>
          </w:tcPr>
          <w:p w14:paraId="70C1F6C1" w14:textId="77777777" w:rsidR="00B26FDE" w:rsidRPr="007F22FF" w:rsidRDefault="00B26FDE" w:rsidP="002C169A">
            <w:pPr>
              <w:pStyle w:val="TAL"/>
              <w:rPr>
                <w:rFonts w:cs="v5.0.0"/>
                <w:position w:val="-10"/>
              </w:rPr>
            </w:pPr>
            <w:r w:rsidRPr="007F22FF">
              <w:rPr>
                <w:rFonts w:cs="v4.2.0"/>
                <w:bCs/>
              </w:rPr>
              <w:t>PDSCH_RB</w:t>
            </w:r>
          </w:p>
        </w:tc>
        <w:tc>
          <w:tcPr>
            <w:tcW w:w="1573" w:type="dxa"/>
            <w:tcBorders>
              <w:bottom w:val="single" w:sz="4" w:space="0" w:color="auto"/>
            </w:tcBorders>
          </w:tcPr>
          <w:p w14:paraId="5C243ACE" w14:textId="77777777" w:rsidR="00B26FDE" w:rsidRPr="007F22FF" w:rsidRDefault="00B26FDE" w:rsidP="002C169A">
            <w:pPr>
              <w:pStyle w:val="TAC"/>
              <w:rPr>
                <w:rFonts w:eastAsia="?? ??" w:cs="v5.0.0"/>
              </w:rPr>
            </w:pPr>
            <w:r w:rsidRPr="007F22FF">
              <w:rPr>
                <w:rFonts w:cs="v4.2.0"/>
                <w:bCs/>
              </w:rPr>
              <w:t>dB</w:t>
            </w:r>
          </w:p>
        </w:tc>
        <w:tc>
          <w:tcPr>
            <w:tcW w:w="1600" w:type="dxa"/>
            <w:vMerge/>
          </w:tcPr>
          <w:p w14:paraId="74F0D1DD" w14:textId="77777777" w:rsidR="00B26FDE" w:rsidRPr="007F22FF" w:rsidRDefault="00B26FDE" w:rsidP="002C169A">
            <w:pPr>
              <w:pStyle w:val="TAC"/>
              <w:rPr>
                <w:rFonts w:eastAsia="?? ??" w:cs="v5.0.0"/>
              </w:rPr>
            </w:pPr>
          </w:p>
        </w:tc>
        <w:tc>
          <w:tcPr>
            <w:tcW w:w="1476" w:type="dxa"/>
            <w:vMerge/>
          </w:tcPr>
          <w:p w14:paraId="55B0141A" w14:textId="77777777" w:rsidR="00B26FDE" w:rsidRPr="007F22FF" w:rsidRDefault="00B26FDE" w:rsidP="002C169A">
            <w:pPr>
              <w:pStyle w:val="TAC"/>
              <w:rPr>
                <w:rFonts w:eastAsia="?? ??" w:cs="v5.0.0"/>
              </w:rPr>
            </w:pPr>
          </w:p>
        </w:tc>
      </w:tr>
      <w:tr w:rsidR="00B26FDE" w:rsidRPr="007F22FF" w14:paraId="02698F08" w14:textId="77777777" w:rsidTr="00987DB9">
        <w:trPr>
          <w:jc w:val="center"/>
        </w:trPr>
        <w:tc>
          <w:tcPr>
            <w:tcW w:w="2233" w:type="dxa"/>
            <w:tcBorders>
              <w:bottom w:val="single" w:sz="4" w:space="0" w:color="auto"/>
            </w:tcBorders>
            <w:vAlign w:val="center"/>
          </w:tcPr>
          <w:p w14:paraId="22732C30" w14:textId="77777777" w:rsidR="00B26FDE" w:rsidRPr="007F22FF" w:rsidRDefault="00B26FDE" w:rsidP="002C169A">
            <w:pPr>
              <w:pStyle w:val="TAL"/>
              <w:rPr>
                <w:rFonts w:cs="v5.0.0"/>
                <w:position w:val="-10"/>
              </w:rPr>
            </w:pPr>
            <w:r w:rsidRPr="007F22FF">
              <w:rPr>
                <w:rFonts w:cs="Arial"/>
                <w:szCs w:val="18"/>
              </w:rPr>
              <w:t>OCNG_RA</w:t>
            </w:r>
            <w:r w:rsidRPr="007F22FF">
              <w:rPr>
                <w:rFonts w:cs="Arial"/>
                <w:szCs w:val="18"/>
                <w:vertAlign w:val="superscript"/>
              </w:rPr>
              <w:t>Note 1</w:t>
            </w:r>
          </w:p>
        </w:tc>
        <w:tc>
          <w:tcPr>
            <w:tcW w:w="1573" w:type="dxa"/>
            <w:tcBorders>
              <w:bottom w:val="single" w:sz="4" w:space="0" w:color="auto"/>
            </w:tcBorders>
          </w:tcPr>
          <w:p w14:paraId="3772F824" w14:textId="77777777" w:rsidR="00B26FDE" w:rsidRPr="007F22FF" w:rsidRDefault="00B26FDE" w:rsidP="002C169A">
            <w:pPr>
              <w:pStyle w:val="TAC"/>
              <w:rPr>
                <w:rFonts w:eastAsia="?? ??" w:cs="v5.0.0"/>
              </w:rPr>
            </w:pPr>
            <w:r w:rsidRPr="007F22FF">
              <w:rPr>
                <w:rFonts w:cs="v4.2.0"/>
                <w:bCs/>
              </w:rPr>
              <w:t>dB</w:t>
            </w:r>
          </w:p>
        </w:tc>
        <w:tc>
          <w:tcPr>
            <w:tcW w:w="1600" w:type="dxa"/>
            <w:vMerge/>
          </w:tcPr>
          <w:p w14:paraId="50A65A97" w14:textId="77777777" w:rsidR="00B26FDE" w:rsidRPr="007F22FF" w:rsidRDefault="00B26FDE" w:rsidP="002C169A">
            <w:pPr>
              <w:pStyle w:val="TAC"/>
              <w:rPr>
                <w:rFonts w:eastAsia="?? ??" w:cs="v5.0.0"/>
              </w:rPr>
            </w:pPr>
          </w:p>
        </w:tc>
        <w:tc>
          <w:tcPr>
            <w:tcW w:w="1476" w:type="dxa"/>
            <w:vMerge/>
          </w:tcPr>
          <w:p w14:paraId="18EE20B5" w14:textId="77777777" w:rsidR="00B26FDE" w:rsidRPr="007F22FF" w:rsidRDefault="00B26FDE" w:rsidP="002C169A">
            <w:pPr>
              <w:pStyle w:val="TAC"/>
              <w:rPr>
                <w:rFonts w:eastAsia="?? ??" w:cs="v5.0.0"/>
              </w:rPr>
            </w:pPr>
          </w:p>
        </w:tc>
      </w:tr>
      <w:tr w:rsidR="00B26FDE" w:rsidRPr="007F22FF" w14:paraId="0158E95A" w14:textId="77777777" w:rsidTr="00987DB9">
        <w:trPr>
          <w:jc w:val="center"/>
        </w:trPr>
        <w:tc>
          <w:tcPr>
            <w:tcW w:w="2233" w:type="dxa"/>
            <w:tcBorders>
              <w:bottom w:val="single" w:sz="4" w:space="0" w:color="auto"/>
            </w:tcBorders>
            <w:vAlign w:val="center"/>
          </w:tcPr>
          <w:p w14:paraId="26A0E021" w14:textId="77777777" w:rsidR="00B26FDE" w:rsidRPr="007F22FF" w:rsidRDefault="00B26FDE" w:rsidP="002C169A">
            <w:pPr>
              <w:pStyle w:val="TAL"/>
              <w:rPr>
                <w:rFonts w:cs="v5.0.0"/>
                <w:position w:val="-10"/>
              </w:rPr>
            </w:pPr>
            <w:r w:rsidRPr="007F22FF">
              <w:rPr>
                <w:rFonts w:cs="Arial"/>
                <w:szCs w:val="18"/>
              </w:rPr>
              <w:t>OCNG_RB</w:t>
            </w:r>
            <w:r w:rsidRPr="007F22FF">
              <w:rPr>
                <w:rFonts w:cs="Arial"/>
                <w:szCs w:val="18"/>
                <w:vertAlign w:val="superscript"/>
              </w:rPr>
              <w:t xml:space="preserve">Note 1 </w:t>
            </w:r>
          </w:p>
        </w:tc>
        <w:tc>
          <w:tcPr>
            <w:tcW w:w="1573" w:type="dxa"/>
            <w:tcBorders>
              <w:bottom w:val="single" w:sz="4" w:space="0" w:color="auto"/>
            </w:tcBorders>
          </w:tcPr>
          <w:p w14:paraId="04C30AA4" w14:textId="77777777" w:rsidR="00B26FDE" w:rsidRPr="007F22FF" w:rsidRDefault="00B26FDE" w:rsidP="002C169A">
            <w:pPr>
              <w:pStyle w:val="TAC"/>
              <w:rPr>
                <w:rFonts w:eastAsia="?? ??" w:cs="v5.0.0"/>
              </w:rPr>
            </w:pPr>
            <w:r w:rsidRPr="007F22FF">
              <w:rPr>
                <w:rFonts w:cs="v4.2.0"/>
                <w:bCs/>
              </w:rPr>
              <w:t>dB</w:t>
            </w:r>
          </w:p>
        </w:tc>
        <w:tc>
          <w:tcPr>
            <w:tcW w:w="1600" w:type="dxa"/>
            <w:vMerge/>
          </w:tcPr>
          <w:p w14:paraId="497BE5FB" w14:textId="77777777" w:rsidR="00B26FDE" w:rsidRPr="007F22FF" w:rsidRDefault="00B26FDE" w:rsidP="002C169A">
            <w:pPr>
              <w:pStyle w:val="TAC"/>
              <w:rPr>
                <w:rFonts w:eastAsia="?? ??" w:cs="v5.0.0"/>
              </w:rPr>
            </w:pPr>
          </w:p>
        </w:tc>
        <w:tc>
          <w:tcPr>
            <w:tcW w:w="1476" w:type="dxa"/>
            <w:vMerge/>
            <w:tcBorders>
              <w:bottom w:val="single" w:sz="4" w:space="0" w:color="auto"/>
            </w:tcBorders>
          </w:tcPr>
          <w:p w14:paraId="3132B510" w14:textId="77777777" w:rsidR="00B26FDE" w:rsidRPr="007F22FF" w:rsidRDefault="00B26FDE" w:rsidP="002C169A">
            <w:pPr>
              <w:pStyle w:val="TAC"/>
              <w:rPr>
                <w:rFonts w:eastAsia="?? ??" w:cs="v5.0.0"/>
              </w:rPr>
            </w:pPr>
          </w:p>
        </w:tc>
      </w:tr>
      <w:tr w:rsidR="00B26FDE" w:rsidRPr="007F22FF" w14:paraId="459834FA" w14:textId="77777777" w:rsidTr="00987DB9">
        <w:trPr>
          <w:jc w:val="center"/>
        </w:trPr>
        <w:tc>
          <w:tcPr>
            <w:tcW w:w="2233" w:type="dxa"/>
            <w:tcBorders>
              <w:bottom w:val="single" w:sz="4" w:space="0" w:color="auto"/>
            </w:tcBorders>
          </w:tcPr>
          <w:p w14:paraId="4AFCE08F" w14:textId="77777777" w:rsidR="00B26FDE" w:rsidRPr="007F22FF" w:rsidRDefault="00B26FDE" w:rsidP="002C169A">
            <w:pPr>
              <w:pStyle w:val="TAL"/>
              <w:rPr>
                <w:rFonts w:cs="v5.0.0"/>
                <w:position w:val="-10"/>
              </w:rPr>
            </w:pPr>
            <w:r w:rsidRPr="007F22FF">
              <w:t>Qrxlevmin</w:t>
            </w:r>
          </w:p>
        </w:tc>
        <w:tc>
          <w:tcPr>
            <w:tcW w:w="1573" w:type="dxa"/>
            <w:tcBorders>
              <w:bottom w:val="single" w:sz="4" w:space="0" w:color="auto"/>
            </w:tcBorders>
          </w:tcPr>
          <w:p w14:paraId="623FB700" w14:textId="77777777" w:rsidR="00B26FDE" w:rsidRPr="007F22FF" w:rsidRDefault="00B26FDE" w:rsidP="002C169A">
            <w:pPr>
              <w:pStyle w:val="TAC"/>
              <w:rPr>
                <w:rFonts w:eastAsia="?? ??" w:cs="v5.0.0"/>
              </w:rPr>
            </w:pPr>
            <w:r w:rsidRPr="007F22FF">
              <w:rPr>
                <w:rFonts w:cs="v4.2.0"/>
              </w:rPr>
              <w:t xml:space="preserve">  dBm</w:t>
            </w:r>
          </w:p>
        </w:tc>
        <w:tc>
          <w:tcPr>
            <w:tcW w:w="1600" w:type="dxa"/>
            <w:vMerge/>
          </w:tcPr>
          <w:p w14:paraId="415C5344" w14:textId="77777777" w:rsidR="00B26FDE" w:rsidRPr="007F22FF" w:rsidRDefault="00B26FDE" w:rsidP="002C169A">
            <w:pPr>
              <w:pStyle w:val="TAC"/>
              <w:rPr>
                <w:rFonts w:eastAsia="?? ??" w:cs="v5.0.0"/>
              </w:rPr>
            </w:pPr>
          </w:p>
        </w:tc>
        <w:tc>
          <w:tcPr>
            <w:tcW w:w="1476" w:type="dxa"/>
            <w:tcBorders>
              <w:bottom w:val="single" w:sz="4" w:space="0" w:color="auto"/>
            </w:tcBorders>
          </w:tcPr>
          <w:p w14:paraId="0DF3307F" w14:textId="77777777" w:rsidR="00B26FDE" w:rsidRPr="007F22FF" w:rsidRDefault="00B26FDE" w:rsidP="002C169A">
            <w:pPr>
              <w:pStyle w:val="TAC"/>
              <w:rPr>
                <w:rFonts w:eastAsia="?? ??" w:cs="v5.0.0"/>
              </w:rPr>
            </w:pPr>
            <w:r w:rsidRPr="007F22FF">
              <w:rPr>
                <w:rFonts w:cs="v4.2.0"/>
              </w:rPr>
              <w:t>-140</w:t>
            </w:r>
          </w:p>
        </w:tc>
      </w:tr>
      <w:tr w:rsidR="00B26FDE" w:rsidRPr="007F22FF" w14:paraId="43752097" w14:textId="77777777" w:rsidTr="00987DB9">
        <w:trPr>
          <w:jc w:val="center"/>
        </w:trPr>
        <w:tc>
          <w:tcPr>
            <w:tcW w:w="2233" w:type="dxa"/>
            <w:tcBorders>
              <w:bottom w:val="single" w:sz="4" w:space="0" w:color="auto"/>
            </w:tcBorders>
          </w:tcPr>
          <w:p w14:paraId="7B35478A" w14:textId="77777777" w:rsidR="00B26FDE" w:rsidRPr="007F22FF" w:rsidRDefault="00B26FDE" w:rsidP="002C169A">
            <w:pPr>
              <w:pStyle w:val="TAL"/>
              <w:rPr>
                <w:rFonts w:cs="v5.0.0"/>
                <w:position w:val="-10"/>
              </w:rPr>
            </w:pPr>
            <w:r w:rsidRPr="007F22FF">
              <w:rPr>
                <w:rFonts w:cs="v4.2.0"/>
                <w:position w:val="-12"/>
              </w:rPr>
              <w:object w:dxaOrig="400" w:dyaOrig="360" w14:anchorId="157035E2">
                <v:shape id="_x0000_i1026" type="#_x0000_t75" style="width:20.1pt;height:18.25pt" o:ole="" fillcolor="window">
                  <v:imagedata r:id="rId16" o:title=""/>
                </v:shape>
                <o:OLEObject Type="Embed" ProgID="Equation.3" ShapeID="_x0000_i1026" DrawAspect="Content" ObjectID="_1469269498" r:id="rId18"/>
              </w:object>
            </w:r>
            <w:r w:rsidRPr="007F22FF">
              <w:rPr>
                <w:rFonts w:cs="Arial"/>
                <w:szCs w:val="18"/>
                <w:vertAlign w:val="superscript"/>
              </w:rPr>
              <w:t xml:space="preserve"> </w:t>
            </w:r>
          </w:p>
        </w:tc>
        <w:tc>
          <w:tcPr>
            <w:tcW w:w="1573" w:type="dxa"/>
            <w:tcBorders>
              <w:bottom w:val="single" w:sz="4" w:space="0" w:color="auto"/>
            </w:tcBorders>
          </w:tcPr>
          <w:p w14:paraId="4606687A" w14:textId="77777777" w:rsidR="00B26FDE" w:rsidRPr="007F22FF" w:rsidRDefault="00B26FDE" w:rsidP="002C169A">
            <w:pPr>
              <w:pStyle w:val="TAC"/>
              <w:rPr>
                <w:rFonts w:eastAsia="?? ??" w:cs="v5.0.0"/>
              </w:rPr>
            </w:pPr>
            <w:r w:rsidRPr="007F22FF">
              <w:rPr>
                <w:rFonts w:cs="v4.2.0"/>
              </w:rPr>
              <w:t>dBm/15 kHz</w:t>
            </w:r>
          </w:p>
        </w:tc>
        <w:tc>
          <w:tcPr>
            <w:tcW w:w="1600" w:type="dxa"/>
            <w:vMerge/>
          </w:tcPr>
          <w:p w14:paraId="7EE2E729" w14:textId="77777777" w:rsidR="00B26FDE" w:rsidRPr="007F22FF" w:rsidRDefault="00B26FDE" w:rsidP="002C169A">
            <w:pPr>
              <w:pStyle w:val="TAC"/>
              <w:rPr>
                <w:rFonts w:eastAsia="?? ??" w:cs="v5.0.0"/>
              </w:rPr>
            </w:pPr>
          </w:p>
        </w:tc>
        <w:tc>
          <w:tcPr>
            <w:tcW w:w="1476" w:type="dxa"/>
            <w:tcBorders>
              <w:bottom w:val="single" w:sz="4" w:space="0" w:color="auto"/>
            </w:tcBorders>
          </w:tcPr>
          <w:p w14:paraId="61CAFDBD" w14:textId="77777777" w:rsidR="00B26FDE" w:rsidRPr="007F22FF" w:rsidRDefault="00B26FDE" w:rsidP="002C169A">
            <w:pPr>
              <w:pStyle w:val="TAC"/>
              <w:rPr>
                <w:rFonts w:eastAsia="?? ??" w:cs="v5.0.0"/>
              </w:rPr>
            </w:pPr>
            <w:r w:rsidRPr="007F22FF">
              <w:rPr>
                <w:rFonts w:cs="v4.2.0"/>
              </w:rPr>
              <w:t>Off</w:t>
            </w:r>
          </w:p>
        </w:tc>
      </w:tr>
      <w:tr w:rsidR="00B26FDE" w:rsidRPr="007F22FF" w14:paraId="32EFF48D" w14:textId="77777777" w:rsidTr="00987DB9">
        <w:trPr>
          <w:jc w:val="center"/>
        </w:trPr>
        <w:tc>
          <w:tcPr>
            <w:tcW w:w="2233" w:type="dxa"/>
            <w:tcBorders>
              <w:bottom w:val="single" w:sz="4" w:space="0" w:color="auto"/>
            </w:tcBorders>
          </w:tcPr>
          <w:p w14:paraId="7F700E07" w14:textId="77777777" w:rsidR="00B26FDE" w:rsidRPr="007F22FF" w:rsidRDefault="00B26FDE" w:rsidP="002C169A">
            <w:pPr>
              <w:pStyle w:val="TAL"/>
              <w:rPr>
                <w:rFonts w:cs="v5.0.0"/>
                <w:position w:val="-10"/>
              </w:rPr>
            </w:pPr>
            <w:r w:rsidRPr="007F22FF">
              <w:rPr>
                <w:rFonts w:cs="v4.2.0"/>
              </w:rPr>
              <w:t>RSRP</w:t>
            </w:r>
            <w:r w:rsidRPr="007F22FF">
              <w:rPr>
                <w:rFonts w:cs="Arial"/>
                <w:szCs w:val="18"/>
                <w:vertAlign w:val="superscript"/>
              </w:rPr>
              <w:t xml:space="preserve"> Note2</w:t>
            </w:r>
          </w:p>
        </w:tc>
        <w:tc>
          <w:tcPr>
            <w:tcW w:w="1573" w:type="dxa"/>
            <w:tcBorders>
              <w:bottom w:val="single" w:sz="4" w:space="0" w:color="auto"/>
            </w:tcBorders>
          </w:tcPr>
          <w:p w14:paraId="08D72632" w14:textId="77777777" w:rsidR="00B26FDE" w:rsidRPr="007F22FF" w:rsidRDefault="00B26FDE" w:rsidP="002C169A">
            <w:pPr>
              <w:pStyle w:val="TAC"/>
              <w:rPr>
                <w:rFonts w:eastAsia="?? ??" w:cs="v5.0.0"/>
              </w:rPr>
            </w:pPr>
            <w:r w:rsidRPr="007F22FF">
              <w:rPr>
                <w:rFonts w:cs="v4.2.0"/>
              </w:rPr>
              <w:t>dBm/15 KHz</w:t>
            </w:r>
          </w:p>
        </w:tc>
        <w:tc>
          <w:tcPr>
            <w:tcW w:w="1600" w:type="dxa"/>
            <w:vMerge/>
          </w:tcPr>
          <w:p w14:paraId="40E1052F" w14:textId="77777777" w:rsidR="00B26FDE" w:rsidRPr="007F22FF" w:rsidRDefault="00B26FDE" w:rsidP="002C169A">
            <w:pPr>
              <w:pStyle w:val="TAC"/>
              <w:rPr>
                <w:rFonts w:eastAsia="?? ??" w:cs="v5.0.0"/>
              </w:rPr>
            </w:pPr>
          </w:p>
        </w:tc>
        <w:tc>
          <w:tcPr>
            <w:tcW w:w="1476" w:type="dxa"/>
            <w:tcBorders>
              <w:bottom w:val="single" w:sz="4" w:space="0" w:color="auto"/>
            </w:tcBorders>
          </w:tcPr>
          <w:p w14:paraId="1390BEAF" w14:textId="77777777" w:rsidR="00B26FDE" w:rsidRPr="007F22FF" w:rsidRDefault="00B26FDE" w:rsidP="002C169A">
            <w:pPr>
              <w:pStyle w:val="TAC"/>
              <w:rPr>
                <w:rFonts w:eastAsia="?? ??" w:cs="v5.0.0"/>
              </w:rPr>
            </w:pPr>
            <w:r>
              <w:rPr>
                <w:rFonts w:cs="v4.2.0"/>
              </w:rPr>
              <w:t>-110</w:t>
            </w:r>
          </w:p>
        </w:tc>
      </w:tr>
      <w:tr w:rsidR="00B26FDE" w:rsidRPr="007F22FF" w14:paraId="7C6C66E8" w14:textId="77777777" w:rsidTr="00987DB9">
        <w:trPr>
          <w:cantSplit/>
          <w:jc w:val="center"/>
        </w:trPr>
        <w:tc>
          <w:tcPr>
            <w:tcW w:w="6882" w:type="dxa"/>
            <w:gridSpan w:val="4"/>
            <w:vAlign w:val="center"/>
          </w:tcPr>
          <w:p w14:paraId="3A8588CF" w14:textId="77777777" w:rsidR="00B26FDE" w:rsidRPr="007F22FF" w:rsidRDefault="00B26FDE" w:rsidP="002C169A">
            <w:pPr>
              <w:pStyle w:val="TAN"/>
            </w:pPr>
            <w:r w:rsidRPr="007F22FF">
              <w:t>Note 1:</w:t>
            </w:r>
            <w:r w:rsidRPr="007F22FF">
              <w:tab/>
              <w:t xml:space="preserve">For this requirement to be applicable, the </w:t>
            </w:r>
            <w:r w:rsidRPr="007F22FF">
              <w:rPr>
                <w:rFonts w:cs="v5.0.0"/>
              </w:rPr>
              <w:t xml:space="preserve">UARFCN and scrambling code </w:t>
            </w:r>
            <w:r w:rsidRPr="007F22FF">
              <w:t xml:space="preserve">for cell 1 and </w:t>
            </w:r>
            <w:r w:rsidRPr="007F22FF">
              <w:rPr>
                <w:rFonts w:cs="v5.0.0"/>
              </w:rPr>
              <w:t xml:space="preserve">the </w:t>
            </w:r>
            <w:r w:rsidRPr="007F22FF">
              <w:t>EARFCN and physical cell identity</w:t>
            </w:r>
            <w:r w:rsidRPr="007F22FF">
              <w:rPr>
                <w:rFonts w:cs="v5.0.0"/>
              </w:rPr>
              <w:t xml:space="preserve"> for </w:t>
            </w:r>
            <w:r w:rsidRPr="007F22FF">
              <w:t>cell 2 shall be unchanged from when the CSG cell was visited previously</w:t>
            </w:r>
          </w:p>
          <w:p w14:paraId="2FDE40E5" w14:textId="77777777" w:rsidR="00B26FDE" w:rsidRPr="007F22FF" w:rsidRDefault="00B26FDE" w:rsidP="002C169A">
            <w:pPr>
              <w:pStyle w:val="TAN"/>
            </w:pPr>
            <w:r w:rsidRPr="007F22FF">
              <w:t>Note 2:</w:t>
            </w:r>
            <w:r w:rsidRPr="007F22FF">
              <w:tab/>
            </w:r>
            <w:smartTag w:uri="urn:schemas-microsoft-com:office:smarttags" w:element="place">
              <w:r w:rsidRPr="007F22FF">
                <w:t>Chosen</w:t>
              </w:r>
            </w:smartTag>
            <w:r w:rsidRPr="007F22FF">
              <w:t xml:space="preserve"> to ensure that CSG autonomous search has a high probability of success on every attempt made by UE</w:t>
            </w:r>
          </w:p>
        </w:tc>
      </w:tr>
    </w:tbl>
    <w:p w14:paraId="65B4CAB0" w14:textId="77777777" w:rsidR="00BF1FDC" w:rsidRPr="007F22FF" w:rsidRDefault="00BF1FDC" w:rsidP="00D25627"/>
    <w:bookmarkEnd w:id="4"/>
    <w:bookmarkEnd w:id="5"/>
    <w:p w14:paraId="63D0BE3E" w14:textId="77777777" w:rsidR="00B10226" w:rsidRPr="00282DC6" w:rsidRDefault="00B10226" w:rsidP="001D0CC0">
      <w:pPr>
        <w:pStyle w:val="Heading2"/>
        <w:rPr>
          <w:rFonts w:cs="v5.0.0"/>
          <w:lang w:eastAsia="zh-CN"/>
        </w:rPr>
      </w:pPr>
      <w:r w:rsidRPr="00E2437B">
        <w:rPr>
          <w:rFonts w:hint="eastAsia"/>
          <w:noProof/>
          <w:snapToGrid w:val="0"/>
          <w:color w:val="FF0000"/>
          <w:lang w:eastAsia="zh-CN"/>
        </w:rPr>
        <w:t>&lt;End of Change</w:t>
      </w:r>
      <w:r w:rsidR="00282DC6">
        <w:rPr>
          <w:rFonts w:hint="eastAsia"/>
          <w:noProof/>
          <w:snapToGrid w:val="0"/>
          <w:color w:val="FF0000"/>
          <w:lang w:eastAsia="zh-CN"/>
        </w:rPr>
        <w:t>s</w:t>
      </w:r>
      <w:r w:rsidRPr="00E2437B">
        <w:rPr>
          <w:rFonts w:hint="eastAsia"/>
          <w:noProof/>
          <w:snapToGrid w:val="0"/>
          <w:color w:val="FF0000"/>
          <w:lang w:eastAsia="zh-CN"/>
        </w:rPr>
        <w:t>&gt;</w:t>
      </w:r>
    </w:p>
    <w:sectPr w:rsidR="00B10226" w:rsidRPr="00282DC6" w:rsidSect="00E96B60">
      <w:headerReference w:type="even" r:id="rId19"/>
      <w:headerReference w:type="default" r:id="rId20"/>
      <w:footerReference w:type="default" r:id="rId21"/>
      <w:footnotePr>
        <w:numRestart w:val="eachSect"/>
      </w:footnotePr>
      <w:pgSz w:w="11907" w:h="16840" w:code="9"/>
      <w:pgMar w:top="1416" w:right="1133" w:bottom="1133" w:left="1133" w:header="68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B81C4D" w14:textId="77777777" w:rsidR="0012517A" w:rsidRDefault="0012517A" w:rsidP="00162A8C">
      <w:pPr>
        <w:pStyle w:val="TAL"/>
      </w:pPr>
      <w:r>
        <w:separator/>
      </w:r>
    </w:p>
    <w:p w14:paraId="39227A02" w14:textId="77777777" w:rsidR="0012517A" w:rsidRDefault="0012517A"/>
  </w:endnote>
  <w:endnote w:type="continuationSeparator" w:id="0">
    <w:p w14:paraId="3849A901" w14:textId="77777777" w:rsidR="0012517A" w:rsidRDefault="0012517A" w:rsidP="00162A8C">
      <w:pPr>
        <w:pStyle w:val="TAL"/>
      </w:pPr>
      <w:r>
        <w:continuationSeparator/>
      </w:r>
    </w:p>
    <w:p w14:paraId="7CE55FCE" w14:textId="77777777" w:rsidR="0012517A" w:rsidRDefault="001251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771A91" w14:textId="77777777" w:rsidR="00A36AE5" w:rsidRDefault="00A36AE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CFD62D" w14:textId="77777777" w:rsidR="0012517A" w:rsidRDefault="0012517A" w:rsidP="00162A8C">
      <w:pPr>
        <w:pStyle w:val="TAL"/>
      </w:pPr>
      <w:r>
        <w:separator/>
      </w:r>
    </w:p>
    <w:p w14:paraId="1C58433B" w14:textId="77777777" w:rsidR="0012517A" w:rsidRDefault="0012517A"/>
  </w:footnote>
  <w:footnote w:type="continuationSeparator" w:id="0">
    <w:p w14:paraId="110B023A" w14:textId="77777777" w:rsidR="0012517A" w:rsidRDefault="0012517A" w:rsidP="00162A8C">
      <w:pPr>
        <w:pStyle w:val="TAL"/>
      </w:pPr>
      <w:r>
        <w:continuationSeparator/>
      </w:r>
    </w:p>
    <w:p w14:paraId="6E61273D" w14:textId="77777777" w:rsidR="0012517A" w:rsidRDefault="0012517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69EB9" w14:textId="77777777" w:rsidR="00A36AE5" w:rsidRDefault="00A36AE5">
    <w:pPr>
      <w:pStyle w:val="Header"/>
    </w:pPr>
  </w:p>
  <w:p w14:paraId="6A2406C1" w14:textId="77777777" w:rsidR="00A36AE5" w:rsidRDefault="00A36AE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3AA54A" w14:textId="77777777" w:rsidR="00A36AE5" w:rsidRDefault="00A36AE5">
    <w:pPr>
      <w:pStyle w:val="Header"/>
      <w:framePr w:wrap="auto" w:vAnchor="text" w:hAnchor="margin" w:xAlign="right" w:y="1"/>
      <w:widowControl/>
      <w:rPr>
        <w:lang w:eastAsia="zh-CN"/>
      </w:rPr>
    </w:pPr>
  </w:p>
  <w:p w14:paraId="33E3CDF2" w14:textId="77777777" w:rsidR="00A36AE5" w:rsidRDefault="00A36AE5" w:rsidP="00336909">
    <w:pPr>
      <w:pStyle w:val="Header"/>
      <w:framePr w:wrap="auto" w:vAnchor="text" w:hAnchor="margin" w:xAlign="center" w:y="1"/>
      <w:widowControl/>
      <w:rPr>
        <w:lang w:eastAsia="zh-CN"/>
      </w:rPr>
    </w:pPr>
    <w:r>
      <w:fldChar w:fldCharType="begin"/>
    </w:r>
    <w:r>
      <w:instrText xml:space="preserve"> PAGE </w:instrText>
    </w:r>
    <w:r>
      <w:fldChar w:fldCharType="separate"/>
    </w:r>
    <w:r w:rsidR="003C0386">
      <w:t>1</w:t>
    </w:r>
    <w:r>
      <w:fldChar w:fldCharType="end"/>
    </w:r>
  </w:p>
  <w:p w14:paraId="45608106" w14:textId="77777777" w:rsidR="00A36AE5" w:rsidRDefault="00A36AE5">
    <w:pPr>
      <w:pStyle w:val="Header"/>
    </w:pPr>
  </w:p>
  <w:p w14:paraId="2242A14B" w14:textId="77777777" w:rsidR="00A36AE5" w:rsidRDefault="00A36A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F978E9"/>
    <w:multiLevelType w:val="hybridMultilevel"/>
    <w:tmpl w:val="669A7826"/>
    <w:lvl w:ilvl="0" w:tplc="0407000B">
      <w:start w:val="1"/>
      <w:numFmt w:val="bullet"/>
      <w:pStyle w:val="B1"/>
      <w:lvlText w:val=""/>
      <w:lvlJc w:val="left"/>
      <w:pPr>
        <w:tabs>
          <w:tab w:val="num" w:pos="737"/>
        </w:tabs>
        <w:ind w:left="737" w:hanging="453"/>
      </w:pPr>
      <w:rPr>
        <w:rFonts w:ascii="Symbol" w:hAnsi="Symbol" w:hint="default"/>
        <w:color w:val="auto"/>
      </w:rPr>
    </w:lvl>
    <w:lvl w:ilvl="1" w:tplc="04070001"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2">
    <w:nsid w:val="51E16AE6"/>
    <w:multiLevelType w:val="hybridMultilevel"/>
    <w:tmpl w:val="87AAF698"/>
    <w:lvl w:ilvl="0" w:tplc="0409000F">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nsid w:val="576C0327"/>
    <w:multiLevelType w:val="hybridMultilevel"/>
    <w:tmpl w:val="F27E7BA2"/>
    <w:lvl w:ilvl="0" w:tplc="04150001">
      <w:start w:val="1"/>
      <w:numFmt w:val="decimal"/>
      <w:pStyle w:val="BL"/>
      <w:lvlText w:val="Figure %1."/>
      <w:lvlJc w:val="left"/>
      <w:pPr>
        <w:tabs>
          <w:tab w:val="num" w:pos="1440"/>
        </w:tabs>
        <w:ind w:left="720" w:hanging="360"/>
      </w:pPr>
      <w:rPr>
        <w:rFonts w:hint="default"/>
      </w:rPr>
    </w:lvl>
    <w:lvl w:ilvl="1" w:tplc="04150003">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
    <w:nsid w:val="7BC330F5"/>
    <w:multiLevelType w:val="hybridMultilevel"/>
    <w:tmpl w:val="C2769C2A"/>
    <w:lvl w:ilvl="0" w:tplc="04150001">
      <w:start w:val="1"/>
      <w:numFmt w:val="bullet"/>
      <w:pStyle w:val="B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5"/>
  </w:num>
  <w:num w:numId="3">
    <w:abstractNumId w:val="4"/>
  </w:num>
  <w:num w:numId="4">
    <w:abstractNumId w:val="1"/>
  </w:num>
  <w:num w:numId="5">
    <w:abstractNumId w:val="2"/>
  </w:num>
  <w:num w:numId="6">
    <w:abstractNumId w:val="6"/>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hideGrammatical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zh-CN" w:vendorID="64" w:dllVersion="131077"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261B"/>
    <w:rsid w:val="00001173"/>
    <w:rsid w:val="00001453"/>
    <w:rsid w:val="00002083"/>
    <w:rsid w:val="00002692"/>
    <w:rsid w:val="00003FD8"/>
    <w:rsid w:val="00004432"/>
    <w:rsid w:val="00004917"/>
    <w:rsid w:val="0000510B"/>
    <w:rsid w:val="00005B13"/>
    <w:rsid w:val="00007C9B"/>
    <w:rsid w:val="00007F1C"/>
    <w:rsid w:val="0001166E"/>
    <w:rsid w:val="00012FCE"/>
    <w:rsid w:val="00013C84"/>
    <w:rsid w:val="0001470F"/>
    <w:rsid w:val="0001474C"/>
    <w:rsid w:val="00016FBA"/>
    <w:rsid w:val="00017026"/>
    <w:rsid w:val="0001735E"/>
    <w:rsid w:val="00017E04"/>
    <w:rsid w:val="00020372"/>
    <w:rsid w:val="00020C90"/>
    <w:rsid w:val="00021283"/>
    <w:rsid w:val="0002156C"/>
    <w:rsid w:val="00023922"/>
    <w:rsid w:val="00024557"/>
    <w:rsid w:val="0002584A"/>
    <w:rsid w:val="0002655E"/>
    <w:rsid w:val="00026616"/>
    <w:rsid w:val="0003101F"/>
    <w:rsid w:val="00031730"/>
    <w:rsid w:val="00032553"/>
    <w:rsid w:val="00032565"/>
    <w:rsid w:val="00034433"/>
    <w:rsid w:val="00036227"/>
    <w:rsid w:val="00037400"/>
    <w:rsid w:val="00037F8A"/>
    <w:rsid w:val="00042257"/>
    <w:rsid w:val="000428B9"/>
    <w:rsid w:val="0004296D"/>
    <w:rsid w:val="00044D63"/>
    <w:rsid w:val="00046688"/>
    <w:rsid w:val="0005040F"/>
    <w:rsid w:val="00050528"/>
    <w:rsid w:val="000535A2"/>
    <w:rsid w:val="000561E2"/>
    <w:rsid w:val="0005694C"/>
    <w:rsid w:val="00056A06"/>
    <w:rsid w:val="00056D9C"/>
    <w:rsid w:val="00061CF5"/>
    <w:rsid w:val="00061D24"/>
    <w:rsid w:val="00062317"/>
    <w:rsid w:val="00062711"/>
    <w:rsid w:val="0006420C"/>
    <w:rsid w:val="0006425F"/>
    <w:rsid w:val="00064C21"/>
    <w:rsid w:val="00067B68"/>
    <w:rsid w:val="000721BF"/>
    <w:rsid w:val="00072996"/>
    <w:rsid w:val="00073730"/>
    <w:rsid w:val="000749F9"/>
    <w:rsid w:val="00075713"/>
    <w:rsid w:val="00075DA6"/>
    <w:rsid w:val="000763CF"/>
    <w:rsid w:val="00076AC3"/>
    <w:rsid w:val="00077B2E"/>
    <w:rsid w:val="00080A52"/>
    <w:rsid w:val="00081140"/>
    <w:rsid w:val="00081744"/>
    <w:rsid w:val="00082078"/>
    <w:rsid w:val="00082C53"/>
    <w:rsid w:val="00082D4F"/>
    <w:rsid w:val="0008311C"/>
    <w:rsid w:val="000832D5"/>
    <w:rsid w:val="000838EF"/>
    <w:rsid w:val="000854D3"/>
    <w:rsid w:val="0009029B"/>
    <w:rsid w:val="00090D8B"/>
    <w:rsid w:val="00094A42"/>
    <w:rsid w:val="00094AA4"/>
    <w:rsid w:val="00095906"/>
    <w:rsid w:val="00095994"/>
    <w:rsid w:val="000963AF"/>
    <w:rsid w:val="000968B5"/>
    <w:rsid w:val="000974EE"/>
    <w:rsid w:val="00097D53"/>
    <w:rsid w:val="000A1899"/>
    <w:rsid w:val="000A375B"/>
    <w:rsid w:val="000A4A29"/>
    <w:rsid w:val="000A7163"/>
    <w:rsid w:val="000B1747"/>
    <w:rsid w:val="000B1FF5"/>
    <w:rsid w:val="000B3C3B"/>
    <w:rsid w:val="000B6FBB"/>
    <w:rsid w:val="000C0DE5"/>
    <w:rsid w:val="000C2F72"/>
    <w:rsid w:val="000C30E5"/>
    <w:rsid w:val="000C39E0"/>
    <w:rsid w:val="000C4080"/>
    <w:rsid w:val="000C43ED"/>
    <w:rsid w:val="000C4827"/>
    <w:rsid w:val="000C4F4E"/>
    <w:rsid w:val="000C5C83"/>
    <w:rsid w:val="000C5EE2"/>
    <w:rsid w:val="000C761C"/>
    <w:rsid w:val="000C77BA"/>
    <w:rsid w:val="000D0344"/>
    <w:rsid w:val="000D0BE8"/>
    <w:rsid w:val="000D104C"/>
    <w:rsid w:val="000D13D0"/>
    <w:rsid w:val="000D15DD"/>
    <w:rsid w:val="000D1D2C"/>
    <w:rsid w:val="000D2824"/>
    <w:rsid w:val="000D4F11"/>
    <w:rsid w:val="000D63DB"/>
    <w:rsid w:val="000D6D6A"/>
    <w:rsid w:val="000D7AE6"/>
    <w:rsid w:val="000D7FC7"/>
    <w:rsid w:val="000E0564"/>
    <w:rsid w:val="000E05BB"/>
    <w:rsid w:val="000E1C13"/>
    <w:rsid w:val="000E2018"/>
    <w:rsid w:val="000E32C2"/>
    <w:rsid w:val="000E3B7E"/>
    <w:rsid w:val="000E51BB"/>
    <w:rsid w:val="000E6564"/>
    <w:rsid w:val="000E6A84"/>
    <w:rsid w:val="000F043B"/>
    <w:rsid w:val="000F259D"/>
    <w:rsid w:val="000F638A"/>
    <w:rsid w:val="000F6B90"/>
    <w:rsid w:val="001004A7"/>
    <w:rsid w:val="001007EE"/>
    <w:rsid w:val="0010093C"/>
    <w:rsid w:val="0010154D"/>
    <w:rsid w:val="001022B3"/>
    <w:rsid w:val="001025AA"/>
    <w:rsid w:val="00104141"/>
    <w:rsid w:val="00105442"/>
    <w:rsid w:val="00106E80"/>
    <w:rsid w:val="001074D1"/>
    <w:rsid w:val="001075D7"/>
    <w:rsid w:val="00111A4E"/>
    <w:rsid w:val="00113843"/>
    <w:rsid w:val="00116D61"/>
    <w:rsid w:val="0011743A"/>
    <w:rsid w:val="00117B5C"/>
    <w:rsid w:val="00117CA7"/>
    <w:rsid w:val="0012057A"/>
    <w:rsid w:val="00121461"/>
    <w:rsid w:val="00121C2C"/>
    <w:rsid w:val="001226D3"/>
    <w:rsid w:val="00122F30"/>
    <w:rsid w:val="00123086"/>
    <w:rsid w:val="0012386A"/>
    <w:rsid w:val="00123F03"/>
    <w:rsid w:val="00124458"/>
    <w:rsid w:val="00124BA2"/>
    <w:rsid w:val="0012517A"/>
    <w:rsid w:val="0012543A"/>
    <w:rsid w:val="00126582"/>
    <w:rsid w:val="00126D78"/>
    <w:rsid w:val="00126F74"/>
    <w:rsid w:val="0013031C"/>
    <w:rsid w:val="00130339"/>
    <w:rsid w:val="001306AF"/>
    <w:rsid w:val="00131CAC"/>
    <w:rsid w:val="00131E77"/>
    <w:rsid w:val="00132F06"/>
    <w:rsid w:val="00132FC5"/>
    <w:rsid w:val="00133C20"/>
    <w:rsid w:val="00133ED8"/>
    <w:rsid w:val="001343C6"/>
    <w:rsid w:val="001348E2"/>
    <w:rsid w:val="00134ADE"/>
    <w:rsid w:val="00141019"/>
    <w:rsid w:val="00142617"/>
    <w:rsid w:val="001429EF"/>
    <w:rsid w:val="00145791"/>
    <w:rsid w:val="00146690"/>
    <w:rsid w:val="001469F0"/>
    <w:rsid w:val="00146F84"/>
    <w:rsid w:val="00147861"/>
    <w:rsid w:val="00147B2B"/>
    <w:rsid w:val="00147C29"/>
    <w:rsid w:val="001500E6"/>
    <w:rsid w:val="001501D3"/>
    <w:rsid w:val="00150D85"/>
    <w:rsid w:val="00150DE0"/>
    <w:rsid w:val="00151E7F"/>
    <w:rsid w:val="001521A6"/>
    <w:rsid w:val="0015288C"/>
    <w:rsid w:val="00154433"/>
    <w:rsid w:val="00155902"/>
    <w:rsid w:val="001559FC"/>
    <w:rsid w:val="001564E1"/>
    <w:rsid w:val="001575D4"/>
    <w:rsid w:val="001602E4"/>
    <w:rsid w:val="00160730"/>
    <w:rsid w:val="00160FD7"/>
    <w:rsid w:val="00161E49"/>
    <w:rsid w:val="00162A8C"/>
    <w:rsid w:val="00164269"/>
    <w:rsid w:val="00164696"/>
    <w:rsid w:val="00164706"/>
    <w:rsid w:val="0016483D"/>
    <w:rsid w:val="001650F5"/>
    <w:rsid w:val="00165301"/>
    <w:rsid w:val="00165B8B"/>
    <w:rsid w:val="001673B1"/>
    <w:rsid w:val="001701A2"/>
    <w:rsid w:val="0017127D"/>
    <w:rsid w:val="00172AE2"/>
    <w:rsid w:val="00172BB6"/>
    <w:rsid w:val="00173D9B"/>
    <w:rsid w:val="00174071"/>
    <w:rsid w:val="00175926"/>
    <w:rsid w:val="001769FD"/>
    <w:rsid w:val="00176E02"/>
    <w:rsid w:val="00177182"/>
    <w:rsid w:val="00181F07"/>
    <w:rsid w:val="00184640"/>
    <w:rsid w:val="001848C4"/>
    <w:rsid w:val="00185792"/>
    <w:rsid w:val="0018696E"/>
    <w:rsid w:val="001939F4"/>
    <w:rsid w:val="001951EC"/>
    <w:rsid w:val="00196093"/>
    <w:rsid w:val="001966D4"/>
    <w:rsid w:val="00196975"/>
    <w:rsid w:val="001977DC"/>
    <w:rsid w:val="001A1D84"/>
    <w:rsid w:val="001A21FC"/>
    <w:rsid w:val="001A7216"/>
    <w:rsid w:val="001A7AA0"/>
    <w:rsid w:val="001A7C9F"/>
    <w:rsid w:val="001B32A5"/>
    <w:rsid w:val="001B3A26"/>
    <w:rsid w:val="001B40B8"/>
    <w:rsid w:val="001B648C"/>
    <w:rsid w:val="001C05C8"/>
    <w:rsid w:val="001C1F01"/>
    <w:rsid w:val="001C4A39"/>
    <w:rsid w:val="001D029C"/>
    <w:rsid w:val="001D0CC0"/>
    <w:rsid w:val="001D2784"/>
    <w:rsid w:val="001D39A2"/>
    <w:rsid w:val="001D4421"/>
    <w:rsid w:val="001D47F8"/>
    <w:rsid w:val="001D496A"/>
    <w:rsid w:val="001D4AD8"/>
    <w:rsid w:val="001D56A3"/>
    <w:rsid w:val="001D59DA"/>
    <w:rsid w:val="001D61B3"/>
    <w:rsid w:val="001D6B6A"/>
    <w:rsid w:val="001D734D"/>
    <w:rsid w:val="001D76F4"/>
    <w:rsid w:val="001D7B92"/>
    <w:rsid w:val="001E089F"/>
    <w:rsid w:val="001E147E"/>
    <w:rsid w:val="001E1A86"/>
    <w:rsid w:val="001E2838"/>
    <w:rsid w:val="001E3804"/>
    <w:rsid w:val="001E5CEB"/>
    <w:rsid w:val="001E6178"/>
    <w:rsid w:val="001E6F4B"/>
    <w:rsid w:val="001F1DD7"/>
    <w:rsid w:val="001F1EC0"/>
    <w:rsid w:val="001F2225"/>
    <w:rsid w:val="001F2286"/>
    <w:rsid w:val="001F4422"/>
    <w:rsid w:val="001F449B"/>
    <w:rsid w:val="001F545D"/>
    <w:rsid w:val="001F63BF"/>
    <w:rsid w:val="001F6927"/>
    <w:rsid w:val="00200176"/>
    <w:rsid w:val="002009BD"/>
    <w:rsid w:val="00201BA2"/>
    <w:rsid w:val="002024EE"/>
    <w:rsid w:val="00203911"/>
    <w:rsid w:val="002045E6"/>
    <w:rsid w:val="00204F09"/>
    <w:rsid w:val="00204F78"/>
    <w:rsid w:val="00206436"/>
    <w:rsid w:val="00207AD4"/>
    <w:rsid w:val="00207C20"/>
    <w:rsid w:val="00210BD3"/>
    <w:rsid w:val="00210C20"/>
    <w:rsid w:val="002111FD"/>
    <w:rsid w:val="0021122D"/>
    <w:rsid w:val="00213AE7"/>
    <w:rsid w:val="0021468F"/>
    <w:rsid w:val="002157FE"/>
    <w:rsid w:val="00215940"/>
    <w:rsid w:val="00216DBA"/>
    <w:rsid w:val="00216E5A"/>
    <w:rsid w:val="002171B8"/>
    <w:rsid w:val="00217246"/>
    <w:rsid w:val="00220FBB"/>
    <w:rsid w:val="00224157"/>
    <w:rsid w:val="00225742"/>
    <w:rsid w:val="00226E97"/>
    <w:rsid w:val="00233448"/>
    <w:rsid w:val="00233587"/>
    <w:rsid w:val="00234754"/>
    <w:rsid w:val="00234C01"/>
    <w:rsid w:val="00236085"/>
    <w:rsid w:val="002360B2"/>
    <w:rsid w:val="002410C4"/>
    <w:rsid w:val="002419F3"/>
    <w:rsid w:val="00243683"/>
    <w:rsid w:val="0024517E"/>
    <w:rsid w:val="00246E19"/>
    <w:rsid w:val="00250099"/>
    <w:rsid w:val="00252525"/>
    <w:rsid w:val="00252A2C"/>
    <w:rsid w:val="00252E1D"/>
    <w:rsid w:val="00253276"/>
    <w:rsid w:val="002548E0"/>
    <w:rsid w:val="00255451"/>
    <w:rsid w:val="002560CA"/>
    <w:rsid w:val="0025787F"/>
    <w:rsid w:val="00260BA3"/>
    <w:rsid w:val="0026167D"/>
    <w:rsid w:val="00261B43"/>
    <w:rsid w:val="0026212D"/>
    <w:rsid w:val="00262218"/>
    <w:rsid w:val="002647D6"/>
    <w:rsid w:val="00264EB4"/>
    <w:rsid w:val="00265913"/>
    <w:rsid w:val="002675C0"/>
    <w:rsid w:val="00267B73"/>
    <w:rsid w:val="00270AFF"/>
    <w:rsid w:val="00270CED"/>
    <w:rsid w:val="00270F99"/>
    <w:rsid w:val="002712D1"/>
    <w:rsid w:val="0027134B"/>
    <w:rsid w:val="00271BCA"/>
    <w:rsid w:val="002735C7"/>
    <w:rsid w:val="002737DB"/>
    <w:rsid w:val="002739B4"/>
    <w:rsid w:val="00273ED4"/>
    <w:rsid w:val="00276B3B"/>
    <w:rsid w:val="00276EF1"/>
    <w:rsid w:val="00282DC6"/>
    <w:rsid w:val="00284169"/>
    <w:rsid w:val="00284AFB"/>
    <w:rsid w:val="00286166"/>
    <w:rsid w:val="00287230"/>
    <w:rsid w:val="002876A4"/>
    <w:rsid w:val="00290C50"/>
    <w:rsid w:val="00291221"/>
    <w:rsid w:val="002927B7"/>
    <w:rsid w:val="0029351F"/>
    <w:rsid w:val="00293C3D"/>
    <w:rsid w:val="00294B4A"/>
    <w:rsid w:val="0029595F"/>
    <w:rsid w:val="00297016"/>
    <w:rsid w:val="002A2107"/>
    <w:rsid w:val="002A2345"/>
    <w:rsid w:val="002A2375"/>
    <w:rsid w:val="002A4324"/>
    <w:rsid w:val="002A489C"/>
    <w:rsid w:val="002A48CA"/>
    <w:rsid w:val="002A587A"/>
    <w:rsid w:val="002A5A80"/>
    <w:rsid w:val="002B063B"/>
    <w:rsid w:val="002B085E"/>
    <w:rsid w:val="002B1AC0"/>
    <w:rsid w:val="002B1E75"/>
    <w:rsid w:val="002B3BE6"/>
    <w:rsid w:val="002B3C30"/>
    <w:rsid w:val="002B5170"/>
    <w:rsid w:val="002B6085"/>
    <w:rsid w:val="002B619D"/>
    <w:rsid w:val="002B6B8A"/>
    <w:rsid w:val="002C0EF8"/>
    <w:rsid w:val="002C169A"/>
    <w:rsid w:val="002C37C7"/>
    <w:rsid w:val="002C3891"/>
    <w:rsid w:val="002C3981"/>
    <w:rsid w:val="002C4323"/>
    <w:rsid w:val="002C4A93"/>
    <w:rsid w:val="002C7E6C"/>
    <w:rsid w:val="002D0191"/>
    <w:rsid w:val="002D075B"/>
    <w:rsid w:val="002D174A"/>
    <w:rsid w:val="002D1EC7"/>
    <w:rsid w:val="002D284A"/>
    <w:rsid w:val="002D3BB0"/>
    <w:rsid w:val="002D5B6B"/>
    <w:rsid w:val="002D5C4F"/>
    <w:rsid w:val="002D661D"/>
    <w:rsid w:val="002D7367"/>
    <w:rsid w:val="002E1DE7"/>
    <w:rsid w:val="002E3815"/>
    <w:rsid w:val="002E3A79"/>
    <w:rsid w:val="002E7F78"/>
    <w:rsid w:val="002F18D4"/>
    <w:rsid w:val="002F281D"/>
    <w:rsid w:val="002F2CC6"/>
    <w:rsid w:val="002F386D"/>
    <w:rsid w:val="002F3CE5"/>
    <w:rsid w:val="002F4947"/>
    <w:rsid w:val="002F4E36"/>
    <w:rsid w:val="002F5FE2"/>
    <w:rsid w:val="003002E2"/>
    <w:rsid w:val="00300E10"/>
    <w:rsid w:val="0030189C"/>
    <w:rsid w:val="00305531"/>
    <w:rsid w:val="00306119"/>
    <w:rsid w:val="003064AE"/>
    <w:rsid w:val="00306969"/>
    <w:rsid w:val="00306A25"/>
    <w:rsid w:val="00311B38"/>
    <w:rsid w:val="00311F76"/>
    <w:rsid w:val="0031211E"/>
    <w:rsid w:val="003129CC"/>
    <w:rsid w:val="003131DD"/>
    <w:rsid w:val="0031391B"/>
    <w:rsid w:val="00313929"/>
    <w:rsid w:val="00315715"/>
    <w:rsid w:val="00317147"/>
    <w:rsid w:val="003229B1"/>
    <w:rsid w:val="00324234"/>
    <w:rsid w:val="0032485F"/>
    <w:rsid w:val="00326AB5"/>
    <w:rsid w:val="00326FF5"/>
    <w:rsid w:val="0032709F"/>
    <w:rsid w:val="00327C68"/>
    <w:rsid w:val="00327D7E"/>
    <w:rsid w:val="00327FD1"/>
    <w:rsid w:val="00334F06"/>
    <w:rsid w:val="003350EC"/>
    <w:rsid w:val="0033599E"/>
    <w:rsid w:val="0033641C"/>
    <w:rsid w:val="00336909"/>
    <w:rsid w:val="00340051"/>
    <w:rsid w:val="00340093"/>
    <w:rsid w:val="00341288"/>
    <w:rsid w:val="003431C6"/>
    <w:rsid w:val="00343F69"/>
    <w:rsid w:val="003458D8"/>
    <w:rsid w:val="00345DFF"/>
    <w:rsid w:val="00346305"/>
    <w:rsid w:val="00346AA6"/>
    <w:rsid w:val="0035157D"/>
    <w:rsid w:val="00351786"/>
    <w:rsid w:val="0035180B"/>
    <w:rsid w:val="00352335"/>
    <w:rsid w:val="00355469"/>
    <w:rsid w:val="00355963"/>
    <w:rsid w:val="0035646A"/>
    <w:rsid w:val="003610E3"/>
    <w:rsid w:val="00363C0E"/>
    <w:rsid w:val="00363D66"/>
    <w:rsid w:val="0036461E"/>
    <w:rsid w:val="00366004"/>
    <w:rsid w:val="00366898"/>
    <w:rsid w:val="00367EF4"/>
    <w:rsid w:val="00367F57"/>
    <w:rsid w:val="003703FE"/>
    <w:rsid w:val="00370E4A"/>
    <w:rsid w:val="0037149D"/>
    <w:rsid w:val="003750E2"/>
    <w:rsid w:val="0037576C"/>
    <w:rsid w:val="00376617"/>
    <w:rsid w:val="0037768E"/>
    <w:rsid w:val="00385C4A"/>
    <w:rsid w:val="00386806"/>
    <w:rsid w:val="0039298E"/>
    <w:rsid w:val="00392F63"/>
    <w:rsid w:val="0039339E"/>
    <w:rsid w:val="00393BA8"/>
    <w:rsid w:val="00393FCC"/>
    <w:rsid w:val="003942F7"/>
    <w:rsid w:val="003962A3"/>
    <w:rsid w:val="003A07C8"/>
    <w:rsid w:val="003A0BE1"/>
    <w:rsid w:val="003A0F28"/>
    <w:rsid w:val="003A21B5"/>
    <w:rsid w:val="003A2B05"/>
    <w:rsid w:val="003A313F"/>
    <w:rsid w:val="003A33C9"/>
    <w:rsid w:val="003A39CC"/>
    <w:rsid w:val="003A51B2"/>
    <w:rsid w:val="003A532E"/>
    <w:rsid w:val="003A6FFA"/>
    <w:rsid w:val="003B0C56"/>
    <w:rsid w:val="003B12EB"/>
    <w:rsid w:val="003B3EA0"/>
    <w:rsid w:val="003B4A82"/>
    <w:rsid w:val="003B5B1C"/>
    <w:rsid w:val="003B5CF7"/>
    <w:rsid w:val="003B5E5C"/>
    <w:rsid w:val="003B704C"/>
    <w:rsid w:val="003B7C3E"/>
    <w:rsid w:val="003C0386"/>
    <w:rsid w:val="003C1AD5"/>
    <w:rsid w:val="003C1FC9"/>
    <w:rsid w:val="003C2F1D"/>
    <w:rsid w:val="003C7A7C"/>
    <w:rsid w:val="003D0332"/>
    <w:rsid w:val="003D1293"/>
    <w:rsid w:val="003D1D1C"/>
    <w:rsid w:val="003D2E33"/>
    <w:rsid w:val="003D38F0"/>
    <w:rsid w:val="003D4CB8"/>
    <w:rsid w:val="003D57E9"/>
    <w:rsid w:val="003D6310"/>
    <w:rsid w:val="003D678C"/>
    <w:rsid w:val="003E0388"/>
    <w:rsid w:val="003E1037"/>
    <w:rsid w:val="003E14A6"/>
    <w:rsid w:val="003E1A98"/>
    <w:rsid w:val="003E1D64"/>
    <w:rsid w:val="003E6D64"/>
    <w:rsid w:val="003F1832"/>
    <w:rsid w:val="003F27A5"/>
    <w:rsid w:val="003F2967"/>
    <w:rsid w:val="003F2BC0"/>
    <w:rsid w:val="003F43CD"/>
    <w:rsid w:val="003F43FD"/>
    <w:rsid w:val="003F595A"/>
    <w:rsid w:val="003F7344"/>
    <w:rsid w:val="00401B6D"/>
    <w:rsid w:val="004035E9"/>
    <w:rsid w:val="0040379F"/>
    <w:rsid w:val="00404FBF"/>
    <w:rsid w:val="00406341"/>
    <w:rsid w:val="00406BDB"/>
    <w:rsid w:val="00406CFA"/>
    <w:rsid w:val="00407C62"/>
    <w:rsid w:val="00411575"/>
    <w:rsid w:val="00412C61"/>
    <w:rsid w:val="00414138"/>
    <w:rsid w:val="00414A67"/>
    <w:rsid w:val="00416108"/>
    <w:rsid w:val="00417C8C"/>
    <w:rsid w:val="00417D7B"/>
    <w:rsid w:val="00421B85"/>
    <w:rsid w:val="00422A4E"/>
    <w:rsid w:val="00422DDD"/>
    <w:rsid w:val="004238FB"/>
    <w:rsid w:val="00423D6A"/>
    <w:rsid w:val="004251BA"/>
    <w:rsid w:val="0042554A"/>
    <w:rsid w:val="00425FBA"/>
    <w:rsid w:val="00431EFB"/>
    <w:rsid w:val="0043250A"/>
    <w:rsid w:val="004325C2"/>
    <w:rsid w:val="0043424C"/>
    <w:rsid w:val="0043685D"/>
    <w:rsid w:val="0043700D"/>
    <w:rsid w:val="00440EEF"/>
    <w:rsid w:val="004419C4"/>
    <w:rsid w:val="004420B2"/>
    <w:rsid w:val="00442515"/>
    <w:rsid w:val="00443983"/>
    <w:rsid w:val="00443C2D"/>
    <w:rsid w:val="00444041"/>
    <w:rsid w:val="0044529B"/>
    <w:rsid w:val="00445D24"/>
    <w:rsid w:val="00446994"/>
    <w:rsid w:val="00451AC8"/>
    <w:rsid w:val="004542BF"/>
    <w:rsid w:val="00456604"/>
    <w:rsid w:val="00457338"/>
    <w:rsid w:val="0046250E"/>
    <w:rsid w:val="00462717"/>
    <w:rsid w:val="004643BB"/>
    <w:rsid w:val="00464AAA"/>
    <w:rsid w:val="004655BD"/>
    <w:rsid w:val="004663D6"/>
    <w:rsid w:val="004704CB"/>
    <w:rsid w:val="00470C9B"/>
    <w:rsid w:val="00473F8A"/>
    <w:rsid w:val="00474BF9"/>
    <w:rsid w:val="00475A07"/>
    <w:rsid w:val="00476D85"/>
    <w:rsid w:val="00477AB3"/>
    <w:rsid w:val="00480185"/>
    <w:rsid w:val="004801F9"/>
    <w:rsid w:val="0048027D"/>
    <w:rsid w:val="0048244D"/>
    <w:rsid w:val="004832D2"/>
    <w:rsid w:val="00483A67"/>
    <w:rsid w:val="00483F4C"/>
    <w:rsid w:val="00485BAF"/>
    <w:rsid w:val="00486CFD"/>
    <w:rsid w:val="004871C8"/>
    <w:rsid w:val="0048781D"/>
    <w:rsid w:val="00487F61"/>
    <w:rsid w:val="0049024E"/>
    <w:rsid w:val="0049033F"/>
    <w:rsid w:val="00490B53"/>
    <w:rsid w:val="00491918"/>
    <w:rsid w:val="00491FB3"/>
    <w:rsid w:val="00493DA9"/>
    <w:rsid w:val="00495CB6"/>
    <w:rsid w:val="00497F7D"/>
    <w:rsid w:val="004A1AD1"/>
    <w:rsid w:val="004A1CAC"/>
    <w:rsid w:val="004A23CE"/>
    <w:rsid w:val="004A2837"/>
    <w:rsid w:val="004A5B92"/>
    <w:rsid w:val="004A707D"/>
    <w:rsid w:val="004B0C03"/>
    <w:rsid w:val="004B3F45"/>
    <w:rsid w:val="004B5149"/>
    <w:rsid w:val="004B5E81"/>
    <w:rsid w:val="004B750A"/>
    <w:rsid w:val="004C20F5"/>
    <w:rsid w:val="004C633C"/>
    <w:rsid w:val="004D0428"/>
    <w:rsid w:val="004D06B4"/>
    <w:rsid w:val="004D322A"/>
    <w:rsid w:val="004D4CFE"/>
    <w:rsid w:val="004D4FE5"/>
    <w:rsid w:val="004D5236"/>
    <w:rsid w:val="004D58FB"/>
    <w:rsid w:val="004D7D4B"/>
    <w:rsid w:val="004E0BD2"/>
    <w:rsid w:val="004E1581"/>
    <w:rsid w:val="004E7093"/>
    <w:rsid w:val="004F04C6"/>
    <w:rsid w:val="004F0661"/>
    <w:rsid w:val="004F1EC9"/>
    <w:rsid w:val="004F2920"/>
    <w:rsid w:val="004F3185"/>
    <w:rsid w:val="005002AC"/>
    <w:rsid w:val="00500E98"/>
    <w:rsid w:val="005037FB"/>
    <w:rsid w:val="00504731"/>
    <w:rsid w:val="00506466"/>
    <w:rsid w:val="00506503"/>
    <w:rsid w:val="005067FA"/>
    <w:rsid w:val="0050680D"/>
    <w:rsid w:val="00506A55"/>
    <w:rsid w:val="00506CA1"/>
    <w:rsid w:val="00507C49"/>
    <w:rsid w:val="005108F5"/>
    <w:rsid w:val="00513019"/>
    <w:rsid w:val="00514C06"/>
    <w:rsid w:val="0051557D"/>
    <w:rsid w:val="005158E0"/>
    <w:rsid w:val="005159B0"/>
    <w:rsid w:val="0051669F"/>
    <w:rsid w:val="0051770D"/>
    <w:rsid w:val="00520F36"/>
    <w:rsid w:val="0052184E"/>
    <w:rsid w:val="00522C03"/>
    <w:rsid w:val="00523161"/>
    <w:rsid w:val="005236A0"/>
    <w:rsid w:val="00523BDA"/>
    <w:rsid w:val="00527350"/>
    <w:rsid w:val="0052797B"/>
    <w:rsid w:val="00527D32"/>
    <w:rsid w:val="00527FAD"/>
    <w:rsid w:val="00530090"/>
    <w:rsid w:val="005308C9"/>
    <w:rsid w:val="00530C7E"/>
    <w:rsid w:val="00530EF3"/>
    <w:rsid w:val="00531267"/>
    <w:rsid w:val="00531984"/>
    <w:rsid w:val="00533638"/>
    <w:rsid w:val="0053366A"/>
    <w:rsid w:val="005339E6"/>
    <w:rsid w:val="00533D61"/>
    <w:rsid w:val="00534517"/>
    <w:rsid w:val="0053529E"/>
    <w:rsid w:val="005357E3"/>
    <w:rsid w:val="00535B97"/>
    <w:rsid w:val="00535BA3"/>
    <w:rsid w:val="005361B0"/>
    <w:rsid w:val="0054066C"/>
    <w:rsid w:val="00541166"/>
    <w:rsid w:val="00541244"/>
    <w:rsid w:val="00541666"/>
    <w:rsid w:val="00542561"/>
    <w:rsid w:val="00542A59"/>
    <w:rsid w:val="0054374E"/>
    <w:rsid w:val="005437E4"/>
    <w:rsid w:val="00544115"/>
    <w:rsid w:val="00547320"/>
    <w:rsid w:val="00550E4C"/>
    <w:rsid w:val="00553FC8"/>
    <w:rsid w:val="00557A07"/>
    <w:rsid w:val="0056049F"/>
    <w:rsid w:val="00560638"/>
    <w:rsid w:val="005609B9"/>
    <w:rsid w:val="00561121"/>
    <w:rsid w:val="00561750"/>
    <w:rsid w:val="005621FA"/>
    <w:rsid w:val="0056278B"/>
    <w:rsid w:val="00562887"/>
    <w:rsid w:val="005633C6"/>
    <w:rsid w:val="0056615A"/>
    <w:rsid w:val="00566711"/>
    <w:rsid w:val="00570D97"/>
    <w:rsid w:val="00572209"/>
    <w:rsid w:val="0057261B"/>
    <w:rsid w:val="00572A44"/>
    <w:rsid w:val="00573375"/>
    <w:rsid w:val="005734BB"/>
    <w:rsid w:val="00575310"/>
    <w:rsid w:val="00576527"/>
    <w:rsid w:val="005840FE"/>
    <w:rsid w:val="0058476C"/>
    <w:rsid w:val="00587D8D"/>
    <w:rsid w:val="00592042"/>
    <w:rsid w:val="005924A0"/>
    <w:rsid w:val="0059449A"/>
    <w:rsid w:val="005961C2"/>
    <w:rsid w:val="005968B9"/>
    <w:rsid w:val="005978BB"/>
    <w:rsid w:val="00597907"/>
    <w:rsid w:val="005A5BCA"/>
    <w:rsid w:val="005A6041"/>
    <w:rsid w:val="005A6CD3"/>
    <w:rsid w:val="005A748A"/>
    <w:rsid w:val="005A79D7"/>
    <w:rsid w:val="005A7F0A"/>
    <w:rsid w:val="005B0061"/>
    <w:rsid w:val="005B180B"/>
    <w:rsid w:val="005B2872"/>
    <w:rsid w:val="005B2CBB"/>
    <w:rsid w:val="005B3D34"/>
    <w:rsid w:val="005B3F67"/>
    <w:rsid w:val="005B42EB"/>
    <w:rsid w:val="005B4FD6"/>
    <w:rsid w:val="005B5124"/>
    <w:rsid w:val="005B60B7"/>
    <w:rsid w:val="005B6105"/>
    <w:rsid w:val="005B6B64"/>
    <w:rsid w:val="005B6ECF"/>
    <w:rsid w:val="005C04F8"/>
    <w:rsid w:val="005C06CA"/>
    <w:rsid w:val="005C0EE4"/>
    <w:rsid w:val="005C3366"/>
    <w:rsid w:val="005C46A1"/>
    <w:rsid w:val="005C4A50"/>
    <w:rsid w:val="005C4C28"/>
    <w:rsid w:val="005C4E25"/>
    <w:rsid w:val="005C53A7"/>
    <w:rsid w:val="005C64CB"/>
    <w:rsid w:val="005D0143"/>
    <w:rsid w:val="005D1F8F"/>
    <w:rsid w:val="005D332F"/>
    <w:rsid w:val="005D3CBF"/>
    <w:rsid w:val="005D7E47"/>
    <w:rsid w:val="005E0A19"/>
    <w:rsid w:val="005E0C0B"/>
    <w:rsid w:val="005E13ED"/>
    <w:rsid w:val="005E4D59"/>
    <w:rsid w:val="005E5EDB"/>
    <w:rsid w:val="005E5F31"/>
    <w:rsid w:val="005E69C8"/>
    <w:rsid w:val="005F1D90"/>
    <w:rsid w:val="005F4254"/>
    <w:rsid w:val="005F6AF5"/>
    <w:rsid w:val="005F6D3F"/>
    <w:rsid w:val="005F759E"/>
    <w:rsid w:val="005F7DFA"/>
    <w:rsid w:val="00600D36"/>
    <w:rsid w:val="00601104"/>
    <w:rsid w:val="00601CEB"/>
    <w:rsid w:val="00601FFE"/>
    <w:rsid w:val="006024CC"/>
    <w:rsid w:val="00602AC0"/>
    <w:rsid w:val="00603CD0"/>
    <w:rsid w:val="00604076"/>
    <w:rsid w:val="006076CA"/>
    <w:rsid w:val="00610177"/>
    <w:rsid w:val="00610254"/>
    <w:rsid w:val="00610A93"/>
    <w:rsid w:val="00611AB6"/>
    <w:rsid w:val="00612325"/>
    <w:rsid w:val="00612427"/>
    <w:rsid w:val="006125B8"/>
    <w:rsid w:val="0061381D"/>
    <w:rsid w:val="00613949"/>
    <w:rsid w:val="006140DC"/>
    <w:rsid w:val="00614B4F"/>
    <w:rsid w:val="0061583F"/>
    <w:rsid w:val="00620544"/>
    <w:rsid w:val="00621104"/>
    <w:rsid w:val="00621A49"/>
    <w:rsid w:val="00622F10"/>
    <w:rsid w:val="00623C58"/>
    <w:rsid w:val="00625385"/>
    <w:rsid w:val="00625444"/>
    <w:rsid w:val="00625693"/>
    <w:rsid w:val="006276F0"/>
    <w:rsid w:val="00630023"/>
    <w:rsid w:val="00630895"/>
    <w:rsid w:val="00632767"/>
    <w:rsid w:val="00632E18"/>
    <w:rsid w:val="00634135"/>
    <w:rsid w:val="0063462A"/>
    <w:rsid w:val="006346E0"/>
    <w:rsid w:val="00635173"/>
    <w:rsid w:val="006356B3"/>
    <w:rsid w:val="0064007D"/>
    <w:rsid w:val="00640255"/>
    <w:rsid w:val="00640CEB"/>
    <w:rsid w:val="0064167C"/>
    <w:rsid w:val="00641CF9"/>
    <w:rsid w:val="0064229F"/>
    <w:rsid w:val="00644E2B"/>
    <w:rsid w:val="00645079"/>
    <w:rsid w:val="00645306"/>
    <w:rsid w:val="006470DB"/>
    <w:rsid w:val="006512E6"/>
    <w:rsid w:val="00652F3F"/>
    <w:rsid w:val="00654B86"/>
    <w:rsid w:val="00654E3B"/>
    <w:rsid w:val="006553F8"/>
    <w:rsid w:val="00655E12"/>
    <w:rsid w:val="00656CEC"/>
    <w:rsid w:val="006579DD"/>
    <w:rsid w:val="00661742"/>
    <w:rsid w:val="006617DF"/>
    <w:rsid w:val="0066366F"/>
    <w:rsid w:val="00663DF0"/>
    <w:rsid w:val="00664D6B"/>
    <w:rsid w:val="006653E0"/>
    <w:rsid w:val="0066544B"/>
    <w:rsid w:val="00665904"/>
    <w:rsid w:val="0066649C"/>
    <w:rsid w:val="00670A6C"/>
    <w:rsid w:val="00671B6F"/>
    <w:rsid w:val="00673B9B"/>
    <w:rsid w:val="006765AE"/>
    <w:rsid w:val="006803A3"/>
    <w:rsid w:val="00680668"/>
    <w:rsid w:val="006814AD"/>
    <w:rsid w:val="006826D4"/>
    <w:rsid w:val="00682C24"/>
    <w:rsid w:val="00682E6A"/>
    <w:rsid w:val="00682FE2"/>
    <w:rsid w:val="0068715F"/>
    <w:rsid w:val="00690EB1"/>
    <w:rsid w:val="0069102E"/>
    <w:rsid w:val="00691D32"/>
    <w:rsid w:val="0069258B"/>
    <w:rsid w:val="0069370E"/>
    <w:rsid w:val="006942B9"/>
    <w:rsid w:val="00694E91"/>
    <w:rsid w:val="00695F3C"/>
    <w:rsid w:val="006962F7"/>
    <w:rsid w:val="00697006"/>
    <w:rsid w:val="006A0DF4"/>
    <w:rsid w:val="006A106D"/>
    <w:rsid w:val="006A148F"/>
    <w:rsid w:val="006A2659"/>
    <w:rsid w:val="006A2A2B"/>
    <w:rsid w:val="006A2AE1"/>
    <w:rsid w:val="006A3348"/>
    <w:rsid w:val="006A3434"/>
    <w:rsid w:val="006A3BBC"/>
    <w:rsid w:val="006A4BC9"/>
    <w:rsid w:val="006A60B6"/>
    <w:rsid w:val="006B0041"/>
    <w:rsid w:val="006B330E"/>
    <w:rsid w:val="006B3B25"/>
    <w:rsid w:val="006B3C24"/>
    <w:rsid w:val="006B6AED"/>
    <w:rsid w:val="006B75B2"/>
    <w:rsid w:val="006C29E8"/>
    <w:rsid w:val="006C49EC"/>
    <w:rsid w:val="006C64EE"/>
    <w:rsid w:val="006C7811"/>
    <w:rsid w:val="006D0B21"/>
    <w:rsid w:val="006D14A1"/>
    <w:rsid w:val="006D18AF"/>
    <w:rsid w:val="006D1BC7"/>
    <w:rsid w:val="006D1CC1"/>
    <w:rsid w:val="006D259E"/>
    <w:rsid w:val="006D2C10"/>
    <w:rsid w:val="006D31DF"/>
    <w:rsid w:val="006D395B"/>
    <w:rsid w:val="006D4881"/>
    <w:rsid w:val="006D49A6"/>
    <w:rsid w:val="006D58D4"/>
    <w:rsid w:val="006D6124"/>
    <w:rsid w:val="006E0B62"/>
    <w:rsid w:val="006E0BCB"/>
    <w:rsid w:val="006E531B"/>
    <w:rsid w:val="006E57DD"/>
    <w:rsid w:val="006E59FB"/>
    <w:rsid w:val="006E614D"/>
    <w:rsid w:val="006E79D9"/>
    <w:rsid w:val="006E7DDA"/>
    <w:rsid w:val="006F10EF"/>
    <w:rsid w:val="006F25F0"/>
    <w:rsid w:val="006F2664"/>
    <w:rsid w:val="006F38B2"/>
    <w:rsid w:val="006F3A0B"/>
    <w:rsid w:val="006F4405"/>
    <w:rsid w:val="006F5145"/>
    <w:rsid w:val="006F53B9"/>
    <w:rsid w:val="006F6062"/>
    <w:rsid w:val="006F662F"/>
    <w:rsid w:val="00700C16"/>
    <w:rsid w:val="007013A0"/>
    <w:rsid w:val="00701969"/>
    <w:rsid w:val="0070237A"/>
    <w:rsid w:val="0070311F"/>
    <w:rsid w:val="007038DB"/>
    <w:rsid w:val="00704A54"/>
    <w:rsid w:val="00706DFB"/>
    <w:rsid w:val="007072B0"/>
    <w:rsid w:val="00707FBE"/>
    <w:rsid w:val="00710E05"/>
    <w:rsid w:val="00711624"/>
    <w:rsid w:val="00711786"/>
    <w:rsid w:val="00711873"/>
    <w:rsid w:val="00711D01"/>
    <w:rsid w:val="00711EF0"/>
    <w:rsid w:val="0071311F"/>
    <w:rsid w:val="00713854"/>
    <w:rsid w:val="00713E24"/>
    <w:rsid w:val="007147D5"/>
    <w:rsid w:val="00715222"/>
    <w:rsid w:val="00715A8B"/>
    <w:rsid w:val="00716F90"/>
    <w:rsid w:val="00717C66"/>
    <w:rsid w:val="00721CB3"/>
    <w:rsid w:val="00723402"/>
    <w:rsid w:val="0072480F"/>
    <w:rsid w:val="00724CB8"/>
    <w:rsid w:val="0072630D"/>
    <w:rsid w:val="00726770"/>
    <w:rsid w:val="00726EB3"/>
    <w:rsid w:val="00726F26"/>
    <w:rsid w:val="00727441"/>
    <w:rsid w:val="00731E29"/>
    <w:rsid w:val="00731F8F"/>
    <w:rsid w:val="00733672"/>
    <w:rsid w:val="0073565A"/>
    <w:rsid w:val="007370EB"/>
    <w:rsid w:val="00737A50"/>
    <w:rsid w:val="00740D97"/>
    <w:rsid w:val="0074214C"/>
    <w:rsid w:val="0074251E"/>
    <w:rsid w:val="00742BD8"/>
    <w:rsid w:val="00743EE1"/>
    <w:rsid w:val="00744FEC"/>
    <w:rsid w:val="007461B6"/>
    <w:rsid w:val="007468D5"/>
    <w:rsid w:val="00747DE1"/>
    <w:rsid w:val="00750053"/>
    <w:rsid w:val="00750D76"/>
    <w:rsid w:val="007515FC"/>
    <w:rsid w:val="0075206E"/>
    <w:rsid w:val="00754B5B"/>
    <w:rsid w:val="00756E3B"/>
    <w:rsid w:val="00757816"/>
    <w:rsid w:val="00761BB0"/>
    <w:rsid w:val="00765190"/>
    <w:rsid w:val="00765964"/>
    <w:rsid w:val="00766370"/>
    <w:rsid w:val="00767610"/>
    <w:rsid w:val="00767C84"/>
    <w:rsid w:val="0077288B"/>
    <w:rsid w:val="00772C5F"/>
    <w:rsid w:val="007744D2"/>
    <w:rsid w:val="00774735"/>
    <w:rsid w:val="00775646"/>
    <w:rsid w:val="00775E58"/>
    <w:rsid w:val="00776A37"/>
    <w:rsid w:val="0077721E"/>
    <w:rsid w:val="007776EF"/>
    <w:rsid w:val="00777C2A"/>
    <w:rsid w:val="007810AE"/>
    <w:rsid w:val="00781666"/>
    <w:rsid w:val="00782077"/>
    <w:rsid w:val="007834C8"/>
    <w:rsid w:val="0078478E"/>
    <w:rsid w:val="007856A3"/>
    <w:rsid w:val="00785FFF"/>
    <w:rsid w:val="0078607C"/>
    <w:rsid w:val="007878C5"/>
    <w:rsid w:val="00787B2A"/>
    <w:rsid w:val="007904BE"/>
    <w:rsid w:val="007904C7"/>
    <w:rsid w:val="00791980"/>
    <w:rsid w:val="00791C50"/>
    <w:rsid w:val="0079301D"/>
    <w:rsid w:val="00793154"/>
    <w:rsid w:val="00793526"/>
    <w:rsid w:val="00793544"/>
    <w:rsid w:val="00794132"/>
    <w:rsid w:val="00795BE0"/>
    <w:rsid w:val="00796F7A"/>
    <w:rsid w:val="00797ED7"/>
    <w:rsid w:val="007A0F83"/>
    <w:rsid w:val="007A3FC2"/>
    <w:rsid w:val="007A5521"/>
    <w:rsid w:val="007A579C"/>
    <w:rsid w:val="007A6DE8"/>
    <w:rsid w:val="007A75BE"/>
    <w:rsid w:val="007B0972"/>
    <w:rsid w:val="007B0A5D"/>
    <w:rsid w:val="007B1FFF"/>
    <w:rsid w:val="007B3AD9"/>
    <w:rsid w:val="007B4478"/>
    <w:rsid w:val="007B4872"/>
    <w:rsid w:val="007B534B"/>
    <w:rsid w:val="007B5C07"/>
    <w:rsid w:val="007B6E0E"/>
    <w:rsid w:val="007B7C1E"/>
    <w:rsid w:val="007B7E9C"/>
    <w:rsid w:val="007C0E81"/>
    <w:rsid w:val="007C24C3"/>
    <w:rsid w:val="007C501C"/>
    <w:rsid w:val="007C5247"/>
    <w:rsid w:val="007C5E5A"/>
    <w:rsid w:val="007C5F03"/>
    <w:rsid w:val="007C69B7"/>
    <w:rsid w:val="007D0B8D"/>
    <w:rsid w:val="007D1C8B"/>
    <w:rsid w:val="007D23AD"/>
    <w:rsid w:val="007D2FC0"/>
    <w:rsid w:val="007D3346"/>
    <w:rsid w:val="007D3F95"/>
    <w:rsid w:val="007D4361"/>
    <w:rsid w:val="007D5328"/>
    <w:rsid w:val="007D7A25"/>
    <w:rsid w:val="007E0A4F"/>
    <w:rsid w:val="007E0ABF"/>
    <w:rsid w:val="007E201A"/>
    <w:rsid w:val="007E337E"/>
    <w:rsid w:val="007E5A65"/>
    <w:rsid w:val="007E5C9D"/>
    <w:rsid w:val="007E6682"/>
    <w:rsid w:val="007E791F"/>
    <w:rsid w:val="007F182F"/>
    <w:rsid w:val="007F3A69"/>
    <w:rsid w:val="007F3F2F"/>
    <w:rsid w:val="007F5C1E"/>
    <w:rsid w:val="007F6D3C"/>
    <w:rsid w:val="007F749F"/>
    <w:rsid w:val="00800D28"/>
    <w:rsid w:val="0080151F"/>
    <w:rsid w:val="00801BBC"/>
    <w:rsid w:val="00802263"/>
    <w:rsid w:val="00803743"/>
    <w:rsid w:val="008040E4"/>
    <w:rsid w:val="008050CB"/>
    <w:rsid w:val="00805A69"/>
    <w:rsid w:val="00805AA1"/>
    <w:rsid w:val="00810184"/>
    <w:rsid w:val="008107E8"/>
    <w:rsid w:val="00811FF2"/>
    <w:rsid w:val="00812A83"/>
    <w:rsid w:val="00812BB1"/>
    <w:rsid w:val="00812C83"/>
    <w:rsid w:val="008134E1"/>
    <w:rsid w:val="008144A1"/>
    <w:rsid w:val="00815B1B"/>
    <w:rsid w:val="00815F7A"/>
    <w:rsid w:val="008160D7"/>
    <w:rsid w:val="00816AB1"/>
    <w:rsid w:val="00816E90"/>
    <w:rsid w:val="00820AE7"/>
    <w:rsid w:val="00820D06"/>
    <w:rsid w:val="0082577C"/>
    <w:rsid w:val="008312D0"/>
    <w:rsid w:val="008343B9"/>
    <w:rsid w:val="008352FD"/>
    <w:rsid w:val="00835C20"/>
    <w:rsid w:val="008360B3"/>
    <w:rsid w:val="0083618E"/>
    <w:rsid w:val="008364F7"/>
    <w:rsid w:val="00841216"/>
    <w:rsid w:val="00841794"/>
    <w:rsid w:val="00841984"/>
    <w:rsid w:val="00842248"/>
    <w:rsid w:val="00843158"/>
    <w:rsid w:val="008432DF"/>
    <w:rsid w:val="008435CD"/>
    <w:rsid w:val="00844021"/>
    <w:rsid w:val="00846088"/>
    <w:rsid w:val="00847106"/>
    <w:rsid w:val="00847360"/>
    <w:rsid w:val="008509E2"/>
    <w:rsid w:val="00851386"/>
    <w:rsid w:val="008519A2"/>
    <w:rsid w:val="00856B20"/>
    <w:rsid w:val="00857F7D"/>
    <w:rsid w:val="00860C91"/>
    <w:rsid w:val="00861351"/>
    <w:rsid w:val="00861897"/>
    <w:rsid w:val="00861919"/>
    <w:rsid w:val="008627B2"/>
    <w:rsid w:val="00863120"/>
    <w:rsid w:val="0086322B"/>
    <w:rsid w:val="008637DB"/>
    <w:rsid w:val="00864773"/>
    <w:rsid w:val="00864CB6"/>
    <w:rsid w:val="00864DA9"/>
    <w:rsid w:val="00865728"/>
    <w:rsid w:val="00865994"/>
    <w:rsid w:val="00865FF8"/>
    <w:rsid w:val="00866436"/>
    <w:rsid w:val="0087133B"/>
    <w:rsid w:val="00871648"/>
    <w:rsid w:val="00871725"/>
    <w:rsid w:val="00871E1E"/>
    <w:rsid w:val="00874205"/>
    <w:rsid w:val="00874E8F"/>
    <w:rsid w:val="00875195"/>
    <w:rsid w:val="00875B71"/>
    <w:rsid w:val="008760F8"/>
    <w:rsid w:val="0087683C"/>
    <w:rsid w:val="00876A44"/>
    <w:rsid w:val="0087735B"/>
    <w:rsid w:val="00877411"/>
    <w:rsid w:val="00877BA1"/>
    <w:rsid w:val="00877C7E"/>
    <w:rsid w:val="00880408"/>
    <w:rsid w:val="00881005"/>
    <w:rsid w:val="00881A61"/>
    <w:rsid w:val="00881CEA"/>
    <w:rsid w:val="00883EF8"/>
    <w:rsid w:val="008851A8"/>
    <w:rsid w:val="00885517"/>
    <w:rsid w:val="0089075A"/>
    <w:rsid w:val="0089077B"/>
    <w:rsid w:val="00894256"/>
    <w:rsid w:val="00894B30"/>
    <w:rsid w:val="0089714F"/>
    <w:rsid w:val="008A0E3E"/>
    <w:rsid w:val="008A376F"/>
    <w:rsid w:val="008A39AA"/>
    <w:rsid w:val="008A4F15"/>
    <w:rsid w:val="008A5FE7"/>
    <w:rsid w:val="008A6782"/>
    <w:rsid w:val="008A6BDD"/>
    <w:rsid w:val="008B29FC"/>
    <w:rsid w:val="008B2FE9"/>
    <w:rsid w:val="008B5704"/>
    <w:rsid w:val="008B5B75"/>
    <w:rsid w:val="008B72F2"/>
    <w:rsid w:val="008B77BF"/>
    <w:rsid w:val="008B7F65"/>
    <w:rsid w:val="008C0DE0"/>
    <w:rsid w:val="008C4264"/>
    <w:rsid w:val="008C4EB6"/>
    <w:rsid w:val="008C605A"/>
    <w:rsid w:val="008C7066"/>
    <w:rsid w:val="008C7B71"/>
    <w:rsid w:val="008D0E44"/>
    <w:rsid w:val="008D13AF"/>
    <w:rsid w:val="008D2D39"/>
    <w:rsid w:val="008D2D8B"/>
    <w:rsid w:val="008D413B"/>
    <w:rsid w:val="008D4357"/>
    <w:rsid w:val="008D5CBF"/>
    <w:rsid w:val="008E0328"/>
    <w:rsid w:val="008E06D8"/>
    <w:rsid w:val="008E07F5"/>
    <w:rsid w:val="008E0894"/>
    <w:rsid w:val="008E08F3"/>
    <w:rsid w:val="008E0F0F"/>
    <w:rsid w:val="008E1222"/>
    <w:rsid w:val="008E2172"/>
    <w:rsid w:val="008E2B4C"/>
    <w:rsid w:val="008E33BC"/>
    <w:rsid w:val="008E526D"/>
    <w:rsid w:val="008E5807"/>
    <w:rsid w:val="008E590A"/>
    <w:rsid w:val="008E6214"/>
    <w:rsid w:val="008E6B5D"/>
    <w:rsid w:val="008F08A5"/>
    <w:rsid w:val="008F09EE"/>
    <w:rsid w:val="008F0CFB"/>
    <w:rsid w:val="008F2ED4"/>
    <w:rsid w:val="008F5C1C"/>
    <w:rsid w:val="008F5D27"/>
    <w:rsid w:val="00900574"/>
    <w:rsid w:val="00900DAF"/>
    <w:rsid w:val="009014BA"/>
    <w:rsid w:val="009017AF"/>
    <w:rsid w:val="00901D27"/>
    <w:rsid w:val="009021B2"/>
    <w:rsid w:val="00902D99"/>
    <w:rsid w:val="009044FC"/>
    <w:rsid w:val="00904C47"/>
    <w:rsid w:val="0090627E"/>
    <w:rsid w:val="00907D94"/>
    <w:rsid w:val="00910771"/>
    <w:rsid w:val="00911734"/>
    <w:rsid w:val="00911855"/>
    <w:rsid w:val="009124C7"/>
    <w:rsid w:val="00913D9B"/>
    <w:rsid w:val="0091497E"/>
    <w:rsid w:val="00914E36"/>
    <w:rsid w:val="00915ECC"/>
    <w:rsid w:val="00916200"/>
    <w:rsid w:val="00916380"/>
    <w:rsid w:val="0091754E"/>
    <w:rsid w:val="00920D71"/>
    <w:rsid w:val="00921147"/>
    <w:rsid w:val="00921521"/>
    <w:rsid w:val="00924402"/>
    <w:rsid w:val="00926493"/>
    <w:rsid w:val="00926692"/>
    <w:rsid w:val="009266C6"/>
    <w:rsid w:val="00926E50"/>
    <w:rsid w:val="00926FF3"/>
    <w:rsid w:val="0092723B"/>
    <w:rsid w:val="009276E6"/>
    <w:rsid w:val="00927CC1"/>
    <w:rsid w:val="009319A7"/>
    <w:rsid w:val="009344E0"/>
    <w:rsid w:val="00934603"/>
    <w:rsid w:val="00935E9A"/>
    <w:rsid w:val="00936041"/>
    <w:rsid w:val="009373BB"/>
    <w:rsid w:val="00937897"/>
    <w:rsid w:val="00941459"/>
    <w:rsid w:val="0094162C"/>
    <w:rsid w:val="0094176B"/>
    <w:rsid w:val="00942BEE"/>
    <w:rsid w:val="00942F21"/>
    <w:rsid w:val="009432DC"/>
    <w:rsid w:val="00944349"/>
    <w:rsid w:val="00944BB9"/>
    <w:rsid w:val="00944C43"/>
    <w:rsid w:val="00947301"/>
    <w:rsid w:val="00947D21"/>
    <w:rsid w:val="00951E80"/>
    <w:rsid w:val="00952724"/>
    <w:rsid w:val="009539DB"/>
    <w:rsid w:val="00954123"/>
    <w:rsid w:val="00954EE0"/>
    <w:rsid w:val="0095656A"/>
    <w:rsid w:val="0095734A"/>
    <w:rsid w:val="009613F7"/>
    <w:rsid w:val="009626FB"/>
    <w:rsid w:val="009628B5"/>
    <w:rsid w:val="00963E08"/>
    <w:rsid w:val="0096447A"/>
    <w:rsid w:val="00964EFA"/>
    <w:rsid w:val="00965406"/>
    <w:rsid w:val="00965ED4"/>
    <w:rsid w:val="00966838"/>
    <w:rsid w:val="00967305"/>
    <w:rsid w:val="00970A9C"/>
    <w:rsid w:val="009721A4"/>
    <w:rsid w:val="00973775"/>
    <w:rsid w:val="00974843"/>
    <w:rsid w:val="0097498A"/>
    <w:rsid w:val="00974B21"/>
    <w:rsid w:val="0097546E"/>
    <w:rsid w:val="00976793"/>
    <w:rsid w:val="00977235"/>
    <w:rsid w:val="00977337"/>
    <w:rsid w:val="00977432"/>
    <w:rsid w:val="00977D61"/>
    <w:rsid w:val="009819E7"/>
    <w:rsid w:val="0098341D"/>
    <w:rsid w:val="009848AA"/>
    <w:rsid w:val="00984A2A"/>
    <w:rsid w:val="00985EC9"/>
    <w:rsid w:val="0098651B"/>
    <w:rsid w:val="00986524"/>
    <w:rsid w:val="00987DB9"/>
    <w:rsid w:val="009900DC"/>
    <w:rsid w:val="00993770"/>
    <w:rsid w:val="00994022"/>
    <w:rsid w:val="0099434C"/>
    <w:rsid w:val="0099466B"/>
    <w:rsid w:val="00995BAA"/>
    <w:rsid w:val="0099730C"/>
    <w:rsid w:val="009974F6"/>
    <w:rsid w:val="009A052A"/>
    <w:rsid w:val="009A0AA3"/>
    <w:rsid w:val="009A19E8"/>
    <w:rsid w:val="009A6774"/>
    <w:rsid w:val="009A694C"/>
    <w:rsid w:val="009B28C7"/>
    <w:rsid w:val="009B3956"/>
    <w:rsid w:val="009B52CD"/>
    <w:rsid w:val="009C1656"/>
    <w:rsid w:val="009C28B1"/>
    <w:rsid w:val="009C64BA"/>
    <w:rsid w:val="009D101A"/>
    <w:rsid w:val="009D2466"/>
    <w:rsid w:val="009D3928"/>
    <w:rsid w:val="009D4082"/>
    <w:rsid w:val="009D4230"/>
    <w:rsid w:val="009D7640"/>
    <w:rsid w:val="009E02F5"/>
    <w:rsid w:val="009E2E1B"/>
    <w:rsid w:val="009E3A31"/>
    <w:rsid w:val="009E55ED"/>
    <w:rsid w:val="009E71BF"/>
    <w:rsid w:val="009F17E8"/>
    <w:rsid w:val="009F1938"/>
    <w:rsid w:val="009F26CA"/>
    <w:rsid w:val="009F3E1B"/>
    <w:rsid w:val="009F43AA"/>
    <w:rsid w:val="009F4716"/>
    <w:rsid w:val="009F4BFE"/>
    <w:rsid w:val="009F5A41"/>
    <w:rsid w:val="009F5C30"/>
    <w:rsid w:val="009F617B"/>
    <w:rsid w:val="009F6566"/>
    <w:rsid w:val="009F677D"/>
    <w:rsid w:val="00A006C8"/>
    <w:rsid w:val="00A02A29"/>
    <w:rsid w:val="00A02C87"/>
    <w:rsid w:val="00A0334D"/>
    <w:rsid w:val="00A033B1"/>
    <w:rsid w:val="00A033BA"/>
    <w:rsid w:val="00A049F3"/>
    <w:rsid w:val="00A06766"/>
    <w:rsid w:val="00A068F7"/>
    <w:rsid w:val="00A105E3"/>
    <w:rsid w:val="00A133A8"/>
    <w:rsid w:val="00A15B13"/>
    <w:rsid w:val="00A16DBE"/>
    <w:rsid w:val="00A16EAA"/>
    <w:rsid w:val="00A17343"/>
    <w:rsid w:val="00A20B1E"/>
    <w:rsid w:val="00A2517F"/>
    <w:rsid w:val="00A25DB1"/>
    <w:rsid w:val="00A264C6"/>
    <w:rsid w:val="00A267A7"/>
    <w:rsid w:val="00A316A0"/>
    <w:rsid w:val="00A3354F"/>
    <w:rsid w:val="00A359F6"/>
    <w:rsid w:val="00A36A28"/>
    <w:rsid w:val="00A36AE5"/>
    <w:rsid w:val="00A41191"/>
    <w:rsid w:val="00A4179A"/>
    <w:rsid w:val="00A42535"/>
    <w:rsid w:val="00A4259B"/>
    <w:rsid w:val="00A436FB"/>
    <w:rsid w:val="00A44A72"/>
    <w:rsid w:val="00A452C5"/>
    <w:rsid w:val="00A454C9"/>
    <w:rsid w:val="00A50627"/>
    <w:rsid w:val="00A508E0"/>
    <w:rsid w:val="00A517E7"/>
    <w:rsid w:val="00A51FA7"/>
    <w:rsid w:val="00A52210"/>
    <w:rsid w:val="00A56518"/>
    <w:rsid w:val="00A565CE"/>
    <w:rsid w:val="00A567A4"/>
    <w:rsid w:val="00A56E35"/>
    <w:rsid w:val="00A575A4"/>
    <w:rsid w:val="00A6037E"/>
    <w:rsid w:val="00A60561"/>
    <w:rsid w:val="00A62B1C"/>
    <w:rsid w:val="00A62E06"/>
    <w:rsid w:val="00A641FF"/>
    <w:rsid w:val="00A643CB"/>
    <w:rsid w:val="00A70231"/>
    <w:rsid w:val="00A70508"/>
    <w:rsid w:val="00A71061"/>
    <w:rsid w:val="00A71416"/>
    <w:rsid w:val="00A71C04"/>
    <w:rsid w:val="00A7222B"/>
    <w:rsid w:val="00A72E71"/>
    <w:rsid w:val="00A73262"/>
    <w:rsid w:val="00A7367C"/>
    <w:rsid w:val="00A74607"/>
    <w:rsid w:val="00A74D6C"/>
    <w:rsid w:val="00A75783"/>
    <w:rsid w:val="00A75CF1"/>
    <w:rsid w:val="00A8020A"/>
    <w:rsid w:val="00A807A6"/>
    <w:rsid w:val="00A81AC5"/>
    <w:rsid w:val="00A81AD6"/>
    <w:rsid w:val="00A81CE8"/>
    <w:rsid w:val="00A821A1"/>
    <w:rsid w:val="00A82D6E"/>
    <w:rsid w:val="00A85C58"/>
    <w:rsid w:val="00A85CAF"/>
    <w:rsid w:val="00A861BA"/>
    <w:rsid w:val="00A86344"/>
    <w:rsid w:val="00A87972"/>
    <w:rsid w:val="00A9014F"/>
    <w:rsid w:val="00A9039A"/>
    <w:rsid w:val="00A91C22"/>
    <w:rsid w:val="00A921E8"/>
    <w:rsid w:val="00A92E5E"/>
    <w:rsid w:val="00A93BB3"/>
    <w:rsid w:val="00A96932"/>
    <w:rsid w:val="00A96AF6"/>
    <w:rsid w:val="00A97151"/>
    <w:rsid w:val="00AA00F9"/>
    <w:rsid w:val="00AA09F3"/>
    <w:rsid w:val="00AA367D"/>
    <w:rsid w:val="00AA5817"/>
    <w:rsid w:val="00AA5C80"/>
    <w:rsid w:val="00AA75D2"/>
    <w:rsid w:val="00AB0E7B"/>
    <w:rsid w:val="00AB0FD3"/>
    <w:rsid w:val="00AB1C7B"/>
    <w:rsid w:val="00AB4533"/>
    <w:rsid w:val="00AB5ED6"/>
    <w:rsid w:val="00AB686A"/>
    <w:rsid w:val="00AB7ABD"/>
    <w:rsid w:val="00AC0239"/>
    <w:rsid w:val="00AC0654"/>
    <w:rsid w:val="00AC2137"/>
    <w:rsid w:val="00AC4707"/>
    <w:rsid w:val="00AC53FC"/>
    <w:rsid w:val="00AC6E20"/>
    <w:rsid w:val="00AC7442"/>
    <w:rsid w:val="00AC7AC8"/>
    <w:rsid w:val="00AD0E36"/>
    <w:rsid w:val="00AD0E44"/>
    <w:rsid w:val="00AD16F1"/>
    <w:rsid w:val="00AD4C7A"/>
    <w:rsid w:val="00AD55F2"/>
    <w:rsid w:val="00AD5D94"/>
    <w:rsid w:val="00AD5FC2"/>
    <w:rsid w:val="00AD6341"/>
    <w:rsid w:val="00AD642D"/>
    <w:rsid w:val="00AD736A"/>
    <w:rsid w:val="00AE0083"/>
    <w:rsid w:val="00AE0BB3"/>
    <w:rsid w:val="00AE0DC3"/>
    <w:rsid w:val="00AE1E3D"/>
    <w:rsid w:val="00AE26F9"/>
    <w:rsid w:val="00AE277A"/>
    <w:rsid w:val="00AE2D6B"/>
    <w:rsid w:val="00AE3172"/>
    <w:rsid w:val="00AE33CE"/>
    <w:rsid w:val="00AE4412"/>
    <w:rsid w:val="00AE4D4E"/>
    <w:rsid w:val="00AE4E1A"/>
    <w:rsid w:val="00AE6A23"/>
    <w:rsid w:val="00AE7337"/>
    <w:rsid w:val="00AF067B"/>
    <w:rsid w:val="00AF2FFB"/>
    <w:rsid w:val="00AF36F9"/>
    <w:rsid w:val="00AF4C9C"/>
    <w:rsid w:val="00AF53C2"/>
    <w:rsid w:val="00AF6267"/>
    <w:rsid w:val="00AF73F5"/>
    <w:rsid w:val="00AF7BE2"/>
    <w:rsid w:val="00AF7DFD"/>
    <w:rsid w:val="00B00891"/>
    <w:rsid w:val="00B0242B"/>
    <w:rsid w:val="00B02939"/>
    <w:rsid w:val="00B02BEF"/>
    <w:rsid w:val="00B03024"/>
    <w:rsid w:val="00B0322E"/>
    <w:rsid w:val="00B03865"/>
    <w:rsid w:val="00B05BA7"/>
    <w:rsid w:val="00B076AE"/>
    <w:rsid w:val="00B10226"/>
    <w:rsid w:val="00B13A10"/>
    <w:rsid w:val="00B1409C"/>
    <w:rsid w:val="00B14E27"/>
    <w:rsid w:val="00B15BA3"/>
    <w:rsid w:val="00B16B20"/>
    <w:rsid w:val="00B21505"/>
    <w:rsid w:val="00B2381C"/>
    <w:rsid w:val="00B2450C"/>
    <w:rsid w:val="00B263FB"/>
    <w:rsid w:val="00B26FDE"/>
    <w:rsid w:val="00B27F72"/>
    <w:rsid w:val="00B30C79"/>
    <w:rsid w:val="00B33C3A"/>
    <w:rsid w:val="00B34857"/>
    <w:rsid w:val="00B354E8"/>
    <w:rsid w:val="00B36021"/>
    <w:rsid w:val="00B36598"/>
    <w:rsid w:val="00B4034A"/>
    <w:rsid w:val="00B424A1"/>
    <w:rsid w:val="00B43DD6"/>
    <w:rsid w:val="00B44368"/>
    <w:rsid w:val="00B44C2B"/>
    <w:rsid w:val="00B4511A"/>
    <w:rsid w:val="00B45DF3"/>
    <w:rsid w:val="00B51655"/>
    <w:rsid w:val="00B52DDB"/>
    <w:rsid w:val="00B52F47"/>
    <w:rsid w:val="00B54C67"/>
    <w:rsid w:val="00B5566C"/>
    <w:rsid w:val="00B56A27"/>
    <w:rsid w:val="00B56CAC"/>
    <w:rsid w:val="00B56FFC"/>
    <w:rsid w:val="00B57DAB"/>
    <w:rsid w:val="00B615D7"/>
    <w:rsid w:val="00B61C62"/>
    <w:rsid w:val="00B620A5"/>
    <w:rsid w:val="00B64527"/>
    <w:rsid w:val="00B66717"/>
    <w:rsid w:val="00B66F4C"/>
    <w:rsid w:val="00B66F92"/>
    <w:rsid w:val="00B744DC"/>
    <w:rsid w:val="00B76011"/>
    <w:rsid w:val="00B7711A"/>
    <w:rsid w:val="00B7715A"/>
    <w:rsid w:val="00B772B8"/>
    <w:rsid w:val="00B77E72"/>
    <w:rsid w:val="00B80B0C"/>
    <w:rsid w:val="00B80E49"/>
    <w:rsid w:val="00B822CE"/>
    <w:rsid w:val="00B83953"/>
    <w:rsid w:val="00B83B64"/>
    <w:rsid w:val="00B85B95"/>
    <w:rsid w:val="00B90214"/>
    <w:rsid w:val="00B907A3"/>
    <w:rsid w:val="00B908F8"/>
    <w:rsid w:val="00B91B44"/>
    <w:rsid w:val="00B93421"/>
    <w:rsid w:val="00B935D0"/>
    <w:rsid w:val="00B939E0"/>
    <w:rsid w:val="00B9488C"/>
    <w:rsid w:val="00B965B3"/>
    <w:rsid w:val="00B96F68"/>
    <w:rsid w:val="00B97679"/>
    <w:rsid w:val="00B97C74"/>
    <w:rsid w:val="00BA013E"/>
    <w:rsid w:val="00BA094E"/>
    <w:rsid w:val="00BA0FA6"/>
    <w:rsid w:val="00BA1597"/>
    <w:rsid w:val="00BA26E9"/>
    <w:rsid w:val="00BA299A"/>
    <w:rsid w:val="00BA2C5F"/>
    <w:rsid w:val="00BA3FC7"/>
    <w:rsid w:val="00BA4971"/>
    <w:rsid w:val="00BA54B8"/>
    <w:rsid w:val="00BA5DD0"/>
    <w:rsid w:val="00BB20D5"/>
    <w:rsid w:val="00BB321C"/>
    <w:rsid w:val="00BB3AA6"/>
    <w:rsid w:val="00BB4519"/>
    <w:rsid w:val="00BB6071"/>
    <w:rsid w:val="00BC085A"/>
    <w:rsid w:val="00BC0BA9"/>
    <w:rsid w:val="00BC0C90"/>
    <w:rsid w:val="00BC3AC7"/>
    <w:rsid w:val="00BC4613"/>
    <w:rsid w:val="00BC462B"/>
    <w:rsid w:val="00BC464E"/>
    <w:rsid w:val="00BC508F"/>
    <w:rsid w:val="00BD0079"/>
    <w:rsid w:val="00BD089B"/>
    <w:rsid w:val="00BD094A"/>
    <w:rsid w:val="00BD0C26"/>
    <w:rsid w:val="00BD10F0"/>
    <w:rsid w:val="00BD20B3"/>
    <w:rsid w:val="00BD3D33"/>
    <w:rsid w:val="00BD5043"/>
    <w:rsid w:val="00BD5335"/>
    <w:rsid w:val="00BD5DD5"/>
    <w:rsid w:val="00BD6014"/>
    <w:rsid w:val="00BD78E2"/>
    <w:rsid w:val="00BD7B5A"/>
    <w:rsid w:val="00BE03C3"/>
    <w:rsid w:val="00BE108C"/>
    <w:rsid w:val="00BE142B"/>
    <w:rsid w:val="00BE1744"/>
    <w:rsid w:val="00BE1874"/>
    <w:rsid w:val="00BE1A04"/>
    <w:rsid w:val="00BE2585"/>
    <w:rsid w:val="00BE2B1C"/>
    <w:rsid w:val="00BE5127"/>
    <w:rsid w:val="00BE551C"/>
    <w:rsid w:val="00BE5AD1"/>
    <w:rsid w:val="00BE6003"/>
    <w:rsid w:val="00BE669B"/>
    <w:rsid w:val="00BF1D61"/>
    <w:rsid w:val="00BF1FDC"/>
    <w:rsid w:val="00BF3095"/>
    <w:rsid w:val="00BF4D52"/>
    <w:rsid w:val="00BF5399"/>
    <w:rsid w:val="00BF5AD5"/>
    <w:rsid w:val="00BF5DEF"/>
    <w:rsid w:val="00BF5F1B"/>
    <w:rsid w:val="00BF68AC"/>
    <w:rsid w:val="00BF6DCE"/>
    <w:rsid w:val="00BF74E6"/>
    <w:rsid w:val="00C00250"/>
    <w:rsid w:val="00C00763"/>
    <w:rsid w:val="00C01835"/>
    <w:rsid w:val="00C01B8E"/>
    <w:rsid w:val="00C039AF"/>
    <w:rsid w:val="00C04304"/>
    <w:rsid w:val="00C052D3"/>
    <w:rsid w:val="00C065CD"/>
    <w:rsid w:val="00C07079"/>
    <w:rsid w:val="00C105EA"/>
    <w:rsid w:val="00C118E6"/>
    <w:rsid w:val="00C11A7D"/>
    <w:rsid w:val="00C12619"/>
    <w:rsid w:val="00C1263C"/>
    <w:rsid w:val="00C145F8"/>
    <w:rsid w:val="00C14DFF"/>
    <w:rsid w:val="00C15878"/>
    <w:rsid w:val="00C16365"/>
    <w:rsid w:val="00C16C88"/>
    <w:rsid w:val="00C2183E"/>
    <w:rsid w:val="00C21E96"/>
    <w:rsid w:val="00C2400B"/>
    <w:rsid w:val="00C24296"/>
    <w:rsid w:val="00C25D53"/>
    <w:rsid w:val="00C26A4A"/>
    <w:rsid w:val="00C315D6"/>
    <w:rsid w:val="00C32EEF"/>
    <w:rsid w:val="00C364FC"/>
    <w:rsid w:val="00C366D9"/>
    <w:rsid w:val="00C3684D"/>
    <w:rsid w:val="00C37139"/>
    <w:rsid w:val="00C37D1F"/>
    <w:rsid w:val="00C4006C"/>
    <w:rsid w:val="00C40AF1"/>
    <w:rsid w:val="00C414FE"/>
    <w:rsid w:val="00C4181F"/>
    <w:rsid w:val="00C420E7"/>
    <w:rsid w:val="00C42A93"/>
    <w:rsid w:val="00C44D56"/>
    <w:rsid w:val="00C50133"/>
    <w:rsid w:val="00C52005"/>
    <w:rsid w:val="00C520D0"/>
    <w:rsid w:val="00C5241F"/>
    <w:rsid w:val="00C5251F"/>
    <w:rsid w:val="00C54831"/>
    <w:rsid w:val="00C555FC"/>
    <w:rsid w:val="00C55E93"/>
    <w:rsid w:val="00C56E87"/>
    <w:rsid w:val="00C56FBA"/>
    <w:rsid w:val="00C606C0"/>
    <w:rsid w:val="00C61E70"/>
    <w:rsid w:val="00C6437D"/>
    <w:rsid w:val="00C66766"/>
    <w:rsid w:val="00C67F0F"/>
    <w:rsid w:val="00C705F3"/>
    <w:rsid w:val="00C71AA9"/>
    <w:rsid w:val="00C71DC1"/>
    <w:rsid w:val="00C720B9"/>
    <w:rsid w:val="00C725D5"/>
    <w:rsid w:val="00C734F9"/>
    <w:rsid w:val="00C746D8"/>
    <w:rsid w:val="00C753C8"/>
    <w:rsid w:val="00C75BEA"/>
    <w:rsid w:val="00C762CA"/>
    <w:rsid w:val="00C76F65"/>
    <w:rsid w:val="00C77785"/>
    <w:rsid w:val="00C77B99"/>
    <w:rsid w:val="00C81258"/>
    <w:rsid w:val="00C81512"/>
    <w:rsid w:val="00C84D38"/>
    <w:rsid w:val="00C85AC8"/>
    <w:rsid w:val="00C86605"/>
    <w:rsid w:val="00C87B2D"/>
    <w:rsid w:val="00C90CF7"/>
    <w:rsid w:val="00C91206"/>
    <w:rsid w:val="00C921D5"/>
    <w:rsid w:val="00C92388"/>
    <w:rsid w:val="00C938D6"/>
    <w:rsid w:val="00C9623D"/>
    <w:rsid w:val="00CA1464"/>
    <w:rsid w:val="00CA1FD3"/>
    <w:rsid w:val="00CA2349"/>
    <w:rsid w:val="00CA556A"/>
    <w:rsid w:val="00CA5D33"/>
    <w:rsid w:val="00CA6215"/>
    <w:rsid w:val="00CA6E04"/>
    <w:rsid w:val="00CA70F4"/>
    <w:rsid w:val="00CA759F"/>
    <w:rsid w:val="00CA7BDB"/>
    <w:rsid w:val="00CB1E8B"/>
    <w:rsid w:val="00CB2939"/>
    <w:rsid w:val="00CB3B83"/>
    <w:rsid w:val="00CB3FD7"/>
    <w:rsid w:val="00CB4A7A"/>
    <w:rsid w:val="00CB565D"/>
    <w:rsid w:val="00CB6DA0"/>
    <w:rsid w:val="00CB6F83"/>
    <w:rsid w:val="00CB7601"/>
    <w:rsid w:val="00CB7879"/>
    <w:rsid w:val="00CB7DA1"/>
    <w:rsid w:val="00CC2333"/>
    <w:rsid w:val="00CC269B"/>
    <w:rsid w:val="00CC2F68"/>
    <w:rsid w:val="00CC43F3"/>
    <w:rsid w:val="00CC6986"/>
    <w:rsid w:val="00CC7149"/>
    <w:rsid w:val="00CD07B5"/>
    <w:rsid w:val="00CD5E6B"/>
    <w:rsid w:val="00CD68CF"/>
    <w:rsid w:val="00CD6B8D"/>
    <w:rsid w:val="00CD73FE"/>
    <w:rsid w:val="00CD7C0E"/>
    <w:rsid w:val="00CE0CAE"/>
    <w:rsid w:val="00CE3630"/>
    <w:rsid w:val="00CE7B03"/>
    <w:rsid w:val="00CF158B"/>
    <w:rsid w:val="00CF3382"/>
    <w:rsid w:val="00CF4059"/>
    <w:rsid w:val="00CF444C"/>
    <w:rsid w:val="00CF6DDC"/>
    <w:rsid w:val="00CF78CA"/>
    <w:rsid w:val="00D0262D"/>
    <w:rsid w:val="00D041AF"/>
    <w:rsid w:val="00D0439B"/>
    <w:rsid w:val="00D047AB"/>
    <w:rsid w:val="00D06147"/>
    <w:rsid w:val="00D06688"/>
    <w:rsid w:val="00D06A99"/>
    <w:rsid w:val="00D078CD"/>
    <w:rsid w:val="00D10161"/>
    <w:rsid w:val="00D1077B"/>
    <w:rsid w:val="00D11241"/>
    <w:rsid w:val="00D11B61"/>
    <w:rsid w:val="00D11BC8"/>
    <w:rsid w:val="00D12EC7"/>
    <w:rsid w:val="00D130D2"/>
    <w:rsid w:val="00D13863"/>
    <w:rsid w:val="00D14E9B"/>
    <w:rsid w:val="00D15870"/>
    <w:rsid w:val="00D16F4C"/>
    <w:rsid w:val="00D202FD"/>
    <w:rsid w:val="00D216D0"/>
    <w:rsid w:val="00D221B9"/>
    <w:rsid w:val="00D23004"/>
    <w:rsid w:val="00D2355D"/>
    <w:rsid w:val="00D24735"/>
    <w:rsid w:val="00D24EB9"/>
    <w:rsid w:val="00D25627"/>
    <w:rsid w:val="00D261B4"/>
    <w:rsid w:val="00D2753E"/>
    <w:rsid w:val="00D27AE1"/>
    <w:rsid w:val="00D306F3"/>
    <w:rsid w:val="00D30AD7"/>
    <w:rsid w:val="00D31A95"/>
    <w:rsid w:val="00D32B41"/>
    <w:rsid w:val="00D32C9D"/>
    <w:rsid w:val="00D32D13"/>
    <w:rsid w:val="00D37A75"/>
    <w:rsid w:val="00D406A2"/>
    <w:rsid w:val="00D41CF3"/>
    <w:rsid w:val="00D4235A"/>
    <w:rsid w:val="00D433C1"/>
    <w:rsid w:val="00D455BD"/>
    <w:rsid w:val="00D46A35"/>
    <w:rsid w:val="00D47CF1"/>
    <w:rsid w:val="00D508AF"/>
    <w:rsid w:val="00D52A54"/>
    <w:rsid w:val="00D52B69"/>
    <w:rsid w:val="00D54B36"/>
    <w:rsid w:val="00D556A3"/>
    <w:rsid w:val="00D55CCF"/>
    <w:rsid w:val="00D55ECA"/>
    <w:rsid w:val="00D5651D"/>
    <w:rsid w:val="00D56CF3"/>
    <w:rsid w:val="00D57ACD"/>
    <w:rsid w:val="00D57CA1"/>
    <w:rsid w:val="00D60F3A"/>
    <w:rsid w:val="00D612FE"/>
    <w:rsid w:val="00D63357"/>
    <w:rsid w:val="00D638D9"/>
    <w:rsid w:val="00D64281"/>
    <w:rsid w:val="00D65E55"/>
    <w:rsid w:val="00D67A33"/>
    <w:rsid w:val="00D712BD"/>
    <w:rsid w:val="00D723A3"/>
    <w:rsid w:val="00D734F8"/>
    <w:rsid w:val="00D74585"/>
    <w:rsid w:val="00D75240"/>
    <w:rsid w:val="00D75763"/>
    <w:rsid w:val="00D758D6"/>
    <w:rsid w:val="00D76A1D"/>
    <w:rsid w:val="00D76F59"/>
    <w:rsid w:val="00D81675"/>
    <w:rsid w:val="00D81FA5"/>
    <w:rsid w:val="00D85171"/>
    <w:rsid w:val="00D85CD1"/>
    <w:rsid w:val="00D860A0"/>
    <w:rsid w:val="00D864B9"/>
    <w:rsid w:val="00D86A25"/>
    <w:rsid w:val="00D93FD4"/>
    <w:rsid w:val="00D95E55"/>
    <w:rsid w:val="00D9662E"/>
    <w:rsid w:val="00D96D25"/>
    <w:rsid w:val="00D97925"/>
    <w:rsid w:val="00DA04D4"/>
    <w:rsid w:val="00DA15BD"/>
    <w:rsid w:val="00DA19FC"/>
    <w:rsid w:val="00DA3F42"/>
    <w:rsid w:val="00DA4BB4"/>
    <w:rsid w:val="00DA5B68"/>
    <w:rsid w:val="00DB03D7"/>
    <w:rsid w:val="00DB1309"/>
    <w:rsid w:val="00DB33C4"/>
    <w:rsid w:val="00DB5F90"/>
    <w:rsid w:val="00DB6B0B"/>
    <w:rsid w:val="00DC0B33"/>
    <w:rsid w:val="00DC0DA1"/>
    <w:rsid w:val="00DC1A7B"/>
    <w:rsid w:val="00DC2641"/>
    <w:rsid w:val="00DC428A"/>
    <w:rsid w:val="00DC5696"/>
    <w:rsid w:val="00DC58AF"/>
    <w:rsid w:val="00DC6117"/>
    <w:rsid w:val="00DC6E12"/>
    <w:rsid w:val="00DC6ED0"/>
    <w:rsid w:val="00DC7D17"/>
    <w:rsid w:val="00DD03FA"/>
    <w:rsid w:val="00DD2A24"/>
    <w:rsid w:val="00DD3603"/>
    <w:rsid w:val="00DD3E51"/>
    <w:rsid w:val="00DD44CC"/>
    <w:rsid w:val="00DD5680"/>
    <w:rsid w:val="00DD67DD"/>
    <w:rsid w:val="00DE0AE8"/>
    <w:rsid w:val="00DE1F6C"/>
    <w:rsid w:val="00DE23B1"/>
    <w:rsid w:val="00DE42A0"/>
    <w:rsid w:val="00DE4646"/>
    <w:rsid w:val="00DE7341"/>
    <w:rsid w:val="00DF0B18"/>
    <w:rsid w:val="00DF0CEB"/>
    <w:rsid w:val="00DF1194"/>
    <w:rsid w:val="00DF18E8"/>
    <w:rsid w:val="00DF19A0"/>
    <w:rsid w:val="00DF26C2"/>
    <w:rsid w:val="00DF2CD0"/>
    <w:rsid w:val="00DF38DB"/>
    <w:rsid w:val="00DF5303"/>
    <w:rsid w:val="00DF59E7"/>
    <w:rsid w:val="00DF5A11"/>
    <w:rsid w:val="00DF6668"/>
    <w:rsid w:val="00DF6818"/>
    <w:rsid w:val="00DF6828"/>
    <w:rsid w:val="00DF69BC"/>
    <w:rsid w:val="00DF6DD8"/>
    <w:rsid w:val="00DF7815"/>
    <w:rsid w:val="00DF7C14"/>
    <w:rsid w:val="00E00102"/>
    <w:rsid w:val="00E0141F"/>
    <w:rsid w:val="00E02BD3"/>
    <w:rsid w:val="00E02BD9"/>
    <w:rsid w:val="00E04A39"/>
    <w:rsid w:val="00E06BAD"/>
    <w:rsid w:val="00E10AF1"/>
    <w:rsid w:val="00E12970"/>
    <w:rsid w:val="00E13BE2"/>
    <w:rsid w:val="00E13ED6"/>
    <w:rsid w:val="00E1572F"/>
    <w:rsid w:val="00E17192"/>
    <w:rsid w:val="00E219CB"/>
    <w:rsid w:val="00E228E0"/>
    <w:rsid w:val="00E2437B"/>
    <w:rsid w:val="00E254F3"/>
    <w:rsid w:val="00E27E59"/>
    <w:rsid w:val="00E300D0"/>
    <w:rsid w:val="00E33A6E"/>
    <w:rsid w:val="00E33AB4"/>
    <w:rsid w:val="00E33FAB"/>
    <w:rsid w:val="00E3447E"/>
    <w:rsid w:val="00E34DE9"/>
    <w:rsid w:val="00E3502F"/>
    <w:rsid w:val="00E35AAC"/>
    <w:rsid w:val="00E41C25"/>
    <w:rsid w:val="00E42093"/>
    <w:rsid w:val="00E42314"/>
    <w:rsid w:val="00E42531"/>
    <w:rsid w:val="00E42C5D"/>
    <w:rsid w:val="00E433EE"/>
    <w:rsid w:val="00E443C0"/>
    <w:rsid w:val="00E44988"/>
    <w:rsid w:val="00E44EC6"/>
    <w:rsid w:val="00E45366"/>
    <w:rsid w:val="00E46788"/>
    <w:rsid w:val="00E46E81"/>
    <w:rsid w:val="00E51417"/>
    <w:rsid w:val="00E522C6"/>
    <w:rsid w:val="00E52F9A"/>
    <w:rsid w:val="00E5708E"/>
    <w:rsid w:val="00E6026D"/>
    <w:rsid w:val="00E65294"/>
    <w:rsid w:val="00E66185"/>
    <w:rsid w:val="00E70686"/>
    <w:rsid w:val="00E729FD"/>
    <w:rsid w:val="00E74EDA"/>
    <w:rsid w:val="00E7602C"/>
    <w:rsid w:val="00E76E70"/>
    <w:rsid w:val="00E8002E"/>
    <w:rsid w:val="00E8139B"/>
    <w:rsid w:val="00E82580"/>
    <w:rsid w:val="00E853F8"/>
    <w:rsid w:val="00E85BAB"/>
    <w:rsid w:val="00E85C86"/>
    <w:rsid w:val="00E864EB"/>
    <w:rsid w:val="00E86F0A"/>
    <w:rsid w:val="00E87E1F"/>
    <w:rsid w:val="00E911CB"/>
    <w:rsid w:val="00E91483"/>
    <w:rsid w:val="00E9279A"/>
    <w:rsid w:val="00E94180"/>
    <w:rsid w:val="00E96B60"/>
    <w:rsid w:val="00E96BF1"/>
    <w:rsid w:val="00E974B9"/>
    <w:rsid w:val="00E97CCB"/>
    <w:rsid w:val="00EA1E99"/>
    <w:rsid w:val="00EA7A8E"/>
    <w:rsid w:val="00EB1366"/>
    <w:rsid w:val="00EB155A"/>
    <w:rsid w:val="00EB2310"/>
    <w:rsid w:val="00EB2440"/>
    <w:rsid w:val="00EB3399"/>
    <w:rsid w:val="00EB3C02"/>
    <w:rsid w:val="00EB571C"/>
    <w:rsid w:val="00EB6B5F"/>
    <w:rsid w:val="00EB6D7B"/>
    <w:rsid w:val="00EC0B83"/>
    <w:rsid w:val="00EC0EA2"/>
    <w:rsid w:val="00EC10AB"/>
    <w:rsid w:val="00EC1D4E"/>
    <w:rsid w:val="00EC24BE"/>
    <w:rsid w:val="00EC2805"/>
    <w:rsid w:val="00EC37DD"/>
    <w:rsid w:val="00EC3A0B"/>
    <w:rsid w:val="00EC56A7"/>
    <w:rsid w:val="00EC58C3"/>
    <w:rsid w:val="00EC5BB0"/>
    <w:rsid w:val="00EC6C95"/>
    <w:rsid w:val="00ED0DED"/>
    <w:rsid w:val="00ED2C5B"/>
    <w:rsid w:val="00ED5867"/>
    <w:rsid w:val="00ED76CE"/>
    <w:rsid w:val="00ED7CE3"/>
    <w:rsid w:val="00EE28AC"/>
    <w:rsid w:val="00EE2BB9"/>
    <w:rsid w:val="00EE3AE2"/>
    <w:rsid w:val="00EE3FE5"/>
    <w:rsid w:val="00EE48FB"/>
    <w:rsid w:val="00EE54E5"/>
    <w:rsid w:val="00EE5DF9"/>
    <w:rsid w:val="00EE6937"/>
    <w:rsid w:val="00EE7727"/>
    <w:rsid w:val="00EF03A3"/>
    <w:rsid w:val="00EF1641"/>
    <w:rsid w:val="00EF1F7B"/>
    <w:rsid w:val="00EF2B6D"/>
    <w:rsid w:val="00EF2F81"/>
    <w:rsid w:val="00EF3B06"/>
    <w:rsid w:val="00EF3C1F"/>
    <w:rsid w:val="00EF54BB"/>
    <w:rsid w:val="00EF5A65"/>
    <w:rsid w:val="00EF682D"/>
    <w:rsid w:val="00EF7306"/>
    <w:rsid w:val="00F01328"/>
    <w:rsid w:val="00F02B90"/>
    <w:rsid w:val="00F07F61"/>
    <w:rsid w:val="00F1006B"/>
    <w:rsid w:val="00F10097"/>
    <w:rsid w:val="00F10174"/>
    <w:rsid w:val="00F111F6"/>
    <w:rsid w:val="00F11349"/>
    <w:rsid w:val="00F1171D"/>
    <w:rsid w:val="00F11FAE"/>
    <w:rsid w:val="00F131C4"/>
    <w:rsid w:val="00F133DD"/>
    <w:rsid w:val="00F136AD"/>
    <w:rsid w:val="00F1388B"/>
    <w:rsid w:val="00F14852"/>
    <w:rsid w:val="00F148A3"/>
    <w:rsid w:val="00F15501"/>
    <w:rsid w:val="00F17664"/>
    <w:rsid w:val="00F2307A"/>
    <w:rsid w:val="00F232B5"/>
    <w:rsid w:val="00F2372B"/>
    <w:rsid w:val="00F2426F"/>
    <w:rsid w:val="00F24FB1"/>
    <w:rsid w:val="00F2585D"/>
    <w:rsid w:val="00F259AC"/>
    <w:rsid w:val="00F27CFB"/>
    <w:rsid w:val="00F27D4E"/>
    <w:rsid w:val="00F300C6"/>
    <w:rsid w:val="00F31349"/>
    <w:rsid w:val="00F3211D"/>
    <w:rsid w:val="00F32D47"/>
    <w:rsid w:val="00F34567"/>
    <w:rsid w:val="00F355D1"/>
    <w:rsid w:val="00F364C0"/>
    <w:rsid w:val="00F36B21"/>
    <w:rsid w:val="00F41A54"/>
    <w:rsid w:val="00F427F1"/>
    <w:rsid w:val="00F438EC"/>
    <w:rsid w:val="00F43B30"/>
    <w:rsid w:val="00F45234"/>
    <w:rsid w:val="00F479BB"/>
    <w:rsid w:val="00F50BF8"/>
    <w:rsid w:val="00F50F78"/>
    <w:rsid w:val="00F52004"/>
    <w:rsid w:val="00F53126"/>
    <w:rsid w:val="00F53DFB"/>
    <w:rsid w:val="00F549B9"/>
    <w:rsid w:val="00F5666E"/>
    <w:rsid w:val="00F56909"/>
    <w:rsid w:val="00F56CD7"/>
    <w:rsid w:val="00F572E6"/>
    <w:rsid w:val="00F57517"/>
    <w:rsid w:val="00F60180"/>
    <w:rsid w:val="00F62836"/>
    <w:rsid w:val="00F62CDA"/>
    <w:rsid w:val="00F63B2E"/>
    <w:rsid w:val="00F64D46"/>
    <w:rsid w:val="00F65028"/>
    <w:rsid w:val="00F656A8"/>
    <w:rsid w:val="00F6625C"/>
    <w:rsid w:val="00F66B40"/>
    <w:rsid w:val="00F66EBF"/>
    <w:rsid w:val="00F70899"/>
    <w:rsid w:val="00F71FC3"/>
    <w:rsid w:val="00F722F8"/>
    <w:rsid w:val="00F75D11"/>
    <w:rsid w:val="00F762D3"/>
    <w:rsid w:val="00F80098"/>
    <w:rsid w:val="00F8009F"/>
    <w:rsid w:val="00F808E2"/>
    <w:rsid w:val="00F80F5E"/>
    <w:rsid w:val="00F813FC"/>
    <w:rsid w:val="00F84C02"/>
    <w:rsid w:val="00F856D9"/>
    <w:rsid w:val="00F85BDE"/>
    <w:rsid w:val="00F86859"/>
    <w:rsid w:val="00F86AB2"/>
    <w:rsid w:val="00F90590"/>
    <w:rsid w:val="00F91F69"/>
    <w:rsid w:val="00F92561"/>
    <w:rsid w:val="00F94DC3"/>
    <w:rsid w:val="00F969F8"/>
    <w:rsid w:val="00F96F54"/>
    <w:rsid w:val="00F970AD"/>
    <w:rsid w:val="00F979EB"/>
    <w:rsid w:val="00FA00BF"/>
    <w:rsid w:val="00FA00FE"/>
    <w:rsid w:val="00FA1973"/>
    <w:rsid w:val="00FA21CB"/>
    <w:rsid w:val="00FA3B66"/>
    <w:rsid w:val="00FA45A6"/>
    <w:rsid w:val="00FA4B87"/>
    <w:rsid w:val="00FA571E"/>
    <w:rsid w:val="00FA5BD5"/>
    <w:rsid w:val="00FB0BCA"/>
    <w:rsid w:val="00FB39CA"/>
    <w:rsid w:val="00FB3DEF"/>
    <w:rsid w:val="00FB4B6C"/>
    <w:rsid w:val="00FB5092"/>
    <w:rsid w:val="00FB5366"/>
    <w:rsid w:val="00FB5A2E"/>
    <w:rsid w:val="00FB6BC1"/>
    <w:rsid w:val="00FB6D26"/>
    <w:rsid w:val="00FB74EC"/>
    <w:rsid w:val="00FB7847"/>
    <w:rsid w:val="00FC353C"/>
    <w:rsid w:val="00FC3A30"/>
    <w:rsid w:val="00FC3F2B"/>
    <w:rsid w:val="00FC5AE2"/>
    <w:rsid w:val="00FC6E22"/>
    <w:rsid w:val="00FC7801"/>
    <w:rsid w:val="00FC7836"/>
    <w:rsid w:val="00FD0FB5"/>
    <w:rsid w:val="00FD1C33"/>
    <w:rsid w:val="00FD3246"/>
    <w:rsid w:val="00FD3855"/>
    <w:rsid w:val="00FD4F02"/>
    <w:rsid w:val="00FD550D"/>
    <w:rsid w:val="00FD5CCE"/>
    <w:rsid w:val="00FD5E1F"/>
    <w:rsid w:val="00FD6D48"/>
    <w:rsid w:val="00FD72CB"/>
    <w:rsid w:val="00FE101F"/>
    <w:rsid w:val="00FE2547"/>
    <w:rsid w:val="00FE41F9"/>
    <w:rsid w:val="00FE4502"/>
    <w:rsid w:val="00FE55F6"/>
    <w:rsid w:val="00FE62BC"/>
    <w:rsid w:val="00FE65D7"/>
    <w:rsid w:val="00FE70BE"/>
    <w:rsid w:val="00FF0B89"/>
    <w:rsid w:val="00FF0C45"/>
    <w:rsid w:val="00FF0C8C"/>
    <w:rsid w:val="00FF2C76"/>
    <w:rsid w:val="00FF3A51"/>
    <w:rsid w:val="00FF465A"/>
    <w:rsid w:val="00FF4E2C"/>
    <w:rsid w:val="00FF52F0"/>
    <w:rsid w:val="00FF57FD"/>
    <w:rsid w:val="00FF6DB9"/>
    <w:rsid w:val="00FF7ACE"/>
    <w:rsid w:val="00FF7E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7169"/>
    <o:shapelayout v:ext="edit">
      <o:idmap v:ext="edit" data="1"/>
    </o:shapelayout>
  </w:shapeDefaults>
  <w:decimalSymbol w:val="."/>
  <w:listSeparator w:val=","/>
  <w14:docId w14:val="21BE9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6975"/>
    <w:pPr>
      <w:overflowPunct w:val="0"/>
      <w:autoSpaceDE w:val="0"/>
      <w:autoSpaceDN w:val="0"/>
      <w:adjustRightInd w:val="0"/>
      <w:spacing w:after="180"/>
      <w:textAlignment w:val="baseline"/>
    </w:pPr>
    <w:rPr>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6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9697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69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9697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96975"/>
    <w:pPr>
      <w:ind w:left="1701" w:hanging="1701"/>
      <w:outlineLvl w:val="4"/>
    </w:pPr>
    <w:rPr>
      <w:sz w:val="22"/>
    </w:rPr>
  </w:style>
  <w:style w:type="paragraph" w:styleId="Heading6">
    <w:name w:val="heading 6"/>
    <w:aliases w:val="T1,Header 6"/>
    <w:basedOn w:val="H6"/>
    <w:next w:val="Normal"/>
    <w:link w:val="Heading6Char"/>
    <w:qFormat/>
    <w:rsid w:val="00196975"/>
    <w:pPr>
      <w:outlineLvl w:val="5"/>
    </w:pPr>
  </w:style>
  <w:style w:type="paragraph" w:styleId="Heading7">
    <w:name w:val="heading 7"/>
    <w:basedOn w:val="H6"/>
    <w:next w:val="Normal"/>
    <w:qFormat/>
    <w:rsid w:val="00196975"/>
    <w:pPr>
      <w:outlineLvl w:val="6"/>
    </w:pPr>
  </w:style>
  <w:style w:type="paragraph" w:styleId="Heading8">
    <w:name w:val="heading 8"/>
    <w:basedOn w:val="Heading1"/>
    <w:next w:val="Normal"/>
    <w:qFormat/>
    <w:rsid w:val="00196975"/>
    <w:pPr>
      <w:ind w:left="0" w:firstLine="0"/>
      <w:outlineLvl w:val="7"/>
    </w:pPr>
  </w:style>
  <w:style w:type="paragraph" w:styleId="Heading9">
    <w:name w:val="heading 9"/>
    <w:basedOn w:val="Heading8"/>
    <w:next w:val="Normal"/>
    <w:qFormat/>
    <w:rsid w:val="001969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96975"/>
    <w:pPr>
      <w:ind w:left="1985" w:hanging="1985"/>
      <w:outlineLvl w:val="9"/>
    </w:pPr>
    <w:rPr>
      <w:sz w:val="20"/>
    </w:rPr>
  </w:style>
  <w:style w:type="paragraph" w:styleId="TOC9">
    <w:name w:val="toc 9"/>
    <w:basedOn w:val="TOC8"/>
    <w:uiPriority w:val="39"/>
    <w:semiHidden/>
    <w:rsid w:val="00196975"/>
    <w:pPr>
      <w:ind w:left="1418" w:hanging="1418"/>
    </w:pPr>
  </w:style>
  <w:style w:type="paragraph" w:styleId="TOC8">
    <w:name w:val="toc 8"/>
    <w:basedOn w:val="TOC1"/>
    <w:uiPriority w:val="39"/>
    <w:semiHidden/>
    <w:rsid w:val="00196975"/>
    <w:pPr>
      <w:spacing w:before="180"/>
      <w:ind w:left="2693" w:hanging="2693"/>
    </w:pPr>
    <w:rPr>
      <w:b/>
    </w:rPr>
  </w:style>
  <w:style w:type="paragraph" w:styleId="TOC1">
    <w:name w:val="toc 1"/>
    <w:uiPriority w:val="39"/>
    <w:semiHidden/>
    <w:rsid w:val="001969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196975"/>
    <w:pPr>
      <w:keepLines/>
      <w:tabs>
        <w:tab w:val="center" w:pos="4536"/>
        <w:tab w:val="right" w:pos="9072"/>
      </w:tabs>
    </w:pPr>
    <w:rPr>
      <w:noProof/>
    </w:rPr>
  </w:style>
  <w:style w:type="character" w:customStyle="1" w:styleId="ZGSM">
    <w:name w:val="ZGSM"/>
    <w:rsid w:val="0019697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697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9697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semiHidden/>
    <w:rsid w:val="00196975"/>
    <w:pPr>
      <w:ind w:left="1701" w:hanging="1701"/>
    </w:pPr>
  </w:style>
  <w:style w:type="paragraph" w:styleId="TOC4">
    <w:name w:val="toc 4"/>
    <w:basedOn w:val="TOC3"/>
    <w:uiPriority w:val="39"/>
    <w:semiHidden/>
    <w:rsid w:val="00196975"/>
    <w:pPr>
      <w:ind w:left="1418" w:hanging="1418"/>
    </w:pPr>
  </w:style>
  <w:style w:type="paragraph" w:styleId="TOC3">
    <w:name w:val="toc 3"/>
    <w:basedOn w:val="TOC2"/>
    <w:uiPriority w:val="39"/>
    <w:semiHidden/>
    <w:rsid w:val="00196975"/>
    <w:pPr>
      <w:ind w:left="1134" w:hanging="1134"/>
    </w:pPr>
  </w:style>
  <w:style w:type="paragraph" w:styleId="TOC2">
    <w:name w:val="toc 2"/>
    <w:basedOn w:val="TOC1"/>
    <w:uiPriority w:val="39"/>
    <w:semiHidden/>
    <w:rsid w:val="00196975"/>
    <w:pPr>
      <w:keepNext w:val="0"/>
      <w:spacing w:before="0"/>
      <w:ind w:left="851" w:hanging="851"/>
    </w:pPr>
    <w:rPr>
      <w:sz w:val="20"/>
    </w:rPr>
  </w:style>
  <w:style w:type="paragraph" w:styleId="Index1">
    <w:name w:val="index 1"/>
    <w:basedOn w:val="Normal"/>
    <w:semiHidden/>
    <w:rsid w:val="00196975"/>
    <w:pPr>
      <w:keepLines/>
      <w:spacing w:after="0"/>
    </w:pPr>
  </w:style>
  <w:style w:type="paragraph" w:styleId="Index2">
    <w:name w:val="index 2"/>
    <w:basedOn w:val="Index1"/>
    <w:semiHidden/>
    <w:rsid w:val="00196975"/>
    <w:pPr>
      <w:ind w:left="284"/>
    </w:pPr>
  </w:style>
  <w:style w:type="paragraph" w:customStyle="1" w:styleId="TT">
    <w:name w:val="TT"/>
    <w:basedOn w:val="Heading1"/>
    <w:next w:val="Normal"/>
    <w:rsid w:val="00196975"/>
    <w:pPr>
      <w:outlineLvl w:val="9"/>
    </w:pPr>
  </w:style>
  <w:style w:type="paragraph" w:styleId="Footer">
    <w:name w:val="footer"/>
    <w:basedOn w:val="Header"/>
    <w:rsid w:val="00196975"/>
    <w:pPr>
      <w:jc w:val="center"/>
    </w:pPr>
    <w:rPr>
      <w:i/>
    </w:rPr>
  </w:style>
  <w:style w:type="character" w:styleId="FootnoteReference">
    <w:name w:val="footnote reference"/>
    <w:semiHidden/>
    <w:rsid w:val="001969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6975"/>
    <w:pPr>
      <w:keepLines/>
      <w:spacing w:after="0"/>
      <w:ind w:left="454" w:hanging="454"/>
    </w:pPr>
    <w:rPr>
      <w:sz w:val="16"/>
    </w:rPr>
  </w:style>
  <w:style w:type="paragraph" w:customStyle="1" w:styleId="NF">
    <w:name w:val="NF"/>
    <w:basedOn w:val="NO"/>
    <w:rsid w:val="00196975"/>
    <w:pPr>
      <w:keepNext/>
      <w:spacing w:after="0"/>
    </w:pPr>
    <w:rPr>
      <w:rFonts w:ascii="Arial" w:hAnsi="Arial"/>
      <w:sz w:val="18"/>
    </w:rPr>
  </w:style>
  <w:style w:type="paragraph" w:customStyle="1" w:styleId="NO">
    <w:name w:val="NO"/>
    <w:basedOn w:val="Normal"/>
    <w:link w:val="NOChar"/>
    <w:rsid w:val="00196975"/>
    <w:pPr>
      <w:keepLines/>
      <w:ind w:left="1135" w:hanging="851"/>
    </w:pPr>
  </w:style>
  <w:style w:type="character" w:customStyle="1" w:styleId="NOChar">
    <w:name w:val="NO Char"/>
    <w:link w:val="NO"/>
    <w:rsid w:val="004B5149"/>
    <w:rPr>
      <w:lang w:val="en-GB" w:eastAsia="ja-JP" w:bidi="ar-SA"/>
    </w:rPr>
  </w:style>
  <w:style w:type="paragraph" w:customStyle="1" w:styleId="PL">
    <w:name w:val="PL"/>
    <w:rsid w:val="0019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96975"/>
    <w:pPr>
      <w:jc w:val="right"/>
    </w:pPr>
  </w:style>
  <w:style w:type="paragraph" w:customStyle="1" w:styleId="TAL">
    <w:name w:val="TAL"/>
    <w:basedOn w:val="Normal"/>
    <w:link w:val="TALCar"/>
    <w:rsid w:val="00196975"/>
    <w:pPr>
      <w:keepNext/>
      <w:keepLines/>
      <w:spacing w:after="0"/>
    </w:pPr>
    <w:rPr>
      <w:rFonts w:ascii="Arial" w:hAnsi="Arial"/>
      <w:sz w:val="18"/>
    </w:rPr>
  </w:style>
  <w:style w:type="paragraph" w:styleId="ListNumber2">
    <w:name w:val="List Number 2"/>
    <w:basedOn w:val="ListNumber"/>
    <w:rsid w:val="00196975"/>
    <w:pPr>
      <w:ind w:left="851"/>
    </w:pPr>
  </w:style>
  <w:style w:type="paragraph" w:styleId="ListNumber">
    <w:name w:val="List Number"/>
    <w:basedOn w:val="List"/>
    <w:rsid w:val="00196975"/>
  </w:style>
  <w:style w:type="paragraph" w:styleId="List">
    <w:name w:val="List"/>
    <w:basedOn w:val="Normal"/>
    <w:rsid w:val="00196975"/>
    <w:pPr>
      <w:ind w:left="568" w:hanging="284"/>
    </w:pPr>
  </w:style>
  <w:style w:type="paragraph" w:customStyle="1" w:styleId="TAH">
    <w:name w:val="TAH"/>
    <w:basedOn w:val="TAC"/>
    <w:link w:val="TAHCar"/>
    <w:rsid w:val="00196975"/>
    <w:rPr>
      <w:b/>
    </w:rPr>
  </w:style>
  <w:style w:type="paragraph" w:customStyle="1" w:styleId="TAC">
    <w:name w:val="TAC"/>
    <w:basedOn w:val="TAL"/>
    <w:link w:val="TACChar"/>
    <w:rsid w:val="00196975"/>
    <w:pPr>
      <w:jc w:val="center"/>
    </w:pPr>
  </w:style>
  <w:style w:type="paragraph" w:customStyle="1" w:styleId="LD">
    <w:name w:val="LD"/>
    <w:rsid w:val="0019697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har"/>
    <w:rsid w:val="00196975"/>
    <w:pPr>
      <w:keepLines/>
      <w:ind w:left="1702" w:hanging="1418"/>
    </w:pPr>
  </w:style>
  <w:style w:type="paragraph" w:customStyle="1" w:styleId="FP">
    <w:name w:val="FP"/>
    <w:basedOn w:val="Normal"/>
    <w:rsid w:val="00196975"/>
    <w:pPr>
      <w:spacing w:after="0"/>
    </w:pPr>
  </w:style>
  <w:style w:type="paragraph" w:customStyle="1" w:styleId="NW">
    <w:name w:val="NW"/>
    <w:basedOn w:val="NO"/>
    <w:rsid w:val="00196975"/>
    <w:pPr>
      <w:spacing w:after="0"/>
    </w:pPr>
  </w:style>
  <w:style w:type="paragraph" w:customStyle="1" w:styleId="EW">
    <w:name w:val="EW"/>
    <w:basedOn w:val="EX"/>
    <w:rsid w:val="00196975"/>
    <w:pPr>
      <w:spacing w:after="0"/>
    </w:pPr>
  </w:style>
  <w:style w:type="paragraph" w:customStyle="1" w:styleId="B10">
    <w:name w:val="B1"/>
    <w:basedOn w:val="List"/>
    <w:link w:val="B1Char"/>
    <w:rsid w:val="00196975"/>
  </w:style>
  <w:style w:type="paragraph" w:styleId="TOC6">
    <w:name w:val="toc 6"/>
    <w:basedOn w:val="TOC5"/>
    <w:next w:val="Normal"/>
    <w:uiPriority w:val="39"/>
    <w:semiHidden/>
    <w:rsid w:val="00196975"/>
    <w:pPr>
      <w:ind w:left="1985" w:hanging="1985"/>
    </w:pPr>
  </w:style>
  <w:style w:type="paragraph" w:styleId="TOC7">
    <w:name w:val="toc 7"/>
    <w:basedOn w:val="TOC6"/>
    <w:next w:val="Normal"/>
    <w:uiPriority w:val="39"/>
    <w:semiHidden/>
    <w:rsid w:val="00196975"/>
    <w:pPr>
      <w:ind w:left="2268" w:hanging="2268"/>
    </w:pPr>
  </w:style>
  <w:style w:type="paragraph" w:styleId="ListBullet2">
    <w:name w:val="List Bullet 2"/>
    <w:basedOn w:val="ListBullet"/>
    <w:rsid w:val="00196975"/>
    <w:pPr>
      <w:ind w:left="851"/>
    </w:pPr>
  </w:style>
  <w:style w:type="paragraph" w:styleId="ListBullet">
    <w:name w:val="List Bullet"/>
    <w:basedOn w:val="List"/>
    <w:rsid w:val="00196975"/>
  </w:style>
  <w:style w:type="paragraph" w:customStyle="1" w:styleId="EditorsNote">
    <w:name w:val="Editor's Note"/>
    <w:aliases w:val="EN"/>
    <w:basedOn w:val="NO"/>
    <w:rsid w:val="00196975"/>
    <w:rPr>
      <w:color w:val="FF0000"/>
    </w:rPr>
  </w:style>
  <w:style w:type="paragraph" w:customStyle="1" w:styleId="TH">
    <w:name w:val="TH"/>
    <w:basedOn w:val="Normal"/>
    <w:link w:val="THChar"/>
    <w:rsid w:val="00196975"/>
    <w:pPr>
      <w:keepNext/>
      <w:keepLines/>
      <w:spacing w:before="60"/>
      <w:jc w:val="center"/>
    </w:pPr>
    <w:rPr>
      <w:rFonts w:ascii="Arial" w:hAnsi="Arial"/>
      <w:b/>
    </w:rPr>
  </w:style>
  <w:style w:type="character" w:customStyle="1" w:styleId="THChar">
    <w:name w:val="TH Char"/>
    <w:link w:val="TH"/>
    <w:rsid w:val="00F2372B"/>
    <w:rPr>
      <w:rFonts w:ascii="Arial" w:hAnsi="Arial"/>
      <w:b/>
      <w:lang w:val="en-GB" w:eastAsia="ja-JP" w:bidi="ar-SA"/>
    </w:rPr>
  </w:style>
  <w:style w:type="paragraph" w:customStyle="1" w:styleId="ZA">
    <w:name w:val="ZA"/>
    <w:rsid w:val="00196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96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1969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96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196975"/>
    <w:pPr>
      <w:ind w:left="851" w:hanging="851"/>
    </w:pPr>
  </w:style>
  <w:style w:type="paragraph" w:customStyle="1" w:styleId="ZH">
    <w:name w:val="ZH"/>
    <w:rsid w:val="0019697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196975"/>
    <w:pPr>
      <w:keepNext w:val="0"/>
      <w:spacing w:before="0" w:after="240"/>
    </w:pPr>
  </w:style>
  <w:style w:type="character" w:customStyle="1" w:styleId="TFChar">
    <w:name w:val="TF Char"/>
    <w:basedOn w:val="THChar"/>
    <w:link w:val="TF"/>
    <w:rsid w:val="00F2372B"/>
    <w:rPr>
      <w:rFonts w:ascii="Arial" w:hAnsi="Arial"/>
      <w:b/>
      <w:lang w:val="en-GB" w:eastAsia="ja-JP" w:bidi="ar-SA"/>
    </w:rPr>
  </w:style>
  <w:style w:type="paragraph" w:customStyle="1" w:styleId="ZG">
    <w:name w:val="ZG"/>
    <w:rsid w:val="001969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196975"/>
    <w:pPr>
      <w:ind w:left="1135"/>
    </w:pPr>
  </w:style>
  <w:style w:type="paragraph" w:styleId="List2">
    <w:name w:val="List 2"/>
    <w:basedOn w:val="List"/>
    <w:rsid w:val="00196975"/>
    <w:pPr>
      <w:ind w:left="851"/>
    </w:pPr>
  </w:style>
  <w:style w:type="paragraph" w:styleId="List3">
    <w:name w:val="List 3"/>
    <w:basedOn w:val="List2"/>
    <w:rsid w:val="00196975"/>
    <w:pPr>
      <w:ind w:left="1135"/>
    </w:pPr>
  </w:style>
  <w:style w:type="paragraph" w:styleId="List4">
    <w:name w:val="List 4"/>
    <w:basedOn w:val="List3"/>
    <w:rsid w:val="00196975"/>
    <w:pPr>
      <w:ind w:left="1418"/>
    </w:pPr>
  </w:style>
  <w:style w:type="paragraph" w:styleId="List5">
    <w:name w:val="List 5"/>
    <w:basedOn w:val="List4"/>
    <w:rsid w:val="00196975"/>
    <w:pPr>
      <w:ind w:left="1702"/>
    </w:pPr>
  </w:style>
  <w:style w:type="paragraph" w:styleId="ListBullet4">
    <w:name w:val="List Bullet 4"/>
    <w:basedOn w:val="ListBullet3"/>
    <w:rsid w:val="00196975"/>
    <w:pPr>
      <w:ind w:left="1418"/>
    </w:pPr>
  </w:style>
  <w:style w:type="paragraph" w:styleId="ListBullet5">
    <w:name w:val="List Bullet 5"/>
    <w:basedOn w:val="ListBullet4"/>
    <w:rsid w:val="00196975"/>
    <w:pPr>
      <w:ind w:left="1702"/>
    </w:pPr>
  </w:style>
  <w:style w:type="paragraph" w:customStyle="1" w:styleId="B2">
    <w:name w:val="B2"/>
    <w:basedOn w:val="List2"/>
    <w:rsid w:val="00196975"/>
  </w:style>
  <w:style w:type="paragraph" w:customStyle="1" w:styleId="B3">
    <w:name w:val="B3"/>
    <w:basedOn w:val="List3"/>
    <w:rsid w:val="00196975"/>
  </w:style>
  <w:style w:type="paragraph" w:customStyle="1" w:styleId="B4">
    <w:name w:val="B4"/>
    <w:basedOn w:val="List4"/>
    <w:rsid w:val="00196975"/>
  </w:style>
  <w:style w:type="paragraph" w:customStyle="1" w:styleId="B5">
    <w:name w:val="B5"/>
    <w:basedOn w:val="List5"/>
    <w:rsid w:val="00196975"/>
  </w:style>
  <w:style w:type="paragraph" w:customStyle="1" w:styleId="ZTD">
    <w:name w:val="ZTD"/>
    <w:basedOn w:val="ZB"/>
    <w:rsid w:val="00196975"/>
    <w:pPr>
      <w:framePr w:hRule="auto" w:wrap="notBeside" w:y="852"/>
    </w:pPr>
    <w:rPr>
      <w:i w:val="0"/>
      <w:sz w:val="40"/>
    </w:rPr>
  </w:style>
  <w:style w:type="paragraph" w:customStyle="1" w:styleId="ZV">
    <w:name w:val="ZV"/>
    <w:basedOn w:val="ZU"/>
    <w:rsid w:val="0019697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B744DC"/>
    <w:rPr>
      <w:b/>
      <w:lang w:val="en-GB" w:eastAsia="en-GB" w:bidi="ar-SA"/>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link w:val="BodyText"/>
    <w:rsid w:val="00D11BC8"/>
    <w:rPr>
      <w:lang w:val="en-GB" w:eastAsia="ja-JP"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08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11743A"/>
    <w:rPr>
      <w:rFonts w:ascii="Arial" w:hAnsi="Arial"/>
      <w:sz w:val="18"/>
      <w:lang w:val="en-GB" w:eastAsia="ja-JP" w:bidi="ar-SA"/>
    </w:rPr>
  </w:style>
  <w:style w:type="character" w:customStyle="1" w:styleId="TACChar">
    <w:name w:val="TAC Char"/>
    <w:link w:val="TAC"/>
    <w:rsid w:val="00FD72CB"/>
    <w:rPr>
      <w:rFonts w:ascii="Arial" w:hAnsi="Arial"/>
      <w:sz w:val="18"/>
      <w:lang w:val="en-GB" w:eastAsia="ja-JP" w:bidi="ar-SA"/>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75206E"/>
    <w:rPr>
      <w:lang w:val="en-GB" w:eastAsia="ja-JP" w:bidi="ar-SA"/>
    </w:rPr>
  </w:style>
  <w:style w:type="paragraph" w:customStyle="1" w:styleId="Data">
    <w:name w:val="Data"/>
    <w:basedOn w:val="Normal"/>
    <w:rsid w:val="00C84D38"/>
    <w:pPr>
      <w:tabs>
        <w:tab w:val="left" w:pos="1418"/>
      </w:tabs>
      <w:spacing w:after="120"/>
    </w:pPr>
    <w:rPr>
      <w:rFonts w:ascii="Arial" w:eastAsia="MS Mincho" w:hAnsi="Arial"/>
      <w:sz w:val="24"/>
      <w:lang w:val="fr-FR" w:eastAsia="en-US"/>
    </w:rPr>
  </w:style>
  <w:style w:type="paragraph" w:styleId="CommentSubject">
    <w:name w:val="annotation subject"/>
    <w:basedOn w:val="CommentText"/>
    <w:next w:val="CommentText"/>
    <w:semiHidden/>
    <w:rsid w:val="006B3C24"/>
    <w:rPr>
      <w:b/>
      <w:bCs/>
    </w:rPr>
  </w:style>
  <w:style w:type="paragraph" w:customStyle="1" w:styleId="p20">
    <w:name w:val="p20"/>
    <w:basedOn w:val="Normal"/>
    <w:rsid w:val="00DA5B68"/>
    <w:pPr>
      <w:overflowPunct/>
      <w:autoSpaceDE/>
      <w:autoSpaceDN/>
      <w:adjustRightInd/>
      <w:snapToGrid w:val="0"/>
      <w:spacing w:after="0"/>
    </w:pPr>
    <w:rPr>
      <w:rFonts w:ascii="Arial" w:hAnsi="Arial" w:cs="Arial"/>
      <w:sz w:val="18"/>
      <w:szCs w:val="18"/>
      <w:lang w:val="en-US" w:eastAsia="zh-CN"/>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7D3F95"/>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826D4"/>
    <w:rPr>
      <w:rFonts w:ascii="Arial" w:hAnsi="Arial"/>
      <w:sz w:val="32"/>
      <w:lang w:val="en-GB" w:eastAsia="ja-JP" w:bidi="ar-SA"/>
    </w:rPr>
  </w:style>
  <w:style w:type="character" w:customStyle="1" w:styleId="TANChar">
    <w:name w:val="TAN Char"/>
    <w:basedOn w:val="TALCar"/>
    <w:link w:val="TAN"/>
    <w:rsid w:val="0098341D"/>
    <w:rPr>
      <w:rFonts w:ascii="Arial" w:hAnsi="Arial"/>
      <w:sz w:val="18"/>
      <w:lang w:val="en-GB" w:eastAsia="ja-JP" w:bidi="ar-SA"/>
    </w:rPr>
  </w:style>
  <w:style w:type="paragraph" w:customStyle="1" w:styleId="xl40">
    <w:name w:val="xl40"/>
    <w:basedOn w:val="Normal"/>
    <w:rsid w:val="00D433C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TAHCar">
    <w:name w:val="TAH Car"/>
    <w:link w:val="TAH"/>
    <w:rsid w:val="009819E7"/>
    <w:rPr>
      <w:rFonts w:ascii="Arial" w:hAnsi="Arial"/>
      <w:b/>
      <w:sz w:val="18"/>
      <w:lang w:val="en-GB" w:eastAsia="ja-JP" w:bidi="ar-SA"/>
    </w:rPr>
  </w:style>
  <w:style w:type="paragraph" w:customStyle="1" w:styleId="1030302">
    <w:name w:val="样式 样式 标题 1 + 两端对齐 段前: 0.3 行 段后: 0.3 行 行距: 单倍行距 + 段前: 0.2 行 段后: ..."/>
    <w:basedOn w:val="Normal"/>
    <w:autoRedefine/>
    <w:rsid w:val="008A0E3E"/>
    <w:pPr>
      <w:keepNext/>
      <w:numPr>
        <w:numId w:val="3"/>
      </w:numPr>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1Char">
    <w:name w:val="B1 Char"/>
    <w:link w:val="B10"/>
    <w:rsid w:val="00A3354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customStyle="1" w:styleId="ListParagraph1">
    <w:name w:val="List Paragraph1"/>
    <w:basedOn w:val="Normal"/>
    <w:qFormat/>
    <w:rsid w:val="00F111F6"/>
    <w:pPr>
      <w:ind w:left="720"/>
      <w:contextualSpacing/>
    </w:pPr>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9714F"/>
    <w:rPr>
      <w:rFonts w:ascii="Arial" w:hAnsi="Arial"/>
      <w:b/>
      <w:noProof/>
      <w:sz w:val="18"/>
      <w:lang w:val="en-GB" w:eastAsia="ja-JP" w:bidi="ar-SA"/>
    </w:rPr>
  </w:style>
  <w:style w:type="paragraph" w:customStyle="1" w:styleId="1">
    <w:name w:val="样式1"/>
    <w:basedOn w:val="TAN"/>
    <w:link w:val="1Char0"/>
    <w:qFormat/>
    <w:rsid w:val="00EF3C1F"/>
    <w:pPr>
      <w:numPr>
        <w:numId w:val="4"/>
      </w:numPr>
    </w:pPr>
    <w:rPr>
      <w:rFonts w:eastAsia="MS Mincho"/>
    </w:rPr>
  </w:style>
  <w:style w:type="character" w:customStyle="1" w:styleId="1Char0">
    <w:name w:val="样式1 Char"/>
    <w:link w:val="1"/>
    <w:rsid w:val="00EF3C1F"/>
    <w:rPr>
      <w:rFonts w:ascii="Arial" w:eastAsia="MS Mincho" w:hAnsi="Arial"/>
      <w:sz w:val="18"/>
      <w:lang w:val="en-GB" w:eastAsia="ja-JP"/>
    </w:rPr>
  </w:style>
  <w:style w:type="character" w:customStyle="1" w:styleId="PlainTextChar">
    <w:name w:val="Plain Text Char"/>
    <w:link w:val="PlainText"/>
    <w:rsid w:val="00F53DFB"/>
    <w:rPr>
      <w:rFonts w:ascii="Courier New" w:hAnsi="Courier New"/>
      <w:lang w:val="nb-NO" w:eastAsia="ja-JP"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A7216"/>
    <w:rPr>
      <w:rFonts w:ascii="Arial" w:hAnsi="Arial"/>
      <w:sz w:val="28"/>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paragraph" w:customStyle="1" w:styleId="Separation">
    <w:name w:val="Separation"/>
    <w:basedOn w:val="Heading1"/>
    <w:next w:val="Normal"/>
    <w:rsid w:val="003400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340093"/>
    <w:rPr>
      <w:rFonts w:ascii="Arial" w:hAnsi="Arial"/>
      <w:sz w:val="36"/>
      <w:lang w:val="en-GB" w:eastAsia="ja-JP"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40093"/>
    <w:rPr>
      <w:rFonts w:ascii="Arial" w:hAnsi="Arial"/>
      <w:sz w:val="24"/>
      <w:lang w:val="en-GB" w:eastAsia="ja-JP" w:bidi="ar-SA"/>
    </w:rPr>
  </w:style>
  <w:style w:type="character" w:customStyle="1" w:styleId="Heading5Char">
    <w:name w:val="Heading 5 Char"/>
    <w:aliases w:val="h5 Char2,Heading5 Char2,Head5 Char2,H5 Char2,M5 Char2,mh2 Char2,Module heading 2 Char2,heading 8 Char2,Numbered Sub-list Char1,Heading 81 Char"/>
    <w:link w:val="Heading5"/>
    <w:rsid w:val="00340093"/>
    <w:rPr>
      <w:rFonts w:ascii="Arial" w:hAnsi="Arial"/>
      <w:sz w:val="22"/>
      <w:lang w:val="en-GB" w:eastAsia="ja-JP" w:bidi="ar-SA"/>
    </w:rPr>
  </w:style>
  <w:style w:type="character" w:customStyle="1" w:styleId="H6Char">
    <w:name w:val="H6 Char"/>
    <w:link w:val="H6"/>
    <w:rsid w:val="00340093"/>
    <w:rPr>
      <w:rFonts w:ascii="Arial" w:hAnsi="Arial"/>
      <w:lang w:val="en-GB" w:eastAsia="ja-JP" w:bidi="ar-SA"/>
    </w:rPr>
  </w:style>
  <w:style w:type="character" w:customStyle="1" w:styleId="Heading6Char">
    <w:name w:val="Heading 6 Char"/>
    <w:aliases w:val="T1 Char3,Header 6 Char"/>
    <w:basedOn w:val="H6Char"/>
    <w:link w:val="Heading6"/>
    <w:rsid w:val="00340093"/>
    <w:rPr>
      <w:rFonts w:ascii="Arial" w:hAnsi="Arial"/>
      <w:lang w:val="en-GB"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340093"/>
    <w:rPr>
      <w:rFonts w:ascii="Arial" w:hAnsi="Arial"/>
      <w:lang w:val="en-GB" w:eastAsia="ja-JP" w:bidi="ar-SA"/>
    </w:rPr>
  </w:style>
  <w:style w:type="character" w:customStyle="1" w:styleId="T1Char1">
    <w:name w:val="T1 Char1"/>
    <w:aliases w:val="Header 6 Char Char1"/>
    <w:basedOn w:val="H6Char"/>
    <w:rsid w:val="00340093"/>
    <w:rPr>
      <w:rFonts w:ascii="Arial" w:hAnsi="Arial"/>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table" w:customStyle="1" w:styleId="Tabellengitternetz1">
    <w:name w:val="Tabellengitternetz1"/>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0">
    <w:name w:val="(文字) (文字)3"/>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340093"/>
    <w:rPr>
      <w:rFonts w:ascii="Arial" w:hAnsi="Arial"/>
      <w:lang w:val="en-GB" w:eastAsia="ja-JP" w:bidi="ar-SA"/>
    </w:rPr>
  </w:style>
  <w:style w:type="character" w:customStyle="1" w:styleId="DocumentMapChar">
    <w:name w:val="Document Map Char"/>
    <w:link w:val="DocumentMap"/>
    <w:semiHidden/>
    <w:rsid w:val="00340093"/>
    <w:rPr>
      <w:rFonts w:ascii="Tahoma" w:hAnsi="Tahoma"/>
      <w:lang w:val="en-GB" w:eastAsia="ja-JP" w:bidi="ar-SA"/>
    </w:rPr>
  </w:style>
  <w:style w:type="character" w:customStyle="1" w:styleId="CommentTextChar">
    <w:name w:val="Comment Text Char"/>
    <w:link w:val="CommentText"/>
    <w:semiHidden/>
    <w:rsid w:val="00340093"/>
    <w:rPr>
      <w:lang w:val="en-GB" w:eastAsia="ja-JP" w:bidi="ar-SA"/>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Bullet">
    <w:name w:val="Bullet"/>
    <w:basedOn w:val="Normal"/>
    <w:rsid w:val="00340093"/>
    <w:pPr>
      <w:numPr>
        <w:numId w:val="5"/>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3400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009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340093"/>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34009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340093"/>
    <w:pPr>
      <w:numPr>
        <w:numId w:val="6"/>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340093"/>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11">
    <w:name w:val="(文字) (文字)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340093"/>
    <w:rPr>
      <w:rFonts w:eastAsia="Batang"/>
      <w:lang w:val="en-GB"/>
    </w:rPr>
  </w:style>
  <w:style w:type="paragraph" w:customStyle="1" w:styleId="20">
    <w:name w:val="吹き出し2"/>
    <w:basedOn w:val="Normal"/>
    <w:semiHidden/>
    <w:rsid w:val="00340093"/>
    <w:pPr>
      <w:overflowPunct/>
      <w:autoSpaceDE/>
      <w:autoSpaceDN/>
      <w:adjustRightInd/>
      <w:textAlignment w:val="auto"/>
    </w:pPr>
    <w:rPr>
      <w:rFonts w:ascii="Tahoma" w:eastAsia="MS Mincho" w:hAnsi="Tahoma" w:cs="Tahoma"/>
      <w:sz w:val="16"/>
      <w:szCs w:val="16"/>
      <w:lang w:eastAsia="en-US"/>
    </w:rPr>
  </w:style>
  <w:style w:type="character" w:customStyle="1" w:styleId="EXChar">
    <w:name w:val="EX Char"/>
    <w:link w:val="EX"/>
    <w:rsid w:val="00340093"/>
    <w:rPr>
      <w:lang w:val="en-GB" w:eastAsia="ja-JP" w:bidi="ar-SA"/>
    </w:rPr>
  </w:style>
  <w:style w:type="paragraph" w:styleId="BodyTextIndent2">
    <w:name w:val="Body Text Indent 2"/>
    <w:basedOn w:val="Normal"/>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340093"/>
    <w:rPr>
      <w:rFonts w:eastAsia="MS Mincho"/>
      <w:lang w:eastAsia="en-GB"/>
    </w:rPr>
  </w:style>
  <w:style w:type="paragraph" w:customStyle="1" w:styleId="tabletext0">
    <w:name w:val="table text"/>
    <w:basedOn w:val="Normal"/>
    <w:next w:val="Normal"/>
    <w:rsid w:val="00340093"/>
    <w:rPr>
      <w:rFonts w:eastAsia="MS Mincho"/>
      <w:i/>
      <w:lang w:eastAsia="en-GB"/>
    </w:rPr>
  </w:style>
  <w:style w:type="paragraph" w:customStyle="1" w:styleId="TOC91">
    <w:name w:val="TOC 91"/>
    <w:basedOn w:val="TOC8"/>
    <w:rsid w:val="00340093"/>
    <w:pPr>
      <w:ind w:left="1418" w:hanging="1418"/>
    </w:pPr>
    <w:rPr>
      <w:rFonts w:eastAsia="MS Mincho"/>
      <w:lang w:eastAsia="en-GB"/>
    </w:rPr>
  </w:style>
  <w:style w:type="paragraph" w:customStyle="1" w:styleId="Caption1">
    <w:name w:val="Caption1"/>
    <w:basedOn w:val="Normal"/>
    <w:next w:val="Normal"/>
    <w:rsid w:val="00340093"/>
    <w:pPr>
      <w:spacing w:before="120" w:after="120"/>
    </w:pPr>
    <w:rPr>
      <w:rFonts w:eastAsia="MS Mincho"/>
      <w:b/>
      <w:lang w:eastAsia="en-GB"/>
    </w:rPr>
  </w:style>
  <w:style w:type="paragraph" w:customStyle="1" w:styleId="HE">
    <w:name w:val="HE"/>
    <w:basedOn w:val="Normal"/>
    <w:rsid w:val="00340093"/>
    <w:pPr>
      <w:spacing w:after="0"/>
    </w:pPr>
    <w:rPr>
      <w:rFonts w:eastAsia="MS Mincho"/>
      <w:b/>
      <w:lang w:eastAsia="en-GB"/>
    </w:rPr>
  </w:style>
  <w:style w:type="paragraph" w:customStyle="1" w:styleId="HO">
    <w:name w:val="HO"/>
    <w:basedOn w:val="Normal"/>
    <w:rsid w:val="00340093"/>
    <w:pPr>
      <w:spacing w:after="0"/>
      <w:jc w:val="right"/>
    </w:pPr>
    <w:rPr>
      <w:rFonts w:eastAsia="MS Mincho"/>
      <w:b/>
      <w:lang w:eastAsia="en-GB"/>
    </w:rPr>
  </w:style>
  <w:style w:type="paragraph" w:customStyle="1" w:styleId="WP">
    <w:name w:val="WP"/>
    <w:basedOn w:val="Normal"/>
    <w:rsid w:val="00340093"/>
    <w:pPr>
      <w:spacing w:after="0"/>
      <w:jc w:val="both"/>
    </w:pPr>
    <w:rPr>
      <w:rFonts w:eastAsia="MS Mincho"/>
      <w:lang w:eastAsia="en-GB"/>
    </w:rPr>
  </w:style>
  <w:style w:type="paragraph" w:customStyle="1" w:styleId="ZK">
    <w:name w:val="ZK"/>
    <w:rsid w:val="00340093"/>
    <w:pPr>
      <w:spacing w:after="240" w:line="240" w:lineRule="atLeast"/>
      <w:ind w:left="1191" w:right="113" w:hanging="1191"/>
    </w:pPr>
    <w:rPr>
      <w:rFonts w:eastAsia="MS Mincho"/>
      <w:lang w:val="en-GB"/>
    </w:rPr>
  </w:style>
  <w:style w:type="paragraph" w:customStyle="1" w:styleId="ZC">
    <w:name w:val="ZC"/>
    <w:rsid w:val="00340093"/>
    <w:pPr>
      <w:spacing w:line="360" w:lineRule="atLeast"/>
      <w:jc w:val="center"/>
    </w:pPr>
    <w:rPr>
      <w:rFonts w:eastAsia="MS Mincho"/>
      <w:lang w:val="en-GB"/>
    </w:rPr>
  </w:style>
  <w:style w:type="paragraph" w:customStyle="1" w:styleId="FooterCentred">
    <w:name w:val="FooterCentred"/>
    <w:basedOn w:val="Footer"/>
    <w:rsid w:val="003400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40093"/>
    <w:rPr>
      <w:rFonts w:eastAsia="MS Mincho"/>
      <w:lang w:eastAsia="en-GB"/>
    </w:rPr>
  </w:style>
  <w:style w:type="paragraph" w:customStyle="1" w:styleId="NumberedList">
    <w:name w:val="Numbered List"/>
    <w:basedOn w:val="Para1"/>
    <w:rsid w:val="00340093"/>
    <w:pPr>
      <w:tabs>
        <w:tab w:val="left" w:pos="360"/>
      </w:tabs>
      <w:ind w:left="360" w:hanging="360"/>
    </w:pPr>
  </w:style>
  <w:style w:type="paragraph" w:customStyle="1" w:styleId="Para1">
    <w:name w:val="Para1"/>
    <w:basedOn w:val="Normal"/>
    <w:rsid w:val="00340093"/>
    <w:pPr>
      <w:spacing w:before="120" w:after="120"/>
    </w:pPr>
    <w:rPr>
      <w:rFonts w:eastAsia="MS Mincho"/>
      <w:lang w:val="en-US" w:eastAsia="en-GB"/>
    </w:rPr>
  </w:style>
  <w:style w:type="paragraph" w:customStyle="1" w:styleId="Teststep">
    <w:name w:val="Test step"/>
    <w:basedOn w:val="Normal"/>
    <w:rsid w:val="0034009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4009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40093"/>
    <w:pPr>
      <w:ind w:left="400" w:hanging="400"/>
      <w:jc w:val="center"/>
    </w:pPr>
    <w:rPr>
      <w:rFonts w:eastAsia="MS Mincho"/>
      <w:b/>
      <w:lang w:eastAsia="en-GB"/>
    </w:rPr>
  </w:style>
  <w:style w:type="paragraph" w:customStyle="1" w:styleId="table">
    <w:name w:val="table"/>
    <w:basedOn w:val="Normal"/>
    <w:next w:val="Normal"/>
    <w:rsid w:val="00340093"/>
    <w:pPr>
      <w:spacing w:after="0"/>
      <w:jc w:val="center"/>
    </w:pPr>
    <w:rPr>
      <w:rFonts w:eastAsia="MS Mincho"/>
      <w:lang w:val="en-US" w:eastAsia="en-GB"/>
    </w:rPr>
  </w:style>
  <w:style w:type="paragraph" w:customStyle="1" w:styleId="t2">
    <w:name w:val="t2"/>
    <w:basedOn w:val="Normal"/>
    <w:rsid w:val="00340093"/>
    <w:pPr>
      <w:spacing w:after="0"/>
    </w:pPr>
    <w:rPr>
      <w:rFonts w:eastAsia="MS Mincho"/>
      <w:lang w:eastAsia="en-GB"/>
    </w:rPr>
  </w:style>
  <w:style w:type="paragraph" w:customStyle="1" w:styleId="CommentNokia">
    <w:name w:val="Comment Nokia"/>
    <w:basedOn w:val="Normal"/>
    <w:rsid w:val="00340093"/>
    <w:pPr>
      <w:tabs>
        <w:tab w:val="left" w:pos="360"/>
      </w:tabs>
      <w:ind w:left="360" w:hanging="360"/>
    </w:pPr>
    <w:rPr>
      <w:rFonts w:eastAsia="MS Mincho"/>
      <w:sz w:val="22"/>
      <w:lang w:val="en-US" w:eastAsia="en-GB"/>
    </w:rPr>
  </w:style>
  <w:style w:type="paragraph" w:customStyle="1" w:styleId="Copyright">
    <w:name w:val="Copyright"/>
    <w:basedOn w:val="Normal"/>
    <w:rsid w:val="00340093"/>
    <w:pPr>
      <w:spacing w:after="0"/>
      <w:jc w:val="center"/>
    </w:pPr>
    <w:rPr>
      <w:rFonts w:ascii="Arial" w:eastAsia="MS Mincho" w:hAnsi="Arial"/>
      <w:b/>
      <w:sz w:val="16"/>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customStyle="1" w:styleId="Tdoctable">
    <w:name w:val="Tdoc_table"/>
    <w:rsid w:val="00340093"/>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340093"/>
    <w:pPr>
      <w:spacing w:before="120"/>
      <w:outlineLvl w:val="2"/>
    </w:pPr>
    <w:rPr>
      <w:sz w:val="28"/>
    </w:rPr>
  </w:style>
  <w:style w:type="paragraph" w:customStyle="1" w:styleId="Heading2Head2A2">
    <w:name w:val="Heading 2.Head2A.2"/>
    <w:basedOn w:val="Heading1"/>
    <w:next w:val="Normal"/>
    <w:rsid w:val="00340093"/>
    <w:pPr>
      <w:pBdr>
        <w:top w:val="none" w:sz="0" w:space="0" w:color="auto"/>
      </w:pBdr>
      <w:spacing w:before="180"/>
      <w:outlineLvl w:val="1"/>
    </w:pPr>
    <w:rPr>
      <w:sz w:val="32"/>
      <w:lang w:eastAsia="es-ES"/>
    </w:rPr>
  </w:style>
  <w:style w:type="paragraph" w:customStyle="1" w:styleId="TitleText">
    <w:name w:val="Title Text"/>
    <w:basedOn w:val="Normal"/>
    <w:next w:val="Normal"/>
    <w:rsid w:val="00340093"/>
    <w:pPr>
      <w:spacing w:after="220"/>
    </w:pPr>
    <w:rPr>
      <w:rFonts w:eastAsia="MS Mincho"/>
      <w:b/>
      <w:lang w:val="en-US" w:eastAsia="en-GB"/>
    </w:rPr>
  </w:style>
  <w:style w:type="paragraph" w:customStyle="1" w:styleId="berschrift2Head2A2">
    <w:name w:val="Überschrift 2.Head2A.2"/>
    <w:basedOn w:val="Heading1"/>
    <w:next w:val="Normal"/>
    <w:rsid w:val="003400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4009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4009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40093"/>
    <w:pPr>
      <w:widowControl w:val="0"/>
      <w:spacing w:after="120"/>
      <w:ind w:left="283" w:hanging="283"/>
    </w:pPr>
    <w:rPr>
      <w:rFonts w:eastAsia="MS Mincho"/>
      <w:lang w:eastAsia="de-DE"/>
    </w:rPr>
  </w:style>
  <w:style w:type="paragraph" w:styleId="ListNumber3">
    <w:name w:val="List Number 3"/>
    <w:basedOn w:val="Normal"/>
    <w:rsid w:val="00340093"/>
    <w:pPr>
      <w:tabs>
        <w:tab w:val="num" w:pos="720"/>
        <w:tab w:val="num" w:pos="926"/>
      </w:tabs>
      <w:ind w:left="926" w:hanging="360"/>
    </w:pPr>
    <w:rPr>
      <w:rFonts w:eastAsia="MS Mincho"/>
      <w:lang w:eastAsia="en-GB"/>
    </w:rPr>
  </w:style>
  <w:style w:type="paragraph" w:styleId="ListNumber4">
    <w:name w:val="List Number 4"/>
    <w:basedOn w:val="Normal"/>
    <w:rsid w:val="00340093"/>
    <w:pPr>
      <w:tabs>
        <w:tab w:val="num" w:pos="720"/>
        <w:tab w:val="num" w:pos="1209"/>
      </w:tabs>
      <w:ind w:left="1209" w:hanging="360"/>
    </w:pPr>
    <w:rPr>
      <w:rFonts w:eastAsia="MS Mincho"/>
      <w:lang w:eastAsia="en-GB"/>
    </w:rPr>
  </w:style>
  <w:style w:type="paragraph" w:customStyle="1" w:styleId="11BodyText">
    <w:name w:val="11 BodyText"/>
    <w:basedOn w:val="Normal"/>
    <w:rsid w:val="00340093"/>
    <w:pPr>
      <w:overflowPunct/>
      <w:autoSpaceDE/>
      <w:autoSpaceDN/>
      <w:adjustRightInd/>
      <w:spacing w:after="220"/>
      <w:ind w:left="1298"/>
      <w:textAlignment w:val="auto"/>
    </w:pPr>
    <w:rPr>
      <w:rFonts w:ascii="Arial" w:hAnsi="Arial"/>
      <w:lang w:val="en-US"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styleId="Revision">
    <w:name w:val="Revision"/>
    <w:hidden/>
    <w:semiHidden/>
    <w:rsid w:val="00340093"/>
    <w:rPr>
      <w:rFonts w:eastAsia="Batang"/>
      <w:lang w:val="en-GB"/>
    </w:rPr>
  </w:style>
  <w:style w:type="paragraph" w:styleId="EndnoteText">
    <w:name w:val="endnote text"/>
    <w:basedOn w:val="Normal"/>
    <w:rsid w:val="00340093"/>
    <w:pPr>
      <w:overflowPunct/>
      <w:autoSpaceDE/>
      <w:autoSpaceDN/>
      <w:adjustRightInd/>
      <w:snapToGrid w:val="0"/>
      <w:textAlignment w:val="auto"/>
    </w:pPr>
    <w:rPr>
      <w:lang w:eastAsia="en-US"/>
    </w:rPr>
  </w:style>
  <w:style w:type="character" w:styleId="EndnoteReference">
    <w:name w:val="endnote reference"/>
    <w:rsid w:val="00340093"/>
    <w:rPr>
      <w:vertAlign w:val="superscript"/>
    </w:rPr>
  </w:style>
  <w:style w:type="numbering" w:customStyle="1" w:styleId="12">
    <w:name w:val="无列表1"/>
    <w:next w:val="NoList"/>
    <w:semiHidden/>
    <w:rsid w:val="0034009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87D8D"/>
    <w:rPr>
      <w:lang w:val="en-GB" w:eastAsia="ja-JP" w:bidi="ar-SA"/>
    </w:rPr>
  </w:style>
  <w:style w:type="character" w:customStyle="1" w:styleId="CRCoverPageChar">
    <w:name w:val="CR Cover Page Char"/>
    <w:link w:val="CRCoverPage"/>
    <w:rsid w:val="00587D8D"/>
    <w:rPr>
      <w:rFonts w:ascii="Arial" w:hAnsi="Arial"/>
      <w:lang w:val="en-GB" w:eastAsia="en-US"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a1">
    <w:name w:val="样式 页眉"/>
    <w:basedOn w:val="Header"/>
    <w:link w:val="Char0"/>
    <w:rsid w:val="00D0439B"/>
    <w:rPr>
      <w:rFonts w:eastAsia="Arial"/>
      <w:bCs/>
      <w:sz w:val="22"/>
      <w:lang w:eastAsia="en-US"/>
    </w:rPr>
  </w:style>
  <w:style w:type="character" w:customStyle="1" w:styleId="Char0">
    <w:name w:val="样式 页眉 Char"/>
    <w:link w:val="a1"/>
    <w:rsid w:val="00D0439B"/>
    <w:rPr>
      <w:rFonts w:ascii="Arial" w:eastAsia="Arial" w:hAnsi="Arial"/>
      <w:b/>
      <w:bCs/>
      <w:noProof/>
      <w:sz w:val="22"/>
      <w:lang w:val="en-GB" w:eastAsia="en-US" w:bidi="ar-SA"/>
    </w:rPr>
  </w:style>
  <w:style w:type="paragraph" w:customStyle="1" w:styleId="B1">
    <w:name w:val="B1+"/>
    <w:basedOn w:val="Normal"/>
    <w:rsid w:val="00522C03"/>
    <w:pPr>
      <w:numPr>
        <w:numId w:val="7"/>
      </w:numPr>
    </w:pPr>
    <w:rPr>
      <w:lang w:eastAsia="en-US"/>
    </w:rPr>
  </w:style>
  <w:style w:type="paragraph" w:customStyle="1" w:styleId="FL">
    <w:name w:val="FL"/>
    <w:basedOn w:val="Normal"/>
    <w:rsid w:val="00522C03"/>
    <w:pPr>
      <w:keepNext/>
      <w:keepLines/>
      <w:spacing w:before="60"/>
      <w:jc w:val="center"/>
    </w:pPr>
    <w:rPr>
      <w:rFonts w:ascii="Arial" w:hAnsi="Arial"/>
      <w:b/>
      <w:lang w:eastAsia="en-US"/>
    </w:rPr>
  </w:style>
  <w:style w:type="paragraph" w:customStyle="1" w:styleId="AutoCorrect">
    <w:name w:val="AutoCorrect"/>
    <w:rsid w:val="00522C03"/>
    <w:rPr>
      <w:sz w:val="24"/>
      <w:szCs w:val="24"/>
      <w:lang w:val="en-GB" w:eastAsia="ko-KR"/>
    </w:rPr>
  </w:style>
  <w:style w:type="paragraph" w:customStyle="1" w:styleId="-PAGE-">
    <w:name w:val="- PAGE -"/>
    <w:rsid w:val="00522C03"/>
    <w:rPr>
      <w:sz w:val="24"/>
      <w:szCs w:val="24"/>
      <w:lang w:val="en-GB" w:eastAsia="ko-KR"/>
    </w:rPr>
  </w:style>
  <w:style w:type="paragraph" w:customStyle="1" w:styleId="PageXofY">
    <w:name w:val="Page X of Y"/>
    <w:rsid w:val="00522C03"/>
    <w:rPr>
      <w:sz w:val="24"/>
      <w:szCs w:val="24"/>
      <w:lang w:val="en-GB" w:eastAsia="ko-KR"/>
    </w:rPr>
  </w:style>
  <w:style w:type="paragraph" w:customStyle="1" w:styleId="Createdby">
    <w:name w:val="Created by"/>
    <w:rsid w:val="00522C03"/>
    <w:rPr>
      <w:sz w:val="24"/>
      <w:szCs w:val="24"/>
      <w:lang w:val="en-GB" w:eastAsia="ko-KR"/>
    </w:rPr>
  </w:style>
  <w:style w:type="paragraph" w:customStyle="1" w:styleId="Createdon">
    <w:name w:val="Created on"/>
    <w:rsid w:val="00522C03"/>
    <w:rPr>
      <w:sz w:val="24"/>
      <w:szCs w:val="24"/>
      <w:lang w:val="en-GB" w:eastAsia="ko-KR"/>
    </w:rPr>
  </w:style>
  <w:style w:type="paragraph" w:customStyle="1" w:styleId="Lastprinted">
    <w:name w:val="Last printed"/>
    <w:rsid w:val="00522C03"/>
    <w:rPr>
      <w:sz w:val="24"/>
      <w:szCs w:val="24"/>
      <w:lang w:val="en-GB" w:eastAsia="ko-KR"/>
    </w:rPr>
  </w:style>
  <w:style w:type="paragraph" w:customStyle="1" w:styleId="Lastsavedby">
    <w:name w:val="Last saved by"/>
    <w:rsid w:val="00522C03"/>
    <w:rPr>
      <w:sz w:val="24"/>
      <w:szCs w:val="24"/>
      <w:lang w:val="en-GB" w:eastAsia="ko-KR"/>
    </w:rPr>
  </w:style>
  <w:style w:type="paragraph" w:customStyle="1" w:styleId="Filename">
    <w:name w:val="Filename"/>
    <w:rsid w:val="00522C03"/>
    <w:rPr>
      <w:sz w:val="24"/>
      <w:szCs w:val="24"/>
      <w:lang w:val="en-GB" w:eastAsia="ko-KR"/>
    </w:rPr>
  </w:style>
  <w:style w:type="paragraph" w:customStyle="1" w:styleId="Filenameandpath">
    <w:name w:val="Filename and path"/>
    <w:rsid w:val="00522C03"/>
    <w:rPr>
      <w:sz w:val="24"/>
      <w:szCs w:val="24"/>
      <w:lang w:val="en-GB" w:eastAsia="ko-KR"/>
    </w:rPr>
  </w:style>
  <w:style w:type="paragraph" w:customStyle="1" w:styleId="AuthorPageDate">
    <w:name w:val="Author  Page #  Date"/>
    <w:rsid w:val="00522C03"/>
    <w:rPr>
      <w:sz w:val="24"/>
      <w:szCs w:val="24"/>
      <w:lang w:val="en-GB" w:eastAsia="ko-KR"/>
    </w:rPr>
  </w:style>
  <w:style w:type="paragraph" w:customStyle="1" w:styleId="ConfidentialPageDate">
    <w:name w:val="Confidential  Page #  Date"/>
    <w:rsid w:val="00522C03"/>
    <w:rPr>
      <w:sz w:val="24"/>
      <w:szCs w:val="24"/>
      <w:lang w:val="en-GB" w:eastAsia="ko-KR"/>
    </w:rPr>
  </w:style>
  <w:style w:type="character" w:customStyle="1" w:styleId="BodyTextChar">
    <w:name w:val="Body Text Char"/>
    <w:rsid w:val="00522C03"/>
    <w:rPr>
      <w:lang w:val="en-GB" w:eastAsia="ja-JP" w:bidi="ar-SA"/>
    </w:rPr>
  </w:style>
  <w:style w:type="paragraph" w:customStyle="1" w:styleId="TaOC">
    <w:name w:val="TaOC"/>
    <w:basedOn w:val="TAC"/>
    <w:rsid w:val="00522C03"/>
  </w:style>
  <w:style w:type="paragraph" w:customStyle="1" w:styleId="1CharChar1Char">
    <w:name w:val="(文字) (文字)1 Char (文字) (文字) Char (文字) (文字)1 Char (文字) (文字)"/>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ate">
    <w:name w:val="Date"/>
    <w:basedOn w:val="Normal"/>
    <w:next w:val="Normal"/>
    <w:link w:val="DateChar"/>
    <w:rsid w:val="00C81258"/>
    <w:rPr>
      <w:lang w:eastAsia="ko-KR"/>
    </w:rPr>
  </w:style>
  <w:style w:type="character" w:customStyle="1" w:styleId="DateChar">
    <w:name w:val="Date Char"/>
    <w:link w:val="Date"/>
    <w:rsid w:val="00C81258"/>
    <w:rPr>
      <w:rFonts w:eastAsia="SimSun"/>
      <w:lang w:val="en-GB" w:eastAsia="ko-KR"/>
    </w:rPr>
  </w:style>
  <w:style w:type="paragraph" w:customStyle="1" w:styleId="NormalArial">
    <w:name w:val="Normal + Arial"/>
    <w:aliases w:val="9 pt,Right,Right:  0,24 cm,After:  0 pt"/>
    <w:basedOn w:val="Normal"/>
    <w:rsid w:val="00C8125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C81258"/>
    <w:pPr>
      <w:overflowPunct/>
      <w:autoSpaceDE/>
      <w:autoSpaceDN/>
      <w:adjustRightInd/>
      <w:textAlignment w:val="auto"/>
    </w:pPr>
    <w:rPr>
      <w:kern w:val="2"/>
      <w:lang w:eastAsia="ko-KR"/>
    </w:rPr>
  </w:style>
  <w:style w:type="character" w:customStyle="1" w:styleId="StyleTACChar">
    <w:name w:val="Style TAC + Char"/>
    <w:link w:val="StyleTAC"/>
    <w:rsid w:val="00C81258"/>
    <w:rPr>
      <w:rFonts w:ascii="Arial" w:eastAsia="SimSun" w:hAnsi="Arial"/>
      <w:kern w:val="2"/>
      <w:sz w:val="18"/>
      <w:lang w:val="en-GB" w:eastAsia="ko-KR" w:bidi="ar-SA"/>
    </w:rPr>
  </w:style>
  <w:style w:type="character" w:customStyle="1" w:styleId="CharChar29">
    <w:name w:val="Char Char29"/>
    <w:rsid w:val="00C81258"/>
    <w:rPr>
      <w:rFonts w:ascii="Arial" w:hAnsi="Arial"/>
      <w:sz w:val="36"/>
      <w:lang w:val="en-GB" w:eastAsia="en-US" w:bidi="ar-SA"/>
    </w:rPr>
  </w:style>
  <w:style w:type="character" w:customStyle="1" w:styleId="CharChar28">
    <w:name w:val="Char Char28"/>
    <w:rsid w:val="00C81258"/>
    <w:rPr>
      <w:rFonts w:ascii="Arial" w:hAnsi="Arial"/>
      <w:sz w:val="32"/>
      <w:lang w:val="en-GB"/>
    </w:rPr>
  </w:style>
  <w:style w:type="numbering" w:customStyle="1" w:styleId="21">
    <w:name w:val="无列表2"/>
    <w:next w:val="NoList"/>
    <w:uiPriority w:val="99"/>
    <w:semiHidden/>
    <w:rsid w:val="003A07C8"/>
  </w:style>
  <w:style w:type="table" w:customStyle="1" w:styleId="13">
    <w:name w:val="网格型1"/>
    <w:basedOn w:val="TableNormal"/>
    <w:next w:val="TableGrid"/>
    <w:rsid w:val="003A07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3A07C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Norma">
    <w:name w:val="Norma"/>
    <w:basedOn w:val="Heading1"/>
    <w:rsid w:val="003A07C8"/>
  </w:style>
  <w:style w:type="paragraph" w:customStyle="1" w:styleId="B20">
    <w:name w:val="B2+"/>
    <w:basedOn w:val="B2"/>
    <w:rsid w:val="003A07C8"/>
    <w:pPr>
      <w:tabs>
        <w:tab w:val="num" w:pos="1191"/>
      </w:tabs>
      <w:ind w:left="1191" w:hanging="454"/>
    </w:pPr>
  </w:style>
  <w:style w:type="paragraph" w:customStyle="1" w:styleId="B30">
    <w:name w:val="B3+"/>
    <w:basedOn w:val="B3"/>
    <w:rsid w:val="003A07C8"/>
    <w:pPr>
      <w:tabs>
        <w:tab w:val="left" w:pos="1134"/>
        <w:tab w:val="num" w:pos="1644"/>
      </w:tabs>
      <w:ind w:left="1644" w:hanging="453"/>
    </w:pPr>
  </w:style>
  <w:style w:type="paragraph" w:customStyle="1" w:styleId="BL">
    <w:name w:val="BL"/>
    <w:basedOn w:val="Normal"/>
    <w:rsid w:val="003A07C8"/>
    <w:pPr>
      <w:numPr>
        <w:numId w:val="1"/>
      </w:numPr>
      <w:tabs>
        <w:tab w:val="left" w:pos="851"/>
      </w:tabs>
    </w:pPr>
  </w:style>
  <w:style w:type="paragraph" w:customStyle="1" w:styleId="BN">
    <w:name w:val="BN"/>
    <w:basedOn w:val="Normal"/>
    <w:rsid w:val="003A07C8"/>
    <w:pPr>
      <w:numPr>
        <w:numId w:val="2"/>
      </w:numPr>
    </w:pPr>
  </w:style>
  <w:style w:type="paragraph" w:customStyle="1" w:styleId="Atl">
    <w:name w:val="Atl"/>
    <w:basedOn w:val="Normal"/>
    <w:rsid w:val="003A07C8"/>
    <w:rPr>
      <w:rFonts w:eastAsia="MS Mincho" w:cs="v4.2.0"/>
      <w:lang w:eastAsia="en-GB"/>
    </w:rPr>
  </w:style>
  <w:style w:type="paragraph" w:customStyle="1" w:styleId="CharCharCharCharCharCharCharCharCharCharCharCharChar">
    <w:name w:val="Char Char Char Char Char Char Char Char Char Char Char Char Char"/>
    <w:semiHidden/>
    <w:rsid w:val="003A07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3A07C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3A07C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3A07C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3A07C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1">
    <w:name w:val="Table Grid11"/>
    <w:basedOn w:val="TableNormal"/>
    <w:next w:val="TableGrid"/>
    <w:rsid w:val="003A07C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A07C8"/>
    <w:rPr>
      <w:sz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6975"/>
    <w:pPr>
      <w:overflowPunct w:val="0"/>
      <w:autoSpaceDE w:val="0"/>
      <w:autoSpaceDN w:val="0"/>
      <w:adjustRightInd w:val="0"/>
      <w:spacing w:after="180"/>
      <w:textAlignment w:val="baseline"/>
    </w:pPr>
    <w:rPr>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969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9697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9697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9697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96975"/>
    <w:pPr>
      <w:ind w:left="1701" w:hanging="1701"/>
      <w:outlineLvl w:val="4"/>
    </w:pPr>
    <w:rPr>
      <w:sz w:val="22"/>
    </w:rPr>
  </w:style>
  <w:style w:type="paragraph" w:styleId="Heading6">
    <w:name w:val="heading 6"/>
    <w:aliases w:val="T1,Header 6"/>
    <w:basedOn w:val="H6"/>
    <w:next w:val="Normal"/>
    <w:link w:val="Heading6Char"/>
    <w:qFormat/>
    <w:rsid w:val="00196975"/>
    <w:pPr>
      <w:outlineLvl w:val="5"/>
    </w:pPr>
  </w:style>
  <w:style w:type="paragraph" w:styleId="Heading7">
    <w:name w:val="heading 7"/>
    <w:basedOn w:val="H6"/>
    <w:next w:val="Normal"/>
    <w:qFormat/>
    <w:rsid w:val="00196975"/>
    <w:pPr>
      <w:outlineLvl w:val="6"/>
    </w:pPr>
  </w:style>
  <w:style w:type="paragraph" w:styleId="Heading8">
    <w:name w:val="heading 8"/>
    <w:basedOn w:val="Heading1"/>
    <w:next w:val="Normal"/>
    <w:qFormat/>
    <w:rsid w:val="00196975"/>
    <w:pPr>
      <w:ind w:left="0" w:firstLine="0"/>
      <w:outlineLvl w:val="7"/>
    </w:pPr>
  </w:style>
  <w:style w:type="paragraph" w:styleId="Heading9">
    <w:name w:val="heading 9"/>
    <w:basedOn w:val="Heading8"/>
    <w:next w:val="Normal"/>
    <w:qFormat/>
    <w:rsid w:val="001969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96975"/>
    <w:pPr>
      <w:ind w:left="1985" w:hanging="1985"/>
      <w:outlineLvl w:val="9"/>
    </w:pPr>
    <w:rPr>
      <w:sz w:val="20"/>
    </w:rPr>
  </w:style>
  <w:style w:type="paragraph" w:styleId="TOC9">
    <w:name w:val="toc 9"/>
    <w:basedOn w:val="TOC8"/>
    <w:uiPriority w:val="39"/>
    <w:semiHidden/>
    <w:rsid w:val="00196975"/>
    <w:pPr>
      <w:ind w:left="1418" w:hanging="1418"/>
    </w:pPr>
  </w:style>
  <w:style w:type="paragraph" w:styleId="TOC8">
    <w:name w:val="toc 8"/>
    <w:basedOn w:val="TOC1"/>
    <w:uiPriority w:val="39"/>
    <w:semiHidden/>
    <w:rsid w:val="00196975"/>
    <w:pPr>
      <w:spacing w:before="180"/>
      <w:ind w:left="2693" w:hanging="2693"/>
    </w:pPr>
    <w:rPr>
      <w:b/>
    </w:rPr>
  </w:style>
  <w:style w:type="paragraph" w:styleId="TOC1">
    <w:name w:val="toc 1"/>
    <w:uiPriority w:val="39"/>
    <w:semiHidden/>
    <w:rsid w:val="0019697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rsid w:val="00196975"/>
    <w:pPr>
      <w:keepLines/>
      <w:tabs>
        <w:tab w:val="center" w:pos="4536"/>
        <w:tab w:val="right" w:pos="9072"/>
      </w:tabs>
    </w:pPr>
    <w:rPr>
      <w:noProof/>
    </w:rPr>
  </w:style>
  <w:style w:type="character" w:customStyle="1" w:styleId="ZGSM">
    <w:name w:val="ZGSM"/>
    <w:rsid w:val="0019697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9697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9697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semiHidden/>
    <w:rsid w:val="00196975"/>
    <w:pPr>
      <w:ind w:left="1701" w:hanging="1701"/>
    </w:pPr>
  </w:style>
  <w:style w:type="paragraph" w:styleId="TOC4">
    <w:name w:val="toc 4"/>
    <w:basedOn w:val="TOC3"/>
    <w:uiPriority w:val="39"/>
    <w:semiHidden/>
    <w:rsid w:val="00196975"/>
    <w:pPr>
      <w:ind w:left="1418" w:hanging="1418"/>
    </w:pPr>
  </w:style>
  <w:style w:type="paragraph" w:styleId="TOC3">
    <w:name w:val="toc 3"/>
    <w:basedOn w:val="TOC2"/>
    <w:uiPriority w:val="39"/>
    <w:semiHidden/>
    <w:rsid w:val="00196975"/>
    <w:pPr>
      <w:ind w:left="1134" w:hanging="1134"/>
    </w:pPr>
  </w:style>
  <w:style w:type="paragraph" w:styleId="TOC2">
    <w:name w:val="toc 2"/>
    <w:basedOn w:val="TOC1"/>
    <w:uiPriority w:val="39"/>
    <w:semiHidden/>
    <w:rsid w:val="00196975"/>
    <w:pPr>
      <w:keepNext w:val="0"/>
      <w:spacing w:before="0"/>
      <w:ind w:left="851" w:hanging="851"/>
    </w:pPr>
    <w:rPr>
      <w:sz w:val="20"/>
    </w:rPr>
  </w:style>
  <w:style w:type="paragraph" w:styleId="Index1">
    <w:name w:val="index 1"/>
    <w:basedOn w:val="Normal"/>
    <w:semiHidden/>
    <w:rsid w:val="00196975"/>
    <w:pPr>
      <w:keepLines/>
      <w:spacing w:after="0"/>
    </w:pPr>
  </w:style>
  <w:style w:type="paragraph" w:styleId="Index2">
    <w:name w:val="index 2"/>
    <w:basedOn w:val="Index1"/>
    <w:semiHidden/>
    <w:rsid w:val="00196975"/>
    <w:pPr>
      <w:ind w:left="284"/>
    </w:pPr>
  </w:style>
  <w:style w:type="paragraph" w:customStyle="1" w:styleId="TT">
    <w:name w:val="TT"/>
    <w:basedOn w:val="Heading1"/>
    <w:next w:val="Normal"/>
    <w:rsid w:val="00196975"/>
    <w:pPr>
      <w:outlineLvl w:val="9"/>
    </w:pPr>
  </w:style>
  <w:style w:type="paragraph" w:styleId="Footer">
    <w:name w:val="footer"/>
    <w:basedOn w:val="Header"/>
    <w:rsid w:val="00196975"/>
    <w:pPr>
      <w:jc w:val="center"/>
    </w:pPr>
    <w:rPr>
      <w:i/>
    </w:rPr>
  </w:style>
  <w:style w:type="character" w:styleId="FootnoteReference">
    <w:name w:val="footnote reference"/>
    <w:semiHidden/>
    <w:rsid w:val="001969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6975"/>
    <w:pPr>
      <w:keepLines/>
      <w:spacing w:after="0"/>
      <w:ind w:left="454" w:hanging="454"/>
    </w:pPr>
    <w:rPr>
      <w:sz w:val="16"/>
    </w:rPr>
  </w:style>
  <w:style w:type="paragraph" w:customStyle="1" w:styleId="NF">
    <w:name w:val="NF"/>
    <w:basedOn w:val="NO"/>
    <w:rsid w:val="00196975"/>
    <w:pPr>
      <w:keepNext/>
      <w:spacing w:after="0"/>
    </w:pPr>
    <w:rPr>
      <w:rFonts w:ascii="Arial" w:hAnsi="Arial"/>
      <w:sz w:val="18"/>
    </w:rPr>
  </w:style>
  <w:style w:type="paragraph" w:customStyle="1" w:styleId="NO">
    <w:name w:val="NO"/>
    <w:basedOn w:val="Normal"/>
    <w:link w:val="NOChar"/>
    <w:rsid w:val="00196975"/>
    <w:pPr>
      <w:keepLines/>
      <w:ind w:left="1135" w:hanging="851"/>
    </w:pPr>
  </w:style>
  <w:style w:type="character" w:customStyle="1" w:styleId="NOChar">
    <w:name w:val="NO Char"/>
    <w:link w:val="NO"/>
    <w:rsid w:val="004B5149"/>
    <w:rPr>
      <w:lang w:val="en-GB" w:eastAsia="ja-JP" w:bidi="ar-SA"/>
    </w:rPr>
  </w:style>
  <w:style w:type="paragraph" w:customStyle="1" w:styleId="PL">
    <w:name w:val="PL"/>
    <w:rsid w:val="001969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196975"/>
    <w:pPr>
      <w:jc w:val="right"/>
    </w:pPr>
  </w:style>
  <w:style w:type="paragraph" w:customStyle="1" w:styleId="TAL">
    <w:name w:val="TAL"/>
    <w:basedOn w:val="Normal"/>
    <w:link w:val="TALCar"/>
    <w:rsid w:val="00196975"/>
    <w:pPr>
      <w:keepNext/>
      <w:keepLines/>
      <w:spacing w:after="0"/>
    </w:pPr>
    <w:rPr>
      <w:rFonts w:ascii="Arial" w:hAnsi="Arial"/>
      <w:sz w:val="18"/>
    </w:rPr>
  </w:style>
  <w:style w:type="paragraph" w:styleId="ListNumber2">
    <w:name w:val="List Number 2"/>
    <w:basedOn w:val="ListNumber"/>
    <w:rsid w:val="00196975"/>
    <w:pPr>
      <w:ind w:left="851"/>
    </w:pPr>
  </w:style>
  <w:style w:type="paragraph" w:styleId="ListNumber">
    <w:name w:val="List Number"/>
    <w:basedOn w:val="List"/>
    <w:rsid w:val="00196975"/>
  </w:style>
  <w:style w:type="paragraph" w:styleId="List">
    <w:name w:val="List"/>
    <w:basedOn w:val="Normal"/>
    <w:rsid w:val="00196975"/>
    <w:pPr>
      <w:ind w:left="568" w:hanging="284"/>
    </w:pPr>
  </w:style>
  <w:style w:type="paragraph" w:customStyle="1" w:styleId="TAH">
    <w:name w:val="TAH"/>
    <w:basedOn w:val="TAC"/>
    <w:link w:val="TAHCar"/>
    <w:rsid w:val="00196975"/>
    <w:rPr>
      <w:b/>
    </w:rPr>
  </w:style>
  <w:style w:type="paragraph" w:customStyle="1" w:styleId="TAC">
    <w:name w:val="TAC"/>
    <w:basedOn w:val="TAL"/>
    <w:link w:val="TACChar"/>
    <w:rsid w:val="00196975"/>
    <w:pPr>
      <w:jc w:val="center"/>
    </w:pPr>
  </w:style>
  <w:style w:type="paragraph" w:customStyle="1" w:styleId="LD">
    <w:name w:val="LD"/>
    <w:rsid w:val="00196975"/>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har"/>
    <w:rsid w:val="00196975"/>
    <w:pPr>
      <w:keepLines/>
      <w:ind w:left="1702" w:hanging="1418"/>
    </w:pPr>
  </w:style>
  <w:style w:type="paragraph" w:customStyle="1" w:styleId="FP">
    <w:name w:val="FP"/>
    <w:basedOn w:val="Normal"/>
    <w:rsid w:val="00196975"/>
    <w:pPr>
      <w:spacing w:after="0"/>
    </w:pPr>
  </w:style>
  <w:style w:type="paragraph" w:customStyle="1" w:styleId="NW">
    <w:name w:val="NW"/>
    <w:basedOn w:val="NO"/>
    <w:rsid w:val="00196975"/>
    <w:pPr>
      <w:spacing w:after="0"/>
    </w:pPr>
  </w:style>
  <w:style w:type="paragraph" w:customStyle="1" w:styleId="EW">
    <w:name w:val="EW"/>
    <w:basedOn w:val="EX"/>
    <w:rsid w:val="00196975"/>
    <w:pPr>
      <w:spacing w:after="0"/>
    </w:pPr>
  </w:style>
  <w:style w:type="paragraph" w:customStyle="1" w:styleId="B10">
    <w:name w:val="B1"/>
    <w:basedOn w:val="List"/>
    <w:link w:val="B1Char"/>
    <w:rsid w:val="00196975"/>
  </w:style>
  <w:style w:type="paragraph" w:styleId="TOC6">
    <w:name w:val="toc 6"/>
    <w:basedOn w:val="TOC5"/>
    <w:next w:val="Normal"/>
    <w:uiPriority w:val="39"/>
    <w:semiHidden/>
    <w:rsid w:val="00196975"/>
    <w:pPr>
      <w:ind w:left="1985" w:hanging="1985"/>
    </w:pPr>
  </w:style>
  <w:style w:type="paragraph" w:styleId="TOC7">
    <w:name w:val="toc 7"/>
    <w:basedOn w:val="TOC6"/>
    <w:next w:val="Normal"/>
    <w:uiPriority w:val="39"/>
    <w:semiHidden/>
    <w:rsid w:val="00196975"/>
    <w:pPr>
      <w:ind w:left="2268" w:hanging="2268"/>
    </w:pPr>
  </w:style>
  <w:style w:type="paragraph" w:styleId="ListBullet2">
    <w:name w:val="List Bullet 2"/>
    <w:basedOn w:val="ListBullet"/>
    <w:rsid w:val="00196975"/>
    <w:pPr>
      <w:ind w:left="851"/>
    </w:pPr>
  </w:style>
  <w:style w:type="paragraph" w:styleId="ListBullet">
    <w:name w:val="List Bullet"/>
    <w:basedOn w:val="List"/>
    <w:rsid w:val="00196975"/>
  </w:style>
  <w:style w:type="paragraph" w:customStyle="1" w:styleId="EditorsNote">
    <w:name w:val="Editor's Note"/>
    <w:aliases w:val="EN"/>
    <w:basedOn w:val="NO"/>
    <w:rsid w:val="00196975"/>
    <w:rPr>
      <w:color w:val="FF0000"/>
    </w:rPr>
  </w:style>
  <w:style w:type="paragraph" w:customStyle="1" w:styleId="TH">
    <w:name w:val="TH"/>
    <w:basedOn w:val="Normal"/>
    <w:link w:val="THChar"/>
    <w:rsid w:val="00196975"/>
    <w:pPr>
      <w:keepNext/>
      <w:keepLines/>
      <w:spacing w:before="60"/>
      <w:jc w:val="center"/>
    </w:pPr>
    <w:rPr>
      <w:rFonts w:ascii="Arial" w:hAnsi="Arial"/>
      <w:b/>
    </w:rPr>
  </w:style>
  <w:style w:type="character" w:customStyle="1" w:styleId="THChar">
    <w:name w:val="TH Char"/>
    <w:link w:val="TH"/>
    <w:rsid w:val="00F2372B"/>
    <w:rPr>
      <w:rFonts w:ascii="Arial" w:hAnsi="Arial"/>
      <w:b/>
      <w:lang w:val="en-GB" w:eastAsia="ja-JP" w:bidi="ar-SA"/>
    </w:rPr>
  </w:style>
  <w:style w:type="paragraph" w:customStyle="1" w:styleId="ZA">
    <w:name w:val="ZA"/>
    <w:rsid w:val="001969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1969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19697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1969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196975"/>
    <w:pPr>
      <w:ind w:left="851" w:hanging="851"/>
    </w:pPr>
  </w:style>
  <w:style w:type="paragraph" w:customStyle="1" w:styleId="ZH">
    <w:name w:val="ZH"/>
    <w:rsid w:val="0019697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196975"/>
    <w:pPr>
      <w:keepNext w:val="0"/>
      <w:spacing w:before="0" w:after="240"/>
    </w:pPr>
  </w:style>
  <w:style w:type="character" w:customStyle="1" w:styleId="TFChar">
    <w:name w:val="TF Char"/>
    <w:basedOn w:val="THChar"/>
    <w:link w:val="TF"/>
    <w:rsid w:val="00F2372B"/>
    <w:rPr>
      <w:rFonts w:ascii="Arial" w:hAnsi="Arial"/>
      <w:b/>
      <w:lang w:val="en-GB" w:eastAsia="ja-JP" w:bidi="ar-SA"/>
    </w:rPr>
  </w:style>
  <w:style w:type="paragraph" w:customStyle="1" w:styleId="ZG">
    <w:name w:val="ZG"/>
    <w:rsid w:val="001969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196975"/>
    <w:pPr>
      <w:ind w:left="1135"/>
    </w:pPr>
  </w:style>
  <w:style w:type="paragraph" w:styleId="List2">
    <w:name w:val="List 2"/>
    <w:basedOn w:val="List"/>
    <w:rsid w:val="00196975"/>
    <w:pPr>
      <w:ind w:left="851"/>
    </w:pPr>
  </w:style>
  <w:style w:type="paragraph" w:styleId="List3">
    <w:name w:val="List 3"/>
    <w:basedOn w:val="List2"/>
    <w:rsid w:val="00196975"/>
    <w:pPr>
      <w:ind w:left="1135"/>
    </w:pPr>
  </w:style>
  <w:style w:type="paragraph" w:styleId="List4">
    <w:name w:val="List 4"/>
    <w:basedOn w:val="List3"/>
    <w:rsid w:val="00196975"/>
    <w:pPr>
      <w:ind w:left="1418"/>
    </w:pPr>
  </w:style>
  <w:style w:type="paragraph" w:styleId="List5">
    <w:name w:val="List 5"/>
    <w:basedOn w:val="List4"/>
    <w:rsid w:val="00196975"/>
    <w:pPr>
      <w:ind w:left="1702"/>
    </w:pPr>
  </w:style>
  <w:style w:type="paragraph" w:styleId="ListBullet4">
    <w:name w:val="List Bullet 4"/>
    <w:basedOn w:val="ListBullet3"/>
    <w:rsid w:val="00196975"/>
    <w:pPr>
      <w:ind w:left="1418"/>
    </w:pPr>
  </w:style>
  <w:style w:type="paragraph" w:styleId="ListBullet5">
    <w:name w:val="List Bullet 5"/>
    <w:basedOn w:val="ListBullet4"/>
    <w:rsid w:val="00196975"/>
    <w:pPr>
      <w:ind w:left="1702"/>
    </w:pPr>
  </w:style>
  <w:style w:type="paragraph" w:customStyle="1" w:styleId="B2">
    <w:name w:val="B2"/>
    <w:basedOn w:val="List2"/>
    <w:rsid w:val="00196975"/>
  </w:style>
  <w:style w:type="paragraph" w:customStyle="1" w:styleId="B3">
    <w:name w:val="B3"/>
    <w:basedOn w:val="List3"/>
    <w:rsid w:val="00196975"/>
  </w:style>
  <w:style w:type="paragraph" w:customStyle="1" w:styleId="B4">
    <w:name w:val="B4"/>
    <w:basedOn w:val="List4"/>
    <w:rsid w:val="00196975"/>
  </w:style>
  <w:style w:type="paragraph" w:customStyle="1" w:styleId="B5">
    <w:name w:val="B5"/>
    <w:basedOn w:val="List5"/>
    <w:rsid w:val="00196975"/>
  </w:style>
  <w:style w:type="paragraph" w:customStyle="1" w:styleId="ZTD">
    <w:name w:val="ZTD"/>
    <w:basedOn w:val="ZB"/>
    <w:rsid w:val="00196975"/>
    <w:pPr>
      <w:framePr w:hRule="auto" w:wrap="notBeside" w:y="852"/>
    </w:pPr>
    <w:rPr>
      <w:i w:val="0"/>
      <w:sz w:val="40"/>
    </w:rPr>
  </w:style>
  <w:style w:type="paragraph" w:customStyle="1" w:styleId="ZV">
    <w:name w:val="ZV"/>
    <w:basedOn w:val="ZU"/>
    <w:rsid w:val="0019697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B744DC"/>
    <w:rPr>
      <w:b/>
      <w:lang w:val="en-GB" w:eastAsia="en-GB" w:bidi="ar-SA"/>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link w:val="BodyText"/>
    <w:rsid w:val="00D11BC8"/>
    <w:rPr>
      <w:lang w:val="en-GB" w:eastAsia="ja-JP"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8E08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rPr>
  </w:style>
  <w:style w:type="paragraph" w:customStyle="1" w:styleId="CharCharCharCharChar">
    <w:name w:val="Char Char Char Char Char"/>
    <w:semiHidden/>
    <w:rsid w:val="00B744D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11743A"/>
    <w:rPr>
      <w:rFonts w:ascii="Arial" w:hAnsi="Arial"/>
      <w:sz w:val="18"/>
      <w:lang w:val="en-GB" w:eastAsia="ja-JP" w:bidi="ar-SA"/>
    </w:rPr>
  </w:style>
  <w:style w:type="character" w:customStyle="1" w:styleId="TACChar">
    <w:name w:val="TAC Char"/>
    <w:link w:val="TAC"/>
    <w:rsid w:val="00FD72CB"/>
    <w:rPr>
      <w:rFonts w:ascii="Arial" w:hAnsi="Arial"/>
      <w:sz w:val="18"/>
      <w:lang w:val="en-GB" w:eastAsia="ja-JP" w:bidi="ar-SA"/>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75206E"/>
    <w:rPr>
      <w:lang w:val="en-GB" w:eastAsia="ja-JP" w:bidi="ar-SA"/>
    </w:rPr>
  </w:style>
  <w:style w:type="paragraph" w:customStyle="1" w:styleId="Data">
    <w:name w:val="Data"/>
    <w:basedOn w:val="Normal"/>
    <w:rsid w:val="00C84D38"/>
    <w:pPr>
      <w:tabs>
        <w:tab w:val="left" w:pos="1418"/>
      </w:tabs>
      <w:spacing w:after="120"/>
    </w:pPr>
    <w:rPr>
      <w:rFonts w:ascii="Arial" w:eastAsia="MS Mincho" w:hAnsi="Arial"/>
      <w:sz w:val="24"/>
      <w:lang w:val="fr-FR" w:eastAsia="en-US"/>
    </w:rPr>
  </w:style>
  <w:style w:type="paragraph" w:styleId="CommentSubject">
    <w:name w:val="annotation subject"/>
    <w:basedOn w:val="CommentText"/>
    <w:next w:val="CommentText"/>
    <w:semiHidden/>
    <w:rsid w:val="006B3C24"/>
    <w:rPr>
      <w:b/>
      <w:bCs/>
    </w:rPr>
  </w:style>
  <w:style w:type="paragraph" w:customStyle="1" w:styleId="p20">
    <w:name w:val="p20"/>
    <w:basedOn w:val="Normal"/>
    <w:rsid w:val="00DA5B68"/>
    <w:pPr>
      <w:overflowPunct/>
      <w:autoSpaceDE/>
      <w:autoSpaceDN/>
      <w:adjustRightInd/>
      <w:snapToGrid w:val="0"/>
      <w:spacing w:after="0"/>
    </w:pPr>
    <w:rPr>
      <w:rFonts w:ascii="Arial" w:hAnsi="Arial" w:cs="Arial"/>
      <w:sz w:val="18"/>
      <w:szCs w:val="18"/>
      <w:lang w:val="en-US" w:eastAsia="zh-CN"/>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7D3F95"/>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6826D4"/>
    <w:rPr>
      <w:rFonts w:ascii="Arial" w:hAnsi="Arial"/>
      <w:sz w:val="32"/>
      <w:lang w:val="en-GB" w:eastAsia="ja-JP" w:bidi="ar-SA"/>
    </w:rPr>
  </w:style>
  <w:style w:type="character" w:customStyle="1" w:styleId="TANChar">
    <w:name w:val="TAN Char"/>
    <w:basedOn w:val="TALCar"/>
    <w:link w:val="TAN"/>
    <w:rsid w:val="0098341D"/>
    <w:rPr>
      <w:rFonts w:ascii="Arial" w:hAnsi="Arial"/>
      <w:sz w:val="18"/>
      <w:lang w:val="en-GB" w:eastAsia="ja-JP" w:bidi="ar-SA"/>
    </w:rPr>
  </w:style>
  <w:style w:type="paragraph" w:customStyle="1" w:styleId="xl40">
    <w:name w:val="xl40"/>
    <w:basedOn w:val="Normal"/>
    <w:rsid w:val="00D433C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TAHCar">
    <w:name w:val="TAH Car"/>
    <w:link w:val="TAH"/>
    <w:rsid w:val="009819E7"/>
    <w:rPr>
      <w:rFonts w:ascii="Arial" w:hAnsi="Arial"/>
      <w:b/>
      <w:sz w:val="18"/>
      <w:lang w:val="en-GB" w:eastAsia="ja-JP" w:bidi="ar-SA"/>
    </w:rPr>
  </w:style>
  <w:style w:type="paragraph" w:customStyle="1" w:styleId="1030302">
    <w:name w:val="样式 样式 标题 1 + 两端对齐 段前: 0.3 行 段后: 0.3 行 行距: 单倍行距 + 段前: 0.2 行 段后: ..."/>
    <w:basedOn w:val="Normal"/>
    <w:autoRedefine/>
    <w:rsid w:val="008A0E3E"/>
    <w:pPr>
      <w:keepNext/>
      <w:numPr>
        <w:numId w:val="3"/>
      </w:numPr>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8637D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1Char">
    <w:name w:val="B1 Char"/>
    <w:link w:val="B10"/>
    <w:rsid w:val="00A3354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customStyle="1" w:styleId="ListParagraph1">
    <w:name w:val="List Paragraph1"/>
    <w:basedOn w:val="Normal"/>
    <w:qFormat/>
    <w:rsid w:val="00F111F6"/>
    <w:pPr>
      <w:ind w:left="720"/>
      <w:contextualSpacing/>
    </w:pPr>
    <w:rPr>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9714F"/>
    <w:rPr>
      <w:rFonts w:ascii="Arial" w:hAnsi="Arial"/>
      <w:b/>
      <w:noProof/>
      <w:sz w:val="18"/>
      <w:lang w:val="en-GB" w:eastAsia="ja-JP" w:bidi="ar-SA"/>
    </w:rPr>
  </w:style>
  <w:style w:type="paragraph" w:customStyle="1" w:styleId="1">
    <w:name w:val="样式1"/>
    <w:basedOn w:val="TAN"/>
    <w:link w:val="1Char0"/>
    <w:qFormat/>
    <w:rsid w:val="00EF3C1F"/>
    <w:pPr>
      <w:numPr>
        <w:numId w:val="4"/>
      </w:numPr>
    </w:pPr>
    <w:rPr>
      <w:rFonts w:eastAsia="MS Mincho"/>
    </w:rPr>
  </w:style>
  <w:style w:type="character" w:customStyle="1" w:styleId="1Char0">
    <w:name w:val="样式1 Char"/>
    <w:link w:val="1"/>
    <w:rsid w:val="00EF3C1F"/>
    <w:rPr>
      <w:rFonts w:ascii="Arial" w:eastAsia="MS Mincho" w:hAnsi="Arial"/>
      <w:sz w:val="18"/>
      <w:lang w:val="en-GB" w:eastAsia="ja-JP"/>
    </w:rPr>
  </w:style>
  <w:style w:type="character" w:customStyle="1" w:styleId="PlainTextChar">
    <w:name w:val="Plain Text Char"/>
    <w:link w:val="PlainText"/>
    <w:rsid w:val="00F53DFB"/>
    <w:rPr>
      <w:rFonts w:ascii="Courier New" w:hAnsi="Courier New"/>
      <w:lang w:val="nb-NO" w:eastAsia="ja-JP" w:bidi="ar-SA"/>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1A7216"/>
    <w:rPr>
      <w:rFonts w:ascii="Arial" w:hAnsi="Arial"/>
      <w:sz w:val="28"/>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paragraph" w:customStyle="1" w:styleId="Separation">
    <w:name w:val="Separation"/>
    <w:basedOn w:val="Heading1"/>
    <w:next w:val="Normal"/>
    <w:rsid w:val="00340093"/>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ink w:val="Heading1"/>
    <w:rsid w:val="00340093"/>
    <w:rPr>
      <w:rFonts w:ascii="Arial" w:hAnsi="Arial"/>
      <w:sz w:val="36"/>
      <w:lang w:val="en-GB" w:eastAsia="ja-JP"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40093"/>
    <w:rPr>
      <w:rFonts w:ascii="Arial" w:hAnsi="Arial"/>
      <w:sz w:val="24"/>
      <w:lang w:val="en-GB" w:eastAsia="ja-JP" w:bidi="ar-SA"/>
    </w:rPr>
  </w:style>
  <w:style w:type="character" w:customStyle="1" w:styleId="Heading5Char">
    <w:name w:val="Heading 5 Char"/>
    <w:aliases w:val="h5 Char2,Heading5 Char2,Head5 Char2,H5 Char2,M5 Char2,mh2 Char2,Module heading 2 Char2,heading 8 Char2,Numbered Sub-list Char1,Heading 81 Char"/>
    <w:link w:val="Heading5"/>
    <w:rsid w:val="00340093"/>
    <w:rPr>
      <w:rFonts w:ascii="Arial" w:hAnsi="Arial"/>
      <w:sz w:val="22"/>
      <w:lang w:val="en-GB" w:eastAsia="ja-JP" w:bidi="ar-SA"/>
    </w:rPr>
  </w:style>
  <w:style w:type="character" w:customStyle="1" w:styleId="H6Char">
    <w:name w:val="H6 Char"/>
    <w:link w:val="H6"/>
    <w:rsid w:val="00340093"/>
    <w:rPr>
      <w:rFonts w:ascii="Arial" w:hAnsi="Arial"/>
      <w:lang w:val="en-GB" w:eastAsia="ja-JP" w:bidi="ar-SA"/>
    </w:rPr>
  </w:style>
  <w:style w:type="character" w:customStyle="1" w:styleId="Heading6Char">
    <w:name w:val="Heading 6 Char"/>
    <w:aliases w:val="T1 Char3,Header 6 Char"/>
    <w:basedOn w:val="H6Char"/>
    <w:link w:val="Heading6"/>
    <w:rsid w:val="00340093"/>
    <w:rPr>
      <w:rFonts w:ascii="Arial" w:hAnsi="Arial"/>
      <w:lang w:val="en-GB"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340093"/>
    <w:rPr>
      <w:rFonts w:ascii="Arial" w:hAnsi="Arial"/>
      <w:lang w:val="en-GB" w:eastAsia="ja-JP" w:bidi="ar-SA"/>
    </w:rPr>
  </w:style>
  <w:style w:type="character" w:customStyle="1" w:styleId="T1Char1">
    <w:name w:val="T1 Char1"/>
    <w:aliases w:val="Header 6 Char Char1"/>
    <w:basedOn w:val="H6Char"/>
    <w:rsid w:val="00340093"/>
    <w:rPr>
      <w:rFonts w:ascii="Arial" w:hAnsi="Arial"/>
      <w:lang w:val="en-GB" w:eastAsia="ja-JP"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table" w:customStyle="1" w:styleId="Tabellengitternetz1">
    <w:name w:val="Tabellengitternetz1"/>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00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0">
    <w:name w:val="(文字) (文字)3"/>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340093"/>
    <w:rPr>
      <w:rFonts w:ascii="Arial" w:hAnsi="Arial"/>
      <w:lang w:val="en-GB" w:eastAsia="ja-JP" w:bidi="ar-SA"/>
    </w:rPr>
  </w:style>
  <w:style w:type="character" w:customStyle="1" w:styleId="DocumentMapChar">
    <w:name w:val="Document Map Char"/>
    <w:link w:val="DocumentMap"/>
    <w:semiHidden/>
    <w:rsid w:val="00340093"/>
    <w:rPr>
      <w:rFonts w:ascii="Tahoma" w:hAnsi="Tahoma"/>
      <w:lang w:val="en-GB" w:eastAsia="ja-JP" w:bidi="ar-SA"/>
    </w:rPr>
  </w:style>
  <w:style w:type="character" w:customStyle="1" w:styleId="CommentTextChar">
    <w:name w:val="Comment Text Char"/>
    <w:link w:val="CommentText"/>
    <w:semiHidden/>
    <w:rsid w:val="00340093"/>
    <w:rPr>
      <w:lang w:val="en-GB" w:eastAsia="ja-JP" w:bidi="ar-SA"/>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Bullet">
    <w:name w:val="Bullet"/>
    <w:basedOn w:val="Normal"/>
    <w:rsid w:val="00340093"/>
    <w:pPr>
      <w:numPr>
        <w:numId w:val="5"/>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34009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0093"/>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340093"/>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34009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340093"/>
    <w:pPr>
      <w:numPr>
        <w:numId w:val="6"/>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340093"/>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340093"/>
    <w:pPr>
      <w:overflowPunct/>
      <w:autoSpaceDE/>
      <w:autoSpaceDN/>
      <w:adjustRightInd/>
      <w:textAlignment w:val="auto"/>
    </w:pPr>
    <w:rPr>
      <w:rFonts w:ascii="Tahoma" w:eastAsia="MS Mincho" w:hAnsi="Tahoma" w:cs="Tahoma"/>
      <w:sz w:val="16"/>
      <w:szCs w:val="16"/>
      <w:lang w:eastAsia="en-US"/>
    </w:rPr>
  </w:style>
  <w:style w:type="paragraph" w:customStyle="1" w:styleId="11">
    <w:name w:val="(文字) (文字)1"/>
    <w:semiHidden/>
    <w:rsid w:val="0034009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semiHidden/>
    <w:rsid w:val="00340093"/>
    <w:rPr>
      <w:rFonts w:eastAsia="Batang"/>
      <w:lang w:val="en-GB"/>
    </w:rPr>
  </w:style>
  <w:style w:type="paragraph" w:customStyle="1" w:styleId="20">
    <w:name w:val="吹き出し2"/>
    <w:basedOn w:val="Normal"/>
    <w:semiHidden/>
    <w:rsid w:val="00340093"/>
    <w:pPr>
      <w:overflowPunct/>
      <w:autoSpaceDE/>
      <w:autoSpaceDN/>
      <w:adjustRightInd/>
      <w:textAlignment w:val="auto"/>
    </w:pPr>
    <w:rPr>
      <w:rFonts w:ascii="Tahoma" w:eastAsia="MS Mincho" w:hAnsi="Tahoma" w:cs="Tahoma"/>
      <w:sz w:val="16"/>
      <w:szCs w:val="16"/>
      <w:lang w:eastAsia="en-US"/>
    </w:rPr>
  </w:style>
  <w:style w:type="character" w:customStyle="1" w:styleId="EXChar">
    <w:name w:val="EX Char"/>
    <w:link w:val="EX"/>
    <w:rsid w:val="00340093"/>
    <w:rPr>
      <w:lang w:val="en-GB" w:eastAsia="ja-JP" w:bidi="ar-SA"/>
    </w:rPr>
  </w:style>
  <w:style w:type="paragraph" w:styleId="BodyTextIndent2">
    <w:name w:val="Body Text Indent 2"/>
    <w:basedOn w:val="Normal"/>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340093"/>
    <w:rPr>
      <w:rFonts w:eastAsia="MS Mincho"/>
      <w:lang w:eastAsia="en-GB"/>
    </w:rPr>
  </w:style>
  <w:style w:type="paragraph" w:customStyle="1" w:styleId="tabletext0">
    <w:name w:val="table text"/>
    <w:basedOn w:val="Normal"/>
    <w:next w:val="Normal"/>
    <w:rsid w:val="00340093"/>
    <w:rPr>
      <w:rFonts w:eastAsia="MS Mincho"/>
      <w:i/>
      <w:lang w:eastAsia="en-GB"/>
    </w:rPr>
  </w:style>
  <w:style w:type="paragraph" w:customStyle="1" w:styleId="TOC91">
    <w:name w:val="TOC 91"/>
    <w:basedOn w:val="TOC8"/>
    <w:rsid w:val="00340093"/>
    <w:pPr>
      <w:ind w:left="1418" w:hanging="1418"/>
    </w:pPr>
    <w:rPr>
      <w:rFonts w:eastAsia="MS Mincho"/>
      <w:lang w:eastAsia="en-GB"/>
    </w:rPr>
  </w:style>
  <w:style w:type="paragraph" w:customStyle="1" w:styleId="Caption1">
    <w:name w:val="Caption1"/>
    <w:basedOn w:val="Normal"/>
    <w:next w:val="Normal"/>
    <w:rsid w:val="00340093"/>
    <w:pPr>
      <w:spacing w:before="120" w:after="120"/>
    </w:pPr>
    <w:rPr>
      <w:rFonts w:eastAsia="MS Mincho"/>
      <w:b/>
      <w:lang w:eastAsia="en-GB"/>
    </w:rPr>
  </w:style>
  <w:style w:type="paragraph" w:customStyle="1" w:styleId="HE">
    <w:name w:val="HE"/>
    <w:basedOn w:val="Normal"/>
    <w:rsid w:val="00340093"/>
    <w:pPr>
      <w:spacing w:after="0"/>
    </w:pPr>
    <w:rPr>
      <w:rFonts w:eastAsia="MS Mincho"/>
      <w:b/>
      <w:lang w:eastAsia="en-GB"/>
    </w:rPr>
  </w:style>
  <w:style w:type="paragraph" w:customStyle="1" w:styleId="HO">
    <w:name w:val="HO"/>
    <w:basedOn w:val="Normal"/>
    <w:rsid w:val="00340093"/>
    <w:pPr>
      <w:spacing w:after="0"/>
      <w:jc w:val="right"/>
    </w:pPr>
    <w:rPr>
      <w:rFonts w:eastAsia="MS Mincho"/>
      <w:b/>
      <w:lang w:eastAsia="en-GB"/>
    </w:rPr>
  </w:style>
  <w:style w:type="paragraph" w:customStyle="1" w:styleId="WP">
    <w:name w:val="WP"/>
    <w:basedOn w:val="Normal"/>
    <w:rsid w:val="00340093"/>
    <w:pPr>
      <w:spacing w:after="0"/>
      <w:jc w:val="both"/>
    </w:pPr>
    <w:rPr>
      <w:rFonts w:eastAsia="MS Mincho"/>
      <w:lang w:eastAsia="en-GB"/>
    </w:rPr>
  </w:style>
  <w:style w:type="paragraph" w:customStyle="1" w:styleId="ZK">
    <w:name w:val="ZK"/>
    <w:rsid w:val="00340093"/>
    <w:pPr>
      <w:spacing w:after="240" w:line="240" w:lineRule="atLeast"/>
      <w:ind w:left="1191" w:right="113" w:hanging="1191"/>
    </w:pPr>
    <w:rPr>
      <w:rFonts w:eastAsia="MS Mincho"/>
      <w:lang w:val="en-GB"/>
    </w:rPr>
  </w:style>
  <w:style w:type="paragraph" w:customStyle="1" w:styleId="ZC">
    <w:name w:val="ZC"/>
    <w:rsid w:val="00340093"/>
    <w:pPr>
      <w:spacing w:line="360" w:lineRule="atLeast"/>
      <w:jc w:val="center"/>
    </w:pPr>
    <w:rPr>
      <w:rFonts w:eastAsia="MS Mincho"/>
      <w:lang w:val="en-GB"/>
    </w:rPr>
  </w:style>
  <w:style w:type="paragraph" w:customStyle="1" w:styleId="FooterCentred">
    <w:name w:val="FooterCentred"/>
    <w:basedOn w:val="Footer"/>
    <w:rsid w:val="0034009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340093"/>
    <w:rPr>
      <w:rFonts w:eastAsia="MS Mincho"/>
      <w:lang w:eastAsia="en-GB"/>
    </w:rPr>
  </w:style>
  <w:style w:type="paragraph" w:customStyle="1" w:styleId="NumberedList">
    <w:name w:val="Numbered List"/>
    <w:basedOn w:val="Para1"/>
    <w:rsid w:val="00340093"/>
    <w:pPr>
      <w:tabs>
        <w:tab w:val="left" w:pos="360"/>
      </w:tabs>
      <w:ind w:left="360" w:hanging="360"/>
    </w:pPr>
  </w:style>
  <w:style w:type="paragraph" w:customStyle="1" w:styleId="Para1">
    <w:name w:val="Para1"/>
    <w:basedOn w:val="Normal"/>
    <w:rsid w:val="00340093"/>
    <w:pPr>
      <w:spacing w:before="120" w:after="120"/>
    </w:pPr>
    <w:rPr>
      <w:rFonts w:eastAsia="MS Mincho"/>
      <w:lang w:val="en-US" w:eastAsia="en-GB"/>
    </w:rPr>
  </w:style>
  <w:style w:type="paragraph" w:customStyle="1" w:styleId="Teststep">
    <w:name w:val="Test step"/>
    <w:basedOn w:val="Normal"/>
    <w:rsid w:val="0034009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4009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40093"/>
    <w:pPr>
      <w:ind w:left="400" w:hanging="400"/>
      <w:jc w:val="center"/>
    </w:pPr>
    <w:rPr>
      <w:rFonts w:eastAsia="MS Mincho"/>
      <w:b/>
      <w:lang w:eastAsia="en-GB"/>
    </w:rPr>
  </w:style>
  <w:style w:type="paragraph" w:customStyle="1" w:styleId="table">
    <w:name w:val="table"/>
    <w:basedOn w:val="Normal"/>
    <w:next w:val="Normal"/>
    <w:rsid w:val="00340093"/>
    <w:pPr>
      <w:spacing w:after="0"/>
      <w:jc w:val="center"/>
    </w:pPr>
    <w:rPr>
      <w:rFonts w:eastAsia="MS Mincho"/>
      <w:lang w:val="en-US" w:eastAsia="en-GB"/>
    </w:rPr>
  </w:style>
  <w:style w:type="paragraph" w:customStyle="1" w:styleId="t2">
    <w:name w:val="t2"/>
    <w:basedOn w:val="Normal"/>
    <w:rsid w:val="00340093"/>
    <w:pPr>
      <w:spacing w:after="0"/>
    </w:pPr>
    <w:rPr>
      <w:rFonts w:eastAsia="MS Mincho"/>
      <w:lang w:eastAsia="en-GB"/>
    </w:rPr>
  </w:style>
  <w:style w:type="paragraph" w:customStyle="1" w:styleId="CommentNokia">
    <w:name w:val="Comment Nokia"/>
    <w:basedOn w:val="Normal"/>
    <w:rsid w:val="00340093"/>
    <w:pPr>
      <w:tabs>
        <w:tab w:val="left" w:pos="360"/>
      </w:tabs>
      <w:ind w:left="360" w:hanging="360"/>
    </w:pPr>
    <w:rPr>
      <w:rFonts w:eastAsia="MS Mincho"/>
      <w:sz w:val="22"/>
      <w:lang w:val="en-US" w:eastAsia="en-GB"/>
    </w:rPr>
  </w:style>
  <w:style w:type="paragraph" w:customStyle="1" w:styleId="Copyright">
    <w:name w:val="Copyright"/>
    <w:basedOn w:val="Normal"/>
    <w:rsid w:val="00340093"/>
    <w:pPr>
      <w:spacing w:after="0"/>
      <w:jc w:val="center"/>
    </w:pPr>
    <w:rPr>
      <w:rFonts w:ascii="Arial" w:eastAsia="MS Mincho" w:hAnsi="Arial"/>
      <w:b/>
      <w:sz w:val="16"/>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customStyle="1" w:styleId="Tdoctable">
    <w:name w:val="Tdoc_table"/>
    <w:rsid w:val="00340093"/>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340093"/>
    <w:pPr>
      <w:spacing w:before="120"/>
      <w:outlineLvl w:val="2"/>
    </w:pPr>
    <w:rPr>
      <w:sz w:val="28"/>
    </w:rPr>
  </w:style>
  <w:style w:type="paragraph" w:customStyle="1" w:styleId="Heading2Head2A2">
    <w:name w:val="Heading 2.Head2A.2"/>
    <w:basedOn w:val="Heading1"/>
    <w:next w:val="Normal"/>
    <w:rsid w:val="00340093"/>
    <w:pPr>
      <w:pBdr>
        <w:top w:val="none" w:sz="0" w:space="0" w:color="auto"/>
      </w:pBdr>
      <w:spacing w:before="180"/>
      <w:outlineLvl w:val="1"/>
    </w:pPr>
    <w:rPr>
      <w:sz w:val="32"/>
      <w:lang w:eastAsia="es-ES"/>
    </w:rPr>
  </w:style>
  <w:style w:type="paragraph" w:customStyle="1" w:styleId="TitleText">
    <w:name w:val="Title Text"/>
    <w:basedOn w:val="Normal"/>
    <w:next w:val="Normal"/>
    <w:rsid w:val="00340093"/>
    <w:pPr>
      <w:spacing w:after="220"/>
    </w:pPr>
    <w:rPr>
      <w:rFonts w:eastAsia="MS Mincho"/>
      <w:b/>
      <w:lang w:val="en-US" w:eastAsia="en-GB"/>
    </w:rPr>
  </w:style>
  <w:style w:type="paragraph" w:customStyle="1" w:styleId="berschrift2Head2A2">
    <w:name w:val="Überschrift 2.Head2A.2"/>
    <w:basedOn w:val="Heading1"/>
    <w:next w:val="Normal"/>
    <w:rsid w:val="0034009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34009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340093"/>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340093"/>
    <w:pPr>
      <w:widowControl w:val="0"/>
      <w:spacing w:after="120"/>
      <w:ind w:left="283" w:hanging="283"/>
    </w:pPr>
    <w:rPr>
      <w:rFonts w:eastAsia="MS Mincho"/>
      <w:lang w:eastAsia="de-DE"/>
    </w:rPr>
  </w:style>
  <w:style w:type="paragraph" w:styleId="ListNumber3">
    <w:name w:val="List Number 3"/>
    <w:basedOn w:val="Normal"/>
    <w:rsid w:val="00340093"/>
    <w:pPr>
      <w:tabs>
        <w:tab w:val="num" w:pos="720"/>
        <w:tab w:val="num" w:pos="926"/>
      </w:tabs>
      <w:ind w:left="926" w:hanging="360"/>
    </w:pPr>
    <w:rPr>
      <w:rFonts w:eastAsia="MS Mincho"/>
      <w:lang w:eastAsia="en-GB"/>
    </w:rPr>
  </w:style>
  <w:style w:type="paragraph" w:styleId="ListNumber4">
    <w:name w:val="List Number 4"/>
    <w:basedOn w:val="Normal"/>
    <w:rsid w:val="00340093"/>
    <w:pPr>
      <w:tabs>
        <w:tab w:val="num" w:pos="720"/>
        <w:tab w:val="num" w:pos="1209"/>
      </w:tabs>
      <w:ind w:left="1209" w:hanging="360"/>
    </w:pPr>
    <w:rPr>
      <w:rFonts w:eastAsia="MS Mincho"/>
      <w:lang w:eastAsia="en-GB"/>
    </w:rPr>
  </w:style>
  <w:style w:type="paragraph" w:customStyle="1" w:styleId="11BodyText">
    <w:name w:val="11 BodyText"/>
    <w:basedOn w:val="Normal"/>
    <w:rsid w:val="00340093"/>
    <w:pPr>
      <w:overflowPunct/>
      <w:autoSpaceDE/>
      <w:autoSpaceDN/>
      <w:adjustRightInd/>
      <w:spacing w:after="220"/>
      <w:ind w:left="1298"/>
      <w:textAlignment w:val="auto"/>
    </w:pPr>
    <w:rPr>
      <w:rFonts w:ascii="Arial" w:hAnsi="Arial"/>
      <w:lang w:val="en-US"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styleId="Revision">
    <w:name w:val="Revision"/>
    <w:hidden/>
    <w:semiHidden/>
    <w:rsid w:val="00340093"/>
    <w:rPr>
      <w:rFonts w:eastAsia="Batang"/>
      <w:lang w:val="en-GB"/>
    </w:rPr>
  </w:style>
  <w:style w:type="paragraph" w:styleId="EndnoteText">
    <w:name w:val="endnote text"/>
    <w:basedOn w:val="Normal"/>
    <w:rsid w:val="00340093"/>
    <w:pPr>
      <w:overflowPunct/>
      <w:autoSpaceDE/>
      <w:autoSpaceDN/>
      <w:adjustRightInd/>
      <w:snapToGrid w:val="0"/>
      <w:textAlignment w:val="auto"/>
    </w:pPr>
    <w:rPr>
      <w:lang w:eastAsia="en-US"/>
    </w:rPr>
  </w:style>
  <w:style w:type="character" w:styleId="EndnoteReference">
    <w:name w:val="endnote reference"/>
    <w:rsid w:val="00340093"/>
    <w:rPr>
      <w:vertAlign w:val="superscript"/>
    </w:rPr>
  </w:style>
  <w:style w:type="numbering" w:customStyle="1" w:styleId="12">
    <w:name w:val="无列表1"/>
    <w:next w:val="NoList"/>
    <w:semiHidden/>
    <w:rsid w:val="00340093"/>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87D8D"/>
    <w:rPr>
      <w:lang w:val="en-GB" w:eastAsia="ja-JP" w:bidi="ar-SA"/>
    </w:rPr>
  </w:style>
  <w:style w:type="character" w:customStyle="1" w:styleId="CRCoverPageChar">
    <w:name w:val="CR Cover Page Char"/>
    <w:link w:val="CRCoverPage"/>
    <w:rsid w:val="00587D8D"/>
    <w:rPr>
      <w:rFonts w:ascii="Arial" w:hAnsi="Arial"/>
      <w:lang w:val="en-GB" w:eastAsia="en-US" w:bidi="ar-SA"/>
    </w:rPr>
  </w:style>
  <w:style w:type="paragraph" w:styleId="Title">
    <w:name w:val="Title"/>
    <w:basedOn w:val="Normal"/>
    <w:next w:val="Normal"/>
    <w:qFormat/>
    <w:rsid w:val="00B56A27"/>
    <w:pPr>
      <w:spacing w:before="240" w:after="60"/>
      <w:outlineLvl w:val="0"/>
    </w:pPr>
    <w:rPr>
      <w:rFonts w:ascii="Courier New" w:hAnsi="Courier New"/>
      <w:lang w:val="nb-NO"/>
    </w:rPr>
  </w:style>
  <w:style w:type="paragraph" w:customStyle="1" w:styleId="a1">
    <w:name w:val="样式 页眉"/>
    <w:basedOn w:val="Header"/>
    <w:link w:val="Char0"/>
    <w:rsid w:val="00D0439B"/>
    <w:rPr>
      <w:rFonts w:eastAsia="Arial"/>
      <w:bCs/>
      <w:sz w:val="22"/>
      <w:lang w:eastAsia="en-US"/>
    </w:rPr>
  </w:style>
  <w:style w:type="character" w:customStyle="1" w:styleId="Char0">
    <w:name w:val="样式 页眉 Char"/>
    <w:link w:val="a1"/>
    <w:rsid w:val="00D0439B"/>
    <w:rPr>
      <w:rFonts w:ascii="Arial" w:eastAsia="Arial" w:hAnsi="Arial"/>
      <w:b/>
      <w:bCs/>
      <w:noProof/>
      <w:sz w:val="22"/>
      <w:lang w:val="en-GB" w:eastAsia="en-US" w:bidi="ar-SA"/>
    </w:rPr>
  </w:style>
  <w:style w:type="paragraph" w:customStyle="1" w:styleId="B1">
    <w:name w:val="B1+"/>
    <w:basedOn w:val="Normal"/>
    <w:rsid w:val="00522C03"/>
    <w:pPr>
      <w:numPr>
        <w:numId w:val="7"/>
      </w:numPr>
    </w:pPr>
    <w:rPr>
      <w:lang w:eastAsia="en-US"/>
    </w:rPr>
  </w:style>
  <w:style w:type="paragraph" w:customStyle="1" w:styleId="FL">
    <w:name w:val="FL"/>
    <w:basedOn w:val="Normal"/>
    <w:rsid w:val="00522C03"/>
    <w:pPr>
      <w:keepNext/>
      <w:keepLines/>
      <w:spacing w:before="60"/>
      <w:jc w:val="center"/>
    </w:pPr>
    <w:rPr>
      <w:rFonts w:ascii="Arial" w:hAnsi="Arial"/>
      <w:b/>
      <w:lang w:eastAsia="en-US"/>
    </w:rPr>
  </w:style>
  <w:style w:type="paragraph" w:customStyle="1" w:styleId="AutoCorrect">
    <w:name w:val="AutoCorrect"/>
    <w:rsid w:val="00522C03"/>
    <w:rPr>
      <w:sz w:val="24"/>
      <w:szCs w:val="24"/>
      <w:lang w:val="en-GB" w:eastAsia="ko-KR"/>
    </w:rPr>
  </w:style>
  <w:style w:type="paragraph" w:customStyle="1" w:styleId="-PAGE-">
    <w:name w:val="- PAGE -"/>
    <w:rsid w:val="00522C03"/>
    <w:rPr>
      <w:sz w:val="24"/>
      <w:szCs w:val="24"/>
      <w:lang w:val="en-GB" w:eastAsia="ko-KR"/>
    </w:rPr>
  </w:style>
  <w:style w:type="paragraph" w:customStyle="1" w:styleId="PageXofY">
    <w:name w:val="Page X of Y"/>
    <w:rsid w:val="00522C03"/>
    <w:rPr>
      <w:sz w:val="24"/>
      <w:szCs w:val="24"/>
      <w:lang w:val="en-GB" w:eastAsia="ko-KR"/>
    </w:rPr>
  </w:style>
  <w:style w:type="paragraph" w:customStyle="1" w:styleId="Createdby">
    <w:name w:val="Created by"/>
    <w:rsid w:val="00522C03"/>
    <w:rPr>
      <w:sz w:val="24"/>
      <w:szCs w:val="24"/>
      <w:lang w:val="en-GB" w:eastAsia="ko-KR"/>
    </w:rPr>
  </w:style>
  <w:style w:type="paragraph" w:customStyle="1" w:styleId="Createdon">
    <w:name w:val="Created on"/>
    <w:rsid w:val="00522C03"/>
    <w:rPr>
      <w:sz w:val="24"/>
      <w:szCs w:val="24"/>
      <w:lang w:val="en-GB" w:eastAsia="ko-KR"/>
    </w:rPr>
  </w:style>
  <w:style w:type="paragraph" w:customStyle="1" w:styleId="Lastprinted">
    <w:name w:val="Last printed"/>
    <w:rsid w:val="00522C03"/>
    <w:rPr>
      <w:sz w:val="24"/>
      <w:szCs w:val="24"/>
      <w:lang w:val="en-GB" w:eastAsia="ko-KR"/>
    </w:rPr>
  </w:style>
  <w:style w:type="paragraph" w:customStyle="1" w:styleId="Lastsavedby">
    <w:name w:val="Last saved by"/>
    <w:rsid w:val="00522C03"/>
    <w:rPr>
      <w:sz w:val="24"/>
      <w:szCs w:val="24"/>
      <w:lang w:val="en-GB" w:eastAsia="ko-KR"/>
    </w:rPr>
  </w:style>
  <w:style w:type="paragraph" w:customStyle="1" w:styleId="Filename">
    <w:name w:val="Filename"/>
    <w:rsid w:val="00522C03"/>
    <w:rPr>
      <w:sz w:val="24"/>
      <w:szCs w:val="24"/>
      <w:lang w:val="en-GB" w:eastAsia="ko-KR"/>
    </w:rPr>
  </w:style>
  <w:style w:type="paragraph" w:customStyle="1" w:styleId="Filenameandpath">
    <w:name w:val="Filename and path"/>
    <w:rsid w:val="00522C03"/>
    <w:rPr>
      <w:sz w:val="24"/>
      <w:szCs w:val="24"/>
      <w:lang w:val="en-GB" w:eastAsia="ko-KR"/>
    </w:rPr>
  </w:style>
  <w:style w:type="paragraph" w:customStyle="1" w:styleId="AuthorPageDate">
    <w:name w:val="Author  Page #  Date"/>
    <w:rsid w:val="00522C03"/>
    <w:rPr>
      <w:sz w:val="24"/>
      <w:szCs w:val="24"/>
      <w:lang w:val="en-GB" w:eastAsia="ko-KR"/>
    </w:rPr>
  </w:style>
  <w:style w:type="paragraph" w:customStyle="1" w:styleId="ConfidentialPageDate">
    <w:name w:val="Confidential  Page #  Date"/>
    <w:rsid w:val="00522C03"/>
    <w:rPr>
      <w:sz w:val="24"/>
      <w:szCs w:val="24"/>
      <w:lang w:val="en-GB" w:eastAsia="ko-KR"/>
    </w:rPr>
  </w:style>
  <w:style w:type="character" w:customStyle="1" w:styleId="BodyTextChar">
    <w:name w:val="Body Text Char"/>
    <w:rsid w:val="00522C03"/>
    <w:rPr>
      <w:lang w:val="en-GB" w:eastAsia="ja-JP" w:bidi="ar-SA"/>
    </w:rPr>
  </w:style>
  <w:style w:type="paragraph" w:customStyle="1" w:styleId="TaOC">
    <w:name w:val="TaOC"/>
    <w:basedOn w:val="TAC"/>
    <w:rsid w:val="00522C03"/>
  </w:style>
  <w:style w:type="paragraph" w:customStyle="1" w:styleId="1CharChar1Char">
    <w:name w:val="(文字) (文字)1 Char (文字) (文字) Char (文字) (文字)1 Char (文字) (文字)"/>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522C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Date">
    <w:name w:val="Date"/>
    <w:basedOn w:val="Normal"/>
    <w:next w:val="Normal"/>
    <w:link w:val="DateChar"/>
    <w:rsid w:val="00C81258"/>
    <w:rPr>
      <w:lang w:eastAsia="ko-KR"/>
    </w:rPr>
  </w:style>
  <w:style w:type="character" w:customStyle="1" w:styleId="DateChar">
    <w:name w:val="Date Char"/>
    <w:link w:val="Date"/>
    <w:rsid w:val="00C81258"/>
    <w:rPr>
      <w:rFonts w:eastAsia="SimSun"/>
      <w:lang w:val="en-GB" w:eastAsia="ko-KR"/>
    </w:rPr>
  </w:style>
  <w:style w:type="paragraph" w:customStyle="1" w:styleId="NormalArial">
    <w:name w:val="Normal + Arial"/>
    <w:aliases w:val="9 pt,Right,Right:  0,24 cm,After:  0 pt"/>
    <w:basedOn w:val="Normal"/>
    <w:rsid w:val="00C81258"/>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C81258"/>
    <w:pPr>
      <w:overflowPunct/>
      <w:autoSpaceDE/>
      <w:autoSpaceDN/>
      <w:adjustRightInd/>
      <w:textAlignment w:val="auto"/>
    </w:pPr>
    <w:rPr>
      <w:kern w:val="2"/>
      <w:lang w:eastAsia="ko-KR"/>
    </w:rPr>
  </w:style>
  <w:style w:type="character" w:customStyle="1" w:styleId="StyleTACChar">
    <w:name w:val="Style TAC + Char"/>
    <w:link w:val="StyleTAC"/>
    <w:rsid w:val="00C81258"/>
    <w:rPr>
      <w:rFonts w:ascii="Arial" w:eastAsia="SimSun" w:hAnsi="Arial"/>
      <w:kern w:val="2"/>
      <w:sz w:val="18"/>
      <w:lang w:val="en-GB" w:eastAsia="ko-KR" w:bidi="ar-SA"/>
    </w:rPr>
  </w:style>
  <w:style w:type="character" w:customStyle="1" w:styleId="CharChar29">
    <w:name w:val="Char Char29"/>
    <w:rsid w:val="00C81258"/>
    <w:rPr>
      <w:rFonts w:ascii="Arial" w:hAnsi="Arial"/>
      <w:sz w:val="36"/>
      <w:lang w:val="en-GB" w:eastAsia="en-US" w:bidi="ar-SA"/>
    </w:rPr>
  </w:style>
  <w:style w:type="character" w:customStyle="1" w:styleId="CharChar28">
    <w:name w:val="Char Char28"/>
    <w:rsid w:val="00C81258"/>
    <w:rPr>
      <w:rFonts w:ascii="Arial" w:hAnsi="Arial"/>
      <w:sz w:val="32"/>
      <w:lang w:val="en-GB"/>
    </w:rPr>
  </w:style>
  <w:style w:type="numbering" w:customStyle="1" w:styleId="21">
    <w:name w:val="无列表2"/>
    <w:next w:val="NoList"/>
    <w:uiPriority w:val="99"/>
    <w:semiHidden/>
    <w:rsid w:val="003A07C8"/>
  </w:style>
  <w:style w:type="table" w:customStyle="1" w:styleId="13">
    <w:name w:val="网格型1"/>
    <w:basedOn w:val="TableNormal"/>
    <w:next w:val="TableGrid"/>
    <w:rsid w:val="003A07C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3A07C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Norma">
    <w:name w:val="Norma"/>
    <w:basedOn w:val="Heading1"/>
    <w:rsid w:val="003A07C8"/>
  </w:style>
  <w:style w:type="paragraph" w:customStyle="1" w:styleId="B20">
    <w:name w:val="B2+"/>
    <w:basedOn w:val="B2"/>
    <w:rsid w:val="003A07C8"/>
    <w:pPr>
      <w:tabs>
        <w:tab w:val="num" w:pos="1191"/>
      </w:tabs>
      <w:ind w:left="1191" w:hanging="454"/>
    </w:pPr>
  </w:style>
  <w:style w:type="paragraph" w:customStyle="1" w:styleId="B30">
    <w:name w:val="B3+"/>
    <w:basedOn w:val="B3"/>
    <w:rsid w:val="003A07C8"/>
    <w:pPr>
      <w:tabs>
        <w:tab w:val="left" w:pos="1134"/>
        <w:tab w:val="num" w:pos="1644"/>
      </w:tabs>
      <w:ind w:left="1644" w:hanging="453"/>
    </w:pPr>
  </w:style>
  <w:style w:type="paragraph" w:customStyle="1" w:styleId="BL">
    <w:name w:val="BL"/>
    <w:basedOn w:val="Normal"/>
    <w:rsid w:val="003A07C8"/>
    <w:pPr>
      <w:numPr>
        <w:numId w:val="1"/>
      </w:numPr>
      <w:tabs>
        <w:tab w:val="left" w:pos="851"/>
      </w:tabs>
    </w:pPr>
  </w:style>
  <w:style w:type="paragraph" w:customStyle="1" w:styleId="BN">
    <w:name w:val="BN"/>
    <w:basedOn w:val="Normal"/>
    <w:rsid w:val="003A07C8"/>
    <w:pPr>
      <w:numPr>
        <w:numId w:val="2"/>
      </w:numPr>
    </w:pPr>
  </w:style>
  <w:style w:type="paragraph" w:customStyle="1" w:styleId="Atl">
    <w:name w:val="Atl"/>
    <w:basedOn w:val="Normal"/>
    <w:rsid w:val="003A07C8"/>
    <w:rPr>
      <w:rFonts w:eastAsia="MS Mincho" w:cs="v4.2.0"/>
      <w:lang w:eastAsia="en-GB"/>
    </w:rPr>
  </w:style>
  <w:style w:type="paragraph" w:customStyle="1" w:styleId="CharCharCharCharCharCharCharCharCharCharCharCharChar">
    <w:name w:val="Char Char Char Char Char Char Char Char Char Char Char Char Char"/>
    <w:semiHidden/>
    <w:rsid w:val="003A07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3A07C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3A07C8"/>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rsid w:val="003A07C8"/>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rsid w:val="003A07C8"/>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table" w:customStyle="1" w:styleId="TableGrid11">
    <w:name w:val="Table Grid11"/>
    <w:basedOn w:val="TableNormal"/>
    <w:next w:val="TableGrid"/>
    <w:rsid w:val="003A07C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A07C8"/>
    <w:rPr>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64270710">
      <w:bodyDiv w:val="1"/>
      <w:marLeft w:val="0"/>
      <w:marRight w:val="0"/>
      <w:marTop w:val="0"/>
      <w:marBottom w:val="0"/>
      <w:divBdr>
        <w:top w:val="none" w:sz="0" w:space="0" w:color="auto"/>
        <w:left w:val="none" w:sz="0" w:space="0" w:color="auto"/>
        <w:bottom w:val="none" w:sz="0" w:space="0" w:color="auto"/>
        <w:right w:val="none" w:sz="0" w:space="0" w:color="auto"/>
      </w:divBdr>
    </w:div>
    <w:div w:id="638923947">
      <w:bodyDiv w:val="1"/>
      <w:marLeft w:val="0"/>
      <w:marRight w:val="0"/>
      <w:marTop w:val="0"/>
      <w:marBottom w:val="0"/>
      <w:divBdr>
        <w:top w:val="none" w:sz="0" w:space="0" w:color="auto"/>
        <w:left w:val="none" w:sz="0" w:space="0" w:color="auto"/>
        <w:bottom w:val="none" w:sz="0" w:space="0" w:color="auto"/>
        <w:right w:val="none" w:sz="0" w:space="0" w:color="auto"/>
      </w:divBdr>
    </w:div>
    <w:div w:id="848176103">
      <w:bodyDiv w:val="1"/>
      <w:marLeft w:val="0"/>
      <w:marRight w:val="0"/>
      <w:marTop w:val="0"/>
      <w:marBottom w:val="0"/>
      <w:divBdr>
        <w:top w:val="none" w:sz="0" w:space="0" w:color="auto"/>
        <w:left w:val="none" w:sz="0" w:space="0" w:color="auto"/>
        <w:bottom w:val="none" w:sz="0" w:space="0" w:color="auto"/>
        <w:right w:val="none" w:sz="0" w:space="0" w:color="auto"/>
      </w:divBdr>
    </w:div>
    <w:div w:id="876502087">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2225937">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9214855">
      <w:bodyDiv w:val="1"/>
      <w:marLeft w:val="0"/>
      <w:marRight w:val="0"/>
      <w:marTop w:val="0"/>
      <w:marBottom w:val="0"/>
      <w:divBdr>
        <w:top w:val="none" w:sz="0" w:space="0" w:color="auto"/>
        <w:left w:val="none" w:sz="0" w:space="0" w:color="auto"/>
        <w:bottom w:val="none" w:sz="0" w:space="0" w:color="auto"/>
        <w:right w:val="none" w:sz="0" w:space="0" w:color="auto"/>
      </w:divBdr>
    </w:div>
    <w:div w:id="135445996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530989826">
      <w:bodyDiv w:val="1"/>
      <w:marLeft w:val="0"/>
      <w:marRight w:val="0"/>
      <w:marTop w:val="0"/>
      <w:marBottom w:val="0"/>
      <w:divBdr>
        <w:top w:val="none" w:sz="0" w:space="0" w:color="auto"/>
        <w:left w:val="none" w:sz="0" w:space="0" w:color="auto"/>
        <w:bottom w:val="none" w:sz="0" w:space="0" w:color="auto"/>
        <w:right w:val="none" w:sz="0" w:space="0" w:color="auto"/>
      </w:divBdr>
    </w:div>
    <w:div w:id="1645157932">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98562500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78550480">
      <w:bodyDiv w:val="1"/>
      <w:marLeft w:val="0"/>
      <w:marRight w:val="0"/>
      <w:marTop w:val="0"/>
      <w:marBottom w:val="0"/>
      <w:divBdr>
        <w:top w:val="none" w:sz="0" w:space="0" w:color="auto"/>
        <w:left w:val="none" w:sz="0" w:space="0" w:color="auto"/>
        <w:bottom w:val="none" w:sz="0" w:space="0" w:color="auto"/>
        <w:right w:val="none" w:sz="0" w:space="0" w:color="auto"/>
      </w:divBdr>
    </w:div>
    <w:div w:id="2132702641">
      <w:bodyDiv w:val="1"/>
      <w:marLeft w:val="0"/>
      <w:marRight w:val="0"/>
      <w:marTop w:val="0"/>
      <w:marBottom w:val="0"/>
      <w:divBdr>
        <w:top w:val="none" w:sz="0" w:space="0" w:color="auto"/>
        <w:left w:val="none" w:sz="0" w:space="0" w:color="auto"/>
        <w:bottom w:val="none" w:sz="0" w:space="0" w:color="auto"/>
        <w:right w:val="none" w:sz="0" w:space="0" w:color="auto"/>
      </w:divBdr>
    </w:div>
    <w:div w:id="214403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5A99894AA8214CB2D35E9D74E29C3F" ma:contentTypeVersion="0" ma:contentTypeDescription="Create a new document." ma:contentTypeScope="" ma:versionID="b5e1a7f4a1c42fd8c33f0bf1a9b9250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F4CDC-6827-41C6-9DB2-C60F23546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DD1D9E9-1768-47CE-8F1C-C27C38D7714C}">
  <ds:schemaRefs>
    <ds:schemaRef ds:uri="http://schemas.microsoft.com/sharepoint/v3/contenttype/forms"/>
  </ds:schemaRefs>
</ds:datastoreItem>
</file>

<file path=customXml/itemProps3.xml><?xml version="1.0" encoding="utf-8"?>
<ds:datastoreItem xmlns:ds="http://schemas.openxmlformats.org/officeDocument/2006/customXml" ds:itemID="{B0785241-DA68-4E2F-BC06-AB8203AAEAF9}">
  <ds:schemaRefs>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schemas.microsoft.com/office/2006/documentManagement/types"/>
    <ds:schemaRef ds:uri="http://purl.org/dc/dcmitype/"/>
    <ds:schemaRef ds:uri="http://purl.org/dc/terms/"/>
  </ds:schemaRefs>
</ds:datastoreItem>
</file>

<file path=customXml/itemProps4.xml><?xml version="1.0" encoding="utf-8"?>
<ds:datastoreItem xmlns:ds="http://schemas.openxmlformats.org/officeDocument/2006/customXml" ds:itemID="{CD384E69-1A5A-4157-9919-B947808A5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1603</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CSG_Reselection_25133CR</vt:lpstr>
    </vt:vector>
  </TitlesOfParts>
  <Company>Huawei Technologies Co.,Ltd.</Company>
  <LinksUpToDate>false</LinksUpToDate>
  <CharactersWithSpaces>10725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CSG_Reselection_25133CR</dc:title>
  <dc:subject>Evolved Universal Terrestrial Radio Access (E-UTRA); User Equipment (UE) radio transmission and reception (Release 11)</dc:subject>
  <dc:creator>Huawei</dc:creator>
  <cp:keywords>radio</cp:keywords>
  <cp:lastModifiedBy>Qualcomm</cp:lastModifiedBy>
  <cp:revision>2</cp:revision>
  <cp:lastPrinted>2007-10-04T00:46:00Z</cp:lastPrinted>
  <dcterms:created xsi:type="dcterms:W3CDTF">2014-08-11T20:39:00Z</dcterms:created>
  <dcterms:modified xsi:type="dcterms:W3CDTF">2014-08-11T20:39:00Z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(2)jKEgWiTCI6nuM/J3r1zsMUZSgCDjwXwyOWMgAicKpZLdbrtsnbRCpJmixHQVQCP49E0pucav_x000d_
931208WHxAwQPaxgM5W7kDNjeWdNAZB/PNPWg6A2LR1xxZryWR+P1n4qnW+uCCsMMvSVTzZA_x000d_
6EahHY3dvNOS6rwZ4XlI67Gby3GosOMUVxLDW1ETB+32ESKCNL/4fwr5YD7x79PjGK1EejHZ_x000d_
rrybPb/Yf7W1FIpsnp</vt:lpwstr>
  </property>
  <property fmtid="{D5CDD505-2E9C-101B-9397-08002B2CF9AE}" pid="3" name="_ms_pID_7253431">
    <vt:lpwstr>3L0cQpEmgmezkBHfUGWEq+rsoE20KG7nzk26xsVAqbEyzm2P/FzvUV_x000d_
q7uX8veHHE5myMvTZt6OGktCBvF2UHn/+08gL/sycJCKxlXgoKsn0w==</vt:lpwstr>
  </property>
  <property fmtid="{D5CDD505-2E9C-101B-9397-08002B2CF9AE}" pid="4" name="_new_ms_pID_72543">
    <vt:lpwstr>(3)zZMJbBzTTSX3GHnFL5wMhK1sbU9c8wGzZum9kNbBgjVXkYSJjDTNxYHTW+i4z7AddaE/RqhK_x000d_
CeCXIAwF9bYNlir4W3/cfsmKD+qtxkvrKWOXLOnUEGG/CjimsT4F3xhjVK2BBSnTot4BXeai_x000d_
W7B+CemABK96TM5rC96MxqQmhpefFa+BuvIkyMqOFrCYZGSuzYxnkShoE5L7SCECHF+onful_x000d_
o0DI+5wm7lxKpcqSXh</vt:lpwstr>
  </property>
  <property fmtid="{D5CDD505-2E9C-101B-9397-08002B2CF9AE}" pid="5" name="_new_ms_pID_72543_00">
    <vt:lpwstr>_new_ms_pID_72543</vt:lpwstr>
  </property>
  <property fmtid="{D5CDD505-2E9C-101B-9397-08002B2CF9AE}" pid="6" name="_new_ms_pID_725431">
    <vt:lpwstr>hVWVm/p3b7Vp6Mw+GDbGZ+l4onP9mCHtiuVfxxP6GAXGBGnHYUbFOr_x000d_
rHspJOWdjYziOUXTc9QO2Fu1vRRFvZ4IU4i0lEX8ZJRGs+J5lMoXqO44/TttXaSbyz/7xtBb_x000d_
uM8Okh7l3aezIsxnRTU3cfrXfPNnVuv6qPNtIr7Hzd3TA7YYx2xLpLovOFUa3Z1pFr/TvYiY_x000d_
iZSbvDtKtERllJhMTlKEd9OVr4uUNwSX8hUh</vt:lpwstr>
  </property>
  <property fmtid="{D5CDD505-2E9C-101B-9397-08002B2CF9AE}" pid="7" name="_new_ms_pID_725431_00">
    <vt:lpwstr>_new_ms_pID_725431</vt:lpwstr>
  </property>
  <property fmtid="{D5CDD505-2E9C-101B-9397-08002B2CF9AE}" pid="8" name="_new_ms_pID_725432">
    <vt:lpwstr>TbOQXXLUFq2YpWffM02Mdl1HDkkxIywS26w+_x000d_
/nMYKuLdG4D4xvGUoEeNcRAcaWe8W4zH/DV1iogLgHmN/pu8XxT9nes1J85DtKY9wMKvKy2i_x000d_
lf1VHX6bwUQUJDFGVCNanEeF9ftLSjYFsff8tZughXzCZUMrj2KDWe6g8ti3QRut</vt:lpwstr>
  </property>
  <property fmtid="{D5CDD505-2E9C-101B-9397-08002B2CF9AE}" pid="9" name="_new_ms_pID_725432_00">
    <vt:lpwstr>_new_ms_pID_725432</vt:lpwstr>
  </property>
  <property fmtid="{D5CDD505-2E9C-101B-9397-08002B2CF9AE}" pid="10" name="_new_ms_pID_725433">
    <vt:lpwstr>IaT3xhUGDpXS+1EkLF_x000d_
E/E/TQ==</vt:lpwstr>
  </property>
  <property fmtid="{D5CDD505-2E9C-101B-9397-08002B2CF9AE}" pid="11" name="_new_ms_pID_725433_00">
    <vt:lpwstr>_new_ms_pID_725433</vt:lpwstr>
  </property>
  <property fmtid="{D5CDD505-2E9C-101B-9397-08002B2CF9AE}" pid="12" name="sflag">
    <vt:lpwstr>1399257510</vt:lpwstr>
  </property>
  <property fmtid="{D5CDD505-2E9C-101B-9397-08002B2CF9AE}" pid="13" name="_AdHocReviewCycleID">
    <vt:i4>-2056041913</vt:i4>
  </property>
  <property fmtid="{D5CDD505-2E9C-101B-9397-08002B2CF9AE}" pid="14" name="_NewReviewCycle">
    <vt:lpwstr/>
  </property>
  <property fmtid="{D5CDD505-2E9C-101B-9397-08002B2CF9AE}" pid="15" name="_EmailSubject">
    <vt:lpwstr>[RAN4#72] Internal Contribution Review on CSG-to-CSG reselection requirements</vt:lpwstr>
  </property>
  <property fmtid="{D5CDD505-2E9C-101B-9397-08002B2CF9AE}" pid="16" name="_AuthorEmail">
    <vt:lpwstr>feilul@qti.qualcomm.com</vt:lpwstr>
  </property>
  <property fmtid="{D5CDD505-2E9C-101B-9397-08002B2CF9AE}" pid="17" name="_AuthorEmailDisplayName">
    <vt:lpwstr>Liu, Feilu</vt:lpwstr>
  </property>
  <property fmtid="{D5CDD505-2E9C-101B-9397-08002B2CF9AE}" pid="18" name="_PreviousAdHocReviewCycleID">
    <vt:i4>-648899693</vt:i4>
  </property>
  <property fmtid="{D5CDD505-2E9C-101B-9397-08002B2CF9AE}" pid="19" name="ContentTypeId">
    <vt:lpwstr>0x0101005F5A99894AA8214CB2D35E9D74E29C3F</vt:lpwstr>
  </property>
</Properties>
</file>