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A9456E">
        <w:rPr>
          <w:b/>
          <w:i/>
          <w:noProof/>
          <w:sz w:val="28"/>
        </w:rPr>
        <w:t>131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945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2D36EA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2D36EA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2D36EA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2D36EA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D36E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D36EA">
              <w:rPr>
                <w:noProof/>
              </w:rPr>
              <w:t>5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2D36E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2D36EA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2D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2D36EA">
              <w:rPr>
                <w:rFonts w:eastAsia="Batang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2D36E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2D36EA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2D3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7:13:00Z">
              <w:r w:rsidR="002D36E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7:13:00Z">
              <w:r w:rsidR="002D36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2D36E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7:13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2D36E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7:1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5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6AB" w:rsidRDefault="001C26AB">
      <w:r>
        <w:separator/>
      </w:r>
    </w:p>
  </w:endnote>
  <w:endnote w:type="continuationSeparator" w:id="0">
    <w:p w:rsidR="001C26AB" w:rsidRDefault="001C2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6AB" w:rsidRDefault="001C26AB">
      <w:r>
        <w:separator/>
      </w:r>
    </w:p>
  </w:footnote>
  <w:footnote w:type="continuationSeparator" w:id="0">
    <w:p w:rsidR="001C26AB" w:rsidRDefault="001C2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C26AB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36EA"/>
    <w:rsid w:val="00305409"/>
    <w:rsid w:val="00362271"/>
    <w:rsid w:val="003A0DAF"/>
    <w:rsid w:val="003C5369"/>
    <w:rsid w:val="003E1A36"/>
    <w:rsid w:val="003F03B6"/>
    <w:rsid w:val="003F36EC"/>
    <w:rsid w:val="004242F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E25E9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9456E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2014-08-04T16:12:00Z</dcterms:created>
  <dcterms:modified xsi:type="dcterms:W3CDTF">2014-08-07T17:57:00Z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