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A61AFE">
        <w:rPr>
          <w:b/>
          <w:i/>
          <w:noProof/>
          <w:sz w:val="28"/>
        </w:rPr>
        <w:t>564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132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4 and Band 5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E13322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E13322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5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4 and Band 5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89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2, Band 4 and Band 5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4 and Band 5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1F0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6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8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E9A" w:rsidRDefault="00123E9A">
      <w:r>
        <w:separator/>
      </w:r>
    </w:p>
  </w:endnote>
  <w:endnote w:type="continuationSeparator" w:id="0">
    <w:p w:rsidR="00123E9A" w:rsidRDefault="00123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E9A" w:rsidRDefault="00123E9A">
      <w:r>
        <w:separator/>
      </w:r>
    </w:p>
  </w:footnote>
  <w:footnote w:type="continuationSeparator" w:id="0">
    <w:p w:rsidR="00123E9A" w:rsidRDefault="00123E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07446"/>
    <w:rsid w:val="00123E9A"/>
    <w:rsid w:val="00145D43"/>
    <w:rsid w:val="00192C46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13200"/>
    <w:rsid w:val="003A0DAF"/>
    <w:rsid w:val="003E1A36"/>
    <w:rsid w:val="004242F1"/>
    <w:rsid w:val="004B75B7"/>
    <w:rsid w:val="005103F3"/>
    <w:rsid w:val="0051580D"/>
    <w:rsid w:val="00541C82"/>
    <w:rsid w:val="00592D74"/>
    <w:rsid w:val="005C5018"/>
    <w:rsid w:val="005E2C44"/>
    <w:rsid w:val="005F59CA"/>
    <w:rsid w:val="006075BA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777D9"/>
    <w:rsid w:val="00991B88"/>
    <w:rsid w:val="009A44B1"/>
    <w:rsid w:val="009A579D"/>
    <w:rsid w:val="009E3297"/>
    <w:rsid w:val="009F734F"/>
    <w:rsid w:val="00A246B6"/>
    <w:rsid w:val="00A47E70"/>
    <w:rsid w:val="00A5654E"/>
    <w:rsid w:val="00A61AFE"/>
    <w:rsid w:val="00A7671C"/>
    <w:rsid w:val="00A97072"/>
    <w:rsid w:val="00AD1CD8"/>
    <w:rsid w:val="00B001D5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D03F9A"/>
    <w:rsid w:val="00D253E7"/>
    <w:rsid w:val="00D72F0C"/>
    <w:rsid w:val="00D96809"/>
    <w:rsid w:val="00DD1116"/>
    <w:rsid w:val="00DE34CF"/>
    <w:rsid w:val="00E13322"/>
    <w:rsid w:val="00EE7D7C"/>
    <w:rsid w:val="00F120B9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8</cp:revision>
  <cp:lastPrinted>1601-01-01T00:00:00Z</cp:lastPrinted>
  <dcterms:created xsi:type="dcterms:W3CDTF">2014-04-23T14:02:00Z</dcterms:created>
  <dcterms:modified xsi:type="dcterms:W3CDTF">2014-05-12T10:15:00Z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