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C88" w:rsidRPr="0030796D" w:rsidRDefault="002A5129" w:rsidP="008B600F">
      <w:pPr>
        <w:pStyle w:val="Header"/>
        <w:tabs>
          <w:tab w:val="right" w:pos="9072"/>
        </w:tabs>
        <w:spacing w:before="120" w:after="60"/>
        <w:rPr>
          <w:rFonts w:ascii="Times New Roman" w:hAnsi="Times New Roman"/>
          <w:sz w:val="24"/>
        </w:rPr>
      </w:pPr>
      <w:r w:rsidRPr="0030796D">
        <w:rPr>
          <w:rFonts w:ascii="Times New Roman" w:hAnsi="Times New Roman"/>
          <w:sz w:val="24"/>
        </w:rPr>
        <w:t>3</w:t>
      </w:r>
      <w:r w:rsidR="00D05C88" w:rsidRPr="0030796D">
        <w:rPr>
          <w:rFonts w:ascii="Times New Roman" w:hAnsi="Times New Roman"/>
          <w:sz w:val="24"/>
        </w:rPr>
        <w:t>GPP T</w:t>
      </w:r>
      <w:bookmarkStart w:id="0" w:name="_Ref96417757"/>
      <w:bookmarkEnd w:id="0"/>
      <w:r w:rsidR="00333302" w:rsidRPr="0030796D">
        <w:rPr>
          <w:rFonts w:ascii="Times New Roman" w:hAnsi="Times New Roman"/>
          <w:sz w:val="24"/>
        </w:rPr>
        <w:t>SG-</w:t>
      </w:r>
      <w:r w:rsidR="004A5761" w:rsidRPr="0030796D">
        <w:rPr>
          <w:rFonts w:ascii="Times New Roman" w:hAnsi="Times New Roman"/>
          <w:sz w:val="24"/>
        </w:rPr>
        <w:t>RAN WG4 Meeting #</w:t>
      </w:r>
      <w:r w:rsidR="009E32BD">
        <w:rPr>
          <w:rFonts w:ascii="Times New Roman" w:hAnsi="Times New Roman"/>
          <w:sz w:val="24"/>
        </w:rPr>
        <w:t>6</w:t>
      </w:r>
      <w:r w:rsidR="007C7487">
        <w:rPr>
          <w:rFonts w:ascii="Times New Roman" w:hAnsi="Times New Roman"/>
          <w:sz w:val="24"/>
        </w:rPr>
        <w:t>9</w:t>
      </w:r>
      <w:r w:rsidR="00227F9C">
        <w:rPr>
          <w:rFonts w:ascii="Times New Roman" w:hAnsi="Times New Roman"/>
          <w:sz w:val="24"/>
        </w:rPr>
        <w:tab/>
        <w:t>R4-1</w:t>
      </w:r>
      <w:r w:rsidR="003A45A8">
        <w:rPr>
          <w:rFonts w:ascii="Times New Roman" w:hAnsi="Times New Roman"/>
          <w:sz w:val="24"/>
        </w:rPr>
        <w:t>3</w:t>
      </w:r>
      <w:r w:rsidR="007C7487">
        <w:rPr>
          <w:rFonts w:ascii="Times New Roman" w:hAnsi="Times New Roman"/>
          <w:sz w:val="24"/>
        </w:rPr>
        <w:t>6720</w:t>
      </w:r>
    </w:p>
    <w:p w:rsidR="00D05C88" w:rsidRPr="0030796D" w:rsidRDefault="007C7487" w:rsidP="008B600F">
      <w:pPr>
        <w:pStyle w:val="Header"/>
        <w:spacing w:before="120" w:after="60"/>
        <w:rPr>
          <w:rFonts w:ascii="Times New Roman" w:hAnsi="Times New Roman"/>
          <w:sz w:val="24"/>
          <w:lang w:val="en-US"/>
        </w:rPr>
      </w:pPr>
      <w:r>
        <w:rPr>
          <w:rFonts w:ascii="Times New Roman" w:hAnsi="Times New Roman"/>
          <w:sz w:val="24"/>
          <w:lang w:val="en-US"/>
        </w:rPr>
        <w:t>San Francisco</w:t>
      </w:r>
      <w:r w:rsidR="00210E3C" w:rsidRPr="0030796D">
        <w:rPr>
          <w:rFonts w:ascii="Times New Roman" w:hAnsi="Times New Roman"/>
          <w:sz w:val="24"/>
          <w:lang w:val="en-US"/>
        </w:rPr>
        <w:t xml:space="preserve">, </w:t>
      </w:r>
      <w:r>
        <w:rPr>
          <w:rFonts w:ascii="Times New Roman" w:hAnsi="Times New Roman"/>
          <w:sz w:val="24"/>
          <w:lang w:val="en-US"/>
        </w:rPr>
        <w:t>USA</w:t>
      </w:r>
      <w:r w:rsidR="00F03F31" w:rsidRPr="0030796D">
        <w:rPr>
          <w:rFonts w:ascii="Times New Roman" w:hAnsi="Times New Roman"/>
          <w:sz w:val="24"/>
          <w:lang w:val="en-US"/>
        </w:rPr>
        <w:t xml:space="preserve">, </w:t>
      </w:r>
      <w:r>
        <w:rPr>
          <w:rFonts w:ascii="Times New Roman" w:hAnsi="Times New Roman"/>
          <w:sz w:val="24"/>
          <w:lang w:val="en-US"/>
        </w:rPr>
        <w:t>11</w:t>
      </w:r>
      <w:r w:rsidR="007473DE">
        <w:rPr>
          <w:rFonts w:ascii="Times New Roman" w:hAnsi="Times New Roman"/>
          <w:sz w:val="24"/>
          <w:lang w:val="en-US"/>
        </w:rPr>
        <w:t xml:space="preserve"> -</w:t>
      </w:r>
      <w:r>
        <w:rPr>
          <w:rFonts w:ascii="Times New Roman" w:hAnsi="Times New Roman"/>
          <w:sz w:val="24"/>
          <w:lang w:val="en-US"/>
        </w:rPr>
        <w:t>15</w:t>
      </w:r>
      <w:r w:rsidR="002C4BD4">
        <w:rPr>
          <w:rFonts w:ascii="Times New Roman" w:hAnsi="Times New Roman"/>
          <w:sz w:val="24"/>
          <w:lang w:val="en-US"/>
        </w:rPr>
        <w:t xml:space="preserve"> </w:t>
      </w:r>
      <w:r>
        <w:rPr>
          <w:rFonts w:ascii="Times New Roman" w:hAnsi="Times New Roman"/>
          <w:sz w:val="24"/>
          <w:lang w:val="en-US"/>
        </w:rPr>
        <w:t>November</w:t>
      </w:r>
      <w:r w:rsidR="00866E4F" w:rsidRPr="0030796D">
        <w:rPr>
          <w:rFonts w:ascii="Times New Roman" w:hAnsi="Times New Roman"/>
          <w:sz w:val="24"/>
          <w:lang w:val="en-US"/>
        </w:rPr>
        <w:t xml:space="preserve">, </w:t>
      </w:r>
      <w:r w:rsidR="002C4BD4">
        <w:rPr>
          <w:rFonts w:ascii="Times New Roman" w:hAnsi="Times New Roman"/>
          <w:sz w:val="24"/>
          <w:lang w:val="en-US"/>
        </w:rPr>
        <w:t>2013</w:t>
      </w:r>
    </w:p>
    <w:p w:rsidR="0033186E" w:rsidRPr="00447C8B" w:rsidRDefault="0033186E" w:rsidP="008B600F">
      <w:pPr>
        <w:tabs>
          <w:tab w:val="left" w:pos="1985"/>
        </w:tabs>
        <w:spacing w:before="120" w:after="60"/>
        <w:jc w:val="both"/>
      </w:pPr>
      <w:r w:rsidRPr="0030796D">
        <w:rPr>
          <w:b/>
          <w:sz w:val="22"/>
        </w:rPr>
        <w:t>Agenda Item:</w:t>
      </w:r>
      <w:r w:rsidRPr="0030796D">
        <w:rPr>
          <w:sz w:val="22"/>
        </w:rPr>
        <w:tab/>
      </w:r>
      <w:r w:rsidR="009E32BD">
        <w:t>8</w:t>
      </w:r>
      <w:r w:rsidR="002C4BD4" w:rsidRPr="002C4BD4">
        <w:t>.</w:t>
      </w:r>
      <w:r w:rsidR="00454F6A">
        <w:t>4</w:t>
      </w:r>
      <w:r w:rsidR="007C7487">
        <w:t>.1</w:t>
      </w:r>
    </w:p>
    <w:p w:rsidR="0033186E" w:rsidRPr="0030796D" w:rsidRDefault="0033186E" w:rsidP="008B600F">
      <w:pPr>
        <w:tabs>
          <w:tab w:val="left" w:pos="1985"/>
        </w:tabs>
        <w:spacing w:before="120" w:after="60"/>
        <w:ind w:left="1980" w:hanging="1980"/>
        <w:jc w:val="both"/>
        <w:rPr>
          <w:b/>
          <w:sz w:val="22"/>
        </w:rPr>
      </w:pPr>
      <w:r w:rsidRPr="0030796D">
        <w:rPr>
          <w:b/>
          <w:sz w:val="22"/>
        </w:rPr>
        <w:t xml:space="preserve">Source: </w:t>
      </w:r>
      <w:r w:rsidRPr="0030796D">
        <w:rPr>
          <w:b/>
          <w:sz w:val="22"/>
        </w:rPr>
        <w:tab/>
      </w:r>
      <w:r w:rsidR="00CD5EF4" w:rsidRPr="00447C8B">
        <w:rPr>
          <w:bCs/>
        </w:rPr>
        <w:t>ZTE</w:t>
      </w:r>
      <w:r w:rsidR="009E32BD">
        <w:rPr>
          <w:bCs/>
        </w:rPr>
        <w:t xml:space="preserve">, </w:t>
      </w:r>
      <w:proofErr w:type="spellStart"/>
      <w:r w:rsidR="009E32BD">
        <w:rPr>
          <w:bCs/>
        </w:rPr>
        <w:t>Tejet</w:t>
      </w:r>
      <w:proofErr w:type="spellEnd"/>
      <w:r w:rsidR="00C20454">
        <w:rPr>
          <w:bCs/>
          <w:sz w:val="22"/>
        </w:rPr>
        <w:t xml:space="preserve"> </w:t>
      </w:r>
    </w:p>
    <w:p w:rsidR="0033186E" w:rsidRPr="0030796D" w:rsidRDefault="0033186E" w:rsidP="008B600F">
      <w:pPr>
        <w:tabs>
          <w:tab w:val="left" w:pos="1985"/>
        </w:tabs>
        <w:spacing w:before="120" w:after="60"/>
        <w:ind w:left="1988" w:hanging="1980"/>
        <w:jc w:val="both"/>
        <w:rPr>
          <w:sz w:val="22"/>
        </w:rPr>
      </w:pPr>
      <w:r w:rsidRPr="0030796D">
        <w:rPr>
          <w:b/>
          <w:sz w:val="22"/>
        </w:rPr>
        <w:t>Title:</w:t>
      </w:r>
      <w:r w:rsidRPr="0030796D">
        <w:rPr>
          <w:sz w:val="22"/>
        </w:rPr>
        <w:t xml:space="preserve"> </w:t>
      </w:r>
      <w:r w:rsidRPr="0030796D">
        <w:rPr>
          <w:sz w:val="22"/>
        </w:rPr>
        <w:tab/>
      </w:r>
      <w:r w:rsidR="007C7487" w:rsidRPr="007C7487">
        <w:t>AAS EIRP definition alignment</w:t>
      </w:r>
    </w:p>
    <w:p w:rsidR="0033186E" w:rsidRPr="0030796D" w:rsidRDefault="0033186E" w:rsidP="008B600F">
      <w:pPr>
        <w:tabs>
          <w:tab w:val="left" w:pos="1985"/>
        </w:tabs>
        <w:spacing w:before="120" w:after="60"/>
        <w:jc w:val="both"/>
        <w:rPr>
          <w:sz w:val="22"/>
        </w:rPr>
      </w:pPr>
      <w:r w:rsidRPr="0030796D">
        <w:rPr>
          <w:b/>
          <w:sz w:val="22"/>
        </w:rPr>
        <w:t>Document for:</w:t>
      </w:r>
      <w:r w:rsidRPr="0030796D">
        <w:rPr>
          <w:sz w:val="22"/>
        </w:rPr>
        <w:tab/>
      </w:r>
      <w:r w:rsidR="00C20454" w:rsidRPr="00447C8B">
        <w:t>Discussion</w:t>
      </w:r>
      <w:r w:rsidR="00447C8B">
        <w:t xml:space="preserve"> and Decision</w:t>
      </w:r>
    </w:p>
    <w:p w:rsidR="004A5C0E" w:rsidRPr="00A757F2" w:rsidRDefault="00F66D81" w:rsidP="00136003">
      <w:pPr>
        <w:pStyle w:val="Heading1"/>
        <w:spacing w:before="120" w:after="60"/>
        <w:ind w:left="567" w:hanging="567"/>
        <w:rPr>
          <w:sz w:val="32"/>
          <w:szCs w:val="32"/>
        </w:rPr>
      </w:pPr>
      <w:r w:rsidRPr="00A757F2">
        <w:rPr>
          <w:sz w:val="32"/>
          <w:szCs w:val="32"/>
        </w:rPr>
        <w:t xml:space="preserve"> </w:t>
      </w:r>
      <w:r w:rsidR="004A5C0E" w:rsidRPr="00A757F2">
        <w:rPr>
          <w:sz w:val="32"/>
          <w:szCs w:val="32"/>
        </w:rPr>
        <w:t>Introduction</w:t>
      </w:r>
    </w:p>
    <w:p w:rsidR="00896FF3" w:rsidRDefault="00115B91" w:rsidP="00227F9C">
      <w:pPr>
        <w:spacing w:before="120" w:after="60"/>
      </w:pPr>
      <w:bookmarkStart w:id="1" w:name="OLE_LINK13"/>
      <w:bookmarkStart w:id="2" w:name="OLE_LINK14"/>
      <w:r>
        <w:t xml:space="preserve">The AAS </w:t>
      </w:r>
      <w:r w:rsidR="00583854">
        <w:t>BS Tx</w:t>
      </w:r>
      <w:r>
        <w:t xml:space="preserve"> output power requirement has been discussed for several RAN4 meetings.</w:t>
      </w:r>
      <w:r w:rsidR="00446800">
        <w:t xml:space="preserve"> Two requirement reference points were proposed for the requirement: transceiver boundary and radiated far field. The transceiver boundary is similar to conductive reference point defined at the BS antenna connector. </w:t>
      </w:r>
      <w:r w:rsidR="002C4BD4">
        <w:t>In RAN4#6</w:t>
      </w:r>
      <w:r w:rsidR="00896FF3">
        <w:t xml:space="preserve">8bis </w:t>
      </w:r>
      <w:r w:rsidR="00E6599F" w:rsidRPr="00447C8B">
        <w:t>meeting,</w:t>
      </w:r>
      <w:r w:rsidR="002C4BD4">
        <w:t xml:space="preserve"> </w:t>
      </w:r>
      <w:r w:rsidR="00896FF3">
        <w:t xml:space="preserve">a consensus was reached on the need for radiated </w:t>
      </w:r>
      <w:proofErr w:type="gramStart"/>
      <w:r w:rsidR="00896FF3">
        <w:t>Tx</w:t>
      </w:r>
      <w:proofErr w:type="gramEnd"/>
      <w:r w:rsidR="00896FF3">
        <w:t xml:space="preserve"> output power </w:t>
      </w:r>
      <w:r w:rsidR="00583854">
        <w:t xml:space="preserve">requirement </w:t>
      </w:r>
      <w:r w:rsidR="00896FF3">
        <w:t xml:space="preserve">for AAS </w:t>
      </w:r>
      <w:r w:rsidR="00583854">
        <w:t>BS</w:t>
      </w:r>
      <w:r w:rsidR="00896FF3">
        <w:t>, as indicated in one of the tasks in [1].</w:t>
      </w:r>
    </w:p>
    <w:p w:rsidR="009E505E" w:rsidRDefault="009E505E" w:rsidP="00227F9C">
      <w:pPr>
        <w:spacing w:before="120" w:after="60"/>
      </w:pPr>
      <w:r>
        <w:t xml:space="preserve">For radiated </w:t>
      </w:r>
      <w:proofErr w:type="gramStart"/>
      <w:r>
        <w:t>Tx</w:t>
      </w:r>
      <w:proofErr w:type="gramEnd"/>
      <w:r>
        <w:t xml:space="preserve"> output power requirement, the concept of Effective Isotropic Radiated Power (EIRP) </w:t>
      </w:r>
      <w:r w:rsidR="002D1924">
        <w:t>is</w:t>
      </w:r>
      <w:r>
        <w:t xml:space="preserve"> used to specify the AAS Tx output power requirement. EIRP can capture the overall BS </w:t>
      </w:r>
      <w:proofErr w:type="spellStart"/>
      <w:r>
        <w:t>ouput</w:t>
      </w:r>
      <w:proofErr w:type="spellEnd"/>
      <w:r>
        <w:t xml:space="preserve"> power performance, including the active antenna array. Analysis on how to use EIRP to define </w:t>
      </w:r>
      <w:r w:rsidR="002D1924">
        <w:t xml:space="preserve">and measure </w:t>
      </w:r>
      <w:r>
        <w:t>the AAS BS Tx output power requirement was also carried out, including the definition of EIRP</w:t>
      </w:r>
      <w:r w:rsidR="002D1924">
        <w:t>, e.g. in [2][3]</w:t>
      </w:r>
      <w:r>
        <w:t xml:space="preserve">. </w:t>
      </w:r>
    </w:p>
    <w:p w:rsidR="009E505E" w:rsidRDefault="00A60EB2" w:rsidP="008B600F">
      <w:pPr>
        <w:spacing w:before="120" w:after="60"/>
      </w:pPr>
      <w:r w:rsidRPr="00447C8B">
        <w:t>In this contribution,</w:t>
      </w:r>
      <w:r w:rsidR="009B09FE">
        <w:t xml:space="preserve"> we </w:t>
      </w:r>
      <w:r w:rsidR="009E505E">
        <w:t>comp</w:t>
      </w:r>
      <w:r w:rsidR="009A6D3D">
        <w:t>ared the different EIRP</w:t>
      </w:r>
      <w:r w:rsidR="009E505E">
        <w:t xml:space="preserve"> definition</w:t>
      </w:r>
      <w:r w:rsidR="009A6D3D">
        <w:t>s</w:t>
      </w:r>
      <w:r w:rsidR="009E505E">
        <w:t xml:space="preserve"> and proposed to align those differences. </w:t>
      </w:r>
      <w:r w:rsidR="009A6D3D">
        <w:t>We then proposed how to specify the EIRP requirements. The conformance test of EIRP can be performed once the stable EIRP as AAS core RF requirement(s) can be achieved. Note that conformance test of EIRP has been demonstrated in some</w:t>
      </w:r>
      <w:r w:rsidR="00AC5A44">
        <w:t xml:space="preserve"> earlier contribution such as [8], [10</w:t>
      </w:r>
      <w:r w:rsidR="009A6D3D">
        <w:t xml:space="preserve">].  </w:t>
      </w:r>
    </w:p>
    <w:bookmarkEnd w:id="1"/>
    <w:bookmarkEnd w:id="2"/>
    <w:p w:rsidR="000C722B" w:rsidRPr="00A757F2" w:rsidRDefault="00C20454" w:rsidP="00136003">
      <w:pPr>
        <w:pStyle w:val="Heading1"/>
        <w:spacing w:before="120" w:after="60"/>
        <w:ind w:left="709" w:hanging="740"/>
        <w:rPr>
          <w:sz w:val="32"/>
          <w:szCs w:val="32"/>
        </w:rPr>
      </w:pPr>
      <w:r w:rsidRPr="00A757F2">
        <w:rPr>
          <w:sz w:val="32"/>
          <w:szCs w:val="32"/>
        </w:rPr>
        <w:t>Discussions</w:t>
      </w:r>
    </w:p>
    <w:p w:rsidR="00A56EBE" w:rsidRDefault="001F2C97" w:rsidP="0088685B">
      <w:r>
        <w:t xml:space="preserve">For AAS BS Tx output power requirement, two reference points can be defined, i.e., at the transceiver boundary and at the far field. </w:t>
      </w:r>
      <w:r w:rsidR="00A41121">
        <w:t xml:space="preserve">For transceiver boundary case, the </w:t>
      </w:r>
      <w:proofErr w:type="gramStart"/>
      <w:r w:rsidR="00A41121">
        <w:t>Tx</w:t>
      </w:r>
      <w:proofErr w:type="gramEnd"/>
      <w:r w:rsidR="00A41121">
        <w:t xml:space="preserve"> </w:t>
      </w:r>
      <w:proofErr w:type="spellStart"/>
      <w:r w:rsidR="00A41121">
        <w:t>ouput</w:t>
      </w:r>
      <w:proofErr w:type="spellEnd"/>
      <w:r w:rsidR="00A41121">
        <w:t xml:space="preserve"> power requirement can be specified in a similar manner to existing </w:t>
      </w:r>
      <w:r w:rsidR="00D32431">
        <w:t xml:space="preserve">MSR requirement, as shown in [2]. </w:t>
      </w:r>
      <w:r>
        <w:t xml:space="preserve">To define the </w:t>
      </w:r>
      <w:proofErr w:type="gramStart"/>
      <w:r>
        <w:t>Tx</w:t>
      </w:r>
      <w:proofErr w:type="gramEnd"/>
      <w:r>
        <w:t xml:space="preserve"> output power at the far field, the concept of EIRP is used. EIRP is </w:t>
      </w:r>
      <w:r w:rsidR="00197C20">
        <w:t>generally defined as</w:t>
      </w:r>
      <w:r w:rsidR="00A56EBE">
        <w:t xml:space="preserve"> antenna gain of the AAS antenna array multiplied by the total power input to the antenna array</w:t>
      </w:r>
      <w:r w:rsidR="00A41121">
        <w:t xml:space="preserve">, as </w:t>
      </w:r>
      <w:r w:rsidR="00D32431">
        <w:t>illustrated in Annex C.5.4 in [3</w:t>
      </w:r>
      <w:r w:rsidR="00A41121">
        <w:t>]</w:t>
      </w:r>
      <w:r w:rsidR="00A56EBE">
        <w:t xml:space="preserve">. EIRP is therefore considered as the effective radiated power of the AAS BS. </w:t>
      </w:r>
    </w:p>
    <w:p w:rsidR="00136003" w:rsidRDefault="00136003" w:rsidP="0088685B">
      <w:r>
        <w:t xml:space="preserve">The formula for EIRP can be </w:t>
      </w:r>
      <w:r w:rsidR="00291C9A">
        <w:t>written</w:t>
      </w:r>
      <w:r>
        <w:t xml:space="preserve"> as </w:t>
      </w:r>
      <w:r w:rsidR="00850F43">
        <w:t>[3]</w:t>
      </w:r>
    </w:p>
    <w:p w:rsidR="00291C9A" w:rsidRDefault="00291C9A" w:rsidP="009A6D3D">
      <w:pPr>
        <w:pStyle w:val="EQ"/>
        <w:tabs>
          <w:tab w:val="clear" w:pos="4536"/>
          <w:tab w:val="left" w:pos="6237"/>
        </w:tabs>
        <w:jc w:val="right"/>
      </w:pPr>
      <w:r w:rsidRPr="009E2128">
        <w:rPr>
          <w:position w:val="-12"/>
        </w:rPr>
        <w:object w:dxaOrig="29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5pt;height:18.75pt" o:ole="">
            <v:imagedata r:id="rId9" o:title=""/>
          </v:shape>
          <o:OLEObject Type="Embed" ProgID="Equation.3" ShapeID="_x0000_i1025" DrawAspect="Content" ObjectID="_1445018594" r:id="rId10"/>
        </w:object>
      </w:r>
      <w:r w:rsidR="009A6D3D">
        <w:tab/>
        <w:t>(1)</w:t>
      </w:r>
    </w:p>
    <w:p w:rsidR="00291C9A" w:rsidRDefault="00291C9A" w:rsidP="00291C9A">
      <w:proofErr w:type="gramStart"/>
      <w:r>
        <w:t>where</w:t>
      </w:r>
      <w:proofErr w:type="gramEnd"/>
      <w:r>
        <w:t xml:space="preserve">, </w:t>
      </w:r>
      <w:r w:rsidRPr="00D51E22">
        <w:rPr>
          <w:position w:val="-12"/>
        </w:rPr>
        <w:object w:dxaOrig="300" w:dyaOrig="360">
          <v:shape id="_x0000_i1026" type="#_x0000_t75" style="width:15pt;height:18.75pt" o:ole="">
            <v:imagedata r:id="rId11" o:title=""/>
          </v:shape>
          <o:OLEObject Type="Embed" ProgID="Equation.3" ShapeID="_x0000_i1026" DrawAspect="Content" ObjectID="_1445018595" r:id="rId12"/>
        </w:object>
      </w:r>
      <w:r w:rsidR="00850F43">
        <w:t xml:space="preserve"> a</w:t>
      </w:r>
      <w:bookmarkStart w:id="3" w:name="_GoBack"/>
      <w:bookmarkEnd w:id="3"/>
      <w:r w:rsidR="00850F43">
        <w:t>nd</w:t>
      </w:r>
      <w:r>
        <w:t xml:space="preserve"> </w:t>
      </w:r>
      <w:r w:rsidRPr="00D51E22">
        <w:rPr>
          <w:position w:val="-12"/>
        </w:rPr>
        <w:object w:dxaOrig="880" w:dyaOrig="360">
          <v:shape id="_x0000_i1027" type="#_x0000_t75" style="width:44.25pt;height:18.75pt" o:ole="">
            <v:imagedata r:id="rId13" o:title=""/>
          </v:shape>
          <o:OLEObject Type="Embed" ProgID="Equation.3" ShapeID="_x0000_i1027" DrawAspect="Content" ObjectID="_1445018596" r:id="rId14"/>
        </w:object>
      </w:r>
      <w:r>
        <w:t xml:space="preserve"> is </w:t>
      </w:r>
      <w:r w:rsidR="0007418E">
        <w:t>depicted in Figure 1, and</w:t>
      </w:r>
      <w:r w:rsidR="00850F43">
        <w:t xml:space="preserve"> </w:t>
      </w:r>
      <w:r>
        <w:t xml:space="preserve"> </w:t>
      </w:r>
      <w:r w:rsidRPr="00244FB1">
        <w:rPr>
          <w:position w:val="-6"/>
        </w:rPr>
        <w:object w:dxaOrig="200" w:dyaOrig="279">
          <v:shape id="_x0000_i1028" type="#_x0000_t75" style="width:9.75pt;height:14.25pt" o:ole="">
            <v:imagedata r:id="rId15" o:title=""/>
          </v:shape>
          <o:OLEObject Type="Embed" ProgID="Equation.3" ShapeID="_x0000_i1028" DrawAspect="Content" ObjectID="_1445018597" r:id="rId16"/>
        </w:object>
      </w:r>
      <w:r>
        <w:t xml:space="preserve"> </w:t>
      </w:r>
      <w:proofErr w:type="spellStart"/>
      <w:r>
        <w:t>and</w:t>
      </w:r>
      <w:proofErr w:type="spellEnd"/>
      <w:r>
        <w:t xml:space="preserve"> </w:t>
      </w:r>
      <w:r w:rsidRPr="00244FB1">
        <w:rPr>
          <w:position w:val="-10"/>
        </w:rPr>
        <w:object w:dxaOrig="220" w:dyaOrig="260">
          <v:shape id="_x0000_i1029" type="#_x0000_t75" style="width:11.25pt;height:13.5pt" o:ole="">
            <v:imagedata r:id="rId17" o:title=""/>
          </v:shape>
          <o:OLEObject Type="Embed" ProgID="Equation.3" ShapeID="_x0000_i1029" DrawAspect="Content" ObjectID="_1445018598" r:id="rId18"/>
        </w:object>
      </w:r>
      <w:r>
        <w:t xml:space="preserve"> </w:t>
      </w:r>
      <w:r w:rsidR="00850F43">
        <w:t xml:space="preserve">are denoted as azimuth-plane in </w:t>
      </w:r>
      <m:oMath>
        <m:r>
          <w:rPr>
            <w:rFonts w:ascii="Cambria Math" w:hAnsi="Cambria Math"/>
          </w:rPr>
          <m:t>θ</m:t>
        </m:r>
      </m:oMath>
      <w:r w:rsidR="00850F43">
        <w:t xml:space="preserve">- axis and elevation plane in </w:t>
      </w:r>
      <m:oMath>
        <m:r>
          <w:rPr>
            <w:rFonts w:ascii="Cambria Math" w:hAnsi="Cambria Math"/>
          </w:rPr>
          <m:t>φ</m:t>
        </m:r>
      </m:oMath>
      <w:r w:rsidR="00850F43">
        <w:t xml:space="preserve">- axis, respectively. </w:t>
      </w:r>
      <w:r w:rsidRPr="009E2128">
        <w:rPr>
          <w:position w:val="-12"/>
        </w:rPr>
        <w:object w:dxaOrig="300" w:dyaOrig="360">
          <v:shape id="_x0000_i1030" type="#_x0000_t75" style="width:15pt;height:18.75pt" o:ole="">
            <v:imagedata r:id="rId19" o:title=""/>
          </v:shape>
          <o:OLEObject Type="Embed" ProgID="Equation.3" ShapeID="_x0000_i1030" DrawAspect="Content" ObjectID="_1445018599" r:id="rId20"/>
        </w:object>
      </w:r>
      <w:r>
        <w:t xml:space="preserve"> </w:t>
      </w:r>
      <w:proofErr w:type="gramStart"/>
      <w:r>
        <w:t>is</w:t>
      </w:r>
      <w:proofErr w:type="gramEnd"/>
      <w:r>
        <w:t xml:space="preserve"> a matching efficiency factor.</w:t>
      </w:r>
    </w:p>
    <w:p w:rsidR="00850F43" w:rsidRDefault="00850F43" w:rsidP="0088685B">
      <w:r>
        <w:rPr>
          <w:noProof/>
          <w:lang w:eastAsia="zh-CN"/>
        </w:rPr>
        <mc:AlternateContent>
          <mc:Choice Requires="wpc">
            <w:drawing>
              <wp:inline distT="0" distB="0" distL="0" distR="0" wp14:anchorId="7579BE38" wp14:editId="5A835172">
                <wp:extent cx="5915025" cy="2228850"/>
                <wp:effectExtent l="0" t="0" r="0" b="0"/>
                <wp:docPr id="5" name="Canvas 5"/>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g:wgp>
                        <wpg:cNvPr id="273" name="Group 273"/>
                        <wpg:cNvGrpSpPr/>
                        <wpg:grpSpPr>
                          <a:xfrm>
                            <a:off x="119337" y="319597"/>
                            <a:ext cx="5479081" cy="1909253"/>
                            <a:chOff x="360738" y="784749"/>
                            <a:chExt cx="5479081" cy="1909253"/>
                          </a:xfrm>
                        </wpg:grpSpPr>
                        <wpg:grpSp>
                          <wpg:cNvPr id="250" name="Group 250"/>
                          <wpg:cNvGrpSpPr/>
                          <wpg:grpSpPr>
                            <a:xfrm>
                              <a:off x="360738" y="784749"/>
                              <a:ext cx="4200323" cy="1909253"/>
                              <a:chOff x="647829" y="784749"/>
                              <a:chExt cx="4200323" cy="1909253"/>
                            </a:xfrm>
                          </wpg:grpSpPr>
                          <wps:wsp>
                            <wps:cNvPr id="6" name="Text Box 6"/>
                            <wps:cNvSpPr txBox="1"/>
                            <wps:spPr>
                              <a:xfrm>
                                <a:off x="647829" y="1107050"/>
                                <a:ext cx="842838" cy="58044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50F43" w:rsidRPr="00024EE5" w:rsidRDefault="00AC5A44" w:rsidP="00850F43">
                                  <w:pPr>
                                    <w:jc w:val="center"/>
                                    <w:rPr>
                                      <w14:shadow w14:blurRad="50800" w14:dist="38100" w14:dir="0" w14:sx="100000" w14:sy="100000" w14:kx="0" w14:ky="0" w14:algn="l">
                                        <w14:srgbClr w14:val="000000">
                                          <w14:alpha w14:val="60000"/>
                                        </w14:srgbClr>
                                      </w14:shadow>
                                    </w:rPr>
                                  </w:pPr>
                                  <w:r>
                                    <w:rPr>
                                      <w14:shadow w14:blurRad="50800" w14:dist="38100" w14:dir="0" w14:sx="100000" w14:sy="100000" w14:kx="0" w14:ky="0" w14:algn="l">
                                        <w14:srgbClr w14:val="000000">
                                          <w14:alpha w14:val="60000"/>
                                        </w14:srgbClr>
                                      </w14:shadow>
                                    </w:rPr>
                                    <w:t xml:space="preserve">AAS </w:t>
                                  </w:r>
                                  <w:r w:rsidR="00850F43" w:rsidRPr="00024EE5">
                                    <w:rPr>
                                      <w14:shadow w14:blurRad="50800" w14:dist="38100" w14:dir="0" w14:sx="100000" w14:sy="100000" w14:kx="0" w14:ky="0" w14:algn="l">
                                        <w14:srgbClr w14:val="000000">
                                          <w14:alpha w14:val="60000"/>
                                        </w14:srgbClr>
                                      </w14:shadow>
                                    </w:rPr>
                                    <w:t>Transceiver module</w:t>
                                  </w:r>
                                  <w:r>
                                    <w:rPr>
                                      <w14:shadow w14:blurRad="50800" w14:dist="38100" w14:dir="0" w14:sx="100000" w14:sy="100000" w14:kx="0" w14:ky="0" w14:algn="l">
                                        <w14:srgbClr w14:val="000000">
                                          <w14:alpha w14:val="60000"/>
                                        </w14:srgbClr>
                                      </w14:shadow>
                                    </w:rPr>
                                    <w: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242" name="Group 242"/>
                            <wpg:cNvGrpSpPr/>
                            <wpg:grpSpPr>
                              <a:xfrm>
                                <a:off x="3212569" y="784749"/>
                                <a:ext cx="1635583" cy="1414130"/>
                                <a:chOff x="3201936" y="795377"/>
                                <a:chExt cx="1635583" cy="1414130"/>
                              </a:xfrm>
                            </wpg:grpSpPr>
                            <wpg:grpSp>
                              <wpg:cNvPr id="169" name="Group 169"/>
                              <wpg:cNvGrpSpPr>
                                <a:grpSpLocks/>
                              </wpg:cNvGrpSpPr>
                              <wpg:grpSpPr bwMode="auto">
                                <a:xfrm>
                                  <a:off x="3381006" y="903215"/>
                                  <a:ext cx="180340" cy="203835"/>
                                  <a:chOff x="0" y="0"/>
                                  <a:chExt cx="284" cy="321"/>
                                </a:xfrm>
                              </wpg:grpSpPr>
                              <wps:wsp>
                                <wps:cNvPr id="170" name="Line 84"/>
                                <wps:cNvCnPr/>
                                <wps:spPr bwMode="auto">
                                  <a:xfrm>
                                    <a:off x="0" y="320"/>
                                    <a:ext cx="253" cy="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171" name="Group 171"/>
                                <wpg:cNvGrpSpPr>
                                  <a:grpSpLocks/>
                                </wpg:cNvGrpSpPr>
                                <wpg:grpSpPr bwMode="auto">
                                  <a:xfrm>
                                    <a:off x="214" y="0"/>
                                    <a:ext cx="70" cy="321"/>
                                    <a:chOff x="214" y="0"/>
                                    <a:chExt cx="70" cy="321"/>
                                  </a:xfrm>
                                </wpg:grpSpPr>
                                <wps:wsp>
                                  <wps:cNvPr id="172" name="Line 85"/>
                                  <wps:cNvCnPr/>
                                  <wps:spPr bwMode="auto">
                                    <a:xfrm>
                                      <a:off x="252" y="110"/>
                                      <a:ext cx="1" cy="21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3" name="Line 86"/>
                                  <wps:cNvCnPr/>
                                  <wps:spPr bwMode="auto">
                                    <a:xfrm>
                                      <a:off x="214" y="0"/>
                                      <a:ext cx="38"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4" name="Line 87"/>
                                  <wps:cNvCnPr/>
                                  <wps:spPr bwMode="auto">
                                    <a:xfrm flipH="1">
                                      <a:off x="252" y="0"/>
                                      <a:ext cx="32"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grpSp>
                            <wpg:grpSp>
                              <wpg:cNvPr id="175" name="Group 175"/>
                              <wpg:cNvGrpSpPr>
                                <a:grpSpLocks/>
                              </wpg:cNvGrpSpPr>
                              <wpg:grpSpPr bwMode="auto">
                                <a:xfrm>
                                  <a:off x="3381006" y="1273088"/>
                                  <a:ext cx="180340" cy="203835"/>
                                  <a:chOff x="0" y="0"/>
                                  <a:chExt cx="284" cy="321"/>
                                </a:xfrm>
                              </wpg:grpSpPr>
                              <wps:wsp>
                                <wps:cNvPr id="176" name="Line 84"/>
                                <wps:cNvCnPr/>
                                <wps:spPr bwMode="auto">
                                  <a:xfrm>
                                    <a:off x="0" y="320"/>
                                    <a:ext cx="253" cy="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177" name="Group 177"/>
                                <wpg:cNvGrpSpPr>
                                  <a:grpSpLocks/>
                                </wpg:cNvGrpSpPr>
                                <wpg:grpSpPr bwMode="auto">
                                  <a:xfrm>
                                    <a:off x="214" y="0"/>
                                    <a:ext cx="70" cy="321"/>
                                    <a:chOff x="214" y="0"/>
                                    <a:chExt cx="70" cy="321"/>
                                  </a:xfrm>
                                </wpg:grpSpPr>
                                <wps:wsp>
                                  <wps:cNvPr id="178" name="Line 85"/>
                                  <wps:cNvCnPr/>
                                  <wps:spPr bwMode="auto">
                                    <a:xfrm>
                                      <a:off x="252" y="110"/>
                                      <a:ext cx="1" cy="21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9" name="Line 86"/>
                                  <wps:cNvCnPr/>
                                  <wps:spPr bwMode="auto">
                                    <a:xfrm>
                                      <a:off x="214" y="0"/>
                                      <a:ext cx="38"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0" name="Line 87"/>
                                  <wps:cNvCnPr/>
                                  <wps:spPr bwMode="auto">
                                    <a:xfrm flipH="1">
                                      <a:off x="252" y="0"/>
                                      <a:ext cx="32"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grpSp>
                            <wpg:grpSp>
                              <wpg:cNvPr id="181" name="Group 181"/>
                              <wpg:cNvGrpSpPr>
                                <a:grpSpLocks/>
                              </wpg:cNvGrpSpPr>
                              <wpg:grpSpPr bwMode="auto">
                                <a:xfrm>
                                  <a:off x="3781130" y="890861"/>
                                  <a:ext cx="180340" cy="203835"/>
                                  <a:chOff x="0" y="0"/>
                                  <a:chExt cx="284" cy="321"/>
                                </a:xfrm>
                              </wpg:grpSpPr>
                              <wps:wsp>
                                <wps:cNvPr id="188" name="Line 84"/>
                                <wps:cNvCnPr/>
                                <wps:spPr bwMode="auto">
                                  <a:xfrm>
                                    <a:off x="0" y="320"/>
                                    <a:ext cx="253" cy="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189" name="Group 189"/>
                                <wpg:cNvGrpSpPr>
                                  <a:grpSpLocks/>
                                </wpg:cNvGrpSpPr>
                                <wpg:grpSpPr bwMode="auto">
                                  <a:xfrm>
                                    <a:off x="214" y="0"/>
                                    <a:ext cx="70" cy="321"/>
                                    <a:chOff x="214" y="0"/>
                                    <a:chExt cx="70" cy="321"/>
                                  </a:xfrm>
                                </wpg:grpSpPr>
                                <wps:wsp>
                                  <wps:cNvPr id="190" name="Line 85"/>
                                  <wps:cNvCnPr/>
                                  <wps:spPr bwMode="auto">
                                    <a:xfrm>
                                      <a:off x="252" y="110"/>
                                      <a:ext cx="1" cy="21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1" name="Line 86"/>
                                  <wps:cNvCnPr/>
                                  <wps:spPr bwMode="auto">
                                    <a:xfrm>
                                      <a:off x="214" y="0"/>
                                      <a:ext cx="38"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2" name="Line 87"/>
                                  <wps:cNvCnPr/>
                                  <wps:spPr bwMode="auto">
                                    <a:xfrm flipH="1">
                                      <a:off x="252" y="0"/>
                                      <a:ext cx="32"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grpSp>
                            <wpg:grpSp>
                              <wpg:cNvPr id="182" name="Group 182"/>
                              <wpg:cNvGrpSpPr>
                                <a:grpSpLocks/>
                              </wpg:cNvGrpSpPr>
                              <wpg:grpSpPr bwMode="auto">
                                <a:xfrm>
                                  <a:off x="3781130" y="1261066"/>
                                  <a:ext cx="180340" cy="203835"/>
                                  <a:chOff x="0" y="370205"/>
                                  <a:chExt cx="284" cy="321"/>
                                </a:xfrm>
                              </wpg:grpSpPr>
                              <wps:wsp>
                                <wps:cNvPr id="183" name="Line 84"/>
                                <wps:cNvCnPr/>
                                <wps:spPr bwMode="auto">
                                  <a:xfrm>
                                    <a:off x="0" y="370525"/>
                                    <a:ext cx="253" cy="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184" name="Group 184"/>
                                <wpg:cNvGrpSpPr>
                                  <a:grpSpLocks/>
                                </wpg:cNvGrpSpPr>
                                <wpg:grpSpPr bwMode="auto">
                                  <a:xfrm>
                                    <a:off x="214" y="370205"/>
                                    <a:ext cx="70" cy="321"/>
                                    <a:chOff x="214" y="370205"/>
                                    <a:chExt cx="70" cy="321"/>
                                  </a:xfrm>
                                </wpg:grpSpPr>
                                <wps:wsp>
                                  <wps:cNvPr id="185" name="Line 85"/>
                                  <wps:cNvCnPr/>
                                  <wps:spPr bwMode="auto">
                                    <a:xfrm>
                                      <a:off x="252" y="370315"/>
                                      <a:ext cx="1" cy="21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6" name="Line 86"/>
                                  <wps:cNvCnPr/>
                                  <wps:spPr bwMode="auto">
                                    <a:xfrm>
                                      <a:off x="214" y="370205"/>
                                      <a:ext cx="38"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7" name="Line 87"/>
                                  <wps:cNvCnPr/>
                                  <wps:spPr bwMode="auto">
                                    <a:xfrm flipH="1">
                                      <a:off x="252" y="370205"/>
                                      <a:ext cx="32"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grpSp>
                            <wpg:grpSp>
                              <wpg:cNvPr id="193" name="Group 193"/>
                              <wpg:cNvGrpSpPr>
                                <a:grpSpLocks/>
                              </wpg:cNvGrpSpPr>
                              <wpg:grpSpPr bwMode="auto">
                                <a:xfrm>
                                  <a:off x="4400831" y="888082"/>
                                  <a:ext cx="180340" cy="203835"/>
                                  <a:chOff x="0" y="0"/>
                                  <a:chExt cx="284" cy="321"/>
                                </a:xfrm>
                              </wpg:grpSpPr>
                              <wps:wsp>
                                <wps:cNvPr id="200" name="Line 84"/>
                                <wps:cNvCnPr/>
                                <wps:spPr bwMode="auto">
                                  <a:xfrm>
                                    <a:off x="0" y="320"/>
                                    <a:ext cx="253" cy="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201" name="Group 201"/>
                                <wpg:cNvGrpSpPr>
                                  <a:grpSpLocks/>
                                </wpg:cNvGrpSpPr>
                                <wpg:grpSpPr bwMode="auto">
                                  <a:xfrm>
                                    <a:off x="214" y="0"/>
                                    <a:ext cx="70" cy="321"/>
                                    <a:chOff x="214" y="0"/>
                                    <a:chExt cx="70" cy="321"/>
                                  </a:xfrm>
                                </wpg:grpSpPr>
                                <wps:wsp>
                                  <wps:cNvPr id="202" name="Line 85"/>
                                  <wps:cNvCnPr/>
                                  <wps:spPr bwMode="auto">
                                    <a:xfrm>
                                      <a:off x="252" y="110"/>
                                      <a:ext cx="1" cy="21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3" name="Line 86"/>
                                  <wps:cNvCnPr/>
                                  <wps:spPr bwMode="auto">
                                    <a:xfrm>
                                      <a:off x="214" y="0"/>
                                      <a:ext cx="38"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4" name="Line 87"/>
                                  <wps:cNvCnPr/>
                                  <wps:spPr bwMode="auto">
                                    <a:xfrm flipH="1">
                                      <a:off x="252" y="0"/>
                                      <a:ext cx="32"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grpSp>
                            <wpg:grpSp>
                              <wpg:cNvPr id="194" name="Group 194"/>
                              <wpg:cNvGrpSpPr>
                                <a:grpSpLocks/>
                              </wpg:cNvGrpSpPr>
                              <wpg:grpSpPr bwMode="auto">
                                <a:xfrm>
                                  <a:off x="4400831" y="1258287"/>
                                  <a:ext cx="180340" cy="203835"/>
                                  <a:chOff x="0" y="370205"/>
                                  <a:chExt cx="284" cy="321"/>
                                </a:xfrm>
                              </wpg:grpSpPr>
                              <wps:wsp>
                                <wps:cNvPr id="195" name="Line 84"/>
                                <wps:cNvCnPr/>
                                <wps:spPr bwMode="auto">
                                  <a:xfrm>
                                    <a:off x="0" y="370525"/>
                                    <a:ext cx="253" cy="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196" name="Group 196"/>
                                <wpg:cNvGrpSpPr>
                                  <a:grpSpLocks/>
                                </wpg:cNvGrpSpPr>
                                <wpg:grpSpPr bwMode="auto">
                                  <a:xfrm>
                                    <a:off x="214" y="370205"/>
                                    <a:ext cx="70" cy="321"/>
                                    <a:chOff x="214" y="370205"/>
                                    <a:chExt cx="70" cy="321"/>
                                  </a:xfrm>
                                </wpg:grpSpPr>
                                <wps:wsp>
                                  <wps:cNvPr id="197" name="Line 85"/>
                                  <wps:cNvCnPr/>
                                  <wps:spPr bwMode="auto">
                                    <a:xfrm>
                                      <a:off x="252" y="370315"/>
                                      <a:ext cx="1" cy="21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8" name="Line 86"/>
                                  <wps:cNvCnPr/>
                                  <wps:spPr bwMode="auto">
                                    <a:xfrm>
                                      <a:off x="214" y="370205"/>
                                      <a:ext cx="38"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9" name="Line 87"/>
                                  <wps:cNvCnPr/>
                                  <wps:spPr bwMode="auto">
                                    <a:xfrm flipH="1">
                                      <a:off x="252" y="370205"/>
                                      <a:ext cx="32"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grpSp>
                            <wpg:grpSp>
                              <wpg:cNvPr id="217" name="Group 217"/>
                              <wpg:cNvGrpSpPr>
                                <a:grpSpLocks/>
                              </wpg:cNvGrpSpPr>
                              <wpg:grpSpPr bwMode="auto">
                                <a:xfrm>
                                  <a:off x="3347986" y="1798056"/>
                                  <a:ext cx="180340" cy="203835"/>
                                  <a:chOff x="0" y="14605"/>
                                  <a:chExt cx="284" cy="321"/>
                                </a:xfrm>
                              </wpg:grpSpPr>
                              <wps:wsp>
                                <wps:cNvPr id="230" name="Line 84"/>
                                <wps:cNvCnPr/>
                                <wps:spPr bwMode="auto">
                                  <a:xfrm>
                                    <a:off x="0" y="14925"/>
                                    <a:ext cx="253" cy="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231" name="Group 231"/>
                                <wpg:cNvGrpSpPr>
                                  <a:grpSpLocks/>
                                </wpg:cNvGrpSpPr>
                                <wpg:grpSpPr bwMode="auto">
                                  <a:xfrm>
                                    <a:off x="214" y="14605"/>
                                    <a:ext cx="70" cy="321"/>
                                    <a:chOff x="214" y="14605"/>
                                    <a:chExt cx="70" cy="321"/>
                                  </a:xfrm>
                                </wpg:grpSpPr>
                                <wps:wsp>
                                  <wps:cNvPr id="232" name="Line 85"/>
                                  <wps:cNvCnPr/>
                                  <wps:spPr bwMode="auto">
                                    <a:xfrm>
                                      <a:off x="252" y="14715"/>
                                      <a:ext cx="1" cy="21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3" name="Line 86"/>
                                  <wps:cNvCnPr/>
                                  <wps:spPr bwMode="auto">
                                    <a:xfrm>
                                      <a:off x="214" y="14605"/>
                                      <a:ext cx="38"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4" name="Line 87"/>
                                  <wps:cNvCnPr/>
                                  <wps:spPr bwMode="auto">
                                    <a:xfrm flipH="1">
                                      <a:off x="252" y="14605"/>
                                      <a:ext cx="32"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grpSp>
                            <wpg:grpSp>
                              <wpg:cNvPr id="218" name="Group 218"/>
                              <wpg:cNvGrpSpPr>
                                <a:grpSpLocks/>
                              </wpg:cNvGrpSpPr>
                              <wpg:grpSpPr bwMode="auto">
                                <a:xfrm>
                                  <a:off x="3748036" y="1785991"/>
                                  <a:ext cx="180340" cy="203835"/>
                                  <a:chOff x="400050" y="2540"/>
                                  <a:chExt cx="284" cy="321"/>
                                </a:xfrm>
                              </wpg:grpSpPr>
                              <wps:wsp>
                                <wps:cNvPr id="225" name="Line 84"/>
                                <wps:cNvCnPr/>
                                <wps:spPr bwMode="auto">
                                  <a:xfrm>
                                    <a:off x="400050" y="2860"/>
                                    <a:ext cx="253" cy="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226" name="Group 226"/>
                                <wpg:cNvGrpSpPr>
                                  <a:grpSpLocks/>
                                </wpg:cNvGrpSpPr>
                                <wpg:grpSpPr bwMode="auto">
                                  <a:xfrm>
                                    <a:off x="400264" y="2540"/>
                                    <a:ext cx="70" cy="321"/>
                                    <a:chOff x="400264" y="2540"/>
                                    <a:chExt cx="70" cy="321"/>
                                  </a:xfrm>
                                </wpg:grpSpPr>
                                <wps:wsp>
                                  <wps:cNvPr id="227" name="Line 85"/>
                                  <wps:cNvCnPr/>
                                  <wps:spPr bwMode="auto">
                                    <a:xfrm>
                                      <a:off x="400302" y="2650"/>
                                      <a:ext cx="1" cy="21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8" name="Line 86"/>
                                  <wps:cNvCnPr/>
                                  <wps:spPr bwMode="auto">
                                    <a:xfrm>
                                      <a:off x="400264" y="2540"/>
                                      <a:ext cx="38"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9" name="Line 87"/>
                                  <wps:cNvCnPr/>
                                  <wps:spPr bwMode="auto">
                                    <a:xfrm flipH="1">
                                      <a:off x="400302" y="2540"/>
                                      <a:ext cx="32"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grpSp>
                            <wpg:grpSp>
                              <wpg:cNvPr id="219" name="Group 219"/>
                              <wpg:cNvGrpSpPr>
                                <a:grpSpLocks/>
                              </wpg:cNvGrpSpPr>
                              <wpg:grpSpPr bwMode="auto">
                                <a:xfrm>
                                  <a:off x="4367796" y="1783451"/>
                                  <a:ext cx="180340" cy="203835"/>
                                  <a:chOff x="1019810" y="0"/>
                                  <a:chExt cx="284" cy="321"/>
                                </a:xfrm>
                              </wpg:grpSpPr>
                              <wps:wsp>
                                <wps:cNvPr id="220" name="Line 84"/>
                                <wps:cNvCnPr/>
                                <wps:spPr bwMode="auto">
                                  <a:xfrm>
                                    <a:off x="1019810" y="320"/>
                                    <a:ext cx="253" cy="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cNvPr id="221" name="Group 221"/>
                                <wpg:cNvGrpSpPr>
                                  <a:grpSpLocks/>
                                </wpg:cNvGrpSpPr>
                                <wpg:grpSpPr bwMode="auto">
                                  <a:xfrm>
                                    <a:off x="1020024" y="0"/>
                                    <a:ext cx="70" cy="321"/>
                                    <a:chOff x="1020024" y="0"/>
                                    <a:chExt cx="70" cy="321"/>
                                  </a:xfrm>
                                </wpg:grpSpPr>
                                <wps:wsp>
                                  <wps:cNvPr id="222" name="Line 85"/>
                                  <wps:cNvCnPr/>
                                  <wps:spPr bwMode="auto">
                                    <a:xfrm>
                                      <a:off x="1020062" y="110"/>
                                      <a:ext cx="1" cy="211"/>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3" name="Line 86"/>
                                  <wps:cNvCnPr/>
                                  <wps:spPr bwMode="auto">
                                    <a:xfrm>
                                      <a:off x="1020024" y="0"/>
                                      <a:ext cx="38"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4" name="Line 87"/>
                                  <wps:cNvCnPr/>
                                  <wps:spPr bwMode="auto">
                                    <a:xfrm flipH="1">
                                      <a:off x="1020062" y="0"/>
                                      <a:ext cx="32" cy="110"/>
                                    </a:xfrm>
                                    <a:prstGeom prst="line">
                                      <a:avLst/>
                                    </a:prstGeom>
                                    <a:noFill/>
                                    <a:ln w="7620" cap="rnd">
                                      <a:solidFill>
                                        <a:srgbClr val="000000"/>
                                      </a:solidFill>
                                      <a:prstDash val="solid"/>
                                      <a:round/>
                                      <a:headEnd/>
                                      <a:tailEnd/>
                                    </a:ln>
                                    <a:extLst>
                                      <a:ext uri="{909E8E84-426E-40DD-AFC4-6F175D3DCCD1}">
                                        <a14:hiddenFill xmlns:a14="http://schemas.microsoft.com/office/drawing/2010/main">
                                          <a:noFill/>
                                        </a14:hiddenFill>
                                      </a:ext>
                                    </a:extLst>
                                  </wps:spPr>
                                  <wps:bodyPr/>
                                </wps:wsp>
                              </wpg:grpSp>
                            </wpg:grpSp>
                            <wps:wsp>
                              <wps:cNvPr id="1" name="Rectangle 1"/>
                              <wps:cNvSpPr/>
                              <wps:spPr>
                                <a:xfrm>
                                  <a:off x="3201936" y="795377"/>
                                  <a:ext cx="1635583" cy="141413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5" name="Straight Connector 235"/>
                              <wps:cNvCnPr/>
                              <wps:spPr>
                                <a:xfrm>
                                  <a:off x="3508006" y="1582186"/>
                                  <a:ext cx="635" cy="105309"/>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236" name="Straight Connector 236"/>
                              <wps:cNvCnPr/>
                              <wps:spPr>
                                <a:xfrm>
                                  <a:off x="3922026" y="1571833"/>
                                  <a:ext cx="635" cy="104775"/>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237" name="Straight Connector 237"/>
                              <wps:cNvCnPr/>
                              <wps:spPr>
                                <a:xfrm>
                                  <a:off x="4528451" y="1571833"/>
                                  <a:ext cx="635" cy="104775"/>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238" name="Straight Connector 238"/>
                              <wps:cNvCnPr/>
                              <wps:spPr>
                                <a:xfrm>
                                  <a:off x="4117606" y="973065"/>
                                  <a:ext cx="149609" cy="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240" name="Straight Connector 240"/>
                              <wps:cNvCnPr/>
                              <wps:spPr>
                                <a:xfrm>
                                  <a:off x="4129937" y="1328137"/>
                                  <a:ext cx="149225" cy="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s:wsp>
                              <wps:cNvPr id="241" name="Straight Connector 241"/>
                              <wps:cNvCnPr/>
                              <wps:spPr>
                                <a:xfrm>
                                  <a:off x="4148130" y="1819571"/>
                                  <a:ext cx="149225" cy="0"/>
                                </a:xfrm>
                                <a:prstGeom prst="line">
                                  <a:avLst/>
                                </a:prstGeom>
                                <a:ln>
                                  <a:prstDash val="sysDash"/>
                                </a:ln>
                              </wps:spPr>
                              <wps:style>
                                <a:lnRef idx="1">
                                  <a:schemeClr val="accent1"/>
                                </a:lnRef>
                                <a:fillRef idx="0">
                                  <a:schemeClr val="accent1"/>
                                </a:fillRef>
                                <a:effectRef idx="0">
                                  <a:schemeClr val="accent1"/>
                                </a:effectRef>
                                <a:fontRef idx="minor">
                                  <a:schemeClr val="tx1"/>
                                </a:fontRef>
                              </wps:style>
                              <wps:bodyPr/>
                            </wps:wsp>
                          </wpg:grpSp>
                          <wps:wsp>
                            <wps:cNvPr id="245" name="Right Arrow 245"/>
                            <wps:cNvSpPr/>
                            <wps:spPr>
                              <a:xfrm>
                                <a:off x="1492501" y="1321218"/>
                                <a:ext cx="1721902" cy="337182"/>
                              </a:xfrm>
                              <a:prstGeom prst="rightArrow">
                                <a:avLst>
                                  <a:gd name="adj1" fmla="val 50000"/>
                                  <a:gd name="adj2" fmla="val 36790"/>
                                </a:avLst>
                              </a:prstGeom>
                              <a:solidFill>
                                <a:schemeClr val="accent6">
                                  <a:lumMod val="20000"/>
                                  <a:lumOff val="80000"/>
                                </a:schemeClr>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 name="Text Box 6"/>
                            <wps:cNvSpPr txBox="1"/>
                            <wps:spPr>
                              <a:xfrm>
                                <a:off x="1834963" y="1096218"/>
                                <a:ext cx="842645" cy="58039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50F43" w:rsidRPr="00024EE5" w:rsidRDefault="00850F43" w:rsidP="00850F43">
                                  <w:pPr>
                                    <w:pStyle w:val="NormalWeb"/>
                                    <w:spacing w:before="0" w:beforeAutospacing="0" w:after="180" w:afterAutospacing="0"/>
                                    <w:jc w:val="center"/>
                                    <w:rPr>
                                      <w:lang w:val="en-GB"/>
                                      <w14:shadow w14:blurRad="50800" w14:dist="38100" w14:dir="0" w14:sx="100000" w14:sy="100000" w14:kx="0" w14:ky="0" w14:algn="l">
                                        <w14:srgbClr w14:val="000000">
                                          <w14:alpha w14:val="60000"/>
                                        </w14:srgbClr>
                                      </w14:shadow>
                                    </w:rPr>
                                  </w:pPr>
                                  <w:r w:rsidRPr="00024EE5">
                                    <w:rPr>
                                      <w:rFonts w:eastAsia="Times New Roman"/>
                                      <w:sz w:val="20"/>
                                      <w:szCs w:val="20"/>
                                      <w:lang w:val="en-GB"/>
                                      <w14:shadow w14:blurRad="50800" w14:dist="38100" w14:dir="0" w14:sx="100000" w14:sy="100000" w14:kx="0" w14:ky="0" w14:algn="l">
                                        <w14:srgbClr w14:val="000000">
                                          <w14:alpha w14:val="60000"/>
                                        </w14:srgbClr>
                                      </w14:shadow>
                                    </w:rPr>
                                    <w:t>RDN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7" name="Rectangle 247"/>
                            <wps:cNvSpPr/>
                            <wps:spPr>
                              <a:xfrm>
                                <a:off x="1834963" y="1391077"/>
                                <a:ext cx="842645" cy="179206"/>
                              </a:xfrm>
                              <a:prstGeom prst="rect">
                                <a:avLst/>
                              </a:prstGeom>
                              <a:solidFill>
                                <a:schemeClr val="accent6">
                                  <a:lumMod val="20000"/>
                                  <a:lumOff val="80000"/>
                                </a:schemeClr>
                              </a:solidFill>
                              <a:ln w="317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8" name="Text Box 248"/>
                            <wps:cNvSpPr txBox="1"/>
                            <wps:spPr>
                              <a:xfrm>
                                <a:off x="2746963" y="1353989"/>
                                <a:ext cx="401808" cy="41832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72A98" w:rsidRPr="00024EE5" w:rsidRDefault="00572A98">
                                  <w:pPr>
                                    <w:rPr>
                                      <w14:shadow w14:blurRad="50800" w14:dist="38100" w14:dir="0" w14:sx="100000" w14:sy="100000" w14:kx="0" w14:ky="0" w14:algn="l">
                                        <w14:srgbClr w14:val="000000">
                                          <w14:alpha w14:val="60000"/>
                                        </w14:srgbClr>
                                      </w14:shadow>
                                    </w:rPr>
                                  </w:pPr>
                                  <m:oMathPara>
                                    <m:oMath>
                                      <m:sSub>
                                        <m:sSubPr>
                                          <m:ctrlPr>
                                            <w:rPr>
                                              <w:rFonts w:ascii="Cambria Math" w:hAnsi="Cambria Math"/>
                                              <w:i/>
                                              <w14:shadow w14:blurRad="50800" w14:dist="38100" w14:dir="0" w14:sx="100000" w14:sy="100000" w14:kx="0" w14:ky="0" w14:algn="l">
                                                <w14:srgbClr w14:val="000000">
                                                  <w14:alpha w14:val="60000"/>
                                                </w14:srgbClr>
                                              </w14:shadow>
                                            </w:rPr>
                                          </m:ctrlPr>
                                        </m:sSubPr>
                                        <m:e>
                                          <m:r>
                                            <w:rPr>
                                              <w:rFonts w:ascii="Cambria Math" w:hAnsi="Cambria Math"/>
                                              <w14:shadow w14:blurRad="50800" w14:dist="38100" w14:dir="0" w14:sx="100000" w14:sy="100000" w14:kx="0" w14:ky="0" w14:algn="l">
                                                <w14:srgbClr w14:val="000000">
                                                  <w14:alpha w14:val="60000"/>
                                                </w14:srgbClr>
                                              </w14:shadow>
                                            </w:rPr>
                                            <m:t>P</m:t>
                                          </m:r>
                                        </m:e>
                                        <m:sub>
                                          <m:r>
                                            <w:rPr>
                                              <w:rFonts w:ascii="Cambria Math" w:hAnsi="Cambria Math"/>
                                              <w14:shadow w14:blurRad="50800" w14:dist="38100" w14:dir="0" w14:sx="100000" w14:sy="100000" w14:kx="0" w14:ky="0" w14:algn="l">
                                                <w14:srgbClr w14:val="000000">
                                                  <w14:alpha w14:val="60000"/>
                                                </w14:srgbClr>
                                              </w14:shadow>
                                            </w:rPr>
                                            <m:t>tx</m:t>
                                          </m:r>
                                        </m:sub>
                                      </m:sSub>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9" name="Text Box 249"/>
                            <wps:cNvSpPr txBox="1"/>
                            <wps:spPr>
                              <a:xfrm>
                                <a:off x="3357571" y="2218511"/>
                                <a:ext cx="1362237" cy="47549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27A6F" w:rsidRPr="00024EE5" w:rsidRDefault="00C27A6F" w:rsidP="00C27A6F">
                                  <w:pPr>
                                    <w:jc w:val="center"/>
                                    <w:rPr>
                                      <w14:shadow w14:blurRad="50800" w14:dist="38100" w14:dir="0" w14:sx="100000" w14:sy="100000" w14:kx="0" w14:ky="0" w14:algn="l">
                                        <w14:srgbClr w14:val="000000">
                                          <w14:alpha w14:val="60000"/>
                                        </w14:srgbClr>
                                      </w14:shadow>
                                    </w:rPr>
                                  </w:pPr>
                                  <m:oMath>
                                    <m:r>
                                      <w:rPr>
                                        <w:rFonts w:ascii="Cambria Math" w:hAnsi="Cambria Math"/>
                                        <w14:shadow w14:blurRad="50800" w14:dist="38100" w14:dir="0" w14:sx="100000" w14:sy="100000" w14:kx="0" w14:ky="0" w14:algn="l">
                                          <w14:srgbClr w14:val="000000">
                                            <w14:alpha w14:val="60000"/>
                                          </w14:srgbClr>
                                        </w14:shadow>
                                      </w:rPr>
                                      <m:t xml:space="preserve">M×N </m:t>
                                    </m:r>
                                  </m:oMath>
                                  <w:r w:rsidRPr="00024EE5">
                                    <w:rPr>
                                      <w14:shadow w14:blurRad="50800" w14:dist="38100" w14:dir="0" w14:sx="100000" w14:sy="100000" w14:kx="0" w14:ky="0" w14:algn="l">
                                        <w14:srgbClr w14:val="000000">
                                          <w14:alpha w14:val="60000"/>
                                        </w14:srgbClr>
                                      </w14:shadow>
                                    </w:rPr>
                                    <w:t>antenna array configuration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grpSp>
                          <wpg:cNvPr id="260" name="Group 260"/>
                          <wpg:cNvGrpSpPr/>
                          <wpg:grpSpPr>
                            <a:xfrm>
                              <a:off x="4553364" y="1019548"/>
                              <a:ext cx="891063" cy="793865"/>
                              <a:chOff x="4840170" y="996651"/>
                              <a:chExt cx="891063" cy="793865"/>
                            </a:xfrm>
                            <a:solidFill>
                              <a:schemeClr val="accent5">
                                <a:lumMod val="40000"/>
                                <a:lumOff val="60000"/>
                              </a:schemeClr>
                            </a:solidFill>
                            <a:scene3d>
                              <a:camera prst="isometricOffAxis1Top"/>
                              <a:lightRig rig="threePt" dir="t"/>
                            </a:scene3d>
                          </wpg:grpSpPr>
                          <wps:wsp>
                            <wps:cNvPr id="255" name="Freeform 255"/>
                            <wps:cNvSpPr/>
                            <wps:spPr>
                              <a:xfrm>
                                <a:off x="4853636" y="1033669"/>
                                <a:ext cx="107978" cy="304527"/>
                              </a:xfrm>
                              <a:custGeom>
                                <a:avLst/>
                                <a:gdLst>
                                  <a:gd name="connsiteX0" fmla="*/ 4674 w 285986"/>
                                  <a:gd name="connsiteY0" fmla="*/ 499376 h 552656"/>
                                  <a:gd name="connsiteX1" fmla="*/ 4674 w 285986"/>
                                  <a:gd name="connsiteY1" fmla="*/ 339887 h 552656"/>
                                  <a:gd name="connsiteX2" fmla="*/ 47204 w 285986"/>
                                  <a:gd name="connsiteY2" fmla="*/ 148501 h 552656"/>
                                  <a:gd name="connsiteX3" fmla="*/ 153530 w 285986"/>
                                  <a:gd name="connsiteY3" fmla="*/ 10278 h 552656"/>
                                  <a:gd name="connsiteX4" fmla="*/ 249223 w 285986"/>
                                  <a:gd name="connsiteY4" fmla="*/ 31543 h 552656"/>
                                  <a:gd name="connsiteX5" fmla="*/ 281121 w 285986"/>
                                  <a:gd name="connsiteY5" fmla="*/ 201664 h 552656"/>
                                  <a:gd name="connsiteX6" fmla="*/ 153530 w 285986"/>
                                  <a:gd name="connsiteY6" fmla="*/ 478110 h 552656"/>
                                  <a:gd name="connsiteX7" fmla="*/ 36572 w 285986"/>
                                  <a:gd name="connsiteY7" fmla="*/ 552538 h 552656"/>
                                  <a:gd name="connsiteX8" fmla="*/ 4674 w 285986"/>
                                  <a:gd name="connsiteY8" fmla="*/ 499376 h 552656"/>
                                  <a:gd name="connsiteX0" fmla="*/ 4674 w 282707"/>
                                  <a:gd name="connsiteY0" fmla="*/ 499376 h 557212"/>
                                  <a:gd name="connsiteX1" fmla="*/ 4674 w 282707"/>
                                  <a:gd name="connsiteY1" fmla="*/ 339887 h 557212"/>
                                  <a:gd name="connsiteX2" fmla="*/ 47204 w 282707"/>
                                  <a:gd name="connsiteY2" fmla="*/ 148501 h 557212"/>
                                  <a:gd name="connsiteX3" fmla="*/ 153530 w 282707"/>
                                  <a:gd name="connsiteY3" fmla="*/ 10278 h 557212"/>
                                  <a:gd name="connsiteX4" fmla="*/ 249223 w 282707"/>
                                  <a:gd name="connsiteY4" fmla="*/ 31543 h 557212"/>
                                  <a:gd name="connsiteX5" fmla="*/ 281121 w 282707"/>
                                  <a:gd name="connsiteY5" fmla="*/ 201664 h 557212"/>
                                  <a:gd name="connsiteX6" fmla="*/ 206709 w 282707"/>
                                  <a:gd name="connsiteY6" fmla="*/ 393683 h 557212"/>
                                  <a:gd name="connsiteX7" fmla="*/ 36572 w 282707"/>
                                  <a:gd name="connsiteY7" fmla="*/ 552538 h 557212"/>
                                  <a:gd name="connsiteX8" fmla="*/ 4674 w 282707"/>
                                  <a:gd name="connsiteY8" fmla="*/ 499376 h 557212"/>
                                  <a:gd name="connsiteX0" fmla="*/ 4674 w 284213"/>
                                  <a:gd name="connsiteY0" fmla="*/ 498365 h 556201"/>
                                  <a:gd name="connsiteX1" fmla="*/ 4674 w 284213"/>
                                  <a:gd name="connsiteY1" fmla="*/ 338876 h 556201"/>
                                  <a:gd name="connsiteX2" fmla="*/ 47204 w 284213"/>
                                  <a:gd name="connsiteY2" fmla="*/ 147490 h 556201"/>
                                  <a:gd name="connsiteX3" fmla="*/ 153530 w 284213"/>
                                  <a:gd name="connsiteY3" fmla="*/ 9267 h 556201"/>
                                  <a:gd name="connsiteX4" fmla="*/ 249223 w 284213"/>
                                  <a:gd name="connsiteY4" fmla="*/ 30532 h 556201"/>
                                  <a:gd name="connsiteX5" fmla="*/ 282707 w 284213"/>
                                  <a:gd name="connsiteY5" fmla="*/ 174339 h 556201"/>
                                  <a:gd name="connsiteX6" fmla="*/ 206709 w 284213"/>
                                  <a:gd name="connsiteY6" fmla="*/ 392672 h 556201"/>
                                  <a:gd name="connsiteX7" fmla="*/ 36572 w 284213"/>
                                  <a:gd name="connsiteY7" fmla="*/ 551527 h 556201"/>
                                  <a:gd name="connsiteX8" fmla="*/ 4674 w 284213"/>
                                  <a:gd name="connsiteY8" fmla="*/ 498365 h 556201"/>
                                  <a:gd name="connsiteX0" fmla="*/ 18669 w 298208"/>
                                  <a:gd name="connsiteY0" fmla="*/ 498365 h 631250"/>
                                  <a:gd name="connsiteX1" fmla="*/ 18669 w 298208"/>
                                  <a:gd name="connsiteY1" fmla="*/ 338876 h 631250"/>
                                  <a:gd name="connsiteX2" fmla="*/ 61199 w 298208"/>
                                  <a:gd name="connsiteY2" fmla="*/ 147490 h 631250"/>
                                  <a:gd name="connsiteX3" fmla="*/ 167525 w 298208"/>
                                  <a:gd name="connsiteY3" fmla="*/ 9267 h 631250"/>
                                  <a:gd name="connsiteX4" fmla="*/ 263218 w 298208"/>
                                  <a:gd name="connsiteY4" fmla="*/ 30532 h 631250"/>
                                  <a:gd name="connsiteX5" fmla="*/ 296702 w 298208"/>
                                  <a:gd name="connsiteY5" fmla="*/ 174339 h 631250"/>
                                  <a:gd name="connsiteX6" fmla="*/ 220704 w 298208"/>
                                  <a:gd name="connsiteY6" fmla="*/ 392672 h 631250"/>
                                  <a:gd name="connsiteX7" fmla="*/ 13995 w 298208"/>
                                  <a:gd name="connsiteY7" fmla="*/ 629195 h 631250"/>
                                  <a:gd name="connsiteX8" fmla="*/ 18669 w 298208"/>
                                  <a:gd name="connsiteY8" fmla="*/ 498365 h 631250"/>
                                  <a:gd name="connsiteX0" fmla="*/ 7238 w 305446"/>
                                  <a:gd name="connsiteY0" fmla="*/ 544543 h 635081"/>
                                  <a:gd name="connsiteX1" fmla="*/ 25907 w 305446"/>
                                  <a:gd name="connsiteY1" fmla="*/ 338876 h 635081"/>
                                  <a:gd name="connsiteX2" fmla="*/ 68437 w 305446"/>
                                  <a:gd name="connsiteY2" fmla="*/ 147490 h 635081"/>
                                  <a:gd name="connsiteX3" fmla="*/ 174763 w 305446"/>
                                  <a:gd name="connsiteY3" fmla="*/ 9267 h 635081"/>
                                  <a:gd name="connsiteX4" fmla="*/ 270456 w 305446"/>
                                  <a:gd name="connsiteY4" fmla="*/ 30532 h 635081"/>
                                  <a:gd name="connsiteX5" fmla="*/ 303940 w 305446"/>
                                  <a:gd name="connsiteY5" fmla="*/ 174339 h 635081"/>
                                  <a:gd name="connsiteX6" fmla="*/ 227942 w 305446"/>
                                  <a:gd name="connsiteY6" fmla="*/ 392672 h 635081"/>
                                  <a:gd name="connsiteX7" fmla="*/ 21233 w 305446"/>
                                  <a:gd name="connsiteY7" fmla="*/ 629195 h 635081"/>
                                  <a:gd name="connsiteX8" fmla="*/ 7238 w 305446"/>
                                  <a:gd name="connsiteY8" fmla="*/ 544543 h 6350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05446" h="635081">
                                    <a:moveTo>
                                      <a:pt x="7238" y="544543"/>
                                    </a:moveTo>
                                    <a:cubicBezTo>
                                      <a:pt x="8017" y="496157"/>
                                      <a:pt x="15707" y="405051"/>
                                      <a:pt x="25907" y="338876"/>
                                    </a:cubicBezTo>
                                    <a:cubicBezTo>
                                      <a:pt x="36107" y="272701"/>
                                      <a:pt x="43628" y="202425"/>
                                      <a:pt x="68437" y="147490"/>
                                    </a:cubicBezTo>
                                    <a:cubicBezTo>
                                      <a:pt x="93246" y="92555"/>
                                      <a:pt x="141093" y="28760"/>
                                      <a:pt x="174763" y="9267"/>
                                    </a:cubicBezTo>
                                    <a:cubicBezTo>
                                      <a:pt x="208433" y="-10226"/>
                                      <a:pt x="248927" y="3020"/>
                                      <a:pt x="270456" y="30532"/>
                                    </a:cubicBezTo>
                                    <a:cubicBezTo>
                                      <a:pt x="291985" y="58044"/>
                                      <a:pt x="311026" y="113982"/>
                                      <a:pt x="303940" y="174339"/>
                                    </a:cubicBezTo>
                                    <a:cubicBezTo>
                                      <a:pt x="296854" y="234696"/>
                                      <a:pt x="268700" y="334193"/>
                                      <a:pt x="227942" y="392672"/>
                                    </a:cubicBezTo>
                                    <a:cubicBezTo>
                                      <a:pt x="187184" y="451151"/>
                                      <a:pt x="58017" y="603883"/>
                                      <a:pt x="21233" y="629195"/>
                                    </a:cubicBezTo>
                                    <a:cubicBezTo>
                                      <a:pt x="-15551" y="654507"/>
                                      <a:pt x="6459" y="592929"/>
                                      <a:pt x="7238" y="544543"/>
                                    </a:cubicBezTo>
                                    <a:close/>
                                  </a:path>
                                </a:pathLst>
                              </a:custGeom>
                              <a:grp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6" name="Freeform 256"/>
                            <wps:cNvSpPr/>
                            <wps:spPr>
                              <a:xfrm rot="2430169">
                                <a:off x="4972489" y="996651"/>
                                <a:ext cx="176742" cy="442379"/>
                              </a:xfrm>
                              <a:custGeom>
                                <a:avLst/>
                                <a:gdLst>
                                  <a:gd name="connsiteX0" fmla="*/ 4674 w 285986"/>
                                  <a:gd name="connsiteY0" fmla="*/ 499376 h 552656"/>
                                  <a:gd name="connsiteX1" fmla="*/ 4674 w 285986"/>
                                  <a:gd name="connsiteY1" fmla="*/ 339887 h 552656"/>
                                  <a:gd name="connsiteX2" fmla="*/ 47204 w 285986"/>
                                  <a:gd name="connsiteY2" fmla="*/ 148501 h 552656"/>
                                  <a:gd name="connsiteX3" fmla="*/ 153530 w 285986"/>
                                  <a:gd name="connsiteY3" fmla="*/ 10278 h 552656"/>
                                  <a:gd name="connsiteX4" fmla="*/ 249223 w 285986"/>
                                  <a:gd name="connsiteY4" fmla="*/ 31543 h 552656"/>
                                  <a:gd name="connsiteX5" fmla="*/ 281121 w 285986"/>
                                  <a:gd name="connsiteY5" fmla="*/ 201664 h 552656"/>
                                  <a:gd name="connsiteX6" fmla="*/ 153530 w 285986"/>
                                  <a:gd name="connsiteY6" fmla="*/ 478110 h 552656"/>
                                  <a:gd name="connsiteX7" fmla="*/ 36572 w 285986"/>
                                  <a:gd name="connsiteY7" fmla="*/ 552538 h 552656"/>
                                  <a:gd name="connsiteX8" fmla="*/ 4674 w 285986"/>
                                  <a:gd name="connsiteY8" fmla="*/ 499376 h 552656"/>
                                  <a:gd name="connsiteX0" fmla="*/ 4674 w 282707"/>
                                  <a:gd name="connsiteY0" fmla="*/ 499376 h 557212"/>
                                  <a:gd name="connsiteX1" fmla="*/ 4674 w 282707"/>
                                  <a:gd name="connsiteY1" fmla="*/ 339887 h 557212"/>
                                  <a:gd name="connsiteX2" fmla="*/ 47204 w 282707"/>
                                  <a:gd name="connsiteY2" fmla="*/ 148501 h 557212"/>
                                  <a:gd name="connsiteX3" fmla="*/ 153530 w 282707"/>
                                  <a:gd name="connsiteY3" fmla="*/ 10278 h 557212"/>
                                  <a:gd name="connsiteX4" fmla="*/ 249223 w 282707"/>
                                  <a:gd name="connsiteY4" fmla="*/ 31543 h 557212"/>
                                  <a:gd name="connsiteX5" fmla="*/ 281121 w 282707"/>
                                  <a:gd name="connsiteY5" fmla="*/ 201664 h 557212"/>
                                  <a:gd name="connsiteX6" fmla="*/ 206709 w 282707"/>
                                  <a:gd name="connsiteY6" fmla="*/ 393683 h 557212"/>
                                  <a:gd name="connsiteX7" fmla="*/ 36572 w 282707"/>
                                  <a:gd name="connsiteY7" fmla="*/ 552538 h 557212"/>
                                  <a:gd name="connsiteX8" fmla="*/ 4674 w 282707"/>
                                  <a:gd name="connsiteY8" fmla="*/ 499376 h 557212"/>
                                  <a:gd name="connsiteX0" fmla="*/ 4674 w 284213"/>
                                  <a:gd name="connsiteY0" fmla="*/ 498365 h 556201"/>
                                  <a:gd name="connsiteX1" fmla="*/ 4674 w 284213"/>
                                  <a:gd name="connsiteY1" fmla="*/ 338876 h 556201"/>
                                  <a:gd name="connsiteX2" fmla="*/ 47204 w 284213"/>
                                  <a:gd name="connsiteY2" fmla="*/ 147490 h 556201"/>
                                  <a:gd name="connsiteX3" fmla="*/ 153530 w 284213"/>
                                  <a:gd name="connsiteY3" fmla="*/ 9267 h 556201"/>
                                  <a:gd name="connsiteX4" fmla="*/ 249223 w 284213"/>
                                  <a:gd name="connsiteY4" fmla="*/ 30532 h 556201"/>
                                  <a:gd name="connsiteX5" fmla="*/ 282707 w 284213"/>
                                  <a:gd name="connsiteY5" fmla="*/ 174339 h 556201"/>
                                  <a:gd name="connsiteX6" fmla="*/ 206709 w 284213"/>
                                  <a:gd name="connsiteY6" fmla="*/ 392672 h 556201"/>
                                  <a:gd name="connsiteX7" fmla="*/ 36572 w 284213"/>
                                  <a:gd name="connsiteY7" fmla="*/ 551527 h 556201"/>
                                  <a:gd name="connsiteX8" fmla="*/ 4674 w 284213"/>
                                  <a:gd name="connsiteY8" fmla="*/ 498365 h 556201"/>
                                  <a:gd name="connsiteX0" fmla="*/ 18669 w 298208"/>
                                  <a:gd name="connsiteY0" fmla="*/ 498365 h 631250"/>
                                  <a:gd name="connsiteX1" fmla="*/ 18669 w 298208"/>
                                  <a:gd name="connsiteY1" fmla="*/ 338876 h 631250"/>
                                  <a:gd name="connsiteX2" fmla="*/ 61199 w 298208"/>
                                  <a:gd name="connsiteY2" fmla="*/ 147490 h 631250"/>
                                  <a:gd name="connsiteX3" fmla="*/ 167525 w 298208"/>
                                  <a:gd name="connsiteY3" fmla="*/ 9267 h 631250"/>
                                  <a:gd name="connsiteX4" fmla="*/ 263218 w 298208"/>
                                  <a:gd name="connsiteY4" fmla="*/ 30532 h 631250"/>
                                  <a:gd name="connsiteX5" fmla="*/ 296702 w 298208"/>
                                  <a:gd name="connsiteY5" fmla="*/ 174339 h 631250"/>
                                  <a:gd name="connsiteX6" fmla="*/ 220704 w 298208"/>
                                  <a:gd name="connsiteY6" fmla="*/ 392672 h 631250"/>
                                  <a:gd name="connsiteX7" fmla="*/ 13995 w 298208"/>
                                  <a:gd name="connsiteY7" fmla="*/ 629195 h 631250"/>
                                  <a:gd name="connsiteX8" fmla="*/ 18669 w 298208"/>
                                  <a:gd name="connsiteY8" fmla="*/ 498365 h 631250"/>
                                  <a:gd name="connsiteX0" fmla="*/ 7238 w 305446"/>
                                  <a:gd name="connsiteY0" fmla="*/ 544543 h 635081"/>
                                  <a:gd name="connsiteX1" fmla="*/ 25907 w 305446"/>
                                  <a:gd name="connsiteY1" fmla="*/ 338876 h 635081"/>
                                  <a:gd name="connsiteX2" fmla="*/ 68437 w 305446"/>
                                  <a:gd name="connsiteY2" fmla="*/ 147490 h 635081"/>
                                  <a:gd name="connsiteX3" fmla="*/ 174763 w 305446"/>
                                  <a:gd name="connsiteY3" fmla="*/ 9267 h 635081"/>
                                  <a:gd name="connsiteX4" fmla="*/ 270456 w 305446"/>
                                  <a:gd name="connsiteY4" fmla="*/ 30532 h 635081"/>
                                  <a:gd name="connsiteX5" fmla="*/ 303940 w 305446"/>
                                  <a:gd name="connsiteY5" fmla="*/ 174339 h 635081"/>
                                  <a:gd name="connsiteX6" fmla="*/ 227942 w 305446"/>
                                  <a:gd name="connsiteY6" fmla="*/ 392672 h 635081"/>
                                  <a:gd name="connsiteX7" fmla="*/ 21233 w 305446"/>
                                  <a:gd name="connsiteY7" fmla="*/ 629195 h 635081"/>
                                  <a:gd name="connsiteX8" fmla="*/ 7238 w 305446"/>
                                  <a:gd name="connsiteY8" fmla="*/ 544543 h 6350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05446" h="635081">
                                    <a:moveTo>
                                      <a:pt x="7238" y="544543"/>
                                    </a:moveTo>
                                    <a:cubicBezTo>
                                      <a:pt x="8017" y="496157"/>
                                      <a:pt x="15707" y="405051"/>
                                      <a:pt x="25907" y="338876"/>
                                    </a:cubicBezTo>
                                    <a:cubicBezTo>
                                      <a:pt x="36107" y="272701"/>
                                      <a:pt x="43628" y="202425"/>
                                      <a:pt x="68437" y="147490"/>
                                    </a:cubicBezTo>
                                    <a:cubicBezTo>
                                      <a:pt x="93246" y="92555"/>
                                      <a:pt x="141093" y="28760"/>
                                      <a:pt x="174763" y="9267"/>
                                    </a:cubicBezTo>
                                    <a:cubicBezTo>
                                      <a:pt x="208433" y="-10226"/>
                                      <a:pt x="248927" y="3020"/>
                                      <a:pt x="270456" y="30532"/>
                                    </a:cubicBezTo>
                                    <a:cubicBezTo>
                                      <a:pt x="291985" y="58044"/>
                                      <a:pt x="311026" y="113982"/>
                                      <a:pt x="303940" y="174339"/>
                                    </a:cubicBezTo>
                                    <a:cubicBezTo>
                                      <a:pt x="296854" y="234696"/>
                                      <a:pt x="268700" y="334193"/>
                                      <a:pt x="227942" y="392672"/>
                                    </a:cubicBezTo>
                                    <a:cubicBezTo>
                                      <a:pt x="187184" y="451151"/>
                                      <a:pt x="58017" y="603883"/>
                                      <a:pt x="21233" y="629195"/>
                                    </a:cubicBezTo>
                                    <a:cubicBezTo>
                                      <a:pt x="-15551" y="654507"/>
                                      <a:pt x="6459" y="592929"/>
                                      <a:pt x="7238" y="544543"/>
                                    </a:cubicBezTo>
                                    <a:close/>
                                  </a:path>
                                </a:pathLst>
                              </a:custGeom>
                              <a:grp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24EE5" w:rsidRPr="00024EE5" w:rsidRDefault="00024EE5" w:rsidP="00024EE5">
                                  <w:pPr>
                                    <w:rPr>
                                      <w14:shadow w14:blurRad="50800" w14:dist="38100" w14:dir="0" w14:sx="100000" w14:sy="100000" w14:kx="0" w14:ky="0" w14:algn="l">
                                        <w14:srgbClr w14:val="000000">
                                          <w14:alpha w14:val="60000"/>
                                        </w14:srgbClr>
                                      </w14:shadow>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7" name="Freeform 257"/>
                            <wps:cNvSpPr/>
                            <wps:spPr>
                              <a:xfrm rot="4186194">
                                <a:off x="5094111" y="993590"/>
                                <a:ext cx="447563" cy="826681"/>
                              </a:xfrm>
                              <a:custGeom>
                                <a:avLst/>
                                <a:gdLst>
                                  <a:gd name="connsiteX0" fmla="*/ 4674 w 285986"/>
                                  <a:gd name="connsiteY0" fmla="*/ 499376 h 552656"/>
                                  <a:gd name="connsiteX1" fmla="*/ 4674 w 285986"/>
                                  <a:gd name="connsiteY1" fmla="*/ 339887 h 552656"/>
                                  <a:gd name="connsiteX2" fmla="*/ 47204 w 285986"/>
                                  <a:gd name="connsiteY2" fmla="*/ 148501 h 552656"/>
                                  <a:gd name="connsiteX3" fmla="*/ 153530 w 285986"/>
                                  <a:gd name="connsiteY3" fmla="*/ 10278 h 552656"/>
                                  <a:gd name="connsiteX4" fmla="*/ 249223 w 285986"/>
                                  <a:gd name="connsiteY4" fmla="*/ 31543 h 552656"/>
                                  <a:gd name="connsiteX5" fmla="*/ 281121 w 285986"/>
                                  <a:gd name="connsiteY5" fmla="*/ 201664 h 552656"/>
                                  <a:gd name="connsiteX6" fmla="*/ 153530 w 285986"/>
                                  <a:gd name="connsiteY6" fmla="*/ 478110 h 552656"/>
                                  <a:gd name="connsiteX7" fmla="*/ 36572 w 285986"/>
                                  <a:gd name="connsiteY7" fmla="*/ 552538 h 552656"/>
                                  <a:gd name="connsiteX8" fmla="*/ 4674 w 285986"/>
                                  <a:gd name="connsiteY8" fmla="*/ 499376 h 552656"/>
                                  <a:gd name="connsiteX0" fmla="*/ 4674 w 282707"/>
                                  <a:gd name="connsiteY0" fmla="*/ 499376 h 557212"/>
                                  <a:gd name="connsiteX1" fmla="*/ 4674 w 282707"/>
                                  <a:gd name="connsiteY1" fmla="*/ 339887 h 557212"/>
                                  <a:gd name="connsiteX2" fmla="*/ 47204 w 282707"/>
                                  <a:gd name="connsiteY2" fmla="*/ 148501 h 557212"/>
                                  <a:gd name="connsiteX3" fmla="*/ 153530 w 282707"/>
                                  <a:gd name="connsiteY3" fmla="*/ 10278 h 557212"/>
                                  <a:gd name="connsiteX4" fmla="*/ 249223 w 282707"/>
                                  <a:gd name="connsiteY4" fmla="*/ 31543 h 557212"/>
                                  <a:gd name="connsiteX5" fmla="*/ 281121 w 282707"/>
                                  <a:gd name="connsiteY5" fmla="*/ 201664 h 557212"/>
                                  <a:gd name="connsiteX6" fmla="*/ 206709 w 282707"/>
                                  <a:gd name="connsiteY6" fmla="*/ 393683 h 557212"/>
                                  <a:gd name="connsiteX7" fmla="*/ 36572 w 282707"/>
                                  <a:gd name="connsiteY7" fmla="*/ 552538 h 557212"/>
                                  <a:gd name="connsiteX8" fmla="*/ 4674 w 282707"/>
                                  <a:gd name="connsiteY8" fmla="*/ 499376 h 557212"/>
                                  <a:gd name="connsiteX0" fmla="*/ 4674 w 284213"/>
                                  <a:gd name="connsiteY0" fmla="*/ 498365 h 556201"/>
                                  <a:gd name="connsiteX1" fmla="*/ 4674 w 284213"/>
                                  <a:gd name="connsiteY1" fmla="*/ 338876 h 556201"/>
                                  <a:gd name="connsiteX2" fmla="*/ 47204 w 284213"/>
                                  <a:gd name="connsiteY2" fmla="*/ 147490 h 556201"/>
                                  <a:gd name="connsiteX3" fmla="*/ 153530 w 284213"/>
                                  <a:gd name="connsiteY3" fmla="*/ 9267 h 556201"/>
                                  <a:gd name="connsiteX4" fmla="*/ 249223 w 284213"/>
                                  <a:gd name="connsiteY4" fmla="*/ 30532 h 556201"/>
                                  <a:gd name="connsiteX5" fmla="*/ 282707 w 284213"/>
                                  <a:gd name="connsiteY5" fmla="*/ 174339 h 556201"/>
                                  <a:gd name="connsiteX6" fmla="*/ 206709 w 284213"/>
                                  <a:gd name="connsiteY6" fmla="*/ 392672 h 556201"/>
                                  <a:gd name="connsiteX7" fmla="*/ 36572 w 284213"/>
                                  <a:gd name="connsiteY7" fmla="*/ 551527 h 556201"/>
                                  <a:gd name="connsiteX8" fmla="*/ 4674 w 284213"/>
                                  <a:gd name="connsiteY8" fmla="*/ 498365 h 556201"/>
                                  <a:gd name="connsiteX0" fmla="*/ 18669 w 298208"/>
                                  <a:gd name="connsiteY0" fmla="*/ 498365 h 631250"/>
                                  <a:gd name="connsiteX1" fmla="*/ 18669 w 298208"/>
                                  <a:gd name="connsiteY1" fmla="*/ 338876 h 631250"/>
                                  <a:gd name="connsiteX2" fmla="*/ 61199 w 298208"/>
                                  <a:gd name="connsiteY2" fmla="*/ 147490 h 631250"/>
                                  <a:gd name="connsiteX3" fmla="*/ 167525 w 298208"/>
                                  <a:gd name="connsiteY3" fmla="*/ 9267 h 631250"/>
                                  <a:gd name="connsiteX4" fmla="*/ 263218 w 298208"/>
                                  <a:gd name="connsiteY4" fmla="*/ 30532 h 631250"/>
                                  <a:gd name="connsiteX5" fmla="*/ 296702 w 298208"/>
                                  <a:gd name="connsiteY5" fmla="*/ 174339 h 631250"/>
                                  <a:gd name="connsiteX6" fmla="*/ 220704 w 298208"/>
                                  <a:gd name="connsiteY6" fmla="*/ 392672 h 631250"/>
                                  <a:gd name="connsiteX7" fmla="*/ 13995 w 298208"/>
                                  <a:gd name="connsiteY7" fmla="*/ 629195 h 631250"/>
                                  <a:gd name="connsiteX8" fmla="*/ 18669 w 298208"/>
                                  <a:gd name="connsiteY8" fmla="*/ 498365 h 631250"/>
                                  <a:gd name="connsiteX0" fmla="*/ 7238 w 305446"/>
                                  <a:gd name="connsiteY0" fmla="*/ 544543 h 635081"/>
                                  <a:gd name="connsiteX1" fmla="*/ 25907 w 305446"/>
                                  <a:gd name="connsiteY1" fmla="*/ 338876 h 635081"/>
                                  <a:gd name="connsiteX2" fmla="*/ 68437 w 305446"/>
                                  <a:gd name="connsiteY2" fmla="*/ 147490 h 635081"/>
                                  <a:gd name="connsiteX3" fmla="*/ 174763 w 305446"/>
                                  <a:gd name="connsiteY3" fmla="*/ 9267 h 635081"/>
                                  <a:gd name="connsiteX4" fmla="*/ 270456 w 305446"/>
                                  <a:gd name="connsiteY4" fmla="*/ 30532 h 635081"/>
                                  <a:gd name="connsiteX5" fmla="*/ 303940 w 305446"/>
                                  <a:gd name="connsiteY5" fmla="*/ 174339 h 635081"/>
                                  <a:gd name="connsiteX6" fmla="*/ 227942 w 305446"/>
                                  <a:gd name="connsiteY6" fmla="*/ 392672 h 635081"/>
                                  <a:gd name="connsiteX7" fmla="*/ 21233 w 305446"/>
                                  <a:gd name="connsiteY7" fmla="*/ 629195 h 635081"/>
                                  <a:gd name="connsiteX8" fmla="*/ 7238 w 305446"/>
                                  <a:gd name="connsiteY8" fmla="*/ 544543 h 635081"/>
                                  <a:gd name="connsiteX0" fmla="*/ 7238 w 305446"/>
                                  <a:gd name="connsiteY0" fmla="*/ 545681 h 636219"/>
                                  <a:gd name="connsiteX1" fmla="*/ 25907 w 305446"/>
                                  <a:gd name="connsiteY1" fmla="*/ 340014 h 636219"/>
                                  <a:gd name="connsiteX2" fmla="*/ 106665 w 305446"/>
                                  <a:gd name="connsiteY2" fmla="*/ 164009 h 636219"/>
                                  <a:gd name="connsiteX3" fmla="*/ 174763 w 305446"/>
                                  <a:gd name="connsiteY3" fmla="*/ 10405 h 636219"/>
                                  <a:gd name="connsiteX4" fmla="*/ 270456 w 305446"/>
                                  <a:gd name="connsiteY4" fmla="*/ 31670 h 636219"/>
                                  <a:gd name="connsiteX5" fmla="*/ 303940 w 305446"/>
                                  <a:gd name="connsiteY5" fmla="*/ 175477 h 636219"/>
                                  <a:gd name="connsiteX6" fmla="*/ 227942 w 305446"/>
                                  <a:gd name="connsiteY6" fmla="*/ 393810 h 636219"/>
                                  <a:gd name="connsiteX7" fmla="*/ 21233 w 305446"/>
                                  <a:gd name="connsiteY7" fmla="*/ 630333 h 636219"/>
                                  <a:gd name="connsiteX8" fmla="*/ 7238 w 305446"/>
                                  <a:gd name="connsiteY8" fmla="*/ 545681 h 636219"/>
                                  <a:gd name="connsiteX0" fmla="*/ 8789 w 306997"/>
                                  <a:gd name="connsiteY0" fmla="*/ 545681 h 636397"/>
                                  <a:gd name="connsiteX1" fmla="*/ 54229 w 306997"/>
                                  <a:gd name="connsiteY1" fmla="*/ 323950 h 636397"/>
                                  <a:gd name="connsiteX2" fmla="*/ 108216 w 306997"/>
                                  <a:gd name="connsiteY2" fmla="*/ 164009 h 636397"/>
                                  <a:gd name="connsiteX3" fmla="*/ 176314 w 306997"/>
                                  <a:gd name="connsiteY3" fmla="*/ 10405 h 636397"/>
                                  <a:gd name="connsiteX4" fmla="*/ 272007 w 306997"/>
                                  <a:gd name="connsiteY4" fmla="*/ 31670 h 636397"/>
                                  <a:gd name="connsiteX5" fmla="*/ 305491 w 306997"/>
                                  <a:gd name="connsiteY5" fmla="*/ 175477 h 636397"/>
                                  <a:gd name="connsiteX6" fmla="*/ 229493 w 306997"/>
                                  <a:gd name="connsiteY6" fmla="*/ 393810 h 636397"/>
                                  <a:gd name="connsiteX7" fmla="*/ 22784 w 306997"/>
                                  <a:gd name="connsiteY7" fmla="*/ 630333 h 636397"/>
                                  <a:gd name="connsiteX8" fmla="*/ 8789 w 306997"/>
                                  <a:gd name="connsiteY8" fmla="*/ 545681 h 636397"/>
                                  <a:gd name="connsiteX0" fmla="*/ 8789 w 306796"/>
                                  <a:gd name="connsiteY0" fmla="*/ 528021 h 618737"/>
                                  <a:gd name="connsiteX1" fmla="*/ 54229 w 306796"/>
                                  <a:gd name="connsiteY1" fmla="*/ 306290 h 618737"/>
                                  <a:gd name="connsiteX2" fmla="*/ 108216 w 306796"/>
                                  <a:gd name="connsiteY2" fmla="*/ 146349 h 618737"/>
                                  <a:gd name="connsiteX3" fmla="*/ 201737 w 306796"/>
                                  <a:gd name="connsiteY3" fmla="*/ 20478 h 618737"/>
                                  <a:gd name="connsiteX4" fmla="*/ 272007 w 306796"/>
                                  <a:gd name="connsiteY4" fmla="*/ 14010 h 618737"/>
                                  <a:gd name="connsiteX5" fmla="*/ 305491 w 306796"/>
                                  <a:gd name="connsiteY5" fmla="*/ 157817 h 618737"/>
                                  <a:gd name="connsiteX6" fmla="*/ 229493 w 306796"/>
                                  <a:gd name="connsiteY6" fmla="*/ 376150 h 618737"/>
                                  <a:gd name="connsiteX7" fmla="*/ 22784 w 306796"/>
                                  <a:gd name="connsiteY7" fmla="*/ 612673 h 618737"/>
                                  <a:gd name="connsiteX8" fmla="*/ 8789 w 306796"/>
                                  <a:gd name="connsiteY8" fmla="*/ 528021 h 6187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06796" h="618737">
                                    <a:moveTo>
                                      <a:pt x="8789" y="528021"/>
                                    </a:moveTo>
                                    <a:cubicBezTo>
                                      <a:pt x="14030" y="476957"/>
                                      <a:pt x="37658" y="369902"/>
                                      <a:pt x="54229" y="306290"/>
                                    </a:cubicBezTo>
                                    <a:cubicBezTo>
                                      <a:pt x="70800" y="242678"/>
                                      <a:pt x="83631" y="193984"/>
                                      <a:pt x="108216" y="146349"/>
                                    </a:cubicBezTo>
                                    <a:cubicBezTo>
                                      <a:pt x="132801" y="98714"/>
                                      <a:pt x="174439" y="42534"/>
                                      <a:pt x="201737" y="20478"/>
                                    </a:cubicBezTo>
                                    <a:cubicBezTo>
                                      <a:pt x="229035" y="-1578"/>
                                      <a:pt x="254715" y="-8880"/>
                                      <a:pt x="272007" y="14010"/>
                                    </a:cubicBezTo>
                                    <a:cubicBezTo>
                                      <a:pt x="289299" y="36900"/>
                                      <a:pt x="312577" y="97460"/>
                                      <a:pt x="305491" y="157817"/>
                                    </a:cubicBezTo>
                                    <a:cubicBezTo>
                                      <a:pt x="298405" y="218174"/>
                                      <a:pt x="270251" y="317671"/>
                                      <a:pt x="229493" y="376150"/>
                                    </a:cubicBezTo>
                                    <a:cubicBezTo>
                                      <a:pt x="188735" y="434629"/>
                                      <a:pt x="59568" y="587361"/>
                                      <a:pt x="22784" y="612673"/>
                                    </a:cubicBezTo>
                                    <a:cubicBezTo>
                                      <a:pt x="-14000" y="637985"/>
                                      <a:pt x="3548" y="579085"/>
                                      <a:pt x="8789" y="528021"/>
                                    </a:cubicBezTo>
                                    <a:close/>
                                  </a:path>
                                </a:pathLst>
                              </a:custGeom>
                              <a:grp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24EE5" w:rsidRPr="00024EE5" w:rsidRDefault="00024EE5" w:rsidP="00024EE5">
                                  <w:pPr>
                                    <w:rPr>
                                      <w14:shadow w14:blurRad="50800" w14:dist="38100" w14:dir="0" w14:sx="100000" w14:sy="100000" w14:kx="0" w14:ky="0" w14:algn="l">
                                        <w14:srgbClr w14:val="000000">
                                          <w14:alpha w14:val="60000"/>
                                        </w14:srgbClr>
                                      </w14:shadow>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8" name="Freeform 258"/>
                            <wps:cNvSpPr/>
                            <wps:spPr>
                              <a:xfrm flipV="1">
                                <a:off x="4840170" y="1361814"/>
                                <a:ext cx="68329" cy="247529"/>
                              </a:xfrm>
                              <a:custGeom>
                                <a:avLst/>
                                <a:gdLst>
                                  <a:gd name="connsiteX0" fmla="*/ 4674 w 285986"/>
                                  <a:gd name="connsiteY0" fmla="*/ 499376 h 552656"/>
                                  <a:gd name="connsiteX1" fmla="*/ 4674 w 285986"/>
                                  <a:gd name="connsiteY1" fmla="*/ 339887 h 552656"/>
                                  <a:gd name="connsiteX2" fmla="*/ 47204 w 285986"/>
                                  <a:gd name="connsiteY2" fmla="*/ 148501 h 552656"/>
                                  <a:gd name="connsiteX3" fmla="*/ 153530 w 285986"/>
                                  <a:gd name="connsiteY3" fmla="*/ 10278 h 552656"/>
                                  <a:gd name="connsiteX4" fmla="*/ 249223 w 285986"/>
                                  <a:gd name="connsiteY4" fmla="*/ 31543 h 552656"/>
                                  <a:gd name="connsiteX5" fmla="*/ 281121 w 285986"/>
                                  <a:gd name="connsiteY5" fmla="*/ 201664 h 552656"/>
                                  <a:gd name="connsiteX6" fmla="*/ 153530 w 285986"/>
                                  <a:gd name="connsiteY6" fmla="*/ 478110 h 552656"/>
                                  <a:gd name="connsiteX7" fmla="*/ 36572 w 285986"/>
                                  <a:gd name="connsiteY7" fmla="*/ 552538 h 552656"/>
                                  <a:gd name="connsiteX8" fmla="*/ 4674 w 285986"/>
                                  <a:gd name="connsiteY8" fmla="*/ 499376 h 552656"/>
                                  <a:gd name="connsiteX0" fmla="*/ 4674 w 282707"/>
                                  <a:gd name="connsiteY0" fmla="*/ 499376 h 557212"/>
                                  <a:gd name="connsiteX1" fmla="*/ 4674 w 282707"/>
                                  <a:gd name="connsiteY1" fmla="*/ 339887 h 557212"/>
                                  <a:gd name="connsiteX2" fmla="*/ 47204 w 282707"/>
                                  <a:gd name="connsiteY2" fmla="*/ 148501 h 557212"/>
                                  <a:gd name="connsiteX3" fmla="*/ 153530 w 282707"/>
                                  <a:gd name="connsiteY3" fmla="*/ 10278 h 557212"/>
                                  <a:gd name="connsiteX4" fmla="*/ 249223 w 282707"/>
                                  <a:gd name="connsiteY4" fmla="*/ 31543 h 557212"/>
                                  <a:gd name="connsiteX5" fmla="*/ 281121 w 282707"/>
                                  <a:gd name="connsiteY5" fmla="*/ 201664 h 557212"/>
                                  <a:gd name="connsiteX6" fmla="*/ 206709 w 282707"/>
                                  <a:gd name="connsiteY6" fmla="*/ 393683 h 557212"/>
                                  <a:gd name="connsiteX7" fmla="*/ 36572 w 282707"/>
                                  <a:gd name="connsiteY7" fmla="*/ 552538 h 557212"/>
                                  <a:gd name="connsiteX8" fmla="*/ 4674 w 282707"/>
                                  <a:gd name="connsiteY8" fmla="*/ 499376 h 557212"/>
                                  <a:gd name="connsiteX0" fmla="*/ 4674 w 284213"/>
                                  <a:gd name="connsiteY0" fmla="*/ 498365 h 556201"/>
                                  <a:gd name="connsiteX1" fmla="*/ 4674 w 284213"/>
                                  <a:gd name="connsiteY1" fmla="*/ 338876 h 556201"/>
                                  <a:gd name="connsiteX2" fmla="*/ 47204 w 284213"/>
                                  <a:gd name="connsiteY2" fmla="*/ 147490 h 556201"/>
                                  <a:gd name="connsiteX3" fmla="*/ 153530 w 284213"/>
                                  <a:gd name="connsiteY3" fmla="*/ 9267 h 556201"/>
                                  <a:gd name="connsiteX4" fmla="*/ 249223 w 284213"/>
                                  <a:gd name="connsiteY4" fmla="*/ 30532 h 556201"/>
                                  <a:gd name="connsiteX5" fmla="*/ 282707 w 284213"/>
                                  <a:gd name="connsiteY5" fmla="*/ 174339 h 556201"/>
                                  <a:gd name="connsiteX6" fmla="*/ 206709 w 284213"/>
                                  <a:gd name="connsiteY6" fmla="*/ 392672 h 556201"/>
                                  <a:gd name="connsiteX7" fmla="*/ 36572 w 284213"/>
                                  <a:gd name="connsiteY7" fmla="*/ 551527 h 556201"/>
                                  <a:gd name="connsiteX8" fmla="*/ 4674 w 284213"/>
                                  <a:gd name="connsiteY8" fmla="*/ 498365 h 556201"/>
                                  <a:gd name="connsiteX0" fmla="*/ 18669 w 298208"/>
                                  <a:gd name="connsiteY0" fmla="*/ 498365 h 631250"/>
                                  <a:gd name="connsiteX1" fmla="*/ 18669 w 298208"/>
                                  <a:gd name="connsiteY1" fmla="*/ 338876 h 631250"/>
                                  <a:gd name="connsiteX2" fmla="*/ 61199 w 298208"/>
                                  <a:gd name="connsiteY2" fmla="*/ 147490 h 631250"/>
                                  <a:gd name="connsiteX3" fmla="*/ 167525 w 298208"/>
                                  <a:gd name="connsiteY3" fmla="*/ 9267 h 631250"/>
                                  <a:gd name="connsiteX4" fmla="*/ 263218 w 298208"/>
                                  <a:gd name="connsiteY4" fmla="*/ 30532 h 631250"/>
                                  <a:gd name="connsiteX5" fmla="*/ 296702 w 298208"/>
                                  <a:gd name="connsiteY5" fmla="*/ 174339 h 631250"/>
                                  <a:gd name="connsiteX6" fmla="*/ 220704 w 298208"/>
                                  <a:gd name="connsiteY6" fmla="*/ 392672 h 631250"/>
                                  <a:gd name="connsiteX7" fmla="*/ 13995 w 298208"/>
                                  <a:gd name="connsiteY7" fmla="*/ 629195 h 631250"/>
                                  <a:gd name="connsiteX8" fmla="*/ 18669 w 298208"/>
                                  <a:gd name="connsiteY8" fmla="*/ 498365 h 631250"/>
                                  <a:gd name="connsiteX0" fmla="*/ 7238 w 305446"/>
                                  <a:gd name="connsiteY0" fmla="*/ 544543 h 635081"/>
                                  <a:gd name="connsiteX1" fmla="*/ 25907 w 305446"/>
                                  <a:gd name="connsiteY1" fmla="*/ 338876 h 635081"/>
                                  <a:gd name="connsiteX2" fmla="*/ 68437 w 305446"/>
                                  <a:gd name="connsiteY2" fmla="*/ 147490 h 635081"/>
                                  <a:gd name="connsiteX3" fmla="*/ 174763 w 305446"/>
                                  <a:gd name="connsiteY3" fmla="*/ 9267 h 635081"/>
                                  <a:gd name="connsiteX4" fmla="*/ 270456 w 305446"/>
                                  <a:gd name="connsiteY4" fmla="*/ 30532 h 635081"/>
                                  <a:gd name="connsiteX5" fmla="*/ 303940 w 305446"/>
                                  <a:gd name="connsiteY5" fmla="*/ 174339 h 635081"/>
                                  <a:gd name="connsiteX6" fmla="*/ 227942 w 305446"/>
                                  <a:gd name="connsiteY6" fmla="*/ 392672 h 635081"/>
                                  <a:gd name="connsiteX7" fmla="*/ 21233 w 305446"/>
                                  <a:gd name="connsiteY7" fmla="*/ 629195 h 635081"/>
                                  <a:gd name="connsiteX8" fmla="*/ 7238 w 305446"/>
                                  <a:gd name="connsiteY8" fmla="*/ 544543 h 6350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05446" h="635081">
                                    <a:moveTo>
                                      <a:pt x="7238" y="544543"/>
                                    </a:moveTo>
                                    <a:cubicBezTo>
                                      <a:pt x="8017" y="496157"/>
                                      <a:pt x="15707" y="405051"/>
                                      <a:pt x="25907" y="338876"/>
                                    </a:cubicBezTo>
                                    <a:cubicBezTo>
                                      <a:pt x="36107" y="272701"/>
                                      <a:pt x="43628" y="202425"/>
                                      <a:pt x="68437" y="147490"/>
                                    </a:cubicBezTo>
                                    <a:cubicBezTo>
                                      <a:pt x="93246" y="92555"/>
                                      <a:pt x="141093" y="28760"/>
                                      <a:pt x="174763" y="9267"/>
                                    </a:cubicBezTo>
                                    <a:cubicBezTo>
                                      <a:pt x="208433" y="-10226"/>
                                      <a:pt x="248927" y="3020"/>
                                      <a:pt x="270456" y="30532"/>
                                    </a:cubicBezTo>
                                    <a:cubicBezTo>
                                      <a:pt x="291985" y="58044"/>
                                      <a:pt x="311026" y="113982"/>
                                      <a:pt x="303940" y="174339"/>
                                    </a:cubicBezTo>
                                    <a:cubicBezTo>
                                      <a:pt x="296854" y="234696"/>
                                      <a:pt x="268700" y="334193"/>
                                      <a:pt x="227942" y="392672"/>
                                    </a:cubicBezTo>
                                    <a:cubicBezTo>
                                      <a:pt x="187184" y="451151"/>
                                      <a:pt x="58017" y="603883"/>
                                      <a:pt x="21233" y="629195"/>
                                    </a:cubicBezTo>
                                    <a:cubicBezTo>
                                      <a:pt x="-15551" y="654507"/>
                                      <a:pt x="6459" y="592929"/>
                                      <a:pt x="7238" y="544543"/>
                                    </a:cubicBezTo>
                                    <a:close/>
                                  </a:path>
                                </a:pathLst>
                              </a:custGeom>
                              <a:grp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24EE5" w:rsidRPr="00024EE5" w:rsidRDefault="00024EE5" w:rsidP="00024EE5">
                                  <w:pPr>
                                    <w:rPr>
                                      <w14:shadow w14:blurRad="50800" w14:dist="38100" w14:dir="0" w14:sx="100000" w14:sy="100000" w14:kx="0" w14:ky="0" w14:algn="l">
                                        <w14:srgbClr w14:val="000000">
                                          <w14:alpha w14:val="60000"/>
                                        </w14:srgbClr>
                                      </w14:shadow>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9" name="Freeform 259"/>
                            <wps:cNvSpPr/>
                            <wps:spPr>
                              <a:xfrm rot="19541733" flipV="1">
                                <a:off x="4973849" y="1265032"/>
                                <a:ext cx="228551" cy="525484"/>
                              </a:xfrm>
                              <a:custGeom>
                                <a:avLst/>
                                <a:gdLst>
                                  <a:gd name="connsiteX0" fmla="*/ 4674 w 285986"/>
                                  <a:gd name="connsiteY0" fmla="*/ 499376 h 552656"/>
                                  <a:gd name="connsiteX1" fmla="*/ 4674 w 285986"/>
                                  <a:gd name="connsiteY1" fmla="*/ 339887 h 552656"/>
                                  <a:gd name="connsiteX2" fmla="*/ 47204 w 285986"/>
                                  <a:gd name="connsiteY2" fmla="*/ 148501 h 552656"/>
                                  <a:gd name="connsiteX3" fmla="*/ 153530 w 285986"/>
                                  <a:gd name="connsiteY3" fmla="*/ 10278 h 552656"/>
                                  <a:gd name="connsiteX4" fmla="*/ 249223 w 285986"/>
                                  <a:gd name="connsiteY4" fmla="*/ 31543 h 552656"/>
                                  <a:gd name="connsiteX5" fmla="*/ 281121 w 285986"/>
                                  <a:gd name="connsiteY5" fmla="*/ 201664 h 552656"/>
                                  <a:gd name="connsiteX6" fmla="*/ 153530 w 285986"/>
                                  <a:gd name="connsiteY6" fmla="*/ 478110 h 552656"/>
                                  <a:gd name="connsiteX7" fmla="*/ 36572 w 285986"/>
                                  <a:gd name="connsiteY7" fmla="*/ 552538 h 552656"/>
                                  <a:gd name="connsiteX8" fmla="*/ 4674 w 285986"/>
                                  <a:gd name="connsiteY8" fmla="*/ 499376 h 552656"/>
                                  <a:gd name="connsiteX0" fmla="*/ 4674 w 282707"/>
                                  <a:gd name="connsiteY0" fmla="*/ 499376 h 557212"/>
                                  <a:gd name="connsiteX1" fmla="*/ 4674 w 282707"/>
                                  <a:gd name="connsiteY1" fmla="*/ 339887 h 557212"/>
                                  <a:gd name="connsiteX2" fmla="*/ 47204 w 282707"/>
                                  <a:gd name="connsiteY2" fmla="*/ 148501 h 557212"/>
                                  <a:gd name="connsiteX3" fmla="*/ 153530 w 282707"/>
                                  <a:gd name="connsiteY3" fmla="*/ 10278 h 557212"/>
                                  <a:gd name="connsiteX4" fmla="*/ 249223 w 282707"/>
                                  <a:gd name="connsiteY4" fmla="*/ 31543 h 557212"/>
                                  <a:gd name="connsiteX5" fmla="*/ 281121 w 282707"/>
                                  <a:gd name="connsiteY5" fmla="*/ 201664 h 557212"/>
                                  <a:gd name="connsiteX6" fmla="*/ 206709 w 282707"/>
                                  <a:gd name="connsiteY6" fmla="*/ 393683 h 557212"/>
                                  <a:gd name="connsiteX7" fmla="*/ 36572 w 282707"/>
                                  <a:gd name="connsiteY7" fmla="*/ 552538 h 557212"/>
                                  <a:gd name="connsiteX8" fmla="*/ 4674 w 282707"/>
                                  <a:gd name="connsiteY8" fmla="*/ 499376 h 557212"/>
                                  <a:gd name="connsiteX0" fmla="*/ 4674 w 284213"/>
                                  <a:gd name="connsiteY0" fmla="*/ 498365 h 556201"/>
                                  <a:gd name="connsiteX1" fmla="*/ 4674 w 284213"/>
                                  <a:gd name="connsiteY1" fmla="*/ 338876 h 556201"/>
                                  <a:gd name="connsiteX2" fmla="*/ 47204 w 284213"/>
                                  <a:gd name="connsiteY2" fmla="*/ 147490 h 556201"/>
                                  <a:gd name="connsiteX3" fmla="*/ 153530 w 284213"/>
                                  <a:gd name="connsiteY3" fmla="*/ 9267 h 556201"/>
                                  <a:gd name="connsiteX4" fmla="*/ 249223 w 284213"/>
                                  <a:gd name="connsiteY4" fmla="*/ 30532 h 556201"/>
                                  <a:gd name="connsiteX5" fmla="*/ 282707 w 284213"/>
                                  <a:gd name="connsiteY5" fmla="*/ 174339 h 556201"/>
                                  <a:gd name="connsiteX6" fmla="*/ 206709 w 284213"/>
                                  <a:gd name="connsiteY6" fmla="*/ 392672 h 556201"/>
                                  <a:gd name="connsiteX7" fmla="*/ 36572 w 284213"/>
                                  <a:gd name="connsiteY7" fmla="*/ 551527 h 556201"/>
                                  <a:gd name="connsiteX8" fmla="*/ 4674 w 284213"/>
                                  <a:gd name="connsiteY8" fmla="*/ 498365 h 556201"/>
                                  <a:gd name="connsiteX0" fmla="*/ 18669 w 298208"/>
                                  <a:gd name="connsiteY0" fmla="*/ 498365 h 631250"/>
                                  <a:gd name="connsiteX1" fmla="*/ 18669 w 298208"/>
                                  <a:gd name="connsiteY1" fmla="*/ 338876 h 631250"/>
                                  <a:gd name="connsiteX2" fmla="*/ 61199 w 298208"/>
                                  <a:gd name="connsiteY2" fmla="*/ 147490 h 631250"/>
                                  <a:gd name="connsiteX3" fmla="*/ 167525 w 298208"/>
                                  <a:gd name="connsiteY3" fmla="*/ 9267 h 631250"/>
                                  <a:gd name="connsiteX4" fmla="*/ 263218 w 298208"/>
                                  <a:gd name="connsiteY4" fmla="*/ 30532 h 631250"/>
                                  <a:gd name="connsiteX5" fmla="*/ 296702 w 298208"/>
                                  <a:gd name="connsiteY5" fmla="*/ 174339 h 631250"/>
                                  <a:gd name="connsiteX6" fmla="*/ 220704 w 298208"/>
                                  <a:gd name="connsiteY6" fmla="*/ 392672 h 631250"/>
                                  <a:gd name="connsiteX7" fmla="*/ 13995 w 298208"/>
                                  <a:gd name="connsiteY7" fmla="*/ 629195 h 631250"/>
                                  <a:gd name="connsiteX8" fmla="*/ 18669 w 298208"/>
                                  <a:gd name="connsiteY8" fmla="*/ 498365 h 631250"/>
                                  <a:gd name="connsiteX0" fmla="*/ 7238 w 305446"/>
                                  <a:gd name="connsiteY0" fmla="*/ 544543 h 635081"/>
                                  <a:gd name="connsiteX1" fmla="*/ 25907 w 305446"/>
                                  <a:gd name="connsiteY1" fmla="*/ 338876 h 635081"/>
                                  <a:gd name="connsiteX2" fmla="*/ 68437 w 305446"/>
                                  <a:gd name="connsiteY2" fmla="*/ 147490 h 635081"/>
                                  <a:gd name="connsiteX3" fmla="*/ 174763 w 305446"/>
                                  <a:gd name="connsiteY3" fmla="*/ 9267 h 635081"/>
                                  <a:gd name="connsiteX4" fmla="*/ 270456 w 305446"/>
                                  <a:gd name="connsiteY4" fmla="*/ 30532 h 635081"/>
                                  <a:gd name="connsiteX5" fmla="*/ 303940 w 305446"/>
                                  <a:gd name="connsiteY5" fmla="*/ 174339 h 635081"/>
                                  <a:gd name="connsiteX6" fmla="*/ 227942 w 305446"/>
                                  <a:gd name="connsiteY6" fmla="*/ 392672 h 635081"/>
                                  <a:gd name="connsiteX7" fmla="*/ 21233 w 305446"/>
                                  <a:gd name="connsiteY7" fmla="*/ 629195 h 635081"/>
                                  <a:gd name="connsiteX8" fmla="*/ 7238 w 305446"/>
                                  <a:gd name="connsiteY8" fmla="*/ 544543 h 635081"/>
                                  <a:gd name="connsiteX0" fmla="*/ 4583 w 305163"/>
                                  <a:gd name="connsiteY0" fmla="*/ 544543 h 633810"/>
                                  <a:gd name="connsiteX1" fmla="*/ 23252 w 305163"/>
                                  <a:gd name="connsiteY1" fmla="*/ 338876 h 633810"/>
                                  <a:gd name="connsiteX2" fmla="*/ 65782 w 305163"/>
                                  <a:gd name="connsiteY2" fmla="*/ 147490 h 633810"/>
                                  <a:gd name="connsiteX3" fmla="*/ 172108 w 305163"/>
                                  <a:gd name="connsiteY3" fmla="*/ 9267 h 633810"/>
                                  <a:gd name="connsiteX4" fmla="*/ 267801 w 305163"/>
                                  <a:gd name="connsiteY4" fmla="*/ 30532 h 633810"/>
                                  <a:gd name="connsiteX5" fmla="*/ 301285 w 305163"/>
                                  <a:gd name="connsiteY5" fmla="*/ 174339 h 633810"/>
                                  <a:gd name="connsiteX6" fmla="*/ 185102 w 305163"/>
                                  <a:gd name="connsiteY6" fmla="*/ 415704 h 633810"/>
                                  <a:gd name="connsiteX7" fmla="*/ 18578 w 305163"/>
                                  <a:gd name="connsiteY7" fmla="*/ 629195 h 633810"/>
                                  <a:gd name="connsiteX8" fmla="*/ 4583 w 305163"/>
                                  <a:gd name="connsiteY8" fmla="*/ 544543 h 633810"/>
                                  <a:gd name="connsiteX0" fmla="*/ 426 w 301006"/>
                                  <a:gd name="connsiteY0" fmla="*/ 544543 h 630011"/>
                                  <a:gd name="connsiteX1" fmla="*/ 19095 w 301006"/>
                                  <a:gd name="connsiteY1" fmla="*/ 338876 h 630011"/>
                                  <a:gd name="connsiteX2" fmla="*/ 61625 w 301006"/>
                                  <a:gd name="connsiteY2" fmla="*/ 147490 h 630011"/>
                                  <a:gd name="connsiteX3" fmla="*/ 167951 w 301006"/>
                                  <a:gd name="connsiteY3" fmla="*/ 9267 h 630011"/>
                                  <a:gd name="connsiteX4" fmla="*/ 263644 w 301006"/>
                                  <a:gd name="connsiteY4" fmla="*/ 30532 h 630011"/>
                                  <a:gd name="connsiteX5" fmla="*/ 297128 w 301006"/>
                                  <a:gd name="connsiteY5" fmla="*/ 174339 h 630011"/>
                                  <a:gd name="connsiteX6" fmla="*/ 180945 w 301006"/>
                                  <a:gd name="connsiteY6" fmla="*/ 415704 h 630011"/>
                                  <a:gd name="connsiteX7" fmla="*/ 97875 w 301006"/>
                                  <a:gd name="connsiteY7" fmla="*/ 500347 h 630011"/>
                                  <a:gd name="connsiteX8" fmla="*/ 14421 w 301006"/>
                                  <a:gd name="connsiteY8" fmla="*/ 629195 h 630011"/>
                                  <a:gd name="connsiteX9" fmla="*/ 426 w 301006"/>
                                  <a:gd name="connsiteY9" fmla="*/ 544543 h 630011"/>
                                  <a:gd name="connsiteX0" fmla="*/ 426 w 301325"/>
                                  <a:gd name="connsiteY0" fmla="*/ 544543 h 630011"/>
                                  <a:gd name="connsiteX1" fmla="*/ 19095 w 301325"/>
                                  <a:gd name="connsiteY1" fmla="*/ 338876 h 630011"/>
                                  <a:gd name="connsiteX2" fmla="*/ 61625 w 301325"/>
                                  <a:gd name="connsiteY2" fmla="*/ 147490 h 630011"/>
                                  <a:gd name="connsiteX3" fmla="*/ 167951 w 301325"/>
                                  <a:gd name="connsiteY3" fmla="*/ 9267 h 630011"/>
                                  <a:gd name="connsiteX4" fmla="*/ 263644 w 301325"/>
                                  <a:gd name="connsiteY4" fmla="*/ 30532 h 630011"/>
                                  <a:gd name="connsiteX5" fmla="*/ 297128 w 301325"/>
                                  <a:gd name="connsiteY5" fmla="*/ 174339 h 630011"/>
                                  <a:gd name="connsiteX6" fmla="*/ 175949 w 301325"/>
                                  <a:gd name="connsiteY6" fmla="*/ 362427 h 630011"/>
                                  <a:gd name="connsiteX7" fmla="*/ 97875 w 301325"/>
                                  <a:gd name="connsiteY7" fmla="*/ 500347 h 630011"/>
                                  <a:gd name="connsiteX8" fmla="*/ 14421 w 301325"/>
                                  <a:gd name="connsiteY8" fmla="*/ 629195 h 630011"/>
                                  <a:gd name="connsiteX9" fmla="*/ 426 w 301325"/>
                                  <a:gd name="connsiteY9" fmla="*/ 544543 h 630011"/>
                                  <a:gd name="connsiteX0" fmla="*/ 426 w 280031"/>
                                  <a:gd name="connsiteY0" fmla="*/ 544126 h 629594"/>
                                  <a:gd name="connsiteX1" fmla="*/ 19095 w 280031"/>
                                  <a:gd name="connsiteY1" fmla="*/ 338459 h 629594"/>
                                  <a:gd name="connsiteX2" fmla="*/ 61625 w 280031"/>
                                  <a:gd name="connsiteY2" fmla="*/ 147073 h 629594"/>
                                  <a:gd name="connsiteX3" fmla="*/ 167951 w 280031"/>
                                  <a:gd name="connsiteY3" fmla="*/ 8850 h 629594"/>
                                  <a:gd name="connsiteX4" fmla="*/ 263644 w 280031"/>
                                  <a:gd name="connsiteY4" fmla="*/ 30115 h 629594"/>
                                  <a:gd name="connsiteX5" fmla="*/ 271520 w 280031"/>
                                  <a:gd name="connsiteY5" fmla="*/ 162040 h 629594"/>
                                  <a:gd name="connsiteX6" fmla="*/ 175949 w 280031"/>
                                  <a:gd name="connsiteY6" fmla="*/ 362010 h 629594"/>
                                  <a:gd name="connsiteX7" fmla="*/ 97875 w 280031"/>
                                  <a:gd name="connsiteY7" fmla="*/ 499930 h 629594"/>
                                  <a:gd name="connsiteX8" fmla="*/ 14421 w 280031"/>
                                  <a:gd name="connsiteY8" fmla="*/ 628778 h 629594"/>
                                  <a:gd name="connsiteX9" fmla="*/ 426 w 280031"/>
                                  <a:gd name="connsiteY9" fmla="*/ 544126 h 6295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80031" h="629594">
                                    <a:moveTo>
                                      <a:pt x="426" y="544126"/>
                                    </a:moveTo>
                                    <a:cubicBezTo>
                                      <a:pt x="1205" y="495740"/>
                                      <a:pt x="8895" y="404634"/>
                                      <a:pt x="19095" y="338459"/>
                                    </a:cubicBezTo>
                                    <a:cubicBezTo>
                                      <a:pt x="29295" y="272284"/>
                                      <a:pt x="36816" y="202008"/>
                                      <a:pt x="61625" y="147073"/>
                                    </a:cubicBezTo>
                                    <a:cubicBezTo>
                                      <a:pt x="86434" y="92138"/>
                                      <a:pt x="134281" y="28343"/>
                                      <a:pt x="167951" y="8850"/>
                                    </a:cubicBezTo>
                                    <a:cubicBezTo>
                                      <a:pt x="201621" y="-10643"/>
                                      <a:pt x="246383" y="4583"/>
                                      <a:pt x="263644" y="30115"/>
                                    </a:cubicBezTo>
                                    <a:cubicBezTo>
                                      <a:pt x="280905" y="55647"/>
                                      <a:pt x="286136" y="106724"/>
                                      <a:pt x="271520" y="162040"/>
                                    </a:cubicBezTo>
                                    <a:cubicBezTo>
                                      <a:pt x="256904" y="217356"/>
                                      <a:pt x="206694" y="305364"/>
                                      <a:pt x="175949" y="362010"/>
                                    </a:cubicBezTo>
                                    <a:cubicBezTo>
                                      <a:pt x="145204" y="418656"/>
                                      <a:pt x="125629" y="464348"/>
                                      <a:pt x="97875" y="499930"/>
                                    </a:cubicBezTo>
                                    <a:cubicBezTo>
                                      <a:pt x="70121" y="535512"/>
                                      <a:pt x="30662" y="621412"/>
                                      <a:pt x="14421" y="628778"/>
                                    </a:cubicBezTo>
                                    <a:cubicBezTo>
                                      <a:pt x="-1820" y="636144"/>
                                      <a:pt x="-353" y="592512"/>
                                      <a:pt x="426" y="544126"/>
                                    </a:cubicBezTo>
                                    <a:close/>
                                  </a:path>
                                </a:pathLst>
                              </a:custGeom>
                              <a:grp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24EE5" w:rsidRPr="00024EE5" w:rsidRDefault="00024EE5" w:rsidP="00024EE5">
                                  <w:pPr>
                                    <w:pStyle w:val="NormalWeb"/>
                                    <w:spacing w:before="0" w:beforeAutospacing="0" w:after="180" w:afterAutospacing="0"/>
                                    <w:rPr>
                                      <w14:shadow w14:blurRad="50800" w14:dist="38100" w14:dir="0" w14:sx="100000" w14:sy="100000" w14:kx="0" w14:ky="0" w14:algn="l">
                                        <w14:srgbClr w14:val="000000">
                                          <w14:alpha w14:val="60000"/>
                                        </w14:srgbClr>
                                      </w14:shadow>
                                    </w:rPr>
                                  </w:pPr>
                                  <w:r w:rsidRPr="00024EE5">
                                    <w:rPr>
                                      <w:rFonts w:eastAsia="Times New Roman"/>
                                      <w:sz w:val="20"/>
                                      <w:szCs w:val="20"/>
                                      <w14:shadow w14:blurRad="50800" w14:dist="38100" w14:dir="0" w14:sx="100000" w14:sy="100000" w14:kx="0" w14:ky="0" w14:algn="l">
                                        <w14:srgbClr w14:val="000000">
                                          <w14:alpha w14:val="60000"/>
                                        </w14:srgbClr>
                                      </w14:shadow>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261" name="Group 261"/>
                          <wpg:cNvGrpSpPr/>
                          <wpg:grpSpPr>
                            <a:xfrm>
                              <a:off x="4320917" y="960750"/>
                              <a:ext cx="890907" cy="793750"/>
                              <a:chOff x="0" y="0"/>
                              <a:chExt cx="891063" cy="793865"/>
                            </a:xfrm>
                            <a:solidFill>
                              <a:srgbClr val="FFFF00">
                                <a:alpha val="34118"/>
                              </a:srgbClr>
                            </a:solidFill>
                            <a:scene3d>
                              <a:camera prst="isometricOffAxis2Right"/>
                              <a:lightRig rig="threePt" dir="t"/>
                            </a:scene3d>
                          </wpg:grpSpPr>
                          <wps:wsp>
                            <wps:cNvPr id="262" name="Freeform 262"/>
                            <wps:cNvSpPr/>
                            <wps:spPr>
                              <a:xfrm>
                                <a:off x="13466" y="37018"/>
                                <a:ext cx="107978" cy="304527"/>
                              </a:xfrm>
                              <a:custGeom>
                                <a:avLst/>
                                <a:gdLst>
                                  <a:gd name="connsiteX0" fmla="*/ 4674 w 285986"/>
                                  <a:gd name="connsiteY0" fmla="*/ 499376 h 552656"/>
                                  <a:gd name="connsiteX1" fmla="*/ 4674 w 285986"/>
                                  <a:gd name="connsiteY1" fmla="*/ 339887 h 552656"/>
                                  <a:gd name="connsiteX2" fmla="*/ 47204 w 285986"/>
                                  <a:gd name="connsiteY2" fmla="*/ 148501 h 552656"/>
                                  <a:gd name="connsiteX3" fmla="*/ 153530 w 285986"/>
                                  <a:gd name="connsiteY3" fmla="*/ 10278 h 552656"/>
                                  <a:gd name="connsiteX4" fmla="*/ 249223 w 285986"/>
                                  <a:gd name="connsiteY4" fmla="*/ 31543 h 552656"/>
                                  <a:gd name="connsiteX5" fmla="*/ 281121 w 285986"/>
                                  <a:gd name="connsiteY5" fmla="*/ 201664 h 552656"/>
                                  <a:gd name="connsiteX6" fmla="*/ 153530 w 285986"/>
                                  <a:gd name="connsiteY6" fmla="*/ 478110 h 552656"/>
                                  <a:gd name="connsiteX7" fmla="*/ 36572 w 285986"/>
                                  <a:gd name="connsiteY7" fmla="*/ 552538 h 552656"/>
                                  <a:gd name="connsiteX8" fmla="*/ 4674 w 285986"/>
                                  <a:gd name="connsiteY8" fmla="*/ 499376 h 552656"/>
                                  <a:gd name="connsiteX0" fmla="*/ 4674 w 282707"/>
                                  <a:gd name="connsiteY0" fmla="*/ 499376 h 557212"/>
                                  <a:gd name="connsiteX1" fmla="*/ 4674 w 282707"/>
                                  <a:gd name="connsiteY1" fmla="*/ 339887 h 557212"/>
                                  <a:gd name="connsiteX2" fmla="*/ 47204 w 282707"/>
                                  <a:gd name="connsiteY2" fmla="*/ 148501 h 557212"/>
                                  <a:gd name="connsiteX3" fmla="*/ 153530 w 282707"/>
                                  <a:gd name="connsiteY3" fmla="*/ 10278 h 557212"/>
                                  <a:gd name="connsiteX4" fmla="*/ 249223 w 282707"/>
                                  <a:gd name="connsiteY4" fmla="*/ 31543 h 557212"/>
                                  <a:gd name="connsiteX5" fmla="*/ 281121 w 282707"/>
                                  <a:gd name="connsiteY5" fmla="*/ 201664 h 557212"/>
                                  <a:gd name="connsiteX6" fmla="*/ 206709 w 282707"/>
                                  <a:gd name="connsiteY6" fmla="*/ 393683 h 557212"/>
                                  <a:gd name="connsiteX7" fmla="*/ 36572 w 282707"/>
                                  <a:gd name="connsiteY7" fmla="*/ 552538 h 557212"/>
                                  <a:gd name="connsiteX8" fmla="*/ 4674 w 282707"/>
                                  <a:gd name="connsiteY8" fmla="*/ 499376 h 557212"/>
                                  <a:gd name="connsiteX0" fmla="*/ 4674 w 284213"/>
                                  <a:gd name="connsiteY0" fmla="*/ 498365 h 556201"/>
                                  <a:gd name="connsiteX1" fmla="*/ 4674 w 284213"/>
                                  <a:gd name="connsiteY1" fmla="*/ 338876 h 556201"/>
                                  <a:gd name="connsiteX2" fmla="*/ 47204 w 284213"/>
                                  <a:gd name="connsiteY2" fmla="*/ 147490 h 556201"/>
                                  <a:gd name="connsiteX3" fmla="*/ 153530 w 284213"/>
                                  <a:gd name="connsiteY3" fmla="*/ 9267 h 556201"/>
                                  <a:gd name="connsiteX4" fmla="*/ 249223 w 284213"/>
                                  <a:gd name="connsiteY4" fmla="*/ 30532 h 556201"/>
                                  <a:gd name="connsiteX5" fmla="*/ 282707 w 284213"/>
                                  <a:gd name="connsiteY5" fmla="*/ 174339 h 556201"/>
                                  <a:gd name="connsiteX6" fmla="*/ 206709 w 284213"/>
                                  <a:gd name="connsiteY6" fmla="*/ 392672 h 556201"/>
                                  <a:gd name="connsiteX7" fmla="*/ 36572 w 284213"/>
                                  <a:gd name="connsiteY7" fmla="*/ 551527 h 556201"/>
                                  <a:gd name="connsiteX8" fmla="*/ 4674 w 284213"/>
                                  <a:gd name="connsiteY8" fmla="*/ 498365 h 556201"/>
                                  <a:gd name="connsiteX0" fmla="*/ 18669 w 298208"/>
                                  <a:gd name="connsiteY0" fmla="*/ 498365 h 631250"/>
                                  <a:gd name="connsiteX1" fmla="*/ 18669 w 298208"/>
                                  <a:gd name="connsiteY1" fmla="*/ 338876 h 631250"/>
                                  <a:gd name="connsiteX2" fmla="*/ 61199 w 298208"/>
                                  <a:gd name="connsiteY2" fmla="*/ 147490 h 631250"/>
                                  <a:gd name="connsiteX3" fmla="*/ 167525 w 298208"/>
                                  <a:gd name="connsiteY3" fmla="*/ 9267 h 631250"/>
                                  <a:gd name="connsiteX4" fmla="*/ 263218 w 298208"/>
                                  <a:gd name="connsiteY4" fmla="*/ 30532 h 631250"/>
                                  <a:gd name="connsiteX5" fmla="*/ 296702 w 298208"/>
                                  <a:gd name="connsiteY5" fmla="*/ 174339 h 631250"/>
                                  <a:gd name="connsiteX6" fmla="*/ 220704 w 298208"/>
                                  <a:gd name="connsiteY6" fmla="*/ 392672 h 631250"/>
                                  <a:gd name="connsiteX7" fmla="*/ 13995 w 298208"/>
                                  <a:gd name="connsiteY7" fmla="*/ 629195 h 631250"/>
                                  <a:gd name="connsiteX8" fmla="*/ 18669 w 298208"/>
                                  <a:gd name="connsiteY8" fmla="*/ 498365 h 631250"/>
                                  <a:gd name="connsiteX0" fmla="*/ 7238 w 305446"/>
                                  <a:gd name="connsiteY0" fmla="*/ 544543 h 635081"/>
                                  <a:gd name="connsiteX1" fmla="*/ 25907 w 305446"/>
                                  <a:gd name="connsiteY1" fmla="*/ 338876 h 635081"/>
                                  <a:gd name="connsiteX2" fmla="*/ 68437 w 305446"/>
                                  <a:gd name="connsiteY2" fmla="*/ 147490 h 635081"/>
                                  <a:gd name="connsiteX3" fmla="*/ 174763 w 305446"/>
                                  <a:gd name="connsiteY3" fmla="*/ 9267 h 635081"/>
                                  <a:gd name="connsiteX4" fmla="*/ 270456 w 305446"/>
                                  <a:gd name="connsiteY4" fmla="*/ 30532 h 635081"/>
                                  <a:gd name="connsiteX5" fmla="*/ 303940 w 305446"/>
                                  <a:gd name="connsiteY5" fmla="*/ 174339 h 635081"/>
                                  <a:gd name="connsiteX6" fmla="*/ 227942 w 305446"/>
                                  <a:gd name="connsiteY6" fmla="*/ 392672 h 635081"/>
                                  <a:gd name="connsiteX7" fmla="*/ 21233 w 305446"/>
                                  <a:gd name="connsiteY7" fmla="*/ 629195 h 635081"/>
                                  <a:gd name="connsiteX8" fmla="*/ 7238 w 305446"/>
                                  <a:gd name="connsiteY8" fmla="*/ 544543 h 6350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05446" h="635081">
                                    <a:moveTo>
                                      <a:pt x="7238" y="544543"/>
                                    </a:moveTo>
                                    <a:cubicBezTo>
                                      <a:pt x="8017" y="496157"/>
                                      <a:pt x="15707" y="405051"/>
                                      <a:pt x="25907" y="338876"/>
                                    </a:cubicBezTo>
                                    <a:cubicBezTo>
                                      <a:pt x="36107" y="272701"/>
                                      <a:pt x="43628" y="202425"/>
                                      <a:pt x="68437" y="147490"/>
                                    </a:cubicBezTo>
                                    <a:cubicBezTo>
                                      <a:pt x="93246" y="92555"/>
                                      <a:pt x="141093" y="28760"/>
                                      <a:pt x="174763" y="9267"/>
                                    </a:cubicBezTo>
                                    <a:cubicBezTo>
                                      <a:pt x="208433" y="-10226"/>
                                      <a:pt x="248927" y="3020"/>
                                      <a:pt x="270456" y="30532"/>
                                    </a:cubicBezTo>
                                    <a:cubicBezTo>
                                      <a:pt x="291985" y="58044"/>
                                      <a:pt x="311026" y="113982"/>
                                      <a:pt x="303940" y="174339"/>
                                    </a:cubicBezTo>
                                    <a:cubicBezTo>
                                      <a:pt x="296854" y="234696"/>
                                      <a:pt x="268700" y="334193"/>
                                      <a:pt x="227942" y="392672"/>
                                    </a:cubicBezTo>
                                    <a:cubicBezTo>
                                      <a:pt x="187184" y="451151"/>
                                      <a:pt x="58017" y="603883"/>
                                      <a:pt x="21233" y="629195"/>
                                    </a:cubicBezTo>
                                    <a:cubicBezTo>
                                      <a:pt x="-15551" y="654507"/>
                                      <a:pt x="6459" y="592929"/>
                                      <a:pt x="7238" y="544543"/>
                                    </a:cubicBezTo>
                                    <a:close/>
                                  </a:path>
                                </a:pathLst>
                              </a:custGeom>
                              <a:grp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24EE5" w:rsidRPr="00024EE5" w:rsidRDefault="00024EE5" w:rsidP="00024EE5">
                                  <w:pPr>
                                    <w:rPr>
                                      <w14:shadow w14:blurRad="50800" w14:dist="38100" w14:dir="0" w14:sx="100000" w14:sy="100000" w14:kx="0" w14:ky="0" w14:algn="l">
                                        <w14:srgbClr w14:val="000000">
                                          <w14:alpha w14:val="60000"/>
                                        </w14:srgbClr>
                                      </w14:shadow>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3" name="Freeform 263"/>
                            <wps:cNvSpPr/>
                            <wps:spPr>
                              <a:xfrm rot="2430169">
                                <a:off x="132319" y="0"/>
                                <a:ext cx="176742" cy="442379"/>
                              </a:xfrm>
                              <a:custGeom>
                                <a:avLst/>
                                <a:gdLst>
                                  <a:gd name="connsiteX0" fmla="*/ 4674 w 285986"/>
                                  <a:gd name="connsiteY0" fmla="*/ 499376 h 552656"/>
                                  <a:gd name="connsiteX1" fmla="*/ 4674 w 285986"/>
                                  <a:gd name="connsiteY1" fmla="*/ 339887 h 552656"/>
                                  <a:gd name="connsiteX2" fmla="*/ 47204 w 285986"/>
                                  <a:gd name="connsiteY2" fmla="*/ 148501 h 552656"/>
                                  <a:gd name="connsiteX3" fmla="*/ 153530 w 285986"/>
                                  <a:gd name="connsiteY3" fmla="*/ 10278 h 552656"/>
                                  <a:gd name="connsiteX4" fmla="*/ 249223 w 285986"/>
                                  <a:gd name="connsiteY4" fmla="*/ 31543 h 552656"/>
                                  <a:gd name="connsiteX5" fmla="*/ 281121 w 285986"/>
                                  <a:gd name="connsiteY5" fmla="*/ 201664 h 552656"/>
                                  <a:gd name="connsiteX6" fmla="*/ 153530 w 285986"/>
                                  <a:gd name="connsiteY6" fmla="*/ 478110 h 552656"/>
                                  <a:gd name="connsiteX7" fmla="*/ 36572 w 285986"/>
                                  <a:gd name="connsiteY7" fmla="*/ 552538 h 552656"/>
                                  <a:gd name="connsiteX8" fmla="*/ 4674 w 285986"/>
                                  <a:gd name="connsiteY8" fmla="*/ 499376 h 552656"/>
                                  <a:gd name="connsiteX0" fmla="*/ 4674 w 282707"/>
                                  <a:gd name="connsiteY0" fmla="*/ 499376 h 557212"/>
                                  <a:gd name="connsiteX1" fmla="*/ 4674 w 282707"/>
                                  <a:gd name="connsiteY1" fmla="*/ 339887 h 557212"/>
                                  <a:gd name="connsiteX2" fmla="*/ 47204 w 282707"/>
                                  <a:gd name="connsiteY2" fmla="*/ 148501 h 557212"/>
                                  <a:gd name="connsiteX3" fmla="*/ 153530 w 282707"/>
                                  <a:gd name="connsiteY3" fmla="*/ 10278 h 557212"/>
                                  <a:gd name="connsiteX4" fmla="*/ 249223 w 282707"/>
                                  <a:gd name="connsiteY4" fmla="*/ 31543 h 557212"/>
                                  <a:gd name="connsiteX5" fmla="*/ 281121 w 282707"/>
                                  <a:gd name="connsiteY5" fmla="*/ 201664 h 557212"/>
                                  <a:gd name="connsiteX6" fmla="*/ 206709 w 282707"/>
                                  <a:gd name="connsiteY6" fmla="*/ 393683 h 557212"/>
                                  <a:gd name="connsiteX7" fmla="*/ 36572 w 282707"/>
                                  <a:gd name="connsiteY7" fmla="*/ 552538 h 557212"/>
                                  <a:gd name="connsiteX8" fmla="*/ 4674 w 282707"/>
                                  <a:gd name="connsiteY8" fmla="*/ 499376 h 557212"/>
                                  <a:gd name="connsiteX0" fmla="*/ 4674 w 284213"/>
                                  <a:gd name="connsiteY0" fmla="*/ 498365 h 556201"/>
                                  <a:gd name="connsiteX1" fmla="*/ 4674 w 284213"/>
                                  <a:gd name="connsiteY1" fmla="*/ 338876 h 556201"/>
                                  <a:gd name="connsiteX2" fmla="*/ 47204 w 284213"/>
                                  <a:gd name="connsiteY2" fmla="*/ 147490 h 556201"/>
                                  <a:gd name="connsiteX3" fmla="*/ 153530 w 284213"/>
                                  <a:gd name="connsiteY3" fmla="*/ 9267 h 556201"/>
                                  <a:gd name="connsiteX4" fmla="*/ 249223 w 284213"/>
                                  <a:gd name="connsiteY4" fmla="*/ 30532 h 556201"/>
                                  <a:gd name="connsiteX5" fmla="*/ 282707 w 284213"/>
                                  <a:gd name="connsiteY5" fmla="*/ 174339 h 556201"/>
                                  <a:gd name="connsiteX6" fmla="*/ 206709 w 284213"/>
                                  <a:gd name="connsiteY6" fmla="*/ 392672 h 556201"/>
                                  <a:gd name="connsiteX7" fmla="*/ 36572 w 284213"/>
                                  <a:gd name="connsiteY7" fmla="*/ 551527 h 556201"/>
                                  <a:gd name="connsiteX8" fmla="*/ 4674 w 284213"/>
                                  <a:gd name="connsiteY8" fmla="*/ 498365 h 556201"/>
                                  <a:gd name="connsiteX0" fmla="*/ 18669 w 298208"/>
                                  <a:gd name="connsiteY0" fmla="*/ 498365 h 631250"/>
                                  <a:gd name="connsiteX1" fmla="*/ 18669 w 298208"/>
                                  <a:gd name="connsiteY1" fmla="*/ 338876 h 631250"/>
                                  <a:gd name="connsiteX2" fmla="*/ 61199 w 298208"/>
                                  <a:gd name="connsiteY2" fmla="*/ 147490 h 631250"/>
                                  <a:gd name="connsiteX3" fmla="*/ 167525 w 298208"/>
                                  <a:gd name="connsiteY3" fmla="*/ 9267 h 631250"/>
                                  <a:gd name="connsiteX4" fmla="*/ 263218 w 298208"/>
                                  <a:gd name="connsiteY4" fmla="*/ 30532 h 631250"/>
                                  <a:gd name="connsiteX5" fmla="*/ 296702 w 298208"/>
                                  <a:gd name="connsiteY5" fmla="*/ 174339 h 631250"/>
                                  <a:gd name="connsiteX6" fmla="*/ 220704 w 298208"/>
                                  <a:gd name="connsiteY6" fmla="*/ 392672 h 631250"/>
                                  <a:gd name="connsiteX7" fmla="*/ 13995 w 298208"/>
                                  <a:gd name="connsiteY7" fmla="*/ 629195 h 631250"/>
                                  <a:gd name="connsiteX8" fmla="*/ 18669 w 298208"/>
                                  <a:gd name="connsiteY8" fmla="*/ 498365 h 631250"/>
                                  <a:gd name="connsiteX0" fmla="*/ 7238 w 305446"/>
                                  <a:gd name="connsiteY0" fmla="*/ 544543 h 635081"/>
                                  <a:gd name="connsiteX1" fmla="*/ 25907 w 305446"/>
                                  <a:gd name="connsiteY1" fmla="*/ 338876 h 635081"/>
                                  <a:gd name="connsiteX2" fmla="*/ 68437 w 305446"/>
                                  <a:gd name="connsiteY2" fmla="*/ 147490 h 635081"/>
                                  <a:gd name="connsiteX3" fmla="*/ 174763 w 305446"/>
                                  <a:gd name="connsiteY3" fmla="*/ 9267 h 635081"/>
                                  <a:gd name="connsiteX4" fmla="*/ 270456 w 305446"/>
                                  <a:gd name="connsiteY4" fmla="*/ 30532 h 635081"/>
                                  <a:gd name="connsiteX5" fmla="*/ 303940 w 305446"/>
                                  <a:gd name="connsiteY5" fmla="*/ 174339 h 635081"/>
                                  <a:gd name="connsiteX6" fmla="*/ 227942 w 305446"/>
                                  <a:gd name="connsiteY6" fmla="*/ 392672 h 635081"/>
                                  <a:gd name="connsiteX7" fmla="*/ 21233 w 305446"/>
                                  <a:gd name="connsiteY7" fmla="*/ 629195 h 635081"/>
                                  <a:gd name="connsiteX8" fmla="*/ 7238 w 305446"/>
                                  <a:gd name="connsiteY8" fmla="*/ 544543 h 6350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05446" h="635081">
                                    <a:moveTo>
                                      <a:pt x="7238" y="544543"/>
                                    </a:moveTo>
                                    <a:cubicBezTo>
                                      <a:pt x="8017" y="496157"/>
                                      <a:pt x="15707" y="405051"/>
                                      <a:pt x="25907" y="338876"/>
                                    </a:cubicBezTo>
                                    <a:cubicBezTo>
                                      <a:pt x="36107" y="272701"/>
                                      <a:pt x="43628" y="202425"/>
                                      <a:pt x="68437" y="147490"/>
                                    </a:cubicBezTo>
                                    <a:cubicBezTo>
                                      <a:pt x="93246" y="92555"/>
                                      <a:pt x="141093" y="28760"/>
                                      <a:pt x="174763" y="9267"/>
                                    </a:cubicBezTo>
                                    <a:cubicBezTo>
                                      <a:pt x="208433" y="-10226"/>
                                      <a:pt x="248927" y="3020"/>
                                      <a:pt x="270456" y="30532"/>
                                    </a:cubicBezTo>
                                    <a:cubicBezTo>
                                      <a:pt x="291985" y="58044"/>
                                      <a:pt x="311026" y="113982"/>
                                      <a:pt x="303940" y="174339"/>
                                    </a:cubicBezTo>
                                    <a:cubicBezTo>
                                      <a:pt x="296854" y="234696"/>
                                      <a:pt x="268700" y="334193"/>
                                      <a:pt x="227942" y="392672"/>
                                    </a:cubicBezTo>
                                    <a:cubicBezTo>
                                      <a:pt x="187184" y="451151"/>
                                      <a:pt x="58017" y="603883"/>
                                      <a:pt x="21233" y="629195"/>
                                    </a:cubicBezTo>
                                    <a:cubicBezTo>
                                      <a:pt x="-15551" y="654507"/>
                                      <a:pt x="6459" y="592929"/>
                                      <a:pt x="7238" y="544543"/>
                                    </a:cubicBezTo>
                                    <a:close/>
                                  </a:path>
                                </a:pathLst>
                              </a:custGeom>
                              <a:grp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24EE5" w:rsidRPr="00024EE5" w:rsidRDefault="00024EE5" w:rsidP="00024EE5">
                                  <w:pPr>
                                    <w:pStyle w:val="NormalWeb"/>
                                    <w:spacing w:before="0" w:beforeAutospacing="0" w:after="180" w:afterAutospacing="0"/>
                                    <w:rPr>
                                      <w14:shadow w14:blurRad="50800" w14:dist="38100" w14:dir="0" w14:sx="100000" w14:sy="100000" w14:kx="0" w14:ky="0" w14:algn="l">
                                        <w14:srgbClr w14:val="000000">
                                          <w14:alpha w14:val="60000"/>
                                        </w14:srgbClr>
                                      </w14:shadow>
                                    </w:rPr>
                                  </w:pPr>
                                  <w:r w:rsidRPr="00024EE5">
                                    <w:rPr>
                                      <w:rFonts w:eastAsia="Times New Roman"/>
                                      <w:sz w:val="20"/>
                                      <w:szCs w:val="20"/>
                                      <w14:shadow w14:blurRad="50800" w14:dist="38100" w14:dir="0" w14:sx="100000" w14:sy="100000" w14:kx="0" w14:ky="0" w14:algn="l">
                                        <w14:srgbClr w14:val="000000">
                                          <w14:alpha w14:val="60000"/>
                                        </w14:srgbClr>
                                      </w14:shadow>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4" name="Freeform 264"/>
                            <wps:cNvSpPr/>
                            <wps:spPr>
                              <a:xfrm rot="4186194">
                                <a:off x="253941" y="-3061"/>
                                <a:ext cx="447563" cy="826681"/>
                              </a:xfrm>
                              <a:custGeom>
                                <a:avLst/>
                                <a:gdLst>
                                  <a:gd name="connsiteX0" fmla="*/ 4674 w 285986"/>
                                  <a:gd name="connsiteY0" fmla="*/ 499376 h 552656"/>
                                  <a:gd name="connsiteX1" fmla="*/ 4674 w 285986"/>
                                  <a:gd name="connsiteY1" fmla="*/ 339887 h 552656"/>
                                  <a:gd name="connsiteX2" fmla="*/ 47204 w 285986"/>
                                  <a:gd name="connsiteY2" fmla="*/ 148501 h 552656"/>
                                  <a:gd name="connsiteX3" fmla="*/ 153530 w 285986"/>
                                  <a:gd name="connsiteY3" fmla="*/ 10278 h 552656"/>
                                  <a:gd name="connsiteX4" fmla="*/ 249223 w 285986"/>
                                  <a:gd name="connsiteY4" fmla="*/ 31543 h 552656"/>
                                  <a:gd name="connsiteX5" fmla="*/ 281121 w 285986"/>
                                  <a:gd name="connsiteY5" fmla="*/ 201664 h 552656"/>
                                  <a:gd name="connsiteX6" fmla="*/ 153530 w 285986"/>
                                  <a:gd name="connsiteY6" fmla="*/ 478110 h 552656"/>
                                  <a:gd name="connsiteX7" fmla="*/ 36572 w 285986"/>
                                  <a:gd name="connsiteY7" fmla="*/ 552538 h 552656"/>
                                  <a:gd name="connsiteX8" fmla="*/ 4674 w 285986"/>
                                  <a:gd name="connsiteY8" fmla="*/ 499376 h 552656"/>
                                  <a:gd name="connsiteX0" fmla="*/ 4674 w 282707"/>
                                  <a:gd name="connsiteY0" fmla="*/ 499376 h 557212"/>
                                  <a:gd name="connsiteX1" fmla="*/ 4674 w 282707"/>
                                  <a:gd name="connsiteY1" fmla="*/ 339887 h 557212"/>
                                  <a:gd name="connsiteX2" fmla="*/ 47204 w 282707"/>
                                  <a:gd name="connsiteY2" fmla="*/ 148501 h 557212"/>
                                  <a:gd name="connsiteX3" fmla="*/ 153530 w 282707"/>
                                  <a:gd name="connsiteY3" fmla="*/ 10278 h 557212"/>
                                  <a:gd name="connsiteX4" fmla="*/ 249223 w 282707"/>
                                  <a:gd name="connsiteY4" fmla="*/ 31543 h 557212"/>
                                  <a:gd name="connsiteX5" fmla="*/ 281121 w 282707"/>
                                  <a:gd name="connsiteY5" fmla="*/ 201664 h 557212"/>
                                  <a:gd name="connsiteX6" fmla="*/ 206709 w 282707"/>
                                  <a:gd name="connsiteY6" fmla="*/ 393683 h 557212"/>
                                  <a:gd name="connsiteX7" fmla="*/ 36572 w 282707"/>
                                  <a:gd name="connsiteY7" fmla="*/ 552538 h 557212"/>
                                  <a:gd name="connsiteX8" fmla="*/ 4674 w 282707"/>
                                  <a:gd name="connsiteY8" fmla="*/ 499376 h 557212"/>
                                  <a:gd name="connsiteX0" fmla="*/ 4674 w 284213"/>
                                  <a:gd name="connsiteY0" fmla="*/ 498365 h 556201"/>
                                  <a:gd name="connsiteX1" fmla="*/ 4674 w 284213"/>
                                  <a:gd name="connsiteY1" fmla="*/ 338876 h 556201"/>
                                  <a:gd name="connsiteX2" fmla="*/ 47204 w 284213"/>
                                  <a:gd name="connsiteY2" fmla="*/ 147490 h 556201"/>
                                  <a:gd name="connsiteX3" fmla="*/ 153530 w 284213"/>
                                  <a:gd name="connsiteY3" fmla="*/ 9267 h 556201"/>
                                  <a:gd name="connsiteX4" fmla="*/ 249223 w 284213"/>
                                  <a:gd name="connsiteY4" fmla="*/ 30532 h 556201"/>
                                  <a:gd name="connsiteX5" fmla="*/ 282707 w 284213"/>
                                  <a:gd name="connsiteY5" fmla="*/ 174339 h 556201"/>
                                  <a:gd name="connsiteX6" fmla="*/ 206709 w 284213"/>
                                  <a:gd name="connsiteY6" fmla="*/ 392672 h 556201"/>
                                  <a:gd name="connsiteX7" fmla="*/ 36572 w 284213"/>
                                  <a:gd name="connsiteY7" fmla="*/ 551527 h 556201"/>
                                  <a:gd name="connsiteX8" fmla="*/ 4674 w 284213"/>
                                  <a:gd name="connsiteY8" fmla="*/ 498365 h 556201"/>
                                  <a:gd name="connsiteX0" fmla="*/ 18669 w 298208"/>
                                  <a:gd name="connsiteY0" fmla="*/ 498365 h 631250"/>
                                  <a:gd name="connsiteX1" fmla="*/ 18669 w 298208"/>
                                  <a:gd name="connsiteY1" fmla="*/ 338876 h 631250"/>
                                  <a:gd name="connsiteX2" fmla="*/ 61199 w 298208"/>
                                  <a:gd name="connsiteY2" fmla="*/ 147490 h 631250"/>
                                  <a:gd name="connsiteX3" fmla="*/ 167525 w 298208"/>
                                  <a:gd name="connsiteY3" fmla="*/ 9267 h 631250"/>
                                  <a:gd name="connsiteX4" fmla="*/ 263218 w 298208"/>
                                  <a:gd name="connsiteY4" fmla="*/ 30532 h 631250"/>
                                  <a:gd name="connsiteX5" fmla="*/ 296702 w 298208"/>
                                  <a:gd name="connsiteY5" fmla="*/ 174339 h 631250"/>
                                  <a:gd name="connsiteX6" fmla="*/ 220704 w 298208"/>
                                  <a:gd name="connsiteY6" fmla="*/ 392672 h 631250"/>
                                  <a:gd name="connsiteX7" fmla="*/ 13995 w 298208"/>
                                  <a:gd name="connsiteY7" fmla="*/ 629195 h 631250"/>
                                  <a:gd name="connsiteX8" fmla="*/ 18669 w 298208"/>
                                  <a:gd name="connsiteY8" fmla="*/ 498365 h 631250"/>
                                  <a:gd name="connsiteX0" fmla="*/ 7238 w 305446"/>
                                  <a:gd name="connsiteY0" fmla="*/ 544543 h 635081"/>
                                  <a:gd name="connsiteX1" fmla="*/ 25907 w 305446"/>
                                  <a:gd name="connsiteY1" fmla="*/ 338876 h 635081"/>
                                  <a:gd name="connsiteX2" fmla="*/ 68437 w 305446"/>
                                  <a:gd name="connsiteY2" fmla="*/ 147490 h 635081"/>
                                  <a:gd name="connsiteX3" fmla="*/ 174763 w 305446"/>
                                  <a:gd name="connsiteY3" fmla="*/ 9267 h 635081"/>
                                  <a:gd name="connsiteX4" fmla="*/ 270456 w 305446"/>
                                  <a:gd name="connsiteY4" fmla="*/ 30532 h 635081"/>
                                  <a:gd name="connsiteX5" fmla="*/ 303940 w 305446"/>
                                  <a:gd name="connsiteY5" fmla="*/ 174339 h 635081"/>
                                  <a:gd name="connsiteX6" fmla="*/ 227942 w 305446"/>
                                  <a:gd name="connsiteY6" fmla="*/ 392672 h 635081"/>
                                  <a:gd name="connsiteX7" fmla="*/ 21233 w 305446"/>
                                  <a:gd name="connsiteY7" fmla="*/ 629195 h 635081"/>
                                  <a:gd name="connsiteX8" fmla="*/ 7238 w 305446"/>
                                  <a:gd name="connsiteY8" fmla="*/ 544543 h 635081"/>
                                  <a:gd name="connsiteX0" fmla="*/ 7238 w 305446"/>
                                  <a:gd name="connsiteY0" fmla="*/ 545681 h 636219"/>
                                  <a:gd name="connsiteX1" fmla="*/ 25907 w 305446"/>
                                  <a:gd name="connsiteY1" fmla="*/ 340014 h 636219"/>
                                  <a:gd name="connsiteX2" fmla="*/ 106665 w 305446"/>
                                  <a:gd name="connsiteY2" fmla="*/ 164009 h 636219"/>
                                  <a:gd name="connsiteX3" fmla="*/ 174763 w 305446"/>
                                  <a:gd name="connsiteY3" fmla="*/ 10405 h 636219"/>
                                  <a:gd name="connsiteX4" fmla="*/ 270456 w 305446"/>
                                  <a:gd name="connsiteY4" fmla="*/ 31670 h 636219"/>
                                  <a:gd name="connsiteX5" fmla="*/ 303940 w 305446"/>
                                  <a:gd name="connsiteY5" fmla="*/ 175477 h 636219"/>
                                  <a:gd name="connsiteX6" fmla="*/ 227942 w 305446"/>
                                  <a:gd name="connsiteY6" fmla="*/ 393810 h 636219"/>
                                  <a:gd name="connsiteX7" fmla="*/ 21233 w 305446"/>
                                  <a:gd name="connsiteY7" fmla="*/ 630333 h 636219"/>
                                  <a:gd name="connsiteX8" fmla="*/ 7238 w 305446"/>
                                  <a:gd name="connsiteY8" fmla="*/ 545681 h 636219"/>
                                  <a:gd name="connsiteX0" fmla="*/ 8789 w 306997"/>
                                  <a:gd name="connsiteY0" fmla="*/ 545681 h 636397"/>
                                  <a:gd name="connsiteX1" fmla="*/ 54229 w 306997"/>
                                  <a:gd name="connsiteY1" fmla="*/ 323950 h 636397"/>
                                  <a:gd name="connsiteX2" fmla="*/ 108216 w 306997"/>
                                  <a:gd name="connsiteY2" fmla="*/ 164009 h 636397"/>
                                  <a:gd name="connsiteX3" fmla="*/ 176314 w 306997"/>
                                  <a:gd name="connsiteY3" fmla="*/ 10405 h 636397"/>
                                  <a:gd name="connsiteX4" fmla="*/ 272007 w 306997"/>
                                  <a:gd name="connsiteY4" fmla="*/ 31670 h 636397"/>
                                  <a:gd name="connsiteX5" fmla="*/ 305491 w 306997"/>
                                  <a:gd name="connsiteY5" fmla="*/ 175477 h 636397"/>
                                  <a:gd name="connsiteX6" fmla="*/ 229493 w 306997"/>
                                  <a:gd name="connsiteY6" fmla="*/ 393810 h 636397"/>
                                  <a:gd name="connsiteX7" fmla="*/ 22784 w 306997"/>
                                  <a:gd name="connsiteY7" fmla="*/ 630333 h 636397"/>
                                  <a:gd name="connsiteX8" fmla="*/ 8789 w 306997"/>
                                  <a:gd name="connsiteY8" fmla="*/ 545681 h 636397"/>
                                  <a:gd name="connsiteX0" fmla="*/ 8789 w 306796"/>
                                  <a:gd name="connsiteY0" fmla="*/ 528021 h 618737"/>
                                  <a:gd name="connsiteX1" fmla="*/ 54229 w 306796"/>
                                  <a:gd name="connsiteY1" fmla="*/ 306290 h 618737"/>
                                  <a:gd name="connsiteX2" fmla="*/ 108216 w 306796"/>
                                  <a:gd name="connsiteY2" fmla="*/ 146349 h 618737"/>
                                  <a:gd name="connsiteX3" fmla="*/ 201737 w 306796"/>
                                  <a:gd name="connsiteY3" fmla="*/ 20478 h 618737"/>
                                  <a:gd name="connsiteX4" fmla="*/ 272007 w 306796"/>
                                  <a:gd name="connsiteY4" fmla="*/ 14010 h 618737"/>
                                  <a:gd name="connsiteX5" fmla="*/ 305491 w 306796"/>
                                  <a:gd name="connsiteY5" fmla="*/ 157817 h 618737"/>
                                  <a:gd name="connsiteX6" fmla="*/ 229493 w 306796"/>
                                  <a:gd name="connsiteY6" fmla="*/ 376150 h 618737"/>
                                  <a:gd name="connsiteX7" fmla="*/ 22784 w 306796"/>
                                  <a:gd name="connsiteY7" fmla="*/ 612673 h 618737"/>
                                  <a:gd name="connsiteX8" fmla="*/ 8789 w 306796"/>
                                  <a:gd name="connsiteY8" fmla="*/ 528021 h 61873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06796" h="618737">
                                    <a:moveTo>
                                      <a:pt x="8789" y="528021"/>
                                    </a:moveTo>
                                    <a:cubicBezTo>
                                      <a:pt x="14030" y="476957"/>
                                      <a:pt x="37658" y="369902"/>
                                      <a:pt x="54229" y="306290"/>
                                    </a:cubicBezTo>
                                    <a:cubicBezTo>
                                      <a:pt x="70800" y="242678"/>
                                      <a:pt x="83631" y="193984"/>
                                      <a:pt x="108216" y="146349"/>
                                    </a:cubicBezTo>
                                    <a:cubicBezTo>
                                      <a:pt x="132801" y="98714"/>
                                      <a:pt x="174439" y="42534"/>
                                      <a:pt x="201737" y="20478"/>
                                    </a:cubicBezTo>
                                    <a:cubicBezTo>
                                      <a:pt x="229035" y="-1578"/>
                                      <a:pt x="254715" y="-8880"/>
                                      <a:pt x="272007" y="14010"/>
                                    </a:cubicBezTo>
                                    <a:cubicBezTo>
                                      <a:pt x="289299" y="36900"/>
                                      <a:pt x="312577" y="97460"/>
                                      <a:pt x="305491" y="157817"/>
                                    </a:cubicBezTo>
                                    <a:cubicBezTo>
                                      <a:pt x="298405" y="218174"/>
                                      <a:pt x="270251" y="317671"/>
                                      <a:pt x="229493" y="376150"/>
                                    </a:cubicBezTo>
                                    <a:cubicBezTo>
                                      <a:pt x="188735" y="434629"/>
                                      <a:pt x="59568" y="587361"/>
                                      <a:pt x="22784" y="612673"/>
                                    </a:cubicBezTo>
                                    <a:cubicBezTo>
                                      <a:pt x="-14000" y="637985"/>
                                      <a:pt x="3548" y="579085"/>
                                      <a:pt x="8789" y="528021"/>
                                    </a:cubicBezTo>
                                    <a:close/>
                                  </a:path>
                                </a:pathLst>
                              </a:custGeom>
                              <a:grp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24EE5" w:rsidRPr="00024EE5" w:rsidRDefault="00024EE5" w:rsidP="00024EE5">
                                  <w:pPr>
                                    <w:pStyle w:val="NormalWeb"/>
                                    <w:spacing w:before="0" w:beforeAutospacing="0" w:after="180" w:afterAutospacing="0"/>
                                    <w:rPr>
                                      <w14:shadow w14:blurRad="50800" w14:dist="38100" w14:dir="0" w14:sx="100000" w14:sy="100000" w14:kx="0" w14:ky="0" w14:algn="l">
                                        <w14:srgbClr w14:val="000000">
                                          <w14:alpha w14:val="60000"/>
                                        </w14:srgbClr>
                                      </w14:shadow>
                                    </w:rPr>
                                  </w:pPr>
                                  <w:r w:rsidRPr="00024EE5">
                                    <w:rPr>
                                      <w:rFonts w:eastAsia="Times New Roman"/>
                                      <w:sz w:val="20"/>
                                      <w:szCs w:val="20"/>
                                      <w14:shadow w14:blurRad="50800" w14:dist="38100" w14:dir="0" w14:sx="100000" w14:sy="100000" w14:kx="0" w14:ky="0" w14:algn="l">
                                        <w14:srgbClr w14:val="000000">
                                          <w14:alpha w14:val="60000"/>
                                        </w14:srgbClr>
                                      </w14:shadow>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Freeform 265"/>
                            <wps:cNvSpPr/>
                            <wps:spPr>
                              <a:xfrm flipV="1">
                                <a:off x="0" y="365163"/>
                                <a:ext cx="68329" cy="247529"/>
                              </a:xfrm>
                              <a:custGeom>
                                <a:avLst/>
                                <a:gdLst>
                                  <a:gd name="connsiteX0" fmla="*/ 4674 w 285986"/>
                                  <a:gd name="connsiteY0" fmla="*/ 499376 h 552656"/>
                                  <a:gd name="connsiteX1" fmla="*/ 4674 w 285986"/>
                                  <a:gd name="connsiteY1" fmla="*/ 339887 h 552656"/>
                                  <a:gd name="connsiteX2" fmla="*/ 47204 w 285986"/>
                                  <a:gd name="connsiteY2" fmla="*/ 148501 h 552656"/>
                                  <a:gd name="connsiteX3" fmla="*/ 153530 w 285986"/>
                                  <a:gd name="connsiteY3" fmla="*/ 10278 h 552656"/>
                                  <a:gd name="connsiteX4" fmla="*/ 249223 w 285986"/>
                                  <a:gd name="connsiteY4" fmla="*/ 31543 h 552656"/>
                                  <a:gd name="connsiteX5" fmla="*/ 281121 w 285986"/>
                                  <a:gd name="connsiteY5" fmla="*/ 201664 h 552656"/>
                                  <a:gd name="connsiteX6" fmla="*/ 153530 w 285986"/>
                                  <a:gd name="connsiteY6" fmla="*/ 478110 h 552656"/>
                                  <a:gd name="connsiteX7" fmla="*/ 36572 w 285986"/>
                                  <a:gd name="connsiteY7" fmla="*/ 552538 h 552656"/>
                                  <a:gd name="connsiteX8" fmla="*/ 4674 w 285986"/>
                                  <a:gd name="connsiteY8" fmla="*/ 499376 h 552656"/>
                                  <a:gd name="connsiteX0" fmla="*/ 4674 w 282707"/>
                                  <a:gd name="connsiteY0" fmla="*/ 499376 h 557212"/>
                                  <a:gd name="connsiteX1" fmla="*/ 4674 w 282707"/>
                                  <a:gd name="connsiteY1" fmla="*/ 339887 h 557212"/>
                                  <a:gd name="connsiteX2" fmla="*/ 47204 w 282707"/>
                                  <a:gd name="connsiteY2" fmla="*/ 148501 h 557212"/>
                                  <a:gd name="connsiteX3" fmla="*/ 153530 w 282707"/>
                                  <a:gd name="connsiteY3" fmla="*/ 10278 h 557212"/>
                                  <a:gd name="connsiteX4" fmla="*/ 249223 w 282707"/>
                                  <a:gd name="connsiteY4" fmla="*/ 31543 h 557212"/>
                                  <a:gd name="connsiteX5" fmla="*/ 281121 w 282707"/>
                                  <a:gd name="connsiteY5" fmla="*/ 201664 h 557212"/>
                                  <a:gd name="connsiteX6" fmla="*/ 206709 w 282707"/>
                                  <a:gd name="connsiteY6" fmla="*/ 393683 h 557212"/>
                                  <a:gd name="connsiteX7" fmla="*/ 36572 w 282707"/>
                                  <a:gd name="connsiteY7" fmla="*/ 552538 h 557212"/>
                                  <a:gd name="connsiteX8" fmla="*/ 4674 w 282707"/>
                                  <a:gd name="connsiteY8" fmla="*/ 499376 h 557212"/>
                                  <a:gd name="connsiteX0" fmla="*/ 4674 w 284213"/>
                                  <a:gd name="connsiteY0" fmla="*/ 498365 h 556201"/>
                                  <a:gd name="connsiteX1" fmla="*/ 4674 w 284213"/>
                                  <a:gd name="connsiteY1" fmla="*/ 338876 h 556201"/>
                                  <a:gd name="connsiteX2" fmla="*/ 47204 w 284213"/>
                                  <a:gd name="connsiteY2" fmla="*/ 147490 h 556201"/>
                                  <a:gd name="connsiteX3" fmla="*/ 153530 w 284213"/>
                                  <a:gd name="connsiteY3" fmla="*/ 9267 h 556201"/>
                                  <a:gd name="connsiteX4" fmla="*/ 249223 w 284213"/>
                                  <a:gd name="connsiteY4" fmla="*/ 30532 h 556201"/>
                                  <a:gd name="connsiteX5" fmla="*/ 282707 w 284213"/>
                                  <a:gd name="connsiteY5" fmla="*/ 174339 h 556201"/>
                                  <a:gd name="connsiteX6" fmla="*/ 206709 w 284213"/>
                                  <a:gd name="connsiteY6" fmla="*/ 392672 h 556201"/>
                                  <a:gd name="connsiteX7" fmla="*/ 36572 w 284213"/>
                                  <a:gd name="connsiteY7" fmla="*/ 551527 h 556201"/>
                                  <a:gd name="connsiteX8" fmla="*/ 4674 w 284213"/>
                                  <a:gd name="connsiteY8" fmla="*/ 498365 h 556201"/>
                                  <a:gd name="connsiteX0" fmla="*/ 18669 w 298208"/>
                                  <a:gd name="connsiteY0" fmla="*/ 498365 h 631250"/>
                                  <a:gd name="connsiteX1" fmla="*/ 18669 w 298208"/>
                                  <a:gd name="connsiteY1" fmla="*/ 338876 h 631250"/>
                                  <a:gd name="connsiteX2" fmla="*/ 61199 w 298208"/>
                                  <a:gd name="connsiteY2" fmla="*/ 147490 h 631250"/>
                                  <a:gd name="connsiteX3" fmla="*/ 167525 w 298208"/>
                                  <a:gd name="connsiteY3" fmla="*/ 9267 h 631250"/>
                                  <a:gd name="connsiteX4" fmla="*/ 263218 w 298208"/>
                                  <a:gd name="connsiteY4" fmla="*/ 30532 h 631250"/>
                                  <a:gd name="connsiteX5" fmla="*/ 296702 w 298208"/>
                                  <a:gd name="connsiteY5" fmla="*/ 174339 h 631250"/>
                                  <a:gd name="connsiteX6" fmla="*/ 220704 w 298208"/>
                                  <a:gd name="connsiteY6" fmla="*/ 392672 h 631250"/>
                                  <a:gd name="connsiteX7" fmla="*/ 13995 w 298208"/>
                                  <a:gd name="connsiteY7" fmla="*/ 629195 h 631250"/>
                                  <a:gd name="connsiteX8" fmla="*/ 18669 w 298208"/>
                                  <a:gd name="connsiteY8" fmla="*/ 498365 h 631250"/>
                                  <a:gd name="connsiteX0" fmla="*/ 7238 w 305446"/>
                                  <a:gd name="connsiteY0" fmla="*/ 544543 h 635081"/>
                                  <a:gd name="connsiteX1" fmla="*/ 25907 w 305446"/>
                                  <a:gd name="connsiteY1" fmla="*/ 338876 h 635081"/>
                                  <a:gd name="connsiteX2" fmla="*/ 68437 w 305446"/>
                                  <a:gd name="connsiteY2" fmla="*/ 147490 h 635081"/>
                                  <a:gd name="connsiteX3" fmla="*/ 174763 w 305446"/>
                                  <a:gd name="connsiteY3" fmla="*/ 9267 h 635081"/>
                                  <a:gd name="connsiteX4" fmla="*/ 270456 w 305446"/>
                                  <a:gd name="connsiteY4" fmla="*/ 30532 h 635081"/>
                                  <a:gd name="connsiteX5" fmla="*/ 303940 w 305446"/>
                                  <a:gd name="connsiteY5" fmla="*/ 174339 h 635081"/>
                                  <a:gd name="connsiteX6" fmla="*/ 227942 w 305446"/>
                                  <a:gd name="connsiteY6" fmla="*/ 392672 h 635081"/>
                                  <a:gd name="connsiteX7" fmla="*/ 21233 w 305446"/>
                                  <a:gd name="connsiteY7" fmla="*/ 629195 h 635081"/>
                                  <a:gd name="connsiteX8" fmla="*/ 7238 w 305446"/>
                                  <a:gd name="connsiteY8" fmla="*/ 544543 h 635081"/>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05446" h="635081">
                                    <a:moveTo>
                                      <a:pt x="7238" y="544543"/>
                                    </a:moveTo>
                                    <a:cubicBezTo>
                                      <a:pt x="8017" y="496157"/>
                                      <a:pt x="15707" y="405051"/>
                                      <a:pt x="25907" y="338876"/>
                                    </a:cubicBezTo>
                                    <a:cubicBezTo>
                                      <a:pt x="36107" y="272701"/>
                                      <a:pt x="43628" y="202425"/>
                                      <a:pt x="68437" y="147490"/>
                                    </a:cubicBezTo>
                                    <a:cubicBezTo>
                                      <a:pt x="93246" y="92555"/>
                                      <a:pt x="141093" y="28760"/>
                                      <a:pt x="174763" y="9267"/>
                                    </a:cubicBezTo>
                                    <a:cubicBezTo>
                                      <a:pt x="208433" y="-10226"/>
                                      <a:pt x="248927" y="3020"/>
                                      <a:pt x="270456" y="30532"/>
                                    </a:cubicBezTo>
                                    <a:cubicBezTo>
                                      <a:pt x="291985" y="58044"/>
                                      <a:pt x="311026" y="113982"/>
                                      <a:pt x="303940" y="174339"/>
                                    </a:cubicBezTo>
                                    <a:cubicBezTo>
                                      <a:pt x="296854" y="234696"/>
                                      <a:pt x="268700" y="334193"/>
                                      <a:pt x="227942" y="392672"/>
                                    </a:cubicBezTo>
                                    <a:cubicBezTo>
                                      <a:pt x="187184" y="451151"/>
                                      <a:pt x="58017" y="603883"/>
                                      <a:pt x="21233" y="629195"/>
                                    </a:cubicBezTo>
                                    <a:cubicBezTo>
                                      <a:pt x="-15551" y="654507"/>
                                      <a:pt x="6459" y="592929"/>
                                      <a:pt x="7238" y="544543"/>
                                    </a:cubicBezTo>
                                    <a:close/>
                                  </a:path>
                                </a:pathLst>
                              </a:custGeom>
                              <a:grp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24EE5" w:rsidRPr="00024EE5" w:rsidRDefault="00024EE5" w:rsidP="00024EE5">
                                  <w:pPr>
                                    <w:pStyle w:val="NormalWeb"/>
                                    <w:spacing w:before="0" w:beforeAutospacing="0" w:after="180" w:afterAutospacing="0"/>
                                    <w:rPr>
                                      <w14:shadow w14:blurRad="50800" w14:dist="38100" w14:dir="0" w14:sx="100000" w14:sy="100000" w14:kx="0" w14:ky="0" w14:algn="l">
                                        <w14:srgbClr w14:val="000000">
                                          <w14:alpha w14:val="60000"/>
                                        </w14:srgbClr>
                                      </w14:shadow>
                                    </w:rPr>
                                  </w:pPr>
                                  <w:r w:rsidRPr="00024EE5">
                                    <w:rPr>
                                      <w:rFonts w:eastAsia="Times New Roman"/>
                                      <w:sz w:val="20"/>
                                      <w:szCs w:val="20"/>
                                      <w14:shadow w14:blurRad="50800" w14:dist="38100" w14:dir="0" w14:sx="100000" w14:sy="100000" w14:kx="0" w14:ky="0" w14:algn="l">
                                        <w14:srgbClr w14:val="000000">
                                          <w14:alpha w14:val="60000"/>
                                        </w14:srgbClr>
                                      </w14:shadow>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6" name="Freeform 266"/>
                            <wps:cNvSpPr/>
                            <wps:spPr>
                              <a:xfrm rot="19541733" flipV="1">
                                <a:off x="133679" y="268381"/>
                                <a:ext cx="228551" cy="525484"/>
                              </a:xfrm>
                              <a:custGeom>
                                <a:avLst/>
                                <a:gdLst>
                                  <a:gd name="connsiteX0" fmla="*/ 4674 w 285986"/>
                                  <a:gd name="connsiteY0" fmla="*/ 499376 h 552656"/>
                                  <a:gd name="connsiteX1" fmla="*/ 4674 w 285986"/>
                                  <a:gd name="connsiteY1" fmla="*/ 339887 h 552656"/>
                                  <a:gd name="connsiteX2" fmla="*/ 47204 w 285986"/>
                                  <a:gd name="connsiteY2" fmla="*/ 148501 h 552656"/>
                                  <a:gd name="connsiteX3" fmla="*/ 153530 w 285986"/>
                                  <a:gd name="connsiteY3" fmla="*/ 10278 h 552656"/>
                                  <a:gd name="connsiteX4" fmla="*/ 249223 w 285986"/>
                                  <a:gd name="connsiteY4" fmla="*/ 31543 h 552656"/>
                                  <a:gd name="connsiteX5" fmla="*/ 281121 w 285986"/>
                                  <a:gd name="connsiteY5" fmla="*/ 201664 h 552656"/>
                                  <a:gd name="connsiteX6" fmla="*/ 153530 w 285986"/>
                                  <a:gd name="connsiteY6" fmla="*/ 478110 h 552656"/>
                                  <a:gd name="connsiteX7" fmla="*/ 36572 w 285986"/>
                                  <a:gd name="connsiteY7" fmla="*/ 552538 h 552656"/>
                                  <a:gd name="connsiteX8" fmla="*/ 4674 w 285986"/>
                                  <a:gd name="connsiteY8" fmla="*/ 499376 h 552656"/>
                                  <a:gd name="connsiteX0" fmla="*/ 4674 w 282707"/>
                                  <a:gd name="connsiteY0" fmla="*/ 499376 h 557212"/>
                                  <a:gd name="connsiteX1" fmla="*/ 4674 w 282707"/>
                                  <a:gd name="connsiteY1" fmla="*/ 339887 h 557212"/>
                                  <a:gd name="connsiteX2" fmla="*/ 47204 w 282707"/>
                                  <a:gd name="connsiteY2" fmla="*/ 148501 h 557212"/>
                                  <a:gd name="connsiteX3" fmla="*/ 153530 w 282707"/>
                                  <a:gd name="connsiteY3" fmla="*/ 10278 h 557212"/>
                                  <a:gd name="connsiteX4" fmla="*/ 249223 w 282707"/>
                                  <a:gd name="connsiteY4" fmla="*/ 31543 h 557212"/>
                                  <a:gd name="connsiteX5" fmla="*/ 281121 w 282707"/>
                                  <a:gd name="connsiteY5" fmla="*/ 201664 h 557212"/>
                                  <a:gd name="connsiteX6" fmla="*/ 206709 w 282707"/>
                                  <a:gd name="connsiteY6" fmla="*/ 393683 h 557212"/>
                                  <a:gd name="connsiteX7" fmla="*/ 36572 w 282707"/>
                                  <a:gd name="connsiteY7" fmla="*/ 552538 h 557212"/>
                                  <a:gd name="connsiteX8" fmla="*/ 4674 w 282707"/>
                                  <a:gd name="connsiteY8" fmla="*/ 499376 h 557212"/>
                                  <a:gd name="connsiteX0" fmla="*/ 4674 w 284213"/>
                                  <a:gd name="connsiteY0" fmla="*/ 498365 h 556201"/>
                                  <a:gd name="connsiteX1" fmla="*/ 4674 w 284213"/>
                                  <a:gd name="connsiteY1" fmla="*/ 338876 h 556201"/>
                                  <a:gd name="connsiteX2" fmla="*/ 47204 w 284213"/>
                                  <a:gd name="connsiteY2" fmla="*/ 147490 h 556201"/>
                                  <a:gd name="connsiteX3" fmla="*/ 153530 w 284213"/>
                                  <a:gd name="connsiteY3" fmla="*/ 9267 h 556201"/>
                                  <a:gd name="connsiteX4" fmla="*/ 249223 w 284213"/>
                                  <a:gd name="connsiteY4" fmla="*/ 30532 h 556201"/>
                                  <a:gd name="connsiteX5" fmla="*/ 282707 w 284213"/>
                                  <a:gd name="connsiteY5" fmla="*/ 174339 h 556201"/>
                                  <a:gd name="connsiteX6" fmla="*/ 206709 w 284213"/>
                                  <a:gd name="connsiteY6" fmla="*/ 392672 h 556201"/>
                                  <a:gd name="connsiteX7" fmla="*/ 36572 w 284213"/>
                                  <a:gd name="connsiteY7" fmla="*/ 551527 h 556201"/>
                                  <a:gd name="connsiteX8" fmla="*/ 4674 w 284213"/>
                                  <a:gd name="connsiteY8" fmla="*/ 498365 h 556201"/>
                                  <a:gd name="connsiteX0" fmla="*/ 18669 w 298208"/>
                                  <a:gd name="connsiteY0" fmla="*/ 498365 h 631250"/>
                                  <a:gd name="connsiteX1" fmla="*/ 18669 w 298208"/>
                                  <a:gd name="connsiteY1" fmla="*/ 338876 h 631250"/>
                                  <a:gd name="connsiteX2" fmla="*/ 61199 w 298208"/>
                                  <a:gd name="connsiteY2" fmla="*/ 147490 h 631250"/>
                                  <a:gd name="connsiteX3" fmla="*/ 167525 w 298208"/>
                                  <a:gd name="connsiteY3" fmla="*/ 9267 h 631250"/>
                                  <a:gd name="connsiteX4" fmla="*/ 263218 w 298208"/>
                                  <a:gd name="connsiteY4" fmla="*/ 30532 h 631250"/>
                                  <a:gd name="connsiteX5" fmla="*/ 296702 w 298208"/>
                                  <a:gd name="connsiteY5" fmla="*/ 174339 h 631250"/>
                                  <a:gd name="connsiteX6" fmla="*/ 220704 w 298208"/>
                                  <a:gd name="connsiteY6" fmla="*/ 392672 h 631250"/>
                                  <a:gd name="connsiteX7" fmla="*/ 13995 w 298208"/>
                                  <a:gd name="connsiteY7" fmla="*/ 629195 h 631250"/>
                                  <a:gd name="connsiteX8" fmla="*/ 18669 w 298208"/>
                                  <a:gd name="connsiteY8" fmla="*/ 498365 h 631250"/>
                                  <a:gd name="connsiteX0" fmla="*/ 7238 w 305446"/>
                                  <a:gd name="connsiteY0" fmla="*/ 544543 h 635081"/>
                                  <a:gd name="connsiteX1" fmla="*/ 25907 w 305446"/>
                                  <a:gd name="connsiteY1" fmla="*/ 338876 h 635081"/>
                                  <a:gd name="connsiteX2" fmla="*/ 68437 w 305446"/>
                                  <a:gd name="connsiteY2" fmla="*/ 147490 h 635081"/>
                                  <a:gd name="connsiteX3" fmla="*/ 174763 w 305446"/>
                                  <a:gd name="connsiteY3" fmla="*/ 9267 h 635081"/>
                                  <a:gd name="connsiteX4" fmla="*/ 270456 w 305446"/>
                                  <a:gd name="connsiteY4" fmla="*/ 30532 h 635081"/>
                                  <a:gd name="connsiteX5" fmla="*/ 303940 w 305446"/>
                                  <a:gd name="connsiteY5" fmla="*/ 174339 h 635081"/>
                                  <a:gd name="connsiteX6" fmla="*/ 227942 w 305446"/>
                                  <a:gd name="connsiteY6" fmla="*/ 392672 h 635081"/>
                                  <a:gd name="connsiteX7" fmla="*/ 21233 w 305446"/>
                                  <a:gd name="connsiteY7" fmla="*/ 629195 h 635081"/>
                                  <a:gd name="connsiteX8" fmla="*/ 7238 w 305446"/>
                                  <a:gd name="connsiteY8" fmla="*/ 544543 h 635081"/>
                                  <a:gd name="connsiteX0" fmla="*/ 4583 w 305163"/>
                                  <a:gd name="connsiteY0" fmla="*/ 544543 h 633810"/>
                                  <a:gd name="connsiteX1" fmla="*/ 23252 w 305163"/>
                                  <a:gd name="connsiteY1" fmla="*/ 338876 h 633810"/>
                                  <a:gd name="connsiteX2" fmla="*/ 65782 w 305163"/>
                                  <a:gd name="connsiteY2" fmla="*/ 147490 h 633810"/>
                                  <a:gd name="connsiteX3" fmla="*/ 172108 w 305163"/>
                                  <a:gd name="connsiteY3" fmla="*/ 9267 h 633810"/>
                                  <a:gd name="connsiteX4" fmla="*/ 267801 w 305163"/>
                                  <a:gd name="connsiteY4" fmla="*/ 30532 h 633810"/>
                                  <a:gd name="connsiteX5" fmla="*/ 301285 w 305163"/>
                                  <a:gd name="connsiteY5" fmla="*/ 174339 h 633810"/>
                                  <a:gd name="connsiteX6" fmla="*/ 185102 w 305163"/>
                                  <a:gd name="connsiteY6" fmla="*/ 415704 h 633810"/>
                                  <a:gd name="connsiteX7" fmla="*/ 18578 w 305163"/>
                                  <a:gd name="connsiteY7" fmla="*/ 629195 h 633810"/>
                                  <a:gd name="connsiteX8" fmla="*/ 4583 w 305163"/>
                                  <a:gd name="connsiteY8" fmla="*/ 544543 h 633810"/>
                                  <a:gd name="connsiteX0" fmla="*/ 426 w 301006"/>
                                  <a:gd name="connsiteY0" fmla="*/ 544543 h 630011"/>
                                  <a:gd name="connsiteX1" fmla="*/ 19095 w 301006"/>
                                  <a:gd name="connsiteY1" fmla="*/ 338876 h 630011"/>
                                  <a:gd name="connsiteX2" fmla="*/ 61625 w 301006"/>
                                  <a:gd name="connsiteY2" fmla="*/ 147490 h 630011"/>
                                  <a:gd name="connsiteX3" fmla="*/ 167951 w 301006"/>
                                  <a:gd name="connsiteY3" fmla="*/ 9267 h 630011"/>
                                  <a:gd name="connsiteX4" fmla="*/ 263644 w 301006"/>
                                  <a:gd name="connsiteY4" fmla="*/ 30532 h 630011"/>
                                  <a:gd name="connsiteX5" fmla="*/ 297128 w 301006"/>
                                  <a:gd name="connsiteY5" fmla="*/ 174339 h 630011"/>
                                  <a:gd name="connsiteX6" fmla="*/ 180945 w 301006"/>
                                  <a:gd name="connsiteY6" fmla="*/ 415704 h 630011"/>
                                  <a:gd name="connsiteX7" fmla="*/ 97875 w 301006"/>
                                  <a:gd name="connsiteY7" fmla="*/ 500347 h 630011"/>
                                  <a:gd name="connsiteX8" fmla="*/ 14421 w 301006"/>
                                  <a:gd name="connsiteY8" fmla="*/ 629195 h 630011"/>
                                  <a:gd name="connsiteX9" fmla="*/ 426 w 301006"/>
                                  <a:gd name="connsiteY9" fmla="*/ 544543 h 630011"/>
                                  <a:gd name="connsiteX0" fmla="*/ 426 w 301325"/>
                                  <a:gd name="connsiteY0" fmla="*/ 544543 h 630011"/>
                                  <a:gd name="connsiteX1" fmla="*/ 19095 w 301325"/>
                                  <a:gd name="connsiteY1" fmla="*/ 338876 h 630011"/>
                                  <a:gd name="connsiteX2" fmla="*/ 61625 w 301325"/>
                                  <a:gd name="connsiteY2" fmla="*/ 147490 h 630011"/>
                                  <a:gd name="connsiteX3" fmla="*/ 167951 w 301325"/>
                                  <a:gd name="connsiteY3" fmla="*/ 9267 h 630011"/>
                                  <a:gd name="connsiteX4" fmla="*/ 263644 w 301325"/>
                                  <a:gd name="connsiteY4" fmla="*/ 30532 h 630011"/>
                                  <a:gd name="connsiteX5" fmla="*/ 297128 w 301325"/>
                                  <a:gd name="connsiteY5" fmla="*/ 174339 h 630011"/>
                                  <a:gd name="connsiteX6" fmla="*/ 175949 w 301325"/>
                                  <a:gd name="connsiteY6" fmla="*/ 362427 h 630011"/>
                                  <a:gd name="connsiteX7" fmla="*/ 97875 w 301325"/>
                                  <a:gd name="connsiteY7" fmla="*/ 500347 h 630011"/>
                                  <a:gd name="connsiteX8" fmla="*/ 14421 w 301325"/>
                                  <a:gd name="connsiteY8" fmla="*/ 629195 h 630011"/>
                                  <a:gd name="connsiteX9" fmla="*/ 426 w 301325"/>
                                  <a:gd name="connsiteY9" fmla="*/ 544543 h 630011"/>
                                  <a:gd name="connsiteX0" fmla="*/ 426 w 280031"/>
                                  <a:gd name="connsiteY0" fmla="*/ 544126 h 629594"/>
                                  <a:gd name="connsiteX1" fmla="*/ 19095 w 280031"/>
                                  <a:gd name="connsiteY1" fmla="*/ 338459 h 629594"/>
                                  <a:gd name="connsiteX2" fmla="*/ 61625 w 280031"/>
                                  <a:gd name="connsiteY2" fmla="*/ 147073 h 629594"/>
                                  <a:gd name="connsiteX3" fmla="*/ 167951 w 280031"/>
                                  <a:gd name="connsiteY3" fmla="*/ 8850 h 629594"/>
                                  <a:gd name="connsiteX4" fmla="*/ 263644 w 280031"/>
                                  <a:gd name="connsiteY4" fmla="*/ 30115 h 629594"/>
                                  <a:gd name="connsiteX5" fmla="*/ 271520 w 280031"/>
                                  <a:gd name="connsiteY5" fmla="*/ 162040 h 629594"/>
                                  <a:gd name="connsiteX6" fmla="*/ 175949 w 280031"/>
                                  <a:gd name="connsiteY6" fmla="*/ 362010 h 629594"/>
                                  <a:gd name="connsiteX7" fmla="*/ 97875 w 280031"/>
                                  <a:gd name="connsiteY7" fmla="*/ 499930 h 629594"/>
                                  <a:gd name="connsiteX8" fmla="*/ 14421 w 280031"/>
                                  <a:gd name="connsiteY8" fmla="*/ 628778 h 629594"/>
                                  <a:gd name="connsiteX9" fmla="*/ 426 w 280031"/>
                                  <a:gd name="connsiteY9" fmla="*/ 544126 h 629594"/>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Lst>
                                <a:rect l="l" t="t" r="r" b="b"/>
                                <a:pathLst>
                                  <a:path w="280031" h="629594">
                                    <a:moveTo>
                                      <a:pt x="426" y="544126"/>
                                    </a:moveTo>
                                    <a:cubicBezTo>
                                      <a:pt x="1205" y="495740"/>
                                      <a:pt x="8895" y="404634"/>
                                      <a:pt x="19095" y="338459"/>
                                    </a:cubicBezTo>
                                    <a:cubicBezTo>
                                      <a:pt x="29295" y="272284"/>
                                      <a:pt x="36816" y="202008"/>
                                      <a:pt x="61625" y="147073"/>
                                    </a:cubicBezTo>
                                    <a:cubicBezTo>
                                      <a:pt x="86434" y="92138"/>
                                      <a:pt x="134281" y="28343"/>
                                      <a:pt x="167951" y="8850"/>
                                    </a:cubicBezTo>
                                    <a:cubicBezTo>
                                      <a:pt x="201621" y="-10643"/>
                                      <a:pt x="246383" y="4583"/>
                                      <a:pt x="263644" y="30115"/>
                                    </a:cubicBezTo>
                                    <a:cubicBezTo>
                                      <a:pt x="280905" y="55647"/>
                                      <a:pt x="286136" y="106724"/>
                                      <a:pt x="271520" y="162040"/>
                                    </a:cubicBezTo>
                                    <a:cubicBezTo>
                                      <a:pt x="256904" y="217356"/>
                                      <a:pt x="206694" y="305364"/>
                                      <a:pt x="175949" y="362010"/>
                                    </a:cubicBezTo>
                                    <a:cubicBezTo>
                                      <a:pt x="145204" y="418656"/>
                                      <a:pt x="125629" y="464348"/>
                                      <a:pt x="97875" y="499930"/>
                                    </a:cubicBezTo>
                                    <a:cubicBezTo>
                                      <a:pt x="70121" y="535512"/>
                                      <a:pt x="30662" y="621412"/>
                                      <a:pt x="14421" y="628778"/>
                                    </a:cubicBezTo>
                                    <a:cubicBezTo>
                                      <a:pt x="-1820" y="636144"/>
                                      <a:pt x="-353" y="592512"/>
                                      <a:pt x="426" y="544126"/>
                                    </a:cubicBezTo>
                                    <a:close/>
                                  </a:path>
                                </a:pathLst>
                              </a:custGeom>
                              <a:grp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024EE5" w:rsidRPr="00024EE5" w:rsidRDefault="00024EE5" w:rsidP="00024EE5">
                                  <w:pPr>
                                    <w:pStyle w:val="NormalWeb"/>
                                    <w:spacing w:before="0" w:beforeAutospacing="0" w:after="180" w:afterAutospacing="0"/>
                                    <w:rPr>
                                      <w14:shadow w14:blurRad="50800" w14:dist="38100" w14:dir="0" w14:sx="100000" w14:sy="100000" w14:kx="0" w14:ky="0" w14:algn="l">
                                        <w14:srgbClr w14:val="000000">
                                          <w14:alpha w14:val="60000"/>
                                        </w14:srgbClr>
                                      </w14:shadow>
                                    </w:rPr>
                                  </w:pPr>
                                  <w:r w:rsidRPr="00024EE5">
                                    <w:rPr>
                                      <w:rFonts w:eastAsia="Times New Roman"/>
                                      <w:sz w:val="20"/>
                                      <w:szCs w:val="20"/>
                                      <w14:shadow w14:blurRad="50800" w14:dist="38100" w14:dir="0" w14:sx="100000" w14:sy="100000" w14:kx="0" w14:ky="0" w14:algn="l">
                                        <w14:srgbClr w14:val="000000">
                                          <w14:alpha w14:val="60000"/>
                                        </w14:srgbClr>
                                      </w14:shadow>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s:wsp>
                          <wps:cNvPr id="267" name="Arc 267"/>
                          <wps:cNvSpPr/>
                          <wps:spPr>
                            <a:xfrm>
                              <a:off x="4744696" y="1033900"/>
                              <a:ext cx="300200" cy="551350"/>
                            </a:xfrm>
                            <a:prstGeom prst="arc">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8" name="Text Box 268"/>
                          <wps:cNvSpPr txBox="1"/>
                          <wps:spPr>
                            <a:xfrm>
                              <a:off x="4849630" y="947304"/>
                              <a:ext cx="414107" cy="322301"/>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24EE5" w:rsidRDefault="00024EE5">
                                <m:oMathPara>
                                  <m:oMath>
                                    <m:r>
                                      <w:rPr>
                                        <w:rFonts w:ascii="Cambria Math" w:hAnsi="Cambria Math"/>
                                      </w:rPr>
                                      <m:t>φ</m:t>
                                    </m:r>
                                  </m:oMath>
                                </m:oMathPara>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0" name="Text Box 268"/>
                          <wps:cNvSpPr txBox="1"/>
                          <wps:spPr>
                            <a:xfrm>
                              <a:off x="5425799" y="1211351"/>
                              <a:ext cx="414020" cy="3219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024EE5" w:rsidRDefault="00104328" w:rsidP="00024EE5">
                                <w:pPr>
                                  <w:pStyle w:val="NormalWeb"/>
                                  <w:spacing w:before="0" w:beforeAutospacing="0" w:after="180" w:afterAutospacing="0"/>
                                </w:pPr>
                                <m:oMathPara>
                                  <m:oMathParaPr>
                                    <m:jc m:val="centerGroup"/>
                                  </m:oMathParaPr>
                                  <m:oMath>
                                    <m:r>
                                      <w:rPr>
                                        <w:rFonts w:ascii="Cambria Math" w:eastAsia="Times New Roman" w:hAnsi="Cambria Math"/>
                                        <w:sz w:val="20"/>
                                        <w:szCs w:val="20"/>
                                      </w:rPr>
                                      <m:t>θ</m:t>
                                    </m:r>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2" name="Freeform 272"/>
                          <wps:cNvSpPr/>
                          <wps:spPr>
                            <a:xfrm>
                              <a:off x="5427878" y="1272844"/>
                              <a:ext cx="95503" cy="175565"/>
                            </a:xfrm>
                            <a:custGeom>
                              <a:avLst/>
                              <a:gdLst>
                                <a:gd name="connsiteX0" fmla="*/ 0 w 95503"/>
                                <a:gd name="connsiteY0" fmla="*/ 0 h 175565"/>
                                <a:gd name="connsiteX1" fmla="*/ 95098 w 95503"/>
                                <a:gd name="connsiteY1" fmla="*/ 73152 h 175565"/>
                                <a:gd name="connsiteX2" fmla="*/ 36576 w 95503"/>
                                <a:gd name="connsiteY2" fmla="*/ 175565 h 175565"/>
                                <a:gd name="connsiteX3" fmla="*/ 36576 w 95503"/>
                                <a:gd name="connsiteY3" fmla="*/ 175565 h 175565"/>
                              </a:gdLst>
                              <a:ahLst/>
                              <a:cxnLst>
                                <a:cxn ang="0">
                                  <a:pos x="connsiteX0" y="connsiteY0"/>
                                </a:cxn>
                                <a:cxn ang="0">
                                  <a:pos x="connsiteX1" y="connsiteY1"/>
                                </a:cxn>
                                <a:cxn ang="0">
                                  <a:pos x="connsiteX2" y="connsiteY2"/>
                                </a:cxn>
                                <a:cxn ang="0">
                                  <a:pos x="connsiteX3" y="connsiteY3"/>
                                </a:cxn>
                              </a:cxnLst>
                              <a:rect l="l" t="t" r="r" b="b"/>
                              <a:pathLst>
                                <a:path w="95503" h="175565">
                                  <a:moveTo>
                                    <a:pt x="0" y="0"/>
                                  </a:moveTo>
                                  <a:cubicBezTo>
                                    <a:pt x="44501" y="21945"/>
                                    <a:pt x="89002" y="43891"/>
                                    <a:pt x="95098" y="73152"/>
                                  </a:cubicBezTo>
                                  <a:cubicBezTo>
                                    <a:pt x="101194" y="102413"/>
                                    <a:pt x="36576" y="175565"/>
                                    <a:pt x="36576" y="175565"/>
                                  </a:cubicBezTo>
                                  <a:lnTo>
                                    <a:pt x="36576" y="175565"/>
                                  </a:lnTo>
                                </a:path>
                              </a:pathLst>
                            </a:custGeom>
                            <a:noFill/>
                            <a:ln w="3175">
                              <a:solidFill>
                                <a:schemeClr val="tx1"/>
                              </a:solidFill>
                              <a:headEnd type="none" w="med" len="med"/>
                              <a:tailEnd type="triangle" w="med" len="med"/>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wps:wsp>
                        <wps:cNvPr id="274" name="Straight Arrow Connector 274"/>
                        <wps:cNvCnPr/>
                        <wps:spPr>
                          <a:xfrm flipV="1">
                            <a:off x="1306471" y="257175"/>
                            <a:ext cx="3880006" cy="19050"/>
                          </a:xfrm>
                          <a:prstGeom prst="straightConnector1">
                            <a:avLst/>
                          </a:prstGeom>
                          <a:ln w="28575">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275" name="Text Box 248"/>
                        <wps:cNvSpPr txBox="1"/>
                        <wps:spPr>
                          <a:xfrm>
                            <a:off x="3009761" y="0"/>
                            <a:ext cx="401320" cy="4178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C4600" w:rsidRPr="008C4600" w:rsidRDefault="008C4600" w:rsidP="008C4600">
                              <w:pPr>
                                <w:pStyle w:val="NormalWeb"/>
                                <w:spacing w:before="0" w:beforeAutospacing="0" w:after="180" w:afterAutospacing="0"/>
                              </w:pPr>
                              <m:oMathPara>
                                <m:oMathParaPr>
                                  <m:jc m:val="centerGroup"/>
                                </m:oMathParaPr>
                                <m:oMath>
                                  <m:sSub>
                                    <m:sSubPr>
                                      <m:ctrlPr>
                                        <w:rPr>
                                          <w:rFonts w:ascii="Cambria Math" w:hAnsi="Cambria Math"/>
                                          <w:i/>
                                          <w:iCs/>
                                          <w:shadow/>
                                        </w:rPr>
                                      </m:ctrlPr>
                                    </m:sSubPr>
                                    <m:e>
                                      <m:r>
                                        <w:rPr>
                                          <w:rFonts w:ascii="Cambria Math" w:eastAsia="Times New Roman" w:hAnsi="Cambria Math"/>
                                          <w:shadow/>
                                          <w:sz w:val="20"/>
                                          <w:szCs w:val="20"/>
                                        </w:rPr>
                                        <m:t>G</m:t>
                                      </m:r>
                                    </m:e>
                                    <m:sub>
                                      <m:r>
                                        <w:rPr>
                                          <w:rFonts w:ascii="Cambria Math" w:eastAsia="Times New Roman" w:hAnsi="Cambria Math"/>
                                          <w:shadow/>
                                          <w:sz w:val="20"/>
                                          <w:szCs w:val="20"/>
                                        </w:rPr>
                                        <m:t>eq</m:t>
                                      </m:r>
                                    </m:sub>
                                  </m:sSub>
                                </m:oMath>
                              </m:oMathPara>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6" name="Straight Connector 276"/>
                        <wps:cNvCnPr/>
                        <wps:spPr>
                          <a:xfrm>
                            <a:off x="1306471" y="412302"/>
                            <a:ext cx="0" cy="156446"/>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s:wsp>
                        <wps:cNvPr id="277" name="Straight Connector 277"/>
                        <wps:cNvCnPr/>
                        <wps:spPr>
                          <a:xfrm>
                            <a:off x="5184398" y="396757"/>
                            <a:ext cx="0" cy="156210"/>
                          </a:xfrm>
                          <a:prstGeom prst="line">
                            <a:avLst/>
                          </a:prstGeom>
                          <a:ln>
                            <a:solidFill>
                              <a:schemeClr val="tx1"/>
                            </a:solidFill>
                            <a:prstDash val="dash"/>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id="Canvas 5" o:spid="_x0000_s1026" editas="canvas" style="width:465.75pt;height:175.5pt;mso-position-horizontal-relative:char;mso-position-vertical-relative:line" coordsize="59150,22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">
                <v:shape id="_x0000_s1027" type="#_x0000_t75" style="position:absolute;width:59150;height:22288;visibility:visible;mso-wrap-style:square">
                  <v:fill o:detectmouseclick="t"/>
                  <v:path o:connecttype="none"/>
                </v:shape>
                <v:group id="Group 273" o:spid="_x0000_s1028" style="position:absolute;left:1193;top:3195;width:54791;height:19093" coordorigin="3607,7847" coordsize="54790,190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UWKsYAAADcAAAADwAAAGRycy9kb3ducmV2LnhtbESPT2vCQBTE7wW/w/IK&#10;vdXNH2wldQ0itngQoSqU3h7ZZxKSfRuy2yR++25B6HGYmd8wq3wyrRiod7VlBfE8AkFcWF1zqeBy&#10;fn9egnAeWWNrmRTcyEG+nj2sMNN25E8aTr4UAcIuQwWV910mpSsqMujmtiMO3tX2Bn2QfSl1j2OA&#10;m1YmUfQiDdYcFirsaFtR0Zx+jIKPEcdNGu+GQ3Pd3r7Pi+PXISalnh6nzRsIT5P/D9/be60geU3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4NRYqxgAAANwA&#10;AAAPAAAAAAAAAAAAAAAAAKoCAABkcnMvZG93bnJldi54bWxQSwUGAAAAAAQABAD6AAAAnQMAAAAA&#10;">
                  <v:group id="Group 250" o:spid="_x0000_s1029" style="position:absolute;left:3607;top:7847;width:42003;height:19093" coordorigin="6478,7847" coordsize="42003,1909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DUtQ9wwAAANwAAAAP&#10;AAAAAAAAAAAAAAAAAKoCAABkcnMvZG93bnJldi54bWxQSwUGAAAAAAQABAD6AAAAmgMAAAAA&#10;">
                    <v:shapetype id="_x0000_t202" coordsize="21600,21600" o:spt="202" path="m,l,21600r21600,l21600,xe">
                      <v:stroke joinstyle="miter"/>
                      <v:path gradientshapeok="t" o:connecttype="rect"/>
                    </v:shapetype>
                    <v:shape id="Text Box 6" o:spid="_x0000_s1030" type="#_x0000_t202" style="position:absolute;left:6478;top:11070;width:8428;height:5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O+8cAA&#10;AADaAAAADwAAAGRycy9kb3ducmV2LnhtbESPQWsCMRSE74X+h/AEbzVrD7JdjaLFlkJP1dLzY/NM&#10;gpuXJUnX9d83BcHjMDPfMKvN6DsxUEwusIL5rAJB3Abt2Cj4Pr491SBSRtbYBSYFV0qwWT8+rLDR&#10;4cJfNByyEQXCqUEFNue+kTK1ljymWeiJi3cK0WMuMhqpI14K3HfyuaoW0qPjsmCxp1dL7fnw6xXs&#10;d+bFtDVGu6+1c8P4c/o070pNJ+N2CSLTmO/hW/tDK1jA/5VyA+T6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SO+8cAAAADaAAAADwAAAAAAAAAAAAAAAACYAgAAZHJzL2Rvd25y&#10;ZXYueG1sUEsFBgAAAAAEAAQA9QAAAIUDAAAAAA==&#10;" fillcolor="white [3201]" strokeweight=".5pt">
                      <v:textbox>
                        <w:txbxContent>
                          <w:p w:rsidR="00850F43" w:rsidRPr="00024EE5" w:rsidRDefault="00AC5A44" w:rsidP="00850F43">
                            <w:pPr>
                              <w:jc w:val="center"/>
                              <w:rPr>
                                <w14:shadow w14:blurRad="50800" w14:dist="38100" w14:dir="0" w14:sx="100000" w14:sy="100000" w14:kx="0" w14:ky="0" w14:algn="l">
                                  <w14:srgbClr w14:val="000000">
                                    <w14:alpha w14:val="60000"/>
                                  </w14:srgbClr>
                                </w14:shadow>
                              </w:rPr>
                            </w:pPr>
                            <w:r>
                              <w:rPr>
                                <w14:shadow w14:blurRad="50800" w14:dist="38100" w14:dir="0" w14:sx="100000" w14:sy="100000" w14:kx="0" w14:ky="0" w14:algn="l">
                                  <w14:srgbClr w14:val="000000">
                                    <w14:alpha w14:val="60000"/>
                                  </w14:srgbClr>
                                </w14:shadow>
                              </w:rPr>
                              <w:t xml:space="preserve">AAS </w:t>
                            </w:r>
                            <w:r w:rsidR="00850F43" w:rsidRPr="00024EE5">
                              <w:rPr>
                                <w14:shadow w14:blurRad="50800" w14:dist="38100" w14:dir="0" w14:sx="100000" w14:sy="100000" w14:kx="0" w14:ky="0" w14:algn="l">
                                  <w14:srgbClr w14:val="000000">
                                    <w14:alpha w14:val="60000"/>
                                  </w14:srgbClr>
                                </w14:shadow>
                              </w:rPr>
                              <w:t>Transceiver module</w:t>
                            </w:r>
                            <w:r>
                              <w:rPr>
                                <w14:shadow w14:blurRad="50800" w14:dist="38100" w14:dir="0" w14:sx="100000" w14:sy="100000" w14:kx="0" w14:ky="0" w14:algn="l">
                                  <w14:srgbClr w14:val="000000">
                                    <w14:alpha w14:val="60000"/>
                                  </w14:srgbClr>
                                </w14:shadow>
                              </w:rPr>
                              <w:t>s</w:t>
                            </w:r>
                          </w:p>
                        </w:txbxContent>
                      </v:textbox>
                    </v:shape>
                    <v:group id="Group 242" o:spid="_x0000_s1031" style="position:absolute;left:32125;top:7847;width:16356;height:14141" coordorigin="32019,7953" coordsize="16355,1414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kVeQzFAAAA3AAA&#10;AA8AAAAAAAAAAAAAAAAAqgIAAGRycy9kb3ducmV2LnhtbFBLBQYAAAAABAAEAPoAAACcAwAAAAA=&#10;">
                      <v:group id="Group 169" o:spid="_x0000_s1032" style="position:absolute;left:33810;top:9032;width:1803;height:2038" coordsize="284,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yHWYcMAAADcAAAADwAAAGRycy9kb3ducmV2LnhtbERPS4vCMBC+C/6HMIK3&#10;Na2y4naNIqLiQRZ8wLK3oRnbYjMpTWzrv98Igrf5+J4zX3amFA3VrrCsIB5FIIhTqwvOFFzO248Z&#10;COeRNZaWScGDHCwX/d4cE21bPlJz8pkIIewSVJB7XyVSujQng25kK+LAXW1t0AdYZ1LX2IZwU8px&#10;FE2lwYJDQ44VrXNKb6e7UbBrsV1N4k1zuF3Xj7/z58/vISalhoNu9Q3CU+ff4pd7r8P86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HIdZhwwAAANwAAAAP&#10;AAAAAAAAAAAAAAAAAKoCAABkcnMvZG93bnJldi54bWxQSwUGAAAAAAQABAD6AAAAmgMAAAAA&#10;">
                        <v:line id="Line 84" o:spid="_x0000_s1033" style="position:absolute;visibility:visible;mso-wrap-style:square" from="0,320" to="25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lT5BMUAAADcAAAADwAAAGRycy9kb3ducmV2LnhtbESPQWvCQBCF7wX/wzKCl1I3ClZJXUVE&#10;wVOx6sHjNDvNBrOzIbvG9N93DgVvM7w3732zXPe+Vh21sQpsYDLOQBEXwVZcGric928LUDEhW6wD&#10;k4FfirBeDV6WmNvw4C/qTqlUEsIxRwMupSbXOhaOPMZxaIhF+wmtxyRrW2rb4kPCfa2nWfauPVYs&#10;DQ4b2joqbqe7N9Atqq3fHT/t5vpdzzrXH6az16sxo2G/+QCVqE9P8//1wQr+XPDlGZl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lT5BMUAAADcAAAADwAAAAAAAAAA&#10;AAAAAAChAgAAZHJzL2Rvd25yZXYueG1sUEsFBgAAAAAEAAQA+QAAAJMDAAAAAA==&#10;" strokeweight=".6pt">
                          <v:stroke endcap="round"/>
                        </v:line>
                        <v:group id="Group 171" o:spid="_x0000_s1034" style="position:absolute;left:214;width:70;height:321" coordorigin="214" coordsize="70,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I5MusQAAADcAAAADwAAAGRycy9kb3ducmV2LnhtbERPS2vCQBC+F/wPywi9&#10;NZsobSVmFZFaegiFqiDehuyYBLOzIbvN4993C4Xe5uN7TrYdTSN66lxtWUESxSCIC6trLhWcT4en&#10;FQjnkTU2lknBRA62m9lDhqm2A39Rf/SlCCHsUlRQed+mUrqiIoMusi1x4G62M+gD7EqpOxxCuGnk&#10;Io5fpMGaQ0OFLe0rKu7Hb6PgfcBht0ze+vx+20/X0/PnJU9Iqcf5uFuD8DT6f/Gf+0OH+a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fI5MusQAAADcAAAA&#10;DwAAAAAAAAAAAAAAAACqAgAAZHJzL2Rvd25yZXYueG1sUEsFBgAAAAAEAAQA+gAAAJsDAAAAAA==&#10;">
                          <v:line id="Line 85" o:spid="_x0000_s1035" style="position:absolute;visibility:visible;mso-wrap-style:square" from="252,110" to="25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rC6MIAAADcAAAADwAAAGRycy9kb3ducmV2LnhtbERPTYvCMBC9L/gfwgheFk0tuCvVKCIK&#10;nmTX9eBxbMam2ExKE2v992ZB8DaP9znzZWcr0VLjS8cKxqMEBHHudMmFguPfdjgF4QOyxsoxKXiQ&#10;h+Wi9zHHTLs7/1J7CIWIIewzVGBCqDMpfW7Ioh+5mjhyF9dYDBE2hdQN3mO4rWSaJF/SYsmxwWBN&#10;a0P59XCzCtppubabn71enc7VpDXdLp18npQa9LvVDESgLrzFL/dOx/nfKfw/Ey+Qi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crC6MIAAADcAAAADwAAAAAAAAAAAAAA&#10;AAChAgAAZHJzL2Rvd25yZXYueG1sUEsFBgAAAAAEAAQA+QAAAJADAAAAAA==&#10;" strokeweight=".6pt">
                            <v:stroke endcap="round"/>
                          </v:line>
                          <v:line id="Line 86" o:spid="_x0000_s1036" style="position:absolute;visibility:visible;mso-wrap-style:square" from="214,0" to="252,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Znc8QAAADcAAAADwAAAGRycy9kb3ducmV2LnhtbERPTWvCQBC9F/wPywi9FN2oaCXNRkRa&#10;yKlU7cHjmJ1mg9nZkN0m8d93C4Xe5vE+J9uNthE9db52rGAxT0AQl07XXCn4PL/NtiB8QNbYOCYF&#10;d/KwyycPGabaDXyk/hQqEUPYp6jAhNCmUvrSkEU/dy1x5L5cZzFE2FVSdzjEcNvIZZJspMWaY4PB&#10;lg6Gytvp2yrot/XBvn686/3l2qx7MxbL9dNFqcfpuH8BEWgM/+I/d6Hj/OcV/D4TL5D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hmdzxAAAANwAAAAPAAAAAAAAAAAA&#10;AAAAAKECAABkcnMvZG93bnJldi54bWxQSwUGAAAAAAQABAD5AAAAkgMAAAAA&#10;" strokeweight=".6pt">
                            <v:stroke endcap="round"/>
                          </v:line>
                          <v:line id="Line 87" o:spid="_x0000_s1037" style="position:absolute;flip:x;visibility:visible;mso-wrap-style:square" from="252,0" to="284,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sHhsQAAADcAAAADwAAAGRycy9kb3ducmV2LnhtbERPS2vCQBC+C/0PyxR6qxultTV1E6xQ&#10;EDz4aMXrNDsmwexsyG4e/feuUPA2H99zFulgKtFR40rLCibjCARxZnXJuYKf76/ndxDOI2usLJOC&#10;P3KQJg+jBcba9ryn7uBzEULYxaig8L6OpXRZQQbd2NbEgTvbxqAPsMmlbrAP4aaS0yiaSYMlh4YC&#10;a1oVlF0OrVHgqs9N+7pe7ZanbX8ym84ff9u5Uk+Pw/IDhKfB38X/7rUO899e4PZMuEA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yweGxAAAANwAAAAPAAAAAAAAAAAA&#10;AAAAAKECAABkcnMvZG93bnJldi54bWxQSwUGAAAAAAQABAD5AAAAkgMAAAAA&#10;" strokeweight=".6pt">
                            <v:stroke endcap="round"/>
                          </v:line>
                        </v:group>
                      </v:group>
                      <v:group id="Group 175" o:spid="_x0000_s1038" style="position:absolute;left:33810;top:12730;width:1803;height:2039" coordsize="284,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7VKucMAAADcAAAADwAAAGRycy9kb3ducmV2LnhtbERPS4vCMBC+L/gfwgje&#10;NK2iLl2jiKh4EMEHLHsbmrEtNpPSxLb++82CsLf5+J6zWHWmFA3VrrCsIB5FIIhTqwvOFNyuu+En&#10;COeRNZaWScGLHKyWvY8FJtq2fKbm4jMRQtglqCD3vkqkdGlOBt3IVsSBu9vaoA+wzqSusQ3hppTj&#10;KJpJgwWHhhwr2uSUPi5Po2DfYruexNvm+LhvXj/X6en7GJNSg363/gLhqfP/4rf7oMP8+R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DtUq5wwAAANwAAAAP&#10;AAAAAAAAAAAAAAAAAKoCAABkcnMvZG93bnJldi54bWxQSwUGAAAAAAQABAD6AAAAmgMAAAAA&#10;">
                        <v:line id="Line 84" o:spid="_x0000_s1039" style="position:absolute;visibility:visible;mso-wrap-style:square" from="0,320" to="25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vHE68MAAADcAAAADwAAAGRycy9kb3ducmV2LnhtbERPTWvCQBC9F/wPywi9FN0oxEp0lRAs&#10;5FRa7cHjmB2zwexsyK4x/ffdQqG3ebzP2e5H24qBet84VrCYJyCIK6cbrhV8nd5maxA+IGtsHZOC&#10;b/Kw302etphp9+BPGo6hFjGEfYYKTAhdJqWvDFn0c9cRR+7qeoshwr6WusdHDLetXCbJSlpsODYY&#10;7KgwVN2Od6tgWDeFPXy86/x8adPBjOUyfTkr9Twd8w2IQGP4F/+5Sx3nv67g95l4gd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7xxOvDAAAA3AAAAA8AAAAAAAAAAAAA&#10;AAAAoQIAAGRycy9kb3ducmV2LnhtbFBLBQYAAAAABAAEAPkAAACRAwAAAAA=&#10;" strokeweight=".6pt">
                          <v:stroke endcap="round"/>
                        </v:line>
                        <v:group id="Group 177" o:spid="_x0000_s1040" style="position:absolute;left:214;width:70;height:321" coordorigin="214" coordsize="70,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line id="Line 85" o:spid="_x0000_s1041" style="position:absolute;visibility:visible;mso-wrap-style:square" from="252,110" to="25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L1AsUAAADcAAAADwAAAGRycy9kb3ducmV2LnhtbESPQWvCQBCF7wX/wzKCl1I3ClZJXUVE&#10;wVOx6sHjNDvNBrOzIbvG9N93DgVvM7w3732zXPe+Vh21sQpsYDLOQBEXwVZcGric928LUDEhW6wD&#10;k4FfirBeDV6WmNvw4C/qTqlUEsIxRwMupSbXOhaOPMZxaIhF+wmtxyRrW2rb4kPCfa2nWfauPVYs&#10;DQ4b2joqbqe7N9Atqq3fHT/t5vpdzzrXH6az16sxo2G/+QCVqE9P8//1wQr+XGjlGZl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CL1AsUAAADcAAAADwAAAAAAAAAA&#10;AAAAAAChAgAAZHJzL2Rvd25yZXYueG1sUEsFBgAAAAAEAAQA+QAAAJMDAAAAAA==&#10;" strokeweight=".6pt">
                            <v:stroke endcap="round"/>
                          </v:line>
                          <v:line id="Line 86" o:spid="_x0000_s1042" style="position:absolute;visibility:visible;mso-wrap-style:square" from="214,0" to="252,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25QmcQAAADcAAAADwAAAGRycy9kb3ducmV2LnhtbERPS2vCQBC+F/wPyxR6KbpRsGp0DUFa&#10;yKnUx8HjmB2zodnZkN0m6b/vFgq9zcf3nF022kb01PnasYL5LAFBXDpdc6Xgcn6brkH4gKyxcUwK&#10;vslDtp887DDVbuAj9adQiRjCPkUFJoQ2ldKXhiz6mWuJI3d3ncUQYVdJ3eEQw20jF0nyIi3WHBsM&#10;tnQwVH6evqyCfl0f7OvHu86vt2bZm7FYLJ+vSj09jvkWRKAx/Iv/3IWO81cb+H0mXiD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blCZxAAAANwAAAAPAAAAAAAAAAAA&#10;AAAAAKECAABkcnMvZG93bnJldi54bWxQSwUGAAAAAAQABAD5AAAAkgMAAAAA&#10;" strokeweight=".6pt">
                            <v:stroke endcap="round"/>
                          </v:line>
                          <v:line id="Line 87" o:spid="_x0000_s1043" style="position:absolute;flip:x;visibility:visible;mso-wrap-style:square" from="252,0" to="284,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VxosUAAADcAAAADwAAAGRycy9kb3ducmV2LnhtbESPT2vCQBDF74LfYRnBm24ULDZ1FRUE&#10;wUNbq3idZqdJaHY2ZDd/+u07h0JvM7w37/1msxtcpTpqQunZwGKegCLOvC05N3D7OM3WoEJEtlh5&#10;JgM/FGC3HY82mFrf8zt115grCeGQooEixjrVOmQFOQxzXxOL9uUbh1HWJte2wV7CXaWXSfKkHZYs&#10;DQXWdCwo+762zkCoDpd2dT6+7R+v/cNdunj/bJ+NmU6G/QuoSEP8N/9dn63grwVfnpEJ9PY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VxosUAAADcAAAADwAAAAAAAAAA&#10;AAAAAAChAgAAZHJzL2Rvd25yZXYueG1sUEsFBgAAAAAEAAQA+QAAAJMDAAAAAA==&#10;" strokeweight=".6pt">
                            <v:stroke endcap="round"/>
                          </v:line>
                        </v:group>
                      </v:group>
                      <v:group id="Group 181" o:spid="_x0000_s1044" style="position:absolute;left:37811;top:8908;width:1803;height:2038" coordsize="284,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SVs8ncEAAADcAAAADwAA&#10;AAAAAAAAAAAAAACqAgAAZHJzL2Rvd25yZXYueG1sUEsFBgAAAAAEAAQA+gAAAJgDAAAAAA==&#10;">
                        <v:line id="Line 84" o:spid="_x0000_s1045" style="position:absolute;visibility:visible;mso-wrap-style:square" from="0,320" to="25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eFJcUAAADcAAAADwAAAGRycy9kb3ducmV2LnhtbESPQWvCQBCF7wX/wzKCl6KbCpYQXUVE&#10;wZO0tgePY3bMBrOzIbuN8d93DoXeZnhv3vtmtRl8o3rqYh3YwNssA0VcBltzZeD76zDNQcWEbLEJ&#10;TAaeFGGzHr2ssLDhwZ/Un1OlJIRjgQZcSm2hdSwdeYyz0BKLdgudxyRrV2nb4UPCfaPnWfauPdYs&#10;DQ5b2jkq7+cfb6DP653ff5zs9nJtFr0bjvPF68WYyXjYLkElGtK/+e/6aAU/F1p5RibQ6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feFJcUAAADcAAAADwAAAAAAAAAA&#10;AAAAAAChAgAAZHJzL2Rvd25yZXYueG1sUEsFBgAAAAAEAAQA+QAAAJMDAAAAAA==&#10;" strokeweight=".6pt">
                          <v:stroke endcap="round"/>
                        </v:line>
                        <v:group id="Group 189" o:spid="_x0000_s1046" style="position:absolute;left:214;width:70;height:321" coordorigin="214" coordsize="70,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line id="Line 85" o:spid="_x0000_s1047" style="position:absolute;visibility:visible;mso-wrap-style:square" from="252,110" to="25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gf/sUAAADcAAAADwAAAGRycy9kb3ducmV2LnhtbESPQWvCQBCF7wX/wzKCl1I3ChZNXUVE&#10;wVOx6sHjNDvNBrOzIbvG9N93DgVvM7w3732zXPe+Vh21sQpsYDLOQBEXwVZcGric929zUDEhW6wD&#10;k4FfirBeDV6WmNvw4C/qTqlUEsIxRwMupSbXOhaOPMZxaIhF+wmtxyRrW2rb4kPCfa2nWfauPVYs&#10;DQ4b2joqbqe7N9DNq63fHT/t5vpdzzrXH6az16sxo2G/+QCVqE9P8//1wQr+QvDlGZl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lgf/sUAAADcAAAADwAAAAAAAAAA&#10;AAAAAAChAgAAZHJzL2Rvd25yZXYueG1sUEsFBgAAAAAEAAQA+QAAAJMDAAAAAA==&#10;" strokeweight=".6pt">
                            <v:stroke endcap="round"/>
                          </v:line>
                          <v:line id="Line 86" o:spid="_x0000_s1048" style="position:absolute;visibility:visible;mso-wrap-style:square" from="214,0" to="252,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S6ZcEAAADcAAAADwAAAGRycy9kb3ducmV2LnhtbERPTYvCMBC9L/gfwgheFk0VXLQaRUTB&#10;k+yqB49jMzbFZlKaWOu/NwuCt3m8z5kvW1uKhmpfOFYwHCQgiDOnC84VnI7b/gSED8gaS8ek4Eke&#10;lovO1xxT7R78R80h5CKGsE9RgQmhSqX0mSGLfuAq4shdXW0xRFjnUtf4iOG2lKMk+ZEWC44NBita&#10;G8puh7tV0EyKtd387vXqfCnHjWl3o/H3Walet13NQARqw0f8du90nD8dwv8z8QK5e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BFLplwQAAANwAAAAPAAAAAAAAAAAAAAAA&#10;AKECAABkcnMvZG93bnJldi54bWxQSwUGAAAAAAQABAD5AAAAjwMAAAAA&#10;" strokeweight=".6pt">
                            <v:stroke endcap="round"/>
                          </v:line>
                          <v:line id="Line 87" o:spid="_x0000_s1049" style="position:absolute;flip:x;visibility:visible;mso-wrap-style:square" from="252,0" to="284,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GLck8MAAADcAAAADwAAAGRycy9kb3ducmV2LnhtbERPS2vCQBC+C/0PyxR6000DFo2ukgqC&#10;kENrbPE6ZqdJaHY2ZDeP/vtuoeBtPr7nbPeTacRAnastK3heRCCIC6trLhV8XI7zFQjnkTU2lknB&#10;DznY7x5mW0y0HflMQ+5LEULYJaig8r5NpHRFRQbdwrbEgfuynUEfYFdK3eEYwk0j4yh6kQZrDg0V&#10;tnSoqPjOe6PANa9Zvzwd3tPr23g12eA/b/1aqafHKd2A8DT5u/jffdJh/jqGv2fCBXL3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hi3JPDAAAA3AAAAA8AAAAAAAAAAAAA&#10;AAAAoQIAAGRycy9kb3ducmV2LnhtbFBLBQYAAAAABAAEAPkAAACRAwAAAAA=&#10;" strokeweight=".6pt">
                            <v:stroke endcap="round"/>
                          </v:line>
                        </v:group>
                      </v:group>
                      <v:group id="Group 182" o:spid="_x0000_s1050" style="position:absolute;left:37811;top:12610;width:1803;height:2039" coordorigin=",370205" coordsize="284,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mJourCAAAA3AAAAA8A&#10;AAAAAAAAAAAAAAAAqgIAAGRycy9kb3ducmV2LnhtbFBLBQYAAAAABAAEAPoAAACZAwAAAAA=&#10;">
                        <v:line id="Line 84" o:spid="_x0000_s1051" style="position:absolute;visibility:visible;mso-wrap-style:square" from="0,370525" to="253,370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MXVMIAAADcAAAADwAAAGRycy9kb3ducmV2LnhtbERPTYvCMBC9L/gfwgh7WTRdRSnVKCIr&#10;eBJXPXgcm7EpNpPSxNr990YQ9jaP9znzZWcr0VLjS8cKvocJCOLc6ZILBafjZpCC8AFZY+WYFPyR&#10;h+Wi9zHHTLsH/1J7CIWIIewzVGBCqDMpfW7Ioh+6mjhyV9dYDBE2hdQNPmK4reQoSabSYsmxwWBN&#10;a0P57XC3Ctq0XNuf/U6vzpdq0ppuO5p8nZX67HerGYhAXfgXv91bHeenY3g9Ey+Qi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1MXVMIAAADcAAAADwAAAAAAAAAAAAAA&#10;AAChAgAAZHJzL2Rvd25yZXYueG1sUEsFBgAAAAAEAAQA+QAAAJADAAAAAA==&#10;" strokeweight=".6pt">
                          <v:stroke endcap="round"/>
                        </v:line>
                        <v:group id="Group 184" o:spid="_x0000_s1052" style="position:absolute;left:214;top:370205;width:70;height:321" coordorigin="214,370205" coordsize="70,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SyfBcQAAADcAAAA&#10;DwAAAAAAAAAAAAAAAACqAgAAZHJzL2Rvd25yZXYueG1sUEsFBgAAAAAEAAQA+gAAAJsDAAAAAA==&#10;">
                          <v:line id="Line 85" o:spid="_x0000_s1053" style="position:absolute;visibility:visible;mso-wrap-style:square" from="252,370315" to="253,370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u8MAAADcAAAADwAAAGRycy9kb3ducmV2LnhtbERPTWvCQBC9F/wPywi9FLNRSAmpq4hY&#10;8CSteshxmp1mQ7OzIbtd03/vFgq9zeN9zno72V5EGn3nWMEyy0EQN0533Cq4Xl4XJQgfkDX2jknB&#10;D3nYbmYPa6y0u/E7xXNoRQphX6ECE8JQSekbQxZ95gbixH260WJIcGylHvGWwm0vV3n+LC12nBoM&#10;DrQ31Hydv62CWHZ7e3g76V390RfRTMdV8VQr9Tifdi8gAk3hX/znPuo0vyzg95l0gdzc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v2KrvDAAAA3AAAAA8AAAAAAAAAAAAA&#10;AAAAoQIAAGRycy9kb3ducmV2LnhtbFBLBQYAAAAABAAEAPkAAACRAwAAAAA=&#10;" strokeweight=".6pt">
                            <v:stroke endcap="round"/>
                          </v:line>
                          <v:line id="Line 86" o:spid="_x0000_s1054" style="position:absolute;visibility:visible;mso-wrap-style:square" from="214,370205" to="252,370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S0zMEAAADcAAAADwAAAGRycy9kb3ducmV2LnhtbERPS4vCMBC+C/sfwizsRdZUQSnVKCK7&#10;4El8HXqcbcambDMpTaz13xtB8DYf33MWq97WoqPWV44VjEcJCOLC6YpLBefT73cKwgdkjbVjUnAn&#10;D6vlx2CBmXY3PlB3DKWIIewzVGBCaDIpfWHIoh+5hjhyF9daDBG2pdQt3mK4reUkSWbSYsWxwWBD&#10;G0PF//FqFXRptbE/+51e53/1tDP9djId5kp9ffbrOYhAfXiLX+6tjvPTGTyfiRfI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LJLTMwQAAANwAAAAPAAAAAAAAAAAAAAAA&#10;AKECAABkcnMvZG93bnJldi54bWxQSwUGAAAAAAQABAD5AAAAjwMAAAAA&#10;" strokeweight=".6pt">
                            <v:stroke endcap="round"/>
                          </v:line>
                          <v:line id="Line 87" o:spid="_x0000_s1055" style="position:absolute;flip:x;visibility:visible;mso-wrap-style:square" from="252,370205" to="284,370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p1sMAAADcAAAADwAAAGRycy9kb3ducmV2LnhtbERPyWrDMBC9F/IPYgK5NXIK2VzLIQkU&#10;Ajm0zUKuU2tqm1ojY8lL/r4qBHqbx1sn2QymEh01rrSsYDaNQBBnVpecK7ic355XIJxH1lhZJgV3&#10;crBJR08Jxtr2/EndyecihLCLUUHhfR1L6bKCDLqprYkD920bgz7AJpe6wT6Em0q+RNFCGiw5NBRY&#10;076g7OfUGgWu2h3b+WH/sb299zdz7Pz1q10rNRkP21cQngb/L364DzrMXy3h75lwgUx/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3M6dbDAAAA3AAAAA8AAAAAAAAAAAAA&#10;AAAAoQIAAGRycy9kb3ducmV2LnhtbFBLBQYAAAAABAAEAPkAAACRAwAAAAA=&#10;" strokeweight=".6pt">
                            <v:stroke endcap="round"/>
                          </v:line>
                        </v:group>
                      </v:group>
                      <v:group id="Group 193" o:spid="_x0000_s1056" style="position:absolute;left:44008;top:8880;width:1803;height:2039" coordsize="284,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xyRrMQAAADcAAAADwAAAGRycy9kb3ducmV2LnhtbERPS2vCQBC+C/0PyxR6&#10;M5s0VNo0q4jU0oMU1ELpbciOSTA7G7JrHv/eFQre5uN7Tr4aTSN66lxtWUESxSCIC6trLhX8HLfz&#10;VxDOI2tsLJOCiRyslg+zHDNtB95Tf/ClCCHsMlRQed9mUrqiIoMusi1x4E62M+gD7EqpOxxCuGnk&#10;cxwvpMGaQ0OFLW0qKs6Hi1HwOeCwTpOPfnc+baa/48v37y4hpZ4ex/U7CE+jv4v/3V86zH9L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xyRrMQAAADcAAAA&#10;DwAAAAAAAAAAAAAAAACqAgAAZHJzL2Rvd25yZXYueG1sUEsFBgAAAAAEAAQA+gAAAJsDAAAAAA==&#10;">
                        <v:line id="Line 84" o:spid="_x0000_s1057" style="position:absolute;visibility:visible;mso-wrap-style:square" from="0,320" to="25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XfrBcQAAADcAAAADwAAAGRycy9kb3ducmV2LnhtbESPwWrDMBBE74H+g9hCLyGRE3AwbmQT&#10;Qgo+lTbJwcettbVMrZWxVMf9+6pQyHGYmTfMvpxtLyYafedYwWadgCBunO64VXC9vKwyED4ga+wd&#10;k4If8lAWD4s95trd+J2mc2hFhLDPUYEJYcil9I0hi37tBuLofbrRYohybKUe8RbhtpfbJNlJix3H&#10;BYMDHQ01X+dvq2DKuqM9vb3qQ/3Rp5OZq226rJV6epwPzyACzeEe/m9XWkEkwt+ZeARk8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d+sFxAAAANwAAAAPAAAAAAAAAAAA&#10;AAAAAKECAABkcnMvZG93bnJldi54bWxQSwUGAAAAAAQABAD5AAAAkgMAAAAA&#10;" strokeweight=".6pt">
                          <v:stroke endcap="round"/>
                        </v:line>
                        <v:group id="Group 201" o:spid="_x0000_s1058" style="position:absolute;left:214;width:70;height:321" coordorigin="214" coordsize="70,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V67xgAAANwA&#10;AAAPAAAAAAAAAAAAAAAAAKoCAABkcnMvZG93bnJldi54bWxQSwUGAAAAAAQABAD6AAAAnQMAAAAA&#10;">
                          <v:line id="Line 85" o:spid="_x0000_s1059" style="position:absolute;visibility:visible;mso-wrap-style:square" from="252,110" to="253,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nQ6cMAAADcAAAADwAAAGRycy9kb3ducmV2LnhtbESPT4vCMBTE7wt+h/AEL4umFlykGkVE&#10;wZOsfw4en82zKTYvpYm1fnuzIOxxmJnfMPNlZyvRUuNLxwrGowQEce50yYWC82k7nILwAVlj5ZgU&#10;vMjDctH7mmOm3ZMP1B5DISKEfYYKTAh1JqXPDVn0I1cTR+/mGoshyqaQusFnhNtKpknyIy2WHBcM&#10;1rQ2lN+PD6ugnZZru/nd69XlWk1a0+3SyfdFqUG/W81ABOrCf/jT3mkFaZLC35l4BOTi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Lp0OnDAAAA3AAAAA8AAAAAAAAAAAAA&#10;AAAAoQIAAGRycy9kb3ducmV2LnhtbFBLBQYAAAAABAAEAPkAAACRAwAAAAA=&#10;" strokeweight=".6pt">
                            <v:stroke endcap="round"/>
                          </v:line>
                          <v:line id="Line 86" o:spid="_x0000_s1060" style="position:absolute;visibility:visible;mso-wrap-style:square" from="214,0" to="252,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V1csUAAADcAAAADwAAAGRycy9kb3ducmV2LnhtbESPQWvCQBSE7wX/w/KEXkrdmJIi0TUE&#10;UchJWtuDx2f2NRuafRuya0z/vVso9DjMzDfMpphsJ0YafOtYwXKRgCCunW65UfD5cXhegfABWWPn&#10;mBT8kIdiO3vYYK7djd9pPIVGRAj7HBWYEPpcSl8bsugXrieO3pcbLIYoh0bqAW8RbjuZJsmrtNhy&#10;XDDY085Q/X26WgXjqt3Z/dtRl+dLl41mqtLs6azU43wq1yACTeE//NeutII0eYHfM/EIyO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aV1csUAAADcAAAADwAAAAAAAAAA&#10;AAAAAAChAgAAZHJzL2Rvd25yZXYueG1sUEsFBgAAAAAEAAQA+QAAAJMDAAAAAA==&#10;" strokeweight=".6pt">
                            <v:stroke endcap="round"/>
                          </v:line>
                          <v:line id="Line 87" o:spid="_x0000_s1061" style="position:absolute;flip:x;visibility:visible;mso-wrap-style:square" from="252,0" to="284,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Vh8UAAADcAAAADwAAAGRycy9kb3ducmV2LnhtbESPT2vCQBTE70K/w/IKvemmYqVGV7GC&#10;IHjQ2orXZ/aZBLNvQ3bzx2/vCoLHYWZ+w8wWnSlEQ5XLLSv4HEQgiBOrc04V/P+t+98gnEfWWFgm&#10;BTdysJi/9WYYa9vyLzUHn4oAYRejgsz7MpbSJRkZdANbEgfvYiuDPsgqlbrCNsBNIYdRNJYGcw4L&#10;GZa0yii5HmqjwBU/2/prs9ovT7v2ZLaNP57riVIf791yCsJT51/hZ3ujFQyjETzOhCMg53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gVh8UAAADcAAAADwAAAAAAAAAA&#10;AAAAAAChAgAAZHJzL2Rvd25yZXYueG1sUEsFBgAAAAAEAAQA+QAAAJMDAAAAAA==&#10;" strokeweight=".6pt">
                            <v:stroke endcap="round"/>
                          </v:line>
                        </v:group>
                      </v:group>
                      <v:group id="Group 194" o:spid="_x0000_s1062" style="position:absolute;left:44008;top:12582;width:1803;height:2039" coordorigin=",370205" coordsize="284,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3PUJ2MQAAADcAAAA&#10;DwAAAAAAAAAAAAAAAACqAgAAZHJzL2Rvd25yZXYueG1sUEsFBgAAAAAEAAQA+gAAAJsDAAAAAA==&#10;">
                        <v:line id="Line 84" o:spid="_x0000_s1063" style="position:absolute;visibility:visible;mso-wrap-style:square" from="0,370525" to="253,370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i+8ZsMAAADcAAAADwAAAGRycy9kb3ducmV2LnhtbERPTWvCQBC9C/0PyxR6kbqpkGKjawhS&#10;Iadi1YPHMTvNhmZnQ3ZN0n/fFQq9zeN9ziafbCsG6n3jWMHLIgFBXDndcK3gfNo/r0D4gKyxdUwK&#10;fshDvn2YbTDTbuRPGo6hFjGEfYYKTAhdJqWvDFn0C9cRR+7L9RZDhH0tdY9jDLetXCbJq7TYcGww&#10;2NHOUPV9vFkFw6rZ2ffDhy4u1zYdzFQu0/lFqafHqViDCDSFf/Gfu9Rx/lsK92fiBXL7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4vvGbDAAAA3AAAAA8AAAAAAAAAAAAA&#10;AAAAoQIAAGRycy9kb3ducmV2LnhtbFBLBQYAAAAABAAEAPkAAACRAwAAAAA=&#10;" strokeweight=".6pt">
                          <v:stroke endcap="round"/>
                        </v:line>
                        <v:group id="Group 196" o:spid="_x0000_s1064" style="position:absolute;left:214;top:370205;width:70;height:321" coordorigin="214,370205" coordsize="70,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2syNMMAAADcAAAADwAAAGRycy9kb3ducmV2LnhtbERPS4vCMBC+C/6HMIK3&#10;Na2y4naNIqLiQRZ8wLK3oRnbYjMpTWzrv98Igrf5+J4zX3amFA3VrrCsIB5FIIhTqwvOFFzO248Z&#10;COeRNZaWScGDHCwX/d4cE21bPlJz8pkIIewSVJB7XyVSujQng25kK+LAXW1t0AdYZ1LX2IZwU8px&#10;FE2lwYJDQ44VrXNKb6e7UbBrsV1N4k1zuF3Xj7/z58/vISalhoNu9Q3CU+ff4pd7r8P8ry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azI0wwAAANwAAAAP&#10;AAAAAAAAAAAAAAAAAKoCAABkcnMvZG93bnJldi54bWxQSwUGAAAAAAQABAD6AAAAmgMAAAAA&#10;">
                          <v:line id="Line 85" o:spid="_x0000_s1065" style="position:absolute;visibility:visible;mso-wrap-style:square" from="252,370315" to="253,370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bGHisQAAADcAAAADwAAAGRycy9kb3ducmV2LnhtbERPS2vCQBC+F/wPyxR6KbpRsGp0DUFa&#10;yKnUx8HjmB2zodnZkN0m6b/vFgq9zcf3nF022kb01PnasYL5LAFBXDpdc6Xgcn6brkH4gKyxcUwK&#10;vslDtp887DDVbuAj9adQiRjCPkUFJoQ2ldKXhiz6mWuJI3d3ncUQYVdJ3eEQw20jF0nyIi3WHBsM&#10;tnQwVH6evqyCfl0f7OvHu86vt2bZm7FYLJ+vSj09jvkWRKAx/Iv/3IWO8zcr+H0mXiD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sYeKxAAAANwAAAAPAAAAAAAAAAAA&#10;AAAAAKECAABkcnMvZG93bnJldi54bWxQSwUGAAAAAAQABAD5AAAAkgMAAAAA&#10;" strokeweight=".6pt">
                            <v:stroke endcap="round"/>
                          </v:line>
                          <v:line id="Line 86" o:spid="_x0000_s1066" style="position:absolute;visibility:visible;mso-wrap-style:square" from="214,370205" to="252,370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4T+MUAAADcAAAADwAAAGRycy9kb3ducmV2LnhtbESPQWvCQBCF7wX/wzKCl1I3ChZNXUVE&#10;wVOx6sHjNDvNBrOzIbvG9N93DgVvM7w3732zXPe+Vh21sQpsYDLOQBEXwVZcGric929zUDEhW6wD&#10;k4FfirBeDV6WmNvw4C/qTqlUEsIxRwMupSbXOhaOPMZxaIhF+wmtxyRrW2rb4kPCfa2nWfauPVYs&#10;DQ4b2joqbqe7N9DNq63fHT/t5vpdzzrXH6az16sxo2G/+QCVqE9P8//1wQr+QmjlGZlAr/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C4T+MUAAADcAAAADwAAAAAAAAAA&#10;AAAAAAChAgAAZHJzL2Rvd25yZXYueG1sUEsFBgAAAAAEAAQA+QAAAJMDAAAAAA==&#10;" strokeweight=".6pt">
                            <v:stroke endcap="round"/>
                          </v:line>
                          <v:line id="Line 87" o:spid="_x0000_s1067" style="position:absolute;flip:x;visibility:visible;mso-wrap-style:square" from="252,370205" to="284,370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sZO4sIAAADcAAAADwAAAGRycy9kb3ducmV2LnhtbERPS2vCQBC+F/wPywje6kahYlJXUaEg&#10;eLA+itdpdpoEs7Mhu3n477uC4G0+vucsVr0pRUu1KywrmIwjEMSp1QVnCi7nr/c5COeRNZaWScGd&#10;HKyWg7cFJtp2fKT25DMRQtglqCD3vkqkdGlOBt3YVsSB+7O1QR9gnUldYxfCTSmnUTSTBgsODTlW&#10;tM0pvZ0ao8CVm33zsdt+r6+H7mr2rf/5bWKlRsN+/QnCU+9f4qd7p8P8OIbHM+ECufw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sZO4sIAAADcAAAADwAAAAAAAAAAAAAA&#10;AAChAgAAZHJzL2Rvd25yZXYueG1sUEsFBgAAAAAEAAQA+QAAAJADAAAAAA==&#10;" strokeweight=".6pt">
                            <v:stroke endcap="round"/>
                          </v:line>
                        </v:group>
                      </v:group>
                      <v:group id="Group 217" o:spid="_x0000_s1068" style="position:absolute;left:33479;top:17980;width:1804;height:2038" coordorigin=",14605" coordsize="284,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tH1icQAAADcAAAADwAAAGRycy9kb3ducmV2LnhtbESPQYvCMBSE78L+h/AW&#10;vGlaF12pRhHZFQ8iqAvi7dE822LzUppsW/+9EQSPw8x8w8yXnSlFQ7UrLCuIhxEI4tTqgjMFf6ff&#10;wRSE88gaS8uk4E4OlouP3hwTbVs+UHP0mQgQdgkqyL2vEildmpNBN7QVcfCutjbog6wzqWtsA9yU&#10;chRFE2mw4LCQY0XrnNLb8d8o2LTYrr7in2Z3u67vl9N4f97FpFT/s1vNQHjq/Dv8am+1glH8Dc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tH1icQAAADcAAAA&#10;DwAAAAAAAAAAAAAAAACqAgAAZHJzL2Rvd25yZXYueG1sUEsFBgAAAAAEAAQA+gAAAJsDAAAAAA==&#10;">
                        <v:line id="Line 84" o:spid="_x0000_s1069" style="position:absolute;visibility:visible;mso-wrap-style:square" from="0,14925" to="253,14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shuMEAAADcAAAADwAAAGRycy9kb3ducmV2LnhtbERPTYvCMBC9C/sfwix4kTXdiotUo4go&#10;eBKte/A424xN2WZSmljrvzcHwePjfS9Wva1FR62vHCv4HicgiAunKy4V/J53XzMQPiBrrB2Tggd5&#10;WC0/BgvMtLvzibo8lCKGsM9QgQmhyaT0hSGLfuwa4shdXWsxRNiWUrd4j+G2lmmS/EiLFccGgw1t&#10;DBX/+c0q6GbVxm6PB72+/NXTzvT7dDq6KDX87NdzEIH68Ba/3HutIJ3E+fFMPA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GyG4wQAAANwAAAAPAAAAAAAAAAAAAAAA&#10;AKECAABkcnMvZG93bnJldi54bWxQSwUGAAAAAAQABAD5AAAAjwMAAAAA&#10;" strokeweight=".6pt">
                          <v:stroke endcap="round"/>
                        </v:line>
                        <v:group id="Group 231" o:spid="_x0000_s1070" style="position:absolute;left:214;top:14605;width:70;height:321" coordorigin="214,14605" coordsize="70,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cGUBsQAAADcAAAA&#10;DwAAAAAAAAAAAAAAAACqAgAAZHJzL2Rvd25yZXYueG1sUEsFBgAAAAAEAAQA+gAAAJsDAAAAAA==&#10;">
                          <v:line id="Line 85" o:spid="_x0000_s1071" style="position:absolute;visibility:visible;mso-wrap-style:square" from="252,14715" to="253,149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UaVMQAAADcAAAADwAAAGRycy9kb3ducmV2LnhtbESPT4vCMBTE78J+h/AWvMiabkWRahSR&#10;FTyJf/bg8dm8bco2L6WJtX57Iwgeh5n5DTNfdrYSLTW+dKzge5iAIM6dLrlQ8HvafE1B+ICssXJM&#10;Cu7kYbn46M0x0+7GB2qPoRARwj5DBSaEOpPS54Ys+qGriaP35xqLIcqmkLrBW4TbSqZJMpEWS44L&#10;BmtaG8r/j1eroJ2Wa/uz3+nV+VKNW9Nt0/HgrFT/s1vNQATqwjv8am+1gnSUwvNMPAJ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hRpUxAAAANwAAAAPAAAAAAAAAAAA&#10;AAAAAKECAABkcnMvZG93bnJldi54bWxQSwUGAAAAAAQABAD5AAAAkgMAAAAA&#10;" strokeweight=".6pt">
                            <v:stroke endcap="round"/>
                          </v:line>
                          <v:line id="Line 86" o:spid="_x0000_s1072" style="position:absolute;visibility:visible;mso-wrap-style:square" from="214,14605" to="252,14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8m/z8YAAADcAAAADwAAAGRycy9kb3ducmV2LnhtbESPQWvCQBSE70L/w/IKvUjdNGIJqatI&#10;aMGTaOzB42v2NRuafRuy2yT9911B8DjMzDfMejvZVgzU+8axgpdFAoK4crrhWsHn+eM5A+EDssbW&#10;MSn4Iw/bzcNsjbl2I59oKEMtIoR9jgpMCF0upa8MWfQL1xFH79v1FkOUfS11j2OE21amSfIqLTYc&#10;Fwx2VBiqfspfq2DImsK+Hw96d/lqV4OZ9ulqflHq6XHavYEINIV7+NbeawXpcgnXM/EIyM0/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Jv8/GAAAA3AAAAA8AAAAAAAAA&#10;AAAAAAAAoQIAAGRycy9kb3ducmV2LnhtbFBLBQYAAAAABAAEAPkAAACUAwAAAAA=&#10;" strokeweight=".6pt">
                            <v:stroke endcap="round"/>
                          </v:line>
                          <v:line id="Line 87" o:spid="_x0000_s1073" style="position:absolute;flip:x;visibility:visible;mso-wrap-style:square" from="252,14605" to="284,147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TfOsYAAADcAAAADwAAAGRycy9kb3ducmV2LnhtbESPT2vCQBTE7wW/w/IK3nRTtaVN3QQV&#10;BMGD1rZ4fc2+JsHs25Dd/PHbuwWhx2FmfsMs08FUoqPGlZYVPE0jEMSZ1SXnCr4+t5NXEM4ja6ws&#10;k4IrOUiT0cMSY217/qDu5HMRIOxiVFB4X8dSuqwgg25qa+Lg/drGoA+yyaVusA9wU8lZFL1IgyWH&#10;hQJr2hSUXU6tUeCq9b593m2Oq/OhP5t9579/2jelxo/D6h2Ep8H/h+/tnVYwmy/g70w4AjK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WE3zrGAAAA3AAAAA8AAAAAAAAA&#10;AAAAAAAAoQIAAGRycy9kb3ducmV2LnhtbFBLBQYAAAAABAAEAPkAAACUAwAAAAA=&#10;" strokeweight=".6pt">
                            <v:stroke endcap="round"/>
                          </v:line>
                        </v:group>
                      </v:group>
                      <v:group id="Group 218" o:spid="_x0000_s1074" style="position:absolute;left:37480;top:17859;width:1803;height:2039" coordorigin="400050,2540" coordsize="284,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05h+8EAAADcAAAADwAA&#10;AAAAAAAAAAAAAACqAgAAZHJzL2Rvd25yZXYueG1sUEsFBgAAAAAEAAQA+gAAAJgDAAAAAA==&#10;">
                        <v:line id="Line 84" o:spid="_x0000_s1075" style="position:absolute;visibility:visible;mso-wrap-style:square" from="400050,2860" to="400303,2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rUU/cUAAADcAAAADwAAAGRycy9kb3ducmV2LnhtbESPwWrDMBBE74X8g9hALiWRY3AxbpRg&#10;TAo5lTbJwcettbVMrZWxVMf5+6pQ6HGYmTfM7jDbXkw0+s6xgu0mAUHcON1xq+B6eVnnIHxA1tg7&#10;JgV38nDYLx52WGh343eazqEVEcK+QAUmhKGQ0jeGLPqNG4ij9+lGiyHKsZV6xFuE216mSfIkLXYc&#10;FwwOVBlqvs7fVsGUd5U9vr3qsv7os8nMpzR7rJVaLefyGUSgOfyH/9onrSBNM/g9E4+A3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rUU/cUAAADcAAAADwAAAAAAAAAA&#10;AAAAAAChAgAAZHJzL2Rvd25yZXYueG1sUEsFBgAAAAAEAAQA+QAAAJMDAAAAAA==&#10;" strokeweight=".6pt">
                          <v:stroke endcap="round"/>
                        </v:line>
                        <v:group id="Group 226" o:spid="_x0000_s1076" style="position:absolute;left:400264;top:2540;width:70;height:321" coordorigin="400264,2540" coordsize="70,32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line id="Line 85" o:spid="_x0000_s1077" style="position:absolute;visibility:visible;mso-wrap-style:square" from="400302,2650" to="400303,2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svEcUAAADcAAAADwAAAGRycy9kb3ducmV2LnhtbESPzYvCMBTE78L+D+EteJE13YIfVKOI&#10;rOBJ/NiDx2fztinbvJQm1vrfG0HwOMzMb5j5srOVaKnxpWMF38MEBHHudMmFgt/T5msKwgdkjZVj&#10;UnAnD8vFR2+OmXY3PlB7DIWIEPYZKjAh1JmUPjdk0Q9dTRy9P9dYDFE2hdQN3iLcVjJNkrG0WHJc&#10;MFjT2lD+f7xaBe20XNuf/U6vzpdq1Jpum44GZ6X6n91qBiJQF97hV3urFaTpBJ5n4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SsvEcUAAADcAAAADwAAAAAAAAAA&#10;AAAAAAChAgAAZHJzL2Rvd25yZXYueG1sUEsFBgAAAAAEAAQA+QAAAJMDAAAAAA==&#10;" strokeweight=".6pt">
                            <v:stroke endcap="round"/>
                          </v:line>
                          <v:line id="Line 86" o:spid="_x0000_s1078" style="position:absolute;visibility:visible;mso-wrap-style:square" from="400264,2540" to="400302,2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LS7Y8EAAADcAAAADwAAAGRycy9kb3ducmV2LnhtbERPTYvCMBC9C/6HMIIX0dSCi1TTIqLg&#10;SXbdPXgcm7EpNpPSxFr//eawsMfH+94Wg21ET52vHStYLhIQxKXTNVcKfr6P8zUIH5A1No5JwZs8&#10;FPl4tMVMuxd/UX8JlYgh7DNUYEJoMyl9aciiX7iWOHJ311kMEXaV1B2+YrhtZJokH9JizbHBYEt7&#10;Q+Xj8rQK+nW9t4fPs95db82qN8MpXc2uSk0nw24DItAQ/sV/7pNWkKZxbTwTj4DM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tLtjwQAAANwAAAAPAAAAAAAAAAAAAAAA&#10;AKECAABkcnMvZG93bnJldi54bWxQSwUGAAAAAAQABAD5AAAAjwMAAAAA&#10;" strokeweight=".6pt">
                            <v:stroke endcap="round"/>
                          </v:line>
                          <v:line id="Line 87" o:spid="_x0000_s1079" style="position:absolute;flip:x;visibility:visible;mso-wrap-style:square" from="400302,2540" to="400334,26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zmecUAAADcAAAADwAAAGRycy9kb3ducmV2LnhtbESPT2vCQBTE74V+h+UVequbBpQmuooV&#10;BMGDVlu8PrPPJJh9G7KbP/32riB4HGbmN8xsMZhKdNS40rKCz1EEgjizuuRcwe9x/fEFwnlkjZVl&#10;UvBPDhbz15cZptr2/EPdweciQNilqKDwvk6ldFlBBt3I1sTBu9jGoA+yyaVusA9wU8k4iibSYMlh&#10;ocCaVgVl10NrFLjqe9uON6v98rTrT2bb+b9zmyj1/jYspyA8Df4ZfrQ3WkEcJ3A/E46An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lzmecUAAADcAAAADwAAAAAAAAAA&#10;AAAAAAChAgAAZHJzL2Rvd25yZXYueG1sUEsFBgAAAAAEAAQA+QAAAJMDAAAAAA==&#10;" strokeweight=".6pt">
                            <v:stroke endcap="round"/>
                          </v:line>
                        </v:group>
                      </v:group>
                      <v:group id="Group 219" o:spid="_x0000_s1080" style="position:absolute;left:43677;top:17834;width:1804;height:2038" coordorigin="10198" coordsize="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ALEYMQAAADcAAAA&#10;DwAAAAAAAAAAAAAAAACqAgAAZHJzL2Rvd25yZXYueG1sUEsFBgAAAAAEAAQA+gAAAJsDAAAAAA==&#10;">
                        <v:line id="Line 84" o:spid="_x0000_s1081" style="position:absolute;visibility:visible;mso-wrap-style:square" from="10198,3" to="102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K3ZcEAAADcAAAADwAAAGRycy9kb3ducmV2LnhtbERPTYvCMBC9C/6HMIIX0dSCi1TTIqLg&#10;SXbdPXgcm7EpNpPSxFr//eawsMfH+94Wg21ET52vHStYLhIQxKXTNVcKfr6P8zUIH5A1No5JwZs8&#10;FPl4tMVMuxd/UX8JlYgh7DNUYEJoMyl9aciiX7iWOHJ311kMEXaV1B2+YrhtZJokH9JizbHBYEt7&#10;Q+Xj8rQK+nW9t4fPs95db82qN8MpXc2uSk0nw24DItAQ/sV/7pNWkKZxfjwTj4DMf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wrdlwQAAANwAAAAPAAAAAAAAAAAAAAAA&#10;AKECAABkcnMvZG93bnJldi54bWxQSwUGAAAAAAQABAD5AAAAjwMAAAAA&#10;" strokeweight=".6pt">
                          <v:stroke endcap="round"/>
                        </v:line>
                        <v:group id="Group 221" o:spid="_x0000_s1082" style="position:absolute;left:10200;width:0;height:3" coordorigin="10200" coordsize="0,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0GALbxgAAANwA&#10;AAAPAAAAAAAAAAAAAAAAAKoCAABkcnMvZG93bnJldi54bWxQSwUGAAAAAAQABAD6AAAAnQMAAAAA&#10;">
                          <v:line id="Line 85" o:spid="_x0000_s1083" style="position:absolute;visibility:visible;mso-wrap-style:square" from="10200,1" to="1020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yMicQAAADcAAAADwAAAGRycy9kb3ducmV2LnhtbESPQWsCMRSE7wX/Q3iCl6JZAxZZjSJi&#10;wZO06sHjc/PcLG5elk26rv/eFAo9DjPzDbNc964WHbWh8qxhOslAEBfeVFxqOJ8+x3MQISIbrD2T&#10;hicFWK8Gb0vMjX/wN3XHWIoE4ZCjBhtjk0sZCksOw8Q3xMm7+dZhTLItpWnxkeCulirLPqTDitOC&#10;xYa2lor78cdp6ObV1u2+DmZzudazzvZ7NXu/aD0a9psFiEh9/A//tfdGg1IKfs+kIyBX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XIyJxAAAANwAAAAPAAAAAAAAAAAA&#10;AAAAAKECAABkcnMvZG93bnJldi54bWxQSwUGAAAAAAQABAD5AAAAkgMAAAAA&#10;" strokeweight=".6pt">
                            <v:stroke endcap="round"/>
                          </v:line>
                          <v:line id="Line 86" o:spid="_x0000_s1084" style="position:absolute;visibility:visible;mso-wrap-style:square" from="10200,0" to="10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hApEsQAAADcAAAADwAAAGRycy9kb3ducmV2LnhtbESPT4vCMBTE78J+h/AWvMiabkWRahSR&#10;FTyJf/bg8dm8bco2L6WJtX57Iwgeh5n5DTNfdrYSLTW+dKzge5iAIM6dLrlQ8HvafE1B+ICssXJM&#10;Cu7kYbn46M0x0+7GB2qPoRARwj5DBSaEOpPS54Ys+qGriaP35xqLIcqmkLrBW4TbSqZJMpEWS44L&#10;BmtaG8r/j1eroJ2Wa/uz3+nV+VKNW9Nt0/HgrFT/s1vNQATqwjv8am+1gjQdwfNMPAJy8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ECkSxAAAANwAAAAPAAAAAAAAAAAA&#10;AAAAAKECAABkcnMvZG93bnJldi54bWxQSwUGAAAAAAQABAD5AAAAkgMAAAAA&#10;" strokeweight=".6pt">
                            <v:stroke endcap="round"/>
                          </v:line>
                          <v:line id="Line 87" o:spid="_x0000_s1085" style="position:absolute;flip:x;visibility:visible;mso-wrap-style:square" from="10200,0" to="10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F1J58YAAADcAAAADwAAAGRycy9kb3ducmV2LnhtbESPT2vCQBTE74V+h+UVvNVNg0qNboIV&#10;BMFDra14fWZfk9Ds25Dd/PHbu4VCj8PM/IZZZ6OpRU+tqywreJlGIIhzqysuFHx97p5fQTiPrLG2&#10;TApu5CBLHx/WmGg78Af1J1+IAGGXoILS+yaR0uUlGXRT2xAH79u2Bn2QbSF1i0OAm1rGUbSQBisO&#10;CyU2tC0p/zl1RoGr3w7dfL89bi7vw8Ucen++dkulJk/jZgXC0+j/w3/tvVYQxzP4PROOgEz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BdSefGAAAA3AAAAA8AAAAAAAAA&#10;AAAAAAAAoQIAAGRycy9kb3ducmV2LnhtbFBLBQYAAAAABAAEAPkAAACUAwAAAAA=&#10;" strokeweight=".6pt">
                            <v:stroke endcap="round"/>
                          </v:line>
                        </v:group>
                      </v:group>
                      <v:rect id="Rectangle 1" o:spid="_x0000_s1086" style="position:absolute;left:32019;top:7953;width:16356;height:141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nOhMIA&#10;AADaAAAADwAAAGRycy9kb3ducmV2LnhtbERPTWvCQBC9C/6HZQq96aYeRFJXSQOCUFuIaQu9Dbtj&#10;EpudDdmtpv56VxB6Gh7vc5brwbbiRL1vHCt4miYgiLUzDVcKPsrNZAHCB2SDrWNS8Ece1qvxaImp&#10;cWcu6LQPlYgh7FNUUIfQpVJ6XZNFP3UdceQOrrcYIuwraXo8x3DbylmSzKXFhmNDjR3lNemf/a9V&#10;QJ9fx+Ly/arfdzpzBeehfCnflHp8GLJnEIGG8C++u7cmzofbK7crV1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Cc6EwgAAANoAAAAPAAAAAAAAAAAAAAAAAJgCAABkcnMvZG93&#10;bnJldi54bWxQSwUGAAAAAAQABAD1AAAAhwMAAAAA&#10;" filled="f" strokecolor="#243f60 [1604]" strokeweight="2pt"/>
                      <v:line id="Straight Connector 235" o:spid="_x0000_s1087" style="position:absolute;visibility:visible;mso-wrap-style:square" from="35080,15821" to="35086,16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Fx8AMUAAADcAAAADwAAAGRycy9kb3ducmV2LnhtbESPT2vCQBTE7wW/w/KE3urGiEWiq4i0&#10;1YMF/4HXZ/aZBLNvw+5q0m/fFQo9DjPzG2a26EwtHuR8ZVnBcJCAIM6trrhQcDp+vk1A+ICssbZM&#10;Cn7Iw2Lee5lhpm3Le3ocQiEihH2GCsoQmkxKn5dk0A9sQxy9q3UGQ5SukNphG+GmlmmSvEuDFceF&#10;EhtalZTfDnejYD0yJ5lsG9d+787n1cfl61hgqtRrv1tOQQTqwn/4r73RCtLRGJ5n4hGQ8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Fx8AMUAAADcAAAADwAAAAAAAAAA&#10;AAAAAAChAgAAZHJzL2Rvd25yZXYueG1sUEsFBgAAAAAEAAQA+QAAAJMDAAAAAA==&#10;" strokecolor="#4579b8 [3044]">
                        <v:stroke dashstyle="3 1"/>
                      </v:line>
                      <v:line id="Straight Connector 236" o:spid="_x0000_s1088" style="position:absolute;visibility:visible;mso-wrap-style:square" from="39220,15718" to="39226,16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7id8UAAADcAAAADwAAAGRycy9kb3ducmV2LnhtbESPT2vCQBTE7wW/w/KE3urGCFJiNiJi&#10;aw8t1D/g9Zl9JsHs27C7mvTbdwsFj8PM/IbJl4NpxZ2cbywrmE4SEMSl1Q1XCo6Ht5dXED4ga2wt&#10;k4If8rAsRk85Ztr2vKP7PlQiQthnqKAOocuk9GVNBv3EdsTRu1hnMETpKqkd9hFuWpkmyVwabDgu&#10;1NjRuqbyur8ZBduZOcrks3P91/fptN6c3w8Vpko9j4fVAkSgITzC/+0PrSCdzeHvTDwCsv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I7id8UAAADcAAAADwAAAAAAAAAA&#10;AAAAAAChAgAAZHJzL2Rvd25yZXYueG1sUEsFBgAAAAAEAAQA+QAAAJMDAAAAAA==&#10;" strokecolor="#4579b8 [3044]">
                        <v:stroke dashstyle="3 1"/>
                      </v:line>
                      <v:line id="Straight Connector 237" o:spid="_x0000_s1089" style="position:absolute;visibility:visible;mso-wrap-style:square" from="45284,15718" to="45290,167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8JH7MUAAADcAAAADwAAAGRycy9kb3ducmV2LnhtbESPT2vCQBTE7wW/w/KE3urGCFaiq4i0&#10;1YMF/4HXZ/aZBLNvw+5q0m/fFQo9DjPzG2a26EwtHuR8ZVnBcJCAIM6trrhQcDp+vk1A+ICssbZM&#10;Cn7Iw2Lee5lhpm3Le3ocQiEihH2GCsoQmkxKn5dk0A9sQxy9q3UGQ5SukNphG+GmlmmSjKXBiuNC&#10;iQ2tSspvh7tRsB6Zk0y2jWu/d+fz6uPydSwwVeq13y2nIAJ14T/8195oBenoHZ5n4hGQ8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8JH7MUAAADcAAAADwAAAAAAAAAA&#10;AAAAAAChAgAAZHJzL2Rvd25yZXYueG1sUEsFBgAAAAAEAAQA+QAAAJMDAAAAAA==&#10;" strokecolor="#4579b8 [3044]">
                        <v:stroke dashstyle="3 1"/>
                      </v:line>
                      <v:line id="Straight Connector 238" o:spid="_x0000_s1090" style="position:absolute;visibility:visible;mso-wrap-style:square" from="41176,9730" to="42672,9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3TnsEAAADcAAAADwAAAGRycy9kb3ducmV2LnhtbERPy4rCMBTdD/gP4QruxtQKMlSjiOjo&#10;woHxAW6vzbUtNjclydj695OF4PJw3rNFZ2rxIOcrywpGwwQEcW51xYWC82nz+QXCB2SNtWVS8CQP&#10;i3nvY4aZti0f6HEMhYgh7DNUUIbQZFL6vCSDfmgb4sjdrDMYInSF1A7bGG5qmSbJRBqsODaU2NCq&#10;pPx+/DMKtmNzlsm+ce3P7+WyWl+/TwWmSg363XIKIlAX3uKXe6cVpOO4Np6JR0DO/w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OXdOewQAAANwAAAAPAAAAAAAAAAAAAAAA&#10;AKECAABkcnMvZG93bnJldi54bWxQSwUGAAAAAAQABAD5AAAAjwMAAAAA&#10;" strokecolor="#4579b8 [3044]">
                        <v:stroke dashstyle="3 1"/>
                      </v:line>
                      <v:line id="Straight Connector 240" o:spid="_x0000_s1091" style="position:absolute;visibility:visible;mso-wrap-style:square" from="41299,13281" to="42791,13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2s5cIAAADcAAAADwAAAGRycy9kb3ducmV2LnhtbERPz2vCMBS+D/wfwhO8zXSdjNE1lSE6&#10;PThwKnh9a55tsXkpSbT1vzeHwY4f3+98PphW3Mj5xrKCl2kCgri0uuFKwfGwen4H4QOyxtYyKbiT&#10;h3kxesox07bnH7rtQyViCPsMFdQhdJmUvqzJoJ/ajjhyZ+sMhghdJbXDPoabVqZJ8iYNNhwbauxo&#10;UVN52V+NgvWrOcpk27n+e3c6LZa/X4cKU6Um4+HzA0SgIfyL/9wbrSCdxfnxTDwCsn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C2s5cIAAADcAAAADwAAAAAAAAAAAAAA&#10;AAChAgAAZHJzL2Rvd25yZXYueG1sUEsFBgAAAAAEAAQA+QAAAJADAAAAAA==&#10;" strokecolor="#4579b8 [3044]">
                        <v:stroke dashstyle="3 1"/>
                      </v:line>
                      <v:line id="Straight Connector 241" o:spid="_x0000_s1092" style="position:absolute;visibility:visible;mso-wrap-style:square" from="41481,18195" to="42973,1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EJfsUAAADcAAAADwAAAGRycy9kb3ducmV2LnhtbESPzWrDMBCE74W8g9hCb40cN4TgWAkl&#10;pG0ODeQPfN1YG9vEWhlJjd23rwqFHoeZ+YbJV4NpxZ2cbywrmIwTEMSl1Q1XCs6nt+c5CB+QNbaW&#10;ScE3eVgtRw85Ztr2fKD7MVQiQthnqKAOocuk9GVNBv3YdsTRu1pnMETpKqkd9hFuWpkmyUwabDgu&#10;1NjRuqbydvwyCj5ezFkmn53rd/uiWG8u76cKU6WeHofXBYhAQ/gP/7W3WkE6ncDvmXgE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2EJfsUAAADcAAAADwAAAAAAAAAA&#10;AAAAAAChAgAAZHJzL2Rvd25yZXYueG1sUEsFBgAAAAAEAAQA+QAAAJMDAAAAAA==&#10;" strokecolor="#4579b8 [3044]">
                        <v:stroke dashstyle="3 1"/>
                      </v:line>
                    </v:group>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45" o:spid="_x0000_s1093" type="#_x0000_t13" style="position:absolute;left:14925;top:13212;width:17219;height:3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66Se8kA&#10;AADcAAAADwAAAGRycy9kb3ducmV2LnhtbESPT0vDQBTE74LfYXmFXqTdGGqtabfFChYvFvsH6fGR&#10;fc3GZN+G7NpEP70rCB6HmfkNs1j1thYXan3pWMHtOAFBnDtdcqHgeHgezUD4gKyxdkwKvsjDanl9&#10;tcBMu453dNmHQkQI+wwVmBCaTEqfG7Lox64hjt7ZtRZDlG0hdYtdhNtapkkylRZLjgsGG3oylFf7&#10;T6tgW71v781bdZpM0/XNQ/exef3ebZQaDvrHOYhAffgP/7VftIJ0cge/Z+IRkMs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c66Se8kAAADcAAAADwAAAAAAAAAAAAAAAACYAgAA&#10;ZHJzL2Rvd25yZXYueG1sUEsFBgAAAAAEAAQA9QAAAI4DAAAAAA==&#10;" adj="20044" fillcolor="#fde9d9 [665]" strokecolor="black [3213]" strokeweight=".25pt"/>
                    <v:shape id="Text Box 6" o:spid="_x0000_s1094" type="#_x0000_t202" style="position:absolute;left:18349;top:10962;width:8427;height:580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4qEIMMA&#10;AADaAAAADwAAAGRycy9kb3ducmV2LnhtbESPQWsCMRSE74X+h/AKvWlWKa5sjdJKRaUnV9vzY/O6&#10;G9y8rEmq6783BaHHYWa+YWaL3rbiTD4YxwpGwwwEceW04VrBYb8aTEGEiKyxdUwKrhRgMX98mGGh&#10;3YV3dC5jLRKEQ4EKmhi7QspQNWQxDF1HnLwf5y3GJH0ttcdLgttWjrNsIi0aTgsNdrRsqDqWv1bB&#10;6cvvX0bm43vVbktzyo+f72vMlXp+6t9eQUTq43/43t5oBTn8XUk3QM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4qEIMMAAADaAAAADwAAAAAAAAAAAAAAAACYAgAAZHJzL2Rv&#10;d25yZXYueG1sUEsFBgAAAAAEAAQA9QAAAIgDAAAAAA==&#10;" fillcolor="white [3201]" strokeweight=".5pt">
                      <v:textbox>
                        <w:txbxContent>
                          <w:p w:rsidR="00850F43" w:rsidRPr="00024EE5" w:rsidRDefault="00850F43" w:rsidP="00850F43">
                            <w:pPr>
                              <w:pStyle w:val="NormalWeb"/>
                              <w:spacing w:before="0" w:beforeAutospacing="0" w:after="180" w:afterAutospacing="0"/>
                              <w:jc w:val="center"/>
                              <w:rPr>
                                <w:lang w:val="en-GB"/>
                                <w14:shadow w14:blurRad="50800" w14:dist="38100" w14:dir="0" w14:sx="100000" w14:sy="100000" w14:kx="0" w14:ky="0" w14:algn="l">
                                  <w14:srgbClr w14:val="000000">
                                    <w14:alpha w14:val="60000"/>
                                  </w14:srgbClr>
                                </w14:shadow>
                              </w:rPr>
                            </w:pPr>
                            <w:r w:rsidRPr="00024EE5">
                              <w:rPr>
                                <w:rFonts w:eastAsia="Times New Roman"/>
                                <w:sz w:val="20"/>
                                <w:szCs w:val="20"/>
                                <w:lang w:val="en-GB"/>
                                <w14:shadow w14:blurRad="50800" w14:dist="38100" w14:dir="0" w14:sx="100000" w14:sy="100000" w14:kx="0" w14:ky="0" w14:algn="l">
                                  <w14:srgbClr w14:val="000000">
                                    <w14:alpha w14:val="60000"/>
                                  </w14:srgbClr>
                                </w14:shadow>
                              </w:rPr>
                              <w:t>RDN</w:t>
                            </w:r>
                          </w:p>
                        </w:txbxContent>
                      </v:textbox>
                    </v:shape>
                    <v:rect id="Rectangle 247" o:spid="_x0000_s1095" style="position:absolute;left:18349;top:13910;width:8427;height:17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enO8QA&#10;AADcAAAADwAAAGRycy9kb3ducmV2LnhtbESPUWvCQBCE3wX/w7FC3/SiDa1ETxGhVFoo1gi+Lrlt&#10;EprdS3NXjf++VxB8HGbmG2a57rlRZ+p87cTAdJKAIimcraU0cMxfxnNQPqBYbJyQgSt5WK+GgyVm&#10;1l3kk86HUKoIEZ+hgSqENtPaFxUx+olrSaL35TrGEGVXatvhJcK50bMkedKMtcSFClvaVlR8H37Z&#10;QK5Pmw/m9vrOb326+0lf8/2jGPMw6jcLUIH6cA/f2jtrYJY+w/+ZeAT0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3pzvEAAAA3AAAAA8AAAAAAAAAAAAAAAAAmAIAAGRycy9k&#10;b3ducmV2LnhtbFBLBQYAAAAABAAEAPUAAACJAwAAAAA=&#10;" fillcolor="#fde9d9 [665]" strokecolor="black [3213]" strokeweight=".25pt">
                      <v:stroke dashstyle="dash"/>
                    </v:rect>
                    <v:shape id="Text Box 248" o:spid="_x0000_s1096" type="#_x0000_t202" style="position:absolute;left:27469;top:13539;width:4018;height:41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q3eucMA&#10;AADcAAAADwAAAGRycy9kb3ducmV2LnhtbERPy4rCMBTdC/MP4Q6403TKKKVjFCmIg+jCx8bdtbm2&#10;ZZqbThO1+vVmIbg8nPdk1plaXKl1lWUFX8MIBHFudcWFgsN+MUhAOI+ssbZMCu7kYDb96E0w1fbG&#10;W7rufCFCCLsUFZTeN6mULi/JoBvahjhwZ9sa9AG2hdQt3kK4qWUcRWNpsOLQUGJDWUn53+5iFKyy&#10;xQa3p9gkjzpbrs/z5v9wHCnV/+zmPyA8df4tfrl/tYL4O6wN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q3eucMAAADcAAAADwAAAAAAAAAAAAAAAACYAgAAZHJzL2Rv&#10;d25yZXYueG1sUEsFBgAAAAAEAAQA9QAAAIgDAAAAAA==&#10;" filled="f" stroked="f" strokeweight=".5pt">
                      <v:textbox>
                        <w:txbxContent>
                          <w:p w:rsidR="00572A98" w:rsidRPr="00024EE5" w:rsidRDefault="00572A98">
                            <w:pPr>
                              <w:rPr>
                                <w14:shadow w14:blurRad="50800" w14:dist="38100" w14:dir="0" w14:sx="100000" w14:sy="100000" w14:kx="0" w14:ky="0" w14:algn="l">
                                  <w14:srgbClr w14:val="000000">
                                    <w14:alpha w14:val="60000"/>
                                  </w14:srgbClr>
                                </w14:shadow>
                              </w:rPr>
                            </w:pPr>
                            <m:oMathPara>
                              <m:oMath>
                                <m:sSub>
                                  <m:sSubPr>
                                    <m:ctrlPr>
                                      <w:rPr>
                                        <w:rFonts w:ascii="Cambria Math" w:hAnsi="Cambria Math"/>
                                        <w:i/>
                                        <w14:shadow w14:blurRad="50800" w14:dist="38100" w14:dir="0" w14:sx="100000" w14:sy="100000" w14:kx="0" w14:ky="0" w14:algn="l">
                                          <w14:srgbClr w14:val="000000">
                                            <w14:alpha w14:val="60000"/>
                                          </w14:srgbClr>
                                        </w14:shadow>
                                      </w:rPr>
                                    </m:ctrlPr>
                                  </m:sSubPr>
                                  <m:e>
                                    <m:r>
                                      <w:rPr>
                                        <w:rFonts w:ascii="Cambria Math" w:hAnsi="Cambria Math"/>
                                        <w14:shadow w14:blurRad="50800" w14:dist="38100" w14:dir="0" w14:sx="100000" w14:sy="100000" w14:kx="0" w14:ky="0" w14:algn="l">
                                          <w14:srgbClr w14:val="000000">
                                            <w14:alpha w14:val="60000"/>
                                          </w14:srgbClr>
                                        </w14:shadow>
                                      </w:rPr>
                                      <m:t>P</m:t>
                                    </m:r>
                                  </m:e>
                                  <m:sub>
                                    <m:r>
                                      <w:rPr>
                                        <w:rFonts w:ascii="Cambria Math" w:hAnsi="Cambria Math"/>
                                        <w14:shadow w14:blurRad="50800" w14:dist="38100" w14:dir="0" w14:sx="100000" w14:sy="100000" w14:kx="0" w14:ky="0" w14:algn="l">
                                          <w14:srgbClr w14:val="000000">
                                            <w14:alpha w14:val="60000"/>
                                          </w14:srgbClr>
                                        </w14:shadow>
                                      </w:rPr>
                                      <m:t>tx</m:t>
                                    </m:r>
                                  </m:sub>
                                </m:sSub>
                              </m:oMath>
                            </m:oMathPara>
                          </w:p>
                        </w:txbxContent>
                      </v:textbox>
                    </v:shape>
                    <v:shape id="Text Box 249" o:spid="_x0000_s1097" type="#_x0000_t202" style="position:absolute;left:33575;top:22185;width:13623;height:47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F7IscA&#10;AADcAAAADwAAAGRycy9kb3ducmV2LnhtbESPzWvCQBTE7wX/h+UJ3urG0BaNWUUC0lLswY+Lt2f2&#10;5QOzb2N21dS/vlso9DjMzG+YdNmbRtyoc7VlBZNxBII4t7rmUsFhv36egnAeWWNjmRR8k4PlYvCU&#10;YqLtnbd02/lSBAi7BBVU3reJlC6vyKAb25Y4eIXtDPogu1LqDu8BbhoZR9GbNFhzWKiwpayi/Ly7&#10;GgWf2foLt6fYTB9N9r4pVu3lcHxVajTsV3MQnnr/H/5rf2gF8csMfs+EIyA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XheyLHAAAA3AAAAA8AAAAAAAAAAAAAAAAAmAIAAGRy&#10;cy9kb3ducmV2LnhtbFBLBQYAAAAABAAEAPUAAACMAwAAAAA=&#10;" filled="f" stroked="f" strokeweight=".5pt">
                      <v:textbox>
                        <w:txbxContent>
                          <w:p w:rsidR="00C27A6F" w:rsidRPr="00024EE5" w:rsidRDefault="00C27A6F" w:rsidP="00C27A6F">
                            <w:pPr>
                              <w:jc w:val="center"/>
                              <w:rPr>
                                <w14:shadow w14:blurRad="50800" w14:dist="38100" w14:dir="0" w14:sx="100000" w14:sy="100000" w14:kx="0" w14:ky="0" w14:algn="l">
                                  <w14:srgbClr w14:val="000000">
                                    <w14:alpha w14:val="60000"/>
                                  </w14:srgbClr>
                                </w14:shadow>
                              </w:rPr>
                            </w:pPr>
                            <m:oMath>
                              <m:r>
                                <w:rPr>
                                  <w:rFonts w:ascii="Cambria Math" w:hAnsi="Cambria Math"/>
                                  <w14:shadow w14:blurRad="50800" w14:dist="38100" w14:dir="0" w14:sx="100000" w14:sy="100000" w14:kx="0" w14:ky="0" w14:algn="l">
                                    <w14:srgbClr w14:val="000000">
                                      <w14:alpha w14:val="60000"/>
                                    </w14:srgbClr>
                                  </w14:shadow>
                                </w:rPr>
                                <m:t xml:space="preserve">M×N </m:t>
                              </m:r>
                            </m:oMath>
                            <w:r w:rsidRPr="00024EE5">
                              <w:rPr>
                                <w14:shadow w14:blurRad="50800" w14:dist="38100" w14:dir="0" w14:sx="100000" w14:sy="100000" w14:kx="0" w14:ky="0" w14:algn="l">
                                  <w14:srgbClr w14:val="000000">
                                    <w14:alpha w14:val="60000"/>
                                  </w14:srgbClr>
                                </w14:shadow>
                              </w:rPr>
                              <w:t>antenna array configuration</w:t>
                            </w:r>
                          </w:p>
                        </w:txbxContent>
                      </v:textbox>
                    </v:shape>
                  </v:group>
                  <v:group id="Group 260" o:spid="_x0000_s1098" style="position:absolute;left:45533;top:10195;width:8911;height:7939" coordorigin="48401,9966" coordsize="8910,7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T4egMMAAADcAAAADwAAAGRycy9kb3ducmV2LnhtbERPTWvCQBC9F/oflhF6&#10;q5tYDBJdg0gtPQShKpTehuyYhGRnQ3ZN4r93D0KPj/e9ySbTioF6V1tWEM8jEMSF1TWXCi7nw/sK&#10;hPPIGlvLpOBODrLt68sGU21H/qHh5EsRQtilqKDyvkuldEVFBt3cdsSBu9reoA+wL6XucQzhppWL&#10;KEqkwZpDQ4Ud7SsqmtPNKPgacdx9xJ9D3lz397/z8vibx6TU22zarUF4mvy/+On+1goWS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Ph6AwwAAANwAAAAP&#10;AAAAAAAAAAAAAAAAAKoCAABkcnMvZG93bnJldi54bWxQSwUGAAAAAAQABAD6AAAAmgMAAAAA&#10;">
                    <v:shape id="Freeform 255" o:spid="_x0000_s1099" style="position:absolute;left:48536;top:10336;width:1080;height:3045;visibility:visible;mso-wrap-style:square;v-text-anchor:middle" coordsize="305446,6350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VnNsUA&#10;AADcAAAADwAAAGRycy9kb3ducmV2LnhtbESPQWvCQBSE74L/YXmCN90oRErqKqUgjcUKphU8PrLP&#10;JG32bbq71fjvu0Khx2FmvmGW69604kLON5YVzKYJCOLS6oYrBR/vm8kDCB+QNbaWScGNPKxXw8ES&#10;M22vfKBLESoRIewzVFCH0GVS+rImg35qO+Lona0zGKJ0ldQOrxFuWjlPkoU02HBcqLGj55rKr+LH&#10;KDC8//zOy519oXCyt9etPp6rN6XGo/7pEUSgPvyH/9q5VjBPU7ifiUdAr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VWc2xQAAANwAAAAPAAAAAAAAAAAAAAAAAJgCAABkcnMv&#10;ZG93bnJldi54bWxQSwUGAAAAAAQABAD1AAAAigMAAAAA&#10;" path="m7238,544543c8017,496157,15707,405051,25907,338876,36107,272701,43628,202425,68437,147490,93246,92555,141093,28760,174763,9267v33670,-19493,74164,-6247,95693,21265c291985,58044,311026,113982,303940,174339v-7086,60357,-35240,159854,-75998,218333c187184,451151,58017,603883,21233,629195,-15551,654507,6459,592929,7238,544543xe" filled="f" strokecolor="black [3213]" strokeweight=".25pt">
                      <v:path arrowok="t" o:connecttype="custom" o:connectlocs="2559,261113;9158,162494;24193,70723;61780,4444;95609,14640;107446,83597;80580,188290;7506,301705;2559,261113" o:connectangles="0,0,0,0,0,0,0,0,0"/>
                    </v:shape>
                    <v:shape id="Freeform 256" o:spid="_x0000_s1100" style="position:absolute;left:49724;top:9966;width:1768;height:4424;rotation:2654393fd;visibility:visible;mso-wrap-style:square;v-text-anchor:middle" coordsize="305446,63508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JW1scA&#10;AADcAAAADwAAAGRycy9kb3ducmV2LnhtbESPQWvCQBSE74X+h+UVvBTdqDVodBURtC30YhT0+Mi+&#10;ZkOzb0N21dhf3y0Uehxm5htmsepsLa7U+sqxguEgAUFcOF1xqeB42PanIHxA1lg7JgV38rBaPj4s&#10;MNPuxnu65qEUEcI+QwUmhCaT0heGLPqBa4ij9+laiyHKtpS6xVuE21qOkiSVFiuOCwYb2hgqvvKL&#10;VTDbT1PzfDwdfD6+7L79x/m1eH9RqvfUrecgAnXhP/zXftMKRpMUfs/EIyCX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DCVtbHAAAA3AAAAA8AAAAAAAAAAAAAAAAAmAIAAGRy&#10;cy9kb3ducmV2LnhtbFBLBQYAAAAABAAEAPUAAACMAwAAAAA=&#10;" adj="-11796480,,5400" path="m7238,544543c8017,496157,15707,405051,25907,338876,36107,272701,43628,202425,68437,147490,93246,92555,141093,28760,174763,9267v33670,-19493,74164,-6247,95693,21265c291985,58044,311026,113982,303940,174339v-7086,60357,-35240,159854,-75998,218333c187184,451151,58017,603883,21233,629195,-15551,654507,6459,592929,7238,544543xe" filled="f" strokecolor="black [3213]" strokeweight=".25pt">
                      <v:stroke joinstyle="miter"/>
                      <v:formulas/>
                      <v:path arrowok="t" o:connecttype="custom" o:connectlocs="4188,379313;14991,236051;39600,102737;101124,6455;156496,21268;175871,121439;131895,273524;12286,438279;4188,379313" o:connectangles="0,0,0,0,0,0,0,0,0" textboxrect="0,0,305446,635081"/>
                      <v:textbox>
                        <w:txbxContent>
                          <w:p w:rsidR="00024EE5" w:rsidRPr="00024EE5" w:rsidRDefault="00024EE5" w:rsidP="00024EE5">
                            <w:pPr>
                              <w:rPr>
                                <w14:shadow w14:blurRad="50800" w14:dist="38100" w14:dir="0" w14:sx="100000" w14:sy="100000" w14:kx="0" w14:ky="0" w14:algn="l">
                                  <w14:srgbClr w14:val="000000">
                                    <w14:alpha w14:val="60000"/>
                                  </w14:srgbClr>
                                </w14:shadow>
                              </w:rPr>
                            </w:pPr>
                          </w:p>
                        </w:txbxContent>
                      </v:textbox>
                    </v:shape>
                    <v:shape id="Freeform 257" o:spid="_x0000_s1101" style="position:absolute;left:50941;top:9935;width:4476;height:8267;rotation:4572440fd;visibility:visible;mso-wrap-style:square;v-text-anchor:middle" coordsize="306796,6187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k8mMYA&#10;AADcAAAADwAAAGRycy9kb3ducmV2LnhtbESPQWvCQBSE74L/YXlCb3VjqG1JXSUGBO1FtBXs7TX7&#10;mgSzb2N21bS/visIHoeZ+YaZzDpTizO1rrKsYDSMQBDnVldcKPj8WDy+gnAeWWNtmRT8koPZtN+b&#10;YKLthTd03vpCBAi7BBWU3jeJlC4vyaAb2oY4eD+2NeiDbAupW7wEuKllHEXP0mDFYaHEhrKS8sP2&#10;ZBS43fHbMZuvuZ0/va9Xf9k+tZlSD4MufQPhqfP38K291Ari8Qtcz4QjI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tk8mMYAAADcAAAADwAAAAAAAAAAAAAAAACYAgAAZHJz&#10;L2Rvd25yZXYueG1sUEsFBgAAAAAEAAQA9QAAAIsDAAAAAA==&#10;" adj="-11796480,,5400" path="m8789,528021c14030,476957,37658,369902,54229,306290,70800,242678,83631,193984,108216,146349,132801,98714,174439,42534,201737,20478v27298,-22056,52978,-29358,70270,-6468c289299,36900,312577,97460,305491,157817v-7086,60357,-35240,159854,-75998,218333c188735,434629,59568,587361,22784,612673,-14000,637985,3548,579085,8789,528021xe" filled="f" strokecolor="black [3213]" strokeweight=".25pt">
                      <v:stroke joinstyle="miter"/>
                      <v:formulas/>
                      <v:path arrowok="t" o:connecttype="custom" o:connectlocs="12822,705477;79111,409227;157869,195534;294300,27360;396812,18718;445659,210856;334791,502566;33238,818579;12822,705477" o:connectangles="0,0,0,0,0,0,0,0,0" textboxrect="0,0,306796,618737"/>
                      <v:textbox>
                        <w:txbxContent>
                          <w:p w:rsidR="00024EE5" w:rsidRPr="00024EE5" w:rsidRDefault="00024EE5" w:rsidP="00024EE5">
                            <w:pPr>
                              <w:rPr>
                                <w14:shadow w14:blurRad="50800" w14:dist="38100" w14:dir="0" w14:sx="100000" w14:sy="100000" w14:kx="0" w14:ky="0" w14:algn="l">
                                  <w14:srgbClr w14:val="000000">
                                    <w14:alpha w14:val="60000"/>
                                  </w14:srgbClr>
                                </w14:shadow>
                              </w:rPr>
                            </w:pPr>
                          </w:p>
                        </w:txbxContent>
                      </v:textbox>
                    </v:shape>
                    <v:shape id="Freeform 258" o:spid="_x0000_s1102" style="position:absolute;left:48401;top:13618;width:683;height:2475;flip:y;visibility:visible;mso-wrap-style:square;v-text-anchor:middle" coordsize="305446,63508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L5aLwA&#10;AADcAAAADwAAAGRycy9kb3ducmV2LnhtbERPSwrCMBDdC94hjOBOUwVFqlFEqQhurHqAIRnbYjMp&#10;TdR6e7MQXD7ef7XpbC1e1PrKsYLJOAFBrJ2puFBwu2ajBQgfkA3WjknBhzxs1v3eClPj3pzT6xIK&#10;EUPYp6igDKFJpfS6JIt+7BriyN1dazFE2BbStPiO4baW0ySZS4sVx4YSG9qVpB+Xp1WA12OuXTif&#10;9D4rkkP+nNwqlyk1HHTbJYhAXfiLf+6jUTCdxbXxTDwCcv0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LgvlovAAAANwAAAAPAAAAAAAAAAAAAAAAAJgCAABkcnMvZG93bnJldi54&#10;bWxQSwUGAAAAAAQABAD1AAAAgQMAAAAA&#10;" adj="-11796480,,5400" path="m7238,544543c8017,496157,15707,405051,25907,338876,36107,272701,43628,202425,68437,147490,93246,92555,141093,28760,174763,9267v33670,-19493,74164,-6247,95693,21265c291985,58044,311026,113982,303940,174339v-7086,60357,-35240,159854,-75998,218333c187184,451151,58017,603883,21233,629195,-15551,654507,6459,592929,7238,544543xe" filled="f" strokecolor="black [3213]" strokeweight=".25pt">
                      <v:stroke joinstyle="miter"/>
                      <v:formulas/>
                      <v:path arrowok="t" o:connecttype="custom" o:connectlocs="1619,212241;5795,132080;15310,57486;39095,3612;60502,11900;67992,67950;50991,153048;4750,245235;1619,212241" o:connectangles="0,0,0,0,0,0,0,0,0" textboxrect="0,0,305446,635081"/>
                      <v:textbox>
                        <w:txbxContent>
                          <w:p w:rsidR="00024EE5" w:rsidRPr="00024EE5" w:rsidRDefault="00024EE5" w:rsidP="00024EE5">
                            <w:pPr>
                              <w:rPr>
                                <w14:shadow w14:blurRad="50800" w14:dist="38100" w14:dir="0" w14:sx="100000" w14:sy="100000" w14:kx="0" w14:ky="0" w14:algn="l">
                                  <w14:srgbClr w14:val="000000">
                                    <w14:alpha w14:val="60000"/>
                                  </w14:srgbClr>
                                </w14:shadow>
                              </w:rPr>
                            </w:pPr>
                          </w:p>
                        </w:txbxContent>
                      </v:textbox>
                    </v:shape>
                    <v:shape id="Freeform 259" o:spid="_x0000_s1103" style="position:absolute;left:49738;top:12650;width:2286;height:5255;rotation:2248176fd;flip:y;visibility:visible;mso-wrap-style:square;v-text-anchor:middle" coordsize="280031,62959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Tu4ccA&#10;AADcAAAADwAAAGRycy9kb3ducmV2LnhtbESPQWvCQBSE70L/w/IEL1I31Vo0dZVQlHrwovGgt0f2&#10;NYnNvo3ZVeO/7woFj8PMfMPMFq2pxJUaV1pW8DaIQBBnVpecK9inq9cJCOeRNVaWScGdHCzmL50Z&#10;xtreeEvXnc9FgLCLUUHhfR1L6bKCDLqBrYmD92Mbgz7IJpe6wVuAm0oOo+hDGiw5LBRY01dB2e/u&#10;YhQk99H7KFnq9LiPNt+Yns79/uGsVK/bJp8gPLX+Gf5vr7WC4XgKjzPhCMj5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OU7uHHAAAA3AAAAA8AAAAAAAAAAAAAAAAAmAIAAGRy&#10;cy9kb3ducmV2LnhtbFBLBQYAAAAABAAEAPUAAACMAwAAAAA=&#10;" adj="-11796480,,5400" path="m426,544126c1205,495740,8895,404634,19095,338459,29295,272284,36816,202008,61625,147073,86434,92138,134281,28343,167951,8850v33670,-19493,78432,-4267,95693,21265c280905,55647,286136,106724,271520,162040v-14616,55316,-64826,143324,-95571,199970c145204,418656,125629,464348,97875,499930,70121,535512,30662,621412,14421,628778,-1820,636144,-353,592512,426,544126xe" filled="f" strokecolor="black [3213]" strokeweight=".25pt">
                      <v:stroke joinstyle="miter"/>
                      <v:formulas/>
                      <v:path arrowok="t" o:connecttype="custom" o:connectlocs="348,454149;15585,282491;50296,122753;137075,7387;215177,25135;221605,135245;143603,302148;79882,417261;11770,524803;348,454149" o:connectangles="0,0,0,0,0,0,0,0,0,0" textboxrect="0,0,280031,629594"/>
                      <v:textbox>
                        <w:txbxContent>
                          <w:p w:rsidR="00024EE5" w:rsidRPr="00024EE5" w:rsidRDefault="00024EE5" w:rsidP="00024EE5">
                            <w:pPr>
                              <w:pStyle w:val="NormalWeb"/>
                              <w:spacing w:before="0" w:beforeAutospacing="0" w:after="180" w:afterAutospacing="0"/>
                              <w:rPr>
                                <w14:shadow w14:blurRad="50800" w14:dist="38100" w14:dir="0" w14:sx="100000" w14:sy="100000" w14:kx="0" w14:ky="0" w14:algn="l">
                                  <w14:srgbClr w14:val="000000">
                                    <w14:alpha w14:val="60000"/>
                                  </w14:srgbClr>
                                </w14:shadow>
                              </w:rPr>
                            </w:pPr>
                            <w:r w:rsidRPr="00024EE5">
                              <w:rPr>
                                <w:rFonts w:eastAsia="Times New Roman"/>
                                <w:sz w:val="20"/>
                                <w:szCs w:val="20"/>
                                <w14:shadow w14:blurRad="50800" w14:dist="38100" w14:dir="0" w14:sx="100000" w14:sy="100000" w14:kx="0" w14:ky="0" w14:algn="l">
                                  <w14:srgbClr w14:val="000000">
                                    <w14:alpha w14:val="60000"/>
                                  </w14:srgbClr>
                                </w14:shadow>
                              </w:rPr>
                              <w:t> </w:t>
                            </w:r>
                          </w:p>
                        </w:txbxContent>
                      </v:textbox>
                    </v:shape>
                  </v:group>
                  <v:group id="Group 261" o:spid="_x0000_s1104" style="position:absolute;left:43209;top:9607;width:8909;height:7938" coordsize="8910,79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shape id="Freeform 262" o:spid="_x0000_s1105" style="position:absolute;left:134;top:370;width:1080;height:3045;visibility:visible;mso-wrap-style:square;v-text-anchor:middle" coordsize="305446,63508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6sm6MQA&#10;AADcAAAADwAAAGRycy9kb3ducmV2LnhtbESPQWsCMRSE7wX/Q3iCt5p1D1JWo4hoKx5auvoDnpvn&#10;bnDzsiRZXf99Uyj0OMzMN8xyPdhW3MkH41jBbJqBIK6cNlwrOJ/2r28gQkTW2DomBU8KsF6NXpZY&#10;aPfgb7qXsRYJwqFABU2MXSFlqBqyGKauI07e1XmLMUlfS+3xkeC2lXmWzaVFw2mhwY62DVW3srcK&#10;jlr3lw+fm373Xn7p6nNruk2p1GQ8bBYgIg3xP/zXPmgF+TyH3zPpCM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urJujEAAAA3AAAAA8AAAAAAAAAAAAAAAAAmAIAAGRycy9k&#10;b3ducmV2LnhtbFBLBQYAAAAABAAEAPUAAACJAwAAAAA=&#10;" adj="-11796480,,5400" path="m7238,544543c8017,496157,15707,405051,25907,338876,36107,272701,43628,202425,68437,147490,93246,92555,141093,28760,174763,9267v33670,-19493,74164,-6247,95693,21265c291985,58044,311026,113982,303940,174339v-7086,60357,-35240,159854,-75998,218333c187184,451151,58017,603883,21233,629195,-15551,654507,6459,592929,7238,544543xe" filled="f" strokecolor="black [3213]" strokeweight=".25pt">
                      <v:stroke joinstyle="miter"/>
                      <v:formulas/>
                      <v:path arrowok="t" o:connecttype="custom" o:connectlocs="2559,261113;9158,162494;24193,70723;61780,4444;95609,14640;107446,83597;80580,188290;7506,301705;2559,261113" o:connectangles="0,0,0,0,0,0,0,0,0" textboxrect="0,0,305446,635081"/>
                      <v:textbox>
                        <w:txbxContent>
                          <w:p w:rsidR="00024EE5" w:rsidRPr="00024EE5" w:rsidRDefault="00024EE5" w:rsidP="00024EE5">
                            <w:pPr>
                              <w:rPr>
                                <w14:shadow w14:blurRad="50800" w14:dist="38100" w14:dir="0" w14:sx="100000" w14:sy="100000" w14:kx="0" w14:ky="0" w14:algn="l">
                                  <w14:srgbClr w14:val="000000">
                                    <w14:alpha w14:val="60000"/>
                                  </w14:srgbClr>
                                </w14:shadow>
                              </w:rPr>
                            </w:pPr>
                          </w:p>
                        </w:txbxContent>
                      </v:textbox>
                    </v:shape>
                    <v:shape id="Freeform 263" o:spid="_x0000_s1106" style="position:absolute;left:1323;width:1767;height:4423;rotation:2654393fd;visibility:visible;mso-wrap-style:square;v-text-anchor:middle" coordsize="305446,63508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k/88YA&#10;AADcAAAADwAAAGRycy9kb3ducmV2LnhtbESPT4vCMBTE74LfIbyFvYim6lK0GkWE/Qd7sQp6fDTP&#10;pmzzUpqo1U+/WVjY4zAzv2GW687W4kqtrxwrGI8SEMSF0xWXCg771+EMhA/IGmvHpOBOHtarfm+J&#10;mXY33tE1D6WIEPYZKjAhNJmUvjBk0Y9cQxy9s2sthijbUuoWbxFuazlJklRarDguGGxoa6j4zi9W&#10;wXw3S83gcNz7fHp5e/iv03vx+aLU81O3WYAI1IX/8F/7QyuYpFP4PROPgFz9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tk/88YAAADcAAAADwAAAAAAAAAAAAAAAACYAgAAZHJz&#10;L2Rvd25yZXYueG1sUEsFBgAAAAAEAAQA9QAAAIsDAAAAAA==&#10;" adj="-11796480,,5400" path="m7238,544543c8017,496157,15707,405051,25907,338876,36107,272701,43628,202425,68437,147490,93246,92555,141093,28760,174763,9267v33670,-19493,74164,-6247,95693,21265c291985,58044,311026,113982,303940,174339v-7086,60357,-35240,159854,-75998,218333c187184,451151,58017,603883,21233,629195,-15551,654507,6459,592929,7238,544543xe" filled="f" strokecolor="black [3213]" strokeweight=".25pt">
                      <v:stroke joinstyle="miter"/>
                      <v:formulas/>
                      <v:path arrowok="t" o:connecttype="custom" o:connectlocs="4188,379313;14991,236051;39600,102737;101124,6455;156496,21268;175871,121439;131895,273524;12286,438279;4188,379313" o:connectangles="0,0,0,0,0,0,0,0,0" textboxrect="0,0,305446,635081"/>
                      <v:textbox>
                        <w:txbxContent>
                          <w:p w:rsidR="00024EE5" w:rsidRPr="00024EE5" w:rsidRDefault="00024EE5" w:rsidP="00024EE5">
                            <w:pPr>
                              <w:pStyle w:val="NormalWeb"/>
                              <w:spacing w:before="0" w:beforeAutospacing="0" w:after="180" w:afterAutospacing="0"/>
                              <w:rPr>
                                <w14:shadow w14:blurRad="50800" w14:dist="38100" w14:dir="0" w14:sx="100000" w14:sy="100000" w14:kx="0" w14:ky="0" w14:algn="l">
                                  <w14:srgbClr w14:val="000000">
                                    <w14:alpha w14:val="60000"/>
                                  </w14:srgbClr>
                                </w14:shadow>
                              </w:rPr>
                            </w:pPr>
                            <w:r w:rsidRPr="00024EE5">
                              <w:rPr>
                                <w:rFonts w:eastAsia="Times New Roman"/>
                                <w:sz w:val="20"/>
                                <w:szCs w:val="20"/>
                                <w14:shadow w14:blurRad="50800" w14:dist="38100" w14:dir="0" w14:sx="100000" w14:sy="100000" w14:kx="0" w14:ky="0" w14:algn="l">
                                  <w14:srgbClr w14:val="000000">
                                    <w14:alpha w14:val="60000"/>
                                  </w14:srgbClr>
                                </w14:shadow>
                              </w:rPr>
                              <w:t> </w:t>
                            </w:r>
                          </w:p>
                        </w:txbxContent>
                      </v:textbox>
                    </v:shape>
                    <v:shape id="Freeform 264" o:spid="_x0000_s1107" style="position:absolute;left:2539;top:-32;width:4476;height:8267;rotation:4572440fd;visibility:visible;mso-wrap-style:square;v-text-anchor:middle" coordsize="306796,618737"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doUsYA&#10;AADcAAAADwAAAGRycy9kb3ducmV2LnhtbESPQWvCQBSE7wX/w/KE3upGEZHUVZKAYHuR2hbq7Zl9&#10;TUKzb2N2m8T+elcQehxm5htmtRlMLTpqXWVZwXQSgSDOra64UPDxvn1agnAeWWNtmRRcyMFmPXpY&#10;Yaxtz2/UHXwhAoRdjApK75tYSpeXZNBNbEMcvG/bGvRBtoXULfYBbmo5i6KFNFhxWCixoayk/Ofw&#10;axS4z/PJMZtjatP56/7lL/tKbKbU43hInkF4Gvx/+N7eaQWzxRxuZ8IRkO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GdoUsYAAADcAAAADwAAAAAAAAAAAAAAAACYAgAAZHJz&#10;L2Rvd25yZXYueG1sUEsFBgAAAAAEAAQA9QAAAIsDAAAAAA==&#10;" adj="-11796480,,5400" path="m8789,528021c14030,476957,37658,369902,54229,306290,70800,242678,83631,193984,108216,146349,132801,98714,174439,42534,201737,20478v27298,-22056,52978,-29358,70270,-6468c289299,36900,312577,97460,305491,157817v-7086,60357,-35240,159854,-75998,218333c188735,434629,59568,587361,22784,612673,-14000,637985,3548,579085,8789,528021xe" filled="f" strokecolor="black [3213]" strokeweight=".25pt">
                      <v:stroke joinstyle="miter"/>
                      <v:formulas/>
                      <v:path arrowok="t" o:connecttype="custom" o:connectlocs="12822,705477;79111,409227;157869,195534;294300,27360;396812,18718;445659,210856;334791,502566;33238,818579;12822,705477" o:connectangles="0,0,0,0,0,0,0,0,0" textboxrect="0,0,306796,618737"/>
                      <v:textbox>
                        <w:txbxContent>
                          <w:p w:rsidR="00024EE5" w:rsidRPr="00024EE5" w:rsidRDefault="00024EE5" w:rsidP="00024EE5">
                            <w:pPr>
                              <w:pStyle w:val="NormalWeb"/>
                              <w:spacing w:before="0" w:beforeAutospacing="0" w:after="180" w:afterAutospacing="0"/>
                              <w:rPr>
                                <w14:shadow w14:blurRad="50800" w14:dist="38100" w14:dir="0" w14:sx="100000" w14:sy="100000" w14:kx="0" w14:ky="0" w14:algn="l">
                                  <w14:srgbClr w14:val="000000">
                                    <w14:alpha w14:val="60000"/>
                                  </w14:srgbClr>
                                </w14:shadow>
                              </w:rPr>
                            </w:pPr>
                            <w:r w:rsidRPr="00024EE5">
                              <w:rPr>
                                <w:rFonts w:eastAsia="Times New Roman"/>
                                <w:sz w:val="20"/>
                                <w:szCs w:val="20"/>
                                <w14:shadow w14:blurRad="50800" w14:dist="38100" w14:dir="0" w14:sx="100000" w14:sy="100000" w14:kx="0" w14:ky="0" w14:algn="l">
                                  <w14:srgbClr w14:val="000000">
                                    <w14:alpha w14:val="60000"/>
                                  </w14:srgbClr>
                                </w14:shadow>
                              </w:rPr>
                              <w:t> </w:t>
                            </w:r>
                          </w:p>
                        </w:txbxContent>
                      </v:textbox>
                    </v:shape>
                    <v:shape id="Freeform 265" o:spid="_x0000_s1108" style="position:absolute;top:3651;width:683;height:2475;flip:y;visibility:visible;mso-wrap-style:square;v-text-anchor:middle" coordsize="305446,635081"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S8EA&#10;AADcAAAADwAAAGRycy9kb3ducmV2LnhtbESP0YrCMBRE3xf8h3CFfVtTBUWqUUSpCL5Y6wdckmtb&#10;bG5KE7X+/UYQfBxm5gyzXPe2EQ/qfO1YwXiUgCDWztRcKrgU2d8chA/IBhvHpOBFHtarwc8SU+Oe&#10;nNPjHEoRIexTVFCF0KZSel2RRT9yLXH0rq6zGKLsSmk6fEa4beQkSWbSYs1xocKWthXp2/luFWBx&#10;yLULp6PeZWWyz+/jS+0ypX6H/WYBIlAfvuFP+2AUTGZTeJ+JR0C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vvnEvBAAAA3AAAAA8AAAAAAAAAAAAAAAAAmAIAAGRycy9kb3du&#10;cmV2LnhtbFBLBQYAAAAABAAEAPUAAACGAwAAAAA=&#10;" adj="-11796480,,5400" path="m7238,544543c8017,496157,15707,405051,25907,338876,36107,272701,43628,202425,68437,147490,93246,92555,141093,28760,174763,9267v33670,-19493,74164,-6247,95693,21265c291985,58044,311026,113982,303940,174339v-7086,60357,-35240,159854,-75998,218333c187184,451151,58017,603883,21233,629195,-15551,654507,6459,592929,7238,544543xe" filled="f" strokecolor="black [3213]" strokeweight=".25pt">
                      <v:stroke joinstyle="miter"/>
                      <v:formulas/>
                      <v:path arrowok="t" o:connecttype="custom" o:connectlocs="1619,212241;5795,132080;15310,57486;39095,3612;60502,11900;67992,67950;50991,153048;4750,245235;1619,212241" o:connectangles="0,0,0,0,0,0,0,0,0" textboxrect="0,0,305446,635081"/>
                      <v:textbox>
                        <w:txbxContent>
                          <w:p w:rsidR="00024EE5" w:rsidRPr="00024EE5" w:rsidRDefault="00024EE5" w:rsidP="00024EE5">
                            <w:pPr>
                              <w:pStyle w:val="NormalWeb"/>
                              <w:spacing w:before="0" w:beforeAutospacing="0" w:after="180" w:afterAutospacing="0"/>
                              <w:rPr>
                                <w14:shadow w14:blurRad="50800" w14:dist="38100" w14:dir="0" w14:sx="100000" w14:sy="100000" w14:kx="0" w14:ky="0" w14:algn="l">
                                  <w14:srgbClr w14:val="000000">
                                    <w14:alpha w14:val="60000"/>
                                  </w14:srgbClr>
                                </w14:shadow>
                              </w:rPr>
                            </w:pPr>
                            <w:r w:rsidRPr="00024EE5">
                              <w:rPr>
                                <w:rFonts w:eastAsia="Times New Roman"/>
                                <w:sz w:val="20"/>
                                <w:szCs w:val="20"/>
                                <w14:shadow w14:blurRad="50800" w14:dist="38100" w14:dir="0" w14:sx="100000" w14:sy="100000" w14:kx="0" w14:ky="0" w14:algn="l">
                                  <w14:srgbClr w14:val="000000">
                                    <w14:alpha w14:val="60000"/>
                                  </w14:srgbClr>
                                </w14:shadow>
                              </w:rPr>
                              <w:t> </w:t>
                            </w:r>
                          </w:p>
                        </w:txbxContent>
                      </v:textbox>
                    </v:shape>
                    <v:shape id="Freeform 266" o:spid="_x0000_s1109" style="position:absolute;left:1336;top:2683;width:2286;height:5255;rotation:2248176fd;flip:y;visibility:visible;mso-wrap-style:square;v-text-anchor:middle" coordsize="280031,629594"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ewLscA&#10;AADcAAAADwAAAGRycy9kb3ducmV2LnhtbESPT2vCQBTE70K/w/IKXqRu/EMoqZsQRNGDlxoP7e2R&#10;fU3SZt/G7Krx27uFQo/DzPyGWWWDacWVetdYVjCbRiCIS6sbrhSciu3LKwjnkTW2lknBnRxk6dNo&#10;hYm2N36n69FXIkDYJaig9r5LpHRlTQbd1HbEwfuyvUEfZF9J3eMtwE0r51EUS4MNh4UaO1rXVP4c&#10;L0ZBfl8sF/lGF5+n6LDD4vs8mXyclRo/D/kbCE+D/w//tfdawTyO4fdMOAIyf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xnsC7HAAAA3AAAAA8AAAAAAAAAAAAAAAAAmAIAAGRy&#10;cy9kb3ducmV2LnhtbFBLBQYAAAAABAAEAPUAAACMAwAAAAA=&#10;" adj="-11796480,,5400" path="m426,544126c1205,495740,8895,404634,19095,338459,29295,272284,36816,202008,61625,147073,86434,92138,134281,28343,167951,8850v33670,-19493,78432,-4267,95693,21265c280905,55647,286136,106724,271520,162040v-14616,55316,-64826,143324,-95571,199970c145204,418656,125629,464348,97875,499930,70121,535512,30662,621412,14421,628778,-1820,636144,-353,592512,426,544126xe" filled="f" strokecolor="black [3213]" strokeweight=".25pt">
                      <v:stroke joinstyle="miter"/>
                      <v:formulas/>
                      <v:path arrowok="t" o:connecttype="custom" o:connectlocs="348,454149;15585,282491;50296,122753;137075,7387;215177,25135;221605,135245;143603,302148;79882,417261;11770,524803;348,454149" o:connectangles="0,0,0,0,0,0,0,0,0,0" textboxrect="0,0,280031,629594"/>
                      <v:textbox>
                        <w:txbxContent>
                          <w:p w:rsidR="00024EE5" w:rsidRPr="00024EE5" w:rsidRDefault="00024EE5" w:rsidP="00024EE5">
                            <w:pPr>
                              <w:pStyle w:val="NormalWeb"/>
                              <w:spacing w:before="0" w:beforeAutospacing="0" w:after="180" w:afterAutospacing="0"/>
                              <w:rPr>
                                <w14:shadow w14:blurRad="50800" w14:dist="38100" w14:dir="0" w14:sx="100000" w14:sy="100000" w14:kx="0" w14:ky="0" w14:algn="l">
                                  <w14:srgbClr w14:val="000000">
                                    <w14:alpha w14:val="60000"/>
                                  </w14:srgbClr>
                                </w14:shadow>
                              </w:rPr>
                            </w:pPr>
                            <w:r w:rsidRPr="00024EE5">
                              <w:rPr>
                                <w:rFonts w:eastAsia="Times New Roman"/>
                                <w:sz w:val="20"/>
                                <w:szCs w:val="20"/>
                                <w14:shadow w14:blurRad="50800" w14:dist="38100" w14:dir="0" w14:sx="100000" w14:sy="100000" w14:kx="0" w14:ky="0" w14:algn="l">
                                  <w14:srgbClr w14:val="000000">
                                    <w14:alpha w14:val="60000"/>
                                  </w14:srgbClr>
                                </w14:shadow>
                              </w:rPr>
                              <w:t> </w:t>
                            </w:r>
                          </w:p>
                        </w:txbxContent>
                      </v:textbox>
                    </v:shape>
                  </v:group>
                  <v:shape id="Arc 267" o:spid="_x0000_s1110" style="position:absolute;left:47446;top:10339;width:3002;height:5513;visibility:visible;mso-wrap-style:square;v-text-anchor:middle" coordsize="300200,55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4D3MsMA&#10;AADcAAAADwAAAGRycy9kb3ducmV2LnhtbESPQYvCMBSE78L+h/CEvWlaD+pWo3SVFQ9erL3s7dE8&#10;22LzUppYu/9+Iwgeh5n5hllvB9OInjpXW1YQTyMQxIXVNZcK8svPZAnCeWSNjWVS8EcOtpuP0RoT&#10;bR98pj7zpQgQdgkqqLxvEyldUZFBN7UtcfCutjPog+xKqTt8BLhp5CyK5tJgzWGhwpZ2FRW37G4U&#10;7DE9ff0evg/p7mTz2OU9H2Op1Od4SFcgPA3+HX61j1rBbL6A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4D3MsMAAADcAAAADwAAAAAAAAAAAAAAAACYAgAAZHJzL2Rv&#10;d25yZXYueG1sUEsFBgAAAAAEAAQA9QAAAIgDAAAAAA==&#10;" path="m150100,nsc232998,,300200,123424,300200,275675r-150100,l150100,xem150100,nfc232998,,300200,123424,300200,275675e" filled="f" strokecolor="black [3213]">
                    <v:stroke endarrow="block"/>
                    <v:path arrowok="t" o:connecttype="custom" o:connectlocs="150100,0;300200,275675" o:connectangles="0,0"/>
                  </v:shape>
                  <v:shape id="Text Box 268" o:spid="_x0000_s1111" type="#_x0000_t202" style="position:absolute;left:48496;top:9473;width:4141;height:3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iC2cQA&#10;AADcAAAADwAAAGRycy9kb3ducmV2LnhtbERPTWuDQBC9F/Iflgn0VtcIDWKzShBCS2kPsV56m7oT&#10;lbiz1t0mJr++ewjk+Hjfm2I2gzjR5HrLClZRDIK4sbrnVkH9tXtKQTiPrHGwTAou5KDIFw8bzLQ9&#10;855OlW9FCGGXoYLO+zGT0jUdGXSRHYkDd7CTQR/g1Eo94TmEm0EmcbyWBnsODR2OVHbUHKs/o+C9&#10;3H3i/icx6XUoXz8O2/G3/n5W6nE5b19AeJr9XXxzv2kFyTqsDWfCEZD5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EYgtnEAAAA3AAAAA8AAAAAAAAAAAAAAAAAmAIAAGRycy9k&#10;b3ducmV2LnhtbFBLBQYAAAAABAAEAPUAAACJAwAAAAA=&#10;" filled="f" stroked="f" strokeweight=".5pt">
                    <v:textbox>
                      <w:txbxContent>
                        <w:p w:rsidR="00024EE5" w:rsidRDefault="00024EE5">
                          <m:oMathPara>
                            <m:oMath>
                              <m:r>
                                <w:rPr>
                                  <w:rFonts w:ascii="Cambria Math" w:hAnsi="Cambria Math"/>
                                </w:rPr>
                                <m:t>φ</m:t>
                              </m:r>
                            </m:oMath>
                          </m:oMathPara>
                        </w:p>
                      </w:txbxContent>
                    </v:textbox>
                  </v:shape>
                  <v:shape id="Text Box 268" o:spid="_x0000_s1112" type="#_x0000_t202" style="position:absolute;left:54257;top:12113;width:4141;height:3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cYAsMA&#10;AADcAAAADwAAAGRycy9kb3ducmV2LnhtbERPy4rCMBTdC/MP4Q6403QKo6VjFCmIg+jCx8bdtbm2&#10;ZZqbThO1+vVmIbg8nPdk1plaXKl1lWUFX8MIBHFudcWFgsN+MUhAOI+ssbZMCu7kYDb96E0w1fbG&#10;W7rufCFCCLsUFZTeN6mULi/JoBvahjhwZ9sa9AG2hdQt3kK4qWUcRSNpsOLQUGJDWUn53+5iFKyy&#10;xQa3p9gkjzpbrs/z5v9w/Faq/9nNf0B46vxb/HL/agXxOMwPZ8IRkN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rcYAsMAAADcAAAADwAAAAAAAAAAAAAAAACYAgAAZHJzL2Rv&#10;d25yZXYueG1sUEsFBgAAAAAEAAQA9QAAAIgDAAAAAA==&#10;" filled="f" stroked="f" strokeweight=".5pt">
                    <v:textbox>
                      <w:txbxContent>
                        <w:p w:rsidR="00024EE5" w:rsidRDefault="00104328" w:rsidP="00024EE5">
                          <w:pPr>
                            <w:pStyle w:val="NormalWeb"/>
                            <w:spacing w:before="0" w:beforeAutospacing="0" w:after="180" w:afterAutospacing="0"/>
                          </w:pPr>
                          <m:oMathPara>
                            <m:oMathParaPr>
                              <m:jc m:val="centerGroup"/>
                            </m:oMathParaPr>
                            <m:oMath>
                              <m:r>
                                <w:rPr>
                                  <w:rFonts w:ascii="Cambria Math" w:eastAsia="Times New Roman" w:hAnsi="Cambria Math"/>
                                  <w:sz w:val="20"/>
                                  <w:szCs w:val="20"/>
                                </w:rPr>
                                <m:t>θ</m:t>
                              </m:r>
                            </m:oMath>
                          </m:oMathPara>
                        </w:p>
                      </w:txbxContent>
                    </v:textbox>
                  </v:shape>
                  <v:shape id="Freeform 272" o:spid="_x0000_s1113" style="position:absolute;left:54278;top:12728;width:955;height:1756;visibility:visible;mso-wrap-style:square;v-text-anchor:middle" coordsize="95503,1755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J5f8MA&#10;AADcAAAADwAAAGRycy9kb3ducmV2LnhtbESPUWvCMBSF3wf7D+EOfJtpC2qpxiKDbTIQpu4H3DXX&#10;pKy5KU2m9d8vgrDHwznnO5xVPbpOnGkIrWcF+TQDQdx43bJR8HV8fS5BhIissfNMCq4UoF4/Pqyw&#10;0v7CezofohEJwqFCBTbGvpIyNJYchqnviZN38oPDmORgpB7wkuCuk0WWzaXDltOCxZ5eLDU/h1+n&#10;4HOzy913iUjGLAK9f4xvM2OVmjyNmyWISGP8D9/bW62gWBRwO5OO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J5f8MAAADcAAAADwAAAAAAAAAAAAAAAACYAgAAZHJzL2Rv&#10;d25yZXYueG1sUEsFBgAAAAAEAAQA9QAAAIgDAAAAAA==&#10;" path="m,c44501,21945,89002,43891,95098,73152v6096,29261,-58522,102413,-58522,102413l36576,175565e" filled="f" strokecolor="black [3213]" strokeweight=".25pt">
                    <v:stroke endarrow="block"/>
                    <v:path arrowok="t" o:connecttype="custom" o:connectlocs="0,0;95098,73152;36576,175565;36576,175565" o:connectangles="0,0,0,0"/>
                  </v:shape>
                </v:group>
                <v:shapetype id="_x0000_t32" coordsize="21600,21600" o:spt="32" o:oned="t" path="m,l21600,21600e" filled="f">
                  <v:path arrowok="t" fillok="f" o:connecttype="none"/>
                  <o:lock v:ext="edit" shapetype="t"/>
                </v:shapetype>
                <v:shape id="Straight Arrow Connector 274" o:spid="_x0000_s1114" type="#_x0000_t32" style="position:absolute;left:13064;top:2571;width:38800;height:19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WJQsIAAADcAAAADwAAAGRycy9kb3ducmV2LnhtbESPQWsCMRSE74X+h/AK3mpWKdpujdJa&#10;BI9WS8+Pzevu0s1LSF53139vBKHHYWa+YVab0XWqp5hazwZm0wIUceVty7WBr9Pu8RlUEmSLnWcy&#10;cKYEm/X93QpL6wf+pP4otcoQTiUaaERCqXWqGnKYpj4QZ+/HR4eSZay1jThkuOv0vCgW2mHLeaHB&#10;QNuGqt/jnzPwLbINL+/4Efy+WPboB5nFgzGTh/HtFZTQKP/hW3tvDcyXT3A9k4+AXl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WJQsIAAADcAAAADwAAAAAAAAAAAAAA&#10;AAChAgAAZHJzL2Rvd25yZXYueG1sUEsFBgAAAAAEAAQA+QAAAJADAAAAAA==&#10;" strokecolor="black [3213]" strokeweight="2.25pt">
                  <v:stroke startarrow="block" endarrow="block"/>
                </v:shape>
                <v:shape id="Text Box 248" o:spid="_x0000_s1115" type="#_x0000_t202" style="position:absolute;left:30097;width:4013;height:4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7mscA&#10;AADcAAAADwAAAGRycy9kb3ducmV2LnhtbESPzWrDMBCE74W+g9hCb41cg9PgRAnBYFJKcsjPpbet&#10;tbFNrJVrKbbbp68ChRyHmfmGWaxG04ieOldbVvA6iUAQF1bXXCo4HfOXGQjnkTU2lknBDzlYLR8f&#10;FphqO/Ce+oMvRYCwS1FB5X2bSumKigy6iW2Jg3e2nUEfZFdK3eEQ4KaRcRRNpcGaw0KFLWUVFZfD&#10;1Sj4yPId7r9iM/ttss32vG6/T5+JUs9P43oOwtPo7+H/9rtWEL8lcDsTjoBc/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rAu5rHAAAA3AAAAA8AAAAAAAAAAAAAAAAAmAIAAGRy&#10;cy9kb3ducmV2LnhtbFBLBQYAAAAABAAEAPUAAACMAwAAAAA=&#10;" filled="f" stroked="f" strokeweight=".5pt">
                  <v:textbox>
                    <w:txbxContent>
                      <w:p w:rsidR="008C4600" w:rsidRPr="008C4600" w:rsidRDefault="008C4600" w:rsidP="008C4600">
                        <w:pPr>
                          <w:pStyle w:val="NormalWeb"/>
                          <w:spacing w:before="0" w:beforeAutospacing="0" w:after="180" w:afterAutospacing="0"/>
                        </w:pPr>
                        <m:oMathPara>
                          <m:oMathParaPr>
                            <m:jc m:val="centerGroup"/>
                          </m:oMathParaPr>
                          <m:oMath>
                            <m:sSub>
                              <m:sSubPr>
                                <m:ctrlPr>
                                  <w:rPr>
                                    <w:rFonts w:ascii="Cambria Math" w:hAnsi="Cambria Math"/>
                                    <w:i/>
                                    <w:iCs/>
                                    <w:shadow/>
                                  </w:rPr>
                                </m:ctrlPr>
                              </m:sSubPr>
                              <m:e>
                                <m:r>
                                  <w:rPr>
                                    <w:rFonts w:ascii="Cambria Math" w:eastAsia="Times New Roman" w:hAnsi="Cambria Math"/>
                                    <w:shadow/>
                                    <w:sz w:val="20"/>
                                    <w:szCs w:val="20"/>
                                  </w:rPr>
                                  <m:t>G</m:t>
                                </m:r>
                              </m:e>
                              <m:sub>
                                <m:r>
                                  <w:rPr>
                                    <w:rFonts w:ascii="Cambria Math" w:eastAsia="Times New Roman" w:hAnsi="Cambria Math"/>
                                    <w:shadow/>
                                    <w:sz w:val="20"/>
                                    <w:szCs w:val="20"/>
                                  </w:rPr>
                                  <m:t>eq</m:t>
                                </m:r>
                              </m:sub>
                            </m:sSub>
                          </m:oMath>
                        </m:oMathPara>
                      </w:p>
                    </w:txbxContent>
                  </v:textbox>
                </v:shape>
                <v:line id="Straight Connector 276" o:spid="_x0000_s1116" style="position:absolute;visibility:visible;mso-wrap-style:square" from="13064,4123" to="13064,56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0z08QAAADcAAAADwAAAGRycy9kb3ducmV2LnhtbESPQWvCQBSE70L/w/KEXqRu6iGW6CpS&#10;KBQ8GSu9vu6+ZIPZtyG7jbG/3hWEHoeZ+YZZb0fXioH60HhW8DrPQBBrbxquFXwdP17eQISIbLD1&#10;TAquFGC7eZqssTD+wgcayliLBOFQoAIbY1dIGbQlh2HuO+LkVb53GJPsa2l6vCS4a+Uiy3LpsOG0&#10;YLGjd0v6XP46Bft8WeLPUZ++rzM52D1V+i+vlHqejrsViEhj/A8/2p9GwWKZw/1MOgJyc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DTPTxAAAANwAAAAPAAAAAAAAAAAA&#10;AAAAAKECAABkcnMvZG93bnJldi54bWxQSwUGAAAAAAQABAD5AAAAkgMAAAAA&#10;" strokecolor="black [3213]">
                  <v:stroke dashstyle="dash"/>
                </v:line>
                <v:line id="Straight Connector 277" o:spid="_x0000_s1117" style="position:absolute;visibility:visible;mso-wrap-style:square" from="51843,3967" to="51843,5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GWSMUAAADcAAAADwAAAGRycy9kb3ducmV2LnhtbESPwWrDMBBE74H+g9hCLqGRk4Nd3Cih&#10;FAKFnOok9LqV1paptTKW6jj5+qpQyHGYmTfMZje5Tow0hNazgtUyA0GsvWm5UXA67p+eQYSIbLDz&#10;TAquFGC3fZhtsDT+wh80VrERCcKhRAU2xr6UMmhLDsPS98TJq/3gMCY5NNIMeElw18l1luXSYctp&#10;wWJPb5b0d/XjFBzyosKvoz5/XhdytAeq9S2vlZo/Tq8vICJN8R7+b78bBeuigL8z6QjI7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GWSMUAAADcAAAADwAAAAAAAAAA&#10;AAAAAAChAgAAZHJzL2Rvd25yZXYueG1sUEsFBgAAAAAEAAQA+QAAAJMDAAAAAA==&#10;" strokecolor="black [3213]">
                  <v:stroke dashstyle="dash"/>
                </v:line>
                <w10:anchorlock/>
              </v:group>
            </w:pict>
          </mc:Fallback>
        </mc:AlternateContent>
      </w:r>
    </w:p>
    <w:p w:rsidR="00850F43" w:rsidRDefault="00104328" w:rsidP="00104328">
      <w:pPr>
        <w:jc w:val="center"/>
      </w:pPr>
      <w:r>
        <w:t>Figure 1</w:t>
      </w:r>
      <w:r w:rsidR="00B175FA">
        <w:t>: Illustration of EIRP definition</w:t>
      </w:r>
    </w:p>
    <w:p w:rsidR="00850F43" w:rsidRDefault="0007418E" w:rsidP="0088685B">
      <w:r>
        <w:lastRenderedPageBreak/>
        <w:t xml:space="preserve">In [4], the antenna gain is expressed as equivalent antenna gain, where apart from the normal antenna </w:t>
      </w:r>
      <w:proofErr w:type="gramStart"/>
      <w:r>
        <w:t>gain,</w:t>
      </w:r>
      <w:proofErr w:type="gramEnd"/>
      <w:r>
        <w:t xml:space="preserve"> the other effects of antenna </w:t>
      </w:r>
      <w:r w:rsidR="009A6D3D">
        <w:t>array (</w:t>
      </w:r>
      <w:r>
        <w:t xml:space="preserve">e.g. matching loss, </w:t>
      </w:r>
      <w:r w:rsidR="009A6D3D">
        <w:t>coupling loss)</w:t>
      </w:r>
      <w:r>
        <w:t xml:space="preserve"> are also included into the antenna gain. Nevertheless, the equivalent antenna gain is still a function of </w:t>
      </w:r>
      <w:r w:rsidRPr="00244FB1">
        <w:rPr>
          <w:position w:val="-6"/>
        </w:rPr>
        <w:object w:dxaOrig="200" w:dyaOrig="279">
          <v:shape id="_x0000_i1031" type="#_x0000_t75" style="width:9.75pt;height:14.25pt" o:ole="">
            <v:imagedata r:id="rId15" o:title=""/>
          </v:shape>
          <o:OLEObject Type="Embed" ProgID="Equation.3" ShapeID="_x0000_i1031" DrawAspect="Content" ObjectID="_1445018600" r:id="rId21"/>
        </w:object>
      </w:r>
      <w:r>
        <w:t xml:space="preserve"> </w:t>
      </w:r>
      <w:proofErr w:type="spellStart"/>
      <w:r>
        <w:t>and</w:t>
      </w:r>
      <w:proofErr w:type="spellEnd"/>
      <w:r w:rsidRPr="00244FB1">
        <w:rPr>
          <w:position w:val="-10"/>
        </w:rPr>
        <w:object w:dxaOrig="220" w:dyaOrig="260">
          <v:shape id="_x0000_i1047" type="#_x0000_t75" style="width:11.25pt;height:13.5pt" o:ole="">
            <v:imagedata r:id="rId17" o:title=""/>
          </v:shape>
          <o:OLEObject Type="Embed" ProgID="Equation.3" ShapeID="_x0000_i1047" DrawAspect="Content" ObjectID="_1445018601" r:id="rId22"/>
        </w:object>
      </w:r>
      <w:r>
        <w:t xml:space="preserve">. </w:t>
      </w:r>
    </w:p>
    <w:p w:rsidR="00136003" w:rsidRDefault="009A6D3D" w:rsidP="0088685B">
      <w:r>
        <w:t xml:space="preserve">Then, to align the EIRP definition, we can rewrite </w:t>
      </w:r>
      <w:r w:rsidR="00D43F0C">
        <w:t>(1) as</w:t>
      </w:r>
      <w:r w:rsidR="00B175FA">
        <w:t xml:space="preserve"> [4</w:t>
      </w:r>
      <w:proofErr w:type="gramStart"/>
      <w:r w:rsidR="00B175FA">
        <w:t>][</w:t>
      </w:r>
      <w:proofErr w:type="gramEnd"/>
      <w:r w:rsidR="00B175FA">
        <w:t>10]</w:t>
      </w:r>
    </w:p>
    <w:p w:rsidR="00D43F0C" w:rsidRDefault="00310DFC" w:rsidP="00D43F0C">
      <w:pPr>
        <w:jc w:val="right"/>
      </w:pPr>
      <w:r w:rsidRPr="00D43F0C">
        <w:rPr>
          <w:position w:val="-14"/>
        </w:rPr>
        <w:object w:dxaOrig="2600" w:dyaOrig="380">
          <v:shape id="_x0000_i1032" type="#_x0000_t75" style="width:129.75pt;height:19.5pt" o:ole="">
            <v:imagedata r:id="rId23" o:title=""/>
          </v:shape>
          <o:OLEObject Type="Embed" ProgID="Equation.3" ShapeID="_x0000_i1032" DrawAspect="Content" ObjectID="_1445018602" r:id="rId24"/>
        </w:object>
      </w:r>
      <w:r w:rsidR="00D43F0C">
        <w:tab/>
      </w:r>
      <w:r w:rsidR="00D43F0C">
        <w:tab/>
      </w:r>
      <w:r w:rsidR="00D43F0C">
        <w:tab/>
      </w:r>
      <w:r w:rsidR="00D43F0C">
        <w:tab/>
      </w:r>
      <w:r w:rsidR="00D43F0C">
        <w:tab/>
      </w:r>
      <w:r w:rsidR="00D43F0C">
        <w:tab/>
      </w:r>
      <w:r w:rsidR="00D43F0C">
        <w:tab/>
      </w:r>
      <w:r w:rsidR="00D43F0C">
        <w:tab/>
      </w:r>
      <w:r w:rsidR="00D43F0C">
        <w:tab/>
      </w:r>
      <w:r w:rsidR="00D43F0C">
        <w:tab/>
      </w:r>
      <w:r w:rsidR="00D43F0C">
        <w:tab/>
      </w:r>
      <w:r w:rsidR="00D43F0C">
        <w:tab/>
      </w:r>
      <w:r w:rsidR="00D43F0C">
        <w:tab/>
      </w:r>
      <w:r w:rsidR="00D43F0C">
        <w:tab/>
        <w:t>(2)</w:t>
      </w:r>
    </w:p>
    <w:p w:rsidR="009A1626" w:rsidRDefault="009A1626" w:rsidP="0088685B">
      <w:r>
        <w:t xml:space="preserve">If MIMO or diversity is considered, then equation (2) can be rewritten into </w:t>
      </w:r>
    </w:p>
    <w:p w:rsidR="009A1626" w:rsidRDefault="009A1626" w:rsidP="009A1626">
      <w:pPr>
        <w:jc w:val="right"/>
      </w:pPr>
      <w:r w:rsidRPr="00D43F0C">
        <w:rPr>
          <w:position w:val="-14"/>
        </w:rPr>
        <w:object w:dxaOrig="3240" w:dyaOrig="380">
          <v:shape id="_x0000_i1036" type="#_x0000_t75" style="width:162pt;height:19.5pt" o:ole="">
            <v:imagedata r:id="rId25" o:title=""/>
          </v:shape>
          <o:OLEObject Type="Embed" ProgID="Equation.3" ShapeID="_x0000_i1036" DrawAspect="Content" ObjectID="_1445018603" r:id="rId26"/>
        </w:object>
      </w:r>
      <w:r>
        <w:tab/>
      </w:r>
      <w:r>
        <w:tab/>
      </w:r>
      <w:r>
        <w:tab/>
      </w:r>
      <w:r>
        <w:tab/>
      </w:r>
      <w:r>
        <w:tab/>
      </w:r>
      <w:r>
        <w:tab/>
      </w:r>
      <w:r>
        <w:tab/>
      </w:r>
      <w:r>
        <w:tab/>
      </w:r>
      <w:r>
        <w:tab/>
      </w:r>
      <w:r>
        <w:tab/>
      </w:r>
      <w:r>
        <w:tab/>
      </w:r>
      <w:r>
        <w:tab/>
      </w:r>
      <w:r>
        <w:tab/>
      </w:r>
      <w:r>
        <w:tab/>
        <w:t>(</w:t>
      </w:r>
      <w:r>
        <w:t>3</w:t>
      </w:r>
      <w:r>
        <w:t>)</w:t>
      </w:r>
    </w:p>
    <w:p w:rsidR="009A1626" w:rsidRDefault="009A1626" w:rsidP="0088685B">
      <w:proofErr w:type="gramStart"/>
      <w:r>
        <w:t>where</w:t>
      </w:r>
      <w:proofErr w:type="gramEnd"/>
      <w:r w:rsidRPr="00FD01A0">
        <w:rPr>
          <w:position w:val="-12"/>
        </w:rPr>
        <w:object w:dxaOrig="460" w:dyaOrig="360">
          <v:shape id="_x0000_i1037" type="#_x0000_t75" style="width:23.25pt;height:18pt" o:ole="">
            <v:imagedata r:id="rId27" o:title=""/>
          </v:shape>
          <o:OLEObject Type="Embed" ProgID="Equation.3" ShapeID="_x0000_i1037" DrawAspect="Content" ObjectID="_1445018604" r:id="rId28"/>
        </w:object>
      </w:r>
      <w:r>
        <w:t xml:space="preserve">is the number of MIMO Tx antennas. Note that the EIRP is not a function of  </w:t>
      </w:r>
      <w:r w:rsidRPr="00244FB1">
        <w:rPr>
          <w:position w:val="-6"/>
        </w:rPr>
        <w:object w:dxaOrig="200" w:dyaOrig="279">
          <v:shape id="_x0000_i1038" type="#_x0000_t75" style="width:9.75pt;height:14.25pt" o:ole="">
            <v:imagedata r:id="rId15" o:title=""/>
          </v:shape>
          <o:OLEObject Type="Embed" ProgID="Equation.3" ShapeID="_x0000_i1038" DrawAspect="Content" ObjectID="_1445018605" r:id="rId29"/>
        </w:object>
      </w:r>
      <w:r>
        <w:t xml:space="preserve"> and</w:t>
      </w:r>
      <w:r w:rsidRPr="00244FB1">
        <w:rPr>
          <w:position w:val="-10"/>
        </w:rPr>
        <w:object w:dxaOrig="220" w:dyaOrig="260">
          <v:shape id="_x0000_i1039" type="#_x0000_t75" style="width:11.25pt;height:13.5pt" o:ole="">
            <v:imagedata r:id="rId17" o:title=""/>
          </v:shape>
          <o:OLEObject Type="Embed" ProgID="Equation.3" ShapeID="_x0000_i1039" DrawAspect="Content" ObjectID="_1445018606" r:id="rId30"/>
        </w:object>
      </w:r>
      <w:r>
        <w:t>.</w:t>
      </w:r>
    </w:p>
    <w:p w:rsidR="008D13A1" w:rsidRDefault="008D13A1" w:rsidP="0088685B">
      <w:r>
        <w:t>The</w:t>
      </w:r>
      <w:r w:rsidR="00310DFC">
        <w:t>refore, it is challenging</w:t>
      </w:r>
      <w:r>
        <w:t xml:space="preserve"> to define minimum requirement for EIRP </w:t>
      </w:r>
      <w:r w:rsidR="00310DFC">
        <w:t xml:space="preserve">due to the fact </w:t>
      </w:r>
      <w:r>
        <w:t>that it depends on vendor</w:t>
      </w:r>
      <w:r w:rsidR="00310DFC">
        <w:t>-specific PA output power</w:t>
      </w:r>
      <w:r w:rsidR="009A1626">
        <w:t>, operation modes</w:t>
      </w:r>
      <w:r w:rsidR="00310DFC">
        <w:t xml:space="preserve"> and deployment-specific parameters like</w:t>
      </w:r>
      <w:r w:rsidR="00790365" w:rsidRPr="00FD01A0">
        <w:rPr>
          <w:position w:val="-14"/>
        </w:rPr>
        <w:object w:dxaOrig="920" w:dyaOrig="380">
          <v:shape id="_x0000_i1042" type="#_x0000_t75" style="width:45.75pt;height:18.75pt" o:ole="">
            <v:imagedata r:id="rId31" o:title=""/>
          </v:shape>
          <o:OLEObject Type="Embed" ProgID="Equation.3" ShapeID="_x0000_i1042" DrawAspect="Content" ObjectID="_1445018607" r:id="rId32"/>
        </w:object>
      </w:r>
      <w:r w:rsidR="00310DFC">
        <w:t>. EIRP is also subject</w:t>
      </w:r>
      <w:r w:rsidR="00AC5A44">
        <w:t>ed</w:t>
      </w:r>
      <w:r w:rsidR="00310DFC">
        <w:t xml:space="preserve"> to regulatory restriction</w:t>
      </w:r>
      <w:r w:rsidR="0070382E">
        <w:t xml:space="preserve">. </w:t>
      </w:r>
    </w:p>
    <w:p w:rsidR="00AC5A44" w:rsidRDefault="00AC5A44" w:rsidP="0088685B">
      <w:r w:rsidRPr="00D51E22">
        <w:rPr>
          <w:position w:val="-12"/>
        </w:rPr>
        <w:object w:dxaOrig="300" w:dyaOrig="360">
          <v:shape id="_x0000_i1033" type="#_x0000_t75" style="width:15pt;height:18.75pt" o:ole="">
            <v:imagedata r:id="rId11" o:title=""/>
          </v:shape>
          <o:OLEObject Type="Embed" ProgID="Equation.3" ShapeID="_x0000_i1033" DrawAspect="Content" ObjectID="_1445018608" r:id="rId33"/>
        </w:object>
      </w:r>
      <w:r>
        <w:t xml:space="preserve"> </w:t>
      </w:r>
      <w:proofErr w:type="gramStart"/>
      <w:r>
        <w:t>can</w:t>
      </w:r>
      <w:proofErr w:type="gramEnd"/>
      <w:r>
        <w:t xml:space="preserve"> be perceived as the conductive part of the radiated Tx output power requirement (defined by using EIRP). Further consideration will be needed to determine whether </w:t>
      </w:r>
      <w:r w:rsidRPr="00D51E22">
        <w:rPr>
          <w:position w:val="-12"/>
        </w:rPr>
        <w:object w:dxaOrig="300" w:dyaOrig="360">
          <v:shape id="_x0000_i1034" type="#_x0000_t75" style="width:15pt;height:18.75pt" o:ole="">
            <v:imagedata r:id="rId11" o:title=""/>
          </v:shape>
          <o:OLEObject Type="Embed" ProgID="Equation.3" ShapeID="_x0000_i1034" DrawAspect="Content" ObjectID="_1445018609" r:id="rId34"/>
        </w:object>
      </w:r>
      <w:r>
        <w:t xml:space="preserve"> can be defined conductively as per-transceiver or per group of transceivers. The initial preference is to define  </w:t>
      </w:r>
      <w:r w:rsidRPr="00D51E22">
        <w:rPr>
          <w:position w:val="-12"/>
        </w:rPr>
        <w:object w:dxaOrig="300" w:dyaOrig="360">
          <v:shape id="_x0000_i1035" type="#_x0000_t75" style="width:15pt;height:18.75pt" o:ole="">
            <v:imagedata r:id="rId11" o:title=""/>
          </v:shape>
          <o:OLEObject Type="Embed" ProgID="Equation.3" ShapeID="_x0000_i1035" DrawAspect="Content" ObjectID="_1445018610" r:id="rId35"/>
        </w:object>
      </w:r>
      <w:r>
        <w:t xml:space="preserve"> conductively as per-transceiver</w:t>
      </w:r>
      <w:r>
        <w:t xml:space="preserve"> (boundary), as transformation of conductive and radiated requirement can be performed if defined in this manner. </w:t>
      </w:r>
    </w:p>
    <w:p w:rsidR="009A1626" w:rsidRDefault="009A1626" w:rsidP="0088685B">
      <w:r>
        <w:t xml:space="preserve">Whether or not to specify EIRP based on different channel bandwidth is FFS. </w:t>
      </w:r>
    </w:p>
    <w:p w:rsidR="009A1626" w:rsidRDefault="009A1626" w:rsidP="009A1626">
      <w:pPr>
        <w:pStyle w:val="Heading2"/>
        <w:ind w:left="851" w:hanging="851"/>
      </w:pPr>
      <w:r>
        <w:t>Proposals on how to specify EIRP</w:t>
      </w:r>
    </w:p>
    <w:p w:rsidR="009A1626" w:rsidRDefault="00BE0F8C" w:rsidP="009A1626">
      <w:r>
        <w:t xml:space="preserve">The question of mandatory or optional minimum requirement for EIRP can be addressed via AAS specification structure, BS </w:t>
      </w:r>
      <w:proofErr w:type="spellStart"/>
      <w:r>
        <w:t>classifcation</w:t>
      </w:r>
      <w:proofErr w:type="spellEnd"/>
      <w:r>
        <w:t xml:space="preserve"> and requirements mapping consideration in [12]. Here some initial proposals of how to specify EIRP are provided, as follows:</w:t>
      </w:r>
    </w:p>
    <w:p w:rsidR="00BE0F8C" w:rsidRDefault="000C1A43" w:rsidP="009A1626">
      <w:pPr>
        <w:rPr>
          <w:i/>
        </w:rPr>
      </w:pPr>
      <w:proofErr w:type="gramStart"/>
      <w:r>
        <w:rPr>
          <w:i/>
        </w:rPr>
        <w:t>7.x.x</w:t>
      </w:r>
      <w:proofErr w:type="gramEnd"/>
      <w:r>
        <w:rPr>
          <w:i/>
        </w:rPr>
        <w:t xml:space="preserve"> Base Station </w:t>
      </w:r>
      <w:r w:rsidR="0081697B">
        <w:rPr>
          <w:i/>
        </w:rPr>
        <w:t xml:space="preserve">Effective Isotropic Radiated </w:t>
      </w:r>
      <w:r>
        <w:rPr>
          <w:i/>
        </w:rPr>
        <w:t>Power</w:t>
      </w:r>
    </w:p>
    <w:p w:rsidR="000C1A43" w:rsidRDefault="000C1A43" w:rsidP="009A1626">
      <w:pPr>
        <w:rPr>
          <w:i/>
        </w:rPr>
      </w:pPr>
      <w:r>
        <w:rPr>
          <w:i/>
        </w:rPr>
        <w:t>Effective isotropic radiated power, EIRP, of the AAS BS is the rated output power per transceiver boundary multiplied by the equivalent antenna gain of the AAS antenna array. EIRP can be calculated from:</w:t>
      </w:r>
    </w:p>
    <w:p w:rsidR="000C1A43" w:rsidRPr="00790365" w:rsidRDefault="000C1A43" w:rsidP="000C1A43">
      <w:pPr>
        <w:rPr>
          <w:i/>
        </w:rPr>
      </w:pPr>
      <w:r w:rsidRPr="00790365">
        <w:rPr>
          <w:i/>
          <w:position w:val="-14"/>
        </w:rPr>
        <w:object w:dxaOrig="2600" w:dyaOrig="380">
          <v:shape id="_x0000_i1040" type="#_x0000_t75" style="width:129.75pt;height:19.5pt" o:ole="">
            <v:imagedata r:id="rId23" o:title=""/>
          </v:shape>
          <o:OLEObject Type="Embed" ProgID="Equation.3" ShapeID="_x0000_i1040" DrawAspect="Content" ObjectID="_1445018611" r:id="rId36"/>
        </w:object>
      </w:r>
      <w:r w:rsidRPr="00790365">
        <w:rPr>
          <w:i/>
        </w:rPr>
        <w:tab/>
      </w:r>
      <w:proofErr w:type="gramStart"/>
      <w:r w:rsidRPr="00790365">
        <w:rPr>
          <w:i/>
        </w:rPr>
        <w:t>for</w:t>
      </w:r>
      <w:proofErr w:type="gramEnd"/>
      <w:r w:rsidRPr="00790365">
        <w:rPr>
          <w:i/>
        </w:rPr>
        <w:t xml:space="preserve"> beamforming case</w:t>
      </w:r>
    </w:p>
    <w:p w:rsidR="000C1A43" w:rsidRPr="00790365" w:rsidRDefault="00790365" w:rsidP="000C1A43">
      <w:pPr>
        <w:rPr>
          <w:i/>
        </w:rPr>
      </w:pPr>
      <w:r w:rsidRPr="00790365">
        <w:rPr>
          <w:i/>
          <w:position w:val="-14"/>
        </w:rPr>
        <w:object w:dxaOrig="3240" w:dyaOrig="380">
          <v:shape id="_x0000_i1044" type="#_x0000_t75" style="width:162pt;height:19.5pt" o:ole="">
            <v:imagedata r:id="rId37" o:title=""/>
          </v:shape>
          <o:OLEObject Type="Embed" ProgID="Equation.3" ShapeID="_x0000_i1044" DrawAspect="Content" ObjectID="_1445018612" r:id="rId38"/>
        </w:object>
      </w:r>
      <w:r w:rsidR="000C1A43" w:rsidRPr="00790365">
        <w:rPr>
          <w:i/>
        </w:rPr>
        <w:tab/>
      </w:r>
      <w:proofErr w:type="gramStart"/>
      <w:r w:rsidR="000C1A43" w:rsidRPr="00790365">
        <w:rPr>
          <w:i/>
        </w:rPr>
        <w:t>for</w:t>
      </w:r>
      <w:proofErr w:type="gramEnd"/>
      <w:r w:rsidR="000C1A43" w:rsidRPr="00790365">
        <w:rPr>
          <w:i/>
        </w:rPr>
        <w:t xml:space="preserve"> MIMO or diversity case. </w:t>
      </w:r>
    </w:p>
    <w:p w:rsidR="00790365" w:rsidRDefault="00790365" w:rsidP="009A1626">
      <w:pPr>
        <w:rPr>
          <w:i/>
        </w:rPr>
      </w:pPr>
      <w:r w:rsidRPr="00790365">
        <w:rPr>
          <w:i/>
          <w:position w:val="-12"/>
        </w:rPr>
        <w:object w:dxaOrig="300" w:dyaOrig="360">
          <v:shape id="_x0000_i1041" type="#_x0000_t75" style="width:15pt;height:18.75pt" o:ole="">
            <v:imagedata r:id="rId11" o:title=""/>
          </v:shape>
          <o:OLEObject Type="Embed" ProgID="Equation.3" ShapeID="_x0000_i1041" DrawAspect="Content" ObjectID="_1445018613" r:id="rId39"/>
        </w:object>
      </w:r>
      <w:r w:rsidRPr="00790365">
        <w:rPr>
          <w:i/>
        </w:rPr>
        <w:t xml:space="preserve"> </w:t>
      </w:r>
      <w:proofErr w:type="gramStart"/>
      <w:r>
        <w:rPr>
          <w:i/>
        </w:rPr>
        <w:t>is</w:t>
      </w:r>
      <w:proofErr w:type="gramEnd"/>
      <w:r w:rsidRPr="00790365">
        <w:rPr>
          <w:i/>
        </w:rPr>
        <w:t xml:space="preserve"> the conductive part of the radi</w:t>
      </w:r>
      <w:r>
        <w:rPr>
          <w:i/>
        </w:rPr>
        <w:t>ated Tx output power requirement, defined in subclause 7.a.b.</w:t>
      </w:r>
      <w:r w:rsidRPr="00790365">
        <w:t xml:space="preserve"> </w:t>
      </w:r>
      <w:r w:rsidRPr="00790365">
        <w:rPr>
          <w:i/>
          <w:position w:val="-14"/>
        </w:rPr>
        <w:object w:dxaOrig="380" w:dyaOrig="380">
          <v:shape id="_x0000_i1043" type="#_x0000_t75" style="width:18.75pt;height:18.75pt" o:ole="">
            <v:imagedata r:id="rId40" o:title=""/>
          </v:shape>
          <o:OLEObject Type="Embed" ProgID="Equation.3" ShapeID="_x0000_i1043" DrawAspect="Content" ObjectID="_1445018614" r:id="rId41"/>
        </w:object>
      </w:r>
      <w:r>
        <w:rPr>
          <w:i/>
        </w:rPr>
        <w:t>and</w:t>
      </w:r>
      <w:r w:rsidRPr="00FD01A0">
        <w:rPr>
          <w:position w:val="-12"/>
        </w:rPr>
        <w:object w:dxaOrig="460" w:dyaOrig="360">
          <v:shape id="_x0000_i1045" type="#_x0000_t75" style="width:23.25pt;height:18pt" o:ole="">
            <v:imagedata r:id="rId42" o:title=""/>
          </v:shape>
          <o:OLEObject Type="Embed" ProgID="Equation.3" ShapeID="_x0000_i1045" DrawAspect="Content" ObjectID="_1445018615" r:id="rId43"/>
        </w:object>
      </w:r>
      <w:r>
        <w:t>are</w:t>
      </w:r>
      <w:r w:rsidRPr="00790365">
        <w:rPr>
          <w:i/>
        </w:rPr>
        <w:t xml:space="preserve"> the </w:t>
      </w:r>
      <w:r>
        <w:rPr>
          <w:i/>
        </w:rPr>
        <w:t>deployment-specific parameters to be declared by the manufacturer. For beamforming case, equivalent antenna gain of the azimuth (</w:t>
      </w:r>
      <w:r w:rsidRPr="00244FB1">
        <w:rPr>
          <w:position w:val="-6"/>
        </w:rPr>
        <w:object w:dxaOrig="200" w:dyaOrig="279">
          <v:shape id="_x0000_i1046" type="#_x0000_t75" style="width:9.75pt;height:14.25pt" o:ole="">
            <v:imagedata r:id="rId15" o:title=""/>
          </v:shape>
          <o:OLEObject Type="Embed" ProgID="Equation.3" ShapeID="_x0000_i1046" DrawAspect="Content" ObjectID="_1445018616" r:id="rId44"/>
        </w:object>
      </w:r>
      <w:r>
        <w:t>)</w:t>
      </w:r>
      <w:r>
        <w:rPr>
          <w:i/>
        </w:rPr>
        <w:t xml:space="preserve"> and elevati</w:t>
      </w:r>
      <w:r w:rsidRPr="00790365">
        <w:rPr>
          <w:i/>
        </w:rPr>
        <w:t>on (</w:t>
      </w:r>
      <w:r w:rsidRPr="00790365">
        <w:rPr>
          <w:i/>
          <w:position w:val="-10"/>
        </w:rPr>
        <w:object w:dxaOrig="220" w:dyaOrig="260">
          <v:shape id="_x0000_i1048" type="#_x0000_t75" style="width:11.25pt;height:13.5pt" o:ole="">
            <v:imagedata r:id="rId17" o:title=""/>
          </v:shape>
          <o:OLEObject Type="Embed" ProgID="Equation.3" ShapeID="_x0000_i1048" DrawAspect="Content" ObjectID="_1445018617" r:id="rId45"/>
        </w:object>
      </w:r>
      <w:r w:rsidRPr="00790365">
        <w:rPr>
          <w:i/>
        </w:rPr>
        <w:t xml:space="preserve">) </w:t>
      </w:r>
      <w:r>
        <w:rPr>
          <w:i/>
        </w:rPr>
        <w:t xml:space="preserve">shall be considered. </w:t>
      </w:r>
    </w:p>
    <w:p w:rsidR="00790365" w:rsidRDefault="00790365" w:rsidP="009A1626">
      <w:pPr>
        <w:rPr>
          <w:i/>
        </w:rPr>
      </w:pPr>
      <w:r>
        <w:rPr>
          <w:i/>
        </w:rPr>
        <w:t>The maximum e</w:t>
      </w:r>
      <w:r>
        <w:rPr>
          <w:i/>
        </w:rPr>
        <w:t xml:space="preserve">ffective isotropic radiated power, </w:t>
      </w:r>
      <w:proofErr w:type="spellStart"/>
      <w:r>
        <w:rPr>
          <w:i/>
        </w:rPr>
        <w:t>EIRP</w:t>
      </w:r>
      <w:r>
        <w:rPr>
          <w:i/>
          <w:vertAlign w:val="subscript"/>
        </w:rPr>
        <w:t>max</w:t>
      </w:r>
      <w:proofErr w:type="spellEnd"/>
      <w:r>
        <w:rPr>
          <w:i/>
        </w:rPr>
        <w:t xml:space="preserve">, of the AAS BS is the </w:t>
      </w:r>
      <w:r>
        <w:rPr>
          <w:i/>
        </w:rPr>
        <w:t xml:space="preserve">maximum </w:t>
      </w:r>
      <w:r>
        <w:rPr>
          <w:i/>
        </w:rPr>
        <w:t xml:space="preserve">rated output power per transceiver boundary multiplied by the equivalent antenna gain of the AAS antenna </w:t>
      </w:r>
      <w:proofErr w:type="spellStart"/>
      <w:r>
        <w:rPr>
          <w:i/>
        </w:rPr>
        <w:t>array.</w:t>
      </w:r>
      <w:r>
        <w:rPr>
          <w:i/>
        </w:rPr>
        <w:t>The</w:t>
      </w:r>
      <w:proofErr w:type="spellEnd"/>
      <w:r>
        <w:rPr>
          <w:i/>
        </w:rPr>
        <w:t xml:space="preserve"> </w:t>
      </w:r>
      <w:proofErr w:type="spellStart"/>
      <w:r>
        <w:rPr>
          <w:i/>
        </w:rPr>
        <w:t>EIRP</w:t>
      </w:r>
      <w:r>
        <w:rPr>
          <w:i/>
          <w:vertAlign w:val="subscript"/>
        </w:rPr>
        <w:t>max</w:t>
      </w:r>
      <w:proofErr w:type="spellEnd"/>
      <w:r>
        <w:rPr>
          <w:i/>
        </w:rPr>
        <w:t xml:space="preserve"> shall be specified in Table 7.x.x-1. </w:t>
      </w:r>
    </w:p>
    <w:p w:rsidR="00790365" w:rsidRDefault="00790365" w:rsidP="00790365">
      <w:pPr>
        <w:jc w:val="center"/>
        <w:rPr>
          <w:i/>
        </w:rPr>
      </w:pPr>
      <w:r>
        <w:rPr>
          <w:i/>
        </w:rPr>
        <w:t xml:space="preserve">Table 7.x.x-1: </w:t>
      </w:r>
      <w:r w:rsidR="005E21DA">
        <w:rPr>
          <w:i/>
        </w:rPr>
        <w:t>Base Station maximum EIRP</w:t>
      </w:r>
    </w:p>
    <w:tbl>
      <w:tblPr>
        <w:tblStyle w:val="TableGrid"/>
        <w:tblW w:w="0" w:type="auto"/>
        <w:tblInd w:w="817" w:type="dxa"/>
        <w:tblLook w:val="04A0" w:firstRow="1" w:lastRow="0" w:firstColumn="1" w:lastColumn="0" w:noHBand="0" w:noVBand="1"/>
      </w:tblPr>
      <w:tblGrid>
        <w:gridCol w:w="2468"/>
        <w:gridCol w:w="2919"/>
        <w:gridCol w:w="3118"/>
      </w:tblGrid>
      <w:tr w:rsidR="00790365" w:rsidRPr="005E21DA" w:rsidTr="005E21DA">
        <w:tc>
          <w:tcPr>
            <w:tcW w:w="2468" w:type="dxa"/>
          </w:tcPr>
          <w:p w:rsidR="00790365" w:rsidRPr="005E21DA" w:rsidRDefault="005E21DA" w:rsidP="005E21DA">
            <w:pPr>
              <w:jc w:val="center"/>
              <w:rPr>
                <w:b/>
                <w:i/>
              </w:rPr>
            </w:pPr>
            <w:r w:rsidRPr="005E21DA">
              <w:rPr>
                <w:b/>
                <w:i/>
              </w:rPr>
              <w:t>AAS Base Station Class</w:t>
            </w:r>
          </w:p>
        </w:tc>
        <w:tc>
          <w:tcPr>
            <w:tcW w:w="2919" w:type="dxa"/>
          </w:tcPr>
          <w:p w:rsidR="00790365" w:rsidRPr="005E21DA" w:rsidRDefault="005E21DA" w:rsidP="005E21DA">
            <w:pPr>
              <w:jc w:val="center"/>
              <w:rPr>
                <w:b/>
                <w:i/>
              </w:rPr>
            </w:pPr>
            <w:proofErr w:type="spellStart"/>
            <w:r w:rsidRPr="005E21DA">
              <w:rPr>
                <w:b/>
                <w:i/>
              </w:rPr>
              <w:t>EIRP</w:t>
            </w:r>
            <w:r w:rsidRPr="005E21DA">
              <w:rPr>
                <w:b/>
                <w:i/>
                <w:vertAlign w:val="subscript"/>
              </w:rPr>
              <w:t>max</w:t>
            </w:r>
            <w:proofErr w:type="spellEnd"/>
            <w:r w:rsidRPr="005E21DA">
              <w:rPr>
                <w:b/>
                <w:i/>
              </w:rPr>
              <w:t>, for beamforming case</w:t>
            </w:r>
          </w:p>
        </w:tc>
        <w:tc>
          <w:tcPr>
            <w:tcW w:w="3118" w:type="dxa"/>
          </w:tcPr>
          <w:p w:rsidR="00790365" w:rsidRPr="005E21DA" w:rsidRDefault="005E21DA" w:rsidP="005E21DA">
            <w:pPr>
              <w:jc w:val="center"/>
              <w:rPr>
                <w:b/>
                <w:i/>
              </w:rPr>
            </w:pPr>
            <w:proofErr w:type="spellStart"/>
            <w:r w:rsidRPr="005E21DA">
              <w:rPr>
                <w:b/>
                <w:i/>
              </w:rPr>
              <w:t>EIRP</w:t>
            </w:r>
            <w:r w:rsidRPr="005E21DA">
              <w:rPr>
                <w:b/>
                <w:i/>
                <w:vertAlign w:val="subscript"/>
              </w:rPr>
              <w:t>max</w:t>
            </w:r>
            <w:proofErr w:type="spellEnd"/>
            <w:r w:rsidRPr="005E21DA">
              <w:rPr>
                <w:b/>
                <w:i/>
              </w:rPr>
              <w:t>, for MIMO/diversity</w:t>
            </w:r>
            <w:r w:rsidRPr="005E21DA">
              <w:rPr>
                <w:b/>
                <w:i/>
              </w:rPr>
              <w:t xml:space="preserve"> case</w:t>
            </w:r>
          </w:p>
        </w:tc>
      </w:tr>
      <w:tr w:rsidR="00790365" w:rsidTr="005E21DA">
        <w:tc>
          <w:tcPr>
            <w:tcW w:w="2468" w:type="dxa"/>
          </w:tcPr>
          <w:p w:rsidR="00790365" w:rsidRDefault="005E21DA" w:rsidP="005E21DA">
            <w:pPr>
              <w:rPr>
                <w:i/>
              </w:rPr>
            </w:pPr>
            <w:r>
              <w:rPr>
                <w:i/>
              </w:rPr>
              <w:t>Wide Area BS</w:t>
            </w:r>
          </w:p>
        </w:tc>
        <w:tc>
          <w:tcPr>
            <w:tcW w:w="2919" w:type="dxa"/>
          </w:tcPr>
          <w:p w:rsidR="00790365" w:rsidRDefault="005E21DA" w:rsidP="005E21DA">
            <w:pPr>
              <w:rPr>
                <w:i/>
              </w:rPr>
            </w:pPr>
            <w:r>
              <w:rPr>
                <w:i/>
              </w:rPr>
              <w:t>(-)</w:t>
            </w:r>
          </w:p>
        </w:tc>
        <w:tc>
          <w:tcPr>
            <w:tcW w:w="3118" w:type="dxa"/>
          </w:tcPr>
          <w:p w:rsidR="00790365" w:rsidRDefault="005E21DA" w:rsidP="005E21DA">
            <w:pPr>
              <w:rPr>
                <w:i/>
              </w:rPr>
            </w:pPr>
            <w:r>
              <w:rPr>
                <w:i/>
              </w:rPr>
              <w:t>(-)</w:t>
            </w:r>
          </w:p>
        </w:tc>
      </w:tr>
      <w:tr w:rsidR="005E21DA" w:rsidTr="005E21DA">
        <w:tc>
          <w:tcPr>
            <w:tcW w:w="2468" w:type="dxa"/>
          </w:tcPr>
          <w:p w:rsidR="005E21DA" w:rsidRDefault="005E21DA" w:rsidP="005E21DA">
            <w:pPr>
              <w:rPr>
                <w:i/>
              </w:rPr>
            </w:pPr>
            <w:r>
              <w:rPr>
                <w:i/>
              </w:rPr>
              <w:t>Local Area BS</w:t>
            </w:r>
          </w:p>
        </w:tc>
        <w:tc>
          <w:tcPr>
            <w:tcW w:w="2919" w:type="dxa"/>
          </w:tcPr>
          <w:p w:rsidR="005E21DA" w:rsidRDefault="005E21DA" w:rsidP="009A1626">
            <w:pPr>
              <w:rPr>
                <w:i/>
              </w:rPr>
            </w:pPr>
            <w:r>
              <w:rPr>
                <w:i/>
              </w:rPr>
              <w:t>≤ +X dBm</w:t>
            </w:r>
          </w:p>
        </w:tc>
        <w:tc>
          <w:tcPr>
            <w:tcW w:w="3118" w:type="dxa"/>
          </w:tcPr>
          <w:p w:rsidR="005E21DA" w:rsidRDefault="005E21DA" w:rsidP="005E21DA">
            <w:pPr>
              <w:rPr>
                <w:i/>
              </w:rPr>
            </w:pPr>
            <w:r>
              <w:rPr>
                <w:i/>
              </w:rPr>
              <w:t>≤ +</w:t>
            </w:r>
            <w:r>
              <w:rPr>
                <w:i/>
              </w:rPr>
              <w:t>Y</w:t>
            </w:r>
            <w:r>
              <w:rPr>
                <w:i/>
              </w:rPr>
              <w:t xml:space="preserve"> dBm</w:t>
            </w:r>
          </w:p>
        </w:tc>
      </w:tr>
    </w:tbl>
    <w:p w:rsidR="005E21DA" w:rsidRDefault="005E21DA" w:rsidP="009A1626">
      <w:pPr>
        <w:rPr>
          <w:i/>
        </w:rPr>
      </w:pPr>
    </w:p>
    <w:p w:rsidR="000C1A43" w:rsidRPr="000C1A43" w:rsidRDefault="000C1A43" w:rsidP="009A1626">
      <w:pPr>
        <w:rPr>
          <w:i/>
        </w:rPr>
      </w:pPr>
      <w:r>
        <w:rPr>
          <w:i/>
        </w:rPr>
        <w:lastRenderedPageBreak/>
        <w:t xml:space="preserve">Note: </w:t>
      </w:r>
      <w:r w:rsidRPr="000C1A43">
        <w:rPr>
          <w:i/>
        </w:rPr>
        <w:t>EIRP based on different channel bandwidth is FFS</w:t>
      </w:r>
      <w:r>
        <w:rPr>
          <w:i/>
        </w:rPr>
        <w:t>.</w:t>
      </w:r>
    </w:p>
    <w:p w:rsidR="000C1A43" w:rsidRDefault="000C1A43" w:rsidP="009A1626">
      <w:pPr>
        <w:rPr>
          <w:i/>
        </w:rPr>
      </w:pPr>
      <w:proofErr w:type="gramStart"/>
      <w:r>
        <w:rPr>
          <w:i/>
        </w:rPr>
        <w:t>7.x.x.1</w:t>
      </w:r>
      <w:proofErr w:type="gramEnd"/>
      <w:r>
        <w:rPr>
          <w:i/>
        </w:rPr>
        <w:t xml:space="preserve"> Minimum Requirements</w:t>
      </w:r>
    </w:p>
    <w:p w:rsidR="000C1A43" w:rsidRPr="00BE0F8C" w:rsidRDefault="005E21DA" w:rsidP="009A1626">
      <w:pPr>
        <w:rPr>
          <w:i/>
        </w:rPr>
      </w:pPr>
      <w:r>
        <w:rPr>
          <w:i/>
        </w:rPr>
        <w:t>In normal conditions, the b</w:t>
      </w:r>
      <w:r>
        <w:rPr>
          <w:i/>
        </w:rPr>
        <w:t xml:space="preserve">ase </w:t>
      </w:r>
      <w:r>
        <w:rPr>
          <w:i/>
        </w:rPr>
        <w:t>s</w:t>
      </w:r>
      <w:r>
        <w:rPr>
          <w:i/>
        </w:rPr>
        <w:t>tation maximum EIRP</w:t>
      </w:r>
      <w:r>
        <w:rPr>
          <w:i/>
        </w:rPr>
        <w:t xml:space="preserve"> shall remain within [+A] dB and [-A] dB of the value </w:t>
      </w:r>
      <w:r w:rsidR="00B175FA">
        <w:rPr>
          <w:i/>
        </w:rPr>
        <w:t xml:space="preserve">specified in Table 7.x.x-1. </w:t>
      </w:r>
      <w:r>
        <w:rPr>
          <w:i/>
        </w:rPr>
        <w:t xml:space="preserve">  </w:t>
      </w:r>
    </w:p>
    <w:p w:rsidR="009A1626" w:rsidRPr="00B175FA" w:rsidRDefault="00B175FA" w:rsidP="0088685B">
      <w:r>
        <w:t xml:space="preserve">The proposals above also demonstrate that it is feasible to specify EIRP as minimum requirement for AAS BS. By specifying the EIRP requirements in this manner, it is then possible to perform conformance test. Therefore, we propose that </w:t>
      </w:r>
    </w:p>
    <w:p w:rsidR="0088685B" w:rsidRDefault="00B175FA" w:rsidP="0088685B">
      <w:pPr>
        <w:rPr>
          <w:b/>
        </w:rPr>
      </w:pPr>
      <w:r>
        <w:rPr>
          <w:b/>
        </w:rPr>
        <w:t>Proposal</w:t>
      </w:r>
      <w:r w:rsidR="006D765E" w:rsidRPr="006D765E">
        <w:rPr>
          <w:b/>
        </w:rPr>
        <w:t xml:space="preserve">: </w:t>
      </w:r>
      <w:r>
        <w:rPr>
          <w:b/>
        </w:rPr>
        <w:t xml:space="preserve">Adopt the above proposals on how to specify EIRP as AAS radiated </w:t>
      </w:r>
      <w:proofErr w:type="gramStart"/>
      <w:r>
        <w:rPr>
          <w:b/>
        </w:rPr>
        <w:t>Tx</w:t>
      </w:r>
      <w:proofErr w:type="gramEnd"/>
      <w:r>
        <w:rPr>
          <w:b/>
        </w:rPr>
        <w:t xml:space="preserve"> output power requirement as a way forward.</w:t>
      </w:r>
    </w:p>
    <w:p w:rsidR="004A5C0E" w:rsidRPr="00FB045C" w:rsidRDefault="00C20454" w:rsidP="00B175FA">
      <w:pPr>
        <w:pStyle w:val="Heading1"/>
        <w:spacing w:before="120" w:after="60"/>
        <w:ind w:left="567" w:hanging="456"/>
        <w:rPr>
          <w:sz w:val="32"/>
          <w:szCs w:val="32"/>
        </w:rPr>
      </w:pPr>
      <w:r w:rsidRPr="00FB045C">
        <w:rPr>
          <w:sz w:val="32"/>
          <w:szCs w:val="32"/>
          <w:lang w:val="en-US"/>
        </w:rPr>
        <w:t>Conclusions</w:t>
      </w:r>
    </w:p>
    <w:p w:rsidR="00B175FA" w:rsidRDefault="009D5485" w:rsidP="001B70D6">
      <w:pPr>
        <w:pStyle w:val="BodyText"/>
        <w:spacing w:before="120" w:after="60"/>
        <w:rPr>
          <w:sz w:val="20"/>
          <w:szCs w:val="20"/>
          <w:lang w:val="en-GB"/>
        </w:rPr>
      </w:pPr>
      <w:r w:rsidRPr="00447C8B">
        <w:rPr>
          <w:sz w:val="20"/>
          <w:szCs w:val="20"/>
          <w:lang w:val="en-GB"/>
        </w:rPr>
        <w:t xml:space="preserve">In this </w:t>
      </w:r>
      <w:r w:rsidR="004C4C42" w:rsidRPr="00447C8B">
        <w:rPr>
          <w:sz w:val="20"/>
          <w:szCs w:val="20"/>
          <w:lang w:val="en-GB"/>
        </w:rPr>
        <w:t>contribution,</w:t>
      </w:r>
      <w:r w:rsidR="00B175FA">
        <w:rPr>
          <w:sz w:val="20"/>
          <w:szCs w:val="20"/>
          <w:lang w:val="en-GB"/>
        </w:rPr>
        <w:t xml:space="preserve"> attempt to align the EIRP definition has been performed. Proposals on how to specify EIRP as minimum requirements for AAS BS radiated </w:t>
      </w:r>
      <w:proofErr w:type="gramStart"/>
      <w:r w:rsidR="00B175FA">
        <w:rPr>
          <w:sz w:val="20"/>
          <w:szCs w:val="20"/>
          <w:lang w:val="en-GB"/>
        </w:rPr>
        <w:t>Tx</w:t>
      </w:r>
      <w:proofErr w:type="gramEnd"/>
      <w:r w:rsidR="00B175FA">
        <w:rPr>
          <w:sz w:val="20"/>
          <w:szCs w:val="20"/>
          <w:lang w:val="en-GB"/>
        </w:rPr>
        <w:t xml:space="preserve"> output power were also provided. To progress the task outlined in [1], it is proposed to</w:t>
      </w:r>
    </w:p>
    <w:p w:rsidR="00B175FA" w:rsidRDefault="00B175FA" w:rsidP="00B175FA">
      <w:pPr>
        <w:rPr>
          <w:b/>
        </w:rPr>
      </w:pPr>
      <w:r>
        <w:rPr>
          <w:b/>
        </w:rPr>
        <w:t>Proposal</w:t>
      </w:r>
      <w:r w:rsidRPr="006D765E">
        <w:rPr>
          <w:b/>
        </w:rPr>
        <w:t xml:space="preserve">: </w:t>
      </w:r>
      <w:r>
        <w:rPr>
          <w:b/>
        </w:rPr>
        <w:t xml:space="preserve">Adopt the above proposals on how to specify EIRP as AAS radiated </w:t>
      </w:r>
      <w:proofErr w:type="gramStart"/>
      <w:r>
        <w:rPr>
          <w:b/>
        </w:rPr>
        <w:t>Tx</w:t>
      </w:r>
      <w:proofErr w:type="gramEnd"/>
      <w:r>
        <w:rPr>
          <w:b/>
        </w:rPr>
        <w:t xml:space="preserve"> output power requirement as a way forward.</w:t>
      </w:r>
    </w:p>
    <w:p w:rsidR="00F66BD4" w:rsidRPr="00FB045C" w:rsidRDefault="004A5C0E" w:rsidP="00B175FA">
      <w:pPr>
        <w:pStyle w:val="Heading1"/>
        <w:spacing w:before="120" w:after="60"/>
        <w:ind w:left="567" w:hanging="567"/>
        <w:rPr>
          <w:sz w:val="32"/>
          <w:szCs w:val="32"/>
        </w:rPr>
      </w:pPr>
      <w:r w:rsidRPr="00FB045C">
        <w:rPr>
          <w:sz w:val="32"/>
          <w:szCs w:val="32"/>
        </w:rPr>
        <w:t>References</w:t>
      </w:r>
    </w:p>
    <w:p w:rsidR="00896FF3" w:rsidRDefault="00896FF3" w:rsidP="00896FF3">
      <w:pPr>
        <w:numPr>
          <w:ilvl w:val="0"/>
          <w:numId w:val="35"/>
        </w:numPr>
        <w:spacing w:before="120" w:after="60"/>
      </w:pPr>
      <w:r>
        <w:t>R4-135726, “</w:t>
      </w:r>
      <w:r w:rsidRPr="00896FF3">
        <w:t>Plan f</w:t>
      </w:r>
      <w:r>
        <w:t xml:space="preserve">or the next two meetings on AAS”, </w:t>
      </w:r>
      <w:r w:rsidRPr="00896FF3">
        <w:t>Huawei, ZTE, NEC, NSN, Ericsson</w:t>
      </w:r>
      <w:r>
        <w:t>.</w:t>
      </w:r>
    </w:p>
    <w:p w:rsidR="00D32431" w:rsidRDefault="00D32431" w:rsidP="00D32431">
      <w:pPr>
        <w:numPr>
          <w:ilvl w:val="0"/>
          <w:numId w:val="35"/>
        </w:numPr>
        <w:spacing w:before="120" w:after="60"/>
      </w:pPr>
      <w:r>
        <w:t>R4-134218, “</w:t>
      </w:r>
      <w:r w:rsidRPr="00454F6A">
        <w:t>On the AAS BS maximum output power requirement</w:t>
      </w:r>
      <w:r>
        <w:t xml:space="preserve">”, </w:t>
      </w:r>
      <w:proofErr w:type="gramStart"/>
      <w:r>
        <w:t>ZTE ,</w:t>
      </w:r>
      <w:proofErr w:type="gramEnd"/>
      <w:r>
        <w:t xml:space="preserve"> </w:t>
      </w:r>
      <w:proofErr w:type="spellStart"/>
      <w:r>
        <w:t>Tejet</w:t>
      </w:r>
      <w:proofErr w:type="spellEnd"/>
      <w:r>
        <w:t>.</w:t>
      </w:r>
    </w:p>
    <w:p w:rsidR="00896FF3" w:rsidRDefault="00A41121" w:rsidP="00896FF3">
      <w:pPr>
        <w:numPr>
          <w:ilvl w:val="0"/>
          <w:numId w:val="35"/>
        </w:numPr>
        <w:spacing w:before="120" w:after="60"/>
      </w:pPr>
      <w:r>
        <w:t xml:space="preserve">TR 37.840 version c.0.0. </w:t>
      </w:r>
    </w:p>
    <w:p w:rsidR="0007418E" w:rsidRDefault="0007418E" w:rsidP="0007418E">
      <w:pPr>
        <w:numPr>
          <w:ilvl w:val="0"/>
          <w:numId w:val="35"/>
        </w:numPr>
        <w:spacing w:before="120" w:after="60"/>
      </w:pPr>
      <w:r>
        <w:t>R4-132202</w:t>
      </w:r>
      <w:r>
        <w:t>, “</w:t>
      </w:r>
      <w:r>
        <w:t>On equivalent antenna gain for AAS BS</w:t>
      </w:r>
      <w:r>
        <w:t xml:space="preserve">”, </w:t>
      </w:r>
      <w:r>
        <w:t>Ericsson</w:t>
      </w:r>
      <w:r>
        <w:t>.</w:t>
      </w:r>
    </w:p>
    <w:p w:rsidR="00555C0E" w:rsidRDefault="00555C0E" w:rsidP="00555C0E">
      <w:pPr>
        <w:numPr>
          <w:ilvl w:val="0"/>
          <w:numId w:val="35"/>
        </w:numPr>
        <w:spacing w:before="120" w:after="60"/>
      </w:pPr>
      <w:r>
        <w:t xml:space="preserve">R4-132558, “On the AAS BS maximum output power requirement”, ZTE </w:t>
      </w:r>
    </w:p>
    <w:p w:rsidR="00BF5564" w:rsidRDefault="001B70D6" w:rsidP="008B600F">
      <w:pPr>
        <w:numPr>
          <w:ilvl w:val="0"/>
          <w:numId w:val="35"/>
        </w:numPr>
        <w:spacing w:before="120" w:after="60"/>
      </w:pPr>
      <w:r>
        <w:t xml:space="preserve">R4-131935, “TR 37.8xx v0.0.1”, Huawei. </w:t>
      </w:r>
    </w:p>
    <w:p w:rsidR="007C7487" w:rsidRDefault="007C7487" w:rsidP="007C7487">
      <w:pPr>
        <w:numPr>
          <w:ilvl w:val="0"/>
          <w:numId w:val="35"/>
        </w:numPr>
        <w:spacing w:before="120" w:after="60"/>
      </w:pPr>
      <w:r>
        <w:t>R4-134662, “AAS BS Output Power and EIRP Requirements”, NSN</w:t>
      </w:r>
    </w:p>
    <w:p w:rsidR="007C7487" w:rsidRDefault="007C7487" w:rsidP="007C7487">
      <w:pPr>
        <w:numPr>
          <w:ilvl w:val="0"/>
          <w:numId w:val="35"/>
        </w:numPr>
        <w:spacing w:before="120" w:after="60"/>
      </w:pPr>
      <w:r>
        <w:t>R4-135282, “Justification for EIRP and EIRS radiated requirements”, Ericsson</w:t>
      </w:r>
    </w:p>
    <w:p w:rsidR="007C7487" w:rsidRDefault="007C7487" w:rsidP="007C7487">
      <w:pPr>
        <w:numPr>
          <w:ilvl w:val="0"/>
          <w:numId w:val="35"/>
        </w:numPr>
        <w:spacing w:before="120" w:after="60"/>
      </w:pPr>
      <w:r>
        <w:t>R4-135284, “Conducted TX power requirement”, Ericsson</w:t>
      </w:r>
    </w:p>
    <w:p w:rsidR="007C7487" w:rsidRDefault="007C7487" w:rsidP="007C7487">
      <w:pPr>
        <w:numPr>
          <w:ilvl w:val="0"/>
          <w:numId w:val="35"/>
        </w:numPr>
        <w:spacing w:before="120" w:after="60"/>
      </w:pPr>
      <w:r w:rsidRPr="007C7487">
        <w:t>R4-135463</w:t>
      </w:r>
      <w:r>
        <w:t>, “</w:t>
      </w:r>
      <w:r w:rsidRPr="007C7487">
        <w:t>On the AAS BS maximum output power requirement</w:t>
      </w:r>
      <w:r>
        <w:t xml:space="preserve">”, ZTE, </w:t>
      </w:r>
      <w:proofErr w:type="spellStart"/>
      <w:r>
        <w:t>Tejet</w:t>
      </w:r>
      <w:proofErr w:type="spellEnd"/>
      <w:r>
        <w:t xml:space="preserve">. </w:t>
      </w:r>
    </w:p>
    <w:p w:rsidR="00AC5A44" w:rsidRDefault="00AC5A44" w:rsidP="00AC5A44">
      <w:pPr>
        <w:numPr>
          <w:ilvl w:val="0"/>
          <w:numId w:val="35"/>
        </w:numPr>
        <w:spacing w:before="120" w:after="60"/>
      </w:pPr>
      <w:r>
        <w:t>R4-133059, “AAS way forward on transmitter output power and receiver reference sensitivity”, Huawei, Ericsson, Vodafone, Telecom Italia</w:t>
      </w:r>
      <w:r>
        <w:t>.</w:t>
      </w:r>
    </w:p>
    <w:p w:rsidR="00BE0F8C" w:rsidRDefault="00BE0F8C" w:rsidP="00BE0F8C">
      <w:pPr>
        <w:numPr>
          <w:ilvl w:val="0"/>
          <w:numId w:val="35"/>
        </w:numPr>
        <w:spacing w:before="120" w:after="60"/>
      </w:pPr>
      <w:r>
        <w:t>R4-136776, “</w:t>
      </w:r>
      <w:r w:rsidRPr="00BE0F8C">
        <w:t>AAS specification structure and requirements mapping</w:t>
      </w:r>
      <w:r>
        <w:t xml:space="preserve">”, ZTE, </w:t>
      </w:r>
      <w:proofErr w:type="spellStart"/>
      <w:r>
        <w:t>Tejet</w:t>
      </w:r>
      <w:proofErr w:type="spellEnd"/>
      <w:r>
        <w:t xml:space="preserve">. </w:t>
      </w:r>
    </w:p>
    <w:p w:rsidR="001B70D6" w:rsidRDefault="001B70D6" w:rsidP="001B70D6">
      <w:pPr>
        <w:spacing w:before="120" w:after="60"/>
      </w:pPr>
    </w:p>
    <w:p w:rsidR="001212A2" w:rsidRPr="0030796D" w:rsidRDefault="001212A2" w:rsidP="001B70D6">
      <w:pPr>
        <w:spacing w:before="120" w:after="60"/>
      </w:pPr>
    </w:p>
    <w:sectPr w:rsidR="001212A2" w:rsidRPr="0030796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0D57" w:rsidRDefault="00910D57">
      <w:r>
        <w:separator/>
      </w:r>
    </w:p>
  </w:endnote>
  <w:endnote w:type="continuationSeparator" w:id="0">
    <w:p w:rsidR="00910D57" w:rsidRDefault="00910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0D57" w:rsidRDefault="00910D57">
      <w:r>
        <w:separator/>
      </w:r>
    </w:p>
  </w:footnote>
  <w:footnote w:type="continuationSeparator" w:id="0">
    <w:p w:rsidR="00910D57" w:rsidRDefault="00910D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68C1"/>
    <w:multiLevelType w:val="hybridMultilevel"/>
    <w:tmpl w:val="1F06A76E"/>
    <w:lvl w:ilvl="0" w:tplc="BA2CA914">
      <w:start w:val="1"/>
      <w:numFmt w:val="bullet"/>
      <w:lvlText w:val="•"/>
      <w:lvlJc w:val="left"/>
      <w:pPr>
        <w:tabs>
          <w:tab w:val="num" w:pos="720"/>
        </w:tabs>
        <w:ind w:left="720" w:hanging="360"/>
      </w:pPr>
      <w:rPr>
        <w:rFonts w:ascii="Arial" w:hAnsi="Arial" w:hint="default"/>
      </w:rPr>
    </w:lvl>
    <w:lvl w:ilvl="1" w:tplc="F52AE99E" w:tentative="1">
      <w:start w:val="1"/>
      <w:numFmt w:val="bullet"/>
      <w:lvlText w:val="•"/>
      <w:lvlJc w:val="left"/>
      <w:pPr>
        <w:tabs>
          <w:tab w:val="num" w:pos="1440"/>
        </w:tabs>
        <w:ind w:left="1440" w:hanging="360"/>
      </w:pPr>
      <w:rPr>
        <w:rFonts w:ascii="Arial" w:hAnsi="Arial" w:hint="default"/>
      </w:rPr>
    </w:lvl>
    <w:lvl w:ilvl="2" w:tplc="E084DCDC" w:tentative="1">
      <w:start w:val="1"/>
      <w:numFmt w:val="bullet"/>
      <w:lvlText w:val="•"/>
      <w:lvlJc w:val="left"/>
      <w:pPr>
        <w:tabs>
          <w:tab w:val="num" w:pos="2160"/>
        </w:tabs>
        <w:ind w:left="2160" w:hanging="360"/>
      </w:pPr>
      <w:rPr>
        <w:rFonts w:ascii="Arial" w:hAnsi="Arial" w:hint="default"/>
      </w:rPr>
    </w:lvl>
    <w:lvl w:ilvl="3" w:tplc="9C3A0A66" w:tentative="1">
      <w:start w:val="1"/>
      <w:numFmt w:val="bullet"/>
      <w:lvlText w:val="•"/>
      <w:lvlJc w:val="left"/>
      <w:pPr>
        <w:tabs>
          <w:tab w:val="num" w:pos="2880"/>
        </w:tabs>
        <w:ind w:left="2880" w:hanging="360"/>
      </w:pPr>
      <w:rPr>
        <w:rFonts w:ascii="Arial" w:hAnsi="Arial" w:hint="default"/>
      </w:rPr>
    </w:lvl>
    <w:lvl w:ilvl="4" w:tplc="46FCA8A6" w:tentative="1">
      <w:start w:val="1"/>
      <w:numFmt w:val="bullet"/>
      <w:lvlText w:val="•"/>
      <w:lvlJc w:val="left"/>
      <w:pPr>
        <w:tabs>
          <w:tab w:val="num" w:pos="3600"/>
        </w:tabs>
        <w:ind w:left="3600" w:hanging="360"/>
      </w:pPr>
      <w:rPr>
        <w:rFonts w:ascii="Arial" w:hAnsi="Arial" w:hint="default"/>
      </w:rPr>
    </w:lvl>
    <w:lvl w:ilvl="5" w:tplc="6B9A69E4" w:tentative="1">
      <w:start w:val="1"/>
      <w:numFmt w:val="bullet"/>
      <w:lvlText w:val="•"/>
      <w:lvlJc w:val="left"/>
      <w:pPr>
        <w:tabs>
          <w:tab w:val="num" w:pos="4320"/>
        </w:tabs>
        <w:ind w:left="4320" w:hanging="360"/>
      </w:pPr>
      <w:rPr>
        <w:rFonts w:ascii="Arial" w:hAnsi="Arial" w:hint="default"/>
      </w:rPr>
    </w:lvl>
    <w:lvl w:ilvl="6" w:tplc="A9F0E232" w:tentative="1">
      <w:start w:val="1"/>
      <w:numFmt w:val="bullet"/>
      <w:lvlText w:val="•"/>
      <w:lvlJc w:val="left"/>
      <w:pPr>
        <w:tabs>
          <w:tab w:val="num" w:pos="5040"/>
        </w:tabs>
        <w:ind w:left="5040" w:hanging="360"/>
      </w:pPr>
      <w:rPr>
        <w:rFonts w:ascii="Arial" w:hAnsi="Arial" w:hint="default"/>
      </w:rPr>
    </w:lvl>
    <w:lvl w:ilvl="7" w:tplc="34225FCE" w:tentative="1">
      <w:start w:val="1"/>
      <w:numFmt w:val="bullet"/>
      <w:lvlText w:val="•"/>
      <w:lvlJc w:val="left"/>
      <w:pPr>
        <w:tabs>
          <w:tab w:val="num" w:pos="5760"/>
        </w:tabs>
        <w:ind w:left="5760" w:hanging="360"/>
      </w:pPr>
      <w:rPr>
        <w:rFonts w:ascii="Arial" w:hAnsi="Arial" w:hint="default"/>
      </w:rPr>
    </w:lvl>
    <w:lvl w:ilvl="8" w:tplc="CEC28FDE" w:tentative="1">
      <w:start w:val="1"/>
      <w:numFmt w:val="bullet"/>
      <w:lvlText w:val="•"/>
      <w:lvlJc w:val="left"/>
      <w:pPr>
        <w:tabs>
          <w:tab w:val="num" w:pos="6480"/>
        </w:tabs>
        <w:ind w:left="6480" w:hanging="360"/>
      </w:pPr>
      <w:rPr>
        <w:rFonts w:ascii="Arial" w:hAnsi="Arial" w:hint="default"/>
      </w:rPr>
    </w:lvl>
  </w:abstractNum>
  <w:abstractNum w:abstractNumId="1">
    <w:nsid w:val="018165CE"/>
    <w:multiLevelType w:val="hybridMultilevel"/>
    <w:tmpl w:val="4FAAA464"/>
    <w:lvl w:ilvl="0" w:tplc="040C0001">
      <w:start w:val="1"/>
      <w:numFmt w:val="bullet"/>
      <w:lvlText w:val=""/>
      <w:lvlJc w:val="left"/>
      <w:pPr>
        <w:tabs>
          <w:tab w:val="num" w:pos="720"/>
        </w:tabs>
        <w:ind w:left="720" w:hanging="360"/>
      </w:pPr>
      <w:rPr>
        <w:rFonts w:ascii="Symbol" w:hAnsi="Symbol" w:hint="default"/>
      </w:rPr>
    </w:lvl>
    <w:lvl w:ilvl="1" w:tplc="040C000F">
      <w:start w:val="1"/>
      <w:numFmt w:val="decimal"/>
      <w:lvlText w:val="%2."/>
      <w:lvlJc w:val="left"/>
      <w:pPr>
        <w:tabs>
          <w:tab w:val="num" w:pos="1440"/>
        </w:tabs>
        <w:ind w:left="1440" w:hanging="360"/>
      </w:pPr>
      <w:rPr>
        <w:rFonts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216225E"/>
    <w:multiLevelType w:val="hybridMultilevel"/>
    <w:tmpl w:val="DAB00C24"/>
    <w:lvl w:ilvl="0" w:tplc="3CF4AE58">
      <w:start w:val="3"/>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34E011E"/>
    <w:multiLevelType w:val="hybridMultilevel"/>
    <w:tmpl w:val="306282BC"/>
    <w:lvl w:ilvl="0" w:tplc="0D222B24">
      <w:start w:val="1"/>
      <w:numFmt w:val="bullet"/>
      <w:lvlText w:val=""/>
      <w:lvlJc w:val="left"/>
      <w:pPr>
        <w:tabs>
          <w:tab w:val="num" w:pos="720"/>
        </w:tabs>
        <w:ind w:left="720" w:hanging="360"/>
      </w:pPr>
      <w:rPr>
        <w:rFonts w:ascii="Wingdings" w:hAnsi="Wingdings" w:hint="default"/>
      </w:rPr>
    </w:lvl>
    <w:lvl w:ilvl="1" w:tplc="7218995A">
      <w:start w:val="1"/>
      <w:numFmt w:val="bullet"/>
      <w:lvlText w:val=""/>
      <w:lvlJc w:val="left"/>
      <w:pPr>
        <w:tabs>
          <w:tab w:val="num" w:pos="1440"/>
        </w:tabs>
        <w:ind w:left="1440" w:hanging="360"/>
      </w:pPr>
      <w:rPr>
        <w:rFonts w:ascii="Wingdings" w:hAnsi="Wingdings" w:hint="default"/>
      </w:rPr>
    </w:lvl>
    <w:lvl w:ilvl="2" w:tplc="B0BA4734" w:tentative="1">
      <w:start w:val="1"/>
      <w:numFmt w:val="bullet"/>
      <w:lvlText w:val=""/>
      <w:lvlJc w:val="left"/>
      <w:pPr>
        <w:tabs>
          <w:tab w:val="num" w:pos="2160"/>
        </w:tabs>
        <w:ind w:left="2160" w:hanging="360"/>
      </w:pPr>
      <w:rPr>
        <w:rFonts w:ascii="Wingdings" w:hAnsi="Wingdings" w:hint="default"/>
      </w:rPr>
    </w:lvl>
    <w:lvl w:ilvl="3" w:tplc="129E771E" w:tentative="1">
      <w:start w:val="1"/>
      <w:numFmt w:val="bullet"/>
      <w:lvlText w:val=""/>
      <w:lvlJc w:val="left"/>
      <w:pPr>
        <w:tabs>
          <w:tab w:val="num" w:pos="2880"/>
        </w:tabs>
        <w:ind w:left="2880" w:hanging="360"/>
      </w:pPr>
      <w:rPr>
        <w:rFonts w:ascii="Wingdings" w:hAnsi="Wingdings" w:hint="default"/>
      </w:rPr>
    </w:lvl>
    <w:lvl w:ilvl="4" w:tplc="2B5CF128" w:tentative="1">
      <w:start w:val="1"/>
      <w:numFmt w:val="bullet"/>
      <w:lvlText w:val=""/>
      <w:lvlJc w:val="left"/>
      <w:pPr>
        <w:tabs>
          <w:tab w:val="num" w:pos="3600"/>
        </w:tabs>
        <w:ind w:left="3600" w:hanging="360"/>
      </w:pPr>
      <w:rPr>
        <w:rFonts w:ascii="Wingdings" w:hAnsi="Wingdings" w:hint="default"/>
      </w:rPr>
    </w:lvl>
    <w:lvl w:ilvl="5" w:tplc="4926B6B0" w:tentative="1">
      <w:start w:val="1"/>
      <w:numFmt w:val="bullet"/>
      <w:lvlText w:val=""/>
      <w:lvlJc w:val="left"/>
      <w:pPr>
        <w:tabs>
          <w:tab w:val="num" w:pos="4320"/>
        </w:tabs>
        <w:ind w:left="4320" w:hanging="360"/>
      </w:pPr>
      <w:rPr>
        <w:rFonts w:ascii="Wingdings" w:hAnsi="Wingdings" w:hint="default"/>
      </w:rPr>
    </w:lvl>
    <w:lvl w:ilvl="6" w:tplc="377A94C0" w:tentative="1">
      <w:start w:val="1"/>
      <w:numFmt w:val="bullet"/>
      <w:lvlText w:val=""/>
      <w:lvlJc w:val="left"/>
      <w:pPr>
        <w:tabs>
          <w:tab w:val="num" w:pos="5040"/>
        </w:tabs>
        <w:ind w:left="5040" w:hanging="360"/>
      </w:pPr>
      <w:rPr>
        <w:rFonts w:ascii="Wingdings" w:hAnsi="Wingdings" w:hint="default"/>
      </w:rPr>
    </w:lvl>
    <w:lvl w:ilvl="7" w:tplc="313AC9B6" w:tentative="1">
      <w:start w:val="1"/>
      <w:numFmt w:val="bullet"/>
      <w:lvlText w:val=""/>
      <w:lvlJc w:val="left"/>
      <w:pPr>
        <w:tabs>
          <w:tab w:val="num" w:pos="5760"/>
        </w:tabs>
        <w:ind w:left="5760" w:hanging="360"/>
      </w:pPr>
      <w:rPr>
        <w:rFonts w:ascii="Wingdings" w:hAnsi="Wingdings" w:hint="default"/>
      </w:rPr>
    </w:lvl>
    <w:lvl w:ilvl="8" w:tplc="C32276D8" w:tentative="1">
      <w:start w:val="1"/>
      <w:numFmt w:val="bullet"/>
      <w:lvlText w:val=""/>
      <w:lvlJc w:val="left"/>
      <w:pPr>
        <w:tabs>
          <w:tab w:val="num" w:pos="6480"/>
        </w:tabs>
        <w:ind w:left="6480" w:hanging="360"/>
      </w:pPr>
      <w:rPr>
        <w:rFonts w:ascii="Wingdings" w:hAnsi="Wingdings" w:hint="default"/>
      </w:rPr>
    </w:lvl>
  </w:abstractNum>
  <w:abstractNum w:abstractNumId="4">
    <w:nsid w:val="09E4256C"/>
    <w:multiLevelType w:val="hybridMultilevel"/>
    <w:tmpl w:val="47F6137C"/>
    <w:lvl w:ilvl="0" w:tplc="DEF4EB44">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AA10597"/>
    <w:multiLevelType w:val="hybridMultilevel"/>
    <w:tmpl w:val="379819EA"/>
    <w:lvl w:ilvl="0" w:tplc="3E28D642">
      <w:start w:val="1"/>
      <w:numFmt w:val="bullet"/>
      <w:lvlText w:val=""/>
      <w:lvlJc w:val="left"/>
      <w:pPr>
        <w:tabs>
          <w:tab w:val="num" w:pos="340"/>
        </w:tabs>
        <w:ind w:left="340" w:hanging="340"/>
      </w:pPr>
      <w:rPr>
        <w:rFonts w:ascii="Symbol" w:hAnsi="Symbol" w:hint="default"/>
        <w:color w:val="00000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6">
    <w:nsid w:val="0F030B22"/>
    <w:multiLevelType w:val="multilevel"/>
    <w:tmpl w:val="30907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851" w:hanging="851"/>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0FDB7A90"/>
    <w:multiLevelType w:val="hybridMultilevel"/>
    <w:tmpl w:val="2AF2E0E8"/>
    <w:lvl w:ilvl="0" w:tplc="A6E2A4B6">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163473C8"/>
    <w:multiLevelType w:val="hybridMultilevel"/>
    <w:tmpl w:val="AF421540"/>
    <w:lvl w:ilvl="0" w:tplc="B8E25428">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72"/>
        </w:tabs>
        <w:ind w:left="-1472" w:hanging="360"/>
      </w:pPr>
    </w:lvl>
    <w:lvl w:ilvl="2" w:tplc="0409001B" w:tentative="1">
      <w:start w:val="1"/>
      <w:numFmt w:val="lowerRoman"/>
      <w:lvlText w:val="%3."/>
      <w:lvlJc w:val="right"/>
      <w:pPr>
        <w:tabs>
          <w:tab w:val="num" w:pos="-752"/>
        </w:tabs>
        <w:ind w:left="-752" w:hanging="180"/>
      </w:pPr>
    </w:lvl>
    <w:lvl w:ilvl="3" w:tplc="0409000F" w:tentative="1">
      <w:start w:val="1"/>
      <w:numFmt w:val="decimal"/>
      <w:lvlText w:val="%4."/>
      <w:lvlJc w:val="left"/>
      <w:pPr>
        <w:tabs>
          <w:tab w:val="num" w:pos="-32"/>
        </w:tabs>
        <w:ind w:left="-32" w:hanging="360"/>
      </w:pPr>
    </w:lvl>
    <w:lvl w:ilvl="4" w:tplc="04090019" w:tentative="1">
      <w:start w:val="1"/>
      <w:numFmt w:val="lowerLetter"/>
      <w:lvlText w:val="%5."/>
      <w:lvlJc w:val="left"/>
      <w:pPr>
        <w:tabs>
          <w:tab w:val="num" w:pos="688"/>
        </w:tabs>
        <w:ind w:left="688" w:hanging="360"/>
      </w:pPr>
    </w:lvl>
    <w:lvl w:ilvl="5" w:tplc="0409001B" w:tentative="1">
      <w:start w:val="1"/>
      <w:numFmt w:val="lowerRoman"/>
      <w:lvlText w:val="%6."/>
      <w:lvlJc w:val="right"/>
      <w:pPr>
        <w:tabs>
          <w:tab w:val="num" w:pos="1408"/>
        </w:tabs>
        <w:ind w:left="1408" w:hanging="180"/>
      </w:pPr>
    </w:lvl>
    <w:lvl w:ilvl="6" w:tplc="0409000F" w:tentative="1">
      <w:start w:val="1"/>
      <w:numFmt w:val="decimal"/>
      <w:lvlText w:val="%7."/>
      <w:lvlJc w:val="left"/>
      <w:pPr>
        <w:tabs>
          <w:tab w:val="num" w:pos="2128"/>
        </w:tabs>
        <w:ind w:left="2128" w:hanging="360"/>
      </w:pPr>
    </w:lvl>
    <w:lvl w:ilvl="7" w:tplc="04090019" w:tentative="1">
      <w:start w:val="1"/>
      <w:numFmt w:val="lowerLetter"/>
      <w:lvlText w:val="%8."/>
      <w:lvlJc w:val="left"/>
      <w:pPr>
        <w:tabs>
          <w:tab w:val="num" w:pos="2848"/>
        </w:tabs>
        <w:ind w:left="2848" w:hanging="360"/>
      </w:pPr>
    </w:lvl>
    <w:lvl w:ilvl="8" w:tplc="0409001B" w:tentative="1">
      <w:start w:val="1"/>
      <w:numFmt w:val="lowerRoman"/>
      <w:lvlText w:val="%9."/>
      <w:lvlJc w:val="right"/>
      <w:pPr>
        <w:tabs>
          <w:tab w:val="num" w:pos="3568"/>
        </w:tabs>
        <w:ind w:left="3568" w:hanging="180"/>
      </w:pPr>
    </w:lvl>
  </w:abstractNum>
  <w:abstractNum w:abstractNumId="9">
    <w:nsid w:val="172A6BCD"/>
    <w:multiLevelType w:val="multilevel"/>
    <w:tmpl w:val="23CC9FB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10"/>
        </w:tabs>
        <w:ind w:left="851" w:hanging="851"/>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177173DA"/>
    <w:multiLevelType w:val="hybridMultilevel"/>
    <w:tmpl w:val="731EBFF4"/>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1">
    <w:nsid w:val="18EF41B5"/>
    <w:multiLevelType w:val="multilevel"/>
    <w:tmpl w:val="406E0F5E"/>
    <w:lvl w:ilvl="0">
      <w:start w:val="1"/>
      <w:numFmt w:val="decimal"/>
      <w:lvlText w:val="%1."/>
      <w:lvlJc w:val="left"/>
      <w:pPr>
        <w:tabs>
          <w:tab w:val="num" w:pos="0"/>
        </w:tabs>
        <w:ind w:left="0" w:firstLine="0"/>
      </w:pPr>
      <w:rPr>
        <w:rFonts w:hint="default"/>
      </w:rPr>
    </w:lvl>
    <w:lvl w:ilvl="1">
      <w:start w:val="1"/>
      <w:numFmt w:val="bullet"/>
      <w:lvlText w:val=""/>
      <w:lvlJc w:val="left"/>
      <w:pPr>
        <w:tabs>
          <w:tab w:val="num" w:pos="-1492"/>
        </w:tabs>
        <w:ind w:left="-1492" w:hanging="340"/>
      </w:pPr>
      <w:rPr>
        <w:rFonts w:ascii="Symbol" w:hAnsi="Symbol" w:hint="default"/>
        <w:color w:val="000000"/>
      </w:rPr>
    </w:lvl>
    <w:lvl w:ilvl="2">
      <w:start w:val="1"/>
      <w:numFmt w:val="lowerRoman"/>
      <w:lvlText w:val="%3."/>
      <w:lvlJc w:val="right"/>
      <w:pPr>
        <w:tabs>
          <w:tab w:val="num" w:pos="-752"/>
        </w:tabs>
        <w:ind w:left="-752" w:hanging="180"/>
      </w:pPr>
    </w:lvl>
    <w:lvl w:ilvl="3">
      <w:start w:val="1"/>
      <w:numFmt w:val="decimal"/>
      <w:lvlText w:val="%4."/>
      <w:lvlJc w:val="left"/>
      <w:pPr>
        <w:tabs>
          <w:tab w:val="num" w:pos="-32"/>
        </w:tabs>
        <w:ind w:left="-32" w:hanging="360"/>
      </w:pPr>
    </w:lvl>
    <w:lvl w:ilvl="4">
      <w:start w:val="1"/>
      <w:numFmt w:val="lowerLetter"/>
      <w:lvlText w:val="%5."/>
      <w:lvlJc w:val="left"/>
      <w:pPr>
        <w:tabs>
          <w:tab w:val="num" w:pos="688"/>
        </w:tabs>
        <w:ind w:left="688" w:hanging="360"/>
      </w:pPr>
    </w:lvl>
    <w:lvl w:ilvl="5">
      <w:start w:val="1"/>
      <w:numFmt w:val="lowerRoman"/>
      <w:lvlText w:val="%6."/>
      <w:lvlJc w:val="right"/>
      <w:pPr>
        <w:tabs>
          <w:tab w:val="num" w:pos="1408"/>
        </w:tabs>
        <w:ind w:left="1408" w:hanging="180"/>
      </w:pPr>
    </w:lvl>
    <w:lvl w:ilvl="6">
      <w:start w:val="1"/>
      <w:numFmt w:val="decimal"/>
      <w:lvlText w:val="%7."/>
      <w:lvlJc w:val="left"/>
      <w:pPr>
        <w:tabs>
          <w:tab w:val="num" w:pos="2128"/>
        </w:tabs>
        <w:ind w:left="2128" w:hanging="360"/>
      </w:pPr>
    </w:lvl>
    <w:lvl w:ilvl="7">
      <w:start w:val="1"/>
      <w:numFmt w:val="lowerLetter"/>
      <w:lvlText w:val="%8."/>
      <w:lvlJc w:val="left"/>
      <w:pPr>
        <w:tabs>
          <w:tab w:val="num" w:pos="2848"/>
        </w:tabs>
        <w:ind w:left="2848" w:hanging="360"/>
      </w:pPr>
    </w:lvl>
    <w:lvl w:ilvl="8">
      <w:start w:val="1"/>
      <w:numFmt w:val="lowerRoman"/>
      <w:lvlText w:val="%9."/>
      <w:lvlJc w:val="right"/>
      <w:pPr>
        <w:tabs>
          <w:tab w:val="num" w:pos="3568"/>
        </w:tabs>
        <w:ind w:left="3568" w:hanging="180"/>
      </w:pPr>
    </w:lvl>
  </w:abstractNum>
  <w:abstractNum w:abstractNumId="12">
    <w:nsid w:val="1CE94458"/>
    <w:multiLevelType w:val="hybridMultilevel"/>
    <w:tmpl w:val="3D544534"/>
    <w:lvl w:ilvl="0" w:tplc="57C22330">
      <w:start w:val="1"/>
      <w:numFmt w:val="bullet"/>
      <w:lvlText w:val=""/>
      <w:lvlJc w:val="left"/>
      <w:pPr>
        <w:tabs>
          <w:tab w:val="num" w:pos="720"/>
        </w:tabs>
        <w:ind w:left="720" w:hanging="360"/>
      </w:pPr>
      <w:rPr>
        <w:rFonts w:ascii="Wingdings" w:hAnsi="Wingdings" w:hint="default"/>
      </w:rPr>
    </w:lvl>
    <w:lvl w:ilvl="1" w:tplc="2B7C91DE">
      <w:start w:val="229"/>
      <w:numFmt w:val="bullet"/>
      <w:lvlText w:val="–"/>
      <w:lvlJc w:val="left"/>
      <w:pPr>
        <w:tabs>
          <w:tab w:val="num" w:pos="1440"/>
        </w:tabs>
        <w:ind w:left="1440" w:hanging="360"/>
      </w:pPr>
      <w:rPr>
        <w:rFonts w:ascii="Times New Roman" w:hAnsi="Times New Roman" w:hint="default"/>
      </w:rPr>
    </w:lvl>
    <w:lvl w:ilvl="2" w:tplc="57524794">
      <w:start w:val="229"/>
      <w:numFmt w:val="bullet"/>
      <w:lvlText w:val=""/>
      <w:lvlJc w:val="left"/>
      <w:pPr>
        <w:tabs>
          <w:tab w:val="num" w:pos="2160"/>
        </w:tabs>
        <w:ind w:left="2160" w:hanging="360"/>
      </w:pPr>
      <w:rPr>
        <w:rFonts w:ascii="Wingdings" w:hAnsi="Wingdings" w:hint="default"/>
      </w:rPr>
    </w:lvl>
    <w:lvl w:ilvl="3" w:tplc="6082BBBE">
      <w:start w:val="229"/>
      <w:numFmt w:val="bullet"/>
      <w:lvlText w:val="-"/>
      <w:lvlJc w:val="left"/>
      <w:pPr>
        <w:tabs>
          <w:tab w:val="num" w:pos="2880"/>
        </w:tabs>
        <w:ind w:left="2880" w:hanging="360"/>
      </w:pPr>
      <w:rPr>
        <w:rFonts w:ascii="Times New Roman" w:hAnsi="Times New Roman" w:hint="default"/>
      </w:rPr>
    </w:lvl>
    <w:lvl w:ilvl="4" w:tplc="EF6493D2" w:tentative="1">
      <w:start w:val="1"/>
      <w:numFmt w:val="bullet"/>
      <w:lvlText w:val=""/>
      <w:lvlJc w:val="left"/>
      <w:pPr>
        <w:tabs>
          <w:tab w:val="num" w:pos="3600"/>
        </w:tabs>
        <w:ind w:left="3600" w:hanging="360"/>
      </w:pPr>
      <w:rPr>
        <w:rFonts w:ascii="Wingdings" w:hAnsi="Wingdings" w:hint="default"/>
      </w:rPr>
    </w:lvl>
    <w:lvl w:ilvl="5" w:tplc="4D808C6A" w:tentative="1">
      <w:start w:val="1"/>
      <w:numFmt w:val="bullet"/>
      <w:lvlText w:val=""/>
      <w:lvlJc w:val="left"/>
      <w:pPr>
        <w:tabs>
          <w:tab w:val="num" w:pos="4320"/>
        </w:tabs>
        <w:ind w:left="4320" w:hanging="360"/>
      </w:pPr>
      <w:rPr>
        <w:rFonts w:ascii="Wingdings" w:hAnsi="Wingdings" w:hint="default"/>
      </w:rPr>
    </w:lvl>
    <w:lvl w:ilvl="6" w:tplc="518A897E" w:tentative="1">
      <w:start w:val="1"/>
      <w:numFmt w:val="bullet"/>
      <w:lvlText w:val=""/>
      <w:lvlJc w:val="left"/>
      <w:pPr>
        <w:tabs>
          <w:tab w:val="num" w:pos="5040"/>
        </w:tabs>
        <w:ind w:left="5040" w:hanging="360"/>
      </w:pPr>
      <w:rPr>
        <w:rFonts w:ascii="Wingdings" w:hAnsi="Wingdings" w:hint="default"/>
      </w:rPr>
    </w:lvl>
    <w:lvl w:ilvl="7" w:tplc="33CA46CA" w:tentative="1">
      <w:start w:val="1"/>
      <w:numFmt w:val="bullet"/>
      <w:lvlText w:val=""/>
      <w:lvlJc w:val="left"/>
      <w:pPr>
        <w:tabs>
          <w:tab w:val="num" w:pos="5760"/>
        </w:tabs>
        <w:ind w:left="5760" w:hanging="360"/>
      </w:pPr>
      <w:rPr>
        <w:rFonts w:ascii="Wingdings" w:hAnsi="Wingdings" w:hint="default"/>
      </w:rPr>
    </w:lvl>
    <w:lvl w:ilvl="8" w:tplc="19B0F9C6" w:tentative="1">
      <w:start w:val="1"/>
      <w:numFmt w:val="bullet"/>
      <w:lvlText w:val=""/>
      <w:lvlJc w:val="left"/>
      <w:pPr>
        <w:tabs>
          <w:tab w:val="num" w:pos="6480"/>
        </w:tabs>
        <w:ind w:left="6480" w:hanging="360"/>
      </w:pPr>
      <w:rPr>
        <w:rFonts w:ascii="Wingdings" w:hAnsi="Wingdings" w:hint="default"/>
      </w:rPr>
    </w:lvl>
  </w:abstractNum>
  <w:abstractNum w:abstractNumId="13">
    <w:nsid w:val="1DCC4D57"/>
    <w:multiLevelType w:val="multilevel"/>
    <w:tmpl w:val="E46A7AAE"/>
    <w:lvl w:ilvl="0">
      <w:start w:val="1"/>
      <w:numFmt w:val="decimal"/>
      <w:lvlText w:val="%1"/>
      <w:lvlJc w:val="left"/>
      <w:pPr>
        <w:tabs>
          <w:tab w:val="num" w:pos="-111"/>
        </w:tabs>
        <w:ind w:left="2440" w:hanging="1304"/>
      </w:pPr>
      <w:rPr>
        <w:rFonts w:hint="default"/>
        <w:u w:val="none"/>
      </w:rPr>
    </w:lvl>
    <w:lvl w:ilvl="1">
      <w:start w:val="1"/>
      <w:numFmt w:val="decimal"/>
      <w:lvlText w:val="%1.%2"/>
      <w:lvlJc w:val="left"/>
      <w:pPr>
        <w:tabs>
          <w:tab w:val="num" w:pos="883"/>
        </w:tabs>
        <w:ind w:left="3434" w:hanging="1304"/>
      </w:pPr>
      <w:rPr>
        <w:rFonts w:hint="default"/>
        <w:color w:val="000000"/>
        <w:u w:val="none"/>
      </w:rPr>
    </w:lvl>
    <w:lvl w:ilvl="2">
      <w:start w:val="1"/>
      <w:numFmt w:val="decimal"/>
      <w:lvlText w:val="%1.%2.%3"/>
      <w:lvlJc w:val="left"/>
      <w:pPr>
        <w:tabs>
          <w:tab w:val="num" w:pos="883"/>
        </w:tabs>
        <w:ind w:left="3434" w:hanging="1304"/>
      </w:pPr>
      <w:rPr>
        <w:rFonts w:hint="default"/>
        <w:u w:val="none"/>
      </w:rPr>
    </w:lvl>
    <w:lvl w:ilvl="3">
      <w:start w:val="1"/>
      <w:numFmt w:val="decimal"/>
      <w:lvlText w:val="%1.%2.%3.%4"/>
      <w:lvlJc w:val="left"/>
      <w:pPr>
        <w:tabs>
          <w:tab w:val="num" w:pos="883"/>
        </w:tabs>
        <w:ind w:left="3434" w:hanging="1304"/>
      </w:pPr>
      <w:rPr>
        <w:rFonts w:hint="default"/>
        <w:u w:val="none"/>
      </w:rPr>
    </w:lvl>
    <w:lvl w:ilvl="4">
      <w:start w:val="1"/>
      <w:numFmt w:val="decimal"/>
      <w:lvlText w:val="%1.%2.%3.%4.%5"/>
      <w:lvlJc w:val="left"/>
      <w:pPr>
        <w:tabs>
          <w:tab w:val="num" w:pos="883"/>
        </w:tabs>
        <w:ind w:left="883" w:firstLine="0"/>
      </w:pPr>
      <w:rPr>
        <w:rFonts w:hint="default"/>
      </w:rPr>
    </w:lvl>
    <w:lvl w:ilvl="5">
      <w:start w:val="1"/>
      <w:numFmt w:val="decimal"/>
      <w:lvlText w:val="%1.%2.%3.%4.%5.%6"/>
      <w:lvlJc w:val="left"/>
      <w:pPr>
        <w:tabs>
          <w:tab w:val="num" w:pos="883"/>
        </w:tabs>
        <w:ind w:left="883" w:firstLine="0"/>
      </w:pPr>
      <w:rPr>
        <w:rFonts w:hint="default"/>
      </w:rPr>
    </w:lvl>
    <w:lvl w:ilvl="6">
      <w:start w:val="1"/>
      <w:numFmt w:val="decimal"/>
      <w:lvlText w:val="%1.%2.%3.%4.%5.%6.%7"/>
      <w:lvlJc w:val="left"/>
      <w:pPr>
        <w:tabs>
          <w:tab w:val="num" w:pos="883"/>
        </w:tabs>
        <w:ind w:left="883" w:firstLine="0"/>
      </w:pPr>
      <w:rPr>
        <w:rFonts w:hint="default"/>
      </w:rPr>
    </w:lvl>
    <w:lvl w:ilvl="7">
      <w:start w:val="1"/>
      <w:numFmt w:val="decimal"/>
      <w:lvlText w:val="%1.%2.%3.%4.%5.%6.%7.%8"/>
      <w:lvlJc w:val="left"/>
      <w:pPr>
        <w:tabs>
          <w:tab w:val="num" w:pos="883"/>
        </w:tabs>
        <w:ind w:left="883" w:firstLine="0"/>
      </w:pPr>
      <w:rPr>
        <w:rFonts w:hint="default"/>
      </w:rPr>
    </w:lvl>
    <w:lvl w:ilvl="8">
      <w:start w:val="1"/>
      <w:numFmt w:val="decimal"/>
      <w:lvlText w:val="%1.%2.%3.%4.%5.%6.%7.%8.%9"/>
      <w:lvlJc w:val="left"/>
      <w:pPr>
        <w:tabs>
          <w:tab w:val="num" w:pos="883"/>
        </w:tabs>
        <w:ind w:left="883" w:firstLine="0"/>
      </w:pPr>
      <w:rPr>
        <w:rFonts w:hint="default"/>
      </w:rPr>
    </w:lvl>
  </w:abstractNum>
  <w:abstractNum w:abstractNumId="14">
    <w:nsid w:val="1EF41CBE"/>
    <w:multiLevelType w:val="hybridMultilevel"/>
    <w:tmpl w:val="D27ED85E"/>
    <w:lvl w:ilvl="0" w:tplc="F3B635FC">
      <w:start w:val="1"/>
      <w:numFmt w:val="bullet"/>
      <w:lvlText w:val=""/>
      <w:lvlJc w:val="left"/>
      <w:pPr>
        <w:tabs>
          <w:tab w:val="num" w:pos="57"/>
        </w:tabs>
        <w:ind w:left="40" w:firstLine="20"/>
      </w:pPr>
      <w:rPr>
        <w:rFonts w:ascii="Wingdings" w:hAnsi="Wingdings" w:hint="default"/>
        <w:color w:val="000000"/>
      </w:rPr>
    </w:lvl>
    <w:lvl w:ilvl="1" w:tplc="04090003">
      <w:start w:val="1"/>
      <w:numFmt w:val="bullet"/>
      <w:lvlText w:val="o"/>
      <w:lvlJc w:val="left"/>
      <w:pPr>
        <w:tabs>
          <w:tab w:val="num" w:pos="1273"/>
        </w:tabs>
        <w:ind w:left="1273" w:hanging="360"/>
      </w:pPr>
      <w:rPr>
        <w:rFonts w:ascii="Courier New" w:hAnsi="Courier New" w:cs="Courier New" w:hint="default"/>
      </w:rPr>
    </w:lvl>
    <w:lvl w:ilvl="2" w:tplc="04090005" w:tentative="1">
      <w:start w:val="1"/>
      <w:numFmt w:val="bullet"/>
      <w:lvlText w:val=""/>
      <w:lvlJc w:val="left"/>
      <w:pPr>
        <w:tabs>
          <w:tab w:val="num" w:pos="1993"/>
        </w:tabs>
        <w:ind w:left="1993" w:hanging="360"/>
      </w:pPr>
      <w:rPr>
        <w:rFonts w:ascii="Wingdings" w:hAnsi="Wingdings" w:hint="default"/>
      </w:rPr>
    </w:lvl>
    <w:lvl w:ilvl="3" w:tplc="04090001" w:tentative="1">
      <w:start w:val="1"/>
      <w:numFmt w:val="bullet"/>
      <w:lvlText w:val=""/>
      <w:lvlJc w:val="left"/>
      <w:pPr>
        <w:tabs>
          <w:tab w:val="num" w:pos="2713"/>
        </w:tabs>
        <w:ind w:left="2713" w:hanging="360"/>
      </w:pPr>
      <w:rPr>
        <w:rFonts w:ascii="Symbol" w:hAnsi="Symbol" w:hint="default"/>
      </w:rPr>
    </w:lvl>
    <w:lvl w:ilvl="4" w:tplc="04090003" w:tentative="1">
      <w:start w:val="1"/>
      <w:numFmt w:val="bullet"/>
      <w:lvlText w:val="o"/>
      <w:lvlJc w:val="left"/>
      <w:pPr>
        <w:tabs>
          <w:tab w:val="num" w:pos="3433"/>
        </w:tabs>
        <w:ind w:left="3433" w:hanging="360"/>
      </w:pPr>
      <w:rPr>
        <w:rFonts w:ascii="Courier New" w:hAnsi="Courier New" w:cs="Courier New" w:hint="default"/>
      </w:rPr>
    </w:lvl>
    <w:lvl w:ilvl="5" w:tplc="04090005" w:tentative="1">
      <w:start w:val="1"/>
      <w:numFmt w:val="bullet"/>
      <w:lvlText w:val=""/>
      <w:lvlJc w:val="left"/>
      <w:pPr>
        <w:tabs>
          <w:tab w:val="num" w:pos="4153"/>
        </w:tabs>
        <w:ind w:left="4153" w:hanging="360"/>
      </w:pPr>
      <w:rPr>
        <w:rFonts w:ascii="Wingdings" w:hAnsi="Wingdings" w:hint="default"/>
      </w:rPr>
    </w:lvl>
    <w:lvl w:ilvl="6" w:tplc="04090001" w:tentative="1">
      <w:start w:val="1"/>
      <w:numFmt w:val="bullet"/>
      <w:lvlText w:val=""/>
      <w:lvlJc w:val="left"/>
      <w:pPr>
        <w:tabs>
          <w:tab w:val="num" w:pos="4873"/>
        </w:tabs>
        <w:ind w:left="4873" w:hanging="360"/>
      </w:pPr>
      <w:rPr>
        <w:rFonts w:ascii="Symbol" w:hAnsi="Symbol" w:hint="default"/>
      </w:rPr>
    </w:lvl>
    <w:lvl w:ilvl="7" w:tplc="04090003" w:tentative="1">
      <w:start w:val="1"/>
      <w:numFmt w:val="bullet"/>
      <w:lvlText w:val="o"/>
      <w:lvlJc w:val="left"/>
      <w:pPr>
        <w:tabs>
          <w:tab w:val="num" w:pos="5593"/>
        </w:tabs>
        <w:ind w:left="5593" w:hanging="360"/>
      </w:pPr>
      <w:rPr>
        <w:rFonts w:ascii="Courier New" w:hAnsi="Courier New" w:cs="Courier New" w:hint="default"/>
      </w:rPr>
    </w:lvl>
    <w:lvl w:ilvl="8" w:tplc="04090005" w:tentative="1">
      <w:start w:val="1"/>
      <w:numFmt w:val="bullet"/>
      <w:lvlText w:val=""/>
      <w:lvlJc w:val="left"/>
      <w:pPr>
        <w:tabs>
          <w:tab w:val="num" w:pos="6313"/>
        </w:tabs>
        <w:ind w:left="6313" w:hanging="360"/>
      </w:pPr>
      <w:rPr>
        <w:rFonts w:ascii="Wingdings" w:hAnsi="Wingdings" w:hint="default"/>
      </w:rPr>
    </w:lvl>
  </w:abstractNum>
  <w:abstractNum w:abstractNumId="15">
    <w:nsid w:val="1FCB56CB"/>
    <w:multiLevelType w:val="hybridMultilevel"/>
    <w:tmpl w:val="0A582166"/>
    <w:lvl w:ilvl="0" w:tplc="3E28D642">
      <w:start w:val="1"/>
      <w:numFmt w:val="bullet"/>
      <w:lvlText w:val=""/>
      <w:lvlJc w:val="left"/>
      <w:pPr>
        <w:tabs>
          <w:tab w:val="num" w:pos="340"/>
        </w:tabs>
        <w:ind w:left="340" w:hanging="340"/>
      </w:pPr>
      <w:rPr>
        <w:rFonts w:ascii="Symbol" w:hAnsi="Symbol" w:hint="default"/>
        <w:color w:val="000000"/>
      </w:rPr>
    </w:lvl>
    <w:lvl w:ilvl="1" w:tplc="04090003">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16">
    <w:nsid w:val="206D3B40"/>
    <w:multiLevelType w:val="hybridMultilevel"/>
    <w:tmpl w:val="1632017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221241EC"/>
    <w:multiLevelType w:val="multilevel"/>
    <w:tmpl w:val="30907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851" w:hanging="851"/>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3424D12"/>
    <w:multiLevelType w:val="hybridMultilevel"/>
    <w:tmpl w:val="DD3CD650"/>
    <w:lvl w:ilvl="0" w:tplc="3E28D642">
      <w:start w:val="1"/>
      <w:numFmt w:val="bullet"/>
      <w:lvlText w:val=""/>
      <w:lvlJc w:val="left"/>
      <w:pPr>
        <w:tabs>
          <w:tab w:val="num" w:pos="340"/>
        </w:tabs>
        <w:ind w:left="340" w:hanging="340"/>
      </w:pPr>
      <w:rPr>
        <w:rFonts w:ascii="Symbol" w:hAnsi="Symbol" w:hint="default"/>
        <w:color w:val="00000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19">
    <w:nsid w:val="2D124F02"/>
    <w:multiLevelType w:val="hybridMultilevel"/>
    <w:tmpl w:val="BA48DE4E"/>
    <w:lvl w:ilvl="0" w:tplc="D3643604">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1024F69"/>
    <w:multiLevelType w:val="hybridMultilevel"/>
    <w:tmpl w:val="8C341CC8"/>
    <w:lvl w:ilvl="0" w:tplc="B8E25428">
      <w:start w:val="1"/>
      <w:numFmt w:val="decimal"/>
      <w:lvlText w:val="%1."/>
      <w:lvlJc w:val="left"/>
      <w:pPr>
        <w:tabs>
          <w:tab w:val="num" w:pos="0"/>
        </w:tabs>
        <w:ind w:left="0" w:firstLine="0"/>
      </w:pPr>
      <w:rPr>
        <w:rFonts w:hint="default"/>
      </w:rPr>
    </w:lvl>
    <w:lvl w:ilvl="1" w:tplc="3E28D642">
      <w:start w:val="1"/>
      <w:numFmt w:val="bullet"/>
      <w:lvlText w:val=""/>
      <w:lvlJc w:val="left"/>
      <w:pPr>
        <w:tabs>
          <w:tab w:val="num" w:pos="-1492"/>
        </w:tabs>
        <w:ind w:left="-1492" w:hanging="340"/>
      </w:pPr>
      <w:rPr>
        <w:rFonts w:ascii="Symbol" w:hAnsi="Symbol" w:hint="default"/>
        <w:color w:val="000000"/>
      </w:rPr>
    </w:lvl>
    <w:lvl w:ilvl="2" w:tplc="3E28D642">
      <w:start w:val="1"/>
      <w:numFmt w:val="bullet"/>
      <w:lvlText w:val=""/>
      <w:lvlJc w:val="left"/>
      <w:pPr>
        <w:tabs>
          <w:tab w:val="num" w:pos="-592"/>
        </w:tabs>
        <w:ind w:left="-592" w:hanging="340"/>
      </w:pPr>
      <w:rPr>
        <w:rFonts w:ascii="Symbol" w:hAnsi="Symbol" w:hint="default"/>
        <w:color w:val="000000"/>
      </w:rPr>
    </w:lvl>
    <w:lvl w:ilvl="3" w:tplc="3E28D642">
      <w:start w:val="1"/>
      <w:numFmt w:val="bullet"/>
      <w:lvlText w:val=""/>
      <w:lvlJc w:val="left"/>
      <w:pPr>
        <w:tabs>
          <w:tab w:val="num" w:pos="-52"/>
        </w:tabs>
        <w:ind w:left="-52" w:hanging="340"/>
      </w:pPr>
      <w:rPr>
        <w:rFonts w:ascii="Symbol" w:hAnsi="Symbol" w:hint="default"/>
        <w:color w:val="000000"/>
      </w:rPr>
    </w:lvl>
    <w:lvl w:ilvl="4" w:tplc="04090019">
      <w:start w:val="1"/>
      <w:numFmt w:val="lowerLetter"/>
      <w:lvlText w:val="%5."/>
      <w:lvlJc w:val="left"/>
      <w:pPr>
        <w:tabs>
          <w:tab w:val="num" w:pos="688"/>
        </w:tabs>
        <w:ind w:left="688" w:hanging="360"/>
      </w:pPr>
    </w:lvl>
    <w:lvl w:ilvl="5" w:tplc="0409001B" w:tentative="1">
      <w:start w:val="1"/>
      <w:numFmt w:val="lowerRoman"/>
      <w:lvlText w:val="%6."/>
      <w:lvlJc w:val="right"/>
      <w:pPr>
        <w:tabs>
          <w:tab w:val="num" w:pos="1408"/>
        </w:tabs>
        <w:ind w:left="1408" w:hanging="180"/>
      </w:pPr>
    </w:lvl>
    <w:lvl w:ilvl="6" w:tplc="0409000F" w:tentative="1">
      <w:start w:val="1"/>
      <w:numFmt w:val="decimal"/>
      <w:lvlText w:val="%7."/>
      <w:lvlJc w:val="left"/>
      <w:pPr>
        <w:tabs>
          <w:tab w:val="num" w:pos="2128"/>
        </w:tabs>
        <w:ind w:left="2128" w:hanging="360"/>
      </w:pPr>
    </w:lvl>
    <w:lvl w:ilvl="7" w:tplc="04090019" w:tentative="1">
      <w:start w:val="1"/>
      <w:numFmt w:val="lowerLetter"/>
      <w:lvlText w:val="%8."/>
      <w:lvlJc w:val="left"/>
      <w:pPr>
        <w:tabs>
          <w:tab w:val="num" w:pos="2848"/>
        </w:tabs>
        <w:ind w:left="2848" w:hanging="360"/>
      </w:pPr>
    </w:lvl>
    <w:lvl w:ilvl="8" w:tplc="0409001B" w:tentative="1">
      <w:start w:val="1"/>
      <w:numFmt w:val="lowerRoman"/>
      <w:lvlText w:val="%9."/>
      <w:lvlJc w:val="right"/>
      <w:pPr>
        <w:tabs>
          <w:tab w:val="num" w:pos="3568"/>
        </w:tabs>
        <w:ind w:left="3568" w:hanging="180"/>
      </w:pPr>
    </w:lvl>
  </w:abstractNum>
  <w:abstractNum w:abstractNumId="21">
    <w:nsid w:val="31195735"/>
    <w:multiLevelType w:val="hybridMultilevel"/>
    <w:tmpl w:val="C6EE218E"/>
    <w:lvl w:ilvl="0" w:tplc="3E28D642">
      <w:start w:val="1"/>
      <w:numFmt w:val="bullet"/>
      <w:lvlText w:val=""/>
      <w:lvlJc w:val="left"/>
      <w:pPr>
        <w:tabs>
          <w:tab w:val="num" w:pos="340"/>
        </w:tabs>
        <w:ind w:left="340" w:hanging="340"/>
      </w:pPr>
      <w:rPr>
        <w:rFonts w:ascii="Symbol" w:hAnsi="Symbol" w:hint="default"/>
        <w:color w:val="000000"/>
      </w:rPr>
    </w:lvl>
    <w:lvl w:ilvl="1" w:tplc="04090003">
      <w:start w:val="1"/>
      <w:numFmt w:val="bullet"/>
      <w:lvlText w:val="o"/>
      <w:lvlJc w:val="left"/>
      <w:pPr>
        <w:tabs>
          <w:tab w:val="num" w:pos="1213"/>
        </w:tabs>
        <w:ind w:left="1213" w:hanging="360"/>
      </w:pPr>
      <w:rPr>
        <w:rFonts w:ascii="Courier New" w:hAnsi="Courier New" w:cs="Courier New" w:hint="default"/>
      </w:rPr>
    </w:lvl>
    <w:lvl w:ilvl="2" w:tplc="04090005">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22">
    <w:nsid w:val="316371F3"/>
    <w:multiLevelType w:val="hybridMultilevel"/>
    <w:tmpl w:val="93281030"/>
    <w:lvl w:ilvl="0" w:tplc="0409000F">
      <w:start w:val="1"/>
      <w:numFmt w:val="decimal"/>
      <w:lvlText w:val="%1."/>
      <w:lvlJc w:val="left"/>
      <w:pPr>
        <w:tabs>
          <w:tab w:val="num" w:pos="360"/>
        </w:tabs>
        <w:ind w:left="360" w:hanging="360"/>
      </w:pPr>
      <w:rPr>
        <w:rFonts w:hint="default"/>
        <w:color w:val="000000"/>
      </w:rPr>
    </w:lvl>
    <w:lvl w:ilvl="1" w:tplc="04090003">
      <w:start w:val="1"/>
      <w:numFmt w:val="bullet"/>
      <w:lvlText w:val="o"/>
      <w:lvlJc w:val="left"/>
      <w:pPr>
        <w:tabs>
          <w:tab w:val="num" w:pos="1213"/>
        </w:tabs>
        <w:ind w:left="1213" w:hanging="360"/>
      </w:pPr>
      <w:rPr>
        <w:rFonts w:ascii="Courier New" w:hAnsi="Courier New" w:cs="Courier New" w:hint="default"/>
      </w:rPr>
    </w:lvl>
    <w:lvl w:ilvl="2" w:tplc="04090005">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23">
    <w:nsid w:val="32104458"/>
    <w:multiLevelType w:val="multilevel"/>
    <w:tmpl w:val="75FEF078"/>
    <w:lvl w:ilvl="0">
      <w:start w:val="1"/>
      <w:numFmt w:val="decimal"/>
      <w:lvlText w:val="%1"/>
      <w:lvlJc w:val="left"/>
      <w:pPr>
        <w:tabs>
          <w:tab w:val="num" w:pos="-111"/>
        </w:tabs>
        <w:ind w:left="2440" w:hanging="1304"/>
      </w:pPr>
      <w:rPr>
        <w:rFonts w:hint="default"/>
        <w:u w:val="none"/>
      </w:rPr>
    </w:lvl>
    <w:lvl w:ilvl="1">
      <w:start w:val="1"/>
      <w:numFmt w:val="decimal"/>
      <w:lvlText w:val="%1.%2"/>
      <w:lvlJc w:val="left"/>
      <w:pPr>
        <w:tabs>
          <w:tab w:val="num" w:pos="-111"/>
        </w:tabs>
        <w:ind w:left="2440" w:hanging="1304"/>
      </w:pPr>
      <w:rPr>
        <w:rFonts w:hint="default"/>
        <w:color w:val="000000"/>
        <w:u w:val="none"/>
      </w:rPr>
    </w:lvl>
    <w:lvl w:ilvl="2">
      <w:start w:val="1"/>
      <w:numFmt w:val="decimal"/>
      <w:lvlText w:val="%1.%2.%3"/>
      <w:lvlJc w:val="left"/>
      <w:pPr>
        <w:tabs>
          <w:tab w:val="num" w:pos="-111"/>
        </w:tabs>
        <w:ind w:left="2440" w:hanging="1304"/>
      </w:pPr>
      <w:rPr>
        <w:rFonts w:hint="default"/>
        <w:u w:val="none"/>
      </w:rPr>
    </w:lvl>
    <w:lvl w:ilvl="3">
      <w:start w:val="1"/>
      <w:numFmt w:val="decimal"/>
      <w:lvlText w:val="%1.%2.%3.%4"/>
      <w:lvlJc w:val="left"/>
      <w:pPr>
        <w:tabs>
          <w:tab w:val="num" w:pos="-111"/>
        </w:tabs>
        <w:ind w:left="2440" w:hanging="1304"/>
      </w:pPr>
      <w:rPr>
        <w:rFonts w:hint="default"/>
        <w:u w:val="none"/>
      </w:rPr>
    </w:lvl>
    <w:lvl w:ilvl="4">
      <w:start w:val="1"/>
      <w:numFmt w:val="decimal"/>
      <w:lvlText w:val="%1.%2.%3.%4.%5"/>
      <w:lvlJc w:val="left"/>
      <w:pPr>
        <w:tabs>
          <w:tab w:val="num" w:pos="-111"/>
        </w:tabs>
        <w:ind w:left="-111" w:firstLine="0"/>
      </w:pPr>
      <w:rPr>
        <w:rFonts w:hint="default"/>
      </w:rPr>
    </w:lvl>
    <w:lvl w:ilvl="5">
      <w:start w:val="1"/>
      <w:numFmt w:val="decimal"/>
      <w:lvlText w:val="%1.%2.%3.%4.%5.%6"/>
      <w:lvlJc w:val="left"/>
      <w:pPr>
        <w:tabs>
          <w:tab w:val="num" w:pos="-111"/>
        </w:tabs>
        <w:ind w:left="-111" w:firstLine="0"/>
      </w:pPr>
      <w:rPr>
        <w:rFonts w:hint="default"/>
      </w:rPr>
    </w:lvl>
    <w:lvl w:ilvl="6">
      <w:start w:val="1"/>
      <w:numFmt w:val="decimal"/>
      <w:lvlText w:val="%1.%2.%3.%4.%5.%6.%7"/>
      <w:lvlJc w:val="left"/>
      <w:pPr>
        <w:tabs>
          <w:tab w:val="num" w:pos="-111"/>
        </w:tabs>
        <w:ind w:left="-111" w:firstLine="0"/>
      </w:pPr>
      <w:rPr>
        <w:rFonts w:hint="default"/>
      </w:rPr>
    </w:lvl>
    <w:lvl w:ilvl="7">
      <w:start w:val="1"/>
      <w:numFmt w:val="decimal"/>
      <w:lvlText w:val="%1.%2.%3.%4.%5.%6.%7.%8"/>
      <w:lvlJc w:val="left"/>
      <w:pPr>
        <w:tabs>
          <w:tab w:val="num" w:pos="-111"/>
        </w:tabs>
        <w:ind w:left="-111" w:firstLine="0"/>
      </w:pPr>
      <w:rPr>
        <w:rFonts w:hint="default"/>
      </w:rPr>
    </w:lvl>
    <w:lvl w:ilvl="8">
      <w:start w:val="1"/>
      <w:numFmt w:val="decimal"/>
      <w:lvlText w:val="%1.%2.%3.%4.%5.%6.%7.%8.%9"/>
      <w:lvlJc w:val="left"/>
      <w:pPr>
        <w:tabs>
          <w:tab w:val="num" w:pos="-111"/>
        </w:tabs>
        <w:ind w:left="-111" w:firstLine="0"/>
      </w:pPr>
      <w:rPr>
        <w:rFonts w:hint="default"/>
      </w:rPr>
    </w:lvl>
  </w:abstractNum>
  <w:abstractNum w:abstractNumId="24">
    <w:nsid w:val="33A8640E"/>
    <w:multiLevelType w:val="hybridMultilevel"/>
    <w:tmpl w:val="56240CC0"/>
    <w:lvl w:ilvl="0" w:tplc="A4B06A6C">
      <w:start w:val="1"/>
      <w:numFmt w:val="bullet"/>
      <w:lvlText w:val=""/>
      <w:lvlJc w:val="left"/>
      <w:pPr>
        <w:tabs>
          <w:tab w:val="num" w:pos="720"/>
        </w:tabs>
        <w:ind w:left="720" w:hanging="360"/>
      </w:pPr>
      <w:rPr>
        <w:rFonts w:ascii="Wingdings" w:hAnsi="Wingdings" w:hint="default"/>
      </w:rPr>
    </w:lvl>
    <w:lvl w:ilvl="1" w:tplc="2A8200B4">
      <w:start w:val="229"/>
      <w:numFmt w:val="bullet"/>
      <w:lvlText w:val="–"/>
      <w:lvlJc w:val="left"/>
      <w:pPr>
        <w:tabs>
          <w:tab w:val="num" w:pos="1440"/>
        </w:tabs>
        <w:ind w:left="1440" w:hanging="360"/>
      </w:pPr>
      <w:rPr>
        <w:rFonts w:ascii="Times New Roman" w:hAnsi="Times New Roman" w:hint="default"/>
      </w:rPr>
    </w:lvl>
    <w:lvl w:ilvl="2" w:tplc="6F1ABD66">
      <w:start w:val="229"/>
      <w:numFmt w:val="bullet"/>
      <w:lvlText w:val=""/>
      <w:lvlJc w:val="left"/>
      <w:pPr>
        <w:tabs>
          <w:tab w:val="num" w:pos="2160"/>
        </w:tabs>
        <w:ind w:left="2160" w:hanging="360"/>
      </w:pPr>
      <w:rPr>
        <w:rFonts w:ascii="Wingdings" w:hAnsi="Wingdings" w:hint="default"/>
      </w:rPr>
    </w:lvl>
    <w:lvl w:ilvl="3" w:tplc="8128470A">
      <w:start w:val="229"/>
      <w:numFmt w:val="bullet"/>
      <w:lvlText w:val="-"/>
      <w:lvlJc w:val="left"/>
      <w:pPr>
        <w:tabs>
          <w:tab w:val="num" w:pos="2880"/>
        </w:tabs>
        <w:ind w:left="2880" w:hanging="360"/>
      </w:pPr>
      <w:rPr>
        <w:rFonts w:ascii="Times New Roman" w:hAnsi="Times New Roman" w:hint="default"/>
      </w:rPr>
    </w:lvl>
    <w:lvl w:ilvl="4" w:tplc="CD468B6E" w:tentative="1">
      <w:start w:val="1"/>
      <w:numFmt w:val="bullet"/>
      <w:lvlText w:val=""/>
      <w:lvlJc w:val="left"/>
      <w:pPr>
        <w:tabs>
          <w:tab w:val="num" w:pos="3600"/>
        </w:tabs>
        <w:ind w:left="3600" w:hanging="360"/>
      </w:pPr>
      <w:rPr>
        <w:rFonts w:ascii="Wingdings" w:hAnsi="Wingdings" w:hint="default"/>
      </w:rPr>
    </w:lvl>
    <w:lvl w:ilvl="5" w:tplc="6CAA1A6C" w:tentative="1">
      <w:start w:val="1"/>
      <w:numFmt w:val="bullet"/>
      <w:lvlText w:val=""/>
      <w:lvlJc w:val="left"/>
      <w:pPr>
        <w:tabs>
          <w:tab w:val="num" w:pos="4320"/>
        </w:tabs>
        <w:ind w:left="4320" w:hanging="360"/>
      </w:pPr>
      <w:rPr>
        <w:rFonts w:ascii="Wingdings" w:hAnsi="Wingdings" w:hint="default"/>
      </w:rPr>
    </w:lvl>
    <w:lvl w:ilvl="6" w:tplc="033A2030" w:tentative="1">
      <w:start w:val="1"/>
      <w:numFmt w:val="bullet"/>
      <w:lvlText w:val=""/>
      <w:lvlJc w:val="left"/>
      <w:pPr>
        <w:tabs>
          <w:tab w:val="num" w:pos="5040"/>
        </w:tabs>
        <w:ind w:left="5040" w:hanging="360"/>
      </w:pPr>
      <w:rPr>
        <w:rFonts w:ascii="Wingdings" w:hAnsi="Wingdings" w:hint="default"/>
      </w:rPr>
    </w:lvl>
    <w:lvl w:ilvl="7" w:tplc="341A55FC" w:tentative="1">
      <w:start w:val="1"/>
      <w:numFmt w:val="bullet"/>
      <w:lvlText w:val=""/>
      <w:lvlJc w:val="left"/>
      <w:pPr>
        <w:tabs>
          <w:tab w:val="num" w:pos="5760"/>
        </w:tabs>
        <w:ind w:left="5760" w:hanging="360"/>
      </w:pPr>
      <w:rPr>
        <w:rFonts w:ascii="Wingdings" w:hAnsi="Wingdings" w:hint="default"/>
      </w:rPr>
    </w:lvl>
    <w:lvl w:ilvl="8" w:tplc="15082C84" w:tentative="1">
      <w:start w:val="1"/>
      <w:numFmt w:val="bullet"/>
      <w:lvlText w:val=""/>
      <w:lvlJc w:val="left"/>
      <w:pPr>
        <w:tabs>
          <w:tab w:val="num" w:pos="6480"/>
        </w:tabs>
        <w:ind w:left="6480" w:hanging="360"/>
      </w:pPr>
      <w:rPr>
        <w:rFonts w:ascii="Wingdings" w:hAnsi="Wingdings" w:hint="default"/>
      </w:rPr>
    </w:lvl>
  </w:abstractNum>
  <w:abstractNum w:abstractNumId="25">
    <w:nsid w:val="34055717"/>
    <w:multiLevelType w:val="multilevel"/>
    <w:tmpl w:val="30907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851" w:hanging="851"/>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369830A5"/>
    <w:multiLevelType w:val="hybridMultilevel"/>
    <w:tmpl w:val="DA3CCC0A"/>
    <w:lvl w:ilvl="0" w:tplc="3E28D642">
      <w:start w:val="1"/>
      <w:numFmt w:val="bullet"/>
      <w:lvlText w:val=""/>
      <w:lvlJc w:val="left"/>
      <w:pPr>
        <w:tabs>
          <w:tab w:val="num" w:pos="340"/>
        </w:tabs>
        <w:ind w:left="340" w:hanging="340"/>
      </w:pPr>
      <w:rPr>
        <w:rFonts w:ascii="Symbol" w:hAnsi="Symbol" w:hint="default"/>
        <w:color w:val="00000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27">
    <w:nsid w:val="3A5D4919"/>
    <w:multiLevelType w:val="multilevel"/>
    <w:tmpl w:val="30907AC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851" w:hanging="851"/>
      </w:pPr>
      <w:rPr>
        <w:rFonts w:hint="default"/>
      </w:rPr>
    </w:lvl>
    <w:lvl w:ilvl="2">
      <w:start w:val="2"/>
      <w:numFmt w:val="decimal"/>
      <w:lvlText w:val="%1.1.%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3AEF13B5"/>
    <w:multiLevelType w:val="hybridMultilevel"/>
    <w:tmpl w:val="7A4425C6"/>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112"/>
        </w:tabs>
        <w:ind w:left="-1112" w:hanging="360"/>
      </w:pPr>
    </w:lvl>
    <w:lvl w:ilvl="2" w:tplc="0409001B" w:tentative="1">
      <w:start w:val="1"/>
      <w:numFmt w:val="lowerRoman"/>
      <w:lvlText w:val="%3."/>
      <w:lvlJc w:val="right"/>
      <w:pPr>
        <w:tabs>
          <w:tab w:val="num" w:pos="-392"/>
        </w:tabs>
        <w:ind w:left="-392" w:hanging="180"/>
      </w:pPr>
    </w:lvl>
    <w:lvl w:ilvl="3" w:tplc="0409000F" w:tentative="1">
      <w:start w:val="1"/>
      <w:numFmt w:val="decimal"/>
      <w:lvlText w:val="%4."/>
      <w:lvlJc w:val="left"/>
      <w:pPr>
        <w:tabs>
          <w:tab w:val="num" w:pos="328"/>
        </w:tabs>
        <w:ind w:left="328" w:hanging="360"/>
      </w:pPr>
    </w:lvl>
    <w:lvl w:ilvl="4" w:tplc="04090019" w:tentative="1">
      <w:start w:val="1"/>
      <w:numFmt w:val="lowerLetter"/>
      <w:lvlText w:val="%5."/>
      <w:lvlJc w:val="left"/>
      <w:pPr>
        <w:tabs>
          <w:tab w:val="num" w:pos="1048"/>
        </w:tabs>
        <w:ind w:left="1048" w:hanging="360"/>
      </w:pPr>
    </w:lvl>
    <w:lvl w:ilvl="5" w:tplc="0409001B" w:tentative="1">
      <w:start w:val="1"/>
      <w:numFmt w:val="lowerRoman"/>
      <w:lvlText w:val="%6."/>
      <w:lvlJc w:val="right"/>
      <w:pPr>
        <w:tabs>
          <w:tab w:val="num" w:pos="1768"/>
        </w:tabs>
        <w:ind w:left="1768" w:hanging="180"/>
      </w:pPr>
    </w:lvl>
    <w:lvl w:ilvl="6" w:tplc="0409000F" w:tentative="1">
      <w:start w:val="1"/>
      <w:numFmt w:val="decimal"/>
      <w:lvlText w:val="%7."/>
      <w:lvlJc w:val="left"/>
      <w:pPr>
        <w:tabs>
          <w:tab w:val="num" w:pos="2488"/>
        </w:tabs>
        <w:ind w:left="2488" w:hanging="360"/>
      </w:pPr>
    </w:lvl>
    <w:lvl w:ilvl="7" w:tplc="04090019" w:tentative="1">
      <w:start w:val="1"/>
      <w:numFmt w:val="lowerLetter"/>
      <w:lvlText w:val="%8."/>
      <w:lvlJc w:val="left"/>
      <w:pPr>
        <w:tabs>
          <w:tab w:val="num" w:pos="3208"/>
        </w:tabs>
        <w:ind w:left="3208" w:hanging="360"/>
      </w:pPr>
    </w:lvl>
    <w:lvl w:ilvl="8" w:tplc="0409001B" w:tentative="1">
      <w:start w:val="1"/>
      <w:numFmt w:val="lowerRoman"/>
      <w:lvlText w:val="%9."/>
      <w:lvlJc w:val="right"/>
      <w:pPr>
        <w:tabs>
          <w:tab w:val="num" w:pos="3928"/>
        </w:tabs>
        <w:ind w:left="3928" w:hanging="180"/>
      </w:pPr>
    </w:lvl>
  </w:abstractNum>
  <w:abstractNum w:abstractNumId="29">
    <w:nsid w:val="404C5314"/>
    <w:multiLevelType w:val="hybridMultilevel"/>
    <w:tmpl w:val="DEF28608"/>
    <w:lvl w:ilvl="0" w:tplc="A0AA048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4CD3223"/>
    <w:multiLevelType w:val="multilevel"/>
    <w:tmpl w:val="68F868EE"/>
    <w:lvl w:ilvl="0">
      <w:start w:val="1"/>
      <w:numFmt w:val="decimal"/>
      <w:lvlText w:val="%1."/>
      <w:lvlJc w:val="left"/>
      <w:pPr>
        <w:tabs>
          <w:tab w:val="num" w:pos="0"/>
        </w:tabs>
        <w:ind w:left="0" w:firstLine="0"/>
      </w:pPr>
      <w:rPr>
        <w:rFonts w:hint="default"/>
      </w:rPr>
    </w:lvl>
    <w:lvl w:ilvl="1">
      <w:start w:val="1"/>
      <w:numFmt w:val="bullet"/>
      <w:lvlText w:val=""/>
      <w:lvlJc w:val="left"/>
      <w:pPr>
        <w:tabs>
          <w:tab w:val="num" w:pos="-1492"/>
        </w:tabs>
        <w:ind w:left="-1492" w:hanging="340"/>
      </w:pPr>
      <w:rPr>
        <w:rFonts w:ascii="Symbol" w:hAnsi="Symbol" w:hint="default"/>
        <w:color w:val="000000"/>
      </w:rPr>
    </w:lvl>
    <w:lvl w:ilvl="2">
      <w:start w:val="1"/>
      <w:numFmt w:val="bullet"/>
      <w:lvlText w:val=""/>
      <w:lvlJc w:val="left"/>
      <w:pPr>
        <w:tabs>
          <w:tab w:val="num" w:pos="-592"/>
        </w:tabs>
        <w:ind w:left="-592" w:hanging="340"/>
      </w:pPr>
      <w:rPr>
        <w:rFonts w:ascii="Symbol" w:hAnsi="Symbol" w:hint="default"/>
        <w:color w:val="000000"/>
      </w:rPr>
    </w:lvl>
    <w:lvl w:ilvl="3">
      <w:start w:val="1"/>
      <w:numFmt w:val="decimal"/>
      <w:lvlText w:val="%4."/>
      <w:lvlJc w:val="left"/>
      <w:pPr>
        <w:tabs>
          <w:tab w:val="num" w:pos="-32"/>
        </w:tabs>
        <w:ind w:left="-32" w:hanging="360"/>
      </w:pPr>
    </w:lvl>
    <w:lvl w:ilvl="4">
      <w:start w:val="1"/>
      <w:numFmt w:val="lowerLetter"/>
      <w:lvlText w:val="%5."/>
      <w:lvlJc w:val="left"/>
      <w:pPr>
        <w:tabs>
          <w:tab w:val="num" w:pos="688"/>
        </w:tabs>
        <w:ind w:left="688" w:hanging="360"/>
      </w:pPr>
    </w:lvl>
    <w:lvl w:ilvl="5">
      <w:start w:val="1"/>
      <w:numFmt w:val="lowerRoman"/>
      <w:lvlText w:val="%6."/>
      <w:lvlJc w:val="right"/>
      <w:pPr>
        <w:tabs>
          <w:tab w:val="num" w:pos="1408"/>
        </w:tabs>
        <w:ind w:left="1408" w:hanging="180"/>
      </w:pPr>
    </w:lvl>
    <w:lvl w:ilvl="6">
      <w:start w:val="1"/>
      <w:numFmt w:val="decimal"/>
      <w:lvlText w:val="%7."/>
      <w:lvlJc w:val="left"/>
      <w:pPr>
        <w:tabs>
          <w:tab w:val="num" w:pos="2128"/>
        </w:tabs>
        <w:ind w:left="2128" w:hanging="360"/>
      </w:pPr>
    </w:lvl>
    <w:lvl w:ilvl="7">
      <w:start w:val="1"/>
      <w:numFmt w:val="lowerLetter"/>
      <w:lvlText w:val="%8."/>
      <w:lvlJc w:val="left"/>
      <w:pPr>
        <w:tabs>
          <w:tab w:val="num" w:pos="2848"/>
        </w:tabs>
        <w:ind w:left="2848" w:hanging="360"/>
      </w:pPr>
    </w:lvl>
    <w:lvl w:ilvl="8">
      <w:start w:val="1"/>
      <w:numFmt w:val="lowerRoman"/>
      <w:lvlText w:val="%9."/>
      <w:lvlJc w:val="right"/>
      <w:pPr>
        <w:tabs>
          <w:tab w:val="num" w:pos="3568"/>
        </w:tabs>
        <w:ind w:left="3568" w:hanging="180"/>
      </w:pPr>
    </w:lvl>
  </w:abstractNum>
  <w:abstractNum w:abstractNumId="31">
    <w:nsid w:val="4EC51417"/>
    <w:multiLevelType w:val="hybridMultilevel"/>
    <w:tmpl w:val="A8DED8B0"/>
    <w:lvl w:ilvl="0" w:tplc="04090001">
      <w:start w:val="55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54D2B31"/>
    <w:multiLevelType w:val="hybridMultilevel"/>
    <w:tmpl w:val="59A695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5736572"/>
    <w:multiLevelType w:val="multilevel"/>
    <w:tmpl w:val="218EA5B6"/>
    <w:lvl w:ilvl="0">
      <w:start w:val="2"/>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nsid w:val="58144271"/>
    <w:multiLevelType w:val="hybridMultilevel"/>
    <w:tmpl w:val="3AAC5AF8"/>
    <w:lvl w:ilvl="0" w:tplc="0FCC63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589C1C17"/>
    <w:multiLevelType w:val="hybridMultilevel"/>
    <w:tmpl w:val="A622F47E"/>
    <w:lvl w:ilvl="0" w:tplc="08D89EDE">
      <w:start w:val="1"/>
      <w:numFmt w:val="decimal"/>
      <w:lvlText w:val="[%1]"/>
      <w:lvlJc w:val="left"/>
      <w:pPr>
        <w:tabs>
          <w:tab w:val="num" w:pos="700"/>
        </w:tabs>
        <w:ind w:left="700" w:hanging="7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591C5281"/>
    <w:multiLevelType w:val="hybridMultilevel"/>
    <w:tmpl w:val="A8A66156"/>
    <w:lvl w:ilvl="0" w:tplc="A532DDD0">
      <w:start w:val="1"/>
      <w:numFmt w:val="bullet"/>
      <w:lvlText w:val="•"/>
      <w:lvlJc w:val="left"/>
      <w:pPr>
        <w:tabs>
          <w:tab w:val="num" w:pos="720"/>
        </w:tabs>
        <w:ind w:left="720" w:hanging="360"/>
      </w:pPr>
      <w:rPr>
        <w:rFonts w:ascii="Arial" w:hAnsi="Arial" w:hint="default"/>
      </w:rPr>
    </w:lvl>
    <w:lvl w:ilvl="1" w:tplc="F6FE0F24" w:tentative="1">
      <w:start w:val="1"/>
      <w:numFmt w:val="bullet"/>
      <w:lvlText w:val="•"/>
      <w:lvlJc w:val="left"/>
      <w:pPr>
        <w:tabs>
          <w:tab w:val="num" w:pos="1440"/>
        </w:tabs>
        <w:ind w:left="1440" w:hanging="360"/>
      </w:pPr>
      <w:rPr>
        <w:rFonts w:ascii="Arial" w:hAnsi="Arial" w:hint="default"/>
      </w:rPr>
    </w:lvl>
    <w:lvl w:ilvl="2" w:tplc="16C290D8" w:tentative="1">
      <w:start w:val="1"/>
      <w:numFmt w:val="bullet"/>
      <w:lvlText w:val="•"/>
      <w:lvlJc w:val="left"/>
      <w:pPr>
        <w:tabs>
          <w:tab w:val="num" w:pos="2160"/>
        </w:tabs>
        <w:ind w:left="2160" w:hanging="360"/>
      </w:pPr>
      <w:rPr>
        <w:rFonts w:ascii="Arial" w:hAnsi="Arial" w:hint="default"/>
      </w:rPr>
    </w:lvl>
    <w:lvl w:ilvl="3" w:tplc="483E0378" w:tentative="1">
      <w:start w:val="1"/>
      <w:numFmt w:val="bullet"/>
      <w:lvlText w:val="•"/>
      <w:lvlJc w:val="left"/>
      <w:pPr>
        <w:tabs>
          <w:tab w:val="num" w:pos="2880"/>
        </w:tabs>
        <w:ind w:left="2880" w:hanging="360"/>
      </w:pPr>
      <w:rPr>
        <w:rFonts w:ascii="Arial" w:hAnsi="Arial" w:hint="default"/>
      </w:rPr>
    </w:lvl>
    <w:lvl w:ilvl="4" w:tplc="7480B8D8" w:tentative="1">
      <w:start w:val="1"/>
      <w:numFmt w:val="bullet"/>
      <w:lvlText w:val="•"/>
      <w:lvlJc w:val="left"/>
      <w:pPr>
        <w:tabs>
          <w:tab w:val="num" w:pos="3600"/>
        </w:tabs>
        <w:ind w:left="3600" w:hanging="360"/>
      </w:pPr>
      <w:rPr>
        <w:rFonts w:ascii="Arial" w:hAnsi="Arial" w:hint="default"/>
      </w:rPr>
    </w:lvl>
    <w:lvl w:ilvl="5" w:tplc="AF7468C4" w:tentative="1">
      <w:start w:val="1"/>
      <w:numFmt w:val="bullet"/>
      <w:lvlText w:val="•"/>
      <w:lvlJc w:val="left"/>
      <w:pPr>
        <w:tabs>
          <w:tab w:val="num" w:pos="4320"/>
        </w:tabs>
        <w:ind w:left="4320" w:hanging="360"/>
      </w:pPr>
      <w:rPr>
        <w:rFonts w:ascii="Arial" w:hAnsi="Arial" w:hint="default"/>
      </w:rPr>
    </w:lvl>
    <w:lvl w:ilvl="6" w:tplc="C5783A1A" w:tentative="1">
      <w:start w:val="1"/>
      <w:numFmt w:val="bullet"/>
      <w:lvlText w:val="•"/>
      <w:lvlJc w:val="left"/>
      <w:pPr>
        <w:tabs>
          <w:tab w:val="num" w:pos="5040"/>
        </w:tabs>
        <w:ind w:left="5040" w:hanging="360"/>
      </w:pPr>
      <w:rPr>
        <w:rFonts w:ascii="Arial" w:hAnsi="Arial" w:hint="default"/>
      </w:rPr>
    </w:lvl>
    <w:lvl w:ilvl="7" w:tplc="48DEF9E0" w:tentative="1">
      <w:start w:val="1"/>
      <w:numFmt w:val="bullet"/>
      <w:lvlText w:val="•"/>
      <w:lvlJc w:val="left"/>
      <w:pPr>
        <w:tabs>
          <w:tab w:val="num" w:pos="5760"/>
        </w:tabs>
        <w:ind w:left="5760" w:hanging="360"/>
      </w:pPr>
      <w:rPr>
        <w:rFonts w:ascii="Arial" w:hAnsi="Arial" w:hint="default"/>
      </w:rPr>
    </w:lvl>
    <w:lvl w:ilvl="8" w:tplc="C0982432" w:tentative="1">
      <w:start w:val="1"/>
      <w:numFmt w:val="bullet"/>
      <w:lvlText w:val="•"/>
      <w:lvlJc w:val="left"/>
      <w:pPr>
        <w:tabs>
          <w:tab w:val="num" w:pos="6480"/>
        </w:tabs>
        <w:ind w:left="6480" w:hanging="360"/>
      </w:pPr>
      <w:rPr>
        <w:rFonts w:ascii="Arial" w:hAnsi="Arial" w:hint="default"/>
      </w:rPr>
    </w:lvl>
  </w:abstractNum>
  <w:abstractNum w:abstractNumId="37">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8">
    <w:nsid w:val="5E703B22"/>
    <w:multiLevelType w:val="hybridMultilevel"/>
    <w:tmpl w:val="FD22997A"/>
    <w:lvl w:ilvl="0" w:tplc="B14C3CC0">
      <w:numFmt w:val="bullet"/>
      <w:lvlText w:val="-"/>
      <w:lvlJc w:val="left"/>
      <w:pPr>
        <w:ind w:left="720" w:hanging="360"/>
      </w:pPr>
      <w:rPr>
        <w:rFonts w:ascii="Times New Roman" w:eastAsia="MS P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5FC72786"/>
    <w:multiLevelType w:val="multilevel"/>
    <w:tmpl w:val="D27ED85E"/>
    <w:lvl w:ilvl="0">
      <w:start w:val="1"/>
      <w:numFmt w:val="bullet"/>
      <w:lvlText w:val=""/>
      <w:lvlJc w:val="left"/>
      <w:pPr>
        <w:tabs>
          <w:tab w:val="num" w:pos="57"/>
        </w:tabs>
        <w:ind w:left="40" w:firstLine="20"/>
      </w:pPr>
      <w:rPr>
        <w:rFonts w:ascii="Wingdings" w:hAnsi="Wingdings" w:hint="default"/>
        <w:color w:val="000000"/>
      </w:rPr>
    </w:lvl>
    <w:lvl w:ilvl="1">
      <w:start w:val="1"/>
      <w:numFmt w:val="bullet"/>
      <w:lvlText w:val="o"/>
      <w:lvlJc w:val="left"/>
      <w:pPr>
        <w:tabs>
          <w:tab w:val="num" w:pos="1273"/>
        </w:tabs>
        <w:ind w:left="1273" w:hanging="360"/>
      </w:pPr>
      <w:rPr>
        <w:rFonts w:ascii="Courier New" w:hAnsi="Courier New" w:cs="Courier New" w:hint="default"/>
      </w:rPr>
    </w:lvl>
    <w:lvl w:ilvl="2">
      <w:start w:val="1"/>
      <w:numFmt w:val="bullet"/>
      <w:lvlText w:val=""/>
      <w:lvlJc w:val="left"/>
      <w:pPr>
        <w:tabs>
          <w:tab w:val="num" w:pos="1993"/>
        </w:tabs>
        <w:ind w:left="1993" w:hanging="360"/>
      </w:pPr>
      <w:rPr>
        <w:rFonts w:ascii="Wingdings" w:hAnsi="Wingdings" w:hint="default"/>
      </w:rPr>
    </w:lvl>
    <w:lvl w:ilvl="3">
      <w:start w:val="1"/>
      <w:numFmt w:val="bullet"/>
      <w:lvlText w:val=""/>
      <w:lvlJc w:val="left"/>
      <w:pPr>
        <w:tabs>
          <w:tab w:val="num" w:pos="2713"/>
        </w:tabs>
        <w:ind w:left="2713" w:hanging="360"/>
      </w:pPr>
      <w:rPr>
        <w:rFonts w:ascii="Symbol" w:hAnsi="Symbol" w:hint="default"/>
      </w:rPr>
    </w:lvl>
    <w:lvl w:ilvl="4">
      <w:start w:val="1"/>
      <w:numFmt w:val="bullet"/>
      <w:lvlText w:val="o"/>
      <w:lvlJc w:val="left"/>
      <w:pPr>
        <w:tabs>
          <w:tab w:val="num" w:pos="3433"/>
        </w:tabs>
        <w:ind w:left="3433" w:hanging="360"/>
      </w:pPr>
      <w:rPr>
        <w:rFonts w:ascii="Courier New" w:hAnsi="Courier New" w:cs="Courier New" w:hint="default"/>
      </w:rPr>
    </w:lvl>
    <w:lvl w:ilvl="5">
      <w:start w:val="1"/>
      <w:numFmt w:val="bullet"/>
      <w:lvlText w:val=""/>
      <w:lvlJc w:val="left"/>
      <w:pPr>
        <w:tabs>
          <w:tab w:val="num" w:pos="4153"/>
        </w:tabs>
        <w:ind w:left="4153" w:hanging="360"/>
      </w:pPr>
      <w:rPr>
        <w:rFonts w:ascii="Wingdings" w:hAnsi="Wingdings" w:hint="default"/>
      </w:rPr>
    </w:lvl>
    <w:lvl w:ilvl="6">
      <w:start w:val="1"/>
      <w:numFmt w:val="bullet"/>
      <w:lvlText w:val=""/>
      <w:lvlJc w:val="left"/>
      <w:pPr>
        <w:tabs>
          <w:tab w:val="num" w:pos="4873"/>
        </w:tabs>
        <w:ind w:left="4873" w:hanging="360"/>
      </w:pPr>
      <w:rPr>
        <w:rFonts w:ascii="Symbol" w:hAnsi="Symbol" w:hint="default"/>
      </w:rPr>
    </w:lvl>
    <w:lvl w:ilvl="7">
      <w:start w:val="1"/>
      <w:numFmt w:val="bullet"/>
      <w:lvlText w:val="o"/>
      <w:lvlJc w:val="left"/>
      <w:pPr>
        <w:tabs>
          <w:tab w:val="num" w:pos="5593"/>
        </w:tabs>
        <w:ind w:left="5593" w:hanging="360"/>
      </w:pPr>
      <w:rPr>
        <w:rFonts w:ascii="Courier New" w:hAnsi="Courier New" w:cs="Courier New" w:hint="default"/>
      </w:rPr>
    </w:lvl>
    <w:lvl w:ilvl="8">
      <w:start w:val="1"/>
      <w:numFmt w:val="bullet"/>
      <w:lvlText w:val=""/>
      <w:lvlJc w:val="left"/>
      <w:pPr>
        <w:tabs>
          <w:tab w:val="num" w:pos="6313"/>
        </w:tabs>
        <w:ind w:left="6313" w:hanging="360"/>
      </w:pPr>
      <w:rPr>
        <w:rFonts w:ascii="Wingdings" w:hAnsi="Wingdings" w:hint="default"/>
      </w:rPr>
    </w:lvl>
  </w:abstractNum>
  <w:abstractNum w:abstractNumId="40">
    <w:nsid w:val="644C137E"/>
    <w:multiLevelType w:val="hybridMultilevel"/>
    <w:tmpl w:val="F69691FA"/>
    <w:lvl w:ilvl="0" w:tplc="3E28D642">
      <w:start w:val="1"/>
      <w:numFmt w:val="bullet"/>
      <w:lvlText w:val=""/>
      <w:lvlJc w:val="left"/>
      <w:pPr>
        <w:tabs>
          <w:tab w:val="num" w:pos="340"/>
        </w:tabs>
        <w:ind w:left="340" w:hanging="340"/>
      </w:pPr>
      <w:rPr>
        <w:rFonts w:ascii="Symbol" w:hAnsi="Symbol" w:hint="default"/>
        <w:color w:val="000000"/>
      </w:rPr>
    </w:lvl>
    <w:lvl w:ilvl="1" w:tplc="04090003" w:tentative="1">
      <w:start w:val="1"/>
      <w:numFmt w:val="bullet"/>
      <w:lvlText w:val="o"/>
      <w:lvlJc w:val="left"/>
      <w:pPr>
        <w:tabs>
          <w:tab w:val="num" w:pos="1213"/>
        </w:tabs>
        <w:ind w:left="1213" w:hanging="360"/>
      </w:pPr>
      <w:rPr>
        <w:rFonts w:ascii="Courier New" w:hAnsi="Courier New" w:cs="Courier New" w:hint="default"/>
      </w:rPr>
    </w:lvl>
    <w:lvl w:ilvl="2" w:tplc="04090005" w:tentative="1">
      <w:start w:val="1"/>
      <w:numFmt w:val="bullet"/>
      <w:lvlText w:val=""/>
      <w:lvlJc w:val="left"/>
      <w:pPr>
        <w:tabs>
          <w:tab w:val="num" w:pos="1933"/>
        </w:tabs>
        <w:ind w:left="1933" w:hanging="360"/>
      </w:pPr>
      <w:rPr>
        <w:rFonts w:ascii="Wingdings" w:hAnsi="Wingdings" w:hint="default"/>
      </w:rPr>
    </w:lvl>
    <w:lvl w:ilvl="3" w:tplc="04090001" w:tentative="1">
      <w:start w:val="1"/>
      <w:numFmt w:val="bullet"/>
      <w:lvlText w:val=""/>
      <w:lvlJc w:val="left"/>
      <w:pPr>
        <w:tabs>
          <w:tab w:val="num" w:pos="2653"/>
        </w:tabs>
        <w:ind w:left="2653" w:hanging="360"/>
      </w:pPr>
      <w:rPr>
        <w:rFonts w:ascii="Symbol" w:hAnsi="Symbol" w:hint="default"/>
      </w:rPr>
    </w:lvl>
    <w:lvl w:ilvl="4" w:tplc="04090003" w:tentative="1">
      <w:start w:val="1"/>
      <w:numFmt w:val="bullet"/>
      <w:lvlText w:val="o"/>
      <w:lvlJc w:val="left"/>
      <w:pPr>
        <w:tabs>
          <w:tab w:val="num" w:pos="3373"/>
        </w:tabs>
        <w:ind w:left="3373" w:hanging="360"/>
      </w:pPr>
      <w:rPr>
        <w:rFonts w:ascii="Courier New" w:hAnsi="Courier New" w:cs="Courier New" w:hint="default"/>
      </w:rPr>
    </w:lvl>
    <w:lvl w:ilvl="5" w:tplc="04090005" w:tentative="1">
      <w:start w:val="1"/>
      <w:numFmt w:val="bullet"/>
      <w:lvlText w:val=""/>
      <w:lvlJc w:val="left"/>
      <w:pPr>
        <w:tabs>
          <w:tab w:val="num" w:pos="4093"/>
        </w:tabs>
        <w:ind w:left="4093" w:hanging="360"/>
      </w:pPr>
      <w:rPr>
        <w:rFonts w:ascii="Wingdings" w:hAnsi="Wingdings" w:hint="default"/>
      </w:rPr>
    </w:lvl>
    <w:lvl w:ilvl="6" w:tplc="04090001" w:tentative="1">
      <w:start w:val="1"/>
      <w:numFmt w:val="bullet"/>
      <w:lvlText w:val=""/>
      <w:lvlJc w:val="left"/>
      <w:pPr>
        <w:tabs>
          <w:tab w:val="num" w:pos="4813"/>
        </w:tabs>
        <w:ind w:left="4813" w:hanging="360"/>
      </w:pPr>
      <w:rPr>
        <w:rFonts w:ascii="Symbol" w:hAnsi="Symbol" w:hint="default"/>
      </w:rPr>
    </w:lvl>
    <w:lvl w:ilvl="7" w:tplc="04090003" w:tentative="1">
      <w:start w:val="1"/>
      <w:numFmt w:val="bullet"/>
      <w:lvlText w:val="o"/>
      <w:lvlJc w:val="left"/>
      <w:pPr>
        <w:tabs>
          <w:tab w:val="num" w:pos="5533"/>
        </w:tabs>
        <w:ind w:left="5533" w:hanging="360"/>
      </w:pPr>
      <w:rPr>
        <w:rFonts w:ascii="Courier New" w:hAnsi="Courier New" w:cs="Courier New" w:hint="default"/>
      </w:rPr>
    </w:lvl>
    <w:lvl w:ilvl="8" w:tplc="04090005" w:tentative="1">
      <w:start w:val="1"/>
      <w:numFmt w:val="bullet"/>
      <w:lvlText w:val=""/>
      <w:lvlJc w:val="left"/>
      <w:pPr>
        <w:tabs>
          <w:tab w:val="num" w:pos="6253"/>
        </w:tabs>
        <w:ind w:left="6253" w:hanging="360"/>
      </w:pPr>
      <w:rPr>
        <w:rFonts w:ascii="Wingdings" w:hAnsi="Wingdings" w:hint="default"/>
      </w:rPr>
    </w:lvl>
  </w:abstractNum>
  <w:abstractNum w:abstractNumId="41">
    <w:nsid w:val="72C71936"/>
    <w:multiLevelType w:val="multilevel"/>
    <w:tmpl w:val="30942B3C"/>
    <w:lvl w:ilvl="0">
      <w:start w:val="1"/>
      <w:numFmt w:val="decimal"/>
      <w:pStyle w:val="Heading1"/>
      <w:lvlText w:val="%1"/>
      <w:lvlJc w:val="left"/>
      <w:pPr>
        <w:tabs>
          <w:tab w:val="num" w:pos="0"/>
        </w:tabs>
        <w:ind w:left="2551" w:hanging="1304"/>
      </w:pPr>
      <w:rPr>
        <w:rFonts w:hint="default"/>
        <w:u w:val="none"/>
      </w:rPr>
    </w:lvl>
    <w:lvl w:ilvl="1">
      <w:start w:val="1"/>
      <w:numFmt w:val="decimal"/>
      <w:pStyle w:val="Heading2"/>
      <w:lvlText w:val="%1.%2"/>
      <w:lvlJc w:val="left"/>
      <w:pPr>
        <w:tabs>
          <w:tab w:val="num" w:pos="0"/>
        </w:tabs>
        <w:ind w:left="255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42">
    <w:nsid w:val="7B0E1191"/>
    <w:multiLevelType w:val="multilevel"/>
    <w:tmpl w:val="0A582166"/>
    <w:lvl w:ilvl="0">
      <w:start w:val="1"/>
      <w:numFmt w:val="bullet"/>
      <w:lvlText w:val=""/>
      <w:lvlJc w:val="left"/>
      <w:pPr>
        <w:tabs>
          <w:tab w:val="num" w:pos="340"/>
        </w:tabs>
        <w:ind w:left="340" w:hanging="340"/>
      </w:pPr>
      <w:rPr>
        <w:rFonts w:ascii="Symbol" w:hAnsi="Symbol" w:hint="default"/>
        <w:color w:val="000000"/>
      </w:rPr>
    </w:lvl>
    <w:lvl w:ilvl="1">
      <w:start w:val="1"/>
      <w:numFmt w:val="bullet"/>
      <w:lvlText w:val="o"/>
      <w:lvlJc w:val="left"/>
      <w:pPr>
        <w:tabs>
          <w:tab w:val="num" w:pos="1213"/>
        </w:tabs>
        <w:ind w:left="1213" w:hanging="360"/>
      </w:pPr>
      <w:rPr>
        <w:rFonts w:ascii="Courier New" w:hAnsi="Courier New" w:cs="Courier New" w:hint="default"/>
      </w:rPr>
    </w:lvl>
    <w:lvl w:ilvl="2">
      <w:start w:val="1"/>
      <w:numFmt w:val="bullet"/>
      <w:lvlText w:val=""/>
      <w:lvlJc w:val="left"/>
      <w:pPr>
        <w:tabs>
          <w:tab w:val="num" w:pos="1933"/>
        </w:tabs>
        <w:ind w:left="1933" w:hanging="360"/>
      </w:pPr>
      <w:rPr>
        <w:rFonts w:ascii="Wingdings" w:hAnsi="Wingdings" w:hint="default"/>
      </w:rPr>
    </w:lvl>
    <w:lvl w:ilvl="3">
      <w:start w:val="1"/>
      <w:numFmt w:val="bullet"/>
      <w:lvlText w:val=""/>
      <w:lvlJc w:val="left"/>
      <w:pPr>
        <w:tabs>
          <w:tab w:val="num" w:pos="2653"/>
        </w:tabs>
        <w:ind w:left="2653" w:hanging="360"/>
      </w:pPr>
      <w:rPr>
        <w:rFonts w:ascii="Symbol" w:hAnsi="Symbol" w:hint="default"/>
      </w:rPr>
    </w:lvl>
    <w:lvl w:ilvl="4">
      <w:start w:val="1"/>
      <w:numFmt w:val="bullet"/>
      <w:lvlText w:val="o"/>
      <w:lvlJc w:val="left"/>
      <w:pPr>
        <w:tabs>
          <w:tab w:val="num" w:pos="3373"/>
        </w:tabs>
        <w:ind w:left="3373" w:hanging="360"/>
      </w:pPr>
      <w:rPr>
        <w:rFonts w:ascii="Courier New" w:hAnsi="Courier New" w:cs="Courier New" w:hint="default"/>
      </w:rPr>
    </w:lvl>
    <w:lvl w:ilvl="5">
      <w:start w:val="1"/>
      <w:numFmt w:val="bullet"/>
      <w:lvlText w:val=""/>
      <w:lvlJc w:val="left"/>
      <w:pPr>
        <w:tabs>
          <w:tab w:val="num" w:pos="4093"/>
        </w:tabs>
        <w:ind w:left="4093" w:hanging="360"/>
      </w:pPr>
      <w:rPr>
        <w:rFonts w:ascii="Wingdings" w:hAnsi="Wingdings" w:hint="default"/>
      </w:rPr>
    </w:lvl>
    <w:lvl w:ilvl="6">
      <w:start w:val="1"/>
      <w:numFmt w:val="bullet"/>
      <w:lvlText w:val=""/>
      <w:lvlJc w:val="left"/>
      <w:pPr>
        <w:tabs>
          <w:tab w:val="num" w:pos="4813"/>
        </w:tabs>
        <w:ind w:left="4813" w:hanging="360"/>
      </w:pPr>
      <w:rPr>
        <w:rFonts w:ascii="Symbol" w:hAnsi="Symbol" w:hint="default"/>
      </w:rPr>
    </w:lvl>
    <w:lvl w:ilvl="7">
      <w:start w:val="1"/>
      <w:numFmt w:val="bullet"/>
      <w:lvlText w:val="o"/>
      <w:lvlJc w:val="left"/>
      <w:pPr>
        <w:tabs>
          <w:tab w:val="num" w:pos="5533"/>
        </w:tabs>
        <w:ind w:left="5533" w:hanging="360"/>
      </w:pPr>
      <w:rPr>
        <w:rFonts w:ascii="Courier New" w:hAnsi="Courier New" w:cs="Courier New" w:hint="default"/>
      </w:rPr>
    </w:lvl>
    <w:lvl w:ilvl="8">
      <w:start w:val="1"/>
      <w:numFmt w:val="bullet"/>
      <w:lvlText w:val=""/>
      <w:lvlJc w:val="left"/>
      <w:pPr>
        <w:tabs>
          <w:tab w:val="num" w:pos="6253"/>
        </w:tabs>
        <w:ind w:left="6253" w:hanging="360"/>
      </w:pPr>
      <w:rPr>
        <w:rFonts w:ascii="Wingdings" w:hAnsi="Wingdings" w:hint="default"/>
      </w:rPr>
    </w:lvl>
  </w:abstractNum>
  <w:abstractNum w:abstractNumId="43">
    <w:nsid w:val="7B42778D"/>
    <w:multiLevelType w:val="hybridMultilevel"/>
    <w:tmpl w:val="3AC29B06"/>
    <w:lvl w:ilvl="0" w:tplc="E46A4506">
      <w:start w:val="1"/>
      <w:numFmt w:val="bullet"/>
      <w:lvlText w:val="–"/>
      <w:lvlJc w:val="left"/>
      <w:pPr>
        <w:tabs>
          <w:tab w:val="num" w:pos="720"/>
        </w:tabs>
        <w:ind w:left="720" w:hanging="360"/>
      </w:pPr>
      <w:rPr>
        <w:rFonts w:ascii="Times New Roman" w:hAnsi="Times New Roman" w:hint="default"/>
      </w:rPr>
    </w:lvl>
    <w:lvl w:ilvl="1" w:tplc="6254B986" w:tentative="1">
      <w:start w:val="1"/>
      <w:numFmt w:val="bullet"/>
      <w:lvlText w:val="–"/>
      <w:lvlJc w:val="left"/>
      <w:pPr>
        <w:tabs>
          <w:tab w:val="num" w:pos="1440"/>
        </w:tabs>
        <w:ind w:left="1440" w:hanging="360"/>
      </w:pPr>
      <w:rPr>
        <w:rFonts w:ascii="Times New Roman" w:hAnsi="Times New Roman" w:hint="default"/>
      </w:rPr>
    </w:lvl>
    <w:lvl w:ilvl="2" w:tplc="F20C6B6C">
      <w:start w:val="150"/>
      <w:numFmt w:val="bullet"/>
      <w:lvlText w:val=""/>
      <w:lvlJc w:val="left"/>
      <w:pPr>
        <w:tabs>
          <w:tab w:val="num" w:pos="2160"/>
        </w:tabs>
        <w:ind w:left="2160" w:hanging="360"/>
      </w:pPr>
      <w:rPr>
        <w:rFonts w:ascii="Wingdings" w:hAnsi="Wingdings" w:hint="default"/>
      </w:rPr>
    </w:lvl>
    <w:lvl w:ilvl="3" w:tplc="ABD8EDE0" w:tentative="1">
      <w:start w:val="1"/>
      <w:numFmt w:val="bullet"/>
      <w:lvlText w:val="–"/>
      <w:lvlJc w:val="left"/>
      <w:pPr>
        <w:tabs>
          <w:tab w:val="num" w:pos="2880"/>
        </w:tabs>
        <w:ind w:left="2880" w:hanging="360"/>
      </w:pPr>
      <w:rPr>
        <w:rFonts w:ascii="Times New Roman" w:hAnsi="Times New Roman" w:hint="default"/>
      </w:rPr>
    </w:lvl>
    <w:lvl w:ilvl="4" w:tplc="340AD3A6" w:tentative="1">
      <w:start w:val="1"/>
      <w:numFmt w:val="bullet"/>
      <w:lvlText w:val="–"/>
      <w:lvlJc w:val="left"/>
      <w:pPr>
        <w:tabs>
          <w:tab w:val="num" w:pos="3600"/>
        </w:tabs>
        <w:ind w:left="3600" w:hanging="360"/>
      </w:pPr>
      <w:rPr>
        <w:rFonts w:ascii="Times New Roman" w:hAnsi="Times New Roman" w:hint="default"/>
      </w:rPr>
    </w:lvl>
    <w:lvl w:ilvl="5" w:tplc="223EF0F6" w:tentative="1">
      <w:start w:val="1"/>
      <w:numFmt w:val="bullet"/>
      <w:lvlText w:val="–"/>
      <w:lvlJc w:val="left"/>
      <w:pPr>
        <w:tabs>
          <w:tab w:val="num" w:pos="4320"/>
        </w:tabs>
        <w:ind w:left="4320" w:hanging="360"/>
      </w:pPr>
      <w:rPr>
        <w:rFonts w:ascii="Times New Roman" w:hAnsi="Times New Roman" w:hint="default"/>
      </w:rPr>
    </w:lvl>
    <w:lvl w:ilvl="6" w:tplc="951488B8" w:tentative="1">
      <w:start w:val="1"/>
      <w:numFmt w:val="bullet"/>
      <w:lvlText w:val="–"/>
      <w:lvlJc w:val="left"/>
      <w:pPr>
        <w:tabs>
          <w:tab w:val="num" w:pos="5040"/>
        </w:tabs>
        <w:ind w:left="5040" w:hanging="360"/>
      </w:pPr>
      <w:rPr>
        <w:rFonts w:ascii="Times New Roman" w:hAnsi="Times New Roman" w:hint="default"/>
      </w:rPr>
    </w:lvl>
    <w:lvl w:ilvl="7" w:tplc="72D01F62" w:tentative="1">
      <w:start w:val="1"/>
      <w:numFmt w:val="bullet"/>
      <w:lvlText w:val="–"/>
      <w:lvlJc w:val="left"/>
      <w:pPr>
        <w:tabs>
          <w:tab w:val="num" w:pos="5760"/>
        </w:tabs>
        <w:ind w:left="5760" w:hanging="360"/>
      </w:pPr>
      <w:rPr>
        <w:rFonts w:ascii="Times New Roman" w:hAnsi="Times New Roman" w:hint="default"/>
      </w:rPr>
    </w:lvl>
    <w:lvl w:ilvl="8" w:tplc="4E242B16" w:tentative="1">
      <w:start w:val="1"/>
      <w:numFmt w:val="bullet"/>
      <w:lvlText w:val="–"/>
      <w:lvlJc w:val="left"/>
      <w:pPr>
        <w:tabs>
          <w:tab w:val="num" w:pos="6480"/>
        </w:tabs>
        <w:ind w:left="6480" w:hanging="360"/>
      </w:pPr>
      <w:rPr>
        <w:rFonts w:ascii="Times New Roman" w:hAnsi="Times New Roman" w:hint="default"/>
      </w:rPr>
    </w:lvl>
  </w:abstractNum>
  <w:abstractNum w:abstractNumId="44">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4D5EC4"/>
    <w:multiLevelType w:val="hybridMultilevel"/>
    <w:tmpl w:val="B1BE41FC"/>
    <w:lvl w:ilvl="0" w:tplc="F3B635FC">
      <w:start w:val="1"/>
      <w:numFmt w:val="bullet"/>
      <w:lvlText w:val=""/>
      <w:lvlJc w:val="left"/>
      <w:pPr>
        <w:tabs>
          <w:tab w:val="num" w:pos="57"/>
        </w:tabs>
        <w:ind w:left="40" w:firstLine="20"/>
      </w:pPr>
      <w:rPr>
        <w:rFonts w:ascii="Wingdings" w:hAnsi="Wingdings" w:hint="default"/>
        <w:color w:val="000000"/>
      </w:rPr>
    </w:lvl>
    <w:lvl w:ilvl="1" w:tplc="04090003">
      <w:start w:val="1"/>
      <w:numFmt w:val="bullet"/>
      <w:lvlText w:val="o"/>
      <w:lvlJc w:val="left"/>
      <w:pPr>
        <w:tabs>
          <w:tab w:val="num" w:pos="1213"/>
        </w:tabs>
        <w:ind w:left="1213" w:hanging="360"/>
      </w:pPr>
      <w:rPr>
        <w:rFonts w:ascii="Courier New" w:hAnsi="Courier New" w:cs="Courier New" w:hint="default"/>
        <w:color w:val="000000"/>
      </w:rPr>
    </w:lvl>
    <w:lvl w:ilvl="2" w:tplc="04090005" w:tentative="1">
      <w:start w:val="1"/>
      <w:numFmt w:val="bullet"/>
      <w:lvlText w:val=""/>
      <w:lvlJc w:val="left"/>
      <w:pPr>
        <w:tabs>
          <w:tab w:val="num" w:pos="1993"/>
        </w:tabs>
        <w:ind w:left="1993" w:hanging="360"/>
      </w:pPr>
      <w:rPr>
        <w:rFonts w:ascii="Wingdings" w:hAnsi="Wingdings" w:hint="default"/>
      </w:rPr>
    </w:lvl>
    <w:lvl w:ilvl="3" w:tplc="04090001" w:tentative="1">
      <w:start w:val="1"/>
      <w:numFmt w:val="bullet"/>
      <w:lvlText w:val=""/>
      <w:lvlJc w:val="left"/>
      <w:pPr>
        <w:tabs>
          <w:tab w:val="num" w:pos="2713"/>
        </w:tabs>
        <w:ind w:left="2713" w:hanging="360"/>
      </w:pPr>
      <w:rPr>
        <w:rFonts w:ascii="Symbol" w:hAnsi="Symbol" w:hint="default"/>
      </w:rPr>
    </w:lvl>
    <w:lvl w:ilvl="4" w:tplc="04090003" w:tentative="1">
      <w:start w:val="1"/>
      <w:numFmt w:val="bullet"/>
      <w:lvlText w:val="o"/>
      <w:lvlJc w:val="left"/>
      <w:pPr>
        <w:tabs>
          <w:tab w:val="num" w:pos="3433"/>
        </w:tabs>
        <w:ind w:left="3433" w:hanging="360"/>
      </w:pPr>
      <w:rPr>
        <w:rFonts w:ascii="Courier New" w:hAnsi="Courier New" w:cs="Courier New" w:hint="default"/>
      </w:rPr>
    </w:lvl>
    <w:lvl w:ilvl="5" w:tplc="04090005" w:tentative="1">
      <w:start w:val="1"/>
      <w:numFmt w:val="bullet"/>
      <w:lvlText w:val=""/>
      <w:lvlJc w:val="left"/>
      <w:pPr>
        <w:tabs>
          <w:tab w:val="num" w:pos="4153"/>
        </w:tabs>
        <w:ind w:left="4153" w:hanging="360"/>
      </w:pPr>
      <w:rPr>
        <w:rFonts w:ascii="Wingdings" w:hAnsi="Wingdings" w:hint="default"/>
      </w:rPr>
    </w:lvl>
    <w:lvl w:ilvl="6" w:tplc="04090001" w:tentative="1">
      <w:start w:val="1"/>
      <w:numFmt w:val="bullet"/>
      <w:lvlText w:val=""/>
      <w:lvlJc w:val="left"/>
      <w:pPr>
        <w:tabs>
          <w:tab w:val="num" w:pos="4873"/>
        </w:tabs>
        <w:ind w:left="4873" w:hanging="360"/>
      </w:pPr>
      <w:rPr>
        <w:rFonts w:ascii="Symbol" w:hAnsi="Symbol" w:hint="default"/>
      </w:rPr>
    </w:lvl>
    <w:lvl w:ilvl="7" w:tplc="04090003" w:tentative="1">
      <w:start w:val="1"/>
      <w:numFmt w:val="bullet"/>
      <w:lvlText w:val="o"/>
      <w:lvlJc w:val="left"/>
      <w:pPr>
        <w:tabs>
          <w:tab w:val="num" w:pos="5593"/>
        </w:tabs>
        <w:ind w:left="5593" w:hanging="360"/>
      </w:pPr>
      <w:rPr>
        <w:rFonts w:ascii="Courier New" w:hAnsi="Courier New" w:cs="Courier New" w:hint="default"/>
      </w:rPr>
    </w:lvl>
    <w:lvl w:ilvl="8" w:tplc="04090005" w:tentative="1">
      <w:start w:val="1"/>
      <w:numFmt w:val="bullet"/>
      <w:lvlText w:val=""/>
      <w:lvlJc w:val="left"/>
      <w:pPr>
        <w:tabs>
          <w:tab w:val="num" w:pos="6313"/>
        </w:tabs>
        <w:ind w:left="6313" w:hanging="360"/>
      </w:pPr>
      <w:rPr>
        <w:rFonts w:ascii="Wingdings" w:hAnsi="Wingdings" w:hint="default"/>
      </w:rPr>
    </w:lvl>
  </w:abstractNum>
  <w:abstractNum w:abstractNumId="46">
    <w:nsid w:val="7DD81709"/>
    <w:multiLevelType w:val="hybridMultilevel"/>
    <w:tmpl w:val="EC3C4340"/>
    <w:lvl w:ilvl="0" w:tplc="7CC03648">
      <w:start w:val="1"/>
      <w:numFmt w:val="bullet"/>
      <w:lvlText w:val="•"/>
      <w:lvlJc w:val="left"/>
      <w:pPr>
        <w:tabs>
          <w:tab w:val="num" w:pos="720"/>
        </w:tabs>
        <w:ind w:left="720" w:hanging="360"/>
      </w:pPr>
      <w:rPr>
        <w:rFonts w:ascii="Arial" w:hAnsi="Arial" w:hint="default"/>
      </w:rPr>
    </w:lvl>
    <w:lvl w:ilvl="1" w:tplc="D286F284">
      <w:start w:val="6563"/>
      <w:numFmt w:val="bullet"/>
      <w:lvlText w:val="–"/>
      <w:lvlJc w:val="left"/>
      <w:pPr>
        <w:tabs>
          <w:tab w:val="num" w:pos="1440"/>
        </w:tabs>
        <w:ind w:left="1440" w:hanging="360"/>
      </w:pPr>
      <w:rPr>
        <w:rFonts w:ascii="Arial" w:hAnsi="Arial" w:hint="default"/>
      </w:rPr>
    </w:lvl>
    <w:lvl w:ilvl="2" w:tplc="3C1A02CE">
      <w:start w:val="6563"/>
      <w:numFmt w:val="bullet"/>
      <w:lvlText w:val="•"/>
      <w:lvlJc w:val="left"/>
      <w:pPr>
        <w:tabs>
          <w:tab w:val="num" w:pos="2160"/>
        </w:tabs>
        <w:ind w:left="2160" w:hanging="360"/>
      </w:pPr>
      <w:rPr>
        <w:rFonts w:ascii="Arial" w:hAnsi="Arial" w:hint="default"/>
      </w:rPr>
    </w:lvl>
    <w:lvl w:ilvl="3" w:tplc="1B109CFC" w:tentative="1">
      <w:start w:val="1"/>
      <w:numFmt w:val="bullet"/>
      <w:lvlText w:val="•"/>
      <w:lvlJc w:val="left"/>
      <w:pPr>
        <w:tabs>
          <w:tab w:val="num" w:pos="2880"/>
        </w:tabs>
        <w:ind w:left="2880" w:hanging="360"/>
      </w:pPr>
      <w:rPr>
        <w:rFonts w:ascii="Arial" w:hAnsi="Arial" w:hint="default"/>
      </w:rPr>
    </w:lvl>
    <w:lvl w:ilvl="4" w:tplc="E0300F6A" w:tentative="1">
      <w:start w:val="1"/>
      <w:numFmt w:val="bullet"/>
      <w:lvlText w:val="•"/>
      <w:lvlJc w:val="left"/>
      <w:pPr>
        <w:tabs>
          <w:tab w:val="num" w:pos="3600"/>
        </w:tabs>
        <w:ind w:left="3600" w:hanging="360"/>
      </w:pPr>
      <w:rPr>
        <w:rFonts w:ascii="Arial" w:hAnsi="Arial" w:hint="default"/>
      </w:rPr>
    </w:lvl>
    <w:lvl w:ilvl="5" w:tplc="B5DA02A6" w:tentative="1">
      <w:start w:val="1"/>
      <w:numFmt w:val="bullet"/>
      <w:lvlText w:val="•"/>
      <w:lvlJc w:val="left"/>
      <w:pPr>
        <w:tabs>
          <w:tab w:val="num" w:pos="4320"/>
        </w:tabs>
        <w:ind w:left="4320" w:hanging="360"/>
      </w:pPr>
      <w:rPr>
        <w:rFonts w:ascii="Arial" w:hAnsi="Arial" w:hint="default"/>
      </w:rPr>
    </w:lvl>
    <w:lvl w:ilvl="6" w:tplc="E2B6FFC2" w:tentative="1">
      <w:start w:val="1"/>
      <w:numFmt w:val="bullet"/>
      <w:lvlText w:val="•"/>
      <w:lvlJc w:val="left"/>
      <w:pPr>
        <w:tabs>
          <w:tab w:val="num" w:pos="5040"/>
        </w:tabs>
        <w:ind w:left="5040" w:hanging="360"/>
      </w:pPr>
      <w:rPr>
        <w:rFonts w:ascii="Arial" w:hAnsi="Arial" w:hint="default"/>
      </w:rPr>
    </w:lvl>
    <w:lvl w:ilvl="7" w:tplc="4A10B298" w:tentative="1">
      <w:start w:val="1"/>
      <w:numFmt w:val="bullet"/>
      <w:lvlText w:val="•"/>
      <w:lvlJc w:val="left"/>
      <w:pPr>
        <w:tabs>
          <w:tab w:val="num" w:pos="5760"/>
        </w:tabs>
        <w:ind w:left="5760" w:hanging="360"/>
      </w:pPr>
      <w:rPr>
        <w:rFonts w:ascii="Arial" w:hAnsi="Arial" w:hint="default"/>
      </w:rPr>
    </w:lvl>
    <w:lvl w:ilvl="8" w:tplc="E02443EC" w:tentative="1">
      <w:start w:val="1"/>
      <w:numFmt w:val="bullet"/>
      <w:lvlText w:val="•"/>
      <w:lvlJc w:val="left"/>
      <w:pPr>
        <w:tabs>
          <w:tab w:val="num" w:pos="6480"/>
        </w:tabs>
        <w:ind w:left="6480" w:hanging="360"/>
      </w:pPr>
      <w:rPr>
        <w:rFonts w:ascii="Arial" w:hAnsi="Arial" w:hint="default"/>
      </w:rPr>
    </w:lvl>
  </w:abstractNum>
  <w:abstractNum w:abstractNumId="47">
    <w:nsid w:val="7F1E7D32"/>
    <w:multiLevelType w:val="hybridMultilevel"/>
    <w:tmpl w:val="68F868EE"/>
    <w:lvl w:ilvl="0" w:tplc="B8E25428">
      <w:start w:val="1"/>
      <w:numFmt w:val="decimal"/>
      <w:lvlText w:val="%1."/>
      <w:lvlJc w:val="left"/>
      <w:pPr>
        <w:tabs>
          <w:tab w:val="num" w:pos="0"/>
        </w:tabs>
        <w:ind w:left="0" w:firstLine="0"/>
      </w:pPr>
      <w:rPr>
        <w:rFonts w:hint="default"/>
      </w:rPr>
    </w:lvl>
    <w:lvl w:ilvl="1" w:tplc="3E28D642">
      <w:start w:val="1"/>
      <w:numFmt w:val="bullet"/>
      <w:lvlText w:val=""/>
      <w:lvlJc w:val="left"/>
      <w:pPr>
        <w:tabs>
          <w:tab w:val="num" w:pos="-1492"/>
        </w:tabs>
        <w:ind w:left="-1492" w:hanging="340"/>
      </w:pPr>
      <w:rPr>
        <w:rFonts w:ascii="Symbol" w:hAnsi="Symbol" w:hint="default"/>
        <w:color w:val="000000"/>
      </w:rPr>
    </w:lvl>
    <w:lvl w:ilvl="2" w:tplc="3E28D642">
      <w:start w:val="1"/>
      <w:numFmt w:val="bullet"/>
      <w:lvlText w:val=""/>
      <w:lvlJc w:val="left"/>
      <w:pPr>
        <w:tabs>
          <w:tab w:val="num" w:pos="-592"/>
        </w:tabs>
        <w:ind w:left="-592" w:hanging="340"/>
      </w:pPr>
      <w:rPr>
        <w:rFonts w:ascii="Symbol" w:hAnsi="Symbol" w:hint="default"/>
        <w:color w:val="000000"/>
      </w:rPr>
    </w:lvl>
    <w:lvl w:ilvl="3" w:tplc="0409000F">
      <w:start w:val="1"/>
      <w:numFmt w:val="decimal"/>
      <w:lvlText w:val="%4."/>
      <w:lvlJc w:val="left"/>
      <w:pPr>
        <w:tabs>
          <w:tab w:val="num" w:pos="-32"/>
        </w:tabs>
        <w:ind w:left="-32" w:hanging="360"/>
      </w:pPr>
    </w:lvl>
    <w:lvl w:ilvl="4" w:tplc="04090019">
      <w:start w:val="1"/>
      <w:numFmt w:val="lowerLetter"/>
      <w:lvlText w:val="%5."/>
      <w:lvlJc w:val="left"/>
      <w:pPr>
        <w:tabs>
          <w:tab w:val="num" w:pos="688"/>
        </w:tabs>
        <w:ind w:left="688" w:hanging="360"/>
      </w:pPr>
    </w:lvl>
    <w:lvl w:ilvl="5" w:tplc="0409001B" w:tentative="1">
      <w:start w:val="1"/>
      <w:numFmt w:val="lowerRoman"/>
      <w:lvlText w:val="%6."/>
      <w:lvlJc w:val="right"/>
      <w:pPr>
        <w:tabs>
          <w:tab w:val="num" w:pos="1408"/>
        </w:tabs>
        <w:ind w:left="1408" w:hanging="180"/>
      </w:pPr>
    </w:lvl>
    <w:lvl w:ilvl="6" w:tplc="0409000F" w:tentative="1">
      <w:start w:val="1"/>
      <w:numFmt w:val="decimal"/>
      <w:lvlText w:val="%7."/>
      <w:lvlJc w:val="left"/>
      <w:pPr>
        <w:tabs>
          <w:tab w:val="num" w:pos="2128"/>
        </w:tabs>
        <w:ind w:left="2128" w:hanging="360"/>
      </w:pPr>
    </w:lvl>
    <w:lvl w:ilvl="7" w:tplc="04090019" w:tentative="1">
      <w:start w:val="1"/>
      <w:numFmt w:val="lowerLetter"/>
      <w:lvlText w:val="%8."/>
      <w:lvlJc w:val="left"/>
      <w:pPr>
        <w:tabs>
          <w:tab w:val="num" w:pos="2848"/>
        </w:tabs>
        <w:ind w:left="2848" w:hanging="360"/>
      </w:pPr>
    </w:lvl>
    <w:lvl w:ilvl="8" w:tplc="0409001B" w:tentative="1">
      <w:start w:val="1"/>
      <w:numFmt w:val="lowerRoman"/>
      <w:lvlText w:val="%9."/>
      <w:lvlJc w:val="right"/>
      <w:pPr>
        <w:tabs>
          <w:tab w:val="num" w:pos="3568"/>
        </w:tabs>
        <w:ind w:left="3568" w:hanging="180"/>
      </w:pPr>
    </w:lvl>
  </w:abstractNum>
  <w:abstractNum w:abstractNumId="48">
    <w:nsid w:val="7FBA46FE"/>
    <w:multiLevelType w:val="hybridMultilevel"/>
    <w:tmpl w:val="7D800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168"/>
        </w:tabs>
        <w:ind w:left="-1168" w:hanging="360"/>
      </w:pPr>
      <w:rPr>
        <w:rFonts w:ascii="Courier New" w:hAnsi="Courier New" w:cs="Courier New" w:hint="default"/>
      </w:rPr>
    </w:lvl>
    <w:lvl w:ilvl="2" w:tplc="04090005" w:tentative="1">
      <w:start w:val="1"/>
      <w:numFmt w:val="bullet"/>
      <w:lvlText w:val=""/>
      <w:lvlJc w:val="left"/>
      <w:pPr>
        <w:tabs>
          <w:tab w:val="num" w:pos="-448"/>
        </w:tabs>
        <w:ind w:left="-448" w:hanging="360"/>
      </w:pPr>
      <w:rPr>
        <w:rFonts w:ascii="Wingdings" w:hAnsi="Wingdings" w:hint="default"/>
      </w:rPr>
    </w:lvl>
    <w:lvl w:ilvl="3" w:tplc="04090001" w:tentative="1">
      <w:start w:val="1"/>
      <w:numFmt w:val="bullet"/>
      <w:lvlText w:val=""/>
      <w:lvlJc w:val="left"/>
      <w:pPr>
        <w:tabs>
          <w:tab w:val="num" w:pos="272"/>
        </w:tabs>
        <w:ind w:left="272" w:hanging="360"/>
      </w:pPr>
      <w:rPr>
        <w:rFonts w:ascii="Symbol" w:hAnsi="Symbol" w:hint="default"/>
      </w:rPr>
    </w:lvl>
    <w:lvl w:ilvl="4" w:tplc="04090003" w:tentative="1">
      <w:start w:val="1"/>
      <w:numFmt w:val="bullet"/>
      <w:lvlText w:val="o"/>
      <w:lvlJc w:val="left"/>
      <w:pPr>
        <w:tabs>
          <w:tab w:val="num" w:pos="992"/>
        </w:tabs>
        <w:ind w:left="992" w:hanging="360"/>
      </w:pPr>
      <w:rPr>
        <w:rFonts w:ascii="Courier New" w:hAnsi="Courier New" w:cs="Courier New" w:hint="default"/>
      </w:rPr>
    </w:lvl>
    <w:lvl w:ilvl="5" w:tplc="04090005" w:tentative="1">
      <w:start w:val="1"/>
      <w:numFmt w:val="bullet"/>
      <w:lvlText w:val=""/>
      <w:lvlJc w:val="left"/>
      <w:pPr>
        <w:tabs>
          <w:tab w:val="num" w:pos="1712"/>
        </w:tabs>
        <w:ind w:left="1712" w:hanging="360"/>
      </w:pPr>
      <w:rPr>
        <w:rFonts w:ascii="Wingdings" w:hAnsi="Wingdings" w:hint="default"/>
      </w:rPr>
    </w:lvl>
    <w:lvl w:ilvl="6" w:tplc="04090001" w:tentative="1">
      <w:start w:val="1"/>
      <w:numFmt w:val="bullet"/>
      <w:lvlText w:val=""/>
      <w:lvlJc w:val="left"/>
      <w:pPr>
        <w:tabs>
          <w:tab w:val="num" w:pos="2432"/>
        </w:tabs>
        <w:ind w:left="2432" w:hanging="360"/>
      </w:pPr>
      <w:rPr>
        <w:rFonts w:ascii="Symbol" w:hAnsi="Symbol" w:hint="default"/>
      </w:rPr>
    </w:lvl>
    <w:lvl w:ilvl="7" w:tplc="04090003" w:tentative="1">
      <w:start w:val="1"/>
      <w:numFmt w:val="bullet"/>
      <w:lvlText w:val="o"/>
      <w:lvlJc w:val="left"/>
      <w:pPr>
        <w:tabs>
          <w:tab w:val="num" w:pos="3152"/>
        </w:tabs>
        <w:ind w:left="3152" w:hanging="360"/>
      </w:pPr>
      <w:rPr>
        <w:rFonts w:ascii="Courier New" w:hAnsi="Courier New" w:cs="Courier New" w:hint="default"/>
      </w:rPr>
    </w:lvl>
    <w:lvl w:ilvl="8" w:tplc="04090005" w:tentative="1">
      <w:start w:val="1"/>
      <w:numFmt w:val="bullet"/>
      <w:lvlText w:val=""/>
      <w:lvlJc w:val="left"/>
      <w:pPr>
        <w:tabs>
          <w:tab w:val="num" w:pos="3872"/>
        </w:tabs>
        <w:ind w:left="3872" w:hanging="360"/>
      </w:pPr>
      <w:rPr>
        <w:rFonts w:ascii="Wingdings" w:hAnsi="Wingdings" w:hint="default"/>
      </w:rPr>
    </w:lvl>
  </w:abstractNum>
  <w:num w:numId="1">
    <w:abstractNumId w:val="37"/>
  </w:num>
  <w:num w:numId="2">
    <w:abstractNumId w:val="44"/>
  </w:num>
  <w:num w:numId="3">
    <w:abstractNumId w:val="8"/>
  </w:num>
  <w:num w:numId="4">
    <w:abstractNumId w:val="16"/>
  </w:num>
  <w:num w:numId="5">
    <w:abstractNumId w:val="5"/>
  </w:num>
  <w:num w:numId="6">
    <w:abstractNumId w:val="41"/>
  </w:num>
  <w:num w:numId="7">
    <w:abstractNumId w:val="26"/>
  </w:num>
  <w:num w:numId="8">
    <w:abstractNumId w:val="47"/>
  </w:num>
  <w:num w:numId="9">
    <w:abstractNumId w:val="30"/>
  </w:num>
  <w:num w:numId="10">
    <w:abstractNumId w:val="20"/>
  </w:num>
  <w:num w:numId="11">
    <w:abstractNumId w:val="27"/>
  </w:num>
  <w:num w:numId="12">
    <w:abstractNumId w:val="9"/>
  </w:num>
  <w:num w:numId="13">
    <w:abstractNumId w:val="6"/>
  </w:num>
  <w:num w:numId="14">
    <w:abstractNumId w:val="17"/>
  </w:num>
  <w:num w:numId="15">
    <w:abstractNumId w:val="25"/>
  </w:num>
  <w:num w:numId="16">
    <w:abstractNumId w:val="33"/>
  </w:num>
  <w:num w:numId="17">
    <w:abstractNumId w:val="40"/>
  </w:num>
  <w:num w:numId="18">
    <w:abstractNumId w:val="21"/>
  </w:num>
  <w:num w:numId="19">
    <w:abstractNumId w:val="18"/>
  </w:num>
  <w:num w:numId="20">
    <w:abstractNumId w:val="11"/>
  </w:num>
  <w:num w:numId="21">
    <w:abstractNumId w:val="23"/>
  </w:num>
  <w:num w:numId="22">
    <w:abstractNumId w:val="28"/>
  </w:num>
  <w:num w:numId="23">
    <w:abstractNumId w:val="43"/>
  </w:num>
  <w:num w:numId="24">
    <w:abstractNumId w:val="22"/>
  </w:num>
  <w:num w:numId="25">
    <w:abstractNumId w:val="13"/>
  </w:num>
  <w:num w:numId="26">
    <w:abstractNumId w:val="15"/>
  </w:num>
  <w:num w:numId="27">
    <w:abstractNumId w:val="42"/>
  </w:num>
  <w:num w:numId="28">
    <w:abstractNumId w:val="14"/>
  </w:num>
  <w:num w:numId="29">
    <w:abstractNumId w:val="39"/>
  </w:num>
  <w:num w:numId="30">
    <w:abstractNumId w:val="45"/>
  </w:num>
  <w:num w:numId="31">
    <w:abstractNumId w:val="12"/>
  </w:num>
  <w:num w:numId="32">
    <w:abstractNumId w:val="24"/>
  </w:num>
  <w:num w:numId="33">
    <w:abstractNumId w:val="48"/>
  </w:num>
  <w:num w:numId="34">
    <w:abstractNumId w:val="2"/>
  </w:num>
  <w:num w:numId="35">
    <w:abstractNumId w:val="35"/>
  </w:num>
  <w:num w:numId="36">
    <w:abstractNumId w:val="29"/>
  </w:num>
  <w:num w:numId="37">
    <w:abstractNumId w:val="34"/>
  </w:num>
  <w:num w:numId="38">
    <w:abstractNumId w:val="19"/>
  </w:num>
  <w:num w:numId="39">
    <w:abstractNumId w:val="3"/>
  </w:num>
  <w:num w:numId="40">
    <w:abstractNumId w:val="1"/>
  </w:num>
  <w:num w:numId="41">
    <w:abstractNumId w:val="10"/>
  </w:num>
  <w:num w:numId="42">
    <w:abstractNumId w:val="38"/>
  </w:num>
  <w:num w:numId="43">
    <w:abstractNumId w:val="7"/>
  </w:num>
  <w:num w:numId="44">
    <w:abstractNumId w:val="31"/>
  </w:num>
  <w:num w:numId="45">
    <w:abstractNumId w:val="10"/>
  </w:num>
  <w:num w:numId="46">
    <w:abstractNumId w:val="32"/>
  </w:num>
  <w:num w:numId="47">
    <w:abstractNumId w:val="4"/>
  </w:num>
  <w:num w:numId="48">
    <w:abstractNumId w:val="46"/>
  </w:num>
  <w:num w:numId="49">
    <w:abstractNumId w:val="0"/>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0D"/>
    <w:rsid w:val="0000045A"/>
    <w:rsid w:val="0000223E"/>
    <w:rsid w:val="000040C9"/>
    <w:rsid w:val="00004F8E"/>
    <w:rsid w:val="00010601"/>
    <w:rsid w:val="000159A0"/>
    <w:rsid w:val="00020EE3"/>
    <w:rsid w:val="00022E4A"/>
    <w:rsid w:val="00023187"/>
    <w:rsid w:val="00024EE5"/>
    <w:rsid w:val="00025A40"/>
    <w:rsid w:val="00025EB1"/>
    <w:rsid w:val="00026106"/>
    <w:rsid w:val="0002625B"/>
    <w:rsid w:val="000309F5"/>
    <w:rsid w:val="00030F8E"/>
    <w:rsid w:val="00032549"/>
    <w:rsid w:val="00033EEB"/>
    <w:rsid w:val="00034007"/>
    <w:rsid w:val="0003471C"/>
    <w:rsid w:val="00034E6E"/>
    <w:rsid w:val="00034F1E"/>
    <w:rsid w:val="0003578A"/>
    <w:rsid w:val="00036AB2"/>
    <w:rsid w:val="000376C9"/>
    <w:rsid w:val="000404CA"/>
    <w:rsid w:val="00047B7C"/>
    <w:rsid w:val="00052B1B"/>
    <w:rsid w:val="00054511"/>
    <w:rsid w:val="00054550"/>
    <w:rsid w:val="00054D3E"/>
    <w:rsid w:val="00054EB5"/>
    <w:rsid w:val="00055C90"/>
    <w:rsid w:val="00056365"/>
    <w:rsid w:val="00056AD9"/>
    <w:rsid w:val="000576DC"/>
    <w:rsid w:val="0005772C"/>
    <w:rsid w:val="00060687"/>
    <w:rsid w:val="000616C2"/>
    <w:rsid w:val="000618C0"/>
    <w:rsid w:val="00063870"/>
    <w:rsid w:val="0006418F"/>
    <w:rsid w:val="00066D93"/>
    <w:rsid w:val="00066F31"/>
    <w:rsid w:val="0006762D"/>
    <w:rsid w:val="00070911"/>
    <w:rsid w:val="00071066"/>
    <w:rsid w:val="00072629"/>
    <w:rsid w:val="00072A3A"/>
    <w:rsid w:val="00072B13"/>
    <w:rsid w:val="00072FD3"/>
    <w:rsid w:val="00073226"/>
    <w:rsid w:val="00073A7B"/>
    <w:rsid w:val="0007418E"/>
    <w:rsid w:val="00074421"/>
    <w:rsid w:val="000745B0"/>
    <w:rsid w:val="0007654B"/>
    <w:rsid w:val="0007674A"/>
    <w:rsid w:val="00080E87"/>
    <w:rsid w:val="0008518E"/>
    <w:rsid w:val="00086C15"/>
    <w:rsid w:val="00090D6A"/>
    <w:rsid w:val="000922E9"/>
    <w:rsid w:val="00092416"/>
    <w:rsid w:val="0009256C"/>
    <w:rsid w:val="00092B9A"/>
    <w:rsid w:val="00095619"/>
    <w:rsid w:val="00095BB6"/>
    <w:rsid w:val="00096225"/>
    <w:rsid w:val="000A0F55"/>
    <w:rsid w:val="000A44CD"/>
    <w:rsid w:val="000A5885"/>
    <w:rsid w:val="000A7522"/>
    <w:rsid w:val="000A7B48"/>
    <w:rsid w:val="000A7EBB"/>
    <w:rsid w:val="000B0561"/>
    <w:rsid w:val="000B0CD3"/>
    <w:rsid w:val="000B2308"/>
    <w:rsid w:val="000B3DDA"/>
    <w:rsid w:val="000B4071"/>
    <w:rsid w:val="000B4E07"/>
    <w:rsid w:val="000B53EE"/>
    <w:rsid w:val="000C0FCE"/>
    <w:rsid w:val="000C1A43"/>
    <w:rsid w:val="000C3CA9"/>
    <w:rsid w:val="000C3FC8"/>
    <w:rsid w:val="000C5DBA"/>
    <w:rsid w:val="000C6598"/>
    <w:rsid w:val="000C722B"/>
    <w:rsid w:val="000D05C3"/>
    <w:rsid w:val="000D1247"/>
    <w:rsid w:val="000D2C93"/>
    <w:rsid w:val="000D532B"/>
    <w:rsid w:val="000D5757"/>
    <w:rsid w:val="000D6490"/>
    <w:rsid w:val="000D6658"/>
    <w:rsid w:val="000D6736"/>
    <w:rsid w:val="000D74C2"/>
    <w:rsid w:val="000D7864"/>
    <w:rsid w:val="000E254D"/>
    <w:rsid w:val="000E278B"/>
    <w:rsid w:val="000E2CCB"/>
    <w:rsid w:val="000E5339"/>
    <w:rsid w:val="000E682B"/>
    <w:rsid w:val="000F2FB7"/>
    <w:rsid w:val="000F5B23"/>
    <w:rsid w:val="000F6877"/>
    <w:rsid w:val="000F7B38"/>
    <w:rsid w:val="001002EB"/>
    <w:rsid w:val="00101D9E"/>
    <w:rsid w:val="00102507"/>
    <w:rsid w:val="001026EB"/>
    <w:rsid w:val="00103EBA"/>
    <w:rsid w:val="00104328"/>
    <w:rsid w:val="00104D00"/>
    <w:rsid w:val="00105CD6"/>
    <w:rsid w:val="00106D66"/>
    <w:rsid w:val="00110192"/>
    <w:rsid w:val="0011169D"/>
    <w:rsid w:val="001128FC"/>
    <w:rsid w:val="001130F3"/>
    <w:rsid w:val="001153ED"/>
    <w:rsid w:val="00115B91"/>
    <w:rsid w:val="00115FD8"/>
    <w:rsid w:val="00117538"/>
    <w:rsid w:val="001212A2"/>
    <w:rsid w:val="00125A5C"/>
    <w:rsid w:val="00126376"/>
    <w:rsid w:val="00126AAC"/>
    <w:rsid w:val="001276CA"/>
    <w:rsid w:val="00131312"/>
    <w:rsid w:val="00131978"/>
    <w:rsid w:val="001352B7"/>
    <w:rsid w:val="00136003"/>
    <w:rsid w:val="001376D7"/>
    <w:rsid w:val="00137E1E"/>
    <w:rsid w:val="0014071E"/>
    <w:rsid w:val="0014168E"/>
    <w:rsid w:val="00141B39"/>
    <w:rsid w:val="00142D41"/>
    <w:rsid w:val="001432BD"/>
    <w:rsid w:val="00143659"/>
    <w:rsid w:val="00143BF0"/>
    <w:rsid w:val="00144576"/>
    <w:rsid w:val="001454A2"/>
    <w:rsid w:val="00146238"/>
    <w:rsid w:val="001463F3"/>
    <w:rsid w:val="00147AD3"/>
    <w:rsid w:val="00147EBA"/>
    <w:rsid w:val="0015035F"/>
    <w:rsid w:val="001516D1"/>
    <w:rsid w:val="001526A5"/>
    <w:rsid w:val="00153597"/>
    <w:rsid w:val="00153A93"/>
    <w:rsid w:val="00154D92"/>
    <w:rsid w:val="00161590"/>
    <w:rsid w:val="001634F9"/>
    <w:rsid w:val="0016528A"/>
    <w:rsid w:val="001665A4"/>
    <w:rsid w:val="00166A54"/>
    <w:rsid w:val="00167BBA"/>
    <w:rsid w:val="00172A95"/>
    <w:rsid w:val="001743D7"/>
    <w:rsid w:val="0017473A"/>
    <w:rsid w:val="00174D74"/>
    <w:rsid w:val="0017575D"/>
    <w:rsid w:val="001760D7"/>
    <w:rsid w:val="00176EE1"/>
    <w:rsid w:val="001776B3"/>
    <w:rsid w:val="00177E47"/>
    <w:rsid w:val="001808D9"/>
    <w:rsid w:val="00180DB8"/>
    <w:rsid w:val="001810FA"/>
    <w:rsid w:val="00181669"/>
    <w:rsid w:val="001817B0"/>
    <w:rsid w:val="00183A8D"/>
    <w:rsid w:val="001869BD"/>
    <w:rsid w:val="00186ADA"/>
    <w:rsid w:val="001944F5"/>
    <w:rsid w:val="00197C20"/>
    <w:rsid w:val="001A4FD9"/>
    <w:rsid w:val="001A5354"/>
    <w:rsid w:val="001A6BB7"/>
    <w:rsid w:val="001A7B7F"/>
    <w:rsid w:val="001B27AA"/>
    <w:rsid w:val="001B3F05"/>
    <w:rsid w:val="001B6253"/>
    <w:rsid w:val="001B70D6"/>
    <w:rsid w:val="001C39E5"/>
    <w:rsid w:val="001C4417"/>
    <w:rsid w:val="001C59FB"/>
    <w:rsid w:val="001C5CF9"/>
    <w:rsid w:val="001C6301"/>
    <w:rsid w:val="001D042F"/>
    <w:rsid w:val="001D4BC3"/>
    <w:rsid w:val="001D6AB8"/>
    <w:rsid w:val="001D7F40"/>
    <w:rsid w:val="001E1908"/>
    <w:rsid w:val="001E2151"/>
    <w:rsid w:val="001E2EFD"/>
    <w:rsid w:val="001E41F3"/>
    <w:rsid w:val="001E6772"/>
    <w:rsid w:val="001E7814"/>
    <w:rsid w:val="001F1F6E"/>
    <w:rsid w:val="001F2C97"/>
    <w:rsid w:val="001F2E13"/>
    <w:rsid w:val="001F69D0"/>
    <w:rsid w:val="001F797C"/>
    <w:rsid w:val="001F7C6D"/>
    <w:rsid w:val="00200B29"/>
    <w:rsid w:val="00202745"/>
    <w:rsid w:val="00202BDD"/>
    <w:rsid w:val="00202F44"/>
    <w:rsid w:val="0020396D"/>
    <w:rsid w:val="0020576F"/>
    <w:rsid w:val="00206F90"/>
    <w:rsid w:val="0021002B"/>
    <w:rsid w:val="00210E3C"/>
    <w:rsid w:val="0021170A"/>
    <w:rsid w:val="002143FB"/>
    <w:rsid w:val="0021648D"/>
    <w:rsid w:val="00216F13"/>
    <w:rsid w:val="00217CE3"/>
    <w:rsid w:val="0022044A"/>
    <w:rsid w:val="0022547F"/>
    <w:rsid w:val="00226602"/>
    <w:rsid w:val="00226DDB"/>
    <w:rsid w:val="00227F9C"/>
    <w:rsid w:val="00234CF8"/>
    <w:rsid w:val="002355D0"/>
    <w:rsid w:val="002356BB"/>
    <w:rsid w:val="00235F3E"/>
    <w:rsid w:val="00236FB3"/>
    <w:rsid w:val="002404AA"/>
    <w:rsid w:val="00241E8D"/>
    <w:rsid w:val="00242057"/>
    <w:rsid w:val="0024470E"/>
    <w:rsid w:val="0025081B"/>
    <w:rsid w:val="0025287E"/>
    <w:rsid w:val="00253DB0"/>
    <w:rsid w:val="00255E20"/>
    <w:rsid w:val="0025645C"/>
    <w:rsid w:val="00260CEB"/>
    <w:rsid w:val="00261A56"/>
    <w:rsid w:val="00261D75"/>
    <w:rsid w:val="002627B5"/>
    <w:rsid w:val="002627FF"/>
    <w:rsid w:val="00262D2C"/>
    <w:rsid w:val="00262D5B"/>
    <w:rsid w:val="00262E4F"/>
    <w:rsid w:val="002634D1"/>
    <w:rsid w:val="00264093"/>
    <w:rsid w:val="002662B7"/>
    <w:rsid w:val="00270155"/>
    <w:rsid w:val="0027034F"/>
    <w:rsid w:val="00271927"/>
    <w:rsid w:val="002719E0"/>
    <w:rsid w:val="00275D12"/>
    <w:rsid w:val="002762F3"/>
    <w:rsid w:val="00277301"/>
    <w:rsid w:val="002801CF"/>
    <w:rsid w:val="002805F0"/>
    <w:rsid w:val="002815BE"/>
    <w:rsid w:val="00281CBF"/>
    <w:rsid w:val="002826A1"/>
    <w:rsid w:val="00282CF9"/>
    <w:rsid w:val="00283507"/>
    <w:rsid w:val="0028371D"/>
    <w:rsid w:val="0028498C"/>
    <w:rsid w:val="002851A9"/>
    <w:rsid w:val="00286EFD"/>
    <w:rsid w:val="00287C98"/>
    <w:rsid w:val="00291A2A"/>
    <w:rsid w:val="00291C9A"/>
    <w:rsid w:val="00293112"/>
    <w:rsid w:val="0029336B"/>
    <w:rsid w:val="00294065"/>
    <w:rsid w:val="002979F1"/>
    <w:rsid w:val="002A2ED4"/>
    <w:rsid w:val="002A3261"/>
    <w:rsid w:val="002A356D"/>
    <w:rsid w:val="002A38E2"/>
    <w:rsid w:val="002A50E6"/>
    <w:rsid w:val="002A5129"/>
    <w:rsid w:val="002A52B3"/>
    <w:rsid w:val="002A5713"/>
    <w:rsid w:val="002B04FF"/>
    <w:rsid w:val="002B2482"/>
    <w:rsid w:val="002B3466"/>
    <w:rsid w:val="002B4425"/>
    <w:rsid w:val="002B5C82"/>
    <w:rsid w:val="002C1DA6"/>
    <w:rsid w:val="002C22F9"/>
    <w:rsid w:val="002C2DDB"/>
    <w:rsid w:val="002C3949"/>
    <w:rsid w:val="002C4BD4"/>
    <w:rsid w:val="002C5A0A"/>
    <w:rsid w:val="002C6161"/>
    <w:rsid w:val="002C78CA"/>
    <w:rsid w:val="002D0E97"/>
    <w:rsid w:val="002D1757"/>
    <w:rsid w:val="002D1924"/>
    <w:rsid w:val="002D2B7D"/>
    <w:rsid w:val="002D4823"/>
    <w:rsid w:val="002D5CCC"/>
    <w:rsid w:val="002E020C"/>
    <w:rsid w:val="002E16ED"/>
    <w:rsid w:val="002E1910"/>
    <w:rsid w:val="002E2BE2"/>
    <w:rsid w:val="002E3079"/>
    <w:rsid w:val="002E6105"/>
    <w:rsid w:val="002E658A"/>
    <w:rsid w:val="002E6768"/>
    <w:rsid w:val="002E73D7"/>
    <w:rsid w:val="003012A7"/>
    <w:rsid w:val="0030148E"/>
    <w:rsid w:val="00301A26"/>
    <w:rsid w:val="003030A2"/>
    <w:rsid w:val="00303777"/>
    <w:rsid w:val="003038EB"/>
    <w:rsid w:val="003042D9"/>
    <w:rsid w:val="003060F4"/>
    <w:rsid w:val="00306114"/>
    <w:rsid w:val="0030796D"/>
    <w:rsid w:val="00307DD2"/>
    <w:rsid w:val="00310B1B"/>
    <w:rsid w:val="00310DFC"/>
    <w:rsid w:val="003118C4"/>
    <w:rsid w:val="0031257E"/>
    <w:rsid w:val="00313025"/>
    <w:rsid w:val="0031550E"/>
    <w:rsid w:val="00315B37"/>
    <w:rsid w:val="00320616"/>
    <w:rsid w:val="0032080E"/>
    <w:rsid w:val="0032130F"/>
    <w:rsid w:val="00326592"/>
    <w:rsid w:val="003273F1"/>
    <w:rsid w:val="0033186E"/>
    <w:rsid w:val="0033200F"/>
    <w:rsid w:val="00333302"/>
    <w:rsid w:val="0033341F"/>
    <w:rsid w:val="003335B2"/>
    <w:rsid w:val="00334E45"/>
    <w:rsid w:val="00335A1C"/>
    <w:rsid w:val="003404D0"/>
    <w:rsid w:val="00340D13"/>
    <w:rsid w:val="003418ED"/>
    <w:rsid w:val="0034299D"/>
    <w:rsid w:val="003515AC"/>
    <w:rsid w:val="00351E3A"/>
    <w:rsid w:val="00353121"/>
    <w:rsid w:val="0035333D"/>
    <w:rsid w:val="003535CA"/>
    <w:rsid w:val="00353C0E"/>
    <w:rsid w:val="00355D2E"/>
    <w:rsid w:val="003573F2"/>
    <w:rsid w:val="00361AE5"/>
    <w:rsid w:val="00362B27"/>
    <w:rsid w:val="00363AE3"/>
    <w:rsid w:val="00364561"/>
    <w:rsid w:val="00364884"/>
    <w:rsid w:val="003652D6"/>
    <w:rsid w:val="00365D1E"/>
    <w:rsid w:val="00366B0C"/>
    <w:rsid w:val="00367E44"/>
    <w:rsid w:val="00371AD0"/>
    <w:rsid w:val="00372E55"/>
    <w:rsid w:val="00374216"/>
    <w:rsid w:val="00377840"/>
    <w:rsid w:val="00382B4F"/>
    <w:rsid w:val="0038443A"/>
    <w:rsid w:val="003901D3"/>
    <w:rsid w:val="003906D3"/>
    <w:rsid w:val="003945BD"/>
    <w:rsid w:val="00395C05"/>
    <w:rsid w:val="00396196"/>
    <w:rsid w:val="00397B13"/>
    <w:rsid w:val="003A005F"/>
    <w:rsid w:val="003A0ECB"/>
    <w:rsid w:val="003A1A4D"/>
    <w:rsid w:val="003A1AFD"/>
    <w:rsid w:val="003A33DC"/>
    <w:rsid w:val="003A45A8"/>
    <w:rsid w:val="003A53D7"/>
    <w:rsid w:val="003A64DF"/>
    <w:rsid w:val="003B34D7"/>
    <w:rsid w:val="003B770F"/>
    <w:rsid w:val="003B788C"/>
    <w:rsid w:val="003C0894"/>
    <w:rsid w:val="003C329E"/>
    <w:rsid w:val="003C510F"/>
    <w:rsid w:val="003C683F"/>
    <w:rsid w:val="003C6C39"/>
    <w:rsid w:val="003C707D"/>
    <w:rsid w:val="003C70A7"/>
    <w:rsid w:val="003C755B"/>
    <w:rsid w:val="003D1E8B"/>
    <w:rsid w:val="003D4114"/>
    <w:rsid w:val="003D43E9"/>
    <w:rsid w:val="003D49D2"/>
    <w:rsid w:val="003D4BC9"/>
    <w:rsid w:val="003D5070"/>
    <w:rsid w:val="003D5801"/>
    <w:rsid w:val="003E1197"/>
    <w:rsid w:val="003E1A42"/>
    <w:rsid w:val="003E1C57"/>
    <w:rsid w:val="003E203B"/>
    <w:rsid w:val="003E340E"/>
    <w:rsid w:val="003E38F0"/>
    <w:rsid w:val="003E5115"/>
    <w:rsid w:val="003F0A59"/>
    <w:rsid w:val="003F20F8"/>
    <w:rsid w:val="003F33A9"/>
    <w:rsid w:val="003F79E3"/>
    <w:rsid w:val="004012EA"/>
    <w:rsid w:val="004027F4"/>
    <w:rsid w:val="00405648"/>
    <w:rsid w:val="00405BE7"/>
    <w:rsid w:val="00405F64"/>
    <w:rsid w:val="0040622D"/>
    <w:rsid w:val="0040687B"/>
    <w:rsid w:val="00406AE4"/>
    <w:rsid w:val="00407552"/>
    <w:rsid w:val="004107E5"/>
    <w:rsid w:val="00410CB0"/>
    <w:rsid w:val="004170FF"/>
    <w:rsid w:val="004220A8"/>
    <w:rsid w:val="00422E9F"/>
    <w:rsid w:val="00423C37"/>
    <w:rsid w:val="004245E6"/>
    <w:rsid w:val="00424FB5"/>
    <w:rsid w:val="00425AC3"/>
    <w:rsid w:val="004261EF"/>
    <w:rsid w:val="00426C90"/>
    <w:rsid w:val="00427E83"/>
    <w:rsid w:val="00432792"/>
    <w:rsid w:val="00432AFF"/>
    <w:rsid w:val="00435895"/>
    <w:rsid w:val="004364C5"/>
    <w:rsid w:val="0044297B"/>
    <w:rsid w:val="00442EEF"/>
    <w:rsid w:val="00443B52"/>
    <w:rsid w:val="00445E10"/>
    <w:rsid w:val="004461B8"/>
    <w:rsid w:val="00446800"/>
    <w:rsid w:val="00447C8B"/>
    <w:rsid w:val="0045141B"/>
    <w:rsid w:val="00453664"/>
    <w:rsid w:val="004548A4"/>
    <w:rsid w:val="00454C69"/>
    <w:rsid w:val="00454F6A"/>
    <w:rsid w:val="00455652"/>
    <w:rsid w:val="004562C0"/>
    <w:rsid w:val="0046085C"/>
    <w:rsid w:val="004617CD"/>
    <w:rsid w:val="004646AB"/>
    <w:rsid w:val="00467FEA"/>
    <w:rsid w:val="004717D1"/>
    <w:rsid w:val="00471903"/>
    <w:rsid w:val="00472979"/>
    <w:rsid w:val="0047306D"/>
    <w:rsid w:val="0047328E"/>
    <w:rsid w:val="004732AE"/>
    <w:rsid w:val="00473534"/>
    <w:rsid w:val="00473CB1"/>
    <w:rsid w:val="00474142"/>
    <w:rsid w:val="004748D9"/>
    <w:rsid w:val="0047792D"/>
    <w:rsid w:val="004811E4"/>
    <w:rsid w:val="00481965"/>
    <w:rsid w:val="00482095"/>
    <w:rsid w:val="0048404B"/>
    <w:rsid w:val="00484CD5"/>
    <w:rsid w:val="004855D3"/>
    <w:rsid w:val="00486BD7"/>
    <w:rsid w:val="00486F1C"/>
    <w:rsid w:val="00487591"/>
    <w:rsid w:val="00487948"/>
    <w:rsid w:val="00487BA4"/>
    <w:rsid w:val="004931D7"/>
    <w:rsid w:val="004948CD"/>
    <w:rsid w:val="0049698E"/>
    <w:rsid w:val="00497D0B"/>
    <w:rsid w:val="004A08B0"/>
    <w:rsid w:val="004A3756"/>
    <w:rsid w:val="004A5761"/>
    <w:rsid w:val="004A57DF"/>
    <w:rsid w:val="004A5C0E"/>
    <w:rsid w:val="004A6C7A"/>
    <w:rsid w:val="004B076A"/>
    <w:rsid w:val="004B1F70"/>
    <w:rsid w:val="004B2B4D"/>
    <w:rsid w:val="004B3A23"/>
    <w:rsid w:val="004B493C"/>
    <w:rsid w:val="004B55E0"/>
    <w:rsid w:val="004B666B"/>
    <w:rsid w:val="004B6E0A"/>
    <w:rsid w:val="004C25DC"/>
    <w:rsid w:val="004C31E0"/>
    <w:rsid w:val="004C3426"/>
    <w:rsid w:val="004C4C42"/>
    <w:rsid w:val="004C7F35"/>
    <w:rsid w:val="004D105E"/>
    <w:rsid w:val="004D1384"/>
    <w:rsid w:val="004D3639"/>
    <w:rsid w:val="004D49CC"/>
    <w:rsid w:val="004D5BF8"/>
    <w:rsid w:val="004D5E47"/>
    <w:rsid w:val="004D67C8"/>
    <w:rsid w:val="004D743D"/>
    <w:rsid w:val="004E19F7"/>
    <w:rsid w:val="004E3B16"/>
    <w:rsid w:val="004E424B"/>
    <w:rsid w:val="004E6D2A"/>
    <w:rsid w:val="004F1D0F"/>
    <w:rsid w:val="004F1DA0"/>
    <w:rsid w:val="004F1DB6"/>
    <w:rsid w:val="004F2F76"/>
    <w:rsid w:val="004F3F15"/>
    <w:rsid w:val="004F4C9F"/>
    <w:rsid w:val="004F4E7C"/>
    <w:rsid w:val="004F6124"/>
    <w:rsid w:val="004F669C"/>
    <w:rsid w:val="00501CAF"/>
    <w:rsid w:val="00502D67"/>
    <w:rsid w:val="00504255"/>
    <w:rsid w:val="005042FA"/>
    <w:rsid w:val="00505055"/>
    <w:rsid w:val="00505283"/>
    <w:rsid w:val="00506693"/>
    <w:rsid w:val="00506A7A"/>
    <w:rsid w:val="0050710C"/>
    <w:rsid w:val="00507772"/>
    <w:rsid w:val="00510422"/>
    <w:rsid w:val="0051054C"/>
    <w:rsid w:val="00510C01"/>
    <w:rsid w:val="005114CF"/>
    <w:rsid w:val="0051222C"/>
    <w:rsid w:val="005138D0"/>
    <w:rsid w:val="0051424E"/>
    <w:rsid w:val="00514C6A"/>
    <w:rsid w:val="005155C4"/>
    <w:rsid w:val="00515605"/>
    <w:rsid w:val="0052113E"/>
    <w:rsid w:val="005252E9"/>
    <w:rsid w:val="00527EFF"/>
    <w:rsid w:val="00531C10"/>
    <w:rsid w:val="005337B1"/>
    <w:rsid w:val="005368F9"/>
    <w:rsid w:val="0054090C"/>
    <w:rsid w:val="00540DF1"/>
    <w:rsid w:val="00541F07"/>
    <w:rsid w:val="00542CB1"/>
    <w:rsid w:val="005446D8"/>
    <w:rsid w:val="00546795"/>
    <w:rsid w:val="00546C38"/>
    <w:rsid w:val="0055155F"/>
    <w:rsid w:val="0055320C"/>
    <w:rsid w:val="00555C0E"/>
    <w:rsid w:val="00562029"/>
    <w:rsid w:val="005635E3"/>
    <w:rsid w:val="0056368A"/>
    <w:rsid w:val="00563DCC"/>
    <w:rsid w:val="00565071"/>
    <w:rsid w:val="00565EF2"/>
    <w:rsid w:val="00571EFD"/>
    <w:rsid w:val="00572A98"/>
    <w:rsid w:val="00572C79"/>
    <w:rsid w:val="005739DC"/>
    <w:rsid w:val="00575C6D"/>
    <w:rsid w:val="00576D74"/>
    <w:rsid w:val="00577AC8"/>
    <w:rsid w:val="00580112"/>
    <w:rsid w:val="00581A0F"/>
    <w:rsid w:val="005831E5"/>
    <w:rsid w:val="00583854"/>
    <w:rsid w:val="00584770"/>
    <w:rsid w:val="00586ED8"/>
    <w:rsid w:val="00587A51"/>
    <w:rsid w:val="005901B5"/>
    <w:rsid w:val="00591670"/>
    <w:rsid w:val="00591FCC"/>
    <w:rsid w:val="00594796"/>
    <w:rsid w:val="0059493F"/>
    <w:rsid w:val="0059663C"/>
    <w:rsid w:val="005A2039"/>
    <w:rsid w:val="005A3227"/>
    <w:rsid w:val="005A34D5"/>
    <w:rsid w:val="005A389C"/>
    <w:rsid w:val="005A3DED"/>
    <w:rsid w:val="005A44FA"/>
    <w:rsid w:val="005B298C"/>
    <w:rsid w:val="005B2B64"/>
    <w:rsid w:val="005B3076"/>
    <w:rsid w:val="005B35F3"/>
    <w:rsid w:val="005B49E4"/>
    <w:rsid w:val="005B57C4"/>
    <w:rsid w:val="005B6086"/>
    <w:rsid w:val="005C2C1A"/>
    <w:rsid w:val="005C3AB3"/>
    <w:rsid w:val="005C67BF"/>
    <w:rsid w:val="005D07D3"/>
    <w:rsid w:val="005D3F2D"/>
    <w:rsid w:val="005E21DA"/>
    <w:rsid w:val="005E28BD"/>
    <w:rsid w:val="005E2C44"/>
    <w:rsid w:val="005E3958"/>
    <w:rsid w:val="005E5271"/>
    <w:rsid w:val="005F1F52"/>
    <w:rsid w:val="005F22FB"/>
    <w:rsid w:val="005F2915"/>
    <w:rsid w:val="0060388C"/>
    <w:rsid w:val="00603FFB"/>
    <w:rsid w:val="00604928"/>
    <w:rsid w:val="00610807"/>
    <w:rsid w:val="00610E46"/>
    <w:rsid w:val="006125BA"/>
    <w:rsid w:val="00612730"/>
    <w:rsid w:val="0061413E"/>
    <w:rsid w:val="0061440F"/>
    <w:rsid w:val="00615699"/>
    <w:rsid w:val="00615DE6"/>
    <w:rsid w:val="006169A0"/>
    <w:rsid w:val="00616BDB"/>
    <w:rsid w:val="00617752"/>
    <w:rsid w:val="00624A35"/>
    <w:rsid w:val="0062753C"/>
    <w:rsid w:val="0063227B"/>
    <w:rsid w:val="0063329B"/>
    <w:rsid w:val="00634B0E"/>
    <w:rsid w:val="00635289"/>
    <w:rsid w:val="00635926"/>
    <w:rsid w:val="0063631E"/>
    <w:rsid w:val="00637971"/>
    <w:rsid w:val="00642A6F"/>
    <w:rsid w:val="0064425A"/>
    <w:rsid w:val="00644F4C"/>
    <w:rsid w:val="00650A33"/>
    <w:rsid w:val="00650BA1"/>
    <w:rsid w:val="00650E6D"/>
    <w:rsid w:val="00651C31"/>
    <w:rsid w:val="0065211E"/>
    <w:rsid w:val="00654D03"/>
    <w:rsid w:val="00656241"/>
    <w:rsid w:val="00656FB0"/>
    <w:rsid w:val="00660872"/>
    <w:rsid w:val="00661310"/>
    <w:rsid w:val="006637F9"/>
    <w:rsid w:val="00663A11"/>
    <w:rsid w:val="0066427F"/>
    <w:rsid w:val="00664E8B"/>
    <w:rsid w:val="00664FC6"/>
    <w:rsid w:val="0066573E"/>
    <w:rsid w:val="00667B2D"/>
    <w:rsid w:val="00670F7F"/>
    <w:rsid w:val="0067293B"/>
    <w:rsid w:val="00672F55"/>
    <w:rsid w:val="00673080"/>
    <w:rsid w:val="0067499A"/>
    <w:rsid w:val="00677F54"/>
    <w:rsid w:val="006812C4"/>
    <w:rsid w:val="0068286F"/>
    <w:rsid w:val="00683D29"/>
    <w:rsid w:val="00684088"/>
    <w:rsid w:val="00684247"/>
    <w:rsid w:val="00684D41"/>
    <w:rsid w:val="00685ECE"/>
    <w:rsid w:val="00687BA7"/>
    <w:rsid w:val="006933FC"/>
    <w:rsid w:val="00697F18"/>
    <w:rsid w:val="006A10C9"/>
    <w:rsid w:val="006A1488"/>
    <w:rsid w:val="006A28DA"/>
    <w:rsid w:val="006A4F90"/>
    <w:rsid w:val="006A5D7B"/>
    <w:rsid w:val="006A622E"/>
    <w:rsid w:val="006A66CB"/>
    <w:rsid w:val="006A7259"/>
    <w:rsid w:val="006B0649"/>
    <w:rsid w:val="006B06C4"/>
    <w:rsid w:val="006B2B79"/>
    <w:rsid w:val="006B355D"/>
    <w:rsid w:val="006B58C8"/>
    <w:rsid w:val="006B7A80"/>
    <w:rsid w:val="006C05A5"/>
    <w:rsid w:val="006C06D9"/>
    <w:rsid w:val="006C10DA"/>
    <w:rsid w:val="006C1A4B"/>
    <w:rsid w:val="006C64C5"/>
    <w:rsid w:val="006D12E6"/>
    <w:rsid w:val="006D384A"/>
    <w:rsid w:val="006D6EF4"/>
    <w:rsid w:val="006D765E"/>
    <w:rsid w:val="006D78CD"/>
    <w:rsid w:val="006E0F08"/>
    <w:rsid w:val="006E21FB"/>
    <w:rsid w:val="006E2341"/>
    <w:rsid w:val="006E2E90"/>
    <w:rsid w:val="006E34C2"/>
    <w:rsid w:val="006E49E4"/>
    <w:rsid w:val="006F443F"/>
    <w:rsid w:val="006F47CD"/>
    <w:rsid w:val="00701D34"/>
    <w:rsid w:val="00702CED"/>
    <w:rsid w:val="0070382E"/>
    <w:rsid w:val="00707323"/>
    <w:rsid w:val="00710540"/>
    <w:rsid w:val="00710FC7"/>
    <w:rsid w:val="00711841"/>
    <w:rsid w:val="00716A89"/>
    <w:rsid w:val="00717B82"/>
    <w:rsid w:val="007236A3"/>
    <w:rsid w:val="007253B0"/>
    <w:rsid w:val="00726052"/>
    <w:rsid w:val="00727B0C"/>
    <w:rsid w:val="00730FBC"/>
    <w:rsid w:val="00736DDE"/>
    <w:rsid w:val="007447A3"/>
    <w:rsid w:val="007448BF"/>
    <w:rsid w:val="0074586A"/>
    <w:rsid w:val="007465C3"/>
    <w:rsid w:val="00746FDC"/>
    <w:rsid w:val="0074707F"/>
    <w:rsid w:val="0074732E"/>
    <w:rsid w:val="007473DE"/>
    <w:rsid w:val="00747F8B"/>
    <w:rsid w:val="00752187"/>
    <w:rsid w:val="00752398"/>
    <w:rsid w:val="007527A4"/>
    <w:rsid w:val="007534BA"/>
    <w:rsid w:val="00755D07"/>
    <w:rsid w:val="00757946"/>
    <w:rsid w:val="00761984"/>
    <w:rsid w:val="007641C7"/>
    <w:rsid w:val="00764ECD"/>
    <w:rsid w:val="00766A9A"/>
    <w:rsid w:val="00767236"/>
    <w:rsid w:val="0076767C"/>
    <w:rsid w:val="00770A9D"/>
    <w:rsid w:val="00771535"/>
    <w:rsid w:val="00771722"/>
    <w:rsid w:val="007727F9"/>
    <w:rsid w:val="007740A4"/>
    <w:rsid w:val="00774875"/>
    <w:rsid w:val="00774C8B"/>
    <w:rsid w:val="00775714"/>
    <w:rsid w:val="00775C04"/>
    <w:rsid w:val="0077671B"/>
    <w:rsid w:val="00776BED"/>
    <w:rsid w:val="007815AD"/>
    <w:rsid w:val="007849DE"/>
    <w:rsid w:val="00784E80"/>
    <w:rsid w:val="00787035"/>
    <w:rsid w:val="00790365"/>
    <w:rsid w:val="007916EF"/>
    <w:rsid w:val="00791CE5"/>
    <w:rsid w:val="00792AF6"/>
    <w:rsid w:val="0079485A"/>
    <w:rsid w:val="00794D47"/>
    <w:rsid w:val="007A25FC"/>
    <w:rsid w:val="007A38F0"/>
    <w:rsid w:val="007A3E39"/>
    <w:rsid w:val="007A47CB"/>
    <w:rsid w:val="007B0002"/>
    <w:rsid w:val="007B01DE"/>
    <w:rsid w:val="007B020C"/>
    <w:rsid w:val="007B3488"/>
    <w:rsid w:val="007B512A"/>
    <w:rsid w:val="007B537A"/>
    <w:rsid w:val="007B55D3"/>
    <w:rsid w:val="007B6F8F"/>
    <w:rsid w:val="007C0FF9"/>
    <w:rsid w:val="007C122A"/>
    <w:rsid w:val="007C17EF"/>
    <w:rsid w:val="007C4056"/>
    <w:rsid w:val="007C7487"/>
    <w:rsid w:val="007D05EB"/>
    <w:rsid w:val="007D105A"/>
    <w:rsid w:val="007D17DA"/>
    <w:rsid w:val="007D1968"/>
    <w:rsid w:val="007D2CF8"/>
    <w:rsid w:val="007D3CE5"/>
    <w:rsid w:val="007D3D08"/>
    <w:rsid w:val="007E03AA"/>
    <w:rsid w:val="007E15A4"/>
    <w:rsid w:val="007E460A"/>
    <w:rsid w:val="007F20D2"/>
    <w:rsid w:val="007F38D8"/>
    <w:rsid w:val="007F4A87"/>
    <w:rsid w:val="007F5776"/>
    <w:rsid w:val="007F5FF4"/>
    <w:rsid w:val="0080074F"/>
    <w:rsid w:val="00800F2A"/>
    <w:rsid w:val="0080130B"/>
    <w:rsid w:val="008042B5"/>
    <w:rsid w:val="0080462F"/>
    <w:rsid w:val="00804810"/>
    <w:rsid w:val="00804E8A"/>
    <w:rsid w:val="0080575D"/>
    <w:rsid w:val="00814093"/>
    <w:rsid w:val="00814A1D"/>
    <w:rsid w:val="00815C44"/>
    <w:rsid w:val="0081697B"/>
    <w:rsid w:val="00816BC0"/>
    <w:rsid w:val="00817195"/>
    <w:rsid w:val="00817B5F"/>
    <w:rsid w:val="00820226"/>
    <w:rsid w:val="008211E0"/>
    <w:rsid w:val="008213D5"/>
    <w:rsid w:val="00823EA4"/>
    <w:rsid w:val="008249C4"/>
    <w:rsid w:val="00825310"/>
    <w:rsid w:val="00825B11"/>
    <w:rsid w:val="00826D77"/>
    <w:rsid w:val="008275A3"/>
    <w:rsid w:val="00827873"/>
    <w:rsid w:val="00830D22"/>
    <w:rsid w:val="00831C84"/>
    <w:rsid w:val="00833B56"/>
    <w:rsid w:val="00833E2E"/>
    <w:rsid w:val="00834319"/>
    <w:rsid w:val="00835C6A"/>
    <w:rsid w:val="00837254"/>
    <w:rsid w:val="00837950"/>
    <w:rsid w:val="00841B5C"/>
    <w:rsid w:val="00843ACF"/>
    <w:rsid w:val="00844DC3"/>
    <w:rsid w:val="00846C0C"/>
    <w:rsid w:val="00846F38"/>
    <w:rsid w:val="00850665"/>
    <w:rsid w:val="00850F43"/>
    <w:rsid w:val="0085200E"/>
    <w:rsid w:val="008548EB"/>
    <w:rsid w:val="00857932"/>
    <w:rsid w:val="008602EE"/>
    <w:rsid w:val="00861DAC"/>
    <w:rsid w:val="00863597"/>
    <w:rsid w:val="0086383B"/>
    <w:rsid w:val="00865F2C"/>
    <w:rsid w:val="0086670D"/>
    <w:rsid w:val="00866E4F"/>
    <w:rsid w:val="00867F70"/>
    <w:rsid w:val="00872613"/>
    <w:rsid w:val="00873ACE"/>
    <w:rsid w:val="00873DE9"/>
    <w:rsid w:val="00874D34"/>
    <w:rsid w:val="008771D9"/>
    <w:rsid w:val="00880485"/>
    <w:rsid w:val="008804AF"/>
    <w:rsid w:val="008814D3"/>
    <w:rsid w:val="00882657"/>
    <w:rsid w:val="00884065"/>
    <w:rsid w:val="00884BD1"/>
    <w:rsid w:val="00885672"/>
    <w:rsid w:val="0088685B"/>
    <w:rsid w:val="008923F4"/>
    <w:rsid w:val="008966E3"/>
    <w:rsid w:val="00896FF3"/>
    <w:rsid w:val="008A0BB4"/>
    <w:rsid w:val="008A241E"/>
    <w:rsid w:val="008A554A"/>
    <w:rsid w:val="008B18CE"/>
    <w:rsid w:val="008B25E1"/>
    <w:rsid w:val="008B33C3"/>
    <w:rsid w:val="008B4286"/>
    <w:rsid w:val="008B4922"/>
    <w:rsid w:val="008B550C"/>
    <w:rsid w:val="008B600F"/>
    <w:rsid w:val="008C1626"/>
    <w:rsid w:val="008C2904"/>
    <w:rsid w:val="008C4600"/>
    <w:rsid w:val="008C6D5F"/>
    <w:rsid w:val="008C7567"/>
    <w:rsid w:val="008C785B"/>
    <w:rsid w:val="008D0218"/>
    <w:rsid w:val="008D13A1"/>
    <w:rsid w:val="008D13EC"/>
    <w:rsid w:val="008D2A1D"/>
    <w:rsid w:val="008D4224"/>
    <w:rsid w:val="008D54A8"/>
    <w:rsid w:val="008D55B2"/>
    <w:rsid w:val="008D7FFB"/>
    <w:rsid w:val="008E2EF9"/>
    <w:rsid w:val="008E4152"/>
    <w:rsid w:val="008E4379"/>
    <w:rsid w:val="008E4772"/>
    <w:rsid w:val="008E5B20"/>
    <w:rsid w:val="008E5F4D"/>
    <w:rsid w:val="008F3FA0"/>
    <w:rsid w:val="008F686C"/>
    <w:rsid w:val="00902194"/>
    <w:rsid w:val="0090230C"/>
    <w:rsid w:val="00902F87"/>
    <w:rsid w:val="00903A76"/>
    <w:rsid w:val="00903E8F"/>
    <w:rsid w:val="009042F9"/>
    <w:rsid w:val="009043BA"/>
    <w:rsid w:val="009044FD"/>
    <w:rsid w:val="009059F6"/>
    <w:rsid w:val="00906DAF"/>
    <w:rsid w:val="00907BBF"/>
    <w:rsid w:val="00910A71"/>
    <w:rsid w:val="00910AA6"/>
    <w:rsid w:val="00910D57"/>
    <w:rsid w:val="009118BC"/>
    <w:rsid w:val="00912CF3"/>
    <w:rsid w:val="0091364E"/>
    <w:rsid w:val="00920520"/>
    <w:rsid w:val="00920642"/>
    <w:rsid w:val="009206AF"/>
    <w:rsid w:val="00920ECD"/>
    <w:rsid w:val="00923AEA"/>
    <w:rsid w:val="00925689"/>
    <w:rsid w:val="00925969"/>
    <w:rsid w:val="00926ED5"/>
    <w:rsid w:val="0092778C"/>
    <w:rsid w:val="00932831"/>
    <w:rsid w:val="00934E54"/>
    <w:rsid w:val="009351F3"/>
    <w:rsid w:val="009354F9"/>
    <w:rsid w:val="00936024"/>
    <w:rsid w:val="00941202"/>
    <w:rsid w:val="00942ADB"/>
    <w:rsid w:val="00943DD6"/>
    <w:rsid w:val="00944153"/>
    <w:rsid w:val="00944319"/>
    <w:rsid w:val="00945352"/>
    <w:rsid w:val="00945FB6"/>
    <w:rsid w:val="0094642C"/>
    <w:rsid w:val="00946CE4"/>
    <w:rsid w:val="00946FAD"/>
    <w:rsid w:val="00950415"/>
    <w:rsid w:val="00950F15"/>
    <w:rsid w:val="00954299"/>
    <w:rsid w:val="00960FCD"/>
    <w:rsid w:val="00961C9C"/>
    <w:rsid w:val="00964B95"/>
    <w:rsid w:val="0096551F"/>
    <w:rsid w:val="009656C2"/>
    <w:rsid w:val="00965F76"/>
    <w:rsid w:val="00967AD0"/>
    <w:rsid w:val="00967D54"/>
    <w:rsid w:val="009711F5"/>
    <w:rsid w:val="00972289"/>
    <w:rsid w:val="00974236"/>
    <w:rsid w:val="00975666"/>
    <w:rsid w:val="009768DD"/>
    <w:rsid w:val="00980D9D"/>
    <w:rsid w:val="009828BE"/>
    <w:rsid w:val="00983334"/>
    <w:rsid w:val="0098647B"/>
    <w:rsid w:val="00986BD8"/>
    <w:rsid w:val="00994A2F"/>
    <w:rsid w:val="0099588B"/>
    <w:rsid w:val="00995B3E"/>
    <w:rsid w:val="00995F6E"/>
    <w:rsid w:val="009A0234"/>
    <w:rsid w:val="009A1626"/>
    <w:rsid w:val="009A342C"/>
    <w:rsid w:val="009A3B7D"/>
    <w:rsid w:val="009A40F9"/>
    <w:rsid w:val="009A413C"/>
    <w:rsid w:val="009A611D"/>
    <w:rsid w:val="009A6D3D"/>
    <w:rsid w:val="009A7592"/>
    <w:rsid w:val="009B09FE"/>
    <w:rsid w:val="009B14DE"/>
    <w:rsid w:val="009B29D5"/>
    <w:rsid w:val="009B72F9"/>
    <w:rsid w:val="009C091F"/>
    <w:rsid w:val="009C266F"/>
    <w:rsid w:val="009C347A"/>
    <w:rsid w:val="009C34BD"/>
    <w:rsid w:val="009C4093"/>
    <w:rsid w:val="009C4A98"/>
    <w:rsid w:val="009C6612"/>
    <w:rsid w:val="009C76DA"/>
    <w:rsid w:val="009D1EAC"/>
    <w:rsid w:val="009D4031"/>
    <w:rsid w:val="009D4634"/>
    <w:rsid w:val="009D5485"/>
    <w:rsid w:val="009D7770"/>
    <w:rsid w:val="009E32BD"/>
    <w:rsid w:val="009E4743"/>
    <w:rsid w:val="009E47C5"/>
    <w:rsid w:val="009E505E"/>
    <w:rsid w:val="009E5714"/>
    <w:rsid w:val="009E5AC8"/>
    <w:rsid w:val="009E5B35"/>
    <w:rsid w:val="009E5CFD"/>
    <w:rsid w:val="009F2955"/>
    <w:rsid w:val="009F3F36"/>
    <w:rsid w:val="009F4744"/>
    <w:rsid w:val="009F4E3B"/>
    <w:rsid w:val="009F521E"/>
    <w:rsid w:val="009F60F5"/>
    <w:rsid w:val="00A003C6"/>
    <w:rsid w:val="00A00825"/>
    <w:rsid w:val="00A00C25"/>
    <w:rsid w:val="00A04525"/>
    <w:rsid w:val="00A0513C"/>
    <w:rsid w:val="00A053F6"/>
    <w:rsid w:val="00A1106B"/>
    <w:rsid w:val="00A12004"/>
    <w:rsid w:val="00A133F5"/>
    <w:rsid w:val="00A134A0"/>
    <w:rsid w:val="00A13AFB"/>
    <w:rsid w:val="00A14045"/>
    <w:rsid w:val="00A20E59"/>
    <w:rsid w:val="00A228FC"/>
    <w:rsid w:val="00A22D69"/>
    <w:rsid w:val="00A233B9"/>
    <w:rsid w:val="00A23967"/>
    <w:rsid w:val="00A25A55"/>
    <w:rsid w:val="00A26D9F"/>
    <w:rsid w:val="00A31293"/>
    <w:rsid w:val="00A3178C"/>
    <w:rsid w:val="00A32E7F"/>
    <w:rsid w:val="00A3542A"/>
    <w:rsid w:val="00A36793"/>
    <w:rsid w:val="00A36E28"/>
    <w:rsid w:val="00A4029D"/>
    <w:rsid w:val="00A40B1E"/>
    <w:rsid w:val="00A40B77"/>
    <w:rsid w:val="00A41121"/>
    <w:rsid w:val="00A43821"/>
    <w:rsid w:val="00A43AD8"/>
    <w:rsid w:val="00A44523"/>
    <w:rsid w:val="00A4474D"/>
    <w:rsid w:val="00A462CB"/>
    <w:rsid w:val="00A466C2"/>
    <w:rsid w:val="00A47E70"/>
    <w:rsid w:val="00A5047F"/>
    <w:rsid w:val="00A51F1F"/>
    <w:rsid w:val="00A533BD"/>
    <w:rsid w:val="00A5374F"/>
    <w:rsid w:val="00A5469D"/>
    <w:rsid w:val="00A54D8A"/>
    <w:rsid w:val="00A55D76"/>
    <w:rsid w:val="00A56EBE"/>
    <w:rsid w:val="00A57B57"/>
    <w:rsid w:val="00A600F6"/>
    <w:rsid w:val="00A60EB2"/>
    <w:rsid w:val="00A6166C"/>
    <w:rsid w:val="00A65681"/>
    <w:rsid w:val="00A66E5C"/>
    <w:rsid w:val="00A67914"/>
    <w:rsid w:val="00A70954"/>
    <w:rsid w:val="00A71708"/>
    <w:rsid w:val="00A7252D"/>
    <w:rsid w:val="00A757F2"/>
    <w:rsid w:val="00A75FEC"/>
    <w:rsid w:val="00A76AC9"/>
    <w:rsid w:val="00A77C7C"/>
    <w:rsid w:val="00A80A5D"/>
    <w:rsid w:val="00A81D88"/>
    <w:rsid w:val="00A82088"/>
    <w:rsid w:val="00A82F9D"/>
    <w:rsid w:val="00A85CBC"/>
    <w:rsid w:val="00A85DAB"/>
    <w:rsid w:val="00A86F40"/>
    <w:rsid w:val="00A86F6F"/>
    <w:rsid w:val="00A916B8"/>
    <w:rsid w:val="00A93D61"/>
    <w:rsid w:val="00A95D03"/>
    <w:rsid w:val="00A9792B"/>
    <w:rsid w:val="00A97E57"/>
    <w:rsid w:val="00AA2258"/>
    <w:rsid w:val="00AA378D"/>
    <w:rsid w:val="00AA522F"/>
    <w:rsid w:val="00AA53AD"/>
    <w:rsid w:val="00AA6B18"/>
    <w:rsid w:val="00AA7DD1"/>
    <w:rsid w:val="00AB11E5"/>
    <w:rsid w:val="00AB15A9"/>
    <w:rsid w:val="00AB2E13"/>
    <w:rsid w:val="00AB3913"/>
    <w:rsid w:val="00AB48A0"/>
    <w:rsid w:val="00AB4DE6"/>
    <w:rsid w:val="00AB6B75"/>
    <w:rsid w:val="00AC0134"/>
    <w:rsid w:val="00AC029E"/>
    <w:rsid w:val="00AC48E0"/>
    <w:rsid w:val="00AC4C4A"/>
    <w:rsid w:val="00AC530D"/>
    <w:rsid w:val="00AC5A44"/>
    <w:rsid w:val="00AC5FC6"/>
    <w:rsid w:val="00AC6352"/>
    <w:rsid w:val="00AC71B2"/>
    <w:rsid w:val="00AD4C82"/>
    <w:rsid w:val="00AD547E"/>
    <w:rsid w:val="00AD58D9"/>
    <w:rsid w:val="00AE0A08"/>
    <w:rsid w:val="00AE1462"/>
    <w:rsid w:val="00AE3272"/>
    <w:rsid w:val="00AE3469"/>
    <w:rsid w:val="00AE37CD"/>
    <w:rsid w:val="00AE6580"/>
    <w:rsid w:val="00AE7CB7"/>
    <w:rsid w:val="00AF1458"/>
    <w:rsid w:val="00AF1A08"/>
    <w:rsid w:val="00AF3EE9"/>
    <w:rsid w:val="00AF5261"/>
    <w:rsid w:val="00AF64CD"/>
    <w:rsid w:val="00AF6655"/>
    <w:rsid w:val="00AF7CE2"/>
    <w:rsid w:val="00B02624"/>
    <w:rsid w:val="00B02CF8"/>
    <w:rsid w:val="00B03513"/>
    <w:rsid w:val="00B03757"/>
    <w:rsid w:val="00B05ACE"/>
    <w:rsid w:val="00B07091"/>
    <w:rsid w:val="00B110CA"/>
    <w:rsid w:val="00B114A2"/>
    <w:rsid w:val="00B124E9"/>
    <w:rsid w:val="00B12BD4"/>
    <w:rsid w:val="00B1576D"/>
    <w:rsid w:val="00B175FA"/>
    <w:rsid w:val="00B17DED"/>
    <w:rsid w:val="00B200E0"/>
    <w:rsid w:val="00B20911"/>
    <w:rsid w:val="00B232B9"/>
    <w:rsid w:val="00B2478E"/>
    <w:rsid w:val="00B250A4"/>
    <w:rsid w:val="00B258BB"/>
    <w:rsid w:val="00B25B10"/>
    <w:rsid w:val="00B25F8E"/>
    <w:rsid w:val="00B3217F"/>
    <w:rsid w:val="00B34A43"/>
    <w:rsid w:val="00B34BB3"/>
    <w:rsid w:val="00B352C0"/>
    <w:rsid w:val="00B352E6"/>
    <w:rsid w:val="00B35E73"/>
    <w:rsid w:val="00B364FB"/>
    <w:rsid w:val="00B378EF"/>
    <w:rsid w:val="00B46CCB"/>
    <w:rsid w:val="00B53C3F"/>
    <w:rsid w:val="00B56202"/>
    <w:rsid w:val="00B5665F"/>
    <w:rsid w:val="00B56A95"/>
    <w:rsid w:val="00B56F59"/>
    <w:rsid w:val="00B647B2"/>
    <w:rsid w:val="00B66CD3"/>
    <w:rsid w:val="00B701AE"/>
    <w:rsid w:val="00B7036A"/>
    <w:rsid w:val="00B70AC2"/>
    <w:rsid w:val="00B71CA5"/>
    <w:rsid w:val="00B72018"/>
    <w:rsid w:val="00B731A9"/>
    <w:rsid w:val="00B7731F"/>
    <w:rsid w:val="00B8120C"/>
    <w:rsid w:val="00B81C9D"/>
    <w:rsid w:val="00B82B14"/>
    <w:rsid w:val="00B84D12"/>
    <w:rsid w:val="00B85524"/>
    <w:rsid w:val="00B87AFC"/>
    <w:rsid w:val="00B87F52"/>
    <w:rsid w:val="00B902A3"/>
    <w:rsid w:val="00B940B4"/>
    <w:rsid w:val="00BA19AD"/>
    <w:rsid w:val="00BA1DB5"/>
    <w:rsid w:val="00BA344F"/>
    <w:rsid w:val="00BA5C36"/>
    <w:rsid w:val="00BA7047"/>
    <w:rsid w:val="00BA7CFF"/>
    <w:rsid w:val="00BB03AE"/>
    <w:rsid w:val="00BB0812"/>
    <w:rsid w:val="00BB1032"/>
    <w:rsid w:val="00BB2C28"/>
    <w:rsid w:val="00BB4471"/>
    <w:rsid w:val="00BB4F3B"/>
    <w:rsid w:val="00BB5735"/>
    <w:rsid w:val="00BB5DFC"/>
    <w:rsid w:val="00BB6D72"/>
    <w:rsid w:val="00BB750C"/>
    <w:rsid w:val="00BC0B60"/>
    <w:rsid w:val="00BC1C78"/>
    <w:rsid w:val="00BC2177"/>
    <w:rsid w:val="00BC3182"/>
    <w:rsid w:val="00BC4513"/>
    <w:rsid w:val="00BC523C"/>
    <w:rsid w:val="00BD0DEA"/>
    <w:rsid w:val="00BD1EF3"/>
    <w:rsid w:val="00BD1F07"/>
    <w:rsid w:val="00BD279D"/>
    <w:rsid w:val="00BD38F4"/>
    <w:rsid w:val="00BE0F8C"/>
    <w:rsid w:val="00BE2181"/>
    <w:rsid w:val="00BE2BD2"/>
    <w:rsid w:val="00BE318E"/>
    <w:rsid w:val="00BE4795"/>
    <w:rsid w:val="00BE55C7"/>
    <w:rsid w:val="00BE6747"/>
    <w:rsid w:val="00BE7566"/>
    <w:rsid w:val="00BE7E48"/>
    <w:rsid w:val="00BE7F32"/>
    <w:rsid w:val="00BF1567"/>
    <w:rsid w:val="00BF1BD6"/>
    <w:rsid w:val="00BF234B"/>
    <w:rsid w:val="00BF3EC6"/>
    <w:rsid w:val="00BF40C0"/>
    <w:rsid w:val="00BF4EAA"/>
    <w:rsid w:val="00BF5564"/>
    <w:rsid w:val="00BF6510"/>
    <w:rsid w:val="00BF70B5"/>
    <w:rsid w:val="00C02297"/>
    <w:rsid w:val="00C03950"/>
    <w:rsid w:val="00C05449"/>
    <w:rsid w:val="00C05BE7"/>
    <w:rsid w:val="00C062BF"/>
    <w:rsid w:val="00C07066"/>
    <w:rsid w:val="00C07354"/>
    <w:rsid w:val="00C14112"/>
    <w:rsid w:val="00C14C9B"/>
    <w:rsid w:val="00C15B08"/>
    <w:rsid w:val="00C160F7"/>
    <w:rsid w:val="00C162D8"/>
    <w:rsid w:val="00C20454"/>
    <w:rsid w:val="00C21C0D"/>
    <w:rsid w:val="00C27050"/>
    <w:rsid w:val="00C27A6F"/>
    <w:rsid w:val="00C30F67"/>
    <w:rsid w:val="00C31AB9"/>
    <w:rsid w:val="00C32D49"/>
    <w:rsid w:val="00C37474"/>
    <w:rsid w:val="00C412E9"/>
    <w:rsid w:val="00C42D06"/>
    <w:rsid w:val="00C460B7"/>
    <w:rsid w:val="00C474FA"/>
    <w:rsid w:val="00C5321E"/>
    <w:rsid w:val="00C558C5"/>
    <w:rsid w:val="00C62EEC"/>
    <w:rsid w:val="00C64EA5"/>
    <w:rsid w:val="00C64FA0"/>
    <w:rsid w:val="00C65B5B"/>
    <w:rsid w:val="00C65DA9"/>
    <w:rsid w:val="00C70934"/>
    <w:rsid w:val="00C71F4F"/>
    <w:rsid w:val="00C7235C"/>
    <w:rsid w:val="00C74678"/>
    <w:rsid w:val="00C81053"/>
    <w:rsid w:val="00C84672"/>
    <w:rsid w:val="00C84B90"/>
    <w:rsid w:val="00C8500F"/>
    <w:rsid w:val="00C8741D"/>
    <w:rsid w:val="00C87F19"/>
    <w:rsid w:val="00C93B8A"/>
    <w:rsid w:val="00C94158"/>
    <w:rsid w:val="00C9425B"/>
    <w:rsid w:val="00C95985"/>
    <w:rsid w:val="00C96E06"/>
    <w:rsid w:val="00C972B3"/>
    <w:rsid w:val="00C97877"/>
    <w:rsid w:val="00CA1229"/>
    <w:rsid w:val="00CA30AB"/>
    <w:rsid w:val="00CA398E"/>
    <w:rsid w:val="00CA3FC4"/>
    <w:rsid w:val="00CA42E3"/>
    <w:rsid w:val="00CA561B"/>
    <w:rsid w:val="00CA638D"/>
    <w:rsid w:val="00CA69D3"/>
    <w:rsid w:val="00CA7765"/>
    <w:rsid w:val="00CB0299"/>
    <w:rsid w:val="00CB0BBE"/>
    <w:rsid w:val="00CB427D"/>
    <w:rsid w:val="00CB7F2F"/>
    <w:rsid w:val="00CC1482"/>
    <w:rsid w:val="00CC2759"/>
    <w:rsid w:val="00CC2893"/>
    <w:rsid w:val="00CC3660"/>
    <w:rsid w:val="00CC5026"/>
    <w:rsid w:val="00CC50A9"/>
    <w:rsid w:val="00CD19F7"/>
    <w:rsid w:val="00CD3464"/>
    <w:rsid w:val="00CD5EF4"/>
    <w:rsid w:val="00CD6056"/>
    <w:rsid w:val="00CD6215"/>
    <w:rsid w:val="00CD67BD"/>
    <w:rsid w:val="00CE0017"/>
    <w:rsid w:val="00CE0655"/>
    <w:rsid w:val="00CE4022"/>
    <w:rsid w:val="00CE6A72"/>
    <w:rsid w:val="00CF0576"/>
    <w:rsid w:val="00CF107B"/>
    <w:rsid w:val="00CF30C1"/>
    <w:rsid w:val="00CF3556"/>
    <w:rsid w:val="00CF53BE"/>
    <w:rsid w:val="00CF55E0"/>
    <w:rsid w:val="00CF7B05"/>
    <w:rsid w:val="00D00A06"/>
    <w:rsid w:val="00D048C4"/>
    <w:rsid w:val="00D05C88"/>
    <w:rsid w:val="00D067DF"/>
    <w:rsid w:val="00D0682D"/>
    <w:rsid w:val="00D06F9A"/>
    <w:rsid w:val="00D1226B"/>
    <w:rsid w:val="00D13D6E"/>
    <w:rsid w:val="00D14243"/>
    <w:rsid w:val="00D15768"/>
    <w:rsid w:val="00D16D4A"/>
    <w:rsid w:val="00D16D5E"/>
    <w:rsid w:val="00D20ADB"/>
    <w:rsid w:val="00D20E48"/>
    <w:rsid w:val="00D22B48"/>
    <w:rsid w:val="00D234D3"/>
    <w:rsid w:val="00D23DAF"/>
    <w:rsid w:val="00D248C5"/>
    <w:rsid w:val="00D25360"/>
    <w:rsid w:val="00D305AA"/>
    <w:rsid w:val="00D30C41"/>
    <w:rsid w:val="00D31CD5"/>
    <w:rsid w:val="00D32431"/>
    <w:rsid w:val="00D32585"/>
    <w:rsid w:val="00D326FC"/>
    <w:rsid w:val="00D33286"/>
    <w:rsid w:val="00D41110"/>
    <w:rsid w:val="00D42213"/>
    <w:rsid w:val="00D42445"/>
    <w:rsid w:val="00D424F2"/>
    <w:rsid w:val="00D43F0C"/>
    <w:rsid w:val="00D44CE6"/>
    <w:rsid w:val="00D4556F"/>
    <w:rsid w:val="00D46559"/>
    <w:rsid w:val="00D47FDB"/>
    <w:rsid w:val="00D509FA"/>
    <w:rsid w:val="00D5208A"/>
    <w:rsid w:val="00D545A7"/>
    <w:rsid w:val="00D54E5E"/>
    <w:rsid w:val="00D5603E"/>
    <w:rsid w:val="00D56DA7"/>
    <w:rsid w:val="00D60C12"/>
    <w:rsid w:val="00D6161F"/>
    <w:rsid w:val="00D61C10"/>
    <w:rsid w:val="00D63811"/>
    <w:rsid w:val="00D6418F"/>
    <w:rsid w:val="00D642CE"/>
    <w:rsid w:val="00D646C3"/>
    <w:rsid w:val="00D657C1"/>
    <w:rsid w:val="00D67ECE"/>
    <w:rsid w:val="00D70511"/>
    <w:rsid w:val="00D7355C"/>
    <w:rsid w:val="00D738D5"/>
    <w:rsid w:val="00D741EC"/>
    <w:rsid w:val="00D76303"/>
    <w:rsid w:val="00D76340"/>
    <w:rsid w:val="00D7751B"/>
    <w:rsid w:val="00D807B4"/>
    <w:rsid w:val="00D813AD"/>
    <w:rsid w:val="00D832A5"/>
    <w:rsid w:val="00D84302"/>
    <w:rsid w:val="00D867CF"/>
    <w:rsid w:val="00D92331"/>
    <w:rsid w:val="00D92B4B"/>
    <w:rsid w:val="00D96804"/>
    <w:rsid w:val="00D9742F"/>
    <w:rsid w:val="00DA235A"/>
    <w:rsid w:val="00DA3F72"/>
    <w:rsid w:val="00DA6102"/>
    <w:rsid w:val="00DA7DCB"/>
    <w:rsid w:val="00DB0437"/>
    <w:rsid w:val="00DB2BB8"/>
    <w:rsid w:val="00DB2CDB"/>
    <w:rsid w:val="00DB371B"/>
    <w:rsid w:val="00DB39E5"/>
    <w:rsid w:val="00DB4140"/>
    <w:rsid w:val="00DB43B0"/>
    <w:rsid w:val="00DB68E9"/>
    <w:rsid w:val="00DB761D"/>
    <w:rsid w:val="00DC070B"/>
    <w:rsid w:val="00DC25CD"/>
    <w:rsid w:val="00DC3016"/>
    <w:rsid w:val="00DD28A7"/>
    <w:rsid w:val="00DE24DF"/>
    <w:rsid w:val="00DE24E5"/>
    <w:rsid w:val="00DE3B50"/>
    <w:rsid w:val="00DE40E6"/>
    <w:rsid w:val="00DE55E9"/>
    <w:rsid w:val="00DE6FEA"/>
    <w:rsid w:val="00DE7A9D"/>
    <w:rsid w:val="00DF0E8E"/>
    <w:rsid w:val="00DF14E8"/>
    <w:rsid w:val="00DF1660"/>
    <w:rsid w:val="00DF6838"/>
    <w:rsid w:val="00DF76A6"/>
    <w:rsid w:val="00E03083"/>
    <w:rsid w:val="00E03F24"/>
    <w:rsid w:val="00E05BC2"/>
    <w:rsid w:val="00E05C1B"/>
    <w:rsid w:val="00E077CF"/>
    <w:rsid w:val="00E107D9"/>
    <w:rsid w:val="00E1160E"/>
    <w:rsid w:val="00E121B7"/>
    <w:rsid w:val="00E12607"/>
    <w:rsid w:val="00E12D2E"/>
    <w:rsid w:val="00E14739"/>
    <w:rsid w:val="00E174A5"/>
    <w:rsid w:val="00E24AE3"/>
    <w:rsid w:val="00E25B95"/>
    <w:rsid w:val="00E25FEB"/>
    <w:rsid w:val="00E260F5"/>
    <w:rsid w:val="00E30586"/>
    <w:rsid w:val="00E3194C"/>
    <w:rsid w:val="00E334F1"/>
    <w:rsid w:val="00E33AB8"/>
    <w:rsid w:val="00E33FE8"/>
    <w:rsid w:val="00E35DA1"/>
    <w:rsid w:val="00E364A9"/>
    <w:rsid w:val="00E36F9A"/>
    <w:rsid w:val="00E377B7"/>
    <w:rsid w:val="00E409D7"/>
    <w:rsid w:val="00E42115"/>
    <w:rsid w:val="00E42E5C"/>
    <w:rsid w:val="00E43FF5"/>
    <w:rsid w:val="00E442B1"/>
    <w:rsid w:val="00E4568A"/>
    <w:rsid w:val="00E4574E"/>
    <w:rsid w:val="00E479A9"/>
    <w:rsid w:val="00E52424"/>
    <w:rsid w:val="00E566F2"/>
    <w:rsid w:val="00E60A3C"/>
    <w:rsid w:val="00E6253C"/>
    <w:rsid w:val="00E645B2"/>
    <w:rsid w:val="00E64A0C"/>
    <w:rsid w:val="00E64BB0"/>
    <w:rsid w:val="00E6599F"/>
    <w:rsid w:val="00E65EDC"/>
    <w:rsid w:val="00E65FEF"/>
    <w:rsid w:val="00E66208"/>
    <w:rsid w:val="00E66C94"/>
    <w:rsid w:val="00E71C20"/>
    <w:rsid w:val="00E72841"/>
    <w:rsid w:val="00E731FB"/>
    <w:rsid w:val="00E7564A"/>
    <w:rsid w:val="00E818CB"/>
    <w:rsid w:val="00E82089"/>
    <w:rsid w:val="00E831FA"/>
    <w:rsid w:val="00E834DC"/>
    <w:rsid w:val="00E851B2"/>
    <w:rsid w:val="00E910B5"/>
    <w:rsid w:val="00E962E6"/>
    <w:rsid w:val="00E97245"/>
    <w:rsid w:val="00EA0234"/>
    <w:rsid w:val="00EA0A27"/>
    <w:rsid w:val="00EA3E37"/>
    <w:rsid w:val="00EA43CC"/>
    <w:rsid w:val="00EA5C97"/>
    <w:rsid w:val="00EA7EAB"/>
    <w:rsid w:val="00EB39AD"/>
    <w:rsid w:val="00EB512A"/>
    <w:rsid w:val="00EB678F"/>
    <w:rsid w:val="00EC192C"/>
    <w:rsid w:val="00EC2FE0"/>
    <w:rsid w:val="00EC5E3F"/>
    <w:rsid w:val="00ED106E"/>
    <w:rsid w:val="00ED20E9"/>
    <w:rsid w:val="00ED4A84"/>
    <w:rsid w:val="00EE2172"/>
    <w:rsid w:val="00EE313C"/>
    <w:rsid w:val="00EE5883"/>
    <w:rsid w:val="00EF033F"/>
    <w:rsid w:val="00EF12D0"/>
    <w:rsid w:val="00EF1DBE"/>
    <w:rsid w:val="00EF5C51"/>
    <w:rsid w:val="00EF6BDA"/>
    <w:rsid w:val="00EF6EA1"/>
    <w:rsid w:val="00EF7D7F"/>
    <w:rsid w:val="00F01393"/>
    <w:rsid w:val="00F01DDF"/>
    <w:rsid w:val="00F03F31"/>
    <w:rsid w:val="00F05511"/>
    <w:rsid w:val="00F05939"/>
    <w:rsid w:val="00F05FE4"/>
    <w:rsid w:val="00F104AC"/>
    <w:rsid w:val="00F1165B"/>
    <w:rsid w:val="00F117D7"/>
    <w:rsid w:val="00F1244C"/>
    <w:rsid w:val="00F13AFA"/>
    <w:rsid w:val="00F15D40"/>
    <w:rsid w:val="00F1638A"/>
    <w:rsid w:val="00F217A1"/>
    <w:rsid w:val="00F21EE9"/>
    <w:rsid w:val="00F22ED9"/>
    <w:rsid w:val="00F23F78"/>
    <w:rsid w:val="00F25B49"/>
    <w:rsid w:val="00F25D98"/>
    <w:rsid w:val="00F270FC"/>
    <w:rsid w:val="00F300FB"/>
    <w:rsid w:val="00F305BF"/>
    <w:rsid w:val="00F32481"/>
    <w:rsid w:val="00F32E4B"/>
    <w:rsid w:val="00F343F6"/>
    <w:rsid w:val="00F366E1"/>
    <w:rsid w:val="00F36C5D"/>
    <w:rsid w:val="00F37A5A"/>
    <w:rsid w:val="00F40ECC"/>
    <w:rsid w:val="00F435D4"/>
    <w:rsid w:val="00F45882"/>
    <w:rsid w:val="00F47785"/>
    <w:rsid w:val="00F47C34"/>
    <w:rsid w:val="00F504D0"/>
    <w:rsid w:val="00F50F02"/>
    <w:rsid w:val="00F51E24"/>
    <w:rsid w:val="00F52176"/>
    <w:rsid w:val="00F56C19"/>
    <w:rsid w:val="00F600F5"/>
    <w:rsid w:val="00F610AA"/>
    <w:rsid w:val="00F6323A"/>
    <w:rsid w:val="00F63B2B"/>
    <w:rsid w:val="00F643E7"/>
    <w:rsid w:val="00F648EC"/>
    <w:rsid w:val="00F64ADA"/>
    <w:rsid w:val="00F66BD4"/>
    <w:rsid w:val="00F66D81"/>
    <w:rsid w:val="00F67B5F"/>
    <w:rsid w:val="00F70D03"/>
    <w:rsid w:val="00F717E0"/>
    <w:rsid w:val="00F7286F"/>
    <w:rsid w:val="00F77711"/>
    <w:rsid w:val="00F77771"/>
    <w:rsid w:val="00F77C24"/>
    <w:rsid w:val="00F807AF"/>
    <w:rsid w:val="00F82406"/>
    <w:rsid w:val="00F84046"/>
    <w:rsid w:val="00F84B5C"/>
    <w:rsid w:val="00F854F0"/>
    <w:rsid w:val="00F865E8"/>
    <w:rsid w:val="00F871D5"/>
    <w:rsid w:val="00F87CE0"/>
    <w:rsid w:val="00F9187C"/>
    <w:rsid w:val="00F91F43"/>
    <w:rsid w:val="00F921C9"/>
    <w:rsid w:val="00F92D75"/>
    <w:rsid w:val="00F93444"/>
    <w:rsid w:val="00F97DA1"/>
    <w:rsid w:val="00FA098A"/>
    <w:rsid w:val="00FA1695"/>
    <w:rsid w:val="00FA1B5D"/>
    <w:rsid w:val="00FA22D0"/>
    <w:rsid w:val="00FA3312"/>
    <w:rsid w:val="00FA3E53"/>
    <w:rsid w:val="00FA5FE4"/>
    <w:rsid w:val="00FA7DCE"/>
    <w:rsid w:val="00FB03F5"/>
    <w:rsid w:val="00FB045C"/>
    <w:rsid w:val="00FB13B8"/>
    <w:rsid w:val="00FB1EE9"/>
    <w:rsid w:val="00FB3471"/>
    <w:rsid w:val="00FB61D8"/>
    <w:rsid w:val="00FB6386"/>
    <w:rsid w:val="00FB6DEF"/>
    <w:rsid w:val="00FC0C0B"/>
    <w:rsid w:val="00FC1073"/>
    <w:rsid w:val="00FC3D31"/>
    <w:rsid w:val="00FC4F4B"/>
    <w:rsid w:val="00FC6878"/>
    <w:rsid w:val="00FD2CE7"/>
    <w:rsid w:val="00FD32A7"/>
    <w:rsid w:val="00FD34FC"/>
    <w:rsid w:val="00FD376C"/>
    <w:rsid w:val="00FD560C"/>
    <w:rsid w:val="00FD6A47"/>
    <w:rsid w:val="00FD6CC7"/>
    <w:rsid w:val="00FD6F00"/>
    <w:rsid w:val="00FD7F3F"/>
    <w:rsid w:val="00FE0F0B"/>
    <w:rsid w:val="00FE1581"/>
    <w:rsid w:val="00FE16C9"/>
    <w:rsid w:val="00FE43E8"/>
    <w:rsid w:val="00FE54F8"/>
    <w:rsid w:val="00FE578A"/>
    <w:rsid w:val="00FF1639"/>
    <w:rsid w:val="00FF1CD5"/>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F13"/>
    <w:pPr>
      <w:spacing w:after="180"/>
    </w:pPr>
    <w:rPr>
      <w:rFonts w:ascii="Times New Roman" w:hAnsi="Times New Roman"/>
      <w:lang w:eastAsia="en-US"/>
    </w:rPr>
  </w:style>
  <w:style w:type="paragraph" w:styleId="Heading1">
    <w:name w:val="heading 1"/>
    <w:aliases w:val="H1,Memo Heading 1,h1"/>
    <w:next w:val="Normal"/>
    <w:qFormat/>
    <w:pPr>
      <w:keepNext/>
      <w:keepLines/>
      <w:numPr>
        <w:numId w:val="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uiPriority w:val="5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BF5564"/>
    <w:pPr>
      <w:spacing w:before="120" w:after="120"/>
    </w:pPr>
    <w:rPr>
      <w:rFonts w:eastAsia="SimSun"/>
      <w:b/>
    </w:rPr>
  </w:style>
  <w:style w:type="character" w:customStyle="1" w:styleId="TACChar">
    <w:name w:val="TAC Char"/>
    <w:link w:val="TAC"/>
    <w:rsid w:val="00BF5564"/>
    <w:rPr>
      <w:rFonts w:ascii="Arial" w:hAnsi="Arial"/>
      <w:sz w:val="18"/>
      <w:lang w:eastAsia="en-US"/>
    </w:rPr>
  </w:style>
  <w:style w:type="paragraph" w:customStyle="1" w:styleId="PaperTableCell">
    <w:name w:val="PaperTableCell"/>
    <w:basedOn w:val="Normal"/>
    <w:rsid w:val="00BF5564"/>
    <w:pPr>
      <w:widowControl w:val="0"/>
      <w:spacing w:after="0"/>
      <w:jc w:val="both"/>
    </w:pPr>
    <w:rPr>
      <w:rFonts w:eastAsia="SimSun"/>
      <w:kern w:val="2"/>
      <w:sz w:val="16"/>
      <w:szCs w:val="24"/>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BF5564"/>
    <w:rPr>
      <w:rFonts w:ascii="Times New Roman" w:eastAsia="SimSun" w:hAnsi="Times New Roman"/>
      <w:b/>
      <w:lang w:eastAsia="en-US"/>
    </w:rPr>
  </w:style>
  <w:style w:type="paragraph" w:styleId="ListParagraph">
    <w:name w:val="List Paragraph"/>
    <w:basedOn w:val="Normal"/>
    <w:uiPriority w:val="34"/>
    <w:qFormat/>
    <w:rsid w:val="00BC3182"/>
    <w:pPr>
      <w:ind w:left="720"/>
      <w:contextualSpacing/>
    </w:pPr>
  </w:style>
  <w:style w:type="character" w:customStyle="1" w:styleId="B10">
    <w:name w:val="B1 (文字)"/>
    <w:rsid w:val="005155C4"/>
    <w:rPr>
      <w:rFonts w:eastAsia="Times New Roman"/>
      <w:lang w:val="en-GB" w:eastAsia="ja-JP"/>
    </w:rPr>
  </w:style>
  <w:style w:type="character" w:customStyle="1" w:styleId="B2Char">
    <w:name w:val="B2 Char"/>
    <w:link w:val="B2"/>
    <w:rsid w:val="005155C4"/>
    <w:rPr>
      <w:rFonts w:ascii="Times New Roman" w:hAnsi="Times New Roman"/>
      <w:lang w:eastAsia="en-US"/>
    </w:rPr>
  </w:style>
  <w:style w:type="paragraph" w:customStyle="1" w:styleId="Guidance">
    <w:name w:val="Guidance"/>
    <w:basedOn w:val="Normal"/>
    <w:rsid w:val="001212A2"/>
    <w:rPr>
      <w:rFonts w:eastAsia="SimSun"/>
      <w:i/>
      <w:color w:val="0000FF"/>
    </w:rPr>
  </w:style>
  <w:style w:type="character" w:styleId="PlaceholderText">
    <w:name w:val="Placeholder Text"/>
    <w:basedOn w:val="DefaultParagraphFont"/>
    <w:uiPriority w:val="99"/>
    <w:semiHidden/>
    <w:rsid w:val="0013600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16F13"/>
    <w:pPr>
      <w:spacing w:after="180"/>
    </w:pPr>
    <w:rPr>
      <w:rFonts w:ascii="Times New Roman" w:hAnsi="Times New Roman"/>
      <w:lang w:eastAsia="en-US"/>
    </w:rPr>
  </w:style>
  <w:style w:type="paragraph" w:styleId="Heading1">
    <w:name w:val="heading 1"/>
    <w:aliases w:val="H1,Memo Heading 1,h1"/>
    <w:next w:val="Normal"/>
    <w:qFormat/>
    <w:pPr>
      <w:keepNext/>
      <w:keepLines/>
      <w:numPr>
        <w:numId w:val="6"/>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rPr>
  </w:style>
  <w:style w:type="table" w:styleId="TableGrid">
    <w:name w:val="Table Grid"/>
    <w:basedOn w:val="TableNormal"/>
    <w:uiPriority w:val="59"/>
    <w:rsid w:val="00E66C9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BF5564"/>
    <w:pPr>
      <w:spacing w:before="120" w:after="120"/>
    </w:pPr>
    <w:rPr>
      <w:rFonts w:eastAsia="SimSun"/>
      <w:b/>
    </w:rPr>
  </w:style>
  <w:style w:type="character" w:customStyle="1" w:styleId="TACChar">
    <w:name w:val="TAC Char"/>
    <w:link w:val="TAC"/>
    <w:rsid w:val="00BF5564"/>
    <w:rPr>
      <w:rFonts w:ascii="Arial" w:hAnsi="Arial"/>
      <w:sz w:val="18"/>
      <w:lang w:eastAsia="en-US"/>
    </w:rPr>
  </w:style>
  <w:style w:type="paragraph" w:customStyle="1" w:styleId="PaperTableCell">
    <w:name w:val="PaperTableCell"/>
    <w:basedOn w:val="Normal"/>
    <w:rsid w:val="00BF5564"/>
    <w:pPr>
      <w:widowControl w:val="0"/>
      <w:spacing w:after="0"/>
      <w:jc w:val="both"/>
    </w:pPr>
    <w:rPr>
      <w:rFonts w:eastAsia="SimSun"/>
      <w:kern w:val="2"/>
      <w:sz w:val="16"/>
      <w:szCs w:val="24"/>
      <w:lang w:val="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BF5564"/>
    <w:rPr>
      <w:rFonts w:ascii="Times New Roman" w:eastAsia="SimSun" w:hAnsi="Times New Roman"/>
      <w:b/>
      <w:lang w:eastAsia="en-US"/>
    </w:rPr>
  </w:style>
  <w:style w:type="paragraph" w:styleId="ListParagraph">
    <w:name w:val="List Paragraph"/>
    <w:basedOn w:val="Normal"/>
    <w:uiPriority w:val="34"/>
    <w:qFormat/>
    <w:rsid w:val="00BC3182"/>
    <w:pPr>
      <w:ind w:left="720"/>
      <w:contextualSpacing/>
    </w:pPr>
  </w:style>
  <w:style w:type="character" w:customStyle="1" w:styleId="B10">
    <w:name w:val="B1 (文字)"/>
    <w:rsid w:val="005155C4"/>
    <w:rPr>
      <w:rFonts w:eastAsia="Times New Roman"/>
      <w:lang w:val="en-GB" w:eastAsia="ja-JP"/>
    </w:rPr>
  </w:style>
  <w:style w:type="character" w:customStyle="1" w:styleId="B2Char">
    <w:name w:val="B2 Char"/>
    <w:link w:val="B2"/>
    <w:rsid w:val="005155C4"/>
    <w:rPr>
      <w:rFonts w:ascii="Times New Roman" w:hAnsi="Times New Roman"/>
      <w:lang w:eastAsia="en-US"/>
    </w:rPr>
  </w:style>
  <w:style w:type="paragraph" w:customStyle="1" w:styleId="Guidance">
    <w:name w:val="Guidance"/>
    <w:basedOn w:val="Normal"/>
    <w:rsid w:val="001212A2"/>
    <w:rPr>
      <w:rFonts w:eastAsia="SimSun"/>
      <w:i/>
      <w:color w:val="0000FF"/>
    </w:rPr>
  </w:style>
  <w:style w:type="character" w:styleId="PlaceholderText">
    <w:name w:val="Placeholder Text"/>
    <w:basedOn w:val="DefaultParagraphFont"/>
    <w:uiPriority w:val="99"/>
    <w:semiHidden/>
    <w:rsid w:val="0013600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76732">
      <w:bodyDiv w:val="1"/>
      <w:marLeft w:val="0"/>
      <w:marRight w:val="0"/>
      <w:marTop w:val="0"/>
      <w:marBottom w:val="0"/>
      <w:divBdr>
        <w:top w:val="none" w:sz="0" w:space="0" w:color="auto"/>
        <w:left w:val="none" w:sz="0" w:space="0" w:color="auto"/>
        <w:bottom w:val="none" w:sz="0" w:space="0" w:color="auto"/>
        <w:right w:val="none" w:sz="0" w:space="0" w:color="auto"/>
      </w:divBdr>
      <w:divsChild>
        <w:div w:id="522666905">
          <w:marLeft w:val="1166"/>
          <w:marRight w:val="0"/>
          <w:marTop w:val="96"/>
          <w:marBottom w:val="0"/>
          <w:divBdr>
            <w:top w:val="none" w:sz="0" w:space="0" w:color="auto"/>
            <w:left w:val="none" w:sz="0" w:space="0" w:color="auto"/>
            <w:bottom w:val="none" w:sz="0" w:space="0" w:color="auto"/>
            <w:right w:val="none" w:sz="0" w:space="0" w:color="auto"/>
          </w:divBdr>
        </w:div>
        <w:div w:id="730156121">
          <w:marLeft w:val="1166"/>
          <w:marRight w:val="0"/>
          <w:marTop w:val="96"/>
          <w:marBottom w:val="0"/>
          <w:divBdr>
            <w:top w:val="none" w:sz="0" w:space="0" w:color="auto"/>
            <w:left w:val="none" w:sz="0" w:space="0" w:color="auto"/>
            <w:bottom w:val="none" w:sz="0" w:space="0" w:color="auto"/>
            <w:right w:val="none" w:sz="0" w:space="0" w:color="auto"/>
          </w:divBdr>
        </w:div>
        <w:div w:id="1311441073">
          <w:marLeft w:val="1166"/>
          <w:marRight w:val="0"/>
          <w:marTop w:val="96"/>
          <w:marBottom w:val="0"/>
          <w:divBdr>
            <w:top w:val="none" w:sz="0" w:space="0" w:color="auto"/>
            <w:left w:val="none" w:sz="0" w:space="0" w:color="auto"/>
            <w:bottom w:val="none" w:sz="0" w:space="0" w:color="auto"/>
            <w:right w:val="none" w:sz="0" w:space="0" w:color="auto"/>
          </w:divBdr>
        </w:div>
        <w:div w:id="1998075167">
          <w:marLeft w:val="1166"/>
          <w:marRight w:val="0"/>
          <w:marTop w:val="96"/>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85157634">
      <w:bodyDiv w:val="1"/>
      <w:marLeft w:val="0"/>
      <w:marRight w:val="0"/>
      <w:marTop w:val="0"/>
      <w:marBottom w:val="0"/>
      <w:divBdr>
        <w:top w:val="none" w:sz="0" w:space="0" w:color="auto"/>
        <w:left w:val="none" w:sz="0" w:space="0" w:color="auto"/>
        <w:bottom w:val="none" w:sz="0" w:space="0" w:color="auto"/>
        <w:right w:val="none" w:sz="0" w:space="0" w:color="auto"/>
      </w:divBdr>
      <w:divsChild>
        <w:div w:id="330062254">
          <w:marLeft w:val="547"/>
          <w:marRight w:val="0"/>
          <w:marTop w:val="115"/>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602803780">
      <w:bodyDiv w:val="1"/>
      <w:marLeft w:val="0"/>
      <w:marRight w:val="0"/>
      <w:marTop w:val="0"/>
      <w:marBottom w:val="0"/>
      <w:divBdr>
        <w:top w:val="none" w:sz="0" w:space="0" w:color="auto"/>
        <w:left w:val="none" w:sz="0" w:space="0" w:color="auto"/>
        <w:bottom w:val="none" w:sz="0" w:space="0" w:color="auto"/>
        <w:right w:val="none" w:sz="0" w:space="0" w:color="auto"/>
      </w:divBdr>
      <w:divsChild>
        <w:div w:id="724833669">
          <w:marLeft w:val="1166"/>
          <w:marRight w:val="0"/>
          <w:marTop w:val="86"/>
          <w:marBottom w:val="0"/>
          <w:divBdr>
            <w:top w:val="none" w:sz="0" w:space="0" w:color="auto"/>
            <w:left w:val="none" w:sz="0" w:space="0" w:color="auto"/>
            <w:bottom w:val="none" w:sz="0" w:space="0" w:color="auto"/>
            <w:right w:val="none" w:sz="0" w:space="0" w:color="auto"/>
          </w:divBdr>
        </w:div>
        <w:div w:id="1050495314">
          <w:marLeft w:val="1800"/>
          <w:marRight w:val="0"/>
          <w:marTop w:val="77"/>
          <w:marBottom w:val="0"/>
          <w:divBdr>
            <w:top w:val="none" w:sz="0" w:space="0" w:color="auto"/>
            <w:left w:val="none" w:sz="0" w:space="0" w:color="auto"/>
            <w:bottom w:val="none" w:sz="0" w:space="0" w:color="auto"/>
            <w:right w:val="none" w:sz="0" w:space="0" w:color="auto"/>
          </w:divBdr>
        </w:div>
        <w:div w:id="1106774331">
          <w:marLeft w:val="1166"/>
          <w:marRight w:val="0"/>
          <w:marTop w:val="86"/>
          <w:marBottom w:val="0"/>
          <w:divBdr>
            <w:top w:val="none" w:sz="0" w:space="0" w:color="auto"/>
            <w:left w:val="none" w:sz="0" w:space="0" w:color="auto"/>
            <w:bottom w:val="none" w:sz="0" w:space="0" w:color="auto"/>
            <w:right w:val="none" w:sz="0" w:space="0" w:color="auto"/>
          </w:divBdr>
        </w:div>
        <w:div w:id="1348021674">
          <w:marLeft w:val="547"/>
          <w:marRight w:val="0"/>
          <w:marTop w:val="96"/>
          <w:marBottom w:val="0"/>
          <w:divBdr>
            <w:top w:val="none" w:sz="0" w:space="0" w:color="auto"/>
            <w:left w:val="none" w:sz="0" w:space="0" w:color="auto"/>
            <w:bottom w:val="none" w:sz="0" w:space="0" w:color="auto"/>
            <w:right w:val="none" w:sz="0" w:space="0" w:color="auto"/>
          </w:divBdr>
        </w:div>
        <w:div w:id="1741321103">
          <w:marLeft w:val="1800"/>
          <w:marRight w:val="0"/>
          <w:marTop w:val="77"/>
          <w:marBottom w:val="0"/>
          <w:divBdr>
            <w:top w:val="none" w:sz="0" w:space="0" w:color="auto"/>
            <w:left w:val="none" w:sz="0" w:space="0" w:color="auto"/>
            <w:bottom w:val="none" w:sz="0" w:space="0" w:color="auto"/>
            <w:right w:val="none" w:sz="0" w:space="0" w:color="auto"/>
          </w:divBdr>
        </w:div>
        <w:div w:id="1851065563">
          <w:marLeft w:val="1800"/>
          <w:marRight w:val="0"/>
          <w:marTop w:val="77"/>
          <w:marBottom w:val="0"/>
          <w:divBdr>
            <w:top w:val="none" w:sz="0" w:space="0" w:color="auto"/>
            <w:left w:val="none" w:sz="0" w:space="0" w:color="auto"/>
            <w:bottom w:val="none" w:sz="0" w:space="0" w:color="auto"/>
            <w:right w:val="none" w:sz="0" w:space="0" w:color="auto"/>
          </w:divBdr>
        </w:div>
        <w:div w:id="2017538282">
          <w:marLeft w:val="1166"/>
          <w:marRight w:val="0"/>
          <w:marTop w:val="86"/>
          <w:marBottom w:val="0"/>
          <w:divBdr>
            <w:top w:val="none" w:sz="0" w:space="0" w:color="auto"/>
            <w:left w:val="none" w:sz="0" w:space="0" w:color="auto"/>
            <w:bottom w:val="none" w:sz="0" w:space="0" w:color="auto"/>
            <w:right w:val="none" w:sz="0" w:space="0" w:color="auto"/>
          </w:divBdr>
        </w:div>
        <w:div w:id="2094472255">
          <w:marLeft w:val="1800"/>
          <w:marRight w:val="0"/>
          <w:marTop w:val="77"/>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17938893">
      <w:bodyDiv w:val="1"/>
      <w:marLeft w:val="0"/>
      <w:marRight w:val="0"/>
      <w:marTop w:val="0"/>
      <w:marBottom w:val="0"/>
      <w:divBdr>
        <w:top w:val="none" w:sz="0" w:space="0" w:color="auto"/>
        <w:left w:val="none" w:sz="0" w:space="0" w:color="auto"/>
        <w:bottom w:val="none" w:sz="0" w:space="0" w:color="auto"/>
        <w:right w:val="none" w:sz="0" w:space="0" w:color="auto"/>
      </w:divBdr>
      <w:divsChild>
        <w:div w:id="678391727">
          <w:marLeft w:val="547"/>
          <w:marRight w:val="0"/>
          <w:marTop w:val="96"/>
          <w:marBottom w:val="0"/>
          <w:divBdr>
            <w:top w:val="none" w:sz="0" w:space="0" w:color="auto"/>
            <w:left w:val="none" w:sz="0" w:space="0" w:color="auto"/>
            <w:bottom w:val="none" w:sz="0" w:space="0" w:color="auto"/>
            <w:right w:val="none" w:sz="0" w:space="0" w:color="auto"/>
          </w:divBdr>
        </w:div>
        <w:div w:id="1498379416">
          <w:marLeft w:val="547"/>
          <w:marRight w:val="0"/>
          <w:marTop w:val="96"/>
          <w:marBottom w:val="0"/>
          <w:divBdr>
            <w:top w:val="none" w:sz="0" w:space="0" w:color="auto"/>
            <w:left w:val="none" w:sz="0" w:space="0" w:color="auto"/>
            <w:bottom w:val="none" w:sz="0" w:space="0" w:color="auto"/>
            <w:right w:val="none" w:sz="0" w:space="0" w:color="auto"/>
          </w:divBdr>
        </w:div>
        <w:div w:id="1691905795">
          <w:marLeft w:val="547"/>
          <w:marRight w:val="0"/>
          <w:marTop w:val="96"/>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10.bin"/><Relationship Id="rId39" Type="http://schemas.openxmlformats.org/officeDocument/2006/relationships/oleObject" Target="embeddings/oleObject20.bin"/><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oleObject" Target="embeddings/oleObject16.bin"/><Relationship Id="rId42" Type="http://schemas.openxmlformats.org/officeDocument/2006/relationships/image" Target="media/image13.wmf"/><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oleObject" Target="embeddings/oleObject12.bin"/><Relationship Id="rId41"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24.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7.wmf"/><Relationship Id="rId28" Type="http://schemas.openxmlformats.org/officeDocument/2006/relationships/oleObject" Target="embeddings/oleObject11.bin"/><Relationship Id="rId36" Type="http://schemas.openxmlformats.org/officeDocument/2006/relationships/oleObject" Target="embeddings/oleObject18.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0.wmf"/><Relationship Id="rId44" Type="http://schemas.openxmlformats.org/officeDocument/2006/relationships/oleObject" Target="embeddings/oleObject23.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6E3C6-91DF-45A8-82DD-C5B257212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1087</Words>
  <Characters>6200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Soonleh Ling</cp:lastModifiedBy>
  <cp:revision>2</cp:revision>
  <cp:lastPrinted>2007-06-18T09:31:00Z</cp:lastPrinted>
  <dcterms:created xsi:type="dcterms:W3CDTF">2013-11-03T21:13:00Z</dcterms:created>
  <dcterms:modified xsi:type="dcterms:W3CDTF">2013-11-03T21:13:00Z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