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61DFE" w14:textId="66C7705B" w:rsidR="00C06F97" w:rsidRDefault="00C06F97" w:rsidP="00C06F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 w:rsidR="0059203A" w:rsidRPr="0059203A">
        <w:rPr>
          <w:b/>
          <w:i/>
          <w:noProof/>
          <w:sz w:val="28"/>
        </w:rPr>
        <w:t>R4-2520628</w:t>
      </w:r>
    </w:p>
    <w:p w14:paraId="42A94F5F" w14:textId="77777777" w:rsidR="00C06F97" w:rsidRDefault="00C06F97" w:rsidP="00C06F97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Dallas, USA, 17</w:t>
      </w:r>
      <w:r w:rsidRPr="00CC49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 – 21</w:t>
      </w:r>
      <w:r w:rsidRPr="00CC496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Nov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6F97" w14:paraId="414C20CD" w14:textId="77777777" w:rsidTr="00D90A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56CEE5" w14:textId="77777777" w:rsidR="00C06F97" w:rsidRDefault="00C06F97" w:rsidP="00D90A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C06F97" w14:paraId="48DE85AB" w14:textId="77777777" w:rsidTr="00D90A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932AD2" w14:textId="77777777" w:rsidR="00C06F97" w:rsidRDefault="00C06F97" w:rsidP="00D90A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6F97" w14:paraId="667C62E2" w14:textId="77777777" w:rsidTr="00D90A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BAC09F" w14:textId="77777777" w:rsidR="00C06F97" w:rsidRDefault="00C06F97" w:rsidP="00D90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F97" w14:paraId="4576B51F" w14:textId="77777777" w:rsidTr="00D90AEF">
        <w:tc>
          <w:tcPr>
            <w:tcW w:w="142" w:type="dxa"/>
            <w:tcBorders>
              <w:left w:val="single" w:sz="4" w:space="0" w:color="auto"/>
            </w:tcBorders>
          </w:tcPr>
          <w:p w14:paraId="4CEA711C" w14:textId="77777777" w:rsidR="00C06F97" w:rsidRDefault="00C06F97" w:rsidP="00D90A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02266C" w14:textId="77777777" w:rsidR="00C06F97" w:rsidRPr="00410371" w:rsidRDefault="00C06F97" w:rsidP="00D90A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4288E29D" w14:textId="77777777" w:rsidR="00C06F97" w:rsidRDefault="00C06F97" w:rsidP="00D90A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6A71A9" w14:textId="77777777" w:rsidR="00C06F97" w:rsidRPr="00410371" w:rsidRDefault="00C06F97" w:rsidP="00D90A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469724F4" w14:textId="77777777" w:rsidR="00C06F97" w:rsidRDefault="00C06F97" w:rsidP="00D90A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718633" w14:textId="77777777" w:rsidR="00C06F97" w:rsidRPr="00410371" w:rsidRDefault="00C06F97" w:rsidP="00D90A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1361909" w14:textId="77777777" w:rsidR="00C06F97" w:rsidRDefault="00C06F97" w:rsidP="00D90A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6B4531" w14:textId="77777777" w:rsidR="00C06F97" w:rsidRPr="00410371" w:rsidRDefault="00C06F97" w:rsidP="00D90A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4A10E3" w14:textId="77777777" w:rsidR="00C06F97" w:rsidRDefault="00C06F97" w:rsidP="00D90AEF">
            <w:pPr>
              <w:pStyle w:val="CRCoverPage"/>
              <w:spacing w:after="0"/>
              <w:rPr>
                <w:noProof/>
              </w:rPr>
            </w:pPr>
          </w:p>
        </w:tc>
      </w:tr>
      <w:tr w:rsidR="00C06F97" w14:paraId="43ECA22B" w14:textId="77777777" w:rsidTr="00D90A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F4C3C" w14:textId="77777777" w:rsidR="00C06F97" w:rsidRDefault="00C06F97" w:rsidP="00D90AEF">
            <w:pPr>
              <w:pStyle w:val="CRCoverPage"/>
              <w:spacing w:after="0"/>
              <w:rPr>
                <w:noProof/>
              </w:rPr>
            </w:pPr>
          </w:p>
        </w:tc>
      </w:tr>
      <w:tr w:rsidR="00C06F97" w14:paraId="32468CF5" w14:textId="77777777" w:rsidTr="00D90A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61593" w14:textId="77777777" w:rsidR="00C06F97" w:rsidRPr="00F25D98" w:rsidRDefault="00C06F97" w:rsidP="00D90A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6F97" w14:paraId="58EFBBEB" w14:textId="77777777" w:rsidTr="00D90AEF">
        <w:tc>
          <w:tcPr>
            <w:tcW w:w="9641" w:type="dxa"/>
            <w:gridSpan w:val="9"/>
          </w:tcPr>
          <w:p w14:paraId="579A63B3" w14:textId="77777777" w:rsidR="00C06F97" w:rsidRDefault="00C06F97" w:rsidP="00D90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0903D0" w14:textId="77777777" w:rsidR="00C06F97" w:rsidRDefault="00C06F97" w:rsidP="00C06F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6F97" w14:paraId="276CF049" w14:textId="77777777" w:rsidTr="00D90AEF">
        <w:tc>
          <w:tcPr>
            <w:tcW w:w="2835" w:type="dxa"/>
          </w:tcPr>
          <w:p w14:paraId="74E3E314" w14:textId="77777777" w:rsidR="00C06F97" w:rsidRDefault="00C06F97" w:rsidP="00D90A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8B7006" w14:textId="77777777" w:rsidR="00C06F97" w:rsidRDefault="00C06F97" w:rsidP="00D90A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55841A" w14:textId="77777777" w:rsidR="00C06F97" w:rsidRDefault="00C06F97" w:rsidP="00D90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B99ED4" w14:textId="77777777" w:rsidR="00C06F97" w:rsidRDefault="00C06F97" w:rsidP="00D90A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0F0C7F" w14:textId="77777777" w:rsidR="00C06F97" w:rsidRDefault="00C06F97" w:rsidP="00D90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05F4A0B" w14:textId="77777777" w:rsidR="00C06F97" w:rsidRDefault="00C06F97" w:rsidP="00D90A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A83CAC" w14:textId="77777777" w:rsidR="00C06F97" w:rsidRDefault="00C06F97" w:rsidP="00D90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2C608E" w14:textId="77777777" w:rsidR="00C06F97" w:rsidRDefault="00C06F97" w:rsidP="00D90A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813220" w14:textId="77777777" w:rsidR="00C06F97" w:rsidRDefault="00C06F97" w:rsidP="00D90A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4AE156" w14:textId="77777777" w:rsidR="00C06F97" w:rsidRDefault="00C06F97" w:rsidP="00C06F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6F97" w14:paraId="434EE3A0" w14:textId="77777777" w:rsidTr="00D90AEF">
        <w:tc>
          <w:tcPr>
            <w:tcW w:w="9640" w:type="dxa"/>
            <w:gridSpan w:val="11"/>
          </w:tcPr>
          <w:p w14:paraId="68B35849" w14:textId="77777777" w:rsidR="00C06F97" w:rsidRDefault="00C06F97" w:rsidP="00D90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F97" w14:paraId="68BE016C" w14:textId="77777777" w:rsidTr="00D90A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7F5BAC" w14:textId="77777777" w:rsidR="00C06F97" w:rsidRDefault="00C06F97" w:rsidP="00D90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CBA90" w14:textId="1C319091" w:rsidR="00C06F97" w:rsidRDefault="00C06F97" w:rsidP="00D90A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Draft CR on FRC for 7MHz CBW</w:t>
              </w:r>
            </w:fldSimple>
          </w:p>
        </w:tc>
      </w:tr>
      <w:tr w:rsidR="00C06F97" w14:paraId="7E3807CE" w14:textId="77777777" w:rsidTr="00D90AEF">
        <w:tc>
          <w:tcPr>
            <w:tcW w:w="1843" w:type="dxa"/>
            <w:tcBorders>
              <w:left w:val="single" w:sz="4" w:space="0" w:color="auto"/>
            </w:tcBorders>
          </w:tcPr>
          <w:p w14:paraId="5C4987A4" w14:textId="77777777" w:rsidR="00C06F97" w:rsidRDefault="00C06F97" w:rsidP="00D90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57EA4" w14:textId="77777777" w:rsidR="00C06F97" w:rsidRDefault="00C06F97" w:rsidP="00D90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F97" w14:paraId="1B247EAF" w14:textId="77777777" w:rsidTr="00D90AEF">
        <w:tc>
          <w:tcPr>
            <w:tcW w:w="1843" w:type="dxa"/>
            <w:tcBorders>
              <w:left w:val="single" w:sz="4" w:space="0" w:color="auto"/>
            </w:tcBorders>
          </w:tcPr>
          <w:p w14:paraId="46906CCF" w14:textId="77777777" w:rsidR="00C06F97" w:rsidRDefault="00C06F97" w:rsidP="00D90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B2E85" w14:textId="77777777" w:rsidR="00C06F97" w:rsidRDefault="00C06F97" w:rsidP="00D90A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C06F97" w14:paraId="528123CD" w14:textId="77777777" w:rsidTr="00D90AEF">
        <w:tc>
          <w:tcPr>
            <w:tcW w:w="1843" w:type="dxa"/>
            <w:tcBorders>
              <w:left w:val="single" w:sz="4" w:space="0" w:color="auto"/>
            </w:tcBorders>
          </w:tcPr>
          <w:p w14:paraId="621CB54C" w14:textId="77777777" w:rsidR="00C06F97" w:rsidRDefault="00C06F97" w:rsidP="00D90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640785" w14:textId="77777777" w:rsidR="00C06F97" w:rsidRDefault="00C06F97" w:rsidP="00D90A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C06F97" w14:paraId="44AF9388" w14:textId="77777777" w:rsidTr="00D90AEF">
        <w:tc>
          <w:tcPr>
            <w:tcW w:w="1843" w:type="dxa"/>
            <w:tcBorders>
              <w:left w:val="single" w:sz="4" w:space="0" w:color="auto"/>
            </w:tcBorders>
          </w:tcPr>
          <w:p w14:paraId="3F4748F1" w14:textId="77777777" w:rsidR="00C06F97" w:rsidRDefault="00C06F97" w:rsidP="00D90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C60B63" w14:textId="77777777" w:rsidR="00C06F97" w:rsidRDefault="00C06F97" w:rsidP="00D90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F97" w14:paraId="168A2204" w14:textId="77777777" w:rsidTr="00D90AEF">
        <w:tc>
          <w:tcPr>
            <w:tcW w:w="1843" w:type="dxa"/>
            <w:tcBorders>
              <w:left w:val="single" w:sz="4" w:space="0" w:color="auto"/>
            </w:tcBorders>
          </w:tcPr>
          <w:p w14:paraId="1EBB9596" w14:textId="77777777" w:rsidR="00C06F97" w:rsidRDefault="00C06F97" w:rsidP="00D90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66526B" w14:textId="001C63F4" w:rsidR="00C06F97" w:rsidRDefault="00C06F97" w:rsidP="00D90A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NR_FR1</w:t>
              </w:r>
              <w:r>
                <w:t>_7MHz_BW-Perf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9748BD0" w14:textId="77777777" w:rsidR="00C06F97" w:rsidRDefault="00C06F97" w:rsidP="00D90A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24AC91" w14:textId="77777777" w:rsidR="00C06F97" w:rsidRDefault="00C06F97" w:rsidP="00D90A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FCEFD9" w14:textId="77777777" w:rsidR="00C06F97" w:rsidRDefault="00C06F97" w:rsidP="00D90A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2025-11-05</w:t>
            </w:r>
          </w:p>
        </w:tc>
      </w:tr>
      <w:tr w:rsidR="00C06F97" w14:paraId="785F2BA6" w14:textId="77777777" w:rsidTr="00D90AEF">
        <w:tc>
          <w:tcPr>
            <w:tcW w:w="1843" w:type="dxa"/>
            <w:tcBorders>
              <w:left w:val="single" w:sz="4" w:space="0" w:color="auto"/>
            </w:tcBorders>
          </w:tcPr>
          <w:p w14:paraId="4C47A02F" w14:textId="77777777" w:rsidR="00C06F97" w:rsidRDefault="00C06F97" w:rsidP="00D90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D915C5" w14:textId="77777777" w:rsidR="00C06F97" w:rsidRDefault="00C06F97" w:rsidP="00D90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251996" w14:textId="77777777" w:rsidR="00C06F97" w:rsidRDefault="00C06F97" w:rsidP="00D90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533C13" w14:textId="77777777" w:rsidR="00C06F97" w:rsidRDefault="00C06F97" w:rsidP="00D90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3481AB" w14:textId="77777777" w:rsidR="00C06F97" w:rsidRDefault="00C06F97" w:rsidP="00D90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F97" w14:paraId="265426F5" w14:textId="77777777" w:rsidTr="00D90A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1A77C9" w14:textId="77777777" w:rsidR="00C06F97" w:rsidRDefault="00C06F97" w:rsidP="00D90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725D37" w14:textId="77777777" w:rsidR="00C06F97" w:rsidRDefault="00C06F97" w:rsidP="00D90A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6F0947" w14:textId="77777777" w:rsidR="00C06F97" w:rsidRDefault="00C06F97" w:rsidP="00D90A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C3E433" w14:textId="77777777" w:rsidR="00C06F97" w:rsidRDefault="00C06F97" w:rsidP="00D90A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658A9" w14:textId="77777777" w:rsidR="00C06F97" w:rsidRDefault="00C06F97" w:rsidP="00D90A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C06F97" w14:paraId="30928067" w14:textId="77777777" w:rsidTr="00D90A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675D80" w14:textId="77777777" w:rsidR="00C06F97" w:rsidRDefault="00C06F97" w:rsidP="00D90A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7A9877" w14:textId="77777777" w:rsidR="00C06F97" w:rsidRDefault="00C06F97" w:rsidP="00D90A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380A70" w14:textId="77777777" w:rsidR="00C06F97" w:rsidRDefault="00C06F97" w:rsidP="00D90A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F5322B" w14:textId="77777777" w:rsidR="00C06F97" w:rsidRPr="007C2097" w:rsidRDefault="00C06F97" w:rsidP="00D90A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06F97" w14:paraId="6E957495" w14:textId="77777777" w:rsidTr="00D90AEF">
        <w:tc>
          <w:tcPr>
            <w:tcW w:w="1843" w:type="dxa"/>
          </w:tcPr>
          <w:p w14:paraId="7F54AEA7" w14:textId="77777777" w:rsidR="00C06F97" w:rsidRDefault="00C06F97" w:rsidP="00D90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BD488E" w14:textId="77777777" w:rsidR="00C06F97" w:rsidRDefault="00C06F97" w:rsidP="00D90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F97" w14:paraId="1B49915D" w14:textId="77777777" w:rsidTr="00D90A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A661DA" w14:textId="77777777" w:rsidR="00C06F97" w:rsidRDefault="00C06F97" w:rsidP="00C06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4CD6C" w14:textId="6BB3B0A6" w:rsidR="00C06F97" w:rsidRDefault="00C06F97" w:rsidP="00C06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reference channels for PDSCH CA requirements with 7MHz</w:t>
            </w:r>
          </w:p>
        </w:tc>
      </w:tr>
      <w:tr w:rsidR="00C06F97" w14:paraId="06B4876A" w14:textId="77777777" w:rsidTr="00D90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A4A30" w14:textId="77777777" w:rsidR="00C06F97" w:rsidRDefault="00C06F97" w:rsidP="00C06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D167C" w14:textId="77777777" w:rsidR="00C06F97" w:rsidRDefault="00C06F97" w:rsidP="00C06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F97" w14:paraId="5F649BD0" w14:textId="77777777" w:rsidTr="00D90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BA45B" w14:textId="77777777" w:rsidR="00C06F97" w:rsidRDefault="00C06F97" w:rsidP="00C06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9D0F65" w14:textId="678CBC46" w:rsidR="00C06F97" w:rsidRDefault="00C06F97" w:rsidP="00C06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FRCs for 7MHz CBW CA TC in FDD</w:t>
            </w:r>
          </w:p>
        </w:tc>
      </w:tr>
      <w:tr w:rsidR="00C06F97" w14:paraId="148AD118" w14:textId="77777777" w:rsidTr="00D90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A59A6" w14:textId="77777777" w:rsidR="00C06F97" w:rsidRDefault="00C06F97" w:rsidP="00C06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0DFC09" w14:textId="77777777" w:rsidR="00C06F97" w:rsidRDefault="00C06F97" w:rsidP="00C06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F97" w14:paraId="0DD007D0" w14:textId="77777777" w:rsidTr="00D90A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8447CF" w14:textId="77777777" w:rsidR="00C06F97" w:rsidRDefault="00C06F97" w:rsidP="00C06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38B9D" w14:textId="1D1FBFE5" w:rsidR="00C06F97" w:rsidRDefault="00C06F97" w:rsidP="00C06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definiton will be incomplete</w:t>
            </w:r>
          </w:p>
        </w:tc>
      </w:tr>
      <w:tr w:rsidR="00C06F97" w14:paraId="65A6970D" w14:textId="77777777" w:rsidTr="00D90AEF">
        <w:tc>
          <w:tcPr>
            <w:tcW w:w="2694" w:type="dxa"/>
            <w:gridSpan w:val="2"/>
          </w:tcPr>
          <w:p w14:paraId="00C8811F" w14:textId="77777777" w:rsidR="00C06F97" w:rsidRDefault="00C06F97" w:rsidP="00C06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0E2B79" w14:textId="77777777" w:rsidR="00C06F97" w:rsidRDefault="00C06F97" w:rsidP="00C06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F97" w14:paraId="1BD3E59A" w14:textId="77777777" w:rsidTr="00D90A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FDA7C0" w14:textId="77777777" w:rsidR="00C06F97" w:rsidRDefault="00C06F97" w:rsidP="00C06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1940B4" w14:textId="66116E55" w:rsidR="00C06F97" w:rsidRDefault="00C06F97" w:rsidP="00C06F97">
            <w:pPr>
              <w:pStyle w:val="CRCoverPage"/>
              <w:spacing w:after="0"/>
              <w:ind w:left="100"/>
              <w:rPr>
                <w:noProof/>
              </w:rPr>
            </w:pPr>
            <w:r w:rsidRPr="00C25669">
              <w:t>A.3.2.1.1</w:t>
            </w:r>
            <w:r>
              <w:t xml:space="preserve">, </w:t>
            </w:r>
            <w:r w:rsidRPr="00F12D89">
              <w:t>Table A.3.2.</w:t>
            </w:r>
            <w:r>
              <w:t>1</w:t>
            </w:r>
            <w:r w:rsidRPr="00F12D89">
              <w:t>.</w:t>
            </w:r>
            <w:r>
              <w:t>1-10</w:t>
            </w:r>
          </w:p>
        </w:tc>
      </w:tr>
      <w:tr w:rsidR="00C06F97" w14:paraId="556DE844" w14:textId="77777777" w:rsidTr="00D90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BFEDE" w14:textId="77777777" w:rsidR="00C06F97" w:rsidRDefault="00C06F97" w:rsidP="00D90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0D4DC8" w14:textId="77777777" w:rsidR="00C06F97" w:rsidRDefault="00C06F97" w:rsidP="00D90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F97" w14:paraId="0D6495DF" w14:textId="77777777" w:rsidTr="00D90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46738" w14:textId="77777777" w:rsidR="00C06F97" w:rsidRDefault="00C06F97" w:rsidP="00D90A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8CC7A" w14:textId="77777777" w:rsidR="00C06F97" w:rsidRDefault="00C06F97" w:rsidP="00D90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B924D5" w14:textId="77777777" w:rsidR="00C06F97" w:rsidRDefault="00C06F97" w:rsidP="00D90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C6E848" w14:textId="77777777" w:rsidR="00C06F97" w:rsidRDefault="00C06F97" w:rsidP="00D90A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C9D105" w14:textId="77777777" w:rsidR="00C06F97" w:rsidRDefault="00C06F97" w:rsidP="00D90A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6F97" w14:paraId="16C90E02" w14:textId="77777777" w:rsidTr="00D90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63273" w14:textId="77777777" w:rsidR="00C06F97" w:rsidRDefault="00C06F97" w:rsidP="00D90A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5A4696" w14:textId="77777777" w:rsidR="00C06F97" w:rsidRDefault="00C06F97" w:rsidP="00D90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2B60C" w14:textId="77777777" w:rsidR="00C06F97" w:rsidRDefault="00C06F97" w:rsidP="00D90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C1E9DC3" w14:textId="77777777" w:rsidR="00C06F97" w:rsidRDefault="00C06F97" w:rsidP="00D90A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970C8B" w14:textId="77777777" w:rsidR="00C06F97" w:rsidRDefault="00C06F97" w:rsidP="00D90A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6F97" w14:paraId="3381B237" w14:textId="77777777" w:rsidTr="00D90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B3094" w14:textId="77777777" w:rsidR="00C06F97" w:rsidRDefault="00C06F97" w:rsidP="00D90A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F36D0B" w14:textId="77777777" w:rsidR="00C06F97" w:rsidRDefault="00C06F97" w:rsidP="00D90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AF938" w14:textId="77777777" w:rsidR="00C06F97" w:rsidRDefault="00C06F97" w:rsidP="00D90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2791FD" w14:textId="77777777" w:rsidR="00C06F97" w:rsidRDefault="00C06F97" w:rsidP="00D90A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187D09" w14:textId="77777777" w:rsidR="00C06F97" w:rsidRDefault="00C06F97" w:rsidP="00D90A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C06F97" w14:paraId="41C7748C" w14:textId="77777777" w:rsidTr="00D90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EA9B2" w14:textId="77777777" w:rsidR="00C06F97" w:rsidRDefault="00C06F97" w:rsidP="00D90A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0D09B" w14:textId="77777777" w:rsidR="00C06F97" w:rsidRDefault="00C06F97" w:rsidP="00D90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F93F6" w14:textId="77777777" w:rsidR="00C06F97" w:rsidRDefault="00C06F97" w:rsidP="00D90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7CC336A" w14:textId="77777777" w:rsidR="00C06F97" w:rsidRDefault="00C06F97" w:rsidP="00D90A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DD2453" w14:textId="77777777" w:rsidR="00C06F97" w:rsidRDefault="00C06F97" w:rsidP="00D90A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6F97" w14:paraId="2194CE99" w14:textId="77777777" w:rsidTr="00D90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EE405" w14:textId="77777777" w:rsidR="00C06F97" w:rsidRDefault="00C06F97" w:rsidP="00D90A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0E6064" w14:textId="77777777" w:rsidR="00C06F97" w:rsidRDefault="00C06F97" w:rsidP="00D90AEF">
            <w:pPr>
              <w:pStyle w:val="CRCoverPage"/>
              <w:spacing w:after="0"/>
              <w:rPr>
                <w:noProof/>
              </w:rPr>
            </w:pPr>
          </w:p>
        </w:tc>
      </w:tr>
      <w:tr w:rsidR="00C06F97" w14:paraId="774BEE6E" w14:textId="77777777" w:rsidTr="00D90A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C67735" w14:textId="77777777" w:rsidR="00C06F97" w:rsidRDefault="00C06F97" w:rsidP="00D90A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80BDD" w14:textId="77777777" w:rsidR="00C06F97" w:rsidRDefault="00C06F97" w:rsidP="00D90A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6F97" w:rsidRPr="008863B9" w14:paraId="3485B7B5" w14:textId="77777777" w:rsidTr="00D90A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06E74D" w14:textId="77777777" w:rsidR="00C06F97" w:rsidRPr="008863B9" w:rsidRDefault="00C06F97" w:rsidP="00D90A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E439AF" w14:textId="77777777" w:rsidR="00C06F97" w:rsidRPr="008863B9" w:rsidRDefault="00C06F97" w:rsidP="00D90A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6F97" w14:paraId="29411875" w14:textId="77777777" w:rsidTr="00D90A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E55906" w14:textId="77777777" w:rsidR="00C06F97" w:rsidRDefault="00C06F97" w:rsidP="00D90A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4EC7B" w14:textId="77777777" w:rsidR="00C06F97" w:rsidRDefault="00C06F97" w:rsidP="00D90A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1F2D0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E1E788" w14:textId="77777777" w:rsidR="00C06F97" w:rsidRPr="00CE4669" w:rsidRDefault="00C06F97" w:rsidP="00C06F97">
      <w:pPr>
        <w:pStyle w:val="CRSeparator"/>
      </w:pPr>
      <w:r w:rsidRPr="00CE4669">
        <w:lastRenderedPageBreak/>
        <w:t>==============First change==============</w:t>
      </w:r>
    </w:p>
    <w:p w14:paraId="4DA9046D" w14:textId="77777777" w:rsidR="008D6DFE" w:rsidRDefault="008D6DFE" w:rsidP="006724D1">
      <w:pPr>
        <w:spacing w:after="0"/>
        <w:jc w:val="center"/>
        <w:rPr>
          <w:noProof/>
        </w:rPr>
      </w:pPr>
    </w:p>
    <w:p w14:paraId="7E5A75EC" w14:textId="77777777" w:rsidR="006724D1" w:rsidRPr="006724D1" w:rsidRDefault="006724D1" w:rsidP="006724D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6724D1">
        <w:rPr>
          <w:rFonts w:ascii="Arial" w:eastAsia="SimSun" w:hAnsi="Arial"/>
          <w:b/>
        </w:rPr>
        <w:t>Table A.3.2.1.1-10: PDSCH Reference Channel for FDD CC and CA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1"/>
        <w:gridCol w:w="697"/>
        <w:gridCol w:w="1273"/>
        <w:gridCol w:w="1273"/>
        <w:gridCol w:w="1273"/>
        <w:gridCol w:w="1273"/>
        <w:gridCol w:w="1279"/>
      </w:tblGrid>
      <w:tr w:rsidR="006724D1" w:rsidRPr="006724D1" w14:paraId="7B498DBB" w14:textId="77777777" w:rsidTr="00982507">
        <w:trPr>
          <w:jc w:val="center"/>
        </w:trPr>
        <w:tc>
          <w:tcPr>
            <w:tcW w:w="1330" w:type="pct"/>
            <w:vAlign w:val="center"/>
          </w:tcPr>
          <w:p w14:paraId="6F6AE1B5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724D1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362" w:type="pct"/>
            <w:vAlign w:val="center"/>
          </w:tcPr>
          <w:p w14:paraId="7261CA12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724D1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07" w:type="pct"/>
            <w:gridSpan w:val="5"/>
            <w:vAlign w:val="center"/>
          </w:tcPr>
          <w:p w14:paraId="2C921558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724D1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6724D1" w:rsidRPr="006724D1" w14:paraId="25A88F0D" w14:textId="77777777" w:rsidTr="00982507">
        <w:trPr>
          <w:jc w:val="center"/>
        </w:trPr>
        <w:tc>
          <w:tcPr>
            <w:tcW w:w="1330" w:type="pct"/>
            <w:vAlign w:val="center"/>
          </w:tcPr>
          <w:p w14:paraId="4FCF4B0D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Reference channel</w:t>
            </w:r>
          </w:p>
        </w:tc>
        <w:tc>
          <w:tcPr>
            <w:tcW w:w="362" w:type="pct"/>
            <w:vAlign w:val="center"/>
          </w:tcPr>
          <w:p w14:paraId="5E7EFED3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4902BAF8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6724D1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6724D1">
              <w:rPr>
                <w:rFonts w:ascii="Arial" w:eastAsia="SimSun" w:hAnsi="Arial"/>
                <w:sz w:val="18"/>
              </w:rPr>
              <w:t>.1-10.</w:t>
            </w:r>
            <w:r w:rsidRPr="006724D1">
              <w:rPr>
                <w:rFonts w:ascii="Arial" w:eastAsia="SimSun" w:hAnsi="Arial" w:hint="eastAsia"/>
                <w:sz w:val="18"/>
              </w:rPr>
              <w:t>1</w:t>
            </w:r>
            <w:r w:rsidRPr="006724D1">
              <w:rPr>
                <w:rFonts w:ascii="Arial" w:eastAsia="SimSun" w:hAnsi="Arial"/>
                <w:sz w:val="18"/>
              </w:rPr>
              <w:t xml:space="preserve"> FDD</w:t>
            </w:r>
          </w:p>
        </w:tc>
        <w:tc>
          <w:tcPr>
            <w:tcW w:w="661" w:type="pct"/>
            <w:vAlign w:val="center"/>
          </w:tcPr>
          <w:p w14:paraId="08CB9F87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6724D1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6724D1">
              <w:rPr>
                <w:rFonts w:ascii="Arial" w:eastAsia="SimSun" w:hAnsi="Arial"/>
                <w:sz w:val="18"/>
              </w:rPr>
              <w:t>.1-10.2 FDD</w:t>
            </w:r>
          </w:p>
        </w:tc>
        <w:tc>
          <w:tcPr>
            <w:tcW w:w="661" w:type="pct"/>
            <w:vAlign w:val="center"/>
          </w:tcPr>
          <w:p w14:paraId="06B3B2F2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6724D1">
              <w:rPr>
                <w:rFonts w:ascii="Arial" w:eastAsia="Malgun Gothic" w:hAnsi="Arial"/>
                <w:sz w:val="18"/>
              </w:rPr>
              <w:t>R.PDSCH</w:t>
            </w:r>
            <w:proofErr w:type="gramEnd"/>
            <w:r w:rsidRPr="006724D1">
              <w:rPr>
                <w:rFonts w:ascii="Arial" w:eastAsia="Malgun Gothic" w:hAnsi="Arial"/>
                <w:sz w:val="18"/>
              </w:rPr>
              <w:t>.1-10.3 FDD</w:t>
            </w:r>
          </w:p>
        </w:tc>
        <w:tc>
          <w:tcPr>
            <w:tcW w:w="661" w:type="pct"/>
            <w:vAlign w:val="center"/>
          </w:tcPr>
          <w:p w14:paraId="36E4AA88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6724D1">
              <w:rPr>
                <w:rFonts w:ascii="Arial" w:eastAsia="Malgun Gothic" w:hAnsi="Arial"/>
                <w:sz w:val="18"/>
              </w:rPr>
              <w:t>R.PDSCH</w:t>
            </w:r>
            <w:proofErr w:type="gramEnd"/>
            <w:r w:rsidRPr="006724D1">
              <w:rPr>
                <w:rFonts w:ascii="Arial" w:eastAsia="Malgun Gothic" w:hAnsi="Arial"/>
                <w:sz w:val="18"/>
              </w:rPr>
              <w:t>.1-10.4 FDD</w:t>
            </w:r>
          </w:p>
        </w:tc>
        <w:tc>
          <w:tcPr>
            <w:tcW w:w="661" w:type="pct"/>
            <w:vAlign w:val="center"/>
          </w:tcPr>
          <w:p w14:paraId="7D6EFB38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ins w:id="0" w:author="Apple_116 (Manasa)" w:date="2025-08-07T16:51:00Z" w16du:dateUtc="2025-08-07T23:51:00Z">
              <w:r w:rsidRPr="006724D1">
                <w:rPr>
                  <w:rFonts w:ascii="Arial" w:eastAsia="Malgun Gothic" w:hAnsi="Arial"/>
                  <w:sz w:val="18"/>
                </w:rPr>
                <w:t>R.PDSCH</w:t>
              </w:r>
              <w:proofErr w:type="gramEnd"/>
              <w:r w:rsidRPr="006724D1">
                <w:rPr>
                  <w:rFonts w:ascii="Arial" w:eastAsia="Malgun Gothic" w:hAnsi="Arial"/>
                  <w:sz w:val="18"/>
                </w:rPr>
                <w:t>.1-10.5 FDD</w:t>
              </w:r>
            </w:ins>
          </w:p>
        </w:tc>
      </w:tr>
      <w:tr w:rsidR="006724D1" w:rsidRPr="006724D1" w14:paraId="1CC9EA6B" w14:textId="77777777" w:rsidTr="00982507">
        <w:trPr>
          <w:trHeight w:val="54"/>
          <w:jc w:val="center"/>
        </w:trPr>
        <w:tc>
          <w:tcPr>
            <w:tcW w:w="1330" w:type="pct"/>
            <w:vAlign w:val="center"/>
          </w:tcPr>
          <w:p w14:paraId="4E84BB5D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62" w:type="pct"/>
            <w:vAlign w:val="center"/>
          </w:tcPr>
          <w:p w14:paraId="5514D03A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SimSun" w:hAnsi="Arial" w:cs="Arial"/>
                <w:sz w:val="18"/>
              </w:rPr>
              <w:t>MHz</w:t>
            </w:r>
          </w:p>
        </w:tc>
        <w:tc>
          <w:tcPr>
            <w:tcW w:w="661" w:type="pct"/>
            <w:vAlign w:val="center"/>
          </w:tcPr>
          <w:p w14:paraId="1A851B10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661" w:type="pct"/>
            <w:vAlign w:val="center"/>
          </w:tcPr>
          <w:p w14:paraId="7F6BEE0E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50</w:t>
            </w:r>
          </w:p>
        </w:tc>
        <w:tc>
          <w:tcPr>
            <w:tcW w:w="661" w:type="pct"/>
            <w:vAlign w:val="center"/>
          </w:tcPr>
          <w:p w14:paraId="6A988698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35</w:t>
            </w:r>
          </w:p>
        </w:tc>
        <w:tc>
          <w:tcPr>
            <w:tcW w:w="661" w:type="pct"/>
            <w:vAlign w:val="center"/>
          </w:tcPr>
          <w:p w14:paraId="78706AA1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45</w:t>
            </w:r>
          </w:p>
        </w:tc>
        <w:tc>
          <w:tcPr>
            <w:tcW w:w="661" w:type="pct"/>
            <w:vAlign w:val="center"/>
          </w:tcPr>
          <w:p w14:paraId="0BB79488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" w:author="Apple_116 (Manasa)" w:date="2025-08-07T16:51:00Z" w16du:dateUtc="2025-08-07T23:51:00Z">
              <w:r w:rsidRPr="006724D1">
                <w:rPr>
                  <w:rFonts w:ascii="Arial" w:eastAsia="SimSun" w:hAnsi="Arial" w:cs="Arial"/>
                  <w:sz w:val="18"/>
                </w:rPr>
                <w:t>7</w:t>
              </w:r>
            </w:ins>
          </w:p>
        </w:tc>
      </w:tr>
      <w:tr w:rsidR="006724D1" w:rsidRPr="006724D1" w14:paraId="64C33773" w14:textId="77777777" w:rsidTr="00982507">
        <w:trPr>
          <w:trHeight w:val="54"/>
          <w:jc w:val="center"/>
        </w:trPr>
        <w:tc>
          <w:tcPr>
            <w:tcW w:w="1330" w:type="pct"/>
            <w:vAlign w:val="center"/>
          </w:tcPr>
          <w:p w14:paraId="0932C984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SimSun" w:hAnsi="Arial" w:cs="Arial"/>
                <w:sz w:val="18"/>
              </w:rPr>
              <w:t>Subcarrier spacing</w:t>
            </w:r>
          </w:p>
        </w:tc>
        <w:tc>
          <w:tcPr>
            <w:tcW w:w="362" w:type="pct"/>
            <w:vAlign w:val="center"/>
          </w:tcPr>
          <w:p w14:paraId="7C697ABB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SimSun" w:hAnsi="Arial" w:cs="Arial"/>
                <w:sz w:val="18"/>
              </w:rPr>
              <w:t>kHz</w:t>
            </w:r>
          </w:p>
        </w:tc>
        <w:tc>
          <w:tcPr>
            <w:tcW w:w="661" w:type="pct"/>
            <w:vAlign w:val="center"/>
          </w:tcPr>
          <w:p w14:paraId="75965775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661" w:type="pct"/>
            <w:vAlign w:val="center"/>
          </w:tcPr>
          <w:p w14:paraId="23A6298D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661" w:type="pct"/>
            <w:vAlign w:val="center"/>
          </w:tcPr>
          <w:p w14:paraId="3894DE6A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661" w:type="pct"/>
            <w:vAlign w:val="center"/>
          </w:tcPr>
          <w:p w14:paraId="42255A54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661" w:type="pct"/>
            <w:vAlign w:val="center"/>
          </w:tcPr>
          <w:p w14:paraId="2E072FD8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" w:author="Apple_116 (Manasa)" w:date="2025-08-07T16:51:00Z" w16du:dateUtc="2025-08-07T23:51:00Z">
              <w:r w:rsidRPr="006724D1">
                <w:rPr>
                  <w:rFonts w:ascii="Arial" w:eastAsia="SimSun" w:hAnsi="Arial" w:cs="Arial"/>
                  <w:sz w:val="18"/>
                </w:rPr>
                <w:t>15</w:t>
              </w:r>
            </w:ins>
          </w:p>
        </w:tc>
      </w:tr>
      <w:tr w:rsidR="006724D1" w:rsidRPr="006724D1" w14:paraId="1BB4E8B0" w14:textId="77777777" w:rsidTr="00982507">
        <w:trPr>
          <w:jc w:val="center"/>
        </w:trPr>
        <w:tc>
          <w:tcPr>
            <w:tcW w:w="1330" w:type="pct"/>
            <w:vAlign w:val="center"/>
          </w:tcPr>
          <w:p w14:paraId="303329A5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SimSun" w:hAnsi="Arial" w:cs="Arial"/>
                <w:sz w:val="18"/>
              </w:rPr>
              <w:t>Number of allocated resource blocks</w:t>
            </w:r>
          </w:p>
        </w:tc>
        <w:tc>
          <w:tcPr>
            <w:tcW w:w="362" w:type="pct"/>
            <w:vAlign w:val="center"/>
          </w:tcPr>
          <w:p w14:paraId="35D163E0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SimSun" w:hAnsi="Arial" w:cs="Arial"/>
                <w:sz w:val="18"/>
              </w:rPr>
              <w:t>PRBs</w:t>
            </w:r>
          </w:p>
        </w:tc>
        <w:tc>
          <w:tcPr>
            <w:tcW w:w="661" w:type="pct"/>
            <w:vAlign w:val="center"/>
          </w:tcPr>
          <w:p w14:paraId="3CF16669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216</w:t>
            </w:r>
          </w:p>
        </w:tc>
        <w:tc>
          <w:tcPr>
            <w:tcW w:w="661" w:type="pct"/>
            <w:vAlign w:val="center"/>
          </w:tcPr>
          <w:p w14:paraId="13F2A26A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270</w:t>
            </w:r>
          </w:p>
        </w:tc>
        <w:tc>
          <w:tcPr>
            <w:tcW w:w="661" w:type="pct"/>
            <w:vAlign w:val="center"/>
          </w:tcPr>
          <w:p w14:paraId="5E4D6EEF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188</w:t>
            </w:r>
          </w:p>
        </w:tc>
        <w:tc>
          <w:tcPr>
            <w:tcW w:w="661" w:type="pct"/>
            <w:vAlign w:val="center"/>
          </w:tcPr>
          <w:p w14:paraId="5BA5AA07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242</w:t>
            </w:r>
          </w:p>
        </w:tc>
        <w:tc>
          <w:tcPr>
            <w:tcW w:w="661" w:type="pct"/>
            <w:vAlign w:val="center"/>
          </w:tcPr>
          <w:p w14:paraId="7D78BB43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" w:author="Apple_116 (Manasa)" w:date="2025-08-07T16:51:00Z" w16du:dateUtc="2025-08-07T23:51:00Z">
              <w:r w:rsidRPr="006724D1">
                <w:rPr>
                  <w:rFonts w:ascii="Arial" w:eastAsia="SimSun" w:hAnsi="Arial" w:cs="Arial"/>
                  <w:sz w:val="18"/>
                </w:rPr>
                <w:t>35</w:t>
              </w:r>
            </w:ins>
          </w:p>
        </w:tc>
      </w:tr>
      <w:tr w:rsidR="006724D1" w:rsidRPr="006724D1" w14:paraId="3A160455" w14:textId="77777777" w:rsidTr="00982507">
        <w:trPr>
          <w:jc w:val="center"/>
        </w:trPr>
        <w:tc>
          <w:tcPr>
            <w:tcW w:w="1330" w:type="pct"/>
            <w:vAlign w:val="center"/>
          </w:tcPr>
          <w:p w14:paraId="064F5845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SimSun" w:hAnsi="Arial" w:cs="Arial"/>
                <w:sz w:val="18"/>
              </w:rPr>
              <w:t>Number of consecutive PDSCH symbols</w:t>
            </w:r>
          </w:p>
        </w:tc>
        <w:tc>
          <w:tcPr>
            <w:tcW w:w="362" w:type="pct"/>
            <w:vAlign w:val="center"/>
          </w:tcPr>
          <w:p w14:paraId="2CFA089D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0F2935B2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3AFDAC28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30C240BE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273A7412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08838F1D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" w:author="Apple_116 (Manasa)" w:date="2025-08-07T16:51:00Z" w16du:dateUtc="2025-08-07T23:51:00Z">
              <w:r w:rsidRPr="006724D1">
                <w:rPr>
                  <w:rFonts w:ascii="Arial" w:eastAsia="SimSun" w:hAnsi="Arial" w:cs="Arial"/>
                  <w:sz w:val="18"/>
                </w:rPr>
                <w:t>12</w:t>
              </w:r>
            </w:ins>
          </w:p>
        </w:tc>
      </w:tr>
      <w:tr w:rsidR="006724D1" w:rsidRPr="006724D1" w14:paraId="4BD968F5" w14:textId="77777777" w:rsidTr="00982507">
        <w:trPr>
          <w:jc w:val="center"/>
        </w:trPr>
        <w:tc>
          <w:tcPr>
            <w:tcW w:w="1330" w:type="pct"/>
            <w:vAlign w:val="center"/>
          </w:tcPr>
          <w:p w14:paraId="79B0FE94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SimSun" w:hAnsi="Arial" w:cs="Arial"/>
                <w:sz w:val="18"/>
              </w:rPr>
              <w:t>Allocated slots per 2 frames</w:t>
            </w:r>
          </w:p>
        </w:tc>
        <w:tc>
          <w:tcPr>
            <w:tcW w:w="362" w:type="pct"/>
            <w:vAlign w:val="center"/>
          </w:tcPr>
          <w:p w14:paraId="16235B78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SimSun" w:hAnsi="Arial" w:cs="Arial"/>
                <w:sz w:val="18"/>
              </w:rPr>
              <w:t>Slots</w:t>
            </w:r>
          </w:p>
        </w:tc>
        <w:tc>
          <w:tcPr>
            <w:tcW w:w="661" w:type="pct"/>
            <w:vAlign w:val="center"/>
          </w:tcPr>
          <w:p w14:paraId="6578CD0E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19</w:t>
            </w:r>
          </w:p>
        </w:tc>
        <w:tc>
          <w:tcPr>
            <w:tcW w:w="661" w:type="pct"/>
            <w:vAlign w:val="center"/>
          </w:tcPr>
          <w:p w14:paraId="665F7058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19</w:t>
            </w:r>
          </w:p>
        </w:tc>
        <w:tc>
          <w:tcPr>
            <w:tcW w:w="661" w:type="pct"/>
            <w:vAlign w:val="center"/>
          </w:tcPr>
          <w:p w14:paraId="7665CD23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19</w:t>
            </w:r>
          </w:p>
        </w:tc>
        <w:tc>
          <w:tcPr>
            <w:tcW w:w="661" w:type="pct"/>
            <w:vAlign w:val="center"/>
          </w:tcPr>
          <w:p w14:paraId="3A7BAA81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19</w:t>
            </w:r>
          </w:p>
        </w:tc>
        <w:tc>
          <w:tcPr>
            <w:tcW w:w="661" w:type="pct"/>
            <w:vAlign w:val="center"/>
          </w:tcPr>
          <w:p w14:paraId="3548FB31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" w:author="Apple_116 (Manasa)" w:date="2025-08-07T16:51:00Z" w16du:dateUtc="2025-08-07T23:51:00Z">
              <w:r w:rsidRPr="006724D1">
                <w:rPr>
                  <w:rFonts w:ascii="Arial" w:eastAsia="SimSun" w:hAnsi="Arial" w:cs="Arial"/>
                  <w:sz w:val="18"/>
                </w:rPr>
                <w:t>19</w:t>
              </w:r>
            </w:ins>
          </w:p>
        </w:tc>
      </w:tr>
      <w:tr w:rsidR="006724D1" w:rsidRPr="006724D1" w14:paraId="173A465E" w14:textId="77777777" w:rsidTr="00982507">
        <w:trPr>
          <w:jc w:val="center"/>
        </w:trPr>
        <w:tc>
          <w:tcPr>
            <w:tcW w:w="1330" w:type="pct"/>
            <w:vAlign w:val="center"/>
          </w:tcPr>
          <w:p w14:paraId="6E9C56E4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SimSun" w:hAnsi="Arial" w:cs="Arial"/>
                <w:sz w:val="18"/>
              </w:rPr>
              <w:t>MCS table</w:t>
            </w:r>
          </w:p>
        </w:tc>
        <w:tc>
          <w:tcPr>
            <w:tcW w:w="362" w:type="pct"/>
            <w:vAlign w:val="center"/>
          </w:tcPr>
          <w:p w14:paraId="7EBE6B80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6A2F054F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64QAM</w:t>
            </w:r>
          </w:p>
        </w:tc>
        <w:tc>
          <w:tcPr>
            <w:tcW w:w="661" w:type="pct"/>
            <w:vAlign w:val="center"/>
          </w:tcPr>
          <w:p w14:paraId="28EB92A0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64QAM</w:t>
            </w:r>
          </w:p>
        </w:tc>
        <w:tc>
          <w:tcPr>
            <w:tcW w:w="661" w:type="pct"/>
            <w:vAlign w:val="center"/>
          </w:tcPr>
          <w:p w14:paraId="7064BF51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661" w:type="pct"/>
            <w:vAlign w:val="center"/>
          </w:tcPr>
          <w:p w14:paraId="640C734B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661" w:type="pct"/>
            <w:vAlign w:val="center"/>
          </w:tcPr>
          <w:p w14:paraId="4CB0019A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" w:author="Apple_116 (Manasa)" w:date="2025-08-07T16:51:00Z" w16du:dateUtc="2025-08-07T23:51:00Z">
              <w:r w:rsidRPr="006724D1">
                <w:rPr>
                  <w:rFonts w:ascii="Arial" w:eastAsia="Malgun Gothic" w:hAnsi="Arial"/>
                  <w:sz w:val="18"/>
                </w:rPr>
                <w:t>64QAM</w:t>
              </w:r>
            </w:ins>
          </w:p>
        </w:tc>
      </w:tr>
      <w:tr w:rsidR="006724D1" w:rsidRPr="006724D1" w14:paraId="72456ED6" w14:textId="77777777" w:rsidTr="00982507">
        <w:trPr>
          <w:jc w:val="center"/>
        </w:trPr>
        <w:tc>
          <w:tcPr>
            <w:tcW w:w="1330" w:type="pct"/>
            <w:vAlign w:val="center"/>
          </w:tcPr>
          <w:p w14:paraId="31AA3A53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SimSun" w:hAnsi="Arial" w:cs="Arial"/>
                <w:sz w:val="18"/>
              </w:rPr>
              <w:t>MCS index</w:t>
            </w:r>
          </w:p>
        </w:tc>
        <w:tc>
          <w:tcPr>
            <w:tcW w:w="362" w:type="pct"/>
            <w:vAlign w:val="center"/>
          </w:tcPr>
          <w:p w14:paraId="6A8C4224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21D23D91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13</w:t>
            </w:r>
          </w:p>
        </w:tc>
        <w:tc>
          <w:tcPr>
            <w:tcW w:w="661" w:type="pct"/>
            <w:vAlign w:val="center"/>
          </w:tcPr>
          <w:p w14:paraId="19909907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13</w:t>
            </w:r>
          </w:p>
        </w:tc>
        <w:tc>
          <w:tcPr>
            <w:tcW w:w="661" w:type="pct"/>
            <w:vAlign w:val="center"/>
          </w:tcPr>
          <w:p w14:paraId="5B4B619B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13</w:t>
            </w:r>
          </w:p>
        </w:tc>
        <w:tc>
          <w:tcPr>
            <w:tcW w:w="661" w:type="pct"/>
            <w:vAlign w:val="center"/>
          </w:tcPr>
          <w:p w14:paraId="75EC5CC2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13</w:t>
            </w:r>
          </w:p>
        </w:tc>
        <w:tc>
          <w:tcPr>
            <w:tcW w:w="661" w:type="pct"/>
            <w:vAlign w:val="center"/>
          </w:tcPr>
          <w:p w14:paraId="07AF7C6F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7" w:author="Apple_116 (Manasa)" w:date="2025-08-07T16:51:00Z" w16du:dateUtc="2025-08-07T23:51:00Z">
              <w:r w:rsidRPr="006724D1">
                <w:rPr>
                  <w:rFonts w:ascii="Arial" w:eastAsia="Malgun Gothic" w:hAnsi="Arial"/>
                  <w:sz w:val="18"/>
                </w:rPr>
                <w:t>13</w:t>
              </w:r>
            </w:ins>
          </w:p>
        </w:tc>
      </w:tr>
      <w:tr w:rsidR="006724D1" w:rsidRPr="006724D1" w14:paraId="0101B215" w14:textId="77777777" w:rsidTr="00982507">
        <w:trPr>
          <w:jc w:val="center"/>
        </w:trPr>
        <w:tc>
          <w:tcPr>
            <w:tcW w:w="1330" w:type="pct"/>
            <w:vAlign w:val="center"/>
          </w:tcPr>
          <w:p w14:paraId="6CB9F0A4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SimSun" w:hAnsi="Arial" w:cs="Arial"/>
                <w:sz w:val="18"/>
              </w:rPr>
              <w:t>Modulation</w:t>
            </w:r>
          </w:p>
        </w:tc>
        <w:tc>
          <w:tcPr>
            <w:tcW w:w="362" w:type="pct"/>
            <w:vAlign w:val="center"/>
          </w:tcPr>
          <w:p w14:paraId="3451A8CF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3BC5CFF6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16QAM</w:t>
            </w:r>
          </w:p>
        </w:tc>
        <w:tc>
          <w:tcPr>
            <w:tcW w:w="661" w:type="pct"/>
            <w:vAlign w:val="center"/>
          </w:tcPr>
          <w:p w14:paraId="2EC7E423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16QAM</w:t>
            </w:r>
          </w:p>
        </w:tc>
        <w:tc>
          <w:tcPr>
            <w:tcW w:w="661" w:type="pct"/>
            <w:vAlign w:val="center"/>
          </w:tcPr>
          <w:p w14:paraId="4587EF67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16QAM</w:t>
            </w:r>
          </w:p>
        </w:tc>
        <w:tc>
          <w:tcPr>
            <w:tcW w:w="661" w:type="pct"/>
            <w:vAlign w:val="center"/>
          </w:tcPr>
          <w:p w14:paraId="0AF81059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16QAM</w:t>
            </w:r>
          </w:p>
        </w:tc>
        <w:tc>
          <w:tcPr>
            <w:tcW w:w="661" w:type="pct"/>
            <w:vAlign w:val="center"/>
          </w:tcPr>
          <w:p w14:paraId="6997D636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8" w:author="Apple_116 (Manasa)" w:date="2025-08-07T16:51:00Z" w16du:dateUtc="2025-08-07T23:51:00Z">
              <w:r w:rsidRPr="006724D1">
                <w:rPr>
                  <w:rFonts w:ascii="Arial" w:eastAsia="Malgun Gothic" w:hAnsi="Arial"/>
                  <w:sz w:val="18"/>
                </w:rPr>
                <w:t>16QAM</w:t>
              </w:r>
            </w:ins>
          </w:p>
        </w:tc>
      </w:tr>
      <w:tr w:rsidR="006724D1" w:rsidRPr="006724D1" w14:paraId="40A33C9E" w14:textId="77777777" w:rsidTr="00982507">
        <w:trPr>
          <w:jc w:val="center"/>
        </w:trPr>
        <w:tc>
          <w:tcPr>
            <w:tcW w:w="1330" w:type="pct"/>
            <w:vAlign w:val="center"/>
          </w:tcPr>
          <w:p w14:paraId="391988A6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SimSun" w:hAnsi="Arial" w:cs="Arial"/>
                <w:sz w:val="18"/>
              </w:rPr>
              <w:t>Target Coding Rate</w:t>
            </w:r>
          </w:p>
        </w:tc>
        <w:tc>
          <w:tcPr>
            <w:tcW w:w="362" w:type="pct"/>
            <w:vAlign w:val="center"/>
          </w:tcPr>
          <w:p w14:paraId="239C2AEA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39271372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0.48</w:t>
            </w:r>
          </w:p>
        </w:tc>
        <w:tc>
          <w:tcPr>
            <w:tcW w:w="661" w:type="pct"/>
            <w:vAlign w:val="center"/>
          </w:tcPr>
          <w:p w14:paraId="2B21DE59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0.48</w:t>
            </w:r>
          </w:p>
        </w:tc>
        <w:tc>
          <w:tcPr>
            <w:tcW w:w="661" w:type="pct"/>
            <w:vAlign w:val="center"/>
          </w:tcPr>
          <w:p w14:paraId="4D5BBF51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0.48</w:t>
            </w:r>
          </w:p>
        </w:tc>
        <w:tc>
          <w:tcPr>
            <w:tcW w:w="661" w:type="pct"/>
            <w:vAlign w:val="center"/>
          </w:tcPr>
          <w:p w14:paraId="53C76F1A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0.48</w:t>
            </w:r>
          </w:p>
        </w:tc>
        <w:tc>
          <w:tcPr>
            <w:tcW w:w="661" w:type="pct"/>
            <w:vAlign w:val="center"/>
          </w:tcPr>
          <w:p w14:paraId="24FE08C5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9" w:author="Apple_116 (Manasa)" w:date="2025-08-07T16:51:00Z" w16du:dateUtc="2025-08-07T23:51:00Z">
              <w:r w:rsidRPr="006724D1">
                <w:rPr>
                  <w:rFonts w:ascii="Arial" w:eastAsia="Malgun Gothic" w:hAnsi="Arial"/>
                  <w:sz w:val="18"/>
                </w:rPr>
                <w:t>0.48</w:t>
              </w:r>
            </w:ins>
          </w:p>
        </w:tc>
      </w:tr>
      <w:tr w:rsidR="006724D1" w:rsidRPr="006724D1" w14:paraId="0FE129F2" w14:textId="77777777" w:rsidTr="00982507">
        <w:trPr>
          <w:jc w:val="center"/>
        </w:trPr>
        <w:tc>
          <w:tcPr>
            <w:tcW w:w="1330" w:type="pct"/>
            <w:vAlign w:val="center"/>
          </w:tcPr>
          <w:p w14:paraId="51594513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SimSun" w:hAnsi="Arial" w:cs="Arial"/>
                <w:sz w:val="18"/>
              </w:rPr>
              <w:t>Number of MIMO layers</w:t>
            </w:r>
          </w:p>
        </w:tc>
        <w:tc>
          <w:tcPr>
            <w:tcW w:w="362" w:type="pct"/>
            <w:vAlign w:val="center"/>
          </w:tcPr>
          <w:p w14:paraId="68BBD546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08F1C370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661" w:type="pct"/>
            <w:vAlign w:val="center"/>
          </w:tcPr>
          <w:p w14:paraId="3DE34D78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661" w:type="pct"/>
            <w:vAlign w:val="center"/>
          </w:tcPr>
          <w:p w14:paraId="541FCDC2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661" w:type="pct"/>
            <w:vAlign w:val="center"/>
          </w:tcPr>
          <w:p w14:paraId="63256B28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661" w:type="pct"/>
            <w:vAlign w:val="center"/>
          </w:tcPr>
          <w:p w14:paraId="2D8CDC03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0" w:author="Apple_116 (Manasa)" w:date="2025-08-07T16:51:00Z" w16du:dateUtc="2025-08-07T23:51:00Z">
              <w:r w:rsidRPr="006724D1">
                <w:rPr>
                  <w:rFonts w:ascii="Arial" w:eastAsia="Malgun Gothic" w:hAnsi="Arial"/>
                  <w:sz w:val="18"/>
                </w:rPr>
                <w:t>2</w:t>
              </w:r>
            </w:ins>
          </w:p>
        </w:tc>
      </w:tr>
      <w:tr w:rsidR="006724D1" w:rsidRPr="006724D1" w14:paraId="06E2DA8B" w14:textId="77777777" w:rsidTr="00982507">
        <w:trPr>
          <w:jc w:val="center"/>
        </w:trPr>
        <w:tc>
          <w:tcPr>
            <w:tcW w:w="1330" w:type="pct"/>
            <w:vAlign w:val="center"/>
          </w:tcPr>
          <w:p w14:paraId="4C12EDFF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SimSun" w:hAnsi="Arial" w:cs="Arial"/>
                <w:sz w:val="18"/>
              </w:rPr>
              <w:t xml:space="preserve">Number of DMRS </w:t>
            </w:r>
            <w:r w:rsidRPr="006724D1">
              <w:rPr>
                <w:rFonts w:ascii="Arial" w:eastAsia="SimSun" w:hAnsi="Arial" w:cs="Arial" w:hint="eastAsia"/>
                <w:sz w:val="18"/>
                <w:lang w:eastAsia="zh-CN"/>
              </w:rPr>
              <w:t>REs</w:t>
            </w:r>
          </w:p>
        </w:tc>
        <w:tc>
          <w:tcPr>
            <w:tcW w:w="362" w:type="pct"/>
            <w:vAlign w:val="center"/>
          </w:tcPr>
          <w:p w14:paraId="0D413B9D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1A989FB3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6C334933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068C2C0E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4A82D899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18BC3250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1" w:author="Apple_116 (Manasa)" w:date="2025-08-07T16:51:00Z" w16du:dateUtc="2025-08-07T23:51:00Z">
              <w:r w:rsidRPr="006724D1">
                <w:rPr>
                  <w:rFonts w:ascii="Arial" w:eastAsia="Malgun Gothic" w:hAnsi="Arial"/>
                  <w:sz w:val="18"/>
                </w:rPr>
                <w:t>12</w:t>
              </w:r>
            </w:ins>
          </w:p>
        </w:tc>
      </w:tr>
      <w:tr w:rsidR="006724D1" w:rsidRPr="006724D1" w14:paraId="5B14A536" w14:textId="77777777" w:rsidTr="00982507">
        <w:trPr>
          <w:jc w:val="center"/>
        </w:trPr>
        <w:tc>
          <w:tcPr>
            <w:tcW w:w="1330" w:type="pct"/>
            <w:vAlign w:val="center"/>
          </w:tcPr>
          <w:p w14:paraId="47E6B1CE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/>
              </w:rPr>
            </w:pPr>
            <w:r w:rsidRPr="006724D1">
              <w:rPr>
                <w:rFonts w:ascii="Arial" w:eastAsia="SimSun" w:hAnsi="Arial" w:cs="Arial"/>
                <w:sz w:val="18"/>
              </w:rPr>
              <w:t>Overhead</w:t>
            </w:r>
            <w:r w:rsidRPr="006724D1">
              <w:rPr>
                <w:rFonts w:ascii="Arial" w:eastAsia="SimSun" w:hAnsi="Arial" w:cs="Arial"/>
                <w:sz w:val="18"/>
                <w:lang w:val="en-US"/>
              </w:rPr>
              <w:t xml:space="preserve"> for TBS determination</w:t>
            </w:r>
          </w:p>
        </w:tc>
        <w:tc>
          <w:tcPr>
            <w:tcW w:w="362" w:type="pct"/>
            <w:vAlign w:val="center"/>
          </w:tcPr>
          <w:p w14:paraId="78400539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4B15504C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661" w:type="pct"/>
            <w:vAlign w:val="center"/>
          </w:tcPr>
          <w:p w14:paraId="0BB63F5E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661" w:type="pct"/>
            <w:vAlign w:val="center"/>
          </w:tcPr>
          <w:p w14:paraId="69A99EC3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0</w:t>
            </w:r>
          </w:p>
        </w:tc>
        <w:tc>
          <w:tcPr>
            <w:tcW w:w="661" w:type="pct"/>
            <w:vAlign w:val="center"/>
          </w:tcPr>
          <w:p w14:paraId="2B3C7FB9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0</w:t>
            </w:r>
          </w:p>
        </w:tc>
        <w:tc>
          <w:tcPr>
            <w:tcW w:w="661" w:type="pct"/>
            <w:vAlign w:val="center"/>
          </w:tcPr>
          <w:p w14:paraId="4AFCB0BA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2" w:author="Apple_116 (Manasa)" w:date="2025-08-07T16:51:00Z" w16du:dateUtc="2025-08-07T23:51:00Z">
              <w:r w:rsidRPr="006724D1">
                <w:rPr>
                  <w:rFonts w:ascii="Arial" w:eastAsia="Malgun Gothic" w:hAnsi="Arial"/>
                  <w:sz w:val="18"/>
                </w:rPr>
                <w:t>0</w:t>
              </w:r>
            </w:ins>
          </w:p>
        </w:tc>
      </w:tr>
      <w:tr w:rsidR="006724D1" w:rsidRPr="006724D1" w14:paraId="6D28A2C7" w14:textId="77777777" w:rsidTr="00982507">
        <w:trPr>
          <w:jc w:val="center"/>
        </w:trPr>
        <w:tc>
          <w:tcPr>
            <w:tcW w:w="1330" w:type="pct"/>
            <w:vAlign w:val="center"/>
          </w:tcPr>
          <w:p w14:paraId="4212FA0F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SimSun" w:hAnsi="Arial" w:cs="Arial"/>
                <w:sz w:val="18"/>
              </w:rPr>
              <w:t xml:space="preserve">Information Bit Payload per Slot </w:t>
            </w:r>
          </w:p>
        </w:tc>
        <w:tc>
          <w:tcPr>
            <w:tcW w:w="362" w:type="pct"/>
            <w:vAlign w:val="center"/>
          </w:tcPr>
          <w:p w14:paraId="6D0FEB70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16C8074D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12CCBFC3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53E54473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1D7FDADA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4CFBA653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724D1" w:rsidRPr="006724D1" w14:paraId="225FEE0E" w14:textId="77777777" w:rsidTr="00982507">
        <w:trPr>
          <w:jc w:val="center"/>
        </w:trPr>
        <w:tc>
          <w:tcPr>
            <w:tcW w:w="1330" w:type="pct"/>
            <w:vAlign w:val="center"/>
          </w:tcPr>
          <w:p w14:paraId="4AF9AA52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6724D1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6724D1">
              <w:rPr>
                <w:rFonts w:ascii="Arial" w:eastAsia="SimSun" w:hAnsi="Arial"/>
                <w:sz w:val="18"/>
              </w:rPr>
              <w:t xml:space="preserve"> = 0</w:t>
            </w:r>
          </w:p>
        </w:tc>
        <w:tc>
          <w:tcPr>
            <w:tcW w:w="362" w:type="pct"/>
            <w:vAlign w:val="center"/>
          </w:tcPr>
          <w:p w14:paraId="6707F98F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37FDC0C3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1CD8BC34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41B8D5AE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6AEA564A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3AFD4C2B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3" w:author="Apple_116 (Manasa)" w:date="2025-08-07T16:51:00Z" w16du:dateUtc="2025-08-07T23:51:00Z">
              <w:r w:rsidRPr="006724D1">
                <w:rPr>
                  <w:rFonts w:ascii="Arial" w:eastAsia="Malgun Gothic" w:hAnsi="Arial"/>
                  <w:sz w:val="18"/>
                </w:rPr>
                <w:t>N/A</w:t>
              </w:r>
            </w:ins>
          </w:p>
        </w:tc>
      </w:tr>
      <w:tr w:rsidR="006724D1" w:rsidRPr="006724D1" w14:paraId="199BE3D9" w14:textId="77777777" w:rsidTr="00982507">
        <w:trPr>
          <w:jc w:val="center"/>
        </w:trPr>
        <w:tc>
          <w:tcPr>
            <w:tcW w:w="1330" w:type="pct"/>
            <w:vAlign w:val="center"/>
          </w:tcPr>
          <w:p w14:paraId="553C6028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6724D1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6724D1">
              <w:rPr>
                <w:rFonts w:ascii="Arial" w:eastAsia="SimSun" w:hAnsi="Arial"/>
                <w:sz w:val="18"/>
              </w:rPr>
              <w:t xml:space="preserve"> = </w:t>
            </w:r>
            <w:proofErr w:type="gramStart"/>
            <w:r w:rsidRPr="006724D1">
              <w:rPr>
                <w:rFonts w:ascii="Arial" w:eastAsia="SimSun" w:hAnsi="Arial"/>
                <w:sz w:val="18"/>
              </w:rPr>
              <w:t>1,…</w:t>
            </w:r>
            <w:proofErr w:type="gramEnd"/>
            <w:r w:rsidRPr="006724D1">
              <w:rPr>
                <w:rFonts w:ascii="Arial" w:eastAsia="SimSun" w:hAnsi="Arial"/>
                <w:sz w:val="18"/>
              </w:rPr>
              <w:t>, 19</w:t>
            </w:r>
          </w:p>
        </w:tc>
        <w:tc>
          <w:tcPr>
            <w:tcW w:w="362" w:type="pct"/>
            <w:vAlign w:val="center"/>
          </w:tcPr>
          <w:p w14:paraId="0841CCE8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5F5E82BF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108552</w:t>
            </w:r>
          </w:p>
        </w:tc>
        <w:tc>
          <w:tcPr>
            <w:tcW w:w="661" w:type="pct"/>
            <w:vAlign w:val="center"/>
          </w:tcPr>
          <w:p w14:paraId="47CAC881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135296</w:t>
            </w:r>
          </w:p>
        </w:tc>
        <w:tc>
          <w:tcPr>
            <w:tcW w:w="661" w:type="pct"/>
            <w:vAlign w:val="center"/>
          </w:tcPr>
          <w:p w14:paraId="497AE503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94248</w:t>
            </w:r>
          </w:p>
        </w:tc>
        <w:tc>
          <w:tcPr>
            <w:tcW w:w="661" w:type="pct"/>
            <w:vAlign w:val="center"/>
          </w:tcPr>
          <w:p w14:paraId="0AB0905D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122976</w:t>
            </w:r>
          </w:p>
        </w:tc>
        <w:tc>
          <w:tcPr>
            <w:tcW w:w="661" w:type="pct"/>
            <w:vAlign w:val="center"/>
          </w:tcPr>
          <w:p w14:paraId="329F0552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4" w:author="Apple_116 (Manasa)" w:date="2025-08-07T18:15:00Z" w16du:dateUtc="2025-08-08T01:15:00Z">
              <w:r w:rsidRPr="006724D1">
                <w:rPr>
                  <w:rFonts w:ascii="Arial" w:eastAsia="Malgun Gothic" w:hAnsi="Arial"/>
                  <w:sz w:val="18"/>
                </w:rPr>
                <w:t>17424</w:t>
              </w:r>
            </w:ins>
          </w:p>
        </w:tc>
      </w:tr>
      <w:tr w:rsidR="006724D1" w:rsidRPr="006724D1" w14:paraId="4ACA1D0F" w14:textId="77777777" w:rsidTr="00982507">
        <w:trPr>
          <w:jc w:val="center"/>
        </w:trPr>
        <w:tc>
          <w:tcPr>
            <w:tcW w:w="1330" w:type="pct"/>
            <w:vAlign w:val="center"/>
          </w:tcPr>
          <w:p w14:paraId="0C80B322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sv-FI"/>
              </w:rPr>
            </w:pPr>
            <w:r w:rsidRPr="006724D1">
              <w:rPr>
                <w:rFonts w:ascii="Arial" w:eastAsia="SimSun" w:hAnsi="Arial"/>
                <w:sz w:val="18"/>
                <w:lang w:val="sv-FI"/>
              </w:rPr>
              <w:t>Transport block CRC per Slot</w:t>
            </w:r>
          </w:p>
        </w:tc>
        <w:tc>
          <w:tcPr>
            <w:tcW w:w="362" w:type="pct"/>
            <w:vAlign w:val="center"/>
          </w:tcPr>
          <w:p w14:paraId="4064D4C7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61" w:type="pct"/>
            <w:vAlign w:val="center"/>
          </w:tcPr>
          <w:p w14:paraId="77439D52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61" w:type="pct"/>
            <w:vAlign w:val="center"/>
          </w:tcPr>
          <w:p w14:paraId="77F75A7B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61" w:type="pct"/>
            <w:vAlign w:val="center"/>
          </w:tcPr>
          <w:p w14:paraId="67571F16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61" w:type="pct"/>
            <w:vAlign w:val="center"/>
          </w:tcPr>
          <w:p w14:paraId="14507952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61" w:type="pct"/>
            <w:vAlign w:val="center"/>
          </w:tcPr>
          <w:p w14:paraId="6E4AE899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</w:tr>
      <w:tr w:rsidR="006724D1" w:rsidRPr="006724D1" w14:paraId="700F0D5D" w14:textId="77777777" w:rsidTr="00982507">
        <w:trPr>
          <w:jc w:val="center"/>
        </w:trPr>
        <w:tc>
          <w:tcPr>
            <w:tcW w:w="1330" w:type="pct"/>
            <w:vAlign w:val="center"/>
          </w:tcPr>
          <w:p w14:paraId="46C99C72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  <w:lang w:val="sv-FI"/>
              </w:rPr>
              <w:t xml:space="preserve">  </w:t>
            </w:r>
            <w:r w:rsidRPr="006724D1">
              <w:rPr>
                <w:rFonts w:ascii="Arial" w:eastAsia="SimSun" w:hAnsi="Arial"/>
                <w:sz w:val="18"/>
              </w:rPr>
              <w:t xml:space="preserve">For Slot </w:t>
            </w:r>
            <w:proofErr w:type="spellStart"/>
            <w:r w:rsidRPr="006724D1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6724D1">
              <w:rPr>
                <w:rFonts w:ascii="Arial" w:eastAsia="SimSun" w:hAnsi="Arial"/>
                <w:sz w:val="18"/>
              </w:rPr>
              <w:t xml:space="preserve"> = 0</w:t>
            </w:r>
          </w:p>
        </w:tc>
        <w:tc>
          <w:tcPr>
            <w:tcW w:w="362" w:type="pct"/>
            <w:vAlign w:val="center"/>
          </w:tcPr>
          <w:p w14:paraId="3F838CA4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34B75781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78A4C73A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647BF454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025928E4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3182554C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5" w:author="Apple_116 (Manasa)" w:date="2025-08-07T16:51:00Z" w16du:dateUtc="2025-08-07T23:51:00Z">
              <w:r w:rsidRPr="006724D1">
                <w:rPr>
                  <w:rFonts w:ascii="Arial" w:eastAsia="Malgun Gothic" w:hAnsi="Arial"/>
                  <w:sz w:val="18"/>
                </w:rPr>
                <w:t>N/A</w:t>
              </w:r>
            </w:ins>
          </w:p>
        </w:tc>
      </w:tr>
      <w:tr w:rsidR="006724D1" w:rsidRPr="006724D1" w14:paraId="785D6863" w14:textId="77777777" w:rsidTr="00982507">
        <w:trPr>
          <w:jc w:val="center"/>
        </w:trPr>
        <w:tc>
          <w:tcPr>
            <w:tcW w:w="1330" w:type="pct"/>
            <w:vAlign w:val="center"/>
          </w:tcPr>
          <w:p w14:paraId="0C80A7F1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6724D1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6724D1">
              <w:rPr>
                <w:rFonts w:ascii="Arial" w:eastAsia="SimSun" w:hAnsi="Arial"/>
                <w:sz w:val="18"/>
              </w:rPr>
              <w:t xml:space="preserve"> = </w:t>
            </w:r>
            <w:proofErr w:type="gramStart"/>
            <w:r w:rsidRPr="006724D1">
              <w:rPr>
                <w:rFonts w:ascii="Arial" w:eastAsia="SimSun" w:hAnsi="Arial"/>
                <w:sz w:val="18"/>
              </w:rPr>
              <w:t>1,…</w:t>
            </w:r>
            <w:proofErr w:type="gramEnd"/>
            <w:r w:rsidRPr="006724D1">
              <w:rPr>
                <w:rFonts w:ascii="Arial" w:eastAsia="SimSun" w:hAnsi="Arial"/>
                <w:sz w:val="18"/>
              </w:rPr>
              <w:t>, 19</w:t>
            </w:r>
          </w:p>
        </w:tc>
        <w:tc>
          <w:tcPr>
            <w:tcW w:w="362" w:type="pct"/>
            <w:vAlign w:val="center"/>
          </w:tcPr>
          <w:p w14:paraId="3EB78578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218819EC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61" w:type="pct"/>
            <w:vAlign w:val="center"/>
          </w:tcPr>
          <w:p w14:paraId="7D573797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61" w:type="pct"/>
            <w:vAlign w:val="center"/>
          </w:tcPr>
          <w:p w14:paraId="15FC994A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661" w:type="pct"/>
            <w:vAlign w:val="center"/>
          </w:tcPr>
          <w:p w14:paraId="169161E9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661" w:type="pct"/>
            <w:vAlign w:val="center"/>
          </w:tcPr>
          <w:p w14:paraId="6265D9B2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6" w:author="Apple_116 (Manasa)" w:date="2025-08-07T16:51:00Z" w16du:dateUtc="2025-08-07T23:51:00Z">
              <w:r w:rsidRPr="006724D1">
                <w:rPr>
                  <w:rFonts w:ascii="Arial" w:eastAsia="Malgun Gothic" w:hAnsi="Arial"/>
                  <w:sz w:val="18"/>
                </w:rPr>
                <w:t>24</w:t>
              </w:r>
            </w:ins>
          </w:p>
        </w:tc>
      </w:tr>
      <w:tr w:rsidR="006724D1" w:rsidRPr="006724D1" w14:paraId="333C6DA7" w14:textId="77777777" w:rsidTr="00982507">
        <w:trPr>
          <w:jc w:val="center"/>
        </w:trPr>
        <w:tc>
          <w:tcPr>
            <w:tcW w:w="1330" w:type="pct"/>
            <w:vAlign w:val="center"/>
          </w:tcPr>
          <w:p w14:paraId="327A9F4B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Number of Code Blocks per Slot</w:t>
            </w:r>
          </w:p>
        </w:tc>
        <w:tc>
          <w:tcPr>
            <w:tcW w:w="362" w:type="pct"/>
            <w:vAlign w:val="center"/>
          </w:tcPr>
          <w:p w14:paraId="253DC75B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4E15AFFF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310D9D7C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725F5B56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4F3FE269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60DDACD6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724D1" w:rsidRPr="006724D1" w14:paraId="619F56C1" w14:textId="77777777" w:rsidTr="00982507">
        <w:trPr>
          <w:jc w:val="center"/>
        </w:trPr>
        <w:tc>
          <w:tcPr>
            <w:tcW w:w="1330" w:type="pct"/>
            <w:vAlign w:val="center"/>
          </w:tcPr>
          <w:p w14:paraId="30476654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6724D1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6724D1">
              <w:rPr>
                <w:rFonts w:ascii="Arial" w:eastAsia="SimSun" w:hAnsi="Arial"/>
                <w:sz w:val="18"/>
              </w:rPr>
              <w:t xml:space="preserve"> = 0</w:t>
            </w:r>
          </w:p>
        </w:tc>
        <w:tc>
          <w:tcPr>
            <w:tcW w:w="362" w:type="pct"/>
            <w:vAlign w:val="center"/>
          </w:tcPr>
          <w:p w14:paraId="3E2D6302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6E3C09EF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1055F73C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4CFA715E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3EDC024F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19515E67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7" w:author="Apple_116 (Manasa)" w:date="2025-08-07T16:51:00Z" w16du:dateUtc="2025-08-07T23:51:00Z">
              <w:r w:rsidRPr="006724D1">
                <w:rPr>
                  <w:rFonts w:ascii="Arial" w:eastAsia="Malgun Gothic" w:hAnsi="Arial"/>
                  <w:sz w:val="18"/>
                </w:rPr>
                <w:t>N/A</w:t>
              </w:r>
            </w:ins>
          </w:p>
        </w:tc>
      </w:tr>
      <w:tr w:rsidR="006724D1" w:rsidRPr="006724D1" w14:paraId="6677E51D" w14:textId="77777777" w:rsidTr="00982507">
        <w:trPr>
          <w:jc w:val="center"/>
        </w:trPr>
        <w:tc>
          <w:tcPr>
            <w:tcW w:w="1330" w:type="pct"/>
            <w:vAlign w:val="center"/>
          </w:tcPr>
          <w:p w14:paraId="38D012F0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6724D1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6724D1">
              <w:rPr>
                <w:rFonts w:ascii="Arial" w:eastAsia="SimSun" w:hAnsi="Arial"/>
                <w:sz w:val="18"/>
              </w:rPr>
              <w:t xml:space="preserve"> = </w:t>
            </w:r>
            <w:proofErr w:type="gramStart"/>
            <w:r w:rsidRPr="006724D1">
              <w:rPr>
                <w:rFonts w:ascii="Arial" w:eastAsia="SimSun" w:hAnsi="Arial"/>
                <w:sz w:val="18"/>
              </w:rPr>
              <w:t>1,…</w:t>
            </w:r>
            <w:proofErr w:type="gramEnd"/>
            <w:r w:rsidRPr="006724D1">
              <w:rPr>
                <w:rFonts w:ascii="Arial" w:eastAsia="SimSun" w:hAnsi="Arial"/>
                <w:sz w:val="18"/>
              </w:rPr>
              <w:t>, 19</w:t>
            </w:r>
          </w:p>
        </w:tc>
        <w:tc>
          <w:tcPr>
            <w:tcW w:w="362" w:type="pct"/>
            <w:vAlign w:val="center"/>
          </w:tcPr>
          <w:p w14:paraId="21735F73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62218595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13</w:t>
            </w:r>
          </w:p>
        </w:tc>
        <w:tc>
          <w:tcPr>
            <w:tcW w:w="661" w:type="pct"/>
            <w:vAlign w:val="center"/>
          </w:tcPr>
          <w:p w14:paraId="3B0E97EB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17</w:t>
            </w:r>
          </w:p>
        </w:tc>
        <w:tc>
          <w:tcPr>
            <w:tcW w:w="661" w:type="pct"/>
            <w:vAlign w:val="center"/>
          </w:tcPr>
          <w:p w14:paraId="39E6F6B3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6C93132E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661" w:type="pct"/>
            <w:vAlign w:val="center"/>
          </w:tcPr>
          <w:p w14:paraId="6153C9F7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8" w:author="Apple_116 (Manasa)" w:date="2025-08-07T18:16:00Z" w16du:dateUtc="2025-08-08T01:16:00Z">
              <w:r w:rsidRPr="006724D1">
                <w:rPr>
                  <w:rFonts w:ascii="Arial" w:eastAsia="Malgun Gothic" w:hAnsi="Arial"/>
                  <w:sz w:val="18"/>
                </w:rPr>
                <w:t>3</w:t>
              </w:r>
            </w:ins>
          </w:p>
        </w:tc>
      </w:tr>
      <w:tr w:rsidR="006724D1" w:rsidRPr="006724D1" w14:paraId="35B6D751" w14:textId="77777777" w:rsidTr="00982507">
        <w:trPr>
          <w:jc w:val="center"/>
        </w:trPr>
        <w:tc>
          <w:tcPr>
            <w:tcW w:w="1330" w:type="pct"/>
            <w:vAlign w:val="center"/>
          </w:tcPr>
          <w:p w14:paraId="209D8851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Binary Channel Bits Per Slot</w:t>
            </w:r>
          </w:p>
        </w:tc>
        <w:tc>
          <w:tcPr>
            <w:tcW w:w="362" w:type="pct"/>
            <w:vAlign w:val="center"/>
          </w:tcPr>
          <w:p w14:paraId="56834BCA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05FF5F5A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30F9A071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738CD0FC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7C3A4DC0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63C5C8D7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724D1" w:rsidRPr="006724D1" w14:paraId="243EA63E" w14:textId="77777777" w:rsidTr="00982507">
        <w:trPr>
          <w:jc w:val="center"/>
        </w:trPr>
        <w:tc>
          <w:tcPr>
            <w:tcW w:w="1330" w:type="pct"/>
            <w:vAlign w:val="center"/>
          </w:tcPr>
          <w:p w14:paraId="426F17E4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6724D1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6724D1">
              <w:rPr>
                <w:rFonts w:ascii="Arial" w:eastAsia="SimSun" w:hAnsi="Arial"/>
                <w:sz w:val="18"/>
              </w:rPr>
              <w:t xml:space="preserve"> = 0</w:t>
            </w:r>
          </w:p>
        </w:tc>
        <w:tc>
          <w:tcPr>
            <w:tcW w:w="362" w:type="pct"/>
            <w:vAlign w:val="center"/>
          </w:tcPr>
          <w:p w14:paraId="3AF45B06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4B54BCD0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0CDC43EB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7926455E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4C400D6D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504FE630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9" w:author="Apple_116 (Manasa)" w:date="2025-08-07T16:51:00Z" w16du:dateUtc="2025-08-07T23:51:00Z">
              <w:r w:rsidRPr="006724D1">
                <w:rPr>
                  <w:rFonts w:ascii="Arial" w:eastAsia="Malgun Gothic" w:hAnsi="Arial"/>
                  <w:sz w:val="18"/>
                </w:rPr>
                <w:t>N/A</w:t>
              </w:r>
            </w:ins>
          </w:p>
        </w:tc>
      </w:tr>
      <w:tr w:rsidR="006724D1" w:rsidRPr="006724D1" w14:paraId="64335D2D" w14:textId="77777777" w:rsidTr="00982507">
        <w:trPr>
          <w:jc w:val="center"/>
        </w:trPr>
        <w:tc>
          <w:tcPr>
            <w:tcW w:w="1330" w:type="pct"/>
            <w:vAlign w:val="center"/>
          </w:tcPr>
          <w:p w14:paraId="127C5418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6724D1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6724D1">
              <w:rPr>
                <w:rFonts w:ascii="Arial" w:eastAsia="SimSun" w:hAnsi="Arial"/>
                <w:sz w:val="18"/>
              </w:rPr>
              <w:t xml:space="preserve"> = 10, 11</w:t>
            </w:r>
          </w:p>
        </w:tc>
        <w:tc>
          <w:tcPr>
            <w:tcW w:w="362" w:type="pct"/>
            <w:vAlign w:val="center"/>
          </w:tcPr>
          <w:p w14:paraId="46B2DFB4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573CE510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217728</w:t>
            </w:r>
          </w:p>
        </w:tc>
        <w:tc>
          <w:tcPr>
            <w:tcW w:w="661" w:type="pct"/>
            <w:vAlign w:val="center"/>
          </w:tcPr>
          <w:p w14:paraId="562C8D7F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DengXian" w:hAnsi="Arial" w:cs="Arial"/>
                <w:sz w:val="18"/>
                <w:lang w:val="fr-FR"/>
              </w:rPr>
              <w:t>272160</w:t>
            </w:r>
          </w:p>
        </w:tc>
        <w:tc>
          <w:tcPr>
            <w:tcW w:w="661" w:type="pct"/>
            <w:vAlign w:val="center"/>
          </w:tcPr>
          <w:p w14:paraId="063D368E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189504</w:t>
            </w:r>
          </w:p>
        </w:tc>
        <w:tc>
          <w:tcPr>
            <w:tcW w:w="661" w:type="pct"/>
            <w:vAlign w:val="center"/>
          </w:tcPr>
          <w:p w14:paraId="75628AE6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DengXian" w:hAnsi="Arial" w:cs="Arial"/>
                <w:sz w:val="18"/>
                <w:lang w:val="fr-FR"/>
              </w:rPr>
              <w:t>243936</w:t>
            </w:r>
          </w:p>
        </w:tc>
        <w:tc>
          <w:tcPr>
            <w:tcW w:w="661" w:type="pct"/>
            <w:vAlign w:val="center"/>
          </w:tcPr>
          <w:p w14:paraId="607784ED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0" w:author="Apple_116 (Manasa)" w:date="2025-08-07T18:17:00Z" w16du:dateUtc="2025-08-08T01:17:00Z">
              <w:r w:rsidRPr="006724D1">
                <w:rPr>
                  <w:rFonts w:ascii="Arial" w:eastAsia="DengXian" w:hAnsi="Arial" w:cs="Arial"/>
                  <w:sz w:val="18"/>
                  <w:lang w:val="fr-FR"/>
                </w:rPr>
                <w:t>35280</w:t>
              </w:r>
            </w:ins>
          </w:p>
        </w:tc>
      </w:tr>
      <w:tr w:rsidR="006724D1" w:rsidRPr="006724D1" w14:paraId="1252720A" w14:textId="77777777" w:rsidTr="00982507">
        <w:trPr>
          <w:jc w:val="center"/>
        </w:trPr>
        <w:tc>
          <w:tcPr>
            <w:tcW w:w="1330" w:type="pct"/>
            <w:vAlign w:val="center"/>
          </w:tcPr>
          <w:p w14:paraId="218A6276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6724D1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6724D1">
              <w:rPr>
                <w:rFonts w:ascii="Arial" w:eastAsia="SimSun" w:hAnsi="Arial"/>
                <w:sz w:val="18"/>
              </w:rPr>
              <w:t xml:space="preserve"> =</w:t>
            </w:r>
            <w:proofErr w:type="gramStart"/>
            <w:r w:rsidRPr="006724D1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6724D1">
              <w:rPr>
                <w:rFonts w:ascii="Arial" w:eastAsia="SimSun" w:hAnsi="Arial"/>
                <w:sz w:val="18"/>
              </w:rPr>
              <w:t>,…</w:t>
            </w:r>
            <w:proofErr w:type="gramEnd"/>
            <w:r w:rsidRPr="006724D1">
              <w:rPr>
                <w:rFonts w:ascii="Arial" w:eastAsia="SimSun" w:hAnsi="Arial"/>
                <w:sz w:val="18"/>
              </w:rPr>
              <w:t>, 9, 12, …, 19</w:t>
            </w:r>
          </w:p>
        </w:tc>
        <w:tc>
          <w:tcPr>
            <w:tcW w:w="362" w:type="pct"/>
            <w:vAlign w:val="center"/>
          </w:tcPr>
          <w:p w14:paraId="54F01DE9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1AB853B5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228096</w:t>
            </w:r>
          </w:p>
        </w:tc>
        <w:tc>
          <w:tcPr>
            <w:tcW w:w="661" w:type="pct"/>
            <w:vAlign w:val="center"/>
          </w:tcPr>
          <w:p w14:paraId="2C6FF4FC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285120</w:t>
            </w:r>
          </w:p>
        </w:tc>
        <w:tc>
          <w:tcPr>
            <w:tcW w:w="661" w:type="pct"/>
            <w:vAlign w:val="center"/>
          </w:tcPr>
          <w:p w14:paraId="5E164428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198528</w:t>
            </w:r>
          </w:p>
        </w:tc>
        <w:tc>
          <w:tcPr>
            <w:tcW w:w="661" w:type="pct"/>
            <w:vAlign w:val="center"/>
          </w:tcPr>
          <w:p w14:paraId="17419FDB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255552</w:t>
            </w:r>
          </w:p>
        </w:tc>
        <w:tc>
          <w:tcPr>
            <w:tcW w:w="661" w:type="pct"/>
            <w:vAlign w:val="center"/>
          </w:tcPr>
          <w:p w14:paraId="4B9E488F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1" w:author="Apple_116 (Manasa)" w:date="2025-08-07T18:17:00Z" w16du:dateUtc="2025-08-08T01:17:00Z">
              <w:r w:rsidRPr="006724D1">
                <w:rPr>
                  <w:rFonts w:ascii="Arial" w:eastAsia="Malgun Gothic" w:hAnsi="Arial"/>
                  <w:sz w:val="18"/>
                </w:rPr>
                <w:t>36960</w:t>
              </w:r>
            </w:ins>
          </w:p>
        </w:tc>
      </w:tr>
      <w:tr w:rsidR="006724D1" w:rsidRPr="006724D1" w14:paraId="78B8B360" w14:textId="77777777" w:rsidTr="00982507">
        <w:trPr>
          <w:trHeight w:val="70"/>
          <w:jc w:val="center"/>
        </w:trPr>
        <w:tc>
          <w:tcPr>
            <w:tcW w:w="1330" w:type="pct"/>
            <w:vAlign w:val="center"/>
          </w:tcPr>
          <w:p w14:paraId="7FEDA62C" w14:textId="77777777" w:rsidR="006724D1" w:rsidRPr="006724D1" w:rsidRDefault="006724D1" w:rsidP="006724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Max. Throughput averaged over 2 frames</w:t>
            </w:r>
          </w:p>
        </w:tc>
        <w:tc>
          <w:tcPr>
            <w:tcW w:w="362" w:type="pct"/>
            <w:vAlign w:val="center"/>
          </w:tcPr>
          <w:p w14:paraId="5B0CDD32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Mbps</w:t>
            </w:r>
          </w:p>
        </w:tc>
        <w:tc>
          <w:tcPr>
            <w:tcW w:w="661" w:type="pct"/>
            <w:vAlign w:val="center"/>
          </w:tcPr>
          <w:p w14:paraId="178EA0B5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103.124</w:t>
            </w:r>
          </w:p>
        </w:tc>
        <w:tc>
          <w:tcPr>
            <w:tcW w:w="661" w:type="pct"/>
            <w:vAlign w:val="center"/>
          </w:tcPr>
          <w:p w14:paraId="55B7F58D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128.531</w:t>
            </w:r>
          </w:p>
        </w:tc>
        <w:tc>
          <w:tcPr>
            <w:tcW w:w="661" w:type="pct"/>
            <w:vAlign w:val="center"/>
          </w:tcPr>
          <w:p w14:paraId="0D540C1A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89.536</w:t>
            </w:r>
          </w:p>
        </w:tc>
        <w:tc>
          <w:tcPr>
            <w:tcW w:w="661" w:type="pct"/>
            <w:vAlign w:val="center"/>
          </w:tcPr>
          <w:p w14:paraId="6C60E7CE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724D1">
              <w:rPr>
                <w:rFonts w:ascii="Arial" w:eastAsia="Malgun Gothic" w:hAnsi="Arial"/>
                <w:sz w:val="18"/>
              </w:rPr>
              <w:t>116.827</w:t>
            </w:r>
          </w:p>
        </w:tc>
        <w:tc>
          <w:tcPr>
            <w:tcW w:w="661" w:type="pct"/>
            <w:vAlign w:val="center"/>
          </w:tcPr>
          <w:p w14:paraId="5CA9CA09" w14:textId="77777777" w:rsidR="006724D1" w:rsidRPr="006724D1" w:rsidRDefault="006724D1" w:rsidP="006724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2" w:author="Apple_116 (Manasa)" w:date="2025-08-07T18:18:00Z" w16du:dateUtc="2025-08-08T01:18:00Z">
              <w:r w:rsidRPr="006724D1">
                <w:rPr>
                  <w:rFonts w:ascii="Arial" w:eastAsia="Malgun Gothic" w:hAnsi="Arial"/>
                  <w:sz w:val="18"/>
                </w:rPr>
                <w:t>16.552</w:t>
              </w:r>
            </w:ins>
          </w:p>
        </w:tc>
      </w:tr>
      <w:tr w:rsidR="006724D1" w:rsidRPr="006724D1" w14:paraId="50C89710" w14:textId="77777777" w:rsidTr="00982507">
        <w:trPr>
          <w:trHeight w:val="70"/>
          <w:jc w:val="center"/>
        </w:trPr>
        <w:tc>
          <w:tcPr>
            <w:tcW w:w="5000" w:type="pct"/>
            <w:gridSpan w:val="7"/>
          </w:tcPr>
          <w:p w14:paraId="60C67098" w14:textId="77777777" w:rsidR="006724D1" w:rsidRPr="006724D1" w:rsidRDefault="006724D1" w:rsidP="006724D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</w:rPr>
              <w:t>Note 1:</w:t>
            </w:r>
            <w:r w:rsidRPr="006724D1">
              <w:rPr>
                <w:rFonts w:ascii="Arial" w:eastAsia="SimSun" w:hAnsi="Arial"/>
                <w:sz w:val="18"/>
              </w:rPr>
              <w:tab/>
              <w:t xml:space="preserve">SS/PBCH block is transmitted in slot #0 with periodicity 20 </w:t>
            </w:r>
            <w:proofErr w:type="spellStart"/>
            <w:r w:rsidRPr="006724D1">
              <w:rPr>
                <w:rFonts w:ascii="Arial" w:eastAsia="SimSun" w:hAnsi="Arial"/>
                <w:sz w:val="18"/>
              </w:rPr>
              <w:t>ms</w:t>
            </w:r>
            <w:proofErr w:type="spellEnd"/>
          </w:p>
          <w:p w14:paraId="37DA67B0" w14:textId="77777777" w:rsidR="006724D1" w:rsidRPr="006724D1" w:rsidRDefault="006724D1" w:rsidP="006724D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6724D1">
              <w:rPr>
                <w:rFonts w:ascii="Arial" w:eastAsia="SimSun" w:hAnsi="Arial"/>
                <w:sz w:val="18"/>
                <w:lang w:val="en-US"/>
              </w:rPr>
              <w:t>Note 2:</w:t>
            </w:r>
            <w:r w:rsidRPr="006724D1">
              <w:rPr>
                <w:rFonts w:ascii="Arial" w:eastAsia="SimSun" w:hAnsi="Arial"/>
                <w:sz w:val="18"/>
              </w:rPr>
              <w:tab/>
            </w:r>
            <w:r w:rsidRPr="006724D1">
              <w:rPr>
                <w:rFonts w:ascii="Arial" w:eastAsia="SimSun" w:hAnsi="Arial"/>
                <w:sz w:val="18"/>
                <w:lang w:val="en-US"/>
              </w:rPr>
              <w:t xml:space="preserve">Slot </w:t>
            </w:r>
            <w:proofErr w:type="spellStart"/>
            <w:r w:rsidRPr="006724D1">
              <w:rPr>
                <w:rFonts w:ascii="Arial" w:eastAsia="SimSun" w:hAnsi="Arial"/>
                <w:sz w:val="18"/>
                <w:lang w:val="en-US"/>
              </w:rPr>
              <w:t>i</w:t>
            </w:r>
            <w:proofErr w:type="spellEnd"/>
            <w:r w:rsidRPr="006724D1">
              <w:rPr>
                <w:rFonts w:ascii="Arial" w:eastAsia="SimSun" w:hAnsi="Arial"/>
                <w:sz w:val="18"/>
                <w:lang w:val="en-US"/>
              </w:rPr>
              <w:t xml:space="preserve"> is slot index per 2 frames</w:t>
            </w:r>
          </w:p>
        </w:tc>
      </w:tr>
    </w:tbl>
    <w:p w14:paraId="3A582FA2" w14:textId="77777777" w:rsidR="006724D1" w:rsidRPr="006724D1" w:rsidRDefault="006724D1" w:rsidP="006724D1">
      <w:pPr>
        <w:rPr>
          <w:rFonts w:eastAsia="Malgun Gothic"/>
          <w:lang w:val="en-US" w:eastAsia="zh-CN"/>
        </w:rPr>
      </w:pPr>
    </w:p>
    <w:p w14:paraId="2BAEB045" w14:textId="77777777" w:rsidR="00C06F97" w:rsidRPr="00CE4669" w:rsidRDefault="00C06F97" w:rsidP="00C06F97">
      <w:pPr>
        <w:pStyle w:val="CRSeparator"/>
      </w:pPr>
      <w:r w:rsidRPr="00CE4669">
        <w:t>==============End of change==============</w:t>
      </w:r>
    </w:p>
    <w:p w14:paraId="1D3BAD03" w14:textId="77777777" w:rsidR="006724D1" w:rsidRDefault="006724D1" w:rsidP="006724D1">
      <w:pPr>
        <w:spacing w:after="0"/>
        <w:rPr>
          <w:noProof/>
        </w:rPr>
      </w:pPr>
    </w:p>
    <w:sectPr w:rsidR="006724D1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10B08" w14:textId="77777777" w:rsidR="00015B08" w:rsidRDefault="00015B08">
      <w:r>
        <w:separator/>
      </w:r>
    </w:p>
  </w:endnote>
  <w:endnote w:type="continuationSeparator" w:id="0">
    <w:p w14:paraId="582B3B3C" w14:textId="77777777" w:rsidR="00015B08" w:rsidRDefault="00015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52F22" w14:textId="77777777" w:rsidR="00015B08" w:rsidRDefault="00015B08">
      <w:r>
        <w:separator/>
      </w:r>
    </w:p>
  </w:footnote>
  <w:footnote w:type="continuationSeparator" w:id="0">
    <w:p w14:paraId="5EA71EDA" w14:textId="77777777" w:rsidR="00015B08" w:rsidRDefault="00015B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_116 (Manasa)">
    <w15:presenceInfo w15:providerId="None" w15:userId="Apple_116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B08"/>
    <w:rsid w:val="00022E4A"/>
    <w:rsid w:val="00070E09"/>
    <w:rsid w:val="000A6394"/>
    <w:rsid w:val="000B7FED"/>
    <w:rsid w:val="000C038A"/>
    <w:rsid w:val="000C6598"/>
    <w:rsid w:val="000D44B3"/>
    <w:rsid w:val="00133CAC"/>
    <w:rsid w:val="00145D43"/>
    <w:rsid w:val="0016789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90F"/>
    <w:rsid w:val="002B5741"/>
    <w:rsid w:val="002B72BE"/>
    <w:rsid w:val="002E472E"/>
    <w:rsid w:val="00305409"/>
    <w:rsid w:val="003609EF"/>
    <w:rsid w:val="0036231A"/>
    <w:rsid w:val="00363560"/>
    <w:rsid w:val="00374DD4"/>
    <w:rsid w:val="003C69BF"/>
    <w:rsid w:val="003E1A36"/>
    <w:rsid w:val="003E6FAE"/>
    <w:rsid w:val="00410371"/>
    <w:rsid w:val="004242F1"/>
    <w:rsid w:val="004B75B7"/>
    <w:rsid w:val="004D0634"/>
    <w:rsid w:val="005141D9"/>
    <w:rsid w:val="0051580D"/>
    <w:rsid w:val="00547111"/>
    <w:rsid w:val="005727E8"/>
    <w:rsid w:val="0059203A"/>
    <w:rsid w:val="00592D74"/>
    <w:rsid w:val="00595983"/>
    <w:rsid w:val="005E2C44"/>
    <w:rsid w:val="006155E6"/>
    <w:rsid w:val="00621188"/>
    <w:rsid w:val="006257ED"/>
    <w:rsid w:val="00636673"/>
    <w:rsid w:val="00653DE4"/>
    <w:rsid w:val="00665C47"/>
    <w:rsid w:val="006724D1"/>
    <w:rsid w:val="00695808"/>
    <w:rsid w:val="006B46FB"/>
    <w:rsid w:val="006E21FB"/>
    <w:rsid w:val="00703B38"/>
    <w:rsid w:val="00792342"/>
    <w:rsid w:val="007977A8"/>
    <w:rsid w:val="007B512A"/>
    <w:rsid w:val="007C2097"/>
    <w:rsid w:val="007D6A07"/>
    <w:rsid w:val="007F7259"/>
    <w:rsid w:val="008040A8"/>
    <w:rsid w:val="008279FA"/>
    <w:rsid w:val="00852005"/>
    <w:rsid w:val="008626E7"/>
    <w:rsid w:val="00870EE7"/>
    <w:rsid w:val="008863B9"/>
    <w:rsid w:val="008A45A6"/>
    <w:rsid w:val="008D3CCC"/>
    <w:rsid w:val="008D6DFE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7D1D"/>
    <w:rsid w:val="00A47E70"/>
    <w:rsid w:val="00A50CF0"/>
    <w:rsid w:val="00A7671C"/>
    <w:rsid w:val="00A813A6"/>
    <w:rsid w:val="00AA2CBC"/>
    <w:rsid w:val="00AA715E"/>
    <w:rsid w:val="00AC5820"/>
    <w:rsid w:val="00AD1CD8"/>
    <w:rsid w:val="00B258BB"/>
    <w:rsid w:val="00B427B0"/>
    <w:rsid w:val="00B67B97"/>
    <w:rsid w:val="00B968C8"/>
    <w:rsid w:val="00BA3EC5"/>
    <w:rsid w:val="00BA51D9"/>
    <w:rsid w:val="00BB5DFC"/>
    <w:rsid w:val="00BD279D"/>
    <w:rsid w:val="00BD6BB8"/>
    <w:rsid w:val="00BE2DFF"/>
    <w:rsid w:val="00C06F97"/>
    <w:rsid w:val="00C66BA2"/>
    <w:rsid w:val="00C870F6"/>
    <w:rsid w:val="00C90375"/>
    <w:rsid w:val="00C907B5"/>
    <w:rsid w:val="00C95985"/>
    <w:rsid w:val="00CC5026"/>
    <w:rsid w:val="00CC68D0"/>
    <w:rsid w:val="00CF408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8D6D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D6DF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D6DF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D6DF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D6DF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36673"/>
    <w:rPr>
      <w:rFonts w:ascii="Times New Roman" w:hAnsi="Times New Roman"/>
      <w:lang w:val="en-GB" w:eastAsia="en-US"/>
    </w:rPr>
  </w:style>
  <w:style w:type="paragraph" w:customStyle="1" w:styleId="CRSeparator">
    <w:name w:val="CR_Separator"/>
    <w:basedOn w:val="Normal"/>
    <w:link w:val="CRSeparatorChar"/>
    <w:rsid w:val="00C06F97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C06F97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3198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Apple_117 (Manasa)</cp:lastModifiedBy>
  <cp:revision>4</cp:revision>
  <cp:lastPrinted>1900-01-01T08:00:00Z</cp:lastPrinted>
  <dcterms:created xsi:type="dcterms:W3CDTF">2025-10-31T00:48:00Z</dcterms:created>
  <dcterms:modified xsi:type="dcterms:W3CDTF">2025-11-07T16:54:00Z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R4-2509477</vt:lpwstr>
  </property>
  <property fmtid="{D5CDD505-2E9C-101B-9397-08002B2CF9AE}" pid="10" name="Spec#">
    <vt:lpwstr>38.101-4</vt:lpwstr>
  </property>
  <property fmtid="{D5CDD505-2E9C-101B-9397-08002B2CF9AE}" pid="11" name="Cr#">
    <vt:lpwstr>draftCR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Draft CR on FRC for 7MHz CBW</vt:lpwstr>
  </property>
  <property fmtid="{D5CDD505-2E9C-101B-9397-08002B2CF9AE}" pid="15" name="SourceIfWg">
    <vt:lpwstr>Apple</vt:lpwstr>
  </property>
  <property fmtid="{D5CDD505-2E9C-101B-9397-08002B2CF9AE}" pid="16" name="SourceIfTsg">
    <vt:lpwstr>R4</vt:lpwstr>
  </property>
  <property fmtid="{D5CDD505-2E9C-101B-9397-08002B2CF9AE}" pid="17" name="RelatedWis">
    <vt:lpwstr>NR_FR1_7MHz_BW-Perf</vt:lpwstr>
  </property>
  <property fmtid="{D5CDD505-2E9C-101B-9397-08002B2CF9AE}" pid="18" name="Cat">
    <vt:lpwstr>B</vt:lpwstr>
  </property>
  <property fmtid="{D5CDD505-2E9C-101B-9397-08002B2CF9AE}" pid="19" name="ResDate">
    <vt:lpwstr>2025-08-15</vt:lpwstr>
  </property>
  <property fmtid="{D5CDD505-2E9C-101B-9397-08002B2CF9AE}" pid="20" name="Release">
    <vt:lpwstr>Rel-19</vt:lpwstr>
  </property>
</Properties>
</file>