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7D664" w14:textId="02904E22" w:rsidR="00CF0542" w:rsidRDefault="00CF0542" w:rsidP="004B79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2FFB" w:rsidRPr="00032FFB">
          <w:rPr>
            <w:b/>
            <w:i/>
            <w:noProof/>
            <w:sz w:val="28"/>
          </w:rPr>
          <w:t>R4-250974</w:t>
        </w:r>
        <w:r w:rsidR="00A468D9">
          <w:rPr>
            <w:b/>
            <w:i/>
            <w:noProof/>
            <w:sz w:val="28"/>
          </w:rPr>
          <w:t>8</w:t>
        </w:r>
      </w:fldSimple>
    </w:p>
    <w:p w14:paraId="3F28AE9E" w14:textId="77777777" w:rsidR="00CF0542" w:rsidRDefault="00CF0542" w:rsidP="00CF05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Bangalore, India,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133D44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29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593D67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04FDD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1759B" w:rsidR="001E41F3" w:rsidRPr="00410371" w:rsidRDefault="00133D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59134" w:rsidR="001E41F3" w:rsidRPr="00410371" w:rsidRDefault="00032FFB" w:rsidP="00547111">
            <w:pPr>
              <w:pStyle w:val="CRCoverPage"/>
              <w:spacing w:after="0"/>
              <w:rPr>
                <w:noProof/>
              </w:rPr>
            </w:pPr>
            <w:r w:rsidRPr="00032FFB">
              <w:rPr>
                <w:b/>
                <w:noProof/>
                <w:sz w:val="28"/>
              </w:rPr>
              <w:t>578</w:t>
            </w:r>
            <w:r w:rsidR="00A468D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BEC5D" w:rsidR="001E41F3" w:rsidRPr="00410371" w:rsidRDefault="00133D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6EB8C" w:rsidR="001E41F3" w:rsidRPr="00410371" w:rsidRDefault="00133D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468D9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39572E">
                <w:rPr>
                  <w:b/>
                  <w:noProof/>
                  <w:sz w:val="28"/>
                </w:rPr>
                <w:t>1</w:t>
              </w:r>
              <w:r w:rsidR="00A468D9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08FFCF" w:rsidR="00F25D98" w:rsidRDefault="007D1A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91095" w:rsidR="001E41F3" w:rsidRDefault="0076573E" w:rsidP="003957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32FFB" w:rsidRPr="00032FFB">
              <w:t>(</w:t>
            </w:r>
            <w:proofErr w:type="spellStart"/>
            <w:r w:rsidR="00032FFB" w:rsidRPr="00032FFB">
              <w:t>NR_NTN_solutions</w:t>
            </w:r>
            <w:proofErr w:type="spellEnd"/>
            <w:r w:rsidR="00032FFB" w:rsidRPr="00032FFB">
              <w:t>-Perf) CR to TS 38.133: Corrections to NR-NTN RRM test cases (</w:t>
            </w:r>
            <w:proofErr w:type="spellStart"/>
            <w:r w:rsidR="00032FFB" w:rsidRPr="00032FFB">
              <w:t>Rel</w:t>
            </w:r>
            <w:proofErr w:type="spellEnd"/>
            <w:r w:rsidR="00032FFB" w:rsidRPr="00032FFB">
              <w:t xml:space="preserve"> 1</w:t>
            </w:r>
            <w:r w:rsidR="00A468D9">
              <w:t>8</w:t>
            </w:r>
            <w:r w:rsidR="00032FFB" w:rsidRPr="00032FFB">
              <w:t xml:space="preserve">)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Default="00133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33D44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DADA05" w:rsidR="001E41F3" w:rsidRDefault="00133D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354D1" w:rsidR="001E41F3" w:rsidRDefault="00032F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2FFB">
                <w:rPr>
                  <w:noProof/>
                </w:rPr>
                <w:t>NR_NTN_solutions-Perf</w:t>
              </w:r>
              <w:r w:rsidR="00133D44" w:rsidRPr="00133D4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07AEE" w:rsidR="001E41F3" w:rsidRDefault="0034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3640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6573E">
                <w:rPr>
                  <w:noProof/>
                </w:rPr>
                <w:t>0</w:t>
              </w:r>
              <w:r w:rsidR="00CF054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A468D9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C875E" w:rsidR="001E41F3" w:rsidRDefault="00A468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02E4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</w:t>
              </w:r>
              <w:r w:rsidR="003443FD">
                <w:rPr>
                  <w:noProof/>
                </w:rPr>
                <w:t>el-1</w:t>
              </w:r>
              <w:r w:rsidR="00A468D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2B5FBB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04FDD">
              <w:rPr>
                <w:i/>
                <w:noProof/>
                <w:sz w:val="18"/>
              </w:rPr>
              <w:br/>
              <w:t>Rel-20</w:t>
            </w:r>
            <w:r w:rsidR="00704FD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E0338" w14:textId="7E92839C" w:rsidR="00EE7297" w:rsidRPr="00705F8D" w:rsidRDefault="00EE7297" w:rsidP="00EE729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05F8D">
              <w:rPr>
                <w:b/>
                <w:bCs/>
                <w:noProof/>
              </w:rPr>
              <w:t>Rel-1</w:t>
            </w:r>
            <w:r>
              <w:rPr>
                <w:b/>
                <w:bCs/>
                <w:noProof/>
              </w:rPr>
              <w:t>8</w:t>
            </w:r>
            <w:r w:rsidRPr="00705F8D">
              <w:rPr>
                <w:b/>
                <w:bCs/>
                <w:noProof/>
              </w:rPr>
              <w:t xml:space="preserve"> mirror CR of the Rel-1</w:t>
            </w:r>
            <w:r>
              <w:rPr>
                <w:b/>
                <w:bCs/>
                <w:noProof/>
              </w:rPr>
              <w:t>7</w:t>
            </w:r>
            <w:r w:rsidRPr="00705F8D">
              <w:rPr>
                <w:b/>
                <w:bCs/>
                <w:noProof/>
              </w:rPr>
              <w:t xml:space="preserve"> CR agreed in </w:t>
            </w:r>
            <w:r w:rsidRPr="008F28D5">
              <w:rPr>
                <w:b/>
                <w:bCs/>
                <w:noProof/>
              </w:rPr>
              <w:t>R4-250974</w:t>
            </w:r>
            <w:r>
              <w:rPr>
                <w:b/>
                <w:bCs/>
                <w:noProof/>
              </w:rPr>
              <w:t>7</w:t>
            </w:r>
          </w:p>
          <w:p w14:paraId="1EB8E1BA" w14:textId="77777777" w:rsidR="00EE7297" w:rsidRDefault="00EE7297" w:rsidP="00B178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7AACD" w14:textId="7A580B5D" w:rsidR="00B178F5" w:rsidRDefault="00B178F5" w:rsidP="00B178F5">
            <w:pPr>
              <w:pStyle w:val="CRCoverPage"/>
              <w:spacing w:after="0"/>
              <w:ind w:left="100"/>
              <w:rPr>
                <w:noProof/>
              </w:rPr>
            </w:pPr>
            <w:r w:rsidRPr="00B178F5">
              <w:rPr>
                <w:noProof/>
              </w:rPr>
              <w:t>A.14.6.1.2</w:t>
            </w:r>
            <w:r>
              <w:rPr>
                <w:noProof/>
              </w:rPr>
              <w:t xml:space="preserve"> contains following statement:</w:t>
            </w:r>
          </w:p>
          <w:p w14:paraId="42364521" w14:textId="4BDE79E9" w:rsidR="001E41F3" w:rsidRPr="00B178F5" w:rsidRDefault="00B178F5" w:rsidP="00B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B178F5">
              <w:rPr>
                <w:i/>
                <w:iCs/>
                <w:noProof/>
              </w:rPr>
              <w:t>“The NTN reference configuration for Test configuration 1 is defined in TBD for GSO, NTN reference configuration for Test configuration 1 is defined in TBD for NGSO.”</w:t>
            </w:r>
          </w:p>
          <w:p w14:paraId="19FB9186" w14:textId="77777777" w:rsidR="00B178F5" w:rsidRDefault="00B178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534D46" w14:textId="4E1811E8" w:rsidR="00B178F5" w:rsidRDefault="00B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this statement is inconsistent (not present in any other TCs, contains TBD) and redundant, since such information is already contained in </w:t>
            </w:r>
            <w:r w:rsidRPr="00B178F5">
              <w:rPr>
                <w:noProof/>
              </w:rPr>
              <w:t>A.3.36.5</w:t>
            </w:r>
            <w:r>
              <w:rPr>
                <w:noProof/>
              </w:rPr>
              <w:t xml:space="preserve"> for all TCs.</w:t>
            </w:r>
            <w:r w:rsidRPr="00B178F5">
              <w:rPr>
                <w:noProof/>
              </w:rPr>
              <w:t xml:space="preserve"> </w:t>
            </w:r>
          </w:p>
          <w:p w14:paraId="708AA7DE" w14:textId="399536B3" w:rsidR="00B178F5" w:rsidRDefault="00B17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0AAA4" w14:textId="28687614" w:rsidR="001E41F3" w:rsidRDefault="00B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178F5">
              <w:rPr>
                <w:noProof/>
              </w:rPr>
              <w:t>A.14.6.1.2</w:t>
            </w:r>
            <w:r>
              <w:rPr>
                <w:noProof/>
              </w:rPr>
              <w:t xml:space="preserve"> deleted the mentioned inconsitent redundant statement. </w:t>
            </w:r>
          </w:p>
          <w:p w14:paraId="31C656EC" w14:textId="02449C2C" w:rsidR="00B178F5" w:rsidRDefault="00B17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B9550" w:rsidR="001E41F3" w:rsidRDefault="00B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Redundand and 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12984" w:rsidR="001E41F3" w:rsidRDefault="00B178F5">
            <w:pPr>
              <w:pStyle w:val="CRCoverPage"/>
              <w:spacing w:after="0"/>
              <w:ind w:left="100"/>
              <w:rPr>
                <w:noProof/>
              </w:rPr>
            </w:pPr>
            <w:r w:rsidRPr="00B178F5">
              <w:rPr>
                <w:noProof/>
              </w:rPr>
              <w:t>A.14.6.1.2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F1FF0C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EC34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1A0F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497AE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3B2BD6D0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1BDCB2EB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003E0CBA" w14:textId="77777777" w:rsidR="0031295B" w:rsidRPr="00A12A11" w:rsidRDefault="0031295B" w:rsidP="0031295B">
      <w:pPr>
        <w:pStyle w:val="Heading4"/>
        <w:keepNext w:val="0"/>
        <w:keepLines w:val="0"/>
        <w:rPr>
          <w:snapToGrid w:val="0"/>
          <w:lang w:eastAsia="zh-CN"/>
        </w:rPr>
      </w:pPr>
      <w:r w:rsidRPr="00A12A11">
        <w:rPr>
          <w:snapToGrid w:val="0"/>
        </w:rPr>
        <w:t>A.14.6.1.2</w:t>
      </w:r>
      <w:r w:rsidRPr="00A12A11">
        <w:rPr>
          <w:snapToGrid w:val="0"/>
        </w:rPr>
        <w:tab/>
        <w:t>SA inter-frequency case measurement accuracy with FR1 serving cell and FR1 target cell</w:t>
      </w:r>
    </w:p>
    <w:p w14:paraId="677AFE08" w14:textId="77777777" w:rsidR="0031295B" w:rsidRPr="00A12A11" w:rsidRDefault="0031295B" w:rsidP="0031295B">
      <w:pPr>
        <w:pStyle w:val="Heading5"/>
        <w:keepNext w:val="0"/>
        <w:keepLines w:val="0"/>
      </w:pPr>
      <w:r w:rsidRPr="00A12A11">
        <w:rPr>
          <w:snapToGrid w:val="0"/>
        </w:rPr>
        <w:t>A.14.6.1.2.1</w:t>
      </w:r>
      <w:r w:rsidRPr="00A12A11">
        <w:tab/>
        <w:t>Test Purpose and Environment</w:t>
      </w:r>
    </w:p>
    <w:p w14:paraId="7470572A" w14:textId="77777777" w:rsidR="0031295B" w:rsidRPr="00A12A11" w:rsidRDefault="0031295B" w:rsidP="0031295B">
      <w:r w:rsidRPr="00A12A11">
        <w:t xml:space="preserve">The purpose of this test is to verify that the SS-RSRP measurement accuracy is within the specified limits. This test will verify the requirements in clauses 10.1.4C.1.1 and 10.1.4C.1.2 for inter-frequency measurements with the testing configurations for NR cells </w:t>
      </w:r>
      <w:r>
        <w:t>in table</w:t>
      </w:r>
      <w:r w:rsidRPr="00A12A11">
        <w:t xml:space="preserve"> A.14.6.1.2.1-1.</w:t>
      </w:r>
    </w:p>
    <w:p w14:paraId="14CCE1D1" w14:textId="77777777" w:rsidR="0031295B" w:rsidRPr="00A12A11" w:rsidRDefault="0031295B" w:rsidP="0031295B">
      <w:r w:rsidRPr="00A12A11">
        <w:t>The UE shall be provided with the valid information about the SAN serving the each cell in the test before the test.</w:t>
      </w:r>
    </w:p>
    <w:p w14:paraId="12FFD6A3" w14:textId="77777777" w:rsidR="0031295B" w:rsidRPr="00A12A11" w:rsidRDefault="0031295B" w:rsidP="0031295B"/>
    <w:p w14:paraId="7BD9D82B" w14:textId="77777777" w:rsidR="0031295B" w:rsidRPr="00A12A11" w:rsidRDefault="0031295B" w:rsidP="0031295B">
      <w:pPr>
        <w:spacing w:before="60"/>
        <w:jc w:val="center"/>
        <w:rPr>
          <w:rFonts w:ascii="Arial" w:hAnsi="Arial"/>
          <w:b/>
        </w:rPr>
      </w:pPr>
      <w:r w:rsidRPr="00A12A11">
        <w:rPr>
          <w:rFonts w:ascii="Arial" w:hAnsi="Arial"/>
          <w:b/>
        </w:rPr>
        <w:t>Table A.14.6.1.2.1-1: Applicable NR configurations for FR1 inter-frequency SS-RSRP accuracy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6348"/>
      </w:tblGrid>
      <w:tr w:rsidR="0031295B" w:rsidRPr="00A12A11" w14:paraId="305F7B5D" w14:textId="77777777" w:rsidTr="00C15BB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E939" w14:textId="77777777" w:rsidR="0031295B" w:rsidRPr="00A12A11" w:rsidRDefault="0031295B" w:rsidP="00C15BBC">
            <w:pPr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1670" w14:textId="77777777" w:rsidR="0031295B" w:rsidRPr="00A12A11" w:rsidRDefault="0031295B" w:rsidP="00C15BBC">
            <w:pPr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31295B" w:rsidRPr="00A12A11" w14:paraId="3CDE71AA" w14:textId="77777777" w:rsidTr="00C15BB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6CDC" w14:textId="77777777" w:rsidR="0031295B" w:rsidRPr="00A12A11" w:rsidRDefault="0031295B" w:rsidP="00C15B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TW"/>
              </w:rPr>
              <w:t>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81A" w14:textId="77777777" w:rsidR="0031295B" w:rsidRPr="00A12A11" w:rsidRDefault="0031295B" w:rsidP="00C15B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31295B" w:rsidRPr="00A12A11" w14:paraId="198618D2" w14:textId="77777777" w:rsidTr="00C15BB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66E4" w14:textId="77777777" w:rsidR="0031295B" w:rsidRPr="00A12A11" w:rsidRDefault="0031295B" w:rsidP="00C15BB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1463" w14:textId="77777777" w:rsidR="0031295B" w:rsidRPr="00A12A11" w:rsidRDefault="0031295B" w:rsidP="00C15BB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NGSO,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31295B" w:rsidRPr="00A12A11" w14:paraId="7D954579" w14:textId="77777777" w:rsidTr="00C15BBC">
        <w:trPr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F7B2" w14:textId="77777777" w:rsidR="0031295B" w:rsidRPr="00A12A11" w:rsidRDefault="0031295B" w:rsidP="00C15BBC">
            <w:pPr>
              <w:spacing w:after="0" w:line="256" w:lineRule="auto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BF23E9">
              <w:rPr>
                <w:rFonts w:ascii="Arial" w:hAnsi="Arial"/>
                <w:sz w:val="18"/>
                <w:lang w:eastAsia="zh-TW"/>
              </w:rPr>
              <w:t>NOTE:</w:t>
            </w:r>
            <w:r w:rsidRPr="00BF23E9">
              <w:rPr>
                <w:rFonts w:ascii="Arial" w:hAnsi="Arial"/>
                <w:sz w:val="18"/>
                <w:lang w:eastAsia="ko-KR"/>
              </w:rPr>
              <w:tab/>
            </w:r>
            <w:r w:rsidRPr="00BF23E9">
              <w:rPr>
                <w:rFonts w:ascii="Arial" w:hAnsi="Arial"/>
                <w:sz w:val="18"/>
              </w:rPr>
              <w:t>If UE supports both NGSO and GSO, the test case Config 1 can be skipped if the UE passes test case Config 2.</w:t>
            </w:r>
            <w:r w:rsidRPr="00BF23E9">
              <w:rPr>
                <w:rFonts w:ascii="Arial" w:hAnsi="Arial"/>
                <w:sz w:val="18"/>
                <w:lang w:eastAsia="zh-TW"/>
              </w:rPr>
              <w:t xml:space="preserve"> </w:t>
            </w:r>
          </w:p>
        </w:tc>
      </w:tr>
    </w:tbl>
    <w:p w14:paraId="62971CAE" w14:textId="77777777" w:rsidR="0031295B" w:rsidRPr="00A12A11" w:rsidRDefault="0031295B" w:rsidP="0031295B"/>
    <w:p w14:paraId="5A342470" w14:textId="77777777" w:rsidR="0031295B" w:rsidRPr="00A12A11" w:rsidRDefault="0031295B" w:rsidP="0031295B">
      <w:pPr>
        <w:pStyle w:val="Heading5"/>
        <w:keepNext w:val="0"/>
        <w:keepLines w:val="0"/>
      </w:pPr>
      <w:r w:rsidRPr="00A12A11">
        <w:rPr>
          <w:snapToGrid w:val="0"/>
        </w:rPr>
        <w:t>A.14.6.1.2.2</w:t>
      </w:r>
      <w:r w:rsidRPr="00A12A11">
        <w:tab/>
        <w:t>Test parameters</w:t>
      </w:r>
    </w:p>
    <w:p w14:paraId="1D66C5BD" w14:textId="77777777" w:rsidR="0031295B" w:rsidRPr="00A12A11" w:rsidRDefault="0031295B" w:rsidP="0031295B">
      <w:r w:rsidRPr="00A12A11">
        <w:t xml:space="preserve">In this set of test cases </w:t>
      </w:r>
      <w:r w:rsidRPr="00A12A11">
        <w:rPr>
          <w:rFonts w:cs="v4.2.0"/>
        </w:rPr>
        <w:t xml:space="preserve">there are two cells in the test, </w:t>
      </w:r>
      <w:proofErr w:type="spellStart"/>
      <w:r w:rsidRPr="00A12A11">
        <w:rPr>
          <w:rFonts w:cs="v4.2.0"/>
        </w:rPr>
        <w:t>PCell</w:t>
      </w:r>
      <w:proofErr w:type="spellEnd"/>
      <w:r w:rsidRPr="00A12A11">
        <w:rPr>
          <w:rFonts w:cs="v4.2.0"/>
        </w:rPr>
        <w:t xml:space="preserve"> (Cell 1) and a FR1 neighbour cell (Cell 2) on a different frequency than the </w:t>
      </w:r>
      <w:proofErr w:type="spellStart"/>
      <w:r w:rsidRPr="00A12A11">
        <w:rPr>
          <w:rFonts w:cs="v4.2.0"/>
        </w:rPr>
        <w:t>PCell</w:t>
      </w:r>
      <w:proofErr w:type="spellEnd"/>
      <w:r w:rsidRPr="00A12A11">
        <w:t xml:space="preserve">. The test parameters for the Cell 1 and Cell 2 are given </w:t>
      </w:r>
      <w:r>
        <w:t>in table</w:t>
      </w:r>
      <w:r w:rsidRPr="00A12A11">
        <w:t xml:space="preserve"> A.14.6.1.2.2-1 below. Both absolute and relative accuracy of RSRP inter-frequency measurements are tested by using the parameters </w:t>
      </w:r>
      <w:r>
        <w:t>in table</w:t>
      </w:r>
      <w:r w:rsidRPr="00A12A11">
        <w:t xml:space="preserve"> A.14.6.1.2.2-1. The inter-frequency measurements are supported by a measurement gap.</w:t>
      </w:r>
    </w:p>
    <w:p w14:paraId="0ABCB077" w14:textId="77777777" w:rsidR="0031295B" w:rsidRPr="00A12A11" w:rsidRDefault="0031295B" w:rsidP="0031295B">
      <w:pPr>
        <w:pStyle w:val="TH"/>
        <w:keepNext w:val="0"/>
        <w:keepLines w:val="0"/>
      </w:pPr>
      <w:r w:rsidRPr="00A12A11">
        <w:t xml:space="preserve">Table </w:t>
      </w:r>
      <w:r w:rsidRPr="00A12A11">
        <w:rPr>
          <w:snapToGrid w:val="0"/>
        </w:rPr>
        <w:t>A.14.6.1.2.2-1</w:t>
      </w:r>
      <w:r w:rsidRPr="00A12A11">
        <w:t>: SS-RSRP inter-frequency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8"/>
        <w:gridCol w:w="1907"/>
        <w:gridCol w:w="982"/>
        <w:gridCol w:w="1030"/>
        <w:gridCol w:w="1121"/>
        <w:gridCol w:w="302"/>
        <w:gridCol w:w="869"/>
        <w:gridCol w:w="1109"/>
        <w:gridCol w:w="150"/>
        <w:gridCol w:w="961"/>
      </w:tblGrid>
      <w:tr w:rsidR="0031295B" w:rsidRPr="00A12A11" w14:paraId="5DA1CEBD" w14:textId="77777777" w:rsidTr="00C15BBC">
        <w:trPr>
          <w:tblHeader/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7FAE" w14:textId="77777777" w:rsidR="0031295B" w:rsidRPr="00A12A11" w:rsidRDefault="0031295B" w:rsidP="00C15BBC">
            <w:pPr>
              <w:pStyle w:val="TAH"/>
              <w:keepNext w:val="0"/>
              <w:keepLines w:val="0"/>
            </w:pPr>
            <w:r w:rsidRPr="00A12A11">
              <w:t>Parameter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0DD67" w14:textId="77777777" w:rsidR="0031295B" w:rsidRPr="00A12A11" w:rsidRDefault="0031295B" w:rsidP="00C15BBC">
            <w:pPr>
              <w:pStyle w:val="TAH"/>
              <w:keepNext w:val="0"/>
              <w:keepLines w:val="0"/>
            </w:pPr>
            <w:r w:rsidRPr="00A12A11">
              <w:t>Config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6BD1" w14:textId="77777777" w:rsidR="0031295B" w:rsidRPr="00A12A11" w:rsidRDefault="0031295B" w:rsidP="00C15BBC">
            <w:pPr>
              <w:pStyle w:val="TAH"/>
              <w:keepNext w:val="0"/>
              <w:keepLines w:val="0"/>
            </w:pPr>
            <w:r w:rsidRPr="00A12A11">
              <w:t>Unit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21FE" w14:textId="77777777" w:rsidR="0031295B" w:rsidRPr="00A12A11" w:rsidRDefault="0031295B" w:rsidP="00C15BB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EADD" w14:textId="77777777" w:rsidR="0031295B" w:rsidRPr="00A12A11" w:rsidRDefault="0031295B" w:rsidP="00C15BB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2</w:t>
            </w:r>
          </w:p>
        </w:tc>
      </w:tr>
      <w:tr w:rsidR="0031295B" w:rsidRPr="00A12A11" w14:paraId="465F2D63" w14:textId="77777777" w:rsidTr="00C15BBC">
        <w:trPr>
          <w:tblHeader/>
          <w:jc w:val="center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1A2E" w14:textId="77777777" w:rsidR="0031295B" w:rsidRPr="00A12A11" w:rsidRDefault="0031295B" w:rsidP="00C15BB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1CC5" w14:textId="77777777" w:rsidR="0031295B" w:rsidRPr="00A12A11" w:rsidRDefault="0031295B" w:rsidP="00C15BB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8509" w14:textId="77777777" w:rsidR="0031295B" w:rsidRPr="00A12A11" w:rsidRDefault="0031295B" w:rsidP="00C15BB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9171" w14:textId="77777777" w:rsidR="0031295B" w:rsidRPr="00A12A11" w:rsidRDefault="0031295B" w:rsidP="00C15BB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A0D3" w14:textId="77777777" w:rsidR="0031295B" w:rsidRPr="00A12A11" w:rsidRDefault="0031295B" w:rsidP="00C15BB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9365" w14:textId="77777777" w:rsidR="0031295B" w:rsidRPr="00A12A11" w:rsidRDefault="0031295B" w:rsidP="00C15BB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743E" w14:textId="77777777" w:rsidR="0031295B" w:rsidRPr="00A12A11" w:rsidRDefault="0031295B" w:rsidP="00C15BB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</w:tr>
      <w:tr w:rsidR="0031295B" w:rsidRPr="00A12A11" w14:paraId="3DBA7791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1804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SSB</w:t>
            </w:r>
            <w:r>
              <w:t xml:space="preserve"> </w:t>
            </w:r>
            <w:r w:rsidRPr="00A12A11">
              <w:t>ARFCN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1E4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846D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F0CA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28C8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freq2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71BA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A3CC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freq2</w:t>
            </w:r>
          </w:p>
        </w:tc>
      </w:tr>
      <w:tr w:rsidR="0031295B" w:rsidRPr="00A12A11" w14:paraId="457C04BB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89C0D4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proofErr w:type="spellStart"/>
            <w:r w:rsidRPr="00A12A11">
              <w:t>BW</w:t>
            </w:r>
            <w:r w:rsidRPr="00A12A11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5FA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CFDCF3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MHz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5C0170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AFFCA4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</w:tr>
      <w:tr w:rsidR="0031295B" w:rsidRPr="00A12A11" w14:paraId="45737430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CE5C04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PDSCH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measurement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D661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A90150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A404C6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</w:rPr>
              <w:t>SR.1.1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57E7F0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69AB05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SR.1.1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D2A79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31295B" w:rsidRPr="00A12A11" w14:paraId="664E6BDC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3D41DB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RMSI</w:t>
            </w:r>
            <w:r>
              <w:t xml:space="preserve"> </w:t>
            </w:r>
            <w:r w:rsidRPr="00A12A11">
              <w:t>CORESET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6864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5ABA8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71203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CR.1.1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AEFF5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44F03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CR.1.1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80B18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31295B" w:rsidRPr="00A12A11" w14:paraId="089FEEEE" w14:textId="77777777" w:rsidTr="00C15BBC">
        <w:trPr>
          <w:jc w:val="center"/>
        </w:trPr>
        <w:tc>
          <w:tcPr>
            <w:tcW w:w="1612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CD673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Dedicated</w:t>
            </w:r>
            <w:r>
              <w:t xml:space="preserve"> </w:t>
            </w:r>
            <w:r w:rsidRPr="00A12A11">
              <w:t>CORESET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D976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BFB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D67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sz w:val="14"/>
                <w:szCs w:val="14"/>
              </w:rPr>
            </w:pPr>
            <w:r w:rsidRPr="00A12A11">
              <w:rPr>
                <w:sz w:val="14"/>
                <w:szCs w:val="14"/>
              </w:rPr>
              <w:t>CCR.1.1</w:t>
            </w:r>
            <w:r>
              <w:rPr>
                <w:sz w:val="14"/>
                <w:szCs w:val="14"/>
              </w:rPr>
              <w:t xml:space="preserve"> </w:t>
            </w:r>
            <w:r w:rsidRPr="00A12A11">
              <w:rPr>
                <w:sz w:val="14"/>
                <w:szCs w:val="14"/>
              </w:rPr>
              <w:t>FDD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3D94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2357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sz w:val="14"/>
                <w:szCs w:val="14"/>
              </w:rPr>
            </w:pPr>
            <w:r w:rsidRPr="00A12A11">
              <w:rPr>
                <w:sz w:val="14"/>
                <w:szCs w:val="14"/>
              </w:rPr>
              <w:t>CCR.1.1</w:t>
            </w:r>
            <w:r>
              <w:rPr>
                <w:sz w:val="14"/>
                <w:szCs w:val="14"/>
              </w:rPr>
              <w:t xml:space="preserve"> </w:t>
            </w:r>
            <w:r w:rsidRPr="00A12A11">
              <w:rPr>
                <w:sz w:val="14"/>
                <w:szCs w:val="14"/>
              </w:rPr>
              <w:t>FDD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B2DF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31295B" w:rsidRPr="00A12A11" w14:paraId="4671DC18" w14:textId="77777777" w:rsidTr="00C15BBC">
        <w:trPr>
          <w:jc w:val="center"/>
        </w:trPr>
        <w:tc>
          <w:tcPr>
            <w:tcW w:w="1612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DD2BC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SSB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1EE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18637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9BC9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SSB.1</w:t>
            </w:r>
            <w:r>
              <w:t xml:space="preserve"> </w:t>
            </w:r>
            <w:r w:rsidRPr="00A12A11">
              <w:t>FR1</w:t>
            </w:r>
          </w:p>
        </w:tc>
        <w:tc>
          <w:tcPr>
            <w:tcW w:w="115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4384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SSB.1</w:t>
            </w:r>
            <w:r>
              <w:t xml:space="preserve"> </w:t>
            </w:r>
            <w:r w:rsidRPr="00A12A11">
              <w:t>FR1</w:t>
            </w:r>
          </w:p>
        </w:tc>
      </w:tr>
      <w:tr w:rsidR="0031295B" w:rsidRPr="00A12A11" w14:paraId="0884C8EB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66F4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OCNG</w:t>
            </w:r>
            <w:r>
              <w:t xml:space="preserve"> </w:t>
            </w:r>
            <w:r w:rsidRPr="00A12A11">
              <w:t>Patterns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572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1E7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E31B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OP.1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43C6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OP.1</w:t>
            </w:r>
          </w:p>
        </w:tc>
      </w:tr>
      <w:tr w:rsidR="0031295B" w:rsidRPr="00A12A11" w14:paraId="4732F3E5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1C8582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TRS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787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DB8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DDC0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TRS.1.1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7C12D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E8E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TRS.1.1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D13F2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</w:tr>
      <w:tr w:rsidR="0031295B" w:rsidRPr="00A12A11" w14:paraId="5D96A14A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6EE3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Initial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B40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9DC0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8D3E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DLBWP.0.1</w:t>
            </w:r>
          </w:p>
          <w:p w14:paraId="596249BB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t>ULBWP.0.1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6C58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DLBWP.0.1</w:t>
            </w:r>
          </w:p>
          <w:p w14:paraId="4050248A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ULBWP.0.1</w:t>
            </w:r>
          </w:p>
        </w:tc>
      </w:tr>
      <w:tr w:rsidR="0031295B" w:rsidRPr="00A12A11" w14:paraId="06500FD2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87F2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t>Dedicated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369D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0DDB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8F2E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DLBWP.1.1</w:t>
            </w:r>
          </w:p>
          <w:p w14:paraId="6CEFC507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ULBWP.1.1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9E45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DLBWP.1.1</w:t>
            </w:r>
          </w:p>
          <w:p w14:paraId="0CD2994E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ULBWP.1.1</w:t>
            </w:r>
          </w:p>
        </w:tc>
      </w:tr>
      <w:tr w:rsidR="0031295B" w:rsidRPr="00A12A11" w14:paraId="47FD532C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B8D88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Satellite information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1749F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917852"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3C5EA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C66CA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SSC.1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049D9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NSC.1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DC3FA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SSC.1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425DC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NSC.1</w:t>
            </w:r>
          </w:p>
        </w:tc>
      </w:tr>
      <w:tr w:rsidR="0031295B" w:rsidRPr="00A12A11" w14:paraId="7D3048AC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8830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18509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917852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97DD1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C82B4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SSC.2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F340B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NSC.2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C5F30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SSC.2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A26F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NSC.2</w:t>
            </w:r>
          </w:p>
        </w:tc>
      </w:tr>
      <w:tr w:rsidR="0031295B" w:rsidRPr="00A12A11" w14:paraId="5196518A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0F235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Time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offset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with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Cell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8C1AE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B15AA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proofErr w:type="spellStart"/>
            <w:r w:rsidRPr="00A12A11">
              <w:rPr>
                <w:rFonts w:cs="Arial"/>
                <w:szCs w:val="18"/>
              </w:rPr>
              <w:t>ms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F259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-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02723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A2548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-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5248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3</w:t>
            </w:r>
          </w:p>
        </w:tc>
      </w:tr>
      <w:tr w:rsidR="0031295B" w:rsidRPr="00A12A11" w14:paraId="03426A69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2EB76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SMTC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FB68D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B3143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DC2B6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SMTC.2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3A51F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SMTC.2</w:t>
            </w:r>
          </w:p>
        </w:tc>
      </w:tr>
      <w:tr w:rsidR="0031295B" w:rsidRPr="00A12A11" w14:paraId="4619D8D3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F0F3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PSS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405399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D403B3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9ED22E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F1F4C5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47FD09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C3297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</w:tr>
      <w:tr w:rsidR="0031295B" w:rsidRPr="00A12A11" w14:paraId="471BDAF8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FEB65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66C3D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43453D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C41047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12279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845C03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ADA0B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</w:tr>
      <w:tr w:rsidR="0031295B" w:rsidRPr="00A12A11" w14:paraId="07C1DDEE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C496B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941DE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0E41A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B7610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D1BA2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F9C4D4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0F4F2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</w:tr>
      <w:tr w:rsidR="0031295B" w:rsidRPr="00A12A11" w14:paraId="51374AFD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BAA29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lastRenderedPageBreak/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BB14C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D989B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47701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65593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DDE0B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C0637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</w:tr>
      <w:tr w:rsidR="0031295B" w:rsidRPr="00A12A11" w14:paraId="69C88D49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4B209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EF336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546B1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25D99B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19D8F6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A54469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E517A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</w:tr>
      <w:tr w:rsidR="0031295B" w:rsidRPr="00A12A11" w14:paraId="0925F458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10CCD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4E1CC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73A55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5A5F2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C114D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008F62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89AFB1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</w:tr>
      <w:tr w:rsidR="0031295B" w:rsidRPr="00A12A11" w14:paraId="20ADBB09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7BAF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64A665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01E8B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0C0FF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8ABEA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7E91B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67405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</w:tr>
      <w:tr w:rsidR="0031295B" w:rsidRPr="00A12A11" w14:paraId="0FF687BB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D0C3B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proofErr w:type="spellStart"/>
            <w:r w:rsidRPr="00A12A11">
              <w:rPr>
                <w:szCs w:val="18"/>
              </w:rPr>
              <w:t>SSS</w:t>
            </w:r>
            <w:r w:rsidRPr="00A12A11">
              <w:rPr>
                <w:szCs w:val="18"/>
                <w:vertAlign w:val="superscript"/>
              </w:rPr>
              <w:t>Note</w:t>
            </w:r>
            <w:proofErr w:type="spellEnd"/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B039B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638C8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D4B04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B3A3C1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9E1203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5A9FA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</w:tr>
      <w:tr w:rsidR="0031295B" w:rsidRPr="00A12A11" w14:paraId="580EC388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1D557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Note</w:t>
            </w:r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26497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C39B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E779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08D0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F725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60946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</w:tr>
      <w:tr w:rsidR="0031295B" w:rsidRPr="00A12A11" w14:paraId="41872C75" w14:textId="77777777" w:rsidTr="00C15BB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027F9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vertAlign w:val="superscript"/>
              </w:rPr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2B0754FB" wp14:editId="5353F268">
                  <wp:extent cx="176530" cy="144145"/>
                  <wp:effectExtent l="0" t="0" r="0" b="0"/>
                  <wp:docPr id="120847257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A670D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r>
              <w:rPr>
                <w:sz w:val="15"/>
                <w:szCs w:val="15"/>
              </w:rPr>
              <w:t>SAB_</w:t>
            </w:r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057A3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FEA9B6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dBm/15</w:t>
            </w:r>
            <w:r>
              <w:t xml:space="preserve"> kHz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1660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-94.65</w:t>
            </w:r>
          </w:p>
          <w:p w14:paraId="7F735FBD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CDDF5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</w:t>
            </w:r>
            <w:r w:rsidRPr="00A12A11">
              <w:rPr>
                <w:position w:val="-12"/>
                <w:sz w:val="16"/>
                <w:szCs w:val="16"/>
              </w:rPr>
              <w:object w:dxaOrig="400" w:dyaOrig="360" w14:anchorId="4AD0A48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 fillcolor="window">
                  <v:imagedata r:id="rId18" o:title=""/>
                </v:shape>
                <o:OLEObject Type="Embed" ProgID="Equation.3" ShapeID="_x0000_i1025" DrawAspect="Content" ObjectID="_1817654094" r:id="rId19"/>
              </w:objec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+8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C311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-115</w:t>
            </w:r>
          </w:p>
        </w:tc>
      </w:tr>
      <w:tr w:rsidR="0031295B" w:rsidRPr="00A12A11" w14:paraId="4ACDFA90" w14:textId="77777777" w:rsidTr="00C15BB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C150B4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vertAlign w:val="superscript"/>
              </w:rPr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568755B9" wp14:editId="20F08129">
                  <wp:extent cx="176530" cy="144145"/>
                  <wp:effectExtent l="0" t="0" r="0" b="0"/>
                  <wp:docPr id="1990029575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990" w:type="pct"/>
            <w:tcBorders>
              <w:left w:val="single" w:sz="4" w:space="0" w:color="auto"/>
              <w:right w:val="single" w:sz="4" w:space="0" w:color="auto"/>
            </w:tcBorders>
          </w:tcPr>
          <w:p w14:paraId="0841FF2E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r>
              <w:rPr>
                <w:sz w:val="15"/>
                <w:szCs w:val="15"/>
              </w:rPr>
              <w:t>SAB_</w:t>
            </w:r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74FDD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FCE6A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dBm/SSB</w:t>
            </w:r>
            <w:r>
              <w:t xml:space="preserve"> </w:t>
            </w:r>
            <w:r w:rsidRPr="00A12A11">
              <w:t>SCS</w:t>
            </w:r>
          </w:p>
        </w:tc>
        <w:tc>
          <w:tcPr>
            <w:tcW w:w="1190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E9F6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-94.65</w:t>
            </w:r>
          </w:p>
          <w:p w14:paraId="15C55B81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65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422BA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</w:t>
            </w:r>
            <w:r w:rsidRPr="00A12A11">
              <w:rPr>
                <w:position w:val="-12"/>
                <w:sz w:val="16"/>
                <w:szCs w:val="16"/>
              </w:rPr>
              <w:object w:dxaOrig="400" w:dyaOrig="360" w14:anchorId="41449CBE">
                <v:shape id="_x0000_i1026" type="#_x0000_t75" style="width:20.5pt;height:20.5pt" o:ole="" fillcolor="window">
                  <v:imagedata r:id="rId18" o:title=""/>
                </v:shape>
                <o:OLEObject Type="Embed" ProgID="Equation.3" ShapeID="_x0000_i1026" DrawAspect="Content" ObjectID="_1817654095" r:id="rId20"/>
              </w:objec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+8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5229E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-115</w:t>
            </w:r>
          </w:p>
        </w:tc>
      </w:tr>
      <w:tr w:rsidR="0031295B" w:rsidRPr="00A12A11" w14:paraId="403F9655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71E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597CB66" wp14:editId="6B62E929">
                  <wp:extent cx="390525" cy="245745"/>
                  <wp:effectExtent l="0" t="0" r="0" b="0"/>
                  <wp:docPr id="685900050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3DCF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2E55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738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9CDA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9CB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B1AB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-3</w:t>
            </w:r>
          </w:p>
        </w:tc>
      </w:tr>
      <w:tr w:rsidR="0031295B" w:rsidRPr="00A12A11" w14:paraId="5809E258" w14:textId="77777777" w:rsidTr="00C15BB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710F8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SS-RSRP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2EEFC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r>
              <w:rPr>
                <w:sz w:val="15"/>
                <w:szCs w:val="15"/>
              </w:rPr>
              <w:t>SAB_</w:t>
            </w:r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6FAD0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0B90E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dBm/SCS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783077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-84.65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E83207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(RSRP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Cell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+25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067D" w14:textId="77777777" w:rsidR="0031295B" w:rsidRPr="00A12A11" w:rsidRDefault="0031295B" w:rsidP="00C15BB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-118.00</w:t>
            </w:r>
          </w:p>
        </w:tc>
      </w:tr>
      <w:tr w:rsidR="0031295B" w:rsidRPr="00A12A11" w14:paraId="3922D2F6" w14:textId="77777777" w:rsidTr="00C15BB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D2A41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Io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AC2BF" w14:textId="77777777" w:rsidR="0031295B" w:rsidRPr="00A12A11" w:rsidRDefault="0031295B" w:rsidP="00C15BB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r>
              <w:rPr>
                <w:sz w:val="15"/>
                <w:szCs w:val="15"/>
              </w:rPr>
              <w:t>SAB_</w:t>
            </w:r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E0FFF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89815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dBm/</w:t>
            </w:r>
          </w:p>
          <w:p w14:paraId="5D0F2D93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9.36</w:t>
            </w:r>
            <w:r>
              <w:t xml:space="preserve"> MHz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545957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-56.28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F41887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(Io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+19.75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B62E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-85.28</w:t>
            </w:r>
          </w:p>
        </w:tc>
      </w:tr>
      <w:tr w:rsidR="0031295B" w:rsidRPr="00A12A11" w14:paraId="5CFC5A98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FAF4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C97B351" wp14:editId="72C71A24">
                  <wp:extent cx="518795" cy="251460"/>
                  <wp:effectExtent l="0" t="0" r="0" b="0"/>
                  <wp:docPr id="38505225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1AB1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A6AF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4BC3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368F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C0B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81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-3</w:t>
            </w:r>
          </w:p>
        </w:tc>
      </w:tr>
      <w:tr w:rsidR="0031295B" w:rsidRPr="00A12A11" w14:paraId="4F2B2247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742D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Propagation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BEF6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AA5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0C85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AWGN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0031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AWGN</w:t>
            </w:r>
          </w:p>
        </w:tc>
      </w:tr>
      <w:tr w:rsidR="0031295B" w:rsidRPr="00A12A11" w14:paraId="69F64198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ECC3" w14:textId="77777777" w:rsidR="0031295B" w:rsidRPr="00A12A11" w:rsidRDefault="0031295B" w:rsidP="00C15BBC">
            <w:pPr>
              <w:pStyle w:val="TAL"/>
              <w:keepNext w:val="0"/>
              <w:keepLines w:val="0"/>
            </w:pPr>
            <w:r w:rsidRPr="00A12A11">
              <w:t>Antenna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F0E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1A3D" w14:textId="77777777" w:rsidR="0031295B" w:rsidRPr="00A12A11" w:rsidRDefault="0031295B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5AF2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1x2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C603" w14:textId="77777777" w:rsidR="0031295B" w:rsidRPr="00A12A11" w:rsidRDefault="0031295B" w:rsidP="00C15BBC">
            <w:pPr>
              <w:pStyle w:val="TAC"/>
              <w:keepNext w:val="0"/>
              <w:keepLines w:val="0"/>
            </w:pPr>
            <w:r w:rsidRPr="00A12A11">
              <w:t>1x2</w:t>
            </w:r>
          </w:p>
        </w:tc>
      </w:tr>
      <w:tr w:rsidR="0031295B" w:rsidRPr="00A12A11" w14:paraId="70E88E03" w14:textId="77777777" w:rsidTr="00C15BB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62A0" w14:textId="77777777" w:rsidR="0031295B" w:rsidRPr="00A12A11" w:rsidRDefault="0031295B" w:rsidP="00C15BB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1</w:t>
            </w:r>
            <w:r>
              <w:t>:</w:t>
            </w:r>
            <w:r w:rsidRPr="00A12A11">
              <w:tab/>
              <w:t>OCNG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used</w:t>
            </w:r>
            <w:r>
              <w:t xml:space="preserve"> </w:t>
            </w:r>
            <w:r w:rsidRPr="00A12A11">
              <w:t>such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both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fully</w:t>
            </w:r>
            <w:r>
              <w:t xml:space="preserve"> </w:t>
            </w:r>
            <w:r w:rsidRPr="00A12A11">
              <w:t>allocated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a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total</w:t>
            </w:r>
            <w:r>
              <w:t xml:space="preserve"> </w:t>
            </w:r>
            <w:r w:rsidRPr="00A12A11">
              <w:t>transmitted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spectral</w:t>
            </w:r>
            <w:r>
              <w:t xml:space="preserve"> </w:t>
            </w:r>
            <w:r w:rsidRPr="00A12A11">
              <w:t>density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achieved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all</w:t>
            </w:r>
            <w:r>
              <w:t xml:space="preserve"> </w:t>
            </w:r>
            <w:r w:rsidRPr="00A12A11">
              <w:t>OFDM</w:t>
            </w:r>
            <w:r>
              <w:t xml:space="preserve"> </w:t>
            </w:r>
            <w:r w:rsidRPr="00A12A11">
              <w:t>symbols.</w:t>
            </w:r>
          </w:p>
          <w:p w14:paraId="45B75803" w14:textId="77777777" w:rsidR="0031295B" w:rsidRPr="00A12A11" w:rsidRDefault="0031295B" w:rsidP="00C15BB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2</w:t>
            </w:r>
            <w:r>
              <w:t>:</w:t>
            </w:r>
            <w:r w:rsidRPr="00A12A11">
              <w:tab/>
              <w:t>Interference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sources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assumed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over</w:t>
            </w:r>
            <w:r>
              <w:t xml:space="preserve"> </w:t>
            </w:r>
            <w:r w:rsidRPr="00A12A11">
              <w:t>subcarriers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modelled</w:t>
            </w:r>
            <w:r>
              <w:t xml:space="preserve"> </w:t>
            </w:r>
            <w:r w:rsidRPr="00A12A11">
              <w:t>as</w:t>
            </w:r>
            <w:r>
              <w:t xml:space="preserve"> </w:t>
            </w:r>
            <w:r w:rsidRPr="00A12A11">
              <w:t>AWGN</w:t>
            </w:r>
            <w:r>
              <w:t xml:space="preserve"> </w:t>
            </w:r>
            <w:r w:rsidRPr="00A12A11">
              <w:t>of</w:t>
            </w:r>
            <w:r>
              <w:t xml:space="preserve"> </w:t>
            </w:r>
            <w:r w:rsidRPr="00A12A11">
              <w:t>appropriate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rPr>
                <w:noProof/>
                <w:lang w:eastAsia="zh-CN"/>
              </w:rPr>
              <w:drawing>
                <wp:inline distT="0" distB="0" distL="0" distR="0" wp14:anchorId="5B42D09C" wp14:editId="2D49E27D">
                  <wp:extent cx="256540" cy="219075"/>
                  <wp:effectExtent l="0" t="0" r="0" b="0"/>
                  <wp:docPr id="174996568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fulfilled.</w:t>
            </w:r>
          </w:p>
          <w:p w14:paraId="25B8344C" w14:textId="77777777" w:rsidR="0031295B" w:rsidRPr="00A12A11" w:rsidRDefault="0031295B" w:rsidP="00C15BB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3</w:t>
            </w:r>
            <w:r>
              <w:t>:</w:t>
            </w:r>
            <w:r w:rsidRPr="00A12A11">
              <w:tab/>
              <w:t>RSRP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Io</w:t>
            </w:r>
            <w:r>
              <w:t xml:space="preserve"> </w:t>
            </w:r>
            <w:r w:rsidRPr="00A12A11">
              <w:t>levels</w:t>
            </w:r>
            <w:r>
              <w:t xml:space="preserve"> </w:t>
            </w:r>
            <w:r w:rsidRPr="00A12A11">
              <w:t>have</w:t>
            </w:r>
            <w:r>
              <w:t xml:space="preserve"> </w:t>
            </w:r>
            <w:r w:rsidRPr="00A12A11">
              <w:t>been</w:t>
            </w:r>
            <w:r>
              <w:t xml:space="preserve"> </w:t>
            </w:r>
            <w:r w:rsidRPr="00A12A11">
              <w:t>derived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information</w:t>
            </w:r>
            <w:r>
              <w:t xml:space="preserve"> </w:t>
            </w:r>
            <w:r w:rsidRPr="00A12A11">
              <w:t>purposes.</w:t>
            </w:r>
            <w:r>
              <w:t xml:space="preserve"> </w:t>
            </w:r>
            <w:r w:rsidRPr="00A12A11">
              <w:t>They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settable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themselves.</w:t>
            </w:r>
          </w:p>
          <w:p w14:paraId="26BB0CD8" w14:textId="77777777" w:rsidR="0031295B" w:rsidRPr="00A12A11" w:rsidRDefault="0031295B" w:rsidP="00C15BB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4</w:t>
            </w:r>
            <w:r>
              <w:t>:</w:t>
            </w:r>
            <w:r w:rsidRPr="00A12A11">
              <w:tab/>
              <w:t>RSRP</w:t>
            </w:r>
            <w:r>
              <w:t xml:space="preserve"> </w:t>
            </w:r>
            <w:r w:rsidRPr="00A12A11">
              <w:t>minimum</w:t>
            </w:r>
            <w:r>
              <w:t xml:space="preserve"> </w:t>
            </w:r>
            <w:r w:rsidRPr="00A12A11">
              <w:t>requirements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assuming</w:t>
            </w:r>
            <w:r>
              <w:t xml:space="preserve"> </w:t>
            </w:r>
            <w:r w:rsidRPr="00A12A11">
              <w:t>independent</w:t>
            </w:r>
            <w:r>
              <w:t xml:space="preserve"> </w:t>
            </w:r>
            <w:r w:rsidRPr="00A12A11">
              <w:t>interference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at</w:t>
            </w:r>
            <w:r>
              <w:t xml:space="preserve"> </w:t>
            </w:r>
            <w:r w:rsidRPr="00A12A11">
              <w:t>each</w:t>
            </w:r>
            <w:r>
              <w:t xml:space="preserve"> </w:t>
            </w:r>
            <w:r w:rsidRPr="00A12A11">
              <w:t>receiver</w:t>
            </w:r>
            <w:r>
              <w:t xml:space="preserve"> </w:t>
            </w:r>
            <w:r w:rsidRPr="00A12A11">
              <w:t>antenna</w:t>
            </w:r>
            <w:r>
              <w:t xml:space="preserve"> </w:t>
            </w:r>
            <w:r w:rsidRPr="00A12A11">
              <w:t>port.</w:t>
            </w:r>
          </w:p>
        </w:tc>
      </w:tr>
    </w:tbl>
    <w:p w14:paraId="249CF73D" w14:textId="77777777" w:rsidR="0031295B" w:rsidRPr="00A12A11" w:rsidRDefault="0031295B" w:rsidP="0031295B"/>
    <w:p w14:paraId="34C5933D" w14:textId="77777777" w:rsidR="0031295B" w:rsidRPr="00A12A11" w:rsidRDefault="0031295B" w:rsidP="0031295B">
      <w:pPr>
        <w:pStyle w:val="Heading5"/>
        <w:keepNext w:val="0"/>
        <w:keepLines w:val="0"/>
      </w:pPr>
      <w:r w:rsidRPr="00A12A11">
        <w:rPr>
          <w:snapToGrid w:val="0"/>
        </w:rPr>
        <w:t>A.14.6.1.2.3</w:t>
      </w:r>
      <w:r w:rsidRPr="00A12A11">
        <w:tab/>
        <w:t>Test Requirements</w:t>
      </w:r>
    </w:p>
    <w:p w14:paraId="1AAE47DB" w14:textId="77777777" w:rsidR="0031295B" w:rsidRPr="00A12A11" w:rsidRDefault="0031295B" w:rsidP="0031295B">
      <w:r w:rsidRPr="00A12A11">
        <w:t xml:space="preserve">The SS-RSRP measurement accuracy for Cell 1 and Cell 2 shall fulfil the </w:t>
      </w:r>
      <w:r w:rsidRPr="00A12A11">
        <w:rPr>
          <w:lang w:eastAsia="zh-CN"/>
        </w:rPr>
        <w:t>absolute requirement in clause 10.1.4C.1.1 and relative requirement in clause 10.1.4C.1.2</w:t>
      </w:r>
      <w:r w:rsidRPr="00A12A11">
        <w:t>.</w:t>
      </w:r>
    </w:p>
    <w:p w14:paraId="72BB5B80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18B2347D" w14:textId="77777777" w:rsidR="003443FD" w:rsidRDefault="003443FD" w:rsidP="003443FD">
      <w:pPr>
        <w:pStyle w:val="Separation"/>
      </w:pPr>
      <w:r w:rsidRPr="002205EE">
        <w:t>&lt; End of changes &gt;</w:t>
      </w:r>
    </w:p>
    <w:p w14:paraId="079463F9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3810ACA1" w14:textId="77777777" w:rsidR="003443FD" w:rsidRDefault="003443FD">
      <w:pPr>
        <w:rPr>
          <w:noProof/>
        </w:rPr>
      </w:pPr>
    </w:p>
    <w:sectPr w:rsidR="003443F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7943A" w14:textId="77777777" w:rsidR="00CA116E" w:rsidRDefault="00CA116E">
      <w:r>
        <w:separator/>
      </w:r>
    </w:p>
  </w:endnote>
  <w:endnote w:type="continuationSeparator" w:id="0">
    <w:p w14:paraId="66627BE7" w14:textId="77777777" w:rsidR="00CA116E" w:rsidRDefault="00CA1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6A7D8" w14:textId="77777777" w:rsidR="00CD481E" w:rsidRDefault="00CD4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204A" w14:textId="77777777" w:rsidR="00CD481E" w:rsidRDefault="00CD48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A027" w14:textId="77777777" w:rsidR="00CD481E" w:rsidRDefault="00CD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288F2" w14:textId="77777777" w:rsidR="00CA116E" w:rsidRDefault="00CA116E">
      <w:r>
        <w:separator/>
      </w:r>
    </w:p>
  </w:footnote>
  <w:footnote w:type="continuationSeparator" w:id="0">
    <w:p w14:paraId="321AAC54" w14:textId="77777777" w:rsidR="00CA116E" w:rsidRDefault="00CA1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9F"/>
    <w:rsid w:val="00012372"/>
    <w:rsid w:val="00020CE6"/>
    <w:rsid w:val="00022E4A"/>
    <w:rsid w:val="00032FFB"/>
    <w:rsid w:val="000948F4"/>
    <w:rsid w:val="000A6394"/>
    <w:rsid w:val="000B7FED"/>
    <w:rsid w:val="000C038A"/>
    <w:rsid w:val="000C6598"/>
    <w:rsid w:val="000D24A8"/>
    <w:rsid w:val="000D44B3"/>
    <w:rsid w:val="000E7855"/>
    <w:rsid w:val="00133D44"/>
    <w:rsid w:val="00145D43"/>
    <w:rsid w:val="00192C46"/>
    <w:rsid w:val="001A08B3"/>
    <w:rsid w:val="001A7B60"/>
    <w:rsid w:val="001B52F0"/>
    <w:rsid w:val="001B7A65"/>
    <w:rsid w:val="001E41F3"/>
    <w:rsid w:val="001F26C6"/>
    <w:rsid w:val="0026004D"/>
    <w:rsid w:val="002640DD"/>
    <w:rsid w:val="00275D12"/>
    <w:rsid w:val="002810B8"/>
    <w:rsid w:val="00284FEB"/>
    <w:rsid w:val="002860C4"/>
    <w:rsid w:val="00293576"/>
    <w:rsid w:val="002B402D"/>
    <w:rsid w:val="002B5741"/>
    <w:rsid w:val="002B7EDF"/>
    <w:rsid w:val="002E472E"/>
    <w:rsid w:val="00305409"/>
    <w:rsid w:val="0030743A"/>
    <w:rsid w:val="0031295B"/>
    <w:rsid w:val="00327BB4"/>
    <w:rsid w:val="003443FD"/>
    <w:rsid w:val="003609EF"/>
    <w:rsid w:val="0036231A"/>
    <w:rsid w:val="00374DD4"/>
    <w:rsid w:val="0039121A"/>
    <w:rsid w:val="0039572E"/>
    <w:rsid w:val="003A3AF5"/>
    <w:rsid w:val="003E1A36"/>
    <w:rsid w:val="00410371"/>
    <w:rsid w:val="004152BC"/>
    <w:rsid w:val="004242F1"/>
    <w:rsid w:val="0048647A"/>
    <w:rsid w:val="004B75B7"/>
    <w:rsid w:val="004E22FE"/>
    <w:rsid w:val="004F022E"/>
    <w:rsid w:val="005141D9"/>
    <w:rsid w:val="0051580D"/>
    <w:rsid w:val="00525967"/>
    <w:rsid w:val="00547111"/>
    <w:rsid w:val="00570A2F"/>
    <w:rsid w:val="00592D74"/>
    <w:rsid w:val="00597B97"/>
    <w:rsid w:val="005E2C44"/>
    <w:rsid w:val="006161B5"/>
    <w:rsid w:val="00621188"/>
    <w:rsid w:val="00624C47"/>
    <w:rsid w:val="006257ED"/>
    <w:rsid w:val="00653DE4"/>
    <w:rsid w:val="00665C47"/>
    <w:rsid w:val="00686782"/>
    <w:rsid w:val="00695808"/>
    <w:rsid w:val="006A6238"/>
    <w:rsid w:val="006B2A8E"/>
    <w:rsid w:val="006B46FB"/>
    <w:rsid w:val="006E21FB"/>
    <w:rsid w:val="00704FDD"/>
    <w:rsid w:val="007158A2"/>
    <w:rsid w:val="007207C6"/>
    <w:rsid w:val="00752A7B"/>
    <w:rsid w:val="0076573E"/>
    <w:rsid w:val="00792342"/>
    <w:rsid w:val="007977A8"/>
    <w:rsid w:val="007B512A"/>
    <w:rsid w:val="007C2097"/>
    <w:rsid w:val="007C4642"/>
    <w:rsid w:val="007D1A0F"/>
    <w:rsid w:val="007D6A07"/>
    <w:rsid w:val="007F7259"/>
    <w:rsid w:val="008040A8"/>
    <w:rsid w:val="008279FA"/>
    <w:rsid w:val="008446D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2603"/>
    <w:rsid w:val="009C6D11"/>
    <w:rsid w:val="009D60A0"/>
    <w:rsid w:val="009E086C"/>
    <w:rsid w:val="009E3297"/>
    <w:rsid w:val="009F734F"/>
    <w:rsid w:val="00A22A96"/>
    <w:rsid w:val="00A233E6"/>
    <w:rsid w:val="00A23BF2"/>
    <w:rsid w:val="00A246B6"/>
    <w:rsid w:val="00A27530"/>
    <w:rsid w:val="00A40E02"/>
    <w:rsid w:val="00A468D9"/>
    <w:rsid w:val="00A47E70"/>
    <w:rsid w:val="00A50CF0"/>
    <w:rsid w:val="00A7671C"/>
    <w:rsid w:val="00A77A93"/>
    <w:rsid w:val="00A87A82"/>
    <w:rsid w:val="00A91786"/>
    <w:rsid w:val="00AA2CBC"/>
    <w:rsid w:val="00AC04E3"/>
    <w:rsid w:val="00AC5820"/>
    <w:rsid w:val="00AD1CD8"/>
    <w:rsid w:val="00AE4929"/>
    <w:rsid w:val="00B178F5"/>
    <w:rsid w:val="00B258BB"/>
    <w:rsid w:val="00B36403"/>
    <w:rsid w:val="00B4509B"/>
    <w:rsid w:val="00B67B97"/>
    <w:rsid w:val="00B72A74"/>
    <w:rsid w:val="00B968C8"/>
    <w:rsid w:val="00BA3EC5"/>
    <w:rsid w:val="00BA51D9"/>
    <w:rsid w:val="00BB5DFC"/>
    <w:rsid w:val="00BD279D"/>
    <w:rsid w:val="00BD6BB8"/>
    <w:rsid w:val="00BF2986"/>
    <w:rsid w:val="00C25EE7"/>
    <w:rsid w:val="00C66BA2"/>
    <w:rsid w:val="00C870F6"/>
    <w:rsid w:val="00C95985"/>
    <w:rsid w:val="00CA116E"/>
    <w:rsid w:val="00CC5026"/>
    <w:rsid w:val="00CC68D0"/>
    <w:rsid w:val="00CD481E"/>
    <w:rsid w:val="00CF0542"/>
    <w:rsid w:val="00D03F9A"/>
    <w:rsid w:val="00D06D51"/>
    <w:rsid w:val="00D21593"/>
    <w:rsid w:val="00D23438"/>
    <w:rsid w:val="00D24991"/>
    <w:rsid w:val="00D36600"/>
    <w:rsid w:val="00D50255"/>
    <w:rsid w:val="00D66520"/>
    <w:rsid w:val="00D82055"/>
    <w:rsid w:val="00D84AE9"/>
    <w:rsid w:val="00DE34CF"/>
    <w:rsid w:val="00E13F3D"/>
    <w:rsid w:val="00E34898"/>
    <w:rsid w:val="00E65578"/>
    <w:rsid w:val="00E669C9"/>
    <w:rsid w:val="00E91201"/>
    <w:rsid w:val="00EB09B7"/>
    <w:rsid w:val="00EC3368"/>
    <w:rsid w:val="00EE7297"/>
    <w:rsid w:val="00EE7D7C"/>
    <w:rsid w:val="00F25D98"/>
    <w:rsid w:val="00F300FB"/>
    <w:rsid w:val="00F426E7"/>
    <w:rsid w:val="00F4737E"/>
    <w:rsid w:val="00FA1CB7"/>
    <w:rsid w:val="00FB6386"/>
    <w:rsid w:val="00FC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597B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97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7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7B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7B9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97B9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E72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9823F-6E41-48C8-8673-2EB4BA1FD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925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(1CD2)</cp:lastModifiedBy>
  <cp:revision>6</cp:revision>
  <cp:lastPrinted>1899-12-31T23:00:00Z</cp:lastPrinted>
  <dcterms:created xsi:type="dcterms:W3CDTF">2025-08-25T13:26:00Z</dcterms:created>
  <dcterms:modified xsi:type="dcterms:W3CDTF">2025-08-25T13:38:00Z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