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D01131">
      <w:pPr>
        <w:pStyle w:val="82"/>
        <w:keepNext/>
        <w:keepLines/>
        <w:tabs>
          <w:tab w:val="right" w:pos="9639"/>
        </w:tabs>
        <w:spacing w:after="0"/>
        <w:rPr>
          <w:rFonts w:eastAsiaTheme="minorEastAsia"/>
          <w:b/>
          <w:sz w:val="24"/>
          <w:lang w:val="en-US" w:eastAsia="zh-CN"/>
        </w:rPr>
      </w:pPr>
      <w:bookmarkStart w:id="0" w:name="_Hlt450066087"/>
      <w:bookmarkEnd w:id="0"/>
      <w:bookmarkStart w:id="1" w:name="_Hlt450051172"/>
      <w:bookmarkEnd w:id="1"/>
      <w:bookmarkStart w:id="2" w:name="_Hlt448930105"/>
      <w:bookmarkEnd w:id="2"/>
      <w:bookmarkStart w:id="3" w:name="_Hlt450039480"/>
      <w:bookmarkEnd w:id="3"/>
      <w:bookmarkStart w:id="4" w:name="_Hlt450066085"/>
      <w:bookmarkEnd w:id="4"/>
      <w:bookmarkStart w:id="5" w:name="_Hlt449016246"/>
      <w:bookmarkEnd w:id="5"/>
      <w:bookmarkStart w:id="6" w:name="OLE_LINK27"/>
      <w:bookmarkStart w:id="7" w:name="_Toc193024528"/>
      <w:bookmarkStart w:id="8" w:name="_Toc405202255"/>
      <w:r>
        <w:rPr>
          <w:b/>
          <w:sz w:val="24"/>
        </w:rPr>
        <w:t>3GPP TSG-</w:t>
      </w:r>
      <w:r>
        <w:rPr>
          <w:rFonts w:hint="eastAsia"/>
          <w:b/>
          <w:sz w:val="24"/>
          <w:lang w:val="en-US" w:eastAsia="zh-CN"/>
        </w:rPr>
        <w:t>RAN4</w:t>
      </w:r>
      <w:r>
        <w:rPr>
          <w:b/>
          <w:sz w:val="24"/>
        </w:rPr>
        <w:t xml:space="preserve"> Meeting #</w:t>
      </w:r>
      <w:r>
        <w:rPr>
          <w:rFonts w:hint="eastAsia" w:eastAsiaTheme="minorEastAsia"/>
          <w:b/>
          <w:sz w:val="24"/>
          <w:lang w:val="en-US" w:eastAsia="zh-CN"/>
        </w:rPr>
        <w:t>116</w:t>
      </w:r>
      <w:r>
        <w:rPr>
          <w:b/>
          <w:sz w:val="24"/>
        </w:rPr>
        <w:tab/>
      </w:r>
      <w:bookmarkStart w:id="658" w:name="_GoBack"/>
      <w:r>
        <w:rPr>
          <w:rFonts w:hint="eastAsia"/>
          <w:b/>
          <w:sz w:val="24"/>
        </w:rPr>
        <w:t>R4-2509718</w:t>
      </w:r>
      <w:bookmarkEnd w:id="658"/>
    </w:p>
    <w:p w14:paraId="23304D7C">
      <w:pPr>
        <w:pStyle w:val="82"/>
        <w:keepNext/>
        <w:keepLines/>
        <w:tabs>
          <w:tab w:val="right" w:pos="9639"/>
        </w:tabs>
        <w:spacing w:after="0"/>
        <w:rPr>
          <w:b/>
          <w:sz w:val="24"/>
          <w:lang w:eastAsia="en-GB"/>
        </w:rPr>
      </w:pPr>
      <w:r>
        <w:rPr>
          <w:rFonts w:hint="eastAsia" w:eastAsiaTheme="minorEastAsia"/>
          <w:b/>
          <w:sz w:val="24"/>
          <w:lang w:val="en-US" w:eastAsia="zh-CN"/>
        </w:rPr>
        <w:t>Bengaluru</w:t>
      </w:r>
      <w:r>
        <w:rPr>
          <w:b/>
          <w:sz w:val="24"/>
          <w:lang w:eastAsia="zh-CN"/>
        </w:rPr>
        <w:t xml:space="preserve">, </w:t>
      </w:r>
      <w:r>
        <w:rPr>
          <w:rFonts w:hint="eastAsia" w:eastAsiaTheme="minorEastAsia"/>
          <w:b/>
          <w:sz w:val="24"/>
          <w:lang w:val="en-US" w:eastAsia="zh-CN"/>
        </w:rPr>
        <w:t>India</w:t>
      </w:r>
      <w:r>
        <w:rPr>
          <w:b/>
          <w:sz w:val="24"/>
          <w:lang w:eastAsia="zh-CN"/>
        </w:rPr>
        <w:t xml:space="preserve">, </w:t>
      </w:r>
      <w:r>
        <w:rPr>
          <w:rFonts w:hint="eastAsia" w:eastAsiaTheme="minorEastAsia"/>
          <w:b/>
          <w:sz w:val="24"/>
          <w:lang w:val="en-US" w:eastAsia="zh-CN"/>
        </w:rPr>
        <w:t>Aug</w:t>
      </w:r>
      <w:r>
        <w:rPr>
          <w:rFonts w:hint="eastAsia"/>
          <w:b/>
          <w:sz w:val="24"/>
          <w:lang w:val="en-US" w:eastAsia="zh-CN"/>
        </w:rPr>
        <w:t>.</w:t>
      </w:r>
      <w:r>
        <w:rPr>
          <w:rFonts w:hint="eastAsia" w:eastAsiaTheme="minorEastAsia"/>
          <w:b/>
          <w:sz w:val="24"/>
          <w:lang w:val="en-US" w:eastAsia="zh-CN"/>
        </w:rPr>
        <w:t>25</w:t>
      </w:r>
      <w:r>
        <w:rPr>
          <w:rFonts w:hint="eastAsia"/>
          <w:b/>
          <w:sz w:val="24"/>
          <w:lang w:val="en-US" w:eastAsia="zh-CN"/>
        </w:rPr>
        <w:t xml:space="preserve">th </w:t>
      </w:r>
      <w:r>
        <w:rPr>
          <w:b/>
          <w:sz w:val="24"/>
          <w:lang w:eastAsia="zh-CN"/>
        </w:rPr>
        <w:t xml:space="preserve">– </w:t>
      </w:r>
      <w:r>
        <w:rPr>
          <w:rFonts w:hint="eastAsia" w:eastAsiaTheme="minorEastAsia"/>
          <w:b/>
          <w:sz w:val="24"/>
          <w:lang w:val="en-US" w:eastAsia="zh-CN"/>
        </w:rPr>
        <w:t>29</w:t>
      </w:r>
      <w:r>
        <w:rPr>
          <w:rFonts w:hint="eastAsia"/>
          <w:b/>
          <w:sz w:val="24"/>
          <w:lang w:val="en-US" w:eastAsia="zh-CN"/>
        </w:rPr>
        <w:t>th</w:t>
      </w:r>
      <w:r>
        <w:rPr>
          <w:b/>
          <w:sz w:val="24"/>
          <w:lang w:eastAsia="zh-CN"/>
        </w:rPr>
        <w:t>, 202</w:t>
      </w:r>
      <w:r>
        <w:rPr>
          <w:rFonts w:hint="eastAsia"/>
          <w:b/>
          <w:sz w:val="24"/>
          <w:lang w:val="en-US" w:eastAsia="zh-CN"/>
        </w:rPr>
        <w:t>5</w:t>
      </w:r>
    </w:p>
    <w:bookmarkEnd w:id="6"/>
    <w:p w14:paraId="0F1948DE">
      <w:pPr>
        <w:pStyle w:val="34"/>
        <w:keepNext/>
        <w:keepLines/>
        <w:tabs>
          <w:tab w:val="right" w:pos="9781"/>
          <w:tab w:val="right" w:pos="13323"/>
        </w:tabs>
        <w:spacing w:after="0"/>
        <w:rPr>
          <w:rFonts w:eastAsia="宋体" w:cs="Arial"/>
          <w:sz w:val="24"/>
          <w:szCs w:val="24"/>
          <w:lang w:val="en-US" w:eastAsia="zh-CN"/>
        </w:rPr>
      </w:pPr>
    </w:p>
    <w:p w14:paraId="580D36AD">
      <w:pPr>
        <w:pStyle w:val="34"/>
        <w:keepNext/>
        <w:keepLines/>
        <w:tabs>
          <w:tab w:val="left" w:pos="2165"/>
        </w:tabs>
        <w:spacing w:after="48" w:afterLines="20"/>
        <w:ind w:left="2127" w:hanging="2127"/>
        <w:jc w:val="both"/>
        <w:outlineLvl w:val="0"/>
        <w:rPr>
          <w:rFonts w:eastAsia="宋体"/>
          <w:sz w:val="22"/>
          <w:szCs w:val="22"/>
          <w:lang w:val="en-US" w:eastAsia="zh-CN"/>
        </w:rPr>
      </w:pPr>
      <w:r>
        <w:rPr>
          <w:sz w:val="22"/>
          <w:szCs w:val="22"/>
          <w:lang w:eastAsia="zh-CN"/>
        </w:rPr>
        <w:t>Source</w:t>
      </w:r>
      <w:r>
        <w:rPr>
          <w:rFonts w:hint="eastAsia" w:eastAsia="宋体"/>
          <w:sz w:val="22"/>
          <w:szCs w:val="22"/>
          <w:lang w:eastAsia="zh-CN"/>
        </w:rPr>
        <w:t>:</w:t>
      </w:r>
      <w:r>
        <w:rPr>
          <w:rFonts w:hint="eastAsia" w:eastAsia="宋体"/>
          <w:sz w:val="22"/>
          <w:szCs w:val="22"/>
          <w:lang w:eastAsia="zh-CN"/>
        </w:rPr>
        <w:tab/>
      </w:r>
      <w:r>
        <w:rPr>
          <w:rFonts w:hint="eastAsia" w:eastAsia="宋体"/>
          <w:b w:val="0"/>
          <w:sz w:val="22"/>
          <w:szCs w:val="22"/>
          <w:lang w:val="en-US" w:eastAsia="zh-CN"/>
        </w:rPr>
        <w:t>CMCC</w:t>
      </w:r>
    </w:p>
    <w:p w14:paraId="0DF77660">
      <w:pPr>
        <w:pStyle w:val="34"/>
        <w:keepNext/>
        <w:keepLines/>
        <w:spacing w:after="48" w:afterLines="20"/>
        <w:ind w:left="2127" w:hanging="2127"/>
        <w:jc w:val="both"/>
        <w:outlineLvl w:val="0"/>
        <w:rPr>
          <w:rFonts w:hint="default" w:eastAsia="宋体"/>
          <w:b w:val="0"/>
          <w:bCs/>
          <w:sz w:val="22"/>
          <w:szCs w:val="22"/>
          <w:lang w:val="en-US" w:eastAsia="zh-CN"/>
        </w:rPr>
      </w:pPr>
      <w:r>
        <w:rPr>
          <w:sz w:val="22"/>
          <w:szCs w:val="22"/>
          <w:lang w:val="en-US" w:eastAsia="zh-CN"/>
        </w:rPr>
        <w:t>Title:</w:t>
      </w:r>
      <w:r>
        <w:rPr>
          <w:rFonts w:hint="eastAsia"/>
          <w:sz w:val="22"/>
          <w:szCs w:val="22"/>
          <w:lang w:val="en-US" w:eastAsia="zh-CN"/>
        </w:rPr>
        <w:tab/>
      </w:r>
      <w:bookmarkStart w:id="9" w:name="OLE_LINK5"/>
      <w:bookmarkStart w:id="10" w:name="OLE_LINK19"/>
      <w:r>
        <w:rPr>
          <w:rFonts w:hint="eastAsia" w:eastAsia="宋体"/>
          <w:b w:val="0"/>
          <w:bCs/>
          <w:sz w:val="22"/>
          <w:szCs w:val="22"/>
          <w:lang w:val="en-US" w:eastAsia="zh-CN"/>
        </w:rPr>
        <w:t>TP for TR 38.</w:t>
      </w:r>
      <w:bookmarkEnd w:id="9"/>
      <w:bookmarkEnd w:id="10"/>
      <w:r>
        <w:rPr>
          <w:rFonts w:hint="eastAsia" w:eastAsia="宋体"/>
          <w:b w:val="0"/>
          <w:bCs/>
          <w:sz w:val="22"/>
          <w:szCs w:val="22"/>
          <w:lang w:val="en-US" w:eastAsia="zh-CN"/>
        </w:rPr>
        <w:t>194 6.5 Unwanted emissions and 6.6 Transmitter intermodulation</w:t>
      </w:r>
    </w:p>
    <w:p w14:paraId="6984E716">
      <w:pPr>
        <w:pStyle w:val="34"/>
        <w:keepNext/>
        <w:keepLines/>
        <w:tabs>
          <w:tab w:val="left" w:pos="2155"/>
        </w:tabs>
        <w:spacing w:after="48" w:afterLines="20"/>
        <w:ind w:left="2610" w:hanging="2610"/>
        <w:jc w:val="both"/>
        <w:outlineLvl w:val="0"/>
        <w:rPr>
          <w:rFonts w:hint="default" w:eastAsia="宋体"/>
          <w:b w:val="0"/>
          <w:sz w:val="22"/>
          <w:szCs w:val="22"/>
          <w:lang w:val="en-US" w:eastAsia="zh-CN"/>
        </w:rPr>
      </w:pPr>
      <w:r>
        <w:rPr>
          <w:sz w:val="22"/>
          <w:szCs w:val="22"/>
          <w:lang w:eastAsia="zh-CN"/>
        </w:rPr>
        <w:t>Agenda Item:</w:t>
      </w:r>
      <w:r>
        <w:rPr>
          <w:rFonts w:hint="eastAsia"/>
          <w:sz w:val="22"/>
          <w:szCs w:val="22"/>
          <w:lang w:eastAsia="zh-CN"/>
        </w:rPr>
        <w:tab/>
      </w:r>
      <w:r>
        <w:rPr>
          <w:rFonts w:hint="eastAsia" w:eastAsia="宋体"/>
          <w:b w:val="0"/>
          <w:sz w:val="22"/>
          <w:szCs w:val="22"/>
          <w:lang w:val="en-US" w:eastAsia="zh-CN"/>
        </w:rPr>
        <w:t>7.22.3.1</w:t>
      </w:r>
    </w:p>
    <w:p w14:paraId="2AA22942">
      <w:pPr>
        <w:pStyle w:val="34"/>
        <w:keepNext/>
        <w:keepLines/>
        <w:tabs>
          <w:tab w:val="left" w:pos="2160"/>
        </w:tabs>
        <w:spacing w:after="48" w:afterLines="20"/>
        <w:ind w:left="2610" w:hanging="2610"/>
        <w:jc w:val="both"/>
        <w:outlineLvl w:val="0"/>
        <w:rPr>
          <w:rFonts w:eastAsia="宋体"/>
          <w:sz w:val="22"/>
          <w:szCs w:val="22"/>
          <w:lang w:eastAsia="zh-CN"/>
        </w:rPr>
      </w:pPr>
      <w:r>
        <w:rPr>
          <w:sz w:val="22"/>
          <w:szCs w:val="22"/>
          <w:lang w:eastAsia="zh-CN"/>
        </w:rPr>
        <w:t>Document for:</w:t>
      </w:r>
      <w:r>
        <w:rPr>
          <w:rFonts w:hint="eastAsia"/>
          <w:sz w:val="22"/>
          <w:szCs w:val="22"/>
          <w:lang w:eastAsia="zh-CN"/>
        </w:rPr>
        <w:tab/>
      </w:r>
      <w:r>
        <w:rPr>
          <w:rFonts w:hint="eastAsia" w:eastAsia="宋体"/>
          <w:b w:val="0"/>
          <w:sz w:val="22"/>
          <w:szCs w:val="22"/>
          <w:lang w:eastAsia="zh-CN"/>
        </w:rPr>
        <w:t>Approval</w:t>
      </w:r>
      <w:r>
        <w:rPr>
          <w:rFonts w:hint="eastAsia" w:eastAsia="宋体"/>
          <w:sz w:val="22"/>
          <w:szCs w:val="22"/>
          <w:lang w:eastAsia="zh-CN"/>
        </w:rPr>
        <w:t xml:space="preserve"> </w:t>
      </w:r>
    </w:p>
    <w:p w14:paraId="2A15A2E4">
      <w:pPr>
        <w:pStyle w:val="2"/>
        <w:numPr>
          <w:ilvl w:val="0"/>
          <w:numId w:val="1"/>
        </w:numPr>
        <w:rPr>
          <w:b/>
          <w:sz w:val="28"/>
          <w:szCs w:val="24"/>
        </w:rPr>
      </w:pPr>
      <w:r>
        <w:rPr>
          <w:rFonts w:hint="eastAsia" w:eastAsia="宋体"/>
          <w:b/>
          <w:sz w:val="28"/>
          <w:szCs w:val="24"/>
          <w:lang w:eastAsia="zh-CN"/>
        </w:rPr>
        <w:t>Introduction</w:t>
      </w:r>
    </w:p>
    <w:p w14:paraId="5AA408A0">
      <w:pPr>
        <w:keepNext/>
        <w:keepLines/>
        <w:rPr>
          <w:rFonts w:eastAsia="宋体"/>
          <w:lang w:val="en-US" w:eastAsia="zh-CN"/>
        </w:rPr>
      </w:pPr>
      <w:bookmarkStart w:id="11" w:name="_Hlk204189084"/>
      <w:r>
        <w:rPr>
          <w:rFonts w:eastAsia="宋体"/>
          <w:lang w:val="en-US" w:eastAsia="zh-CN"/>
        </w:rPr>
        <w:t xml:space="preserve">This TP will focus on </w:t>
      </w:r>
      <w:r>
        <w:rPr>
          <w:rFonts w:hint="eastAsia" w:eastAsia="宋体"/>
          <w:lang w:val="en-US" w:eastAsia="zh-CN"/>
        </w:rPr>
        <w:t>6.5 Unwanted emissions and 6.6 Transmitter intermodulation</w:t>
      </w:r>
      <w:r>
        <w:rPr>
          <w:rFonts w:eastAsia="宋体"/>
          <w:lang w:val="en-US" w:eastAsia="zh-CN"/>
        </w:rPr>
        <w:t>.</w:t>
      </w:r>
    </w:p>
    <w:p w14:paraId="56957CA0">
      <w:pPr>
        <w:keepNext w:val="0"/>
        <w:keepLines w:val="0"/>
        <w:pBdr>
          <w:top w:val="none" w:color="auto" w:sz="0" w:space="0"/>
        </w:pBdr>
        <w:spacing w:before="0" w:after="0"/>
        <w:ind w:left="0" w:firstLine="0"/>
        <w:outlineLvl w:val="9"/>
        <w:rPr>
          <w:rFonts w:hint="eastAsia" w:cs="v5.0.0"/>
          <w:sz w:val="20"/>
          <w:szCs w:val="20"/>
          <w:lang w:val="en-US" w:eastAsia="zh-CN" w:bidi="ar-SA"/>
        </w:rPr>
      </w:pPr>
      <w:r>
        <w:rPr>
          <w:rFonts w:hint="default" w:ascii="Times New Roman" w:hAnsi="Times New Roman" w:eastAsia="Times New Roman" w:cs="v5.0.0"/>
          <w:sz w:val="20"/>
          <w:szCs w:val="20"/>
          <w:lang w:val="en-US" w:eastAsia="zh-CN" w:bidi="ar-SA"/>
        </w:rPr>
        <w:t xml:space="preserve">Following list </w:t>
      </w:r>
      <w:r>
        <w:rPr>
          <w:rFonts w:hint="eastAsia" w:cs="v5.0.0"/>
          <w:sz w:val="20"/>
          <w:szCs w:val="20"/>
          <w:lang w:val="en-US" w:eastAsia="zh-CN" w:bidi="ar-SA"/>
        </w:rPr>
        <w:t>approved agreements in previous meetings.</w:t>
      </w:r>
    </w:p>
    <w:p w14:paraId="44718BBF">
      <w:pPr>
        <w:keepNext w:val="0"/>
        <w:keepLines w:val="0"/>
        <w:pBdr>
          <w:top w:val="none" w:color="auto" w:sz="0" w:space="0"/>
        </w:pBdr>
        <w:spacing w:before="0" w:after="0"/>
        <w:ind w:left="0" w:firstLine="0"/>
        <w:outlineLvl w:val="9"/>
        <w:rPr>
          <w:rFonts w:hint="eastAsia" w:ascii="Times New Roman" w:hAnsi="Times New Roman" w:eastAsia="Times New Roman" w:cs="v5.0.0"/>
          <w:sz w:val="20"/>
          <w:szCs w:val="20"/>
          <w:lang w:val="en-US" w:eastAsia="zh-CN" w:bidi="ar-SA"/>
        </w:rPr>
      </w:pPr>
    </w:p>
    <w:p w14:paraId="07279BDA">
      <w:pPr>
        <w:keepNext w:val="0"/>
        <w:keepLines w:val="0"/>
        <w:numPr>
          <w:ilvl w:val="0"/>
          <w:numId w:val="2"/>
        </w:numPr>
        <w:pBdr>
          <w:top w:val="none" w:color="auto" w:sz="0" w:space="0"/>
        </w:pBdr>
        <w:adjustRightInd w:val="0"/>
        <w:snapToGrid w:val="0"/>
        <w:spacing w:before="0" w:after="0"/>
        <w:ind w:left="420" w:leftChars="0" w:hanging="420" w:firstLineChars="0"/>
        <w:outlineLvl w:val="9"/>
        <w:rPr>
          <w:rFonts w:hint="eastAsia" w:eastAsia="宋体"/>
          <w:lang w:val="en-US" w:eastAsia="zh-CN"/>
        </w:rPr>
      </w:pPr>
      <w:r>
        <w:rPr>
          <w:rFonts w:hint="eastAsia" w:eastAsia="宋体"/>
          <w:lang w:val="en-US" w:eastAsia="zh-CN"/>
        </w:rPr>
        <w:t>#114 R4-2502859</w:t>
      </w:r>
    </w:p>
    <w:p w14:paraId="72E67BCB">
      <w:pPr>
        <w:keepNext w:val="0"/>
        <w:keepLines w:val="0"/>
        <w:numPr>
          <w:ilvl w:val="1"/>
          <w:numId w:val="2"/>
        </w:numPr>
        <w:pBdr>
          <w:top w:val="none" w:color="auto" w:sz="0" w:space="0"/>
        </w:pBdr>
        <w:adjustRightInd w:val="0"/>
        <w:snapToGrid w:val="0"/>
        <w:spacing w:before="0" w:after="0"/>
        <w:ind w:left="840" w:leftChars="0" w:hanging="420" w:firstLineChars="0"/>
        <w:outlineLvl w:val="9"/>
        <w:rPr>
          <w:rFonts w:hint="default" w:eastAsia="宋体"/>
          <w:lang w:val="en-US" w:eastAsia="zh-CN"/>
        </w:rPr>
      </w:pPr>
      <w:r>
        <w:rPr>
          <w:rFonts w:hint="default" w:eastAsia="宋体"/>
          <w:lang w:val="en-US" w:eastAsia="zh-CN"/>
        </w:rPr>
        <w:t>Issue 1-5-3: OBUE</w:t>
      </w:r>
      <w:r>
        <w:rPr>
          <w:rFonts w:hint="eastAsia" w:eastAsia="宋体"/>
          <w:lang w:val="en-US" w:eastAsia="zh-CN"/>
        </w:rPr>
        <w:t xml:space="preserve">. </w:t>
      </w:r>
      <w:r>
        <w:rPr>
          <w:rFonts w:hint="default" w:eastAsia="宋体"/>
          <w:lang w:val="en-US" w:eastAsia="zh-CN"/>
        </w:rPr>
        <w:t>Agreement:</w:t>
      </w:r>
      <w:r>
        <w:rPr>
          <w:rFonts w:hint="eastAsia" w:eastAsia="宋体"/>
          <w:lang w:val="en-US" w:eastAsia="zh-CN"/>
        </w:rPr>
        <w:t xml:space="preserve"> </w:t>
      </w:r>
      <w:r>
        <w:rPr>
          <w:rFonts w:hint="default" w:eastAsia="宋体"/>
          <w:lang w:val="en-US" w:eastAsia="zh-CN"/>
        </w:rPr>
        <w:t xml:space="preserve">Postpone OBUE requirements discussion after RAN4 make conclusion on ACLR. </w:t>
      </w:r>
    </w:p>
    <w:p w14:paraId="5FCBB79E">
      <w:pPr>
        <w:adjustRightInd w:val="0"/>
        <w:snapToGrid w:val="0"/>
        <w:spacing w:after="0"/>
        <w:rPr>
          <w:rFonts w:hint="eastAsia"/>
          <w:lang w:val="en-US" w:eastAsia="zh-CN"/>
        </w:rPr>
      </w:pPr>
    </w:p>
    <w:p w14:paraId="3D43312D">
      <w:pPr>
        <w:numPr>
          <w:ilvl w:val="0"/>
          <w:numId w:val="2"/>
        </w:numPr>
        <w:adjustRightInd w:val="0"/>
        <w:snapToGrid w:val="0"/>
        <w:spacing w:after="0"/>
        <w:ind w:left="420" w:leftChars="0" w:hanging="420" w:firstLineChars="0"/>
        <w:rPr>
          <w:lang w:val="en-US"/>
        </w:rPr>
      </w:pPr>
      <w:r>
        <w:rPr>
          <w:rFonts w:hint="eastAsia"/>
          <w:lang w:val="en-US" w:eastAsia="zh-CN"/>
        </w:rPr>
        <w:t>#114bis R4-2505097</w:t>
      </w:r>
    </w:p>
    <w:p w14:paraId="18DA7CDF">
      <w:pPr>
        <w:numPr>
          <w:ilvl w:val="1"/>
          <w:numId w:val="2"/>
        </w:numPr>
        <w:adjustRightInd w:val="0"/>
        <w:snapToGrid w:val="0"/>
        <w:spacing w:after="0"/>
        <w:ind w:left="840" w:leftChars="0" w:hanging="420" w:firstLineChars="0"/>
        <w:rPr>
          <w:lang w:val="en-US"/>
        </w:rPr>
      </w:pPr>
      <w:r>
        <w:rPr>
          <w:lang w:val="en-US"/>
        </w:rPr>
        <w:t>Issue 1-5-4: Transmitter spurious emissions</w:t>
      </w:r>
      <w:r>
        <w:rPr>
          <w:rFonts w:hint="eastAsia"/>
          <w:lang w:val="en-US"/>
        </w:rPr>
        <w:t xml:space="preserve"> </w:t>
      </w:r>
    </w:p>
    <w:p w14:paraId="77FB977A">
      <w:pPr>
        <w:numPr>
          <w:ilvl w:val="2"/>
          <w:numId w:val="2"/>
        </w:numPr>
        <w:adjustRightInd w:val="0"/>
        <w:snapToGrid w:val="0"/>
        <w:spacing w:after="0"/>
        <w:ind w:left="1260" w:leftChars="0" w:hanging="420" w:firstLineChars="0"/>
        <w:rPr>
          <w:lang w:val="en-US" w:eastAsia="zh-CN"/>
        </w:rPr>
      </w:pPr>
      <w:r>
        <w:rPr>
          <w:lang w:val="en-US" w:eastAsia="zh-CN"/>
        </w:rPr>
        <w:t>R</w:t>
      </w:r>
      <w:r>
        <w:rPr>
          <w:rFonts w:hint="eastAsia"/>
          <w:lang w:val="en-US" w:eastAsia="zh-CN"/>
        </w:rPr>
        <w:t xml:space="preserve">euse the FR1 </w:t>
      </w:r>
      <w:r>
        <w:rPr>
          <w:lang w:val="en-US" w:eastAsia="zh-CN"/>
        </w:rPr>
        <w:t xml:space="preserve">NR </w:t>
      </w:r>
      <w:r>
        <w:rPr>
          <w:rFonts w:hint="eastAsia"/>
          <w:lang w:val="en-US" w:eastAsia="zh-CN"/>
        </w:rPr>
        <w:t>BS transmitter spurious emission requirement for A-IoT BS</w:t>
      </w:r>
      <w:r>
        <w:rPr>
          <w:lang w:val="en-US" w:eastAsia="zh-CN"/>
        </w:rPr>
        <w:t xml:space="preserve"> </w:t>
      </w:r>
    </w:p>
    <w:p w14:paraId="04AF537D">
      <w:pPr>
        <w:keepNext w:val="0"/>
        <w:keepLines w:val="0"/>
        <w:numPr>
          <w:ilvl w:val="2"/>
          <w:numId w:val="2"/>
        </w:numPr>
        <w:pBdr>
          <w:top w:val="none" w:color="auto" w:sz="0" w:space="0"/>
        </w:pBdr>
        <w:adjustRightInd w:val="0"/>
        <w:snapToGrid w:val="0"/>
        <w:spacing w:before="0" w:after="0"/>
        <w:ind w:left="1260" w:leftChars="0" w:hanging="420" w:firstLineChars="0"/>
        <w:outlineLvl w:val="9"/>
        <w:rPr>
          <w:lang w:val="en-US" w:eastAsia="zh-CN"/>
        </w:rPr>
      </w:pPr>
      <w:r>
        <w:rPr>
          <w:lang w:val="en-US" w:eastAsia="zh-CN"/>
        </w:rPr>
        <w:t>Reuse the co-existence and co-location requirements of NR Micro BS</w:t>
      </w:r>
    </w:p>
    <w:p w14:paraId="367F2FA2">
      <w:pPr>
        <w:keepNext w:val="0"/>
        <w:keepLines w:val="0"/>
        <w:pBdr>
          <w:top w:val="none" w:color="auto" w:sz="0" w:space="0"/>
        </w:pBdr>
        <w:adjustRightInd w:val="0"/>
        <w:snapToGrid w:val="0"/>
        <w:spacing w:before="0" w:after="0"/>
        <w:ind w:left="0" w:firstLine="0"/>
        <w:outlineLvl w:val="9"/>
        <w:rPr>
          <w:rFonts w:hint="eastAsia"/>
          <w:lang w:val="en-US" w:eastAsia="zh-CN"/>
        </w:rPr>
      </w:pPr>
    </w:p>
    <w:p w14:paraId="596BF2BA">
      <w:pPr>
        <w:keepNext w:val="0"/>
        <w:keepLines w:val="0"/>
        <w:numPr>
          <w:ilvl w:val="0"/>
          <w:numId w:val="2"/>
        </w:numPr>
        <w:pBdr>
          <w:top w:val="none" w:color="auto" w:sz="0" w:space="0"/>
        </w:pBdr>
        <w:adjustRightInd w:val="0"/>
        <w:snapToGrid w:val="0"/>
        <w:spacing w:before="0" w:after="0"/>
        <w:ind w:left="420" w:leftChars="0" w:hanging="420" w:firstLineChars="0"/>
        <w:outlineLvl w:val="9"/>
        <w:rPr>
          <w:rFonts w:hint="eastAsia"/>
          <w:lang w:val="en-US" w:eastAsia="zh-CN"/>
        </w:rPr>
      </w:pPr>
      <w:r>
        <w:rPr>
          <w:rFonts w:hint="eastAsia"/>
          <w:lang w:val="en-US" w:eastAsia="zh-CN"/>
        </w:rPr>
        <w:t>#115 R4-2508101</w:t>
      </w:r>
    </w:p>
    <w:p w14:paraId="480DF761">
      <w:pPr>
        <w:keepNext w:val="0"/>
        <w:keepLines w:val="0"/>
        <w:numPr>
          <w:ilvl w:val="1"/>
          <w:numId w:val="2"/>
        </w:numPr>
        <w:pBdr>
          <w:top w:val="none" w:color="auto" w:sz="0" w:space="0"/>
        </w:pBdr>
        <w:adjustRightInd w:val="0"/>
        <w:snapToGrid w:val="0"/>
        <w:spacing w:before="0" w:after="0"/>
        <w:ind w:left="840" w:leftChars="0" w:hanging="420" w:firstLineChars="0"/>
        <w:outlineLvl w:val="9"/>
        <w:rPr>
          <w:rFonts w:hint="default"/>
          <w:lang w:val="en-US" w:eastAsia="zh-CN"/>
        </w:rPr>
      </w:pPr>
      <w:r>
        <w:rPr>
          <w:rFonts w:hint="default"/>
          <w:lang w:val="en-US" w:eastAsia="zh-CN"/>
        </w:rPr>
        <w:t>Issue 1-5-1: Occupied bandwidth</w:t>
      </w:r>
      <w:r>
        <w:rPr>
          <w:rFonts w:hint="eastAsia"/>
          <w:lang w:val="en-US" w:eastAsia="zh-CN"/>
        </w:rPr>
        <w:t xml:space="preserve">. </w:t>
      </w:r>
      <w:r>
        <w:rPr>
          <w:rFonts w:hint="default"/>
          <w:lang w:val="en-US" w:eastAsia="zh-CN"/>
        </w:rPr>
        <w:t>The occupied bandwidth for each A-IoT carrier shall be less than the A-IoT BS channel bandwidth.</w:t>
      </w:r>
    </w:p>
    <w:p w14:paraId="4B5853A4">
      <w:pPr>
        <w:keepNext w:val="0"/>
        <w:keepLines w:val="0"/>
        <w:numPr>
          <w:ilvl w:val="1"/>
          <w:numId w:val="2"/>
        </w:numPr>
        <w:pBdr>
          <w:top w:val="none" w:color="auto" w:sz="0" w:space="0"/>
        </w:pBdr>
        <w:adjustRightInd w:val="0"/>
        <w:snapToGrid w:val="0"/>
        <w:spacing w:before="0" w:after="0"/>
        <w:ind w:left="840" w:leftChars="0" w:hanging="420" w:firstLineChars="0"/>
        <w:outlineLvl w:val="9"/>
        <w:rPr>
          <w:rFonts w:hint="default"/>
          <w:lang w:val="en-US" w:eastAsia="zh-CN"/>
        </w:rPr>
      </w:pPr>
      <w:r>
        <w:rPr>
          <w:rFonts w:hint="default"/>
          <w:lang w:val="en-US" w:eastAsia="zh-CN"/>
        </w:rPr>
        <w:t>Issue 1-6: Transmitter intermodulation</w:t>
      </w:r>
      <w:r>
        <w:rPr>
          <w:rFonts w:hint="eastAsia"/>
          <w:lang w:val="en-US" w:eastAsia="zh-CN"/>
        </w:rPr>
        <w:t xml:space="preserve">. </w:t>
      </w:r>
      <w:r>
        <w:rPr>
          <w:rFonts w:hint="default"/>
          <w:lang w:val="en-US" w:eastAsia="zh-CN"/>
        </w:rPr>
        <w:t>No need</w:t>
      </w:r>
    </w:p>
    <w:p w14:paraId="0B521149">
      <w:pPr>
        <w:keepNext/>
        <w:keepLines/>
        <w:rPr>
          <w:rFonts w:eastAsia="宋体"/>
          <w:lang w:val="en-US" w:eastAsia="zh-CN"/>
        </w:rPr>
      </w:pPr>
    </w:p>
    <w:bookmarkEnd w:id="11"/>
    <w:p w14:paraId="4A92303E">
      <w:pPr>
        <w:pStyle w:val="2"/>
        <w:numPr>
          <w:ilvl w:val="0"/>
          <w:numId w:val="1"/>
        </w:numPr>
        <w:ind w:left="432" w:hanging="432"/>
        <w:rPr>
          <w:rFonts w:eastAsia="宋体"/>
          <w:b/>
          <w:sz w:val="28"/>
          <w:szCs w:val="24"/>
          <w:lang w:eastAsia="zh-CN"/>
        </w:rPr>
      </w:pPr>
      <w:r>
        <w:rPr>
          <w:rFonts w:hint="eastAsia" w:eastAsia="宋体"/>
          <w:b/>
          <w:sz w:val="28"/>
          <w:szCs w:val="24"/>
          <w:lang w:eastAsia="zh-CN"/>
        </w:rPr>
        <w:t>Reference</w:t>
      </w:r>
    </w:p>
    <w:p w14:paraId="769E0793">
      <w:pPr>
        <w:keepNext/>
        <w:keepLines/>
        <w:rPr>
          <w:rFonts w:ascii="Arial" w:hAnsi="Arial" w:eastAsia="宋体"/>
          <w:sz w:val="20"/>
          <w:szCs w:val="22"/>
          <w:lang w:val="en-US" w:eastAsia="zh-CN"/>
        </w:rPr>
      </w:pPr>
      <w:r>
        <w:rPr>
          <w:rFonts w:hint="eastAsia" w:eastAsia="宋体"/>
          <w:lang w:val="en-US" w:eastAsia="zh-CN"/>
        </w:rPr>
        <w:t xml:space="preserve">[1] </w:t>
      </w:r>
    </w:p>
    <w:p w14:paraId="51A13875">
      <w:pPr>
        <w:pStyle w:val="2"/>
        <w:numPr>
          <w:ilvl w:val="0"/>
          <w:numId w:val="0"/>
        </w:numPr>
        <w:rPr>
          <w:rFonts w:eastAsia="宋体"/>
          <w:lang w:eastAsia="zh-CN"/>
        </w:rPr>
      </w:pPr>
      <w:r>
        <w:rPr>
          <w:rFonts w:hint="eastAsia" w:eastAsia="宋体"/>
          <w:lang w:eastAsia="zh-CN"/>
        </w:rPr>
        <w:t>Text Proposal</w:t>
      </w:r>
    </w:p>
    <w:bookmarkEnd w:id="7"/>
    <w:p w14:paraId="30FFB014">
      <w:pPr>
        <w:keepNext/>
        <w:keepLines/>
        <w:jc w:val="center"/>
        <w:rPr>
          <w:rFonts w:eastAsia="宋体"/>
          <w:b/>
          <w:bCs/>
          <w:sz w:val="36"/>
          <w:lang w:val="en-US" w:eastAsia="zh-CN"/>
        </w:rPr>
      </w:pPr>
      <w:bookmarkStart w:id="12" w:name="_Toc382471338"/>
      <w:bookmarkStart w:id="13" w:name="_Toc382471341"/>
      <w:bookmarkStart w:id="14" w:name="_Toc401926271"/>
      <w:r>
        <w:rPr>
          <w:b/>
          <w:bCs/>
          <w:sz w:val="36"/>
          <w:lang w:val="en-US"/>
        </w:rPr>
        <w:t xml:space="preserve">----- </w:t>
      </w:r>
      <w:r>
        <w:rPr>
          <w:rFonts w:hint="eastAsia"/>
          <w:b/>
          <w:bCs/>
          <w:sz w:val="36"/>
          <w:lang w:val="en-US" w:eastAsia="zh-CN"/>
        </w:rPr>
        <w:t>Start of TP</w:t>
      </w:r>
      <w:r>
        <w:rPr>
          <w:b/>
          <w:bCs/>
          <w:sz w:val="36"/>
          <w:lang w:val="en-US"/>
        </w:rPr>
        <w:t xml:space="preserve"> -----</w:t>
      </w:r>
    </w:p>
    <w:bookmarkEnd w:id="8"/>
    <w:bookmarkEnd w:id="12"/>
    <w:bookmarkEnd w:id="13"/>
    <w:bookmarkEnd w:id="14"/>
    <w:p w14:paraId="7F6F5BFB">
      <w:pPr>
        <w:pStyle w:val="3"/>
      </w:pPr>
      <w:bookmarkStart w:id="15" w:name="_Toc44712149"/>
      <w:bookmarkStart w:id="16" w:name="_Toc107474912"/>
      <w:bookmarkStart w:id="17" w:name="_Toc61178866"/>
      <w:bookmarkStart w:id="18" w:name="_Toc107419285"/>
      <w:bookmarkStart w:id="19" w:name="_Toc45893462"/>
      <w:bookmarkStart w:id="20" w:name="_Toc74663230"/>
      <w:bookmarkStart w:id="21" w:name="_Toc82621770"/>
      <w:bookmarkStart w:id="22" w:name="_Toc131740824"/>
      <w:bookmarkStart w:id="23" w:name="_Toc36817243"/>
      <w:bookmarkStart w:id="24" w:name="_Toc37260159"/>
      <w:bookmarkStart w:id="25" w:name="_Toc53178189"/>
      <w:bookmarkStart w:id="26" w:name="_Toc53178640"/>
      <w:bookmarkStart w:id="27" w:name="_Toc176876007"/>
      <w:bookmarkStart w:id="28" w:name="_Toc37267547"/>
      <w:bookmarkStart w:id="29" w:name="_Toc106782810"/>
      <w:bookmarkStart w:id="30" w:name="_Toc123051918"/>
      <w:bookmarkStart w:id="31" w:name="_Toc131595826"/>
      <w:bookmarkStart w:id="32" w:name="_Toc29811691"/>
      <w:bookmarkStart w:id="33" w:name="_Toc90422617"/>
      <w:bookmarkStart w:id="34" w:name="_Toc21127482"/>
      <w:bookmarkStart w:id="35" w:name="_Toc61179336"/>
      <w:bookmarkStart w:id="36" w:name="_Toc123048999"/>
      <w:bookmarkStart w:id="37" w:name="_Toc131766358"/>
      <w:bookmarkStart w:id="38" w:name="_Toc115186185"/>
      <w:bookmarkStart w:id="39" w:name="_Toc123054387"/>
      <w:bookmarkStart w:id="40" w:name="_Toc67916632"/>
      <w:bookmarkStart w:id="41" w:name="_Toc114255505"/>
      <w:bookmarkStart w:id="42" w:name="_Toc123717488"/>
      <w:bookmarkStart w:id="43" w:name="_Toc138837580"/>
      <w:bookmarkStart w:id="44" w:name="_Toc187245512"/>
      <w:bookmarkStart w:id="45" w:name="_Toc107311701"/>
      <w:bookmarkStart w:id="46" w:name="_Toc156567401"/>
      <w:bookmarkStart w:id="47" w:name="_Toc124266468"/>
      <w:bookmarkStart w:id="48" w:name="_Toc124157064"/>
      <w:bookmarkStart w:id="49" w:name="_Toc193202746"/>
      <w:r>
        <w:t>6.6</w:t>
      </w:r>
      <w:r>
        <w:tab/>
      </w:r>
      <w:r>
        <w:t>Unwanted emissions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09F655F">
      <w:pPr>
        <w:pStyle w:val="4"/>
        <w:rPr>
          <w:ins w:id="0" w:author="cmcc-chunxia Guo" w:date="2025-08-11T16:10:11Z"/>
        </w:rPr>
      </w:pPr>
      <w:ins w:id="1" w:author="cmcc-chunxia Guo" w:date="2025-08-11T16:10:11Z">
        <w:bookmarkStart w:id="50" w:name="_Toc131740825"/>
        <w:bookmarkStart w:id="51" w:name="_Toc21127483"/>
        <w:bookmarkStart w:id="52" w:name="_Toc123054388"/>
        <w:bookmarkStart w:id="53" w:name="_Toc114255506"/>
        <w:bookmarkStart w:id="54" w:name="_Toc37267548"/>
        <w:bookmarkStart w:id="55" w:name="_Toc123051919"/>
        <w:bookmarkStart w:id="56" w:name="_Toc74663231"/>
        <w:bookmarkStart w:id="57" w:name="_Toc90422618"/>
        <w:bookmarkStart w:id="58" w:name="_Toc123717489"/>
        <w:bookmarkStart w:id="59" w:name="_Toc44712150"/>
        <w:bookmarkStart w:id="60" w:name="_Toc107311702"/>
        <w:bookmarkStart w:id="61" w:name="_Toc67916633"/>
        <w:bookmarkStart w:id="62" w:name="_Toc115186186"/>
        <w:bookmarkStart w:id="63" w:name="_Toc124157065"/>
        <w:bookmarkStart w:id="64" w:name="_Toc107419286"/>
        <w:bookmarkStart w:id="65" w:name="_Toc138837581"/>
        <w:bookmarkStart w:id="66" w:name="_Toc61179337"/>
        <w:bookmarkStart w:id="67" w:name="_Toc187245513"/>
        <w:bookmarkStart w:id="68" w:name="_Toc123049000"/>
        <w:bookmarkStart w:id="69" w:name="_Toc53178641"/>
        <w:bookmarkStart w:id="70" w:name="_Toc176876008"/>
        <w:bookmarkStart w:id="71" w:name="_Toc37260160"/>
        <w:bookmarkStart w:id="72" w:name="_Toc36817244"/>
        <w:bookmarkStart w:id="73" w:name="_Toc82621771"/>
        <w:bookmarkStart w:id="74" w:name="_Toc29811692"/>
        <w:bookmarkStart w:id="75" w:name="_Toc131595827"/>
        <w:bookmarkStart w:id="76" w:name="_Toc156567402"/>
        <w:bookmarkStart w:id="77" w:name="_Toc61178867"/>
        <w:bookmarkStart w:id="78" w:name="_Toc45893463"/>
        <w:bookmarkStart w:id="79" w:name="_Toc124266469"/>
        <w:bookmarkStart w:id="80" w:name="_Toc53178190"/>
        <w:bookmarkStart w:id="81" w:name="_Toc107474913"/>
        <w:bookmarkStart w:id="82" w:name="_Toc131766359"/>
        <w:bookmarkStart w:id="83" w:name="_Toc106782811"/>
        <w:bookmarkStart w:id="84" w:name="_Toc193202747"/>
        <w:r>
          <w:rPr/>
          <w:t>6.6.1</w:t>
        </w:r>
      </w:ins>
      <w:ins w:id="2" w:author="cmcc-chunxia Guo" w:date="2025-08-11T16:10:11Z">
        <w:r>
          <w:rPr/>
          <w:tab/>
        </w:r>
      </w:ins>
      <w:ins w:id="3" w:author="cmcc-chunxia Guo" w:date="2025-08-11T16:10:11Z">
        <w:r>
          <w:rPr/>
          <w:t>General</w:t>
        </w:r>
      </w:ins>
    </w:p>
    <w:p w14:paraId="734A88B0">
      <w:pPr>
        <w:rPr>
          <w:ins w:id="4" w:author="cmcc-chunxia Guo" w:date="2025-08-11T16:10:11Z"/>
          <w:rFonts w:cs="v5.0.0"/>
        </w:rPr>
      </w:pPr>
      <w:ins w:id="5" w:author="cmcc-chunxia Guo" w:date="2025-08-11T16:10:11Z">
        <w:r>
          <w:rPr>
            <w:rFonts w:cs="v5.0.0"/>
          </w:rPr>
          <w:t xml:space="preserve">Unwanted emissions consist of out-of-band emissions and spurious emissions </w:t>
        </w:r>
      </w:ins>
      <w:ins w:id="6" w:author="cmcc-chunxia Guo" w:date="2025-08-11T16:10:11Z">
        <w:r>
          <w:rPr/>
          <w:t xml:space="preserve">according to ITU definitions </w:t>
        </w:r>
      </w:ins>
      <w:ins w:id="7" w:author="cmcc-chunxia Guo" w:date="2025-08-11T16:10:11Z">
        <w:r>
          <w:rPr>
            <w:rFonts w:cs="v5.0.0"/>
          </w:rPr>
          <w:t xml:space="preserve">[2]. </w:t>
        </w:r>
      </w:ins>
      <w:ins w:id="8" w:author="cmcc-chunxia Guo" w:date="2025-08-11T16:10:11Z">
        <w:r>
          <w:rPr/>
          <w:t>In ITU terminology, o</w:t>
        </w:r>
      </w:ins>
      <w:ins w:id="9" w:author="cmcc-chunxia Guo" w:date="2025-08-11T16:10:11Z">
        <w:r>
          <w:rPr>
            <w:rFonts w:cs="v5.0.0"/>
          </w:rPr>
          <w:t xml:space="preserve">ut of band emissions are unwanted emissions immediately outside the </w:t>
        </w:r>
      </w:ins>
      <w:ins w:id="10" w:author="cmcc-chunxia Guo" w:date="2025-08-11T16:10:11Z">
        <w:r>
          <w:rPr>
            <w:rFonts w:cs="v5.0.0"/>
            <w:i/>
          </w:rPr>
          <w:t>BS channel bandwidth</w:t>
        </w:r>
      </w:ins>
      <w:ins w:id="11" w:author="cmcc-chunxia Guo" w:date="2025-08-11T16:10:11Z">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ins>
    </w:p>
    <w:p w14:paraId="1D2F0804">
      <w:pPr>
        <w:rPr>
          <w:ins w:id="12" w:author="cmcc-chunxia Guo" w:date="2025-08-11T16:10:11Z"/>
          <w:rFonts w:cs="v5.0.0"/>
          <w:lang w:eastAsia="zh-CN"/>
        </w:rPr>
      </w:pPr>
      <w:ins w:id="13" w:author="cmcc-chunxia Guo" w:date="2025-08-11T16:10:11Z">
        <w:r>
          <w:rPr>
            <w:rFonts w:cs="v5.0.0"/>
          </w:rPr>
          <w:t xml:space="preserve">The out-of-band emissions requirement for the BS transmitter is specified both in terms of </w:t>
        </w:r>
        <w:bookmarkStart w:id="85" w:name="_Hlk497217795"/>
        <w:r>
          <w:rPr>
            <w:rFonts w:cs="v5.0.0"/>
          </w:rPr>
          <w:t xml:space="preserve">Adjacent Channel Leakage power Ratio </w:t>
        </w:r>
        <w:bookmarkEnd w:id="85"/>
        <w:r>
          <w:rPr>
            <w:rFonts w:cs="v5.0.0"/>
          </w:rPr>
          <w:t xml:space="preserve">(ACLR) and </w:t>
        </w:r>
      </w:ins>
      <w:ins w:id="14" w:author="cmcc-chunxia Guo" w:date="2025-08-11T16:10:11Z">
        <w:r>
          <w:rPr>
            <w:rFonts w:cs="v5.0.0"/>
            <w:i/>
          </w:rPr>
          <w:t>operating band</w:t>
        </w:r>
      </w:ins>
      <w:ins w:id="15" w:author="cmcc-chunxia Guo" w:date="2025-08-11T16:10:11Z">
        <w:r>
          <w:rPr>
            <w:rFonts w:cs="v5.0.0"/>
          </w:rPr>
          <w:t xml:space="preserve"> unwanted emissions (OBUE).</w:t>
        </w:r>
      </w:ins>
    </w:p>
    <w:p w14:paraId="511E4A2C">
      <w:pPr>
        <w:rPr>
          <w:ins w:id="16" w:author="cmcc-chunxia Guo" w:date="2025-08-11T16:10:11Z"/>
          <w:rFonts w:cs="v5.0.0"/>
        </w:rPr>
      </w:pPr>
      <w:ins w:id="17" w:author="cmcc-chunxia Guo" w:date="2025-08-11T16:10:11Z">
        <w:r>
          <w:rPr>
            <w:rFonts w:cs="v5.0.0"/>
          </w:rPr>
          <w:t xml:space="preserve">The maximum offset of the </w:t>
        </w:r>
      </w:ins>
      <w:ins w:id="18" w:author="cmcc-chunxia Guo" w:date="2025-08-11T16:10:11Z">
        <w:r>
          <w:rPr>
            <w:rFonts w:cs="v5.0.0"/>
            <w:i/>
          </w:rPr>
          <w:t>operating band</w:t>
        </w:r>
      </w:ins>
      <w:ins w:id="19" w:author="cmcc-chunxia Guo" w:date="2025-08-11T16:10:11Z">
        <w:r>
          <w:rPr>
            <w:rFonts w:cs="v5.0.0"/>
          </w:rPr>
          <w:t xml:space="preserve"> unwanted emissions mask from the </w:t>
        </w:r>
      </w:ins>
      <w:ins w:id="20" w:author="cmcc-chunxia Guo" w:date="2025-08-11T16:10:11Z">
        <w:r>
          <w:rPr>
            <w:rFonts w:cs="v5.0.0"/>
            <w:i/>
          </w:rPr>
          <w:t>operating band</w:t>
        </w:r>
      </w:ins>
      <w:ins w:id="21" w:author="cmcc-chunxia Guo" w:date="2025-08-11T16:10:11Z">
        <w:r>
          <w:rPr>
            <w:rFonts w:cs="v5.0.0"/>
          </w:rPr>
          <w:t xml:space="preserve"> edge is </w:t>
        </w:r>
      </w:ins>
      <w:ins w:id="22" w:author="cmcc-chunxia Guo" w:date="2025-08-11T16:10:11Z">
        <w:r>
          <w:rPr/>
          <w:t>Δf</w:t>
        </w:r>
      </w:ins>
      <w:ins w:id="23" w:author="cmcc-chunxia Guo" w:date="2025-08-11T16:10:11Z">
        <w:r>
          <w:rPr>
            <w:vertAlign w:val="subscript"/>
          </w:rPr>
          <w:t>OBUE</w:t>
        </w:r>
      </w:ins>
      <w:ins w:id="24" w:author="cmcc-chunxia Guo" w:date="2025-08-11T16:10:11Z">
        <w:r>
          <w:rPr>
            <w:rFonts w:cs="v5.0.0"/>
          </w:rPr>
          <w:t xml:space="preserve">. The Operating band unwanted emissions define all unwanted emissions in each supported downlink </w:t>
        </w:r>
      </w:ins>
      <w:ins w:id="25" w:author="cmcc-chunxia Guo" w:date="2025-08-11T16:10:11Z">
        <w:r>
          <w:rPr>
            <w:rFonts w:cs="v5.0.0"/>
            <w:i/>
          </w:rPr>
          <w:t>operating band</w:t>
        </w:r>
      </w:ins>
      <w:ins w:id="26" w:author="cmcc-chunxia Guo" w:date="2025-08-11T16:10:11Z">
        <w:r>
          <w:rPr>
            <w:rFonts w:cs="v5.0.0"/>
          </w:rPr>
          <w:t xml:space="preserve"> plus the frequency ranges </w:t>
        </w:r>
      </w:ins>
      <w:ins w:id="27" w:author="cmcc-chunxia Guo" w:date="2025-08-11T16:10:11Z">
        <w:r>
          <w:rPr/>
          <w:t>Δf</w:t>
        </w:r>
      </w:ins>
      <w:ins w:id="28" w:author="cmcc-chunxia Guo" w:date="2025-08-11T16:10:11Z">
        <w:r>
          <w:rPr>
            <w:vertAlign w:val="subscript"/>
          </w:rPr>
          <w:t>OBUE</w:t>
        </w:r>
      </w:ins>
      <w:ins w:id="29" w:author="cmcc-chunxia Guo" w:date="2025-08-11T16:10:11Z">
        <w:r>
          <w:rPr>
            <w:rFonts w:cs="v5.0.0"/>
          </w:rPr>
          <w:t xml:space="preserve"> above and </w:t>
        </w:r>
      </w:ins>
      <w:ins w:id="30" w:author="cmcc-chunxia Guo" w:date="2025-08-11T16:10:11Z">
        <w:r>
          <w:rPr/>
          <w:t>Δf</w:t>
        </w:r>
      </w:ins>
      <w:ins w:id="31" w:author="cmcc-chunxia Guo" w:date="2025-08-11T16:10:11Z">
        <w:r>
          <w:rPr>
            <w:vertAlign w:val="subscript"/>
          </w:rPr>
          <w:t>OBUE</w:t>
        </w:r>
      </w:ins>
      <w:ins w:id="32" w:author="cmcc-chunxia Guo" w:date="2025-08-11T16:10:11Z">
        <w:r>
          <w:rPr>
            <w:rFonts w:cs="v5.0.0"/>
          </w:rPr>
          <w:t xml:space="preserve"> below each band. Unwanted emissions outside of this frequency range are limited by a spurious emissions requirement.</w:t>
        </w:r>
      </w:ins>
    </w:p>
    <w:p w14:paraId="4943CCA1">
      <w:pPr>
        <w:rPr>
          <w:ins w:id="33" w:author="cmcc-chunxia Guo" w:date="2025-08-11T16:10:11Z"/>
          <w:rFonts w:cs="v5.0.0"/>
        </w:rPr>
      </w:pPr>
      <w:ins w:id="34" w:author="cmcc-chunxia Guo" w:date="2025-08-11T16:10:11Z">
        <w:r>
          <w:rPr>
            <w:rFonts w:cs="v5.0.0"/>
          </w:rPr>
          <w:t xml:space="preserve">The values of </w:t>
        </w:r>
      </w:ins>
      <w:ins w:id="35" w:author="cmcc-chunxia Guo" w:date="2025-08-11T16:10:11Z">
        <w:r>
          <w:rPr/>
          <w:t>Δf</w:t>
        </w:r>
      </w:ins>
      <w:ins w:id="36" w:author="cmcc-chunxia Guo" w:date="2025-08-11T16:10:11Z">
        <w:r>
          <w:rPr>
            <w:vertAlign w:val="subscript"/>
          </w:rPr>
          <w:t>OBUE</w:t>
        </w:r>
      </w:ins>
      <w:ins w:id="37" w:author="cmcc-chunxia Guo" w:date="2025-08-11T16:10:11Z">
        <w:r>
          <w:rPr>
            <w:rFonts w:cs="v5.0.0"/>
          </w:rPr>
          <w:t xml:space="preserve"> are defined in table 6.6.1-1 for the NR </w:t>
        </w:r>
      </w:ins>
      <w:ins w:id="38" w:author="cmcc-chunxia Guo" w:date="2025-08-11T16:10:11Z">
        <w:r>
          <w:rPr>
            <w:rFonts w:cs="v5.0.0"/>
            <w:i/>
          </w:rPr>
          <w:t>operating bands</w:t>
        </w:r>
      </w:ins>
      <w:ins w:id="39" w:author="cmcc-chunxia Guo" w:date="2025-08-11T16:10:11Z">
        <w:r>
          <w:rPr>
            <w:rFonts w:cs="v5.0.0"/>
          </w:rPr>
          <w:t>.</w:t>
        </w:r>
      </w:ins>
    </w:p>
    <w:p w14:paraId="2210244A">
      <w:pPr>
        <w:pStyle w:val="56"/>
        <w:rPr>
          <w:ins w:id="40" w:author="cmcc-chunxia Guo" w:date="2025-08-11T16:10:11Z"/>
          <w:i/>
        </w:rPr>
      </w:pPr>
      <w:ins w:id="41" w:author="cmcc-chunxia Guo" w:date="2025-08-11T16:10:11Z">
        <w:r>
          <w:rPr/>
          <w:t xml:space="preserve">Table 6.6.1-1: Maximum offset of OBUE outside the downlink </w:t>
        </w:r>
      </w:ins>
      <w:ins w:id="42" w:author="cmcc-chunxia Guo" w:date="2025-08-11T16:10:11Z">
        <w:r>
          <w:rPr>
            <w:i/>
          </w:rPr>
          <w:t>operating band</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686"/>
        <w:gridCol w:w="1292"/>
      </w:tblGrid>
      <w:tr w14:paraId="564C2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 w:author="cmcc-chunxia Guo" w:date="2025-08-11T16:10:11Z"/>
        </w:trPr>
        <w:tc>
          <w:tcPr>
            <w:tcW w:w="1187" w:type="dxa"/>
            <w:tcBorders>
              <w:bottom w:val="single" w:color="auto" w:sz="4" w:space="0"/>
            </w:tcBorders>
          </w:tcPr>
          <w:p w14:paraId="539DB91C">
            <w:pPr>
              <w:pStyle w:val="52"/>
              <w:rPr>
                <w:ins w:id="44" w:author="cmcc-chunxia Guo" w:date="2025-08-11T16:10:11Z"/>
                <w:lang w:eastAsia="zh-CN"/>
              </w:rPr>
            </w:pPr>
            <w:ins w:id="45" w:author="cmcc-chunxia Guo" w:date="2025-08-11T16:10:11Z">
              <w:r>
                <w:rPr>
                  <w:lang w:eastAsia="zh-CN"/>
                </w:rPr>
                <w:t>BS type</w:t>
              </w:r>
            </w:ins>
          </w:p>
        </w:tc>
        <w:tc>
          <w:tcPr>
            <w:tcW w:w="3686" w:type="dxa"/>
            <w:shd w:val="clear" w:color="auto" w:fill="auto"/>
          </w:tcPr>
          <w:p w14:paraId="3502B915">
            <w:pPr>
              <w:pStyle w:val="52"/>
              <w:rPr>
                <w:ins w:id="46" w:author="cmcc-chunxia Guo" w:date="2025-08-11T16:10:11Z"/>
              </w:rPr>
            </w:pPr>
            <w:ins w:id="47" w:author="cmcc-chunxia Guo" w:date="2025-08-11T16:10:11Z">
              <w:r>
                <w:rPr>
                  <w:i/>
                </w:rPr>
                <w:t>Operating band</w:t>
              </w:r>
            </w:ins>
            <w:ins w:id="48" w:author="cmcc-chunxia Guo" w:date="2025-08-11T16:10:11Z">
              <w:r>
                <w:rPr/>
                <w:t xml:space="preserve"> characteristics</w:t>
              </w:r>
            </w:ins>
          </w:p>
        </w:tc>
        <w:tc>
          <w:tcPr>
            <w:tcW w:w="1292" w:type="dxa"/>
            <w:shd w:val="clear" w:color="auto" w:fill="auto"/>
          </w:tcPr>
          <w:p w14:paraId="5F5BD6A4">
            <w:pPr>
              <w:pStyle w:val="52"/>
              <w:rPr>
                <w:ins w:id="49" w:author="cmcc-chunxia Guo" w:date="2025-08-11T16:10:11Z"/>
              </w:rPr>
            </w:pPr>
            <w:ins w:id="50" w:author="cmcc-chunxia Guo" w:date="2025-08-11T16:10:11Z">
              <w:r>
                <w:rPr/>
                <w:t>Δf</w:t>
              </w:r>
            </w:ins>
            <w:ins w:id="51" w:author="cmcc-chunxia Guo" w:date="2025-08-11T16:10:11Z">
              <w:r>
                <w:rPr>
                  <w:vertAlign w:val="subscript"/>
                </w:rPr>
                <w:t>OBUE</w:t>
              </w:r>
            </w:ins>
            <w:ins w:id="52" w:author="cmcc-chunxia Guo" w:date="2025-08-11T16:10:11Z">
              <w:r>
                <w:rPr/>
                <w:t xml:space="preserve"> (MHz)</w:t>
              </w:r>
            </w:ins>
          </w:p>
        </w:tc>
      </w:tr>
      <w:tr w14:paraId="1E8CD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 w:author="cmcc-chunxia Guo" w:date="2025-08-11T16:10:11Z"/>
        </w:trPr>
        <w:tc>
          <w:tcPr>
            <w:tcW w:w="1187" w:type="dxa"/>
            <w:tcBorders>
              <w:top w:val="single" w:color="auto" w:sz="4" w:space="0"/>
              <w:bottom w:val="nil"/>
            </w:tcBorders>
            <w:vAlign w:val="center"/>
          </w:tcPr>
          <w:p w14:paraId="456DA72E">
            <w:pPr>
              <w:pStyle w:val="53"/>
              <w:rPr>
                <w:ins w:id="54" w:author="cmcc-chunxia Guo" w:date="2025-08-11T16:10:11Z"/>
              </w:rPr>
            </w:pPr>
            <w:ins w:id="55" w:author="cmcc-chunxia Guo" w:date="2025-08-11T16:10:11Z">
              <w:r>
                <w:rPr>
                  <w:i/>
                  <w:lang w:eastAsia="zh-CN"/>
                </w:rPr>
                <w:t>BS type 1-C</w:t>
              </w:r>
            </w:ins>
          </w:p>
        </w:tc>
        <w:tc>
          <w:tcPr>
            <w:tcW w:w="3686" w:type="dxa"/>
            <w:shd w:val="clear" w:color="auto" w:fill="auto"/>
          </w:tcPr>
          <w:p w14:paraId="62163A7E">
            <w:pPr>
              <w:pStyle w:val="53"/>
              <w:rPr>
                <w:ins w:id="56" w:author="cmcc-chunxia Guo" w:date="2025-08-11T16:10:11Z"/>
                <w:lang w:eastAsia="zh-CN"/>
              </w:rPr>
            </w:pPr>
            <w:ins w:id="57" w:author="cmcc-chunxia Guo" w:date="2025-08-11T16:10:11Z">
              <w:r>
                <w:rPr/>
                <w:t>F</w:t>
              </w:r>
            </w:ins>
            <w:ins w:id="58" w:author="cmcc-chunxia Guo" w:date="2025-08-11T16:10:11Z">
              <w:r>
                <w:rPr>
                  <w:vertAlign w:val="subscript"/>
                </w:rPr>
                <w:t>DL,high</w:t>
              </w:r>
            </w:ins>
            <w:ins w:id="59" w:author="cmcc-chunxia Guo" w:date="2025-08-11T16:10:11Z">
              <w:r>
                <w:rPr/>
                <w:t xml:space="preserve"> – F</w:t>
              </w:r>
            </w:ins>
            <w:ins w:id="60" w:author="cmcc-chunxia Guo" w:date="2025-08-11T16:10:11Z">
              <w:r>
                <w:rPr>
                  <w:vertAlign w:val="subscript"/>
                </w:rPr>
                <w:t>DL,low</w:t>
              </w:r>
            </w:ins>
            <w:ins w:id="61" w:author="cmcc-chunxia Guo" w:date="2025-08-11T16:10:11Z">
              <w:r>
                <w:rPr/>
                <w:t xml:space="preserve"> </w:t>
              </w:r>
            </w:ins>
            <w:ins w:id="62" w:author="cmcc-chunxia Guo" w:date="2025-08-11T16:10:11Z">
              <w:r>
                <w:rPr/>
                <w:sym w:font="Symbol" w:char="00A3"/>
              </w:r>
            </w:ins>
            <w:ins w:id="63" w:author="cmcc-chunxia Guo" w:date="2025-08-11T16:10:11Z">
              <w:r>
                <w:rPr>
                  <w:lang w:eastAsia="zh-CN"/>
                </w:rPr>
                <w:t xml:space="preserve"> 2</w:t>
              </w:r>
            </w:ins>
            <w:ins w:id="64" w:author="cmcc-chunxia Guo" w:date="2025-08-11T16:10:11Z">
              <w:r>
                <w:rPr/>
                <w:t>00 MHz</w:t>
              </w:r>
            </w:ins>
          </w:p>
        </w:tc>
        <w:tc>
          <w:tcPr>
            <w:tcW w:w="1292" w:type="dxa"/>
            <w:shd w:val="clear" w:color="auto" w:fill="auto"/>
          </w:tcPr>
          <w:p w14:paraId="3BC34F4A">
            <w:pPr>
              <w:pStyle w:val="53"/>
              <w:rPr>
                <w:ins w:id="65" w:author="cmcc-chunxia Guo" w:date="2025-08-11T16:10:11Z"/>
              </w:rPr>
            </w:pPr>
            <w:ins w:id="66" w:author="cmcc-chunxia Guo" w:date="2025-08-11T16:10:11Z">
              <w:r>
                <w:rPr/>
                <w:t xml:space="preserve">10 </w:t>
              </w:r>
            </w:ins>
          </w:p>
        </w:tc>
      </w:tr>
      <w:tr w14:paraId="5D084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7" w:author="cmcc-chunxia Guo" w:date="2025-08-11T16:10:11Z"/>
        </w:trPr>
        <w:tc>
          <w:tcPr>
            <w:tcW w:w="1187" w:type="dxa"/>
            <w:tcBorders>
              <w:top w:val="nil"/>
              <w:bottom w:val="nil"/>
            </w:tcBorders>
          </w:tcPr>
          <w:p w14:paraId="1ADBC50C">
            <w:pPr>
              <w:pStyle w:val="53"/>
              <w:rPr>
                <w:ins w:id="68" w:author="cmcc-chunxia Guo" w:date="2025-08-11T16:10:11Z"/>
              </w:rPr>
            </w:pPr>
          </w:p>
        </w:tc>
        <w:tc>
          <w:tcPr>
            <w:tcW w:w="3686" w:type="dxa"/>
            <w:shd w:val="clear" w:color="auto" w:fill="auto"/>
          </w:tcPr>
          <w:p w14:paraId="6040425D">
            <w:pPr>
              <w:pStyle w:val="53"/>
              <w:rPr>
                <w:ins w:id="69" w:author="cmcc-chunxia Guo" w:date="2025-08-11T16:10:11Z"/>
              </w:rPr>
            </w:pPr>
            <w:ins w:id="70" w:author="cmcc-chunxia Guo" w:date="2025-08-11T16:10:11Z">
              <w:r>
                <w:rPr>
                  <w:lang w:eastAsia="zh-CN"/>
                </w:rPr>
                <w:t>200 MHz</w:t>
              </w:r>
            </w:ins>
            <w:ins w:id="71" w:author="cmcc-chunxia Guo" w:date="2025-08-11T16:10:11Z">
              <w:r>
                <w:rPr/>
                <w:t xml:space="preserve"> &lt; F</w:t>
              </w:r>
            </w:ins>
            <w:ins w:id="72" w:author="cmcc-chunxia Guo" w:date="2025-08-11T16:10:11Z">
              <w:r>
                <w:rPr>
                  <w:vertAlign w:val="subscript"/>
                </w:rPr>
                <w:t>DL,high</w:t>
              </w:r>
            </w:ins>
            <w:ins w:id="73" w:author="cmcc-chunxia Guo" w:date="2025-08-11T16:10:11Z">
              <w:r>
                <w:rPr/>
                <w:t xml:space="preserve"> – F</w:t>
              </w:r>
            </w:ins>
            <w:ins w:id="74" w:author="cmcc-chunxia Guo" w:date="2025-08-11T16:10:11Z">
              <w:r>
                <w:rPr>
                  <w:vertAlign w:val="subscript"/>
                </w:rPr>
                <w:t>DL,low</w:t>
              </w:r>
            </w:ins>
            <w:ins w:id="75" w:author="cmcc-chunxia Guo" w:date="2025-08-11T16:10:11Z">
              <w:r>
                <w:rPr/>
                <w:t xml:space="preserve"> </w:t>
              </w:r>
            </w:ins>
            <w:ins w:id="76" w:author="cmcc-chunxia Guo" w:date="2025-08-11T16:10:11Z">
              <w:r>
                <w:rPr/>
                <w:sym w:font="Symbol" w:char="00A3"/>
              </w:r>
            </w:ins>
            <w:ins w:id="77" w:author="cmcc-chunxia Guo" w:date="2025-08-11T16:10:11Z">
              <w:r>
                <w:rPr>
                  <w:lang w:eastAsia="zh-CN"/>
                </w:rPr>
                <w:t xml:space="preserve"> 9</w:t>
              </w:r>
            </w:ins>
            <w:ins w:id="78" w:author="cmcc-chunxia Guo" w:date="2025-08-11T16:10:11Z">
              <w:r>
                <w:rPr/>
                <w:t>00 MHz</w:t>
              </w:r>
            </w:ins>
          </w:p>
        </w:tc>
        <w:tc>
          <w:tcPr>
            <w:tcW w:w="1292" w:type="dxa"/>
            <w:shd w:val="clear" w:color="auto" w:fill="auto"/>
          </w:tcPr>
          <w:p w14:paraId="13095D83">
            <w:pPr>
              <w:pStyle w:val="53"/>
              <w:rPr>
                <w:ins w:id="79" w:author="cmcc-chunxia Guo" w:date="2025-08-11T16:10:11Z"/>
              </w:rPr>
            </w:pPr>
            <w:ins w:id="80" w:author="cmcc-chunxia Guo" w:date="2025-08-11T16:10:11Z">
              <w:r>
                <w:rPr/>
                <w:t xml:space="preserve">40 </w:t>
              </w:r>
            </w:ins>
          </w:p>
        </w:tc>
      </w:tr>
      <w:tr w14:paraId="727C3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1" w:author="cmcc-chunxia Guo" w:date="2025-08-11T16:10:11Z"/>
        </w:trPr>
        <w:tc>
          <w:tcPr>
            <w:tcW w:w="1187" w:type="dxa"/>
            <w:tcBorders>
              <w:top w:val="nil"/>
              <w:bottom w:val="single" w:color="auto" w:sz="4" w:space="0"/>
            </w:tcBorders>
            <w:vAlign w:val="center"/>
          </w:tcPr>
          <w:p w14:paraId="40310F25">
            <w:pPr>
              <w:pStyle w:val="53"/>
              <w:rPr>
                <w:ins w:id="82" w:author="cmcc-chunxia Guo" w:date="2025-08-11T16:10:11Z"/>
              </w:rPr>
            </w:pPr>
          </w:p>
        </w:tc>
        <w:tc>
          <w:tcPr>
            <w:tcW w:w="3686" w:type="dxa"/>
            <w:shd w:val="clear" w:color="auto" w:fill="auto"/>
          </w:tcPr>
          <w:p w14:paraId="0C3D9D96">
            <w:pPr>
              <w:pStyle w:val="53"/>
              <w:rPr>
                <w:ins w:id="83" w:author="cmcc-chunxia Guo" w:date="2025-08-11T16:10:11Z"/>
              </w:rPr>
            </w:pPr>
          </w:p>
        </w:tc>
        <w:tc>
          <w:tcPr>
            <w:tcW w:w="1292" w:type="dxa"/>
            <w:shd w:val="clear" w:color="auto" w:fill="auto"/>
          </w:tcPr>
          <w:p w14:paraId="497CDAA1">
            <w:pPr>
              <w:pStyle w:val="53"/>
              <w:rPr>
                <w:ins w:id="84" w:author="cmcc-chunxia Guo" w:date="2025-08-11T16:10:11Z"/>
              </w:rPr>
            </w:pPr>
          </w:p>
        </w:tc>
      </w:tr>
    </w:tbl>
    <w:p w14:paraId="260117AF">
      <w:pPr>
        <w:rPr>
          <w:ins w:id="85" w:author="cmcc-chunxia Guo" w:date="2025-08-11T16:10:11Z"/>
        </w:rPr>
      </w:pPr>
    </w:p>
    <w:p w14:paraId="219A47F3">
      <w:pPr>
        <w:spacing w:line="259" w:lineRule="auto"/>
        <w:rPr>
          <w:ins w:id="86" w:author="cmcc-chunxia Guo" w:date="2025-08-11T16:10:11Z"/>
          <w:rFonts w:cs="v5.0.0"/>
        </w:rPr>
      </w:pPr>
      <w:ins w:id="87" w:author="cmcc-chunxia Guo" w:date="2025-08-11T16:10:11Z">
        <w:r>
          <w:rPr>
            <w:rFonts w:cs="v5.0.0"/>
          </w:rPr>
          <w:t>There is in addition a requirement for occupied bandwidth.</w:t>
        </w:r>
      </w:ins>
    </w:p>
    <w:p w14:paraId="52D30BDC">
      <w:pPr>
        <w:pStyle w:val="4"/>
        <w:rPr>
          <w:ins w:id="88" w:author="cmcc-chunxia Guo" w:date="2025-08-11T16:10:11Z"/>
        </w:rPr>
      </w:pPr>
      <w:ins w:id="89" w:author="cmcc-chunxia Guo" w:date="2025-08-11T16:10:11Z">
        <w:r>
          <w:rPr/>
          <w:t>6.6.2</w:t>
        </w:r>
      </w:ins>
      <w:ins w:id="90" w:author="cmcc-chunxia Guo" w:date="2025-08-11T16:10:11Z">
        <w:r>
          <w:rPr/>
          <w:tab/>
        </w:r>
      </w:ins>
      <w:ins w:id="91" w:author="cmcc-chunxia Guo" w:date="2025-08-11T16:10:11Z">
        <w:r>
          <w:rPr/>
          <w:t>Occupied bandwidth</w:t>
        </w:r>
      </w:ins>
    </w:p>
    <w:p w14:paraId="0419D9A3">
      <w:pPr>
        <w:pStyle w:val="5"/>
        <w:rPr>
          <w:ins w:id="92" w:author="cmcc-chunxia Guo" w:date="2025-08-11T16:10:11Z"/>
        </w:rPr>
      </w:pPr>
      <w:ins w:id="93" w:author="cmcc-chunxia Guo" w:date="2025-08-11T16:10:11Z">
        <w:bookmarkStart w:id="86" w:name="_Toc29811694"/>
        <w:bookmarkStart w:id="87" w:name="_Toc53178643"/>
        <w:bookmarkStart w:id="88" w:name="_Toc61178869"/>
        <w:bookmarkStart w:id="89" w:name="_Toc124266471"/>
        <w:bookmarkStart w:id="90" w:name="_Toc107419288"/>
        <w:bookmarkStart w:id="91" w:name="_Toc37260162"/>
        <w:bookmarkStart w:id="92" w:name="_Toc107474915"/>
        <w:bookmarkStart w:id="93" w:name="_Toc36817246"/>
        <w:bookmarkStart w:id="94" w:name="_Toc138837583"/>
        <w:bookmarkStart w:id="95" w:name="_Toc123051921"/>
        <w:bookmarkStart w:id="96" w:name="_Toc124157067"/>
        <w:bookmarkStart w:id="97" w:name="_Toc156567404"/>
        <w:bookmarkStart w:id="98" w:name="_Toc115186188"/>
        <w:bookmarkStart w:id="99" w:name="_Toc61179339"/>
        <w:bookmarkStart w:id="100" w:name="_Toc106782813"/>
        <w:bookmarkStart w:id="101" w:name="_Toc21127485"/>
        <w:bookmarkStart w:id="102" w:name="_Toc131740827"/>
        <w:bookmarkStart w:id="103" w:name="_Toc53178192"/>
        <w:bookmarkStart w:id="104" w:name="_Toc37267550"/>
        <w:bookmarkStart w:id="105" w:name="_Toc74663233"/>
        <w:bookmarkStart w:id="106" w:name="_Toc131766361"/>
        <w:bookmarkStart w:id="107" w:name="_Toc45893465"/>
        <w:bookmarkStart w:id="108" w:name="_Toc114255508"/>
        <w:bookmarkStart w:id="109" w:name="_Toc90422620"/>
        <w:bookmarkStart w:id="110" w:name="_Toc123054390"/>
        <w:bookmarkStart w:id="111" w:name="_Toc107311704"/>
        <w:bookmarkStart w:id="112" w:name="_Toc123717491"/>
        <w:bookmarkStart w:id="113" w:name="_Toc44712152"/>
        <w:bookmarkStart w:id="114" w:name="_Toc67916635"/>
        <w:bookmarkStart w:id="115" w:name="_Toc123049002"/>
        <w:bookmarkStart w:id="116" w:name="_Toc131595829"/>
        <w:bookmarkStart w:id="117" w:name="_Toc82621773"/>
        <w:r>
          <w:rPr/>
          <w:t>6.6.2.1</w:t>
        </w:r>
      </w:ins>
      <w:ins w:id="94" w:author="cmcc-chunxia Guo" w:date="2025-08-11T16:10:11Z">
        <w:r>
          <w:rPr/>
          <w:tab/>
        </w:r>
      </w:ins>
      <w:ins w:id="95" w:author="cmcc-chunxia Guo" w:date="2025-08-11T16:10:11Z">
        <w:r>
          <w:rPr/>
          <w:t>General</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ins>
    </w:p>
    <w:p w14:paraId="6A95E1FC">
      <w:pPr>
        <w:overflowPunct w:val="0"/>
        <w:autoSpaceDE w:val="0"/>
        <w:autoSpaceDN w:val="0"/>
        <w:adjustRightInd w:val="0"/>
        <w:textAlignment w:val="baseline"/>
        <w:rPr>
          <w:ins w:id="96" w:author="cmcc-chunxia Guo" w:date="2025-08-11T16:10:11Z"/>
        </w:rPr>
      </w:pPr>
      <w:ins w:id="97" w:author="cmcc-chunxia Guo" w:date="2025-08-11T16:10:11Z">
        <w:r>
          <w:rPr/>
          <w:t xml:space="preserve">The occupied bandwidth requirement shall apply during </w:t>
        </w:r>
      </w:ins>
      <w:ins w:id="98" w:author="cmcc-chunxia Guo" w:date="2025-08-11T16:22:05Z">
        <w:r>
          <w:rPr>
            <w:i/>
          </w:rPr>
          <w:t>transmitter ON period</w:t>
        </w:r>
      </w:ins>
      <w:ins w:id="99" w:author="cmcc-chunxia Guo" w:date="2025-08-11T16:10:11Z">
        <w:r>
          <w:rPr>
            <w:iCs/>
            <w:rPrChange w:id="100" w:author="cmcc-chunxia Guo" w:date="2025-08-11T16:18:13Z">
              <w:rPr/>
            </w:rPrChange>
          </w:rPr>
          <w:t xml:space="preserve"> </w:t>
        </w:r>
      </w:ins>
      <w:ins w:id="101" w:author="cmcc-chunxia Guo" w:date="2025-08-11T16:10:11Z">
        <w:r>
          <w:rPr/>
          <w:t xml:space="preserve">for a single transmitted carrier. </w:t>
        </w:r>
      </w:ins>
      <w:ins w:id="102" w:author="cmcc-chunxia Guo" w:date="2025-08-11T16:20:53Z">
        <w:r>
          <w:rPr/>
          <w:t xml:space="preserve">The minimum requirement below may be applied regionally. </w:t>
        </w:r>
      </w:ins>
      <w:ins w:id="103" w:author="cmcc-chunxia Guo" w:date="2025-08-11T16:10:11Z">
        <w:r>
          <w:rPr/>
          <w:t xml:space="preserve">There may </w:t>
        </w:r>
      </w:ins>
      <w:ins w:id="104" w:author="cmcc-chunxia Guo" w:date="2025-08-11T16:21:00Z">
        <w:r>
          <w:rPr>
            <w:rFonts w:hint="eastAsia" w:eastAsia="宋体"/>
            <w:lang w:val="en-US" w:eastAsia="zh-CN"/>
          </w:rPr>
          <w:t>also</w:t>
        </w:r>
      </w:ins>
      <w:ins w:id="105" w:author="cmcc-chunxia Guo" w:date="2025-08-11T16:21:01Z">
        <w:r>
          <w:rPr>
            <w:rFonts w:hint="eastAsia" w:eastAsia="宋体"/>
            <w:lang w:val="en-US" w:eastAsia="zh-CN"/>
          </w:rPr>
          <w:t xml:space="preserve"> </w:t>
        </w:r>
      </w:ins>
      <w:ins w:id="106" w:author="cmcc-chunxia Guo" w:date="2025-08-11T16:10:11Z">
        <w:r>
          <w:rPr/>
          <w:t>be regional requirements to declare the occupied bandwidth.</w:t>
        </w:r>
      </w:ins>
    </w:p>
    <w:p w14:paraId="41E3CD7D">
      <w:pPr>
        <w:rPr>
          <w:ins w:id="107" w:author="cmcc-chunxia Guo" w:date="2025-08-11T16:10:11Z"/>
          <w:rFonts w:cs="v5.0.0"/>
        </w:rPr>
      </w:pPr>
      <w:ins w:id="108" w:author="cmcc-chunxia Guo" w:date="2025-08-11T16:10:11Z">
        <w:r>
          <w:rPr>
            <w:rFonts w:cs="v5.0.0"/>
          </w:rPr>
          <w:t xml:space="preserve">For </w:t>
        </w:r>
      </w:ins>
      <w:ins w:id="109" w:author="cmcc-chunxia Guo" w:date="2025-08-11T16:10:11Z">
        <w:r>
          <w:rPr>
            <w:rFonts w:cs="v5.0.0"/>
            <w:i/>
            <w:iCs/>
          </w:rPr>
          <w:t xml:space="preserve">BS type 1-C </w:t>
        </w:r>
      </w:ins>
      <w:ins w:id="110" w:author="cmcc-chunxia Guo" w:date="2025-08-11T16:10:11Z">
        <w:r>
          <w:rPr>
            <w:rFonts w:cs="v5.0.0"/>
          </w:rPr>
          <w:t xml:space="preserve">this requirement </w:t>
        </w:r>
      </w:ins>
      <w:ins w:id="111" w:author="cmcc-chunxia Guo" w:date="2025-08-11T16:10:11Z">
        <w:r>
          <w:rPr>
            <w:rFonts w:eastAsia="宋体" w:cs="v5.0.0"/>
            <w:lang w:val="en-US" w:eastAsia="zh-CN"/>
          </w:rPr>
          <w:t xml:space="preserve">shall be applied </w:t>
        </w:r>
      </w:ins>
      <w:ins w:id="112" w:author="cmcc-chunxia Guo" w:date="2025-08-11T16:10:11Z">
        <w:r>
          <w:rPr>
            <w:rFonts w:cs="v5.0.0"/>
          </w:rPr>
          <w:t>at the</w:t>
        </w:r>
      </w:ins>
      <w:ins w:id="113" w:author="cmcc-chunxia Guo" w:date="2025-08-11T16:10:11Z">
        <w:r>
          <w:rPr>
            <w:rFonts w:cs="v5.0.0"/>
            <w:i/>
          </w:rPr>
          <w:t xml:space="preserve"> antenna connector</w:t>
        </w:r>
      </w:ins>
      <w:ins w:id="114" w:author="cmcc-chunxia Guo" w:date="2025-08-11T16:10:11Z">
        <w:r>
          <w:rPr>
            <w:rFonts w:cs="v5.0.0"/>
          </w:rPr>
          <w:t xml:space="preserve"> supporting transmission in the </w:t>
        </w:r>
      </w:ins>
      <w:ins w:id="115" w:author="cmcc-chunxia Guo" w:date="2025-08-11T16:10:11Z">
        <w:r>
          <w:rPr>
            <w:rFonts w:cs="v5.0.0"/>
            <w:i/>
            <w:iCs/>
          </w:rPr>
          <w:t>operating band</w:t>
        </w:r>
      </w:ins>
      <w:ins w:id="116" w:author="cmcc-chunxia Guo" w:date="2025-08-11T16:10:11Z">
        <w:r>
          <w:rPr>
            <w:rFonts w:cs="v5.0.0"/>
          </w:rPr>
          <w:t>.</w:t>
        </w:r>
      </w:ins>
    </w:p>
    <w:p w14:paraId="53F727DE">
      <w:pPr>
        <w:pStyle w:val="5"/>
        <w:rPr>
          <w:ins w:id="117" w:author="cmcc-chunxia Guo" w:date="2025-08-11T16:10:11Z"/>
        </w:rPr>
      </w:pPr>
      <w:ins w:id="118" w:author="cmcc-chunxia Guo" w:date="2025-08-11T16:10:11Z">
        <w:bookmarkStart w:id="118" w:name="_Toc67916636"/>
        <w:bookmarkStart w:id="119" w:name="_Toc53178644"/>
        <w:bookmarkStart w:id="120" w:name="_Toc37267551"/>
        <w:bookmarkStart w:id="121" w:name="_Toc123049003"/>
        <w:bookmarkStart w:id="122" w:name="_Toc138837584"/>
        <w:bookmarkStart w:id="123" w:name="_Toc44712153"/>
        <w:bookmarkStart w:id="124" w:name="_Toc106782814"/>
        <w:bookmarkStart w:id="125" w:name="_Toc90422621"/>
        <w:bookmarkStart w:id="126" w:name="_Toc107474916"/>
        <w:bookmarkStart w:id="127" w:name="_Toc61179340"/>
        <w:bookmarkStart w:id="128" w:name="_Toc131595830"/>
        <w:bookmarkStart w:id="129" w:name="_Toc36817247"/>
        <w:bookmarkStart w:id="130" w:name="_Toc107311705"/>
        <w:bookmarkStart w:id="131" w:name="_Toc21127486"/>
        <w:bookmarkStart w:id="132" w:name="_Toc115186189"/>
        <w:bookmarkStart w:id="133" w:name="_Toc45893466"/>
        <w:bookmarkStart w:id="134" w:name="_Toc123051922"/>
        <w:bookmarkStart w:id="135" w:name="_Toc61178870"/>
        <w:bookmarkStart w:id="136" w:name="_Toc124157068"/>
        <w:bookmarkStart w:id="137" w:name="_Toc74663234"/>
        <w:bookmarkStart w:id="138" w:name="_Toc131766362"/>
        <w:bookmarkStart w:id="139" w:name="_Toc114255509"/>
        <w:bookmarkStart w:id="140" w:name="_Toc131740828"/>
        <w:bookmarkStart w:id="141" w:name="_Toc107419289"/>
        <w:bookmarkStart w:id="142" w:name="_Toc123717492"/>
        <w:bookmarkStart w:id="143" w:name="_Toc123054391"/>
        <w:bookmarkStart w:id="144" w:name="_Toc29811695"/>
        <w:bookmarkStart w:id="145" w:name="_Toc82621774"/>
        <w:bookmarkStart w:id="146" w:name="_Toc124266472"/>
        <w:bookmarkStart w:id="147" w:name="_Toc37260163"/>
        <w:bookmarkStart w:id="148" w:name="_Toc53178193"/>
        <w:bookmarkStart w:id="149" w:name="_Toc156567405"/>
        <w:r>
          <w:rPr/>
          <w:t>6.6.2.2</w:t>
        </w:r>
      </w:ins>
      <w:ins w:id="119" w:author="cmcc-chunxia Guo" w:date="2025-08-11T16:10:11Z">
        <w:r>
          <w:rPr/>
          <w:tab/>
        </w:r>
      </w:ins>
      <w:ins w:id="120" w:author="cmcc-chunxia Guo" w:date="2025-08-11T16:10:11Z">
        <w:r>
          <w:rPr/>
          <w:t xml:space="preserve">Minimum requirement for </w:t>
        </w:r>
      </w:ins>
      <w:ins w:id="121" w:author="cmcc-chunxia Guo" w:date="2025-08-11T16:10:11Z">
        <w:r>
          <w:rPr>
            <w:i/>
          </w:rPr>
          <w:t>BS type 1-C</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ins>
    </w:p>
    <w:p w14:paraId="42157DDE">
      <w:pPr>
        <w:rPr>
          <w:ins w:id="122" w:author="cmcc-chunxia Guo" w:date="2025-08-11T16:10:11Z"/>
          <w:rFonts w:eastAsia="宋体"/>
          <w:bCs/>
          <w:lang w:val="en-US" w:eastAsia="zh-CN"/>
        </w:rPr>
      </w:pPr>
      <w:ins w:id="123" w:author="cmcc-chunxia Guo" w:date="2025-08-11T16:10:11Z">
        <w:r>
          <w:rPr/>
          <w:t xml:space="preserve">The occupied bandwidth for each NR carrier shall be less than the </w:t>
        </w:r>
      </w:ins>
      <w:ins w:id="124" w:author="cmcc-chunxia Guo" w:date="2025-08-11T16:10:11Z">
        <w:r>
          <w:rPr>
            <w:i/>
          </w:rPr>
          <w:t>BS channel bandwidth</w:t>
        </w:r>
      </w:ins>
      <w:ins w:id="125" w:author="cmcc-chunxia Guo" w:date="2025-08-11T16:10:11Z">
        <w:r>
          <w:rPr/>
          <w:t>.</w:t>
        </w:r>
      </w:ins>
      <w:ins w:id="126" w:author="cmcc-chunxia Guo" w:date="2025-08-11T16:10:11Z">
        <w:r>
          <w:rPr>
            <w:snapToGrid w:val="0"/>
          </w:rPr>
          <w:t xml:space="preserve"> </w:t>
        </w:r>
      </w:ins>
    </w:p>
    <w:p w14:paraId="1D08FE1E">
      <w:pPr>
        <w:pStyle w:val="4"/>
        <w:rPr>
          <w:ins w:id="127" w:author="cmcc-chunxia Guo" w:date="2025-08-11T16:10:11Z"/>
        </w:rPr>
      </w:pPr>
      <w:ins w:id="128" w:author="cmcc-chunxia Guo" w:date="2025-08-11T16:10:11Z">
        <w:r>
          <w:rPr/>
          <w:t>6.6.3</w:t>
        </w:r>
      </w:ins>
      <w:ins w:id="129" w:author="cmcc-chunxia Guo" w:date="2025-08-11T16:10:11Z">
        <w:r>
          <w:rPr/>
          <w:tab/>
        </w:r>
      </w:ins>
      <w:ins w:id="130" w:author="cmcc-chunxia Guo" w:date="2025-08-11T16:10:11Z">
        <w:r>
          <w:rPr/>
          <w:t>Adjacent Channel Leakage Power Ratio</w:t>
        </w:r>
      </w:ins>
    </w:p>
    <w:p w14:paraId="4FA3528D">
      <w:pPr>
        <w:pStyle w:val="5"/>
        <w:rPr>
          <w:ins w:id="131" w:author="cmcc-chunxia Guo" w:date="2025-08-11T16:10:11Z"/>
        </w:rPr>
      </w:pPr>
      <w:ins w:id="132" w:author="cmcc-chunxia Guo" w:date="2025-08-11T16:10:11Z">
        <w:bookmarkStart w:id="150" w:name="_Toc124157070"/>
        <w:bookmarkStart w:id="151" w:name="_Toc53178195"/>
        <w:bookmarkStart w:id="152" w:name="_Toc36817249"/>
        <w:bookmarkStart w:id="153" w:name="_Toc123717494"/>
        <w:bookmarkStart w:id="154" w:name="_Toc37260165"/>
        <w:bookmarkStart w:id="155" w:name="_Toc45893468"/>
        <w:bookmarkStart w:id="156" w:name="_Toc29811697"/>
        <w:bookmarkStart w:id="157" w:name="_Toc53178646"/>
        <w:bookmarkStart w:id="158" w:name="_Toc123051924"/>
        <w:bookmarkStart w:id="159" w:name="_Toc138837586"/>
        <w:bookmarkStart w:id="160" w:name="_Toc106782816"/>
        <w:bookmarkStart w:id="161" w:name="_Toc107419291"/>
        <w:bookmarkStart w:id="162" w:name="_Toc82621776"/>
        <w:bookmarkStart w:id="163" w:name="_Toc115186191"/>
        <w:bookmarkStart w:id="164" w:name="_Toc123054393"/>
        <w:bookmarkStart w:id="165" w:name="_Toc74663236"/>
        <w:bookmarkStart w:id="166" w:name="_Toc156567407"/>
        <w:bookmarkStart w:id="167" w:name="_Toc61179342"/>
        <w:bookmarkStart w:id="168" w:name="_Toc131766364"/>
        <w:bookmarkStart w:id="169" w:name="_Toc107474918"/>
        <w:bookmarkStart w:id="170" w:name="_Toc61178872"/>
        <w:bookmarkStart w:id="171" w:name="_Toc90422623"/>
        <w:bookmarkStart w:id="172" w:name="_Toc123049005"/>
        <w:bookmarkStart w:id="173" w:name="_Toc67916638"/>
        <w:bookmarkStart w:id="174" w:name="_Toc114255511"/>
        <w:bookmarkStart w:id="175" w:name="_Toc131595832"/>
        <w:bookmarkStart w:id="176" w:name="_Toc131740830"/>
        <w:bookmarkStart w:id="177" w:name="_Toc44712155"/>
        <w:bookmarkStart w:id="178" w:name="_Toc124266474"/>
        <w:bookmarkStart w:id="179" w:name="_Toc21127488"/>
        <w:bookmarkStart w:id="180" w:name="_Toc37267553"/>
        <w:bookmarkStart w:id="181" w:name="_Toc107311707"/>
        <w:r>
          <w:rPr/>
          <w:t>6.6.3.1</w:t>
        </w:r>
      </w:ins>
      <w:ins w:id="133" w:author="cmcc-chunxia Guo" w:date="2025-08-11T16:10:11Z">
        <w:r>
          <w:rPr/>
          <w:tab/>
        </w:r>
      </w:ins>
      <w:ins w:id="134" w:author="cmcc-chunxia Guo" w:date="2025-08-11T16:10:11Z">
        <w:r>
          <w:rPr/>
          <w:t>General</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ins>
    </w:p>
    <w:p w14:paraId="5B175FBA">
      <w:pPr>
        <w:rPr>
          <w:ins w:id="135" w:author="cmcc-chunxia Guo" w:date="2025-08-11T16:10:11Z"/>
        </w:rPr>
      </w:pPr>
      <w:ins w:id="136" w:author="cmcc-chunxia Guo" w:date="2025-08-11T16:10:11Z">
        <w:r>
          <w:rPr/>
          <w:t>Adjacent Channel Leakage power Ratio (ACLR) is the ratio of the filtered mean power centred on the assigned channel frequency to the filtered mean power centred on an adjacent channel frequency.</w:t>
        </w:r>
      </w:ins>
    </w:p>
    <w:p w14:paraId="3F587099">
      <w:pPr>
        <w:rPr>
          <w:ins w:id="137" w:author="cmcc-chunxia Guo" w:date="2025-08-11T16:10:11Z"/>
        </w:rPr>
      </w:pPr>
      <w:ins w:id="138" w:author="cmcc-chunxia Guo" w:date="2025-08-11T16:10:11Z">
        <w:bookmarkStart w:id="182" w:name="_Hlk508123095"/>
        <w:r>
          <w:rPr/>
          <w:t xml:space="preserve">The requirements shall apply </w:t>
        </w:r>
      </w:ins>
      <w:ins w:id="139" w:author="cmcc-chunxia Guo" w:date="2025-08-11T16:10:11Z">
        <w:r>
          <w:rPr>
            <w:lang w:eastAsia="zh-CN"/>
          </w:rPr>
          <w:t xml:space="preserve">outside the </w:t>
        </w:r>
      </w:ins>
      <w:ins w:id="140" w:author="cmcc-chunxia Guo" w:date="2025-08-11T16:10:11Z">
        <w:r>
          <w:rPr>
            <w:i/>
            <w:lang w:eastAsia="zh-CN"/>
          </w:rPr>
          <w:t>Base Station RF Bandwidth</w:t>
        </w:r>
      </w:ins>
      <w:ins w:id="141" w:author="cmcc-chunxia Guo" w:date="2025-08-11T16:10:11Z">
        <w:r>
          <w:rPr>
            <w:lang w:eastAsia="zh-CN"/>
          </w:rPr>
          <w:t xml:space="preserve"> or </w:t>
        </w:r>
      </w:ins>
      <w:ins w:id="142" w:author="cmcc-chunxia Guo" w:date="2025-08-11T16:10:11Z">
        <w:r>
          <w:rPr>
            <w:i/>
            <w:lang w:eastAsia="zh-CN"/>
          </w:rPr>
          <w:t>Radio Bandwidth</w:t>
        </w:r>
      </w:ins>
      <w:ins w:id="143" w:author="cmcc-chunxia Guo" w:date="2025-08-11T16:10:11Z">
        <w:r>
          <w:rPr>
            <w:lang w:eastAsia="zh-CN"/>
          </w:rPr>
          <w:t xml:space="preserve"> </w:t>
        </w:r>
      </w:ins>
      <w:ins w:id="144" w:author="cmcc-chunxia Guo" w:date="2025-08-11T16:10:11Z">
        <w:r>
          <w:rPr/>
          <w:t>whatever the type of transmitter considered (single carrier or multi-carrier) and for all transmission modes foreseen by the manufacturer’s specification.</w:t>
        </w:r>
      </w:ins>
    </w:p>
    <w:bookmarkEnd w:id="182"/>
    <w:p w14:paraId="7C201120">
      <w:pPr>
        <w:rPr>
          <w:ins w:id="145" w:author="cmcc-chunxia Guo" w:date="2025-08-11T16:10:11Z"/>
        </w:rPr>
      </w:pPr>
      <w:ins w:id="146" w:author="cmcc-chunxia Guo" w:date="2025-08-11T16:10:11Z">
        <w:bookmarkStart w:id="183" w:name="_Toc36817250"/>
        <w:bookmarkStart w:id="184" w:name="_Toc90422624"/>
        <w:bookmarkStart w:id="185" w:name="_Toc37260166"/>
        <w:bookmarkStart w:id="186" w:name="_Toc107419292"/>
        <w:bookmarkStart w:id="187" w:name="_Toc61178873"/>
        <w:bookmarkStart w:id="188" w:name="_Toc61179343"/>
        <w:bookmarkStart w:id="189" w:name="_Toc45893469"/>
        <w:bookmarkStart w:id="190" w:name="_Toc107474919"/>
        <w:bookmarkStart w:id="191" w:name="_Toc107311708"/>
        <w:bookmarkStart w:id="192" w:name="_Toc13080199"/>
        <w:bookmarkStart w:id="193" w:name="_Toc53178647"/>
        <w:bookmarkStart w:id="194" w:name="_Toc106782817"/>
        <w:bookmarkStart w:id="195" w:name="_Toc53178196"/>
        <w:bookmarkStart w:id="196" w:name="_Toc74663237"/>
        <w:bookmarkStart w:id="197" w:name="_Toc44712156"/>
        <w:bookmarkStart w:id="198" w:name="_Toc37267554"/>
        <w:bookmarkStart w:id="199" w:name="_Toc67916639"/>
        <w:bookmarkStart w:id="200" w:name="_Toc29811698"/>
        <w:bookmarkStart w:id="201" w:name="_Toc82621777"/>
        <w:r>
          <w:rPr/>
          <w:t xml:space="preserve">The requirement shall apply during the </w:t>
        </w:r>
      </w:ins>
      <w:ins w:id="147" w:author="cmcc-chunxia Guo" w:date="2025-08-11T16:10:11Z">
        <w:r>
          <w:rPr>
            <w:i/>
          </w:rPr>
          <w:t>transmitter ON period</w:t>
        </w:r>
      </w:ins>
      <w:ins w:id="148" w:author="cmcc-chunxia Guo" w:date="2025-08-11T16:10:11Z">
        <w:r>
          <w:rPr/>
          <w:t>.</w:t>
        </w:r>
      </w:ins>
    </w:p>
    <w:p w14:paraId="184B6DF5">
      <w:pPr>
        <w:pStyle w:val="5"/>
        <w:rPr>
          <w:ins w:id="149" w:author="cmcc-chunxia Guo" w:date="2025-08-11T16:10:11Z"/>
        </w:rPr>
      </w:pPr>
      <w:ins w:id="150" w:author="cmcc-chunxia Guo" w:date="2025-08-11T16:10:11Z">
        <w:bookmarkStart w:id="202" w:name="_Toc131766365"/>
        <w:bookmarkStart w:id="203" w:name="_Toc156567408"/>
        <w:bookmarkStart w:id="204" w:name="_Toc123717495"/>
        <w:bookmarkStart w:id="205" w:name="_Toc131595833"/>
        <w:bookmarkStart w:id="206" w:name="_Toc123054394"/>
        <w:bookmarkStart w:id="207" w:name="_Toc131740831"/>
        <w:bookmarkStart w:id="208" w:name="_Toc123049006"/>
        <w:bookmarkStart w:id="209" w:name="_Toc138837587"/>
        <w:bookmarkStart w:id="210" w:name="_Toc114255512"/>
        <w:bookmarkStart w:id="211" w:name="_Toc115186192"/>
        <w:bookmarkStart w:id="212" w:name="_Toc123051925"/>
        <w:bookmarkStart w:id="213" w:name="_Toc124157071"/>
        <w:bookmarkStart w:id="214" w:name="_Toc124266475"/>
        <w:r>
          <w:rPr/>
          <w:t>6.6.3.2</w:t>
        </w:r>
      </w:ins>
      <w:ins w:id="151" w:author="cmcc-chunxia Guo" w:date="2025-08-11T16:10:11Z">
        <w:r>
          <w:rPr/>
          <w:tab/>
        </w:r>
      </w:ins>
      <w:ins w:id="152" w:author="cmcc-chunxia Guo" w:date="2025-08-11T16:10:11Z">
        <w:r>
          <w:rPr>
            <w:lang w:val="en-US" w:eastAsia="zh-CN"/>
          </w:rPr>
          <w:t xml:space="preserve">Limits and </w:t>
        </w:r>
      </w:ins>
      <w:ins w:id="153" w:author="cmcc-chunxia Guo" w:date="2025-08-11T16:10:11Z">
        <w:r>
          <w:rPr>
            <w:i/>
          </w:rPr>
          <w:t>Basic limits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ins>
    </w:p>
    <w:p w14:paraId="5C34FD81">
      <w:pPr>
        <w:rPr>
          <w:ins w:id="154" w:author="cmcc-chunxia Guo" w:date="2025-08-11T16:10:11Z"/>
          <w:rFonts w:cs="v5.0.0"/>
        </w:rPr>
      </w:pPr>
      <w:ins w:id="155" w:author="cmcc-chunxia Guo" w:date="2025-08-11T16:10:11Z">
        <w:r>
          <w:rPr/>
          <w:t>The ACLR is defined with a square filter of bandwidth equal to the transmission bandwidth configuration of the transmitted signal (BW</w:t>
        </w:r>
      </w:ins>
      <w:ins w:id="156" w:author="cmcc-chunxia Guo" w:date="2025-08-11T16:10:11Z">
        <w:r>
          <w:rPr>
            <w:vertAlign w:val="subscript"/>
          </w:rPr>
          <w:t>Config</w:t>
        </w:r>
      </w:ins>
      <w:ins w:id="157" w:author="cmcc-chunxia Guo" w:date="2025-08-11T16:10:11Z">
        <w:r>
          <w:rPr>
            <w:rFonts w:cs="v5.0.0"/>
          </w:rPr>
          <w:t>) centred on the assigned channel frequency and a filter centred on the adjacent channel frequency according to the tables below.</w:t>
        </w:r>
      </w:ins>
    </w:p>
    <w:p w14:paraId="7A7DA920">
      <w:pPr>
        <w:rPr>
          <w:ins w:id="158" w:author="cmcc-chunxia Guo" w:date="2025-08-11T16:10:11Z"/>
          <w:rFonts w:cs="v5.0.0"/>
        </w:rPr>
      </w:pPr>
      <w:ins w:id="159" w:author="cmcc-chunxia Guo" w:date="2025-08-11T16:10:11Z">
        <w:r>
          <w:rPr>
            <w:rFonts w:cs="v5.0.0"/>
          </w:rPr>
          <w:t>For operation in paired</w:t>
        </w:r>
      </w:ins>
      <w:ins w:id="160" w:author="cmcc-chunxia Guo" w:date="2025-08-11T16:22:25Z">
        <w:r>
          <w:rPr>
            <w:rFonts w:hint="eastAsia" w:eastAsia="宋体" w:cs="v5.0.0"/>
            <w:lang w:val="en-US" w:eastAsia="zh-CN"/>
          </w:rPr>
          <w:t xml:space="preserve"> </w:t>
        </w:r>
      </w:ins>
      <w:ins w:id="161" w:author="cmcc-chunxia Guo" w:date="2025-08-11T16:10:11Z">
        <w:r>
          <w:rPr>
            <w:rFonts w:cs="v5.0.0"/>
          </w:rPr>
          <w:t>spectrum, the ACLR shall be higher than the value specified in table 6.6.</w:t>
        </w:r>
      </w:ins>
      <w:ins w:id="162" w:author="cmcc-chunxia Guo" w:date="2025-08-11T16:10:11Z">
        <w:r>
          <w:rPr>
            <w:rFonts w:eastAsia="宋体" w:cs="v5.0.0"/>
            <w:lang w:eastAsia="zh-CN"/>
          </w:rPr>
          <w:t>3</w:t>
        </w:r>
      </w:ins>
      <w:ins w:id="163" w:author="cmcc-chunxia Guo" w:date="2025-08-11T16:10:11Z">
        <w:r>
          <w:rPr>
            <w:rFonts w:cs="v5.0.0"/>
          </w:rPr>
          <w:t>.2</w:t>
        </w:r>
        <w:r>
          <w:rPr>
            <w:rFonts w:cs="v5.0.0"/>
          </w:rPr>
          <w:noBreakHyphen/>
        </w:r>
        <w:r>
          <w:rPr>
            <w:rFonts w:cs="v5.0.0"/>
          </w:rPr>
          <w:t>1</w:t>
        </w:r>
      </w:ins>
      <w:ins w:id="164" w:author="cmcc-chunxia Guo" w:date="2025-08-11T16:10:11Z">
        <w:r>
          <w:rPr/>
          <w:t xml:space="preserve"> in </w:t>
        </w:r>
      </w:ins>
      <w:ins w:id="165" w:author="cmcc-chunxia Guo" w:date="2025-08-11T16:22:48Z">
        <w:r>
          <w:rPr>
            <w:rFonts w:hint="eastAsia" w:eastAsia="宋体"/>
            <w:lang w:val="en-US" w:eastAsia="zh-CN"/>
          </w:rPr>
          <w:t>ban</w:t>
        </w:r>
      </w:ins>
      <w:ins w:id="166" w:author="cmcc-chunxia Guo" w:date="2025-08-11T16:22:49Z">
        <w:r>
          <w:rPr>
            <w:rFonts w:hint="eastAsia" w:eastAsia="宋体"/>
            <w:lang w:val="en-US" w:eastAsia="zh-CN"/>
          </w:rPr>
          <w:t>d n8</w:t>
        </w:r>
      </w:ins>
      <w:ins w:id="167" w:author="cmcc-chunxia Guo" w:date="2025-08-11T16:10:11Z">
        <w:r>
          <w:rPr>
            <w:rFonts w:cs="v5.0.0"/>
          </w:rPr>
          <w:t>.</w:t>
        </w:r>
      </w:ins>
    </w:p>
    <w:p w14:paraId="6776958C">
      <w:pPr>
        <w:pStyle w:val="56"/>
        <w:rPr>
          <w:ins w:id="168" w:author="cmcc-chunxia Guo" w:date="2025-08-11T16:10:11Z"/>
        </w:rPr>
      </w:pPr>
      <w:ins w:id="169" w:author="cmcc-chunxia Guo" w:date="2025-08-11T16:10:11Z">
        <w:r>
          <w:rPr/>
          <w:t>Table 6.6.</w:t>
        </w:r>
      </w:ins>
      <w:ins w:id="170" w:author="cmcc-chunxia Guo" w:date="2025-08-11T16:10:11Z">
        <w:r>
          <w:rPr>
            <w:rFonts w:eastAsia="宋体"/>
            <w:lang w:eastAsia="zh-CN"/>
          </w:rPr>
          <w:t>3</w:t>
        </w:r>
      </w:ins>
      <w:ins w:id="171" w:author="cmcc-chunxia Guo" w:date="2025-08-11T16:10:11Z">
        <w:r>
          <w:rPr/>
          <w:t>.2-1: Base station ACLR limit</w:t>
        </w:r>
      </w:ins>
    </w:p>
    <w:tbl>
      <w:tblPr>
        <w:tblStyle w:val="4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059"/>
        <w:gridCol w:w="1032"/>
      </w:tblGrid>
      <w:tr w14:paraId="1A4F79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72" w:author="cmcc-chunxia Guo" w:date="2025-08-11T16:10:11Z"/>
        </w:trPr>
        <w:tc>
          <w:tcPr>
            <w:tcW w:w="2202" w:type="dxa"/>
            <w:tcBorders>
              <w:bottom w:val="single" w:color="auto" w:sz="6" w:space="0"/>
            </w:tcBorders>
          </w:tcPr>
          <w:p w14:paraId="7C0B4A77">
            <w:pPr>
              <w:pStyle w:val="52"/>
              <w:rPr>
                <w:ins w:id="173" w:author="cmcc-chunxia Guo" w:date="2025-08-11T16:10:11Z"/>
                <w:rFonts w:cs="v5.0.0"/>
              </w:rPr>
            </w:pPr>
            <w:ins w:id="174" w:author="cmcc-chunxia Guo" w:date="2025-08-11T16:10:11Z">
              <w:r>
                <w:rPr>
                  <w:rFonts w:eastAsia="宋体" w:cs="v5.0.0"/>
                  <w:i/>
                </w:rPr>
                <w:t>BS channel bandwidth</w:t>
              </w:r>
            </w:ins>
            <w:ins w:id="175" w:author="cmcc-chunxia Guo" w:date="2025-08-11T16:10:11Z">
              <w:r>
                <w:rPr>
                  <w:rFonts w:cs="v5.0.0"/>
                </w:rPr>
                <w:t xml:space="preserve"> </w:t>
              </w:r>
            </w:ins>
            <w:ins w:id="176" w:author="cmcc-chunxia Guo" w:date="2025-08-11T16:10:11Z">
              <w:r>
                <w:rPr>
                  <w:rFonts w:eastAsia="宋体" w:cs="v5.0.0"/>
                </w:rPr>
                <w:t xml:space="preserve">of </w:t>
              </w:r>
            </w:ins>
            <w:ins w:id="177" w:author="cmcc-chunxia Guo" w:date="2025-08-11T16:10:11Z">
              <w:r>
                <w:rPr>
                  <w:rFonts w:eastAsia="宋体" w:cs="v5.0.0"/>
                  <w:i/>
                </w:rPr>
                <w:t>l</w:t>
              </w:r>
            </w:ins>
            <w:ins w:id="178" w:author="cmcc-chunxia Guo" w:date="2025-08-11T16:10:11Z">
              <w:r>
                <w:rPr>
                  <w:rFonts w:eastAsia="宋体" w:cs="Arial"/>
                  <w:i/>
                </w:rPr>
                <w:t>owest/highest carrier</w:t>
              </w:r>
            </w:ins>
            <w:ins w:id="179" w:author="cmcc-chunxia Guo" w:date="2025-08-11T16:10:11Z">
              <w:r>
                <w:rPr>
                  <w:rFonts w:cs="v5.0.0"/>
                </w:rPr>
                <w:t xml:space="preserve"> transmitted </w:t>
              </w:r>
            </w:ins>
            <w:ins w:id="180" w:author="cmcc-chunxia Guo" w:date="2025-08-11T16:10:11Z">
              <w:r>
                <w:rPr>
                  <w:rFonts w:cs="Arial"/>
                </w:rPr>
                <w:t>BW</w:t>
              </w:r>
            </w:ins>
            <w:ins w:id="181" w:author="cmcc-chunxia Guo" w:date="2025-08-11T16:10:11Z">
              <w:r>
                <w:rPr>
                  <w:rFonts w:cs="Arial"/>
                  <w:vertAlign w:val="subscript"/>
                </w:rPr>
                <w:t>Channel</w:t>
              </w:r>
            </w:ins>
            <w:ins w:id="182" w:author="cmcc-chunxia Guo" w:date="2025-08-11T16:10:11Z">
              <w:r>
                <w:rPr>
                  <w:rFonts w:cs="v5.0.0"/>
                </w:rPr>
                <w:t xml:space="preserve"> (MHz)</w:t>
              </w:r>
            </w:ins>
          </w:p>
        </w:tc>
        <w:tc>
          <w:tcPr>
            <w:tcW w:w="2191" w:type="dxa"/>
          </w:tcPr>
          <w:p w14:paraId="04B52320">
            <w:pPr>
              <w:pStyle w:val="52"/>
              <w:rPr>
                <w:ins w:id="183" w:author="cmcc-chunxia Guo" w:date="2025-08-11T16:10:11Z"/>
                <w:rFonts w:cs="v5.0.0"/>
              </w:rPr>
            </w:pPr>
            <w:ins w:id="184" w:author="cmcc-chunxia Guo" w:date="2025-08-11T16:10:11Z">
              <w:r>
                <w:rPr>
                  <w:rFonts w:cs="v5.0.0"/>
                </w:rPr>
                <w:t xml:space="preserve">BS adjacent channel centre frequency offset below the </w:t>
              </w:r>
            </w:ins>
            <w:ins w:id="185" w:author="cmcc-chunxia Guo" w:date="2025-08-11T16:10:11Z">
              <w:r>
                <w:rPr>
                  <w:rFonts w:eastAsia="宋体" w:cs="v5.0.0"/>
                </w:rPr>
                <w:t>lowest</w:t>
              </w:r>
            </w:ins>
            <w:ins w:id="186" w:author="cmcc-chunxia Guo" w:date="2025-08-11T16:10:11Z">
              <w:r>
                <w:rPr>
                  <w:rFonts w:cs="v5.0.0"/>
                </w:rPr>
                <w:t xml:space="preserve"> or above the </w:t>
              </w:r>
            </w:ins>
            <w:ins w:id="187" w:author="cmcc-chunxia Guo" w:date="2025-08-11T16:10:11Z">
              <w:r>
                <w:rPr>
                  <w:rFonts w:eastAsia="宋体" w:cs="v5.0.0"/>
                </w:rPr>
                <w:t>highest</w:t>
              </w:r>
            </w:ins>
            <w:ins w:id="188" w:author="cmcc-chunxia Guo" w:date="2025-08-11T16:10:11Z">
              <w:r>
                <w:rPr>
                  <w:rFonts w:cs="v5.0.0"/>
                </w:rPr>
                <w:t xml:space="preserve"> carrier centre frequency transmitted</w:t>
              </w:r>
            </w:ins>
          </w:p>
        </w:tc>
        <w:tc>
          <w:tcPr>
            <w:tcW w:w="1949" w:type="dxa"/>
          </w:tcPr>
          <w:p w14:paraId="2047B5B7">
            <w:pPr>
              <w:pStyle w:val="52"/>
              <w:rPr>
                <w:ins w:id="189" w:author="cmcc-chunxia Guo" w:date="2025-08-11T16:10:11Z"/>
                <w:rFonts w:cs="v5.0.0"/>
              </w:rPr>
            </w:pPr>
            <w:ins w:id="190" w:author="cmcc-chunxia Guo" w:date="2025-08-11T16:10:11Z">
              <w:r>
                <w:rPr>
                  <w:rFonts w:cs="v5.0.0"/>
                </w:rPr>
                <w:t>Assumed adjacent channel carrier (informative)</w:t>
              </w:r>
            </w:ins>
          </w:p>
        </w:tc>
        <w:tc>
          <w:tcPr>
            <w:tcW w:w="2059" w:type="dxa"/>
          </w:tcPr>
          <w:p w14:paraId="523D950F">
            <w:pPr>
              <w:pStyle w:val="52"/>
              <w:rPr>
                <w:ins w:id="191" w:author="cmcc-chunxia Guo" w:date="2025-08-11T16:10:11Z"/>
                <w:rFonts w:cs="v5.0.0"/>
              </w:rPr>
            </w:pPr>
            <w:ins w:id="192" w:author="cmcc-chunxia Guo" w:date="2025-08-11T16:10:11Z">
              <w:r>
                <w:rPr>
                  <w:rFonts w:cs="v5.0.0"/>
                </w:rPr>
                <w:t>Filter on the adjacent channel frequency and corresponding filter bandwidth</w:t>
              </w:r>
            </w:ins>
          </w:p>
        </w:tc>
        <w:tc>
          <w:tcPr>
            <w:tcW w:w="1032" w:type="dxa"/>
          </w:tcPr>
          <w:p w14:paraId="745A0CEF">
            <w:pPr>
              <w:pStyle w:val="52"/>
              <w:rPr>
                <w:ins w:id="193" w:author="cmcc-chunxia Guo" w:date="2025-08-11T16:10:11Z"/>
                <w:rFonts w:cs="v5.0.0"/>
              </w:rPr>
            </w:pPr>
            <w:ins w:id="194" w:author="cmcc-chunxia Guo" w:date="2025-08-11T16:10:11Z">
              <w:r>
                <w:rPr>
                  <w:rFonts w:cs="v5.0.0"/>
                </w:rPr>
                <w:t>ACLR limit</w:t>
              </w:r>
            </w:ins>
          </w:p>
        </w:tc>
      </w:tr>
      <w:tr w14:paraId="5A65C0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95" w:author="cmcc-chunxia Guo" w:date="2025-08-11T16:10:11Z"/>
        </w:trPr>
        <w:tc>
          <w:tcPr>
            <w:tcW w:w="2202" w:type="dxa"/>
            <w:tcBorders>
              <w:bottom w:val="nil"/>
            </w:tcBorders>
          </w:tcPr>
          <w:p w14:paraId="53B79A29">
            <w:pPr>
              <w:pStyle w:val="53"/>
              <w:rPr>
                <w:ins w:id="196" w:author="cmcc-chunxia Guo" w:date="2025-08-11T16:10:11Z"/>
                <w:rFonts w:eastAsia="宋体"/>
              </w:rPr>
            </w:pPr>
          </w:p>
        </w:tc>
        <w:tc>
          <w:tcPr>
            <w:tcW w:w="2191" w:type="dxa"/>
          </w:tcPr>
          <w:p w14:paraId="0BADB82D">
            <w:pPr>
              <w:pStyle w:val="53"/>
              <w:rPr>
                <w:ins w:id="197" w:author="cmcc-chunxia Guo" w:date="2025-08-11T16:10:11Z"/>
              </w:rPr>
            </w:pPr>
          </w:p>
        </w:tc>
        <w:tc>
          <w:tcPr>
            <w:tcW w:w="1949" w:type="dxa"/>
          </w:tcPr>
          <w:p w14:paraId="75ED9A58">
            <w:pPr>
              <w:pStyle w:val="53"/>
              <w:rPr>
                <w:ins w:id="198" w:author="cmcc-chunxia Guo" w:date="2025-08-11T16:10:11Z"/>
              </w:rPr>
            </w:pPr>
          </w:p>
        </w:tc>
        <w:tc>
          <w:tcPr>
            <w:tcW w:w="2059" w:type="dxa"/>
          </w:tcPr>
          <w:p w14:paraId="597B3A23">
            <w:pPr>
              <w:pStyle w:val="53"/>
              <w:rPr>
                <w:ins w:id="199" w:author="cmcc-chunxia Guo" w:date="2025-08-11T16:10:11Z"/>
              </w:rPr>
            </w:pPr>
          </w:p>
        </w:tc>
        <w:tc>
          <w:tcPr>
            <w:tcW w:w="1032" w:type="dxa"/>
          </w:tcPr>
          <w:p w14:paraId="7D89599B">
            <w:pPr>
              <w:pStyle w:val="53"/>
              <w:spacing w:line="256" w:lineRule="auto"/>
            </w:pPr>
          </w:p>
        </w:tc>
      </w:tr>
      <w:tr w14:paraId="2AD7BA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200" w:author="cmcc-chunxia Guo" w:date="2025-08-11T16:10:11Z"/>
        </w:trPr>
        <w:tc>
          <w:tcPr>
            <w:tcW w:w="2202" w:type="dxa"/>
            <w:tcBorders>
              <w:top w:val="nil"/>
              <w:bottom w:val="nil"/>
            </w:tcBorders>
          </w:tcPr>
          <w:p w14:paraId="7AC4DAF1">
            <w:pPr>
              <w:pStyle w:val="53"/>
              <w:rPr>
                <w:ins w:id="201" w:author="cmcc-chunxia Guo" w:date="2025-08-11T16:10:11Z"/>
                <w:rFonts w:eastAsia="宋体"/>
              </w:rPr>
            </w:pPr>
          </w:p>
        </w:tc>
        <w:tc>
          <w:tcPr>
            <w:tcW w:w="2191" w:type="dxa"/>
          </w:tcPr>
          <w:p w14:paraId="616FA76D">
            <w:pPr>
              <w:pStyle w:val="53"/>
              <w:rPr>
                <w:ins w:id="202" w:author="cmcc-chunxia Guo" w:date="2025-08-11T16:10:11Z"/>
                <w:rFonts w:cs="Arial"/>
              </w:rPr>
            </w:pPr>
          </w:p>
        </w:tc>
        <w:tc>
          <w:tcPr>
            <w:tcW w:w="1949" w:type="dxa"/>
          </w:tcPr>
          <w:p w14:paraId="4EC144F4">
            <w:pPr>
              <w:pStyle w:val="53"/>
              <w:rPr>
                <w:ins w:id="203" w:author="cmcc-chunxia Guo" w:date="2025-08-11T16:10:11Z"/>
              </w:rPr>
            </w:pPr>
          </w:p>
        </w:tc>
        <w:tc>
          <w:tcPr>
            <w:tcW w:w="2059" w:type="dxa"/>
          </w:tcPr>
          <w:p w14:paraId="174A846F">
            <w:pPr>
              <w:pStyle w:val="53"/>
              <w:rPr>
                <w:ins w:id="204" w:author="cmcc-chunxia Guo" w:date="2025-08-11T16:10:11Z"/>
                <w:rFonts w:cs="v5.0.0"/>
              </w:rPr>
            </w:pPr>
          </w:p>
        </w:tc>
        <w:tc>
          <w:tcPr>
            <w:tcW w:w="1032" w:type="dxa"/>
          </w:tcPr>
          <w:p w14:paraId="5BC0C3FA">
            <w:pPr>
              <w:pStyle w:val="53"/>
              <w:rPr>
                <w:ins w:id="205" w:author="cmcc-chunxia Guo" w:date="2025-08-11T16:10:11Z"/>
                <w:rFonts w:cs="v5.0.0"/>
              </w:rPr>
            </w:pPr>
          </w:p>
        </w:tc>
      </w:tr>
      <w:tr w14:paraId="5FD2DB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206" w:author="cmcc-chunxia Guo" w:date="2025-08-11T16:10:11Z"/>
        </w:trPr>
        <w:tc>
          <w:tcPr>
            <w:tcW w:w="2202" w:type="dxa"/>
            <w:tcBorders>
              <w:top w:val="nil"/>
              <w:bottom w:val="nil"/>
            </w:tcBorders>
          </w:tcPr>
          <w:p w14:paraId="70A71CF2">
            <w:pPr>
              <w:pStyle w:val="53"/>
              <w:rPr>
                <w:ins w:id="207" w:author="cmcc-chunxia Guo" w:date="2025-08-11T16:10:11Z"/>
                <w:rFonts w:eastAsia="宋体"/>
              </w:rPr>
            </w:pPr>
          </w:p>
        </w:tc>
        <w:tc>
          <w:tcPr>
            <w:tcW w:w="2191" w:type="dxa"/>
          </w:tcPr>
          <w:p w14:paraId="4E3F5746">
            <w:pPr>
              <w:pStyle w:val="53"/>
              <w:rPr>
                <w:ins w:id="208" w:author="cmcc-chunxia Guo" w:date="2025-08-11T16:10:11Z"/>
                <w:rFonts w:cs="v5.0.0"/>
              </w:rPr>
            </w:pPr>
          </w:p>
        </w:tc>
        <w:tc>
          <w:tcPr>
            <w:tcW w:w="1949" w:type="dxa"/>
          </w:tcPr>
          <w:p w14:paraId="7068A371">
            <w:pPr>
              <w:pStyle w:val="53"/>
              <w:rPr>
                <w:ins w:id="209" w:author="cmcc-chunxia Guo" w:date="2025-08-11T16:10:11Z"/>
              </w:rPr>
            </w:pPr>
          </w:p>
        </w:tc>
        <w:tc>
          <w:tcPr>
            <w:tcW w:w="2059" w:type="dxa"/>
          </w:tcPr>
          <w:p w14:paraId="7D4E31B2">
            <w:pPr>
              <w:pStyle w:val="53"/>
              <w:rPr>
                <w:ins w:id="210" w:author="cmcc-chunxia Guo" w:date="2025-08-11T16:10:11Z"/>
                <w:rFonts w:cs="v5.0.0"/>
              </w:rPr>
            </w:pPr>
          </w:p>
        </w:tc>
        <w:tc>
          <w:tcPr>
            <w:tcW w:w="1032" w:type="dxa"/>
          </w:tcPr>
          <w:p w14:paraId="50CCA24A">
            <w:pPr>
              <w:pStyle w:val="53"/>
              <w:rPr>
                <w:ins w:id="211" w:author="cmcc-chunxia Guo" w:date="2025-08-11T16:10:11Z"/>
                <w:rFonts w:cs="v5.0.0"/>
              </w:rPr>
            </w:pPr>
          </w:p>
        </w:tc>
      </w:tr>
      <w:tr w14:paraId="1D8A151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212" w:author="cmcc-chunxia Guo" w:date="2025-08-11T16:10:11Z"/>
        </w:trPr>
        <w:tc>
          <w:tcPr>
            <w:tcW w:w="2202" w:type="dxa"/>
            <w:tcBorders>
              <w:top w:val="nil"/>
            </w:tcBorders>
          </w:tcPr>
          <w:p w14:paraId="6521FBAC">
            <w:pPr>
              <w:pStyle w:val="53"/>
              <w:rPr>
                <w:ins w:id="213" w:author="cmcc-chunxia Guo" w:date="2025-08-11T16:10:11Z"/>
                <w:rFonts w:eastAsia="宋体"/>
              </w:rPr>
            </w:pPr>
          </w:p>
        </w:tc>
        <w:tc>
          <w:tcPr>
            <w:tcW w:w="2191" w:type="dxa"/>
          </w:tcPr>
          <w:p w14:paraId="50D4F345">
            <w:pPr>
              <w:pStyle w:val="53"/>
              <w:rPr>
                <w:ins w:id="214" w:author="cmcc-chunxia Guo" w:date="2025-08-11T16:10:11Z"/>
                <w:rFonts w:cs="Arial"/>
              </w:rPr>
            </w:pPr>
          </w:p>
        </w:tc>
        <w:tc>
          <w:tcPr>
            <w:tcW w:w="1949" w:type="dxa"/>
          </w:tcPr>
          <w:p w14:paraId="34F361D9">
            <w:pPr>
              <w:pStyle w:val="53"/>
              <w:rPr>
                <w:ins w:id="215" w:author="cmcc-chunxia Guo" w:date="2025-08-11T16:10:11Z"/>
                <w:rFonts w:eastAsia="宋体" w:cs="v5.0.0"/>
                <w:lang w:eastAsia="zh-CN"/>
              </w:rPr>
            </w:pPr>
          </w:p>
        </w:tc>
        <w:tc>
          <w:tcPr>
            <w:tcW w:w="2059" w:type="dxa"/>
          </w:tcPr>
          <w:p w14:paraId="3AB8515B">
            <w:pPr>
              <w:pStyle w:val="53"/>
              <w:rPr>
                <w:ins w:id="216" w:author="cmcc-chunxia Guo" w:date="2025-08-11T16:10:11Z"/>
                <w:rFonts w:cs="v5.0.0"/>
              </w:rPr>
            </w:pPr>
          </w:p>
        </w:tc>
        <w:tc>
          <w:tcPr>
            <w:tcW w:w="1032" w:type="dxa"/>
          </w:tcPr>
          <w:p w14:paraId="5FE93489">
            <w:pPr>
              <w:pStyle w:val="53"/>
              <w:rPr>
                <w:ins w:id="217" w:author="cmcc-chunxia Guo" w:date="2025-08-11T16:10:11Z"/>
                <w:rFonts w:cs="v5.0.0"/>
              </w:rPr>
            </w:pPr>
          </w:p>
        </w:tc>
      </w:tr>
      <w:tr w14:paraId="4D5C9C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218" w:author="cmcc-chunxia Guo" w:date="2025-08-11T16:10:11Z"/>
        </w:trPr>
        <w:tc>
          <w:tcPr>
            <w:tcW w:w="9433" w:type="dxa"/>
            <w:gridSpan w:val="5"/>
          </w:tcPr>
          <w:p w14:paraId="683F1FEF">
            <w:pPr>
              <w:pStyle w:val="67"/>
              <w:rPr>
                <w:ins w:id="219" w:author="cmcc-chunxia Guo" w:date="2025-08-11T16:10:11Z"/>
              </w:rPr>
            </w:pPr>
          </w:p>
        </w:tc>
      </w:tr>
    </w:tbl>
    <w:p w14:paraId="1DCE7293">
      <w:pPr>
        <w:rPr>
          <w:ins w:id="220" w:author="cmcc-chunxia Guo" w:date="2025-08-11T16:10:11Z"/>
          <w:rFonts w:eastAsia="宋体"/>
          <w:lang w:eastAsia="zh-CN"/>
        </w:rPr>
      </w:pPr>
    </w:p>
    <w:p w14:paraId="2B6C5772">
      <w:pPr>
        <w:rPr>
          <w:ins w:id="221" w:author="cmcc-chunxia Guo" w:date="2025-08-11T16:10:11Z"/>
          <w:rFonts w:cs="v5.0.0"/>
        </w:rPr>
      </w:pPr>
      <w:ins w:id="222" w:author="cmcc-chunxia Guo" w:date="2025-08-11T16:10:11Z">
        <w:r>
          <w:rPr>
            <w:rFonts w:cs="v5.0.0"/>
          </w:rPr>
          <w:t xml:space="preserve">The ACLR absolute </w:t>
        </w:r>
      </w:ins>
      <w:ins w:id="223" w:author="cmcc-chunxia Guo" w:date="2025-08-11T16:10:11Z">
        <w:bookmarkStart w:id="215" w:name="_Hlk508123340"/>
        <w:r>
          <w:rPr>
            <w:rFonts w:cs="v5.0.0"/>
            <w:i/>
            <w:iCs/>
            <w:lang w:val="en-US" w:eastAsia="zh-CN"/>
          </w:rPr>
          <w:t xml:space="preserve">basic </w:t>
        </w:r>
      </w:ins>
      <w:ins w:id="224" w:author="cmcc-chunxia Guo" w:date="2025-08-11T16:10:11Z">
        <w:r>
          <w:rPr>
            <w:rFonts w:cs="v5.0.0"/>
            <w:i/>
          </w:rPr>
          <w:t>limit</w:t>
        </w:r>
      </w:ins>
      <w:ins w:id="225" w:author="cmcc-chunxia Guo" w:date="2025-08-11T16:10:11Z">
        <w:r>
          <w:rPr>
            <w:rFonts w:cs="v5.0.0"/>
          </w:rPr>
          <w:t xml:space="preserve"> is</w:t>
        </w:r>
        <w:bookmarkEnd w:id="215"/>
        <w:r>
          <w:rPr>
            <w:rFonts w:cs="v5.0.0"/>
          </w:rPr>
          <w:t xml:space="preserve"> specified in table 6.6.</w:t>
        </w:r>
      </w:ins>
      <w:ins w:id="226" w:author="cmcc-chunxia Guo" w:date="2025-08-11T16:10:11Z">
        <w:r>
          <w:rPr>
            <w:rFonts w:eastAsia="宋体" w:cs="v5.0.0"/>
            <w:lang w:eastAsia="zh-CN"/>
          </w:rPr>
          <w:t>3</w:t>
        </w:r>
      </w:ins>
      <w:ins w:id="227" w:author="cmcc-chunxia Guo" w:date="2025-08-11T16:10:11Z">
        <w:r>
          <w:rPr>
            <w:rFonts w:cs="v5.0.0"/>
          </w:rPr>
          <w:t>.2</w:t>
        </w:r>
        <w:r>
          <w:rPr>
            <w:rFonts w:cs="v5.0.0"/>
          </w:rPr>
          <w:noBreakHyphen/>
        </w:r>
        <w:r>
          <w:rPr>
            <w:rFonts w:cs="v5.0.0"/>
          </w:rPr>
          <w:t>2.</w:t>
        </w:r>
      </w:ins>
    </w:p>
    <w:p w14:paraId="1F4DBBF7">
      <w:pPr>
        <w:pStyle w:val="56"/>
        <w:rPr>
          <w:ins w:id="228" w:author="cmcc-chunxia Guo" w:date="2025-08-11T16:10:11Z"/>
          <w:rFonts w:eastAsia="宋体"/>
          <w:lang w:eastAsia="zh-CN"/>
        </w:rPr>
      </w:pPr>
      <w:ins w:id="229" w:author="cmcc-chunxia Guo" w:date="2025-08-11T16:10:11Z">
        <w:r>
          <w:rPr/>
          <w:t>Table 6.6.</w:t>
        </w:r>
      </w:ins>
      <w:ins w:id="230" w:author="cmcc-chunxia Guo" w:date="2025-08-11T16:10:11Z">
        <w:r>
          <w:rPr>
            <w:rFonts w:eastAsia="宋体"/>
            <w:lang w:eastAsia="zh-CN"/>
          </w:rPr>
          <w:t>3</w:t>
        </w:r>
      </w:ins>
      <w:ins w:id="231" w:author="cmcc-chunxia Guo" w:date="2025-08-11T16:10:11Z">
        <w:r>
          <w:rPr/>
          <w:t xml:space="preserve">.2-2: Base station ACLR absolute </w:t>
        </w:r>
      </w:ins>
      <w:ins w:id="232" w:author="cmcc-chunxia Guo" w:date="2025-08-11T16:10:11Z">
        <w:r>
          <w:rPr>
            <w:rFonts w:cs="v5.0.0"/>
            <w:i/>
            <w:iCs/>
            <w:lang w:val="en-US" w:eastAsia="zh-CN"/>
          </w:rPr>
          <w:t xml:space="preserve">basic </w:t>
        </w:r>
      </w:ins>
      <w:ins w:id="233" w:author="cmcc-chunxia Guo" w:date="2025-08-11T16:10:11Z">
        <w:r>
          <w:rPr>
            <w:i/>
          </w:rPr>
          <w:t>limit</w:t>
        </w:r>
      </w:ins>
    </w:p>
    <w:tbl>
      <w:tblPr>
        <w:tblStyle w:val="4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2"/>
        <w:gridCol w:w="3361"/>
      </w:tblGrid>
      <w:tr w14:paraId="0EC6B01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234" w:author="cmcc-chunxia Guo" w:date="2025-08-11T16:10:11Z"/>
        </w:trPr>
        <w:tc>
          <w:tcPr>
            <w:tcW w:w="2792" w:type="dxa"/>
          </w:tcPr>
          <w:p w14:paraId="75852C1A">
            <w:pPr>
              <w:pStyle w:val="52"/>
              <w:rPr>
                <w:ins w:id="235" w:author="cmcc-chunxia Guo" w:date="2025-08-11T16:10:11Z"/>
                <w:rFonts w:cs="v5.0.0"/>
              </w:rPr>
            </w:pPr>
            <w:ins w:id="236" w:author="cmcc-chunxia Guo" w:date="2025-08-11T16:10:11Z">
              <w:r>
                <w:rPr>
                  <w:rFonts w:eastAsia="宋体" w:cs="v5.0.0"/>
                </w:rPr>
                <w:t>BS category / BS class</w:t>
              </w:r>
            </w:ins>
          </w:p>
        </w:tc>
        <w:tc>
          <w:tcPr>
            <w:tcW w:w="3361" w:type="dxa"/>
          </w:tcPr>
          <w:p w14:paraId="0A27D534">
            <w:pPr>
              <w:pStyle w:val="52"/>
              <w:rPr>
                <w:ins w:id="237" w:author="cmcc-chunxia Guo" w:date="2025-08-11T16:10:11Z"/>
                <w:rFonts w:cs="v5.0.0"/>
              </w:rPr>
            </w:pPr>
            <w:ins w:id="238" w:author="cmcc-chunxia Guo" w:date="2025-08-11T16:10:11Z">
              <w:r>
                <w:rPr>
                  <w:rFonts w:cs="v5.0.0"/>
                </w:rPr>
                <w:t xml:space="preserve">ACLR absolute </w:t>
              </w:r>
            </w:ins>
            <w:ins w:id="239" w:author="cmcc-chunxia Guo" w:date="2025-08-11T16:10:11Z">
              <w:r>
                <w:rPr>
                  <w:rFonts w:cs="v5.0.0"/>
                  <w:i/>
                  <w:iCs/>
                  <w:lang w:val="en-US" w:eastAsia="zh-CN"/>
                </w:rPr>
                <w:t xml:space="preserve">basic </w:t>
              </w:r>
            </w:ins>
            <w:ins w:id="240" w:author="cmcc-chunxia Guo" w:date="2025-08-11T16:10:11Z">
              <w:r>
                <w:rPr>
                  <w:rFonts w:cs="v5.0.0"/>
                  <w:i/>
                </w:rPr>
                <w:t>limit</w:t>
              </w:r>
            </w:ins>
          </w:p>
        </w:tc>
      </w:tr>
      <w:tr w14:paraId="320841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241" w:author="cmcc-chunxia Guo" w:date="2025-08-11T16:10:11Z"/>
        </w:trPr>
        <w:tc>
          <w:tcPr>
            <w:tcW w:w="2792" w:type="dxa"/>
          </w:tcPr>
          <w:p w14:paraId="7509D48C">
            <w:pPr>
              <w:pStyle w:val="53"/>
              <w:rPr>
                <w:ins w:id="242" w:author="cmcc-chunxia Guo" w:date="2025-08-11T16:10:11Z"/>
                <w:rFonts w:cs="v5.0.0"/>
              </w:rPr>
            </w:pPr>
            <w:ins w:id="243" w:author="cmcc-chunxia Guo" w:date="2025-08-11T16:10:11Z">
              <w:r>
                <w:rPr>
                  <w:rFonts w:cs="v5.0.0"/>
                </w:rPr>
                <w:t>Medium Range BS</w:t>
              </w:r>
            </w:ins>
          </w:p>
        </w:tc>
        <w:tc>
          <w:tcPr>
            <w:tcW w:w="3361" w:type="dxa"/>
          </w:tcPr>
          <w:p w14:paraId="6E316D56">
            <w:pPr>
              <w:pStyle w:val="53"/>
              <w:rPr>
                <w:ins w:id="244" w:author="cmcc-chunxia Guo" w:date="2025-08-11T16:10:11Z"/>
                <w:rFonts w:cs="v5.0.0"/>
                <w:lang w:eastAsia="ja-JP"/>
              </w:rPr>
            </w:pPr>
            <w:ins w:id="245" w:author="cmcc-chunxia Guo" w:date="2025-08-11T16:25:02Z">
              <w:r>
                <w:rPr>
                  <w:rFonts w:hint="eastAsia" w:eastAsia="宋体" w:cs="v5.0.0"/>
                  <w:lang w:val="en-US" w:eastAsia="zh-CN"/>
                </w:rPr>
                <w:t>TBD</w:t>
              </w:r>
            </w:ins>
            <w:ins w:id="246" w:author="cmcc-chunxia Guo" w:date="2025-08-11T16:10:11Z">
              <w:r>
                <w:rPr>
                  <w:rFonts w:cs="v5.0.0"/>
                  <w:lang w:eastAsia="ja-JP"/>
                </w:rPr>
                <w:t xml:space="preserve"> dBm/MHz</w:t>
              </w:r>
            </w:ins>
          </w:p>
        </w:tc>
      </w:tr>
    </w:tbl>
    <w:p w14:paraId="573DFAAE">
      <w:pPr>
        <w:overflowPunct w:val="0"/>
        <w:autoSpaceDE w:val="0"/>
        <w:autoSpaceDN w:val="0"/>
        <w:adjustRightInd w:val="0"/>
        <w:textAlignment w:val="baseline"/>
        <w:rPr>
          <w:ins w:id="247" w:author="cmcc-chunxia Guo" w:date="2025-08-11T16:44:10Z"/>
          <w:lang w:eastAsia="ko-KR"/>
        </w:rPr>
      </w:pPr>
    </w:p>
    <w:p w14:paraId="46207F7E">
      <w:pPr>
        <w:overflowPunct w:val="0"/>
        <w:autoSpaceDE w:val="0"/>
        <w:autoSpaceDN w:val="0"/>
        <w:adjustRightInd w:val="0"/>
        <w:textAlignment w:val="baseline"/>
        <w:rPr>
          <w:ins w:id="248" w:author="cmcc-chunxia Guo" w:date="2025-08-11T16:10:11Z"/>
          <w:rFonts w:hint="eastAsia" w:eastAsia="宋体"/>
          <w:lang w:val="en-US" w:eastAsia="zh-CN"/>
        </w:rPr>
      </w:pPr>
      <w:ins w:id="249" w:author="cmcc-chunxia Guo" w:date="2025-08-11T16:44:10Z">
        <w:r>
          <w:rPr>
            <w:rFonts w:hint="eastAsia" w:eastAsia="宋体"/>
            <w:lang w:val="en-US" w:eastAsia="zh-CN"/>
          </w:rPr>
          <w:t>[</w:t>
        </w:r>
      </w:ins>
    </w:p>
    <w:p w14:paraId="5483444C">
      <w:pPr>
        <w:pStyle w:val="56"/>
        <w:rPr>
          <w:ins w:id="250" w:author="cmcc-chunxia Guo" w:date="2025-08-11T16:10:11Z"/>
        </w:rPr>
      </w:pPr>
      <w:ins w:id="251" w:author="cmcc-chunxia Guo" w:date="2025-08-11T16:10:11Z">
        <w:r>
          <w:rPr/>
          <w:t>Table 6.6.3.2-</w:t>
        </w:r>
      </w:ins>
      <w:ins w:id="252" w:author="cmcc-chunxia Guo" w:date="2025-08-11T16:25:55Z">
        <w:r>
          <w:rPr>
            <w:rFonts w:hint="eastAsia" w:eastAsia="宋体"/>
            <w:lang w:val="en-US" w:eastAsia="zh-CN"/>
          </w:rPr>
          <w:t>3</w:t>
        </w:r>
      </w:ins>
      <w:ins w:id="253" w:author="cmcc-chunxia Guo" w:date="2025-08-11T16:10:11Z">
        <w:r>
          <w:rPr/>
          <w:t>: Filter parameters for the assigned channel</w:t>
        </w:r>
      </w:ins>
    </w:p>
    <w:tbl>
      <w:tblPr>
        <w:tblStyle w:val="4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14:paraId="202495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254" w:author="cmcc-chunxia Guo" w:date="2025-08-11T16:10:11Z"/>
        </w:trPr>
        <w:tc>
          <w:tcPr>
            <w:tcW w:w="2596" w:type="dxa"/>
            <w:tcBorders>
              <w:top w:val="single" w:color="auto" w:sz="6" w:space="0"/>
              <w:left w:val="single" w:color="auto" w:sz="6" w:space="0"/>
              <w:bottom w:val="single" w:color="auto" w:sz="6" w:space="0"/>
              <w:right w:val="single" w:color="auto" w:sz="6" w:space="0"/>
            </w:tcBorders>
          </w:tcPr>
          <w:p w14:paraId="6A6E1A6C">
            <w:pPr>
              <w:pStyle w:val="52"/>
              <w:rPr>
                <w:ins w:id="255" w:author="cmcc-chunxia Guo" w:date="2025-08-11T16:10:11Z"/>
                <w:rFonts w:eastAsia="宋体" w:cs="v5.0.0"/>
              </w:rPr>
            </w:pPr>
            <w:ins w:id="256" w:author="cmcc-chunxia Guo" w:date="2025-08-11T16:10:11Z">
              <w:r>
                <w:rPr>
                  <w:rFonts w:eastAsia="宋体" w:cs="v5.0.0"/>
                </w:rPr>
                <w:t xml:space="preserve">RAT of the carrier adjacent to the </w:t>
              </w:r>
            </w:ins>
            <w:ins w:id="257" w:author="cmcc-chunxia Guo" w:date="2025-08-11T16:10:11Z">
              <w:r>
                <w:rPr>
                  <w:rFonts w:eastAsia="宋体" w:cs="v5.0.0"/>
                  <w:i/>
                </w:rPr>
                <w:t>sub-block</w:t>
              </w:r>
            </w:ins>
            <w:ins w:id="258" w:author="cmcc-chunxia Guo" w:date="2025-08-11T16:10:11Z">
              <w:r>
                <w:rPr>
                  <w:rFonts w:eastAsia="宋体" w:cs="v5.0.0"/>
                </w:rPr>
                <w:t xml:space="preserve"> or </w:t>
              </w:r>
            </w:ins>
            <w:ins w:id="259" w:author="cmcc-chunxia Guo" w:date="2025-08-11T16:10:11Z">
              <w:r>
                <w:rPr>
                  <w:rFonts w:eastAsia="宋体" w:cs="v5.0.0"/>
                  <w:i/>
                </w:rPr>
                <w:t>Inter RF Bandwidth gap</w:t>
              </w:r>
            </w:ins>
            <w:ins w:id="260" w:author="cmcc-chunxia Guo" w:date="2025-08-11T16:10:11Z">
              <w:r>
                <w:rPr>
                  <w:rFonts w:eastAsia="宋体" w:cs="v5.0.0"/>
                </w:rPr>
                <w:t xml:space="preserve"> </w:t>
              </w:r>
            </w:ins>
          </w:p>
        </w:tc>
        <w:tc>
          <w:tcPr>
            <w:tcW w:w="3824" w:type="dxa"/>
            <w:tcBorders>
              <w:top w:val="single" w:color="auto" w:sz="6" w:space="0"/>
              <w:left w:val="single" w:color="auto" w:sz="6" w:space="0"/>
              <w:bottom w:val="single" w:color="auto" w:sz="6" w:space="0"/>
              <w:right w:val="single" w:color="auto" w:sz="6" w:space="0"/>
            </w:tcBorders>
          </w:tcPr>
          <w:p w14:paraId="1158CE43">
            <w:pPr>
              <w:pStyle w:val="52"/>
              <w:rPr>
                <w:ins w:id="261" w:author="cmcc-chunxia Guo" w:date="2025-08-11T16:10:11Z"/>
                <w:rFonts w:cs="v5.0.0"/>
              </w:rPr>
            </w:pPr>
            <w:ins w:id="262" w:author="cmcc-chunxia Guo" w:date="2025-08-11T16:10:11Z">
              <w:r>
                <w:rPr>
                  <w:rFonts w:cs="v5.0.0"/>
                </w:rPr>
                <w:t>Filter on the assigned channel frequency and corresponding filter bandwidth</w:t>
              </w:r>
            </w:ins>
          </w:p>
        </w:tc>
      </w:tr>
      <w:tr w14:paraId="0C2535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263" w:author="cmcc-chunxia Guo" w:date="2025-08-11T16:10:11Z"/>
        </w:trPr>
        <w:tc>
          <w:tcPr>
            <w:tcW w:w="2596" w:type="dxa"/>
            <w:tcBorders>
              <w:top w:val="single" w:color="auto" w:sz="6" w:space="0"/>
              <w:left w:val="single" w:color="auto" w:sz="6" w:space="0"/>
              <w:bottom w:val="single" w:color="auto" w:sz="6" w:space="0"/>
              <w:right w:val="single" w:color="auto" w:sz="6" w:space="0"/>
            </w:tcBorders>
          </w:tcPr>
          <w:p w14:paraId="0A9E0435">
            <w:pPr>
              <w:pStyle w:val="53"/>
              <w:rPr>
                <w:ins w:id="264" w:author="cmcc-chunxia Guo" w:date="2025-08-11T16:10:11Z"/>
                <w:rFonts w:eastAsia="宋体" w:cs="Arial"/>
              </w:rPr>
            </w:pPr>
            <w:ins w:id="265" w:author="cmcc-chunxia Guo" w:date="2025-08-11T16:10:11Z">
              <w:r>
                <w:rPr>
                  <w:rFonts w:eastAsia="宋体" w:cs="Arial"/>
                </w:rPr>
                <w:t>NR</w:t>
              </w:r>
            </w:ins>
          </w:p>
        </w:tc>
        <w:tc>
          <w:tcPr>
            <w:tcW w:w="3824" w:type="dxa"/>
            <w:tcBorders>
              <w:top w:val="single" w:color="auto" w:sz="6" w:space="0"/>
              <w:left w:val="single" w:color="auto" w:sz="6" w:space="0"/>
              <w:bottom w:val="single" w:color="auto" w:sz="6" w:space="0"/>
              <w:right w:val="single" w:color="auto" w:sz="6" w:space="0"/>
            </w:tcBorders>
          </w:tcPr>
          <w:p w14:paraId="333FE8AD">
            <w:pPr>
              <w:pStyle w:val="53"/>
              <w:rPr>
                <w:ins w:id="266" w:author="cmcc-chunxia Guo" w:date="2025-08-11T16:10:11Z"/>
                <w:rFonts w:cs="Arial"/>
              </w:rPr>
            </w:pPr>
            <w:ins w:id="267" w:author="cmcc-chunxia Guo" w:date="2025-08-11T16:10:11Z">
              <w:r>
                <w:rPr/>
                <w:t xml:space="preserve">NR of same BW with SCS that provides largest </w:t>
              </w:r>
            </w:ins>
            <w:ins w:id="268" w:author="cmcc-chunxia Guo" w:date="2025-08-11T16:10:11Z">
              <w:r>
                <w:rPr>
                  <w:rFonts w:cs="Arial"/>
                  <w:i/>
                </w:rPr>
                <w:t>transmission bandwidth configuration</w:t>
              </w:r>
            </w:ins>
          </w:p>
        </w:tc>
      </w:tr>
    </w:tbl>
    <w:p w14:paraId="0A2C25CE">
      <w:pPr>
        <w:rPr>
          <w:ins w:id="269" w:author="cmcc-chunxia Guo" w:date="2025-08-11T16:44:14Z"/>
          <w:rFonts w:eastAsia="宋体"/>
        </w:rPr>
      </w:pPr>
    </w:p>
    <w:p w14:paraId="43AAF367">
      <w:pPr>
        <w:rPr>
          <w:ins w:id="270" w:author="cmcc-chunxia Guo" w:date="2025-08-11T16:10:11Z"/>
          <w:rFonts w:hint="eastAsia" w:eastAsia="宋体"/>
          <w:lang w:val="en-US" w:eastAsia="zh-CN"/>
        </w:rPr>
      </w:pPr>
      <w:ins w:id="271" w:author="cmcc-chunxia Guo" w:date="2025-08-11T16:44:14Z">
        <w:r>
          <w:rPr>
            <w:rFonts w:hint="eastAsia" w:eastAsia="宋体"/>
            <w:lang w:val="en-US" w:eastAsia="zh-CN"/>
          </w:rPr>
          <w:t>]</w:t>
        </w:r>
      </w:ins>
    </w:p>
    <w:p w14:paraId="747D38A6">
      <w:pPr>
        <w:pStyle w:val="5"/>
        <w:rPr>
          <w:ins w:id="272" w:author="cmcc-chunxia Guo" w:date="2025-08-11T16:10:11Z"/>
        </w:rPr>
      </w:pPr>
      <w:ins w:id="273" w:author="cmcc-chunxia Guo" w:date="2025-08-11T16:10:11Z">
        <w:bookmarkStart w:id="216" w:name="_Toc124266476"/>
        <w:bookmarkStart w:id="217" w:name="_Toc67916640"/>
        <w:bookmarkStart w:id="218" w:name="_Toc124157072"/>
        <w:bookmarkStart w:id="219" w:name="_Toc61179344"/>
        <w:bookmarkStart w:id="220" w:name="_Toc90422625"/>
        <w:bookmarkStart w:id="221" w:name="_Toc45893470"/>
        <w:bookmarkStart w:id="222" w:name="_Toc123717496"/>
        <w:bookmarkStart w:id="223" w:name="_Toc61178874"/>
        <w:bookmarkStart w:id="224" w:name="_Toc114255513"/>
        <w:bookmarkStart w:id="225" w:name="_Toc123049007"/>
        <w:bookmarkStart w:id="226" w:name="_Toc44712157"/>
        <w:bookmarkStart w:id="227" w:name="_Toc74663238"/>
        <w:bookmarkStart w:id="228" w:name="_Toc138837588"/>
        <w:bookmarkStart w:id="229" w:name="_Toc131740832"/>
        <w:bookmarkStart w:id="230" w:name="_Toc131766366"/>
        <w:bookmarkStart w:id="231" w:name="_Toc37267555"/>
        <w:bookmarkStart w:id="232" w:name="_Toc107419293"/>
        <w:bookmarkStart w:id="233" w:name="_Toc36817251"/>
        <w:bookmarkStart w:id="234" w:name="_Toc107311709"/>
        <w:bookmarkStart w:id="235" w:name="_Toc106782818"/>
        <w:bookmarkStart w:id="236" w:name="_Toc131595834"/>
        <w:bookmarkStart w:id="237" w:name="_Toc107474920"/>
        <w:bookmarkStart w:id="238" w:name="_Toc156567409"/>
        <w:bookmarkStart w:id="239" w:name="_Toc29811699"/>
        <w:bookmarkStart w:id="240" w:name="_Toc82621778"/>
        <w:bookmarkStart w:id="241" w:name="_Toc21127490"/>
        <w:bookmarkStart w:id="242" w:name="_Toc123051926"/>
        <w:bookmarkStart w:id="243" w:name="_Toc123054395"/>
        <w:bookmarkStart w:id="244" w:name="_Toc53178648"/>
        <w:bookmarkStart w:id="245" w:name="_Toc53178197"/>
        <w:bookmarkStart w:id="246" w:name="_Toc37260167"/>
        <w:bookmarkStart w:id="247" w:name="_Toc115186193"/>
        <w:r>
          <w:rPr/>
          <w:t>6.6.3.3</w:t>
        </w:r>
      </w:ins>
      <w:ins w:id="274" w:author="cmcc-chunxia Guo" w:date="2025-08-11T16:10:11Z">
        <w:r>
          <w:rPr/>
          <w:tab/>
        </w:r>
      </w:ins>
      <w:ins w:id="275" w:author="cmcc-chunxia Guo" w:date="2025-08-11T16:10:11Z">
        <w:r>
          <w:rPr/>
          <w:t xml:space="preserve">Minimum requirement for </w:t>
        </w:r>
      </w:ins>
      <w:ins w:id="276" w:author="cmcc-chunxia Guo" w:date="2025-08-11T16:10:11Z">
        <w:r>
          <w:rPr>
            <w:i/>
          </w:rPr>
          <w:t>BS type 1-C</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ins>
    </w:p>
    <w:p w14:paraId="287C9422">
      <w:pPr>
        <w:rPr>
          <w:ins w:id="277" w:author="cmcc-chunxia Guo" w:date="2025-08-11T16:10:11Z"/>
        </w:rPr>
      </w:pPr>
      <w:ins w:id="278" w:author="cmcc-chunxia Guo" w:date="2025-08-11T16:10:11Z">
        <w:bookmarkStart w:id="248" w:name="_Hlk508124711"/>
        <w:r>
          <w:rPr/>
          <w:t xml:space="preserve">The ACLR </w:t>
        </w:r>
      </w:ins>
      <w:ins w:id="279" w:author="cmcc-chunxia Guo" w:date="2025-08-11T16:10:11Z">
        <w:r>
          <w:rPr>
            <w:rFonts w:eastAsia="宋体"/>
            <w:lang w:val="en-US" w:eastAsia="zh-CN"/>
          </w:rPr>
          <w:t xml:space="preserve"> </w:t>
        </w:r>
      </w:ins>
      <w:ins w:id="280" w:author="cmcc-chunxia Guo" w:date="2025-08-11T16:10:11Z">
        <w:r>
          <w:rPr/>
          <w:t xml:space="preserve">absolute </w:t>
        </w:r>
      </w:ins>
      <w:ins w:id="281" w:author="cmcc-chunxia Guo" w:date="2025-08-11T16:10:11Z">
        <w:r>
          <w:rPr>
            <w:i/>
          </w:rPr>
          <w:t>basic limits</w:t>
        </w:r>
      </w:ins>
      <w:ins w:id="282" w:author="cmcc-chunxia Guo" w:date="2025-08-11T16:10:11Z">
        <w:r>
          <w:rPr/>
          <w:t xml:space="preserve"> in table 6.6.3.2-2</w:t>
        </w:r>
      </w:ins>
      <w:ins w:id="283" w:author="cmcc-chunxia Guo" w:date="2025-08-11T16:26:16Z">
        <w:r>
          <w:rPr>
            <w:rFonts w:hint="eastAsia" w:eastAsia="宋体"/>
            <w:lang w:val="en-US" w:eastAsia="zh-CN"/>
          </w:rPr>
          <w:t xml:space="preserve"> </w:t>
        </w:r>
      </w:ins>
      <w:ins w:id="284" w:author="cmcc-chunxia Guo" w:date="2025-08-11T16:10:11Z">
        <w:r>
          <w:rPr/>
          <w:t xml:space="preserve">or the ACLR  </w:t>
        </w:r>
      </w:ins>
      <w:ins w:id="285" w:author="cmcc-chunxia Guo" w:date="2025-08-11T16:10:11Z">
        <w:r>
          <w:rPr>
            <w:i/>
          </w:rPr>
          <w:t>limits</w:t>
        </w:r>
      </w:ins>
      <w:ins w:id="286" w:author="cmcc-chunxia Guo" w:date="2025-08-11T16:10:11Z">
        <w:r>
          <w:rPr/>
          <w:t xml:space="preserve"> in table 6.6.3.2-1, whichever is less stringent, shall apply</w:t>
        </w:r>
      </w:ins>
      <w:ins w:id="287" w:author="cmcc-chunxia Guo" w:date="2025-08-11T16:10:11Z">
        <w:r>
          <w:rPr>
            <w:rFonts w:eastAsia="宋体"/>
            <w:lang w:val="en-US" w:eastAsia="zh-CN"/>
          </w:rPr>
          <w:t xml:space="preserve"> for each </w:t>
        </w:r>
      </w:ins>
      <w:ins w:id="288" w:author="cmcc-chunxia Guo" w:date="2025-08-11T16:10:11Z">
        <w:r>
          <w:rPr>
            <w:rFonts w:eastAsia="宋体"/>
            <w:i/>
            <w:iCs/>
            <w:lang w:val="en-US" w:eastAsia="zh-CN"/>
          </w:rPr>
          <w:t>antenna connector</w:t>
        </w:r>
      </w:ins>
      <w:ins w:id="289" w:author="cmcc-chunxia Guo" w:date="2025-08-11T16:10:11Z">
        <w:r>
          <w:rPr/>
          <w:t xml:space="preserve">. </w:t>
        </w:r>
      </w:ins>
    </w:p>
    <w:bookmarkEnd w:id="248"/>
    <w:p w14:paraId="223D0BF2">
      <w:pPr>
        <w:pStyle w:val="4"/>
        <w:rPr>
          <w:ins w:id="290" w:author="cmcc-chunxia Guo" w:date="2025-08-11T16:10:11Z"/>
        </w:rPr>
      </w:pPr>
      <w:ins w:id="291" w:author="cmcc-chunxia Guo" w:date="2025-08-11T16:10:11Z">
        <w:r>
          <w:rPr/>
          <w:t>6.6.4</w:t>
        </w:r>
      </w:ins>
      <w:ins w:id="292" w:author="cmcc-chunxia Guo" w:date="2025-08-11T16:10:11Z">
        <w:r>
          <w:rPr/>
          <w:tab/>
        </w:r>
      </w:ins>
      <w:ins w:id="293" w:author="cmcc-chunxia Guo" w:date="2025-08-11T16:10:11Z">
        <w:r>
          <w:rPr/>
          <w:t>Operating band unwanted emissions</w:t>
        </w:r>
      </w:ins>
      <w:ins w:id="294" w:author="cmcc-chunxia Guo" w:date="2025-08-11T16:10:11Z">
        <w:r>
          <w:rPr/>
          <w:tab/>
        </w:r>
      </w:ins>
    </w:p>
    <w:p w14:paraId="2C560CEB">
      <w:pPr>
        <w:pStyle w:val="5"/>
        <w:rPr>
          <w:ins w:id="295" w:author="cmcc-chunxia Guo" w:date="2025-08-11T16:10:11Z"/>
        </w:rPr>
      </w:pPr>
      <w:ins w:id="296" w:author="cmcc-chunxia Guo" w:date="2025-08-11T16:10:11Z">
        <w:bookmarkStart w:id="249" w:name="_Toc124157075"/>
        <w:bookmarkStart w:id="250" w:name="_Toc36817254"/>
        <w:bookmarkStart w:id="251" w:name="_Toc131740835"/>
        <w:bookmarkStart w:id="252" w:name="_Toc37260170"/>
        <w:bookmarkStart w:id="253" w:name="_Toc156567412"/>
        <w:bookmarkStart w:id="254" w:name="_Toc45893473"/>
        <w:bookmarkStart w:id="255" w:name="_Toc131595837"/>
        <w:bookmarkStart w:id="256" w:name="_Toc123717499"/>
        <w:bookmarkStart w:id="257" w:name="_Toc44712160"/>
        <w:bookmarkStart w:id="258" w:name="_Toc114255516"/>
        <w:bookmarkStart w:id="259" w:name="_Toc29811702"/>
        <w:bookmarkStart w:id="260" w:name="_Toc106782821"/>
        <w:bookmarkStart w:id="261" w:name="_Toc138837591"/>
        <w:bookmarkStart w:id="262" w:name="_Toc37267558"/>
        <w:bookmarkStart w:id="263" w:name="_Toc21127493"/>
        <w:bookmarkStart w:id="264" w:name="_Toc67916643"/>
        <w:bookmarkStart w:id="265" w:name="_Toc107419296"/>
        <w:bookmarkStart w:id="266" w:name="_Toc74663241"/>
        <w:bookmarkStart w:id="267" w:name="_Toc123054398"/>
        <w:bookmarkStart w:id="268" w:name="_Toc61178877"/>
        <w:bookmarkStart w:id="269" w:name="_Toc124266479"/>
        <w:bookmarkStart w:id="270" w:name="_Toc107311712"/>
        <w:bookmarkStart w:id="271" w:name="_Toc61179347"/>
        <w:bookmarkStart w:id="272" w:name="_Toc123049010"/>
        <w:bookmarkStart w:id="273" w:name="_Toc53178651"/>
        <w:bookmarkStart w:id="274" w:name="_Toc53178200"/>
        <w:bookmarkStart w:id="275" w:name="_Toc82621781"/>
        <w:bookmarkStart w:id="276" w:name="_Toc123051929"/>
        <w:bookmarkStart w:id="277" w:name="_Toc90422628"/>
        <w:bookmarkStart w:id="278" w:name="_Toc107474923"/>
        <w:bookmarkStart w:id="279" w:name="_Toc131766369"/>
        <w:bookmarkStart w:id="280" w:name="_Toc115186196"/>
        <w:r>
          <w:rPr/>
          <w:t>6.6.4.1</w:t>
        </w:r>
      </w:ins>
      <w:ins w:id="297" w:author="cmcc-chunxia Guo" w:date="2025-08-11T16:10:11Z">
        <w:r>
          <w:rPr/>
          <w:tab/>
        </w:r>
      </w:ins>
      <w:ins w:id="298" w:author="cmcc-chunxia Guo" w:date="2025-08-11T16:10:11Z">
        <w:r>
          <w:rPr/>
          <w:t>General</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ins>
    </w:p>
    <w:p w14:paraId="77383BAC">
      <w:pPr>
        <w:rPr>
          <w:ins w:id="299" w:author="cmcc-chunxia Guo" w:date="2025-08-11T16:10:11Z"/>
          <w:rFonts w:eastAsia="宋体"/>
          <w:lang w:eastAsia="zh-CN"/>
        </w:rPr>
      </w:pPr>
      <w:ins w:id="300" w:author="cmcc-chunxia Guo" w:date="2025-08-11T16:10:11Z">
        <w:r>
          <w:rPr/>
          <w:t xml:space="preserve">Unless otherwise stated, the </w:t>
        </w:r>
      </w:ins>
      <w:ins w:id="301" w:author="cmcc-chunxia Guo" w:date="2025-08-11T16:10:11Z">
        <w:r>
          <w:rPr>
            <w:rFonts w:eastAsia="宋体"/>
            <w:lang w:eastAsia="zh-CN"/>
          </w:rPr>
          <w:t>o</w:t>
        </w:r>
      </w:ins>
      <w:ins w:id="302" w:author="cmcc-chunxia Guo" w:date="2025-08-11T16:10:11Z">
        <w:r>
          <w:rPr/>
          <w:t>perating band unwanted emission (OBUE) limits in FR1 are defined from</w:t>
        </w:r>
      </w:ins>
      <w:ins w:id="303" w:author="cmcc-chunxia Guo" w:date="2025-08-11T16:10:11Z">
        <w:r>
          <w:rPr>
            <w:rFonts w:eastAsia="宋体"/>
            <w:lang w:eastAsia="zh-CN"/>
          </w:rPr>
          <w:t xml:space="preserve"> </w:t>
        </w:r>
      </w:ins>
      <w:ins w:id="304" w:author="cmcc-chunxia Guo" w:date="2025-08-11T16:10:11Z">
        <w:r>
          <w:rPr>
            <w:rFonts w:cs="v5.0.0"/>
          </w:rPr>
          <w:t>Δf</w:t>
        </w:r>
      </w:ins>
      <w:ins w:id="305" w:author="cmcc-chunxia Guo" w:date="2025-08-11T16:10:11Z">
        <w:r>
          <w:rPr>
            <w:rFonts w:cs="v5.0.0"/>
            <w:vertAlign w:val="subscript"/>
          </w:rPr>
          <w:t>OBUE</w:t>
        </w:r>
      </w:ins>
      <w:ins w:id="306" w:author="cmcc-chunxia Guo" w:date="2025-08-11T16:10:11Z">
        <w:r>
          <w:rPr/>
          <w:t xml:space="preserve"> below the lowest frequency of each supported downlink </w:t>
        </w:r>
      </w:ins>
      <w:ins w:id="307" w:author="cmcc-chunxia Guo" w:date="2025-08-11T16:10:11Z">
        <w:r>
          <w:rPr>
            <w:i/>
          </w:rPr>
          <w:t>operating band</w:t>
        </w:r>
      </w:ins>
      <w:ins w:id="308" w:author="cmcc-chunxia Guo" w:date="2025-08-11T16:10:11Z">
        <w:r>
          <w:rPr/>
          <w:t xml:space="preserve"> up to</w:t>
        </w:r>
      </w:ins>
      <w:ins w:id="309" w:author="cmcc-chunxia Guo" w:date="2025-08-11T16:10:11Z">
        <w:r>
          <w:rPr>
            <w:rFonts w:eastAsia="宋体"/>
            <w:lang w:eastAsia="zh-CN"/>
          </w:rPr>
          <w:t xml:space="preserve"> </w:t>
        </w:r>
      </w:ins>
      <w:ins w:id="310" w:author="cmcc-chunxia Guo" w:date="2025-08-11T16:10:11Z">
        <w:r>
          <w:rPr>
            <w:rFonts w:cs="v5.0.0"/>
          </w:rPr>
          <w:t>Δf</w:t>
        </w:r>
      </w:ins>
      <w:ins w:id="311" w:author="cmcc-chunxia Guo" w:date="2025-08-11T16:10:11Z">
        <w:r>
          <w:rPr>
            <w:rFonts w:cs="v5.0.0"/>
            <w:vertAlign w:val="subscript"/>
          </w:rPr>
          <w:t>OBUE</w:t>
        </w:r>
      </w:ins>
      <w:ins w:id="312" w:author="cmcc-chunxia Guo" w:date="2025-08-11T16:10:11Z">
        <w:r>
          <w:rPr>
            <w:rFonts w:eastAsia="宋体"/>
            <w:lang w:eastAsia="zh-CN"/>
          </w:rPr>
          <w:t xml:space="preserve"> </w:t>
        </w:r>
      </w:ins>
      <w:ins w:id="313" w:author="cmcc-chunxia Guo" w:date="2025-08-11T16:10:11Z">
        <w:r>
          <w:rPr/>
          <w:t xml:space="preserve">above the highest frequency of each supported downlink </w:t>
        </w:r>
      </w:ins>
      <w:ins w:id="314" w:author="cmcc-chunxia Guo" w:date="2025-08-11T16:10:11Z">
        <w:r>
          <w:rPr>
            <w:i/>
          </w:rPr>
          <w:t>operating band</w:t>
        </w:r>
      </w:ins>
      <w:ins w:id="315" w:author="cmcc-chunxia Guo" w:date="2025-08-11T16:10:11Z">
        <w:r>
          <w:rPr/>
          <w:t>.</w:t>
        </w:r>
      </w:ins>
      <w:ins w:id="316" w:author="cmcc-chunxia Guo" w:date="2025-08-11T16:10:11Z">
        <w:r>
          <w:rPr>
            <w:rFonts w:cs="v5.0.0"/>
          </w:rPr>
          <w:t xml:space="preserve"> The value</w:t>
        </w:r>
      </w:ins>
      <w:ins w:id="317" w:author="cmcc-chunxia Guo" w:date="2025-08-11T16:10:11Z">
        <w:r>
          <w:rPr>
            <w:rFonts w:cs="v5.0.0"/>
            <w:lang w:eastAsia="zh-CN"/>
          </w:rPr>
          <w:t>s</w:t>
        </w:r>
      </w:ins>
      <w:ins w:id="318" w:author="cmcc-chunxia Guo" w:date="2025-08-11T16:10:11Z">
        <w:r>
          <w:rPr>
            <w:rFonts w:cs="v5.0.0"/>
          </w:rPr>
          <w:t xml:space="preserve"> of </w:t>
        </w:r>
      </w:ins>
      <w:ins w:id="319" w:author="cmcc-chunxia Guo" w:date="2025-08-11T16:10:11Z">
        <w:r>
          <w:rPr/>
          <w:t>Δf</w:t>
        </w:r>
      </w:ins>
      <w:ins w:id="320" w:author="cmcc-chunxia Guo" w:date="2025-08-11T16:10:11Z">
        <w:r>
          <w:rPr>
            <w:vertAlign w:val="subscript"/>
          </w:rPr>
          <w:t>OBUE</w:t>
        </w:r>
      </w:ins>
      <w:ins w:id="321" w:author="cmcc-chunxia Guo" w:date="2025-08-11T16:10:11Z">
        <w:r>
          <w:rPr>
            <w:rFonts w:cs="v5.0.0"/>
          </w:rPr>
          <w:t xml:space="preserve"> </w:t>
        </w:r>
      </w:ins>
      <w:ins w:id="322" w:author="cmcc-chunxia Guo" w:date="2025-08-11T16:10:11Z">
        <w:r>
          <w:rPr>
            <w:rFonts w:cs="v5.0.0"/>
            <w:lang w:eastAsia="zh-CN"/>
          </w:rPr>
          <w:t>are</w:t>
        </w:r>
      </w:ins>
      <w:ins w:id="323" w:author="cmcc-chunxia Guo" w:date="2025-08-11T16:10:11Z">
        <w:r>
          <w:rPr>
            <w:rFonts w:cs="v5.0.0"/>
          </w:rPr>
          <w:t xml:space="preserve"> defined in table 6.6.1</w:t>
        </w:r>
        <w:r>
          <w:rPr>
            <w:rFonts w:cs="v5.0.0"/>
          </w:rPr>
          <w:noBreakHyphen/>
        </w:r>
        <w:r>
          <w:rPr>
            <w:rFonts w:cs="v5.0.0"/>
          </w:rPr>
          <w:t xml:space="preserve">1 for the NR </w:t>
        </w:r>
      </w:ins>
      <w:ins w:id="324" w:author="cmcc-chunxia Guo" w:date="2025-08-11T16:10:11Z">
        <w:r>
          <w:rPr>
            <w:rFonts w:cs="v5.0.0"/>
            <w:i/>
          </w:rPr>
          <w:t>operating bands</w:t>
        </w:r>
      </w:ins>
      <w:ins w:id="325" w:author="cmcc-chunxia Guo" w:date="2025-08-11T16:10:11Z">
        <w:r>
          <w:rPr>
            <w:rFonts w:cs="v5.0.0"/>
          </w:rPr>
          <w:t>.</w:t>
        </w:r>
      </w:ins>
    </w:p>
    <w:p w14:paraId="3A7CEDDE">
      <w:pPr>
        <w:rPr>
          <w:ins w:id="326" w:author="cmcc-chunxia Guo" w:date="2025-08-11T16:26:57Z"/>
          <w:rFonts w:cs="v5.0.0"/>
        </w:rPr>
      </w:pPr>
      <w:ins w:id="327" w:author="cmcc-chunxia Guo" w:date="2025-08-11T16:10:11Z">
        <w:r>
          <w:rPr/>
          <w:t>The requirements shall apply whatever the type of transmitter considered and for all transmission modes foreseen by the manufacturer’s specification</w:t>
        </w:r>
      </w:ins>
      <w:ins w:id="328" w:author="cmcc-chunxia Guo" w:date="2025-08-11T16:10:11Z">
        <w:r>
          <w:rPr>
            <w:rFonts w:cs="v5.0.0"/>
          </w:rPr>
          <w:t xml:space="preserve">. </w:t>
        </w:r>
      </w:ins>
    </w:p>
    <w:p w14:paraId="3A57D10F">
      <w:pPr>
        <w:rPr>
          <w:ins w:id="329" w:author="cmcc-chunxia Guo" w:date="2025-08-11T16:10:11Z"/>
        </w:rPr>
      </w:pPr>
      <w:ins w:id="330" w:author="cmcc-chunxia Guo" w:date="2025-08-11T16:10:11Z">
        <w:r>
          <w:rPr>
            <w:i/>
          </w:rPr>
          <w:t>Basic limits</w:t>
        </w:r>
      </w:ins>
      <w:ins w:id="331" w:author="cmcc-chunxia Guo" w:date="2025-08-11T16:10:11Z">
        <w:r>
          <w:rPr/>
          <w:t xml:space="preserve"> are specified in the tables below, where:</w:t>
        </w:r>
      </w:ins>
    </w:p>
    <w:p w14:paraId="0684E70F">
      <w:pPr>
        <w:pStyle w:val="76"/>
        <w:keepNext/>
        <w:rPr>
          <w:ins w:id="332" w:author="cmcc-chunxia Guo" w:date="2025-08-11T16:10:11Z"/>
          <w:rFonts w:cs="v5.0.0"/>
        </w:rPr>
      </w:pPr>
      <w:ins w:id="333" w:author="cmcc-chunxia Guo" w:date="2025-08-11T16:10:11Z">
        <w:r>
          <w:rPr>
            <w:rFonts w:cs="v5.0.0"/>
          </w:rPr>
          <w:t>-</w:t>
        </w:r>
      </w:ins>
      <w:ins w:id="334" w:author="cmcc-chunxia Guo" w:date="2025-08-11T16:10:11Z">
        <w:r>
          <w:rPr>
            <w:rFonts w:cs="v5.0.0"/>
          </w:rPr>
          <w:tab/>
        </w:r>
      </w:ins>
      <w:ins w:id="335" w:author="cmcc-chunxia Guo" w:date="2025-08-11T16:10:11Z">
        <w:bookmarkStart w:id="281" w:name="_Hlk497218315"/>
        <w:r>
          <w:rPr>
            <w:rFonts w:cs="v5.0.0"/>
          </w:rPr>
          <w:sym w:font="Symbol" w:char="F044"/>
        </w:r>
      </w:ins>
      <w:ins w:id="336" w:author="cmcc-chunxia Guo" w:date="2025-08-11T16:10:11Z">
        <w:r>
          <w:rPr>
            <w:rFonts w:cs="v5.0.0"/>
          </w:rPr>
          <w:t>f</w:t>
        </w:r>
        <w:bookmarkEnd w:id="281"/>
        <w:r>
          <w:rPr>
            <w:rFonts w:cs="v5.0.0"/>
          </w:rPr>
          <w:t xml:space="preserve"> is the </w:t>
        </w:r>
        <w:bookmarkStart w:id="282" w:name="_Hlk497218330"/>
        <w:r>
          <w:rPr>
            <w:rFonts w:cs="v5.0.0"/>
          </w:rPr>
          <w:t xml:space="preserve">separation between the </w:t>
        </w:r>
      </w:ins>
      <w:ins w:id="337" w:author="cmcc-chunxia Guo" w:date="2025-08-11T16:10:11Z">
        <w:r>
          <w:rPr>
            <w:rFonts w:cs="v5.0.0"/>
            <w:i/>
          </w:rPr>
          <w:t>channel edge</w:t>
        </w:r>
      </w:ins>
      <w:ins w:id="338" w:author="cmcc-chunxia Guo" w:date="2025-08-11T16:10:11Z">
        <w:r>
          <w:rPr/>
          <w:t xml:space="preserve"> </w:t>
        </w:r>
      </w:ins>
      <w:ins w:id="339" w:author="cmcc-chunxia Guo" w:date="2025-08-11T16:10:11Z">
        <w:r>
          <w:rPr>
            <w:rFonts w:cs="v5.0.0"/>
          </w:rPr>
          <w:t>frequency and the nominal -3dB point of the measuring filter closest to the carrier frequency</w:t>
        </w:r>
        <w:bookmarkEnd w:id="282"/>
        <w:r>
          <w:rPr>
            <w:rFonts w:cs="v5.0.0"/>
          </w:rPr>
          <w:t>.</w:t>
        </w:r>
      </w:ins>
    </w:p>
    <w:p w14:paraId="6CF5DCC0">
      <w:pPr>
        <w:pStyle w:val="76"/>
        <w:keepNext/>
        <w:rPr>
          <w:ins w:id="340" w:author="cmcc-chunxia Guo" w:date="2025-08-11T16:10:11Z"/>
          <w:rFonts w:cs="v5.0.0"/>
        </w:rPr>
      </w:pPr>
      <w:ins w:id="341" w:author="cmcc-chunxia Guo" w:date="2025-08-11T16:10:11Z">
        <w:r>
          <w:rPr>
            <w:rFonts w:cs="v5.0.0"/>
          </w:rPr>
          <w:t>-</w:t>
        </w:r>
      </w:ins>
      <w:ins w:id="342" w:author="cmcc-chunxia Guo" w:date="2025-08-11T16:10:11Z">
        <w:r>
          <w:rPr>
            <w:rFonts w:cs="v5.0.0"/>
          </w:rPr>
          <w:tab/>
        </w:r>
      </w:ins>
      <w:ins w:id="343" w:author="cmcc-chunxia Guo" w:date="2025-08-11T16:10:11Z">
        <w:bookmarkStart w:id="283" w:name="_Hlk497218343"/>
        <w:r>
          <w:rPr>
            <w:rFonts w:cs="v5.0.0"/>
          </w:rPr>
          <w:t xml:space="preserve">f_offset </w:t>
        </w:r>
        <w:bookmarkEnd w:id="283"/>
        <w:r>
          <w:rPr>
            <w:rFonts w:cs="v5.0.0"/>
          </w:rPr>
          <w:t xml:space="preserve">is the </w:t>
        </w:r>
        <w:bookmarkStart w:id="284" w:name="_Hlk497218356"/>
        <w:r>
          <w:rPr>
            <w:rFonts w:cs="v5.0.0"/>
          </w:rPr>
          <w:t xml:space="preserve">separation between the </w:t>
        </w:r>
      </w:ins>
      <w:ins w:id="344" w:author="cmcc-chunxia Guo" w:date="2025-08-11T16:10:11Z">
        <w:r>
          <w:rPr>
            <w:rFonts w:cs="v5.0.0"/>
            <w:i/>
          </w:rPr>
          <w:t>channel edge</w:t>
        </w:r>
      </w:ins>
      <w:ins w:id="345" w:author="cmcc-chunxia Guo" w:date="2025-08-11T16:10:11Z">
        <w:r>
          <w:rPr/>
          <w:t xml:space="preserve"> </w:t>
        </w:r>
      </w:ins>
      <w:ins w:id="346" w:author="cmcc-chunxia Guo" w:date="2025-08-11T16:10:11Z">
        <w:r>
          <w:rPr>
            <w:rFonts w:cs="v5.0.0"/>
          </w:rPr>
          <w:t>frequency and the centre of the measuring filter</w:t>
        </w:r>
        <w:bookmarkEnd w:id="284"/>
        <w:r>
          <w:rPr>
            <w:rFonts w:cs="v5.0.0"/>
          </w:rPr>
          <w:t>.</w:t>
        </w:r>
      </w:ins>
    </w:p>
    <w:p w14:paraId="110DBD17">
      <w:pPr>
        <w:pStyle w:val="76"/>
        <w:keepNext/>
        <w:rPr>
          <w:ins w:id="347" w:author="cmcc-chunxia Guo" w:date="2025-08-11T16:10:11Z"/>
          <w:rFonts w:cs="v5.0.0"/>
        </w:rPr>
      </w:pPr>
      <w:ins w:id="348" w:author="cmcc-chunxia Guo" w:date="2025-08-11T16:10:11Z">
        <w:r>
          <w:rPr>
            <w:rFonts w:cs="v5.0.0"/>
          </w:rPr>
          <w:t>-</w:t>
        </w:r>
      </w:ins>
      <w:ins w:id="349" w:author="cmcc-chunxia Guo" w:date="2025-08-11T16:10:11Z">
        <w:r>
          <w:rPr>
            <w:rFonts w:cs="v5.0.0"/>
          </w:rPr>
          <w:tab/>
        </w:r>
      </w:ins>
      <w:ins w:id="350" w:author="cmcc-chunxia Guo" w:date="2025-08-11T16:10:11Z">
        <w:bookmarkStart w:id="285" w:name="_Hlk497218367"/>
        <w:r>
          <w:rPr>
            <w:rFonts w:cs="v5.0.0"/>
          </w:rPr>
          <w:t>f_offset</w:t>
        </w:r>
      </w:ins>
      <w:ins w:id="351" w:author="cmcc-chunxia Guo" w:date="2025-08-11T16:10:11Z">
        <w:r>
          <w:rPr>
            <w:rFonts w:cs="v5.0.0"/>
            <w:vertAlign w:val="subscript"/>
          </w:rPr>
          <w:t>max</w:t>
        </w:r>
        <w:bookmarkEnd w:id="285"/>
      </w:ins>
      <w:ins w:id="352" w:author="cmcc-chunxia Guo" w:date="2025-08-11T16:10:11Z">
        <w:r>
          <w:rPr>
            <w:rFonts w:cs="v5.0.0"/>
          </w:rPr>
          <w:t xml:space="preserve"> is </w:t>
        </w:r>
        <w:bookmarkStart w:id="286" w:name="_Hlk497218384"/>
        <w:r>
          <w:rPr>
            <w:rFonts w:cs="v5.0.0"/>
          </w:rPr>
          <w:t xml:space="preserve">the offset to the frequency </w:t>
        </w:r>
      </w:ins>
      <w:ins w:id="353" w:author="cmcc-chunxia Guo" w:date="2025-08-11T16:10:11Z">
        <w:r>
          <w:rPr/>
          <w:t>Δf</w:t>
        </w:r>
      </w:ins>
      <w:ins w:id="354" w:author="cmcc-chunxia Guo" w:date="2025-08-11T16:10:11Z">
        <w:r>
          <w:rPr>
            <w:vertAlign w:val="subscript"/>
          </w:rPr>
          <w:t>OBUE</w:t>
        </w:r>
      </w:ins>
      <w:ins w:id="355" w:author="cmcc-chunxia Guo" w:date="2025-08-11T16:10:11Z">
        <w:r>
          <w:rPr>
            <w:rFonts w:cs="v5.0.0"/>
          </w:rPr>
          <w:t xml:space="preserve"> outside the downlink </w:t>
        </w:r>
        <w:bookmarkEnd w:id="286"/>
      </w:ins>
      <w:ins w:id="356" w:author="cmcc-chunxia Guo" w:date="2025-08-11T16:10:11Z">
        <w:r>
          <w:rPr>
            <w:rFonts w:cs="v5.0.0"/>
            <w:i/>
          </w:rPr>
          <w:t>operating band</w:t>
        </w:r>
      </w:ins>
      <w:ins w:id="357" w:author="cmcc-chunxia Guo" w:date="2025-08-11T16:10:11Z">
        <w:r>
          <w:rPr>
            <w:rFonts w:cs="v5.0.0"/>
          </w:rPr>
          <w:t xml:space="preserve">, where </w:t>
        </w:r>
      </w:ins>
      <w:ins w:id="358" w:author="cmcc-chunxia Guo" w:date="2025-08-11T16:10:11Z">
        <w:r>
          <w:rPr/>
          <w:t>Δf</w:t>
        </w:r>
      </w:ins>
      <w:ins w:id="359" w:author="cmcc-chunxia Guo" w:date="2025-08-11T16:10:11Z">
        <w:r>
          <w:rPr>
            <w:vertAlign w:val="subscript"/>
          </w:rPr>
          <w:t>OBUE</w:t>
        </w:r>
      </w:ins>
      <w:ins w:id="360" w:author="cmcc-chunxia Guo" w:date="2025-08-11T16:10:11Z">
        <w:r>
          <w:rPr>
            <w:rFonts w:cs="v5.0.0"/>
          </w:rPr>
          <w:t xml:space="preserve"> is defined in table 6.6.1-1.</w:t>
        </w:r>
      </w:ins>
    </w:p>
    <w:p w14:paraId="5C9E25EF">
      <w:pPr>
        <w:pStyle w:val="76"/>
        <w:rPr>
          <w:ins w:id="361" w:author="cmcc-chunxia Guo" w:date="2025-08-11T16:10:11Z"/>
          <w:rFonts w:cs="v5.0.0"/>
        </w:rPr>
      </w:pPr>
      <w:ins w:id="362" w:author="cmcc-chunxia Guo" w:date="2025-08-11T16:10:11Z">
        <w:r>
          <w:rPr>
            <w:rFonts w:cs="v5.0.0"/>
          </w:rPr>
          <w:t>-</w:t>
        </w:r>
      </w:ins>
      <w:ins w:id="363" w:author="cmcc-chunxia Guo" w:date="2025-08-11T16:10:11Z">
        <w:r>
          <w:rPr>
            <w:rFonts w:cs="v5.0.0"/>
          </w:rPr>
          <w:tab/>
        </w:r>
      </w:ins>
      <w:ins w:id="364" w:author="cmcc-chunxia Guo" w:date="2025-08-11T16:10:11Z">
        <w:bookmarkStart w:id="287" w:name="_Hlk497218410"/>
        <w:r>
          <w:rPr>
            <w:rFonts w:cs="v5.0.0"/>
          </w:rPr>
          <w:sym w:font="Symbol" w:char="F044"/>
        </w:r>
      </w:ins>
      <w:ins w:id="365" w:author="cmcc-chunxia Guo" w:date="2025-08-11T16:10:11Z">
        <w:r>
          <w:rPr>
            <w:rFonts w:cs="v5.0.0"/>
          </w:rPr>
          <w:t>f</w:t>
        </w:r>
      </w:ins>
      <w:ins w:id="366" w:author="cmcc-chunxia Guo" w:date="2025-08-11T16:10:11Z">
        <w:r>
          <w:rPr>
            <w:rFonts w:cs="v5.0.0"/>
            <w:vertAlign w:val="subscript"/>
          </w:rPr>
          <w:t>max</w:t>
        </w:r>
      </w:ins>
      <w:ins w:id="367" w:author="cmcc-chunxia Guo" w:date="2025-08-11T16:10:11Z">
        <w:r>
          <w:rPr>
            <w:rFonts w:cs="v5.0.0"/>
          </w:rPr>
          <w:t xml:space="preserve"> is equal to f_offset</w:t>
        </w:r>
      </w:ins>
      <w:ins w:id="368" w:author="cmcc-chunxia Guo" w:date="2025-08-11T16:10:11Z">
        <w:r>
          <w:rPr>
            <w:rFonts w:cs="v5.0.0"/>
            <w:vertAlign w:val="subscript"/>
          </w:rPr>
          <w:t>max</w:t>
        </w:r>
      </w:ins>
      <w:ins w:id="369" w:author="cmcc-chunxia Guo" w:date="2025-08-11T16:10:11Z">
        <w:r>
          <w:rPr>
            <w:rFonts w:cs="v5.0.0"/>
          </w:rPr>
          <w:t xml:space="preserve"> minus half of the bandwidth of the measuring filter</w:t>
        </w:r>
        <w:bookmarkEnd w:id="287"/>
        <w:r>
          <w:rPr>
            <w:rFonts w:cs="v5.0.0"/>
          </w:rPr>
          <w:t>.</w:t>
        </w:r>
      </w:ins>
    </w:p>
    <w:p w14:paraId="71B4F33E">
      <w:pPr>
        <w:rPr>
          <w:ins w:id="370" w:author="cmcc-chunxia Guo" w:date="2025-08-11T16:10:11Z"/>
          <w:rFonts w:cs="v5.0.0"/>
          <w:lang w:eastAsia="zh-CN"/>
        </w:rPr>
      </w:pPr>
      <w:ins w:id="371" w:author="cmcc-chunxia Guo" w:date="2025-08-11T16:10:11Z">
        <w:r>
          <w:rPr>
            <w:rFonts w:cs="v5.0.0"/>
          </w:rPr>
          <w:t>For Medium Range BS, the requirements in clause 6.6.4.2.3 shall apply (Category A and B)</w:t>
        </w:r>
      </w:ins>
      <w:ins w:id="372" w:author="cmcc-chunxia Guo" w:date="2025-08-11T16:10:11Z">
        <w:r>
          <w:rPr>
            <w:rFonts w:cs="v5.0.0"/>
            <w:lang w:eastAsia="zh-CN"/>
          </w:rPr>
          <w:t>.</w:t>
        </w:r>
      </w:ins>
    </w:p>
    <w:p w14:paraId="6AF659A7">
      <w:pPr>
        <w:rPr>
          <w:ins w:id="373" w:author="cmcc-chunxia Guo" w:date="2025-08-11T16:10:11Z"/>
          <w:rFonts w:cs="v5.0.0"/>
        </w:rPr>
      </w:pPr>
      <w:ins w:id="374" w:author="cmcc-chunxia Guo" w:date="2025-08-11T16:10:11Z">
        <w:r>
          <w:rPr>
            <w:rFonts w:cs="v5.0.0"/>
          </w:rPr>
          <w:t xml:space="preserve">The application of either Category A or Category B </w:t>
        </w:r>
      </w:ins>
      <w:ins w:id="375" w:author="cmcc-chunxia Guo" w:date="2025-08-11T16:10:11Z">
        <w:r>
          <w:rPr>
            <w:rFonts w:cs="v5.0.0"/>
            <w:i/>
          </w:rPr>
          <w:t>basic limits</w:t>
        </w:r>
      </w:ins>
      <w:ins w:id="376" w:author="cmcc-chunxia Guo" w:date="2025-08-11T16:10:11Z">
        <w:r>
          <w:rPr>
            <w:rFonts w:cs="v5.0.0"/>
          </w:rPr>
          <w:t xml:space="preserve"> shall be the same as for Transmitter spurious emissions in clause 6.6.5.</w:t>
        </w:r>
      </w:ins>
    </w:p>
    <w:p w14:paraId="4E74ADFA">
      <w:pPr>
        <w:pStyle w:val="5"/>
        <w:rPr>
          <w:ins w:id="377" w:author="cmcc-chunxia Guo" w:date="2025-08-11T16:10:11Z"/>
        </w:rPr>
      </w:pPr>
      <w:ins w:id="378" w:author="cmcc-chunxia Guo" w:date="2025-08-11T16:10:11Z">
        <w:bookmarkStart w:id="288" w:name="_Toc124157076"/>
        <w:bookmarkStart w:id="289" w:name="_Toc37260171"/>
        <w:bookmarkStart w:id="290" w:name="_Toc131740836"/>
        <w:bookmarkStart w:id="291" w:name="_Toc114255517"/>
        <w:bookmarkStart w:id="292" w:name="_Toc29811703"/>
        <w:bookmarkStart w:id="293" w:name="_Toc107474924"/>
        <w:bookmarkStart w:id="294" w:name="_Toc53178652"/>
        <w:bookmarkStart w:id="295" w:name="_Toc82621782"/>
        <w:bookmarkStart w:id="296" w:name="_Toc61179348"/>
        <w:bookmarkStart w:id="297" w:name="_Toc53178201"/>
        <w:bookmarkStart w:id="298" w:name="_Toc44712161"/>
        <w:bookmarkStart w:id="299" w:name="_Toc123051930"/>
        <w:bookmarkStart w:id="300" w:name="_Toc37267559"/>
        <w:bookmarkStart w:id="301" w:name="_Toc36817255"/>
        <w:bookmarkStart w:id="302" w:name="_Toc115186197"/>
        <w:bookmarkStart w:id="303" w:name="_Toc106782822"/>
        <w:bookmarkStart w:id="304" w:name="_Toc45893474"/>
        <w:bookmarkStart w:id="305" w:name="_Toc131766370"/>
        <w:bookmarkStart w:id="306" w:name="_Toc123049011"/>
        <w:bookmarkStart w:id="307" w:name="_Toc131595838"/>
        <w:bookmarkStart w:id="308" w:name="_Toc13080204"/>
        <w:bookmarkStart w:id="309" w:name="_Toc61178878"/>
        <w:bookmarkStart w:id="310" w:name="_Toc156567413"/>
        <w:bookmarkStart w:id="311" w:name="_Toc90422629"/>
        <w:bookmarkStart w:id="312" w:name="_Toc138837592"/>
        <w:bookmarkStart w:id="313" w:name="_Toc67916644"/>
        <w:bookmarkStart w:id="314" w:name="_Toc123054399"/>
        <w:bookmarkStart w:id="315" w:name="_Toc123717500"/>
        <w:bookmarkStart w:id="316" w:name="_Toc107419297"/>
        <w:bookmarkStart w:id="317" w:name="_Toc74663242"/>
        <w:bookmarkStart w:id="318" w:name="_Toc124266480"/>
        <w:bookmarkStart w:id="319" w:name="_Toc107311713"/>
        <w:r>
          <w:rPr/>
          <w:t>6.6.4.2</w:t>
        </w:r>
      </w:ins>
      <w:ins w:id="379" w:author="cmcc-chunxia Guo" w:date="2025-08-11T16:10:11Z">
        <w:r>
          <w:rPr/>
          <w:tab/>
        </w:r>
      </w:ins>
      <w:ins w:id="380" w:author="cmcc-chunxia Guo" w:date="2025-08-11T16:10:11Z">
        <w:r>
          <w:rPr>
            <w:i/>
          </w:rPr>
          <w:t>Basic limits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ins>
    </w:p>
    <w:p w14:paraId="0687E793">
      <w:pPr>
        <w:pStyle w:val="6"/>
        <w:rPr>
          <w:ins w:id="381" w:author="cmcc-chunxia Guo" w:date="2025-08-11T16:10:11Z"/>
        </w:rPr>
      </w:pPr>
      <w:ins w:id="382" w:author="cmcc-chunxia Guo" w:date="2025-08-11T16:10:11Z">
        <w:bookmarkStart w:id="320" w:name="_Toc124157079"/>
        <w:bookmarkStart w:id="321" w:name="_Toc123049014"/>
        <w:bookmarkStart w:id="322" w:name="_Toc53178655"/>
        <w:bookmarkStart w:id="323" w:name="_Toc53178204"/>
        <w:bookmarkStart w:id="324" w:name="_Toc74663245"/>
        <w:bookmarkStart w:id="325" w:name="_Toc90422632"/>
        <w:bookmarkStart w:id="326" w:name="_Toc107419300"/>
        <w:bookmarkStart w:id="327" w:name="_Toc107474927"/>
        <w:bookmarkStart w:id="328" w:name="_Toc37260176"/>
        <w:bookmarkStart w:id="329" w:name="_Toc138837595"/>
        <w:bookmarkStart w:id="330" w:name="_Toc61178881"/>
        <w:bookmarkStart w:id="331" w:name="_Toc131740839"/>
        <w:bookmarkStart w:id="332" w:name="_Toc45893479"/>
        <w:bookmarkStart w:id="333" w:name="_Toc37267564"/>
        <w:bookmarkStart w:id="334" w:name="_Toc13080209"/>
        <w:bookmarkStart w:id="335" w:name="_Toc115186200"/>
        <w:bookmarkStart w:id="336" w:name="_Toc107311716"/>
        <w:bookmarkStart w:id="337" w:name="_Toc156567416"/>
        <w:bookmarkStart w:id="338" w:name="_Toc29811708"/>
        <w:bookmarkStart w:id="339" w:name="_Toc124266483"/>
        <w:bookmarkStart w:id="340" w:name="_Toc82621785"/>
        <w:bookmarkStart w:id="341" w:name="_Toc131766373"/>
        <w:bookmarkStart w:id="342" w:name="_Toc36817260"/>
        <w:bookmarkStart w:id="343" w:name="_Toc131595841"/>
        <w:bookmarkStart w:id="344" w:name="_Toc123717503"/>
        <w:bookmarkStart w:id="345" w:name="_Toc106782825"/>
        <w:bookmarkStart w:id="346" w:name="_Toc123051933"/>
        <w:bookmarkStart w:id="347" w:name="_Toc44712166"/>
        <w:bookmarkStart w:id="348" w:name="_Toc123054402"/>
        <w:bookmarkStart w:id="349" w:name="_Toc61179351"/>
        <w:bookmarkStart w:id="350" w:name="_Toc67916647"/>
        <w:bookmarkStart w:id="351" w:name="_Toc114255520"/>
        <w:r>
          <w:rPr/>
          <w:t>6.6.4.2.3</w:t>
        </w:r>
      </w:ins>
      <w:ins w:id="383" w:author="cmcc-chunxia Guo" w:date="2025-08-11T16:10:11Z">
        <w:r>
          <w:rPr/>
          <w:tab/>
        </w:r>
      </w:ins>
      <w:ins w:id="384" w:author="cmcc-chunxia Guo" w:date="2025-08-11T16:10:11Z">
        <w:r>
          <w:rPr>
            <w:i/>
          </w:rPr>
          <w:t>Basic limits</w:t>
        </w:r>
      </w:ins>
      <w:ins w:id="385" w:author="cmcc-chunxia Guo" w:date="2025-08-11T16:10:11Z">
        <w:r>
          <w:rPr/>
          <w:t xml:space="preserve"> for Medium Range BS (Category A and B)</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ins>
    </w:p>
    <w:p w14:paraId="5C18BDC3">
      <w:pPr>
        <w:keepNext/>
        <w:rPr>
          <w:ins w:id="386" w:author="cmcc-chunxia Guo" w:date="2025-08-11T16:10:11Z"/>
          <w:rFonts w:hint="eastAsia" w:eastAsia="宋体" w:cs="v5.0.0"/>
          <w:lang w:val="en-US" w:eastAsia="zh-CN"/>
        </w:rPr>
      </w:pPr>
      <w:ins w:id="387" w:author="cmcc-chunxia Guo" w:date="2025-08-11T16:10:11Z">
        <w:r>
          <w:rPr>
            <w:rFonts w:cs="v5.0.0"/>
          </w:rPr>
          <w:t xml:space="preserve">For Medium Range BS, </w:t>
        </w:r>
      </w:ins>
      <w:ins w:id="388" w:author="cmcc-chunxia Guo" w:date="2025-08-11T16:10:11Z">
        <w:r>
          <w:rPr>
            <w:rFonts w:cs="v5.0.0"/>
            <w:i/>
            <w:lang w:eastAsia="zh-CN"/>
          </w:rPr>
          <w:t>basic limits</w:t>
        </w:r>
      </w:ins>
      <w:ins w:id="389" w:author="cmcc-chunxia Guo" w:date="2025-08-11T16:10:11Z">
        <w:r>
          <w:rPr>
            <w:rFonts w:cs="v5.0.0"/>
            <w:lang w:eastAsia="zh-CN"/>
          </w:rPr>
          <w:t xml:space="preserve"> are </w:t>
        </w:r>
      </w:ins>
      <w:ins w:id="390" w:author="cmcc-chunxia Guo" w:date="2025-08-11T16:10:11Z">
        <w:r>
          <w:rPr>
            <w:rFonts w:cs="v5.0.0"/>
          </w:rPr>
          <w:t xml:space="preserve">specified in tables 6.6.4.2.3-1, </w:t>
        </w:r>
      </w:ins>
      <w:ins w:id="391" w:author="cmcc-chunxia Guo" w:date="2025-08-11T16:42:19Z">
        <w:r>
          <w:rPr>
            <w:rFonts w:hint="eastAsia" w:eastAsia="宋体" w:cs="v5.0.0"/>
            <w:lang w:val="en-US" w:eastAsia="zh-CN"/>
          </w:rPr>
          <w:t>[</w:t>
        </w:r>
      </w:ins>
      <w:ins w:id="392" w:author="cmcc-chunxia Guo" w:date="2025-08-11T16:10:11Z">
        <w:r>
          <w:rPr>
            <w:rFonts w:cs="v5.0.0"/>
          </w:rPr>
          <w:t>6.6.4.2.3-2</w:t>
        </w:r>
      </w:ins>
      <w:ins w:id="393" w:author="cmcc-chunxia Guo" w:date="2025-08-11T16:42:22Z">
        <w:r>
          <w:rPr>
            <w:rFonts w:hint="eastAsia" w:eastAsia="宋体" w:cs="v5.0.0"/>
            <w:lang w:val="en-US" w:eastAsia="zh-CN"/>
          </w:rPr>
          <w:t>]</w:t>
        </w:r>
      </w:ins>
    </w:p>
    <w:p w14:paraId="58656393">
      <w:pPr>
        <w:keepNext/>
        <w:rPr>
          <w:ins w:id="394" w:author="cmcc-chunxia Guo" w:date="2025-08-11T16:10:11Z"/>
          <w:rFonts w:cs="v5.0.0"/>
          <w:lang w:eastAsia="zh-CN"/>
        </w:rPr>
      </w:pPr>
      <w:ins w:id="395" w:author="cmcc-chunxia Guo" w:date="2025-08-11T16:10:11Z">
        <w:r>
          <w:rPr>
            <w:lang w:eastAsia="zh-CN"/>
          </w:rPr>
          <w:t>For the tables in this clause f</w:t>
        </w:r>
      </w:ins>
      <w:ins w:id="396" w:author="cmcc-chunxia Guo" w:date="2025-08-11T16:10:11Z">
        <w:r>
          <w:rPr/>
          <w:t xml:space="preserve">or </w:t>
        </w:r>
      </w:ins>
      <w:ins w:id="397" w:author="cmcc-chunxia Guo" w:date="2025-08-11T16:10:11Z">
        <w:r>
          <w:rPr>
            <w:i/>
          </w:rPr>
          <w:t>BS type 1-C</w:t>
        </w:r>
      </w:ins>
      <w:ins w:id="398" w:author="cmcc-chunxia Guo" w:date="2025-08-11T16:10:11Z">
        <w:r>
          <w:rPr/>
          <w:t xml:space="preserve"> </w:t>
        </w:r>
        <w:bookmarkStart w:id="352" w:name="_Hlk515785994"/>
        <w:r>
          <w:rPr/>
          <w:t>P</w:t>
        </w:r>
      </w:ins>
      <w:ins w:id="399" w:author="cmcc-chunxia Guo" w:date="2025-08-11T16:10:11Z">
        <w:r>
          <w:rPr>
            <w:vertAlign w:val="subscript"/>
          </w:rPr>
          <w:t>rated,x</w:t>
        </w:r>
      </w:ins>
      <w:ins w:id="400" w:author="cmcc-chunxia Guo" w:date="2025-08-11T16:10:11Z">
        <w:r>
          <w:rPr/>
          <w:t xml:space="preserve"> = P</w:t>
        </w:r>
      </w:ins>
      <w:ins w:id="401" w:author="cmcc-chunxia Guo" w:date="2025-08-11T16:10:11Z">
        <w:r>
          <w:rPr>
            <w:vertAlign w:val="subscript"/>
          </w:rPr>
          <w:t>rated,c,AC</w:t>
        </w:r>
        <w:bookmarkEnd w:id="352"/>
      </w:ins>
      <w:ins w:id="402" w:author="cmcc-chunxia Guo" w:date="2025-08-11T16:10:11Z">
        <w:r>
          <w:rPr>
            <w:rFonts w:cs="v4.2.0"/>
            <w:lang w:eastAsia="zh-CN"/>
          </w:rPr>
          <w:t>.</w:t>
        </w:r>
      </w:ins>
    </w:p>
    <w:p w14:paraId="4773FEF2">
      <w:pPr>
        <w:pStyle w:val="56"/>
        <w:rPr>
          <w:ins w:id="403" w:author="cmcc-chunxia Guo" w:date="2025-08-11T16:41:16Z"/>
        </w:rPr>
      </w:pPr>
      <w:ins w:id="404" w:author="cmcc-chunxia Guo" w:date="2025-08-11T16:41:16Z">
        <w:r>
          <w:rPr/>
          <w:t>Table 6.6.4.2.3-</w:t>
        </w:r>
      </w:ins>
      <w:ins w:id="405" w:author="cmcc-chunxia Guo" w:date="2025-08-11T16:41:16Z">
        <w:r>
          <w:rPr>
            <w:rFonts w:eastAsia="宋体"/>
            <w:lang w:eastAsia="zh-CN"/>
          </w:rPr>
          <w:t>1</w:t>
        </w:r>
      </w:ins>
      <w:ins w:id="406" w:author="cmcc-chunxia Guo" w:date="2025-08-11T16:41:16Z">
        <w:r>
          <w:rPr/>
          <w:t xml:space="preserve">: Medium Range BS </w:t>
        </w:r>
      </w:ins>
      <w:ins w:id="407" w:author="cmcc-chunxia Guo" w:date="2025-08-11T16:41:16Z">
        <w:r>
          <w:rPr>
            <w:i/>
          </w:rPr>
          <w:t>operating band</w:t>
        </w:r>
      </w:ins>
      <w:ins w:id="408" w:author="cmcc-chunxia Guo" w:date="2025-08-11T16:41:16Z">
        <w:r>
          <w:rPr/>
          <w:t xml:space="preserve"> unwanted emission limits for above 3 MHz channel bandwidth</w:t>
        </w:r>
      </w:ins>
      <w:ins w:id="409" w:author="cmcc-chunxia Guo" w:date="2025-08-11T16:41:16Z">
        <w:r>
          <w:rPr>
            <w:lang w:eastAsia="zh-CN"/>
          </w:rPr>
          <w:t xml:space="preserve">, </w:t>
        </w:r>
      </w:ins>
      <w:ins w:id="410" w:author="cmcc-chunxia Guo" w:date="2025-08-11T16:41:43Z">
        <w:r>
          <w:rPr>
            <w:rFonts w:hint="eastAsia" w:cs="v5.0.0"/>
            <w:lang w:val="en-US" w:eastAsia="zh-CN"/>
          </w:rPr>
          <w:t>T</w:t>
        </w:r>
      </w:ins>
      <w:ins w:id="411" w:author="cmcc-chunxia Guo" w:date="2025-08-11T16:41:44Z">
        <w:r>
          <w:rPr>
            <w:rFonts w:hint="eastAsia" w:cs="v5.0.0"/>
            <w:lang w:val="en-US" w:eastAsia="zh-CN"/>
          </w:rPr>
          <w:t>BD</w:t>
        </w:r>
      </w:ins>
      <w:ins w:id="412" w:author="cmcc-chunxia Guo" w:date="2025-08-11T16:41:16Z">
        <w:r>
          <w:rPr>
            <w:rFonts w:cs="v5.0.0"/>
          </w:rPr>
          <w:t xml:space="preserve">&lt; </w:t>
        </w:r>
      </w:ins>
      <w:ins w:id="413" w:author="cmcc-chunxia Guo" w:date="2025-08-11T16:41:16Z">
        <w:r>
          <w:rPr>
            <w:rFonts w:cs="v5.0.0"/>
            <w:bCs/>
          </w:rPr>
          <w:t>P</w:t>
        </w:r>
      </w:ins>
      <w:ins w:id="414" w:author="cmcc-chunxia Guo" w:date="2025-08-11T16:41:16Z">
        <w:r>
          <w:rPr>
            <w:rFonts w:cs="v5.0.0"/>
            <w:bCs/>
            <w:vertAlign w:val="subscript"/>
          </w:rPr>
          <w:t>rated,x</w:t>
        </w:r>
      </w:ins>
      <w:ins w:id="415" w:author="cmcc-chunxia Guo" w:date="2025-08-11T16:41:16Z">
        <w:r>
          <w:rPr>
            <w:rFonts w:cs="v5.0.0"/>
          </w:rPr>
          <w:t xml:space="preserve"> </w:t>
        </w:r>
      </w:ins>
      <w:ins w:id="416" w:author="cmcc-chunxia Guo" w:date="2025-08-11T16:41:16Z">
        <w:r>
          <w:rPr>
            <w:rFonts w:cs="v5.0.0"/>
          </w:rPr>
          <w:sym w:font="Symbol" w:char="F0A3"/>
        </w:r>
      </w:ins>
      <w:ins w:id="417" w:author="cmcc-chunxia Guo" w:date="2025-08-11T16:41:16Z">
        <w:r>
          <w:rPr>
            <w:rFonts w:cs="v5.0.0"/>
          </w:rPr>
          <w:t xml:space="preserve"> </w:t>
        </w:r>
      </w:ins>
      <w:ins w:id="418" w:author="cmcc-chunxia Guo" w:date="2025-08-11T16:41:47Z">
        <w:r>
          <w:rPr>
            <w:rFonts w:hint="eastAsia" w:eastAsia="宋体" w:cs="v5.0.0"/>
            <w:lang w:val="en-US" w:eastAsia="zh-CN"/>
          </w:rPr>
          <w:t>T</w:t>
        </w:r>
      </w:ins>
      <w:ins w:id="419" w:author="cmcc-chunxia Guo" w:date="2025-08-11T16:41:48Z">
        <w:r>
          <w:rPr>
            <w:rFonts w:hint="eastAsia" w:eastAsia="宋体" w:cs="v5.0.0"/>
            <w:lang w:val="en-US" w:eastAsia="zh-CN"/>
          </w:rPr>
          <w:t>BD</w:t>
        </w:r>
      </w:ins>
      <w:ins w:id="420" w:author="cmcc-chunxia Guo" w:date="2025-08-11T16:41:16Z">
        <w:r>
          <w:rPr>
            <w:rFonts w:cs="v5.0.0"/>
          </w:rPr>
          <w:t xml:space="preserve"> dBm</w:t>
        </w:r>
      </w:ins>
    </w:p>
    <w:tbl>
      <w:tblPr>
        <w:tblStyle w:val="42"/>
        <w:tblW w:w="99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14:paraId="20CD1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1" w:author="cmcc-chunxia Guo" w:date="2025-08-11T16:41:16Z"/>
        </w:trPr>
        <w:tc>
          <w:tcPr>
            <w:tcW w:w="2127" w:type="dxa"/>
            <w:tcBorders>
              <w:top w:val="single" w:color="auto" w:sz="4" w:space="0"/>
              <w:left w:val="single" w:color="auto" w:sz="4" w:space="0"/>
              <w:bottom w:val="single" w:color="auto" w:sz="4" w:space="0"/>
              <w:right w:val="single" w:color="auto" w:sz="4" w:space="0"/>
            </w:tcBorders>
          </w:tcPr>
          <w:p w14:paraId="21FA10F1">
            <w:pPr>
              <w:pStyle w:val="52"/>
              <w:rPr>
                <w:ins w:id="422" w:author="cmcc-chunxia Guo" w:date="2025-08-11T16:41:16Z"/>
                <w:rFonts w:cs="Arial"/>
              </w:rPr>
            </w:pPr>
            <w:ins w:id="423" w:author="cmcc-chunxia Guo" w:date="2025-08-11T16:41:16Z">
              <w:r>
                <w:rPr>
                  <w:rFonts w:cs="Arial"/>
                </w:rPr>
                <w:t xml:space="preserve">Frequency offset of measurement filter </w:t>
              </w:r>
              <w:r>
                <w:rPr>
                  <w:rFonts w:cs="Arial"/>
                </w:rPr>
                <w:noBreakHyphen/>
              </w:r>
              <w:r>
                <w:rPr>
                  <w:rFonts w:cs="Arial"/>
                </w:rPr>
                <w:t xml:space="preserve">3dB point, </w:t>
              </w:r>
            </w:ins>
            <w:ins w:id="424" w:author="cmcc-chunxia Guo" w:date="2025-08-11T16:41:16Z">
              <w:r>
                <w:rPr>
                  <w:rFonts w:cs="Arial"/>
                </w:rPr>
                <w:sym w:font="Symbol" w:char="F044"/>
              </w:r>
            </w:ins>
            <w:ins w:id="425" w:author="cmcc-chunxia Guo" w:date="2025-08-11T16:41:16Z">
              <w:r>
                <w:rPr>
                  <w:rFonts w:cs="Arial"/>
                </w:rPr>
                <w:t>f</w:t>
              </w:r>
            </w:ins>
          </w:p>
        </w:tc>
        <w:tc>
          <w:tcPr>
            <w:tcW w:w="2976" w:type="dxa"/>
            <w:tcBorders>
              <w:top w:val="single" w:color="auto" w:sz="4" w:space="0"/>
              <w:left w:val="single" w:color="auto" w:sz="4" w:space="0"/>
              <w:bottom w:val="single" w:color="auto" w:sz="4" w:space="0"/>
              <w:right w:val="single" w:color="auto" w:sz="4" w:space="0"/>
            </w:tcBorders>
          </w:tcPr>
          <w:p w14:paraId="0BE9960C">
            <w:pPr>
              <w:pStyle w:val="52"/>
              <w:rPr>
                <w:ins w:id="426" w:author="cmcc-chunxia Guo" w:date="2025-08-11T16:41:16Z"/>
                <w:rFonts w:cs="Arial"/>
              </w:rPr>
            </w:pPr>
            <w:ins w:id="427" w:author="cmcc-chunxia Guo" w:date="2025-08-11T16:41:16Z">
              <w:r>
                <w:rPr>
                  <w:rFonts w:cs="Arial"/>
                </w:rPr>
                <w:t>Frequency offset of measurement filter centre frequency, f_offset</w:t>
              </w:r>
            </w:ins>
          </w:p>
        </w:tc>
        <w:tc>
          <w:tcPr>
            <w:tcW w:w="3455" w:type="dxa"/>
            <w:tcBorders>
              <w:top w:val="single" w:color="auto" w:sz="4" w:space="0"/>
              <w:left w:val="single" w:color="auto" w:sz="4" w:space="0"/>
              <w:bottom w:val="single" w:color="auto" w:sz="4" w:space="0"/>
              <w:right w:val="single" w:color="auto" w:sz="4" w:space="0"/>
            </w:tcBorders>
          </w:tcPr>
          <w:p w14:paraId="3507A85B">
            <w:pPr>
              <w:pStyle w:val="52"/>
              <w:rPr>
                <w:ins w:id="428" w:author="cmcc-chunxia Guo" w:date="2025-08-11T16:41:16Z"/>
                <w:rFonts w:cs="Arial"/>
              </w:rPr>
            </w:pPr>
            <w:ins w:id="429" w:author="cmcc-chunxia Guo" w:date="2025-08-11T16:41:16Z">
              <w:r>
                <w:rPr>
                  <w:rFonts w:cs="v5.0.0"/>
                  <w:i/>
                  <w:lang w:eastAsia="zh-CN"/>
                </w:rPr>
                <w:t>Basic limits</w:t>
              </w:r>
            </w:ins>
            <w:ins w:id="430" w:author="cmcc-chunxia Guo" w:date="2025-08-11T16:41:16Z">
              <w:r>
                <w:rPr>
                  <w:rFonts w:cs="v5.0.0"/>
                </w:rPr>
                <w:t xml:space="preserve"> (Note 1</w:t>
              </w:r>
            </w:ins>
            <w:ins w:id="431" w:author="cmcc-chunxia Guo" w:date="2025-08-11T16:41:16Z">
              <w:r>
                <w:rPr>
                  <w:rFonts w:cs="Arial"/>
                </w:rPr>
                <w:t>, 2</w:t>
              </w:r>
            </w:ins>
            <w:ins w:id="432" w:author="cmcc-chunxia Guo" w:date="2025-08-11T16:41:16Z">
              <w:r>
                <w:rPr>
                  <w:rFonts w:cs="v5.0.0"/>
                </w:rPr>
                <w:t>)</w:t>
              </w:r>
            </w:ins>
          </w:p>
        </w:tc>
        <w:tc>
          <w:tcPr>
            <w:tcW w:w="1430" w:type="dxa"/>
            <w:tcBorders>
              <w:top w:val="single" w:color="auto" w:sz="4" w:space="0"/>
              <w:left w:val="single" w:color="auto" w:sz="4" w:space="0"/>
              <w:bottom w:val="single" w:color="auto" w:sz="4" w:space="0"/>
              <w:right w:val="single" w:color="auto" w:sz="4" w:space="0"/>
            </w:tcBorders>
          </w:tcPr>
          <w:p w14:paraId="2E38DECA">
            <w:pPr>
              <w:pStyle w:val="52"/>
              <w:rPr>
                <w:ins w:id="433" w:author="cmcc-chunxia Guo" w:date="2025-08-11T16:41:16Z"/>
                <w:rFonts w:eastAsia="宋体" w:cs="Arial"/>
                <w:lang w:eastAsia="zh-CN"/>
              </w:rPr>
            </w:pPr>
            <w:ins w:id="434" w:author="cmcc-chunxia Guo" w:date="2025-08-11T16:41:16Z">
              <w:r>
                <w:rPr>
                  <w:rFonts w:cs="Arial"/>
                  <w:i/>
                </w:rPr>
                <w:t xml:space="preserve">Measurement bandwidth </w:t>
              </w:r>
            </w:ins>
          </w:p>
        </w:tc>
      </w:tr>
      <w:tr w14:paraId="220FC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5" w:author="cmcc-chunxia Guo" w:date="2025-08-11T16:41:16Z"/>
        </w:trPr>
        <w:tc>
          <w:tcPr>
            <w:tcW w:w="2127" w:type="dxa"/>
            <w:tcBorders>
              <w:top w:val="single" w:color="auto" w:sz="4" w:space="0"/>
              <w:left w:val="single" w:color="auto" w:sz="4" w:space="0"/>
              <w:bottom w:val="single" w:color="auto" w:sz="4" w:space="0"/>
              <w:right w:val="single" w:color="auto" w:sz="4" w:space="0"/>
            </w:tcBorders>
          </w:tcPr>
          <w:p w14:paraId="378BAABB">
            <w:pPr>
              <w:pStyle w:val="53"/>
              <w:rPr>
                <w:ins w:id="436" w:author="cmcc-chunxia Guo" w:date="2025-08-11T16:41:16Z"/>
                <w:rFonts w:cs="v5.0.0"/>
              </w:rPr>
            </w:pPr>
          </w:p>
        </w:tc>
        <w:tc>
          <w:tcPr>
            <w:tcW w:w="2976" w:type="dxa"/>
            <w:tcBorders>
              <w:top w:val="single" w:color="auto" w:sz="4" w:space="0"/>
              <w:left w:val="single" w:color="auto" w:sz="4" w:space="0"/>
              <w:bottom w:val="single" w:color="auto" w:sz="4" w:space="0"/>
              <w:right w:val="single" w:color="auto" w:sz="4" w:space="0"/>
            </w:tcBorders>
          </w:tcPr>
          <w:p w14:paraId="33C5AC0C">
            <w:pPr>
              <w:pStyle w:val="53"/>
              <w:rPr>
                <w:ins w:id="437" w:author="cmcc-chunxia Guo" w:date="2025-08-11T16:41:16Z"/>
                <w:rFonts w:cs="v5.0.0"/>
              </w:rPr>
            </w:pPr>
          </w:p>
        </w:tc>
        <w:tc>
          <w:tcPr>
            <w:tcW w:w="3455" w:type="dxa"/>
            <w:tcBorders>
              <w:top w:val="single" w:color="auto" w:sz="4" w:space="0"/>
              <w:left w:val="single" w:color="auto" w:sz="4" w:space="0"/>
              <w:bottom w:val="single" w:color="auto" w:sz="4" w:space="0"/>
              <w:right w:val="single" w:color="auto" w:sz="4" w:space="0"/>
            </w:tcBorders>
            <w:vAlign w:val="center"/>
          </w:tcPr>
          <w:p w14:paraId="680906BA">
            <w:pPr>
              <w:pStyle w:val="53"/>
              <w:rPr>
                <w:ins w:id="438" w:author="cmcc-chunxia Guo" w:date="2025-08-11T16:41:16Z"/>
                <w:rFonts w:cs="v5.0.0"/>
              </w:rPr>
            </w:pPr>
          </w:p>
        </w:tc>
        <w:tc>
          <w:tcPr>
            <w:tcW w:w="1430" w:type="dxa"/>
            <w:tcBorders>
              <w:top w:val="single" w:color="auto" w:sz="4" w:space="0"/>
              <w:left w:val="single" w:color="auto" w:sz="4" w:space="0"/>
              <w:bottom w:val="single" w:color="auto" w:sz="4" w:space="0"/>
              <w:right w:val="single" w:color="auto" w:sz="4" w:space="0"/>
            </w:tcBorders>
          </w:tcPr>
          <w:p w14:paraId="2E60450C">
            <w:pPr>
              <w:pStyle w:val="53"/>
              <w:rPr>
                <w:ins w:id="439" w:author="cmcc-chunxia Guo" w:date="2025-08-11T16:41:16Z"/>
                <w:rFonts w:cs="v5.0.0"/>
              </w:rPr>
            </w:pPr>
          </w:p>
        </w:tc>
      </w:tr>
      <w:tr w14:paraId="42F36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0" w:author="cmcc-chunxia Guo" w:date="2025-08-11T16:41:16Z"/>
        </w:trPr>
        <w:tc>
          <w:tcPr>
            <w:tcW w:w="2127" w:type="dxa"/>
            <w:tcBorders>
              <w:top w:val="single" w:color="auto" w:sz="4" w:space="0"/>
              <w:left w:val="single" w:color="auto" w:sz="4" w:space="0"/>
              <w:bottom w:val="single" w:color="auto" w:sz="4" w:space="0"/>
              <w:right w:val="single" w:color="auto" w:sz="4" w:space="0"/>
            </w:tcBorders>
          </w:tcPr>
          <w:p w14:paraId="5C26E223">
            <w:pPr>
              <w:pStyle w:val="53"/>
              <w:rPr>
                <w:ins w:id="441" w:author="cmcc-chunxia Guo" w:date="2025-08-11T16:41:16Z"/>
                <w:rFonts w:cs="v5.0.0"/>
                <w:lang w:val="sv-SE"/>
              </w:rPr>
            </w:pPr>
          </w:p>
        </w:tc>
        <w:tc>
          <w:tcPr>
            <w:tcW w:w="2976" w:type="dxa"/>
            <w:tcBorders>
              <w:top w:val="single" w:color="auto" w:sz="4" w:space="0"/>
              <w:left w:val="single" w:color="auto" w:sz="4" w:space="0"/>
              <w:bottom w:val="single" w:color="auto" w:sz="4" w:space="0"/>
              <w:right w:val="single" w:color="auto" w:sz="4" w:space="0"/>
            </w:tcBorders>
          </w:tcPr>
          <w:p w14:paraId="16919F18">
            <w:pPr>
              <w:pStyle w:val="53"/>
              <w:rPr>
                <w:ins w:id="442" w:author="cmcc-chunxia Guo" w:date="2025-08-11T16:41:16Z"/>
                <w:rFonts w:cs="v5.0.0"/>
                <w:lang w:val="sv-SE"/>
              </w:rPr>
            </w:pPr>
          </w:p>
        </w:tc>
        <w:tc>
          <w:tcPr>
            <w:tcW w:w="3455" w:type="dxa"/>
            <w:tcBorders>
              <w:top w:val="single" w:color="auto" w:sz="4" w:space="0"/>
              <w:left w:val="single" w:color="auto" w:sz="4" w:space="0"/>
              <w:bottom w:val="single" w:color="auto" w:sz="4" w:space="0"/>
              <w:right w:val="single" w:color="auto" w:sz="4" w:space="0"/>
            </w:tcBorders>
          </w:tcPr>
          <w:p w14:paraId="3F8680E5">
            <w:pPr>
              <w:pStyle w:val="53"/>
              <w:rPr>
                <w:ins w:id="443" w:author="cmcc-chunxia Guo" w:date="2025-08-11T16:41:16Z"/>
                <w:rFonts w:cs="v5.0.0"/>
              </w:rPr>
            </w:pPr>
          </w:p>
        </w:tc>
        <w:tc>
          <w:tcPr>
            <w:tcW w:w="1430" w:type="dxa"/>
            <w:tcBorders>
              <w:top w:val="single" w:color="auto" w:sz="4" w:space="0"/>
              <w:left w:val="single" w:color="auto" w:sz="4" w:space="0"/>
              <w:bottom w:val="single" w:color="auto" w:sz="4" w:space="0"/>
              <w:right w:val="single" w:color="auto" w:sz="4" w:space="0"/>
            </w:tcBorders>
          </w:tcPr>
          <w:p w14:paraId="26852C25">
            <w:pPr>
              <w:pStyle w:val="53"/>
              <w:rPr>
                <w:ins w:id="444" w:author="cmcc-chunxia Guo" w:date="2025-08-11T16:41:16Z"/>
                <w:rFonts w:cs="v5.0.0"/>
              </w:rPr>
            </w:pPr>
          </w:p>
        </w:tc>
      </w:tr>
      <w:tr w14:paraId="32F75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5" w:author="cmcc-chunxia Guo" w:date="2025-08-11T16:41:16Z"/>
        </w:trPr>
        <w:tc>
          <w:tcPr>
            <w:tcW w:w="2127" w:type="dxa"/>
            <w:tcBorders>
              <w:top w:val="single" w:color="auto" w:sz="4" w:space="0"/>
              <w:left w:val="single" w:color="auto" w:sz="4" w:space="0"/>
              <w:bottom w:val="single" w:color="auto" w:sz="4" w:space="0"/>
              <w:right w:val="single" w:color="auto" w:sz="4" w:space="0"/>
            </w:tcBorders>
          </w:tcPr>
          <w:p w14:paraId="304E4A5E">
            <w:pPr>
              <w:pStyle w:val="53"/>
              <w:rPr>
                <w:ins w:id="446" w:author="cmcc-chunxia Guo" w:date="2025-08-11T16:41:16Z"/>
                <w:rFonts w:cs="v5.0.0"/>
              </w:rPr>
            </w:pPr>
          </w:p>
        </w:tc>
        <w:tc>
          <w:tcPr>
            <w:tcW w:w="2976" w:type="dxa"/>
            <w:tcBorders>
              <w:top w:val="single" w:color="auto" w:sz="4" w:space="0"/>
              <w:left w:val="single" w:color="auto" w:sz="4" w:space="0"/>
              <w:bottom w:val="single" w:color="auto" w:sz="4" w:space="0"/>
              <w:right w:val="single" w:color="auto" w:sz="4" w:space="0"/>
            </w:tcBorders>
          </w:tcPr>
          <w:p w14:paraId="34B11F07">
            <w:pPr>
              <w:pStyle w:val="53"/>
              <w:rPr>
                <w:ins w:id="447" w:author="cmcc-chunxia Guo" w:date="2025-08-11T16:41:16Z"/>
                <w:rFonts w:cs="v5.0.0"/>
              </w:rPr>
            </w:pPr>
          </w:p>
        </w:tc>
        <w:tc>
          <w:tcPr>
            <w:tcW w:w="3455" w:type="dxa"/>
            <w:tcBorders>
              <w:top w:val="single" w:color="auto" w:sz="4" w:space="0"/>
              <w:left w:val="single" w:color="auto" w:sz="4" w:space="0"/>
              <w:bottom w:val="single" w:color="auto" w:sz="4" w:space="0"/>
              <w:right w:val="single" w:color="auto" w:sz="4" w:space="0"/>
            </w:tcBorders>
          </w:tcPr>
          <w:p w14:paraId="58C67117">
            <w:pPr>
              <w:pStyle w:val="53"/>
              <w:rPr>
                <w:ins w:id="448" w:author="cmcc-chunxia Guo" w:date="2025-08-11T16:41:16Z"/>
                <w:rFonts w:cs="v5.0.0"/>
              </w:rPr>
            </w:pPr>
          </w:p>
        </w:tc>
        <w:tc>
          <w:tcPr>
            <w:tcW w:w="1430" w:type="dxa"/>
            <w:tcBorders>
              <w:top w:val="single" w:color="auto" w:sz="4" w:space="0"/>
              <w:left w:val="single" w:color="auto" w:sz="4" w:space="0"/>
              <w:bottom w:val="single" w:color="auto" w:sz="4" w:space="0"/>
              <w:right w:val="single" w:color="auto" w:sz="4" w:space="0"/>
            </w:tcBorders>
          </w:tcPr>
          <w:p w14:paraId="0877E5CE">
            <w:pPr>
              <w:pStyle w:val="53"/>
              <w:rPr>
                <w:ins w:id="449" w:author="cmcc-chunxia Guo" w:date="2025-08-11T16:41:16Z"/>
                <w:rFonts w:cs="v5.0.0"/>
              </w:rPr>
            </w:pPr>
          </w:p>
        </w:tc>
      </w:tr>
      <w:tr w14:paraId="7DB35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0" w:author="cmcc-chunxia Guo" w:date="2025-08-11T16:41:16Z"/>
        </w:trPr>
        <w:tc>
          <w:tcPr>
            <w:tcW w:w="9988" w:type="dxa"/>
            <w:gridSpan w:val="4"/>
          </w:tcPr>
          <w:p w14:paraId="6A4420F9">
            <w:pPr>
              <w:pStyle w:val="67"/>
              <w:rPr>
                <w:ins w:id="451" w:author="cmcc-chunxia Guo" w:date="2025-08-11T16:41:16Z"/>
                <w:rFonts w:cs="Arial"/>
              </w:rPr>
            </w:pPr>
          </w:p>
        </w:tc>
      </w:tr>
    </w:tbl>
    <w:p w14:paraId="54BAAA2F">
      <w:pPr>
        <w:rPr>
          <w:ins w:id="452" w:author="cmcc-chunxia Guo" w:date="2025-08-11T16:42:36Z"/>
          <w:lang w:eastAsia="zh-CN"/>
        </w:rPr>
      </w:pPr>
    </w:p>
    <w:p w14:paraId="3758CCB7">
      <w:pPr>
        <w:rPr>
          <w:ins w:id="453" w:author="cmcc-chunxia Guo" w:date="2025-08-11T16:10:11Z"/>
          <w:rFonts w:hint="default"/>
          <w:lang w:val="en-US" w:eastAsia="zh-CN"/>
        </w:rPr>
      </w:pPr>
      <w:ins w:id="454" w:author="cmcc-chunxia Guo" w:date="2025-08-11T16:42:37Z">
        <w:r>
          <w:rPr>
            <w:rFonts w:hint="eastAsia"/>
            <w:lang w:val="en-US" w:eastAsia="zh-CN"/>
          </w:rPr>
          <w:t>[</w:t>
        </w:r>
      </w:ins>
    </w:p>
    <w:p w14:paraId="5F5B04BE">
      <w:pPr>
        <w:pStyle w:val="56"/>
        <w:rPr>
          <w:ins w:id="455" w:author="cmcc-chunxia Guo" w:date="2025-08-11T16:10:11Z"/>
        </w:rPr>
      </w:pPr>
      <w:ins w:id="456" w:author="cmcc-chunxia Guo" w:date="2025-08-11T16:10:11Z">
        <w:r>
          <w:rPr/>
          <w:t>Table 6.6.4.2.3-</w:t>
        </w:r>
      </w:ins>
      <w:ins w:id="457" w:author="cmcc-chunxia Guo" w:date="2025-08-11T16:10:11Z">
        <w:r>
          <w:rPr>
            <w:rFonts w:eastAsia="宋体"/>
            <w:lang w:eastAsia="zh-CN"/>
          </w:rPr>
          <w:t>2</w:t>
        </w:r>
      </w:ins>
      <w:ins w:id="458" w:author="cmcc-chunxia Guo" w:date="2025-08-11T16:10:11Z">
        <w:r>
          <w:rPr/>
          <w:t>: Medium Range BS operating band unwanted emission limits for above 3 MHz channel bandwidth</w:t>
        </w:r>
      </w:ins>
      <w:ins w:id="459" w:author="cmcc-chunxia Guo" w:date="2025-08-11T16:10:11Z">
        <w:r>
          <w:rPr>
            <w:lang w:eastAsia="zh-CN"/>
          </w:rPr>
          <w:t xml:space="preserve">, </w:t>
        </w:r>
      </w:ins>
      <w:ins w:id="460" w:author="cmcc-chunxia Guo" w:date="2025-08-11T16:10:11Z">
        <w:r>
          <w:rPr>
            <w:rFonts w:cs="v5.0.0"/>
            <w:bCs/>
          </w:rPr>
          <w:t>P</w:t>
        </w:r>
      </w:ins>
      <w:ins w:id="461" w:author="cmcc-chunxia Guo" w:date="2025-08-11T16:10:11Z">
        <w:r>
          <w:rPr>
            <w:rFonts w:cs="v5.0.0"/>
            <w:bCs/>
            <w:vertAlign w:val="subscript"/>
          </w:rPr>
          <w:t>rated,x</w:t>
        </w:r>
      </w:ins>
      <w:ins w:id="462" w:author="cmcc-chunxia Guo" w:date="2025-08-11T16:10:11Z">
        <w:r>
          <w:rPr>
            <w:rFonts w:cs="v5.0.0"/>
          </w:rPr>
          <w:t xml:space="preserve"> </w:t>
        </w:r>
      </w:ins>
      <w:ins w:id="463" w:author="cmcc-chunxia Guo" w:date="2025-08-11T16:10:11Z">
        <w:r>
          <w:rPr>
            <w:rFonts w:cs="v5.0.0"/>
          </w:rPr>
          <w:sym w:font="Symbol" w:char="F0A3"/>
        </w:r>
      </w:ins>
      <w:ins w:id="464" w:author="cmcc-chunxia Guo" w:date="2025-08-11T16:10:11Z">
        <w:r>
          <w:rPr>
            <w:rFonts w:cs="v5.0.0"/>
          </w:rPr>
          <w:t xml:space="preserve"> </w:t>
        </w:r>
      </w:ins>
      <w:ins w:id="465" w:author="cmcc-chunxia Guo" w:date="2025-08-11T16:41:38Z">
        <w:r>
          <w:rPr>
            <w:rFonts w:hint="eastAsia" w:cs="v5.0.0"/>
            <w:lang w:val="en-US" w:eastAsia="zh-CN"/>
          </w:rPr>
          <w:t>T</w:t>
        </w:r>
      </w:ins>
      <w:ins w:id="466" w:author="cmcc-chunxia Guo" w:date="2025-08-11T16:41:39Z">
        <w:r>
          <w:rPr>
            <w:rFonts w:hint="eastAsia" w:cs="v5.0.0"/>
            <w:lang w:val="en-US" w:eastAsia="zh-CN"/>
          </w:rPr>
          <w:t>BD</w:t>
        </w:r>
      </w:ins>
      <w:ins w:id="467" w:author="cmcc-chunxia Guo" w:date="2025-08-11T16:10:11Z">
        <w:r>
          <w:rPr>
            <w:rFonts w:cs="v5.0.0"/>
          </w:rPr>
          <w:t xml:space="preserve"> dBm</w:t>
        </w:r>
      </w:ins>
    </w:p>
    <w:tbl>
      <w:tblPr>
        <w:tblStyle w:val="42"/>
        <w:tblW w:w="99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14:paraId="14773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8" w:author="cmcc-chunxia Guo" w:date="2025-08-11T16:10:11Z"/>
        </w:trPr>
        <w:tc>
          <w:tcPr>
            <w:tcW w:w="2127" w:type="dxa"/>
            <w:tcBorders>
              <w:top w:val="single" w:color="auto" w:sz="4" w:space="0"/>
              <w:left w:val="single" w:color="auto" w:sz="4" w:space="0"/>
              <w:bottom w:val="single" w:color="auto" w:sz="4" w:space="0"/>
              <w:right w:val="single" w:color="auto" w:sz="4" w:space="0"/>
            </w:tcBorders>
          </w:tcPr>
          <w:p w14:paraId="7110448F">
            <w:pPr>
              <w:pStyle w:val="52"/>
              <w:rPr>
                <w:ins w:id="469" w:author="cmcc-chunxia Guo" w:date="2025-08-11T16:10:11Z"/>
                <w:rFonts w:cs="Arial"/>
              </w:rPr>
            </w:pPr>
            <w:ins w:id="470" w:author="cmcc-chunxia Guo" w:date="2025-08-11T16:10:11Z">
              <w:r>
                <w:rPr>
                  <w:rFonts w:cs="Arial"/>
                </w:rPr>
                <w:t xml:space="preserve">Frequency offset of measurement filter </w:t>
              </w:r>
              <w:r>
                <w:rPr>
                  <w:rFonts w:cs="Arial"/>
                </w:rPr>
                <w:noBreakHyphen/>
              </w:r>
              <w:r>
                <w:rPr>
                  <w:rFonts w:cs="Arial"/>
                </w:rPr>
                <w:t xml:space="preserve">3dB point, </w:t>
              </w:r>
            </w:ins>
            <w:ins w:id="471" w:author="cmcc-chunxia Guo" w:date="2025-08-11T16:10:11Z">
              <w:r>
                <w:rPr>
                  <w:rFonts w:cs="Arial"/>
                </w:rPr>
                <w:sym w:font="Symbol" w:char="F044"/>
              </w:r>
            </w:ins>
            <w:ins w:id="472" w:author="cmcc-chunxia Guo" w:date="2025-08-11T16:10:11Z">
              <w:r>
                <w:rPr>
                  <w:rFonts w:cs="Arial"/>
                </w:rPr>
                <w:t>f</w:t>
              </w:r>
            </w:ins>
          </w:p>
        </w:tc>
        <w:tc>
          <w:tcPr>
            <w:tcW w:w="2976" w:type="dxa"/>
            <w:tcBorders>
              <w:top w:val="single" w:color="auto" w:sz="4" w:space="0"/>
              <w:left w:val="single" w:color="auto" w:sz="4" w:space="0"/>
              <w:bottom w:val="single" w:color="auto" w:sz="4" w:space="0"/>
              <w:right w:val="single" w:color="auto" w:sz="4" w:space="0"/>
            </w:tcBorders>
          </w:tcPr>
          <w:p w14:paraId="0E25FCEC">
            <w:pPr>
              <w:pStyle w:val="52"/>
              <w:rPr>
                <w:ins w:id="473" w:author="cmcc-chunxia Guo" w:date="2025-08-11T16:10:11Z"/>
                <w:rFonts w:cs="Arial"/>
              </w:rPr>
            </w:pPr>
            <w:ins w:id="474" w:author="cmcc-chunxia Guo" w:date="2025-08-11T16:10:11Z">
              <w:r>
                <w:rPr>
                  <w:rFonts w:cs="Arial"/>
                </w:rPr>
                <w:t>Frequency offset of measurement filter centre frequency, f_offset</w:t>
              </w:r>
            </w:ins>
          </w:p>
        </w:tc>
        <w:tc>
          <w:tcPr>
            <w:tcW w:w="3455" w:type="dxa"/>
            <w:tcBorders>
              <w:top w:val="single" w:color="auto" w:sz="4" w:space="0"/>
              <w:left w:val="single" w:color="auto" w:sz="4" w:space="0"/>
              <w:bottom w:val="single" w:color="auto" w:sz="4" w:space="0"/>
              <w:right w:val="single" w:color="auto" w:sz="4" w:space="0"/>
            </w:tcBorders>
          </w:tcPr>
          <w:p w14:paraId="4ADA9A6A">
            <w:pPr>
              <w:pStyle w:val="52"/>
              <w:rPr>
                <w:ins w:id="475" w:author="cmcc-chunxia Guo" w:date="2025-08-11T16:10:11Z"/>
                <w:rFonts w:cs="Arial"/>
              </w:rPr>
            </w:pPr>
            <w:ins w:id="476" w:author="cmcc-chunxia Guo" w:date="2025-08-11T16:10:11Z">
              <w:r>
                <w:rPr>
                  <w:rFonts w:cs="v5.0.0"/>
                  <w:i/>
                  <w:lang w:eastAsia="zh-CN"/>
                </w:rPr>
                <w:t>Basic limits</w:t>
              </w:r>
            </w:ins>
            <w:ins w:id="477" w:author="cmcc-chunxia Guo" w:date="2025-08-11T16:10:11Z">
              <w:r>
                <w:rPr>
                  <w:rFonts w:cs="v5.0.0"/>
                </w:rPr>
                <w:t xml:space="preserve"> </w:t>
              </w:r>
            </w:ins>
            <w:ins w:id="478" w:author="cmcc-chunxia Guo" w:date="2025-08-11T16:10:11Z">
              <w:r>
                <w:rPr>
                  <w:rFonts w:cs="Arial"/>
                </w:rPr>
                <w:t>(Note 1, 2)</w:t>
              </w:r>
            </w:ins>
          </w:p>
        </w:tc>
        <w:tc>
          <w:tcPr>
            <w:tcW w:w="1430" w:type="dxa"/>
            <w:tcBorders>
              <w:top w:val="single" w:color="auto" w:sz="4" w:space="0"/>
              <w:left w:val="single" w:color="auto" w:sz="4" w:space="0"/>
              <w:bottom w:val="single" w:color="auto" w:sz="4" w:space="0"/>
              <w:right w:val="single" w:color="auto" w:sz="4" w:space="0"/>
            </w:tcBorders>
          </w:tcPr>
          <w:p w14:paraId="55EC0F11">
            <w:pPr>
              <w:pStyle w:val="52"/>
              <w:rPr>
                <w:ins w:id="479" w:author="cmcc-chunxia Guo" w:date="2025-08-11T16:10:11Z"/>
                <w:rFonts w:eastAsia="宋体" w:cs="Arial"/>
                <w:lang w:eastAsia="zh-CN"/>
              </w:rPr>
            </w:pPr>
            <w:ins w:id="480" w:author="cmcc-chunxia Guo" w:date="2025-08-11T16:10:11Z">
              <w:r>
                <w:rPr>
                  <w:rFonts w:cs="Arial"/>
                  <w:i/>
                </w:rPr>
                <w:t xml:space="preserve">Measurement bandwidth </w:t>
              </w:r>
            </w:ins>
          </w:p>
        </w:tc>
      </w:tr>
      <w:tr w14:paraId="300E4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1" w:author="cmcc-chunxia Guo" w:date="2025-08-11T16:10:11Z"/>
        </w:trPr>
        <w:tc>
          <w:tcPr>
            <w:tcW w:w="2127" w:type="dxa"/>
            <w:tcBorders>
              <w:top w:val="single" w:color="auto" w:sz="4" w:space="0"/>
              <w:left w:val="single" w:color="auto" w:sz="4" w:space="0"/>
              <w:bottom w:val="single" w:color="auto" w:sz="4" w:space="0"/>
              <w:right w:val="single" w:color="auto" w:sz="4" w:space="0"/>
            </w:tcBorders>
          </w:tcPr>
          <w:p w14:paraId="67E10455">
            <w:pPr>
              <w:pStyle w:val="53"/>
              <w:rPr>
                <w:ins w:id="482" w:author="cmcc-chunxia Guo" w:date="2025-08-11T16:10:11Z"/>
                <w:rFonts w:cs="v5.0.0"/>
              </w:rPr>
            </w:pPr>
          </w:p>
        </w:tc>
        <w:tc>
          <w:tcPr>
            <w:tcW w:w="2976" w:type="dxa"/>
            <w:tcBorders>
              <w:top w:val="single" w:color="auto" w:sz="4" w:space="0"/>
              <w:left w:val="single" w:color="auto" w:sz="4" w:space="0"/>
              <w:bottom w:val="single" w:color="auto" w:sz="4" w:space="0"/>
              <w:right w:val="single" w:color="auto" w:sz="4" w:space="0"/>
            </w:tcBorders>
          </w:tcPr>
          <w:p w14:paraId="3A938680">
            <w:pPr>
              <w:pStyle w:val="53"/>
              <w:rPr>
                <w:ins w:id="483" w:author="cmcc-chunxia Guo" w:date="2025-08-11T16:10:11Z"/>
                <w:rFonts w:cs="v5.0.0"/>
              </w:rPr>
            </w:pPr>
          </w:p>
        </w:tc>
        <w:tc>
          <w:tcPr>
            <w:tcW w:w="3455" w:type="dxa"/>
            <w:tcBorders>
              <w:top w:val="single" w:color="auto" w:sz="4" w:space="0"/>
              <w:left w:val="single" w:color="auto" w:sz="4" w:space="0"/>
              <w:bottom w:val="single" w:color="auto" w:sz="4" w:space="0"/>
              <w:right w:val="single" w:color="auto" w:sz="4" w:space="0"/>
            </w:tcBorders>
            <w:vAlign w:val="center"/>
          </w:tcPr>
          <w:p w14:paraId="532E62EF">
            <w:pPr>
              <w:pStyle w:val="53"/>
              <w:rPr>
                <w:ins w:id="484" w:author="cmcc-chunxia Guo" w:date="2025-08-11T16:10:11Z"/>
                <w:rFonts w:cs="v5.0.0"/>
              </w:rPr>
            </w:pPr>
          </w:p>
        </w:tc>
        <w:tc>
          <w:tcPr>
            <w:tcW w:w="1430" w:type="dxa"/>
            <w:tcBorders>
              <w:top w:val="single" w:color="auto" w:sz="4" w:space="0"/>
              <w:left w:val="single" w:color="auto" w:sz="4" w:space="0"/>
              <w:bottom w:val="single" w:color="auto" w:sz="4" w:space="0"/>
              <w:right w:val="single" w:color="auto" w:sz="4" w:space="0"/>
            </w:tcBorders>
          </w:tcPr>
          <w:p w14:paraId="5661F98A">
            <w:pPr>
              <w:pStyle w:val="53"/>
              <w:rPr>
                <w:ins w:id="485" w:author="cmcc-chunxia Guo" w:date="2025-08-11T16:10:11Z"/>
                <w:rFonts w:cs="v5.0.0"/>
              </w:rPr>
            </w:pPr>
          </w:p>
        </w:tc>
      </w:tr>
      <w:tr w14:paraId="3F5A9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6" w:author="cmcc-chunxia Guo" w:date="2025-08-11T16:10:11Z"/>
        </w:trPr>
        <w:tc>
          <w:tcPr>
            <w:tcW w:w="2127" w:type="dxa"/>
            <w:tcBorders>
              <w:top w:val="single" w:color="auto" w:sz="4" w:space="0"/>
              <w:left w:val="single" w:color="auto" w:sz="4" w:space="0"/>
              <w:bottom w:val="single" w:color="auto" w:sz="4" w:space="0"/>
              <w:right w:val="single" w:color="auto" w:sz="4" w:space="0"/>
            </w:tcBorders>
          </w:tcPr>
          <w:p w14:paraId="1330E803">
            <w:pPr>
              <w:pStyle w:val="53"/>
              <w:rPr>
                <w:ins w:id="487" w:author="cmcc-chunxia Guo" w:date="2025-08-11T16:10:11Z"/>
                <w:rFonts w:cs="v5.0.0"/>
                <w:lang w:val="sv-SE"/>
              </w:rPr>
            </w:pPr>
          </w:p>
        </w:tc>
        <w:tc>
          <w:tcPr>
            <w:tcW w:w="2976" w:type="dxa"/>
            <w:tcBorders>
              <w:top w:val="single" w:color="auto" w:sz="4" w:space="0"/>
              <w:left w:val="single" w:color="auto" w:sz="4" w:space="0"/>
              <w:bottom w:val="single" w:color="auto" w:sz="4" w:space="0"/>
              <w:right w:val="single" w:color="auto" w:sz="4" w:space="0"/>
            </w:tcBorders>
          </w:tcPr>
          <w:p w14:paraId="000FCC99">
            <w:pPr>
              <w:pStyle w:val="53"/>
              <w:rPr>
                <w:ins w:id="488" w:author="cmcc-chunxia Guo" w:date="2025-08-11T16:10:11Z"/>
                <w:rFonts w:cs="v5.0.0"/>
                <w:lang w:val="sv-SE"/>
              </w:rPr>
            </w:pPr>
          </w:p>
        </w:tc>
        <w:tc>
          <w:tcPr>
            <w:tcW w:w="3455" w:type="dxa"/>
            <w:tcBorders>
              <w:top w:val="single" w:color="auto" w:sz="4" w:space="0"/>
              <w:left w:val="single" w:color="auto" w:sz="4" w:space="0"/>
              <w:bottom w:val="single" w:color="auto" w:sz="4" w:space="0"/>
              <w:right w:val="single" w:color="auto" w:sz="4" w:space="0"/>
            </w:tcBorders>
          </w:tcPr>
          <w:p w14:paraId="606AEAA0">
            <w:pPr>
              <w:pStyle w:val="53"/>
              <w:rPr>
                <w:ins w:id="489" w:author="cmcc-chunxia Guo" w:date="2025-08-11T16:10:11Z"/>
                <w:rFonts w:cs="v5.0.0"/>
              </w:rPr>
            </w:pPr>
          </w:p>
        </w:tc>
        <w:tc>
          <w:tcPr>
            <w:tcW w:w="1430" w:type="dxa"/>
            <w:tcBorders>
              <w:top w:val="single" w:color="auto" w:sz="4" w:space="0"/>
              <w:left w:val="single" w:color="auto" w:sz="4" w:space="0"/>
              <w:bottom w:val="single" w:color="auto" w:sz="4" w:space="0"/>
              <w:right w:val="single" w:color="auto" w:sz="4" w:space="0"/>
            </w:tcBorders>
          </w:tcPr>
          <w:p w14:paraId="573E3A6A">
            <w:pPr>
              <w:pStyle w:val="53"/>
              <w:rPr>
                <w:ins w:id="490" w:author="cmcc-chunxia Guo" w:date="2025-08-11T16:10:11Z"/>
                <w:rFonts w:cs="v5.0.0"/>
              </w:rPr>
            </w:pPr>
          </w:p>
        </w:tc>
      </w:tr>
      <w:tr w14:paraId="39E29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1" w:author="cmcc-chunxia Guo" w:date="2025-08-11T16:10:11Z"/>
        </w:trPr>
        <w:tc>
          <w:tcPr>
            <w:tcW w:w="2127" w:type="dxa"/>
            <w:tcBorders>
              <w:top w:val="single" w:color="auto" w:sz="4" w:space="0"/>
              <w:left w:val="single" w:color="auto" w:sz="4" w:space="0"/>
              <w:bottom w:val="single" w:color="auto" w:sz="4" w:space="0"/>
              <w:right w:val="single" w:color="auto" w:sz="4" w:space="0"/>
            </w:tcBorders>
          </w:tcPr>
          <w:p w14:paraId="33FE74A3">
            <w:pPr>
              <w:pStyle w:val="53"/>
              <w:rPr>
                <w:ins w:id="492" w:author="cmcc-chunxia Guo" w:date="2025-08-11T16:10:11Z"/>
                <w:rFonts w:cs="v5.0.0"/>
                <w:lang w:val="sv-SE"/>
              </w:rPr>
            </w:pPr>
          </w:p>
        </w:tc>
        <w:tc>
          <w:tcPr>
            <w:tcW w:w="2976" w:type="dxa"/>
            <w:tcBorders>
              <w:top w:val="single" w:color="auto" w:sz="4" w:space="0"/>
              <w:left w:val="single" w:color="auto" w:sz="4" w:space="0"/>
              <w:bottom w:val="single" w:color="auto" w:sz="4" w:space="0"/>
              <w:right w:val="single" w:color="auto" w:sz="4" w:space="0"/>
            </w:tcBorders>
          </w:tcPr>
          <w:p w14:paraId="2D1B2B58">
            <w:pPr>
              <w:pStyle w:val="53"/>
              <w:rPr>
                <w:ins w:id="493" w:author="cmcc-chunxia Guo" w:date="2025-08-11T16:10:11Z"/>
                <w:rFonts w:cs="v5.0.0"/>
                <w:lang w:val="sv-SE"/>
              </w:rPr>
            </w:pPr>
          </w:p>
        </w:tc>
        <w:tc>
          <w:tcPr>
            <w:tcW w:w="3455" w:type="dxa"/>
            <w:tcBorders>
              <w:top w:val="single" w:color="auto" w:sz="4" w:space="0"/>
              <w:left w:val="single" w:color="auto" w:sz="4" w:space="0"/>
              <w:bottom w:val="single" w:color="auto" w:sz="4" w:space="0"/>
              <w:right w:val="single" w:color="auto" w:sz="4" w:space="0"/>
            </w:tcBorders>
          </w:tcPr>
          <w:p w14:paraId="50C12A2F">
            <w:pPr>
              <w:pStyle w:val="53"/>
              <w:rPr>
                <w:ins w:id="494" w:author="cmcc-chunxia Guo" w:date="2025-08-11T16:10:11Z"/>
                <w:rFonts w:cs="Arial"/>
                <w:lang w:eastAsia="zh-CN"/>
              </w:rPr>
            </w:pPr>
          </w:p>
        </w:tc>
        <w:tc>
          <w:tcPr>
            <w:tcW w:w="1430" w:type="dxa"/>
            <w:tcBorders>
              <w:top w:val="single" w:color="auto" w:sz="4" w:space="0"/>
              <w:left w:val="single" w:color="auto" w:sz="4" w:space="0"/>
              <w:bottom w:val="single" w:color="auto" w:sz="4" w:space="0"/>
              <w:right w:val="single" w:color="auto" w:sz="4" w:space="0"/>
            </w:tcBorders>
          </w:tcPr>
          <w:p w14:paraId="62ABE9A0">
            <w:pPr>
              <w:pStyle w:val="53"/>
              <w:rPr>
                <w:ins w:id="495" w:author="cmcc-chunxia Guo" w:date="2025-08-11T16:10:11Z"/>
                <w:rFonts w:cs="v5.0.0"/>
              </w:rPr>
            </w:pPr>
          </w:p>
        </w:tc>
      </w:tr>
      <w:tr w14:paraId="742BE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6" w:author="cmcc-chunxia Guo" w:date="2025-08-11T16:10:11Z"/>
        </w:trPr>
        <w:tc>
          <w:tcPr>
            <w:tcW w:w="9988" w:type="dxa"/>
            <w:gridSpan w:val="4"/>
          </w:tcPr>
          <w:p w14:paraId="7C5CC6FA">
            <w:pPr>
              <w:pStyle w:val="67"/>
              <w:rPr>
                <w:ins w:id="497" w:author="cmcc-chunxia Guo" w:date="2025-08-11T16:10:11Z"/>
                <w:rFonts w:cs="Arial"/>
              </w:rPr>
            </w:pPr>
          </w:p>
        </w:tc>
      </w:tr>
    </w:tbl>
    <w:p w14:paraId="0EEDA0CE">
      <w:pPr>
        <w:rPr>
          <w:ins w:id="498" w:author="cmcc-chunxia Guo" w:date="2025-08-11T16:42:40Z"/>
        </w:rPr>
      </w:pPr>
    </w:p>
    <w:p w14:paraId="69607594">
      <w:pPr>
        <w:rPr>
          <w:ins w:id="499" w:author="cmcc-chunxia Guo" w:date="2025-08-11T16:10:11Z"/>
          <w:rFonts w:hint="eastAsia" w:eastAsia="宋体"/>
          <w:lang w:val="en-US" w:eastAsia="zh-CN"/>
        </w:rPr>
      </w:pPr>
      <w:ins w:id="500" w:author="cmcc-chunxia Guo" w:date="2025-08-11T16:42:40Z">
        <w:r>
          <w:rPr>
            <w:rFonts w:hint="eastAsia" w:eastAsia="宋体"/>
            <w:lang w:val="en-US" w:eastAsia="zh-CN"/>
          </w:rPr>
          <w:t>]</w:t>
        </w:r>
      </w:ins>
    </w:p>
    <w:p w14:paraId="1B28341C">
      <w:pPr>
        <w:rPr>
          <w:ins w:id="501" w:author="cmcc-chunxia Guo" w:date="2025-08-11T16:10:11Z"/>
        </w:rPr>
      </w:pPr>
    </w:p>
    <w:p w14:paraId="270F1072">
      <w:pPr>
        <w:pStyle w:val="5"/>
        <w:rPr>
          <w:ins w:id="502" w:author="cmcc-chunxia Guo" w:date="2025-08-11T16:10:12Z"/>
        </w:rPr>
      </w:pPr>
      <w:ins w:id="503" w:author="cmcc-chunxia Guo" w:date="2025-08-11T16:10:12Z">
        <w:bookmarkStart w:id="353" w:name="_Toc107474931"/>
        <w:bookmarkStart w:id="354" w:name="_Toc67916651"/>
        <w:bookmarkStart w:id="355" w:name="_Toc21127505"/>
        <w:bookmarkStart w:id="356" w:name="_Toc138837599"/>
        <w:bookmarkStart w:id="357" w:name="_Toc123049018"/>
        <w:bookmarkStart w:id="358" w:name="_Toc53178659"/>
        <w:bookmarkStart w:id="359" w:name="_Toc131766377"/>
        <w:bookmarkStart w:id="360" w:name="_Toc123717507"/>
        <w:bookmarkStart w:id="361" w:name="_Toc36817266"/>
        <w:bookmarkStart w:id="362" w:name="_Toc61179355"/>
        <w:bookmarkStart w:id="363" w:name="_Toc124266487"/>
        <w:bookmarkStart w:id="364" w:name="_Toc123054406"/>
        <w:bookmarkStart w:id="365" w:name="_Toc53178208"/>
        <w:bookmarkStart w:id="366" w:name="_Toc115186204"/>
        <w:bookmarkStart w:id="367" w:name="_Toc90422636"/>
        <w:bookmarkStart w:id="368" w:name="_Toc74663249"/>
        <w:bookmarkStart w:id="369" w:name="_Toc106782829"/>
        <w:bookmarkStart w:id="370" w:name="_Toc45893486"/>
        <w:bookmarkStart w:id="371" w:name="_Toc114255524"/>
        <w:bookmarkStart w:id="372" w:name="_Toc131740843"/>
        <w:bookmarkStart w:id="373" w:name="_Toc29811714"/>
        <w:bookmarkStart w:id="374" w:name="_Toc37267571"/>
        <w:bookmarkStart w:id="375" w:name="_Toc156567420"/>
        <w:bookmarkStart w:id="376" w:name="_Toc44712173"/>
        <w:bookmarkStart w:id="377" w:name="_Toc123051937"/>
        <w:bookmarkStart w:id="378" w:name="_Toc124157083"/>
        <w:bookmarkStart w:id="379" w:name="_Toc37260183"/>
        <w:bookmarkStart w:id="380" w:name="_Toc82621789"/>
        <w:bookmarkStart w:id="381" w:name="_Toc61178885"/>
        <w:bookmarkStart w:id="382" w:name="_Toc131595845"/>
        <w:bookmarkStart w:id="383" w:name="_Toc107419304"/>
        <w:bookmarkStart w:id="384" w:name="_Toc107311720"/>
        <w:r>
          <w:rPr/>
          <w:t>6.6.4.3</w:t>
        </w:r>
      </w:ins>
      <w:ins w:id="504" w:author="cmcc-chunxia Guo" w:date="2025-08-11T16:10:12Z">
        <w:r>
          <w:rPr/>
          <w:tab/>
        </w:r>
      </w:ins>
      <w:ins w:id="505" w:author="cmcc-chunxia Guo" w:date="2025-08-11T16:10:12Z">
        <w:r>
          <w:rPr/>
          <w:t xml:space="preserve">Minimum requirements for </w:t>
        </w:r>
      </w:ins>
      <w:ins w:id="506" w:author="cmcc-chunxia Guo" w:date="2025-08-11T16:10:12Z">
        <w:r>
          <w:rPr>
            <w:i/>
          </w:rPr>
          <w:t>BS type 1-C</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ins>
    </w:p>
    <w:p w14:paraId="7F37998E">
      <w:pPr>
        <w:rPr>
          <w:ins w:id="507" w:author="cmcc-chunxia Guo" w:date="2025-08-11T16:10:12Z"/>
        </w:rPr>
      </w:pPr>
      <w:ins w:id="508" w:author="cmcc-chunxia Guo" w:date="2025-08-11T16:10:12Z">
        <w:r>
          <w:rPr/>
          <w:t xml:space="preserve">The operating band unwanted emissions for </w:t>
        </w:r>
      </w:ins>
      <w:ins w:id="509" w:author="cmcc-chunxia Guo" w:date="2025-08-11T16:10:12Z">
        <w:r>
          <w:rPr>
            <w:i/>
          </w:rPr>
          <w:t>BS type 1-C</w:t>
        </w:r>
      </w:ins>
      <w:ins w:id="510" w:author="cmcc-chunxia Guo" w:date="2025-08-11T16:10:12Z">
        <w:r>
          <w:rPr/>
          <w:t xml:space="preserve"> for each </w:t>
        </w:r>
      </w:ins>
      <w:ins w:id="511" w:author="cmcc-chunxia Guo" w:date="2025-08-11T16:10:12Z">
        <w:r>
          <w:rPr>
            <w:i/>
          </w:rPr>
          <w:t xml:space="preserve">antenna connector </w:t>
        </w:r>
      </w:ins>
      <w:ins w:id="512" w:author="cmcc-chunxia Guo" w:date="2025-08-11T16:10:12Z">
        <w:r>
          <w:rPr/>
          <w:t xml:space="preserve">shall be below the </w:t>
        </w:r>
      </w:ins>
      <w:ins w:id="513" w:author="cmcc-chunxia Guo" w:date="2025-08-11T16:10:12Z">
        <w:r>
          <w:rPr>
            <w:lang w:val="en-US" w:eastAsia="zh-CN"/>
          </w:rPr>
          <w:t xml:space="preserve">applicable </w:t>
        </w:r>
      </w:ins>
      <w:ins w:id="514" w:author="cmcc-chunxia Guo" w:date="2025-08-11T16:10:12Z">
        <w:r>
          <w:rPr>
            <w:i/>
            <w:iCs/>
            <w:lang w:val="en-US" w:eastAsia="zh-CN"/>
          </w:rPr>
          <w:t>basic</w:t>
        </w:r>
      </w:ins>
      <w:ins w:id="515" w:author="cmcc-chunxia Guo" w:date="2025-08-11T16:10:12Z">
        <w:r>
          <w:rPr>
            <w:i/>
          </w:rPr>
          <w:t xml:space="preserve"> limits</w:t>
        </w:r>
      </w:ins>
      <w:ins w:id="516" w:author="cmcc-chunxia Guo" w:date="2025-08-11T16:10:12Z">
        <w:r>
          <w:rPr/>
          <w:t xml:space="preserve"> defined in clause 6.6.4.2.</w:t>
        </w:r>
      </w:ins>
    </w:p>
    <w:p w14:paraId="61DEFD0D">
      <w:pPr>
        <w:pStyle w:val="4"/>
        <w:rPr>
          <w:ins w:id="517" w:author="cmcc-chunxia Guo" w:date="2025-08-11T16:10:12Z"/>
        </w:rPr>
      </w:pPr>
      <w:ins w:id="518" w:author="cmcc-chunxia Guo" w:date="2025-08-11T16:10:12Z">
        <w:bookmarkStart w:id="385" w:name="_Hlk497677198"/>
        <w:r>
          <w:rPr/>
          <w:t>6.6.5</w:t>
        </w:r>
      </w:ins>
      <w:ins w:id="519" w:author="cmcc-chunxia Guo" w:date="2025-08-11T16:10:12Z">
        <w:r>
          <w:rPr/>
          <w:tab/>
        </w:r>
      </w:ins>
      <w:ins w:id="520" w:author="cmcc-chunxia Guo" w:date="2025-08-11T16:10:12Z">
        <w:r>
          <w:rPr/>
          <w:t>Transmitter spurious emissions</w:t>
        </w:r>
      </w:ins>
    </w:p>
    <w:p w14:paraId="6FA5818A">
      <w:pPr>
        <w:pStyle w:val="5"/>
        <w:rPr>
          <w:ins w:id="521" w:author="cmcc-chunxia Guo" w:date="2025-08-11T16:10:12Z"/>
        </w:rPr>
      </w:pPr>
      <w:ins w:id="522" w:author="cmcc-chunxia Guo" w:date="2025-08-11T16:10:12Z">
        <w:bookmarkStart w:id="386" w:name="_Toc107419307"/>
        <w:bookmarkStart w:id="387" w:name="_Toc114255527"/>
        <w:bookmarkStart w:id="388" w:name="_Toc124157086"/>
        <w:bookmarkStart w:id="389" w:name="_Toc53178662"/>
        <w:bookmarkStart w:id="390" w:name="_Toc53178211"/>
        <w:bookmarkStart w:id="391" w:name="_Toc123717510"/>
        <w:bookmarkStart w:id="392" w:name="_Toc61178888"/>
        <w:bookmarkStart w:id="393" w:name="_Toc21127508"/>
        <w:bookmarkStart w:id="394" w:name="_Toc123054409"/>
        <w:bookmarkStart w:id="395" w:name="_Toc131740846"/>
        <w:bookmarkStart w:id="396" w:name="_Toc61179358"/>
        <w:bookmarkStart w:id="397" w:name="_Toc44712176"/>
        <w:bookmarkStart w:id="398" w:name="_Toc74663252"/>
        <w:bookmarkStart w:id="399" w:name="_Toc156567423"/>
        <w:bookmarkStart w:id="400" w:name="_Toc29811717"/>
        <w:bookmarkStart w:id="401" w:name="_Toc37267574"/>
        <w:bookmarkStart w:id="402" w:name="_Toc107311723"/>
        <w:bookmarkStart w:id="403" w:name="_Toc124266490"/>
        <w:bookmarkStart w:id="404" w:name="_Toc106782832"/>
        <w:bookmarkStart w:id="405" w:name="_Toc123051940"/>
        <w:bookmarkStart w:id="406" w:name="_Toc131595848"/>
        <w:bookmarkStart w:id="407" w:name="_Toc82621792"/>
        <w:bookmarkStart w:id="408" w:name="_Toc138837602"/>
        <w:bookmarkStart w:id="409" w:name="_Toc107474934"/>
        <w:bookmarkStart w:id="410" w:name="_Toc45893489"/>
        <w:bookmarkStart w:id="411" w:name="_Toc123049021"/>
        <w:bookmarkStart w:id="412" w:name="_Toc67916654"/>
        <w:bookmarkStart w:id="413" w:name="_Toc37260186"/>
        <w:bookmarkStart w:id="414" w:name="_Toc36817269"/>
        <w:bookmarkStart w:id="415" w:name="_Toc90422639"/>
        <w:bookmarkStart w:id="416" w:name="_Toc131766380"/>
        <w:bookmarkStart w:id="417" w:name="_Toc115186207"/>
        <w:r>
          <w:rPr/>
          <w:t>6.6.5.1</w:t>
        </w:r>
      </w:ins>
      <w:ins w:id="523" w:author="cmcc-chunxia Guo" w:date="2025-08-11T16:10:12Z">
        <w:r>
          <w:rPr/>
          <w:tab/>
        </w:r>
      </w:ins>
      <w:ins w:id="524" w:author="cmcc-chunxia Guo" w:date="2025-08-11T16:10:12Z">
        <w:r>
          <w:rPr/>
          <w:t>General</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ins>
    </w:p>
    <w:p w14:paraId="4CDD482A">
      <w:pPr>
        <w:rPr>
          <w:ins w:id="525" w:author="cmcc-chunxia Guo" w:date="2025-08-11T16:10:12Z"/>
        </w:rPr>
      </w:pPr>
      <w:ins w:id="526" w:author="cmcc-chunxia Guo" w:date="2025-08-11T16:10:12Z">
        <w:r>
          <w:rPr/>
          <w:t xml:space="preserve">The transmitter spurious emission limits shall apply from 9 kHz to 12.75 GHz, excluding the frequency range from </w:t>
        </w:r>
      </w:ins>
      <w:ins w:id="527" w:author="cmcc-chunxia Guo" w:date="2025-08-11T16:10:12Z">
        <w:r>
          <w:rPr>
            <w:rFonts w:cs="v5.0.0"/>
          </w:rPr>
          <w:t>Δf</w:t>
        </w:r>
      </w:ins>
      <w:ins w:id="528" w:author="cmcc-chunxia Guo" w:date="2025-08-11T16:10:12Z">
        <w:r>
          <w:rPr>
            <w:rFonts w:cs="v5.0.0"/>
            <w:vertAlign w:val="subscript"/>
          </w:rPr>
          <w:t>OBUE</w:t>
        </w:r>
      </w:ins>
      <w:ins w:id="529" w:author="cmcc-chunxia Guo" w:date="2025-08-11T16:10:12Z">
        <w:r>
          <w:rPr/>
          <w:t xml:space="preserve"> below the lowest frequency of each supported downlink </w:t>
        </w:r>
      </w:ins>
      <w:ins w:id="530" w:author="cmcc-chunxia Guo" w:date="2025-08-11T16:10:12Z">
        <w:r>
          <w:rPr>
            <w:i/>
          </w:rPr>
          <w:t>operating band</w:t>
        </w:r>
      </w:ins>
      <w:ins w:id="531" w:author="cmcc-chunxia Guo" w:date="2025-08-11T16:10:12Z">
        <w:r>
          <w:rPr/>
          <w:t xml:space="preserve">, up to </w:t>
        </w:r>
      </w:ins>
      <w:ins w:id="532" w:author="cmcc-chunxia Guo" w:date="2025-08-11T16:10:12Z">
        <w:r>
          <w:rPr>
            <w:rFonts w:cs="v5.0.0"/>
          </w:rPr>
          <w:t>Δf</w:t>
        </w:r>
      </w:ins>
      <w:ins w:id="533" w:author="cmcc-chunxia Guo" w:date="2025-08-11T16:10:12Z">
        <w:r>
          <w:rPr>
            <w:rFonts w:cs="v5.0.0"/>
            <w:vertAlign w:val="subscript"/>
          </w:rPr>
          <w:t>OBUE</w:t>
        </w:r>
      </w:ins>
      <w:ins w:id="534" w:author="cmcc-chunxia Guo" w:date="2025-08-11T16:10:12Z">
        <w:r>
          <w:rPr>
            <w:lang w:eastAsia="zh-CN"/>
          </w:rPr>
          <w:t xml:space="preserve"> </w:t>
        </w:r>
      </w:ins>
      <w:ins w:id="535" w:author="cmcc-chunxia Guo" w:date="2025-08-11T16:10:12Z">
        <w:r>
          <w:rPr/>
          <w:t xml:space="preserve">above the highest frequency of each supported downlink </w:t>
        </w:r>
      </w:ins>
      <w:ins w:id="536" w:author="cmcc-chunxia Guo" w:date="2025-08-11T16:10:12Z">
        <w:r>
          <w:rPr>
            <w:i/>
          </w:rPr>
          <w:t>operating band</w:t>
        </w:r>
      </w:ins>
      <w:ins w:id="537" w:author="cmcc-chunxia Guo" w:date="2025-08-11T16:10:12Z">
        <w:r>
          <w:rPr/>
          <w:t xml:space="preserve">, where the </w:t>
        </w:r>
      </w:ins>
      <w:ins w:id="538" w:author="cmcc-chunxia Guo" w:date="2025-08-11T16:10:12Z">
        <w:r>
          <w:rPr>
            <w:rFonts w:cs="v5.0.0"/>
          </w:rPr>
          <w:t>Δf</w:t>
        </w:r>
      </w:ins>
      <w:ins w:id="539" w:author="cmcc-chunxia Guo" w:date="2025-08-11T16:10:12Z">
        <w:r>
          <w:rPr>
            <w:rFonts w:cs="v5.0.0"/>
            <w:vertAlign w:val="subscript"/>
          </w:rPr>
          <w:t>OBUE</w:t>
        </w:r>
      </w:ins>
      <w:ins w:id="540" w:author="cmcc-chunxia Guo" w:date="2025-08-11T16:10:12Z">
        <w:r>
          <w:rPr>
            <w:rFonts w:cs="v5.0.0"/>
          </w:rPr>
          <w:t xml:space="preserve"> is defined in table 6.6.1-1</w:t>
        </w:r>
      </w:ins>
      <w:ins w:id="541" w:author="cmcc-chunxia Guo" w:date="2025-08-11T16:10:12Z">
        <w:r>
          <w:rPr/>
          <w:t xml:space="preserve">. For some </w:t>
        </w:r>
      </w:ins>
      <w:ins w:id="542" w:author="cmcc-chunxia Guo" w:date="2025-08-11T16:10:12Z">
        <w:r>
          <w:rPr>
            <w:i/>
          </w:rPr>
          <w:t>operating bands</w:t>
        </w:r>
      </w:ins>
      <w:ins w:id="543" w:author="cmcc-chunxia Guo" w:date="2025-08-11T16:10:12Z">
        <w:r>
          <w:rPr/>
          <w:t>, the upper limit is higher than 12.75 GHz in order to comply with the 5</w:t>
        </w:r>
      </w:ins>
      <w:ins w:id="544" w:author="cmcc-chunxia Guo" w:date="2025-08-11T16:10:12Z">
        <w:r>
          <w:rPr>
            <w:vertAlign w:val="superscript"/>
          </w:rPr>
          <w:t>th</w:t>
        </w:r>
      </w:ins>
      <w:ins w:id="545" w:author="cmcc-chunxia Guo" w:date="2025-08-11T16:10:12Z">
        <w:r>
          <w:rPr/>
          <w:t xml:space="preserve"> harmonic limit of the downlink </w:t>
        </w:r>
      </w:ins>
      <w:ins w:id="546" w:author="cmcc-chunxia Guo" w:date="2025-08-11T16:10:12Z">
        <w:r>
          <w:rPr>
            <w:i/>
          </w:rPr>
          <w:t>operating band</w:t>
        </w:r>
      </w:ins>
      <w:ins w:id="547" w:author="cmcc-chunxia Guo" w:date="2025-08-11T16:10:12Z">
        <w:r>
          <w:rPr/>
          <w:t>, as specified in ITU-R recommendation SM.329 [2].</w:t>
        </w:r>
      </w:ins>
    </w:p>
    <w:p w14:paraId="7D8B94E0">
      <w:pPr>
        <w:rPr>
          <w:ins w:id="548" w:author="cmcc-chunxia Guo" w:date="2025-08-11T16:10:12Z"/>
        </w:rPr>
      </w:pPr>
      <w:ins w:id="549" w:author="cmcc-chunxia Guo" w:date="2025-08-11T16:10:12Z">
        <w:r>
          <w:rPr/>
          <w:t xml:space="preserve">For a </w:t>
        </w:r>
      </w:ins>
      <w:ins w:id="550" w:author="cmcc-chunxia Guo" w:date="2025-08-11T16:10:12Z">
        <w:r>
          <w:rPr>
            <w:i/>
          </w:rPr>
          <w:t>multi-band connector</w:t>
        </w:r>
      </w:ins>
      <w:ins w:id="551" w:author="cmcc-chunxia Guo" w:date="2025-08-11T16:10:12Z">
        <w:r>
          <w:rPr/>
          <w:t xml:space="preserve">, for each supported </w:t>
        </w:r>
      </w:ins>
      <w:ins w:id="552" w:author="cmcc-chunxia Guo" w:date="2025-08-11T16:10:12Z">
        <w:r>
          <w:rPr>
            <w:i/>
          </w:rPr>
          <w:t xml:space="preserve">operating band </w:t>
        </w:r>
      </w:ins>
      <w:ins w:id="553" w:author="cmcc-chunxia Guo" w:date="2025-08-11T16:10:12Z">
        <w:r>
          <w:rPr/>
          <w:t xml:space="preserve">together with </w:t>
        </w:r>
      </w:ins>
      <w:ins w:id="554" w:author="cmcc-chunxia Guo" w:date="2025-08-11T16:10:12Z">
        <w:r>
          <w:rPr>
            <w:rFonts w:cs="v5.0.0"/>
          </w:rPr>
          <w:t>Δf</w:t>
        </w:r>
      </w:ins>
      <w:ins w:id="555" w:author="cmcc-chunxia Guo" w:date="2025-08-11T16:10:12Z">
        <w:r>
          <w:rPr>
            <w:rFonts w:cs="v5.0.0"/>
            <w:vertAlign w:val="subscript"/>
          </w:rPr>
          <w:t>OBUE</w:t>
        </w:r>
      </w:ins>
      <w:ins w:id="556" w:author="cmcc-chunxia Guo" w:date="2025-08-11T16:10:12Z">
        <w:r>
          <w:rPr>
            <w:rFonts w:cs="v5.0.0"/>
          </w:rPr>
          <w:t xml:space="preserve"> around the band is excluded from the transmitter spurious emissions requirement</w:t>
        </w:r>
      </w:ins>
      <w:ins w:id="557" w:author="cmcc-chunxia Guo" w:date="2025-08-11T16:10:12Z">
        <w:r>
          <w:rPr/>
          <w:t>.</w:t>
        </w:r>
      </w:ins>
    </w:p>
    <w:p w14:paraId="3804BB2E">
      <w:pPr>
        <w:rPr>
          <w:ins w:id="558" w:author="cmcc-chunxia Guo" w:date="2025-08-11T16:10:12Z"/>
          <w:rFonts w:cs="v4.2.0"/>
        </w:rPr>
      </w:pPr>
      <w:ins w:id="559" w:author="cmcc-chunxia Guo" w:date="2025-08-11T16:10:12Z">
        <w:r>
          <w:rPr>
            <w:rFonts w:cs="v4.2.0"/>
          </w:rPr>
          <w:t>The requirements shall apply whatever the type of transmitter considered (single carrier or multi-carrier). It applies for all transmission modes foreseen by the manufacturer</w:t>
        </w:r>
      </w:ins>
      <w:ins w:id="560" w:author="cmcc-chunxia Guo" w:date="2025-08-11T16:10:12Z">
        <w:r>
          <w:rPr/>
          <w:t>'</w:t>
        </w:r>
      </w:ins>
      <w:ins w:id="561" w:author="cmcc-chunxia Guo" w:date="2025-08-11T16:10:12Z">
        <w:r>
          <w:rPr>
            <w:rFonts w:cs="v4.2.0"/>
          </w:rPr>
          <w:t xml:space="preserve">s specification. </w:t>
        </w:r>
      </w:ins>
    </w:p>
    <w:p w14:paraId="4C63C6CC">
      <w:pPr>
        <w:rPr>
          <w:ins w:id="562" w:author="cmcc-chunxia Guo" w:date="2025-08-11T16:10:12Z"/>
          <w:rFonts w:cs="v5.0.0"/>
        </w:rPr>
      </w:pPr>
      <w:ins w:id="563" w:author="cmcc-chunxia Guo" w:date="2025-08-11T16:10:12Z">
        <w:r>
          <w:rPr>
            <w:rFonts w:cs="v4.2.0"/>
          </w:rPr>
          <w:t>The requirements shall also apply if the BS supports NB-IoT operation in NR in-band.</w:t>
        </w:r>
      </w:ins>
    </w:p>
    <w:p w14:paraId="53B32E93">
      <w:pPr>
        <w:rPr>
          <w:ins w:id="564" w:author="cmcc-chunxia Guo" w:date="2025-08-11T16:10:12Z"/>
          <w:rFonts w:cs="v5.0.0"/>
        </w:rPr>
      </w:pPr>
      <w:ins w:id="565" w:author="cmcc-chunxia Guo" w:date="2025-08-11T16:10:12Z">
        <w:r>
          <w:rPr>
            <w:rFonts w:cs="v5.0.0"/>
          </w:rPr>
          <w:t>Unless otherwise stated, all requirements are measured as mean power (RMS).</w:t>
        </w:r>
      </w:ins>
    </w:p>
    <w:p w14:paraId="4277DB14">
      <w:pPr>
        <w:pStyle w:val="5"/>
        <w:rPr>
          <w:ins w:id="566" w:author="cmcc-chunxia Guo" w:date="2025-08-11T16:10:12Z"/>
        </w:rPr>
      </w:pPr>
      <w:ins w:id="567" w:author="cmcc-chunxia Guo" w:date="2025-08-11T16:10:12Z">
        <w:bookmarkStart w:id="418" w:name="_Toc74663253"/>
        <w:bookmarkStart w:id="419" w:name="_Toc156567424"/>
        <w:bookmarkStart w:id="420" w:name="_Toc138837603"/>
        <w:bookmarkStart w:id="421" w:name="_Toc115186208"/>
        <w:bookmarkStart w:id="422" w:name="_Toc124266491"/>
        <w:bookmarkStart w:id="423" w:name="_Toc123049022"/>
        <w:bookmarkStart w:id="424" w:name="_Toc90422640"/>
        <w:bookmarkStart w:id="425" w:name="_Toc29811718"/>
        <w:bookmarkStart w:id="426" w:name="_Toc123717511"/>
        <w:bookmarkStart w:id="427" w:name="_Toc123054410"/>
        <w:bookmarkStart w:id="428" w:name="_Toc131595849"/>
        <w:bookmarkStart w:id="429" w:name="_Toc106782833"/>
        <w:bookmarkStart w:id="430" w:name="_Toc13080219"/>
        <w:bookmarkStart w:id="431" w:name="_Toc114255528"/>
        <w:bookmarkStart w:id="432" w:name="_Toc53178663"/>
        <w:bookmarkStart w:id="433" w:name="_Toc123051941"/>
        <w:bookmarkStart w:id="434" w:name="_Toc67916655"/>
        <w:bookmarkStart w:id="435" w:name="_Toc36817270"/>
        <w:bookmarkStart w:id="436" w:name="_Toc61178889"/>
        <w:bookmarkStart w:id="437" w:name="_Toc131766381"/>
        <w:bookmarkStart w:id="438" w:name="_Toc37260187"/>
        <w:bookmarkStart w:id="439" w:name="_Toc61179359"/>
        <w:bookmarkStart w:id="440" w:name="_Toc82621793"/>
        <w:bookmarkStart w:id="441" w:name="_Toc124157087"/>
        <w:bookmarkStart w:id="442" w:name="_Toc45893490"/>
        <w:bookmarkStart w:id="443" w:name="_Toc107419308"/>
        <w:bookmarkStart w:id="444" w:name="_Toc131740847"/>
        <w:bookmarkStart w:id="445" w:name="_Toc107474935"/>
        <w:bookmarkStart w:id="446" w:name="_Toc107311724"/>
        <w:bookmarkStart w:id="447" w:name="_Toc44712177"/>
        <w:bookmarkStart w:id="448" w:name="_Toc53178212"/>
        <w:bookmarkStart w:id="449" w:name="_Toc37267575"/>
        <w:bookmarkStart w:id="450" w:name="_Toc21127510"/>
        <w:r>
          <w:rPr/>
          <w:t>6.6.5.2</w:t>
        </w:r>
      </w:ins>
      <w:ins w:id="568" w:author="cmcc-chunxia Guo" w:date="2025-08-11T16:10:12Z">
        <w:r>
          <w:rPr/>
          <w:tab/>
        </w:r>
      </w:ins>
      <w:ins w:id="569" w:author="cmcc-chunxia Guo" w:date="2025-08-11T16:10:12Z">
        <w:r>
          <w:rPr>
            <w:i/>
          </w:rPr>
          <w:t>Basic limits</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ins>
    </w:p>
    <w:p w14:paraId="72A63D49">
      <w:pPr>
        <w:pStyle w:val="6"/>
        <w:rPr>
          <w:ins w:id="570" w:author="cmcc-chunxia Guo" w:date="2025-08-11T16:10:12Z"/>
        </w:rPr>
      </w:pPr>
      <w:ins w:id="571" w:author="cmcc-chunxia Guo" w:date="2025-08-11T16:10:12Z">
        <w:bookmarkStart w:id="451" w:name="_Toc138837604"/>
        <w:bookmarkStart w:id="452" w:name="_Toc124157088"/>
        <w:bookmarkStart w:id="453" w:name="_Toc124266492"/>
        <w:bookmarkStart w:id="454" w:name="_Toc106782834"/>
        <w:bookmarkStart w:id="455" w:name="_Toc61179360"/>
        <w:bookmarkStart w:id="456" w:name="_Toc131766382"/>
        <w:bookmarkStart w:id="457" w:name="_Toc115186209"/>
        <w:bookmarkStart w:id="458" w:name="_Toc90422641"/>
        <w:bookmarkStart w:id="459" w:name="_Toc29811719"/>
        <w:bookmarkStart w:id="460" w:name="_Toc123054411"/>
        <w:bookmarkStart w:id="461" w:name="_Toc114255529"/>
        <w:bookmarkStart w:id="462" w:name="_Toc82621794"/>
        <w:bookmarkStart w:id="463" w:name="_Toc45893491"/>
        <w:bookmarkStart w:id="464" w:name="_Toc36817271"/>
        <w:bookmarkStart w:id="465" w:name="_Toc131595850"/>
        <w:bookmarkStart w:id="466" w:name="_Toc37260188"/>
        <w:bookmarkStart w:id="467" w:name="_Toc107474936"/>
        <w:bookmarkStart w:id="468" w:name="_Toc123717512"/>
        <w:bookmarkStart w:id="469" w:name="_Toc53178213"/>
        <w:bookmarkStart w:id="470" w:name="_Toc44712178"/>
        <w:bookmarkStart w:id="471" w:name="_Toc131740848"/>
        <w:bookmarkStart w:id="472" w:name="_Toc67916656"/>
        <w:bookmarkStart w:id="473" w:name="_Toc74663254"/>
        <w:bookmarkStart w:id="474" w:name="_Toc123051942"/>
        <w:bookmarkStart w:id="475" w:name="_Toc53178664"/>
        <w:bookmarkStart w:id="476" w:name="_Toc61178890"/>
        <w:bookmarkStart w:id="477" w:name="_Toc123049023"/>
        <w:bookmarkStart w:id="478" w:name="_Toc107311725"/>
        <w:bookmarkStart w:id="479" w:name="_Toc37267576"/>
        <w:bookmarkStart w:id="480" w:name="_Toc107419309"/>
        <w:bookmarkStart w:id="481" w:name="_Toc156567425"/>
        <w:r>
          <w:rPr/>
          <w:t>6.6.5.2.1</w:t>
        </w:r>
      </w:ins>
      <w:ins w:id="572" w:author="cmcc-chunxia Guo" w:date="2025-08-11T16:10:12Z">
        <w:r>
          <w:rPr/>
          <w:tab/>
        </w:r>
      </w:ins>
      <w:ins w:id="573" w:author="cmcc-chunxia Guo" w:date="2025-08-11T16:10:12Z">
        <w:r>
          <w:rPr/>
          <w:t>General transmitter spurious emissions requirements</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ins>
    </w:p>
    <w:p w14:paraId="498138F8">
      <w:pPr>
        <w:keepNext/>
        <w:rPr>
          <w:ins w:id="574" w:author="cmcc-chunxia Guo" w:date="2025-08-11T16:10:12Z"/>
          <w:rFonts w:cs="v5.0.0"/>
        </w:rPr>
      </w:pPr>
      <w:ins w:id="575" w:author="cmcc-chunxia Guo" w:date="2025-08-11T16:10:12Z">
        <w:r>
          <w:rPr>
            <w:rFonts w:cs="v5.0.0"/>
          </w:rPr>
          <w:t xml:space="preserve">The </w:t>
        </w:r>
      </w:ins>
      <w:ins w:id="576" w:author="cmcc-chunxia Guo" w:date="2025-08-11T16:10:12Z">
        <w:r>
          <w:rPr>
            <w:rFonts w:cs="v5.0.0"/>
            <w:i/>
          </w:rPr>
          <w:t>basic limits</w:t>
        </w:r>
      </w:ins>
      <w:ins w:id="577" w:author="cmcc-chunxia Guo" w:date="2025-08-11T16:10:12Z">
        <w:r>
          <w:rPr>
            <w:rFonts w:cs="v5.0.0"/>
          </w:rPr>
          <w:t xml:space="preserve"> of either table 6.6.5.2.1-1 (Category A limits) or table 6.6.5. 2.1-2 (Category B limits) shall apply. The application of either Category A or Category B limits shall be the same as for operating band unwanted emissions in clause 6.6.4.</w:t>
        </w:r>
      </w:ins>
    </w:p>
    <w:p w14:paraId="15F745A9">
      <w:pPr>
        <w:pStyle w:val="56"/>
        <w:rPr>
          <w:ins w:id="578" w:author="cmcc-chunxia Guo" w:date="2025-08-11T16:10:12Z"/>
        </w:rPr>
      </w:pPr>
      <w:ins w:id="579" w:author="cmcc-chunxia Guo" w:date="2025-08-11T16:10:12Z">
        <w:r>
          <w:rPr/>
          <w:t>Table 6.6.5.2.1-1: General BS transmitter spurious emission limits in FR1, Category A</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7"/>
        <w:gridCol w:w="1560"/>
        <w:gridCol w:w="1560"/>
        <w:gridCol w:w="2268"/>
      </w:tblGrid>
      <w:tr w14:paraId="448E0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0" w:author="cmcc-chunxia Guo" w:date="2025-08-11T16:10:12Z"/>
        </w:trPr>
        <w:tc>
          <w:tcPr>
            <w:tcW w:w="3117" w:type="dxa"/>
          </w:tcPr>
          <w:p w14:paraId="2B30B38D">
            <w:pPr>
              <w:pStyle w:val="52"/>
              <w:spacing w:before="120" w:line="280" w:lineRule="atLeast"/>
              <w:rPr>
                <w:ins w:id="581" w:author="cmcc-chunxia Guo" w:date="2025-08-11T16:10:12Z"/>
              </w:rPr>
            </w:pPr>
            <w:ins w:id="582" w:author="cmcc-chunxia Guo" w:date="2025-08-11T16:10:12Z">
              <w:r>
                <w:rPr/>
                <w:t>Spurious frequency range</w:t>
              </w:r>
            </w:ins>
          </w:p>
        </w:tc>
        <w:tc>
          <w:tcPr>
            <w:tcW w:w="1560" w:type="dxa"/>
            <w:tcBorders>
              <w:bottom w:val="single" w:color="auto" w:sz="4" w:space="0"/>
            </w:tcBorders>
          </w:tcPr>
          <w:p w14:paraId="2E996C64">
            <w:pPr>
              <w:pStyle w:val="52"/>
              <w:spacing w:before="120" w:line="280" w:lineRule="atLeast"/>
              <w:rPr>
                <w:ins w:id="583" w:author="cmcc-chunxia Guo" w:date="2025-08-11T16:10:12Z"/>
              </w:rPr>
            </w:pPr>
            <w:ins w:id="584" w:author="cmcc-chunxia Guo" w:date="2025-08-11T16:10:12Z">
              <w:r>
                <w:rPr>
                  <w:i/>
                </w:rPr>
                <w:t>Basic limit</w:t>
              </w:r>
            </w:ins>
          </w:p>
        </w:tc>
        <w:tc>
          <w:tcPr>
            <w:tcW w:w="1560" w:type="dxa"/>
          </w:tcPr>
          <w:p w14:paraId="2DFF116A">
            <w:pPr>
              <w:pStyle w:val="52"/>
              <w:spacing w:before="120" w:line="280" w:lineRule="atLeast"/>
              <w:rPr>
                <w:ins w:id="585" w:author="cmcc-chunxia Guo" w:date="2025-08-11T16:10:12Z"/>
              </w:rPr>
            </w:pPr>
            <w:ins w:id="586" w:author="cmcc-chunxia Guo" w:date="2025-08-11T16:10:12Z">
              <w:r>
                <w:rPr>
                  <w:i/>
                </w:rPr>
                <w:t>Measurement bandwidth</w:t>
              </w:r>
            </w:ins>
          </w:p>
        </w:tc>
        <w:tc>
          <w:tcPr>
            <w:tcW w:w="2268" w:type="dxa"/>
          </w:tcPr>
          <w:p w14:paraId="4B04AC50">
            <w:pPr>
              <w:pStyle w:val="52"/>
              <w:spacing w:before="120" w:line="280" w:lineRule="atLeast"/>
              <w:rPr>
                <w:ins w:id="587" w:author="cmcc-chunxia Guo" w:date="2025-08-11T16:10:12Z"/>
              </w:rPr>
            </w:pPr>
            <w:ins w:id="588" w:author="cmcc-chunxia Guo" w:date="2025-08-11T16:10:12Z">
              <w:r>
                <w:rPr/>
                <w:t>Notes</w:t>
              </w:r>
            </w:ins>
          </w:p>
        </w:tc>
      </w:tr>
      <w:tr w14:paraId="22074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9" w:author="cmcc-chunxia Guo" w:date="2025-08-11T16:10:12Z"/>
        </w:trPr>
        <w:tc>
          <w:tcPr>
            <w:tcW w:w="3117" w:type="dxa"/>
          </w:tcPr>
          <w:p w14:paraId="104BD050">
            <w:pPr>
              <w:pStyle w:val="53"/>
              <w:spacing w:before="120" w:line="280" w:lineRule="atLeast"/>
              <w:rPr>
                <w:ins w:id="590" w:author="cmcc-chunxia Guo" w:date="2025-08-11T16:10:12Z"/>
              </w:rPr>
            </w:pPr>
            <w:ins w:id="591" w:author="cmcc-chunxia Guo" w:date="2025-08-11T16:10:12Z">
              <w:r>
                <w:rPr/>
                <w:t>9 kHz – 150 kHz</w:t>
              </w:r>
            </w:ins>
          </w:p>
        </w:tc>
        <w:tc>
          <w:tcPr>
            <w:tcW w:w="1560" w:type="dxa"/>
            <w:tcBorders>
              <w:bottom w:val="nil"/>
            </w:tcBorders>
          </w:tcPr>
          <w:p w14:paraId="2082BCD2">
            <w:pPr>
              <w:pStyle w:val="53"/>
              <w:spacing w:before="120" w:line="280" w:lineRule="atLeast"/>
              <w:rPr>
                <w:ins w:id="592" w:author="cmcc-chunxia Guo" w:date="2025-08-11T16:10:12Z"/>
              </w:rPr>
            </w:pPr>
          </w:p>
        </w:tc>
        <w:tc>
          <w:tcPr>
            <w:tcW w:w="1560" w:type="dxa"/>
          </w:tcPr>
          <w:p w14:paraId="67C5548C">
            <w:pPr>
              <w:pStyle w:val="53"/>
              <w:spacing w:before="120" w:line="280" w:lineRule="atLeast"/>
              <w:rPr>
                <w:ins w:id="593" w:author="cmcc-chunxia Guo" w:date="2025-08-11T16:10:12Z"/>
              </w:rPr>
            </w:pPr>
            <w:ins w:id="594" w:author="cmcc-chunxia Guo" w:date="2025-08-11T16:10:12Z">
              <w:r>
                <w:rPr/>
                <w:t>1 kHz</w:t>
              </w:r>
            </w:ins>
          </w:p>
        </w:tc>
        <w:tc>
          <w:tcPr>
            <w:tcW w:w="2268" w:type="dxa"/>
          </w:tcPr>
          <w:p w14:paraId="092B02AC">
            <w:pPr>
              <w:pStyle w:val="53"/>
              <w:spacing w:before="120" w:line="280" w:lineRule="atLeast"/>
              <w:rPr>
                <w:ins w:id="595" w:author="cmcc-chunxia Guo" w:date="2025-08-11T16:10:12Z"/>
              </w:rPr>
            </w:pPr>
            <w:ins w:id="596" w:author="cmcc-chunxia Guo" w:date="2025-08-11T16:10:12Z">
              <w:r>
                <w:rPr/>
                <w:t>Note 1, Note 4</w:t>
              </w:r>
            </w:ins>
          </w:p>
        </w:tc>
      </w:tr>
      <w:tr w14:paraId="6792E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7" w:author="cmcc-chunxia Guo" w:date="2025-08-11T16:10:12Z"/>
        </w:trPr>
        <w:tc>
          <w:tcPr>
            <w:tcW w:w="3117" w:type="dxa"/>
          </w:tcPr>
          <w:p w14:paraId="6DF79745">
            <w:pPr>
              <w:pStyle w:val="53"/>
              <w:spacing w:before="120" w:line="280" w:lineRule="atLeast"/>
              <w:rPr>
                <w:ins w:id="598" w:author="cmcc-chunxia Guo" w:date="2025-08-11T16:10:12Z"/>
              </w:rPr>
            </w:pPr>
            <w:ins w:id="599" w:author="cmcc-chunxia Guo" w:date="2025-08-11T16:10:12Z">
              <w:r>
                <w:rPr/>
                <w:t>150 kHz – 30 MHz</w:t>
              </w:r>
            </w:ins>
          </w:p>
        </w:tc>
        <w:tc>
          <w:tcPr>
            <w:tcW w:w="1560" w:type="dxa"/>
            <w:tcBorders>
              <w:top w:val="nil"/>
              <w:bottom w:val="nil"/>
            </w:tcBorders>
          </w:tcPr>
          <w:p w14:paraId="590F8C6C">
            <w:pPr>
              <w:pStyle w:val="53"/>
              <w:spacing w:before="120" w:line="280" w:lineRule="atLeast"/>
              <w:rPr>
                <w:ins w:id="600" w:author="cmcc-chunxia Guo" w:date="2025-08-11T16:10:12Z"/>
              </w:rPr>
            </w:pPr>
          </w:p>
        </w:tc>
        <w:tc>
          <w:tcPr>
            <w:tcW w:w="1560" w:type="dxa"/>
          </w:tcPr>
          <w:p w14:paraId="5DB282BB">
            <w:pPr>
              <w:pStyle w:val="53"/>
              <w:spacing w:before="120" w:line="280" w:lineRule="atLeast"/>
              <w:rPr>
                <w:ins w:id="601" w:author="cmcc-chunxia Guo" w:date="2025-08-11T16:10:12Z"/>
              </w:rPr>
            </w:pPr>
            <w:ins w:id="602" w:author="cmcc-chunxia Guo" w:date="2025-08-11T16:10:12Z">
              <w:r>
                <w:rPr/>
                <w:t xml:space="preserve">10 kHz </w:t>
              </w:r>
            </w:ins>
          </w:p>
        </w:tc>
        <w:tc>
          <w:tcPr>
            <w:tcW w:w="2268" w:type="dxa"/>
          </w:tcPr>
          <w:p w14:paraId="61B0571F">
            <w:pPr>
              <w:pStyle w:val="53"/>
              <w:spacing w:before="120" w:line="280" w:lineRule="atLeast"/>
              <w:rPr>
                <w:ins w:id="603" w:author="cmcc-chunxia Guo" w:date="2025-08-11T16:10:12Z"/>
              </w:rPr>
            </w:pPr>
            <w:ins w:id="604" w:author="cmcc-chunxia Guo" w:date="2025-08-11T16:10:12Z">
              <w:r>
                <w:rPr/>
                <w:t>Note 1, Note 4</w:t>
              </w:r>
            </w:ins>
          </w:p>
        </w:tc>
      </w:tr>
      <w:tr w14:paraId="5C8C5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5" w:author="cmcc-chunxia Guo" w:date="2025-08-11T16:10:12Z"/>
        </w:trPr>
        <w:tc>
          <w:tcPr>
            <w:tcW w:w="3117" w:type="dxa"/>
          </w:tcPr>
          <w:p w14:paraId="2B280D94">
            <w:pPr>
              <w:pStyle w:val="53"/>
              <w:spacing w:before="120" w:line="280" w:lineRule="atLeast"/>
              <w:rPr>
                <w:ins w:id="606" w:author="cmcc-chunxia Guo" w:date="2025-08-11T16:10:12Z"/>
              </w:rPr>
            </w:pPr>
            <w:ins w:id="607" w:author="cmcc-chunxia Guo" w:date="2025-08-11T16:10:12Z">
              <w:r>
                <w:rPr/>
                <w:t>30 MHz – 1 GHz</w:t>
              </w:r>
            </w:ins>
          </w:p>
        </w:tc>
        <w:tc>
          <w:tcPr>
            <w:tcW w:w="1560" w:type="dxa"/>
            <w:tcBorders>
              <w:top w:val="nil"/>
              <w:bottom w:val="nil"/>
            </w:tcBorders>
          </w:tcPr>
          <w:p w14:paraId="2CAA61FB">
            <w:pPr>
              <w:pStyle w:val="53"/>
              <w:spacing w:before="120" w:line="280" w:lineRule="atLeast"/>
              <w:rPr>
                <w:ins w:id="608" w:author="cmcc-chunxia Guo" w:date="2025-08-11T16:10:12Z"/>
              </w:rPr>
            </w:pPr>
          </w:p>
        </w:tc>
        <w:tc>
          <w:tcPr>
            <w:tcW w:w="1560" w:type="dxa"/>
          </w:tcPr>
          <w:p w14:paraId="73F7DB74">
            <w:pPr>
              <w:pStyle w:val="53"/>
              <w:spacing w:before="120" w:line="280" w:lineRule="atLeast"/>
              <w:rPr>
                <w:ins w:id="609" w:author="cmcc-chunxia Guo" w:date="2025-08-11T16:10:12Z"/>
              </w:rPr>
            </w:pPr>
            <w:ins w:id="610" w:author="cmcc-chunxia Guo" w:date="2025-08-11T16:10:12Z">
              <w:r>
                <w:rPr/>
                <w:t>100 kHz</w:t>
              </w:r>
            </w:ins>
          </w:p>
        </w:tc>
        <w:tc>
          <w:tcPr>
            <w:tcW w:w="2268" w:type="dxa"/>
          </w:tcPr>
          <w:p w14:paraId="7E5D0FE8">
            <w:pPr>
              <w:pStyle w:val="53"/>
              <w:spacing w:before="120" w:line="280" w:lineRule="atLeast"/>
              <w:rPr>
                <w:ins w:id="611" w:author="cmcc-chunxia Guo" w:date="2025-08-11T16:10:12Z"/>
              </w:rPr>
            </w:pPr>
            <w:ins w:id="612" w:author="cmcc-chunxia Guo" w:date="2025-08-11T16:10:12Z">
              <w:r>
                <w:rPr/>
                <w:t>Note 1</w:t>
              </w:r>
            </w:ins>
          </w:p>
        </w:tc>
      </w:tr>
      <w:tr w14:paraId="6679C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13" w:author="cmcc-chunxia Guo" w:date="2025-08-11T16:10:12Z"/>
        </w:trPr>
        <w:tc>
          <w:tcPr>
            <w:tcW w:w="3117" w:type="dxa"/>
          </w:tcPr>
          <w:p w14:paraId="78F895C3">
            <w:pPr>
              <w:pStyle w:val="53"/>
              <w:spacing w:before="120" w:line="280" w:lineRule="atLeast"/>
              <w:rPr>
                <w:ins w:id="614" w:author="cmcc-chunxia Guo" w:date="2025-08-11T16:10:12Z"/>
              </w:rPr>
            </w:pPr>
            <w:ins w:id="615" w:author="cmcc-chunxia Guo" w:date="2025-08-11T16:10:12Z">
              <w:r>
                <w:rPr/>
                <w:t>1 GHz   12.75 GHz</w:t>
              </w:r>
            </w:ins>
          </w:p>
        </w:tc>
        <w:tc>
          <w:tcPr>
            <w:tcW w:w="1560" w:type="dxa"/>
            <w:tcBorders>
              <w:top w:val="nil"/>
              <w:bottom w:val="nil"/>
            </w:tcBorders>
            <w:vAlign w:val="center"/>
          </w:tcPr>
          <w:p w14:paraId="18C6F314">
            <w:pPr>
              <w:pStyle w:val="53"/>
              <w:spacing w:before="120" w:line="280" w:lineRule="atLeast"/>
              <w:rPr>
                <w:ins w:id="616" w:author="cmcc-chunxia Guo" w:date="2025-08-11T16:10:12Z"/>
              </w:rPr>
            </w:pPr>
            <w:ins w:id="617" w:author="cmcc-chunxia Guo" w:date="2025-08-11T16:10:12Z">
              <w:r>
                <w:rPr/>
                <w:t>-13 dBm</w:t>
              </w:r>
            </w:ins>
          </w:p>
        </w:tc>
        <w:tc>
          <w:tcPr>
            <w:tcW w:w="1560" w:type="dxa"/>
          </w:tcPr>
          <w:p w14:paraId="23C03EF6">
            <w:pPr>
              <w:pStyle w:val="53"/>
              <w:spacing w:before="120" w:line="280" w:lineRule="atLeast"/>
              <w:rPr>
                <w:ins w:id="618" w:author="cmcc-chunxia Guo" w:date="2025-08-11T16:10:12Z"/>
              </w:rPr>
            </w:pPr>
            <w:ins w:id="619" w:author="cmcc-chunxia Guo" w:date="2025-08-11T16:10:12Z">
              <w:r>
                <w:rPr/>
                <w:t>1 MHz</w:t>
              </w:r>
            </w:ins>
          </w:p>
        </w:tc>
        <w:tc>
          <w:tcPr>
            <w:tcW w:w="2268" w:type="dxa"/>
          </w:tcPr>
          <w:p w14:paraId="12D7D74D">
            <w:pPr>
              <w:pStyle w:val="53"/>
              <w:spacing w:before="120" w:line="280" w:lineRule="atLeast"/>
              <w:rPr>
                <w:ins w:id="620" w:author="cmcc-chunxia Guo" w:date="2025-08-11T16:10:12Z"/>
              </w:rPr>
            </w:pPr>
            <w:ins w:id="621" w:author="cmcc-chunxia Guo" w:date="2025-08-11T16:10:12Z">
              <w:r>
                <w:rPr/>
                <w:t>Note 1, Note 2</w:t>
              </w:r>
            </w:ins>
          </w:p>
        </w:tc>
      </w:tr>
      <w:tr w14:paraId="7AC51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22" w:author="cmcc-chunxia Guo" w:date="2025-08-11T16:10:12Z"/>
        </w:trPr>
        <w:tc>
          <w:tcPr>
            <w:tcW w:w="3117" w:type="dxa"/>
          </w:tcPr>
          <w:p w14:paraId="7A9AC663">
            <w:pPr>
              <w:pStyle w:val="53"/>
              <w:spacing w:before="120" w:line="280" w:lineRule="atLeast"/>
              <w:rPr>
                <w:ins w:id="623" w:author="cmcc-chunxia Guo" w:date="2025-08-11T16:10:12Z"/>
              </w:rPr>
            </w:pPr>
            <w:ins w:id="624" w:author="cmcc-chunxia Guo" w:date="2025-08-11T16:10:12Z">
              <w:r>
                <w:rPr/>
                <w:t>12.75 GHz – 5</w:t>
              </w:r>
            </w:ins>
            <w:ins w:id="625" w:author="cmcc-chunxia Guo" w:date="2025-08-11T16:10:12Z">
              <w:r>
                <w:rPr>
                  <w:vertAlign w:val="superscript"/>
                </w:rPr>
                <w:t>th</w:t>
              </w:r>
            </w:ins>
            <w:ins w:id="626" w:author="cmcc-chunxia Guo" w:date="2025-08-11T16:10:12Z">
              <w:r>
                <w:rPr/>
                <w:t xml:space="preserve"> harmonic of the upper frequency edge of the DL </w:t>
              </w:r>
            </w:ins>
            <w:ins w:id="627" w:author="cmcc-chunxia Guo" w:date="2025-08-11T16:10:12Z">
              <w:r>
                <w:rPr>
                  <w:i/>
                </w:rPr>
                <w:t>operating band</w:t>
              </w:r>
            </w:ins>
            <w:ins w:id="628" w:author="cmcc-chunxia Guo" w:date="2025-08-11T16:10:12Z">
              <w:r>
                <w:rPr/>
                <w:t xml:space="preserve"> in GHz</w:t>
              </w:r>
            </w:ins>
          </w:p>
        </w:tc>
        <w:tc>
          <w:tcPr>
            <w:tcW w:w="1560" w:type="dxa"/>
            <w:tcBorders>
              <w:top w:val="nil"/>
            </w:tcBorders>
          </w:tcPr>
          <w:p w14:paraId="6A52035E">
            <w:pPr>
              <w:pStyle w:val="53"/>
              <w:spacing w:before="120" w:line="280" w:lineRule="atLeast"/>
              <w:rPr>
                <w:ins w:id="629" w:author="cmcc-chunxia Guo" w:date="2025-08-11T16:10:12Z"/>
              </w:rPr>
            </w:pPr>
          </w:p>
        </w:tc>
        <w:tc>
          <w:tcPr>
            <w:tcW w:w="1560" w:type="dxa"/>
          </w:tcPr>
          <w:p w14:paraId="720152E1">
            <w:pPr>
              <w:pStyle w:val="53"/>
              <w:spacing w:before="120" w:line="280" w:lineRule="atLeast"/>
              <w:rPr>
                <w:ins w:id="630" w:author="cmcc-chunxia Guo" w:date="2025-08-11T16:10:12Z"/>
              </w:rPr>
            </w:pPr>
            <w:ins w:id="631" w:author="cmcc-chunxia Guo" w:date="2025-08-11T16:10:12Z">
              <w:r>
                <w:rPr/>
                <w:t>1 MHz</w:t>
              </w:r>
            </w:ins>
          </w:p>
        </w:tc>
        <w:tc>
          <w:tcPr>
            <w:tcW w:w="2268" w:type="dxa"/>
          </w:tcPr>
          <w:p w14:paraId="4322582B">
            <w:pPr>
              <w:pStyle w:val="53"/>
              <w:spacing w:before="120" w:line="280" w:lineRule="atLeast"/>
              <w:rPr>
                <w:ins w:id="632" w:author="cmcc-chunxia Guo" w:date="2025-08-11T16:10:12Z"/>
              </w:rPr>
            </w:pPr>
            <w:ins w:id="633" w:author="cmcc-chunxia Guo" w:date="2025-08-11T16:10:12Z">
              <w:r>
                <w:rPr/>
                <w:t>Note 1, Note 2, Note 3</w:t>
              </w:r>
            </w:ins>
          </w:p>
        </w:tc>
      </w:tr>
      <w:tr w14:paraId="4A6CD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34" w:author="cmcc-chunxia Guo" w:date="2025-08-11T16:10:12Z"/>
        </w:trPr>
        <w:tc>
          <w:tcPr>
            <w:tcW w:w="3117" w:type="dxa"/>
          </w:tcPr>
          <w:p w14:paraId="7310DD10">
            <w:pPr>
              <w:pStyle w:val="53"/>
              <w:spacing w:before="120" w:line="280" w:lineRule="atLeast"/>
              <w:rPr>
                <w:ins w:id="635" w:author="cmcc-chunxia Guo" w:date="2025-08-11T16:10:12Z"/>
                <w:rFonts w:cs="Arial"/>
              </w:rPr>
            </w:pPr>
            <w:ins w:id="636" w:author="cmcc-chunxia Guo" w:date="2025-08-11T16:10:12Z">
              <w:r>
                <w:rPr/>
                <w:t>12.75 GHz - 26 GHz</w:t>
              </w:r>
            </w:ins>
          </w:p>
        </w:tc>
        <w:tc>
          <w:tcPr>
            <w:tcW w:w="1560" w:type="dxa"/>
          </w:tcPr>
          <w:p w14:paraId="6D8D0635">
            <w:pPr>
              <w:pStyle w:val="53"/>
              <w:spacing w:before="120" w:line="280" w:lineRule="atLeast"/>
              <w:rPr>
                <w:ins w:id="637" w:author="cmcc-chunxia Guo" w:date="2025-08-11T16:10:12Z"/>
                <w:rFonts w:cs="Arial"/>
              </w:rPr>
            </w:pPr>
            <w:ins w:id="638" w:author="cmcc-chunxia Guo" w:date="2025-08-11T16:10:12Z">
              <w:r>
                <w:rPr/>
                <w:t>-13 dBm</w:t>
              </w:r>
            </w:ins>
          </w:p>
        </w:tc>
        <w:tc>
          <w:tcPr>
            <w:tcW w:w="1560" w:type="dxa"/>
          </w:tcPr>
          <w:p w14:paraId="746091CE">
            <w:pPr>
              <w:pStyle w:val="53"/>
              <w:spacing w:before="120" w:line="280" w:lineRule="atLeast"/>
              <w:rPr>
                <w:ins w:id="639" w:author="cmcc-chunxia Guo" w:date="2025-08-11T16:10:12Z"/>
                <w:rFonts w:cs="Arial"/>
              </w:rPr>
            </w:pPr>
            <w:ins w:id="640" w:author="cmcc-chunxia Guo" w:date="2025-08-11T16:10:12Z">
              <w:r>
                <w:rPr/>
                <w:t>1 MHz</w:t>
              </w:r>
            </w:ins>
          </w:p>
        </w:tc>
        <w:tc>
          <w:tcPr>
            <w:tcW w:w="2268" w:type="dxa"/>
          </w:tcPr>
          <w:p w14:paraId="0ED3116E">
            <w:pPr>
              <w:pStyle w:val="53"/>
              <w:spacing w:before="120" w:line="280" w:lineRule="atLeast"/>
              <w:rPr>
                <w:ins w:id="641" w:author="cmcc-chunxia Guo" w:date="2025-08-11T16:10:12Z"/>
                <w:rFonts w:cs="Arial"/>
              </w:rPr>
            </w:pPr>
            <w:ins w:id="642" w:author="cmcc-chunxia Guo" w:date="2025-08-11T16:10:12Z">
              <w:r>
                <w:rPr/>
                <w:t>Note 1, Note 2</w:t>
              </w:r>
            </w:ins>
            <w:ins w:id="643" w:author="cmcc-chunxia Guo" w:date="2025-08-11T16:10:12Z">
              <w:r>
                <w:rPr>
                  <w:rFonts w:hint="eastAsia" w:eastAsia="宋体"/>
                  <w:lang w:val="en-US" w:eastAsia="zh-CN"/>
                </w:rPr>
                <w:t>, Note 5</w:t>
              </w:r>
            </w:ins>
          </w:p>
        </w:tc>
      </w:tr>
      <w:tr w14:paraId="3FCF1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44" w:author="cmcc-chunxia Guo" w:date="2025-08-11T16:10:12Z"/>
        </w:trPr>
        <w:tc>
          <w:tcPr>
            <w:tcW w:w="8505" w:type="dxa"/>
            <w:gridSpan w:val="4"/>
          </w:tcPr>
          <w:p w14:paraId="2692155F">
            <w:pPr>
              <w:pStyle w:val="67"/>
              <w:spacing w:before="120" w:line="280" w:lineRule="atLeast"/>
              <w:jc w:val="both"/>
              <w:rPr>
                <w:ins w:id="645" w:author="cmcc-chunxia Guo" w:date="2025-08-11T16:10:12Z"/>
                <w:rFonts w:cs="Arial"/>
              </w:rPr>
            </w:pPr>
            <w:ins w:id="646" w:author="cmcc-chunxia Guo" w:date="2025-08-11T16:10:12Z">
              <w:r>
                <w:rPr>
                  <w:rFonts w:cs="Arial"/>
                </w:rPr>
                <w:t>NOTE 1:</w:t>
              </w:r>
            </w:ins>
            <w:ins w:id="647" w:author="cmcc-chunxia Guo" w:date="2025-08-11T16:10:12Z">
              <w:r>
                <w:rPr>
                  <w:rFonts w:cs="Arial"/>
                </w:rPr>
                <w:tab/>
              </w:r>
            </w:ins>
            <w:ins w:id="648" w:author="cmcc-chunxia Guo" w:date="2025-08-11T16:10:12Z">
              <w:r>
                <w:rPr>
                  <w:rFonts w:cs="Arial"/>
                  <w:i/>
                </w:rPr>
                <w:t>Measurement bandwidth</w:t>
              </w:r>
            </w:ins>
            <w:ins w:id="649" w:author="cmcc-chunxia Guo" w:date="2025-08-11T16:10:12Z">
              <w:r>
                <w:rPr>
                  <w:rFonts w:cs="Arial"/>
                </w:rPr>
                <w:t>s as in ITU-R SM.329 [2], s4.1.</w:t>
              </w:r>
            </w:ins>
          </w:p>
          <w:p w14:paraId="2C77CD16">
            <w:pPr>
              <w:pStyle w:val="67"/>
              <w:spacing w:before="120" w:line="280" w:lineRule="atLeast"/>
              <w:jc w:val="both"/>
              <w:rPr>
                <w:ins w:id="650" w:author="cmcc-chunxia Guo" w:date="2025-08-11T16:10:12Z"/>
                <w:rFonts w:cs="Arial"/>
              </w:rPr>
            </w:pPr>
            <w:ins w:id="651" w:author="cmcc-chunxia Guo" w:date="2025-08-11T16:10:12Z">
              <w:r>
                <w:rPr>
                  <w:rFonts w:cs="Arial"/>
                </w:rPr>
                <w:t>NOTE 2:</w:t>
              </w:r>
            </w:ins>
            <w:ins w:id="652" w:author="cmcc-chunxia Guo" w:date="2025-08-11T16:10:12Z">
              <w:r>
                <w:rPr>
                  <w:rFonts w:cs="Arial"/>
                </w:rPr>
                <w:tab/>
              </w:r>
            </w:ins>
            <w:ins w:id="653" w:author="cmcc-chunxia Guo" w:date="2025-08-11T16:10:12Z">
              <w:r>
                <w:rPr>
                  <w:rFonts w:cs="Arial"/>
                </w:rPr>
                <w:t>Upper frequency as in ITU-R SM.329 [2], s2.5 table 1.</w:t>
              </w:r>
            </w:ins>
          </w:p>
          <w:p w14:paraId="7553C5D3">
            <w:pPr>
              <w:pStyle w:val="67"/>
              <w:spacing w:before="120" w:line="280" w:lineRule="atLeast"/>
              <w:jc w:val="both"/>
              <w:rPr>
                <w:ins w:id="654" w:author="cmcc-chunxia Guo" w:date="2025-08-11T16:10:12Z"/>
                <w:rFonts w:cs="Arial"/>
              </w:rPr>
            </w:pPr>
            <w:ins w:id="655" w:author="cmcc-chunxia Guo" w:date="2025-08-11T16:10:12Z">
              <w:r>
                <w:rPr>
                  <w:rFonts w:cs="Arial"/>
                </w:rPr>
                <w:t>NOTE 3:</w:t>
              </w:r>
            </w:ins>
            <w:ins w:id="656" w:author="cmcc-chunxia Guo" w:date="2025-08-11T16:10:12Z">
              <w:r>
                <w:rPr>
                  <w:rFonts w:cs="Arial"/>
                </w:rPr>
                <w:tab/>
              </w:r>
            </w:ins>
            <w:ins w:id="657" w:author="cmcc-chunxia Guo" w:date="2025-08-11T16:10:12Z">
              <w:r>
                <w:rPr>
                  <w:rFonts w:cs="Arial"/>
                </w:rPr>
                <w:t xml:space="preserve">Applies for Band for which the upper frequency edge of the DL </w:t>
              </w:r>
            </w:ins>
            <w:ins w:id="658" w:author="cmcc-chunxia Guo" w:date="2025-08-11T16:10:12Z">
              <w:r>
                <w:rPr>
                  <w:rFonts w:cs="Arial"/>
                  <w:i/>
                </w:rPr>
                <w:t>operating band</w:t>
              </w:r>
            </w:ins>
            <w:ins w:id="659" w:author="cmcc-chunxia Guo" w:date="2025-08-11T16:10:12Z">
              <w:r>
                <w:rPr>
                  <w:rFonts w:cs="Arial"/>
                </w:rPr>
                <w:t xml:space="preserve"> is greater than 2.55 GHz and less than or equal to 5.2 GHz..</w:t>
              </w:r>
            </w:ins>
          </w:p>
          <w:p w14:paraId="31AA1747">
            <w:pPr>
              <w:pStyle w:val="67"/>
              <w:spacing w:before="120" w:line="280" w:lineRule="atLeast"/>
              <w:jc w:val="both"/>
              <w:rPr>
                <w:ins w:id="660" w:author="cmcc-chunxia Guo" w:date="2025-08-11T16:10:12Z"/>
                <w:rFonts w:cs="Arial"/>
              </w:rPr>
            </w:pPr>
            <w:ins w:id="661" w:author="cmcc-chunxia Guo" w:date="2025-08-11T16:10:12Z">
              <w:r>
                <w:rPr>
                  <w:rFonts w:cs="Arial"/>
                </w:rPr>
                <w:t>NOTE 4:</w:t>
              </w:r>
            </w:ins>
            <w:ins w:id="662" w:author="cmcc-chunxia Guo" w:date="2025-08-11T16:10:12Z">
              <w:r>
                <w:rPr>
                  <w:rFonts w:cs="Arial"/>
                </w:rPr>
                <w:tab/>
              </w:r>
            </w:ins>
            <w:ins w:id="663" w:author="cmcc-chunxia Guo" w:date="2025-08-11T16:10:12Z">
              <w:r>
                <w:rPr>
                  <w:rFonts w:cs="Arial"/>
                </w:rPr>
                <w:t xml:space="preserve">This spurious frequency range applies only to </w:t>
              </w:r>
            </w:ins>
            <w:ins w:id="664" w:author="cmcc-chunxia Guo" w:date="2025-08-11T16:10:12Z">
              <w:r>
                <w:rPr>
                  <w:rFonts w:cs="Arial"/>
                  <w:i/>
                </w:rPr>
                <w:t>BS type 1-C</w:t>
              </w:r>
            </w:ins>
            <w:ins w:id="665" w:author="cmcc-chunxia Guo" w:date="2025-08-11T16:10:12Z">
              <w:r>
                <w:rPr>
                  <w:rFonts w:cs="Arial"/>
                </w:rPr>
                <w:t xml:space="preserve"> and </w:t>
              </w:r>
            </w:ins>
            <w:ins w:id="666" w:author="cmcc-chunxia Guo" w:date="2025-08-11T16:10:12Z">
              <w:r>
                <w:rPr>
                  <w:rFonts w:cs="Arial"/>
                  <w:i/>
                </w:rPr>
                <w:t>BS type 1-H</w:t>
              </w:r>
            </w:ins>
            <w:ins w:id="667" w:author="cmcc-chunxia Guo" w:date="2025-08-11T16:10:12Z">
              <w:r>
                <w:rPr>
                  <w:rFonts w:cs="Arial"/>
                </w:rPr>
                <w:t xml:space="preserve">. </w:t>
              </w:r>
            </w:ins>
          </w:p>
          <w:p w14:paraId="53A2B039">
            <w:pPr>
              <w:pStyle w:val="67"/>
              <w:spacing w:before="120" w:line="280" w:lineRule="atLeast"/>
              <w:jc w:val="both"/>
              <w:rPr>
                <w:ins w:id="668" w:author="cmcc-chunxia Guo" w:date="2025-08-11T16:10:12Z"/>
              </w:rPr>
            </w:pPr>
            <w:ins w:id="669" w:author="cmcc-chunxia Guo" w:date="2025-08-11T16:10:12Z">
              <w:r>
                <w:rPr/>
                <w:t>NOTE 5:</w:t>
              </w:r>
            </w:ins>
            <w:ins w:id="670" w:author="cmcc-chunxia Guo" w:date="2025-08-11T16:10:12Z">
              <w:r>
                <w:rPr/>
                <w:tab/>
              </w:r>
            </w:ins>
            <w:ins w:id="671" w:author="cmcc-chunxia Guo" w:date="2025-08-11T16:10:12Z">
              <w:r>
                <w:rPr>
                  <w:rFonts w:cs="Arial"/>
                </w:rPr>
                <w:t xml:space="preserve">Applies for Band for which the upper frequency edge of the DL </w:t>
              </w:r>
            </w:ins>
            <w:ins w:id="672" w:author="cmcc-chunxia Guo" w:date="2025-08-11T16:10:12Z">
              <w:r>
                <w:rPr>
                  <w:rFonts w:cs="Arial"/>
                  <w:i/>
                </w:rPr>
                <w:t>operating band</w:t>
              </w:r>
            </w:ins>
            <w:ins w:id="673" w:author="cmcc-chunxia Guo" w:date="2025-08-11T16:10:12Z">
              <w:r>
                <w:rPr>
                  <w:rFonts w:cs="Arial"/>
                </w:rPr>
                <w:t xml:space="preserve"> is greater than</w:t>
              </w:r>
            </w:ins>
            <w:ins w:id="674" w:author="cmcc-chunxia Guo" w:date="2025-08-11T16:10:12Z">
              <w:r>
                <w:rPr/>
                <w:t xml:space="preserve"> 5.2 GHz.</w:t>
              </w:r>
            </w:ins>
          </w:p>
        </w:tc>
      </w:tr>
    </w:tbl>
    <w:p w14:paraId="4D28E8DB">
      <w:pPr>
        <w:rPr>
          <w:ins w:id="675" w:author="cmcc-chunxia Guo" w:date="2025-08-11T16:10:12Z"/>
        </w:rPr>
      </w:pPr>
    </w:p>
    <w:p w14:paraId="16BB52B6">
      <w:pPr>
        <w:pStyle w:val="56"/>
        <w:rPr>
          <w:ins w:id="676" w:author="cmcc-chunxia Guo" w:date="2025-08-11T16:10:12Z"/>
        </w:rPr>
      </w:pPr>
      <w:ins w:id="677" w:author="cmcc-chunxia Guo" w:date="2025-08-11T16:10:12Z">
        <w:r>
          <w:rPr/>
          <w:t>Table 6.6.5.2.1-2: General BS transmitter spurious emission limits in FR1, Category B</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1561"/>
        <w:gridCol w:w="1562"/>
        <w:gridCol w:w="2268"/>
      </w:tblGrid>
      <w:tr w14:paraId="14782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78" w:author="cmcc-chunxia Guo" w:date="2025-08-11T16:10:12Z"/>
        </w:trPr>
        <w:tc>
          <w:tcPr>
            <w:tcW w:w="3118" w:type="dxa"/>
          </w:tcPr>
          <w:p w14:paraId="257AF801">
            <w:pPr>
              <w:pStyle w:val="52"/>
              <w:spacing w:before="120" w:line="280" w:lineRule="atLeast"/>
              <w:rPr>
                <w:ins w:id="679" w:author="cmcc-chunxia Guo" w:date="2025-08-11T16:10:12Z"/>
              </w:rPr>
            </w:pPr>
            <w:ins w:id="680" w:author="cmcc-chunxia Guo" w:date="2025-08-11T16:10:12Z">
              <w:r>
                <w:rPr>
                  <w:rFonts w:cs="v5.0.0"/>
                </w:rPr>
                <w:t>Spurious frequency range</w:t>
              </w:r>
            </w:ins>
          </w:p>
        </w:tc>
        <w:tc>
          <w:tcPr>
            <w:tcW w:w="1561" w:type="dxa"/>
            <w:tcBorders>
              <w:bottom w:val="single" w:color="auto" w:sz="4" w:space="0"/>
            </w:tcBorders>
          </w:tcPr>
          <w:p w14:paraId="004C5C49">
            <w:pPr>
              <w:pStyle w:val="52"/>
              <w:spacing w:before="120" w:line="280" w:lineRule="atLeast"/>
              <w:rPr>
                <w:ins w:id="681" w:author="cmcc-chunxia Guo" w:date="2025-08-11T16:10:12Z"/>
              </w:rPr>
            </w:pPr>
            <w:ins w:id="682" w:author="cmcc-chunxia Guo" w:date="2025-08-11T16:10:12Z">
              <w:r>
                <w:rPr>
                  <w:rFonts w:cs="v5.0.0"/>
                  <w:i/>
                </w:rPr>
                <w:t>Basic limit</w:t>
              </w:r>
            </w:ins>
          </w:p>
        </w:tc>
        <w:tc>
          <w:tcPr>
            <w:tcW w:w="1562" w:type="dxa"/>
          </w:tcPr>
          <w:p w14:paraId="2E3686F9">
            <w:pPr>
              <w:pStyle w:val="52"/>
              <w:spacing w:before="120" w:line="280" w:lineRule="atLeast"/>
              <w:rPr>
                <w:ins w:id="683" w:author="cmcc-chunxia Guo" w:date="2025-08-11T16:10:12Z"/>
              </w:rPr>
            </w:pPr>
            <w:ins w:id="684" w:author="cmcc-chunxia Guo" w:date="2025-08-11T16:10:12Z">
              <w:r>
                <w:rPr>
                  <w:rFonts w:cs="v5.0.0"/>
                  <w:i/>
                </w:rPr>
                <w:t>Measurement bandwidth</w:t>
              </w:r>
            </w:ins>
          </w:p>
        </w:tc>
        <w:tc>
          <w:tcPr>
            <w:tcW w:w="2268" w:type="dxa"/>
          </w:tcPr>
          <w:p w14:paraId="26CFE074">
            <w:pPr>
              <w:pStyle w:val="52"/>
              <w:spacing w:before="120" w:line="280" w:lineRule="atLeast"/>
              <w:rPr>
                <w:ins w:id="685" w:author="cmcc-chunxia Guo" w:date="2025-08-11T16:10:12Z"/>
              </w:rPr>
            </w:pPr>
            <w:ins w:id="686" w:author="cmcc-chunxia Guo" w:date="2025-08-11T16:10:12Z">
              <w:r>
                <w:rPr>
                  <w:rFonts w:cs="v5.0.0"/>
                </w:rPr>
                <w:t>Notes</w:t>
              </w:r>
            </w:ins>
          </w:p>
        </w:tc>
      </w:tr>
      <w:tr w14:paraId="4F05A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87" w:author="cmcc-chunxia Guo" w:date="2025-08-11T16:10:12Z"/>
        </w:trPr>
        <w:tc>
          <w:tcPr>
            <w:tcW w:w="3118" w:type="dxa"/>
          </w:tcPr>
          <w:p w14:paraId="5444380B">
            <w:pPr>
              <w:pStyle w:val="53"/>
              <w:spacing w:before="120" w:line="280" w:lineRule="atLeast"/>
              <w:rPr>
                <w:ins w:id="688" w:author="cmcc-chunxia Guo" w:date="2025-08-11T16:10:12Z"/>
              </w:rPr>
            </w:pPr>
            <w:ins w:id="689" w:author="cmcc-chunxia Guo" w:date="2025-08-11T16:10:12Z">
              <w:r>
                <w:rPr>
                  <w:rFonts w:cs="v5.0.0"/>
                </w:rPr>
                <w:t>9 kHz – 150 kHz</w:t>
              </w:r>
            </w:ins>
          </w:p>
        </w:tc>
        <w:tc>
          <w:tcPr>
            <w:tcW w:w="1561" w:type="dxa"/>
            <w:tcBorders>
              <w:bottom w:val="nil"/>
            </w:tcBorders>
          </w:tcPr>
          <w:p w14:paraId="0A36AC28">
            <w:pPr>
              <w:pStyle w:val="53"/>
              <w:spacing w:before="120" w:line="280" w:lineRule="atLeast"/>
              <w:rPr>
                <w:ins w:id="690" w:author="cmcc-chunxia Guo" w:date="2025-08-11T16:10:12Z"/>
              </w:rPr>
            </w:pPr>
          </w:p>
        </w:tc>
        <w:tc>
          <w:tcPr>
            <w:tcW w:w="1562" w:type="dxa"/>
          </w:tcPr>
          <w:p w14:paraId="3C494C93">
            <w:pPr>
              <w:pStyle w:val="53"/>
              <w:spacing w:before="120" w:line="280" w:lineRule="atLeast"/>
              <w:rPr>
                <w:ins w:id="691" w:author="cmcc-chunxia Guo" w:date="2025-08-11T16:10:12Z"/>
              </w:rPr>
            </w:pPr>
            <w:ins w:id="692" w:author="cmcc-chunxia Guo" w:date="2025-08-11T16:10:12Z">
              <w:r>
                <w:rPr/>
                <w:t>1 kHz</w:t>
              </w:r>
            </w:ins>
          </w:p>
        </w:tc>
        <w:tc>
          <w:tcPr>
            <w:tcW w:w="2268" w:type="dxa"/>
          </w:tcPr>
          <w:p w14:paraId="10F4D515">
            <w:pPr>
              <w:pStyle w:val="53"/>
              <w:spacing w:before="120" w:line="280" w:lineRule="atLeast"/>
              <w:rPr>
                <w:ins w:id="693" w:author="cmcc-chunxia Guo" w:date="2025-08-11T16:10:12Z"/>
              </w:rPr>
            </w:pPr>
            <w:ins w:id="694" w:author="cmcc-chunxia Guo" w:date="2025-08-11T16:10:12Z">
              <w:r>
                <w:rPr>
                  <w:rFonts w:cs="Arial"/>
                </w:rPr>
                <w:t>Note 1</w:t>
              </w:r>
            </w:ins>
            <w:ins w:id="695" w:author="cmcc-chunxia Guo" w:date="2025-08-11T16:10:12Z">
              <w:r>
                <w:rPr/>
                <w:t>, Note 4</w:t>
              </w:r>
            </w:ins>
          </w:p>
        </w:tc>
      </w:tr>
      <w:tr w14:paraId="3F31A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96" w:author="cmcc-chunxia Guo" w:date="2025-08-11T16:10:12Z"/>
        </w:trPr>
        <w:tc>
          <w:tcPr>
            <w:tcW w:w="3118" w:type="dxa"/>
          </w:tcPr>
          <w:p w14:paraId="586BB0E7">
            <w:pPr>
              <w:pStyle w:val="53"/>
              <w:spacing w:before="120" w:line="280" w:lineRule="atLeast"/>
              <w:rPr>
                <w:ins w:id="697" w:author="cmcc-chunxia Guo" w:date="2025-08-11T16:10:12Z"/>
              </w:rPr>
            </w:pPr>
            <w:ins w:id="698" w:author="cmcc-chunxia Guo" w:date="2025-08-11T16:10:12Z">
              <w:r>
                <w:rPr>
                  <w:rFonts w:cs="v5.0.0"/>
                </w:rPr>
                <w:t>150 kHz – 30 MHz</w:t>
              </w:r>
            </w:ins>
          </w:p>
        </w:tc>
        <w:tc>
          <w:tcPr>
            <w:tcW w:w="1561" w:type="dxa"/>
            <w:tcBorders>
              <w:top w:val="nil"/>
              <w:bottom w:val="nil"/>
            </w:tcBorders>
            <w:vAlign w:val="center"/>
          </w:tcPr>
          <w:p w14:paraId="2821B4AD">
            <w:pPr>
              <w:pStyle w:val="53"/>
              <w:spacing w:before="120" w:line="280" w:lineRule="atLeast"/>
              <w:rPr>
                <w:ins w:id="699" w:author="cmcc-chunxia Guo" w:date="2025-08-11T16:10:12Z"/>
              </w:rPr>
            </w:pPr>
            <w:ins w:id="700" w:author="cmcc-chunxia Guo" w:date="2025-08-11T16:10:12Z">
              <w:r>
                <w:rPr>
                  <w:rFonts w:cs="Arial"/>
                </w:rPr>
                <w:t>-36 dBm</w:t>
              </w:r>
            </w:ins>
          </w:p>
        </w:tc>
        <w:tc>
          <w:tcPr>
            <w:tcW w:w="1562" w:type="dxa"/>
          </w:tcPr>
          <w:p w14:paraId="292230A5">
            <w:pPr>
              <w:pStyle w:val="53"/>
              <w:spacing w:before="120" w:line="280" w:lineRule="atLeast"/>
              <w:rPr>
                <w:ins w:id="701" w:author="cmcc-chunxia Guo" w:date="2025-08-11T16:10:12Z"/>
              </w:rPr>
            </w:pPr>
            <w:ins w:id="702" w:author="cmcc-chunxia Guo" w:date="2025-08-11T16:10:12Z">
              <w:r>
                <w:rPr>
                  <w:rFonts w:cs="v5.0.0"/>
                </w:rPr>
                <w:t xml:space="preserve">10 kHz </w:t>
              </w:r>
            </w:ins>
          </w:p>
        </w:tc>
        <w:tc>
          <w:tcPr>
            <w:tcW w:w="2268" w:type="dxa"/>
          </w:tcPr>
          <w:p w14:paraId="7D3FC3A1">
            <w:pPr>
              <w:pStyle w:val="53"/>
              <w:spacing w:before="120" w:line="280" w:lineRule="atLeast"/>
              <w:rPr>
                <w:ins w:id="703" w:author="cmcc-chunxia Guo" w:date="2025-08-11T16:10:12Z"/>
              </w:rPr>
            </w:pPr>
            <w:ins w:id="704" w:author="cmcc-chunxia Guo" w:date="2025-08-11T16:10:12Z">
              <w:r>
                <w:rPr>
                  <w:rFonts w:cs="Arial"/>
                </w:rPr>
                <w:t>Note 1</w:t>
              </w:r>
            </w:ins>
            <w:ins w:id="705" w:author="cmcc-chunxia Guo" w:date="2025-08-11T16:10:12Z">
              <w:r>
                <w:rPr/>
                <w:t>, Note 4</w:t>
              </w:r>
            </w:ins>
          </w:p>
        </w:tc>
      </w:tr>
      <w:tr w14:paraId="6FED4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06" w:author="cmcc-chunxia Guo" w:date="2025-08-11T16:10:12Z"/>
        </w:trPr>
        <w:tc>
          <w:tcPr>
            <w:tcW w:w="3118" w:type="dxa"/>
          </w:tcPr>
          <w:p w14:paraId="3F927A8B">
            <w:pPr>
              <w:pStyle w:val="53"/>
              <w:spacing w:before="120" w:line="280" w:lineRule="atLeast"/>
              <w:rPr>
                <w:ins w:id="707" w:author="cmcc-chunxia Guo" w:date="2025-08-11T16:10:12Z"/>
              </w:rPr>
            </w:pPr>
            <w:ins w:id="708" w:author="cmcc-chunxia Guo" w:date="2025-08-11T16:10:12Z">
              <w:r>
                <w:rPr>
                  <w:rFonts w:cs="v5.0.0"/>
                </w:rPr>
                <w:t>30 MHz – 1 GHz</w:t>
              </w:r>
            </w:ins>
          </w:p>
        </w:tc>
        <w:tc>
          <w:tcPr>
            <w:tcW w:w="1561" w:type="dxa"/>
            <w:tcBorders>
              <w:top w:val="nil"/>
              <w:bottom w:val="single" w:color="auto" w:sz="4" w:space="0"/>
            </w:tcBorders>
          </w:tcPr>
          <w:p w14:paraId="3005A628">
            <w:pPr>
              <w:pStyle w:val="53"/>
              <w:spacing w:before="120" w:line="280" w:lineRule="atLeast"/>
              <w:rPr>
                <w:ins w:id="709" w:author="cmcc-chunxia Guo" w:date="2025-08-11T16:10:12Z"/>
              </w:rPr>
            </w:pPr>
          </w:p>
        </w:tc>
        <w:tc>
          <w:tcPr>
            <w:tcW w:w="1562" w:type="dxa"/>
          </w:tcPr>
          <w:p w14:paraId="7AA5E7E1">
            <w:pPr>
              <w:pStyle w:val="53"/>
              <w:spacing w:before="120" w:line="280" w:lineRule="atLeast"/>
              <w:rPr>
                <w:ins w:id="710" w:author="cmcc-chunxia Guo" w:date="2025-08-11T16:10:12Z"/>
              </w:rPr>
            </w:pPr>
            <w:ins w:id="711" w:author="cmcc-chunxia Guo" w:date="2025-08-11T16:10:12Z">
              <w:r>
                <w:rPr>
                  <w:rFonts w:cs="v5.0.0"/>
                </w:rPr>
                <w:t>100 kHz</w:t>
              </w:r>
            </w:ins>
          </w:p>
        </w:tc>
        <w:tc>
          <w:tcPr>
            <w:tcW w:w="2268" w:type="dxa"/>
          </w:tcPr>
          <w:p w14:paraId="03CAFB32">
            <w:pPr>
              <w:pStyle w:val="53"/>
              <w:spacing w:before="120" w:line="280" w:lineRule="atLeast"/>
              <w:rPr>
                <w:ins w:id="712" w:author="cmcc-chunxia Guo" w:date="2025-08-11T16:10:12Z"/>
              </w:rPr>
            </w:pPr>
            <w:ins w:id="713" w:author="cmcc-chunxia Guo" w:date="2025-08-11T16:10:12Z">
              <w:r>
                <w:rPr>
                  <w:rFonts w:cs="Arial"/>
                </w:rPr>
                <w:t>Note 1</w:t>
              </w:r>
            </w:ins>
          </w:p>
        </w:tc>
      </w:tr>
      <w:tr w14:paraId="6A052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14" w:author="cmcc-chunxia Guo" w:date="2025-08-11T16:10:12Z"/>
        </w:trPr>
        <w:tc>
          <w:tcPr>
            <w:tcW w:w="3118" w:type="dxa"/>
          </w:tcPr>
          <w:p w14:paraId="1D4BA696">
            <w:pPr>
              <w:pStyle w:val="53"/>
              <w:spacing w:before="120" w:line="280" w:lineRule="atLeast"/>
              <w:rPr>
                <w:ins w:id="715" w:author="cmcc-chunxia Guo" w:date="2025-08-11T16:10:12Z"/>
              </w:rPr>
            </w:pPr>
            <w:ins w:id="716" w:author="cmcc-chunxia Guo" w:date="2025-08-11T16:10:12Z">
              <w:r>
                <w:rPr>
                  <w:rFonts w:cs="v5.0.0"/>
                </w:rPr>
                <w:t>1 GHz – 12.75 GHz</w:t>
              </w:r>
            </w:ins>
          </w:p>
        </w:tc>
        <w:tc>
          <w:tcPr>
            <w:tcW w:w="1561" w:type="dxa"/>
            <w:tcBorders>
              <w:top w:val="single" w:color="auto" w:sz="4" w:space="0"/>
              <w:bottom w:val="nil"/>
            </w:tcBorders>
            <w:vAlign w:val="center"/>
          </w:tcPr>
          <w:p w14:paraId="167BD5D8">
            <w:pPr>
              <w:pStyle w:val="53"/>
              <w:spacing w:before="120" w:line="280" w:lineRule="atLeast"/>
              <w:rPr>
                <w:ins w:id="717" w:author="cmcc-chunxia Guo" w:date="2025-08-11T16:10:12Z"/>
              </w:rPr>
            </w:pPr>
          </w:p>
        </w:tc>
        <w:tc>
          <w:tcPr>
            <w:tcW w:w="1562" w:type="dxa"/>
          </w:tcPr>
          <w:p w14:paraId="760C68B4">
            <w:pPr>
              <w:pStyle w:val="53"/>
              <w:spacing w:before="120" w:line="280" w:lineRule="atLeast"/>
              <w:rPr>
                <w:ins w:id="718" w:author="cmcc-chunxia Guo" w:date="2025-08-11T16:10:12Z"/>
              </w:rPr>
            </w:pPr>
            <w:ins w:id="719" w:author="cmcc-chunxia Guo" w:date="2025-08-11T16:10:12Z">
              <w:r>
                <w:rPr>
                  <w:rFonts w:cs="v5.0.0"/>
                </w:rPr>
                <w:t>1 MHz</w:t>
              </w:r>
            </w:ins>
          </w:p>
        </w:tc>
        <w:tc>
          <w:tcPr>
            <w:tcW w:w="2268" w:type="dxa"/>
          </w:tcPr>
          <w:p w14:paraId="225D537B">
            <w:pPr>
              <w:pStyle w:val="53"/>
              <w:spacing w:before="120" w:line="280" w:lineRule="atLeast"/>
              <w:rPr>
                <w:ins w:id="720" w:author="cmcc-chunxia Guo" w:date="2025-08-11T16:10:12Z"/>
              </w:rPr>
            </w:pPr>
            <w:ins w:id="721" w:author="cmcc-chunxia Guo" w:date="2025-08-11T16:10:12Z">
              <w:r>
                <w:rPr>
                  <w:rFonts w:cs="Arial"/>
                </w:rPr>
                <w:t>Note 1, Note 2</w:t>
              </w:r>
            </w:ins>
          </w:p>
        </w:tc>
      </w:tr>
      <w:tr w14:paraId="1CF60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22" w:author="cmcc-chunxia Guo" w:date="2025-08-11T16:10:12Z"/>
        </w:trPr>
        <w:tc>
          <w:tcPr>
            <w:tcW w:w="3118" w:type="dxa"/>
          </w:tcPr>
          <w:p w14:paraId="4689B57B">
            <w:pPr>
              <w:pStyle w:val="53"/>
              <w:spacing w:before="120" w:line="280" w:lineRule="atLeast"/>
              <w:rPr>
                <w:ins w:id="723" w:author="cmcc-chunxia Guo" w:date="2025-08-11T16:10:12Z"/>
              </w:rPr>
            </w:pPr>
            <w:ins w:id="724" w:author="cmcc-chunxia Guo" w:date="2025-08-11T16:10:12Z">
              <w:r>
                <w:rPr>
                  <w:rFonts w:cs="v5.0.0"/>
                </w:rPr>
                <w:t xml:space="preserve">12.75 GHz – </w:t>
              </w:r>
            </w:ins>
            <w:ins w:id="725" w:author="cmcc-chunxia Guo" w:date="2025-08-11T16:10:12Z">
              <w:r>
                <w:rPr>
                  <w:rFonts w:cs="Arial"/>
                </w:rPr>
                <w:t>5</w:t>
              </w:r>
            </w:ins>
            <w:ins w:id="726" w:author="cmcc-chunxia Guo" w:date="2025-08-11T16:10:12Z">
              <w:r>
                <w:rPr>
                  <w:rFonts w:cs="Arial"/>
                  <w:vertAlign w:val="superscript"/>
                </w:rPr>
                <w:t>th</w:t>
              </w:r>
            </w:ins>
            <w:ins w:id="727" w:author="cmcc-chunxia Guo" w:date="2025-08-11T16:10:12Z">
              <w:r>
                <w:rPr>
                  <w:rFonts w:cs="Arial"/>
                </w:rPr>
                <w:t xml:space="preserve"> harmonic of the upper frequency edge of the DL </w:t>
              </w:r>
            </w:ins>
            <w:ins w:id="728" w:author="cmcc-chunxia Guo" w:date="2025-08-11T16:10:12Z">
              <w:r>
                <w:rPr>
                  <w:rFonts w:cs="Arial"/>
                  <w:i/>
                </w:rPr>
                <w:t>operating band</w:t>
              </w:r>
            </w:ins>
            <w:ins w:id="729" w:author="cmcc-chunxia Guo" w:date="2025-08-11T16:10:12Z">
              <w:r>
                <w:rPr>
                  <w:rFonts w:cs="Arial"/>
                </w:rPr>
                <w:t xml:space="preserve"> in GHz</w:t>
              </w:r>
            </w:ins>
          </w:p>
        </w:tc>
        <w:tc>
          <w:tcPr>
            <w:tcW w:w="1561" w:type="dxa"/>
            <w:tcBorders>
              <w:top w:val="nil"/>
            </w:tcBorders>
          </w:tcPr>
          <w:p w14:paraId="05CE1446">
            <w:pPr>
              <w:pStyle w:val="53"/>
              <w:spacing w:before="120" w:line="280" w:lineRule="atLeast"/>
              <w:rPr>
                <w:ins w:id="730" w:author="cmcc-chunxia Guo" w:date="2025-08-11T16:10:12Z"/>
              </w:rPr>
            </w:pPr>
            <w:ins w:id="731" w:author="cmcc-chunxia Guo" w:date="2025-08-11T16:10:12Z">
              <w:r>
                <w:rPr>
                  <w:rFonts w:cs="Arial"/>
                </w:rPr>
                <w:t>-30 dBm</w:t>
              </w:r>
            </w:ins>
          </w:p>
        </w:tc>
        <w:tc>
          <w:tcPr>
            <w:tcW w:w="1562" w:type="dxa"/>
          </w:tcPr>
          <w:p w14:paraId="3C888B55">
            <w:pPr>
              <w:pStyle w:val="53"/>
              <w:spacing w:before="120" w:line="280" w:lineRule="atLeast"/>
              <w:rPr>
                <w:ins w:id="732" w:author="cmcc-chunxia Guo" w:date="2025-08-11T16:10:12Z"/>
              </w:rPr>
            </w:pPr>
            <w:ins w:id="733" w:author="cmcc-chunxia Guo" w:date="2025-08-11T16:10:12Z">
              <w:r>
                <w:rPr>
                  <w:rFonts w:cs="v5.0.0"/>
                </w:rPr>
                <w:t>1 MHz</w:t>
              </w:r>
            </w:ins>
          </w:p>
        </w:tc>
        <w:tc>
          <w:tcPr>
            <w:tcW w:w="2268" w:type="dxa"/>
          </w:tcPr>
          <w:p w14:paraId="384F4CD3">
            <w:pPr>
              <w:pStyle w:val="53"/>
              <w:spacing w:before="120" w:line="280" w:lineRule="atLeast"/>
              <w:rPr>
                <w:ins w:id="734" w:author="cmcc-chunxia Guo" w:date="2025-08-11T16:10:12Z"/>
              </w:rPr>
            </w:pPr>
            <w:ins w:id="735" w:author="cmcc-chunxia Guo" w:date="2025-08-11T16:10:12Z">
              <w:r>
                <w:rPr>
                  <w:rFonts w:cs="Arial"/>
                </w:rPr>
                <w:t>Note 1, Note 2, Note 3</w:t>
              </w:r>
            </w:ins>
          </w:p>
        </w:tc>
      </w:tr>
      <w:tr w14:paraId="69424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36" w:author="cmcc-chunxia Guo" w:date="2025-08-11T16:10:12Z"/>
        </w:trPr>
        <w:tc>
          <w:tcPr>
            <w:tcW w:w="3118" w:type="dxa"/>
          </w:tcPr>
          <w:p w14:paraId="36F700DE">
            <w:pPr>
              <w:pStyle w:val="53"/>
              <w:spacing w:before="120" w:line="280" w:lineRule="atLeast"/>
              <w:rPr>
                <w:ins w:id="737" w:author="cmcc-chunxia Guo" w:date="2025-08-11T16:10:12Z"/>
                <w:rFonts w:cs="Arial"/>
              </w:rPr>
            </w:pPr>
            <w:ins w:id="738" w:author="cmcc-chunxia Guo" w:date="2025-08-11T16:10:12Z">
              <w:r>
                <w:rPr/>
                <w:t>12.75 GHz - 26 GHz</w:t>
              </w:r>
            </w:ins>
          </w:p>
        </w:tc>
        <w:tc>
          <w:tcPr>
            <w:tcW w:w="1561" w:type="dxa"/>
          </w:tcPr>
          <w:p w14:paraId="2002CC3E">
            <w:pPr>
              <w:pStyle w:val="53"/>
              <w:spacing w:before="120" w:line="280" w:lineRule="atLeast"/>
              <w:rPr>
                <w:ins w:id="739" w:author="cmcc-chunxia Guo" w:date="2025-08-11T16:10:12Z"/>
                <w:rFonts w:cs="Arial"/>
              </w:rPr>
            </w:pPr>
            <w:ins w:id="740" w:author="cmcc-chunxia Guo" w:date="2025-08-11T16:10:12Z">
              <w:r>
                <w:rPr>
                  <w:rFonts w:cs="Arial"/>
                </w:rPr>
                <w:t>- 30 dBm</w:t>
              </w:r>
            </w:ins>
          </w:p>
        </w:tc>
        <w:tc>
          <w:tcPr>
            <w:tcW w:w="1562" w:type="dxa"/>
          </w:tcPr>
          <w:p w14:paraId="494265E6">
            <w:pPr>
              <w:pStyle w:val="53"/>
              <w:spacing w:before="120" w:line="280" w:lineRule="atLeast"/>
              <w:rPr>
                <w:ins w:id="741" w:author="cmcc-chunxia Guo" w:date="2025-08-11T16:10:12Z"/>
                <w:rFonts w:cs="Arial"/>
              </w:rPr>
            </w:pPr>
            <w:ins w:id="742" w:author="cmcc-chunxia Guo" w:date="2025-08-11T16:10:12Z">
              <w:r>
                <w:rPr/>
                <w:t>1 MHz</w:t>
              </w:r>
            </w:ins>
          </w:p>
        </w:tc>
        <w:tc>
          <w:tcPr>
            <w:tcW w:w="2268" w:type="dxa"/>
          </w:tcPr>
          <w:p w14:paraId="2771F85A">
            <w:pPr>
              <w:pStyle w:val="53"/>
              <w:spacing w:before="120" w:line="280" w:lineRule="atLeast"/>
              <w:rPr>
                <w:ins w:id="743" w:author="cmcc-chunxia Guo" w:date="2025-08-11T16:10:12Z"/>
                <w:rFonts w:cs="Arial"/>
              </w:rPr>
            </w:pPr>
            <w:ins w:id="744" w:author="cmcc-chunxia Guo" w:date="2025-08-11T16:10:12Z">
              <w:r>
                <w:rPr/>
                <w:t>Note 1, Note 2</w:t>
              </w:r>
            </w:ins>
            <w:ins w:id="745" w:author="cmcc-chunxia Guo" w:date="2025-08-11T16:10:12Z">
              <w:r>
                <w:rPr>
                  <w:rFonts w:hint="eastAsia" w:eastAsia="宋体"/>
                  <w:lang w:val="en-US" w:eastAsia="zh-CN"/>
                </w:rPr>
                <w:t>, Note 5</w:t>
              </w:r>
            </w:ins>
          </w:p>
        </w:tc>
      </w:tr>
      <w:tr w14:paraId="0FA59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46" w:author="cmcc-chunxia Guo" w:date="2025-08-11T16:10:12Z"/>
        </w:trPr>
        <w:tc>
          <w:tcPr>
            <w:tcW w:w="8509" w:type="dxa"/>
            <w:gridSpan w:val="4"/>
          </w:tcPr>
          <w:p w14:paraId="575E7A05">
            <w:pPr>
              <w:pStyle w:val="67"/>
              <w:spacing w:before="120" w:line="280" w:lineRule="atLeast"/>
              <w:jc w:val="both"/>
              <w:rPr>
                <w:ins w:id="747" w:author="cmcc-chunxia Guo" w:date="2025-08-11T16:10:12Z"/>
                <w:rFonts w:cs="Arial"/>
              </w:rPr>
            </w:pPr>
            <w:ins w:id="748" w:author="cmcc-chunxia Guo" w:date="2025-08-11T16:10:12Z">
              <w:r>
                <w:rPr>
                  <w:rFonts w:cs="Arial"/>
                </w:rPr>
                <w:t>NOTE 1:</w:t>
              </w:r>
            </w:ins>
            <w:ins w:id="749" w:author="cmcc-chunxia Guo" w:date="2025-08-11T16:10:12Z">
              <w:r>
                <w:rPr>
                  <w:rFonts w:cs="Arial"/>
                </w:rPr>
                <w:tab/>
              </w:r>
            </w:ins>
            <w:ins w:id="750" w:author="cmcc-chunxia Guo" w:date="2025-08-11T16:10:12Z">
              <w:r>
                <w:rPr>
                  <w:rFonts w:cs="Arial"/>
                  <w:i/>
                </w:rPr>
                <w:t>Measurement bandwidth</w:t>
              </w:r>
            </w:ins>
            <w:ins w:id="751" w:author="cmcc-chunxia Guo" w:date="2025-08-11T16:10:12Z">
              <w:r>
                <w:rPr>
                  <w:rFonts w:cs="Arial"/>
                </w:rPr>
                <w:t>s as in ITU-R SM.329 [2], s4.1.</w:t>
              </w:r>
            </w:ins>
          </w:p>
          <w:p w14:paraId="213C57F6">
            <w:pPr>
              <w:pStyle w:val="67"/>
              <w:spacing w:before="120" w:line="280" w:lineRule="atLeast"/>
              <w:jc w:val="both"/>
              <w:rPr>
                <w:ins w:id="752" w:author="cmcc-chunxia Guo" w:date="2025-08-11T16:10:12Z"/>
                <w:rFonts w:cs="Arial"/>
              </w:rPr>
            </w:pPr>
            <w:ins w:id="753" w:author="cmcc-chunxia Guo" w:date="2025-08-11T16:10:12Z">
              <w:r>
                <w:rPr>
                  <w:rFonts w:cs="Arial"/>
                </w:rPr>
                <w:t>NOTE 2:</w:t>
              </w:r>
            </w:ins>
            <w:ins w:id="754" w:author="cmcc-chunxia Guo" w:date="2025-08-11T16:10:12Z">
              <w:r>
                <w:rPr>
                  <w:rFonts w:cs="Arial"/>
                </w:rPr>
                <w:tab/>
              </w:r>
            </w:ins>
            <w:ins w:id="755" w:author="cmcc-chunxia Guo" w:date="2025-08-11T16:10:12Z">
              <w:r>
                <w:rPr>
                  <w:rFonts w:cs="Arial"/>
                </w:rPr>
                <w:t>Upper frequency as in ITU-R SM.329 [2], s2.5 table 1.</w:t>
              </w:r>
            </w:ins>
          </w:p>
          <w:p w14:paraId="2747ECFE">
            <w:pPr>
              <w:pStyle w:val="67"/>
              <w:spacing w:before="120" w:line="280" w:lineRule="atLeast"/>
              <w:jc w:val="both"/>
              <w:rPr>
                <w:ins w:id="756" w:author="cmcc-chunxia Guo" w:date="2025-08-11T16:10:12Z"/>
                <w:rFonts w:cs="Arial"/>
              </w:rPr>
            </w:pPr>
            <w:ins w:id="757" w:author="cmcc-chunxia Guo" w:date="2025-08-11T16:10:12Z">
              <w:r>
                <w:rPr>
                  <w:rFonts w:cs="Arial"/>
                </w:rPr>
                <w:t>NOTE 3:</w:t>
              </w:r>
            </w:ins>
            <w:ins w:id="758" w:author="cmcc-chunxia Guo" w:date="2025-08-11T16:10:12Z">
              <w:r>
                <w:rPr>
                  <w:rFonts w:cs="Arial"/>
                </w:rPr>
                <w:tab/>
              </w:r>
            </w:ins>
            <w:ins w:id="759" w:author="cmcc-chunxia Guo" w:date="2025-08-11T16:10:12Z">
              <w:r>
                <w:rPr>
                  <w:rFonts w:cs="Arial"/>
                </w:rPr>
                <w:t xml:space="preserve">Applies for Band for which the upper frequency edge of the DL </w:t>
              </w:r>
            </w:ins>
            <w:ins w:id="760" w:author="cmcc-chunxia Guo" w:date="2025-08-11T16:10:12Z">
              <w:r>
                <w:rPr>
                  <w:rFonts w:cs="Arial"/>
                  <w:i/>
                </w:rPr>
                <w:t>operating band</w:t>
              </w:r>
            </w:ins>
            <w:ins w:id="761" w:author="cmcc-chunxia Guo" w:date="2025-08-11T16:10:12Z">
              <w:r>
                <w:rPr>
                  <w:rFonts w:cs="Arial"/>
                </w:rPr>
                <w:t xml:space="preserve"> is greater than 2.55 GHz and less than or equal to 5.2 GHz.</w:t>
              </w:r>
            </w:ins>
          </w:p>
          <w:p w14:paraId="4B7C7797">
            <w:pPr>
              <w:pStyle w:val="67"/>
              <w:spacing w:before="120" w:line="280" w:lineRule="atLeast"/>
              <w:jc w:val="both"/>
              <w:rPr>
                <w:ins w:id="762" w:author="cmcc-chunxia Guo" w:date="2025-08-11T16:10:12Z"/>
                <w:rFonts w:cs="Arial"/>
              </w:rPr>
            </w:pPr>
            <w:ins w:id="763" w:author="cmcc-chunxia Guo" w:date="2025-08-11T16:10:12Z">
              <w:r>
                <w:rPr>
                  <w:rFonts w:cs="Arial"/>
                </w:rPr>
                <w:t>NOTE 4:</w:t>
              </w:r>
            </w:ins>
            <w:ins w:id="764" w:author="cmcc-chunxia Guo" w:date="2025-08-11T16:10:12Z">
              <w:r>
                <w:rPr>
                  <w:rFonts w:cs="Arial"/>
                </w:rPr>
                <w:tab/>
              </w:r>
            </w:ins>
            <w:ins w:id="765" w:author="cmcc-chunxia Guo" w:date="2025-08-11T16:10:12Z">
              <w:r>
                <w:rPr>
                  <w:rFonts w:cs="Arial"/>
                </w:rPr>
                <w:t xml:space="preserve">This spurious frequency range applies only to </w:t>
              </w:r>
            </w:ins>
            <w:ins w:id="766" w:author="cmcc-chunxia Guo" w:date="2025-08-11T16:10:12Z">
              <w:r>
                <w:rPr>
                  <w:rFonts w:cs="Arial"/>
                  <w:i/>
                </w:rPr>
                <w:t>BS type 1-C</w:t>
              </w:r>
            </w:ins>
            <w:ins w:id="767" w:author="cmcc-chunxia Guo" w:date="2025-08-11T16:10:12Z">
              <w:r>
                <w:rPr>
                  <w:rFonts w:cs="Arial"/>
                </w:rPr>
                <w:t xml:space="preserve"> and </w:t>
              </w:r>
            </w:ins>
            <w:ins w:id="768" w:author="cmcc-chunxia Guo" w:date="2025-08-11T16:10:12Z">
              <w:r>
                <w:rPr>
                  <w:rFonts w:cs="Arial"/>
                  <w:i/>
                </w:rPr>
                <w:t>BS type 1-H</w:t>
              </w:r>
            </w:ins>
            <w:ins w:id="769" w:author="cmcc-chunxia Guo" w:date="2025-08-11T16:10:12Z">
              <w:r>
                <w:rPr>
                  <w:rFonts w:cs="Arial"/>
                </w:rPr>
                <w:t xml:space="preserve">. </w:t>
              </w:r>
            </w:ins>
          </w:p>
          <w:p w14:paraId="521F0129">
            <w:pPr>
              <w:pStyle w:val="67"/>
              <w:spacing w:before="120" w:line="280" w:lineRule="atLeast"/>
              <w:jc w:val="both"/>
              <w:rPr>
                <w:ins w:id="770" w:author="cmcc-chunxia Guo" w:date="2025-08-11T16:10:12Z"/>
              </w:rPr>
            </w:pPr>
            <w:ins w:id="771" w:author="cmcc-chunxia Guo" w:date="2025-08-11T16:10:12Z">
              <w:r>
                <w:rPr/>
                <w:t>NOTE 5:</w:t>
              </w:r>
            </w:ins>
            <w:ins w:id="772" w:author="cmcc-chunxia Guo" w:date="2025-08-11T16:10:12Z">
              <w:r>
                <w:rPr/>
                <w:tab/>
              </w:r>
            </w:ins>
            <w:ins w:id="773" w:author="cmcc-chunxia Guo" w:date="2025-08-11T16:10:12Z">
              <w:r>
                <w:rPr>
                  <w:rFonts w:cs="Arial"/>
                </w:rPr>
                <w:t xml:space="preserve">Applies for Band for which the upper frequency edge of the DL </w:t>
              </w:r>
            </w:ins>
            <w:ins w:id="774" w:author="cmcc-chunxia Guo" w:date="2025-08-11T16:10:12Z">
              <w:r>
                <w:rPr>
                  <w:rFonts w:cs="Arial"/>
                  <w:i/>
                </w:rPr>
                <w:t>operating band</w:t>
              </w:r>
            </w:ins>
            <w:ins w:id="775" w:author="cmcc-chunxia Guo" w:date="2025-08-11T16:10:12Z">
              <w:r>
                <w:rPr>
                  <w:rFonts w:cs="Arial"/>
                </w:rPr>
                <w:t xml:space="preserve"> is greater than</w:t>
              </w:r>
            </w:ins>
            <w:ins w:id="776" w:author="cmcc-chunxia Guo" w:date="2025-08-11T16:10:12Z">
              <w:r>
                <w:rPr/>
                <w:t xml:space="preserve"> 5.2 GHz.</w:t>
              </w:r>
            </w:ins>
          </w:p>
        </w:tc>
      </w:tr>
    </w:tbl>
    <w:p w14:paraId="3C8DC4A7">
      <w:pPr>
        <w:rPr>
          <w:ins w:id="777" w:author="cmcc-chunxia Guo" w:date="2025-08-11T16:10:12Z"/>
        </w:rPr>
      </w:pPr>
    </w:p>
    <w:p w14:paraId="6EA6DDB3">
      <w:pPr>
        <w:pStyle w:val="6"/>
        <w:rPr>
          <w:ins w:id="778" w:author="cmcc-chunxia Guo" w:date="2025-08-11T16:10:12Z"/>
        </w:rPr>
      </w:pPr>
      <w:ins w:id="779" w:author="cmcc-chunxia Guo" w:date="2025-08-11T16:10:12Z">
        <w:bookmarkStart w:id="482" w:name="_Toc114255530"/>
        <w:bookmarkStart w:id="483" w:name="_Toc107474937"/>
        <w:bookmarkStart w:id="484" w:name="_Toc61179361"/>
        <w:bookmarkStart w:id="485" w:name="_Toc138837605"/>
        <w:bookmarkStart w:id="486" w:name="_Toc131766383"/>
        <w:bookmarkStart w:id="487" w:name="_Toc61178891"/>
        <w:bookmarkStart w:id="488" w:name="_Toc107419310"/>
        <w:bookmarkStart w:id="489" w:name="_Toc90422642"/>
        <w:bookmarkStart w:id="490" w:name="_Toc131595851"/>
        <w:bookmarkStart w:id="491" w:name="_Toc45893492"/>
        <w:bookmarkStart w:id="492" w:name="_Toc131740849"/>
        <w:bookmarkStart w:id="493" w:name="_Toc53178665"/>
        <w:bookmarkStart w:id="494" w:name="_Toc124266493"/>
        <w:bookmarkStart w:id="495" w:name="_Toc107311726"/>
        <w:bookmarkStart w:id="496" w:name="_Toc123717513"/>
        <w:bookmarkStart w:id="497" w:name="_Toc37267577"/>
        <w:bookmarkStart w:id="498" w:name="_Toc36817272"/>
        <w:bookmarkStart w:id="499" w:name="_Toc67916657"/>
        <w:bookmarkStart w:id="500" w:name="_Toc115186210"/>
        <w:bookmarkStart w:id="501" w:name="_Toc44712179"/>
        <w:bookmarkStart w:id="502" w:name="_Toc21127511"/>
        <w:bookmarkStart w:id="503" w:name="_Toc53178214"/>
        <w:bookmarkStart w:id="504" w:name="_Toc123054412"/>
        <w:bookmarkStart w:id="505" w:name="_Toc37260189"/>
        <w:bookmarkStart w:id="506" w:name="_Toc74663255"/>
        <w:bookmarkStart w:id="507" w:name="_Toc123049024"/>
        <w:bookmarkStart w:id="508" w:name="_Toc29811720"/>
        <w:bookmarkStart w:id="509" w:name="_Toc106782835"/>
        <w:bookmarkStart w:id="510" w:name="_Toc123051943"/>
        <w:bookmarkStart w:id="511" w:name="_Toc156567426"/>
        <w:bookmarkStart w:id="512" w:name="_Toc124157089"/>
        <w:bookmarkStart w:id="513" w:name="_Toc82621795"/>
        <w:r>
          <w:rPr/>
          <w:t>6.6.5.2.2</w:t>
        </w:r>
      </w:ins>
      <w:ins w:id="780" w:author="cmcc-chunxia Guo" w:date="2025-08-11T16:10:12Z">
        <w:r>
          <w:rPr/>
          <w:tab/>
        </w:r>
      </w:ins>
      <w:ins w:id="781" w:author="cmcc-chunxia Guo" w:date="2025-08-11T16:10:12Z">
        <w:r>
          <w:rPr/>
          <w:t>Protection of the BS receiver of own or different BS</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ins>
    </w:p>
    <w:p w14:paraId="3777F6C8">
      <w:pPr>
        <w:rPr>
          <w:ins w:id="782" w:author="cmcc-chunxia Guo" w:date="2025-08-11T16:10:12Z"/>
          <w:rFonts w:cs="v5.0.0"/>
        </w:rPr>
      </w:pPr>
      <w:ins w:id="783" w:author="cmcc-chunxia Guo" w:date="2025-08-11T16:10:12Z">
        <w:r>
          <w:rPr>
            <w:rFonts w:cs="v5.0.0"/>
          </w:rPr>
          <w:t xml:space="preserve">This requirement shall be applied for NR FDD operation in order to prevent the receivers of the BSs being desensitised by emissions from a BS transmitter. It is measured at the transmit </w:t>
        </w:r>
      </w:ins>
      <w:ins w:id="784" w:author="cmcc-chunxia Guo" w:date="2025-08-11T16:10:12Z">
        <w:r>
          <w:rPr>
            <w:rFonts w:cs="v5.0.0"/>
            <w:i/>
          </w:rPr>
          <w:t>antenna connector</w:t>
        </w:r>
      </w:ins>
      <w:ins w:id="785" w:author="cmcc-chunxia Guo" w:date="2025-08-11T16:10:12Z">
        <w:r>
          <w:rPr>
            <w:rFonts w:cs="v5.0.0"/>
          </w:rPr>
          <w:t xml:space="preserve"> for </w:t>
        </w:r>
      </w:ins>
      <w:ins w:id="786" w:author="cmcc-chunxia Guo" w:date="2025-08-11T16:10:12Z">
        <w:r>
          <w:rPr>
            <w:rFonts w:cs="v5.0.0"/>
            <w:i/>
          </w:rPr>
          <w:t>BS type 1-C</w:t>
        </w:r>
      </w:ins>
      <w:ins w:id="787" w:author="cmcc-chunxia Guo" w:date="2025-08-11T16:10:12Z">
        <w:r>
          <w:rPr>
            <w:rFonts w:cs="v5.0.0"/>
          </w:rPr>
          <w:t xml:space="preserve"> or at the </w:t>
        </w:r>
      </w:ins>
      <w:ins w:id="788" w:author="cmcc-chunxia Guo" w:date="2025-08-11T16:10:12Z">
        <w:r>
          <w:rPr>
            <w:rFonts w:cs="v5.0.0"/>
            <w:i/>
          </w:rPr>
          <w:t>TAB connector</w:t>
        </w:r>
      </w:ins>
      <w:ins w:id="789" w:author="cmcc-chunxia Guo" w:date="2025-08-11T16:10:12Z">
        <w:r>
          <w:rPr>
            <w:rFonts w:cs="v5.0.0"/>
          </w:rPr>
          <w:t xml:space="preserve"> for </w:t>
        </w:r>
      </w:ins>
      <w:ins w:id="790" w:author="cmcc-chunxia Guo" w:date="2025-08-11T16:10:12Z">
        <w:r>
          <w:rPr>
            <w:rFonts w:cs="v5.0.0"/>
            <w:i/>
          </w:rPr>
          <w:t>BS type 1-H</w:t>
        </w:r>
      </w:ins>
      <w:ins w:id="791" w:author="cmcc-chunxia Guo" w:date="2025-08-11T16:10:12Z">
        <w:r>
          <w:rPr>
            <w:rFonts w:cs="v5.0.0"/>
          </w:rPr>
          <w:t xml:space="preserve"> for any type of BS which has common or separate Tx/Rx </w:t>
        </w:r>
      </w:ins>
      <w:ins w:id="792" w:author="cmcc-chunxia Guo" w:date="2025-08-11T16:10:12Z">
        <w:r>
          <w:rPr>
            <w:rFonts w:cs="v5.0.0"/>
            <w:i/>
          </w:rPr>
          <w:t>antenna</w:t>
        </w:r>
      </w:ins>
      <w:ins w:id="793" w:author="cmcc-chunxia Guo" w:date="2025-08-11T16:10:12Z">
        <w:r>
          <w:rPr>
            <w:rFonts w:cs="v5.0.0"/>
          </w:rPr>
          <w:t xml:space="preserve"> </w:t>
        </w:r>
      </w:ins>
      <w:ins w:id="794" w:author="cmcc-chunxia Guo" w:date="2025-08-11T16:10:12Z">
        <w:r>
          <w:rPr>
            <w:rFonts w:cs="v5.0.0"/>
            <w:i/>
          </w:rPr>
          <w:t>connectors</w:t>
        </w:r>
      </w:ins>
      <w:ins w:id="795" w:author="cmcc-chunxia Guo" w:date="2025-08-11T16:10:12Z">
        <w:r>
          <w:rPr>
            <w:rFonts w:cs="v5.0.0"/>
          </w:rPr>
          <w:t xml:space="preserve"> / </w:t>
        </w:r>
      </w:ins>
      <w:ins w:id="796" w:author="cmcc-chunxia Guo" w:date="2025-08-11T16:10:12Z">
        <w:r>
          <w:rPr>
            <w:rFonts w:cs="v5.0.0"/>
            <w:i/>
          </w:rPr>
          <w:t>TAB connectors</w:t>
        </w:r>
      </w:ins>
      <w:ins w:id="797" w:author="cmcc-chunxia Guo" w:date="2025-08-11T16:10:12Z">
        <w:r>
          <w:rPr>
            <w:rFonts w:cs="v5.0.0"/>
          </w:rPr>
          <w:t>.</w:t>
        </w:r>
      </w:ins>
    </w:p>
    <w:p w14:paraId="2A295AB8">
      <w:pPr>
        <w:keepNext/>
        <w:rPr>
          <w:ins w:id="798" w:author="cmcc-chunxia Guo" w:date="2025-08-11T16:10:12Z"/>
          <w:rFonts w:cs="v5.0.0"/>
        </w:rPr>
      </w:pPr>
      <w:ins w:id="799" w:author="cmcc-chunxia Guo" w:date="2025-08-11T16:10:12Z">
        <w:r>
          <w:rPr>
            <w:rFonts w:cs="v5.0.0"/>
          </w:rPr>
          <w:t xml:space="preserve">The spurious emission </w:t>
        </w:r>
      </w:ins>
      <w:ins w:id="800" w:author="cmcc-chunxia Guo" w:date="2025-08-11T16:10:12Z">
        <w:r>
          <w:rPr>
            <w:rFonts w:cs="v5.0.0"/>
            <w:i/>
          </w:rPr>
          <w:t>basic limits</w:t>
        </w:r>
      </w:ins>
      <w:ins w:id="801" w:author="cmcc-chunxia Guo" w:date="2025-08-11T16:10:12Z">
        <w:r>
          <w:rPr>
            <w:rFonts w:cs="v5.0.0"/>
          </w:rPr>
          <w:t xml:space="preserve"> are provided in table 6.6.5.2.2-1.</w:t>
        </w:r>
      </w:ins>
    </w:p>
    <w:p w14:paraId="627AF217">
      <w:pPr>
        <w:pStyle w:val="56"/>
        <w:rPr>
          <w:ins w:id="802" w:author="cmcc-chunxia Guo" w:date="2025-08-11T16:10:12Z"/>
        </w:rPr>
      </w:pPr>
      <w:ins w:id="803" w:author="cmcc-chunxia Guo" w:date="2025-08-11T16:10:12Z">
        <w:bookmarkStart w:id="514" w:name="_Toc90422643"/>
        <w:bookmarkStart w:id="515" w:name="_Toc82621796"/>
        <w:bookmarkStart w:id="516" w:name="_Toc37267578"/>
        <w:bookmarkStart w:id="517" w:name="_Toc74663256"/>
        <w:bookmarkStart w:id="518" w:name="_Toc36817273"/>
        <w:bookmarkStart w:id="519" w:name="_Toc61179362"/>
        <w:bookmarkStart w:id="520" w:name="_Toc67916658"/>
        <w:bookmarkStart w:id="521" w:name="_Toc29811721"/>
        <w:bookmarkStart w:id="522" w:name="_Toc53178666"/>
        <w:bookmarkStart w:id="523" w:name="_Toc37260190"/>
        <w:bookmarkStart w:id="524" w:name="_Toc53178215"/>
        <w:bookmarkStart w:id="525" w:name="_Toc21127512"/>
        <w:bookmarkStart w:id="526" w:name="_Toc45893493"/>
        <w:bookmarkStart w:id="527" w:name="_Toc61178892"/>
        <w:bookmarkStart w:id="528" w:name="_Toc44712180"/>
        <w:r>
          <w:rPr/>
          <w:t xml:space="preserve">Table 6.6.5.2.2-1: BS spurious emissions </w:t>
        </w:r>
      </w:ins>
      <w:ins w:id="804" w:author="cmcc-chunxia Guo" w:date="2025-08-11T16:10:12Z">
        <w:r>
          <w:rPr>
            <w:i/>
          </w:rPr>
          <w:t>basic limits</w:t>
        </w:r>
      </w:ins>
      <w:ins w:id="805" w:author="cmcc-chunxia Guo" w:date="2025-08-11T16:10:12Z">
        <w:r>
          <w:rPr/>
          <w:t xml:space="preserve"> for protection of the BS receiver</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6"/>
        <w:gridCol w:w="1577"/>
        <w:gridCol w:w="1276"/>
        <w:gridCol w:w="1418"/>
        <w:gridCol w:w="1956"/>
      </w:tblGrid>
      <w:tr w14:paraId="2D770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6" w:author="cmcc-chunxia Guo" w:date="2025-08-11T16:10:12Z"/>
        </w:trPr>
        <w:tc>
          <w:tcPr>
            <w:tcW w:w="1846" w:type="dxa"/>
          </w:tcPr>
          <w:p w14:paraId="4021FC72">
            <w:pPr>
              <w:pStyle w:val="52"/>
              <w:spacing w:line="256" w:lineRule="auto"/>
              <w:rPr>
                <w:ins w:id="807" w:author="cmcc-chunxia Guo" w:date="2025-08-11T16:10:12Z"/>
                <w:rFonts w:cs="Arial"/>
              </w:rPr>
            </w:pPr>
            <w:ins w:id="808" w:author="cmcc-chunxia Guo" w:date="2025-08-11T16:10:12Z">
              <w:r>
                <w:rPr>
                  <w:rFonts w:cs="Arial"/>
                </w:rPr>
                <w:t>BS class</w:t>
              </w:r>
            </w:ins>
          </w:p>
        </w:tc>
        <w:tc>
          <w:tcPr>
            <w:tcW w:w="1577" w:type="dxa"/>
          </w:tcPr>
          <w:p w14:paraId="68C20405">
            <w:pPr>
              <w:pStyle w:val="52"/>
              <w:spacing w:line="256" w:lineRule="auto"/>
              <w:rPr>
                <w:ins w:id="809" w:author="cmcc-chunxia Guo" w:date="2025-08-11T16:10:12Z"/>
                <w:rFonts w:cs="Arial"/>
              </w:rPr>
            </w:pPr>
            <w:ins w:id="810" w:author="cmcc-chunxia Guo" w:date="2025-08-11T16:10:12Z">
              <w:r>
                <w:rPr>
                  <w:rFonts w:cs="Arial"/>
                </w:rPr>
                <w:t>Frequency range</w:t>
              </w:r>
            </w:ins>
          </w:p>
        </w:tc>
        <w:tc>
          <w:tcPr>
            <w:tcW w:w="1276" w:type="dxa"/>
          </w:tcPr>
          <w:p w14:paraId="68F8A179">
            <w:pPr>
              <w:pStyle w:val="52"/>
              <w:spacing w:line="256" w:lineRule="auto"/>
              <w:rPr>
                <w:ins w:id="811" w:author="cmcc-chunxia Guo" w:date="2025-08-11T16:10:12Z"/>
                <w:rFonts w:cs="Arial"/>
                <w:i/>
              </w:rPr>
            </w:pPr>
            <w:ins w:id="812" w:author="cmcc-chunxia Guo" w:date="2025-08-11T16:10:12Z">
              <w:r>
                <w:rPr>
                  <w:rFonts w:cs="Arial"/>
                  <w:i/>
                </w:rPr>
                <w:t>Basic limits</w:t>
              </w:r>
            </w:ins>
          </w:p>
        </w:tc>
        <w:tc>
          <w:tcPr>
            <w:tcW w:w="1418" w:type="dxa"/>
          </w:tcPr>
          <w:p w14:paraId="0B092334">
            <w:pPr>
              <w:pStyle w:val="52"/>
              <w:spacing w:line="256" w:lineRule="auto"/>
              <w:rPr>
                <w:ins w:id="813" w:author="cmcc-chunxia Guo" w:date="2025-08-11T16:10:12Z"/>
                <w:rFonts w:cs="Arial"/>
              </w:rPr>
            </w:pPr>
            <w:ins w:id="814" w:author="cmcc-chunxia Guo" w:date="2025-08-11T16:10:12Z">
              <w:r>
                <w:rPr>
                  <w:rFonts w:cs="Arial"/>
                  <w:i/>
                </w:rPr>
                <w:t>Measurement bandwidth</w:t>
              </w:r>
            </w:ins>
          </w:p>
        </w:tc>
        <w:tc>
          <w:tcPr>
            <w:tcW w:w="1956" w:type="dxa"/>
          </w:tcPr>
          <w:p w14:paraId="20E11AAE">
            <w:pPr>
              <w:pStyle w:val="52"/>
              <w:spacing w:line="256" w:lineRule="auto"/>
              <w:rPr>
                <w:ins w:id="815" w:author="cmcc-chunxia Guo" w:date="2025-08-11T16:10:12Z"/>
                <w:rFonts w:cs="Arial"/>
              </w:rPr>
            </w:pPr>
            <w:ins w:id="816" w:author="cmcc-chunxia Guo" w:date="2025-08-11T16:10:12Z">
              <w:r>
                <w:rPr>
                  <w:rFonts w:cs="Arial"/>
                </w:rPr>
                <w:t>Note</w:t>
              </w:r>
            </w:ins>
          </w:p>
        </w:tc>
      </w:tr>
      <w:tr w14:paraId="41BE7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17" w:author="cmcc-chunxia Guo" w:date="2025-08-11T16:10:12Z"/>
        </w:trPr>
        <w:tc>
          <w:tcPr>
            <w:tcW w:w="1846" w:type="dxa"/>
          </w:tcPr>
          <w:p w14:paraId="3F4E7271">
            <w:pPr>
              <w:pStyle w:val="53"/>
              <w:spacing w:line="256" w:lineRule="auto"/>
              <w:rPr>
                <w:ins w:id="818" w:author="cmcc-chunxia Guo" w:date="2025-08-11T16:10:12Z"/>
                <w:rFonts w:cs="Arial"/>
              </w:rPr>
            </w:pPr>
            <w:ins w:id="819" w:author="cmcc-chunxia Guo" w:date="2025-08-11T16:10:12Z">
              <w:r>
                <w:rPr>
                  <w:rFonts w:cs="Arial"/>
                  <w:lang w:eastAsia="zh-CN"/>
                </w:rPr>
                <w:t>Wide Area BS</w:t>
              </w:r>
            </w:ins>
          </w:p>
        </w:tc>
        <w:tc>
          <w:tcPr>
            <w:tcW w:w="1577" w:type="dxa"/>
          </w:tcPr>
          <w:p w14:paraId="551247CF">
            <w:pPr>
              <w:pStyle w:val="53"/>
              <w:spacing w:line="256" w:lineRule="auto"/>
              <w:rPr>
                <w:ins w:id="820" w:author="cmcc-chunxia Guo" w:date="2025-08-11T16:10:12Z"/>
                <w:rFonts w:cs="Arial"/>
              </w:rPr>
            </w:pPr>
            <w:ins w:id="821" w:author="cmcc-chunxia Guo" w:date="2025-08-11T16:10:12Z">
              <w:r>
                <w:rPr>
                  <w:rFonts w:cs="Arial"/>
                </w:rPr>
                <w:t>F</w:t>
              </w:r>
            </w:ins>
            <w:ins w:id="822" w:author="cmcc-chunxia Guo" w:date="2025-08-11T16:10:12Z">
              <w:r>
                <w:rPr>
                  <w:rFonts w:cs="Arial"/>
                  <w:vertAlign w:val="subscript"/>
                </w:rPr>
                <w:t>UL,low</w:t>
              </w:r>
            </w:ins>
            <w:ins w:id="823" w:author="cmcc-chunxia Guo" w:date="2025-08-11T16:10:12Z">
              <w:r>
                <w:rPr>
                  <w:rFonts w:cs="Arial"/>
                </w:rPr>
                <w:t xml:space="preserve"> – F</w:t>
              </w:r>
            </w:ins>
            <w:ins w:id="824" w:author="cmcc-chunxia Guo" w:date="2025-08-11T16:10:12Z">
              <w:r>
                <w:rPr>
                  <w:rFonts w:cs="Arial"/>
                  <w:vertAlign w:val="subscript"/>
                </w:rPr>
                <w:t>UL,high</w:t>
              </w:r>
            </w:ins>
          </w:p>
        </w:tc>
        <w:tc>
          <w:tcPr>
            <w:tcW w:w="1276" w:type="dxa"/>
          </w:tcPr>
          <w:p w14:paraId="1FD542D6">
            <w:pPr>
              <w:pStyle w:val="53"/>
              <w:spacing w:line="256" w:lineRule="auto"/>
              <w:rPr>
                <w:ins w:id="825" w:author="cmcc-chunxia Guo" w:date="2025-08-11T16:10:12Z"/>
                <w:rFonts w:cs="Arial"/>
              </w:rPr>
            </w:pPr>
            <w:ins w:id="826" w:author="cmcc-chunxia Guo" w:date="2025-08-11T16:10:12Z">
              <w:r>
                <w:rPr>
                  <w:rFonts w:cs="Arial"/>
                </w:rPr>
                <w:t>-96 dBm</w:t>
              </w:r>
            </w:ins>
          </w:p>
        </w:tc>
        <w:tc>
          <w:tcPr>
            <w:tcW w:w="1418" w:type="dxa"/>
          </w:tcPr>
          <w:p w14:paraId="38F7D054">
            <w:pPr>
              <w:pStyle w:val="53"/>
              <w:spacing w:line="256" w:lineRule="auto"/>
              <w:rPr>
                <w:ins w:id="827" w:author="cmcc-chunxia Guo" w:date="2025-08-11T16:10:12Z"/>
                <w:rFonts w:cs="Arial"/>
              </w:rPr>
            </w:pPr>
            <w:ins w:id="828" w:author="cmcc-chunxia Guo" w:date="2025-08-11T16:10:12Z">
              <w:r>
                <w:rPr>
                  <w:rFonts w:cs="Arial"/>
                </w:rPr>
                <w:t>100 kHz</w:t>
              </w:r>
            </w:ins>
          </w:p>
        </w:tc>
        <w:tc>
          <w:tcPr>
            <w:tcW w:w="1956" w:type="dxa"/>
          </w:tcPr>
          <w:p w14:paraId="33AA60F1">
            <w:pPr>
              <w:pStyle w:val="53"/>
              <w:spacing w:line="256" w:lineRule="auto"/>
              <w:rPr>
                <w:ins w:id="829" w:author="cmcc-chunxia Guo" w:date="2025-08-11T16:10:12Z"/>
                <w:rFonts w:cs="Arial"/>
              </w:rPr>
            </w:pPr>
          </w:p>
        </w:tc>
      </w:tr>
      <w:tr w14:paraId="4AA5D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30" w:author="cmcc-chunxia Guo" w:date="2025-08-11T16:10:12Z"/>
        </w:trPr>
        <w:tc>
          <w:tcPr>
            <w:tcW w:w="1846" w:type="dxa"/>
            <w:tcBorders>
              <w:top w:val="single" w:color="auto" w:sz="4" w:space="0"/>
              <w:left w:val="single" w:color="auto" w:sz="4" w:space="0"/>
              <w:bottom w:val="single" w:color="auto" w:sz="4" w:space="0"/>
              <w:right w:val="single" w:color="auto" w:sz="4" w:space="0"/>
            </w:tcBorders>
          </w:tcPr>
          <w:p w14:paraId="4BB986FE">
            <w:pPr>
              <w:pStyle w:val="53"/>
              <w:spacing w:line="256" w:lineRule="auto"/>
              <w:rPr>
                <w:ins w:id="831" w:author="cmcc-chunxia Guo" w:date="2025-08-11T16:10:12Z"/>
                <w:rFonts w:cs="Arial"/>
                <w:lang w:eastAsia="zh-CN"/>
              </w:rPr>
            </w:pPr>
            <w:ins w:id="832" w:author="cmcc-chunxia Guo" w:date="2025-08-11T16:10:12Z">
              <w:r>
                <w:rPr>
                  <w:rFonts w:cs="Arial"/>
                  <w:lang w:eastAsia="zh-CN"/>
                </w:rPr>
                <w:t>Medium Range BS</w:t>
              </w:r>
            </w:ins>
          </w:p>
        </w:tc>
        <w:tc>
          <w:tcPr>
            <w:tcW w:w="1577" w:type="dxa"/>
            <w:tcBorders>
              <w:top w:val="single" w:color="auto" w:sz="4" w:space="0"/>
              <w:left w:val="single" w:color="auto" w:sz="4" w:space="0"/>
              <w:bottom w:val="single" w:color="auto" w:sz="4" w:space="0"/>
              <w:right w:val="single" w:color="auto" w:sz="4" w:space="0"/>
            </w:tcBorders>
          </w:tcPr>
          <w:p w14:paraId="23868D80">
            <w:pPr>
              <w:pStyle w:val="53"/>
              <w:spacing w:line="256" w:lineRule="auto"/>
              <w:rPr>
                <w:ins w:id="833" w:author="cmcc-chunxia Guo" w:date="2025-08-11T16:10:12Z"/>
                <w:rFonts w:cs="Arial"/>
              </w:rPr>
            </w:pPr>
            <w:ins w:id="834" w:author="cmcc-chunxia Guo" w:date="2025-08-11T16:10:12Z">
              <w:r>
                <w:rPr>
                  <w:rFonts w:cs="Arial"/>
                </w:rPr>
                <w:t>F</w:t>
              </w:r>
            </w:ins>
            <w:ins w:id="835" w:author="cmcc-chunxia Guo" w:date="2025-08-11T16:10:12Z">
              <w:r>
                <w:rPr>
                  <w:rFonts w:cs="Arial"/>
                  <w:vertAlign w:val="subscript"/>
                </w:rPr>
                <w:t>UL,low</w:t>
              </w:r>
            </w:ins>
            <w:ins w:id="836" w:author="cmcc-chunxia Guo" w:date="2025-08-11T16:10:12Z">
              <w:r>
                <w:rPr>
                  <w:rFonts w:cs="Arial"/>
                </w:rPr>
                <w:t xml:space="preserve"> – F</w:t>
              </w:r>
            </w:ins>
            <w:ins w:id="837" w:author="cmcc-chunxia Guo" w:date="2025-08-11T16:10:12Z">
              <w:r>
                <w:rPr>
                  <w:rFonts w:cs="Arial"/>
                  <w:vertAlign w:val="subscript"/>
                </w:rPr>
                <w:t>UL,high</w:t>
              </w:r>
            </w:ins>
          </w:p>
        </w:tc>
        <w:tc>
          <w:tcPr>
            <w:tcW w:w="1276" w:type="dxa"/>
            <w:tcBorders>
              <w:top w:val="single" w:color="auto" w:sz="4" w:space="0"/>
              <w:left w:val="single" w:color="auto" w:sz="4" w:space="0"/>
              <w:bottom w:val="single" w:color="auto" w:sz="4" w:space="0"/>
              <w:right w:val="single" w:color="auto" w:sz="4" w:space="0"/>
            </w:tcBorders>
          </w:tcPr>
          <w:p w14:paraId="3B2565C7">
            <w:pPr>
              <w:pStyle w:val="53"/>
              <w:spacing w:line="256" w:lineRule="auto"/>
              <w:rPr>
                <w:ins w:id="838" w:author="cmcc-chunxia Guo" w:date="2025-08-11T16:10:12Z"/>
                <w:rFonts w:cs="Arial"/>
              </w:rPr>
            </w:pPr>
            <w:ins w:id="839" w:author="cmcc-chunxia Guo" w:date="2025-08-11T16:10:12Z">
              <w:r>
                <w:rPr>
                  <w:rFonts w:cs="Arial"/>
                </w:rPr>
                <w:t>-91 dBm</w:t>
              </w:r>
            </w:ins>
          </w:p>
        </w:tc>
        <w:tc>
          <w:tcPr>
            <w:tcW w:w="1418" w:type="dxa"/>
            <w:tcBorders>
              <w:top w:val="single" w:color="auto" w:sz="4" w:space="0"/>
              <w:left w:val="single" w:color="auto" w:sz="4" w:space="0"/>
              <w:bottom w:val="single" w:color="auto" w:sz="4" w:space="0"/>
              <w:right w:val="single" w:color="auto" w:sz="4" w:space="0"/>
            </w:tcBorders>
          </w:tcPr>
          <w:p w14:paraId="10233E1D">
            <w:pPr>
              <w:pStyle w:val="53"/>
              <w:spacing w:line="256" w:lineRule="auto"/>
              <w:rPr>
                <w:ins w:id="840" w:author="cmcc-chunxia Guo" w:date="2025-08-11T16:10:12Z"/>
                <w:rFonts w:cs="Arial"/>
              </w:rPr>
            </w:pPr>
            <w:ins w:id="841" w:author="cmcc-chunxia Guo" w:date="2025-08-11T16:10:12Z">
              <w:r>
                <w:rPr>
                  <w:rFonts w:cs="Arial"/>
                </w:rPr>
                <w:t>100 kHz</w:t>
              </w:r>
            </w:ins>
          </w:p>
        </w:tc>
        <w:tc>
          <w:tcPr>
            <w:tcW w:w="1956" w:type="dxa"/>
            <w:tcBorders>
              <w:top w:val="single" w:color="auto" w:sz="4" w:space="0"/>
              <w:left w:val="single" w:color="auto" w:sz="4" w:space="0"/>
              <w:bottom w:val="single" w:color="auto" w:sz="4" w:space="0"/>
              <w:right w:val="single" w:color="auto" w:sz="4" w:space="0"/>
            </w:tcBorders>
          </w:tcPr>
          <w:p w14:paraId="1D431CA7">
            <w:pPr>
              <w:pStyle w:val="53"/>
              <w:spacing w:line="256" w:lineRule="auto"/>
              <w:rPr>
                <w:ins w:id="842" w:author="cmcc-chunxia Guo" w:date="2025-08-11T16:10:12Z"/>
                <w:rFonts w:cs="Arial"/>
              </w:rPr>
            </w:pPr>
          </w:p>
        </w:tc>
      </w:tr>
      <w:tr w14:paraId="7BFCB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43" w:author="cmcc-chunxia Guo" w:date="2025-08-11T16:10:12Z"/>
        </w:trPr>
        <w:tc>
          <w:tcPr>
            <w:tcW w:w="1846" w:type="dxa"/>
          </w:tcPr>
          <w:p w14:paraId="7F11A0D7">
            <w:pPr>
              <w:pStyle w:val="53"/>
              <w:spacing w:line="256" w:lineRule="auto"/>
              <w:rPr>
                <w:ins w:id="844" w:author="cmcc-chunxia Guo" w:date="2025-08-11T16:10:12Z"/>
                <w:rFonts w:cs="Arial"/>
                <w:lang w:eastAsia="zh-CN"/>
              </w:rPr>
            </w:pPr>
            <w:ins w:id="845" w:author="cmcc-chunxia Guo" w:date="2025-08-11T16:10:12Z">
              <w:r>
                <w:rPr>
                  <w:rFonts w:cs="Arial"/>
                  <w:lang w:eastAsia="zh-CN"/>
                </w:rPr>
                <w:t>Local Area BS</w:t>
              </w:r>
            </w:ins>
          </w:p>
        </w:tc>
        <w:tc>
          <w:tcPr>
            <w:tcW w:w="1577" w:type="dxa"/>
          </w:tcPr>
          <w:p w14:paraId="572F24C9">
            <w:pPr>
              <w:pStyle w:val="53"/>
              <w:spacing w:line="256" w:lineRule="auto"/>
              <w:rPr>
                <w:ins w:id="846" w:author="cmcc-chunxia Guo" w:date="2025-08-11T16:10:12Z"/>
                <w:rFonts w:cs="Arial"/>
              </w:rPr>
            </w:pPr>
            <w:ins w:id="847" w:author="cmcc-chunxia Guo" w:date="2025-08-11T16:10:12Z">
              <w:r>
                <w:rPr>
                  <w:rFonts w:cs="Arial"/>
                </w:rPr>
                <w:t>F</w:t>
              </w:r>
            </w:ins>
            <w:ins w:id="848" w:author="cmcc-chunxia Guo" w:date="2025-08-11T16:10:12Z">
              <w:r>
                <w:rPr>
                  <w:rFonts w:cs="Arial"/>
                  <w:vertAlign w:val="subscript"/>
                </w:rPr>
                <w:t>UL,low</w:t>
              </w:r>
            </w:ins>
            <w:ins w:id="849" w:author="cmcc-chunxia Guo" w:date="2025-08-11T16:10:12Z">
              <w:r>
                <w:rPr>
                  <w:rFonts w:cs="Arial"/>
                </w:rPr>
                <w:t xml:space="preserve"> – F</w:t>
              </w:r>
            </w:ins>
            <w:ins w:id="850" w:author="cmcc-chunxia Guo" w:date="2025-08-11T16:10:12Z">
              <w:r>
                <w:rPr>
                  <w:rFonts w:cs="Arial"/>
                  <w:vertAlign w:val="subscript"/>
                </w:rPr>
                <w:t>UL,high</w:t>
              </w:r>
            </w:ins>
          </w:p>
        </w:tc>
        <w:tc>
          <w:tcPr>
            <w:tcW w:w="1276" w:type="dxa"/>
          </w:tcPr>
          <w:p w14:paraId="2E53768B">
            <w:pPr>
              <w:pStyle w:val="53"/>
              <w:spacing w:line="256" w:lineRule="auto"/>
              <w:rPr>
                <w:ins w:id="851" w:author="cmcc-chunxia Guo" w:date="2025-08-11T16:10:12Z"/>
                <w:rFonts w:cs="Arial"/>
              </w:rPr>
            </w:pPr>
            <w:ins w:id="852" w:author="cmcc-chunxia Guo" w:date="2025-08-11T16:10:12Z">
              <w:r>
                <w:rPr>
                  <w:rFonts w:cs="Arial"/>
                </w:rPr>
                <w:t>-88 dBm</w:t>
              </w:r>
            </w:ins>
          </w:p>
        </w:tc>
        <w:tc>
          <w:tcPr>
            <w:tcW w:w="1418" w:type="dxa"/>
          </w:tcPr>
          <w:p w14:paraId="2B71B0C3">
            <w:pPr>
              <w:pStyle w:val="53"/>
              <w:spacing w:line="256" w:lineRule="auto"/>
              <w:rPr>
                <w:ins w:id="853" w:author="cmcc-chunxia Guo" w:date="2025-08-11T16:10:12Z"/>
                <w:rFonts w:cs="Arial"/>
              </w:rPr>
            </w:pPr>
            <w:ins w:id="854" w:author="cmcc-chunxia Guo" w:date="2025-08-11T16:10:12Z">
              <w:r>
                <w:rPr>
                  <w:rFonts w:cs="Arial"/>
                </w:rPr>
                <w:t>100 kHz</w:t>
              </w:r>
            </w:ins>
          </w:p>
        </w:tc>
        <w:tc>
          <w:tcPr>
            <w:tcW w:w="1956" w:type="dxa"/>
          </w:tcPr>
          <w:p w14:paraId="0504028B">
            <w:pPr>
              <w:pStyle w:val="53"/>
              <w:spacing w:line="256" w:lineRule="auto"/>
              <w:rPr>
                <w:ins w:id="855" w:author="cmcc-chunxia Guo" w:date="2025-08-11T16:10:12Z"/>
                <w:rFonts w:cs="Arial"/>
              </w:rPr>
            </w:pPr>
          </w:p>
        </w:tc>
      </w:tr>
      <w:tr w14:paraId="39B09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56" w:author="cmcc-chunxia Guo" w:date="2025-08-11T16:10:12Z"/>
        </w:trPr>
        <w:tc>
          <w:tcPr>
            <w:tcW w:w="8073" w:type="dxa"/>
            <w:gridSpan w:val="5"/>
          </w:tcPr>
          <w:p w14:paraId="10190AE1">
            <w:pPr>
              <w:pStyle w:val="67"/>
              <w:rPr>
                <w:ins w:id="857" w:author="cmcc-chunxia Guo" w:date="2025-08-11T16:10:12Z"/>
              </w:rPr>
            </w:pPr>
            <w:ins w:id="858" w:author="cmcc-chunxia Guo" w:date="2025-08-11T16:10:12Z">
              <w:r>
                <w:rPr/>
                <w:t>NOTE 1:</w:t>
              </w:r>
            </w:ins>
            <w:ins w:id="859" w:author="cmcc-chunxia Guo" w:date="2025-08-11T16:10:12Z">
              <w:r>
                <w:rPr/>
                <w:tab/>
              </w:r>
            </w:ins>
            <w:ins w:id="860" w:author="cmcc-chunxia Guo" w:date="2025-08-11T16:10:12Z">
              <w:r>
                <w:rPr>
                  <w:rFonts w:hint="eastAsia" w:eastAsia="宋体"/>
                  <w:lang w:val="en-US" w:eastAsia="zh-CN"/>
                </w:rPr>
                <w:t>For BS operating in band n104, the basic limit is increased by 1dB.</w:t>
              </w:r>
            </w:ins>
          </w:p>
        </w:tc>
      </w:tr>
    </w:tbl>
    <w:p w14:paraId="373DBF17">
      <w:pPr>
        <w:rPr>
          <w:ins w:id="861" w:author="cmcc-chunxia Guo" w:date="2025-08-11T16:10:12Z"/>
        </w:rPr>
      </w:pPr>
    </w:p>
    <w:p w14:paraId="34154170">
      <w:pPr>
        <w:pStyle w:val="6"/>
        <w:rPr>
          <w:ins w:id="862" w:author="cmcc-chunxia Guo" w:date="2025-08-11T16:10:12Z"/>
        </w:rPr>
      </w:pPr>
      <w:ins w:id="863" w:author="cmcc-chunxia Guo" w:date="2025-08-11T16:10:12Z">
        <w:bookmarkStart w:id="529" w:name="_Toc156567427"/>
        <w:bookmarkStart w:id="530" w:name="_Toc106782836"/>
        <w:bookmarkStart w:id="531" w:name="_Toc123717514"/>
        <w:bookmarkStart w:id="532" w:name="_Toc124157090"/>
        <w:bookmarkStart w:id="533" w:name="_Toc131595852"/>
        <w:bookmarkStart w:id="534" w:name="_Toc123054413"/>
        <w:bookmarkStart w:id="535" w:name="_Toc124266494"/>
        <w:bookmarkStart w:id="536" w:name="_Toc131740850"/>
        <w:bookmarkStart w:id="537" w:name="_Toc138837606"/>
        <w:bookmarkStart w:id="538" w:name="_Toc131766384"/>
        <w:bookmarkStart w:id="539" w:name="_Toc115186211"/>
        <w:bookmarkStart w:id="540" w:name="_Toc114255531"/>
        <w:bookmarkStart w:id="541" w:name="_Toc123049025"/>
        <w:bookmarkStart w:id="542" w:name="_Toc107474938"/>
        <w:bookmarkStart w:id="543" w:name="_Toc107419311"/>
        <w:bookmarkStart w:id="544" w:name="_Toc107311727"/>
        <w:bookmarkStart w:id="545" w:name="_Toc123051944"/>
        <w:r>
          <w:rPr/>
          <w:t>6.6.5.2.3</w:t>
        </w:r>
      </w:ins>
      <w:ins w:id="864" w:author="cmcc-chunxia Guo" w:date="2025-08-11T16:10:12Z">
        <w:r>
          <w:rPr/>
          <w:tab/>
        </w:r>
      </w:ins>
      <w:ins w:id="865" w:author="cmcc-chunxia Guo" w:date="2025-08-11T16:10:12Z">
        <w:r>
          <w:rPr/>
          <w:t>Additional spurious emissions requirements</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ins>
    </w:p>
    <w:p w14:paraId="01E098EB">
      <w:pPr>
        <w:rPr>
          <w:ins w:id="866" w:author="cmcc-chunxia Guo" w:date="2025-08-11T16:10:12Z"/>
        </w:rPr>
      </w:pPr>
      <w:ins w:id="867" w:author="cmcc-chunxia Guo" w:date="2025-08-11T16:10:12Z">
        <w:r>
          <w:rPr/>
          <w:t xml:space="preserve">These requirements may be applied for the protection of system operating in frequency ranges other than the BS downlink </w:t>
        </w:r>
      </w:ins>
      <w:ins w:id="868" w:author="cmcc-chunxia Guo" w:date="2025-08-11T16:10:12Z">
        <w:r>
          <w:rPr>
            <w:i/>
          </w:rPr>
          <w:t>operating band</w:t>
        </w:r>
      </w:ins>
      <w:ins w:id="869" w:author="cmcc-chunxia Guo" w:date="2025-08-11T16:10:12Z">
        <w:r>
          <w:rPr/>
          <w:t xml:space="preserve">. The limits may apply as an optional protection of such systems that are deployed in the same geographical area as the BS, or they may be set by local or regional regulation as a mandatory requirement for an NR </w:t>
        </w:r>
      </w:ins>
      <w:ins w:id="870" w:author="cmcc-chunxia Guo" w:date="2025-08-11T16:10:12Z">
        <w:r>
          <w:rPr>
            <w:i/>
          </w:rPr>
          <w:t>operating band</w:t>
        </w:r>
      </w:ins>
      <w:ins w:id="871" w:author="cmcc-chunxia Guo" w:date="2025-08-11T16:10:12Z">
        <w:r>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ins>
    </w:p>
    <w:p w14:paraId="06863D37">
      <w:pPr>
        <w:rPr>
          <w:ins w:id="872" w:author="cmcc-chunxia Guo" w:date="2025-08-11T16:10:12Z"/>
        </w:rPr>
      </w:pPr>
      <w:ins w:id="873" w:author="cmcc-chunxia Guo" w:date="2025-08-11T16:10:12Z">
        <w:r>
          <w:rPr/>
          <w:t>Some requirements may apply for the protection of specific equipment (UE, MS and/or BS) or equipment operating in specific systems (GSM, CDMA, UTRA, E-UTRA, NR, etc.) as listed below.</w:t>
        </w:r>
      </w:ins>
    </w:p>
    <w:p w14:paraId="07957664">
      <w:pPr>
        <w:keepNext/>
        <w:rPr>
          <w:ins w:id="874" w:author="cmcc-chunxia Guo" w:date="2025-08-11T16:10:12Z"/>
        </w:rPr>
      </w:pPr>
      <w:ins w:id="875" w:author="cmcc-chunxia Guo" w:date="2025-08-11T16:10:12Z">
        <w:r>
          <w:rPr/>
          <w:t xml:space="preserve">The spurious emission </w:t>
        </w:r>
      </w:ins>
      <w:ins w:id="876" w:author="cmcc-chunxia Guo" w:date="2025-08-11T16:10:12Z">
        <w:r>
          <w:rPr>
            <w:i/>
          </w:rPr>
          <w:t>basic limits</w:t>
        </w:r>
      </w:ins>
      <w:ins w:id="877" w:author="cmcc-chunxia Guo" w:date="2025-08-11T16:10:12Z">
        <w:r>
          <w:rPr/>
          <w:t xml:space="preserve"> are provided in table 6.6.5.2.3 -1 for a BS where requirements for co-existence with the system listed in the first column apply. For </w:t>
        </w:r>
      </w:ins>
      <w:ins w:id="878" w:author="cmcc-chunxia Guo" w:date="2025-08-11T16:10:12Z">
        <w:r>
          <w:rPr>
            <w:rFonts w:cs="Arial"/>
          </w:rPr>
          <w:t xml:space="preserve">a </w:t>
        </w:r>
      </w:ins>
      <w:ins w:id="879" w:author="cmcc-chunxia Guo" w:date="2025-08-11T16:10:12Z">
        <w:r>
          <w:rPr>
            <w:rFonts w:cs="Arial"/>
            <w:i/>
          </w:rPr>
          <w:t>multi-band connector</w:t>
        </w:r>
      </w:ins>
      <w:ins w:id="880" w:author="cmcc-chunxia Guo" w:date="2025-08-11T16:10:12Z">
        <w:r>
          <w:rPr/>
          <w:t xml:space="preserve">, the exclusions and conditions in the Note column of table 6.6.5.2.3 -1 apply for each supported </w:t>
        </w:r>
      </w:ins>
      <w:ins w:id="881" w:author="cmcc-chunxia Guo" w:date="2025-08-11T16:10:12Z">
        <w:r>
          <w:rPr>
            <w:i/>
          </w:rPr>
          <w:t>operating band</w:t>
        </w:r>
      </w:ins>
      <w:ins w:id="882" w:author="cmcc-chunxia Guo" w:date="2025-08-11T16:10:12Z">
        <w:r>
          <w:rPr/>
          <w:t>.</w:t>
        </w:r>
      </w:ins>
    </w:p>
    <w:p w14:paraId="30CA7556">
      <w:pPr>
        <w:pStyle w:val="56"/>
        <w:rPr>
          <w:ins w:id="883" w:author="cmcc-chunxia Guo" w:date="2025-08-11T16:10:12Z"/>
        </w:rPr>
      </w:pPr>
      <w:ins w:id="884" w:author="cmcc-chunxia Guo" w:date="2025-08-11T16:10:12Z">
        <w:r>
          <w:rPr/>
          <w:t xml:space="preserve">Table 6.6.5.2.3-1: BS spurious emissions </w:t>
        </w:r>
      </w:ins>
      <w:ins w:id="885" w:author="cmcc-chunxia Guo" w:date="2025-08-11T16:10:12Z">
        <w:r>
          <w:rPr>
            <w:i/>
          </w:rPr>
          <w:t>basic</w:t>
        </w:r>
      </w:ins>
      <w:ins w:id="886" w:author="cmcc-chunxia Guo" w:date="2025-08-11T16:10:12Z">
        <w:r>
          <w:rPr/>
          <w:t xml:space="preserve"> </w:t>
        </w:r>
      </w:ins>
      <w:ins w:id="887" w:author="cmcc-chunxia Guo" w:date="2025-08-11T16:10:12Z">
        <w:r>
          <w:rPr>
            <w:i/>
          </w:rPr>
          <w:t>limits</w:t>
        </w:r>
      </w:ins>
      <w:ins w:id="888" w:author="cmcc-chunxia Guo" w:date="2025-08-11T16:10:12Z">
        <w:r>
          <w:rPr/>
          <w:t xml:space="preserve"> for BS for co-existence with systems operating in other frequency bands</w:t>
        </w:r>
      </w:ins>
    </w:p>
    <w:tbl>
      <w:tblPr>
        <w:tblStyle w:val="42"/>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2"/>
        <w:gridCol w:w="1701"/>
        <w:gridCol w:w="851"/>
        <w:gridCol w:w="1417"/>
        <w:gridCol w:w="4422"/>
      </w:tblGrid>
      <w:tr w14:paraId="4E032E8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889" w:author="cmcc-chunxia Guo" w:date="2025-08-11T16:10:12Z"/>
        </w:trPr>
        <w:tc>
          <w:tcPr>
            <w:tcW w:w="1302" w:type="dxa"/>
            <w:tcBorders>
              <w:top w:val="single" w:color="auto" w:sz="2" w:space="0"/>
              <w:left w:val="single" w:color="auto" w:sz="2" w:space="0"/>
              <w:bottom w:val="single" w:color="auto" w:sz="2" w:space="0"/>
              <w:right w:val="single" w:color="auto" w:sz="2" w:space="0"/>
            </w:tcBorders>
          </w:tcPr>
          <w:p w14:paraId="590B2BC7">
            <w:pPr>
              <w:pStyle w:val="52"/>
              <w:rPr>
                <w:ins w:id="890" w:author="cmcc-chunxia Guo" w:date="2025-08-11T16:10:12Z"/>
                <w:rFonts w:cs="Arial"/>
              </w:rPr>
            </w:pPr>
            <w:ins w:id="891" w:author="cmcc-chunxia Guo" w:date="2025-08-11T16:10:12Z">
              <w:r>
                <w:rPr>
                  <w:rFonts w:cs="Arial"/>
                </w:rPr>
                <w:t>System type for NR to co-exist with</w:t>
              </w:r>
            </w:ins>
          </w:p>
        </w:tc>
        <w:tc>
          <w:tcPr>
            <w:tcW w:w="1701" w:type="dxa"/>
            <w:tcBorders>
              <w:top w:val="single" w:color="auto" w:sz="2" w:space="0"/>
              <w:left w:val="single" w:color="auto" w:sz="2" w:space="0"/>
              <w:bottom w:val="single" w:color="auto" w:sz="2" w:space="0"/>
              <w:right w:val="single" w:color="auto" w:sz="2" w:space="0"/>
            </w:tcBorders>
          </w:tcPr>
          <w:p w14:paraId="19498AFF">
            <w:pPr>
              <w:pStyle w:val="52"/>
              <w:rPr>
                <w:ins w:id="892" w:author="cmcc-chunxia Guo" w:date="2025-08-11T16:10:12Z"/>
                <w:rFonts w:cs="Arial"/>
              </w:rPr>
            </w:pPr>
            <w:ins w:id="893" w:author="cmcc-chunxia Guo" w:date="2025-08-11T16:10:12Z">
              <w:r>
                <w:rPr>
                  <w:rFonts w:cs="Arial"/>
                </w:rPr>
                <w:t>Frequency range for co-existence requirement</w:t>
              </w:r>
            </w:ins>
          </w:p>
        </w:tc>
        <w:tc>
          <w:tcPr>
            <w:tcW w:w="851" w:type="dxa"/>
            <w:tcBorders>
              <w:top w:val="single" w:color="auto" w:sz="2" w:space="0"/>
              <w:left w:val="single" w:color="auto" w:sz="2" w:space="0"/>
              <w:bottom w:val="single" w:color="auto" w:sz="2" w:space="0"/>
              <w:right w:val="single" w:color="auto" w:sz="2" w:space="0"/>
            </w:tcBorders>
          </w:tcPr>
          <w:p w14:paraId="06733E35">
            <w:pPr>
              <w:pStyle w:val="52"/>
              <w:rPr>
                <w:ins w:id="894" w:author="cmcc-chunxia Guo" w:date="2025-08-11T16:10:12Z"/>
                <w:rFonts w:cs="Arial"/>
                <w:i/>
              </w:rPr>
            </w:pPr>
            <w:ins w:id="895" w:author="cmcc-chunxia Guo" w:date="2025-08-11T16:10:12Z">
              <w:r>
                <w:rPr>
                  <w:rFonts w:cs="v5.0.0"/>
                  <w:i/>
                </w:rPr>
                <w:t>Basic limits</w:t>
              </w:r>
            </w:ins>
          </w:p>
        </w:tc>
        <w:tc>
          <w:tcPr>
            <w:tcW w:w="1417" w:type="dxa"/>
            <w:tcBorders>
              <w:top w:val="single" w:color="auto" w:sz="2" w:space="0"/>
              <w:left w:val="single" w:color="auto" w:sz="2" w:space="0"/>
              <w:bottom w:val="single" w:color="auto" w:sz="2" w:space="0"/>
              <w:right w:val="single" w:color="auto" w:sz="2" w:space="0"/>
            </w:tcBorders>
          </w:tcPr>
          <w:p w14:paraId="01E69578">
            <w:pPr>
              <w:pStyle w:val="52"/>
              <w:rPr>
                <w:ins w:id="896" w:author="cmcc-chunxia Guo" w:date="2025-08-11T16:10:12Z"/>
                <w:rFonts w:cs="Arial"/>
              </w:rPr>
            </w:pPr>
            <w:ins w:id="897" w:author="cmcc-chunxia Guo" w:date="2025-08-11T16:10:12Z">
              <w:r>
                <w:rPr>
                  <w:rFonts w:cs="Arial"/>
                  <w:i/>
                </w:rPr>
                <w:t>Measurement bandwidth</w:t>
              </w:r>
            </w:ins>
          </w:p>
        </w:tc>
        <w:tc>
          <w:tcPr>
            <w:tcW w:w="4422" w:type="dxa"/>
            <w:tcBorders>
              <w:top w:val="single" w:color="auto" w:sz="2" w:space="0"/>
              <w:left w:val="single" w:color="auto" w:sz="2" w:space="0"/>
              <w:bottom w:val="single" w:color="auto" w:sz="2" w:space="0"/>
              <w:right w:val="single" w:color="auto" w:sz="2" w:space="0"/>
            </w:tcBorders>
          </w:tcPr>
          <w:p w14:paraId="3B390F2D">
            <w:pPr>
              <w:pStyle w:val="52"/>
              <w:rPr>
                <w:ins w:id="898" w:author="cmcc-chunxia Guo" w:date="2025-08-11T16:10:12Z"/>
                <w:rFonts w:cs="Arial"/>
              </w:rPr>
            </w:pPr>
            <w:ins w:id="899" w:author="cmcc-chunxia Guo" w:date="2025-08-11T16:10:12Z">
              <w:r>
                <w:rPr>
                  <w:rFonts w:cs="Arial"/>
                </w:rPr>
                <w:t>Note</w:t>
              </w:r>
            </w:ins>
          </w:p>
        </w:tc>
      </w:tr>
      <w:tr w14:paraId="1A71D0B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900" w:author="cmcc-chunxia Guo" w:date="2025-08-11T16:10:12Z"/>
        </w:trPr>
        <w:tc>
          <w:tcPr>
            <w:tcW w:w="1302" w:type="dxa"/>
            <w:tcBorders>
              <w:top w:val="single" w:color="auto" w:sz="2" w:space="0"/>
              <w:left w:val="single" w:color="auto" w:sz="2" w:space="0"/>
              <w:bottom w:val="nil"/>
              <w:right w:val="single" w:color="auto" w:sz="2" w:space="0"/>
            </w:tcBorders>
          </w:tcPr>
          <w:p w14:paraId="2B5F7DF9">
            <w:pPr>
              <w:pStyle w:val="53"/>
              <w:rPr>
                <w:ins w:id="901" w:author="cmcc-chunxia Guo" w:date="2025-08-11T16:10:12Z"/>
              </w:rPr>
            </w:pPr>
          </w:p>
        </w:tc>
        <w:tc>
          <w:tcPr>
            <w:tcW w:w="1701" w:type="dxa"/>
            <w:tcBorders>
              <w:top w:val="single" w:color="auto" w:sz="2" w:space="0"/>
              <w:left w:val="single" w:color="auto" w:sz="2" w:space="0"/>
              <w:bottom w:val="single" w:color="auto" w:sz="2" w:space="0"/>
              <w:right w:val="single" w:color="auto" w:sz="2" w:space="0"/>
            </w:tcBorders>
          </w:tcPr>
          <w:p w14:paraId="240868F0">
            <w:pPr>
              <w:pStyle w:val="53"/>
              <w:rPr>
                <w:ins w:id="902" w:author="cmcc-chunxia Guo" w:date="2025-08-11T16:10:12Z"/>
              </w:rPr>
            </w:pPr>
            <w:ins w:id="903" w:author="cmcc-chunxia Guo" w:date="2025-08-11T16:10:12Z">
              <w:r>
                <w:rPr/>
                <w:t>921 – 960 MHz</w:t>
              </w:r>
            </w:ins>
          </w:p>
        </w:tc>
        <w:tc>
          <w:tcPr>
            <w:tcW w:w="851" w:type="dxa"/>
            <w:tcBorders>
              <w:top w:val="single" w:color="auto" w:sz="2" w:space="0"/>
              <w:left w:val="single" w:color="auto" w:sz="2" w:space="0"/>
              <w:bottom w:val="single" w:color="auto" w:sz="2" w:space="0"/>
              <w:right w:val="single" w:color="auto" w:sz="2" w:space="0"/>
            </w:tcBorders>
          </w:tcPr>
          <w:p w14:paraId="66B9E5C1">
            <w:pPr>
              <w:pStyle w:val="53"/>
              <w:rPr>
                <w:ins w:id="904" w:author="cmcc-chunxia Guo" w:date="2025-08-11T16:10:12Z"/>
              </w:rPr>
            </w:pPr>
            <w:ins w:id="905" w:author="cmcc-chunxia Guo" w:date="2025-08-11T16:10:12Z">
              <w:r>
                <w:rPr/>
                <w:t>-57 dBm</w:t>
              </w:r>
            </w:ins>
          </w:p>
        </w:tc>
        <w:tc>
          <w:tcPr>
            <w:tcW w:w="1417" w:type="dxa"/>
            <w:tcBorders>
              <w:top w:val="single" w:color="auto" w:sz="2" w:space="0"/>
              <w:left w:val="single" w:color="auto" w:sz="2" w:space="0"/>
              <w:bottom w:val="single" w:color="auto" w:sz="2" w:space="0"/>
              <w:right w:val="single" w:color="auto" w:sz="2" w:space="0"/>
            </w:tcBorders>
          </w:tcPr>
          <w:p w14:paraId="14FE4680">
            <w:pPr>
              <w:pStyle w:val="53"/>
              <w:rPr>
                <w:ins w:id="906" w:author="cmcc-chunxia Guo" w:date="2025-08-11T16:10:12Z"/>
              </w:rPr>
            </w:pPr>
            <w:ins w:id="907" w:author="cmcc-chunxia Guo" w:date="2025-08-11T16:10:12Z">
              <w:r>
                <w:rPr/>
                <w:t>100 kHz</w:t>
              </w:r>
            </w:ins>
          </w:p>
        </w:tc>
        <w:tc>
          <w:tcPr>
            <w:tcW w:w="4422" w:type="dxa"/>
            <w:tcBorders>
              <w:top w:val="single" w:color="auto" w:sz="2" w:space="0"/>
              <w:left w:val="single" w:color="auto" w:sz="2" w:space="0"/>
              <w:bottom w:val="single" w:color="auto" w:sz="2" w:space="0"/>
              <w:right w:val="single" w:color="auto" w:sz="2" w:space="0"/>
            </w:tcBorders>
          </w:tcPr>
          <w:p w14:paraId="3C7E6DFD">
            <w:pPr>
              <w:pStyle w:val="53"/>
              <w:rPr>
                <w:ins w:id="908" w:author="cmcc-chunxia Guo" w:date="2025-08-11T16:10:12Z"/>
              </w:rPr>
            </w:pPr>
            <w:ins w:id="909" w:author="cmcc-chunxia Guo" w:date="2025-08-11T16:10:12Z">
              <w:r>
                <w:rPr/>
                <w:t>This requirement does not apply to BS operating in band n8</w:t>
              </w:r>
            </w:ins>
          </w:p>
        </w:tc>
      </w:tr>
      <w:tr w14:paraId="117C212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910" w:author="cmcc-chunxia Guo" w:date="2025-08-11T16:10:12Z"/>
        </w:trPr>
        <w:tc>
          <w:tcPr>
            <w:tcW w:w="1302" w:type="dxa"/>
            <w:tcBorders>
              <w:top w:val="nil"/>
              <w:left w:val="single" w:color="auto" w:sz="2" w:space="0"/>
              <w:bottom w:val="single" w:color="auto" w:sz="2" w:space="0"/>
              <w:right w:val="single" w:color="auto" w:sz="2" w:space="0"/>
            </w:tcBorders>
          </w:tcPr>
          <w:p w14:paraId="5CCEBE22">
            <w:pPr>
              <w:pStyle w:val="53"/>
              <w:rPr>
                <w:ins w:id="911" w:author="cmcc-chunxia Guo" w:date="2025-08-11T16:10:12Z"/>
              </w:rPr>
            </w:pPr>
            <w:ins w:id="912" w:author="cmcc-chunxia Guo" w:date="2025-08-11T16:10:12Z">
              <w:r>
                <w:rPr/>
                <w:t>GSM900</w:t>
              </w:r>
            </w:ins>
          </w:p>
        </w:tc>
        <w:tc>
          <w:tcPr>
            <w:tcW w:w="1701" w:type="dxa"/>
            <w:tcBorders>
              <w:top w:val="single" w:color="auto" w:sz="2" w:space="0"/>
              <w:left w:val="single" w:color="auto" w:sz="2" w:space="0"/>
              <w:bottom w:val="single" w:color="auto" w:sz="2" w:space="0"/>
              <w:right w:val="single" w:color="auto" w:sz="2" w:space="0"/>
            </w:tcBorders>
          </w:tcPr>
          <w:p w14:paraId="0168816C">
            <w:pPr>
              <w:pStyle w:val="53"/>
              <w:rPr>
                <w:ins w:id="913" w:author="cmcc-chunxia Guo" w:date="2025-08-11T16:10:12Z"/>
              </w:rPr>
            </w:pPr>
            <w:ins w:id="914" w:author="cmcc-chunxia Guo" w:date="2025-08-11T16:10:12Z">
              <w:r>
                <w:rPr/>
                <w:t>876 – 915 MHz</w:t>
              </w:r>
            </w:ins>
          </w:p>
        </w:tc>
        <w:tc>
          <w:tcPr>
            <w:tcW w:w="851" w:type="dxa"/>
            <w:tcBorders>
              <w:top w:val="single" w:color="auto" w:sz="2" w:space="0"/>
              <w:left w:val="single" w:color="auto" w:sz="2" w:space="0"/>
              <w:bottom w:val="single" w:color="auto" w:sz="2" w:space="0"/>
              <w:right w:val="single" w:color="auto" w:sz="2" w:space="0"/>
            </w:tcBorders>
          </w:tcPr>
          <w:p w14:paraId="7BBB6ABE">
            <w:pPr>
              <w:pStyle w:val="53"/>
              <w:rPr>
                <w:ins w:id="915" w:author="cmcc-chunxia Guo" w:date="2025-08-11T16:10:12Z"/>
              </w:rPr>
            </w:pPr>
            <w:ins w:id="916" w:author="cmcc-chunxia Guo" w:date="2025-08-11T16:10:12Z">
              <w:r>
                <w:rPr/>
                <w:t>-61 dBm</w:t>
              </w:r>
            </w:ins>
          </w:p>
        </w:tc>
        <w:tc>
          <w:tcPr>
            <w:tcW w:w="1417" w:type="dxa"/>
            <w:tcBorders>
              <w:top w:val="single" w:color="auto" w:sz="2" w:space="0"/>
              <w:left w:val="single" w:color="auto" w:sz="2" w:space="0"/>
              <w:bottom w:val="single" w:color="auto" w:sz="2" w:space="0"/>
              <w:right w:val="single" w:color="auto" w:sz="2" w:space="0"/>
            </w:tcBorders>
          </w:tcPr>
          <w:p w14:paraId="004987E4">
            <w:pPr>
              <w:pStyle w:val="53"/>
              <w:rPr>
                <w:ins w:id="917" w:author="cmcc-chunxia Guo" w:date="2025-08-11T16:10:12Z"/>
              </w:rPr>
            </w:pPr>
            <w:ins w:id="918" w:author="cmcc-chunxia Guo" w:date="2025-08-11T16:10:12Z">
              <w:r>
                <w:rPr/>
                <w:t>100 kHz</w:t>
              </w:r>
            </w:ins>
          </w:p>
        </w:tc>
        <w:tc>
          <w:tcPr>
            <w:tcW w:w="4422" w:type="dxa"/>
            <w:tcBorders>
              <w:top w:val="single" w:color="auto" w:sz="2" w:space="0"/>
              <w:left w:val="single" w:color="auto" w:sz="2" w:space="0"/>
              <w:bottom w:val="single" w:color="auto" w:sz="2" w:space="0"/>
              <w:right w:val="single" w:color="auto" w:sz="2" w:space="0"/>
            </w:tcBorders>
          </w:tcPr>
          <w:p w14:paraId="09CA6ADF">
            <w:pPr>
              <w:pStyle w:val="53"/>
              <w:rPr>
                <w:ins w:id="919" w:author="cmcc-chunxia Guo" w:date="2025-08-11T16:10:12Z"/>
              </w:rPr>
            </w:pPr>
            <w:ins w:id="920" w:author="cmcc-chunxia Guo" w:date="2025-08-11T16:10:12Z">
              <w:r>
                <w:rPr/>
                <w:t>For the frequency range 880-915 MHz, this requirement does not apply to BS operating in band n8, since it is already covered by the requirement in clause 6.6.5.2.2.</w:t>
              </w:r>
            </w:ins>
          </w:p>
        </w:tc>
      </w:tr>
      <w:tr w14:paraId="3FBDE36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921" w:author="cmcc-chunxia Guo" w:date="2025-08-11T16:10:12Z"/>
        </w:trPr>
        <w:tc>
          <w:tcPr>
            <w:tcW w:w="1302" w:type="dxa"/>
            <w:tcBorders>
              <w:top w:val="single" w:color="auto" w:sz="2" w:space="0"/>
              <w:left w:val="single" w:color="auto" w:sz="2" w:space="0"/>
              <w:bottom w:val="nil"/>
              <w:right w:val="single" w:color="auto" w:sz="2" w:space="0"/>
            </w:tcBorders>
          </w:tcPr>
          <w:p w14:paraId="01844A77">
            <w:pPr>
              <w:pStyle w:val="53"/>
              <w:rPr>
                <w:ins w:id="922" w:author="cmcc-chunxia Guo" w:date="2025-08-11T16:10:12Z"/>
                <w:rFonts w:cs="Arial"/>
              </w:rPr>
            </w:pPr>
          </w:p>
        </w:tc>
        <w:tc>
          <w:tcPr>
            <w:tcW w:w="1701" w:type="dxa"/>
            <w:tcBorders>
              <w:top w:val="single" w:color="auto" w:sz="2" w:space="0"/>
              <w:left w:val="single" w:color="auto" w:sz="2" w:space="0"/>
              <w:bottom w:val="single" w:color="auto" w:sz="2" w:space="0"/>
              <w:right w:val="single" w:color="auto" w:sz="2" w:space="0"/>
            </w:tcBorders>
          </w:tcPr>
          <w:p w14:paraId="327D0E0A">
            <w:pPr>
              <w:pStyle w:val="53"/>
              <w:rPr>
                <w:ins w:id="923" w:author="cmcc-chunxia Guo" w:date="2025-08-11T16:10:12Z"/>
              </w:rPr>
            </w:pPr>
            <w:ins w:id="924" w:author="cmcc-chunxia Guo" w:date="2025-08-11T16:10:12Z">
              <w:r>
                <w:rPr/>
                <w:t>1805 – 1880 MHz</w:t>
              </w:r>
            </w:ins>
          </w:p>
        </w:tc>
        <w:tc>
          <w:tcPr>
            <w:tcW w:w="851" w:type="dxa"/>
            <w:tcBorders>
              <w:top w:val="single" w:color="auto" w:sz="2" w:space="0"/>
              <w:left w:val="single" w:color="auto" w:sz="2" w:space="0"/>
              <w:bottom w:val="single" w:color="auto" w:sz="2" w:space="0"/>
              <w:right w:val="single" w:color="auto" w:sz="2" w:space="0"/>
            </w:tcBorders>
          </w:tcPr>
          <w:p w14:paraId="4CFE1215">
            <w:pPr>
              <w:pStyle w:val="53"/>
              <w:rPr>
                <w:ins w:id="925" w:author="cmcc-chunxia Guo" w:date="2025-08-11T16:10:12Z"/>
              </w:rPr>
            </w:pPr>
            <w:ins w:id="926" w:author="cmcc-chunxia Guo" w:date="2025-08-11T16:10:12Z">
              <w:r>
                <w:rPr/>
                <w:t>-47 dBm</w:t>
              </w:r>
            </w:ins>
          </w:p>
        </w:tc>
        <w:tc>
          <w:tcPr>
            <w:tcW w:w="1417" w:type="dxa"/>
            <w:tcBorders>
              <w:top w:val="single" w:color="auto" w:sz="2" w:space="0"/>
              <w:left w:val="single" w:color="auto" w:sz="2" w:space="0"/>
              <w:bottom w:val="single" w:color="auto" w:sz="2" w:space="0"/>
              <w:right w:val="single" w:color="auto" w:sz="2" w:space="0"/>
            </w:tcBorders>
          </w:tcPr>
          <w:p w14:paraId="5869D336">
            <w:pPr>
              <w:pStyle w:val="53"/>
              <w:rPr>
                <w:ins w:id="927" w:author="cmcc-chunxia Guo" w:date="2025-08-11T16:10:12Z"/>
              </w:rPr>
            </w:pPr>
            <w:ins w:id="928" w:author="cmcc-chunxia Guo" w:date="2025-08-11T16:10:12Z">
              <w:r>
                <w:rPr/>
                <w:t>100 kHz</w:t>
              </w:r>
            </w:ins>
          </w:p>
        </w:tc>
        <w:tc>
          <w:tcPr>
            <w:tcW w:w="4422" w:type="dxa"/>
            <w:tcBorders>
              <w:top w:val="single" w:color="auto" w:sz="2" w:space="0"/>
              <w:left w:val="single" w:color="auto" w:sz="2" w:space="0"/>
              <w:bottom w:val="single" w:color="auto" w:sz="2" w:space="0"/>
              <w:right w:val="single" w:color="auto" w:sz="2" w:space="0"/>
            </w:tcBorders>
          </w:tcPr>
          <w:p w14:paraId="442CF669">
            <w:pPr>
              <w:pStyle w:val="53"/>
              <w:rPr>
                <w:ins w:id="929" w:author="cmcc-chunxia Guo" w:date="2025-08-11T16:10:12Z"/>
              </w:rPr>
            </w:pPr>
            <w:ins w:id="930" w:author="cmcc-chunxia Guo" w:date="2025-08-11T16:10:12Z">
              <w:r>
                <w:rPr/>
                <w:t xml:space="preserve">This requirement does not apply to BS operating in band n3. </w:t>
              </w:r>
            </w:ins>
          </w:p>
        </w:tc>
      </w:tr>
      <w:tr w14:paraId="0C855ED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931" w:author="cmcc-chunxia Guo" w:date="2025-08-11T16:10:12Z"/>
        </w:trPr>
        <w:tc>
          <w:tcPr>
            <w:tcW w:w="1302" w:type="dxa"/>
            <w:tcBorders>
              <w:top w:val="nil"/>
              <w:left w:val="single" w:color="auto" w:sz="2" w:space="0"/>
              <w:bottom w:val="single" w:color="auto" w:sz="2" w:space="0"/>
              <w:right w:val="single" w:color="auto" w:sz="2" w:space="0"/>
            </w:tcBorders>
          </w:tcPr>
          <w:p w14:paraId="53B0CC12">
            <w:pPr>
              <w:pStyle w:val="53"/>
              <w:rPr>
                <w:ins w:id="932" w:author="cmcc-chunxia Guo" w:date="2025-08-11T16:10:12Z"/>
              </w:rPr>
            </w:pPr>
            <w:ins w:id="933" w:author="cmcc-chunxia Guo" w:date="2025-08-11T16:10:12Z">
              <w:r>
                <w:rPr/>
                <w:t>DCS1800</w:t>
              </w:r>
            </w:ins>
          </w:p>
        </w:tc>
        <w:tc>
          <w:tcPr>
            <w:tcW w:w="1701" w:type="dxa"/>
            <w:tcBorders>
              <w:top w:val="single" w:color="auto" w:sz="2" w:space="0"/>
              <w:left w:val="single" w:color="auto" w:sz="2" w:space="0"/>
              <w:bottom w:val="single" w:color="auto" w:sz="2" w:space="0"/>
              <w:right w:val="single" w:color="auto" w:sz="2" w:space="0"/>
            </w:tcBorders>
          </w:tcPr>
          <w:p w14:paraId="11E2CEE0">
            <w:pPr>
              <w:pStyle w:val="53"/>
              <w:rPr>
                <w:ins w:id="934" w:author="cmcc-chunxia Guo" w:date="2025-08-11T16:10:12Z"/>
              </w:rPr>
            </w:pPr>
            <w:ins w:id="935" w:author="cmcc-chunxia Guo" w:date="2025-08-11T16:10:12Z">
              <w:r>
                <w:rPr/>
                <w:t>1710 – 1785 MHz</w:t>
              </w:r>
            </w:ins>
          </w:p>
        </w:tc>
        <w:tc>
          <w:tcPr>
            <w:tcW w:w="851" w:type="dxa"/>
            <w:tcBorders>
              <w:top w:val="single" w:color="auto" w:sz="2" w:space="0"/>
              <w:left w:val="single" w:color="auto" w:sz="2" w:space="0"/>
              <w:bottom w:val="single" w:color="auto" w:sz="2" w:space="0"/>
              <w:right w:val="single" w:color="auto" w:sz="2" w:space="0"/>
            </w:tcBorders>
          </w:tcPr>
          <w:p w14:paraId="753260A0">
            <w:pPr>
              <w:pStyle w:val="53"/>
              <w:rPr>
                <w:ins w:id="936" w:author="cmcc-chunxia Guo" w:date="2025-08-11T16:10:12Z"/>
              </w:rPr>
            </w:pPr>
            <w:ins w:id="937" w:author="cmcc-chunxia Guo" w:date="2025-08-11T16:10:12Z">
              <w:r>
                <w:rPr/>
                <w:t>-61 dBm</w:t>
              </w:r>
            </w:ins>
          </w:p>
        </w:tc>
        <w:tc>
          <w:tcPr>
            <w:tcW w:w="1417" w:type="dxa"/>
            <w:tcBorders>
              <w:top w:val="single" w:color="auto" w:sz="2" w:space="0"/>
              <w:left w:val="single" w:color="auto" w:sz="2" w:space="0"/>
              <w:bottom w:val="single" w:color="auto" w:sz="2" w:space="0"/>
              <w:right w:val="single" w:color="auto" w:sz="2" w:space="0"/>
            </w:tcBorders>
          </w:tcPr>
          <w:p w14:paraId="44E5D21D">
            <w:pPr>
              <w:pStyle w:val="53"/>
              <w:rPr>
                <w:ins w:id="938" w:author="cmcc-chunxia Guo" w:date="2025-08-11T16:10:12Z"/>
              </w:rPr>
            </w:pPr>
            <w:ins w:id="939" w:author="cmcc-chunxia Guo" w:date="2025-08-11T16:10:12Z">
              <w:r>
                <w:rPr/>
                <w:t>100 kHz</w:t>
              </w:r>
            </w:ins>
          </w:p>
        </w:tc>
        <w:tc>
          <w:tcPr>
            <w:tcW w:w="4422" w:type="dxa"/>
            <w:tcBorders>
              <w:top w:val="single" w:color="auto" w:sz="2" w:space="0"/>
              <w:left w:val="single" w:color="auto" w:sz="2" w:space="0"/>
              <w:bottom w:val="single" w:color="auto" w:sz="2" w:space="0"/>
              <w:right w:val="single" w:color="auto" w:sz="2" w:space="0"/>
            </w:tcBorders>
          </w:tcPr>
          <w:p w14:paraId="337D82D4">
            <w:pPr>
              <w:pStyle w:val="53"/>
              <w:rPr>
                <w:ins w:id="940" w:author="cmcc-chunxia Guo" w:date="2025-08-11T16:10:12Z"/>
              </w:rPr>
            </w:pPr>
            <w:ins w:id="941" w:author="cmcc-chunxia Guo" w:date="2025-08-11T16:10:12Z">
              <w:r>
                <w:rPr/>
                <w:t>This requirement does not apply to BS operating in band n3, since it is already covered by the requirement in clause 6.6.5.2.2.</w:t>
              </w:r>
            </w:ins>
          </w:p>
        </w:tc>
      </w:tr>
      <w:tr w14:paraId="4F3D705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942" w:author="cmcc-chunxia Guo" w:date="2025-08-11T16:10:12Z"/>
        </w:trPr>
        <w:tc>
          <w:tcPr>
            <w:tcW w:w="1302" w:type="dxa"/>
            <w:tcBorders>
              <w:top w:val="single" w:color="auto" w:sz="2" w:space="0"/>
              <w:left w:val="single" w:color="auto" w:sz="2" w:space="0"/>
              <w:bottom w:val="nil"/>
              <w:right w:val="single" w:color="auto" w:sz="2" w:space="0"/>
            </w:tcBorders>
          </w:tcPr>
          <w:p w14:paraId="1BDC199A">
            <w:pPr>
              <w:pStyle w:val="53"/>
              <w:rPr>
                <w:ins w:id="943" w:author="cmcc-chunxia Guo" w:date="2025-08-11T16:10:12Z"/>
              </w:rPr>
            </w:pPr>
          </w:p>
        </w:tc>
        <w:tc>
          <w:tcPr>
            <w:tcW w:w="1701" w:type="dxa"/>
            <w:tcBorders>
              <w:top w:val="single" w:color="auto" w:sz="2" w:space="0"/>
              <w:left w:val="single" w:color="auto" w:sz="2" w:space="0"/>
              <w:bottom w:val="single" w:color="auto" w:sz="2" w:space="0"/>
              <w:right w:val="single" w:color="auto" w:sz="2" w:space="0"/>
            </w:tcBorders>
          </w:tcPr>
          <w:p w14:paraId="751BBBD8">
            <w:pPr>
              <w:pStyle w:val="53"/>
              <w:rPr>
                <w:ins w:id="944" w:author="cmcc-chunxia Guo" w:date="2025-08-11T16:10:12Z"/>
              </w:rPr>
            </w:pPr>
            <w:ins w:id="945" w:author="cmcc-chunxia Guo" w:date="2025-08-11T16:10:12Z">
              <w:r>
                <w:rPr/>
                <w:t>1930 – 1990 MHz</w:t>
              </w:r>
            </w:ins>
          </w:p>
        </w:tc>
        <w:tc>
          <w:tcPr>
            <w:tcW w:w="851" w:type="dxa"/>
            <w:tcBorders>
              <w:top w:val="single" w:color="auto" w:sz="2" w:space="0"/>
              <w:left w:val="single" w:color="auto" w:sz="2" w:space="0"/>
              <w:bottom w:val="single" w:color="auto" w:sz="2" w:space="0"/>
              <w:right w:val="single" w:color="auto" w:sz="2" w:space="0"/>
            </w:tcBorders>
          </w:tcPr>
          <w:p w14:paraId="1D33DB06">
            <w:pPr>
              <w:pStyle w:val="53"/>
              <w:rPr>
                <w:ins w:id="946" w:author="cmcc-chunxia Guo" w:date="2025-08-11T16:10:12Z"/>
              </w:rPr>
            </w:pPr>
            <w:ins w:id="947" w:author="cmcc-chunxia Guo" w:date="2025-08-11T16:10:12Z">
              <w:r>
                <w:rPr/>
                <w:t>-47 dBm</w:t>
              </w:r>
            </w:ins>
          </w:p>
        </w:tc>
        <w:tc>
          <w:tcPr>
            <w:tcW w:w="1417" w:type="dxa"/>
            <w:tcBorders>
              <w:top w:val="single" w:color="auto" w:sz="2" w:space="0"/>
              <w:left w:val="single" w:color="auto" w:sz="2" w:space="0"/>
              <w:bottom w:val="single" w:color="auto" w:sz="2" w:space="0"/>
              <w:right w:val="single" w:color="auto" w:sz="2" w:space="0"/>
            </w:tcBorders>
          </w:tcPr>
          <w:p w14:paraId="56C4769A">
            <w:pPr>
              <w:pStyle w:val="53"/>
              <w:rPr>
                <w:ins w:id="948" w:author="cmcc-chunxia Guo" w:date="2025-08-11T16:10:12Z"/>
              </w:rPr>
            </w:pPr>
            <w:ins w:id="949" w:author="cmcc-chunxia Guo" w:date="2025-08-11T16:10:12Z">
              <w:r>
                <w:rPr/>
                <w:t>100 kHz</w:t>
              </w:r>
            </w:ins>
          </w:p>
        </w:tc>
        <w:tc>
          <w:tcPr>
            <w:tcW w:w="4422" w:type="dxa"/>
            <w:tcBorders>
              <w:top w:val="single" w:color="auto" w:sz="2" w:space="0"/>
              <w:left w:val="single" w:color="auto" w:sz="2" w:space="0"/>
              <w:bottom w:val="single" w:color="auto" w:sz="2" w:space="0"/>
              <w:right w:val="single" w:color="auto" w:sz="2" w:space="0"/>
            </w:tcBorders>
          </w:tcPr>
          <w:p w14:paraId="00D2EF42">
            <w:pPr>
              <w:pStyle w:val="53"/>
              <w:rPr>
                <w:ins w:id="950" w:author="cmcc-chunxia Guo" w:date="2025-08-11T16:10:12Z"/>
              </w:rPr>
            </w:pPr>
            <w:ins w:id="951" w:author="cmcc-chunxia Guo" w:date="2025-08-11T16:10:12Z">
              <w:r>
                <w:rPr/>
                <w:t xml:space="preserve">This requirement does not apply to BS operating in band n2, n25 or band n70.  </w:t>
              </w:r>
            </w:ins>
          </w:p>
        </w:tc>
      </w:tr>
      <w:tr w14:paraId="7B4CCE2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952" w:author="cmcc-chunxia Guo" w:date="2025-08-11T16:10:12Z"/>
        </w:trPr>
        <w:tc>
          <w:tcPr>
            <w:tcW w:w="1302" w:type="dxa"/>
            <w:tcBorders>
              <w:top w:val="nil"/>
              <w:left w:val="single" w:color="auto" w:sz="2" w:space="0"/>
              <w:bottom w:val="single" w:color="auto" w:sz="2" w:space="0"/>
              <w:right w:val="single" w:color="auto" w:sz="2" w:space="0"/>
            </w:tcBorders>
          </w:tcPr>
          <w:p w14:paraId="1EA24B16">
            <w:pPr>
              <w:pStyle w:val="53"/>
              <w:rPr>
                <w:ins w:id="953" w:author="cmcc-chunxia Guo" w:date="2025-08-11T16:10:12Z"/>
              </w:rPr>
            </w:pPr>
            <w:ins w:id="954" w:author="cmcc-chunxia Guo" w:date="2025-08-11T16:10:12Z">
              <w:r>
                <w:rPr>
                  <w:rFonts w:cs="Arial"/>
                </w:rPr>
                <w:t>PCS1900</w:t>
              </w:r>
            </w:ins>
          </w:p>
        </w:tc>
        <w:tc>
          <w:tcPr>
            <w:tcW w:w="1701" w:type="dxa"/>
            <w:tcBorders>
              <w:top w:val="single" w:color="auto" w:sz="2" w:space="0"/>
              <w:left w:val="single" w:color="auto" w:sz="2" w:space="0"/>
              <w:bottom w:val="single" w:color="auto" w:sz="2" w:space="0"/>
              <w:right w:val="single" w:color="auto" w:sz="2" w:space="0"/>
            </w:tcBorders>
          </w:tcPr>
          <w:p w14:paraId="4631D767">
            <w:pPr>
              <w:pStyle w:val="53"/>
              <w:rPr>
                <w:ins w:id="955" w:author="cmcc-chunxia Guo" w:date="2025-08-11T16:10:12Z"/>
                <w:rFonts w:cs="v5.0.0"/>
                <w:lang w:eastAsia="zh-CN"/>
              </w:rPr>
            </w:pPr>
            <w:ins w:id="956" w:author="cmcc-chunxia Guo" w:date="2025-08-11T16:10:12Z">
              <w:r>
                <w:rPr>
                  <w:rFonts w:cs="v5.0.0"/>
                </w:rPr>
                <w:t>1850 – 1910 MHz</w:t>
              </w:r>
            </w:ins>
          </w:p>
          <w:p w14:paraId="29C3670C">
            <w:pPr>
              <w:pStyle w:val="53"/>
              <w:rPr>
                <w:ins w:id="957" w:author="cmcc-chunxia Guo" w:date="2025-08-11T16:10:12Z"/>
              </w:rPr>
            </w:pPr>
          </w:p>
        </w:tc>
        <w:tc>
          <w:tcPr>
            <w:tcW w:w="851" w:type="dxa"/>
            <w:tcBorders>
              <w:top w:val="single" w:color="auto" w:sz="2" w:space="0"/>
              <w:left w:val="single" w:color="auto" w:sz="2" w:space="0"/>
              <w:bottom w:val="single" w:color="auto" w:sz="2" w:space="0"/>
              <w:right w:val="single" w:color="auto" w:sz="2" w:space="0"/>
            </w:tcBorders>
          </w:tcPr>
          <w:p w14:paraId="022C2323">
            <w:pPr>
              <w:pStyle w:val="53"/>
              <w:rPr>
                <w:ins w:id="958" w:author="cmcc-chunxia Guo" w:date="2025-08-11T16:10:12Z"/>
              </w:rPr>
            </w:pPr>
            <w:ins w:id="959" w:author="cmcc-chunxia Guo" w:date="2025-08-11T16:10:12Z">
              <w:r>
                <w:rPr/>
                <w:t>-61 dBm</w:t>
              </w:r>
            </w:ins>
          </w:p>
        </w:tc>
        <w:tc>
          <w:tcPr>
            <w:tcW w:w="1417" w:type="dxa"/>
            <w:tcBorders>
              <w:top w:val="single" w:color="auto" w:sz="2" w:space="0"/>
              <w:left w:val="single" w:color="auto" w:sz="2" w:space="0"/>
              <w:bottom w:val="single" w:color="auto" w:sz="2" w:space="0"/>
              <w:right w:val="single" w:color="auto" w:sz="2" w:space="0"/>
            </w:tcBorders>
          </w:tcPr>
          <w:p w14:paraId="0F004CE7">
            <w:pPr>
              <w:pStyle w:val="53"/>
              <w:rPr>
                <w:ins w:id="960" w:author="cmcc-chunxia Guo" w:date="2025-08-11T16:10:12Z"/>
              </w:rPr>
            </w:pPr>
            <w:ins w:id="961" w:author="cmcc-chunxia Guo" w:date="2025-08-11T16:10:12Z">
              <w:r>
                <w:rPr/>
                <w:t>100 kHz</w:t>
              </w:r>
            </w:ins>
          </w:p>
        </w:tc>
        <w:tc>
          <w:tcPr>
            <w:tcW w:w="4422" w:type="dxa"/>
            <w:tcBorders>
              <w:top w:val="single" w:color="auto" w:sz="2" w:space="0"/>
              <w:left w:val="single" w:color="auto" w:sz="2" w:space="0"/>
              <w:bottom w:val="single" w:color="auto" w:sz="2" w:space="0"/>
              <w:right w:val="single" w:color="auto" w:sz="2" w:space="0"/>
            </w:tcBorders>
          </w:tcPr>
          <w:p w14:paraId="08A2C516">
            <w:pPr>
              <w:pStyle w:val="53"/>
              <w:rPr>
                <w:ins w:id="962" w:author="cmcc-chunxia Guo" w:date="2025-08-11T16:10:12Z"/>
              </w:rPr>
            </w:pPr>
            <w:ins w:id="963" w:author="cmcc-chunxia Guo" w:date="2025-08-11T16:10:12Z">
              <w:r>
                <w:rPr/>
                <w:t xml:space="preserve">This requirement does not apply to BS operating in band n2 or n25 since it is already covered by the requirement in clause 6.6.5.2.2.  </w:t>
              </w:r>
            </w:ins>
          </w:p>
        </w:tc>
      </w:tr>
      <w:tr w14:paraId="3922E40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964" w:author="cmcc-chunxia Guo" w:date="2025-08-11T16:10:12Z"/>
        </w:trPr>
        <w:tc>
          <w:tcPr>
            <w:tcW w:w="1302" w:type="dxa"/>
            <w:tcBorders>
              <w:top w:val="single" w:color="auto" w:sz="2" w:space="0"/>
              <w:left w:val="single" w:color="auto" w:sz="2" w:space="0"/>
              <w:bottom w:val="nil"/>
              <w:right w:val="single" w:color="auto" w:sz="2" w:space="0"/>
            </w:tcBorders>
          </w:tcPr>
          <w:p w14:paraId="5A4D338E">
            <w:pPr>
              <w:pStyle w:val="53"/>
              <w:rPr>
                <w:ins w:id="965" w:author="cmcc-chunxia Guo" w:date="2025-08-11T16:10:12Z"/>
              </w:rPr>
            </w:pPr>
          </w:p>
        </w:tc>
        <w:tc>
          <w:tcPr>
            <w:tcW w:w="1701" w:type="dxa"/>
            <w:tcBorders>
              <w:top w:val="single" w:color="auto" w:sz="2" w:space="0"/>
              <w:left w:val="single" w:color="auto" w:sz="2" w:space="0"/>
              <w:bottom w:val="single" w:color="auto" w:sz="2" w:space="0"/>
              <w:right w:val="single" w:color="auto" w:sz="2" w:space="0"/>
            </w:tcBorders>
          </w:tcPr>
          <w:p w14:paraId="30DEB3DE">
            <w:pPr>
              <w:pStyle w:val="53"/>
              <w:rPr>
                <w:ins w:id="966" w:author="cmcc-chunxia Guo" w:date="2025-08-11T16:10:12Z"/>
                <w:rFonts w:cs="v5.0.0"/>
              </w:rPr>
            </w:pPr>
            <w:ins w:id="967" w:author="cmcc-chunxia Guo" w:date="2025-08-11T16:10:12Z">
              <w:r>
                <w:rPr>
                  <w:rFonts w:cs="v5.0.0"/>
                </w:rPr>
                <w:t>869 – 894 MHz</w:t>
              </w:r>
            </w:ins>
          </w:p>
        </w:tc>
        <w:tc>
          <w:tcPr>
            <w:tcW w:w="851" w:type="dxa"/>
            <w:tcBorders>
              <w:top w:val="single" w:color="auto" w:sz="2" w:space="0"/>
              <w:left w:val="single" w:color="auto" w:sz="2" w:space="0"/>
              <w:bottom w:val="single" w:color="auto" w:sz="2" w:space="0"/>
              <w:right w:val="single" w:color="auto" w:sz="2" w:space="0"/>
            </w:tcBorders>
          </w:tcPr>
          <w:p w14:paraId="37CA6D65">
            <w:pPr>
              <w:pStyle w:val="53"/>
              <w:rPr>
                <w:ins w:id="968" w:author="cmcc-chunxia Guo" w:date="2025-08-11T16:10:12Z"/>
              </w:rPr>
            </w:pPr>
            <w:ins w:id="969" w:author="cmcc-chunxia Guo" w:date="2025-08-11T16:10:12Z">
              <w:r>
                <w:rPr>
                  <w:rFonts w:cs="v5.0.0"/>
                </w:rPr>
                <w:t>-57 dBm</w:t>
              </w:r>
            </w:ins>
          </w:p>
        </w:tc>
        <w:tc>
          <w:tcPr>
            <w:tcW w:w="1417" w:type="dxa"/>
            <w:tcBorders>
              <w:top w:val="single" w:color="auto" w:sz="2" w:space="0"/>
              <w:left w:val="single" w:color="auto" w:sz="2" w:space="0"/>
              <w:bottom w:val="single" w:color="auto" w:sz="2" w:space="0"/>
              <w:right w:val="single" w:color="auto" w:sz="2" w:space="0"/>
            </w:tcBorders>
          </w:tcPr>
          <w:p w14:paraId="16BE54C9">
            <w:pPr>
              <w:pStyle w:val="53"/>
              <w:rPr>
                <w:ins w:id="970" w:author="cmcc-chunxia Guo" w:date="2025-08-11T16:10:12Z"/>
              </w:rPr>
            </w:pPr>
            <w:ins w:id="971" w:author="cmcc-chunxia Guo" w:date="2025-08-11T16:10:12Z">
              <w:r>
                <w:rPr>
                  <w:rFonts w:cs="v5.0.0"/>
                </w:rPr>
                <w:t>100 kHz</w:t>
              </w:r>
            </w:ins>
          </w:p>
        </w:tc>
        <w:tc>
          <w:tcPr>
            <w:tcW w:w="4422" w:type="dxa"/>
            <w:tcBorders>
              <w:top w:val="single" w:color="auto" w:sz="2" w:space="0"/>
              <w:left w:val="single" w:color="auto" w:sz="2" w:space="0"/>
              <w:bottom w:val="single" w:color="auto" w:sz="2" w:space="0"/>
              <w:right w:val="single" w:color="auto" w:sz="2" w:space="0"/>
            </w:tcBorders>
          </w:tcPr>
          <w:p w14:paraId="55356CF0">
            <w:pPr>
              <w:pStyle w:val="53"/>
              <w:rPr>
                <w:ins w:id="972" w:author="cmcc-chunxia Guo" w:date="2025-08-11T16:10:12Z"/>
              </w:rPr>
            </w:pPr>
            <w:ins w:id="973" w:author="cmcc-chunxia Guo" w:date="2025-08-11T16:10:12Z">
              <w:r>
                <w:rPr>
                  <w:rFonts w:cs="v5.0.0"/>
                </w:rPr>
                <w:t xml:space="preserve">This requirement does not apply to BS operating in band n5 or n26. </w:t>
              </w:r>
            </w:ins>
          </w:p>
        </w:tc>
      </w:tr>
      <w:tr w14:paraId="61F2BFA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974" w:author="cmcc-chunxia Guo" w:date="2025-08-11T16:10:12Z"/>
        </w:trPr>
        <w:tc>
          <w:tcPr>
            <w:tcW w:w="1302" w:type="dxa"/>
            <w:tcBorders>
              <w:top w:val="nil"/>
              <w:left w:val="single" w:color="auto" w:sz="2" w:space="0"/>
              <w:bottom w:val="single" w:color="auto" w:sz="2" w:space="0"/>
              <w:right w:val="single" w:color="auto" w:sz="2" w:space="0"/>
            </w:tcBorders>
          </w:tcPr>
          <w:p w14:paraId="386C4E3E">
            <w:pPr>
              <w:pStyle w:val="53"/>
              <w:rPr>
                <w:ins w:id="975" w:author="cmcc-chunxia Guo" w:date="2025-08-11T16:10:12Z"/>
              </w:rPr>
            </w:pPr>
            <w:ins w:id="976" w:author="cmcc-chunxia Guo" w:date="2025-08-11T16:10:12Z">
              <w:r>
                <w:rPr>
                  <w:rFonts w:cs="Arial"/>
                </w:rPr>
                <w:t>GSM850 or CDMA850</w:t>
              </w:r>
            </w:ins>
          </w:p>
        </w:tc>
        <w:tc>
          <w:tcPr>
            <w:tcW w:w="1701" w:type="dxa"/>
            <w:tcBorders>
              <w:top w:val="single" w:color="auto" w:sz="2" w:space="0"/>
              <w:left w:val="single" w:color="auto" w:sz="2" w:space="0"/>
              <w:bottom w:val="single" w:color="auto" w:sz="2" w:space="0"/>
              <w:right w:val="single" w:color="auto" w:sz="2" w:space="0"/>
            </w:tcBorders>
          </w:tcPr>
          <w:p w14:paraId="68ED8B29">
            <w:pPr>
              <w:pStyle w:val="53"/>
              <w:rPr>
                <w:ins w:id="977" w:author="cmcc-chunxia Guo" w:date="2025-08-11T16:10:12Z"/>
                <w:rFonts w:cs="v5.0.0"/>
              </w:rPr>
            </w:pPr>
            <w:ins w:id="978" w:author="cmcc-chunxia Guo" w:date="2025-08-11T16:10:12Z">
              <w:r>
                <w:rPr>
                  <w:rFonts w:cs="v5.0.0"/>
                </w:rPr>
                <w:t>824 – 849 MHz</w:t>
              </w:r>
            </w:ins>
          </w:p>
        </w:tc>
        <w:tc>
          <w:tcPr>
            <w:tcW w:w="851" w:type="dxa"/>
            <w:tcBorders>
              <w:top w:val="single" w:color="auto" w:sz="2" w:space="0"/>
              <w:left w:val="single" w:color="auto" w:sz="2" w:space="0"/>
              <w:bottom w:val="single" w:color="auto" w:sz="2" w:space="0"/>
              <w:right w:val="single" w:color="auto" w:sz="2" w:space="0"/>
            </w:tcBorders>
          </w:tcPr>
          <w:p w14:paraId="5B0449FE">
            <w:pPr>
              <w:pStyle w:val="53"/>
              <w:rPr>
                <w:ins w:id="979" w:author="cmcc-chunxia Guo" w:date="2025-08-11T16:10:12Z"/>
                <w:rFonts w:cs="v5.0.0"/>
              </w:rPr>
            </w:pPr>
            <w:ins w:id="980" w:author="cmcc-chunxia Guo" w:date="2025-08-11T16:10:12Z">
              <w:r>
                <w:rPr>
                  <w:rFonts w:cs="v5.0.0"/>
                </w:rPr>
                <w:t>-61 dBm</w:t>
              </w:r>
            </w:ins>
          </w:p>
        </w:tc>
        <w:tc>
          <w:tcPr>
            <w:tcW w:w="1417" w:type="dxa"/>
            <w:tcBorders>
              <w:top w:val="single" w:color="auto" w:sz="2" w:space="0"/>
              <w:left w:val="single" w:color="auto" w:sz="2" w:space="0"/>
              <w:bottom w:val="single" w:color="auto" w:sz="2" w:space="0"/>
              <w:right w:val="single" w:color="auto" w:sz="2" w:space="0"/>
            </w:tcBorders>
          </w:tcPr>
          <w:p w14:paraId="4E37D1B4">
            <w:pPr>
              <w:pStyle w:val="53"/>
              <w:rPr>
                <w:ins w:id="981" w:author="cmcc-chunxia Guo" w:date="2025-08-11T16:10:12Z"/>
                <w:rFonts w:cs="v5.0.0"/>
              </w:rPr>
            </w:pPr>
            <w:ins w:id="982" w:author="cmcc-chunxia Guo" w:date="2025-08-11T16:10:12Z">
              <w:r>
                <w:rPr>
                  <w:rFonts w:cs="v5.0.0"/>
                </w:rPr>
                <w:t>100 kHz</w:t>
              </w:r>
            </w:ins>
          </w:p>
        </w:tc>
        <w:tc>
          <w:tcPr>
            <w:tcW w:w="4422" w:type="dxa"/>
            <w:tcBorders>
              <w:top w:val="single" w:color="auto" w:sz="2" w:space="0"/>
              <w:left w:val="single" w:color="auto" w:sz="2" w:space="0"/>
              <w:bottom w:val="single" w:color="auto" w:sz="2" w:space="0"/>
              <w:right w:val="single" w:color="auto" w:sz="2" w:space="0"/>
            </w:tcBorders>
          </w:tcPr>
          <w:p w14:paraId="5579F97B">
            <w:pPr>
              <w:pStyle w:val="53"/>
              <w:rPr>
                <w:ins w:id="983" w:author="cmcc-chunxia Guo" w:date="2025-08-11T16:10:12Z"/>
                <w:rFonts w:cs="v5.0.0"/>
              </w:rPr>
            </w:pPr>
            <w:ins w:id="984" w:author="cmcc-chunxia Guo" w:date="2025-08-11T16:10:12Z">
              <w:r>
                <w:rPr>
                  <w:rFonts w:cs="v5.0.0"/>
                </w:rPr>
                <w:t>This requirement does not apply to BS operating in band n5 or n26, since it is already covered by the requirement in clause 6.6.5.2.2.</w:t>
              </w:r>
            </w:ins>
          </w:p>
        </w:tc>
      </w:tr>
      <w:tr w14:paraId="25730E3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985" w:author="cmcc-chunxia Guo" w:date="2025-08-11T16:10:12Z"/>
        </w:trPr>
        <w:tc>
          <w:tcPr>
            <w:tcW w:w="1302" w:type="dxa"/>
            <w:tcBorders>
              <w:top w:val="single" w:color="auto" w:sz="2" w:space="0"/>
              <w:left w:val="single" w:color="auto" w:sz="2" w:space="0"/>
              <w:bottom w:val="nil"/>
              <w:right w:val="single" w:color="auto" w:sz="2" w:space="0"/>
            </w:tcBorders>
          </w:tcPr>
          <w:p w14:paraId="54B667C8">
            <w:pPr>
              <w:pStyle w:val="53"/>
              <w:rPr>
                <w:ins w:id="986" w:author="cmcc-chunxia Guo" w:date="2025-08-11T16:10:12Z"/>
              </w:rPr>
            </w:pPr>
            <w:ins w:id="987" w:author="cmcc-chunxia Guo" w:date="2025-08-11T16:10:12Z">
              <w:r>
                <w:rPr>
                  <w:rFonts w:cs="Arial"/>
                </w:rPr>
                <w:t>UTRA FDD Band I or</w:t>
              </w:r>
            </w:ins>
          </w:p>
        </w:tc>
        <w:tc>
          <w:tcPr>
            <w:tcW w:w="1701" w:type="dxa"/>
            <w:tcBorders>
              <w:top w:val="single" w:color="auto" w:sz="2" w:space="0"/>
              <w:left w:val="single" w:color="auto" w:sz="2" w:space="0"/>
              <w:bottom w:val="single" w:color="auto" w:sz="2" w:space="0"/>
              <w:right w:val="single" w:color="auto" w:sz="2" w:space="0"/>
            </w:tcBorders>
          </w:tcPr>
          <w:p w14:paraId="42AE0846">
            <w:pPr>
              <w:pStyle w:val="53"/>
              <w:rPr>
                <w:ins w:id="988" w:author="cmcc-chunxia Guo" w:date="2025-08-11T16:10:12Z"/>
                <w:rFonts w:cs="v5.0.0"/>
              </w:rPr>
            </w:pPr>
            <w:ins w:id="989" w:author="cmcc-chunxia Guo" w:date="2025-08-11T16:10:12Z">
              <w:r>
                <w:rPr>
                  <w:rFonts w:cs="Arial"/>
                </w:rPr>
                <w:t>2110 – 2170 MHz</w:t>
              </w:r>
            </w:ins>
          </w:p>
        </w:tc>
        <w:tc>
          <w:tcPr>
            <w:tcW w:w="851" w:type="dxa"/>
            <w:tcBorders>
              <w:top w:val="single" w:color="auto" w:sz="2" w:space="0"/>
              <w:left w:val="single" w:color="auto" w:sz="2" w:space="0"/>
              <w:bottom w:val="single" w:color="auto" w:sz="2" w:space="0"/>
              <w:right w:val="single" w:color="auto" w:sz="2" w:space="0"/>
            </w:tcBorders>
          </w:tcPr>
          <w:p w14:paraId="290FA66B">
            <w:pPr>
              <w:pStyle w:val="53"/>
              <w:rPr>
                <w:ins w:id="990" w:author="cmcc-chunxia Guo" w:date="2025-08-11T16:10:12Z"/>
                <w:rFonts w:cs="v5.0.0"/>
              </w:rPr>
            </w:pPr>
            <w:ins w:id="991" w:author="cmcc-chunxia Guo" w:date="2025-08-11T16:10:12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14:paraId="48C99E55">
            <w:pPr>
              <w:pStyle w:val="53"/>
              <w:rPr>
                <w:ins w:id="992" w:author="cmcc-chunxia Guo" w:date="2025-08-11T16:10:12Z"/>
                <w:rFonts w:cs="v5.0.0"/>
              </w:rPr>
            </w:pPr>
            <w:ins w:id="993"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180D5AAD">
            <w:pPr>
              <w:pStyle w:val="53"/>
              <w:rPr>
                <w:ins w:id="994" w:author="cmcc-chunxia Guo" w:date="2025-08-11T16:10:12Z"/>
                <w:rFonts w:cs="v5.0.0"/>
              </w:rPr>
            </w:pPr>
            <w:ins w:id="995" w:author="cmcc-chunxia Guo" w:date="2025-08-11T16:10:12Z">
              <w:r>
                <w:rPr>
                  <w:rFonts w:cs="Arial"/>
                </w:rPr>
                <w:t>This requirement does not apply to BS operating in band n1 or n65</w:t>
              </w:r>
            </w:ins>
          </w:p>
        </w:tc>
      </w:tr>
      <w:tr w14:paraId="32AFE90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996" w:author="cmcc-chunxia Guo" w:date="2025-08-11T16:10:12Z"/>
        </w:trPr>
        <w:tc>
          <w:tcPr>
            <w:tcW w:w="1302" w:type="dxa"/>
            <w:tcBorders>
              <w:top w:val="nil"/>
              <w:left w:val="single" w:color="auto" w:sz="2" w:space="0"/>
              <w:bottom w:val="single" w:color="auto" w:sz="2" w:space="0"/>
              <w:right w:val="single" w:color="auto" w:sz="2" w:space="0"/>
            </w:tcBorders>
            <w:vAlign w:val="center"/>
          </w:tcPr>
          <w:p w14:paraId="200BEBA6">
            <w:pPr>
              <w:pStyle w:val="53"/>
              <w:rPr>
                <w:ins w:id="997" w:author="cmcc-chunxia Guo" w:date="2025-08-11T16:10:12Z"/>
              </w:rPr>
            </w:pPr>
            <w:ins w:id="998" w:author="cmcc-chunxia Guo" w:date="2025-08-11T16:10:12Z">
              <w:r>
                <w:rPr>
                  <w:rFonts w:cs="Arial"/>
                </w:rPr>
                <w:t>E-UTRA Band 1 or NR Band n1</w:t>
              </w:r>
            </w:ins>
          </w:p>
        </w:tc>
        <w:tc>
          <w:tcPr>
            <w:tcW w:w="1701" w:type="dxa"/>
            <w:tcBorders>
              <w:top w:val="single" w:color="auto" w:sz="2" w:space="0"/>
              <w:left w:val="single" w:color="auto" w:sz="2" w:space="0"/>
              <w:bottom w:val="single" w:color="auto" w:sz="2" w:space="0"/>
              <w:right w:val="single" w:color="auto" w:sz="2" w:space="0"/>
            </w:tcBorders>
          </w:tcPr>
          <w:p w14:paraId="3D06F06B">
            <w:pPr>
              <w:pStyle w:val="53"/>
              <w:rPr>
                <w:ins w:id="999" w:author="cmcc-chunxia Guo" w:date="2025-08-11T16:10:12Z"/>
                <w:rFonts w:cs="Arial"/>
                <w:lang w:eastAsia="zh-CN"/>
              </w:rPr>
            </w:pPr>
            <w:ins w:id="1000" w:author="cmcc-chunxia Guo" w:date="2025-08-11T16:10:12Z">
              <w:r>
                <w:rPr>
                  <w:rFonts w:cs="Arial"/>
                </w:rPr>
                <w:t>1920 – 1980 MHz</w:t>
              </w:r>
            </w:ins>
          </w:p>
          <w:p w14:paraId="64308525">
            <w:pPr>
              <w:pStyle w:val="53"/>
              <w:rPr>
                <w:ins w:id="1001" w:author="cmcc-chunxia Guo" w:date="2025-08-11T16:10:12Z"/>
                <w:rFonts w:cs="Arial"/>
              </w:rPr>
            </w:pPr>
          </w:p>
        </w:tc>
        <w:tc>
          <w:tcPr>
            <w:tcW w:w="851" w:type="dxa"/>
            <w:tcBorders>
              <w:top w:val="single" w:color="auto" w:sz="2" w:space="0"/>
              <w:left w:val="single" w:color="auto" w:sz="2" w:space="0"/>
              <w:bottom w:val="single" w:color="auto" w:sz="2" w:space="0"/>
              <w:right w:val="single" w:color="auto" w:sz="2" w:space="0"/>
            </w:tcBorders>
          </w:tcPr>
          <w:p w14:paraId="0C79BD7B">
            <w:pPr>
              <w:pStyle w:val="53"/>
              <w:rPr>
                <w:ins w:id="1002" w:author="cmcc-chunxia Guo" w:date="2025-08-11T16:10:12Z"/>
                <w:rFonts w:cs="Arial"/>
              </w:rPr>
            </w:pPr>
            <w:ins w:id="1003" w:author="cmcc-chunxia Guo" w:date="2025-08-11T16:10:12Z">
              <w:r>
                <w:rPr>
                  <w:rFonts w:cs="Arial"/>
                </w:rPr>
                <w:t>-49 dBm</w:t>
              </w:r>
            </w:ins>
          </w:p>
        </w:tc>
        <w:tc>
          <w:tcPr>
            <w:tcW w:w="1417" w:type="dxa"/>
            <w:tcBorders>
              <w:top w:val="single" w:color="auto" w:sz="2" w:space="0"/>
              <w:left w:val="single" w:color="auto" w:sz="2" w:space="0"/>
              <w:bottom w:val="single" w:color="auto" w:sz="2" w:space="0"/>
              <w:right w:val="single" w:color="auto" w:sz="2" w:space="0"/>
            </w:tcBorders>
          </w:tcPr>
          <w:p w14:paraId="5AC983EE">
            <w:pPr>
              <w:pStyle w:val="53"/>
              <w:rPr>
                <w:ins w:id="1004" w:author="cmcc-chunxia Guo" w:date="2025-08-11T16:10:12Z"/>
                <w:rFonts w:cs="Arial"/>
              </w:rPr>
            </w:pPr>
            <w:ins w:id="1005"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4C7298EB">
            <w:pPr>
              <w:pStyle w:val="53"/>
              <w:rPr>
                <w:ins w:id="1006" w:author="cmcc-chunxia Guo" w:date="2025-08-11T16:10:12Z"/>
                <w:rFonts w:cs="Arial"/>
              </w:rPr>
            </w:pPr>
            <w:ins w:id="1007" w:author="cmcc-chunxia Guo" w:date="2025-08-11T16:10:12Z">
              <w:r>
                <w:rPr>
                  <w:rFonts w:cs="Arial"/>
                </w:rPr>
                <w:t>This requirement does not apply to BS operating in band n1 or n65,</w:t>
              </w:r>
            </w:ins>
            <w:ins w:id="1008" w:author="cmcc-chunxia Guo" w:date="2025-08-11T16:10:12Z">
              <w:r>
                <w:rPr>
                  <w:rFonts w:cs="v5.0.0"/>
                </w:rPr>
                <w:t xml:space="preserve"> since it is already covered by the requirement in clause 6.6.5.2.2.</w:t>
              </w:r>
            </w:ins>
          </w:p>
        </w:tc>
      </w:tr>
      <w:tr w14:paraId="7414F2C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009" w:author="cmcc-chunxia Guo" w:date="2025-08-11T16:10:12Z"/>
        </w:trPr>
        <w:tc>
          <w:tcPr>
            <w:tcW w:w="1302" w:type="dxa"/>
            <w:tcBorders>
              <w:top w:val="single" w:color="auto" w:sz="2" w:space="0"/>
              <w:left w:val="single" w:color="auto" w:sz="2" w:space="0"/>
              <w:bottom w:val="nil"/>
              <w:right w:val="single" w:color="auto" w:sz="2" w:space="0"/>
            </w:tcBorders>
          </w:tcPr>
          <w:p w14:paraId="20476BB2">
            <w:pPr>
              <w:pStyle w:val="53"/>
              <w:rPr>
                <w:ins w:id="1010" w:author="cmcc-chunxia Guo" w:date="2025-08-11T16:10:12Z"/>
              </w:rPr>
            </w:pPr>
            <w:ins w:id="1011" w:author="cmcc-chunxia Guo" w:date="2025-08-11T16:10:12Z">
              <w:r>
                <w:rPr>
                  <w:rFonts w:cs="Arial"/>
                </w:rPr>
                <w:t>UTRA FDD Band II or</w:t>
              </w:r>
            </w:ins>
          </w:p>
        </w:tc>
        <w:tc>
          <w:tcPr>
            <w:tcW w:w="1701" w:type="dxa"/>
            <w:tcBorders>
              <w:top w:val="single" w:color="auto" w:sz="2" w:space="0"/>
              <w:left w:val="single" w:color="auto" w:sz="2" w:space="0"/>
              <w:bottom w:val="single" w:color="auto" w:sz="2" w:space="0"/>
              <w:right w:val="single" w:color="auto" w:sz="2" w:space="0"/>
            </w:tcBorders>
          </w:tcPr>
          <w:p w14:paraId="6E4449AF">
            <w:pPr>
              <w:pStyle w:val="53"/>
              <w:rPr>
                <w:ins w:id="1012" w:author="cmcc-chunxia Guo" w:date="2025-08-11T16:10:12Z"/>
                <w:rFonts w:cs="Arial"/>
                <w:lang w:eastAsia="zh-CN"/>
              </w:rPr>
            </w:pPr>
            <w:ins w:id="1013" w:author="cmcc-chunxia Guo" w:date="2025-08-11T16:10:12Z">
              <w:r>
                <w:rPr>
                  <w:rFonts w:cs="Arial"/>
                </w:rPr>
                <w:t>1930 – 1990 MHz</w:t>
              </w:r>
            </w:ins>
          </w:p>
          <w:p w14:paraId="38FACE12">
            <w:pPr>
              <w:pStyle w:val="53"/>
              <w:rPr>
                <w:ins w:id="1014" w:author="cmcc-chunxia Guo" w:date="2025-08-11T16:10:12Z"/>
                <w:rFonts w:cs="Arial"/>
              </w:rPr>
            </w:pPr>
          </w:p>
        </w:tc>
        <w:tc>
          <w:tcPr>
            <w:tcW w:w="851" w:type="dxa"/>
            <w:tcBorders>
              <w:top w:val="single" w:color="auto" w:sz="2" w:space="0"/>
              <w:left w:val="single" w:color="auto" w:sz="2" w:space="0"/>
              <w:bottom w:val="single" w:color="auto" w:sz="2" w:space="0"/>
              <w:right w:val="single" w:color="auto" w:sz="2" w:space="0"/>
            </w:tcBorders>
          </w:tcPr>
          <w:p w14:paraId="4A022FF8">
            <w:pPr>
              <w:pStyle w:val="53"/>
              <w:rPr>
                <w:ins w:id="1015" w:author="cmcc-chunxia Guo" w:date="2025-08-11T16:10:12Z"/>
                <w:rFonts w:cs="Arial"/>
              </w:rPr>
            </w:pPr>
            <w:ins w:id="1016" w:author="cmcc-chunxia Guo" w:date="2025-08-11T16:10:12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14:paraId="5A0B0C3F">
            <w:pPr>
              <w:pStyle w:val="53"/>
              <w:rPr>
                <w:ins w:id="1017" w:author="cmcc-chunxia Guo" w:date="2025-08-11T16:10:12Z"/>
                <w:rFonts w:cs="Arial"/>
              </w:rPr>
            </w:pPr>
            <w:ins w:id="1018"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560CEC0A">
            <w:pPr>
              <w:pStyle w:val="53"/>
              <w:rPr>
                <w:ins w:id="1019" w:author="cmcc-chunxia Guo" w:date="2025-08-11T16:10:12Z"/>
                <w:rFonts w:cs="Arial"/>
              </w:rPr>
            </w:pPr>
            <w:ins w:id="1020" w:author="cmcc-chunxia Guo" w:date="2025-08-11T16:10:12Z">
              <w:r>
                <w:rPr>
                  <w:rFonts w:cs="Arial"/>
                </w:rPr>
                <w:t xml:space="preserve">This requirement does not apply to BS operating in band n2 or n70.  </w:t>
              </w:r>
            </w:ins>
          </w:p>
        </w:tc>
      </w:tr>
      <w:tr w14:paraId="1203F1B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021" w:author="cmcc-chunxia Guo" w:date="2025-08-11T16:10:12Z"/>
        </w:trPr>
        <w:tc>
          <w:tcPr>
            <w:tcW w:w="1302" w:type="dxa"/>
            <w:tcBorders>
              <w:top w:val="nil"/>
              <w:left w:val="single" w:color="auto" w:sz="2" w:space="0"/>
              <w:bottom w:val="single" w:color="auto" w:sz="2" w:space="0"/>
              <w:right w:val="single" w:color="auto" w:sz="2" w:space="0"/>
            </w:tcBorders>
            <w:vAlign w:val="center"/>
          </w:tcPr>
          <w:p w14:paraId="2F67B9CF">
            <w:pPr>
              <w:pStyle w:val="53"/>
              <w:rPr>
                <w:ins w:id="1022" w:author="cmcc-chunxia Guo" w:date="2025-08-11T16:10:12Z"/>
              </w:rPr>
            </w:pPr>
            <w:ins w:id="1023" w:author="cmcc-chunxia Guo" w:date="2025-08-11T16:10:12Z">
              <w:r>
                <w:rPr>
                  <w:rFonts w:cs="Arial"/>
                </w:rPr>
                <w:t>E-UTRA Band 2 or NR Band n2</w:t>
              </w:r>
            </w:ins>
          </w:p>
        </w:tc>
        <w:tc>
          <w:tcPr>
            <w:tcW w:w="1701" w:type="dxa"/>
            <w:tcBorders>
              <w:top w:val="single" w:color="auto" w:sz="2" w:space="0"/>
              <w:left w:val="single" w:color="auto" w:sz="2" w:space="0"/>
              <w:bottom w:val="single" w:color="auto" w:sz="2" w:space="0"/>
              <w:right w:val="single" w:color="auto" w:sz="2" w:space="0"/>
            </w:tcBorders>
          </w:tcPr>
          <w:p w14:paraId="67AA7C35">
            <w:pPr>
              <w:pStyle w:val="53"/>
              <w:rPr>
                <w:ins w:id="1024" w:author="cmcc-chunxia Guo" w:date="2025-08-11T16:10:12Z"/>
                <w:rFonts w:cs="Arial"/>
                <w:lang w:eastAsia="zh-CN"/>
              </w:rPr>
            </w:pPr>
            <w:ins w:id="1025" w:author="cmcc-chunxia Guo" w:date="2025-08-11T16:10:12Z">
              <w:r>
                <w:rPr>
                  <w:rFonts w:cs="Arial"/>
                </w:rPr>
                <w:t>1850 – 1910 MHz</w:t>
              </w:r>
            </w:ins>
          </w:p>
          <w:p w14:paraId="3B2464EE">
            <w:pPr>
              <w:pStyle w:val="53"/>
              <w:rPr>
                <w:ins w:id="1026" w:author="cmcc-chunxia Guo" w:date="2025-08-11T16:10:12Z"/>
                <w:rFonts w:cs="Arial"/>
              </w:rPr>
            </w:pPr>
          </w:p>
        </w:tc>
        <w:tc>
          <w:tcPr>
            <w:tcW w:w="851" w:type="dxa"/>
            <w:tcBorders>
              <w:top w:val="single" w:color="auto" w:sz="2" w:space="0"/>
              <w:left w:val="single" w:color="auto" w:sz="2" w:space="0"/>
              <w:bottom w:val="single" w:color="auto" w:sz="2" w:space="0"/>
              <w:right w:val="single" w:color="auto" w:sz="2" w:space="0"/>
            </w:tcBorders>
          </w:tcPr>
          <w:p w14:paraId="7F2FE374">
            <w:pPr>
              <w:pStyle w:val="53"/>
              <w:rPr>
                <w:ins w:id="1027" w:author="cmcc-chunxia Guo" w:date="2025-08-11T16:10:12Z"/>
                <w:rFonts w:cs="Arial"/>
              </w:rPr>
            </w:pPr>
            <w:ins w:id="1028" w:author="cmcc-chunxia Guo" w:date="2025-08-11T16:10:12Z">
              <w:r>
                <w:rPr>
                  <w:rFonts w:cs="Arial"/>
                </w:rPr>
                <w:t>-49 dBm</w:t>
              </w:r>
            </w:ins>
          </w:p>
        </w:tc>
        <w:tc>
          <w:tcPr>
            <w:tcW w:w="1417" w:type="dxa"/>
            <w:tcBorders>
              <w:top w:val="single" w:color="auto" w:sz="2" w:space="0"/>
              <w:left w:val="single" w:color="auto" w:sz="2" w:space="0"/>
              <w:bottom w:val="single" w:color="auto" w:sz="2" w:space="0"/>
              <w:right w:val="single" w:color="auto" w:sz="2" w:space="0"/>
            </w:tcBorders>
          </w:tcPr>
          <w:p w14:paraId="5C66D805">
            <w:pPr>
              <w:pStyle w:val="53"/>
              <w:rPr>
                <w:ins w:id="1029" w:author="cmcc-chunxia Guo" w:date="2025-08-11T16:10:12Z"/>
                <w:rFonts w:cs="Arial"/>
              </w:rPr>
            </w:pPr>
            <w:ins w:id="1030"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55D0A086">
            <w:pPr>
              <w:pStyle w:val="53"/>
              <w:rPr>
                <w:ins w:id="1031" w:author="cmcc-chunxia Guo" w:date="2025-08-11T16:10:12Z"/>
                <w:rFonts w:cs="Arial"/>
              </w:rPr>
            </w:pPr>
            <w:ins w:id="1032" w:author="cmcc-chunxia Guo" w:date="2025-08-11T16:10:12Z">
              <w:r>
                <w:rPr>
                  <w:rFonts w:cs="Arial"/>
                </w:rPr>
                <w:t xml:space="preserve">This requirement does not apply to BS operating in band n2, </w:t>
              </w:r>
            </w:ins>
            <w:ins w:id="1033" w:author="cmcc-chunxia Guo" w:date="2025-08-11T16:10:12Z">
              <w:r>
                <w:rPr>
                  <w:rFonts w:cs="v5.0.0"/>
                </w:rPr>
                <w:t>since it is already covered by the requirement in clause 6.6.5.2.2.</w:t>
              </w:r>
            </w:ins>
          </w:p>
        </w:tc>
      </w:tr>
      <w:tr w14:paraId="5FBA554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034" w:author="cmcc-chunxia Guo" w:date="2025-08-11T16:10:12Z"/>
        </w:trPr>
        <w:tc>
          <w:tcPr>
            <w:tcW w:w="1302" w:type="dxa"/>
            <w:tcBorders>
              <w:top w:val="single" w:color="auto" w:sz="2" w:space="0"/>
              <w:left w:val="single" w:color="auto" w:sz="2" w:space="0"/>
              <w:bottom w:val="nil"/>
              <w:right w:val="single" w:color="auto" w:sz="2" w:space="0"/>
            </w:tcBorders>
          </w:tcPr>
          <w:p w14:paraId="78E51B3F">
            <w:pPr>
              <w:pStyle w:val="53"/>
              <w:rPr>
                <w:ins w:id="1035" w:author="cmcc-chunxia Guo" w:date="2025-08-11T16:10:12Z"/>
              </w:rPr>
            </w:pPr>
            <w:ins w:id="1036" w:author="cmcc-chunxia Guo" w:date="2025-08-11T16:10:12Z">
              <w:r>
                <w:rPr>
                  <w:rFonts w:cs="Arial"/>
                </w:rPr>
                <w:t>UTRA FDD Band III or</w:t>
              </w:r>
            </w:ins>
          </w:p>
        </w:tc>
        <w:tc>
          <w:tcPr>
            <w:tcW w:w="1701" w:type="dxa"/>
            <w:tcBorders>
              <w:top w:val="single" w:color="auto" w:sz="2" w:space="0"/>
              <w:left w:val="single" w:color="auto" w:sz="2" w:space="0"/>
              <w:bottom w:val="single" w:color="auto" w:sz="2" w:space="0"/>
              <w:right w:val="single" w:color="auto" w:sz="2" w:space="0"/>
            </w:tcBorders>
          </w:tcPr>
          <w:p w14:paraId="022112A7">
            <w:pPr>
              <w:pStyle w:val="53"/>
              <w:rPr>
                <w:ins w:id="1037" w:author="cmcc-chunxia Guo" w:date="2025-08-11T16:10:12Z"/>
                <w:rFonts w:cs="Arial"/>
                <w:lang w:eastAsia="zh-CN"/>
              </w:rPr>
            </w:pPr>
            <w:ins w:id="1038" w:author="cmcc-chunxia Guo" w:date="2025-08-11T16:10:12Z">
              <w:r>
                <w:rPr>
                  <w:rFonts w:cs="Arial"/>
                </w:rPr>
                <w:t>1805 – 1880 MHz</w:t>
              </w:r>
            </w:ins>
          </w:p>
          <w:p w14:paraId="28C2EFE0">
            <w:pPr>
              <w:pStyle w:val="53"/>
              <w:rPr>
                <w:ins w:id="1039" w:author="cmcc-chunxia Guo" w:date="2025-08-11T16:10:12Z"/>
                <w:rFonts w:cs="Arial"/>
              </w:rPr>
            </w:pPr>
          </w:p>
        </w:tc>
        <w:tc>
          <w:tcPr>
            <w:tcW w:w="851" w:type="dxa"/>
            <w:tcBorders>
              <w:top w:val="single" w:color="auto" w:sz="2" w:space="0"/>
              <w:left w:val="single" w:color="auto" w:sz="2" w:space="0"/>
              <w:bottom w:val="single" w:color="auto" w:sz="2" w:space="0"/>
              <w:right w:val="single" w:color="auto" w:sz="2" w:space="0"/>
            </w:tcBorders>
          </w:tcPr>
          <w:p w14:paraId="0012511A">
            <w:pPr>
              <w:pStyle w:val="53"/>
              <w:rPr>
                <w:ins w:id="1040" w:author="cmcc-chunxia Guo" w:date="2025-08-11T16:10:12Z"/>
                <w:rFonts w:cs="Arial"/>
              </w:rPr>
            </w:pPr>
            <w:ins w:id="1041" w:author="cmcc-chunxia Guo" w:date="2025-08-11T16:10:12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14:paraId="44EB33CF">
            <w:pPr>
              <w:pStyle w:val="53"/>
              <w:rPr>
                <w:ins w:id="1042" w:author="cmcc-chunxia Guo" w:date="2025-08-11T16:10:12Z"/>
                <w:rFonts w:cs="Arial"/>
              </w:rPr>
            </w:pPr>
            <w:ins w:id="1043"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1CE385A1">
            <w:pPr>
              <w:pStyle w:val="53"/>
              <w:rPr>
                <w:ins w:id="1044" w:author="cmcc-chunxia Guo" w:date="2025-08-11T16:10:12Z"/>
                <w:rFonts w:cs="Arial"/>
              </w:rPr>
            </w:pPr>
            <w:ins w:id="1045" w:author="cmcc-chunxia Guo" w:date="2025-08-11T16:10:12Z">
              <w:r>
                <w:rPr>
                  <w:rFonts w:cs="Arial"/>
                </w:rPr>
                <w:t>This requirement does not apply to BS operating in band n3.</w:t>
              </w:r>
            </w:ins>
          </w:p>
        </w:tc>
      </w:tr>
      <w:tr w14:paraId="138FE1E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046" w:author="cmcc-chunxia Guo" w:date="2025-08-11T16:10:12Z"/>
        </w:trPr>
        <w:tc>
          <w:tcPr>
            <w:tcW w:w="1302" w:type="dxa"/>
            <w:tcBorders>
              <w:top w:val="nil"/>
              <w:left w:val="single" w:color="auto" w:sz="2" w:space="0"/>
              <w:bottom w:val="single" w:color="auto" w:sz="2" w:space="0"/>
              <w:right w:val="single" w:color="auto" w:sz="2" w:space="0"/>
            </w:tcBorders>
            <w:vAlign w:val="center"/>
          </w:tcPr>
          <w:p w14:paraId="4AC18304">
            <w:pPr>
              <w:pStyle w:val="53"/>
              <w:rPr>
                <w:ins w:id="1047" w:author="cmcc-chunxia Guo" w:date="2025-08-11T16:10:12Z"/>
              </w:rPr>
            </w:pPr>
            <w:ins w:id="1048" w:author="cmcc-chunxia Guo" w:date="2025-08-11T16:10:12Z">
              <w:r>
                <w:rPr>
                  <w:rFonts w:cs="Arial"/>
                </w:rPr>
                <w:t>E-UTRA Band 3 or NR Band n3</w:t>
              </w:r>
            </w:ins>
          </w:p>
        </w:tc>
        <w:tc>
          <w:tcPr>
            <w:tcW w:w="1701" w:type="dxa"/>
            <w:tcBorders>
              <w:top w:val="single" w:color="auto" w:sz="2" w:space="0"/>
              <w:left w:val="single" w:color="auto" w:sz="2" w:space="0"/>
              <w:bottom w:val="single" w:color="auto" w:sz="2" w:space="0"/>
              <w:right w:val="single" w:color="auto" w:sz="2" w:space="0"/>
            </w:tcBorders>
          </w:tcPr>
          <w:p w14:paraId="3AE7FB5F">
            <w:pPr>
              <w:pStyle w:val="53"/>
              <w:rPr>
                <w:ins w:id="1049" w:author="cmcc-chunxia Guo" w:date="2025-08-11T16:10:12Z"/>
                <w:rFonts w:cs="Arial"/>
              </w:rPr>
            </w:pPr>
            <w:ins w:id="1050" w:author="cmcc-chunxia Guo" w:date="2025-08-11T16:10:12Z">
              <w:r>
                <w:rPr>
                  <w:rFonts w:cs="Arial"/>
                </w:rPr>
                <w:t>1710 – 1785 MHz</w:t>
              </w:r>
            </w:ins>
          </w:p>
        </w:tc>
        <w:tc>
          <w:tcPr>
            <w:tcW w:w="851" w:type="dxa"/>
            <w:tcBorders>
              <w:top w:val="single" w:color="auto" w:sz="2" w:space="0"/>
              <w:left w:val="single" w:color="auto" w:sz="2" w:space="0"/>
              <w:bottom w:val="single" w:color="auto" w:sz="2" w:space="0"/>
              <w:right w:val="single" w:color="auto" w:sz="2" w:space="0"/>
            </w:tcBorders>
          </w:tcPr>
          <w:p w14:paraId="7235628B">
            <w:pPr>
              <w:pStyle w:val="53"/>
              <w:rPr>
                <w:ins w:id="1051" w:author="cmcc-chunxia Guo" w:date="2025-08-11T16:10:12Z"/>
                <w:rFonts w:cs="Arial"/>
              </w:rPr>
            </w:pPr>
            <w:ins w:id="1052" w:author="cmcc-chunxia Guo" w:date="2025-08-11T16:10:12Z">
              <w:r>
                <w:rPr>
                  <w:rFonts w:cs="Arial"/>
                </w:rPr>
                <w:t>-49 dBm</w:t>
              </w:r>
            </w:ins>
          </w:p>
        </w:tc>
        <w:tc>
          <w:tcPr>
            <w:tcW w:w="1417" w:type="dxa"/>
            <w:tcBorders>
              <w:top w:val="single" w:color="auto" w:sz="2" w:space="0"/>
              <w:left w:val="single" w:color="auto" w:sz="2" w:space="0"/>
              <w:bottom w:val="single" w:color="auto" w:sz="2" w:space="0"/>
              <w:right w:val="single" w:color="auto" w:sz="2" w:space="0"/>
            </w:tcBorders>
          </w:tcPr>
          <w:p w14:paraId="32938B95">
            <w:pPr>
              <w:pStyle w:val="53"/>
              <w:rPr>
                <w:ins w:id="1053" w:author="cmcc-chunxia Guo" w:date="2025-08-11T16:10:12Z"/>
                <w:rFonts w:cs="Arial"/>
              </w:rPr>
            </w:pPr>
            <w:ins w:id="1054"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32742FA9">
            <w:pPr>
              <w:pStyle w:val="53"/>
              <w:rPr>
                <w:ins w:id="1055" w:author="cmcc-chunxia Guo" w:date="2025-08-11T16:10:12Z"/>
                <w:rFonts w:cs="Arial"/>
              </w:rPr>
            </w:pPr>
            <w:ins w:id="1056" w:author="cmcc-chunxia Guo" w:date="2025-08-11T16:10:12Z">
              <w:r>
                <w:rPr>
                  <w:rFonts w:cs="Arial"/>
                </w:rPr>
                <w:t xml:space="preserve">This requirement does not apply to BS operating in band n3, </w:t>
              </w:r>
            </w:ins>
            <w:ins w:id="1057" w:author="cmcc-chunxia Guo" w:date="2025-08-11T16:10:12Z">
              <w:r>
                <w:rPr>
                  <w:rFonts w:cs="v5.0.0"/>
                </w:rPr>
                <w:t xml:space="preserve">since it is already covered by the requirement in clause 6.6.5.2.2. </w:t>
              </w:r>
            </w:ins>
          </w:p>
        </w:tc>
      </w:tr>
      <w:tr w14:paraId="70207A3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058" w:author="cmcc-chunxia Guo" w:date="2025-08-11T16:10:12Z"/>
        </w:trPr>
        <w:tc>
          <w:tcPr>
            <w:tcW w:w="1302" w:type="dxa"/>
            <w:tcBorders>
              <w:top w:val="single" w:color="auto" w:sz="2" w:space="0"/>
              <w:left w:val="single" w:color="auto" w:sz="2" w:space="0"/>
              <w:bottom w:val="nil"/>
              <w:right w:val="single" w:color="auto" w:sz="2" w:space="0"/>
            </w:tcBorders>
          </w:tcPr>
          <w:p w14:paraId="354685CB">
            <w:pPr>
              <w:pStyle w:val="53"/>
              <w:rPr>
                <w:ins w:id="1059" w:author="cmcc-chunxia Guo" w:date="2025-08-11T16:10:12Z"/>
              </w:rPr>
            </w:pPr>
            <w:ins w:id="1060" w:author="cmcc-chunxia Guo" w:date="2025-08-11T16:10:12Z">
              <w:r>
                <w:rPr>
                  <w:rFonts w:cs="Arial"/>
                  <w:lang w:val="sv-SE"/>
                </w:rPr>
                <w:t>UTRA FDD Band IV or</w:t>
              </w:r>
            </w:ins>
          </w:p>
        </w:tc>
        <w:tc>
          <w:tcPr>
            <w:tcW w:w="1701" w:type="dxa"/>
            <w:tcBorders>
              <w:top w:val="single" w:color="auto" w:sz="2" w:space="0"/>
              <w:left w:val="single" w:color="auto" w:sz="2" w:space="0"/>
              <w:bottom w:val="single" w:color="auto" w:sz="2" w:space="0"/>
              <w:right w:val="single" w:color="auto" w:sz="2" w:space="0"/>
            </w:tcBorders>
          </w:tcPr>
          <w:p w14:paraId="48A2AB35">
            <w:pPr>
              <w:pStyle w:val="53"/>
              <w:rPr>
                <w:ins w:id="1061" w:author="cmcc-chunxia Guo" w:date="2025-08-11T16:10:12Z"/>
                <w:rFonts w:cs="Arial"/>
              </w:rPr>
            </w:pPr>
            <w:ins w:id="1062" w:author="cmcc-chunxia Guo" w:date="2025-08-11T16:10:12Z">
              <w:r>
                <w:rPr>
                  <w:rFonts w:cs="Arial"/>
                </w:rPr>
                <w:t>2110 – 2155 MHz</w:t>
              </w:r>
            </w:ins>
          </w:p>
        </w:tc>
        <w:tc>
          <w:tcPr>
            <w:tcW w:w="851" w:type="dxa"/>
            <w:tcBorders>
              <w:top w:val="single" w:color="auto" w:sz="2" w:space="0"/>
              <w:left w:val="single" w:color="auto" w:sz="2" w:space="0"/>
              <w:bottom w:val="single" w:color="auto" w:sz="2" w:space="0"/>
              <w:right w:val="single" w:color="auto" w:sz="2" w:space="0"/>
            </w:tcBorders>
          </w:tcPr>
          <w:p w14:paraId="16E98A32">
            <w:pPr>
              <w:pStyle w:val="53"/>
              <w:rPr>
                <w:ins w:id="1063" w:author="cmcc-chunxia Guo" w:date="2025-08-11T16:10:12Z"/>
                <w:rFonts w:cs="Arial"/>
              </w:rPr>
            </w:pPr>
            <w:ins w:id="1064" w:author="cmcc-chunxia Guo" w:date="2025-08-11T16:10:12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14:paraId="230C77B9">
            <w:pPr>
              <w:pStyle w:val="53"/>
              <w:rPr>
                <w:ins w:id="1065" w:author="cmcc-chunxia Guo" w:date="2025-08-11T16:10:12Z"/>
                <w:rFonts w:cs="Arial"/>
              </w:rPr>
            </w:pPr>
            <w:ins w:id="1066"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0757F264">
            <w:pPr>
              <w:pStyle w:val="53"/>
              <w:rPr>
                <w:ins w:id="1067" w:author="cmcc-chunxia Guo" w:date="2025-08-11T16:10:12Z"/>
                <w:rFonts w:cs="Arial"/>
              </w:rPr>
            </w:pPr>
            <w:ins w:id="1068" w:author="cmcc-chunxia Guo" w:date="2025-08-11T16:10:12Z">
              <w:r>
                <w:rPr>
                  <w:rFonts w:cs="Arial"/>
                </w:rPr>
                <w:t>This requirement does not apply to BS operating in band n66</w:t>
              </w:r>
            </w:ins>
          </w:p>
        </w:tc>
      </w:tr>
      <w:tr w14:paraId="18E8215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069" w:author="cmcc-chunxia Guo" w:date="2025-08-11T16:10:12Z"/>
        </w:trPr>
        <w:tc>
          <w:tcPr>
            <w:tcW w:w="1302" w:type="dxa"/>
            <w:tcBorders>
              <w:top w:val="nil"/>
              <w:left w:val="single" w:color="auto" w:sz="2" w:space="0"/>
              <w:bottom w:val="single" w:color="auto" w:sz="2" w:space="0"/>
              <w:right w:val="single" w:color="auto" w:sz="2" w:space="0"/>
            </w:tcBorders>
            <w:vAlign w:val="center"/>
          </w:tcPr>
          <w:p w14:paraId="4AE3C073">
            <w:pPr>
              <w:pStyle w:val="53"/>
              <w:rPr>
                <w:ins w:id="1070" w:author="cmcc-chunxia Guo" w:date="2025-08-11T16:10:12Z"/>
              </w:rPr>
            </w:pPr>
            <w:ins w:id="1071" w:author="cmcc-chunxia Guo" w:date="2025-08-11T16:10:12Z">
              <w:r>
                <w:rPr>
                  <w:rFonts w:cs="Arial"/>
                  <w:lang w:val="sv-SE"/>
                </w:rPr>
                <w:t>E-UTRA Band 4</w:t>
              </w:r>
            </w:ins>
          </w:p>
        </w:tc>
        <w:tc>
          <w:tcPr>
            <w:tcW w:w="1701" w:type="dxa"/>
            <w:tcBorders>
              <w:top w:val="single" w:color="auto" w:sz="2" w:space="0"/>
              <w:left w:val="single" w:color="auto" w:sz="2" w:space="0"/>
              <w:bottom w:val="single" w:color="auto" w:sz="2" w:space="0"/>
              <w:right w:val="single" w:color="auto" w:sz="2" w:space="0"/>
            </w:tcBorders>
          </w:tcPr>
          <w:p w14:paraId="650189C9">
            <w:pPr>
              <w:pStyle w:val="53"/>
              <w:rPr>
                <w:ins w:id="1072" w:author="cmcc-chunxia Guo" w:date="2025-08-11T16:10:12Z"/>
                <w:rFonts w:cs="Arial"/>
              </w:rPr>
            </w:pPr>
            <w:ins w:id="1073" w:author="cmcc-chunxia Guo" w:date="2025-08-11T16:10:12Z">
              <w:r>
                <w:rPr>
                  <w:rFonts w:cs="Arial"/>
                </w:rPr>
                <w:t>1710 – 1755 MHz</w:t>
              </w:r>
            </w:ins>
          </w:p>
        </w:tc>
        <w:tc>
          <w:tcPr>
            <w:tcW w:w="851" w:type="dxa"/>
            <w:tcBorders>
              <w:top w:val="single" w:color="auto" w:sz="2" w:space="0"/>
              <w:left w:val="single" w:color="auto" w:sz="2" w:space="0"/>
              <w:bottom w:val="single" w:color="auto" w:sz="2" w:space="0"/>
              <w:right w:val="single" w:color="auto" w:sz="2" w:space="0"/>
            </w:tcBorders>
          </w:tcPr>
          <w:p w14:paraId="22B6F2BC">
            <w:pPr>
              <w:pStyle w:val="53"/>
              <w:rPr>
                <w:ins w:id="1074" w:author="cmcc-chunxia Guo" w:date="2025-08-11T16:10:12Z"/>
                <w:rFonts w:cs="Arial"/>
              </w:rPr>
            </w:pPr>
            <w:ins w:id="1075" w:author="cmcc-chunxia Guo" w:date="2025-08-11T16:10:12Z">
              <w:r>
                <w:rPr>
                  <w:rFonts w:cs="Arial"/>
                </w:rPr>
                <w:t>-49 dBm</w:t>
              </w:r>
            </w:ins>
          </w:p>
        </w:tc>
        <w:tc>
          <w:tcPr>
            <w:tcW w:w="1417" w:type="dxa"/>
            <w:tcBorders>
              <w:top w:val="single" w:color="auto" w:sz="2" w:space="0"/>
              <w:left w:val="single" w:color="auto" w:sz="2" w:space="0"/>
              <w:bottom w:val="single" w:color="auto" w:sz="2" w:space="0"/>
              <w:right w:val="single" w:color="auto" w:sz="2" w:space="0"/>
            </w:tcBorders>
          </w:tcPr>
          <w:p w14:paraId="4126CF0F">
            <w:pPr>
              <w:pStyle w:val="53"/>
              <w:rPr>
                <w:ins w:id="1076" w:author="cmcc-chunxia Guo" w:date="2025-08-11T16:10:12Z"/>
                <w:rFonts w:cs="Arial"/>
              </w:rPr>
            </w:pPr>
            <w:ins w:id="1077"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3FC98A24">
            <w:pPr>
              <w:pStyle w:val="53"/>
              <w:rPr>
                <w:ins w:id="1078" w:author="cmcc-chunxia Guo" w:date="2025-08-11T16:10:12Z"/>
                <w:rFonts w:cs="Arial"/>
              </w:rPr>
            </w:pPr>
            <w:ins w:id="1079" w:author="cmcc-chunxia Guo" w:date="2025-08-11T16:10:12Z">
              <w:r>
                <w:rPr>
                  <w:rFonts w:cs="Arial"/>
                </w:rPr>
                <w:t xml:space="preserve">This requirement does not apply to BS operating in band n66, </w:t>
              </w:r>
            </w:ins>
            <w:ins w:id="1080" w:author="cmcc-chunxia Guo" w:date="2025-08-11T16:10:12Z">
              <w:r>
                <w:rPr>
                  <w:rFonts w:cs="v5.0.0"/>
                </w:rPr>
                <w:t>since it is already covered by the requirement in clause 6.6.5.2.2.</w:t>
              </w:r>
            </w:ins>
          </w:p>
        </w:tc>
      </w:tr>
      <w:tr w14:paraId="377D270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081" w:author="cmcc-chunxia Guo" w:date="2025-08-11T16:10:12Z"/>
        </w:trPr>
        <w:tc>
          <w:tcPr>
            <w:tcW w:w="1302" w:type="dxa"/>
            <w:tcBorders>
              <w:top w:val="single" w:color="auto" w:sz="2" w:space="0"/>
              <w:left w:val="single" w:color="auto" w:sz="2" w:space="0"/>
              <w:bottom w:val="nil"/>
              <w:right w:val="single" w:color="auto" w:sz="2" w:space="0"/>
            </w:tcBorders>
          </w:tcPr>
          <w:p w14:paraId="5BDE8096">
            <w:pPr>
              <w:pStyle w:val="53"/>
              <w:rPr>
                <w:ins w:id="1082" w:author="cmcc-chunxia Guo" w:date="2025-08-11T16:10:12Z"/>
              </w:rPr>
            </w:pPr>
            <w:ins w:id="1083" w:author="cmcc-chunxia Guo" w:date="2025-08-11T16:10:12Z">
              <w:r>
                <w:rPr>
                  <w:rFonts w:cs="Arial"/>
                </w:rPr>
                <w:t>UTRA FDD Band V or</w:t>
              </w:r>
            </w:ins>
          </w:p>
        </w:tc>
        <w:tc>
          <w:tcPr>
            <w:tcW w:w="1701" w:type="dxa"/>
            <w:tcBorders>
              <w:top w:val="single" w:color="auto" w:sz="2" w:space="0"/>
              <w:left w:val="single" w:color="auto" w:sz="2" w:space="0"/>
              <w:bottom w:val="single" w:color="auto" w:sz="2" w:space="0"/>
              <w:right w:val="single" w:color="auto" w:sz="2" w:space="0"/>
            </w:tcBorders>
          </w:tcPr>
          <w:p w14:paraId="6D34EBA3">
            <w:pPr>
              <w:pStyle w:val="53"/>
              <w:rPr>
                <w:ins w:id="1084" w:author="cmcc-chunxia Guo" w:date="2025-08-11T16:10:12Z"/>
                <w:rFonts w:cs="Arial"/>
              </w:rPr>
            </w:pPr>
            <w:ins w:id="1085" w:author="cmcc-chunxia Guo" w:date="2025-08-11T16:10:12Z">
              <w:r>
                <w:rPr>
                  <w:rFonts w:cs="Arial"/>
                </w:rPr>
                <w:t>869 – 894 MHz</w:t>
              </w:r>
            </w:ins>
          </w:p>
        </w:tc>
        <w:tc>
          <w:tcPr>
            <w:tcW w:w="851" w:type="dxa"/>
            <w:tcBorders>
              <w:top w:val="single" w:color="auto" w:sz="2" w:space="0"/>
              <w:left w:val="single" w:color="auto" w:sz="2" w:space="0"/>
              <w:bottom w:val="single" w:color="auto" w:sz="2" w:space="0"/>
              <w:right w:val="single" w:color="auto" w:sz="2" w:space="0"/>
            </w:tcBorders>
          </w:tcPr>
          <w:p w14:paraId="3EAA5E09">
            <w:pPr>
              <w:pStyle w:val="53"/>
              <w:rPr>
                <w:ins w:id="1086" w:author="cmcc-chunxia Guo" w:date="2025-08-11T16:10:12Z"/>
                <w:rFonts w:cs="Arial"/>
              </w:rPr>
            </w:pPr>
            <w:ins w:id="1087" w:author="cmcc-chunxia Guo" w:date="2025-08-11T16:10:12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14:paraId="09D00025">
            <w:pPr>
              <w:pStyle w:val="53"/>
              <w:rPr>
                <w:ins w:id="1088" w:author="cmcc-chunxia Guo" w:date="2025-08-11T16:10:12Z"/>
                <w:rFonts w:cs="Arial"/>
              </w:rPr>
            </w:pPr>
            <w:ins w:id="1089"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32A6833D">
            <w:pPr>
              <w:pStyle w:val="53"/>
              <w:rPr>
                <w:ins w:id="1090" w:author="cmcc-chunxia Guo" w:date="2025-08-11T16:10:12Z"/>
                <w:rFonts w:cs="Arial"/>
              </w:rPr>
            </w:pPr>
            <w:ins w:id="1091" w:author="cmcc-chunxia Guo" w:date="2025-08-11T16:10:12Z">
              <w:r>
                <w:rPr>
                  <w:rFonts w:cs="Arial"/>
                </w:rPr>
                <w:t>This requirement does not apply to BS operating in band n5</w:t>
              </w:r>
            </w:ins>
            <w:ins w:id="1092" w:author="cmcc-chunxia Guo" w:date="2025-08-11T16:10:12Z">
              <w:r>
                <w:rPr>
                  <w:rFonts w:cs="v5.0.0"/>
                </w:rPr>
                <w:t xml:space="preserve"> or n26</w:t>
              </w:r>
            </w:ins>
            <w:ins w:id="1093" w:author="cmcc-chunxia Guo" w:date="2025-08-11T16:10:12Z">
              <w:r>
                <w:rPr>
                  <w:rFonts w:cs="Arial"/>
                </w:rPr>
                <w:t xml:space="preserve">. </w:t>
              </w:r>
            </w:ins>
          </w:p>
        </w:tc>
      </w:tr>
      <w:tr w14:paraId="3B67B89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094" w:author="cmcc-chunxia Guo" w:date="2025-08-11T16:10:12Z"/>
        </w:trPr>
        <w:tc>
          <w:tcPr>
            <w:tcW w:w="1302" w:type="dxa"/>
            <w:tcBorders>
              <w:top w:val="nil"/>
              <w:left w:val="single" w:color="auto" w:sz="2" w:space="0"/>
              <w:bottom w:val="single" w:color="auto" w:sz="2" w:space="0"/>
              <w:right w:val="single" w:color="auto" w:sz="2" w:space="0"/>
            </w:tcBorders>
            <w:vAlign w:val="center"/>
          </w:tcPr>
          <w:p w14:paraId="186E1C83">
            <w:pPr>
              <w:pStyle w:val="53"/>
              <w:rPr>
                <w:ins w:id="1095" w:author="cmcc-chunxia Guo" w:date="2025-08-11T16:10:12Z"/>
              </w:rPr>
            </w:pPr>
            <w:ins w:id="1096" w:author="cmcc-chunxia Guo" w:date="2025-08-11T16:10:12Z">
              <w:r>
                <w:rPr>
                  <w:rFonts w:cs="Arial"/>
                </w:rPr>
                <w:t>E-UTRA Band 5 or NR Band n5</w:t>
              </w:r>
            </w:ins>
          </w:p>
        </w:tc>
        <w:tc>
          <w:tcPr>
            <w:tcW w:w="1701" w:type="dxa"/>
            <w:tcBorders>
              <w:top w:val="single" w:color="auto" w:sz="2" w:space="0"/>
              <w:left w:val="single" w:color="auto" w:sz="2" w:space="0"/>
              <w:bottom w:val="single" w:color="auto" w:sz="2" w:space="0"/>
              <w:right w:val="single" w:color="auto" w:sz="2" w:space="0"/>
            </w:tcBorders>
          </w:tcPr>
          <w:p w14:paraId="2A6DC599">
            <w:pPr>
              <w:pStyle w:val="53"/>
              <w:rPr>
                <w:ins w:id="1097" w:author="cmcc-chunxia Guo" w:date="2025-08-11T16:10:12Z"/>
                <w:rFonts w:cs="Arial"/>
              </w:rPr>
            </w:pPr>
            <w:ins w:id="1098" w:author="cmcc-chunxia Guo" w:date="2025-08-11T16:10:12Z">
              <w:r>
                <w:rPr>
                  <w:rFonts w:cs="Arial"/>
                </w:rPr>
                <w:t>824 – 849 MHz</w:t>
              </w:r>
            </w:ins>
          </w:p>
        </w:tc>
        <w:tc>
          <w:tcPr>
            <w:tcW w:w="851" w:type="dxa"/>
            <w:tcBorders>
              <w:top w:val="single" w:color="auto" w:sz="2" w:space="0"/>
              <w:left w:val="single" w:color="auto" w:sz="2" w:space="0"/>
              <w:bottom w:val="single" w:color="auto" w:sz="2" w:space="0"/>
              <w:right w:val="single" w:color="auto" w:sz="2" w:space="0"/>
            </w:tcBorders>
          </w:tcPr>
          <w:p w14:paraId="7C75BAE0">
            <w:pPr>
              <w:pStyle w:val="53"/>
              <w:rPr>
                <w:ins w:id="1099" w:author="cmcc-chunxia Guo" w:date="2025-08-11T16:10:12Z"/>
                <w:rFonts w:cs="Arial"/>
              </w:rPr>
            </w:pPr>
            <w:ins w:id="1100" w:author="cmcc-chunxia Guo" w:date="2025-08-11T16:10:12Z">
              <w:r>
                <w:rPr>
                  <w:rFonts w:cs="Arial"/>
                </w:rPr>
                <w:t>-49 dBm</w:t>
              </w:r>
            </w:ins>
          </w:p>
        </w:tc>
        <w:tc>
          <w:tcPr>
            <w:tcW w:w="1417" w:type="dxa"/>
            <w:tcBorders>
              <w:top w:val="single" w:color="auto" w:sz="2" w:space="0"/>
              <w:left w:val="single" w:color="auto" w:sz="2" w:space="0"/>
              <w:bottom w:val="single" w:color="auto" w:sz="2" w:space="0"/>
              <w:right w:val="single" w:color="auto" w:sz="2" w:space="0"/>
            </w:tcBorders>
          </w:tcPr>
          <w:p w14:paraId="57853DBD">
            <w:pPr>
              <w:pStyle w:val="53"/>
              <w:rPr>
                <w:ins w:id="1101" w:author="cmcc-chunxia Guo" w:date="2025-08-11T16:10:12Z"/>
                <w:rFonts w:cs="Arial"/>
              </w:rPr>
            </w:pPr>
            <w:ins w:id="1102"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4AF7FB66">
            <w:pPr>
              <w:pStyle w:val="53"/>
              <w:rPr>
                <w:ins w:id="1103" w:author="cmcc-chunxia Guo" w:date="2025-08-11T16:10:12Z"/>
                <w:rFonts w:cs="Arial"/>
              </w:rPr>
            </w:pPr>
            <w:ins w:id="1104" w:author="cmcc-chunxia Guo" w:date="2025-08-11T16:10:12Z">
              <w:r>
                <w:rPr>
                  <w:rFonts w:cs="Arial"/>
                </w:rPr>
                <w:t>This requirement does not apply to BS operating in band n5</w:t>
              </w:r>
            </w:ins>
            <w:ins w:id="1105" w:author="cmcc-chunxia Guo" w:date="2025-08-11T16:10:12Z">
              <w:r>
                <w:rPr>
                  <w:rFonts w:cs="v5.0.0"/>
                </w:rPr>
                <w:t xml:space="preserve"> or n26</w:t>
              </w:r>
            </w:ins>
            <w:ins w:id="1106" w:author="cmcc-chunxia Guo" w:date="2025-08-11T16:10:12Z">
              <w:r>
                <w:rPr>
                  <w:rFonts w:cs="Arial"/>
                </w:rPr>
                <w:t xml:space="preserve">, </w:t>
              </w:r>
            </w:ins>
            <w:ins w:id="1107" w:author="cmcc-chunxia Guo" w:date="2025-08-11T16:10:12Z">
              <w:r>
                <w:rPr>
                  <w:rFonts w:cs="v5.0.0"/>
                </w:rPr>
                <w:t>since it is already covered by the requirement in clause 6.6.5.2.2.</w:t>
              </w:r>
            </w:ins>
          </w:p>
        </w:tc>
      </w:tr>
      <w:tr w14:paraId="3671CA8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108" w:author="cmcc-chunxia Guo" w:date="2025-08-11T16:10:12Z"/>
        </w:trPr>
        <w:tc>
          <w:tcPr>
            <w:tcW w:w="1302" w:type="dxa"/>
            <w:tcBorders>
              <w:top w:val="single" w:color="auto" w:sz="2" w:space="0"/>
              <w:left w:val="single" w:color="auto" w:sz="2" w:space="0"/>
              <w:bottom w:val="nil"/>
              <w:right w:val="single" w:color="auto" w:sz="2" w:space="0"/>
            </w:tcBorders>
          </w:tcPr>
          <w:p w14:paraId="3B9B23AC">
            <w:pPr>
              <w:pStyle w:val="53"/>
              <w:rPr>
                <w:ins w:id="1109" w:author="cmcc-chunxia Guo" w:date="2025-08-11T16:10:12Z"/>
              </w:rPr>
            </w:pPr>
            <w:ins w:id="1110" w:author="cmcc-chunxia Guo" w:date="2025-08-11T16:10:12Z">
              <w:r>
                <w:rPr>
                  <w:rFonts w:cs="Arial"/>
                  <w:lang w:val="sv-SE"/>
                </w:rPr>
                <w:t>UTRA FDD Band VI, XIX or</w:t>
              </w:r>
            </w:ins>
          </w:p>
        </w:tc>
        <w:tc>
          <w:tcPr>
            <w:tcW w:w="1701" w:type="dxa"/>
            <w:tcBorders>
              <w:top w:val="single" w:color="auto" w:sz="2" w:space="0"/>
              <w:left w:val="single" w:color="auto" w:sz="2" w:space="0"/>
              <w:bottom w:val="single" w:color="auto" w:sz="2" w:space="0"/>
              <w:right w:val="single" w:color="auto" w:sz="2" w:space="0"/>
            </w:tcBorders>
          </w:tcPr>
          <w:p w14:paraId="6C1D0D32">
            <w:pPr>
              <w:pStyle w:val="53"/>
              <w:rPr>
                <w:ins w:id="1111" w:author="cmcc-chunxia Guo" w:date="2025-08-11T16:10:12Z"/>
                <w:rFonts w:cs="Arial"/>
              </w:rPr>
            </w:pPr>
            <w:ins w:id="1112" w:author="cmcc-chunxia Guo" w:date="2025-08-11T16:10:12Z">
              <w:r>
                <w:rPr>
                  <w:rFonts w:cs="Arial"/>
                </w:rPr>
                <w:t xml:space="preserve">860 – 890 MHz </w:t>
              </w:r>
            </w:ins>
          </w:p>
        </w:tc>
        <w:tc>
          <w:tcPr>
            <w:tcW w:w="851" w:type="dxa"/>
            <w:tcBorders>
              <w:top w:val="single" w:color="auto" w:sz="2" w:space="0"/>
              <w:left w:val="single" w:color="auto" w:sz="2" w:space="0"/>
              <w:bottom w:val="single" w:color="auto" w:sz="2" w:space="0"/>
              <w:right w:val="single" w:color="auto" w:sz="2" w:space="0"/>
            </w:tcBorders>
          </w:tcPr>
          <w:p w14:paraId="3F77E3C4">
            <w:pPr>
              <w:pStyle w:val="53"/>
              <w:rPr>
                <w:ins w:id="1113" w:author="cmcc-chunxia Guo" w:date="2025-08-11T16:10:12Z"/>
                <w:rFonts w:cs="Arial"/>
              </w:rPr>
            </w:pPr>
            <w:ins w:id="1114" w:author="cmcc-chunxia Guo" w:date="2025-08-11T16:10:12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14:paraId="100ACAAC">
            <w:pPr>
              <w:pStyle w:val="53"/>
              <w:rPr>
                <w:ins w:id="1115" w:author="cmcc-chunxia Guo" w:date="2025-08-11T16:10:12Z"/>
                <w:rFonts w:cs="Arial"/>
              </w:rPr>
            </w:pPr>
            <w:ins w:id="1116"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5E3B441A">
            <w:pPr>
              <w:pStyle w:val="53"/>
              <w:rPr>
                <w:ins w:id="1117" w:author="cmcc-chunxia Guo" w:date="2025-08-11T16:10:12Z"/>
                <w:rFonts w:cs="Arial"/>
              </w:rPr>
            </w:pPr>
            <w:ins w:id="1118" w:author="cmcc-chunxia Guo" w:date="2025-08-11T16:10:12Z">
              <w:r>
                <w:rPr>
                  <w:rFonts w:cs="Arial"/>
                </w:rPr>
                <w:t>This requirement does not apply to BS operating in band n1</w:t>
              </w:r>
            </w:ins>
            <w:ins w:id="1119" w:author="cmcc-chunxia Guo" w:date="2025-08-11T16:10:12Z">
              <w:r>
                <w:rPr>
                  <w:rFonts w:hint="eastAsia" w:eastAsia="MS Mincho" w:cs="Arial"/>
                  <w:lang w:val="en-US" w:eastAsia="ja-JP"/>
                </w:rPr>
                <w:t>8</w:t>
              </w:r>
            </w:ins>
            <w:ins w:id="1120" w:author="cmcc-chunxia Guo" w:date="2025-08-11T16:10:12Z">
              <w:r>
                <w:rPr>
                  <w:rFonts w:cs="Arial"/>
                </w:rPr>
                <w:t>.</w:t>
              </w:r>
            </w:ins>
          </w:p>
        </w:tc>
      </w:tr>
      <w:tr w14:paraId="0D38C99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121" w:author="cmcc-chunxia Guo" w:date="2025-08-11T16:10:12Z"/>
        </w:trPr>
        <w:tc>
          <w:tcPr>
            <w:tcW w:w="1302" w:type="dxa"/>
            <w:tcBorders>
              <w:top w:val="nil"/>
              <w:left w:val="single" w:color="auto" w:sz="2" w:space="0"/>
              <w:bottom w:val="nil"/>
              <w:right w:val="single" w:color="auto" w:sz="2" w:space="0"/>
            </w:tcBorders>
            <w:vAlign w:val="center"/>
          </w:tcPr>
          <w:p w14:paraId="4754CBE1">
            <w:pPr>
              <w:pStyle w:val="53"/>
              <w:rPr>
                <w:ins w:id="1122" w:author="cmcc-chunxia Guo" w:date="2025-08-11T16:10:12Z"/>
              </w:rPr>
            </w:pPr>
            <w:ins w:id="1123" w:author="cmcc-chunxia Guo" w:date="2025-08-11T16:10:12Z">
              <w:r>
                <w:rPr>
                  <w:rFonts w:cs="Arial"/>
                </w:rPr>
                <w:t xml:space="preserve">E-UTRA Band 6, 18, 19 or </w:t>
              </w:r>
            </w:ins>
            <w:ins w:id="1124" w:author="cmcc-chunxia Guo" w:date="2025-08-11T16:10:12Z">
              <w:r>
                <w:rPr>
                  <w:rFonts w:hint="eastAsia" w:eastAsia="MS Mincho" w:cs="Arial"/>
                  <w:lang w:val="en-US" w:eastAsia="ja-JP"/>
                </w:rPr>
                <w:t>NR Band n18</w:t>
              </w:r>
            </w:ins>
          </w:p>
        </w:tc>
        <w:tc>
          <w:tcPr>
            <w:tcW w:w="1701" w:type="dxa"/>
            <w:tcBorders>
              <w:top w:val="single" w:color="auto" w:sz="2" w:space="0"/>
              <w:left w:val="single" w:color="auto" w:sz="2" w:space="0"/>
              <w:bottom w:val="single" w:color="auto" w:sz="2" w:space="0"/>
              <w:right w:val="single" w:color="auto" w:sz="2" w:space="0"/>
            </w:tcBorders>
          </w:tcPr>
          <w:p w14:paraId="12CD95C0">
            <w:pPr>
              <w:pStyle w:val="53"/>
              <w:rPr>
                <w:ins w:id="1125" w:author="cmcc-chunxia Guo" w:date="2025-08-11T16:10:12Z"/>
                <w:rFonts w:cs="Arial"/>
              </w:rPr>
            </w:pPr>
            <w:ins w:id="1126" w:author="cmcc-chunxia Guo" w:date="2025-08-11T16:10:12Z">
              <w:r>
                <w:rPr>
                  <w:rFonts w:cs="Arial"/>
                </w:rPr>
                <w:t xml:space="preserve">815 – 830 MHz </w:t>
              </w:r>
            </w:ins>
          </w:p>
        </w:tc>
        <w:tc>
          <w:tcPr>
            <w:tcW w:w="851" w:type="dxa"/>
            <w:tcBorders>
              <w:top w:val="single" w:color="auto" w:sz="2" w:space="0"/>
              <w:left w:val="single" w:color="auto" w:sz="2" w:space="0"/>
              <w:bottom w:val="single" w:color="auto" w:sz="2" w:space="0"/>
              <w:right w:val="single" w:color="auto" w:sz="2" w:space="0"/>
            </w:tcBorders>
          </w:tcPr>
          <w:p w14:paraId="238F5006">
            <w:pPr>
              <w:pStyle w:val="53"/>
              <w:rPr>
                <w:ins w:id="1127" w:author="cmcc-chunxia Guo" w:date="2025-08-11T16:10:12Z"/>
                <w:rFonts w:cs="Arial"/>
              </w:rPr>
            </w:pPr>
            <w:ins w:id="1128" w:author="cmcc-chunxia Guo" w:date="2025-08-11T16:10:12Z">
              <w:r>
                <w:rPr>
                  <w:rFonts w:cs="Arial"/>
                </w:rPr>
                <w:t>-49 dBm</w:t>
              </w:r>
            </w:ins>
          </w:p>
        </w:tc>
        <w:tc>
          <w:tcPr>
            <w:tcW w:w="1417" w:type="dxa"/>
            <w:tcBorders>
              <w:top w:val="single" w:color="auto" w:sz="2" w:space="0"/>
              <w:left w:val="single" w:color="auto" w:sz="2" w:space="0"/>
              <w:bottom w:val="single" w:color="auto" w:sz="2" w:space="0"/>
              <w:right w:val="single" w:color="auto" w:sz="2" w:space="0"/>
            </w:tcBorders>
          </w:tcPr>
          <w:p w14:paraId="1E48AA4A">
            <w:pPr>
              <w:pStyle w:val="53"/>
              <w:rPr>
                <w:ins w:id="1129" w:author="cmcc-chunxia Guo" w:date="2025-08-11T16:10:12Z"/>
                <w:rFonts w:cs="Arial"/>
              </w:rPr>
            </w:pPr>
            <w:ins w:id="1130"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6DF9C5FE">
            <w:pPr>
              <w:pStyle w:val="53"/>
              <w:rPr>
                <w:ins w:id="1131" w:author="cmcc-chunxia Guo" w:date="2025-08-11T16:10:12Z"/>
                <w:rFonts w:cs="Arial"/>
              </w:rPr>
            </w:pPr>
            <w:ins w:id="1132" w:author="cmcc-chunxia Guo" w:date="2025-08-11T16:10:12Z">
              <w:r>
                <w:rPr>
                  <w:rFonts w:cs="Arial"/>
                </w:rPr>
                <w:t>This requirement does not apply to BS operating in band n1</w:t>
              </w:r>
            </w:ins>
            <w:ins w:id="1133" w:author="cmcc-chunxia Guo" w:date="2025-08-11T16:10:12Z">
              <w:r>
                <w:rPr>
                  <w:rFonts w:hint="eastAsia" w:eastAsia="MS Mincho" w:cs="Arial"/>
                  <w:lang w:val="en-US" w:eastAsia="ja-JP"/>
                </w:rPr>
                <w:t>8</w:t>
              </w:r>
            </w:ins>
            <w:ins w:id="1134" w:author="cmcc-chunxia Guo" w:date="2025-08-11T16:10:12Z">
              <w:r>
                <w:rPr>
                  <w:rFonts w:cs="Arial"/>
                </w:rPr>
                <w:t>,</w:t>
              </w:r>
            </w:ins>
            <w:ins w:id="1135" w:author="cmcc-chunxia Guo" w:date="2025-08-11T16:10:12Z">
              <w:r>
                <w:rPr>
                  <w:rFonts w:cs="v5.0.0"/>
                </w:rPr>
                <w:t xml:space="preserve"> since it is already covered by the requirement in clause 6.6.5.2.2.</w:t>
              </w:r>
            </w:ins>
          </w:p>
        </w:tc>
      </w:tr>
      <w:tr w14:paraId="08777C4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136" w:author="cmcc-chunxia Guo" w:date="2025-08-11T16:10:12Z"/>
        </w:trPr>
        <w:tc>
          <w:tcPr>
            <w:tcW w:w="1302" w:type="dxa"/>
            <w:tcBorders>
              <w:top w:val="nil"/>
              <w:left w:val="single" w:color="auto" w:sz="2" w:space="0"/>
              <w:bottom w:val="single" w:color="auto" w:sz="2" w:space="0"/>
              <w:right w:val="single" w:color="auto" w:sz="2" w:space="0"/>
            </w:tcBorders>
            <w:vAlign w:val="center"/>
          </w:tcPr>
          <w:p w14:paraId="4F6F1F92">
            <w:pPr>
              <w:pStyle w:val="53"/>
              <w:rPr>
                <w:ins w:id="1137" w:author="cmcc-chunxia Guo" w:date="2025-08-11T16:10:12Z"/>
              </w:rPr>
            </w:pPr>
          </w:p>
        </w:tc>
        <w:tc>
          <w:tcPr>
            <w:tcW w:w="1701" w:type="dxa"/>
            <w:tcBorders>
              <w:top w:val="single" w:color="auto" w:sz="2" w:space="0"/>
              <w:left w:val="single" w:color="auto" w:sz="2" w:space="0"/>
              <w:bottom w:val="single" w:color="auto" w:sz="2" w:space="0"/>
              <w:right w:val="single" w:color="auto" w:sz="2" w:space="0"/>
            </w:tcBorders>
          </w:tcPr>
          <w:p w14:paraId="147FCCD8">
            <w:pPr>
              <w:pStyle w:val="53"/>
              <w:rPr>
                <w:ins w:id="1138" w:author="cmcc-chunxia Guo" w:date="2025-08-11T16:10:12Z"/>
                <w:rFonts w:cs="Arial"/>
              </w:rPr>
            </w:pPr>
            <w:ins w:id="1139" w:author="cmcc-chunxia Guo" w:date="2025-08-11T16:10:12Z">
              <w:r>
                <w:rPr>
                  <w:rFonts w:cs="Arial"/>
                </w:rPr>
                <w:t>830 – 845 MHz</w:t>
              </w:r>
            </w:ins>
          </w:p>
        </w:tc>
        <w:tc>
          <w:tcPr>
            <w:tcW w:w="851" w:type="dxa"/>
            <w:tcBorders>
              <w:top w:val="single" w:color="auto" w:sz="2" w:space="0"/>
              <w:left w:val="single" w:color="auto" w:sz="2" w:space="0"/>
              <w:bottom w:val="single" w:color="auto" w:sz="2" w:space="0"/>
              <w:right w:val="single" w:color="auto" w:sz="2" w:space="0"/>
            </w:tcBorders>
          </w:tcPr>
          <w:p w14:paraId="35588386">
            <w:pPr>
              <w:pStyle w:val="53"/>
              <w:rPr>
                <w:ins w:id="1140" w:author="cmcc-chunxia Guo" w:date="2025-08-11T16:10:12Z"/>
                <w:rFonts w:cs="Arial"/>
              </w:rPr>
            </w:pPr>
            <w:ins w:id="1141" w:author="cmcc-chunxia Guo" w:date="2025-08-11T16:10:12Z">
              <w:r>
                <w:rPr>
                  <w:rFonts w:cs="Arial"/>
                </w:rPr>
                <w:t>-49 dBm</w:t>
              </w:r>
            </w:ins>
          </w:p>
        </w:tc>
        <w:tc>
          <w:tcPr>
            <w:tcW w:w="1417" w:type="dxa"/>
            <w:tcBorders>
              <w:top w:val="single" w:color="auto" w:sz="2" w:space="0"/>
              <w:left w:val="single" w:color="auto" w:sz="2" w:space="0"/>
              <w:bottom w:val="single" w:color="auto" w:sz="2" w:space="0"/>
              <w:right w:val="single" w:color="auto" w:sz="2" w:space="0"/>
            </w:tcBorders>
          </w:tcPr>
          <w:p w14:paraId="75024FAF">
            <w:pPr>
              <w:pStyle w:val="53"/>
              <w:rPr>
                <w:ins w:id="1142" w:author="cmcc-chunxia Guo" w:date="2025-08-11T16:10:12Z"/>
                <w:rFonts w:cs="Arial"/>
              </w:rPr>
            </w:pPr>
            <w:ins w:id="1143"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7BF2AFD6">
            <w:pPr>
              <w:pStyle w:val="53"/>
              <w:rPr>
                <w:ins w:id="1144" w:author="cmcc-chunxia Guo" w:date="2025-08-11T16:10:12Z"/>
                <w:rFonts w:cs="Arial"/>
              </w:rPr>
            </w:pPr>
          </w:p>
        </w:tc>
      </w:tr>
      <w:tr w14:paraId="0649190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145" w:author="cmcc-chunxia Guo" w:date="2025-08-11T16:10:12Z"/>
        </w:trPr>
        <w:tc>
          <w:tcPr>
            <w:tcW w:w="1302" w:type="dxa"/>
            <w:tcBorders>
              <w:top w:val="single" w:color="auto" w:sz="2" w:space="0"/>
              <w:left w:val="single" w:color="auto" w:sz="2" w:space="0"/>
              <w:bottom w:val="nil"/>
              <w:right w:val="single" w:color="auto" w:sz="2" w:space="0"/>
            </w:tcBorders>
            <w:vAlign w:val="center"/>
          </w:tcPr>
          <w:p w14:paraId="5D39C3AD">
            <w:pPr>
              <w:pStyle w:val="53"/>
              <w:rPr>
                <w:ins w:id="1146" w:author="cmcc-chunxia Guo" w:date="2025-08-11T16:10:12Z"/>
              </w:rPr>
            </w:pPr>
            <w:ins w:id="1147" w:author="cmcc-chunxia Guo" w:date="2025-08-11T16:10:12Z">
              <w:r>
                <w:rPr>
                  <w:rFonts w:cs="Arial"/>
                </w:rPr>
                <w:t>UTRA FDD Band VII or</w:t>
              </w:r>
            </w:ins>
          </w:p>
        </w:tc>
        <w:tc>
          <w:tcPr>
            <w:tcW w:w="1701" w:type="dxa"/>
            <w:tcBorders>
              <w:top w:val="single" w:color="auto" w:sz="2" w:space="0"/>
              <w:left w:val="single" w:color="auto" w:sz="2" w:space="0"/>
              <w:bottom w:val="single" w:color="auto" w:sz="2" w:space="0"/>
              <w:right w:val="single" w:color="auto" w:sz="2" w:space="0"/>
            </w:tcBorders>
          </w:tcPr>
          <w:p w14:paraId="718AEC85">
            <w:pPr>
              <w:pStyle w:val="53"/>
              <w:rPr>
                <w:ins w:id="1148" w:author="cmcc-chunxia Guo" w:date="2025-08-11T16:10:12Z"/>
                <w:rFonts w:cs="Arial"/>
              </w:rPr>
            </w:pPr>
            <w:ins w:id="1149" w:author="cmcc-chunxia Guo" w:date="2025-08-11T16:10:12Z">
              <w:r>
                <w:rPr>
                  <w:rFonts w:cs="Arial"/>
                </w:rPr>
                <w:t>2620 – 2690 MHz</w:t>
              </w:r>
            </w:ins>
          </w:p>
        </w:tc>
        <w:tc>
          <w:tcPr>
            <w:tcW w:w="851" w:type="dxa"/>
            <w:tcBorders>
              <w:top w:val="single" w:color="auto" w:sz="2" w:space="0"/>
              <w:left w:val="single" w:color="auto" w:sz="2" w:space="0"/>
              <w:bottom w:val="single" w:color="auto" w:sz="2" w:space="0"/>
              <w:right w:val="single" w:color="auto" w:sz="2" w:space="0"/>
            </w:tcBorders>
          </w:tcPr>
          <w:p w14:paraId="1C976D58">
            <w:pPr>
              <w:pStyle w:val="53"/>
              <w:rPr>
                <w:ins w:id="1150" w:author="cmcc-chunxia Guo" w:date="2025-08-11T16:10:12Z"/>
                <w:rFonts w:cs="Arial"/>
              </w:rPr>
            </w:pPr>
            <w:ins w:id="1151" w:author="cmcc-chunxia Guo" w:date="2025-08-11T16:10:12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14:paraId="2AF7B6AC">
            <w:pPr>
              <w:pStyle w:val="53"/>
              <w:rPr>
                <w:ins w:id="1152" w:author="cmcc-chunxia Guo" w:date="2025-08-11T16:10:12Z"/>
                <w:rFonts w:cs="Arial"/>
              </w:rPr>
            </w:pPr>
            <w:ins w:id="1153"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1973CBE3">
            <w:pPr>
              <w:pStyle w:val="53"/>
              <w:rPr>
                <w:ins w:id="1154" w:author="cmcc-chunxia Guo" w:date="2025-08-11T16:10:12Z"/>
                <w:rFonts w:cs="Arial"/>
              </w:rPr>
            </w:pPr>
            <w:ins w:id="1155" w:author="cmcc-chunxia Guo" w:date="2025-08-11T16:10:12Z">
              <w:r>
                <w:rPr>
                  <w:rFonts w:cs="Arial"/>
                </w:rPr>
                <w:t>This requirement does not apply to BS operating in band n7.</w:t>
              </w:r>
            </w:ins>
          </w:p>
        </w:tc>
      </w:tr>
      <w:tr w14:paraId="420627F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156" w:author="cmcc-chunxia Guo" w:date="2025-08-11T16:10:12Z"/>
        </w:trPr>
        <w:tc>
          <w:tcPr>
            <w:tcW w:w="1302" w:type="dxa"/>
            <w:tcBorders>
              <w:top w:val="nil"/>
              <w:left w:val="single" w:color="auto" w:sz="2" w:space="0"/>
              <w:bottom w:val="single" w:color="auto" w:sz="2" w:space="0"/>
              <w:right w:val="single" w:color="auto" w:sz="2" w:space="0"/>
            </w:tcBorders>
          </w:tcPr>
          <w:p w14:paraId="51FEEDAF">
            <w:pPr>
              <w:pStyle w:val="53"/>
              <w:rPr>
                <w:ins w:id="1157" w:author="cmcc-chunxia Guo" w:date="2025-08-11T16:10:12Z"/>
              </w:rPr>
            </w:pPr>
            <w:ins w:id="1158" w:author="cmcc-chunxia Guo" w:date="2025-08-11T16:10:12Z">
              <w:r>
                <w:rPr>
                  <w:rFonts w:cs="Arial"/>
                </w:rPr>
                <w:t>E-UTRA Band 7 or NR Band n7</w:t>
              </w:r>
            </w:ins>
          </w:p>
        </w:tc>
        <w:tc>
          <w:tcPr>
            <w:tcW w:w="1701" w:type="dxa"/>
            <w:tcBorders>
              <w:top w:val="single" w:color="auto" w:sz="2" w:space="0"/>
              <w:left w:val="single" w:color="auto" w:sz="2" w:space="0"/>
              <w:bottom w:val="single" w:color="auto" w:sz="2" w:space="0"/>
              <w:right w:val="single" w:color="auto" w:sz="2" w:space="0"/>
            </w:tcBorders>
          </w:tcPr>
          <w:p w14:paraId="2F4F9E48">
            <w:pPr>
              <w:pStyle w:val="53"/>
              <w:rPr>
                <w:ins w:id="1159" w:author="cmcc-chunxia Guo" w:date="2025-08-11T16:10:12Z"/>
                <w:rFonts w:cs="Arial"/>
              </w:rPr>
            </w:pPr>
            <w:ins w:id="1160" w:author="cmcc-chunxia Guo" w:date="2025-08-11T16:10:12Z">
              <w:r>
                <w:rPr>
                  <w:rFonts w:cs="Arial"/>
                </w:rPr>
                <w:t>2500 – 2570 MHz</w:t>
              </w:r>
            </w:ins>
          </w:p>
        </w:tc>
        <w:tc>
          <w:tcPr>
            <w:tcW w:w="851" w:type="dxa"/>
            <w:tcBorders>
              <w:top w:val="single" w:color="auto" w:sz="2" w:space="0"/>
              <w:left w:val="single" w:color="auto" w:sz="2" w:space="0"/>
              <w:bottom w:val="single" w:color="auto" w:sz="2" w:space="0"/>
              <w:right w:val="single" w:color="auto" w:sz="2" w:space="0"/>
            </w:tcBorders>
          </w:tcPr>
          <w:p w14:paraId="7BAE0D9A">
            <w:pPr>
              <w:pStyle w:val="53"/>
              <w:rPr>
                <w:ins w:id="1161" w:author="cmcc-chunxia Guo" w:date="2025-08-11T16:10:12Z"/>
                <w:rFonts w:cs="Arial"/>
              </w:rPr>
            </w:pPr>
            <w:ins w:id="1162" w:author="cmcc-chunxia Guo" w:date="2025-08-11T16:10:12Z">
              <w:r>
                <w:rPr>
                  <w:rFonts w:cs="Arial"/>
                </w:rPr>
                <w:t>-49 dBm</w:t>
              </w:r>
            </w:ins>
          </w:p>
        </w:tc>
        <w:tc>
          <w:tcPr>
            <w:tcW w:w="1417" w:type="dxa"/>
            <w:tcBorders>
              <w:top w:val="single" w:color="auto" w:sz="2" w:space="0"/>
              <w:left w:val="single" w:color="auto" w:sz="2" w:space="0"/>
              <w:bottom w:val="single" w:color="auto" w:sz="2" w:space="0"/>
              <w:right w:val="single" w:color="auto" w:sz="2" w:space="0"/>
            </w:tcBorders>
          </w:tcPr>
          <w:p w14:paraId="62150D33">
            <w:pPr>
              <w:pStyle w:val="53"/>
              <w:rPr>
                <w:ins w:id="1163" w:author="cmcc-chunxia Guo" w:date="2025-08-11T16:10:12Z"/>
                <w:rFonts w:cs="Arial"/>
              </w:rPr>
            </w:pPr>
            <w:ins w:id="1164"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1892C875">
            <w:pPr>
              <w:pStyle w:val="53"/>
              <w:rPr>
                <w:ins w:id="1165" w:author="cmcc-chunxia Guo" w:date="2025-08-11T16:10:12Z"/>
                <w:rFonts w:cs="Arial"/>
              </w:rPr>
            </w:pPr>
            <w:ins w:id="1166" w:author="cmcc-chunxia Guo" w:date="2025-08-11T16:10:12Z">
              <w:r>
                <w:rPr>
                  <w:rFonts w:cs="Arial"/>
                </w:rPr>
                <w:t>This requirement does not apply to BS operating in band n7,</w:t>
              </w:r>
            </w:ins>
            <w:ins w:id="1167" w:author="cmcc-chunxia Guo" w:date="2025-08-11T16:10:12Z">
              <w:r>
                <w:rPr>
                  <w:rFonts w:cs="v5.0.0"/>
                </w:rPr>
                <w:t xml:space="preserve"> since it is already covered by the requirement in clause 6.6.5.2.2.</w:t>
              </w:r>
            </w:ins>
          </w:p>
        </w:tc>
      </w:tr>
      <w:tr w14:paraId="16B9EF5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168" w:author="cmcc-chunxia Guo" w:date="2025-08-11T16:10:12Z"/>
        </w:trPr>
        <w:tc>
          <w:tcPr>
            <w:tcW w:w="1302" w:type="dxa"/>
            <w:tcBorders>
              <w:top w:val="single" w:color="auto" w:sz="2" w:space="0"/>
              <w:left w:val="single" w:color="auto" w:sz="2" w:space="0"/>
              <w:bottom w:val="nil"/>
              <w:right w:val="single" w:color="auto" w:sz="2" w:space="0"/>
            </w:tcBorders>
            <w:vAlign w:val="center"/>
          </w:tcPr>
          <w:p w14:paraId="172D70E8">
            <w:pPr>
              <w:pStyle w:val="53"/>
              <w:rPr>
                <w:ins w:id="1169" w:author="cmcc-chunxia Guo" w:date="2025-08-11T16:10:12Z"/>
              </w:rPr>
            </w:pPr>
            <w:ins w:id="1170" w:author="cmcc-chunxia Guo" w:date="2025-08-11T16:10:12Z">
              <w:r>
                <w:rPr>
                  <w:rFonts w:cs="Arial"/>
                </w:rPr>
                <w:t>UTRA FDD Band VIII or</w:t>
              </w:r>
            </w:ins>
          </w:p>
        </w:tc>
        <w:tc>
          <w:tcPr>
            <w:tcW w:w="1701" w:type="dxa"/>
            <w:tcBorders>
              <w:top w:val="single" w:color="auto" w:sz="2" w:space="0"/>
              <w:left w:val="single" w:color="auto" w:sz="2" w:space="0"/>
              <w:bottom w:val="single" w:color="auto" w:sz="2" w:space="0"/>
              <w:right w:val="single" w:color="auto" w:sz="2" w:space="0"/>
            </w:tcBorders>
          </w:tcPr>
          <w:p w14:paraId="4212DB12">
            <w:pPr>
              <w:pStyle w:val="53"/>
              <w:rPr>
                <w:ins w:id="1171" w:author="cmcc-chunxia Guo" w:date="2025-08-11T16:10:12Z"/>
                <w:rFonts w:cs="Arial"/>
              </w:rPr>
            </w:pPr>
            <w:ins w:id="1172" w:author="cmcc-chunxia Guo" w:date="2025-08-11T16:10:12Z">
              <w:r>
                <w:rPr>
                  <w:rFonts w:cs="Arial"/>
                </w:rPr>
                <w:t>925 – 960 MHz</w:t>
              </w:r>
            </w:ins>
          </w:p>
        </w:tc>
        <w:tc>
          <w:tcPr>
            <w:tcW w:w="851" w:type="dxa"/>
            <w:tcBorders>
              <w:top w:val="single" w:color="auto" w:sz="2" w:space="0"/>
              <w:left w:val="single" w:color="auto" w:sz="2" w:space="0"/>
              <w:bottom w:val="single" w:color="auto" w:sz="2" w:space="0"/>
              <w:right w:val="single" w:color="auto" w:sz="2" w:space="0"/>
            </w:tcBorders>
          </w:tcPr>
          <w:p w14:paraId="0C48C276">
            <w:pPr>
              <w:pStyle w:val="53"/>
              <w:rPr>
                <w:ins w:id="1173" w:author="cmcc-chunxia Guo" w:date="2025-08-11T16:10:12Z"/>
                <w:rFonts w:cs="Arial"/>
              </w:rPr>
            </w:pPr>
            <w:ins w:id="1174" w:author="cmcc-chunxia Guo" w:date="2025-08-11T16:10:12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14:paraId="38395D18">
            <w:pPr>
              <w:pStyle w:val="53"/>
              <w:rPr>
                <w:ins w:id="1175" w:author="cmcc-chunxia Guo" w:date="2025-08-11T16:10:12Z"/>
                <w:rFonts w:cs="Arial"/>
              </w:rPr>
            </w:pPr>
            <w:ins w:id="1176"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492E0E15">
            <w:pPr>
              <w:pStyle w:val="53"/>
              <w:rPr>
                <w:ins w:id="1177" w:author="cmcc-chunxia Guo" w:date="2025-08-11T16:10:12Z"/>
                <w:rFonts w:cs="Arial"/>
              </w:rPr>
            </w:pPr>
            <w:ins w:id="1178" w:author="cmcc-chunxia Guo" w:date="2025-08-11T16:10:12Z">
              <w:r>
                <w:rPr>
                  <w:rFonts w:cs="Arial"/>
                </w:rPr>
                <w:t>This requirement does not apply to BS operating in band n8 or n100.</w:t>
              </w:r>
            </w:ins>
          </w:p>
        </w:tc>
      </w:tr>
      <w:tr w14:paraId="5ABB3C5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179" w:author="cmcc-chunxia Guo" w:date="2025-08-11T16:10:12Z"/>
        </w:trPr>
        <w:tc>
          <w:tcPr>
            <w:tcW w:w="1302" w:type="dxa"/>
            <w:tcBorders>
              <w:top w:val="nil"/>
              <w:left w:val="single" w:color="auto" w:sz="2" w:space="0"/>
              <w:bottom w:val="single" w:color="auto" w:sz="2" w:space="0"/>
              <w:right w:val="single" w:color="auto" w:sz="2" w:space="0"/>
            </w:tcBorders>
          </w:tcPr>
          <w:p w14:paraId="5F242D9C">
            <w:pPr>
              <w:pStyle w:val="53"/>
              <w:rPr>
                <w:ins w:id="1180" w:author="cmcc-chunxia Guo" w:date="2025-08-11T16:10:12Z"/>
              </w:rPr>
            </w:pPr>
            <w:ins w:id="1181" w:author="cmcc-chunxia Guo" w:date="2025-08-11T16:10:12Z">
              <w:r>
                <w:rPr>
                  <w:rFonts w:cs="Arial"/>
                </w:rPr>
                <w:t>E-UTRA Band 8 or NR Band n8</w:t>
              </w:r>
            </w:ins>
          </w:p>
        </w:tc>
        <w:tc>
          <w:tcPr>
            <w:tcW w:w="1701" w:type="dxa"/>
            <w:tcBorders>
              <w:top w:val="single" w:color="auto" w:sz="2" w:space="0"/>
              <w:left w:val="single" w:color="auto" w:sz="2" w:space="0"/>
              <w:bottom w:val="single" w:color="auto" w:sz="2" w:space="0"/>
              <w:right w:val="single" w:color="auto" w:sz="2" w:space="0"/>
            </w:tcBorders>
          </w:tcPr>
          <w:p w14:paraId="403740FD">
            <w:pPr>
              <w:pStyle w:val="53"/>
              <w:rPr>
                <w:ins w:id="1182" w:author="cmcc-chunxia Guo" w:date="2025-08-11T16:10:12Z"/>
                <w:rFonts w:cs="Arial"/>
              </w:rPr>
            </w:pPr>
            <w:ins w:id="1183" w:author="cmcc-chunxia Guo" w:date="2025-08-11T16:10:12Z">
              <w:r>
                <w:rPr>
                  <w:rFonts w:cs="Arial"/>
                </w:rPr>
                <w:t>880 – 915 MHz</w:t>
              </w:r>
            </w:ins>
          </w:p>
        </w:tc>
        <w:tc>
          <w:tcPr>
            <w:tcW w:w="851" w:type="dxa"/>
            <w:tcBorders>
              <w:top w:val="single" w:color="auto" w:sz="2" w:space="0"/>
              <w:left w:val="single" w:color="auto" w:sz="2" w:space="0"/>
              <w:bottom w:val="single" w:color="auto" w:sz="2" w:space="0"/>
              <w:right w:val="single" w:color="auto" w:sz="2" w:space="0"/>
            </w:tcBorders>
          </w:tcPr>
          <w:p w14:paraId="7F7E9368">
            <w:pPr>
              <w:pStyle w:val="53"/>
              <w:rPr>
                <w:ins w:id="1184" w:author="cmcc-chunxia Guo" w:date="2025-08-11T16:10:12Z"/>
                <w:rFonts w:cs="Arial"/>
              </w:rPr>
            </w:pPr>
            <w:ins w:id="1185" w:author="cmcc-chunxia Guo" w:date="2025-08-11T16:10:12Z">
              <w:r>
                <w:rPr>
                  <w:rFonts w:cs="Arial"/>
                </w:rPr>
                <w:t>-49 dBm</w:t>
              </w:r>
            </w:ins>
          </w:p>
        </w:tc>
        <w:tc>
          <w:tcPr>
            <w:tcW w:w="1417" w:type="dxa"/>
            <w:tcBorders>
              <w:top w:val="single" w:color="auto" w:sz="2" w:space="0"/>
              <w:left w:val="single" w:color="auto" w:sz="2" w:space="0"/>
              <w:bottom w:val="single" w:color="auto" w:sz="2" w:space="0"/>
              <w:right w:val="single" w:color="auto" w:sz="2" w:space="0"/>
            </w:tcBorders>
          </w:tcPr>
          <w:p w14:paraId="7043FED6">
            <w:pPr>
              <w:pStyle w:val="53"/>
              <w:rPr>
                <w:ins w:id="1186" w:author="cmcc-chunxia Guo" w:date="2025-08-11T16:10:12Z"/>
                <w:rFonts w:cs="Arial"/>
              </w:rPr>
            </w:pPr>
            <w:ins w:id="1187"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79E8A8ED">
            <w:pPr>
              <w:pStyle w:val="53"/>
              <w:rPr>
                <w:ins w:id="1188" w:author="cmcc-chunxia Guo" w:date="2025-08-11T16:10:12Z"/>
                <w:rFonts w:cs="Arial"/>
              </w:rPr>
            </w:pPr>
            <w:ins w:id="1189" w:author="cmcc-chunxia Guo" w:date="2025-08-11T16:10:12Z">
              <w:r>
                <w:rPr>
                  <w:rFonts w:cs="Arial"/>
                </w:rPr>
                <w:t>This requirement does not apply to BS operating in band n8,</w:t>
              </w:r>
            </w:ins>
            <w:ins w:id="1190" w:author="cmcc-chunxia Guo" w:date="2025-08-11T16:10:12Z">
              <w:r>
                <w:rPr>
                  <w:rFonts w:cs="v5.0.0"/>
                </w:rPr>
                <w:t xml:space="preserve"> since it is already covered by the requirement in clause 6.6.5.2.2.</w:t>
              </w:r>
            </w:ins>
          </w:p>
        </w:tc>
      </w:tr>
      <w:tr w14:paraId="1DFE74B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191" w:author="cmcc-chunxia Guo" w:date="2025-08-11T16:10:12Z"/>
        </w:trPr>
        <w:tc>
          <w:tcPr>
            <w:tcW w:w="1302" w:type="dxa"/>
            <w:tcBorders>
              <w:top w:val="single" w:color="auto" w:sz="2" w:space="0"/>
              <w:left w:val="single" w:color="auto" w:sz="2" w:space="0"/>
              <w:bottom w:val="nil"/>
              <w:right w:val="single" w:color="auto" w:sz="2" w:space="0"/>
            </w:tcBorders>
            <w:vAlign w:val="center"/>
          </w:tcPr>
          <w:p w14:paraId="0E3B414A">
            <w:pPr>
              <w:pStyle w:val="53"/>
              <w:rPr>
                <w:ins w:id="1192" w:author="cmcc-chunxia Guo" w:date="2025-08-11T16:10:12Z"/>
              </w:rPr>
            </w:pPr>
            <w:ins w:id="1193" w:author="cmcc-chunxia Guo" w:date="2025-08-11T16:10:12Z">
              <w:r>
                <w:rPr>
                  <w:rFonts w:cs="Arial"/>
                  <w:lang w:val="sv-SE"/>
                </w:rPr>
                <w:t>UTRA FDD Band IX or</w:t>
              </w:r>
            </w:ins>
          </w:p>
        </w:tc>
        <w:tc>
          <w:tcPr>
            <w:tcW w:w="1701" w:type="dxa"/>
            <w:tcBorders>
              <w:top w:val="single" w:color="auto" w:sz="2" w:space="0"/>
              <w:left w:val="single" w:color="auto" w:sz="2" w:space="0"/>
              <w:bottom w:val="single" w:color="auto" w:sz="2" w:space="0"/>
              <w:right w:val="single" w:color="auto" w:sz="2" w:space="0"/>
            </w:tcBorders>
          </w:tcPr>
          <w:p w14:paraId="0D279C9D">
            <w:pPr>
              <w:pStyle w:val="53"/>
              <w:rPr>
                <w:ins w:id="1194" w:author="cmcc-chunxia Guo" w:date="2025-08-11T16:10:12Z"/>
                <w:rFonts w:cs="Arial"/>
                <w:lang w:eastAsia="zh-CN"/>
              </w:rPr>
            </w:pPr>
            <w:ins w:id="1195" w:author="cmcc-chunxia Guo" w:date="2025-08-11T16:10:12Z">
              <w:r>
                <w:rPr>
                  <w:rFonts w:cs="Arial"/>
                </w:rPr>
                <w:t>1844.9 – 1879.9 MHz</w:t>
              </w:r>
            </w:ins>
          </w:p>
          <w:p w14:paraId="3AB02274">
            <w:pPr>
              <w:pStyle w:val="53"/>
              <w:rPr>
                <w:ins w:id="1196" w:author="cmcc-chunxia Guo" w:date="2025-08-11T16:10:12Z"/>
                <w:rFonts w:cs="Arial"/>
              </w:rPr>
            </w:pPr>
          </w:p>
        </w:tc>
        <w:tc>
          <w:tcPr>
            <w:tcW w:w="851" w:type="dxa"/>
            <w:tcBorders>
              <w:top w:val="single" w:color="auto" w:sz="2" w:space="0"/>
              <w:left w:val="single" w:color="auto" w:sz="2" w:space="0"/>
              <w:bottom w:val="single" w:color="auto" w:sz="2" w:space="0"/>
              <w:right w:val="single" w:color="auto" w:sz="2" w:space="0"/>
            </w:tcBorders>
          </w:tcPr>
          <w:p w14:paraId="5B9AE53C">
            <w:pPr>
              <w:pStyle w:val="53"/>
              <w:rPr>
                <w:ins w:id="1197" w:author="cmcc-chunxia Guo" w:date="2025-08-11T16:10:12Z"/>
                <w:rFonts w:cs="Arial"/>
              </w:rPr>
            </w:pPr>
            <w:ins w:id="1198" w:author="cmcc-chunxia Guo" w:date="2025-08-11T16:10:12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14:paraId="4C6265A1">
            <w:pPr>
              <w:pStyle w:val="53"/>
              <w:rPr>
                <w:ins w:id="1199" w:author="cmcc-chunxia Guo" w:date="2025-08-11T16:10:12Z"/>
                <w:rFonts w:cs="Arial"/>
              </w:rPr>
            </w:pPr>
            <w:ins w:id="1200"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51CAE932">
            <w:pPr>
              <w:pStyle w:val="53"/>
              <w:rPr>
                <w:ins w:id="1201" w:author="cmcc-chunxia Guo" w:date="2025-08-11T16:10:12Z"/>
                <w:rFonts w:cs="Arial"/>
              </w:rPr>
            </w:pPr>
            <w:ins w:id="1202" w:author="cmcc-chunxia Guo" w:date="2025-08-11T16:10:12Z">
              <w:r>
                <w:rPr>
                  <w:rFonts w:cs="Arial"/>
                </w:rPr>
                <w:t>This requirement does not apply to BS operating in band n3.</w:t>
              </w:r>
            </w:ins>
          </w:p>
        </w:tc>
      </w:tr>
      <w:tr w14:paraId="32C6A17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203" w:author="cmcc-chunxia Guo" w:date="2025-08-11T16:10:12Z"/>
        </w:trPr>
        <w:tc>
          <w:tcPr>
            <w:tcW w:w="1302" w:type="dxa"/>
            <w:tcBorders>
              <w:top w:val="nil"/>
              <w:left w:val="single" w:color="auto" w:sz="2" w:space="0"/>
              <w:bottom w:val="single" w:color="auto" w:sz="2" w:space="0"/>
              <w:right w:val="single" w:color="auto" w:sz="2" w:space="0"/>
            </w:tcBorders>
          </w:tcPr>
          <w:p w14:paraId="33729710">
            <w:pPr>
              <w:pStyle w:val="53"/>
              <w:rPr>
                <w:ins w:id="1204" w:author="cmcc-chunxia Guo" w:date="2025-08-11T16:10:12Z"/>
              </w:rPr>
            </w:pPr>
            <w:ins w:id="1205" w:author="cmcc-chunxia Guo" w:date="2025-08-11T16:10:12Z">
              <w:r>
                <w:rPr>
                  <w:rFonts w:cs="Arial"/>
                  <w:lang w:val="sv-SE"/>
                </w:rPr>
                <w:t>E-UTRA Band 9</w:t>
              </w:r>
            </w:ins>
          </w:p>
        </w:tc>
        <w:tc>
          <w:tcPr>
            <w:tcW w:w="1701" w:type="dxa"/>
            <w:tcBorders>
              <w:top w:val="single" w:color="auto" w:sz="2" w:space="0"/>
              <w:left w:val="single" w:color="auto" w:sz="2" w:space="0"/>
              <w:bottom w:val="single" w:color="auto" w:sz="2" w:space="0"/>
              <w:right w:val="single" w:color="auto" w:sz="2" w:space="0"/>
            </w:tcBorders>
          </w:tcPr>
          <w:p w14:paraId="4F2AA5DC">
            <w:pPr>
              <w:pStyle w:val="53"/>
              <w:rPr>
                <w:ins w:id="1206" w:author="cmcc-chunxia Guo" w:date="2025-08-11T16:10:12Z"/>
                <w:rFonts w:cs="Arial"/>
              </w:rPr>
            </w:pPr>
            <w:ins w:id="1207" w:author="cmcc-chunxia Guo" w:date="2025-08-11T16:10:12Z">
              <w:r>
                <w:rPr>
                  <w:rFonts w:cs="Arial"/>
                </w:rPr>
                <w:t>1749.9 – 1784.9 MHz</w:t>
              </w:r>
            </w:ins>
          </w:p>
        </w:tc>
        <w:tc>
          <w:tcPr>
            <w:tcW w:w="851" w:type="dxa"/>
            <w:tcBorders>
              <w:top w:val="single" w:color="auto" w:sz="2" w:space="0"/>
              <w:left w:val="single" w:color="auto" w:sz="2" w:space="0"/>
              <w:bottom w:val="single" w:color="auto" w:sz="2" w:space="0"/>
              <w:right w:val="single" w:color="auto" w:sz="2" w:space="0"/>
            </w:tcBorders>
          </w:tcPr>
          <w:p w14:paraId="05FD1090">
            <w:pPr>
              <w:pStyle w:val="53"/>
              <w:rPr>
                <w:ins w:id="1208" w:author="cmcc-chunxia Guo" w:date="2025-08-11T16:10:12Z"/>
                <w:rFonts w:cs="Arial"/>
              </w:rPr>
            </w:pPr>
            <w:ins w:id="1209" w:author="cmcc-chunxia Guo" w:date="2025-08-11T16:10:12Z">
              <w:r>
                <w:rPr>
                  <w:rFonts w:cs="Arial"/>
                </w:rPr>
                <w:t>-49 dBm</w:t>
              </w:r>
            </w:ins>
          </w:p>
        </w:tc>
        <w:tc>
          <w:tcPr>
            <w:tcW w:w="1417" w:type="dxa"/>
            <w:tcBorders>
              <w:top w:val="single" w:color="auto" w:sz="2" w:space="0"/>
              <w:left w:val="single" w:color="auto" w:sz="2" w:space="0"/>
              <w:bottom w:val="single" w:color="auto" w:sz="2" w:space="0"/>
              <w:right w:val="single" w:color="auto" w:sz="2" w:space="0"/>
            </w:tcBorders>
          </w:tcPr>
          <w:p w14:paraId="14124247">
            <w:pPr>
              <w:pStyle w:val="53"/>
              <w:rPr>
                <w:ins w:id="1210" w:author="cmcc-chunxia Guo" w:date="2025-08-11T16:10:12Z"/>
                <w:rFonts w:cs="Arial"/>
              </w:rPr>
            </w:pPr>
            <w:ins w:id="1211"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4F55C83B">
            <w:pPr>
              <w:pStyle w:val="53"/>
              <w:rPr>
                <w:ins w:id="1212" w:author="cmcc-chunxia Guo" w:date="2025-08-11T16:10:12Z"/>
                <w:rFonts w:cs="Arial"/>
              </w:rPr>
            </w:pPr>
            <w:ins w:id="1213" w:author="cmcc-chunxia Guo" w:date="2025-08-11T16:10:12Z">
              <w:r>
                <w:rPr>
                  <w:rFonts w:cs="Arial"/>
                </w:rPr>
                <w:t>This requirement does not apply to BS operating in band n3,</w:t>
              </w:r>
            </w:ins>
            <w:ins w:id="1214" w:author="cmcc-chunxia Guo" w:date="2025-08-11T16:10:12Z">
              <w:r>
                <w:rPr>
                  <w:rFonts w:cs="v5.0.0"/>
                </w:rPr>
                <w:t xml:space="preserve"> since it is already covered by the requirement in clause 6.6.5.2.2.</w:t>
              </w:r>
            </w:ins>
          </w:p>
        </w:tc>
      </w:tr>
      <w:tr w14:paraId="2C00BCA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215" w:author="cmcc-chunxia Guo" w:date="2025-08-11T16:10:12Z"/>
        </w:trPr>
        <w:tc>
          <w:tcPr>
            <w:tcW w:w="1302" w:type="dxa"/>
            <w:tcBorders>
              <w:top w:val="single" w:color="auto" w:sz="2" w:space="0"/>
              <w:left w:val="single" w:color="auto" w:sz="2" w:space="0"/>
              <w:bottom w:val="nil"/>
              <w:right w:val="single" w:color="auto" w:sz="2" w:space="0"/>
            </w:tcBorders>
          </w:tcPr>
          <w:p w14:paraId="13507778">
            <w:pPr>
              <w:pStyle w:val="53"/>
              <w:rPr>
                <w:ins w:id="1216" w:author="cmcc-chunxia Guo" w:date="2025-08-11T16:10:12Z"/>
              </w:rPr>
            </w:pPr>
            <w:ins w:id="1217" w:author="cmcc-chunxia Guo" w:date="2025-08-11T16:10:12Z">
              <w:r>
                <w:rPr>
                  <w:rFonts w:cs="Arial"/>
                  <w:lang w:val="sv-SE"/>
                </w:rPr>
                <w:t>UTRA FDD Band X or</w:t>
              </w:r>
            </w:ins>
          </w:p>
        </w:tc>
        <w:tc>
          <w:tcPr>
            <w:tcW w:w="1701" w:type="dxa"/>
            <w:tcBorders>
              <w:top w:val="single" w:color="auto" w:sz="2" w:space="0"/>
              <w:left w:val="single" w:color="auto" w:sz="2" w:space="0"/>
              <w:bottom w:val="single" w:color="auto" w:sz="2" w:space="0"/>
              <w:right w:val="single" w:color="auto" w:sz="2" w:space="0"/>
            </w:tcBorders>
          </w:tcPr>
          <w:p w14:paraId="1BBBF672">
            <w:pPr>
              <w:pStyle w:val="53"/>
              <w:rPr>
                <w:ins w:id="1218" w:author="cmcc-chunxia Guo" w:date="2025-08-11T16:10:12Z"/>
                <w:rFonts w:cs="Arial"/>
              </w:rPr>
            </w:pPr>
            <w:ins w:id="1219" w:author="cmcc-chunxia Guo" w:date="2025-08-11T16:10:12Z">
              <w:r>
                <w:rPr>
                  <w:rFonts w:cs="Arial"/>
                </w:rPr>
                <w:t>2110 – 2170 MHz</w:t>
              </w:r>
            </w:ins>
          </w:p>
        </w:tc>
        <w:tc>
          <w:tcPr>
            <w:tcW w:w="851" w:type="dxa"/>
            <w:tcBorders>
              <w:top w:val="single" w:color="auto" w:sz="2" w:space="0"/>
              <w:left w:val="single" w:color="auto" w:sz="2" w:space="0"/>
              <w:bottom w:val="single" w:color="auto" w:sz="2" w:space="0"/>
              <w:right w:val="single" w:color="auto" w:sz="2" w:space="0"/>
            </w:tcBorders>
          </w:tcPr>
          <w:p w14:paraId="0E5F6DE8">
            <w:pPr>
              <w:pStyle w:val="53"/>
              <w:rPr>
                <w:ins w:id="1220" w:author="cmcc-chunxia Guo" w:date="2025-08-11T16:10:12Z"/>
                <w:rFonts w:cs="Arial"/>
              </w:rPr>
            </w:pPr>
            <w:ins w:id="1221" w:author="cmcc-chunxia Guo" w:date="2025-08-11T16:10:12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14:paraId="05986D48">
            <w:pPr>
              <w:pStyle w:val="53"/>
              <w:rPr>
                <w:ins w:id="1222" w:author="cmcc-chunxia Guo" w:date="2025-08-11T16:10:12Z"/>
                <w:rFonts w:cs="Arial"/>
              </w:rPr>
            </w:pPr>
            <w:ins w:id="1223"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5BF3A330">
            <w:pPr>
              <w:pStyle w:val="53"/>
              <w:rPr>
                <w:ins w:id="1224" w:author="cmcc-chunxia Guo" w:date="2025-08-11T16:10:12Z"/>
                <w:rFonts w:cs="Arial"/>
              </w:rPr>
            </w:pPr>
            <w:ins w:id="1225" w:author="cmcc-chunxia Guo" w:date="2025-08-11T16:10:12Z">
              <w:r>
                <w:rPr>
                  <w:rFonts w:cs="Arial"/>
                </w:rPr>
                <w:t>This requirement does not apply to BS operating in band n66</w:t>
              </w:r>
            </w:ins>
          </w:p>
        </w:tc>
      </w:tr>
      <w:tr w14:paraId="31ACE2C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226" w:author="cmcc-chunxia Guo" w:date="2025-08-11T16:10:12Z"/>
        </w:trPr>
        <w:tc>
          <w:tcPr>
            <w:tcW w:w="1302" w:type="dxa"/>
            <w:tcBorders>
              <w:top w:val="nil"/>
              <w:left w:val="single" w:color="auto" w:sz="2" w:space="0"/>
              <w:bottom w:val="single" w:color="auto" w:sz="2" w:space="0"/>
              <w:right w:val="single" w:color="auto" w:sz="2" w:space="0"/>
            </w:tcBorders>
          </w:tcPr>
          <w:p w14:paraId="2D02CAB7">
            <w:pPr>
              <w:pStyle w:val="53"/>
              <w:rPr>
                <w:ins w:id="1227" w:author="cmcc-chunxia Guo" w:date="2025-08-11T16:10:12Z"/>
              </w:rPr>
            </w:pPr>
            <w:ins w:id="1228" w:author="cmcc-chunxia Guo" w:date="2025-08-11T16:10:12Z">
              <w:r>
                <w:rPr>
                  <w:rFonts w:cs="Arial"/>
                  <w:lang w:val="sv-SE"/>
                </w:rPr>
                <w:t>E-UTRA Band 10</w:t>
              </w:r>
            </w:ins>
          </w:p>
        </w:tc>
        <w:tc>
          <w:tcPr>
            <w:tcW w:w="1701" w:type="dxa"/>
            <w:tcBorders>
              <w:top w:val="single" w:color="auto" w:sz="2" w:space="0"/>
              <w:left w:val="single" w:color="auto" w:sz="2" w:space="0"/>
              <w:bottom w:val="single" w:color="auto" w:sz="2" w:space="0"/>
              <w:right w:val="single" w:color="auto" w:sz="2" w:space="0"/>
            </w:tcBorders>
          </w:tcPr>
          <w:p w14:paraId="5E9F0F77">
            <w:pPr>
              <w:pStyle w:val="53"/>
              <w:rPr>
                <w:ins w:id="1229" w:author="cmcc-chunxia Guo" w:date="2025-08-11T16:10:12Z"/>
                <w:rFonts w:cs="Arial"/>
              </w:rPr>
            </w:pPr>
            <w:ins w:id="1230" w:author="cmcc-chunxia Guo" w:date="2025-08-11T16:10:12Z">
              <w:r>
                <w:rPr>
                  <w:rFonts w:cs="Arial"/>
                </w:rPr>
                <w:t>1710 – 1770 MHz</w:t>
              </w:r>
            </w:ins>
          </w:p>
        </w:tc>
        <w:tc>
          <w:tcPr>
            <w:tcW w:w="851" w:type="dxa"/>
            <w:tcBorders>
              <w:top w:val="single" w:color="auto" w:sz="2" w:space="0"/>
              <w:left w:val="single" w:color="auto" w:sz="2" w:space="0"/>
              <w:bottom w:val="single" w:color="auto" w:sz="2" w:space="0"/>
              <w:right w:val="single" w:color="auto" w:sz="2" w:space="0"/>
            </w:tcBorders>
          </w:tcPr>
          <w:p w14:paraId="6B1B47DC">
            <w:pPr>
              <w:pStyle w:val="53"/>
              <w:rPr>
                <w:ins w:id="1231" w:author="cmcc-chunxia Guo" w:date="2025-08-11T16:10:12Z"/>
                <w:rFonts w:cs="Arial"/>
              </w:rPr>
            </w:pPr>
            <w:ins w:id="1232" w:author="cmcc-chunxia Guo" w:date="2025-08-11T16:10:12Z">
              <w:r>
                <w:rPr>
                  <w:rFonts w:cs="Arial"/>
                </w:rPr>
                <w:t>-49 dBm</w:t>
              </w:r>
            </w:ins>
          </w:p>
        </w:tc>
        <w:tc>
          <w:tcPr>
            <w:tcW w:w="1417" w:type="dxa"/>
            <w:tcBorders>
              <w:top w:val="single" w:color="auto" w:sz="2" w:space="0"/>
              <w:left w:val="single" w:color="auto" w:sz="2" w:space="0"/>
              <w:bottom w:val="single" w:color="auto" w:sz="2" w:space="0"/>
              <w:right w:val="single" w:color="auto" w:sz="2" w:space="0"/>
            </w:tcBorders>
          </w:tcPr>
          <w:p w14:paraId="57227BB8">
            <w:pPr>
              <w:pStyle w:val="53"/>
              <w:rPr>
                <w:ins w:id="1233" w:author="cmcc-chunxia Guo" w:date="2025-08-11T16:10:12Z"/>
                <w:rFonts w:cs="Arial"/>
              </w:rPr>
            </w:pPr>
            <w:ins w:id="1234"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309C2E61">
            <w:pPr>
              <w:pStyle w:val="53"/>
              <w:rPr>
                <w:ins w:id="1235" w:author="cmcc-chunxia Guo" w:date="2025-08-11T16:10:12Z"/>
                <w:rFonts w:cs="Arial"/>
              </w:rPr>
            </w:pPr>
            <w:ins w:id="1236" w:author="cmcc-chunxia Guo" w:date="2025-08-11T16:10:12Z">
              <w:r>
                <w:rPr>
                  <w:rFonts w:cs="Arial"/>
                </w:rPr>
                <w:t xml:space="preserve">This requirement does not apply to BS operating in band n66, </w:t>
              </w:r>
            </w:ins>
            <w:ins w:id="1237" w:author="cmcc-chunxia Guo" w:date="2025-08-11T16:10:12Z">
              <w:r>
                <w:rPr>
                  <w:rFonts w:cs="v5.0.0"/>
                </w:rPr>
                <w:t>since it is already covered by the requirement in clause 6.6.5.2.2.</w:t>
              </w:r>
            </w:ins>
          </w:p>
        </w:tc>
      </w:tr>
      <w:tr w14:paraId="569C951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238" w:author="cmcc-chunxia Guo" w:date="2025-08-11T16:10:12Z"/>
        </w:trPr>
        <w:tc>
          <w:tcPr>
            <w:tcW w:w="1302" w:type="dxa"/>
            <w:tcBorders>
              <w:top w:val="single" w:color="auto" w:sz="2" w:space="0"/>
              <w:left w:val="single" w:color="auto" w:sz="2" w:space="0"/>
              <w:bottom w:val="nil"/>
              <w:right w:val="single" w:color="auto" w:sz="2" w:space="0"/>
            </w:tcBorders>
          </w:tcPr>
          <w:p w14:paraId="089C401E">
            <w:pPr>
              <w:pStyle w:val="53"/>
              <w:rPr>
                <w:ins w:id="1239" w:author="cmcc-chunxia Guo" w:date="2025-08-11T16:10:12Z"/>
              </w:rPr>
            </w:pPr>
            <w:ins w:id="1240" w:author="cmcc-chunxia Guo" w:date="2025-08-11T16:10:12Z">
              <w:r>
                <w:rPr>
                  <w:rFonts w:cs="Arial"/>
                </w:rPr>
                <w:t>UTRA FDD Band XI or XXI or</w:t>
              </w:r>
            </w:ins>
          </w:p>
        </w:tc>
        <w:tc>
          <w:tcPr>
            <w:tcW w:w="1701" w:type="dxa"/>
            <w:tcBorders>
              <w:top w:val="single" w:color="auto" w:sz="2" w:space="0"/>
              <w:left w:val="single" w:color="auto" w:sz="2" w:space="0"/>
              <w:bottom w:val="single" w:color="auto" w:sz="2" w:space="0"/>
              <w:right w:val="single" w:color="auto" w:sz="2" w:space="0"/>
            </w:tcBorders>
          </w:tcPr>
          <w:p w14:paraId="53A781CA">
            <w:pPr>
              <w:pStyle w:val="53"/>
              <w:rPr>
                <w:ins w:id="1241" w:author="cmcc-chunxia Guo" w:date="2025-08-11T16:10:12Z"/>
                <w:rFonts w:cs="Arial"/>
              </w:rPr>
            </w:pPr>
            <w:ins w:id="1242" w:author="cmcc-chunxia Guo" w:date="2025-08-11T16:10:12Z">
              <w:r>
                <w:rPr>
                  <w:rFonts w:cs="Arial"/>
                </w:rPr>
                <w:t>1475.9 – 1510.9 MHz</w:t>
              </w:r>
            </w:ins>
          </w:p>
        </w:tc>
        <w:tc>
          <w:tcPr>
            <w:tcW w:w="851" w:type="dxa"/>
            <w:tcBorders>
              <w:top w:val="single" w:color="auto" w:sz="2" w:space="0"/>
              <w:left w:val="single" w:color="auto" w:sz="2" w:space="0"/>
              <w:bottom w:val="single" w:color="auto" w:sz="2" w:space="0"/>
              <w:right w:val="single" w:color="auto" w:sz="2" w:space="0"/>
            </w:tcBorders>
          </w:tcPr>
          <w:p w14:paraId="61253557">
            <w:pPr>
              <w:pStyle w:val="53"/>
              <w:rPr>
                <w:ins w:id="1243" w:author="cmcc-chunxia Guo" w:date="2025-08-11T16:10:12Z"/>
                <w:rFonts w:cs="Arial"/>
              </w:rPr>
            </w:pPr>
            <w:ins w:id="1244" w:author="cmcc-chunxia Guo" w:date="2025-08-11T16:10:12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14:paraId="6C2860CA">
            <w:pPr>
              <w:pStyle w:val="53"/>
              <w:rPr>
                <w:ins w:id="1245" w:author="cmcc-chunxia Guo" w:date="2025-08-11T16:10:12Z"/>
                <w:rFonts w:cs="Arial"/>
              </w:rPr>
            </w:pPr>
            <w:ins w:id="1246"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329C17A7">
            <w:pPr>
              <w:pStyle w:val="53"/>
              <w:rPr>
                <w:ins w:id="1247" w:author="cmcc-chunxia Guo" w:date="2025-08-11T16:10:12Z"/>
                <w:rFonts w:cs="Arial"/>
              </w:rPr>
            </w:pPr>
            <w:ins w:id="1248" w:author="cmcc-chunxia Guo" w:date="2025-08-11T16:10:12Z">
              <w:r>
                <w:rPr>
                  <w:rFonts w:cs="Arial"/>
                </w:rPr>
                <w:t xml:space="preserve">This requirement does not apply to BS operating in band n50, </w:t>
              </w:r>
            </w:ins>
            <w:ins w:id="1249" w:author="cmcc-chunxia Guo" w:date="2025-08-11T16:10:12Z">
              <w:r>
                <w:rPr>
                  <w:rFonts w:cs="Arial"/>
                  <w:lang w:eastAsia="ja-JP"/>
                </w:rPr>
                <w:t xml:space="preserve">n74, </w:t>
              </w:r>
            </w:ins>
            <w:ins w:id="1250" w:author="cmcc-chunxia Guo" w:date="2025-08-11T16:10:12Z">
              <w:r>
                <w:rPr>
                  <w:rFonts w:cs="Arial"/>
                  <w:lang w:eastAsia="ko-KR"/>
                </w:rPr>
                <w:t>n75, n92, n94 or n109.</w:t>
              </w:r>
            </w:ins>
          </w:p>
        </w:tc>
      </w:tr>
      <w:tr w14:paraId="7D02F68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251" w:author="cmcc-chunxia Guo" w:date="2025-08-11T16:10:12Z"/>
        </w:trPr>
        <w:tc>
          <w:tcPr>
            <w:tcW w:w="1302" w:type="dxa"/>
            <w:tcBorders>
              <w:top w:val="nil"/>
              <w:left w:val="single" w:color="auto" w:sz="2" w:space="0"/>
              <w:bottom w:val="nil"/>
              <w:right w:val="single" w:color="auto" w:sz="2" w:space="0"/>
            </w:tcBorders>
            <w:vAlign w:val="center"/>
          </w:tcPr>
          <w:p w14:paraId="21093B10">
            <w:pPr>
              <w:pStyle w:val="53"/>
              <w:rPr>
                <w:ins w:id="1252" w:author="cmcc-chunxia Guo" w:date="2025-08-11T16:10:12Z"/>
              </w:rPr>
            </w:pPr>
            <w:ins w:id="1253" w:author="cmcc-chunxia Guo" w:date="2025-08-11T16:10:12Z">
              <w:r>
                <w:rPr>
                  <w:rFonts w:cs="Arial"/>
                </w:rPr>
                <w:t>E-UTRA Band 11 or 21</w:t>
              </w:r>
            </w:ins>
          </w:p>
        </w:tc>
        <w:tc>
          <w:tcPr>
            <w:tcW w:w="1701" w:type="dxa"/>
            <w:tcBorders>
              <w:top w:val="single" w:color="auto" w:sz="2" w:space="0"/>
              <w:left w:val="single" w:color="auto" w:sz="2" w:space="0"/>
              <w:bottom w:val="single" w:color="auto" w:sz="2" w:space="0"/>
              <w:right w:val="single" w:color="auto" w:sz="2" w:space="0"/>
            </w:tcBorders>
          </w:tcPr>
          <w:p w14:paraId="30325395">
            <w:pPr>
              <w:pStyle w:val="53"/>
              <w:rPr>
                <w:ins w:id="1254" w:author="cmcc-chunxia Guo" w:date="2025-08-11T16:10:12Z"/>
                <w:rFonts w:cs="Arial"/>
              </w:rPr>
            </w:pPr>
            <w:ins w:id="1255" w:author="cmcc-chunxia Guo" w:date="2025-08-11T16:10:12Z">
              <w:r>
                <w:rPr>
                  <w:rFonts w:cs="Arial"/>
                </w:rPr>
                <w:t xml:space="preserve">1427.9 – 1447.9 MHz </w:t>
              </w:r>
            </w:ins>
          </w:p>
        </w:tc>
        <w:tc>
          <w:tcPr>
            <w:tcW w:w="851" w:type="dxa"/>
            <w:tcBorders>
              <w:top w:val="single" w:color="auto" w:sz="2" w:space="0"/>
              <w:left w:val="single" w:color="auto" w:sz="2" w:space="0"/>
              <w:bottom w:val="single" w:color="auto" w:sz="2" w:space="0"/>
              <w:right w:val="single" w:color="auto" w:sz="2" w:space="0"/>
            </w:tcBorders>
          </w:tcPr>
          <w:p w14:paraId="386FDBF6">
            <w:pPr>
              <w:pStyle w:val="53"/>
              <w:rPr>
                <w:ins w:id="1256" w:author="cmcc-chunxia Guo" w:date="2025-08-11T16:10:12Z"/>
                <w:rFonts w:cs="Arial"/>
              </w:rPr>
            </w:pPr>
            <w:ins w:id="1257" w:author="cmcc-chunxia Guo" w:date="2025-08-11T16:10:12Z">
              <w:r>
                <w:rPr>
                  <w:rFonts w:cs="Arial"/>
                </w:rPr>
                <w:t>-49 dBm</w:t>
              </w:r>
            </w:ins>
          </w:p>
        </w:tc>
        <w:tc>
          <w:tcPr>
            <w:tcW w:w="1417" w:type="dxa"/>
            <w:tcBorders>
              <w:top w:val="single" w:color="auto" w:sz="2" w:space="0"/>
              <w:left w:val="single" w:color="auto" w:sz="2" w:space="0"/>
              <w:bottom w:val="single" w:color="auto" w:sz="2" w:space="0"/>
              <w:right w:val="single" w:color="auto" w:sz="2" w:space="0"/>
            </w:tcBorders>
          </w:tcPr>
          <w:p w14:paraId="6E2D4CE6">
            <w:pPr>
              <w:pStyle w:val="53"/>
              <w:rPr>
                <w:ins w:id="1258" w:author="cmcc-chunxia Guo" w:date="2025-08-11T16:10:12Z"/>
                <w:rFonts w:cs="Arial"/>
              </w:rPr>
            </w:pPr>
            <w:ins w:id="1259"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4C4D6589">
            <w:pPr>
              <w:pStyle w:val="53"/>
              <w:rPr>
                <w:ins w:id="1260" w:author="cmcc-chunxia Guo" w:date="2025-08-11T16:10:12Z"/>
                <w:rFonts w:cs="Arial"/>
              </w:rPr>
            </w:pPr>
            <w:ins w:id="1261" w:author="cmcc-chunxia Guo" w:date="2025-08-11T16:10:12Z">
              <w:r>
                <w:rPr>
                  <w:rFonts w:cs="Arial"/>
                  <w:lang w:eastAsia="ko-KR"/>
                </w:rPr>
                <w:t>This requirement does not apply to</w:t>
              </w:r>
            </w:ins>
            <w:ins w:id="1262" w:author="cmcc-chunxia Guo" w:date="2025-08-11T16:10:12Z">
              <w:r>
                <w:rPr>
                  <w:rFonts w:cs="v5.0.0"/>
                  <w:lang w:eastAsia="ko-KR"/>
                </w:rPr>
                <w:t xml:space="preserve"> </w:t>
              </w:r>
            </w:ins>
            <w:ins w:id="1263" w:author="cmcc-chunxia Guo" w:date="2025-08-11T16:10:12Z">
              <w:r>
                <w:rPr>
                  <w:rFonts w:cs="Arial"/>
                  <w:lang w:eastAsia="ko-KR"/>
                </w:rPr>
                <w:t>BS operating in band n50, n51,</w:t>
              </w:r>
            </w:ins>
            <w:ins w:id="1264" w:author="cmcc-chunxia Guo" w:date="2025-08-11T16:10:12Z">
              <w:r>
                <w:rPr>
                  <w:rFonts w:cs="Arial"/>
                  <w:lang w:eastAsia="ja-JP"/>
                </w:rPr>
                <w:t xml:space="preserve"> n74,</w:t>
              </w:r>
            </w:ins>
            <w:ins w:id="1265" w:author="cmcc-chunxia Guo" w:date="2025-08-11T16:10:12Z">
              <w:r>
                <w:rPr>
                  <w:rFonts w:cs="Arial"/>
                  <w:lang w:eastAsia="ko-KR"/>
                </w:rPr>
                <w:t xml:space="preserve"> n75, n76, n91, n92, n93, or n109</w:t>
              </w:r>
            </w:ins>
            <w:ins w:id="1266" w:author="cmcc-chunxia Guo" w:date="2025-08-11T16:10:12Z">
              <w:r>
                <w:rPr>
                  <w:rFonts w:cs="v5.0.0"/>
                  <w:lang w:eastAsia="ja-JP"/>
                </w:rPr>
                <w:t>.</w:t>
              </w:r>
            </w:ins>
          </w:p>
        </w:tc>
      </w:tr>
      <w:tr w14:paraId="4B3A8DF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267" w:author="cmcc-chunxia Guo" w:date="2025-08-11T16:10:12Z"/>
        </w:trPr>
        <w:tc>
          <w:tcPr>
            <w:tcW w:w="1302" w:type="dxa"/>
            <w:tcBorders>
              <w:top w:val="nil"/>
              <w:left w:val="single" w:color="auto" w:sz="2" w:space="0"/>
              <w:bottom w:val="single" w:color="auto" w:sz="2" w:space="0"/>
              <w:right w:val="single" w:color="auto" w:sz="2" w:space="0"/>
            </w:tcBorders>
            <w:vAlign w:val="center"/>
          </w:tcPr>
          <w:p w14:paraId="060A7E47">
            <w:pPr>
              <w:pStyle w:val="53"/>
              <w:rPr>
                <w:ins w:id="1268" w:author="cmcc-chunxia Guo" w:date="2025-08-11T16:10:12Z"/>
              </w:rPr>
            </w:pPr>
          </w:p>
        </w:tc>
        <w:tc>
          <w:tcPr>
            <w:tcW w:w="1701" w:type="dxa"/>
            <w:tcBorders>
              <w:top w:val="single" w:color="auto" w:sz="2" w:space="0"/>
              <w:left w:val="single" w:color="auto" w:sz="2" w:space="0"/>
              <w:bottom w:val="single" w:color="auto" w:sz="2" w:space="0"/>
              <w:right w:val="single" w:color="auto" w:sz="2" w:space="0"/>
            </w:tcBorders>
          </w:tcPr>
          <w:p w14:paraId="4013F291">
            <w:pPr>
              <w:pStyle w:val="53"/>
              <w:rPr>
                <w:ins w:id="1269" w:author="cmcc-chunxia Guo" w:date="2025-08-11T16:10:12Z"/>
                <w:rFonts w:cs="Arial"/>
              </w:rPr>
            </w:pPr>
            <w:ins w:id="1270" w:author="cmcc-chunxia Guo" w:date="2025-08-11T16:10:12Z">
              <w:r>
                <w:rPr>
                  <w:rFonts w:cs="Arial"/>
                </w:rPr>
                <w:t>1447.9 – 1462.9 MHz</w:t>
              </w:r>
            </w:ins>
          </w:p>
        </w:tc>
        <w:tc>
          <w:tcPr>
            <w:tcW w:w="851" w:type="dxa"/>
            <w:tcBorders>
              <w:top w:val="single" w:color="auto" w:sz="2" w:space="0"/>
              <w:left w:val="single" w:color="auto" w:sz="2" w:space="0"/>
              <w:bottom w:val="single" w:color="auto" w:sz="2" w:space="0"/>
              <w:right w:val="single" w:color="auto" w:sz="2" w:space="0"/>
            </w:tcBorders>
          </w:tcPr>
          <w:p w14:paraId="0C8C2170">
            <w:pPr>
              <w:pStyle w:val="53"/>
              <w:rPr>
                <w:ins w:id="1271" w:author="cmcc-chunxia Guo" w:date="2025-08-11T16:10:12Z"/>
                <w:rFonts w:cs="Arial"/>
              </w:rPr>
            </w:pPr>
            <w:ins w:id="1272" w:author="cmcc-chunxia Guo" w:date="2025-08-11T16:10:12Z">
              <w:r>
                <w:rPr>
                  <w:rFonts w:cs="Arial"/>
                </w:rPr>
                <w:t>-49 dBm</w:t>
              </w:r>
            </w:ins>
          </w:p>
        </w:tc>
        <w:tc>
          <w:tcPr>
            <w:tcW w:w="1417" w:type="dxa"/>
            <w:tcBorders>
              <w:top w:val="single" w:color="auto" w:sz="2" w:space="0"/>
              <w:left w:val="single" w:color="auto" w:sz="2" w:space="0"/>
              <w:bottom w:val="single" w:color="auto" w:sz="2" w:space="0"/>
              <w:right w:val="single" w:color="auto" w:sz="2" w:space="0"/>
            </w:tcBorders>
          </w:tcPr>
          <w:p w14:paraId="0D8D658B">
            <w:pPr>
              <w:pStyle w:val="53"/>
              <w:rPr>
                <w:ins w:id="1273" w:author="cmcc-chunxia Guo" w:date="2025-08-11T16:10:12Z"/>
                <w:rFonts w:cs="Arial"/>
              </w:rPr>
            </w:pPr>
            <w:ins w:id="1274"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0FBA07CA">
            <w:pPr>
              <w:pStyle w:val="53"/>
              <w:rPr>
                <w:ins w:id="1275" w:author="cmcc-chunxia Guo" w:date="2025-08-11T16:10:12Z"/>
                <w:rFonts w:cs="Arial"/>
                <w:lang w:eastAsia="ko-KR"/>
              </w:rPr>
            </w:pPr>
            <w:ins w:id="1276" w:author="cmcc-chunxia Guo" w:date="2025-08-11T16:10:12Z">
              <w:r>
                <w:rPr>
                  <w:rFonts w:cs="Arial"/>
                  <w:lang w:eastAsia="ko-KR"/>
                </w:rPr>
                <w:t>This requirement does not apply to</w:t>
              </w:r>
            </w:ins>
            <w:ins w:id="1277" w:author="cmcc-chunxia Guo" w:date="2025-08-11T16:10:12Z">
              <w:r>
                <w:rPr>
                  <w:rFonts w:cs="v5.0.0"/>
                  <w:lang w:eastAsia="ko-KR"/>
                </w:rPr>
                <w:t xml:space="preserve"> </w:t>
              </w:r>
            </w:ins>
            <w:ins w:id="1278" w:author="cmcc-chunxia Guo" w:date="2025-08-11T16:10:12Z">
              <w:r>
                <w:rPr>
                  <w:rFonts w:cs="Arial"/>
                  <w:lang w:eastAsia="ko-KR"/>
                </w:rPr>
                <w:t xml:space="preserve">BS operating in band n50, </w:t>
              </w:r>
            </w:ins>
            <w:ins w:id="1279" w:author="cmcc-chunxia Guo" w:date="2025-08-11T16:10:12Z">
              <w:r>
                <w:rPr>
                  <w:rFonts w:cs="Arial"/>
                  <w:lang w:eastAsia="ja-JP"/>
                </w:rPr>
                <w:t xml:space="preserve">n74, </w:t>
              </w:r>
            </w:ins>
            <w:ins w:id="1280" w:author="cmcc-chunxia Guo" w:date="2025-08-11T16:10:12Z">
              <w:r>
                <w:rPr>
                  <w:rFonts w:cs="Arial"/>
                  <w:lang w:eastAsia="ko-KR"/>
                </w:rPr>
                <w:t>n75, n92, n94 or n109</w:t>
              </w:r>
            </w:ins>
            <w:ins w:id="1281" w:author="cmcc-chunxia Guo" w:date="2025-08-11T16:10:12Z">
              <w:r>
                <w:rPr>
                  <w:rFonts w:cs="v5.0.0"/>
                  <w:lang w:eastAsia="ja-JP"/>
                </w:rPr>
                <w:t>.</w:t>
              </w:r>
            </w:ins>
          </w:p>
        </w:tc>
      </w:tr>
      <w:tr w14:paraId="36F7F80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282" w:author="cmcc-chunxia Guo" w:date="2025-08-11T16:10:12Z"/>
        </w:trPr>
        <w:tc>
          <w:tcPr>
            <w:tcW w:w="1302" w:type="dxa"/>
            <w:tcBorders>
              <w:top w:val="single" w:color="auto" w:sz="2" w:space="0"/>
              <w:left w:val="single" w:color="auto" w:sz="2" w:space="0"/>
              <w:bottom w:val="nil"/>
              <w:right w:val="single" w:color="auto" w:sz="2" w:space="0"/>
            </w:tcBorders>
          </w:tcPr>
          <w:p w14:paraId="3F0669DA">
            <w:pPr>
              <w:pStyle w:val="53"/>
              <w:rPr>
                <w:ins w:id="1283" w:author="cmcc-chunxia Guo" w:date="2025-08-11T16:10:12Z"/>
              </w:rPr>
            </w:pPr>
            <w:ins w:id="1284" w:author="cmcc-chunxia Guo" w:date="2025-08-11T16:10:12Z">
              <w:r>
                <w:rPr>
                  <w:rFonts w:cs="Arial"/>
                  <w:lang w:val="sv-SE"/>
                </w:rPr>
                <w:t>UTRA FDD Band XII or</w:t>
              </w:r>
            </w:ins>
          </w:p>
        </w:tc>
        <w:tc>
          <w:tcPr>
            <w:tcW w:w="1701" w:type="dxa"/>
            <w:tcBorders>
              <w:top w:val="single" w:color="auto" w:sz="2" w:space="0"/>
              <w:left w:val="single" w:color="auto" w:sz="2" w:space="0"/>
              <w:bottom w:val="single" w:color="auto" w:sz="2" w:space="0"/>
              <w:right w:val="single" w:color="auto" w:sz="2" w:space="0"/>
            </w:tcBorders>
          </w:tcPr>
          <w:p w14:paraId="39D7D7CB">
            <w:pPr>
              <w:pStyle w:val="53"/>
              <w:rPr>
                <w:ins w:id="1285" w:author="cmcc-chunxia Guo" w:date="2025-08-11T16:10:12Z"/>
                <w:rFonts w:cs="Arial"/>
              </w:rPr>
            </w:pPr>
            <w:ins w:id="1286" w:author="cmcc-chunxia Guo" w:date="2025-08-11T16:10:12Z">
              <w:r>
                <w:rPr>
                  <w:rFonts w:cs="Arial"/>
                </w:rPr>
                <w:t>729 – 746 MHz</w:t>
              </w:r>
            </w:ins>
          </w:p>
        </w:tc>
        <w:tc>
          <w:tcPr>
            <w:tcW w:w="851" w:type="dxa"/>
            <w:tcBorders>
              <w:top w:val="single" w:color="auto" w:sz="2" w:space="0"/>
              <w:left w:val="single" w:color="auto" w:sz="2" w:space="0"/>
              <w:bottom w:val="single" w:color="auto" w:sz="2" w:space="0"/>
              <w:right w:val="single" w:color="auto" w:sz="2" w:space="0"/>
            </w:tcBorders>
          </w:tcPr>
          <w:p w14:paraId="486C739A">
            <w:pPr>
              <w:pStyle w:val="53"/>
              <w:rPr>
                <w:ins w:id="1287" w:author="cmcc-chunxia Guo" w:date="2025-08-11T16:10:12Z"/>
                <w:rFonts w:cs="Arial"/>
              </w:rPr>
            </w:pPr>
            <w:ins w:id="1288" w:author="cmcc-chunxia Guo" w:date="2025-08-11T16:10:12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14:paraId="7C110896">
            <w:pPr>
              <w:pStyle w:val="53"/>
              <w:rPr>
                <w:ins w:id="1289" w:author="cmcc-chunxia Guo" w:date="2025-08-11T16:10:12Z"/>
                <w:rFonts w:cs="Arial"/>
              </w:rPr>
            </w:pPr>
            <w:ins w:id="1290"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4AC6B5D0">
            <w:pPr>
              <w:pStyle w:val="53"/>
              <w:rPr>
                <w:ins w:id="1291" w:author="cmcc-chunxia Guo" w:date="2025-08-11T16:10:12Z"/>
                <w:rFonts w:cs="Arial"/>
                <w:lang w:eastAsia="ko-KR"/>
              </w:rPr>
            </w:pPr>
            <w:ins w:id="1292" w:author="cmcc-chunxia Guo" w:date="2025-08-11T16:10:12Z">
              <w:r>
                <w:rPr>
                  <w:rFonts w:cs="Arial"/>
                </w:rPr>
                <w:t>This requirement does not apply to BS operating in band n12 or n85.</w:t>
              </w:r>
            </w:ins>
          </w:p>
        </w:tc>
      </w:tr>
      <w:tr w14:paraId="73C2AA3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293" w:author="cmcc-chunxia Guo" w:date="2025-08-11T16:10:12Z"/>
        </w:trPr>
        <w:tc>
          <w:tcPr>
            <w:tcW w:w="1302" w:type="dxa"/>
            <w:tcBorders>
              <w:top w:val="nil"/>
              <w:left w:val="single" w:color="auto" w:sz="2" w:space="0"/>
              <w:bottom w:val="single" w:color="auto" w:sz="2" w:space="0"/>
              <w:right w:val="single" w:color="auto" w:sz="2" w:space="0"/>
            </w:tcBorders>
          </w:tcPr>
          <w:p w14:paraId="00E98C19">
            <w:pPr>
              <w:pStyle w:val="53"/>
              <w:rPr>
                <w:ins w:id="1294" w:author="cmcc-chunxia Guo" w:date="2025-08-11T16:10:12Z"/>
              </w:rPr>
            </w:pPr>
            <w:ins w:id="1295" w:author="cmcc-chunxia Guo" w:date="2025-08-11T16:10:12Z">
              <w:r>
                <w:rPr>
                  <w:rFonts w:cs="Arial"/>
                  <w:lang w:val="sv-SE"/>
                </w:rPr>
                <w:t>E-UTRA Band 12 or NR Band n12</w:t>
              </w:r>
            </w:ins>
          </w:p>
        </w:tc>
        <w:tc>
          <w:tcPr>
            <w:tcW w:w="1701" w:type="dxa"/>
            <w:tcBorders>
              <w:top w:val="single" w:color="auto" w:sz="2" w:space="0"/>
              <w:left w:val="single" w:color="auto" w:sz="2" w:space="0"/>
              <w:bottom w:val="single" w:color="auto" w:sz="2" w:space="0"/>
              <w:right w:val="single" w:color="auto" w:sz="2" w:space="0"/>
            </w:tcBorders>
          </w:tcPr>
          <w:p w14:paraId="05AC9650">
            <w:pPr>
              <w:pStyle w:val="53"/>
              <w:rPr>
                <w:ins w:id="1296" w:author="cmcc-chunxia Guo" w:date="2025-08-11T16:10:12Z"/>
                <w:rFonts w:cs="Arial"/>
              </w:rPr>
            </w:pPr>
            <w:ins w:id="1297" w:author="cmcc-chunxia Guo" w:date="2025-08-11T16:10:12Z">
              <w:r>
                <w:rPr>
                  <w:rFonts w:cs="Arial"/>
                </w:rPr>
                <w:t>699 – 716 MHz</w:t>
              </w:r>
            </w:ins>
          </w:p>
        </w:tc>
        <w:tc>
          <w:tcPr>
            <w:tcW w:w="851" w:type="dxa"/>
            <w:tcBorders>
              <w:top w:val="single" w:color="auto" w:sz="2" w:space="0"/>
              <w:left w:val="single" w:color="auto" w:sz="2" w:space="0"/>
              <w:bottom w:val="single" w:color="auto" w:sz="2" w:space="0"/>
              <w:right w:val="single" w:color="auto" w:sz="2" w:space="0"/>
            </w:tcBorders>
          </w:tcPr>
          <w:p w14:paraId="7BFEC526">
            <w:pPr>
              <w:pStyle w:val="53"/>
              <w:rPr>
                <w:ins w:id="1298" w:author="cmcc-chunxia Guo" w:date="2025-08-11T16:10:12Z"/>
                <w:rFonts w:cs="Arial"/>
              </w:rPr>
            </w:pPr>
            <w:ins w:id="1299" w:author="cmcc-chunxia Guo" w:date="2025-08-11T16:10:12Z">
              <w:r>
                <w:rPr>
                  <w:rFonts w:cs="Arial"/>
                </w:rPr>
                <w:t>-49 dBm</w:t>
              </w:r>
            </w:ins>
          </w:p>
        </w:tc>
        <w:tc>
          <w:tcPr>
            <w:tcW w:w="1417" w:type="dxa"/>
            <w:tcBorders>
              <w:top w:val="single" w:color="auto" w:sz="2" w:space="0"/>
              <w:left w:val="single" w:color="auto" w:sz="2" w:space="0"/>
              <w:bottom w:val="single" w:color="auto" w:sz="2" w:space="0"/>
              <w:right w:val="single" w:color="auto" w:sz="2" w:space="0"/>
            </w:tcBorders>
          </w:tcPr>
          <w:p w14:paraId="7BE5058A">
            <w:pPr>
              <w:pStyle w:val="53"/>
              <w:rPr>
                <w:ins w:id="1300" w:author="cmcc-chunxia Guo" w:date="2025-08-11T16:10:12Z"/>
                <w:rFonts w:cs="Arial"/>
              </w:rPr>
            </w:pPr>
            <w:ins w:id="1301"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487D006E">
            <w:pPr>
              <w:pStyle w:val="54"/>
              <w:rPr>
                <w:ins w:id="1302" w:author="cmcc-chunxia Guo" w:date="2025-08-11T16:10:12Z"/>
                <w:rFonts w:cs="v5.0.0"/>
              </w:rPr>
            </w:pPr>
            <w:ins w:id="1303" w:author="cmcc-chunxia Guo" w:date="2025-08-11T16:10:12Z">
              <w:r>
                <w:rPr>
                  <w:rFonts w:cs="Arial"/>
                </w:rPr>
                <w:t>This requirement does not apply to BS operating in band n12 or n85,</w:t>
              </w:r>
            </w:ins>
            <w:ins w:id="1304" w:author="cmcc-chunxia Guo" w:date="2025-08-11T16:10:12Z">
              <w:r>
                <w:rPr>
                  <w:rFonts w:cs="v5.0.0"/>
                </w:rPr>
                <w:t xml:space="preserve"> since it is already covered by the requirement in clause 6.6.5.2.2.</w:t>
              </w:r>
            </w:ins>
          </w:p>
          <w:p w14:paraId="0ACB25B5">
            <w:pPr>
              <w:pStyle w:val="53"/>
              <w:rPr>
                <w:ins w:id="1305" w:author="cmcc-chunxia Guo" w:date="2025-08-11T16:10:12Z"/>
                <w:rFonts w:cs="Arial"/>
              </w:rPr>
            </w:pPr>
            <w:ins w:id="1306" w:author="cmcc-chunxia Guo" w:date="2025-08-11T16:10:12Z">
              <w:r>
                <w:rPr>
                  <w:rFonts w:cs="Arial"/>
                </w:rPr>
                <w:t>For NR BS operating in n29, it</w:t>
              </w:r>
            </w:ins>
            <w:ins w:id="1307" w:author="cmcc-chunxia Guo" w:date="2025-08-11T16:10:12Z">
              <w:r>
                <w:rPr>
                  <w:rFonts w:eastAsia="MS PGothic" w:cs="Arial"/>
                  <w:kern w:val="24"/>
                  <w:szCs w:val="22"/>
                </w:rPr>
                <w:t xml:space="preserve"> applies 1 MHz below the Band n29 downlink operating band (Note 5).</w:t>
              </w:r>
            </w:ins>
          </w:p>
        </w:tc>
      </w:tr>
      <w:tr w14:paraId="7B783DF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308" w:author="cmcc-chunxia Guo" w:date="2025-08-11T16:10:12Z"/>
        </w:trPr>
        <w:tc>
          <w:tcPr>
            <w:tcW w:w="1302" w:type="dxa"/>
            <w:tcBorders>
              <w:top w:val="single" w:color="auto" w:sz="2" w:space="0"/>
              <w:left w:val="single" w:color="auto" w:sz="2" w:space="0"/>
              <w:bottom w:val="nil"/>
              <w:right w:val="single" w:color="auto" w:sz="2" w:space="0"/>
            </w:tcBorders>
          </w:tcPr>
          <w:p w14:paraId="2AC67ED3">
            <w:pPr>
              <w:pStyle w:val="53"/>
              <w:rPr>
                <w:ins w:id="1309" w:author="cmcc-chunxia Guo" w:date="2025-08-11T16:10:12Z"/>
              </w:rPr>
            </w:pPr>
            <w:ins w:id="1310" w:author="cmcc-chunxia Guo" w:date="2025-08-11T16:10:12Z">
              <w:r>
                <w:rPr>
                  <w:rFonts w:cs="Arial"/>
                  <w:lang w:val="sv-SE"/>
                </w:rPr>
                <w:t>UTRA FDD Band XIII or</w:t>
              </w:r>
            </w:ins>
          </w:p>
        </w:tc>
        <w:tc>
          <w:tcPr>
            <w:tcW w:w="1701" w:type="dxa"/>
            <w:tcBorders>
              <w:top w:val="single" w:color="auto" w:sz="2" w:space="0"/>
              <w:left w:val="single" w:color="auto" w:sz="2" w:space="0"/>
              <w:bottom w:val="single" w:color="auto" w:sz="2" w:space="0"/>
              <w:right w:val="single" w:color="auto" w:sz="2" w:space="0"/>
            </w:tcBorders>
          </w:tcPr>
          <w:p w14:paraId="61914AF2">
            <w:pPr>
              <w:pStyle w:val="53"/>
              <w:rPr>
                <w:ins w:id="1311" w:author="cmcc-chunxia Guo" w:date="2025-08-11T16:10:12Z"/>
                <w:rFonts w:cs="Arial"/>
              </w:rPr>
            </w:pPr>
            <w:ins w:id="1312" w:author="cmcc-chunxia Guo" w:date="2025-08-11T16:10:12Z">
              <w:r>
                <w:rPr>
                  <w:rFonts w:cs="Arial"/>
                </w:rPr>
                <w:t>746 – 756 MHz</w:t>
              </w:r>
            </w:ins>
          </w:p>
        </w:tc>
        <w:tc>
          <w:tcPr>
            <w:tcW w:w="851" w:type="dxa"/>
            <w:tcBorders>
              <w:top w:val="single" w:color="auto" w:sz="2" w:space="0"/>
              <w:left w:val="single" w:color="auto" w:sz="2" w:space="0"/>
              <w:bottom w:val="single" w:color="auto" w:sz="2" w:space="0"/>
              <w:right w:val="single" w:color="auto" w:sz="2" w:space="0"/>
            </w:tcBorders>
          </w:tcPr>
          <w:p w14:paraId="1FD9C062">
            <w:pPr>
              <w:pStyle w:val="53"/>
              <w:rPr>
                <w:ins w:id="1313" w:author="cmcc-chunxia Guo" w:date="2025-08-11T16:10:12Z"/>
                <w:rFonts w:cs="Arial"/>
              </w:rPr>
            </w:pPr>
            <w:ins w:id="1314" w:author="cmcc-chunxia Guo" w:date="2025-08-11T16:10:12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14:paraId="7432A0BA">
            <w:pPr>
              <w:pStyle w:val="53"/>
              <w:rPr>
                <w:ins w:id="1315" w:author="cmcc-chunxia Guo" w:date="2025-08-11T16:10:12Z"/>
                <w:rFonts w:cs="Arial"/>
              </w:rPr>
            </w:pPr>
            <w:ins w:id="1316"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0BB16D01">
            <w:pPr>
              <w:pStyle w:val="54"/>
              <w:rPr>
                <w:ins w:id="1317" w:author="cmcc-chunxia Guo" w:date="2025-08-11T16:10:12Z"/>
                <w:rFonts w:cs="Arial"/>
              </w:rPr>
            </w:pPr>
            <w:ins w:id="1318" w:author="cmcc-chunxia Guo" w:date="2025-08-11T16:10:12Z">
              <w:r>
                <w:rPr>
                  <w:rFonts w:cs="Arial"/>
                </w:rPr>
                <w:t>This requirement does not apply to BS operating in band n13.</w:t>
              </w:r>
            </w:ins>
          </w:p>
        </w:tc>
      </w:tr>
      <w:tr w14:paraId="5608165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319" w:author="cmcc-chunxia Guo" w:date="2025-08-11T16:10:12Z"/>
        </w:trPr>
        <w:tc>
          <w:tcPr>
            <w:tcW w:w="1302" w:type="dxa"/>
            <w:tcBorders>
              <w:top w:val="nil"/>
              <w:left w:val="single" w:color="auto" w:sz="2" w:space="0"/>
              <w:bottom w:val="single" w:color="auto" w:sz="2" w:space="0"/>
              <w:right w:val="single" w:color="auto" w:sz="2" w:space="0"/>
            </w:tcBorders>
            <w:vAlign w:val="center"/>
          </w:tcPr>
          <w:p w14:paraId="0FA222A1">
            <w:pPr>
              <w:pStyle w:val="53"/>
              <w:rPr>
                <w:ins w:id="1320" w:author="cmcc-chunxia Guo" w:date="2025-08-11T16:10:12Z"/>
              </w:rPr>
            </w:pPr>
            <w:ins w:id="1321" w:author="cmcc-chunxia Guo" w:date="2025-08-11T16:10:12Z">
              <w:r>
                <w:rPr>
                  <w:rFonts w:cs="Arial"/>
                  <w:lang w:val="sv-SE"/>
                </w:rPr>
                <w:t>E-UTRA Band 13 or NR Band n13</w:t>
              </w:r>
            </w:ins>
          </w:p>
        </w:tc>
        <w:tc>
          <w:tcPr>
            <w:tcW w:w="1701" w:type="dxa"/>
            <w:tcBorders>
              <w:top w:val="single" w:color="auto" w:sz="2" w:space="0"/>
              <w:left w:val="single" w:color="auto" w:sz="2" w:space="0"/>
              <w:bottom w:val="single" w:color="auto" w:sz="2" w:space="0"/>
              <w:right w:val="single" w:color="auto" w:sz="2" w:space="0"/>
            </w:tcBorders>
          </w:tcPr>
          <w:p w14:paraId="316F7C60">
            <w:pPr>
              <w:pStyle w:val="53"/>
              <w:rPr>
                <w:ins w:id="1322" w:author="cmcc-chunxia Guo" w:date="2025-08-11T16:10:12Z"/>
                <w:rFonts w:cs="Arial"/>
              </w:rPr>
            </w:pPr>
            <w:ins w:id="1323" w:author="cmcc-chunxia Guo" w:date="2025-08-11T16:10:12Z">
              <w:r>
                <w:rPr>
                  <w:rFonts w:cs="Arial"/>
                </w:rPr>
                <w:t>777 – 787 MHz</w:t>
              </w:r>
            </w:ins>
          </w:p>
        </w:tc>
        <w:tc>
          <w:tcPr>
            <w:tcW w:w="851" w:type="dxa"/>
            <w:tcBorders>
              <w:top w:val="single" w:color="auto" w:sz="2" w:space="0"/>
              <w:left w:val="single" w:color="auto" w:sz="2" w:space="0"/>
              <w:bottom w:val="single" w:color="auto" w:sz="2" w:space="0"/>
              <w:right w:val="single" w:color="auto" w:sz="2" w:space="0"/>
            </w:tcBorders>
          </w:tcPr>
          <w:p w14:paraId="0BEEA4FC">
            <w:pPr>
              <w:pStyle w:val="53"/>
              <w:rPr>
                <w:ins w:id="1324" w:author="cmcc-chunxia Guo" w:date="2025-08-11T16:10:12Z"/>
                <w:rFonts w:cs="Arial"/>
              </w:rPr>
            </w:pPr>
            <w:ins w:id="1325" w:author="cmcc-chunxia Guo" w:date="2025-08-11T16:10:12Z">
              <w:r>
                <w:rPr>
                  <w:rFonts w:cs="Arial"/>
                </w:rPr>
                <w:t>-49 dBm</w:t>
              </w:r>
            </w:ins>
          </w:p>
        </w:tc>
        <w:tc>
          <w:tcPr>
            <w:tcW w:w="1417" w:type="dxa"/>
            <w:tcBorders>
              <w:top w:val="single" w:color="auto" w:sz="2" w:space="0"/>
              <w:left w:val="single" w:color="auto" w:sz="2" w:space="0"/>
              <w:bottom w:val="single" w:color="auto" w:sz="2" w:space="0"/>
              <w:right w:val="single" w:color="auto" w:sz="2" w:space="0"/>
            </w:tcBorders>
          </w:tcPr>
          <w:p w14:paraId="5D64E804">
            <w:pPr>
              <w:pStyle w:val="53"/>
              <w:rPr>
                <w:ins w:id="1326" w:author="cmcc-chunxia Guo" w:date="2025-08-11T16:10:12Z"/>
                <w:rFonts w:cs="Arial"/>
              </w:rPr>
            </w:pPr>
            <w:ins w:id="1327"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6A63D889">
            <w:pPr>
              <w:pStyle w:val="54"/>
              <w:rPr>
                <w:ins w:id="1328" w:author="cmcc-chunxia Guo" w:date="2025-08-11T16:10:12Z"/>
                <w:rFonts w:cs="Arial"/>
              </w:rPr>
            </w:pPr>
            <w:ins w:id="1329" w:author="cmcc-chunxia Guo" w:date="2025-08-11T16:10:12Z">
              <w:r>
                <w:rPr>
                  <w:rFonts w:cs="Arial"/>
                </w:rPr>
                <w:t>This requirement does not apply to BS operating in band n13,</w:t>
              </w:r>
            </w:ins>
            <w:ins w:id="1330" w:author="cmcc-chunxia Guo" w:date="2025-08-11T16:10:12Z">
              <w:r>
                <w:rPr>
                  <w:rFonts w:cs="v5.0.0"/>
                </w:rPr>
                <w:t xml:space="preserve"> since it is already covered by the requirement in clause 6.6.5.2.2.</w:t>
              </w:r>
            </w:ins>
          </w:p>
        </w:tc>
      </w:tr>
      <w:tr w14:paraId="2F382AC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331" w:author="cmcc-chunxia Guo" w:date="2025-08-11T16:10:12Z"/>
        </w:trPr>
        <w:tc>
          <w:tcPr>
            <w:tcW w:w="1302" w:type="dxa"/>
            <w:tcBorders>
              <w:top w:val="single" w:color="auto" w:sz="2" w:space="0"/>
              <w:left w:val="single" w:color="auto" w:sz="2" w:space="0"/>
              <w:bottom w:val="nil"/>
              <w:right w:val="single" w:color="auto" w:sz="2" w:space="0"/>
            </w:tcBorders>
          </w:tcPr>
          <w:p w14:paraId="085C94B0">
            <w:pPr>
              <w:pStyle w:val="53"/>
              <w:rPr>
                <w:ins w:id="1332" w:author="cmcc-chunxia Guo" w:date="2025-08-11T16:10:12Z"/>
              </w:rPr>
            </w:pPr>
            <w:ins w:id="1333" w:author="cmcc-chunxia Guo" w:date="2025-08-11T16:10:12Z">
              <w:r>
                <w:rPr>
                  <w:rFonts w:cs="Arial"/>
                  <w:lang w:val="sv-SE"/>
                </w:rPr>
                <w:t>UTRA FDD Band XIV or</w:t>
              </w:r>
            </w:ins>
          </w:p>
        </w:tc>
        <w:tc>
          <w:tcPr>
            <w:tcW w:w="1701" w:type="dxa"/>
            <w:tcBorders>
              <w:top w:val="single" w:color="auto" w:sz="2" w:space="0"/>
              <w:left w:val="single" w:color="auto" w:sz="2" w:space="0"/>
              <w:bottom w:val="single" w:color="auto" w:sz="2" w:space="0"/>
              <w:right w:val="single" w:color="auto" w:sz="2" w:space="0"/>
            </w:tcBorders>
          </w:tcPr>
          <w:p w14:paraId="56DF4EC7">
            <w:pPr>
              <w:pStyle w:val="53"/>
              <w:rPr>
                <w:ins w:id="1334" w:author="cmcc-chunxia Guo" w:date="2025-08-11T16:10:12Z"/>
                <w:rFonts w:cs="Arial"/>
              </w:rPr>
            </w:pPr>
            <w:ins w:id="1335" w:author="cmcc-chunxia Guo" w:date="2025-08-11T16:10:12Z">
              <w:r>
                <w:rPr>
                  <w:rFonts w:cs="Arial"/>
                </w:rPr>
                <w:t>758 – 768 MHz</w:t>
              </w:r>
            </w:ins>
          </w:p>
        </w:tc>
        <w:tc>
          <w:tcPr>
            <w:tcW w:w="851" w:type="dxa"/>
            <w:tcBorders>
              <w:top w:val="single" w:color="auto" w:sz="2" w:space="0"/>
              <w:left w:val="single" w:color="auto" w:sz="2" w:space="0"/>
              <w:bottom w:val="single" w:color="auto" w:sz="2" w:space="0"/>
              <w:right w:val="single" w:color="auto" w:sz="2" w:space="0"/>
            </w:tcBorders>
          </w:tcPr>
          <w:p w14:paraId="55A98EBE">
            <w:pPr>
              <w:pStyle w:val="53"/>
              <w:rPr>
                <w:ins w:id="1336" w:author="cmcc-chunxia Guo" w:date="2025-08-11T16:10:12Z"/>
                <w:rFonts w:cs="Arial"/>
              </w:rPr>
            </w:pPr>
            <w:ins w:id="1337" w:author="cmcc-chunxia Guo" w:date="2025-08-11T16:10:12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14:paraId="1D51F057">
            <w:pPr>
              <w:pStyle w:val="53"/>
              <w:rPr>
                <w:ins w:id="1338" w:author="cmcc-chunxia Guo" w:date="2025-08-11T16:10:12Z"/>
                <w:rFonts w:cs="Arial"/>
              </w:rPr>
            </w:pPr>
            <w:ins w:id="1339"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1E163FA7">
            <w:pPr>
              <w:pStyle w:val="54"/>
              <w:rPr>
                <w:ins w:id="1340" w:author="cmcc-chunxia Guo" w:date="2025-08-11T16:10:12Z"/>
                <w:rFonts w:cs="Arial"/>
              </w:rPr>
            </w:pPr>
            <w:ins w:id="1341" w:author="cmcc-chunxia Guo" w:date="2025-08-11T16:10:12Z">
              <w:r>
                <w:rPr>
                  <w:rFonts w:cs="Arial"/>
                </w:rPr>
                <w:t>This requirement does not apply to BS operating in band n14.</w:t>
              </w:r>
            </w:ins>
          </w:p>
        </w:tc>
      </w:tr>
      <w:tr w14:paraId="772B716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342" w:author="cmcc-chunxia Guo" w:date="2025-08-11T16:10:12Z"/>
        </w:trPr>
        <w:tc>
          <w:tcPr>
            <w:tcW w:w="1302" w:type="dxa"/>
            <w:tcBorders>
              <w:top w:val="nil"/>
              <w:left w:val="single" w:color="auto" w:sz="2" w:space="0"/>
              <w:bottom w:val="single" w:color="auto" w:sz="2" w:space="0"/>
              <w:right w:val="single" w:color="auto" w:sz="2" w:space="0"/>
            </w:tcBorders>
            <w:vAlign w:val="center"/>
          </w:tcPr>
          <w:p w14:paraId="04A50719">
            <w:pPr>
              <w:pStyle w:val="53"/>
              <w:rPr>
                <w:ins w:id="1343" w:author="cmcc-chunxia Guo" w:date="2025-08-11T16:10:12Z"/>
              </w:rPr>
            </w:pPr>
            <w:ins w:id="1344" w:author="cmcc-chunxia Guo" w:date="2025-08-11T16:10:12Z">
              <w:r>
                <w:rPr>
                  <w:rFonts w:cs="Arial"/>
                  <w:lang w:val="sv-SE"/>
                </w:rPr>
                <w:t>E-UTRA Band 14 or NR band n14</w:t>
              </w:r>
            </w:ins>
          </w:p>
        </w:tc>
        <w:tc>
          <w:tcPr>
            <w:tcW w:w="1701" w:type="dxa"/>
            <w:tcBorders>
              <w:top w:val="single" w:color="auto" w:sz="2" w:space="0"/>
              <w:left w:val="single" w:color="auto" w:sz="2" w:space="0"/>
              <w:bottom w:val="single" w:color="auto" w:sz="2" w:space="0"/>
              <w:right w:val="single" w:color="auto" w:sz="2" w:space="0"/>
            </w:tcBorders>
          </w:tcPr>
          <w:p w14:paraId="779DBAF7">
            <w:pPr>
              <w:pStyle w:val="53"/>
              <w:rPr>
                <w:ins w:id="1345" w:author="cmcc-chunxia Guo" w:date="2025-08-11T16:10:12Z"/>
                <w:rFonts w:cs="Arial"/>
              </w:rPr>
            </w:pPr>
            <w:ins w:id="1346" w:author="cmcc-chunxia Guo" w:date="2025-08-11T16:10:12Z">
              <w:r>
                <w:rPr>
                  <w:rFonts w:cs="Arial"/>
                </w:rPr>
                <w:t>788 – 798 MHz</w:t>
              </w:r>
            </w:ins>
          </w:p>
        </w:tc>
        <w:tc>
          <w:tcPr>
            <w:tcW w:w="851" w:type="dxa"/>
            <w:tcBorders>
              <w:top w:val="single" w:color="auto" w:sz="2" w:space="0"/>
              <w:left w:val="single" w:color="auto" w:sz="2" w:space="0"/>
              <w:bottom w:val="single" w:color="auto" w:sz="2" w:space="0"/>
              <w:right w:val="single" w:color="auto" w:sz="2" w:space="0"/>
            </w:tcBorders>
          </w:tcPr>
          <w:p w14:paraId="4BC74C51">
            <w:pPr>
              <w:pStyle w:val="53"/>
              <w:rPr>
                <w:ins w:id="1347" w:author="cmcc-chunxia Guo" w:date="2025-08-11T16:10:12Z"/>
                <w:rFonts w:cs="Arial"/>
              </w:rPr>
            </w:pPr>
            <w:ins w:id="1348" w:author="cmcc-chunxia Guo" w:date="2025-08-11T16:10:12Z">
              <w:r>
                <w:rPr>
                  <w:rFonts w:cs="Arial"/>
                </w:rPr>
                <w:t>-49 dBm</w:t>
              </w:r>
            </w:ins>
          </w:p>
        </w:tc>
        <w:tc>
          <w:tcPr>
            <w:tcW w:w="1417" w:type="dxa"/>
            <w:tcBorders>
              <w:top w:val="single" w:color="auto" w:sz="2" w:space="0"/>
              <w:left w:val="single" w:color="auto" w:sz="2" w:space="0"/>
              <w:bottom w:val="single" w:color="auto" w:sz="2" w:space="0"/>
              <w:right w:val="single" w:color="auto" w:sz="2" w:space="0"/>
            </w:tcBorders>
          </w:tcPr>
          <w:p w14:paraId="1EB2138D">
            <w:pPr>
              <w:pStyle w:val="53"/>
              <w:rPr>
                <w:ins w:id="1349" w:author="cmcc-chunxia Guo" w:date="2025-08-11T16:10:12Z"/>
                <w:rFonts w:cs="Arial"/>
              </w:rPr>
            </w:pPr>
            <w:ins w:id="1350"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65DC9C35">
            <w:pPr>
              <w:pStyle w:val="54"/>
              <w:rPr>
                <w:ins w:id="1351" w:author="cmcc-chunxia Guo" w:date="2025-08-11T16:10:12Z"/>
                <w:rFonts w:cs="Arial"/>
              </w:rPr>
            </w:pPr>
            <w:ins w:id="1352" w:author="cmcc-chunxia Guo" w:date="2025-08-11T16:10:12Z">
              <w:r>
                <w:rPr>
                  <w:rFonts w:cs="Arial"/>
                </w:rPr>
                <w:t>This requirement does not apply to BS operating in band n14,</w:t>
              </w:r>
            </w:ins>
            <w:ins w:id="1353" w:author="cmcc-chunxia Guo" w:date="2025-08-11T16:10:12Z">
              <w:r>
                <w:rPr>
                  <w:rFonts w:cs="v5.0.0"/>
                </w:rPr>
                <w:t xml:space="preserve"> since it is already covered by the requirement in clause 6.6.5.2.2.</w:t>
              </w:r>
            </w:ins>
          </w:p>
        </w:tc>
      </w:tr>
      <w:tr w14:paraId="30AD386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354" w:author="cmcc-chunxia Guo" w:date="2025-08-11T16:10:12Z"/>
        </w:trPr>
        <w:tc>
          <w:tcPr>
            <w:tcW w:w="1302" w:type="dxa"/>
            <w:tcBorders>
              <w:top w:val="single" w:color="auto" w:sz="2" w:space="0"/>
              <w:left w:val="single" w:color="auto" w:sz="2" w:space="0"/>
              <w:bottom w:val="nil"/>
              <w:right w:val="single" w:color="auto" w:sz="2" w:space="0"/>
            </w:tcBorders>
          </w:tcPr>
          <w:p w14:paraId="433B192B">
            <w:pPr>
              <w:pStyle w:val="53"/>
              <w:rPr>
                <w:ins w:id="1355" w:author="cmcc-chunxia Guo" w:date="2025-08-11T16:10:12Z"/>
              </w:rPr>
            </w:pPr>
          </w:p>
        </w:tc>
        <w:tc>
          <w:tcPr>
            <w:tcW w:w="1701" w:type="dxa"/>
            <w:tcBorders>
              <w:top w:val="single" w:color="auto" w:sz="2" w:space="0"/>
              <w:left w:val="single" w:color="auto" w:sz="2" w:space="0"/>
              <w:bottom w:val="single" w:color="auto" w:sz="2" w:space="0"/>
              <w:right w:val="single" w:color="auto" w:sz="2" w:space="0"/>
            </w:tcBorders>
          </w:tcPr>
          <w:p w14:paraId="1F4C2356">
            <w:pPr>
              <w:pStyle w:val="53"/>
              <w:rPr>
                <w:ins w:id="1356" w:author="cmcc-chunxia Guo" w:date="2025-08-11T16:10:12Z"/>
                <w:rFonts w:cs="Arial"/>
              </w:rPr>
            </w:pPr>
            <w:ins w:id="1357" w:author="cmcc-chunxia Guo" w:date="2025-08-11T16:10:12Z">
              <w:r>
                <w:rPr>
                  <w:rFonts w:cs="Arial"/>
                </w:rPr>
                <w:t>734 – 746 MHz</w:t>
              </w:r>
            </w:ins>
          </w:p>
        </w:tc>
        <w:tc>
          <w:tcPr>
            <w:tcW w:w="851" w:type="dxa"/>
            <w:tcBorders>
              <w:top w:val="single" w:color="auto" w:sz="2" w:space="0"/>
              <w:left w:val="single" w:color="auto" w:sz="2" w:space="0"/>
              <w:bottom w:val="single" w:color="auto" w:sz="2" w:space="0"/>
              <w:right w:val="single" w:color="auto" w:sz="2" w:space="0"/>
            </w:tcBorders>
          </w:tcPr>
          <w:p w14:paraId="2C11DE79">
            <w:pPr>
              <w:pStyle w:val="53"/>
              <w:rPr>
                <w:ins w:id="1358" w:author="cmcc-chunxia Guo" w:date="2025-08-11T16:10:12Z"/>
                <w:rFonts w:cs="Arial"/>
              </w:rPr>
            </w:pPr>
            <w:ins w:id="1359" w:author="cmcc-chunxia Guo" w:date="2025-08-11T16:10:12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14:paraId="0488F4BF">
            <w:pPr>
              <w:pStyle w:val="53"/>
              <w:rPr>
                <w:ins w:id="1360" w:author="cmcc-chunxia Guo" w:date="2025-08-11T16:10:12Z"/>
                <w:rFonts w:cs="Arial"/>
              </w:rPr>
            </w:pPr>
            <w:ins w:id="1361"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363B0F5E">
            <w:pPr>
              <w:pStyle w:val="54"/>
              <w:rPr>
                <w:ins w:id="1362" w:author="cmcc-chunxia Guo" w:date="2025-08-11T16:10:12Z"/>
                <w:rFonts w:cs="Arial"/>
              </w:rPr>
            </w:pPr>
          </w:p>
        </w:tc>
      </w:tr>
      <w:tr w14:paraId="1F22B58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363" w:author="cmcc-chunxia Guo" w:date="2025-08-11T16:10:12Z"/>
        </w:trPr>
        <w:tc>
          <w:tcPr>
            <w:tcW w:w="1302" w:type="dxa"/>
            <w:tcBorders>
              <w:top w:val="nil"/>
              <w:left w:val="single" w:color="auto" w:sz="2" w:space="0"/>
              <w:bottom w:val="single" w:color="auto" w:sz="2" w:space="0"/>
              <w:right w:val="single" w:color="auto" w:sz="2" w:space="0"/>
            </w:tcBorders>
          </w:tcPr>
          <w:p w14:paraId="1388F454">
            <w:pPr>
              <w:pStyle w:val="53"/>
              <w:rPr>
                <w:ins w:id="1364" w:author="cmcc-chunxia Guo" w:date="2025-08-11T16:10:12Z"/>
              </w:rPr>
            </w:pPr>
            <w:ins w:id="1365" w:author="cmcc-chunxia Guo" w:date="2025-08-11T16:10:12Z">
              <w:r>
                <w:rPr>
                  <w:rFonts w:cs="Arial"/>
                </w:rPr>
                <w:t>E-UTRA Band 17</w:t>
              </w:r>
            </w:ins>
          </w:p>
        </w:tc>
        <w:tc>
          <w:tcPr>
            <w:tcW w:w="1701" w:type="dxa"/>
            <w:tcBorders>
              <w:top w:val="single" w:color="auto" w:sz="2" w:space="0"/>
              <w:left w:val="single" w:color="auto" w:sz="2" w:space="0"/>
              <w:bottom w:val="single" w:color="auto" w:sz="2" w:space="0"/>
              <w:right w:val="single" w:color="auto" w:sz="2" w:space="0"/>
            </w:tcBorders>
          </w:tcPr>
          <w:p w14:paraId="22861D2F">
            <w:pPr>
              <w:pStyle w:val="53"/>
              <w:rPr>
                <w:ins w:id="1366" w:author="cmcc-chunxia Guo" w:date="2025-08-11T16:10:12Z"/>
                <w:rFonts w:cs="Arial"/>
              </w:rPr>
            </w:pPr>
            <w:ins w:id="1367" w:author="cmcc-chunxia Guo" w:date="2025-08-11T16:10:12Z">
              <w:r>
                <w:rPr>
                  <w:rFonts w:cs="Arial"/>
                </w:rPr>
                <w:t>704 – 716 MHz</w:t>
              </w:r>
            </w:ins>
          </w:p>
        </w:tc>
        <w:tc>
          <w:tcPr>
            <w:tcW w:w="851" w:type="dxa"/>
            <w:tcBorders>
              <w:top w:val="single" w:color="auto" w:sz="2" w:space="0"/>
              <w:left w:val="single" w:color="auto" w:sz="2" w:space="0"/>
              <w:bottom w:val="single" w:color="auto" w:sz="2" w:space="0"/>
              <w:right w:val="single" w:color="auto" w:sz="2" w:space="0"/>
            </w:tcBorders>
          </w:tcPr>
          <w:p w14:paraId="0B60CC20">
            <w:pPr>
              <w:pStyle w:val="53"/>
              <w:rPr>
                <w:ins w:id="1368" w:author="cmcc-chunxia Guo" w:date="2025-08-11T16:10:12Z"/>
                <w:rFonts w:cs="Arial"/>
              </w:rPr>
            </w:pPr>
            <w:ins w:id="1369" w:author="cmcc-chunxia Guo" w:date="2025-08-11T16:10:12Z">
              <w:r>
                <w:rPr>
                  <w:rFonts w:cs="Arial"/>
                </w:rPr>
                <w:t>-49 dBm</w:t>
              </w:r>
            </w:ins>
          </w:p>
        </w:tc>
        <w:tc>
          <w:tcPr>
            <w:tcW w:w="1417" w:type="dxa"/>
            <w:tcBorders>
              <w:top w:val="single" w:color="auto" w:sz="2" w:space="0"/>
              <w:left w:val="single" w:color="auto" w:sz="2" w:space="0"/>
              <w:bottom w:val="single" w:color="auto" w:sz="2" w:space="0"/>
              <w:right w:val="single" w:color="auto" w:sz="2" w:space="0"/>
            </w:tcBorders>
          </w:tcPr>
          <w:p w14:paraId="0EE0CE60">
            <w:pPr>
              <w:pStyle w:val="53"/>
              <w:rPr>
                <w:ins w:id="1370" w:author="cmcc-chunxia Guo" w:date="2025-08-11T16:10:12Z"/>
                <w:rFonts w:cs="Arial"/>
              </w:rPr>
            </w:pPr>
            <w:ins w:id="1371"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64C6A62C">
            <w:pPr>
              <w:pStyle w:val="54"/>
              <w:rPr>
                <w:ins w:id="1372" w:author="cmcc-chunxia Guo" w:date="2025-08-11T16:10:12Z"/>
                <w:rFonts w:cs="Arial"/>
              </w:rPr>
            </w:pPr>
            <w:ins w:id="1373" w:author="cmcc-chunxia Guo" w:date="2025-08-11T16:10:12Z">
              <w:r>
                <w:rPr>
                  <w:rFonts w:cs="Arial"/>
                </w:rPr>
                <w:t>For NR BS operating in n29, it</w:t>
              </w:r>
            </w:ins>
            <w:ins w:id="1374" w:author="cmcc-chunxia Guo" w:date="2025-08-11T16:10:12Z">
              <w:r>
                <w:rPr>
                  <w:rFonts w:eastAsia="MS PGothic" w:cs="Arial"/>
                  <w:kern w:val="24"/>
                  <w:szCs w:val="22"/>
                </w:rPr>
                <w:t xml:space="preserve"> applies 1 MHz below the Band n29 downlink operating band (Note 5).</w:t>
              </w:r>
            </w:ins>
          </w:p>
        </w:tc>
      </w:tr>
      <w:tr w14:paraId="7EF46CD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375" w:author="cmcc-chunxia Guo" w:date="2025-08-11T16:10:12Z"/>
        </w:trPr>
        <w:tc>
          <w:tcPr>
            <w:tcW w:w="1302" w:type="dxa"/>
            <w:tcBorders>
              <w:top w:val="single" w:color="auto" w:sz="2" w:space="0"/>
              <w:left w:val="single" w:color="auto" w:sz="2" w:space="0"/>
              <w:bottom w:val="nil"/>
              <w:right w:val="single" w:color="auto" w:sz="2" w:space="0"/>
            </w:tcBorders>
          </w:tcPr>
          <w:p w14:paraId="6F054180">
            <w:pPr>
              <w:pStyle w:val="53"/>
              <w:rPr>
                <w:ins w:id="1376" w:author="cmcc-chunxia Guo" w:date="2025-08-11T16:10:12Z"/>
              </w:rPr>
            </w:pPr>
            <w:ins w:id="1377" w:author="cmcc-chunxia Guo" w:date="2025-08-11T16:10:12Z">
              <w:r>
                <w:rPr>
                  <w:rFonts w:cs="Arial"/>
                </w:rPr>
                <w:t>UTRA FDD Band XX or</w:t>
              </w:r>
            </w:ins>
          </w:p>
        </w:tc>
        <w:tc>
          <w:tcPr>
            <w:tcW w:w="1701" w:type="dxa"/>
            <w:tcBorders>
              <w:top w:val="single" w:color="auto" w:sz="2" w:space="0"/>
              <w:left w:val="single" w:color="auto" w:sz="2" w:space="0"/>
              <w:bottom w:val="single" w:color="auto" w:sz="2" w:space="0"/>
              <w:right w:val="single" w:color="auto" w:sz="2" w:space="0"/>
            </w:tcBorders>
          </w:tcPr>
          <w:p w14:paraId="1784CCA6">
            <w:pPr>
              <w:pStyle w:val="53"/>
              <w:rPr>
                <w:ins w:id="1378" w:author="cmcc-chunxia Guo" w:date="2025-08-11T16:10:12Z"/>
                <w:rFonts w:cs="Arial"/>
              </w:rPr>
            </w:pPr>
            <w:ins w:id="1379" w:author="cmcc-chunxia Guo" w:date="2025-08-11T16:10:12Z">
              <w:r>
                <w:rPr>
                  <w:rFonts w:cs="Arial"/>
                </w:rPr>
                <w:t>791 – 821 MHz</w:t>
              </w:r>
            </w:ins>
          </w:p>
        </w:tc>
        <w:tc>
          <w:tcPr>
            <w:tcW w:w="851" w:type="dxa"/>
            <w:tcBorders>
              <w:top w:val="single" w:color="auto" w:sz="2" w:space="0"/>
              <w:left w:val="single" w:color="auto" w:sz="2" w:space="0"/>
              <w:bottom w:val="single" w:color="auto" w:sz="2" w:space="0"/>
              <w:right w:val="single" w:color="auto" w:sz="2" w:space="0"/>
            </w:tcBorders>
          </w:tcPr>
          <w:p w14:paraId="24305800">
            <w:pPr>
              <w:pStyle w:val="53"/>
              <w:rPr>
                <w:ins w:id="1380" w:author="cmcc-chunxia Guo" w:date="2025-08-11T16:10:12Z"/>
                <w:rFonts w:cs="Arial"/>
              </w:rPr>
            </w:pPr>
            <w:ins w:id="1381" w:author="cmcc-chunxia Guo" w:date="2025-08-11T16:10:12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14:paraId="55DEC1BF">
            <w:pPr>
              <w:pStyle w:val="53"/>
              <w:rPr>
                <w:ins w:id="1382" w:author="cmcc-chunxia Guo" w:date="2025-08-11T16:10:12Z"/>
                <w:rFonts w:cs="Arial"/>
              </w:rPr>
            </w:pPr>
            <w:ins w:id="1383"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6D35B656">
            <w:pPr>
              <w:pStyle w:val="54"/>
              <w:rPr>
                <w:ins w:id="1384" w:author="cmcc-chunxia Guo" w:date="2025-08-11T16:10:12Z"/>
                <w:rFonts w:cs="Arial"/>
              </w:rPr>
            </w:pPr>
            <w:ins w:id="1385" w:author="cmcc-chunxia Guo" w:date="2025-08-11T16:10:12Z">
              <w:r>
                <w:rPr>
                  <w:rFonts w:cs="Arial"/>
                </w:rPr>
                <w:t>This requirement does not apply to BS operating in band n20 or n28.</w:t>
              </w:r>
            </w:ins>
          </w:p>
        </w:tc>
      </w:tr>
      <w:tr w14:paraId="1CE3CF5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386" w:author="cmcc-chunxia Guo" w:date="2025-08-11T16:10:12Z"/>
        </w:trPr>
        <w:tc>
          <w:tcPr>
            <w:tcW w:w="1302" w:type="dxa"/>
            <w:tcBorders>
              <w:top w:val="nil"/>
              <w:left w:val="single" w:color="auto" w:sz="2" w:space="0"/>
              <w:bottom w:val="single" w:color="auto" w:sz="2" w:space="0"/>
              <w:right w:val="single" w:color="auto" w:sz="2" w:space="0"/>
            </w:tcBorders>
            <w:vAlign w:val="center"/>
          </w:tcPr>
          <w:p w14:paraId="6ADBD9DE">
            <w:pPr>
              <w:pStyle w:val="53"/>
              <w:rPr>
                <w:ins w:id="1387" w:author="cmcc-chunxia Guo" w:date="2025-08-11T16:10:12Z"/>
              </w:rPr>
            </w:pPr>
            <w:ins w:id="1388" w:author="cmcc-chunxia Guo" w:date="2025-08-11T16:10:12Z">
              <w:r>
                <w:rPr>
                  <w:rFonts w:cs="Arial"/>
                </w:rPr>
                <w:t>E-UTRA Band 20 or NR Band n20</w:t>
              </w:r>
            </w:ins>
          </w:p>
        </w:tc>
        <w:tc>
          <w:tcPr>
            <w:tcW w:w="1701" w:type="dxa"/>
            <w:tcBorders>
              <w:top w:val="single" w:color="auto" w:sz="2" w:space="0"/>
              <w:left w:val="single" w:color="auto" w:sz="2" w:space="0"/>
              <w:bottom w:val="single" w:color="auto" w:sz="2" w:space="0"/>
              <w:right w:val="single" w:color="auto" w:sz="2" w:space="0"/>
            </w:tcBorders>
          </w:tcPr>
          <w:p w14:paraId="7079CC91">
            <w:pPr>
              <w:pStyle w:val="53"/>
              <w:rPr>
                <w:ins w:id="1389" w:author="cmcc-chunxia Guo" w:date="2025-08-11T16:10:12Z"/>
                <w:rFonts w:cs="Arial"/>
              </w:rPr>
            </w:pPr>
            <w:ins w:id="1390" w:author="cmcc-chunxia Guo" w:date="2025-08-11T16:10:12Z">
              <w:r>
                <w:rPr>
                  <w:rFonts w:cs="Arial"/>
                </w:rPr>
                <w:t>832 – 862 MHz</w:t>
              </w:r>
            </w:ins>
          </w:p>
        </w:tc>
        <w:tc>
          <w:tcPr>
            <w:tcW w:w="851" w:type="dxa"/>
            <w:tcBorders>
              <w:top w:val="single" w:color="auto" w:sz="2" w:space="0"/>
              <w:left w:val="single" w:color="auto" w:sz="2" w:space="0"/>
              <w:bottom w:val="single" w:color="auto" w:sz="2" w:space="0"/>
              <w:right w:val="single" w:color="auto" w:sz="2" w:space="0"/>
            </w:tcBorders>
          </w:tcPr>
          <w:p w14:paraId="1047EE8A">
            <w:pPr>
              <w:pStyle w:val="53"/>
              <w:rPr>
                <w:ins w:id="1391" w:author="cmcc-chunxia Guo" w:date="2025-08-11T16:10:12Z"/>
                <w:rFonts w:cs="Arial"/>
              </w:rPr>
            </w:pPr>
            <w:ins w:id="1392" w:author="cmcc-chunxia Guo" w:date="2025-08-11T16:10:12Z">
              <w:r>
                <w:rPr>
                  <w:rFonts w:cs="Arial"/>
                </w:rPr>
                <w:t>-49 dBm</w:t>
              </w:r>
            </w:ins>
          </w:p>
        </w:tc>
        <w:tc>
          <w:tcPr>
            <w:tcW w:w="1417" w:type="dxa"/>
            <w:tcBorders>
              <w:top w:val="single" w:color="auto" w:sz="2" w:space="0"/>
              <w:left w:val="single" w:color="auto" w:sz="2" w:space="0"/>
              <w:bottom w:val="single" w:color="auto" w:sz="2" w:space="0"/>
              <w:right w:val="single" w:color="auto" w:sz="2" w:space="0"/>
            </w:tcBorders>
          </w:tcPr>
          <w:p w14:paraId="6B51668D">
            <w:pPr>
              <w:pStyle w:val="53"/>
              <w:rPr>
                <w:ins w:id="1393" w:author="cmcc-chunxia Guo" w:date="2025-08-11T16:10:12Z"/>
                <w:rFonts w:cs="Arial"/>
              </w:rPr>
            </w:pPr>
            <w:ins w:id="1394"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60BE7992">
            <w:pPr>
              <w:pStyle w:val="54"/>
              <w:rPr>
                <w:ins w:id="1395" w:author="cmcc-chunxia Guo" w:date="2025-08-11T16:10:12Z"/>
                <w:rFonts w:cs="Arial"/>
              </w:rPr>
            </w:pPr>
            <w:ins w:id="1396" w:author="cmcc-chunxia Guo" w:date="2025-08-11T16:10:12Z">
              <w:r>
                <w:rPr>
                  <w:rFonts w:cs="Arial"/>
                </w:rPr>
                <w:t>This requirement does not apply to BS operating in band n20,</w:t>
              </w:r>
            </w:ins>
            <w:ins w:id="1397" w:author="cmcc-chunxia Guo" w:date="2025-08-11T16:10:12Z">
              <w:r>
                <w:rPr>
                  <w:rFonts w:cs="v5.0.0"/>
                </w:rPr>
                <w:t xml:space="preserve"> since it is already covered by the requirement in clause 6.6.5.2.2.</w:t>
              </w:r>
            </w:ins>
          </w:p>
        </w:tc>
      </w:tr>
      <w:tr w14:paraId="08D131A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398" w:author="cmcc-chunxia Guo" w:date="2025-08-11T16:10:12Z"/>
        </w:trPr>
        <w:tc>
          <w:tcPr>
            <w:tcW w:w="1302" w:type="dxa"/>
            <w:tcBorders>
              <w:top w:val="single" w:color="auto" w:sz="2" w:space="0"/>
              <w:left w:val="single" w:color="auto" w:sz="2" w:space="0"/>
              <w:bottom w:val="nil"/>
              <w:right w:val="single" w:color="auto" w:sz="2" w:space="0"/>
            </w:tcBorders>
          </w:tcPr>
          <w:p w14:paraId="23C2FECE">
            <w:pPr>
              <w:pStyle w:val="53"/>
              <w:rPr>
                <w:ins w:id="1399" w:author="cmcc-chunxia Guo" w:date="2025-08-11T16:10:12Z"/>
              </w:rPr>
            </w:pPr>
            <w:ins w:id="1400" w:author="cmcc-chunxia Guo" w:date="2025-08-11T16:10:12Z">
              <w:r>
                <w:rPr>
                  <w:rFonts w:cs="Arial"/>
                  <w:lang w:val="sv-SE"/>
                </w:rPr>
                <w:t xml:space="preserve">UTRA FDD Band XXII </w:t>
              </w:r>
            </w:ins>
          </w:p>
        </w:tc>
        <w:tc>
          <w:tcPr>
            <w:tcW w:w="1701" w:type="dxa"/>
            <w:tcBorders>
              <w:top w:val="single" w:color="auto" w:sz="2" w:space="0"/>
              <w:left w:val="single" w:color="auto" w:sz="2" w:space="0"/>
              <w:bottom w:val="single" w:color="auto" w:sz="2" w:space="0"/>
              <w:right w:val="single" w:color="auto" w:sz="2" w:space="0"/>
            </w:tcBorders>
          </w:tcPr>
          <w:p w14:paraId="1A9F9D81">
            <w:pPr>
              <w:pStyle w:val="53"/>
              <w:rPr>
                <w:ins w:id="1401" w:author="cmcc-chunxia Guo" w:date="2025-08-11T16:10:12Z"/>
                <w:rFonts w:cs="Arial"/>
              </w:rPr>
            </w:pPr>
            <w:ins w:id="1402" w:author="cmcc-chunxia Guo" w:date="2025-08-11T16:10:12Z">
              <w:r>
                <w:rPr>
                  <w:rFonts w:cs="v5.0.0"/>
                </w:rPr>
                <w:t>3510 – 3590 MHz</w:t>
              </w:r>
            </w:ins>
          </w:p>
        </w:tc>
        <w:tc>
          <w:tcPr>
            <w:tcW w:w="851" w:type="dxa"/>
            <w:tcBorders>
              <w:top w:val="single" w:color="auto" w:sz="2" w:space="0"/>
              <w:left w:val="single" w:color="auto" w:sz="2" w:space="0"/>
              <w:bottom w:val="single" w:color="auto" w:sz="2" w:space="0"/>
              <w:right w:val="single" w:color="auto" w:sz="2" w:space="0"/>
            </w:tcBorders>
          </w:tcPr>
          <w:p w14:paraId="6A027522">
            <w:pPr>
              <w:pStyle w:val="53"/>
              <w:rPr>
                <w:ins w:id="1403" w:author="cmcc-chunxia Guo" w:date="2025-08-11T16:10:12Z"/>
                <w:rFonts w:cs="Arial"/>
              </w:rPr>
            </w:pPr>
            <w:ins w:id="1404" w:author="cmcc-chunxia Guo" w:date="2025-08-11T16:10:12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14:paraId="5B1D72AD">
            <w:pPr>
              <w:pStyle w:val="53"/>
              <w:rPr>
                <w:ins w:id="1405" w:author="cmcc-chunxia Guo" w:date="2025-08-11T16:10:12Z"/>
                <w:rFonts w:cs="Arial"/>
              </w:rPr>
            </w:pPr>
            <w:ins w:id="1406"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370C2036">
            <w:pPr>
              <w:pStyle w:val="54"/>
              <w:rPr>
                <w:ins w:id="1407" w:author="cmcc-chunxia Guo" w:date="2025-08-11T16:10:12Z"/>
                <w:rFonts w:cs="Arial"/>
              </w:rPr>
            </w:pPr>
            <w:ins w:id="1408" w:author="cmcc-chunxia Guo" w:date="2025-08-11T16:10:12Z">
              <w:r>
                <w:rPr>
                  <w:rFonts w:cs="Arial"/>
                </w:rPr>
                <w:t>This requirement does not apply to BS operating in band n48, n77 or n78.</w:t>
              </w:r>
            </w:ins>
          </w:p>
        </w:tc>
      </w:tr>
      <w:tr w14:paraId="31229A5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409" w:author="cmcc-chunxia Guo" w:date="2025-08-11T16:10:12Z"/>
        </w:trPr>
        <w:tc>
          <w:tcPr>
            <w:tcW w:w="1302" w:type="dxa"/>
            <w:tcBorders>
              <w:top w:val="nil"/>
              <w:left w:val="single" w:color="auto" w:sz="2" w:space="0"/>
              <w:bottom w:val="single" w:color="auto" w:sz="2" w:space="0"/>
              <w:right w:val="single" w:color="auto" w:sz="2" w:space="0"/>
            </w:tcBorders>
            <w:vAlign w:val="center"/>
          </w:tcPr>
          <w:p w14:paraId="31437881">
            <w:pPr>
              <w:pStyle w:val="53"/>
              <w:rPr>
                <w:ins w:id="1410" w:author="cmcc-chunxia Guo" w:date="2025-08-11T16:10:12Z"/>
              </w:rPr>
            </w:pPr>
            <w:ins w:id="1411" w:author="cmcc-chunxia Guo" w:date="2025-08-11T16:10:12Z">
              <w:r>
                <w:rPr>
                  <w:rFonts w:cs="Arial"/>
                  <w:lang w:val="sv-SE"/>
                </w:rPr>
                <w:t>or E-UTRA Band 22</w:t>
              </w:r>
            </w:ins>
          </w:p>
        </w:tc>
        <w:tc>
          <w:tcPr>
            <w:tcW w:w="1701" w:type="dxa"/>
            <w:tcBorders>
              <w:top w:val="single" w:color="auto" w:sz="2" w:space="0"/>
              <w:left w:val="single" w:color="auto" w:sz="2" w:space="0"/>
              <w:bottom w:val="single" w:color="auto" w:sz="2" w:space="0"/>
              <w:right w:val="single" w:color="auto" w:sz="2" w:space="0"/>
            </w:tcBorders>
          </w:tcPr>
          <w:p w14:paraId="4EEA3DDB">
            <w:pPr>
              <w:pStyle w:val="53"/>
              <w:rPr>
                <w:ins w:id="1412" w:author="cmcc-chunxia Guo" w:date="2025-08-11T16:10:12Z"/>
                <w:rFonts w:cs="v5.0.0"/>
              </w:rPr>
            </w:pPr>
            <w:ins w:id="1413" w:author="cmcc-chunxia Guo" w:date="2025-08-11T16:10:12Z">
              <w:r>
                <w:rPr>
                  <w:rFonts w:cs="v5.0.0"/>
                </w:rPr>
                <w:t>3410 – 3490 MHz</w:t>
              </w:r>
            </w:ins>
          </w:p>
        </w:tc>
        <w:tc>
          <w:tcPr>
            <w:tcW w:w="851" w:type="dxa"/>
            <w:tcBorders>
              <w:top w:val="single" w:color="auto" w:sz="2" w:space="0"/>
              <w:left w:val="single" w:color="auto" w:sz="2" w:space="0"/>
              <w:bottom w:val="single" w:color="auto" w:sz="2" w:space="0"/>
              <w:right w:val="single" w:color="auto" w:sz="2" w:space="0"/>
            </w:tcBorders>
          </w:tcPr>
          <w:p w14:paraId="3885DC27">
            <w:pPr>
              <w:pStyle w:val="53"/>
              <w:rPr>
                <w:ins w:id="1414" w:author="cmcc-chunxia Guo" w:date="2025-08-11T16:10:12Z"/>
                <w:rFonts w:cs="Arial"/>
              </w:rPr>
            </w:pPr>
            <w:ins w:id="1415" w:author="cmcc-chunxia Guo" w:date="2025-08-11T16:10:12Z">
              <w:r>
                <w:rPr>
                  <w:rFonts w:cs="Arial"/>
                </w:rPr>
                <w:t>-49 dBm</w:t>
              </w:r>
            </w:ins>
          </w:p>
        </w:tc>
        <w:tc>
          <w:tcPr>
            <w:tcW w:w="1417" w:type="dxa"/>
            <w:tcBorders>
              <w:top w:val="single" w:color="auto" w:sz="2" w:space="0"/>
              <w:left w:val="single" w:color="auto" w:sz="2" w:space="0"/>
              <w:bottom w:val="single" w:color="auto" w:sz="2" w:space="0"/>
              <w:right w:val="single" w:color="auto" w:sz="2" w:space="0"/>
            </w:tcBorders>
          </w:tcPr>
          <w:p w14:paraId="34A040D9">
            <w:pPr>
              <w:pStyle w:val="53"/>
              <w:rPr>
                <w:ins w:id="1416" w:author="cmcc-chunxia Guo" w:date="2025-08-11T16:10:12Z"/>
                <w:rFonts w:cs="Arial"/>
              </w:rPr>
            </w:pPr>
            <w:ins w:id="1417"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4BBD0D52">
            <w:pPr>
              <w:pStyle w:val="54"/>
              <w:rPr>
                <w:ins w:id="1418" w:author="cmcc-chunxia Guo" w:date="2025-08-11T16:10:12Z"/>
                <w:rFonts w:cs="Arial"/>
              </w:rPr>
            </w:pPr>
            <w:ins w:id="1419" w:author="cmcc-chunxia Guo" w:date="2025-08-11T16:10:12Z">
              <w:r>
                <w:rPr>
                  <w:rFonts w:cs="Arial"/>
                </w:rPr>
                <w:t>This requirement does not apply to BS operating in band n77 or n78.</w:t>
              </w:r>
            </w:ins>
          </w:p>
        </w:tc>
      </w:tr>
      <w:tr w14:paraId="4F04FDD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420" w:author="cmcc-chunxia Guo" w:date="2025-08-11T16:10:12Z"/>
        </w:trPr>
        <w:tc>
          <w:tcPr>
            <w:tcW w:w="1302" w:type="dxa"/>
            <w:tcBorders>
              <w:top w:val="single" w:color="auto" w:sz="2" w:space="0"/>
              <w:left w:val="single" w:color="auto" w:sz="2" w:space="0"/>
              <w:bottom w:val="nil"/>
              <w:right w:val="single" w:color="auto" w:sz="2" w:space="0"/>
            </w:tcBorders>
          </w:tcPr>
          <w:p w14:paraId="06842094">
            <w:pPr>
              <w:pStyle w:val="53"/>
              <w:rPr>
                <w:ins w:id="1421" w:author="cmcc-chunxia Guo" w:date="2025-08-11T16:10:12Z"/>
              </w:rPr>
            </w:pPr>
          </w:p>
        </w:tc>
        <w:tc>
          <w:tcPr>
            <w:tcW w:w="1701" w:type="dxa"/>
            <w:tcBorders>
              <w:top w:val="single" w:color="auto" w:sz="2" w:space="0"/>
              <w:left w:val="single" w:color="auto" w:sz="2" w:space="0"/>
              <w:bottom w:val="single" w:color="auto" w:sz="2" w:space="0"/>
              <w:right w:val="single" w:color="auto" w:sz="2" w:space="0"/>
            </w:tcBorders>
          </w:tcPr>
          <w:p w14:paraId="4B01BCF9">
            <w:pPr>
              <w:pStyle w:val="53"/>
              <w:rPr>
                <w:ins w:id="1422" w:author="cmcc-chunxia Guo" w:date="2025-08-11T16:10:12Z"/>
                <w:rFonts w:cs="v5.0.0"/>
              </w:rPr>
            </w:pPr>
            <w:ins w:id="1423" w:author="cmcc-chunxia Guo" w:date="2025-08-11T16:10:12Z">
              <w:r>
                <w:rPr>
                  <w:rFonts w:cs="Arial"/>
                </w:rPr>
                <w:t>1525 – 1559 MHz</w:t>
              </w:r>
            </w:ins>
          </w:p>
        </w:tc>
        <w:tc>
          <w:tcPr>
            <w:tcW w:w="851" w:type="dxa"/>
            <w:tcBorders>
              <w:top w:val="single" w:color="auto" w:sz="2" w:space="0"/>
              <w:left w:val="single" w:color="auto" w:sz="2" w:space="0"/>
              <w:bottom w:val="single" w:color="auto" w:sz="2" w:space="0"/>
              <w:right w:val="single" w:color="auto" w:sz="2" w:space="0"/>
            </w:tcBorders>
          </w:tcPr>
          <w:p w14:paraId="5D0FAEFE">
            <w:pPr>
              <w:pStyle w:val="53"/>
              <w:rPr>
                <w:ins w:id="1424" w:author="cmcc-chunxia Guo" w:date="2025-08-11T16:10:12Z"/>
                <w:rFonts w:cs="Arial"/>
              </w:rPr>
            </w:pPr>
            <w:ins w:id="1425" w:author="cmcc-chunxia Guo" w:date="2025-08-11T16:10:12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14:paraId="3AFF3A99">
            <w:pPr>
              <w:pStyle w:val="53"/>
              <w:rPr>
                <w:ins w:id="1426" w:author="cmcc-chunxia Guo" w:date="2025-08-11T16:10:12Z"/>
                <w:rFonts w:cs="Arial"/>
              </w:rPr>
            </w:pPr>
            <w:ins w:id="1427"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1FB24980">
            <w:pPr>
              <w:pStyle w:val="54"/>
              <w:rPr>
                <w:ins w:id="1428" w:author="cmcc-chunxia Guo" w:date="2025-08-11T16:10:12Z"/>
                <w:rFonts w:cs="Arial"/>
              </w:rPr>
            </w:pPr>
            <w:ins w:id="1429" w:author="cmcc-chunxia Guo" w:date="2025-08-11T16:10:12Z">
              <w:r>
                <w:rPr>
                  <w:rFonts w:cs="Arial"/>
                  <w:lang w:eastAsia="en-GB"/>
                </w:rPr>
                <w:t>This requirement does not apply to BS operating in band n24.</w:t>
              </w:r>
            </w:ins>
          </w:p>
        </w:tc>
      </w:tr>
      <w:tr w14:paraId="3B049DF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430" w:author="cmcc-chunxia Guo" w:date="2025-08-11T16:10:12Z"/>
        </w:trPr>
        <w:tc>
          <w:tcPr>
            <w:tcW w:w="1302" w:type="dxa"/>
            <w:tcBorders>
              <w:top w:val="nil"/>
              <w:left w:val="single" w:color="auto" w:sz="2" w:space="0"/>
              <w:bottom w:val="single" w:color="auto" w:sz="2" w:space="0"/>
              <w:right w:val="single" w:color="auto" w:sz="2" w:space="0"/>
            </w:tcBorders>
          </w:tcPr>
          <w:p w14:paraId="11C4F8D4">
            <w:pPr>
              <w:pStyle w:val="53"/>
              <w:rPr>
                <w:ins w:id="1431" w:author="cmcc-chunxia Guo" w:date="2025-08-11T16:10:12Z"/>
              </w:rPr>
            </w:pPr>
            <w:ins w:id="1432" w:author="cmcc-chunxia Guo" w:date="2025-08-11T16:10:12Z">
              <w:r>
                <w:rPr>
                  <w:rFonts w:cs="Arial"/>
                </w:rPr>
                <w:t>E-UTRA Band 24</w:t>
              </w:r>
            </w:ins>
            <w:ins w:id="1433" w:author="cmcc-chunxia Guo" w:date="2025-08-11T16:10:12Z">
              <w:r>
                <w:rPr>
                  <w:rFonts w:cs="Arial"/>
                  <w:lang w:eastAsia="en-GB"/>
                </w:rPr>
                <w:t xml:space="preserve"> or NR Band n24</w:t>
              </w:r>
            </w:ins>
          </w:p>
        </w:tc>
        <w:tc>
          <w:tcPr>
            <w:tcW w:w="1701" w:type="dxa"/>
            <w:tcBorders>
              <w:top w:val="single" w:color="auto" w:sz="2" w:space="0"/>
              <w:left w:val="single" w:color="auto" w:sz="2" w:space="0"/>
              <w:bottom w:val="single" w:color="auto" w:sz="2" w:space="0"/>
              <w:right w:val="single" w:color="auto" w:sz="2" w:space="0"/>
            </w:tcBorders>
          </w:tcPr>
          <w:p w14:paraId="12407DAF">
            <w:pPr>
              <w:pStyle w:val="53"/>
              <w:rPr>
                <w:ins w:id="1434" w:author="cmcc-chunxia Guo" w:date="2025-08-11T16:10:12Z"/>
                <w:rFonts w:cs="Arial"/>
              </w:rPr>
            </w:pPr>
            <w:ins w:id="1435" w:author="cmcc-chunxia Guo" w:date="2025-08-11T16:10:12Z">
              <w:r>
                <w:rPr>
                  <w:rFonts w:cs="Arial"/>
                </w:rPr>
                <w:t>1626.5 – 1660.5 MHz</w:t>
              </w:r>
            </w:ins>
          </w:p>
        </w:tc>
        <w:tc>
          <w:tcPr>
            <w:tcW w:w="851" w:type="dxa"/>
            <w:tcBorders>
              <w:top w:val="single" w:color="auto" w:sz="2" w:space="0"/>
              <w:left w:val="single" w:color="auto" w:sz="2" w:space="0"/>
              <w:bottom w:val="single" w:color="auto" w:sz="2" w:space="0"/>
              <w:right w:val="single" w:color="auto" w:sz="2" w:space="0"/>
            </w:tcBorders>
          </w:tcPr>
          <w:p w14:paraId="3CAD9D65">
            <w:pPr>
              <w:pStyle w:val="53"/>
              <w:rPr>
                <w:ins w:id="1436" w:author="cmcc-chunxia Guo" w:date="2025-08-11T16:10:12Z"/>
                <w:rFonts w:cs="Arial"/>
              </w:rPr>
            </w:pPr>
            <w:ins w:id="1437" w:author="cmcc-chunxia Guo" w:date="2025-08-11T16:10:12Z">
              <w:r>
                <w:rPr>
                  <w:rFonts w:cs="Arial"/>
                </w:rPr>
                <w:t>-49 dBm</w:t>
              </w:r>
            </w:ins>
          </w:p>
        </w:tc>
        <w:tc>
          <w:tcPr>
            <w:tcW w:w="1417" w:type="dxa"/>
            <w:tcBorders>
              <w:top w:val="single" w:color="auto" w:sz="2" w:space="0"/>
              <w:left w:val="single" w:color="auto" w:sz="2" w:space="0"/>
              <w:bottom w:val="single" w:color="auto" w:sz="2" w:space="0"/>
              <w:right w:val="single" w:color="auto" w:sz="2" w:space="0"/>
            </w:tcBorders>
          </w:tcPr>
          <w:p w14:paraId="38813AA3">
            <w:pPr>
              <w:pStyle w:val="53"/>
              <w:rPr>
                <w:ins w:id="1438" w:author="cmcc-chunxia Guo" w:date="2025-08-11T16:10:12Z"/>
                <w:rFonts w:cs="Arial"/>
              </w:rPr>
            </w:pPr>
            <w:ins w:id="1439"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7F2061A0">
            <w:pPr>
              <w:pStyle w:val="54"/>
              <w:rPr>
                <w:ins w:id="1440" w:author="cmcc-chunxia Guo" w:date="2025-08-11T16:10:12Z"/>
                <w:rFonts w:cs="Arial"/>
              </w:rPr>
            </w:pPr>
            <w:ins w:id="1441" w:author="cmcc-chunxia Guo" w:date="2025-08-11T16:10:12Z">
              <w:r>
                <w:rPr>
                  <w:rFonts w:cs="Arial"/>
                  <w:lang w:eastAsia="en-GB"/>
                </w:rPr>
                <w:t>This requirement does not apply to BS operating in band n24,</w:t>
              </w:r>
            </w:ins>
            <w:ins w:id="1442" w:author="cmcc-chunxia Guo" w:date="2025-08-11T16:10:12Z">
              <w:r>
                <w:rPr>
                  <w:rFonts w:cs="v5.0.0"/>
                  <w:lang w:eastAsia="en-GB"/>
                </w:rPr>
                <w:t xml:space="preserve"> since it is already covered by the requirement in clause 6.6.5.2.2.</w:t>
              </w:r>
            </w:ins>
          </w:p>
        </w:tc>
      </w:tr>
      <w:tr w14:paraId="5DE0919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443" w:author="cmcc-chunxia Guo" w:date="2025-08-11T16:10:12Z"/>
        </w:trPr>
        <w:tc>
          <w:tcPr>
            <w:tcW w:w="1302" w:type="dxa"/>
            <w:tcBorders>
              <w:top w:val="single" w:color="auto" w:sz="2" w:space="0"/>
              <w:left w:val="single" w:color="auto" w:sz="2" w:space="0"/>
              <w:bottom w:val="nil"/>
              <w:right w:val="single" w:color="auto" w:sz="2" w:space="0"/>
            </w:tcBorders>
          </w:tcPr>
          <w:p w14:paraId="4E11156F">
            <w:pPr>
              <w:pStyle w:val="53"/>
              <w:rPr>
                <w:ins w:id="1444" w:author="cmcc-chunxia Guo" w:date="2025-08-11T16:10:12Z"/>
              </w:rPr>
            </w:pPr>
            <w:ins w:id="1445" w:author="cmcc-chunxia Guo" w:date="2025-08-11T16:10:12Z">
              <w:r>
                <w:rPr>
                  <w:rFonts w:cs="Arial"/>
                  <w:lang w:val="sv-SE"/>
                </w:rPr>
                <w:t>UTRA FDD Band XXV or</w:t>
              </w:r>
            </w:ins>
          </w:p>
        </w:tc>
        <w:tc>
          <w:tcPr>
            <w:tcW w:w="1701" w:type="dxa"/>
            <w:tcBorders>
              <w:top w:val="single" w:color="auto" w:sz="2" w:space="0"/>
              <w:left w:val="single" w:color="auto" w:sz="2" w:space="0"/>
              <w:bottom w:val="single" w:color="auto" w:sz="2" w:space="0"/>
              <w:right w:val="single" w:color="auto" w:sz="2" w:space="0"/>
            </w:tcBorders>
          </w:tcPr>
          <w:p w14:paraId="2BBE7C1C">
            <w:pPr>
              <w:pStyle w:val="53"/>
              <w:rPr>
                <w:ins w:id="1446" w:author="cmcc-chunxia Guo" w:date="2025-08-11T16:10:12Z"/>
                <w:rFonts w:cs="Arial"/>
              </w:rPr>
            </w:pPr>
            <w:ins w:id="1447" w:author="cmcc-chunxia Guo" w:date="2025-08-11T16:10:12Z">
              <w:r>
                <w:rPr>
                  <w:rFonts w:cs="Arial"/>
                </w:rPr>
                <w:t>1930 – 1995 MHz</w:t>
              </w:r>
            </w:ins>
          </w:p>
        </w:tc>
        <w:tc>
          <w:tcPr>
            <w:tcW w:w="851" w:type="dxa"/>
            <w:tcBorders>
              <w:top w:val="single" w:color="auto" w:sz="2" w:space="0"/>
              <w:left w:val="single" w:color="auto" w:sz="2" w:space="0"/>
              <w:bottom w:val="single" w:color="auto" w:sz="2" w:space="0"/>
              <w:right w:val="single" w:color="auto" w:sz="2" w:space="0"/>
            </w:tcBorders>
          </w:tcPr>
          <w:p w14:paraId="67BBE353">
            <w:pPr>
              <w:pStyle w:val="53"/>
              <w:rPr>
                <w:ins w:id="1448" w:author="cmcc-chunxia Guo" w:date="2025-08-11T16:10:12Z"/>
                <w:rFonts w:cs="Arial"/>
              </w:rPr>
            </w:pPr>
            <w:ins w:id="1449" w:author="cmcc-chunxia Guo" w:date="2025-08-11T16:10:12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14:paraId="4DBEB7FE">
            <w:pPr>
              <w:pStyle w:val="53"/>
              <w:rPr>
                <w:ins w:id="1450" w:author="cmcc-chunxia Guo" w:date="2025-08-11T16:10:12Z"/>
                <w:rFonts w:cs="Arial"/>
              </w:rPr>
            </w:pPr>
            <w:ins w:id="1451"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1E833E93">
            <w:pPr>
              <w:pStyle w:val="54"/>
              <w:rPr>
                <w:ins w:id="1452" w:author="cmcc-chunxia Guo" w:date="2025-08-11T16:10:12Z"/>
                <w:rFonts w:cs="Arial"/>
              </w:rPr>
            </w:pPr>
            <w:ins w:id="1453" w:author="cmcc-chunxia Guo" w:date="2025-08-11T16:10:12Z">
              <w:r>
                <w:rPr>
                  <w:rFonts w:cs="Arial"/>
                </w:rPr>
                <w:t>This requirement does not apply to BS operating in band n2, n25 or n70.</w:t>
              </w:r>
            </w:ins>
          </w:p>
        </w:tc>
      </w:tr>
      <w:tr w14:paraId="0549F9B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454" w:author="cmcc-chunxia Guo" w:date="2025-08-11T16:10:12Z"/>
        </w:trPr>
        <w:tc>
          <w:tcPr>
            <w:tcW w:w="1302" w:type="dxa"/>
            <w:tcBorders>
              <w:top w:val="nil"/>
              <w:left w:val="single" w:color="auto" w:sz="2" w:space="0"/>
              <w:bottom w:val="single" w:color="auto" w:sz="2" w:space="0"/>
              <w:right w:val="single" w:color="auto" w:sz="2" w:space="0"/>
            </w:tcBorders>
          </w:tcPr>
          <w:p w14:paraId="7AD9DD01">
            <w:pPr>
              <w:pStyle w:val="53"/>
              <w:rPr>
                <w:ins w:id="1455" w:author="cmcc-chunxia Guo" w:date="2025-08-11T16:10:12Z"/>
              </w:rPr>
            </w:pPr>
            <w:ins w:id="1456" w:author="cmcc-chunxia Guo" w:date="2025-08-11T16:10:12Z">
              <w:r>
                <w:rPr>
                  <w:rFonts w:cs="Arial"/>
                </w:rPr>
                <w:t>E-UTRA Band 25 or NR band n25</w:t>
              </w:r>
            </w:ins>
          </w:p>
        </w:tc>
        <w:tc>
          <w:tcPr>
            <w:tcW w:w="1701" w:type="dxa"/>
            <w:tcBorders>
              <w:top w:val="single" w:color="auto" w:sz="2" w:space="0"/>
              <w:left w:val="single" w:color="auto" w:sz="2" w:space="0"/>
              <w:bottom w:val="single" w:color="auto" w:sz="2" w:space="0"/>
              <w:right w:val="single" w:color="auto" w:sz="2" w:space="0"/>
            </w:tcBorders>
          </w:tcPr>
          <w:p w14:paraId="09CF7B2C">
            <w:pPr>
              <w:pStyle w:val="53"/>
              <w:rPr>
                <w:ins w:id="1457" w:author="cmcc-chunxia Guo" w:date="2025-08-11T16:10:12Z"/>
                <w:rFonts w:cs="Arial"/>
              </w:rPr>
            </w:pPr>
            <w:ins w:id="1458" w:author="cmcc-chunxia Guo" w:date="2025-08-11T16:10:12Z">
              <w:r>
                <w:rPr>
                  <w:rFonts w:cs="Arial"/>
                </w:rPr>
                <w:t>1850 – 1915 MHz</w:t>
              </w:r>
            </w:ins>
          </w:p>
        </w:tc>
        <w:tc>
          <w:tcPr>
            <w:tcW w:w="851" w:type="dxa"/>
            <w:tcBorders>
              <w:top w:val="single" w:color="auto" w:sz="2" w:space="0"/>
              <w:left w:val="single" w:color="auto" w:sz="2" w:space="0"/>
              <w:bottom w:val="single" w:color="auto" w:sz="2" w:space="0"/>
              <w:right w:val="single" w:color="auto" w:sz="2" w:space="0"/>
            </w:tcBorders>
          </w:tcPr>
          <w:p w14:paraId="0E4A6A01">
            <w:pPr>
              <w:pStyle w:val="53"/>
              <w:rPr>
                <w:ins w:id="1459" w:author="cmcc-chunxia Guo" w:date="2025-08-11T16:10:12Z"/>
                <w:rFonts w:cs="Arial"/>
              </w:rPr>
            </w:pPr>
            <w:ins w:id="1460" w:author="cmcc-chunxia Guo" w:date="2025-08-11T16:10:12Z">
              <w:r>
                <w:rPr>
                  <w:rFonts w:cs="Arial"/>
                </w:rPr>
                <w:t>-49 dBm</w:t>
              </w:r>
            </w:ins>
          </w:p>
        </w:tc>
        <w:tc>
          <w:tcPr>
            <w:tcW w:w="1417" w:type="dxa"/>
            <w:tcBorders>
              <w:top w:val="single" w:color="auto" w:sz="2" w:space="0"/>
              <w:left w:val="single" w:color="auto" w:sz="2" w:space="0"/>
              <w:bottom w:val="single" w:color="auto" w:sz="2" w:space="0"/>
              <w:right w:val="single" w:color="auto" w:sz="2" w:space="0"/>
            </w:tcBorders>
          </w:tcPr>
          <w:p w14:paraId="0AEEEE5A">
            <w:pPr>
              <w:pStyle w:val="53"/>
              <w:rPr>
                <w:ins w:id="1461" w:author="cmcc-chunxia Guo" w:date="2025-08-11T16:10:12Z"/>
                <w:rFonts w:cs="Arial"/>
              </w:rPr>
            </w:pPr>
            <w:ins w:id="1462"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551D9CE3">
            <w:pPr>
              <w:pStyle w:val="54"/>
              <w:rPr>
                <w:ins w:id="1463" w:author="cmcc-chunxia Guo" w:date="2025-08-11T16:10:12Z"/>
                <w:rFonts w:cs="Arial"/>
              </w:rPr>
            </w:pPr>
            <w:ins w:id="1464" w:author="cmcc-chunxia Guo" w:date="2025-08-11T16:10:12Z">
              <w:r>
                <w:rPr>
                  <w:rFonts w:cs="Arial"/>
                </w:rPr>
                <w:t>This requirement does not apply to BS operating in band n25 since it is already covered by the requirement in clause 6.6.5.2.2. For BS operating in Band n2, it applies for 1910 MHz to 1915 MHz, while the rest is covered in clause 6.6.5.2.2</w:t>
              </w:r>
            </w:ins>
            <w:ins w:id="1465" w:author="cmcc-chunxia Guo" w:date="2025-08-11T16:10:12Z">
              <w:r>
                <w:rPr>
                  <w:rFonts w:cs="v5.0.0"/>
                </w:rPr>
                <w:t>.</w:t>
              </w:r>
            </w:ins>
          </w:p>
        </w:tc>
      </w:tr>
      <w:tr w14:paraId="2BFB739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466" w:author="cmcc-chunxia Guo" w:date="2025-08-11T16:10:12Z"/>
        </w:trPr>
        <w:tc>
          <w:tcPr>
            <w:tcW w:w="1302" w:type="dxa"/>
            <w:tcBorders>
              <w:top w:val="single" w:color="auto" w:sz="2" w:space="0"/>
              <w:left w:val="single" w:color="auto" w:sz="2" w:space="0"/>
              <w:bottom w:val="nil"/>
              <w:right w:val="single" w:color="auto" w:sz="2" w:space="0"/>
            </w:tcBorders>
          </w:tcPr>
          <w:p w14:paraId="35D23CAF">
            <w:pPr>
              <w:pStyle w:val="53"/>
              <w:rPr>
                <w:ins w:id="1467" w:author="cmcc-chunxia Guo" w:date="2025-08-11T16:10:12Z"/>
              </w:rPr>
            </w:pPr>
            <w:ins w:id="1468" w:author="cmcc-chunxia Guo" w:date="2025-08-11T16:10:12Z">
              <w:r>
                <w:rPr>
                  <w:rFonts w:cs="Arial"/>
                  <w:lang w:val="sv-SE"/>
                </w:rPr>
                <w:t>UTRA FDD Band XXVI or</w:t>
              </w:r>
            </w:ins>
          </w:p>
        </w:tc>
        <w:tc>
          <w:tcPr>
            <w:tcW w:w="1701" w:type="dxa"/>
            <w:tcBorders>
              <w:top w:val="single" w:color="auto" w:sz="2" w:space="0"/>
              <w:left w:val="single" w:color="auto" w:sz="2" w:space="0"/>
              <w:bottom w:val="single" w:color="auto" w:sz="2" w:space="0"/>
              <w:right w:val="single" w:color="auto" w:sz="2" w:space="0"/>
            </w:tcBorders>
          </w:tcPr>
          <w:p w14:paraId="0AD5DB43">
            <w:pPr>
              <w:pStyle w:val="53"/>
              <w:rPr>
                <w:ins w:id="1469" w:author="cmcc-chunxia Guo" w:date="2025-08-11T16:10:12Z"/>
                <w:rFonts w:cs="Arial"/>
              </w:rPr>
            </w:pPr>
            <w:ins w:id="1470" w:author="cmcc-chunxia Guo" w:date="2025-08-11T16:10:12Z">
              <w:r>
                <w:rPr>
                  <w:rFonts w:cs="Arial"/>
                </w:rPr>
                <w:t>859 – 894 MHz</w:t>
              </w:r>
            </w:ins>
          </w:p>
        </w:tc>
        <w:tc>
          <w:tcPr>
            <w:tcW w:w="851" w:type="dxa"/>
            <w:tcBorders>
              <w:top w:val="single" w:color="auto" w:sz="2" w:space="0"/>
              <w:left w:val="single" w:color="auto" w:sz="2" w:space="0"/>
              <w:bottom w:val="single" w:color="auto" w:sz="2" w:space="0"/>
              <w:right w:val="single" w:color="auto" w:sz="2" w:space="0"/>
            </w:tcBorders>
          </w:tcPr>
          <w:p w14:paraId="3E284A73">
            <w:pPr>
              <w:pStyle w:val="53"/>
              <w:rPr>
                <w:ins w:id="1471" w:author="cmcc-chunxia Guo" w:date="2025-08-11T16:10:12Z"/>
                <w:rFonts w:cs="Arial"/>
              </w:rPr>
            </w:pPr>
            <w:ins w:id="1472" w:author="cmcc-chunxia Guo" w:date="2025-08-11T16:10:12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14:paraId="39FF55DA">
            <w:pPr>
              <w:pStyle w:val="53"/>
              <w:rPr>
                <w:ins w:id="1473" w:author="cmcc-chunxia Guo" w:date="2025-08-11T16:10:12Z"/>
                <w:rFonts w:cs="Arial"/>
              </w:rPr>
            </w:pPr>
            <w:ins w:id="1474"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4D61D877">
            <w:pPr>
              <w:pStyle w:val="54"/>
              <w:rPr>
                <w:ins w:id="1475" w:author="cmcc-chunxia Guo" w:date="2025-08-11T16:10:12Z"/>
                <w:rFonts w:cs="Arial"/>
              </w:rPr>
            </w:pPr>
            <w:ins w:id="1476" w:author="cmcc-chunxia Guo" w:date="2025-08-11T16:10:12Z">
              <w:r>
                <w:rPr>
                  <w:rFonts w:cs="Arial"/>
                </w:rPr>
                <w:t xml:space="preserve">This requirement does not apply to BS operating in band n5 or n26. </w:t>
              </w:r>
            </w:ins>
          </w:p>
        </w:tc>
      </w:tr>
      <w:tr w14:paraId="62B53AF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477" w:author="cmcc-chunxia Guo" w:date="2025-08-11T16:10:12Z"/>
        </w:trPr>
        <w:tc>
          <w:tcPr>
            <w:tcW w:w="1302" w:type="dxa"/>
            <w:tcBorders>
              <w:top w:val="nil"/>
              <w:left w:val="single" w:color="auto" w:sz="2" w:space="0"/>
              <w:bottom w:val="single" w:color="auto" w:sz="2" w:space="0"/>
              <w:right w:val="single" w:color="auto" w:sz="2" w:space="0"/>
            </w:tcBorders>
          </w:tcPr>
          <w:p w14:paraId="00069DB8">
            <w:pPr>
              <w:pStyle w:val="53"/>
              <w:rPr>
                <w:ins w:id="1478" w:author="cmcc-chunxia Guo" w:date="2025-08-11T16:10:12Z"/>
              </w:rPr>
            </w:pPr>
            <w:ins w:id="1479" w:author="cmcc-chunxia Guo" w:date="2025-08-11T16:10:12Z">
              <w:r>
                <w:rPr>
                  <w:rFonts w:cs="Arial"/>
                  <w:lang w:val="sv-SE"/>
                </w:rPr>
                <w:t>E-UTRA Band 26 or NR Band n26</w:t>
              </w:r>
            </w:ins>
          </w:p>
        </w:tc>
        <w:tc>
          <w:tcPr>
            <w:tcW w:w="1701" w:type="dxa"/>
            <w:tcBorders>
              <w:top w:val="single" w:color="auto" w:sz="2" w:space="0"/>
              <w:left w:val="single" w:color="auto" w:sz="2" w:space="0"/>
              <w:bottom w:val="single" w:color="auto" w:sz="2" w:space="0"/>
              <w:right w:val="single" w:color="auto" w:sz="2" w:space="0"/>
            </w:tcBorders>
          </w:tcPr>
          <w:p w14:paraId="0DB232B0">
            <w:pPr>
              <w:pStyle w:val="53"/>
              <w:rPr>
                <w:ins w:id="1480" w:author="cmcc-chunxia Guo" w:date="2025-08-11T16:10:12Z"/>
                <w:rFonts w:cs="Arial"/>
              </w:rPr>
            </w:pPr>
            <w:ins w:id="1481" w:author="cmcc-chunxia Guo" w:date="2025-08-11T16:10:12Z">
              <w:r>
                <w:rPr>
                  <w:rFonts w:cs="Arial"/>
                </w:rPr>
                <w:t>814 – 849 MHz</w:t>
              </w:r>
            </w:ins>
          </w:p>
        </w:tc>
        <w:tc>
          <w:tcPr>
            <w:tcW w:w="851" w:type="dxa"/>
            <w:tcBorders>
              <w:top w:val="single" w:color="auto" w:sz="2" w:space="0"/>
              <w:left w:val="single" w:color="auto" w:sz="2" w:space="0"/>
              <w:bottom w:val="single" w:color="auto" w:sz="2" w:space="0"/>
              <w:right w:val="single" w:color="auto" w:sz="2" w:space="0"/>
            </w:tcBorders>
          </w:tcPr>
          <w:p w14:paraId="138C6F31">
            <w:pPr>
              <w:pStyle w:val="53"/>
              <w:rPr>
                <w:ins w:id="1482" w:author="cmcc-chunxia Guo" w:date="2025-08-11T16:10:12Z"/>
                <w:rFonts w:cs="Arial"/>
              </w:rPr>
            </w:pPr>
            <w:ins w:id="1483" w:author="cmcc-chunxia Guo" w:date="2025-08-11T16:10:12Z">
              <w:r>
                <w:rPr>
                  <w:rFonts w:cs="Arial"/>
                </w:rPr>
                <w:t>-49 dBm</w:t>
              </w:r>
            </w:ins>
          </w:p>
        </w:tc>
        <w:tc>
          <w:tcPr>
            <w:tcW w:w="1417" w:type="dxa"/>
            <w:tcBorders>
              <w:top w:val="single" w:color="auto" w:sz="2" w:space="0"/>
              <w:left w:val="single" w:color="auto" w:sz="2" w:space="0"/>
              <w:bottom w:val="single" w:color="auto" w:sz="2" w:space="0"/>
              <w:right w:val="single" w:color="auto" w:sz="2" w:space="0"/>
            </w:tcBorders>
          </w:tcPr>
          <w:p w14:paraId="542937D7">
            <w:pPr>
              <w:pStyle w:val="53"/>
              <w:rPr>
                <w:ins w:id="1484" w:author="cmcc-chunxia Guo" w:date="2025-08-11T16:10:12Z"/>
                <w:rFonts w:cs="Arial"/>
              </w:rPr>
            </w:pPr>
            <w:ins w:id="1485"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0B293EAD">
            <w:pPr>
              <w:pStyle w:val="54"/>
              <w:rPr>
                <w:ins w:id="1486" w:author="cmcc-chunxia Guo" w:date="2025-08-11T16:10:12Z"/>
                <w:rFonts w:cs="Arial"/>
              </w:rPr>
            </w:pPr>
            <w:ins w:id="1487" w:author="cmcc-chunxia Guo" w:date="2025-08-11T16:10:12Z">
              <w:r>
                <w:rPr>
                  <w:rFonts w:cs="Arial"/>
                </w:rPr>
                <w:t>This requirement does not apply to BS operating in band n26 since it is already covered by the requirement in clause 6.6.5.2.2. For BS operating in Band n5, it applies for 814 MHz to 824 MHz, while the rest is covered in clause 6.6.5.2.2</w:t>
              </w:r>
            </w:ins>
            <w:ins w:id="1488" w:author="cmcc-chunxia Guo" w:date="2025-08-11T16:10:12Z">
              <w:r>
                <w:rPr>
                  <w:rFonts w:cs="v5.0.0"/>
                </w:rPr>
                <w:t>.</w:t>
              </w:r>
            </w:ins>
          </w:p>
        </w:tc>
      </w:tr>
      <w:tr w14:paraId="0ADD6DF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489" w:author="cmcc-chunxia Guo" w:date="2025-08-11T16:10:12Z"/>
        </w:trPr>
        <w:tc>
          <w:tcPr>
            <w:tcW w:w="1302" w:type="dxa"/>
            <w:tcBorders>
              <w:top w:val="single" w:color="auto" w:sz="2" w:space="0"/>
              <w:left w:val="single" w:color="auto" w:sz="2" w:space="0"/>
              <w:bottom w:val="nil"/>
              <w:right w:val="single" w:color="auto" w:sz="2" w:space="0"/>
            </w:tcBorders>
          </w:tcPr>
          <w:p w14:paraId="76C529A7">
            <w:pPr>
              <w:pStyle w:val="53"/>
              <w:rPr>
                <w:ins w:id="1490" w:author="cmcc-chunxia Guo" w:date="2025-08-11T16:10:12Z"/>
              </w:rPr>
            </w:pPr>
          </w:p>
        </w:tc>
        <w:tc>
          <w:tcPr>
            <w:tcW w:w="1701" w:type="dxa"/>
            <w:tcBorders>
              <w:top w:val="single" w:color="auto" w:sz="2" w:space="0"/>
              <w:left w:val="single" w:color="auto" w:sz="2" w:space="0"/>
              <w:bottom w:val="single" w:color="auto" w:sz="2" w:space="0"/>
              <w:right w:val="single" w:color="auto" w:sz="2" w:space="0"/>
            </w:tcBorders>
          </w:tcPr>
          <w:p w14:paraId="23E7300A">
            <w:pPr>
              <w:pStyle w:val="53"/>
              <w:rPr>
                <w:ins w:id="1491" w:author="cmcc-chunxia Guo" w:date="2025-08-11T16:10:12Z"/>
                <w:rFonts w:cs="Arial"/>
              </w:rPr>
            </w:pPr>
            <w:ins w:id="1492" w:author="cmcc-chunxia Guo" w:date="2025-08-11T16:10:12Z">
              <w:r>
                <w:rPr>
                  <w:rFonts w:cs="Arial"/>
                </w:rPr>
                <w:t>852 – 869 MHz</w:t>
              </w:r>
            </w:ins>
          </w:p>
        </w:tc>
        <w:tc>
          <w:tcPr>
            <w:tcW w:w="851" w:type="dxa"/>
            <w:tcBorders>
              <w:top w:val="single" w:color="auto" w:sz="2" w:space="0"/>
              <w:left w:val="single" w:color="auto" w:sz="2" w:space="0"/>
              <w:bottom w:val="single" w:color="auto" w:sz="2" w:space="0"/>
              <w:right w:val="single" w:color="auto" w:sz="2" w:space="0"/>
            </w:tcBorders>
          </w:tcPr>
          <w:p w14:paraId="07E1A043">
            <w:pPr>
              <w:pStyle w:val="53"/>
              <w:rPr>
                <w:ins w:id="1493" w:author="cmcc-chunxia Guo" w:date="2025-08-11T16:10:12Z"/>
                <w:rFonts w:cs="Arial"/>
              </w:rPr>
            </w:pPr>
            <w:ins w:id="1494" w:author="cmcc-chunxia Guo" w:date="2025-08-11T16:10:12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14:paraId="1752C71E">
            <w:pPr>
              <w:pStyle w:val="53"/>
              <w:rPr>
                <w:ins w:id="1495" w:author="cmcc-chunxia Guo" w:date="2025-08-11T16:10:12Z"/>
                <w:rFonts w:cs="Arial"/>
              </w:rPr>
            </w:pPr>
            <w:ins w:id="1496"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314B9AE3">
            <w:pPr>
              <w:pStyle w:val="54"/>
              <w:rPr>
                <w:ins w:id="1497" w:author="cmcc-chunxia Guo" w:date="2025-08-11T16:10:12Z"/>
                <w:rFonts w:cs="Arial"/>
              </w:rPr>
            </w:pPr>
            <w:ins w:id="1498" w:author="cmcc-chunxia Guo" w:date="2025-08-11T16:10:12Z">
              <w:r>
                <w:rPr>
                  <w:rFonts w:cs="Arial"/>
                </w:rPr>
                <w:t>This requirement does not apply to BS operating in Band n5.</w:t>
              </w:r>
            </w:ins>
          </w:p>
        </w:tc>
      </w:tr>
      <w:tr w14:paraId="762CF40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499" w:author="cmcc-chunxia Guo" w:date="2025-08-11T16:10:12Z"/>
        </w:trPr>
        <w:tc>
          <w:tcPr>
            <w:tcW w:w="1302" w:type="dxa"/>
            <w:tcBorders>
              <w:top w:val="nil"/>
              <w:left w:val="single" w:color="auto" w:sz="2" w:space="0"/>
              <w:bottom w:val="single" w:color="auto" w:sz="2" w:space="0"/>
              <w:right w:val="single" w:color="auto" w:sz="2" w:space="0"/>
            </w:tcBorders>
          </w:tcPr>
          <w:p w14:paraId="4F24A14C">
            <w:pPr>
              <w:pStyle w:val="53"/>
              <w:rPr>
                <w:ins w:id="1500" w:author="cmcc-chunxia Guo" w:date="2025-08-11T16:10:12Z"/>
              </w:rPr>
            </w:pPr>
            <w:ins w:id="1501" w:author="cmcc-chunxia Guo" w:date="2025-08-11T16:10:12Z">
              <w:r>
                <w:rPr>
                  <w:rFonts w:cs="Arial"/>
                </w:rPr>
                <w:t>E-UTRA Band 27</w:t>
              </w:r>
            </w:ins>
          </w:p>
        </w:tc>
        <w:tc>
          <w:tcPr>
            <w:tcW w:w="1701" w:type="dxa"/>
            <w:tcBorders>
              <w:top w:val="single" w:color="auto" w:sz="2" w:space="0"/>
              <w:left w:val="single" w:color="auto" w:sz="2" w:space="0"/>
              <w:bottom w:val="single" w:color="auto" w:sz="2" w:space="0"/>
              <w:right w:val="single" w:color="auto" w:sz="2" w:space="0"/>
            </w:tcBorders>
          </w:tcPr>
          <w:p w14:paraId="1E94517B">
            <w:pPr>
              <w:pStyle w:val="53"/>
              <w:rPr>
                <w:ins w:id="1502" w:author="cmcc-chunxia Guo" w:date="2025-08-11T16:10:12Z"/>
                <w:rFonts w:cs="Arial"/>
              </w:rPr>
            </w:pPr>
            <w:ins w:id="1503" w:author="cmcc-chunxia Guo" w:date="2025-08-11T16:10:12Z">
              <w:r>
                <w:rPr>
                  <w:rFonts w:cs="Arial"/>
                </w:rPr>
                <w:t>807 – 824 MHz</w:t>
              </w:r>
            </w:ins>
          </w:p>
        </w:tc>
        <w:tc>
          <w:tcPr>
            <w:tcW w:w="851" w:type="dxa"/>
            <w:tcBorders>
              <w:top w:val="single" w:color="auto" w:sz="2" w:space="0"/>
              <w:left w:val="single" w:color="auto" w:sz="2" w:space="0"/>
              <w:bottom w:val="single" w:color="auto" w:sz="2" w:space="0"/>
              <w:right w:val="single" w:color="auto" w:sz="2" w:space="0"/>
            </w:tcBorders>
          </w:tcPr>
          <w:p w14:paraId="523053EA">
            <w:pPr>
              <w:pStyle w:val="53"/>
              <w:rPr>
                <w:ins w:id="1504" w:author="cmcc-chunxia Guo" w:date="2025-08-11T16:10:12Z"/>
                <w:rFonts w:cs="Arial"/>
              </w:rPr>
            </w:pPr>
            <w:ins w:id="1505" w:author="cmcc-chunxia Guo" w:date="2025-08-11T16:10:12Z">
              <w:r>
                <w:rPr>
                  <w:rFonts w:cs="Arial"/>
                </w:rPr>
                <w:t>-49 dBm</w:t>
              </w:r>
            </w:ins>
          </w:p>
        </w:tc>
        <w:tc>
          <w:tcPr>
            <w:tcW w:w="1417" w:type="dxa"/>
            <w:tcBorders>
              <w:top w:val="single" w:color="auto" w:sz="2" w:space="0"/>
              <w:left w:val="single" w:color="auto" w:sz="2" w:space="0"/>
              <w:bottom w:val="single" w:color="auto" w:sz="2" w:space="0"/>
              <w:right w:val="single" w:color="auto" w:sz="2" w:space="0"/>
            </w:tcBorders>
          </w:tcPr>
          <w:p w14:paraId="253824FB">
            <w:pPr>
              <w:pStyle w:val="53"/>
              <w:rPr>
                <w:ins w:id="1506" w:author="cmcc-chunxia Guo" w:date="2025-08-11T16:10:12Z"/>
                <w:rFonts w:cs="Arial"/>
              </w:rPr>
            </w:pPr>
            <w:ins w:id="1507"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62F2EC6B">
            <w:pPr>
              <w:pStyle w:val="54"/>
              <w:rPr>
                <w:ins w:id="1508" w:author="cmcc-chunxia Guo" w:date="2025-08-11T16:10:12Z"/>
                <w:rFonts w:cs="Arial"/>
              </w:rPr>
            </w:pPr>
            <w:ins w:id="1509" w:author="cmcc-chunxia Guo" w:date="2025-08-11T16:10:12Z">
              <w:r>
                <w:rPr>
                  <w:rFonts w:cs="Arial"/>
                </w:rPr>
                <w:t xml:space="preserve">This requirement also applies to BS operating in Band n28, starting 4 MHz above the Band n28 downlink </w:t>
              </w:r>
            </w:ins>
            <w:ins w:id="1510" w:author="cmcc-chunxia Guo" w:date="2025-08-11T16:10:12Z">
              <w:r>
                <w:rPr>
                  <w:rFonts w:cs="Arial"/>
                  <w:i/>
                </w:rPr>
                <w:t>operating band</w:t>
              </w:r>
            </w:ins>
            <w:ins w:id="1511" w:author="cmcc-chunxia Guo" w:date="2025-08-11T16:10:12Z">
              <w:r>
                <w:rPr>
                  <w:rFonts w:cs="Arial"/>
                </w:rPr>
                <w:t xml:space="preserve"> (Note 5).</w:t>
              </w:r>
            </w:ins>
          </w:p>
        </w:tc>
      </w:tr>
      <w:tr w14:paraId="785FFDA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512" w:author="cmcc-chunxia Guo" w:date="2025-08-11T16:10:12Z"/>
        </w:trPr>
        <w:tc>
          <w:tcPr>
            <w:tcW w:w="1302" w:type="dxa"/>
            <w:tcBorders>
              <w:top w:val="single" w:color="auto" w:sz="2" w:space="0"/>
              <w:left w:val="single" w:color="auto" w:sz="2" w:space="0"/>
              <w:bottom w:val="nil"/>
              <w:right w:val="single" w:color="auto" w:sz="2" w:space="0"/>
            </w:tcBorders>
          </w:tcPr>
          <w:p w14:paraId="4AE9E940">
            <w:pPr>
              <w:pStyle w:val="53"/>
              <w:rPr>
                <w:ins w:id="1513" w:author="cmcc-chunxia Guo" w:date="2025-08-11T16:10:12Z"/>
              </w:rPr>
            </w:pPr>
            <w:ins w:id="1514" w:author="cmcc-chunxia Guo" w:date="2025-08-11T16:10:12Z">
              <w:r>
                <w:rPr>
                  <w:rFonts w:cs="Arial"/>
                </w:rPr>
                <w:t xml:space="preserve">E-UTRA Band 28 or </w:t>
              </w:r>
            </w:ins>
          </w:p>
        </w:tc>
        <w:tc>
          <w:tcPr>
            <w:tcW w:w="1701" w:type="dxa"/>
            <w:tcBorders>
              <w:top w:val="single" w:color="auto" w:sz="2" w:space="0"/>
              <w:left w:val="single" w:color="auto" w:sz="2" w:space="0"/>
              <w:bottom w:val="single" w:color="auto" w:sz="2" w:space="0"/>
              <w:right w:val="single" w:color="auto" w:sz="2" w:space="0"/>
            </w:tcBorders>
          </w:tcPr>
          <w:p w14:paraId="6C464C52">
            <w:pPr>
              <w:pStyle w:val="53"/>
              <w:rPr>
                <w:ins w:id="1515" w:author="cmcc-chunxia Guo" w:date="2025-08-11T16:10:12Z"/>
                <w:rFonts w:cs="Arial"/>
              </w:rPr>
            </w:pPr>
            <w:ins w:id="1516" w:author="cmcc-chunxia Guo" w:date="2025-08-11T16:10:12Z">
              <w:r>
                <w:rPr>
                  <w:rFonts w:cs="Arial"/>
                </w:rPr>
                <w:t>758 – 803 MHz</w:t>
              </w:r>
            </w:ins>
          </w:p>
        </w:tc>
        <w:tc>
          <w:tcPr>
            <w:tcW w:w="851" w:type="dxa"/>
            <w:tcBorders>
              <w:top w:val="single" w:color="auto" w:sz="2" w:space="0"/>
              <w:left w:val="single" w:color="auto" w:sz="2" w:space="0"/>
              <w:bottom w:val="single" w:color="auto" w:sz="2" w:space="0"/>
              <w:right w:val="single" w:color="auto" w:sz="2" w:space="0"/>
            </w:tcBorders>
          </w:tcPr>
          <w:p w14:paraId="3ACE8DD0">
            <w:pPr>
              <w:pStyle w:val="53"/>
              <w:rPr>
                <w:ins w:id="1517" w:author="cmcc-chunxia Guo" w:date="2025-08-11T16:10:12Z"/>
                <w:rFonts w:cs="Arial"/>
              </w:rPr>
            </w:pPr>
            <w:ins w:id="1518" w:author="cmcc-chunxia Guo" w:date="2025-08-11T16:10:12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14:paraId="3CCCBA08">
            <w:pPr>
              <w:pStyle w:val="53"/>
              <w:rPr>
                <w:ins w:id="1519" w:author="cmcc-chunxia Guo" w:date="2025-08-11T16:10:12Z"/>
                <w:rFonts w:cs="Arial"/>
              </w:rPr>
            </w:pPr>
            <w:ins w:id="1520"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51B50420">
            <w:pPr>
              <w:pStyle w:val="54"/>
              <w:rPr>
                <w:ins w:id="1521" w:author="cmcc-chunxia Guo" w:date="2025-08-11T16:10:12Z"/>
                <w:rFonts w:cs="Arial"/>
              </w:rPr>
            </w:pPr>
            <w:ins w:id="1522" w:author="cmcc-chunxia Guo" w:date="2025-08-11T16:10:12Z">
              <w:r>
                <w:rPr>
                  <w:rFonts w:cs="Arial"/>
                </w:rPr>
                <w:t>This requirement does not apply to BS operating in band n20, n67 or n28.</w:t>
              </w:r>
            </w:ins>
          </w:p>
        </w:tc>
      </w:tr>
      <w:tr w14:paraId="7270DCC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523" w:author="cmcc-chunxia Guo" w:date="2025-08-11T16:10:12Z"/>
        </w:trPr>
        <w:tc>
          <w:tcPr>
            <w:tcW w:w="1302" w:type="dxa"/>
            <w:tcBorders>
              <w:top w:val="nil"/>
              <w:left w:val="single" w:color="auto" w:sz="2" w:space="0"/>
              <w:bottom w:val="single" w:color="auto" w:sz="2" w:space="0"/>
              <w:right w:val="single" w:color="auto" w:sz="2" w:space="0"/>
            </w:tcBorders>
          </w:tcPr>
          <w:p w14:paraId="4DAEA7E0">
            <w:pPr>
              <w:pStyle w:val="53"/>
              <w:rPr>
                <w:ins w:id="1524" w:author="cmcc-chunxia Guo" w:date="2025-08-11T16:10:12Z"/>
              </w:rPr>
            </w:pPr>
            <w:ins w:id="1525" w:author="cmcc-chunxia Guo" w:date="2025-08-11T16:10:12Z">
              <w:r>
                <w:rPr>
                  <w:rFonts w:cs="Arial"/>
                </w:rPr>
                <w:t>NR Band n28</w:t>
              </w:r>
            </w:ins>
          </w:p>
        </w:tc>
        <w:tc>
          <w:tcPr>
            <w:tcW w:w="1701" w:type="dxa"/>
            <w:tcBorders>
              <w:top w:val="single" w:color="auto" w:sz="2" w:space="0"/>
              <w:left w:val="single" w:color="auto" w:sz="2" w:space="0"/>
              <w:bottom w:val="single" w:color="auto" w:sz="2" w:space="0"/>
              <w:right w:val="single" w:color="auto" w:sz="2" w:space="0"/>
            </w:tcBorders>
          </w:tcPr>
          <w:p w14:paraId="5407A656">
            <w:pPr>
              <w:pStyle w:val="53"/>
              <w:rPr>
                <w:ins w:id="1526" w:author="cmcc-chunxia Guo" w:date="2025-08-11T16:10:12Z"/>
                <w:rFonts w:cs="Arial"/>
              </w:rPr>
            </w:pPr>
            <w:ins w:id="1527" w:author="cmcc-chunxia Guo" w:date="2025-08-11T16:10:12Z">
              <w:r>
                <w:rPr>
                  <w:rFonts w:cs="Arial"/>
                </w:rPr>
                <w:t>703 – 748 MHz</w:t>
              </w:r>
            </w:ins>
          </w:p>
        </w:tc>
        <w:tc>
          <w:tcPr>
            <w:tcW w:w="851" w:type="dxa"/>
            <w:tcBorders>
              <w:top w:val="single" w:color="auto" w:sz="2" w:space="0"/>
              <w:left w:val="single" w:color="auto" w:sz="2" w:space="0"/>
              <w:bottom w:val="single" w:color="auto" w:sz="2" w:space="0"/>
              <w:right w:val="single" w:color="auto" w:sz="2" w:space="0"/>
            </w:tcBorders>
          </w:tcPr>
          <w:p w14:paraId="24D62EDA">
            <w:pPr>
              <w:pStyle w:val="53"/>
              <w:rPr>
                <w:ins w:id="1528" w:author="cmcc-chunxia Guo" w:date="2025-08-11T16:10:12Z"/>
                <w:rFonts w:cs="Arial"/>
              </w:rPr>
            </w:pPr>
            <w:ins w:id="1529" w:author="cmcc-chunxia Guo" w:date="2025-08-11T16:10:12Z">
              <w:r>
                <w:rPr>
                  <w:rFonts w:cs="Arial"/>
                </w:rPr>
                <w:t>-49 dBm</w:t>
              </w:r>
            </w:ins>
          </w:p>
        </w:tc>
        <w:tc>
          <w:tcPr>
            <w:tcW w:w="1417" w:type="dxa"/>
            <w:tcBorders>
              <w:top w:val="single" w:color="auto" w:sz="2" w:space="0"/>
              <w:left w:val="single" w:color="auto" w:sz="2" w:space="0"/>
              <w:bottom w:val="single" w:color="auto" w:sz="2" w:space="0"/>
              <w:right w:val="single" w:color="auto" w:sz="2" w:space="0"/>
            </w:tcBorders>
          </w:tcPr>
          <w:p w14:paraId="0EFBD65C">
            <w:pPr>
              <w:pStyle w:val="53"/>
              <w:rPr>
                <w:ins w:id="1530" w:author="cmcc-chunxia Guo" w:date="2025-08-11T16:10:12Z"/>
                <w:rFonts w:cs="Arial"/>
              </w:rPr>
            </w:pPr>
            <w:ins w:id="1531"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471E034F">
            <w:pPr>
              <w:pStyle w:val="54"/>
              <w:rPr>
                <w:ins w:id="1532" w:author="cmcc-chunxia Guo" w:date="2025-08-11T16:10:12Z"/>
                <w:rFonts w:cs="v5.0.0"/>
              </w:rPr>
            </w:pPr>
            <w:ins w:id="1533" w:author="cmcc-chunxia Guo" w:date="2025-08-11T16:10:12Z">
              <w:r>
                <w:rPr>
                  <w:rFonts w:cs="Arial"/>
                </w:rPr>
                <w:t>This requirement does not apply to BS operating in band n28,</w:t>
              </w:r>
            </w:ins>
            <w:ins w:id="1534" w:author="cmcc-chunxia Guo" w:date="2025-08-11T16:10:12Z">
              <w:r>
                <w:rPr>
                  <w:rFonts w:cs="v5.0.0"/>
                </w:rPr>
                <w:t xml:space="preserve"> since it is already covered by the requirement in clause 6.6.5.2.2.</w:t>
              </w:r>
            </w:ins>
          </w:p>
          <w:p w14:paraId="4DAC0997">
            <w:pPr>
              <w:pStyle w:val="54"/>
              <w:rPr>
                <w:ins w:id="1535" w:author="cmcc-chunxia Guo" w:date="2025-08-11T16:10:12Z"/>
                <w:rFonts w:cs="Arial"/>
              </w:rPr>
            </w:pPr>
            <w:ins w:id="1536" w:author="cmcc-chunxia Guo" w:date="2025-08-11T16:10:12Z">
              <w:r>
                <w:rPr>
                  <w:rFonts w:cs="v5.0.0"/>
                </w:rPr>
                <w:t>For BS operating in band n67, it applies for 703 MHz to 736 MHz.</w:t>
              </w:r>
            </w:ins>
          </w:p>
        </w:tc>
      </w:tr>
      <w:tr w14:paraId="205AE0D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537" w:author="cmcc-chunxia Guo" w:date="2025-08-11T16:10:12Z"/>
        </w:trPr>
        <w:tc>
          <w:tcPr>
            <w:tcW w:w="1302" w:type="dxa"/>
            <w:tcBorders>
              <w:top w:val="single" w:color="auto" w:sz="2" w:space="0"/>
              <w:left w:val="single" w:color="auto" w:sz="2" w:space="0"/>
              <w:bottom w:val="single" w:color="auto" w:sz="2" w:space="0"/>
              <w:right w:val="single" w:color="auto" w:sz="2" w:space="0"/>
            </w:tcBorders>
          </w:tcPr>
          <w:p w14:paraId="55C2A568">
            <w:pPr>
              <w:pStyle w:val="53"/>
              <w:rPr>
                <w:ins w:id="1538" w:author="cmcc-chunxia Guo" w:date="2025-08-11T16:10:12Z"/>
              </w:rPr>
            </w:pPr>
            <w:ins w:id="1539" w:author="cmcc-chunxia Guo" w:date="2025-08-11T16:10:12Z">
              <w:r>
                <w:rPr/>
                <w:t xml:space="preserve">E-UTRA Band 29 </w:t>
              </w:r>
            </w:ins>
            <w:ins w:id="1540" w:author="cmcc-chunxia Guo" w:date="2025-08-11T16:10:12Z">
              <w:r>
                <w:rPr>
                  <w:rFonts w:cs="Arial"/>
                </w:rPr>
                <w:t>or NR Band n29</w:t>
              </w:r>
            </w:ins>
          </w:p>
        </w:tc>
        <w:tc>
          <w:tcPr>
            <w:tcW w:w="1701" w:type="dxa"/>
            <w:tcBorders>
              <w:top w:val="single" w:color="auto" w:sz="2" w:space="0"/>
              <w:left w:val="single" w:color="auto" w:sz="2" w:space="0"/>
              <w:bottom w:val="single" w:color="auto" w:sz="2" w:space="0"/>
              <w:right w:val="single" w:color="auto" w:sz="2" w:space="0"/>
            </w:tcBorders>
          </w:tcPr>
          <w:p w14:paraId="711DEB18">
            <w:pPr>
              <w:pStyle w:val="53"/>
              <w:rPr>
                <w:ins w:id="1541" w:author="cmcc-chunxia Guo" w:date="2025-08-11T16:10:12Z"/>
                <w:rFonts w:cs="Arial"/>
              </w:rPr>
            </w:pPr>
            <w:ins w:id="1542" w:author="cmcc-chunxia Guo" w:date="2025-08-11T16:10:12Z">
              <w:r>
                <w:rPr>
                  <w:rFonts w:cs="Arial"/>
                </w:rPr>
                <w:t>717 – 728 MHz</w:t>
              </w:r>
            </w:ins>
          </w:p>
        </w:tc>
        <w:tc>
          <w:tcPr>
            <w:tcW w:w="851" w:type="dxa"/>
            <w:tcBorders>
              <w:top w:val="single" w:color="auto" w:sz="2" w:space="0"/>
              <w:left w:val="single" w:color="auto" w:sz="2" w:space="0"/>
              <w:bottom w:val="single" w:color="auto" w:sz="2" w:space="0"/>
              <w:right w:val="single" w:color="auto" w:sz="2" w:space="0"/>
            </w:tcBorders>
          </w:tcPr>
          <w:p w14:paraId="74F1C1BC">
            <w:pPr>
              <w:pStyle w:val="53"/>
              <w:rPr>
                <w:ins w:id="1543" w:author="cmcc-chunxia Guo" w:date="2025-08-11T16:10:12Z"/>
                <w:rFonts w:cs="Arial"/>
              </w:rPr>
            </w:pPr>
            <w:ins w:id="1544" w:author="cmcc-chunxia Guo" w:date="2025-08-11T16:10:12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14:paraId="5D95CEE4">
            <w:pPr>
              <w:pStyle w:val="53"/>
              <w:rPr>
                <w:ins w:id="1545" w:author="cmcc-chunxia Guo" w:date="2025-08-11T16:10:12Z"/>
                <w:rFonts w:cs="Arial"/>
              </w:rPr>
            </w:pPr>
            <w:ins w:id="1546"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750BC101">
            <w:pPr>
              <w:pStyle w:val="54"/>
              <w:rPr>
                <w:ins w:id="1547" w:author="cmcc-chunxia Guo" w:date="2025-08-11T16:10:12Z"/>
                <w:rFonts w:cs="Arial"/>
              </w:rPr>
            </w:pPr>
            <w:ins w:id="1548" w:author="cmcc-chunxia Guo" w:date="2025-08-11T16:10:12Z">
              <w:r>
                <w:rPr>
                  <w:rFonts w:cs="Arial"/>
                </w:rPr>
                <w:t>This requirement does not apply to BS operating in Band n29 or n85</w:t>
              </w:r>
            </w:ins>
          </w:p>
        </w:tc>
      </w:tr>
      <w:tr w14:paraId="7820172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549" w:author="cmcc-chunxia Guo" w:date="2025-08-11T16:10:12Z"/>
        </w:trPr>
        <w:tc>
          <w:tcPr>
            <w:tcW w:w="1302" w:type="dxa"/>
            <w:tcBorders>
              <w:top w:val="single" w:color="auto" w:sz="2" w:space="0"/>
              <w:left w:val="single" w:color="auto" w:sz="2" w:space="0"/>
              <w:bottom w:val="nil"/>
              <w:right w:val="single" w:color="auto" w:sz="2" w:space="0"/>
            </w:tcBorders>
          </w:tcPr>
          <w:p w14:paraId="5C6A8432">
            <w:pPr>
              <w:pStyle w:val="53"/>
              <w:rPr>
                <w:ins w:id="1550" w:author="cmcc-chunxia Guo" w:date="2025-08-11T16:10:12Z"/>
              </w:rPr>
            </w:pPr>
            <w:ins w:id="1551" w:author="cmcc-chunxia Guo" w:date="2025-08-11T16:10:12Z">
              <w:r>
                <w:rPr/>
                <w:t>E-UTRA Band 30 or</w:t>
              </w:r>
            </w:ins>
          </w:p>
        </w:tc>
        <w:tc>
          <w:tcPr>
            <w:tcW w:w="1701" w:type="dxa"/>
            <w:tcBorders>
              <w:top w:val="single" w:color="auto" w:sz="2" w:space="0"/>
              <w:left w:val="single" w:color="auto" w:sz="2" w:space="0"/>
              <w:bottom w:val="single" w:color="auto" w:sz="2" w:space="0"/>
              <w:right w:val="single" w:color="auto" w:sz="2" w:space="0"/>
            </w:tcBorders>
          </w:tcPr>
          <w:p w14:paraId="7D2D9D38">
            <w:pPr>
              <w:pStyle w:val="53"/>
              <w:rPr>
                <w:ins w:id="1552" w:author="cmcc-chunxia Guo" w:date="2025-08-11T16:10:12Z"/>
                <w:rFonts w:cs="Arial"/>
              </w:rPr>
            </w:pPr>
            <w:ins w:id="1553" w:author="cmcc-chunxia Guo" w:date="2025-08-11T16:10:12Z">
              <w:r>
                <w:rPr/>
                <w:t>2350 – 2360 MHz</w:t>
              </w:r>
            </w:ins>
          </w:p>
        </w:tc>
        <w:tc>
          <w:tcPr>
            <w:tcW w:w="851" w:type="dxa"/>
            <w:tcBorders>
              <w:top w:val="single" w:color="auto" w:sz="2" w:space="0"/>
              <w:left w:val="single" w:color="auto" w:sz="2" w:space="0"/>
              <w:bottom w:val="single" w:color="auto" w:sz="2" w:space="0"/>
              <w:right w:val="single" w:color="auto" w:sz="2" w:space="0"/>
            </w:tcBorders>
          </w:tcPr>
          <w:p w14:paraId="52A90871">
            <w:pPr>
              <w:pStyle w:val="53"/>
              <w:rPr>
                <w:ins w:id="1554" w:author="cmcc-chunxia Guo" w:date="2025-08-11T16:10:12Z"/>
                <w:rFonts w:cs="Arial"/>
              </w:rPr>
            </w:pPr>
            <w:ins w:id="1555" w:author="cmcc-chunxia Guo" w:date="2025-08-11T16:10:12Z">
              <w:r>
                <w:rPr/>
                <w:t>-52 dBm</w:t>
              </w:r>
            </w:ins>
          </w:p>
        </w:tc>
        <w:tc>
          <w:tcPr>
            <w:tcW w:w="1417" w:type="dxa"/>
            <w:tcBorders>
              <w:top w:val="single" w:color="auto" w:sz="2" w:space="0"/>
              <w:left w:val="single" w:color="auto" w:sz="2" w:space="0"/>
              <w:bottom w:val="single" w:color="auto" w:sz="2" w:space="0"/>
              <w:right w:val="single" w:color="auto" w:sz="2" w:space="0"/>
            </w:tcBorders>
          </w:tcPr>
          <w:p w14:paraId="2983D437">
            <w:pPr>
              <w:pStyle w:val="53"/>
              <w:rPr>
                <w:ins w:id="1556" w:author="cmcc-chunxia Guo" w:date="2025-08-11T16:10:12Z"/>
                <w:rFonts w:cs="Arial"/>
              </w:rPr>
            </w:pPr>
            <w:ins w:id="1557" w:author="cmcc-chunxia Guo" w:date="2025-08-11T16:10:12Z">
              <w:r>
                <w:rPr/>
                <w:t>1 MHz</w:t>
              </w:r>
            </w:ins>
          </w:p>
        </w:tc>
        <w:tc>
          <w:tcPr>
            <w:tcW w:w="4422" w:type="dxa"/>
            <w:tcBorders>
              <w:top w:val="single" w:color="auto" w:sz="2" w:space="0"/>
              <w:left w:val="single" w:color="auto" w:sz="2" w:space="0"/>
              <w:bottom w:val="single" w:color="auto" w:sz="2" w:space="0"/>
              <w:right w:val="single" w:color="auto" w:sz="2" w:space="0"/>
            </w:tcBorders>
          </w:tcPr>
          <w:p w14:paraId="3512544C">
            <w:pPr>
              <w:pStyle w:val="54"/>
              <w:rPr>
                <w:ins w:id="1558" w:author="cmcc-chunxia Guo" w:date="2025-08-11T16:10:12Z"/>
                <w:rFonts w:cs="Arial"/>
              </w:rPr>
            </w:pPr>
            <w:ins w:id="1559" w:author="cmcc-chunxia Guo" w:date="2025-08-11T16:10:12Z">
              <w:r>
                <w:rPr>
                  <w:rFonts w:cs="Arial"/>
                </w:rPr>
                <w:t>This requirement does not apply to BS operating in band n30</w:t>
              </w:r>
            </w:ins>
          </w:p>
        </w:tc>
      </w:tr>
      <w:tr w14:paraId="74A1C20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560" w:author="cmcc-chunxia Guo" w:date="2025-08-11T16:10:12Z"/>
        </w:trPr>
        <w:tc>
          <w:tcPr>
            <w:tcW w:w="1302" w:type="dxa"/>
            <w:tcBorders>
              <w:top w:val="nil"/>
              <w:left w:val="single" w:color="auto" w:sz="2" w:space="0"/>
              <w:bottom w:val="single" w:color="auto" w:sz="2" w:space="0"/>
              <w:right w:val="single" w:color="auto" w:sz="2" w:space="0"/>
            </w:tcBorders>
          </w:tcPr>
          <w:p w14:paraId="71C00C75">
            <w:pPr>
              <w:pStyle w:val="53"/>
              <w:rPr>
                <w:ins w:id="1561" w:author="cmcc-chunxia Guo" w:date="2025-08-11T16:10:12Z"/>
              </w:rPr>
            </w:pPr>
            <w:ins w:id="1562" w:author="cmcc-chunxia Guo" w:date="2025-08-11T16:10:12Z">
              <w:r>
                <w:rPr/>
                <w:t>NR Band n30</w:t>
              </w:r>
            </w:ins>
          </w:p>
        </w:tc>
        <w:tc>
          <w:tcPr>
            <w:tcW w:w="1701" w:type="dxa"/>
            <w:tcBorders>
              <w:top w:val="single" w:color="auto" w:sz="2" w:space="0"/>
              <w:left w:val="single" w:color="auto" w:sz="2" w:space="0"/>
              <w:bottom w:val="single" w:color="auto" w:sz="2" w:space="0"/>
              <w:right w:val="single" w:color="auto" w:sz="2" w:space="0"/>
            </w:tcBorders>
          </w:tcPr>
          <w:p w14:paraId="79A84258">
            <w:pPr>
              <w:pStyle w:val="53"/>
              <w:rPr>
                <w:ins w:id="1563" w:author="cmcc-chunxia Guo" w:date="2025-08-11T16:10:12Z"/>
              </w:rPr>
            </w:pPr>
            <w:ins w:id="1564" w:author="cmcc-chunxia Guo" w:date="2025-08-11T16:10:12Z">
              <w:r>
                <w:rPr/>
                <w:t>2305 – 2315 MHz</w:t>
              </w:r>
            </w:ins>
          </w:p>
        </w:tc>
        <w:tc>
          <w:tcPr>
            <w:tcW w:w="851" w:type="dxa"/>
            <w:tcBorders>
              <w:top w:val="single" w:color="auto" w:sz="2" w:space="0"/>
              <w:left w:val="single" w:color="auto" w:sz="2" w:space="0"/>
              <w:bottom w:val="single" w:color="auto" w:sz="2" w:space="0"/>
              <w:right w:val="single" w:color="auto" w:sz="2" w:space="0"/>
            </w:tcBorders>
          </w:tcPr>
          <w:p w14:paraId="58921B0F">
            <w:pPr>
              <w:pStyle w:val="53"/>
              <w:rPr>
                <w:ins w:id="1565" w:author="cmcc-chunxia Guo" w:date="2025-08-11T16:10:12Z"/>
              </w:rPr>
            </w:pPr>
            <w:ins w:id="1566" w:author="cmcc-chunxia Guo" w:date="2025-08-11T16:10:12Z">
              <w:r>
                <w:rPr/>
                <w:t>-49 dBm</w:t>
              </w:r>
            </w:ins>
          </w:p>
        </w:tc>
        <w:tc>
          <w:tcPr>
            <w:tcW w:w="1417" w:type="dxa"/>
            <w:tcBorders>
              <w:top w:val="single" w:color="auto" w:sz="2" w:space="0"/>
              <w:left w:val="single" w:color="auto" w:sz="2" w:space="0"/>
              <w:bottom w:val="single" w:color="auto" w:sz="2" w:space="0"/>
              <w:right w:val="single" w:color="auto" w:sz="2" w:space="0"/>
            </w:tcBorders>
          </w:tcPr>
          <w:p w14:paraId="0540B65A">
            <w:pPr>
              <w:pStyle w:val="53"/>
              <w:rPr>
                <w:ins w:id="1567" w:author="cmcc-chunxia Guo" w:date="2025-08-11T16:10:12Z"/>
              </w:rPr>
            </w:pPr>
            <w:ins w:id="1568" w:author="cmcc-chunxia Guo" w:date="2025-08-11T16:10:12Z">
              <w:r>
                <w:rPr/>
                <w:t>1 MHz</w:t>
              </w:r>
            </w:ins>
          </w:p>
        </w:tc>
        <w:tc>
          <w:tcPr>
            <w:tcW w:w="4422" w:type="dxa"/>
            <w:tcBorders>
              <w:top w:val="single" w:color="auto" w:sz="2" w:space="0"/>
              <w:left w:val="single" w:color="auto" w:sz="2" w:space="0"/>
              <w:bottom w:val="single" w:color="auto" w:sz="2" w:space="0"/>
              <w:right w:val="single" w:color="auto" w:sz="2" w:space="0"/>
            </w:tcBorders>
          </w:tcPr>
          <w:p w14:paraId="38EF9506">
            <w:pPr>
              <w:pStyle w:val="54"/>
              <w:rPr>
                <w:ins w:id="1569" w:author="cmcc-chunxia Guo" w:date="2025-08-11T16:10:12Z"/>
                <w:rFonts w:cs="Arial"/>
              </w:rPr>
            </w:pPr>
            <w:ins w:id="1570" w:author="cmcc-chunxia Guo" w:date="2025-08-11T16:10:12Z">
              <w:r>
                <w:rPr>
                  <w:rFonts w:cs="Arial"/>
                </w:rPr>
                <w:t>This requirement does not apply to BS operating in band n30,</w:t>
              </w:r>
            </w:ins>
            <w:ins w:id="1571" w:author="cmcc-chunxia Guo" w:date="2025-08-11T16:10:12Z">
              <w:r>
                <w:rPr>
                  <w:rFonts w:cs="v5.0.0"/>
                </w:rPr>
                <w:t xml:space="preserve"> since it is already covered by the requirement in clause 6.6.5.2.2.</w:t>
              </w:r>
            </w:ins>
          </w:p>
        </w:tc>
      </w:tr>
      <w:tr w14:paraId="2C8AEC2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572" w:author="cmcc-chunxia Guo" w:date="2025-08-11T16:10:12Z"/>
        </w:trPr>
        <w:tc>
          <w:tcPr>
            <w:tcW w:w="1302" w:type="dxa"/>
            <w:vMerge w:val="restart"/>
            <w:tcBorders>
              <w:top w:val="single" w:color="auto" w:sz="2" w:space="0"/>
              <w:left w:val="single" w:color="auto" w:sz="2" w:space="0"/>
              <w:right w:val="single" w:color="auto" w:sz="2" w:space="0"/>
            </w:tcBorders>
          </w:tcPr>
          <w:p w14:paraId="5BC83F34">
            <w:pPr>
              <w:pStyle w:val="53"/>
              <w:rPr>
                <w:ins w:id="1573" w:author="cmcc-chunxia Guo" w:date="2025-08-11T16:10:12Z"/>
              </w:rPr>
            </w:pPr>
            <w:ins w:id="1574" w:author="cmcc-chunxia Guo" w:date="2025-08-11T16:10:12Z">
              <w:r>
                <w:rPr>
                  <w:rFonts w:cs="Arial"/>
                </w:rPr>
                <w:t xml:space="preserve">E-UTRA Band </w:t>
              </w:r>
            </w:ins>
            <w:ins w:id="1575" w:author="cmcc-chunxia Guo" w:date="2025-08-11T16:10:12Z">
              <w:r>
                <w:rPr>
                  <w:rFonts w:cs="Arial"/>
                  <w:lang w:eastAsia="zh-CN"/>
                </w:rPr>
                <w:t>31</w:t>
              </w:r>
            </w:ins>
            <w:ins w:id="1576" w:author="cmcc-chunxia Guo" w:date="2025-08-11T16:10:12Z">
              <w:r>
                <w:rPr>
                  <w:rFonts w:cs="Arial"/>
                  <w:lang w:val="sv-SE" w:eastAsia="en-GB"/>
                </w:rPr>
                <w:t xml:space="preserve"> or NR Band n31</w:t>
              </w:r>
            </w:ins>
          </w:p>
        </w:tc>
        <w:tc>
          <w:tcPr>
            <w:tcW w:w="1701" w:type="dxa"/>
            <w:tcBorders>
              <w:top w:val="single" w:color="auto" w:sz="2" w:space="0"/>
              <w:left w:val="single" w:color="auto" w:sz="2" w:space="0"/>
              <w:bottom w:val="single" w:color="auto" w:sz="2" w:space="0"/>
              <w:right w:val="single" w:color="auto" w:sz="2" w:space="0"/>
            </w:tcBorders>
          </w:tcPr>
          <w:p w14:paraId="587035D2">
            <w:pPr>
              <w:pStyle w:val="53"/>
              <w:rPr>
                <w:ins w:id="1577" w:author="cmcc-chunxia Guo" w:date="2025-08-11T16:10:12Z"/>
              </w:rPr>
            </w:pPr>
            <w:ins w:id="1578" w:author="cmcc-chunxia Guo" w:date="2025-08-11T16:10:12Z">
              <w:r>
                <w:rPr/>
                <w:t>462.5 – 467.5 MHz</w:t>
              </w:r>
            </w:ins>
          </w:p>
        </w:tc>
        <w:tc>
          <w:tcPr>
            <w:tcW w:w="851" w:type="dxa"/>
            <w:tcBorders>
              <w:top w:val="single" w:color="auto" w:sz="2" w:space="0"/>
              <w:left w:val="single" w:color="auto" w:sz="2" w:space="0"/>
              <w:bottom w:val="single" w:color="auto" w:sz="2" w:space="0"/>
              <w:right w:val="single" w:color="auto" w:sz="2" w:space="0"/>
            </w:tcBorders>
          </w:tcPr>
          <w:p w14:paraId="76F1ABD7">
            <w:pPr>
              <w:pStyle w:val="53"/>
              <w:rPr>
                <w:ins w:id="1579" w:author="cmcc-chunxia Guo" w:date="2025-08-11T16:10:12Z"/>
              </w:rPr>
            </w:pPr>
            <w:ins w:id="1580" w:author="cmcc-chunxia Guo" w:date="2025-08-11T16:10:12Z">
              <w:r>
                <w:rPr/>
                <w:t>-52 dBm</w:t>
              </w:r>
            </w:ins>
          </w:p>
        </w:tc>
        <w:tc>
          <w:tcPr>
            <w:tcW w:w="1417" w:type="dxa"/>
            <w:tcBorders>
              <w:top w:val="single" w:color="auto" w:sz="2" w:space="0"/>
              <w:left w:val="single" w:color="auto" w:sz="2" w:space="0"/>
              <w:bottom w:val="single" w:color="auto" w:sz="2" w:space="0"/>
              <w:right w:val="single" w:color="auto" w:sz="2" w:space="0"/>
            </w:tcBorders>
          </w:tcPr>
          <w:p w14:paraId="10A4B292">
            <w:pPr>
              <w:pStyle w:val="53"/>
              <w:rPr>
                <w:ins w:id="1581" w:author="cmcc-chunxia Guo" w:date="2025-08-11T16:10:12Z"/>
              </w:rPr>
            </w:pPr>
            <w:ins w:id="1582" w:author="cmcc-chunxia Guo" w:date="2025-08-11T16:10:12Z">
              <w:r>
                <w:rPr/>
                <w:t>1 MHz</w:t>
              </w:r>
            </w:ins>
          </w:p>
        </w:tc>
        <w:tc>
          <w:tcPr>
            <w:tcW w:w="4422" w:type="dxa"/>
            <w:tcBorders>
              <w:top w:val="single" w:color="auto" w:sz="2" w:space="0"/>
              <w:left w:val="single" w:color="auto" w:sz="2" w:space="0"/>
              <w:bottom w:val="single" w:color="auto" w:sz="2" w:space="0"/>
              <w:right w:val="single" w:color="auto" w:sz="2" w:space="0"/>
            </w:tcBorders>
          </w:tcPr>
          <w:p w14:paraId="2202461A">
            <w:pPr>
              <w:pStyle w:val="54"/>
              <w:rPr>
                <w:ins w:id="1583" w:author="cmcc-chunxia Guo" w:date="2025-08-11T16:10:12Z"/>
                <w:rFonts w:cs="Arial"/>
              </w:rPr>
            </w:pPr>
            <w:ins w:id="1584" w:author="cmcc-chunxia Guo" w:date="2025-08-11T16:10:12Z">
              <w:r>
                <w:rPr>
                  <w:rFonts w:cs="Arial"/>
                </w:rPr>
                <w:t>This requirement does not apply to BS operating in band</w:t>
              </w:r>
            </w:ins>
            <w:ins w:id="1585" w:author="cmcc-chunxia Guo" w:date="2025-08-11T16:10:12Z">
              <w:r>
                <w:rPr>
                  <w:rFonts w:cs="Arial"/>
                  <w:lang w:eastAsia="zh-CN"/>
                </w:rPr>
                <w:t xml:space="preserve"> n31 or n72.</w:t>
              </w:r>
            </w:ins>
          </w:p>
        </w:tc>
      </w:tr>
      <w:tr w14:paraId="16F7325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586" w:author="cmcc-chunxia Guo" w:date="2025-08-11T16:10:12Z"/>
        </w:trPr>
        <w:tc>
          <w:tcPr>
            <w:tcW w:w="1302" w:type="dxa"/>
            <w:vMerge w:val="continue"/>
            <w:tcBorders>
              <w:left w:val="single" w:color="auto" w:sz="2" w:space="0"/>
              <w:bottom w:val="single" w:color="auto" w:sz="2" w:space="0"/>
              <w:right w:val="single" w:color="auto" w:sz="2" w:space="0"/>
            </w:tcBorders>
          </w:tcPr>
          <w:p w14:paraId="41397CB5">
            <w:pPr>
              <w:pStyle w:val="53"/>
              <w:rPr>
                <w:ins w:id="1587" w:author="cmcc-chunxia Guo" w:date="2025-08-11T16:10:12Z"/>
              </w:rPr>
            </w:pPr>
          </w:p>
        </w:tc>
        <w:tc>
          <w:tcPr>
            <w:tcW w:w="1701" w:type="dxa"/>
            <w:tcBorders>
              <w:top w:val="single" w:color="auto" w:sz="2" w:space="0"/>
              <w:left w:val="single" w:color="auto" w:sz="2" w:space="0"/>
              <w:bottom w:val="single" w:color="auto" w:sz="2" w:space="0"/>
              <w:right w:val="single" w:color="auto" w:sz="2" w:space="0"/>
            </w:tcBorders>
          </w:tcPr>
          <w:p w14:paraId="18D7880B">
            <w:pPr>
              <w:pStyle w:val="53"/>
              <w:rPr>
                <w:ins w:id="1588" w:author="cmcc-chunxia Guo" w:date="2025-08-11T16:10:12Z"/>
              </w:rPr>
            </w:pPr>
            <w:ins w:id="1589" w:author="cmcc-chunxia Guo" w:date="2025-08-11T16:10:12Z">
              <w:r>
                <w:rPr/>
                <w:t>452.5 – 457.5 MHz</w:t>
              </w:r>
            </w:ins>
          </w:p>
        </w:tc>
        <w:tc>
          <w:tcPr>
            <w:tcW w:w="851" w:type="dxa"/>
            <w:tcBorders>
              <w:top w:val="single" w:color="auto" w:sz="2" w:space="0"/>
              <w:left w:val="single" w:color="auto" w:sz="2" w:space="0"/>
              <w:bottom w:val="single" w:color="auto" w:sz="2" w:space="0"/>
              <w:right w:val="single" w:color="auto" w:sz="2" w:space="0"/>
            </w:tcBorders>
          </w:tcPr>
          <w:p w14:paraId="528379E9">
            <w:pPr>
              <w:pStyle w:val="53"/>
              <w:rPr>
                <w:ins w:id="1590" w:author="cmcc-chunxia Guo" w:date="2025-08-11T16:10:12Z"/>
              </w:rPr>
            </w:pPr>
            <w:ins w:id="1591" w:author="cmcc-chunxia Guo" w:date="2025-08-11T16:10:12Z">
              <w:r>
                <w:rPr/>
                <w:t>-49 dBm</w:t>
              </w:r>
            </w:ins>
          </w:p>
        </w:tc>
        <w:tc>
          <w:tcPr>
            <w:tcW w:w="1417" w:type="dxa"/>
            <w:tcBorders>
              <w:top w:val="single" w:color="auto" w:sz="2" w:space="0"/>
              <w:left w:val="single" w:color="auto" w:sz="2" w:space="0"/>
              <w:bottom w:val="single" w:color="auto" w:sz="2" w:space="0"/>
              <w:right w:val="single" w:color="auto" w:sz="2" w:space="0"/>
            </w:tcBorders>
          </w:tcPr>
          <w:p w14:paraId="7CF62371">
            <w:pPr>
              <w:pStyle w:val="53"/>
              <w:rPr>
                <w:ins w:id="1592" w:author="cmcc-chunxia Guo" w:date="2025-08-11T16:10:12Z"/>
              </w:rPr>
            </w:pPr>
            <w:ins w:id="1593" w:author="cmcc-chunxia Guo" w:date="2025-08-11T16:10:12Z">
              <w:r>
                <w:rPr/>
                <w:t>1 MHz</w:t>
              </w:r>
            </w:ins>
          </w:p>
        </w:tc>
        <w:tc>
          <w:tcPr>
            <w:tcW w:w="4422" w:type="dxa"/>
            <w:tcBorders>
              <w:top w:val="single" w:color="auto" w:sz="2" w:space="0"/>
              <w:left w:val="single" w:color="auto" w:sz="2" w:space="0"/>
              <w:bottom w:val="single" w:color="auto" w:sz="2" w:space="0"/>
              <w:right w:val="single" w:color="auto" w:sz="2" w:space="0"/>
            </w:tcBorders>
          </w:tcPr>
          <w:p w14:paraId="13655F24">
            <w:pPr>
              <w:pStyle w:val="54"/>
              <w:rPr>
                <w:ins w:id="1594" w:author="cmcc-chunxia Guo" w:date="2025-08-11T16:10:12Z"/>
                <w:rFonts w:cs="Arial"/>
              </w:rPr>
            </w:pPr>
            <w:ins w:id="1595" w:author="cmcc-chunxia Guo" w:date="2025-08-11T16:10:12Z">
              <w:r>
                <w:rPr>
                  <w:rFonts w:cs="Arial"/>
                </w:rPr>
                <w:t>This requirement does not apply to BS operating in band n</w:t>
              </w:r>
            </w:ins>
            <w:ins w:id="1596" w:author="cmcc-chunxia Guo" w:date="2025-08-11T16:10:12Z">
              <w:r>
                <w:rPr>
                  <w:rFonts w:cs="Arial"/>
                  <w:lang w:eastAsia="zh-CN"/>
                </w:rPr>
                <w:t>31</w:t>
              </w:r>
            </w:ins>
            <w:ins w:id="1597" w:author="cmcc-chunxia Guo" w:date="2025-08-11T16:10:12Z">
              <w:r>
                <w:rPr>
                  <w:rFonts w:cs="Arial"/>
                </w:rPr>
                <w:t>,</w:t>
              </w:r>
            </w:ins>
            <w:ins w:id="1598" w:author="cmcc-chunxia Guo" w:date="2025-08-11T16:10:12Z">
              <w:r>
                <w:rPr>
                  <w:rFonts w:cs="v5.0.0"/>
                </w:rPr>
                <w:t xml:space="preserve"> since it is already covered by the requirement in clause 6.6.5.2.2.</w:t>
              </w:r>
            </w:ins>
            <w:ins w:id="1599" w:author="cmcc-chunxia Guo" w:date="2025-08-11T16:10:12Z">
              <w:r>
                <w:rPr>
                  <w:rFonts w:cs="Arial"/>
                </w:rPr>
                <w:t xml:space="preserve"> This requirement does not apply to BS operating in band</w:t>
              </w:r>
            </w:ins>
            <w:ins w:id="1600" w:author="cmcc-chunxia Guo" w:date="2025-08-11T16:10:12Z">
              <w:r>
                <w:rPr>
                  <w:rFonts w:cs="Arial"/>
                  <w:lang w:eastAsia="zh-CN"/>
                </w:rPr>
                <w:t xml:space="preserve"> n72.</w:t>
              </w:r>
            </w:ins>
          </w:p>
        </w:tc>
      </w:tr>
      <w:tr w14:paraId="29D85CB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601" w:author="cmcc-chunxia Guo" w:date="2025-08-11T16:10:12Z"/>
        </w:trPr>
        <w:tc>
          <w:tcPr>
            <w:tcW w:w="1302" w:type="dxa"/>
            <w:tcBorders>
              <w:top w:val="single" w:color="auto" w:sz="2" w:space="0"/>
              <w:left w:val="single" w:color="auto" w:sz="2" w:space="0"/>
              <w:bottom w:val="single" w:color="auto" w:sz="2" w:space="0"/>
              <w:right w:val="single" w:color="auto" w:sz="2" w:space="0"/>
            </w:tcBorders>
          </w:tcPr>
          <w:p w14:paraId="6F47522B">
            <w:pPr>
              <w:pStyle w:val="53"/>
              <w:rPr>
                <w:ins w:id="1602" w:author="cmcc-chunxia Guo" w:date="2025-08-11T16:10:12Z"/>
              </w:rPr>
            </w:pPr>
            <w:ins w:id="1603" w:author="cmcc-chunxia Guo" w:date="2025-08-11T16:10:12Z">
              <w:r>
                <w:rPr>
                  <w:rFonts w:cs="Arial"/>
                  <w:lang w:val="sv-SE" w:eastAsia="en-GB"/>
                </w:rPr>
                <w:t>UTRA FDD band XXXII or E-UTRA band 32</w:t>
              </w:r>
            </w:ins>
          </w:p>
        </w:tc>
        <w:tc>
          <w:tcPr>
            <w:tcW w:w="1701" w:type="dxa"/>
            <w:tcBorders>
              <w:top w:val="single" w:color="auto" w:sz="2" w:space="0"/>
              <w:left w:val="single" w:color="auto" w:sz="2" w:space="0"/>
              <w:bottom w:val="single" w:color="auto" w:sz="2" w:space="0"/>
              <w:right w:val="single" w:color="auto" w:sz="2" w:space="0"/>
            </w:tcBorders>
          </w:tcPr>
          <w:p w14:paraId="20201A1C">
            <w:pPr>
              <w:pStyle w:val="53"/>
              <w:rPr>
                <w:ins w:id="1604" w:author="cmcc-chunxia Guo" w:date="2025-08-11T16:10:12Z"/>
              </w:rPr>
            </w:pPr>
            <w:ins w:id="1605" w:author="cmcc-chunxia Guo" w:date="2025-08-11T16:10:12Z">
              <w:r>
                <w:rPr>
                  <w:rFonts w:cs="Arial"/>
                  <w:lang w:eastAsia="en-GB"/>
                </w:rPr>
                <w:t>1452 – 1496 MHz</w:t>
              </w:r>
            </w:ins>
          </w:p>
        </w:tc>
        <w:tc>
          <w:tcPr>
            <w:tcW w:w="851" w:type="dxa"/>
            <w:tcBorders>
              <w:top w:val="single" w:color="auto" w:sz="2" w:space="0"/>
              <w:left w:val="single" w:color="auto" w:sz="2" w:space="0"/>
              <w:bottom w:val="single" w:color="auto" w:sz="2" w:space="0"/>
              <w:right w:val="single" w:color="auto" w:sz="2" w:space="0"/>
            </w:tcBorders>
          </w:tcPr>
          <w:p w14:paraId="29D6A659">
            <w:pPr>
              <w:pStyle w:val="53"/>
              <w:rPr>
                <w:ins w:id="1606" w:author="cmcc-chunxia Guo" w:date="2025-08-11T16:10:12Z"/>
              </w:rPr>
            </w:pPr>
            <w:ins w:id="1607" w:author="cmcc-chunxia Guo" w:date="2025-08-11T16:10:12Z">
              <w:r>
                <w:rPr>
                  <w:rFonts w:cs="Arial"/>
                  <w:lang w:eastAsia="en-GB"/>
                </w:rPr>
                <w:t>-52 dBm</w:t>
              </w:r>
            </w:ins>
          </w:p>
        </w:tc>
        <w:tc>
          <w:tcPr>
            <w:tcW w:w="1417" w:type="dxa"/>
            <w:tcBorders>
              <w:top w:val="single" w:color="auto" w:sz="2" w:space="0"/>
              <w:left w:val="single" w:color="auto" w:sz="2" w:space="0"/>
              <w:bottom w:val="single" w:color="auto" w:sz="2" w:space="0"/>
              <w:right w:val="single" w:color="auto" w:sz="2" w:space="0"/>
            </w:tcBorders>
          </w:tcPr>
          <w:p w14:paraId="0E608A8E">
            <w:pPr>
              <w:pStyle w:val="53"/>
              <w:rPr>
                <w:ins w:id="1608" w:author="cmcc-chunxia Guo" w:date="2025-08-11T16:10:12Z"/>
              </w:rPr>
            </w:pPr>
            <w:ins w:id="1609" w:author="cmcc-chunxia Guo" w:date="2025-08-11T16:10:12Z">
              <w:r>
                <w:rPr>
                  <w:rFonts w:cs="Arial"/>
                  <w:lang w:eastAsia="en-GB"/>
                </w:rPr>
                <w:t>1 MHz</w:t>
              </w:r>
            </w:ins>
          </w:p>
        </w:tc>
        <w:tc>
          <w:tcPr>
            <w:tcW w:w="4422" w:type="dxa"/>
            <w:tcBorders>
              <w:top w:val="single" w:color="auto" w:sz="2" w:space="0"/>
              <w:left w:val="single" w:color="auto" w:sz="2" w:space="0"/>
              <w:bottom w:val="single" w:color="auto" w:sz="2" w:space="0"/>
              <w:right w:val="single" w:color="auto" w:sz="2" w:space="0"/>
            </w:tcBorders>
          </w:tcPr>
          <w:p w14:paraId="5FE33BED">
            <w:pPr>
              <w:pStyle w:val="54"/>
              <w:rPr>
                <w:ins w:id="1610" w:author="cmcc-chunxia Guo" w:date="2025-08-11T16:10:12Z"/>
                <w:rFonts w:cs="Arial"/>
              </w:rPr>
            </w:pPr>
            <w:ins w:id="1611" w:author="cmcc-chunxia Guo" w:date="2025-08-11T16:10:12Z">
              <w:r>
                <w:rPr>
                  <w:rFonts w:cs="Arial"/>
                  <w:lang w:eastAsia="en-GB"/>
                </w:rPr>
                <w:t xml:space="preserve">This requirement does not apply to BS operating in band n50, </w:t>
              </w:r>
            </w:ins>
            <w:ins w:id="1612" w:author="cmcc-chunxia Guo" w:date="2025-08-11T16:10:12Z">
              <w:r>
                <w:rPr>
                  <w:rFonts w:cs="Arial"/>
                  <w:lang w:eastAsia="ja-JP"/>
                </w:rPr>
                <w:t xml:space="preserve">n74, </w:t>
              </w:r>
            </w:ins>
            <w:ins w:id="1613" w:author="cmcc-chunxia Guo" w:date="2025-08-11T16:10:12Z">
              <w:r>
                <w:rPr>
                  <w:rFonts w:cs="Arial"/>
                  <w:lang w:eastAsia="en-GB"/>
                </w:rPr>
                <w:t xml:space="preserve">n75, n92, n94 </w:t>
              </w:r>
            </w:ins>
            <w:ins w:id="1614" w:author="cmcc-chunxia Guo" w:date="2025-08-11T16:10:12Z">
              <w:r>
                <w:rPr>
                  <w:rFonts w:cs="Arial"/>
                  <w:lang w:eastAsia="ko-KR"/>
                </w:rPr>
                <w:t>or n109</w:t>
              </w:r>
            </w:ins>
          </w:p>
        </w:tc>
      </w:tr>
      <w:tr w14:paraId="0E79EEB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615" w:author="cmcc-chunxia Guo" w:date="2025-08-11T16:10:12Z"/>
        </w:trPr>
        <w:tc>
          <w:tcPr>
            <w:tcW w:w="1302" w:type="dxa"/>
            <w:tcBorders>
              <w:top w:val="single" w:color="auto" w:sz="2" w:space="0"/>
              <w:left w:val="single" w:color="auto" w:sz="2" w:space="0"/>
              <w:bottom w:val="single" w:color="auto" w:sz="2" w:space="0"/>
              <w:right w:val="single" w:color="auto" w:sz="2" w:space="0"/>
            </w:tcBorders>
          </w:tcPr>
          <w:p w14:paraId="12D7E73A">
            <w:pPr>
              <w:pStyle w:val="53"/>
              <w:rPr>
                <w:ins w:id="1616" w:author="cmcc-chunxia Guo" w:date="2025-08-11T16:10:12Z"/>
              </w:rPr>
            </w:pPr>
            <w:ins w:id="1617" w:author="cmcc-chunxia Guo" w:date="2025-08-11T16:10:12Z">
              <w:r>
                <w:rPr>
                  <w:rFonts w:cs="Arial"/>
                </w:rPr>
                <w:t>UTRA TDD Band a) or E-UTRA Band 33</w:t>
              </w:r>
            </w:ins>
          </w:p>
        </w:tc>
        <w:tc>
          <w:tcPr>
            <w:tcW w:w="1701" w:type="dxa"/>
            <w:tcBorders>
              <w:top w:val="single" w:color="auto" w:sz="2" w:space="0"/>
              <w:left w:val="single" w:color="auto" w:sz="2" w:space="0"/>
              <w:bottom w:val="single" w:color="auto" w:sz="2" w:space="0"/>
              <w:right w:val="single" w:color="auto" w:sz="2" w:space="0"/>
            </w:tcBorders>
          </w:tcPr>
          <w:p w14:paraId="311DC495">
            <w:pPr>
              <w:pStyle w:val="53"/>
              <w:rPr>
                <w:ins w:id="1618" w:author="cmcc-chunxia Guo" w:date="2025-08-11T16:10:12Z"/>
                <w:rFonts w:cs="Arial"/>
                <w:lang w:eastAsia="zh-CN"/>
              </w:rPr>
            </w:pPr>
            <w:ins w:id="1619" w:author="cmcc-chunxia Guo" w:date="2025-08-11T16:10:12Z">
              <w:r>
                <w:rPr>
                  <w:rFonts w:cs="Arial"/>
                </w:rPr>
                <w:t>1900 – 1920 MHz</w:t>
              </w:r>
            </w:ins>
          </w:p>
          <w:p w14:paraId="07D1EA92">
            <w:pPr>
              <w:pStyle w:val="53"/>
              <w:rPr>
                <w:ins w:id="1620" w:author="cmcc-chunxia Guo" w:date="2025-08-11T16:10:12Z"/>
                <w:rFonts w:cs="Arial"/>
                <w:lang w:eastAsia="en-GB"/>
              </w:rPr>
            </w:pPr>
          </w:p>
        </w:tc>
        <w:tc>
          <w:tcPr>
            <w:tcW w:w="851" w:type="dxa"/>
            <w:tcBorders>
              <w:top w:val="single" w:color="auto" w:sz="2" w:space="0"/>
              <w:left w:val="single" w:color="auto" w:sz="2" w:space="0"/>
              <w:bottom w:val="single" w:color="auto" w:sz="2" w:space="0"/>
              <w:right w:val="single" w:color="auto" w:sz="2" w:space="0"/>
            </w:tcBorders>
          </w:tcPr>
          <w:p w14:paraId="3B698222">
            <w:pPr>
              <w:pStyle w:val="53"/>
              <w:rPr>
                <w:ins w:id="1621" w:author="cmcc-chunxia Guo" w:date="2025-08-11T16:10:12Z"/>
                <w:rFonts w:cs="Arial"/>
                <w:lang w:eastAsia="en-GB"/>
              </w:rPr>
            </w:pPr>
            <w:ins w:id="1622" w:author="cmcc-chunxia Guo" w:date="2025-08-11T16:10:12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14:paraId="606A9A6C">
            <w:pPr>
              <w:pStyle w:val="53"/>
              <w:rPr>
                <w:ins w:id="1623" w:author="cmcc-chunxia Guo" w:date="2025-08-11T16:10:12Z"/>
                <w:rFonts w:cs="Arial"/>
                <w:lang w:eastAsia="en-GB"/>
              </w:rPr>
            </w:pPr>
            <w:ins w:id="1624"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13D2D79B">
            <w:pPr>
              <w:pStyle w:val="54"/>
              <w:rPr>
                <w:ins w:id="1625" w:author="cmcc-chunxia Guo" w:date="2025-08-11T16:10:12Z"/>
                <w:rFonts w:cs="Arial"/>
                <w:lang w:eastAsia="en-GB"/>
              </w:rPr>
            </w:pPr>
          </w:p>
        </w:tc>
      </w:tr>
      <w:tr w14:paraId="66561A0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626" w:author="cmcc-chunxia Guo" w:date="2025-08-11T16:10:12Z"/>
        </w:trPr>
        <w:tc>
          <w:tcPr>
            <w:tcW w:w="1302" w:type="dxa"/>
            <w:tcBorders>
              <w:top w:val="single" w:color="auto" w:sz="2" w:space="0"/>
              <w:left w:val="single" w:color="auto" w:sz="2" w:space="0"/>
              <w:bottom w:val="single" w:color="auto" w:sz="2" w:space="0"/>
              <w:right w:val="single" w:color="auto" w:sz="2" w:space="0"/>
            </w:tcBorders>
          </w:tcPr>
          <w:p w14:paraId="6C2505A4">
            <w:pPr>
              <w:pStyle w:val="53"/>
              <w:rPr>
                <w:ins w:id="1627" w:author="cmcc-chunxia Guo" w:date="2025-08-11T16:10:12Z"/>
              </w:rPr>
            </w:pPr>
            <w:ins w:id="1628" w:author="cmcc-chunxia Guo" w:date="2025-08-11T16:10:12Z">
              <w:r>
                <w:rPr>
                  <w:rFonts w:cs="Arial"/>
                </w:rPr>
                <w:t>UTRA TDD Band a) or E-UTRA Band 34</w:t>
              </w:r>
            </w:ins>
            <w:ins w:id="1629" w:author="cmcc-chunxia Guo" w:date="2025-08-11T16:10:12Z">
              <w:r>
                <w:rPr>
                  <w:rFonts w:eastAsia="宋体" w:cs="Arial"/>
                  <w:lang w:val="en-US" w:eastAsia="zh-CN"/>
                </w:rPr>
                <w:t xml:space="preserve"> or NR band n34</w:t>
              </w:r>
            </w:ins>
          </w:p>
        </w:tc>
        <w:tc>
          <w:tcPr>
            <w:tcW w:w="1701" w:type="dxa"/>
            <w:tcBorders>
              <w:top w:val="single" w:color="auto" w:sz="2" w:space="0"/>
              <w:left w:val="single" w:color="auto" w:sz="2" w:space="0"/>
              <w:bottom w:val="single" w:color="auto" w:sz="2" w:space="0"/>
              <w:right w:val="single" w:color="auto" w:sz="2" w:space="0"/>
            </w:tcBorders>
          </w:tcPr>
          <w:p w14:paraId="2A920E46">
            <w:pPr>
              <w:pStyle w:val="53"/>
              <w:rPr>
                <w:ins w:id="1630" w:author="cmcc-chunxia Guo" w:date="2025-08-11T16:10:12Z"/>
                <w:rFonts w:cs="Arial"/>
              </w:rPr>
            </w:pPr>
            <w:ins w:id="1631" w:author="cmcc-chunxia Guo" w:date="2025-08-11T16:10:12Z">
              <w:r>
                <w:rPr>
                  <w:rFonts w:cs="Arial"/>
                </w:rPr>
                <w:t>2010 – 2025 MHz</w:t>
              </w:r>
            </w:ins>
          </w:p>
        </w:tc>
        <w:tc>
          <w:tcPr>
            <w:tcW w:w="851" w:type="dxa"/>
            <w:tcBorders>
              <w:top w:val="single" w:color="auto" w:sz="2" w:space="0"/>
              <w:left w:val="single" w:color="auto" w:sz="2" w:space="0"/>
              <w:bottom w:val="single" w:color="auto" w:sz="2" w:space="0"/>
              <w:right w:val="single" w:color="auto" w:sz="2" w:space="0"/>
            </w:tcBorders>
          </w:tcPr>
          <w:p w14:paraId="65401CC5">
            <w:pPr>
              <w:pStyle w:val="53"/>
              <w:rPr>
                <w:ins w:id="1632" w:author="cmcc-chunxia Guo" w:date="2025-08-11T16:10:12Z"/>
                <w:rFonts w:cs="Arial"/>
              </w:rPr>
            </w:pPr>
            <w:ins w:id="1633" w:author="cmcc-chunxia Guo" w:date="2025-08-11T16:10:12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14:paraId="4086600D">
            <w:pPr>
              <w:pStyle w:val="53"/>
              <w:rPr>
                <w:ins w:id="1634" w:author="cmcc-chunxia Guo" w:date="2025-08-11T16:10:12Z"/>
                <w:rFonts w:cs="Arial"/>
              </w:rPr>
            </w:pPr>
            <w:ins w:id="1635"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1F361007">
            <w:pPr>
              <w:pStyle w:val="54"/>
              <w:rPr>
                <w:ins w:id="1636" w:author="cmcc-chunxia Guo" w:date="2025-08-11T16:10:12Z"/>
                <w:rFonts w:cs="Arial"/>
                <w:lang w:eastAsia="en-GB"/>
              </w:rPr>
            </w:pPr>
            <w:ins w:id="1637" w:author="cmcc-chunxia Guo" w:date="2025-08-11T16:10:12Z">
              <w:r>
                <w:rPr>
                  <w:rFonts w:cs="Arial"/>
                </w:rPr>
                <w:t>This requirement does not apply to BS operating in Band</w:t>
              </w:r>
            </w:ins>
            <w:ins w:id="1638" w:author="cmcc-chunxia Guo" w:date="2025-08-11T16:10:12Z">
              <w:r>
                <w:rPr>
                  <w:rFonts w:cs="Arial"/>
                  <w:lang w:val="en-US" w:eastAsia="zh-CN"/>
                </w:rPr>
                <w:t xml:space="preserve"> n34</w:t>
              </w:r>
            </w:ins>
            <w:ins w:id="1639" w:author="cmcc-chunxia Guo" w:date="2025-08-11T16:10:12Z">
              <w:r>
                <w:rPr>
                  <w:rFonts w:cs="Arial"/>
                </w:rPr>
                <w:t>.</w:t>
              </w:r>
            </w:ins>
          </w:p>
        </w:tc>
      </w:tr>
      <w:tr w14:paraId="39A0ADC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640" w:author="cmcc-chunxia Guo" w:date="2025-08-11T16:10:12Z"/>
        </w:trPr>
        <w:tc>
          <w:tcPr>
            <w:tcW w:w="1302" w:type="dxa"/>
            <w:tcBorders>
              <w:top w:val="single" w:color="auto" w:sz="2" w:space="0"/>
              <w:left w:val="single" w:color="auto" w:sz="2" w:space="0"/>
              <w:bottom w:val="single" w:color="auto" w:sz="2" w:space="0"/>
              <w:right w:val="single" w:color="auto" w:sz="2" w:space="0"/>
            </w:tcBorders>
          </w:tcPr>
          <w:p w14:paraId="3FD68F7F">
            <w:pPr>
              <w:pStyle w:val="53"/>
              <w:rPr>
                <w:ins w:id="1641" w:author="cmcc-chunxia Guo" w:date="2025-08-11T16:10:12Z"/>
              </w:rPr>
            </w:pPr>
            <w:ins w:id="1642" w:author="cmcc-chunxia Guo" w:date="2025-08-11T16:10:12Z">
              <w:r>
                <w:rPr>
                  <w:rFonts w:cs="Arial"/>
                  <w:lang w:val="sv-SE"/>
                </w:rPr>
                <w:t>UTRA TDD Band b) or E-UTRA Band 35</w:t>
              </w:r>
            </w:ins>
          </w:p>
        </w:tc>
        <w:tc>
          <w:tcPr>
            <w:tcW w:w="1701" w:type="dxa"/>
            <w:tcBorders>
              <w:top w:val="single" w:color="auto" w:sz="2" w:space="0"/>
              <w:left w:val="single" w:color="auto" w:sz="2" w:space="0"/>
              <w:bottom w:val="single" w:color="auto" w:sz="2" w:space="0"/>
              <w:right w:val="single" w:color="auto" w:sz="2" w:space="0"/>
            </w:tcBorders>
          </w:tcPr>
          <w:p w14:paraId="211BB339">
            <w:pPr>
              <w:pStyle w:val="53"/>
              <w:rPr>
                <w:ins w:id="1643" w:author="cmcc-chunxia Guo" w:date="2025-08-11T16:10:12Z"/>
                <w:rFonts w:cs="Arial"/>
                <w:lang w:eastAsia="zh-CN"/>
              </w:rPr>
            </w:pPr>
            <w:ins w:id="1644" w:author="cmcc-chunxia Guo" w:date="2025-08-11T16:10:12Z">
              <w:r>
                <w:rPr>
                  <w:rFonts w:cs="Arial"/>
                </w:rPr>
                <w:t>1850 – 1910 MHz</w:t>
              </w:r>
            </w:ins>
          </w:p>
          <w:p w14:paraId="49B3844D">
            <w:pPr>
              <w:pStyle w:val="53"/>
              <w:rPr>
                <w:ins w:id="1645" w:author="cmcc-chunxia Guo" w:date="2025-08-11T16:10:12Z"/>
                <w:rFonts w:cs="Arial"/>
              </w:rPr>
            </w:pPr>
          </w:p>
        </w:tc>
        <w:tc>
          <w:tcPr>
            <w:tcW w:w="851" w:type="dxa"/>
            <w:tcBorders>
              <w:top w:val="single" w:color="auto" w:sz="2" w:space="0"/>
              <w:left w:val="single" w:color="auto" w:sz="2" w:space="0"/>
              <w:bottom w:val="single" w:color="auto" w:sz="2" w:space="0"/>
              <w:right w:val="single" w:color="auto" w:sz="2" w:space="0"/>
            </w:tcBorders>
          </w:tcPr>
          <w:p w14:paraId="6B779474">
            <w:pPr>
              <w:pStyle w:val="53"/>
              <w:rPr>
                <w:ins w:id="1646" w:author="cmcc-chunxia Guo" w:date="2025-08-11T16:10:12Z"/>
                <w:rFonts w:cs="Arial"/>
              </w:rPr>
            </w:pPr>
            <w:ins w:id="1647" w:author="cmcc-chunxia Guo" w:date="2025-08-11T16:10:12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14:paraId="1D31F5A6">
            <w:pPr>
              <w:pStyle w:val="53"/>
              <w:rPr>
                <w:ins w:id="1648" w:author="cmcc-chunxia Guo" w:date="2025-08-11T16:10:12Z"/>
                <w:rFonts w:cs="Arial"/>
              </w:rPr>
            </w:pPr>
            <w:ins w:id="1649"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5E1694BF">
            <w:pPr>
              <w:pStyle w:val="54"/>
              <w:rPr>
                <w:ins w:id="1650" w:author="cmcc-chunxia Guo" w:date="2025-08-11T16:10:12Z"/>
                <w:rFonts w:cs="Arial"/>
              </w:rPr>
            </w:pPr>
          </w:p>
        </w:tc>
      </w:tr>
      <w:tr w14:paraId="7656653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651" w:author="cmcc-chunxia Guo" w:date="2025-08-11T16:10:12Z"/>
        </w:trPr>
        <w:tc>
          <w:tcPr>
            <w:tcW w:w="1302" w:type="dxa"/>
            <w:tcBorders>
              <w:top w:val="single" w:color="auto" w:sz="2" w:space="0"/>
              <w:left w:val="single" w:color="auto" w:sz="2" w:space="0"/>
              <w:bottom w:val="single" w:color="auto" w:sz="2" w:space="0"/>
              <w:right w:val="single" w:color="auto" w:sz="2" w:space="0"/>
            </w:tcBorders>
          </w:tcPr>
          <w:p w14:paraId="7C6D06CB">
            <w:pPr>
              <w:pStyle w:val="53"/>
              <w:rPr>
                <w:ins w:id="1652" w:author="cmcc-chunxia Guo" w:date="2025-08-11T16:10:12Z"/>
              </w:rPr>
            </w:pPr>
            <w:ins w:id="1653" w:author="cmcc-chunxia Guo" w:date="2025-08-11T16:10:12Z">
              <w:r>
                <w:rPr>
                  <w:rFonts w:cs="Arial"/>
                  <w:lang w:val="sv-SE"/>
                </w:rPr>
                <w:t>UTRA TDD Band b) or E-UTRA Band 36</w:t>
              </w:r>
            </w:ins>
          </w:p>
        </w:tc>
        <w:tc>
          <w:tcPr>
            <w:tcW w:w="1701" w:type="dxa"/>
            <w:tcBorders>
              <w:top w:val="single" w:color="auto" w:sz="2" w:space="0"/>
              <w:left w:val="single" w:color="auto" w:sz="2" w:space="0"/>
              <w:bottom w:val="single" w:color="auto" w:sz="2" w:space="0"/>
              <w:right w:val="single" w:color="auto" w:sz="2" w:space="0"/>
            </w:tcBorders>
          </w:tcPr>
          <w:p w14:paraId="2E23CA04">
            <w:pPr>
              <w:pStyle w:val="53"/>
              <w:rPr>
                <w:ins w:id="1654" w:author="cmcc-chunxia Guo" w:date="2025-08-11T16:10:12Z"/>
                <w:rFonts w:cs="Arial"/>
              </w:rPr>
            </w:pPr>
            <w:ins w:id="1655" w:author="cmcc-chunxia Guo" w:date="2025-08-11T16:10:12Z">
              <w:r>
                <w:rPr>
                  <w:rFonts w:cs="Arial"/>
                </w:rPr>
                <w:t>1930 – 1990 MHz</w:t>
              </w:r>
            </w:ins>
          </w:p>
        </w:tc>
        <w:tc>
          <w:tcPr>
            <w:tcW w:w="851" w:type="dxa"/>
            <w:tcBorders>
              <w:top w:val="single" w:color="auto" w:sz="2" w:space="0"/>
              <w:left w:val="single" w:color="auto" w:sz="2" w:space="0"/>
              <w:bottom w:val="single" w:color="auto" w:sz="2" w:space="0"/>
              <w:right w:val="single" w:color="auto" w:sz="2" w:space="0"/>
            </w:tcBorders>
          </w:tcPr>
          <w:p w14:paraId="5B99E21F">
            <w:pPr>
              <w:pStyle w:val="53"/>
              <w:rPr>
                <w:ins w:id="1656" w:author="cmcc-chunxia Guo" w:date="2025-08-11T16:10:12Z"/>
                <w:rFonts w:cs="Arial"/>
              </w:rPr>
            </w:pPr>
            <w:ins w:id="1657" w:author="cmcc-chunxia Guo" w:date="2025-08-11T16:10:12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14:paraId="20CFF92B">
            <w:pPr>
              <w:pStyle w:val="53"/>
              <w:rPr>
                <w:ins w:id="1658" w:author="cmcc-chunxia Guo" w:date="2025-08-11T16:10:12Z"/>
                <w:rFonts w:cs="Arial"/>
              </w:rPr>
            </w:pPr>
            <w:ins w:id="1659"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337E421E">
            <w:pPr>
              <w:pStyle w:val="54"/>
              <w:rPr>
                <w:ins w:id="1660" w:author="cmcc-chunxia Guo" w:date="2025-08-11T16:10:12Z"/>
                <w:rFonts w:cs="Arial"/>
              </w:rPr>
            </w:pPr>
            <w:ins w:id="1661" w:author="cmcc-chunxia Guo" w:date="2025-08-11T16:10:12Z">
              <w:r>
                <w:rPr>
                  <w:rFonts w:cs="Arial"/>
                </w:rPr>
                <w:t>This requirement does not apply to BS operating in Band n2 or n25.</w:t>
              </w:r>
            </w:ins>
          </w:p>
        </w:tc>
      </w:tr>
      <w:tr w14:paraId="111253B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662" w:author="cmcc-chunxia Guo" w:date="2025-08-11T16:10:12Z"/>
        </w:trPr>
        <w:tc>
          <w:tcPr>
            <w:tcW w:w="1302" w:type="dxa"/>
            <w:tcBorders>
              <w:top w:val="single" w:color="auto" w:sz="2" w:space="0"/>
              <w:left w:val="single" w:color="auto" w:sz="2" w:space="0"/>
              <w:bottom w:val="single" w:color="auto" w:sz="2" w:space="0"/>
              <w:right w:val="single" w:color="auto" w:sz="2" w:space="0"/>
            </w:tcBorders>
          </w:tcPr>
          <w:p w14:paraId="7437A6A7">
            <w:pPr>
              <w:pStyle w:val="53"/>
              <w:rPr>
                <w:ins w:id="1663" w:author="cmcc-chunxia Guo" w:date="2025-08-11T16:10:12Z"/>
              </w:rPr>
            </w:pPr>
            <w:ins w:id="1664" w:author="cmcc-chunxia Guo" w:date="2025-08-11T16:10:12Z">
              <w:r>
                <w:rPr>
                  <w:rFonts w:cs="Arial"/>
                  <w:lang w:val="sv-SE"/>
                </w:rPr>
                <w:t>UTRA TDD Band c) or E-UTRA Band 37</w:t>
              </w:r>
            </w:ins>
          </w:p>
        </w:tc>
        <w:tc>
          <w:tcPr>
            <w:tcW w:w="1701" w:type="dxa"/>
            <w:tcBorders>
              <w:top w:val="single" w:color="auto" w:sz="2" w:space="0"/>
              <w:left w:val="single" w:color="auto" w:sz="2" w:space="0"/>
              <w:bottom w:val="single" w:color="auto" w:sz="2" w:space="0"/>
              <w:right w:val="single" w:color="auto" w:sz="2" w:space="0"/>
            </w:tcBorders>
          </w:tcPr>
          <w:p w14:paraId="0A35A4A3">
            <w:pPr>
              <w:pStyle w:val="53"/>
              <w:rPr>
                <w:ins w:id="1665" w:author="cmcc-chunxia Guo" w:date="2025-08-11T16:10:12Z"/>
                <w:rFonts w:cs="Arial"/>
              </w:rPr>
            </w:pPr>
            <w:ins w:id="1666" w:author="cmcc-chunxia Guo" w:date="2025-08-11T16:10:12Z">
              <w:r>
                <w:rPr>
                  <w:rFonts w:cs="Arial"/>
                </w:rPr>
                <w:t>1910 – 1930 MHz</w:t>
              </w:r>
            </w:ins>
          </w:p>
        </w:tc>
        <w:tc>
          <w:tcPr>
            <w:tcW w:w="851" w:type="dxa"/>
            <w:tcBorders>
              <w:top w:val="single" w:color="auto" w:sz="2" w:space="0"/>
              <w:left w:val="single" w:color="auto" w:sz="2" w:space="0"/>
              <w:bottom w:val="single" w:color="auto" w:sz="2" w:space="0"/>
              <w:right w:val="single" w:color="auto" w:sz="2" w:space="0"/>
            </w:tcBorders>
          </w:tcPr>
          <w:p w14:paraId="38C8D08A">
            <w:pPr>
              <w:pStyle w:val="53"/>
              <w:rPr>
                <w:ins w:id="1667" w:author="cmcc-chunxia Guo" w:date="2025-08-11T16:10:12Z"/>
                <w:rFonts w:cs="Arial"/>
              </w:rPr>
            </w:pPr>
            <w:ins w:id="1668" w:author="cmcc-chunxia Guo" w:date="2025-08-11T16:10:12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14:paraId="6AE3B5CF">
            <w:pPr>
              <w:pStyle w:val="53"/>
              <w:rPr>
                <w:ins w:id="1669" w:author="cmcc-chunxia Guo" w:date="2025-08-11T16:10:12Z"/>
                <w:rFonts w:cs="Arial"/>
              </w:rPr>
            </w:pPr>
            <w:ins w:id="1670"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392D8F62">
            <w:pPr>
              <w:pStyle w:val="54"/>
              <w:rPr>
                <w:ins w:id="1671" w:author="cmcc-chunxia Guo" w:date="2025-08-11T16:10:12Z"/>
                <w:rFonts w:cs="Arial"/>
              </w:rPr>
            </w:pPr>
          </w:p>
        </w:tc>
      </w:tr>
      <w:tr w14:paraId="305B0FF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672" w:author="cmcc-chunxia Guo" w:date="2025-08-11T16:10:12Z"/>
        </w:trPr>
        <w:tc>
          <w:tcPr>
            <w:tcW w:w="1302" w:type="dxa"/>
            <w:tcBorders>
              <w:top w:val="single" w:color="auto" w:sz="2" w:space="0"/>
              <w:left w:val="single" w:color="auto" w:sz="2" w:space="0"/>
              <w:bottom w:val="single" w:color="auto" w:sz="2" w:space="0"/>
              <w:right w:val="single" w:color="auto" w:sz="2" w:space="0"/>
            </w:tcBorders>
          </w:tcPr>
          <w:p w14:paraId="77112436">
            <w:pPr>
              <w:pStyle w:val="53"/>
              <w:rPr>
                <w:ins w:id="1673" w:author="cmcc-chunxia Guo" w:date="2025-08-11T16:10:12Z"/>
              </w:rPr>
            </w:pPr>
            <w:ins w:id="1674" w:author="cmcc-chunxia Guo" w:date="2025-08-11T16:10:12Z">
              <w:r>
                <w:rPr>
                  <w:rFonts w:cs="Arial"/>
                </w:rPr>
                <w:t>UTRA TDD Band d) or E-UTRA Band 38 or NR Band n38</w:t>
              </w:r>
            </w:ins>
          </w:p>
        </w:tc>
        <w:tc>
          <w:tcPr>
            <w:tcW w:w="1701" w:type="dxa"/>
            <w:tcBorders>
              <w:top w:val="single" w:color="auto" w:sz="2" w:space="0"/>
              <w:left w:val="single" w:color="auto" w:sz="2" w:space="0"/>
              <w:bottom w:val="single" w:color="auto" w:sz="2" w:space="0"/>
              <w:right w:val="single" w:color="auto" w:sz="2" w:space="0"/>
            </w:tcBorders>
          </w:tcPr>
          <w:p w14:paraId="5910BEC5">
            <w:pPr>
              <w:pStyle w:val="53"/>
              <w:rPr>
                <w:ins w:id="1675" w:author="cmcc-chunxia Guo" w:date="2025-08-11T16:10:12Z"/>
                <w:rFonts w:cs="Arial"/>
              </w:rPr>
            </w:pPr>
            <w:ins w:id="1676" w:author="cmcc-chunxia Guo" w:date="2025-08-11T16:10:12Z">
              <w:r>
                <w:rPr>
                  <w:rFonts w:cs="Arial"/>
                </w:rPr>
                <w:t>2570 – 2620 MHz</w:t>
              </w:r>
            </w:ins>
          </w:p>
        </w:tc>
        <w:tc>
          <w:tcPr>
            <w:tcW w:w="851" w:type="dxa"/>
            <w:tcBorders>
              <w:top w:val="single" w:color="auto" w:sz="2" w:space="0"/>
              <w:left w:val="single" w:color="auto" w:sz="2" w:space="0"/>
              <w:bottom w:val="single" w:color="auto" w:sz="2" w:space="0"/>
              <w:right w:val="single" w:color="auto" w:sz="2" w:space="0"/>
            </w:tcBorders>
          </w:tcPr>
          <w:p w14:paraId="4519ED9A">
            <w:pPr>
              <w:pStyle w:val="53"/>
              <w:rPr>
                <w:ins w:id="1677" w:author="cmcc-chunxia Guo" w:date="2025-08-11T16:10:12Z"/>
                <w:rFonts w:cs="Arial"/>
              </w:rPr>
            </w:pPr>
            <w:ins w:id="1678" w:author="cmcc-chunxia Guo" w:date="2025-08-11T16:10:12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14:paraId="2273BF73">
            <w:pPr>
              <w:pStyle w:val="53"/>
              <w:rPr>
                <w:ins w:id="1679" w:author="cmcc-chunxia Guo" w:date="2025-08-11T16:10:12Z"/>
                <w:rFonts w:cs="Arial"/>
              </w:rPr>
            </w:pPr>
            <w:ins w:id="1680"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3CB2B463">
            <w:pPr>
              <w:pStyle w:val="54"/>
              <w:rPr>
                <w:ins w:id="1681" w:author="cmcc-chunxia Guo" w:date="2025-08-11T16:10:12Z"/>
                <w:rFonts w:cs="Arial"/>
              </w:rPr>
            </w:pPr>
            <w:ins w:id="1682" w:author="cmcc-chunxia Guo" w:date="2025-08-11T16:10:12Z">
              <w:r>
                <w:rPr>
                  <w:rFonts w:cs="Arial"/>
                </w:rPr>
                <w:t xml:space="preserve">This requirement does not apply to BS operating in Band n38. </w:t>
              </w:r>
            </w:ins>
          </w:p>
        </w:tc>
      </w:tr>
      <w:tr w14:paraId="7306EF3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683" w:author="cmcc-chunxia Guo" w:date="2025-08-11T16:10:12Z"/>
        </w:trPr>
        <w:tc>
          <w:tcPr>
            <w:tcW w:w="1302" w:type="dxa"/>
            <w:tcBorders>
              <w:top w:val="single" w:color="auto" w:sz="2" w:space="0"/>
              <w:left w:val="single" w:color="auto" w:sz="2" w:space="0"/>
              <w:bottom w:val="single" w:color="auto" w:sz="2" w:space="0"/>
              <w:right w:val="single" w:color="auto" w:sz="2" w:space="0"/>
            </w:tcBorders>
          </w:tcPr>
          <w:p w14:paraId="4040FFAD">
            <w:pPr>
              <w:pStyle w:val="53"/>
              <w:rPr>
                <w:ins w:id="1684" w:author="cmcc-chunxia Guo" w:date="2025-08-11T16:10:12Z"/>
              </w:rPr>
            </w:pPr>
            <w:ins w:id="1685" w:author="cmcc-chunxia Guo" w:date="2025-08-11T16:10:12Z">
              <w:r>
                <w:rPr>
                  <w:rFonts w:cs="Arial"/>
                  <w:lang w:val="sv-SE"/>
                </w:rPr>
                <w:t>UTRA TDD Band f) or E-UTRA Band 3</w:t>
              </w:r>
            </w:ins>
            <w:ins w:id="1686" w:author="cmcc-chunxia Guo" w:date="2025-08-11T16:10:12Z">
              <w:r>
                <w:rPr>
                  <w:rFonts w:cs="Arial"/>
                  <w:lang w:val="sv-SE" w:eastAsia="zh-CN"/>
                </w:rPr>
                <w:t>9</w:t>
              </w:r>
            </w:ins>
            <w:ins w:id="1687" w:author="cmcc-chunxia Guo" w:date="2025-08-11T16:10:12Z">
              <w:r>
                <w:rPr>
                  <w:rFonts w:cs="Arial"/>
                  <w:lang w:val="en-US" w:eastAsia="zh-CN"/>
                </w:rPr>
                <w:t xml:space="preserve"> or NR band n39</w:t>
              </w:r>
            </w:ins>
          </w:p>
        </w:tc>
        <w:tc>
          <w:tcPr>
            <w:tcW w:w="1701" w:type="dxa"/>
            <w:tcBorders>
              <w:top w:val="single" w:color="auto" w:sz="2" w:space="0"/>
              <w:left w:val="single" w:color="auto" w:sz="2" w:space="0"/>
              <w:bottom w:val="single" w:color="auto" w:sz="2" w:space="0"/>
              <w:right w:val="single" w:color="auto" w:sz="2" w:space="0"/>
            </w:tcBorders>
          </w:tcPr>
          <w:p w14:paraId="4DFA3B63">
            <w:pPr>
              <w:pStyle w:val="53"/>
              <w:rPr>
                <w:ins w:id="1688" w:author="cmcc-chunxia Guo" w:date="2025-08-11T16:10:12Z"/>
                <w:rFonts w:cs="Arial"/>
              </w:rPr>
            </w:pPr>
            <w:ins w:id="1689" w:author="cmcc-chunxia Guo" w:date="2025-08-11T16:10:12Z">
              <w:r>
                <w:rPr>
                  <w:rFonts w:cs="Arial"/>
                  <w:lang w:eastAsia="zh-CN"/>
                </w:rPr>
                <w:t>1880</w:t>
              </w:r>
            </w:ins>
            <w:ins w:id="1690" w:author="cmcc-chunxia Guo" w:date="2025-08-11T16:10:12Z">
              <w:r>
                <w:rPr>
                  <w:rFonts w:cs="Arial"/>
                </w:rPr>
                <w:t xml:space="preserve"> – </w:t>
              </w:r>
            </w:ins>
            <w:ins w:id="1691" w:author="cmcc-chunxia Guo" w:date="2025-08-11T16:10:12Z">
              <w:r>
                <w:rPr>
                  <w:rFonts w:cs="Arial"/>
                  <w:lang w:eastAsia="zh-CN"/>
                </w:rPr>
                <w:t>1920MHz</w:t>
              </w:r>
            </w:ins>
          </w:p>
        </w:tc>
        <w:tc>
          <w:tcPr>
            <w:tcW w:w="851" w:type="dxa"/>
            <w:tcBorders>
              <w:top w:val="single" w:color="auto" w:sz="2" w:space="0"/>
              <w:left w:val="single" w:color="auto" w:sz="2" w:space="0"/>
              <w:bottom w:val="single" w:color="auto" w:sz="2" w:space="0"/>
              <w:right w:val="single" w:color="auto" w:sz="2" w:space="0"/>
            </w:tcBorders>
          </w:tcPr>
          <w:p w14:paraId="6E036C49">
            <w:pPr>
              <w:pStyle w:val="53"/>
              <w:rPr>
                <w:ins w:id="1692" w:author="cmcc-chunxia Guo" w:date="2025-08-11T16:10:12Z"/>
                <w:rFonts w:cs="Arial"/>
              </w:rPr>
            </w:pPr>
            <w:ins w:id="1693" w:author="cmcc-chunxia Guo" w:date="2025-08-11T16:10:12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14:paraId="31859CDF">
            <w:pPr>
              <w:pStyle w:val="53"/>
              <w:rPr>
                <w:ins w:id="1694" w:author="cmcc-chunxia Guo" w:date="2025-08-11T16:10:12Z"/>
                <w:rFonts w:cs="Arial"/>
              </w:rPr>
            </w:pPr>
            <w:ins w:id="1695"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63841F26">
            <w:pPr>
              <w:pStyle w:val="54"/>
              <w:rPr>
                <w:ins w:id="1696" w:author="cmcc-chunxia Guo" w:date="2025-08-11T16:10:12Z"/>
                <w:rFonts w:cs="Arial"/>
              </w:rPr>
            </w:pPr>
            <w:ins w:id="1697" w:author="cmcc-chunxia Guo" w:date="2025-08-11T16:10:12Z">
              <w:r>
                <w:rPr>
                  <w:rFonts w:cs="Arial"/>
                </w:rPr>
                <w:t>This requirement does not apply to BS operating in Band</w:t>
              </w:r>
            </w:ins>
            <w:ins w:id="1698" w:author="cmcc-chunxia Guo" w:date="2025-08-11T16:10:12Z">
              <w:r>
                <w:rPr>
                  <w:rFonts w:cs="Arial"/>
                  <w:lang w:val="en-US" w:eastAsia="zh-CN"/>
                </w:rPr>
                <w:t xml:space="preserve"> n39</w:t>
              </w:r>
            </w:ins>
            <w:ins w:id="1699" w:author="cmcc-chunxia Guo" w:date="2025-08-11T16:10:12Z">
              <w:r>
                <w:rPr>
                  <w:rFonts w:cs="Arial"/>
                </w:rPr>
                <w:t>.</w:t>
              </w:r>
            </w:ins>
          </w:p>
        </w:tc>
      </w:tr>
      <w:tr w14:paraId="4FE1146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700" w:author="cmcc-chunxia Guo" w:date="2025-08-11T16:10:12Z"/>
        </w:trPr>
        <w:tc>
          <w:tcPr>
            <w:tcW w:w="1302" w:type="dxa"/>
            <w:tcBorders>
              <w:top w:val="single" w:color="auto" w:sz="2" w:space="0"/>
              <w:left w:val="single" w:color="auto" w:sz="2" w:space="0"/>
              <w:bottom w:val="single" w:color="auto" w:sz="2" w:space="0"/>
              <w:right w:val="single" w:color="auto" w:sz="2" w:space="0"/>
            </w:tcBorders>
          </w:tcPr>
          <w:p w14:paraId="65D890D4">
            <w:pPr>
              <w:pStyle w:val="53"/>
              <w:rPr>
                <w:ins w:id="1701" w:author="cmcc-chunxia Guo" w:date="2025-08-11T16:10:12Z"/>
              </w:rPr>
            </w:pPr>
            <w:ins w:id="1702" w:author="cmcc-chunxia Guo" w:date="2025-08-11T16:10:12Z">
              <w:r>
                <w:rPr>
                  <w:rFonts w:cs="Arial"/>
                  <w:lang w:val="sv-SE"/>
                </w:rPr>
                <w:t xml:space="preserve">UTRA TDD Band e) or E-UTRA Band </w:t>
              </w:r>
            </w:ins>
            <w:ins w:id="1703" w:author="cmcc-chunxia Guo" w:date="2025-08-11T16:10:12Z">
              <w:r>
                <w:rPr>
                  <w:rFonts w:cs="Arial"/>
                  <w:lang w:val="sv-SE" w:eastAsia="zh-CN"/>
                </w:rPr>
                <w:t>40 or NR Band n40</w:t>
              </w:r>
            </w:ins>
          </w:p>
        </w:tc>
        <w:tc>
          <w:tcPr>
            <w:tcW w:w="1701" w:type="dxa"/>
            <w:tcBorders>
              <w:top w:val="single" w:color="auto" w:sz="2" w:space="0"/>
              <w:left w:val="single" w:color="auto" w:sz="2" w:space="0"/>
              <w:bottom w:val="single" w:color="auto" w:sz="2" w:space="0"/>
              <w:right w:val="single" w:color="auto" w:sz="2" w:space="0"/>
            </w:tcBorders>
          </w:tcPr>
          <w:p w14:paraId="72AFE940">
            <w:pPr>
              <w:pStyle w:val="53"/>
              <w:rPr>
                <w:ins w:id="1704" w:author="cmcc-chunxia Guo" w:date="2025-08-11T16:10:12Z"/>
                <w:rFonts w:cs="Arial"/>
                <w:lang w:eastAsia="zh-CN"/>
              </w:rPr>
            </w:pPr>
            <w:ins w:id="1705" w:author="cmcc-chunxia Guo" w:date="2025-08-11T16:10:12Z">
              <w:r>
                <w:rPr>
                  <w:rFonts w:cs="Arial"/>
                  <w:lang w:eastAsia="zh-CN"/>
                </w:rPr>
                <w:t xml:space="preserve">2300 </w:t>
              </w:r>
            </w:ins>
            <w:ins w:id="1706" w:author="cmcc-chunxia Guo" w:date="2025-08-11T16:10:12Z">
              <w:r>
                <w:rPr>
                  <w:rFonts w:cs="Arial"/>
                </w:rPr>
                <w:t xml:space="preserve">– </w:t>
              </w:r>
            </w:ins>
            <w:ins w:id="1707" w:author="cmcc-chunxia Guo" w:date="2025-08-11T16:10:12Z">
              <w:r>
                <w:rPr>
                  <w:rFonts w:cs="Arial"/>
                  <w:lang w:eastAsia="zh-CN"/>
                </w:rPr>
                <w:t>2400MHz</w:t>
              </w:r>
            </w:ins>
          </w:p>
        </w:tc>
        <w:tc>
          <w:tcPr>
            <w:tcW w:w="851" w:type="dxa"/>
            <w:tcBorders>
              <w:top w:val="single" w:color="auto" w:sz="2" w:space="0"/>
              <w:left w:val="single" w:color="auto" w:sz="2" w:space="0"/>
              <w:bottom w:val="single" w:color="auto" w:sz="2" w:space="0"/>
              <w:right w:val="single" w:color="auto" w:sz="2" w:space="0"/>
            </w:tcBorders>
          </w:tcPr>
          <w:p w14:paraId="004EAC67">
            <w:pPr>
              <w:pStyle w:val="53"/>
              <w:rPr>
                <w:ins w:id="1708" w:author="cmcc-chunxia Guo" w:date="2025-08-11T16:10:12Z"/>
                <w:rFonts w:cs="Arial"/>
              </w:rPr>
            </w:pPr>
            <w:ins w:id="1709" w:author="cmcc-chunxia Guo" w:date="2025-08-11T16:10:12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14:paraId="7A9D4309">
            <w:pPr>
              <w:pStyle w:val="53"/>
              <w:rPr>
                <w:ins w:id="1710" w:author="cmcc-chunxia Guo" w:date="2025-08-11T16:10:12Z"/>
                <w:rFonts w:cs="Arial"/>
              </w:rPr>
            </w:pPr>
            <w:ins w:id="1711"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49C6413D">
            <w:pPr>
              <w:pStyle w:val="54"/>
              <w:rPr>
                <w:ins w:id="1712" w:author="cmcc-chunxia Guo" w:date="2025-08-11T16:10:12Z"/>
                <w:rFonts w:cs="Arial"/>
              </w:rPr>
            </w:pPr>
            <w:ins w:id="1713" w:author="cmcc-chunxia Guo" w:date="2025-08-11T16:10:12Z">
              <w:r>
                <w:rPr>
                  <w:rFonts w:cs="Arial"/>
                </w:rPr>
                <w:t>This requirement does not apply to BS operating in Band n30 or n40.</w:t>
              </w:r>
            </w:ins>
          </w:p>
        </w:tc>
      </w:tr>
      <w:tr w14:paraId="18ED97E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714" w:author="cmcc-chunxia Guo" w:date="2025-08-11T16:10:12Z"/>
        </w:trPr>
        <w:tc>
          <w:tcPr>
            <w:tcW w:w="1302" w:type="dxa"/>
            <w:tcBorders>
              <w:top w:val="single" w:color="auto" w:sz="2" w:space="0"/>
              <w:left w:val="single" w:color="auto" w:sz="2" w:space="0"/>
              <w:bottom w:val="single" w:color="auto" w:sz="2" w:space="0"/>
              <w:right w:val="single" w:color="auto" w:sz="2" w:space="0"/>
            </w:tcBorders>
          </w:tcPr>
          <w:p w14:paraId="6A1DE47F">
            <w:pPr>
              <w:pStyle w:val="53"/>
              <w:rPr>
                <w:ins w:id="1715" w:author="cmcc-chunxia Guo" w:date="2025-08-11T16:10:12Z"/>
              </w:rPr>
            </w:pPr>
            <w:ins w:id="1716" w:author="cmcc-chunxia Guo" w:date="2025-08-11T16:10:12Z">
              <w:r>
                <w:rPr>
                  <w:rFonts w:cs="Arial"/>
                </w:rPr>
                <w:t xml:space="preserve">E-UTRA Band </w:t>
              </w:r>
            </w:ins>
            <w:ins w:id="1717" w:author="cmcc-chunxia Guo" w:date="2025-08-11T16:10:12Z">
              <w:r>
                <w:rPr>
                  <w:rFonts w:cs="Arial"/>
                  <w:lang w:eastAsia="zh-CN"/>
                </w:rPr>
                <w:t>41 or NR Band n41</w:t>
              </w:r>
            </w:ins>
            <w:ins w:id="1718" w:author="cmcc-chunxia Guo" w:date="2025-08-11T16:10:12Z">
              <w:r>
                <w:rPr>
                  <w:rFonts w:hint="eastAsia" w:cs="Arial"/>
                  <w:lang w:eastAsia="zh-CN"/>
                </w:rPr>
                <w:t>, n90</w:t>
              </w:r>
            </w:ins>
          </w:p>
        </w:tc>
        <w:tc>
          <w:tcPr>
            <w:tcW w:w="1701" w:type="dxa"/>
            <w:tcBorders>
              <w:top w:val="single" w:color="auto" w:sz="2" w:space="0"/>
              <w:left w:val="single" w:color="auto" w:sz="2" w:space="0"/>
              <w:bottom w:val="single" w:color="auto" w:sz="2" w:space="0"/>
              <w:right w:val="single" w:color="auto" w:sz="2" w:space="0"/>
            </w:tcBorders>
          </w:tcPr>
          <w:p w14:paraId="07EAFF2D">
            <w:pPr>
              <w:pStyle w:val="53"/>
              <w:rPr>
                <w:ins w:id="1719" w:author="cmcc-chunxia Guo" w:date="2025-08-11T16:10:12Z"/>
                <w:rFonts w:cs="Arial"/>
                <w:lang w:eastAsia="zh-CN"/>
              </w:rPr>
            </w:pPr>
            <w:ins w:id="1720" w:author="cmcc-chunxia Guo" w:date="2025-08-11T16:10:12Z">
              <w:r>
                <w:rPr>
                  <w:rFonts w:cs="Arial"/>
                  <w:lang w:eastAsia="zh-CN"/>
                </w:rPr>
                <w:t>2496</w:t>
              </w:r>
            </w:ins>
            <w:ins w:id="1721" w:author="cmcc-chunxia Guo" w:date="2025-08-11T16:10:12Z">
              <w:r>
                <w:rPr>
                  <w:rFonts w:cs="Arial"/>
                </w:rPr>
                <w:t xml:space="preserve"> – </w:t>
              </w:r>
            </w:ins>
            <w:ins w:id="1722" w:author="cmcc-chunxia Guo" w:date="2025-08-11T16:10:12Z">
              <w:r>
                <w:rPr>
                  <w:rFonts w:cs="Arial"/>
                  <w:lang w:eastAsia="zh-CN"/>
                </w:rPr>
                <w:t>2690 MHz</w:t>
              </w:r>
            </w:ins>
          </w:p>
        </w:tc>
        <w:tc>
          <w:tcPr>
            <w:tcW w:w="851" w:type="dxa"/>
            <w:tcBorders>
              <w:top w:val="single" w:color="auto" w:sz="2" w:space="0"/>
              <w:left w:val="single" w:color="auto" w:sz="2" w:space="0"/>
              <w:bottom w:val="single" w:color="auto" w:sz="2" w:space="0"/>
              <w:right w:val="single" w:color="auto" w:sz="2" w:space="0"/>
            </w:tcBorders>
          </w:tcPr>
          <w:p w14:paraId="3E7D504B">
            <w:pPr>
              <w:pStyle w:val="53"/>
              <w:rPr>
                <w:ins w:id="1723" w:author="cmcc-chunxia Guo" w:date="2025-08-11T16:10:12Z"/>
                <w:rFonts w:cs="Arial"/>
              </w:rPr>
            </w:pPr>
            <w:ins w:id="1724" w:author="cmcc-chunxia Guo" w:date="2025-08-11T16:10:12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14:paraId="7F7E3E86">
            <w:pPr>
              <w:pStyle w:val="53"/>
              <w:rPr>
                <w:ins w:id="1725" w:author="cmcc-chunxia Guo" w:date="2025-08-11T16:10:12Z"/>
                <w:rFonts w:cs="Arial"/>
              </w:rPr>
            </w:pPr>
            <w:ins w:id="1726"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23D816A2">
            <w:pPr>
              <w:pStyle w:val="54"/>
              <w:rPr>
                <w:ins w:id="1727" w:author="cmcc-chunxia Guo" w:date="2025-08-11T16:10:12Z"/>
                <w:rFonts w:cs="Arial"/>
              </w:rPr>
            </w:pPr>
            <w:ins w:id="1728" w:author="cmcc-chunxia Guo" w:date="2025-08-11T16:10:12Z">
              <w:r>
                <w:rPr>
                  <w:rFonts w:cs="Arial"/>
                </w:rPr>
                <w:t>This is not applicable to BS operating in Band n</w:t>
              </w:r>
            </w:ins>
            <w:ins w:id="1729" w:author="cmcc-chunxia Guo" w:date="2025-08-11T16:10:12Z">
              <w:r>
                <w:rPr>
                  <w:rFonts w:cs="Arial"/>
                  <w:lang w:eastAsia="zh-CN"/>
                </w:rPr>
                <w:t>41, n53</w:t>
              </w:r>
            </w:ins>
            <w:ins w:id="1730" w:author="cmcc-chunxia Guo" w:date="2025-08-11T16:10:12Z">
              <w:r>
                <w:rPr>
                  <w:rFonts w:hint="eastAsia" w:cs="Arial"/>
                  <w:lang w:eastAsia="zh-CN"/>
                </w:rPr>
                <w:t xml:space="preserve"> or [n90]</w:t>
              </w:r>
            </w:ins>
            <w:ins w:id="1731" w:author="cmcc-chunxia Guo" w:date="2025-08-11T16:10:12Z">
              <w:r>
                <w:rPr>
                  <w:rFonts w:cs="Arial"/>
                  <w:lang w:eastAsia="zh-CN"/>
                </w:rPr>
                <w:t>.</w:t>
              </w:r>
            </w:ins>
          </w:p>
        </w:tc>
      </w:tr>
      <w:tr w14:paraId="677BFC2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732" w:author="cmcc-chunxia Guo" w:date="2025-08-11T16:10:12Z"/>
        </w:trPr>
        <w:tc>
          <w:tcPr>
            <w:tcW w:w="1302" w:type="dxa"/>
            <w:tcBorders>
              <w:top w:val="single" w:color="auto" w:sz="2" w:space="0"/>
              <w:left w:val="single" w:color="auto" w:sz="2" w:space="0"/>
              <w:bottom w:val="single" w:color="auto" w:sz="2" w:space="0"/>
              <w:right w:val="single" w:color="auto" w:sz="2" w:space="0"/>
            </w:tcBorders>
          </w:tcPr>
          <w:p w14:paraId="7707154A">
            <w:pPr>
              <w:pStyle w:val="53"/>
              <w:rPr>
                <w:ins w:id="1733" w:author="cmcc-chunxia Guo" w:date="2025-08-11T16:10:12Z"/>
              </w:rPr>
            </w:pPr>
            <w:ins w:id="1734" w:author="cmcc-chunxia Guo" w:date="2025-08-11T16:10:12Z">
              <w:r>
                <w:rPr>
                  <w:rFonts w:cs="Arial"/>
                </w:rPr>
                <w:t xml:space="preserve">E-UTRA Band </w:t>
              </w:r>
            </w:ins>
            <w:ins w:id="1735" w:author="cmcc-chunxia Guo" w:date="2025-08-11T16:10:12Z">
              <w:r>
                <w:rPr>
                  <w:rFonts w:cs="Arial"/>
                  <w:lang w:eastAsia="zh-CN"/>
                </w:rPr>
                <w:t>42</w:t>
              </w:r>
            </w:ins>
          </w:p>
        </w:tc>
        <w:tc>
          <w:tcPr>
            <w:tcW w:w="1701" w:type="dxa"/>
            <w:tcBorders>
              <w:top w:val="single" w:color="auto" w:sz="2" w:space="0"/>
              <w:left w:val="single" w:color="auto" w:sz="2" w:space="0"/>
              <w:bottom w:val="single" w:color="auto" w:sz="2" w:space="0"/>
              <w:right w:val="single" w:color="auto" w:sz="2" w:space="0"/>
            </w:tcBorders>
          </w:tcPr>
          <w:p w14:paraId="3C23DC1B">
            <w:pPr>
              <w:pStyle w:val="53"/>
              <w:rPr>
                <w:ins w:id="1736" w:author="cmcc-chunxia Guo" w:date="2025-08-11T16:10:12Z"/>
                <w:rFonts w:cs="Arial"/>
                <w:lang w:eastAsia="zh-CN"/>
              </w:rPr>
            </w:pPr>
            <w:ins w:id="1737" w:author="cmcc-chunxia Guo" w:date="2025-08-11T16:10:12Z">
              <w:r>
                <w:rPr>
                  <w:rFonts w:cs="Arial"/>
                  <w:lang w:eastAsia="zh-CN"/>
                </w:rPr>
                <w:t>3400</w:t>
              </w:r>
            </w:ins>
            <w:ins w:id="1738" w:author="cmcc-chunxia Guo" w:date="2025-08-11T16:10:12Z">
              <w:r>
                <w:rPr>
                  <w:rFonts w:cs="Arial"/>
                </w:rPr>
                <w:t xml:space="preserve"> – 360</w:t>
              </w:r>
            </w:ins>
            <w:ins w:id="1739" w:author="cmcc-chunxia Guo" w:date="2025-08-11T16:10:12Z">
              <w:r>
                <w:rPr>
                  <w:rFonts w:cs="Arial"/>
                  <w:lang w:eastAsia="zh-CN"/>
                </w:rPr>
                <w:t>0 MHz</w:t>
              </w:r>
            </w:ins>
          </w:p>
        </w:tc>
        <w:tc>
          <w:tcPr>
            <w:tcW w:w="851" w:type="dxa"/>
            <w:tcBorders>
              <w:top w:val="single" w:color="auto" w:sz="2" w:space="0"/>
              <w:left w:val="single" w:color="auto" w:sz="2" w:space="0"/>
              <w:bottom w:val="single" w:color="auto" w:sz="2" w:space="0"/>
              <w:right w:val="single" w:color="auto" w:sz="2" w:space="0"/>
            </w:tcBorders>
          </w:tcPr>
          <w:p w14:paraId="1A2B83CF">
            <w:pPr>
              <w:pStyle w:val="53"/>
              <w:rPr>
                <w:ins w:id="1740" w:author="cmcc-chunxia Guo" w:date="2025-08-11T16:10:12Z"/>
                <w:rFonts w:cs="Arial"/>
              </w:rPr>
            </w:pPr>
            <w:ins w:id="1741" w:author="cmcc-chunxia Guo" w:date="2025-08-11T16:10:12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14:paraId="486445E9">
            <w:pPr>
              <w:pStyle w:val="53"/>
              <w:rPr>
                <w:ins w:id="1742" w:author="cmcc-chunxia Guo" w:date="2025-08-11T16:10:12Z"/>
                <w:rFonts w:cs="Arial"/>
              </w:rPr>
            </w:pPr>
            <w:ins w:id="1743"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640733CF">
            <w:pPr>
              <w:pStyle w:val="54"/>
              <w:rPr>
                <w:ins w:id="1744" w:author="cmcc-chunxia Guo" w:date="2025-08-11T16:10:12Z"/>
                <w:rFonts w:cs="Arial"/>
              </w:rPr>
            </w:pPr>
            <w:ins w:id="1745" w:author="cmcc-chunxia Guo" w:date="2025-08-11T16:10:12Z">
              <w:r>
                <w:rPr>
                  <w:rFonts w:cs="Arial"/>
                </w:rPr>
                <w:t>This is not applicable to BS operating in Band n48, n</w:t>
              </w:r>
            </w:ins>
            <w:ins w:id="1746" w:author="cmcc-chunxia Guo" w:date="2025-08-11T16:10:12Z">
              <w:r>
                <w:rPr>
                  <w:rFonts w:cs="Arial"/>
                  <w:lang w:eastAsia="zh-CN"/>
                </w:rPr>
                <w:t>77</w:t>
              </w:r>
            </w:ins>
            <w:ins w:id="1747" w:author="cmcc-chunxia Guo" w:date="2025-08-11T16:10:12Z">
              <w:r>
                <w:rPr>
                  <w:rFonts w:cs="Arial"/>
                </w:rPr>
                <w:t xml:space="preserve"> or n78.</w:t>
              </w:r>
            </w:ins>
          </w:p>
        </w:tc>
      </w:tr>
      <w:tr w14:paraId="437DAF1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748" w:author="cmcc-chunxia Guo" w:date="2025-08-11T16:10:12Z"/>
        </w:trPr>
        <w:tc>
          <w:tcPr>
            <w:tcW w:w="1302" w:type="dxa"/>
            <w:tcBorders>
              <w:top w:val="single" w:color="auto" w:sz="2" w:space="0"/>
              <w:left w:val="single" w:color="auto" w:sz="2" w:space="0"/>
              <w:bottom w:val="single" w:color="auto" w:sz="2" w:space="0"/>
              <w:right w:val="single" w:color="auto" w:sz="2" w:space="0"/>
            </w:tcBorders>
          </w:tcPr>
          <w:p w14:paraId="604FB731">
            <w:pPr>
              <w:pStyle w:val="53"/>
              <w:rPr>
                <w:ins w:id="1749" w:author="cmcc-chunxia Guo" w:date="2025-08-11T16:10:12Z"/>
              </w:rPr>
            </w:pPr>
            <w:ins w:id="1750" w:author="cmcc-chunxia Guo" w:date="2025-08-11T16:10:12Z">
              <w:r>
                <w:rPr>
                  <w:rFonts w:cs="Arial"/>
                </w:rPr>
                <w:t xml:space="preserve">E-UTRA Band </w:t>
              </w:r>
            </w:ins>
            <w:ins w:id="1751" w:author="cmcc-chunxia Guo" w:date="2025-08-11T16:10:12Z">
              <w:r>
                <w:rPr>
                  <w:rFonts w:cs="Arial"/>
                  <w:lang w:eastAsia="zh-CN"/>
                </w:rPr>
                <w:t>43</w:t>
              </w:r>
            </w:ins>
          </w:p>
        </w:tc>
        <w:tc>
          <w:tcPr>
            <w:tcW w:w="1701" w:type="dxa"/>
            <w:tcBorders>
              <w:top w:val="single" w:color="auto" w:sz="2" w:space="0"/>
              <w:left w:val="single" w:color="auto" w:sz="2" w:space="0"/>
              <w:bottom w:val="single" w:color="auto" w:sz="2" w:space="0"/>
              <w:right w:val="single" w:color="auto" w:sz="2" w:space="0"/>
            </w:tcBorders>
          </w:tcPr>
          <w:p w14:paraId="0B71D65C">
            <w:pPr>
              <w:pStyle w:val="53"/>
              <w:rPr>
                <w:ins w:id="1752" w:author="cmcc-chunxia Guo" w:date="2025-08-11T16:10:12Z"/>
                <w:rFonts w:cs="Arial"/>
                <w:lang w:eastAsia="zh-CN"/>
              </w:rPr>
            </w:pPr>
            <w:ins w:id="1753" w:author="cmcc-chunxia Guo" w:date="2025-08-11T16:10:12Z">
              <w:r>
                <w:rPr>
                  <w:rFonts w:cs="Arial"/>
                  <w:lang w:eastAsia="zh-CN"/>
                </w:rPr>
                <w:t>3600</w:t>
              </w:r>
            </w:ins>
            <w:ins w:id="1754" w:author="cmcc-chunxia Guo" w:date="2025-08-11T16:10:12Z">
              <w:r>
                <w:rPr>
                  <w:rFonts w:cs="Arial"/>
                </w:rPr>
                <w:t xml:space="preserve"> – 380</w:t>
              </w:r>
            </w:ins>
            <w:ins w:id="1755" w:author="cmcc-chunxia Guo" w:date="2025-08-11T16:10:12Z">
              <w:r>
                <w:rPr>
                  <w:rFonts w:cs="Arial"/>
                  <w:lang w:eastAsia="zh-CN"/>
                </w:rPr>
                <w:t>0 MHz</w:t>
              </w:r>
            </w:ins>
          </w:p>
        </w:tc>
        <w:tc>
          <w:tcPr>
            <w:tcW w:w="851" w:type="dxa"/>
            <w:tcBorders>
              <w:top w:val="single" w:color="auto" w:sz="2" w:space="0"/>
              <w:left w:val="single" w:color="auto" w:sz="2" w:space="0"/>
              <w:bottom w:val="single" w:color="auto" w:sz="2" w:space="0"/>
              <w:right w:val="single" w:color="auto" w:sz="2" w:space="0"/>
            </w:tcBorders>
          </w:tcPr>
          <w:p w14:paraId="5F066400">
            <w:pPr>
              <w:pStyle w:val="53"/>
              <w:rPr>
                <w:ins w:id="1756" w:author="cmcc-chunxia Guo" w:date="2025-08-11T16:10:12Z"/>
                <w:rFonts w:cs="Arial"/>
              </w:rPr>
            </w:pPr>
            <w:ins w:id="1757" w:author="cmcc-chunxia Guo" w:date="2025-08-11T16:10:12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14:paraId="27EDF904">
            <w:pPr>
              <w:pStyle w:val="53"/>
              <w:rPr>
                <w:ins w:id="1758" w:author="cmcc-chunxia Guo" w:date="2025-08-11T16:10:12Z"/>
                <w:rFonts w:cs="Arial"/>
              </w:rPr>
            </w:pPr>
            <w:ins w:id="1759"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7F70C3E2">
            <w:pPr>
              <w:pStyle w:val="54"/>
              <w:rPr>
                <w:ins w:id="1760" w:author="cmcc-chunxia Guo" w:date="2025-08-11T16:10:12Z"/>
                <w:rFonts w:cs="Arial"/>
              </w:rPr>
            </w:pPr>
            <w:ins w:id="1761" w:author="cmcc-chunxia Guo" w:date="2025-08-11T16:10:12Z">
              <w:r>
                <w:rPr>
                  <w:rFonts w:cs="Arial"/>
                </w:rPr>
                <w:t>This is not applicable to BS operating in Band n48, n</w:t>
              </w:r>
            </w:ins>
            <w:ins w:id="1762" w:author="cmcc-chunxia Guo" w:date="2025-08-11T16:10:12Z">
              <w:r>
                <w:rPr>
                  <w:rFonts w:cs="Arial"/>
                  <w:lang w:eastAsia="zh-CN"/>
                </w:rPr>
                <w:t>77</w:t>
              </w:r>
            </w:ins>
            <w:ins w:id="1763" w:author="cmcc-chunxia Guo" w:date="2025-08-11T16:10:12Z">
              <w:r>
                <w:rPr>
                  <w:rFonts w:cs="Arial"/>
                </w:rPr>
                <w:t xml:space="preserve"> or n78.</w:t>
              </w:r>
            </w:ins>
          </w:p>
        </w:tc>
      </w:tr>
      <w:tr w14:paraId="7A9ECAC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764" w:author="cmcc-chunxia Guo" w:date="2025-08-11T16:10:12Z"/>
        </w:trPr>
        <w:tc>
          <w:tcPr>
            <w:tcW w:w="1302" w:type="dxa"/>
            <w:tcBorders>
              <w:top w:val="single" w:color="auto" w:sz="2" w:space="0"/>
              <w:left w:val="single" w:color="auto" w:sz="2" w:space="0"/>
              <w:bottom w:val="single" w:color="auto" w:sz="2" w:space="0"/>
              <w:right w:val="single" w:color="auto" w:sz="2" w:space="0"/>
            </w:tcBorders>
          </w:tcPr>
          <w:p w14:paraId="1E2DF72A">
            <w:pPr>
              <w:pStyle w:val="53"/>
              <w:rPr>
                <w:ins w:id="1765" w:author="cmcc-chunxia Guo" w:date="2025-08-11T16:10:12Z"/>
              </w:rPr>
            </w:pPr>
            <w:ins w:id="1766" w:author="cmcc-chunxia Guo" w:date="2025-08-11T16:10:12Z">
              <w:r>
                <w:rPr>
                  <w:rFonts w:cs="Arial"/>
                </w:rPr>
                <w:t>E-UTRA Band 44</w:t>
              </w:r>
            </w:ins>
          </w:p>
        </w:tc>
        <w:tc>
          <w:tcPr>
            <w:tcW w:w="1701" w:type="dxa"/>
            <w:tcBorders>
              <w:top w:val="single" w:color="auto" w:sz="2" w:space="0"/>
              <w:left w:val="single" w:color="auto" w:sz="2" w:space="0"/>
              <w:bottom w:val="single" w:color="auto" w:sz="2" w:space="0"/>
              <w:right w:val="single" w:color="auto" w:sz="2" w:space="0"/>
            </w:tcBorders>
          </w:tcPr>
          <w:p w14:paraId="043F4D5E">
            <w:pPr>
              <w:pStyle w:val="53"/>
              <w:rPr>
                <w:ins w:id="1767" w:author="cmcc-chunxia Guo" w:date="2025-08-11T16:10:12Z"/>
                <w:rFonts w:cs="Arial"/>
                <w:lang w:eastAsia="zh-CN"/>
              </w:rPr>
            </w:pPr>
            <w:ins w:id="1768" w:author="cmcc-chunxia Guo" w:date="2025-08-11T16:10:12Z">
              <w:r>
                <w:rPr>
                  <w:rFonts w:cs="Arial"/>
                  <w:lang w:eastAsia="zh-CN"/>
                </w:rPr>
                <w:t>703</w:t>
              </w:r>
            </w:ins>
            <w:ins w:id="1769" w:author="cmcc-chunxia Guo" w:date="2025-08-11T16:10:12Z">
              <w:r>
                <w:rPr>
                  <w:rFonts w:cs="Arial"/>
                </w:rPr>
                <w:t xml:space="preserve"> – 80</w:t>
              </w:r>
            </w:ins>
            <w:ins w:id="1770" w:author="cmcc-chunxia Guo" w:date="2025-08-11T16:10:12Z">
              <w:r>
                <w:rPr>
                  <w:rFonts w:cs="Arial"/>
                  <w:lang w:eastAsia="zh-CN"/>
                </w:rPr>
                <w:t>3 MHz</w:t>
              </w:r>
            </w:ins>
          </w:p>
        </w:tc>
        <w:tc>
          <w:tcPr>
            <w:tcW w:w="851" w:type="dxa"/>
            <w:tcBorders>
              <w:top w:val="single" w:color="auto" w:sz="2" w:space="0"/>
              <w:left w:val="single" w:color="auto" w:sz="2" w:space="0"/>
              <w:bottom w:val="single" w:color="auto" w:sz="2" w:space="0"/>
              <w:right w:val="single" w:color="auto" w:sz="2" w:space="0"/>
            </w:tcBorders>
          </w:tcPr>
          <w:p w14:paraId="39D76268">
            <w:pPr>
              <w:pStyle w:val="53"/>
              <w:rPr>
                <w:ins w:id="1771" w:author="cmcc-chunxia Guo" w:date="2025-08-11T16:10:12Z"/>
                <w:rFonts w:cs="Arial"/>
              </w:rPr>
            </w:pPr>
            <w:ins w:id="1772" w:author="cmcc-chunxia Guo" w:date="2025-08-11T16:10:12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14:paraId="7DA98750">
            <w:pPr>
              <w:pStyle w:val="53"/>
              <w:rPr>
                <w:ins w:id="1773" w:author="cmcc-chunxia Guo" w:date="2025-08-11T16:10:12Z"/>
                <w:rFonts w:cs="Arial"/>
              </w:rPr>
            </w:pPr>
            <w:ins w:id="1774"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0BAC3021">
            <w:pPr>
              <w:pStyle w:val="54"/>
              <w:rPr>
                <w:ins w:id="1775" w:author="cmcc-chunxia Guo" w:date="2025-08-11T16:10:12Z"/>
                <w:rFonts w:cs="Arial"/>
              </w:rPr>
            </w:pPr>
            <w:ins w:id="1776" w:author="cmcc-chunxia Guo" w:date="2025-08-11T16:10:12Z">
              <w:r>
                <w:rPr>
                  <w:rFonts w:cs="Arial"/>
                </w:rPr>
                <w:t>This is not applicable to BS operating in Band n28.</w:t>
              </w:r>
            </w:ins>
          </w:p>
        </w:tc>
      </w:tr>
      <w:tr w14:paraId="52C0611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777" w:author="cmcc-chunxia Guo" w:date="2025-08-11T16:10:12Z"/>
        </w:trPr>
        <w:tc>
          <w:tcPr>
            <w:tcW w:w="1302" w:type="dxa"/>
            <w:tcBorders>
              <w:top w:val="single" w:color="auto" w:sz="2" w:space="0"/>
              <w:left w:val="single" w:color="auto" w:sz="2" w:space="0"/>
              <w:bottom w:val="single" w:color="auto" w:sz="2" w:space="0"/>
              <w:right w:val="single" w:color="auto" w:sz="2" w:space="0"/>
            </w:tcBorders>
          </w:tcPr>
          <w:p w14:paraId="30691083">
            <w:pPr>
              <w:pStyle w:val="53"/>
              <w:rPr>
                <w:ins w:id="1778" w:author="cmcc-chunxia Guo" w:date="2025-08-11T16:10:12Z"/>
              </w:rPr>
            </w:pPr>
            <w:ins w:id="1779" w:author="cmcc-chunxia Guo" w:date="2025-08-11T16:10:12Z">
              <w:r>
                <w:rPr>
                  <w:rFonts w:cs="Arial"/>
                  <w:szCs w:val="18"/>
                </w:rPr>
                <w:t>E-UTRA Band 4</w:t>
              </w:r>
            </w:ins>
            <w:ins w:id="1780" w:author="cmcc-chunxia Guo" w:date="2025-08-11T16:10:12Z">
              <w:r>
                <w:rPr>
                  <w:rFonts w:cs="Arial"/>
                  <w:szCs w:val="18"/>
                  <w:lang w:eastAsia="zh-CN"/>
                </w:rPr>
                <w:t>5</w:t>
              </w:r>
            </w:ins>
          </w:p>
        </w:tc>
        <w:tc>
          <w:tcPr>
            <w:tcW w:w="1701" w:type="dxa"/>
            <w:tcBorders>
              <w:top w:val="single" w:color="auto" w:sz="2" w:space="0"/>
              <w:left w:val="single" w:color="auto" w:sz="2" w:space="0"/>
              <w:bottom w:val="single" w:color="auto" w:sz="2" w:space="0"/>
              <w:right w:val="single" w:color="auto" w:sz="2" w:space="0"/>
            </w:tcBorders>
          </w:tcPr>
          <w:p w14:paraId="7FF2634F">
            <w:pPr>
              <w:pStyle w:val="53"/>
              <w:rPr>
                <w:ins w:id="1781" w:author="cmcc-chunxia Guo" w:date="2025-08-11T16:10:12Z"/>
                <w:rFonts w:cs="Arial"/>
                <w:lang w:eastAsia="zh-CN"/>
              </w:rPr>
            </w:pPr>
            <w:ins w:id="1782" w:author="cmcc-chunxia Guo" w:date="2025-08-11T16:10:12Z">
              <w:r>
                <w:rPr>
                  <w:rFonts w:cs="Arial"/>
                  <w:szCs w:val="18"/>
                  <w:lang w:eastAsia="zh-CN"/>
                </w:rPr>
                <w:t>1447</w:t>
              </w:r>
            </w:ins>
            <w:ins w:id="1783" w:author="cmcc-chunxia Guo" w:date="2025-08-11T16:10:12Z">
              <w:r>
                <w:rPr>
                  <w:rFonts w:cs="Arial"/>
                  <w:szCs w:val="18"/>
                </w:rPr>
                <w:t xml:space="preserve"> – </w:t>
              </w:r>
            </w:ins>
            <w:ins w:id="1784" w:author="cmcc-chunxia Guo" w:date="2025-08-11T16:10:12Z">
              <w:r>
                <w:rPr>
                  <w:rFonts w:cs="Arial"/>
                  <w:szCs w:val="18"/>
                  <w:lang w:eastAsia="zh-CN"/>
                </w:rPr>
                <w:t>1467 MHz</w:t>
              </w:r>
            </w:ins>
          </w:p>
        </w:tc>
        <w:tc>
          <w:tcPr>
            <w:tcW w:w="851" w:type="dxa"/>
            <w:tcBorders>
              <w:top w:val="single" w:color="auto" w:sz="2" w:space="0"/>
              <w:left w:val="single" w:color="auto" w:sz="2" w:space="0"/>
              <w:bottom w:val="single" w:color="auto" w:sz="2" w:space="0"/>
              <w:right w:val="single" w:color="auto" w:sz="2" w:space="0"/>
            </w:tcBorders>
          </w:tcPr>
          <w:p w14:paraId="7BAA8254">
            <w:pPr>
              <w:pStyle w:val="53"/>
              <w:rPr>
                <w:ins w:id="1785" w:author="cmcc-chunxia Guo" w:date="2025-08-11T16:10:12Z"/>
                <w:rFonts w:cs="Arial"/>
              </w:rPr>
            </w:pPr>
            <w:ins w:id="1786" w:author="cmcc-chunxia Guo" w:date="2025-08-11T16:10:12Z">
              <w:r>
                <w:rPr>
                  <w:rFonts w:cs="Arial"/>
                  <w:szCs w:val="18"/>
                </w:rPr>
                <w:t>-52 dBm</w:t>
              </w:r>
            </w:ins>
          </w:p>
        </w:tc>
        <w:tc>
          <w:tcPr>
            <w:tcW w:w="1417" w:type="dxa"/>
            <w:tcBorders>
              <w:top w:val="single" w:color="auto" w:sz="2" w:space="0"/>
              <w:left w:val="single" w:color="auto" w:sz="2" w:space="0"/>
              <w:bottom w:val="single" w:color="auto" w:sz="2" w:space="0"/>
              <w:right w:val="single" w:color="auto" w:sz="2" w:space="0"/>
            </w:tcBorders>
          </w:tcPr>
          <w:p w14:paraId="7EC453F0">
            <w:pPr>
              <w:pStyle w:val="53"/>
              <w:rPr>
                <w:ins w:id="1787" w:author="cmcc-chunxia Guo" w:date="2025-08-11T16:10:12Z"/>
                <w:rFonts w:cs="Arial"/>
              </w:rPr>
            </w:pPr>
            <w:ins w:id="1788" w:author="cmcc-chunxia Guo" w:date="2025-08-11T16:10:12Z">
              <w:r>
                <w:rPr>
                  <w:rFonts w:cs="Arial"/>
                  <w:szCs w:val="18"/>
                </w:rPr>
                <w:t>1 MHz</w:t>
              </w:r>
            </w:ins>
          </w:p>
        </w:tc>
        <w:tc>
          <w:tcPr>
            <w:tcW w:w="4422" w:type="dxa"/>
            <w:tcBorders>
              <w:top w:val="single" w:color="auto" w:sz="2" w:space="0"/>
              <w:left w:val="single" w:color="auto" w:sz="2" w:space="0"/>
              <w:bottom w:val="single" w:color="auto" w:sz="2" w:space="0"/>
              <w:right w:val="single" w:color="auto" w:sz="2" w:space="0"/>
            </w:tcBorders>
          </w:tcPr>
          <w:p w14:paraId="08E30185">
            <w:pPr>
              <w:pStyle w:val="54"/>
              <w:rPr>
                <w:ins w:id="1789" w:author="cmcc-chunxia Guo" w:date="2025-08-11T16:10:12Z"/>
                <w:rFonts w:cs="Arial"/>
              </w:rPr>
            </w:pPr>
          </w:p>
        </w:tc>
      </w:tr>
      <w:tr w14:paraId="383763C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790" w:author="cmcc-chunxia Guo" w:date="2025-08-11T16:10:12Z"/>
        </w:trPr>
        <w:tc>
          <w:tcPr>
            <w:tcW w:w="1302" w:type="dxa"/>
            <w:tcBorders>
              <w:top w:val="single" w:color="auto" w:sz="2" w:space="0"/>
              <w:left w:val="single" w:color="auto" w:sz="2" w:space="0"/>
              <w:bottom w:val="single" w:color="auto" w:sz="2" w:space="0"/>
              <w:right w:val="single" w:color="auto" w:sz="2" w:space="0"/>
            </w:tcBorders>
          </w:tcPr>
          <w:p w14:paraId="332F174C">
            <w:pPr>
              <w:pStyle w:val="53"/>
              <w:rPr>
                <w:ins w:id="1791" w:author="cmcc-chunxia Guo" w:date="2025-08-11T16:10:12Z"/>
              </w:rPr>
            </w:pPr>
            <w:ins w:id="1792" w:author="cmcc-chunxia Guo" w:date="2025-08-11T16:10:12Z">
              <w:r>
                <w:rPr>
                  <w:rFonts w:cs="Arial"/>
                </w:rPr>
                <w:t>E-UTRA Band 4</w:t>
              </w:r>
            </w:ins>
            <w:ins w:id="1793" w:author="cmcc-chunxia Guo" w:date="2025-08-11T16:10:12Z">
              <w:r>
                <w:rPr>
                  <w:rFonts w:cs="Arial"/>
                  <w:lang w:eastAsia="zh-CN"/>
                </w:rPr>
                <w:t>6 or NR Band n46</w:t>
              </w:r>
            </w:ins>
          </w:p>
        </w:tc>
        <w:tc>
          <w:tcPr>
            <w:tcW w:w="1701" w:type="dxa"/>
            <w:tcBorders>
              <w:top w:val="single" w:color="auto" w:sz="2" w:space="0"/>
              <w:left w:val="single" w:color="auto" w:sz="2" w:space="0"/>
              <w:bottom w:val="single" w:color="auto" w:sz="2" w:space="0"/>
              <w:right w:val="single" w:color="auto" w:sz="2" w:space="0"/>
            </w:tcBorders>
          </w:tcPr>
          <w:p w14:paraId="5FCA011C">
            <w:pPr>
              <w:pStyle w:val="53"/>
              <w:rPr>
                <w:ins w:id="1794" w:author="cmcc-chunxia Guo" w:date="2025-08-11T16:10:12Z"/>
                <w:rFonts w:cs="Arial"/>
                <w:szCs w:val="18"/>
                <w:lang w:eastAsia="zh-CN"/>
              </w:rPr>
            </w:pPr>
            <w:ins w:id="1795" w:author="cmcc-chunxia Guo" w:date="2025-08-11T16:10:12Z">
              <w:r>
                <w:rPr>
                  <w:rFonts w:cs="Arial"/>
                  <w:lang w:eastAsia="zh-CN"/>
                </w:rPr>
                <w:t>5150</w:t>
              </w:r>
            </w:ins>
            <w:ins w:id="1796" w:author="cmcc-chunxia Guo" w:date="2025-08-11T16:10:12Z">
              <w:r>
                <w:rPr>
                  <w:rFonts w:cs="Arial"/>
                </w:rPr>
                <w:t xml:space="preserve"> – </w:t>
              </w:r>
            </w:ins>
            <w:ins w:id="1797" w:author="cmcc-chunxia Guo" w:date="2025-08-11T16:10:12Z">
              <w:r>
                <w:rPr>
                  <w:rFonts w:cs="Arial"/>
                  <w:lang w:eastAsia="zh-CN"/>
                </w:rPr>
                <w:t>5925 MHz</w:t>
              </w:r>
            </w:ins>
          </w:p>
        </w:tc>
        <w:tc>
          <w:tcPr>
            <w:tcW w:w="851" w:type="dxa"/>
            <w:tcBorders>
              <w:top w:val="single" w:color="auto" w:sz="2" w:space="0"/>
              <w:left w:val="single" w:color="auto" w:sz="2" w:space="0"/>
              <w:bottom w:val="single" w:color="auto" w:sz="2" w:space="0"/>
              <w:right w:val="single" w:color="auto" w:sz="2" w:space="0"/>
            </w:tcBorders>
          </w:tcPr>
          <w:p w14:paraId="6F0F65A6">
            <w:pPr>
              <w:pStyle w:val="53"/>
              <w:rPr>
                <w:ins w:id="1798" w:author="cmcc-chunxia Guo" w:date="2025-08-11T16:10:12Z"/>
                <w:rFonts w:cs="Arial"/>
                <w:szCs w:val="18"/>
              </w:rPr>
            </w:pPr>
            <w:ins w:id="1799" w:author="cmcc-chunxia Guo" w:date="2025-08-11T16:10:12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14:paraId="1502DA06">
            <w:pPr>
              <w:pStyle w:val="53"/>
              <w:rPr>
                <w:ins w:id="1800" w:author="cmcc-chunxia Guo" w:date="2025-08-11T16:10:12Z"/>
                <w:rFonts w:cs="Arial"/>
                <w:szCs w:val="18"/>
              </w:rPr>
            </w:pPr>
            <w:ins w:id="1801"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1168A4FD">
            <w:pPr>
              <w:pStyle w:val="54"/>
              <w:rPr>
                <w:ins w:id="1802" w:author="cmcc-chunxia Guo" w:date="2025-08-11T16:10:12Z"/>
                <w:rFonts w:cs="Arial"/>
              </w:rPr>
            </w:pPr>
            <w:ins w:id="1803" w:author="cmcc-chunxia Guo" w:date="2025-08-11T16:10:12Z">
              <w:r>
                <w:rPr>
                  <w:rFonts w:cs="Arial"/>
                </w:rPr>
                <w:t>This is not applicable to BS operating in Band n46, n96 or n102.</w:t>
              </w:r>
            </w:ins>
          </w:p>
        </w:tc>
      </w:tr>
      <w:tr w14:paraId="717EB08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804" w:author="cmcc-chunxia Guo" w:date="2025-08-11T16:10:12Z"/>
        </w:trPr>
        <w:tc>
          <w:tcPr>
            <w:tcW w:w="1302" w:type="dxa"/>
            <w:tcBorders>
              <w:top w:val="single" w:color="auto" w:sz="2" w:space="0"/>
              <w:left w:val="single" w:color="auto" w:sz="2" w:space="0"/>
              <w:bottom w:val="single" w:color="auto" w:sz="2" w:space="0"/>
              <w:right w:val="single" w:color="auto" w:sz="2" w:space="0"/>
            </w:tcBorders>
          </w:tcPr>
          <w:p w14:paraId="316EFEC3">
            <w:pPr>
              <w:pStyle w:val="53"/>
              <w:rPr>
                <w:ins w:id="1805" w:author="cmcc-chunxia Guo" w:date="2025-08-11T16:10:12Z"/>
              </w:rPr>
            </w:pPr>
            <w:ins w:id="1806" w:author="cmcc-chunxia Guo" w:date="2025-08-11T16:10:12Z">
              <w:r>
                <w:rPr>
                  <w:rFonts w:cs="Arial"/>
                  <w:lang w:eastAsia="ko-KR"/>
                </w:rPr>
                <w:t>E-UTRA Band 4</w:t>
              </w:r>
            </w:ins>
            <w:ins w:id="1807" w:author="cmcc-chunxia Guo" w:date="2025-08-11T16:10:12Z">
              <w:r>
                <w:rPr>
                  <w:rFonts w:cs="Arial"/>
                  <w:lang w:eastAsia="zh-CN"/>
                </w:rPr>
                <w:t>7</w:t>
              </w:r>
            </w:ins>
          </w:p>
        </w:tc>
        <w:tc>
          <w:tcPr>
            <w:tcW w:w="1701" w:type="dxa"/>
            <w:tcBorders>
              <w:top w:val="single" w:color="auto" w:sz="2" w:space="0"/>
              <w:left w:val="single" w:color="auto" w:sz="2" w:space="0"/>
              <w:bottom w:val="single" w:color="auto" w:sz="2" w:space="0"/>
              <w:right w:val="single" w:color="auto" w:sz="2" w:space="0"/>
            </w:tcBorders>
          </w:tcPr>
          <w:p w14:paraId="0ABB3CC5">
            <w:pPr>
              <w:pStyle w:val="53"/>
              <w:rPr>
                <w:ins w:id="1808" w:author="cmcc-chunxia Guo" w:date="2025-08-11T16:10:12Z"/>
                <w:rFonts w:cs="Arial"/>
                <w:lang w:eastAsia="zh-CN"/>
              </w:rPr>
            </w:pPr>
            <w:ins w:id="1809" w:author="cmcc-chunxia Guo" w:date="2025-08-11T16:10:12Z">
              <w:r>
                <w:rPr>
                  <w:rFonts w:cs="Arial"/>
                  <w:lang w:eastAsia="zh-CN"/>
                </w:rPr>
                <w:t>5855</w:t>
              </w:r>
            </w:ins>
            <w:ins w:id="1810" w:author="cmcc-chunxia Guo" w:date="2025-08-11T16:10:12Z">
              <w:r>
                <w:rPr>
                  <w:rFonts w:cs="Arial"/>
                  <w:lang w:eastAsia="ko-KR"/>
                </w:rPr>
                <w:t xml:space="preserve"> – </w:t>
              </w:r>
            </w:ins>
            <w:ins w:id="1811" w:author="cmcc-chunxia Guo" w:date="2025-08-11T16:10:12Z">
              <w:r>
                <w:rPr>
                  <w:rFonts w:cs="Arial"/>
                  <w:lang w:eastAsia="zh-CN"/>
                </w:rPr>
                <w:t>5925 MHz</w:t>
              </w:r>
            </w:ins>
          </w:p>
        </w:tc>
        <w:tc>
          <w:tcPr>
            <w:tcW w:w="851" w:type="dxa"/>
            <w:tcBorders>
              <w:top w:val="single" w:color="auto" w:sz="2" w:space="0"/>
              <w:left w:val="single" w:color="auto" w:sz="2" w:space="0"/>
              <w:bottom w:val="single" w:color="auto" w:sz="2" w:space="0"/>
              <w:right w:val="single" w:color="auto" w:sz="2" w:space="0"/>
            </w:tcBorders>
          </w:tcPr>
          <w:p w14:paraId="578BB998">
            <w:pPr>
              <w:pStyle w:val="53"/>
              <w:rPr>
                <w:ins w:id="1812" w:author="cmcc-chunxia Guo" w:date="2025-08-11T16:10:12Z"/>
                <w:rFonts w:cs="Arial"/>
              </w:rPr>
            </w:pPr>
            <w:ins w:id="1813" w:author="cmcc-chunxia Guo" w:date="2025-08-11T16:10:12Z">
              <w:r>
                <w:rPr>
                  <w:rFonts w:cs="Arial"/>
                  <w:lang w:eastAsia="ko-KR"/>
                </w:rPr>
                <w:t>-52 dBm</w:t>
              </w:r>
            </w:ins>
          </w:p>
        </w:tc>
        <w:tc>
          <w:tcPr>
            <w:tcW w:w="1417" w:type="dxa"/>
            <w:tcBorders>
              <w:top w:val="single" w:color="auto" w:sz="2" w:space="0"/>
              <w:left w:val="single" w:color="auto" w:sz="2" w:space="0"/>
              <w:bottom w:val="single" w:color="auto" w:sz="2" w:space="0"/>
              <w:right w:val="single" w:color="auto" w:sz="2" w:space="0"/>
            </w:tcBorders>
          </w:tcPr>
          <w:p w14:paraId="345D9C7A">
            <w:pPr>
              <w:pStyle w:val="53"/>
              <w:rPr>
                <w:ins w:id="1814" w:author="cmcc-chunxia Guo" w:date="2025-08-11T16:10:12Z"/>
                <w:rFonts w:cs="Arial"/>
              </w:rPr>
            </w:pPr>
            <w:ins w:id="1815" w:author="cmcc-chunxia Guo" w:date="2025-08-11T16:10:12Z">
              <w:r>
                <w:rPr>
                  <w:rFonts w:cs="Arial"/>
                  <w:lang w:eastAsia="ko-KR"/>
                </w:rPr>
                <w:t>1 MHz</w:t>
              </w:r>
            </w:ins>
          </w:p>
        </w:tc>
        <w:tc>
          <w:tcPr>
            <w:tcW w:w="4422" w:type="dxa"/>
            <w:tcBorders>
              <w:top w:val="single" w:color="auto" w:sz="2" w:space="0"/>
              <w:left w:val="single" w:color="auto" w:sz="2" w:space="0"/>
              <w:bottom w:val="single" w:color="auto" w:sz="2" w:space="0"/>
              <w:right w:val="single" w:color="auto" w:sz="2" w:space="0"/>
            </w:tcBorders>
          </w:tcPr>
          <w:p w14:paraId="65B4BA10">
            <w:pPr>
              <w:pStyle w:val="54"/>
              <w:rPr>
                <w:ins w:id="1816" w:author="cmcc-chunxia Guo" w:date="2025-08-11T16:10:12Z"/>
                <w:rFonts w:cs="Arial"/>
              </w:rPr>
            </w:pPr>
          </w:p>
        </w:tc>
      </w:tr>
      <w:tr w14:paraId="5D4D47E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817" w:author="cmcc-chunxia Guo" w:date="2025-08-11T16:10:12Z"/>
        </w:trPr>
        <w:tc>
          <w:tcPr>
            <w:tcW w:w="1302" w:type="dxa"/>
            <w:tcBorders>
              <w:top w:val="single" w:color="auto" w:sz="2" w:space="0"/>
              <w:left w:val="single" w:color="auto" w:sz="2" w:space="0"/>
              <w:bottom w:val="single" w:color="auto" w:sz="2" w:space="0"/>
              <w:right w:val="single" w:color="auto" w:sz="2" w:space="0"/>
            </w:tcBorders>
          </w:tcPr>
          <w:p w14:paraId="6C66CABC">
            <w:pPr>
              <w:pStyle w:val="53"/>
              <w:rPr>
                <w:ins w:id="1818" w:author="cmcc-chunxia Guo" w:date="2025-08-11T16:10:12Z"/>
              </w:rPr>
            </w:pPr>
            <w:ins w:id="1819" w:author="cmcc-chunxia Guo" w:date="2025-08-11T16:10:12Z">
              <w:r>
                <w:rPr>
                  <w:rFonts w:cs="Arial"/>
                  <w:lang w:eastAsia="ja-JP"/>
                </w:rPr>
                <w:t xml:space="preserve">E-UTRA Band </w:t>
              </w:r>
            </w:ins>
            <w:ins w:id="1820" w:author="cmcc-chunxia Guo" w:date="2025-08-11T16:10:12Z">
              <w:r>
                <w:rPr>
                  <w:rFonts w:cs="Arial"/>
                  <w:lang w:eastAsia="zh-CN"/>
                </w:rPr>
                <w:t>48 or NR Band n48</w:t>
              </w:r>
            </w:ins>
          </w:p>
        </w:tc>
        <w:tc>
          <w:tcPr>
            <w:tcW w:w="1701" w:type="dxa"/>
            <w:tcBorders>
              <w:top w:val="single" w:color="auto" w:sz="2" w:space="0"/>
              <w:left w:val="single" w:color="auto" w:sz="2" w:space="0"/>
              <w:bottom w:val="single" w:color="auto" w:sz="2" w:space="0"/>
              <w:right w:val="single" w:color="auto" w:sz="2" w:space="0"/>
            </w:tcBorders>
          </w:tcPr>
          <w:p w14:paraId="0987C535">
            <w:pPr>
              <w:pStyle w:val="53"/>
              <w:rPr>
                <w:ins w:id="1821" w:author="cmcc-chunxia Guo" w:date="2025-08-11T16:10:12Z"/>
                <w:rFonts w:cs="Arial"/>
                <w:lang w:eastAsia="zh-CN"/>
              </w:rPr>
            </w:pPr>
            <w:ins w:id="1822" w:author="cmcc-chunxia Guo" w:date="2025-08-11T16:10:12Z">
              <w:r>
                <w:rPr>
                  <w:rFonts w:cs="Arial"/>
                  <w:lang w:eastAsia="zh-CN"/>
                </w:rPr>
                <w:t>3550</w:t>
              </w:r>
            </w:ins>
            <w:ins w:id="1823" w:author="cmcc-chunxia Guo" w:date="2025-08-11T16:10:12Z">
              <w:r>
                <w:rPr>
                  <w:rFonts w:cs="Arial"/>
                  <w:lang w:eastAsia="ja-JP"/>
                </w:rPr>
                <w:t xml:space="preserve"> – </w:t>
              </w:r>
            </w:ins>
            <w:ins w:id="1824" w:author="cmcc-chunxia Guo" w:date="2025-08-11T16:10:12Z">
              <w:r>
                <w:rPr>
                  <w:rFonts w:cs="Arial"/>
                  <w:lang w:eastAsia="zh-CN"/>
                </w:rPr>
                <w:t>3700 MHz</w:t>
              </w:r>
            </w:ins>
          </w:p>
        </w:tc>
        <w:tc>
          <w:tcPr>
            <w:tcW w:w="851" w:type="dxa"/>
            <w:tcBorders>
              <w:top w:val="single" w:color="auto" w:sz="2" w:space="0"/>
              <w:left w:val="single" w:color="auto" w:sz="2" w:space="0"/>
              <w:bottom w:val="single" w:color="auto" w:sz="2" w:space="0"/>
              <w:right w:val="single" w:color="auto" w:sz="2" w:space="0"/>
            </w:tcBorders>
          </w:tcPr>
          <w:p w14:paraId="1DC54BFD">
            <w:pPr>
              <w:pStyle w:val="53"/>
              <w:rPr>
                <w:ins w:id="1825" w:author="cmcc-chunxia Guo" w:date="2025-08-11T16:10:12Z"/>
                <w:rFonts w:cs="Arial"/>
                <w:lang w:eastAsia="ko-KR"/>
              </w:rPr>
            </w:pPr>
            <w:ins w:id="1826" w:author="cmcc-chunxia Guo" w:date="2025-08-11T16:10:12Z">
              <w:r>
                <w:rPr>
                  <w:rFonts w:cs="Arial"/>
                  <w:lang w:eastAsia="ja-JP"/>
                </w:rPr>
                <w:t>-52 dBm</w:t>
              </w:r>
            </w:ins>
          </w:p>
        </w:tc>
        <w:tc>
          <w:tcPr>
            <w:tcW w:w="1417" w:type="dxa"/>
            <w:tcBorders>
              <w:top w:val="single" w:color="auto" w:sz="2" w:space="0"/>
              <w:left w:val="single" w:color="auto" w:sz="2" w:space="0"/>
              <w:bottom w:val="single" w:color="auto" w:sz="2" w:space="0"/>
              <w:right w:val="single" w:color="auto" w:sz="2" w:space="0"/>
            </w:tcBorders>
          </w:tcPr>
          <w:p w14:paraId="780519BA">
            <w:pPr>
              <w:pStyle w:val="53"/>
              <w:rPr>
                <w:ins w:id="1827" w:author="cmcc-chunxia Guo" w:date="2025-08-11T16:10:12Z"/>
                <w:rFonts w:cs="Arial"/>
                <w:lang w:eastAsia="ko-KR"/>
              </w:rPr>
            </w:pPr>
            <w:ins w:id="1828" w:author="cmcc-chunxia Guo" w:date="2025-08-11T16:10:12Z">
              <w:r>
                <w:rPr>
                  <w:rFonts w:cs="Arial"/>
                  <w:lang w:eastAsia="ja-JP"/>
                </w:rPr>
                <w:t>1 MHz</w:t>
              </w:r>
            </w:ins>
          </w:p>
        </w:tc>
        <w:tc>
          <w:tcPr>
            <w:tcW w:w="4422" w:type="dxa"/>
            <w:tcBorders>
              <w:top w:val="single" w:color="auto" w:sz="2" w:space="0"/>
              <w:left w:val="single" w:color="auto" w:sz="2" w:space="0"/>
              <w:bottom w:val="single" w:color="auto" w:sz="2" w:space="0"/>
              <w:right w:val="single" w:color="auto" w:sz="2" w:space="0"/>
            </w:tcBorders>
          </w:tcPr>
          <w:p w14:paraId="5E4E1A9D">
            <w:pPr>
              <w:pStyle w:val="54"/>
              <w:rPr>
                <w:ins w:id="1829" w:author="cmcc-chunxia Guo" w:date="2025-08-11T16:10:12Z"/>
                <w:rFonts w:cs="Arial"/>
              </w:rPr>
            </w:pPr>
            <w:ins w:id="1830" w:author="cmcc-chunxia Guo" w:date="2025-08-11T16:10:12Z">
              <w:r>
                <w:rPr>
                  <w:rFonts w:cs="Arial"/>
                </w:rPr>
                <w:t>This is not applicable to BS operating in Band n48, n</w:t>
              </w:r>
            </w:ins>
            <w:ins w:id="1831" w:author="cmcc-chunxia Guo" w:date="2025-08-11T16:10:12Z">
              <w:r>
                <w:rPr>
                  <w:rFonts w:cs="Arial"/>
                  <w:lang w:eastAsia="zh-CN"/>
                </w:rPr>
                <w:t>77</w:t>
              </w:r>
            </w:ins>
            <w:ins w:id="1832" w:author="cmcc-chunxia Guo" w:date="2025-08-11T16:10:12Z">
              <w:r>
                <w:rPr>
                  <w:rFonts w:cs="Arial"/>
                </w:rPr>
                <w:t xml:space="preserve"> or n78.</w:t>
              </w:r>
            </w:ins>
          </w:p>
        </w:tc>
      </w:tr>
      <w:tr w14:paraId="592A64C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833" w:author="cmcc-chunxia Guo" w:date="2025-08-11T16:10:12Z"/>
        </w:trPr>
        <w:tc>
          <w:tcPr>
            <w:tcW w:w="1302" w:type="dxa"/>
            <w:tcBorders>
              <w:top w:val="single" w:color="auto" w:sz="2" w:space="0"/>
              <w:left w:val="single" w:color="auto" w:sz="2" w:space="0"/>
              <w:bottom w:val="single" w:color="auto" w:sz="2" w:space="0"/>
              <w:right w:val="single" w:color="auto" w:sz="2" w:space="0"/>
            </w:tcBorders>
          </w:tcPr>
          <w:p w14:paraId="30AE1E50">
            <w:pPr>
              <w:pStyle w:val="53"/>
              <w:rPr>
                <w:ins w:id="1834" w:author="cmcc-chunxia Guo" w:date="2025-08-11T16:10:12Z"/>
              </w:rPr>
            </w:pPr>
            <w:ins w:id="1835" w:author="cmcc-chunxia Guo" w:date="2025-08-11T16:10:12Z">
              <w:r>
                <w:rPr>
                  <w:rFonts w:cs="Arial"/>
                  <w:lang w:eastAsia="ko-KR"/>
                </w:rPr>
                <w:t xml:space="preserve">E-UTRA Band 50 or NR band n50 </w:t>
              </w:r>
            </w:ins>
          </w:p>
        </w:tc>
        <w:tc>
          <w:tcPr>
            <w:tcW w:w="1701" w:type="dxa"/>
            <w:tcBorders>
              <w:top w:val="single" w:color="auto" w:sz="2" w:space="0"/>
              <w:left w:val="single" w:color="auto" w:sz="2" w:space="0"/>
              <w:bottom w:val="single" w:color="auto" w:sz="2" w:space="0"/>
              <w:right w:val="single" w:color="auto" w:sz="2" w:space="0"/>
            </w:tcBorders>
          </w:tcPr>
          <w:p w14:paraId="191A5E8A">
            <w:pPr>
              <w:pStyle w:val="53"/>
              <w:rPr>
                <w:ins w:id="1836" w:author="cmcc-chunxia Guo" w:date="2025-08-11T16:10:12Z"/>
                <w:rFonts w:cs="Arial"/>
                <w:lang w:eastAsia="zh-CN"/>
              </w:rPr>
            </w:pPr>
            <w:ins w:id="1837" w:author="cmcc-chunxia Guo" w:date="2025-08-11T16:10:12Z">
              <w:r>
                <w:rPr>
                  <w:rFonts w:cs="Arial"/>
                  <w:lang w:eastAsia="ko-KR"/>
                </w:rPr>
                <w:t>1432 – 1517 MHz</w:t>
              </w:r>
            </w:ins>
          </w:p>
        </w:tc>
        <w:tc>
          <w:tcPr>
            <w:tcW w:w="851" w:type="dxa"/>
            <w:tcBorders>
              <w:top w:val="single" w:color="auto" w:sz="2" w:space="0"/>
              <w:left w:val="single" w:color="auto" w:sz="2" w:space="0"/>
              <w:bottom w:val="single" w:color="auto" w:sz="2" w:space="0"/>
              <w:right w:val="single" w:color="auto" w:sz="2" w:space="0"/>
            </w:tcBorders>
          </w:tcPr>
          <w:p w14:paraId="7DC20D58">
            <w:pPr>
              <w:pStyle w:val="53"/>
              <w:rPr>
                <w:ins w:id="1838" w:author="cmcc-chunxia Guo" w:date="2025-08-11T16:10:12Z"/>
                <w:rFonts w:cs="Arial"/>
                <w:lang w:eastAsia="ja-JP"/>
              </w:rPr>
            </w:pPr>
            <w:ins w:id="1839" w:author="cmcc-chunxia Guo" w:date="2025-08-11T16:10:12Z">
              <w:r>
                <w:rPr>
                  <w:rFonts w:cs="Arial"/>
                  <w:lang w:eastAsia="ko-KR"/>
                </w:rPr>
                <w:t>-52 dBm</w:t>
              </w:r>
            </w:ins>
          </w:p>
        </w:tc>
        <w:tc>
          <w:tcPr>
            <w:tcW w:w="1417" w:type="dxa"/>
            <w:tcBorders>
              <w:top w:val="single" w:color="auto" w:sz="2" w:space="0"/>
              <w:left w:val="single" w:color="auto" w:sz="2" w:space="0"/>
              <w:bottom w:val="single" w:color="auto" w:sz="2" w:space="0"/>
              <w:right w:val="single" w:color="auto" w:sz="2" w:space="0"/>
            </w:tcBorders>
          </w:tcPr>
          <w:p w14:paraId="18354501">
            <w:pPr>
              <w:pStyle w:val="53"/>
              <w:rPr>
                <w:ins w:id="1840" w:author="cmcc-chunxia Guo" w:date="2025-08-11T16:10:12Z"/>
                <w:rFonts w:cs="Arial"/>
                <w:lang w:eastAsia="ja-JP"/>
              </w:rPr>
            </w:pPr>
            <w:ins w:id="1841" w:author="cmcc-chunxia Guo" w:date="2025-08-11T16:10:12Z">
              <w:r>
                <w:rPr>
                  <w:rFonts w:cs="Arial"/>
                  <w:lang w:eastAsia="ko-KR"/>
                </w:rPr>
                <w:t>1 MHz</w:t>
              </w:r>
            </w:ins>
          </w:p>
        </w:tc>
        <w:tc>
          <w:tcPr>
            <w:tcW w:w="4422" w:type="dxa"/>
            <w:tcBorders>
              <w:top w:val="single" w:color="auto" w:sz="2" w:space="0"/>
              <w:left w:val="single" w:color="auto" w:sz="2" w:space="0"/>
              <w:bottom w:val="single" w:color="auto" w:sz="2" w:space="0"/>
              <w:right w:val="single" w:color="auto" w:sz="2" w:space="0"/>
            </w:tcBorders>
          </w:tcPr>
          <w:p w14:paraId="782CBF26">
            <w:pPr>
              <w:pStyle w:val="54"/>
              <w:rPr>
                <w:ins w:id="1842" w:author="cmcc-chunxia Guo" w:date="2025-08-11T16:10:12Z"/>
                <w:rFonts w:cs="Arial"/>
              </w:rPr>
            </w:pPr>
            <w:ins w:id="1843" w:author="cmcc-chunxia Guo" w:date="2025-08-11T16:10:12Z">
              <w:r>
                <w:rPr>
                  <w:rFonts w:cs="Arial"/>
                  <w:lang w:eastAsia="ko-KR"/>
                </w:rPr>
                <w:t xml:space="preserve">This requirement does not apply to BS operating in Band n50, n51, </w:t>
              </w:r>
            </w:ins>
            <w:ins w:id="1844" w:author="cmcc-chunxia Guo" w:date="2025-08-11T16:10:12Z">
              <w:r>
                <w:rPr>
                  <w:rFonts w:cs="Arial"/>
                  <w:lang w:eastAsia="ja-JP"/>
                </w:rPr>
                <w:t xml:space="preserve">n74, </w:t>
              </w:r>
            </w:ins>
            <w:ins w:id="1845" w:author="cmcc-chunxia Guo" w:date="2025-08-11T16:10:12Z">
              <w:r>
                <w:rPr>
                  <w:rFonts w:cs="Arial"/>
                  <w:lang w:eastAsia="ko-KR"/>
                </w:rPr>
                <w:t>n75, n76, n91, n92, n93, n94 or n109.</w:t>
              </w:r>
            </w:ins>
          </w:p>
        </w:tc>
      </w:tr>
      <w:tr w14:paraId="27789CE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846" w:author="cmcc-chunxia Guo" w:date="2025-08-11T16:10:12Z"/>
        </w:trPr>
        <w:tc>
          <w:tcPr>
            <w:tcW w:w="1302" w:type="dxa"/>
            <w:tcBorders>
              <w:top w:val="single" w:color="auto" w:sz="2" w:space="0"/>
              <w:left w:val="single" w:color="auto" w:sz="2" w:space="0"/>
              <w:bottom w:val="single" w:color="auto" w:sz="2" w:space="0"/>
              <w:right w:val="single" w:color="auto" w:sz="2" w:space="0"/>
            </w:tcBorders>
          </w:tcPr>
          <w:p w14:paraId="6E0336D5">
            <w:pPr>
              <w:pStyle w:val="53"/>
              <w:rPr>
                <w:ins w:id="1847" w:author="cmcc-chunxia Guo" w:date="2025-08-11T16:10:12Z"/>
              </w:rPr>
            </w:pPr>
            <w:ins w:id="1848" w:author="cmcc-chunxia Guo" w:date="2025-08-11T16:10:12Z">
              <w:r>
                <w:rPr>
                  <w:rFonts w:cs="Arial"/>
                  <w:lang w:eastAsia="ko-KR"/>
                </w:rPr>
                <w:t>E-UTRA Band 51 or NR Band n51</w:t>
              </w:r>
            </w:ins>
          </w:p>
        </w:tc>
        <w:tc>
          <w:tcPr>
            <w:tcW w:w="1701" w:type="dxa"/>
            <w:tcBorders>
              <w:top w:val="single" w:color="auto" w:sz="2" w:space="0"/>
              <w:left w:val="single" w:color="auto" w:sz="2" w:space="0"/>
              <w:bottom w:val="single" w:color="auto" w:sz="2" w:space="0"/>
              <w:right w:val="single" w:color="auto" w:sz="2" w:space="0"/>
            </w:tcBorders>
          </w:tcPr>
          <w:p w14:paraId="6C1DF93A">
            <w:pPr>
              <w:pStyle w:val="53"/>
              <w:rPr>
                <w:ins w:id="1849" w:author="cmcc-chunxia Guo" w:date="2025-08-11T16:10:12Z"/>
                <w:rFonts w:cs="Arial"/>
                <w:lang w:eastAsia="ko-KR"/>
              </w:rPr>
            </w:pPr>
            <w:ins w:id="1850" w:author="cmcc-chunxia Guo" w:date="2025-08-11T16:10:12Z">
              <w:r>
                <w:rPr>
                  <w:rFonts w:cs="Arial"/>
                  <w:lang w:eastAsia="ko-KR"/>
                </w:rPr>
                <w:t>1427 – 1432 MHz</w:t>
              </w:r>
            </w:ins>
          </w:p>
        </w:tc>
        <w:tc>
          <w:tcPr>
            <w:tcW w:w="851" w:type="dxa"/>
            <w:tcBorders>
              <w:top w:val="single" w:color="auto" w:sz="2" w:space="0"/>
              <w:left w:val="single" w:color="auto" w:sz="2" w:space="0"/>
              <w:bottom w:val="single" w:color="auto" w:sz="2" w:space="0"/>
              <w:right w:val="single" w:color="auto" w:sz="2" w:space="0"/>
            </w:tcBorders>
          </w:tcPr>
          <w:p w14:paraId="387226DA">
            <w:pPr>
              <w:pStyle w:val="53"/>
              <w:rPr>
                <w:ins w:id="1851" w:author="cmcc-chunxia Guo" w:date="2025-08-11T16:10:12Z"/>
                <w:rFonts w:cs="Arial"/>
                <w:lang w:eastAsia="ko-KR"/>
              </w:rPr>
            </w:pPr>
            <w:ins w:id="1852" w:author="cmcc-chunxia Guo" w:date="2025-08-11T16:10:12Z">
              <w:r>
                <w:rPr>
                  <w:rFonts w:cs="Arial"/>
                  <w:lang w:eastAsia="ko-KR"/>
                </w:rPr>
                <w:t>-52 dBm</w:t>
              </w:r>
            </w:ins>
          </w:p>
        </w:tc>
        <w:tc>
          <w:tcPr>
            <w:tcW w:w="1417" w:type="dxa"/>
            <w:tcBorders>
              <w:top w:val="single" w:color="auto" w:sz="2" w:space="0"/>
              <w:left w:val="single" w:color="auto" w:sz="2" w:space="0"/>
              <w:bottom w:val="single" w:color="auto" w:sz="2" w:space="0"/>
              <w:right w:val="single" w:color="auto" w:sz="2" w:space="0"/>
            </w:tcBorders>
          </w:tcPr>
          <w:p w14:paraId="561D6C6F">
            <w:pPr>
              <w:pStyle w:val="53"/>
              <w:rPr>
                <w:ins w:id="1853" w:author="cmcc-chunxia Guo" w:date="2025-08-11T16:10:12Z"/>
                <w:rFonts w:cs="Arial"/>
                <w:lang w:eastAsia="ko-KR"/>
              </w:rPr>
            </w:pPr>
            <w:ins w:id="1854" w:author="cmcc-chunxia Guo" w:date="2025-08-11T16:10:12Z">
              <w:r>
                <w:rPr>
                  <w:rFonts w:cs="Arial"/>
                  <w:lang w:eastAsia="ko-KR"/>
                </w:rPr>
                <w:t>1 MHz</w:t>
              </w:r>
            </w:ins>
          </w:p>
        </w:tc>
        <w:tc>
          <w:tcPr>
            <w:tcW w:w="4422" w:type="dxa"/>
            <w:tcBorders>
              <w:top w:val="single" w:color="auto" w:sz="2" w:space="0"/>
              <w:left w:val="single" w:color="auto" w:sz="2" w:space="0"/>
              <w:bottom w:val="single" w:color="auto" w:sz="2" w:space="0"/>
              <w:right w:val="single" w:color="auto" w:sz="2" w:space="0"/>
            </w:tcBorders>
          </w:tcPr>
          <w:p w14:paraId="3C719E58">
            <w:pPr>
              <w:pStyle w:val="54"/>
              <w:rPr>
                <w:ins w:id="1855" w:author="cmcc-chunxia Guo" w:date="2025-08-11T16:10:12Z"/>
                <w:rFonts w:cs="Arial"/>
                <w:lang w:eastAsia="ko-KR"/>
              </w:rPr>
            </w:pPr>
            <w:ins w:id="1856" w:author="cmcc-chunxia Guo" w:date="2025-08-11T16:10:12Z">
              <w:r>
                <w:rPr>
                  <w:rFonts w:cs="Arial"/>
                  <w:lang w:eastAsia="ko-KR"/>
                </w:rPr>
                <w:t>This requirement does not apply to BS operating in Band n50, n51, n75, n76, n91, n92, n93, n94 or n109.</w:t>
              </w:r>
            </w:ins>
          </w:p>
        </w:tc>
      </w:tr>
      <w:tr w14:paraId="08B045C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857" w:author="cmcc-chunxia Guo" w:date="2025-08-11T16:10:12Z"/>
        </w:trPr>
        <w:tc>
          <w:tcPr>
            <w:tcW w:w="1302" w:type="dxa"/>
            <w:tcBorders>
              <w:top w:val="single" w:color="auto" w:sz="2" w:space="0"/>
              <w:left w:val="single" w:color="auto" w:sz="2" w:space="0"/>
              <w:bottom w:val="single" w:color="auto" w:sz="2" w:space="0"/>
              <w:right w:val="single" w:color="auto" w:sz="2" w:space="0"/>
            </w:tcBorders>
          </w:tcPr>
          <w:p w14:paraId="7A22BECE">
            <w:pPr>
              <w:pStyle w:val="53"/>
              <w:rPr>
                <w:ins w:id="1858" w:author="cmcc-chunxia Guo" w:date="2025-08-11T16:10:12Z"/>
              </w:rPr>
            </w:pPr>
            <w:ins w:id="1859" w:author="cmcc-chunxia Guo" w:date="2025-08-11T16:10:12Z">
              <w:r>
                <w:rPr>
                  <w:rFonts w:cs="Arial"/>
                </w:rPr>
                <w:t xml:space="preserve">E-UTRA Band </w:t>
              </w:r>
            </w:ins>
            <w:ins w:id="1860" w:author="cmcc-chunxia Guo" w:date="2025-08-11T16:10:12Z">
              <w:r>
                <w:rPr>
                  <w:rFonts w:cs="Arial"/>
                  <w:lang w:eastAsia="zh-CN"/>
                </w:rPr>
                <w:t>53 or NR Band n53</w:t>
              </w:r>
            </w:ins>
          </w:p>
        </w:tc>
        <w:tc>
          <w:tcPr>
            <w:tcW w:w="1701" w:type="dxa"/>
            <w:tcBorders>
              <w:top w:val="single" w:color="auto" w:sz="2" w:space="0"/>
              <w:left w:val="single" w:color="auto" w:sz="2" w:space="0"/>
              <w:bottom w:val="single" w:color="auto" w:sz="2" w:space="0"/>
              <w:right w:val="single" w:color="auto" w:sz="2" w:space="0"/>
            </w:tcBorders>
          </w:tcPr>
          <w:p w14:paraId="1C3ECAE3">
            <w:pPr>
              <w:pStyle w:val="53"/>
              <w:rPr>
                <w:ins w:id="1861" w:author="cmcc-chunxia Guo" w:date="2025-08-11T16:10:12Z"/>
                <w:rFonts w:cs="Arial"/>
                <w:lang w:eastAsia="ko-KR"/>
              </w:rPr>
            </w:pPr>
            <w:ins w:id="1862" w:author="cmcc-chunxia Guo" w:date="2025-08-11T16:10:12Z">
              <w:r>
                <w:rPr>
                  <w:rFonts w:cs="Arial"/>
                  <w:lang w:eastAsia="zh-CN"/>
                </w:rPr>
                <w:t>2483.5</w:t>
              </w:r>
            </w:ins>
            <w:ins w:id="1863" w:author="cmcc-chunxia Guo" w:date="2025-08-11T16:10:12Z">
              <w:r>
                <w:rPr>
                  <w:rFonts w:cs="Arial"/>
                </w:rPr>
                <w:t xml:space="preserve"> - 2495</w:t>
              </w:r>
            </w:ins>
            <w:ins w:id="1864" w:author="cmcc-chunxia Guo" w:date="2025-08-11T16:10:12Z">
              <w:r>
                <w:rPr>
                  <w:rFonts w:cs="Arial"/>
                  <w:lang w:eastAsia="zh-CN"/>
                </w:rPr>
                <w:t xml:space="preserve"> MHz</w:t>
              </w:r>
            </w:ins>
          </w:p>
        </w:tc>
        <w:tc>
          <w:tcPr>
            <w:tcW w:w="851" w:type="dxa"/>
            <w:tcBorders>
              <w:top w:val="single" w:color="auto" w:sz="2" w:space="0"/>
              <w:left w:val="single" w:color="auto" w:sz="2" w:space="0"/>
              <w:bottom w:val="single" w:color="auto" w:sz="2" w:space="0"/>
              <w:right w:val="single" w:color="auto" w:sz="2" w:space="0"/>
            </w:tcBorders>
          </w:tcPr>
          <w:p w14:paraId="23AA5F41">
            <w:pPr>
              <w:pStyle w:val="53"/>
              <w:rPr>
                <w:ins w:id="1865" w:author="cmcc-chunxia Guo" w:date="2025-08-11T16:10:12Z"/>
                <w:rFonts w:cs="Arial"/>
                <w:lang w:eastAsia="ko-KR"/>
              </w:rPr>
            </w:pPr>
            <w:ins w:id="1866" w:author="cmcc-chunxia Guo" w:date="2025-08-11T16:10:12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14:paraId="1DF8FC1E">
            <w:pPr>
              <w:pStyle w:val="53"/>
              <w:rPr>
                <w:ins w:id="1867" w:author="cmcc-chunxia Guo" w:date="2025-08-11T16:10:12Z"/>
                <w:rFonts w:cs="Arial"/>
                <w:lang w:eastAsia="ko-KR"/>
              </w:rPr>
            </w:pPr>
            <w:ins w:id="1868"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69110A15">
            <w:pPr>
              <w:pStyle w:val="54"/>
              <w:rPr>
                <w:ins w:id="1869" w:author="cmcc-chunxia Guo" w:date="2025-08-11T16:10:12Z"/>
                <w:rFonts w:cs="Arial"/>
                <w:lang w:eastAsia="ko-KR"/>
              </w:rPr>
            </w:pPr>
            <w:ins w:id="1870" w:author="cmcc-chunxia Guo" w:date="2025-08-11T16:10:12Z">
              <w:r>
                <w:rPr>
                  <w:rFonts w:cs="Arial"/>
                </w:rPr>
                <w:t>This requirement does not apply to BS operating in Band</w:t>
              </w:r>
            </w:ins>
            <w:ins w:id="1871" w:author="cmcc-chunxia Guo" w:date="2025-08-11T16:10:12Z">
              <w:r>
                <w:rPr>
                  <w:rFonts w:cs="Arial"/>
                  <w:lang w:eastAsia="zh-CN"/>
                </w:rPr>
                <w:t xml:space="preserve"> n41, n53 or n90.</w:t>
              </w:r>
            </w:ins>
          </w:p>
        </w:tc>
      </w:tr>
      <w:tr w14:paraId="7FF16FF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872" w:author="cmcc-chunxia Guo" w:date="2025-08-11T16:10:12Z"/>
        </w:trPr>
        <w:tc>
          <w:tcPr>
            <w:tcW w:w="1302" w:type="dxa"/>
            <w:tcBorders>
              <w:top w:val="single" w:color="auto" w:sz="2" w:space="0"/>
              <w:left w:val="single" w:color="auto" w:sz="2" w:space="0"/>
              <w:bottom w:val="single" w:color="auto" w:sz="2" w:space="0"/>
              <w:right w:val="single" w:color="auto" w:sz="2" w:space="0"/>
            </w:tcBorders>
          </w:tcPr>
          <w:p w14:paraId="2446DB0A">
            <w:pPr>
              <w:pStyle w:val="53"/>
              <w:rPr>
                <w:ins w:id="1873" w:author="cmcc-chunxia Guo" w:date="2025-08-11T16:10:12Z"/>
                <w:lang w:eastAsia="ja-JP"/>
              </w:rPr>
            </w:pPr>
            <w:ins w:id="1874" w:author="cmcc-chunxia Guo" w:date="2025-08-11T16:10:12Z">
              <w:r>
                <w:rPr>
                  <w:lang w:eastAsia="en-GB"/>
                </w:rPr>
                <w:t xml:space="preserve">E-UTRA Band </w:t>
              </w:r>
            </w:ins>
            <w:ins w:id="1875" w:author="cmcc-chunxia Guo" w:date="2025-08-11T16:10:12Z">
              <w:r>
                <w:rPr>
                  <w:lang w:eastAsia="zh-CN"/>
                </w:rPr>
                <w:t>54 or NR Band n54</w:t>
              </w:r>
            </w:ins>
          </w:p>
        </w:tc>
        <w:tc>
          <w:tcPr>
            <w:tcW w:w="1701" w:type="dxa"/>
            <w:tcBorders>
              <w:top w:val="single" w:color="auto" w:sz="2" w:space="0"/>
              <w:left w:val="single" w:color="auto" w:sz="2" w:space="0"/>
              <w:bottom w:val="single" w:color="auto" w:sz="2" w:space="0"/>
              <w:right w:val="single" w:color="auto" w:sz="2" w:space="0"/>
            </w:tcBorders>
          </w:tcPr>
          <w:p w14:paraId="177A1B7B">
            <w:pPr>
              <w:pStyle w:val="53"/>
              <w:rPr>
                <w:ins w:id="1876" w:author="cmcc-chunxia Guo" w:date="2025-08-11T16:10:12Z"/>
              </w:rPr>
            </w:pPr>
            <w:ins w:id="1877" w:author="cmcc-chunxia Guo" w:date="2025-08-11T16:10:12Z">
              <w:r>
                <w:rPr>
                  <w:lang w:eastAsia="zh-CN"/>
                </w:rPr>
                <w:t>1670</w:t>
              </w:r>
            </w:ins>
            <w:ins w:id="1878" w:author="cmcc-chunxia Guo" w:date="2025-08-11T16:10:12Z">
              <w:r>
                <w:rPr>
                  <w:lang w:eastAsia="en-GB"/>
                </w:rPr>
                <w:t xml:space="preserve"> – </w:t>
              </w:r>
            </w:ins>
            <w:ins w:id="1879" w:author="cmcc-chunxia Guo" w:date="2025-08-11T16:10:12Z">
              <w:r>
                <w:rPr>
                  <w:lang w:eastAsia="zh-CN"/>
                </w:rPr>
                <w:t>1675 MHz</w:t>
              </w:r>
            </w:ins>
          </w:p>
        </w:tc>
        <w:tc>
          <w:tcPr>
            <w:tcW w:w="851" w:type="dxa"/>
            <w:tcBorders>
              <w:top w:val="single" w:color="auto" w:sz="2" w:space="0"/>
              <w:left w:val="single" w:color="auto" w:sz="2" w:space="0"/>
              <w:bottom w:val="single" w:color="auto" w:sz="2" w:space="0"/>
              <w:right w:val="single" w:color="auto" w:sz="2" w:space="0"/>
            </w:tcBorders>
          </w:tcPr>
          <w:p w14:paraId="69E6BC79">
            <w:pPr>
              <w:pStyle w:val="53"/>
              <w:rPr>
                <w:ins w:id="1880" w:author="cmcc-chunxia Guo" w:date="2025-08-11T16:10:12Z"/>
              </w:rPr>
            </w:pPr>
            <w:ins w:id="1881" w:author="cmcc-chunxia Guo" w:date="2025-08-11T16:10:12Z">
              <w:r>
                <w:rPr>
                  <w:lang w:eastAsia="en-GB"/>
                </w:rPr>
                <w:t>-52 dBm</w:t>
              </w:r>
            </w:ins>
          </w:p>
        </w:tc>
        <w:tc>
          <w:tcPr>
            <w:tcW w:w="1417" w:type="dxa"/>
            <w:tcBorders>
              <w:top w:val="single" w:color="auto" w:sz="2" w:space="0"/>
              <w:left w:val="single" w:color="auto" w:sz="2" w:space="0"/>
              <w:bottom w:val="single" w:color="auto" w:sz="2" w:space="0"/>
              <w:right w:val="single" w:color="auto" w:sz="2" w:space="0"/>
            </w:tcBorders>
          </w:tcPr>
          <w:p w14:paraId="3E626F6E">
            <w:pPr>
              <w:pStyle w:val="53"/>
              <w:rPr>
                <w:ins w:id="1882" w:author="cmcc-chunxia Guo" w:date="2025-08-11T16:10:12Z"/>
              </w:rPr>
            </w:pPr>
            <w:ins w:id="1883" w:author="cmcc-chunxia Guo" w:date="2025-08-11T16:10:12Z">
              <w:r>
                <w:rPr>
                  <w:lang w:eastAsia="en-GB"/>
                </w:rPr>
                <w:t>1 MHz</w:t>
              </w:r>
            </w:ins>
          </w:p>
        </w:tc>
        <w:tc>
          <w:tcPr>
            <w:tcW w:w="4422" w:type="dxa"/>
            <w:tcBorders>
              <w:top w:val="single" w:color="auto" w:sz="2" w:space="0"/>
              <w:left w:val="single" w:color="auto" w:sz="2" w:space="0"/>
              <w:bottom w:val="single" w:color="auto" w:sz="2" w:space="0"/>
              <w:right w:val="single" w:color="auto" w:sz="2" w:space="0"/>
            </w:tcBorders>
          </w:tcPr>
          <w:p w14:paraId="0DA9A0C0">
            <w:pPr>
              <w:pStyle w:val="53"/>
              <w:rPr>
                <w:ins w:id="1884" w:author="cmcc-chunxia Guo" w:date="2025-08-11T16:10:12Z"/>
              </w:rPr>
            </w:pPr>
            <w:ins w:id="1885" w:author="cmcc-chunxia Guo" w:date="2025-08-11T16:10:12Z">
              <w:r>
                <w:rPr>
                  <w:rFonts w:cs="Arial"/>
                  <w:lang w:eastAsia="en-GB"/>
                </w:rPr>
                <w:t>This requirement does not apply to BS operating in Band</w:t>
              </w:r>
            </w:ins>
            <w:ins w:id="1886" w:author="cmcc-chunxia Guo" w:date="2025-08-11T16:10:12Z">
              <w:r>
                <w:rPr>
                  <w:rFonts w:cs="Arial"/>
                  <w:lang w:eastAsia="zh-CN"/>
                </w:rPr>
                <w:t xml:space="preserve"> n54</w:t>
              </w:r>
            </w:ins>
          </w:p>
        </w:tc>
      </w:tr>
      <w:tr w14:paraId="26FE235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887" w:author="cmcc-chunxia Guo" w:date="2025-08-11T16:10:12Z"/>
        </w:trPr>
        <w:tc>
          <w:tcPr>
            <w:tcW w:w="1302" w:type="dxa"/>
            <w:tcBorders>
              <w:top w:val="single" w:color="auto" w:sz="2" w:space="0"/>
              <w:left w:val="single" w:color="auto" w:sz="2" w:space="0"/>
              <w:bottom w:val="nil"/>
              <w:right w:val="single" w:color="auto" w:sz="2" w:space="0"/>
            </w:tcBorders>
          </w:tcPr>
          <w:p w14:paraId="19D3DDF2">
            <w:pPr>
              <w:pStyle w:val="53"/>
              <w:rPr>
                <w:ins w:id="1888" w:author="cmcc-chunxia Guo" w:date="2025-08-11T16:10:12Z"/>
              </w:rPr>
            </w:pPr>
            <w:ins w:id="1889" w:author="cmcc-chunxia Guo" w:date="2025-08-11T16:10:12Z">
              <w:r>
                <w:rPr>
                  <w:rFonts w:cs="Arial"/>
                  <w:lang w:eastAsia="ja-JP"/>
                </w:rPr>
                <w:t>E-UTRA Band 65</w:t>
              </w:r>
            </w:ins>
            <w:ins w:id="1890" w:author="cmcc-chunxia Guo" w:date="2025-08-11T16:10:12Z">
              <w:r>
                <w:rPr>
                  <w:rFonts w:cs="Arial"/>
                </w:rPr>
                <w:t xml:space="preserve"> or</w:t>
              </w:r>
            </w:ins>
          </w:p>
        </w:tc>
        <w:tc>
          <w:tcPr>
            <w:tcW w:w="1701" w:type="dxa"/>
            <w:tcBorders>
              <w:top w:val="single" w:color="auto" w:sz="2" w:space="0"/>
              <w:left w:val="single" w:color="auto" w:sz="2" w:space="0"/>
              <w:bottom w:val="single" w:color="auto" w:sz="2" w:space="0"/>
              <w:right w:val="single" w:color="auto" w:sz="2" w:space="0"/>
            </w:tcBorders>
          </w:tcPr>
          <w:p w14:paraId="454EFE31">
            <w:pPr>
              <w:pStyle w:val="53"/>
              <w:rPr>
                <w:ins w:id="1891" w:author="cmcc-chunxia Guo" w:date="2025-08-11T16:10:12Z"/>
                <w:rFonts w:cs="Arial"/>
                <w:lang w:eastAsia="zh-CN"/>
              </w:rPr>
            </w:pPr>
            <w:ins w:id="1892" w:author="cmcc-chunxia Guo" w:date="2025-08-11T16:10:12Z">
              <w:r>
                <w:rPr>
                  <w:rFonts w:cs="Arial"/>
                </w:rPr>
                <w:t>2110 – 2</w:t>
              </w:r>
            </w:ins>
            <w:ins w:id="1893" w:author="cmcc-chunxia Guo" w:date="2025-08-11T16:10:12Z">
              <w:r>
                <w:rPr>
                  <w:rFonts w:cs="Arial"/>
                  <w:lang w:eastAsia="ja-JP"/>
                </w:rPr>
                <w:t>20</w:t>
              </w:r>
            </w:ins>
            <w:ins w:id="1894" w:author="cmcc-chunxia Guo" w:date="2025-08-11T16:10:12Z">
              <w:r>
                <w:rPr>
                  <w:rFonts w:cs="Arial"/>
                </w:rPr>
                <w:t>0 MHz</w:t>
              </w:r>
            </w:ins>
          </w:p>
        </w:tc>
        <w:tc>
          <w:tcPr>
            <w:tcW w:w="851" w:type="dxa"/>
            <w:tcBorders>
              <w:top w:val="single" w:color="auto" w:sz="2" w:space="0"/>
              <w:left w:val="single" w:color="auto" w:sz="2" w:space="0"/>
              <w:bottom w:val="single" w:color="auto" w:sz="2" w:space="0"/>
              <w:right w:val="single" w:color="auto" w:sz="2" w:space="0"/>
            </w:tcBorders>
          </w:tcPr>
          <w:p w14:paraId="21E6B7C0">
            <w:pPr>
              <w:pStyle w:val="53"/>
              <w:rPr>
                <w:ins w:id="1895" w:author="cmcc-chunxia Guo" w:date="2025-08-11T16:10:12Z"/>
                <w:rFonts w:cs="Arial"/>
              </w:rPr>
            </w:pPr>
            <w:ins w:id="1896" w:author="cmcc-chunxia Guo" w:date="2025-08-11T16:10:12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14:paraId="6BC59906">
            <w:pPr>
              <w:pStyle w:val="53"/>
              <w:rPr>
                <w:ins w:id="1897" w:author="cmcc-chunxia Guo" w:date="2025-08-11T16:10:12Z"/>
                <w:rFonts w:cs="Arial"/>
              </w:rPr>
            </w:pPr>
            <w:ins w:id="1898"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0FFF6457">
            <w:pPr>
              <w:pStyle w:val="54"/>
              <w:rPr>
                <w:ins w:id="1899" w:author="cmcc-chunxia Guo" w:date="2025-08-11T16:10:12Z"/>
                <w:rFonts w:cs="Arial"/>
              </w:rPr>
            </w:pPr>
            <w:ins w:id="1900" w:author="cmcc-chunxia Guo" w:date="2025-08-11T16:10:12Z">
              <w:r>
                <w:rPr>
                  <w:rFonts w:cs="Arial"/>
                </w:rPr>
                <w:t xml:space="preserve">This requirement does not apply to BS operating in band n1 or n65. </w:t>
              </w:r>
            </w:ins>
          </w:p>
        </w:tc>
      </w:tr>
      <w:tr w14:paraId="25C52BF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901" w:author="cmcc-chunxia Guo" w:date="2025-08-11T16:10:12Z"/>
        </w:trPr>
        <w:tc>
          <w:tcPr>
            <w:tcW w:w="1302" w:type="dxa"/>
            <w:tcBorders>
              <w:top w:val="nil"/>
              <w:left w:val="single" w:color="auto" w:sz="2" w:space="0"/>
              <w:bottom w:val="single" w:color="auto" w:sz="2" w:space="0"/>
              <w:right w:val="single" w:color="auto" w:sz="2" w:space="0"/>
            </w:tcBorders>
          </w:tcPr>
          <w:p w14:paraId="13C302C1">
            <w:pPr>
              <w:pStyle w:val="53"/>
              <w:rPr>
                <w:ins w:id="1902" w:author="cmcc-chunxia Guo" w:date="2025-08-11T16:10:12Z"/>
              </w:rPr>
            </w:pPr>
            <w:ins w:id="1903" w:author="cmcc-chunxia Guo" w:date="2025-08-11T16:10:12Z">
              <w:r>
                <w:rPr>
                  <w:rFonts w:cs="Arial"/>
                </w:rPr>
                <w:t>NR Band n65</w:t>
              </w:r>
            </w:ins>
          </w:p>
        </w:tc>
        <w:tc>
          <w:tcPr>
            <w:tcW w:w="1701" w:type="dxa"/>
            <w:tcBorders>
              <w:top w:val="single" w:color="auto" w:sz="2" w:space="0"/>
              <w:left w:val="single" w:color="auto" w:sz="2" w:space="0"/>
              <w:bottom w:val="single" w:color="auto" w:sz="2" w:space="0"/>
              <w:right w:val="single" w:color="auto" w:sz="2" w:space="0"/>
            </w:tcBorders>
          </w:tcPr>
          <w:p w14:paraId="3E60A36A">
            <w:pPr>
              <w:pStyle w:val="53"/>
              <w:rPr>
                <w:ins w:id="1904" w:author="cmcc-chunxia Guo" w:date="2025-08-11T16:10:12Z"/>
              </w:rPr>
            </w:pPr>
            <w:ins w:id="1905" w:author="cmcc-chunxia Guo" w:date="2025-08-11T16:10:12Z">
              <w:r>
                <w:rPr>
                  <w:rFonts w:cs="Arial"/>
                </w:rPr>
                <w:t xml:space="preserve">1920 – </w:t>
              </w:r>
            </w:ins>
            <w:ins w:id="1906" w:author="cmcc-chunxia Guo" w:date="2025-08-11T16:10:12Z">
              <w:r>
                <w:rPr>
                  <w:rFonts w:cs="Arial"/>
                  <w:lang w:eastAsia="ja-JP"/>
                </w:rPr>
                <w:t>2010</w:t>
              </w:r>
            </w:ins>
            <w:ins w:id="1907" w:author="cmcc-chunxia Guo" w:date="2025-08-11T16:10:12Z">
              <w:r>
                <w:rPr>
                  <w:rFonts w:cs="Arial"/>
                </w:rPr>
                <w:t xml:space="preserve"> MHz</w:t>
              </w:r>
            </w:ins>
          </w:p>
        </w:tc>
        <w:tc>
          <w:tcPr>
            <w:tcW w:w="851" w:type="dxa"/>
            <w:tcBorders>
              <w:top w:val="single" w:color="auto" w:sz="2" w:space="0"/>
              <w:left w:val="single" w:color="auto" w:sz="2" w:space="0"/>
              <w:bottom w:val="single" w:color="auto" w:sz="2" w:space="0"/>
              <w:right w:val="single" w:color="auto" w:sz="2" w:space="0"/>
            </w:tcBorders>
          </w:tcPr>
          <w:p w14:paraId="7C99300E">
            <w:pPr>
              <w:pStyle w:val="53"/>
              <w:rPr>
                <w:ins w:id="1908" w:author="cmcc-chunxia Guo" w:date="2025-08-11T16:10:12Z"/>
              </w:rPr>
            </w:pPr>
            <w:ins w:id="1909" w:author="cmcc-chunxia Guo" w:date="2025-08-11T16:10:12Z">
              <w:r>
                <w:rPr>
                  <w:rFonts w:cs="Arial"/>
                </w:rPr>
                <w:t>-49 dBm</w:t>
              </w:r>
            </w:ins>
          </w:p>
        </w:tc>
        <w:tc>
          <w:tcPr>
            <w:tcW w:w="1417" w:type="dxa"/>
            <w:tcBorders>
              <w:top w:val="single" w:color="auto" w:sz="2" w:space="0"/>
              <w:left w:val="single" w:color="auto" w:sz="2" w:space="0"/>
              <w:bottom w:val="single" w:color="auto" w:sz="2" w:space="0"/>
              <w:right w:val="single" w:color="auto" w:sz="2" w:space="0"/>
            </w:tcBorders>
          </w:tcPr>
          <w:p w14:paraId="502177FF">
            <w:pPr>
              <w:pStyle w:val="53"/>
              <w:rPr>
                <w:ins w:id="1910" w:author="cmcc-chunxia Guo" w:date="2025-08-11T16:10:12Z"/>
              </w:rPr>
            </w:pPr>
            <w:ins w:id="1911"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0B932AAD">
            <w:pPr>
              <w:pStyle w:val="54"/>
              <w:rPr>
                <w:ins w:id="1912" w:author="cmcc-chunxia Guo" w:date="2025-08-11T16:10:12Z"/>
                <w:rFonts w:cs="v5.0.0"/>
              </w:rPr>
            </w:pPr>
            <w:ins w:id="1913" w:author="cmcc-chunxia Guo" w:date="2025-08-11T16:10:12Z">
              <w:r>
                <w:rPr>
                  <w:rFonts w:cs="Arial"/>
                  <w:lang w:eastAsia="ja-JP"/>
                </w:rPr>
                <w:t>For BS operating in Band n1, it applies for 1980 MHz to 2010 MHz, while the rest is covered in clause 6.6.5.2.2</w:t>
              </w:r>
            </w:ins>
            <w:ins w:id="1914" w:author="cmcc-chunxia Guo" w:date="2025-08-11T16:10:12Z">
              <w:r>
                <w:rPr>
                  <w:rFonts w:cs="v5.0.0"/>
                </w:rPr>
                <w:t xml:space="preserve">. </w:t>
              </w:r>
            </w:ins>
          </w:p>
          <w:p w14:paraId="2F2E4027">
            <w:pPr>
              <w:pStyle w:val="54"/>
              <w:rPr>
                <w:ins w:id="1915" w:author="cmcc-chunxia Guo" w:date="2025-08-11T16:10:12Z"/>
                <w:rFonts w:cs="Arial"/>
              </w:rPr>
            </w:pPr>
            <w:ins w:id="1916" w:author="cmcc-chunxia Guo" w:date="2025-08-11T16:10:12Z">
              <w:r>
                <w:rPr>
                  <w:rFonts w:cs="Arial"/>
                </w:rPr>
                <w:t xml:space="preserve">This requirement does not apply to BS operating in band n65, </w:t>
              </w:r>
            </w:ins>
            <w:ins w:id="1917" w:author="cmcc-chunxia Guo" w:date="2025-08-11T16:10:12Z">
              <w:r>
                <w:rPr>
                  <w:rFonts w:cs="v5.0.0"/>
                </w:rPr>
                <w:t>since it is already covered by the requirement in clause 6.6.5.2.2.</w:t>
              </w:r>
            </w:ins>
          </w:p>
        </w:tc>
      </w:tr>
      <w:tr w14:paraId="6F8F7E9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918" w:author="cmcc-chunxia Guo" w:date="2025-08-11T16:10:12Z"/>
        </w:trPr>
        <w:tc>
          <w:tcPr>
            <w:tcW w:w="1302" w:type="dxa"/>
            <w:tcBorders>
              <w:top w:val="single" w:color="auto" w:sz="2" w:space="0"/>
              <w:left w:val="single" w:color="auto" w:sz="2" w:space="0"/>
              <w:bottom w:val="nil"/>
              <w:right w:val="single" w:color="auto" w:sz="2" w:space="0"/>
            </w:tcBorders>
          </w:tcPr>
          <w:p w14:paraId="640D6501">
            <w:pPr>
              <w:pStyle w:val="53"/>
              <w:rPr>
                <w:ins w:id="1919" w:author="cmcc-chunxia Guo" w:date="2025-08-11T16:10:12Z"/>
              </w:rPr>
            </w:pPr>
            <w:ins w:id="1920" w:author="cmcc-chunxia Guo" w:date="2025-08-11T16:10:12Z">
              <w:r>
                <w:rPr>
                  <w:rFonts w:cs="Arial"/>
                </w:rPr>
                <w:t>E-UTRA Band 66 or</w:t>
              </w:r>
            </w:ins>
          </w:p>
        </w:tc>
        <w:tc>
          <w:tcPr>
            <w:tcW w:w="1701" w:type="dxa"/>
            <w:tcBorders>
              <w:top w:val="single" w:color="auto" w:sz="2" w:space="0"/>
              <w:left w:val="single" w:color="auto" w:sz="2" w:space="0"/>
              <w:bottom w:val="single" w:color="auto" w:sz="2" w:space="0"/>
              <w:right w:val="single" w:color="auto" w:sz="2" w:space="0"/>
            </w:tcBorders>
          </w:tcPr>
          <w:p w14:paraId="482FDF42">
            <w:pPr>
              <w:pStyle w:val="53"/>
              <w:rPr>
                <w:ins w:id="1921" w:author="cmcc-chunxia Guo" w:date="2025-08-11T16:10:12Z"/>
                <w:rFonts w:cs="Arial"/>
              </w:rPr>
            </w:pPr>
            <w:ins w:id="1922" w:author="cmcc-chunxia Guo" w:date="2025-08-11T16:10:12Z">
              <w:r>
                <w:rPr>
                  <w:rFonts w:cs="Arial"/>
                </w:rPr>
                <w:t>2110 – 2200 MHz</w:t>
              </w:r>
            </w:ins>
          </w:p>
        </w:tc>
        <w:tc>
          <w:tcPr>
            <w:tcW w:w="851" w:type="dxa"/>
            <w:tcBorders>
              <w:top w:val="single" w:color="auto" w:sz="2" w:space="0"/>
              <w:left w:val="single" w:color="auto" w:sz="2" w:space="0"/>
              <w:bottom w:val="single" w:color="auto" w:sz="2" w:space="0"/>
              <w:right w:val="single" w:color="auto" w:sz="2" w:space="0"/>
            </w:tcBorders>
          </w:tcPr>
          <w:p w14:paraId="067047C1">
            <w:pPr>
              <w:pStyle w:val="53"/>
              <w:rPr>
                <w:ins w:id="1923" w:author="cmcc-chunxia Guo" w:date="2025-08-11T16:10:12Z"/>
                <w:rFonts w:cs="Arial"/>
              </w:rPr>
            </w:pPr>
            <w:ins w:id="1924" w:author="cmcc-chunxia Guo" w:date="2025-08-11T16:10:12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14:paraId="4731F9D7">
            <w:pPr>
              <w:pStyle w:val="53"/>
              <w:rPr>
                <w:ins w:id="1925" w:author="cmcc-chunxia Guo" w:date="2025-08-11T16:10:12Z"/>
                <w:rFonts w:cs="Arial"/>
              </w:rPr>
            </w:pPr>
            <w:ins w:id="1926"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04E6E5AE">
            <w:pPr>
              <w:pStyle w:val="54"/>
              <w:rPr>
                <w:ins w:id="1927" w:author="cmcc-chunxia Guo" w:date="2025-08-11T16:10:12Z"/>
                <w:rFonts w:cs="Arial"/>
                <w:lang w:eastAsia="ja-JP"/>
              </w:rPr>
            </w:pPr>
            <w:ins w:id="1928" w:author="cmcc-chunxia Guo" w:date="2025-08-11T16:10:12Z">
              <w:r>
                <w:rPr>
                  <w:rFonts w:cs="Arial"/>
                </w:rPr>
                <w:t>This requirement does not apply to BS operating in band n66.</w:t>
              </w:r>
            </w:ins>
          </w:p>
        </w:tc>
      </w:tr>
      <w:tr w14:paraId="5837E7B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929" w:author="cmcc-chunxia Guo" w:date="2025-08-11T16:10:12Z"/>
        </w:trPr>
        <w:tc>
          <w:tcPr>
            <w:tcW w:w="1302" w:type="dxa"/>
            <w:tcBorders>
              <w:top w:val="nil"/>
              <w:left w:val="single" w:color="auto" w:sz="2" w:space="0"/>
              <w:bottom w:val="single" w:color="auto" w:sz="2" w:space="0"/>
              <w:right w:val="single" w:color="auto" w:sz="2" w:space="0"/>
            </w:tcBorders>
          </w:tcPr>
          <w:p w14:paraId="2E24AAAA">
            <w:pPr>
              <w:pStyle w:val="53"/>
              <w:rPr>
                <w:ins w:id="1930" w:author="cmcc-chunxia Guo" w:date="2025-08-11T16:10:12Z"/>
              </w:rPr>
            </w:pPr>
            <w:ins w:id="1931" w:author="cmcc-chunxia Guo" w:date="2025-08-11T16:10:12Z">
              <w:r>
                <w:rPr>
                  <w:rFonts w:cs="Arial"/>
                </w:rPr>
                <w:t>NR Band n66</w:t>
              </w:r>
            </w:ins>
          </w:p>
        </w:tc>
        <w:tc>
          <w:tcPr>
            <w:tcW w:w="1701" w:type="dxa"/>
            <w:tcBorders>
              <w:top w:val="single" w:color="auto" w:sz="2" w:space="0"/>
              <w:left w:val="single" w:color="auto" w:sz="2" w:space="0"/>
              <w:bottom w:val="single" w:color="auto" w:sz="2" w:space="0"/>
              <w:right w:val="single" w:color="auto" w:sz="2" w:space="0"/>
            </w:tcBorders>
          </w:tcPr>
          <w:p w14:paraId="28344F19">
            <w:pPr>
              <w:pStyle w:val="53"/>
              <w:rPr>
                <w:ins w:id="1932" w:author="cmcc-chunxia Guo" w:date="2025-08-11T16:10:12Z"/>
              </w:rPr>
            </w:pPr>
            <w:ins w:id="1933" w:author="cmcc-chunxia Guo" w:date="2025-08-11T16:10:12Z">
              <w:r>
                <w:rPr>
                  <w:rFonts w:cs="Arial"/>
                </w:rPr>
                <w:t>1710 – 1780 MHz</w:t>
              </w:r>
            </w:ins>
          </w:p>
        </w:tc>
        <w:tc>
          <w:tcPr>
            <w:tcW w:w="851" w:type="dxa"/>
            <w:tcBorders>
              <w:top w:val="single" w:color="auto" w:sz="2" w:space="0"/>
              <w:left w:val="single" w:color="auto" w:sz="2" w:space="0"/>
              <w:bottom w:val="single" w:color="auto" w:sz="2" w:space="0"/>
              <w:right w:val="single" w:color="auto" w:sz="2" w:space="0"/>
            </w:tcBorders>
          </w:tcPr>
          <w:p w14:paraId="6C0A63A6">
            <w:pPr>
              <w:pStyle w:val="53"/>
              <w:rPr>
                <w:ins w:id="1934" w:author="cmcc-chunxia Guo" w:date="2025-08-11T16:10:12Z"/>
              </w:rPr>
            </w:pPr>
            <w:ins w:id="1935" w:author="cmcc-chunxia Guo" w:date="2025-08-11T16:10:12Z">
              <w:r>
                <w:rPr>
                  <w:rFonts w:cs="Arial"/>
                </w:rPr>
                <w:t>-49 dBm</w:t>
              </w:r>
            </w:ins>
          </w:p>
        </w:tc>
        <w:tc>
          <w:tcPr>
            <w:tcW w:w="1417" w:type="dxa"/>
            <w:tcBorders>
              <w:top w:val="single" w:color="auto" w:sz="2" w:space="0"/>
              <w:left w:val="single" w:color="auto" w:sz="2" w:space="0"/>
              <w:bottom w:val="single" w:color="auto" w:sz="2" w:space="0"/>
              <w:right w:val="single" w:color="auto" w:sz="2" w:space="0"/>
            </w:tcBorders>
          </w:tcPr>
          <w:p w14:paraId="15F06898">
            <w:pPr>
              <w:pStyle w:val="53"/>
              <w:rPr>
                <w:ins w:id="1936" w:author="cmcc-chunxia Guo" w:date="2025-08-11T16:10:12Z"/>
              </w:rPr>
            </w:pPr>
            <w:ins w:id="1937"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450A44DA">
            <w:pPr>
              <w:pStyle w:val="54"/>
              <w:rPr>
                <w:ins w:id="1938" w:author="cmcc-chunxia Guo" w:date="2025-08-11T16:10:12Z"/>
                <w:rFonts w:cs="Arial"/>
              </w:rPr>
            </w:pPr>
            <w:ins w:id="1939" w:author="cmcc-chunxia Guo" w:date="2025-08-11T16:10:12Z">
              <w:r>
                <w:rPr>
                  <w:rFonts w:cs="Arial"/>
                </w:rPr>
                <w:t xml:space="preserve">This requirement does not apply to BS operating in band n66, </w:t>
              </w:r>
            </w:ins>
            <w:ins w:id="1940" w:author="cmcc-chunxia Guo" w:date="2025-08-11T16:10:12Z">
              <w:r>
                <w:rPr>
                  <w:rFonts w:cs="v5.0.0"/>
                </w:rPr>
                <w:t>since it is already covered by the requirement in clause 6.6.5.2.2.</w:t>
              </w:r>
            </w:ins>
          </w:p>
        </w:tc>
      </w:tr>
      <w:tr w14:paraId="7D6E91E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941" w:author="cmcc-chunxia Guo" w:date="2025-08-11T16:10:12Z"/>
        </w:trPr>
        <w:tc>
          <w:tcPr>
            <w:tcW w:w="1302" w:type="dxa"/>
            <w:tcBorders>
              <w:top w:val="single" w:color="auto" w:sz="2" w:space="0"/>
              <w:left w:val="single" w:color="auto" w:sz="2" w:space="0"/>
              <w:bottom w:val="single" w:color="auto" w:sz="2" w:space="0"/>
              <w:right w:val="single" w:color="auto" w:sz="2" w:space="0"/>
            </w:tcBorders>
          </w:tcPr>
          <w:p w14:paraId="4B5D7D45">
            <w:pPr>
              <w:pStyle w:val="53"/>
              <w:rPr>
                <w:ins w:id="1942" w:author="cmcc-chunxia Guo" w:date="2025-08-11T16:10:12Z"/>
              </w:rPr>
            </w:pPr>
            <w:ins w:id="1943" w:author="cmcc-chunxia Guo" w:date="2025-08-11T16:10:12Z">
              <w:r>
                <w:rPr>
                  <w:rFonts w:cs="Arial"/>
                </w:rPr>
                <w:t>E-UTRA Band 67 or NR Band n67</w:t>
              </w:r>
            </w:ins>
          </w:p>
        </w:tc>
        <w:tc>
          <w:tcPr>
            <w:tcW w:w="1701" w:type="dxa"/>
            <w:tcBorders>
              <w:top w:val="single" w:color="auto" w:sz="2" w:space="0"/>
              <w:left w:val="single" w:color="auto" w:sz="2" w:space="0"/>
              <w:bottom w:val="single" w:color="auto" w:sz="2" w:space="0"/>
              <w:right w:val="single" w:color="auto" w:sz="2" w:space="0"/>
            </w:tcBorders>
          </w:tcPr>
          <w:p w14:paraId="49310EC1">
            <w:pPr>
              <w:pStyle w:val="53"/>
              <w:rPr>
                <w:ins w:id="1944" w:author="cmcc-chunxia Guo" w:date="2025-08-11T16:10:12Z"/>
                <w:rFonts w:cs="Arial"/>
              </w:rPr>
            </w:pPr>
            <w:ins w:id="1945" w:author="cmcc-chunxia Guo" w:date="2025-08-11T16:10:12Z">
              <w:r>
                <w:rPr>
                  <w:rFonts w:cs="Arial"/>
                  <w:lang w:eastAsia="zh-CN"/>
                </w:rPr>
                <w:t>738 – 758 MHz</w:t>
              </w:r>
            </w:ins>
          </w:p>
        </w:tc>
        <w:tc>
          <w:tcPr>
            <w:tcW w:w="851" w:type="dxa"/>
            <w:tcBorders>
              <w:top w:val="single" w:color="auto" w:sz="2" w:space="0"/>
              <w:left w:val="single" w:color="auto" w:sz="2" w:space="0"/>
              <w:bottom w:val="single" w:color="auto" w:sz="2" w:space="0"/>
              <w:right w:val="single" w:color="auto" w:sz="2" w:space="0"/>
            </w:tcBorders>
          </w:tcPr>
          <w:p w14:paraId="20875854">
            <w:pPr>
              <w:pStyle w:val="53"/>
              <w:rPr>
                <w:ins w:id="1946" w:author="cmcc-chunxia Guo" w:date="2025-08-11T16:10:12Z"/>
                <w:rFonts w:cs="Arial"/>
              </w:rPr>
            </w:pPr>
            <w:ins w:id="1947" w:author="cmcc-chunxia Guo" w:date="2025-08-11T16:10:12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14:paraId="5AF0DF45">
            <w:pPr>
              <w:pStyle w:val="53"/>
              <w:rPr>
                <w:ins w:id="1948" w:author="cmcc-chunxia Guo" w:date="2025-08-11T16:10:12Z"/>
                <w:rFonts w:cs="Arial"/>
              </w:rPr>
            </w:pPr>
            <w:ins w:id="1949"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30CA61F6">
            <w:pPr>
              <w:pStyle w:val="54"/>
              <w:rPr>
                <w:ins w:id="1950" w:author="cmcc-chunxia Guo" w:date="2025-08-11T16:10:12Z"/>
                <w:rFonts w:cs="Arial"/>
              </w:rPr>
            </w:pPr>
            <w:ins w:id="1951" w:author="cmcc-chunxia Guo" w:date="2025-08-11T16:10:12Z">
              <w:r>
                <w:rPr>
                  <w:rFonts w:cs="Arial"/>
                </w:rPr>
                <w:t>This requirement does not apply to BS operating in Band n28 or n67.</w:t>
              </w:r>
            </w:ins>
          </w:p>
        </w:tc>
      </w:tr>
      <w:tr w14:paraId="4EDA9E8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952" w:author="cmcc-chunxia Guo" w:date="2025-08-11T16:10:12Z"/>
        </w:trPr>
        <w:tc>
          <w:tcPr>
            <w:tcW w:w="1302" w:type="dxa"/>
            <w:tcBorders>
              <w:top w:val="single" w:color="auto" w:sz="2" w:space="0"/>
              <w:left w:val="single" w:color="auto" w:sz="2" w:space="0"/>
              <w:bottom w:val="nil"/>
              <w:right w:val="single" w:color="auto" w:sz="2" w:space="0"/>
            </w:tcBorders>
          </w:tcPr>
          <w:p w14:paraId="7EF0DE2E">
            <w:pPr>
              <w:pStyle w:val="53"/>
              <w:rPr>
                <w:ins w:id="1953" w:author="cmcc-chunxia Guo" w:date="2025-08-11T16:10:12Z"/>
              </w:rPr>
            </w:pPr>
            <w:ins w:id="1954" w:author="cmcc-chunxia Guo" w:date="2025-08-11T16:10:12Z">
              <w:r>
                <w:rPr>
                  <w:rFonts w:cs="Arial"/>
                </w:rPr>
                <w:t>E-UTRA Band 68</w:t>
              </w:r>
            </w:ins>
          </w:p>
        </w:tc>
        <w:tc>
          <w:tcPr>
            <w:tcW w:w="1701" w:type="dxa"/>
            <w:tcBorders>
              <w:top w:val="single" w:color="auto" w:sz="2" w:space="0"/>
              <w:left w:val="single" w:color="auto" w:sz="2" w:space="0"/>
              <w:bottom w:val="single" w:color="auto" w:sz="2" w:space="0"/>
              <w:right w:val="single" w:color="auto" w:sz="2" w:space="0"/>
            </w:tcBorders>
          </w:tcPr>
          <w:p w14:paraId="48036301">
            <w:pPr>
              <w:pStyle w:val="53"/>
              <w:rPr>
                <w:ins w:id="1955" w:author="cmcc-chunxia Guo" w:date="2025-08-11T16:10:12Z"/>
                <w:rFonts w:cs="Arial"/>
                <w:lang w:eastAsia="zh-CN"/>
              </w:rPr>
            </w:pPr>
            <w:ins w:id="1956" w:author="cmcc-chunxia Guo" w:date="2025-08-11T16:10:12Z">
              <w:r>
                <w:rPr>
                  <w:rFonts w:cs="Arial"/>
                </w:rPr>
                <w:t>753 -783 MHz</w:t>
              </w:r>
            </w:ins>
          </w:p>
        </w:tc>
        <w:tc>
          <w:tcPr>
            <w:tcW w:w="851" w:type="dxa"/>
            <w:tcBorders>
              <w:top w:val="single" w:color="auto" w:sz="2" w:space="0"/>
              <w:left w:val="single" w:color="auto" w:sz="2" w:space="0"/>
              <w:bottom w:val="single" w:color="auto" w:sz="2" w:space="0"/>
              <w:right w:val="single" w:color="auto" w:sz="2" w:space="0"/>
            </w:tcBorders>
          </w:tcPr>
          <w:p w14:paraId="020EA441">
            <w:pPr>
              <w:pStyle w:val="53"/>
              <w:rPr>
                <w:ins w:id="1957" w:author="cmcc-chunxia Guo" w:date="2025-08-11T16:10:12Z"/>
                <w:rFonts w:cs="Arial"/>
              </w:rPr>
            </w:pPr>
            <w:ins w:id="1958" w:author="cmcc-chunxia Guo" w:date="2025-08-11T16:10:12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14:paraId="1224B5D8">
            <w:pPr>
              <w:pStyle w:val="53"/>
              <w:rPr>
                <w:ins w:id="1959" w:author="cmcc-chunxia Guo" w:date="2025-08-11T16:10:12Z"/>
                <w:rFonts w:cs="Arial"/>
              </w:rPr>
            </w:pPr>
            <w:ins w:id="1960"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2C9A571A">
            <w:pPr>
              <w:pStyle w:val="54"/>
              <w:rPr>
                <w:ins w:id="1961" w:author="cmcc-chunxia Guo" w:date="2025-08-11T16:10:12Z"/>
                <w:rFonts w:cs="Arial"/>
              </w:rPr>
            </w:pPr>
            <w:ins w:id="1962" w:author="cmcc-chunxia Guo" w:date="2025-08-11T16:10:12Z">
              <w:r>
                <w:rPr>
                  <w:rFonts w:cs="Arial"/>
                </w:rPr>
                <w:t>This requirement does not apply to BS operating in band n28.</w:t>
              </w:r>
            </w:ins>
          </w:p>
        </w:tc>
      </w:tr>
      <w:tr w14:paraId="6E1A11F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963" w:author="cmcc-chunxia Guo" w:date="2025-08-11T16:10:12Z"/>
        </w:trPr>
        <w:tc>
          <w:tcPr>
            <w:tcW w:w="1302" w:type="dxa"/>
            <w:tcBorders>
              <w:top w:val="nil"/>
              <w:left w:val="single" w:color="auto" w:sz="2" w:space="0"/>
              <w:bottom w:val="single" w:color="auto" w:sz="2" w:space="0"/>
              <w:right w:val="single" w:color="auto" w:sz="2" w:space="0"/>
            </w:tcBorders>
          </w:tcPr>
          <w:p w14:paraId="2D46E37C">
            <w:pPr>
              <w:pStyle w:val="53"/>
              <w:rPr>
                <w:ins w:id="1964" w:author="cmcc-chunxia Guo" w:date="2025-08-11T16:10:12Z"/>
              </w:rPr>
            </w:pPr>
          </w:p>
        </w:tc>
        <w:tc>
          <w:tcPr>
            <w:tcW w:w="1701" w:type="dxa"/>
            <w:tcBorders>
              <w:top w:val="single" w:color="auto" w:sz="2" w:space="0"/>
              <w:left w:val="single" w:color="auto" w:sz="2" w:space="0"/>
              <w:bottom w:val="single" w:color="auto" w:sz="2" w:space="0"/>
              <w:right w:val="single" w:color="auto" w:sz="2" w:space="0"/>
            </w:tcBorders>
          </w:tcPr>
          <w:p w14:paraId="24AA9B76">
            <w:pPr>
              <w:pStyle w:val="53"/>
              <w:rPr>
                <w:ins w:id="1965" w:author="cmcc-chunxia Guo" w:date="2025-08-11T16:10:12Z"/>
                <w:rFonts w:cs="Arial"/>
              </w:rPr>
            </w:pPr>
            <w:ins w:id="1966" w:author="cmcc-chunxia Guo" w:date="2025-08-11T16:10:12Z">
              <w:r>
                <w:rPr>
                  <w:rFonts w:cs="Arial"/>
                </w:rPr>
                <w:t>698-728 MHz</w:t>
              </w:r>
            </w:ins>
          </w:p>
        </w:tc>
        <w:tc>
          <w:tcPr>
            <w:tcW w:w="851" w:type="dxa"/>
            <w:tcBorders>
              <w:top w:val="single" w:color="auto" w:sz="2" w:space="0"/>
              <w:left w:val="single" w:color="auto" w:sz="2" w:space="0"/>
              <w:bottom w:val="single" w:color="auto" w:sz="2" w:space="0"/>
              <w:right w:val="single" w:color="auto" w:sz="2" w:space="0"/>
            </w:tcBorders>
          </w:tcPr>
          <w:p w14:paraId="755C8312">
            <w:pPr>
              <w:pStyle w:val="53"/>
              <w:rPr>
                <w:ins w:id="1967" w:author="cmcc-chunxia Guo" w:date="2025-08-11T16:10:12Z"/>
                <w:rFonts w:cs="Arial"/>
              </w:rPr>
            </w:pPr>
            <w:ins w:id="1968" w:author="cmcc-chunxia Guo" w:date="2025-08-11T16:10:12Z">
              <w:r>
                <w:rPr>
                  <w:rFonts w:cs="Arial"/>
                </w:rPr>
                <w:t>-49 dBm</w:t>
              </w:r>
            </w:ins>
          </w:p>
        </w:tc>
        <w:tc>
          <w:tcPr>
            <w:tcW w:w="1417" w:type="dxa"/>
            <w:tcBorders>
              <w:top w:val="single" w:color="auto" w:sz="2" w:space="0"/>
              <w:left w:val="single" w:color="auto" w:sz="2" w:space="0"/>
              <w:bottom w:val="single" w:color="auto" w:sz="2" w:space="0"/>
              <w:right w:val="single" w:color="auto" w:sz="2" w:space="0"/>
            </w:tcBorders>
          </w:tcPr>
          <w:p w14:paraId="384CACC0">
            <w:pPr>
              <w:pStyle w:val="53"/>
              <w:rPr>
                <w:ins w:id="1969" w:author="cmcc-chunxia Guo" w:date="2025-08-11T16:10:12Z"/>
                <w:rFonts w:cs="Arial"/>
              </w:rPr>
            </w:pPr>
            <w:ins w:id="1970"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5BAD3410">
            <w:pPr>
              <w:pStyle w:val="54"/>
              <w:rPr>
                <w:ins w:id="1971" w:author="cmcc-chunxia Guo" w:date="2025-08-11T16:10:12Z"/>
                <w:rFonts w:cs="Arial"/>
              </w:rPr>
            </w:pPr>
            <w:ins w:id="1972" w:author="cmcc-chunxia Guo" w:date="2025-08-11T16:10:12Z">
              <w:r>
                <w:rPr>
                  <w:rFonts w:cs="Arial"/>
                </w:rPr>
                <w:t>For BS operating in Band n28, this requirement applies between 698 MHz and 703 MHz, while the rest is covered in clause 6.6.5.2.2</w:t>
              </w:r>
            </w:ins>
            <w:ins w:id="1973" w:author="cmcc-chunxia Guo" w:date="2025-08-11T16:10:12Z">
              <w:r>
                <w:rPr>
                  <w:rFonts w:cs="v5.0.0"/>
                </w:rPr>
                <w:t>.</w:t>
              </w:r>
            </w:ins>
          </w:p>
        </w:tc>
      </w:tr>
      <w:tr w14:paraId="2A6981B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974" w:author="cmcc-chunxia Guo" w:date="2025-08-11T16:10:12Z"/>
        </w:trPr>
        <w:tc>
          <w:tcPr>
            <w:tcW w:w="1302" w:type="dxa"/>
            <w:tcBorders>
              <w:top w:val="single" w:color="auto" w:sz="2" w:space="0"/>
              <w:left w:val="single" w:color="auto" w:sz="2" w:space="0"/>
              <w:bottom w:val="single" w:color="auto" w:sz="2" w:space="0"/>
              <w:right w:val="single" w:color="auto" w:sz="2" w:space="0"/>
            </w:tcBorders>
          </w:tcPr>
          <w:p w14:paraId="47911BFF">
            <w:pPr>
              <w:pStyle w:val="53"/>
              <w:rPr>
                <w:ins w:id="1975" w:author="cmcc-chunxia Guo" w:date="2025-08-11T16:10:12Z"/>
              </w:rPr>
            </w:pPr>
            <w:ins w:id="1976" w:author="cmcc-chunxia Guo" w:date="2025-08-11T16:10:12Z">
              <w:r>
                <w:rPr>
                  <w:rFonts w:cs="Arial"/>
                </w:rPr>
                <w:t>E-UTRA Band 69</w:t>
              </w:r>
            </w:ins>
          </w:p>
        </w:tc>
        <w:tc>
          <w:tcPr>
            <w:tcW w:w="1701" w:type="dxa"/>
            <w:tcBorders>
              <w:top w:val="single" w:color="auto" w:sz="2" w:space="0"/>
              <w:left w:val="single" w:color="auto" w:sz="2" w:space="0"/>
              <w:bottom w:val="single" w:color="auto" w:sz="2" w:space="0"/>
              <w:right w:val="single" w:color="auto" w:sz="2" w:space="0"/>
            </w:tcBorders>
          </w:tcPr>
          <w:p w14:paraId="5C1A8605">
            <w:pPr>
              <w:pStyle w:val="53"/>
              <w:rPr>
                <w:ins w:id="1977" w:author="cmcc-chunxia Guo" w:date="2025-08-11T16:10:12Z"/>
                <w:rFonts w:cs="Arial"/>
              </w:rPr>
            </w:pPr>
            <w:ins w:id="1978" w:author="cmcc-chunxia Guo" w:date="2025-08-11T16:10:12Z">
              <w:r>
                <w:rPr>
                  <w:rFonts w:cs="Arial"/>
                </w:rPr>
                <w:t>2570 – 2620 MHz</w:t>
              </w:r>
            </w:ins>
          </w:p>
        </w:tc>
        <w:tc>
          <w:tcPr>
            <w:tcW w:w="851" w:type="dxa"/>
            <w:tcBorders>
              <w:top w:val="single" w:color="auto" w:sz="2" w:space="0"/>
              <w:left w:val="single" w:color="auto" w:sz="2" w:space="0"/>
              <w:bottom w:val="single" w:color="auto" w:sz="2" w:space="0"/>
              <w:right w:val="single" w:color="auto" w:sz="2" w:space="0"/>
            </w:tcBorders>
          </w:tcPr>
          <w:p w14:paraId="454A19DD">
            <w:pPr>
              <w:pStyle w:val="53"/>
              <w:rPr>
                <w:ins w:id="1979" w:author="cmcc-chunxia Guo" w:date="2025-08-11T16:10:12Z"/>
                <w:rFonts w:cs="Arial"/>
              </w:rPr>
            </w:pPr>
            <w:ins w:id="1980" w:author="cmcc-chunxia Guo" w:date="2025-08-11T16:10:12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14:paraId="2D862121">
            <w:pPr>
              <w:pStyle w:val="53"/>
              <w:rPr>
                <w:ins w:id="1981" w:author="cmcc-chunxia Guo" w:date="2025-08-11T16:10:12Z"/>
                <w:rFonts w:cs="Arial"/>
              </w:rPr>
            </w:pPr>
            <w:ins w:id="1982"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13EDF516">
            <w:pPr>
              <w:pStyle w:val="54"/>
              <w:rPr>
                <w:ins w:id="1983" w:author="cmcc-chunxia Guo" w:date="2025-08-11T16:10:12Z"/>
                <w:rFonts w:cs="Arial"/>
              </w:rPr>
            </w:pPr>
            <w:ins w:id="1984" w:author="cmcc-chunxia Guo" w:date="2025-08-11T16:10:12Z">
              <w:r>
                <w:rPr>
                  <w:rFonts w:cs="Arial"/>
                </w:rPr>
                <w:t>This requirement does not apply to BS operating in Band n38.</w:t>
              </w:r>
            </w:ins>
          </w:p>
        </w:tc>
      </w:tr>
      <w:tr w14:paraId="319E689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985" w:author="cmcc-chunxia Guo" w:date="2025-08-11T16:10:12Z"/>
        </w:trPr>
        <w:tc>
          <w:tcPr>
            <w:tcW w:w="1302" w:type="dxa"/>
            <w:tcBorders>
              <w:top w:val="single" w:color="auto" w:sz="2" w:space="0"/>
              <w:left w:val="single" w:color="auto" w:sz="2" w:space="0"/>
              <w:bottom w:val="nil"/>
              <w:right w:val="single" w:color="auto" w:sz="2" w:space="0"/>
            </w:tcBorders>
          </w:tcPr>
          <w:p w14:paraId="382CFE72">
            <w:pPr>
              <w:pStyle w:val="53"/>
              <w:rPr>
                <w:ins w:id="1986" w:author="cmcc-chunxia Guo" w:date="2025-08-11T16:10:12Z"/>
              </w:rPr>
            </w:pPr>
            <w:ins w:id="1987" w:author="cmcc-chunxia Guo" w:date="2025-08-11T16:10:12Z">
              <w:r>
                <w:rPr>
                  <w:rFonts w:cs="Arial"/>
                </w:rPr>
                <w:t>E-UTRA Band 70 or</w:t>
              </w:r>
            </w:ins>
          </w:p>
        </w:tc>
        <w:tc>
          <w:tcPr>
            <w:tcW w:w="1701" w:type="dxa"/>
            <w:tcBorders>
              <w:top w:val="single" w:color="auto" w:sz="2" w:space="0"/>
              <w:left w:val="single" w:color="auto" w:sz="2" w:space="0"/>
              <w:bottom w:val="single" w:color="auto" w:sz="2" w:space="0"/>
              <w:right w:val="single" w:color="auto" w:sz="2" w:space="0"/>
            </w:tcBorders>
          </w:tcPr>
          <w:p w14:paraId="3497E141">
            <w:pPr>
              <w:pStyle w:val="53"/>
              <w:rPr>
                <w:ins w:id="1988" w:author="cmcc-chunxia Guo" w:date="2025-08-11T16:10:12Z"/>
                <w:rFonts w:cs="Arial"/>
              </w:rPr>
            </w:pPr>
            <w:ins w:id="1989" w:author="cmcc-chunxia Guo" w:date="2025-08-11T16:10:12Z">
              <w:r>
                <w:rPr/>
                <w:t>1995 – 2020 MHz</w:t>
              </w:r>
            </w:ins>
          </w:p>
        </w:tc>
        <w:tc>
          <w:tcPr>
            <w:tcW w:w="851" w:type="dxa"/>
            <w:tcBorders>
              <w:top w:val="single" w:color="auto" w:sz="2" w:space="0"/>
              <w:left w:val="single" w:color="auto" w:sz="2" w:space="0"/>
              <w:bottom w:val="single" w:color="auto" w:sz="2" w:space="0"/>
              <w:right w:val="single" w:color="auto" w:sz="2" w:space="0"/>
            </w:tcBorders>
          </w:tcPr>
          <w:p w14:paraId="72CD3931">
            <w:pPr>
              <w:pStyle w:val="53"/>
              <w:rPr>
                <w:ins w:id="1990" w:author="cmcc-chunxia Guo" w:date="2025-08-11T16:10:12Z"/>
                <w:rFonts w:cs="Arial"/>
              </w:rPr>
            </w:pPr>
            <w:ins w:id="1991" w:author="cmcc-chunxia Guo" w:date="2025-08-11T16:10:12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14:paraId="479BCA0C">
            <w:pPr>
              <w:pStyle w:val="53"/>
              <w:rPr>
                <w:ins w:id="1992" w:author="cmcc-chunxia Guo" w:date="2025-08-11T16:10:12Z"/>
                <w:rFonts w:cs="Arial"/>
              </w:rPr>
            </w:pPr>
            <w:ins w:id="1993"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62481F99">
            <w:pPr>
              <w:pStyle w:val="54"/>
              <w:rPr>
                <w:ins w:id="1994" w:author="cmcc-chunxia Guo" w:date="2025-08-11T16:10:12Z"/>
                <w:rFonts w:cs="Arial"/>
              </w:rPr>
            </w:pPr>
            <w:ins w:id="1995" w:author="cmcc-chunxia Guo" w:date="2025-08-11T16:10:12Z">
              <w:r>
                <w:rPr>
                  <w:rFonts w:cs="Arial"/>
                </w:rPr>
                <w:t>This requirement does not apply to BS operating in band n2, n25 or n70</w:t>
              </w:r>
            </w:ins>
          </w:p>
        </w:tc>
      </w:tr>
      <w:tr w14:paraId="6476E75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996" w:author="cmcc-chunxia Guo" w:date="2025-08-11T16:10:12Z"/>
        </w:trPr>
        <w:tc>
          <w:tcPr>
            <w:tcW w:w="1302" w:type="dxa"/>
            <w:tcBorders>
              <w:top w:val="nil"/>
              <w:left w:val="single" w:color="auto" w:sz="2" w:space="0"/>
              <w:bottom w:val="single" w:color="auto" w:sz="2" w:space="0"/>
              <w:right w:val="single" w:color="auto" w:sz="2" w:space="0"/>
            </w:tcBorders>
          </w:tcPr>
          <w:p w14:paraId="4E0D2F1C">
            <w:pPr>
              <w:pStyle w:val="53"/>
              <w:rPr>
                <w:ins w:id="1997" w:author="cmcc-chunxia Guo" w:date="2025-08-11T16:10:12Z"/>
              </w:rPr>
            </w:pPr>
            <w:ins w:id="1998" w:author="cmcc-chunxia Guo" w:date="2025-08-11T16:10:12Z">
              <w:r>
                <w:rPr>
                  <w:rFonts w:cs="Arial"/>
                </w:rPr>
                <w:t>NR Band n70</w:t>
              </w:r>
            </w:ins>
          </w:p>
        </w:tc>
        <w:tc>
          <w:tcPr>
            <w:tcW w:w="1701" w:type="dxa"/>
            <w:tcBorders>
              <w:top w:val="single" w:color="auto" w:sz="2" w:space="0"/>
              <w:left w:val="single" w:color="auto" w:sz="2" w:space="0"/>
              <w:bottom w:val="single" w:color="auto" w:sz="2" w:space="0"/>
              <w:right w:val="single" w:color="auto" w:sz="2" w:space="0"/>
            </w:tcBorders>
          </w:tcPr>
          <w:p w14:paraId="30EF125C">
            <w:pPr>
              <w:pStyle w:val="53"/>
              <w:rPr>
                <w:ins w:id="1999" w:author="cmcc-chunxia Guo" w:date="2025-08-11T16:10:12Z"/>
              </w:rPr>
            </w:pPr>
            <w:ins w:id="2000" w:author="cmcc-chunxia Guo" w:date="2025-08-11T16:10:12Z">
              <w:r>
                <w:rPr/>
                <w:t>1695 – 1710 MHz</w:t>
              </w:r>
            </w:ins>
          </w:p>
        </w:tc>
        <w:tc>
          <w:tcPr>
            <w:tcW w:w="851" w:type="dxa"/>
            <w:tcBorders>
              <w:top w:val="single" w:color="auto" w:sz="2" w:space="0"/>
              <w:left w:val="single" w:color="auto" w:sz="2" w:space="0"/>
              <w:bottom w:val="single" w:color="auto" w:sz="2" w:space="0"/>
              <w:right w:val="single" w:color="auto" w:sz="2" w:space="0"/>
            </w:tcBorders>
          </w:tcPr>
          <w:p w14:paraId="220A3C4C">
            <w:pPr>
              <w:pStyle w:val="53"/>
              <w:rPr>
                <w:ins w:id="2001" w:author="cmcc-chunxia Guo" w:date="2025-08-11T16:10:12Z"/>
              </w:rPr>
            </w:pPr>
            <w:ins w:id="2002" w:author="cmcc-chunxia Guo" w:date="2025-08-11T16:10:12Z">
              <w:r>
                <w:rPr>
                  <w:rFonts w:cs="Arial"/>
                </w:rPr>
                <w:t>-49 dBm</w:t>
              </w:r>
            </w:ins>
          </w:p>
        </w:tc>
        <w:tc>
          <w:tcPr>
            <w:tcW w:w="1417" w:type="dxa"/>
            <w:tcBorders>
              <w:top w:val="single" w:color="auto" w:sz="2" w:space="0"/>
              <w:left w:val="single" w:color="auto" w:sz="2" w:space="0"/>
              <w:bottom w:val="single" w:color="auto" w:sz="2" w:space="0"/>
              <w:right w:val="single" w:color="auto" w:sz="2" w:space="0"/>
            </w:tcBorders>
          </w:tcPr>
          <w:p w14:paraId="0F15690F">
            <w:pPr>
              <w:pStyle w:val="53"/>
              <w:rPr>
                <w:ins w:id="2003" w:author="cmcc-chunxia Guo" w:date="2025-08-11T16:10:12Z"/>
              </w:rPr>
            </w:pPr>
            <w:ins w:id="2004"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3295AC32">
            <w:pPr>
              <w:pStyle w:val="54"/>
              <w:rPr>
                <w:ins w:id="2005" w:author="cmcc-chunxia Guo" w:date="2025-08-11T16:10:12Z"/>
                <w:rFonts w:cs="Arial"/>
              </w:rPr>
            </w:pPr>
            <w:ins w:id="2006" w:author="cmcc-chunxia Guo" w:date="2025-08-11T16:10:12Z">
              <w:r>
                <w:rPr>
                  <w:rFonts w:cs="Arial"/>
                </w:rPr>
                <w:t>This requirement does not apply to BS operating in band n70, since it is already covered by the requirement in clause 6.6.5.2.2</w:t>
              </w:r>
            </w:ins>
            <w:ins w:id="2007" w:author="cmcc-chunxia Guo" w:date="2025-08-11T16:10:12Z">
              <w:r>
                <w:rPr>
                  <w:rFonts w:cs="v5.0.0"/>
                </w:rPr>
                <w:t>.</w:t>
              </w:r>
            </w:ins>
          </w:p>
        </w:tc>
      </w:tr>
      <w:tr w14:paraId="05A1831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2008" w:author="cmcc-chunxia Guo" w:date="2025-08-11T16:10:12Z"/>
        </w:trPr>
        <w:tc>
          <w:tcPr>
            <w:tcW w:w="1302" w:type="dxa"/>
            <w:tcBorders>
              <w:top w:val="single" w:color="auto" w:sz="2" w:space="0"/>
              <w:left w:val="single" w:color="auto" w:sz="2" w:space="0"/>
              <w:bottom w:val="nil"/>
              <w:right w:val="single" w:color="auto" w:sz="2" w:space="0"/>
            </w:tcBorders>
          </w:tcPr>
          <w:p w14:paraId="092C33D2">
            <w:pPr>
              <w:pStyle w:val="53"/>
              <w:rPr>
                <w:ins w:id="2009" w:author="cmcc-chunxia Guo" w:date="2025-08-11T16:10:12Z"/>
              </w:rPr>
            </w:pPr>
            <w:ins w:id="2010" w:author="cmcc-chunxia Guo" w:date="2025-08-11T16:10:12Z">
              <w:r>
                <w:rPr>
                  <w:rFonts w:cs="Arial"/>
                  <w:lang w:eastAsia="ko-KR"/>
                </w:rPr>
                <w:t>E-UTRA Band 71 or</w:t>
              </w:r>
            </w:ins>
          </w:p>
        </w:tc>
        <w:tc>
          <w:tcPr>
            <w:tcW w:w="1701" w:type="dxa"/>
            <w:tcBorders>
              <w:top w:val="single" w:color="auto" w:sz="2" w:space="0"/>
              <w:left w:val="single" w:color="auto" w:sz="2" w:space="0"/>
              <w:bottom w:val="single" w:color="auto" w:sz="2" w:space="0"/>
              <w:right w:val="single" w:color="auto" w:sz="2" w:space="0"/>
            </w:tcBorders>
          </w:tcPr>
          <w:p w14:paraId="0CD014A7">
            <w:pPr>
              <w:pStyle w:val="53"/>
              <w:rPr>
                <w:ins w:id="2011" w:author="cmcc-chunxia Guo" w:date="2025-08-11T16:10:12Z"/>
              </w:rPr>
            </w:pPr>
            <w:ins w:id="2012" w:author="cmcc-chunxia Guo" w:date="2025-08-11T16:10:12Z">
              <w:r>
                <w:rPr/>
                <w:t>617 – 652 MHz</w:t>
              </w:r>
            </w:ins>
          </w:p>
        </w:tc>
        <w:tc>
          <w:tcPr>
            <w:tcW w:w="851" w:type="dxa"/>
            <w:tcBorders>
              <w:top w:val="single" w:color="auto" w:sz="2" w:space="0"/>
              <w:left w:val="single" w:color="auto" w:sz="2" w:space="0"/>
              <w:bottom w:val="single" w:color="auto" w:sz="2" w:space="0"/>
              <w:right w:val="single" w:color="auto" w:sz="2" w:space="0"/>
            </w:tcBorders>
          </w:tcPr>
          <w:p w14:paraId="223884ED">
            <w:pPr>
              <w:pStyle w:val="53"/>
              <w:rPr>
                <w:ins w:id="2013" w:author="cmcc-chunxia Guo" w:date="2025-08-11T16:10:12Z"/>
                <w:rFonts w:cs="Arial"/>
              </w:rPr>
            </w:pPr>
            <w:ins w:id="2014" w:author="cmcc-chunxia Guo" w:date="2025-08-11T16:10:12Z">
              <w:r>
                <w:rPr>
                  <w:rFonts w:cs="Arial"/>
                  <w:lang w:eastAsia="ko-KR"/>
                </w:rPr>
                <w:t>-52 dBm</w:t>
              </w:r>
            </w:ins>
          </w:p>
        </w:tc>
        <w:tc>
          <w:tcPr>
            <w:tcW w:w="1417" w:type="dxa"/>
            <w:tcBorders>
              <w:top w:val="single" w:color="auto" w:sz="2" w:space="0"/>
              <w:left w:val="single" w:color="auto" w:sz="2" w:space="0"/>
              <w:bottom w:val="single" w:color="auto" w:sz="2" w:space="0"/>
              <w:right w:val="single" w:color="auto" w:sz="2" w:space="0"/>
            </w:tcBorders>
          </w:tcPr>
          <w:p w14:paraId="598DA46B">
            <w:pPr>
              <w:pStyle w:val="53"/>
              <w:rPr>
                <w:ins w:id="2015" w:author="cmcc-chunxia Guo" w:date="2025-08-11T16:10:12Z"/>
                <w:rFonts w:cs="Arial"/>
              </w:rPr>
            </w:pPr>
            <w:ins w:id="2016" w:author="cmcc-chunxia Guo" w:date="2025-08-11T16:10:12Z">
              <w:r>
                <w:rPr>
                  <w:rFonts w:cs="Arial"/>
                  <w:lang w:eastAsia="ko-KR"/>
                </w:rPr>
                <w:t>1 MHz</w:t>
              </w:r>
            </w:ins>
          </w:p>
        </w:tc>
        <w:tc>
          <w:tcPr>
            <w:tcW w:w="4422" w:type="dxa"/>
            <w:tcBorders>
              <w:top w:val="single" w:color="auto" w:sz="2" w:space="0"/>
              <w:left w:val="single" w:color="auto" w:sz="2" w:space="0"/>
              <w:bottom w:val="single" w:color="auto" w:sz="2" w:space="0"/>
              <w:right w:val="single" w:color="auto" w:sz="2" w:space="0"/>
            </w:tcBorders>
          </w:tcPr>
          <w:p w14:paraId="725729BE">
            <w:pPr>
              <w:pStyle w:val="54"/>
              <w:rPr>
                <w:ins w:id="2017" w:author="cmcc-chunxia Guo" w:date="2025-08-11T16:10:12Z"/>
                <w:rFonts w:cs="Arial"/>
              </w:rPr>
            </w:pPr>
            <w:ins w:id="2018" w:author="cmcc-chunxia Guo" w:date="2025-08-11T16:10:12Z">
              <w:r>
                <w:rPr>
                  <w:rFonts w:cs="Arial"/>
                  <w:lang w:eastAsia="ko-KR"/>
                </w:rPr>
                <w:t>This requirement does not apply to BS operating in band n71</w:t>
              </w:r>
            </w:ins>
            <w:ins w:id="2019" w:author="cmcc-chunxia Guo" w:date="2025-08-11T16:10:12Z">
              <w:r>
                <w:rPr>
                  <w:rFonts w:hint="eastAsia" w:eastAsia="宋体" w:cs="Arial"/>
                  <w:lang w:val="en-US" w:eastAsia="zh-CN"/>
                </w:rPr>
                <w:t xml:space="preserve"> or n105</w:t>
              </w:r>
            </w:ins>
          </w:p>
        </w:tc>
      </w:tr>
      <w:tr w14:paraId="2BF2F9F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2020" w:author="cmcc-chunxia Guo" w:date="2025-08-11T16:10:12Z"/>
        </w:trPr>
        <w:tc>
          <w:tcPr>
            <w:tcW w:w="1302" w:type="dxa"/>
            <w:tcBorders>
              <w:top w:val="nil"/>
              <w:left w:val="single" w:color="auto" w:sz="2" w:space="0"/>
              <w:bottom w:val="single" w:color="auto" w:sz="2" w:space="0"/>
              <w:right w:val="single" w:color="auto" w:sz="2" w:space="0"/>
            </w:tcBorders>
          </w:tcPr>
          <w:p w14:paraId="06C2797F">
            <w:pPr>
              <w:pStyle w:val="53"/>
              <w:rPr>
                <w:ins w:id="2021" w:author="cmcc-chunxia Guo" w:date="2025-08-11T16:10:12Z"/>
              </w:rPr>
            </w:pPr>
            <w:ins w:id="2022" w:author="cmcc-chunxia Guo" w:date="2025-08-11T16:10:12Z">
              <w:r>
                <w:rPr>
                  <w:rFonts w:cs="Arial"/>
                  <w:lang w:eastAsia="ko-KR"/>
                </w:rPr>
                <w:t>NR Band n71</w:t>
              </w:r>
            </w:ins>
          </w:p>
        </w:tc>
        <w:tc>
          <w:tcPr>
            <w:tcW w:w="1701" w:type="dxa"/>
            <w:tcBorders>
              <w:top w:val="single" w:color="auto" w:sz="2" w:space="0"/>
              <w:left w:val="single" w:color="auto" w:sz="2" w:space="0"/>
              <w:bottom w:val="single" w:color="auto" w:sz="2" w:space="0"/>
              <w:right w:val="single" w:color="auto" w:sz="2" w:space="0"/>
            </w:tcBorders>
          </w:tcPr>
          <w:p w14:paraId="0D5E9791">
            <w:pPr>
              <w:pStyle w:val="53"/>
              <w:rPr>
                <w:ins w:id="2023" w:author="cmcc-chunxia Guo" w:date="2025-08-11T16:10:12Z"/>
              </w:rPr>
            </w:pPr>
            <w:ins w:id="2024" w:author="cmcc-chunxia Guo" w:date="2025-08-11T16:10:12Z">
              <w:r>
                <w:rPr/>
                <w:t>663 – 698 MHz</w:t>
              </w:r>
            </w:ins>
          </w:p>
        </w:tc>
        <w:tc>
          <w:tcPr>
            <w:tcW w:w="851" w:type="dxa"/>
            <w:tcBorders>
              <w:top w:val="single" w:color="auto" w:sz="2" w:space="0"/>
              <w:left w:val="single" w:color="auto" w:sz="2" w:space="0"/>
              <w:bottom w:val="single" w:color="auto" w:sz="2" w:space="0"/>
              <w:right w:val="single" w:color="auto" w:sz="2" w:space="0"/>
            </w:tcBorders>
          </w:tcPr>
          <w:p w14:paraId="158F21EB">
            <w:pPr>
              <w:pStyle w:val="53"/>
              <w:rPr>
                <w:ins w:id="2025" w:author="cmcc-chunxia Guo" w:date="2025-08-11T16:10:12Z"/>
              </w:rPr>
            </w:pPr>
            <w:ins w:id="2026" w:author="cmcc-chunxia Guo" w:date="2025-08-11T16:10:12Z">
              <w:r>
                <w:rPr>
                  <w:rFonts w:cs="Arial"/>
                  <w:lang w:eastAsia="ko-KR"/>
                </w:rPr>
                <w:t>-49 dBm</w:t>
              </w:r>
            </w:ins>
          </w:p>
        </w:tc>
        <w:tc>
          <w:tcPr>
            <w:tcW w:w="1417" w:type="dxa"/>
            <w:tcBorders>
              <w:top w:val="single" w:color="auto" w:sz="2" w:space="0"/>
              <w:left w:val="single" w:color="auto" w:sz="2" w:space="0"/>
              <w:bottom w:val="single" w:color="auto" w:sz="2" w:space="0"/>
              <w:right w:val="single" w:color="auto" w:sz="2" w:space="0"/>
            </w:tcBorders>
          </w:tcPr>
          <w:p w14:paraId="4E624247">
            <w:pPr>
              <w:pStyle w:val="53"/>
              <w:rPr>
                <w:ins w:id="2027" w:author="cmcc-chunxia Guo" w:date="2025-08-11T16:10:12Z"/>
              </w:rPr>
            </w:pPr>
            <w:ins w:id="2028" w:author="cmcc-chunxia Guo" w:date="2025-08-11T16:10:12Z">
              <w:r>
                <w:rPr>
                  <w:rFonts w:cs="Arial"/>
                  <w:lang w:eastAsia="ko-KR"/>
                </w:rPr>
                <w:t>1 MHz</w:t>
              </w:r>
            </w:ins>
          </w:p>
        </w:tc>
        <w:tc>
          <w:tcPr>
            <w:tcW w:w="4422" w:type="dxa"/>
            <w:tcBorders>
              <w:top w:val="single" w:color="auto" w:sz="2" w:space="0"/>
              <w:left w:val="single" w:color="auto" w:sz="2" w:space="0"/>
              <w:bottom w:val="single" w:color="auto" w:sz="2" w:space="0"/>
              <w:right w:val="single" w:color="auto" w:sz="2" w:space="0"/>
            </w:tcBorders>
          </w:tcPr>
          <w:p w14:paraId="17D21358">
            <w:pPr>
              <w:pStyle w:val="54"/>
              <w:rPr>
                <w:ins w:id="2029" w:author="cmcc-chunxia Guo" w:date="2025-08-11T16:10:12Z"/>
                <w:rFonts w:cs="Arial"/>
              </w:rPr>
            </w:pPr>
            <w:ins w:id="2030" w:author="cmcc-chunxia Guo" w:date="2025-08-11T16:10:12Z">
              <w:r>
                <w:rPr>
                  <w:rFonts w:cs="Arial"/>
                  <w:lang w:eastAsia="ko-KR"/>
                </w:rPr>
                <w:t>This requirement does not apply to BS operating in band n71</w:t>
              </w:r>
            </w:ins>
            <w:ins w:id="2031" w:author="cmcc-chunxia Guo" w:date="2025-08-11T16:10:12Z">
              <w:r>
                <w:rPr>
                  <w:rFonts w:hint="eastAsia" w:eastAsia="宋体" w:cs="Arial"/>
                  <w:lang w:val="en-US" w:eastAsia="zh-CN"/>
                </w:rPr>
                <w:t xml:space="preserve"> or n105</w:t>
              </w:r>
            </w:ins>
            <w:ins w:id="2032" w:author="cmcc-chunxia Guo" w:date="2025-08-11T16:10:12Z">
              <w:r>
                <w:rPr>
                  <w:rFonts w:cs="Arial"/>
                  <w:lang w:eastAsia="ko-KR"/>
                </w:rPr>
                <w:t>, since it is already covered by the requirement in clause 6.6.5.2.2</w:t>
              </w:r>
            </w:ins>
            <w:ins w:id="2033" w:author="cmcc-chunxia Guo" w:date="2025-08-11T16:10:12Z">
              <w:r>
                <w:rPr>
                  <w:rFonts w:cs="v5.0.0"/>
                </w:rPr>
                <w:t>.</w:t>
              </w:r>
            </w:ins>
          </w:p>
        </w:tc>
      </w:tr>
      <w:tr w14:paraId="1091BE8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2034" w:author="cmcc-chunxia Guo" w:date="2025-08-11T16:10:12Z"/>
        </w:trPr>
        <w:tc>
          <w:tcPr>
            <w:tcW w:w="1302" w:type="dxa"/>
            <w:vMerge w:val="restart"/>
            <w:tcBorders>
              <w:top w:val="single" w:color="auto" w:sz="2" w:space="0"/>
              <w:left w:val="single" w:color="auto" w:sz="2" w:space="0"/>
              <w:right w:val="single" w:color="auto" w:sz="2" w:space="0"/>
            </w:tcBorders>
          </w:tcPr>
          <w:p w14:paraId="5C94684F">
            <w:pPr>
              <w:pStyle w:val="53"/>
              <w:rPr>
                <w:ins w:id="2035" w:author="cmcc-chunxia Guo" w:date="2025-08-11T16:10:12Z"/>
              </w:rPr>
            </w:pPr>
            <w:ins w:id="2036" w:author="cmcc-chunxia Guo" w:date="2025-08-11T16:10:12Z">
              <w:r>
                <w:rPr>
                  <w:lang w:eastAsia="ko-KR"/>
                </w:rPr>
                <w:t>E-UTRA Band 72</w:t>
              </w:r>
            </w:ins>
            <w:ins w:id="2037" w:author="cmcc-chunxia Guo" w:date="2025-08-11T16:10:12Z">
              <w:r>
                <w:rPr>
                  <w:rFonts w:cs="Arial"/>
                  <w:lang w:eastAsia="ja-JP"/>
                </w:rPr>
                <w:t xml:space="preserve"> or NR Band n72</w:t>
              </w:r>
            </w:ins>
          </w:p>
        </w:tc>
        <w:tc>
          <w:tcPr>
            <w:tcW w:w="1701" w:type="dxa"/>
            <w:tcBorders>
              <w:top w:val="single" w:color="auto" w:sz="2" w:space="0"/>
              <w:left w:val="single" w:color="auto" w:sz="2" w:space="0"/>
              <w:bottom w:val="single" w:color="auto" w:sz="2" w:space="0"/>
              <w:right w:val="single" w:color="auto" w:sz="2" w:space="0"/>
            </w:tcBorders>
          </w:tcPr>
          <w:p w14:paraId="4A2F60F3">
            <w:pPr>
              <w:pStyle w:val="53"/>
              <w:rPr>
                <w:ins w:id="2038" w:author="cmcc-chunxia Guo" w:date="2025-08-11T16:10:12Z"/>
              </w:rPr>
            </w:pPr>
            <w:ins w:id="2039" w:author="cmcc-chunxia Guo" w:date="2025-08-11T16:10:12Z">
              <w:r>
                <w:rPr>
                  <w:rFonts w:cs="Arial"/>
                  <w:lang w:eastAsia="zh-CN"/>
                </w:rPr>
                <w:t>461 – 466 MHz</w:t>
              </w:r>
            </w:ins>
          </w:p>
        </w:tc>
        <w:tc>
          <w:tcPr>
            <w:tcW w:w="851" w:type="dxa"/>
            <w:tcBorders>
              <w:top w:val="single" w:color="auto" w:sz="2" w:space="0"/>
              <w:left w:val="single" w:color="auto" w:sz="2" w:space="0"/>
              <w:bottom w:val="single" w:color="auto" w:sz="2" w:space="0"/>
              <w:right w:val="single" w:color="auto" w:sz="2" w:space="0"/>
            </w:tcBorders>
          </w:tcPr>
          <w:p w14:paraId="690954E5">
            <w:pPr>
              <w:pStyle w:val="53"/>
              <w:rPr>
                <w:ins w:id="2040" w:author="cmcc-chunxia Guo" w:date="2025-08-11T16:10:12Z"/>
                <w:rFonts w:cs="Arial"/>
                <w:lang w:eastAsia="ko-KR"/>
              </w:rPr>
            </w:pPr>
            <w:ins w:id="2041" w:author="cmcc-chunxia Guo" w:date="2025-08-11T16:10:12Z">
              <w:r>
                <w:rPr>
                  <w:lang w:eastAsia="ko-KR"/>
                </w:rPr>
                <w:t>-52 dBm</w:t>
              </w:r>
            </w:ins>
          </w:p>
        </w:tc>
        <w:tc>
          <w:tcPr>
            <w:tcW w:w="1417" w:type="dxa"/>
            <w:tcBorders>
              <w:top w:val="single" w:color="auto" w:sz="2" w:space="0"/>
              <w:left w:val="single" w:color="auto" w:sz="2" w:space="0"/>
              <w:bottom w:val="single" w:color="auto" w:sz="2" w:space="0"/>
              <w:right w:val="single" w:color="auto" w:sz="2" w:space="0"/>
            </w:tcBorders>
          </w:tcPr>
          <w:p w14:paraId="57163C5C">
            <w:pPr>
              <w:pStyle w:val="53"/>
              <w:rPr>
                <w:ins w:id="2042" w:author="cmcc-chunxia Guo" w:date="2025-08-11T16:10:12Z"/>
                <w:rFonts w:cs="Arial"/>
                <w:lang w:eastAsia="ko-KR"/>
              </w:rPr>
            </w:pPr>
            <w:ins w:id="2043" w:author="cmcc-chunxia Guo" w:date="2025-08-11T16:10:12Z">
              <w:r>
                <w:rPr>
                  <w:lang w:eastAsia="ko-KR"/>
                </w:rPr>
                <w:t>1 MHz</w:t>
              </w:r>
            </w:ins>
          </w:p>
        </w:tc>
        <w:tc>
          <w:tcPr>
            <w:tcW w:w="4422" w:type="dxa"/>
            <w:tcBorders>
              <w:top w:val="single" w:color="auto" w:sz="2" w:space="0"/>
              <w:left w:val="single" w:color="auto" w:sz="2" w:space="0"/>
              <w:bottom w:val="single" w:color="auto" w:sz="2" w:space="0"/>
              <w:right w:val="single" w:color="auto" w:sz="2" w:space="0"/>
            </w:tcBorders>
          </w:tcPr>
          <w:p w14:paraId="09DF9205">
            <w:pPr>
              <w:pStyle w:val="54"/>
              <w:rPr>
                <w:ins w:id="2044" w:author="cmcc-chunxia Guo" w:date="2025-08-11T16:10:12Z"/>
                <w:rFonts w:cs="Arial"/>
                <w:lang w:eastAsia="ko-KR"/>
              </w:rPr>
            </w:pPr>
            <w:ins w:id="2045" w:author="cmcc-chunxia Guo" w:date="2025-08-11T16:10:12Z">
              <w:r>
                <w:rPr/>
                <w:t>This requirement does not apply to BS operating in band n31 or n72</w:t>
              </w:r>
            </w:ins>
            <w:ins w:id="2046" w:author="cmcc-chunxia Guo" w:date="2025-08-11T16:10:12Z">
              <w:r>
                <w:rPr>
                  <w:rFonts w:cs="v5.0.0"/>
                </w:rPr>
                <w:t>.</w:t>
              </w:r>
            </w:ins>
          </w:p>
        </w:tc>
      </w:tr>
      <w:tr w14:paraId="6E18D3B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2047" w:author="cmcc-chunxia Guo" w:date="2025-08-11T16:10:12Z"/>
        </w:trPr>
        <w:tc>
          <w:tcPr>
            <w:tcW w:w="1302" w:type="dxa"/>
            <w:vMerge w:val="continue"/>
            <w:tcBorders>
              <w:left w:val="single" w:color="auto" w:sz="2" w:space="0"/>
              <w:bottom w:val="single" w:color="auto" w:sz="2" w:space="0"/>
              <w:right w:val="single" w:color="auto" w:sz="2" w:space="0"/>
            </w:tcBorders>
          </w:tcPr>
          <w:p w14:paraId="1D004BA2">
            <w:pPr>
              <w:pStyle w:val="53"/>
              <w:rPr>
                <w:ins w:id="2048" w:author="cmcc-chunxia Guo" w:date="2025-08-11T16:10:12Z"/>
              </w:rPr>
            </w:pPr>
          </w:p>
        </w:tc>
        <w:tc>
          <w:tcPr>
            <w:tcW w:w="1701" w:type="dxa"/>
            <w:tcBorders>
              <w:top w:val="single" w:color="auto" w:sz="2" w:space="0"/>
              <w:left w:val="single" w:color="auto" w:sz="2" w:space="0"/>
              <w:bottom w:val="single" w:color="auto" w:sz="2" w:space="0"/>
              <w:right w:val="single" w:color="auto" w:sz="2" w:space="0"/>
            </w:tcBorders>
          </w:tcPr>
          <w:p w14:paraId="3F0F19E1">
            <w:pPr>
              <w:pStyle w:val="53"/>
              <w:rPr>
                <w:ins w:id="2049" w:author="cmcc-chunxia Guo" w:date="2025-08-11T16:10:12Z"/>
                <w:rFonts w:cs="Arial"/>
                <w:lang w:eastAsia="zh-CN"/>
              </w:rPr>
            </w:pPr>
            <w:ins w:id="2050" w:author="cmcc-chunxia Guo" w:date="2025-08-11T16:10:12Z">
              <w:r>
                <w:rPr>
                  <w:rFonts w:cs="Arial"/>
                  <w:lang w:eastAsia="zh-CN"/>
                </w:rPr>
                <w:t>451 – 456 MHz</w:t>
              </w:r>
            </w:ins>
          </w:p>
        </w:tc>
        <w:tc>
          <w:tcPr>
            <w:tcW w:w="851" w:type="dxa"/>
            <w:tcBorders>
              <w:top w:val="single" w:color="auto" w:sz="2" w:space="0"/>
              <w:left w:val="single" w:color="auto" w:sz="2" w:space="0"/>
              <w:bottom w:val="single" w:color="auto" w:sz="2" w:space="0"/>
              <w:right w:val="single" w:color="auto" w:sz="2" w:space="0"/>
            </w:tcBorders>
          </w:tcPr>
          <w:p w14:paraId="30B72EDE">
            <w:pPr>
              <w:pStyle w:val="53"/>
              <w:rPr>
                <w:ins w:id="2051" w:author="cmcc-chunxia Guo" w:date="2025-08-11T16:10:12Z"/>
                <w:lang w:eastAsia="ko-KR"/>
              </w:rPr>
            </w:pPr>
            <w:ins w:id="2052" w:author="cmcc-chunxia Guo" w:date="2025-08-11T16:10:12Z">
              <w:r>
                <w:rPr>
                  <w:lang w:eastAsia="ko-KR"/>
                </w:rPr>
                <w:t>-49 dBm</w:t>
              </w:r>
            </w:ins>
          </w:p>
        </w:tc>
        <w:tc>
          <w:tcPr>
            <w:tcW w:w="1417" w:type="dxa"/>
            <w:tcBorders>
              <w:top w:val="single" w:color="auto" w:sz="2" w:space="0"/>
              <w:left w:val="single" w:color="auto" w:sz="2" w:space="0"/>
              <w:bottom w:val="single" w:color="auto" w:sz="2" w:space="0"/>
              <w:right w:val="single" w:color="auto" w:sz="2" w:space="0"/>
            </w:tcBorders>
          </w:tcPr>
          <w:p w14:paraId="1797BC81">
            <w:pPr>
              <w:pStyle w:val="53"/>
              <w:rPr>
                <w:ins w:id="2053" w:author="cmcc-chunxia Guo" w:date="2025-08-11T16:10:12Z"/>
                <w:lang w:eastAsia="ko-KR"/>
              </w:rPr>
            </w:pPr>
            <w:ins w:id="2054" w:author="cmcc-chunxia Guo" w:date="2025-08-11T16:10:12Z">
              <w:r>
                <w:rPr>
                  <w:lang w:eastAsia="ko-KR"/>
                </w:rPr>
                <w:t>1 MHz</w:t>
              </w:r>
            </w:ins>
          </w:p>
        </w:tc>
        <w:tc>
          <w:tcPr>
            <w:tcW w:w="4422" w:type="dxa"/>
            <w:tcBorders>
              <w:top w:val="single" w:color="auto" w:sz="2" w:space="0"/>
              <w:left w:val="single" w:color="auto" w:sz="2" w:space="0"/>
              <w:bottom w:val="single" w:color="auto" w:sz="2" w:space="0"/>
              <w:right w:val="single" w:color="auto" w:sz="2" w:space="0"/>
            </w:tcBorders>
          </w:tcPr>
          <w:p w14:paraId="4F1DF5F5">
            <w:pPr>
              <w:pStyle w:val="54"/>
              <w:rPr>
                <w:ins w:id="2055" w:author="cmcc-chunxia Guo" w:date="2025-08-11T16:10:12Z"/>
                <w:rFonts w:cs="Arial"/>
                <w:lang w:eastAsia="ko-KR"/>
              </w:rPr>
            </w:pPr>
            <w:ins w:id="2056" w:author="cmcc-chunxia Guo" w:date="2025-08-11T16:10:12Z">
              <w:r>
                <w:rPr/>
                <w:t>This requirement does not apply to BS operating in band n72</w:t>
              </w:r>
            </w:ins>
            <w:ins w:id="2057" w:author="cmcc-chunxia Guo" w:date="2025-08-11T16:10:12Z">
              <w:r>
                <w:rPr>
                  <w:rFonts w:cs="v5.0.0"/>
                </w:rPr>
                <w:t xml:space="preserve">, </w:t>
              </w:r>
            </w:ins>
            <w:ins w:id="2058" w:author="cmcc-chunxia Guo" w:date="2025-08-11T16:10:12Z">
              <w:r>
                <w:rPr/>
                <w:t>since it is already covered by the requirement in clause 6.6.5.2.2.</w:t>
              </w:r>
            </w:ins>
            <w:ins w:id="2059" w:author="cmcc-chunxia Guo" w:date="2025-08-11T16:10:12Z">
              <w:r>
                <w:rPr>
                  <w:rFonts w:cs="Arial"/>
                </w:rPr>
                <w:t xml:space="preserve"> This requirement does not apply to BS operating in band</w:t>
              </w:r>
            </w:ins>
            <w:ins w:id="2060" w:author="cmcc-chunxia Guo" w:date="2025-08-11T16:10:12Z">
              <w:r>
                <w:rPr>
                  <w:rFonts w:cs="Arial"/>
                  <w:lang w:eastAsia="zh-CN"/>
                </w:rPr>
                <w:t xml:space="preserve"> n31.</w:t>
              </w:r>
            </w:ins>
          </w:p>
        </w:tc>
      </w:tr>
      <w:tr w14:paraId="58B3C85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2061" w:author="cmcc-chunxia Guo" w:date="2025-08-11T16:10:12Z"/>
        </w:trPr>
        <w:tc>
          <w:tcPr>
            <w:tcW w:w="1302" w:type="dxa"/>
            <w:tcBorders>
              <w:top w:val="single" w:color="auto" w:sz="2" w:space="0"/>
              <w:left w:val="single" w:color="auto" w:sz="2" w:space="0"/>
              <w:bottom w:val="nil"/>
              <w:right w:val="single" w:color="auto" w:sz="2" w:space="0"/>
            </w:tcBorders>
          </w:tcPr>
          <w:p w14:paraId="0F2B420D">
            <w:pPr>
              <w:pStyle w:val="53"/>
              <w:rPr>
                <w:ins w:id="2062" w:author="cmcc-chunxia Guo" w:date="2025-08-11T16:10:12Z"/>
              </w:rPr>
            </w:pPr>
            <w:ins w:id="2063" w:author="cmcc-chunxia Guo" w:date="2025-08-11T16:10:12Z">
              <w:r>
                <w:rPr>
                  <w:rFonts w:cs="Arial"/>
                  <w:lang w:eastAsia="ko-KR"/>
                </w:rPr>
                <w:t>E-UTRA</w:t>
              </w:r>
            </w:ins>
            <w:ins w:id="2064" w:author="cmcc-chunxia Guo" w:date="2025-08-11T16:10:12Z">
              <w:r>
                <w:rPr>
                  <w:rFonts w:cs="Arial"/>
                  <w:lang w:eastAsia="ja-JP"/>
                </w:rPr>
                <w:t xml:space="preserve"> Band 74 </w:t>
              </w:r>
            </w:ins>
          </w:p>
        </w:tc>
        <w:tc>
          <w:tcPr>
            <w:tcW w:w="1701" w:type="dxa"/>
            <w:tcBorders>
              <w:top w:val="single" w:color="auto" w:sz="2" w:space="0"/>
              <w:left w:val="single" w:color="auto" w:sz="2" w:space="0"/>
              <w:bottom w:val="single" w:color="auto" w:sz="2" w:space="0"/>
              <w:right w:val="single" w:color="auto" w:sz="2" w:space="0"/>
            </w:tcBorders>
          </w:tcPr>
          <w:p w14:paraId="1305989A">
            <w:pPr>
              <w:pStyle w:val="53"/>
              <w:rPr>
                <w:ins w:id="2065" w:author="cmcc-chunxia Guo" w:date="2025-08-11T16:10:12Z"/>
                <w:rFonts w:cs="Arial"/>
                <w:lang w:eastAsia="zh-CN"/>
              </w:rPr>
            </w:pPr>
            <w:ins w:id="2066" w:author="cmcc-chunxia Guo" w:date="2025-08-11T16:10:12Z">
              <w:r>
                <w:rPr>
                  <w:rFonts w:cs="Arial"/>
                  <w:lang w:eastAsia="ja-JP"/>
                </w:rPr>
                <w:t>1475 – 1518 MHz</w:t>
              </w:r>
            </w:ins>
          </w:p>
        </w:tc>
        <w:tc>
          <w:tcPr>
            <w:tcW w:w="851" w:type="dxa"/>
            <w:tcBorders>
              <w:top w:val="single" w:color="auto" w:sz="2" w:space="0"/>
              <w:left w:val="single" w:color="auto" w:sz="2" w:space="0"/>
              <w:bottom w:val="single" w:color="auto" w:sz="2" w:space="0"/>
              <w:right w:val="single" w:color="auto" w:sz="2" w:space="0"/>
            </w:tcBorders>
          </w:tcPr>
          <w:p w14:paraId="3634E623">
            <w:pPr>
              <w:pStyle w:val="53"/>
              <w:rPr>
                <w:ins w:id="2067" w:author="cmcc-chunxia Guo" w:date="2025-08-11T16:10:12Z"/>
                <w:lang w:eastAsia="ko-KR"/>
              </w:rPr>
            </w:pPr>
            <w:ins w:id="2068" w:author="cmcc-chunxia Guo" w:date="2025-08-11T16:10:12Z">
              <w:r>
                <w:rPr>
                  <w:rFonts w:cs="Arial"/>
                  <w:lang w:eastAsia="ja-JP"/>
                </w:rPr>
                <w:t>-52 dBm</w:t>
              </w:r>
            </w:ins>
          </w:p>
        </w:tc>
        <w:tc>
          <w:tcPr>
            <w:tcW w:w="1417" w:type="dxa"/>
            <w:tcBorders>
              <w:top w:val="single" w:color="auto" w:sz="2" w:space="0"/>
              <w:left w:val="single" w:color="auto" w:sz="2" w:space="0"/>
              <w:bottom w:val="single" w:color="auto" w:sz="2" w:space="0"/>
              <w:right w:val="single" w:color="auto" w:sz="2" w:space="0"/>
            </w:tcBorders>
          </w:tcPr>
          <w:p w14:paraId="6985C829">
            <w:pPr>
              <w:pStyle w:val="53"/>
              <w:rPr>
                <w:ins w:id="2069" w:author="cmcc-chunxia Guo" w:date="2025-08-11T16:10:12Z"/>
                <w:lang w:eastAsia="ko-KR"/>
              </w:rPr>
            </w:pPr>
            <w:ins w:id="2070" w:author="cmcc-chunxia Guo" w:date="2025-08-11T16:10:12Z">
              <w:r>
                <w:rPr>
                  <w:rFonts w:cs="Arial"/>
                  <w:lang w:eastAsia="ja-JP"/>
                </w:rPr>
                <w:t>1 MHz</w:t>
              </w:r>
            </w:ins>
          </w:p>
        </w:tc>
        <w:tc>
          <w:tcPr>
            <w:tcW w:w="4422" w:type="dxa"/>
            <w:tcBorders>
              <w:top w:val="single" w:color="auto" w:sz="2" w:space="0"/>
              <w:left w:val="single" w:color="auto" w:sz="2" w:space="0"/>
              <w:bottom w:val="single" w:color="auto" w:sz="2" w:space="0"/>
              <w:right w:val="single" w:color="auto" w:sz="2" w:space="0"/>
            </w:tcBorders>
          </w:tcPr>
          <w:p w14:paraId="443DC1AB">
            <w:pPr>
              <w:pStyle w:val="54"/>
              <w:rPr>
                <w:ins w:id="2071" w:author="cmcc-chunxia Guo" w:date="2025-08-11T16:10:12Z"/>
                <w:rFonts w:cs="Arial"/>
                <w:lang w:eastAsia="ko-KR"/>
              </w:rPr>
            </w:pPr>
            <w:ins w:id="2072" w:author="cmcc-chunxia Guo" w:date="2025-08-11T16:10:12Z">
              <w:r>
                <w:rPr>
                  <w:rFonts w:cs="Arial"/>
                  <w:lang w:eastAsia="ko-KR"/>
                </w:rPr>
                <w:t xml:space="preserve">This requirement does not apply to BS operating in band n50, n74, </w:t>
              </w:r>
            </w:ins>
            <w:ins w:id="2073" w:author="cmcc-chunxia Guo" w:date="2025-08-11T16:10:12Z">
              <w:r>
                <w:rPr>
                  <w:rFonts w:cs="Arial"/>
                  <w:lang w:eastAsia="ja-JP"/>
                </w:rPr>
                <w:t xml:space="preserve">n75, n92, n94 </w:t>
              </w:r>
            </w:ins>
            <w:ins w:id="2074" w:author="cmcc-chunxia Guo" w:date="2025-08-11T16:10:12Z">
              <w:r>
                <w:rPr>
                  <w:rFonts w:cs="Arial"/>
                  <w:lang w:eastAsia="ko-KR"/>
                </w:rPr>
                <w:t>or n109</w:t>
              </w:r>
            </w:ins>
            <w:ins w:id="2075" w:author="cmcc-chunxia Guo" w:date="2025-08-11T16:10:12Z">
              <w:r>
                <w:rPr>
                  <w:rFonts w:cs="Arial"/>
                  <w:lang w:eastAsia="ja-JP"/>
                </w:rPr>
                <w:t>.</w:t>
              </w:r>
            </w:ins>
          </w:p>
        </w:tc>
      </w:tr>
      <w:tr w14:paraId="11E3D02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2076" w:author="cmcc-chunxia Guo" w:date="2025-08-11T16:10:12Z"/>
        </w:trPr>
        <w:tc>
          <w:tcPr>
            <w:tcW w:w="1302" w:type="dxa"/>
            <w:tcBorders>
              <w:top w:val="nil"/>
              <w:left w:val="single" w:color="auto" w:sz="2" w:space="0"/>
              <w:bottom w:val="single" w:color="auto" w:sz="2" w:space="0"/>
              <w:right w:val="single" w:color="auto" w:sz="2" w:space="0"/>
            </w:tcBorders>
          </w:tcPr>
          <w:p w14:paraId="73B031E3">
            <w:pPr>
              <w:pStyle w:val="53"/>
              <w:rPr>
                <w:ins w:id="2077" w:author="cmcc-chunxia Guo" w:date="2025-08-11T16:10:12Z"/>
              </w:rPr>
            </w:pPr>
            <w:ins w:id="2078" w:author="cmcc-chunxia Guo" w:date="2025-08-11T16:10:12Z">
              <w:r>
                <w:rPr>
                  <w:rFonts w:cs="Arial"/>
                  <w:lang w:eastAsia="ja-JP"/>
                </w:rPr>
                <w:t>or NR Band n74</w:t>
              </w:r>
            </w:ins>
          </w:p>
        </w:tc>
        <w:tc>
          <w:tcPr>
            <w:tcW w:w="1701" w:type="dxa"/>
            <w:tcBorders>
              <w:top w:val="single" w:color="auto" w:sz="2" w:space="0"/>
              <w:left w:val="single" w:color="auto" w:sz="2" w:space="0"/>
              <w:bottom w:val="single" w:color="auto" w:sz="2" w:space="0"/>
              <w:right w:val="single" w:color="auto" w:sz="2" w:space="0"/>
            </w:tcBorders>
          </w:tcPr>
          <w:p w14:paraId="2D3D274E">
            <w:pPr>
              <w:pStyle w:val="53"/>
              <w:rPr>
                <w:ins w:id="2079" w:author="cmcc-chunxia Guo" w:date="2025-08-11T16:10:12Z"/>
                <w:rFonts w:cs="Arial"/>
                <w:lang w:eastAsia="ja-JP"/>
              </w:rPr>
            </w:pPr>
            <w:ins w:id="2080" w:author="cmcc-chunxia Guo" w:date="2025-08-11T16:10:12Z">
              <w:r>
                <w:rPr>
                  <w:rFonts w:cs="Arial"/>
                  <w:lang w:eastAsia="ja-JP"/>
                </w:rPr>
                <w:t>1427 – 1470 MHz</w:t>
              </w:r>
            </w:ins>
          </w:p>
        </w:tc>
        <w:tc>
          <w:tcPr>
            <w:tcW w:w="851" w:type="dxa"/>
            <w:tcBorders>
              <w:top w:val="single" w:color="auto" w:sz="2" w:space="0"/>
              <w:left w:val="single" w:color="auto" w:sz="2" w:space="0"/>
              <w:bottom w:val="single" w:color="auto" w:sz="2" w:space="0"/>
              <w:right w:val="single" w:color="auto" w:sz="2" w:space="0"/>
            </w:tcBorders>
          </w:tcPr>
          <w:p w14:paraId="09350138">
            <w:pPr>
              <w:pStyle w:val="53"/>
              <w:rPr>
                <w:ins w:id="2081" w:author="cmcc-chunxia Guo" w:date="2025-08-11T16:10:12Z"/>
                <w:rFonts w:cs="Arial"/>
                <w:lang w:eastAsia="ja-JP"/>
              </w:rPr>
            </w:pPr>
            <w:ins w:id="2082" w:author="cmcc-chunxia Guo" w:date="2025-08-11T16:10:12Z">
              <w:r>
                <w:rPr>
                  <w:rFonts w:cs="Arial"/>
                  <w:lang w:eastAsia="ja-JP"/>
                </w:rPr>
                <w:t>-49 dBm</w:t>
              </w:r>
            </w:ins>
          </w:p>
        </w:tc>
        <w:tc>
          <w:tcPr>
            <w:tcW w:w="1417" w:type="dxa"/>
            <w:tcBorders>
              <w:top w:val="single" w:color="auto" w:sz="2" w:space="0"/>
              <w:left w:val="single" w:color="auto" w:sz="2" w:space="0"/>
              <w:bottom w:val="single" w:color="auto" w:sz="2" w:space="0"/>
              <w:right w:val="single" w:color="auto" w:sz="2" w:space="0"/>
            </w:tcBorders>
          </w:tcPr>
          <w:p w14:paraId="44AB2552">
            <w:pPr>
              <w:pStyle w:val="53"/>
              <w:rPr>
                <w:ins w:id="2083" w:author="cmcc-chunxia Guo" w:date="2025-08-11T16:10:12Z"/>
                <w:rFonts w:cs="Arial"/>
                <w:lang w:eastAsia="ja-JP"/>
              </w:rPr>
            </w:pPr>
            <w:ins w:id="2084" w:author="cmcc-chunxia Guo" w:date="2025-08-11T16:10:12Z">
              <w:r>
                <w:rPr>
                  <w:rFonts w:cs="Arial"/>
                  <w:lang w:eastAsia="ja-JP"/>
                </w:rPr>
                <w:t>1MHz</w:t>
              </w:r>
            </w:ins>
          </w:p>
        </w:tc>
        <w:tc>
          <w:tcPr>
            <w:tcW w:w="4422" w:type="dxa"/>
            <w:tcBorders>
              <w:top w:val="single" w:color="auto" w:sz="2" w:space="0"/>
              <w:left w:val="single" w:color="auto" w:sz="2" w:space="0"/>
              <w:bottom w:val="single" w:color="auto" w:sz="2" w:space="0"/>
              <w:right w:val="single" w:color="auto" w:sz="2" w:space="0"/>
            </w:tcBorders>
          </w:tcPr>
          <w:p w14:paraId="3A8A8717">
            <w:pPr>
              <w:pStyle w:val="54"/>
              <w:rPr>
                <w:ins w:id="2085" w:author="cmcc-chunxia Guo" w:date="2025-08-11T16:10:12Z"/>
                <w:rFonts w:cs="Arial"/>
                <w:lang w:eastAsia="ko-KR"/>
              </w:rPr>
            </w:pPr>
            <w:ins w:id="2086" w:author="cmcc-chunxia Guo" w:date="2025-08-11T16:10:12Z">
              <w:r>
                <w:rPr>
                  <w:rFonts w:cs="v5.0.0"/>
                  <w:lang w:eastAsia="ko-KR"/>
                </w:rPr>
                <w:t>This requirement does not apply to BS operating in band n50, n51, n74, n75, n76</w:t>
              </w:r>
            </w:ins>
            <w:ins w:id="2087" w:author="cmcc-chunxia Guo" w:date="2025-08-11T16:10:12Z">
              <w:r>
                <w:rPr>
                  <w:rFonts w:cs="Arial"/>
                  <w:lang w:eastAsia="ko-KR"/>
                </w:rPr>
                <w:t>, n91, n92, n93 or n94</w:t>
              </w:r>
            </w:ins>
            <w:ins w:id="2088" w:author="cmcc-chunxia Guo" w:date="2025-08-11T16:10:12Z">
              <w:r>
                <w:rPr>
                  <w:rFonts w:cs="Arial"/>
                  <w:lang w:eastAsia="ja-JP"/>
                </w:rPr>
                <w:t xml:space="preserve"> </w:t>
              </w:r>
            </w:ins>
            <w:ins w:id="2089" w:author="cmcc-chunxia Guo" w:date="2025-08-11T16:10:12Z">
              <w:r>
                <w:rPr>
                  <w:rFonts w:cs="Arial"/>
                  <w:lang w:eastAsia="ko-KR"/>
                </w:rPr>
                <w:t>or n109</w:t>
              </w:r>
            </w:ins>
            <w:ins w:id="2090" w:author="cmcc-chunxia Guo" w:date="2025-08-11T16:10:12Z">
              <w:r>
                <w:rPr>
                  <w:rFonts w:cs="v5.0.0"/>
                  <w:lang w:eastAsia="ko-KR"/>
                </w:rPr>
                <w:t>.</w:t>
              </w:r>
            </w:ins>
          </w:p>
        </w:tc>
      </w:tr>
      <w:tr w14:paraId="29CC697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2091" w:author="cmcc-chunxia Guo" w:date="2025-08-11T16:10:12Z"/>
        </w:trPr>
        <w:tc>
          <w:tcPr>
            <w:tcW w:w="1302" w:type="dxa"/>
            <w:tcBorders>
              <w:top w:val="single" w:color="auto" w:sz="2" w:space="0"/>
              <w:left w:val="single" w:color="auto" w:sz="2" w:space="0"/>
              <w:bottom w:val="single" w:color="auto" w:sz="2" w:space="0"/>
              <w:right w:val="single" w:color="auto" w:sz="2" w:space="0"/>
            </w:tcBorders>
          </w:tcPr>
          <w:p w14:paraId="1E19A854">
            <w:pPr>
              <w:pStyle w:val="53"/>
              <w:rPr>
                <w:ins w:id="2092" w:author="cmcc-chunxia Guo" w:date="2025-08-11T16:10:12Z"/>
              </w:rPr>
            </w:pPr>
            <w:ins w:id="2093" w:author="cmcc-chunxia Guo" w:date="2025-08-11T16:10:12Z">
              <w:r>
                <w:rPr>
                  <w:rFonts w:cs="Arial"/>
                  <w:lang w:eastAsia="ko-KR"/>
                </w:rPr>
                <w:t>E-UTRA Band 75 or NR Band n75</w:t>
              </w:r>
            </w:ins>
          </w:p>
        </w:tc>
        <w:tc>
          <w:tcPr>
            <w:tcW w:w="1701" w:type="dxa"/>
            <w:tcBorders>
              <w:top w:val="single" w:color="auto" w:sz="2" w:space="0"/>
              <w:left w:val="single" w:color="auto" w:sz="2" w:space="0"/>
              <w:bottom w:val="single" w:color="auto" w:sz="2" w:space="0"/>
              <w:right w:val="single" w:color="auto" w:sz="2" w:space="0"/>
            </w:tcBorders>
          </w:tcPr>
          <w:p w14:paraId="7D7F9346">
            <w:pPr>
              <w:pStyle w:val="53"/>
              <w:rPr>
                <w:ins w:id="2094" w:author="cmcc-chunxia Guo" w:date="2025-08-11T16:10:12Z"/>
                <w:rFonts w:cs="Arial"/>
                <w:lang w:eastAsia="ja-JP"/>
              </w:rPr>
            </w:pPr>
            <w:ins w:id="2095" w:author="cmcc-chunxia Guo" w:date="2025-08-11T16:10:12Z">
              <w:r>
                <w:rPr>
                  <w:rFonts w:cs="Arial"/>
                  <w:lang w:eastAsia="ko-KR"/>
                </w:rPr>
                <w:t>1432 – 1517 MHz</w:t>
              </w:r>
            </w:ins>
          </w:p>
        </w:tc>
        <w:tc>
          <w:tcPr>
            <w:tcW w:w="851" w:type="dxa"/>
            <w:tcBorders>
              <w:top w:val="single" w:color="auto" w:sz="2" w:space="0"/>
              <w:left w:val="single" w:color="auto" w:sz="2" w:space="0"/>
              <w:bottom w:val="single" w:color="auto" w:sz="2" w:space="0"/>
              <w:right w:val="single" w:color="auto" w:sz="2" w:space="0"/>
            </w:tcBorders>
          </w:tcPr>
          <w:p w14:paraId="4A8D4DBF">
            <w:pPr>
              <w:pStyle w:val="53"/>
              <w:rPr>
                <w:ins w:id="2096" w:author="cmcc-chunxia Guo" w:date="2025-08-11T16:10:12Z"/>
                <w:rFonts w:cs="Arial"/>
                <w:lang w:eastAsia="ja-JP"/>
              </w:rPr>
            </w:pPr>
            <w:ins w:id="2097" w:author="cmcc-chunxia Guo" w:date="2025-08-11T16:10:12Z">
              <w:r>
                <w:rPr>
                  <w:rFonts w:cs="Arial"/>
                  <w:lang w:eastAsia="ko-KR"/>
                </w:rPr>
                <w:t>-52 dBm</w:t>
              </w:r>
            </w:ins>
          </w:p>
        </w:tc>
        <w:tc>
          <w:tcPr>
            <w:tcW w:w="1417" w:type="dxa"/>
            <w:tcBorders>
              <w:top w:val="single" w:color="auto" w:sz="2" w:space="0"/>
              <w:left w:val="single" w:color="auto" w:sz="2" w:space="0"/>
              <w:bottom w:val="single" w:color="auto" w:sz="2" w:space="0"/>
              <w:right w:val="single" w:color="auto" w:sz="2" w:space="0"/>
            </w:tcBorders>
          </w:tcPr>
          <w:p w14:paraId="7182FDE5">
            <w:pPr>
              <w:pStyle w:val="53"/>
              <w:rPr>
                <w:ins w:id="2098" w:author="cmcc-chunxia Guo" w:date="2025-08-11T16:10:12Z"/>
                <w:rFonts w:cs="Arial"/>
                <w:lang w:eastAsia="ja-JP"/>
              </w:rPr>
            </w:pPr>
            <w:ins w:id="2099" w:author="cmcc-chunxia Guo" w:date="2025-08-11T16:10:12Z">
              <w:r>
                <w:rPr>
                  <w:rFonts w:cs="Arial"/>
                  <w:lang w:eastAsia="ko-KR"/>
                </w:rPr>
                <w:t>1 MHz</w:t>
              </w:r>
            </w:ins>
          </w:p>
        </w:tc>
        <w:tc>
          <w:tcPr>
            <w:tcW w:w="4422" w:type="dxa"/>
            <w:tcBorders>
              <w:top w:val="single" w:color="auto" w:sz="2" w:space="0"/>
              <w:left w:val="single" w:color="auto" w:sz="2" w:space="0"/>
              <w:bottom w:val="single" w:color="auto" w:sz="2" w:space="0"/>
              <w:right w:val="single" w:color="auto" w:sz="2" w:space="0"/>
            </w:tcBorders>
          </w:tcPr>
          <w:p w14:paraId="5263CA3E">
            <w:pPr>
              <w:pStyle w:val="54"/>
              <w:rPr>
                <w:ins w:id="2100" w:author="cmcc-chunxia Guo" w:date="2025-08-11T16:10:12Z"/>
                <w:rFonts w:cs="v5.0.0"/>
                <w:lang w:eastAsia="ko-KR"/>
              </w:rPr>
            </w:pPr>
            <w:ins w:id="2101" w:author="cmcc-chunxia Guo" w:date="2025-08-11T16:10:12Z">
              <w:r>
                <w:rPr>
                  <w:rFonts w:cs="Arial"/>
                  <w:lang w:eastAsia="ko-KR"/>
                </w:rPr>
                <w:t>This requirement does not apply to BS operating in Band n50, n51, n74, n75, n76, n91, n92, n93 or n94</w:t>
              </w:r>
            </w:ins>
            <w:ins w:id="2102" w:author="cmcc-chunxia Guo" w:date="2025-08-11T16:10:12Z">
              <w:r>
                <w:rPr>
                  <w:rFonts w:cs="Arial"/>
                  <w:lang w:eastAsia="ja-JP"/>
                </w:rPr>
                <w:t xml:space="preserve"> </w:t>
              </w:r>
            </w:ins>
            <w:ins w:id="2103" w:author="cmcc-chunxia Guo" w:date="2025-08-11T16:10:12Z">
              <w:r>
                <w:rPr>
                  <w:rFonts w:cs="Arial"/>
                  <w:lang w:eastAsia="ko-KR"/>
                </w:rPr>
                <w:t>or n109.</w:t>
              </w:r>
            </w:ins>
          </w:p>
        </w:tc>
      </w:tr>
      <w:tr w14:paraId="1FCA88F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2104" w:author="cmcc-chunxia Guo" w:date="2025-08-11T16:10:12Z"/>
        </w:trPr>
        <w:tc>
          <w:tcPr>
            <w:tcW w:w="1302" w:type="dxa"/>
            <w:tcBorders>
              <w:top w:val="single" w:color="auto" w:sz="2" w:space="0"/>
              <w:left w:val="single" w:color="auto" w:sz="2" w:space="0"/>
              <w:bottom w:val="single" w:color="auto" w:sz="2" w:space="0"/>
              <w:right w:val="single" w:color="auto" w:sz="2" w:space="0"/>
            </w:tcBorders>
          </w:tcPr>
          <w:p w14:paraId="671A10D5">
            <w:pPr>
              <w:pStyle w:val="53"/>
              <w:rPr>
                <w:ins w:id="2105" w:author="cmcc-chunxia Guo" w:date="2025-08-11T16:10:12Z"/>
              </w:rPr>
            </w:pPr>
            <w:ins w:id="2106" w:author="cmcc-chunxia Guo" w:date="2025-08-11T16:10:12Z">
              <w:r>
                <w:rPr>
                  <w:rFonts w:cs="Arial"/>
                  <w:lang w:eastAsia="ko-KR"/>
                </w:rPr>
                <w:t>E-UTRA Band 76 or NR Band n76</w:t>
              </w:r>
            </w:ins>
          </w:p>
        </w:tc>
        <w:tc>
          <w:tcPr>
            <w:tcW w:w="1701" w:type="dxa"/>
            <w:tcBorders>
              <w:top w:val="single" w:color="auto" w:sz="2" w:space="0"/>
              <w:left w:val="single" w:color="auto" w:sz="2" w:space="0"/>
              <w:bottom w:val="single" w:color="auto" w:sz="2" w:space="0"/>
              <w:right w:val="single" w:color="auto" w:sz="2" w:space="0"/>
            </w:tcBorders>
          </w:tcPr>
          <w:p w14:paraId="69BEB0BD">
            <w:pPr>
              <w:pStyle w:val="53"/>
              <w:rPr>
                <w:ins w:id="2107" w:author="cmcc-chunxia Guo" w:date="2025-08-11T16:10:12Z"/>
                <w:rFonts w:cs="Arial"/>
                <w:lang w:eastAsia="ko-KR"/>
              </w:rPr>
            </w:pPr>
            <w:ins w:id="2108" w:author="cmcc-chunxia Guo" w:date="2025-08-11T16:10:12Z">
              <w:r>
                <w:rPr>
                  <w:rFonts w:cs="Arial"/>
                  <w:lang w:eastAsia="ko-KR"/>
                </w:rPr>
                <w:t>1427 – 1432 MHz</w:t>
              </w:r>
            </w:ins>
          </w:p>
        </w:tc>
        <w:tc>
          <w:tcPr>
            <w:tcW w:w="851" w:type="dxa"/>
            <w:tcBorders>
              <w:top w:val="single" w:color="auto" w:sz="2" w:space="0"/>
              <w:left w:val="single" w:color="auto" w:sz="2" w:space="0"/>
              <w:bottom w:val="single" w:color="auto" w:sz="2" w:space="0"/>
              <w:right w:val="single" w:color="auto" w:sz="2" w:space="0"/>
            </w:tcBorders>
          </w:tcPr>
          <w:p w14:paraId="245F0D9A">
            <w:pPr>
              <w:pStyle w:val="53"/>
              <w:rPr>
                <w:ins w:id="2109" w:author="cmcc-chunxia Guo" w:date="2025-08-11T16:10:12Z"/>
                <w:rFonts w:cs="Arial"/>
                <w:lang w:eastAsia="ko-KR"/>
              </w:rPr>
            </w:pPr>
            <w:ins w:id="2110" w:author="cmcc-chunxia Guo" w:date="2025-08-11T16:10:12Z">
              <w:r>
                <w:rPr>
                  <w:rFonts w:cs="Arial"/>
                  <w:lang w:eastAsia="ko-KR"/>
                </w:rPr>
                <w:t>-52 dBm</w:t>
              </w:r>
            </w:ins>
          </w:p>
        </w:tc>
        <w:tc>
          <w:tcPr>
            <w:tcW w:w="1417" w:type="dxa"/>
            <w:tcBorders>
              <w:top w:val="single" w:color="auto" w:sz="2" w:space="0"/>
              <w:left w:val="single" w:color="auto" w:sz="2" w:space="0"/>
              <w:bottom w:val="single" w:color="auto" w:sz="2" w:space="0"/>
              <w:right w:val="single" w:color="auto" w:sz="2" w:space="0"/>
            </w:tcBorders>
          </w:tcPr>
          <w:p w14:paraId="2D742959">
            <w:pPr>
              <w:pStyle w:val="53"/>
              <w:rPr>
                <w:ins w:id="2111" w:author="cmcc-chunxia Guo" w:date="2025-08-11T16:10:12Z"/>
                <w:rFonts w:cs="Arial"/>
                <w:lang w:eastAsia="ko-KR"/>
              </w:rPr>
            </w:pPr>
            <w:ins w:id="2112" w:author="cmcc-chunxia Guo" w:date="2025-08-11T16:10:12Z">
              <w:r>
                <w:rPr>
                  <w:rFonts w:cs="Arial"/>
                  <w:lang w:eastAsia="ko-KR"/>
                </w:rPr>
                <w:t>1 MHz</w:t>
              </w:r>
            </w:ins>
          </w:p>
        </w:tc>
        <w:tc>
          <w:tcPr>
            <w:tcW w:w="4422" w:type="dxa"/>
            <w:tcBorders>
              <w:top w:val="single" w:color="auto" w:sz="2" w:space="0"/>
              <w:left w:val="single" w:color="auto" w:sz="2" w:space="0"/>
              <w:bottom w:val="single" w:color="auto" w:sz="2" w:space="0"/>
              <w:right w:val="single" w:color="auto" w:sz="2" w:space="0"/>
            </w:tcBorders>
          </w:tcPr>
          <w:p w14:paraId="01A35C5C">
            <w:pPr>
              <w:pStyle w:val="54"/>
              <w:rPr>
                <w:ins w:id="2113" w:author="cmcc-chunxia Guo" w:date="2025-08-11T16:10:12Z"/>
                <w:rFonts w:cs="Arial"/>
                <w:lang w:eastAsia="ko-KR"/>
              </w:rPr>
            </w:pPr>
            <w:ins w:id="2114" w:author="cmcc-chunxia Guo" w:date="2025-08-11T16:10:12Z">
              <w:r>
                <w:rPr>
                  <w:rFonts w:cs="Arial"/>
                  <w:lang w:eastAsia="ko-KR"/>
                </w:rPr>
                <w:t>This requirement does not apply to BS operating in Band n50, n51, n75, n76, n91, n92, n93, n94</w:t>
              </w:r>
            </w:ins>
            <w:ins w:id="2115" w:author="cmcc-chunxia Guo" w:date="2025-08-11T16:10:12Z">
              <w:r>
                <w:rPr>
                  <w:rFonts w:cs="Arial"/>
                  <w:lang w:eastAsia="ja-JP"/>
                </w:rPr>
                <w:t xml:space="preserve"> </w:t>
              </w:r>
            </w:ins>
            <w:ins w:id="2116" w:author="cmcc-chunxia Guo" w:date="2025-08-11T16:10:12Z">
              <w:r>
                <w:rPr>
                  <w:rFonts w:cs="Arial"/>
                  <w:lang w:eastAsia="ko-KR"/>
                </w:rPr>
                <w:t>or n109.</w:t>
              </w:r>
            </w:ins>
          </w:p>
        </w:tc>
      </w:tr>
      <w:tr w14:paraId="7314F50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2117" w:author="cmcc-chunxia Guo" w:date="2025-08-11T16:10:12Z"/>
        </w:trPr>
        <w:tc>
          <w:tcPr>
            <w:tcW w:w="1302" w:type="dxa"/>
            <w:tcBorders>
              <w:top w:val="single" w:color="auto" w:sz="2" w:space="0"/>
              <w:left w:val="single" w:color="auto" w:sz="2" w:space="0"/>
              <w:bottom w:val="single" w:color="auto" w:sz="2" w:space="0"/>
              <w:right w:val="single" w:color="auto" w:sz="2" w:space="0"/>
            </w:tcBorders>
          </w:tcPr>
          <w:p w14:paraId="559AC150">
            <w:pPr>
              <w:pStyle w:val="53"/>
              <w:rPr>
                <w:ins w:id="2118" w:author="cmcc-chunxia Guo" w:date="2025-08-11T16:10:12Z"/>
              </w:rPr>
            </w:pPr>
            <w:ins w:id="2119" w:author="cmcc-chunxia Guo" w:date="2025-08-11T16:10:12Z">
              <w:r>
                <w:rPr>
                  <w:rFonts w:cs="Arial"/>
                  <w:lang w:eastAsia="ko-KR"/>
                </w:rPr>
                <w:t>NR Band n77</w:t>
              </w:r>
            </w:ins>
          </w:p>
        </w:tc>
        <w:tc>
          <w:tcPr>
            <w:tcW w:w="1701" w:type="dxa"/>
            <w:tcBorders>
              <w:top w:val="single" w:color="auto" w:sz="2" w:space="0"/>
              <w:left w:val="single" w:color="auto" w:sz="2" w:space="0"/>
              <w:bottom w:val="single" w:color="auto" w:sz="2" w:space="0"/>
              <w:right w:val="single" w:color="auto" w:sz="2" w:space="0"/>
            </w:tcBorders>
          </w:tcPr>
          <w:p w14:paraId="44513621">
            <w:pPr>
              <w:pStyle w:val="53"/>
              <w:rPr>
                <w:ins w:id="2120" w:author="cmcc-chunxia Guo" w:date="2025-08-11T16:10:12Z"/>
                <w:rFonts w:cs="Arial"/>
                <w:lang w:eastAsia="ko-KR"/>
              </w:rPr>
            </w:pPr>
            <w:ins w:id="2121" w:author="cmcc-chunxia Guo" w:date="2025-08-11T16:10:12Z">
              <w:r>
                <w:rPr/>
                <w:t>3.3 – 4.2 GHz</w:t>
              </w:r>
            </w:ins>
          </w:p>
        </w:tc>
        <w:tc>
          <w:tcPr>
            <w:tcW w:w="851" w:type="dxa"/>
            <w:tcBorders>
              <w:top w:val="single" w:color="auto" w:sz="2" w:space="0"/>
              <w:left w:val="single" w:color="auto" w:sz="2" w:space="0"/>
              <w:bottom w:val="single" w:color="auto" w:sz="2" w:space="0"/>
              <w:right w:val="single" w:color="auto" w:sz="2" w:space="0"/>
            </w:tcBorders>
          </w:tcPr>
          <w:p w14:paraId="1CCBCB81">
            <w:pPr>
              <w:pStyle w:val="53"/>
              <w:rPr>
                <w:ins w:id="2122" w:author="cmcc-chunxia Guo" w:date="2025-08-11T16:10:12Z"/>
                <w:rFonts w:cs="Arial"/>
                <w:lang w:eastAsia="ko-KR"/>
              </w:rPr>
            </w:pPr>
            <w:ins w:id="2123" w:author="cmcc-chunxia Guo" w:date="2025-08-11T16:10:12Z">
              <w:r>
                <w:rPr>
                  <w:rFonts w:cs="Arial"/>
                  <w:lang w:eastAsia="ko-KR"/>
                </w:rPr>
                <w:t>-52 dBm</w:t>
              </w:r>
            </w:ins>
          </w:p>
        </w:tc>
        <w:tc>
          <w:tcPr>
            <w:tcW w:w="1417" w:type="dxa"/>
            <w:tcBorders>
              <w:top w:val="single" w:color="auto" w:sz="2" w:space="0"/>
              <w:left w:val="single" w:color="auto" w:sz="2" w:space="0"/>
              <w:bottom w:val="single" w:color="auto" w:sz="2" w:space="0"/>
              <w:right w:val="single" w:color="auto" w:sz="2" w:space="0"/>
            </w:tcBorders>
          </w:tcPr>
          <w:p w14:paraId="6E5E25A8">
            <w:pPr>
              <w:pStyle w:val="53"/>
              <w:rPr>
                <w:ins w:id="2124" w:author="cmcc-chunxia Guo" w:date="2025-08-11T16:10:12Z"/>
                <w:rFonts w:cs="Arial"/>
                <w:lang w:eastAsia="ko-KR"/>
              </w:rPr>
            </w:pPr>
            <w:ins w:id="2125" w:author="cmcc-chunxia Guo" w:date="2025-08-11T16:10:12Z">
              <w:r>
                <w:rPr>
                  <w:rFonts w:cs="Arial"/>
                  <w:lang w:eastAsia="ko-KR"/>
                </w:rPr>
                <w:t>1 MHz</w:t>
              </w:r>
            </w:ins>
          </w:p>
        </w:tc>
        <w:tc>
          <w:tcPr>
            <w:tcW w:w="4422" w:type="dxa"/>
            <w:tcBorders>
              <w:top w:val="single" w:color="auto" w:sz="2" w:space="0"/>
              <w:left w:val="single" w:color="auto" w:sz="2" w:space="0"/>
              <w:bottom w:val="single" w:color="auto" w:sz="2" w:space="0"/>
              <w:right w:val="single" w:color="auto" w:sz="2" w:space="0"/>
            </w:tcBorders>
          </w:tcPr>
          <w:p w14:paraId="4BA67338">
            <w:pPr>
              <w:pStyle w:val="54"/>
              <w:rPr>
                <w:ins w:id="2126" w:author="cmcc-chunxia Guo" w:date="2025-08-11T16:10:12Z"/>
                <w:rFonts w:cs="Arial"/>
                <w:lang w:eastAsia="ko-KR"/>
              </w:rPr>
            </w:pPr>
            <w:ins w:id="2127" w:author="cmcc-chunxia Guo" w:date="2025-08-11T16:10:12Z">
              <w:r>
                <w:rPr>
                  <w:rFonts w:cs="Arial"/>
                  <w:lang w:eastAsia="ko-KR"/>
                </w:rPr>
                <w:t>This requirement does not apply to BS operating in Band n48, n77 or n78</w:t>
              </w:r>
            </w:ins>
          </w:p>
        </w:tc>
      </w:tr>
      <w:tr w14:paraId="2D7AC6A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2128" w:author="cmcc-chunxia Guo" w:date="2025-08-11T16:10:12Z"/>
        </w:trPr>
        <w:tc>
          <w:tcPr>
            <w:tcW w:w="1302" w:type="dxa"/>
            <w:tcBorders>
              <w:top w:val="single" w:color="auto" w:sz="2" w:space="0"/>
              <w:left w:val="single" w:color="auto" w:sz="2" w:space="0"/>
              <w:bottom w:val="single" w:color="auto" w:sz="2" w:space="0"/>
              <w:right w:val="single" w:color="auto" w:sz="2" w:space="0"/>
            </w:tcBorders>
          </w:tcPr>
          <w:p w14:paraId="05EB7C87">
            <w:pPr>
              <w:pStyle w:val="53"/>
              <w:rPr>
                <w:ins w:id="2129" w:author="cmcc-chunxia Guo" w:date="2025-08-11T16:10:12Z"/>
              </w:rPr>
            </w:pPr>
            <w:ins w:id="2130" w:author="cmcc-chunxia Guo" w:date="2025-08-11T16:10:12Z">
              <w:r>
                <w:rPr>
                  <w:rFonts w:cs="Arial"/>
                  <w:lang w:eastAsia="ko-KR"/>
                </w:rPr>
                <w:t>NR Band n78</w:t>
              </w:r>
            </w:ins>
          </w:p>
        </w:tc>
        <w:tc>
          <w:tcPr>
            <w:tcW w:w="1701" w:type="dxa"/>
            <w:tcBorders>
              <w:top w:val="single" w:color="auto" w:sz="2" w:space="0"/>
              <w:left w:val="single" w:color="auto" w:sz="2" w:space="0"/>
              <w:bottom w:val="single" w:color="auto" w:sz="2" w:space="0"/>
              <w:right w:val="single" w:color="auto" w:sz="2" w:space="0"/>
            </w:tcBorders>
          </w:tcPr>
          <w:p w14:paraId="3C1D17B8">
            <w:pPr>
              <w:pStyle w:val="53"/>
              <w:rPr>
                <w:ins w:id="2131" w:author="cmcc-chunxia Guo" w:date="2025-08-11T16:10:12Z"/>
              </w:rPr>
            </w:pPr>
            <w:ins w:id="2132" w:author="cmcc-chunxia Guo" w:date="2025-08-11T16:10:12Z">
              <w:r>
                <w:rPr/>
                <w:t>3.3 – 3.8 GHz</w:t>
              </w:r>
            </w:ins>
          </w:p>
        </w:tc>
        <w:tc>
          <w:tcPr>
            <w:tcW w:w="851" w:type="dxa"/>
            <w:tcBorders>
              <w:top w:val="single" w:color="auto" w:sz="2" w:space="0"/>
              <w:left w:val="single" w:color="auto" w:sz="2" w:space="0"/>
              <w:bottom w:val="single" w:color="auto" w:sz="2" w:space="0"/>
              <w:right w:val="single" w:color="auto" w:sz="2" w:space="0"/>
            </w:tcBorders>
          </w:tcPr>
          <w:p w14:paraId="064B1D72">
            <w:pPr>
              <w:pStyle w:val="53"/>
              <w:rPr>
                <w:ins w:id="2133" w:author="cmcc-chunxia Guo" w:date="2025-08-11T16:10:12Z"/>
                <w:rFonts w:cs="Arial"/>
                <w:lang w:eastAsia="ko-KR"/>
              </w:rPr>
            </w:pPr>
            <w:ins w:id="2134" w:author="cmcc-chunxia Guo" w:date="2025-08-11T16:10:12Z">
              <w:r>
                <w:rPr>
                  <w:rFonts w:cs="Arial"/>
                  <w:lang w:eastAsia="ko-KR"/>
                </w:rPr>
                <w:t>-52 dBm</w:t>
              </w:r>
            </w:ins>
          </w:p>
        </w:tc>
        <w:tc>
          <w:tcPr>
            <w:tcW w:w="1417" w:type="dxa"/>
            <w:tcBorders>
              <w:top w:val="single" w:color="auto" w:sz="2" w:space="0"/>
              <w:left w:val="single" w:color="auto" w:sz="2" w:space="0"/>
              <w:bottom w:val="single" w:color="auto" w:sz="2" w:space="0"/>
              <w:right w:val="single" w:color="auto" w:sz="2" w:space="0"/>
            </w:tcBorders>
          </w:tcPr>
          <w:p w14:paraId="297A5049">
            <w:pPr>
              <w:pStyle w:val="53"/>
              <w:rPr>
                <w:ins w:id="2135" w:author="cmcc-chunxia Guo" w:date="2025-08-11T16:10:12Z"/>
                <w:rFonts w:cs="Arial"/>
                <w:lang w:eastAsia="ko-KR"/>
              </w:rPr>
            </w:pPr>
            <w:ins w:id="2136" w:author="cmcc-chunxia Guo" w:date="2025-08-11T16:10:12Z">
              <w:r>
                <w:rPr>
                  <w:rFonts w:cs="Arial"/>
                  <w:lang w:eastAsia="ko-KR"/>
                </w:rPr>
                <w:t>1 MHz</w:t>
              </w:r>
            </w:ins>
          </w:p>
        </w:tc>
        <w:tc>
          <w:tcPr>
            <w:tcW w:w="4422" w:type="dxa"/>
            <w:tcBorders>
              <w:top w:val="single" w:color="auto" w:sz="2" w:space="0"/>
              <w:left w:val="single" w:color="auto" w:sz="2" w:space="0"/>
              <w:bottom w:val="single" w:color="auto" w:sz="2" w:space="0"/>
              <w:right w:val="single" w:color="auto" w:sz="2" w:space="0"/>
            </w:tcBorders>
          </w:tcPr>
          <w:p w14:paraId="465D3277">
            <w:pPr>
              <w:pStyle w:val="54"/>
              <w:rPr>
                <w:ins w:id="2137" w:author="cmcc-chunxia Guo" w:date="2025-08-11T16:10:12Z"/>
                <w:rFonts w:cs="Arial"/>
                <w:lang w:eastAsia="ko-KR"/>
              </w:rPr>
            </w:pPr>
            <w:ins w:id="2138" w:author="cmcc-chunxia Guo" w:date="2025-08-11T16:10:12Z">
              <w:r>
                <w:rPr>
                  <w:rFonts w:cs="Arial"/>
                  <w:lang w:eastAsia="ko-KR"/>
                </w:rPr>
                <w:t>This requirement does not apply to BS operating in Band n48, n77 or n78</w:t>
              </w:r>
            </w:ins>
          </w:p>
        </w:tc>
      </w:tr>
      <w:tr w14:paraId="0288492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2139" w:author="cmcc-chunxia Guo" w:date="2025-08-11T16:10:12Z"/>
        </w:trPr>
        <w:tc>
          <w:tcPr>
            <w:tcW w:w="1302" w:type="dxa"/>
            <w:tcBorders>
              <w:top w:val="single" w:color="auto" w:sz="2" w:space="0"/>
              <w:left w:val="single" w:color="auto" w:sz="2" w:space="0"/>
              <w:bottom w:val="single" w:color="auto" w:sz="2" w:space="0"/>
              <w:right w:val="single" w:color="auto" w:sz="2" w:space="0"/>
            </w:tcBorders>
          </w:tcPr>
          <w:p w14:paraId="5759DD89">
            <w:pPr>
              <w:pStyle w:val="53"/>
              <w:rPr>
                <w:ins w:id="2140" w:author="cmcc-chunxia Guo" w:date="2025-08-11T16:10:12Z"/>
              </w:rPr>
            </w:pPr>
            <w:ins w:id="2141" w:author="cmcc-chunxia Guo" w:date="2025-08-11T16:10:12Z">
              <w:r>
                <w:rPr>
                  <w:rFonts w:cs="Arial"/>
                  <w:lang w:eastAsia="ko-KR"/>
                </w:rPr>
                <w:t>NR Band n79</w:t>
              </w:r>
            </w:ins>
          </w:p>
        </w:tc>
        <w:tc>
          <w:tcPr>
            <w:tcW w:w="1701" w:type="dxa"/>
            <w:tcBorders>
              <w:top w:val="single" w:color="auto" w:sz="2" w:space="0"/>
              <w:left w:val="single" w:color="auto" w:sz="2" w:space="0"/>
              <w:bottom w:val="single" w:color="auto" w:sz="2" w:space="0"/>
              <w:right w:val="single" w:color="auto" w:sz="2" w:space="0"/>
            </w:tcBorders>
          </w:tcPr>
          <w:p w14:paraId="5F5D950C">
            <w:pPr>
              <w:pStyle w:val="53"/>
              <w:rPr>
                <w:ins w:id="2142" w:author="cmcc-chunxia Guo" w:date="2025-08-11T16:10:12Z"/>
              </w:rPr>
            </w:pPr>
            <w:ins w:id="2143" w:author="cmcc-chunxia Guo" w:date="2025-08-11T16:10:12Z">
              <w:r>
                <w:rPr/>
                <w:t>4.4 – 5.0 GHz</w:t>
              </w:r>
            </w:ins>
          </w:p>
        </w:tc>
        <w:tc>
          <w:tcPr>
            <w:tcW w:w="851" w:type="dxa"/>
            <w:tcBorders>
              <w:top w:val="single" w:color="auto" w:sz="2" w:space="0"/>
              <w:left w:val="single" w:color="auto" w:sz="2" w:space="0"/>
              <w:bottom w:val="single" w:color="auto" w:sz="2" w:space="0"/>
              <w:right w:val="single" w:color="auto" w:sz="2" w:space="0"/>
            </w:tcBorders>
          </w:tcPr>
          <w:p w14:paraId="5031857A">
            <w:pPr>
              <w:pStyle w:val="53"/>
              <w:rPr>
                <w:ins w:id="2144" w:author="cmcc-chunxia Guo" w:date="2025-08-11T16:10:12Z"/>
                <w:rFonts w:cs="Arial"/>
                <w:lang w:eastAsia="ko-KR"/>
              </w:rPr>
            </w:pPr>
            <w:ins w:id="2145" w:author="cmcc-chunxia Guo" w:date="2025-08-11T16:10:12Z">
              <w:r>
                <w:rPr>
                  <w:rFonts w:cs="Arial"/>
                  <w:lang w:eastAsia="ko-KR"/>
                </w:rPr>
                <w:t>-52 dBm</w:t>
              </w:r>
            </w:ins>
          </w:p>
        </w:tc>
        <w:tc>
          <w:tcPr>
            <w:tcW w:w="1417" w:type="dxa"/>
            <w:tcBorders>
              <w:top w:val="single" w:color="auto" w:sz="2" w:space="0"/>
              <w:left w:val="single" w:color="auto" w:sz="2" w:space="0"/>
              <w:bottom w:val="single" w:color="auto" w:sz="2" w:space="0"/>
              <w:right w:val="single" w:color="auto" w:sz="2" w:space="0"/>
            </w:tcBorders>
          </w:tcPr>
          <w:p w14:paraId="044E969D">
            <w:pPr>
              <w:pStyle w:val="53"/>
              <w:rPr>
                <w:ins w:id="2146" w:author="cmcc-chunxia Guo" w:date="2025-08-11T16:10:12Z"/>
                <w:rFonts w:cs="Arial"/>
                <w:lang w:eastAsia="ko-KR"/>
              </w:rPr>
            </w:pPr>
            <w:ins w:id="2147" w:author="cmcc-chunxia Guo" w:date="2025-08-11T16:10:12Z">
              <w:r>
                <w:rPr>
                  <w:rFonts w:cs="Arial"/>
                  <w:lang w:eastAsia="ko-KR"/>
                </w:rPr>
                <w:t>1 MHz</w:t>
              </w:r>
            </w:ins>
          </w:p>
        </w:tc>
        <w:tc>
          <w:tcPr>
            <w:tcW w:w="4422" w:type="dxa"/>
            <w:tcBorders>
              <w:top w:val="single" w:color="auto" w:sz="2" w:space="0"/>
              <w:left w:val="single" w:color="auto" w:sz="2" w:space="0"/>
              <w:bottom w:val="single" w:color="auto" w:sz="2" w:space="0"/>
              <w:right w:val="single" w:color="auto" w:sz="2" w:space="0"/>
            </w:tcBorders>
          </w:tcPr>
          <w:p w14:paraId="3C5F59A9">
            <w:pPr>
              <w:pStyle w:val="54"/>
              <w:rPr>
                <w:ins w:id="2148" w:author="cmcc-chunxia Guo" w:date="2025-08-11T16:10:12Z"/>
                <w:rFonts w:cs="Arial"/>
                <w:lang w:eastAsia="ko-KR"/>
              </w:rPr>
            </w:pPr>
            <w:ins w:id="2149" w:author="cmcc-chunxia Guo" w:date="2025-08-11T16:10:12Z">
              <w:r>
                <w:rPr>
                  <w:rFonts w:cs="Arial"/>
                  <w:lang w:eastAsia="ko-KR"/>
                </w:rPr>
                <w:t>This requirement does not apply to BS operating in Band n79</w:t>
              </w:r>
            </w:ins>
          </w:p>
        </w:tc>
      </w:tr>
      <w:tr w14:paraId="57E1EC9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2150" w:author="cmcc-chunxia Guo" w:date="2025-08-11T16:10:12Z"/>
        </w:trPr>
        <w:tc>
          <w:tcPr>
            <w:tcW w:w="1302" w:type="dxa"/>
            <w:tcBorders>
              <w:top w:val="single" w:color="auto" w:sz="2" w:space="0"/>
              <w:left w:val="single" w:color="auto" w:sz="2" w:space="0"/>
              <w:bottom w:val="single" w:color="auto" w:sz="2" w:space="0"/>
              <w:right w:val="single" w:color="auto" w:sz="2" w:space="0"/>
            </w:tcBorders>
          </w:tcPr>
          <w:p w14:paraId="552A0809">
            <w:pPr>
              <w:pStyle w:val="53"/>
              <w:rPr>
                <w:ins w:id="2151" w:author="cmcc-chunxia Guo" w:date="2025-08-11T16:10:12Z"/>
              </w:rPr>
            </w:pPr>
            <w:ins w:id="2152" w:author="cmcc-chunxia Guo" w:date="2025-08-11T16:10:12Z">
              <w:r>
                <w:rPr>
                  <w:rFonts w:cs="Arial"/>
                  <w:lang w:eastAsia="ko-KR"/>
                </w:rPr>
                <w:t>NR Band n80</w:t>
              </w:r>
            </w:ins>
          </w:p>
        </w:tc>
        <w:tc>
          <w:tcPr>
            <w:tcW w:w="1701" w:type="dxa"/>
            <w:tcBorders>
              <w:top w:val="single" w:color="auto" w:sz="2" w:space="0"/>
              <w:left w:val="single" w:color="auto" w:sz="2" w:space="0"/>
              <w:bottom w:val="single" w:color="auto" w:sz="2" w:space="0"/>
              <w:right w:val="single" w:color="auto" w:sz="2" w:space="0"/>
            </w:tcBorders>
          </w:tcPr>
          <w:p w14:paraId="1308DFDA">
            <w:pPr>
              <w:pStyle w:val="53"/>
              <w:rPr>
                <w:ins w:id="2153" w:author="cmcc-chunxia Guo" w:date="2025-08-11T16:10:12Z"/>
              </w:rPr>
            </w:pPr>
            <w:ins w:id="2154" w:author="cmcc-chunxia Guo" w:date="2025-08-11T16:10:12Z">
              <w:r>
                <w:rPr/>
                <w:t>1710 – 1785 MHz</w:t>
              </w:r>
            </w:ins>
          </w:p>
        </w:tc>
        <w:tc>
          <w:tcPr>
            <w:tcW w:w="851" w:type="dxa"/>
            <w:tcBorders>
              <w:top w:val="single" w:color="auto" w:sz="2" w:space="0"/>
              <w:left w:val="single" w:color="auto" w:sz="2" w:space="0"/>
              <w:bottom w:val="single" w:color="auto" w:sz="2" w:space="0"/>
              <w:right w:val="single" w:color="auto" w:sz="2" w:space="0"/>
            </w:tcBorders>
          </w:tcPr>
          <w:p w14:paraId="7799E744">
            <w:pPr>
              <w:pStyle w:val="53"/>
              <w:rPr>
                <w:ins w:id="2155" w:author="cmcc-chunxia Guo" w:date="2025-08-11T16:10:12Z"/>
                <w:rFonts w:cs="Arial"/>
                <w:lang w:eastAsia="ko-KR"/>
              </w:rPr>
            </w:pPr>
            <w:ins w:id="2156" w:author="cmcc-chunxia Guo" w:date="2025-08-11T16:10:12Z">
              <w:r>
                <w:rPr>
                  <w:rFonts w:cs="Arial"/>
                  <w:lang w:eastAsia="ko-KR"/>
                </w:rPr>
                <w:t>-49 dBm</w:t>
              </w:r>
            </w:ins>
          </w:p>
        </w:tc>
        <w:tc>
          <w:tcPr>
            <w:tcW w:w="1417" w:type="dxa"/>
            <w:tcBorders>
              <w:top w:val="single" w:color="auto" w:sz="2" w:space="0"/>
              <w:left w:val="single" w:color="auto" w:sz="2" w:space="0"/>
              <w:bottom w:val="single" w:color="auto" w:sz="2" w:space="0"/>
              <w:right w:val="single" w:color="auto" w:sz="2" w:space="0"/>
            </w:tcBorders>
          </w:tcPr>
          <w:p w14:paraId="578527CA">
            <w:pPr>
              <w:pStyle w:val="53"/>
              <w:rPr>
                <w:ins w:id="2157" w:author="cmcc-chunxia Guo" w:date="2025-08-11T16:10:12Z"/>
                <w:rFonts w:cs="Arial"/>
                <w:lang w:eastAsia="ko-KR"/>
              </w:rPr>
            </w:pPr>
            <w:ins w:id="2158" w:author="cmcc-chunxia Guo" w:date="2025-08-11T16:10:12Z">
              <w:r>
                <w:rPr>
                  <w:rFonts w:cs="Arial"/>
                  <w:lang w:eastAsia="ko-KR"/>
                </w:rPr>
                <w:t>1 MHz</w:t>
              </w:r>
            </w:ins>
          </w:p>
        </w:tc>
        <w:tc>
          <w:tcPr>
            <w:tcW w:w="4422" w:type="dxa"/>
            <w:tcBorders>
              <w:top w:val="single" w:color="auto" w:sz="2" w:space="0"/>
              <w:left w:val="single" w:color="auto" w:sz="2" w:space="0"/>
              <w:bottom w:val="single" w:color="auto" w:sz="2" w:space="0"/>
              <w:right w:val="single" w:color="auto" w:sz="2" w:space="0"/>
            </w:tcBorders>
          </w:tcPr>
          <w:p w14:paraId="3FED13D4">
            <w:pPr>
              <w:pStyle w:val="54"/>
              <w:rPr>
                <w:ins w:id="2159" w:author="cmcc-chunxia Guo" w:date="2025-08-11T16:10:12Z"/>
                <w:rFonts w:cs="Arial"/>
                <w:lang w:eastAsia="ko-KR"/>
              </w:rPr>
            </w:pPr>
            <w:ins w:id="2160" w:author="cmcc-chunxia Guo" w:date="2025-08-11T16:10:12Z">
              <w:r>
                <w:rPr>
                  <w:rFonts w:cs="Arial"/>
                  <w:lang w:eastAsia="ko-KR"/>
                </w:rPr>
                <w:t>This requirement does not apply to BS operating in band n3, since it is already covered by the requirement in clause 6.6.5.2.2.</w:t>
              </w:r>
            </w:ins>
          </w:p>
        </w:tc>
      </w:tr>
      <w:tr w14:paraId="6680F63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2161" w:author="cmcc-chunxia Guo" w:date="2025-08-11T16:10:12Z"/>
        </w:trPr>
        <w:tc>
          <w:tcPr>
            <w:tcW w:w="1302" w:type="dxa"/>
            <w:tcBorders>
              <w:top w:val="single" w:color="auto" w:sz="2" w:space="0"/>
              <w:left w:val="single" w:color="auto" w:sz="2" w:space="0"/>
              <w:bottom w:val="single" w:color="auto" w:sz="2" w:space="0"/>
              <w:right w:val="single" w:color="auto" w:sz="2" w:space="0"/>
            </w:tcBorders>
          </w:tcPr>
          <w:p w14:paraId="58D2ABF2">
            <w:pPr>
              <w:pStyle w:val="53"/>
              <w:rPr>
                <w:ins w:id="2162" w:author="cmcc-chunxia Guo" w:date="2025-08-11T16:10:12Z"/>
              </w:rPr>
            </w:pPr>
            <w:ins w:id="2163" w:author="cmcc-chunxia Guo" w:date="2025-08-11T16:10:12Z">
              <w:r>
                <w:rPr>
                  <w:rFonts w:cs="Arial"/>
                  <w:lang w:eastAsia="ko-KR"/>
                </w:rPr>
                <w:t>NR Band n81</w:t>
              </w:r>
            </w:ins>
          </w:p>
        </w:tc>
        <w:tc>
          <w:tcPr>
            <w:tcW w:w="1701" w:type="dxa"/>
            <w:tcBorders>
              <w:top w:val="single" w:color="auto" w:sz="2" w:space="0"/>
              <w:left w:val="single" w:color="auto" w:sz="2" w:space="0"/>
              <w:bottom w:val="single" w:color="auto" w:sz="2" w:space="0"/>
              <w:right w:val="single" w:color="auto" w:sz="2" w:space="0"/>
            </w:tcBorders>
          </w:tcPr>
          <w:p w14:paraId="1D425EA4">
            <w:pPr>
              <w:pStyle w:val="53"/>
              <w:rPr>
                <w:ins w:id="2164" w:author="cmcc-chunxia Guo" w:date="2025-08-11T16:10:12Z"/>
              </w:rPr>
            </w:pPr>
            <w:ins w:id="2165" w:author="cmcc-chunxia Guo" w:date="2025-08-11T16:10:12Z">
              <w:r>
                <w:rPr/>
                <w:t>880 – 915 MHz</w:t>
              </w:r>
            </w:ins>
          </w:p>
        </w:tc>
        <w:tc>
          <w:tcPr>
            <w:tcW w:w="851" w:type="dxa"/>
            <w:tcBorders>
              <w:top w:val="single" w:color="auto" w:sz="2" w:space="0"/>
              <w:left w:val="single" w:color="auto" w:sz="2" w:space="0"/>
              <w:bottom w:val="single" w:color="auto" w:sz="2" w:space="0"/>
              <w:right w:val="single" w:color="auto" w:sz="2" w:space="0"/>
            </w:tcBorders>
          </w:tcPr>
          <w:p w14:paraId="594AB63C">
            <w:pPr>
              <w:pStyle w:val="53"/>
              <w:rPr>
                <w:ins w:id="2166" w:author="cmcc-chunxia Guo" w:date="2025-08-11T16:10:12Z"/>
                <w:rFonts w:cs="Arial"/>
                <w:lang w:eastAsia="ko-KR"/>
              </w:rPr>
            </w:pPr>
            <w:ins w:id="2167" w:author="cmcc-chunxia Guo" w:date="2025-08-11T16:10:12Z">
              <w:r>
                <w:rPr>
                  <w:rFonts w:cs="Arial"/>
                  <w:lang w:eastAsia="ko-KR"/>
                </w:rPr>
                <w:t>-49 dBm</w:t>
              </w:r>
            </w:ins>
          </w:p>
        </w:tc>
        <w:tc>
          <w:tcPr>
            <w:tcW w:w="1417" w:type="dxa"/>
            <w:tcBorders>
              <w:top w:val="single" w:color="auto" w:sz="2" w:space="0"/>
              <w:left w:val="single" w:color="auto" w:sz="2" w:space="0"/>
              <w:bottom w:val="single" w:color="auto" w:sz="2" w:space="0"/>
              <w:right w:val="single" w:color="auto" w:sz="2" w:space="0"/>
            </w:tcBorders>
          </w:tcPr>
          <w:p w14:paraId="64E992ED">
            <w:pPr>
              <w:pStyle w:val="53"/>
              <w:rPr>
                <w:ins w:id="2168" w:author="cmcc-chunxia Guo" w:date="2025-08-11T16:10:12Z"/>
                <w:rFonts w:cs="Arial"/>
                <w:lang w:eastAsia="ko-KR"/>
              </w:rPr>
            </w:pPr>
            <w:ins w:id="2169" w:author="cmcc-chunxia Guo" w:date="2025-08-11T16:10:12Z">
              <w:r>
                <w:rPr>
                  <w:rFonts w:cs="Arial"/>
                  <w:lang w:eastAsia="ko-KR"/>
                </w:rPr>
                <w:t>1 MHz</w:t>
              </w:r>
            </w:ins>
          </w:p>
        </w:tc>
        <w:tc>
          <w:tcPr>
            <w:tcW w:w="4422" w:type="dxa"/>
            <w:tcBorders>
              <w:top w:val="single" w:color="auto" w:sz="2" w:space="0"/>
              <w:left w:val="single" w:color="auto" w:sz="2" w:space="0"/>
              <w:bottom w:val="single" w:color="auto" w:sz="2" w:space="0"/>
              <w:right w:val="single" w:color="auto" w:sz="2" w:space="0"/>
            </w:tcBorders>
          </w:tcPr>
          <w:p w14:paraId="6D614203">
            <w:pPr>
              <w:pStyle w:val="54"/>
              <w:rPr>
                <w:ins w:id="2170" w:author="cmcc-chunxia Guo" w:date="2025-08-11T16:10:12Z"/>
                <w:rFonts w:cs="Arial"/>
                <w:lang w:eastAsia="ko-KR"/>
              </w:rPr>
            </w:pPr>
            <w:ins w:id="2171" w:author="cmcc-chunxia Guo" w:date="2025-08-11T16:10:12Z">
              <w:r>
                <w:rPr>
                  <w:rFonts w:cs="Arial"/>
                  <w:lang w:eastAsia="ko-KR"/>
                </w:rPr>
                <w:t>This requirement does not apply to BS operating in band n8, since it is already covered by the requirement in clause 6.6.5.2.2.</w:t>
              </w:r>
            </w:ins>
          </w:p>
        </w:tc>
      </w:tr>
      <w:tr w14:paraId="09D1D1E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2172" w:author="cmcc-chunxia Guo" w:date="2025-08-11T16:10:12Z"/>
        </w:trPr>
        <w:tc>
          <w:tcPr>
            <w:tcW w:w="1302" w:type="dxa"/>
            <w:tcBorders>
              <w:top w:val="single" w:color="auto" w:sz="2" w:space="0"/>
              <w:left w:val="single" w:color="auto" w:sz="2" w:space="0"/>
              <w:bottom w:val="single" w:color="auto" w:sz="2" w:space="0"/>
              <w:right w:val="single" w:color="auto" w:sz="2" w:space="0"/>
            </w:tcBorders>
          </w:tcPr>
          <w:p w14:paraId="38D9071D">
            <w:pPr>
              <w:pStyle w:val="53"/>
              <w:rPr>
                <w:ins w:id="2173" w:author="cmcc-chunxia Guo" w:date="2025-08-11T16:10:12Z"/>
              </w:rPr>
            </w:pPr>
            <w:ins w:id="2174" w:author="cmcc-chunxia Guo" w:date="2025-08-11T16:10:12Z">
              <w:r>
                <w:rPr>
                  <w:rFonts w:cs="Arial"/>
                  <w:lang w:eastAsia="ko-KR"/>
                </w:rPr>
                <w:t>NR Band n82</w:t>
              </w:r>
            </w:ins>
          </w:p>
        </w:tc>
        <w:tc>
          <w:tcPr>
            <w:tcW w:w="1701" w:type="dxa"/>
            <w:tcBorders>
              <w:top w:val="single" w:color="auto" w:sz="2" w:space="0"/>
              <w:left w:val="single" w:color="auto" w:sz="2" w:space="0"/>
              <w:bottom w:val="single" w:color="auto" w:sz="2" w:space="0"/>
              <w:right w:val="single" w:color="auto" w:sz="2" w:space="0"/>
            </w:tcBorders>
          </w:tcPr>
          <w:p w14:paraId="4CCE95C5">
            <w:pPr>
              <w:pStyle w:val="53"/>
              <w:rPr>
                <w:ins w:id="2175" w:author="cmcc-chunxia Guo" w:date="2025-08-11T16:10:12Z"/>
              </w:rPr>
            </w:pPr>
            <w:ins w:id="2176" w:author="cmcc-chunxia Guo" w:date="2025-08-11T16:10:12Z">
              <w:r>
                <w:rPr/>
                <w:t>832 – 862 MHz</w:t>
              </w:r>
            </w:ins>
          </w:p>
        </w:tc>
        <w:tc>
          <w:tcPr>
            <w:tcW w:w="851" w:type="dxa"/>
            <w:tcBorders>
              <w:top w:val="single" w:color="auto" w:sz="2" w:space="0"/>
              <w:left w:val="single" w:color="auto" w:sz="2" w:space="0"/>
              <w:bottom w:val="single" w:color="auto" w:sz="2" w:space="0"/>
              <w:right w:val="single" w:color="auto" w:sz="2" w:space="0"/>
            </w:tcBorders>
          </w:tcPr>
          <w:p w14:paraId="57D8E9B1">
            <w:pPr>
              <w:pStyle w:val="53"/>
              <w:rPr>
                <w:ins w:id="2177" w:author="cmcc-chunxia Guo" w:date="2025-08-11T16:10:12Z"/>
                <w:rFonts w:cs="Arial"/>
                <w:lang w:eastAsia="ko-KR"/>
              </w:rPr>
            </w:pPr>
            <w:ins w:id="2178" w:author="cmcc-chunxia Guo" w:date="2025-08-11T16:10:12Z">
              <w:r>
                <w:rPr>
                  <w:rFonts w:cs="Arial"/>
                  <w:lang w:eastAsia="ko-KR"/>
                </w:rPr>
                <w:t>-49 dBm</w:t>
              </w:r>
            </w:ins>
          </w:p>
        </w:tc>
        <w:tc>
          <w:tcPr>
            <w:tcW w:w="1417" w:type="dxa"/>
            <w:tcBorders>
              <w:top w:val="single" w:color="auto" w:sz="2" w:space="0"/>
              <w:left w:val="single" w:color="auto" w:sz="2" w:space="0"/>
              <w:bottom w:val="single" w:color="auto" w:sz="2" w:space="0"/>
              <w:right w:val="single" w:color="auto" w:sz="2" w:space="0"/>
            </w:tcBorders>
          </w:tcPr>
          <w:p w14:paraId="3E7E6CEE">
            <w:pPr>
              <w:pStyle w:val="53"/>
              <w:rPr>
                <w:ins w:id="2179" w:author="cmcc-chunxia Guo" w:date="2025-08-11T16:10:12Z"/>
                <w:rFonts w:cs="Arial"/>
                <w:lang w:eastAsia="ko-KR"/>
              </w:rPr>
            </w:pPr>
            <w:ins w:id="2180" w:author="cmcc-chunxia Guo" w:date="2025-08-11T16:10:12Z">
              <w:r>
                <w:rPr>
                  <w:rFonts w:cs="Arial"/>
                  <w:lang w:eastAsia="ko-KR"/>
                </w:rPr>
                <w:t>1 MHz</w:t>
              </w:r>
            </w:ins>
          </w:p>
        </w:tc>
        <w:tc>
          <w:tcPr>
            <w:tcW w:w="4422" w:type="dxa"/>
            <w:tcBorders>
              <w:top w:val="single" w:color="auto" w:sz="2" w:space="0"/>
              <w:left w:val="single" w:color="auto" w:sz="2" w:space="0"/>
              <w:bottom w:val="single" w:color="auto" w:sz="2" w:space="0"/>
              <w:right w:val="single" w:color="auto" w:sz="2" w:space="0"/>
            </w:tcBorders>
          </w:tcPr>
          <w:p w14:paraId="26439D62">
            <w:pPr>
              <w:pStyle w:val="54"/>
              <w:rPr>
                <w:ins w:id="2181" w:author="cmcc-chunxia Guo" w:date="2025-08-11T16:10:12Z"/>
                <w:rFonts w:cs="Arial"/>
                <w:lang w:eastAsia="ko-KR"/>
              </w:rPr>
            </w:pPr>
            <w:ins w:id="2182" w:author="cmcc-chunxia Guo" w:date="2025-08-11T16:10:12Z">
              <w:r>
                <w:rPr>
                  <w:rFonts w:cs="Arial"/>
                  <w:lang w:eastAsia="ko-KR"/>
                </w:rPr>
                <w:t>This requirement does not apply to BS operating in band n20, since it is already covered by the requirement in clause 6.6.5.2.2.</w:t>
              </w:r>
            </w:ins>
          </w:p>
        </w:tc>
      </w:tr>
      <w:tr w14:paraId="708FEB2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2183" w:author="cmcc-chunxia Guo" w:date="2025-08-11T16:10:12Z"/>
        </w:trPr>
        <w:tc>
          <w:tcPr>
            <w:tcW w:w="1302" w:type="dxa"/>
            <w:tcBorders>
              <w:top w:val="single" w:color="auto" w:sz="2" w:space="0"/>
              <w:left w:val="single" w:color="auto" w:sz="2" w:space="0"/>
              <w:bottom w:val="single" w:color="auto" w:sz="2" w:space="0"/>
              <w:right w:val="single" w:color="auto" w:sz="2" w:space="0"/>
            </w:tcBorders>
          </w:tcPr>
          <w:p w14:paraId="65BD057F">
            <w:pPr>
              <w:pStyle w:val="53"/>
              <w:rPr>
                <w:ins w:id="2184" w:author="cmcc-chunxia Guo" w:date="2025-08-11T16:10:12Z"/>
              </w:rPr>
            </w:pPr>
            <w:ins w:id="2185" w:author="cmcc-chunxia Guo" w:date="2025-08-11T16:10:12Z">
              <w:r>
                <w:rPr>
                  <w:rFonts w:cs="Arial"/>
                  <w:lang w:eastAsia="ko-KR"/>
                </w:rPr>
                <w:t>NR Band n83</w:t>
              </w:r>
            </w:ins>
          </w:p>
        </w:tc>
        <w:tc>
          <w:tcPr>
            <w:tcW w:w="1701" w:type="dxa"/>
            <w:tcBorders>
              <w:top w:val="single" w:color="auto" w:sz="2" w:space="0"/>
              <w:left w:val="single" w:color="auto" w:sz="2" w:space="0"/>
              <w:bottom w:val="single" w:color="auto" w:sz="2" w:space="0"/>
              <w:right w:val="single" w:color="auto" w:sz="2" w:space="0"/>
            </w:tcBorders>
          </w:tcPr>
          <w:p w14:paraId="4716570C">
            <w:pPr>
              <w:pStyle w:val="53"/>
              <w:rPr>
                <w:ins w:id="2186" w:author="cmcc-chunxia Guo" w:date="2025-08-11T16:10:12Z"/>
              </w:rPr>
            </w:pPr>
            <w:ins w:id="2187" w:author="cmcc-chunxia Guo" w:date="2025-08-11T16:10:12Z">
              <w:r>
                <w:rPr/>
                <w:t>703 – 748 MHz</w:t>
              </w:r>
            </w:ins>
          </w:p>
        </w:tc>
        <w:tc>
          <w:tcPr>
            <w:tcW w:w="851" w:type="dxa"/>
            <w:tcBorders>
              <w:top w:val="single" w:color="auto" w:sz="2" w:space="0"/>
              <w:left w:val="single" w:color="auto" w:sz="2" w:space="0"/>
              <w:bottom w:val="single" w:color="auto" w:sz="2" w:space="0"/>
              <w:right w:val="single" w:color="auto" w:sz="2" w:space="0"/>
            </w:tcBorders>
          </w:tcPr>
          <w:p w14:paraId="757DA28C">
            <w:pPr>
              <w:pStyle w:val="53"/>
              <w:rPr>
                <w:ins w:id="2188" w:author="cmcc-chunxia Guo" w:date="2025-08-11T16:10:12Z"/>
                <w:rFonts w:cs="Arial"/>
                <w:lang w:eastAsia="ko-KR"/>
              </w:rPr>
            </w:pPr>
            <w:ins w:id="2189" w:author="cmcc-chunxia Guo" w:date="2025-08-11T16:10:12Z">
              <w:r>
                <w:rPr>
                  <w:rFonts w:cs="Arial"/>
                  <w:lang w:eastAsia="ko-KR"/>
                </w:rPr>
                <w:t>-49 dBm</w:t>
              </w:r>
            </w:ins>
          </w:p>
        </w:tc>
        <w:tc>
          <w:tcPr>
            <w:tcW w:w="1417" w:type="dxa"/>
            <w:tcBorders>
              <w:top w:val="single" w:color="auto" w:sz="2" w:space="0"/>
              <w:left w:val="single" w:color="auto" w:sz="2" w:space="0"/>
              <w:bottom w:val="single" w:color="auto" w:sz="2" w:space="0"/>
              <w:right w:val="single" w:color="auto" w:sz="2" w:space="0"/>
            </w:tcBorders>
          </w:tcPr>
          <w:p w14:paraId="213500CF">
            <w:pPr>
              <w:pStyle w:val="53"/>
              <w:rPr>
                <w:ins w:id="2190" w:author="cmcc-chunxia Guo" w:date="2025-08-11T16:10:12Z"/>
                <w:rFonts w:cs="Arial"/>
                <w:lang w:eastAsia="ko-KR"/>
              </w:rPr>
            </w:pPr>
            <w:ins w:id="2191" w:author="cmcc-chunxia Guo" w:date="2025-08-11T16:10:12Z">
              <w:r>
                <w:rPr>
                  <w:rFonts w:cs="Arial"/>
                  <w:lang w:eastAsia="ko-KR"/>
                </w:rPr>
                <w:t>1 MHz</w:t>
              </w:r>
            </w:ins>
          </w:p>
        </w:tc>
        <w:tc>
          <w:tcPr>
            <w:tcW w:w="4422" w:type="dxa"/>
            <w:tcBorders>
              <w:top w:val="single" w:color="auto" w:sz="2" w:space="0"/>
              <w:left w:val="single" w:color="auto" w:sz="2" w:space="0"/>
              <w:bottom w:val="single" w:color="auto" w:sz="2" w:space="0"/>
              <w:right w:val="single" w:color="auto" w:sz="2" w:space="0"/>
            </w:tcBorders>
          </w:tcPr>
          <w:p w14:paraId="5FC0BCD2">
            <w:pPr>
              <w:pStyle w:val="54"/>
              <w:rPr>
                <w:ins w:id="2192" w:author="cmcc-chunxia Guo" w:date="2025-08-11T16:10:12Z"/>
                <w:rFonts w:cs="Arial"/>
                <w:lang w:eastAsia="ko-KR"/>
              </w:rPr>
            </w:pPr>
            <w:ins w:id="2193" w:author="cmcc-chunxia Guo" w:date="2025-08-11T16:10:12Z">
              <w:r>
                <w:rPr>
                  <w:rFonts w:cs="Arial"/>
                  <w:lang w:eastAsia="ko-KR"/>
                </w:rPr>
                <w:t>This requirement does not apply to BS operating in band n28, since it is already covered by the requirement in clause 6.6.5.2.2.</w:t>
              </w:r>
            </w:ins>
          </w:p>
          <w:p w14:paraId="39F812F0">
            <w:pPr>
              <w:pStyle w:val="54"/>
              <w:rPr>
                <w:ins w:id="2194" w:author="cmcc-chunxia Guo" w:date="2025-08-11T16:10:12Z"/>
                <w:rFonts w:cs="Arial"/>
                <w:lang w:eastAsia="ko-KR"/>
              </w:rPr>
            </w:pPr>
            <w:ins w:id="2195" w:author="cmcc-chunxia Guo" w:date="2025-08-11T16:10:12Z">
              <w:r>
                <w:rPr>
                  <w:rFonts w:cs="Arial"/>
                  <w:lang w:eastAsia="ko-KR"/>
                </w:rPr>
                <w:t>For BS operating in Band n67, it applies for 703 MHz to 736 MHz.</w:t>
              </w:r>
            </w:ins>
          </w:p>
        </w:tc>
      </w:tr>
      <w:tr w14:paraId="04A70EC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2196" w:author="cmcc-chunxia Guo" w:date="2025-08-11T16:10:12Z"/>
        </w:trPr>
        <w:tc>
          <w:tcPr>
            <w:tcW w:w="1302" w:type="dxa"/>
            <w:tcBorders>
              <w:top w:val="single" w:color="auto" w:sz="2" w:space="0"/>
              <w:left w:val="single" w:color="auto" w:sz="2" w:space="0"/>
              <w:bottom w:val="single" w:color="auto" w:sz="2" w:space="0"/>
              <w:right w:val="single" w:color="auto" w:sz="2" w:space="0"/>
            </w:tcBorders>
          </w:tcPr>
          <w:p w14:paraId="45E4E4FE">
            <w:pPr>
              <w:pStyle w:val="53"/>
              <w:rPr>
                <w:ins w:id="2197" w:author="cmcc-chunxia Guo" w:date="2025-08-11T16:10:12Z"/>
              </w:rPr>
            </w:pPr>
            <w:ins w:id="2198" w:author="cmcc-chunxia Guo" w:date="2025-08-11T16:10:12Z">
              <w:r>
                <w:rPr>
                  <w:rFonts w:cs="Arial"/>
                  <w:lang w:eastAsia="ko-KR"/>
                </w:rPr>
                <w:t>NR Band n84</w:t>
              </w:r>
            </w:ins>
          </w:p>
        </w:tc>
        <w:tc>
          <w:tcPr>
            <w:tcW w:w="1701" w:type="dxa"/>
            <w:tcBorders>
              <w:top w:val="single" w:color="auto" w:sz="2" w:space="0"/>
              <w:left w:val="single" w:color="auto" w:sz="2" w:space="0"/>
              <w:bottom w:val="single" w:color="auto" w:sz="2" w:space="0"/>
              <w:right w:val="single" w:color="auto" w:sz="2" w:space="0"/>
            </w:tcBorders>
          </w:tcPr>
          <w:p w14:paraId="727F0585">
            <w:pPr>
              <w:pStyle w:val="53"/>
              <w:rPr>
                <w:ins w:id="2199" w:author="cmcc-chunxia Guo" w:date="2025-08-11T16:10:12Z"/>
              </w:rPr>
            </w:pPr>
            <w:ins w:id="2200" w:author="cmcc-chunxia Guo" w:date="2025-08-11T16:10:12Z">
              <w:r>
                <w:rPr/>
                <w:t>1920 – 1980 MHz</w:t>
              </w:r>
            </w:ins>
          </w:p>
          <w:p w14:paraId="6EC67B99">
            <w:pPr>
              <w:pStyle w:val="53"/>
              <w:rPr>
                <w:ins w:id="2201" w:author="cmcc-chunxia Guo" w:date="2025-08-11T16:10:12Z"/>
              </w:rPr>
            </w:pPr>
          </w:p>
        </w:tc>
        <w:tc>
          <w:tcPr>
            <w:tcW w:w="851" w:type="dxa"/>
            <w:tcBorders>
              <w:top w:val="single" w:color="auto" w:sz="2" w:space="0"/>
              <w:left w:val="single" w:color="auto" w:sz="2" w:space="0"/>
              <w:bottom w:val="single" w:color="auto" w:sz="2" w:space="0"/>
              <w:right w:val="single" w:color="auto" w:sz="2" w:space="0"/>
            </w:tcBorders>
          </w:tcPr>
          <w:p w14:paraId="66875A03">
            <w:pPr>
              <w:pStyle w:val="53"/>
              <w:rPr>
                <w:ins w:id="2202" w:author="cmcc-chunxia Guo" w:date="2025-08-11T16:10:12Z"/>
                <w:rFonts w:cs="Arial"/>
                <w:lang w:eastAsia="ko-KR"/>
              </w:rPr>
            </w:pPr>
            <w:ins w:id="2203" w:author="cmcc-chunxia Guo" w:date="2025-08-11T16:10:12Z">
              <w:r>
                <w:rPr>
                  <w:rFonts w:cs="Arial"/>
                  <w:lang w:eastAsia="ko-KR"/>
                </w:rPr>
                <w:t>-49 dBm</w:t>
              </w:r>
            </w:ins>
          </w:p>
        </w:tc>
        <w:tc>
          <w:tcPr>
            <w:tcW w:w="1417" w:type="dxa"/>
            <w:tcBorders>
              <w:top w:val="single" w:color="auto" w:sz="2" w:space="0"/>
              <w:left w:val="single" w:color="auto" w:sz="2" w:space="0"/>
              <w:bottom w:val="single" w:color="auto" w:sz="2" w:space="0"/>
              <w:right w:val="single" w:color="auto" w:sz="2" w:space="0"/>
            </w:tcBorders>
          </w:tcPr>
          <w:p w14:paraId="6C188253">
            <w:pPr>
              <w:pStyle w:val="53"/>
              <w:rPr>
                <w:ins w:id="2204" w:author="cmcc-chunxia Guo" w:date="2025-08-11T16:10:12Z"/>
                <w:rFonts w:cs="Arial"/>
                <w:lang w:eastAsia="ko-KR"/>
              </w:rPr>
            </w:pPr>
            <w:ins w:id="2205" w:author="cmcc-chunxia Guo" w:date="2025-08-11T16:10:12Z">
              <w:r>
                <w:rPr>
                  <w:rFonts w:cs="Arial"/>
                  <w:lang w:eastAsia="ko-KR"/>
                </w:rPr>
                <w:t>1 MHz</w:t>
              </w:r>
            </w:ins>
          </w:p>
        </w:tc>
        <w:tc>
          <w:tcPr>
            <w:tcW w:w="4422" w:type="dxa"/>
            <w:tcBorders>
              <w:top w:val="single" w:color="auto" w:sz="2" w:space="0"/>
              <w:left w:val="single" w:color="auto" w:sz="2" w:space="0"/>
              <w:bottom w:val="single" w:color="auto" w:sz="2" w:space="0"/>
              <w:right w:val="single" w:color="auto" w:sz="2" w:space="0"/>
            </w:tcBorders>
          </w:tcPr>
          <w:p w14:paraId="30E4DBCD">
            <w:pPr>
              <w:pStyle w:val="54"/>
              <w:rPr>
                <w:ins w:id="2206" w:author="cmcc-chunxia Guo" w:date="2025-08-11T16:10:12Z"/>
                <w:rFonts w:cs="Arial"/>
                <w:lang w:eastAsia="ko-KR"/>
              </w:rPr>
            </w:pPr>
            <w:ins w:id="2207" w:author="cmcc-chunxia Guo" w:date="2025-08-11T16:10:12Z">
              <w:r>
                <w:rPr>
                  <w:rFonts w:cs="Arial"/>
                  <w:lang w:eastAsia="ko-KR"/>
                </w:rPr>
                <w:t>This requirement does not apply to BS operating in band n1, since it is already covered by the requirement in clause 6.6.5.2.2.</w:t>
              </w:r>
            </w:ins>
          </w:p>
        </w:tc>
      </w:tr>
      <w:tr w14:paraId="2617F8F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2208" w:author="cmcc-chunxia Guo" w:date="2025-08-11T16:10:12Z"/>
        </w:trPr>
        <w:tc>
          <w:tcPr>
            <w:tcW w:w="1302" w:type="dxa"/>
            <w:tcBorders>
              <w:top w:val="single" w:color="auto" w:sz="2" w:space="0"/>
              <w:left w:val="single" w:color="auto" w:sz="2" w:space="0"/>
              <w:bottom w:val="nil"/>
              <w:right w:val="single" w:color="auto" w:sz="2" w:space="0"/>
            </w:tcBorders>
          </w:tcPr>
          <w:p w14:paraId="267E7864">
            <w:pPr>
              <w:pStyle w:val="53"/>
              <w:rPr>
                <w:ins w:id="2209" w:author="cmcc-chunxia Guo" w:date="2025-08-11T16:10:12Z"/>
              </w:rPr>
            </w:pPr>
            <w:ins w:id="2210" w:author="cmcc-chunxia Guo" w:date="2025-08-11T16:10:12Z">
              <w:r>
                <w:rPr>
                  <w:rFonts w:cs="Arial"/>
                  <w:lang w:eastAsia="ko-KR"/>
                </w:rPr>
                <w:t>E-UTRA Band 85 or NR Band n85</w:t>
              </w:r>
            </w:ins>
          </w:p>
        </w:tc>
        <w:tc>
          <w:tcPr>
            <w:tcW w:w="1701" w:type="dxa"/>
            <w:tcBorders>
              <w:top w:val="single" w:color="auto" w:sz="2" w:space="0"/>
              <w:left w:val="single" w:color="auto" w:sz="2" w:space="0"/>
              <w:bottom w:val="single" w:color="auto" w:sz="2" w:space="0"/>
              <w:right w:val="single" w:color="auto" w:sz="2" w:space="0"/>
            </w:tcBorders>
          </w:tcPr>
          <w:p w14:paraId="2D59D3D9">
            <w:pPr>
              <w:pStyle w:val="53"/>
              <w:rPr>
                <w:ins w:id="2211" w:author="cmcc-chunxia Guo" w:date="2025-08-11T16:10:12Z"/>
              </w:rPr>
            </w:pPr>
            <w:ins w:id="2212" w:author="cmcc-chunxia Guo" w:date="2025-08-11T16:10:12Z">
              <w:r>
                <w:rPr/>
                <w:t>728 – 746 MHz</w:t>
              </w:r>
            </w:ins>
          </w:p>
        </w:tc>
        <w:tc>
          <w:tcPr>
            <w:tcW w:w="851" w:type="dxa"/>
            <w:tcBorders>
              <w:top w:val="single" w:color="auto" w:sz="2" w:space="0"/>
              <w:left w:val="single" w:color="auto" w:sz="2" w:space="0"/>
              <w:bottom w:val="single" w:color="auto" w:sz="2" w:space="0"/>
              <w:right w:val="single" w:color="auto" w:sz="2" w:space="0"/>
            </w:tcBorders>
          </w:tcPr>
          <w:p w14:paraId="7021BF26">
            <w:pPr>
              <w:pStyle w:val="53"/>
              <w:rPr>
                <w:ins w:id="2213" w:author="cmcc-chunxia Guo" w:date="2025-08-11T16:10:12Z"/>
                <w:rFonts w:cs="Arial"/>
                <w:lang w:eastAsia="ko-KR"/>
              </w:rPr>
            </w:pPr>
            <w:ins w:id="2214" w:author="cmcc-chunxia Guo" w:date="2025-08-11T16:10:12Z">
              <w:r>
                <w:rPr>
                  <w:rFonts w:cs="Arial"/>
                  <w:lang w:eastAsia="ko-KR"/>
                </w:rPr>
                <w:t>-52 dBm</w:t>
              </w:r>
            </w:ins>
          </w:p>
        </w:tc>
        <w:tc>
          <w:tcPr>
            <w:tcW w:w="1417" w:type="dxa"/>
            <w:tcBorders>
              <w:top w:val="single" w:color="auto" w:sz="2" w:space="0"/>
              <w:left w:val="single" w:color="auto" w:sz="2" w:space="0"/>
              <w:bottom w:val="single" w:color="auto" w:sz="2" w:space="0"/>
              <w:right w:val="single" w:color="auto" w:sz="2" w:space="0"/>
            </w:tcBorders>
          </w:tcPr>
          <w:p w14:paraId="299F90E1">
            <w:pPr>
              <w:pStyle w:val="53"/>
              <w:rPr>
                <w:ins w:id="2215" w:author="cmcc-chunxia Guo" w:date="2025-08-11T16:10:12Z"/>
                <w:rFonts w:cs="Arial"/>
                <w:lang w:eastAsia="ko-KR"/>
              </w:rPr>
            </w:pPr>
            <w:ins w:id="2216" w:author="cmcc-chunxia Guo" w:date="2025-08-11T16:10:12Z">
              <w:r>
                <w:rPr>
                  <w:rFonts w:cs="Arial"/>
                  <w:lang w:eastAsia="ko-KR"/>
                </w:rPr>
                <w:t>1 MHz</w:t>
              </w:r>
            </w:ins>
          </w:p>
        </w:tc>
        <w:tc>
          <w:tcPr>
            <w:tcW w:w="4422" w:type="dxa"/>
            <w:tcBorders>
              <w:top w:val="single" w:color="auto" w:sz="2" w:space="0"/>
              <w:left w:val="single" w:color="auto" w:sz="2" w:space="0"/>
              <w:bottom w:val="single" w:color="auto" w:sz="2" w:space="0"/>
              <w:right w:val="single" w:color="auto" w:sz="2" w:space="0"/>
            </w:tcBorders>
          </w:tcPr>
          <w:p w14:paraId="730EEF1B">
            <w:pPr>
              <w:pStyle w:val="54"/>
              <w:rPr>
                <w:ins w:id="2217" w:author="cmcc-chunxia Guo" w:date="2025-08-11T16:10:12Z"/>
                <w:rFonts w:cs="Arial"/>
                <w:lang w:eastAsia="ko-KR"/>
              </w:rPr>
            </w:pPr>
            <w:ins w:id="2218" w:author="cmcc-chunxia Guo" w:date="2025-08-11T16:10:12Z">
              <w:r>
                <w:rPr>
                  <w:rFonts w:cs="Arial"/>
                  <w:lang w:eastAsia="ko-KR"/>
                </w:rPr>
                <w:t>This requirement does not apply to BS operating in band n12 or n85.</w:t>
              </w:r>
            </w:ins>
          </w:p>
          <w:p w14:paraId="4025D76E">
            <w:pPr>
              <w:pStyle w:val="54"/>
              <w:rPr>
                <w:ins w:id="2219" w:author="cmcc-chunxia Guo" w:date="2025-08-11T16:10:12Z"/>
                <w:rFonts w:cs="Arial"/>
                <w:lang w:eastAsia="ko-KR"/>
              </w:rPr>
            </w:pPr>
            <w:ins w:id="2220" w:author="cmcc-chunxia Guo" w:date="2025-08-11T16:10:12Z">
              <w:r>
                <w:rPr>
                  <w:rFonts w:cs="Arial"/>
                </w:rPr>
                <w:t>For NR BS operating in n29, it</w:t>
              </w:r>
            </w:ins>
            <w:ins w:id="2221" w:author="cmcc-chunxia Guo" w:date="2025-08-11T16:10:12Z">
              <w:r>
                <w:rPr>
                  <w:rFonts w:eastAsia="MS PGothic" w:cs="Arial"/>
                  <w:kern w:val="24"/>
                  <w:szCs w:val="22"/>
                </w:rPr>
                <w:t xml:space="preserve"> applies 1 MHz below the Band n29 downlink operating band (Note 5).</w:t>
              </w:r>
            </w:ins>
          </w:p>
        </w:tc>
      </w:tr>
      <w:tr w14:paraId="6798179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2222" w:author="cmcc-chunxia Guo" w:date="2025-08-11T16:10:12Z"/>
        </w:trPr>
        <w:tc>
          <w:tcPr>
            <w:tcW w:w="1302" w:type="dxa"/>
            <w:tcBorders>
              <w:top w:val="nil"/>
              <w:left w:val="single" w:color="auto" w:sz="2" w:space="0"/>
              <w:bottom w:val="single" w:color="auto" w:sz="2" w:space="0"/>
              <w:right w:val="single" w:color="auto" w:sz="2" w:space="0"/>
            </w:tcBorders>
          </w:tcPr>
          <w:p w14:paraId="4A4D548B">
            <w:pPr>
              <w:pStyle w:val="53"/>
              <w:rPr>
                <w:ins w:id="2223" w:author="cmcc-chunxia Guo" w:date="2025-08-11T16:10:12Z"/>
              </w:rPr>
            </w:pPr>
          </w:p>
        </w:tc>
        <w:tc>
          <w:tcPr>
            <w:tcW w:w="1701" w:type="dxa"/>
            <w:tcBorders>
              <w:top w:val="single" w:color="auto" w:sz="2" w:space="0"/>
              <w:left w:val="single" w:color="auto" w:sz="2" w:space="0"/>
              <w:bottom w:val="single" w:color="auto" w:sz="2" w:space="0"/>
              <w:right w:val="single" w:color="auto" w:sz="2" w:space="0"/>
            </w:tcBorders>
          </w:tcPr>
          <w:p w14:paraId="1988DF28">
            <w:pPr>
              <w:pStyle w:val="53"/>
              <w:rPr>
                <w:ins w:id="2224" w:author="cmcc-chunxia Guo" w:date="2025-08-11T16:10:12Z"/>
              </w:rPr>
            </w:pPr>
            <w:ins w:id="2225" w:author="cmcc-chunxia Guo" w:date="2025-08-11T16:10:12Z">
              <w:r>
                <w:rPr/>
                <w:t>698 – 716 MHz</w:t>
              </w:r>
            </w:ins>
          </w:p>
        </w:tc>
        <w:tc>
          <w:tcPr>
            <w:tcW w:w="851" w:type="dxa"/>
            <w:tcBorders>
              <w:top w:val="single" w:color="auto" w:sz="2" w:space="0"/>
              <w:left w:val="single" w:color="auto" w:sz="2" w:space="0"/>
              <w:bottom w:val="single" w:color="auto" w:sz="2" w:space="0"/>
              <w:right w:val="single" w:color="auto" w:sz="2" w:space="0"/>
            </w:tcBorders>
          </w:tcPr>
          <w:p w14:paraId="11883BA1">
            <w:pPr>
              <w:pStyle w:val="53"/>
              <w:rPr>
                <w:ins w:id="2226" w:author="cmcc-chunxia Guo" w:date="2025-08-11T16:10:12Z"/>
                <w:rFonts w:cs="Arial"/>
                <w:lang w:eastAsia="ko-KR"/>
              </w:rPr>
            </w:pPr>
            <w:ins w:id="2227" w:author="cmcc-chunxia Guo" w:date="2025-08-11T16:10:12Z">
              <w:r>
                <w:rPr>
                  <w:rFonts w:cs="Arial"/>
                  <w:lang w:eastAsia="ko-KR"/>
                </w:rPr>
                <w:t>-49 dBm</w:t>
              </w:r>
            </w:ins>
          </w:p>
        </w:tc>
        <w:tc>
          <w:tcPr>
            <w:tcW w:w="1417" w:type="dxa"/>
            <w:tcBorders>
              <w:top w:val="single" w:color="auto" w:sz="2" w:space="0"/>
              <w:left w:val="single" w:color="auto" w:sz="2" w:space="0"/>
              <w:bottom w:val="single" w:color="auto" w:sz="2" w:space="0"/>
              <w:right w:val="single" w:color="auto" w:sz="2" w:space="0"/>
            </w:tcBorders>
          </w:tcPr>
          <w:p w14:paraId="3F8EE736">
            <w:pPr>
              <w:pStyle w:val="53"/>
              <w:rPr>
                <w:ins w:id="2228" w:author="cmcc-chunxia Guo" w:date="2025-08-11T16:10:12Z"/>
                <w:rFonts w:cs="Arial"/>
                <w:lang w:eastAsia="ko-KR"/>
              </w:rPr>
            </w:pPr>
            <w:ins w:id="2229" w:author="cmcc-chunxia Guo" w:date="2025-08-11T16:10:12Z">
              <w:r>
                <w:rPr>
                  <w:rFonts w:cs="Arial"/>
                  <w:lang w:eastAsia="ko-KR"/>
                </w:rPr>
                <w:t>1 MHz</w:t>
              </w:r>
            </w:ins>
          </w:p>
        </w:tc>
        <w:tc>
          <w:tcPr>
            <w:tcW w:w="4422" w:type="dxa"/>
            <w:tcBorders>
              <w:top w:val="single" w:color="auto" w:sz="2" w:space="0"/>
              <w:left w:val="single" w:color="auto" w:sz="2" w:space="0"/>
              <w:bottom w:val="single" w:color="auto" w:sz="2" w:space="0"/>
              <w:right w:val="single" w:color="auto" w:sz="2" w:space="0"/>
            </w:tcBorders>
          </w:tcPr>
          <w:p w14:paraId="2F54D83C">
            <w:pPr>
              <w:pStyle w:val="54"/>
              <w:rPr>
                <w:ins w:id="2230" w:author="cmcc-chunxia Guo" w:date="2025-08-11T16:10:12Z"/>
                <w:rFonts w:cs="Arial"/>
                <w:lang w:eastAsia="ko-KR"/>
              </w:rPr>
            </w:pPr>
            <w:ins w:id="2231" w:author="cmcc-chunxia Guo" w:date="2025-08-11T16:10:12Z">
              <w:r>
                <w:rPr>
                  <w:rFonts w:cs="Arial"/>
                  <w:lang w:eastAsia="ko-KR"/>
                </w:rPr>
                <w:t>This requirement does not apply to BS operating in band n12 or n85, since it is already covered by the requirement in clause 6.6.5.2.2.</w:t>
              </w:r>
            </w:ins>
          </w:p>
        </w:tc>
      </w:tr>
      <w:tr w14:paraId="618CEC1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2232" w:author="cmcc-chunxia Guo" w:date="2025-08-11T16:10:12Z"/>
        </w:trPr>
        <w:tc>
          <w:tcPr>
            <w:tcW w:w="1302" w:type="dxa"/>
            <w:tcBorders>
              <w:top w:val="single" w:color="auto" w:sz="2" w:space="0"/>
              <w:left w:val="single" w:color="auto" w:sz="2" w:space="0"/>
              <w:bottom w:val="single" w:color="auto" w:sz="2" w:space="0"/>
              <w:right w:val="single" w:color="auto" w:sz="2" w:space="0"/>
            </w:tcBorders>
          </w:tcPr>
          <w:p w14:paraId="42CAE41E">
            <w:pPr>
              <w:pStyle w:val="53"/>
              <w:rPr>
                <w:ins w:id="2233" w:author="cmcc-chunxia Guo" w:date="2025-08-11T16:10:12Z"/>
              </w:rPr>
            </w:pPr>
            <w:ins w:id="2234" w:author="cmcc-chunxia Guo" w:date="2025-08-11T16:10:12Z">
              <w:r>
                <w:rPr>
                  <w:rFonts w:cs="Arial"/>
                  <w:lang w:eastAsia="ko-KR"/>
                </w:rPr>
                <w:t>NR Band n86</w:t>
              </w:r>
            </w:ins>
          </w:p>
        </w:tc>
        <w:tc>
          <w:tcPr>
            <w:tcW w:w="1701" w:type="dxa"/>
            <w:tcBorders>
              <w:top w:val="single" w:color="auto" w:sz="2" w:space="0"/>
              <w:left w:val="single" w:color="auto" w:sz="2" w:space="0"/>
              <w:bottom w:val="single" w:color="auto" w:sz="2" w:space="0"/>
              <w:right w:val="single" w:color="auto" w:sz="2" w:space="0"/>
            </w:tcBorders>
          </w:tcPr>
          <w:p w14:paraId="34C7841D">
            <w:pPr>
              <w:pStyle w:val="53"/>
              <w:rPr>
                <w:ins w:id="2235" w:author="cmcc-chunxia Guo" w:date="2025-08-11T16:10:12Z"/>
              </w:rPr>
            </w:pPr>
            <w:ins w:id="2236" w:author="cmcc-chunxia Guo" w:date="2025-08-11T16:10:12Z">
              <w:r>
                <w:rPr/>
                <w:t>1710 – 1780 MHz</w:t>
              </w:r>
            </w:ins>
          </w:p>
        </w:tc>
        <w:tc>
          <w:tcPr>
            <w:tcW w:w="851" w:type="dxa"/>
            <w:tcBorders>
              <w:top w:val="single" w:color="auto" w:sz="2" w:space="0"/>
              <w:left w:val="single" w:color="auto" w:sz="2" w:space="0"/>
              <w:bottom w:val="single" w:color="auto" w:sz="2" w:space="0"/>
              <w:right w:val="single" w:color="auto" w:sz="2" w:space="0"/>
            </w:tcBorders>
          </w:tcPr>
          <w:p w14:paraId="47EEEC0B">
            <w:pPr>
              <w:pStyle w:val="53"/>
              <w:rPr>
                <w:ins w:id="2237" w:author="cmcc-chunxia Guo" w:date="2025-08-11T16:10:12Z"/>
                <w:rFonts w:cs="Arial"/>
                <w:lang w:eastAsia="ko-KR"/>
              </w:rPr>
            </w:pPr>
            <w:ins w:id="2238" w:author="cmcc-chunxia Guo" w:date="2025-08-11T16:10:12Z">
              <w:r>
                <w:rPr>
                  <w:rFonts w:cs="Arial"/>
                  <w:lang w:eastAsia="ko-KR"/>
                </w:rPr>
                <w:t>-49 dBm</w:t>
              </w:r>
            </w:ins>
          </w:p>
        </w:tc>
        <w:tc>
          <w:tcPr>
            <w:tcW w:w="1417" w:type="dxa"/>
            <w:tcBorders>
              <w:top w:val="single" w:color="auto" w:sz="2" w:space="0"/>
              <w:left w:val="single" w:color="auto" w:sz="2" w:space="0"/>
              <w:bottom w:val="single" w:color="auto" w:sz="2" w:space="0"/>
              <w:right w:val="single" w:color="auto" w:sz="2" w:space="0"/>
            </w:tcBorders>
          </w:tcPr>
          <w:p w14:paraId="5EDDB2C6">
            <w:pPr>
              <w:pStyle w:val="53"/>
              <w:rPr>
                <w:ins w:id="2239" w:author="cmcc-chunxia Guo" w:date="2025-08-11T16:10:12Z"/>
                <w:rFonts w:cs="Arial"/>
                <w:lang w:eastAsia="ko-KR"/>
              </w:rPr>
            </w:pPr>
            <w:ins w:id="2240" w:author="cmcc-chunxia Guo" w:date="2025-08-11T16:10:12Z">
              <w:r>
                <w:rPr>
                  <w:rFonts w:cs="Arial"/>
                  <w:lang w:eastAsia="ko-KR"/>
                </w:rPr>
                <w:t>1 MHz</w:t>
              </w:r>
            </w:ins>
          </w:p>
        </w:tc>
        <w:tc>
          <w:tcPr>
            <w:tcW w:w="4422" w:type="dxa"/>
            <w:tcBorders>
              <w:top w:val="single" w:color="auto" w:sz="2" w:space="0"/>
              <w:left w:val="single" w:color="auto" w:sz="2" w:space="0"/>
              <w:bottom w:val="single" w:color="auto" w:sz="2" w:space="0"/>
              <w:right w:val="single" w:color="auto" w:sz="2" w:space="0"/>
            </w:tcBorders>
          </w:tcPr>
          <w:p w14:paraId="02FDA1E9">
            <w:pPr>
              <w:pStyle w:val="54"/>
              <w:rPr>
                <w:ins w:id="2241" w:author="cmcc-chunxia Guo" w:date="2025-08-11T16:10:12Z"/>
                <w:rFonts w:cs="Arial"/>
                <w:lang w:eastAsia="ko-KR"/>
              </w:rPr>
            </w:pPr>
            <w:ins w:id="2242" w:author="cmcc-chunxia Guo" w:date="2025-08-11T16:10:12Z">
              <w:r>
                <w:rPr>
                  <w:rFonts w:cs="Arial"/>
                  <w:lang w:eastAsia="ko-KR"/>
                </w:rPr>
                <w:t>This requirement does not apply to BS operating in band n66, since it is already covered by the requirement in clause 6.6.5.2.2.</w:t>
              </w:r>
            </w:ins>
          </w:p>
        </w:tc>
      </w:tr>
      <w:tr w14:paraId="19F9D31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2243" w:author="cmcc-chunxia Guo" w:date="2025-08-11T16:10:12Z"/>
        </w:trPr>
        <w:tc>
          <w:tcPr>
            <w:tcW w:w="1302" w:type="dxa"/>
            <w:tcBorders>
              <w:top w:val="single" w:color="auto" w:sz="2" w:space="0"/>
              <w:left w:val="single" w:color="auto" w:sz="2" w:space="0"/>
              <w:bottom w:val="single" w:color="auto" w:sz="2" w:space="0"/>
              <w:right w:val="single" w:color="auto" w:sz="2" w:space="0"/>
            </w:tcBorders>
          </w:tcPr>
          <w:p w14:paraId="7A41F443">
            <w:pPr>
              <w:pStyle w:val="53"/>
              <w:rPr>
                <w:ins w:id="2244" w:author="cmcc-chunxia Guo" w:date="2025-08-11T16:10:12Z"/>
              </w:rPr>
            </w:pPr>
            <w:ins w:id="2245" w:author="cmcc-chunxia Guo" w:date="2025-08-11T16:10:12Z">
              <w:r>
                <w:rPr>
                  <w:rFonts w:cs="Arial"/>
                  <w:lang w:eastAsia="ko-KR"/>
                </w:rPr>
                <w:t>NR Band n89</w:t>
              </w:r>
            </w:ins>
          </w:p>
        </w:tc>
        <w:tc>
          <w:tcPr>
            <w:tcW w:w="1701" w:type="dxa"/>
            <w:tcBorders>
              <w:top w:val="single" w:color="auto" w:sz="2" w:space="0"/>
              <w:left w:val="single" w:color="auto" w:sz="2" w:space="0"/>
              <w:bottom w:val="single" w:color="auto" w:sz="2" w:space="0"/>
              <w:right w:val="single" w:color="auto" w:sz="2" w:space="0"/>
            </w:tcBorders>
          </w:tcPr>
          <w:p w14:paraId="762F9C48">
            <w:pPr>
              <w:pStyle w:val="53"/>
              <w:rPr>
                <w:ins w:id="2246" w:author="cmcc-chunxia Guo" w:date="2025-08-11T16:10:12Z"/>
              </w:rPr>
            </w:pPr>
            <w:ins w:id="2247" w:author="cmcc-chunxia Guo" w:date="2025-08-11T16:10:12Z">
              <w:r>
                <w:rPr>
                  <w:rFonts w:cs="Arial"/>
                </w:rPr>
                <w:t>824 – 849 MHz</w:t>
              </w:r>
            </w:ins>
          </w:p>
        </w:tc>
        <w:tc>
          <w:tcPr>
            <w:tcW w:w="851" w:type="dxa"/>
            <w:tcBorders>
              <w:top w:val="single" w:color="auto" w:sz="2" w:space="0"/>
              <w:left w:val="single" w:color="auto" w:sz="2" w:space="0"/>
              <w:bottom w:val="single" w:color="auto" w:sz="2" w:space="0"/>
              <w:right w:val="single" w:color="auto" w:sz="2" w:space="0"/>
            </w:tcBorders>
          </w:tcPr>
          <w:p w14:paraId="4B77E91F">
            <w:pPr>
              <w:pStyle w:val="53"/>
              <w:rPr>
                <w:ins w:id="2248" w:author="cmcc-chunxia Guo" w:date="2025-08-11T16:10:12Z"/>
                <w:rFonts w:cs="Arial"/>
                <w:lang w:eastAsia="ko-KR"/>
              </w:rPr>
            </w:pPr>
            <w:ins w:id="2249" w:author="cmcc-chunxia Guo" w:date="2025-08-11T16:10:12Z">
              <w:r>
                <w:rPr>
                  <w:rFonts w:cs="Arial"/>
                </w:rPr>
                <w:t>-49 dBm</w:t>
              </w:r>
            </w:ins>
          </w:p>
        </w:tc>
        <w:tc>
          <w:tcPr>
            <w:tcW w:w="1417" w:type="dxa"/>
            <w:tcBorders>
              <w:top w:val="single" w:color="auto" w:sz="2" w:space="0"/>
              <w:left w:val="single" w:color="auto" w:sz="2" w:space="0"/>
              <w:bottom w:val="single" w:color="auto" w:sz="2" w:space="0"/>
              <w:right w:val="single" w:color="auto" w:sz="2" w:space="0"/>
            </w:tcBorders>
          </w:tcPr>
          <w:p w14:paraId="3BDF4CBF">
            <w:pPr>
              <w:pStyle w:val="53"/>
              <w:rPr>
                <w:ins w:id="2250" w:author="cmcc-chunxia Guo" w:date="2025-08-11T16:10:12Z"/>
                <w:rFonts w:cs="Arial"/>
                <w:lang w:eastAsia="ko-KR"/>
              </w:rPr>
            </w:pPr>
            <w:ins w:id="2251"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227CB05D">
            <w:pPr>
              <w:pStyle w:val="54"/>
              <w:rPr>
                <w:ins w:id="2252" w:author="cmcc-chunxia Guo" w:date="2025-08-11T16:10:12Z"/>
                <w:rFonts w:cs="Arial"/>
                <w:lang w:eastAsia="ko-KR"/>
              </w:rPr>
            </w:pPr>
            <w:ins w:id="2253" w:author="cmcc-chunxia Guo" w:date="2025-08-11T16:10:12Z">
              <w:r>
                <w:rPr>
                  <w:rFonts w:cs="Arial"/>
                  <w:lang w:eastAsia="ko-KR"/>
                </w:rPr>
                <w:t>This requirement does not apply to BS operating in band n5, since it is already covered by the requirement in clause 6.6.5.2.2.</w:t>
              </w:r>
            </w:ins>
          </w:p>
        </w:tc>
      </w:tr>
      <w:tr w14:paraId="2564808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2254" w:author="cmcc-chunxia Guo" w:date="2025-08-11T16:10:12Z"/>
        </w:trPr>
        <w:tc>
          <w:tcPr>
            <w:tcW w:w="1302" w:type="dxa"/>
            <w:tcBorders>
              <w:top w:val="single" w:color="auto" w:sz="2" w:space="0"/>
              <w:left w:val="single" w:color="auto" w:sz="2" w:space="0"/>
              <w:bottom w:val="nil"/>
              <w:right w:val="single" w:color="auto" w:sz="2" w:space="0"/>
            </w:tcBorders>
          </w:tcPr>
          <w:p w14:paraId="306944B3">
            <w:pPr>
              <w:pStyle w:val="53"/>
              <w:rPr>
                <w:ins w:id="2255" w:author="cmcc-chunxia Guo" w:date="2025-08-11T16:10:12Z"/>
              </w:rPr>
            </w:pPr>
          </w:p>
        </w:tc>
        <w:tc>
          <w:tcPr>
            <w:tcW w:w="1701" w:type="dxa"/>
            <w:tcBorders>
              <w:top w:val="single" w:color="auto" w:sz="2" w:space="0"/>
              <w:left w:val="single" w:color="auto" w:sz="2" w:space="0"/>
              <w:bottom w:val="single" w:color="auto" w:sz="2" w:space="0"/>
              <w:right w:val="single" w:color="auto" w:sz="2" w:space="0"/>
            </w:tcBorders>
          </w:tcPr>
          <w:p w14:paraId="5C6FB875">
            <w:pPr>
              <w:pStyle w:val="53"/>
              <w:rPr>
                <w:ins w:id="2256" w:author="cmcc-chunxia Guo" w:date="2025-08-11T16:10:12Z"/>
                <w:rFonts w:cs="Arial"/>
              </w:rPr>
            </w:pPr>
            <w:ins w:id="2257" w:author="cmcc-chunxia Guo" w:date="2025-08-11T16:10:12Z">
              <w:r>
                <w:rPr>
                  <w:rFonts w:cs="Arial"/>
                </w:rPr>
                <w:t>1427 – 1432 MHz</w:t>
              </w:r>
            </w:ins>
          </w:p>
        </w:tc>
        <w:tc>
          <w:tcPr>
            <w:tcW w:w="851" w:type="dxa"/>
            <w:tcBorders>
              <w:top w:val="single" w:color="auto" w:sz="2" w:space="0"/>
              <w:left w:val="single" w:color="auto" w:sz="2" w:space="0"/>
              <w:bottom w:val="single" w:color="auto" w:sz="2" w:space="0"/>
              <w:right w:val="single" w:color="auto" w:sz="2" w:space="0"/>
            </w:tcBorders>
          </w:tcPr>
          <w:p w14:paraId="209B6B46">
            <w:pPr>
              <w:pStyle w:val="53"/>
              <w:rPr>
                <w:ins w:id="2258" w:author="cmcc-chunxia Guo" w:date="2025-08-11T16:10:12Z"/>
                <w:rFonts w:cs="Arial"/>
              </w:rPr>
            </w:pPr>
            <w:ins w:id="2259" w:author="cmcc-chunxia Guo" w:date="2025-08-11T16:10:12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14:paraId="2BB336B8">
            <w:pPr>
              <w:pStyle w:val="53"/>
              <w:rPr>
                <w:ins w:id="2260" w:author="cmcc-chunxia Guo" w:date="2025-08-11T16:10:12Z"/>
                <w:rFonts w:cs="Arial"/>
              </w:rPr>
            </w:pPr>
            <w:ins w:id="2261"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4645307B">
            <w:pPr>
              <w:pStyle w:val="54"/>
              <w:rPr>
                <w:ins w:id="2262" w:author="cmcc-chunxia Guo" w:date="2025-08-11T16:10:12Z"/>
                <w:rFonts w:cs="Arial"/>
                <w:lang w:eastAsia="ko-KR"/>
              </w:rPr>
            </w:pPr>
            <w:ins w:id="2263" w:author="cmcc-chunxia Guo" w:date="2025-08-11T16:10:12Z">
              <w:r>
                <w:rPr>
                  <w:rFonts w:cs="Arial"/>
                  <w:lang w:eastAsia="ko-KR"/>
                </w:rPr>
                <w:t>This requirement does not apply to BS operating in Band n50, n51, n75, n76 or n109</w:t>
              </w:r>
            </w:ins>
          </w:p>
        </w:tc>
      </w:tr>
      <w:tr w14:paraId="1FC9794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2264" w:author="cmcc-chunxia Guo" w:date="2025-08-11T16:10:12Z"/>
        </w:trPr>
        <w:tc>
          <w:tcPr>
            <w:tcW w:w="1302" w:type="dxa"/>
            <w:tcBorders>
              <w:top w:val="nil"/>
              <w:left w:val="single" w:color="auto" w:sz="2" w:space="0"/>
              <w:bottom w:val="single" w:color="auto" w:sz="2" w:space="0"/>
              <w:right w:val="single" w:color="auto" w:sz="2" w:space="0"/>
            </w:tcBorders>
          </w:tcPr>
          <w:p w14:paraId="144EEE20">
            <w:pPr>
              <w:pStyle w:val="53"/>
              <w:rPr>
                <w:ins w:id="2265" w:author="cmcc-chunxia Guo" w:date="2025-08-11T16:10:12Z"/>
              </w:rPr>
            </w:pPr>
            <w:ins w:id="2266" w:author="cmcc-chunxia Guo" w:date="2025-08-11T16:10:12Z">
              <w:r>
                <w:rPr>
                  <w:rFonts w:cs="Arial"/>
                  <w:lang w:eastAsia="ko-KR"/>
                </w:rPr>
                <w:t>NR Band n91</w:t>
              </w:r>
            </w:ins>
          </w:p>
        </w:tc>
        <w:tc>
          <w:tcPr>
            <w:tcW w:w="1701" w:type="dxa"/>
            <w:tcBorders>
              <w:top w:val="single" w:color="auto" w:sz="2" w:space="0"/>
              <w:left w:val="single" w:color="auto" w:sz="2" w:space="0"/>
              <w:bottom w:val="single" w:color="auto" w:sz="2" w:space="0"/>
              <w:right w:val="single" w:color="auto" w:sz="2" w:space="0"/>
            </w:tcBorders>
          </w:tcPr>
          <w:p w14:paraId="7EC31C4F">
            <w:pPr>
              <w:pStyle w:val="53"/>
              <w:rPr>
                <w:ins w:id="2267" w:author="cmcc-chunxia Guo" w:date="2025-08-11T16:10:12Z"/>
                <w:rFonts w:cs="Arial"/>
              </w:rPr>
            </w:pPr>
            <w:ins w:id="2268" w:author="cmcc-chunxia Guo" w:date="2025-08-11T16:10:12Z">
              <w:r>
                <w:rPr>
                  <w:rFonts w:cs="Arial"/>
                </w:rPr>
                <w:t>832 – 862 MHz</w:t>
              </w:r>
            </w:ins>
          </w:p>
        </w:tc>
        <w:tc>
          <w:tcPr>
            <w:tcW w:w="851" w:type="dxa"/>
            <w:tcBorders>
              <w:top w:val="single" w:color="auto" w:sz="2" w:space="0"/>
              <w:left w:val="single" w:color="auto" w:sz="2" w:space="0"/>
              <w:bottom w:val="single" w:color="auto" w:sz="2" w:space="0"/>
              <w:right w:val="single" w:color="auto" w:sz="2" w:space="0"/>
            </w:tcBorders>
          </w:tcPr>
          <w:p w14:paraId="2D72D9F8">
            <w:pPr>
              <w:pStyle w:val="53"/>
              <w:rPr>
                <w:ins w:id="2269" w:author="cmcc-chunxia Guo" w:date="2025-08-11T16:10:12Z"/>
                <w:rFonts w:cs="Arial"/>
              </w:rPr>
            </w:pPr>
            <w:ins w:id="2270" w:author="cmcc-chunxia Guo" w:date="2025-08-11T16:10:12Z">
              <w:r>
                <w:rPr>
                  <w:rFonts w:cs="Arial"/>
                </w:rPr>
                <w:t>-49 dBm</w:t>
              </w:r>
            </w:ins>
          </w:p>
        </w:tc>
        <w:tc>
          <w:tcPr>
            <w:tcW w:w="1417" w:type="dxa"/>
            <w:tcBorders>
              <w:top w:val="single" w:color="auto" w:sz="2" w:space="0"/>
              <w:left w:val="single" w:color="auto" w:sz="2" w:space="0"/>
              <w:bottom w:val="single" w:color="auto" w:sz="2" w:space="0"/>
              <w:right w:val="single" w:color="auto" w:sz="2" w:space="0"/>
            </w:tcBorders>
          </w:tcPr>
          <w:p w14:paraId="4351D65B">
            <w:pPr>
              <w:pStyle w:val="53"/>
              <w:rPr>
                <w:ins w:id="2271" w:author="cmcc-chunxia Guo" w:date="2025-08-11T16:10:12Z"/>
                <w:rFonts w:cs="Arial"/>
              </w:rPr>
            </w:pPr>
            <w:ins w:id="2272"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281B2C89">
            <w:pPr>
              <w:pStyle w:val="54"/>
              <w:rPr>
                <w:ins w:id="2273" w:author="cmcc-chunxia Guo" w:date="2025-08-11T16:10:12Z"/>
                <w:rFonts w:cs="Arial"/>
                <w:lang w:eastAsia="ko-KR"/>
              </w:rPr>
            </w:pPr>
            <w:ins w:id="2274" w:author="cmcc-chunxia Guo" w:date="2025-08-11T16:10:12Z">
              <w:r>
                <w:rPr>
                  <w:rFonts w:cs="Arial"/>
                  <w:lang w:eastAsia="ko-KR"/>
                </w:rPr>
                <w:t>This requirement does not apply to BS operating in band n20, since it is already covered by the requirement in clause 6.6.5.2.2.</w:t>
              </w:r>
            </w:ins>
          </w:p>
        </w:tc>
      </w:tr>
      <w:tr w14:paraId="67ADDE2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2275" w:author="cmcc-chunxia Guo" w:date="2025-08-11T16:10:12Z"/>
        </w:trPr>
        <w:tc>
          <w:tcPr>
            <w:tcW w:w="1302" w:type="dxa"/>
            <w:tcBorders>
              <w:top w:val="single" w:color="auto" w:sz="2" w:space="0"/>
              <w:left w:val="single" w:color="auto" w:sz="2" w:space="0"/>
              <w:bottom w:val="nil"/>
              <w:right w:val="single" w:color="auto" w:sz="2" w:space="0"/>
            </w:tcBorders>
          </w:tcPr>
          <w:p w14:paraId="528DD756">
            <w:pPr>
              <w:pStyle w:val="53"/>
              <w:rPr>
                <w:ins w:id="2276" w:author="cmcc-chunxia Guo" w:date="2025-08-11T16:10:12Z"/>
              </w:rPr>
            </w:pPr>
          </w:p>
        </w:tc>
        <w:tc>
          <w:tcPr>
            <w:tcW w:w="1701" w:type="dxa"/>
            <w:tcBorders>
              <w:top w:val="single" w:color="auto" w:sz="2" w:space="0"/>
              <w:left w:val="single" w:color="auto" w:sz="2" w:space="0"/>
              <w:bottom w:val="single" w:color="auto" w:sz="2" w:space="0"/>
              <w:right w:val="single" w:color="auto" w:sz="2" w:space="0"/>
            </w:tcBorders>
          </w:tcPr>
          <w:p w14:paraId="617FABE0">
            <w:pPr>
              <w:pStyle w:val="53"/>
              <w:rPr>
                <w:ins w:id="2277" w:author="cmcc-chunxia Guo" w:date="2025-08-11T16:10:12Z"/>
                <w:rFonts w:cs="Arial"/>
              </w:rPr>
            </w:pPr>
            <w:ins w:id="2278" w:author="cmcc-chunxia Guo" w:date="2025-08-11T16:10:12Z">
              <w:r>
                <w:rPr>
                  <w:rFonts w:cs="Arial"/>
                </w:rPr>
                <w:t>1432 – 1517 MHz</w:t>
              </w:r>
            </w:ins>
          </w:p>
        </w:tc>
        <w:tc>
          <w:tcPr>
            <w:tcW w:w="851" w:type="dxa"/>
            <w:tcBorders>
              <w:top w:val="single" w:color="auto" w:sz="2" w:space="0"/>
              <w:left w:val="single" w:color="auto" w:sz="2" w:space="0"/>
              <w:bottom w:val="single" w:color="auto" w:sz="2" w:space="0"/>
              <w:right w:val="single" w:color="auto" w:sz="2" w:space="0"/>
            </w:tcBorders>
          </w:tcPr>
          <w:p w14:paraId="265BAB00">
            <w:pPr>
              <w:pStyle w:val="53"/>
              <w:rPr>
                <w:ins w:id="2279" w:author="cmcc-chunxia Guo" w:date="2025-08-11T16:10:12Z"/>
                <w:rFonts w:cs="Arial"/>
              </w:rPr>
            </w:pPr>
            <w:ins w:id="2280" w:author="cmcc-chunxia Guo" w:date="2025-08-11T16:10:12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14:paraId="767250A6">
            <w:pPr>
              <w:pStyle w:val="53"/>
              <w:rPr>
                <w:ins w:id="2281" w:author="cmcc-chunxia Guo" w:date="2025-08-11T16:10:12Z"/>
                <w:rFonts w:cs="Arial"/>
              </w:rPr>
            </w:pPr>
            <w:ins w:id="2282"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58CC2161">
            <w:pPr>
              <w:pStyle w:val="54"/>
              <w:rPr>
                <w:ins w:id="2283" w:author="cmcc-chunxia Guo" w:date="2025-08-11T16:10:12Z"/>
                <w:rFonts w:cs="Arial"/>
                <w:lang w:eastAsia="ko-KR"/>
              </w:rPr>
            </w:pPr>
            <w:ins w:id="2284" w:author="cmcc-chunxia Guo" w:date="2025-08-11T16:10:12Z">
              <w:r>
                <w:rPr>
                  <w:rFonts w:cs="Arial"/>
                  <w:lang w:eastAsia="ko-KR"/>
                </w:rPr>
                <w:t>This requirement does not apply to BS operating in Band n50, n51, n74, n75, n76 or n109.</w:t>
              </w:r>
            </w:ins>
          </w:p>
        </w:tc>
      </w:tr>
      <w:tr w14:paraId="7B037B7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2285" w:author="cmcc-chunxia Guo" w:date="2025-08-11T16:10:12Z"/>
        </w:trPr>
        <w:tc>
          <w:tcPr>
            <w:tcW w:w="1302" w:type="dxa"/>
            <w:tcBorders>
              <w:top w:val="nil"/>
              <w:left w:val="single" w:color="auto" w:sz="2" w:space="0"/>
              <w:bottom w:val="single" w:color="auto" w:sz="2" w:space="0"/>
              <w:right w:val="single" w:color="auto" w:sz="2" w:space="0"/>
            </w:tcBorders>
          </w:tcPr>
          <w:p w14:paraId="350E8741">
            <w:pPr>
              <w:pStyle w:val="53"/>
              <w:rPr>
                <w:ins w:id="2286" w:author="cmcc-chunxia Guo" w:date="2025-08-11T16:10:12Z"/>
              </w:rPr>
            </w:pPr>
            <w:ins w:id="2287" w:author="cmcc-chunxia Guo" w:date="2025-08-11T16:10:12Z">
              <w:r>
                <w:rPr>
                  <w:rFonts w:cs="Arial"/>
                  <w:lang w:eastAsia="ko-KR"/>
                </w:rPr>
                <w:t>NR Band n92</w:t>
              </w:r>
            </w:ins>
          </w:p>
        </w:tc>
        <w:tc>
          <w:tcPr>
            <w:tcW w:w="1701" w:type="dxa"/>
            <w:tcBorders>
              <w:top w:val="single" w:color="auto" w:sz="2" w:space="0"/>
              <w:left w:val="single" w:color="auto" w:sz="2" w:space="0"/>
              <w:bottom w:val="single" w:color="auto" w:sz="2" w:space="0"/>
              <w:right w:val="single" w:color="auto" w:sz="2" w:space="0"/>
            </w:tcBorders>
          </w:tcPr>
          <w:p w14:paraId="3BEB06BD">
            <w:pPr>
              <w:pStyle w:val="53"/>
              <w:rPr>
                <w:ins w:id="2288" w:author="cmcc-chunxia Guo" w:date="2025-08-11T16:10:12Z"/>
                <w:rFonts w:cs="Arial"/>
              </w:rPr>
            </w:pPr>
            <w:ins w:id="2289" w:author="cmcc-chunxia Guo" w:date="2025-08-11T16:10:12Z">
              <w:r>
                <w:rPr>
                  <w:rFonts w:cs="Arial"/>
                </w:rPr>
                <w:t>832 – 862 MHz</w:t>
              </w:r>
            </w:ins>
          </w:p>
        </w:tc>
        <w:tc>
          <w:tcPr>
            <w:tcW w:w="851" w:type="dxa"/>
            <w:tcBorders>
              <w:top w:val="single" w:color="auto" w:sz="2" w:space="0"/>
              <w:left w:val="single" w:color="auto" w:sz="2" w:space="0"/>
              <w:bottom w:val="single" w:color="auto" w:sz="2" w:space="0"/>
              <w:right w:val="single" w:color="auto" w:sz="2" w:space="0"/>
            </w:tcBorders>
          </w:tcPr>
          <w:p w14:paraId="26D8EF69">
            <w:pPr>
              <w:pStyle w:val="53"/>
              <w:rPr>
                <w:ins w:id="2290" w:author="cmcc-chunxia Guo" w:date="2025-08-11T16:10:12Z"/>
                <w:rFonts w:cs="Arial"/>
              </w:rPr>
            </w:pPr>
            <w:ins w:id="2291" w:author="cmcc-chunxia Guo" w:date="2025-08-11T16:10:12Z">
              <w:r>
                <w:rPr>
                  <w:rFonts w:cs="Arial"/>
                </w:rPr>
                <w:t>-49 dBm</w:t>
              </w:r>
            </w:ins>
          </w:p>
        </w:tc>
        <w:tc>
          <w:tcPr>
            <w:tcW w:w="1417" w:type="dxa"/>
            <w:tcBorders>
              <w:top w:val="single" w:color="auto" w:sz="2" w:space="0"/>
              <w:left w:val="single" w:color="auto" w:sz="2" w:space="0"/>
              <w:bottom w:val="single" w:color="auto" w:sz="2" w:space="0"/>
              <w:right w:val="single" w:color="auto" w:sz="2" w:space="0"/>
            </w:tcBorders>
          </w:tcPr>
          <w:p w14:paraId="01821AAF">
            <w:pPr>
              <w:pStyle w:val="53"/>
              <w:rPr>
                <w:ins w:id="2292" w:author="cmcc-chunxia Guo" w:date="2025-08-11T16:10:12Z"/>
                <w:rFonts w:cs="Arial"/>
              </w:rPr>
            </w:pPr>
            <w:ins w:id="2293"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0C1BC596">
            <w:pPr>
              <w:pStyle w:val="54"/>
              <w:rPr>
                <w:ins w:id="2294" w:author="cmcc-chunxia Guo" w:date="2025-08-11T16:10:12Z"/>
                <w:rFonts w:cs="Arial"/>
                <w:lang w:eastAsia="ko-KR"/>
              </w:rPr>
            </w:pPr>
            <w:ins w:id="2295" w:author="cmcc-chunxia Guo" w:date="2025-08-11T16:10:12Z">
              <w:r>
                <w:rPr>
                  <w:rFonts w:cs="Arial"/>
                  <w:lang w:eastAsia="ko-KR"/>
                </w:rPr>
                <w:t>This requirement does not apply to BS operating in band n20, since it is already covered by the requirement in clause 6.6.5.2.2.</w:t>
              </w:r>
            </w:ins>
          </w:p>
        </w:tc>
      </w:tr>
      <w:tr w14:paraId="57C4C4E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2296" w:author="cmcc-chunxia Guo" w:date="2025-08-11T16:10:12Z"/>
        </w:trPr>
        <w:tc>
          <w:tcPr>
            <w:tcW w:w="1302" w:type="dxa"/>
            <w:tcBorders>
              <w:top w:val="single" w:color="auto" w:sz="2" w:space="0"/>
              <w:left w:val="single" w:color="auto" w:sz="2" w:space="0"/>
              <w:bottom w:val="nil"/>
              <w:right w:val="single" w:color="auto" w:sz="2" w:space="0"/>
            </w:tcBorders>
          </w:tcPr>
          <w:p w14:paraId="0B6B5452">
            <w:pPr>
              <w:pStyle w:val="53"/>
              <w:rPr>
                <w:ins w:id="2297" w:author="cmcc-chunxia Guo" w:date="2025-08-11T16:10:12Z"/>
              </w:rPr>
            </w:pPr>
          </w:p>
        </w:tc>
        <w:tc>
          <w:tcPr>
            <w:tcW w:w="1701" w:type="dxa"/>
            <w:tcBorders>
              <w:top w:val="single" w:color="auto" w:sz="2" w:space="0"/>
              <w:left w:val="single" w:color="auto" w:sz="2" w:space="0"/>
              <w:bottom w:val="single" w:color="auto" w:sz="2" w:space="0"/>
              <w:right w:val="single" w:color="auto" w:sz="2" w:space="0"/>
            </w:tcBorders>
          </w:tcPr>
          <w:p w14:paraId="6F6445BF">
            <w:pPr>
              <w:pStyle w:val="53"/>
              <w:rPr>
                <w:ins w:id="2298" w:author="cmcc-chunxia Guo" w:date="2025-08-11T16:10:12Z"/>
                <w:rFonts w:cs="Arial"/>
              </w:rPr>
            </w:pPr>
            <w:ins w:id="2299" w:author="cmcc-chunxia Guo" w:date="2025-08-11T16:10:12Z">
              <w:r>
                <w:rPr>
                  <w:rFonts w:cs="Arial"/>
                </w:rPr>
                <w:t>1427 – 1432 MHz</w:t>
              </w:r>
            </w:ins>
          </w:p>
        </w:tc>
        <w:tc>
          <w:tcPr>
            <w:tcW w:w="851" w:type="dxa"/>
            <w:tcBorders>
              <w:top w:val="single" w:color="auto" w:sz="2" w:space="0"/>
              <w:left w:val="single" w:color="auto" w:sz="2" w:space="0"/>
              <w:bottom w:val="single" w:color="auto" w:sz="2" w:space="0"/>
              <w:right w:val="single" w:color="auto" w:sz="2" w:space="0"/>
            </w:tcBorders>
          </w:tcPr>
          <w:p w14:paraId="04EB0E6E">
            <w:pPr>
              <w:pStyle w:val="53"/>
              <w:rPr>
                <w:ins w:id="2300" w:author="cmcc-chunxia Guo" w:date="2025-08-11T16:10:12Z"/>
                <w:rFonts w:cs="Arial"/>
              </w:rPr>
            </w:pPr>
            <w:ins w:id="2301" w:author="cmcc-chunxia Guo" w:date="2025-08-11T16:10:12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14:paraId="7374BB8D">
            <w:pPr>
              <w:pStyle w:val="53"/>
              <w:rPr>
                <w:ins w:id="2302" w:author="cmcc-chunxia Guo" w:date="2025-08-11T16:10:12Z"/>
                <w:rFonts w:cs="Arial"/>
              </w:rPr>
            </w:pPr>
            <w:ins w:id="2303"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6CAAB2D6">
            <w:pPr>
              <w:pStyle w:val="54"/>
              <w:rPr>
                <w:ins w:id="2304" w:author="cmcc-chunxia Guo" w:date="2025-08-11T16:10:12Z"/>
                <w:rFonts w:cs="Arial"/>
                <w:lang w:eastAsia="ko-KR"/>
              </w:rPr>
            </w:pPr>
            <w:ins w:id="2305" w:author="cmcc-chunxia Guo" w:date="2025-08-11T16:10:12Z">
              <w:r>
                <w:rPr>
                  <w:rFonts w:cs="Arial"/>
                  <w:lang w:eastAsia="ko-KR"/>
                </w:rPr>
                <w:t>This requirement does not apply to BS operating in Band n50, n51, n75, n76 or n109.</w:t>
              </w:r>
            </w:ins>
          </w:p>
        </w:tc>
      </w:tr>
      <w:tr w14:paraId="533AC9F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2306" w:author="cmcc-chunxia Guo" w:date="2025-08-11T16:10:12Z"/>
        </w:trPr>
        <w:tc>
          <w:tcPr>
            <w:tcW w:w="1302" w:type="dxa"/>
            <w:tcBorders>
              <w:top w:val="nil"/>
              <w:left w:val="single" w:color="auto" w:sz="2" w:space="0"/>
              <w:bottom w:val="single" w:color="auto" w:sz="2" w:space="0"/>
              <w:right w:val="single" w:color="auto" w:sz="2" w:space="0"/>
            </w:tcBorders>
          </w:tcPr>
          <w:p w14:paraId="2C31945C">
            <w:pPr>
              <w:pStyle w:val="53"/>
              <w:rPr>
                <w:ins w:id="2307" w:author="cmcc-chunxia Guo" w:date="2025-08-11T16:10:12Z"/>
              </w:rPr>
            </w:pPr>
            <w:ins w:id="2308" w:author="cmcc-chunxia Guo" w:date="2025-08-11T16:10:12Z">
              <w:r>
                <w:rPr>
                  <w:rFonts w:cs="Arial"/>
                  <w:lang w:eastAsia="ko-KR"/>
                </w:rPr>
                <w:t>NR Band n93</w:t>
              </w:r>
            </w:ins>
          </w:p>
        </w:tc>
        <w:tc>
          <w:tcPr>
            <w:tcW w:w="1701" w:type="dxa"/>
            <w:tcBorders>
              <w:top w:val="single" w:color="auto" w:sz="2" w:space="0"/>
              <w:left w:val="single" w:color="auto" w:sz="2" w:space="0"/>
              <w:bottom w:val="single" w:color="auto" w:sz="2" w:space="0"/>
              <w:right w:val="single" w:color="auto" w:sz="2" w:space="0"/>
            </w:tcBorders>
          </w:tcPr>
          <w:p w14:paraId="5055016B">
            <w:pPr>
              <w:pStyle w:val="53"/>
              <w:rPr>
                <w:ins w:id="2309" w:author="cmcc-chunxia Guo" w:date="2025-08-11T16:10:12Z"/>
                <w:rFonts w:cs="Arial"/>
              </w:rPr>
            </w:pPr>
            <w:ins w:id="2310" w:author="cmcc-chunxia Guo" w:date="2025-08-11T16:10:12Z">
              <w:r>
                <w:rPr>
                  <w:rFonts w:cs="Arial"/>
                </w:rPr>
                <w:t>880 – 915 MHz</w:t>
              </w:r>
            </w:ins>
          </w:p>
        </w:tc>
        <w:tc>
          <w:tcPr>
            <w:tcW w:w="851" w:type="dxa"/>
            <w:tcBorders>
              <w:top w:val="single" w:color="auto" w:sz="2" w:space="0"/>
              <w:left w:val="single" w:color="auto" w:sz="2" w:space="0"/>
              <w:bottom w:val="single" w:color="auto" w:sz="2" w:space="0"/>
              <w:right w:val="single" w:color="auto" w:sz="2" w:space="0"/>
            </w:tcBorders>
          </w:tcPr>
          <w:p w14:paraId="292F338D">
            <w:pPr>
              <w:pStyle w:val="53"/>
              <w:rPr>
                <w:ins w:id="2311" w:author="cmcc-chunxia Guo" w:date="2025-08-11T16:10:12Z"/>
                <w:rFonts w:cs="Arial"/>
              </w:rPr>
            </w:pPr>
            <w:ins w:id="2312" w:author="cmcc-chunxia Guo" w:date="2025-08-11T16:10:12Z">
              <w:r>
                <w:rPr>
                  <w:rFonts w:cs="Arial"/>
                </w:rPr>
                <w:t>-49 dBm</w:t>
              </w:r>
            </w:ins>
          </w:p>
        </w:tc>
        <w:tc>
          <w:tcPr>
            <w:tcW w:w="1417" w:type="dxa"/>
            <w:tcBorders>
              <w:top w:val="single" w:color="auto" w:sz="2" w:space="0"/>
              <w:left w:val="single" w:color="auto" w:sz="2" w:space="0"/>
              <w:bottom w:val="single" w:color="auto" w:sz="2" w:space="0"/>
              <w:right w:val="single" w:color="auto" w:sz="2" w:space="0"/>
            </w:tcBorders>
          </w:tcPr>
          <w:p w14:paraId="73DE645C">
            <w:pPr>
              <w:pStyle w:val="53"/>
              <w:rPr>
                <w:ins w:id="2313" w:author="cmcc-chunxia Guo" w:date="2025-08-11T16:10:12Z"/>
                <w:rFonts w:cs="Arial"/>
              </w:rPr>
            </w:pPr>
            <w:ins w:id="2314"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4DA80D4E">
            <w:pPr>
              <w:pStyle w:val="54"/>
              <w:rPr>
                <w:ins w:id="2315" w:author="cmcc-chunxia Guo" w:date="2025-08-11T16:10:12Z"/>
                <w:rFonts w:cs="Arial"/>
                <w:lang w:eastAsia="ko-KR"/>
              </w:rPr>
            </w:pPr>
            <w:ins w:id="2316" w:author="cmcc-chunxia Guo" w:date="2025-08-11T16:10:12Z">
              <w:r>
                <w:rPr>
                  <w:rFonts w:cs="Arial"/>
                  <w:lang w:eastAsia="ko-KR"/>
                </w:rPr>
                <w:t>This requirement does not apply to BS operating in band n8, since it is already covered by the requirement in clause 6.6.5.2.2.</w:t>
              </w:r>
            </w:ins>
          </w:p>
        </w:tc>
      </w:tr>
      <w:tr w14:paraId="52ACEB3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2317" w:author="cmcc-chunxia Guo" w:date="2025-08-11T16:10:12Z"/>
        </w:trPr>
        <w:tc>
          <w:tcPr>
            <w:tcW w:w="1302" w:type="dxa"/>
            <w:tcBorders>
              <w:top w:val="single" w:color="auto" w:sz="2" w:space="0"/>
              <w:left w:val="single" w:color="auto" w:sz="2" w:space="0"/>
              <w:bottom w:val="nil"/>
              <w:right w:val="single" w:color="auto" w:sz="2" w:space="0"/>
            </w:tcBorders>
          </w:tcPr>
          <w:p w14:paraId="70AF6474">
            <w:pPr>
              <w:pStyle w:val="53"/>
              <w:rPr>
                <w:ins w:id="2318" w:author="cmcc-chunxia Guo" w:date="2025-08-11T16:10:12Z"/>
              </w:rPr>
            </w:pPr>
          </w:p>
        </w:tc>
        <w:tc>
          <w:tcPr>
            <w:tcW w:w="1701" w:type="dxa"/>
            <w:tcBorders>
              <w:top w:val="single" w:color="auto" w:sz="2" w:space="0"/>
              <w:left w:val="single" w:color="auto" w:sz="2" w:space="0"/>
              <w:bottom w:val="single" w:color="auto" w:sz="2" w:space="0"/>
              <w:right w:val="single" w:color="auto" w:sz="2" w:space="0"/>
            </w:tcBorders>
          </w:tcPr>
          <w:p w14:paraId="0FD69C4F">
            <w:pPr>
              <w:pStyle w:val="53"/>
              <w:rPr>
                <w:ins w:id="2319" w:author="cmcc-chunxia Guo" w:date="2025-08-11T16:10:12Z"/>
                <w:rFonts w:cs="Arial"/>
              </w:rPr>
            </w:pPr>
            <w:ins w:id="2320" w:author="cmcc-chunxia Guo" w:date="2025-08-11T16:10:12Z">
              <w:r>
                <w:rPr>
                  <w:rFonts w:cs="Arial"/>
                </w:rPr>
                <w:t>1432 – 1517 MHz</w:t>
              </w:r>
            </w:ins>
          </w:p>
        </w:tc>
        <w:tc>
          <w:tcPr>
            <w:tcW w:w="851" w:type="dxa"/>
            <w:tcBorders>
              <w:top w:val="single" w:color="auto" w:sz="2" w:space="0"/>
              <w:left w:val="single" w:color="auto" w:sz="2" w:space="0"/>
              <w:bottom w:val="single" w:color="auto" w:sz="2" w:space="0"/>
              <w:right w:val="single" w:color="auto" w:sz="2" w:space="0"/>
            </w:tcBorders>
          </w:tcPr>
          <w:p w14:paraId="25EC2771">
            <w:pPr>
              <w:pStyle w:val="53"/>
              <w:rPr>
                <w:ins w:id="2321" w:author="cmcc-chunxia Guo" w:date="2025-08-11T16:10:12Z"/>
                <w:rFonts w:cs="Arial"/>
              </w:rPr>
            </w:pPr>
            <w:ins w:id="2322" w:author="cmcc-chunxia Guo" w:date="2025-08-11T16:10:12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14:paraId="14DEC878">
            <w:pPr>
              <w:pStyle w:val="53"/>
              <w:rPr>
                <w:ins w:id="2323" w:author="cmcc-chunxia Guo" w:date="2025-08-11T16:10:12Z"/>
                <w:rFonts w:cs="Arial"/>
              </w:rPr>
            </w:pPr>
            <w:ins w:id="2324"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5BB8BA54">
            <w:pPr>
              <w:pStyle w:val="54"/>
              <w:rPr>
                <w:ins w:id="2325" w:author="cmcc-chunxia Guo" w:date="2025-08-11T16:10:12Z"/>
                <w:rFonts w:cs="Arial"/>
                <w:lang w:eastAsia="ko-KR"/>
              </w:rPr>
            </w:pPr>
            <w:ins w:id="2326" w:author="cmcc-chunxia Guo" w:date="2025-08-11T16:10:12Z">
              <w:r>
                <w:rPr>
                  <w:rFonts w:cs="Arial"/>
                  <w:lang w:eastAsia="ko-KR"/>
                </w:rPr>
                <w:t>This requirement does not apply to BS operating in Band n50, n51, n74, n75, n76 or n109.</w:t>
              </w:r>
            </w:ins>
          </w:p>
        </w:tc>
      </w:tr>
      <w:tr w14:paraId="5869566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2327" w:author="cmcc-chunxia Guo" w:date="2025-08-11T16:10:12Z"/>
        </w:trPr>
        <w:tc>
          <w:tcPr>
            <w:tcW w:w="1302" w:type="dxa"/>
            <w:tcBorders>
              <w:top w:val="nil"/>
              <w:left w:val="single" w:color="auto" w:sz="2" w:space="0"/>
              <w:bottom w:val="single" w:color="auto" w:sz="2" w:space="0"/>
              <w:right w:val="single" w:color="auto" w:sz="2" w:space="0"/>
            </w:tcBorders>
          </w:tcPr>
          <w:p w14:paraId="1151A17B">
            <w:pPr>
              <w:pStyle w:val="53"/>
              <w:rPr>
                <w:ins w:id="2328" w:author="cmcc-chunxia Guo" w:date="2025-08-11T16:10:12Z"/>
              </w:rPr>
            </w:pPr>
            <w:ins w:id="2329" w:author="cmcc-chunxia Guo" w:date="2025-08-11T16:10:12Z">
              <w:r>
                <w:rPr>
                  <w:rFonts w:cs="Arial"/>
                  <w:lang w:eastAsia="ko-KR"/>
                </w:rPr>
                <w:t>NR Band n94</w:t>
              </w:r>
            </w:ins>
          </w:p>
        </w:tc>
        <w:tc>
          <w:tcPr>
            <w:tcW w:w="1701" w:type="dxa"/>
            <w:tcBorders>
              <w:top w:val="single" w:color="auto" w:sz="2" w:space="0"/>
              <w:left w:val="single" w:color="auto" w:sz="2" w:space="0"/>
              <w:bottom w:val="single" w:color="auto" w:sz="2" w:space="0"/>
              <w:right w:val="single" w:color="auto" w:sz="2" w:space="0"/>
            </w:tcBorders>
          </w:tcPr>
          <w:p w14:paraId="2880AC5C">
            <w:pPr>
              <w:pStyle w:val="53"/>
              <w:rPr>
                <w:ins w:id="2330" w:author="cmcc-chunxia Guo" w:date="2025-08-11T16:10:12Z"/>
                <w:rFonts w:cs="Arial"/>
              </w:rPr>
            </w:pPr>
            <w:ins w:id="2331" w:author="cmcc-chunxia Guo" w:date="2025-08-11T16:10:12Z">
              <w:r>
                <w:rPr>
                  <w:rFonts w:cs="Arial"/>
                </w:rPr>
                <w:t>880 – 915 MHz</w:t>
              </w:r>
            </w:ins>
          </w:p>
        </w:tc>
        <w:tc>
          <w:tcPr>
            <w:tcW w:w="851" w:type="dxa"/>
            <w:tcBorders>
              <w:top w:val="single" w:color="auto" w:sz="2" w:space="0"/>
              <w:left w:val="single" w:color="auto" w:sz="2" w:space="0"/>
              <w:bottom w:val="single" w:color="auto" w:sz="2" w:space="0"/>
              <w:right w:val="single" w:color="auto" w:sz="2" w:space="0"/>
            </w:tcBorders>
          </w:tcPr>
          <w:p w14:paraId="40BBC162">
            <w:pPr>
              <w:pStyle w:val="53"/>
              <w:rPr>
                <w:ins w:id="2332" w:author="cmcc-chunxia Guo" w:date="2025-08-11T16:10:12Z"/>
                <w:rFonts w:cs="Arial"/>
              </w:rPr>
            </w:pPr>
            <w:ins w:id="2333" w:author="cmcc-chunxia Guo" w:date="2025-08-11T16:10:12Z">
              <w:r>
                <w:rPr>
                  <w:rFonts w:cs="Arial"/>
                </w:rPr>
                <w:t>-49 dBm</w:t>
              </w:r>
            </w:ins>
          </w:p>
        </w:tc>
        <w:tc>
          <w:tcPr>
            <w:tcW w:w="1417" w:type="dxa"/>
            <w:tcBorders>
              <w:top w:val="single" w:color="auto" w:sz="2" w:space="0"/>
              <w:left w:val="single" w:color="auto" w:sz="2" w:space="0"/>
              <w:bottom w:val="single" w:color="auto" w:sz="2" w:space="0"/>
              <w:right w:val="single" w:color="auto" w:sz="2" w:space="0"/>
            </w:tcBorders>
          </w:tcPr>
          <w:p w14:paraId="2777BA6B">
            <w:pPr>
              <w:pStyle w:val="53"/>
              <w:rPr>
                <w:ins w:id="2334" w:author="cmcc-chunxia Guo" w:date="2025-08-11T16:10:12Z"/>
                <w:rFonts w:cs="Arial"/>
              </w:rPr>
            </w:pPr>
            <w:ins w:id="2335"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4F43C164">
            <w:pPr>
              <w:pStyle w:val="54"/>
              <w:rPr>
                <w:ins w:id="2336" w:author="cmcc-chunxia Guo" w:date="2025-08-11T16:10:12Z"/>
                <w:rFonts w:cs="Arial"/>
                <w:lang w:eastAsia="ko-KR"/>
              </w:rPr>
            </w:pPr>
            <w:ins w:id="2337" w:author="cmcc-chunxia Guo" w:date="2025-08-11T16:10:12Z">
              <w:r>
                <w:rPr>
                  <w:rFonts w:cs="Arial"/>
                  <w:lang w:eastAsia="ko-KR"/>
                </w:rPr>
                <w:t>This requirement does not apply to BS operating in band n8, since it is already covered by the requirement in clause 6.6.5.2.2.</w:t>
              </w:r>
            </w:ins>
          </w:p>
        </w:tc>
      </w:tr>
      <w:tr w14:paraId="7EB83E2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2338" w:author="cmcc-chunxia Guo" w:date="2025-08-11T16:10:12Z"/>
        </w:trPr>
        <w:tc>
          <w:tcPr>
            <w:tcW w:w="1302" w:type="dxa"/>
            <w:tcBorders>
              <w:top w:val="single" w:color="auto" w:sz="2" w:space="0"/>
              <w:left w:val="single" w:color="auto" w:sz="2" w:space="0"/>
              <w:bottom w:val="single" w:color="auto" w:sz="2" w:space="0"/>
              <w:right w:val="single" w:color="auto" w:sz="2" w:space="0"/>
            </w:tcBorders>
          </w:tcPr>
          <w:p w14:paraId="6231C46D">
            <w:pPr>
              <w:pStyle w:val="53"/>
              <w:rPr>
                <w:ins w:id="2339" w:author="cmcc-chunxia Guo" w:date="2025-08-11T16:10:12Z"/>
              </w:rPr>
            </w:pPr>
            <w:ins w:id="2340" w:author="cmcc-chunxia Guo" w:date="2025-08-11T16:10:12Z">
              <w:r>
                <w:rPr>
                  <w:rFonts w:cs="Arial"/>
                  <w:lang w:eastAsia="ko-KR"/>
                </w:rPr>
                <w:t>NR Band n95</w:t>
              </w:r>
            </w:ins>
          </w:p>
        </w:tc>
        <w:tc>
          <w:tcPr>
            <w:tcW w:w="1701" w:type="dxa"/>
            <w:tcBorders>
              <w:top w:val="single" w:color="auto" w:sz="2" w:space="0"/>
              <w:left w:val="single" w:color="auto" w:sz="2" w:space="0"/>
              <w:bottom w:val="single" w:color="auto" w:sz="2" w:space="0"/>
              <w:right w:val="single" w:color="auto" w:sz="2" w:space="0"/>
            </w:tcBorders>
          </w:tcPr>
          <w:p w14:paraId="5A96D265">
            <w:pPr>
              <w:pStyle w:val="53"/>
              <w:rPr>
                <w:ins w:id="2341" w:author="cmcc-chunxia Guo" w:date="2025-08-11T16:10:12Z"/>
                <w:rFonts w:cs="Arial"/>
              </w:rPr>
            </w:pPr>
            <w:ins w:id="2342" w:author="cmcc-chunxia Guo" w:date="2025-08-11T16:10:12Z">
              <w:r>
                <w:rPr>
                  <w:rFonts w:cs="Arial"/>
                </w:rPr>
                <w:t>2010 – 2025 MHz</w:t>
              </w:r>
            </w:ins>
          </w:p>
        </w:tc>
        <w:tc>
          <w:tcPr>
            <w:tcW w:w="851" w:type="dxa"/>
            <w:tcBorders>
              <w:top w:val="single" w:color="auto" w:sz="2" w:space="0"/>
              <w:left w:val="single" w:color="auto" w:sz="2" w:space="0"/>
              <w:bottom w:val="single" w:color="auto" w:sz="2" w:space="0"/>
              <w:right w:val="single" w:color="auto" w:sz="2" w:space="0"/>
            </w:tcBorders>
          </w:tcPr>
          <w:p w14:paraId="7FAE92E7">
            <w:pPr>
              <w:pStyle w:val="53"/>
              <w:rPr>
                <w:ins w:id="2343" w:author="cmcc-chunxia Guo" w:date="2025-08-11T16:10:12Z"/>
                <w:rFonts w:cs="Arial"/>
              </w:rPr>
            </w:pPr>
            <w:ins w:id="2344" w:author="cmcc-chunxia Guo" w:date="2025-08-11T16:10:12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14:paraId="230D7801">
            <w:pPr>
              <w:pStyle w:val="53"/>
              <w:rPr>
                <w:ins w:id="2345" w:author="cmcc-chunxia Guo" w:date="2025-08-11T16:10:12Z"/>
                <w:rFonts w:cs="Arial"/>
              </w:rPr>
            </w:pPr>
            <w:ins w:id="2346"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396E6AC0">
            <w:pPr>
              <w:pStyle w:val="54"/>
              <w:rPr>
                <w:ins w:id="2347" w:author="cmcc-chunxia Guo" w:date="2025-08-11T16:10:12Z"/>
                <w:rFonts w:cs="Arial"/>
                <w:lang w:eastAsia="ko-KR"/>
              </w:rPr>
            </w:pPr>
          </w:p>
        </w:tc>
      </w:tr>
      <w:tr w14:paraId="633F47E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2348" w:author="cmcc-chunxia Guo" w:date="2025-08-11T16:10:12Z"/>
        </w:trPr>
        <w:tc>
          <w:tcPr>
            <w:tcW w:w="1302" w:type="dxa"/>
            <w:tcBorders>
              <w:top w:val="single" w:color="auto" w:sz="2" w:space="0"/>
              <w:left w:val="single" w:color="auto" w:sz="2" w:space="0"/>
              <w:bottom w:val="single" w:color="auto" w:sz="2" w:space="0"/>
              <w:right w:val="single" w:color="auto" w:sz="2" w:space="0"/>
            </w:tcBorders>
          </w:tcPr>
          <w:p w14:paraId="14117D4B">
            <w:pPr>
              <w:pStyle w:val="53"/>
              <w:rPr>
                <w:ins w:id="2349" w:author="cmcc-chunxia Guo" w:date="2025-08-11T16:10:12Z"/>
                <w:rFonts w:cs="Arial"/>
                <w:lang w:eastAsia="ko-KR"/>
              </w:rPr>
            </w:pPr>
            <w:ins w:id="2350" w:author="cmcc-chunxia Guo" w:date="2025-08-11T16:10:12Z">
              <w:r>
                <w:rPr>
                  <w:rFonts w:cs="Arial"/>
                  <w:lang w:eastAsia="ko-KR"/>
                </w:rPr>
                <w:t>NR Band n96</w:t>
              </w:r>
            </w:ins>
          </w:p>
        </w:tc>
        <w:tc>
          <w:tcPr>
            <w:tcW w:w="1701" w:type="dxa"/>
            <w:tcBorders>
              <w:top w:val="single" w:color="auto" w:sz="2" w:space="0"/>
              <w:left w:val="single" w:color="auto" w:sz="2" w:space="0"/>
              <w:bottom w:val="single" w:color="auto" w:sz="2" w:space="0"/>
              <w:right w:val="single" w:color="auto" w:sz="2" w:space="0"/>
            </w:tcBorders>
          </w:tcPr>
          <w:p w14:paraId="4A757F61">
            <w:pPr>
              <w:pStyle w:val="53"/>
              <w:rPr>
                <w:ins w:id="2351" w:author="cmcc-chunxia Guo" w:date="2025-08-11T16:10:12Z"/>
                <w:rFonts w:cs="Arial"/>
              </w:rPr>
            </w:pPr>
            <w:ins w:id="2352" w:author="cmcc-chunxia Guo" w:date="2025-08-11T16:10:12Z">
              <w:r>
                <w:rPr>
                  <w:rFonts w:cs="Arial"/>
                </w:rPr>
                <w:t>5925 – 7125 MHz</w:t>
              </w:r>
            </w:ins>
          </w:p>
        </w:tc>
        <w:tc>
          <w:tcPr>
            <w:tcW w:w="851" w:type="dxa"/>
            <w:tcBorders>
              <w:top w:val="single" w:color="auto" w:sz="2" w:space="0"/>
              <w:left w:val="single" w:color="auto" w:sz="2" w:space="0"/>
              <w:bottom w:val="single" w:color="auto" w:sz="2" w:space="0"/>
              <w:right w:val="single" w:color="auto" w:sz="2" w:space="0"/>
            </w:tcBorders>
          </w:tcPr>
          <w:p w14:paraId="68065AD5">
            <w:pPr>
              <w:pStyle w:val="53"/>
              <w:rPr>
                <w:ins w:id="2353" w:author="cmcc-chunxia Guo" w:date="2025-08-11T16:10:12Z"/>
                <w:rFonts w:cs="Arial"/>
              </w:rPr>
            </w:pPr>
            <w:ins w:id="2354" w:author="cmcc-chunxia Guo" w:date="2025-08-11T16:10:12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14:paraId="76656514">
            <w:pPr>
              <w:pStyle w:val="53"/>
              <w:rPr>
                <w:ins w:id="2355" w:author="cmcc-chunxia Guo" w:date="2025-08-11T16:10:12Z"/>
                <w:rFonts w:cs="Arial"/>
              </w:rPr>
            </w:pPr>
            <w:ins w:id="2356"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1D7D507D">
            <w:pPr>
              <w:pStyle w:val="54"/>
              <w:rPr>
                <w:ins w:id="2357" w:author="cmcc-chunxia Guo" w:date="2025-08-11T16:10:12Z"/>
                <w:rFonts w:cs="Arial"/>
                <w:lang w:eastAsia="ko-KR"/>
              </w:rPr>
            </w:pPr>
            <w:ins w:id="2358" w:author="cmcc-chunxia Guo" w:date="2025-08-11T16:10:12Z">
              <w:r>
                <w:rPr>
                  <w:rFonts w:cs="Arial"/>
                  <w:lang w:eastAsia="ko-KR"/>
                </w:rPr>
                <w:t>This requirement does not apply to BS operating in Band n46, n96</w:t>
              </w:r>
            </w:ins>
            <w:ins w:id="2359" w:author="cmcc-chunxia Guo" w:date="2025-08-11T16:10:12Z">
              <w:r>
                <w:rPr>
                  <w:rFonts w:eastAsia="宋体" w:cs="Arial"/>
                  <w:lang w:val="en-US" w:eastAsia="zh-CN"/>
                </w:rPr>
                <w:t>,</w:t>
              </w:r>
            </w:ins>
            <w:ins w:id="2360" w:author="cmcc-chunxia Guo" w:date="2025-08-11T16:10:12Z">
              <w:r>
                <w:rPr>
                  <w:rFonts w:cs="Arial"/>
                  <w:lang w:eastAsia="ko-KR"/>
                </w:rPr>
                <w:t xml:space="preserve"> n102</w:t>
              </w:r>
            </w:ins>
            <w:ins w:id="2361" w:author="cmcc-chunxia Guo" w:date="2025-08-11T16:10:12Z">
              <w:r>
                <w:rPr>
                  <w:rFonts w:eastAsia="宋体" w:cs="Arial"/>
                  <w:lang w:val="en-US" w:eastAsia="zh-CN"/>
                </w:rPr>
                <w:t xml:space="preserve"> or n104</w:t>
              </w:r>
            </w:ins>
            <w:ins w:id="2362" w:author="cmcc-chunxia Guo" w:date="2025-08-11T16:10:12Z">
              <w:r>
                <w:rPr>
                  <w:rFonts w:cs="Arial"/>
                  <w:lang w:eastAsia="ko-KR"/>
                </w:rPr>
                <w:t>.</w:t>
              </w:r>
            </w:ins>
          </w:p>
        </w:tc>
      </w:tr>
      <w:tr w14:paraId="2B41458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2363" w:author="cmcc-chunxia Guo" w:date="2025-08-11T16:10:12Z"/>
        </w:trPr>
        <w:tc>
          <w:tcPr>
            <w:tcW w:w="1302" w:type="dxa"/>
            <w:tcBorders>
              <w:top w:val="single" w:color="auto" w:sz="2" w:space="0"/>
              <w:left w:val="single" w:color="auto" w:sz="2" w:space="0"/>
              <w:bottom w:val="single" w:color="auto" w:sz="2" w:space="0"/>
              <w:right w:val="single" w:color="auto" w:sz="2" w:space="0"/>
            </w:tcBorders>
          </w:tcPr>
          <w:p w14:paraId="3B53290D">
            <w:pPr>
              <w:pStyle w:val="53"/>
              <w:rPr>
                <w:ins w:id="2364" w:author="cmcc-chunxia Guo" w:date="2025-08-11T16:10:12Z"/>
                <w:rFonts w:cs="Arial"/>
                <w:lang w:eastAsia="ko-KR"/>
              </w:rPr>
            </w:pPr>
            <w:ins w:id="2365" w:author="cmcc-chunxia Guo" w:date="2025-08-11T16:10:12Z">
              <w:r>
                <w:rPr>
                  <w:rFonts w:cs="Arial"/>
                  <w:lang w:eastAsia="ko-KR"/>
                </w:rPr>
                <w:t>NR Band n9</w:t>
              </w:r>
            </w:ins>
            <w:ins w:id="2366" w:author="cmcc-chunxia Guo" w:date="2025-08-11T16:10:12Z">
              <w:r>
                <w:rPr>
                  <w:rFonts w:hint="eastAsia" w:cs="Arial"/>
                  <w:lang w:eastAsia="zh-CN"/>
                </w:rPr>
                <w:t>7</w:t>
              </w:r>
            </w:ins>
          </w:p>
        </w:tc>
        <w:tc>
          <w:tcPr>
            <w:tcW w:w="1701" w:type="dxa"/>
            <w:tcBorders>
              <w:top w:val="single" w:color="auto" w:sz="2" w:space="0"/>
              <w:left w:val="single" w:color="auto" w:sz="2" w:space="0"/>
              <w:bottom w:val="single" w:color="auto" w:sz="2" w:space="0"/>
              <w:right w:val="single" w:color="auto" w:sz="2" w:space="0"/>
            </w:tcBorders>
          </w:tcPr>
          <w:p w14:paraId="62927458">
            <w:pPr>
              <w:pStyle w:val="53"/>
              <w:rPr>
                <w:ins w:id="2367" w:author="cmcc-chunxia Guo" w:date="2025-08-11T16:10:12Z"/>
                <w:rFonts w:cs="Arial"/>
                <w:lang w:eastAsia="zh-CN"/>
              </w:rPr>
            </w:pPr>
            <w:ins w:id="2368" w:author="cmcc-chunxia Guo" w:date="2025-08-11T16:10:12Z">
              <w:r>
                <w:rPr>
                  <w:rFonts w:cs="Arial"/>
                  <w:lang w:eastAsia="zh-CN"/>
                </w:rPr>
                <w:t xml:space="preserve">2300 </w:t>
              </w:r>
            </w:ins>
            <w:ins w:id="2369" w:author="cmcc-chunxia Guo" w:date="2025-08-11T16:10:12Z">
              <w:r>
                <w:rPr>
                  <w:rFonts w:cs="Arial"/>
                </w:rPr>
                <w:t xml:space="preserve">– </w:t>
              </w:r>
            </w:ins>
            <w:ins w:id="2370" w:author="cmcc-chunxia Guo" w:date="2025-08-11T16:10:12Z">
              <w:r>
                <w:rPr>
                  <w:rFonts w:cs="Arial"/>
                  <w:lang w:eastAsia="zh-CN"/>
                </w:rPr>
                <w:t>2400MHz</w:t>
              </w:r>
            </w:ins>
          </w:p>
        </w:tc>
        <w:tc>
          <w:tcPr>
            <w:tcW w:w="851" w:type="dxa"/>
            <w:tcBorders>
              <w:top w:val="single" w:color="auto" w:sz="2" w:space="0"/>
              <w:left w:val="single" w:color="auto" w:sz="2" w:space="0"/>
              <w:bottom w:val="single" w:color="auto" w:sz="2" w:space="0"/>
              <w:right w:val="single" w:color="auto" w:sz="2" w:space="0"/>
            </w:tcBorders>
          </w:tcPr>
          <w:p w14:paraId="78252979">
            <w:pPr>
              <w:pStyle w:val="53"/>
              <w:rPr>
                <w:ins w:id="2371" w:author="cmcc-chunxia Guo" w:date="2025-08-11T16:10:12Z"/>
                <w:rFonts w:cs="Arial"/>
              </w:rPr>
            </w:pPr>
            <w:ins w:id="2372" w:author="cmcc-chunxia Guo" w:date="2025-08-11T16:10:12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14:paraId="6B3D364A">
            <w:pPr>
              <w:pStyle w:val="53"/>
              <w:rPr>
                <w:ins w:id="2373" w:author="cmcc-chunxia Guo" w:date="2025-08-11T16:10:12Z"/>
                <w:rFonts w:cs="Arial"/>
              </w:rPr>
            </w:pPr>
            <w:ins w:id="2374"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1A6A95B2">
            <w:pPr>
              <w:pStyle w:val="54"/>
              <w:rPr>
                <w:ins w:id="2375" w:author="cmcc-chunxia Guo" w:date="2025-08-11T16:10:12Z"/>
                <w:rFonts w:cs="Arial"/>
                <w:lang w:eastAsia="ko-KR"/>
              </w:rPr>
            </w:pPr>
          </w:p>
        </w:tc>
      </w:tr>
      <w:tr w14:paraId="3E18627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2376" w:author="cmcc-chunxia Guo" w:date="2025-08-11T16:10:12Z"/>
        </w:trPr>
        <w:tc>
          <w:tcPr>
            <w:tcW w:w="1302" w:type="dxa"/>
            <w:tcBorders>
              <w:top w:val="single" w:color="auto" w:sz="2" w:space="0"/>
              <w:left w:val="single" w:color="auto" w:sz="2" w:space="0"/>
              <w:bottom w:val="single" w:color="auto" w:sz="2" w:space="0"/>
              <w:right w:val="single" w:color="auto" w:sz="2" w:space="0"/>
            </w:tcBorders>
          </w:tcPr>
          <w:p w14:paraId="5F905AAE">
            <w:pPr>
              <w:pStyle w:val="53"/>
              <w:rPr>
                <w:ins w:id="2377" w:author="cmcc-chunxia Guo" w:date="2025-08-11T16:10:12Z"/>
                <w:rFonts w:cs="Arial"/>
                <w:lang w:eastAsia="ko-KR"/>
              </w:rPr>
            </w:pPr>
            <w:ins w:id="2378" w:author="cmcc-chunxia Guo" w:date="2025-08-11T16:10:12Z">
              <w:r>
                <w:rPr>
                  <w:rFonts w:cs="Arial"/>
                  <w:lang w:eastAsia="ko-KR"/>
                </w:rPr>
                <w:t>NR Band n9</w:t>
              </w:r>
            </w:ins>
            <w:ins w:id="2379" w:author="cmcc-chunxia Guo" w:date="2025-08-11T16:10:12Z">
              <w:r>
                <w:rPr>
                  <w:rFonts w:hint="eastAsia" w:cs="Arial"/>
                  <w:lang w:eastAsia="zh-CN"/>
                </w:rPr>
                <w:t>8</w:t>
              </w:r>
            </w:ins>
          </w:p>
        </w:tc>
        <w:tc>
          <w:tcPr>
            <w:tcW w:w="1701" w:type="dxa"/>
            <w:tcBorders>
              <w:top w:val="single" w:color="auto" w:sz="2" w:space="0"/>
              <w:left w:val="single" w:color="auto" w:sz="2" w:space="0"/>
              <w:bottom w:val="single" w:color="auto" w:sz="2" w:space="0"/>
              <w:right w:val="single" w:color="auto" w:sz="2" w:space="0"/>
            </w:tcBorders>
          </w:tcPr>
          <w:p w14:paraId="6158567E">
            <w:pPr>
              <w:pStyle w:val="53"/>
              <w:rPr>
                <w:ins w:id="2380" w:author="cmcc-chunxia Guo" w:date="2025-08-11T16:10:12Z"/>
                <w:rFonts w:cs="Arial"/>
              </w:rPr>
            </w:pPr>
            <w:ins w:id="2381" w:author="cmcc-chunxia Guo" w:date="2025-08-11T16:10:12Z">
              <w:r>
                <w:rPr>
                  <w:rFonts w:cs="Arial"/>
                  <w:lang w:eastAsia="zh-CN"/>
                </w:rPr>
                <w:t>1880</w:t>
              </w:r>
            </w:ins>
            <w:ins w:id="2382" w:author="cmcc-chunxia Guo" w:date="2025-08-11T16:10:12Z">
              <w:r>
                <w:rPr>
                  <w:rFonts w:cs="Arial"/>
                </w:rPr>
                <w:t xml:space="preserve"> – </w:t>
              </w:r>
            </w:ins>
            <w:ins w:id="2383" w:author="cmcc-chunxia Guo" w:date="2025-08-11T16:10:12Z">
              <w:r>
                <w:rPr>
                  <w:rFonts w:cs="Arial"/>
                  <w:lang w:eastAsia="zh-CN"/>
                </w:rPr>
                <w:t>1920MHz</w:t>
              </w:r>
            </w:ins>
          </w:p>
        </w:tc>
        <w:tc>
          <w:tcPr>
            <w:tcW w:w="851" w:type="dxa"/>
            <w:tcBorders>
              <w:top w:val="single" w:color="auto" w:sz="2" w:space="0"/>
              <w:left w:val="single" w:color="auto" w:sz="2" w:space="0"/>
              <w:bottom w:val="single" w:color="auto" w:sz="2" w:space="0"/>
              <w:right w:val="single" w:color="auto" w:sz="2" w:space="0"/>
            </w:tcBorders>
          </w:tcPr>
          <w:p w14:paraId="58383180">
            <w:pPr>
              <w:pStyle w:val="53"/>
              <w:rPr>
                <w:ins w:id="2384" w:author="cmcc-chunxia Guo" w:date="2025-08-11T16:10:12Z"/>
                <w:rFonts w:cs="Arial"/>
              </w:rPr>
            </w:pPr>
            <w:ins w:id="2385" w:author="cmcc-chunxia Guo" w:date="2025-08-11T16:10:12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14:paraId="7D14F01E">
            <w:pPr>
              <w:pStyle w:val="53"/>
              <w:rPr>
                <w:ins w:id="2386" w:author="cmcc-chunxia Guo" w:date="2025-08-11T16:10:12Z"/>
                <w:rFonts w:cs="Arial"/>
              </w:rPr>
            </w:pPr>
            <w:ins w:id="2387"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7D63004A">
            <w:pPr>
              <w:pStyle w:val="54"/>
              <w:rPr>
                <w:ins w:id="2388" w:author="cmcc-chunxia Guo" w:date="2025-08-11T16:10:12Z"/>
                <w:rFonts w:cs="Arial"/>
                <w:lang w:eastAsia="ko-KR"/>
              </w:rPr>
            </w:pPr>
          </w:p>
        </w:tc>
      </w:tr>
      <w:tr w14:paraId="46373FD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2389" w:author="cmcc-chunxia Guo" w:date="2025-08-11T16:10:12Z"/>
        </w:trPr>
        <w:tc>
          <w:tcPr>
            <w:tcW w:w="1302" w:type="dxa"/>
            <w:tcBorders>
              <w:top w:val="single" w:color="auto" w:sz="2" w:space="0"/>
              <w:left w:val="single" w:color="auto" w:sz="2" w:space="0"/>
              <w:bottom w:val="single" w:color="auto" w:sz="2" w:space="0"/>
              <w:right w:val="single" w:color="auto" w:sz="2" w:space="0"/>
            </w:tcBorders>
          </w:tcPr>
          <w:p w14:paraId="413A8A67">
            <w:pPr>
              <w:pStyle w:val="53"/>
              <w:rPr>
                <w:ins w:id="2390" w:author="cmcc-chunxia Guo" w:date="2025-08-11T16:10:12Z"/>
                <w:rFonts w:cs="Arial"/>
                <w:lang w:eastAsia="ko-KR"/>
              </w:rPr>
            </w:pPr>
            <w:ins w:id="2391" w:author="cmcc-chunxia Guo" w:date="2025-08-11T16:10:12Z">
              <w:r>
                <w:rPr>
                  <w:rFonts w:cs="Arial"/>
                  <w:lang w:eastAsia="ko-KR"/>
                </w:rPr>
                <w:t>NR Band n99</w:t>
              </w:r>
            </w:ins>
          </w:p>
        </w:tc>
        <w:tc>
          <w:tcPr>
            <w:tcW w:w="1701" w:type="dxa"/>
            <w:tcBorders>
              <w:top w:val="single" w:color="auto" w:sz="2" w:space="0"/>
              <w:left w:val="single" w:color="auto" w:sz="2" w:space="0"/>
              <w:bottom w:val="single" w:color="auto" w:sz="2" w:space="0"/>
              <w:right w:val="single" w:color="auto" w:sz="2" w:space="0"/>
            </w:tcBorders>
          </w:tcPr>
          <w:p w14:paraId="2A838915">
            <w:pPr>
              <w:pStyle w:val="53"/>
              <w:rPr>
                <w:ins w:id="2392" w:author="cmcc-chunxia Guo" w:date="2025-08-11T16:10:12Z"/>
                <w:rFonts w:cs="Arial"/>
                <w:lang w:eastAsia="zh-CN"/>
              </w:rPr>
            </w:pPr>
            <w:ins w:id="2393" w:author="cmcc-chunxia Guo" w:date="2025-08-11T16:10:12Z">
              <w:r>
                <w:rPr>
                  <w:rFonts w:cs="Arial"/>
                  <w:lang w:eastAsia="zh-CN"/>
                </w:rPr>
                <w:t>1626.5 – 1660.5 MHz</w:t>
              </w:r>
            </w:ins>
          </w:p>
        </w:tc>
        <w:tc>
          <w:tcPr>
            <w:tcW w:w="851" w:type="dxa"/>
            <w:tcBorders>
              <w:top w:val="single" w:color="auto" w:sz="2" w:space="0"/>
              <w:left w:val="single" w:color="auto" w:sz="2" w:space="0"/>
              <w:bottom w:val="single" w:color="auto" w:sz="2" w:space="0"/>
              <w:right w:val="single" w:color="auto" w:sz="2" w:space="0"/>
            </w:tcBorders>
          </w:tcPr>
          <w:p w14:paraId="3D4E639B">
            <w:pPr>
              <w:pStyle w:val="53"/>
              <w:rPr>
                <w:ins w:id="2394" w:author="cmcc-chunxia Guo" w:date="2025-08-11T16:10:12Z"/>
                <w:rFonts w:cs="Arial"/>
              </w:rPr>
            </w:pPr>
            <w:ins w:id="2395" w:author="cmcc-chunxia Guo" w:date="2025-08-11T16:10:12Z">
              <w:r>
                <w:rPr>
                  <w:rFonts w:cs="Arial"/>
                </w:rPr>
                <w:t>-49 dBm</w:t>
              </w:r>
            </w:ins>
          </w:p>
        </w:tc>
        <w:tc>
          <w:tcPr>
            <w:tcW w:w="1417" w:type="dxa"/>
            <w:tcBorders>
              <w:top w:val="single" w:color="auto" w:sz="2" w:space="0"/>
              <w:left w:val="single" w:color="auto" w:sz="2" w:space="0"/>
              <w:bottom w:val="single" w:color="auto" w:sz="2" w:space="0"/>
              <w:right w:val="single" w:color="auto" w:sz="2" w:space="0"/>
            </w:tcBorders>
          </w:tcPr>
          <w:p w14:paraId="3E018027">
            <w:pPr>
              <w:pStyle w:val="53"/>
              <w:rPr>
                <w:ins w:id="2396" w:author="cmcc-chunxia Guo" w:date="2025-08-11T16:10:12Z"/>
                <w:rFonts w:cs="Arial"/>
              </w:rPr>
            </w:pPr>
            <w:ins w:id="2397"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7247B018">
            <w:pPr>
              <w:pStyle w:val="54"/>
              <w:rPr>
                <w:ins w:id="2398" w:author="cmcc-chunxia Guo" w:date="2025-08-11T16:10:12Z"/>
                <w:rFonts w:cs="Arial"/>
                <w:lang w:eastAsia="ko-KR"/>
              </w:rPr>
            </w:pPr>
            <w:ins w:id="2399" w:author="cmcc-chunxia Guo" w:date="2025-08-11T16:10:12Z">
              <w:r>
                <w:rPr>
                  <w:rFonts w:cs="Arial"/>
                  <w:lang w:eastAsia="ko-KR"/>
                </w:rPr>
                <w:t>This requirement does not apply to BS operating in band n24, since it is already covered by the requirement in clause 6.6.5.2.2.</w:t>
              </w:r>
            </w:ins>
          </w:p>
        </w:tc>
      </w:tr>
      <w:tr w14:paraId="0A34B02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2400" w:author="cmcc-chunxia Guo" w:date="2025-08-11T16:10:12Z"/>
        </w:trPr>
        <w:tc>
          <w:tcPr>
            <w:tcW w:w="1302" w:type="dxa"/>
            <w:tcBorders>
              <w:top w:val="single" w:color="000000" w:themeColor="text1" w:sz="2" w:space="0"/>
              <w:left w:val="single" w:color="000000" w:themeColor="text1" w:sz="2" w:space="0"/>
              <w:bottom w:val="single" w:color="FFFFFF" w:themeColor="background1" w:sz="2" w:space="0"/>
              <w:right w:val="single" w:color="000000" w:themeColor="text1" w:sz="2" w:space="0"/>
            </w:tcBorders>
          </w:tcPr>
          <w:p w14:paraId="58F8EE16">
            <w:pPr>
              <w:pStyle w:val="53"/>
              <w:rPr>
                <w:ins w:id="2401" w:author="cmcc-chunxia Guo" w:date="2025-08-11T16:10:12Z"/>
                <w:rFonts w:cs="Arial"/>
                <w:lang w:eastAsia="ko-KR"/>
              </w:rPr>
            </w:pPr>
            <w:ins w:id="2402" w:author="cmcc-chunxia Guo" w:date="2025-08-11T16:10:12Z">
              <w:r>
                <w:rPr>
                  <w:rFonts w:cs="Arial"/>
                  <w:lang w:eastAsia="ko-KR"/>
                </w:rPr>
                <w:t>NR band n100</w:t>
              </w:r>
            </w:ins>
          </w:p>
        </w:tc>
        <w:tc>
          <w:tcPr>
            <w:tcW w:w="1701" w:type="dxa"/>
            <w:tcBorders>
              <w:top w:val="single" w:color="auto" w:sz="2" w:space="0"/>
              <w:left w:val="single" w:color="000000" w:themeColor="text1" w:sz="2" w:space="0"/>
              <w:bottom w:val="single" w:color="auto" w:sz="2" w:space="0"/>
              <w:right w:val="single" w:color="auto" w:sz="2" w:space="0"/>
            </w:tcBorders>
          </w:tcPr>
          <w:p w14:paraId="3A8F1F9E">
            <w:pPr>
              <w:pStyle w:val="53"/>
              <w:rPr>
                <w:ins w:id="2403" w:author="cmcc-chunxia Guo" w:date="2025-08-11T16:10:12Z"/>
              </w:rPr>
            </w:pPr>
            <w:ins w:id="2404" w:author="cmcc-chunxia Guo" w:date="2025-08-11T16:10:12Z">
              <w:r>
                <w:rPr/>
                <w:t>919.4 – 925 MHz</w:t>
              </w:r>
            </w:ins>
          </w:p>
        </w:tc>
        <w:tc>
          <w:tcPr>
            <w:tcW w:w="851" w:type="dxa"/>
            <w:tcBorders>
              <w:top w:val="single" w:color="auto" w:sz="2" w:space="0"/>
              <w:left w:val="single" w:color="auto" w:sz="2" w:space="0"/>
              <w:bottom w:val="single" w:color="auto" w:sz="2" w:space="0"/>
              <w:right w:val="single" w:color="auto" w:sz="2" w:space="0"/>
            </w:tcBorders>
          </w:tcPr>
          <w:p w14:paraId="26D5DDF0">
            <w:pPr>
              <w:pStyle w:val="53"/>
              <w:rPr>
                <w:ins w:id="2405" w:author="cmcc-chunxia Guo" w:date="2025-08-11T16:10:12Z"/>
                <w:rFonts w:cs="Arial"/>
              </w:rPr>
            </w:pPr>
            <w:ins w:id="2406" w:author="cmcc-chunxia Guo" w:date="2025-08-11T16:10:12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14:paraId="6BDE2A61">
            <w:pPr>
              <w:pStyle w:val="53"/>
              <w:rPr>
                <w:ins w:id="2407" w:author="cmcc-chunxia Guo" w:date="2025-08-11T16:10:12Z"/>
                <w:rFonts w:cs="Arial"/>
              </w:rPr>
            </w:pPr>
            <w:ins w:id="2408"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3DCC6E98">
            <w:pPr>
              <w:pStyle w:val="54"/>
              <w:rPr>
                <w:ins w:id="2409" w:author="cmcc-chunxia Guo" w:date="2025-08-11T16:10:12Z"/>
                <w:rFonts w:cs="Arial"/>
                <w:lang w:eastAsia="ko-KR"/>
              </w:rPr>
            </w:pPr>
            <w:ins w:id="2410" w:author="cmcc-chunxia Guo" w:date="2025-08-11T16:10:12Z">
              <w:r>
                <w:rPr>
                  <w:rFonts w:cs="Arial"/>
                </w:rPr>
                <w:t>This requirement does not apply to BS operating in Band n8 or n100.</w:t>
              </w:r>
            </w:ins>
          </w:p>
        </w:tc>
      </w:tr>
      <w:tr w14:paraId="4A2C340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2411" w:author="cmcc-chunxia Guo" w:date="2025-08-11T16:10:12Z"/>
        </w:trPr>
        <w:tc>
          <w:tcPr>
            <w:tcW w:w="1302" w:type="dxa"/>
            <w:tcBorders>
              <w:top w:val="single" w:color="FFFFFF" w:themeColor="background1" w:sz="2" w:space="0"/>
              <w:left w:val="single" w:color="000000" w:themeColor="text1" w:sz="2" w:space="0"/>
              <w:bottom w:val="single" w:color="000000" w:themeColor="text1" w:sz="2" w:space="0"/>
              <w:right w:val="single" w:color="000000" w:themeColor="text1" w:sz="2" w:space="0"/>
            </w:tcBorders>
          </w:tcPr>
          <w:p w14:paraId="368DEF46">
            <w:pPr>
              <w:pStyle w:val="53"/>
              <w:rPr>
                <w:ins w:id="2412" w:author="cmcc-chunxia Guo" w:date="2025-08-11T16:10:12Z"/>
                <w:rFonts w:cs="Arial"/>
                <w:lang w:eastAsia="ko-KR"/>
              </w:rPr>
            </w:pPr>
          </w:p>
        </w:tc>
        <w:tc>
          <w:tcPr>
            <w:tcW w:w="1701" w:type="dxa"/>
            <w:tcBorders>
              <w:top w:val="single" w:color="auto" w:sz="2" w:space="0"/>
              <w:left w:val="single" w:color="000000" w:themeColor="text1" w:sz="2" w:space="0"/>
              <w:bottom w:val="single" w:color="auto" w:sz="2" w:space="0"/>
              <w:right w:val="single" w:color="auto" w:sz="2" w:space="0"/>
            </w:tcBorders>
          </w:tcPr>
          <w:p w14:paraId="0A465E7B">
            <w:pPr>
              <w:pStyle w:val="53"/>
              <w:rPr>
                <w:ins w:id="2413" w:author="cmcc-chunxia Guo" w:date="2025-08-11T16:10:12Z"/>
              </w:rPr>
            </w:pPr>
            <w:ins w:id="2414" w:author="cmcc-chunxia Guo" w:date="2025-08-11T16:10:12Z">
              <w:r>
                <w:rPr/>
                <w:t>874.4 – 880 MHz</w:t>
              </w:r>
            </w:ins>
          </w:p>
        </w:tc>
        <w:tc>
          <w:tcPr>
            <w:tcW w:w="851" w:type="dxa"/>
            <w:tcBorders>
              <w:top w:val="single" w:color="auto" w:sz="2" w:space="0"/>
              <w:left w:val="single" w:color="auto" w:sz="2" w:space="0"/>
              <w:bottom w:val="single" w:color="auto" w:sz="2" w:space="0"/>
              <w:right w:val="single" w:color="auto" w:sz="2" w:space="0"/>
            </w:tcBorders>
          </w:tcPr>
          <w:p w14:paraId="7BB71C2D">
            <w:pPr>
              <w:pStyle w:val="53"/>
              <w:rPr>
                <w:ins w:id="2415" w:author="cmcc-chunxia Guo" w:date="2025-08-11T16:10:12Z"/>
                <w:rFonts w:cs="Arial"/>
              </w:rPr>
            </w:pPr>
            <w:ins w:id="2416" w:author="cmcc-chunxia Guo" w:date="2025-08-11T16:10:12Z">
              <w:r>
                <w:rPr>
                  <w:rFonts w:cs="Arial"/>
                </w:rPr>
                <w:t>-49 dBm</w:t>
              </w:r>
            </w:ins>
          </w:p>
        </w:tc>
        <w:tc>
          <w:tcPr>
            <w:tcW w:w="1417" w:type="dxa"/>
            <w:tcBorders>
              <w:top w:val="single" w:color="auto" w:sz="2" w:space="0"/>
              <w:left w:val="single" w:color="auto" w:sz="2" w:space="0"/>
              <w:bottom w:val="single" w:color="auto" w:sz="2" w:space="0"/>
              <w:right w:val="single" w:color="auto" w:sz="2" w:space="0"/>
            </w:tcBorders>
          </w:tcPr>
          <w:p w14:paraId="0FE4519B">
            <w:pPr>
              <w:pStyle w:val="53"/>
              <w:rPr>
                <w:ins w:id="2417" w:author="cmcc-chunxia Guo" w:date="2025-08-11T16:10:12Z"/>
                <w:rFonts w:cs="Arial"/>
              </w:rPr>
            </w:pPr>
            <w:ins w:id="2418"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7121F5C7">
            <w:pPr>
              <w:pStyle w:val="54"/>
              <w:rPr>
                <w:ins w:id="2419" w:author="cmcc-chunxia Guo" w:date="2025-08-11T16:10:12Z"/>
                <w:rFonts w:cs="Arial"/>
                <w:lang w:eastAsia="ko-KR"/>
              </w:rPr>
            </w:pPr>
            <w:ins w:id="2420" w:author="cmcc-chunxia Guo" w:date="2025-08-11T16:10:12Z">
              <w:r>
                <w:rPr>
                  <w:rFonts w:cs="Arial"/>
                  <w:lang w:eastAsia="ko-KR"/>
                </w:rPr>
                <w:t>This requirement does not apply to BS operating in band n100, since it is already covered by the requirement in clause 6.6.5.2.2.</w:t>
              </w:r>
            </w:ins>
          </w:p>
        </w:tc>
      </w:tr>
      <w:tr w14:paraId="1538667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2421" w:author="cmcc-chunxia Guo" w:date="2025-08-11T16:10:12Z"/>
        </w:trPr>
        <w:tc>
          <w:tcPr>
            <w:tcW w:w="1302" w:type="dxa"/>
            <w:tcBorders>
              <w:top w:val="single" w:color="auto" w:sz="2" w:space="0"/>
              <w:left w:val="single" w:color="auto" w:sz="2" w:space="0"/>
              <w:bottom w:val="single" w:color="000000" w:themeColor="text1" w:sz="2" w:space="0"/>
              <w:right w:val="single" w:color="auto" w:sz="2" w:space="0"/>
            </w:tcBorders>
          </w:tcPr>
          <w:p w14:paraId="5B3752B8">
            <w:pPr>
              <w:pStyle w:val="53"/>
              <w:rPr>
                <w:ins w:id="2422" w:author="cmcc-chunxia Guo" w:date="2025-08-11T16:10:12Z"/>
                <w:rFonts w:cs="Arial"/>
                <w:lang w:eastAsia="ko-KR"/>
              </w:rPr>
            </w:pPr>
            <w:ins w:id="2423" w:author="cmcc-chunxia Guo" w:date="2025-08-11T16:10:12Z">
              <w:r>
                <w:rPr>
                  <w:rFonts w:cs="Arial"/>
                  <w:lang w:eastAsia="ko-KR"/>
                </w:rPr>
                <w:t>NR band n101</w:t>
              </w:r>
            </w:ins>
          </w:p>
        </w:tc>
        <w:tc>
          <w:tcPr>
            <w:tcW w:w="1701" w:type="dxa"/>
            <w:tcBorders>
              <w:top w:val="single" w:color="auto" w:sz="2" w:space="0"/>
              <w:left w:val="single" w:color="auto" w:sz="2" w:space="0"/>
              <w:bottom w:val="single" w:color="auto" w:sz="2" w:space="0"/>
              <w:right w:val="single" w:color="auto" w:sz="2" w:space="0"/>
            </w:tcBorders>
          </w:tcPr>
          <w:p w14:paraId="241EA86B">
            <w:pPr>
              <w:pStyle w:val="53"/>
              <w:rPr>
                <w:ins w:id="2424" w:author="cmcc-chunxia Guo" w:date="2025-08-11T16:10:12Z"/>
                <w:rFonts w:cs="Arial"/>
                <w:lang w:eastAsia="zh-CN"/>
              </w:rPr>
            </w:pPr>
            <w:ins w:id="2425" w:author="cmcc-chunxia Guo" w:date="2025-08-11T16:10:12Z">
              <w:r>
                <w:rPr/>
                <w:t>1900 – 1910 MHz</w:t>
              </w:r>
            </w:ins>
          </w:p>
        </w:tc>
        <w:tc>
          <w:tcPr>
            <w:tcW w:w="851" w:type="dxa"/>
            <w:tcBorders>
              <w:top w:val="single" w:color="auto" w:sz="2" w:space="0"/>
              <w:left w:val="single" w:color="auto" w:sz="2" w:space="0"/>
              <w:bottom w:val="single" w:color="auto" w:sz="2" w:space="0"/>
              <w:right w:val="single" w:color="auto" w:sz="2" w:space="0"/>
            </w:tcBorders>
          </w:tcPr>
          <w:p w14:paraId="36C5DC6F">
            <w:pPr>
              <w:pStyle w:val="53"/>
              <w:rPr>
                <w:ins w:id="2426" w:author="cmcc-chunxia Guo" w:date="2025-08-11T16:10:12Z"/>
                <w:rFonts w:cs="Arial"/>
              </w:rPr>
            </w:pPr>
            <w:ins w:id="2427" w:author="cmcc-chunxia Guo" w:date="2025-08-11T16:10:12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14:paraId="6521DEC4">
            <w:pPr>
              <w:pStyle w:val="53"/>
              <w:rPr>
                <w:ins w:id="2428" w:author="cmcc-chunxia Guo" w:date="2025-08-11T16:10:12Z"/>
                <w:rFonts w:cs="Arial"/>
              </w:rPr>
            </w:pPr>
            <w:ins w:id="2429"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5AA15436">
            <w:pPr>
              <w:pStyle w:val="54"/>
              <w:rPr>
                <w:ins w:id="2430" w:author="cmcc-chunxia Guo" w:date="2025-08-11T16:10:12Z"/>
                <w:rFonts w:cs="Arial"/>
                <w:lang w:eastAsia="ko-KR"/>
              </w:rPr>
            </w:pPr>
            <w:ins w:id="2431" w:author="cmcc-chunxia Guo" w:date="2025-08-11T16:10:12Z">
              <w:r>
                <w:rPr>
                  <w:rFonts w:cs="Arial"/>
                  <w:lang w:eastAsia="ko-KR"/>
                </w:rPr>
                <w:t>This requirement does not apply to BS operating in Band n101.</w:t>
              </w:r>
            </w:ins>
          </w:p>
        </w:tc>
      </w:tr>
      <w:tr w14:paraId="6E1BA00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2432" w:author="cmcc-chunxia Guo" w:date="2025-08-11T16:10:12Z"/>
        </w:trPr>
        <w:tc>
          <w:tcPr>
            <w:tcW w:w="1302" w:type="dxa"/>
            <w:tcBorders>
              <w:top w:val="single" w:color="auto" w:sz="2" w:space="0"/>
              <w:left w:val="single" w:color="auto" w:sz="2" w:space="0"/>
              <w:bottom w:val="single" w:color="auto" w:sz="2" w:space="0"/>
              <w:right w:val="single" w:color="auto" w:sz="2" w:space="0"/>
            </w:tcBorders>
          </w:tcPr>
          <w:p w14:paraId="47845ED1">
            <w:pPr>
              <w:pStyle w:val="53"/>
              <w:rPr>
                <w:ins w:id="2433" w:author="cmcc-chunxia Guo" w:date="2025-08-11T16:10:12Z"/>
                <w:rFonts w:cs="Arial"/>
                <w:lang w:eastAsia="ko-KR"/>
              </w:rPr>
            </w:pPr>
            <w:ins w:id="2434" w:author="cmcc-chunxia Guo" w:date="2025-08-11T16:10:12Z">
              <w:r>
                <w:rPr>
                  <w:rFonts w:cs="Arial"/>
                  <w:lang w:eastAsia="ko-KR"/>
                </w:rPr>
                <w:t xml:space="preserve">NR Band </w:t>
              </w:r>
            </w:ins>
            <w:ins w:id="2435" w:author="cmcc-chunxia Guo" w:date="2025-08-11T16:10:12Z">
              <w:r>
                <w:rPr>
                  <w:rFonts w:hint="eastAsia" w:eastAsia="宋体" w:cs="Arial"/>
                  <w:lang w:eastAsia="zh-CN"/>
                </w:rPr>
                <w:t>n102</w:t>
              </w:r>
            </w:ins>
          </w:p>
        </w:tc>
        <w:tc>
          <w:tcPr>
            <w:tcW w:w="1701" w:type="dxa"/>
            <w:tcBorders>
              <w:top w:val="single" w:color="auto" w:sz="2" w:space="0"/>
              <w:left w:val="single" w:color="auto" w:sz="2" w:space="0"/>
              <w:bottom w:val="single" w:color="auto" w:sz="2" w:space="0"/>
              <w:right w:val="single" w:color="auto" w:sz="2" w:space="0"/>
            </w:tcBorders>
          </w:tcPr>
          <w:p w14:paraId="5E418EFB">
            <w:pPr>
              <w:pStyle w:val="53"/>
              <w:rPr>
                <w:ins w:id="2436" w:author="cmcc-chunxia Guo" w:date="2025-08-11T16:10:12Z"/>
                <w:rFonts w:cs="Arial"/>
                <w:lang w:eastAsia="zh-CN"/>
              </w:rPr>
            </w:pPr>
            <w:ins w:id="2437" w:author="cmcc-chunxia Guo" w:date="2025-08-11T16:10:12Z">
              <w:r>
                <w:rPr>
                  <w:rFonts w:cs="Arial"/>
                </w:rPr>
                <w:t>59</w:t>
              </w:r>
            </w:ins>
            <w:ins w:id="2438" w:author="cmcc-chunxia Guo" w:date="2025-08-11T16:10:12Z">
              <w:r>
                <w:rPr>
                  <w:rFonts w:eastAsia="宋体" w:cs="Arial"/>
                  <w:lang w:val="en-US" w:eastAsia="zh-CN"/>
                </w:rPr>
                <w:t>25</w:t>
              </w:r>
            </w:ins>
            <w:ins w:id="2439" w:author="cmcc-chunxia Guo" w:date="2025-08-11T16:10:12Z">
              <w:r>
                <w:rPr>
                  <w:rFonts w:cs="Arial"/>
                </w:rPr>
                <w:t xml:space="preserve"> – </w:t>
              </w:r>
            </w:ins>
            <w:ins w:id="2440" w:author="cmcc-chunxia Guo" w:date="2025-08-11T16:10:12Z">
              <w:r>
                <w:rPr>
                  <w:rFonts w:hint="eastAsia" w:cs="Arial"/>
                  <w:lang w:val="en-US" w:eastAsia="zh-CN"/>
                </w:rPr>
                <w:t>6425</w:t>
              </w:r>
            </w:ins>
            <w:ins w:id="2441" w:author="cmcc-chunxia Guo" w:date="2025-08-11T16:10:12Z">
              <w:r>
                <w:rPr>
                  <w:rFonts w:cs="Arial"/>
                </w:rPr>
                <w:t xml:space="preserve"> MHz</w:t>
              </w:r>
            </w:ins>
          </w:p>
        </w:tc>
        <w:tc>
          <w:tcPr>
            <w:tcW w:w="851" w:type="dxa"/>
            <w:tcBorders>
              <w:top w:val="single" w:color="auto" w:sz="2" w:space="0"/>
              <w:left w:val="single" w:color="auto" w:sz="2" w:space="0"/>
              <w:bottom w:val="single" w:color="auto" w:sz="2" w:space="0"/>
              <w:right w:val="single" w:color="auto" w:sz="2" w:space="0"/>
            </w:tcBorders>
          </w:tcPr>
          <w:p w14:paraId="70A361EA">
            <w:pPr>
              <w:pStyle w:val="53"/>
              <w:rPr>
                <w:ins w:id="2442" w:author="cmcc-chunxia Guo" w:date="2025-08-11T16:10:12Z"/>
                <w:rFonts w:cs="Arial"/>
              </w:rPr>
            </w:pPr>
            <w:ins w:id="2443" w:author="cmcc-chunxia Guo" w:date="2025-08-11T16:10:12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14:paraId="5BC6283E">
            <w:pPr>
              <w:pStyle w:val="53"/>
              <w:rPr>
                <w:ins w:id="2444" w:author="cmcc-chunxia Guo" w:date="2025-08-11T16:10:12Z"/>
                <w:rFonts w:cs="Arial"/>
              </w:rPr>
            </w:pPr>
            <w:ins w:id="2445"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6EE4F7D8">
            <w:pPr>
              <w:pStyle w:val="54"/>
              <w:rPr>
                <w:ins w:id="2446" w:author="cmcc-chunxia Guo" w:date="2025-08-11T16:10:12Z"/>
                <w:rFonts w:cs="Arial"/>
                <w:lang w:eastAsia="ko-KR"/>
              </w:rPr>
            </w:pPr>
            <w:ins w:id="2447" w:author="cmcc-chunxia Guo" w:date="2025-08-11T16:10:12Z">
              <w:r>
                <w:rPr>
                  <w:rFonts w:cs="Arial"/>
                  <w:lang w:eastAsia="ko-KR"/>
                </w:rPr>
                <w:t>This requirement does not apply to BS operating in Band n</w:t>
              </w:r>
            </w:ins>
            <w:ins w:id="2448" w:author="cmcc-chunxia Guo" w:date="2025-08-11T16:10:12Z">
              <w:r>
                <w:rPr>
                  <w:rFonts w:eastAsia="宋体" w:cs="Arial"/>
                  <w:lang w:val="en-US" w:eastAsia="zh-CN"/>
                </w:rPr>
                <w:t>46</w:t>
              </w:r>
            </w:ins>
            <w:ins w:id="2449" w:author="cmcc-chunxia Guo" w:date="2025-08-11T16:10:12Z">
              <w:r>
                <w:rPr>
                  <w:rFonts w:cs="Arial"/>
                  <w:lang w:val="en-US" w:eastAsia="zh-CN"/>
                </w:rPr>
                <w:t>, n96, n102 or n104.</w:t>
              </w:r>
            </w:ins>
          </w:p>
        </w:tc>
      </w:tr>
      <w:tr w14:paraId="7C22926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2450" w:author="cmcc-chunxia Guo" w:date="2025-08-11T16:10:12Z"/>
        </w:trPr>
        <w:tc>
          <w:tcPr>
            <w:tcW w:w="1302" w:type="dxa"/>
            <w:tcBorders>
              <w:top w:val="single" w:color="auto" w:sz="2" w:space="0"/>
              <w:left w:val="single" w:color="auto" w:sz="2" w:space="0"/>
              <w:bottom w:val="nil"/>
              <w:right w:val="single" w:color="auto" w:sz="2" w:space="0"/>
            </w:tcBorders>
          </w:tcPr>
          <w:p w14:paraId="2B13D325">
            <w:pPr>
              <w:pStyle w:val="53"/>
              <w:rPr>
                <w:ins w:id="2451" w:author="cmcc-chunxia Guo" w:date="2025-08-11T16:10:12Z"/>
                <w:rFonts w:cs="Arial"/>
                <w:lang w:eastAsia="ko-KR"/>
              </w:rPr>
            </w:pPr>
            <w:ins w:id="2452" w:author="cmcc-chunxia Guo" w:date="2025-08-11T16:10:12Z">
              <w:r>
                <w:rPr>
                  <w:rFonts w:cs="Arial"/>
                  <w:lang w:eastAsia="ko-KR"/>
                </w:rPr>
                <w:t xml:space="preserve">E-UTRA Band </w:t>
              </w:r>
            </w:ins>
            <w:ins w:id="2453" w:author="cmcc-chunxia Guo" w:date="2025-08-11T16:10:12Z">
              <w:r>
                <w:rPr>
                  <w:rFonts w:hint="eastAsia" w:cs="Arial"/>
                  <w:lang w:eastAsia="ko-KR"/>
                </w:rPr>
                <w:t>103</w:t>
              </w:r>
            </w:ins>
          </w:p>
        </w:tc>
        <w:tc>
          <w:tcPr>
            <w:tcW w:w="1701" w:type="dxa"/>
            <w:tcBorders>
              <w:top w:val="single" w:color="auto" w:sz="2" w:space="0"/>
              <w:left w:val="single" w:color="auto" w:sz="2" w:space="0"/>
              <w:bottom w:val="single" w:color="auto" w:sz="2" w:space="0"/>
              <w:right w:val="single" w:color="auto" w:sz="2" w:space="0"/>
            </w:tcBorders>
          </w:tcPr>
          <w:p w14:paraId="4755FA12">
            <w:pPr>
              <w:pStyle w:val="53"/>
              <w:rPr>
                <w:ins w:id="2454" w:author="cmcc-chunxia Guo" w:date="2025-08-11T16:10:12Z"/>
                <w:rFonts w:cs="Arial"/>
                <w:lang w:eastAsia="zh-CN"/>
              </w:rPr>
            </w:pPr>
            <w:ins w:id="2455" w:author="cmcc-chunxia Guo" w:date="2025-08-11T16:10:12Z">
              <w:r>
                <w:rPr>
                  <w:rFonts w:cs="Arial"/>
                  <w:lang w:eastAsia="zh-CN"/>
                </w:rPr>
                <w:t>757 –</w:t>
              </w:r>
            </w:ins>
            <w:ins w:id="2456" w:author="cmcc-chunxia Guo" w:date="2025-08-11T16:10:12Z">
              <w:r>
                <w:rPr>
                  <w:rFonts w:cs="Arial"/>
                  <w:lang w:eastAsia="zh-CN"/>
                </w:rPr>
                <w:tab/>
              </w:r>
            </w:ins>
            <w:ins w:id="2457" w:author="cmcc-chunxia Guo" w:date="2025-08-11T16:10:12Z">
              <w:r>
                <w:rPr>
                  <w:rFonts w:cs="Arial"/>
                  <w:lang w:eastAsia="zh-CN"/>
                </w:rPr>
                <w:t>758 MHz</w:t>
              </w:r>
            </w:ins>
          </w:p>
        </w:tc>
        <w:tc>
          <w:tcPr>
            <w:tcW w:w="851" w:type="dxa"/>
            <w:tcBorders>
              <w:top w:val="single" w:color="auto" w:sz="2" w:space="0"/>
              <w:left w:val="single" w:color="auto" w:sz="2" w:space="0"/>
              <w:bottom w:val="single" w:color="auto" w:sz="2" w:space="0"/>
              <w:right w:val="single" w:color="auto" w:sz="2" w:space="0"/>
            </w:tcBorders>
          </w:tcPr>
          <w:p w14:paraId="23C4E82F">
            <w:pPr>
              <w:pStyle w:val="53"/>
              <w:rPr>
                <w:ins w:id="2458" w:author="cmcc-chunxia Guo" w:date="2025-08-11T16:10:12Z"/>
                <w:rFonts w:cs="Arial"/>
              </w:rPr>
            </w:pPr>
            <w:ins w:id="2459" w:author="cmcc-chunxia Guo" w:date="2025-08-11T16:10:12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14:paraId="66AA5E98">
            <w:pPr>
              <w:pStyle w:val="53"/>
              <w:rPr>
                <w:ins w:id="2460" w:author="cmcc-chunxia Guo" w:date="2025-08-11T16:10:12Z"/>
                <w:rFonts w:cs="Arial"/>
              </w:rPr>
            </w:pPr>
            <w:ins w:id="2461"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30933CAA">
            <w:pPr>
              <w:pStyle w:val="54"/>
              <w:rPr>
                <w:ins w:id="2462" w:author="cmcc-chunxia Guo" w:date="2025-08-11T16:10:12Z"/>
                <w:rFonts w:cs="Arial"/>
                <w:lang w:eastAsia="ko-KR"/>
              </w:rPr>
            </w:pPr>
          </w:p>
        </w:tc>
      </w:tr>
      <w:tr w14:paraId="6E5DC59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2463" w:author="cmcc-chunxia Guo" w:date="2025-08-11T16:10:12Z"/>
        </w:trPr>
        <w:tc>
          <w:tcPr>
            <w:tcW w:w="1302" w:type="dxa"/>
            <w:tcBorders>
              <w:top w:val="nil"/>
              <w:left w:val="single" w:color="auto" w:sz="2" w:space="0"/>
              <w:bottom w:val="single" w:color="auto" w:sz="4" w:space="0"/>
              <w:right w:val="single" w:color="auto" w:sz="2" w:space="0"/>
            </w:tcBorders>
          </w:tcPr>
          <w:p w14:paraId="6BEA01EB">
            <w:pPr>
              <w:pStyle w:val="53"/>
              <w:rPr>
                <w:ins w:id="2464" w:author="cmcc-chunxia Guo" w:date="2025-08-11T16:10:12Z"/>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14:paraId="78EA7426">
            <w:pPr>
              <w:pStyle w:val="53"/>
              <w:rPr>
                <w:ins w:id="2465" w:author="cmcc-chunxia Guo" w:date="2025-08-11T16:10:12Z"/>
                <w:rFonts w:cs="Arial"/>
                <w:lang w:eastAsia="zh-CN"/>
              </w:rPr>
            </w:pPr>
            <w:ins w:id="2466" w:author="cmcc-chunxia Guo" w:date="2025-08-11T16:10:12Z">
              <w:r>
                <w:rPr>
                  <w:rFonts w:cs="Arial"/>
                  <w:lang w:eastAsia="zh-CN"/>
                </w:rPr>
                <w:t>787 –</w:t>
              </w:r>
            </w:ins>
            <w:ins w:id="2467" w:author="cmcc-chunxia Guo" w:date="2025-08-11T16:10:12Z">
              <w:r>
                <w:rPr>
                  <w:rFonts w:cs="Arial"/>
                  <w:lang w:eastAsia="zh-CN"/>
                </w:rPr>
                <w:tab/>
              </w:r>
            </w:ins>
            <w:ins w:id="2468" w:author="cmcc-chunxia Guo" w:date="2025-08-11T16:10:12Z">
              <w:r>
                <w:rPr>
                  <w:rFonts w:cs="Arial"/>
                  <w:lang w:eastAsia="zh-CN"/>
                </w:rPr>
                <w:t>788 MHz</w:t>
              </w:r>
            </w:ins>
          </w:p>
        </w:tc>
        <w:tc>
          <w:tcPr>
            <w:tcW w:w="851" w:type="dxa"/>
            <w:tcBorders>
              <w:top w:val="single" w:color="auto" w:sz="2" w:space="0"/>
              <w:left w:val="single" w:color="auto" w:sz="2" w:space="0"/>
              <w:bottom w:val="single" w:color="auto" w:sz="2" w:space="0"/>
              <w:right w:val="single" w:color="auto" w:sz="2" w:space="0"/>
            </w:tcBorders>
          </w:tcPr>
          <w:p w14:paraId="571AAB2C">
            <w:pPr>
              <w:pStyle w:val="53"/>
              <w:rPr>
                <w:ins w:id="2469" w:author="cmcc-chunxia Guo" w:date="2025-08-11T16:10:12Z"/>
                <w:rFonts w:cs="Arial"/>
              </w:rPr>
            </w:pPr>
            <w:ins w:id="2470" w:author="cmcc-chunxia Guo" w:date="2025-08-11T16:10:12Z">
              <w:r>
                <w:rPr>
                  <w:rFonts w:cs="Arial"/>
                </w:rPr>
                <w:t>-49 dBm</w:t>
              </w:r>
            </w:ins>
          </w:p>
        </w:tc>
        <w:tc>
          <w:tcPr>
            <w:tcW w:w="1417" w:type="dxa"/>
            <w:tcBorders>
              <w:top w:val="single" w:color="auto" w:sz="2" w:space="0"/>
              <w:left w:val="single" w:color="auto" w:sz="2" w:space="0"/>
              <w:bottom w:val="single" w:color="auto" w:sz="2" w:space="0"/>
              <w:right w:val="single" w:color="auto" w:sz="2" w:space="0"/>
            </w:tcBorders>
          </w:tcPr>
          <w:p w14:paraId="4AA1A8F0">
            <w:pPr>
              <w:pStyle w:val="53"/>
              <w:rPr>
                <w:ins w:id="2471" w:author="cmcc-chunxia Guo" w:date="2025-08-11T16:10:12Z"/>
                <w:rFonts w:cs="Arial"/>
              </w:rPr>
            </w:pPr>
            <w:ins w:id="2472"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710B4E34">
            <w:pPr>
              <w:pStyle w:val="54"/>
              <w:rPr>
                <w:ins w:id="2473" w:author="cmcc-chunxia Guo" w:date="2025-08-11T16:10:12Z"/>
                <w:rFonts w:cs="Arial"/>
                <w:lang w:eastAsia="ko-KR"/>
              </w:rPr>
            </w:pPr>
          </w:p>
        </w:tc>
      </w:tr>
      <w:tr w14:paraId="15EAC58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2474" w:author="cmcc-chunxia Guo" w:date="2025-08-11T16:10:12Z"/>
        </w:trPr>
        <w:tc>
          <w:tcPr>
            <w:tcW w:w="1302" w:type="dxa"/>
            <w:tcBorders>
              <w:top w:val="single" w:color="auto" w:sz="2" w:space="0"/>
              <w:left w:val="single" w:color="auto" w:sz="2" w:space="0"/>
              <w:bottom w:val="single" w:color="auto" w:sz="2" w:space="0"/>
              <w:right w:val="single" w:color="auto" w:sz="2" w:space="0"/>
            </w:tcBorders>
          </w:tcPr>
          <w:p w14:paraId="32E6CE6A">
            <w:pPr>
              <w:pStyle w:val="53"/>
              <w:rPr>
                <w:ins w:id="2475" w:author="cmcc-chunxia Guo" w:date="2025-08-11T16:10:12Z"/>
                <w:rFonts w:cs="Arial"/>
                <w:lang w:eastAsia="ko-KR"/>
              </w:rPr>
            </w:pPr>
            <w:ins w:id="2476" w:author="cmcc-chunxia Guo" w:date="2025-08-11T16:10:12Z">
              <w:r>
                <w:rPr>
                  <w:rFonts w:cs="Arial"/>
                  <w:lang w:eastAsia="ko-KR"/>
                </w:rPr>
                <w:t xml:space="preserve">NR Band </w:t>
              </w:r>
            </w:ins>
            <w:ins w:id="2477" w:author="cmcc-chunxia Guo" w:date="2025-08-11T16:10:12Z">
              <w:r>
                <w:rPr>
                  <w:rFonts w:hint="eastAsia" w:eastAsia="宋体" w:cs="Arial"/>
                  <w:lang w:eastAsia="zh-CN"/>
                </w:rPr>
                <w:t>n104</w:t>
              </w:r>
            </w:ins>
          </w:p>
        </w:tc>
        <w:tc>
          <w:tcPr>
            <w:tcW w:w="1701" w:type="dxa"/>
            <w:tcBorders>
              <w:top w:val="single" w:color="auto" w:sz="2" w:space="0"/>
              <w:left w:val="single" w:color="auto" w:sz="2" w:space="0"/>
              <w:bottom w:val="single" w:color="auto" w:sz="2" w:space="0"/>
              <w:right w:val="single" w:color="auto" w:sz="2" w:space="0"/>
            </w:tcBorders>
          </w:tcPr>
          <w:p w14:paraId="3C302614">
            <w:pPr>
              <w:pStyle w:val="53"/>
              <w:rPr>
                <w:ins w:id="2478" w:author="cmcc-chunxia Guo" w:date="2025-08-11T16:10:12Z"/>
                <w:rFonts w:cs="Arial"/>
                <w:lang w:eastAsia="zh-CN"/>
              </w:rPr>
            </w:pPr>
            <w:ins w:id="2479" w:author="cmcc-chunxia Guo" w:date="2025-08-11T16:10:12Z">
              <w:r>
                <w:rPr>
                  <w:rFonts w:hint="eastAsia" w:eastAsia="宋体" w:cs="Arial"/>
                  <w:lang w:val="en-US" w:eastAsia="zh-CN"/>
                </w:rPr>
                <w:t>64</w:t>
              </w:r>
            </w:ins>
            <w:ins w:id="2480" w:author="cmcc-chunxia Guo" w:date="2025-08-11T16:10:12Z">
              <w:r>
                <w:rPr>
                  <w:rFonts w:cs="Arial"/>
                </w:rPr>
                <w:t>25 –</w:t>
              </w:r>
            </w:ins>
            <w:ins w:id="2481" w:author="cmcc-chunxia Guo" w:date="2025-08-11T16:10:12Z">
              <w:r>
                <w:rPr>
                  <w:rFonts w:hint="eastAsia" w:eastAsia="宋体" w:cs="Arial"/>
                  <w:lang w:val="en-US" w:eastAsia="zh-CN"/>
                </w:rPr>
                <w:t xml:space="preserve"> 7125 MHz</w:t>
              </w:r>
            </w:ins>
          </w:p>
        </w:tc>
        <w:tc>
          <w:tcPr>
            <w:tcW w:w="851" w:type="dxa"/>
            <w:tcBorders>
              <w:top w:val="single" w:color="auto" w:sz="2" w:space="0"/>
              <w:left w:val="single" w:color="auto" w:sz="2" w:space="0"/>
              <w:bottom w:val="single" w:color="auto" w:sz="2" w:space="0"/>
              <w:right w:val="single" w:color="auto" w:sz="2" w:space="0"/>
            </w:tcBorders>
          </w:tcPr>
          <w:p w14:paraId="76469F27">
            <w:pPr>
              <w:pStyle w:val="53"/>
              <w:rPr>
                <w:ins w:id="2482" w:author="cmcc-chunxia Guo" w:date="2025-08-11T16:10:12Z"/>
                <w:rFonts w:cs="Arial"/>
              </w:rPr>
            </w:pPr>
            <w:ins w:id="2483" w:author="cmcc-chunxia Guo" w:date="2025-08-11T16:10:12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14:paraId="28AB82DB">
            <w:pPr>
              <w:pStyle w:val="53"/>
              <w:rPr>
                <w:ins w:id="2484" w:author="cmcc-chunxia Guo" w:date="2025-08-11T16:10:12Z"/>
                <w:rFonts w:cs="Arial"/>
              </w:rPr>
            </w:pPr>
            <w:ins w:id="2485"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1F4632D7">
            <w:pPr>
              <w:pStyle w:val="54"/>
              <w:rPr>
                <w:ins w:id="2486" w:author="cmcc-chunxia Guo" w:date="2025-08-11T16:10:12Z"/>
                <w:rFonts w:cs="Arial"/>
                <w:lang w:eastAsia="ko-KR"/>
              </w:rPr>
            </w:pPr>
            <w:ins w:id="2487" w:author="cmcc-chunxia Guo" w:date="2025-08-11T16:10:12Z">
              <w:r>
                <w:rPr>
                  <w:rFonts w:cs="Arial"/>
                  <w:lang w:eastAsia="ko-KR"/>
                </w:rPr>
                <w:t>This requirement does not apply to BS operating in Band n96</w:t>
              </w:r>
            </w:ins>
            <w:ins w:id="2488" w:author="cmcc-chunxia Guo" w:date="2025-08-11T16:10:12Z">
              <w:r>
                <w:rPr>
                  <w:rFonts w:hint="eastAsia" w:eastAsia="宋体" w:cs="Arial"/>
                  <w:lang w:val="en-US" w:eastAsia="zh-CN"/>
                </w:rPr>
                <w:t xml:space="preserve">, n102 or n104 </w:t>
              </w:r>
            </w:ins>
          </w:p>
        </w:tc>
      </w:tr>
      <w:tr w14:paraId="19D59C9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2489" w:author="cmcc-chunxia Guo" w:date="2025-08-11T16:10:12Z"/>
        </w:trPr>
        <w:tc>
          <w:tcPr>
            <w:tcW w:w="1302" w:type="dxa"/>
            <w:tcBorders>
              <w:top w:val="single" w:color="auto" w:sz="2" w:space="0"/>
              <w:left w:val="single" w:color="auto" w:sz="2" w:space="0"/>
              <w:bottom w:val="nil"/>
              <w:right w:val="single" w:color="auto" w:sz="2" w:space="0"/>
            </w:tcBorders>
          </w:tcPr>
          <w:p w14:paraId="1510E6E4">
            <w:pPr>
              <w:pStyle w:val="53"/>
              <w:rPr>
                <w:ins w:id="2490" w:author="cmcc-chunxia Guo" w:date="2025-08-11T16:10:12Z"/>
                <w:rFonts w:cs="Arial"/>
                <w:lang w:eastAsia="ko-KR"/>
              </w:rPr>
            </w:pPr>
            <w:ins w:id="2491" w:author="cmcc-chunxia Guo" w:date="2025-08-11T16:10:12Z">
              <w:r>
                <w:rPr>
                  <w:rFonts w:cs="Arial"/>
                  <w:lang w:eastAsia="ko-KR"/>
                </w:rPr>
                <w:t xml:space="preserve">NR Band </w:t>
              </w:r>
            </w:ins>
            <w:ins w:id="2492" w:author="cmcc-chunxia Guo" w:date="2025-08-11T16:10:12Z">
              <w:r>
                <w:rPr>
                  <w:rFonts w:hint="eastAsia" w:eastAsia="宋体" w:cs="Arial"/>
                  <w:lang w:eastAsia="zh-CN"/>
                </w:rPr>
                <w:t>n10</w:t>
              </w:r>
            </w:ins>
            <w:ins w:id="2493" w:author="cmcc-chunxia Guo" w:date="2025-08-11T16:10:12Z">
              <w:r>
                <w:rPr>
                  <w:rFonts w:hint="eastAsia" w:eastAsia="宋体" w:cs="Arial"/>
                  <w:lang w:val="en-US" w:eastAsia="zh-CN"/>
                </w:rPr>
                <w:t>5</w:t>
              </w:r>
            </w:ins>
          </w:p>
        </w:tc>
        <w:tc>
          <w:tcPr>
            <w:tcW w:w="1701" w:type="dxa"/>
            <w:tcBorders>
              <w:top w:val="single" w:color="auto" w:sz="2" w:space="0"/>
              <w:left w:val="single" w:color="auto" w:sz="2" w:space="0"/>
              <w:bottom w:val="single" w:color="auto" w:sz="2" w:space="0"/>
              <w:right w:val="single" w:color="auto" w:sz="2" w:space="0"/>
            </w:tcBorders>
          </w:tcPr>
          <w:p w14:paraId="6B7132A3">
            <w:pPr>
              <w:pStyle w:val="53"/>
              <w:rPr>
                <w:ins w:id="2494" w:author="cmcc-chunxia Guo" w:date="2025-08-11T16:10:12Z"/>
                <w:rFonts w:eastAsia="宋体" w:cs="Arial"/>
                <w:lang w:val="en-US" w:eastAsia="zh-CN"/>
              </w:rPr>
            </w:pPr>
            <w:ins w:id="2495" w:author="cmcc-chunxia Guo" w:date="2025-08-11T16:10:12Z">
              <w:r>
                <w:rPr/>
                <w:t>61</w:t>
              </w:r>
            </w:ins>
            <w:ins w:id="2496" w:author="cmcc-chunxia Guo" w:date="2025-08-11T16:10:12Z">
              <w:r>
                <w:rPr>
                  <w:rFonts w:hint="eastAsia" w:eastAsia="宋体"/>
                  <w:lang w:val="en-US" w:eastAsia="zh-CN"/>
                </w:rPr>
                <w:t>2</w:t>
              </w:r>
            </w:ins>
            <w:ins w:id="2497" w:author="cmcc-chunxia Guo" w:date="2025-08-11T16:10:12Z">
              <w:r>
                <w:rPr/>
                <w:t xml:space="preserve"> – 652 MHz</w:t>
              </w:r>
            </w:ins>
          </w:p>
        </w:tc>
        <w:tc>
          <w:tcPr>
            <w:tcW w:w="851" w:type="dxa"/>
            <w:tcBorders>
              <w:top w:val="single" w:color="auto" w:sz="2" w:space="0"/>
              <w:left w:val="single" w:color="auto" w:sz="2" w:space="0"/>
              <w:bottom w:val="single" w:color="auto" w:sz="2" w:space="0"/>
              <w:right w:val="single" w:color="auto" w:sz="2" w:space="0"/>
            </w:tcBorders>
          </w:tcPr>
          <w:p w14:paraId="199ECECE">
            <w:pPr>
              <w:pStyle w:val="53"/>
              <w:rPr>
                <w:ins w:id="2498" w:author="cmcc-chunxia Guo" w:date="2025-08-11T16:10:12Z"/>
                <w:rFonts w:cs="Arial"/>
              </w:rPr>
            </w:pPr>
            <w:ins w:id="2499" w:author="cmcc-chunxia Guo" w:date="2025-08-11T16:10:12Z">
              <w:r>
                <w:rPr>
                  <w:rFonts w:cs="Arial"/>
                  <w:lang w:eastAsia="ko-KR"/>
                </w:rPr>
                <w:t>-52 dBm</w:t>
              </w:r>
            </w:ins>
          </w:p>
        </w:tc>
        <w:tc>
          <w:tcPr>
            <w:tcW w:w="1417" w:type="dxa"/>
            <w:tcBorders>
              <w:top w:val="single" w:color="auto" w:sz="2" w:space="0"/>
              <w:left w:val="single" w:color="auto" w:sz="2" w:space="0"/>
              <w:bottom w:val="single" w:color="auto" w:sz="2" w:space="0"/>
              <w:right w:val="single" w:color="auto" w:sz="2" w:space="0"/>
            </w:tcBorders>
          </w:tcPr>
          <w:p w14:paraId="4D458B2A">
            <w:pPr>
              <w:pStyle w:val="53"/>
              <w:rPr>
                <w:ins w:id="2500" w:author="cmcc-chunxia Guo" w:date="2025-08-11T16:10:12Z"/>
                <w:rFonts w:cs="Arial"/>
              </w:rPr>
            </w:pPr>
            <w:ins w:id="2501"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0B7701D2">
            <w:pPr>
              <w:pStyle w:val="54"/>
              <w:rPr>
                <w:ins w:id="2502" w:author="cmcc-chunxia Guo" w:date="2025-08-11T16:10:12Z"/>
                <w:rFonts w:cs="Arial"/>
                <w:lang w:eastAsia="ko-KR"/>
              </w:rPr>
            </w:pPr>
            <w:ins w:id="2503" w:author="cmcc-chunxia Guo" w:date="2025-08-11T16:10:12Z">
              <w:r>
                <w:rPr>
                  <w:rFonts w:cs="Arial"/>
                  <w:lang w:eastAsia="ko-KR"/>
                </w:rPr>
                <w:t>This requirement does not apply to BS operating in Band n</w:t>
              </w:r>
            </w:ins>
            <w:ins w:id="2504" w:author="cmcc-chunxia Guo" w:date="2025-08-11T16:10:12Z">
              <w:r>
                <w:rPr>
                  <w:rFonts w:hint="eastAsia" w:eastAsia="宋体" w:cs="Arial"/>
                  <w:lang w:val="en-US" w:eastAsia="zh-CN"/>
                </w:rPr>
                <w:t>71 or n105</w:t>
              </w:r>
            </w:ins>
          </w:p>
        </w:tc>
      </w:tr>
      <w:tr w14:paraId="64892EF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2505" w:author="cmcc-chunxia Guo" w:date="2025-08-11T16:10:12Z"/>
        </w:trPr>
        <w:tc>
          <w:tcPr>
            <w:tcW w:w="1302" w:type="dxa"/>
            <w:tcBorders>
              <w:top w:val="nil"/>
              <w:left w:val="single" w:color="auto" w:sz="2" w:space="0"/>
              <w:bottom w:val="single" w:color="auto" w:sz="4" w:space="0"/>
              <w:right w:val="single" w:color="auto" w:sz="2" w:space="0"/>
            </w:tcBorders>
          </w:tcPr>
          <w:p w14:paraId="151DD8D0">
            <w:pPr>
              <w:pStyle w:val="53"/>
              <w:rPr>
                <w:ins w:id="2506" w:author="cmcc-chunxia Guo" w:date="2025-08-11T16:10:12Z"/>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14:paraId="210C9533">
            <w:pPr>
              <w:pStyle w:val="53"/>
              <w:rPr>
                <w:ins w:id="2507" w:author="cmcc-chunxia Guo" w:date="2025-08-11T16:10:12Z"/>
                <w:rFonts w:eastAsia="宋体" w:cs="Arial"/>
                <w:lang w:val="en-US" w:eastAsia="zh-CN"/>
              </w:rPr>
            </w:pPr>
            <w:ins w:id="2508" w:author="cmcc-chunxia Guo" w:date="2025-08-11T16:10:12Z">
              <w:r>
                <w:rPr/>
                <w:t xml:space="preserve">663 – </w:t>
              </w:r>
            </w:ins>
            <w:ins w:id="2509" w:author="cmcc-chunxia Guo" w:date="2025-08-11T16:10:12Z">
              <w:r>
                <w:rPr>
                  <w:rFonts w:hint="eastAsia" w:eastAsia="宋体"/>
                  <w:lang w:val="en-US" w:eastAsia="zh-CN"/>
                </w:rPr>
                <w:t>703</w:t>
              </w:r>
            </w:ins>
            <w:ins w:id="2510" w:author="cmcc-chunxia Guo" w:date="2025-08-11T16:10:12Z">
              <w:r>
                <w:rPr/>
                <w:t xml:space="preserve"> MHz</w:t>
              </w:r>
            </w:ins>
          </w:p>
        </w:tc>
        <w:tc>
          <w:tcPr>
            <w:tcW w:w="851" w:type="dxa"/>
            <w:tcBorders>
              <w:top w:val="single" w:color="auto" w:sz="2" w:space="0"/>
              <w:left w:val="single" w:color="auto" w:sz="2" w:space="0"/>
              <w:bottom w:val="single" w:color="auto" w:sz="2" w:space="0"/>
              <w:right w:val="single" w:color="auto" w:sz="2" w:space="0"/>
            </w:tcBorders>
          </w:tcPr>
          <w:p w14:paraId="709DBBCC">
            <w:pPr>
              <w:pStyle w:val="53"/>
              <w:rPr>
                <w:ins w:id="2511" w:author="cmcc-chunxia Guo" w:date="2025-08-11T16:10:12Z"/>
                <w:rFonts w:cs="Arial"/>
              </w:rPr>
            </w:pPr>
            <w:ins w:id="2512" w:author="cmcc-chunxia Guo" w:date="2025-08-11T16:10:12Z">
              <w:r>
                <w:rPr>
                  <w:rFonts w:cs="Arial"/>
                  <w:lang w:eastAsia="ko-KR"/>
                </w:rPr>
                <w:t>-49 dBm</w:t>
              </w:r>
            </w:ins>
          </w:p>
        </w:tc>
        <w:tc>
          <w:tcPr>
            <w:tcW w:w="1417" w:type="dxa"/>
            <w:tcBorders>
              <w:top w:val="single" w:color="auto" w:sz="2" w:space="0"/>
              <w:left w:val="single" w:color="auto" w:sz="2" w:space="0"/>
              <w:bottom w:val="single" w:color="auto" w:sz="2" w:space="0"/>
              <w:right w:val="single" w:color="auto" w:sz="2" w:space="0"/>
            </w:tcBorders>
          </w:tcPr>
          <w:p w14:paraId="79DC4011">
            <w:pPr>
              <w:pStyle w:val="53"/>
              <w:rPr>
                <w:ins w:id="2513" w:author="cmcc-chunxia Guo" w:date="2025-08-11T16:10:12Z"/>
                <w:rFonts w:cs="Arial"/>
              </w:rPr>
            </w:pPr>
            <w:ins w:id="2514"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489F6224">
            <w:pPr>
              <w:pStyle w:val="54"/>
              <w:rPr>
                <w:ins w:id="2515" w:author="cmcc-chunxia Guo" w:date="2025-08-11T16:10:12Z"/>
                <w:rFonts w:cs="Arial"/>
                <w:lang w:eastAsia="ko-KR"/>
              </w:rPr>
            </w:pPr>
            <w:ins w:id="2516" w:author="cmcc-chunxia Guo" w:date="2025-08-11T16:10:12Z">
              <w:r>
                <w:rPr>
                  <w:rFonts w:cs="Arial"/>
                  <w:lang w:eastAsia="ko-KR"/>
                </w:rPr>
                <w:t>This requirement does not apply to BS operating in</w:t>
              </w:r>
            </w:ins>
            <w:ins w:id="2517" w:author="cmcc-chunxia Guo" w:date="2025-08-11T16:10:12Z">
              <w:r>
                <w:rPr>
                  <w:rFonts w:hint="eastAsia" w:eastAsia="宋体" w:cs="Arial"/>
                  <w:lang w:val="en-US" w:eastAsia="zh-CN"/>
                </w:rPr>
                <w:t xml:space="preserve"> </w:t>
              </w:r>
            </w:ins>
            <w:ins w:id="2518" w:author="cmcc-chunxia Guo" w:date="2025-08-11T16:10:12Z">
              <w:r>
                <w:rPr>
                  <w:rFonts w:cs="Arial"/>
                  <w:lang w:eastAsia="ko-KR"/>
                </w:rPr>
                <w:t xml:space="preserve"> </w:t>
              </w:r>
            </w:ins>
            <w:ins w:id="2519" w:author="cmcc-chunxia Guo" w:date="2025-08-11T16:10:12Z">
              <w:r>
                <w:rPr>
                  <w:rFonts w:hint="eastAsia" w:eastAsia="宋体" w:cs="Arial"/>
                  <w:lang w:val="en-US" w:eastAsia="zh-CN"/>
                </w:rPr>
                <w:t>n105</w:t>
              </w:r>
            </w:ins>
            <w:ins w:id="2520" w:author="cmcc-chunxia Guo" w:date="2025-08-11T16:10:12Z">
              <w:r>
                <w:rPr>
                  <w:rFonts w:cs="Arial"/>
                  <w:lang w:eastAsia="ko-KR"/>
                </w:rPr>
                <w:t>, since it is already covered by the requirement in clause 6.6.5.2.2</w:t>
              </w:r>
            </w:ins>
            <w:ins w:id="2521" w:author="cmcc-chunxia Guo" w:date="2025-08-11T16:10:12Z">
              <w:r>
                <w:rPr>
                  <w:rFonts w:cs="v5.0.0"/>
                </w:rPr>
                <w:t>.</w:t>
              </w:r>
            </w:ins>
          </w:p>
        </w:tc>
      </w:tr>
      <w:tr w14:paraId="6D40F58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2522" w:author="cmcc-chunxia Guo" w:date="2025-08-11T16:10:12Z"/>
        </w:trPr>
        <w:tc>
          <w:tcPr>
            <w:tcW w:w="1302" w:type="dxa"/>
            <w:tcBorders>
              <w:top w:val="single" w:color="auto" w:sz="4" w:space="0"/>
              <w:left w:val="single" w:color="auto" w:sz="2" w:space="0"/>
              <w:bottom w:val="nil"/>
              <w:right w:val="single" w:color="auto" w:sz="2" w:space="0"/>
            </w:tcBorders>
          </w:tcPr>
          <w:p w14:paraId="313341A7">
            <w:pPr>
              <w:pStyle w:val="53"/>
              <w:rPr>
                <w:ins w:id="2523" w:author="cmcc-chunxia Guo" w:date="2025-08-11T16:10:12Z"/>
                <w:rFonts w:cs="Arial"/>
                <w:lang w:eastAsia="ko-KR"/>
              </w:rPr>
            </w:pPr>
            <w:ins w:id="2524" w:author="cmcc-chunxia Guo" w:date="2025-08-11T16:10:12Z">
              <w:r>
                <w:rPr>
                  <w:rFonts w:cs="Arial"/>
                  <w:lang w:eastAsia="en-GB"/>
                </w:rPr>
                <w:t>E-UTRA Band 106 or NR Band n106</w:t>
              </w:r>
            </w:ins>
          </w:p>
        </w:tc>
        <w:tc>
          <w:tcPr>
            <w:tcW w:w="1701" w:type="dxa"/>
            <w:tcBorders>
              <w:top w:val="single" w:color="auto" w:sz="2" w:space="0"/>
              <w:left w:val="single" w:color="auto" w:sz="2" w:space="0"/>
              <w:bottom w:val="single" w:color="auto" w:sz="2" w:space="0"/>
              <w:right w:val="single" w:color="auto" w:sz="2" w:space="0"/>
            </w:tcBorders>
          </w:tcPr>
          <w:p w14:paraId="282A6798">
            <w:pPr>
              <w:pStyle w:val="53"/>
              <w:rPr>
                <w:ins w:id="2525" w:author="cmcc-chunxia Guo" w:date="2025-08-11T16:10:12Z"/>
              </w:rPr>
            </w:pPr>
            <w:ins w:id="2526" w:author="cmcc-chunxia Guo" w:date="2025-08-11T16:10:12Z">
              <w:r>
                <w:rPr>
                  <w:rFonts w:cs="Arial"/>
                </w:rPr>
                <w:t>935 - 940 MHz</w:t>
              </w:r>
            </w:ins>
          </w:p>
        </w:tc>
        <w:tc>
          <w:tcPr>
            <w:tcW w:w="851" w:type="dxa"/>
            <w:tcBorders>
              <w:top w:val="single" w:color="auto" w:sz="2" w:space="0"/>
              <w:left w:val="single" w:color="auto" w:sz="2" w:space="0"/>
              <w:bottom w:val="single" w:color="auto" w:sz="2" w:space="0"/>
              <w:right w:val="single" w:color="auto" w:sz="2" w:space="0"/>
            </w:tcBorders>
          </w:tcPr>
          <w:p w14:paraId="0A9DA5FC">
            <w:pPr>
              <w:pStyle w:val="53"/>
              <w:rPr>
                <w:ins w:id="2527" w:author="cmcc-chunxia Guo" w:date="2025-08-11T16:10:12Z"/>
                <w:rFonts w:cs="Arial"/>
                <w:lang w:eastAsia="ko-KR"/>
              </w:rPr>
            </w:pPr>
            <w:ins w:id="2528" w:author="cmcc-chunxia Guo" w:date="2025-08-11T16:10:12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14:paraId="6A1F8C50">
            <w:pPr>
              <w:pStyle w:val="53"/>
              <w:rPr>
                <w:ins w:id="2529" w:author="cmcc-chunxia Guo" w:date="2025-08-11T16:10:12Z"/>
                <w:rFonts w:cs="Arial"/>
              </w:rPr>
            </w:pPr>
            <w:ins w:id="2530" w:author="cmcc-chunxia Guo" w:date="2025-08-11T16:1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14:paraId="3A25FE3C">
            <w:pPr>
              <w:pStyle w:val="54"/>
              <w:rPr>
                <w:ins w:id="2531" w:author="cmcc-chunxia Guo" w:date="2025-08-11T16:10:12Z"/>
                <w:rFonts w:cs="Arial"/>
                <w:lang w:eastAsia="ko-KR"/>
              </w:rPr>
            </w:pPr>
            <w:ins w:id="2532" w:author="cmcc-chunxia Guo" w:date="2025-08-11T16:10:12Z">
              <w:r>
                <w:rPr>
                  <w:rFonts w:cs="Arial"/>
                  <w:lang w:eastAsia="ko-KR"/>
                </w:rPr>
                <w:t>This requirement does not apply to BS operating in Band n106</w:t>
              </w:r>
            </w:ins>
          </w:p>
        </w:tc>
      </w:tr>
      <w:tr w14:paraId="6A55057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2533" w:author="cmcc-chunxia Guo" w:date="2025-08-11T16:10:12Z"/>
        </w:trPr>
        <w:tc>
          <w:tcPr>
            <w:tcW w:w="1302" w:type="dxa"/>
            <w:tcBorders>
              <w:top w:val="nil"/>
              <w:left w:val="single" w:color="auto" w:sz="2" w:space="0"/>
              <w:bottom w:val="single" w:color="auto" w:sz="4" w:space="0"/>
              <w:right w:val="single" w:color="auto" w:sz="2" w:space="0"/>
            </w:tcBorders>
          </w:tcPr>
          <w:p w14:paraId="349786DE">
            <w:pPr>
              <w:pStyle w:val="53"/>
              <w:rPr>
                <w:ins w:id="2534" w:author="cmcc-chunxia Guo" w:date="2025-08-11T16:10:12Z"/>
                <w:rFonts w:cs="Arial"/>
                <w:lang w:eastAsia="ko-KR"/>
              </w:rPr>
            </w:pPr>
          </w:p>
        </w:tc>
        <w:tc>
          <w:tcPr>
            <w:tcW w:w="1701" w:type="dxa"/>
            <w:tcBorders>
              <w:top w:val="single" w:color="auto" w:sz="2" w:space="0"/>
              <w:left w:val="single" w:color="auto" w:sz="2" w:space="0"/>
              <w:bottom w:val="single" w:color="auto" w:sz="4" w:space="0"/>
              <w:right w:val="single" w:color="auto" w:sz="2" w:space="0"/>
            </w:tcBorders>
          </w:tcPr>
          <w:p w14:paraId="2EF0B30B">
            <w:pPr>
              <w:pStyle w:val="53"/>
              <w:rPr>
                <w:ins w:id="2535" w:author="cmcc-chunxia Guo" w:date="2025-08-11T16:10:12Z"/>
              </w:rPr>
            </w:pPr>
            <w:ins w:id="2536" w:author="cmcc-chunxia Guo" w:date="2025-08-11T16:10:12Z">
              <w:r>
                <w:rPr>
                  <w:rFonts w:cs="Arial"/>
                </w:rPr>
                <w:t>896 – 901 MHz</w:t>
              </w:r>
            </w:ins>
          </w:p>
        </w:tc>
        <w:tc>
          <w:tcPr>
            <w:tcW w:w="851" w:type="dxa"/>
            <w:tcBorders>
              <w:top w:val="single" w:color="auto" w:sz="2" w:space="0"/>
              <w:left w:val="single" w:color="auto" w:sz="2" w:space="0"/>
              <w:bottom w:val="single" w:color="auto" w:sz="4" w:space="0"/>
              <w:right w:val="single" w:color="auto" w:sz="2" w:space="0"/>
            </w:tcBorders>
          </w:tcPr>
          <w:p w14:paraId="5AD8376B">
            <w:pPr>
              <w:pStyle w:val="53"/>
              <w:rPr>
                <w:ins w:id="2537" w:author="cmcc-chunxia Guo" w:date="2025-08-11T16:10:12Z"/>
                <w:rFonts w:cs="Arial"/>
                <w:lang w:eastAsia="ko-KR"/>
              </w:rPr>
            </w:pPr>
            <w:ins w:id="2538" w:author="cmcc-chunxia Guo" w:date="2025-08-11T16:10:12Z">
              <w:r>
                <w:rPr>
                  <w:rFonts w:cs="Arial"/>
                </w:rPr>
                <w:t>-49 dBm</w:t>
              </w:r>
            </w:ins>
          </w:p>
        </w:tc>
        <w:tc>
          <w:tcPr>
            <w:tcW w:w="1417" w:type="dxa"/>
            <w:tcBorders>
              <w:top w:val="single" w:color="auto" w:sz="2" w:space="0"/>
              <w:left w:val="single" w:color="auto" w:sz="2" w:space="0"/>
              <w:bottom w:val="single" w:color="auto" w:sz="4" w:space="0"/>
              <w:right w:val="single" w:color="auto" w:sz="2" w:space="0"/>
            </w:tcBorders>
          </w:tcPr>
          <w:p w14:paraId="75639306">
            <w:pPr>
              <w:pStyle w:val="53"/>
              <w:rPr>
                <w:ins w:id="2539" w:author="cmcc-chunxia Guo" w:date="2025-08-11T16:10:12Z"/>
                <w:rFonts w:cs="Arial"/>
              </w:rPr>
            </w:pPr>
            <w:ins w:id="2540" w:author="cmcc-chunxia Guo" w:date="2025-08-11T16:10:12Z">
              <w:r>
                <w:rPr>
                  <w:rFonts w:cs="Arial"/>
                </w:rPr>
                <w:t>1 MHz</w:t>
              </w:r>
            </w:ins>
          </w:p>
        </w:tc>
        <w:tc>
          <w:tcPr>
            <w:tcW w:w="4422" w:type="dxa"/>
            <w:tcBorders>
              <w:top w:val="single" w:color="auto" w:sz="2" w:space="0"/>
              <w:left w:val="single" w:color="auto" w:sz="2" w:space="0"/>
              <w:bottom w:val="single" w:color="auto" w:sz="4" w:space="0"/>
              <w:right w:val="single" w:color="auto" w:sz="2" w:space="0"/>
            </w:tcBorders>
          </w:tcPr>
          <w:p w14:paraId="13598C3F">
            <w:pPr>
              <w:pStyle w:val="54"/>
              <w:rPr>
                <w:ins w:id="2541" w:author="cmcc-chunxia Guo" w:date="2025-08-11T16:10:12Z"/>
                <w:rFonts w:eastAsia="宋体" w:cs="Arial"/>
                <w:lang w:val="en-US" w:eastAsia="zh-CN"/>
              </w:rPr>
            </w:pPr>
            <w:ins w:id="2542" w:author="cmcc-chunxia Guo" w:date="2025-08-11T16:10:12Z">
              <w:r>
                <w:rPr>
                  <w:rFonts w:cs="Arial"/>
                  <w:lang w:eastAsia="ko-KR"/>
                </w:rPr>
                <w:t>This requirement does not apply to BS operating in Band n5</w:t>
              </w:r>
            </w:ins>
            <w:ins w:id="2543" w:author="cmcc-chunxia Guo" w:date="2025-08-11T16:10:12Z">
              <w:r>
                <w:rPr>
                  <w:rFonts w:eastAsia="宋体" w:cs="Arial"/>
                  <w:lang w:val="en-US" w:eastAsia="zh-CN"/>
                </w:rPr>
                <w:t xml:space="preserve"> or n26.</w:t>
              </w:r>
            </w:ins>
          </w:p>
          <w:p w14:paraId="49FDC819">
            <w:pPr>
              <w:pStyle w:val="54"/>
              <w:rPr>
                <w:ins w:id="2544" w:author="cmcc-chunxia Guo" w:date="2025-08-11T16:10:12Z"/>
                <w:rFonts w:cs="Arial"/>
                <w:lang w:eastAsia="ko-KR"/>
              </w:rPr>
            </w:pPr>
            <w:ins w:id="2545" w:author="cmcc-chunxia Guo" w:date="2025-08-11T16:10:12Z">
              <w:r>
                <w:rPr>
                  <w:rFonts w:cs="Arial"/>
                  <w:lang w:eastAsia="ko-KR"/>
                </w:rPr>
                <w:t>This requirement does not apply to BS operating in n106, since it is already covered by the requirement in clause 6.6.5.2.2.</w:t>
              </w:r>
            </w:ins>
          </w:p>
        </w:tc>
      </w:tr>
      <w:tr w14:paraId="5800557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2546" w:author="cmcc-chunxia Guo" w:date="2025-08-11T16:10:12Z"/>
        </w:trPr>
        <w:tc>
          <w:tcPr>
            <w:tcW w:w="1302" w:type="dxa"/>
            <w:vMerge w:val="restart"/>
            <w:tcBorders>
              <w:top w:val="single" w:color="auto" w:sz="4" w:space="0"/>
              <w:left w:val="single" w:color="auto" w:sz="4" w:space="0"/>
              <w:right w:val="single" w:color="auto" w:sz="4" w:space="0"/>
            </w:tcBorders>
          </w:tcPr>
          <w:p w14:paraId="6906E63F">
            <w:pPr>
              <w:pStyle w:val="53"/>
              <w:rPr>
                <w:ins w:id="2547" w:author="cmcc-chunxia Guo" w:date="2025-08-11T16:10:12Z"/>
                <w:rFonts w:cs="Arial"/>
                <w:lang w:eastAsia="ko-KR"/>
              </w:rPr>
            </w:pPr>
            <w:ins w:id="2548" w:author="cmcc-chunxia Guo" w:date="2025-08-11T16:10:12Z">
              <w:r>
                <w:rPr>
                  <w:rFonts w:cs="Arial"/>
                  <w:lang w:eastAsia="ko-KR"/>
                </w:rPr>
                <w:t>NR Band n109</w:t>
              </w:r>
            </w:ins>
          </w:p>
        </w:tc>
        <w:tc>
          <w:tcPr>
            <w:tcW w:w="1701" w:type="dxa"/>
            <w:tcBorders>
              <w:top w:val="single" w:color="auto" w:sz="4" w:space="0"/>
              <w:left w:val="single" w:color="auto" w:sz="4" w:space="0"/>
              <w:bottom w:val="single" w:color="auto" w:sz="2" w:space="0"/>
              <w:right w:val="single" w:color="auto" w:sz="4" w:space="0"/>
            </w:tcBorders>
          </w:tcPr>
          <w:p w14:paraId="482F5D31">
            <w:pPr>
              <w:pStyle w:val="53"/>
              <w:rPr>
                <w:ins w:id="2549" w:author="cmcc-chunxia Guo" w:date="2025-08-11T16:10:12Z"/>
                <w:rFonts w:cs="Arial"/>
              </w:rPr>
            </w:pPr>
            <w:ins w:id="2550" w:author="cmcc-chunxia Guo" w:date="2025-08-11T16:10:12Z">
              <w:r>
                <w:rPr>
                  <w:rFonts w:cs="Arial"/>
                  <w:szCs w:val="18"/>
                </w:rPr>
                <w:t>1432 – 1517 MHz</w:t>
              </w:r>
            </w:ins>
          </w:p>
        </w:tc>
        <w:tc>
          <w:tcPr>
            <w:tcW w:w="851" w:type="dxa"/>
            <w:tcBorders>
              <w:top w:val="single" w:color="auto" w:sz="4" w:space="0"/>
              <w:left w:val="single" w:color="auto" w:sz="4" w:space="0"/>
              <w:bottom w:val="single" w:color="auto" w:sz="2" w:space="0"/>
              <w:right w:val="single" w:color="auto" w:sz="2" w:space="0"/>
            </w:tcBorders>
          </w:tcPr>
          <w:p w14:paraId="693B08B3">
            <w:pPr>
              <w:pStyle w:val="53"/>
              <w:rPr>
                <w:ins w:id="2551" w:author="cmcc-chunxia Guo" w:date="2025-08-11T16:10:12Z"/>
                <w:rFonts w:cs="Arial"/>
              </w:rPr>
            </w:pPr>
            <w:ins w:id="2552" w:author="cmcc-chunxia Guo" w:date="2025-08-11T16:10:12Z">
              <w:r>
                <w:rPr>
                  <w:rFonts w:cs="Arial"/>
                  <w:szCs w:val="18"/>
                </w:rPr>
                <w:t>-52 dBm</w:t>
              </w:r>
            </w:ins>
          </w:p>
        </w:tc>
        <w:tc>
          <w:tcPr>
            <w:tcW w:w="1417" w:type="dxa"/>
            <w:tcBorders>
              <w:top w:val="single" w:color="auto" w:sz="4" w:space="0"/>
              <w:left w:val="single" w:color="auto" w:sz="2" w:space="0"/>
              <w:bottom w:val="single" w:color="auto" w:sz="2" w:space="0"/>
              <w:right w:val="single" w:color="auto" w:sz="2" w:space="0"/>
            </w:tcBorders>
          </w:tcPr>
          <w:p w14:paraId="081BEB5D">
            <w:pPr>
              <w:pStyle w:val="53"/>
              <w:rPr>
                <w:ins w:id="2553" w:author="cmcc-chunxia Guo" w:date="2025-08-11T16:10:12Z"/>
                <w:rFonts w:cs="Arial"/>
              </w:rPr>
            </w:pPr>
            <w:ins w:id="2554" w:author="cmcc-chunxia Guo" w:date="2025-08-11T16:10:12Z">
              <w:r>
                <w:rPr>
                  <w:rFonts w:cs="Arial"/>
                  <w:szCs w:val="18"/>
                </w:rPr>
                <w:t>1 MHz</w:t>
              </w:r>
            </w:ins>
          </w:p>
        </w:tc>
        <w:tc>
          <w:tcPr>
            <w:tcW w:w="4422" w:type="dxa"/>
            <w:tcBorders>
              <w:top w:val="single" w:color="auto" w:sz="4" w:space="0"/>
              <w:left w:val="single" w:color="auto" w:sz="2" w:space="0"/>
              <w:bottom w:val="single" w:color="auto" w:sz="2" w:space="0"/>
              <w:right w:val="single" w:color="auto" w:sz="4" w:space="0"/>
            </w:tcBorders>
          </w:tcPr>
          <w:p w14:paraId="67F5432D">
            <w:pPr>
              <w:pStyle w:val="54"/>
              <w:rPr>
                <w:ins w:id="2555" w:author="cmcc-chunxia Guo" w:date="2025-08-11T16:10:12Z"/>
                <w:rFonts w:cs="Arial"/>
                <w:lang w:eastAsia="ko-KR"/>
              </w:rPr>
            </w:pPr>
            <w:ins w:id="2556" w:author="cmcc-chunxia Guo" w:date="2025-08-11T16:10:12Z">
              <w:r>
                <w:rPr>
                  <w:rFonts w:cs="Arial"/>
                  <w:szCs w:val="18"/>
                </w:rPr>
                <w:t>This requirement does not apply to BS operating in Band n50, n51, n74, n75, n76, n91, n92, n93, n94 or n109</w:t>
              </w:r>
            </w:ins>
          </w:p>
        </w:tc>
      </w:tr>
      <w:tr w14:paraId="1F6A8E3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2557" w:author="cmcc-chunxia Guo" w:date="2025-08-11T16:10:12Z"/>
        </w:trPr>
        <w:tc>
          <w:tcPr>
            <w:tcW w:w="1302" w:type="dxa"/>
            <w:vMerge w:val="continue"/>
            <w:tcBorders>
              <w:left w:val="single" w:color="auto" w:sz="4" w:space="0"/>
              <w:bottom w:val="single" w:color="auto" w:sz="4" w:space="0"/>
              <w:right w:val="single" w:color="auto" w:sz="4" w:space="0"/>
            </w:tcBorders>
          </w:tcPr>
          <w:p w14:paraId="59986CF8">
            <w:pPr>
              <w:pStyle w:val="53"/>
              <w:rPr>
                <w:ins w:id="2558" w:author="cmcc-chunxia Guo" w:date="2025-08-11T16:10:12Z"/>
                <w:rFonts w:cs="Arial"/>
                <w:lang w:eastAsia="ko-KR"/>
              </w:rPr>
            </w:pPr>
          </w:p>
        </w:tc>
        <w:tc>
          <w:tcPr>
            <w:tcW w:w="1701" w:type="dxa"/>
            <w:tcBorders>
              <w:top w:val="single" w:color="auto" w:sz="2" w:space="0"/>
              <w:left w:val="single" w:color="auto" w:sz="4" w:space="0"/>
              <w:bottom w:val="single" w:color="auto" w:sz="4" w:space="0"/>
              <w:right w:val="single" w:color="auto" w:sz="4" w:space="0"/>
            </w:tcBorders>
          </w:tcPr>
          <w:p w14:paraId="7D383F37">
            <w:pPr>
              <w:pStyle w:val="53"/>
              <w:rPr>
                <w:ins w:id="2559" w:author="cmcc-chunxia Guo" w:date="2025-08-11T16:10:12Z"/>
                <w:rFonts w:cs="Arial"/>
              </w:rPr>
            </w:pPr>
            <w:ins w:id="2560" w:author="cmcc-chunxia Guo" w:date="2025-08-11T16:10:12Z">
              <w:r>
                <w:rPr>
                  <w:rFonts w:cs="Arial"/>
                </w:rPr>
                <w:t>703 –733MHz</w:t>
              </w:r>
            </w:ins>
          </w:p>
        </w:tc>
        <w:tc>
          <w:tcPr>
            <w:tcW w:w="851" w:type="dxa"/>
            <w:tcBorders>
              <w:top w:val="single" w:color="auto" w:sz="2" w:space="0"/>
              <w:left w:val="single" w:color="auto" w:sz="4" w:space="0"/>
              <w:bottom w:val="single" w:color="auto" w:sz="4" w:space="0"/>
              <w:right w:val="single" w:color="auto" w:sz="2" w:space="0"/>
            </w:tcBorders>
          </w:tcPr>
          <w:p w14:paraId="6A044953">
            <w:pPr>
              <w:pStyle w:val="53"/>
              <w:rPr>
                <w:ins w:id="2561" w:author="cmcc-chunxia Guo" w:date="2025-08-11T16:10:12Z"/>
                <w:rFonts w:cs="Arial"/>
              </w:rPr>
            </w:pPr>
            <w:ins w:id="2562" w:author="cmcc-chunxia Guo" w:date="2025-08-11T16:10:12Z">
              <w:r>
                <w:rPr>
                  <w:rFonts w:cs="Arial"/>
                </w:rPr>
                <w:t>-49 dBm</w:t>
              </w:r>
            </w:ins>
          </w:p>
        </w:tc>
        <w:tc>
          <w:tcPr>
            <w:tcW w:w="1417" w:type="dxa"/>
            <w:tcBorders>
              <w:top w:val="single" w:color="auto" w:sz="2" w:space="0"/>
              <w:left w:val="single" w:color="auto" w:sz="2" w:space="0"/>
              <w:bottom w:val="single" w:color="auto" w:sz="4" w:space="0"/>
              <w:right w:val="single" w:color="auto" w:sz="2" w:space="0"/>
            </w:tcBorders>
          </w:tcPr>
          <w:p w14:paraId="7B25751E">
            <w:pPr>
              <w:pStyle w:val="53"/>
              <w:rPr>
                <w:ins w:id="2563" w:author="cmcc-chunxia Guo" w:date="2025-08-11T16:10:12Z"/>
                <w:rFonts w:cs="Arial"/>
              </w:rPr>
            </w:pPr>
            <w:ins w:id="2564" w:author="cmcc-chunxia Guo" w:date="2025-08-11T16:10:12Z">
              <w:r>
                <w:rPr>
                  <w:rFonts w:cs="Arial"/>
                </w:rPr>
                <w:t>1 MHz</w:t>
              </w:r>
            </w:ins>
          </w:p>
        </w:tc>
        <w:tc>
          <w:tcPr>
            <w:tcW w:w="4422" w:type="dxa"/>
            <w:tcBorders>
              <w:top w:val="single" w:color="auto" w:sz="2" w:space="0"/>
              <w:left w:val="single" w:color="auto" w:sz="2" w:space="0"/>
              <w:bottom w:val="single" w:color="auto" w:sz="4" w:space="0"/>
              <w:right w:val="single" w:color="auto" w:sz="4" w:space="0"/>
            </w:tcBorders>
          </w:tcPr>
          <w:p w14:paraId="7D05456A">
            <w:pPr>
              <w:pStyle w:val="54"/>
              <w:rPr>
                <w:ins w:id="2565" w:author="cmcc-chunxia Guo" w:date="2025-08-11T16:10:12Z"/>
                <w:rFonts w:cs="Arial"/>
                <w:lang w:eastAsia="ko-KR"/>
              </w:rPr>
            </w:pPr>
            <w:ins w:id="2566" w:author="cmcc-chunxia Guo" w:date="2025-08-11T16:10:12Z">
              <w:r>
                <w:rPr>
                  <w:rFonts w:cs="Arial"/>
                </w:rPr>
                <w:t>This requirement does not apply to BS operating in band n28,</w:t>
              </w:r>
            </w:ins>
            <w:ins w:id="2567" w:author="cmcc-chunxia Guo" w:date="2025-08-11T16:10:12Z">
              <w:r>
                <w:rPr>
                  <w:rFonts w:cs="v5.0.0"/>
                </w:rPr>
                <w:t xml:space="preserve"> since it is already covered by the requirement in clause 6.6.5.2.2.</w:t>
              </w:r>
            </w:ins>
          </w:p>
        </w:tc>
      </w:tr>
    </w:tbl>
    <w:p w14:paraId="11B364C3">
      <w:pPr>
        <w:rPr>
          <w:ins w:id="2568" w:author="cmcc-chunxia Guo" w:date="2025-08-11T16:10:12Z"/>
        </w:rPr>
      </w:pPr>
    </w:p>
    <w:bookmarkEnd w:id="385"/>
    <w:p w14:paraId="17541E97">
      <w:pPr>
        <w:pStyle w:val="57"/>
        <w:rPr>
          <w:ins w:id="2569" w:author="cmcc-chunxia Guo" w:date="2025-08-11T16:10:12Z"/>
        </w:rPr>
      </w:pPr>
      <w:ins w:id="2570" w:author="cmcc-chunxia Guo" w:date="2025-08-11T16:10:12Z">
        <w:bookmarkStart w:id="546" w:name="_Hlk497677260"/>
        <w:r>
          <w:rPr/>
          <w:t>NOTE 1:</w:t>
        </w:r>
      </w:ins>
      <w:ins w:id="2571" w:author="cmcc-chunxia Guo" w:date="2025-08-11T16:10:12Z">
        <w:r>
          <w:rPr/>
          <w:tab/>
        </w:r>
      </w:ins>
      <w:ins w:id="2572" w:author="cmcc-chunxia Guo" w:date="2025-08-11T16:10:12Z">
        <w:r>
          <w:rPr/>
          <w:t xml:space="preserve">As defined in the scope for spurious emissions in this clause, except for </w:t>
        </w:r>
      </w:ins>
      <w:ins w:id="2573" w:author="cmcc-chunxia Guo" w:date="2025-08-11T16:10:12Z">
        <w:r>
          <w:rPr>
            <w:rFonts w:eastAsia="MS Mincho"/>
          </w:rPr>
          <w:t xml:space="preserve">the cases where the noted requirements apply to a BS operating in </w:t>
        </w:r>
      </w:ins>
      <w:ins w:id="2574" w:author="cmcc-chunxia Guo" w:date="2025-08-11T16:10:12Z">
        <w:r>
          <w:rPr/>
          <w:t>Band n28, the co-existence requirements in table 6.6.5.2.3 -1 do not apply for the Δf</w:t>
        </w:r>
      </w:ins>
      <w:ins w:id="2575" w:author="cmcc-chunxia Guo" w:date="2025-08-11T16:10:12Z">
        <w:r>
          <w:rPr>
            <w:vertAlign w:val="subscript"/>
          </w:rPr>
          <w:t>OBUE</w:t>
        </w:r>
      </w:ins>
      <w:ins w:id="2576" w:author="cmcc-chunxia Guo" w:date="2025-08-11T16:10:12Z">
        <w:r>
          <w:rPr/>
          <w:t xml:space="preserve"> frequency range immediately outside the downlink </w:t>
        </w:r>
      </w:ins>
      <w:ins w:id="2577" w:author="cmcc-chunxia Guo" w:date="2025-08-11T16:10:12Z">
        <w:r>
          <w:rPr>
            <w:i/>
          </w:rPr>
          <w:t>operating band</w:t>
        </w:r>
      </w:ins>
      <w:ins w:id="2578" w:author="cmcc-chunxia Guo" w:date="2025-08-11T16:10:12Z">
        <w:r>
          <w:rPr/>
          <w:t xml:space="preserve"> (see table 5.2-1). Emission limits for this excluded frequency range may be covered by local or regional requirements.</w:t>
        </w:r>
      </w:ins>
    </w:p>
    <w:p w14:paraId="56F628BB">
      <w:pPr>
        <w:pStyle w:val="57"/>
        <w:rPr>
          <w:ins w:id="2579" w:author="cmcc-chunxia Guo" w:date="2025-08-11T16:10:12Z"/>
        </w:rPr>
      </w:pPr>
      <w:ins w:id="2580" w:author="cmcc-chunxia Guo" w:date="2025-08-11T16:10:12Z">
        <w:r>
          <w:rPr/>
          <w:t>NOTE 2:</w:t>
        </w:r>
      </w:ins>
      <w:ins w:id="2581" w:author="cmcc-chunxia Guo" w:date="2025-08-11T16:10:12Z">
        <w:r>
          <w:rPr/>
          <w:tab/>
        </w:r>
      </w:ins>
      <w:ins w:id="2582" w:author="cmcc-chunxia Guo" w:date="2025-08-11T16:10:12Z">
        <w:r>
          <w:rPr/>
          <w:t xml:space="preserve">Table 6.6.5.2.3 -1 assumes that two </w:t>
        </w:r>
      </w:ins>
      <w:ins w:id="2583" w:author="cmcc-chunxia Guo" w:date="2025-08-11T16:10:12Z">
        <w:r>
          <w:rPr>
            <w:i/>
          </w:rPr>
          <w:t>operating bands</w:t>
        </w:r>
      </w:ins>
      <w:ins w:id="2584" w:author="cmcc-chunxia Guo" w:date="2025-08-11T16:10:12Z">
        <w:r>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ins>
    </w:p>
    <w:p w14:paraId="50949364">
      <w:pPr>
        <w:pStyle w:val="57"/>
        <w:rPr>
          <w:ins w:id="2585" w:author="cmcc-chunxia Guo" w:date="2025-08-11T16:10:12Z"/>
        </w:rPr>
      </w:pPr>
      <w:ins w:id="2586" w:author="cmcc-chunxia Guo" w:date="2025-08-11T16:10:12Z">
        <w:r>
          <w:rPr/>
          <w:t>NOTE 3:</w:t>
        </w:r>
      </w:ins>
      <w:ins w:id="2587" w:author="cmcc-chunxia Guo" w:date="2025-08-11T16:10:12Z">
        <w:r>
          <w:rPr/>
          <w:tab/>
        </w:r>
      </w:ins>
      <w:ins w:id="2588" w:author="cmcc-chunxia Guo" w:date="2025-08-11T16:10:12Z">
        <w:r>
          <w:rPr/>
          <w:t xml:space="preserve">TDD base stations deployed in the same geographical area, that are synchronized and use the same or adjacent </w:t>
        </w:r>
      </w:ins>
      <w:ins w:id="2589" w:author="cmcc-chunxia Guo" w:date="2025-08-11T16:10:12Z">
        <w:r>
          <w:rPr>
            <w:i/>
          </w:rPr>
          <w:t>operating bands</w:t>
        </w:r>
      </w:ins>
      <w:ins w:id="2590" w:author="cmcc-chunxia Guo" w:date="2025-08-11T16:10:12Z">
        <w:r>
          <w:rPr/>
          <w:t xml:space="preserve"> can transmit without additional co-existence requirements. For unsynchronized base stations, special co-existence requirements may apply that are not covered by the 3GPP specifications.</w:t>
        </w:r>
      </w:ins>
    </w:p>
    <w:p w14:paraId="4B4FB1BE">
      <w:pPr>
        <w:pStyle w:val="57"/>
        <w:rPr>
          <w:ins w:id="2591" w:author="cmcc-chunxia Guo" w:date="2025-08-11T16:10:12Z"/>
        </w:rPr>
      </w:pPr>
      <w:ins w:id="2592" w:author="cmcc-chunxia Guo" w:date="2025-08-11T16:10:12Z">
        <w:r>
          <w:rPr/>
          <w:t>NOTE 4:</w:t>
        </w:r>
      </w:ins>
      <w:ins w:id="2593" w:author="cmcc-chunxia Guo" w:date="2025-08-11T16:10:12Z">
        <w:r>
          <w:rPr/>
          <w:tab/>
        </w:r>
      </w:ins>
      <w:ins w:id="2594" w:author="cmcc-chunxia Guo" w:date="2025-08-11T16:10:12Z">
        <w:r>
          <w:rPr/>
          <w:t xml:space="preserve">For NR Band n28 BS, specific solutions may be required to fulfil the spurious emissions limits for BS for co-existence with E-UTRA Band 27 UL </w:t>
        </w:r>
      </w:ins>
      <w:ins w:id="2595" w:author="cmcc-chunxia Guo" w:date="2025-08-11T16:10:12Z">
        <w:r>
          <w:rPr>
            <w:i/>
          </w:rPr>
          <w:t>operating band</w:t>
        </w:r>
      </w:ins>
      <w:ins w:id="2596" w:author="cmcc-chunxia Guo" w:date="2025-08-11T16:10:12Z">
        <w:r>
          <w:rPr/>
          <w:t>.</w:t>
        </w:r>
      </w:ins>
    </w:p>
    <w:p w14:paraId="62496ADD">
      <w:pPr>
        <w:pStyle w:val="57"/>
        <w:rPr>
          <w:ins w:id="2597" w:author="cmcc-chunxia Guo" w:date="2025-08-11T16:10:12Z"/>
        </w:rPr>
      </w:pPr>
      <w:ins w:id="2598" w:author="cmcc-chunxia Guo" w:date="2025-08-11T16:10:12Z">
        <w:r>
          <w:rPr/>
          <w:t>NOTE 5:</w:t>
        </w:r>
      </w:ins>
      <w:ins w:id="2599" w:author="cmcc-chunxia Guo" w:date="2025-08-11T16:10:12Z">
        <w:r>
          <w:rPr/>
          <w:tab/>
        </w:r>
      </w:ins>
      <w:ins w:id="2600" w:author="cmcc-chunxia Guo" w:date="2025-08-11T16:10:12Z">
        <w:r>
          <w:rPr/>
          <w:t>For NR Band n29 BS, specific solutions may be required to fulfil the spurious emissions limits for NR BS for co-existence with UTRA Band XII, E-UTRA Band 12 or NR Band n12 UL operating band, E-UTRA Band 17 UL operating band</w:t>
        </w:r>
        <w:bookmarkStart w:id="547" w:name="_Hlk506220100"/>
        <w:r>
          <w:rPr/>
          <w:t xml:space="preserve"> or E-UTRA Band 85 UL or NR Band n85 UL operating band</w:t>
        </w:r>
        <w:bookmarkEnd w:id="547"/>
        <w:r>
          <w:rPr/>
          <w:t>.</w:t>
        </w:r>
      </w:ins>
    </w:p>
    <w:p w14:paraId="191D39A4">
      <w:pPr>
        <w:rPr>
          <w:ins w:id="2601" w:author="cmcc-chunxia Guo" w:date="2025-08-11T16:10:12Z"/>
          <w:rFonts w:cs="v3.8.0"/>
          <w:lang w:eastAsia="zh-CN"/>
        </w:rPr>
      </w:pPr>
      <w:ins w:id="2602" w:author="cmcc-chunxia Guo" w:date="2025-08-11T16:10:12Z">
        <w:r>
          <w:rPr/>
          <w:t>The following requirement may be applied for the protection of PHS.</w:t>
        </w:r>
      </w:ins>
      <w:ins w:id="2603" w:author="cmcc-chunxia Guo" w:date="2025-08-11T16:10:12Z">
        <w:r>
          <w:rPr>
            <w:rFonts w:cs="v3.8.0"/>
          </w:rPr>
          <w:t xml:space="preserve"> This requirement is also applicable at specified frequencies falling between </w:t>
        </w:r>
      </w:ins>
      <w:ins w:id="2604" w:author="cmcc-chunxia Guo" w:date="2025-08-11T16:10:12Z">
        <w:r>
          <w:rPr/>
          <w:t>Δf</w:t>
        </w:r>
      </w:ins>
      <w:ins w:id="2605" w:author="cmcc-chunxia Guo" w:date="2025-08-11T16:10:12Z">
        <w:r>
          <w:rPr>
            <w:rFonts w:cs="v5.0.0"/>
            <w:vertAlign w:val="subscript"/>
          </w:rPr>
          <w:t>OBUE</w:t>
        </w:r>
      </w:ins>
      <w:ins w:id="2606" w:author="cmcc-chunxia Guo" w:date="2025-08-11T16:10:12Z">
        <w:r>
          <w:rPr/>
          <w:t xml:space="preserve"> </w:t>
        </w:r>
      </w:ins>
      <w:ins w:id="2607" w:author="cmcc-chunxia Guo" w:date="2025-08-11T16:10:12Z">
        <w:r>
          <w:rPr>
            <w:rFonts w:cs="v3.8.0"/>
          </w:rPr>
          <w:t xml:space="preserve">below the </w:t>
        </w:r>
      </w:ins>
      <w:ins w:id="2608" w:author="cmcc-chunxia Guo" w:date="2025-08-11T16:10:12Z">
        <w:r>
          <w:rPr/>
          <w:t xml:space="preserve">lowest BS transmitter frequency of the downlink </w:t>
        </w:r>
      </w:ins>
      <w:ins w:id="2609" w:author="cmcc-chunxia Guo" w:date="2025-08-11T16:10:12Z">
        <w:r>
          <w:rPr>
            <w:i/>
          </w:rPr>
          <w:t>operating band</w:t>
        </w:r>
      </w:ins>
      <w:ins w:id="2610" w:author="cmcc-chunxia Guo" w:date="2025-08-11T16:10:12Z">
        <w:r>
          <w:rPr/>
          <w:t xml:space="preserve"> and Δf</w:t>
        </w:r>
      </w:ins>
      <w:ins w:id="2611" w:author="cmcc-chunxia Guo" w:date="2025-08-11T16:10:12Z">
        <w:r>
          <w:rPr>
            <w:rFonts w:cs="v5.0.0"/>
            <w:vertAlign w:val="subscript"/>
          </w:rPr>
          <w:t>OBUE</w:t>
        </w:r>
      </w:ins>
      <w:ins w:id="2612" w:author="cmcc-chunxia Guo" w:date="2025-08-11T16:10:12Z">
        <w:r>
          <w:rPr/>
          <w:t xml:space="preserve"> above the highest BS transmitter frequency of the downlink </w:t>
        </w:r>
      </w:ins>
      <w:ins w:id="2613" w:author="cmcc-chunxia Guo" w:date="2025-08-11T16:10:12Z">
        <w:r>
          <w:rPr>
            <w:i/>
          </w:rPr>
          <w:t>operating band</w:t>
        </w:r>
      </w:ins>
      <w:ins w:id="2614" w:author="cmcc-chunxia Guo" w:date="2025-08-11T16:10:12Z">
        <w:r>
          <w:rPr/>
          <w:t>. Δf</w:t>
        </w:r>
      </w:ins>
      <w:ins w:id="2615" w:author="cmcc-chunxia Guo" w:date="2025-08-11T16:10:12Z">
        <w:r>
          <w:rPr>
            <w:vertAlign w:val="subscript"/>
          </w:rPr>
          <w:t>OBUE</w:t>
        </w:r>
      </w:ins>
      <w:ins w:id="2616" w:author="cmcc-chunxia Guo" w:date="2025-08-11T16:10:12Z">
        <w:r>
          <w:rPr>
            <w:rFonts w:cs="v5.0.0"/>
          </w:rPr>
          <w:t xml:space="preserve"> </w:t>
        </w:r>
      </w:ins>
      <w:ins w:id="2617" w:author="cmcc-chunxia Guo" w:date="2025-08-11T16:10:12Z">
        <w:r>
          <w:rPr>
            <w:rFonts w:cs="v5.0.0"/>
            <w:lang w:eastAsia="zh-CN"/>
          </w:rPr>
          <w:t xml:space="preserve">is </w:t>
        </w:r>
      </w:ins>
      <w:ins w:id="2618" w:author="cmcc-chunxia Guo" w:date="2025-08-11T16:10:12Z">
        <w:r>
          <w:rPr>
            <w:rFonts w:cs="v5.0.0"/>
          </w:rPr>
          <w:t>defined in clause 6.6.1.</w:t>
        </w:r>
      </w:ins>
    </w:p>
    <w:p w14:paraId="6C95B5DA">
      <w:pPr>
        <w:rPr>
          <w:ins w:id="2619" w:author="cmcc-chunxia Guo" w:date="2025-08-11T16:10:12Z"/>
        </w:rPr>
      </w:pPr>
      <w:ins w:id="2620" w:author="cmcc-chunxia Guo" w:date="2025-08-11T16:10:12Z">
        <w:r>
          <w:rPr/>
          <w:t xml:space="preserve">The spurious emission </w:t>
        </w:r>
      </w:ins>
      <w:ins w:id="2621" w:author="cmcc-chunxia Guo" w:date="2025-08-11T16:10:12Z">
        <w:r>
          <w:rPr>
            <w:i/>
          </w:rPr>
          <w:t>basic limit</w:t>
        </w:r>
      </w:ins>
      <w:ins w:id="2622" w:author="cmcc-chunxia Guo" w:date="2025-08-11T16:10:12Z">
        <w:r>
          <w:rPr/>
          <w:t xml:space="preserve"> for this requirement is:</w:t>
        </w:r>
      </w:ins>
    </w:p>
    <w:p w14:paraId="0BB8B6EA">
      <w:pPr>
        <w:pStyle w:val="56"/>
        <w:rPr>
          <w:ins w:id="2623" w:author="cmcc-chunxia Guo" w:date="2025-08-11T16:10:12Z"/>
        </w:rPr>
      </w:pPr>
      <w:ins w:id="2624" w:author="cmcc-chunxia Guo" w:date="2025-08-11T16:10:12Z">
        <w:r>
          <w:rPr/>
          <w:t xml:space="preserve">Table 6.6.5.2.3-2: BS spurious emissions </w:t>
        </w:r>
      </w:ins>
      <w:ins w:id="2625" w:author="cmcc-chunxia Guo" w:date="2025-08-11T16:10:12Z">
        <w:r>
          <w:rPr>
            <w:i/>
          </w:rPr>
          <w:t>basic limits</w:t>
        </w:r>
      </w:ins>
      <w:ins w:id="2626" w:author="cmcc-chunxia Guo" w:date="2025-08-11T16:10:12Z">
        <w:r>
          <w:rPr/>
          <w:t xml:space="preserve"> for BS for co-existence with PHS</w:t>
        </w:r>
      </w:ins>
    </w:p>
    <w:tbl>
      <w:tblPr>
        <w:tblStyle w:val="4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14:paraId="6891BF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2627" w:author="cmcc-chunxia Guo" w:date="2025-08-11T16:10:12Z"/>
        </w:trPr>
        <w:tc>
          <w:tcPr>
            <w:tcW w:w="2538" w:type="dxa"/>
          </w:tcPr>
          <w:p w14:paraId="16DB7860">
            <w:pPr>
              <w:pStyle w:val="52"/>
              <w:rPr>
                <w:ins w:id="2628" w:author="cmcc-chunxia Guo" w:date="2025-08-11T16:10:12Z"/>
                <w:rFonts w:cs="Arial"/>
              </w:rPr>
            </w:pPr>
            <w:ins w:id="2629" w:author="cmcc-chunxia Guo" w:date="2025-08-11T16:10:12Z">
              <w:r>
                <w:rPr>
                  <w:rFonts w:cs="Arial"/>
                </w:rPr>
                <w:t>Frequency range</w:t>
              </w:r>
            </w:ins>
          </w:p>
        </w:tc>
        <w:tc>
          <w:tcPr>
            <w:tcW w:w="1276" w:type="dxa"/>
          </w:tcPr>
          <w:p w14:paraId="7AF0BC98">
            <w:pPr>
              <w:pStyle w:val="52"/>
              <w:rPr>
                <w:ins w:id="2630" w:author="cmcc-chunxia Guo" w:date="2025-08-11T16:10:12Z"/>
                <w:rFonts w:cs="Arial"/>
              </w:rPr>
            </w:pPr>
            <w:ins w:id="2631" w:author="cmcc-chunxia Guo" w:date="2025-08-11T16:10:12Z">
              <w:r>
                <w:rPr>
                  <w:rFonts w:cs="v5.0.0"/>
                  <w:i/>
                </w:rPr>
                <w:t>Basic limit</w:t>
              </w:r>
            </w:ins>
          </w:p>
        </w:tc>
        <w:tc>
          <w:tcPr>
            <w:tcW w:w="1418" w:type="dxa"/>
          </w:tcPr>
          <w:p w14:paraId="687C71C2">
            <w:pPr>
              <w:pStyle w:val="52"/>
              <w:rPr>
                <w:ins w:id="2632" w:author="cmcc-chunxia Guo" w:date="2025-08-11T16:10:12Z"/>
                <w:rFonts w:cs="Arial"/>
              </w:rPr>
            </w:pPr>
            <w:ins w:id="2633" w:author="cmcc-chunxia Guo" w:date="2025-08-11T16:10:12Z">
              <w:r>
                <w:rPr>
                  <w:rFonts w:cs="Arial"/>
                  <w:i/>
                </w:rPr>
                <w:t>Measurement Bandwidth</w:t>
              </w:r>
            </w:ins>
          </w:p>
        </w:tc>
        <w:tc>
          <w:tcPr>
            <w:tcW w:w="3617" w:type="dxa"/>
          </w:tcPr>
          <w:p w14:paraId="46FB15D5">
            <w:pPr>
              <w:pStyle w:val="52"/>
              <w:rPr>
                <w:ins w:id="2634" w:author="cmcc-chunxia Guo" w:date="2025-08-11T16:10:12Z"/>
                <w:rFonts w:cs="Arial"/>
              </w:rPr>
            </w:pPr>
            <w:ins w:id="2635" w:author="cmcc-chunxia Guo" w:date="2025-08-11T16:10:12Z">
              <w:r>
                <w:rPr>
                  <w:rFonts w:cs="Arial"/>
                </w:rPr>
                <w:t>Note</w:t>
              </w:r>
            </w:ins>
          </w:p>
        </w:tc>
      </w:tr>
      <w:tr w14:paraId="497814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2636" w:author="cmcc-chunxia Guo" w:date="2025-08-11T16:10:12Z"/>
        </w:trPr>
        <w:tc>
          <w:tcPr>
            <w:tcW w:w="2538" w:type="dxa"/>
            <w:tcBorders>
              <w:top w:val="single" w:color="auto" w:sz="4" w:space="0"/>
            </w:tcBorders>
          </w:tcPr>
          <w:p w14:paraId="179476D5">
            <w:pPr>
              <w:pStyle w:val="53"/>
              <w:rPr>
                <w:ins w:id="2637" w:author="cmcc-chunxia Guo" w:date="2025-08-11T16:10:12Z"/>
                <w:rFonts w:cs="Arial"/>
              </w:rPr>
            </w:pPr>
            <w:ins w:id="2638" w:author="cmcc-chunxia Guo" w:date="2025-08-11T16:10:12Z">
              <w:r>
                <w:rPr>
                  <w:rFonts w:cs="Arial"/>
                </w:rPr>
                <w:t>1884.5 – 1915.7 MHz</w:t>
              </w:r>
            </w:ins>
          </w:p>
        </w:tc>
        <w:tc>
          <w:tcPr>
            <w:tcW w:w="1276" w:type="dxa"/>
            <w:tcBorders>
              <w:top w:val="single" w:color="auto" w:sz="4" w:space="0"/>
            </w:tcBorders>
          </w:tcPr>
          <w:p w14:paraId="1426FD79">
            <w:pPr>
              <w:pStyle w:val="53"/>
              <w:rPr>
                <w:ins w:id="2639" w:author="cmcc-chunxia Guo" w:date="2025-08-11T16:10:12Z"/>
                <w:rFonts w:cs="Arial"/>
              </w:rPr>
            </w:pPr>
            <w:ins w:id="2640" w:author="cmcc-chunxia Guo" w:date="2025-08-11T16:10:12Z">
              <w:r>
                <w:rPr>
                  <w:rFonts w:cs="Arial"/>
                </w:rPr>
                <w:t>-41 dBm</w:t>
              </w:r>
            </w:ins>
          </w:p>
        </w:tc>
        <w:tc>
          <w:tcPr>
            <w:tcW w:w="1418" w:type="dxa"/>
            <w:tcBorders>
              <w:top w:val="single" w:color="auto" w:sz="4" w:space="0"/>
            </w:tcBorders>
          </w:tcPr>
          <w:p w14:paraId="687ADE9D">
            <w:pPr>
              <w:pStyle w:val="53"/>
              <w:rPr>
                <w:ins w:id="2641" w:author="cmcc-chunxia Guo" w:date="2025-08-11T16:10:12Z"/>
                <w:rFonts w:cs="Arial"/>
              </w:rPr>
            </w:pPr>
            <w:ins w:id="2642" w:author="cmcc-chunxia Guo" w:date="2025-08-11T16:10:12Z">
              <w:r>
                <w:rPr>
                  <w:rFonts w:cs="Arial"/>
                </w:rPr>
                <w:t>300 kHz</w:t>
              </w:r>
            </w:ins>
          </w:p>
        </w:tc>
        <w:tc>
          <w:tcPr>
            <w:tcW w:w="3617" w:type="dxa"/>
            <w:tcBorders>
              <w:top w:val="single" w:color="auto" w:sz="4" w:space="0"/>
            </w:tcBorders>
          </w:tcPr>
          <w:p w14:paraId="67D98770">
            <w:pPr>
              <w:pStyle w:val="53"/>
              <w:rPr>
                <w:ins w:id="2643" w:author="cmcc-chunxia Guo" w:date="2025-08-11T16:10:12Z"/>
                <w:rFonts w:cs="Arial"/>
              </w:rPr>
            </w:pPr>
            <w:ins w:id="2644" w:author="cmcc-chunxia Guo" w:date="2025-08-11T16:10:12Z">
              <w:r>
                <w:rPr>
                  <w:rFonts w:cs="Arial"/>
                </w:rPr>
                <w:t xml:space="preserve">Applicable when co-existence with PHS system operating in 1884.5 </w:t>
              </w:r>
            </w:ins>
            <w:ins w:id="2645" w:author="cmcc-chunxia Guo" w:date="2025-08-11T16:10:12Z">
              <w:r>
                <w:rPr/>
                <w:t>–</w:t>
              </w:r>
            </w:ins>
            <w:ins w:id="2646" w:author="cmcc-chunxia Guo" w:date="2025-08-11T16:10:12Z">
              <w:r>
                <w:rPr>
                  <w:rFonts w:cs="Arial"/>
                </w:rPr>
                <w:t xml:space="preserve"> 1915.7 MHz </w:t>
              </w:r>
            </w:ins>
          </w:p>
        </w:tc>
      </w:tr>
    </w:tbl>
    <w:p w14:paraId="34E202F8">
      <w:pPr>
        <w:rPr>
          <w:ins w:id="2647" w:author="cmcc-chunxia Guo" w:date="2025-08-11T16:10:12Z"/>
        </w:rPr>
      </w:pPr>
    </w:p>
    <w:p w14:paraId="3B96E022">
      <w:pPr>
        <w:pStyle w:val="56"/>
        <w:rPr>
          <w:ins w:id="2648" w:author="cmcc-chunxia Guo" w:date="2025-08-11T16:10:12Z"/>
          <w:rFonts w:cs="v5.0.0"/>
        </w:rPr>
      </w:pPr>
      <w:ins w:id="2649" w:author="cmcc-chunxia Guo" w:date="2025-08-11T16:10:12Z">
        <w:r>
          <w:rPr>
            <w:rFonts w:cs="v5.0.0"/>
          </w:rPr>
          <w:t>Table 6.6.5.2.3-3: Void</w:t>
        </w:r>
      </w:ins>
    </w:p>
    <w:p w14:paraId="310E3723">
      <w:pPr>
        <w:rPr>
          <w:ins w:id="2650" w:author="cmcc-chunxia Guo" w:date="2025-08-11T16:10:12Z"/>
          <w:lang w:val="en-US"/>
        </w:rPr>
      </w:pPr>
      <w:ins w:id="2651" w:author="cmcc-chunxia Guo" w:date="2025-08-11T16:10:12Z">
        <w:r>
          <w:rPr>
            <w:lang w:val="en-US"/>
          </w:rPr>
          <w:t xml:space="preserve">In certain regions, the following requirement may apply to NR BS operating in Band n50 and n75 within the 1432 – 1452 MHz, and in Band n51 and Band n76. The </w:t>
        </w:r>
      </w:ins>
      <w:ins w:id="2652" w:author="cmcc-chunxia Guo" w:date="2025-08-11T16:10:12Z">
        <w:r>
          <w:rPr>
            <w:i/>
            <w:lang w:val="en-US"/>
          </w:rPr>
          <w:t>basic limit is</w:t>
        </w:r>
      </w:ins>
      <w:ins w:id="2653" w:author="cmcc-chunxia Guo" w:date="2025-08-11T16:10:12Z">
        <w:r>
          <w:rPr>
            <w:lang w:val="en-US"/>
          </w:rPr>
          <w:t xml:space="preserve"> specified in Table 6.6.5.2.3-4.</w:t>
        </w:r>
      </w:ins>
      <w:ins w:id="2654" w:author="cmcc-chunxia Guo" w:date="2025-08-11T16:10:12Z">
        <w:r>
          <w:rPr>
            <w:rFonts w:cs="v3.8.0"/>
          </w:rPr>
          <w:t xml:space="preserve"> This requirement is also applicable at</w:t>
        </w:r>
      </w:ins>
      <w:ins w:id="2655" w:author="cmcc-chunxia Guo" w:date="2025-08-11T16:10:12Z">
        <w:r>
          <w:rPr/>
          <w:t xml:space="preserve"> </w:t>
        </w:r>
      </w:ins>
      <w:ins w:id="2656" w:author="cmcc-chunxia Guo" w:date="2025-08-11T16:10:12Z">
        <w:r>
          <w:rPr>
            <w:rFonts w:cs="v3.8.0"/>
          </w:rPr>
          <w:t xml:space="preserve">the frequency range from </w:t>
        </w:r>
      </w:ins>
      <w:ins w:id="2657" w:author="cmcc-chunxia Guo" w:date="2025-08-11T16:10:12Z">
        <w:r>
          <w:rPr/>
          <w:t>Δf</w:t>
        </w:r>
      </w:ins>
      <w:ins w:id="2658" w:author="cmcc-chunxia Guo" w:date="2025-08-11T16:10:12Z">
        <w:r>
          <w:rPr>
            <w:vertAlign w:val="subscript"/>
          </w:rPr>
          <w:t>OBUE</w:t>
        </w:r>
      </w:ins>
      <w:ins w:id="2659" w:author="cmcc-chunxia Guo" w:date="2025-08-11T16:10:12Z">
        <w:r>
          <w:rPr>
            <w:rFonts w:cs="v3.8.0"/>
          </w:rPr>
          <w:t xml:space="preserve"> below the lowest frequency of the BS downlink </w:t>
        </w:r>
      </w:ins>
      <w:ins w:id="2660" w:author="cmcc-chunxia Guo" w:date="2025-08-11T16:10:12Z">
        <w:r>
          <w:rPr>
            <w:rFonts w:cs="v3.8.0"/>
            <w:i/>
          </w:rPr>
          <w:t>operating band</w:t>
        </w:r>
      </w:ins>
      <w:ins w:id="2661" w:author="cmcc-chunxia Guo" w:date="2025-08-11T16:10:12Z">
        <w:r>
          <w:rPr>
            <w:rFonts w:cs="v3.8.0"/>
          </w:rPr>
          <w:t xml:space="preserve"> up to </w:t>
        </w:r>
      </w:ins>
      <w:ins w:id="2662" w:author="cmcc-chunxia Guo" w:date="2025-08-11T16:10:12Z">
        <w:r>
          <w:rPr/>
          <w:t>Δf</w:t>
        </w:r>
      </w:ins>
      <w:ins w:id="2663" w:author="cmcc-chunxia Guo" w:date="2025-08-11T16:10:12Z">
        <w:r>
          <w:rPr>
            <w:vertAlign w:val="subscript"/>
          </w:rPr>
          <w:t>OBUE</w:t>
        </w:r>
      </w:ins>
      <w:ins w:id="2664" w:author="cmcc-chunxia Guo" w:date="2025-08-11T16:10:12Z">
        <w:r>
          <w:rPr>
            <w:rFonts w:cs="v3.8.0"/>
          </w:rPr>
          <w:t xml:space="preserve"> above the highest frequency of the BS downlink </w:t>
        </w:r>
      </w:ins>
      <w:ins w:id="2665" w:author="cmcc-chunxia Guo" w:date="2025-08-11T16:10:12Z">
        <w:r>
          <w:rPr>
            <w:rFonts w:cs="v3.8.0"/>
            <w:i/>
          </w:rPr>
          <w:t>operating band</w:t>
        </w:r>
      </w:ins>
      <w:ins w:id="2666" w:author="cmcc-chunxia Guo" w:date="2025-08-11T16:10:12Z">
        <w:r>
          <w:rPr>
            <w:rFonts w:cs="v3.8.0"/>
          </w:rPr>
          <w:t>.</w:t>
        </w:r>
      </w:ins>
    </w:p>
    <w:p w14:paraId="3BD00D78">
      <w:pPr>
        <w:pStyle w:val="56"/>
        <w:rPr>
          <w:ins w:id="2667" w:author="cmcc-chunxia Guo" w:date="2025-08-11T16:10:12Z"/>
          <w:lang w:val="en-US" w:eastAsia="zh-CN"/>
        </w:rPr>
      </w:pPr>
      <w:ins w:id="2668" w:author="cmcc-chunxia Guo" w:date="2025-08-11T16:10:12Z">
        <w:r>
          <w:rPr/>
          <w:t xml:space="preserve">Table </w:t>
        </w:r>
      </w:ins>
      <w:ins w:id="2669" w:author="cmcc-chunxia Guo" w:date="2025-08-11T16:10:12Z">
        <w:r>
          <w:rPr>
            <w:lang w:val="en-US"/>
          </w:rPr>
          <w:t>6.6.5.2.3-4</w:t>
        </w:r>
      </w:ins>
      <w:ins w:id="2670" w:author="cmcc-chunxia Guo" w:date="2025-08-11T16:10:12Z">
        <w:r>
          <w:rPr/>
          <w:t xml:space="preserve">: Additional operating band unwanted emission </w:t>
        </w:r>
      </w:ins>
      <w:ins w:id="2671" w:author="cmcc-chunxia Guo" w:date="2025-08-11T16:10:12Z">
        <w:r>
          <w:rPr>
            <w:i/>
          </w:rPr>
          <w:t>basic limit</w:t>
        </w:r>
      </w:ins>
      <w:ins w:id="2672" w:author="cmcc-chunxia Guo" w:date="2025-08-11T16:10:12Z">
        <w:r>
          <w:rPr/>
          <w:t xml:space="preserve"> for NR BS operating in </w:t>
        </w:r>
      </w:ins>
      <w:ins w:id="2673" w:author="cmcc-chunxia Guo" w:date="2025-08-11T16:10:12Z">
        <w:r>
          <w:rPr>
            <w:lang w:val="en-US" w:eastAsia="zh-CN"/>
          </w:rPr>
          <w:t>Band n50 and n75 within 1432 – 1452 MHz</w:t>
        </w:r>
      </w:ins>
      <w:ins w:id="2674" w:author="cmcc-chunxia Guo" w:date="2025-08-11T16:10:12Z">
        <w:r>
          <w:rPr/>
          <w:t>,</w:t>
        </w:r>
      </w:ins>
      <w:ins w:id="2675" w:author="cmcc-chunxia Guo" w:date="2025-08-11T16:10:12Z">
        <w:r>
          <w:rPr>
            <w:lang w:val="en-US" w:eastAsia="zh-CN"/>
          </w:rPr>
          <w:t xml:space="preserve"> and in Band n51 and n76</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14:paraId="28B75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76" w:author="cmcc-chunxia Guo" w:date="2025-08-11T16:10:12Z"/>
        </w:trPr>
        <w:tc>
          <w:tcPr>
            <w:tcW w:w="3041" w:type="dxa"/>
            <w:tcBorders>
              <w:top w:val="single" w:color="auto" w:sz="4" w:space="0"/>
              <w:left w:val="single" w:color="auto" w:sz="4" w:space="0"/>
              <w:bottom w:val="single" w:color="auto" w:sz="4" w:space="0"/>
              <w:right w:val="single" w:color="auto" w:sz="4" w:space="0"/>
            </w:tcBorders>
          </w:tcPr>
          <w:p w14:paraId="7B300EE7">
            <w:pPr>
              <w:pStyle w:val="52"/>
              <w:rPr>
                <w:ins w:id="2677" w:author="cmcc-chunxia Guo" w:date="2025-08-11T16:10:12Z"/>
              </w:rPr>
            </w:pPr>
            <w:ins w:id="2678" w:author="cmcc-chunxia Guo" w:date="2025-08-11T16:10:12Z">
              <w:r>
                <w:rPr/>
                <w:t>Filter centre frequency, F</w:t>
              </w:r>
            </w:ins>
            <w:ins w:id="2679" w:author="cmcc-chunxia Guo" w:date="2025-08-11T16:10:12Z">
              <w:r>
                <w:rPr>
                  <w:vertAlign w:val="subscript"/>
                </w:rPr>
                <w:t>filter</w:t>
              </w:r>
            </w:ins>
          </w:p>
        </w:tc>
        <w:tc>
          <w:tcPr>
            <w:tcW w:w="2080" w:type="dxa"/>
            <w:tcBorders>
              <w:top w:val="single" w:color="auto" w:sz="4" w:space="0"/>
              <w:left w:val="single" w:color="auto" w:sz="4" w:space="0"/>
              <w:bottom w:val="single" w:color="auto" w:sz="4" w:space="0"/>
              <w:right w:val="single" w:color="auto" w:sz="4" w:space="0"/>
            </w:tcBorders>
          </w:tcPr>
          <w:p w14:paraId="6BC17368">
            <w:pPr>
              <w:pStyle w:val="52"/>
              <w:rPr>
                <w:ins w:id="2680" w:author="cmcc-chunxia Guo" w:date="2025-08-11T16:10:12Z"/>
                <w:i/>
              </w:rPr>
            </w:pPr>
            <w:ins w:id="2681" w:author="cmcc-chunxia Guo" w:date="2025-08-11T16:10:12Z">
              <w:r>
                <w:rPr>
                  <w:rFonts w:cs="v5.0.0"/>
                  <w:i/>
                </w:rPr>
                <w:t>Basic limit</w:t>
              </w:r>
            </w:ins>
          </w:p>
        </w:tc>
        <w:tc>
          <w:tcPr>
            <w:tcW w:w="1642" w:type="dxa"/>
            <w:tcBorders>
              <w:top w:val="single" w:color="auto" w:sz="4" w:space="0"/>
              <w:left w:val="single" w:color="auto" w:sz="4" w:space="0"/>
              <w:bottom w:val="single" w:color="auto" w:sz="4" w:space="0"/>
              <w:right w:val="single" w:color="auto" w:sz="4" w:space="0"/>
            </w:tcBorders>
          </w:tcPr>
          <w:p w14:paraId="5FBCD38A">
            <w:pPr>
              <w:pStyle w:val="52"/>
              <w:rPr>
                <w:ins w:id="2682" w:author="cmcc-chunxia Guo" w:date="2025-08-11T16:10:12Z"/>
              </w:rPr>
            </w:pPr>
            <w:ins w:id="2683" w:author="cmcc-chunxia Guo" w:date="2025-08-11T16:10:12Z">
              <w:r>
                <w:rPr>
                  <w:i/>
                </w:rPr>
                <w:t>Measurement Bandwidth</w:t>
              </w:r>
            </w:ins>
          </w:p>
        </w:tc>
      </w:tr>
      <w:tr w14:paraId="10165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84" w:author="cmcc-chunxia Guo" w:date="2025-08-11T16:10:12Z"/>
        </w:trPr>
        <w:tc>
          <w:tcPr>
            <w:tcW w:w="3041" w:type="dxa"/>
            <w:tcBorders>
              <w:top w:val="single" w:color="auto" w:sz="4" w:space="0"/>
              <w:left w:val="single" w:color="auto" w:sz="4" w:space="0"/>
              <w:bottom w:val="single" w:color="auto" w:sz="4" w:space="0"/>
              <w:right w:val="single" w:color="auto" w:sz="4" w:space="0"/>
            </w:tcBorders>
          </w:tcPr>
          <w:p w14:paraId="1C7F9FDA">
            <w:pPr>
              <w:pStyle w:val="53"/>
              <w:rPr>
                <w:ins w:id="2685" w:author="cmcc-chunxia Guo" w:date="2025-08-11T16:10:12Z"/>
              </w:rPr>
            </w:pPr>
            <w:ins w:id="2686" w:author="cmcc-chunxia Guo" w:date="2025-08-11T16:10:12Z">
              <w:r>
                <w:rPr/>
                <w:t>F</w:t>
              </w:r>
            </w:ins>
            <w:ins w:id="2687" w:author="cmcc-chunxia Guo" w:date="2025-08-11T16:10:12Z">
              <w:r>
                <w:rPr>
                  <w:vertAlign w:val="subscript"/>
                </w:rPr>
                <w:t>filter</w:t>
              </w:r>
            </w:ins>
            <w:ins w:id="2688" w:author="cmcc-chunxia Guo" w:date="2025-08-11T16:10:12Z">
              <w:r>
                <w:rPr/>
                <w:t xml:space="preserve"> = 1413.5 MHz</w:t>
              </w:r>
            </w:ins>
          </w:p>
        </w:tc>
        <w:tc>
          <w:tcPr>
            <w:tcW w:w="2080" w:type="dxa"/>
            <w:tcBorders>
              <w:top w:val="single" w:color="auto" w:sz="4" w:space="0"/>
              <w:left w:val="single" w:color="auto" w:sz="4" w:space="0"/>
              <w:bottom w:val="single" w:color="auto" w:sz="4" w:space="0"/>
              <w:right w:val="single" w:color="auto" w:sz="4" w:space="0"/>
            </w:tcBorders>
          </w:tcPr>
          <w:p w14:paraId="426D925F">
            <w:pPr>
              <w:pStyle w:val="53"/>
              <w:rPr>
                <w:ins w:id="2689" w:author="cmcc-chunxia Guo" w:date="2025-08-11T16:10:12Z"/>
              </w:rPr>
            </w:pPr>
            <w:ins w:id="2690" w:author="cmcc-chunxia Guo" w:date="2025-08-11T16:10:12Z">
              <w:r>
                <w:rPr/>
                <w:t>-42 dBm</w:t>
              </w:r>
            </w:ins>
          </w:p>
        </w:tc>
        <w:tc>
          <w:tcPr>
            <w:tcW w:w="1642" w:type="dxa"/>
            <w:tcBorders>
              <w:top w:val="single" w:color="auto" w:sz="4" w:space="0"/>
              <w:left w:val="single" w:color="auto" w:sz="4" w:space="0"/>
              <w:bottom w:val="single" w:color="auto" w:sz="4" w:space="0"/>
              <w:right w:val="single" w:color="auto" w:sz="4" w:space="0"/>
            </w:tcBorders>
          </w:tcPr>
          <w:p w14:paraId="265CCE3C">
            <w:pPr>
              <w:pStyle w:val="53"/>
              <w:rPr>
                <w:ins w:id="2691" w:author="cmcc-chunxia Guo" w:date="2025-08-11T16:10:12Z"/>
              </w:rPr>
            </w:pPr>
            <w:ins w:id="2692" w:author="cmcc-chunxia Guo" w:date="2025-08-11T16:10:12Z">
              <w:r>
                <w:rPr/>
                <w:t>27 MHz</w:t>
              </w:r>
            </w:ins>
          </w:p>
        </w:tc>
      </w:tr>
    </w:tbl>
    <w:p w14:paraId="78CCBD81">
      <w:pPr>
        <w:rPr>
          <w:ins w:id="2693" w:author="cmcc-chunxia Guo" w:date="2025-08-11T16:10:12Z"/>
        </w:rPr>
      </w:pPr>
    </w:p>
    <w:p w14:paraId="7821A34E">
      <w:pPr>
        <w:rPr>
          <w:ins w:id="2694" w:author="cmcc-chunxia Guo" w:date="2025-08-11T16:10:12Z"/>
        </w:rPr>
      </w:pPr>
      <w:ins w:id="2695" w:author="cmcc-chunxia Guo" w:date="2025-08-11T16:10:12Z">
        <w:r>
          <w:rPr/>
          <w:t>In certain regions, the following requirement may apply to BS operating in NR Band n50 and n75 within 1492-1517 MHz and in Band n74 within 1492-1518 MHz.</w:t>
        </w:r>
      </w:ins>
      <w:ins w:id="2696" w:author="cmcc-chunxia Guo" w:date="2025-08-11T16:10:12Z">
        <w:r>
          <w:rPr>
            <w:rFonts w:cs="v5.0.0"/>
          </w:rPr>
          <w:t xml:space="preserve"> The maximum </w:t>
        </w:r>
      </w:ins>
      <w:ins w:id="2697" w:author="cmcc-chunxia Guo" w:date="2025-08-11T16:10:12Z">
        <w:r>
          <w:rPr/>
          <w:t>level of emissions, measured on centre frequencies F</w:t>
        </w:r>
      </w:ins>
      <w:ins w:id="2698" w:author="cmcc-chunxia Guo" w:date="2025-08-11T16:10:12Z">
        <w:r>
          <w:rPr>
            <w:vertAlign w:val="subscript"/>
          </w:rPr>
          <w:t>filter</w:t>
        </w:r>
      </w:ins>
      <w:ins w:id="2699" w:author="cmcc-chunxia Guo" w:date="2025-08-11T16:10:12Z">
        <w:r>
          <w:rPr/>
          <w:t xml:space="preserve"> with filter bandwidth according to Table </w:t>
        </w:r>
      </w:ins>
      <w:ins w:id="2700" w:author="cmcc-chunxia Guo" w:date="2025-08-11T16:10:12Z">
        <w:r>
          <w:rPr>
            <w:lang w:val="en-US"/>
          </w:rPr>
          <w:t>6.6.5.2.3-5</w:t>
        </w:r>
      </w:ins>
      <w:ins w:id="2701" w:author="cmcc-chunxia Guo" w:date="2025-08-11T16:10:12Z">
        <w:r>
          <w:rPr/>
          <w:t xml:space="preserve">, shall be defined according to the </w:t>
        </w:r>
      </w:ins>
      <w:ins w:id="2702" w:author="cmcc-chunxia Guo" w:date="2025-08-11T16:10:12Z">
        <w:r>
          <w:rPr>
            <w:i/>
          </w:rPr>
          <w:t>basic limits</w:t>
        </w:r>
      </w:ins>
      <w:ins w:id="2703" w:author="cmcc-chunxia Guo" w:date="2025-08-11T16:10:12Z">
        <w:r>
          <w:rPr/>
          <w:t xml:space="preserve"> P</w:t>
        </w:r>
      </w:ins>
      <w:ins w:id="2704" w:author="cmcc-chunxia Guo" w:date="2025-08-11T16:10:12Z">
        <w:r>
          <w:rPr>
            <w:vertAlign w:val="subscript"/>
          </w:rPr>
          <w:t xml:space="preserve">EM,n50/n75,a </w:t>
        </w:r>
      </w:ins>
      <w:ins w:id="2705" w:author="cmcc-chunxia Guo" w:date="2025-08-11T16:10:12Z">
        <w:r>
          <w:rPr/>
          <w:t>nor P</w:t>
        </w:r>
      </w:ins>
      <w:ins w:id="2706" w:author="cmcc-chunxia Guo" w:date="2025-08-11T16:10:12Z">
        <w:r>
          <w:rPr>
            <w:vertAlign w:val="subscript"/>
          </w:rPr>
          <w:t xml:space="preserve">EM,n50/n75,b </w:t>
        </w:r>
      </w:ins>
      <w:ins w:id="2707" w:author="cmcc-chunxia Guo" w:date="2025-08-11T16:10:12Z">
        <w:r>
          <w:rPr/>
          <w:t>declared by the manufacturer.</w:t>
        </w:r>
      </w:ins>
    </w:p>
    <w:p w14:paraId="77137FC2">
      <w:pPr>
        <w:pStyle w:val="56"/>
        <w:rPr>
          <w:ins w:id="2708" w:author="cmcc-chunxia Guo" w:date="2025-08-11T16:10:12Z"/>
        </w:rPr>
      </w:pPr>
      <w:ins w:id="2709" w:author="cmcc-chunxia Guo" w:date="2025-08-11T16:10:12Z">
        <w:r>
          <w:rPr/>
          <w:t xml:space="preserve">Table </w:t>
        </w:r>
      </w:ins>
      <w:ins w:id="2710" w:author="cmcc-chunxia Guo" w:date="2025-08-11T16:10:12Z">
        <w:r>
          <w:rPr>
            <w:lang w:val="en-US"/>
          </w:rPr>
          <w:t>6.6.5.2.3-</w:t>
        </w:r>
      </w:ins>
      <w:ins w:id="2711" w:author="cmcc-chunxia Guo" w:date="2025-08-11T16:10:12Z">
        <w:r>
          <w:rPr/>
          <w:t xml:space="preserve">5: </w:t>
        </w:r>
      </w:ins>
      <w:ins w:id="2712" w:author="cmcc-chunxia Guo" w:date="2025-08-11T16:10:12Z">
        <w:r>
          <w:rPr>
            <w:i/>
          </w:rPr>
          <w:t>Operating band</w:t>
        </w:r>
      </w:ins>
      <w:ins w:id="2713" w:author="cmcc-chunxia Guo" w:date="2025-08-11T16:10:12Z">
        <w:r>
          <w:rPr/>
          <w:t xml:space="preserve"> n50, n74 and n75 declared emission above 1518 MHz</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14:paraId="4053F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14" w:author="cmcc-chunxia Guo" w:date="2025-08-11T16:10:12Z"/>
        </w:trPr>
        <w:tc>
          <w:tcPr>
            <w:tcW w:w="3023" w:type="dxa"/>
          </w:tcPr>
          <w:p w14:paraId="3DAF4714">
            <w:pPr>
              <w:pStyle w:val="52"/>
              <w:rPr>
                <w:ins w:id="2715" w:author="cmcc-chunxia Guo" w:date="2025-08-11T16:10:12Z"/>
              </w:rPr>
            </w:pPr>
            <w:ins w:id="2716" w:author="cmcc-chunxia Guo" w:date="2025-08-11T16:10:12Z">
              <w:r>
                <w:rPr/>
                <w:t>Filter centre frequency, F</w:t>
              </w:r>
            </w:ins>
            <w:ins w:id="2717" w:author="cmcc-chunxia Guo" w:date="2025-08-11T16:10:12Z">
              <w:r>
                <w:rPr>
                  <w:vertAlign w:val="subscript"/>
                </w:rPr>
                <w:t>filter</w:t>
              </w:r>
            </w:ins>
          </w:p>
        </w:tc>
        <w:tc>
          <w:tcPr>
            <w:tcW w:w="1939" w:type="dxa"/>
          </w:tcPr>
          <w:p w14:paraId="637265AC">
            <w:pPr>
              <w:pStyle w:val="52"/>
              <w:rPr>
                <w:ins w:id="2718" w:author="cmcc-chunxia Guo" w:date="2025-08-11T16:10:12Z"/>
              </w:rPr>
            </w:pPr>
            <w:ins w:id="2719" w:author="cmcc-chunxia Guo" w:date="2025-08-11T16:10:12Z">
              <w:r>
                <w:rPr/>
                <w:t xml:space="preserve">Declared </w:t>
              </w:r>
            </w:ins>
            <w:ins w:id="2720" w:author="cmcc-chunxia Guo" w:date="2025-08-11T16:10:12Z">
              <w:r>
                <w:rPr>
                  <w:i/>
                </w:rPr>
                <w:t>basic limits</w:t>
              </w:r>
            </w:ins>
            <w:ins w:id="2721" w:author="cmcc-chunxia Guo" w:date="2025-08-11T16:10:12Z">
              <w:r>
                <w:rPr/>
                <w:t xml:space="preserve"> (dBm)</w:t>
              </w:r>
            </w:ins>
          </w:p>
        </w:tc>
        <w:tc>
          <w:tcPr>
            <w:tcW w:w="1939" w:type="dxa"/>
          </w:tcPr>
          <w:p w14:paraId="56ED2B37">
            <w:pPr>
              <w:pStyle w:val="52"/>
              <w:rPr>
                <w:ins w:id="2722" w:author="cmcc-chunxia Guo" w:date="2025-08-11T16:10:12Z"/>
              </w:rPr>
            </w:pPr>
            <w:ins w:id="2723" w:author="cmcc-chunxia Guo" w:date="2025-08-11T16:10:12Z">
              <w:r>
                <w:rPr>
                  <w:i/>
                </w:rPr>
                <w:t>Measurement bandwidth</w:t>
              </w:r>
            </w:ins>
          </w:p>
        </w:tc>
      </w:tr>
      <w:tr w14:paraId="5B291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24" w:author="cmcc-chunxia Guo" w:date="2025-08-11T16:10:12Z"/>
        </w:trPr>
        <w:tc>
          <w:tcPr>
            <w:tcW w:w="3023" w:type="dxa"/>
          </w:tcPr>
          <w:p w14:paraId="7D252CE4">
            <w:pPr>
              <w:pStyle w:val="53"/>
              <w:rPr>
                <w:ins w:id="2725" w:author="cmcc-chunxia Guo" w:date="2025-08-11T16:10:12Z"/>
                <w:rFonts w:cs="Arial"/>
                <w:szCs w:val="18"/>
                <w:lang w:eastAsia="en-GB"/>
              </w:rPr>
            </w:pPr>
            <w:ins w:id="2726" w:author="cmcc-chunxia Guo" w:date="2025-08-11T16:10:12Z">
              <w:r>
                <w:rPr>
                  <w:rFonts w:cs="Arial"/>
                  <w:szCs w:val="18"/>
                  <w:lang w:eastAsia="en-GB"/>
                </w:rPr>
                <w:t xml:space="preserve">1518.5 MHz </w:t>
              </w:r>
            </w:ins>
            <w:ins w:id="2727" w:author="cmcc-chunxia Guo" w:date="2025-08-11T16:10:12Z">
              <w:r>
                <w:rPr>
                  <w:rFonts w:hint="eastAsia" w:cs="Arial"/>
                  <w:szCs w:val="18"/>
                  <w:lang w:eastAsia="en-GB"/>
                </w:rPr>
                <w:t>≤</w:t>
              </w:r>
            </w:ins>
            <w:ins w:id="2728" w:author="cmcc-chunxia Guo" w:date="2025-08-11T16:10:12Z">
              <w:r>
                <w:rPr>
                  <w:rFonts w:cs="Arial"/>
                  <w:szCs w:val="18"/>
                  <w:lang w:eastAsia="en-GB"/>
                </w:rPr>
                <w:t xml:space="preserve"> F</w:t>
              </w:r>
            </w:ins>
            <w:ins w:id="2729" w:author="cmcc-chunxia Guo" w:date="2025-08-11T16:10:12Z">
              <w:r>
                <w:rPr>
                  <w:rFonts w:cs="Arial"/>
                  <w:szCs w:val="18"/>
                  <w:vertAlign w:val="subscript"/>
                  <w:lang w:eastAsia="en-GB"/>
                </w:rPr>
                <w:t>filter</w:t>
              </w:r>
            </w:ins>
            <w:ins w:id="2730" w:author="cmcc-chunxia Guo" w:date="2025-08-11T16:10:12Z">
              <w:r>
                <w:rPr>
                  <w:rFonts w:cs="Arial"/>
                  <w:szCs w:val="18"/>
                  <w:lang w:eastAsia="en-GB"/>
                </w:rPr>
                <w:t xml:space="preserve"> </w:t>
              </w:r>
            </w:ins>
            <w:ins w:id="2731" w:author="cmcc-chunxia Guo" w:date="2025-08-11T16:10:12Z">
              <w:r>
                <w:rPr>
                  <w:rFonts w:hint="eastAsia" w:cs="Arial"/>
                  <w:szCs w:val="18"/>
                  <w:lang w:eastAsia="en-GB"/>
                </w:rPr>
                <w:t>≤</w:t>
              </w:r>
            </w:ins>
            <w:ins w:id="2732" w:author="cmcc-chunxia Guo" w:date="2025-08-11T16:10:12Z">
              <w:r>
                <w:rPr>
                  <w:rFonts w:cs="Arial"/>
                  <w:szCs w:val="18"/>
                  <w:lang w:eastAsia="en-GB"/>
                </w:rPr>
                <w:t xml:space="preserve"> 1519.5 MHz</w:t>
              </w:r>
            </w:ins>
          </w:p>
        </w:tc>
        <w:tc>
          <w:tcPr>
            <w:tcW w:w="1939" w:type="dxa"/>
          </w:tcPr>
          <w:p w14:paraId="0DCA01CA">
            <w:pPr>
              <w:pStyle w:val="53"/>
              <w:rPr>
                <w:ins w:id="2733" w:author="cmcc-chunxia Guo" w:date="2025-08-11T16:10:12Z"/>
                <w:rFonts w:cs="Arial"/>
                <w:szCs w:val="18"/>
                <w:lang w:eastAsia="en-GB"/>
              </w:rPr>
            </w:pPr>
            <w:ins w:id="2734" w:author="cmcc-chunxia Guo" w:date="2025-08-11T16:10:12Z">
              <w:r>
                <w:rPr>
                  <w:rFonts w:cs="Arial"/>
                  <w:szCs w:val="18"/>
                  <w:lang w:eastAsia="en-GB"/>
                </w:rPr>
                <w:t>P</w:t>
              </w:r>
            </w:ins>
            <w:ins w:id="2735" w:author="cmcc-chunxia Guo" w:date="2025-08-11T16:10:12Z">
              <w:r>
                <w:rPr>
                  <w:rFonts w:cs="Arial"/>
                  <w:szCs w:val="18"/>
                  <w:vertAlign w:val="subscript"/>
                  <w:lang w:eastAsia="en-GB"/>
                </w:rPr>
                <w:t>EM, n50</w:t>
              </w:r>
            </w:ins>
            <w:ins w:id="2736" w:author="cmcc-chunxia Guo" w:date="2025-08-11T16:10:12Z">
              <w:r>
                <w:rPr>
                  <w:vertAlign w:val="subscript"/>
                </w:rPr>
                <w:t>/n75</w:t>
              </w:r>
            </w:ins>
            <w:ins w:id="2737" w:author="cmcc-chunxia Guo" w:date="2025-08-11T16:10:12Z">
              <w:r>
                <w:rPr>
                  <w:rFonts w:cs="Arial"/>
                  <w:szCs w:val="18"/>
                  <w:vertAlign w:val="subscript"/>
                  <w:lang w:eastAsia="ja-JP"/>
                </w:rPr>
                <w:t>,</w:t>
              </w:r>
            </w:ins>
            <w:ins w:id="2738" w:author="cmcc-chunxia Guo" w:date="2025-08-11T16:10:12Z">
              <w:r>
                <w:rPr>
                  <w:rFonts w:cs="Arial"/>
                  <w:szCs w:val="18"/>
                  <w:vertAlign w:val="subscript"/>
                  <w:lang w:eastAsia="en-GB"/>
                </w:rPr>
                <w:t>a</w:t>
              </w:r>
            </w:ins>
          </w:p>
        </w:tc>
        <w:tc>
          <w:tcPr>
            <w:tcW w:w="1939" w:type="dxa"/>
          </w:tcPr>
          <w:p w14:paraId="67801B4F">
            <w:pPr>
              <w:pStyle w:val="53"/>
              <w:rPr>
                <w:ins w:id="2739" w:author="cmcc-chunxia Guo" w:date="2025-08-11T16:10:12Z"/>
                <w:rFonts w:cs="Arial"/>
                <w:szCs w:val="18"/>
                <w:lang w:eastAsia="en-GB"/>
              </w:rPr>
            </w:pPr>
            <w:ins w:id="2740" w:author="cmcc-chunxia Guo" w:date="2025-08-11T16:10:12Z">
              <w:r>
                <w:rPr>
                  <w:rFonts w:cs="Arial"/>
                  <w:szCs w:val="18"/>
                  <w:lang w:eastAsia="en-GB"/>
                </w:rPr>
                <w:t>1 MHz</w:t>
              </w:r>
            </w:ins>
          </w:p>
        </w:tc>
      </w:tr>
      <w:tr w14:paraId="1EABC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41" w:author="cmcc-chunxia Guo" w:date="2025-08-11T16:10:12Z"/>
        </w:trPr>
        <w:tc>
          <w:tcPr>
            <w:tcW w:w="3023" w:type="dxa"/>
          </w:tcPr>
          <w:p w14:paraId="0BDE028C">
            <w:pPr>
              <w:pStyle w:val="53"/>
              <w:rPr>
                <w:ins w:id="2742" w:author="cmcc-chunxia Guo" w:date="2025-08-11T16:10:12Z"/>
                <w:rFonts w:cs="Arial"/>
                <w:szCs w:val="18"/>
                <w:lang w:eastAsia="en-GB"/>
              </w:rPr>
            </w:pPr>
            <w:ins w:id="2743" w:author="cmcc-chunxia Guo" w:date="2025-08-11T16:10:12Z">
              <w:r>
                <w:rPr>
                  <w:rFonts w:cs="Arial"/>
                  <w:szCs w:val="18"/>
                  <w:lang w:eastAsia="en-GB"/>
                </w:rPr>
                <w:t xml:space="preserve">1520.5 MHz </w:t>
              </w:r>
            </w:ins>
            <w:ins w:id="2744" w:author="cmcc-chunxia Guo" w:date="2025-08-11T16:10:12Z">
              <w:r>
                <w:rPr>
                  <w:rFonts w:hint="eastAsia" w:cs="Arial"/>
                  <w:szCs w:val="18"/>
                  <w:lang w:eastAsia="en-GB"/>
                </w:rPr>
                <w:t>≤</w:t>
              </w:r>
            </w:ins>
            <w:ins w:id="2745" w:author="cmcc-chunxia Guo" w:date="2025-08-11T16:10:12Z">
              <w:r>
                <w:rPr>
                  <w:rFonts w:cs="Arial"/>
                  <w:szCs w:val="18"/>
                  <w:lang w:eastAsia="en-GB"/>
                </w:rPr>
                <w:t xml:space="preserve"> F</w:t>
              </w:r>
            </w:ins>
            <w:ins w:id="2746" w:author="cmcc-chunxia Guo" w:date="2025-08-11T16:10:12Z">
              <w:r>
                <w:rPr>
                  <w:rFonts w:cs="Arial"/>
                  <w:szCs w:val="18"/>
                  <w:vertAlign w:val="subscript"/>
                  <w:lang w:eastAsia="en-GB"/>
                </w:rPr>
                <w:t>filter</w:t>
              </w:r>
            </w:ins>
            <w:ins w:id="2747" w:author="cmcc-chunxia Guo" w:date="2025-08-11T16:10:12Z">
              <w:r>
                <w:rPr>
                  <w:rFonts w:cs="Arial"/>
                  <w:szCs w:val="18"/>
                  <w:lang w:eastAsia="en-GB"/>
                </w:rPr>
                <w:t xml:space="preserve"> </w:t>
              </w:r>
            </w:ins>
            <w:ins w:id="2748" w:author="cmcc-chunxia Guo" w:date="2025-08-11T16:10:12Z">
              <w:r>
                <w:rPr>
                  <w:rFonts w:hint="eastAsia" w:cs="Arial"/>
                  <w:szCs w:val="18"/>
                  <w:lang w:eastAsia="en-GB"/>
                </w:rPr>
                <w:t>≤</w:t>
              </w:r>
            </w:ins>
            <w:ins w:id="2749" w:author="cmcc-chunxia Guo" w:date="2025-08-11T16:10:12Z">
              <w:r>
                <w:rPr>
                  <w:rFonts w:cs="Arial"/>
                  <w:szCs w:val="18"/>
                  <w:lang w:eastAsia="en-GB"/>
                </w:rPr>
                <w:t xml:space="preserve"> 1558.5 MHz</w:t>
              </w:r>
            </w:ins>
          </w:p>
        </w:tc>
        <w:tc>
          <w:tcPr>
            <w:tcW w:w="1939" w:type="dxa"/>
          </w:tcPr>
          <w:p w14:paraId="7E4A43AF">
            <w:pPr>
              <w:pStyle w:val="53"/>
              <w:rPr>
                <w:ins w:id="2750" w:author="cmcc-chunxia Guo" w:date="2025-08-11T16:10:12Z"/>
                <w:rFonts w:cs="Arial"/>
                <w:szCs w:val="18"/>
                <w:lang w:eastAsia="ja-JP"/>
              </w:rPr>
            </w:pPr>
            <w:ins w:id="2751" w:author="cmcc-chunxia Guo" w:date="2025-08-11T16:10:12Z">
              <w:r>
                <w:rPr>
                  <w:rFonts w:cs="Arial"/>
                  <w:szCs w:val="18"/>
                  <w:lang w:eastAsia="en-GB"/>
                </w:rPr>
                <w:t>P</w:t>
              </w:r>
            </w:ins>
            <w:ins w:id="2752" w:author="cmcc-chunxia Guo" w:date="2025-08-11T16:10:12Z">
              <w:r>
                <w:rPr>
                  <w:rFonts w:cs="Arial"/>
                  <w:szCs w:val="18"/>
                  <w:vertAlign w:val="subscript"/>
                  <w:lang w:eastAsia="en-GB"/>
                </w:rPr>
                <w:t>EM</w:t>
              </w:r>
            </w:ins>
            <w:ins w:id="2753" w:author="cmcc-chunxia Guo" w:date="2025-08-11T16:10:12Z">
              <w:r>
                <w:rPr>
                  <w:rFonts w:cs="Arial"/>
                  <w:szCs w:val="18"/>
                  <w:vertAlign w:val="subscript"/>
                  <w:lang w:eastAsia="ja-JP"/>
                </w:rPr>
                <w:t>,</w:t>
              </w:r>
            </w:ins>
            <w:ins w:id="2754" w:author="cmcc-chunxia Guo" w:date="2025-08-11T16:10:12Z">
              <w:r>
                <w:rPr>
                  <w:rFonts w:cs="Arial"/>
                  <w:szCs w:val="18"/>
                  <w:vertAlign w:val="subscript"/>
                  <w:lang w:eastAsia="en-GB"/>
                </w:rPr>
                <w:t>n50</w:t>
              </w:r>
            </w:ins>
            <w:ins w:id="2755" w:author="cmcc-chunxia Guo" w:date="2025-08-11T16:10:12Z">
              <w:r>
                <w:rPr>
                  <w:vertAlign w:val="subscript"/>
                </w:rPr>
                <w:t>/n75</w:t>
              </w:r>
            </w:ins>
            <w:ins w:id="2756" w:author="cmcc-chunxia Guo" w:date="2025-08-11T16:10:12Z">
              <w:r>
                <w:rPr>
                  <w:rFonts w:cs="Arial"/>
                  <w:szCs w:val="18"/>
                  <w:vertAlign w:val="subscript"/>
                  <w:lang w:eastAsia="en-GB"/>
                </w:rPr>
                <w:t>,b</w:t>
              </w:r>
            </w:ins>
          </w:p>
        </w:tc>
        <w:tc>
          <w:tcPr>
            <w:tcW w:w="1939" w:type="dxa"/>
          </w:tcPr>
          <w:p w14:paraId="249348D3">
            <w:pPr>
              <w:pStyle w:val="53"/>
              <w:rPr>
                <w:ins w:id="2757" w:author="cmcc-chunxia Guo" w:date="2025-08-11T16:10:12Z"/>
                <w:rFonts w:cs="Arial"/>
                <w:szCs w:val="18"/>
                <w:lang w:eastAsia="en-GB"/>
              </w:rPr>
            </w:pPr>
            <w:ins w:id="2758" w:author="cmcc-chunxia Guo" w:date="2025-08-11T16:10:12Z">
              <w:r>
                <w:rPr>
                  <w:rFonts w:cs="Arial"/>
                  <w:szCs w:val="18"/>
                  <w:lang w:eastAsia="en-GB"/>
                </w:rPr>
                <w:t>1 MHz</w:t>
              </w:r>
            </w:ins>
          </w:p>
        </w:tc>
      </w:tr>
    </w:tbl>
    <w:p w14:paraId="6157A5B1">
      <w:pPr>
        <w:rPr>
          <w:ins w:id="2759" w:author="cmcc-chunxia Guo" w:date="2025-08-11T16:10:12Z"/>
        </w:rPr>
      </w:pPr>
    </w:p>
    <w:p w14:paraId="75503832">
      <w:pPr>
        <w:rPr>
          <w:ins w:id="2760" w:author="cmcc-chunxia Guo" w:date="2025-08-11T16:10:12Z"/>
          <w:rFonts w:cs="v5.0.0"/>
        </w:rPr>
      </w:pPr>
      <w:ins w:id="2761" w:author="cmcc-chunxia Guo" w:date="2025-08-11T16:10:12Z">
        <w:bookmarkStart w:id="548" w:name="_Hlk12453366"/>
        <w:r>
          <w:rPr/>
          <w:t>In certain regions, t</w:t>
        </w:r>
      </w:ins>
      <w:ins w:id="2762" w:author="cmcc-chunxia Guo" w:date="2025-08-11T16:10:12Z">
        <w:r>
          <w:rPr>
            <w:rFonts w:cs="v5.0.0"/>
          </w:rPr>
          <w:t>he following requirement shall be applied to BS operating in Band n13 and n14 to ensure that appropriate interference protection is provided to 700 MHz public safety operations.</w:t>
        </w:r>
      </w:ins>
      <w:ins w:id="2763" w:author="cmcc-chunxia Guo" w:date="2025-08-11T16:10:12Z">
        <w:r>
          <w:rPr/>
          <w:t xml:space="preserve"> This requirement is also applicable at the frequency range from 10 MHz below the lowest frequency of the BS downlink operating band up to 10 MHz above the highest frequency of the BS downlink operating band.</w:t>
        </w:r>
      </w:ins>
    </w:p>
    <w:p w14:paraId="1DD168CC">
      <w:pPr>
        <w:rPr>
          <w:ins w:id="2764" w:author="cmcc-chunxia Guo" w:date="2025-08-11T16:10:12Z"/>
          <w:rFonts w:cs="v5.0.0"/>
        </w:rPr>
      </w:pPr>
      <w:ins w:id="2765" w:author="cmcc-chunxia Guo" w:date="2025-08-11T16:10:12Z">
        <w:r>
          <w:rPr>
            <w:rFonts w:cs="v5.0.0"/>
          </w:rPr>
          <w:t>The power of any spurious emission shall not exceed:</w:t>
        </w:r>
      </w:ins>
    </w:p>
    <w:p w14:paraId="458B93A4">
      <w:pPr>
        <w:pStyle w:val="56"/>
        <w:rPr>
          <w:ins w:id="2766" w:author="cmcc-chunxia Guo" w:date="2025-08-11T16:10:12Z"/>
          <w:rFonts w:cs="v5.0.0"/>
        </w:rPr>
      </w:pPr>
      <w:ins w:id="2767" w:author="cmcc-chunxia Guo" w:date="2025-08-11T16:10:12Z">
        <w:r>
          <w:rPr>
            <w:rFonts w:cs="v5.0.0"/>
          </w:rPr>
          <w:t xml:space="preserve">Table 6.6.5.2.3-6: </w:t>
        </w:r>
      </w:ins>
      <w:ins w:id="2768" w:author="cmcc-chunxia Guo" w:date="2025-08-11T16:10:12Z">
        <w:r>
          <w:rPr/>
          <w:t xml:space="preserve">BS Spurious emissions limits for protection of 700 MHz </w:t>
        </w:r>
      </w:ins>
      <w:ins w:id="2769" w:author="cmcc-chunxia Guo" w:date="2025-08-11T16:10:12Z">
        <w:r>
          <w:rPr>
            <w:rFonts w:cs="v5.0.0"/>
          </w:rPr>
          <w:t>public safety operations</w:t>
        </w:r>
      </w:ins>
    </w:p>
    <w:tbl>
      <w:tblPr>
        <w:tblStyle w:val="4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14:paraId="6839C9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2770" w:author="cmcc-chunxia Guo" w:date="2025-08-11T16:10:12Z"/>
        </w:trPr>
        <w:tc>
          <w:tcPr>
            <w:tcW w:w="2376" w:type="dxa"/>
          </w:tcPr>
          <w:p w14:paraId="18EB4D15">
            <w:pPr>
              <w:pStyle w:val="52"/>
              <w:rPr>
                <w:ins w:id="2771" w:author="cmcc-chunxia Guo" w:date="2025-08-11T16:10:12Z"/>
                <w:rFonts w:cs="v5.0.0"/>
              </w:rPr>
            </w:pPr>
            <w:ins w:id="2772" w:author="cmcc-chunxia Guo" w:date="2025-08-11T16:10:12Z">
              <w:r>
                <w:rPr>
                  <w:rFonts w:cs="v5.0.0"/>
                </w:rPr>
                <w:t>Operating Band</w:t>
              </w:r>
            </w:ins>
          </w:p>
        </w:tc>
        <w:tc>
          <w:tcPr>
            <w:tcW w:w="2376" w:type="dxa"/>
          </w:tcPr>
          <w:p w14:paraId="4B17CA47">
            <w:pPr>
              <w:pStyle w:val="52"/>
              <w:rPr>
                <w:ins w:id="2773" w:author="cmcc-chunxia Guo" w:date="2025-08-11T16:10:12Z"/>
                <w:rFonts w:cs="v5.0.0"/>
              </w:rPr>
            </w:pPr>
            <w:ins w:id="2774" w:author="cmcc-chunxia Guo" w:date="2025-08-11T16:10:12Z">
              <w:r>
                <w:rPr>
                  <w:rFonts w:cs="v5.0.0"/>
                </w:rPr>
                <w:t>Frequency range</w:t>
              </w:r>
            </w:ins>
          </w:p>
        </w:tc>
        <w:tc>
          <w:tcPr>
            <w:tcW w:w="1276" w:type="dxa"/>
          </w:tcPr>
          <w:p w14:paraId="5F441B6F">
            <w:pPr>
              <w:pStyle w:val="52"/>
              <w:rPr>
                <w:ins w:id="2775" w:author="cmcc-chunxia Guo" w:date="2025-08-11T16:10:12Z"/>
                <w:rFonts w:cs="v5.0.0"/>
              </w:rPr>
            </w:pPr>
            <w:ins w:id="2776" w:author="cmcc-chunxia Guo" w:date="2025-08-11T16:10:12Z">
              <w:r>
                <w:rPr>
                  <w:rFonts w:cs="v5.0.0"/>
                  <w:i/>
                </w:rPr>
                <w:t>Basic limit</w:t>
              </w:r>
            </w:ins>
          </w:p>
        </w:tc>
        <w:tc>
          <w:tcPr>
            <w:tcW w:w="1418" w:type="dxa"/>
          </w:tcPr>
          <w:p w14:paraId="4948E90B">
            <w:pPr>
              <w:pStyle w:val="52"/>
              <w:rPr>
                <w:ins w:id="2777" w:author="cmcc-chunxia Guo" w:date="2025-08-11T16:10:12Z"/>
                <w:rFonts w:cs="v5.0.0"/>
              </w:rPr>
            </w:pPr>
            <w:ins w:id="2778" w:author="cmcc-chunxia Guo" w:date="2025-08-11T16:10:12Z">
              <w:r>
                <w:rPr>
                  <w:rFonts w:cs="v5.0.0"/>
                  <w:i/>
                </w:rPr>
                <w:t>Measurement Bandwidth</w:t>
              </w:r>
            </w:ins>
          </w:p>
        </w:tc>
      </w:tr>
      <w:tr w14:paraId="1642900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2779" w:author="cmcc-chunxia Guo" w:date="2025-08-11T16:10:12Z"/>
        </w:trPr>
        <w:tc>
          <w:tcPr>
            <w:tcW w:w="2376" w:type="dxa"/>
            <w:tcBorders>
              <w:top w:val="single" w:color="000000" w:sz="6" w:space="0"/>
              <w:left w:val="single" w:color="000000" w:sz="6" w:space="0"/>
              <w:bottom w:val="single" w:color="000000" w:sz="6" w:space="0"/>
              <w:right w:val="single" w:color="000000" w:sz="6" w:space="0"/>
            </w:tcBorders>
          </w:tcPr>
          <w:p w14:paraId="4C6A6DA3">
            <w:pPr>
              <w:pStyle w:val="52"/>
              <w:rPr>
                <w:ins w:id="2780" w:author="cmcc-chunxia Guo" w:date="2025-08-11T16:10:12Z"/>
                <w:rFonts w:cs="v5.0.0"/>
                <w:b w:val="0"/>
              </w:rPr>
            </w:pPr>
            <w:ins w:id="2781" w:author="cmcc-chunxia Guo" w:date="2025-08-11T16:10:12Z">
              <w:r>
                <w:rPr>
                  <w:rFonts w:cs="v5.0.0"/>
                  <w:b w:val="0"/>
                </w:rPr>
                <w:t>n13</w:t>
              </w:r>
            </w:ins>
          </w:p>
        </w:tc>
        <w:tc>
          <w:tcPr>
            <w:tcW w:w="2376" w:type="dxa"/>
            <w:tcBorders>
              <w:top w:val="single" w:color="000000" w:sz="6" w:space="0"/>
              <w:left w:val="single" w:color="000000" w:sz="6" w:space="0"/>
              <w:bottom w:val="single" w:color="000000" w:sz="6" w:space="0"/>
              <w:right w:val="single" w:color="000000" w:sz="6" w:space="0"/>
            </w:tcBorders>
          </w:tcPr>
          <w:p w14:paraId="21C4CA9D">
            <w:pPr>
              <w:pStyle w:val="52"/>
              <w:rPr>
                <w:ins w:id="2782" w:author="cmcc-chunxia Guo" w:date="2025-08-11T16:10:12Z"/>
                <w:rFonts w:cs="v5.0.0"/>
                <w:b w:val="0"/>
              </w:rPr>
            </w:pPr>
            <w:ins w:id="2783" w:author="cmcc-chunxia Guo" w:date="2025-08-11T16:10:12Z">
              <w:r>
                <w:rPr>
                  <w:rFonts w:cs="v5.0.0"/>
                  <w:b w:val="0"/>
                </w:rPr>
                <w:t>763 - 775 MHz</w:t>
              </w:r>
            </w:ins>
          </w:p>
        </w:tc>
        <w:tc>
          <w:tcPr>
            <w:tcW w:w="1276" w:type="dxa"/>
            <w:tcBorders>
              <w:top w:val="single" w:color="000000" w:sz="6" w:space="0"/>
              <w:left w:val="single" w:color="000000" w:sz="6" w:space="0"/>
              <w:bottom w:val="single" w:color="000000" w:sz="6" w:space="0"/>
              <w:right w:val="single" w:color="000000" w:sz="6" w:space="0"/>
            </w:tcBorders>
          </w:tcPr>
          <w:p w14:paraId="0A754F29">
            <w:pPr>
              <w:pStyle w:val="52"/>
              <w:rPr>
                <w:ins w:id="2784" w:author="cmcc-chunxia Guo" w:date="2025-08-11T16:10:12Z"/>
                <w:rFonts w:cs="v5.0.0"/>
                <w:b w:val="0"/>
              </w:rPr>
            </w:pPr>
            <w:ins w:id="2785" w:author="cmcc-chunxia Guo" w:date="2025-08-11T16:10:12Z">
              <w:r>
                <w:rPr>
                  <w:rFonts w:cs="v5.0.0"/>
                  <w:b w:val="0"/>
                </w:rPr>
                <w:t>-46 dBm</w:t>
              </w:r>
            </w:ins>
          </w:p>
        </w:tc>
        <w:tc>
          <w:tcPr>
            <w:tcW w:w="1418" w:type="dxa"/>
            <w:tcBorders>
              <w:top w:val="single" w:color="000000" w:sz="6" w:space="0"/>
              <w:left w:val="single" w:color="000000" w:sz="6" w:space="0"/>
              <w:bottom w:val="single" w:color="000000" w:sz="6" w:space="0"/>
              <w:right w:val="single" w:color="000000" w:sz="6" w:space="0"/>
            </w:tcBorders>
          </w:tcPr>
          <w:p w14:paraId="68C18CB0">
            <w:pPr>
              <w:pStyle w:val="52"/>
              <w:rPr>
                <w:ins w:id="2786" w:author="cmcc-chunxia Guo" w:date="2025-08-11T16:10:12Z"/>
                <w:rFonts w:cs="v5.0.0"/>
                <w:b w:val="0"/>
                <w:i/>
              </w:rPr>
            </w:pPr>
            <w:ins w:id="2787" w:author="cmcc-chunxia Guo" w:date="2025-08-11T16:10:12Z">
              <w:r>
                <w:rPr>
                  <w:rFonts w:cs="v5.0.0"/>
                  <w:b w:val="0"/>
                </w:rPr>
                <w:t>6.25 kHz</w:t>
              </w:r>
            </w:ins>
          </w:p>
        </w:tc>
      </w:tr>
      <w:tr w14:paraId="0677BF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2788" w:author="cmcc-chunxia Guo" w:date="2025-08-11T16:10:12Z"/>
        </w:trPr>
        <w:tc>
          <w:tcPr>
            <w:tcW w:w="2376" w:type="dxa"/>
            <w:tcBorders>
              <w:top w:val="single" w:color="000000" w:sz="6" w:space="0"/>
              <w:left w:val="single" w:color="000000" w:sz="6" w:space="0"/>
              <w:bottom w:val="single" w:color="000000" w:sz="6" w:space="0"/>
              <w:right w:val="single" w:color="000000" w:sz="6" w:space="0"/>
            </w:tcBorders>
          </w:tcPr>
          <w:p w14:paraId="07819685">
            <w:pPr>
              <w:pStyle w:val="52"/>
              <w:rPr>
                <w:ins w:id="2789" w:author="cmcc-chunxia Guo" w:date="2025-08-11T16:10:12Z"/>
                <w:rFonts w:cs="v5.0.0"/>
                <w:b w:val="0"/>
              </w:rPr>
            </w:pPr>
            <w:ins w:id="2790" w:author="cmcc-chunxia Guo" w:date="2025-08-11T16:10:12Z">
              <w:r>
                <w:rPr>
                  <w:rFonts w:cs="v5.0.0"/>
                  <w:b w:val="0"/>
                </w:rPr>
                <w:t>n13</w:t>
              </w:r>
            </w:ins>
          </w:p>
        </w:tc>
        <w:tc>
          <w:tcPr>
            <w:tcW w:w="2376" w:type="dxa"/>
            <w:tcBorders>
              <w:top w:val="single" w:color="000000" w:sz="6" w:space="0"/>
              <w:left w:val="single" w:color="000000" w:sz="6" w:space="0"/>
              <w:bottom w:val="single" w:color="000000" w:sz="6" w:space="0"/>
              <w:right w:val="single" w:color="000000" w:sz="6" w:space="0"/>
            </w:tcBorders>
          </w:tcPr>
          <w:p w14:paraId="1669E2C6">
            <w:pPr>
              <w:pStyle w:val="52"/>
              <w:rPr>
                <w:ins w:id="2791" w:author="cmcc-chunxia Guo" w:date="2025-08-11T16:10:12Z"/>
                <w:rFonts w:cs="v5.0.0"/>
                <w:b w:val="0"/>
              </w:rPr>
            </w:pPr>
            <w:ins w:id="2792" w:author="cmcc-chunxia Guo" w:date="2025-08-11T16:10:12Z">
              <w:r>
                <w:rPr>
                  <w:rFonts w:cs="v5.0.0"/>
                  <w:b w:val="0"/>
                </w:rPr>
                <w:t>793 - 805 MHz</w:t>
              </w:r>
            </w:ins>
          </w:p>
        </w:tc>
        <w:tc>
          <w:tcPr>
            <w:tcW w:w="1276" w:type="dxa"/>
            <w:tcBorders>
              <w:top w:val="single" w:color="000000" w:sz="6" w:space="0"/>
              <w:left w:val="single" w:color="000000" w:sz="6" w:space="0"/>
              <w:bottom w:val="single" w:color="000000" w:sz="6" w:space="0"/>
              <w:right w:val="single" w:color="000000" w:sz="6" w:space="0"/>
            </w:tcBorders>
          </w:tcPr>
          <w:p w14:paraId="4DC94085">
            <w:pPr>
              <w:pStyle w:val="52"/>
              <w:rPr>
                <w:ins w:id="2793" w:author="cmcc-chunxia Guo" w:date="2025-08-11T16:10:12Z"/>
                <w:rFonts w:cs="v5.0.0"/>
                <w:b w:val="0"/>
              </w:rPr>
            </w:pPr>
            <w:ins w:id="2794" w:author="cmcc-chunxia Guo" w:date="2025-08-11T16:10:12Z">
              <w:r>
                <w:rPr>
                  <w:rFonts w:cs="v5.0.0"/>
                  <w:b w:val="0"/>
                </w:rPr>
                <w:t>-46 dBm</w:t>
              </w:r>
            </w:ins>
          </w:p>
        </w:tc>
        <w:tc>
          <w:tcPr>
            <w:tcW w:w="1418" w:type="dxa"/>
            <w:tcBorders>
              <w:top w:val="single" w:color="000000" w:sz="6" w:space="0"/>
              <w:left w:val="single" w:color="000000" w:sz="6" w:space="0"/>
              <w:bottom w:val="single" w:color="000000" w:sz="6" w:space="0"/>
              <w:right w:val="single" w:color="000000" w:sz="6" w:space="0"/>
            </w:tcBorders>
          </w:tcPr>
          <w:p w14:paraId="7425CA3F">
            <w:pPr>
              <w:pStyle w:val="52"/>
              <w:rPr>
                <w:ins w:id="2795" w:author="cmcc-chunxia Guo" w:date="2025-08-11T16:10:12Z"/>
                <w:rFonts w:cs="v5.0.0"/>
                <w:b w:val="0"/>
                <w:i/>
              </w:rPr>
            </w:pPr>
            <w:ins w:id="2796" w:author="cmcc-chunxia Guo" w:date="2025-08-11T16:10:12Z">
              <w:r>
                <w:rPr>
                  <w:rFonts w:cs="v5.0.0"/>
                  <w:b w:val="0"/>
                </w:rPr>
                <w:t>6.25 kHz</w:t>
              </w:r>
            </w:ins>
          </w:p>
        </w:tc>
      </w:tr>
      <w:tr w14:paraId="3D319E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2797" w:author="cmcc-chunxia Guo" w:date="2025-08-11T16:10:12Z"/>
        </w:trPr>
        <w:tc>
          <w:tcPr>
            <w:tcW w:w="2376" w:type="dxa"/>
          </w:tcPr>
          <w:p w14:paraId="79F07E61">
            <w:pPr>
              <w:pStyle w:val="53"/>
              <w:rPr>
                <w:ins w:id="2798" w:author="cmcc-chunxia Guo" w:date="2025-08-11T16:10:12Z"/>
                <w:rFonts w:cs="v5.0.0"/>
              </w:rPr>
            </w:pPr>
            <w:ins w:id="2799" w:author="cmcc-chunxia Guo" w:date="2025-08-11T16:10:12Z">
              <w:r>
                <w:rPr>
                  <w:rFonts w:cs="v5.0.0"/>
                </w:rPr>
                <w:t>n14</w:t>
              </w:r>
            </w:ins>
          </w:p>
        </w:tc>
        <w:tc>
          <w:tcPr>
            <w:tcW w:w="2376" w:type="dxa"/>
          </w:tcPr>
          <w:p w14:paraId="52801C8B">
            <w:pPr>
              <w:pStyle w:val="53"/>
              <w:rPr>
                <w:ins w:id="2800" w:author="cmcc-chunxia Guo" w:date="2025-08-11T16:10:12Z"/>
                <w:rFonts w:cs="v5.0.0"/>
              </w:rPr>
            </w:pPr>
            <w:ins w:id="2801" w:author="cmcc-chunxia Guo" w:date="2025-08-11T16:10:12Z">
              <w:r>
                <w:rPr>
                  <w:rFonts w:cs="v5.0.0"/>
                </w:rPr>
                <w:t>769 - 775 MHz</w:t>
              </w:r>
            </w:ins>
          </w:p>
        </w:tc>
        <w:tc>
          <w:tcPr>
            <w:tcW w:w="1276" w:type="dxa"/>
          </w:tcPr>
          <w:p w14:paraId="275D8493">
            <w:pPr>
              <w:pStyle w:val="53"/>
              <w:rPr>
                <w:ins w:id="2802" w:author="cmcc-chunxia Guo" w:date="2025-08-11T16:10:12Z"/>
                <w:rFonts w:cs="v5.0.0"/>
              </w:rPr>
            </w:pPr>
            <w:ins w:id="2803" w:author="cmcc-chunxia Guo" w:date="2025-08-11T16:10:12Z">
              <w:r>
                <w:rPr>
                  <w:rFonts w:cs="v5.0.0"/>
                </w:rPr>
                <w:t>-46 dBm</w:t>
              </w:r>
            </w:ins>
          </w:p>
        </w:tc>
        <w:tc>
          <w:tcPr>
            <w:tcW w:w="1418" w:type="dxa"/>
          </w:tcPr>
          <w:p w14:paraId="3AA2B3C7">
            <w:pPr>
              <w:pStyle w:val="53"/>
              <w:rPr>
                <w:ins w:id="2804" w:author="cmcc-chunxia Guo" w:date="2025-08-11T16:10:12Z"/>
                <w:rFonts w:cs="v5.0.0"/>
              </w:rPr>
            </w:pPr>
            <w:ins w:id="2805" w:author="cmcc-chunxia Guo" w:date="2025-08-11T16:10:12Z">
              <w:r>
                <w:rPr>
                  <w:rFonts w:cs="v5.0.0"/>
                </w:rPr>
                <w:t>6.25 kHz</w:t>
              </w:r>
            </w:ins>
          </w:p>
        </w:tc>
      </w:tr>
      <w:tr w14:paraId="13CC12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2806" w:author="cmcc-chunxia Guo" w:date="2025-08-11T16:10:12Z"/>
        </w:trPr>
        <w:tc>
          <w:tcPr>
            <w:tcW w:w="2376" w:type="dxa"/>
          </w:tcPr>
          <w:p w14:paraId="4C0323D7">
            <w:pPr>
              <w:pStyle w:val="53"/>
              <w:rPr>
                <w:ins w:id="2807" w:author="cmcc-chunxia Guo" w:date="2025-08-11T16:10:12Z"/>
                <w:rFonts w:cs="v5.0.0"/>
              </w:rPr>
            </w:pPr>
            <w:ins w:id="2808" w:author="cmcc-chunxia Guo" w:date="2025-08-11T16:10:12Z">
              <w:r>
                <w:rPr>
                  <w:rFonts w:cs="v5.0.0"/>
                </w:rPr>
                <w:t>n14</w:t>
              </w:r>
            </w:ins>
          </w:p>
        </w:tc>
        <w:tc>
          <w:tcPr>
            <w:tcW w:w="2376" w:type="dxa"/>
          </w:tcPr>
          <w:p w14:paraId="6D5509D7">
            <w:pPr>
              <w:pStyle w:val="53"/>
              <w:rPr>
                <w:ins w:id="2809" w:author="cmcc-chunxia Guo" w:date="2025-08-11T16:10:12Z"/>
                <w:rFonts w:cs="v5.0.0"/>
              </w:rPr>
            </w:pPr>
            <w:ins w:id="2810" w:author="cmcc-chunxia Guo" w:date="2025-08-11T16:10:12Z">
              <w:r>
                <w:rPr>
                  <w:rFonts w:cs="v5.0.0"/>
                </w:rPr>
                <w:t>799 - 805 MHz</w:t>
              </w:r>
            </w:ins>
          </w:p>
        </w:tc>
        <w:tc>
          <w:tcPr>
            <w:tcW w:w="1276" w:type="dxa"/>
          </w:tcPr>
          <w:p w14:paraId="3A45CACF">
            <w:pPr>
              <w:pStyle w:val="53"/>
              <w:rPr>
                <w:ins w:id="2811" w:author="cmcc-chunxia Guo" w:date="2025-08-11T16:10:12Z"/>
                <w:rFonts w:cs="v5.0.0"/>
              </w:rPr>
            </w:pPr>
            <w:ins w:id="2812" w:author="cmcc-chunxia Guo" w:date="2025-08-11T16:10:12Z">
              <w:r>
                <w:rPr>
                  <w:rFonts w:cs="v5.0.0"/>
                </w:rPr>
                <w:t>-46 dBm</w:t>
              </w:r>
            </w:ins>
          </w:p>
        </w:tc>
        <w:tc>
          <w:tcPr>
            <w:tcW w:w="1418" w:type="dxa"/>
          </w:tcPr>
          <w:p w14:paraId="2275FA03">
            <w:pPr>
              <w:pStyle w:val="53"/>
              <w:rPr>
                <w:ins w:id="2813" w:author="cmcc-chunxia Guo" w:date="2025-08-11T16:10:12Z"/>
                <w:rFonts w:cs="v5.0.0"/>
              </w:rPr>
            </w:pPr>
            <w:ins w:id="2814" w:author="cmcc-chunxia Guo" w:date="2025-08-11T16:10:12Z">
              <w:r>
                <w:rPr>
                  <w:rFonts w:cs="v5.0.0"/>
                </w:rPr>
                <w:t>6.25 kHz</w:t>
              </w:r>
            </w:ins>
          </w:p>
        </w:tc>
      </w:tr>
      <w:bookmarkEnd w:id="548"/>
    </w:tbl>
    <w:p w14:paraId="0CBA0847">
      <w:pPr>
        <w:rPr>
          <w:ins w:id="2815" w:author="cmcc-chunxia Guo" w:date="2025-08-11T16:10:12Z"/>
        </w:rPr>
      </w:pPr>
    </w:p>
    <w:p w14:paraId="42572A15">
      <w:pPr>
        <w:rPr>
          <w:ins w:id="2816" w:author="cmcc-chunxia Guo" w:date="2025-08-11T16:10:12Z"/>
          <w:rFonts w:cs="v3.8.0"/>
        </w:rPr>
      </w:pPr>
      <w:ins w:id="2817" w:author="cmcc-chunxia Guo" w:date="2025-08-11T16:10:12Z">
        <w:r>
          <w:rPr>
            <w:rFonts w:cs="v3.8.0"/>
          </w:rPr>
          <w:t>In certain regions, the following requirement may apply to</w:t>
        </w:r>
      </w:ins>
      <w:ins w:id="2818" w:author="cmcc-chunxia Guo" w:date="2025-08-11T16:10:12Z">
        <w:r>
          <w:rPr/>
          <w:t xml:space="preserve"> NR BS operating in</w:t>
        </w:r>
      </w:ins>
      <w:ins w:id="2819" w:author="cmcc-chunxia Guo" w:date="2025-08-11T16:10:12Z">
        <w:r>
          <w:rPr>
            <w:rFonts w:cs="v3.8.0"/>
          </w:rPr>
          <w:t xml:space="preserve"> Band n30. This requirement is also applicable at</w:t>
        </w:r>
      </w:ins>
      <w:ins w:id="2820" w:author="cmcc-chunxia Guo" w:date="2025-08-11T16:10:12Z">
        <w:r>
          <w:rPr/>
          <w:t xml:space="preserve"> </w:t>
        </w:r>
      </w:ins>
      <w:ins w:id="2821" w:author="cmcc-chunxia Guo" w:date="2025-08-11T16:10:12Z">
        <w:r>
          <w:rPr>
            <w:rFonts w:cs="v3.8.0"/>
          </w:rPr>
          <w:t>the frequency range from 10 MHz below the lowest frequency of the BS downlink operating band up to 10 MHz above the highest frequency of the BS downlink operating band.</w:t>
        </w:r>
      </w:ins>
    </w:p>
    <w:p w14:paraId="1DA36673">
      <w:pPr>
        <w:keepNext/>
        <w:rPr>
          <w:ins w:id="2822" w:author="cmcc-chunxia Guo" w:date="2025-08-11T16:10:12Z"/>
          <w:rFonts w:cs="v3.8.0"/>
        </w:rPr>
      </w:pPr>
      <w:ins w:id="2823" w:author="cmcc-chunxia Guo" w:date="2025-08-11T16:10:12Z">
        <w:r>
          <w:rPr>
            <w:rFonts w:cs="v3.8.0"/>
          </w:rPr>
          <w:t>The power of any spurious emission shall not exceed:</w:t>
        </w:r>
      </w:ins>
    </w:p>
    <w:p w14:paraId="34A21EAF">
      <w:pPr>
        <w:pStyle w:val="56"/>
        <w:rPr>
          <w:ins w:id="2824" w:author="cmcc-chunxia Guo" w:date="2025-08-11T16:10:12Z"/>
          <w:rFonts w:cs="v3.8.0"/>
        </w:rPr>
      </w:pPr>
      <w:ins w:id="2825" w:author="cmcc-chunxia Guo" w:date="2025-08-11T16:10:12Z">
        <w:r>
          <w:rPr>
            <w:rFonts w:cs="v5.0.0"/>
          </w:rPr>
          <w:t xml:space="preserve">Table 6.6.5.2.3-7: Additional NR </w:t>
        </w:r>
      </w:ins>
      <w:ins w:id="2826" w:author="cmcc-chunxia Guo" w:date="2025-08-11T16:10:12Z">
        <w:r>
          <w:rPr/>
          <w:t>BS Spurious emissions limits for Band n30</w:t>
        </w:r>
      </w:ins>
    </w:p>
    <w:tbl>
      <w:tblPr>
        <w:tblStyle w:val="4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14:paraId="1E5444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2827" w:author="cmcc-chunxia Guo" w:date="2025-08-11T16:10:12Z"/>
        </w:trPr>
        <w:tc>
          <w:tcPr>
            <w:tcW w:w="2376" w:type="dxa"/>
            <w:tcBorders>
              <w:top w:val="single" w:color="000000" w:sz="6" w:space="0"/>
              <w:left w:val="single" w:color="000000" w:sz="6" w:space="0"/>
              <w:bottom w:val="single" w:color="000000" w:sz="6" w:space="0"/>
              <w:right w:val="single" w:color="000000" w:sz="6" w:space="0"/>
            </w:tcBorders>
          </w:tcPr>
          <w:p w14:paraId="63C568BD">
            <w:pPr>
              <w:pStyle w:val="52"/>
              <w:rPr>
                <w:ins w:id="2828" w:author="cmcc-chunxia Guo" w:date="2025-08-11T16:10:12Z"/>
                <w:rFonts w:cs="v5.0.0"/>
              </w:rPr>
            </w:pPr>
            <w:ins w:id="2829" w:author="cmcc-chunxia Guo" w:date="2025-08-11T16:10:12Z">
              <w:r>
                <w:rPr>
                  <w:rFonts w:cs="v5.0.0"/>
                </w:rPr>
                <w:t>Frequency range</w:t>
              </w:r>
            </w:ins>
          </w:p>
        </w:tc>
        <w:tc>
          <w:tcPr>
            <w:tcW w:w="1276" w:type="dxa"/>
            <w:tcBorders>
              <w:top w:val="single" w:color="000000" w:sz="6" w:space="0"/>
              <w:left w:val="single" w:color="000000" w:sz="6" w:space="0"/>
              <w:bottom w:val="single" w:color="000000" w:sz="6" w:space="0"/>
              <w:right w:val="single" w:color="000000" w:sz="6" w:space="0"/>
            </w:tcBorders>
          </w:tcPr>
          <w:p w14:paraId="11274503">
            <w:pPr>
              <w:pStyle w:val="52"/>
              <w:rPr>
                <w:ins w:id="2830" w:author="cmcc-chunxia Guo" w:date="2025-08-11T16:10:12Z"/>
                <w:rFonts w:cs="v5.0.0"/>
              </w:rPr>
            </w:pPr>
            <w:ins w:id="2831" w:author="cmcc-chunxia Guo" w:date="2025-08-11T16:10:12Z">
              <w:r>
                <w:rPr>
                  <w:rFonts w:cs="v5.0.0"/>
                  <w:i/>
                </w:rPr>
                <w:t>Basic limit</w:t>
              </w:r>
            </w:ins>
          </w:p>
        </w:tc>
        <w:tc>
          <w:tcPr>
            <w:tcW w:w="1418" w:type="dxa"/>
            <w:tcBorders>
              <w:top w:val="single" w:color="000000" w:sz="6" w:space="0"/>
              <w:left w:val="single" w:color="000000" w:sz="6" w:space="0"/>
              <w:bottom w:val="single" w:color="000000" w:sz="6" w:space="0"/>
              <w:right w:val="single" w:color="000000" w:sz="6" w:space="0"/>
            </w:tcBorders>
          </w:tcPr>
          <w:p w14:paraId="6D41DE70">
            <w:pPr>
              <w:pStyle w:val="52"/>
              <w:rPr>
                <w:ins w:id="2832" w:author="cmcc-chunxia Guo" w:date="2025-08-11T16:10:12Z"/>
                <w:rFonts w:cs="v5.0.0"/>
              </w:rPr>
            </w:pPr>
            <w:ins w:id="2833" w:author="cmcc-chunxia Guo" w:date="2025-08-11T16:10:12Z">
              <w:r>
                <w:rPr>
                  <w:rFonts w:cs="v5.0.0"/>
                  <w:i/>
                </w:rPr>
                <w:t>Measurement Bandwidth</w:t>
              </w:r>
            </w:ins>
          </w:p>
        </w:tc>
        <w:tc>
          <w:tcPr>
            <w:tcW w:w="1956" w:type="dxa"/>
            <w:tcBorders>
              <w:top w:val="single" w:color="000000" w:sz="6" w:space="0"/>
              <w:left w:val="single" w:color="000000" w:sz="6" w:space="0"/>
              <w:bottom w:val="single" w:color="000000" w:sz="6" w:space="0"/>
              <w:right w:val="single" w:color="000000" w:sz="6" w:space="0"/>
            </w:tcBorders>
          </w:tcPr>
          <w:p w14:paraId="643FB1BE">
            <w:pPr>
              <w:pStyle w:val="52"/>
              <w:rPr>
                <w:ins w:id="2834" w:author="cmcc-chunxia Guo" w:date="2025-08-11T16:10:12Z"/>
                <w:rFonts w:cs="v5.0.0"/>
              </w:rPr>
            </w:pPr>
            <w:ins w:id="2835" w:author="cmcc-chunxia Guo" w:date="2025-08-11T16:10:12Z">
              <w:r>
                <w:rPr>
                  <w:rFonts w:cs="v5.0.0"/>
                </w:rPr>
                <w:t>Note</w:t>
              </w:r>
            </w:ins>
          </w:p>
        </w:tc>
      </w:tr>
      <w:tr w14:paraId="6FCD90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2836" w:author="cmcc-chunxia Guo" w:date="2025-08-11T16:10:12Z"/>
        </w:trPr>
        <w:tc>
          <w:tcPr>
            <w:tcW w:w="2376" w:type="dxa"/>
            <w:tcBorders>
              <w:top w:val="single" w:color="000000" w:sz="6" w:space="0"/>
              <w:left w:val="single" w:color="000000" w:sz="6" w:space="0"/>
              <w:bottom w:val="single" w:color="000000" w:sz="6" w:space="0"/>
              <w:right w:val="single" w:color="000000" w:sz="6" w:space="0"/>
            </w:tcBorders>
          </w:tcPr>
          <w:p w14:paraId="6C310675">
            <w:pPr>
              <w:pStyle w:val="53"/>
              <w:rPr>
                <w:ins w:id="2837" w:author="cmcc-chunxia Guo" w:date="2025-08-11T16:10:12Z"/>
                <w:rFonts w:cs="Arial"/>
                <w:szCs w:val="21"/>
              </w:rPr>
            </w:pPr>
            <w:ins w:id="2838" w:author="cmcc-chunxia Guo" w:date="2025-08-11T16:10:12Z">
              <w:r>
                <w:rPr>
                  <w:rFonts w:cs="Arial"/>
                  <w:szCs w:val="21"/>
                </w:rPr>
                <w:t>2200 – 2345 MHz</w:t>
              </w:r>
            </w:ins>
          </w:p>
        </w:tc>
        <w:tc>
          <w:tcPr>
            <w:tcW w:w="1276" w:type="dxa"/>
            <w:tcBorders>
              <w:top w:val="single" w:color="000000" w:sz="6" w:space="0"/>
              <w:left w:val="single" w:color="000000" w:sz="6" w:space="0"/>
              <w:bottom w:val="single" w:color="000000" w:sz="6" w:space="0"/>
              <w:right w:val="single" w:color="000000" w:sz="6" w:space="0"/>
            </w:tcBorders>
          </w:tcPr>
          <w:p w14:paraId="1ADD6C12">
            <w:pPr>
              <w:pStyle w:val="53"/>
              <w:rPr>
                <w:ins w:id="2839" w:author="cmcc-chunxia Guo" w:date="2025-08-11T16:10:12Z"/>
                <w:rFonts w:cs="Arial"/>
                <w:szCs w:val="21"/>
                <w:lang w:eastAsia="zh-CN"/>
              </w:rPr>
            </w:pPr>
            <w:ins w:id="2840" w:author="cmcc-chunxia Guo" w:date="2025-08-11T16:10:12Z">
              <w:r>
                <w:rPr>
                  <w:rFonts w:cs="Arial"/>
                  <w:szCs w:val="21"/>
                </w:rPr>
                <w:t>-45 dBm</w:t>
              </w:r>
            </w:ins>
          </w:p>
        </w:tc>
        <w:tc>
          <w:tcPr>
            <w:tcW w:w="1418" w:type="dxa"/>
            <w:tcBorders>
              <w:top w:val="single" w:color="000000" w:sz="6" w:space="0"/>
              <w:left w:val="single" w:color="000000" w:sz="6" w:space="0"/>
              <w:bottom w:val="single" w:color="000000" w:sz="6" w:space="0"/>
              <w:right w:val="single" w:color="000000" w:sz="6" w:space="0"/>
            </w:tcBorders>
          </w:tcPr>
          <w:p w14:paraId="373F372F">
            <w:pPr>
              <w:pStyle w:val="53"/>
              <w:rPr>
                <w:ins w:id="2841" w:author="cmcc-chunxia Guo" w:date="2025-08-11T16:10:12Z"/>
                <w:rFonts w:cs="v5.0.0"/>
              </w:rPr>
            </w:pPr>
            <w:ins w:id="2842" w:author="cmcc-chunxia Guo" w:date="2025-08-11T16:10:12Z">
              <w:r>
                <w:rPr>
                  <w:rFonts w:cs="v5.0.0"/>
                  <w:lang w:eastAsia="zh-CN"/>
                </w:rPr>
                <w:t>1 MHz</w:t>
              </w:r>
            </w:ins>
          </w:p>
        </w:tc>
        <w:tc>
          <w:tcPr>
            <w:tcW w:w="1956" w:type="dxa"/>
            <w:tcBorders>
              <w:top w:val="single" w:color="000000" w:sz="6" w:space="0"/>
              <w:left w:val="single" w:color="000000" w:sz="6" w:space="0"/>
              <w:bottom w:val="single" w:color="000000" w:sz="6" w:space="0"/>
              <w:right w:val="single" w:color="000000" w:sz="6" w:space="0"/>
            </w:tcBorders>
          </w:tcPr>
          <w:p w14:paraId="23830EB7">
            <w:pPr>
              <w:pStyle w:val="53"/>
              <w:rPr>
                <w:ins w:id="2843" w:author="cmcc-chunxia Guo" w:date="2025-08-11T16:10:12Z"/>
              </w:rPr>
            </w:pPr>
          </w:p>
        </w:tc>
      </w:tr>
      <w:tr w14:paraId="746EF3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2844" w:author="cmcc-chunxia Guo" w:date="2025-08-11T16:10:12Z"/>
        </w:trPr>
        <w:tc>
          <w:tcPr>
            <w:tcW w:w="2376" w:type="dxa"/>
            <w:tcBorders>
              <w:top w:val="single" w:color="000000" w:sz="6" w:space="0"/>
              <w:left w:val="single" w:color="000000" w:sz="6" w:space="0"/>
              <w:bottom w:val="single" w:color="000000" w:sz="6" w:space="0"/>
              <w:right w:val="single" w:color="000000" w:sz="6" w:space="0"/>
            </w:tcBorders>
          </w:tcPr>
          <w:p w14:paraId="60BAFE9F">
            <w:pPr>
              <w:pStyle w:val="53"/>
              <w:rPr>
                <w:ins w:id="2845" w:author="cmcc-chunxia Guo" w:date="2025-08-11T16:10:12Z"/>
                <w:rFonts w:cs="Arial"/>
                <w:szCs w:val="21"/>
              </w:rPr>
            </w:pPr>
            <w:ins w:id="2846" w:author="cmcc-chunxia Guo" w:date="2025-08-11T16:10:12Z">
              <w:r>
                <w:rPr>
                  <w:rFonts w:cs="Arial"/>
                  <w:szCs w:val="21"/>
                </w:rPr>
                <w:t>2362.5 – 2365 MHz</w:t>
              </w:r>
            </w:ins>
          </w:p>
        </w:tc>
        <w:tc>
          <w:tcPr>
            <w:tcW w:w="1276" w:type="dxa"/>
            <w:tcBorders>
              <w:top w:val="single" w:color="000000" w:sz="6" w:space="0"/>
              <w:left w:val="single" w:color="000000" w:sz="6" w:space="0"/>
              <w:bottom w:val="single" w:color="000000" w:sz="6" w:space="0"/>
              <w:right w:val="single" w:color="000000" w:sz="6" w:space="0"/>
            </w:tcBorders>
          </w:tcPr>
          <w:p w14:paraId="69119F69">
            <w:pPr>
              <w:pStyle w:val="53"/>
              <w:rPr>
                <w:ins w:id="2847" w:author="cmcc-chunxia Guo" w:date="2025-08-11T16:10:12Z"/>
                <w:rFonts w:cs="Arial"/>
                <w:szCs w:val="21"/>
                <w:lang w:eastAsia="zh-CN"/>
              </w:rPr>
            </w:pPr>
            <w:ins w:id="2848" w:author="cmcc-chunxia Guo" w:date="2025-08-11T16:10:12Z">
              <w:r>
                <w:rPr>
                  <w:rFonts w:cs="Arial"/>
                  <w:szCs w:val="21"/>
                </w:rPr>
                <w:t>-25 dBm</w:t>
              </w:r>
            </w:ins>
          </w:p>
        </w:tc>
        <w:tc>
          <w:tcPr>
            <w:tcW w:w="1418" w:type="dxa"/>
            <w:tcBorders>
              <w:top w:val="single" w:color="000000" w:sz="6" w:space="0"/>
              <w:left w:val="single" w:color="000000" w:sz="6" w:space="0"/>
              <w:bottom w:val="single" w:color="000000" w:sz="6" w:space="0"/>
              <w:right w:val="single" w:color="000000" w:sz="6" w:space="0"/>
            </w:tcBorders>
          </w:tcPr>
          <w:p w14:paraId="511EC4DB">
            <w:pPr>
              <w:pStyle w:val="53"/>
              <w:rPr>
                <w:ins w:id="2849" w:author="cmcc-chunxia Guo" w:date="2025-08-11T16:10:12Z"/>
                <w:rFonts w:cs="v5.0.0"/>
              </w:rPr>
            </w:pPr>
            <w:ins w:id="2850" w:author="cmcc-chunxia Guo" w:date="2025-08-11T16:10:12Z">
              <w:r>
                <w:rPr>
                  <w:rFonts w:cs="v5.0.0"/>
                  <w:lang w:eastAsia="zh-CN"/>
                </w:rPr>
                <w:t>1 MHz</w:t>
              </w:r>
            </w:ins>
          </w:p>
        </w:tc>
        <w:tc>
          <w:tcPr>
            <w:tcW w:w="1956" w:type="dxa"/>
            <w:tcBorders>
              <w:top w:val="single" w:color="000000" w:sz="6" w:space="0"/>
              <w:left w:val="single" w:color="000000" w:sz="6" w:space="0"/>
              <w:bottom w:val="single" w:color="000000" w:sz="6" w:space="0"/>
              <w:right w:val="single" w:color="000000" w:sz="6" w:space="0"/>
            </w:tcBorders>
          </w:tcPr>
          <w:p w14:paraId="17D7B21C">
            <w:pPr>
              <w:pStyle w:val="53"/>
              <w:rPr>
                <w:ins w:id="2851" w:author="cmcc-chunxia Guo" w:date="2025-08-11T16:10:12Z"/>
                <w:rFonts w:cs="v5.0.0"/>
              </w:rPr>
            </w:pPr>
          </w:p>
        </w:tc>
      </w:tr>
      <w:tr w14:paraId="039440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2852" w:author="cmcc-chunxia Guo" w:date="2025-08-11T16:10:12Z"/>
        </w:trPr>
        <w:tc>
          <w:tcPr>
            <w:tcW w:w="2376" w:type="dxa"/>
            <w:tcBorders>
              <w:top w:val="single" w:color="000000" w:sz="6" w:space="0"/>
              <w:left w:val="single" w:color="000000" w:sz="6" w:space="0"/>
              <w:bottom w:val="single" w:color="000000" w:sz="6" w:space="0"/>
              <w:right w:val="single" w:color="000000" w:sz="6" w:space="0"/>
            </w:tcBorders>
          </w:tcPr>
          <w:p w14:paraId="1598A13E">
            <w:pPr>
              <w:pStyle w:val="53"/>
              <w:rPr>
                <w:ins w:id="2853" w:author="cmcc-chunxia Guo" w:date="2025-08-11T16:10:12Z"/>
                <w:rFonts w:cs="Arial"/>
                <w:szCs w:val="21"/>
              </w:rPr>
            </w:pPr>
            <w:ins w:id="2854" w:author="cmcc-chunxia Guo" w:date="2025-08-11T16:10:12Z">
              <w:r>
                <w:rPr>
                  <w:rFonts w:cs="Arial"/>
                  <w:szCs w:val="21"/>
                </w:rPr>
                <w:t>2365 – 2367.5 MHz</w:t>
              </w:r>
            </w:ins>
          </w:p>
        </w:tc>
        <w:tc>
          <w:tcPr>
            <w:tcW w:w="1276" w:type="dxa"/>
            <w:tcBorders>
              <w:top w:val="single" w:color="000000" w:sz="6" w:space="0"/>
              <w:left w:val="single" w:color="000000" w:sz="6" w:space="0"/>
              <w:bottom w:val="single" w:color="000000" w:sz="6" w:space="0"/>
              <w:right w:val="single" w:color="000000" w:sz="6" w:space="0"/>
            </w:tcBorders>
          </w:tcPr>
          <w:p w14:paraId="2D8CBCC9">
            <w:pPr>
              <w:pStyle w:val="53"/>
              <w:rPr>
                <w:ins w:id="2855" w:author="cmcc-chunxia Guo" w:date="2025-08-11T16:10:12Z"/>
                <w:rFonts w:cs="Arial"/>
                <w:szCs w:val="21"/>
              </w:rPr>
            </w:pPr>
            <w:ins w:id="2856" w:author="cmcc-chunxia Guo" w:date="2025-08-11T16:10:12Z">
              <w:r>
                <w:rPr>
                  <w:rFonts w:cs="Arial"/>
                  <w:szCs w:val="21"/>
                </w:rPr>
                <w:t>-40 dBm</w:t>
              </w:r>
            </w:ins>
          </w:p>
        </w:tc>
        <w:tc>
          <w:tcPr>
            <w:tcW w:w="1418" w:type="dxa"/>
            <w:tcBorders>
              <w:top w:val="single" w:color="000000" w:sz="6" w:space="0"/>
              <w:left w:val="single" w:color="000000" w:sz="6" w:space="0"/>
              <w:bottom w:val="single" w:color="000000" w:sz="6" w:space="0"/>
              <w:right w:val="single" w:color="000000" w:sz="6" w:space="0"/>
            </w:tcBorders>
          </w:tcPr>
          <w:p w14:paraId="5C99A321">
            <w:pPr>
              <w:pStyle w:val="53"/>
              <w:rPr>
                <w:ins w:id="2857" w:author="cmcc-chunxia Guo" w:date="2025-08-11T16:10:12Z"/>
                <w:rFonts w:cs="v5.0.0"/>
                <w:lang w:eastAsia="zh-CN"/>
              </w:rPr>
            </w:pPr>
            <w:ins w:id="2858" w:author="cmcc-chunxia Guo" w:date="2025-08-11T16:10:12Z">
              <w:r>
                <w:rPr>
                  <w:rFonts w:cs="v5.0.0"/>
                  <w:lang w:eastAsia="zh-CN"/>
                </w:rPr>
                <w:t>1 MHz</w:t>
              </w:r>
            </w:ins>
          </w:p>
        </w:tc>
        <w:tc>
          <w:tcPr>
            <w:tcW w:w="1956" w:type="dxa"/>
            <w:tcBorders>
              <w:top w:val="single" w:color="000000" w:sz="6" w:space="0"/>
              <w:left w:val="single" w:color="000000" w:sz="6" w:space="0"/>
              <w:bottom w:val="single" w:color="000000" w:sz="6" w:space="0"/>
              <w:right w:val="single" w:color="000000" w:sz="6" w:space="0"/>
            </w:tcBorders>
          </w:tcPr>
          <w:p w14:paraId="40494456">
            <w:pPr>
              <w:pStyle w:val="53"/>
              <w:rPr>
                <w:ins w:id="2859" w:author="cmcc-chunxia Guo" w:date="2025-08-11T16:10:12Z"/>
                <w:rFonts w:cs="v5.0.0"/>
              </w:rPr>
            </w:pPr>
          </w:p>
        </w:tc>
      </w:tr>
      <w:tr w14:paraId="71223C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2860" w:author="cmcc-chunxia Guo" w:date="2025-08-11T16:10:12Z"/>
        </w:trPr>
        <w:tc>
          <w:tcPr>
            <w:tcW w:w="2376" w:type="dxa"/>
            <w:tcBorders>
              <w:top w:val="single" w:color="000000" w:sz="6" w:space="0"/>
              <w:left w:val="single" w:color="000000" w:sz="6" w:space="0"/>
              <w:bottom w:val="single" w:color="000000" w:sz="6" w:space="0"/>
              <w:right w:val="single" w:color="000000" w:sz="6" w:space="0"/>
            </w:tcBorders>
          </w:tcPr>
          <w:p w14:paraId="5E89B71D">
            <w:pPr>
              <w:pStyle w:val="53"/>
              <w:rPr>
                <w:ins w:id="2861" w:author="cmcc-chunxia Guo" w:date="2025-08-11T16:10:12Z"/>
                <w:rFonts w:cs="Arial"/>
                <w:szCs w:val="21"/>
              </w:rPr>
            </w:pPr>
            <w:ins w:id="2862" w:author="cmcc-chunxia Guo" w:date="2025-08-11T16:10:12Z">
              <w:r>
                <w:rPr>
                  <w:rFonts w:cs="Arial"/>
                  <w:szCs w:val="21"/>
                </w:rPr>
                <w:t>2367.5 – 2370 MHz</w:t>
              </w:r>
            </w:ins>
          </w:p>
        </w:tc>
        <w:tc>
          <w:tcPr>
            <w:tcW w:w="1276" w:type="dxa"/>
            <w:tcBorders>
              <w:top w:val="single" w:color="000000" w:sz="6" w:space="0"/>
              <w:left w:val="single" w:color="000000" w:sz="6" w:space="0"/>
              <w:bottom w:val="single" w:color="000000" w:sz="6" w:space="0"/>
              <w:right w:val="single" w:color="000000" w:sz="6" w:space="0"/>
            </w:tcBorders>
          </w:tcPr>
          <w:p w14:paraId="06A3B517">
            <w:pPr>
              <w:pStyle w:val="53"/>
              <w:rPr>
                <w:ins w:id="2863" w:author="cmcc-chunxia Guo" w:date="2025-08-11T16:10:12Z"/>
                <w:rFonts w:cs="Arial"/>
                <w:szCs w:val="21"/>
              </w:rPr>
            </w:pPr>
            <w:ins w:id="2864" w:author="cmcc-chunxia Guo" w:date="2025-08-11T16:10:12Z">
              <w:r>
                <w:rPr>
                  <w:rFonts w:cs="Arial"/>
                  <w:szCs w:val="21"/>
                </w:rPr>
                <w:t>-42 dBm</w:t>
              </w:r>
            </w:ins>
          </w:p>
        </w:tc>
        <w:tc>
          <w:tcPr>
            <w:tcW w:w="1418" w:type="dxa"/>
            <w:tcBorders>
              <w:top w:val="single" w:color="000000" w:sz="6" w:space="0"/>
              <w:left w:val="single" w:color="000000" w:sz="6" w:space="0"/>
              <w:bottom w:val="single" w:color="000000" w:sz="6" w:space="0"/>
              <w:right w:val="single" w:color="000000" w:sz="6" w:space="0"/>
            </w:tcBorders>
          </w:tcPr>
          <w:p w14:paraId="1C0BE1A0">
            <w:pPr>
              <w:pStyle w:val="53"/>
              <w:rPr>
                <w:ins w:id="2865" w:author="cmcc-chunxia Guo" w:date="2025-08-11T16:10:12Z"/>
                <w:rFonts w:cs="v5.0.0"/>
                <w:lang w:eastAsia="zh-CN"/>
              </w:rPr>
            </w:pPr>
            <w:ins w:id="2866" w:author="cmcc-chunxia Guo" w:date="2025-08-11T16:10:12Z">
              <w:r>
                <w:rPr>
                  <w:rFonts w:cs="v5.0.0"/>
                  <w:lang w:eastAsia="zh-CN"/>
                </w:rPr>
                <w:t>1 MHz</w:t>
              </w:r>
            </w:ins>
          </w:p>
        </w:tc>
        <w:tc>
          <w:tcPr>
            <w:tcW w:w="1956" w:type="dxa"/>
            <w:tcBorders>
              <w:top w:val="single" w:color="000000" w:sz="6" w:space="0"/>
              <w:left w:val="single" w:color="000000" w:sz="6" w:space="0"/>
              <w:bottom w:val="single" w:color="000000" w:sz="6" w:space="0"/>
              <w:right w:val="single" w:color="000000" w:sz="6" w:space="0"/>
            </w:tcBorders>
          </w:tcPr>
          <w:p w14:paraId="7908363D">
            <w:pPr>
              <w:pStyle w:val="53"/>
              <w:rPr>
                <w:ins w:id="2867" w:author="cmcc-chunxia Guo" w:date="2025-08-11T16:10:12Z"/>
                <w:rFonts w:cs="v5.0.0"/>
              </w:rPr>
            </w:pPr>
          </w:p>
        </w:tc>
      </w:tr>
      <w:tr w14:paraId="0A5B39A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2868" w:author="cmcc-chunxia Guo" w:date="2025-08-11T16:10:12Z"/>
        </w:trPr>
        <w:tc>
          <w:tcPr>
            <w:tcW w:w="2376" w:type="dxa"/>
            <w:tcBorders>
              <w:top w:val="single" w:color="000000" w:sz="6" w:space="0"/>
              <w:left w:val="single" w:color="000000" w:sz="6" w:space="0"/>
              <w:bottom w:val="single" w:color="000000" w:sz="6" w:space="0"/>
              <w:right w:val="single" w:color="000000" w:sz="6" w:space="0"/>
            </w:tcBorders>
          </w:tcPr>
          <w:p w14:paraId="1D757807">
            <w:pPr>
              <w:pStyle w:val="53"/>
              <w:rPr>
                <w:ins w:id="2869" w:author="cmcc-chunxia Guo" w:date="2025-08-11T16:10:12Z"/>
                <w:rFonts w:cs="Arial"/>
                <w:szCs w:val="21"/>
              </w:rPr>
            </w:pPr>
            <w:ins w:id="2870" w:author="cmcc-chunxia Guo" w:date="2025-08-11T16:10:12Z">
              <w:r>
                <w:rPr>
                  <w:rFonts w:cs="Arial"/>
                  <w:szCs w:val="21"/>
                </w:rPr>
                <w:t>2370 – 2395 MHz</w:t>
              </w:r>
            </w:ins>
          </w:p>
        </w:tc>
        <w:tc>
          <w:tcPr>
            <w:tcW w:w="1276" w:type="dxa"/>
            <w:tcBorders>
              <w:top w:val="single" w:color="000000" w:sz="6" w:space="0"/>
              <w:left w:val="single" w:color="000000" w:sz="6" w:space="0"/>
              <w:bottom w:val="single" w:color="000000" w:sz="6" w:space="0"/>
              <w:right w:val="single" w:color="000000" w:sz="6" w:space="0"/>
            </w:tcBorders>
          </w:tcPr>
          <w:p w14:paraId="4E143A13">
            <w:pPr>
              <w:pStyle w:val="53"/>
              <w:rPr>
                <w:ins w:id="2871" w:author="cmcc-chunxia Guo" w:date="2025-08-11T16:10:12Z"/>
                <w:rFonts w:cs="Arial"/>
                <w:szCs w:val="21"/>
              </w:rPr>
            </w:pPr>
            <w:ins w:id="2872" w:author="cmcc-chunxia Guo" w:date="2025-08-11T16:10:12Z">
              <w:r>
                <w:rPr>
                  <w:rFonts w:cs="Arial"/>
                  <w:szCs w:val="21"/>
                </w:rPr>
                <w:t>-45 dBm</w:t>
              </w:r>
            </w:ins>
          </w:p>
        </w:tc>
        <w:tc>
          <w:tcPr>
            <w:tcW w:w="1418" w:type="dxa"/>
            <w:tcBorders>
              <w:top w:val="single" w:color="000000" w:sz="6" w:space="0"/>
              <w:left w:val="single" w:color="000000" w:sz="6" w:space="0"/>
              <w:bottom w:val="single" w:color="000000" w:sz="6" w:space="0"/>
              <w:right w:val="single" w:color="000000" w:sz="6" w:space="0"/>
            </w:tcBorders>
          </w:tcPr>
          <w:p w14:paraId="10059377">
            <w:pPr>
              <w:pStyle w:val="53"/>
              <w:rPr>
                <w:ins w:id="2873" w:author="cmcc-chunxia Guo" w:date="2025-08-11T16:10:12Z"/>
                <w:rFonts w:cs="v5.0.0"/>
                <w:lang w:eastAsia="zh-CN"/>
              </w:rPr>
            </w:pPr>
            <w:ins w:id="2874" w:author="cmcc-chunxia Guo" w:date="2025-08-11T16:10:12Z">
              <w:r>
                <w:rPr>
                  <w:rFonts w:cs="v5.0.0"/>
                  <w:lang w:eastAsia="zh-CN"/>
                </w:rPr>
                <w:t>1 MHz</w:t>
              </w:r>
            </w:ins>
          </w:p>
        </w:tc>
        <w:tc>
          <w:tcPr>
            <w:tcW w:w="1956" w:type="dxa"/>
            <w:tcBorders>
              <w:top w:val="single" w:color="000000" w:sz="6" w:space="0"/>
              <w:left w:val="single" w:color="000000" w:sz="6" w:space="0"/>
              <w:bottom w:val="single" w:color="000000" w:sz="6" w:space="0"/>
              <w:right w:val="single" w:color="000000" w:sz="6" w:space="0"/>
            </w:tcBorders>
          </w:tcPr>
          <w:p w14:paraId="262A46ED">
            <w:pPr>
              <w:pStyle w:val="53"/>
              <w:rPr>
                <w:ins w:id="2875" w:author="cmcc-chunxia Guo" w:date="2025-08-11T16:10:12Z"/>
                <w:rFonts w:cs="v5.0.0"/>
              </w:rPr>
            </w:pPr>
          </w:p>
        </w:tc>
      </w:tr>
    </w:tbl>
    <w:p w14:paraId="68A9DDE2">
      <w:pPr>
        <w:rPr>
          <w:ins w:id="2876" w:author="cmcc-chunxia Guo" w:date="2025-08-11T16:10:12Z"/>
        </w:rPr>
      </w:pPr>
    </w:p>
    <w:p w14:paraId="507A3CE9">
      <w:pPr>
        <w:rPr>
          <w:ins w:id="2877" w:author="cmcc-chunxia Guo" w:date="2025-08-11T16:10:12Z"/>
          <w:rFonts w:cs="v3.8.0"/>
        </w:rPr>
      </w:pPr>
      <w:ins w:id="2878" w:author="cmcc-chunxia Guo" w:date="2025-08-11T16:10:12Z">
        <w:bookmarkStart w:id="549" w:name="_Hlk349072"/>
        <w:r>
          <w:rPr>
            <w:rFonts w:cs="v3.8.0"/>
          </w:rPr>
          <w:t>The following requirement may apply to BS operating in Band n48 in certain regions. The power of any spurious emission shall not exceed:</w:t>
        </w:r>
      </w:ins>
    </w:p>
    <w:p w14:paraId="08400193">
      <w:pPr>
        <w:pStyle w:val="56"/>
        <w:rPr>
          <w:ins w:id="2879" w:author="cmcc-chunxia Guo" w:date="2025-08-11T16:10:12Z"/>
          <w:rFonts w:cs="v5.0.0"/>
        </w:rPr>
      </w:pPr>
      <w:ins w:id="2880" w:author="cmcc-chunxia Guo" w:date="2025-08-11T16:10:12Z">
        <w:r>
          <w:rPr>
            <w:rFonts w:cs="v5.0.0"/>
          </w:rPr>
          <w:t>Table 6.6.5.2.3-8: Additional B</w:t>
        </w:r>
      </w:ins>
      <w:ins w:id="2881" w:author="cmcc-chunxia Guo" w:date="2025-08-11T16:10:12Z">
        <w:r>
          <w:rPr/>
          <w:t xml:space="preserve">S Spurious emissions limits for Band </w:t>
        </w:r>
      </w:ins>
      <w:ins w:id="2882" w:author="cmcc-chunxia Guo" w:date="2025-08-11T16:10:12Z">
        <w:r>
          <w:rPr>
            <w:lang w:eastAsia="zh-CN"/>
          </w:rPr>
          <w:t>n48</w:t>
        </w:r>
      </w:ins>
    </w:p>
    <w:tbl>
      <w:tblPr>
        <w:tblStyle w:val="4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14:paraId="4C7EF0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2883" w:author="cmcc-chunxia Guo" w:date="2025-08-11T16:10:12Z"/>
        </w:trPr>
        <w:tc>
          <w:tcPr>
            <w:tcW w:w="2376" w:type="dxa"/>
            <w:tcBorders>
              <w:top w:val="single" w:color="000000" w:sz="6" w:space="0"/>
              <w:left w:val="single" w:color="000000" w:sz="6" w:space="0"/>
              <w:bottom w:val="single" w:color="000000" w:sz="6" w:space="0"/>
              <w:right w:val="single" w:color="000000" w:sz="6" w:space="0"/>
            </w:tcBorders>
          </w:tcPr>
          <w:p w14:paraId="02FDE935">
            <w:pPr>
              <w:pStyle w:val="52"/>
              <w:rPr>
                <w:ins w:id="2884" w:author="cmcc-chunxia Guo" w:date="2025-08-11T16:10:12Z"/>
                <w:rFonts w:cs="v5.0.0"/>
                <w:lang w:eastAsia="ja-JP"/>
              </w:rPr>
            </w:pPr>
            <w:ins w:id="2885" w:author="cmcc-chunxia Guo" w:date="2025-08-11T16:10:12Z">
              <w:r>
                <w:rPr>
                  <w:rFonts w:cs="v5.0.0"/>
                  <w:lang w:eastAsia="ja-JP"/>
                </w:rPr>
                <w:t>Frequency range</w:t>
              </w:r>
            </w:ins>
          </w:p>
        </w:tc>
        <w:tc>
          <w:tcPr>
            <w:tcW w:w="1276" w:type="dxa"/>
            <w:tcBorders>
              <w:top w:val="single" w:color="000000" w:sz="6" w:space="0"/>
              <w:left w:val="single" w:color="000000" w:sz="6" w:space="0"/>
              <w:bottom w:val="single" w:color="000000" w:sz="6" w:space="0"/>
              <w:right w:val="single" w:color="000000" w:sz="6" w:space="0"/>
            </w:tcBorders>
          </w:tcPr>
          <w:p w14:paraId="4EC3B8BB">
            <w:pPr>
              <w:pStyle w:val="52"/>
              <w:rPr>
                <w:ins w:id="2886" w:author="cmcc-chunxia Guo" w:date="2025-08-11T16:10:12Z"/>
                <w:rFonts w:cs="v5.0.0"/>
                <w:lang w:eastAsia="ja-JP"/>
              </w:rPr>
            </w:pPr>
            <w:ins w:id="2887" w:author="cmcc-chunxia Guo" w:date="2025-08-11T16:10:12Z">
              <w:r>
                <w:rPr>
                  <w:rFonts w:cs="v5.0.0"/>
                  <w:i/>
                </w:rPr>
                <w:t>Basic limit</w:t>
              </w:r>
            </w:ins>
          </w:p>
        </w:tc>
        <w:tc>
          <w:tcPr>
            <w:tcW w:w="1418" w:type="dxa"/>
            <w:tcBorders>
              <w:top w:val="single" w:color="000000" w:sz="6" w:space="0"/>
              <w:left w:val="single" w:color="000000" w:sz="6" w:space="0"/>
              <w:bottom w:val="single" w:color="000000" w:sz="6" w:space="0"/>
              <w:right w:val="single" w:color="000000" w:sz="6" w:space="0"/>
            </w:tcBorders>
          </w:tcPr>
          <w:p w14:paraId="1325E567">
            <w:pPr>
              <w:pStyle w:val="52"/>
              <w:rPr>
                <w:ins w:id="2888" w:author="cmcc-chunxia Guo" w:date="2025-08-11T16:10:12Z"/>
                <w:rFonts w:cs="v5.0.0"/>
                <w:lang w:eastAsia="ja-JP"/>
              </w:rPr>
            </w:pPr>
            <w:ins w:id="2889" w:author="cmcc-chunxia Guo" w:date="2025-08-11T16:10:12Z">
              <w:r>
                <w:rPr>
                  <w:rFonts w:cs="v5.0.0"/>
                  <w:i/>
                  <w:lang w:eastAsia="ja-JP"/>
                </w:rPr>
                <w:t>Measurement Bandwidth</w:t>
              </w:r>
            </w:ins>
            <w:ins w:id="2890" w:author="cmcc-chunxia Guo" w:date="2025-08-11T16:10:12Z">
              <w:r>
                <w:rPr>
                  <w:rFonts w:cs="v5.0.0"/>
                  <w:lang w:eastAsia="ja-JP"/>
                </w:rPr>
                <w:t xml:space="preserve"> (NOTE 1)</w:t>
              </w:r>
            </w:ins>
          </w:p>
        </w:tc>
        <w:tc>
          <w:tcPr>
            <w:tcW w:w="1956" w:type="dxa"/>
            <w:tcBorders>
              <w:top w:val="single" w:color="000000" w:sz="6" w:space="0"/>
              <w:left w:val="single" w:color="000000" w:sz="6" w:space="0"/>
              <w:bottom w:val="single" w:color="000000" w:sz="6" w:space="0"/>
              <w:right w:val="single" w:color="000000" w:sz="6" w:space="0"/>
            </w:tcBorders>
          </w:tcPr>
          <w:p w14:paraId="40531305">
            <w:pPr>
              <w:pStyle w:val="52"/>
              <w:rPr>
                <w:ins w:id="2891" w:author="cmcc-chunxia Guo" w:date="2025-08-11T16:10:12Z"/>
                <w:rFonts w:cs="v5.0.0"/>
                <w:lang w:eastAsia="ja-JP"/>
              </w:rPr>
            </w:pPr>
            <w:ins w:id="2892" w:author="cmcc-chunxia Guo" w:date="2025-08-11T16:10:12Z">
              <w:r>
                <w:rPr>
                  <w:rFonts w:cs="v5.0.0"/>
                  <w:lang w:eastAsia="ja-JP"/>
                </w:rPr>
                <w:t>Note</w:t>
              </w:r>
            </w:ins>
          </w:p>
        </w:tc>
      </w:tr>
      <w:tr w14:paraId="3DFFD4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2893" w:author="cmcc-chunxia Guo" w:date="2025-08-11T16:10:12Z"/>
        </w:trPr>
        <w:tc>
          <w:tcPr>
            <w:tcW w:w="2376" w:type="dxa"/>
            <w:tcBorders>
              <w:top w:val="single" w:color="000000" w:sz="6" w:space="0"/>
              <w:left w:val="single" w:color="000000" w:sz="6" w:space="0"/>
              <w:bottom w:val="single" w:color="000000" w:sz="6" w:space="0"/>
              <w:right w:val="single" w:color="000000" w:sz="6" w:space="0"/>
            </w:tcBorders>
          </w:tcPr>
          <w:p w14:paraId="5C2B45C6">
            <w:pPr>
              <w:pStyle w:val="53"/>
              <w:rPr>
                <w:ins w:id="2894" w:author="cmcc-chunxia Guo" w:date="2025-08-11T16:10:12Z"/>
                <w:rFonts w:cs="v5.0.0"/>
                <w:lang w:eastAsia="ja-JP"/>
              </w:rPr>
            </w:pPr>
            <w:ins w:id="2895" w:author="cmcc-chunxia Guo" w:date="2025-08-11T16:10:12Z">
              <w:r>
                <w:rPr>
                  <w:szCs w:val="21"/>
                  <w:lang w:eastAsia="ja-JP"/>
                </w:rPr>
                <w:t>3530 MHz – 3720 MHz</w:t>
              </w:r>
            </w:ins>
          </w:p>
        </w:tc>
        <w:tc>
          <w:tcPr>
            <w:tcW w:w="1276" w:type="dxa"/>
            <w:tcBorders>
              <w:top w:val="single" w:color="000000" w:sz="6" w:space="0"/>
              <w:left w:val="single" w:color="000000" w:sz="6" w:space="0"/>
              <w:bottom w:val="single" w:color="000000" w:sz="6" w:space="0"/>
              <w:right w:val="single" w:color="000000" w:sz="6" w:space="0"/>
            </w:tcBorders>
          </w:tcPr>
          <w:p w14:paraId="6B8F44FC">
            <w:pPr>
              <w:pStyle w:val="53"/>
              <w:rPr>
                <w:ins w:id="2896" w:author="cmcc-chunxia Guo" w:date="2025-08-11T16:10:12Z"/>
                <w:rFonts w:cs="v5.0.0"/>
                <w:lang w:eastAsia="ja-JP"/>
              </w:rPr>
            </w:pPr>
            <w:ins w:id="2897" w:author="cmcc-chunxia Guo" w:date="2025-08-11T16:10:12Z">
              <w:r>
                <w:rPr>
                  <w:szCs w:val="21"/>
                  <w:lang w:eastAsia="ja-JP"/>
                </w:rPr>
                <w:t>-25 dBm</w:t>
              </w:r>
            </w:ins>
          </w:p>
        </w:tc>
        <w:tc>
          <w:tcPr>
            <w:tcW w:w="1418" w:type="dxa"/>
            <w:tcBorders>
              <w:top w:val="single" w:color="000000" w:sz="6" w:space="0"/>
              <w:left w:val="single" w:color="000000" w:sz="6" w:space="0"/>
              <w:bottom w:val="single" w:color="000000" w:sz="6" w:space="0"/>
              <w:right w:val="single" w:color="000000" w:sz="6" w:space="0"/>
            </w:tcBorders>
          </w:tcPr>
          <w:p w14:paraId="700D8819">
            <w:pPr>
              <w:pStyle w:val="53"/>
              <w:rPr>
                <w:ins w:id="2898" w:author="cmcc-chunxia Guo" w:date="2025-08-11T16:10:12Z"/>
                <w:rFonts w:cs="v5.0.0"/>
                <w:lang w:eastAsia="zh-CN"/>
              </w:rPr>
            </w:pPr>
            <w:ins w:id="2899" w:author="cmcc-chunxia Guo" w:date="2025-08-11T16:10:12Z">
              <w:r>
                <w:rPr>
                  <w:rFonts w:cs="v5.0.0"/>
                  <w:lang w:eastAsia="zh-CN"/>
                </w:rPr>
                <w:t>1 MHz</w:t>
              </w:r>
            </w:ins>
          </w:p>
        </w:tc>
        <w:tc>
          <w:tcPr>
            <w:tcW w:w="1956" w:type="dxa"/>
            <w:tcBorders>
              <w:top w:val="single" w:color="000000" w:sz="6" w:space="0"/>
              <w:left w:val="single" w:color="000000" w:sz="6" w:space="0"/>
              <w:bottom w:val="single" w:color="000000" w:sz="6" w:space="0"/>
              <w:right w:val="single" w:color="000000" w:sz="6" w:space="0"/>
            </w:tcBorders>
          </w:tcPr>
          <w:p w14:paraId="37FE35F0">
            <w:pPr>
              <w:pStyle w:val="53"/>
              <w:jc w:val="left"/>
              <w:rPr>
                <w:ins w:id="2900" w:author="cmcc-chunxia Guo" w:date="2025-08-11T16:10:12Z"/>
                <w:rFonts w:cs="v5.0.0"/>
                <w:lang w:eastAsia="ja-JP"/>
              </w:rPr>
            </w:pPr>
            <w:ins w:id="2901" w:author="cmcc-chunxia Guo" w:date="2025-08-11T16:10:12Z">
              <w:r>
                <w:rPr>
                  <w:rFonts w:cs="v5.0.0"/>
                  <w:lang w:eastAsia="ja-JP"/>
                </w:rPr>
                <w:t xml:space="preserve">Applicable 10 MHz from the assigned </w:t>
              </w:r>
            </w:ins>
            <w:ins w:id="2902" w:author="cmcc-chunxia Guo" w:date="2025-08-11T16:10:12Z">
              <w:r>
                <w:rPr>
                  <w:rFonts w:cs="v5.0.0"/>
                  <w:i/>
                  <w:lang w:eastAsia="ja-JP"/>
                </w:rPr>
                <w:t>channel edge</w:t>
              </w:r>
            </w:ins>
            <w:ins w:id="2903" w:author="cmcc-chunxia Guo" w:date="2025-08-11T16:10:12Z">
              <w:r>
                <w:rPr>
                  <w:rFonts w:cs="v5.0.0"/>
                  <w:lang w:eastAsia="ja-JP"/>
                </w:rPr>
                <w:t xml:space="preserve"> </w:t>
              </w:r>
            </w:ins>
          </w:p>
        </w:tc>
      </w:tr>
      <w:tr w14:paraId="0EFD3B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2904" w:author="cmcc-chunxia Guo" w:date="2025-08-11T16:10:12Z"/>
        </w:trPr>
        <w:tc>
          <w:tcPr>
            <w:tcW w:w="2376" w:type="dxa"/>
            <w:tcBorders>
              <w:top w:val="single" w:color="000000" w:sz="6" w:space="0"/>
              <w:left w:val="single" w:color="000000" w:sz="6" w:space="0"/>
              <w:bottom w:val="single" w:color="000000" w:sz="6" w:space="0"/>
              <w:right w:val="single" w:color="000000" w:sz="6" w:space="0"/>
            </w:tcBorders>
          </w:tcPr>
          <w:p w14:paraId="7197BD19">
            <w:pPr>
              <w:pStyle w:val="53"/>
              <w:rPr>
                <w:ins w:id="2905" w:author="cmcc-chunxia Guo" w:date="2025-08-11T16:10:12Z"/>
                <w:szCs w:val="21"/>
                <w:lang w:val="en-US" w:eastAsia="ja-JP"/>
              </w:rPr>
            </w:pPr>
            <w:ins w:id="2906" w:author="cmcc-chunxia Guo" w:date="2025-08-11T16:10:12Z">
              <w:r>
                <w:rPr>
                  <w:szCs w:val="21"/>
                  <w:lang w:val="en-US" w:eastAsia="ja-JP"/>
                </w:rPr>
                <w:t xml:space="preserve">3100 MHz – </w:t>
              </w:r>
            </w:ins>
            <w:ins w:id="2907" w:author="cmcc-chunxia Guo" w:date="2025-08-11T16:10:12Z">
              <w:r>
                <w:rPr>
                  <w:szCs w:val="21"/>
                  <w:lang w:eastAsia="ja-JP"/>
                </w:rPr>
                <w:t>3530 </w:t>
              </w:r>
            </w:ins>
            <w:ins w:id="2908" w:author="cmcc-chunxia Guo" w:date="2025-08-11T16:10:12Z">
              <w:r>
                <w:rPr>
                  <w:szCs w:val="21"/>
                  <w:lang w:val="en-US" w:eastAsia="ja-JP"/>
                </w:rPr>
                <w:t>MHz</w:t>
              </w:r>
            </w:ins>
          </w:p>
          <w:p w14:paraId="792396A3">
            <w:pPr>
              <w:pStyle w:val="53"/>
              <w:rPr>
                <w:ins w:id="2909" w:author="cmcc-chunxia Guo" w:date="2025-08-11T16:10:12Z"/>
                <w:szCs w:val="21"/>
                <w:lang w:val="en-US" w:eastAsia="ja-JP"/>
              </w:rPr>
            </w:pPr>
            <w:ins w:id="2910" w:author="cmcc-chunxia Guo" w:date="2025-08-11T16:10:12Z">
              <w:r>
                <w:rPr>
                  <w:szCs w:val="21"/>
                  <w:lang w:eastAsia="ja-JP"/>
                </w:rPr>
                <w:t>3720 </w:t>
              </w:r>
            </w:ins>
            <w:ins w:id="2911" w:author="cmcc-chunxia Guo" w:date="2025-08-11T16:10:12Z">
              <w:r>
                <w:rPr>
                  <w:szCs w:val="21"/>
                  <w:lang w:val="en-US" w:eastAsia="ja-JP"/>
                </w:rPr>
                <w:t>MHz</w:t>
              </w:r>
            </w:ins>
            <w:ins w:id="2912" w:author="cmcc-chunxia Guo" w:date="2025-08-11T16:10:12Z">
              <w:r>
                <w:rPr>
                  <w:szCs w:val="21"/>
                  <w:lang w:eastAsia="ja-JP"/>
                </w:rPr>
                <w:t xml:space="preserve"> </w:t>
              </w:r>
            </w:ins>
            <w:ins w:id="2913" w:author="cmcc-chunxia Guo" w:date="2025-08-11T16:10:12Z">
              <w:r>
                <w:rPr>
                  <w:szCs w:val="21"/>
                  <w:lang w:val="en-US" w:eastAsia="ja-JP"/>
                </w:rPr>
                <w:t>– 4200 MHz</w:t>
              </w:r>
            </w:ins>
          </w:p>
        </w:tc>
        <w:tc>
          <w:tcPr>
            <w:tcW w:w="1276" w:type="dxa"/>
            <w:tcBorders>
              <w:top w:val="single" w:color="000000" w:sz="6" w:space="0"/>
              <w:left w:val="single" w:color="000000" w:sz="6" w:space="0"/>
              <w:bottom w:val="single" w:color="000000" w:sz="6" w:space="0"/>
              <w:right w:val="single" w:color="000000" w:sz="6" w:space="0"/>
            </w:tcBorders>
          </w:tcPr>
          <w:p w14:paraId="611FF24E">
            <w:pPr>
              <w:pStyle w:val="53"/>
              <w:rPr>
                <w:ins w:id="2914" w:author="cmcc-chunxia Guo" w:date="2025-08-11T16:10:12Z"/>
                <w:szCs w:val="21"/>
                <w:lang w:eastAsia="zh-CN"/>
              </w:rPr>
            </w:pPr>
            <w:ins w:id="2915" w:author="cmcc-chunxia Guo" w:date="2025-08-11T16:10:12Z">
              <w:r>
                <w:rPr>
                  <w:szCs w:val="21"/>
                  <w:lang w:eastAsia="ja-JP"/>
                </w:rPr>
                <w:t>-40 dBm</w:t>
              </w:r>
            </w:ins>
          </w:p>
        </w:tc>
        <w:tc>
          <w:tcPr>
            <w:tcW w:w="1418" w:type="dxa"/>
            <w:tcBorders>
              <w:top w:val="single" w:color="000000" w:sz="6" w:space="0"/>
              <w:left w:val="single" w:color="000000" w:sz="6" w:space="0"/>
              <w:bottom w:val="single" w:color="000000" w:sz="6" w:space="0"/>
              <w:right w:val="single" w:color="000000" w:sz="6" w:space="0"/>
            </w:tcBorders>
          </w:tcPr>
          <w:p w14:paraId="28EF83C4">
            <w:pPr>
              <w:pStyle w:val="53"/>
              <w:rPr>
                <w:ins w:id="2916" w:author="cmcc-chunxia Guo" w:date="2025-08-11T16:10:12Z"/>
                <w:rFonts w:cs="v5.0.0"/>
                <w:szCs w:val="22"/>
                <w:lang w:eastAsia="ja-JP"/>
              </w:rPr>
            </w:pPr>
            <w:ins w:id="2917" w:author="cmcc-chunxia Guo" w:date="2025-08-11T16:10:12Z">
              <w:r>
                <w:rPr>
                  <w:rFonts w:cs="v5.0.0"/>
                  <w:lang w:eastAsia="zh-CN"/>
                </w:rPr>
                <w:t>1 MHz</w:t>
              </w:r>
            </w:ins>
          </w:p>
        </w:tc>
        <w:tc>
          <w:tcPr>
            <w:tcW w:w="1956" w:type="dxa"/>
            <w:tcBorders>
              <w:top w:val="single" w:color="000000" w:sz="6" w:space="0"/>
              <w:left w:val="single" w:color="000000" w:sz="6" w:space="0"/>
              <w:bottom w:val="single" w:color="000000" w:sz="6" w:space="0"/>
              <w:right w:val="single" w:color="000000" w:sz="6" w:space="0"/>
            </w:tcBorders>
          </w:tcPr>
          <w:p w14:paraId="1E35A321">
            <w:pPr>
              <w:pStyle w:val="54"/>
              <w:rPr>
                <w:ins w:id="2918" w:author="cmcc-chunxia Guo" w:date="2025-08-11T16:10:12Z"/>
              </w:rPr>
            </w:pPr>
          </w:p>
        </w:tc>
      </w:tr>
    </w:tbl>
    <w:p w14:paraId="60A1F1AE">
      <w:pPr>
        <w:rPr>
          <w:ins w:id="2919" w:author="cmcc-chunxia Guo" w:date="2025-08-11T16:10:12Z"/>
        </w:rPr>
      </w:pPr>
    </w:p>
    <w:p w14:paraId="48EB5B4B">
      <w:pPr>
        <w:pStyle w:val="57"/>
        <w:rPr>
          <w:ins w:id="2920" w:author="cmcc-chunxia Guo" w:date="2025-08-11T16:10:12Z"/>
        </w:rPr>
      </w:pPr>
      <w:ins w:id="2921" w:author="cmcc-chunxia Guo" w:date="2025-08-11T16:10:12Z">
        <w:r>
          <w:rPr/>
          <w:t>NOTE 1:</w:t>
        </w:r>
      </w:ins>
      <w:ins w:id="2922" w:author="cmcc-chunxia Guo" w:date="2025-08-11T16:10:12Z">
        <w:r>
          <w:rPr/>
          <w:tab/>
        </w:r>
      </w:ins>
      <w:ins w:id="2923" w:author="cmcc-chunxia Guo" w:date="2025-08-11T16:10:12Z">
        <w:r>
          <w:rP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549"/>
        <w:r>
          <w:rPr/>
          <w:t>.</w:t>
        </w:r>
      </w:ins>
    </w:p>
    <w:p w14:paraId="037F2762">
      <w:pPr>
        <w:rPr>
          <w:ins w:id="2924" w:author="cmcc-chunxia Guo" w:date="2025-08-11T16:10:12Z"/>
        </w:rPr>
      </w:pPr>
    </w:p>
    <w:p w14:paraId="0B40B7F9">
      <w:pPr>
        <w:pStyle w:val="57"/>
        <w:rPr>
          <w:ins w:id="2925" w:author="cmcc-chunxia Guo" w:date="2025-08-11T16:10:12Z"/>
        </w:rPr>
      </w:pPr>
      <w:ins w:id="2926" w:author="cmcc-chunxia Guo" w:date="2025-08-11T16:10:12Z">
        <w:r>
          <w:rPr/>
          <w:t>NOTE 2:</w:t>
        </w:r>
      </w:ins>
      <w:ins w:id="2927" w:author="cmcc-chunxia Guo" w:date="2025-08-11T16:10:12Z">
        <w:r>
          <w:rPr/>
          <w:tab/>
        </w:r>
      </w:ins>
      <w:ins w:id="2928" w:author="cmcc-chunxia Guo" w:date="2025-08-11T16:10:12Z">
        <w:r>
          <w:rPr/>
          <w:t xml:space="preserve">The regional requirement, included in [12], is defined in terms of EIRP, which is dependent on both the BS emissions at the </w:t>
        </w:r>
      </w:ins>
      <w:ins w:id="2929" w:author="cmcc-chunxia Guo" w:date="2025-08-11T16:10:12Z">
        <w:r>
          <w:rPr>
            <w:i/>
          </w:rPr>
          <w:t>antenna connector</w:t>
        </w:r>
      </w:ins>
      <w:ins w:id="2930" w:author="cmcc-chunxia Guo" w:date="2025-08-11T16:10:12Z">
        <w:r>
          <w:rP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ins>
    </w:p>
    <w:p w14:paraId="6071267E">
      <w:pPr>
        <w:rPr>
          <w:ins w:id="2931" w:author="cmcc-chunxia Guo" w:date="2025-08-11T16:10:12Z"/>
        </w:rPr>
      </w:pPr>
      <w:ins w:id="2932" w:author="cmcc-chunxia Guo" w:date="2025-08-11T16:10:12Z">
        <w:r>
          <w:rPr/>
          <w:t>The following requirement shall be applied to BS operating in Band n26 to ensure that appropriate interference protection is provided to 800 MHz public safety operations.</w:t>
        </w:r>
      </w:ins>
      <w:ins w:id="2933" w:author="cmcc-chunxia Guo" w:date="2025-08-11T16:10:12Z">
        <w:r>
          <w:rPr>
            <w:rFonts w:cs="v3.8.0"/>
          </w:rPr>
          <w:t xml:space="preserve"> This requirement is also applicable at</w:t>
        </w:r>
      </w:ins>
      <w:ins w:id="2934" w:author="cmcc-chunxia Guo" w:date="2025-08-11T16:10:12Z">
        <w:r>
          <w:rPr/>
          <w:t xml:space="preserve"> </w:t>
        </w:r>
      </w:ins>
      <w:ins w:id="2935" w:author="cmcc-chunxia Guo" w:date="2025-08-11T16:10:12Z">
        <w:r>
          <w:rPr>
            <w:rFonts w:cs="v3.8.0"/>
          </w:rPr>
          <w:t>the frequency range from 10 MHz below the lowest frequency of the BS downlink operating band up to 10 MHz above the highest frequency of the BS downlink operating band.</w:t>
        </w:r>
      </w:ins>
    </w:p>
    <w:p w14:paraId="3FEC5123">
      <w:pPr>
        <w:rPr>
          <w:ins w:id="2936" w:author="cmcc-chunxia Guo" w:date="2025-08-11T16:10:12Z"/>
        </w:rPr>
      </w:pPr>
      <w:ins w:id="2937" w:author="cmcc-chunxia Guo" w:date="2025-08-11T16:10:12Z">
        <w:r>
          <w:rPr/>
          <w:t>The power of any spurious emission shall not exceed:</w:t>
        </w:r>
      </w:ins>
    </w:p>
    <w:p w14:paraId="33414A95">
      <w:pPr>
        <w:pStyle w:val="56"/>
        <w:rPr>
          <w:ins w:id="2938" w:author="cmcc-chunxia Guo" w:date="2025-08-11T16:10:12Z"/>
        </w:rPr>
      </w:pPr>
      <w:ins w:id="2939" w:author="cmcc-chunxia Guo" w:date="2025-08-11T16:10:12Z">
        <w:r>
          <w:rPr/>
          <w:t>Table 6.6.5.2.3-9: BS Spurious emissions limits for protection of 800 MHz public safety operations</w:t>
        </w:r>
      </w:ins>
    </w:p>
    <w:tbl>
      <w:tblPr>
        <w:tblStyle w:val="4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14:paraId="0EDF03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2940" w:author="cmcc-chunxia Guo" w:date="2025-08-11T16:10:12Z"/>
        </w:trPr>
        <w:tc>
          <w:tcPr>
            <w:tcW w:w="2376" w:type="dxa"/>
            <w:tcBorders>
              <w:top w:val="single" w:color="000000" w:sz="6" w:space="0"/>
              <w:left w:val="single" w:color="000000" w:sz="6" w:space="0"/>
              <w:bottom w:val="single" w:color="000000" w:sz="6" w:space="0"/>
              <w:right w:val="single" w:color="000000" w:sz="6" w:space="0"/>
            </w:tcBorders>
          </w:tcPr>
          <w:p w14:paraId="17AD55A4">
            <w:pPr>
              <w:pStyle w:val="52"/>
              <w:rPr>
                <w:ins w:id="2941" w:author="cmcc-chunxia Guo" w:date="2025-08-11T16:10:12Z"/>
                <w:rFonts w:cs="v5.0.0"/>
              </w:rPr>
            </w:pPr>
            <w:ins w:id="2942" w:author="cmcc-chunxia Guo" w:date="2025-08-11T16:10:12Z">
              <w:r>
                <w:rPr>
                  <w:rFonts w:cs="v5.0.0"/>
                </w:rPr>
                <w:t>Operating Band</w:t>
              </w:r>
            </w:ins>
          </w:p>
        </w:tc>
        <w:tc>
          <w:tcPr>
            <w:tcW w:w="2376" w:type="dxa"/>
            <w:tcBorders>
              <w:top w:val="single" w:color="000000" w:sz="6" w:space="0"/>
              <w:left w:val="single" w:color="000000" w:sz="6" w:space="0"/>
              <w:bottom w:val="single" w:color="000000" w:sz="6" w:space="0"/>
              <w:right w:val="single" w:color="000000" w:sz="6" w:space="0"/>
            </w:tcBorders>
          </w:tcPr>
          <w:p w14:paraId="73C399D7">
            <w:pPr>
              <w:pStyle w:val="52"/>
              <w:rPr>
                <w:ins w:id="2943" w:author="cmcc-chunxia Guo" w:date="2025-08-11T16:10:12Z"/>
                <w:rFonts w:cs="v5.0.0"/>
              </w:rPr>
            </w:pPr>
            <w:ins w:id="2944" w:author="cmcc-chunxia Guo" w:date="2025-08-11T16:10:12Z">
              <w:r>
                <w:rPr>
                  <w:rFonts w:cs="v5.0.0"/>
                </w:rPr>
                <w:t>Frequency range</w:t>
              </w:r>
            </w:ins>
          </w:p>
        </w:tc>
        <w:tc>
          <w:tcPr>
            <w:tcW w:w="1276" w:type="dxa"/>
            <w:tcBorders>
              <w:top w:val="single" w:color="000000" w:sz="6" w:space="0"/>
              <w:left w:val="single" w:color="000000" w:sz="6" w:space="0"/>
              <w:bottom w:val="single" w:color="000000" w:sz="6" w:space="0"/>
              <w:right w:val="single" w:color="000000" w:sz="6" w:space="0"/>
            </w:tcBorders>
          </w:tcPr>
          <w:p w14:paraId="2B40BC5B">
            <w:pPr>
              <w:pStyle w:val="52"/>
              <w:rPr>
                <w:ins w:id="2945" w:author="cmcc-chunxia Guo" w:date="2025-08-11T16:10:12Z"/>
                <w:rFonts w:cs="v5.0.0"/>
              </w:rPr>
            </w:pPr>
            <w:ins w:id="2946" w:author="cmcc-chunxia Guo" w:date="2025-08-11T16:10:12Z">
              <w:r>
                <w:rPr>
                  <w:rFonts w:cs="v5.0.0"/>
                  <w:i/>
                </w:rPr>
                <w:t>Basic limit</w:t>
              </w:r>
            </w:ins>
          </w:p>
        </w:tc>
        <w:tc>
          <w:tcPr>
            <w:tcW w:w="1418" w:type="dxa"/>
            <w:tcBorders>
              <w:top w:val="single" w:color="000000" w:sz="6" w:space="0"/>
              <w:left w:val="single" w:color="000000" w:sz="6" w:space="0"/>
              <w:bottom w:val="single" w:color="000000" w:sz="6" w:space="0"/>
              <w:right w:val="single" w:color="000000" w:sz="6" w:space="0"/>
            </w:tcBorders>
          </w:tcPr>
          <w:p w14:paraId="54C9E7BF">
            <w:pPr>
              <w:pStyle w:val="52"/>
              <w:rPr>
                <w:ins w:id="2947" w:author="cmcc-chunxia Guo" w:date="2025-08-11T16:10:12Z"/>
                <w:rFonts w:cs="v5.0.0"/>
              </w:rPr>
            </w:pPr>
            <w:ins w:id="2948" w:author="cmcc-chunxia Guo" w:date="2025-08-11T16:10:12Z">
              <w:r>
                <w:rPr>
                  <w:rFonts w:cs="v5.0.0"/>
                </w:rPr>
                <w:t>Measurement Bandwidth</w:t>
              </w:r>
            </w:ins>
          </w:p>
        </w:tc>
        <w:tc>
          <w:tcPr>
            <w:tcW w:w="1956" w:type="dxa"/>
            <w:tcBorders>
              <w:top w:val="single" w:color="000000" w:sz="6" w:space="0"/>
              <w:left w:val="single" w:color="000000" w:sz="6" w:space="0"/>
              <w:bottom w:val="single" w:color="000000" w:sz="6" w:space="0"/>
              <w:right w:val="single" w:color="000000" w:sz="6" w:space="0"/>
            </w:tcBorders>
          </w:tcPr>
          <w:p w14:paraId="4489CB1E">
            <w:pPr>
              <w:pStyle w:val="52"/>
              <w:rPr>
                <w:ins w:id="2949" w:author="cmcc-chunxia Guo" w:date="2025-08-11T16:10:12Z"/>
                <w:rFonts w:cs="v5.0.0"/>
              </w:rPr>
            </w:pPr>
            <w:ins w:id="2950" w:author="cmcc-chunxia Guo" w:date="2025-08-11T16:10:12Z">
              <w:r>
                <w:rPr>
                  <w:rFonts w:cs="v5.0.0"/>
                </w:rPr>
                <w:t>Note</w:t>
              </w:r>
            </w:ins>
          </w:p>
        </w:tc>
      </w:tr>
      <w:tr w14:paraId="26A92C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2951" w:author="cmcc-chunxia Guo" w:date="2025-08-11T16:10:12Z"/>
        </w:trPr>
        <w:tc>
          <w:tcPr>
            <w:tcW w:w="2376" w:type="dxa"/>
            <w:tcBorders>
              <w:top w:val="single" w:color="000000" w:sz="6" w:space="0"/>
              <w:left w:val="single" w:color="000000" w:sz="6" w:space="0"/>
              <w:bottom w:val="single" w:color="000000" w:sz="6" w:space="0"/>
              <w:right w:val="single" w:color="000000" w:sz="6" w:space="0"/>
            </w:tcBorders>
          </w:tcPr>
          <w:p w14:paraId="236B9A9D">
            <w:pPr>
              <w:pStyle w:val="53"/>
              <w:rPr>
                <w:ins w:id="2952" w:author="cmcc-chunxia Guo" w:date="2025-08-11T16:10:12Z"/>
                <w:rFonts w:cs="v5.0.0"/>
              </w:rPr>
            </w:pPr>
            <w:ins w:id="2953" w:author="cmcc-chunxia Guo" w:date="2025-08-11T16:10:12Z">
              <w:r>
                <w:rPr>
                  <w:rFonts w:cs="v5.0.0"/>
                </w:rPr>
                <w:t>n26</w:t>
              </w:r>
            </w:ins>
          </w:p>
        </w:tc>
        <w:tc>
          <w:tcPr>
            <w:tcW w:w="2376" w:type="dxa"/>
            <w:tcBorders>
              <w:top w:val="single" w:color="000000" w:sz="6" w:space="0"/>
              <w:left w:val="single" w:color="000000" w:sz="6" w:space="0"/>
              <w:bottom w:val="single" w:color="000000" w:sz="6" w:space="0"/>
              <w:right w:val="single" w:color="000000" w:sz="6" w:space="0"/>
            </w:tcBorders>
          </w:tcPr>
          <w:p w14:paraId="5075B3D8">
            <w:pPr>
              <w:pStyle w:val="53"/>
              <w:rPr>
                <w:ins w:id="2954" w:author="cmcc-chunxia Guo" w:date="2025-08-11T16:10:12Z"/>
                <w:rFonts w:cs="v5.0.0"/>
              </w:rPr>
            </w:pPr>
            <w:ins w:id="2955" w:author="cmcc-chunxia Guo" w:date="2025-08-11T16:10:12Z">
              <w:r>
                <w:rPr>
                  <w:rFonts w:cs="v5.0.0"/>
                </w:rPr>
                <w:t>851 - 859 MHz</w:t>
              </w:r>
            </w:ins>
          </w:p>
        </w:tc>
        <w:tc>
          <w:tcPr>
            <w:tcW w:w="1276" w:type="dxa"/>
            <w:tcBorders>
              <w:top w:val="single" w:color="000000" w:sz="6" w:space="0"/>
              <w:left w:val="single" w:color="000000" w:sz="6" w:space="0"/>
              <w:bottom w:val="single" w:color="000000" w:sz="6" w:space="0"/>
              <w:right w:val="single" w:color="000000" w:sz="6" w:space="0"/>
            </w:tcBorders>
          </w:tcPr>
          <w:p w14:paraId="0EECD30F">
            <w:pPr>
              <w:pStyle w:val="53"/>
              <w:rPr>
                <w:ins w:id="2956" w:author="cmcc-chunxia Guo" w:date="2025-08-11T16:10:12Z"/>
                <w:rFonts w:cs="v5.0.0"/>
              </w:rPr>
            </w:pPr>
            <w:ins w:id="2957" w:author="cmcc-chunxia Guo" w:date="2025-08-11T16:10:12Z">
              <w:r>
                <w:rPr>
                  <w:rFonts w:cs="v5.0.0"/>
                </w:rPr>
                <w:t>-13 dBm</w:t>
              </w:r>
            </w:ins>
          </w:p>
        </w:tc>
        <w:tc>
          <w:tcPr>
            <w:tcW w:w="1418" w:type="dxa"/>
            <w:tcBorders>
              <w:top w:val="single" w:color="000000" w:sz="6" w:space="0"/>
              <w:left w:val="single" w:color="000000" w:sz="6" w:space="0"/>
              <w:bottom w:val="single" w:color="000000" w:sz="6" w:space="0"/>
              <w:right w:val="single" w:color="000000" w:sz="6" w:space="0"/>
            </w:tcBorders>
          </w:tcPr>
          <w:p w14:paraId="6851383B">
            <w:pPr>
              <w:pStyle w:val="53"/>
              <w:rPr>
                <w:ins w:id="2958" w:author="cmcc-chunxia Guo" w:date="2025-08-11T16:10:12Z"/>
                <w:rFonts w:cs="v5.0.0"/>
              </w:rPr>
            </w:pPr>
            <w:ins w:id="2959" w:author="cmcc-chunxia Guo" w:date="2025-08-11T16:10:12Z">
              <w:r>
                <w:rPr>
                  <w:rFonts w:cs="v5.0.0"/>
                </w:rPr>
                <w:t>100 kHz</w:t>
              </w:r>
            </w:ins>
          </w:p>
        </w:tc>
        <w:tc>
          <w:tcPr>
            <w:tcW w:w="1956" w:type="dxa"/>
            <w:tcBorders>
              <w:top w:val="single" w:color="000000" w:sz="6" w:space="0"/>
              <w:left w:val="single" w:color="000000" w:sz="6" w:space="0"/>
              <w:bottom w:val="single" w:color="000000" w:sz="6" w:space="0"/>
              <w:right w:val="single" w:color="000000" w:sz="6" w:space="0"/>
            </w:tcBorders>
          </w:tcPr>
          <w:p w14:paraId="7A3ED663">
            <w:pPr>
              <w:pStyle w:val="53"/>
              <w:rPr>
                <w:ins w:id="2960" w:author="cmcc-chunxia Guo" w:date="2025-08-11T16:10:12Z"/>
                <w:rFonts w:cs="v5.0.0"/>
              </w:rPr>
            </w:pPr>
            <w:ins w:id="2961" w:author="cmcc-chunxia Guo" w:date="2025-08-11T16:10:12Z">
              <w:r>
                <w:rPr>
                  <w:rFonts w:cs="v5.0.0"/>
                </w:rPr>
                <w:t>Applicable for offsets &gt; 37.5kHz from the channel edge</w:t>
              </w:r>
            </w:ins>
          </w:p>
        </w:tc>
      </w:tr>
    </w:tbl>
    <w:p w14:paraId="1337E597">
      <w:pPr>
        <w:rPr>
          <w:ins w:id="2962" w:author="cmcc-chunxia Guo" w:date="2025-08-11T16:10:12Z"/>
        </w:rPr>
      </w:pPr>
    </w:p>
    <w:p w14:paraId="3DB6A928">
      <w:pPr>
        <w:rPr>
          <w:ins w:id="2963" w:author="cmcc-chunxia Guo" w:date="2025-08-11T16:10:12Z"/>
          <w:rFonts w:cs="v3.8.0"/>
        </w:rPr>
      </w:pPr>
      <w:ins w:id="2964" w:author="cmcc-chunxia Guo" w:date="2025-08-11T16:10:12Z">
        <w:bookmarkStart w:id="550" w:name="_Toc36817274"/>
        <w:bookmarkStart w:id="551" w:name="_Toc37267579"/>
        <w:bookmarkStart w:id="552" w:name="_Toc61178893"/>
        <w:bookmarkStart w:id="553" w:name="_Toc53178216"/>
        <w:bookmarkStart w:id="554" w:name="_Toc29811722"/>
        <w:bookmarkStart w:id="555" w:name="_Toc21127513"/>
        <w:bookmarkStart w:id="556" w:name="_Toc44712181"/>
        <w:bookmarkStart w:id="557" w:name="_Toc45893494"/>
        <w:bookmarkStart w:id="558" w:name="_Toc53178667"/>
        <w:bookmarkStart w:id="559" w:name="_Toc61179363"/>
        <w:bookmarkStart w:id="560" w:name="_Toc37260191"/>
        <w:r>
          <w:rPr>
            <w:rFonts w:cs="v3.8.0"/>
          </w:rPr>
          <w:t xml:space="preserve">The following requirement may apply to BS </w:t>
        </w:r>
      </w:ins>
      <w:ins w:id="2965" w:author="cmcc-chunxia Guo" w:date="2025-08-11T16:10:12Z">
        <w:r>
          <w:rPr/>
          <w:t>for Band n</w:t>
        </w:r>
      </w:ins>
      <w:ins w:id="2966" w:author="cmcc-chunxia Guo" w:date="2025-08-11T16:10:12Z">
        <w:r>
          <w:rPr>
            <w:rFonts w:hint="eastAsia"/>
            <w:lang w:eastAsia="zh-CN"/>
          </w:rPr>
          <w:t>41</w:t>
        </w:r>
      </w:ins>
      <w:ins w:id="2967" w:author="cmcc-chunxia Guo" w:date="2025-08-11T16:10:12Z">
        <w:r>
          <w:rPr>
            <w:lang w:eastAsia="zh-CN"/>
          </w:rPr>
          <w:t xml:space="preserve"> and n90</w:t>
        </w:r>
      </w:ins>
      <w:ins w:id="2968" w:author="cmcc-chunxia Guo" w:date="2025-08-11T16:10:12Z">
        <w:r>
          <w:rPr/>
          <w:t xml:space="preserve"> operation in Japan</w:t>
        </w:r>
      </w:ins>
      <w:ins w:id="2969" w:author="cmcc-chunxia Guo" w:date="2025-08-11T16:10:12Z">
        <w:r>
          <w:rPr>
            <w:rFonts w:cs="v3.8.0"/>
          </w:rPr>
          <w:t>. This requirement is also applicable at</w:t>
        </w:r>
      </w:ins>
      <w:ins w:id="2970" w:author="cmcc-chunxia Guo" w:date="2025-08-11T16:10:12Z">
        <w:r>
          <w:rPr/>
          <w:t xml:space="preserve"> </w:t>
        </w:r>
      </w:ins>
      <w:ins w:id="2971" w:author="cmcc-chunxia Guo" w:date="2025-08-11T16:10:12Z">
        <w:r>
          <w:rPr>
            <w:rFonts w:cs="v3.8.0"/>
          </w:rPr>
          <w:t xml:space="preserve">the frequency range from </w:t>
        </w:r>
      </w:ins>
      <w:ins w:id="2972" w:author="cmcc-chunxia Guo" w:date="2025-08-11T16:10:12Z">
        <w:r>
          <w:rPr/>
          <w:t>Δf</w:t>
        </w:r>
      </w:ins>
      <w:ins w:id="2973" w:author="cmcc-chunxia Guo" w:date="2025-08-11T16:10:12Z">
        <w:r>
          <w:rPr>
            <w:vertAlign w:val="subscript"/>
          </w:rPr>
          <w:t>OBUE</w:t>
        </w:r>
      </w:ins>
      <w:ins w:id="2974" w:author="cmcc-chunxia Guo" w:date="2025-08-11T16:10:12Z">
        <w:r>
          <w:rPr>
            <w:rFonts w:cs="v3.8.0"/>
          </w:rPr>
          <w:t xml:space="preserve"> below the lowest frequency of the BS downlink operating band up to </w:t>
        </w:r>
      </w:ins>
      <w:ins w:id="2975" w:author="cmcc-chunxia Guo" w:date="2025-08-11T16:10:12Z">
        <w:r>
          <w:rPr/>
          <w:t>Δf</w:t>
        </w:r>
      </w:ins>
      <w:ins w:id="2976" w:author="cmcc-chunxia Guo" w:date="2025-08-11T16:10:12Z">
        <w:r>
          <w:rPr>
            <w:vertAlign w:val="subscript"/>
          </w:rPr>
          <w:t>OBUE</w:t>
        </w:r>
      </w:ins>
      <w:ins w:id="2977" w:author="cmcc-chunxia Guo" w:date="2025-08-11T16:10:12Z">
        <w:r>
          <w:rPr>
            <w:rFonts w:cs="v3.8.0"/>
          </w:rPr>
          <w:t xml:space="preserve"> above the highest frequency of the BS downlink operating band.</w:t>
        </w:r>
      </w:ins>
    </w:p>
    <w:p w14:paraId="675C5E6E">
      <w:pPr>
        <w:pStyle w:val="56"/>
        <w:jc w:val="left"/>
        <w:rPr>
          <w:ins w:id="2978" w:author="cmcc-chunxia Guo" w:date="2025-08-11T16:10:12Z"/>
          <w:rFonts w:ascii="Times New Roman" w:hAnsi="Times New Roman" w:cs="v3.8.0"/>
          <w:b w:val="0"/>
        </w:rPr>
      </w:pPr>
      <w:ins w:id="2979" w:author="cmcc-chunxia Guo" w:date="2025-08-11T16:10:12Z">
        <w:r>
          <w:rPr>
            <w:rFonts w:ascii="Times New Roman" w:hAnsi="Times New Roman" w:cs="v3.8.0"/>
            <w:b w:val="0"/>
          </w:rPr>
          <w:t>The power of any spurious emission shall not exceed:</w:t>
        </w:r>
      </w:ins>
    </w:p>
    <w:p w14:paraId="38DC6EF4">
      <w:pPr>
        <w:pStyle w:val="56"/>
        <w:rPr>
          <w:ins w:id="2980" w:author="cmcc-chunxia Guo" w:date="2025-08-11T16:10:12Z"/>
          <w:rFonts w:cs="v5.0.0"/>
        </w:rPr>
      </w:pPr>
      <w:ins w:id="2981" w:author="cmcc-chunxia Guo" w:date="2025-08-11T16:10:12Z">
        <w:r>
          <w:rPr>
            <w:rFonts w:cs="v5.0.0"/>
          </w:rPr>
          <w:t xml:space="preserve">Table 6.6.5.2.3-10: Additional </w:t>
        </w:r>
      </w:ins>
      <w:ins w:id="2982" w:author="cmcc-chunxia Guo" w:date="2025-08-11T16:10:12Z">
        <w:r>
          <w:rPr/>
          <w:t>BS Spurious emissions limits for Band n</w:t>
        </w:r>
      </w:ins>
      <w:ins w:id="2983" w:author="cmcc-chunxia Guo" w:date="2025-08-11T16:10:12Z">
        <w:r>
          <w:rPr>
            <w:rFonts w:hint="eastAsia"/>
            <w:lang w:eastAsia="zh-CN"/>
          </w:rPr>
          <w:t>41</w:t>
        </w:r>
      </w:ins>
      <w:ins w:id="2984" w:author="cmcc-chunxia Guo" w:date="2025-08-11T16:10:12Z">
        <w:r>
          <w:rPr>
            <w:lang w:eastAsia="zh-CN"/>
          </w:rPr>
          <w:t xml:space="preserve"> and n90</w:t>
        </w:r>
      </w:ins>
    </w:p>
    <w:tbl>
      <w:tblPr>
        <w:tblStyle w:val="4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321"/>
        <w:gridCol w:w="1783"/>
        <w:gridCol w:w="1981"/>
      </w:tblGrid>
      <w:tr w14:paraId="38F5B6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5" w:hRule="atLeast"/>
          <w:jc w:val="center"/>
          <w:ins w:id="2985" w:author="cmcc-chunxia Guo" w:date="2025-08-11T16:10:12Z"/>
        </w:trPr>
        <w:tc>
          <w:tcPr>
            <w:tcW w:w="3321" w:type="dxa"/>
          </w:tcPr>
          <w:p w14:paraId="6D9BC13D">
            <w:pPr>
              <w:pStyle w:val="52"/>
              <w:rPr>
                <w:ins w:id="2986" w:author="cmcc-chunxia Guo" w:date="2025-08-11T16:10:12Z"/>
                <w:rFonts w:cs="v5.0.0"/>
              </w:rPr>
            </w:pPr>
            <w:ins w:id="2987" w:author="cmcc-chunxia Guo" w:date="2025-08-11T16:10:12Z">
              <w:r>
                <w:rPr>
                  <w:rFonts w:cs="v5.0.0"/>
                </w:rPr>
                <w:t>Frequency range</w:t>
              </w:r>
            </w:ins>
          </w:p>
        </w:tc>
        <w:tc>
          <w:tcPr>
            <w:tcW w:w="1783" w:type="dxa"/>
          </w:tcPr>
          <w:p w14:paraId="2DA4A688">
            <w:pPr>
              <w:pStyle w:val="52"/>
              <w:rPr>
                <w:ins w:id="2988" w:author="cmcc-chunxia Guo" w:date="2025-08-11T16:10:12Z"/>
                <w:rFonts w:cs="v5.0.0"/>
                <w:i/>
              </w:rPr>
            </w:pPr>
            <w:ins w:id="2989" w:author="cmcc-chunxia Guo" w:date="2025-08-11T16:10:12Z">
              <w:r>
                <w:rPr>
                  <w:rFonts w:cs="v5.0.0"/>
                  <w:i/>
                </w:rPr>
                <w:t>Basic limit</w:t>
              </w:r>
            </w:ins>
          </w:p>
        </w:tc>
        <w:tc>
          <w:tcPr>
            <w:tcW w:w="1981" w:type="dxa"/>
          </w:tcPr>
          <w:p w14:paraId="27FE16B8">
            <w:pPr>
              <w:pStyle w:val="52"/>
              <w:rPr>
                <w:ins w:id="2990" w:author="cmcc-chunxia Guo" w:date="2025-08-11T16:10:12Z"/>
                <w:rFonts w:cs="v5.0.0"/>
                <w:i/>
              </w:rPr>
            </w:pPr>
            <w:ins w:id="2991" w:author="cmcc-chunxia Guo" w:date="2025-08-11T16:10:12Z">
              <w:r>
                <w:rPr>
                  <w:rFonts w:cs="v5.0.0"/>
                  <w:i/>
                </w:rPr>
                <w:t>Measurement Bandwidth</w:t>
              </w:r>
            </w:ins>
          </w:p>
        </w:tc>
      </w:tr>
      <w:tr w14:paraId="3CEDCE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ins w:id="2992" w:author="cmcc-chunxia Guo" w:date="2025-08-11T16:10:12Z"/>
        </w:trPr>
        <w:tc>
          <w:tcPr>
            <w:tcW w:w="3321" w:type="dxa"/>
          </w:tcPr>
          <w:p w14:paraId="0EEF8787">
            <w:pPr>
              <w:pStyle w:val="53"/>
              <w:rPr>
                <w:ins w:id="2993" w:author="cmcc-chunxia Guo" w:date="2025-08-11T16:10:12Z"/>
                <w:rFonts w:cs="v5.0.0"/>
              </w:rPr>
            </w:pPr>
            <w:ins w:id="2994" w:author="cmcc-chunxia Guo" w:date="2025-08-11T16:10:12Z">
              <w:r>
                <w:rPr>
                  <w:rFonts w:hint="eastAsia" w:cs="Arial"/>
                  <w:szCs w:val="21"/>
                </w:rPr>
                <w:t>2505</w:t>
              </w:r>
            </w:ins>
            <w:ins w:id="2995" w:author="cmcc-chunxia Guo" w:date="2025-08-11T16:10:12Z">
              <w:r>
                <w:rPr>
                  <w:rFonts w:cs="Arial"/>
                  <w:szCs w:val="21"/>
                </w:rPr>
                <w:t xml:space="preserve"> </w:t>
              </w:r>
            </w:ins>
            <w:ins w:id="2996" w:author="cmcc-chunxia Guo" w:date="2025-08-11T16:10:12Z">
              <w:r>
                <w:rPr>
                  <w:rFonts w:hint="eastAsia" w:cs="Arial"/>
                  <w:szCs w:val="21"/>
                </w:rPr>
                <w:t xml:space="preserve">MHz </w:t>
              </w:r>
            </w:ins>
            <w:ins w:id="2997" w:author="cmcc-chunxia Guo" w:date="2025-08-11T16:10:12Z">
              <w:r>
                <w:rPr>
                  <w:rFonts w:cs="Arial"/>
                  <w:szCs w:val="21"/>
                </w:rPr>
                <w:t>–</w:t>
              </w:r>
            </w:ins>
            <w:ins w:id="2998" w:author="cmcc-chunxia Guo" w:date="2025-08-11T16:10:12Z">
              <w:r>
                <w:rPr>
                  <w:rFonts w:hint="eastAsia" w:cs="Arial"/>
                  <w:szCs w:val="21"/>
                </w:rPr>
                <w:t xml:space="preserve"> 2535</w:t>
              </w:r>
            </w:ins>
            <w:ins w:id="2999" w:author="cmcc-chunxia Guo" w:date="2025-08-11T16:10:12Z">
              <w:r>
                <w:rPr>
                  <w:rFonts w:cs="Arial"/>
                  <w:szCs w:val="21"/>
                </w:rPr>
                <w:t xml:space="preserve"> </w:t>
              </w:r>
            </w:ins>
            <w:ins w:id="3000" w:author="cmcc-chunxia Guo" w:date="2025-08-11T16:10:12Z">
              <w:r>
                <w:rPr>
                  <w:rFonts w:hint="eastAsia" w:cs="Arial"/>
                  <w:szCs w:val="21"/>
                </w:rPr>
                <w:t>MHz</w:t>
              </w:r>
            </w:ins>
          </w:p>
        </w:tc>
        <w:tc>
          <w:tcPr>
            <w:tcW w:w="1783" w:type="dxa"/>
          </w:tcPr>
          <w:p w14:paraId="7107FE03">
            <w:pPr>
              <w:pStyle w:val="53"/>
              <w:rPr>
                <w:ins w:id="3001" w:author="cmcc-chunxia Guo" w:date="2025-08-11T16:10:12Z"/>
                <w:rFonts w:cs="v5.0.0"/>
              </w:rPr>
            </w:pPr>
            <w:ins w:id="3002" w:author="cmcc-chunxia Guo" w:date="2025-08-11T16:10:12Z">
              <w:r>
                <w:rPr>
                  <w:rFonts w:hint="eastAsia" w:cs="Arial"/>
                  <w:szCs w:val="21"/>
                </w:rPr>
                <w:t>-42</w:t>
              </w:r>
            </w:ins>
            <w:ins w:id="3003" w:author="cmcc-chunxia Guo" w:date="2025-08-11T16:10:12Z">
              <w:r>
                <w:rPr>
                  <w:rFonts w:cs="Arial"/>
                  <w:szCs w:val="21"/>
                </w:rPr>
                <w:t xml:space="preserve"> </w:t>
              </w:r>
            </w:ins>
            <w:ins w:id="3004" w:author="cmcc-chunxia Guo" w:date="2025-08-11T16:10:12Z">
              <w:r>
                <w:rPr>
                  <w:rFonts w:hint="eastAsia" w:cs="Arial"/>
                  <w:szCs w:val="21"/>
                </w:rPr>
                <w:t>dBm</w:t>
              </w:r>
            </w:ins>
          </w:p>
        </w:tc>
        <w:tc>
          <w:tcPr>
            <w:tcW w:w="1981" w:type="dxa"/>
          </w:tcPr>
          <w:p w14:paraId="4E19D17F">
            <w:pPr>
              <w:pStyle w:val="53"/>
              <w:rPr>
                <w:ins w:id="3005" w:author="cmcc-chunxia Guo" w:date="2025-08-11T16:10:12Z"/>
                <w:rFonts w:cs="v5.0.0"/>
                <w:lang w:eastAsia="zh-CN"/>
              </w:rPr>
            </w:pPr>
            <w:ins w:id="3006" w:author="cmcc-chunxia Guo" w:date="2025-08-11T16:10:12Z">
              <w:r>
                <w:rPr>
                  <w:rFonts w:hint="eastAsia" w:cs="v5.0.0"/>
                  <w:lang w:eastAsia="zh-CN"/>
                </w:rPr>
                <w:t>1 MHz</w:t>
              </w:r>
            </w:ins>
          </w:p>
        </w:tc>
      </w:tr>
      <w:tr w14:paraId="38082E1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ins w:id="3007" w:author="cmcc-chunxia Guo" w:date="2025-08-11T16:10:12Z"/>
        </w:trPr>
        <w:tc>
          <w:tcPr>
            <w:tcW w:w="7085" w:type="dxa"/>
            <w:gridSpan w:val="3"/>
          </w:tcPr>
          <w:p w14:paraId="3882F666">
            <w:pPr>
              <w:pStyle w:val="53"/>
              <w:rPr>
                <w:ins w:id="3008" w:author="cmcc-chunxia Guo" w:date="2025-08-11T16:10:12Z"/>
                <w:rFonts w:cs="v5.0.0"/>
                <w:lang w:eastAsia="zh-CN"/>
              </w:rPr>
            </w:pPr>
            <w:ins w:id="3009" w:author="cmcc-chunxia Guo" w:date="2025-08-11T16:10:12Z">
              <w:r>
                <w:rPr>
                  <w:rFonts w:cs="Arial"/>
                </w:rPr>
                <w:t>NOTE:</w:t>
              </w:r>
            </w:ins>
            <w:ins w:id="3010" w:author="cmcc-chunxia Guo" w:date="2025-08-11T16:10:12Z">
              <w:r>
                <w:rPr>
                  <w:rFonts w:cs="Arial"/>
                </w:rPr>
                <w:tab/>
              </w:r>
            </w:ins>
            <w:ins w:id="3011" w:author="cmcc-chunxia Guo" w:date="2025-08-11T16:10:12Z">
              <w:r>
                <w:rPr>
                  <w:rFonts w:cs="Arial"/>
                </w:rPr>
                <w:t>This requirement applies for carriers allocated within 2545-2645 MHz.</w:t>
              </w:r>
            </w:ins>
          </w:p>
        </w:tc>
      </w:tr>
    </w:tbl>
    <w:p w14:paraId="4CA18CC6">
      <w:pPr>
        <w:rPr>
          <w:ins w:id="3012" w:author="cmcc-chunxia Guo" w:date="2025-08-11T16:10:12Z"/>
        </w:rPr>
      </w:pPr>
      <w:bookmarkStart w:id="561" w:name="_Toc67916659"/>
      <w:bookmarkStart w:id="562" w:name="_Toc74663257"/>
    </w:p>
    <w:p w14:paraId="43E74C51">
      <w:pPr>
        <w:rPr>
          <w:ins w:id="3013" w:author="cmcc-chunxia Guo" w:date="2025-08-11T16:10:12Z"/>
        </w:rPr>
      </w:pPr>
      <w:ins w:id="3014" w:author="cmcc-chunxia Guo" w:date="2025-08-11T16:10:12Z">
        <w:r>
          <w:rPr/>
          <w:t>The following requirement may apply to BS operating in 3.45-3.55 GHz in Band n77 in certain regions. The power of any spurious emission shall not exceed:</w:t>
        </w:r>
      </w:ins>
    </w:p>
    <w:p w14:paraId="6C5D0E93">
      <w:pPr>
        <w:rPr>
          <w:ins w:id="3015" w:author="cmcc-chunxia Guo" w:date="2025-08-11T16:10:12Z"/>
        </w:rPr>
      </w:pPr>
    </w:p>
    <w:p w14:paraId="60544C4A">
      <w:pPr>
        <w:pStyle w:val="56"/>
        <w:rPr>
          <w:ins w:id="3016" w:author="cmcc-chunxia Guo" w:date="2025-08-11T16:10:12Z"/>
        </w:rPr>
      </w:pPr>
      <w:ins w:id="3017" w:author="cmcc-chunxia Guo" w:date="2025-08-11T16:10:12Z">
        <w:r>
          <w:rPr/>
          <w:t>Table 6.6.5.2.3-11: Additional BS spurious emissions limits for Band n77</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5"/>
        <w:gridCol w:w="1816"/>
        <w:gridCol w:w="2423"/>
        <w:gridCol w:w="1343"/>
        <w:gridCol w:w="2328"/>
      </w:tblGrid>
      <w:tr w14:paraId="1C748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18" w:author="cmcc-chunxia Guo" w:date="2025-08-11T16:10:12Z"/>
        </w:trPr>
        <w:tc>
          <w:tcPr>
            <w:tcW w:w="0" w:type="auto"/>
            <w:tcBorders>
              <w:top w:val="single" w:color="auto" w:sz="4" w:space="0"/>
              <w:left w:val="single" w:color="auto" w:sz="4" w:space="0"/>
              <w:bottom w:val="single" w:color="auto" w:sz="4" w:space="0"/>
              <w:right w:val="single" w:color="auto" w:sz="4" w:space="0"/>
            </w:tcBorders>
          </w:tcPr>
          <w:p w14:paraId="5063FF52">
            <w:pPr>
              <w:pStyle w:val="52"/>
              <w:rPr>
                <w:ins w:id="3019" w:author="cmcc-chunxia Guo" w:date="2025-08-11T16:10:12Z"/>
                <w:rFonts w:cs="Calibri"/>
                <w:lang w:eastAsia="ja-JP"/>
              </w:rPr>
            </w:pPr>
            <w:ins w:id="3020" w:author="cmcc-chunxia Guo" w:date="2025-08-11T16:10:12Z">
              <w:r>
                <w:rPr/>
                <w:t>Channel bandwidth [MHz]</w:t>
              </w:r>
            </w:ins>
          </w:p>
        </w:tc>
        <w:tc>
          <w:tcPr>
            <w:tcW w:w="0" w:type="auto"/>
            <w:tcBorders>
              <w:top w:val="single" w:color="auto" w:sz="4" w:space="0"/>
              <w:left w:val="single" w:color="auto" w:sz="4" w:space="0"/>
              <w:bottom w:val="single" w:color="auto" w:sz="4" w:space="0"/>
              <w:right w:val="single" w:color="auto" w:sz="4" w:space="0"/>
            </w:tcBorders>
          </w:tcPr>
          <w:p w14:paraId="67B25652">
            <w:pPr>
              <w:pStyle w:val="52"/>
              <w:rPr>
                <w:ins w:id="3021" w:author="cmcc-chunxia Guo" w:date="2025-08-11T16:10:12Z"/>
                <w:rFonts w:cs="v5.0.0"/>
                <w:lang w:eastAsia="ja-JP"/>
              </w:rPr>
            </w:pPr>
            <w:ins w:id="3022" w:author="cmcc-chunxia Guo" w:date="2025-08-11T16:10:12Z">
              <w:r>
                <w:rPr>
                  <w:rFonts w:cs="v5.0.0"/>
                </w:rPr>
                <w:t>Frequency range [MHz]</w:t>
              </w:r>
            </w:ins>
          </w:p>
        </w:tc>
        <w:tc>
          <w:tcPr>
            <w:tcW w:w="0" w:type="auto"/>
            <w:tcBorders>
              <w:top w:val="single" w:color="auto" w:sz="4" w:space="0"/>
              <w:left w:val="single" w:color="auto" w:sz="4" w:space="0"/>
              <w:bottom w:val="single" w:color="auto" w:sz="4" w:space="0"/>
              <w:right w:val="single" w:color="auto" w:sz="4" w:space="0"/>
            </w:tcBorders>
          </w:tcPr>
          <w:p w14:paraId="148099B0">
            <w:pPr>
              <w:pStyle w:val="52"/>
              <w:rPr>
                <w:ins w:id="3023" w:author="cmcc-chunxia Guo" w:date="2025-08-11T16:10:12Z"/>
                <w:rFonts w:cs="v5.0.0"/>
                <w:lang w:eastAsia="ja-JP"/>
              </w:rPr>
            </w:pPr>
            <w:ins w:id="3024" w:author="cmcc-chunxia Guo" w:date="2025-08-11T16:10:12Z">
              <w:r>
                <w:rPr>
                  <w:rFonts w:cs="v5.0.0"/>
                </w:rPr>
                <w:t>Filter centre frequency, F</w:t>
              </w:r>
            </w:ins>
            <w:ins w:id="3025" w:author="cmcc-chunxia Guo" w:date="2025-08-11T16:10:12Z">
              <w:r>
                <w:rPr>
                  <w:rFonts w:cs="v5.0.0"/>
                  <w:position w:val="-5"/>
                  <w:vertAlign w:val="subscript"/>
                </w:rPr>
                <w:t>filter</w:t>
              </w:r>
            </w:ins>
            <w:ins w:id="3026" w:author="cmcc-chunxia Guo" w:date="2025-08-11T16:10:12Z">
              <w:r>
                <w:rPr>
                  <w:rFonts w:cs="v5.0.0"/>
                </w:rPr>
                <w:t xml:space="preserve"> [MHz]</w:t>
              </w:r>
            </w:ins>
          </w:p>
        </w:tc>
        <w:tc>
          <w:tcPr>
            <w:tcW w:w="0" w:type="auto"/>
            <w:tcBorders>
              <w:top w:val="single" w:color="auto" w:sz="4" w:space="0"/>
              <w:left w:val="single" w:color="auto" w:sz="4" w:space="0"/>
              <w:bottom w:val="single" w:color="auto" w:sz="4" w:space="0"/>
              <w:right w:val="single" w:color="auto" w:sz="4" w:space="0"/>
            </w:tcBorders>
          </w:tcPr>
          <w:p w14:paraId="7C121A24">
            <w:pPr>
              <w:pStyle w:val="52"/>
              <w:rPr>
                <w:ins w:id="3027" w:author="cmcc-chunxia Guo" w:date="2025-08-11T16:10:12Z"/>
                <w:rFonts w:cs="v5.0.0"/>
                <w:lang w:eastAsia="ja-JP"/>
              </w:rPr>
            </w:pPr>
            <w:ins w:id="3028" w:author="cmcc-chunxia Guo" w:date="2025-08-11T16:10:12Z">
              <w:r>
                <w:rPr>
                  <w:rFonts w:cs="v5.0.0"/>
                  <w:i/>
                </w:rPr>
                <w:t>Basic limit</w:t>
              </w:r>
            </w:ins>
            <w:ins w:id="3029" w:author="cmcc-chunxia Guo" w:date="2025-08-11T16:10:12Z">
              <w:r>
                <w:rPr>
                  <w:rFonts w:cs="v5.0.0"/>
                </w:rPr>
                <w:t xml:space="preserve"> [dBm]</w:t>
              </w:r>
            </w:ins>
          </w:p>
        </w:tc>
        <w:tc>
          <w:tcPr>
            <w:tcW w:w="0" w:type="auto"/>
            <w:tcBorders>
              <w:top w:val="single" w:color="auto" w:sz="4" w:space="0"/>
              <w:left w:val="single" w:color="auto" w:sz="4" w:space="0"/>
              <w:bottom w:val="single" w:color="auto" w:sz="4" w:space="0"/>
              <w:right w:val="single" w:color="auto" w:sz="4" w:space="0"/>
            </w:tcBorders>
          </w:tcPr>
          <w:p w14:paraId="02D0D549">
            <w:pPr>
              <w:pStyle w:val="52"/>
              <w:rPr>
                <w:ins w:id="3030" w:author="cmcc-chunxia Guo" w:date="2025-08-11T16:10:12Z"/>
                <w:rFonts w:cs="v5.0.0"/>
                <w:iCs/>
                <w:lang w:eastAsia="ja-JP"/>
              </w:rPr>
            </w:pPr>
            <w:ins w:id="3031" w:author="cmcc-chunxia Guo" w:date="2025-08-11T16:10:12Z">
              <w:r>
                <w:rPr>
                  <w:rFonts w:cs="v5.0.0"/>
                  <w:i/>
                  <w:iCs/>
                </w:rPr>
                <w:t>Measurement bandwidth</w:t>
              </w:r>
            </w:ins>
            <w:ins w:id="3032" w:author="cmcc-chunxia Guo" w:date="2025-08-11T16:10:12Z">
              <w:r>
                <w:rPr>
                  <w:rFonts w:cs="v5.0.0"/>
                </w:rPr>
                <w:t xml:space="preserve"> [MHz]</w:t>
              </w:r>
            </w:ins>
          </w:p>
        </w:tc>
      </w:tr>
      <w:tr w14:paraId="19BFC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33" w:author="cmcc-chunxia Guo" w:date="2025-08-11T16:10:12Z"/>
        </w:trPr>
        <w:tc>
          <w:tcPr>
            <w:tcW w:w="0" w:type="auto"/>
            <w:tcBorders>
              <w:top w:val="single" w:color="auto" w:sz="4" w:space="0"/>
              <w:left w:val="single" w:color="auto" w:sz="4" w:space="0"/>
              <w:bottom w:val="single" w:color="auto" w:sz="4" w:space="0"/>
              <w:right w:val="single" w:color="auto" w:sz="4" w:space="0"/>
            </w:tcBorders>
            <w:vAlign w:val="center"/>
          </w:tcPr>
          <w:p w14:paraId="30CAE0AA">
            <w:pPr>
              <w:pStyle w:val="53"/>
              <w:rPr>
                <w:ins w:id="3034" w:author="cmcc-chunxia Guo" w:date="2025-08-11T16:10:12Z"/>
                <w:lang w:eastAsia="ja-JP"/>
              </w:rPr>
            </w:pPr>
            <w:ins w:id="3035" w:author="cmcc-chunxia Guo" w:date="2025-08-11T16:10:12Z">
              <w:r>
                <w:rPr/>
                <w:t>All</w:t>
              </w:r>
            </w:ins>
          </w:p>
        </w:tc>
        <w:tc>
          <w:tcPr>
            <w:tcW w:w="0" w:type="auto"/>
            <w:tcBorders>
              <w:top w:val="single" w:color="auto" w:sz="4" w:space="0"/>
              <w:left w:val="single" w:color="auto" w:sz="4" w:space="0"/>
              <w:bottom w:val="single" w:color="auto" w:sz="4" w:space="0"/>
              <w:right w:val="single" w:color="auto" w:sz="4" w:space="0"/>
            </w:tcBorders>
            <w:vAlign w:val="center"/>
          </w:tcPr>
          <w:p w14:paraId="74065F78">
            <w:pPr>
              <w:pStyle w:val="53"/>
              <w:rPr>
                <w:ins w:id="3036" w:author="cmcc-chunxia Guo" w:date="2025-08-11T16:10:12Z"/>
              </w:rPr>
            </w:pPr>
            <w:ins w:id="3037" w:author="cmcc-chunxia Guo" w:date="2025-08-11T16:10:12Z">
              <w:r>
                <w:rPr/>
                <w:t>3430 – 3440</w:t>
              </w:r>
            </w:ins>
          </w:p>
          <w:p w14:paraId="56B72035">
            <w:pPr>
              <w:pStyle w:val="53"/>
              <w:rPr>
                <w:ins w:id="3038" w:author="cmcc-chunxia Guo" w:date="2025-08-11T16:10:12Z"/>
                <w:lang w:eastAsia="ja-JP"/>
              </w:rPr>
            </w:pPr>
            <w:ins w:id="3039" w:author="cmcc-chunxia Guo" w:date="2025-08-11T16:10:12Z">
              <w:r>
                <w:rPr/>
                <w:t>3560 – 3570</w:t>
              </w:r>
            </w:ins>
          </w:p>
        </w:tc>
        <w:tc>
          <w:tcPr>
            <w:tcW w:w="0" w:type="auto"/>
            <w:tcBorders>
              <w:top w:val="single" w:color="auto" w:sz="4" w:space="0"/>
              <w:left w:val="single" w:color="auto" w:sz="4" w:space="0"/>
              <w:bottom w:val="single" w:color="auto" w:sz="4" w:space="0"/>
              <w:right w:val="single" w:color="auto" w:sz="4" w:space="0"/>
            </w:tcBorders>
            <w:vAlign w:val="center"/>
          </w:tcPr>
          <w:p w14:paraId="15D96A1B">
            <w:pPr>
              <w:pStyle w:val="53"/>
              <w:rPr>
                <w:ins w:id="3040" w:author="cmcc-chunxia Guo" w:date="2025-08-11T16:10:12Z"/>
              </w:rPr>
            </w:pPr>
            <w:ins w:id="3041" w:author="cmcc-chunxia Guo" w:date="2025-08-11T16:10:12Z">
              <w:r>
                <w:rPr/>
                <w:t xml:space="preserve">3430.5 </w:t>
              </w:r>
            </w:ins>
            <w:ins w:id="3042" w:author="cmcc-chunxia Guo" w:date="2025-08-11T16:10:12Z">
              <w:r>
                <w:rPr>
                  <w:rFonts w:hAnsi="Symbol" w:cs="v5.0.0"/>
                </w:rPr>
                <w:sym w:font="Symbol" w:char="F0A3"/>
              </w:r>
            </w:ins>
            <w:ins w:id="3043" w:author="cmcc-chunxia Guo" w:date="2025-08-11T16:10:12Z">
              <w:r>
                <w:rPr/>
                <w:t xml:space="preserve"> </w:t>
              </w:r>
            </w:ins>
            <w:ins w:id="3044" w:author="cmcc-chunxia Guo" w:date="2025-08-11T16:10:12Z">
              <w:r>
                <w:rPr>
                  <w:rFonts w:cs="v5.0.0"/>
                </w:rPr>
                <w:t>F</w:t>
              </w:r>
            </w:ins>
            <w:ins w:id="3045" w:author="cmcc-chunxia Guo" w:date="2025-08-11T16:10:12Z">
              <w:r>
                <w:rPr>
                  <w:rFonts w:cs="v5.0.0"/>
                  <w:position w:val="-5"/>
                  <w:vertAlign w:val="subscript"/>
                </w:rPr>
                <w:t>filter</w:t>
              </w:r>
            </w:ins>
            <w:ins w:id="3046" w:author="cmcc-chunxia Guo" w:date="2025-08-11T16:10:12Z">
              <w:r>
                <w:rPr/>
                <w:t xml:space="preserve"> </w:t>
              </w:r>
            </w:ins>
            <w:ins w:id="3047" w:author="cmcc-chunxia Guo" w:date="2025-08-11T16:10:12Z">
              <w:r>
                <w:rPr>
                  <w:rFonts w:cs="v5.0.0"/>
                </w:rPr>
                <w:t>&lt;</w:t>
              </w:r>
            </w:ins>
            <w:ins w:id="3048" w:author="cmcc-chunxia Guo" w:date="2025-08-11T16:10:12Z">
              <w:r>
                <w:rPr/>
                <w:t xml:space="preserve"> 3439.5</w:t>
              </w:r>
            </w:ins>
          </w:p>
          <w:p w14:paraId="6089B005">
            <w:pPr>
              <w:pStyle w:val="53"/>
              <w:rPr>
                <w:ins w:id="3049" w:author="cmcc-chunxia Guo" w:date="2025-08-11T16:10:12Z"/>
                <w:rFonts w:cs="v5.0.0"/>
                <w:lang w:eastAsia="ja-JP"/>
              </w:rPr>
            </w:pPr>
            <w:ins w:id="3050" w:author="cmcc-chunxia Guo" w:date="2025-08-11T16:10:12Z">
              <w:r>
                <w:rPr/>
                <w:t xml:space="preserve">3560.5 </w:t>
              </w:r>
            </w:ins>
            <w:ins w:id="3051" w:author="cmcc-chunxia Guo" w:date="2025-08-11T16:10:12Z">
              <w:r>
                <w:rPr>
                  <w:rFonts w:hAnsi="Symbol" w:cs="v5.0.0"/>
                </w:rPr>
                <w:sym w:font="Symbol" w:char="F0A3"/>
              </w:r>
            </w:ins>
            <w:ins w:id="3052" w:author="cmcc-chunxia Guo" w:date="2025-08-11T16:10:12Z">
              <w:r>
                <w:rPr/>
                <w:t xml:space="preserve"> </w:t>
              </w:r>
            </w:ins>
            <w:ins w:id="3053" w:author="cmcc-chunxia Guo" w:date="2025-08-11T16:10:12Z">
              <w:r>
                <w:rPr>
                  <w:rFonts w:cs="v5.0.0"/>
                </w:rPr>
                <w:t>F</w:t>
              </w:r>
            </w:ins>
            <w:ins w:id="3054" w:author="cmcc-chunxia Guo" w:date="2025-08-11T16:10:12Z">
              <w:r>
                <w:rPr>
                  <w:rFonts w:cs="v5.0.0"/>
                  <w:position w:val="-5"/>
                  <w:vertAlign w:val="subscript"/>
                </w:rPr>
                <w:t>filter</w:t>
              </w:r>
            </w:ins>
            <w:ins w:id="3055" w:author="cmcc-chunxia Guo" w:date="2025-08-11T16:10:12Z">
              <w:r>
                <w:rPr/>
                <w:t xml:space="preserve"> </w:t>
              </w:r>
            </w:ins>
            <w:ins w:id="3056" w:author="cmcc-chunxia Guo" w:date="2025-08-11T16:10:12Z">
              <w:r>
                <w:rPr>
                  <w:rFonts w:cs="v5.0.0"/>
                </w:rPr>
                <w:t>&lt;</w:t>
              </w:r>
            </w:ins>
            <w:ins w:id="3057" w:author="cmcc-chunxia Guo" w:date="2025-08-11T16:10:12Z">
              <w:r>
                <w:rPr/>
                <w:t xml:space="preserve"> 3569.5</w:t>
              </w:r>
            </w:ins>
          </w:p>
        </w:tc>
        <w:tc>
          <w:tcPr>
            <w:tcW w:w="0" w:type="auto"/>
            <w:tcBorders>
              <w:top w:val="single" w:color="auto" w:sz="4" w:space="0"/>
              <w:left w:val="single" w:color="auto" w:sz="4" w:space="0"/>
              <w:bottom w:val="single" w:color="auto" w:sz="4" w:space="0"/>
              <w:right w:val="single" w:color="auto" w:sz="4" w:space="0"/>
            </w:tcBorders>
            <w:vAlign w:val="center"/>
          </w:tcPr>
          <w:p w14:paraId="608B2AD5">
            <w:pPr>
              <w:pStyle w:val="53"/>
              <w:rPr>
                <w:ins w:id="3058" w:author="cmcc-chunxia Guo" w:date="2025-08-11T16:10:12Z"/>
                <w:rFonts w:cs="v5.0.0"/>
                <w:b/>
                <w:lang w:eastAsia="ja-JP"/>
              </w:rPr>
            </w:pPr>
            <w:ins w:id="3059" w:author="cmcc-chunxia Guo" w:date="2025-08-11T16:10:12Z">
              <w:r>
                <w:rPr/>
                <w:t>-25</w:t>
              </w:r>
            </w:ins>
          </w:p>
        </w:tc>
        <w:tc>
          <w:tcPr>
            <w:tcW w:w="0" w:type="auto"/>
            <w:tcBorders>
              <w:top w:val="single" w:color="auto" w:sz="4" w:space="0"/>
              <w:left w:val="single" w:color="auto" w:sz="4" w:space="0"/>
              <w:bottom w:val="single" w:color="auto" w:sz="4" w:space="0"/>
              <w:right w:val="single" w:color="auto" w:sz="4" w:space="0"/>
            </w:tcBorders>
            <w:vAlign w:val="center"/>
          </w:tcPr>
          <w:p w14:paraId="3B8ADDF3">
            <w:pPr>
              <w:pStyle w:val="53"/>
              <w:rPr>
                <w:ins w:id="3060" w:author="cmcc-chunxia Guo" w:date="2025-08-11T16:10:12Z"/>
                <w:lang w:eastAsia="zh-CN"/>
              </w:rPr>
            </w:pPr>
            <w:ins w:id="3061" w:author="cmcc-chunxia Guo" w:date="2025-08-11T16:10:12Z">
              <w:r>
                <w:rPr/>
                <w:t>1</w:t>
              </w:r>
            </w:ins>
          </w:p>
        </w:tc>
      </w:tr>
      <w:tr w14:paraId="43712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62" w:author="cmcc-chunxia Guo" w:date="2025-08-11T16:10:12Z"/>
        </w:trPr>
        <w:tc>
          <w:tcPr>
            <w:tcW w:w="0" w:type="auto"/>
            <w:tcBorders>
              <w:top w:val="single" w:color="auto" w:sz="4" w:space="0"/>
              <w:left w:val="single" w:color="auto" w:sz="4" w:space="0"/>
              <w:bottom w:val="single" w:color="auto" w:sz="4" w:space="0"/>
              <w:right w:val="single" w:color="auto" w:sz="4" w:space="0"/>
            </w:tcBorders>
            <w:vAlign w:val="center"/>
          </w:tcPr>
          <w:p w14:paraId="6D156633">
            <w:pPr>
              <w:pStyle w:val="53"/>
              <w:rPr>
                <w:ins w:id="3063" w:author="cmcc-chunxia Guo" w:date="2025-08-11T16:10:12Z"/>
                <w:lang w:eastAsia="ja-JP"/>
              </w:rPr>
            </w:pPr>
            <w:ins w:id="3064" w:author="cmcc-chunxia Guo" w:date="2025-08-11T16:10:12Z">
              <w:r>
                <w:rPr/>
                <w:t>All</w:t>
              </w:r>
            </w:ins>
          </w:p>
        </w:tc>
        <w:tc>
          <w:tcPr>
            <w:tcW w:w="0" w:type="auto"/>
            <w:tcBorders>
              <w:top w:val="single" w:color="auto" w:sz="4" w:space="0"/>
              <w:left w:val="single" w:color="auto" w:sz="4" w:space="0"/>
              <w:bottom w:val="single" w:color="auto" w:sz="4" w:space="0"/>
              <w:right w:val="single" w:color="auto" w:sz="4" w:space="0"/>
            </w:tcBorders>
            <w:vAlign w:val="center"/>
          </w:tcPr>
          <w:p w14:paraId="59CF3737">
            <w:pPr>
              <w:pStyle w:val="53"/>
              <w:rPr>
                <w:ins w:id="3065" w:author="cmcc-chunxia Guo" w:date="2025-08-11T16:10:12Z"/>
              </w:rPr>
            </w:pPr>
            <w:ins w:id="3066" w:author="cmcc-chunxia Guo" w:date="2025-08-11T16:10:12Z">
              <w:r>
                <w:rPr>
                  <w:rFonts w:hAnsi="Symbol" w:cs="v5.0.0"/>
                </w:rPr>
                <w:sym w:font="Symbol" w:char="F0A3"/>
              </w:r>
            </w:ins>
            <w:ins w:id="3067" w:author="cmcc-chunxia Guo" w:date="2025-08-11T16:10:12Z">
              <w:r>
                <w:rPr/>
                <w:t xml:space="preserve"> 3430</w:t>
              </w:r>
            </w:ins>
          </w:p>
          <w:p w14:paraId="64D3949E">
            <w:pPr>
              <w:pStyle w:val="53"/>
              <w:rPr>
                <w:ins w:id="3068" w:author="cmcc-chunxia Guo" w:date="2025-08-11T16:10:12Z"/>
                <w:lang w:eastAsia="ja-JP"/>
              </w:rPr>
            </w:pPr>
            <w:ins w:id="3069" w:author="cmcc-chunxia Guo" w:date="2025-08-11T16:10:12Z">
              <w:r>
                <w:rPr/>
                <w:t>&gt; 3570</w:t>
              </w:r>
            </w:ins>
          </w:p>
        </w:tc>
        <w:tc>
          <w:tcPr>
            <w:tcW w:w="0" w:type="auto"/>
            <w:tcBorders>
              <w:top w:val="single" w:color="auto" w:sz="4" w:space="0"/>
              <w:left w:val="single" w:color="auto" w:sz="4" w:space="0"/>
              <w:bottom w:val="single" w:color="auto" w:sz="4" w:space="0"/>
              <w:right w:val="single" w:color="auto" w:sz="4" w:space="0"/>
            </w:tcBorders>
            <w:vAlign w:val="center"/>
          </w:tcPr>
          <w:p w14:paraId="11FBF607">
            <w:pPr>
              <w:pStyle w:val="53"/>
              <w:rPr>
                <w:ins w:id="3070" w:author="cmcc-chunxia Guo" w:date="2025-08-11T16:10:12Z"/>
              </w:rPr>
            </w:pPr>
            <w:ins w:id="3071" w:author="cmcc-chunxia Guo" w:date="2025-08-11T16:10:12Z">
              <w:r>
                <w:rPr>
                  <w:rFonts w:cs="v5.0.0"/>
                </w:rPr>
                <w:t>F</w:t>
              </w:r>
            </w:ins>
            <w:ins w:id="3072" w:author="cmcc-chunxia Guo" w:date="2025-08-11T16:10:12Z">
              <w:r>
                <w:rPr>
                  <w:rFonts w:cs="v5.0.0"/>
                  <w:position w:val="-5"/>
                  <w:vertAlign w:val="subscript"/>
                </w:rPr>
                <w:t>filter</w:t>
              </w:r>
            </w:ins>
            <w:ins w:id="3073" w:author="cmcc-chunxia Guo" w:date="2025-08-11T16:10:12Z">
              <w:r>
                <w:rPr/>
                <w:t xml:space="preserve"> </w:t>
              </w:r>
            </w:ins>
            <w:ins w:id="3074" w:author="cmcc-chunxia Guo" w:date="2025-08-11T16:10:12Z">
              <w:r>
                <w:rPr>
                  <w:rFonts w:cs="v5.0.0"/>
                </w:rPr>
                <w:t>&lt;</w:t>
              </w:r>
            </w:ins>
            <w:ins w:id="3075" w:author="cmcc-chunxia Guo" w:date="2025-08-11T16:10:12Z">
              <w:r>
                <w:rPr/>
                <w:t xml:space="preserve"> 3429.5</w:t>
              </w:r>
            </w:ins>
          </w:p>
          <w:p w14:paraId="13E1AD77">
            <w:pPr>
              <w:pStyle w:val="53"/>
              <w:rPr>
                <w:ins w:id="3076" w:author="cmcc-chunxia Guo" w:date="2025-08-11T16:10:12Z"/>
                <w:rFonts w:cs="v5.0.0"/>
                <w:lang w:eastAsia="ja-JP"/>
              </w:rPr>
            </w:pPr>
            <w:ins w:id="3077" w:author="cmcc-chunxia Guo" w:date="2025-08-11T16:10:12Z">
              <w:r>
                <w:rPr/>
                <w:t xml:space="preserve">3570.5 </w:t>
              </w:r>
            </w:ins>
            <w:ins w:id="3078" w:author="cmcc-chunxia Guo" w:date="2025-08-11T16:10:12Z">
              <w:r>
                <w:rPr>
                  <w:rFonts w:hAnsi="Symbol" w:cs="v5.0.0"/>
                </w:rPr>
                <w:sym w:font="Symbol" w:char="F0A3"/>
              </w:r>
            </w:ins>
            <w:ins w:id="3079" w:author="cmcc-chunxia Guo" w:date="2025-08-11T16:10:12Z">
              <w:r>
                <w:rPr/>
                <w:t xml:space="preserve"> </w:t>
              </w:r>
            </w:ins>
            <w:ins w:id="3080" w:author="cmcc-chunxia Guo" w:date="2025-08-11T16:10:12Z">
              <w:r>
                <w:rPr>
                  <w:rFonts w:cs="v5.0.0"/>
                </w:rPr>
                <w:t>F</w:t>
              </w:r>
            </w:ins>
            <w:ins w:id="3081" w:author="cmcc-chunxia Guo" w:date="2025-08-11T16:10:12Z">
              <w:r>
                <w:rPr>
                  <w:rFonts w:cs="v5.0.0"/>
                  <w:position w:val="-5"/>
                  <w:vertAlign w:val="subscript"/>
                </w:rPr>
                <w:t>filter</w:t>
              </w:r>
            </w:ins>
          </w:p>
        </w:tc>
        <w:tc>
          <w:tcPr>
            <w:tcW w:w="0" w:type="auto"/>
            <w:tcBorders>
              <w:top w:val="single" w:color="auto" w:sz="4" w:space="0"/>
              <w:left w:val="single" w:color="auto" w:sz="4" w:space="0"/>
              <w:bottom w:val="single" w:color="auto" w:sz="4" w:space="0"/>
              <w:right w:val="single" w:color="auto" w:sz="4" w:space="0"/>
            </w:tcBorders>
            <w:vAlign w:val="center"/>
          </w:tcPr>
          <w:p w14:paraId="0F059A60">
            <w:pPr>
              <w:pStyle w:val="53"/>
              <w:rPr>
                <w:ins w:id="3082" w:author="cmcc-chunxia Guo" w:date="2025-08-11T16:10:12Z"/>
                <w:rFonts w:cs="v5.0.0"/>
                <w:b/>
                <w:lang w:eastAsia="ja-JP"/>
              </w:rPr>
            </w:pPr>
            <w:ins w:id="3083" w:author="cmcc-chunxia Guo" w:date="2025-08-11T16:10:12Z">
              <w:r>
                <w:rPr/>
                <w:t>-40</w:t>
              </w:r>
            </w:ins>
          </w:p>
        </w:tc>
        <w:tc>
          <w:tcPr>
            <w:tcW w:w="0" w:type="auto"/>
            <w:tcBorders>
              <w:top w:val="single" w:color="auto" w:sz="4" w:space="0"/>
              <w:left w:val="single" w:color="auto" w:sz="4" w:space="0"/>
              <w:bottom w:val="single" w:color="auto" w:sz="4" w:space="0"/>
              <w:right w:val="single" w:color="auto" w:sz="4" w:space="0"/>
            </w:tcBorders>
            <w:vAlign w:val="center"/>
          </w:tcPr>
          <w:p w14:paraId="425832B6">
            <w:pPr>
              <w:pStyle w:val="53"/>
              <w:rPr>
                <w:ins w:id="3084" w:author="cmcc-chunxia Guo" w:date="2025-08-11T16:10:12Z"/>
                <w:lang w:eastAsia="zh-CN"/>
              </w:rPr>
            </w:pPr>
            <w:ins w:id="3085" w:author="cmcc-chunxia Guo" w:date="2025-08-11T16:10:12Z">
              <w:r>
                <w:rPr/>
                <w:t>1</w:t>
              </w:r>
            </w:ins>
          </w:p>
        </w:tc>
      </w:tr>
    </w:tbl>
    <w:p w14:paraId="5CFCD868">
      <w:pPr>
        <w:rPr>
          <w:ins w:id="3086" w:author="cmcc-chunxia Guo" w:date="2025-08-11T16:10:12Z"/>
        </w:rPr>
      </w:pPr>
    </w:p>
    <w:p w14:paraId="743A4B2E">
      <w:pPr>
        <w:pStyle w:val="57"/>
        <w:rPr>
          <w:ins w:id="3087" w:author="cmcc-chunxia Guo" w:date="2025-08-11T16:10:12Z"/>
        </w:rPr>
      </w:pPr>
      <w:ins w:id="3088" w:author="cmcc-chunxia Guo" w:date="2025-08-11T16:10:12Z">
        <w:r>
          <w:rPr/>
          <w:t>NOTE:</w:t>
        </w:r>
      </w:ins>
      <w:ins w:id="3089" w:author="cmcc-chunxia Guo" w:date="2025-08-11T16:10:12Z">
        <w:r>
          <w:rPr/>
          <w:tab/>
        </w:r>
      </w:ins>
      <w:ins w:id="3090" w:author="cmcc-chunxia Guo" w:date="2025-08-11T16:10:12Z">
        <w:r>
          <w:rP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7069306A">
      <w:pPr>
        <w:rPr>
          <w:ins w:id="3091" w:author="cmcc-chunxia Guo" w:date="2025-08-11T16:10:12Z"/>
        </w:rPr>
      </w:pPr>
    </w:p>
    <w:p w14:paraId="652348CC">
      <w:pPr>
        <w:rPr>
          <w:ins w:id="3092" w:author="cmcc-chunxia Guo" w:date="2025-08-11T16:10:12Z"/>
          <w:rFonts w:cs="v3.8.0"/>
        </w:rPr>
      </w:pPr>
      <w:ins w:id="3093" w:author="cmcc-chunxia Guo" w:date="2025-08-11T16:10:12Z">
        <w:bookmarkStart w:id="563" w:name="_Toc82621797"/>
        <w:bookmarkStart w:id="564" w:name="_Toc90422644"/>
        <w:r>
          <w:rPr>
            <w:rFonts w:cs="v3.8.0"/>
          </w:rPr>
          <w:t>The following requirement shall apply to BS operating in Band n101 in CEPT countries. The power of any spurious emission shall not exceed:</w:t>
        </w:r>
      </w:ins>
    </w:p>
    <w:p w14:paraId="52865DFC">
      <w:pPr>
        <w:pStyle w:val="56"/>
        <w:rPr>
          <w:ins w:id="3094" w:author="cmcc-chunxia Guo" w:date="2025-08-11T16:10:12Z"/>
          <w:rFonts w:cs="v5.0.0"/>
        </w:rPr>
      </w:pPr>
      <w:ins w:id="3095" w:author="cmcc-chunxia Guo" w:date="2025-08-11T16:10:12Z">
        <w:r>
          <w:rPr>
            <w:rFonts w:cs="v5.0.0"/>
          </w:rPr>
          <w:t>Table 6.6.5.2.3-12: Additional B</w:t>
        </w:r>
      </w:ins>
      <w:ins w:id="3096" w:author="cmcc-chunxia Guo" w:date="2025-08-11T16:10:12Z">
        <w:r>
          <w:rPr/>
          <w:t xml:space="preserve">S Spurious emissions limits for Band </w:t>
        </w:r>
      </w:ins>
      <w:ins w:id="3097" w:author="cmcc-chunxia Guo" w:date="2025-08-11T16:10:12Z">
        <w:r>
          <w:rPr>
            <w:lang w:eastAsia="zh-CN"/>
          </w:rPr>
          <w:t>n101</w:t>
        </w:r>
      </w:ins>
    </w:p>
    <w:tbl>
      <w:tblPr>
        <w:tblStyle w:val="4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4282"/>
      </w:tblGrid>
      <w:tr w14:paraId="04DFB0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3098" w:author="cmcc-chunxia Guo" w:date="2025-08-11T16:10:12Z"/>
        </w:trPr>
        <w:tc>
          <w:tcPr>
            <w:tcW w:w="2376" w:type="dxa"/>
            <w:tcBorders>
              <w:top w:val="single" w:color="000000" w:sz="6" w:space="0"/>
              <w:left w:val="single" w:color="000000" w:sz="6" w:space="0"/>
              <w:bottom w:val="single" w:color="000000" w:sz="6" w:space="0"/>
              <w:right w:val="single" w:color="000000" w:sz="6" w:space="0"/>
            </w:tcBorders>
          </w:tcPr>
          <w:p w14:paraId="09A16990">
            <w:pPr>
              <w:pStyle w:val="52"/>
              <w:rPr>
                <w:ins w:id="3099" w:author="cmcc-chunxia Guo" w:date="2025-08-11T16:10:12Z"/>
                <w:rFonts w:cs="v5.0.0"/>
                <w:lang w:eastAsia="ja-JP"/>
              </w:rPr>
            </w:pPr>
            <w:ins w:id="3100" w:author="cmcc-chunxia Guo" w:date="2025-08-11T16:10:12Z">
              <w:r>
                <w:rPr>
                  <w:rFonts w:cs="v5.0.0"/>
                  <w:lang w:eastAsia="ja-JP"/>
                </w:rPr>
                <w:t>Frequency range</w:t>
              </w:r>
            </w:ins>
          </w:p>
        </w:tc>
        <w:tc>
          <w:tcPr>
            <w:tcW w:w="1276" w:type="dxa"/>
            <w:tcBorders>
              <w:top w:val="single" w:color="000000" w:sz="6" w:space="0"/>
              <w:left w:val="single" w:color="000000" w:sz="6" w:space="0"/>
              <w:bottom w:val="single" w:color="000000" w:sz="6" w:space="0"/>
              <w:right w:val="single" w:color="000000" w:sz="6" w:space="0"/>
            </w:tcBorders>
          </w:tcPr>
          <w:p w14:paraId="7222E769">
            <w:pPr>
              <w:pStyle w:val="52"/>
              <w:rPr>
                <w:ins w:id="3101" w:author="cmcc-chunxia Guo" w:date="2025-08-11T16:10:12Z"/>
                <w:rFonts w:cs="v5.0.0"/>
                <w:lang w:eastAsia="ja-JP"/>
              </w:rPr>
            </w:pPr>
            <w:ins w:id="3102" w:author="cmcc-chunxia Guo" w:date="2025-08-11T16:10:12Z">
              <w:r>
                <w:rPr>
                  <w:rFonts w:cs="v5.0.0"/>
                  <w:lang w:eastAsia="ja-JP"/>
                </w:rPr>
                <w:t>Maximum Level</w:t>
              </w:r>
            </w:ins>
          </w:p>
        </w:tc>
        <w:tc>
          <w:tcPr>
            <w:tcW w:w="1418" w:type="dxa"/>
            <w:tcBorders>
              <w:top w:val="single" w:color="000000" w:sz="6" w:space="0"/>
              <w:left w:val="single" w:color="000000" w:sz="6" w:space="0"/>
              <w:bottom w:val="single" w:color="000000" w:sz="6" w:space="0"/>
              <w:right w:val="single" w:color="000000" w:sz="6" w:space="0"/>
            </w:tcBorders>
          </w:tcPr>
          <w:p w14:paraId="6295B19E">
            <w:pPr>
              <w:pStyle w:val="52"/>
              <w:rPr>
                <w:ins w:id="3103" w:author="cmcc-chunxia Guo" w:date="2025-08-11T16:10:12Z"/>
                <w:rFonts w:cs="v5.0.0"/>
                <w:lang w:eastAsia="ja-JP"/>
              </w:rPr>
            </w:pPr>
            <w:ins w:id="3104" w:author="cmcc-chunxia Guo" w:date="2025-08-11T16:10:12Z">
              <w:r>
                <w:rPr>
                  <w:rFonts w:cs="v5.0.0"/>
                  <w:i/>
                  <w:lang w:eastAsia="ja-JP"/>
                </w:rPr>
                <w:t>Measurement Bandwidth</w:t>
              </w:r>
            </w:ins>
            <w:ins w:id="3105" w:author="cmcc-chunxia Guo" w:date="2025-08-11T16:10:12Z">
              <w:r>
                <w:rPr>
                  <w:rFonts w:cs="v5.0.0"/>
                  <w:lang w:eastAsia="ja-JP"/>
                </w:rPr>
                <w:t xml:space="preserve"> </w:t>
              </w:r>
            </w:ins>
          </w:p>
        </w:tc>
        <w:tc>
          <w:tcPr>
            <w:tcW w:w="4282" w:type="dxa"/>
            <w:tcBorders>
              <w:top w:val="single" w:color="000000" w:sz="6" w:space="0"/>
              <w:left w:val="single" w:color="000000" w:sz="6" w:space="0"/>
              <w:bottom w:val="single" w:color="000000" w:sz="6" w:space="0"/>
              <w:right w:val="single" w:color="000000" w:sz="6" w:space="0"/>
            </w:tcBorders>
          </w:tcPr>
          <w:p w14:paraId="54892C2C">
            <w:pPr>
              <w:pStyle w:val="52"/>
              <w:rPr>
                <w:ins w:id="3106" w:author="cmcc-chunxia Guo" w:date="2025-08-11T16:10:12Z"/>
                <w:rFonts w:cs="v5.0.0"/>
                <w:lang w:eastAsia="ja-JP"/>
              </w:rPr>
            </w:pPr>
            <w:ins w:id="3107" w:author="cmcc-chunxia Guo" w:date="2025-08-11T16:10:12Z">
              <w:r>
                <w:rPr>
                  <w:rFonts w:cs="v5.0.0"/>
                  <w:lang w:eastAsia="ja-JP"/>
                </w:rPr>
                <w:t>Note</w:t>
              </w:r>
            </w:ins>
          </w:p>
        </w:tc>
      </w:tr>
      <w:tr w14:paraId="3DAC6F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3108" w:author="cmcc-chunxia Guo" w:date="2025-08-11T16:10:12Z"/>
        </w:trPr>
        <w:tc>
          <w:tcPr>
            <w:tcW w:w="2376" w:type="dxa"/>
            <w:tcBorders>
              <w:top w:val="single" w:color="000000" w:sz="6" w:space="0"/>
              <w:left w:val="single" w:color="000000" w:sz="6" w:space="0"/>
              <w:bottom w:val="single" w:color="000000" w:sz="6" w:space="0"/>
              <w:right w:val="single" w:color="000000" w:sz="6" w:space="0"/>
            </w:tcBorders>
          </w:tcPr>
          <w:p w14:paraId="6B13EF2D">
            <w:pPr>
              <w:pStyle w:val="53"/>
              <w:rPr>
                <w:ins w:id="3109" w:author="cmcc-chunxia Guo" w:date="2025-08-11T16:10:12Z"/>
                <w:rFonts w:cs="v5.0.0"/>
                <w:lang w:eastAsia="ja-JP"/>
              </w:rPr>
            </w:pPr>
            <w:ins w:id="3110" w:author="cmcc-chunxia Guo" w:date="2025-08-11T16:10:12Z">
              <w:r>
                <w:rPr>
                  <w:szCs w:val="21"/>
                  <w:lang w:eastAsia="ja-JP"/>
                </w:rPr>
                <w:t>1920 MHz – 1980 MHz</w:t>
              </w:r>
            </w:ins>
          </w:p>
        </w:tc>
        <w:tc>
          <w:tcPr>
            <w:tcW w:w="1276" w:type="dxa"/>
            <w:tcBorders>
              <w:top w:val="single" w:color="000000" w:sz="6" w:space="0"/>
              <w:left w:val="single" w:color="000000" w:sz="6" w:space="0"/>
              <w:bottom w:val="single" w:color="000000" w:sz="6" w:space="0"/>
              <w:right w:val="single" w:color="000000" w:sz="6" w:space="0"/>
            </w:tcBorders>
          </w:tcPr>
          <w:p w14:paraId="6ECA5E5D">
            <w:pPr>
              <w:pStyle w:val="53"/>
              <w:rPr>
                <w:ins w:id="3111" w:author="cmcc-chunxia Guo" w:date="2025-08-11T16:10:12Z"/>
                <w:rFonts w:cs="v5.0.0"/>
                <w:lang w:eastAsia="ja-JP"/>
              </w:rPr>
            </w:pPr>
            <w:ins w:id="3112" w:author="cmcc-chunxia Guo" w:date="2025-08-11T16:10:12Z">
              <w:r>
                <w:rPr>
                  <w:szCs w:val="21"/>
                  <w:lang w:eastAsia="ja-JP"/>
                </w:rPr>
                <w:t>-57 dBm</w:t>
              </w:r>
            </w:ins>
          </w:p>
        </w:tc>
        <w:tc>
          <w:tcPr>
            <w:tcW w:w="1418" w:type="dxa"/>
            <w:tcBorders>
              <w:top w:val="single" w:color="000000" w:sz="6" w:space="0"/>
              <w:left w:val="single" w:color="000000" w:sz="6" w:space="0"/>
              <w:bottom w:val="single" w:color="000000" w:sz="6" w:space="0"/>
              <w:right w:val="single" w:color="000000" w:sz="6" w:space="0"/>
            </w:tcBorders>
          </w:tcPr>
          <w:p w14:paraId="5C7268A5">
            <w:pPr>
              <w:pStyle w:val="53"/>
              <w:rPr>
                <w:ins w:id="3113" w:author="cmcc-chunxia Guo" w:date="2025-08-11T16:10:12Z"/>
                <w:rFonts w:cs="v5.0.0"/>
                <w:lang w:eastAsia="zh-CN"/>
              </w:rPr>
            </w:pPr>
            <w:ins w:id="3114" w:author="cmcc-chunxia Guo" w:date="2025-08-11T16:10:12Z">
              <w:r>
                <w:rPr>
                  <w:rFonts w:cs="v5.0.0"/>
                  <w:lang w:eastAsia="zh-CN"/>
                </w:rPr>
                <w:t>5 MHz</w:t>
              </w:r>
            </w:ins>
          </w:p>
        </w:tc>
        <w:tc>
          <w:tcPr>
            <w:tcW w:w="4282" w:type="dxa"/>
            <w:tcBorders>
              <w:top w:val="single" w:color="000000" w:sz="6" w:space="0"/>
              <w:left w:val="single" w:color="000000" w:sz="6" w:space="0"/>
              <w:bottom w:val="single" w:color="000000" w:sz="6" w:space="0"/>
              <w:right w:val="single" w:color="000000" w:sz="6" w:space="0"/>
            </w:tcBorders>
          </w:tcPr>
          <w:p w14:paraId="7AB341E9">
            <w:pPr>
              <w:pStyle w:val="53"/>
              <w:jc w:val="left"/>
              <w:rPr>
                <w:ins w:id="3115" w:author="cmcc-chunxia Guo" w:date="2025-08-11T16:10:12Z"/>
                <w:rFonts w:cs="v5.0.0"/>
                <w:lang w:eastAsia="ja-JP"/>
              </w:rPr>
            </w:pPr>
            <w:ins w:id="3116" w:author="cmcc-chunxia Guo" w:date="2025-08-11T16:10:12Z">
              <w:r>
                <w:rPr>
                  <w:rFonts w:cs="Arial"/>
                  <w:lang w:eastAsia="ko-KR"/>
                </w:rPr>
                <w:t xml:space="preserve">This limit is </w:t>
              </w:r>
            </w:ins>
            <w:ins w:id="3117" w:author="cmcc-chunxia Guo" w:date="2025-08-11T16:10:12Z">
              <w:r>
                <w:rPr/>
                <w:t xml:space="preserve">derived from ECC Decision(20)02 [21] assuming a 18 dBi maximum antenna gain and 4  dB losses, and assuming one antenna connector. </w:t>
              </w:r>
            </w:ins>
            <w:ins w:id="3118" w:author="cmcc-chunxia Guo" w:date="2025-08-11T16:10:12Z">
              <w:r>
                <w:rPr>
                  <w:color w:val="000000" w:themeColor="text1"/>
                  <w:lang w:val="en-US"/>
                  <w14:textFill>
                    <w14:solidFill>
                      <w14:schemeClr w14:val="tx1"/>
                    </w14:solidFill>
                  </w14:textFill>
                </w:rPr>
                <w:t>For more details on the maximum level derivation, refer to TR 38.852 [23]</w:t>
              </w:r>
            </w:ins>
          </w:p>
        </w:tc>
      </w:tr>
    </w:tbl>
    <w:p w14:paraId="484E56BE">
      <w:pPr>
        <w:rPr>
          <w:ins w:id="3119" w:author="cmcc-chunxia Guo" w:date="2025-08-11T16:10:12Z"/>
        </w:rPr>
      </w:pPr>
    </w:p>
    <w:p w14:paraId="2BA86777">
      <w:pPr>
        <w:rPr>
          <w:ins w:id="3120" w:author="cmcc-chunxia Guo" w:date="2025-08-11T16:10:12Z"/>
          <w:rFonts w:cs="v3.8.0"/>
        </w:rPr>
      </w:pPr>
      <w:ins w:id="3121" w:author="cmcc-chunxia Guo" w:date="2025-08-11T16:10:12Z">
        <w:r>
          <w:rPr>
            <w:rFonts w:cs="v3.8.0"/>
          </w:rPr>
          <w:t>The following requirement shall apply to BS operating in Band n100 in CEPT countries. The power of any spurious emission shall not exceed:</w:t>
        </w:r>
      </w:ins>
    </w:p>
    <w:p w14:paraId="7BA3DCA8">
      <w:pPr>
        <w:pStyle w:val="56"/>
        <w:rPr>
          <w:ins w:id="3122" w:author="cmcc-chunxia Guo" w:date="2025-08-11T16:10:12Z"/>
          <w:rFonts w:cs="v5.0.0"/>
        </w:rPr>
      </w:pPr>
      <w:ins w:id="3123" w:author="cmcc-chunxia Guo" w:date="2025-08-11T16:10:12Z">
        <w:r>
          <w:rPr>
            <w:rFonts w:cs="v5.0.0"/>
          </w:rPr>
          <w:t>Table 6.6.5.2.3-13: Additional B</w:t>
        </w:r>
      </w:ins>
      <w:ins w:id="3124" w:author="cmcc-chunxia Guo" w:date="2025-08-11T16:10:12Z">
        <w:r>
          <w:rPr/>
          <w:t xml:space="preserve">S Spurious emissions limits for Band </w:t>
        </w:r>
      </w:ins>
      <w:ins w:id="3125" w:author="cmcc-chunxia Guo" w:date="2025-08-11T16:10:12Z">
        <w:r>
          <w:rPr>
            <w:lang w:eastAsia="zh-CN"/>
          </w:rPr>
          <w:t>n100</w:t>
        </w:r>
      </w:ins>
    </w:p>
    <w:tbl>
      <w:tblPr>
        <w:tblStyle w:val="4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4282"/>
      </w:tblGrid>
      <w:tr w14:paraId="2A6947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3126" w:author="cmcc-chunxia Guo" w:date="2025-08-11T16:10:12Z"/>
        </w:trPr>
        <w:tc>
          <w:tcPr>
            <w:tcW w:w="2376" w:type="dxa"/>
            <w:tcBorders>
              <w:top w:val="single" w:color="000000" w:sz="6" w:space="0"/>
              <w:left w:val="single" w:color="000000" w:sz="6" w:space="0"/>
              <w:bottom w:val="single" w:color="000000" w:sz="6" w:space="0"/>
              <w:right w:val="single" w:color="000000" w:sz="6" w:space="0"/>
            </w:tcBorders>
          </w:tcPr>
          <w:p w14:paraId="37081758">
            <w:pPr>
              <w:pStyle w:val="52"/>
              <w:rPr>
                <w:ins w:id="3127" w:author="cmcc-chunxia Guo" w:date="2025-08-11T16:10:12Z"/>
                <w:rFonts w:cs="v5.0.0"/>
                <w:lang w:eastAsia="ja-JP"/>
              </w:rPr>
            </w:pPr>
            <w:ins w:id="3128" w:author="cmcc-chunxia Guo" w:date="2025-08-11T16:10:12Z">
              <w:r>
                <w:rPr>
                  <w:rFonts w:cs="v5.0.0"/>
                  <w:lang w:eastAsia="ja-JP"/>
                </w:rPr>
                <w:t>Frequency range</w:t>
              </w:r>
            </w:ins>
          </w:p>
        </w:tc>
        <w:tc>
          <w:tcPr>
            <w:tcW w:w="1276" w:type="dxa"/>
            <w:tcBorders>
              <w:top w:val="single" w:color="000000" w:sz="6" w:space="0"/>
              <w:left w:val="single" w:color="000000" w:sz="6" w:space="0"/>
              <w:bottom w:val="single" w:color="000000" w:sz="6" w:space="0"/>
              <w:right w:val="single" w:color="000000" w:sz="6" w:space="0"/>
            </w:tcBorders>
          </w:tcPr>
          <w:p w14:paraId="554C5999">
            <w:pPr>
              <w:pStyle w:val="52"/>
              <w:rPr>
                <w:ins w:id="3129" w:author="cmcc-chunxia Guo" w:date="2025-08-11T16:10:12Z"/>
                <w:rFonts w:cs="v5.0.0"/>
                <w:lang w:eastAsia="ja-JP"/>
              </w:rPr>
            </w:pPr>
            <w:ins w:id="3130" w:author="cmcc-chunxia Guo" w:date="2025-08-11T16:10:12Z">
              <w:r>
                <w:rPr>
                  <w:rFonts w:cs="v5.0.0"/>
                  <w:lang w:eastAsia="ja-JP"/>
                </w:rPr>
                <w:t>Maximum Level</w:t>
              </w:r>
            </w:ins>
          </w:p>
        </w:tc>
        <w:tc>
          <w:tcPr>
            <w:tcW w:w="1418" w:type="dxa"/>
            <w:tcBorders>
              <w:top w:val="single" w:color="000000" w:sz="6" w:space="0"/>
              <w:left w:val="single" w:color="000000" w:sz="6" w:space="0"/>
              <w:bottom w:val="single" w:color="000000" w:sz="6" w:space="0"/>
              <w:right w:val="single" w:color="000000" w:sz="6" w:space="0"/>
            </w:tcBorders>
          </w:tcPr>
          <w:p w14:paraId="0C1BBA97">
            <w:pPr>
              <w:pStyle w:val="52"/>
              <w:rPr>
                <w:ins w:id="3131" w:author="cmcc-chunxia Guo" w:date="2025-08-11T16:10:12Z"/>
                <w:rFonts w:cs="v5.0.0"/>
                <w:lang w:eastAsia="ja-JP"/>
              </w:rPr>
            </w:pPr>
            <w:ins w:id="3132" w:author="cmcc-chunxia Guo" w:date="2025-08-11T16:10:12Z">
              <w:r>
                <w:rPr>
                  <w:rFonts w:cs="v5.0.0"/>
                  <w:i/>
                  <w:lang w:eastAsia="ja-JP"/>
                </w:rPr>
                <w:t>Measurement Bandwidth</w:t>
              </w:r>
            </w:ins>
            <w:ins w:id="3133" w:author="cmcc-chunxia Guo" w:date="2025-08-11T16:10:12Z">
              <w:r>
                <w:rPr>
                  <w:rFonts w:cs="v5.0.0"/>
                  <w:lang w:eastAsia="ja-JP"/>
                </w:rPr>
                <w:t xml:space="preserve"> </w:t>
              </w:r>
            </w:ins>
          </w:p>
        </w:tc>
        <w:tc>
          <w:tcPr>
            <w:tcW w:w="4282" w:type="dxa"/>
            <w:tcBorders>
              <w:top w:val="single" w:color="000000" w:sz="6" w:space="0"/>
              <w:left w:val="single" w:color="000000" w:sz="6" w:space="0"/>
              <w:bottom w:val="single" w:color="000000" w:sz="6" w:space="0"/>
              <w:right w:val="single" w:color="000000" w:sz="6" w:space="0"/>
            </w:tcBorders>
          </w:tcPr>
          <w:p w14:paraId="23AF4E88">
            <w:pPr>
              <w:pStyle w:val="52"/>
              <w:rPr>
                <w:ins w:id="3134" w:author="cmcc-chunxia Guo" w:date="2025-08-11T16:10:12Z"/>
                <w:rFonts w:cs="v5.0.0"/>
                <w:lang w:eastAsia="ja-JP"/>
              </w:rPr>
            </w:pPr>
            <w:ins w:id="3135" w:author="cmcc-chunxia Guo" w:date="2025-08-11T16:10:12Z">
              <w:r>
                <w:rPr>
                  <w:rFonts w:cs="v5.0.0"/>
                  <w:lang w:eastAsia="ja-JP"/>
                </w:rPr>
                <w:t>Note</w:t>
              </w:r>
            </w:ins>
          </w:p>
        </w:tc>
      </w:tr>
      <w:tr w14:paraId="2E4FF6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3136" w:author="cmcc-chunxia Guo" w:date="2025-08-11T16:10:12Z"/>
        </w:trPr>
        <w:tc>
          <w:tcPr>
            <w:tcW w:w="2376" w:type="dxa"/>
            <w:tcBorders>
              <w:top w:val="single" w:color="000000" w:sz="6" w:space="0"/>
              <w:left w:val="single" w:color="000000" w:sz="6" w:space="0"/>
              <w:bottom w:val="single" w:color="000000" w:sz="6" w:space="0"/>
              <w:right w:val="single" w:color="000000" w:sz="6" w:space="0"/>
            </w:tcBorders>
          </w:tcPr>
          <w:p w14:paraId="5E026352">
            <w:pPr>
              <w:pStyle w:val="53"/>
              <w:rPr>
                <w:ins w:id="3137" w:author="cmcc-chunxia Guo" w:date="2025-08-11T16:10:12Z"/>
                <w:rFonts w:cs="v5.0.0"/>
                <w:lang w:eastAsia="ja-JP"/>
              </w:rPr>
            </w:pPr>
            <w:ins w:id="3138" w:author="cmcc-chunxia Guo" w:date="2025-08-11T16:10:12Z">
              <w:r>
                <w:rPr>
                  <w:szCs w:val="21"/>
                  <w:lang w:eastAsia="ja-JP"/>
                </w:rPr>
                <w:t>880 MHz – 915 MHz</w:t>
              </w:r>
            </w:ins>
          </w:p>
        </w:tc>
        <w:tc>
          <w:tcPr>
            <w:tcW w:w="1276" w:type="dxa"/>
            <w:tcBorders>
              <w:top w:val="single" w:color="000000" w:sz="6" w:space="0"/>
              <w:left w:val="single" w:color="000000" w:sz="6" w:space="0"/>
              <w:bottom w:val="single" w:color="000000" w:sz="6" w:space="0"/>
              <w:right w:val="single" w:color="000000" w:sz="6" w:space="0"/>
            </w:tcBorders>
          </w:tcPr>
          <w:p w14:paraId="28A3AB71">
            <w:pPr>
              <w:pStyle w:val="53"/>
              <w:rPr>
                <w:ins w:id="3139" w:author="cmcc-chunxia Guo" w:date="2025-08-11T16:10:12Z"/>
                <w:rFonts w:cs="v5.0.0"/>
                <w:lang w:eastAsia="ja-JP"/>
              </w:rPr>
            </w:pPr>
            <w:ins w:id="3140" w:author="cmcc-chunxia Guo" w:date="2025-08-11T16:10:12Z">
              <w:r>
                <w:rPr>
                  <w:szCs w:val="21"/>
                  <w:lang w:eastAsia="ja-JP"/>
                </w:rPr>
                <w:t>-62 dBm</w:t>
              </w:r>
            </w:ins>
          </w:p>
        </w:tc>
        <w:tc>
          <w:tcPr>
            <w:tcW w:w="1418" w:type="dxa"/>
            <w:tcBorders>
              <w:top w:val="single" w:color="000000" w:sz="6" w:space="0"/>
              <w:left w:val="single" w:color="000000" w:sz="6" w:space="0"/>
              <w:bottom w:val="single" w:color="000000" w:sz="6" w:space="0"/>
              <w:right w:val="single" w:color="000000" w:sz="6" w:space="0"/>
            </w:tcBorders>
          </w:tcPr>
          <w:p w14:paraId="62AF2F08">
            <w:pPr>
              <w:pStyle w:val="53"/>
              <w:rPr>
                <w:ins w:id="3141" w:author="cmcc-chunxia Guo" w:date="2025-08-11T16:10:12Z"/>
                <w:rFonts w:cs="v5.0.0"/>
                <w:lang w:eastAsia="zh-CN"/>
              </w:rPr>
            </w:pPr>
            <w:ins w:id="3142" w:author="cmcc-chunxia Guo" w:date="2025-08-11T16:10:12Z">
              <w:r>
                <w:rPr>
                  <w:rFonts w:cs="v5.0.0"/>
                  <w:lang w:eastAsia="zh-CN"/>
                </w:rPr>
                <w:t>5 MHz</w:t>
              </w:r>
            </w:ins>
          </w:p>
        </w:tc>
        <w:tc>
          <w:tcPr>
            <w:tcW w:w="4282" w:type="dxa"/>
            <w:tcBorders>
              <w:top w:val="single" w:color="000000" w:sz="6" w:space="0"/>
              <w:left w:val="single" w:color="000000" w:sz="6" w:space="0"/>
              <w:bottom w:val="single" w:color="000000" w:sz="6" w:space="0"/>
              <w:right w:val="single" w:color="000000" w:sz="6" w:space="0"/>
            </w:tcBorders>
          </w:tcPr>
          <w:p w14:paraId="7E5E777B">
            <w:pPr>
              <w:pStyle w:val="53"/>
              <w:jc w:val="left"/>
              <w:rPr>
                <w:ins w:id="3143" w:author="cmcc-chunxia Guo" w:date="2025-08-11T16:10:12Z"/>
                <w:rFonts w:cs="v5.0.0"/>
                <w:lang w:eastAsia="ja-JP"/>
              </w:rPr>
            </w:pPr>
            <w:ins w:id="3144" w:author="cmcc-chunxia Guo" w:date="2025-08-11T16:10:12Z">
              <w:r>
                <w:rPr>
                  <w:rFonts w:cs="Arial"/>
                  <w:lang w:eastAsia="ko-KR"/>
                </w:rPr>
                <w:t xml:space="preserve">This limit is </w:t>
              </w:r>
            </w:ins>
            <w:ins w:id="3145" w:author="cmcc-chunxia Guo" w:date="2025-08-11T16:10:12Z">
              <w:r>
                <w:rPr/>
                <w:t xml:space="preserve">derived from ECC Decision(20)02 [21] assuming a 17 dBi maximum antenna gain and  4 dB losses, and assuming one antenna connector. </w:t>
              </w:r>
            </w:ins>
            <w:ins w:id="3146" w:author="cmcc-chunxia Guo" w:date="2025-08-11T16:10:12Z">
              <w:r>
                <w:rPr>
                  <w:color w:val="000000" w:themeColor="text1"/>
                  <w:lang w:val="en-US"/>
                  <w14:textFill>
                    <w14:solidFill>
                      <w14:schemeClr w14:val="tx1"/>
                    </w14:solidFill>
                  </w14:textFill>
                </w:rPr>
                <w:t>For more details on the maximum level derivation, refer to TR 38.853 [23].</w:t>
              </w:r>
            </w:ins>
          </w:p>
        </w:tc>
      </w:tr>
    </w:tbl>
    <w:p w14:paraId="63C1AC02">
      <w:pPr>
        <w:rPr>
          <w:ins w:id="3147" w:author="cmcc-chunxia Guo" w:date="2025-08-11T16:10:12Z"/>
        </w:rPr>
      </w:pPr>
    </w:p>
    <w:p w14:paraId="551A6410">
      <w:pPr>
        <w:rPr>
          <w:ins w:id="3148" w:author="cmcc-chunxia Guo" w:date="2025-08-11T16:10:12Z"/>
          <w:rFonts w:cs="v5.0.0"/>
        </w:rPr>
      </w:pPr>
      <w:ins w:id="3149" w:author="cmcc-chunxia Guo" w:date="2025-08-11T16:10:12Z">
        <w:r>
          <w:rPr/>
          <w:t xml:space="preserve">The following requirement may also apply to BS operating in Band n54 in certain regions. </w:t>
        </w:r>
      </w:ins>
      <w:ins w:id="3150" w:author="cmcc-chunxia Guo" w:date="2025-08-11T16:10:12Z">
        <w:r>
          <w:rPr>
            <w:rFonts w:cs="v5.0.0"/>
          </w:rPr>
          <w:t xml:space="preserve">The </w:t>
        </w:r>
      </w:ins>
      <w:ins w:id="3151" w:author="cmcc-chunxia Guo" w:date="2025-08-11T16:10:12Z">
        <w:r>
          <w:rPr/>
          <w:t xml:space="preserve">level of emissions </w:t>
        </w:r>
      </w:ins>
      <w:ins w:id="3152" w:author="cmcc-chunxia Guo" w:date="2025-08-11T16:10:12Z">
        <w:r>
          <w:rPr>
            <w:rFonts w:cs="v5.0.0"/>
          </w:rPr>
          <w:t>in the 1541 – 1650 MHz band</w:t>
        </w:r>
      </w:ins>
      <w:ins w:id="3153" w:author="cmcc-chunxia Guo" w:date="2025-08-11T16:10:12Z">
        <w:r>
          <w:rPr/>
          <w:t xml:space="preserve">, measured in measurement bandwidth according to </w:t>
        </w:r>
      </w:ins>
      <w:ins w:id="3154" w:author="cmcc-chunxia Guo" w:date="2025-08-11T16:10:12Z">
        <w:r>
          <w:rPr>
            <w:rFonts w:cs="v5.0.0"/>
          </w:rPr>
          <w:t>Table 6.6.5.2.3-14</w:t>
        </w:r>
      </w:ins>
      <w:ins w:id="3155" w:author="cmcc-chunxia Guo" w:date="2025-08-11T16:10:12Z">
        <w:r>
          <w:rPr/>
          <w:t xml:space="preserve"> shall not exceed the maximum emission levels P</w:t>
        </w:r>
      </w:ins>
      <w:ins w:id="3156" w:author="cmcc-chunxia Guo" w:date="2025-08-11T16:10:12Z">
        <w:r>
          <w:rPr>
            <w:vertAlign w:val="subscript"/>
          </w:rPr>
          <w:t xml:space="preserve">EM,n54,a, </w:t>
        </w:r>
      </w:ins>
      <w:ins w:id="3157" w:author="cmcc-chunxia Guo" w:date="2025-08-11T16:10:12Z">
        <w:r>
          <w:rPr/>
          <w:t>P</w:t>
        </w:r>
      </w:ins>
      <w:ins w:id="3158" w:author="cmcc-chunxia Guo" w:date="2025-08-11T16:10:12Z">
        <w:r>
          <w:rPr>
            <w:vertAlign w:val="subscript"/>
          </w:rPr>
          <w:t>EM,n54,b</w:t>
        </w:r>
      </w:ins>
      <w:ins w:id="3159" w:author="cmcc-chunxia Guo" w:date="2025-08-11T16:10:12Z">
        <w:r>
          <w:rPr/>
          <w:t>, P</w:t>
        </w:r>
      </w:ins>
      <w:ins w:id="3160" w:author="cmcc-chunxia Guo" w:date="2025-08-11T16:10:12Z">
        <w:r>
          <w:rPr>
            <w:vertAlign w:val="subscript"/>
          </w:rPr>
          <w:t>EM,n54,c</w:t>
        </w:r>
      </w:ins>
      <w:ins w:id="3161" w:author="cmcc-chunxia Guo" w:date="2025-08-11T16:10:12Z">
        <w:r>
          <w:rPr/>
          <w:t>, P</w:t>
        </w:r>
      </w:ins>
      <w:ins w:id="3162" w:author="cmcc-chunxia Guo" w:date="2025-08-11T16:10:12Z">
        <w:r>
          <w:rPr>
            <w:vertAlign w:val="subscript"/>
          </w:rPr>
          <w:t>EM,n54,d</w:t>
        </w:r>
      </w:ins>
      <w:ins w:id="3163" w:author="cmcc-chunxia Guo" w:date="2025-08-11T16:10:12Z">
        <w:r>
          <w:rPr/>
          <w:t>, P</w:t>
        </w:r>
      </w:ins>
      <w:ins w:id="3164" w:author="cmcc-chunxia Guo" w:date="2025-08-11T16:10:12Z">
        <w:r>
          <w:rPr>
            <w:vertAlign w:val="subscript"/>
          </w:rPr>
          <w:t>EM,n54,e</w:t>
        </w:r>
      </w:ins>
      <w:ins w:id="3165" w:author="cmcc-chunxia Guo" w:date="2025-08-11T16:10:12Z">
        <w:r>
          <w:rPr/>
          <w:t xml:space="preserve"> and P</w:t>
        </w:r>
      </w:ins>
      <w:ins w:id="3166" w:author="cmcc-chunxia Guo" w:date="2025-08-11T16:10:12Z">
        <w:r>
          <w:rPr>
            <w:vertAlign w:val="subscript"/>
          </w:rPr>
          <w:t>EM,n54,f</w:t>
        </w:r>
      </w:ins>
      <w:ins w:id="3167" w:author="cmcc-chunxia Guo" w:date="2025-08-11T16:10:12Z">
        <w:r>
          <w:rPr/>
          <w:t xml:space="preserve"> declared by the manufacturer.</w:t>
        </w:r>
      </w:ins>
    </w:p>
    <w:p w14:paraId="29A0A886">
      <w:pPr>
        <w:pStyle w:val="56"/>
        <w:rPr>
          <w:ins w:id="3168" w:author="cmcc-chunxia Guo" w:date="2025-08-11T16:10:12Z"/>
          <w:rFonts w:cs="v5.0.0"/>
        </w:rPr>
      </w:pPr>
      <w:ins w:id="3169" w:author="cmcc-chunxia Guo" w:date="2025-08-11T16:10:12Z">
        <w:r>
          <w:rPr>
            <w:rFonts w:cs="v5.0.0"/>
          </w:rPr>
          <w:t xml:space="preserve">Table 6.6.5.2.3-14: </w:t>
        </w:r>
      </w:ins>
      <w:ins w:id="3170" w:author="cmcc-chunxia Guo" w:date="2025-08-11T16:10:12Z">
        <w:r>
          <w:rPr/>
          <w:t>Declared Band n54 emissions levels for protection of the 1541-1650 MHz band</w:t>
        </w:r>
      </w:ins>
    </w:p>
    <w:tbl>
      <w:tblPr>
        <w:tblStyle w:val="42"/>
        <w:tblW w:w="957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43"/>
        <w:gridCol w:w="1956"/>
        <w:gridCol w:w="1957"/>
        <w:gridCol w:w="1957"/>
        <w:gridCol w:w="1957"/>
      </w:tblGrid>
      <w:tr w14:paraId="1A1B19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3171" w:author="cmcc-chunxia Guo" w:date="2025-08-11T16:10:12Z"/>
        </w:trPr>
        <w:tc>
          <w:tcPr>
            <w:tcW w:w="1743" w:type="dxa"/>
            <w:tcBorders>
              <w:top w:val="single" w:color="000000" w:sz="6" w:space="0"/>
              <w:left w:val="single" w:color="000000" w:sz="6" w:space="0"/>
              <w:bottom w:val="single" w:color="000000" w:sz="6" w:space="0"/>
              <w:right w:val="single" w:color="000000" w:sz="6" w:space="0"/>
            </w:tcBorders>
          </w:tcPr>
          <w:p w14:paraId="4CCBC4B6">
            <w:pPr>
              <w:pStyle w:val="52"/>
              <w:rPr>
                <w:ins w:id="3172" w:author="cmcc-chunxia Guo" w:date="2025-08-11T16:10:12Z"/>
                <w:rFonts w:cs="v5.0.0"/>
                <w:lang w:eastAsia="en-GB"/>
              </w:rPr>
            </w:pPr>
            <w:ins w:id="3173" w:author="cmcc-chunxia Guo" w:date="2025-08-11T16:10:12Z">
              <w:r>
                <w:rPr>
                  <w:rFonts w:cs="v5.0.0"/>
                  <w:lang w:eastAsia="en-GB"/>
                </w:rPr>
                <w:t>Operating Band</w:t>
              </w:r>
            </w:ins>
          </w:p>
        </w:tc>
        <w:tc>
          <w:tcPr>
            <w:tcW w:w="1956" w:type="dxa"/>
            <w:tcBorders>
              <w:top w:val="single" w:color="000000" w:sz="6" w:space="0"/>
              <w:left w:val="single" w:color="000000" w:sz="6" w:space="0"/>
              <w:bottom w:val="single" w:color="000000" w:sz="6" w:space="0"/>
              <w:right w:val="single" w:color="000000" w:sz="6" w:space="0"/>
            </w:tcBorders>
          </w:tcPr>
          <w:p w14:paraId="44226EA2">
            <w:pPr>
              <w:pStyle w:val="52"/>
              <w:rPr>
                <w:ins w:id="3174" w:author="cmcc-chunxia Guo" w:date="2025-08-11T16:10:12Z"/>
                <w:rFonts w:cs="v5.0.0"/>
                <w:lang w:eastAsia="en-GB"/>
              </w:rPr>
            </w:pPr>
            <w:ins w:id="3175" w:author="cmcc-chunxia Guo" w:date="2025-08-11T16:10:12Z">
              <w:r>
                <w:rPr>
                  <w:rFonts w:cs="v5.0.0"/>
                  <w:lang w:eastAsia="en-GB"/>
                </w:rPr>
                <w:t>Frequency range</w:t>
              </w:r>
            </w:ins>
          </w:p>
        </w:tc>
        <w:tc>
          <w:tcPr>
            <w:tcW w:w="1957" w:type="dxa"/>
            <w:tcBorders>
              <w:top w:val="single" w:color="000000" w:sz="6" w:space="0"/>
              <w:left w:val="single" w:color="000000" w:sz="6" w:space="0"/>
              <w:bottom w:val="single" w:color="000000" w:sz="6" w:space="0"/>
              <w:right w:val="single" w:color="000000" w:sz="6" w:space="0"/>
            </w:tcBorders>
          </w:tcPr>
          <w:p w14:paraId="577BC667">
            <w:pPr>
              <w:pStyle w:val="52"/>
              <w:rPr>
                <w:ins w:id="3176" w:author="cmcc-chunxia Guo" w:date="2025-08-11T16:10:12Z"/>
                <w:rFonts w:cs="v5.0.0"/>
                <w:lang w:eastAsia="en-GB"/>
              </w:rPr>
            </w:pPr>
            <w:ins w:id="3177" w:author="cmcc-chunxia Guo" w:date="2025-08-11T16:10:12Z">
              <w:r>
                <w:rPr>
                  <w:rFonts w:cs="Arial"/>
                  <w:lang w:eastAsia="en-GB"/>
                </w:rPr>
                <w:t>Declared emission level (</w:t>
              </w:r>
            </w:ins>
            <w:ins w:id="3178" w:author="cmcc-chunxia Guo" w:date="2025-08-11T16:10:12Z">
              <w:r>
                <w:rPr>
                  <w:rFonts w:cs="v5.0.0"/>
                  <w:lang w:eastAsia="en-GB"/>
                </w:rPr>
                <w:t xml:space="preserve">dBW) </w:t>
              </w:r>
            </w:ins>
          </w:p>
          <w:p w14:paraId="39852660">
            <w:pPr>
              <w:pStyle w:val="53"/>
              <w:rPr>
                <w:ins w:id="3179" w:author="cmcc-chunxia Guo" w:date="2025-08-11T16:10:12Z"/>
                <w:rFonts w:cs="v5.0.0"/>
                <w:lang w:eastAsia="en-GB"/>
              </w:rPr>
            </w:pPr>
            <w:ins w:id="3180" w:author="cmcc-chunxia Guo" w:date="2025-08-11T16:10:12Z">
              <w:r>
                <w:rPr>
                  <w:rFonts w:cs="v5.0.0"/>
                  <w:lang w:eastAsia="en-GB"/>
                </w:rPr>
                <w:t>(Measurement bandwidth = 1 MHz)</w:t>
              </w:r>
            </w:ins>
          </w:p>
        </w:tc>
        <w:tc>
          <w:tcPr>
            <w:tcW w:w="1957" w:type="dxa"/>
            <w:tcBorders>
              <w:top w:val="single" w:color="000000" w:sz="6" w:space="0"/>
              <w:left w:val="single" w:color="000000" w:sz="6" w:space="0"/>
              <w:bottom w:val="single" w:color="000000" w:sz="6" w:space="0"/>
              <w:right w:val="single" w:color="000000" w:sz="6" w:space="0"/>
            </w:tcBorders>
          </w:tcPr>
          <w:p w14:paraId="579722B9">
            <w:pPr>
              <w:pStyle w:val="52"/>
              <w:rPr>
                <w:ins w:id="3181" w:author="cmcc-chunxia Guo" w:date="2025-08-11T16:10:12Z"/>
                <w:rFonts w:cs="v5.0.0"/>
                <w:lang w:eastAsia="en-GB"/>
              </w:rPr>
            </w:pPr>
            <w:ins w:id="3182" w:author="cmcc-chunxia Guo" w:date="2025-08-11T16:10:12Z">
              <w:r>
                <w:rPr>
                  <w:rFonts w:cs="Arial"/>
                  <w:lang w:eastAsia="en-GB"/>
                </w:rPr>
                <w:t>Declared emission level (</w:t>
              </w:r>
            </w:ins>
            <w:ins w:id="3183" w:author="cmcc-chunxia Guo" w:date="2025-08-11T16:10:12Z">
              <w:r>
                <w:rPr>
                  <w:rFonts w:cs="v5.0.0"/>
                  <w:lang w:eastAsia="en-GB"/>
                </w:rPr>
                <w:t>dBW) of discrete emissions of less than 700 Hz bandwidth</w:t>
              </w:r>
            </w:ins>
          </w:p>
          <w:p w14:paraId="72D0BB91">
            <w:pPr>
              <w:pStyle w:val="53"/>
              <w:rPr>
                <w:ins w:id="3184" w:author="cmcc-chunxia Guo" w:date="2025-08-11T16:10:12Z"/>
                <w:rFonts w:cs="v5.0.0"/>
                <w:lang w:eastAsia="en-GB"/>
              </w:rPr>
            </w:pPr>
            <w:ins w:id="3185" w:author="cmcc-chunxia Guo" w:date="2025-08-11T16:10:12Z">
              <w:r>
                <w:rPr>
                  <w:rFonts w:cs="v5.0.0"/>
                  <w:lang w:eastAsia="en-GB"/>
                </w:rPr>
                <w:t>(Measurement bandwidth = 1 kHz)</w:t>
              </w:r>
            </w:ins>
          </w:p>
        </w:tc>
        <w:tc>
          <w:tcPr>
            <w:tcW w:w="1957" w:type="dxa"/>
            <w:tcBorders>
              <w:top w:val="single" w:color="000000" w:sz="6" w:space="0"/>
              <w:left w:val="single" w:color="000000" w:sz="6" w:space="0"/>
              <w:bottom w:val="single" w:color="000000" w:sz="6" w:space="0"/>
              <w:right w:val="single" w:color="000000" w:sz="6" w:space="0"/>
            </w:tcBorders>
          </w:tcPr>
          <w:p w14:paraId="3119EC03">
            <w:pPr>
              <w:pStyle w:val="52"/>
              <w:rPr>
                <w:ins w:id="3186" w:author="cmcc-chunxia Guo" w:date="2025-08-11T16:10:12Z"/>
                <w:lang w:eastAsia="en-GB"/>
              </w:rPr>
            </w:pPr>
            <w:ins w:id="3187" w:author="cmcc-chunxia Guo" w:date="2025-08-11T16:10:12Z">
              <w:r>
                <w:rPr>
                  <w:lang w:eastAsia="en-GB"/>
                </w:rPr>
                <w:t>Declared emission level (dBW) of discrete emissions of less than 2 kHz bandwidth</w:t>
              </w:r>
            </w:ins>
          </w:p>
          <w:p w14:paraId="33CA5558">
            <w:pPr>
              <w:pStyle w:val="52"/>
              <w:rPr>
                <w:ins w:id="3188" w:author="cmcc-chunxia Guo" w:date="2025-08-11T16:10:12Z"/>
                <w:rFonts w:cs="Arial"/>
                <w:lang w:eastAsia="en-GB"/>
              </w:rPr>
            </w:pPr>
            <w:ins w:id="3189" w:author="cmcc-chunxia Guo" w:date="2025-08-11T16:10:12Z">
              <w:r>
                <w:rPr>
                  <w:lang w:eastAsia="en-GB"/>
                </w:rPr>
                <w:t>(Measurement bandwidth = 1 kHz)</w:t>
              </w:r>
            </w:ins>
          </w:p>
        </w:tc>
      </w:tr>
      <w:tr w14:paraId="03031E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3190" w:author="cmcc-chunxia Guo" w:date="2025-08-11T16:10:12Z"/>
        </w:trPr>
        <w:tc>
          <w:tcPr>
            <w:tcW w:w="1743" w:type="dxa"/>
            <w:vMerge w:val="restart"/>
            <w:tcBorders>
              <w:top w:val="single" w:color="000000" w:sz="6" w:space="0"/>
              <w:left w:val="single" w:color="000000" w:sz="6" w:space="0"/>
              <w:bottom w:val="single" w:color="000000" w:sz="6" w:space="0"/>
              <w:right w:val="single" w:color="000000" w:sz="6" w:space="0"/>
            </w:tcBorders>
          </w:tcPr>
          <w:p w14:paraId="081216F8">
            <w:pPr>
              <w:pStyle w:val="53"/>
              <w:rPr>
                <w:ins w:id="3191" w:author="cmcc-chunxia Guo" w:date="2025-08-11T16:10:12Z"/>
                <w:rFonts w:cs="v5.0.0"/>
                <w:lang w:eastAsia="en-GB"/>
              </w:rPr>
            </w:pPr>
            <w:ins w:id="3192" w:author="cmcc-chunxia Guo" w:date="2025-08-11T16:10:12Z">
              <w:r>
                <w:rPr>
                  <w:rFonts w:cs="v5.0.0"/>
                  <w:lang w:eastAsia="en-GB"/>
                </w:rPr>
                <w:t>n54</w:t>
              </w:r>
            </w:ins>
          </w:p>
        </w:tc>
        <w:tc>
          <w:tcPr>
            <w:tcW w:w="1956" w:type="dxa"/>
            <w:tcBorders>
              <w:top w:val="single" w:color="000000" w:sz="6" w:space="0"/>
              <w:left w:val="single" w:color="000000" w:sz="6" w:space="0"/>
              <w:bottom w:val="single" w:color="000000" w:sz="6" w:space="0"/>
              <w:right w:val="single" w:color="000000" w:sz="6" w:space="0"/>
            </w:tcBorders>
          </w:tcPr>
          <w:p w14:paraId="638EDE0F">
            <w:pPr>
              <w:pStyle w:val="53"/>
              <w:rPr>
                <w:ins w:id="3193" w:author="cmcc-chunxia Guo" w:date="2025-08-11T16:10:12Z"/>
                <w:rFonts w:cs="v5.0.0"/>
                <w:lang w:eastAsia="en-GB"/>
              </w:rPr>
            </w:pPr>
            <w:ins w:id="3194" w:author="cmcc-chunxia Guo" w:date="2025-08-11T16:10:12Z">
              <w:r>
                <w:rPr>
                  <w:lang w:eastAsia="en-GB"/>
                </w:rPr>
                <w:t>1541 - 1559 MHz</w:t>
              </w:r>
            </w:ins>
            <w:ins w:id="3195" w:author="cmcc-chunxia Guo" w:date="2025-08-11T16:10:12Z">
              <w:r>
                <w:rPr>
                  <w:rFonts w:cs="v5.0.0"/>
                  <w:lang w:eastAsia="en-GB"/>
                </w:rPr>
                <w:t xml:space="preserve"> </w:t>
              </w:r>
            </w:ins>
          </w:p>
        </w:tc>
        <w:tc>
          <w:tcPr>
            <w:tcW w:w="1957" w:type="dxa"/>
            <w:tcBorders>
              <w:top w:val="single" w:color="000000" w:sz="6" w:space="0"/>
              <w:left w:val="single" w:color="000000" w:sz="6" w:space="0"/>
              <w:bottom w:val="single" w:color="000000" w:sz="6" w:space="0"/>
              <w:right w:val="single" w:color="000000" w:sz="6" w:space="0"/>
            </w:tcBorders>
          </w:tcPr>
          <w:p w14:paraId="26A63021">
            <w:pPr>
              <w:pStyle w:val="53"/>
              <w:rPr>
                <w:ins w:id="3196" w:author="cmcc-chunxia Guo" w:date="2025-08-11T16:10:12Z"/>
                <w:rFonts w:cs="v5.0.0"/>
                <w:lang w:eastAsia="en-GB"/>
              </w:rPr>
            </w:pPr>
            <w:ins w:id="3197" w:author="cmcc-chunxia Guo" w:date="2025-08-11T16:10:12Z">
              <w:r>
                <w:rPr>
                  <w:lang w:eastAsia="en-GB"/>
                </w:rPr>
                <w:t>P</w:t>
              </w:r>
            </w:ins>
            <w:ins w:id="3198" w:author="cmcc-chunxia Guo" w:date="2025-08-11T16:10:12Z">
              <w:r>
                <w:rPr>
                  <w:vertAlign w:val="subscript"/>
                  <w:lang w:eastAsia="en-GB"/>
                </w:rPr>
                <w:t>EM,n54,a</w:t>
              </w:r>
            </w:ins>
          </w:p>
        </w:tc>
        <w:tc>
          <w:tcPr>
            <w:tcW w:w="1957" w:type="dxa"/>
            <w:tcBorders>
              <w:top w:val="single" w:color="000000" w:sz="6" w:space="0"/>
              <w:left w:val="single" w:color="000000" w:sz="6" w:space="0"/>
              <w:bottom w:val="single" w:color="000000" w:sz="6" w:space="0"/>
              <w:right w:val="single" w:color="000000" w:sz="6" w:space="0"/>
            </w:tcBorders>
          </w:tcPr>
          <w:p w14:paraId="0CC3CF5B">
            <w:pPr>
              <w:pStyle w:val="53"/>
              <w:rPr>
                <w:ins w:id="3199" w:author="cmcc-chunxia Guo" w:date="2025-08-11T16:10:12Z"/>
                <w:rFonts w:cs="v5.0.0"/>
                <w:lang w:eastAsia="en-GB"/>
              </w:rPr>
            </w:pPr>
          </w:p>
        </w:tc>
        <w:tc>
          <w:tcPr>
            <w:tcW w:w="1957" w:type="dxa"/>
            <w:tcBorders>
              <w:top w:val="single" w:color="000000" w:sz="6" w:space="0"/>
              <w:left w:val="single" w:color="000000" w:sz="6" w:space="0"/>
              <w:bottom w:val="single" w:color="000000" w:sz="6" w:space="0"/>
              <w:right w:val="single" w:color="000000" w:sz="6" w:space="0"/>
            </w:tcBorders>
          </w:tcPr>
          <w:p w14:paraId="3EC7A22A">
            <w:pPr>
              <w:pStyle w:val="53"/>
              <w:rPr>
                <w:ins w:id="3200" w:author="cmcc-chunxia Guo" w:date="2025-08-11T16:10:12Z"/>
                <w:rFonts w:cs="Arial"/>
                <w:lang w:eastAsia="en-GB"/>
              </w:rPr>
            </w:pPr>
            <w:ins w:id="3201" w:author="cmcc-chunxia Guo" w:date="2025-08-11T16:10:12Z">
              <w:r>
                <w:rPr>
                  <w:lang w:eastAsia="en-GB"/>
                </w:rPr>
                <w:t>P</w:t>
              </w:r>
            </w:ins>
            <w:ins w:id="3202" w:author="cmcc-chunxia Guo" w:date="2025-08-11T16:10:12Z">
              <w:r>
                <w:rPr>
                  <w:vertAlign w:val="subscript"/>
                  <w:lang w:eastAsia="en-GB"/>
                </w:rPr>
                <w:t>EM,n54,f</w:t>
              </w:r>
            </w:ins>
          </w:p>
        </w:tc>
      </w:tr>
      <w:tr w14:paraId="270391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3203" w:author="cmcc-chunxia Guo" w:date="2025-08-11T16:10:12Z"/>
        </w:trPr>
        <w:tc>
          <w:tcPr>
            <w:tcW w:w="1743" w:type="dxa"/>
            <w:vMerge w:val="continue"/>
            <w:tcBorders>
              <w:top w:val="single" w:color="000000" w:sz="6" w:space="0"/>
              <w:left w:val="single" w:color="000000" w:sz="6" w:space="0"/>
              <w:bottom w:val="single" w:color="000000" w:sz="6" w:space="0"/>
              <w:right w:val="single" w:color="000000" w:sz="6" w:space="0"/>
            </w:tcBorders>
            <w:vAlign w:val="center"/>
          </w:tcPr>
          <w:p w14:paraId="287BBF9C">
            <w:pPr>
              <w:spacing w:after="0"/>
              <w:rPr>
                <w:ins w:id="3204" w:author="cmcc-chunxia Guo" w:date="2025-08-11T16:10:12Z"/>
                <w:rFonts w:ascii="Arial" w:hAnsi="Arial" w:cs="v5.0.0"/>
                <w:sz w:val="18"/>
                <w:lang w:eastAsia="en-GB"/>
              </w:rPr>
            </w:pPr>
          </w:p>
        </w:tc>
        <w:tc>
          <w:tcPr>
            <w:tcW w:w="1956" w:type="dxa"/>
            <w:tcBorders>
              <w:top w:val="single" w:color="000000" w:sz="6" w:space="0"/>
              <w:left w:val="single" w:color="000000" w:sz="6" w:space="0"/>
              <w:bottom w:val="single" w:color="000000" w:sz="6" w:space="0"/>
              <w:right w:val="single" w:color="000000" w:sz="6" w:space="0"/>
            </w:tcBorders>
          </w:tcPr>
          <w:p w14:paraId="00A0B918">
            <w:pPr>
              <w:pStyle w:val="53"/>
              <w:rPr>
                <w:ins w:id="3205" w:author="cmcc-chunxia Guo" w:date="2025-08-11T16:10:12Z"/>
                <w:rFonts w:cs="v5.0.0"/>
                <w:lang w:eastAsia="en-GB"/>
              </w:rPr>
            </w:pPr>
            <w:ins w:id="3206" w:author="cmcc-chunxia Guo" w:date="2025-08-11T16:10:12Z">
              <w:r>
                <w:rPr>
                  <w:lang w:eastAsia="en-GB"/>
                </w:rPr>
                <w:t>1559 - 1610 MHz</w:t>
              </w:r>
            </w:ins>
          </w:p>
        </w:tc>
        <w:tc>
          <w:tcPr>
            <w:tcW w:w="1957" w:type="dxa"/>
            <w:tcBorders>
              <w:top w:val="single" w:color="000000" w:sz="6" w:space="0"/>
              <w:left w:val="single" w:color="000000" w:sz="6" w:space="0"/>
              <w:bottom w:val="single" w:color="000000" w:sz="6" w:space="0"/>
              <w:right w:val="single" w:color="000000" w:sz="6" w:space="0"/>
            </w:tcBorders>
          </w:tcPr>
          <w:p w14:paraId="116FE1EA">
            <w:pPr>
              <w:pStyle w:val="53"/>
              <w:rPr>
                <w:ins w:id="3207" w:author="cmcc-chunxia Guo" w:date="2025-08-11T16:10:12Z"/>
                <w:rFonts w:cs="Arial"/>
                <w:lang w:eastAsia="en-GB"/>
              </w:rPr>
            </w:pPr>
            <w:ins w:id="3208" w:author="cmcc-chunxia Guo" w:date="2025-08-11T16:10:12Z">
              <w:r>
                <w:rPr>
                  <w:lang w:eastAsia="en-GB"/>
                </w:rPr>
                <w:t>P</w:t>
              </w:r>
            </w:ins>
            <w:ins w:id="3209" w:author="cmcc-chunxia Guo" w:date="2025-08-11T16:10:12Z">
              <w:r>
                <w:rPr>
                  <w:vertAlign w:val="subscript"/>
                  <w:lang w:eastAsia="en-GB"/>
                </w:rPr>
                <w:t>EM,n54,b</w:t>
              </w:r>
            </w:ins>
          </w:p>
        </w:tc>
        <w:tc>
          <w:tcPr>
            <w:tcW w:w="1957" w:type="dxa"/>
            <w:tcBorders>
              <w:top w:val="single" w:color="000000" w:sz="6" w:space="0"/>
              <w:left w:val="single" w:color="000000" w:sz="6" w:space="0"/>
              <w:bottom w:val="single" w:color="000000" w:sz="6" w:space="0"/>
              <w:right w:val="single" w:color="000000" w:sz="6" w:space="0"/>
            </w:tcBorders>
          </w:tcPr>
          <w:p w14:paraId="4553E891">
            <w:pPr>
              <w:pStyle w:val="53"/>
              <w:rPr>
                <w:ins w:id="3210" w:author="cmcc-chunxia Guo" w:date="2025-08-11T16:10:12Z"/>
                <w:rFonts w:cs="Arial"/>
                <w:lang w:eastAsia="en-GB"/>
              </w:rPr>
            </w:pPr>
            <w:ins w:id="3211" w:author="cmcc-chunxia Guo" w:date="2025-08-11T16:10:12Z">
              <w:r>
                <w:rPr>
                  <w:lang w:eastAsia="en-GB"/>
                </w:rPr>
                <w:t>P</w:t>
              </w:r>
            </w:ins>
            <w:ins w:id="3212" w:author="cmcc-chunxia Guo" w:date="2025-08-11T16:10:12Z">
              <w:r>
                <w:rPr>
                  <w:vertAlign w:val="subscript"/>
                  <w:lang w:eastAsia="en-GB"/>
                </w:rPr>
                <w:t>EM,n54,d</w:t>
              </w:r>
            </w:ins>
          </w:p>
        </w:tc>
        <w:tc>
          <w:tcPr>
            <w:tcW w:w="1957" w:type="dxa"/>
            <w:tcBorders>
              <w:top w:val="single" w:color="000000" w:sz="6" w:space="0"/>
              <w:left w:val="single" w:color="000000" w:sz="6" w:space="0"/>
              <w:bottom w:val="single" w:color="000000" w:sz="6" w:space="0"/>
              <w:right w:val="single" w:color="000000" w:sz="6" w:space="0"/>
            </w:tcBorders>
          </w:tcPr>
          <w:p w14:paraId="1607D504">
            <w:pPr>
              <w:pStyle w:val="53"/>
              <w:rPr>
                <w:ins w:id="3213" w:author="cmcc-chunxia Guo" w:date="2025-08-11T16:10:12Z"/>
                <w:rFonts w:cs="Arial"/>
                <w:lang w:eastAsia="en-GB"/>
              </w:rPr>
            </w:pPr>
          </w:p>
        </w:tc>
      </w:tr>
      <w:tr w14:paraId="4CF8AE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3214" w:author="cmcc-chunxia Guo" w:date="2025-08-11T16:10:12Z"/>
        </w:trPr>
        <w:tc>
          <w:tcPr>
            <w:tcW w:w="1743" w:type="dxa"/>
            <w:vMerge w:val="continue"/>
            <w:tcBorders>
              <w:top w:val="single" w:color="000000" w:sz="6" w:space="0"/>
              <w:left w:val="single" w:color="000000" w:sz="6" w:space="0"/>
              <w:bottom w:val="single" w:color="000000" w:sz="6" w:space="0"/>
              <w:right w:val="single" w:color="000000" w:sz="6" w:space="0"/>
            </w:tcBorders>
            <w:vAlign w:val="center"/>
          </w:tcPr>
          <w:p w14:paraId="164586D2">
            <w:pPr>
              <w:spacing w:after="0"/>
              <w:rPr>
                <w:ins w:id="3215" w:author="cmcc-chunxia Guo" w:date="2025-08-11T16:10:12Z"/>
                <w:rFonts w:ascii="Arial" w:hAnsi="Arial" w:cs="v5.0.0"/>
                <w:sz w:val="18"/>
                <w:lang w:eastAsia="en-GB"/>
              </w:rPr>
            </w:pPr>
          </w:p>
        </w:tc>
        <w:tc>
          <w:tcPr>
            <w:tcW w:w="1956" w:type="dxa"/>
            <w:tcBorders>
              <w:top w:val="single" w:color="000000" w:sz="6" w:space="0"/>
              <w:left w:val="single" w:color="000000" w:sz="6" w:space="0"/>
              <w:bottom w:val="single" w:color="000000" w:sz="6" w:space="0"/>
              <w:right w:val="single" w:color="000000" w:sz="6" w:space="0"/>
            </w:tcBorders>
          </w:tcPr>
          <w:p w14:paraId="1662DAAD">
            <w:pPr>
              <w:pStyle w:val="53"/>
              <w:rPr>
                <w:ins w:id="3216" w:author="cmcc-chunxia Guo" w:date="2025-08-11T16:10:12Z"/>
                <w:rFonts w:cs="v5.0.0"/>
                <w:lang w:eastAsia="en-GB"/>
              </w:rPr>
            </w:pPr>
            <w:ins w:id="3217" w:author="cmcc-chunxia Guo" w:date="2025-08-11T16:10:12Z">
              <w:r>
                <w:rPr>
                  <w:lang w:eastAsia="en-GB"/>
                </w:rPr>
                <w:t>1610 - 1650 MHz</w:t>
              </w:r>
            </w:ins>
          </w:p>
        </w:tc>
        <w:tc>
          <w:tcPr>
            <w:tcW w:w="1957" w:type="dxa"/>
            <w:tcBorders>
              <w:top w:val="single" w:color="000000" w:sz="6" w:space="0"/>
              <w:left w:val="single" w:color="000000" w:sz="6" w:space="0"/>
              <w:bottom w:val="single" w:color="000000" w:sz="6" w:space="0"/>
              <w:right w:val="single" w:color="000000" w:sz="6" w:space="0"/>
            </w:tcBorders>
          </w:tcPr>
          <w:p w14:paraId="690B3532">
            <w:pPr>
              <w:pStyle w:val="53"/>
              <w:rPr>
                <w:ins w:id="3218" w:author="cmcc-chunxia Guo" w:date="2025-08-11T16:10:12Z"/>
                <w:rFonts w:cs="Arial"/>
                <w:lang w:eastAsia="en-GB"/>
              </w:rPr>
            </w:pPr>
            <w:ins w:id="3219" w:author="cmcc-chunxia Guo" w:date="2025-08-11T16:10:12Z">
              <w:r>
                <w:rPr>
                  <w:lang w:eastAsia="en-GB"/>
                </w:rPr>
                <w:t>P</w:t>
              </w:r>
            </w:ins>
            <w:ins w:id="3220" w:author="cmcc-chunxia Guo" w:date="2025-08-11T16:10:12Z">
              <w:r>
                <w:rPr>
                  <w:vertAlign w:val="subscript"/>
                  <w:lang w:eastAsia="en-GB"/>
                </w:rPr>
                <w:t>EM,n54,c</w:t>
              </w:r>
            </w:ins>
          </w:p>
        </w:tc>
        <w:tc>
          <w:tcPr>
            <w:tcW w:w="1957" w:type="dxa"/>
            <w:tcBorders>
              <w:top w:val="single" w:color="000000" w:sz="6" w:space="0"/>
              <w:left w:val="single" w:color="000000" w:sz="6" w:space="0"/>
              <w:bottom w:val="single" w:color="000000" w:sz="6" w:space="0"/>
              <w:right w:val="single" w:color="000000" w:sz="6" w:space="0"/>
            </w:tcBorders>
          </w:tcPr>
          <w:p w14:paraId="08091E11">
            <w:pPr>
              <w:pStyle w:val="53"/>
              <w:rPr>
                <w:ins w:id="3221" w:author="cmcc-chunxia Guo" w:date="2025-08-11T16:10:12Z"/>
                <w:rFonts w:cs="Arial"/>
                <w:lang w:eastAsia="en-GB"/>
              </w:rPr>
            </w:pPr>
            <w:ins w:id="3222" w:author="cmcc-chunxia Guo" w:date="2025-08-11T16:10:12Z">
              <w:r>
                <w:rPr>
                  <w:lang w:eastAsia="en-GB"/>
                </w:rPr>
                <w:t>P</w:t>
              </w:r>
            </w:ins>
            <w:ins w:id="3223" w:author="cmcc-chunxia Guo" w:date="2025-08-11T16:10:12Z">
              <w:r>
                <w:rPr>
                  <w:vertAlign w:val="subscript"/>
                  <w:lang w:eastAsia="en-GB"/>
                </w:rPr>
                <w:t>EM,n54,e</w:t>
              </w:r>
            </w:ins>
          </w:p>
        </w:tc>
        <w:tc>
          <w:tcPr>
            <w:tcW w:w="1957" w:type="dxa"/>
            <w:tcBorders>
              <w:top w:val="single" w:color="000000" w:sz="6" w:space="0"/>
              <w:left w:val="single" w:color="000000" w:sz="6" w:space="0"/>
              <w:bottom w:val="single" w:color="000000" w:sz="6" w:space="0"/>
              <w:right w:val="single" w:color="000000" w:sz="6" w:space="0"/>
            </w:tcBorders>
          </w:tcPr>
          <w:p w14:paraId="14542323">
            <w:pPr>
              <w:pStyle w:val="53"/>
              <w:rPr>
                <w:ins w:id="3224" w:author="cmcc-chunxia Guo" w:date="2025-08-11T16:10:12Z"/>
                <w:rFonts w:cs="Arial"/>
                <w:lang w:eastAsia="en-GB"/>
              </w:rPr>
            </w:pPr>
          </w:p>
        </w:tc>
      </w:tr>
    </w:tbl>
    <w:p w14:paraId="24C05322">
      <w:pPr>
        <w:rPr>
          <w:ins w:id="3225" w:author="cmcc-chunxia Guo" w:date="2025-08-11T16:10:12Z"/>
        </w:rPr>
      </w:pPr>
      <w:bookmarkStart w:id="565" w:name="_Toc44584775"/>
      <w:bookmarkStart w:id="566" w:name="_Toc29762730"/>
      <w:bookmarkStart w:id="567" w:name="_Toc52553627"/>
      <w:bookmarkStart w:id="568" w:name="_Toc61126117"/>
      <w:bookmarkStart w:id="569" w:name="_Toc45869068"/>
      <w:bookmarkStart w:id="570" w:name="_Toc61125956"/>
      <w:bookmarkStart w:id="571" w:name="_Toc21093201"/>
      <w:bookmarkStart w:id="572" w:name="_Toc36025905"/>
      <w:bookmarkStart w:id="573" w:name="_Toc61111874"/>
    </w:p>
    <w:p w14:paraId="5D8BA495">
      <w:pPr>
        <w:pStyle w:val="57"/>
        <w:rPr>
          <w:ins w:id="3226" w:author="cmcc-chunxia Guo" w:date="2025-08-11T16:10:12Z"/>
        </w:rPr>
      </w:pPr>
      <w:ins w:id="3227" w:author="cmcc-chunxia Guo" w:date="2025-08-11T16:10:12Z">
        <w:r>
          <w:rPr/>
          <w:t>Note:</w:t>
        </w:r>
      </w:ins>
      <w:ins w:id="3228" w:author="cmcc-chunxia Guo" w:date="2025-08-11T16:10:12Z">
        <w:r>
          <w:rPr/>
          <w:tab/>
        </w:r>
      </w:ins>
      <w:ins w:id="3229" w:author="cmcc-chunxia Guo" w:date="2025-08-11T16:10:12Z">
        <w:r>
          <w:rPr/>
          <w:t>The regional requirements is defined in terms of EIRP (effective isotropic radiated power), which is dependent on both the BS emissions at the antenna connector and the deployment (including antenna gain and feeder loss). The EIRP level is calculated using: P</w:t>
        </w:r>
      </w:ins>
      <w:ins w:id="3230" w:author="cmcc-chunxia Guo" w:date="2025-08-11T16:10:12Z">
        <w:r>
          <w:rPr>
            <w:vertAlign w:val="subscript"/>
          </w:rPr>
          <w:t>EIRP</w:t>
        </w:r>
      </w:ins>
      <w:ins w:id="3231" w:author="cmcc-chunxia Guo" w:date="2025-08-11T16:10:12Z">
        <w:r>
          <w:rPr/>
          <w:t xml:space="preserve"> = P</w:t>
        </w:r>
      </w:ins>
      <w:ins w:id="3232" w:author="cmcc-chunxia Guo" w:date="2025-08-11T16:10:12Z">
        <w:r>
          <w:rPr>
            <w:vertAlign w:val="subscript"/>
          </w:rPr>
          <w:t>E</w:t>
        </w:r>
      </w:ins>
      <w:ins w:id="3233" w:author="cmcc-chunxia Guo" w:date="2025-08-11T16:10:12Z">
        <w:r>
          <w:rPr/>
          <w:t xml:space="preserve"> + G</w:t>
        </w:r>
      </w:ins>
      <w:ins w:id="3234" w:author="cmcc-chunxia Guo" w:date="2025-08-11T16:10:12Z">
        <w:r>
          <w:rPr>
            <w:vertAlign w:val="subscript"/>
          </w:rPr>
          <w:t>ant</w:t>
        </w:r>
      </w:ins>
      <w:ins w:id="3235" w:author="cmcc-chunxia Guo" w:date="2025-08-11T16:10:12Z">
        <w:r>
          <w:rPr/>
          <w:t xml:space="preserve"> where P</w:t>
        </w:r>
      </w:ins>
      <w:ins w:id="3236" w:author="cmcc-chunxia Guo" w:date="2025-08-11T16:10:12Z">
        <w:r>
          <w:rPr>
            <w:vertAlign w:val="subscript"/>
          </w:rPr>
          <w:t>E</w:t>
        </w:r>
      </w:ins>
      <w:ins w:id="3237" w:author="cmcc-chunxia Guo" w:date="2025-08-11T16:10:12Z">
        <w:r>
          <w:rPr/>
          <w:t xml:space="preserve"> denotes the BS unwanted emission level at the antenna connector, G</w:t>
        </w:r>
      </w:ins>
      <w:ins w:id="3238" w:author="cmcc-chunxia Guo" w:date="2025-08-11T16:10:12Z">
        <w:r>
          <w:rPr>
            <w:vertAlign w:val="subscript"/>
          </w:rPr>
          <w:t>ant</w:t>
        </w:r>
      </w:ins>
      <w:ins w:id="3239" w:author="cmcc-chunxia Guo" w:date="2025-08-11T16:10:12Z">
        <w:r>
          <w:rPr/>
          <w:t xml:space="preserve"> equals the BS antenna gain minus feeder loss. The requirement defined above provides the characteristics of the base station needed to verify compliance with the regional requirement specified in attachment to the FCC reference document, 0007135419.</w:t>
        </w:r>
        <w:bookmarkEnd w:id="565"/>
        <w:bookmarkEnd w:id="566"/>
        <w:bookmarkEnd w:id="567"/>
        <w:bookmarkEnd w:id="568"/>
        <w:bookmarkEnd w:id="569"/>
        <w:bookmarkEnd w:id="570"/>
        <w:bookmarkEnd w:id="571"/>
        <w:bookmarkEnd w:id="572"/>
        <w:bookmarkEnd w:id="573"/>
      </w:ins>
    </w:p>
    <w:p w14:paraId="44C88DB7">
      <w:pPr>
        <w:pStyle w:val="6"/>
        <w:rPr>
          <w:ins w:id="3240" w:author="cmcc-chunxia Guo" w:date="2025-08-11T16:10:12Z"/>
        </w:rPr>
      </w:pPr>
      <w:ins w:id="3241" w:author="cmcc-chunxia Guo" w:date="2025-08-11T16:10:12Z">
        <w:bookmarkStart w:id="574" w:name="_Toc156567428"/>
        <w:bookmarkStart w:id="575" w:name="_Toc115186212"/>
        <w:bookmarkStart w:id="576" w:name="_Toc138837607"/>
        <w:bookmarkStart w:id="577" w:name="_Toc123049026"/>
        <w:bookmarkStart w:id="578" w:name="_Toc107311728"/>
        <w:bookmarkStart w:id="579" w:name="_Toc123051945"/>
        <w:bookmarkStart w:id="580" w:name="_Toc123717515"/>
        <w:bookmarkStart w:id="581" w:name="_Toc114255532"/>
        <w:bookmarkStart w:id="582" w:name="_Toc106782837"/>
        <w:bookmarkStart w:id="583" w:name="_Toc124266495"/>
        <w:bookmarkStart w:id="584" w:name="_Toc131740851"/>
        <w:bookmarkStart w:id="585" w:name="_Toc131766385"/>
        <w:bookmarkStart w:id="586" w:name="_Toc123054414"/>
        <w:bookmarkStart w:id="587" w:name="_Toc107419312"/>
        <w:bookmarkStart w:id="588" w:name="_Toc131595853"/>
        <w:bookmarkStart w:id="589" w:name="_Toc107474939"/>
        <w:bookmarkStart w:id="590" w:name="_Toc124157091"/>
        <w:r>
          <w:rPr/>
          <w:t>6.6.5.2.4</w:t>
        </w:r>
      </w:ins>
      <w:ins w:id="3242" w:author="cmcc-chunxia Guo" w:date="2025-08-11T16:10:12Z">
        <w:r>
          <w:rPr/>
          <w:tab/>
        </w:r>
      </w:ins>
      <w:ins w:id="3243" w:author="cmcc-chunxia Guo" w:date="2025-08-11T16:10:12Z">
        <w:r>
          <w:rPr/>
          <w:t>Co-location with other base stations</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ins>
    </w:p>
    <w:p w14:paraId="7D286A78">
      <w:pPr>
        <w:rPr>
          <w:ins w:id="3244" w:author="cmcc-chunxia Guo" w:date="2025-08-11T16:10:12Z"/>
          <w:rFonts w:cs="v5.0.0"/>
        </w:rPr>
      </w:pPr>
      <w:ins w:id="3245" w:author="cmcc-chunxia Guo" w:date="2025-08-11T16:10:12Z">
        <w:r>
          <w:rPr>
            <w:rFonts w:cs="v5.0.0"/>
          </w:rPr>
          <w:t>These requirements may be applied for the protection of other BS receivers when GSM900, DCS1800, PCS1900, GSM850, CDMA850, UTRA FDD, UTRA TDD, E-UTRA and/or NR BS are co-located with a BS.</w:t>
        </w:r>
      </w:ins>
    </w:p>
    <w:p w14:paraId="773AF5E4">
      <w:pPr>
        <w:rPr>
          <w:ins w:id="3246" w:author="cmcc-chunxia Guo" w:date="2025-08-11T16:10:12Z"/>
        </w:rPr>
      </w:pPr>
      <w:ins w:id="3247" w:author="cmcc-chunxia Guo" w:date="2025-08-11T16:10:12Z">
        <w:r>
          <w:rPr>
            <w:rFonts w:cs="v5.0.0"/>
          </w:rPr>
          <w:t>The requirements assume a 30 dB coupling loss between transmitter and receiver</w:t>
        </w:r>
      </w:ins>
      <w:ins w:id="3248" w:author="cmcc-chunxia Guo" w:date="2025-08-11T16:10:12Z">
        <w:r>
          <w:rPr>
            <w:rFonts w:cs="v5.0.0"/>
            <w:lang w:eastAsia="zh-CN"/>
          </w:rPr>
          <w:t xml:space="preserve"> </w:t>
        </w:r>
      </w:ins>
      <w:ins w:id="3249" w:author="cmcc-chunxia Guo" w:date="2025-08-11T16:10:12Z">
        <w:r>
          <w:rPr>
            <w:lang w:eastAsia="zh-CN"/>
          </w:rPr>
          <w:t xml:space="preserve">and are based on co-location with </w:t>
        </w:r>
      </w:ins>
      <w:ins w:id="3250" w:author="cmcc-chunxia Guo" w:date="2025-08-11T16:10:12Z">
        <w:r>
          <w:rPr/>
          <w:t>base stations of the same class</w:t>
        </w:r>
      </w:ins>
      <w:ins w:id="3251" w:author="cmcc-chunxia Guo" w:date="2025-08-11T16:10:12Z">
        <w:r>
          <w:rPr>
            <w:rFonts w:cs="v5.0.0"/>
          </w:rPr>
          <w:t>.</w:t>
        </w:r>
      </w:ins>
    </w:p>
    <w:p w14:paraId="5D268651">
      <w:pPr>
        <w:keepNext/>
        <w:rPr>
          <w:ins w:id="3252" w:author="cmcc-chunxia Guo" w:date="2025-08-11T16:10:12Z"/>
        </w:rPr>
      </w:pPr>
      <w:ins w:id="3253" w:author="cmcc-chunxia Guo" w:date="2025-08-11T16:10:12Z">
        <w:r>
          <w:rPr/>
          <w:t xml:space="preserve">The </w:t>
        </w:r>
      </w:ins>
      <w:ins w:id="3254" w:author="cmcc-chunxia Guo" w:date="2025-08-11T16:10:12Z">
        <w:r>
          <w:rPr>
            <w:i/>
          </w:rPr>
          <w:t>basic limits</w:t>
        </w:r>
      </w:ins>
      <w:ins w:id="3255" w:author="cmcc-chunxia Guo" w:date="2025-08-11T16:10:12Z">
        <w:r>
          <w:rPr/>
          <w:t xml:space="preserve"> are in table 6.6.5.2.4-1 for a BS where requirements for co-location with a BS type listed in the first column apply, depending on the declared Base Station class.</w:t>
        </w:r>
      </w:ins>
      <w:ins w:id="3256" w:author="cmcc-chunxia Guo" w:date="2025-08-11T16:10:12Z">
        <w:r>
          <w:rPr>
            <w:rFonts w:cs="v5.0.0"/>
          </w:rPr>
          <w:t xml:space="preserve"> For </w:t>
        </w:r>
      </w:ins>
      <w:ins w:id="3257" w:author="cmcc-chunxia Guo" w:date="2025-08-11T16:10:12Z">
        <w:r>
          <w:rPr>
            <w:rFonts w:cs="Arial"/>
          </w:rPr>
          <w:t xml:space="preserve">a </w:t>
        </w:r>
      </w:ins>
      <w:ins w:id="3258" w:author="cmcc-chunxia Guo" w:date="2025-08-11T16:10:12Z">
        <w:r>
          <w:rPr>
            <w:rFonts w:cs="Arial"/>
            <w:i/>
          </w:rPr>
          <w:t>multi-band connector</w:t>
        </w:r>
      </w:ins>
      <w:ins w:id="3259" w:author="cmcc-chunxia Guo" w:date="2025-08-11T16:10:12Z">
        <w:r>
          <w:rPr>
            <w:rFonts w:cs="v5.0.0"/>
          </w:rPr>
          <w:t xml:space="preserve">, the exclusions and conditions in the Note column of table 6.6.5.2.4-1 shall apply for each supported </w:t>
        </w:r>
      </w:ins>
      <w:ins w:id="3260" w:author="cmcc-chunxia Guo" w:date="2025-08-11T16:10:12Z">
        <w:r>
          <w:rPr>
            <w:rFonts w:cs="v5.0.0"/>
            <w:i/>
          </w:rPr>
          <w:t>operating band</w:t>
        </w:r>
      </w:ins>
      <w:ins w:id="3261" w:author="cmcc-chunxia Guo" w:date="2025-08-11T16:10:12Z">
        <w:r>
          <w:rPr>
            <w:rFonts w:cs="v5.0.0"/>
          </w:rPr>
          <w:t>.</w:t>
        </w:r>
      </w:ins>
    </w:p>
    <w:p w14:paraId="502BC7E6">
      <w:pPr>
        <w:pStyle w:val="56"/>
        <w:rPr>
          <w:ins w:id="3262" w:author="cmcc-chunxia Guo" w:date="2025-08-11T16:10:12Z"/>
        </w:rPr>
      </w:pPr>
      <w:ins w:id="3263" w:author="cmcc-chunxia Guo" w:date="2025-08-11T16:10:12Z">
        <w:r>
          <w:rPr/>
          <w:t xml:space="preserve">Table 6.6.5.2.4-1: BS spurious emissions </w:t>
        </w:r>
      </w:ins>
      <w:ins w:id="3264" w:author="cmcc-chunxia Guo" w:date="2025-08-11T16:10:12Z">
        <w:r>
          <w:rPr>
            <w:i/>
          </w:rPr>
          <w:t>basic</w:t>
        </w:r>
      </w:ins>
      <w:ins w:id="3265" w:author="cmcc-chunxia Guo" w:date="2025-08-11T16:10:12Z">
        <w:r>
          <w:rPr/>
          <w:t xml:space="preserve"> limits for BS co-located with another BS</w:t>
        </w:r>
      </w:ins>
    </w:p>
    <w:bookmarkEnd w:id="546"/>
    <w:tbl>
      <w:tblPr>
        <w:tblStyle w:val="42"/>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14:paraId="06396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66" w:author="cmcc-chunxia Guo" w:date="2025-08-11T16:10:12Z"/>
        </w:trPr>
        <w:tc>
          <w:tcPr>
            <w:tcW w:w="2291" w:type="dxa"/>
            <w:tcBorders>
              <w:top w:val="single" w:color="auto" w:sz="4" w:space="0"/>
              <w:left w:val="single" w:color="auto" w:sz="4" w:space="0"/>
              <w:bottom w:val="nil"/>
              <w:right w:val="single" w:color="auto" w:sz="4" w:space="0"/>
            </w:tcBorders>
          </w:tcPr>
          <w:p w14:paraId="45431F65">
            <w:pPr>
              <w:pStyle w:val="52"/>
              <w:rPr>
                <w:ins w:id="3267" w:author="cmcc-chunxia Guo" w:date="2025-08-11T16:10:12Z"/>
              </w:rPr>
            </w:pPr>
            <w:ins w:id="3268" w:author="cmcc-chunxia Guo" w:date="2025-08-11T16:10:12Z">
              <w:r>
                <w:rPr>
                  <w:rFonts w:cs="Arial"/>
                </w:rPr>
                <w:t>Type of co-located BS</w:t>
              </w:r>
            </w:ins>
          </w:p>
        </w:tc>
        <w:tc>
          <w:tcPr>
            <w:tcW w:w="1996" w:type="dxa"/>
            <w:tcBorders>
              <w:top w:val="single" w:color="auto" w:sz="4" w:space="0"/>
              <w:left w:val="single" w:color="auto" w:sz="4" w:space="0"/>
              <w:bottom w:val="nil"/>
              <w:right w:val="single" w:color="auto" w:sz="4" w:space="0"/>
            </w:tcBorders>
          </w:tcPr>
          <w:p w14:paraId="472952F4">
            <w:pPr>
              <w:pStyle w:val="52"/>
              <w:rPr>
                <w:ins w:id="3269" w:author="cmcc-chunxia Guo" w:date="2025-08-11T16:10:12Z"/>
              </w:rPr>
            </w:pPr>
            <w:ins w:id="3270" w:author="cmcc-chunxia Guo" w:date="2025-08-11T16:10:12Z">
              <w:r>
                <w:rPr>
                  <w:rFonts w:cs="Arial"/>
                </w:rPr>
                <w:t>Frequency range for</w:t>
              </w:r>
            </w:ins>
          </w:p>
        </w:tc>
        <w:tc>
          <w:tcPr>
            <w:tcW w:w="2638" w:type="dxa"/>
            <w:gridSpan w:val="3"/>
            <w:tcBorders>
              <w:top w:val="single" w:color="auto" w:sz="4" w:space="0"/>
              <w:left w:val="single" w:color="auto" w:sz="4" w:space="0"/>
              <w:bottom w:val="single" w:color="auto" w:sz="4" w:space="0"/>
              <w:right w:val="single" w:color="auto" w:sz="4" w:space="0"/>
            </w:tcBorders>
          </w:tcPr>
          <w:p w14:paraId="163F99C3">
            <w:pPr>
              <w:pStyle w:val="52"/>
              <w:rPr>
                <w:ins w:id="3271" w:author="cmcc-chunxia Guo" w:date="2025-08-11T16:10:12Z"/>
                <w:rFonts w:cs="v5.0.0"/>
              </w:rPr>
            </w:pPr>
            <w:ins w:id="3272" w:author="cmcc-chunxia Guo" w:date="2025-08-11T16:10:12Z">
              <w:r>
                <w:rPr>
                  <w:rFonts w:cs="v5.0.0"/>
                  <w:i/>
                </w:rPr>
                <w:t>Basic limits</w:t>
              </w:r>
            </w:ins>
          </w:p>
        </w:tc>
        <w:tc>
          <w:tcPr>
            <w:tcW w:w="1414" w:type="dxa"/>
            <w:tcBorders>
              <w:top w:val="single" w:color="auto" w:sz="4" w:space="0"/>
              <w:left w:val="single" w:color="auto" w:sz="4" w:space="0"/>
              <w:bottom w:val="nil"/>
              <w:right w:val="single" w:color="auto" w:sz="4" w:space="0"/>
            </w:tcBorders>
          </w:tcPr>
          <w:p w14:paraId="3BB12A61">
            <w:pPr>
              <w:pStyle w:val="52"/>
              <w:rPr>
                <w:ins w:id="3273" w:author="cmcc-chunxia Guo" w:date="2025-08-11T16:10:12Z"/>
              </w:rPr>
            </w:pPr>
            <w:ins w:id="3274" w:author="cmcc-chunxia Guo" w:date="2025-08-11T16:10:12Z">
              <w:r>
                <w:rPr>
                  <w:rFonts w:cs="Arial"/>
                </w:rPr>
                <w:t>Measurement</w:t>
              </w:r>
            </w:ins>
          </w:p>
        </w:tc>
        <w:tc>
          <w:tcPr>
            <w:tcW w:w="1606" w:type="dxa"/>
            <w:tcBorders>
              <w:top w:val="single" w:color="auto" w:sz="4" w:space="0"/>
              <w:left w:val="single" w:color="auto" w:sz="4" w:space="0"/>
              <w:bottom w:val="nil"/>
              <w:right w:val="single" w:color="auto" w:sz="4" w:space="0"/>
            </w:tcBorders>
          </w:tcPr>
          <w:p w14:paraId="584050FC">
            <w:pPr>
              <w:pStyle w:val="52"/>
              <w:rPr>
                <w:ins w:id="3275" w:author="cmcc-chunxia Guo" w:date="2025-08-11T16:10:12Z"/>
              </w:rPr>
            </w:pPr>
            <w:ins w:id="3276" w:author="cmcc-chunxia Guo" w:date="2025-08-11T16:10:12Z">
              <w:r>
                <w:rPr>
                  <w:rFonts w:cs="Arial"/>
                </w:rPr>
                <w:t>Note</w:t>
              </w:r>
            </w:ins>
          </w:p>
        </w:tc>
      </w:tr>
      <w:tr w14:paraId="5B4AF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77" w:author="cmcc-chunxia Guo" w:date="2025-08-11T16:10:12Z"/>
        </w:trPr>
        <w:tc>
          <w:tcPr>
            <w:tcW w:w="2291" w:type="dxa"/>
            <w:tcBorders>
              <w:top w:val="nil"/>
              <w:left w:val="single" w:color="auto" w:sz="4" w:space="0"/>
              <w:bottom w:val="single" w:color="auto" w:sz="4" w:space="0"/>
              <w:right w:val="single" w:color="auto" w:sz="4" w:space="0"/>
            </w:tcBorders>
          </w:tcPr>
          <w:p w14:paraId="195A5161">
            <w:pPr>
              <w:pStyle w:val="52"/>
              <w:rPr>
                <w:ins w:id="3278" w:author="cmcc-chunxia Guo" w:date="2025-08-11T16:10:12Z"/>
                <w:rFonts w:cs="v5.0.0"/>
                <w:lang w:eastAsia="zh-CN"/>
              </w:rPr>
            </w:pPr>
          </w:p>
        </w:tc>
        <w:tc>
          <w:tcPr>
            <w:tcW w:w="1996" w:type="dxa"/>
            <w:tcBorders>
              <w:top w:val="nil"/>
              <w:left w:val="single" w:color="auto" w:sz="4" w:space="0"/>
              <w:bottom w:val="single" w:color="auto" w:sz="4" w:space="0"/>
              <w:right w:val="single" w:color="auto" w:sz="4" w:space="0"/>
            </w:tcBorders>
          </w:tcPr>
          <w:p w14:paraId="55196E2C">
            <w:pPr>
              <w:pStyle w:val="52"/>
              <w:rPr>
                <w:ins w:id="3279" w:author="cmcc-chunxia Guo" w:date="2025-08-11T16:10:12Z"/>
                <w:rFonts w:cs="v5.0.0"/>
              </w:rPr>
            </w:pPr>
            <w:ins w:id="3280" w:author="cmcc-chunxia Guo" w:date="2025-08-11T16:10:12Z">
              <w:r>
                <w:rPr>
                  <w:rFonts w:cs="Arial"/>
                </w:rPr>
                <w:t>co-location requirement</w:t>
              </w:r>
            </w:ins>
          </w:p>
        </w:tc>
        <w:tc>
          <w:tcPr>
            <w:tcW w:w="879" w:type="dxa"/>
            <w:tcBorders>
              <w:top w:val="single" w:color="auto" w:sz="4" w:space="0"/>
              <w:left w:val="single" w:color="auto" w:sz="4" w:space="0"/>
              <w:bottom w:val="single" w:color="auto" w:sz="4" w:space="0"/>
              <w:right w:val="single" w:color="auto" w:sz="4" w:space="0"/>
            </w:tcBorders>
          </w:tcPr>
          <w:p w14:paraId="05247D32">
            <w:pPr>
              <w:pStyle w:val="52"/>
              <w:rPr>
                <w:ins w:id="3281" w:author="cmcc-chunxia Guo" w:date="2025-08-11T16:10:12Z"/>
                <w:rFonts w:cs="v5.0.0"/>
              </w:rPr>
            </w:pPr>
            <w:ins w:id="3282" w:author="cmcc-chunxia Guo" w:date="2025-08-11T16:10:12Z">
              <w:r>
                <w:rPr>
                  <w:rFonts w:cs="v5.0.0"/>
                </w:rPr>
                <w:t>WA BS</w:t>
              </w:r>
            </w:ins>
          </w:p>
        </w:tc>
        <w:tc>
          <w:tcPr>
            <w:tcW w:w="879" w:type="dxa"/>
            <w:tcBorders>
              <w:top w:val="single" w:color="auto" w:sz="4" w:space="0"/>
              <w:left w:val="single" w:color="auto" w:sz="4" w:space="0"/>
              <w:bottom w:val="single" w:color="auto" w:sz="4" w:space="0"/>
              <w:right w:val="single" w:color="auto" w:sz="4" w:space="0"/>
            </w:tcBorders>
          </w:tcPr>
          <w:p w14:paraId="212C5FA6">
            <w:pPr>
              <w:pStyle w:val="52"/>
              <w:rPr>
                <w:ins w:id="3283" w:author="cmcc-chunxia Guo" w:date="2025-08-11T16:10:12Z"/>
              </w:rPr>
            </w:pPr>
            <w:ins w:id="3284" w:author="cmcc-chunxia Guo" w:date="2025-08-11T16:10:12Z">
              <w:r>
                <w:rPr>
                  <w:rFonts w:cs="Arial"/>
                </w:rPr>
                <w:t>MR BS</w:t>
              </w:r>
            </w:ins>
          </w:p>
        </w:tc>
        <w:tc>
          <w:tcPr>
            <w:tcW w:w="880" w:type="dxa"/>
            <w:tcBorders>
              <w:top w:val="single" w:color="auto" w:sz="4" w:space="0"/>
              <w:left w:val="single" w:color="auto" w:sz="4" w:space="0"/>
              <w:bottom w:val="single" w:color="auto" w:sz="4" w:space="0"/>
              <w:right w:val="single" w:color="auto" w:sz="4" w:space="0"/>
            </w:tcBorders>
          </w:tcPr>
          <w:p w14:paraId="023A6329">
            <w:pPr>
              <w:pStyle w:val="52"/>
              <w:rPr>
                <w:ins w:id="3285" w:author="cmcc-chunxia Guo" w:date="2025-08-11T16:10:12Z"/>
              </w:rPr>
            </w:pPr>
            <w:ins w:id="3286" w:author="cmcc-chunxia Guo" w:date="2025-08-11T16:10:12Z">
              <w:r>
                <w:rPr>
                  <w:rFonts w:cs="Arial"/>
                </w:rPr>
                <w:t>LA BS</w:t>
              </w:r>
            </w:ins>
          </w:p>
        </w:tc>
        <w:tc>
          <w:tcPr>
            <w:tcW w:w="1414" w:type="dxa"/>
            <w:tcBorders>
              <w:top w:val="nil"/>
              <w:left w:val="single" w:color="auto" w:sz="4" w:space="0"/>
              <w:bottom w:val="single" w:color="auto" w:sz="4" w:space="0"/>
              <w:right w:val="single" w:color="auto" w:sz="4" w:space="0"/>
            </w:tcBorders>
          </w:tcPr>
          <w:p w14:paraId="2B88A9F2">
            <w:pPr>
              <w:pStyle w:val="52"/>
              <w:rPr>
                <w:ins w:id="3287" w:author="cmcc-chunxia Guo" w:date="2025-08-11T16:10:12Z"/>
                <w:rFonts w:cs="v5.0.0"/>
              </w:rPr>
            </w:pPr>
            <w:ins w:id="3288" w:author="cmcc-chunxia Guo" w:date="2025-08-11T16:10:12Z">
              <w:r>
                <w:rPr>
                  <w:rFonts w:cs="Arial"/>
                </w:rPr>
                <w:t>bandwidth</w:t>
              </w:r>
            </w:ins>
          </w:p>
        </w:tc>
        <w:tc>
          <w:tcPr>
            <w:tcW w:w="1606" w:type="dxa"/>
            <w:tcBorders>
              <w:top w:val="nil"/>
              <w:left w:val="single" w:color="auto" w:sz="4" w:space="0"/>
              <w:bottom w:val="single" w:color="auto" w:sz="4" w:space="0"/>
              <w:right w:val="single" w:color="auto" w:sz="4" w:space="0"/>
            </w:tcBorders>
          </w:tcPr>
          <w:p w14:paraId="13FBA094">
            <w:pPr>
              <w:pStyle w:val="52"/>
              <w:rPr>
                <w:ins w:id="3289" w:author="cmcc-chunxia Guo" w:date="2025-08-11T16:10:12Z"/>
              </w:rPr>
            </w:pPr>
          </w:p>
        </w:tc>
      </w:tr>
      <w:tr w14:paraId="1461D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90"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678F6251">
            <w:pPr>
              <w:pStyle w:val="53"/>
              <w:rPr>
                <w:ins w:id="3291" w:author="cmcc-chunxia Guo" w:date="2025-08-11T16:10:12Z"/>
                <w:rFonts w:cs="Arial"/>
              </w:rPr>
            </w:pPr>
            <w:ins w:id="3292" w:author="cmcc-chunxia Guo" w:date="2025-08-11T16:10:12Z">
              <w:r>
                <w:rPr>
                  <w:rFonts w:cs="v5.0.0"/>
                </w:rPr>
                <w:t xml:space="preserve"> GSM900</w:t>
              </w:r>
            </w:ins>
          </w:p>
        </w:tc>
        <w:tc>
          <w:tcPr>
            <w:tcW w:w="1996" w:type="dxa"/>
            <w:tcBorders>
              <w:top w:val="single" w:color="auto" w:sz="4" w:space="0"/>
              <w:left w:val="single" w:color="auto" w:sz="4" w:space="0"/>
              <w:bottom w:val="single" w:color="auto" w:sz="4" w:space="0"/>
              <w:right w:val="single" w:color="auto" w:sz="4" w:space="0"/>
            </w:tcBorders>
          </w:tcPr>
          <w:p w14:paraId="35365143">
            <w:pPr>
              <w:pStyle w:val="53"/>
              <w:rPr>
                <w:ins w:id="3293" w:author="cmcc-chunxia Guo" w:date="2025-08-11T16:10:12Z"/>
                <w:rFonts w:cs="Arial"/>
              </w:rPr>
            </w:pPr>
            <w:ins w:id="3294" w:author="cmcc-chunxia Guo" w:date="2025-08-11T16:10:12Z">
              <w:r>
                <w:rPr>
                  <w:rFonts w:cs="v5.0.0"/>
                </w:rPr>
                <w:t xml:space="preserve">876 </w:t>
              </w:r>
            </w:ins>
            <w:ins w:id="3295" w:author="cmcc-chunxia Guo" w:date="2025-08-11T16:10:12Z">
              <w:r>
                <w:rPr/>
                <w:t>–</w:t>
              </w:r>
            </w:ins>
            <w:ins w:id="3296" w:author="cmcc-chunxia Guo" w:date="2025-08-11T16:10:12Z">
              <w:r>
                <w:rPr>
                  <w:rFonts w:cs="v5.0.0"/>
                </w:rPr>
                <w:t xml:space="preserve"> 915 MHz</w:t>
              </w:r>
            </w:ins>
          </w:p>
        </w:tc>
        <w:tc>
          <w:tcPr>
            <w:tcW w:w="879" w:type="dxa"/>
            <w:tcBorders>
              <w:top w:val="single" w:color="auto" w:sz="4" w:space="0"/>
              <w:left w:val="single" w:color="auto" w:sz="4" w:space="0"/>
              <w:bottom w:val="single" w:color="auto" w:sz="4" w:space="0"/>
              <w:right w:val="single" w:color="auto" w:sz="4" w:space="0"/>
            </w:tcBorders>
          </w:tcPr>
          <w:p w14:paraId="32DF8E38">
            <w:pPr>
              <w:pStyle w:val="53"/>
              <w:rPr>
                <w:ins w:id="3297" w:author="cmcc-chunxia Guo" w:date="2025-08-11T16:10:12Z"/>
                <w:rFonts w:cs="Arial"/>
              </w:rPr>
            </w:pPr>
            <w:ins w:id="3298" w:author="cmcc-chunxia Guo" w:date="2025-08-11T16:10:12Z">
              <w:r>
                <w:rPr>
                  <w:rFonts w:cs="v5.0.0"/>
                </w:rPr>
                <w:t>-98 dBm</w:t>
              </w:r>
            </w:ins>
          </w:p>
        </w:tc>
        <w:tc>
          <w:tcPr>
            <w:tcW w:w="879" w:type="dxa"/>
            <w:tcBorders>
              <w:top w:val="single" w:color="auto" w:sz="4" w:space="0"/>
              <w:left w:val="single" w:color="auto" w:sz="4" w:space="0"/>
              <w:bottom w:val="single" w:color="auto" w:sz="4" w:space="0"/>
              <w:right w:val="single" w:color="auto" w:sz="4" w:space="0"/>
            </w:tcBorders>
          </w:tcPr>
          <w:p w14:paraId="79F71916">
            <w:pPr>
              <w:pStyle w:val="53"/>
              <w:rPr>
                <w:ins w:id="3299" w:author="cmcc-chunxia Guo" w:date="2025-08-11T16:10:12Z"/>
                <w:rFonts w:cs="v5.0.0"/>
              </w:rPr>
            </w:pPr>
            <w:ins w:id="3300" w:author="cmcc-chunxia Guo" w:date="2025-08-11T16:10:12Z">
              <w:r>
                <w:rPr>
                  <w:rFonts w:cs="v5.0.0"/>
                </w:rPr>
                <w:t>-91 dBm</w:t>
              </w:r>
            </w:ins>
          </w:p>
        </w:tc>
        <w:tc>
          <w:tcPr>
            <w:tcW w:w="880" w:type="dxa"/>
            <w:tcBorders>
              <w:top w:val="single" w:color="auto" w:sz="4" w:space="0"/>
              <w:left w:val="single" w:color="auto" w:sz="4" w:space="0"/>
              <w:bottom w:val="single" w:color="auto" w:sz="4" w:space="0"/>
              <w:right w:val="single" w:color="auto" w:sz="4" w:space="0"/>
            </w:tcBorders>
          </w:tcPr>
          <w:p w14:paraId="415EB2CE">
            <w:pPr>
              <w:pStyle w:val="53"/>
              <w:rPr>
                <w:ins w:id="3301" w:author="cmcc-chunxia Guo" w:date="2025-08-11T16:10:12Z"/>
                <w:rFonts w:cs="v5.0.0"/>
              </w:rPr>
            </w:pPr>
            <w:ins w:id="3302" w:author="cmcc-chunxia Guo" w:date="2025-08-11T16:10:12Z">
              <w:r>
                <w:rPr>
                  <w:rFonts w:cs="v5.0.0"/>
                </w:rPr>
                <w:t>-70 dBm</w:t>
              </w:r>
            </w:ins>
          </w:p>
        </w:tc>
        <w:tc>
          <w:tcPr>
            <w:tcW w:w="1414" w:type="dxa"/>
            <w:tcBorders>
              <w:top w:val="single" w:color="auto" w:sz="4" w:space="0"/>
              <w:left w:val="single" w:color="auto" w:sz="4" w:space="0"/>
              <w:bottom w:val="single" w:color="auto" w:sz="4" w:space="0"/>
              <w:right w:val="single" w:color="auto" w:sz="4" w:space="0"/>
            </w:tcBorders>
          </w:tcPr>
          <w:p w14:paraId="5F14EDFC">
            <w:pPr>
              <w:pStyle w:val="53"/>
              <w:rPr>
                <w:ins w:id="3303" w:author="cmcc-chunxia Guo" w:date="2025-08-11T16:10:12Z"/>
                <w:rFonts w:cs="Arial"/>
              </w:rPr>
            </w:pPr>
            <w:ins w:id="3304" w:author="cmcc-chunxia Guo" w:date="2025-08-11T16:10:12Z">
              <w:r>
                <w:rPr>
                  <w:rFonts w:cs="v5.0.0"/>
                </w:rPr>
                <w:t>100 kHz</w:t>
              </w:r>
            </w:ins>
          </w:p>
        </w:tc>
        <w:tc>
          <w:tcPr>
            <w:tcW w:w="1606" w:type="dxa"/>
            <w:tcBorders>
              <w:top w:val="single" w:color="auto" w:sz="4" w:space="0"/>
              <w:left w:val="single" w:color="auto" w:sz="4" w:space="0"/>
              <w:bottom w:val="single" w:color="auto" w:sz="4" w:space="0"/>
              <w:right w:val="single" w:color="auto" w:sz="4" w:space="0"/>
            </w:tcBorders>
          </w:tcPr>
          <w:p w14:paraId="2E10DE95">
            <w:pPr>
              <w:pStyle w:val="53"/>
              <w:rPr>
                <w:ins w:id="3305" w:author="cmcc-chunxia Guo" w:date="2025-08-11T16:10:12Z"/>
                <w:rFonts w:cs="Arial"/>
              </w:rPr>
            </w:pPr>
          </w:p>
        </w:tc>
      </w:tr>
      <w:tr w14:paraId="35328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06"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4CCC948F">
            <w:pPr>
              <w:pStyle w:val="53"/>
              <w:rPr>
                <w:ins w:id="3307" w:author="cmcc-chunxia Guo" w:date="2025-08-11T16:10:12Z"/>
                <w:rFonts w:cs="v5.0.0"/>
                <w:lang w:eastAsia="zh-CN"/>
              </w:rPr>
            </w:pPr>
            <w:ins w:id="3308" w:author="cmcc-chunxia Guo" w:date="2025-08-11T16:10:12Z">
              <w:r>
                <w:rPr>
                  <w:rFonts w:cs="v5.0.0"/>
                </w:rPr>
                <w:t xml:space="preserve"> DCS1800</w:t>
              </w:r>
            </w:ins>
          </w:p>
        </w:tc>
        <w:tc>
          <w:tcPr>
            <w:tcW w:w="1996" w:type="dxa"/>
            <w:tcBorders>
              <w:top w:val="single" w:color="auto" w:sz="4" w:space="0"/>
              <w:left w:val="single" w:color="auto" w:sz="4" w:space="0"/>
              <w:bottom w:val="single" w:color="auto" w:sz="4" w:space="0"/>
              <w:right w:val="single" w:color="auto" w:sz="4" w:space="0"/>
            </w:tcBorders>
          </w:tcPr>
          <w:p w14:paraId="3E5EAC14">
            <w:pPr>
              <w:pStyle w:val="53"/>
              <w:rPr>
                <w:ins w:id="3309" w:author="cmcc-chunxia Guo" w:date="2025-08-11T16:10:12Z"/>
                <w:rFonts w:cs="v5.0.0"/>
              </w:rPr>
            </w:pPr>
            <w:ins w:id="3310" w:author="cmcc-chunxia Guo" w:date="2025-08-11T16:10:12Z">
              <w:r>
                <w:rPr>
                  <w:rFonts w:cs="Arial"/>
                </w:rPr>
                <w:t>1710 – 1785 MHz</w:t>
              </w:r>
            </w:ins>
          </w:p>
        </w:tc>
        <w:tc>
          <w:tcPr>
            <w:tcW w:w="879" w:type="dxa"/>
            <w:tcBorders>
              <w:top w:val="single" w:color="auto" w:sz="4" w:space="0"/>
              <w:left w:val="single" w:color="auto" w:sz="4" w:space="0"/>
              <w:bottom w:val="single" w:color="auto" w:sz="4" w:space="0"/>
              <w:right w:val="single" w:color="auto" w:sz="4" w:space="0"/>
            </w:tcBorders>
          </w:tcPr>
          <w:p w14:paraId="7CF1812F">
            <w:pPr>
              <w:pStyle w:val="53"/>
              <w:rPr>
                <w:ins w:id="3311" w:author="cmcc-chunxia Guo" w:date="2025-08-11T16:10:12Z"/>
                <w:rFonts w:cs="v5.0.0"/>
              </w:rPr>
            </w:pPr>
            <w:ins w:id="3312" w:author="cmcc-chunxia Guo" w:date="2025-08-11T16:10:12Z">
              <w:r>
                <w:rPr>
                  <w:rFonts w:cs="Arial"/>
                </w:rPr>
                <w:t>-98 dBm</w:t>
              </w:r>
            </w:ins>
          </w:p>
        </w:tc>
        <w:tc>
          <w:tcPr>
            <w:tcW w:w="879" w:type="dxa"/>
            <w:tcBorders>
              <w:top w:val="single" w:color="auto" w:sz="4" w:space="0"/>
              <w:left w:val="single" w:color="auto" w:sz="4" w:space="0"/>
              <w:bottom w:val="single" w:color="auto" w:sz="4" w:space="0"/>
              <w:right w:val="single" w:color="auto" w:sz="4" w:space="0"/>
            </w:tcBorders>
          </w:tcPr>
          <w:p w14:paraId="6C87BA22">
            <w:pPr>
              <w:pStyle w:val="53"/>
              <w:rPr>
                <w:ins w:id="3313" w:author="cmcc-chunxia Guo" w:date="2025-08-11T16:10:12Z"/>
                <w:rFonts w:cs="Arial"/>
              </w:rPr>
            </w:pPr>
            <w:ins w:id="3314" w:author="cmcc-chunxia Guo" w:date="2025-08-11T16:10:12Z">
              <w:r>
                <w:rPr>
                  <w:rFonts w:cs="v5.0.0"/>
                </w:rPr>
                <w:t>-91 dBm</w:t>
              </w:r>
            </w:ins>
          </w:p>
        </w:tc>
        <w:tc>
          <w:tcPr>
            <w:tcW w:w="880" w:type="dxa"/>
            <w:tcBorders>
              <w:top w:val="single" w:color="auto" w:sz="4" w:space="0"/>
              <w:left w:val="single" w:color="auto" w:sz="4" w:space="0"/>
              <w:bottom w:val="single" w:color="auto" w:sz="4" w:space="0"/>
              <w:right w:val="single" w:color="auto" w:sz="4" w:space="0"/>
            </w:tcBorders>
          </w:tcPr>
          <w:p w14:paraId="297ABCE4">
            <w:pPr>
              <w:pStyle w:val="53"/>
              <w:rPr>
                <w:ins w:id="3315" w:author="cmcc-chunxia Guo" w:date="2025-08-11T16:10:12Z"/>
                <w:rFonts w:cs="Arial"/>
              </w:rPr>
            </w:pPr>
            <w:ins w:id="3316" w:author="cmcc-chunxia Guo" w:date="2025-08-11T16:10:12Z">
              <w:r>
                <w:rPr>
                  <w:rFonts w:cs="Arial"/>
                </w:rPr>
                <w:t>-80 dBm</w:t>
              </w:r>
            </w:ins>
          </w:p>
        </w:tc>
        <w:tc>
          <w:tcPr>
            <w:tcW w:w="1414" w:type="dxa"/>
            <w:tcBorders>
              <w:top w:val="single" w:color="auto" w:sz="4" w:space="0"/>
              <w:left w:val="single" w:color="auto" w:sz="4" w:space="0"/>
              <w:bottom w:val="single" w:color="auto" w:sz="4" w:space="0"/>
              <w:right w:val="single" w:color="auto" w:sz="4" w:space="0"/>
            </w:tcBorders>
          </w:tcPr>
          <w:p w14:paraId="5CC55436">
            <w:pPr>
              <w:pStyle w:val="53"/>
              <w:rPr>
                <w:ins w:id="3317" w:author="cmcc-chunxia Guo" w:date="2025-08-11T16:10:12Z"/>
                <w:rFonts w:cs="v5.0.0"/>
              </w:rPr>
            </w:pPr>
            <w:ins w:id="3318" w:author="cmcc-chunxia Guo" w:date="2025-08-11T16:10:12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14:paraId="77CBD878">
            <w:pPr>
              <w:pStyle w:val="53"/>
              <w:rPr>
                <w:ins w:id="3319" w:author="cmcc-chunxia Guo" w:date="2025-08-11T16:10:12Z"/>
                <w:rFonts w:cs="Arial"/>
              </w:rPr>
            </w:pPr>
          </w:p>
        </w:tc>
      </w:tr>
      <w:tr w14:paraId="0BF58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20"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64A579C0">
            <w:pPr>
              <w:pStyle w:val="53"/>
              <w:rPr>
                <w:ins w:id="3321" w:author="cmcc-chunxia Guo" w:date="2025-08-11T16:10:12Z"/>
                <w:rFonts w:cs="v5.0.0"/>
                <w:lang w:eastAsia="zh-CN"/>
              </w:rPr>
            </w:pPr>
            <w:ins w:id="3322" w:author="cmcc-chunxia Guo" w:date="2025-08-11T16:10:12Z">
              <w:r>
                <w:rPr>
                  <w:rFonts w:cs="v5.0.0"/>
                </w:rPr>
                <w:t xml:space="preserve"> PCS1900</w:t>
              </w:r>
            </w:ins>
          </w:p>
        </w:tc>
        <w:tc>
          <w:tcPr>
            <w:tcW w:w="1996" w:type="dxa"/>
            <w:tcBorders>
              <w:top w:val="single" w:color="auto" w:sz="4" w:space="0"/>
              <w:left w:val="single" w:color="auto" w:sz="4" w:space="0"/>
              <w:bottom w:val="single" w:color="auto" w:sz="4" w:space="0"/>
              <w:right w:val="single" w:color="auto" w:sz="4" w:space="0"/>
            </w:tcBorders>
          </w:tcPr>
          <w:p w14:paraId="6D45871C">
            <w:pPr>
              <w:pStyle w:val="53"/>
              <w:rPr>
                <w:ins w:id="3323" w:author="cmcc-chunxia Guo" w:date="2025-08-11T16:10:12Z"/>
                <w:rFonts w:cs="v5.0.0"/>
              </w:rPr>
            </w:pPr>
            <w:ins w:id="3324" w:author="cmcc-chunxia Guo" w:date="2025-08-11T16:10:12Z">
              <w:r>
                <w:rPr>
                  <w:rFonts w:cs="Arial"/>
                </w:rPr>
                <w:t>1850 – 1910 MHz</w:t>
              </w:r>
            </w:ins>
          </w:p>
        </w:tc>
        <w:tc>
          <w:tcPr>
            <w:tcW w:w="879" w:type="dxa"/>
            <w:tcBorders>
              <w:top w:val="single" w:color="auto" w:sz="4" w:space="0"/>
              <w:left w:val="single" w:color="auto" w:sz="4" w:space="0"/>
              <w:bottom w:val="single" w:color="auto" w:sz="4" w:space="0"/>
              <w:right w:val="single" w:color="auto" w:sz="4" w:space="0"/>
            </w:tcBorders>
          </w:tcPr>
          <w:p w14:paraId="0A126B79">
            <w:pPr>
              <w:pStyle w:val="53"/>
              <w:rPr>
                <w:ins w:id="3325" w:author="cmcc-chunxia Guo" w:date="2025-08-11T16:10:12Z"/>
                <w:rFonts w:cs="v5.0.0"/>
              </w:rPr>
            </w:pPr>
            <w:ins w:id="3326" w:author="cmcc-chunxia Guo" w:date="2025-08-11T16:10:12Z">
              <w:r>
                <w:rPr>
                  <w:rFonts w:cs="Arial"/>
                </w:rPr>
                <w:t>-98 dBm</w:t>
              </w:r>
            </w:ins>
          </w:p>
        </w:tc>
        <w:tc>
          <w:tcPr>
            <w:tcW w:w="879" w:type="dxa"/>
            <w:tcBorders>
              <w:top w:val="single" w:color="auto" w:sz="4" w:space="0"/>
              <w:left w:val="single" w:color="auto" w:sz="4" w:space="0"/>
              <w:bottom w:val="single" w:color="auto" w:sz="4" w:space="0"/>
              <w:right w:val="single" w:color="auto" w:sz="4" w:space="0"/>
            </w:tcBorders>
          </w:tcPr>
          <w:p w14:paraId="4CB3BE32">
            <w:pPr>
              <w:pStyle w:val="53"/>
              <w:rPr>
                <w:ins w:id="3327" w:author="cmcc-chunxia Guo" w:date="2025-08-11T16:10:12Z"/>
                <w:rFonts w:cs="Arial"/>
              </w:rPr>
            </w:pPr>
            <w:ins w:id="3328" w:author="cmcc-chunxia Guo" w:date="2025-08-11T16:10:12Z">
              <w:r>
                <w:rPr>
                  <w:rFonts w:cs="v5.0.0"/>
                </w:rPr>
                <w:t>-91 dBm</w:t>
              </w:r>
            </w:ins>
          </w:p>
        </w:tc>
        <w:tc>
          <w:tcPr>
            <w:tcW w:w="880" w:type="dxa"/>
            <w:tcBorders>
              <w:top w:val="single" w:color="auto" w:sz="4" w:space="0"/>
              <w:left w:val="single" w:color="auto" w:sz="4" w:space="0"/>
              <w:bottom w:val="single" w:color="auto" w:sz="4" w:space="0"/>
              <w:right w:val="single" w:color="auto" w:sz="4" w:space="0"/>
            </w:tcBorders>
          </w:tcPr>
          <w:p w14:paraId="6884FAD5">
            <w:pPr>
              <w:pStyle w:val="53"/>
              <w:rPr>
                <w:ins w:id="3329" w:author="cmcc-chunxia Guo" w:date="2025-08-11T16:10:12Z"/>
                <w:rFonts w:cs="Arial"/>
              </w:rPr>
            </w:pPr>
            <w:ins w:id="3330" w:author="cmcc-chunxia Guo" w:date="2025-08-11T16:10:12Z">
              <w:r>
                <w:rPr>
                  <w:rFonts w:cs="Arial"/>
                </w:rPr>
                <w:t>-80 dBm</w:t>
              </w:r>
            </w:ins>
          </w:p>
        </w:tc>
        <w:tc>
          <w:tcPr>
            <w:tcW w:w="1414" w:type="dxa"/>
            <w:tcBorders>
              <w:top w:val="single" w:color="auto" w:sz="4" w:space="0"/>
              <w:left w:val="single" w:color="auto" w:sz="4" w:space="0"/>
              <w:bottom w:val="single" w:color="auto" w:sz="4" w:space="0"/>
              <w:right w:val="single" w:color="auto" w:sz="4" w:space="0"/>
            </w:tcBorders>
          </w:tcPr>
          <w:p w14:paraId="1590A7B8">
            <w:pPr>
              <w:pStyle w:val="53"/>
              <w:rPr>
                <w:ins w:id="3331" w:author="cmcc-chunxia Guo" w:date="2025-08-11T16:10:12Z"/>
                <w:rFonts w:cs="v5.0.0"/>
              </w:rPr>
            </w:pPr>
            <w:ins w:id="3332" w:author="cmcc-chunxia Guo" w:date="2025-08-11T16:10:12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14:paraId="6DF7A2EC">
            <w:pPr>
              <w:pStyle w:val="53"/>
              <w:rPr>
                <w:ins w:id="3333" w:author="cmcc-chunxia Guo" w:date="2025-08-11T16:10:12Z"/>
                <w:rFonts w:cs="Arial"/>
              </w:rPr>
            </w:pPr>
          </w:p>
        </w:tc>
      </w:tr>
      <w:tr w14:paraId="6B4B0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34"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27CFDE85">
            <w:pPr>
              <w:pStyle w:val="53"/>
              <w:rPr>
                <w:ins w:id="3335" w:author="cmcc-chunxia Guo" w:date="2025-08-11T16:10:12Z"/>
                <w:rFonts w:cs="v5.0.0"/>
                <w:lang w:eastAsia="zh-CN"/>
              </w:rPr>
            </w:pPr>
            <w:ins w:id="3336" w:author="cmcc-chunxia Guo" w:date="2025-08-11T16:10:12Z">
              <w:r>
                <w:rPr>
                  <w:rFonts w:cs="v5.0.0"/>
                </w:rPr>
                <w:t xml:space="preserve"> GSM850 or CDMA850</w:t>
              </w:r>
            </w:ins>
          </w:p>
        </w:tc>
        <w:tc>
          <w:tcPr>
            <w:tcW w:w="1996" w:type="dxa"/>
            <w:tcBorders>
              <w:top w:val="single" w:color="auto" w:sz="4" w:space="0"/>
              <w:left w:val="single" w:color="auto" w:sz="4" w:space="0"/>
              <w:bottom w:val="single" w:color="auto" w:sz="4" w:space="0"/>
              <w:right w:val="single" w:color="auto" w:sz="4" w:space="0"/>
            </w:tcBorders>
          </w:tcPr>
          <w:p w14:paraId="77C1C8CB">
            <w:pPr>
              <w:pStyle w:val="53"/>
              <w:rPr>
                <w:ins w:id="3337" w:author="cmcc-chunxia Guo" w:date="2025-08-11T16:10:12Z"/>
                <w:rFonts w:cs="v5.0.0"/>
              </w:rPr>
            </w:pPr>
            <w:ins w:id="3338" w:author="cmcc-chunxia Guo" w:date="2025-08-11T16:10:12Z">
              <w:r>
                <w:rPr>
                  <w:rFonts w:cs="Arial"/>
                </w:rPr>
                <w:t>824 – 849 MHz</w:t>
              </w:r>
            </w:ins>
          </w:p>
        </w:tc>
        <w:tc>
          <w:tcPr>
            <w:tcW w:w="879" w:type="dxa"/>
            <w:tcBorders>
              <w:top w:val="single" w:color="auto" w:sz="4" w:space="0"/>
              <w:left w:val="single" w:color="auto" w:sz="4" w:space="0"/>
              <w:bottom w:val="single" w:color="auto" w:sz="4" w:space="0"/>
              <w:right w:val="single" w:color="auto" w:sz="4" w:space="0"/>
            </w:tcBorders>
          </w:tcPr>
          <w:p w14:paraId="5EF74437">
            <w:pPr>
              <w:pStyle w:val="53"/>
              <w:rPr>
                <w:ins w:id="3339" w:author="cmcc-chunxia Guo" w:date="2025-08-11T16:10:12Z"/>
                <w:rFonts w:cs="v5.0.0"/>
              </w:rPr>
            </w:pPr>
            <w:ins w:id="3340" w:author="cmcc-chunxia Guo" w:date="2025-08-11T16:10:12Z">
              <w:r>
                <w:rPr>
                  <w:rFonts w:cs="Arial"/>
                </w:rPr>
                <w:t>-98 dBm</w:t>
              </w:r>
            </w:ins>
          </w:p>
        </w:tc>
        <w:tc>
          <w:tcPr>
            <w:tcW w:w="879" w:type="dxa"/>
            <w:tcBorders>
              <w:top w:val="single" w:color="auto" w:sz="4" w:space="0"/>
              <w:left w:val="single" w:color="auto" w:sz="4" w:space="0"/>
              <w:bottom w:val="single" w:color="auto" w:sz="4" w:space="0"/>
              <w:right w:val="single" w:color="auto" w:sz="4" w:space="0"/>
            </w:tcBorders>
          </w:tcPr>
          <w:p w14:paraId="56046579">
            <w:pPr>
              <w:pStyle w:val="53"/>
              <w:rPr>
                <w:ins w:id="3341" w:author="cmcc-chunxia Guo" w:date="2025-08-11T16:10:12Z"/>
                <w:rFonts w:cs="Arial"/>
              </w:rPr>
            </w:pPr>
            <w:ins w:id="3342" w:author="cmcc-chunxia Guo" w:date="2025-08-11T16:10:12Z">
              <w:r>
                <w:rPr>
                  <w:rFonts w:cs="v5.0.0"/>
                </w:rPr>
                <w:t>-91 dBm</w:t>
              </w:r>
            </w:ins>
          </w:p>
        </w:tc>
        <w:tc>
          <w:tcPr>
            <w:tcW w:w="880" w:type="dxa"/>
            <w:tcBorders>
              <w:top w:val="single" w:color="auto" w:sz="4" w:space="0"/>
              <w:left w:val="single" w:color="auto" w:sz="4" w:space="0"/>
              <w:bottom w:val="single" w:color="auto" w:sz="4" w:space="0"/>
              <w:right w:val="single" w:color="auto" w:sz="4" w:space="0"/>
            </w:tcBorders>
          </w:tcPr>
          <w:p w14:paraId="0AE7E24F">
            <w:pPr>
              <w:pStyle w:val="53"/>
              <w:rPr>
                <w:ins w:id="3343" w:author="cmcc-chunxia Guo" w:date="2025-08-11T16:10:12Z"/>
                <w:rFonts w:cs="Arial"/>
              </w:rPr>
            </w:pPr>
            <w:ins w:id="3344" w:author="cmcc-chunxia Guo" w:date="2025-08-11T16:10:12Z">
              <w:r>
                <w:rPr>
                  <w:rFonts w:cs="Arial"/>
                </w:rPr>
                <w:t>-70 dBm</w:t>
              </w:r>
            </w:ins>
          </w:p>
        </w:tc>
        <w:tc>
          <w:tcPr>
            <w:tcW w:w="1414" w:type="dxa"/>
            <w:tcBorders>
              <w:top w:val="single" w:color="auto" w:sz="4" w:space="0"/>
              <w:left w:val="single" w:color="auto" w:sz="4" w:space="0"/>
              <w:bottom w:val="single" w:color="auto" w:sz="4" w:space="0"/>
              <w:right w:val="single" w:color="auto" w:sz="4" w:space="0"/>
            </w:tcBorders>
          </w:tcPr>
          <w:p w14:paraId="477C5B0D">
            <w:pPr>
              <w:pStyle w:val="53"/>
              <w:rPr>
                <w:ins w:id="3345" w:author="cmcc-chunxia Guo" w:date="2025-08-11T16:10:12Z"/>
                <w:rFonts w:cs="v5.0.0"/>
              </w:rPr>
            </w:pPr>
            <w:ins w:id="3346" w:author="cmcc-chunxia Guo" w:date="2025-08-11T16:10:12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14:paraId="3D2641C6">
            <w:pPr>
              <w:pStyle w:val="53"/>
              <w:rPr>
                <w:ins w:id="3347" w:author="cmcc-chunxia Guo" w:date="2025-08-11T16:10:12Z"/>
                <w:rFonts w:cs="Arial"/>
              </w:rPr>
            </w:pPr>
          </w:p>
        </w:tc>
      </w:tr>
      <w:tr w14:paraId="13075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48"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18ED56FA">
            <w:pPr>
              <w:pStyle w:val="53"/>
              <w:rPr>
                <w:ins w:id="3349" w:author="cmcc-chunxia Guo" w:date="2025-08-11T16:10:12Z"/>
                <w:rFonts w:cs="v5.0.0"/>
                <w:lang w:val="sv-SE" w:eastAsia="zh-CN"/>
              </w:rPr>
            </w:pPr>
            <w:ins w:id="3350" w:author="cmcc-chunxia Guo" w:date="2025-08-11T16:10:12Z">
              <w:r>
                <w:rPr>
                  <w:rFonts w:cs="v5.0.0"/>
                  <w:lang w:val="sv-SE"/>
                </w:rPr>
                <w:t>UTRA FDD Band I or E-UTRA Band 1 or NR Band n1</w:t>
              </w:r>
            </w:ins>
          </w:p>
        </w:tc>
        <w:tc>
          <w:tcPr>
            <w:tcW w:w="1996" w:type="dxa"/>
            <w:tcBorders>
              <w:top w:val="single" w:color="auto" w:sz="4" w:space="0"/>
              <w:left w:val="single" w:color="auto" w:sz="4" w:space="0"/>
              <w:bottom w:val="single" w:color="auto" w:sz="4" w:space="0"/>
              <w:right w:val="single" w:color="auto" w:sz="4" w:space="0"/>
            </w:tcBorders>
          </w:tcPr>
          <w:p w14:paraId="3A4581FB">
            <w:pPr>
              <w:pStyle w:val="53"/>
              <w:rPr>
                <w:ins w:id="3351" w:author="cmcc-chunxia Guo" w:date="2025-08-11T16:10:12Z"/>
                <w:rFonts w:cs="Arial"/>
                <w:lang w:eastAsia="zh-CN"/>
              </w:rPr>
            </w:pPr>
            <w:ins w:id="3352" w:author="cmcc-chunxia Guo" w:date="2025-08-11T16:10:12Z">
              <w:r>
                <w:rPr>
                  <w:rFonts w:cs="Arial"/>
                </w:rPr>
                <w:t>1920 – 1980 MHz</w:t>
              </w:r>
            </w:ins>
          </w:p>
          <w:p w14:paraId="58DEA651">
            <w:pPr>
              <w:pStyle w:val="53"/>
              <w:rPr>
                <w:ins w:id="3353" w:author="cmcc-chunxia Guo" w:date="2025-08-11T16:10:12Z"/>
                <w:rFonts w:cs="Arial"/>
              </w:rPr>
            </w:pPr>
          </w:p>
        </w:tc>
        <w:tc>
          <w:tcPr>
            <w:tcW w:w="879" w:type="dxa"/>
            <w:tcBorders>
              <w:top w:val="single" w:color="auto" w:sz="4" w:space="0"/>
              <w:left w:val="single" w:color="auto" w:sz="4" w:space="0"/>
              <w:bottom w:val="single" w:color="auto" w:sz="4" w:space="0"/>
              <w:right w:val="single" w:color="auto" w:sz="4" w:space="0"/>
            </w:tcBorders>
          </w:tcPr>
          <w:p w14:paraId="5C88CCB0">
            <w:pPr>
              <w:pStyle w:val="53"/>
              <w:rPr>
                <w:ins w:id="3354" w:author="cmcc-chunxia Guo" w:date="2025-08-11T16:10:12Z"/>
                <w:rFonts w:cs="Arial"/>
              </w:rPr>
            </w:pPr>
            <w:ins w:id="3355" w:author="cmcc-chunxia Guo" w:date="2025-08-11T16:10:12Z">
              <w:r>
                <w:rPr>
                  <w:rFonts w:cs="Arial"/>
                </w:rPr>
                <w:t>-96 dBm</w:t>
              </w:r>
            </w:ins>
          </w:p>
        </w:tc>
        <w:tc>
          <w:tcPr>
            <w:tcW w:w="879" w:type="dxa"/>
            <w:tcBorders>
              <w:top w:val="single" w:color="auto" w:sz="4" w:space="0"/>
              <w:left w:val="single" w:color="auto" w:sz="4" w:space="0"/>
              <w:bottom w:val="single" w:color="auto" w:sz="4" w:space="0"/>
              <w:right w:val="single" w:color="auto" w:sz="4" w:space="0"/>
            </w:tcBorders>
          </w:tcPr>
          <w:p w14:paraId="01A7B4EF">
            <w:pPr>
              <w:pStyle w:val="53"/>
              <w:rPr>
                <w:ins w:id="3356" w:author="cmcc-chunxia Guo" w:date="2025-08-11T16:10:12Z"/>
                <w:rFonts w:cs="Arial"/>
              </w:rPr>
            </w:pPr>
            <w:ins w:id="3357" w:author="cmcc-chunxia Guo" w:date="2025-08-11T16:10:12Z">
              <w:r>
                <w:rPr>
                  <w:rFonts w:cs="v5.0.0"/>
                </w:rPr>
                <w:t>-91 dBm</w:t>
              </w:r>
            </w:ins>
          </w:p>
        </w:tc>
        <w:tc>
          <w:tcPr>
            <w:tcW w:w="880" w:type="dxa"/>
            <w:tcBorders>
              <w:top w:val="single" w:color="auto" w:sz="4" w:space="0"/>
              <w:left w:val="single" w:color="auto" w:sz="4" w:space="0"/>
              <w:bottom w:val="single" w:color="auto" w:sz="4" w:space="0"/>
              <w:right w:val="single" w:color="auto" w:sz="4" w:space="0"/>
            </w:tcBorders>
          </w:tcPr>
          <w:p w14:paraId="368DFE1E">
            <w:pPr>
              <w:pStyle w:val="53"/>
              <w:rPr>
                <w:ins w:id="3358" w:author="cmcc-chunxia Guo" w:date="2025-08-11T16:10:12Z"/>
                <w:rFonts w:cs="Arial"/>
              </w:rPr>
            </w:pPr>
            <w:ins w:id="3359" w:author="cmcc-chunxia Guo" w:date="2025-08-11T16:10:12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14:paraId="7F5F2870">
            <w:pPr>
              <w:pStyle w:val="53"/>
              <w:rPr>
                <w:ins w:id="3360" w:author="cmcc-chunxia Guo" w:date="2025-08-11T16:10:12Z"/>
                <w:rFonts w:cs="Arial"/>
              </w:rPr>
            </w:pPr>
            <w:ins w:id="3361" w:author="cmcc-chunxia Guo" w:date="2025-08-11T16:10:12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14:paraId="6A94554C">
            <w:pPr>
              <w:pStyle w:val="53"/>
              <w:rPr>
                <w:ins w:id="3362" w:author="cmcc-chunxia Guo" w:date="2025-08-11T16:10:12Z"/>
                <w:rFonts w:cs="Arial"/>
              </w:rPr>
            </w:pPr>
          </w:p>
        </w:tc>
      </w:tr>
      <w:tr w14:paraId="5B2AB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63"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405D6FD0">
            <w:pPr>
              <w:pStyle w:val="53"/>
              <w:rPr>
                <w:ins w:id="3364" w:author="cmcc-chunxia Guo" w:date="2025-08-11T16:10:12Z"/>
                <w:rFonts w:cs="v5.0.0"/>
                <w:lang w:eastAsia="zh-CN"/>
              </w:rPr>
            </w:pPr>
            <w:ins w:id="3365" w:author="cmcc-chunxia Guo" w:date="2025-08-11T16:10:12Z">
              <w:r>
                <w:rPr>
                  <w:rFonts w:cs="v5.0.0"/>
                </w:rPr>
                <w:t>UTRA FDD Band II or E-UTRA Band 2 or NR Band n2</w:t>
              </w:r>
            </w:ins>
          </w:p>
        </w:tc>
        <w:tc>
          <w:tcPr>
            <w:tcW w:w="1996" w:type="dxa"/>
            <w:tcBorders>
              <w:top w:val="single" w:color="auto" w:sz="4" w:space="0"/>
              <w:left w:val="single" w:color="auto" w:sz="4" w:space="0"/>
              <w:bottom w:val="single" w:color="auto" w:sz="4" w:space="0"/>
              <w:right w:val="single" w:color="auto" w:sz="4" w:space="0"/>
            </w:tcBorders>
          </w:tcPr>
          <w:p w14:paraId="7CC3EC2D">
            <w:pPr>
              <w:pStyle w:val="53"/>
              <w:rPr>
                <w:ins w:id="3366" w:author="cmcc-chunxia Guo" w:date="2025-08-11T16:10:12Z"/>
                <w:rFonts w:cs="Arial"/>
                <w:lang w:eastAsia="zh-CN"/>
              </w:rPr>
            </w:pPr>
            <w:ins w:id="3367" w:author="cmcc-chunxia Guo" w:date="2025-08-11T16:10:12Z">
              <w:r>
                <w:rPr>
                  <w:rFonts w:cs="Arial"/>
                </w:rPr>
                <w:t>1850 – 1910 MHz</w:t>
              </w:r>
            </w:ins>
          </w:p>
          <w:p w14:paraId="37C684FD">
            <w:pPr>
              <w:pStyle w:val="53"/>
              <w:rPr>
                <w:ins w:id="3368" w:author="cmcc-chunxia Guo" w:date="2025-08-11T16:10:12Z"/>
                <w:rFonts w:cs="Arial"/>
              </w:rPr>
            </w:pPr>
          </w:p>
        </w:tc>
        <w:tc>
          <w:tcPr>
            <w:tcW w:w="879" w:type="dxa"/>
            <w:tcBorders>
              <w:top w:val="single" w:color="auto" w:sz="4" w:space="0"/>
              <w:left w:val="single" w:color="auto" w:sz="4" w:space="0"/>
              <w:bottom w:val="single" w:color="auto" w:sz="4" w:space="0"/>
              <w:right w:val="single" w:color="auto" w:sz="4" w:space="0"/>
            </w:tcBorders>
          </w:tcPr>
          <w:p w14:paraId="7311646A">
            <w:pPr>
              <w:pStyle w:val="53"/>
              <w:rPr>
                <w:ins w:id="3369" w:author="cmcc-chunxia Guo" w:date="2025-08-11T16:10:12Z"/>
                <w:rFonts w:cs="Arial"/>
              </w:rPr>
            </w:pPr>
            <w:ins w:id="3370" w:author="cmcc-chunxia Guo" w:date="2025-08-11T16:10:12Z">
              <w:r>
                <w:rPr>
                  <w:rFonts w:cs="Arial"/>
                </w:rPr>
                <w:t>-96 dBm</w:t>
              </w:r>
            </w:ins>
          </w:p>
        </w:tc>
        <w:tc>
          <w:tcPr>
            <w:tcW w:w="879" w:type="dxa"/>
            <w:tcBorders>
              <w:top w:val="single" w:color="auto" w:sz="4" w:space="0"/>
              <w:left w:val="single" w:color="auto" w:sz="4" w:space="0"/>
              <w:bottom w:val="single" w:color="auto" w:sz="4" w:space="0"/>
              <w:right w:val="single" w:color="auto" w:sz="4" w:space="0"/>
            </w:tcBorders>
          </w:tcPr>
          <w:p w14:paraId="468D00CB">
            <w:pPr>
              <w:pStyle w:val="53"/>
              <w:rPr>
                <w:ins w:id="3371" w:author="cmcc-chunxia Guo" w:date="2025-08-11T16:10:12Z"/>
                <w:rFonts w:cs="Arial"/>
              </w:rPr>
            </w:pPr>
            <w:ins w:id="3372" w:author="cmcc-chunxia Guo" w:date="2025-08-11T16:10:12Z">
              <w:r>
                <w:rPr>
                  <w:rFonts w:cs="v5.0.0"/>
                </w:rPr>
                <w:t>-91 dBm</w:t>
              </w:r>
            </w:ins>
          </w:p>
        </w:tc>
        <w:tc>
          <w:tcPr>
            <w:tcW w:w="880" w:type="dxa"/>
            <w:tcBorders>
              <w:top w:val="single" w:color="auto" w:sz="4" w:space="0"/>
              <w:left w:val="single" w:color="auto" w:sz="4" w:space="0"/>
              <w:bottom w:val="single" w:color="auto" w:sz="4" w:space="0"/>
              <w:right w:val="single" w:color="auto" w:sz="4" w:space="0"/>
            </w:tcBorders>
          </w:tcPr>
          <w:p w14:paraId="167E4D61">
            <w:pPr>
              <w:pStyle w:val="53"/>
              <w:rPr>
                <w:ins w:id="3373" w:author="cmcc-chunxia Guo" w:date="2025-08-11T16:10:12Z"/>
                <w:rFonts w:cs="Arial"/>
              </w:rPr>
            </w:pPr>
            <w:ins w:id="3374" w:author="cmcc-chunxia Guo" w:date="2025-08-11T16:10:12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14:paraId="535AC58A">
            <w:pPr>
              <w:pStyle w:val="53"/>
              <w:rPr>
                <w:ins w:id="3375" w:author="cmcc-chunxia Guo" w:date="2025-08-11T16:10:12Z"/>
                <w:rFonts w:cs="Arial"/>
              </w:rPr>
            </w:pPr>
            <w:ins w:id="3376" w:author="cmcc-chunxia Guo" w:date="2025-08-11T16:10:12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14:paraId="226512AC">
            <w:pPr>
              <w:pStyle w:val="53"/>
              <w:rPr>
                <w:ins w:id="3377" w:author="cmcc-chunxia Guo" w:date="2025-08-11T16:10:12Z"/>
                <w:rFonts w:cs="Arial"/>
              </w:rPr>
            </w:pPr>
          </w:p>
        </w:tc>
      </w:tr>
      <w:tr w14:paraId="31A1A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78"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411C6A27">
            <w:pPr>
              <w:pStyle w:val="53"/>
              <w:rPr>
                <w:ins w:id="3379" w:author="cmcc-chunxia Guo" w:date="2025-08-11T16:10:12Z"/>
                <w:rFonts w:cs="v5.0.0"/>
                <w:lang w:eastAsia="zh-CN"/>
              </w:rPr>
            </w:pPr>
            <w:ins w:id="3380" w:author="cmcc-chunxia Guo" w:date="2025-08-11T16:10:12Z">
              <w:r>
                <w:rPr>
                  <w:rFonts w:cs="v5.0.0"/>
                </w:rPr>
                <w:t>UTRA FDD Band III or E-UTRA Band 3 or NR Band n3</w:t>
              </w:r>
            </w:ins>
          </w:p>
        </w:tc>
        <w:tc>
          <w:tcPr>
            <w:tcW w:w="1996" w:type="dxa"/>
            <w:tcBorders>
              <w:top w:val="single" w:color="auto" w:sz="4" w:space="0"/>
              <w:left w:val="single" w:color="auto" w:sz="4" w:space="0"/>
              <w:bottom w:val="single" w:color="auto" w:sz="4" w:space="0"/>
              <w:right w:val="single" w:color="auto" w:sz="4" w:space="0"/>
            </w:tcBorders>
          </w:tcPr>
          <w:p w14:paraId="538DAA9D">
            <w:pPr>
              <w:pStyle w:val="53"/>
              <w:rPr>
                <w:ins w:id="3381" w:author="cmcc-chunxia Guo" w:date="2025-08-11T16:10:12Z"/>
                <w:rFonts w:cs="Arial"/>
              </w:rPr>
            </w:pPr>
            <w:ins w:id="3382" w:author="cmcc-chunxia Guo" w:date="2025-08-11T16:10:12Z">
              <w:r>
                <w:rPr>
                  <w:rFonts w:cs="Arial"/>
                </w:rPr>
                <w:t>1710 – 1785 MHz</w:t>
              </w:r>
            </w:ins>
          </w:p>
        </w:tc>
        <w:tc>
          <w:tcPr>
            <w:tcW w:w="879" w:type="dxa"/>
            <w:tcBorders>
              <w:top w:val="single" w:color="auto" w:sz="4" w:space="0"/>
              <w:left w:val="single" w:color="auto" w:sz="4" w:space="0"/>
              <w:bottom w:val="single" w:color="auto" w:sz="4" w:space="0"/>
              <w:right w:val="single" w:color="auto" w:sz="4" w:space="0"/>
            </w:tcBorders>
          </w:tcPr>
          <w:p w14:paraId="38D6DC53">
            <w:pPr>
              <w:pStyle w:val="53"/>
              <w:rPr>
                <w:ins w:id="3383" w:author="cmcc-chunxia Guo" w:date="2025-08-11T16:10:12Z"/>
                <w:rFonts w:cs="Arial"/>
              </w:rPr>
            </w:pPr>
            <w:ins w:id="3384" w:author="cmcc-chunxia Guo" w:date="2025-08-11T16:10:12Z">
              <w:r>
                <w:rPr>
                  <w:rFonts w:cs="Arial"/>
                </w:rPr>
                <w:t>-96 dBm</w:t>
              </w:r>
            </w:ins>
          </w:p>
        </w:tc>
        <w:tc>
          <w:tcPr>
            <w:tcW w:w="879" w:type="dxa"/>
            <w:tcBorders>
              <w:top w:val="single" w:color="auto" w:sz="4" w:space="0"/>
              <w:left w:val="single" w:color="auto" w:sz="4" w:space="0"/>
              <w:bottom w:val="single" w:color="auto" w:sz="4" w:space="0"/>
              <w:right w:val="single" w:color="auto" w:sz="4" w:space="0"/>
            </w:tcBorders>
          </w:tcPr>
          <w:p w14:paraId="6C335BAC">
            <w:pPr>
              <w:pStyle w:val="53"/>
              <w:rPr>
                <w:ins w:id="3385" w:author="cmcc-chunxia Guo" w:date="2025-08-11T16:10:12Z"/>
                <w:rFonts w:cs="Arial"/>
              </w:rPr>
            </w:pPr>
            <w:ins w:id="3386" w:author="cmcc-chunxia Guo" w:date="2025-08-11T16:10:12Z">
              <w:r>
                <w:rPr>
                  <w:rFonts w:cs="v5.0.0"/>
                </w:rPr>
                <w:t>-91 dBm</w:t>
              </w:r>
            </w:ins>
          </w:p>
        </w:tc>
        <w:tc>
          <w:tcPr>
            <w:tcW w:w="880" w:type="dxa"/>
            <w:tcBorders>
              <w:top w:val="single" w:color="auto" w:sz="4" w:space="0"/>
              <w:left w:val="single" w:color="auto" w:sz="4" w:space="0"/>
              <w:bottom w:val="single" w:color="auto" w:sz="4" w:space="0"/>
              <w:right w:val="single" w:color="auto" w:sz="4" w:space="0"/>
            </w:tcBorders>
          </w:tcPr>
          <w:p w14:paraId="6CCCB0DD">
            <w:pPr>
              <w:pStyle w:val="53"/>
              <w:rPr>
                <w:ins w:id="3387" w:author="cmcc-chunxia Guo" w:date="2025-08-11T16:10:12Z"/>
                <w:rFonts w:cs="Arial"/>
              </w:rPr>
            </w:pPr>
            <w:ins w:id="3388" w:author="cmcc-chunxia Guo" w:date="2025-08-11T16:10:12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14:paraId="01E85F16">
            <w:pPr>
              <w:pStyle w:val="53"/>
              <w:rPr>
                <w:ins w:id="3389" w:author="cmcc-chunxia Guo" w:date="2025-08-11T16:10:12Z"/>
                <w:rFonts w:cs="Arial"/>
              </w:rPr>
            </w:pPr>
            <w:ins w:id="3390" w:author="cmcc-chunxia Guo" w:date="2025-08-11T16:10:12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14:paraId="4A658C86">
            <w:pPr>
              <w:pStyle w:val="53"/>
              <w:rPr>
                <w:ins w:id="3391" w:author="cmcc-chunxia Guo" w:date="2025-08-11T16:10:12Z"/>
                <w:rFonts w:cs="Arial"/>
              </w:rPr>
            </w:pPr>
          </w:p>
        </w:tc>
      </w:tr>
      <w:tr w14:paraId="27771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92"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4B77943E">
            <w:pPr>
              <w:pStyle w:val="53"/>
              <w:rPr>
                <w:ins w:id="3393" w:author="cmcc-chunxia Guo" w:date="2025-08-11T16:10:12Z"/>
                <w:rFonts w:cs="v5.0.0"/>
                <w:lang w:val="sv-SE" w:eastAsia="zh-CN"/>
              </w:rPr>
            </w:pPr>
            <w:ins w:id="3394" w:author="cmcc-chunxia Guo" w:date="2025-08-11T16:10:12Z">
              <w:r>
                <w:rPr>
                  <w:rFonts w:cs="v5.0.0"/>
                  <w:lang w:val="sv-SE"/>
                </w:rPr>
                <w:t>UTRA FDD Band IV or E-UTRA Band 4</w:t>
              </w:r>
            </w:ins>
          </w:p>
        </w:tc>
        <w:tc>
          <w:tcPr>
            <w:tcW w:w="1996" w:type="dxa"/>
            <w:tcBorders>
              <w:top w:val="single" w:color="auto" w:sz="4" w:space="0"/>
              <w:left w:val="single" w:color="auto" w:sz="4" w:space="0"/>
              <w:bottom w:val="single" w:color="auto" w:sz="4" w:space="0"/>
              <w:right w:val="single" w:color="auto" w:sz="4" w:space="0"/>
            </w:tcBorders>
          </w:tcPr>
          <w:p w14:paraId="5D446580">
            <w:pPr>
              <w:pStyle w:val="53"/>
              <w:rPr>
                <w:ins w:id="3395" w:author="cmcc-chunxia Guo" w:date="2025-08-11T16:10:12Z"/>
                <w:rFonts w:cs="Arial"/>
              </w:rPr>
            </w:pPr>
            <w:ins w:id="3396" w:author="cmcc-chunxia Guo" w:date="2025-08-11T16:10:12Z">
              <w:r>
                <w:rPr>
                  <w:rFonts w:cs="Arial"/>
                </w:rPr>
                <w:t>1710 – 1755 MHz</w:t>
              </w:r>
            </w:ins>
          </w:p>
        </w:tc>
        <w:tc>
          <w:tcPr>
            <w:tcW w:w="879" w:type="dxa"/>
            <w:tcBorders>
              <w:top w:val="single" w:color="auto" w:sz="4" w:space="0"/>
              <w:left w:val="single" w:color="auto" w:sz="4" w:space="0"/>
              <w:bottom w:val="single" w:color="auto" w:sz="4" w:space="0"/>
              <w:right w:val="single" w:color="auto" w:sz="4" w:space="0"/>
            </w:tcBorders>
          </w:tcPr>
          <w:p w14:paraId="64A4DA7F">
            <w:pPr>
              <w:pStyle w:val="53"/>
              <w:rPr>
                <w:ins w:id="3397" w:author="cmcc-chunxia Guo" w:date="2025-08-11T16:10:12Z"/>
                <w:rFonts w:cs="Arial"/>
              </w:rPr>
            </w:pPr>
            <w:ins w:id="3398" w:author="cmcc-chunxia Guo" w:date="2025-08-11T16:10:12Z">
              <w:r>
                <w:rPr>
                  <w:rFonts w:cs="Arial"/>
                </w:rPr>
                <w:t>-96 dBm</w:t>
              </w:r>
            </w:ins>
          </w:p>
        </w:tc>
        <w:tc>
          <w:tcPr>
            <w:tcW w:w="879" w:type="dxa"/>
            <w:tcBorders>
              <w:top w:val="single" w:color="auto" w:sz="4" w:space="0"/>
              <w:left w:val="single" w:color="auto" w:sz="4" w:space="0"/>
              <w:bottom w:val="single" w:color="auto" w:sz="4" w:space="0"/>
              <w:right w:val="single" w:color="auto" w:sz="4" w:space="0"/>
            </w:tcBorders>
          </w:tcPr>
          <w:p w14:paraId="3B2850ED">
            <w:pPr>
              <w:pStyle w:val="53"/>
              <w:rPr>
                <w:ins w:id="3399" w:author="cmcc-chunxia Guo" w:date="2025-08-11T16:10:12Z"/>
                <w:rFonts w:cs="Arial"/>
              </w:rPr>
            </w:pPr>
            <w:ins w:id="3400" w:author="cmcc-chunxia Guo" w:date="2025-08-11T16:10:12Z">
              <w:r>
                <w:rPr>
                  <w:rFonts w:cs="v5.0.0"/>
                </w:rPr>
                <w:t>-91 dBm</w:t>
              </w:r>
            </w:ins>
          </w:p>
        </w:tc>
        <w:tc>
          <w:tcPr>
            <w:tcW w:w="880" w:type="dxa"/>
            <w:tcBorders>
              <w:top w:val="single" w:color="auto" w:sz="4" w:space="0"/>
              <w:left w:val="single" w:color="auto" w:sz="4" w:space="0"/>
              <w:bottom w:val="single" w:color="auto" w:sz="4" w:space="0"/>
              <w:right w:val="single" w:color="auto" w:sz="4" w:space="0"/>
            </w:tcBorders>
          </w:tcPr>
          <w:p w14:paraId="7B9DCE0F">
            <w:pPr>
              <w:pStyle w:val="53"/>
              <w:rPr>
                <w:ins w:id="3401" w:author="cmcc-chunxia Guo" w:date="2025-08-11T16:10:12Z"/>
                <w:rFonts w:cs="Arial"/>
              </w:rPr>
            </w:pPr>
            <w:ins w:id="3402" w:author="cmcc-chunxia Guo" w:date="2025-08-11T16:10:12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14:paraId="6CE406C5">
            <w:pPr>
              <w:pStyle w:val="53"/>
              <w:rPr>
                <w:ins w:id="3403" w:author="cmcc-chunxia Guo" w:date="2025-08-11T16:10:12Z"/>
                <w:rFonts w:cs="Arial"/>
              </w:rPr>
            </w:pPr>
            <w:ins w:id="3404" w:author="cmcc-chunxia Guo" w:date="2025-08-11T16:10:12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14:paraId="4AB81A66">
            <w:pPr>
              <w:pStyle w:val="53"/>
              <w:rPr>
                <w:ins w:id="3405" w:author="cmcc-chunxia Guo" w:date="2025-08-11T16:10:12Z"/>
                <w:rFonts w:cs="Arial"/>
              </w:rPr>
            </w:pPr>
          </w:p>
        </w:tc>
      </w:tr>
      <w:tr w14:paraId="67656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06"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66053F12">
            <w:pPr>
              <w:pStyle w:val="53"/>
              <w:rPr>
                <w:ins w:id="3407" w:author="cmcc-chunxia Guo" w:date="2025-08-11T16:10:12Z"/>
                <w:rFonts w:cs="v5.0.0"/>
                <w:lang w:eastAsia="zh-CN"/>
              </w:rPr>
            </w:pPr>
            <w:ins w:id="3408" w:author="cmcc-chunxia Guo" w:date="2025-08-11T16:10:12Z">
              <w:r>
                <w:rPr>
                  <w:rFonts w:cs="v5.0.0"/>
                </w:rPr>
                <w:t>UTRA FDD Band V or E-UTRA Band 5 or NR Band n5</w:t>
              </w:r>
            </w:ins>
          </w:p>
        </w:tc>
        <w:tc>
          <w:tcPr>
            <w:tcW w:w="1996" w:type="dxa"/>
            <w:tcBorders>
              <w:top w:val="single" w:color="auto" w:sz="4" w:space="0"/>
              <w:left w:val="single" w:color="auto" w:sz="4" w:space="0"/>
              <w:bottom w:val="single" w:color="auto" w:sz="4" w:space="0"/>
              <w:right w:val="single" w:color="auto" w:sz="4" w:space="0"/>
            </w:tcBorders>
          </w:tcPr>
          <w:p w14:paraId="63846BA8">
            <w:pPr>
              <w:pStyle w:val="53"/>
              <w:rPr>
                <w:ins w:id="3409" w:author="cmcc-chunxia Guo" w:date="2025-08-11T16:10:12Z"/>
                <w:rFonts w:cs="Arial"/>
              </w:rPr>
            </w:pPr>
            <w:ins w:id="3410" w:author="cmcc-chunxia Guo" w:date="2025-08-11T16:10:12Z">
              <w:r>
                <w:rPr>
                  <w:rFonts w:cs="Arial"/>
                </w:rPr>
                <w:t>824 – 849 MHz</w:t>
              </w:r>
            </w:ins>
          </w:p>
        </w:tc>
        <w:tc>
          <w:tcPr>
            <w:tcW w:w="879" w:type="dxa"/>
            <w:tcBorders>
              <w:top w:val="single" w:color="auto" w:sz="4" w:space="0"/>
              <w:left w:val="single" w:color="auto" w:sz="4" w:space="0"/>
              <w:bottom w:val="single" w:color="auto" w:sz="4" w:space="0"/>
              <w:right w:val="single" w:color="auto" w:sz="4" w:space="0"/>
            </w:tcBorders>
          </w:tcPr>
          <w:p w14:paraId="3541C97A">
            <w:pPr>
              <w:pStyle w:val="53"/>
              <w:rPr>
                <w:ins w:id="3411" w:author="cmcc-chunxia Guo" w:date="2025-08-11T16:10:12Z"/>
                <w:rFonts w:cs="Arial"/>
              </w:rPr>
            </w:pPr>
            <w:ins w:id="3412" w:author="cmcc-chunxia Guo" w:date="2025-08-11T16:10:12Z">
              <w:r>
                <w:rPr>
                  <w:rFonts w:cs="Arial"/>
                </w:rPr>
                <w:t>-96 dBm</w:t>
              </w:r>
            </w:ins>
          </w:p>
        </w:tc>
        <w:tc>
          <w:tcPr>
            <w:tcW w:w="879" w:type="dxa"/>
            <w:tcBorders>
              <w:top w:val="single" w:color="auto" w:sz="4" w:space="0"/>
              <w:left w:val="single" w:color="auto" w:sz="4" w:space="0"/>
              <w:bottom w:val="single" w:color="auto" w:sz="4" w:space="0"/>
              <w:right w:val="single" w:color="auto" w:sz="4" w:space="0"/>
            </w:tcBorders>
          </w:tcPr>
          <w:p w14:paraId="238BF52C">
            <w:pPr>
              <w:pStyle w:val="53"/>
              <w:rPr>
                <w:ins w:id="3413" w:author="cmcc-chunxia Guo" w:date="2025-08-11T16:10:12Z"/>
                <w:rFonts w:cs="Arial"/>
              </w:rPr>
            </w:pPr>
            <w:ins w:id="3414" w:author="cmcc-chunxia Guo" w:date="2025-08-11T16:10:12Z">
              <w:r>
                <w:rPr>
                  <w:rFonts w:cs="v5.0.0"/>
                </w:rPr>
                <w:t>-91 dBm</w:t>
              </w:r>
            </w:ins>
          </w:p>
        </w:tc>
        <w:tc>
          <w:tcPr>
            <w:tcW w:w="880" w:type="dxa"/>
            <w:tcBorders>
              <w:top w:val="single" w:color="auto" w:sz="4" w:space="0"/>
              <w:left w:val="single" w:color="auto" w:sz="4" w:space="0"/>
              <w:bottom w:val="single" w:color="auto" w:sz="4" w:space="0"/>
              <w:right w:val="single" w:color="auto" w:sz="4" w:space="0"/>
            </w:tcBorders>
          </w:tcPr>
          <w:p w14:paraId="6722D09A">
            <w:pPr>
              <w:pStyle w:val="53"/>
              <w:rPr>
                <w:ins w:id="3415" w:author="cmcc-chunxia Guo" w:date="2025-08-11T16:10:12Z"/>
                <w:rFonts w:cs="Arial"/>
              </w:rPr>
            </w:pPr>
            <w:ins w:id="3416" w:author="cmcc-chunxia Guo" w:date="2025-08-11T16:10:12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14:paraId="4D6D1695">
            <w:pPr>
              <w:pStyle w:val="53"/>
              <w:rPr>
                <w:ins w:id="3417" w:author="cmcc-chunxia Guo" w:date="2025-08-11T16:10:12Z"/>
                <w:rFonts w:cs="Arial"/>
              </w:rPr>
            </w:pPr>
            <w:ins w:id="3418" w:author="cmcc-chunxia Guo" w:date="2025-08-11T16:10:12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14:paraId="68DA8D40">
            <w:pPr>
              <w:pStyle w:val="53"/>
              <w:rPr>
                <w:ins w:id="3419" w:author="cmcc-chunxia Guo" w:date="2025-08-11T16:10:12Z"/>
                <w:rFonts w:cs="Arial"/>
              </w:rPr>
            </w:pPr>
          </w:p>
        </w:tc>
      </w:tr>
      <w:tr w14:paraId="3EB4B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20"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573F87A0">
            <w:pPr>
              <w:pStyle w:val="53"/>
              <w:rPr>
                <w:ins w:id="3421" w:author="cmcc-chunxia Guo" w:date="2025-08-11T16:10:12Z"/>
                <w:rFonts w:cs="v5.0.0"/>
                <w:lang w:val="sv-SE" w:eastAsia="zh-CN"/>
              </w:rPr>
            </w:pPr>
            <w:ins w:id="3422" w:author="cmcc-chunxia Guo" w:date="2025-08-11T16:10:12Z">
              <w:r>
                <w:rPr>
                  <w:rFonts w:cs="v5.0.0"/>
                  <w:lang w:val="sv-SE"/>
                </w:rPr>
                <w:t>UTRA FDD Band VI, XIX or E-UTRA Band 6, 19</w:t>
              </w:r>
            </w:ins>
          </w:p>
        </w:tc>
        <w:tc>
          <w:tcPr>
            <w:tcW w:w="1996" w:type="dxa"/>
            <w:tcBorders>
              <w:top w:val="single" w:color="auto" w:sz="4" w:space="0"/>
              <w:left w:val="single" w:color="auto" w:sz="4" w:space="0"/>
              <w:bottom w:val="single" w:color="auto" w:sz="4" w:space="0"/>
              <w:right w:val="single" w:color="auto" w:sz="4" w:space="0"/>
            </w:tcBorders>
          </w:tcPr>
          <w:p w14:paraId="7AEC85E2">
            <w:pPr>
              <w:pStyle w:val="53"/>
              <w:rPr>
                <w:ins w:id="3423" w:author="cmcc-chunxia Guo" w:date="2025-08-11T16:10:12Z"/>
                <w:rFonts w:cs="Arial"/>
              </w:rPr>
            </w:pPr>
            <w:ins w:id="3424" w:author="cmcc-chunxia Guo" w:date="2025-08-11T16:10:12Z">
              <w:r>
                <w:rPr>
                  <w:rFonts w:cs="Arial"/>
                </w:rPr>
                <w:t xml:space="preserve">830 – 845 MHz </w:t>
              </w:r>
            </w:ins>
          </w:p>
        </w:tc>
        <w:tc>
          <w:tcPr>
            <w:tcW w:w="879" w:type="dxa"/>
            <w:tcBorders>
              <w:top w:val="single" w:color="auto" w:sz="4" w:space="0"/>
              <w:left w:val="single" w:color="auto" w:sz="4" w:space="0"/>
              <w:bottom w:val="single" w:color="auto" w:sz="4" w:space="0"/>
              <w:right w:val="single" w:color="auto" w:sz="4" w:space="0"/>
            </w:tcBorders>
          </w:tcPr>
          <w:p w14:paraId="63D94FF9">
            <w:pPr>
              <w:pStyle w:val="53"/>
              <w:rPr>
                <w:ins w:id="3425" w:author="cmcc-chunxia Guo" w:date="2025-08-11T16:10:12Z"/>
                <w:rFonts w:cs="Arial"/>
              </w:rPr>
            </w:pPr>
            <w:ins w:id="3426" w:author="cmcc-chunxia Guo" w:date="2025-08-11T16:10:12Z">
              <w:r>
                <w:rPr>
                  <w:rFonts w:cs="Arial"/>
                </w:rPr>
                <w:t>-96 dBm</w:t>
              </w:r>
            </w:ins>
          </w:p>
        </w:tc>
        <w:tc>
          <w:tcPr>
            <w:tcW w:w="879" w:type="dxa"/>
            <w:tcBorders>
              <w:top w:val="single" w:color="auto" w:sz="4" w:space="0"/>
              <w:left w:val="single" w:color="auto" w:sz="4" w:space="0"/>
              <w:bottom w:val="single" w:color="auto" w:sz="4" w:space="0"/>
              <w:right w:val="single" w:color="auto" w:sz="4" w:space="0"/>
            </w:tcBorders>
          </w:tcPr>
          <w:p w14:paraId="7094BE88">
            <w:pPr>
              <w:pStyle w:val="53"/>
              <w:rPr>
                <w:ins w:id="3427" w:author="cmcc-chunxia Guo" w:date="2025-08-11T16:10:12Z"/>
                <w:rFonts w:cs="Arial"/>
              </w:rPr>
            </w:pPr>
            <w:ins w:id="3428" w:author="cmcc-chunxia Guo" w:date="2025-08-11T16:10:12Z">
              <w:r>
                <w:rPr>
                  <w:rFonts w:cs="v5.0.0"/>
                </w:rPr>
                <w:t>-91 dBm</w:t>
              </w:r>
            </w:ins>
          </w:p>
        </w:tc>
        <w:tc>
          <w:tcPr>
            <w:tcW w:w="880" w:type="dxa"/>
            <w:tcBorders>
              <w:top w:val="single" w:color="auto" w:sz="4" w:space="0"/>
              <w:left w:val="single" w:color="auto" w:sz="4" w:space="0"/>
              <w:bottom w:val="single" w:color="auto" w:sz="4" w:space="0"/>
              <w:right w:val="single" w:color="auto" w:sz="4" w:space="0"/>
            </w:tcBorders>
          </w:tcPr>
          <w:p w14:paraId="51866215">
            <w:pPr>
              <w:pStyle w:val="53"/>
              <w:rPr>
                <w:ins w:id="3429" w:author="cmcc-chunxia Guo" w:date="2025-08-11T16:10:12Z"/>
                <w:rFonts w:cs="Arial"/>
              </w:rPr>
            </w:pPr>
            <w:ins w:id="3430" w:author="cmcc-chunxia Guo" w:date="2025-08-11T16:10:12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14:paraId="53464C87">
            <w:pPr>
              <w:pStyle w:val="53"/>
              <w:rPr>
                <w:ins w:id="3431" w:author="cmcc-chunxia Guo" w:date="2025-08-11T16:10:12Z"/>
                <w:rFonts w:cs="Arial"/>
              </w:rPr>
            </w:pPr>
            <w:ins w:id="3432" w:author="cmcc-chunxia Guo" w:date="2025-08-11T16:10:12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14:paraId="6F409DD5">
            <w:pPr>
              <w:pStyle w:val="53"/>
              <w:rPr>
                <w:ins w:id="3433" w:author="cmcc-chunxia Guo" w:date="2025-08-11T16:10:12Z"/>
                <w:rFonts w:cs="Arial"/>
              </w:rPr>
            </w:pPr>
          </w:p>
        </w:tc>
      </w:tr>
      <w:tr w14:paraId="700F2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34"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32AAE79E">
            <w:pPr>
              <w:pStyle w:val="53"/>
              <w:rPr>
                <w:ins w:id="3435" w:author="cmcc-chunxia Guo" w:date="2025-08-11T16:10:12Z"/>
                <w:rFonts w:cs="v5.0.0"/>
                <w:lang w:eastAsia="zh-CN"/>
              </w:rPr>
            </w:pPr>
            <w:ins w:id="3436" w:author="cmcc-chunxia Guo" w:date="2025-08-11T16:10:12Z">
              <w:r>
                <w:rPr>
                  <w:rFonts w:cs="v5.0.0"/>
                </w:rPr>
                <w:t>UTRA FDD Band VII or E-UTRA Band 7 or NR Band n7</w:t>
              </w:r>
            </w:ins>
          </w:p>
        </w:tc>
        <w:tc>
          <w:tcPr>
            <w:tcW w:w="1996" w:type="dxa"/>
            <w:tcBorders>
              <w:top w:val="single" w:color="auto" w:sz="4" w:space="0"/>
              <w:left w:val="single" w:color="auto" w:sz="4" w:space="0"/>
              <w:bottom w:val="single" w:color="auto" w:sz="4" w:space="0"/>
              <w:right w:val="single" w:color="auto" w:sz="4" w:space="0"/>
            </w:tcBorders>
          </w:tcPr>
          <w:p w14:paraId="76BAF05B">
            <w:pPr>
              <w:pStyle w:val="53"/>
              <w:rPr>
                <w:ins w:id="3437" w:author="cmcc-chunxia Guo" w:date="2025-08-11T16:10:12Z"/>
                <w:rFonts w:cs="Arial"/>
              </w:rPr>
            </w:pPr>
            <w:ins w:id="3438" w:author="cmcc-chunxia Guo" w:date="2025-08-11T16:10:12Z">
              <w:r>
                <w:rPr>
                  <w:rFonts w:cs="Arial"/>
                </w:rPr>
                <w:t>2500 – 2570 MHz</w:t>
              </w:r>
            </w:ins>
          </w:p>
        </w:tc>
        <w:tc>
          <w:tcPr>
            <w:tcW w:w="879" w:type="dxa"/>
            <w:tcBorders>
              <w:top w:val="single" w:color="auto" w:sz="4" w:space="0"/>
              <w:left w:val="single" w:color="auto" w:sz="4" w:space="0"/>
              <w:bottom w:val="single" w:color="auto" w:sz="4" w:space="0"/>
              <w:right w:val="single" w:color="auto" w:sz="4" w:space="0"/>
            </w:tcBorders>
          </w:tcPr>
          <w:p w14:paraId="4E356587">
            <w:pPr>
              <w:pStyle w:val="53"/>
              <w:rPr>
                <w:ins w:id="3439" w:author="cmcc-chunxia Guo" w:date="2025-08-11T16:10:12Z"/>
                <w:rFonts w:cs="Arial"/>
              </w:rPr>
            </w:pPr>
            <w:ins w:id="3440" w:author="cmcc-chunxia Guo" w:date="2025-08-11T16:10:12Z">
              <w:r>
                <w:rPr>
                  <w:rFonts w:cs="Arial"/>
                </w:rPr>
                <w:t>-96 dBm</w:t>
              </w:r>
            </w:ins>
          </w:p>
        </w:tc>
        <w:tc>
          <w:tcPr>
            <w:tcW w:w="879" w:type="dxa"/>
            <w:tcBorders>
              <w:top w:val="single" w:color="auto" w:sz="4" w:space="0"/>
              <w:left w:val="single" w:color="auto" w:sz="4" w:space="0"/>
              <w:bottom w:val="single" w:color="auto" w:sz="4" w:space="0"/>
              <w:right w:val="single" w:color="auto" w:sz="4" w:space="0"/>
            </w:tcBorders>
          </w:tcPr>
          <w:p w14:paraId="6475A740">
            <w:pPr>
              <w:pStyle w:val="53"/>
              <w:rPr>
                <w:ins w:id="3441" w:author="cmcc-chunxia Guo" w:date="2025-08-11T16:10:12Z"/>
                <w:rFonts w:cs="Arial"/>
              </w:rPr>
            </w:pPr>
            <w:ins w:id="3442" w:author="cmcc-chunxia Guo" w:date="2025-08-11T16:10:12Z">
              <w:r>
                <w:rPr>
                  <w:rFonts w:cs="v5.0.0"/>
                </w:rPr>
                <w:t>-91 dBm</w:t>
              </w:r>
            </w:ins>
          </w:p>
        </w:tc>
        <w:tc>
          <w:tcPr>
            <w:tcW w:w="880" w:type="dxa"/>
            <w:tcBorders>
              <w:top w:val="single" w:color="auto" w:sz="4" w:space="0"/>
              <w:left w:val="single" w:color="auto" w:sz="4" w:space="0"/>
              <w:bottom w:val="single" w:color="auto" w:sz="4" w:space="0"/>
              <w:right w:val="single" w:color="auto" w:sz="4" w:space="0"/>
            </w:tcBorders>
          </w:tcPr>
          <w:p w14:paraId="624645C0">
            <w:pPr>
              <w:pStyle w:val="53"/>
              <w:rPr>
                <w:ins w:id="3443" w:author="cmcc-chunxia Guo" w:date="2025-08-11T16:10:12Z"/>
                <w:rFonts w:cs="Arial"/>
              </w:rPr>
            </w:pPr>
            <w:ins w:id="3444" w:author="cmcc-chunxia Guo" w:date="2025-08-11T16:10:12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14:paraId="43367BAA">
            <w:pPr>
              <w:pStyle w:val="53"/>
              <w:rPr>
                <w:ins w:id="3445" w:author="cmcc-chunxia Guo" w:date="2025-08-11T16:10:12Z"/>
                <w:rFonts w:cs="Arial"/>
              </w:rPr>
            </w:pPr>
            <w:ins w:id="3446" w:author="cmcc-chunxia Guo" w:date="2025-08-11T16:10:12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14:paraId="452D4419">
            <w:pPr>
              <w:pStyle w:val="53"/>
              <w:rPr>
                <w:ins w:id="3447" w:author="cmcc-chunxia Guo" w:date="2025-08-11T16:10:12Z"/>
                <w:rFonts w:cs="Arial"/>
              </w:rPr>
            </w:pPr>
          </w:p>
        </w:tc>
      </w:tr>
      <w:tr w14:paraId="2AA5E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48"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3E3233FB">
            <w:pPr>
              <w:pStyle w:val="53"/>
              <w:rPr>
                <w:ins w:id="3449" w:author="cmcc-chunxia Guo" w:date="2025-08-11T16:10:12Z"/>
                <w:rFonts w:cs="v5.0.0"/>
                <w:lang w:eastAsia="zh-CN"/>
              </w:rPr>
            </w:pPr>
            <w:ins w:id="3450" w:author="cmcc-chunxia Guo" w:date="2025-08-11T16:10:12Z">
              <w:r>
                <w:rPr>
                  <w:rFonts w:cs="v5.0.0"/>
                </w:rPr>
                <w:t>UTRA FDD Band VIII or E-UTRA Band 8 or NR Band n8</w:t>
              </w:r>
            </w:ins>
          </w:p>
        </w:tc>
        <w:tc>
          <w:tcPr>
            <w:tcW w:w="1996" w:type="dxa"/>
            <w:tcBorders>
              <w:top w:val="single" w:color="auto" w:sz="4" w:space="0"/>
              <w:left w:val="single" w:color="auto" w:sz="4" w:space="0"/>
              <w:bottom w:val="single" w:color="auto" w:sz="4" w:space="0"/>
              <w:right w:val="single" w:color="auto" w:sz="4" w:space="0"/>
            </w:tcBorders>
          </w:tcPr>
          <w:p w14:paraId="44591407">
            <w:pPr>
              <w:pStyle w:val="53"/>
              <w:rPr>
                <w:ins w:id="3451" w:author="cmcc-chunxia Guo" w:date="2025-08-11T16:10:12Z"/>
                <w:rFonts w:cs="Arial"/>
              </w:rPr>
            </w:pPr>
            <w:ins w:id="3452" w:author="cmcc-chunxia Guo" w:date="2025-08-11T16:10:12Z">
              <w:r>
                <w:rPr>
                  <w:rFonts w:cs="Arial"/>
                </w:rPr>
                <w:t>880 – 915 MHz</w:t>
              </w:r>
            </w:ins>
          </w:p>
        </w:tc>
        <w:tc>
          <w:tcPr>
            <w:tcW w:w="879" w:type="dxa"/>
            <w:tcBorders>
              <w:top w:val="single" w:color="auto" w:sz="4" w:space="0"/>
              <w:left w:val="single" w:color="auto" w:sz="4" w:space="0"/>
              <w:bottom w:val="single" w:color="auto" w:sz="4" w:space="0"/>
              <w:right w:val="single" w:color="auto" w:sz="4" w:space="0"/>
            </w:tcBorders>
          </w:tcPr>
          <w:p w14:paraId="4D1E99CA">
            <w:pPr>
              <w:pStyle w:val="53"/>
              <w:rPr>
                <w:ins w:id="3453" w:author="cmcc-chunxia Guo" w:date="2025-08-11T16:10:12Z"/>
                <w:rFonts w:cs="Arial"/>
              </w:rPr>
            </w:pPr>
            <w:ins w:id="3454" w:author="cmcc-chunxia Guo" w:date="2025-08-11T16:10:12Z">
              <w:r>
                <w:rPr>
                  <w:rFonts w:cs="Arial"/>
                </w:rPr>
                <w:t>-96 dBm</w:t>
              </w:r>
            </w:ins>
          </w:p>
        </w:tc>
        <w:tc>
          <w:tcPr>
            <w:tcW w:w="879" w:type="dxa"/>
            <w:tcBorders>
              <w:top w:val="single" w:color="auto" w:sz="4" w:space="0"/>
              <w:left w:val="single" w:color="auto" w:sz="4" w:space="0"/>
              <w:bottom w:val="single" w:color="auto" w:sz="4" w:space="0"/>
              <w:right w:val="single" w:color="auto" w:sz="4" w:space="0"/>
            </w:tcBorders>
          </w:tcPr>
          <w:p w14:paraId="001D340F">
            <w:pPr>
              <w:pStyle w:val="53"/>
              <w:rPr>
                <w:ins w:id="3455" w:author="cmcc-chunxia Guo" w:date="2025-08-11T16:10:12Z"/>
                <w:rFonts w:cs="Arial"/>
              </w:rPr>
            </w:pPr>
            <w:ins w:id="3456" w:author="cmcc-chunxia Guo" w:date="2025-08-11T16:10:12Z">
              <w:r>
                <w:rPr>
                  <w:rFonts w:cs="v5.0.0"/>
                </w:rPr>
                <w:t>-91 dBm</w:t>
              </w:r>
            </w:ins>
          </w:p>
        </w:tc>
        <w:tc>
          <w:tcPr>
            <w:tcW w:w="880" w:type="dxa"/>
            <w:tcBorders>
              <w:top w:val="single" w:color="auto" w:sz="4" w:space="0"/>
              <w:left w:val="single" w:color="auto" w:sz="4" w:space="0"/>
              <w:bottom w:val="single" w:color="auto" w:sz="4" w:space="0"/>
              <w:right w:val="single" w:color="auto" w:sz="4" w:space="0"/>
            </w:tcBorders>
          </w:tcPr>
          <w:p w14:paraId="2C73CE9D">
            <w:pPr>
              <w:pStyle w:val="53"/>
              <w:rPr>
                <w:ins w:id="3457" w:author="cmcc-chunxia Guo" w:date="2025-08-11T16:10:12Z"/>
                <w:rFonts w:cs="Arial"/>
              </w:rPr>
            </w:pPr>
            <w:ins w:id="3458" w:author="cmcc-chunxia Guo" w:date="2025-08-11T16:10:12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14:paraId="11F27BE2">
            <w:pPr>
              <w:pStyle w:val="53"/>
              <w:rPr>
                <w:ins w:id="3459" w:author="cmcc-chunxia Guo" w:date="2025-08-11T16:10:12Z"/>
                <w:rFonts w:cs="Arial"/>
              </w:rPr>
            </w:pPr>
            <w:ins w:id="3460" w:author="cmcc-chunxia Guo" w:date="2025-08-11T16:10:12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14:paraId="3A5A1792">
            <w:pPr>
              <w:pStyle w:val="53"/>
              <w:rPr>
                <w:ins w:id="3461" w:author="cmcc-chunxia Guo" w:date="2025-08-11T16:10:12Z"/>
                <w:rFonts w:cs="Arial"/>
              </w:rPr>
            </w:pPr>
          </w:p>
        </w:tc>
      </w:tr>
      <w:tr w14:paraId="28EC4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62"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3BEDCF34">
            <w:pPr>
              <w:pStyle w:val="53"/>
              <w:rPr>
                <w:ins w:id="3463" w:author="cmcc-chunxia Guo" w:date="2025-08-11T16:10:12Z"/>
                <w:rFonts w:cs="v5.0.0"/>
                <w:lang w:val="sv-SE" w:eastAsia="zh-CN"/>
              </w:rPr>
            </w:pPr>
            <w:ins w:id="3464" w:author="cmcc-chunxia Guo" w:date="2025-08-11T16:10:12Z">
              <w:r>
                <w:rPr>
                  <w:rFonts w:cs="v5.0.0"/>
                  <w:lang w:val="sv-SE"/>
                </w:rPr>
                <w:t>UTRA FDD Band IX or E-UTRA Band 9</w:t>
              </w:r>
            </w:ins>
          </w:p>
        </w:tc>
        <w:tc>
          <w:tcPr>
            <w:tcW w:w="1996" w:type="dxa"/>
            <w:tcBorders>
              <w:top w:val="single" w:color="auto" w:sz="4" w:space="0"/>
              <w:left w:val="single" w:color="auto" w:sz="4" w:space="0"/>
              <w:bottom w:val="single" w:color="auto" w:sz="4" w:space="0"/>
              <w:right w:val="single" w:color="auto" w:sz="4" w:space="0"/>
            </w:tcBorders>
          </w:tcPr>
          <w:p w14:paraId="45BBB8CA">
            <w:pPr>
              <w:pStyle w:val="53"/>
              <w:rPr>
                <w:ins w:id="3465" w:author="cmcc-chunxia Guo" w:date="2025-08-11T16:10:12Z"/>
                <w:rFonts w:cs="Arial"/>
              </w:rPr>
            </w:pPr>
            <w:ins w:id="3466" w:author="cmcc-chunxia Guo" w:date="2025-08-11T16:10:12Z">
              <w:r>
                <w:rPr>
                  <w:rFonts w:cs="Arial"/>
                </w:rPr>
                <w:t>1749.9 – 1784.9 MHz</w:t>
              </w:r>
            </w:ins>
          </w:p>
        </w:tc>
        <w:tc>
          <w:tcPr>
            <w:tcW w:w="879" w:type="dxa"/>
            <w:tcBorders>
              <w:top w:val="single" w:color="auto" w:sz="4" w:space="0"/>
              <w:left w:val="single" w:color="auto" w:sz="4" w:space="0"/>
              <w:bottom w:val="single" w:color="auto" w:sz="4" w:space="0"/>
              <w:right w:val="single" w:color="auto" w:sz="4" w:space="0"/>
            </w:tcBorders>
          </w:tcPr>
          <w:p w14:paraId="285558F5">
            <w:pPr>
              <w:pStyle w:val="53"/>
              <w:rPr>
                <w:ins w:id="3467" w:author="cmcc-chunxia Guo" w:date="2025-08-11T16:10:12Z"/>
                <w:rFonts w:cs="Arial"/>
              </w:rPr>
            </w:pPr>
            <w:ins w:id="3468" w:author="cmcc-chunxia Guo" w:date="2025-08-11T16:10:12Z">
              <w:r>
                <w:rPr>
                  <w:rFonts w:cs="Arial"/>
                </w:rPr>
                <w:t>-96 dBm</w:t>
              </w:r>
            </w:ins>
          </w:p>
        </w:tc>
        <w:tc>
          <w:tcPr>
            <w:tcW w:w="879" w:type="dxa"/>
            <w:tcBorders>
              <w:top w:val="single" w:color="auto" w:sz="4" w:space="0"/>
              <w:left w:val="single" w:color="auto" w:sz="4" w:space="0"/>
              <w:bottom w:val="single" w:color="auto" w:sz="4" w:space="0"/>
              <w:right w:val="single" w:color="auto" w:sz="4" w:space="0"/>
            </w:tcBorders>
          </w:tcPr>
          <w:p w14:paraId="0F6826DF">
            <w:pPr>
              <w:pStyle w:val="53"/>
              <w:rPr>
                <w:ins w:id="3469" w:author="cmcc-chunxia Guo" w:date="2025-08-11T16:10:12Z"/>
                <w:rFonts w:cs="Arial"/>
              </w:rPr>
            </w:pPr>
            <w:ins w:id="3470" w:author="cmcc-chunxia Guo" w:date="2025-08-11T16:10:12Z">
              <w:r>
                <w:rPr>
                  <w:rFonts w:cs="v5.0.0"/>
                </w:rPr>
                <w:t>-91 dBm</w:t>
              </w:r>
            </w:ins>
          </w:p>
        </w:tc>
        <w:tc>
          <w:tcPr>
            <w:tcW w:w="880" w:type="dxa"/>
            <w:tcBorders>
              <w:top w:val="single" w:color="auto" w:sz="4" w:space="0"/>
              <w:left w:val="single" w:color="auto" w:sz="4" w:space="0"/>
              <w:bottom w:val="single" w:color="auto" w:sz="4" w:space="0"/>
              <w:right w:val="single" w:color="auto" w:sz="4" w:space="0"/>
            </w:tcBorders>
          </w:tcPr>
          <w:p w14:paraId="7AF77720">
            <w:pPr>
              <w:pStyle w:val="53"/>
              <w:rPr>
                <w:ins w:id="3471" w:author="cmcc-chunxia Guo" w:date="2025-08-11T16:10:12Z"/>
                <w:rFonts w:cs="Arial"/>
              </w:rPr>
            </w:pPr>
            <w:ins w:id="3472" w:author="cmcc-chunxia Guo" w:date="2025-08-11T16:10:12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14:paraId="35B3DDF3">
            <w:pPr>
              <w:pStyle w:val="53"/>
              <w:rPr>
                <w:ins w:id="3473" w:author="cmcc-chunxia Guo" w:date="2025-08-11T16:10:12Z"/>
                <w:rFonts w:cs="Arial"/>
              </w:rPr>
            </w:pPr>
            <w:ins w:id="3474" w:author="cmcc-chunxia Guo" w:date="2025-08-11T16:10:12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14:paraId="3AE06F62">
            <w:pPr>
              <w:pStyle w:val="53"/>
              <w:rPr>
                <w:ins w:id="3475" w:author="cmcc-chunxia Guo" w:date="2025-08-11T16:10:12Z"/>
                <w:rFonts w:cs="Arial"/>
              </w:rPr>
            </w:pPr>
          </w:p>
        </w:tc>
      </w:tr>
      <w:tr w14:paraId="739FF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76"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07A8613A">
            <w:pPr>
              <w:pStyle w:val="53"/>
              <w:rPr>
                <w:ins w:id="3477" w:author="cmcc-chunxia Guo" w:date="2025-08-11T16:10:12Z"/>
                <w:rFonts w:cs="v5.0.0"/>
                <w:lang w:val="sv-SE" w:eastAsia="zh-CN"/>
              </w:rPr>
            </w:pPr>
            <w:ins w:id="3478" w:author="cmcc-chunxia Guo" w:date="2025-08-11T16:10:12Z">
              <w:r>
                <w:rPr>
                  <w:rFonts w:cs="v5.0.0"/>
                  <w:lang w:val="sv-SE"/>
                </w:rPr>
                <w:t>UTRA FDD Band X or E-UTRA Band 10</w:t>
              </w:r>
            </w:ins>
          </w:p>
        </w:tc>
        <w:tc>
          <w:tcPr>
            <w:tcW w:w="1996" w:type="dxa"/>
            <w:tcBorders>
              <w:top w:val="single" w:color="auto" w:sz="4" w:space="0"/>
              <w:left w:val="single" w:color="auto" w:sz="4" w:space="0"/>
              <w:bottom w:val="single" w:color="auto" w:sz="4" w:space="0"/>
              <w:right w:val="single" w:color="auto" w:sz="4" w:space="0"/>
            </w:tcBorders>
          </w:tcPr>
          <w:p w14:paraId="5DF5B960">
            <w:pPr>
              <w:pStyle w:val="53"/>
              <w:rPr>
                <w:ins w:id="3479" w:author="cmcc-chunxia Guo" w:date="2025-08-11T16:10:12Z"/>
                <w:rFonts w:cs="Arial"/>
              </w:rPr>
            </w:pPr>
            <w:ins w:id="3480" w:author="cmcc-chunxia Guo" w:date="2025-08-11T16:10:12Z">
              <w:r>
                <w:rPr>
                  <w:rFonts w:cs="Arial"/>
                </w:rPr>
                <w:t>1710 – 1770 MHz</w:t>
              </w:r>
            </w:ins>
          </w:p>
        </w:tc>
        <w:tc>
          <w:tcPr>
            <w:tcW w:w="879" w:type="dxa"/>
            <w:tcBorders>
              <w:top w:val="single" w:color="auto" w:sz="4" w:space="0"/>
              <w:left w:val="single" w:color="auto" w:sz="4" w:space="0"/>
              <w:bottom w:val="single" w:color="auto" w:sz="4" w:space="0"/>
              <w:right w:val="single" w:color="auto" w:sz="4" w:space="0"/>
            </w:tcBorders>
          </w:tcPr>
          <w:p w14:paraId="62B26605">
            <w:pPr>
              <w:pStyle w:val="53"/>
              <w:rPr>
                <w:ins w:id="3481" w:author="cmcc-chunxia Guo" w:date="2025-08-11T16:10:12Z"/>
                <w:rFonts w:cs="Arial"/>
              </w:rPr>
            </w:pPr>
            <w:ins w:id="3482" w:author="cmcc-chunxia Guo" w:date="2025-08-11T16:10:12Z">
              <w:r>
                <w:rPr>
                  <w:rFonts w:cs="Arial"/>
                </w:rPr>
                <w:t>-96 dBm</w:t>
              </w:r>
            </w:ins>
          </w:p>
        </w:tc>
        <w:tc>
          <w:tcPr>
            <w:tcW w:w="879" w:type="dxa"/>
            <w:tcBorders>
              <w:top w:val="single" w:color="auto" w:sz="4" w:space="0"/>
              <w:left w:val="single" w:color="auto" w:sz="4" w:space="0"/>
              <w:bottom w:val="single" w:color="auto" w:sz="4" w:space="0"/>
              <w:right w:val="single" w:color="auto" w:sz="4" w:space="0"/>
            </w:tcBorders>
          </w:tcPr>
          <w:p w14:paraId="5C068CB0">
            <w:pPr>
              <w:pStyle w:val="53"/>
              <w:rPr>
                <w:ins w:id="3483" w:author="cmcc-chunxia Guo" w:date="2025-08-11T16:10:12Z"/>
                <w:rFonts w:cs="Arial"/>
              </w:rPr>
            </w:pPr>
            <w:ins w:id="3484" w:author="cmcc-chunxia Guo" w:date="2025-08-11T16:10:12Z">
              <w:r>
                <w:rPr>
                  <w:rFonts w:cs="v5.0.0"/>
                </w:rPr>
                <w:t>-91 dBm</w:t>
              </w:r>
            </w:ins>
          </w:p>
        </w:tc>
        <w:tc>
          <w:tcPr>
            <w:tcW w:w="880" w:type="dxa"/>
            <w:tcBorders>
              <w:top w:val="single" w:color="auto" w:sz="4" w:space="0"/>
              <w:left w:val="single" w:color="auto" w:sz="4" w:space="0"/>
              <w:bottom w:val="single" w:color="auto" w:sz="4" w:space="0"/>
              <w:right w:val="single" w:color="auto" w:sz="4" w:space="0"/>
            </w:tcBorders>
          </w:tcPr>
          <w:p w14:paraId="4C1180C1">
            <w:pPr>
              <w:pStyle w:val="53"/>
              <w:rPr>
                <w:ins w:id="3485" w:author="cmcc-chunxia Guo" w:date="2025-08-11T16:10:12Z"/>
                <w:rFonts w:cs="Arial"/>
              </w:rPr>
            </w:pPr>
            <w:ins w:id="3486" w:author="cmcc-chunxia Guo" w:date="2025-08-11T16:10:12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14:paraId="4FFF664F">
            <w:pPr>
              <w:pStyle w:val="53"/>
              <w:rPr>
                <w:ins w:id="3487" w:author="cmcc-chunxia Guo" w:date="2025-08-11T16:10:12Z"/>
                <w:rFonts w:cs="Arial"/>
              </w:rPr>
            </w:pPr>
            <w:ins w:id="3488" w:author="cmcc-chunxia Guo" w:date="2025-08-11T16:10:12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14:paraId="7B97CD23">
            <w:pPr>
              <w:pStyle w:val="53"/>
              <w:rPr>
                <w:ins w:id="3489" w:author="cmcc-chunxia Guo" w:date="2025-08-11T16:10:12Z"/>
                <w:rFonts w:cs="Arial"/>
              </w:rPr>
            </w:pPr>
          </w:p>
        </w:tc>
      </w:tr>
      <w:tr w14:paraId="60A77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90"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496F2332">
            <w:pPr>
              <w:pStyle w:val="53"/>
              <w:rPr>
                <w:ins w:id="3491" w:author="cmcc-chunxia Guo" w:date="2025-08-11T16:10:12Z"/>
                <w:rFonts w:cs="v5.0.0"/>
                <w:lang w:val="sv-SE" w:eastAsia="zh-CN"/>
              </w:rPr>
            </w:pPr>
            <w:ins w:id="3492" w:author="cmcc-chunxia Guo" w:date="2025-08-11T16:10:12Z">
              <w:r>
                <w:rPr>
                  <w:rFonts w:cs="v5.0.0"/>
                  <w:lang w:val="sv-SE"/>
                </w:rPr>
                <w:t>UTRA FDD Band XI or E-UTRA Band 11</w:t>
              </w:r>
            </w:ins>
          </w:p>
        </w:tc>
        <w:tc>
          <w:tcPr>
            <w:tcW w:w="1996" w:type="dxa"/>
            <w:tcBorders>
              <w:top w:val="single" w:color="auto" w:sz="4" w:space="0"/>
              <w:left w:val="single" w:color="auto" w:sz="4" w:space="0"/>
              <w:bottom w:val="single" w:color="auto" w:sz="4" w:space="0"/>
              <w:right w:val="single" w:color="auto" w:sz="4" w:space="0"/>
            </w:tcBorders>
          </w:tcPr>
          <w:p w14:paraId="6F836AC0">
            <w:pPr>
              <w:pStyle w:val="53"/>
              <w:rPr>
                <w:ins w:id="3493" w:author="cmcc-chunxia Guo" w:date="2025-08-11T16:10:12Z"/>
                <w:rFonts w:cs="Arial"/>
              </w:rPr>
            </w:pPr>
            <w:ins w:id="3494" w:author="cmcc-chunxia Guo" w:date="2025-08-11T16:10:12Z">
              <w:r>
                <w:rPr>
                  <w:rFonts w:cs="Arial"/>
                </w:rPr>
                <w:t>1427.9 –1447.9 MHz</w:t>
              </w:r>
            </w:ins>
          </w:p>
        </w:tc>
        <w:tc>
          <w:tcPr>
            <w:tcW w:w="879" w:type="dxa"/>
            <w:tcBorders>
              <w:top w:val="single" w:color="auto" w:sz="4" w:space="0"/>
              <w:left w:val="single" w:color="auto" w:sz="4" w:space="0"/>
              <w:bottom w:val="single" w:color="auto" w:sz="4" w:space="0"/>
              <w:right w:val="single" w:color="auto" w:sz="4" w:space="0"/>
            </w:tcBorders>
          </w:tcPr>
          <w:p w14:paraId="2E316A0D">
            <w:pPr>
              <w:pStyle w:val="53"/>
              <w:rPr>
                <w:ins w:id="3495" w:author="cmcc-chunxia Guo" w:date="2025-08-11T16:10:12Z"/>
                <w:rFonts w:cs="Arial"/>
              </w:rPr>
            </w:pPr>
            <w:ins w:id="3496" w:author="cmcc-chunxia Guo" w:date="2025-08-11T16:10:12Z">
              <w:r>
                <w:rPr>
                  <w:rFonts w:cs="Arial"/>
                </w:rPr>
                <w:t>-96 dBm</w:t>
              </w:r>
            </w:ins>
          </w:p>
        </w:tc>
        <w:tc>
          <w:tcPr>
            <w:tcW w:w="879" w:type="dxa"/>
            <w:tcBorders>
              <w:top w:val="single" w:color="auto" w:sz="4" w:space="0"/>
              <w:left w:val="single" w:color="auto" w:sz="4" w:space="0"/>
              <w:bottom w:val="single" w:color="auto" w:sz="4" w:space="0"/>
              <w:right w:val="single" w:color="auto" w:sz="4" w:space="0"/>
            </w:tcBorders>
          </w:tcPr>
          <w:p w14:paraId="63CBB4A2">
            <w:pPr>
              <w:pStyle w:val="53"/>
              <w:rPr>
                <w:ins w:id="3497" w:author="cmcc-chunxia Guo" w:date="2025-08-11T16:10:12Z"/>
                <w:rFonts w:cs="Arial"/>
              </w:rPr>
            </w:pPr>
            <w:ins w:id="3498" w:author="cmcc-chunxia Guo" w:date="2025-08-11T16:10:12Z">
              <w:r>
                <w:rPr>
                  <w:rFonts w:cs="v5.0.0"/>
                </w:rPr>
                <w:t>-91 dBm</w:t>
              </w:r>
            </w:ins>
          </w:p>
        </w:tc>
        <w:tc>
          <w:tcPr>
            <w:tcW w:w="880" w:type="dxa"/>
            <w:tcBorders>
              <w:top w:val="single" w:color="auto" w:sz="4" w:space="0"/>
              <w:left w:val="single" w:color="auto" w:sz="4" w:space="0"/>
              <w:bottom w:val="single" w:color="auto" w:sz="4" w:space="0"/>
              <w:right w:val="single" w:color="auto" w:sz="4" w:space="0"/>
            </w:tcBorders>
          </w:tcPr>
          <w:p w14:paraId="2534F17D">
            <w:pPr>
              <w:pStyle w:val="53"/>
              <w:rPr>
                <w:ins w:id="3499" w:author="cmcc-chunxia Guo" w:date="2025-08-11T16:10:12Z"/>
                <w:rFonts w:cs="Arial"/>
              </w:rPr>
            </w:pPr>
            <w:ins w:id="3500" w:author="cmcc-chunxia Guo" w:date="2025-08-11T16:10:12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14:paraId="790609E1">
            <w:pPr>
              <w:pStyle w:val="53"/>
              <w:rPr>
                <w:ins w:id="3501" w:author="cmcc-chunxia Guo" w:date="2025-08-11T16:10:12Z"/>
                <w:rFonts w:cs="Arial"/>
              </w:rPr>
            </w:pPr>
            <w:ins w:id="3502" w:author="cmcc-chunxia Guo" w:date="2025-08-11T16:10:12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14:paraId="5EED932D">
            <w:pPr>
              <w:pStyle w:val="53"/>
              <w:rPr>
                <w:ins w:id="3503" w:author="cmcc-chunxia Guo" w:date="2025-08-11T16:10:12Z"/>
                <w:rFonts w:cs="Arial"/>
              </w:rPr>
            </w:pPr>
            <w:ins w:id="3504" w:author="cmcc-chunxia Guo" w:date="2025-08-11T16:10:12Z">
              <w:r>
                <w:rPr>
                  <w:rFonts w:cs="v5.0.0"/>
                  <w:lang w:eastAsia="ja-JP"/>
                </w:rPr>
                <w:t>This is not applicable to BS operating in Band n50, n75, n91, n92, n93 or n94</w:t>
              </w:r>
            </w:ins>
          </w:p>
        </w:tc>
      </w:tr>
      <w:tr w14:paraId="41518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05"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78CC9F84">
            <w:pPr>
              <w:pStyle w:val="53"/>
              <w:rPr>
                <w:ins w:id="3506" w:author="cmcc-chunxia Guo" w:date="2025-08-11T16:10:12Z"/>
                <w:rFonts w:cs="Arial"/>
                <w:lang w:val="sv-SE"/>
              </w:rPr>
            </w:pPr>
            <w:ins w:id="3507" w:author="cmcc-chunxia Guo" w:date="2025-08-11T16:10:12Z">
              <w:r>
                <w:rPr>
                  <w:rFonts w:cs="Arial"/>
                  <w:lang w:val="sv-SE"/>
                </w:rPr>
                <w:t>UTRA FDD Band XII or</w:t>
              </w:r>
            </w:ins>
          </w:p>
          <w:p w14:paraId="148C7286">
            <w:pPr>
              <w:pStyle w:val="53"/>
              <w:rPr>
                <w:ins w:id="3508" w:author="cmcc-chunxia Guo" w:date="2025-08-11T16:10:12Z"/>
                <w:rFonts w:cs="v5.0.0"/>
                <w:lang w:val="sv-SE" w:eastAsia="zh-CN"/>
              </w:rPr>
            </w:pPr>
            <w:ins w:id="3509" w:author="cmcc-chunxia Guo" w:date="2025-08-11T16:10:12Z">
              <w:r>
                <w:rPr>
                  <w:rFonts w:cs="Arial"/>
                  <w:lang w:val="sv-SE"/>
                </w:rPr>
                <w:t>E-UTRA Band 12 or NR Band n12</w:t>
              </w:r>
            </w:ins>
          </w:p>
        </w:tc>
        <w:tc>
          <w:tcPr>
            <w:tcW w:w="1996" w:type="dxa"/>
            <w:tcBorders>
              <w:top w:val="single" w:color="auto" w:sz="4" w:space="0"/>
              <w:left w:val="single" w:color="auto" w:sz="4" w:space="0"/>
              <w:bottom w:val="single" w:color="auto" w:sz="4" w:space="0"/>
              <w:right w:val="single" w:color="auto" w:sz="4" w:space="0"/>
            </w:tcBorders>
          </w:tcPr>
          <w:p w14:paraId="089A88B5">
            <w:pPr>
              <w:pStyle w:val="53"/>
              <w:rPr>
                <w:ins w:id="3510" w:author="cmcc-chunxia Guo" w:date="2025-08-11T16:10:12Z"/>
                <w:rFonts w:cs="Arial"/>
              </w:rPr>
            </w:pPr>
            <w:ins w:id="3511" w:author="cmcc-chunxia Guo" w:date="2025-08-11T16:10:12Z">
              <w:r>
                <w:rPr>
                  <w:rFonts w:cs="Arial"/>
                </w:rPr>
                <w:t>699 – 716 MHz</w:t>
              </w:r>
            </w:ins>
          </w:p>
        </w:tc>
        <w:tc>
          <w:tcPr>
            <w:tcW w:w="879" w:type="dxa"/>
            <w:tcBorders>
              <w:top w:val="single" w:color="auto" w:sz="4" w:space="0"/>
              <w:left w:val="single" w:color="auto" w:sz="4" w:space="0"/>
              <w:bottom w:val="single" w:color="auto" w:sz="4" w:space="0"/>
              <w:right w:val="single" w:color="auto" w:sz="4" w:space="0"/>
            </w:tcBorders>
          </w:tcPr>
          <w:p w14:paraId="09E5F5D5">
            <w:pPr>
              <w:pStyle w:val="53"/>
              <w:rPr>
                <w:ins w:id="3512" w:author="cmcc-chunxia Guo" w:date="2025-08-11T16:10:12Z"/>
                <w:rFonts w:cs="Arial"/>
              </w:rPr>
            </w:pPr>
            <w:ins w:id="3513" w:author="cmcc-chunxia Guo" w:date="2025-08-11T16:10:12Z">
              <w:r>
                <w:rPr>
                  <w:rFonts w:cs="Arial"/>
                </w:rPr>
                <w:t>-96 dBm</w:t>
              </w:r>
            </w:ins>
          </w:p>
        </w:tc>
        <w:tc>
          <w:tcPr>
            <w:tcW w:w="879" w:type="dxa"/>
            <w:tcBorders>
              <w:top w:val="single" w:color="auto" w:sz="4" w:space="0"/>
              <w:left w:val="single" w:color="auto" w:sz="4" w:space="0"/>
              <w:bottom w:val="single" w:color="auto" w:sz="4" w:space="0"/>
              <w:right w:val="single" w:color="auto" w:sz="4" w:space="0"/>
            </w:tcBorders>
          </w:tcPr>
          <w:p w14:paraId="1ED6C41D">
            <w:pPr>
              <w:pStyle w:val="53"/>
              <w:rPr>
                <w:ins w:id="3514" w:author="cmcc-chunxia Guo" w:date="2025-08-11T16:10:12Z"/>
                <w:rFonts w:cs="Arial"/>
              </w:rPr>
            </w:pPr>
            <w:ins w:id="3515" w:author="cmcc-chunxia Guo" w:date="2025-08-11T16:10:12Z">
              <w:r>
                <w:rPr>
                  <w:rFonts w:cs="v5.0.0"/>
                </w:rPr>
                <w:t>-91 dBm</w:t>
              </w:r>
            </w:ins>
          </w:p>
        </w:tc>
        <w:tc>
          <w:tcPr>
            <w:tcW w:w="880" w:type="dxa"/>
            <w:tcBorders>
              <w:top w:val="single" w:color="auto" w:sz="4" w:space="0"/>
              <w:left w:val="single" w:color="auto" w:sz="4" w:space="0"/>
              <w:bottom w:val="single" w:color="auto" w:sz="4" w:space="0"/>
              <w:right w:val="single" w:color="auto" w:sz="4" w:space="0"/>
            </w:tcBorders>
          </w:tcPr>
          <w:p w14:paraId="6AD37A43">
            <w:pPr>
              <w:pStyle w:val="53"/>
              <w:rPr>
                <w:ins w:id="3516" w:author="cmcc-chunxia Guo" w:date="2025-08-11T16:10:12Z"/>
                <w:rFonts w:cs="Arial"/>
              </w:rPr>
            </w:pPr>
            <w:ins w:id="3517" w:author="cmcc-chunxia Guo" w:date="2025-08-11T16:10:12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14:paraId="3350EF4B">
            <w:pPr>
              <w:pStyle w:val="53"/>
              <w:rPr>
                <w:ins w:id="3518" w:author="cmcc-chunxia Guo" w:date="2025-08-11T16:10:12Z"/>
                <w:rFonts w:cs="Arial"/>
              </w:rPr>
            </w:pPr>
            <w:ins w:id="3519" w:author="cmcc-chunxia Guo" w:date="2025-08-11T16:10:12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14:paraId="03DEED36">
            <w:pPr>
              <w:pStyle w:val="53"/>
              <w:rPr>
                <w:ins w:id="3520" w:author="cmcc-chunxia Guo" w:date="2025-08-11T16:10:12Z"/>
                <w:rFonts w:cs="Arial"/>
              </w:rPr>
            </w:pPr>
          </w:p>
        </w:tc>
      </w:tr>
      <w:tr w14:paraId="749E7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21"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0A81E4CE">
            <w:pPr>
              <w:pStyle w:val="53"/>
              <w:rPr>
                <w:ins w:id="3522" w:author="cmcc-chunxia Guo" w:date="2025-08-11T16:10:12Z"/>
                <w:rFonts w:cs="Arial"/>
                <w:lang w:val="sv-SE"/>
              </w:rPr>
            </w:pPr>
            <w:ins w:id="3523" w:author="cmcc-chunxia Guo" w:date="2025-08-11T16:10:12Z">
              <w:r>
                <w:rPr>
                  <w:rFonts w:cs="Arial"/>
                  <w:lang w:val="sv-SE"/>
                </w:rPr>
                <w:t>UTRA FDD Band XIII or</w:t>
              </w:r>
            </w:ins>
          </w:p>
          <w:p w14:paraId="53C6454B">
            <w:pPr>
              <w:pStyle w:val="53"/>
              <w:rPr>
                <w:ins w:id="3524" w:author="cmcc-chunxia Guo" w:date="2025-08-11T16:10:12Z"/>
                <w:rFonts w:cs="v5.0.0"/>
                <w:lang w:val="sv-SE" w:eastAsia="zh-CN"/>
              </w:rPr>
            </w:pPr>
            <w:ins w:id="3525" w:author="cmcc-chunxia Guo" w:date="2025-08-11T16:10:12Z">
              <w:r>
                <w:rPr>
                  <w:rFonts w:cs="Arial"/>
                  <w:lang w:val="sv-SE"/>
                </w:rPr>
                <w:t>E-UTRA Band 13 or NR Band n13</w:t>
              </w:r>
            </w:ins>
          </w:p>
        </w:tc>
        <w:tc>
          <w:tcPr>
            <w:tcW w:w="1996" w:type="dxa"/>
            <w:tcBorders>
              <w:top w:val="single" w:color="auto" w:sz="4" w:space="0"/>
              <w:left w:val="single" w:color="auto" w:sz="4" w:space="0"/>
              <w:bottom w:val="single" w:color="auto" w:sz="4" w:space="0"/>
              <w:right w:val="single" w:color="auto" w:sz="4" w:space="0"/>
            </w:tcBorders>
          </w:tcPr>
          <w:p w14:paraId="502EE032">
            <w:pPr>
              <w:pStyle w:val="53"/>
              <w:rPr>
                <w:ins w:id="3526" w:author="cmcc-chunxia Guo" w:date="2025-08-11T16:10:12Z"/>
                <w:rFonts w:cs="Arial"/>
              </w:rPr>
            </w:pPr>
            <w:ins w:id="3527" w:author="cmcc-chunxia Guo" w:date="2025-08-11T16:10:12Z">
              <w:r>
                <w:rPr>
                  <w:rFonts w:cs="Arial"/>
                </w:rPr>
                <w:t>777 – 787 MHz</w:t>
              </w:r>
            </w:ins>
          </w:p>
        </w:tc>
        <w:tc>
          <w:tcPr>
            <w:tcW w:w="879" w:type="dxa"/>
            <w:tcBorders>
              <w:top w:val="single" w:color="auto" w:sz="4" w:space="0"/>
              <w:left w:val="single" w:color="auto" w:sz="4" w:space="0"/>
              <w:bottom w:val="single" w:color="auto" w:sz="4" w:space="0"/>
              <w:right w:val="single" w:color="auto" w:sz="4" w:space="0"/>
            </w:tcBorders>
          </w:tcPr>
          <w:p w14:paraId="658F461C">
            <w:pPr>
              <w:pStyle w:val="53"/>
              <w:rPr>
                <w:ins w:id="3528" w:author="cmcc-chunxia Guo" w:date="2025-08-11T16:10:12Z"/>
                <w:rFonts w:cs="Arial"/>
              </w:rPr>
            </w:pPr>
            <w:ins w:id="3529" w:author="cmcc-chunxia Guo" w:date="2025-08-11T16:10:12Z">
              <w:r>
                <w:rPr>
                  <w:rFonts w:cs="Arial"/>
                </w:rPr>
                <w:t>-96 dBm</w:t>
              </w:r>
            </w:ins>
          </w:p>
        </w:tc>
        <w:tc>
          <w:tcPr>
            <w:tcW w:w="879" w:type="dxa"/>
            <w:tcBorders>
              <w:top w:val="single" w:color="auto" w:sz="4" w:space="0"/>
              <w:left w:val="single" w:color="auto" w:sz="4" w:space="0"/>
              <w:bottom w:val="single" w:color="auto" w:sz="4" w:space="0"/>
              <w:right w:val="single" w:color="auto" w:sz="4" w:space="0"/>
            </w:tcBorders>
          </w:tcPr>
          <w:p w14:paraId="34E6A50F">
            <w:pPr>
              <w:pStyle w:val="53"/>
              <w:rPr>
                <w:ins w:id="3530" w:author="cmcc-chunxia Guo" w:date="2025-08-11T16:10:12Z"/>
                <w:rFonts w:cs="Arial"/>
              </w:rPr>
            </w:pPr>
            <w:ins w:id="3531" w:author="cmcc-chunxia Guo" w:date="2025-08-11T16:10:12Z">
              <w:r>
                <w:rPr>
                  <w:rFonts w:cs="v5.0.0"/>
                </w:rPr>
                <w:t>-91 dBm</w:t>
              </w:r>
            </w:ins>
          </w:p>
        </w:tc>
        <w:tc>
          <w:tcPr>
            <w:tcW w:w="880" w:type="dxa"/>
            <w:tcBorders>
              <w:top w:val="single" w:color="auto" w:sz="4" w:space="0"/>
              <w:left w:val="single" w:color="auto" w:sz="4" w:space="0"/>
              <w:bottom w:val="single" w:color="auto" w:sz="4" w:space="0"/>
              <w:right w:val="single" w:color="auto" w:sz="4" w:space="0"/>
            </w:tcBorders>
          </w:tcPr>
          <w:p w14:paraId="6B05B479">
            <w:pPr>
              <w:pStyle w:val="53"/>
              <w:rPr>
                <w:ins w:id="3532" w:author="cmcc-chunxia Guo" w:date="2025-08-11T16:10:12Z"/>
                <w:rFonts w:cs="Arial"/>
              </w:rPr>
            </w:pPr>
            <w:ins w:id="3533" w:author="cmcc-chunxia Guo" w:date="2025-08-11T16:10:12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14:paraId="3443C9BE">
            <w:pPr>
              <w:pStyle w:val="53"/>
              <w:rPr>
                <w:ins w:id="3534" w:author="cmcc-chunxia Guo" w:date="2025-08-11T16:10:12Z"/>
                <w:rFonts w:cs="Arial"/>
              </w:rPr>
            </w:pPr>
            <w:ins w:id="3535" w:author="cmcc-chunxia Guo" w:date="2025-08-11T16:10:12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14:paraId="6BC460C0">
            <w:pPr>
              <w:pStyle w:val="53"/>
              <w:rPr>
                <w:ins w:id="3536" w:author="cmcc-chunxia Guo" w:date="2025-08-11T16:10:12Z"/>
                <w:rFonts w:cs="Arial"/>
              </w:rPr>
            </w:pPr>
          </w:p>
        </w:tc>
      </w:tr>
      <w:tr w14:paraId="62EBD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37"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01EED6DE">
            <w:pPr>
              <w:pStyle w:val="53"/>
              <w:rPr>
                <w:ins w:id="3538" w:author="cmcc-chunxia Guo" w:date="2025-08-11T16:10:12Z"/>
                <w:rFonts w:cs="Arial"/>
                <w:lang w:val="sv-SE"/>
              </w:rPr>
            </w:pPr>
            <w:ins w:id="3539" w:author="cmcc-chunxia Guo" w:date="2025-08-11T16:10:12Z">
              <w:r>
                <w:rPr>
                  <w:rFonts w:cs="Arial"/>
                  <w:lang w:val="sv-SE"/>
                </w:rPr>
                <w:t>UTRA FDD Band XIV or</w:t>
              </w:r>
            </w:ins>
          </w:p>
          <w:p w14:paraId="7B949C09">
            <w:pPr>
              <w:pStyle w:val="53"/>
              <w:rPr>
                <w:ins w:id="3540" w:author="cmcc-chunxia Guo" w:date="2025-08-11T16:10:12Z"/>
                <w:rFonts w:cs="v5.0.0"/>
                <w:lang w:val="sv-SE" w:eastAsia="zh-CN"/>
              </w:rPr>
            </w:pPr>
            <w:ins w:id="3541" w:author="cmcc-chunxia Guo" w:date="2025-08-11T16:10:12Z">
              <w:r>
                <w:rPr>
                  <w:rFonts w:cs="Arial"/>
                  <w:lang w:val="sv-SE"/>
                </w:rPr>
                <w:t>E-UTRA Band 14 or NR Band n14</w:t>
              </w:r>
            </w:ins>
          </w:p>
        </w:tc>
        <w:tc>
          <w:tcPr>
            <w:tcW w:w="1996" w:type="dxa"/>
            <w:tcBorders>
              <w:top w:val="single" w:color="auto" w:sz="4" w:space="0"/>
              <w:left w:val="single" w:color="auto" w:sz="4" w:space="0"/>
              <w:bottom w:val="single" w:color="auto" w:sz="4" w:space="0"/>
              <w:right w:val="single" w:color="auto" w:sz="4" w:space="0"/>
            </w:tcBorders>
          </w:tcPr>
          <w:p w14:paraId="03AF3FB1">
            <w:pPr>
              <w:pStyle w:val="53"/>
              <w:rPr>
                <w:ins w:id="3542" w:author="cmcc-chunxia Guo" w:date="2025-08-11T16:10:12Z"/>
                <w:rFonts w:cs="Arial"/>
              </w:rPr>
            </w:pPr>
            <w:ins w:id="3543" w:author="cmcc-chunxia Guo" w:date="2025-08-11T16:10:12Z">
              <w:r>
                <w:rPr>
                  <w:rFonts w:cs="Arial"/>
                </w:rPr>
                <w:t>788 – 798 MHz</w:t>
              </w:r>
            </w:ins>
          </w:p>
        </w:tc>
        <w:tc>
          <w:tcPr>
            <w:tcW w:w="879" w:type="dxa"/>
            <w:tcBorders>
              <w:top w:val="single" w:color="auto" w:sz="4" w:space="0"/>
              <w:left w:val="single" w:color="auto" w:sz="4" w:space="0"/>
              <w:bottom w:val="single" w:color="auto" w:sz="4" w:space="0"/>
              <w:right w:val="single" w:color="auto" w:sz="4" w:space="0"/>
            </w:tcBorders>
          </w:tcPr>
          <w:p w14:paraId="5C68C39E">
            <w:pPr>
              <w:pStyle w:val="53"/>
              <w:rPr>
                <w:ins w:id="3544" w:author="cmcc-chunxia Guo" w:date="2025-08-11T16:10:12Z"/>
                <w:rFonts w:cs="Arial"/>
              </w:rPr>
            </w:pPr>
            <w:ins w:id="3545" w:author="cmcc-chunxia Guo" w:date="2025-08-11T16:10:12Z">
              <w:r>
                <w:rPr>
                  <w:rFonts w:cs="Arial"/>
                </w:rPr>
                <w:t>-96 dBm</w:t>
              </w:r>
            </w:ins>
          </w:p>
        </w:tc>
        <w:tc>
          <w:tcPr>
            <w:tcW w:w="879" w:type="dxa"/>
            <w:tcBorders>
              <w:top w:val="single" w:color="auto" w:sz="4" w:space="0"/>
              <w:left w:val="single" w:color="auto" w:sz="4" w:space="0"/>
              <w:bottom w:val="single" w:color="auto" w:sz="4" w:space="0"/>
              <w:right w:val="single" w:color="auto" w:sz="4" w:space="0"/>
            </w:tcBorders>
          </w:tcPr>
          <w:p w14:paraId="6BC1B584">
            <w:pPr>
              <w:pStyle w:val="53"/>
              <w:rPr>
                <w:ins w:id="3546" w:author="cmcc-chunxia Guo" w:date="2025-08-11T16:10:12Z"/>
                <w:rFonts w:cs="Arial"/>
              </w:rPr>
            </w:pPr>
            <w:ins w:id="3547" w:author="cmcc-chunxia Guo" w:date="2025-08-11T16:10:12Z">
              <w:r>
                <w:rPr>
                  <w:rFonts w:cs="v5.0.0"/>
                </w:rPr>
                <w:t>-91 dBm</w:t>
              </w:r>
            </w:ins>
          </w:p>
        </w:tc>
        <w:tc>
          <w:tcPr>
            <w:tcW w:w="880" w:type="dxa"/>
            <w:tcBorders>
              <w:top w:val="single" w:color="auto" w:sz="4" w:space="0"/>
              <w:left w:val="single" w:color="auto" w:sz="4" w:space="0"/>
              <w:bottom w:val="single" w:color="auto" w:sz="4" w:space="0"/>
              <w:right w:val="single" w:color="auto" w:sz="4" w:space="0"/>
            </w:tcBorders>
          </w:tcPr>
          <w:p w14:paraId="2425E321">
            <w:pPr>
              <w:pStyle w:val="53"/>
              <w:rPr>
                <w:ins w:id="3548" w:author="cmcc-chunxia Guo" w:date="2025-08-11T16:10:12Z"/>
                <w:rFonts w:cs="Arial"/>
              </w:rPr>
            </w:pPr>
            <w:ins w:id="3549" w:author="cmcc-chunxia Guo" w:date="2025-08-11T16:10:12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14:paraId="46CA5EAA">
            <w:pPr>
              <w:pStyle w:val="53"/>
              <w:rPr>
                <w:ins w:id="3550" w:author="cmcc-chunxia Guo" w:date="2025-08-11T16:10:12Z"/>
                <w:rFonts w:cs="Arial"/>
              </w:rPr>
            </w:pPr>
            <w:ins w:id="3551" w:author="cmcc-chunxia Guo" w:date="2025-08-11T16:10:12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14:paraId="76E63B81">
            <w:pPr>
              <w:pStyle w:val="53"/>
              <w:rPr>
                <w:ins w:id="3552" w:author="cmcc-chunxia Guo" w:date="2025-08-11T16:10:12Z"/>
                <w:rFonts w:cs="Arial"/>
              </w:rPr>
            </w:pPr>
          </w:p>
        </w:tc>
      </w:tr>
      <w:tr w14:paraId="7B6CC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53"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57576E2F">
            <w:pPr>
              <w:pStyle w:val="53"/>
              <w:rPr>
                <w:ins w:id="3554" w:author="cmcc-chunxia Guo" w:date="2025-08-11T16:10:12Z"/>
                <w:rFonts w:cs="v5.0.0"/>
                <w:lang w:eastAsia="zh-CN"/>
              </w:rPr>
            </w:pPr>
            <w:ins w:id="3555" w:author="cmcc-chunxia Guo" w:date="2025-08-11T16:10:12Z">
              <w:r>
                <w:rPr>
                  <w:rFonts w:cs="Arial"/>
                </w:rPr>
                <w:t>E-UTRA Band 17</w:t>
              </w:r>
            </w:ins>
          </w:p>
        </w:tc>
        <w:tc>
          <w:tcPr>
            <w:tcW w:w="1996" w:type="dxa"/>
            <w:tcBorders>
              <w:top w:val="single" w:color="auto" w:sz="4" w:space="0"/>
              <w:left w:val="single" w:color="auto" w:sz="4" w:space="0"/>
              <w:bottom w:val="single" w:color="auto" w:sz="4" w:space="0"/>
              <w:right w:val="single" w:color="auto" w:sz="4" w:space="0"/>
            </w:tcBorders>
          </w:tcPr>
          <w:p w14:paraId="7527272D">
            <w:pPr>
              <w:pStyle w:val="53"/>
              <w:rPr>
                <w:ins w:id="3556" w:author="cmcc-chunxia Guo" w:date="2025-08-11T16:10:12Z"/>
                <w:rFonts w:cs="Arial"/>
              </w:rPr>
            </w:pPr>
            <w:ins w:id="3557" w:author="cmcc-chunxia Guo" w:date="2025-08-11T16:10:12Z">
              <w:r>
                <w:rPr>
                  <w:rFonts w:cs="Arial"/>
                </w:rPr>
                <w:t>704 – 716 MHz</w:t>
              </w:r>
            </w:ins>
          </w:p>
        </w:tc>
        <w:tc>
          <w:tcPr>
            <w:tcW w:w="879" w:type="dxa"/>
            <w:tcBorders>
              <w:top w:val="single" w:color="auto" w:sz="4" w:space="0"/>
              <w:left w:val="single" w:color="auto" w:sz="4" w:space="0"/>
              <w:bottom w:val="single" w:color="auto" w:sz="4" w:space="0"/>
              <w:right w:val="single" w:color="auto" w:sz="4" w:space="0"/>
            </w:tcBorders>
          </w:tcPr>
          <w:p w14:paraId="03B927C8">
            <w:pPr>
              <w:pStyle w:val="53"/>
              <w:rPr>
                <w:ins w:id="3558" w:author="cmcc-chunxia Guo" w:date="2025-08-11T16:10:12Z"/>
                <w:rFonts w:cs="Arial"/>
              </w:rPr>
            </w:pPr>
            <w:ins w:id="3559" w:author="cmcc-chunxia Guo" w:date="2025-08-11T16:10:12Z">
              <w:r>
                <w:rPr>
                  <w:rFonts w:cs="Arial"/>
                </w:rPr>
                <w:t>-96 dBm</w:t>
              </w:r>
            </w:ins>
          </w:p>
        </w:tc>
        <w:tc>
          <w:tcPr>
            <w:tcW w:w="879" w:type="dxa"/>
            <w:tcBorders>
              <w:top w:val="single" w:color="auto" w:sz="4" w:space="0"/>
              <w:left w:val="single" w:color="auto" w:sz="4" w:space="0"/>
              <w:bottom w:val="single" w:color="auto" w:sz="4" w:space="0"/>
              <w:right w:val="single" w:color="auto" w:sz="4" w:space="0"/>
            </w:tcBorders>
          </w:tcPr>
          <w:p w14:paraId="41303B42">
            <w:pPr>
              <w:pStyle w:val="53"/>
              <w:rPr>
                <w:ins w:id="3560" w:author="cmcc-chunxia Guo" w:date="2025-08-11T16:10:12Z"/>
                <w:rFonts w:cs="Arial"/>
              </w:rPr>
            </w:pPr>
            <w:ins w:id="3561" w:author="cmcc-chunxia Guo" w:date="2025-08-11T16:10:12Z">
              <w:r>
                <w:rPr>
                  <w:rFonts w:cs="v5.0.0"/>
                </w:rPr>
                <w:t>-91 dBm</w:t>
              </w:r>
            </w:ins>
          </w:p>
        </w:tc>
        <w:tc>
          <w:tcPr>
            <w:tcW w:w="880" w:type="dxa"/>
            <w:tcBorders>
              <w:top w:val="single" w:color="auto" w:sz="4" w:space="0"/>
              <w:left w:val="single" w:color="auto" w:sz="4" w:space="0"/>
              <w:bottom w:val="single" w:color="auto" w:sz="4" w:space="0"/>
              <w:right w:val="single" w:color="auto" w:sz="4" w:space="0"/>
            </w:tcBorders>
          </w:tcPr>
          <w:p w14:paraId="151A3BBC">
            <w:pPr>
              <w:pStyle w:val="53"/>
              <w:rPr>
                <w:ins w:id="3562" w:author="cmcc-chunxia Guo" w:date="2025-08-11T16:10:12Z"/>
                <w:rFonts w:cs="Arial"/>
              </w:rPr>
            </w:pPr>
            <w:ins w:id="3563" w:author="cmcc-chunxia Guo" w:date="2025-08-11T16:10:12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14:paraId="2343826A">
            <w:pPr>
              <w:pStyle w:val="53"/>
              <w:rPr>
                <w:ins w:id="3564" w:author="cmcc-chunxia Guo" w:date="2025-08-11T16:10:12Z"/>
                <w:rFonts w:cs="Arial"/>
              </w:rPr>
            </w:pPr>
            <w:ins w:id="3565" w:author="cmcc-chunxia Guo" w:date="2025-08-11T16:10:12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14:paraId="734FC2C1">
            <w:pPr>
              <w:pStyle w:val="53"/>
              <w:rPr>
                <w:ins w:id="3566" w:author="cmcc-chunxia Guo" w:date="2025-08-11T16:10:12Z"/>
                <w:rFonts w:cs="Arial"/>
              </w:rPr>
            </w:pPr>
          </w:p>
        </w:tc>
      </w:tr>
      <w:tr w14:paraId="46E56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67"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408D9E98">
            <w:pPr>
              <w:pStyle w:val="53"/>
              <w:rPr>
                <w:ins w:id="3568" w:author="cmcc-chunxia Guo" w:date="2025-08-11T16:10:12Z"/>
                <w:rFonts w:cs="v5.0.0"/>
                <w:lang w:eastAsia="zh-CN"/>
              </w:rPr>
            </w:pPr>
            <w:ins w:id="3569" w:author="cmcc-chunxia Guo" w:date="2025-08-11T16:10:12Z">
              <w:r>
                <w:rPr>
                  <w:rFonts w:cs="Arial"/>
                </w:rPr>
                <w:t>E-UTRA Band 18</w:t>
              </w:r>
            </w:ins>
            <w:ins w:id="3570" w:author="cmcc-chunxia Guo" w:date="2025-08-11T16:10:12Z">
              <w:r>
                <w:rPr>
                  <w:rFonts w:hint="eastAsia" w:eastAsia="MS Mincho" w:cs="Arial"/>
                  <w:lang w:val="en-US" w:eastAsia="ja-JP"/>
                </w:rPr>
                <w:t xml:space="preserve"> or NR Band n18</w:t>
              </w:r>
            </w:ins>
          </w:p>
        </w:tc>
        <w:tc>
          <w:tcPr>
            <w:tcW w:w="1996" w:type="dxa"/>
            <w:tcBorders>
              <w:top w:val="single" w:color="auto" w:sz="4" w:space="0"/>
              <w:left w:val="single" w:color="auto" w:sz="4" w:space="0"/>
              <w:bottom w:val="single" w:color="auto" w:sz="4" w:space="0"/>
              <w:right w:val="single" w:color="auto" w:sz="4" w:space="0"/>
            </w:tcBorders>
          </w:tcPr>
          <w:p w14:paraId="10A7E093">
            <w:pPr>
              <w:pStyle w:val="53"/>
              <w:rPr>
                <w:ins w:id="3571" w:author="cmcc-chunxia Guo" w:date="2025-08-11T16:10:12Z"/>
                <w:rFonts w:cs="Arial"/>
              </w:rPr>
            </w:pPr>
            <w:ins w:id="3572" w:author="cmcc-chunxia Guo" w:date="2025-08-11T16:10:12Z">
              <w:r>
                <w:rPr>
                  <w:rFonts w:cs="Arial"/>
                </w:rPr>
                <w:t>815 – 830 MHz</w:t>
              </w:r>
            </w:ins>
          </w:p>
        </w:tc>
        <w:tc>
          <w:tcPr>
            <w:tcW w:w="879" w:type="dxa"/>
            <w:tcBorders>
              <w:top w:val="single" w:color="auto" w:sz="4" w:space="0"/>
              <w:left w:val="single" w:color="auto" w:sz="4" w:space="0"/>
              <w:bottom w:val="single" w:color="auto" w:sz="4" w:space="0"/>
              <w:right w:val="single" w:color="auto" w:sz="4" w:space="0"/>
            </w:tcBorders>
          </w:tcPr>
          <w:p w14:paraId="65111083">
            <w:pPr>
              <w:pStyle w:val="53"/>
              <w:rPr>
                <w:ins w:id="3573" w:author="cmcc-chunxia Guo" w:date="2025-08-11T16:10:12Z"/>
                <w:rFonts w:cs="Arial"/>
              </w:rPr>
            </w:pPr>
            <w:ins w:id="3574" w:author="cmcc-chunxia Guo" w:date="2025-08-11T16:10:12Z">
              <w:r>
                <w:rPr>
                  <w:rFonts w:cs="Arial"/>
                </w:rPr>
                <w:t>-96 dBm</w:t>
              </w:r>
            </w:ins>
          </w:p>
        </w:tc>
        <w:tc>
          <w:tcPr>
            <w:tcW w:w="879" w:type="dxa"/>
            <w:tcBorders>
              <w:top w:val="single" w:color="auto" w:sz="4" w:space="0"/>
              <w:left w:val="single" w:color="auto" w:sz="4" w:space="0"/>
              <w:bottom w:val="single" w:color="auto" w:sz="4" w:space="0"/>
              <w:right w:val="single" w:color="auto" w:sz="4" w:space="0"/>
            </w:tcBorders>
          </w:tcPr>
          <w:p w14:paraId="46FB118A">
            <w:pPr>
              <w:pStyle w:val="53"/>
              <w:rPr>
                <w:ins w:id="3575" w:author="cmcc-chunxia Guo" w:date="2025-08-11T16:10:12Z"/>
                <w:rFonts w:cs="Arial"/>
              </w:rPr>
            </w:pPr>
            <w:ins w:id="3576" w:author="cmcc-chunxia Guo" w:date="2025-08-11T16:10:12Z">
              <w:r>
                <w:rPr>
                  <w:rFonts w:cs="v5.0.0"/>
                </w:rPr>
                <w:t>-91 dBm</w:t>
              </w:r>
            </w:ins>
          </w:p>
        </w:tc>
        <w:tc>
          <w:tcPr>
            <w:tcW w:w="880" w:type="dxa"/>
            <w:tcBorders>
              <w:top w:val="single" w:color="auto" w:sz="4" w:space="0"/>
              <w:left w:val="single" w:color="auto" w:sz="4" w:space="0"/>
              <w:bottom w:val="single" w:color="auto" w:sz="4" w:space="0"/>
              <w:right w:val="single" w:color="auto" w:sz="4" w:space="0"/>
            </w:tcBorders>
          </w:tcPr>
          <w:p w14:paraId="3A042221">
            <w:pPr>
              <w:pStyle w:val="53"/>
              <w:rPr>
                <w:ins w:id="3577" w:author="cmcc-chunxia Guo" w:date="2025-08-11T16:10:12Z"/>
                <w:rFonts w:cs="Arial"/>
              </w:rPr>
            </w:pPr>
            <w:ins w:id="3578" w:author="cmcc-chunxia Guo" w:date="2025-08-11T16:10:12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14:paraId="4D2543C7">
            <w:pPr>
              <w:pStyle w:val="53"/>
              <w:rPr>
                <w:ins w:id="3579" w:author="cmcc-chunxia Guo" w:date="2025-08-11T16:10:12Z"/>
                <w:rFonts w:cs="Arial"/>
              </w:rPr>
            </w:pPr>
            <w:ins w:id="3580" w:author="cmcc-chunxia Guo" w:date="2025-08-11T16:10:12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14:paraId="73118782">
            <w:pPr>
              <w:pStyle w:val="53"/>
              <w:rPr>
                <w:ins w:id="3581" w:author="cmcc-chunxia Guo" w:date="2025-08-11T16:10:12Z"/>
                <w:rFonts w:cs="Arial"/>
              </w:rPr>
            </w:pPr>
          </w:p>
        </w:tc>
      </w:tr>
      <w:tr w14:paraId="09154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82"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7895A98D">
            <w:pPr>
              <w:pStyle w:val="53"/>
              <w:rPr>
                <w:ins w:id="3583" w:author="cmcc-chunxia Guo" w:date="2025-08-11T16:10:12Z"/>
                <w:rFonts w:cs="v5.0.0"/>
                <w:lang w:eastAsia="zh-CN"/>
              </w:rPr>
            </w:pPr>
            <w:ins w:id="3584" w:author="cmcc-chunxia Guo" w:date="2025-08-11T16:10:12Z">
              <w:r>
                <w:rPr>
                  <w:rFonts w:cs="Arial"/>
                </w:rPr>
                <w:t>UTRA FDD Band XX or E-UTRA Band 20 or NR Band n20</w:t>
              </w:r>
            </w:ins>
          </w:p>
        </w:tc>
        <w:tc>
          <w:tcPr>
            <w:tcW w:w="1996" w:type="dxa"/>
            <w:tcBorders>
              <w:top w:val="single" w:color="auto" w:sz="4" w:space="0"/>
              <w:left w:val="single" w:color="auto" w:sz="4" w:space="0"/>
              <w:bottom w:val="single" w:color="auto" w:sz="4" w:space="0"/>
              <w:right w:val="single" w:color="auto" w:sz="4" w:space="0"/>
            </w:tcBorders>
          </w:tcPr>
          <w:p w14:paraId="064C9BF0">
            <w:pPr>
              <w:pStyle w:val="53"/>
              <w:rPr>
                <w:ins w:id="3585" w:author="cmcc-chunxia Guo" w:date="2025-08-11T16:10:12Z"/>
                <w:rFonts w:cs="Arial"/>
              </w:rPr>
            </w:pPr>
            <w:ins w:id="3586" w:author="cmcc-chunxia Guo" w:date="2025-08-11T16:10:12Z">
              <w:r>
                <w:rPr>
                  <w:rFonts w:cs="Arial"/>
                </w:rPr>
                <w:t>832 – 862 MHz</w:t>
              </w:r>
            </w:ins>
          </w:p>
        </w:tc>
        <w:tc>
          <w:tcPr>
            <w:tcW w:w="879" w:type="dxa"/>
            <w:tcBorders>
              <w:top w:val="single" w:color="auto" w:sz="4" w:space="0"/>
              <w:left w:val="single" w:color="auto" w:sz="4" w:space="0"/>
              <w:bottom w:val="single" w:color="auto" w:sz="4" w:space="0"/>
              <w:right w:val="single" w:color="auto" w:sz="4" w:space="0"/>
            </w:tcBorders>
          </w:tcPr>
          <w:p w14:paraId="72450B6C">
            <w:pPr>
              <w:pStyle w:val="53"/>
              <w:rPr>
                <w:ins w:id="3587" w:author="cmcc-chunxia Guo" w:date="2025-08-11T16:10:12Z"/>
                <w:rFonts w:cs="Arial"/>
              </w:rPr>
            </w:pPr>
            <w:ins w:id="3588" w:author="cmcc-chunxia Guo" w:date="2025-08-11T16:10:12Z">
              <w:r>
                <w:rPr>
                  <w:rFonts w:cs="Arial"/>
                </w:rPr>
                <w:t>-96 dBm</w:t>
              </w:r>
            </w:ins>
          </w:p>
        </w:tc>
        <w:tc>
          <w:tcPr>
            <w:tcW w:w="879" w:type="dxa"/>
            <w:tcBorders>
              <w:top w:val="single" w:color="auto" w:sz="4" w:space="0"/>
              <w:left w:val="single" w:color="auto" w:sz="4" w:space="0"/>
              <w:bottom w:val="single" w:color="auto" w:sz="4" w:space="0"/>
              <w:right w:val="single" w:color="auto" w:sz="4" w:space="0"/>
            </w:tcBorders>
          </w:tcPr>
          <w:p w14:paraId="466F11FF">
            <w:pPr>
              <w:pStyle w:val="53"/>
              <w:rPr>
                <w:ins w:id="3589" w:author="cmcc-chunxia Guo" w:date="2025-08-11T16:10:12Z"/>
                <w:rFonts w:cs="Arial"/>
              </w:rPr>
            </w:pPr>
            <w:ins w:id="3590" w:author="cmcc-chunxia Guo" w:date="2025-08-11T16:10:12Z">
              <w:r>
                <w:rPr>
                  <w:rFonts w:cs="v5.0.0"/>
                </w:rPr>
                <w:t>-91 dBm</w:t>
              </w:r>
            </w:ins>
          </w:p>
        </w:tc>
        <w:tc>
          <w:tcPr>
            <w:tcW w:w="880" w:type="dxa"/>
            <w:tcBorders>
              <w:top w:val="single" w:color="auto" w:sz="4" w:space="0"/>
              <w:left w:val="single" w:color="auto" w:sz="4" w:space="0"/>
              <w:bottom w:val="single" w:color="auto" w:sz="4" w:space="0"/>
              <w:right w:val="single" w:color="auto" w:sz="4" w:space="0"/>
            </w:tcBorders>
          </w:tcPr>
          <w:p w14:paraId="5F1ADDE3">
            <w:pPr>
              <w:pStyle w:val="53"/>
              <w:rPr>
                <w:ins w:id="3591" w:author="cmcc-chunxia Guo" w:date="2025-08-11T16:10:12Z"/>
                <w:rFonts w:cs="Arial"/>
              </w:rPr>
            </w:pPr>
            <w:ins w:id="3592" w:author="cmcc-chunxia Guo" w:date="2025-08-11T16:10:12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14:paraId="76EC3885">
            <w:pPr>
              <w:pStyle w:val="53"/>
              <w:rPr>
                <w:ins w:id="3593" w:author="cmcc-chunxia Guo" w:date="2025-08-11T16:10:12Z"/>
                <w:rFonts w:cs="Arial"/>
              </w:rPr>
            </w:pPr>
            <w:ins w:id="3594" w:author="cmcc-chunxia Guo" w:date="2025-08-11T16:10:12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14:paraId="3644B8F3">
            <w:pPr>
              <w:pStyle w:val="53"/>
              <w:rPr>
                <w:ins w:id="3595" w:author="cmcc-chunxia Guo" w:date="2025-08-11T16:10:12Z"/>
                <w:rFonts w:cs="Arial"/>
              </w:rPr>
            </w:pPr>
          </w:p>
        </w:tc>
      </w:tr>
      <w:tr w14:paraId="35D89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96"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749AD19B">
            <w:pPr>
              <w:pStyle w:val="53"/>
              <w:rPr>
                <w:ins w:id="3597" w:author="cmcc-chunxia Guo" w:date="2025-08-11T16:10:12Z"/>
                <w:rFonts w:cs="v5.0.0"/>
                <w:lang w:val="sv-SE" w:eastAsia="zh-CN"/>
              </w:rPr>
            </w:pPr>
            <w:ins w:id="3598" w:author="cmcc-chunxia Guo" w:date="2025-08-11T16:10:12Z">
              <w:r>
                <w:rPr>
                  <w:rFonts w:cs="Arial"/>
                  <w:lang w:val="sv-SE"/>
                </w:rPr>
                <w:t>UTRA FDD Band XXI or E-UTRA Band 21</w:t>
              </w:r>
            </w:ins>
          </w:p>
        </w:tc>
        <w:tc>
          <w:tcPr>
            <w:tcW w:w="1996" w:type="dxa"/>
            <w:tcBorders>
              <w:top w:val="single" w:color="auto" w:sz="4" w:space="0"/>
              <w:left w:val="single" w:color="auto" w:sz="4" w:space="0"/>
              <w:bottom w:val="single" w:color="auto" w:sz="4" w:space="0"/>
              <w:right w:val="single" w:color="auto" w:sz="4" w:space="0"/>
            </w:tcBorders>
          </w:tcPr>
          <w:p w14:paraId="3079CAAE">
            <w:pPr>
              <w:pStyle w:val="53"/>
              <w:rPr>
                <w:ins w:id="3599" w:author="cmcc-chunxia Guo" w:date="2025-08-11T16:10:12Z"/>
                <w:rFonts w:cs="Arial"/>
              </w:rPr>
            </w:pPr>
            <w:ins w:id="3600" w:author="cmcc-chunxia Guo" w:date="2025-08-11T16:10:12Z">
              <w:r>
                <w:rPr>
                  <w:rFonts w:cs="Arial"/>
                </w:rPr>
                <w:t>1447.9 – 1462.9 MHz</w:t>
              </w:r>
            </w:ins>
          </w:p>
        </w:tc>
        <w:tc>
          <w:tcPr>
            <w:tcW w:w="879" w:type="dxa"/>
            <w:tcBorders>
              <w:top w:val="single" w:color="auto" w:sz="4" w:space="0"/>
              <w:left w:val="single" w:color="auto" w:sz="4" w:space="0"/>
              <w:bottom w:val="single" w:color="auto" w:sz="4" w:space="0"/>
              <w:right w:val="single" w:color="auto" w:sz="4" w:space="0"/>
            </w:tcBorders>
          </w:tcPr>
          <w:p w14:paraId="01E7E67E">
            <w:pPr>
              <w:pStyle w:val="53"/>
              <w:rPr>
                <w:ins w:id="3601" w:author="cmcc-chunxia Guo" w:date="2025-08-11T16:10:12Z"/>
                <w:rFonts w:cs="Arial"/>
              </w:rPr>
            </w:pPr>
            <w:ins w:id="3602" w:author="cmcc-chunxia Guo" w:date="2025-08-11T16:10:12Z">
              <w:r>
                <w:rPr>
                  <w:rFonts w:cs="Arial"/>
                </w:rPr>
                <w:t>-96 dBm</w:t>
              </w:r>
            </w:ins>
          </w:p>
        </w:tc>
        <w:tc>
          <w:tcPr>
            <w:tcW w:w="879" w:type="dxa"/>
            <w:tcBorders>
              <w:top w:val="single" w:color="auto" w:sz="4" w:space="0"/>
              <w:left w:val="single" w:color="auto" w:sz="4" w:space="0"/>
              <w:bottom w:val="single" w:color="auto" w:sz="4" w:space="0"/>
              <w:right w:val="single" w:color="auto" w:sz="4" w:space="0"/>
            </w:tcBorders>
          </w:tcPr>
          <w:p w14:paraId="6B15720B">
            <w:pPr>
              <w:pStyle w:val="53"/>
              <w:rPr>
                <w:ins w:id="3603" w:author="cmcc-chunxia Guo" w:date="2025-08-11T16:10:12Z"/>
                <w:rFonts w:cs="Arial"/>
              </w:rPr>
            </w:pPr>
            <w:ins w:id="3604" w:author="cmcc-chunxia Guo" w:date="2025-08-11T16:10:12Z">
              <w:r>
                <w:rPr>
                  <w:rFonts w:cs="v5.0.0"/>
                </w:rPr>
                <w:t>-91 dBm</w:t>
              </w:r>
            </w:ins>
          </w:p>
        </w:tc>
        <w:tc>
          <w:tcPr>
            <w:tcW w:w="880" w:type="dxa"/>
            <w:tcBorders>
              <w:top w:val="single" w:color="auto" w:sz="4" w:space="0"/>
              <w:left w:val="single" w:color="auto" w:sz="4" w:space="0"/>
              <w:bottom w:val="single" w:color="auto" w:sz="4" w:space="0"/>
              <w:right w:val="single" w:color="auto" w:sz="4" w:space="0"/>
            </w:tcBorders>
          </w:tcPr>
          <w:p w14:paraId="6A258BF0">
            <w:pPr>
              <w:pStyle w:val="53"/>
              <w:rPr>
                <w:ins w:id="3605" w:author="cmcc-chunxia Guo" w:date="2025-08-11T16:10:12Z"/>
                <w:rFonts w:cs="Arial"/>
              </w:rPr>
            </w:pPr>
            <w:ins w:id="3606" w:author="cmcc-chunxia Guo" w:date="2025-08-11T16:10:12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14:paraId="0CA201FD">
            <w:pPr>
              <w:pStyle w:val="53"/>
              <w:rPr>
                <w:ins w:id="3607" w:author="cmcc-chunxia Guo" w:date="2025-08-11T16:10:12Z"/>
                <w:rFonts w:cs="Arial"/>
              </w:rPr>
            </w:pPr>
            <w:ins w:id="3608" w:author="cmcc-chunxia Guo" w:date="2025-08-11T16:10:12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14:paraId="253677E4">
            <w:pPr>
              <w:pStyle w:val="53"/>
              <w:rPr>
                <w:ins w:id="3609" w:author="cmcc-chunxia Guo" w:date="2025-08-11T16:10:12Z"/>
                <w:rFonts w:cs="Arial"/>
              </w:rPr>
            </w:pPr>
            <w:ins w:id="3610" w:author="cmcc-chunxia Guo" w:date="2025-08-11T16:10:12Z">
              <w:r>
                <w:rPr>
                  <w:rFonts w:cs="v5.0.0"/>
                  <w:lang w:eastAsia="ja-JP"/>
                </w:rPr>
                <w:t>This is not applicable to BS operating in Band n50, n75, n92 or n94</w:t>
              </w:r>
            </w:ins>
          </w:p>
        </w:tc>
      </w:tr>
      <w:tr w14:paraId="11142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11"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44D8441E">
            <w:pPr>
              <w:pStyle w:val="53"/>
              <w:rPr>
                <w:ins w:id="3612" w:author="cmcc-chunxia Guo" w:date="2025-08-11T16:10:12Z"/>
                <w:rFonts w:cs="v5.0.0"/>
                <w:lang w:val="sv-SE" w:eastAsia="zh-CN"/>
              </w:rPr>
            </w:pPr>
            <w:ins w:id="3613" w:author="cmcc-chunxia Guo" w:date="2025-08-11T16:10:12Z">
              <w:r>
                <w:rPr>
                  <w:rFonts w:cs="Arial"/>
                  <w:lang w:val="sv-SE"/>
                </w:rPr>
                <w:t>UTRA FDD Band XXII or E-UTRA Band 22</w:t>
              </w:r>
            </w:ins>
          </w:p>
        </w:tc>
        <w:tc>
          <w:tcPr>
            <w:tcW w:w="1996" w:type="dxa"/>
            <w:tcBorders>
              <w:top w:val="single" w:color="auto" w:sz="4" w:space="0"/>
              <w:left w:val="single" w:color="auto" w:sz="4" w:space="0"/>
              <w:bottom w:val="single" w:color="auto" w:sz="4" w:space="0"/>
              <w:right w:val="single" w:color="auto" w:sz="4" w:space="0"/>
            </w:tcBorders>
          </w:tcPr>
          <w:p w14:paraId="2F389677">
            <w:pPr>
              <w:pStyle w:val="53"/>
              <w:rPr>
                <w:ins w:id="3614" w:author="cmcc-chunxia Guo" w:date="2025-08-11T16:10:12Z"/>
                <w:rFonts w:cs="Arial"/>
              </w:rPr>
            </w:pPr>
            <w:ins w:id="3615" w:author="cmcc-chunxia Guo" w:date="2025-08-11T16:10:12Z">
              <w:r>
                <w:rPr>
                  <w:rFonts w:cs="Arial"/>
                </w:rPr>
                <w:t>3410 – 3490 MHz</w:t>
              </w:r>
            </w:ins>
          </w:p>
        </w:tc>
        <w:tc>
          <w:tcPr>
            <w:tcW w:w="879" w:type="dxa"/>
            <w:tcBorders>
              <w:top w:val="single" w:color="auto" w:sz="4" w:space="0"/>
              <w:left w:val="single" w:color="auto" w:sz="4" w:space="0"/>
              <w:bottom w:val="single" w:color="auto" w:sz="4" w:space="0"/>
              <w:right w:val="single" w:color="auto" w:sz="4" w:space="0"/>
            </w:tcBorders>
          </w:tcPr>
          <w:p w14:paraId="350A9EB2">
            <w:pPr>
              <w:pStyle w:val="53"/>
              <w:rPr>
                <w:ins w:id="3616" w:author="cmcc-chunxia Guo" w:date="2025-08-11T16:10:12Z"/>
                <w:rFonts w:cs="Arial"/>
              </w:rPr>
            </w:pPr>
            <w:ins w:id="3617" w:author="cmcc-chunxia Guo" w:date="2025-08-11T16:10:12Z">
              <w:r>
                <w:rPr>
                  <w:rFonts w:cs="Arial"/>
                </w:rPr>
                <w:t>-96 dBm</w:t>
              </w:r>
            </w:ins>
          </w:p>
        </w:tc>
        <w:tc>
          <w:tcPr>
            <w:tcW w:w="879" w:type="dxa"/>
            <w:tcBorders>
              <w:top w:val="single" w:color="auto" w:sz="4" w:space="0"/>
              <w:left w:val="single" w:color="auto" w:sz="4" w:space="0"/>
              <w:bottom w:val="single" w:color="auto" w:sz="4" w:space="0"/>
              <w:right w:val="single" w:color="auto" w:sz="4" w:space="0"/>
            </w:tcBorders>
          </w:tcPr>
          <w:p w14:paraId="3784DE97">
            <w:pPr>
              <w:pStyle w:val="53"/>
              <w:rPr>
                <w:ins w:id="3618" w:author="cmcc-chunxia Guo" w:date="2025-08-11T16:10:12Z"/>
                <w:rFonts w:cs="Arial"/>
              </w:rPr>
            </w:pPr>
            <w:ins w:id="3619" w:author="cmcc-chunxia Guo" w:date="2025-08-11T16:10:12Z">
              <w:r>
                <w:rPr>
                  <w:rFonts w:cs="v5.0.0"/>
                </w:rPr>
                <w:t>-91 dBm</w:t>
              </w:r>
            </w:ins>
          </w:p>
        </w:tc>
        <w:tc>
          <w:tcPr>
            <w:tcW w:w="880" w:type="dxa"/>
            <w:tcBorders>
              <w:top w:val="single" w:color="auto" w:sz="4" w:space="0"/>
              <w:left w:val="single" w:color="auto" w:sz="4" w:space="0"/>
              <w:bottom w:val="single" w:color="auto" w:sz="4" w:space="0"/>
              <w:right w:val="single" w:color="auto" w:sz="4" w:space="0"/>
            </w:tcBorders>
          </w:tcPr>
          <w:p w14:paraId="31634EDA">
            <w:pPr>
              <w:pStyle w:val="53"/>
              <w:rPr>
                <w:ins w:id="3620" w:author="cmcc-chunxia Guo" w:date="2025-08-11T16:10:12Z"/>
                <w:rFonts w:cs="Arial"/>
              </w:rPr>
            </w:pPr>
            <w:ins w:id="3621" w:author="cmcc-chunxia Guo" w:date="2025-08-11T16:10:12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14:paraId="29B094B8">
            <w:pPr>
              <w:pStyle w:val="53"/>
              <w:rPr>
                <w:ins w:id="3622" w:author="cmcc-chunxia Guo" w:date="2025-08-11T16:10:12Z"/>
                <w:rFonts w:cs="Arial"/>
              </w:rPr>
            </w:pPr>
            <w:ins w:id="3623" w:author="cmcc-chunxia Guo" w:date="2025-08-11T16:10:12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14:paraId="6E1529AB">
            <w:pPr>
              <w:pStyle w:val="53"/>
              <w:rPr>
                <w:ins w:id="3624" w:author="cmcc-chunxia Guo" w:date="2025-08-11T16:10:12Z"/>
                <w:rFonts w:cs="Arial"/>
              </w:rPr>
            </w:pPr>
            <w:ins w:id="3625" w:author="cmcc-chunxia Guo" w:date="2025-08-11T16:10:12Z">
              <w:r>
                <w:rPr>
                  <w:rFonts w:cs="Arial"/>
                </w:rPr>
                <w:t>This is not applicable to BS operating in Band n48, n77 or n78</w:t>
              </w:r>
            </w:ins>
          </w:p>
        </w:tc>
      </w:tr>
      <w:tr w14:paraId="12E62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26"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032E15F5">
            <w:pPr>
              <w:pStyle w:val="53"/>
              <w:rPr>
                <w:ins w:id="3627" w:author="cmcc-chunxia Guo" w:date="2025-08-11T16:10:12Z"/>
                <w:rFonts w:cs="v5.0.0"/>
                <w:lang w:eastAsia="zh-CN"/>
              </w:rPr>
            </w:pPr>
            <w:ins w:id="3628" w:author="cmcc-chunxia Guo" w:date="2025-08-11T16:10:12Z">
              <w:r>
                <w:rPr>
                  <w:rFonts w:cs="Arial"/>
                </w:rPr>
                <w:t>E-UTRA Band 24</w:t>
              </w:r>
            </w:ins>
            <w:ins w:id="3629" w:author="cmcc-chunxia Guo" w:date="2025-08-11T16:10:12Z">
              <w:r>
                <w:rPr>
                  <w:rFonts w:cs="Arial"/>
                  <w:lang w:eastAsia="en-GB"/>
                </w:rPr>
                <w:t xml:space="preserve"> or NR Band n24</w:t>
              </w:r>
            </w:ins>
          </w:p>
        </w:tc>
        <w:tc>
          <w:tcPr>
            <w:tcW w:w="1996" w:type="dxa"/>
            <w:tcBorders>
              <w:top w:val="single" w:color="auto" w:sz="4" w:space="0"/>
              <w:left w:val="single" w:color="auto" w:sz="4" w:space="0"/>
              <w:bottom w:val="single" w:color="auto" w:sz="4" w:space="0"/>
              <w:right w:val="single" w:color="auto" w:sz="4" w:space="0"/>
            </w:tcBorders>
          </w:tcPr>
          <w:p w14:paraId="05FF0A6F">
            <w:pPr>
              <w:pStyle w:val="53"/>
              <w:rPr>
                <w:ins w:id="3630" w:author="cmcc-chunxia Guo" w:date="2025-08-11T16:10:12Z"/>
                <w:rFonts w:cs="Arial"/>
              </w:rPr>
            </w:pPr>
            <w:ins w:id="3631" w:author="cmcc-chunxia Guo" w:date="2025-08-11T16:10:12Z">
              <w:r>
                <w:rPr>
                  <w:rFonts w:cs="Arial"/>
                </w:rPr>
                <w:t>1626.5 – 1660.5 MHz</w:t>
              </w:r>
            </w:ins>
          </w:p>
        </w:tc>
        <w:tc>
          <w:tcPr>
            <w:tcW w:w="879" w:type="dxa"/>
            <w:tcBorders>
              <w:top w:val="single" w:color="auto" w:sz="4" w:space="0"/>
              <w:left w:val="single" w:color="auto" w:sz="4" w:space="0"/>
              <w:bottom w:val="single" w:color="auto" w:sz="4" w:space="0"/>
              <w:right w:val="single" w:color="auto" w:sz="4" w:space="0"/>
            </w:tcBorders>
          </w:tcPr>
          <w:p w14:paraId="3254A61E">
            <w:pPr>
              <w:pStyle w:val="53"/>
              <w:rPr>
                <w:ins w:id="3632" w:author="cmcc-chunxia Guo" w:date="2025-08-11T16:10:12Z"/>
                <w:rFonts w:cs="Arial"/>
              </w:rPr>
            </w:pPr>
            <w:ins w:id="3633" w:author="cmcc-chunxia Guo" w:date="2025-08-11T16:10:12Z">
              <w:r>
                <w:rPr>
                  <w:rFonts w:cs="Arial"/>
                </w:rPr>
                <w:t>-96 dBm</w:t>
              </w:r>
            </w:ins>
          </w:p>
        </w:tc>
        <w:tc>
          <w:tcPr>
            <w:tcW w:w="879" w:type="dxa"/>
            <w:tcBorders>
              <w:top w:val="single" w:color="auto" w:sz="4" w:space="0"/>
              <w:left w:val="single" w:color="auto" w:sz="4" w:space="0"/>
              <w:bottom w:val="single" w:color="auto" w:sz="4" w:space="0"/>
              <w:right w:val="single" w:color="auto" w:sz="4" w:space="0"/>
            </w:tcBorders>
          </w:tcPr>
          <w:p w14:paraId="162B3733">
            <w:pPr>
              <w:pStyle w:val="53"/>
              <w:rPr>
                <w:ins w:id="3634" w:author="cmcc-chunxia Guo" w:date="2025-08-11T16:10:12Z"/>
                <w:rFonts w:cs="Arial"/>
              </w:rPr>
            </w:pPr>
            <w:ins w:id="3635" w:author="cmcc-chunxia Guo" w:date="2025-08-11T16:10:12Z">
              <w:r>
                <w:rPr>
                  <w:rFonts w:cs="v5.0.0"/>
                </w:rPr>
                <w:t>-91 dBm</w:t>
              </w:r>
            </w:ins>
          </w:p>
        </w:tc>
        <w:tc>
          <w:tcPr>
            <w:tcW w:w="880" w:type="dxa"/>
            <w:tcBorders>
              <w:top w:val="single" w:color="auto" w:sz="4" w:space="0"/>
              <w:left w:val="single" w:color="auto" w:sz="4" w:space="0"/>
              <w:bottom w:val="single" w:color="auto" w:sz="4" w:space="0"/>
              <w:right w:val="single" w:color="auto" w:sz="4" w:space="0"/>
            </w:tcBorders>
          </w:tcPr>
          <w:p w14:paraId="333CBA7D">
            <w:pPr>
              <w:pStyle w:val="53"/>
              <w:rPr>
                <w:ins w:id="3636" w:author="cmcc-chunxia Guo" w:date="2025-08-11T16:10:12Z"/>
                <w:rFonts w:cs="Arial"/>
              </w:rPr>
            </w:pPr>
            <w:ins w:id="3637" w:author="cmcc-chunxia Guo" w:date="2025-08-11T16:10:12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14:paraId="2C0116EB">
            <w:pPr>
              <w:pStyle w:val="53"/>
              <w:rPr>
                <w:ins w:id="3638" w:author="cmcc-chunxia Guo" w:date="2025-08-11T16:10:12Z"/>
                <w:rFonts w:cs="Arial"/>
              </w:rPr>
            </w:pPr>
            <w:ins w:id="3639" w:author="cmcc-chunxia Guo" w:date="2025-08-11T16:10:12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14:paraId="53235DD8">
            <w:pPr>
              <w:pStyle w:val="53"/>
              <w:rPr>
                <w:ins w:id="3640" w:author="cmcc-chunxia Guo" w:date="2025-08-11T16:10:12Z"/>
                <w:rFonts w:cs="Arial"/>
              </w:rPr>
            </w:pPr>
          </w:p>
        </w:tc>
      </w:tr>
      <w:tr w14:paraId="6E7B3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41"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366D65A1">
            <w:pPr>
              <w:pStyle w:val="53"/>
              <w:rPr>
                <w:ins w:id="3642" w:author="cmcc-chunxia Guo" w:date="2025-08-11T16:10:12Z"/>
                <w:rFonts w:cs="Arial"/>
                <w:lang w:val="sv-SE"/>
              </w:rPr>
            </w:pPr>
            <w:ins w:id="3643" w:author="cmcc-chunxia Guo" w:date="2025-08-11T16:10:12Z">
              <w:r>
                <w:rPr>
                  <w:rFonts w:cs="Arial"/>
                  <w:lang w:val="sv-SE"/>
                </w:rPr>
                <w:t>UTRA FDD Band XXV or</w:t>
              </w:r>
            </w:ins>
          </w:p>
          <w:p w14:paraId="16A57EC5">
            <w:pPr>
              <w:pStyle w:val="53"/>
              <w:rPr>
                <w:ins w:id="3644" w:author="cmcc-chunxia Guo" w:date="2025-08-11T16:10:12Z"/>
                <w:rFonts w:cs="v5.0.0"/>
                <w:lang w:val="sv-SE" w:eastAsia="zh-CN"/>
              </w:rPr>
            </w:pPr>
            <w:ins w:id="3645" w:author="cmcc-chunxia Guo" w:date="2025-08-11T16:10:12Z">
              <w:r>
                <w:rPr>
                  <w:rFonts w:cs="Arial"/>
                  <w:lang w:val="sv-SE"/>
                </w:rPr>
                <w:t>E-UTRA Band 25 or NR Band n25</w:t>
              </w:r>
            </w:ins>
          </w:p>
        </w:tc>
        <w:tc>
          <w:tcPr>
            <w:tcW w:w="1996" w:type="dxa"/>
            <w:tcBorders>
              <w:top w:val="single" w:color="auto" w:sz="4" w:space="0"/>
              <w:left w:val="single" w:color="auto" w:sz="4" w:space="0"/>
              <w:bottom w:val="single" w:color="auto" w:sz="4" w:space="0"/>
              <w:right w:val="single" w:color="auto" w:sz="4" w:space="0"/>
            </w:tcBorders>
          </w:tcPr>
          <w:p w14:paraId="6DE845C7">
            <w:pPr>
              <w:pStyle w:val="53"/>
              <w:rPr>
                <w:ins w:id="3646" w:author="cmcc-chunxia Guo" w:date="2025-08-11T16:10:12Z"/>
                <w:rFonts w:cs="Arial"/>
              </w:rPr>
            </w:pPr>
            <w:ins w:id="3647" w:author="cmcc-chunxia Guo" w:date="2025-08-11T16:10:12Z">
              <w:r>
                <w:rPr>
                  <w:rFonts w:cs="Arial"/>
                </w:rPr>
                <w:t>1850 – 1915 MHz</w:t>
              </w:r>
            </w:ins>
          </w:p>
        </w:tc>
        <w:tc>
          <w:tcPr>
            <w:tcW w:w="879" w:type="dxa"/>
            <w:tcBorders>
              <w:top w:val="single" w:color="auto" w:sz="4" w:space="0"/>
              <w:left w:val="single" w:color="auto" w:sz="4" w:space="0"/>
              <w:bottom w:val="single" w:color="auto" w:sz="4" w:space="0"/>
              <w:right w:val="single" w:color="auto" w:sz="4" w:space="0"/>
            </w:tcBorders>
          </w:tcPr>
          <w:p w14:paraId="66ADF9BD">
            <w:pPr>
              <w:pStyle w:val="53"/>
              <w:rPr>
                <w:ins w:id="3648" w:author="cmcc-chunxia Guo" w:date="2025-08-11T16:10:12Z"/>
                <w:rFonts w:cs="Arial"/>
              </w:rPr>
            </w:pPr>
            <w:ins w:id="3649" w:author="cmcc-chunxia Guo" w:date="2025-08-11T16:10:12Z">
              <w:r>
                <w:rPr>
                  <w:rFonts w:cs="Arial"/>
                </w:rPr>
                <w:t>-96 dBm</w:t>
              </w:r>
            </w:ins>
          </w:p>
        </w:tc>
        <w:tc>
          <w:tcPr>
            <w:tcW w:w="879" w:type="dxa"/>
            <w:tcBorders>
              <w:top w:val="single" w:color="auto" w:sz="4" w:space="0"/>
              <w:left w:val="single" w:color="auto" w:sz="4" w:space="0"/>
              <w:bottom w:val="single" w:color="auto" w:sz="4" w:space="0"/>
              <w:right w:val="single" w:color="auto" w:sz="4" w:space="0"/>
            </w:tcBorders>
          </w:tcPr>
          <w:p w14:paraId="0D0CFA3F">
            <w:pPr>
              <w:pStyle w:val="53"/>
              <w:rPr>
                <w:ins w:id="3650" w:author="cmcc-chunxia Guo" w:date="2025-08-11T16:10:12Z"/>
                <w:rFonts w:cs="Arial"/>
              </w:rPr>
            </w:pPr>
            <w:ins w:id="3651" w:author="cmcc-chunxia Guo" w:date="2025-08-11T16:10:12Z">
              <w:r>
                <w:rPr>
                  <w:rFonts w:cs="v5.0.0"/>
                </w:rPr>
                <w:t>-91 dBm</w:t>
              </w:r>
            </w:ins>
          </w:p>
        </w:tc>
        <w:tc>
          <w:tcPr>
            <w:tcW w:w="880" w:type="dxa"/>
            <w:tcBorders>
              <w:top w:val="single" w:color="auto" w:sz="4" w:space="0"/>
              <w:left w:val="single" w:color="auto" w:sz="4" w:space="0"/>
              <w:bottom w:val="single" w:color="auto" w:sz="4" w:space="0"/>
              <w:right w:val="single" w:color="auto" w:sz="4" w:space="0"/>
            </w:tcBorders>
          </w:tcPr>
          <w:p w14:paraId="24D75ECB">
            <w:pPr>
              <w:pStyle w:val="53"/>
              <w:rPr>
                <w:ins w:id="3652" w:author="cmcc-chunxia Guo" w:date="2025-08-11T16:10:12Z"/>
                <w:rFonts w:cs="Arial"/>
              </w:rPr>
            </w:pPr>
            <w:ins w:id="3653" w:author="cmcc-chunxia Guo" w:date="2025-08-11T16:10:12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14:paraId="24A0AF66">
            <w:pPr>
              <w:pStyle w:val="53"/>
              <w:rPr>
                <w:ins w:id="3654" w:author="cmcc-chunxia Guo" w:date="2025-08-11T16:10:12Z"/>
                <w:rFonts w:cs="Arial"/>
              </w:rPr>
            </w:pPr>
            <w:ins w:id="3655" w:author="cmcc-chunxia Guo" w:date="2025-08-11T16:10:12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14:paraId="1FB4EE3C">
            <w:pPr>
              <w:pStyle w:val="53"/>
              <w:rPr>
                <w:ins w:id="3656" w:author="cmcc-chunxia Guo" w:date="2025-08-11T16:10:12Z"/>
                <w:rFonts w:cs="Arial"/>
              </w:rPr>
            </w:pPr>
          </w:p>
        </w:tc>
      </w:tr>
      <w:tr w14:paraId="55CFC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57"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67E37894">
            <w:pPr>
              <w:pStyle w:val="53"/>
              <w:rPr>
                <w:ins w:id="3658" w:author="cmcc-chunxia Guo" w:date="2025-08-11T16:10:12Z"/>
                <w:rFonts w:cs="Arial"/>
                <w:lang w:val="sv-SE"/>
              </w:rPr>
            </w:pPr>
            <w:ins w:id="3659" w:author="cmcc-chunxia Guo" w:date="2025-08-11T16:10:12Z">
              <w:r>
                <w:rPr>
                  <w:rFonts w:cs="Arial"/>
                  <w:lang w:val="sv-SE"/>
                </w:rPr>
                <w:t>UTRA FDD Band XXVI or</w:t>
              </w:r>
            </w:ins>
          </w:p>
          <w:p w14:paraId="21AA4BFB">
            <w:pPr>
              <w:pStyle w:val="53"/>
              <w:rPr>
                <w:ins w:id="3660" w:author="cmcc-chunxia Guo" w:date="2025-08-11T16:10:12Z"/>
                <w:rFonts w:cs="v5.0.0"/>
                <w:lang w:val="sv-SE" w:eastAsia="zh-CN"/>
              </w:rPr>
            </w:pPr>
            <w:ins w:id="3661" w:author="cmcc-chunxia Guo" w:date="2025-08-11T16:10:12Z">
              <w:r>
                <w:rPr>
                  <w:rFonts w:cs="Arial"/>
                  <w:lang w:val="sv-SE"/>
                </w:rPr>
                <w:t>E-UTRA Band 26 or NR Band n26</w:t>
              </w:r>
            </w:ins>
          </w:p>
        </w:tc>
        <w:tc>
          <w:tcPr>
            <w:tcW w:w="1996" w:type="dxa"/>
            <w:tcBorders>
              <w:top w:val="single" w:color="auto" w:sz="4" w:space="0"/>
              <w:left w:val="single" w:color="auto" w:sz="4" w:space="0"/>
              <w:bottom w:val="single" w:color="auto" w:sz="4" w:space="0"/>
              <w:right w:val="single" w:color="auto" w:sz="4" w:space="0"/>
            </w:tcBorders>
          </w:tcPr>
          <w:p w14:paraId="622F25DB">
            <w:pPr>
              <w:pStyle w:val="53"/>
              <w:rPr>
                <w:ins w:id="3662" w:author="cmcc-chunxia Guo" w:date="2025-08-11T16:10:12Z"/>
                <w:rFonts w:cs="Arial"/>
              </w:rPr>
            </w:pPr>
            <w:ins w:id="3663" w:author="cmcc-chunxia Guo" w:date="2025-08-11T16:10:12Z">
              <w:r>
                <w:rPr>
                  <w:rFonts w:cs="Arial"/>
                </w:rPr>
                <w:t>814 – 849 MHz</w:t>
              </w:r>
            </w:ins>
          </w:p>
        </w:tc>
        <w:tc>
          <w:tcPr>
            <w:tcW w:w="879" w:type="dxa"/>
            <w:tcBorders>
              <w:top w:val="single" w:color="auto" w:sz="4" w:space="0"/>
              <w:left w:val="single" w:color="auto" w:sz="4" w:space="0"/>
              <w:bottom w:val="single" w:color="auto" w:sz="4" w:space="0"/>
              <w:right w:val="single" w:color="auto" w:sz="4" w:space="0"/>
            </w:tcBorders>
          </w:tcPr>
          <w:p w14:paraId="09BA14B6">
            <w:pPr>
              <w:pStyle w:val="53"/>
              <w:rPr>
                <w:ins w:id="3664" w:author="cmcc-chunxia Guo" w:date="2025-08-11T16:10:12Z"/>
                <w:rFonts w:cs="Arial"/>
              </w:rPr>
            </w:pPr>
            <w:ins w:id="3665" w:author="cmcc-chunxia Guo" w:date="2025-08-11T16:10:12Z">
              <w:r>
                <w:rPr>
                  <w:rFonts w:cs="Arial"/>
                </w:rPr>
                <w:t>-96 dBm</w:t>
              </w:r>
            </w:ins>
          </w:p>
        </w:tc>
        <w:tc>
          <w:tcPr>
            <w:tcW w:w="879" w:type="dxa"/>
            <w:tcBorders>
              <w:top w:val="single" w:color="auto" w:sz="4" w:space="0"/>
              <w:left w:val="single" w:color="auto" w:sz="4" w:space="0"/>
              <w:bottom w:val="single" w:color="auto" w:sz="4" w:space="0"/>
              <w:right w:val="single" w:color="auto" w:sz="4" w:space="0"/>
            </w:tcBorders>
          </w:tcPr>
          <w:p w14:paraId="6E60641F">
            <w:pPr>
              <w:pStyle w:val="53"/>
              <w:rPr>
                <w:ins w:id="3666" w:author="cmcc-chunxia Guo" w:date="2025-08-11T16:10:12Z"/>
                <w:rFonts w:cs="Arial"/>
              </w:rPr>
            </w:pPr>
            <w:ins w:id="3667" w:author="cmcc-chunxia Guo" w:date="2025-08-11T16:10:12Z">
              <w:r>
                <w:rPr>
                  <w:rFonts w:cs="v5.0.0"/>
                </w:rPr>
                <w:t>-91 dBm</w:t>
              </w:r>
            </w:ins>
          </w:p>
        </w:tc>
        <w:tc>
          <w:tcPr>
            <w:tcW w:w="880" w:type="dxa"/>
            <w:tcBorders>
              <w:top w:val="single" w:color="auto" w:sz="4" w:space="0"/>
              <w:left w:val="single" w:color="auto" w:sz="4" w:space="0"/>
              <w:bottom w:val="single" w:color="auto" w:sz="4" w:space="0"/>
              <w:right w:val="single" w:color="auto" w:sz="4" w:space="0"/>
            </w:tcBorders>
          </w:tcPr>
          <w:p w14:paraId="6B5B3C0A">
            <w:pPr>
              <w:pStyle w:val="53"/>
              <w:rPr>
                <w:ins w:id="3668" w:author="cmcc-chunxia Guo" w:date="2025-08-11T16:10:12Z"/>
                <w:rFonts w:cs="Arial"/>
              </w:rPr>
            </w:pPr>
            <w:ins w:id="3669" w:author="cmcc-chunxia Guo" w:date="2025-08-11T16:10:12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14:paraId="42F5198E">
            <w:pPr>
              <w:pStyle w:val="53"/>
              <w:rPr>
                <w:ins w:id="3670" w:author="cmcc-chunxia Guo" w:date="2025-08-11T16:10:12Z"/>
                <w:rFonts w:cs="Arial"/>
              </w:rPr>
            </w:pPr>
            <w:ins w:id="3671" w:author="cmcc-chunxia Guo" w:date="2025-08-11T16:10:12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14:paraId="1F0F4A3C">
            <w:pPr>
              <w:pStyle w:val="53"/>
              <w:rPr>
                <w:ins w:id="3672" w:author="cmcc-chunxia Guo" w:date="2025-08-11T16:10:12Z"/>
                <w:rFonts w:cs="Arial"/>
              </w:rPr>
            </w:pPr>
          </w:p>
        </w:tc>
      </w:tr>
      <w:tr w14:paraId="0111C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73"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53120F89">
            <w:pPr>
              <w:pStyle w:val="53"/>
              <w:rPr>
                <w:ins w:id="3674" w:author="cmcc-chunxia Guo" w:date="2025-08-11T16:10:12Z"/>
                <w:rFonts w:cs="v5.0.0"/>
                <w:lang w:eastAsia="zh-CN"/>
              </w:rPr>
            </w:pPr>
            <w:ins w:id="3675" w:author="cmcc-chunxia Guo" w:date="2025-08-11T16:10:12Z">
              <w:r>
                <w:rPr>
                  <w:rFonts w:cs="v5.0.0"/>
                </w:rPr>
                <w:t>E-UTRA Band 27</w:t>
              </w:r>
            </w:ins>
          </w:p>
        </w:tc>
        <w:tc>
          <w:tcPr>
            <w:tcW w:w="1996" w:type="dxa"/>
            <w:tcBorders>
              <w:top w:val="single" w:color="auto" w:sz="4" w:space="0"/>
              <w:left w:val="single" w:color="auto" w:sz="4" w:space="0"/>
              <w:bottom w:val="single" w:color="auto" w:sz="4" w:space="0"/>
              <w:right w:val="single" w:color="auto" w:sz="4" w:space="0"/>
            </w:tcBorders>
          </w:tcPr>
          <w:p w14:paraId="1269E3EF">
            <w:pPr>
              <w:pStyle w:val="53"/>
              <w:rPr>
                <w:ins w:id="3676" w:author="cmcc-chunxia Guo" w:date="2025-08-11T16:10:12Z"/>
                <w:rFonts w:cs="Arial"/>
              </w:rPr>
            </w:pPr>
            <w:ins w:id="3677" w:author="cmcc-chunxia Guo" w:date="2025-08-11T16:10:12Z">
              <w:r>
                <w:rPr>
                  <w:rFonts w:cs="Arial"/>
                </w:rPr>
                <w:t xml:space="preserve">807 – 824 MHz </w:t>
              </w:r>
            </w:ins>
          </w:p>
        </w:tc>
        <w:tc>
          <w:tcPr>
            <w:tcW w:w="879" w:type="dxa"/>
            <w:tcBorders>
              <w:top w:val="single" w:color="auto" w:sz="4" w:space="0"/>
              <w:left w:val="single" w:color="auto" w:sz="4" w:space="0"/>
              <w:bottom w:val="single" w:color="auto" w:sz="4" w:space="0"/>
              <w:right w:val="single" w:color="auto" w:sz="4" w:space="0"/>
            </w:tcBorders>
          </w:tcPr>
          <w:p w14:paraId="5223946F">
            <w:pPr>
              <w:pStyle w:val="53"/>
              <w:rPr>
                <w:ins w:id="3678" w:author="cmcc-chunxia Guo" w:date="2025-08-11T16:10:12Z"/>
                <w:rFonts w:cs="Arial"/>
              </w:rPr>
            </w:pPr>
            <w:ins w:id="3679" w:author="cmcc-chunxia Guo" w:date="2025-08-11T16:10:12Z">
              <w:r>
                <w:rPr>
                  <w:rFonts w:cs="Arial"/>
                </w:rPr>
                <w:t>-96 dBm</w:t>
              </w:r>
            </w:ins>
          </w:p>
        </w:tc>
        <w:tc>
          <w:tcPr>
            <w:tcW w:w="879" w:type="dxa"/>
            <w:tcBorders>
              <w:top w:val="single" w:color="auto" w:sz="4" w:space="0"/>
              <w:left w:val="single" w:color="auto" w:sz="4" w:space="0"/>
              <w:bottom w:val="single" w:color="auto" w:sz="4" w:space="0"/>
              <w:right w:val="single" w:color="auto" w:sz="4" w:space="0"/>
            </w:tcBorders>
          </w:tcPr>
          <w:p w14:paraId="5B3DD9A0">
            <w:pPr>
              <w:pStyle w:val="53"/>
              <w:rPr>
                <w:ins w:id="3680" w:author="cmcc-chunxia Guo" w:date="2025-08-11T16:10:12Z"/>
                <w:rFonts w:cs="Arial"/>
              </w:rPr>
            </w:pPr>
            <w:ins w:id="3681" w:author="cmcc-chunxia Guo" w:date="2025-08-11T16:10:12Z">
              <w:r>
                <w:rPr>
                  <w:rFonts w:cs="v5.0.0"/>
                </w:rPr>
                <w:t>-91 dBm</w:t>
              </w:r>
            </w:ins>
          </w:p>
        </w:tc>
        <w:tc>
          <w:tcPr>
            <w:tcW w:w="880" w:type="dxa"/>
            <w:tcBorders>
              <w:top w:val="single" w:color="auto" w:sz="4" w:space="0"/>
              <w:left w:val="single" w:color="auto" w:sz="4" w:space="0"/>
              <w:bottom w:val="single" w:color="auto" w:sz="4" w:space="0"/>
              <w:right w:val="single" w:color="auto" w:sz="4" w:space="0"/>
            </w:tcBorders>
          </w:tcPr>
          <w:p w14:paraId="4E363F28">
            <w:pPr>
              <w:pStyle w:val="53"/>
              <w:rPr>
                <w:ins w:id="3682" w:author="cmcc-chunxia Guo" w:date="2025-08-11T16:10:12Z"/>
                <w:rFonts w:cs="Arial"/>
              </w:rPr>
            </w:pPr>
            <w:ins w:id="3683" w:author="cmcc-chunxia Guo" w:date="2025-08-11T16:10:12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14:paraId="622D8F45">
            <w:pPr>
              <w:pStyle w:val="53"/>
              <w:rPr>
                <w:ins w:id="3684" w:author="cmcc-chunxia Guo" w:date="2025-08-11T16:10:12Z"/>
                <w:rFonts w:cs="Arial"/>
              </w:rPr>
            </w:pPr>
            <w:ins w:id="3685" w:author="cmcc-chunxia Guo" w:date="2025-08-11T16:10:12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14:paraId="459E10F8">
            <w:pPr>
              <w:pStyle w:val="53"/>
              <w:rPr>
                <w:ins w:id="3686" w:author="cmcc-chunxia Guo" w:date="2025-08-11T16:10:12Z"/>
                <w:rFonts w:cs="Arial"/>
              </w:rPr>
            </w:pPr>
          </w:p>
        </w:tc>
      </w:tr>
      <w:tr w14:paraId="73D05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87"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5A4CC9BB">
            <w:pPr>
              <w:pStyle w:val="53"/>
              <w:rPr>
                <w:ins w:id="3688" w:author="cmcc-chunxia Guo" w:date="2025-08-11T16:10:12Z"/>
                <w:rFonts w:cs="v5.0.0"/>
                <w:lang w:eastAsia="zh-CN"/>
              </w:rPr>
            </w:pPr>
            <w:ins w:id="3689" w:author="cmcc-chunxia Guo" w:date="2025-08-11T16:10:12Z">
              <w:r>
                <w:rPr>
                  <w:rFonts w:cs="Arial"/>
                </w:rPr>
                <w:t>E-UTRA Band 28 or NR Band n28</w:t>
              </w:r>
            </w:ins>
          </w:p>
        </w:tc>
        <w:tc>
          <w:tcPr>
            <w:tcW w:w="1996" w:type="dxa"/>
            <w:tcBorders>
              <w:top w:val="single" w:color="auto" w:sz="4" w:space="0"/>
              <w:left w:val="single" w:color="auto" w:sz="4" w:space="0"/>
              <w:bottom w:val="single" w:color="auto" w:sz="4" w:space="0"/>
              <w:right w:val="single" w:color="auto" w:sz="4" w:space="0"/>
            </w:tcBorders>
          </w:tcPr>
          <w:p w14:paraId="6D436E67">
            <w:pPr>
              <w:pStyle w:val="53"/>
              <w:rPr>
                <w:ins w:id="3690" w:author="cmcc-chunxia Guo" w:date="2025-08-11T16:10:12Z"/>
                <w:rFonts w:cs="Arial"/>
              </w:rPr>
            </w:pPr>
            <w:ins w:id="3691" w:author="cmcc-chunxia Guo" w:date="2025-08-11T16:10:12Z">
              <w:r>
                <w:rPr>
                  <w:rFonts w:cs="Arial"/>
                </w:rPr>
                <w:t>703 – 748 MHz</w:t>
              </w:r>
            </w:ins>
          </w:p>
        </w:tc>
        <w:tc>
          <w:tcPr>
            <w:tcW w:w="879" w:type="dxa"/>
            <w:tcBorders>
              <w:top w:val="single" w:color="auto" w:sz="4" w:space="0"/>
              <w:left w:val="single" w:color="auto" w:sz="4" w:space="0"/>
              <w:bottom w:val="single" w:color="auto" w:sz="4" w:space="0"/>
              <w:right w:val="single" w:color="auto" w:sz="4" w:space="0"/>
            </w:tcBorders>
          </w:tcPr>
          <w:p w14:paraId="70E2767B">
            <w:pPr>
              <w:pStyle w:val="53"/>
              <w:rPr>
                <w:ins w:id="3692" w:author="cmcc-chunxia Guo" w:date="2025-08-11T16:10:12Z"/>
                <w:rFonts w:cs="Arial"/>
              </w:rPr>
            </w:pPr>
            <w:ins w:id="3693" w:author="cmcc-chunxia Guo" w:date="2025-08-11T16:10:12Z">
              <w:r>
                <w:rPr>
                  <w:rFonts w:cs="Arial"/>
                </w:rPr>
                <w:t>-96 dBm</w:t>
              </w:r>
            </w:ins>
          </w:p>
        </w:tc>
        <w:tc>
          <w:tcPr>
            <w:tcW w:w="879" w:type="dxa"/>
            <w:tcBorders>
              <w:top w:val="single" w:color="auto" w:sz="4" w:space="0"/>
              <w:left w:val="single" w:color="auto" w:sz="4" w:space="0"/>
              <w:bottom w:val="single" w:color="auto" w:sz="4" w:space="0"/>
              <w:right w:val="single" w:color="auto" w:sz="4" w:space="0"/>
            </w:tcBorders>
          </w:tcPr>
          <w:p w14:paraId="2C5123E1">
            <w:pPr>
              <w:pStyle w:val="53"/>
              <w:rPr>
                <w:ins w:id="3694" w:author="cmcc-chunxia Guo" w:date="2025-08-11T16:10:12Z"/>
                <w:rFonts w:cs="Arial"/>
              </w:rPr>
            </w:pPr>
            <w:ins w:id="3695" w:author="cmcc-chunxia Guo" w:date="2025-08-11T16:10:12Z">
              <w:r>
                <w:rPr>
                  <w:rFonts w:cs="v5.0.0"/>
                </w:rPr>
                <w:t>-91 dBm</w:t>
              </w:r>
            </w:ins>
          </w:p>
        </w:tc>
        <w:tc>
          <w:tcPr>
            <w:tcW w:w="880" w:type="dxa"/>
            <w:tcBorders>
              <w:top w:val="single" w:color="auto" w:sz="4" w:space="0"/>
              <w:left w:val="single" w:color="auto" w:sz="4" w:space="0"/>
              <w:bottom w:val="single" w:color="auto" w:sz="4" w:space="0"/>
              <w:right w:val="single" w:color="auto" w:sz="4" w:space="0"/>
            </w:tcBorders>
          </w:tcPr>
          <w:p w14:paraId="76ABD63B">
            <w:pPr>
              <w:pStyle w:val="53"/>
              <w:rPr>
                <w:ins w:id="3696" w:author="cmcc-chunxia Guo" w:date="2025-08-11T16:10:12Z"/>
                <w:rFonts w:cs="Arial"/>
              </w:rPr>
            </w:pPr>
            <w:ins w:id="3697" w:author="cmcc-chunxia Guo" w:date="2025-08-11T16:10:12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14:paraId="30F0500B">
            <w:pPr>
              <w:pStyle w:val="53"/>
              <w:rPr>
                <w:ins w:id="3698" w:author="cmcc-chunxia Guo" w:date="2025-08-11T16:10:12Z"/>
                <w:rFonts w:cs="Arial"/>
              </w:rPr>
            </w:pPr>
            <w:ins w:id="3699" w:author="cmcc-chunxia Guo" w:date="2025-08-11T16:10:12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14:paraId="146CCDD0">
            <w:pPr>
              <w:pStyle w:val="53"/>
              <w:rPr>
                <w:ins w:id="3700" w:author="cmcc-chunxia Guo" w:date="2025-08-11T16:10:12Z"/>
                <w:rFonts w:cs="Arial"/>
              </w:rPr>
            </w:pPr>
          </w:p>
        </w:tc>
      </w:tr>
      <w:tr w14:paraId="5C380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01"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63F693D8">
            <w:pPr>
              <w:pStyle w:val="53"/>
              <w:rPr>
                <w:ins w:id="3702" w:author="cmcc-chunxia Guo" w:date="2025-08-11T16:10:12Z"/>
                <w:rFonts w:cs="v5.0.0"/>
                <w:lang w:eastAsia="zh-CN"/>
              </w:rPr>
            </w:pPr>
            <w:ins w:id="3703" w:author="cmcc-chunxia Guo" w:date="2025-08-11T16:10:12Z">
              <w:r>
                <w:rPr>
                  <w:rFonts w:cs="v5.0.0"/>
                </w:rPr>
                <w:t>E-UTRA Band 30 or NR Band n30</w:t>
              </w:r>
            </w:ins>
          </w:p>
        </w:tc>
        <w:tc>
          <w:tcPr>
            <w:tcW w:w="1996" w:type="dxa"/>
            <w:tcBorders>
              <w:top w:val="single" w:color="auto" w:sz="4" w:space="0"/>
              <w:left w:val="single" w:color="auto" w:sz="4" w:space="0"/>
              <w:bottom w:val="single" w:color="auto" w:sz="4" w:space="0"/>
              <w:right w:val="single" w:color="auto" w:sz="4" w:space="0"/>
            </w:tcBorders>
          </w:tcPr>
          <w:p w14:paraId="17E6734A">
            <w:pPr>
              <w:pStyle w:val="53"/>
              <w:rPr>
                <w:ins w:id="3704" w:author="cmcc-chunxia Guo" w:date="2025-08-11T16:10:12Z"/>
                <w:rFonts w:cs="Arial"/>
              </w:rPr>
            </w:pPr>
            <w:ins w:id="3705" w:author="cmcc-chunxia Guo" w:date="2025-08-11T16:10:12Z">
              <w:r>
                <w:rPr/>
                <w:t xml:space="preserve">2305 – 2315 MHz </w:t>
              </w:r>
            </w:ins>
          </w:p>
        </w:tc>
        <w:tc>
          <w:tcPr>
            <w:tcW w:w="879" w:type="dxa"/>
            <w:tcBorders>
              <w:top w:val="single" w:color="auto" w:sz="4" w:space="0"/>
              <w:left w:val="single" w:color="auto" w:sz="4" w:space="0"/>
              <w:bottom w:val="single" w:color="auto" w:sz="4" w:space="0"/>
              <w:right w:val="single" w:color="auto" w:sz="4" w:space="0"/>
            </w:tcBorders>
          </w:tcPr>
          <w:p w14:paraId="088FFCA5">
            <w:pPr>
              <w:pStyle w:val="53"/>
              <w:rPr>
                <w:ins w:id="3706" w:author="cmcc-chunxia Guo" w:date="2025-08-11T16:10:12Z"/>
                <w:rFonts w:cs="Arial"/>
              </w:rPr>
            </w:pPr>
            <w:ins w:id="3707" w:author="cmcc-chunxia Guo" w:date="2025-08-11T16:10:12Z">
              <w:r>
                <w:rPr/>
                <w:t>-96 dBm</w:t>
              </w:r>
            </w:ins>
          </w:p>
        </w:tc>
        <w:tc>
          <w:tcPr>
            <w:tcW w:w="879" w:type="dxa"/>
            <w:tcBorders>
              <w:top w:val="single" w:color="auto" w:sz="4" w:space="0"/>
              <w:left w:val="single" w:color="auto" w:sz="4" w:space="0"/>
              <w:bottom w:val="single" w:color="auto" w:sz="4" w:space="0"/>
              <w:right w:val="single" w:color="auto" w:sz="4" w:space="0"/>
            </w:tcBorders>
          </w:tcPr>
          <w:p w14:paraId="6FF4025D">
            <w:pPr>
              <w:pStyle w:val="53"/>
              <w:rPr>
                <w:ins w:id="3708" w:author="cmcc-chunxia Guo" w:date="2025-08-11T16:10:12Z"/>
              </w:rPr>
            </w:pPr>
            <w:ins w:id="3709" w:author="cmcc-chunxia Guo" w:date="2025-08-11T16:10:12Z">
              <w:r>
                <w:rPr>
                  <w:rFonts w:cs="v5.0.0"/>
                </w:rPr>
                <w:t>-91 dBm</w:t>
              </w:r>
            </w:ins>
          </w:p>
        </w:tc>
        <w:tc>
          <w:tcPr>
            <w:tcW w:w="880" w:type="dxa"/>
            <w:tcBorders>
              <w:top w:val="single" w:color="auto" w:sz="4" w:space="0"/>
              <w:left w:val="single" w:color="auto" w:sz="4" w:space="0"/>
              <w:bottom w:val="single" w:color="auto" w:sz="4" w:space="0"/>
              <w:right w:val="single" w:color="auto" w:sz="4" w:space="0"/>
            </w:tcBorders>
          </w:tcPr>
          <w:p w14:paraId="71BD0660">
            <w:pPr>
              <w:pStyle w:val="53"/>
              <w:rPr>
                <w:ins w:id="3710" w:author="cmcc-chunxia Guo" w:date="2025-08-11T16:10:12Z"/>
              </w:rPr>
            </w:pPr>
            <w:ins w:id="3711" w:author="cmcc-chunxia Guo" w:date="2025-08-11T16:10:12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14:paraId="446DD116">
            <w:pPr>
              <w:pStyle w:val="53"/>
              <w:rPr>
                <w:ins w:id="3712" w:author="cmcc-chunxia Guo" w:date="2025-08-11T16:10:12Z"/>
                <w:rFonts w:cs="Arial"/>
              </w:rPr>
            </w:pPr>
            <w:ins w:id="3713" w:author="cmcc-chunxia Guo" w:date="2025-08-11T16:10:12Z">
              <w:r>
                <w:rPr/>
                <w:t>100 kHz</w:t>
              </w:r>
            </w:ins>
          </w:p>
        </w:tc>
        <w:tc>
          <w:tcPr>
            <w:tcW w:w="1606" w:type="dxa"/>
            <w:tcBorders>
              <w:top w:val="single" w:color="auto" w:sz="4" w:space="0"/>
              <w:left w:val="single" w:color="auto" w:sz="4" w:space="0"/>
              <w:bottom w:val="single" w:color="auto" w:sz="4" w:space="0"/>
              <w:right w:val="single" w:color="auto" w:sz="4" w:space="0"/>
            </w:tcBorders>
          </w:tcPr>
          <w:p w14:paraId="7100A8C5">
            <w:pPr>
              <w:pStyle w:val="53"/>
              <w:rPr>
                <w:ins w:id="3714" w:author="cmcc-chunxia Guo" w:date="2025-08-11T16:10:12Z"/>
                <w:rFonts w:cs="Arial"/>
              </w:rPr>
            </w:pPr>
          </w:p>
        </w:tc>
      </w:tr>
      <w:tr w14:paraId="75537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15"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66EEC3D5">
            <w:pPr>
              <w:pStyle w:val="53"/>
              <w:rPr>
                <w:ins w:id="3716" w:author="cmcc-chunxia Guo" w:date="2025-08-11T16:10:12Z"/>
                <w:rFonts w:cs="v5.0.0"/>
                <w:lang w:eastAsia="zh-CN"/>
              </w:rPr>
            </w:pPr>
            <w:ins w:id="3717" w:author="cmcc-chunxia Guo" w:date="2025-08-11T16:10:12Z">
              <w:r>
                <w:rPr>
                  <w:rFonts w:cs="Arial"/>
                </w:rPr>
                <w:t xml:space="preserve">E-UTRA Band </w:t>
              </w:r>
            </w:ins>
            <w:ins w:id="3718" w:author="cmcc-chunxia Guo" w:date="2025-08-11T16:10:12Z">
              <w:r>
                <w:rPr>
                  <w:rFonts w:cs="Arial"/>
                  <w:lang w:eastAsia="zh-CN"/>
                </w:rPr>
                <w:t>31</w:t>
              </w:r>
            </w:ins>
            <w:ins w:id="3719" w:author="cmcc-chunxia Guo" w:date="2025-08-11T16:10:12Z">
              <w:r>
                <w:rPr>
                  <w:rFonts w:cs="v5.0.0"/>
                </w:rPr>
                <w:t xml:space="preserve"> or NR Band n31</w:t>
              </w:r>
            </w:ins>
          </w:p>
        </w:tc>
        <w:tc>
          <w:tcPr>
            <w:tcW w:w="1996" w:type="dxa"/>
            <w:tcBorders>
              <w:top w:val="single" w:color="auto" w:sz="4" w:space="0"/>
              <w:left w:val="single" w:color="auto" w:sz="4" w:space="0"/>
              <w:bottom w:val="single" w:color="auto" w:sz="4" w:space="0"/>
              <w:right w:val="single" w:color="auto" w:sz="4" w:space="0"/>
            </w:tcBorders>
          </w:tcPr>
          <w:p w14:paraId="53C22D67">
            <w:pPr>
              <w:pStyle w:val="53"/>
              <w:rPr>
                <w:ins w:id="3720" w:author="cmcc-chunxia Guo" w:date="2025-08-11T16:10:12Z"/>
                <w:rFonts w:cs="Arial"/>
              </w:rPr>
            </w:pPr>
            <w:ins w:id="3721" w:author="cmcc-chunxia Guo" w:date="2025-08-11T16:10:12Z">
              <w:r>
                <w:rPr>
                  <w:rFonts w:cs="Arial"/>
                  <w:lang w:eastAsia="zh-CN"/>
                </w:rPr>
                <w:t xml:space="preserve">452.5 </w:t>
              </w:r>
            </w:ins>
            <w:ins w:id="3722" w:author="cmcc-chunxia Guo" w:date="2025-08-11T16:10:12Z">
              <w:r>
                <w:rPr/>
                <w:t>–</w:t>
              </w:r>
            </w:ins>
            <w:ins w:id="3723" w:author="cmcc-chunxia Guo" w:date="2025-08-11T16:10:12Z">
              <w:r>
                <w:rPr>
                  <w:rFonts w:cs="Arial"/>
                  <w:lang w:eastAsia="zh-CN"/>
                </w:rPr>
                <w:t xml:space="preserve"> 457.5 MHz</w:t>
              </w:r>
            </w:ins>
          </w:p>
        </w:tc>
        <w:tc>
          <w:tcPr>
            <w:tcW w:w="879" w:type="dxa"/>
            <w:tcBorders>
              <w:top w:val="single" w:color="auto" w:sz="4" w:space="0"/>
              <w:left w:val="single" w:color="auto" w:sz="4" w:space="0"/>
              <w:bottom w:val="single" w:color="auto" w:sz="4" w:space="0"/>
              <w:right w:val="single" w:color="auto" w:sz="4" w:space="0"/>
            </w:tcBorders>
          </w:tcPr>
          <w:p w14:paraId="32ABAFDB">
            <w:pPr>
              <w:pStyle w:val="53"/>
              <w:rPr>
                <w:ins w:id="3724" w:author="cmcc-chunxia Guo" w:date="2025-08-11T16:10:12Z"/>
                <w:rFonts w:cs="Arial"/>
              </w:rPr>
            </w:pPr>
            <w:ins w:id="3725" w:author="cmcc-chunxia Guo" w:date="2025-08-11T16:10:12Z">
              <w:r>
                <w:rPr>
                  <w:rFonts w:cs="Arial"/>
                </w:rPr>
                <w:t>-96 dBm</w:t>
              </w:r>
            </w:ins>
          </w:p>
        </w:tc>
        <w:tc>
          <w:tcPr>
            <w:tcW w:w="879" w:type="dxa"/>
            <w:tcBorders>
              <w:top w:val="single" w:color="auto" w:sz="4" w:space="0"/>
              <w:left w:val="single" w:color="auto" w:sz="4" w:space="0"/>
              <w:bottom w:val="single" w:color="auto" w:sz="4" w:space="0"/>
              <w:right w:val="single" w:color="auto" w:sz="4" w:space="0"/>
            </w:tcBorders>
          </w:tcPr>
          <w:p w14:paraId="6EA9F16A">
            <w:pPr>
              <w:pStyle w:val="53"/>
              <w:rPr>
                <w:ins w:id="3726" w:author="cmcc-chunxia Guo" w:date="2025-08-11T16:10:12Z"/>
                <w:rFonts w:cs="Arial"/>
              </w:rPr>
            </w:pPr>
            <w:ins w:id="3727" w:author="cmcc-chunxia Guo" w:date="2025-08-11T16:10:12Z">
              <w:r>
                <w:rPr>
                  <w:rFonts w:cs="v5.0.0"/>
                </w:rPr>
                <w:t>-91 dBm</w:t>
              </w:r>
            </w:ins>
          </w:p>
        </w:tc>
        <w:tc>
          <w:tcPr>
            <w:tcW w:w="880" w:type="dxa"/>
            <w:tcBorders>
              <w:top w:val="single" w:color="auto" w:sz="4" w:space="0"/>
              <w:left w:val="single" w:color="auto" w:sz="4" w:space="0"/>
              <w:bottom w:val="single" w:color="auto" w:sz="4" w:space="0"/>
              <w:right w:val="single" w:color="auto" w:sz="4" w:space="0"/>
            </w:tcBorders>
          </w:tcPr>
          <w:p w14:paraId="5ED81991">
            <w:pPr>
              <w:pStyle w:val="53"/>
              <w:rPr>
                <w:ins w:id="3728" w:author="cmcc-chunxia Guo" w:date="2025-08-11T16:10:12Z"/>
                <w:rFonts w:cs="Arial"/>
              </w:rPr>
            </w:pPr>
            <w:ins w:id="3729" w:author="cmcc-chunxia Guo" w:date="2025-08-11T16:10:12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14:paraId="22E8D062">
            <w:pPr>
              <w:pStyle w:val="53"/>
              <w:rPr>
                <w:ins w:id="3730" w:author="cmcc-chunxia Guo" w:date="2025-08-11T16:10:12Z"/>
                <w:rFonts w:cs="Arial"/>
              </w:rPr>
            </w:pPr>
            <w:ins w:id="3731" w:author="cmcc-chunxia Guo" w:date="2025-08-11T16:10:12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14:paraId="067F8CEB">
            <w:pPr>
              <w:pStyle w:val="53"/>
              <w:rPr>
                <w:ins w:id="3732" w:author="cmcc-chunxia Guo" w:date="2025-08-11T16:10:12Z"/>
                <w:rFonts w:cs="Arial"/>
              </w:rPr>
            </w:pPr>
          </w:p>
        </w:tc>
      </w:tr>
      <w:tr w14:paraId="0B2B2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33"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47ECB1D6">
            <w:pPr>
              <w:pStyle w:val="53"/>
              <w:rPr>
                <w:ins w:id="3734" w:author="cmcc-chunxia Guo" w:date="2025-08-11T16:10:12Z"/>
                <w:rFonts w:cs="v5.0.0"/>
                <w:lang w:eastAsia="zh-CN"/>
              </w:rPr>
            </w:pPr>
            <w:ins w:id="3735" w:author="cmcc-chunxia Guo" w:date="2025-08-11T16:10:12Z">
              <w:r>
                <w:rPr>
                  <w:rFonts w:cs="v5.0.0"/>
                </w:rPr>
                <w:t>UTRA TDD Band a) or E-UTRA Band 33</w:t>
              </w:r>
            </w:ins>
          </w:p>
        </w:tc>
        <w:tc>
          <w:tcPr>
            <w:tcW w:w="1996" w:type="dxa"/>
            <w:tcBorders>
              <w:top w:val="single" w:color="auto" w:sz="4" w:space="0"/>
              <w:left w:val="single" w:color="auto" w:sz="4" w:space="0"/>
              <w:bottom w:val="single" w:color="auto" w:sz="4" w:space="0"/>
              <w:right w:val="single" w:color="auto" w:sz="4" w:space="0"/>
            </w:tcBorders>
          </w:tcPr>
          <w:p w14:paraId="20DFC0F2">
            <w:pPr>
              <w:pStyle w:val="53"/>
              <w:rPr>
                <w:ins w:id="3736" w:author="cmcc-chunxia Guo" w:date="2025-08-11T16:10:12Z"/>
                <w:rFonts w:cs="Arial"/>
                <w:lang w:eastAsia="zh-CN"/>
              </w:rPr>
            </w:pPr>
            <w:ins w:id="3737" w:author="cmcc-chunxia Guo" w:date="2025-08-11T16:10:12Z">
              <w:r>
                <w:rPr>
                  <w:rFonts w:cs="Arial"/>
                </w:rPr>
                <w:t>1900 – 1920 MHz</w:t>
              </w:r>
            </w:ins>
          </w:p>
          <w:p w14:paraId="4734ED47">
            <w:pPr>
              <w:pStyle w:val="53"/>
              <w:rPr>
                <w:ins w:id="3738" w:author="cmcc-chunxia Guo" w:date="2025-08-11T16:10:12Z"/>
                <w:rFonts w:cs="Arial"/>
              </w:rPr>
            </w:pPr>
          </w:p>
        </w:tc>
        <w:tc>
          <w:tcPr>
            <w:tcW w:w="879" w:type="dxa"/>
            <w:tcBorders>
              <w:top w:val="single" w:color="auto" w:sz="4" w:space="0"/>
              <w:left w:val="single" w:color="auto" w:sz="4" w:space="0"/>
              <w:bottom w:val="single" w:color="auto" w:sz="4" w:space="0"/>
              <w:right w:val="single" w:color="auto" w:sz="4" w:space="0"/>
            </w:tcBorders>
          </w:tcPr>
          <w:p w14:paraId="76C9D61B">
            <w:pPr>
              <w:pStyle w:val="53"/>
              <w:rPr>
                <w:ins w:id="3739" w:author="cmcc-chunxia Guo" w:date="2025-08-11T16:10:12Z"/>
                <w:rFonts w:cs="Arial"/>
              </w:rPr>
            </w:pPr>
            <w:ins w:id="3740" w:author="cmcc-chunxia Guo" w:date="2025-08-11T16:10:12Z">
              <w:r>
                <w:rPr>
                  <w:rFonts w:cs="Arial"/>
                </w:rPr>
                <w:t>-96 dBm</w:t>
              </w:r>
            </w:ins>
          </w:p>
        </w:tc>
        <w:tc>
          <w:tcPr>
            <w:tcW w:w="879" w:type="dxa"/>
            <w:tcBorders>
              <w:top w:val="single" w:color="auto" w:sz="4" w:space="0"/>
              <w:left w:val="single" w:color="auto" w:sz="4" w:space="0"/>
              <w:bottom w:val="single" w:color="auto" w:sz="4" w:space="0"/>
              <w:right w:val="single" w:color="auto" w:sz="4" w:space="0"/>
            </w:tcBorders>
          </w:tcPr>
          <w:p w14:paraId="439C6E54">
            <w:pPr>
              <w:pStyle w:val="53"/>
              <w:rPr>
                <w:ins w:id="3741" w:author="cmcc-chunxia Guo" w:date="2025-08-11T16:10:12Z"/>
                <w:rFonts w:cs="Arial"/>
              </w:rPr>
            </w:pPr>
            <w:ins w:id="3742" w:author="cmcc-chunxia Guo" w:date="2025-08-11T16:10:12Z">
              <w:r>
                <w:rPr>
                  <w:rFonts w:cs="v5.0.0"/>
                </w:rPr>
                <w:t>-91 dBm</w:t>
              </w:r>
            </w:ins>
          </w:p>
        </w:tc>
        <w:tc>
          <w:tcPr>
            <w:tcW w:w="880" w:type="dxa"/>
            <w:tcBorders>
              <w:top w:val="single" w:color="auto" w:sz="4" w:space="0"/>
              <w:left w:val="single" w:color="auto" w:sz="4" w:space="0"/>
              <w:bottom w:val="single" w:color="auto" w:sz="4" w:space="0"/>
              <w:right w:val="single" w:color="auto" w:sz="4" w:space="0"/>
            </w:tcBorders>
          </w:tcPr>
          <w:p w14:paraId="5288E1B1">
            <w:pPr>
              <w:pStyle w:val="53"/>
              <w:rPr>
                <w:ins w:id="3743" w:author="cmcc-chunxia Guo" w:date="2025-08-11T16:10:12Z"/>
                <w:rFonts w:cs="Arial"/>
              </w:rPr>
            </w:pPr>
            <w:ins w:id="3744" w:author="cmcc-chunxia Guo" w:date="2025-08-11T16:10:12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14:paraId="233BF6E0">
            <w:pPr>
              <w:pStyle w:val="53"/>
              <w:rPr>
                <w:ins w:id="3745" w:author="cmcc-chunxia Guo" w:date="2025-08-11T16:10:12Z"/>
                <w:rFonts w:cs="Arial"/>
              </w:rPr>
            </w:pPr>
            <w:ins w:id="3746" w:author="cmcc-chunxia Guo" w:date="2025-08-11T16:10:12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14:paraId="0B448B59">
            <w:pPr>
              <w:pStyle w:val="53"/>
              <w:rPr>
                <w:ins w:id="3747" w:author="cmcc-chunxia Guo" w:date="2025-08-11T16:10:12Z"/>
                <w:rFonts w:cs="Arial"/>
              </w:rPr>
            </w:pPr>
          </w:p>
        </w:tc>
      </w:tr>
      <w:tr w14:paraId="0C2B8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48"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40C39CC6">
            <w:pPr>
              <w:pStyle w:val="53"/>
              <w:rPr>
                <w:ins w:id="3749" w:author="cmcc-chunxia Guo" w:date="2025-08-11T16:10:12Z"/>
                <w:rFonts w:cs="v5.0.0"/>
                <w:lang w:eastAsia="zh-CN"/>
              </w:rPr>
            </w:pPr>
            <w:ins w:id="3750" w:author="cmcc-chunxia Guo" w:date="2025-08-11T16:10:12Z">
              <w:r>
                <w:rPr>
                  <w:rFonts w:cs="v5.0.0"/>
                </w:rPr>
                <w:t>UTRA TDD Band a) or E-UTRA Band 34</w:t>
              </w:r>
            </w:ins>
            <w:ins w:id="3751" w:author="cmcc-chunxia Guo" w:date="2025-08-11T16:10:12Z">
              <w:r>
                <w:rPr>
                  <w:rFonts w:cs="v5.0.0"/>
                  <w:lang w:val="en-US" w:eastAsia="zh-CN"/>
                </w:rPr>
                <w:t xml:space="preserve"> or NR band n34</w:t>
              </w:r>
            </w:ins>
          </w:p>
        </w:tc>
        <w:tc>
          <w:tcPr>
            <w:tcW w:w="1996" w:type="dxa"/>
            <w:tcBorders>
              <w:top w:val="single" w:color="auto" w:sz="4" w:space="0"/>
              <w:left w:val="single" w:color="auto" w:sz="4" w:space="0"/>
              <w:bottom w:val="single" w:color="auto" w:sz="4" w:space="0"/>
              <w:right w:val="single" w:color="auto" w:sz="4" w:space="0"/>
            </w:tcBorders>
          </w:tcPr>
          <w:p w14:paraId="57E1BE7F">
            <w:pPr>
              <w:pStyle w:val="53"/>
              <w:rPr>
                <w:ins w:id="3752" w:author="cmcc-chunxia Guo" w:date="2025-08-11T16:10:12Z"/>
                <w:rFonts w:cs="Arial"/>
              </w:rPr>
            </w:pPr>
            <w:ins w:id="3753" w:author="cmcc-chunxia Guo" w:date="2025-08-11T16:10:12Z">
              <w:r>
                <w:rPr>
                  <w:rFonts w:cs="Arial"/>
                </w:rPr>
                <w:t>2010 – 2025 MHz</w:t>
              </w:r>
            </w:ins>
          </w:p>
        </w:tc>
        <w:tc>
          <w:tcPr>
            <w:tcW w:w="879" w:type="dxa"/>
            <w:tcBorders>
              <w:top w:val="single" w:color="auto" w:sz="4" w:space="0"/>
              <w:left w:val="single" w:color="auto" w:sz="4" w:space="0"/>
              <w:bottom w:val="single" w:color="auto" w:sz="4" w:space="0"/>
              <w:right w:val="single" w:color="auto" w:sz="4" w:space="0"/>
            </w:tcBorders>
          </w:tcPr>
          <w:p w14:paraId="763B8155">
            <w:pPr>
              <w:pStyle w:val="53"/>
              <w:rPr>
                <w:ins w:id="3754" w:author="cmcc-chunxia Guo" w:date="2025-08-11T16:10:12Z"/>
                <w:rFonts w:cs="Arial"/>
              </w:rPr>
            </w:pPr>
            <w:ins w:id="3755" w:author="cmcc-chunxia Guo" w:date="2025-08-11T16:10:12Z">
              <w:r>
                <w:rPr>
                  <w:rFonts w:cs="Arial"/>
                </w:rPr>
                <w:t>-96 dBm</w:t>
              </w:r>
            </w:ins>
          </w:p>
        </w:tc>
        <w:tc>
          <w:tcPr>
            <w:tcW w:w="879" w:type="dxa"/>
            <w:tcBorders>
              <w:top w:val="single" w:color="auto" w:sz="4" w:space="0"/>
              <w:left w:val="single" w:color="auto" w:sz="4" w:space="0"/>
              <w:bottom w:val="single" w:color="auto" w:sz="4" w:space="0"/>
              <w:right w:val="single" w:color="auto" w:sz="4" w:space="0"/>
            </w:tcBorders>
          </w:tcPr>
          <w:p w14:paraId="678052B6">
            <w:pPr>
              <w:pStyle w:val="53"/>
              <w:rPr>
                <w:ins w:id="3756" w:author="cmcc-chunxia Guo" w:date="2025-08-11T16:10:12Z"/>
                <w:rFonts w:cs="Arial"/>
              </w:rPr>
            </w:pPr>
            <w:ins w:id="3757" w:author="cmcc-chunxia Guo" w:date="2025-08-11T16:10:12Z">
              <w:r>
                <w:rPr>
                  <w:rFonts w:cs="v5.0.0"/>
                </w:rPr>
                <w:t>-91 dBm</w:t>
              </w:r>
            </w:ins>
          </w:p>
        </w:tc>
        <w:tc>
          <w:tcPr>
            <w:tcW w:w="880" w:type="dxa"/>
            <w:tcBorders>
              <w:top w:val="single" w:color="auto" w:sz="4" w:space="0"/>
              <w:left w:val="single" w:color="auto" w:sz="4" w:space="0"/>
              <w:bottom w:val="single" w:color="auto" w:sz="4" w:space="0"/>
              <w:right w:val="single" w:color="auto" w:sz="4" w:space="0"/>
            </w:tcBorders>
          </w:tcPr>
          <w:p w14:paraId="5496F809">
            <w:pPr>
              <w:pStyle w:val="53"/>
              <w:rPr>
                <w:ins w:id="3758" w:author="cmcc-chunxia Guo" w:date="2025-08-11T16:10:12Z"/>
                <w:rFonts w:cs="Arial"/>
              </w:rPr>
            </w:pPr>
            <w:ins w:id="3759" w:author="cmcc-chunxia Guo" w:date="2025-08-11T16:10:12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14:paraId="5EAAB712">
            <w:pPr>
              <w:pStyle w:val="53"/>
              <w:rPr>
                <w:ins w:id="3760" w:author="cmcc-chunxia Guo" w:date="2025-08-11T16:10:12Z"/>
                <w:rFonts w:cs="Arial"/>
              </w:rPr>
            </w:pPr>
            <w:ins w:id="3761" w:author="cmcc-chunxia Guo" w:date="2025-08-11T16:10:12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14:paraId="21ADC313">
            <w:pPr>
              <w:pStyle w:val="53"/>
              <w:rPr>
                <w:ins w:id="3762" w:author="cmcc-chunxia Guo" w:date="2025-08-11T16:10:12Z"/>
                <w:rFonts w:cs="Arial"/>
              </w:rPr>
            </w:pPr>
            <w:ins w:id="3763" w:author="cmcc-chunxia Guo" w:date="2025-08-11T16:10:12Z">
              <w:r>
                <w:rPr>
                  <w:rFonts w:cs="Arial"/>
                </w:rPr>
                <w:t>This is not applicable to BS operating in Band n</w:t>
              </w:r>
            </w:ins>
            <w:ins w:id="3764" w:author="cmcc-chunxia Guo" w:date="2025-08-11T16:10:12Z">
              <w:r>
                <w:rPr>
                  <w:rFonts w:cs="Arial"/>
                  <w:lang w:val="en-US" w:eastAsia="zh-CN"/>
                </w:rPr>
                <w:t>34</w:t>
              </w:r>
            </w:ins>
          </w:p>
        </w:tc>
      </w:tr>
      <w:tr w14:paraId="0D42C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65"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1461426D">
            <w:pPr>
              <w:pStyle w:val="53"/>
              <w:rPr>
                <w:ins w:id="3766" w:author="cmcc-chunxia Guo" w:date="2025-08-11T16:10:12Z"/>
                <w:rFonts w:cs="v5.0.0"/>
                <w:lang w:val="sv-SE" w:eastAsia="zh-CN"/>
              </w:rPr>
            </w:pPr>
            <w:ins w:id="3767" w:author="cmcc-chunxia Guo" w:date="2025-08-11T16:10:12Z">
              <w:r>
                <w:rPr>
                  <w:rFonts w:cs="v5.0.0"/>
                  <w:lang w:val="sv-SE"/>
                </w:rPr>
                <w:t>UTRA TDD Band b) or E-UTRA Band 35</w:t>
              </w:r>
            </w:ins>
          </w:p>
        </w:tc>
        <w:tc>
          <w:tcPr>
            <w:tcW w:w="1996" w:type="dxa"/>
            <w:tcBorders>
              <w:top w:val="single" w:color="auto" w:sz="4" w:space="0"/>
              <w:left w:val="single" w:color="auto" w:sz="4" w:space="0"/>
              <w:bottom w:val="single" w:color="auto" w:sz="4" w:space="0"/>
              <w:right w:val="single" w:color="auto" w:sz="4" w:space="0"/>
            </w:tcBorders>
          </w:tcPr>
          <w:p w14:paraId="0C372F02">
            <w:pPr>
              <w:pStyle w:val="53"/>
              <w:rPr>
                <w:ins w:id="3768" w:author="cmcc-chunxia Guo" w:date="2025-08-11T16:10:12Z"/>
                <w:rFonts w:cs="Arial"/>
                <w:lang w:eastAsia="zh-CN"/>
              </w:rPr>
            </w:pPr>
            <w:ins w:id="3769" w:author="cmcc-chunxia Guo" w:date="2025-08-11T16:10:12Z">
              <w:r>
                <w:rPr>
                  <w:rFonts w:cs="Arial"/>
                </w:rPr>
                <w:t>1850 – 1910 MHz</w:t>
              </w:r>
            </w:ins>
          </w:p>
          <w:p w14:paraId="73D105DA">
            <w:pPr>
              <w:pStyle w:val="53"/>
              <w:rPr>
                <w:ins w:id="3770" w:author="cmcc-chunxia Guo" w:date="2025-08-11T16:10:12Z"/>
                <w:rFonts w:cs="Arial"/>
              </w:rPr>
            </w:pPr>
          </w:p>
        </w:tc>
        <w:tc>
          <w:tcPr>
            <w:tcW w:w="879" w:type="dxa"/>
            <w:tcBorders>
              <w:top w:val="single" w:color="auto" w:sz="4" w:space="0"/>
              <w:left w:val="single" w:color="auto" w:sz="4" w:space="0"/>
              <w:bottom w:val="single" w:color="auto" w:sz="4" w:space="0"/>
              <w:right w:val="single" w:color="auto" w:sz="4" w:space="0"/>
            </w:tcBorders>
          </w:tcPr>
          <w:p w14:paraId="474CB23D">
            <w:pPr>
              <w:pStyle w:val="53"/>
              <w:rPr>
                <w:ins w:id="3771" w:author="cmcc-chunxia Guo" w:date="2025-08-11T16:10:12Z"/>
                <w:rFonts w:cs="Arial"/>
              </w:rPr>
            </w:pPr>
            <w:ins w:id="3772" w:author="cmcc-chunxia Guo" w:date="2025-08-11T16:10:12Z">
              <w:r>
                <w:rPr>
                  <w:rFonts w:cs="Arial"/>
                </w:rPr>
                <w:t>-96 dBm</w:t>
              </w:r>
            </w:ins>
          </w:p>
        </w:tc>
        <w:tc>
          <w:tcPr>
            <w:tcW w:w="879" w:type="dxa"/>
            <w:tcBorders>
              <w:top w:val="single" w:color="auto" w:sz="4" w:space="0"/>
              <w:left w:val="single" w:color="auto" w:sz="4" w:space="0"/>
              <w:bottom w:val="single" w:color="auto" w:sz="4" w:space="0"/>
              <w:right w:val="single" w:color="auto" w:sz="4" w:space="0"/>
            </w:tcBorders>
          </w:tcPr>
          <w:p w14:paraId="7624AA48">
            <w:pPr>
              <w:pStyle w:val="53"/>
              <w:rPr>
                <w:ins w:id="3773" w:author="cmcc-chunxia Guo" w:date="2025-08-11T16:10:12Z"/>
                <w:rFonts w:cs="Arial"/>
              </w:rPr>
            </w:pPr>
            <w:ins w:id="3774" w:author="cmcc-chunxia Guo" w:date="2025-08-11T16:10:12Z">
              <w:r>
                <w:rPr>
                  <w:rFonts w:cs="v5.0.0"/>
                </w:rPr>
                <w:t>-91 dBm</w:t>
              </w:r>
            </w:ins>
          </w:p>
        </w:tc>
        <w:tc>
          <w:tcPr>
            <w:tcW w:w="880" w:type="dxa"/>
            <w:tcBorders>
              <w:top w:val="single" w:color="auto" w:sz="4" w:space="0"/>
              <w:left w:val="single" w:color="auto" w:sz="4" w:space="0"/>
              <w:bottom w:val="single" w:color="auto" w:sz="4" w:space="0"/>
              <w:right w:val="single" w:color="auto" w:sz="4" w:space="0"/>
            </w:tcBorders>
          </w:tcPr>
          <w:p w14:paraId="2064975D">
            <w:pPr>
              <w:pStyle w:val="53"/>
              <w:rPr>
                <w:ins w:id="3775" w:author="cmcc-chunxia Guo" w:date="2025-08-11T16:10:12Z"/>
                <w:rFonts w:cs="Arial"/>
              </w:rPr>
            </w:pPr>
            <w:ins w:id="3776" w:author="cmcc-chunxia Guo" w:date="2025-08-11T16:10:12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14:paraId="019DC03A">
            <w:pPr>
              <w:pStyle w:val="53"/>
              <w:rPr>
                <w:ins w:id="3777" w:author="cmcc-chunxia Guo" w:date="2025-08-11T16:10:12Z"/>
                <w:rFonts w:cs="Arial"/>
              </w:rPr>
            </w:pPr>
            <w:ins w:id="3778" w:author="cmcc-chunxia Guo" w:date="2025-08-11T16:10:12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14:paraId="6FBFDA80">
            <w:pPr>
              <w:pStyle w:val="53"/>
              <w:rPr>
                <w:ins w:id="3779" w:author="cmcc-chunxia Guo" w:date="2025-08-11T16:10:12Z"/>
                <w:rFonts w:cs="Arial"/>
              </w:rPr>
            </w:pPr>
          </w:p>
        </w:tc>
      </w:tr>
      <w:tr w14:paraId="47F23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80"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187B915A">
            <w:pPr>
              <w:pStyle w:val="53"/>
              <w:rPr>
                <w:ins w:id="3781" w:author="cmcc-chunxia Guo" w:date="2025-08-11T16:10:12Z"/>
                <w:rFonts w:cs="v5.0.0"/>
                <w:lang w:val="sv-SE" w:eastAsia="zh-CN"/>
              </w:rPr>
            </w:pPr>
            <w:ins w:id="3782" w:author="cmcc-chunxia Guo" w:date="2025-08-11T16:10:12Z">
              <w:r>
                <w:rPr>
                  <w:rFonts w:cs="v5.0.0"/>
                  <w:lang w:val="sv-SE"/>
                </w:rPr>
                <w:t>UTRA TDD Band b) or E-UTRA Band 36</w:t>
              </w:r>
            </w:ins>
          </w:p>
        </w:tc>
        <w:tc>
          <w:tcPr>
            <w:tcW w:w="1996" w:type="dxa"/>
            <w:tcBorders>
              <w:top w:val="single" w:color="auto" w:sz="4" w:space="0"/>
              <w:left w:val="single" w:color="auto" w:sz="4" w:space="0"/>
              <w:bottom w:val="single" w:color="auto" w:sz="4" w:space="0"/>
              <w:right w:val="single" w:color="auto" w:sz="4" w:space="0"/>
            </w:tcBorders>
          </w:tcPr>
          <w:p w14:paraId="07A94C82">
            <w:pPr>
              <w:pStyle w:val="53"/>
              <w:rPr>
                <w:ins w:id="3783" w:author="cmcc-chunxia Guo" w:date="2025-08-11T16:10:12Z"/>
                <w:rFonts w:cs="Arial"/>
              </w:rPr>
            </w:pPr>
            <w:ins w:id="3784" w:author="cmcc-chunxia Guo" w:date="2025-08-11T16:10:12Z">
              <w:r>
                <w:rPr>
                  <w:rFonts w:cs="Arial"/>
                </w:rPr>
                <w:t>1930 – 1990 MHz</w:t>
              </w:r>
            </w:ins>
          </w:p>
        </w:tc>
        <w:tc>
          <w:tcPr>
            <w:tcW w:w="879" w:type="dxa"/>
            <w:tcBorders>
              <w:top w:val="single" w:color="auto" w:sz="4" w:space="0"/>
              <w:left w:val="single" w:color="auto" w:sz="4" w:space="0"/>
              <w:bottom w:val="single" w:color="auto" w:sz="4" w:space="0"/>
              <w:right w:val="single" w:color="auto" w:sz="4" w:space="0"/>
            </w:tcBorders>
          </w:tcPr>
          <w:p w14:paraId="2102F452">
            <w:pPr>
              <w:pStyle w:val="53"/>
              <w:rPr>
                <w:ins w:id="3785" w:author="cmcc-chunxia Guo" w:date="2025-08-11T16:10:12Z"/>
                <w:rFonts w:cs="Arial"/>
              </w:rPr>
            </w:pPr>
            <w:ins w:id="3786" w:author="cmcc-chunxia Guo" w:date="2025-08-11T16:10:12Z">
              <w:r>
                <w:rPr>
                  <w:rFonts w:cs="Arial"/>
                </w:rPr>
                <w:t>-96 dBm</w:t>
              </w:r>
            </w:ins>
          </w:p>
        </w:tc>
        <w:tc>
          <w:tcPr>
            <w:tcW w:w="879" w:type="dxa"/>
            <w:tcBorders>
              <w:top w:val="single" w:color="auto" w:sz="4" w:space="0"/>
              <w:left w:val="single" w:color="auto" w:sz="4" w:space="0"/>
              <w:bottom w:val="single" w:color="auto" w:sz="4" w:space="0"/>
              <w:right w:val="single" w:color="auto" w:sz="4" w:space="0"/>
            </w:tcBorders>
          </w:tcPr>
          <w:p w14:paraId="47DF9E84">
            <w:pPr>
              <w:pStyle w:val="53"/>
              <w:rPr>
                <w:ins w:id="3787" w:author="cmcc-chunxia Guo" w:date="2025-08-11T16:10:12Z"/>
                <w:rFonts w:cs="Arial"/>
              </w:rPr>
            </w:pPr>
            <w:ins w:id="3788" w:author="cmcc-chunxia Guo" w:date="2025-08-11T16:10:12Z">
              <w:r>
                <w:rPr>
                  <w:rFonts w:cs="v5.0.0"/>
                </w:rPr>
                <w:t>-91 dBm</w:t>
              </w:r>
            </w:ins>
          </w:p>
        </w:tc>
        <w:tc>
          <w:tcPr>
            <w:tcW w:w="880" w:type="dxa"/>
            <w:tcBorders>
              <w:top w:val="single" w:color="auto" w:sz="4" w:space="0"/>
              <w:left w:val="single" w:color="auto" w:sz="4" w:space="0"/>
              <w:bottom w:val="single" w:color="auto" w:sz="4" w:space="0"/>
              <w:right w:val="single" w:color="auto" w:sz="4" w:space="0"/>
            </w:tcBorders>
          </w:tcPr>
          <w:p w14:paraId="38DD508C">
            <w:pPr>
              <w:pStyle w:val="53"/>
              <w:rPr>
                <w:ins w:id="3789" w:author="cmcc-chunxia Guo" w:date="2025-08-11T16:10:12Z"/>
                <w:rFonts w:cs="Arial"/>
              </w:rPr>
            </w:pPr>
            <w:ins w:id="3790" w:author="cmcc-chunxia Guo" w:date="2025-08-11T16:10:12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14:paraId="42E22F9C">
            <w:pPr>
              <w:pStyle w:val="53"/>
              <w:rPr>
                <w:ins w:id="3791" w:author="cmcc-chunxia Guo" w:date="2025-08-11T16:10:12Z"/>
                <w:rFonts w:cs="Arial"/>
              </w:rPr>
            </w:pPr>
            <w:ins w:id="3792" w:author="cmcc-chunxia Guo" w:date="2025-08-11T16:10:12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14:paraId="6051D3E9">
            <w:pPr>
              <w:pStyle w:val="53"/>
              <w:rPr>
                <w:ins w:id="3793" w:author="cmcc-chunxia Guo" w:date="2025-08-11T16:10:12Z"/>
                <w:rFonts w:cs="Arial"/>
              </w:rPr>
            </w:pPr>
            <w:ins w:id="3794" w:author="cmcc-chunxia Guo" w:date="2025-08-11T16:10:12Z">
              <w:r>
                <w:rPr>
                  <w:rFonts w:cs="Arial"/>
                </w:rPr>
                <w:t>This is not applicable to BS operating in Band n2 or band n25</w:t>
              </w:r>
            </w:ins>
          </w:p>
        </w:tc>
      </w:tr>
      <w:tr w14:paraId="6F4DA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95"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11814C3F">
            <w:pPr>
              <w:pStyle w:val="53"/>
              <w:rPr>
                <w:ins w:id="3796" w:author="cmcc-chunxia Guo" w:date="2025-08-11T16:10:12Z"/>
                <w:rFonts w:cs="v5.0.0"/>
                <w:lang w:val="sv-SE" w:eastAsia="zh-CN"/>
              </w:rPr>
            </w:pPr>
            <w:ins w:id="3797" w:author="cmcc-chunxia Guo" w:date="2025-08-11T16:10:12Z">
              <w:r>
                <w:rPr>
                  <w:rFonts w:cs="v5.0.0"/>
                  <w:lang w:val="sv-SE"/>
                </w:rPr>
                <w:t>UTRA TDD Band c) or E-UTRA Band 37</w:t>
              </w:r>
            </w:ins>
          </w:p>
        </w:tc>
        <w:tc>
          <w:tcPr>
            <w:tcW w:w="1996" w:type="dxa"/>
            <w:tcBorders>
              <w:top w:val="single" w:color="auto" w:sz="4" w:space="0"/>
              <w:left w:val="single" w:color="auto" w:sz="4" w:space="0"/>
              <w:bottom w:val="single" w:color="auto" w:sz="4" w:space="0"/>
              <w:right w:val="single" w:color="auto" w:sz="4" w:space="0"/>
            </w:tcBorders>
          </w:tcPr>
          <w:p w14:paraId="34E8A882">
            <w:pPr>
              <w:pStyle w:val="53"/>
              <w:rPr>
                <w:ins w:id="3798" w:author="cmcc-chunxia Guo" w:date="2025-08-11T16:10:12Z"/>
                <w:rFonts w:cs="Arial"/>
              </w:rPr>
            </w:pPr>
            <w:ins w:id="3799" w:author="cmcc-chunxia Guo" w:date="2025-08-11T16:10:12Z">
              <w:r>
                <w:rPr>
                  <w:rFonts w:cs="Arial"/>
                </w:rPr>
                <w:t>1910 – 1930 MHz</w:t>
              </w:r>
            </w:ins>
          </w:p>
        </w:tc>
        <w:tc>
          <w:tcPr>
            <w:tcW w:w="879" w:type="dxa"/>
            <w:tcBorders>
              <w:top w:val="single" w:color="auto" w:sz="4" w:space="0"/>
              <w:left w:val="single" w:color="auto" w:sz="4" w:space="0"/>
              <w:bottom w:val="single" w:color="auto" w:sz="4" w:space="0"/>
              <w:right w:val="single" w:color="auto" w:sz="4" w:space="0"/>
            </w:tcBorders>
          </w:tcPr>
          <w:p w14:paraId="00A8931E">
            <w:pPr>
              <w:pStyle w:val="53"/>
              <w:rPr>
                <w:ins w:id="3800" w:author="cmcc-chunxia Guo" w:date="2025-08-11T16:10:12Z"/>
                <w:rFonts w:cs="Arial"/>
              </w:rPr>
            </w:pPr>
            <w:ins w:id="3801" w:author="cmcc-chunxia Guo" w:date="2025-08-11T16:10:12Z">
              <w:r>
                <w:rPr>
                  <w:rFonts w:cs="Arial"/>
                </w:rPr>
                <w:t>-96 dBm</w:t>
              </w:r>
            </w:ins>
          </w:p>
        </w:tc>
        <w:tc>
          <w:tcPr>
            <w:tcW w:w="879" w:type="dxa"/>
            <w:tcBorders>
              <w:top w:val="single" w:color="auto" w:sz="4" w:space="0"/>
              <w:left w:val="single" w:color="auto" w:sz="4" w:space="0"/>
              <w:bottom w:val="single" w:color="auto" w:sz="4" w:space="0"/>
              <w:right w:val="single" w:color="auto" w:sz="4" w:space="0"/>
            </w:tcBorders>
          </w:tcPr>
          <w:p w14:paraId="095B919A">
            <w:pPr>
              <w:pStyle w:val="53"/>
              <w:rPr>
                <w:ins w:id="3802" w:author="cmcc-chunxia Guo" w:date="2025-08-11T16:10:12Z"/>
                <w:rFonts w:cs="Arial"/>
              </w:rPr>
            </w:pPr>
            <w:ins w:id="3803" w:author="cmcc-chunxia Guo" w:date="2025-08-11T16:10:12Z">
              <w:r>
                <w:rPr>
                  <w:rFonts w:cs="v5.0.0"/>
                </w:rPr>
                <w:t>-91 dBm</w:t>
              </w:r>
            </w:ins>
          </w:p>
        </w:tc>
        <w:tc>
          <w:tcPr>
            <w:tcW w:w="880" w:type="dxa"/>
            <w:tcBorders>
              <w:top w:val="single" w:color="auto" w:sz="4" w:space="0"/>
              <w:left w:val="single" w:color="auto" w:sz="4" w:space="0"/>
              <w:bottom w:val="single" w:color="auto" w:sz="4" w:space="0"/>
              <w:right w:val="single" w:color="auto" w:sz="4" w:space="0"/>
            </w:tcBorders>
          </w:tcPr>
          <w:p w14:paraId="02AC717D">
            <w:pPr>
              <w:pStyle w:val="53"/>
              <w:rPr>
                <w:ins w:id="3804" w:author="cmcc-chunxia Guo" w:date="2025-08-11T16:10:12Z"/>
                <w:rFonts w:cs="Arial"/>
              </w:rPr>
            </w:pPr>
            <w:ins w:id="3805" w:author="cmcc-chunxia Guo" w:date="2025-08-11T16:10:12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14:paraId="0771D6E2">
            <w:pPr>
              <w:pStyle w:val="53"/>
              <w:rPr>
                <w:ins w:id="3806" w:author="cmcc-chunxia Guo" w:date="2025-08-11T16:10:12Z"/>
                <w:rFonts w:cs="Arial"/>
              </w:rPr>
            </w:pPr>
            <w:ins w:id="3807" w:author="cmcc-chunxia Guo" w:date="2025-08-11T16:10:12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14:paraId="63CF0673">
            <w:pPr>
              <w:pStyle w:val="53"/>
              <w:rPr>
                <w:ins w:id="3808" w:author="cmcc-chunxia Guo" w:date="2025-08-11T16:10:12Z"/>
                <w:rFonts w:cs="Arial"/>
              </w:rPr>
            </w:pPr>
          </w:p>
        </w:tc>
      </w:tr>
      <w:tr w14:paraId="70F82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09"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75BA73AB">
            <w:pPr>
              <w:pStyle w:val="53"/>
              <w:rPr>
                <w:ins w:id="3810" w:author="cmcc-chunxia Guo" w:date="2025-08-11T16:10:12Z"/>
                <w:rFonts w:cs="v5.0.0"/>
                <w:lang w:eastAsia="zh-CN"/>
              </w:rPr>
            </w:pPr>
            <w:ins w:id="3811" w:author="cmcc-chunxia Guo" w:date="2025-08-11T16:10:12Z">
              <w:r>
                <w:rPr>
                  <w:rFonts w:cs="v5.0.0"/>
                </w:rPr>
                <w:t>UTRA TDD Band d) or E-UTRA Band 38 or NR Band n38</w:t>
              </w:r>
            </w:ins>
          </w:p>
        </w:tc>
        <w:tc>
          <w:tcPr>
            <w:tcW w:w="1996" w:type="dxa"/>
            <w:tcBorders>
              <w:top w:val="single" w:color="auto" w:sz="4" w:space="0"/>
              <w:left w:val="single" w:color="auto" w:sz="4" w:space="0"/>
              <w:bottom w:val="single" w:color="auto" w:sz="4" w:space="0"/>
              <w:right w:val="single" w:color="auto" w:sz="4" w:space="0"/>
            </w:tcBorders>
          </w:tcPr>
          <w:p w14:paraId="098D3F33">
            <w:pPr>
              <w:pStyle w:val="53"/>
              <w:rPr>
                <w:ins w:id="3812" w:author="cmcc-chunxia Guo" w:date="2025-08-11T16:10:12Z"/>
                <w:rFonts w:cs="Arial"/>
              </w:rPr>
            </w:pPr>
            <w:ins w:id="3813" w:author="cmcc-chunxia Guo" w:date="2025-08-11T16:10:12Z">
              <w:r>
                <w:rPr>
                  <w:rFonts w:cs="Arial"/>
                </w:rPr>
                <w:t>2570 – 2620 MHz</w:t>
              </w:r>
            </w:ins>
          </w:p>
        </w:tc>
        <w:tc>
          <w:tcPr>
            <w:tcW w:w="879" w:type="dxa"/>
            <w:tcBorders>
              <w:top w:val="single" w:color="auto" w:sz="4" w:space="0"/>
              <w:left w:val="single" w:color="auto" w:sz="4" w:space="0"/>
              <w:bottom w:val="single" w:color="auto" w:sz="4" w:space="0"/>
              <w:right w:val="single" w:color="auto" w:sz="4" w:space="0"/>
            </w:tcBorders>
          </w:tcPr>
          <w:p w14:paraId="362B034B">
            <w:pPr>
              <w:pStyle w:val="53"/>
              <w:rPr>
                <w:ins w:id="3814" w:author="cmcc-chunxia Guo" w:date="2025-08-11T16:10:12Z"/>
                <w:rFonts w:cs="Arial"/>
              </w:rPr>
            </w:pPr>
            <w:ins w:id="3815" w:author="cmcc-chunxia Guo" w:date="2025-08-11T16:10:12Z">
              <w:r>
                <w:rPr>
                  <w:rFonts w:cs="Arial"/>
                </w:rPr>
                <w:t>-96 dBm</w:t>
              </w:r>
            </w:ins>
          </w:p>
        </w:tc>
        <w:tc>
          <w:tcPr>
            <w:tcW w:w="879" w:type="dxa"/>
            <w:tcBorders>
              <w:top w:val="single" w:color="auto" w:sz="4" w:space="0"/>
              <w:left w:val="single" w:color="auto" w:sz="4" w:space="0"/>
              <w:bottom w:val="single" w:color="auto" w:sz="4" w:space="0"/>
              <w:right w:val="single" w:color="auto" w:sz="4" w:space="0"/>
            </w:tcBorders>
          </w:tcPr>
          <w:p w14:paraId="599F3343">
            <w:pPr>
              <w:pStyle w:val="53"/>
              <w:rPr>
                <w:ins w:id="3816" w:author="cmcc-chunxia Guo" w:date="2025-08-11T16:10:12Z"/>
                <w:rFonts w:cs="Arial"/>
              </w:rPr>
            </w:pPr>
            <w:ins w:id="3817" w:author="cmcc-chunxia Guo" w:date="2025-08-11T16:10:12Z">
              <w:r>
                <w:rPr>
                  <w:rFonts w:cs="v5.0.0"/>
                </w:rPr>
                <w:t>-91 dBm</w:t>
              </w:r>
            </w:ins>
          </w:p>
        </w:tc>
        <w:tc>
          <w:tcPr>
            <w:tcW w:w="880" w:type="dxa"/>
            <w:tcBorders>
              <w:top w:val="single" w:color="auto" w:sz="4" w:space="0"/>
              <w:left w:val="single" w:color="auto" w:sz="4" w:space="0"/>
              <w:bottom w:val="single" w:color="auto" w:sz="4" w:space="0"/>
              <w:right w:val="single" w:color="auto" w:sz="4" w:space="0"/>
            </w:tcBorders>
          </w:tcPr>
          <w:p w14:paraId="772C7C7B">
            <w:pPr>
              <w:pStyle w:val="53"/>
              <w:rPr>
                <w:ins w:id="3818" w:author="cmcc-chunxia Guo" w:date="2025-08-11T16:10:12Z"/>
                <w:rFonts w:cs="Arial"/>
              </w:rPr>
            </w:pPr>
            <w:ins w:id="3819" w:author="cmcc-chunxia Guo" w:date="2025-08-11T16:10:12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14:paraId="71E7384F">
            <w:pPr>
              <w:pStyle w:val="53"/>
              <w:rPr>
                <w:ins w:id="3820" w:author="cmcc-chunxia Guo" w:date="2025-08-11T16:10:12Z"/>
                <w:rFonts w:cs="Arial"/>
              </w:rPr>
            </w:pPr>
            <w:ins w:id="3821" w:author="cmcc-chunxia Guo" w:date="2025-08-11T16:10:12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14:paraId="5B28D4C6">
            <w:pPr>
              <w:pStyle w:val="53"/>
              <w:rPr>
                <w:ins w:id="3822" w:author="cmcc-chunxia Guo" w:date="2025-08-11T16:10:12Z"/>
                <w:rFonts w:cs="Arial"/>
              </w:rPr>
            </w:pPr>
            <w:ins w:id="3823" w:author="cmcc-chunxia Guo" w:date="2025-08-11T16:10:12Z">
              <w:r>
                <w:rPr>
                  <w:rFonts w:cs="Arial"/>
                </w:rPr>
                <w:t xml:space="preserve">This is not applicable to BS operating in Band n38.  </w:t>
              </w:r>
            </w:ins>
          </w:p>
        </w:tc>
      </w:tr>
      <w:tr w14:paraId="40FE4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24"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36757405">
            <w:pPr>
              <w:pStyle w:val="53"/>
              <w:rPr>
                <w:ins w:id="3825" w:author="cmcc-chunxia Guo" w:date="2025-08-11T16:10:12Z"/>
                <w:rFonts w:cs="v5.0.0"/>
                <w:lang w:val="sv-SE" w:eastAsia="zh-CN"/>
              </w:rPr>
            </w:pPr>
            <w:ins w:id="3826" w:author="cmcc-chunxia Guo" w:date="2025-08-11T16:10:12Z">
              <w:r>
                <w:rPr>
                  <w:rFonts w:cs="v5.0.0"/>
                  <w:lang w:val="sv-SE"/>
                </w:rPr>
                <w:t>UTRA TDD Band f) or</w:t>
              </w:r>
            </w:ins>
            <w:ins w:id="3827" w:author="cmcc-chunxia Guo" w:date="2025-08-11T16:10:12Z">
              <w:r>
                <w:rPr>
                  <w:rFonts w:cs="Arial"/>
                  <w:lang w:val="sv-SE"/>
                </w:rPr>
                <w:t xml:space="preserve"> E-UTRA Band 3</w:t>
              </w:r>
            </w:ins>
            <w:ins w:id="3828" w:author="cmcc-chunxia Guo" w:date="2025-08-11T16:10:12Z">
              <w:r>
                <w:rPr>
                  <w:rFonts w:cs="Arial"/>
                  <w:lang w:val="sv-SE" w:eastAsia="zh-CN"/>
                </w:rPr>
                <w:t>9</w:t>
              </w:r>
            </w:ins>
            <w:ins w:id="3829" w:author="cmcc-chunxia Guo" w:date="2025-08-11T16:10:12Z">
              <w:r>
                <w:rPr>
                  <w:rFonts w:cs="Arial"/>
                  <w:lang w:val="en-US" w:eastAsia="zh-CN"/>
                </w:rPr>
                <w:t xml:space="preserve"> or NR band n39</w:t>
              </w:r>
            </w:ins>
          </w:p>
        </w:tc>
        <w:tc>
          <w:tcPr>
            <w:tcW w:w="1996" w:type="dxa"/>
            <w:tcBorders>
              <w:top w:val="single" w:color="auto" w:sz="4" w:space="0"/>
              <w:left w:val="single" w:color="auto" w:sz="4" w:space="0"/>
              <w:bottom w:val="single" w:color="auto" w:sz="4" w:space="0"/>
              <w:right w:val="single" w:color="auto" w:sz="4" w:space="0"/>
            </w:tcBorders>
          </w:tcPr>
          <w:p w14:paraId="55F66DA0">
            <w:pPr>
              <w:pStyle w:val="53"/>
              <w:rPr>
                <w:ins w:id="3830" w:author="cmcc-chunxia Guo" w:date="2025-08-11T16:10:12Z"/>
                <w:rFonts w:cs="Arial"/>
              </w:rPr>
            </w:pPr>
            <w:ins w:id="3831" w:author="cmcc-chunxia Guo" w:date="2025-08-11T16:10:12Z">
              <w:r>
                <w:rPr>
                  <w:rFonts w:cs="Arial"/>
                  <w:lang w:eastAsia="zh-CN"/>
                </w:rPr>
                <w:t>1880</w:t>
              </w:r>
            </w:ins>
            <w:ins w:id="3832" w:author="cmcc-chunxia Guo" w:date="2025-08-11T16:10:12Z">
              <w:r>
                <w:rPr>
                  <w:rFonts w:cs="Arial"/>
                </w:rPr>
                <w:t xml:space="preserve"> – </w:t>
              </w:r>
            </w:ins>
            <w:ins w:id="3833" w:author="cmcc-chunxia Guo" w:date="2025-08-11T16:10:12Z">
              <w:r>
                <w:rPr>
                  <w:rFonts w:cs="Arial"/>
                  <w:lang w:eastAsia="zh-CN"/>
                </w:rPr>
                <w:t>1920MHz</w:t>
              </w:r>
            </w:ins>
          </w:p>
        </w:tc>
        <w:tc>
          <w:tcPr>
            <w:tcW w:w="879" w:type="dxa"/>
            <w:tcBorders>
              <w:top w:val="single" w:color="auto" w:sz="4" w:space="0"/>
              <w:left w:val="single" w:color="auto" w:sz="4" w:space="0"/>
              <w:bottom w:val="single" w:color="auto" w:sz="4" w:space="0"/>
              <w:right w:val="single" w:color="auto" w:sz="4" w:space="0"/>
            </w:tcBorders>
          </w:tcPr>
          <w:p w14:paraId="1C996020">
            <w:pPr>
              <w:pStyle w:val="53"/>
              <w:rPr>
                <w:ins w:id="3834" w:author="cmcc-chunxia Guo" w:date="2025-08-11T16:10:12Z"/>
                <w:rFonts w:cs="Arial"/>
              </w:rPr>
            </w:pPr>
            <w:ins w:id="3835" w:author="cmcc-chunxia Guo" w:date="2025-08-11T16:10:12Z">
              <w:r>
                <w:rPr>
                  <w:rFonts w:cs="Arial"/>
                </w:rPr>
                <w:t>-</w:t>
              </w:r>
            </w:ins>
            <w:ins w:id="3836" w:author="cmcc-chunxia Guo" w:date="2025-08-11T16:10:12Z">
              <w:r>
                <w:rPr>
                  <w:rFonts w:cs="Arial"/>
                  <w:lang w:eastAsia="zh-CN"/>
                </w:rPr>
                <w:t xml:space="preserve">96 </w:t>
              </w:r>
            </w:ins>
            <w:ins w:id="3837" w:author="cmcc-chunxia Guo" w:date="2025-08-11T16:10:12Z">
              <w:r>
                <w:rPr>
                  <w:rFonts w:cs="Arial"/>
                </w:rPr>
                <w:t>dBm</w:t>
              </w:r>
            </w:ins>
          </w:p>
        </w:tc>
        <w:tc>
          <w:tcPr>
            <w:tcW w:w="879" w:type="dxa"/>
            <w:tcBorders>
              <w:top w:val="single" w:color="auto" w:sz="4" w:space="0"/>
              <w:left w:val="single" w:color="auto" w:sz="4" w:space="0"/>
              <w:bottom w:val="single" w:color="auto" w:sz="4" w:space="0"/>
              <w:right w:val="single" w:color="auto" w:sz="4" w:space="0"/>
            </w:tcBorders>
          </w:tcPr>
          <w:p w14:paraId="228F254F">
            <w:pPr>
              <w:pStyle w:val="53"/>
              <w:rPr>
                <w:ins w:id="3838" w:author="cmcc-chunxia Guo" w:date="2025-08-11T16:10:12Z"/>
                <w:rFonts w:cs="Arial"/>
              </w:rPr>
            </w:pPr>
            <w:ins w:id="3839" w:author="cmcc-chunxia Guo" w:date="2025-08-11T16:10:12Z">
              <w:r>
                <w:rPr>
                  <w:rFonts w:cs="v5.0.0"/>
                </w:rPr>
                <w:t>-91 dBm</w:t>
              </w:r>
            </w:ins>
          </w:p>
        </w:tc>
        <w:tc>
          <w:tcPr>
            <w:tcW w:w="880" w:type="dxa"/>
            <w:tcBorders>
              <w:top w:val="single" w:color="auto" w:sz="4" w:space="0"/>
              <w:left w:val="single" w:color="auto" w:sz="4" w:space="0"/>
              <w:bottom w:val="single" w:color="auto" w:sz="4" w:space="0"/>
              <w:right w:val="single" w:color="auto" w:sz="4" w:space="0"/>
            </w:tcBorders>
          </w:tcPr>
          <w:p w14:paraId="2B054C89">
            <w:pPr>
              <w:pStyle w:val="53"/>
              <w:rPr>
                <w:ins w:id="3840" w:author="cmcc-chunxia Guo" w:date="2025-08-11T16:10:12Z"/>
                <w:rFonts w:cs="Arial"/>
              </w:rPr>
            </w:pPr>
            <w:ins w:id="3841" w:author="cmcc-chunxia Guo" w:date="2025-08-11T16:10:12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14:paraId="59BE7DF0">
            <w:pPr>
              <w:pStyle w:val="53"/>
              <w:rPr>
                <w:ins w:id="3842" w:author="cmcc-chunxia Guo" w:date="2025-08-11T16:10:12Z"/>
                <w:rFonts w:cs="Arial"/>
              </w:rPr>
            </w:pPr>
            <w:ins w:id="3843" w:author="cmcc-chunxia Guo" w:date="2025-08-11T16:10:12Z">
              <w:r>
                <w:rPr>
                  <w:rFonts w:cs="Arial"/>
                </w:rPr>
                <w:t>1</w:t>
              </w:r>
            </w:ins>
            <w:ins w:id="3844" w:author="cmcc-chunxia Guo" w:date="2025-08-11T16:10:12Z">
              <w:r>
                <w:rPr>
                  <w:rFonts w:cs="Arial"/>
                  <w:lang w:eastAsia="zh-CN"/>
                </w:rPr>
                <w:t>00 k</w:t>
              </w:r>
            </w:ins>
            <w:ins w:id="3845" w:author="cmcc-chunxia Guo" w:date="2025-08-11T16:10:12Z">
              <w:r>
                <w:rPr>
                  <w:rFonts w:cs="Arial"/>
                </w:rPr>
                <w:t>Hz</w:t>
              </w:r>
            </w:ins>
          </w:p>
        </w:tc>
        <w:tc>
          <w:tcPr>
            <w:tcW w:w="1606" w:type="dxa"/>
            <w:tcBorders>
              <w:top w:val="single" w:color="auto" w:sz="4" w:space="0"/>
              <w:left w:val="single" w:color="auto" w:sz="4" w:space="0"/>
              <w:bottom w:val="single" w:color="auto" w:sz="4" w:space="0"/>
              <w:right w:val="single" w:color="auto" w:sz="4" w:space="0"/>
            </w:tcBorders>
          </w:tcPr>
          <w:p w14:paraId="50EE8C73">
            <w:pPr>
              <w:pStyle w:val="53"/>
              <w:rPr>
                <w:ins w:id="3846" w:author="cmcc-chunxia Guo" w:date="2025-08-11T16:10:12Z"/>
                <w:rFonts w:cs="Arial"/>
              </w:rPr>
            </w:pPr>
            <w:ins w:id="3847" w:author="cmcc-chunxia Guo" w:date="2025-08-11T16:10:12Z">
              <w:r>
                <w:rPr>
                  <w:rFonts w:cs="Arial"/>
                </w:rPr>
                <w:t>This is not applicable to BS operating in Band n</w:t>
              </w:r>
            </w:ins>
            <w:ins w:id="3848" w:author="cmcc-chunxia Guo" w:date="2025-08-11T16:10:12Z">
              <w:r>
                <w:rPr>
                  <w:rFonts w:cs="Arial"/>
                  <w:lang w:val="en-US" w:eastAsia="zh-CN"/>
                </w:rPr>
                <w:t>39</w:t>
              </w:r>
            </w:ins>
          </w:p>
        </w:tc>
      </w:tr>
      <w:tr w14:paraId="632D1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49"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74EBA3C6">
            <w:pPr>
              <w:pStyle w:val="53"/>
              <w:rPr>
                <w:ins w:id="3850" w:author="cmcc-chunxia Guo" w:date="2025-08-11T16:10:12Z"/>
                <w:rFonts w:cs="v5.0.0"/>
                <w:lang w:val="sv-SE" w:eastAsia="zh-CN"/>
              </w:rPr>
            </w:pPr>
            <w:ins w:id="3851" w:author="cmcc-chunxia Guo" w:date="2025-08-11T16:10:12Z">
              <w:r>
                <w:rPr>
                  <w:rFonts w:cs="v5.0.0"/>
                  <w:lang w:val="sv-SE"/>
                </w:rPr>
                <w:t>UTRA TDD Band e) or</w:t>
              </w:r>
            </w:ins>
            <w:ins w:id="3852" w:author="cmcc-chunxia Guo" w:date="2025-08-11T16:10:12Z">
              <w:r>
                <w:rPr>
                  <w:rFonts w:cs="Arial"/>
                  <w:lang w:val="sv-SE"/>
                </w:rPr>
                <w:t xml:space="preserve"> E-UTRA Band </w:t>
              </w:r>
            </w:ins>
            <w:ins w:id="3853" w:author="cmcc-chunxia Guo" w:date="2025-08-11T16:10:12Z">
              <w:r>
                <w:rPr>
                  <w:rFonts w:cs="Arial"/>
                  <w:lang w:val="sv-SE" w:eastAsia="zh-CN"/>
                </w:rPr>
                <w:t>40</w:t>
              </w:r>
            </w:ins>
            <w:ins w:id="3854" w:author="cmcc-chunxia Guo" w:date="2025-08-11T16:10:12Z">
              <w:r>
                <w:rPr>
                  <w:rFonts w:cs="Arial"/>
                  <w:lang w:eastAsia="zh-CN"/>
                </w:rPr>
                <w:t xml:space="preserve"> or NR Band n40</w:t>
              </w:r>
            </w:ins>
          </w:p>
        </w:tc>
        <w:tc>
          <w:tcPr>
            <w:tcW w:w="1996" w:type="dxa"/>
            <w:tcBorders>
              <w:top w:val="single" w:color="auto" w:sz="4" w:space="0"/>
              <w:left w:val="single" w:color="auto" w:sz="4" w:space="0"/>
              <w:bottom w:val="single" w:color="auto" w:sz="4" w:space="0"/>
              <w:right w:val="single" w:color="auto" w:sz="4" w:space="0"/>
            </w:tcBorders>
          </w:tcPr>
          <w:p w14:paraId="0090091D">
            <w:pPr>
              <w:pStyle w:val="53"/>
              <w:rPr>
                <w:ins w:id="3855" w:author="cmcc-chunxia Guo" w:date="2025-08-11T16:10:12Z"/>
                <w:rFonts w:cs="Arial"/>
              </w:rPr>
            </w:pPr>
            <w:ins w:id="3856" w:author="cmcc-chunxia Guo" w:date="2025-08-11T16:10:12Z">
              <w:r>
                <w:rPr>
                  <w:rFonts w:cs="Arial"/>
                  <w:lang w:eastAsia="zh-CN"/>
                </w:rPr>
                <w:t>2300</w:t>
              </w:r>
            </w:ins>
            <w:ins w:id="3857" w:author="cmcc-chunxia Guo" w:date="2025-08-11T16:10:12Z">
              <w:r>
                <w:rPr>
                  <w:rFonts w:cs="Arial"/>
                </w:rPr>
                <w:t xml:space="preserve"> – </w:t>
              </w:r>
            </w:ins>
            <w:ins w:id="3858" w:author="cmcc-chunxia Guo" w:date="2025-08-11T16:10:12Z">
              <w:r>
                <w:rPr>
                  <w:rFonts w:cs="Arial"/>
                  <w:lang w:eastAsia="zh-CN"/>
                </w:rPr>
                <w:t>2400MHz</w:t>
              </w:r>
            </w:ins>
          </w:p>
        </w:tc>
        <w:tc>
          <w:tcPr>
            <w:tcW w:w="879" w:type="dxa"/>
            <w:tcBorders>
              <w:top w:val="single" w:color="auto" w:sz="4" w:space="0"/>
              <w:left w:val="single" w:color="auto" w:sz="4" w:space="0"/>
              <w:bottom w:val="single" w:color="auto" w:sz="4" w:space="0"/>
              <w:right w:val="single" w:color="auto" w:sz="4" w:space="0"/>
            </w:tcBorders>
          </w:tcPr>
          <w:p w14:paraId="302CF4A9">
            <w:pPr>
              <w:pStyle w:val="53"/>
              <w:rPr>
                <w:ins w:id="3859" w:author="cmcc-chunxia Guo" w:date="2025-08-11T16:10:12Z"/>
                <w:rFonts w:cs="Arial"/>
              </w:rPr>
            </w:pPr>
            <w:ins w:id="3860" w:author="cmcc-chunxia Guo" w:date="2025-08-11T16:10:12Z">
              <w:r>
                <w:rPr>
                  <w:rFonts w:cs="Arial"/>
                </w:rPr>
                <w:t>-</w:t>
              </w:r>
            </w:ins>
            <w:ins w:id="3861" w:author="cmcc-chunxia Guo" w:date="2025-08-11T16:10:12Z">
              <w:r>
                <w:rPr>
                  <w:rFonts w:cs="Arial"/>
                  <w:lang w:eastAsia="zh-CN"/>
                </w:rPr>
                <w:t xml:space="preserve">96 </w:t>
              </w:r>
            </w:ins>
            <w:ins w:id="3862" w:author="cmcc-chunxia Guo" w:date="2025-08-11T16:10:12Z">
              <w:r>
                <w:rPr>
                  <w:rFonts w:cs="Arial"/>
                </w:rPr>
                <w:t>dBm</w:t>
              </w:r>
            </w:ins>
          </w:p>
        </w:tc>
        <w:tc>
          <w:tcPr>
            <w:tcW w:w="879" w:type="dxa"/>
            <w:tcBorders>
              <w:top w:val="single" w:color="auto" w:sz="4" w:space="0"/>
              <w:left w:val="single" w:color="auto" w:sz="4" w:space="0"/>
              <w:bottom w:val="single" w:color="auto" w:sz="4" w:space="0"/>
              <w:right w:val="single" w:color="auto" w:sz="4" w:space="0"/>
            </w:tcBorders>
          </w:tcPr>
          <w:p w14:paraId="68F2AB9B">
            <w:pPr>
              <w:pStyle w:val="53"/>
              <w:rPr>
                <w:ins w:id="3863" w:author="cmcc-chunxia Guo" w:date="2025-08-11T16:10:12Z"/>
                <w:rFonts w:cs="Arial"/>
              </w:rPr>
            </w:pPr>
            <w:ins w:id="3864" w:author="cmcc-chunxia Guo" w:date="2025-08-11T16:10:12Z">
              <w:r>
                <w:rPr>
                  <w:rFonts w:cs="v5.0.0"/>
                </w:rPr>
                <w:t>-91 dBm</w:t>
              </w:r>
            </w:ins>
          </w:p>
        </w:tc>
        <w:tc>
          <w:tcPr>
            <w:tcW w:w="880" w:type="dxa"/>
            <w:tcBorders>
              <w:top w:val="single" w:color="auto" w:sz="4" w:space="0"/>
              <w:left w:val="single" w:color="auto" w:sz="4" w:space="0"/>
              <w:bottom w:val="single" w:color="auto" w:sz="4" w:space="0"/>
              <w:right w:val="single" w:color="auto" w:sz="4" w:space="0"/>
            </w:tcBorders>
          </w:tcPr>
          <w:p w14:paraId="344EC5C2">
            <w:pPr>
              <w:pStyle w:val="53"/>
              <w:rPr>
                <w:ins w:id="3865" w:author="cmcc-chunxia Guo" w:date="2025-08-11T16:10:12Z"/>
                <w:rFonts w:cs="Arial"/>
              </w:rPr>
            </w:pPr>
            <w:ins w:id="3866" w:author="cmcc-chunxia Guo" w:date="2025-08-11T16:10:12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14:paraId="2D3C443A">
            <w:pPr>
              <w:pStyle w:val="53"/>
              <w:rPr>
                <w:ins w:id="3867" w:author="cmcc-chunxia Guo" w:date="2025-08-11T16:10:12Z"/>
                <w:rFonts w:cs="Arial"/>
              </w:rPr>
            </w:pPr>
            <w:ins w:id="3868" w:author="cmcc-chunxia Guo" w:date="2025-08-11T16:10:12Z">
              <w:r>
                <w:rPr>
                  <w:rFonts w:cs="Arial"/>
                </w:rPr>
                <w:t>1</w:t>
              </w:r>
            </w:ins>
            <w:ins w:id="3869" w:author="cmcc-chunxia Guo" w:date="2025-08-11T16:10:12Z">
              <w:r>
                <w:rPr>
                  <w:rFonts w:cs="Arial"/>
                  <w:lang w:eastAsia="zh-CN"/>
                </w:rPr>
                <w:t>00</w:t>
              </w:r>
            </w:ins>
            <w:ins w:id="3870" w:author="cmcc-chunxia Guo" w:date="2025-08-11T16:10:12Z">
              <w:r>
                <w:rPr>
                  <w:rFonts w:cs="Arial"/>
                </w:rPr>
                <w:t xml:space="preserve"> </w:t>
              </w:r>
            </w:ins>
            <w:ins w:id="3871" w:author="cmcc-chunxia Guo" w:date="2025-08-11T16:10:12Z">
              <w:r>
                <w:rPr>
                  <w:rFonts w:cs="Arial"/>
                  <w:lang w:eastAsia="zh-CN"/>
                </w:rPr>
                <w:t>k</w:t>
              </w:r>
            </w:ins>
            <w:ins w:id="3872" w:author="cmcc-chunxia Guo" w:date="2025-08-11T16:10:12Z">
              <w:r>
                <w:rPr>
                  <w:rFonts w:cs="Arial"/>
                </w:rPr>
                <w:t>Hz</w:t>
              </w:r>
            </w:ins>
          </w:p>
        </w:tc>
        <w:tc>
          <w:tcPr>
            <w:tcW w:w="1606" w:type="dxa"/>
            <w:tcBorders>
              <w:top w:val="single" w:color="auto" w:sz="4" w:space="0"/>
              <w:left w:val="single" w:color="auto" w:sz="4" w:space="0"/>
              <w:bottom w:val="single" w:color="auto" w:sz="4" w:space="0"/>
              <w:right w:val="single" w:color="auto" w:sz="4" w:space="0"/>
            </w:tcBorders>
          </w:tcPr>
          <w:p w14:paraId="4357B668">
            <w:pPr>
              <w:pStyle w:val="53"/>
              <w:rPr>
                <w:ins w:id="3873" w:author="cmcc-chunxia Guo" w:date="2025-08-11T16:10:12Z"/>
                <w:rFonts w:cs="Arial"/>
              </w:rPr>
            </w:pPr>
            <w:ins w:id="3874" w:author="cmcc-chunxia Guo" w:date="2025-08-11T16:10:12Z">
              <w:r>
                <w:rPr>
                  <w:rFonts w:cs="Arial"/>
                </w:rPr>
                <w:t>This is not applicable to BS operating in Band n30 or n40.</w:t>
              </w:r>
            </w:ins>
          </w:p>
        </w:tc>
      </w:tr>
      <w:tr w14:paraId="58304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75"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44C11A4F">
            <w:pPr>
              <w:pStyle w:val="53"/>
              <w:rPr>
                <w:ins w:id="3876" w:author="cmcc-chunxia Guo" w:date="2025-08-11T16:10:12Z"/>
                <w:rFonts w:cs="Arial"/>
                <w:lang w:eastAsia="zh-CN"/>
              </w:rPr>
            </w:pPr>
            <w:ins w:id="3877" w:author="cmcc-chunxia Guo" w:date="2025-08-11T16:10:12Z">
              <w:r>
                <w:rPr>
                  <w:rFonts w:eastAsia="Malgun Gothic" w:cs="Arial"/>
                </w:rPr>
                <w:t xml:space="preserve">E-UTRA Band </w:t>
              </w:r>
            </w:ins>
            <w:ins w:id="3878" w:author="cmcc-chunxia Guo" w:date="2025-08-11T16:10:12Z">
              <w:r>
                <w:rPr>
                  <w:rFonts w:eastAsia="Malgun Gothic" w:cs="Arial"/>
                  <w:lang w:eastAsia="zh-CN"/>
                </w:rPr>
                <w:t>41 or NR Band n41</w:t>
              </w:r>
            </w:ins>
            <w:ins w:id="3879" w:author="cmcc-chunxia Guo" w:date="2025-08-11T16:10:12Z">
              <w:r>
                <w:rPr>
                  <w:rFonts w:hint="eastAsia" w:eastAsia="Malgun Gothic" w:cs="Arial"/>
                  <w:lang w:eastAsia="zh-CN"/>
                </w:rPr>
                <w:t>, n90</w:t>
              </w:r>
            </w:ins>
          </w:p>
        </w:tc>
        <w:tc>
          <w:tcPr>
            <w:tcW w:w="1996" w:type="dxa"/>
            <w:tcBorders>
              <w:top w:val="single" w:color="auto" w:sz="4" w:space="0"/>
              <w:left w:val="single" w:color="auto" w:sz="4" w:space="0"/>
              <w:bottom w:val="single" w:color="auto" w:sz="4" w:space="0"/>
              <w:right w:val="single" w:color="auto" w:sz="4" w:space="0"/>
            </w:tcBorders>
          </w:tcPr>
          <w:p w14:paraId="311DAFE5">
            <w:pPr>
              <w:pStyle w:val="53"/>
              <w:rPr>
                <w:ins w:id="3880" w:author="cmcc-chunxia Guo" w:date="2025-08-11T16:10:12Z"/>
                <w:rFonts w:cs="Arial"/>
                <w:lang w:eastAsia="zh-CN"/>
              </w:rPr>
            </w:pPr>
            <w:ins w:id="3881" w:author="cmcc-chunxia Guo" w:date="2025-08-11T16:10:12Z">
              <w:r>
                <w:rPr>
                  <w:rFonts w:cs="Arial"/>
                  <w:lang w:eastAsia="zh-CN"/>
                </w:rPr>
                <w:t xml:space="preserve">2496 </w:t>
              </w:r>
            </w:ins>
            <w:ins w:id="3882" w:author="cmcc-chunxia Guo" w:date="2025-08-11T16:10:12Z">
              <w:r>
                <w:rPr>
                  <w:rFonts w:cs="Arial"/>
                </w:rPr>
                <w:t xml:space="preserve">– </w:t>
              </w:r>
            </w:ins>
            <w:ins w:id="3883" w:author="cmcc-chunxia Guo" w:date="2025-08-11T16:10:12Z">
              <w:r>
                <w:rPr>
                  <w:rFonts w:cs="Arial"/>
                  <w:lang w:eastAsia="zh-CN"/>
                </w:rPr>
                <w:t>2690 MHz</w:t>
              </w:r>
            </w:ins>
          </w:p>
        </w:tc>
        <w:tc>
          <w:tcPr>
            <w:tcW w:w="879" w:type="dxa"/>
            <w:tcBorders>
              <w:top w:val="single" w:color="auto" w:sz="4" w:space="0"/>
              <w:left w:val="single" w:color="auto" w:sz="4" w:space="0"/>
              <w:bottom w:val="single" w:color="auto" w:sz="4" w:space="0"/>
              <w:right w:val="single" w:color="auto" w:sz="4" w:space="0"/>
            </w:tcBorders>
          </w:tcPr>
          <w:p w14:paraId="42912F2A">
            <w:pPr>
              <w:pStyle w:val="53"/>
              <w:rPr>
                <w:ins w:id="3884" w:author="cmcc-chunxia Guo" w:date="2025-08-11T16:10:12Z"/>
                <w:rFonts w:cs="Arial"/>
              </w:rPr>
            </w:pPr>
            <w:ins w:id="3885" w:author="cmcc-chunxia Guo" w:date="2025-08-11T16:10:12Z">
              <w:r>
                <w:rPr>
                  <w:rFonts w:cs="Arial"/>
                </w:rPr>
                <w:t>-</w:t>
              </w:r>
            </w:ins>
            <w:ins w:id="3886" w:author="cmcc-chunxia Guo" w:date="2025-08-11T16:10:12Z">
              <w:r>
                <w:rPr>
                  <w:rFonts w:cs="Arial"/>
                  <w:lang w:eastAsia="zh-CN"/>
                </w:rPr>
                <w:t xml:space="preserve">96 </w:t>
              </w:r>
            </w:ins>
            <w:ins w:id="3887" w:author="cmcc-chunxia Guo" w:date="2025-08-11T16:10:12Z">
              <w:r>
                <w:rPr>
                  <w:rFonts w:cs="Arial"/>
                </w:rPr>
                <w:t>dBm</w:t>
              </w:r>
            </w:ins>
          </w:p>
        </w:tc>
        <w:tc>
          <w:tcPr>
            <w:tcW w:w="879" w:type="dxa"/>
            <w:tcBorders>
              <w:top w:val="single" w:color="auto" w:sz="4" w:space="0"/>
              <w:left w:val="single" w:color="auto" w:sz="4" w:space="0"/>
              <w:bottom w:val="single" w:color="auto" w:sz="4" w:space="0"/>
              <w:right w:val="single" w:color="auto" w:sz="4" w:space="0"/>
            </w:tcBorders>
          </w:tcPr>
          <w:p w14:paraId="5C405634">
            <w:pPr>
              <w:pStyle w:val="53"/>
              <w:rPr>
                <w:ins w:id="3888" w:author="cmcc-chunxia Guo" w:date="2025-08-11T16:10:12Z"/>
                <w:rFonts w:cs="Arial"/>
              </w:rPr>
            </w:pPr>
            <w:ins w:id="3889" w:author="cmcc-chunxia Guo" w:date="2025-08-11T16:10:12Z">
              <w:r>
                <w:rPr>
                  <w:rFonts w:cs="v5.0.0"/>
                </w:rPr>
                <w:t>-91 dBm</w:t>
              </w:r>
            </w:ins>
          </w:p>
        </w:tc>
        <w:tc>
          <w:tcPr>
            <w:tcW w:w="880" w:type="dxa"/>
            <w:tcBorders>
              <w:top w:val="single" w:color="auto" w:sz="4" w:space="0"/>
              <w:left w:val="single" w:color="auto" w:sz="4" w:space="0"/>
              <w:bottom w:val="single" w:color="auto" w:sz="4" w:space="0"/>
              <w:right w:val="single" w:color="auto" w:sz="4" w:space="0"/>
            </w:tcBorders>
          </w:tcPr>
          <w:p w14:paraId="640A22E4">
            <w:pPr>
              <w:pStyle w:val="53"/>
              <w:rPr>
                <w:ins w:id="3890" w:author="cmcc-chunxia Guo" w:date="2025-08-11T16:10:12Z"/>
                <w:rFonts w:cs="Arial"/>
              </w:rPr>
            </w:pPr>
            <w:ins w:id="3891" w:author="cmcc-chunxia Guo" w:date="2025-08-11T16:10:12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14:paraId="1F85EEDA">
            <w:pPr>
              <w:pStyle w:val="53"/>
              <w:rPr>
                <w:ins w:id="3892" w:author="cmcc-chunxia Guo" w:date="2025-08-11T16:10:12Z"/>
                <w:rFonts w:cs="Arial"/>
              </w:rPr>
            </w:pPr>
            <w:ins w:id="3893" w:author="cmcc-chunxia Guo" w:date="2025-08-11T16:10:12Z">
              <w:r>
                <w:rPr>
                  <w:rFonts w:cs="Arial"/>
                </w:rPr>
                <w:t>1</w:t>
              </w:r>
            </w:ins>
            <w:ins w:id="3894" w:author="cmcc-chunxia Guo" w:date="2025-08-11T16:10:12Z">
              <w:r>
                <w:rPr>
                  <w:rFonts w:cs="Arial"/>
                  <w:lang w:eastAsia="zh-CN"/>
                </w:rPr>
                <w:t>00</w:t>
              </w:r>
            </w:ins>
            <w:ins w:id="3895" w:author="cmcc-chunxia Guo" w:date="2025-08-11T16:10:12Z">
              <w:r>
                <w:rPr>
                  <w:rFonts w:cs="Arial"/>
                </w:rPr>
                <w:t xml:space="preserve"> </w:t>
              </w:r>
            </w:ins>
            <w:ins w:id="3896" w:author="cmcc-chunxia Guo" w:date="2025-08-11T16:10:12Z">
              <w:r>
                <w:rPr>
                  <w:rFonts w:cs="Arial"/>
                  <w:lang w:eastAsia="zh-CN"/>
                </w:rPr>
                <w:t>k</w:t>
              </w:r>
            </w:ins>
            <w:ins w:id="3897" w:author="cmcc-chunxia Guo" w:date="2025-08-11T16:10:12Z">
              <w:r>
                <w:rPr>
                  <w:rFonts w:cs="Arial"/>
                </w:rPr>
                <w:t>Hz</w:t>
              </w:r>
            </w:ins>
          </w:p>
        </w:tc>
        <w:tc>
          <w:tcPr>
            <w:tcW w:w="1606" w:type="dxa"/>
            <w:tcBorders>
              <w:top w:val="single" w:color="auto" w:sz="4" w:space="0"/>
              <w:left w:val="single" w:color="auto" w:sz="4" w:space="0"/>
              <w:bottom w:val="single" w:color="auto" w:sz="4" w:space="0"/>
              <w:right w:val="single" w:color="auto" w:sz="4" w:space="0"/>
            </w:tcBorders>
          </w:tcPr>
          <w:p w14:paraId="08BA823D">
            <w:pPr>
              <w:pStyle w:val="53"/>
              <w:rPr>
                <w:ins w:id="3898" w:author="cmcc-chunxia Guo" w:date="2025-08-11T16:10:12Z"/>
                <w:rFonts w:cs="Arial"/>
              </w:rPr>
            </w:pPr>
            <w:ins w:id="3899" w:author="cmcc-chunxia Guo" w:date="2025-08-11T16:10:12Z">
              <w:r>
                <w:rPr>
                  <w:rFonts w:cs="Arial"/>
                </w:rPr>
                <w:t>This is not applicable to BS operating in Band n</w:t>
              </w:r>
            </w:ins>
            <w:ins w:id="3900" w:author="cmcc-chunxia Guo" w:date="2025-08-11T16:10:12Z">
              <w:r>
                <w:rPr>
                  <w:rFonts w:cs="Arial"/>
                  <w:lang w:eastAsia="zh-CN"/>
                </w:rPr>
                <w:t>41, n53</w:t>
              </w:r>
            </w:ins>
            <w:ins w:id="3901" w:author="cmcc-chunxia Guo" w:date="2025-08-11T16:10:12Z">
              <w:r>
                <w:rPr>
                  <w:rFonts w:hint="eastAsia" w:cs="Arial"/>
                  <w:lang w:eastAsia="zh-CN"/>
                </w:rPr>
                <w:t xml:space="preserve"> or [n90]</w:t>
              </w:r>
            </w:ins>
          </w:p>
        </w:tc>
      </w:tr>
      <w:tr w14:paraId="172ED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02"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79E2351F">
            <w:pPr>
              <w:pStyle w:val="53"/>
              <w:rPr>
                <w:ins w:id="3903" w:author="cmcc-chunxia Guo" w:date="2025-08-11T16:10:12Z"/>
                <w:rFonts w:cs="Arial"/>
                <w:lang w:eastAsia="zh-CN"/>
              </w:rPr>
            </w:pPr>
            <w:ins w:id="3904" w:author="cmcc-chunxia Guo" w:date="2025-08-11T16:10:12Z">
              <w:r>
                <w:rPr>
                  <w:rFonts w:cs="v5.0.0"/>
                </w:rPr>
                <w:t>E-UTRA Band 42</w:t>
              </w:r>
            </w:ins>
          </w:p>
        </w:tc>
        <w:tc>
          <w:tcPr>
            <w:tcW w:w="1996" w:type="dxa"/>
            <w:tcBorders>
              <w:top w:val="single" w:color="auto" w:sz="4" w:space="0"/>
              <w:left w:val="single" w:color="auto" w:sz="4" w:space="0"/>
              <w:bottom w:val="single" w:color="auto" w:sz="4" w:space="0"/>
              <w:right w:val="single" w:color="auto" w:sz="4" w:space="0"/>
            </w:tcBorders>
          </w:tcPr>
          <w:p w14:paraId="65B85CC7">
            <w:pPr>
              <w:pStyle w:val="53"/>
              <w:rPr>
                <w:ins w:id="3905" w:author="cmcc-chunxia Guo" w:date="2025-08-11T16:10:12Z"/>
                <w:rFonts w:cs="Arial"/>
                <w:lang w:eastAsia="zh-CN"/>
              </w:rPr>
            </w:pPr>
            <w:ins w:id="3906" w:author="cmcc-chunxia Guo" w:date="2025-08-11T16:10:12Z">
              <w:r>
                <w:rPr>
                  <w:rFonts w:cs="Arial"/>
                </w:rPr>
                <w:t>3400 – 3600 MHz</w:t>
              </w:r>
            </w:ins>
          </w:p>
        </w:tc>
        <w:tc>
          <w:tcPr>
            <w:tcW w:w="879" w:type="dxa"/>
            <w:tcBorders>
              <w:top w:val="single" w:color="auto" w:sz="4" w:space="0"/>
              <w:left w:val="single" w:color="auto" w:sz="4" w:space="0"/>
              <w:bottom w:val="single" w:color="auto" w:sz="4" w:space="0"/>
              <w:right w:val="single" w:color="auto" w:sz="4" w:space="0"/>
            </w:tcBorders>
          </w:tcPr>
          <w:p w14:paraId="092601B4">
            <w:pPr>
              <w:pStyle w:val="53"/>
              <w:rPr>
                <w:ins w:id="3907" w:author="cmcc-chunxia Guo" w:date="2025-08-11T16:10:12Z"/>
                <w:rFonts w:cs="Arial"/>
              </w:rPr>
            </w:pPr>
            <w:ins w:id="3908" w:author="cmcc-chunxia Guo" w:date="2025-08-11T16:10:12Z">
              <w:r>
                <w:rPr>
                  <w:rFonts w:cs="Arial"/>
                </w:rPr>
                <w:t>-96 dBm</w:t>
              </w:r>
            </w:ins>
          </w:p>
        </w:tc>
        <w:tc>
          <w:tcPr>
            <w:tcW w:w="879" w:type="dxa"/>
            <w:tcBorders>
              <w:top w:val="single" w:color="auto" w:sz="4" w:space="0"/>
              <w:left w:val="single" w:color="auto" w:sz="4" w:space="0"/>
              <w:bottom w:val="single" w:color="auto" w:sz="4" w:space="0"/>
              <w:right w:val="single" w:color="auto" w:sz="4" w:space="0"/>
            </w:tcBorders>
          </w:tcPr>
          <w:p w14:paraId="55E77AFB">
            <w:pPr>
              <w:pStyle w:val="53"/>
              <w:rPr>
                <w:ins w:id="3909" w:author="cmcc-chunxia Guo" w:date="2025-08-11T16:10:12Z"/>
                <w:rFonts w:cs="Arial"/>
              </w:rPr>
            </w:pPr>
            <w:ins w:id="3910" w:author="cmcc-chunxia Guo" w:date="2025-08-11T16:10:12Z">
              <w:r>
                <w:rPr>
                  <w:rFonts w:cs="v5.0.0"/>
                </w:rPr>
                <w:t>-91 dBm</w:t>
              </w:r>
            </w:ins>
          </w:p>
        </w:tc>
        <w:tc>
          <w:tcPr>
            <w:tcW w:w="880" w:type="dxa"/>
            <w:tcBorders>
              <w:top w:val="single" w:color="auto" w:sz="4" w:space="0"/>
              <w:left w:val="single" w:color="auto" w:sz="4" w:space="0"/>
              <w:bottom w:val="single" w:color="auto" w:sz="4" w:space="0"/>
              <w:right w:val="single" w:color="auto" w:sz="4" w:space="0"/>
            </w:tcBorders>
          </w:tcPr>
          <w:p w14:paraId="0EC8B935">
            <w:pPr>
              <w:pStyle w:val="53"/>
              <w:rPr>
                <w:ins w:id="3911" w:author="cmcc-chunxia Guo" w:date="2025-08-11T16:10:12Z"/>
                <w:rFonts w:cs="Arial"/>
              </w:rPr>
            </w:pPr>
            <w:ins w:id="3912" w:author="cmcc-chunxia Guo" w:date="2025-08-11T16:10:12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14:paraId="594B727C">
            <w:pPr>
              <w:pStyle w:val="53"/>
              <w:rPr>
                <w:ins w:id="3913" w:author="cmcc-chunxia Guo" w:date="2025-08-11T16:10:12Z"/>
                <w:rFonts w:cs="Arial"/>
              </w:rPr>
            </w:pPr>
            <w:ins w:id="3914" w:author="cmcc-chunxia Guo" w:date="2025-08-11T16:10:12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14:paraId="7E8149CD">
            <w:pPr>
              <w:pStyle w:val="53"/>
              <w:rPr>
                <w:ins w:id="3915" w:author="cmcc-chunxia Guo" w:date="2025-08-11T16:10:12Z"/>
                <w:rFonts w:cs="Arial"/>
              </w:rPr>
            </w:pPr>
            <w:ins w:id="3916" w:author="cmcc-chunxia Guo" w:date="2025-08-11T16:10:12Z">
              <w:r>
                <w:rPr>
                  <w:rFonts w:cs="Arial"/>
                </w:rPr>
                <w:t>This is not applicable to BS operating in Band n48, n77 or n78</w:t>
              </w:r>
            </w:ins>
          </w:p>
        </w:tc>
      </w:tr>
      <w:tr w14:paraId="079A3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17"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4B0D9A5E">
            <w:pPr>
              <w:pStyle w:val="53"/>
              <w:rPr>
                <w:ins w:id="3918" w:author="cmcc-chunxia Guo" w:date="2025-08-11T16:10:12Z"/>
                <w:rFonts w:cs="Arial"/>
                <w:lang w:eastAsia="zh-CN"/>
              </w:rPr>
            </w:pPr>
            <w:ins w:id="3919" w:author="cmcc-chunxia Guo" w:date="2025-08-11T16:10:12Z">
              <w:r>
                <w:rPr>
                  <w:rFonts w:cs="v5.0.0"/>
                </w:rPr>
                <w:t>E-UTRA Band 43</w:t>
              </w:r>
            </w:ins>
          </w:p>
        </w:tc>
        <w:tc>
          <w:tcPr>
            <w:tcW w:w="1996" w:type="dxa"/>
            <w:tcBorders>
              <w:top w:val="single" w:color="auto" w:sz="4" w:space="0"/>
              <w:left w:val="single" w:color="auto" w:sz="4" w:space="0"/>
              <w:bottom w:val="single" w:color="auto" w:sz="4" w:space="0"/>
              <w:right w:val="single" w:color="auto" w:sz="4" w:space="0"/>
            </w:tcBorders>
          </w:tcPr>
          <w:p w14:paraId="1680EE79">
            <w:pPr>
              <w:pStyle w:val="53"/>
              <w:rPr>
                <w:ins w:id="3920" w:author="cmcc-chunxia Guo" w:date="2025-08-11T16:10:12Z"/>
                <w:rFonts w:cs="Arial"/>
                <w:lang w:eastAsia="zh-CN"/>
              </w:rPr>
            </w:pPr>
            <w:ins w:id="3921" w:author="cmcc-chunxia Guo" w:date="2025-08-11T16:10:12Z">
              <w:r>
                <w:rPr>
                  <w:rFonts w:cs="Arial"/>
                </w:rPr>
                <w:t>3600 – 3800 MHz</w:t>
              </w:r>
            </w:ins>
          </w:p>
        </w:tc>
        <w:tc>
          <w:tcPr>
            <w:tcW w:w="879" w:type="dxa"/>
            <w:tcBorders>
              <w:top w:val="single" w:color="auto" w:sz="4" w:space="0"/>
              <w:left w:val="single" w:color="auto" w:sz="4" w:space="0"/>
              <w:bottom w:val="single" w:color="auto" w:sz="4" w:space="0"/>
              <w:right w:val="single" w:color="auto" w:sz="4" w:space="0"/>
            </w:tcBorders>
          </w:tcPr>
          <w:p w14:paraId="2A504DE2">
            <w:pPr>
              <w:pStyle w:val="53"/>
              <w:rPr>
                <w:ins w:id="3922" w:author="cmcc-chunxia Guo" w:date="2025-08-11T16:10:12Z"/>
                <w:rFonts w:cs="Arial"/>
              </w:rPr>
            </w:pPr>
            <w:ins w:id="3923" w:author="cmcc-chunxia Guo" w:date="2025-08-11T16:10:12Z">
              <w:r>
                <w:rPr>
                  <w:rFonts w:cs="Arial"/>
                </w:rPr>
                <w:t>-96 dBm</w:t>
              </w:r>
            </w:ins>
          </w:p>
        </w:tc>
        <w:tc>
          <w:tcPr>
            <w:tcW w:w="879" w:type="dxa"/>
            <w:tcBorders>
              <w:top w:val="single" w:color="auto" w:sz="4" w:space="0"/>
              <w:left w:val="single" w:color="auto" w:sz="4" w:space="0"/>
              <w:bottom w:val="single" w:color="auto" w:sz="4" w:space="0"/>
              <w:right w:val="single" w:color="auto" w:sz="4" w:space="0"/>
            </w:tcBorders>
          </w:tcPr>
          <w:p w14:paraId="0F45799E">
            <w:pPr>
              <w:pStyle w:val="53"/>
              <w:rPr>
                <w:ins w:id="3924" w:author="cmcc-chunxia Guo" w:date="2025-08-11T16:10:12Z"/>
                <w:rFonts w:cs="Arial"/>
              </w:rPr>
            </w:pPr>
            <w:ins w:id="3925" w:author="cmcc-chunxia Guo" w:date="2025-08-11T16:10:12Z">
              <w:r>
                <w:rPr>
                  <w:rFonts w:cs="v5.0.0"/>
                </w:rPr>
                <w:t>-91 dBm</w:t>
              </w:r>
            </w:ins>
          </w:p>
        </w:tc>
        <w:tc>
          <w:tcPr>
            <w:tcW w:w="880" w:type="dxa"/>
            <w:tcBorders>
              <w:top w:val="single" w:color="auto" w:sz="4" w:space="0"/>
              <w:left w:val="single" w:color="auto" w:sz="4" w:space="0"/>
              <w:bottom w:val="single" w:color="auto" w:sz="4" w:space="0"/>
              <w:right w:val="single" w:color="auto" w:sz="4" w:space="0"/>
            </w:tcBorders>
          </w:tcPr>
          <w:p w14:paraId="44E754FC">
            <w:pPr>
              <w:pStyle w:val="53"/>
              <w:rPr>
                <w:ins w:id="3926" w:author="cmcc-chunxia Guo" w:date="2025-08-11T16:10:12Z"/>
                <w:rFonts w:cs="Arial"/>
              </w:rPr>
            </w:pPr>
            <w:ins w:id="3927" w:author="cmcc-chunxia Guo" w:date="2025-08-11T16:10:12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14:paraId="0DF52D74">
            <w:pPr>
              <w:pStyle w:val="53"/>
              <w:rPr>
                <w:ins w:id="3928" w:author="cmcc-chunxia Guo" w:date="2025-08-11T16:10:12Z"/>
                <w:rFonts w:cs="Arial"/>
              </w:rPr>
            </w:pPr>
            <w:ins w:id="3929" w:author="cmcc-chunxia Guo" w:date="2025-08-11T16:10:12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14:paraId="0C72C610">
            <w:pPr>
              <w:pStyle w:val="53"/>
              <w:rPr>
                <w:ins w:id="3930" w:author="cmcc-chunxia Guo" w:date="2025-08-11T16:10:12Z"/>
                <w:rFonts w:cs="Arial"/>
              </w:rPr>
            </w:pPr>
            <w:ins w:id="3931" w:author="cmcc-chunxia Guo" w:date="2025-08-11T16:10:12Z">
              <w:r>
                <w:rPr>
                  <w:rFonts w:cs="Arial"/>
                </w:rPr>
                <w:t>This is not applicable to BS operating in Band n48, n77 or n78</w:t>
              </w:r>
            </w:ins>
          </w:p>
        </w:tc>
      </w:tr>
      <w:tr w14:paraId="23A92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32"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5C9D8AAD">
            <w:pPr>
              <w:pStyle w:val="53"/>
              <w:rPr>
                <w:ins w:id="3933" w:author="cmcc-chunxia Guo" w:date="2025-08-11T16:10:12Z"/>
                <w:rFonts w:cs="Arial"/>
                <w:lang w:eastAsia="zh-CN"/>
              </w:rPr>
            </w:pPr>
            <w:ins w:id="3934" w:author="cmcc-chunxia Guo" w:date="2025-08-11T16:10:12Z">
              <w:r>
                <w:rPr>
                  <w:rFonts w:cs="v5.0.0"/>
                </w:rPr>
                <w:t>E-UTRA Band 44</w:t>
              </w:r>
            </w:ins>
          </w:p>
        </w:tc>
        <w:tc>
          <w:tcPr>
            <w:tcW w:w="1996" w:type="dxa"/>
            <w:tcBorders>
              <w:top w:val="single" w:color="auto" w:sz="4" w:space="0"/>
              <w:left w:val="single" w:color="auto" w:sz="4" w:space="0"/>
              <w:bottom w:val="single" w:color="auto" w:sz="4" w:space="0"/>
              <w:right w:val="single" w:color="auto" w:sz="4" w:space="0"/>
            </w:tcBorders>
          </w:tcPr>
          <w:p w14:paraId="21BDA4FB">
            <w:pPr>
              <w:pStyle w:val="53"/>
              <w:rPr>
                <w:ins w:id="3935" w:author="cmcc-chunxia Guo" w:date="2025-08-11T16:10:12Z"/>
                <w:rFonts w:cs="Arial"/>
                <w:lang w:eastAsia="zh-CN"/>
              </w:rPr>
            </w:pPr>
            <w:ins w:id="3936" w:author="cmcc-chunxia Guo" w:date="2025-08-11T16:10:12Z">
              <w:r>
                <w:rPr>
                  <w:rFonts w:cs="Arial"/>
                </w:rPr>
                <w:t>703 – 803 MHz</w:t>
              </w:r>
            </w:ins>
          </w:p>
        </w:tc>
        <w:tc>
          <w:tcPr>
            <w:tcW w:w="879" w:type="dxa"/>
            <w:tcBorders>
              <w:top w:val="single" w:color="auto" w:sz="4" w:space="0"/>
              <w:left w:val="single" w:color="auto" w:sz="4" w:space="0"/>
              <w:bottom w:val="single" w:color="auto" w:sz="4" w:space="0"/>
              <w:right w:val="single" w:color="auto" w:sz="4" w:space="0"/>
            </w:tcBorders>
          </w:tcPr>
          <w:p w14:paraId="37A3F8BF">
            <w:pPr>
              <w:pStyle w:val="53"/>
              <w:rPr>
                <w:ins w:id="3937" w:author="cmcc-chunxia Guo" w:date="2025-08-11T16:10:12Z"/>
                <w:rFonts w:cs="Arial"/>
              </w:rPr>
            </w:pPr>
            <w:ins w:id="3938" w:author="cmcc-chunxia Guo" w:date="2025-08-11T16:10:12Z">
              <w:r>
                <w:rPr>
                  <w:rFonts w:cs="Arial"/>
                </w:rPr>
                <w:t>-96 dBm</w:t>
              </w:r>
            </w:ins>
          </w:p>
        </w:tc>
        <w:tc>
          <w:tcPr>
            <w:tcW w:w="879" w:type="dxa"/>
            <w:tcBorders>
              <w:top w:val="single" w:color="auto" w:sz="4" w:space="0"/>
              <w:left w:val="single" w:color="auto" w:sz="4" w:space="0"/>
              <w:bottom w:val="single" w:color="auto" w:sz="4" w:space="0"/>
              <w:right w:val="single" w:color="auto" w:sz="4" w:space="0"/>
            </w:tcBorders>
          </w:tcPr>
          <w:p w14:paraId="6128C2C7">
            <w:pPr>
              <w:pStyle w:val="53"/>
              <w:rPr>
                <w:ins w:id="3939" w:author="cmcc-chunxia Guo" w:date="2025-08-11T16:10:12Z"/>
                <w:rFonts w:cs="Arial"/>
              </w:rPr>
            </w:pPr>
            <w:ins w:id="3940" w:author="cmcc-chunxia Guo" w:date="2025-08-11T16:10:12Z">
              <w:r>
                <w:rPr>
                  <w:rFonts w:cs="v5.0.0"/>
                </w:rPr>
                <w:t>-91 dBm</w:t>
              </w:r>
            </w:ins>
          </w:p>
        </w:tc>
        <w:tc>
          <w:tcPr>
            <w:tcW w:w="880" w:type="dxa"/>
            <w:tcBorders>
              <w:top w:val="single" w:color="auto" w:sz="4" w:space="0"/>
              <w:left w:val="single" w:color="auto" w:sz="4" w:space="0"/>
              <w:bottom w:val="single" w:color="auto" w:sz="4" w:space="0"/>
              <w:right w:val="single" w:color="auto" w:sz="4" w:space="0"/>
            </w:tcBorders>
          </w:tcPr>
          <w:p w14:paraId="5DC81C11">
            <w:pPr>
              <w:pStyle w:val="53"/>
              <w:rPr>
                <w:ins w:id="3941" w:author="cmcc-chunxia Guo" w:date="2025-08-11T16:10:12Z"/>
                <w:rFonts w:cs="Arial"/>
              </w:rPr>
            </w:pPr>
            <w:ins w:id="3942" w:author="cmcc-chunxia Guo" w:date="2025-08-11T16:10:12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14:paraId="3EBD2790">
            <w:pPr>
              <w:pStyle w:val="53"/>
              <w:rPr>
                <w:ins w:id="3943" w:author="cmcc-chunxia Guo" w:date="2025-08-11T16:10:12Z"/>
                <w:rFonts w:cs="Arial"/>
              </w:rPr>
            </w:pPr>
            <w:ins w:id="3944" w:author="cmcc-chunxia Guo" w:date="2025-08-11T16:10:12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14:paraId="22873FC6">
            <w:pPr>
              <w:pStyle w:val="53"/>
              <w:rPr>
                <w:ins w:id="3945" w:author="cmcc-chunxia Guo" w:date="2025-08-11T16:10:12Z"/>
                <w:rFonts w:cs="Arial"/>
              </w:rPr>
            </w:pPr>
            <w:ins w:id="3946" w:author="cmcc-chunxia Guo" w:date="2025-08-11T16:10:12Z">
              <w:r>
                <w:rPr>
                  <w:rFonts w:cs="Arial"/>
                </w:rPr>
                <w:t>This is not applicable to BS operating in Band n28</w:t>
              </w:r>
            </w:ins>
          </w:p>
        </w:tc>
      </w:tr>
      <w:tr w14:paraId="6A569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47"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712CF270">
            <w:pPr>
              <w:pStyle w:val="53"/>
              <w:rPr>
                <w:ins w:id="3948" w:author="cmcc-chunxia Guo" w:date="2025-08-11T16:10:12Z"/>
                <w:rFonts w:cs="Arial"/>
                <w:lang w:eastAsia="zh-CN"/>
              </w:rPr>
            </w:pPr>
            <w:ins w:id="3949" w:author="cmcc-chunxia Guo" w:date="2025-08-11T16:10:12Z">
              <w:r>
                <w:rPr>
                  <w:lang w:eastAsia="ja-JP"/>
                </w:rPr>
                <w:t>E-UTRA Band 4</w:t>
              </w:r>
            </w:ins>
            <w:ins w:id="3950" w:author="cmcc-chunxia Guo" w:date="2025-08-11T16:10:12Z">
              <w:r>
                <w:rPr>
                  <w:lang w:eastAsia="zh-CN"/>
                </w:rPr>
                <w:t>5</w:t>
              </w:r>
            </w:ins>
          </w:p>
        </w:tc>
        <w:tc>
          <w:tcPr>
            <w:tcW w:w="1996" w:type="dxa"/>
            <w:tcBorders>
              <w:top w:val="single" w:color="auto" w:sz="4" w:space="0"/>
              <w:left w:val="single" w:color="auto" w:sz="4" w:space="0"/>
              <w:bottom w:val="single" w:color="auto" w:sz="4" w:space="0"/>
              <w:right w:val="single" w:color="auto" w:sz="4" w:space="0"/>
            </w:tcBorders>
          </w:tcPr>
          <w:p w14:paraId="33F64676">
            <w:pPr>
              <w:pStyle w:val="53"/>
              <w:rPr>
                <w:ins w:id="3951" w:author="cmcc-chunxia Guo" w:date="2025-08-11T16:10:12Z"/>
                <w:rFonts w:cs="Arial"/>
                <w:lang w:eastAsia="zh-CN"/>
              </w:rPr>
            </w:pPr>
            <w:ins w:id="3952" w:author="cmcc-chunxia Guo" w:date="2025-08-11T16:10:12Z">
              <w:r>
                <w:rPr>
                  <w:rFonts w:cs="Arial"/>
                  <w:lang w:eastAsia="zh-CN"/>
                </w:rPr>
                <w:t>1447</w:t>
              </w:r>
            </w:ins>
            <w:ins w:id="3953" w:author="cmcc-chunxia Guo" w:date="2025-08-11T16:10:12Z">
              <w:r>
                <w:rPr>
                  <w:rFonts w:cs="Arial"/>
                  <w:lang w:eastAsia="ja-JP"/>
                </w:rPr>
                <w:t xml:space="preserve"> – </w:t>
              </w:r>
            </w:ins>
            <w:ins w:id="3954" w:author="cmcc-chunxia Guo" w:date="2025-08-11T16:10:12Z">
              <w:r>
                <w:rPr>
                  <w:rFonts w:cs="Arial"/>
                  <w:lang w:eastAsia="zh-CN"/>
                </w:rPr>
                <w:t>1467</w:t>
              </w:r>
            </w:ins>
            <w:ins w:id="3955" w:author="cmcc-chunxia Guo" w:date="2025-08-11T16:10:12Z">
              <w:r>
                <w:rPr>
                  <w:rFonts w:cs="Arial"/>
                  <w:lang w:eastAsia="ja-JP"/>
                </w:rPr>
                <w:t xml:space="preserve"> MHz</w:t>
              </w:r>
            </w:ins>
          </w:p>
        </w:tc>
        <w:tc>
          <w:tcPr>
            <w:tcW w:w="879" w:type="dxa"/>
            <w:tcBorders>
              <w:top w:val="single" w:color="auto" w:sz="4" w:space="0"/>
              <w:left w:val="single" w:color="auto" w:sz="4" w:space="0"/>
              <w:bottom w:val="single" w:color="auto" w:sz="4" w:space="0"/>
              <w:right w:val="single" w:color="auto" w:sz="4" w:space="0"/>
            </w:tcBorders>
          </w:tcPr>
          <w:p w14:paraId="67A2CE4D">
            <w:pPr>
              <w:pStyle w:val="53"/>
              <w:rPr>
                <w:ins w:id="3956" w:author="cmcc-chunxia Guo" w:date="2025-08-11T16:10:12Z"/>
                <w:rFonts w:cs="Arial"/>
              </w:rPr>
            </w:pPr>
            <w:ins w:id="3957" w:author="cmcc-chunxia Guo" w:date="2025-08-11T16:10:12Z">
              <w:r>
                <w:rPr>
                  <w:rFonts w:cs="Arial"/>
                  <w:lang w:eastAsia="ja-JP"/>
                </w:rPr>
                <w:t>-96 dBm</w:t>
              </w:r>
            </w:ins>
          </w:p>
        </w:tc>
        <w:tc>
          <w:tcPr>
            <w:tcW w:w="879" w:type="dxa"/>
            <w:tcBorders>
              <w:top w:val="single" w:color="auto" w:sz="4" w:space="0"/>
              <w:left w:val="single" w:color="auto" w:sz="4" w:space="0"/>
              <w:bottom w:val="single" w:color="auto" w:sz="4" w:space="0"/>
              <w:right w:val="single" w:color="auto" w:sz="4" w:space="0"/>
            </w:tcBorders>
          </w:tcPr>
          <w:p w14:paraId="385D7716">
            <w:pPr>
              <w:pStyle w:val="53"/>
              <w:rPr>
                <w:ins w:id="3958" w:author="cmcc-chunxia Guo" w:date="2025-08-11T16:10:12Z"/>
                <w:rFonts w:cs="Arial"/>
                <w:lang w:eastAsia="ja-JP"/>
              </w:rPr>
            </w:pPr>
            <w:ins w:id="3959" w:author="cmcc-chunxia Guo" w:date="2025-08-11T16:10:12Z">
              <w:r>
                <w:rPr>
                  <w:rFonts w:cs="v5.0.0"/>
                </w:rPr>
                <w:t>-91 dBm</w:t>
              </w:r>
            </w:ins>
          </w:p>
        </w:tc>
        <w:tc>
          <w:tcPr>
            <w:tcW w:w="880" w:type="dxa"/>
            <w:tcBorders>
              <w:top w:val="single" w:color="auto" w:sz="4" w:space="0"/>
              <w:left w:val="single" w:color="auto" w:sz="4" w:space="0"/>
              <w:bottom w:val="single" w:color="auto" w:sz="4" w:space="0"/>
              <w:right w:val="single" w:color="auto" w:sz="4" w:space="0"/>
            </w:tcBorders>
          </w:tcPr>
          <w:p w14:paraId="764812FC">
            <w:pPr>
              <w:pStyle w:val="53"/>
              <w:rPr>
                <w:ins w:id="3960" w:author="cmcc-chunxia Guo" w:date="2025-08-11T16:10:12Z"/>
                <w:rFonts w:cs="Arial"/>
                <w:lang w:eastAsia="ja-JP"/>
              </w:rPr>
            </w:pPr>
            <w:ins w:id="3961" w:author="cmcc-chunxia Guo" w:date="2025-08-11T16:10:12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14:paraId="5812C4C3">
            <w:pPr>
              <w:pStyle w:val="53"/>
              <w:rPr>
                <w:ins w:id="3962" w:author="cmcc-chunxia Guo" w:date="2025-08-11T16:10:12Z"/>
                <w:rFonts w:cs="Arial"/>
              </w:rPr>
            </w:pPr>
            <w:ins w:id="3963" w:author="cmcc-chunxia Guo" w:date="2025-08-11T16:10:12Z">
              <w:r>
                <w:rPr>
                  <w:rFonts w:cs="Arial"/>
                  <w:lang w:eastAsia="ja-JP"/>
                </w:rPr>
                <w:t>100 kHz</w:t>
              </w:r>
            </w:ins>
          </w:p>
        </w:tc>
        <w:tc>
          <w:tcPr>
            <w:tcW w:w="1606" w:type="dxa"/>
            <w:tcBorders>
              <w:top w:val="single" w:color="auto" w:sz="4" w:space="0"/>
              <w:left w:val="single" w:color="auto" w:sz="4" w:space="0"/>
              <w:bottom w:val="single" w:color="auto" w:sz="4" w:space="0"/>
              <w:right w:val="single" w:color="auto" w:sz="4" w:space="0"/>
            </w:tcBorders>
          </w:tcPr>
          <w:p w14:paraId="5F331CD8">
            <w:pPr>
              <w:pStyle w:val="53"/>
              <w:rPr>
                <w:ins w:id="3964" w:author="cmcc-chunxia Guo" w:date="2025-08-11T16:10:12Z"/>
                <w:rFonts w:cs="Arial"/>
              </w:rPr>
            </w:pPr>
          </w:p>
        </w:tc>
      </w:tr>
      <w:tr w14:paraId="24A18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65"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40CA99D4">
            <w:pPr>
              <w:pStyle w:val="53"/>
              <w:rPr>
                <w:ins w:id="3966" w:author="cmcc-chunxia Guo" w:date="2025-08-11T16:10:12Z"/>
                <w:lang w:eastAsia="ja-JP"/>
              </w:rPr>
            </w:pPr>
            <w:ins w:id="3967" w:author="cmcc-chunxia Guo" w:date="2025-08-11T16:10:12Z">
              <w:r>
                <w:rPr>
                  <w:rFonts w:cs="v5.0.0"/>
                  <w:szCs w:val="18"/>
                  <w:lang w:eastAsia="ko-KR"/>
                </w:rPr>
                <w:t>E-UTRA Band 4</w:t>
              </w:r>
            </w:ins>
            <w:ins w:id="3968" w:author="cmcc-chunxia Guo" w:date="2025-08-11T16:10:12Z">
              <w:r>
                <w:rPr>
                  <w:rFonts w:cs="v5.0.0"/>
                  <w:szCs w:val="18"/>
                  <w:lang w:eastAsia="zh-CN"/>
                </w:rPr>
                <w:t>6 or NR Band n46</w:t>
              </w:r>
            </w:ins>
          </w:p>
        </w:tc>
        <w:tc>
          <w:tcPr>
            <w:tcW w:w="1996" w:type="dxa"/>
            <w:tcBorders>
              <w:top w:val="single" w:color="auto" w:sz="4" w:space="0"/>
              <w:left w:val="single" w:color="auto" w:sz="4" w:space="0"/>
              <w:bottom w:val="single" w:color="auto" w:sz="4" w:space="0"/>
              <w:right w:val="single" w:color="auto" w:sz="4" w:space="0"/>
            </w:tcBorders>
          </w:tcPr>
          <w:p w14:paraId="4FC1F075">
            <w:pPr>
              <w:pStyle w:val="53"/>
              <w:rPr>
                <w:ins w:id="3969" w:author="cmcc-chunxia Guo" w:date="2025-08-11T16:10:12Z"/>
                <w:rFonts w:cs="Arial"/>
                <w:lang w:eastAsia="zh-CN"/>
              </w:rPr>
            </w:pPr>
            <w:ins w:id="3970" w:author="cmcc-chunxia Guo" w:date="2025-08-11T16:10:12Z">
              <w:r>
                <w:rPr>
                  <w:rFonts w:cs="Arial"/>
                  <w:szCs w:val="18"/>
                  <w:lang w:eastAsia="zh-CN"/>
                </w:rPr>
                <w:t>5150</w:t>
              </w:r>
            </w:ins>
            <w:ins w:id="3971" w:author="cmcc-chunxia Guo" w:date="2025-08-11T16:10:12Z">
              <w:r>
                <w:rPr>
                  <w:rFonts w:cs="Arial"/>
                  <w:szCs w:val="18"/>
                  <w:lang w:eastAsia="ko-KR"/>
                </w:rPr>
                <w:t xml:space="preserve"> – </w:t>
              </w:r>
            </w:ins>
            <w:ins w:id="3972" w:author="cmcc-chunxia Guo" w:date="2025-08-11T16:10:12Z">
              <w:r>
                <w:rPr>
                  <w:rFonts w:cs="Arial"/>
                  <w:szCs w:val="18"/>
                  <w:lang w:eastAsia="zh-CN"/>
                </w:rPr>
                <w:t>5925</w:t>
              </w:r>
            </w:ins>
            <w:ins w:id="3973" w:author="cmcc-chunxia Guo" w:date="2025-08-11T16:10:12Z">
              <w:r>
                <w:rPr>
                  <w:rFonts w:cs="Arial"/>
                  <w:szCs w:val="18"/>
                  <w:lang w:eastAsia="ko-KR"/>
                </w:rPr>
                <w:t xml:space="preserve"> MHz</w:t>
              </w:r>
            </w:ins>
          </w:p>
        </w:tc>
        <w:tc>
          <w:tcPr>
            <w:tcW w:w="879" w:type="dxa"/>
            <w:tcBorders>
              <w:top w:val="single" w:color="auto" w:sz="4" w:space="0"/>
              <w:left w:val="single" w:color="auto" w:sz="4" w:space="0"/>
              <w:bottom w:val="single" w:color="auto" w:sz="4" w:space="0"/>
              <w:right w:val="single" w:color="auto" w:sz="4" w:space="0"/>
            </w:tcBorders>
          </w:tcPr>
          <w:p w14:paraId="598869E2">
            <w:pPr>
              <w:pStyle w:val="53"/>
              <w:rPr>
                <w:ins w:id="3974" w:author="cmcc-chunxia Guo" w:date="2025-08-11T16:10:12Z"/>
                <w:rFonts w:cs="Arial"/>
                <w:lang w:eastAsia="ja-JP"/>
              </w:rPr>
            </w:pPr>
            <w:ins w:id="3975" w:author="cmcc-chunxia Guo" w:date="2025-08-11T16:10:12Z">
              <w:r>
                <w:rPr>
                  <w:rFonts w:cs="Arial"/>
                  <w:lang w:eastAsia="ja-JP"/>
                </w:rPr>
                <w:t>N/A</w:t>
              </w:r>
            </w:ins>
          </w:p>
        </w:tc>
        <w:tc>
          <w:tcPr>
            <w:tcW w:w="879" w:type="dxa"/>
            <w:tcBorders>
              <w:top w:val="single" w:color="auto" w:sz="4" w:space="0"/>
              <w:left w:val="single" w:color="auto" w:sz="4" w:space="0"/>
              <w:bottom w:val="single" w:color="auto" w:sz="4" w:space="0"/>
              <w:right w:val="single" w:color="auto" w:sz="4" w:space="0"/>
            </w:tcBorders>
          </w:tcPr>
          <w:p w14:paraId="26E71281">
            <w:pPr>
              <w:pStyle w:val="53"/>
              <w:rPr>
                <w:ins w:id="3976" w:author="cmcc-chunxia Guo" w:date="2025-08-11T16:10:12Z"/>
                <w:rFonts w:cs="Arial"/>
                <w:lang w:eastAsia="ja-JP"/>
              </w:rPr>
            </w:pPr>
            <w:ins w:id="3977" w:author="cmcc-chunxia Guo" w:date="2025-08-11T16:10:12Z">
              <w:r>
                <w:rPr>
                  <w:rFonts w:cs="v5.0.0"/>
                </w:rPr>
                <w:t>-91 dBm</w:t>
              </w:r>
            </w:ins>
          </w:p>
        </w:tc>
        <w:tc>
          <w:tcPr>
            <w:tcW w:w="880" w:type="dxa"/>
            <w:tcBorders>
              <w:top w:val="single" w:color="auto" w:sz="4" w:space="0"/>
              <w:left w:val="single" w:color="auto" w:sz="4" w:space="0"/>
              <w:bottom w:val="single" w:color="auto" w:sz="4" w:space="0"/>
              <w:right w:val="single" w:color="auto" w:sz="4" w:space="0"/>
            </w:tcBorders>
          </w:tcPr>
          <w:p w14:paraId="35A84D72">
            <w:pPr>
              <w:pStyle w:val="53"/>
              <w:rPr>
                <w:ins w:id="3978" w:author="cmcc-chunxia Guo" w:date="2025-08-11T16:10:12Z"/>
                <w:rFonts w:cs="Arial"/>
                <w:lang w:eastAsia="ja-JP"/>
              </w:rPr>
            </w:pPr>
            <w:ins w:id="3979" w:author="cmcc-chunxia Guo" w:date="2025-08-11T16:10:12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14:paraId="71CAF685">
            <w:pPr>
              <w:pStyle w:val="53"/>
              <w:rPr>
                <w:ins w:id="3980" w:author="cmcc-chunxia Guo" w:date="2025-08-11T16:10:12Z"/>
                <w:rFonts w:cs="Arial"/>
                <w:lang w:eastAsia="ja-JP"/>
              </w:rPr>
            </w:pPr>
            <w:ins w:id="3981" w:author="cmcc-chunxia Guo" w:date="2025-08-11T16:10:12Z">
              <w:r>
                <w:rPr>
                  <w:rFonts w:cs="Arial"/>
                  <w:lang w:eastAsia="ja-JP"/>
                </w:rPr>
                <w:t>100 kHz</w:t>
              </w:r>
            </w:ins>
          </w:p>
        </w:tc>
        <w:tc>
          <w:tcPr>
            <w:tcW w:w="1606" w:type="dxa"/>
            <w:tcBorders>
              <w:top w:val="single" w:color="auto" w:sz="4" w:space="0"/>
              <w:left w:val="single" w:color="auto" w:sz="4" w:space="0"/>
              <w:bottom w:val="single" w:color="auto" w:sz="4" w:space="0"/>
              <w:right w:val="single" w:color="auto" w:sz="4" w:space="0"/>
            </w:tcBorders>
          </w:tcPr>
          <w:p w14:paraId="32EEF11E">
            <w:pPr>
              <w:pStyle w:val="53"/>
              <w:rPr>
                <w:ins w:id="3982" w:author="cmcc-chunxia Guo" w:date="2025-08-11T16:10:12Z"/>
                <w:rFonts w:cs="Arial"/>
              </w:rPr>
            </w:pPr>
            <w:ins w:id="3983" w:author="cmcc-chunxia Guo" w:date="2025-08-11T16:10:12Z">
              <w:r>
                <w:rPr>
                  <w:rFonts w:cs="Arial"/>
                </w:rPr>
                <w:t>This is not applicable to BS operating in Band n46, n96 or n102</w:t>
              </w:r>
            </w:ins>
          </w:p>
        </w:tc>
      </w:tr>
      <w:tr w14:paraId="0D4F5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84"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7487D559">
            <w:pPr>
              <w:pStyle w:val="53"/>
              <w:rPr>
                <w:ins w:id="3985" w:author="cmcc-chunxia Guo" w:date="2025-08-11T16:10:12Z"/>
                <w:rFonts w:cs="Arial"/>
                <w:lang w:eastAsia="zh-CN"/>
              </w:rPr>
            </w:pPr>
            <w:ins w:id="3986" w:author="cmcc-chunxia Guo" w:date="2025-08-11T16:10:12Z">
              <w:r>
                <w:rPr>
                  <w:lang w:eastAsia="ja-JP"/>
                </w:rPr>
                <w:t>E-UTRA Band 48 or NR Band n48</w:t>
              </w:r>
            </w:ins>
          </w:p>
        </w:tc>
        <w:tc>
          <w:tcPr>
            <w:tcW w:w="1996" w:type="dxa"/>
            <w:tcBorders>
              <w:top w:val="single" w:color="auto" w:sz="4" w:space="0"/>
              <w:left w:val="single" w:color="auto" w:sz="4" w:space="0"/>
              <w:bottom w:val="single" w:color="auto" w:sz="4" w:space="0"/>
              <w:right w:val="single" w:color="auto" w:sz="4" w:space="0"/>
            </w:tcBorders>
          </w:tcPr>
          <w:p w14:paraId="07647A4A">
            <w:pPr>
              <w:pStyle w:val="53"/>
              <w:rPr>
                <w:ins w:id="3987" w:author="cmcc-chunxia Guo" w:date="2025-08-11T16:10:12Z"/>
                <w:rFonts w:cs="Arial"/>
                <w:lang w:eastAsia="zh-CN"/>
              </w:rPr>
            </w:pPr>
            <w:ins w:id="3988" w:author="cmcc-chunxia Guo" w:date="2025-08-11T16:10:12Z">
              <w:r>
                <w:rPr>
                  <w:lang w:eastAsia="ja-JP"/>
                </w:rPr>
                <w:t>3550 – 3700 MHz</w:t>
              </w:r>
            </w:ins>
          </w:p>
        </w:tc>
        <w:tc>
          <w:tcPr>
            <w:tcW w:w="879" w:type="dxa"/>
            <w:tcBorders>
              <w:top w:val="single" w:color="auto" w:sz="4" w:space="0"/>
              <w:left w:val="single" w:color="auto" w:sz="4" w:space="0"/>
              <w:bottom w:val="single" w:color="auto" w:sz="4" w:space="0"/>
              <w:right w:val="single" w:color="auto" w:sz="4" w:space="0"/>
            </w:tcBorders>
          </w:tcPr>
          <w:p w14:paraId="683D2C36">
            <w:pPr>
              <w:pStyle w:val="53"/>
              <w:rPr>
                <w:ins w:id="3989" w:author="cmcc-chunxia Guo" w:date="2025-08-11T16:10:12Z"/>
                <w:rFonts w:cs="Arial"/>
              </w:rPr>
            </w:pPr>
            <w:ins w:id="3990" w:author="cmcc-chunxia Guo" w:date="2025-08-11T16:10:12Z">
              <w:r>
                <w:rPr>
                  <w:lang w:eastAsia="ja-JP"/>
                </w:rPr>
                <w:t>-96 dBm</w:t>
              </w:r>
            </w:ins>
          </w:p>
        </w:tc>
        <w:tc>
          <w:tcPr>
            <w:tcW w:w="879" w:type="dxa"/>
            <w:tcBorders>
              <w:top w:val="single" w:color="auto" w:sz="4" w:space="0"/>
              <w:left w:val="single" w:color="auto" w:sz="4" w:space="0"/>
              <w:bottom w:val="single" w:color="auto" w:sz="4" w:space="0"/>
              <w:right w:val="single" w:color="auto" w:sz="4" w:space="0"/>
            </w:tcBorders>
          </w:tcPr>
          <w:p w14:paraId="4078ED22">
            <w:pPr>
              <w:pStyle w:val="53"/>
              <w:rPr>
                <w:ins w:id="3991" w:author="cmcc-chunxia Guo" w:date="2025-08-11T16:10:12Z"/>
                <w:lang w:eastAsia="ja-JP"/>
              </w:rPr>
            </w:pPr>
            <w:ins w:id="3992" w:author="cmcc-chunxia Guo" w:date="2025-08-11T16:10:12Z">
              <w:r>
                <w:rPr>
                  <w:rFonts w:cs="v5.0.0"/>
                </w:rPr>
                <w:t>-91 dBm</w:t>
              </w:r>
            </w:ins>
          </w:p>
        </w:tc>
        <w:tc>
          <w:tcPr>
            <w:tcW w:w="880" w:type="dxa"/>
            <w:tcBorders>
              <w:top w:val="single" w:color="auto" w:sz="4" w:space="0"/>
              <w:left w:val="single" w:color="auto" w:sz="4" w:space="0"/>
              <w:bottom w:val="single" w:color="auto" w:sz="4" w:space="0"/>
              <w:right w:val="single" w:color="auto" w:sz="4" w:space="0"/>
            </w:tcBorders>
          </w:tcPr>
          <w:p w14:paraId="0D6F3A25">
            <w:pPr>
              <w:pStyle w:val="53"/>
              <w:rPr>
                <w:ins w:id="3993" w:author="cmcc-chunxia Guo" w:date="2025-08-11T16:10:12Z"/>
                <w:lang w:eastAsia="ja-JP"/>
              </w:rPr>
            </w:pPr>
            <w:ins w:id="3994" w:author="cmcc-chunxia Guo" w:date="2025-08-11T16:10:12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14:paraId="7B69CDDF">
            <w:pPr>
              <w:pStyle w:val="53"/>
              <w:rPr>
                <w:ins w:id="3995" w:author="cmcc-chunxia Guo" w:date="2025-08-11T16:10:12Z"/>
                <w:rFonts w:cs="Arial"/>
              </w:rPr>
            </w:pPr>
            <w:ins w:id="3996" w:author="cmcc-chunxia Guo" w:date="2025-08-11T16:10:12Z">
              <w:r>
                <w:rPr>
                  <w:lang w:eastAsia="ja-JP"/>
                </w:rPr>
                <w:t>100 kHz</w:t>
              </w:r>
            </w:ins>
          </w:p>
        </w:tc>
        <w:tc>
          <w:tcPr>
            <w:tcW w:w="1606" w:type="dxa"/>
            <w:tcBorders>
              <w:top w:val="single" w:color="auto" w:sz="4" w:space="0"/>
              <w:left w:val="single" w:color="auto" w:sz="4" w:space="0"/>
              <w:bottom w:val="single" w:color="auto" w:sz="4" w:space="0"/>
              <w:right w:val="single" w:color="auto" w:sz="4" w:space="0"/>
            </w:tcBorders>
          </w:tcPr>
          <w:p w14:paraId="635E44BE">
            <w:pPr>
              <w:pStyle w:val="53"/>
              <w:rPr>
                <w:ins w:id="3997" w:author="cmcc-chunxia Guo" w:date="2025-08-11T16:10:12Z"/>
                <w:rFonts w:cs="Arial"/>
              </w:rPr>
            </w:pPr>
            <w:ins w:id="3998" w:author="cmcc-chunxia Guo" w:date="2025-08-11T16:10:12Z">
              <w:r>
                <w:rPr>
                  <w:rFonts w:cs="Arial"/>
                </w:rPr>
                <w:t>This is not applicable to BS operating in Band n48, n77 or n78</w:t>
              </w:r>
            </w:ins>
          </w:p>
        </w:tc>
      </w:tr>
      <w:tr w14:paraId="55D0F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99"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2F47D45C">
            <w:pPr>
              <w:pStyle w:val="53"/>
              <w:rPr>
                <w:ins w:id="4000" w:author="cmcc-chunxia Guo" w:date="2025-08-11T16:10:12Z"/>
                <w:rFonts w:cs="Arial"/>
                <w:lang w:eastAsia="zh-CN"/>
              </w:rPr>
            </w:pPr>
            <w:ins w:id="4001" w:author="cmcc-chunxia Guo" w:date="2025-08-11T16:10:12Z">
              <w:r>
                <w:rPr>
                  <w:rFonts w:cs="v5.0.0"/>
                  <w:lang w:eastAsia="ja-JP"/>
                </w:rPr>
                <w:t xml:space="preserve">E-UTRA Band 50 or NR Band n50 </w:t>
              </w:r>
            </w:ins>
          </w:p>
        </w:tc>
        <w:tc>
          <w:tcPr>
            <w:tcW w:w="1996" w:type="dxa"/>
            <w:tcBorders>
              <w:top w:val="single" w:color="auto" w:sz="4" w:space="0"/>
              <w:left w:val="single" w:color="auto" w:sz="4" w:space="0"/>
              <w:bottom w:val="single" w:color="auto" w:sz="4" w:space="0"/>
              <w:right w:val="single" w:color="auto" w:sz="4" w:space="0"/>
            </w:tcBorders>
          </w:tcPr>
          <w:p w14:paraId="2C675D95">
            <w:pPr>
              <w:pStyle w:val="53"/>
              <w:rPr>
                <w:ins w:id="4002" w:author="cmcc-chunxia Guo" w:date="2025-08-11T16:10:12Z"/>
                <w:rFonts w:cs="Arial"/>
                <w:lang w:eastAsia="zh-CN"/>
              </w:rPr>
            </w:pPr>
            <w:ins w:id="4003" w:author="cmcc-chunxia Guo" w:date="2025-08-11T16:10:12Z">
              <w:r>
                <w:rPr>
                  <w:rFonts w:cs="Arial"/>
                  <w:lang w:eastAsia="ja-JP"/>
                </w:rPr>
                <w:t>1432 – 1517 MHz</w:t>
              </w:r>
            </w:ins>
          </w:p>
        </w:tc>
        <w:tc>
          <w:tcPr>
            <w:tcW w:w="879" w:type="dxa"/>
            <w:tcBorders>
              <w:top w:val="single" w:color="auto" w:sz="4" w:space="0"/>
              <w:left w:val="single" w:color="auto" w:sz="4" w:space="0"/>
              <w:bottom w:val="single" w:color="auto" w:sz="4" w:space="0"/>
              <w:right w:val="single" w:color="auto" w:sz="4" w:space="0"/>
            </w:tcBorders>
          </w:tcPr>
          <w:p w14:paraId="252BCAB8">
            <w:pPr>
              <w:pStyle w:val="53"/>
              <w:rPr>
                <w:ins w:id="4004" w:author="cmcc-chunxia Guo" w:date="2025-08-11T16:10:12Z"/>
                <w:rFonts w:cs="Arial"/>
              </w:rPr>
            </w:pPr>
            <w:ins w:id="4005" w:author="cmcc-chunxia Guo" w:date="2025-08-11T16:10:12Z">
              <w:r>
                <w:rPr>
                  <w:rFonts w:cs="Arial"/>
                  <w:lang w:eastAsia="ja-JP"/>
                </w:rPr>
                <w:t>-96 dBm</w:t>
              </w:r>
            </w:ins>
          </w:p>
        </w:tc>
        <w:tc>
          <w:tcPr>
            <w:tcW w:w="879" w:type="dxa"/>
            <w:tcBorders>
              <w:top w:val="single" w:color="auto" w:sz="4" w:space="0"/>
              <w:left w:val="single" w:color="auto" w:sz="4" w:space="0"/>
              <w:bottom w:val="single" w:color="auto" w:sz="4" w:space="0"/>
              <w:right w:val="single" w:color="auto" w:sz="4" w:space="0"/>
            </w:tcBorders>
          </w:tcPr>
          <w:p w14:paraId="4334DD60">
            <w:pPr>
              <w:pStyle w:val="53"/>
              <w:rPr>
                <w:ins w:id="4006" w:author="cmcc-chunxia Guo" w:date="2025-08-11T16:10:12Z"/>
                <w:rFonts w:cs="Arial"/>
                <w:lang w:eastAsia="ja-JP"/>
              </w:rPr>
            </w:pPr>
            <w:ins w:id="4007" w:author="cmcc-chunxia Guo" w:date="2025-08-11T16:10:12Z">
              <w:r>
                <w:rPr>
                  <w:rFonts w:cs="v5.0.0"/>
                </w:rPr>
                <w:t>-91 dBm</w:t>
              </w:r>
            </w:ins>
          </w:p>
        </w:tc>
        <w:tc>
          <w:tcPr>
            <w:tcW w:w="880" w:type="dxa"/>
            <w:tcBorders>
              <w:top w:val="single" w:color="auto" w:sz="4" w:space="0"/>
              <w:left w:val="single" w:color="auto" w:sz="4" w:space="0"/>
              <w:bottom w:val="single" w:color="auto" w:sz="4" w:space="0"/>
              <w:right w:val="single" w:color="auto" w:sz="4" w:space="0"/>
            </w:tcBorders>
          </w:tcPr>
          <w:p w14:paraId="315B59CC">
            <w:pPr>
              <w:pStyle w:val="53"/>
              <w:rPr>
                <w:ins w:id="4008" w:author="cmcc-chunxia Guo" w:date="2025-08-11T16:10:12Z"/>
                <w:rFonts w:cs="Arial"/>
                <w:lang w:eastAsia="ja-JP"/>
              </w:rPr>
            </w:pPr>
            <w:ins w:id="4009" w:author="cmcc-chunxia Guo" w:date="2025-08-11T16:10:12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14:paraId="751DCDAD">
            <w:pPr>
              <w:pStyle w:val="53"/>
              <w:rPr>
                <w:ins w:id="4010" w:author="cmcc-chunxia Guo" w:date="2025-08-11T16:10:12Z"/>
                <w:rFonts w:cs="Arial"/>
              </w:rPr>
            </w:pPr>
            <w:ins w:id="4011" w:author="cmcc-chunxia Guo" w:date="2025-08-11T16:10:12Z">
              <w:r>
                <w:rPr>
                  <w:rFonts w:cs="Arial"/>
                  <w:lang w:eastAsia="ja-JP"/>
                </w:rPr>
                <w:t>100 kHz</w:t>
              </w:r>
            </w:ins>
          </w:p>
        </w:tc>
        <w:tc>
          <w:tcPr>
            <w:tcW w:w="1606" w:type="dxa"/>
            <w:tcBorders>
              <w:top w:val="single" w:color="auto" w:sz="4" w:space="0"/>
              <w:left w:val="single" w:color="auto" w:sz="4" w:space="0"/>
              <w:bottom w:val="single" w:color="auto" w:sz="4" w:space="0"/>
              <w:right w:val="single" w:color="auto" w:sz="4" w:space="0"/>
            </w:tcBorders>
          </w:tcPr>
          <w:p w14:paraId="743DCAFD">
            <w:pPr>
              <w:pStyle w:val="53"/>
              <w:rPr>
                <w:ins w:id="4012" w:author="cmcc-chunxia Guo" w:date="2025-08-11T16:10:12Z"/>
                <w:rFonts w:cs="Arial"/>
              </w:rPr>
            </w:pPr>
            <w:ins w:id="4013" w:author="cmcc-chunxia Guo" w:date="2025-08-11T16:10:12Z">
              <w:r>
                <w:rPr>
                  <w:lang w:eastAsia="ja-JP"/>
                </w:rPr>
                <w:t>This is not applicable to BS operating in Band n51, n74, n75, n91, n92, n93 or n94</w:t>
              </w:r>
            </w:ins>
          </w:p>
        </w:tc>
      </w:tr>
      <w:tr w14:paraId="72FF1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14"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28D53A09">
            <w:pPr>
              <w:pStyle w:val="53"/>
              <w:rPr>
                <w:ins w:id="4015" w:author="cmcc-chunxia Guo" w:date="2025-08-11T16:10:12Z"/>
                <w:rFonts w:cs="v5.0.0"/>
                <w:lang w:eastAsia="ja-JP"/>
              </w:rPr>
            </w:pPr>
            <w:ins w:id="4016" w:author="cmcc-chunxia Guo" w:date="2025-08-11T16:10:12Z">
              <w:r>
                <w:rPr>
                  <w:rFonts w:cs="v5.0.0"/>
                  <w:lang w:val="sv-SE" w:eastAsia="ja-JP"/>
                </w:rPr>
                <w:t>E-UTRA Band 51 or NR Band n51</w:t>
              </w:r>
            </w:ins>
          </w:p>
        </w:tc>
        <w:tc>
          <w:tcPr>
            <w:tcW w:w="1996" w:type="dxa"/>
            <w:tcBorders>
              <w:top w:val="single" w:color="auto" w:sz="4" w:space="0"/>
              <w:left w:val="single" w:color="auto" w:sz="4" w:space="0"/>
              <w:bottom w:val="single" w:color="auto" w:sz="4" w:space="0"/>
              <w:right w:val="single" w:color="auto" w:sz="4" w:space="0"/>
            </w:tcBorders>
          </w:tcPr>
          <w:p w14:paraId="55CAE381">
            <w:pPr>
              <w:pStyle w:val="53"/>
              <w:rPr>
                <w:ins w:id="4017" w:author="cmcc-chunxia Guo" w:date="2025-08-11T16:10:12Z"/>
                <w:rFonts w:cs="Arial"/>
                <w:lang w:eastAsia="ja-JP"/>
              </w:rPr>
            </w:pPr>
            <w:ins w:id="4018" w:author="cmcc-chunxia Guo" w:date="2025-08-11T16:10:12Z">
              <w:r>
                <w:rPr>
                  <w:rFonts w:cs="Arial"/>
                  <w:lang w:eastAsia="ja-JP"/>
                </w:rPr>
                <w:t>1427 – 1432 MHz</w:t>
              </w:r>
            </w:ins>
          </w:p>
        </w:tc>
        <w:tc>
          <w:tcPr>
            <w:tcW w:w="879" w:type="dxa"/>
            <w:tcBorders>
              <w:top w:val="single" w:color="auto" w:sz="4" w:space="0"/>
              <w:left w:val="single" w:color="auto" w:sz="4" w:space="0"/>
              <w:bottom w:val="single" w:color="auto" w:sz="4" w:space="0"/>
              <w:right w:val="single" w:color="auto" w:sz="4" w:space="0"/>
            </w:tcBorders>
          </w:tcPr>
          <w:p w14:paraId="62E2426D">
            <w:pPr>
              <w:pStyle w:val="53"/>
              <w:rPr>
                <w:ins w:id="4019" w:author="cmcc-chunxia Guo" w:date="2025-08-11T16:10:12Z"/>
                <w:rFonts w:cs="Arial"/>
                <w:lang w:eastAsia="ja-JP"/>
              </w:rPr>
            </w:pPr>
            <w:ins w:id="4020" w:author="cmcc-chunxia Guo" w:date="2025-08-11T16:10:12Z">
              <w:r>
                <w:rPr>
                  <w:rFonts w:cs="Arial"/>
                  <w:lang w:eastAsia="ja-JP"/>
                </w:rPr>
                <w:t>N/A</w:t>
              </w:r>
            </w:ins>
          </w:p>
        </w:tc>
        <w:tc>
          <w:tcPr>
            <w:tcW w:w="879" w:type="dxa"/>
            <w:tcBorders>
              <w:top w:val="single" w:color="auto" w:sz="4" w:space="0"/>
              <w:left w:val="single" w:color="auto" w:sz="4" w:space="0"/>
              <w:bottom w:val="single" w:color="auto" w:sz="4" w:space="0"/>
              <w:right w:val="single" w:color="auto" w:sz="4" w:space="0"/>
            </w:tcBorders>
          </w:tcPr>
          <w:p w14:paraId="2418ECAB">
            <w:pPr>
              <w:pStyle w:val="53"/>
              <w:rPr>
                <w:ins w:id="4021" w:author="cmcc-chunxia Guo" w:date="2025-08-11T16:10:12Z"/>
                <w:rFonts w:cs="Arial"/>
                <w:lang w:eastAsia="ja-JP"/>
              </w:rPr>
            </w:pPr>
            <w:ins w:id="4022" w:author="cmcc-chunxia Guo" w:date="2025-08-11T16:10:12Z">
              <w:r>
                <w:rPr>
                  <w:rFonts w:cs="v5.0.0"/>
                </w:rPr>
                <w:t>N/A</w:t>
              </w:r>
            </w:ins>
          </w:p>
        </w:tc>
        <w:tc>
          <w:tcPr>
            <w:tcW w:w="880" w:type="dxa"/>
            <w:tcBorders>
              <w:top w:val="single" w:color="auto" w:sz="4" w:space="0"/>
              <w:left w:val="single" w:color="auto" w:sz="4" w:space="0"/>
              <w:bottom w:val="single" w:color="auto" w:sz="4" w:space="0"/>
              <w:right w:val="single" w:color="auto" w:sz="4" w:space="0"/>
            </w:tcBorders>
          </w:tcPr>
          <w:p w14:paraId="6BC08A65">
            <w:pPr>
              <w:pStyle w:val="53"/>
              <w:rPr>
                <w:ins w:id="4023" w:author="cmcc-chunxia Guo" w:date="2025-08-11T16:10:12Z"/>
                <w:rFonts w:cs="Arial"/>
                <w:lang w:eastAsia="ja-JP"/>
              </w:rPr>
            </w:pPr>
            <w:ins w:id="4024" w:author="cmcc-chunxia Guo" w:date="2025-08-11T16:10:12Z">
              <w:r>
                <w:rPr>
                  <w:rFonts w:cs="Arial"/>
                  <w:lang w:eastAsia="ja-JP"/>
                </w:rPr>
                <w:t>-88 dBm</w:t>
              </w:r>
            </w:ins>
          </w:p>
        </w:tc>
        <w:tc>
          <w:tcPr>
            <w:tcW w:w="1414" w:type="dxa"/>
            <w:tcBorders>
              <w:top w:val="single" w:color="auto" w:sz="4" w:space="0"/>
              <w:left w:val="single" w:color="auto" w:sz="4" w:space="0"/>
              <w:bottom w:val="single" w:color="auto" w:sz="4" w:space="0"/>
              <w:right w:val="single" w:color="auto" w:sz="4" w:space="0"/>
            </w:tcBorders>
          </w:tcPr>
          <w:p w14:paraId="36687398">
            <w:pPr>
              <w:pStyle w:val="53"/>
              <w:rPr>
                <w:ins w:id="4025" w:author="cmcc-chunxia Guo" w:date="2025-08-11T16:10:12Z"/>
                <w:rFonts w:cs="Arial"/>
                <w:lang w:eastAsia="ja-JP"/>
              </w:rPr>
            </w:pPr>
            <w:ins w:id="4026" w:author="cmcc-chunxia Guo" w:date="2025-08-11T16:10:12Z">
              <w:r>
                <w:rPr>
                  <w:rFonts w:cs="Arial"/>
                  <w:lang w:eastAsia="ja-JP"/>
                </w:rPr>
                <w:t>100 kHz</w:t>
              </w:r>
            </w:ins>
          </w:p>
        </w:tc>
        <w:tc>
          <w:tcPr>
            <w:tcW w:w="1606" w:type="dxa"/>
            <w:tcBorders>
              <w:top w:val="single" w:color="auto" w:sz="4" w:space="0"/>
              <w:left w:val="single" w:color="auto" w:sz="4" w:space="0"/>
              <w:bottom w:val="single" w:color="auto" w:sz="4" w:space="0"/>
              <w:right w:val="single" w:color="auto" w:sz="4" w:space="0"/>
            </w:tcBorders>
          </w:tcPr>
          <w:p w14:paraId="3B7C637A">
            <w:pPr>
              <w:pStyle w:val="53"/>
              <w:rPr>
                <w:ins w:id="4027" w:author="cmcc-chunxia Guo" w:date="2025-08-11T16:10:12Z"/>
                <w:lang w:eastAsia="ja-JP"/>
              </w:rPr>
            </w:pPr>
            <w:ins w:id="4028" w:author="cmcc-chunxia Guo" w:date="2025-08-11T16:10:12Z">
              <w:r>
                <w:rPr>
                  <w:lang w:eastAsia="ja-JP"/>
                </w:rPr>
                <w:t>This is not applicable to BS operating in Band n50, n74, n75, n76, n91, n92, n93 or n94</w:t>
              </w:r>
            </w:ins>
          </w:p>
        </w:tc>
      </w:tr>
      <w:tr w14:paraId="36705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29"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0B30B103">
            <w:pPr>
              <w:pStyle w:val="53"/>
              <w:rPr>
                <w:ins w:id="4030" w:author="cmcc-chunxia Guo" w:date="2025-08-11T16:10:12Z"/>
                <w:rFonts w:cs="v5.0.0"/>
                <w:lang w:val="sv-SE" w:eastAsia="ja-JP"/>
              </w:rPr>
            </w:pPr>
            <w:ins w:id="4031" w:author="cmcc-chunxia Guo" w:date="2025-08-11T16:10:12Z">
              <w:r>
                <w:rPr>
                  <w:rFonts w:eastAsia="Malgun Gothic" w:cs="Arial"/>
                </w:rPr>
                <w:t>E-UTRA Band 53</w:t>
              </w:r>
            </w:ins>
            <w:ins w:id="4032" w:author="cmcc-chunxia Guo" w:date="2025-08-11T16:10:12Z">
              <w:r>
                <w:rPr>
                  <w:rFonts w:eastAsia="Malgun Gothic" w:cs="Arial"/>
                  <w:lang w:eastAsia="zh-CN"/>
                </w:rPr>
                <w:t xml:space="preserve"> or NR Band n53</w:t>
              </w:r>
            </w:ins>
          </w:p>
        </w:tc>
        <w:tc>
          <w:tcPr>
            <w:tcW w:w="1996" w:type="dxa"/>
            <w:tcBorders>
              <w:top w:val="single" w:color="auto" w:sz="4" w:space="0"/>
              <w:left w:val="single" w:color="auto" w:sz="4" w:space="0"/>
              <w:bottom w:val="single" w:color="auto" w:sz="4" w:space="0"/>
              <w:right w:val="single" w:color="auto" w:sz="4" w:space="0"/>
            </w:tcBorders>
          </w:tcPr>
          <w:p w14:paraId="5F0FDD7F">
            <w:pPr>
              <w:pStyle w:val="53"/>
              <w:rPr>
                <w:ins w:id="4033" w:author="cmcc-chunxia Guo" w:date="2025-08-11T16:10:12Z"/>
                <w:rFonts w:cs="Arial"/>
                <w:lang w:eastAsia="ja-JP"/>
              </w:rPr>
            </w:pPr>
            <w:ins w:id="4034" w:author="cmcc-chunxia Guo" w:date="2025-08-11T16:10:12Z">
              <w:r>
                <w:rPr>
                  <w:rFonts w:cs="Arial"/>
                  <w:lang w:eastAsia="zh-CN"/>
                </w:rPr>
                <w:t xml:space="preserve">2483.5 </w:t>
              </w:r>
            </w:ins>
            <w:ins w:id="4035" w:author="cmcc-chunxia Guo" w:date="2025-08-11T16:10:12Z">
              <w:r>
                <w:rPr>
                  <w:rFonts w:cs="Arial"/>
                </w:rPr>
                <w:t xml:space="preserve">– </w:t>
              </w:r>
            </w:ins>
            <w:ins w:id="4036" w:author="cmcc-chunxia Guo" w:date="2025-08-11T16:10:12Z">
              <w:r>
                <w:rPr>
                  <w:rFonts w:cs="Arial"/>
                  <w:lang w:eastAsia="zh-CN"/>
                </w:rPr>
                <w:t>2495 MHz</w:t>
              </w:r>
            </w:ins>
          </w:p>
        </w:tc>
        <w:tc>
          <w:tcPr>
            <w:tcW w:w="879" w:type="dxa"/>
            <w:tcBorders>
              <w:top w:val="single" w:color="auto" w:sz="4" w:space="0"/>
              <w:left w:val="single" w:color="auto" w:sz="4" w:space="0"/>
              <w:bottom w:val="single" w:color="auto" w:sz="4" w:space="0"/>
              <w:right w:val="single" w:color="auto" w:sz="4" w:space="0"/>
            </w:tcBorders>
          </w:tcPr>
          <w:p w14:paraId="49A6409B">
            <w:pPr>
              <w:pStyle w:val="53"/>
              <w:rPr>
                <w:ins w:id="4037" w:author="cmcc-chunxia Guo" w:date="2025-08-11T16:10:12Z"/>
                <w:rFonts w:cs="Arial"/>
                <w:lang w:eastAsia="ja-JP"/>
              </w:rPr>
            </w:pPr>
            <w:ins w:id="4038" w:author="cmcc-chunxia Guo" w:date="2025-08-11T16:10:12Z">
              <w:r>
                <w:rPr>
                  <w:rFonts w:cs="Arial"/>
                </w:rPr>
                <w:t>N/A</w:t>
              </w:r>
            </w:ins>
          </w:p>
        </w:tc>
        <w:tc>
          <w:tcPr>
            <w:tcW w:w="879" w:type="dxa"/>
            <w:tcBorders>
              <w:top w:val="single" w:color="auto" w:sz="4" w:space="0"/>
              <w:left w:val="single" w:color="auto" w:sz="4" w:space="0"/>
              <w:bottom w:val="single" w:color="auto" w:sz="4" w:space="0"/>
              <w:right w:val="single" w:color="auto" w:sz="4" w:space="0"/>
            </w:tcBorders>
          </w:tcPr>
          <w:p w14:paraId="066FE4B9">
            <w:pPr>
              <w:pStyle w:val="53"/>
              <w:rPr>
                <w:ins w:id="4039" w:author="cmcc-chunxia Guo" w:date="2025-08-11T16:10:12Z"/>
                <w:rFonts w:cs="v5.0.0"/>
              </w:rPr>
            </w:pPr>
            <w:ins w:id="4040" w:author="cmcc-chunxia Guo" w:date="2025-08-11T16:10:12Z">
              <w:r>
                <w:rPr>
                  <w:rFonts w:cs="v5.0.0"/>
                </w:rPr>
                <w:t>-91 dBm</w:t>
              </w:r>
            </w:ins>
          </w:p>
        </w:tc>
        <w:tc>
          <w:tcPr>
            <w:tcW w:w="880" w:type="dxa"/>
            <w:tcBorders>
              <w:top w:val="single" w:color="auto" w:sz="4" w:space="0"/>
              <w:left w:val="single" w:color="auto" w:sz="4" w:space="0"/>
              <w:bottom w:val="single" w:color="auto" w:sz="4" w:space="0"/>
              <w:right w:val="single" w:color="auto" w:sz="4" w:space="0"/>
            </w:tcBorders>
          </w:tcPr>
          <w:p w14:paraId="1A0CD46C">
            <w:pPr>
              <w:pStyle w:val="53"/>
              <w:rPr>
                <w:ins w:id="4041" w:author="cmcc-chunxia Guo" w:date="2025-08-11T16:10:12Z"/>
                <w:rFonts w:cs="Arial"/>
                <w:lang w:eastAsia="ja-JP"/>
              </w:rPr>
            </w:pPr>
            <w:ins w:id="4042" w:author="cmcc-chunxia Guo" w:date="2025-08-11T16:10:12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14:paraId="71A55998">
            <w:pPr>
              <w:pStyle w:val="53"/>
              <w:rPr>
                <w:ins w:id="4043" w:author="cmcc-chunxia Guo" w:date="2025-08-11T16:10:12Z"/>
                <w:rFonts w:cs="Arial"/>
                <w:lang w:eastAsia="ja-JP"/>
              </w:rPr>
            </w:pPr>
            <w:ins w:id="4044" w:author="cmcc-chunxia Guo" w:date="2025-08-11T16:10:12Z">
              <w:r>
                <w:rPr>
                  <w:rFonts w:cs="Arial"/>
                </w:rPr>
                <w:t>1</w:t>
              </w:r>
            </w:ins>
            <w:ins w:id="4045" w:author="cmcc-chunxia Guo" w:date="2025-08-11T16:10:12Z">
              <w:r>
                <w:rPr>
                  <w:rFonts w:cs="Arial"/>
                  <w:lang w:eastAsia="zh-CN"/>
                </w:rPr>
                <w:t>00</w:t>
              </w:r>
            </w:ins>
            <w:ins w:id="4046" w:author="cmcc-chunxia Guo" w:date="2025-08-11T16:10:12Z">
              <w:r>
                <w:rPr>
                  <w:rFonts w:cs="Arial"/>
                </w:rPr>
                <w:t xml:space="preserve"> </w:t>
              </w:r>
            </w:ins>
            <w:ins w:id="4047" w:author="cmcc-chunxia Guo" w:date="2025-08-11T16:10:12Z">
              <w:r>
                <w:rPr>
                  <w:rFonts w:cs="Arial"/>
                  <w:lang w:eastAsia="zh-CN"/>
                </w:rPr>
                <w:t>k</w:t>
              </w:r>
            </w:ins>
            <w:ins w:id="4048" w:author="cmcc-chunxia Guo" w:date="2025-08-11T16:10:12Z">
              <w:r>
                <w:rPr>
                  <w:rFonts w:cs="Arial"/>
                </w:rPr>
                <w:t>Hz</w:t>
              </w:r>
            </w:ins>
          </w:p>
        </w:tc>
        <w:tc>
          <w:tcPr>
            <w:tcW w:w="1606" w:type="dxa"/>
            <w:tcBorders>
              <w:top w:val="single" w:color="auto" w:sz="4" w:space="0"/>
              <w:left w:val="single" w:color="auto" w:sz="4" w:space="0"/>
              <w:bottom w:val="single" w:color="auto" w:sz="4" w:space="0"/>
              <w:right w:val="single" w:color="auto" w:sz="4" w:space="0"/>
            </w:tcBorders>
          </w:tcPr>
          <w:p w14:paraId="14B9AD35">
            <w:pPr>
              <w:pStyle w:val="53"/>
              <w:rPr>
                <w:ins w:id="4049" w:author="cmcc-chunxia Guo" w:date="2025-08-11T16:10:12Z"/>
                <w:lang w:eastAsia="ja-JP"/>
              </w:rPr>
            </w:pPr>
            <w:ins w:id="4050" w:author="cmcc-chunxia Guo" w:date="2025-08-11T16:10:12Z">
              <w:r>
                <w:rPr>
                  <w:rFonts w:cs="Arial"/>
                </w:rPr>
                <w:t>This is not applicable to BS operating in Band n</w:t>
              </w:r>
            </w:ins>
            <w:ins w:id="4051" w:author="cmcc-chunxia Guo" w:date="2025-08-11T16:10:12Z">
              <w:r>
                <w:rPr>
                  <w:rFonts w:cs="Arial"/>
                  <w:lang w:eastAsia="zh-CN"/>
                </w:rPr>
                <w:t>41, n53 or n90</w:t>
              </w:r>
            </w:ins>
          </w:p>
        </w:tc>
      </w:tr>
      <w:tr w14:paraId="4D806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52"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127436FC">
            <w:pPr>
              <w:pStyle w:val="53"/>
              <w:rPr>
                <w:ins w:id="4053" w:author="cmcc-chunxia Guo" w:date="2025-08-11T16:10:12Z"/>
                <w:rFonts w:cs="v5.0.0"/>
                <w:lang w:eastAsia="ja-JP"/>
              </w:rPr>
            </w:pPr>
            <w:ins w:id="4054" w:author="cmcc-chunxia Guo" w:date="2025-08-11T16:10:12Z">
              <w:r>
                <w:rPr>
                  <w:lang w:eastAsia="ja-JP"/>
                </w:rPr>
                <w:t xml:space="preserve">E-UTRA Band </w:t>
              </w:r>
            </w:ins>
            <w:ins w:id="4055" w:author="cmcc-chunxia Guo" w:date="2025-08-11T16:10:12Z">
              <w:r>
                <w:rPr>
                  <w:lang w:eastAsia="zh-CN"/>
                </w:rPr>
                <w:t>54 or NR Band n54</w:t>
              </w:r>
            </w:ins>
          </w:p>
        </w:tc>
        <w:tc>
          <w:tcPr>
            <w:tcW w:w="1996" w:type="dxa"/>
            <w:tcBorders>
              <w:top w:val="single" w:color="auto" w:sz="4" w:space="0"/>
              <w:left w:val="single" w:color="auto" w:sz="4" w:space="0"/>
              <w:bottom w:val="single" w:color="auto" w:sz="4" w:space="0"/>
              <w:right w:val="single" w:color="auto" w:sz="4" w:space="0"/>
            </w:tcBorders>
          </w:tcPr>
          <w:p w14:paraId="4E9158F9">
            <w:pPr>
              <w:pStyle w:val="53"/>
              <w:rPr>
                <w:ins w:id="4056" w:author="cmcc-chunxia Guo" w:date="2025-08-11T16:10:12Z"/>
                <w:rFonts w:cs="Arial"/>
              </w:rPr>
            </w:pPr>
            <w:ins w:id="4057" w:author="cmcc-chunxia Guo" w:date="2025-08-11T16:10:12Z">
              <w:r>
                <w:rPr>
                  <w:rFonts w:cs="Arial"/>
                  <w:lang w:eastAsia="zh-CN"/>
                </w:rPr>
                <w:t>1670</w:t>
              </w:r>
            </w:ins>
            <w:ins w:id="4058" w:author="cmcc-chunxia Guo" w:date="2025-08-11T16:10:12Z">
              <w:r>
                <w:rPr>
                  <w:rFonts w:cs="Arial"/>
                  <w:lang w:eastAsia="ja-JP"/>
                </w:rPr>
                <w:t xml:space="preserve"> – </w:t>
              </w:r>
            </w:ins>
            <w:ins w:id="4059" w:author="cmcc-chunxia Guo" w:date="2025-08-11T16:10:12Z">
              <w:r>
                <w:rPr>
                  <w:rFonts w:cs="Arial"/>
                  <w:lang w:eastAsia="zh-CN"/>
                </w:rPr>
                <w:t>1675</w:t>
              </w:r>
            </w:ins>
            <w:ins w:id="4060" w:author="cmcc-chunxia Guo" w:date="2025-08-11T16:10:12Z">
              <w:r>
                <w:rPr>
                  <w:rFonts w:cs="Arial"/>
                  <w:lang w:eastAsia="ja-JP"/>
                </w:rPr>
                <w:t xml:space="preserve"> MHz</w:t>
              </w:r>
            </w:ins>
          </w:p>
        </w:tc>
        <w:tc>
          <w:tcPr>
            <w:tcW w:w="879" w:type="dxa"/>
            <w:tcBorders>
              <w:top w:val="single" w:color="auto" w:sz="4" w:space="0"/>
              <w:left w:val="single" w:color="auto" w:sz="4" w:space="0"/>
              <w:bottom w:val="single" w:color="auto" w:sz="4" w:space="0"/>
              <w:right w:val="single" w:color="auto" w:sz="4" w:space="0"/>
            </w:tcBorders>
          </w:tcPr>
          <w:p w14:paraId="19C54E55">
            <w:pPr>
              <w:pStyle w:val="53"/>
              <w:rPr>
                <w:ins w:id="4061" w:author="cmcc-chunxia Guo" w:date="2025-08-11T16:10:12Z"/>
                <w:rFonts w:cs="Arial"/>
              </w:rPr>
            </w:pPr>
            <w:ins w:id="4062" w:author="cmcc-chunxia Guo" w:date="2025-08-11T16:10:12Z">
              <w:r>
                <w:rPr>
                  <w:rFonts w:cs="Arial"/>
                  <w:lang w:eastAsia="ja-JP"/>
                </w:rPr>
                <w:t>-96 dBm</w:t>
              </w:r>
            </w:ins>
          </w:p>
        </w:tc>
        <w:tc>
          <w:tcPr>
            <w:tcW w:w="879" w:type="dxa"/>
            <w:tcBorders>
              <w:top w:val="single" w:color="auto" w:sz="4" w:space="0"/>
              <w:left w:val="single" w:color="auto" w:sz="4" w:space="0"/>
              <w:bottom w:val="single" w:color="auto" w:sz="4" w:space="0"/>
              <w:right w:val="single" w:color="auto" w:sz="4" w:space="0"/>
            </w:tcBorders>
          </w:tcPr>
          <w:p w14:paraId="558542EC">
            <w:pPr>
              <w:pStyle w:val="53"/>
              <w:rPr>
                <w:ins w:id="4063" w:author="cmcc-chunxia Guo" w:date="2025-08-11T16:10:12Z"/>
                <w:rFonts w:cs="v5.0.0"/>
              </w:rPr>
            </w:pPr>
            <w:ins w:id="4064" w:author="cmcc-chunxia Guo" w:date="2025-08-11T16:10:12Z">
              <w:r>
                <w:rPr>
                  <w:rFonts w:cs="v5.0.0"/>
                  <w:lang w:eastAsia="en-GB"/>
                </w:rPr>
                <w:t>-91 dBm</w:t>
              </w:r>
            </w:ins>
          </w:p>
        </w:tc>
        <w:tc>
          <w:tcPr>
            <w:tcW w:w="880" w:type="dxa"/>
            <w:tcBorders>
              <w:top w:val="single" w:color="auto" w:sz="4" w:space="0"/>
              <w:left w:val="single" w:color="auto" w:sz="4" w:space="0"/>
              <w:bottom w:val="single" w:color="auto" w:sz="4" w:space="0"/>
              <w:right w:val="single" w:color="auto" w:sz="4" w:space="0"/>
            </w:tcBorders>
          </w:tcPr>
          <w:p w14:paraId="713958BF">
            <w:pPr>
              <w:pStyle w:val="53"/>
              <w:rPr>
                <w:ins w:id="4065" w:author="cmcc-chunxia Guo" w:date="2025-08-11T16:10:12Z"/>
                <w:rFonts w:cs="Arial"/>
              </w:rPr>
            </w:pPr>
            <w:ins w:id="4066" w:author="cmcc-chunxia Guo" w:date="2025-08-11T16:10:12Z">
              <w:r>
                <w:rPr>
                  <w:rFonts w:cs="Arial"/>
                  <w:lang w:eastAsia="en-GB"/>
                </w:rPr>
                <w:t>-88 dBm</w:t>
              </w:r>
            </w:ins>
          </w:p>
        </w:tc>
        <w:tc>
          <w:tcPr>
            <w:tcW w:w="1414" w:type="dxa"/>
            <w:tcBorders>
              <w:top w:val="single" w:color="auto" w:sz="4" w:space="0"/>
              <w:left w:val="single" w:color="auto" w:sz="4" w:space="0"/>
              <w:bottom w:val="single" w:color="auto" w:sz="4" w:space="0"/>
              <w:right w:val="single" w:color="auto" w:sz="4" w:space="0"/>
            </w:tcBorders>
          </w:tcPr>
          <w:p w14:paraId="050E79D7">
            <w:pPr>
              <w:pStyle w:val="53"/>
              <w:rPr>
                <w:ins w:id="4067" w:author="cmcc-chunxia Guo" w:date="2025-08-11T16:10:12Z"/>
                <w:rFonts w:cs="Arial"/>
              </w:rPr>
            </w:pPr>
            <w:ins w:id="4068" w:author="cmcc-chunxia Guo" w:date="2025-08-11T16:10:12Z">
              <w:r>
                <w:rPr>
                  <w:rFonts w:cs="Arial"/>
                  <w:lang w:eastAsia="ja-JP"/>
                </w:rPr>
                <w:t>100 kHz</w:t>
              </w:r>
            </w:ins>
          </w:p>
        </w:tc>
        <w:tc>
          <w:tcPr>
            <w:tcW w:w="1606" w:type="dxa"/>
            <w:tcBorders>
              <w:top w:val="single" w:color="auto" w:sz="4" w:space="0"/>
              <w:left w:val="single" w:color="auto" w:sz="4" w:space="0"/>
              <w:bottom w:val="single" w:color="auto" w:sz="4" w:space="0"/>
              <w:right w:val="single" w:color="auto" w:sz="4" w:space="0"/>
            </w:tcBorders>
          </w:tcPr>
          <w:p w14:paraId="10891163">
            <w:pPr>
              <w:pStyle w:val="53"/>
              <w:rPr>
                <w:ins w:id="4069" w:author="cmcc-chunxia Guo" w:date="2025-08-11T16:10:12Z"/>
                <w:rFonts w:cs="Arial"/>
              </w:rPr>
            </w:pPr>
            <w:ins w:id="4070" w:author="cmcc-chunxia Guo" w:date="2025-08-11T16:10:12Z">
              <w:r>
                <w:rPr>
                  <w:rFonts w:cs="Arial"/>
                  <w:lang w:eastAsia="en-GB"/>
                </w:rPr>
                <w:t>This is not applicable to BS operating in Band n5</w:t>
              </w:r>
            </w:ins>
            <w:ins w:id="4071" w:author="cmcc-chunxia Guo" w:date="2025-08-11T16:10:12Z">
              <w:r>
                <w:rPr>
                  <w:rFonts w:cs="Arial"/>
                  <w:lang w:eastAsia="zh-CN"/>
                </w:rPr>
                <w:t>4</w:t>
              </w:r>
            </w:ins>
          </w:p>
        </w:tc>
      </w:tr>
      <w:tr w14:paraId="2B0BA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72"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015100AD">
            <w:pPr>
              <w:pStyle w:val="53"/>
              <w:rPr>
                <w:ins w:id="4073" w:author="cmcc-chunxia Guo" w:date="2025-08-11T16:10:12Z"/>
                <w:rFonts w:cs="Arial"/>
                <w:lang w:eastAsia="zh-CN"/>
              </w:rPr>
            </w:pPr>
            <w:ins w:id="4074" w:author="cmcc-chunxia Guo" w:date="2025-08-11T16:10:12Z">
              <w:r>
                <w:rPr>
                  <w:rFonts w:cs="v5.0.0"/>
                  <w:lang w:eastAsia="ja-JP"/>
                </w:rPr>
                <w:t>E-UTRA Band 65</w:t>
              </w:r>
            </w:ins>
            <w:ins w:id="4075" w:author="cmcc-chunxia Guo" w:date="2025-08-11T16:10:12Z">
              <w:r>
                <w:rPr>
                  <w:rFonts w:cs="Arial"/>
                </w:rPr>
                <w:t xml:space="preserve"> or NR Band n65</w:t>
              </w:r>
            </w:ins>
          </w:p>
        </w:tc>
        <w:tc>
          <w:tcPr>
            <w:tcW w:w="1996" w:type="dxa"/>
            <w:tcBorders>
              <w:top w:val="single" w:color="auto" w:sz="4" w:space="0"/>
              <w:left w:val="single" w:color="auto" w:sz="4" w:space="0"/>
              <w:bottom w:val="single" w:color="auto" w:sz="4" w:space="0"/>
              <w:right w:val="single" w:color="auto" w:sz="4" w:space="0"/>
            </w:tcBorders>
          </w:tcPr>
          <w:p w14:paraId="0F03BAC4">
            <w:pPr>
              <w:pStyle w:val="53"/>
              <w:rPr>
                <w:ins w:id="4076" w:author="cmcc-chunxia Guo" w:date="2025-08-11T16:10:12Z"/>
                <w:rFonts w:cs="Arial"/>
                <w:lang w:eastAsia="zh-CN"/>
              </w:rPr>
            </w:pPr>
            <w:ins w:id="4077" w:author="cmcc-chunxia Guo" w:date="2025-08-11T16:10:12Z">
              <w:r>
                <w:rPr>
                  <w:rFonts w:cs="Arial"/>
                </w:rPr>
                <w:t xml:space="preserve">1920 – </w:t>
              </w:r>
            </w:ins>
            <w:ins w:id="4078" w:author="cmcc-chunxia Guo" w:date="2025-08-11T16:10:12Z">
              <w:r>
                <w:rPr>
                  <w:rFonts w:cs="Arial"/>
                  <w:lang w:eastAsia="ja-JP"/>
                </w:rPr>
                <w:t>2010</w:t>
              </w:r>
            </w:ins>
            <w:ins w:id="4079" w:author="cmcc-chunxia Guo" w:date="2025-08-11T16:10:12Z">
              <w:r>
                <w:rPr>
                  <w:rFonts w:cs="Arial"/>
                </w:rPr>
                <w:t xml:space="preserve"> MHz</w:t>
              </w:r>
            </w:ins>
          </w:p>
        </w:tc>
        <w:tc>
          <w:tcPr>
            <w:tcW w:w="879" w:type="dxa"/>
            <w:tcBorders>
              <w:top w:val="single" w:color="auto" w:sz="4" w:space="0"/>
              <w:left w:val="single" w:color="auto" w:sz="4" w:space="0"/>
              <w:bottom w:val="single" w:color="auto" w:sz="4" w:space="0"/>
              <w:right w:val="single" w:color="auto" w:sz="4" w:space="0"/>
            </w:tcBorders>
          </w:tcPr>
          <w:p w14:paraId="7EAD010A">
            <w:pPr>
              <w:pStyle w:val="53"/>
              <w:rPr>
                <w:ins w:id="4080" w:author="cmcc-chunxia Guo" w:date="2025-08-11T16:10:12Z"/>
                <w:rFonts w:cs="Arial"/>
              </w:rPr>
            </w:pPr>
            <w:ins w:id="4081" w:author="cmcc-chunxia Guo" w:date="2025-08-11T16:10:12Z">
              <w:r>
                <w:rPr>
                  <w:rFonts w:cs="Arial"/>
                </w:rPr>
                <w:t>-96 dBm</w:t>
              </w:r>
            </w:ins>
          </w:p>
        </w:tc>
        <w:tc>
          <w:tcPr>
            <w:tcW w:w="879" w:type="dxa"/>
            <w:tcBorders>
              <w:top w:val="single" w:color="auto" w:sz="4" w:space="0"/>
              <w:left w:val="single" w:color="auto" w:sz="4" w:space="0"/>
              <w:bottom w:val="single" w:color="auto" w:sz="4" w:space="0"/>
              <w:right w:val="single" w:color="auto" w:sz="4" w:space="0"/>
            </w:tcBorders>
          </w:tcPr>
          <w:p w14:paraId="527C84D3">
            <w:pPr>
              <w:pStyle w:val="53"/>
              <w:rPr>
                <w:ins w:id="4082" w:author="cmcc-chunxia Guo" w:date="2025-08-11T16:10:12Z"/>
                <w:rFonts w:cs="Arial"/>
              </w:rPr>
            </w:pPr>
            <w:ins w:id="4083" w:author="cmcc-chunxia Guo" w:date="2025-08-11T16:10:12Z">
              <w:r>
                <w:rPr>
                  <w:rFonts w:cs="v5.0.0"/>
                </w:rPr>
                <w:t>-91 dBm</w:t>
              </w:r>
            </w:ins>
          </w:p>
        </w:tc>
        <w:tc>
          <w:tcPr>
            <w:tcW w:w="880" w:type="dxa"/>
            <w:tcBorders>
              <w:top w:val="single" w:color="auto" w:sz="4" w:space="0"/>
              <w:left w:val="single" w:color="auto" w:sz="4" w:space="0"/>
              <w:bottom w:val="single" w:color="auto" w:sz="4" w:space="0"/>
              <w:right w:val="single" w:color="auto" w:sz="4" w:space="0"/>
            </w:tcBorders>
          </w:tcPr>
          <w:p w14:paraId="092FF1B7">
            <w:pPr>
              <w:pStyle w:val="53"/>
              <w:rPr>
                <w:ins w:id="4084" w:author="cmcc-chunxia Guo" w:date="2025-08-11T16:10:12Z"/>
                <w:rFonts w:cs="Arial"/>
              </w:rPr>
            </w:pPr>
            <w:ins w:id="4085" w:author="cmcc-chunxia Guo" w:date="2025-08-11T16:10:12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14:paraId="6FF69947">
            <w:pPr>
              <w:pStyle w:val="53"/>
              <w:rPr>
                <w:ins w:id="4086" w:author="cmcc-chunxia Guo" w:date="2025-08-11T16:10:12Z"/>
                <w:rFonts w:cs="Arial"/>
              </w:rPr>
            </w:pPr>
            <w:ins w:id="4087" w:author="cmcc-chunxia Guo" w:date="2025-08-11T16:10:12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14:paraId="2D30F824">
            <w:pPr>
              <w:pStyle w:val="53"/>
              <w:rPr>
                <w:ins w:id="4088" w:author="cmcc-chunxia Guo" w:date="2025-08-11T16:10:12Z"/>
                <w:rFonts w:cs="Arial"/>
              </w:rPr>
            </w:pPr>
          </w:p>
        </w:tc>
      </w:tr>
      <w:tr w14:paraId="28C3A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89"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41131B19">
            <w:pPr>
              <w:pStyle w:val="53"/>
              <w:rPr>
                <w:ins w:id="4090" w:author="cmcc-chunxia Guo" w:date="2025-08-11T16:10:12Z"/>
                <w:rFonts w:cs="Arial"/>
                <w:lang w:eastAsia="zh-CN"/>
              </w:rPr>
            </w:pPr>
            <w:ins w:id="4091" w:author="cmcc-chunxia Guo" w:date="2025-08-11T16:10:12Z">
              <w:r>
                <w:rPr>
                  <w:rFonts w:cs="v5.0.0"/>
                </w:rPr>
                <w:t>E-UTRA Band 66 or NR Band n66</w:t>
              </w:r>
            </w:ins>
          </w:p>
        </w:tc>
        <w:tc>
          <w:tcPr>
            <w:tcW w:w="1996" w:type="dxa"/>
            <w:tcBorders>
              <w:top w:val="single" w:color="auto" w:sz="4" w:space="0"/>
              <w:left w:val="single" w:color="auto" w:sz="4" w:space="0"/>
              <w:bottom w:val="single" w:color="auto" w:sz="4" w:space="0"/>
              <w:right w:val="single" w:color="auto" w:sz="4" w:space="0"/>
            </w:tcBorders>
          </w:tcPr>
          <w:p w14:paraId="1538AED9">
            <w:pPr>
              <w:pStyle w:val="53"/>
              <w:rPr>
                <w:ins w:id="4092" w:author="cmcc-chunxia Guo" w:date="2025-08-11T16:10:12Z"/>
                <w:rFonts w:cs="Arial"/>
                <w:lang w:eastAsia="zh-CN"/>
              </w:rPr>
            </w:pPr>
            <w:ins w:id="4093" w:author="cmcc-chunxia Guo" w:date="2025-08-11T16:10:12Z">
              <w:r>
                <w:rPr>
                  <w:rFonts w:cs="Arial"/>
                </w:rPr>
                <w:t>1710 – 1780 MHz</w:t>
              </w:r>
            </w:ins>
          </w:p>
        </w:tc>
        <w:tc>
          <w:tcPr>
            <w:tcW w:w="879" w:type="dxa"/>
            <w:tcBorders>
              <w:top w:val="single" w:color="auto" w:sz="4" w:space="0"/>
              <w:left w:val="single" w:color="auto" w:sz="4" w:space="0"/>
              <w:bottom w:val="single" w:color="auto" w:sz="4" w:space="0"/>
              <w:right w:val="single" w:color="auto" w:sz="4" w:space="0"/>
            </w:tcBorders>
          </w:tcPr>
          <w:p w14:paraId="2DFB0364">
            <w:pPr>
              <w:pStyle w:val="53"/>
              <w:rPr>
                <w:ins w:id="4094" w:author="cmcc-chunxia Guo" w:date="2025-08-11T16:10:12Z"/>
                <w:rFonts w:cs="Arial"/>
              </w:rPr>
            </w:pPr>
            <w:ins w:id="4095" w:author="cmcc-chunxia Guo" w:date="2025-08-11T16:10:12Z">
              <w:r>
                <w:rPr>
                  <w:rFonts w:cs="Arial"/>
                </w:rPr>
                <w:t>-96 dBm</w:t>
              </w:r>
            </w:ins>
          </w:p>
        </w:tc>
        <w:tc>
          <w:tcPr>
            <w:tcW w:w="879" w:type="dxa"/>
            <w:tcBorders>
              <w:top w:val="single" w:color="auto" w:sz="4" w:space="0"/>
              <w:left w:val="single" w:color="auto" w:sz="4" w:space="0"/>
              <w:bottom w:val="single" w:color="auto" w:sz="4" w:space="0"/>
              <w:right w:val="single" w:color="auto" w:sz="4" w:space="0"/>
            </w:tcBorders>
          </w:tcPr>
          <w:p w14:paraId="028DF86E">
            <w:pPr>
              <w:pStyle w:val="53"/>
              <w:rPr>
                <w:ins w:id="4096" w:author="cmcc-chunxia Guo" w:date="2025-08-11T16:10:12Z"/>
                <w:rFonts w:cs="Arial"/>
              </w:rPr>
            </w:pPr>
            <w:ins w:id="4097" w:author="cmcc-chunxia Guo" w:date="2025-08-11T16:10:12Z">
              <w:r>
                <w:rPr>
                  <w:rFonts w:cs="v5.0.0"/>
                </w:rPr>
                <w:t>-91 dBm</w:t>
              </w:r>
            </w:ins>
          </w:p>
        </w:tc>
        <w:tc>
          <w:tcPr>
            <w:tcW w:w="880" w:type="dxa"/>
            <w:tcBorders>
              <w:top w:val="single" w:color="auto" w:sz="4" w:space="0"/>
              <w:left w:val="single" w:color="auto" w:sz="4" w:space="0"/>
              <w:bottom w:val="single" w:color="auto" w:sz="4" w:space="0"/>
              <w:right w:val="single" w:color="auto" w:sz="4" w:space="0"/>
            </w:tcBorders>
          </w:tcPr>
          <w:p w14:paraId="76F43216">
            <w:pPr>
              <w:pStyle w:val="53"/>
              <w:rPr>
                <w:ins w:id="4098" w:author="cmcc-chunxia Guo" w:date="2025-08-11T16:10:12Z"/>
                <w:rFonts w:cs="Arial"/>
              </w:rPr>
            </w:pPr>
            <w:ins w:id="4099" w:author="cmcc-chunxia Guo" w:date="2025-08-11T16:10:12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14:paraId="126F4C2D">
            <w:pPr>
              <w:pStyle w:val="53"/>
              <w:rPr>
                <w:ins w:id="4100" w:author="cmcc-chunxia Guo" w:date="2025-08-11T16:10:12Z"/>
                <w:rFonts w:cs="Arial"/>
              </w:rPr>
            </w:pPr>
            <w:ins w:id="4101" w:author="cmcc-chunxia Guo" w:date="2025-08-11T16:10:12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14:paraId="41AB608A">
            <w:pPr>
              <w:pStyle w:val="53"/>
              <w:rPr>
                <w:ins w:id="4102" w:author="cmcc-chunxia Guo" w:date="2025-08-11T16:10:12Z"/>
                <w:rFonts w:cs="Arial"/>
              </w:rPr>
            </w:pPr>
          </w:p>
        </w:tc>
      </w:tr>
      <w:tr w14:paraId="27A07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03"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4A2A534B">
            <w:pPr>
              <w:pStyle w:val="53"/>
              <w:rPr>
                <w:ins w:id="4104" w:author="cmcc-chunxia Guo" w:date="2025-08-11T16:10:12Z"/>
                <w:rFonts w:cs="Arial"/>
                <w:lang w:eastAsia="zh-CN"/>
              </w:rPr>
            </w:pPr>
            <w:ins w:id="4105" w:author="cmcc-chunxia Guo" w:date="2025-08-11T16:10:12Z">
              <w:r>
                <w:rPr>
                  <w:rFonts w:cs="v5.0.0"/>
                </w:rPr>
                <w:t>E-UTRA Band 68</w:t>
              </w:r>
            </w:ins>
          </w:p>
        </w:tc>
        <w:tc>
          <w:tcPr>
            <w:tcW w:w="1996" w:type="dxa"/>
            <w:tcBorders>
              <w:top w:val="single" w:color="auto" w:sz="4" w:space="0"/>
              <w:left w:val="single" w:color="auto" w:sz="4" w:space="0"/>
              <w:bottom w:val="single" w:color="auto" w:sz="4" w:space="0"/>
              <w:right w:val="single" w:color="auto" w:sz="4" w:space="0"/>
            </w:tcBorders>
          </w:tcPr>
          <w:p w14:paraId="0C78D235">
            <w:pPr>
              <w:pStyle w:val="53"/>
              <w:rPr>
                <w:ins w:id="4106" w:author="cmcc-chunxia Guo" w:date="2025-08-11T16:10:12Z"/>
                <w:rFonts w:cs="Arial"/>
                <w:lang w:eastAsia="zh-CN"/>
              </w:rPr>
            </w:pPr>
            <w:ins w:id="4107" w:author="cmcc-chunxia Guo" w:date="2025-08-11T16:10:12Z">
              <w:r>
                <w:rPr>
                  <w:rFonts w:cs="Arial"/>
                </w:rPr>
                <w:t>698 – 728 MHz</w:t>
              </w:r>
            </w:ins>
          </w:p>
        </w:tc>
        <w:tc>
          <w:tcPr>
            <w:tcW w:w="879" w:type="dxa"/>
            <w:tcBorders>
              <w:top w:val="single" w:color="auto" w:sz="4" w:space="0"/>
              <w:left w:val="single" w:color="auto" w:sz="4" w:space="0"/>
              <w:bottom w:val="single" w:color="auto" w:sz="4" w:space="0"/>
              <w:right w:val="single" w:color="auto" w:sz="4" w:space="0"/>
            </w:tcBorders>
          </w:tcPr>
          <w:p w14:paraId="6AFC9917">
            <w:pPr>
              <w:pStyle w:val="53"/>
              <w:rPr>
                <w:ins w:id="4108" w:author="cmcc-chunxia Guo" w:date="2025-08-11T16:10:12Z"/>
                <w:rFonts w:cs="Arial"/>
              </w:rPr>
            </w:pPr>
            <w:ins w:id="4109" w:author="cmcc-chunxia Guo" w:date="2025-08-11T16:10:12Z">
              <w:r>
                <w:rPr>
                  <w:rFonts w:cs="Arial"/>
                </w:rPr>
                <w:t>-96 dBm</w:t>
              </w:r>
            </w:ins>
          </w:p>
        </w:tc>
        <w:tc>
          <w:tcPr>
            <w:tcW w:w="879" w:type="dxa"/>
            <w:tcBorders>
              <w:top w:val="single" w:color="auto" w:sz="4" w:space="0"/>
              <w:left w:val="single" w:color="auto" w:sz="4" w:space="0"/>
              <w:bottom w:val="single" w:color="auto" w:sz="4" w:space="0"/>
              <w:right w:val="single" w:color="auto" w:sz="4" w:space="0"/>
            </w:tcBorders>
          </w:tcPr>
          <w:p w14:paraId="45E1C9E2">
            <w:pPr>
              <w:pStyle w:val="53"/>
              <w:rPr>
                <w:ins w:id="4110" w:author="cmcc-chunxia Guo" w:date="2025-08-11T16:10:12Z"/>
                <w:rFonts w:cs="Arial"/>
              </w:rPr>
            </w:pPr>
            <w:ins w:id="4111" w:author="cmcc-chunxia Guo" w:date="2025-08-11T16:10:12Z">
              <w:r>
                <w:rPr>
                  <w:rFonts w:cs="v5.0.0"/>
                </w:rPr>
                <w:t>-91 dBm</w:t>
              </w:r>
            </w:ins>
          </w:p>
        </w:tc>
        <w:tc>
          <w:tcPr>
            <w:tcW w:w="880" w:type="dxa"/>
            <w:tcBorders>
              <w:top w:val="single" w:color="auto" w:sz="4" w:space="0"/>
              <w:left w:val="single" w:color="auto" w:sz="4" w:space="0"/>
              <w:bottom w:val="single" w:color="auto" w:sz="4" w:space="0"/>
              <w:right w:val="single" w:color="auto" w:sz="4" w:space="0"/>
            </w:tcBorders>
          </w:tcPr>
          <w:p w14:paraId="660978B6">
            <w:pPr>
              <w:pStyle w:val="53"/>
              <w:rPr>
                <w:ins w:id="4112" w:author="cmcc-chunxia Guo" w:date="2025-08-11T16:10:12Z"/>
                <w:rFonts w:cs="Arial"/>
              </w:rPr>
            </w:pPr>
            <w:ins w:id="4113" w:author="cmcc-chunxia Guo" w:date="2025-08-11T16:10:12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14:paraId="0AA5FD91">
            <w:pPr>
              <w:pStyle w:val="53"/>
              <w:rPr>
                <w:ins w:id="4114" w:author="cmcc-chunxia Guo" w:date="2025-08-11T16:10:12Z"/>
                <w:rFonts w:cs="Arial"/>
              </w:rPr>
            </w:pPr>
            <w:ins w:id="4115" w:author="cmcc-chunxia Guo" w:date="2025-08-11T16:10:12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14:paraId="55C66698">
            <w:pPr>
              <w:pStyle w:val="53"/>
              <w:rPr>
                <w:ins w:id="4116" w:author="cmcc-chunxia Guo" w:date="2025-08-11T16:10:12Z"/>
                <w:rFonts w:cs="Arial"/>
              </w:rPr>
            </w:pPr>
          </w:p>
        </w:tc>
      </w:tr>
      <w:tr w14:paraId="71D97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17"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2C38026C">
            <w:pPr>
              <w:pStyle w:val="53"/>
              <w:rPr>
                <w:ins w:id="4118" w:author="cmcc-chunxia Guo" w:date="2025-08-11T16:10:12Z"/>
              </w:rPr>
            </w:pPr>
            <w:ins w:id="4119" w:author="cmcc-chunxia Guo" w:date="2025-08-11T16:10:12Z">
              <w:r>
                <w:rPr/>
                <w:t>E-UTRA Band 70 or NR Band n70</w:t>
              </w:r>
            </w:ins>
          </w:p>
        </w:tc>
        <w:tc>
          <w:tcPr>
            <w:tcW w:w="1996" w:type="dxa"/>
            <w:tcBorders>
              <w:top w:val="single" w:color="auto" w:sz="4" w:space="0"/>
              <w:left w:val="single" w:color="auto" w:sz="4" w:space="0"/>
              <w:bottom w:val="single" w:color="auto" w:sz="4" w:space="0"/>
              <w:right w:val="single" w:color="auto" w:sz="4" w:space="0"/>
            </w:tcBorders>
          </w:tcPr>
          <w:p w14:paraId="2A207F42">
            <w:pPr>
              <w:pStyle w:val="53"/>
              <w:rPr>
                <w:ins w:id="4120" w:author="cmcc-chunxia Guo" w:date="2025-08-11T16:10:12Z"/>
              </w:rPr>
            </w:pPr>
            <w:ins w:id="4121" w:author="cmcc-chunxia Guo" w:date="2025-08-11T16:10:12Z">
              <w:r>
                <w:rPr/>
                <w:t>1695 – 1710 MHz</w:t>
              </w:r>
            </w:ins>
          </w:p>
        </w:tc>
        <w:tc>
          <w:tcPr>
            <w:tcW w:w="879" w:type="dxa"/>
            <w:tcBorders>
              <w:top w:val="single" w:color="auto" w:sz="4" w:space="0"/>
              <w:left w:val="single" w:color="auto" w:sz="4" w:space="0"/>
              <w:bottom w:val="single" w:color="auto" w:sz="4" w:space="0"/>
              <w:right w:val="single" w:color="auto" w:sz="4" w:space="0"/>
            </w:tcBorders>
          </w:tcPr>
          <w:p w14:paraId="6B8E7F98">
            <w:pPr>
              <w:pStyle w:val="53"/>
              <w:rPr>
                <w:ins w:id="4122" w:author="cmcc-chunxia Guo" w:date="2025-08-11T16:10:12Z"/>
              </w:rPr>
            </w:pPr>
            <w:ins w:id="4123" w:author="cmcc-chunxia Guo" w:date="2025-08-11T16:10:12Z">
              <w:r>
                <w:rPr/>
                <w:t>-96 dBm</w:t>
              </w:r>
            </w:ins>
          </w:p>
        </w:tc>
        <w:tc>
          <w:tcPr>
            <w:tcW w:w="879" w:type="dxa"/>
            <w:tcBorders>
              <w:top w:val="single" w:color="auto" w:sz="4" w:space="0"/>
              <w:left w:val="single" w:color="auto" w:sz="4" w:space="0"/>
              <w:bottom w:val="single" w:color="auto" w:sz="4" w:space="0"/>
              <w:right w:val="single" w:color="auto" w:sz="4" w:space="0"/>
            </w:tcBorders>
          </w:tcPr>
          <w:p w14:paraId="1B96D9C6">
            <w:pPr>
              <w:pStyle w:val="53"/>
              <w:rPr>
                <w:ins w:id="4124" w:author="cmcc-chunxia Guo" w:date="2025-08-11T16:10:12Z"/>
              </w:rPr>
            </w:pPr>
            <w:ins w:id="4125" w:author="cmcc-chunxia Guo" w:date="2025-08-11T16:10:12Z">
              <w:r>
                <w:rPr/>
                <w:t>-91 dBm</w:t>
              </w:r>
            </w:ins>
          </w:p>
        </w:tc>
        <w:tc>
          <w:tcPr>
            <w:tcW w:w="880" w:type="dxa"/>
            <w:tcBorders>
              <w:top w:val="single" w:color="auto" w:sz="4" w:space="0"/>
              <w:left w:val="single" w:color="auto" w:sz="4" w:space="0"/>
              <w:bottom w:val="single" w:color="auto" w:sz="4" w:space="0"/>
              <w:right w:val="single" w:color="auto" w:sz="4" w:space="0"/>
            </w:tcBorders>
          </w:tcPr>
          <w:p w14:paraId="7EC8FB6C">
            <w:pPr>
              <w:pStyle w:val="53"/>
              <w:rPr>
                <w:ins w:id="4126" w:author="cmcc-chunxia Guo" w:date="2025-08-11T16:10:12Z"/>
              </w:rPr>
            </w:pPr>
            <w:ins w:id="4127" w:author="cmcc-chunxia Guo" w:date="2025-08-11T16:10:12Z">
              <w:r>
                <w:rPr/>
                <w:t>-88 dBm</w:t>
              </w:r>
            </w:ins>
          </w:p>
        </w:tc>
        <w:tc>
          <w:tcPr>
            <w:tcW w:w="1414" w:type="dxa"/>
            <w:tcBorders>
              <w:top w:val="single" w:color="auto" w:sz="4" w:space="0"/>
              <w:left w:val="single" w:color="auto" w:sz="4" w:space="0"/>
              <w:bottom w:val="single" w:color="auto" w:sz="4" w:space="0"/>
              <w:right w:val="single" w:color="auto" w:sz="4" w:space="0"/>
            </w:tcBorders>
          </w:tcPr>
          <w:p w14:paraId="6426AF8A">
            <w:pPr>
              <w:pStyle w:val="53"/>
              <w:rPr>
                <w:ins w:id="4128" w:author="cmcc-chunxia Guo" w:date="2025-08-11T16:10:12Z"/>
              </w:rPr>
            </w:pPr>
            <w:ins w:id="4129" w:author="cmcc-chunxia Guo" w:date="2025-08-11T16:10:12Z">
              <w:r>
                <w:rPr/>
                <w:t>100 kHz</w:t>
              </w:r>
            </w:ins>
          </w:p>
        </w:tc>
        <w:tc>
          <w:tcPr>
            <w:tcW w:w="1606" w:type="dxa"/>
            <w:tcBorders>
              <w:top w:val="single" w:color="auto" w:sz="4" w:space="0"/>
              <w:left w:val="single" w:color="auto" w:sz="4" w:space="0"/>
              <w:bottom w:val="single" w:color="auto" w:sz="4" w:space="0"/>
              <w:right w:val="single" w:color="auto" w:sz="4" w:space="0"/>
            </w:tcBorders>
          </w:tcPr>
          <w:p w14:paraId="7F89E349">
            <w:pPr>
              <w:pStyle w:val="53"/>
              <w:rPr>
                <w:ins w:id="4130" w:author="cmcc-chunxia Guo" w:date="2025-08-11T16:10:12Z"/>
                <w:rFonts w:cs="Arial"/>
              </w:rPr>
            </w:pPr>
          </w:p>
        </w:tc>
      </w:tr>
      <w:tr w14:paraId="47347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31"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45E54312">
            <w:pPr>
              <w:pStyle w:val="53"/>
              <w:rPr>
                <w:ins w:id="4132" w:author="cmcc-chunxia Guo" w:date="2025-08-11T16:10:12Z"/>
              </w:rPr>
            </w:pPr>
            <w:ins w:id="4133" w:author="cmcc-chunxia Guo" w:date="2025-08-11T16:10:12Z">
              <w:r>
                <w:rPr/>
                <w:t>E-UTRA Band 71 or NR Band n71</w:t>
              </w:r>
            </w:ins>
          </w:p>
        </w:tc>
        <w:tc>
          <w:tcPr>
            <w:tcW w:w="1996" w:type="dxa"/>
            <w:tcBorders>
              <w:top w:val="single" w:color="auto" w:sz="4" w:space="0"/>
              <w:left w:val="single" w:color="auto" w:sz="4" w:space="0"/>
              <w:bottom w:val="single" w:color="auto" w:sz="4" w:space="0"/>
              <w:right w:val="single" w:color="auto" w:sz="4" w:space="0"/>
            </w:tcBorders>
          </w:tcPr>
          <w:p w14:paraId="13A3320D">
            <w:pPr>
              <w:pStyle w:val="53"/>
              <w:rPr>
                <w:ins w:id="4134" w:author="cmcc-chunxia Guo" w:date="2025-08-11T16:10:12Z"/>
              </w:rPr>
            </w:pPr>
            <w:ins w:id="4135" w:author="cmcc-chunxia Guo" w:date="2025-08-11T16:10:12Z">
              <w:r>
                <w:rPr/>
                <w:t>663 – 698 MHz</w:t>
              </w:r>
            </w:ins>
          </w:p>
        </w:tc>
        <w:tc>
          <w:tcPr>
            <w:tcW w:w="879" w:type="dxa"/>
            <w:tcBorders>
              <w:top w:val="single" w:color="auto" w:sz="4" w:space="0"/>
              <w:left w:val="single" w:color="auto" w:sz="4" w:space="0"/>
              <w:bottom w:val="single" w:color="auto" w:sz="4" w:space="0"/>
              <w:right w:val="single" w:color="auto" w:sz="4" w:space="0"/>
            </w:tcBorders>
          </w:tcPr>
          <w:p w14:paraId="3B4C9443">
            <w:pPr>
              <w:pStyle w:val="53"/>
              <w:rPr>
                <w:ins w:id="4136" w:author="cmcc-chunxia Guo" w:date="2025-08-11T16:10:12Z"/>
              </w:rPr>
            </w:pPr>
            <w:ins w:id="4137" w:author="cmcc-chunxia Guo" w:date="2025-08-11T16:10:12Z">
              <w:r>
                <w:rPr/>
                <w:t>-96 dBm</w:t>
              </w:r>
            </w:ins>
          </w:p>
        </w:tc>
        <w:tc>
          <w:tcPr>
            <w:tcW w:w="879" w:type="dxa"/>
            <w:tcBorders>
              <w:top w:val="single" w:color="auto" w:sz="4" w:space="0"/>
              <w:left w:val="single" w:color="auto" w:sz="4" w:space="0"/>
              <w:bottom w:val="single" w:color="auto" w:sz="4" w:space="0"/>
              <w:right w:val="single" w:color="auto" w:sz="4" w:space="0"/>
            </w:tcBorders>
          </w:tcPr>
          <w:p w14:paraId="375A9D94">
            <w:pPr>
              <w:pStyle w:val="53"/>
              <w:rPr>
                <w:ins w:id="4138" w:author="cmcc-chunxia Guo" w:date="2025-08-11T16:10:12Z"/>
              </w:rPr>
            </w:pPr>
            <w:ins w:id="4139" w:author="cmcc-chunxia Guo" w:date="2025-08-11T16:10:12Z">
              <w:r>
                <w:rPr/>
                <w:t>-91 dBm</w:t>
              </w:r>
            </w:ins>
          </w:p>
        </w:tc>
        <w:tc>
          <w:tcPr>
            <w:tcW w:w="880" w:type="dxa"/>
            <w:tcBorders>
              <w:top w:val="single" w:color="auto" w:sz="4" w:space="0"/>
              <w:left w:val="single" w:color="auto" w:sz="4" w:space="0"/>
              <w:bottom w:val="single" w:color="auto" w:sz="4" w:space="0"/>
              <w:right w:val="single" w:color="auto" w:sz="4" w:space="0"/>
            </w:tcBorders>
          </w:tcPr>
          <w:p w14:paraId="30084695">
            <w:pPr>
              <w:pStyle w:val="53"/>
              <w:rPr>
                <w:ins w:id="4140" w:author="cmcc-chunxia Guo" w:date="2025-08-11T16:10:12Z"/>
              </w:rPr>
            </w:pPr>
            <w:ins w:id="4141" w:author="cmcc-chunxia Guo" w:date="2025-08-11T16:10:12Z">
              <w:r>
                <w:rPr/>
                <w:t>-88 dBm</w:t>
              </w:r>
            </w:ins>
          </w:p>
        </w:tc>
        <w:tc>
          <w:tcPr>
            <w:tcW w:w="1414" w:type="dxa"/>
            <w:tcBorders>
              <w:top w:val="single" w:color="auto" w:sz="4" w:space="0"/>
              <w:left w:val="single" w:color="auto" w:sz="4" w:space="0"/>
              <w:bottom w:val="single" w:color="auto" w:sz="4" w:space="0"/>
              <w:right w:val="single" w:color="auto" w:sz="4" w:space="0"/>
            </w:tcBorders>
          </w:tcPr>
          <w:p w14:paraId="66A7D53B">
            <w:pPr>
              <w:pStyle w:val="53"/>
              <w:rPr>
                <w:ins w:id="4142" w:author="cmcc-chunxia Guo" w:date="2025-08-11T16:10:12Z"/>
              </w:rPr>
            </w:pPr>
            <w:ins w:id="4143" w:author="cmcc-chunxia Guo" w:date="2025-08-11T16:10:12Z">
              <w:r>
                <w:rPr/>
                <w:t>100 kHz</w:t>
              </w:r>
            </w:ins>
          </w:p>
        </w:tc>
        <w:tc>
          <w:tcPr>
            <w:tcW w:w="1606" w:type="dxa"/>
            <w:tcBorders>
              <w:top w:val="single" w:color="auto" w:sz="4" w:space="0"/>
              <w:left w:val="single" w:color="auto" w:sz="4" w:space="0"/>
              <w:bottom w:val="single" w:color="auto" w:sz="4" w:space="0"/>
              <w:right w:val="single" w:color="auto" w:sz="4" w:space="0"/>
            </w:tcBorders>
          </w:tcPr>
          <w:p w14:paraId="3ADCA5F2">
            <w:pPr>
              <w:pStyle w:val="53"/>
              <w:rPr>
                <w:ins w:id="4144" w:author="cmcc-chunxia Guo" w:date="2025-08-11T16:10:12Z"/>
                <w:rFonts w:cs="Arial"/>
              </w:rPr>
            </w:pPr>
          </w:p>
        </w:tc>
      </w:tr>
      <w:tr w14:paraId="1323D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45"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13CCEFAD">
            <w:pPr>
              <w:pStyle w:val="53"/>
              <w:rPr>
                <w:ins w:id="4146" w:author="cmcc-chunxia Guo" w:date="2025-08-11T16:10:12Z"/>
              </w:rPr>
            </w:pPr>
            <w:ins w:id="4147" w:author="cmcc-chunxia Guo" w:date="2025-08-11T16:10:12Z">
              <w:r>
                <w:rPr/>
                <w:t>E-UTRA Band 72 or NR Band n72</w:t>
              </w:r>
            </w:ins>
          </w:p>
        </w:tc>
        <w:tc>
          <w:tcPr>
            <w:tcW w:w="1996" w:type="dxa"/>
            <w:tcBorders>
              <w:top w:val="single" w:color="auto" w:sz="4" w:space="0"/>
              <w:left w:val="single" w:color="auto" w:sz="4" w:space="0"/>
              <w:bottom w:val="single" w:color="auto" w:sz="4" w:space="0"/>
              <w:right w:val="single" w:color="auto" w:sz="4" w:space="0"/>
            </w:tcBorders>
          </w:tcPr>
          <w:p w14:paraId="0AB2005B">
            <w:pPr>
              <w:pStyle w:val="53"/>
              <w:rPr>
                <w:ins w:id="4148" w:author="cmcc-chunxia Guo" w:date="2025-08-11T16:10:12Z"/>
              </w:rPr>
            </w:pPr>
            <w:ins w:id="4149" w:author="cmcc-chunxia Guo" w:date="2025-08-11T16:10:12Z">
              <w:r>
                <w:rPr/>
                <w:t>451 – 456 MHz</w:t>
              </w:r>
            </w:ins>
          </w:p>
        </w:tc>
        <w:tc>
          <w:tcPr>
            <w:tcW w:w="879" w:type="dxa"/>
            <w:tcBorders>
              <w:top w:val="single" w:color="auto" w:sz="4" w:space="0"/>
              <w:left w:val="single" w:color="auto" w:sz="4" w:space="0"/>
              <w:bottom w:val="single" w:color="auto" w:sz="4" w:space="0"/>
              <w:right w:val="single" w:color="auto" w:sz="4" w:space="0"/>
            </w:tcBorders>
          </w:tcPr>
          <w:p w14:paraId="1AC5C852">
            <w:pPr>
              <w:pStyle w:val="53"/>
              <w:rPr>
                <w:ins w:id="4150" w:author="cmcc-chunxia Guo" w:date="2025-08-11T16:10:12Z"/>
              </w:rPr>
            </w:pPr>
            <w:ins w:id="4151" w:author="cmcc-chunxia Guo" w:date="2025-08-11T16:10:12Z">
              <w:r>
                <w:rPr/>
                <w:t>-96 dBm</w:t>
              </w:r>
            </w:ins>
          </w:p>
        </w:tc>
        <w:tc>
          <w:tcPr>
            <w:tcW w:w="879" w:type="dxa"/>
            <w:tcBorders>
              <w:top w:val="single" w:color="auto" w:sz="4" w:space="0"/>
              <w:left w:val="single" w:color="auto" w:sz="4" w:space="0"/>
              <w:bottom w:val="single" w:color="auto" w:sz="4" w:space="0"/>
              <w:right w:val="single" w:color="auto" w:sz="4" w:space="0"/>
            </w:tcBorders>
          </w:tcPr>
          <w:p w14:paraId="66DD7E37">
            <w:pPr>
              <w:pStyle w:val="53"/>
              <w:rPr>
                <w:ins w:id="4152" w:author="cmcc-chunxia Guo" w:date="2025-08-11T16:10:12Z"/>
              </w:rPr>
            </w:pPr>
            <w:ins w:id="4153" w:author="cmcc-chunxia Guo" w:date="2025-08-11T16:10:12Z">
              <w:r>
                <w:rPr/>
                <w:t>-91 dBm</w:t>
              </w:r>
            </w:ins>
          </w:p>
        </w:tc>
        <w:tc>
          <w:tcPr>
            <w:tcW w:w="880" w:type="dxa"/>
            <w:tcBorders>
              <w:top w:val="single" w:color="auto" w:sz="4" w:space="0"/>
              <w:left w:val="single" w:color="auto" w:sz="4" w:space="0"/>
              <w:bottom w:val="single" w:color="auto" w:sz="4" w:space="0"/>
              <w:right w:val="single" w:color="auto" w:sz="4" w:space="0"/>
            </w:tcBorders>
          </w:tcPr>
          <w:p w14:paraId="55A17C16">
            <w:pPr>
              <w:pStyle w:val="53"/>
              <w:rPr>
                <w:ins w:id="4154" w:author="cmcc-chunxia Guo" w:date="2025-08-11T16:10:12Z"/>
              </w:rPr>
            </w:pPr>
            <w:ins w:id="4155" w:author="cmcc-chunxia Guo" w:date="2025-08-11T16:10:12Z">
              <w:r>
                <w:rPr/>
                <w:t>-88 dBm</w:t>
              </w:r>
            </w:ins>
          </w:p>
        </w:tc>
        <w:tc>
          <w:tcPr>
            <w:tcW w:w="1414" w:type="dxa"/>
            <w:tcBorders>
              <w:top w:val="single" w:color="auto" w:sz="4" w:space="0"/>
              <w:left w:val="single" w:color="auto" w:sz="4" w:space="0"/>
              <w:bottom w:val="single" w:color="auto" w:sz="4" w:space="0"/>
              <w:right w:val="single" w:color="auto" w:sz="4" w:space="0"/>
            </w:tcBorders>
          </w:tcPr>
          <w:p w14:paraId="02C262BF">
            <w:pPr>
              <w:pStyle w:val="53"/>
              <w:rPr>
                <w:ins w:id="4156" w:author="cmcc-chunxia Guo" w:date="2025-08-11T16:10:12Z"/>
              </w:rPr>
            </w:pPr>
            <w:ins w:id="4157" w:author="cmcc-chunxia Guo" w:date="2025-08-11T16:10:12Z">
              <w:r>
                <w:rPr/>
                <w:t>100 kHz</w:t>
              </w:r>
            </w:ins>
          </w:p>
        </w:tc>
        <w:tc>
          <w:tcPr>
            <w:tcW w:w="1606" w:type="dxa"/>
            <w:tcBorders>
              <w:top w:val="single" w:color="auto" w:sz="4" w:space="0"/>
              <w:left w:val="single" w:color="auto" w:sz="4" w:space="0"/>
              <w:bottom w:val="single" w:color="auto" w:sz="4" w:space="0"/>
              <w:right w:val="single" w:color="auto" w:sz="4" w:space="0"/>
            </w:tcBorders>
          </w:tcPr>
          <w:p w14:paraId="38847D9D">
            <w:pPr>
              <w:pStyle w:val="53"/>
              <w:rPr>
                <w:ins w:id="4158" w:author="cmcc-chunxia Guo" w:date="2025-08-11T16:10:12Z"/>
                <w:rFonts w:cs="Arial"/>
              </w:rPr>
            </w:pPr>
          </w:p>
        </w:tc>
      </w:tr>
      <w:tr w14:paraId="0E7B2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59"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64056919">
            <w:pPr>
              <w:pStyle w:val="53"/>
              <w:rPr>
                <w:ins w:id="4160" w:author="cmcc-chunxia Guo" w:date="2025-08-11T16:10:12Z"/>
              </w:rPr>
            </w:pPr>
            <w:ins w:id="4161" w:author="cmcc-chunxia Guo" w:date="2025-08-11T16:10:12Z">
              <w:r>
                <w:rPr/>
                <w:t>E-UTRA Band 74</w:t>
              </w:r>
            </w:ins>
            <w:ins w:id="4162" w:author="cmcc-chunxia Guo" w:date="2025-08-11T16:10:12Z">
              <w:r>
                <w:rPr>
                  <w:lang w:eastAsia="ja-JP"/>
                </w:rPr>
                <w:t xml:space="preserve"> or NR Band n74</w:t>
              </w:r>
            </w:ins>
            <w:ins w:id="4163" w:author="cmcc-chunxia Guo" w:date="2025-08-11T16:10:12Z">
              <w:r>
                <w:rPr/>
                <w:t xml:space="preserve"> </w:t>
              </w:r>
            </w:ins>
          </w:p>
        </w:tc>
        <w:tc>
          <w:tcPr>
            <w:tcW w:w="1996" w:type="dxa"/>
            <w:tcBorders>
              <w:top w:val="single" w:color="auto" w:sz="4" w:space="0"/>
              <w:left w:val="single" w:color="auto" w:sz="4" w:space="0"/>
              <w:bottom w:val="single" w:color="auto" w:sz="4" w:space="0"/>
              <w:right w:val="single" w:color="auto" w:sz="4" w:space="0"/>
            </w:tcBorders>
          </w:tcPr>
          <w:p w14:paraId="09A35802">
            <w:pPr>
              <w:pStyle w:val="53"/>
              <w:rPr>
                <w:ins w:id="4164" w:author="cmcc-chunxia Guo" w:date="2025-08-11T16:10:12Z"/>
              </w:rPr>
            </w:pPr>
            <w:ins w:id="4165" w:author="cmcc-chunxia Guo" w:date="2025-08-11T16:10:12Z">
              <w:r>
                <w:rPr/>
                <w:t>1427 – 1470 MHz</w:t>
              </w:r>
            </w:ins>
          </w:p>
        </w:tc>
        <w:tc>
          <w:tcPr>
            <w:tcW w:w="879" w:type="dxa"/>
            <w:tcBorders>
              <w:top w:val="single" w:color="auto" w:sz="4" w:space="0"/>
              <w:left w:val="single" w:color="auto" w:sz="4" w:space="0"/>
              <w:bottom w:val="single" w:color="auto" w:sz="4" w:space="0"/>
              <w:right w:val="single" w:color="auto" w:sz="4" w:space="0"/>
            </w:tcBorders>
          </w:tcPr>
          <w:p w14:paraId="736AEBF8">
            <w:pPr>
              <w:pStyle w:val="53"/>
              <w:rPr>
                <w:ins w:id="4166" w:author="cmcc-chunxia Guo" w:date="2025-08-11T16:10:12Z"/>
              </w:rPr>
            </w:pPr>
            <w:ins w:id="4167" w:author="cmcc-chunxia Guo" w:date="2025-08-11T16:10:12Z">
              <w:r>
                <w:rPr/>
                <w:t>-96 dBm</w:t>
              </w:r>
            </w:ins>
          </w:p>
        </w:tc>
        <w:tc>
          <w:tcPr>
            <w:tcW w:w="879" w:type="dxa"/>
            <w:tcBorders>
              <w:top w:val="single" w:color="auto" w:sz="4" w:space="0"/>
              <w:left w:val="single" w:color="auto" w:sz="4" w:space="0"/>
              <w:bottom w:val="single" w:color="auto" w:sz="4" w:space="0"/>
              <w:right w:val="single" w:color="auto" w:sz="4" w:space="0"/>
            </w:tcBorders>
          </w:tcPr>
          <w:p w14:paraId="53618CE8">
            <w:pPr>
              <w:pStyle w:val="53"/>
              <w:rPr>
                <w:ins w:id="4168" w:author="cmcc-chunxia Guo" w:date="2025-08-11T16:10:12Z"/>
              </w:rPr>
            </w:pPr>
            <w:ins w:id="4169" w:author="cmcc-chunxia Guo" w:date="2025-08-11T16:10:12Z">
              <w:r>
                <w:rPr/>
                <w:t>-91 dBm</w:t>
              </w:r>
            </w:ins>
          </w:p>
        </w:tc>
        <w:tc>
          <w:tcPr>
            <w:tcW w:w="880" w:type="dxa"/>
            <w:tcBorders>
              <w:top w:val="single" w:color="auto" w:sz="4" w:space="0"/>
              <w:left w:val="single" w:color="auto" w:sz="4" w:space="0"/>
              <w:bottom w:val="single" w:color="auto" w:sz="4" w:space="0"/>
              <w:right w:val="single" w:color="auto" w:sz="4" w:space="0"/>
            </w:tcBorders>
          </w:tcPr>
          <w:p w14:paraId="6F2239C2">
            <w:pPr>
              <w:pStyle w:val="53"/>
              <w:rPr>
                <w:ins w:id="4170" w:author="cmcc-chunxia Guo" w:date="2025-08-11T16:10:12Z"/>
              </w:rPr>
            </w:pPr>
            <w:ins w:id="4171" w:author="cmcc-chunxia Guo" w:date="2025-08-11T16:10:12Z">
              <w:r>
                <w:rPr/>
                <w:t>-88 dBm</w:t>
              </w:r>
            </w:ins>
          </w:p>
        </w:tc>
        <w:tc>
          <w:tcPr>
            <w:tcW w:w="1414" w:type="dxa"/>
            <w:tcBorders>
              <w:top w:val="single" w:color="auto" w:sz="4" w:space="0"/>
              <w:left w:val="single" w:color="auto" w:sz="4" w:space="0"/>
              <w:bottom w:val="single" w:color="auto" w:sz="4" w:space="0"/>
              <w:right w:val="single" w:color="auto" w:sz="4" w:space="0"/>
            </w:tcBorders>
          </w:tcPr>
          <w:p w14:paraId="169DCBB1">
            <w:pPr>
              <w:pStyle w:val="53"/>
              <w:rPr>
                <w:ins w:id="4172" w:author="cmcc-chunxia Guo" w:date="2025-08-11T16:10:12Z"/>
              </w:rPr>
            </w:pPr>
            <w:ins w:id="4173" w:author="cmcc-chunxia Guo" w:date="2025-08-11T16:10:12Z">
              <w:r>
                <w:rPr/>
                <w:t>100 kHz</w:t>
              </w:r>
            </w:ins>
          </w:p>
        </w:tc>
        <w:tc>
          <w:tcPr>
            <w:tcW w:w="1606" w:type="dxa"/>
            <w:tcBorders>
              <w:top w:val="single" w:color="auto" w:sz="4" w:space="0"/>
              <w:left w:val="single" w:color="auto" w:sz="4" w:space="0"/>
              <w:bottom w:val="single" w:color="auto" w:sz="4" w:space="0"/>
              <w:right w:val="single" w:color="auto" w:sz="4" w:space="0"/>
            </w:tcBorders>
          </w:tcPr>
          <w:p w14:paraId="287323AC">
            <w:pPr>
              <w:pStyle w:val="53"/>
              <w:rPr>
                <w:ins w:id="4174" w:author="cmcc-chunxia Guo" w:date="2025-08-11T16:10:12Z"/>
                <w:rFonts w:cs="Arial"/>
              </w:rPr>
            </w:pPr>
            <w:ins w:id="4175" w:author="cmcc-chunxia Guo" w:date="2025-08-11T16:10:12Z">
              <w:r>
                <w:rPr>
                  <w:rFonts w:cs="Arial"/>
                </w:rPr>
                <w:t>This is not applicable to BS operating in Band n50, n51, n91, n92, n93 or n94</w:t>
              </w:r>
            </w:ins>
          </w:p>
        </w:tc>
      </w:tr>
      <w:tr w14:paraId="2EEA5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76"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341F737D">
            <w:pPr>
              <w:pStyle w:val="53"/>
              <w:rPr>
                <w:ins w:id="4177" w:author="cmcc-chunxia Guo" w:date="2025-08-11T16:10:12Z"/>
              </w:rPr>
            </w:pPr>
            <w:ins w:id="4178" w:author="cmcc-chunxia Guo" w:date="2025-08-11T16:10:12Z">
              <w:r>
                <w:rPr/>
                <w:t>NR Band n77</w:t>
              </w:r>
            </w:ins>
          </w:p>
        </w:tc>
        <w:tc>
          <w:tcPr>
            <w:tcW w:w="1996" w:type="dxa"/>
            <w:tcBorders>
              <w:top w:val="single" w:color="auto" w:sz="4" w:space="0"/>
              <w:left w:val="single" w:color="auto" w:sz="4" w:space="0"/>
              <w:bottom w:val="single" w:color="auto" w:sz="4" w:space="0"/>
              <w:right w:val="single" w:color="auto" w:sz="4" w:space="0"/>
            </w:tcBorders>
          </w:tcPr>
          <w:p w14:paraId="2EFF1CF1">
            <w:pPr>
              <w:pStyle w:val="53"/>
              <w:rPr>
                <w:ins w:id="4179" w:author="cmcc-chunxia Guo" w:date="2025-08-11T16:10:12Z"/>
              </w:rPr>
            </w:pPr>
            <w:ins w:id="4180" w:author="cmcc-chunxia Guo" w:date="2025-08-11T16:10:12Z">
              <w:r>
                <w:rPr/>
                <w:t>3.3 – 4.2 GHz</w:t>
              </w:r>
            </w:ins>
          </w:p>
        </w:tc>
        <w:tc>
          <w:tcPr>
            <w:tcW w:w="879" w:type="dxa"/>
            <w:tcBorders>
              <w:top w:val="single" w:color="auto" w:sz="4" w:space="0"/>
              <w:left w:val="single" w:color="auto" w:sz="4" w:space="0"/>
              <w:bottom w:val="single" w:color="auto" w:sz="4" w:space="0"/>
              <w:right w:val="single" w:color="auto" w:sz="4" w:space="0"/>
            </w:tcBorders>
          </w:tcPr>
          <w:p w14:paraId="7552436C">
            <w:pPr>
              <w:pStyle w:val="53"/>
              <w:rPr>
                <w:ins w:id="4181" w:author="cmcc-chunxia Guo" w:date="2025-08-11T16:10:12Z"/>
              </w:rPr>
            </w:pPr>
            <w:ins w:id="4182" w:author="cmcc-chunxia Guo" w:date="2025-08-11T16:10:12Z">
              <w:r>
                <w:rPr/>
                <w:t>-96 dBm</w:t>
              </w:r>
            </w:ins>
          </w:p>
        </w:tc>
        <w:tc>
          <w:tcPr>
            <w:tcW w:w="879" w:type="dxa"/>
            <w:tcBorders>
              <w:top w:val="single" w:color="auto" w:sz="4" w:space="0"/>
              <w:left w:val="single" w:color="auto" w:sz="4" w:space="0"/>
              <w:bottom w:val="single" w:color="auto" w:sz="4" w:space="0"/>
              <w:right w:val="single" w:color="auto" w:sz="4" w:space="0"/>
            </w:tcBorders>
          </w:tcPr>
          <w:p w14:paraId="53DD335C">
            <w:pPr>
              <w:pStyle w:val="53"/>
              <w:rPr>
                <w:ins w:id="4183" w:author="cmcc-chunxia Guo" w:date="2025-08-11T16:10:12Z"/>
              </w:rPr>
            </w:pPr>
            <w:ins w:id="4184" w:author="cmcc-chunxia Guo" w:date="2025-08-11T16:10:12Z">
              <w:r>
                <w:rPr/>
                <w:t>-91 dBm</w:t>
              </w:r>
            </w:ins>
          </w:p>
        </w:tc>
        <w:tc>
          <w:tcPr>
            <w:tcW w:w="880" w:type="dxa"/>
            <w:tcBorders>
              <w:top w:val="single" w:color="auto" w:sz="4" w:space="0"/>
              <w:left w:val="single" w:color="auto" w:sz="4" w:space="0"/>
              <w:bottom w:val="single" w:color="auto" w:sz="4" w:space="0"/>
              <w:right w:val="single" w:color="auto" w:sz="4" w:space="0"/>
            </w:tcBorders>
          </w:tcPr>
          <w:p w14:paraId="7357E41F">
            <w:pPr>
              <w:pStyle w:val="53"/>
              <w:rPr>
                <w:ins w:id="4185" w:author="cmcc-chunxia Guo" w:date="2025-08-11T16:10:12Z"/>
              </w:rPr>
            </w:pPr>
            <w:ins w:id="4186" w:author="cmcc-chunxia Guo" w:date="2025-08-11T16:10:12Z">
              <w:r>
                <w:rPr/>
                <w:t>-88 dBm</w:t>
              </w:r>
            </w:ins>
          </w:p>
        </w:tc>
        <w:tc>
          <w:tcPr>
            <w:tcW w:w="1414" w:type="dxa"/>
            <w:tcBorders>
              <w:top w:val="single" w:color="auto" w:sz="4" w:space="0"/>
              <w:left w:val="single" w:color="auto" w:sz="4" w:space="0"/>
              <w:bottom w:val="single" w:color="auto" w:sz="4" w:space="0"/>
              <w:right w:val="single" w:color="auto" w:sz="4" w:space="0"/>
            </w:tcBorders>
          </w:tcPr>
          <w:p w14:paraId="59A18F04">
            <w:pPr>
              <w:pStyle w:val="53"/>
              <w:rPr>
                <w:ins w:id="4187" w:author="cmcc-chunxia Guo" w:date="2025-08-11T16:10:12Z"/>
              </w:rPr>
            </w:pPr>
            <w:ins w:id="4188" w:author="cmcc-chunxia Guo" w:date="2025-08-11T16:10:12Z">
              <w:r>
                <w:rPr/>
                <w:t>100 kHz</w:t>
              </w:r>
            </w:ins>
          </w:p>
        </w:tc>
        <w:tc>
          <w:tcPr>
            <w:tcW w:w="1606" w:type="dxa"/>
            <w:tcBorders>
              <w:top w:val="single" w:color="auto" w:sz="4" w:space="0"/>
              <w:left w:val="single" w:color="auto" w:sz="4" w:space="0"/>
              <w:bottom w:val="single" w:color="auto" w:sz="4" w:space="0"/>
              <w:right w:val="single" w:color="auto" w:sz="4" w:space="0"/>
            </w:tcBorders>
          </w:tcPr>
          <w:p w14:paraId="21441639">
            <w:pPr>
              <w:pStyle w:val="53"/>
              <w:rPr>
                <w:ins w:id="4189" w:author="cmcc-chunxia Guo" w:date="2025-08-11T16:10:12Z"/>
                <w:rFonts w:cs="Arial"/>
              </w:rPr>
            </w:pPr>
            <w:ins w:id="4190" w:author="cmcc-chunxia Guo" w:date="2025-08-11T16:10:12Z">
              <w:r>
                <w:rPr>
                  <w:rFonts w:cs="Arial"/>
                </w:rPr>
                <w:t>This is not applicable to BS operating in Band n48, n77 or n78</w:t>
              </w:r>
            </w:ins>
          </w:p>
        </w:tc>
      </w:tr>
      <w:tr w14:paraId="17D3B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91"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284528F8">
            <w:pPr>
              <w:pStyle w:val="53"/>
              <w:rPr>
                <w:ins w:id="4192" w:author="cmcc-chunxia Guo" w:date="2025-08-11T16:10:12Z"/>
              </w:rPr>
            </w:pPr>
            <w:ins w:id="4193" w:author="cmcc-chunxia Guo" w:date="2025-08-11T16:10:12Z">
              <w:r>
                <w:rPr/>
                <w:t>NR Band n78</w:t>
              </w:r>
            </w:ins>
          </w:p>
        </w:tc>
        <w:tc>
          <w:tcPr>
            <w:tcW w:w="1996" w:type="dxa"/>
            <w:tcBorders>
              <w:top w:val="single" w:color="auto" w:sz="4" w:space="0"/>
              <w:left w:val="single" w:color="auto" w:sz="4" w:space="0"/>
              <w:bottom w:val="single" w:color="auto" w:sz="4" w:space="0"/>
              <w:right w:val="single" w:color="auto" w:sz="4" w:space="0"/>
            </w:tcBorders>
          </w:tcPr>
          <w:p w14:paraId="290C4B34">
            <w:pPr>
              <w:pStyle w:val="53"/>
              <w:rPr>
                <w:ins w:id="4194" w:author="cmcc-chunxia Guo" w:date="2025-08-11T16:10:12Z"/>
              </w:rPr>
            </w:pPr>
            <w:ins w:id="4195" w:author="cmcc-chunxia Guo" w:date="2025-08-11T16:10:12Z">
              <w:r>
                <w:rPr/>
                <w:t>3.3 – 3.8 GHz</w:t>
              </w:r>
            </w:ins>
          </w:p>
        </w:tc>
        <w:tc>
          <w:tcPr>
            <w:tcW w:w="879" w:type="dxa"/>
            <w:tcBorders>
              <w:top w:val="single" w:color="auto" w:sz="4" w:space="0"/>
              <w:left w:val="single" w:color="auto" w:sz="4" w:space="0"/>
              <w:bottom w:val="single" w:color="auto" w:sz="4" w:space="0"/>
              <w:right w:val="single" w:color="auto" w:sz="4" w:space="0"/>
            </w:tcBorders>
          </w:tcPr>
          <w:p w14:paraId="38F1EAA4">
            <w:pPr>
              <w:pStyle w:val="53"/>
              <w:rPr>
                <w:ins w:id="4196" w:author="cmcc-chunxia Guo" w:date="2025-08-11T16:10:12Z"/>
              </w:rPr>
            </w:pPr>
            <w:ins w:id="4197" w:author="cmcc-chunxia Guo" w:date="2025-08-11T16:10:12Z">
              <w:r>
                <w:rPr/>
                <w:t>-96 dBm</w:t>
              </w:r>
            </w:ins>
          </w:p>
        </w:tc>
        <w:tc>
          <w:tcPr>
            <w:tcW w:w="879" w:type="dxa"/>
            <w:tcBorders>
              <w:top w:val="single" w:color="auto" w:sz="4" w:space="0"/>
              <w:left w:val="single" w:color="auto" w:sz="4" w:space="0"/>
              <w:bottom w:val="single" w:color="auto" w:sz="4" w:space="0"/>
              <w:right w:val="single" w:color="auto" w:sz="4" w:space="0"/>
            </w:tcBorders>
          </w:tcPr>
          <w:p w14:paraId="5B227516">
            <w:pPr>
              <w:pStyle w:val="53"/>
              <w:rPr>
                <w:ins w:id="4198" w:author="cmcc-chunxia Guo" w:date="2025-08-11T16:10:12Z"/>
              </w:rPr>
            </w:pPr>
            <w:ins w:id="4199" w:author="cmcc-chunxia Guo" w:date="2025-08-11T16:10:12Z">
              <w:r>
                <w:rPr/>
                <w:t>-91 dBm</w:t>
              </w:r>
            </w:ins>
          </w:p>
        </w:tc>
        <w:tc>
          <w:tcPr>
            <w:tcW w:w="880" w:type="dxa"/>
            <w:tcBorders>
              <w:top w:val="single" w:color="auto" w:sz="4" w:space="0"/>
              <w:left w:val="single" w:color="auto" w:sz="4" w:space="0"/>
              <w:bottom w:val="single" w:color="auto" w:sz="4" w:space="0"/>
              <w:right w:val="single" w:color="auto" w:sz="4" w:space="0"/>
            </w:tcBorders>
          </w:tcPr>
          <w:p w14:paraId="1A5023DE">
            <w:pPr>
              <w:pStyle w:val="53"/>
              <w:rPr>
                <w:ins w:id="4200" w:author="cmcc-chunxia Guo" w:date="2025-08-11T16:10:12Z"/>
              </w:rPr>
            </w:pPr>
            <w:ins w:id="4201" w:author="cmcc-chunxia Guo" w:date="2025-08-11T16:10:12Z">
              <w:r>
                <w:rPr/>
                <w:t>-88 dBm</w:t>
              </w:r>
            </w:ins>
          </w:p>
        </w:tc>
        <w:tc>
          <w:tcPr>
            <w:tcW w:w="1414" w:type="dxa"/>
            <w:tcBorders>
              <w:top w:val="single" w:color="auto" w:sz="4" w:space="0"/>
              <w:left w:val="single" w:color="auto" w:sz="4" w:space="0"/>
              <w:bottom w:val="single" w:color="auto" w:sz="4" w:space="0"/>
              <w:right w:val="single" w:color="auto" w:sz="4" w:space="0"/>
            </w:tcBorders>
          </w:tcPr>
          <w:p w14:paraId="7F01B224">
            <w:pPr>
              <w:pStyle w:val="53"/>
              <w:rPr>
                <w:ins w:id="4202" w:author="cmcc-chunxia Guo" w:date="2025-08-11T16:10:12Z"/>
              </w:rPr>
            </w:pPr>
            <w:ins w:id="4203" w:author="cmcc-chunxia Guo" w:date="2025-08-11T16:10:12Z">
              <w:r>
                <w:rPr/>
                <w:t>100 kHz</w:t>
              </w:r>
            </w:ins>
          </w:p>
        </w:tc>
        <w:tc>
          <w:tcPr>
            <w:tcW w:w="1606" w:type="dxa"/>
            <w:tcBorders>
              <w:top w:val="single" w:color="auto" w:sz="4" w:space="0"/>
              <w:left w:val="single" w:color="auto" w:sz="4" w:space="0"/>
              <w:bottom w:val="single" w:color="auto" w:sz="4" w:space="0"/>
              <w:right w:val="single" w:color="auto" w:sz="4" w:space="0"/>
            </w:tcBorders>
          </w:tcPr>
          <w:p w14:paraId="209E7F41">
            <w:pPr>
              <w:pStyle w:val="53"/>
              <w:rPr>
                <w:ins w:id="4204" w:author="cmcc-chunxia Guo" w:date="2025-08-11T16:10:12Z"/>
                <w:rFonts w:cs="Arial"/>
              </w:rPr>
            </w:pPr>
            <w:ins w:id="4205" w:author="cmcc-chunxia Guo" w:date="2025-08-11T16:10:12Z">
              <w:r>
                <w:rPr>
                  <w:rFonts w:cs="Arial"/>
                </w:rPr>
                <w:t>This is not applicable to BS operating in Band n48, n77 or n78</w:t>
              </w:r>
            </w:ins>
          </w:p>
        </w:tc>
      </w:tr>
      <w:tr w14:paraId="70422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06"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1A5D0919">
            <w:pPr>
              <w:pStyle w:val="53"/>
              <w:rPr>
                <w:ins w:id="4207" w:author="cmcc-chunxia Guo" w:date="2025-08-11T16:10:12Z"/>
              </w:rPr>
            </w:pPr>
            <w:ins w:id="4208" w:author="cmcc-chunxia Guo" w:date="2025-08-11T16:10:12Z">
              <w:r>
                <w:rPr/>
                <w:t>NR Band n79</w:t>
              </w:r>
            </w:ins>
          </w:p>
        </w:tc>
        <w:tc>
          <w:tcPr>
            <w:tcW w:w="1996" w:type="dxa"/>
            <w:tcBorders>
              <w:top w:val="single" w:color="auto" w:sz="4" w:space="0"/>
              <w:left w:val="single" w:color="auto" w:sz="4" w:space="0"/>
              <w:bottom w:val="single" w:color="auto" w:sz="4" w:space="0"/>
              <w:right w:val="single" w:color="auto" w:sz="4" w:space="0"/>
            </w:tcBorders>
          </w:tcPr>
          <w:p w14:paraId="7661940E">
            <w:pPr>
              <w:pStyle w:val="53"/>
              <w:rPr>
                <w:ins w:id="4209" w:author="cmcc-chunxia Guo" w:date="2025-08-11T16:10:12Z"/>
              </w:rPr>
            </w:pPr>
            <w:ins w:id="4210" w:author="cmcc-chunxia Guo" w:date="2025-08-11T16:10:12Z">
              <w:r>
                <w:rPr/>
                <w:t>4.4 – 5.0 GHz</w:t>
              </w:r>
            </w:ins>
          </w:p>
        </w:tc>
        <w:tc>
          <w:tcPr>
            <w:tcW w:w="879" w:type="dxa"/>
            <w:tcBorders>
              <w:top w:val="single" w:color="auto" w:sz="4" w:space="0"/>
              <w:left w:val="single" w:color="auto" w:sz="4" w:space="0"/>
              <w:bottom w:val="single" w:color="auto" w:sz="4" w:space="0"/>
              <w:right w:val="single" w:color="auto" w:sz="4" w:space="0"/>
            </w:tcBorders>
          </w:tcPr>
          <w:p w14:paraId="56399F83">
            <w:pPr>
              <w:pStyle w:val="53"/>
              <w:rPr>
                <w:ins w:id="4211" w:author="cmcc-chunxia Guo" w:date="2025-08-11T16:10:12Z"/>
              </w:rPr>
            </w:pPr>
            <w:ins w:id="4212" w:author="cmcc-chunxia Guo" w:date="2025-08-11T16:10:12Z">
              <w:r>
                <w:rPr/>
                <w:t>-96 dBm</w:t>
              </w:r>
            </w:ins>
          </w:p>
        </w:tc>
        <w:tc>
          <w:tcPr>
            <w:tcW w:w="879" w:type="dxa"/>
            <w:tcBorders>
              <w:top w:val="single" w:color="auto" w:sz="4" w:space="0"/>
              <w:left w:val="single" w:color="auto" w:sz="4" w:space="0"/>
              <w:bottom w:val="single" w:color="auto" w:sz="4" w:space="0"/>
              <w:right w:val="single" w:color="auto" w:sz="4" w:space="0"/>
            </w:tcBorders>
          </w:tcPr>
          <w:p w14:paraId="0F65AB54">
            <w:pPr>
              <w:pStyle w:val="53"/>
              <w:rPr>
                <w:ins w:id="4213" w:author="cmcc-chunxia Guo" w:date="2025-08-11T16:10:12Z"/>
              </w:rPr>
            </w:pPr>
            <w:ins w:id="4214" w:author="cmcc-chunxia Guo" w:date="2025-08-11T16:10:12Z">
              <w:r>
                <w:rPr/>
                <w:t>-91 dBm</w:t>
              </w:r>
            </w:ins>
          </w:p>
        </w:tc>
        <w:tc>
          <w:tcPr>
            <w:tcW w:w="880" w:type="dxa"/>
            <w:tcBorders>
              <w:top w:val="single" w:color="auto" w:sz="4" w:space="0"/>
              <w:left w:val="single" w:color="auto" w:sz="4" w:space="0"/>
              <w:bottom w:val="single" w:color="auto" w:sz="4" w:space="0"/>
              <w:right w:val="single" w:color="auto" w:sz="4" w:space="0"/>
            </w:tcBorders>
          </w:tcPr>
          <w:p w14:paraId="29BB068E">
            <w:pPr>
              <w:pStyle w:val="53"/>
              <w:rPr>
                <w:ins w:id="4215" w:author="cmcc-chunxia Guo" w:date="2025-08-11T16:10:12Z"/>
              </w:rPr>
            </w:pPr>
            <w:ins w:id="4216" w:author="cmcc-chunxia Guo" w:date="2025-08-11T16:10:12Z">
              <w:r>
                <w:rPr/>
                <w:t>-88 dBm</w:t>
              </w:r>
            </w:ins>
          </w:p>
        </w:tc>
        <w:tc>
          <w:tcPr>
            <w:tcW w:w="1414" w:type="dxa"/>
            <w:tcBorders>
              <w:top w:val="single" w:color="auto" w:sz="4" w:space="0"/>
              <w:left w:val="single" w:color="auto" w:sz="4" w:space="0"/>
              <w:bottom w:val="single" w:color="auto" w:sz="4" w:space="0"/>
              <w:right w:val="single" w:color="auto" w:sz="4" w:space="0"/>
            </w:tcBorders>
          </w:tcPr>
          <w:p w14:paraId="1D826613">
            <w:pPr>
              <w:pStyle w:val="53"/>
              <w:rPr>
                <w:ins w:id="4217" w:author="cmcc-chunxia Guo" w:date="2025-08-11T16:10:12Z"/>
              </w:rPr>
            </w:pPr>
            <w:ins w:id="4218" w:author="cmcc-chunxia Guo" w:date="2025-08-11T16:10:12Z">
              <w:r>
                <w:rPr/>
                <w:t>100 kHz</w:t>
              </w:r>
            </w:ins>
          </w:p>
        </w:tc>
        <w:tc>
          <w:tcPr>
            <w:tcW w:w="1606" w:type="dxa"/>
            <w:tcBorders>
              <w:top w:val="single" w:color="auto" w:sz="4" w:space="0"/>
              <w:left w:val="single" w:color="auto" w:sz="4" w:space="0"/>
              <w:bottom w:val="single" w:color="auto" w:sz="4" w:space="0"/>
              <w:right w:val="single" w:color="auto" w:sz="4" w:space="0"/>
            </w:tcBorders>
          </w:tcPr>
          <w:p w14:paraId="0B871F16">
            <w:pPr>
              <w:pStyle w:val="53"/>
              <w:rPr>
                <w:ins w:id="4219" w:author="cmcc-chunxia Guo" w:date="2025-08-11T16:10:12Z"/>
                <w:rFonts w:cs="Arial"/>
              </w:rPr>
            </w:pPr>
          </w:p>
        </w:tc>
      </w:tr>
      <w:tr w14:paraId="6F8BE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20"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1BBD9336">
            <w:pPr>
              <w:pStyle w:val="53"/>
              <w:rPr>
                <w:ins w:id="4221" w:author="cmcc-chunxia Guo" w:date="2025-08-11T16:10:12Z"/>
              </w:rPr>
            </w:pPr>
            <w:ins w:id="4222" w:author="cmcc-chunxia Guo" w:date="2025-08-11T16:10:12Z">
              <w:r>
                <w:rPr/>
                <w:t>NR Band n80</w:t>
              </w:r>
            </w:ins>
          </w:p>
        </w:tc>
        <w:tc>
          <w:tcPr>
            <w:tcW w:w="1996" w:type="dxa"/>
            <w:tcBorders>
              <w:top w:val="single" w:color="auto" w:sz="4" w:space="0"/>
              <w:left w:val="single" w:color="auto" w:sz="4" w:space="0"/>
              <w:bottom w:val="single" w:color="auto" w:sz="4" w:space="0"/>
              <w:right w:val="single" w:color="auto" w:sz="4" w:space="0"/>
            </w:tcBorders>
          </w:tcPr>
          <w:p w14:paraId="4455EF77">
            <w:pPr>
              <w:pStyle w:val="53"/>
              <w:rPr>
                <w:ins w:id="4223" w:author="cmcc-chunxia Guo" w:date="2025-08-11T16:10:12Z"/>
              </w:rPr>
            </w:pPr>
            <w:ins w:id="4224" w:author="cmcc-chunxia Guo" w:date="2025-08-11T16:10:12Z">
              <w:r>
                <w:rPr/>
                <w:t>1710 – 1785 MHz</w:t>
              </w:r>
            </w:ins>
          </w:p>
        </w:tc>
        <w:tc>
          <w:tcPr>
            <w:tcW w:w="879" w:type="dxa"/>
            <w:tcBorders>
              <w:top w:val="single" w:color="auto" w:sz="4" w:space="0"/>
              <w:left w:val="single" w:color="auto" w:sz="4" w:space="0"/>
              <w:bottom w:val="single" w:color="auto" w:sz="4" w:space="0"/>
              <w:right w:val="single" w:color="auto" w:sz="4" w:space="0"/>
            </w:tcBorders>
          </w:tcPr>
          <w:p w14:paraId="3B871551">
            <w:pPr>
              <w:pStyle w:val="53"/>
              <w:rPr>
                <w:ins w:id="4225" w:author="cmcc-chunxia Guo" w:date="2025-08-11T16:10:12Z"/>
              </w:rPr>
            </w:pPr>
            <w:ins w:id="4226" w:author="cmcc-chunxia Guo" w:date="2025-08-11T16:10:12Z">
              <w:r>
                <w:rPr/>
                <w:t>-96 dBm</w:t>
              </w:r>
            </w:ins>
          </w:p>
        </w:tc>
        <w:tc>
          <w:tcPr>
            <w:tcW w:w="879" w:type="dxa"/>
            <w:tcBorders>
              <w:top w:val="single" w:color="auto" w:sz="4" w:space="0"/>
              <w:left w:val="single" w:color="auto" w:sz="4" w:space="0"/>
              <w:bottom w:val="single" w:color="auto" w:sz="4" w:space="0"/>
              <w:right w:val="single" w:color="auto" w:sz="4" w:space="0"/>
            </w:tcBorders>
          </w:tcPr>
          <w:p w14:paraId="6C4981DB">
            <w:pPr>
              <w:pStyle w:val="53"/>
              <w:rPr>
                <w:ins w:id="4227" w:author="cmcc-chunxia Guo" w:date="2025-08-11T16:10:12Z"/>
              </w:rPr>
            </w:pPr>
            <w:ins w:id="4228" w:author="cmcc-chunxia Guo" w:date="2025-08-11T16:10:12Z">
              <w:r>
                <w:rPr/>
                <w:t>-91 dBm</w:t>
              </w:r>
            </w:ins>
          </w:p>
        </w:tc>
        <w:tc>
          <w:tcPr>
            <w:tcW w:w="880" w:type="dxa"/>
            <w:tcBorders>
              <w:top w:val="single" w:color="auto" w:sz="4" w:space="0"/>
              <w:left w:val="single" w:color="auto" w:sz="4" w:space="0"/>
              <w:bottom w:val="single" w:color="auto" w:sz="4" w:space="0"/>
              <w:right w:val="single" w:color="auto" w:sz="4" w:space="0"/>
            </w:tcBorders>
          </w:tcPr>
          <w:p w14:paraId="4DAD04C3">
            <w:pPr>
              <w:pStyle w:val="53"/>
              <w:rPr>
                <w:ins w:id="4229" w:author="cmcc-chunxia Guo" w:date="2025-08-11T16:10:12Z"/>
              </w:rPr>
            </w:pPr>
            <w:ins w:id="4230" w:author="cmcc-chunxia Guo" w:date="2025-08-11T16:10:12Z">
              <w:r>
                <w:rPr/>
                <w:t>-88 dBm</w:t>
              </w:r>
            </w:ins>
          </w:p>
        </w:tc>
        <w:tc>
          <w:tcPr>
            <w:tcW w:w="1414" w:type="dxa"/>
            <w:tcBorders>
              <w:top w:val="single" w:color="auto" w:sz="4" w:space="0"/>
              <w:left w:val="single" w:color="auto" w:sz="4" w:space="0"/>
              <w:bottom w:val="single" w:color="auto" w:sz="4" w:space="0"/>
              <w:right w:val="single" w:color="auto" w:sz="4" w:space="0"/>
            </w:tcBorders>
          </w:tcPr>
          <w:p w14:paraId="4CA1E719">
            <w:pPr>
              <w:pStyle w:val="53"/>
              <w:rPr>
                <w:ins w:id="4231" w:author="cmcc-chunxia Guo" w:date="2025-08-11T16:10:12Z"/>
              </w:rPr>
            </w:pPr>
            <w:ins w:id="4232" w:author="cmcc-chunxia Guo" w:date="2025-08-11T16:10:12Z">
              <w:r>
                <w:rPr/>
                <w:t>100 kHz</w:t>
              </w:r>
            </w:ins>
          </w:p>
        </w:tc>
        <w:tc>
          <w:tcPr>
            <w:tcW w:w="1606" w:type="dxa"/>
            <w:tcBorders>
              <w:top w:val="single" w:color="auto" w:sz="4" w:space="0"/>
              <w:left w:val="single" w:color="auto" w:sz="4" w:space="0"/>
              <w:bottom w:val="single" w:color="auto" w:sz="4" w:space="0"/>
              <w:right w:val="single" w:color="auto" w:sz="4" w:space="0"/>
            </w:tcBorders>
          </w:tcPr>
          <w:p w14:paraId="6369207A">
            <w:pPr>
              <w:pStyle w:val="53"/>
              <w:rPr>
                <w:ins w:id="4233" w:author="cmcc-chunxia Guo" w:date="2025-08-11T16:10:12Z"/>
                <w:rFonts w:cs="Arial"/>
              </w:rPr>
            </w:pPr>
          </w:p>
        </w:tc>
      </w:tr>
      <w:tr w14:paraId="77535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34"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3CC25526">
            <w:pPr>
              <w:pStyle w:val="53"/>
              <w:rPr>
                <w:ins w:id="4235" w:author="cmcc-chunxia Guo" w:date="2025-08-11T16:10:12Z"/>
              </w:rPr>
            </w:pPr>
            <w:ins w:id="4236" w:author="cmcc-chunxia Guo" w:date="2025-08-11T16:10:12Z">
              <w:r>
                <w:rPr/>
                <w:t>NR Band n81</w:t>
              </w:r>
            </w:ins>
          </w:p>
        </w:tc>
        <w:tc>
          <w:tcPr>
            <w:tcW w:w="1996" w:type="dxa"/>
            <w:tcBorders>
              <w:top w:val="single" w:color="auto" w:sz="4" w:space="0"/>
              <w:left w:val="single" w:color="auto" w:sz="4" w:space="0"/>
              <w:bottom w:val="single" w:color="auto" w:sz="4" w:space="0"/>
              <w:right w:val="single" w:color="auto" w:sz="4" w:space="0"/>
            </w:tcBorders>
          </w:tcPr>
          <w:p w14:paraId="4560A7F8">
            <w:pPr>
              <w:pStyle w:val="53"/>
              <w:rPr>
                <w:ins w:id="4237" w:author="cmcc-chunxia Guo" w:date="2025-08-11T16:10:12Z"/>
              </w:rPr>
            </w:pPr>
            <w:ins w:id="4238" w:author="cmcc-chunxia Guo" w:date="2025-08-11T16:10:12Z">
              <w:r>
                <w:rPr/>
                <w:t>880 – 915 MHz</w:t>
              </w:r>
            </w:ins>
          </w:p>
        </w:tc>
        <w:tc>
          <w:tcPr>
            <w:tcW w:w="879" w:type="dxa"/>
            <w:tcBorders>
              <w:top w:val="single" w:color="auto" w:sz="4" w:space="0"/>
              <w:left w:val="single" w:color="auto" w:sz="4" w:space="0"/>
              <w:bottom w:val="single" w:color="auto" w:sz="4" w:space="0"/>
              <w:right w:val="single" w:color="auto" w:sz="4" w:space="0"/>
            </w:tcBorders>
          </w:tcPr>
          <w:p w14:paraId="20C2EB43">
            <w:pPr>
              <w:pStyle w:val="53"/>
              <w:rPr>
                <w:ins w:id="4239" w:author="cmcc-chunxia Guo" w:date="2025-08-11T16:10:12Z"/>
              </w:rPr>
            </w:pPr>
            <w:ins w:id="4240" w:author="cmcc-chunxia Guo" w:date="2025-08-11T16:10:12Z">
              <w:r>
                <w:rPr/>
                <w:t>-96 dBm</w:t>
              </w:r>
            </w:ins>
          </w:p>
        </w:tc>
        <w:tc>
          <w:tcPr>
            <w:tcW w:w="879" w:type="dxa"/>
            <w:tcBorders>
              <w:top w:val="single" w:color="auto" w:sz="4" w:space="0"/>
              <w:left w:val="single" w:color="auto" w:sz="4" w:space="0"/>
              <w:bottom w:val="single" w:color="auto" w:sz="4" w:space="0"/>
              <w:right w:val="single" w:color="auto" w:sz="4" w:space="0"/>
            </w:tcBorders>
          </w:tcPr>
          <w:p w14:paraId="3115FC4A">
            <w:pPr>
              <w:pStyle w:val="53"/>
              <w:rPr>
                <w:ins w:id="4241" w:author="cmcc-chunxia Guo" w:date="2025-08-11T16:10:12Z"/>
              </w:rPr>
            </w:pPr>
            <w:ins w:id="4242" w:author="cmcc-chunxia Guo" w:date="2025-08-11T16:10:12Z">
              <w:r>
                <w:rPr/>
                <w:t>-91 dBm</w:t>
              </w:r>
            </w:ins>
          </w:p>
        </w:tc>
        <w:tc>
          <w:tcPr>
            <w:tcW w:w="880" w:type="dxa"/>
            <w:tcBorders>
              <w:top w:val="single" w:color="auto" w:sz="4" w:space="0"/>
              <w:left w:val="single" w:color="auto" w:sz="4" w:space="0"/>
              <w:bottom w:val="single" w:color="auto" w:sz="4" w:space="0"/>
              <w:right w:val="single" w:color="auto" w:sz="4" w:space="0"/>
            </w:tcBorders>
          </w:tcPr>
          <w:p w14:paraId="3E430ADB">
            <w:pPr>
              <w:pStyle w:val="53"/>
              <w:rPr>
                <w:ins w:id="4243" w:author="cmcc-chunxia Guo" w:date="2025-08-11T16:10:12Z"/>
              </w:rPr>
            </w:pPr>
            <w:ins w:id="4244" w:author="cmcc-chunxia Guo" w:date="2025-08-11T16:10:12Z">
              <w:r>
                <w:rPr/>
                <w:t>-88 dBm</w:t>
              </w:r>
            </w:ins>
          </w:p>
        </w:tc>
        <w:tc>
          <w:tcPr>
            <w:tcW w:w="1414" w:type="dxa"/>
            <w:tcBorders>
              <w:top w:val="single" w:color="auto" w:sz="4" w:space="0"/>
              <w:left w:val="single" w:color="auto" w:sz="4" w:space="0"/>
              <w:bottom w:val="single" w:color="auto" w:sz="4" w:space="0"/>
              <w:right w:val="single" w:color="auto" w:sz="4" w:space="0"/>
            </w:tcBorders>
          </w:tcPr>
          <w:p w14:paraId="4C9E4EFA">
            <w:pPr>
              <w:pStyle w:val="53"/>
              <w:rPr>
                <w:ins w:id="4245" w:author="cmcc-chunxia Guo" w:date="2025-08-11T16:10:12Z"/>
              </w:rPr>
            </w:pPr>
            <w:ins w:id="4246" w:author="cmcc-chunxia Guo" w:date="2025-08-11T16:10:12Z">
              <w:r>
                <w:rPr/>
                <w:t>100 kHz</w:t>
              </w:r>
            </w:ins>
          </w:p>
        </w:tc>
        <w:tc>
          <w:tcPr>
            <w:tcW w:w="1606" w:type="dxa"/>
            <w:tcBorders>
              <w:top w:val="single" w:color="auto" w:sz="4" w:space="0"/>
              <w:left w:val="single" w:color="auto" w:sz="4" w:space="0"/>
              <w:bottom w:val="single" w:color="auto" w:sz="4" w:space="0"/>
              <w:right w:val="single" w:color="auto" w:sz="4" w:space="0"/>
            </w:tcBorders>
          </w:tcPr>
          <w:p w14:paraId="74E4C04D">
            <w:pPr>
              <w:pStyle w:val="53"/>
              <w:rPr>
                <w:ins w:id="4247" w:author="cmcc-chunxia Guo" w:date="2025-08-11T16:10:12Z"/>
                <w:rFonts w:cs="Arial"/>
              </w:rPr>
            </w:pPr>
          </w:p>
        </w:tc>
      </w:tr>
      <w:tr w14:paraId="51489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48"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4B76A829">
            <w:pPr>
              <w:pStyle w:val="53"/>
              <w:rPr>
                <w:ins w:id="4249" w:author="cmcc-chunxia Guo" w:date="2025-08-11T16:10:12Z"/>
              </w:rPr>
            </w:pPr>
            <w:ins w:id="4250" w:author="cmcc-chunxia Guo" w:date="2025-08-11T16:10:12Z">
              <w:r>
                <w:rPr/>
                <w:t>NR Band n82</w:t>
              </w:r>
            </w:ins>
          </w:p>
        </w:tc>
        <w:tc>
          <w:tcPr>
            <w:tcW w:w="1996" w:type="dxa"/>
            <w:tcBorders>
              <w:top w:val="single" w:color="auto" w:sz="4" w:space="0"/>
              <w:left w:val="single" w:color="auto" w:sz="4" w:space="0"/>
              <w:bottom w:val="single" w:color="auto" w:sz="4" w:space="0"/>
              <w:right w:val="single" w:color="auto" w:sz="4" w:space="0"/>
            </w:tcBorders>
          </w:tcPr>
          <w:p w14:paraId="17F2F7AE">
            <w:pPr>
              <w:pStyle w:val="53"/>
              <w:rPr>
                <w:ins w:id="4251" w:author="cmcc-chunxia Guo" w:date="2025-08-11T16:10:12Z"/>
              </w:rPr>
            </w:pPr>
            <w:ins w:id="4252" w:author="cmcc-chunxia Guo" w:date="2025-08-11T16:10:12Z">
              <w:r>
                <w:rPr/>
                <w:t>832 – 862 MHz</w:t>
              </w:r>
            </w:ins>
          </w:p>
        </w:tc>
        <w:tc>
          <w:tcPr>
            <w:tcW w:w="879" w:type="dxa"/>
            <w:tcBorders>
              <w:top w:val="single" w:color="auto" w:sz="4" w:space="0"/>
              <w:left w:val="single" w:color="auto" w:sz="4" w:space="0"/>
              <w:bottom w:val="single" w:color="auto" w:sz="4" w:space="0"/>
              <w:right w:val="single" w:color="auto" w:sz="4" w:space="0"/>
            </w:tcBorders>
          </w:tcPr>
          <w:p w14:paraId="590F7854">
            <w:pPr>
              <w:pStyle w:val="53"/>
              <w:rPr>
                <w:ins w:id="4253" w:author="cmcc-chunxia Guo" w:date="2025-08-11T16:10:12Z"/>
              </w:rPr>
            </w:pPr>
            <w:ins w:id="4254" w:author="cmcc-chunxia Guo" w:date="2025-08-11T16:10:12Z">
              <w:r>
                <w:rPr/>
                <w:t>-96 dBm</w:t>
              </w:r>
            </w:ins>
          </w:p>
        </w:tc>
        <w:tc>
          <w:tcPr>
            <w:tcW w:w="879" w:type="dxa"/>
            <w:tcBorders>
              <w:top w:val="single" w:color="auto" w:sz="4" w:space="0"/>
              <w:left w:val="single" w:color="auto" w:sz="4" w:space="0"/>
              <w:bottom w:val="single" w:color="auto" w:sz="4" w:space="0"/>
              <w:right w:val="single" w:color="auto" w:sz="4" w:space="0"/>
            </w:tcBorders>
          </w:tcPr>
          <w:p w14:paraId="5DCEE80D">
            <w:pPr>
              <w:pStyle w:val="53"/>
              <w:rPr>
                <w:ins w:id="4255" w:author="cmcc-chunxia Guo" w:date="2025-08-11T16:10:12Z"/>
              </w:rPr>
            </w:pPr>
            <w:ins w:id="4256" w:author="cmcc-chunxia Guo" w:date="2025-08-11T16:10:12Z">
              <w:r>
                <w:rPr/>
                <w:t>-91 dBm</w:t>
              </w:r>
            </w:ins>
          </w:p>
        </w:tc>
        <w:tc>
          <w:tcPr>
            <w:tcW w:w="880" w:type="dxa"/>
            <w:tcBorders>
              <w:top w:val="single" w:color="auto" w:sz="4" w:space="0"/>
              <w:left w:val="single" w:color="auto" w:sz="4" w:space="0"/>
              <w:bottom w:val="single" w:color="auto" w:sz="4" w:space="0"/>
              <w:right w:val="single" w:color="auto" w:sz="4" w:space="0"/>
            </w:tcBorders>
          </w:tcPr>
          <w:p w14:paraId="7B4C9998">
            <w:pPr>
              <w:pStyle w:val="53"/>
              <w:rPr>
                <w:ins w:id="4257" w:author="cmcc-chunxia Guo" w:date="2025-08-11T16:10:12Z"/>
              </w:rPr>
            </w:pPr>
            <w:ins w:id="4258" w:author="cmcc-chunxia Guo" w:date="2025-08-11T16:10:12Z">
              <w:r>
                <w:rPr/>
                <w:t>-88 dBm</w:t>
              </w:r>
            </w:ins>
          </w:p>
        </w:tc>
        <w:tc>
          <w:tcPr>
            <w:tcW w:w="1414" w:type="dxa"/>
            <w:tcBorders>
              <w:top w:val="single" w:color="auto" w:sz="4" w:space="0"/>
              <w:left w:val="single" w:color="auto" w:sz="4" w:space="0"/>
              <w:bottom w:val="single" w:color="auto" w:sz="4" w:space="0"/>
              <w:right w:val="single" w:color="auto" w:sz="4" w:space="0"/>
            </w:tcBorders>
          </w:tcPr>
          <w:p w14:paraId="750AE8CB">
            <w:pPr>
              <w:pStyle w:val="53"/>
              <w:rPr>
                <w:ins w:id="4259" w:author="cmcc-chunxia Guo" w:date="2025-08-11T16:10:12Z"/>
              </w:rPr>
            </w:pPr>
            <w:ins w:id="4260" w:author="cmcc-chunxia Guo" w:date="2025-08-11T16:10:12Z">
              <w:r>
                <w:rPr/>
                <w:t>100 kHz</w:t>
              </w:r>
            </w:ins>
          </w:p>
        </w:tc>
        <w:tc>
          <w:tcPr>
            <w:tcW w:w="1606" w:type="dxa"/>
            <w:tcBorders>
              <w:top w:val="single" w:color="auto" w:sz="4" w:space="0"/>
              <w:left w:val="single" w:color="auto" w:sz="4" w:space="0"/>
              <w:bottom w:val="single" w:color="auto" w:sz="4" w:space="0"/>
              <w:right w:val="single" w:color="auto" w:sz="4" w:space="0"/>
            </w:tcBorders>
          </w:tcPr>
          <w:p w14:paraId="4C2B36C8">
            <w:pPr>
              <w:pStyle w:val="53"/>
              <w:rPr>
                <w:ins w:id="4261" w:author="cmcc-chunxia Guo" w:date="2025-08-11T16:10:12Z"/>
                <w:rFonts w:cs="Arial"/>
              </w:rPr>
            </w:pPr>
          </w:p>
        </w:tc>
      </w:tr>
      <w:tr w14:paraId="10500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62"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02A99B3A">
            <w:pPr>
              <w:pStyle w:val="53"/>
              <w:rPr>
                <w:ins w:id="4263" w:author="cmcc-chunxia Guo" w:date="2025-08-11T16:10:12Z"/>
              </w:rPr>
            </w:pPr>
            <w:ins w:id="4264" w:author="cmcc-chunxia Guo" w:date="2025-08-11T16:10:12Z">
              <w:r>
                <w:rPr/>
                <w:t>NR Band n83</w:t>
              </w:r>
            </w:ins>
          </w:p>
        </w:tc>
        <w:tc>
          <w:tcPr>
            <w:tcW w:w="1996" w:type="dxa"/>
            <w:tcBorders>
              <w:top w:val="single" w:color="auto" w:sz="4" w:space="0"/>
              <w:left w:val="single" w:color="auto" w:sz="4" w:space="0"/>
              <w:bottom w:val="single" w:color="auto" w:sz="4" w:space="0"/>
              <w:right w:val="single" w:color="auto" w:sz="4" w:space="0"/>
            </w:tcBorders>
          </w:tcPr>
          <w:p w14:paraId="20867CFF">
            <w:pPr>
              <w:pStyle w:val="53"/>
              <w:rPr>
                <w:ins w:id="4265" w:author="cmcc-chunxia Guo" w:date="2025-08-11T16:10:12Z"/>
              </w:rPr>
            </w:pPr>
            <w:ins w:id="4266" w:author="cmcc-chunxia Guo" w:date="2025-08-11T16:10:12Z">
              <w:r>
                <w:rPr/>
                <w:t>703 – 748 MHz</w:t>
              </w:r>
            </w:ins>
          </w:p>
        </w:tc>
        <w:tc>
          <w:tcPr>
            <w:tcW w:w="879" w:type="dxa"/>
            <w:tcBorders>
              <w:top w:val="single" w:color="auto" w:sz="4" w:space="0"/>
              <w:left w:val="single" w:color="auto" w:sz="4" w:space="0"/>
              <w:bottom w:val="single" w:color="auto" w:sz="4" w:space="0"/>
              <w:right w:val="single" w:color="auto" w:sz="4" w:space="0"/>
            </w:tcBorders>
          </w:tcPr>
          <w:p w14:paraId="2B520705">
            <w:pPr>
              <w:pStyle w:val="53"/>
              <w:rPr>
                <w:ins w:id="4267" w:author="cmcc-chunxia Guo" w:date="2025-08-11T16:10:12Z"/>
              </w:rPr>
            </w:pPr>
            <w:ins w:id="4268" w:author="cmcc-chunxia Guo" w:date="2025-08-11T16:10:12Z">
              <w:r>
                <w:rPr/>
                <w:t>-96 dBm</w:t>
              </w:r>
            </w:ins>
          </w:p>
        </w:tc>
        <w:tc>
          <w:tcPr>
            <w:tcW w:w="879" w:type="dxa"/>
            <w:tcBorders>
              <w:top w:val="single" w:color="auto" w:sz="4" w:space="0"/>
              <w:left w:val="single" w:color="auto" w:sz="4" w:space="0"/>
              <w:bottom w:val="single" w:color="auto" w:sz="4" w:space="0"/>
              <w:right w:val="single" w:color="auto" w:sz="4" w:space="0"/>
            </w:tcBorders>
          </w:tcPr>
          <w:p w14:paraId="440C3FE0">
            <w:pPr>
              <w:pStyle w:val="53"/>
              <w:rPr>
                <w:ins w:id="4269" w:author="cmcc-chunxia Guo" w:date="2025-08-11T16:10:12Z"/>
              </w:rPr>
            </w:pPr>
            <w:ins w:id="4270" w:author="cmcc-chunxia Guo" w:date="2025-08-11T16:10:12Z">
              <w:r>
                <w:rPr/>
                <w:t>-91 dBm</w:t>
              </w:r>
            </w:ins>
          </w:p>
        </w:tc>
        <w:tc>
          <w:tcPr>
            <w:tcW w:w="880" w:type="dxa"/>
            <w:tcBorders>
              <w:top w:val="single" w:color="auto" w:sz="4" w:space="0"/>
              <w:left w:val="single" w:color="auto" w:sz="4" w:space="0"/>
              <w:bottom w:val="single" w:color="auto" w:sz="4" w:space="0"/>
              <w:right w:val="single" w:color="auto" w:sz="4" w:space="0"/>
            </w:tcBorders>
          </w:tcPr>
          <w:p w14:paraId="05BA0072">
            <w:pPr>
              <w:pStyle w:val="53"/>
              <w:rPr>
                <w:ins w:id="4271" w:author="cmcc-chunxia Guo" w:date="2025-08-11T16:10:12Z"/>
              </w:rPr>
            </w:pPr>
            <w:ins w:id="4272" w:author="cmcc-chunxia Guo" w:date="2025-08-11T16:10:12Z">
              <w:r>
                <w:rPr/>
                <w:t>-88 dBm</w:t>
              </w:r>
            </w:ins>
          </w:p>
        </w:tc>
        <w:tc>
          <w:tcPr>
            <w:tcW w:w="1414" w:type="dxa"/>
            <w:tcBorders>
              <w:top w:val="single" w:color="auto" w:sz="4" w:space="0"/>
              <w:left w:val="single" w:color="auto" w:sz="4" w:space="0"/>
              <w:bottom w:val="single" w:color="auto" w:sz="4" w:space="0"/>
              <w:right w:val="single" w:color="auto" w:sz="4" w:space="0"/>
            </w:tcBorders>
          </w:tcPr>
          <w:p w14:paraId="0678D8E3">
            <w:pPr>
              <w:pStyle w:val="53"/>
              <w:rPr>
                <w:ins w:id="4273" w:author="cmcc-chunxia Guo" w:date="2025-08-11T16:10:12Z"/>
              </w:rPr>
            </w:pPr>
            <w:ins w:id="4274" w:author="cmcc-chunxia Guo" w:date="2025-08-11T16:10:12Z">
              <w:r>
                <w:rPr/>
                <w:t>100 kHz</w:t>
              </w:r>
            </w:ins>
          </w:p>
        </w:tc>
        <w:tc>
          <w:tcPr>
            <w:tcW w:w="1606" w:type="dxa"/>
            <w:tcBorders>
              <w:top w:val="single" w:color="auto" w:sz="4" w:space="0"/>
              <w:left w:val="single" w:color="auto" w:sz="4" w:space="0"/>
              <w:bottom w:val="single" w:color="auto" w:sz="4" w:space="0"/>
              <w:right w:val="single" w:color="auto" w:sz="4" w:space="0"/>
            </w:tcBorders>
          </w:tcPr>
          <w:p w14:paraId="50870F11">
            <w:pPr>
              <w:pStyle w:val="53"/>
              <w:rPr>
                <w:ins w:id="4275" w:author="cmcc-chunxia Guo" w:date="2025-08-11T16:10:12Z"/>
                <w:rFonts w:cs="Arial"/>
              </w:rPr>
            </w:pPr>
          </w:p>
        </w:tc>
      </w:tr>
      <w:tr w14:paraId="30021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76"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176CA2D8">
            <w:pPr>
              <w:pStyle w:val="53"/>
              <w:rPr>
                <w:ins w:id="4277" w:author="cmcc-chunxia Guo" w:date="2025-08-11T16:10:12Z"/>
              </w:rPr>
            </w:pPr>
            <w:ins w:id="4278" w:author="cmcc-chunxia Guo" w:date="2025-08-11T16:10:12Z">
              <w:r>
                <w:rPr/>
                <w:t>NR Band n84</w:t>
              </w:r>
            </w:ins>
          </w:p>
        </w:tc>
        <w:tc>
          <w:tcPr>
            <w:tcW w:w="1996" w:type="dxa"/>
            <w:tcBorders>
              <w:top w:val="single" w:color="auto" w:sz="4" w:space="0"/>
              <w:left w:val="single" w:color="auto" w:sz="4" w:space="0"/>
              <w:bottom w:val="single" w:color="auto" w:sz="4" w:space="0"/>
              <w:right w:val="single" w:color="auto" w:sz="4" w:space="0"/>
            </w:tcBorders>
          </w:tcPr>
          <w:p w14:paraId="3E4B9EE1">
            <w:pPr>
              <w:pStyle w:val="53"/>
              <w:rPr>
                <w:ins w:id="4279" w:author="cmcc-chunxia Guo" w:date="2025-08-11T16:10:12Z"/>
              </w:rPr>
            </w:pPr>
            <w:ins w:id="4280" w:author="cmcc-chunxia Guo" w:date="2025-08-11T16:10:12Z">
              <w:r>
                <w:rPr/>
                <w:t>1920 – 1980 MHz</w:t>
              </w:r>
            </w:ins>
          </w:p>
        </w:tc>
        <w:tc>
          <w:tcPr>
            <w:tcW w:w="879" w:type="dxa"/>
            <w:tcBorders>
              <w:top w:val="single" w:color="auto" w:sz="4" w:space="0"/>
              <w:left w:val="single" w:color="auto" w:sz="4" w:space="0"/>
              <w:bottom w:val="single" w:color="auto" w:sz="4" w:space="0"/>
              <w:right w:val="single" w:color="auto" w:sz="4" w:space="0"/>
            </w:tcBorders>
          </w:tcPr>
          <w:p w14:paraId="621B62CB">
            <w:pPr>
              <w:pStyle w:val="53"/>
              <w:rPr>
                <w:ins w:id="4281" w:author="cmcc-chunxia Guo" w:date="2025-08-11T16:10:12Z"/>
              </w:rPr>
            </w:pPr>
            <w:ins w:id="4282" w:author="cmcc-chunxia Guo" w:date="2025-08-11T16:10:12Z">
              <w:r>
                <w:rPr/>
                <w:t>-96 dBm</w:t>
              </w:r>
            </w:ins>
          </w:p>
        </w:tc>
        <w:tc>
          <w:tcPr>
            <w:tcW w:w="879" w:type="dxa"/>
            <w:tcBorders>
              <w:top w:val="single" w:color="auto" w:sz="4" w:space="0"/>
              <w:left w:val="single" w:color="auto" w:sz="4" w:space="0"/>
              <w:bottom w:val="single" w:color="auto" w:sz="4" w:space="0"/>
              <w:right w:val="single" w:color="auto" w:sz="4" w:space="0"/>
            </w:tcBorders>
          </w:tcPr>
          <w:p w14:paraId="6F6A78AB">
            <w:pPr>
              <w:pStyle w:val="53"/>
              <w:rPr>
                <w:ins w:id="4283" w:author="cmcc-chunxia Guo" w:date="2025-08-11T16:10:12Z"/>
              </w:rPr>
            </w:pPr>
            <w:ins w:id="4284" w:author="cmcc-chunxia Guo" w:date="2025-08-11T16:10:12Z">
              <w:r>
                <w:rPr/>
                <w:t>-91 dBm</w:t>
              </w:r>
            </w:ins>
          </w:p>
        </w:tc>
        <w:tc>
          <w:tcPr>
            <w:tcW w:w="880" w:type="dxa"/>
            <w:tcBorders>
              <w:top w:val="single" w:color="auto" w:sz="4" w:space="0"/>
              <w:left w:val="single" w:color="auto" w:sz="4" w:space="0"/>
              <w:bottom w:val="single" w:color="auto" w:sz="4" w:space="0"/>
              <w:right w:val="single" w:color="auto" w:sz="4" w:space="0"/>
            </w:tcBorders>
          </w:tcPr>
          <w:p w14:paraId="0FFDC1A3">
            <w:pPr>
              <w:pStyle w:val="53"/>
              <w:rPr>
                <w:ins w:id="4285" w:author="cmcc-chunxia Guo" w:date="2025-08-11T16:10:12Z"/>
              </w:rPr>
            </w:pPr>
            <w:ins w:id="4286" w:author="cmcc-chunxia Guo" w:date="2025-08-11T16:10:12Z">
              <w:r>
                <w:rPr/>
                <w:t>-88 dBm</w:t>
              </w:r>
            </w:ins>
          </w:p>
        </w:tc>
        <w:tc>
          <w:tcPr>
            <w:tcW w:w="1414" w:type="dxa"/>
            <w:tcBorders>
              <w:top w:val="single" w:color="auto" w:sz="4" w:space="0"/>
              <w:left w:val="single" w:color="auto" w:sz="4" w:space="0"/>
              <w:bottom w:val="single" w:color="auto" w:sz="4" w:space="0"/>
              <w:right w:val="single" w:color="auto" w:sz="4" w:space="0"/>
            </w:tcBorders>
          </w:tcPr>
          <w:p w14:paraId="50555022">
            <w:pPr>
              <w:pStyle w:val="53"/>
              <w:rPr>
                <w:ins w:id="4287" w:author="cmcc-chunxia Guo" w:date="2025-08-11T16:10:12Z"/>
              </w:rPr>
            </w:pPr>
            <w:ins w:id="4288" w:author="cmcc-chunxia Guo" w:date="2025-08-11T16:10:12Z">
              <w:r>
                <w:rPr/>
                <w:t>100 kHz</w:t>
              </w:r>
            </w:ins>
          </w:p>
        </w:tc>
        <w:tc>
          <w:tcPr>
            <w:tcW w:w="1606" w:type="dxa"/>
            <w:tcBorders>
              <w:top w:val="single" w:color="auto" w:sz="4" w:space="0"/>
              <w:left w:val="single" w:color="auto" w:sz="4" w:space="0"/>
              <w:bottom w:val="single" w:color="auto" w:sz="4" w:space="0"/>
              <w:right w:val="single" w:color="auto" w:sz="4" w:space="0"/>
            </w:tcBorders>
          </w:tcPr>
          <w:p w14:paraId="5058FE12">
            <w:pPr>
              <w:pStyle w:val="53"/>
              <w:rPr>
                <w:ins w:id="4289" w:author="cmcc-chunxia Guo" w:date="2025-08-11T16:10:12Z"/>
                <w:rFonts w:cs="Arial"/>
              </w:rPr>
            </w:pPr>
          </w:p>
        </w:tc>
      </w:tr>
      <w:tr w14:paraId="380BC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90"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7676C761">
            <w:pPr>
              <w:pStyle w:val="53"/>
              <w:rPr>
                <w:ins w:id="4291" w:author="cmcc-chunxia Guo" w:date="2025-08-11T16:10:12Z"/>
              </w:rPr>
            </w:pPr>
            <w:ins w:id="4292" w:author="cmcc-chunxia Guo" w:date="2025-08-11T16:10:12Z">
              <w:r>
                <w:rPr/>
                <w:t>E-UTRA Band 85 or NR Band 85</w:t>
              </w:r>
            </w:ins>
          </w:p>
        </w:tc>
        <w:tc>
          <w:tcPr>
            <w:tcW w:w="1996" w:type="dxa"/>
            <w:tcBorders>
              <w:top w:val="single" w:color="auto" w:sz="4" w:space="0"/>
              <w:left w:val="single" w:color="auto" w:sz="4" w:space="0"/>
              <w:bottom w:val="single" w:color="auto" w:sz="4" w:space="0"/>
              <w:right w:val="single" w:color="auto" w:sz="4" w:space="0"/>
            </w:tcBorders>
          </w:tcPr>
          <w:p w14:paraId="448EAF65">
            <w:pPr>
              <w:pStyle w:val="53"/>
              <w:rPr>
                <w:ins w:id="4293" w:author="cmcc-chunxia Guo" w:date="2025-08-11T16:10:12Z"/>
              </w:rPr>
            </w:pPr>
            <w:ins w:id="4294" w:author="cmcc-chunxia Guo" w:date="2025-08-11T16:10:12Z">
              <w:r>
                <w:rPr/>
                <w:t>698 – 716 MHz</w:t>
              </w:r>
            </w:ins>
          </w:p>
        </w:tc>
        <w:tc>
          <w:tcPr>
            <w:tcW w:w="879" w:type="dxa"/>
            <w:tcBorders>
              <w:top w:val="single" w:color="auto" w:sz="4" w:space="0"/>
              <w:left w:val="single" w:color="auto" w:sz="4" w:space="0"/>
              <w:bottom w:val="single" w:color="auto" w:sz="4" w:space="0"/>
              <w:right w:val="single" w:color="auto" w:sz="4" w:space="0"/>
            </w:tcBorders>
          </w:tcPr>
          <w:p w14:paraId="371E64CD">
            <w:pPr>
              <w:pStyle w:val="53"/>
              <w:rPr>
                <w:ins w:id="4295" w:author="cmcc-chunxia Guo" w:date="2025-08-11T16:10:12Z"/>
              </w:rPr>
            </w:pPr>
            <w:ins w:id="4296" w:author="cmcc-chunxia Guo" w:date="2025-08-11T16:10:12Z">
              <w:r>
                <w:rPr/>
                <w:t>-96 dBm</w:t>
              </w:r>
            </w:ins>
          </w:p>
        </w:tc>
        <w:tc>
          <w:tcPr>
            <w:tcW w:w="879" w:type="dxa"/>
            <w:tcBorders>
              <w:top w:val="single" w:color="auto" w:sz="4" w:space="0"/>
              <w:left w:val="single" w:color="auto" w:sz="4" w:space="0"/>
              <w:bottom w:val="single" w:color="auto" w:sz="4" w:space="0"/>
              <w:right w:val="single" w:color="auto" w:sz="4" w:space="0"/>
            </w:tcBorders>
          </w:tcPr>
          <w:p w14:paraId="122E2CD2">
            <w:pPr>
              <w:pStyle w:val="53"/>
              <w:rPr>
                <w:ins w:id="4297" w:author="cmcc-chunxia Guo" w:date="2025-08-11T16:10:12Z"/>
              </w:rPr>
            </w:pPr>
            <w:ins w:id="4298" w:author="cmcc-chunxia Guo" w:date="2025-08-11T16:10:12Z">
              <w:r>
                <w:rPr/>
                <w:t>-91 dBm</w:t>
              </w:r>
            </w:ins>
          </w:p>
        </w:tc>
        <w:tc>
          <w:tcPr>
            <w:tcW w:w="880" w:type="dxa"/>
            <w:tcBorders>
              <w:top w:val="single" w:color="auto" w:sz="4" w:space="0"/>
              <w:left w:val="single" w:color="auto" w:sz="4" w:space="0"/>
              <w:bottom w:val="single" w:color="auto" w:sz="4" w:space="0"/>
              <w:right w:val="single" w:color="auto" w:sz="4" w:space="0"/>
            </w:tcBorders>
          </w:tcPr>
          <w:p w14:paraId="260EEB3E">
            <w:pPr>
              <w:pStyle w:val="53"/>
              <w:rPr>
                <w:ins w:id="4299" w:author="cmcc-chunxia Guo" w:date="2025-08-11T16:10:12Z"/>
              </w:rPr>
            </w:pPr>
            <w:ins w:id="4300" w:author="cmcc-chunxia Guo" w:date="2025-08-11T16:10:12Z">
              <w:r>
                <w:rPr/>
                <w:t>-88 dBm</w:t>
              </w:r>
            </w:ins>
          </w:p>
        </w:tc>
        <w:tc>
          <w:tcPr>
            <w:tcW w:w="1414" w:type="dxa"/>
            <w:tcBorders>
              <w:top w:val="single" w:color="auto" w:sz="4" w:space="0"/>
              <w:left w:val="single" w:color="auto" w:sz="4" w:space="0"/>
              <w:bottom w:val="single" w:color="auto" w:sz="4" w:space="0"/>
              <w:right w:val="single" w:color="auto" w:sz="4" w:space="0"/>
            </w:tcBorders>
          </w:tcPr>
          <w:p w14:paraId="08CE0949">
            <w:pPr>
              <w:pStyle w:val="53"/>
              <w:rPr>
                <w:ins w:id="4301" w:author="cmcc-chunxia Guo" w:date="2025-08-11T16:10:12Z"/>
              </w:rPr>
            </w:pPr>
            <w:ins w:id="4302" w:author="cmcc-chunxia Guo" w:date="2025-08-11T16:10:12Z">
              <w:r>
                <w:rPr/>
                <w:t>100 kHz</w:t>
              </w:r>
            </w:ins>
          </w:p>
        </w:tc>
        <w:tc>
          <w:tcPr>
            <w:tcW w:w="1606" w:type="dxa"/>
            <w:tcBorders>
              <w:top w:val="single" w:color="auto" w:sz="4" w:space="0"/>
              <w:left w:val="single" w:color="auto" w:sz="4" w:space="0"/>
              <w:bottom w:val="single" w:color="auto" w:sz="4" w:space="0"/>
              <w:right w:val="single" w:color="auto" w:sz="4" w:space="0"/>
            </w:tcBorders>
          </w:tcPr>
          <w:p w14:paraId="0632C04B">
            <w:pPr>
              <w:pStyle w:val="53"/>
              <w:rPr>
                <w:ins w:id="4303" w:author="cmcc-chunxia Guo" w:date="2025-08-11T16:10:12Z"/>
                <w:rFonts w:cs="Arial"/>
              </w:rPr>
            </w:pPr>
          </w:p>
        </w:tc>
      </w:tr>
      <w:tr w14:paraId="02D5A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04"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35B52EC0">
            <w:pPr>
              <w:pStyle w:val="53"/>
              <w:rPr>
                <w:ins w:id="4305" w:author="cmcc-chunxia Guo" w:date="2025-08-11T16:10:12Z"/>
              </w:rPr>
            </w:pPr>
            <w:ins w:id="4306" w:author="cmcc-chunxia Guo" w:date="2025-08-11T16:10:12Z">
              <w:r>
                <w:rPr/>
                <w:t>NR Band n86</w:t>
              </w:r>
            </w:ins>
          </w:p>
        </w:tc>
        <w:tc>
          <w:tcPr>
            <w:tcW w:w="1996" w:type="dxa"/>
            <w:tcBorders>
              <w:top w:val="single" w:color="auto" w:sz="4" w:space="0"/>
              <w:left w:val="single" w:color="auto" w:sz="4" w:space="0"/>
              <w:bottom w:val="single" w:color="auto" w:sz="4" w:space="0"/>
              <w:right w:val="single" w:color="auto" w:sz="4" w:space="0"/>
            </w:tcBorders>
          </w:tcPr>
          <w:p w14:paraId="5858722D">
            <w:pPr>
              <w:pStyle w:val="53"/>
              <w:rPr>
                <w:ins w:id="4307" w:author="cmcc-chunxia Guo" w:date="2025-08-11T16:10:12Z"/>
              </w:rPr>
            </w:pPr>
            <w:ins w:id="4308" w:author="cmcc-chunxia Guo" w:date="2025-08-11T16:10:12Z">
              <w:r>
                <w:rPr/>
                <w:t>1710 – 1780 MHz</w:t>
              </w:r>
            </w:ins>
          </w:p>
        </w:tc>
        <w:tc>
          <w:tcPr>
            <w:tcW w:w="879" w:type="dxa"/>
            <w:tcBorders>
              <w:top w:val="single" w:color="auto" w:sz="4" w:space="0"/>
              <w:left w:val="single" w:color="auto" w:sz="4" w:space="0"/>
              <w:bottom w:val="single" w:color="auto" w:sz="4" w:space="0"/>
              <w:right w:val="single" w:color="auto" w:sz="4" w:space="0"/>
            </w:tcBorders>
          </w:tcPr>
          <w:p w14:paraId="4F6C4CB1">
            <w:pPr>
              <w:pStyle w:val="53"/>
              <w:rPr>
                <w:ins w:id="4309" w:author="cmcc-chunxia Guo" w:date="2025-08-11T16:10:12Z"/>
              </w:rPr>
            </w:pPr>
            <w:ins w:id="4310" w:author="cmcc-chunxia Guo" w:date="2025-08-11T16:10:12Z">
              <w:r>
                <w:rPr/>
                <w:t>-96 dBm</w:t>
              </w:r>
            </w:ins>
          </w:p>
        </w:tc>
        <w:tc>
          <w:tcPr>
            <w:tcW w:w="879" w:type="dxa"/>
            <w:tcBorders>
              <w:top w:val="single" w:color="auto" w:sz="4" w:space="0"/>
              <w:left w:val="single" w:color="auto" w:sz="4" w:space="0"/>
              <w:bottom w:val="single" w:color="auto" w:sz="4" w:space="0"/>
              <w:right w:val="single" w:color="auto" w:sz="4" w:space="0"/>
            </w:tcBorders>
          </w:tcPr>
          <w:p w14:paraId="679C7921">
            <w:pPr>
              <w:pStyle w:val="53"/>
              <w:rPr>
                <w:ins w:id="4311" w:author="cmcc-chunxia Guo" w:date="2025-08-11T16:10:12Z"/>
              </w:rPr>
            </w:pPr>
            <w:ins w:id="4312" w:author="cmcc-chunxia Guo" w:date="2025-08-11T16:10:12Z">
              <w:r>
                <w:rPr/>
                <w:t>-91 dBm</w:t>
              </w:r>
            </w:ins>
          </w:p>
        </w:tc>
        <w:tc>
          <w:tcPr>
            <w:tcW w:w="880" w:type="dxa"/>
            <w:tcBorders>
              <w:top w:val="single" w:color="auto" w:sz="4" w:space="0"/>
              <w:left w:val="single" w:color="auto" w:sz="4" w:space="0"/>
              <w:bottom w:val="single" w:color="auto" w:sz="4" w:space="0"/>
              <w:right w:val="single" w:color="auto" w:sz="4" w:space="0"/>
            </w:tcBorders>
          </w:tcPr>
          <w:p w14:paraId="00CA0AC7">
            <w:pPr>
              <w:pStyle w:val="53"/>
              <w:rPr>
                <w:ins w:id="4313" w:author="cmcc-chunxia Guo" w:date="2025-08-11T16:10:12Z"/>
              </w:rPr>
            </w:pPr>
            <w:ins w:id="4314" w:author="cmcc-chunxia Guo" w:date="2025-08-11T16:10:12Z">
              <w:r>
                <w:rPr/>
                <w:t>-88 dBm</w:t>
              </w:r>
            </w:ins>
          </w:p>
        </w:tc>
        <w:tc>
          <w:tcPr>
            <w:tcW w:w="1414" w:type="dxa"/>
            <w:tcBorders>
              <w:top w:val="single" w:color="auto" w:sz="4" w:space="0"/>
              <w:left w:val="single" w:color="auto" w:sz="4" w:space="0"/>
              <w:bottom w:val="single" w:color="auto" w:sz="4" w:space="0"/>
              <w:right w:val="single" w:color="auto" w:sz="4" w:space="0"/>
            </w:tcBorders>
          </w:tcPr>
          <w:p w14:paraId="5316D37D">
            <w:pPr>
              <w:pStyle w:val="53"/>
              <w:rPr>
                <w:ins w:id="4315" w:author="cmcc-chunxia Guo" w:date="2025-08-11T16:10:12Z"/>
              </w:rPr>
            </w:pPr>
            <w:ins w:id="4316" w:author="cmcc-chunxia Guo" w:date="2025-08-11T16:10:12Z">
              <w:r>
                <w:rPr/>
                <w:t>100 kHz</w:t>
              </w:r>
            </w:ins>
          </w:p>
        </w:tc>
        <w:tc>
          <w:tcPr>
            <w:tcW w:w="1606" w:type="dxa"/>
            <w:tcBorders>
              <w:top w:val="single" w:color="auto" w:sz="4" w:space="0"/>
              <w:left w:val="single" w:color="auto" w:sz="4" w:space="0"/>
              <w:bottom w:val="single" w:color="auto" w:sz="4" w:space="0"/>
              <w:right w:val="single" w:color="auto" w:sz="4" w:space="0"/>
            </w:tcBorders>
          </w:tcPr>
          <w:p w14:paraId="36F85576">
            <w:pPr>
              <w:pStyle w:val="53"/>
              <w:rPr>
                <w:ins w:id="4317" w:author="cmcc-chunxia Guo" w:date="2025-08-11T16:10:12Z"/>
                <w:rFonts w:cs="Arial"/>
              </w:rPr>
            </w:pPr>
          </w:p>
        </w:tc>
      </w:tr>
      <w:tr w14:paraId="22E7C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18"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3752FEAA">
            <w:pPr>
              <w:pStyle w:val="53"/>
              <w:rPr>
                <w:ins w:id="4319" w:author="cmcc-chunxia Guo" w:date="2025-08-11T16:10:12Z"/>
              </w:rPr>
            </w:pPr>
            <w:ins w:id="4320" w:author="cmcc-chunxia Guo" w:date="2025-08-11T16:10:12Z">
              <w:r>
                <w:rPr/>
                <w:t>NR Band n89</w:t>
              </w:r>
            </w:ins>
          </w:p>
        </w:tc>
        <w:tc>
          <w:tcPr>
            <w:tcW w:w="1996" w:type="dxa"/>
            <w:tcBorders>
              <w:top w:val="single" w:color="auto" w:sz="4" w:space="0"/>
              <w:left w:val="single" w:color="auto" w:sz="4" w:space="0"/>
              <w:bottom w:val="single" w:color="auto" w:sz="4" w:space="0"/>
              <w:right w:val="single" w:color="auto" w:sz="4" w:space="0"/>
            </w:tcBorders>
          </w:tcPr>
          <w:p w14:paraId="7DFB8E81">
            <w:pPr>
              <w:pStyle w:val="53"/>
              <w:rPr>
                <w:ins w:id="4321" w:author="cmcc-chunxia Guo" w:date="2025-08-11T16:10:12Z"/>
              </w:rPr>
            </w:pPr>
            <w:ins w:id="4322" w:author="cmcc-chunxia Guo" w:date="2025-08-11T16:10:12Z">
              <w:r>
                <w:rPr>
                  <w:rFonts w:cs="Arial"/>
                </w:rPr>
                <w:t>824 – 849 MHz</w:t>
              </w:r>
            </w:ins>
          </w:p>
        </w:tc>
        <w:tc>
          <w:tcPr>
            <w:tcW w:w="879" w:type="dxa"/>
            <w:tcBorders>
              <w:top w:val="single" w:color="auto" w:sz="4" w:space="0"/>
              <w:left w:val="single" w:color="auto" w:sz="4" w:space="0"/>
              <w:bottom w:val="single" w:color="auto" w:sz="4" w:space="0"/>
              <w:right w:val="single" w:color="auto" w:sz="4" w:space="0"/>
            </w:tcBorders>
          </w:tcPr>
          <w:p w14:paraId="467129C9">
            <w:pPr>
              <w:pStyle w:val="53"/>
              <w:rPr>
                <w:ins w:id="4323" w:author="cmcc-chunxia Guo" w:date="2025-08-11T16:10:12Z"/>
              </w:rPr>
            </w:pPr>
            <w:ins w:id="4324" w:author="cmcc-chunxia Guo" w:date="2025-08-11T16:10:12Z">
              <w:r>
                <w:rPr>
                  <w:rFonts w:cs="Arial"/>
                </w:rPr>
                <w:t>-96 dBm</w:t>
              </w:r>
            </w:ins>
          </w:p>
        </w:tc>
        <w:tc>
          <w:tcPr>
            <w:tcW w:w="879" w:type="dxa"/>
            <w:tcBorders>
              <w:top w:val="single" w:color="auto" w:sz="4" w:space="0"/>
              <w:left w:val="single" w:color="auto" w:sz="4" w:space="0"/>
              <w:bottom w:val="single" w:color="auto" w:sz="4" w:space="0"/>
              <w:right w:val="single" w:color="auto" w:sz="4" w:space="0"/>
            </w:tcBorders>
          </w:tcPr>
          <w:p w14:paraId="3E4ACFC1">
            <w:pPr>
              <w:pStyle w:val="53"/>
              <w:rPr>
                <w:ins w:id="4325" w:author="cmcc-chunxia Guo" w:date="2025-08-11T16:10:12Z"/>
              </w:rPr>
            </w:pPr>
            <w:ins w:id="4326" w:author="cmcc-chunxia Guo" w:date="2025-08-11T16:10:12Z">
              <w:r>
                <w:rPr>
                  <w:rFonts w:cs="v5.0.0"/>
                </w:rPr>
                <w:t>-91 dBm</w:t>
              </w:r>
            </w:ins>
          </w:p>
        </w:tc>
        <w:tc>
          <w:tcPr>
            <w:tcW w:w="880" w:type="dxa"/>
            <w:tcBorders>
              <w:top w:val="single" w:color="auto" w:sz="4" w:space="0"/>
              <w:left w:val="single" w:color="auto" w:sz="4" w:space="0"/>
              <w:bottom w:val="single" w:color="auto" w:sz="4" w:space="0"/>
              <w:right w:val="single" w:color="auto" w:sz="4" w:space="0"/>
            </w:tcBorders>
          </w:tcPr>
          <w:p w14:paraId="4CCB279C">
            <w:pPr>
              <w:pStyle w:val="53"/>
              <w:rPr>
                <w:ins w:id="4327" w:author="cmcc-chunxia Guo" w:date="2025-08-11T16:10:12Z"/>
              </w:rPr>
            </w:pPr>
            <w:ins w:id="4328" w:author="cmcc-chunxia Guo" w:date="2025-08-11T16:10:12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14:paraId="0BE65CAE">
            <w:pPr>
              <w:pStyle w:val="53"/>
              <w:rPr>
                <w:ins w:id="4329" w:author="cmcc-chunxia Guo" w:date="2025-08-11T16:10:12Z"/>
              </w:rPr>
            </w:pPr>
            <w:ins w:id="4330" w:author="cmcc-chunxia Guo" w:date="2025-08-11T16:10:12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14:paraId="049D05CB">
            <w:pPr>
              <w:pStyle w:val="53"/>
              <w:rPr>
                <w:ins w:id="4331" w:author="cmcc-chunxia Guo" w:date="2025-08-11T16:10:12Z"/>
                <w:rFonts w:cs="Arial"/>
              </w:rPr>
            </w:pPr>
          </w:p>
        </w:tc>
      </w:tr>
      <w:tr w14:paraId="2CFB6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32"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516325E1">
            <w:pPr>
              <w:pStyle w:val="53"/>
              <w:rPr>
                <w:ins w:id="4333" w:author="cmcc-chunxia Guo" w:date="2025-08-11T16:10:12Z"/>
              </w:rPr>
            </w:pPr>
            <w:ins w:id="4334" w:author="cmcc-chunxia Guo" w:date="2025-08-11T16:10:12Z">
              <w:r>
                <w:rPr/>
                <w:t>NR Band n91</w:t>
              </w:r>
            </w:ins>
          </w:p>
        </w:tc>
        <w:tc>
          <w:tcPr>
            <w:tcW w:w="1996" w:type="dxa"/>
            <w:tcBorders>
              <w:top w:val="single" w:color="auto" w:sz="4" w:space="0"/>
              <w:left w:val="single" w:color="auto" w:sz="4" w:space="0"/>
              <w:bottom w:val="single" w:color="auto" w:sz="4" w:space="0"/>
              <w:right w:val="single" w:color="auto" w:sz="4" w:space="0"/>
            </w:tcBorders>
          </w:tcPr>
          <w:p w14:paraId="6E51FE5B">
            <w:pPr>
              <w:pStyle w:val="53"/>
              <w:rPr>
                <w:ins w:id="4335" w:author="cmcc-chunxia Guo" w:date="2025-08-11T16:10:12Z"/>
                <w:rFonts w:cs="Arial"/>
              </w:rPr>
            </w:pPr>
            <w:ins w:id="4336" w:author="cmcc-chunxia Guo" w:date="2025-08-11T16:10:12Z">
              <w:r>
                <w:rPr>
                  <w:rFonts w:cs="Arial"/>
                </w:rPr>
                <w:t>832 – 862 MHz</w:t>
              </w:r>
            </w:ins>
          </w:p>
        </w:tc>
        <w:tc>
          <w:tcPr>
            <w:tcW w:w="879" w:type="dxa"/>
            <w:tcBorders>
              <w:top w:val="single" w:color="auto" w:sz="4" w:space="0"/>
              <w:left w:val="single" w:color="auto" w:sz="4" w:space="0"/>
              <w:bottom w:val="single" w:color="auto" w:sz="4" w:space="0"/>
              <w:right w:val="single" w:color="auto" w:sz="4" w:space="0"/>
            </w:tcBorders>
          </w:tcPr>
          <w:p w14:paraId="6ADD72F5">
            <w:pPr>
              <w:pStyle w:val="53"/>
              <w:rPr>
                <w:ins w:id="4337" w:author="cmcc-chunxia Guo" w:date="2025-08-11T16:10:12Z"/>
                <w:rFonts w:cs="Arial"/>
              </w:rPr>
            </w:pPr>
            <w:ins w:id="4338" w:author="cmcc-chunxia Guo" w:date="2025-08-11T16:10:12Z">
              <w:r>
                <w:rPr>
                  <w:rFonts w:cs="Arial"/>
                  <w:lang w:eastAsia="ja-JP"/>
                </w:rPr>
                <w:t>N/A</w:t>
              </w:r>
            </w:ins>
          </w:p>
        </w:tc>
        <w:tc>
          <w:tcPr>
            <w:tcW w:w="879" w:type="dxa"/>
            <w:tcBorders>
              <w:top w:val="single" w:color="auto" w:sz="4" w:space="0"/>
              <w:left w:val="single" w:color="auto" w:sz="4" w:space="0"/>
              <w:bottom w:val="single" w:color="auto" w:sz="4" w:space="0"/>
              <w:right w:val="single" w:color="auto" w:sz="4" w:space="0"/>
            </w:tcBorders>
          </w:tcPr>
          <w:p w14:paraId="5E58B3AA">
            <w:pPr>
              <w:pStyle w:val="53"/>
              <w:rPr>
                <w:ins w:id="4339" w:author="cmcc-chunxia Guo" w:date="2025-08-11T16:10:12Z"/>
                <w:rFonts w:cs="v5.0.0"/>
              </w:rPr>
            </w:pPr>
            <w:ins w:id="4340" w:author="cmcc-chunxia Guo" w:date="2025-08-11T16:10:12Z">
              <w:r>
                <w:rPr>
                  <w:rFonts w:cs="Arial"/>
                  <w:lang w:eastAsia="ja-JP"/>
                </w:rPr>
                <w:t>N/A</w:t>
              </w:r>
            </w:ins>
          </w:p>
        </w:tc>
        <w:tc>
          <w:tcPr>
            <w:tcW w:w="880" w:type="dxa"/>
            <w:tcBorders>
              <w:top w:val="single" w:color="auto" w:sz="4" w:space="0"/>
              <w:left w:val="single" w:color="auto" w:sz="4" w:space="0"/>
              <w:bottom w:val="single" w:color="auto" w:sz="4" w:space="0"/>
              <w:right w:val="single" w:color="auto" w:sz="4" w:space="0"/>
            </w:tcBorders>
          </w:tcPr>
          <w:p w14:paraId="41FF9567">
            <w:pPr>
              <w:pStyle w:val="53"/>
              <w:rPr>
                <w:ins w:id="4341" w:author="cmcc-chunxia Guo" w:date="2025-08-11T16:10:12Z"/>
                <w:rFonts w:cs="Arial"/>
              </w:rPr>
            </w:pPr>
            <w:ins w:id="4342" w:author="cmcc-chunxia Guo" w:date="2025-08-11T16:10:12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14:paraId="5226BEE6">
            <w:pPr>
              <w:pStyle w:val="53"/>
              <w:rPr>
                <w:ins w:id="4343" w:author="cmcc-chunxia Guo" w:date="2025-08-11T16:10:12Z"/>
                <w:rFonts w:cs="Arial"/>
              </w:rPr>
            </w:pPr>
            <w:ins w:id="4344" w:author="cmcc-chunxia Guo" w:date="2025-08-11T16:10:12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14:paraId="3672F01F">
            <w:pPr>
              <w:pStyle w:val="53"/>
              <w:rPr>
                <w:ins w:id="4345" w:author="cmcc-chunxia Guo" w:date="2025-08-11T16:10:12Z"/>
                <w:rFonts w:cs="Arial"/>
              </w:rPr>
            </w:pPr>
          </w:p>
        </w:tc>
      </w:tr>
      <w:tr w14:paraId="11FCB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46"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73C9F946">
            <w:pPr>
              <w:pStyle w:val="53"/>
              <w:rPr>
                <w:ins w:id="4347" w:author="cmcc-chunxia Guo" w:date="2025-08-11T16:10:12Z"/>
              </w:rPr>
            </w:pPr>
            <w:ins w:id="4348" w:author="cmcc-chunxia Guo" w:date="2025-08-11T16:10:12Z">
              <w:r>
                <w:rPr/>
                <w:t>NR Band n92</w:t>
              </w:r>
            </w:ins>
          </w:p>
        </w:tc>
        <w:tc>
          <w:tcPr>
            <w:tcW w:w="1996" w:type="dxa"/>
            <w:tcBorders>
              <w:top w:val="single" w:color="auto" w:sz="4" w:space="0"/>
              <w:left w:val="single" w:color="auto" w:sz="4" w:space="0"/>
              <w:bottom w:val="single" w:color="auto" w:sz="4" w:space="0"/>
              <w:right w:val="single" w:color="auto" w:sz="4" w:space="0"/>
            </w:tcBorders>
          </w:tcPr>
          <w:p w14:paraId="5AC18A08">
            <w:pPr>
              <w:pStyle w:val="53"/>
              <w:rPr>
                <w:ins w:id="4349" w:author="cmcc-chunxia Guo" w:date="2025-08-11T16:10:12Z"/>
                <w:rFonts w:cs="Arial"/>
              </w:rPr>
            </w:pPr>
            <w:ins w:id="4350" w:author="cmcc-chunxia Guo" w:date="2025-08-11T16:10:12Z">
              <w:r>
                <w:rPr>
                  <w:rFonts w:cs="Arial"/>
                </w:rPr>
                <w:t>832 – 862 MHz</w:t>
              </w:r>
            </w:ins>
          </w:p>
        </w:tc>
        <w:tc>
          <w:tcPr>
            <w:tcW w:w="879" w:type="dxa"/>
            <w:tcBorders>
              <w:top w:val="single" w:color="auto" w:sz="4" w:space="0"/>
              <w:left w:val="single" w:color="auto" w:sz="4" w:space="0"/>
              <w:bottom w:val="single" w:color="auto" w:sz="4" w:space="0"/>
              <w:right w:val="single" w:color="auto" w:sz="4" w:space="0"/>
            </w:tcBorders>
          </w:tcPr>
          <w:p w14:paraId="58F8BE76">
            <w:pPr>
              <w:pStyle w:val="53"/>
              <w:rPr>
                <w:ins w:id="4351" w:author="cmcc-chunxia Guo" w:date="2025-08-11T16:10:12Z"/>
                <w:rFonts w:cs="Arial"/>
              </w:rPr>
            </w:pPr>
            <w:ins w:id="4352" w:author="cmcc-chunxia Guo" w:date="2025-08-11T16:10:12Z">
              <w:r>
                <w:rPr>
                  <w:rFonts w:cs="Arial"/>
                </w:rPr>
                <w:t>-96 dBm</w:t>
              </w:r>
            </w:ins>
          </w:p>
        </w:tc>
        <w:tc>
          <w:tcPr>
            <w:tcW w:w="879" w:type="dxa"/>
            <w:tcBorders>
              <w:top w:val="single" w:color="auto" w:sz="4" w:space="0"/>
              <w:left w:val="single" w:color="auto" w:sz="4" w:space="0"/>
              <w:bottom w:val="single" w:color="auto" w:sz="4" w:space="0"/>
              <w:right w:val="single" w:color="auto" w:sz="4" w:space="0"/>
            </w:tcBorders>
          </w:tcPr>
          <w:p w14:paraId="2F28B4FD">
            <w:pPr>
              <w:pStyle w:val="53"/>
              <w:rPr>
                <w:ins w:id="4353" w:author="cmcc-chunxia Guo" w:date="2025-08-11T16:10:12Z"/>
                <w:rFonts w:cs="v5.0.0"/>
              </w:rPr>
            </w:pPr>
            <w:ins w:id="4354" w:author="cmcc-chunxia Guo" w:date="2025-08-11T16:10:12Z">
              <w:r>
                <w:rPr>
                  <w:rFonts w:cs="v5.0.0"/>
                </w:rPr>
                <w:t>-91 dBm</w:t>
              </w:r>
            </w:ins>
          </w:p>
        </w:tc>
        <w:tc>
          <w:tcPr>
            <w:tcW w:w="880" w:type="dxa"/>
            <w:tcBorders>
              <w:top w:val="single" w:color="auto" w:sz="4" w:space="0"/>
              <w:left w:val="single" w:color="auto" w:sz="4" w:space="0"/>
              <w:bottom w:val="single" w:color="auto" w:sz="4" w:space="0"/>
              <w:right w:val="single" w:color="auto" w:sz="4" w:space="0"/>
            </w:tcBorders>
          </w:tcPr>
          <w:p w14:paraId="7AD43581">
            <w:pPr>
              <w:pStyle w:val="53"/>
              <w:rPr>
                <w:ins w:id="4355" w:author="cmcc-chunxia Guo" w:date="2025-08-11T16:10:12Z"/>
                <w:rFonts w:cs="Arial"/>
              </w:rPr>
            </w:pPr>
            <w:ins w:id="4356" w:author="cmcc-chunxia Guo" w:date="2025-08-11T16:10:12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14:paraId="0D5F6C2E">
            <w:pPr>
              <w:pStyle w:val="53"/>
              <w:rPr>
                <w:ins w:id="4357" w:author="cmcc-chunxia Guo" w:date="2025-08-11T16:10:12Z"/>
                <w:rFonts w:cs="Arial"/>
              </w:rPr>
            </w:pPr>
            <w:ins w:id="4358" w:author="cmcc-chunxia Guo" w:date="2025-08-11T16:10:12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14:paraId="57E5DBAF">
            <w:pPr>
              <w:pStyle w:val="53"/>
              <w:rPr>
                <w:ins w:id="4359" w:author="cmcc-chunxia Guo" w:date="2025-08-11T16:10:12Z"/>
                <w:rFonts w:cs="Arial"/>
              </w:rPr>
            </w:pPr>
          </w:p>
        </w:tc>
      </w:tr>
      <w:tr w14:paraId="47641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60"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3463F04F">
            <w:pPr>
              <w:pStyle w:val="53"/>
              <w:rPr>
                <w:ins w:id="4361" w:author="cmcc-chunxia Guo" w:date="2025-08-11T16:10:12Z"/>
              </w:rPr>
            </w:pPr>
            <w:ins w:id="4362" w:author="cmcc-chunxia Guo" w:date="2025-08-11T16:10:12Z">
              <w:r>
                <w:rPr/>
                <w:t>NR Band n93</w:t>
              </w:r>
            </w:ins>
          </w:p>
        </w:tc>
        <w:tc>
          <w:tcPr>
            <w:tcW w:w="1996" w:type="dxa"/>
            <w:tcBorders>
              <w:top w:val="single" w:color="auto" w:sz="4" w:space="0"/>
              <w:left w:val="single" w:color="auto" w:sz="4" w:space="0"/>
              <w:bottom w:val="single" w:color="auto" w:sz="4" w:space="0"/>
              <w:right w:val="single" w:color="auto" w:sz="4" w:space="0"/>
            </w:tcBorders>
          </w:tcPr>
          <w:p w14:paraId="0DEFD627">
            <w:pPr>
              <w:pStyle w:val="53"/>
              <w:rPr>
                <w:ins w:id="4363" w:author="cmcc-chunxia Guo" w:date="2025-08-11T16:10:12Z"/>
                <w:rFonts w:cs="Arial"/>
              </w:rPr>
            </w:pPr>
            <w:ins w:id="4364" w:author="cmcc-chunxia Guo" w:date="2025-08-11T16:10:12Z">
              <w:r>
                <w:rPr>
                  <w:rFonts w:cs="Arial"/>
                </w:rPr>
                <w:t>880 – 915 MHz</w:t>
              </w:r>
            </w:ins>
          </w:p>
        </w:tc>
        <w:tc>
          <w:tcPr>
            <w:tcW w:w="879" w:type="dxa"/>
            <w:tcBorders>
              <w:top w:val="single" w:color="auto" w:sz="4" w:space="0"/>
              <w:left w:val="single" w:color="auto" w:sz="4" w:space="0"/>
              <w:bottom w:val="single" w:color="auto" w:sz="4" w:space="0"/>
              <w:right w:val="single" w:color="auto" w:sz="4" w:space="0"/>
            </w:tcBorders>
          </w:tcPr>
          <w:p w14:paraId="7ADD1782">
            <w:pPr>
              <w:pStyle w:val="53"/>
              <w:rPr>
                <w:ins w:id="4365" w:author="cmcc-chunxia Guo" w:date="2025-08-11T16:10:12Z"/>
                <w:rFonts w:cs="Arial"/>
              </w:rPr>
            </w:pPr>
            <w:ins w:id="4366" w:author="cmcc-chunxia Guo" w:date="2025-08-11T16:10:12Z">
              <w:r>
                <w:rPr>
                  <w:rFonts w:cs="Arial"/>
                  <w:lang w:eastAsia="ja-JP"/>
                </w:rPr>
                <w:t>N/A</w:t>
              </w:r>
            </w:ins>
          </w:p>
        </w:tc>
        <w:tc>
          <w:tcPr>
            <w:tcW w:w="879" w:type="dxa"/>
            <w:tcBorders>
              <w:top w:val="single" w:color="auto" w:sz="4" w:space="0"/>
              <w:left w:val="single" w:color="auto" w:sz="4" w:space="0"/>
              <w:bottom w:val="single" w:color="auto" w:sz="4" w:space="0"/>
              <w:right w:val="single" w:color="auto" w:sz="4" w:space="0"/>
            </w:tcBorders>
          </w:tcPr>
          <w:p w14:paraId="5D8EC345">
            <w:pPr>
              <w:pStyle w:val="53"/>
              <w:rPr>
                <w:ins w:id="4367" w:author="cmcc-chunxia Guo" w:date="2025-08-11T16:10:12Z"/>
                <w:rFonts w:cs="v5.0.0"/>
              </w:rPr>
            </w:pPr>
            <w:ins w:id="4368" w:author="cmcc-chunxia Guo" w:date="2025-08-11T16:10:12Z">
              <w:r>
                <w:rPr>
                  <w:rFonts w:cs="Arial"/>
                  <w:lang w:eastAsia="ja-JP"/>
                </w:rPr>
                <w:t>N/A</w:t>
              </w:r>
            </w:ins>
          </w:p>
        </w:tc>
        <w:tc>
          <w:tcPr>
            <w:tcW w:w="880" w:type="dxa"/>
            <w:tcBorders>
              <w:top w:val="single" w:color="auto" w:sz="4" w:space="0"/>
              <w:left w:val="single" w:color="auto" w:sz="4" w:space="0"/>
              <w:bottom w:val="single" w:color="auto" w:sz="4" w:space="0"/>
              <w:right w:val="single" w:color="auto" w:sz="4" w:space="0"/>
            </w:tcBorders>
          </w:tcPr>
          <w:p w14:paraId="39324CB2">
            <w:pPr>
              <w:pStyle w:val="53"/>
              <w:rPr>
                <w:ins w:id="4369" w:author="cmcc-chunxia Guo" w:date="2025-08-11T16:10:12Z"/>
                <w:rFonts w:cs="Arial"/>
              </w:rPr>
            </w:pPr>
            <w:ins w:id="4370" w:author="cmcc-chunxia Guo" w:date="2025-08-11T16:10:12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14:paraId="4BCCECDE">
            <w:pPr>
              <w:pStyle w:val="53"/>
              <w:rPr>
                <w:ins w:id="4371" w:author="cmcc-chunxia Guo" w:date="2025-08-11T16:10:12Z"/>
                <w:rFonts w:cs="Arial"/>
              </w:rPr>
            </w:pPr>
            <w:ins w:id="4372" w:author="cmcc-chunxia Guo" w:date="2025-08-11T16:10:12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14:paraId="5F66CA3D">
            <w:pPr>
              <w:pStyle w:val="53"/>
              <w:rPr>
                <w:ins w:id="4373" w:author="cmcc-chunxia Guo" w:date="2025-08-11T16:10:12Z"/>
                <w:rFonts w:cs="Arial"/>
              </w:rPr>
            </w:pPr>
          </w:p>
        </w:tc>
      </w:tr>
      <w:tr w14:paraId="7600C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74"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09F9610C">
            <w:pPr>
              <w:pStyle w:val="53"/>
              <w:rPr>
                <w:ins w:id="4375" w:author="cmcc-chunxia Guo" w:date="2025-08-11T16:10:12Z"/>
              </w:rPr>
            </w:pPr>
            <w:ins w:id="4376" w:author="cmcc-chunxia Guo" w:date="2025-08-11T16:10:12Z">
              <w:r>
                <w:rPr/>
                <w:t>NR Band n94</w:t>
              </w:r>
            </w:ins>
          </w:p>
        </w:tc>
        <w:tc>
          <w:tcPr>
            <w:tcW w:w="1996" w:type="dxa"/>
            <w:tcBorders>
              <w:top w:val="single" w:color="auto" w:sz="4" w:space="0"/>
              <w:left w:val="single" w:color="auto" w:sz="4" w:space="0"/>
              <w:bottom w:val="single" w:color="auto" w:sz="4" w:space="0"/>
              <w:right w:val="single" w:color="auto" w:sz="4" w:space="0"/>
            </w:tcBorders>
          </w:tcPr>
          <w:p w14:paraId="1B45922A">
            <w:pPr>
              <w:pStyle w:val="53"/>
              <w:rPr>
                <w:ins w:id="4377" w:author="cmcc-chunxia Guo" w:date="2025-08-11T16:10:12Z"/>
                <w:rFonts w:cs="Arial"/>
              </w:rPr>
            </w:pPr>
            <w:ins w:id="4378" w:author="cmcc-chunxia Guo" w:date="2025-08-11T16:10:12Z">
              <w:r>
                <w:rPr>
                  <w:rFonts w:cs="Arial"/>
                </w:rPr>
                <w:t>880 – 915 MHz</w:t>
              </w:r>
            </w:ins>
          </w:p>
        </w:tc>
        <w:tc>
          <w:tcPr>
            <w:tcW w:w="879" w:type="dxa"/>
            <w:tcBorders>
              <w:top w:val="single" w:color="auto" w:sz="4" w:space="0"/>
              <w:left w:val="single" w:color="auto" w:sz="4" w:space="0"/>
              <w:bottom w:val="single" w:color="auto" w:sz="4" w:space="0"/>
              <w:right w:val="single" w:color="auto" w:sz="4" w:space="0"/>
            </w:tcBorders>
          </w:tcPr>
          <w:p w14:paraId="2E325EE2">
            <w:pPr>
              <w:pStyle w:val="53"/>
              <w:rPr>
                <w:ins w:id="4379" w:author="cmcc-chunxia Guo" w:date="2025-08-11T16:10:12Z"/>
                <w:rFonts w:cs="Arial"/>
              </w:rPr>
            </w:pPr>
            <w:ins w:id="4380" w:author="cmcc-chunxia Guo" w:date="2025-08-11T16:10:12Z">
              <w:r>
                <w:rPr>
                  <w:rFonts w:cs="Arial"/>
                </w:rPr>
                <w:t>-96 dBm</w:t>
              </w:r>
            </w:ins>
          </w:p>
        </w:tc>
        <w:tc>
          <w:tcPr>
            <w:tcW w:w="879" w:type="dxa"/>
            <w:tcBorders>
              <w:top w:val="single" w:color="auto" w:sz="4" w:space="0"/>
              <w:left w:val="single" w:color="auto" w:sz="4" w:space="0"/>
              <w:bottom w:val="single" w:color="auto" w:sz="4" w:space="0"/>
              <w:right w:val="single" w:color="auto" w:sz="4" w:space="0"/>
            </w:tcBorders>
          </w:tcPr>
          <w:p w14:paraId="1EA9EADF">
            <w:pPr>
              <w:pStyle w:val="53"/>
              <w:rPr>
                <w:ins w:id="4381" w:author="cmcc-chunxia Guo" w:date="2025-08-11T16:10:12Z"/>
                <w:rFonts w:cs="v5.0.0"/>
              </w:rPr>
            </w:pPr>
            <w:ins w:id="4382" w:author="cmcc-chunxia Guo" w:date="2025-08-11T16:10:12Z">
              <w:r>
                <w:rPr>
                  <w:rFonts w:cs="v5.0.0"/>
                </w:rPr>
                <w:t>-91 dBm</w:t>
              </w:r>
            </w:ins>
          </w:p>
        </w:tc>
        <w:tc>
          <w:tcPr>
            <w:tcW w:w="880" w:type="dxa"/>
            <w:tcBorders>
              <w:top w:val="single" w:color="auto" w:sz="4" w:space="0"/>
              <w:left w:val="single" w:color="auto" w:sz="4" w:space="0"/>
              <w:bottom w:val="single" w:color="auto" w:sz="4" w:space="0"/>
              <w:right w:val="single" w:color="auto" w:sz="4" w:space="0"/>
            </w:tcBorders>
          </w:tcPr>
          <w:p w14:paraId="34F98F56">
            <w:pPr>
              <w:pStyle w:val="53"/>
              <w:rPr>
                <w:ins w:id="4383" w:author="cmcc-chunxia Guo" w:date="2025-08-11T16:10:12Z"/>
                <w:rFonts w:cs="Arial"/>
              </w:rPr>
            </w:pPr>
            <w:ins w:id="4384" w:author="cmcc-chunxia Guo" w:date="2025-08-11T16:10:12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14:paraId="4E454C8B">
            <w:pPr>
              <w:pStyle w:val="53"/>
              <w:rPr>
                <w:ins w:id="4385" w:author="cmcc-chunxia Guo" w:date="2025-08-11T16:10:12Z"/>
                <w:rFonts w:cs="Arial"/>
              </w:rPr>
            </w:pPr>
            <w:ins w:id="4386" w:author="cmcc-chunxia Guo" w:date="2025-08-11T16:10:12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14:paraId="2862F780">
            <w:pPr>
              <w:pStyle w:val="53"/>
              <w:rPr>
                <w:ins w:id="4387" w:author="cmcc-chunxia Guo" w:date="2025-08-11T16:10:12Z"/>
                <w:rFonts w:cs="Arial"/>
              </w:rPr>
            </w:pPr>
          </w:p>
        </w:tc>
      </w:tr>
      <w:tr w14:paraId="7290C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88"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2D8A38FA">
            <w:pPr>
              <w:pStyle w:val="53"/>
              <w:rPr>
                <w:ins w:id="4389" w:author="cmcc-chunxia Guo" w:date="2025-08-11T16:10:12Z"/>
              </w:rPr>
            </w:pPr>
            <w:ins w:id="4390" w:author="cmcc-chunxia Guo" w:date="2025-08-11T16:10:12Z">
              <w:r>
                <w:rPr/>
                <w:t>NR Band n95</w:t>
              </w:r>
            </w:ins>
          </w:p>
        </w:tc>
        <w:tc>
          <w:tcPr>
            <w:tcW w:w="1996" w:type="dxa"/>
            <w:tcBorders>
              <w:top w:val="single" w:color="auto" w:sz="4" w:space="0"/>
              <w:left w:val="single" w:color="auto" w:sz="4" w:space="0"/>
              <w:bottom w:val="single" w:color="auto" w:sz="4" w:space="0"/>
              <w:right w:val="single" w:color="auto" w:sz="4" w:space="0"/>
            </w:tcBorders>
          </w:tcPr>
          <w:p w14:paraId="2C00FB31">
            <w:pPr>
              <w:pStyle w:val="53"/>
              <w:rPr>
                <w:ins w:id="4391" w:author="cmcc-chunxia Guo" w:date="2025-08-11T16:10:12Z"/>
                <w:rFonts w:cs="Arial"/>
              </w:rPr>
            </w:pPr>
            <w:ins w:id="4392" w:author="cmcc-chunxia Guo" w:date="2025-08-11T16:10:12Z">
              <w:r>
                <w:rPr>
                  <w:rFonts w:cs="Arial"/>
                </w:rPr>
                <w:t>2010 – 2025 MHz</w:t>
              </w:r>
            </w:ins>
          </w:p>
        </w:tc>
        <w:tc>
          <w:tcPr>
            <w:tcW w:w="879" w:type="dxa"/>
            <w:tcBorders>
              <w:top w:val="single" w:color="auto" w:sz="4" w:space="0"/>
              <w:left w:val="single" w:color="auto" w:sz="4" w:space="0"/>
              <w:bottom w:val="single" w:color="auto" w:sz="4" w:space="0"/>
              <w:right w:val="single" w:color="auto" w:sz="4" w:space="0"/>
            </w:tcBorders>
          </w:tcPr>
          <w:p w14:paraId="4514779E">
            <w:pPr>
              <w:pStyle w:val="53"/>
              <w:rPr>
                <w:ins w:id="4393" w:author="cmcc-chunxia Guo" w:date="2025-08-11T16:10:12Z"/>
                <w:rFonts w:cs="Arial"/>
              </w:rPr>
            </w:pPr>
            <w:ins w:id="4394" w:author="cmcc-chunxia Guo" w:date="2025-08-11T16:10:12Z">
              <w:r>
                <w:rPr>
                  <w:rFonts w:cs="Arial"/>
                </w:rPr>
                <w:t>-96 dBm</w:t>
              </w:r>
            </w:ins>
          </w:p>
        </w:tc>
        <w:tc>
          <w:tcPr>
            <w:tcW w:w="879" w:type="dxa"/>
            <w:tcBorders>
              <w:top w:val="single" w:color="auto" w:sz="4" w:space="0"/>
              <w:left w:val="single" w:color="auto" w:sz="4" w:space="0"/>
              <w:bottom w:val="single" w:color="auto" w:sz="4" w:space="0"/>
              <w:right w:val="single" w:color="auto" w:sz="4" w:space="0"/>
            </w:tcBorders>
          </w:tcPr>
          <w:p w14:paraId="2F81A03A">
            <w:pPr>
              <w:pStyle w:val="53"/>
              <w:rPr>
                <w:ins w:id="4395" w:author="cmcc-chunxia Guo" w:date="2025-08-11T16:10:12Z"/>
                <w:rFonts w:cs="v5.0.0"/>
              </w:rPr>
            </w:pPr>
            <w:ins w:id="4396" w:author="cmcc-chunxia Guo" w:date="2025-08-11T16:10:12Z">
              <w:r>
                <w:rPr>
                  <w:rFonts w:cs="v5.0.0"/>
                </w:rPr>
                <w:t>-91 dBm</w:t>
              </w:r>
            </w:ins>
          </w:p>
        </w:tc>
        <w:tc>
          <w:tcPr>
            <w:tcW w:w="880" w:type="dxa"/>
            <w:tcBorders>
              <w:top w:val="single" w:color="auto" w:sz="4" w:space="0"/>
              <w:left w:val="single" w:color="auto" w:sz="4" w:space="0"/>
              <w:bottom w:val="single" w:color="auto" w:sz="4" w:space="0"/>
              <w:right w:val="single" w:color="auto" w:sz="4" w:space="0"/>
            </w:tcBorders>
          </w:tcPr>
          <w:p w14:paraId="6C1DF0E0">
            <w:pPr>
              <w:pStyle w:val="53"/>
              <w:rPr>
                <w:ins w:id="4397" w:author="cmcc-chunxia Guo" w:date="2025-08-11T16:10:12Z"/>
                <w:rFonts w:cs="Arial"/>
              </w:rPr>
            </w:pPr>
            <w:ins w:id="4398" w:author="cmcc-chunxia Guo" w:date="2025-08-11T16:10:12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14:paraId="784BD105">
            <w:pPr>
              <w:pStyle w:val="53"/>
              <w:rPr>
                <w:ins w:id="4399" w:author="cmcc-chunxia Guo" w:date="2025-08-11T16:10:12Z"/>
                <w:rFonts w:cs="Arial"/>
              </w:rPr>
            </w:pPr>
            <w:ins w:id="4400" w:author="cmcc-chunxia Guo" w:date="2025-08-11T16:10:12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14:paraId="54D90FE8">
            <w:pPr>
              <w:pStyle w:val="53"/>
              <w:rPr>
                <w:ins w:id="4401" w:author="cmcc-chunxia Guo" w:date="2025-08-11T16:10:12Z"/>
                <w:rFonts w:cs="Arial"/>
              </w:rPr>
            </w:pPr>
          </w:p>
        </w:tc>
      </w:tr>
      <w:tr w14:paraId="685AF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02"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6C91B5AB">
            <w:pPr>
              <w:pStyle w:val="53"/>
              <w:rPr>
                <w:ins w:id="4403" w:author="cmcc-chunxia Guo" w:date="2025-08-11T16:10:12Z"/>
              </w:rPr>
            </w:pPr>
            <w:ins w:id="4404" w:author="cmcc-chunxia Guo" w:date="2025-08-11T16:10:12Z">
              <w:r>
                <w:rPr/>
                <w:t>NR Band n96</w:t>
              </w:r>
            </w:ins>
          </w:p>
        </w:tc>
        <w:tc>
          <w:tcPr>
            <w:tcW w:w="1996" w:type="dxa"/>
            <w:tcBorders>
              <w:top w:val="single" w:color="auto" w:sz="4" w:space="0"/>
              <w:left w:val="single" w:color="auto" w:sz="4" w:space="0"/>
              <w:bottom w:val="single" w:color="auto" w:sz="4" w:space="0"/>
              <w:right w:val="single" w:color="auto" w:sz="4" w:space="0"/>
            </w:tcBorders>
          </w:tcPr>
          <w:p w14:paraId="429D16DA">
            <w:pPr>
              <w:pStyle w:val="53"/>
              <w:rPr>
                <w:ins w:id="4405" w:author="cmcc-chunxia Guo" w:date="2025-08-11T16:10:12Z"/>
                <w:rFonts w:cs="Arial"/>
              </w:rPr>
            </w:pPr>
            <w:ins w:id="4406" w:author="cmcc-chunxia Guo" w:date="2025-08-11T16:10:12Z">
              <w:r>
                <w:rPr>
                  <w:rFonts w:cs="Arial"/>
                </w:rPr>
                <w:t>5925 – 7125 MHz</w:t>
              </w:r>
            </w:ins>
          </w:p>
        </w:tc>
        <w:tc>
          <w:tcPr>
            <w:tcW w:w="879" w:type="dxa"/>
            <w:tcBorders>
              <w:top w:val="single" w:color="auto" w:sz="4" w:space="0"/>
              <w:left w:val="single" w:color="auto" w:sz="4" w:space="0"/>
              <w:bottom w:val="single" w:color="auto" w:sz="4" w:space="0"/>
              <w:right w:val="single" w:color="auto" w:sz="4" w:space="0"/>
            </w:tcBorders>
          </w:tcPr>
          <w:p w14:paraId="55F4140F">
            <w:pPr>
              <w:pStyle w:val="53"/>
              <w:rPr>
                <w:ins w:id="4407" w:author="cmcc-chunxia Guo" w:date="2025-08-11T16:10:12Z"/>
                <w:rFonts w:cs="Arial"/>
              </w:rPr>
            </w:pPr>
            <w:ins w:id="4408" w:author="cmcc-chunxia Guo" w:date="2025-08-11T16:10:12Z">
              <w:r>
                <w:rPr>
                  <w:rFonts w:cs="Arial"/>
                  <w:lang w:eastAsia="ja-JP"/>
                </w:rPr>
                <w:t>N/A</w:t>
              </w:r>
            </w:ins>
          </w:p>
        </w:tc>
        <w:tc>
          <w:tcPr>
            <w:tcW w:w="879" w:type="dxa"/>
            <w:tcBorders>
              <w:top w:val="single" w:color="auto" w:sz="4" w:space="0"/>
              <w:left w:val="single" w:color="auto" w:sz="4" w:space="0"/>
              <w:bottom w:val="single" w:color="auto" w:sz="4" w:space="0"/>
              <w:right w:val="single" w:color="auto" w:sz="4" w:space="0"/>
            </w:tcBorders>
          </w:tcPr>
          <w:p w14:paraId="5A92EF7A">
            <w:pPr>
              <w:pStyle w:val="53"/>
              <w:rPr>
                <w:ins w:id="4409" w:author="cmcc-chunxia Guo" w:date="2025-08-11T16:10:12Z"/>
                <w:rFonts w:cs="v5.0.0"/>
              </w:rPr>
            </w:pPr>
            <w:ins w:id="4410" w:author="cmcc-chunxia Guo" w:date="2025-08-11T16:10:12Z">
              <w:r>
                <w:rPr>
                  <w:rFonts w:cs="v5.0.0"/>
                </w:rPr>
                <w:t>-90 dBm</w:t>
              </w:r>
            </w:ins>
          </w:p>
        </w:tc>
        <w:tc>
          <w:tcPr>
            <w:tcW w:w="880" w:type="dxa"/>
            <w:tcBorders>
              <w:top w:val="single" w:color="auto" w:sz="4" w:space="0"/>
              <w:left w:val="single" w:color="auto" w:sz="4" w:space="0"/>
              <w:bottom w:val="single" w:color="auto" w:sz="4" w:space="0"/>
              <w:right w:val="single" w:color="auto" w:sz="4" w:space="0"/>
            </w:tcBorders>
          </w:tcPr>
          <w:p w14:paraId="594D62BB">
            <w:pPr>
              <w:pStyle w:val="53"/>
              <w:rPr>
                <w:ins w:id="4411" w:author="cmcc-chunxia Guo" w:date="2025-08-11T16:10:12Z"/>
                <w:rFonts w:cs="Arial"/>
              </w:rPr>
            </w:pPr>
            <w:ins w:id="4412" w:author="cmcc-chunxia Guo" w:date="2025-08-11T16:10:12Z">
              <w:r>
                <w:rPr>
                  <w:rFonts w:cs="Arial"/>
                </w:rPr>
                <w:t>-87 dBm</w:t>
              </w:r>
            </w:ins>
          </w:p>
        </w:tc>
        <w:tc>
          <w:tcPr>
            <w:tcW w:w="1414" w:type="dxa"/>
            <w:tcBorders>
              <w:top w:val="single" w:color="auto" w:sz="4" w:space="0"/>
              <w:left w:val="single" w:color="auto" w:sz="4" w:space="0"/>
              <w:bottom w:val="single" w:color="auto" w:sz="4" w:space="0"/>
              <w:right w:val="single" w:color="auto" w:sz="4" w:space="0"/>
            </w:tcBorders>
          </w:tcPr>
          <w:p w14:paraId="3BAD2C2F">
            <w:pPr>
              <w:pStyle w:val="53"/>
              <w:rPr>
                <w:ins w:id="4413" w:author="cmcc-chunxia Guo" w:date="2025-08-11T16:10:12Z"/>
                <w:rFonts w:cs="Arial"/>
              </w:rPr>
            </w:pPr>
            <w:ins w:id="4414" w:author="cmcc-chunxia Guo" w:date="2025-08-11T16:10:12Z">
              <w:r>
                <w:rPr>
                  <w:rFonts w:cs="Arial"/>
                  <w:lang w:eastAsia="ja-JP"/>
                </w:rPr>
                <w:t>100 kHz</w:t>
              </w:r>
            </w:ins>
          </w:p>
        </w:tc>
        <w:tc>
          <w:tcPr>
            <w:tcW w:w="1606" w:type="dxa"/>
            <w:tcBorders>
              <w:top w:val="single" w:color="auto" w:sz="4" w:space="0"/>
              <w:left w:val="single" w:color="auto" w:sz="4" w:space="0"/>
              <w:bottom w:val="single" w:color="auto" w:sz="4" w:space="0"/>
              <w:right w:val="single" w:color="auto" w:sz="4" w:space="0"/>
            </w:tcBorders>
          </w:tcPr>
          <w:p w14:paraId="4876CD89">
            <w:pPr>
              <w:pStyle w:val="53"/>
              <w:spacing w:line="256" w:lineRule="auto"/>
              <w:rPr>
                <w:ins w:id="4415" w:author="cmcc-chunxia Guo" w:date="2025-08-11T16:10:12Z"/>
                <w:rFonts w:cs="Arial"/>
              </w:rPr>
            </w:pPr>
            <w:ins w:id="4416" w:author="cmcc-chunxia Guo" w:date="2025-08-11T16:10:12Z">
              <w:r>
                <w:rPr>
                  <w:rFonts w:cs="Arial"/>
                </w:rPr>
                <w:t xml:space="preserve">This is not applicable to BS operating in Band n46, </w:t>
              </w:r>
            </w:ins>
          </w:p>
          <w:p w14:paraId="52A4BB7D">
            <w:pPr>
              <w:pStyle w:val="53"/>
              <w:rPr>
                <w:ins w:id="4417" w:author="cmcc-chunxia Guo" w:date="2025-08-11T16:10:12Z"/>
                <w:rFonts w:cs="Arial"/>
              </w:rPr>
            </w:pPr>
            <w:ins w:id="4418" w:author="cmcc-chunxia Guo" w:date="2025-08-11T16:10:12Z">
              <w:r>
                <w:rPr>
                  <w:rFonts w:cs="Arial"/>
                </w:rPr>
                <w:t>n96</w:t>
              </w:r>
            </w:ins>
            <w:ins w:id="4419" w:author="cmcc-chunxia Guo" w:date="2025-08-11T16:10:12Z">
              <w:r>
                <w:rPr>
                  <w:rFonts w:eastAsia="宋体" w:cs="Arial"/>
                  <w:lang w:val="en-US" w:eastAsia="zh-CN"/>
                </w:rPr>
                <w:t>,</w:t>
              </w:r>
            </w:ins>
            <w:ins w:id="4420" w:author="cmcc-chunxia Guo" w:date="2025-08-11T16:10:12Z">
              <w:r>
                <w:rPr>
                  <w:rFonts w:cs="Arial"/>
                </w:rPr>
                <w:t xml:space="preserve"> n102</w:t>
              </w:r>
            </w:ins>
            <w:ins w:id="4421" w:author="cmcc-chunxia Guo" w:date="2025-08-11T16:10:12Z">
              <w:r>
                <w:rPr>
                  <w:rFonts w:eastAsia="宋体" w:cs="Arial"/>
                  <w:lang w:val="en-US" w:eastAsia="zh-CN"/>
                </w:rPr>
                <w:t xml:space="preserve"> or n104</w:t>
              </w:r>
            </w:ins>
          </w:p>
        </w:tc>
      </w:tr>
      <w:tr w14:paraId="0270C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22"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04222FD7">
            <w:pPr>
              <w:pStyle w:val="53"/>
              <w:rPr>
                <w:ins w:id="4423" w:author="cmcc-chunxia Guo" w:date="2025-08-11T16:10:12Z"/>
              </w:rPr>
            </w:pPr>
            <w:ins w:id="4424" w:author="cmcc-chunxia Guo" w:date="2025-08-11T16:10:12Z">
              <w:r>
                <w:rPr/>
                <w:t>NR Band n9</w:t>
              </w:r>
            </w:ins>
            <w:ins w:id="4425" w:author="cmcc-chunxia Guo" w:date="2025-08-11T16:10:12Z">
              <w:r>
                <w:rPr>
                  <w:rFonts w:hint="eastAsia"/>
                  <w:lang w:eastAsia="zh-CN"/>
                </w:rPr>
                <w:t>7</w:t>
              </w:r>
            </w:ins>
          </w:p>
        </w:tc>
        <w:tc>
          <w:tcPr>
            <w:tcW w:w="1996" w:type="dxa"/>
            <w:tcBorders>
              <w:top w:val="single" w:color="auto" w:sz="4" w:space="0"/>
              <w:left w:val="single" w:color="auto" w:sz="4" w:space="0"/>
              <w:bottom w:val="single" w:color="auto" w:sz="4" w:space="0"/>
              <w:right w:val="single" w:color="auto" w:sz="4" w:space="0"/>
            </w:tcBorders>
          </w:tcPr>
          <w:p w14:paraId="05C85C91">
            <w:pPr>
              <w:pStyle w:val="53"/>
              <w:rPr>
                <w:ins w:id="4426" w:author="cmcc-chunxia Guo" w:date="2025-08-11T16:10:12Z"/>
                <w:rFonts w:cs="Arial"/>
                <w:lang w:eastAsia="zh-CN"/>
              </w:rPr>
            </w:pPr>
            <w:ins w:id="4427" w:author="cmcc-chunxia Guo" w:date="2025-08-11T16:10:12Z">
              <w:r>
                <w:rPr>
                  <w:rFonts w:cs="Arial"/>
                  <w:lang w:eastAsia="zh-CN"/>
                </w:rPr>
                <w:t>2300</w:t>
              </w:r>
            </w:ins>
            <w:ins w:id="4428" w:author="cmcc-chunxia Guo" w:date="2025-08-11T16:10:12Z">
              <w:r>
                <w:rPr>
                  <w:rFonts w:cs="Arial"/>
                </w:rPr>
                <w:t xml:space="preserve"> – </w:t>
              </w:r>
            </w:ins>
            <w:ins w:id="4429" w:author="cmcc-chunxia Guo" w:date="2025-08-11T16:10:12Z">
              <w:r>
                <w:rPr>
                  <w:rFonts w:cs="Arial"/>
                  <w:lang w:eastAsia="zh-CN"/>
                </w:rPr>
                <w:t>2400MHz</w:t>
              </w:r>
            </w:ins>
          </w:p>
        </w:tc>
        <w:tc>
          <w:tcPr>
            <w:tcW w:w="879" w:type="dxa"/>
            <w:tcBorders>
              <w:top w:val="single" w:color="auto" w:sz="4" w:space="0"/>
              <w:left w:val="single" w:color="auto" w:sz="4" w:space="0"/>
              <w:bottom w:val="single" w:color="auto" w:sz="4" w:space="0"/>
              <w:right w:val="single" w:color="auto" w:sz="4" w:space="0"/>
            </w:tcBorders>
          </w:tcPr>
          <w:p w14:paraId="053606E9">
            <w:pPr>
              <w:pStyle w:val="53"/>
              <w:rPr>
                <w:ins w:id="4430" w:author="cmcc-chunxia Guo" w:date="2025-08-11T16:10:12Z"/>
                <w:rFonts w:cs="Arial"/>
              </w:rPr>
            </w:pPr>
            <w:ins w:id="4431" w:author="cmcc-chunxia Guo" w:date="2025-08-11T16:10:12Z">
              <w:r>
                <w:rPr>
                  <w:rFonts w:cs="Arial"/>
                </w:rPr>
                <w:t>-</w:t>
              </w:r>
            </w:ins>
            <w:ins w:id="4432" w:author="cmcc-chunxia Guo" w:date="2025-08-11T16:10:12Z">
              <w:r>
                <w:rPr>
                  <w:rFonts w:cs="Arial"/>
                  <w:lang w:eastAsia="zh-CN"/>
                </w:rPr>
                <w:t xml:space="preserve">96 </w:t>
              </w:r>
            </w:ins>
            <w:ins w:id="4433" w:author="cmcc-chunxia Guo" w:date="2025-08-11T16:10:12Z">
              <w:r>
                <w:rPr>
                  <w:rFonts w:cs="Arial"/>
                </w:rPr>
                <w:t>dBm</w:t>
              </w:r>
            </w:ins>
          </w:p>
        </w:tc>
        <w:tc>
          <w:tcPr>
            <w:tcW w:w="879" w:type="dxa"/>
            <w:tcBorders>
              <w:top w:val="single" w:color="auto" w:sz="4" w:space="0"/>
              <w:left w:val="single" w:color="auto" w:sz="4" w:space="0"/>
              <w:bottom w:val="single" w:color="auto" w:sz="4" w:space="0"/>
              <w:right w:val="single" w:color="auto" w:sz="4" w:space="0"/>
            </w:tcBorders>
          </w:tcPr>
          <w:p w14:paraId="1CECE6D8">
            <w:pPr>
              <w:pStyle w:val="53"/>
              <w:rPr>
                <w:ins w:id="4434" w:author="cmcc-chunxia Guo" w:date="2025-08-11T16:10:12Z"/>
                <w:rFonts w:cs="v5.0.0"/>
              </w:rPr>
            </w:pPr>
            <w:ins w:id="4435" w:author="cmcc-chunxia Guo" w:date="2025-08-11T16:10:12Z">
              <w:r>
                <w:rPr>
                  <w:rFonts w:cs="v5.0.0"/>
                </w:rPr>
                <w:t>-91 dBm</w:t>
              </w:r>
            </w:ins>
          </w:p>
        </w:tc>
        <w:tc>
          <w:tcPr>
            <w:tcW w:w="880" w:type="dxa"/>
            <w:tcBorders>
              <w:top w:val="single" w:color="auto" w:sz="4" w:space="0"/>
              <w:left w:val="single" w:color="auto" w:sz="4" w:space="0"/>
              <w:bottom w:val="single" w:color="auto" w:sz="4" w:space="0"/>
              <w:right w:val="single" w:color="auto" w:sz="4" w:space="0"/>
            </w:tcBorders>
          </w:tcPr>
          <w:p w14:paraId="6F0352C2">
            <w:pPr>
              <w:pStyle w:val="53"/>
              <w:rPr>
                <w:ins w:id="4436" w:author="cmcc-chunxia Guo" w:date="2025-08-11T16:10:12Z"/>
                <w:rFonts w:cs="Arial"/>
              </w:rPr>
            </w:pPr>
            <w:ins w:id="4437" w:author="cmcc-chunxia Guo" w:date="2025-08-11T16:10:12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14:paraId="3A74CBE5">
            <w:pPr>
              <w:pStyle w:val="53"/>
              <w:rPr>
                <w:ins w:id="4438" w:author="cmcc-chunxia Guo" w:date="2025-08-11T16:10:12Z"/>
                <w:rFonts w:cs="Arial"/>
              </w:rPr>
            </w:pPr>
            <w:ins w:id="4439" w:author="cmcc-chunxia Guo" w:date="2025-08-11T16:10:12Z">
              <w:r>
                <w:rPr>
                  <w:rFonts w:cs="Arial"/>
                </w:rPr>
                <w:t>1</w:t>
              </w:r>
            </w:ins>
            <w:ins w:id="4440" w:author="cmcc-chunxia Guo" w:date="2025-08-11T16:10:12Z">
              <w:r>
                <w:rPr>
                  <w:rFonts w:cs="Arial"/>
                  <w:lang w:eastAsia="zh-CN"/>
                </w:rPr>
                <w:t>00</w:t>
              </w:r>
            </w:ins>
            <w:ins w:id="4441" w:author="cmcc-chunxia Guo" w:date="2025-08-11T16:10:12Z">
              <w:r>
                <w:rPr>
                  <w:rFonts w:cs="Arial"/>
                </w:rPr>
                <w:t xml:space="preserve"> </w:t>
              </w:r>
            </w:ins>
            <w:ins w:id="4442" w:author="cmcc-chunxia Guo" w:date="2025-08-11T16:10:12Z">
              <w:r>
                <w:rPr>
                  <w:rFonts w:cs="Arial"/>
                  <w:lang w:eastAsia="zh-CN"/>
                </w:rPr>
                <w:t>k</w:t>
              </w:r>
            </w:ins>
            <w:ins w:id="4443" w:author="cmcc-chunxia Guo" w:date="2025-08-11T16:10:12Z">
              <w:r>
                <w:rPr>
                  <w:rFonts w:cs="Arial"/>
                </w:rPr>
                <w:t>Hz</w:t>
              </w:r>
            </w:ins>
          </w:p>
        </w:tc>
        <w:tc>
          <w:tcPr>
            <w:tcW w:w="1606" w:type="dxa"/>
            <w:tcBorders>
              <w:top w:val="single" w:color="auto" w:sz="4" w:space="0"/>
              <w:left w:val="single" w:color="auto" w:sz="4" w:space="0"/>
              <w:bottom w:val="single" w:color="auto" w:sz="4" w:space="0"/>
              <w:right w:val="single" w:color="auto" w:sz="4" w:space="0"/>
            </w:tcBorders>
          </w:tcPr>
          <w:p w14:paraId="159AAFEF">
            <w:pPr>
              <w:pStyle w:val="53"/>
              <w:rPr>
                <w:ins w:id="4444" w:author="cmcc-chunxia Guo" w:date="2025-08-11T16:10:12Z"/>
                <w:rFonts w:cs="Arial"/>
              </w:rPr>
            </w:pPr>
          </w:p>
        </w:tc>
      </w:tr>
      <w:tr w14:paraId="1E6B5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45"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3572A557">
            <w:pPr>
              <w:pStyle w:val="53"/>
              <w:rPr>
                <w:ins w:id="4446" w:author="cmcc-chunxia Guo" w:date="2025-08-11T16:10:12Z"/>
              </w:rPr>
            </w:pPr>
            <w:ins w:id="4447" w:author="cmcc-chunxia Guo" w:date="2025-08-11T16:10:12Z">
              <w:r>
                <w:rPr/>
                <w:t>NR Band n9</w:t>
              </w:r>
            </w:ins>
            <w:ins w:id="4448" w:author="cmcc-chunxia Guo" w:date="2025-08-11T16:10:12Z">
              <w:r>
                <w:rPr>
                  <w:rFonts w:hint="eastAsia"/>
                  <w:lang w:eastAsia="zh-CN"/>
                </w:rPr>
                <w:t>8</w:t>
              </w:r>
            </w:ins>
          </w:p>
        </w:tc>
        <w:tc>
          <w:tcPr>
            <w:tcW w:w="1996" w:type="dxa"/>
            <w:tcBorders>
              <w:top w:val="single" w:color="auto" w:sz="4" w:space="0"/>
              <w:left w:val="single" w:color="auto" w:sz="4" w:space="0"/>
              <w:bottom w:val="single" w:color="auto" w:sz="4" w:space="0"/>
              <w:right w:val="single" w:color="auto" w:sz="4" w:space="0"/>
            </w:tcBorders>
          </w:tcPr>
          <w:p w14:paraId="57A209C6">
            <w:pPr>
              <w:pStyle w:val="53"/>
              <w:rPr>
                <w:ins w:id="4449" w:author="cmcc-chunxia Guo" w:date="2025-08-11T16:10:12Z"/>
                <w:rFonts w:cs="Arial"/>
              </w:rPr>
            </w:pPr>
            <w:ins w:id="4450" w:author="cmcc-chunxia Guo" w:date="2025-08-11T16:10:12Z">
              <w:r>
                <w:rPr>
                  <w:rFonts w:cs="Arial"/>
                  <w:lang w:eastAsia="zh-CN"/>
                </w:rPr>
                <w:t>1880</w:t>
              </w:r>
            </w:ins>
            <w:ins w:id="4451" w:author="cmcc-chunxia Guo" w:date="2025-08-11T16:10:12Z">
              <w:r>
                <w:rPr>
                  <w:rFonts w:cs="Arial"/>
                </w:rPr>
                <w:t xml:space="preserve"> – </w:t>
              </w:r>
            </w:ins>
            <w:ins w:id="4452" w:author="cmcc-chunxia Guo" w:date="2025-08-11T16:10:12Z">
              <w:r>
                <w:rPr>
                  <w:rFonts w:cs="Arial"/>
                  <w:lang w:eastAsia="zh-CN"/>
                </w:rPr>
                <w:t>1920MHz</w:t>
              </w:r>
            </w:ins>
          </w:p>
        </w:tc>
        <w:tc>
          <w:tcPr>
            <w:tcW w:w="879" w:type="dxa"/>
            <w:tcBorders>
              <w:top w:val="single" w:color="auto" w:sz="4" w:space="0"/>
              <w:left w:val="single" w:color="auto" w:sz="4" w:space="0"/>
              <w:bottom w:val="single" w:color="auto" w:sz="4" w:space="0"/>
              <w:right w:val="single" w:color="auto" w:sz="4" w:space="0"/>
            </w:tcBorders>
          </w:tcPr>
          <w:p w14:paraId="56A37C4F">
            <w:pPr>
              <w:pStyle w:val="53"/>
              <w:rPr>
                <w:ins w:id="4453" w:author="cmcc-chunxia Guo" w:date="2025-08-11T16:10:12Z"/>
                <w:rFonts w:cs="Arial"/>
                <w:lang w:eastAsia="ja-JP"/>
              </w:rPr>
            </w:pPr>
            <w:ins w:id="4454" w:author="cmcc-chunxia Guo" w:date="2025-08-11T16:10:12Z">
              <w:r>
                <w:rPr>
                  <w:rFonts w:cs="Arial"/>
                </w:rPr>
                <w:t>-</w:t>
              </w:r>
            </w:ins>
            <w:ins w:id="4455" w:author="cmcc-chunxia Guo" w:date="2025-08-11T16:10:12Z">
              <w:r>
                <w:rPr>
                  <w:rFonts w:cs="Arial"/>
                  <w:lang w:eastAsia="zh-CN"/>
                </w:rPr>
                <w:t xml:space="preserve">96 </w:t>
              </w:r>
            </w:ins>
            <w:ins w:id="4456" w:author="cmcc-chunxia Guo" w:date="2025-08-11T16:10:12Z">
              <w:r>
                <w:rPr>
                  <w:rFonts w:cs="Arial"/>
                </w:rPr>
                <w:t>dBm</w:t>
              </w:r>
            </w:ins>
          </w:p>
        </w:tc>
        <w:tc>
          <w:tcPr>
            <w:tcW w:w="879" w:type="dxa"/>
            <w:tcBorders>
              <w:top w:val="single" w:color="auto" w:sz="4" w:space="0"/>
              <w:left w:val="single" w:color="auto" w:sz="4" w:space="0"/>
              <w:bottom w:val="single" w:color="auto" w:sz="4" w:space="0"/>
              <w:right w:val="single" w:color="auto" w:sz="4" w:space="0"/>
            </w:tcBorders>
          </w:tcPr>
          <w:p w14:paraId="66FE24D1">
            <w:pPr>
              <w:pStyle w:val="53"/>
              <w:rPr>
                <w:ins w:id="4457" w:author="cmcc-chunxia Guo" w:date="2025-08-11T16:10:12Z"/>
                <w:rFonts w:cs="v5.0.0"/>
              </w:rPr>
            </w:pPr>
            <w:ins w:id="4458" w:author="cmcc-chunxia Guo" w:date="2025-08-11T16:10:12Z">
              <w:r>
                <w:rPr>
                  <w:rFonts w:cs="v5.0.0"/>
                </w:rPr>
                <w:t>-91 dBm</w:t>
              </w:r>
            </w:ins>
          </w:p>
        </w:tc>
        <w:tc>
          <w:tcPr>
            <w:tcW w:w="880" w:type="dxa"/>
            <w:tcBorders>
              <w:top w:val="single" w:color="auto" w:sz="4" w:space="0"/>
              <w:left w:val="single" w:color="auto" w:sz="4" w:space="0"/>
              <w:bottom w:val="single" w:color="auto" w:sz="4" w:space="0"/>
              <w:right w:val="single" w:color="auto" w:sz="4" w:space="0"/>
            </w:tcBorders>
          </w:tcPr>
          <w:p w14:paraId="2832C66B">
            <w:pPr>
              <w:pStyle w:val="53"/>
              <w:rPr>
                <w:ins w:id="4459" w:author="cmcc-chunxia Guo" w:date="2025-08-11T16:10:12Z"/>
                <w:rFonts w:cs="Arial"/>
              </w:rPr>
            </w:pPr>
            <w:ins w:id="4460" w:author="cmcc-chunxia Guo" w:date="2025-08-11T16:10:12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14:paraId="19BE7D7A">
            <w:pPr>
              <w:pStyle w:val="53"/>
              <w:rPr>
                <w:ins w:id="4461" w:author="cmcc-chunxia Guo" w:date="2025-08-11T16:10:12Z"/>
                <w:rFonts w:cs="Arial"/>
                <w:lang w:eastAsia="ja-JP"/>
              </w:rPr>
            </w:pPr>
            <w:ins w:id="4462" w:author="cmcc-chunxia Guo" w:date="2025-08-11T16:10:12Z">
              <w:r>
                <w:rPr>
                  <w:rFonts w:cs="Arial"/>
                </w:rPr>
                <w:t>1</w:t>
              </w:r>
            </w:ins>
            <w:ins w:id="4463" w:author="cmcc-chunxia Guo" w:date="2025-08-11T16:10:12Z">
              <w:r>
                <w:rPr>
                  <w:rFonts w:cs="Arial"/>
                  <w:lang w:eastAsia="zh-CN"/>
                </w:rPr>
                <w:t>00 k</w:t>
              </w:r>
            </w:ins>
            <w:ins w:id="4464" w:author="cmcc-chunxia Guo" w:date="2025-08-11T16:10:12Z">
              <w:r>
                <w:rPr>
                  <w:rFonts w:cs="Arial"/>
                </w:rPr>
                <w:t>Hz</w:t>
              </w:r>
            </w:ins>
          </w:p>
        </w:tc>
        <w:tc>
          <w:tcPr>
            <w:tcW w:w="1606" w:type="dxa"/>
            <w:tcBorders>
              <w:top w:val="single" w:color="auto" w:sz="4" w:space="0"/>
              <w:left w:val="single" w:color="auto" w:sz="4" w:space="0"/>
              <w:bottom w:val="single" w:color="auto" w:sz="4" w:space="0"/>
              <w:right w:val="single" w:color="auto" w:sz="4" w:space="0"/>
            </w:tcBorders>
          </w:tcPr>
          <w:p w14:paraId="3A09E960">
            <w:pPr>
              <w:pStyle w:val="53"/>
              <w:rPr>
                <w:ins w:id="4465" w:author="cmcc-chunxia Guo" w:date="2025-08-11T16:10:12Z"/>
                <w:rFonts w:cs="Arial"/>
              </w:rPr>
            </w:pPr>
          </w:p>
        </w:tc>
      </w:tr>
      <w:tr w14:paraId="42242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66"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451528D6">
            <w:pPr>
              <w:pStyle w:val="53"/>
              <w:rPr>
                <w:ins w:id="4467" w:author="cmcc-chunxia Guo" w:date="2025-08-11T16:10:12Z"/>
              </w:rPr>
            </w:pPr>
            <w:ins w:id="4468" w:author="cmcc-chunxia Guo" w:date="2025-08-11T16:10:12Z">
              <w:r>
                <w:rPr/>
                <w:t>NR Band n99</w:t>
              </w:r>
            </w:ins>
          </w:p>
        </w:tc>
        <w:tc>
          <w:tcPr>
            <w:tcW w:w="1996" w:type="dxa"/>
            <w:tcBorders>
              <w:top w:val="single" w:color="auto" w:sz="4" w:space="0"/>
              <w:left w:val="single" w:color="auto" w:sz="4" w:space="0"/>
              <w:bottom w:val="single" w:color="auto" w:sz="4" w:space="0"/>
              <w:right w:val="single" w:color="auto" w:sz="4" w:space="0"/>
            </w:tcBorders>
          </w:tcPr>
          <w:p w14:paraId="26D43872">
            <w:pPr>
              <w:pStyle w:val="53"/>
              <w:rPr>
                <w:ins w:id="4469" w:author="cmcc-chunxia Guo" w:date="2025-08-11T16:10:12Z"/>
                <w:rFonts w:cs="Arial"/>
                <w:lang w:eastAsia="zh-CN"/>
              </w:rPr>
            </w:pPr>
            <w:ins w:id="4470" w:author="cmcc-chunxia Guo" w:date="2025-08-11T16:10:12Z">
              <w:r>
                <w:rPr>
                  <w:rFonts w:cs="Arial"/>
                  <w:lang w:eastAsia="zh-CN"/>
                </w:rPr>
                <w:t>1626.5 – 1660.5 MHz</w:t>
              </w:r>
            </w:ins>
          </w:p>
        </w:tc>
        <w:tc>
          <w:tcPr>
            <w:tcW w:w="879" w:type="dxa"/>
            <w:tcBorders>
              <w:top w:val="single" w:color="auto" w:sz="4" w:space="0"/>
              <w:left w:val="single" w:color="auto" w:sz="4" w:space="0"/>
              <w:bottom w:val="single" w:color="auto" w:sz="4" w:space="0"/>
              <w:right w:val="single" w:color="auto" w:sz="4" w:space="0"/>
            </w:tcBorders>
          </w:tcPr>
          <w:p w14:paraId="52214BD0">
            <w:pPr>
              <w:pStyle w:val="53"/>
              <w:rPr>
                <w:ins w:id="4471" w:author="cmcc-chunxia Guo" w:date="2025-08-11T16:10:12Z"/>
                <w:rFonts w:cs="Arial"/>
              </w:rPr>
            </w:pPr>
            <w:ins w:id="4472" w:author="cmcc-chunxia Guo" w:date="2025-08-11T16:10:12Z">
              <w:r>
                <w:rPr>
                  <w:rFonts w:cs="Arial"/>
                </w:rPr>
                <w:t>-96 dBm</w:t>
              </w:r>
            </w:ins>
          </w:p>
        </w:tc>
        <w:tc>
          <w:tcPr>
            <w:tcW w:w="879" w:type="dxa"/>
            <w:tcBorders>
              <w:top w:val="single" w:color="auto" w:sz="4" w:space="0"/>
              <w:left w:val="single" w:color="auto" w:sz="4" w:space="0"/>
              <w:bottom w:val="single" w:color="auto" w:sz="4" w:space="0"/>
              <w:right w:val="single" w:color="auto" w:sz="4" w:space="0"/>
            </w:tcBorders>
          </w:tcPr>
          <w:p w14:paraId="2980778C">
            <w:pPr>
              <w:pStyle w:val="53"/>
              <w:rPr>
                <w:ins w:id="4473" w:author="cmcc-chunxia Guo" w:date="2025-08-11T16:10:12Z"/>
                <w:rFonts w:cs="v5.0.0"/>
              </w:rPr>
            </w:pPr>
            <w:ins w:id="4474" w:author="cmcc-chunxia Guo" w:date="2025-08-11T16:10:12Z">
              <w:r>
                <w:rPr>
                  <w:rFonts w:cs="v5.0.0"/>
                </w:rPr>
                <w:t>-91 dBm</w:t>
              </w:r>
            </w:ins>
          </w:p>
        </w:tc>
        <w:tc>
          <w:tcPr>
            <w:tcW w:w="880" w:type="dxa"/>
            <w:tcBorders>
              <w:top w:val="single" w:color="auto" w:sz="4" w:space="0"/>
              <w:left w:val="single" w:color="auto" w:sz="4" w:space="0"/>
              <w:bottom w:val="single" w:color="auto" w:sz="4" w:space="0"/>
              <w:right w:val="single" w:color="auto" w:sz="4" w:space="0"/>
            </w:tcBorders>
          </w:tcPr>
          <w:p w14:paraId="1807BBD7">
            <w:pPr>
              <w:pStyle w:val="53"/>
              <w:rPr>
                <w:ins w:id="4475" w:author="cmcc-chunxia Guo" w:date="2025-08-11T16:10:12Z"/>
                <w:rFonts w:cs="Arial"/>
              </w:rPr>
            </w:pPr>
            <w:ins w:id="4476" w:author="cmcc-chunxia Guo" w:date="2025-08-11T16:10:12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14:paraId="4CEFBF89">
            <w:pPr>
              <w:pStyle w:val="53"/>
              <w:rPr>
                <w:ins w:id="4477" w:author="cmcc-chunxia Guo" w:date="2025-08-11T16:10:12Z"/>
                <w:rFonts w:cs="Arial"/>
              </w:rPr>
            </w:pPr>
            <w:ins w:id="4478" w:author="cmcc-chunxia Guo" w:date="2025-08-11T16:10:12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14:paraId="433BA6DE">
            <w:pPr>
              <w:pStyle w:val="53"/>
              <w:rPr>
                <w:ins w:id="4479" w:author="cmcc-chunxia Guo" w:date="2025-08-11T16:10:12Z"/>
                <w:rFonts w:cs="Arial"/>
              </w:rPr>
            </w:pPr>
          </w:p>
        </w:tc>
      </w:tr>
      <w:tr w14:paraId="393EF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80"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425D5875">
            <w:pPr>
              <w:pStyle w:val="53"/>
              <w:rPr>
                <w:ins w:id="4481" w:author="cmcc-chunxia Guo" w:date="2025-08-11T16:10:12Z"/>
              </w:rPr>
            </w:pPr>
            <w:ins w:id="4482" w:author="cmcc-chunxia Guo" w:date="2025-08-11T16:10:12Z">
              <w:r>
                <w:rPr/>
                <w:t>NR Band n100</w:t>
              </w:r>
            </w:ins>
          </w:p>
        </w:tc>
        <w:tc>
          <w:tcPr>
            <w:tcW w:w="1996" w:type="dxa"/>
            <w:tcBorders>
              <w:top w:val="single" w:color="auto" w:sz="4" w:space="0"/>
              <w:left w:val="single" w:color="auto" w:sz="4" w:space="0"/>
              <w:bottom w:val="single" w:color="auto" w:sz="4" w:space="0"/>
              <w:right w:val="single" w:color="auto" w:sz="4" w:space="0"/>
            </w:tcBorders>
          </w:tcPr>
          <w:p w14:paraId="22F7BC07">
            <w:pPr>
              <w:pStyle w:val="53"/>
              <w:rPr>
                <w:ins w:id="4483" w:author="cmcc-chunxia Guo" w:date="2025-08-11T16:10:12Z"/>
              </w:rPr>
            </w:pPr>
            <w:ins w:id="4484" w:author="cmcc-chunxia Guo" w:date="2025-08-11T16:10:12Z">
              <w:r>
                <w:rPr/>
                <w:t>874.4 – 880 MHz</w:t>
              </w:r>
            </w:ins>
          </w:p>
        </w:tc>
        <w:tc>
          <w:tcPr>
            <w:tcW w:w="879" w:type="dxa"/>
            <w:tcBorders>
              <w:top w:val="single" w:color="auto" w:sz="4" w:space="0"/>
              <w:left w:val="single" w:color="auto" w:sz="4" w:space="0"/>
              <w:bottom w:val="single" w:color="auto" w:sz="4" w:space="0"/>
              <w:right w:val="single" w:color="auto" w:sz="4" w:space="0"/>
            </w:tcBorders>
          </w:tcPr>
          <w:p w14:paraId="41D608AD">
            <w:pPr>
              <w:pStyle w:val="53"/>
              <w:rPr>
                <w:ins w:id="4485" w:author="cmcc-chunxia Guo" w:date="2025-08-11T16:10:12Z"/>
                <w:rFonts w:cs="Arial"/>
              </w:rPr>
            </w:pPr>
            <w:ins w:id="4486" w:author="cmcc-chunxia Guo" w:date="2025-08-11T16:10:12Z">
              <w:r>
                <w:rPr>
                  <w:rFonts w:cs="Arial"/>
                </w:rPr>
                <w:t>-96 dBm</w:t>
              </w:r>
            </w:ins>
          </w:p>
        </w:tc>
        <w:tc>
          <w:tcPr>
            <w:tcW w:w="879" w:type="dxa"/>
            <w:tcBorders>
              <w:top w:val="single" w:color="auto" w:sz="4" w:space="0"/>
              <w:left w:val="single" w:color="auto" w:sz="4" w:space="0"/>
              <w:bottom w:val="single" w:color="auto" w:sz="4" w:space="0"/>
              <w:right w:val="single" w:color="auto" w:sz="4" w:space="0"/>
            </w:tcBorders>
          </w:tcPr>
          <w:p w14:paraId="7D21C5C6">
            <w:pPr>
              <w:pStyle w:val="53"/>
              <w:rPr>
                <w:ins w:id="4487" w:author="cmcc-chunxia Guo" w:date="2025-08-11T16:10:12Z"/>
                <w:rFonts w:cs="v5.0.0"/>
              </w:rPr>
            </w:pPr>
            <w:ins w:id="4488" w:author="cmcc-chunxia Guo" w:date="2025-08-11T16:10:12Z">
              <w:r>
                <w:rPr>
                  <w:rFonts w:cs="v5.0.0"/>
                </w:rPr>
                <w:t>NA</w:t>
              </w:r>
            </w:ins>
          </w:p>
        </w:tc>
        <w:tc>
          <w:tcPr>
            <w:tcW w:w="880" w:type="dxa"/>
            <w:tcBorders>
              <w:top w:val="single" w:color="auto" w:sz="4" w:space="0"/>
              <w:left w:val="single" w:color="auto" w:sz="4" w:space="0"/>
              <w:bottom w:val="single" w:color="auto" w:sz="4" w:space="0"/>
              <w:right w:val="single" w:color="auto" w:sz="4" w:space="0"/>
            </w:tcBorders>
          </w:tcPr>
          <w:p w14:paraId="2AF02F1E">
            <w:pPr>
              <w:pStyle w:val="53"/>
              <w:rPr>
                <w:ins w:id="4489" w:author="cmcc-chunxia Guo" w:date="2025-08-11T16:10:12Z"/>
                <w:rFonts w:cs="Arial"/>
              </w:rPr>
            </w:pPr>
            <w:ins w:id="4490" w:author="cmcc-chunxia Guo" w:date="2025-08-11T16:10:12Z">
              <w:r>
                <w:rPr>
                  <w:rFonts w:cs="Arial"/>
                </w:rPr>
                <w:t>NA</w:t>
              </w:r>
            </w:ins>
          </w:p>
        </w:tc>
        <w:tc>
          <w:tcPr>
            <w:tcW w:w="1414" w:type="dxa"/>
            <w:tcBorders>
              <w:top w:val="single" w:color="auto" w:sz="4" w:space="0"/>
              <w:left w:val="single" w:color="auto" w:sz="4" w:space="0"/>
              <w:bottom w:val="single" w:color="auto" w:sz="4" w:space="0"/>
              <w:right w:val="single" w:color="auto" w:sz="4" w:space="0"/>
            </w:tcBorders>
          </w:tcPr>
          <w:p w14:paraId="34B272E2">
            <w:pPr>
              <w:pStyle w:val="53"/>
              <w:rPr>
                <w:ins w:id="4491" w:author="cmcc-chunxia Guo" w:date="2025-08-11T16:10:12Z"/>
                <w:rFonts w:cs="Arial"/>
              </w:rPr>
            </w:pPr>
            <w:ins w:id="4492" w:author="cmcc-chunxia Guo" w:date="2025-08-11T16:10:12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14:paraId="019E472A">
            <w:pPr>
              <w:pStyle w:val="53"/>
              <w:rPr>
                <w:ins w:id="4493" w:author="cmcc-chunxia Guo" w:date="2025-08-11T16:10:12Z"/>
                <w:rFonts w:cs="Arial"/>
              </w:rPr>
            </w:pPr>
          </w:p>
        </w:tc>
      </w:tr>
      <w:tr w14:paraId="01133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94"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5D3BBD86">
            <w:pPr>
              <w:pStyle w:val="53"/>
              <w:rPr>
                <w:ins w:id="4495" w:author="cmcc-chunxia Guo" w:date="2025-08-11T16:10:12Z"/>
              </w:rPr>
            </w:pPr>
            <w:ins w:id="4496" w:author="cmcc-chunxia Guo" w:date="2025-08-11T16:10:12Z">
              <w:r>
                <w:rPr/>
                <w:t>NR Band n101</w:t>
              </w:r>
            </w:ins>
          </w:p>
        </w:tc>
        <w:tc>
          <w:tcPr>
            <w:tcW w:w="1996" w:type="dxa"/>
            <w:tcBorders>
              <w:top w:val="single" w:color="auto" w:sz="4" w:space="0"/>
              <w:left w:val="single" w:color="auto" w:sz="4" w:space="0"/>
              <w:bottom w:val="single" w:color="auto" w:sz="4" w:space="0"/>
              <w:right w:val="single" w:color="auto" w:sz="4" w:space="0"/>
            </w:tcBorders>
          </w:tcPr>
          <w:p w14:paraId="71D33548">
            <w:pPr>
              <w:pStyle w:val="53"/>
              <w:rPr>
                <w:ins w:id="4497" w:author="cmcc-chunxia Guo" w:date="2025-08-11T16:10:12Z"/>
                <w:rFonts w:cs="Arial"/>
                <w:lang w:eastAsia="zh-CN"/>
              </w:rPr>
            </w:pPr>
            <w:ins w:id="4498" w:author="cmcc-chunxia Guo" w:date="2025-08-11T16:10:12Z">
              <w:r>
                <w:rPr/>
                <w:t>1900 – 1910 MHz</w:t>
              </w:r>
            </w:ins>
          </w:p>
        </w:tc>
        <w:tc>
          <w:tcPr>
            <w:tcW w:w="879" w:type="dxa"/>
            <w:tcBorders>
              <w:top w:val="single" w:color="auto" w:sz="4" w:space="0"/>
              <w:left w:val="single" w:color="auto" w:sz="4" w:space="0"/>
              <w:bottom w:val="single" w:color="auto" w:sz="4" w:space="0"/>
              <w:right w:val="single" w:color="auto" w:sz="4" w:space="0"/>
            </w:tcBorders>
          </w:tcPr>
          <w:p w14:paraId="432F5809">
            <w:pPr>
              <w:pStyle w:val="53"/>
              <w:rPr>
                <w:ins w:id="4499" w:author="cmcc-chunxia Guo" w:date="2025-08-11T16:10:12Z"/>
                <w:rFonts w:cs="Arial"/>
              </w:rPr>
            </w:pPr>
            <w:ins w:id="4500" w:author="cmcc-chunxia Guo" w:date="2025-08-11T16:10:12Z">
              <w:r>
                <w:rPr>
                  <w:rFonts w:cs="Arial"/>
                </w:rPr>
                <w:t>-96 dBm</w:t>
              </w:r>
            </w:ins>
          </w:p>
        </w:tc>
        <w:tc>
          <w:tcPr>
            <w:tcW w:w="879" w:type="dxa"/>
            <w:tcBorders>
              <w:top w:val="single" w:color="auto" w:sz="4" w:space="0"/>
              <w:left w:val="single" w:color="auto" w:sz="4" w:space="0"/>
              <w:bottom w:val="single" w:color="auto" w:sz="4" w:space="0"/>
              <w:right w:val="single" w:color="auto" w:sz="4" w:space="0"/>
            </w:tcBorders>
          </w:tcPr>
          <w:p w14:paraId="58EC743A">
            <w:pPr>
              <w:pStyle w:val="53"/>
              <w:rPr>
                <w:ins w:id="4501" w:author="cmcc-chunxia Guo" w:date="2025-08-11T16:10:12Z"/>
                <w:rFonts w:cs="v5.0.0"/>
              </w:rPr>
            </w:pPr>
            <w:ins w:id="4502" w:author="cmcc-chunxia Guo" w:date="2025-08-11T16:10:12Z">
              <w:r>
                <w:rPr>
                  <w:rFonts w:cs="v5.0.0"/>
                </w:rPr>
                <w:t>NA</w:t>
              </w:r>
            </w:ins>
          </w:p>
        </w:tc>
        <w:tc>
          <w:tcPr>
            <w:tcW w:w="880" w:type="dxa"/>
            <w:tcBorders>
              <w:top w:val="single" w:color="auto" w:sz="4" w:space="0"/>
              <w:left w:val="single" w:color="auto" w:sz="4" w:space="0"/>
              <w:bottom w:val="single" w:color="auto" w:sz="4" w:space="0"/>
              <w:right w:val="single" w:color="auto" w:sz="4" w:space="0"/>
            </w:tcBorders>
          </w:tcPr>
          <w:p w14:paraId="048834B6">
            <w:pPr>
              <w:pStyle w:val="53"/>
              <w:rPr>
                <w:ins w:id="4503" w:author="cmcc-chunxia Guo" w:date="2025-08-11T16:10:12Z"/>
                <w:rFonts w:cs="Arial"/>
              </w:rPr>
            </w:pPr>
            <w:ins w:id="4504" w:author="cmcc-chunxia Guo" w:date="2025-08-11T16:10:12Z">
              <w:r>
                <w:rPr>
                  <w:rFonts w:cs="Arial"/>
                </w:rPr>
                <w:t>NA</w:t>
              </w:r>
            </w:ins>
          </w:p>
        </w:tc>
        <w:tc>
          <w:tcPr>
            <w:tcW w:w="1414" w:type="dxa"/>
            <w:tcBorders>
              <w:top w:val="single" w:color="auto" w:sz="4" w:space="0"/>
              <w:left w:val="single" w:color="auto" w:sz="4" w:space="0"/>
              <w:bottom w:val="single" w:color="auto" w:sz="4" w:space="0"/>
              <w:right w:val="single" w:color="auto" w:sz="4" w:space="0"/>
            </w:tcBorders>
          </w:tcPr>
          <w:p w14:paraId="4A2BA9A2">
            <w:pPr>
              <w:pStyle w:val="53"/>
              <w:rPr>
                <w:ins w:id="4505" w:author="cmcc-chunxia Guo" w:date="2025-08-11T16:10:12Z"/>
                <w:rFonts w:cs="Arial"/>
              </w:rPr>
            </w:pPr>
            <w:ins w:id="4506" w:author="cmcc-chunxia Guo" w:date="2025-08-11T16:10:12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14:paraId="4CB73685">
            <w:pPr>
              <w:pStyle w:val="53"/>
              <w:rPr>
                <w:ins w:id="4507" w:author="cmcc-chunxia Guo" w:date="2025-08-11T16:10:12Z"/>
                <w:rFonts w:cs="Arial"/>
              </w:rPr>
            </w:pPr>
          </w:p>
        </w:tc>
      </w:tr>
      <w:tr w14:paraId="2E67D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08"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5CA932F1">
            <w:pPr>
              <w:pStyle w:val="53"/>
              <w:rPr>
                <w:ins w:id="4509" w:author="cmcc-chunxia Guo" w:date="2025-08-11T16:10:12Z"/>
              </w:rPr>
            </w:pPr>
            <w:ins w:id="4510" w:author="cmcc-chunxia Guo" w:date="2025-08-11T16:10:12Z">
              <w:r>
                <w:rPr/>
                <w:t xml:space="preserve">NR Band </w:t>
              </w:r>
            </w:ins>
            <w:ins w:id="4511" w:author="cmcc-chunxia Guo" w:date="2025-08-11T16:10:12Z">
              <w:r>
                <w:rPr>
                  <w:rFonts w:hint="eastAsia" w:eastAsia="宋体"/>
                  <w:lang w:eastAsia="zh-CN"/>
                </w:rPr>
                <w:t>n102</w:t>
              </w:r>
            </w:ins>
          </w:p>
        </w:tc>
        <w:tc>
          <w:tcPr>
            <w:tcW w:w="1996" w:type="dxa"/>
            <w:tcBorders>
              <w:top w:val="single" w:color="auto" w:sz="4" w:space="0"/>
              <w:left w:val="single" w:color="auto" w:sz="4" w:space="0"/>
              <w:bottom w:val="single" w:color="auto" w:sz="4" w:space="0"/>
              <w:right w:val="single" w:color="auto" w:sz="4" w:space="0"/>
            </w:tcBorders>
          </w:tcPr>
          <w:p w14:paraId="681B7B94">
            <w:pPr>
              <w:pStyle w:val="53"/>
              <w:rPr>
                <w:ins w:id="4512" w:author="cmcc-chunxia Guo" w:date="2025-08-11T16:10:12Z"/>
                <w:rFonts w:cs="Arial"/>
                <w:lang w:eastAsia="zh-CN"/>
              </w:rPr>
            </w:pPr>
            <w:ins w:id="4513" w:author="cmcc-chunxia Guo" w:date="2025-08-11T16:10:12Z">
              <w:r>
                <w:rPr>
                  <w:rFonts w:cs="Arial"/>
                </w:rPr>
                <w:t>59</w:t>
              </w:r>
            </w:ins>
            <w:ins w:id="4514" w:author="cmcc-chunxia Guo" w:date="2025-08-11T16:10:12Z">
              <w:r>
                <w:rPr>
                  <w:rFonts w:eastAsia="宋体" w:cs="Arial"/>
                  <w:lang w:val="en-US" w:eastAsia="zh-CN"/>
                </w:rPr>
                <w:t>25</w:t>
              </w:r>
            </w:ins>
            <w:ins w:id="4515" w:author="cmcc-chunxia Guo" w:date="2025-08-11T16:10:12Z">
              <w:r>
                <w:rPr>
                  <w:rFonts w:cs="Arial"/>
                </w:rPr>
                <w:t xml:space="preserve"> – </w:t>
              </w:r>
            </w:ins>
            <w:ins w:id="4516" w:author="cmcc-chunxia Guo" w:date="2025-08-11T16:10:12Z">
              <w:r>
                <w:rPr>
                  <w:rFonts w:hint="eastAsia" w:cs="Arial"/>
                  <w:lang w:val="en-US" w:eastAsia="zh-CN"/>
                </w:rPr>
                <w:t>6425</w:t>
              </w:r>
            </w:ins>
            <w:ins w:id="4517" w:author="cmcc-chunxia Guo" w:date="2025-08-11T16:10:12Z">
              <w:r>
                <w:rPr>
                  <w:rFonts w:cs="Arial"/>
                </w:rPr>
                <w:t xml:space="preserve"> MHz</w:t>
              </w:r>
            </w:ins>
          </w:p>
        </w:tc>
        <w:tc>
          <w:tcPr>
            <w:tcW w:w="879" w:type="dxa"/>
            <w:tcBorders>
              <w:top w:val="single" w:color="auto" w:sz="4" w:space="0"/>
              <w:left w:val="single" w:color="auto" w:sz="4" w:space="0"/>
              <w:bottom w:val="single" w:color="auto" w:sz="4" w:space="0"/>
              <w:right w:val="single" w:color="auto" w:sz="4" w:space="0"/>
            </w:tcBorders>
          </w:tcPr>
          <w:p w14:paraId="2FCD2E41">
            <w:pPr>
              <w:pStyle w:val="53"/>
              <w:rPr>
                <w:ins w:id="4518" w:author="cmcc-chunxia Guo" w:date="2025-08-11T16:10:12Z"/>
                <w:rFonts w:cs="Arial"/>
              </w:rPr>
            </w:pPr>
            <w:ins w:id="4519" w:author="cmcc-chunxia Guo" w:date="2025-08-11T16:10:12Z">
              <w:r>
                <w:rPr>
                  <w:rFonts w:cs="Arial"/>
                  <w:lang w:eastAsia="ja-JP"/>
                </w:rPr>
                <w:t>N/A</w:t>
              </w:r>
            </w:ins>
          </w:p>
        </w:tc>
        <w:tc>
          <w:tcPr>
            <w:tcW w:w="879" w:type="dxa"/>
            <w:tcBorders>
              <w:top w:val="single" w:color="auto" w:sz="4" w:space="0"/>
              <w:left w:val="single" w:color="auto" w:sz="4" w:space="0"/>
              <w:bottom w:val="single" w:color="auto" w:sz="4" w:space="0"/>
              <w:right w:val="single" w:color="auto" w:sz="4" w:space="0"/>
            </w:tcBorders>
          </w:tcPr>
          <w:p w14:paraId="55BCD75C">
            <w:pPr>
              <w:pStyle w:val="53"/>
              <w:rPr>
                <w:ins w:id="4520" w:author="cmcc-chunxia Guo" w:date="2025-08-11T16:10:12Z"/>
                <w:rFonts w:cs="v5.0.0"/>
              </w:rPr>
            </w:pPr>
            <w:ins w:id="4521" w:author="cmcc-chunxia Guo" w:date="2025-08-11T16:10:12Z">
              <w:r>
                <w:rPr>
                  <w:rFonts w:cs="v5.0.0"/>
                </w:rPr>
                <w:t>-90 dBm</w:t>
              </w:r>
            </w:ins>
          </w:p>
        </w:tc>
        <w:tc>
          <w:tcPr>
            <w:tcW w:w="880" w:type="dxa"/>
            <w:tcBorders>
              <w:top w:val="single" w:color="auto" w:sz="4" w:space="0"/>
              <w:left w:val="single" w:color="auto" w:sz="4" w:space="0"/>
              <w:bottom w:val="single" w:color="auto" w:sz="4" w:space="0"/>
              <w:right w:val="single" w:color="auto" w:sz="4" w:space="0"/>
            </w:tcBorders>
          </w:tcPr>
          <w:p w14:paraId="39627308">
            <w:pPr>
              <w:pStyle w:val="53"/>
              <w:rPr>
                <w:ins w:id="4522" w:author="cmcc-chunxia Guo" w:date="2025-08-11T16:10:12Z"/>
                <w:rFonts w:cs="Arial"/>
              </w:rPr>
            </w:pPr>
            <w:ins w:id="4523" w:author="cmcc-chunxia Guo" w:date="2025-08-11T16:10:12Z">
              <w:r>
                <w:rPr>
                  <w:rFonts w:cs="Arial"/>
                </w:rPr>
                <w:t>-87 dBm</w:t>
              </w:r>
            </w:ins>
          </w:p>
        </w:tc>
        <w:tc>
          <w:tcPr>
            <w:tcW w:w="1414" w:type="dxa"/>
            <w:tcBorders>
              <w:top w:val="single" w:color="auto" w:sz="4" w:space="0"/>
              <w:left w:val="single" w:color="auto" w:sz="4" w:space="0"/>
              <w:bottom w:val="single" w:color="auto" w:sz="4" w:space="0"/>
              <w:right w:val="single" w:color="auto" w:sz="4" w:space="0"/>
            </w:tcBorders>
          </w:tcPr>
          <w:p w14:paraId="307AE92A">
            <w:pPr>
              <w:pStyle w:val="53"/>
              <w:rPr>
                <w:ins w:id="4524" w:author="cmcc-chunxia Guo" w:date="2025-08-11T16:10:12Z"/>
                <w:rFonts w:cs="Arial"/>
              </w:rPr>
            </w:pPr>
            <w:ins w:id="4525" w:author="cmcc-chunxia Guo" w:date="2025-08-11T16:10:12Z">
              <w:r>
                <w:rPr>
                  <w:rFonts w:cs="Arial"/>
                  <w:lang w:eastAsia="ja-JP"/>
                </w:rPr>
                <w:t>100 kHz</w:t>
              </w:r>
            </w:ins>
          </w:p>
        </w:tc>
        <w:tc>
          <w:tcPr>
            <w:tcW w:w="1606" w:type="dxa"/>
            <w:tcBorders>
              <w:top w:val="single" w:color="auto" w:sz="4" w:space="0"/>
              <w:left w:val="single" w:color="auto" w:sz="4" w:space="0"/>
              <w:bottom w:val="single" w:color="auto" w:sz="4" w:space="0"/>
              <w:right w:val="single" w:color="auto" w:sz="4" w:space="0"/>
            </w:tcBorders>
          </w:tcPr>
          <w:p w14:paraId="292F6DD5">
            <w:pPr>
              <w:pStyle w:val="53"/>
              <w:rPr>
                <w:ins w:id="4526" w:author="cmcc-chunxia Guo" w:date="2025-08-11T16:10:12Z"/>
                <w:rFonts w:cs="Arial"/>
              </w:rPr>
            </w:pPr>
            <w:ins w:id="4527" w:author="cmcc-chunxia Guo" w:date="2025-08-11T16:10:12Z">
              <w:r>
                <w:rPr>
                  <w:rFonts w:cs="Arial"/>
                </w:rPr>
                <w:t>This is not applicable to BS operating in Band n</w:t>
              </w:r>
            </w:ins>
            <w:ins w:id="4528" w:author="cmcc-chunxia Guo" w:date="2025-08-11T16:10:12Z">
              <w:r>
                <w:rPr>
                  <w:rFonts w:cs="Arial"/>
                  <w:lang w:val="en-US" w:eastAsia="zh-CN"/>
                </w:rPr>
                <w:t>46</w:t>
              </w:r>
            </w:ins>
            <w:ins w:id="4529" w:author="cmcc-chunxia Guo" w:date="2025-08-11T16:10:12Z">
              <w:r>
                <w:rPr>
                  <w:rFonts w:cs="Arial"/>
                </w:rPr>
                <w:t>, n96</w:t>
              </w:r>
            </w:ins>
            <w:ins w:id="4530" w:author="cmcc-chunxia Guo" w:date="2025-08-11T16:10:12Z">
              <w:r>
                <w:rPr>
                  <w:rFonts w:eastAsia="宋体" w:cs="Arial"/>
                  <w:lang w:val="en-US" w:eastAsia="zh-CN"/>
                </w:rPr>
                <w:t>, n102 or n104</w:t>
              </w:r>
            </w:ins>
          </w:p>
        </w:tc>
      </w:tr>
      <w:tr w14:paraId="6FF5A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31"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34E8BC33">
            <w:pPr>
              <w:pStyle w:val="53"/>
              <w:rPr>
                <w:ins w:id="4532" w:author="cmcc-chunxia Guo" w:date="2025-08-11T16:10:12Z"/>
              </w:rPr>
            </w:pPr>
            <w:ins w:id="4533" w:author="cmcc-chunxia Guo" w:date="2025-08-11T16:10:12Z">
              <w:r>
                <w:rPr/>
                <w:t xml:space="preserve">E-UTRA Band </w:t>
              </w:r>
            </w:ins>
            <w:ins w:id="4534" w:author="cmcc-chunxia Guo" w:date="2025-08-11T16:10:12Z">
              <w:r>
                <w:rPr>
                  <w:rFonts w:hint="eastAsia"/>
                </w:rPr>
                <w:t>103</w:t>
              </w:r>
            </w:ins>
          </w:p>
        </w:tc>
        <w:tc>
          <w:tcPr>
            <w:tcW w:w="1996" w:type="dxa"/>
            <w:tcBorders>
              <w:top w:val="single" w:color="auto" w:sz="4" w:space="0"/>
              <w:left w:val="single" w:color="auto" w:sz="4" w:space="0"/>
              <w:bottom w:val="single" w:color="auto" w:sz="4" w:space="0"/>
              <w:right w:val="single" w:color="auto" w:sz="4" w:space="0"/>
            </w:tcBorders>
          </w:tcPr>
          <w:p w14:paraId="19793872">
            <w:pPr>
              <w:pStyle w:val="53"/>
              <w:rPr>
                <w:ins w:id="4535" w:author="cmcc-chunxia Guo" w:date="2025-08-11T16:10:12Z"/>
                <w:rFonts w:cs="Arial"/>
                <w:lang w:eastAsia="zh-CN"/>
              </w:rPr>
            </w:pPr>
            <w:ins w:id="4536" w:author="cmcc-chunxia Guo" w:date="2025-08-11T16:10:12Z">
              <w:r>
                <w:rPr>
                  <w:rFonts w:cs="Arial"/>
                  <w:lang w:eastAsia="zh-CN"/>
                </w:rPr>
                <w:t>787 – 788 MHz</w:t>
              </w:r>
            </w:ins>
          </w:p>
        </w:tc>
        <w:tc>
          <w:tcPr>
            <w:tcW w:w="879" w:type="dxa"/>
            <w:tcBorders>
              <w:top w:val="single" w:color="auto" w:sz="4" w:space="0"/>
              <w:left w:val="single" w:color="auto" w:sz="4" w:space="0"/>
              <w:bottom w:val="single" w:color="auto" w:sz="4" w:space="0"/>
              <w:right w:val="single" w:color="auto" w:sz="4" w:space="0"/>
            </w:tcBorders>
          </w:tcPr>
          <w:p w14:paraId="6638911F">
            <w:pPr>
              <w:pStyle w:val="53"/>
              <w:rPr>
                <w:ins w:id="4537" w:author="cmcc-chunxia Guo" w:date="2025-08-11T16:10:12Z"/>
                <w:rFonts w:cs="Arial"/>
              </w:rPr>
            </w:pPr>
            <w:ins w:id="4538" w:author="cmcc-chunxia Guo" w:date="2025-08-11T16:10:12Z">
              <w:r>
                <w:rPr>
                  <w:rFonts w:cs="Arial"/>
                </w:rPr>
                <w:t>-96 dBm</w:t>
              </w:r>
            </w:ins>
          </w:p>
        </w:tc>
        <w:tc>
          <w:tcPr>
            <w:tcW w:w="879" w:type="dxa"/>
            <w:tcBorders>
              <w:top w:val="single" w:color="auto" w:sz="4" w:space="0"/>
              <w:left w:val="single" w:color="auto" w:sz="4" w:space="0"/>
              <w:bottom w:val="single" w:color="auto" w:sz="4" w:space="0"/>
              <w:right w:val="single" w:color="auto" w:sz="4" w:space="0"/>
            </w:tcBorders>
          </w:tcPr>
          <w:p w14:paraId="4DFD3E80">
            <w:pPr>
              <w:pStyle w:val="53"/>
              <w:rPr>
                <w:ins w:id="4539" w:author="cmcc-chunxia Guo" w:date="2025-08-11T16:10:12Z"/>
                <w:rFonts w:cs="v5.0.0"/>
              </w:rPr>
            </w:pPr>
            <w:ins w:id="4540" w:author="cmcc-chunxia Guo" w:date="2025-08-11T16:10:12Z">
              <w:r>
                <w:rPr>
                  <w:rFonts w:cs="v5.0.0"/>
                </w:rPr>
                <w:t>-91 dBm</w:t>
              </w:r>
            </w:ins>
          </w:p>
        </w:tc>
        <w:tc>
          <w:tcPr>
            <w:tcW w:w="880" w:type="dxa"/>
            <w:tcBorders>
              <w:top w:val="single" w:color="auto" w:sz="4" w:space="0"/>
              <w:left w:val="single" w:color="auto" w:sz="4" w:space="0"/>
              <w:bottom w:val="single" w:color="auto" w:sz="4" w:space="0"/>
              <w:right w:val="single" w:color="auto" w:sz="4" w:space="0"/>
            </w:tcBorders>
          </w:tcPr>
          <w:p w14:paraId="11913AB7">
            <w:pPr>
              <w:pStyle w:val="53"/>
              <w:rPr>
                <w:ins w:id="4541" w:author="cmcc-chunxia Guo" w:date="2025-08-11T16:10:12Z"/>
                <w:rFonts w:cs="Arial"/>
              </w:rPr>
            </w:pPr>
            <w:ins w:id="4542" w:author="cmcc-chunxia Guo" w:date="2025-08-11T16:10:12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14:paraId="6C28A5C4">
            <w:pPr>
              <w:pStyle w:val="53"/>
              <w:rPr>
                <w:ins w:id="4543" w:author="cmcc-chunxia Guo" w:date="2025-08-11T16:10:12Z"/>
                <w:rFonts w:cs="Arial"/>
              </w:rPr>
            </w:pPr>
            <w:ins w:id="4544" w:author="cmcc-chunxia Guo" w:date="2025-08-11T16:10:12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14:paraId="11EC5369">
            <w:pPr>
              <w:pStyle w:val="53"/>
              <w:rPr>
                <w:ins w:id="4545" w:author="cmcc-chunxia Guo" w:date="2025-08-11T16:10:12Z"/>
                <w:rFonts w:cs="Arial"/>
              </w:rPr>
            </w:pPr>
          </w:p>
        </w:tc>
      </w:tr>
      <w:tr w14:paraId="39B33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46"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48433E00">
            <w:pPr>
              <w:pStyle w:val="53"/>
              <w:rPr>
                <w:ins w:id="4547" w:author="cmcc-chunxia Guo" w:date="2025-08-11T16:10:12Z"/>
              </w:rPr>
            </w:pPr>
            <w:ins w:id="4548" w:author="cmcc-chunxia Guo" w:date="2025-08-11T16:10:12Z">
              <w:r>
                <w:rPr>
                  <w:rFonts w:cs="Arial"/>
                  <w:lang w:eastAsia="ko-KR"/>
                </w:rPr>
                <w:t xml:space="preserve">NR Band </w:t>
              </w:r>
            </w:ins>
            <w:ins w:id="4549" w:author="cmcc-chunxia Guo" w:date="2025-08-11T16:10:12Z">
              <w:r>
                <w:rPr>
                  <w:rFonts w:hint="eastAsia" w:eastAsia="宋体" w:cs="Arial"/>
                  <w:lang w:eastAsia="zh-CN"/>
                </w:rPr>
                <w:t>n104</w:t>
              </w:r>
            </w:ins>
          </w:p>
        </w:tc>
        <w:tc>
          <w:tcPr>
            <w:tcW w:w="1996" w:type="dxa"/>
            <w:tcBorders>
              <w:top w:val="single" w:color="auto" w:sz="4" w:space="0"/>
              <w:left w:val="single" w:color="auto" w:sz="4" w:space="0"/>
              <w:bottom w:val="single" w:color="auto" w:sz="4" w:space="0"/>
              <w:right w:val="single" w:color="auto" w:sz="4" w:space="0"/>
            </w:tcBorders>
          </w:tcPr>
          <w:p w14:paraId="6893EA71">
            <w:pPr>
              <w:pStyle w:val="53"/>
              <w:rPr>
                <w:ins w:id="4550" w:author="cmcc-chunxia Guo" w:date="2025-08-11T16:10:12Z"/>
                <w:rFonts w:cs="Arial"/>
                <w:lang w:eastAsia="zh-CN"/>
              </w:rPr>
            </w:pPr>
            <w:ins w:id="4551" w:author="cmcc-chunxia Guo" w:date="2025-08-11T16:10:12Z">
              <w:r>
                <w:rPr>
                  <w:rFonts w:hint="eastAsia" w:eastAsia="宋体" w:cs="Arial"/>
                  <w:lang w:val="en-US" w:eastAsia="zh-CN"/>
                </w:rPr>
                <w:t>64</w:t>
              </w:r>
            </w:ins>
            <w:ins w:id="4552" w:author="cmcc-chunxia Guo" w:date="2025-08-11T16:10:12Z">
              <w:r>
                <w:rPr>
                  <w:rFonts w:cs="Arial"/>
                </w:rPr>
                <w:t>25 – 7125 MHz</w:t>
              </w:r>
            </w:ins>
          </w:p>
        </w:tc>
        <w:tc>
          <w:tcPr>
            <w:tcW w:w="879" w:type="dxa"/>
            <w:tcBorders>
              <w:top w:val="single" w:color="auto" w:sz="4" w:space="0"/>
              <w:left w:val="single" w:color="auto" w:sz="4" w:space="0"/>
              <w:bottom w:val="single" w:color="auto" w:sz="4" w:space="0"/>
              <w:right w:val="single" w:color="auto" w:sz="4" w:space="0"/>
            </w:tcBorders>
          </w:tcPr>
          <w:p w14:paraId="5DCDBF1B">
            <w:pPr>
              <w:pStyle w:val="53"/>
              <w:rPr>
                <w:ins w:id="4553" w:author="cmcc-chunxia Guo" w:date="2025-08-11T16:10:12Z"/>
                <w:rFonts w:cs="Arial"/>
              </w:rPr>
            </w:pPr>
            <w:ins w:id="4554" w:author="cmcc-chunxia Guo" w:date="2025-08-11T16:10:12Z">
              <w:r>
                <w:rPr>
                  <w:rFonts w:cs="Arial"/>
                </w:rPr>
                <w:t>-9</w:t>
              </w:r>
            </w:ins>
            <w:ins w:id="4555" w:author="cmcc-chunxia Guo" w:date="2025-08-11T16:10:12Z">
              <w:r>
                <w:rPr>
                  <w:rFonts w:hint="eastAsia" w:eastAsia="宋体" w:cs="Arial"/>
                  <w:lang w:val="en-US" w:eastAsia="zh-CN"/>
                </w:rPr>
                <w:t>5</w:t>
              </w:r>
            </w:ins>
            <w:ins w:id="4556" w:author="cmcc-chunxia Guo" w:date="2025-08-11T16:10:12Z">
              <w:r>
                <w:rPr>
                  <w:rFonts w:cs="Arial"/>
                </w:rPr>
                <w:t xml:space="preserve"> dBm</w:t>
              </w:r>
            </w:ins>
          </w:p>
        </w:tc>
        <w:tc>
          <w:tcPr>
            <w:tcW w:w="879" w:type="dxa"/>
            <w:tcBorders>
              <w:top w:val="single" w:color="auto" w:sz="4" w:space="0"/>
              <w:left w:val="single" w:color="auto" w:sz="4" w:space="0"/>
              <w:bottom w:val="single" w:color="auto" w:sz="4" w:space="0"/>
              <w:right w:val="single" w:color="auto" w:sz="4" w:space="0"/>
            </w:tcBorders>
          </w:tcPr>
          <w:p w14:paraId="6AE09FCD">
            <w:pPr>
              <w:pStyle w:val="53"/>
              <w:rPr>
                <w:ins w:id="4557" w:author="cmcc-chunxia Guo" w:date="2025-08-11T16:10:12Z"/>
                <w:rFonts w:cs="v5.0.0"/>
              </w:rPr>
            </w:pPr>
            <w:ins w:id="4558" w:author="cmcc-chunxia Guo" w:date="2025-08-11T16:10:12Z">
              <w:r>
                <w:rPr>
                  <w:rFonts w:cs="v5.0.0"/>
                </w:rPr>
                <w:t>-90 dBm</w:t>
              </w:r>
            </w:ins>
          </w:p>
        </w:tc>
        <w:tc>
          <w:tcPr>
            <w:tcW w:w="880" w:type="dxa"/>
            <w:tcBorders>
              <w:top w:val="single" w:color="auto" w:sz="4" w:space="0"/>
              <w:left w:val="single" w:color="auto" w:sz="4" w:space="0"/>
              <w:bottom w:val="single" w:color="auto" w:sz="4" w:space="0"/>
              <w:right w:val="single" w:color="auto" w:sz="4" w:space="0"/>
            </w:tcBorders>
          </w:tcPr>
          <w:p w14:paraId="6EE4CC26">
            <w:pPr>
              <w:pStyle w:val="53"/>
              <w:rPr>
                <w:ins w:id="4559" w:author="cmcc-chunxia Guo" w:date="2025-08-11T16:10:12Z"/>
                <w:rFonts w:cs="Arial"/>
              </w:rPr>
            </w:pPr>
            <w:ins w:id="4560" w:author="cmcc-chunxia Guo" w:date="2025-08-11T16:10:12Z">
              <w:r>
                <w:rPr>
                  <w:rFonts w:cs="Arial"/>
                </w:rPr>
                <w:t xml:space="preserve">-87 </w:t>
              </w:r>
            </w:ins>
            <w:ins w:id="4561" w:author="cmcc-chunxia Guo" w:date="2025-08-11T16:10:12Z">
              <w:r>
                <w:rPr>
                  <w:rFonts w:cs="v5.0.0"/>
                </w:rPr>
                <w:t>dBm</w:t>
              </w:r>
            </w:ins>
          </w:p>
        </w:tc>
        <w:tc>
          <w:tcPr>
            <w:tcW w:w="1414" w:type="dxa"/>
            <w:tcBorders>
              <w:top w:val="single" w:color="auto" w:sz="4" w:space="0"/>
              <w:left w:val="single" w:color="auto" w:sz="4" w:space="0"/>
              <w:bottom w:val="single" w:color="auto" w:sz="4" w:space="0"/>
              <w:right w:val="single" w:color="auto" w:sz="4" w:space="0"/>
            </w:tcBorders>
          </w:tcPr>
          <w:p w14:paraId="29AFA7E7">
            <w:pPr>
              <w:pStyle w:val="53"/>
              <w:rPr>
                <w:ins w:id="4562" w:author="cmcc-chunxia Guo" w:date="2025-08-11T16:10:12Z"/>
                <w:rFonts w:cs="Arial"/>
              </w:rPr>
            </w:pPr>
            <w:ins w:id="4563" w:author="cmcc-chunxia Guo" w:date="2025-08-11T16:10:12Z">
              <w:r>
                <w:rPr>
                  <w:rFonts w:cs="Arial"/>
                </w:rPr>
                <w:t>1</w:t>
              </w:r>
            </w:ins>
            <w:ins w:id="4564" w:author="cmcc-chunxia Guo" w:date="2025-08-11T16:10:12Z">
              <w:r>
                <w:rPr>
                  <w:rFonts w:cs="Arial"/>
                  <w:lang w:eastAsia="zh-CN"/>
                </w:rPr>
                <w:t>00</w:t>
              </w:r>
            </w:ins>
            <w:ins w:id="4565" w:author="cmcc-chunxia Guo" w:date="2025-08-11T16:10:12Z">
              <w:r>
                <w:rPr>
                  <w:rFonts w:cs="Arial"/>
                </w:rPr>
                <w:t xml:space="preserve"> </w:t>
              </w:r>
            </w:ins>
            <w:ins w:id="4566" w:author="cmcc-chunxia Guo" w:date="2025-08-11T16:10:12Z">
              <w:r>
                <w:rPr>
                  <w:rFonts w:cs="Arial"/>
                  <w:lang w:eastAsia="zh-CN"/>
                </w:rPr>
                <w:t>k</w:t>
              </w:r>
            </w:ins>
            <w:ins w:id="4567" w:author="cmcc-chunxia Guo" w:date="2025-08-11T16:10:12Z">
              <w:r>
                <w:rPr>
                  <w:rFonts w:cs="Arial"/>
                </w:rPr>
                <w:t>Hz</w:t>
              </w:r>
            </w:ins>
          </w:p>
        </w:tc>
        <w:tc>
          <w:tcPr>
            <w:tcW w:w="1606" w:type="dxa"/>
            <w:tcBorders>
              <w:top w:val="single" w:color="auto" w:sz="4" w:space="0"/>
              <w:left w:val="single" w:color="auto" w:sz="4" w:space="0"/>
              <w:bottom w:val="single" w:color="auto" w:sz="4" w:space="0"/>
              <w:right w:val="single" w:color="auto" w:sz="4" w:space="0"/>
            </w:tcBorders>
          </w:tcPr>
          <w:p w14:paraId="5614FCD4">
            <w:pPr>
              <w:pStyle w:val="53"/>
              <w:rPr>
                <w:ins w:id="4568" w:author="cmcc-chunxia Guo" w:date="2025-08-11T16:10:12Z"/>
                <w:rFonts w:cs="Arial"/>
              </w:rPr>
            </w:pPr>
            <w:ins w:id="4569" w:author="cmcc-chunxia Guo" w:date="2025-08-11T16:10:12Z">
              <w:r>
                <w:rPr>
                  <w:rFonts w:cs="Arial"/>
                  <w:lang w:eastAsia="ko-KR"/>
                </w:rPr>
                <w:t>This requirement does not apply to BS operating in Band n96</w:t>
              </w:r>
            </w:ins>
            <w:ins w:id="4570" w:author="cmcc-chunxia Guo" w:date="2025-08-11T16:10:12Z">
              <w:r>
                <w:rPr>
                  <w:rFonts w:hint="eastAsia" w:eastAsia="宋体" w:cs="Arial"/>
                  <w:lang w:val="en-US" w:eastAsia="zh-CN"/>
                </w:rPr>
                <w:t>, n102 or n104</w:t>
              </w:r>
            </w:ins>
            <w:ins w:id="4571" w:author="cmcc-chunxia Guo" w:date="2025-08-11T16:10:12Z">
              <w:r>
                <w:rPr>
                  <w:rFonts w:cs="Arial"/>
                  <w:lang w:eastAsia="ko-KR"/>
                </w:rPr>
                <w:t>.</w:t>
              </w:r>
            </w:ins>
          </w:p>
        </w:tc>
      </w:tr>
      <w:tr w14:paraId="47462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72"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65435C01">
            <w:pPr>
              <w:pStyle w:val="53"/>
              <w:rPr>
                <w:ins w:id="4573" w:author="cmcc-chunxia Guo" w:date="2025-08-11T16:10:12Z"/>
                <w:rFonts w:cs="Arial"/>
                <w:lang w:eastAsia="ko-KR"/>
              </w:rPr>
            </w:pPr>
            <w:ins w:id="4574" w:author="cmcc-chunxia Guo" w:date="2025-08-11T16:10:12Z">
              <w:r>
                <w:rPr/>
                <w:t>NR Band n</w:t>
              </w:r>
            </w:ins>
            <w:ins w:id="4575" w:author="cmcc-chunxia Guo" w:date="2025-08-11T16:10:12Z">
              <w:r>
                <w:rPr>
                  <w:rFonts w:hint="eastAsia" w:eastAsia="宋体"/>
                  <w:lang w:val="en-US" w:eastAsia="zh-CN"/>
                </w:rPr>
                <w:t>105</w:t>
              </w:r>
            </w:ins>
          </w:p>
        </w:tc>
        <w:tc>
          <w:tcPr>
            <w:tcW w:w="1996" w:type="dxa"/>
            <w:tcBorders>
              <w:top w:val="single" w:color="auto" w:sz="4" w:space="0"/>
              <w:left w:val="single" w:color="auto" w:sz="4" w:space="0"/>
              <w:bottom w:val="single" w:color="auto" w:sz="4" w:space="0"/>
              <w:right w:val="single" w:color="auto" w:sz="4" w:space="0"/>
            </w:tcBorders>
          </w:tcPr>
          <w:p w14:paraId="74CAA6CB">
            <w:pPr>
              <w:pStyle w:val="53"/>
              <w:rPr>
                <w:ins w:id="4576" w:author="cmcc-chunxia Guo" w:date="2025-08-11T16:10:12Z"/>
                <w:rFonts w:eastAsia="宋体" w:cs="Arial"/>
                <w:lang w:val="en-US" w:eastAsia="zh-CN"/>
              </w:rPr>
            </w:pPr>
            <w:ins w:id="4577" w:author="cmcc-chunxia Guo" w:date="2025-08-11T16:10:12Z">
              <w:r>
                <w:rPr/>
                <w:t xml:space="preserve">663 – </w:t>
              </w:r>
            </w:ins>
            <w:ins w:id="4578" w:author="cmcc-chunxia Guo" w:date="2025-08-11T16:10:12Z">
              <w:r>
                <w:rPr>
                  <w:rFonts w:hint="eastAsia" w:eastAsia="宋体"/>
                  <w:lang w:val="en-US" w:eastAsia="zh-CN"/>
                </w:rPr>
                <w:t>703</w:t>
              </w:r>
            </w:ins>
            <w:ins w:id="4579" w:author="cmcc-chunxia Guo" w:date="2025-08-11T16:10:12Z">
              <w:r>
                <w:rPr/>
                <w:t xml:space="preserve"> MHz</w:t>
              </w:r>
            </w:ins>
          </w:p>
        </w:tc>
        <w:tc>
          <w:tcPr>
            <w:tcW w:w="879" w:type="dxa"/>
            <w:tcBorders>
              <w:top w:val="single" w:color="auto" w:sz="4" w:space="0"/>
              <w:left w:val="single" w:color="auto" w:sz="4" w:space="0"/>
              <w:bottom w:val="single" w:color="auto" w:sz="4" w:space="0"/>
              <w:right w:val="single" w:color="auto" w:sz="4" w:space="0"/>
            </w:tcBorders>
          </w:tcPr>
          <w:p w14:paraId="16F03E6A">
            <w:pPr>
              <w:pStyle w:val="53"/>
              <w:rPr>
                <w:ins w:id="4580" w:author="cmcc-chunxia Guo" w:date="2025-08-11T16:10:12Z"/>
                <w:rFonts w:cs="Arial"/>
              </w:rPr>
            </w:pPr>
            <w:ins w:id="4581" w:author="cmcc-chunxia Guo" w:date="2025-08-11T16:10:12Z">
              <w:r>
                <w:rPr/>
                <w:t>-96 dBm</w:t>
              </w:r>
            </w:ins>
          </w:p>
        </w:tc>
        <w:tc>
          <w:tcPr>
            <w:tcW w:w="879" w:type="dxa"/>
            <w:tcBorders>
              <w:top w:val="single" w:color="auto" w:sz="4" w:space="0"/>
              <w:left w:val="single" w:color="auto" w:sz="4" w:space="0"/>
              <w:bottom w:val="single" w:color="auto" w:sz="4" w:space="0"/>
              <w:right w:val="single" w:color="auto" w:sz="4" w:space="0"/>
            </w:tcBorders>
          </w:tcPr>
          <w:p w14:paraId="50261980">
            <w:pPr>
              <w:pStyle w:val="53"/>
              <w:rPr>
                <w:ins w:id="4582" w:author="cmcc-chunxia Guo" w:date="2025-08-11T16:10:12Z"/>
                <w:rFonts w:cs="v5.0.0"/>
              </w:rPr>
            </w:pPr>
            <w:ins w:id="4583" w:author="cmcc-chunxia Guo" w:date="2025-08-11T16:10:12Z">
              <w:r>
                <w:rPr/>
                <w:t>-91 dBm</w:t>
              </w:r>
            </w:ins>
          </w:p>
        </w:tc>
        <w:tc>
          <w:tcPr>
            <w:tcW w:w="880" w:type="dxa"/>
            <w:tcBorders>
              <w:top w:val="single" w:color="auto" w:sz="4" w:space="0"/>
              <w:left w:val="single" w:color="auto" w:sz="4" w:space="0"/>
              <w:bottom w:val="single" w:color="auto" w:sz="4" w:space="0"/>
              <w:right w:val="single" w:color="auto" w:sz="4" w:space="0"/>
            </w:tcBorders>
          </w:tcPr>
          <w:p w14:paraId="43FF2EC9">
            <w:pPr>
              <w:pStyle w:val="53"/>
              <w:rPr>
                <w:ins w:id="4584" w:author="cmcc-chunxia Guo" w:date="2025-08-11T16:10:12Z"/>
                <w:rFonts w:cs="Arial"/>
              </w:rPr>
            </w:pPr>
            <w:ins w:id="4585" w:author="cmcc-chunxia Guo" w:date="2025-08-11T16:10:12Z">
              <w:r>
                <w:rPr/>
                <w:t>-88 dBm</w:t>
              </w:r>
            </w:ins>
          </w:p>
        </w:tc>
        <w:tc>
          <w:tcPr>
            <w:tcW w:w="1414" w:type="dxa"/>
            <w:tcBorders>
              <w:top w:val="single" w:color="auto" w:sz="4" w:space="0"/>
              <w:left w:val="single" w:color="auto" w:sz="4" w:space="0"/>
              <w:bottom w:val="single" w:color="auto" w:sz="4" w:space="0"/>
              <w:right w:val="single" w:color="auto" w:sz="4" w:space="0"/>
            </w:tcBorders>
          </w:tcPr>
          <w:p w14:paraId="389A075C">
            <w:pPr>
              <w:pStyle w:val="53"/>
              <w:rPr>
                <w:ins w:id="4586" w:author="cmcc-chunxia Guo" w:date="2025-08-11T16:10:12Z"/>
                <w:rFonts w:cs="Arial"/>
              </w:rPr>
            </w:pPr>
            <w:ins w:id="4587" w:author="cmcc-chunxia Guo" w:date="2025-08-11T16:10:12Z">
              <w:r>
                <w:rPr>
                  <w:rFonts w:cs="Arial"/>
                </w:rPr>
                <w:t>1</w:t>
              </w:r>
            </w:ins>
            <w:ins w:id="4588" w:author="cmcc-chunxia Guo" w:date="2025-08-11T16:10:12Z">
              <w:r>
                <w:rPr>
                  <w:rFonts w:cs="Arial"/>
                  <w:lang w:eastAsia="zh-CN"/>
                </w:rPr>
                <w:t>00</w:t>
              </w:r>
            </w:ins>
            <w:ins w:id="4589" w:author="cmcc-chunxia Guo" w:date="2025-08-11T16:10:12Z">
              <w:r>
                <w:rPr>
                  <w:rFonts w:cs="Arial"/>
                </w:rPr>
                <w:t xml:space="preserve"> </w:t>
              </w:r>
            </w:ins>
            <w:ins w:id="4590" w:author="cmcc-chunxia Guo" w:date="2025-08-11T16:10:12Z">
              <w:r>
                <w:rPr>
                  <w:rFonts w:cs="Arial"/>
                  <w:lang w:eastAsia="zh-CN"/>
                </w:rPr>
                <w:t>k</w:t>
              </w:r>
            </w:ins>
            <w:ins w:id="4591" w:author="cmcc-chunxia Guo" w:date="2025-08-11T16:10:12Z">
              <w:r>
                <w:rPr>
                  <w:rFonts w:cs="Arial"/>
                </w:rPr>
                <w:t>Hz</w:t>
              </w:r>
            </w:ins>
          </w:p>
        </w:tc>
        <w:tc>
          <w:tcPr>
            <w:tcW w:w="1606" w:type="dxa"/>
            <w:tcBorders>
              <w:top w:val="single" w:color="auto" w:sz="4" w:space="0"/>
              <w:left w:val="single" w:color="auto" w:sz="4" w:space="0"/>
              <w:bottom w:val="single" w:color="auto" w:sz="4" w:space="0"/>
              <w:right w:val="single" w:color="auto" w:sz="4" w:space="0"/>
            </w:tcBorders>
          </w:tcPr>
          <w:p w14:paraId="11DBF9CD">
            <w:pPr>
              <w:pStyle w:val="53"/>
              <w:rPr>
                <w:ins w:id="4592" w:author="cmcc-chunxia Guo" w:date="2025-08-11T16:10:12Z"/>
                <w:rFonts w:cs="Arial"/>
                <w:lang w:eastAsia="ko-KR"/>
              </w:rPr>
            </w:pPr>
          </w:p>
        </w:tc>
      </w:tr>
      <w:tr w14:paraId="2D29D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93"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65111CCC">
            <w:pPr>
              <w:pStyle w:val="53"/>
              <w:rPr>
                <w:ins w:id="4594" w:author="cmcc-chunxia Guo" w:date="2025-08-11T16:10:12Z"/>
              </w:rPr>
            </w:pPr>
            <w:ins w:id="4595" w:author="cmcc-chunxia Guo" w:date="2025-08-11T16:10:12Z">
              <w:r>
                <w:rPr>
                  <w:lang w:eastAsia="en-GB"/>
                </w:rPr>
                <w:t>E-UTRA Band 106 or NR Band n106</w:t>
              </w:r>
            </w:ins>
          </w:p>
        </w:tc>
        <w:tc>
          <w:tcPr>
            <w:tcW w:w="1996" w:type="dxa"/>
            <w:tcBorders>
              <w:top w:val="single" w:color="auto" w:sz="4" w:space="0"/>
              <w:left w:val="single" w:color="auto" w:sz="4" w:space="0"/>
              <w:bottom w:val="single" w:color="auto" w:sz="4" w:space="0"/>
              <w:right w:val="single" w:color="auto" w:sz="4" w:space="0"/>
            </w:tcBorders>
          </w:tcPr>
          <w:p w14:paraId="7C33335C">
            <w:pPr>
              <w:pStyle w:val="53"/>
              <w:rPr>
                <w:ins w:id="4596" w:author="cmcc-chunxia Guo" w:date="2025-08-11T16:10:12Z"/>
              </w:rPr>
            </w:pPr>
            <w:ins w:id="4597" w:author="cmcc-chunxia Guo" w:date="2025-08-11T16:10:12Z">
              <w:r>
                <w:rPr>
                  <w:lang w:eastAsia="en-GB"/>
                </w:rPr>
                <w:t>896 – 901 MHz</w:t>
              </w:r>
            </w:ins>
          </w:p>
        </w:tc>
        <w:tc>
          <w:tcPr>
            <w:tcW w:w="879" w:type="dxa"/>
            <w:tcBorders>
              <w:top w:val="single" w:color="auto" w:sz="4" w:space="0"/>
              <w:left w:val="single" w:color="auto" w:sz="4" w:space="0"/>
              <w:bottom w:val="single" w:color="auto" w:sz="4" w:space="0"/>
              <w:right w:val="single" w:color="auto" w:sz="4" w:space="0"/>
            </w:tcBorders>
          </w:tcPr>
          <w:p w14:paraId="6585D5A5">
            <w:pPr>
              <w:pStyle w:val="53"/>
              <w:rPr>
                <w:ins w:id="4598" w:author="cmcc-chunxia Guo" w:date="2025-08-11T16:10:12Z"/>
              </w:rPr>
            </w:pPr>
            <w:ins w:id="4599" w:author="cmcc-chunxia Guo" w:date="2025-08-11T16:10:12Z">
              <w:r>
                <w:rPr>
                  <w:lang w:eastAsia="en-GB"/>
                </w:rPr>
                <w:t>-96 dBm</w:t>
              </w:r>
            </w:ins>
          </w:p>
        </w:tc>
        <w:tc>
          <w:tcPr>
            <w:tcW w:w="879" w:type="dxa"/>
            <w:tcBorders>
              <w:top w:val="single" w:color="auto" w:sz="4" w:space="0"/>
              <w:left w:val="single" w:color="auto" w:sz="4" w:space="0"/>
              <w:bottom w:val="single" w:color="auto" w:sz="4" w:space="0"/>
              <w:right w:val="single" w:color="auto" w:sz="4" w:space="0"/>
            </w:tcBorders>
          </w:tcPr>
          <w:p w14:paraId="766AB391">
            <w:pPr>
              <w:pStyle w:val="53"/>
              <w:rPr>
                <w:ins w:id="4600" w:author="cmcc-chunxia Guo" w:date="2025-08-11T16:10:12Z"/>
              </w:rPr>
            </w:pPr>
            <w:ins w:id="4601" w:author="cmcc-chunxia Guo" w:date="2025-08-11T16:10:12Z">
              <w:r>
                <w:rPr>
                  <w:lang w:eastAsia="en-GB"/>
                </w:rPr>
                <w:t>-91 dBm</w:t>
              </w:r>
            </w:ins>
          </w:p>
        </w:tc>
        <w:tc>
          <w:tcPr>
            <w:tcW w:w="880" w:type="dxa"/>
            <w:tcBorders>
              <w:top w:val="single" w:color="auto" w:sz="4" w:space="0"/>
              <w:left w:val="single" w:color="auto" w:sz="4" w:space="0"/>
              <w:bottom w:val="single" w:color="auto" w:sz="4" w:space="0"/>
              <w:right w:val="single" w:color="auto" w:sz="4" w:space="0"/>
            </w:tcBorders>
          </w:tcPr>
          <w:p w14:paraId="4BDF6A05">
            <w:pPr>
              <w:pStyle w:val="53"/>
              <w:rPr>
                <w:ins w:id="4602" w:author="cmcc-chunxia Guo" w:date="2025-08-11T16:10:12Z"/>
              </w:rPr>
            </w:pPr>
            <w:ins w:id="4603" w:author="cmcc-chunxia Guo" w:date="2025-08-11T16:10:12Z">
              <w:r>
                <w:rPr>
                  <w:lang w:eastAsia="en-GB"/>
                </w:rPr>
                <w:t>-88 dBm</w:t>
              </w:r>
            </w:ins>
          </w:p>
        </w:tc>
        <w:tc>
          <w:tcPr>
            <w:tcW w:w="1414" w:type="dxa"/>
            <w:tcBorders>
              <w:top w:val="single" w:color="auto" w:sz="4" w:space="0"/>
              <w:left w:val="single" w:color="auto" w:sz="4" w:space="0"/>
              <w:bottom w:val="single" w:color="auto" w:sz="4" w:space="0"/>
              <w:right w:val="single" w:color="auto" w:sz="4" w:space="0"/>
            </w:tcBorders>
          </w:tcPr>
          <w:p w14:paraId="1866821A">
            <w:pPr>
              <w:pStyle w:val="53"/>
              <w:rPr>
                <w:ins w:id="4604" w:author="cmcc-chunxia Guo" w:date="2025-08-11T16:10:12Z"/>
                <w:rFonts w:cs="Arial"/>
              </w:rPr>
            </w:pPr>
            <w:ins w:id="4605" w:author="cmcc-chunxia Guo" w:date="2025-08-11T16:10:12Z">
              <w:r>
                <w:rPr>
                  <w:rFonts w:cs="Arial"/>
                  <w:lang w:eastAsia="en-GB"/>
                </w:rPr>
                <w:t>1</w:t>
              </w:r>
            </w:ins>
            <w:ins w:id="4606" w:author="cmcc-chunxia Guo" w:date="2025-08-11T16:10:12Z">
              <w:r>
                <w:rPr>
                  <w:rFonts w:cs="Arial"/>
                  <w:lang w:eastAsia="zh-CN"/>
                </w:rPr>
                <w:t>00</w:t>
              </w:r>
            </w:ins>
            <w:ins w:id="4607" w:author="cmcc-chunxia Guo" w:date="2025-08-11T16:10:12Z">
              <w:r>
                <w:rPr>
                  <w:rFonts w:cs="Arial"/>
                  <w:lang w:eastAsia="en-GB"/>
                </w:rPr>
                <w:t xml:space="preserve"> </w:t>
              </w:r>
            </w:ins>
            <w:ins w:id="4608" w:author="cmcc-chunxia Guo" w:date="2025-08-11T16:10:12Z">
              <w:r>
                <w:rPr>
                  <w:rFonts w:cs="Arial"/>
                  <w:lang w:eastAsia="zh-CN"/>
                </w:rPr>
                <w:t>k</w:t>
              </w:r>
            </w:ins>
            <w:ins w:id="4609" w:author="cmcc-chunxia Guo" w:date="2025-08-11T16:10:12Z">
              <w:r>
                <w:rPr>
                  <w:rFonts w:cs="Arial"/>
                  <w:lang w:eastAsia="en-GB"/>
                </w:rPr>
                <w:t>Hz</w:t>
              </w:r>
            </w:ins>
          </w:p>
        </w:tc>
        <w:tc>
          <w:tcPr>
            <w:tcW w:w="1606" w:type="dxa"/>
            <w:tcBorders>
              <w:top w:val="single" w:color="auto" w:sz="4" w:space="0"/>
              <w:left w:val="single" w:color="auto" w:sz="4" w:space="0"/>
              <w:bottom w:val="single" w:color="auto" w:sz="4" w:space="0"/>
              <w:right w:val="single" w:color="auto" w:sz="4" w:space="0"/>
            </w:tcBorders>
          </w:tcPr>
          <w:p w14:paraId="036020E4">
            <w:pPr>
              <w:pStyle w:val="53"/>
              <w:rPr>
                <w:ins w:id="4610" w:author="cmcc-chunxia Guo" w:date="2025-08-11T16:10:12Z"/>
                <w:rFonts w:cs="Arial"/>
                <w:lang w:eastAsia="ko-KR"/>
              </w:rPr>
            </w:pPr>
          </w:p>
        </w:tc>
      </w:tr>
      <w:tr w14:paraId="0A818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11" w:author="cmcc-chunxia Guo" w:date="2025-08-11T16:10:12Z"/>
        </w:trPr>
        <w:tc>
          <w:tcPr>
            <w:tcW w:w="2291" w:type="dxa"/>
            <w:tcBorders>
              <w:top w:val="single" w:color="auto" w:sz="4" w:space="0"/>
              <w:left w:val="single" w:color="auto" w:sz="4" w:space="0"/>
              <w:bottom w:val="single" w:color="auto" w:sz="4" w:space="0"/>
              <w:right w:val="single" w:color="auto" w:sz="4" w:space="0"/>
            </w:tcBorders>
          </w:tcPr>
          <w:p w14:paraId="032A91A5">
            <w:pPr>
              <w:pStyle w:val="53"/>
              <w:rPr>
                <w:ins w:id="4612" w:author="cmcc-chunxia Guo" w:date="2025-08-11T16:10:12Z"/>
                <w:lang w:eastAsia="en-GB"/>
              </w:rPr>
            </w:pPr>
            <w:ins w:id="4613" w:author="cmcc-chunxia Guo" w:date="2025-08-11T16:10:12Z">
              <w:r>
                <w:rPr>
                  <w:lang w:eastAsia="en-GB"/>
                </w:rPr>
                <w:t>NR Band n109</w:t>
              </w:r>
            </w:ins>
          </w:p>
        </w:tc>
        <w:tc>
          <w:tcPr>
            <w:tcW w:w="1996" w:type="dxa"/>
            <w:tcBorders>
              <w:top w:val="single" w:color="auto" w:sz="4" w:space="0"/>
              <w:left w:val="single" w:color="auto" w:sz="4" w:space="0"/>
              <w:bottom w:val="single" w:color="auto" w:sz="4" w:space="0"/>
              <w:right w:val="single" w:color="auto" w:sz="4" w:space="0"/>
            </w:tcBorders>
          </w:tcPr>
          <w:p w14:paraId="743D9333">
            <w:pPr>
              <w:pStyle w:val="53"/>
              <w:rPr>
                <w:ins w:id="4614" w:author="cmcc-chunxia Guo" w:date="2025-08-11T16:10:12Z"/>
                <w:lang w:eastAsia="en-GB"/>
              </w:rPr>
            </w:pPr>
            <w:ins w:id="4615" w:author="cmcc-chunxia Guo" w:date="2025-08-11T16:10:12Z">
              <w:r>
                <w:rPr>
                  <w:rFonts w:cs="Arial"/>
                  <w:szCs w:val="18"/>
                </w:rPr>
                <w:t>703 – 733 MHz</w:t>
              </w:r>
            </w:ins>
          </w:p>
        </w:tc>
        <w:tc>
          <w:tcPr>
            <w:tcW w:w="879" w:type="dxa"/>
            <w:tcBorders>
              <w:top w:val="single" w:color="auto" w:sz="4" w:space="0"/>
              <w:left w:val="single" w:color="auto" w:sz="4" w:space="0"/>
              <w:bottom w:val="single" w:color="auto" w:sz="4" w:space="0"/>
              <w:right w:val="single" w:color="auto" w:sz="4" w:space="0"/>
            </w:tcBorders>
          </w:tcPr>
          <w:p w14:paraId="0A746DE3">
            <w:pPr>
              <w:pStyle w:val="53"/>
              <w:rPr>
                <w:ins w:id="4616" w:author="cmcc-chunxia Guo" w:date="2025-08-11T16:10:12Z"/>
                <w:lang w:eastAsia="en-GB"/>
              </w:rPr>
            </w:pPr>
            <w:ins w:id="4617" w:author="cmcc-chunxia Guo" w:date="2025-08-11T16:10:12Z">
              <w:r>
                <w:rPr>
                  <w:rFonts w:cs="Arial"/>
                  <w:szCs w:val="18"/>
                </w:rPr>
                <w:t>-96 dBm</w:t>
              </w:r>
            </w:ins>
          </w:p>
        </w:tc>
        <w:tc>
          <w:tcPr>
            <w:tcW w:w="879" w:type="dxa"/>
            <w:tcBorders>
              <w:top w:val="single" w:color="auto" w:sz="4" w:space="0"/>
              <w:left w:val="single" w:color="auto" w:sz="4" w:space="0"/>
              <w:bottom w:val="single" w:color="auto" w:sz="4" w:space="0"/>
              <w:right w:val="single" w:color="auto" w:sz="4" w:space="0"/>
            </w:tcBorders>
          </w:tcPr>
          <w:p w14:paraId="165B41B0">
            <w:pPr>
              <w:pStyle w:val="53"/>
              <w:rPr>
                <w:ins w:id="4618" w:author="cmcc-chunxia Guo" w:date="2025-08-11T16:10:12Z"/>
                <w:lang w:eastAsia="en-GB"/>
              </w:rPr>
            </w:pPr>
            <w:ins w:id="4619" w:author="cmcc-chunxia Guo" w:date="2025-08-11T16:10:12Z">
              <w:r>
                <w:rPr>
                  <w:rFonts w:cs="Arial"/>
                  <w:szCs w:val="18"/>
                </w:rPr>
                <w:t>-91 dBm</w:t>
              </w:r>
            </w:ins>
          </w:p>
        </w:tc>
        <w:tc>
          <w:tcPr>
            <w:tcW w:w="880" w:type="dxa"/>
            <w:tcBorders>
              <w:top w:val="single" w:color="auto" w:sz="4" w:space="0"/>
              <w:left w:val="single" w:color="auto" w:sz="4" w:space="0"/>
              <w:bottom w:val="single" w:color="auto" w:sz="4" w:space="0"/>
              <w:right w:val="single" w:color="auto" w:sz="4" w:space="0"/>
            </w:tcBorders>
          </w:tcPr>
          <w:p w14:paraId="26FCFF6B">
            <w:pPr>
              <w:pStyle w:val="53"/>
              <w:rPr>
                <w:ins w:id="4620" w:author="cmcc-chunxia Guo" w:date="2025-08-11T16:10:12Z"/>
                <w:lang w:eastAsia="en-GB"/>
              </w:rPr>
            </w:pPr>
            <w:ins w:id="4621" w:author="cmcc-chunxia Guo" w:date="2025-08-11T16:10:12Z">
              <w:r>
                <w:rPr>
                  <w:rFonts w:cs="Arial"/>
                  <w:szCs w:val="18"/>
                </w:rPr>
                <w:t>-88 dBm</w:t>
              </w:r>
            </w:ins>
          </w:p>
        </w:tc>
        <w:tc>
          <w:tcPr>
            <w:tcW w:w="1414" w:type="dxa"/>
            <w:tcBorders>
              <w:top w:val="single" w:color="auto" w:sz="4" w:space="0"/>
              <w:left w:val="single" w:color="auto" w:sz="4" w:space="0"/>
              <w:bottom w:val="single" w:color="auto" w:sz="4" w:space="0"/>
              <w:right w:val="single" w:color="auto" w:sz="4" w:space="0"/>
            </w:tcBorders>
          </w:tcPr>
          <w:p w14:paraId="39C3942B">
            <w:pPr>
              <w:pStyle w:val="53"/>
              <w:rPr>
                <w:ins w:id="4622" w:author="cmcc-chunxia Guo" w:date="2025-08-11T16:10:12Z"/>
                <w:rFonts w:cs="Arial"/>
                <w:lang w:eastAsia="en-GB"/>
              </w:rPr>
            </w:pPr>
            <w:ins w:id="4623" w:author="cmcc-chunxia Guo" w:date="2025-08-11T16:10:12Z">
              <w:r>
                <w:rPr>
                  <w:rFonts w:cs="Arial"/>
                  <w:szCs w:val="18"/>
                </w:rPr>
                <w:t>100 kHz</w:t>
              </w:r>
            </w:ins>
          </w:p>
        </w:tc>
        <w:tc>
          <w:tcPr>
            <w:tcW w:w="1606" w:type="dxa"/>
            <w:tcBorders>
              <w:top w:val="single" w:color="auto" w:sz="4" w:space="0"/>
              <w:left w:val="single" w:color="auto" w:sz="4" w:space="0"/>
              <w:bottom w:val="single" w:color="auto" w:sz="4" w:space="0"/>
              <w:right w:val="single" w:color="auto" w:sz="4" w:space="0"/>
            </w:tcBorders>
          </w:tcPr>
          <w:p w14:paraId="1140FDDE">
            <w:pPr>
              <w:pStyle w:val="53"/>
              <w:rPr>
                <w:ins w:id="4624" w:author="cmcc-chunxia Guo" w:date="2025-08-11T16:10:12Z"/>
                <w:rFonts w:cs="Arial"/>
                <w:lang w:eastAsia="ko-KR"/>
              </w:rPr>
            </w:pPr>
          </w:p>
        </w:tc>
      </w:tr>
    </w:tbl>
    <w:p w14:paraId="08565CFB">
      <w:pPr>
        <w:rPr>
          <w:ins w:id="4625" w:author="cmcc-chunxia Guo" w:date="2025-08-11T16:10:12Z"/>
        </w:rPr>
      </w:pPr>
    </w:p>
    <w:p w14:paraId="1319CF3C">
      <w:pPr>
        <w:pStyle w:val="57"/>
        <w:rPr>
          <w:ins w:id="4626" w:author="cmcc-chunxia Guo" w:date="2025-08-11T16:10:12Z"/>
        </w:rPr>
      </w:pPr>
      <w:ins w:id="4627" w:author="cmcc-chunxia Guo" w:date="2025-08-11T16:10:12Z">
        <w:r>
          <w:rPr/>
          <w:t>NOTE 1:</w:t>
        </w:r>
      </w:ins>
      <w:ins w:id="4628" w:author="cmcc-chunxia Guo" w:date="2025-08-11T16:10:12Z">
        <w:r>
          <w:rPr/>
          <w:tab/>
        </w:r>
      </w:ins>
      <w:ins w:id="4629" w:author="cmcc-chunxia Guo" w:date="2025-08-11T16:10:12Z">
        <w:r>
          <w:rPr/>
          <w:t>As defined in the scope for spurious emissions in this clause, the co-location requirements in table 6.6.5.2.4-1 do not apply for the frequency range extending Δf</w:t>
        </w:r>
      </w:ins>
      <w:ins w:id="4630" w:author="cmcc-chunxia Guo" w:date="2025-08-11T16:10:12Z">
        <w:r>
          <w:rPr>
            <w:vertAlign w:val="subscript"/>
          </w:rPr>
          <w:t>OBUE</w:t>
        </w:r>
      </w:ins>
      <w:ins w:id="4631" w:author="cmcc-chunxia Guo" w:date="2025-08-11T16:10:12Z">
        <w:r>
          <w:rPr/>
          <w:t xml:space="preserve"> immediately outside the BS transmit frequency range of a downlink </w:t>
        </w:r>
      </w:ins>
      <w:ins w:id="4632" w:author="cmcc-chunxia Guo" w:date="2025-08-11T16:10:12Z">
        <w:r>
          <w:rPr>
            <w:i/>
          </w:rPr>
          <w:t>operating band</w:t>
        </w:r>
      </w:ins>
      <w:ins w:id="4633" w:author="cmcc-chunxia Guo" w:date="2025-08-11T16:10:12Z">
        <w:r>
          <w:rPr/>
          <w:t xml:space="preserve"> (see table 5.2-1). The current state-of-the-art technology does not allow a single generic solution for co-location with </w:t>
        </w:r>
      </w:ins>
      <w:ins w:id="4634" w:author="cmcc-chunxia Guo" w:date="2025-08-11T16:10:12Z">
        <w:r>
          <w:rPr>
            <w:lang w:eastAsia="zh-CN"/>
          </w:rPr>
          <w:t>other system</w:t>
        </w:r>
      </w:ins>
      <w:ins w:id="4635" w:author="cmcc-chunxia Guo" w:date="2025-08-11T16:10:12Z">
        <w:r>
          <w:rPr/>
          <w:t xml:space="preserve"> on adjacent frequencies for 30dB BS-BS minimum coupling loss. However, there are certain site-engineering solutions that can be used. These techniques are addressed in TR 25.942 [4].</w:t>
        </w:r>
      </w:ins>
    </w:p>
    <w:p w14:paraId="6D577B45">
      <w:pPr>
        <w:pStyle w:val="57"/>
        <w:rPr>
          <w:ins w:id="4636" w:author="cmcc-chunxia Guo" w:date="2025-08-11T16:10:12Z"/>
        </w:rPr>
      </w:pPr>
      <w:ins w:id="4637" w:author="cmcc-chunxia Guo" w:date="2025-08-11T16:10:12Z">
        <w:r>
          <w:rPr/>
          <w:t>NOTE 2:</w:t>
        </w:r>
      </w:ins>
      <w:ins w:id="4638" w:author="cmcc-chunxia Guo" w:date="2025-08-11T16:10:12Z">
        <w:r>
          <w:rPr/>
          <w:tab/>
        </w:r>
      </w:ins>
      <w:ins w:id="4639" w:author="cmcc-chunxia Guo" w:date="2025-08-11T16:10:12Z">
        <w:r>
          <w:rPr/>
          <w:t xml:space="preserve">Table 6.6.5.2.4-1 assumes that two </w:t>
        </w:r>
      </w:ins>
      <w:ins w:id="4640" w:author="cmcc-chunxia Guo" w:date="2025-08-11T16:10:12Z">
        <w:r>
          <w:rPr>
            <w:i/>
          </w:rPr>
          <w:t>operating bands</w:t>
        </w:r>
      </w:ins>
      <w:ins w:id="4641" w:author="cmcc-chunxia Guo" w:date="2025-08-11T16:10:12Z">
        <w:r>
          <w:rPr/>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ins>
    </w:p>
    <w:p w14:paraId="31A9B55C">
      <w:pPr>
        <w:pStyle w:val="57"/>
        <w:rPr>
          <w:ins w:id="4642" w:author="cmcc-chunxia Guo" w:date="2025-08-11T16:10:12Z"/>
        </w:rPr>
      </w:pPr>
      <w:ins w:id="4643" w:author="cmcc-chunxia Guo" w:date="2025-08-11T16:10:12Z">
        <w:r>
          <w:rPr/>
          <w:t>NOTE 3:</w:t>
        </w:r>
      </w:ins>
      <w:ins w:id="4644" w:author="cmcc-chunxia Guo" w:date="2025-08-11T16:10:12Z">
        <w:r>
          <w:rPr/>
          <w:tab/>
        </w:r>
      </w:ins>
      <w:ins w:id="4645" w:author="cmcc-chunxia Guo" w:date="2025-08-11T16:10:12Z">
        <w:r>
          <w:rPr/>
          <w:t xml:space="preserve">Co-located TDD base stations that are synchronized and using the same or adjacent </w:t>
        </w:r>
      </w:ins>
      <w:ins w:id="4646" w:author="cmcc-chunxia Guo" w:date="2025-08-11T16:10:12Z">
        <w:r>
          <w:rPr>
            <w:i/>
          </w:rPr>
          <w:t>operating band</w:t>
        </w:r>
      </w:ins>
      <w:ins w:id="4647" w:author="cmcc-chunxia Guo" w:date="2025-08-11T16:10:12Z">
        <w:r>
          <w:rPr/>
          <w:t xml:space="preserve"> can transmit without special co-locations requirements. For unsynchronized base stations, special co-location requirements may apply that are not covered by the 3GPP specifications.</w:t>
        </w:r>
      </w:ins>
    </w:p>
    <w:p w14:paraId="41B01F7A">
      <w:pPr>
        <w:pStyle w:val="5"/>
        <w:rPr>
          <w:ins w:id="4648" w:author="cmcc-chunxia Guo" w:date="2025-08-11T16:10:12Z"/>
        </w:rPr>
      </w:pPr>
      <w:ins w:id="4649" w:author="cmcc-chunxia Guo" w:date="2025-08-11T16:10:12Z">
        <w:bookmarkStart w:id="591" w:name="_Toc106782838"/>
        <w:bookmarkStart w:id="592" w:name="_Toc67916660"/>
        <w:bookmarkStart w:id="593" w:name="_Toc131595854"/>
        <w:bookmarkStart w:id="594" w:name="_Toc45893495"/>
        <w:bookmarkStart w:id="595" w:name="_Toc53178668"/>
        <w:bookmarkStart w:id="596" w:name="_Toc131766386"/>
        <w:bookmarkStart w:id="597" w:name="_Toc90422645"/>
        <w:bookmarkStart w:id="598" w:name="_Toc37267580"/>
        <w:bookmarkStart w:id="599" w:name="_Toc61179364"/>
        <w:bookmarkStart w:id="600" w:name="_Toc37260192"/>
        <w:bookmarkStart w:id="601" w:name="_Toc61178894"/>
        <w:bookmarkStart w:id="602" w:name="_Toc29811723"/>
        <w:bookmarkStart w:id="603" w:name="_Toc107311729"/>
        <w:bookmarkStart w:id="604" w:name="_Toc123051946"/>
        <w:bookmarkStart w:id="605" w:name="_Toc74663258"/>
        <w:bookmarkStart w:id="606" w:name="_Toc123049027"/>
        <w:bookmarkStart w:id="607" w:name="_Toc21127514"/>
        <w:bookmarkStart w:id="608" w:name="_Toc115186213"/>
        <w:bookmarkStart w:id="609" w:name="_Toc138837608"/>
        <w:bookmarkStart w:id="610" w:name="_Toc114255533"/>
        <w:bookmarkStart w:id="611" w:name="_Toc107474940"/>
        <w:bookmarkStart w:id="612" w:name="_Toc123717516"/>
        <w:bookmarkStart w:id="613" w:name="_Toc156567429"/>
        <w:bookmarkStart w:id="614" w:name="_Toc124266496"/>
        <w:bookmarkStart w:id="615" w:name="_Toc107419313"/>
        <w:bookmarkStart w:id="616" w:name="_Toc124157092"/>
        <w:bookmarkStart w:id="617" w:name="_Toc82621798"/>
        <w:bookmarkStart w:id="618" w:name="_Toc53178217"/>
        <w:bookmarkStart w:id="619" w:name="_Toc123054415"/>
        <w:bookmarkStart w:id="620" w:name="_Toc131740852"/>
        <w:bookmarkStart w:id="621" w:name="_Toc36817275"/>
        <w:bookmarkStart w:id="622" w:name="_Toc44712182"/>
        <w:r>
          <w:rPr/>
          <w:t>6.6.5.3</w:t>
        </w:r>
      </w:ins>
      <w:ins w:id="4650" w:author="cmcc-chunxia Guo" w:date="2025-08-11T16:10:12Z">
        <w:r>
          <w:rPr/>
          <w:tab/>
        </w:r>
      </w:ins>
      <w:ins w:id="4651" w:author="cmcc-chunxia Guo" w:date="2025-08-11T16:10:12Z">
        <w:r>
          <w:rPr/>
          <w:t xml:space="preserve">Minimum requirements for </w:t>
        </w:r>
      </w:ins>
      <w:ins w:id="4652" w:author="cmcc-chunxia Guo" w:date="2025-08-11T16:10:12Z">
        <w:r>
          <w:rPr>
            <w:i/>
          </w:rPr>
          <w:t>BS type 1-C</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ins>
    </w:p>
    <w:p w14:paraId="4A27A579">
      <w:pPr>
        <w:rPr>
          <w:ins w:id="4653" w:author="cmcc-chunxia Guo" w:date="2025-08-11T16:10:12Z"/>
          <w:rFonts w:cs="v3.8.0"/>
        </w:rPr>
      </w:pPr>
      <w:ins w:id="4654" w:author="cmcc-chunxia Guo" w:date="2025-08-11T16:10:12Z">
        <w:r>
          <w:rPr/>
          <w:t xml:space="preserve">The Tx spurious emissions </w:t>
        </w:r>
      </w:ins>
      <w:ins w:id="4655" w:author="cmcc-chunxia Guo" w:date="2025-08-11T16:10:12Z">
        <w:r>
          <w:rPr>
            <w:rFonts w:eastAsia="宋体"/>
            <w:lang w:val="en-US" w:eastAsia="zh-CN"/>
          </w:rPr>
          <w:t xml:space="preserve">for </w:t>
        </w:r>
      </w:ins>
      <w:ins w:id="4656" w:author="cmcc-chunxia Guo" w:date="2025-08-11T16:10:12Z">
        <w:r>
          <w:rPr>
            <w:rFonts w:eastAsia="宋体"/>
            <w:i/>
            <w:iCs/>
            <w:lang w:val="en-US" w:eastAsia="zh-CN"/>
          </w:rPr>
          <w:t>BS type 1-C</w:t>
        </w:r>
      </w:ins>
      <w:ins w:id="4657" w:author="cmcc-chunxia Guo" w:date="2025-08-11T16:10:12Z">
        <w:r>
          <w:rPr>
            <w:rFonts w:eastAsia="宋体"/>
            <w:lang w:val="en-US" w:eastAsia="zh-CN"/>
          </w:rPr>
          <w:t xml:space="preserve"> for each </w:t>
        </w:r>
      </w:ins>
      <w:ins w:id="4658" w:author="cmcc-chunxia Guo" w:date="2025-08-11T16:10:12Z">
        <w:r>
          <w:rPr>
            <w:rFonts w:eastAsia="宋体"/>
            <w:i/>
            <w:iCs/>
            <w:lang w:val="en-US" w:eastAsia="zh-CN"/>
          </w:rPr>
          <w:t xml:space="preserve">antenna connector </w:t>
        </w:r>
      </w:ins>
      <w:ins w:id="4659" w:author="cmcc-chunxia Guo" w:date="2025-08-11T16:10:12Z">
        <w:r>
          <w:rPr/>
          <w:t xml:space="preserve">shall not exceed the </w:t>
        </w:r>
      </w:ins>
      <w:ins w:id="4660" w:author="cmcc-chunxia Guo" w:date="2025-08-11T16:10:12Z">
        <w:r>
          <w:rPr>
            <w:i/>
          </w:rPr>
          <w:t>basic limits</w:t>
        </w:r>
      </w:ins>
      <w:ins w:id="4661" w:author="cmcc-chunxia Guo" w:date="2025-08-11T16:10:12Z">
        <w:r>
          <w:rPr/>
          <w:t xml:space="preserve"> specified in clause 6.6.5.2.</w:t>
        </w:r>
      </w:ins>
    </w:p>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14:paraId="6EF63F43">
      <w:pPr>
        <w:pStyle w:val="3"/>
        <w:rPr>
          <w:del w:id="4662" w:author="cmcc-chunxia Guo" w:date="2025-08-11T16:07:19Z"/>
        </w:rPr>
      </w:pPr>
      <w:del w:id="4663" w:author="cmcc-chunxia Guo" w:date="2025-08-11T16:07:19Z">
        <w:bookmarkStart w:id="623" w:name="_Toc123054417"/>
        <w:bookmarkStart w:id="624" w:name="_Toc36817277"/>
        <w:bookmarkStart w:id="625" w:name="_Toc21127516"/>
        <w:bookmarkStart w:id="626" w:name="_Toc53178219"/>
        <w:bookmarkStart w:id="627" w:name="_Toc67916662"/>
        <w:bookmarkStart w:id="628" w:name="_Toc124266498"/>
        <w:bookmarkStart w:id="629" w:name="_Toc114255535"/>
        <w:bookmarkStart w:id="630" w:name="_Toc123049029"/>
        <w:bookmarkStart w:id="631" w:name="_Toc90422647"/>
        <w:bookmarkStart w:id="632" w:name="_Toc37267582"/>
        <w:bookmarkStart w:id="633" w:name="_Toc138837610"/>
        <w:bookmarkStart w:id="634" w:name="_Toc61178896"/>
        <w:bookmarkStart w:id="635" w:name="_Toc82621800"/>
        <w:bookmarkStart w:id="636" w:name="_Toc107419315"/>
        <w:bookmarkStart w:id="637" w:name="_Toc44712184"/>
        <w:bookmarkStart w:id="638" w:name="_Toc187245542"/>
        <w:bookmarkStart w:id="639" w:name="_Toc123051948"/>
        <w:bookmarkStart w:id="640" w:name="_Toc131595856"/>
        <w:bookmarkStart w:id="641" w:name="_Toc193202752"/>
        <w:bookmarkStart w:id="642" w:name="_Toc176876037"/>
        <w:bookmarkStart w:id="643" w:name="_Toc37260194"/>
        <w:bookmarkStart w:id="644" w:name="_Toc115186215"/>
        <w:bookmarkStart w:id="645" w:name="_Toc61179366"/>
        <w:bookmarkStart w:id="646" w:name="_Toc107474942"/>
        <w:bookmarkStart w:id="647" w:name="_Toc131766388"/>
        <w:bookmarkStart w:id="648" w:name="_Toc107311731"/>
        <w:bookmarkStart w:id="649" w:name="_Toc45893497"/>
        <w:bookmarkStart w:id="650" w:name="_Toc29811725"/>
        <w:bookmarkStart w:id="651" w:name="_Toc124157094"/>
        <w:bookmarkStart w:id="652" w:name="_Toc131740854"/>
        <w:bookmarkStart w:id="653" w:name="_Toc74663260"/>
        <w:bookmarkStart w:id="654" w:name="_Toc53178670"/>
        <w:bookmarkStart w:id="655" w:name="_Toc156567431"/>
        <w:bookmarkStart w:id="656" w:name="_Toc123717518"/>
        <w:bookmarkStart w:id="657" w:name="_Toc106782840"/>
        <w:r>
          <w:rPr/>
          <w:delText>6.7</w:delText>
        </w:r>
      </w:del>
      <w:del w:id="4664" w:author="cmcc-chunxia Guo" w:date="2025-08-11T16:07:19Z">
        <w:r>
          <w:rPr/>
          <w:tab/>
        </w:r>
      </w:del>
      <w:del w:id="4665" w:author="cmcc-chunxia Guo" w:date="2025-08-11T16:07:19Z">
        <w:r>
          <w:rPr/>
          <w:delText>Transmitter intermodulation</w:delTex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del>
    </w:p>
    <w:p w14:paraId="4181C53B">
      <w:pPr>
        <w:widowControl/>
        <w:spacing w:after="180"/>
        <w:jc w:val="left"/>
        <w:rPr>
          <w:rFonts w:ascii="Times New Roman" w:hAnsi="Times New Roman" w:eastAsia="等线" w:cs="Times New Roman"/>
          <w:kern w:val="0"/>
          <w:sz w:val="20"/>
          <w:szCs w:val="20"/>
          <w:lang w:val="en-GB" w:eastAsia="zh-CN"/>
        </w:rPr>
      </w:pPr>
    </w:p>
    <w:p w14:paraId="19D2C7E9">
      <w:pPr>
        <w:keepNext/>
        <w:keepLines/>
        <w:pBdr>
          <w:top w:val="none" w:color="auto" w:sz="0" w:space="0"/>
        </w:pBdr>
        <w:spacing w:before="120" w:after="180"/>
        <w:ind w:left="1701" w:hanging="1701"/>
        <w:outlineLvl w:val="4"/>
        <w:rPr>
          <w:rFonts w:ascii="Arial" w:hAnsi="Arial" w:eastAsia="MS Mincho" w:cs="Times New Roman"/>
          <w:color w:val="0070C0"/>
          <w:sz w:val="32"/>
          <w:szCs w:val="32"/>
          <w:lang w:val="en-US" w:eastAsia="en-US" w:bidi="ar-SA"/>
        </w:rPr>
      </w:pPr>
      <w:r>
        <w:rPr>
          <w:rFonts w:ascii="Arial" w:hAnsi="Arial" w:eastAsia="MS Mincho" w:cs="Times New Roman"/>
          <w:color w:val="0070C0"/>
          <w:sz w:val="32"/>
          <w:szCs w:val="32"/>
          <w:lang w:val="en-US" w:eastAsia="en-US" w:bidi="ar-SA"/>
        </w:rPr>
        <w:t>---End of changes---</w:t>
      </w:r>
    </w:p>
    <w:p w14:paraId="1430F176"/>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New York">
    <w:altName w:val="DejaVu Math TeX Gyre"/>
    <w:panose1 w:val="02040503060506020304"/>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auto"/>
    <w:pitch w:val="default"/>
    <w:sig w:usb0="9000002F" w:usb1="29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v4.2.0">
    <w:altName w:val="Calibri"/>
    <w:panose1 w:val="00000000000000000000"/>
    <w:charset w:val="00"/>
    <w:family w:val="auto"/>
    <w:pitch w:val="default"/>
    <w:sig w:usb0="00000000" w:usb1="00000000" w:usb2="00000000" w:usb3="00000000" w:csb0="00040001" w:csb1="00000000"/>
  </w:font>
  <w:font w:name="MS PGothic">
    <w:panose1 w:val="020B0600070205080204"/>
    <w:charset w:val="80"/>
    <w:family w:val="swiss"/>
    <w:pitch w:val="default"/>
    <w:sig w:usb0="E00002FF" w:usb1="6AC7FDFB" w:usb2="08000012" w:usb3="00000000" w:csb0="4002009F" w:csb1="DFD70000"/>
  </w:font>
  <w:font w:name="v3.8.0">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DejaVu Math TeX Gyre">
    <w:panose1 w:val="02000503000000000000"/>
    <w:charset w:val="00"/>
    <w:family w:val="auto"/>
    <w:pitch w:val="default"/>
    <w:sig w:usb0="A10000EF" w:usb1="4201F9EE" w:usb2="02000000" w:usb3="00000000" w:csb0="60000193" w:csb1="0DD4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7BCF329A"/>
    <w:multiLevelType w:val="multilevel"/>
    <w:tmpl w:val="7BCF329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chunxia Guo">
    <w15:presenceInfo w15:providerId="None" w15:userId="cmcc-chunxia 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561"/>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8E79D1"/>
    <w:rsid w:val="021E0508"/>
    <w:rsid w:val="025A4036"/>
    <w:rsid w:val="03C61444"/>
    <w:rsid w:val="064C75F3"/>
    <w:rsid w:val="06E5620B"/>
    <w:rsid w:val="09184D77"/>
    <w:rsid w:val="0A4D5725"/>
    <w:rsid w:val="0A9D041D"/>
    <w:rsid w:val="0C601F5F"/>
    <w:rsid w:val="0D933D59"/>
    <w:rsid w:val="0DDF1DCE"/>
    <w:rsid w:val="0F58463B"/>
    <w:rsid w:val="10295E4D"/>
    <w:rsid w:val="10A81657"/>
    <w:rsid w:val="11BF5650"/>
    <w:rsid w:val="124F0EBB"/>
    <w:rsid w:val="13C1778D"/>
    <w:rsid w:val="13C407C9"/>
    <w:rsid w:val="143F3A5E"/>
    <w:rsid w:val="149840F4"/>
    <w:rsid w:val="1505030B"/>
    <w:rsid w:val="17081314"/>
    <w:rsid w:val="17E1714A"/>
    <w:rsid w:val="19F53FAB"/>
    <w:rsid w:val="1AC76B94"/>
    <w:rsid w:val="1B9118D8"/>
    <w:rsid w:val="1BAE077A"/>
    <w:rsid w:val="1BF50742"/>
    <w:rsid w:val="1FC2792A"/>
    <w:rsid w:val="200C6AA4"/>
    <w:rsid w:val="209239FD"/>
    <w:rsid w:val="2188225A"/>
    <w:rsid w:val="21BC48F8"/>
    <w:rsid w:val="22043B1B"/>
    <w:rsid w:val="227855A0"/>
    <w:rsid w:val="22C8691D"/>
    <w:rsid w:val="22E174C7"/>
    <w:rsid w:val="233D5EA2"/>
    <w:rsid w:val="23902475"/>
    <w:rsid w:val="23AB426C"/>
    <w:rsid w:val="247E2C16"/>
    <w:rsid w:val="27F8683B"/>
    <w:rsid w:val="2A427557"/>
    <w:rsid w:val="2BE75544"/>
    <w:rsid w:val="2E220AB6"/>
    <w:rsid w:val="2F33491C"/>
    <w:rsid w:val="2F5332BE"/>
    <w:rsid w:val="2FD758A9"/>
    <w:rsid w:val="30187E57"/>
    <w:rsid w:val="303F5B52"/>
    <w:rsid w:val="30886258"/>
    <w:rsid w:val="309767C4"/>
    <w:rsid w:val="310224D9"/>
    <w:rsid w:val="3128316B"/>
    <w:rsid w:val="31666B71"/>
    <w:rsid w:val="31A90B44"/>
    <w:rsid w:val="320E29DF"/>
    <w:rsid w:val="326D0948"/>
    <w:rsid w:val="32A46191"/>
    <w:rsid w:val="333554DB"/>
    <w:rsid w:val="352A7547"/>
    <w:rsid w:val="35FF0CF3"/>
    <w:rsid w:val="372A4A8E"/>
    <w:rsid w:val="384D2BD3"/>
    <w:rsid w:val="38593326"/>
    <w:rsid w:val="392E04D8"/>
    <w:rsid w:val="39477C25"/>
    <w:rsid w:val="3A1304A1"/>
    <w:rsid w:val="3A482066"/>
    <w:rsid w:val="3B66521D"/>
    <w:rsid w:val="3C1101B7"/>
    <w:rsid w:val="3E1C107E"/>
    <w:rsid w:val="3F410957"/>
    <w:rsid w:val="40C761D4"/>
    <w:rsid w:val="41365033"/>
    <w:rsid w:val="41383010"/>
    <w:rsid w:val="41F87BCB"/>
    <w:rsid w:val="434B12A1"/>
    <w:rsid w:val="43A53D23"/>
    <w:rsid w:val="4594121F"/>
    <w:rsid w:val="4665335B"/>
    <w:rsid w:val="479010F6"/>
    <w:rsid w:val="4AA5528F"/>
    <w:rsid w:val="4AC46A3A"/>
    <w:rsid w:val="4AD57A7C"/>
    <w:rsid w:val="4B5C5717"/>
    <w:rsid w:val="4BA30626"/>
    <w:rsid w:val="4BA8514B"/>
    <w:rsid w:val="4BDA6C27"/>
    <w:rsid w:val="4C1901B9"/>
    <w:rsid w:val="4CB42DC9"/>
    <w:rsid w:val="504428BE"/>
    <w:rsid w:val="51694182"/>
    <w:rsid w:val="517F39A6"/>
    <w:rsid w:val="528350D9"/>
    <w:rsid w:val="52AF3FE4"/>
    <w:rsid w:val="548752CC"/>
    <w:rsid w:val="54B5148C"/>
    <w:rsid w:val="54B95C2D"/>
    <w:rsid w:val="577B4C0F"/>
    <w:rsid w:val="57E532C4"/>
    <w:rsid w:val="5959570E"/>
    <w:rsid w:val="5A79415D"/>
    <w:rsid w:val="5B447986"/>
    <w:rsid w:val="5B7B6070"/>
    <w:rsid w:val="5BA800EC"/>
    <w:rsid w:val="5C57280E"/>
    <w:rsid w:val="5C756074"/>
    <w:rsid w:val="5CD94E88"/>
    <w:rsid w:val="5D41449C"/>
    <w:rsid w:val="5D5C2CDC"/>
    <w:rsid w:val="5E6D544B"/>
    <w:rsid w:val="62B6027F"/>
    <w:rsid w:val="637451BA"/>
    <w:rsid w:val="680D5952"/>
    <w:rsid w:val="685017A0"/>
    <w:rsid w:val="68CE7B62"/>
    <w:rsid w:val="6AA0288A"/>
    <w:rsid w:val="6AB53970"/>
    <w:rsid w:val="6B097A71"/>
    <w:rsid w:val="6D3A7D69"/>
    <w:rsid w:val="6DF05F6E"/>
    <w:rsid w:val="6FF70753"/>
    <w:rsid w:val="700D66BD"/>
    <w:rsid w:val="70551791"/>
    <w:rsid w:val="70943FC3"/>
    <w:rsid w:val="70B64178"/>
    <w:rsid w:val="71880AA7"/>
    <w:rsid w:val="718905B8"/>
    <w:rsid w:val="72EF56AC"/>
    <w:rsid w:val="73210D6E"/>
    <w:rsid w:val="74D53759"/>
    <w:rsid w:val="75C97D26"/>
    <w:rsid w:val="76C70E7F"/>
    <w:rsid w:val="784A6637"/>
    <w:rsid w:val="78A44C7D"/>
    <w:rsid w:val="797B5BDA"/>
    <w:rsid w:val="7A35410F"/>
    <w:rsid w:val="7AB35BC5"/>
    <w:rsid w:val="7B973BE4"/>
    <w:rsid w:val="7BA07EF1"/>
    <w:rsid w:val="7ED40090"/>
    <w:rsid w:val="7FBB6B9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spacing w:before="120" w:line="280" w:lineRule="atLeast"/>
      <w:jc w:val="both"/>
    </w:pPr>
    <w:rPr>
      <w:rFonts w:ascii="New York" w:hAnsi="New York"/>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styleId="84">
    <w:name w:val="List Paragraph"/>
    <w:basedOn w:val="1"/>
    <w:qFormat/>
    <w:uiPriority w:val="34"/>
    <w:pPr>
      <w:overflowPunct w:val="0"/>
      <w:autoSpaceDE w:val="0"/>
      <w:autoSpaceDN w:val="0"/>
      <w:adjustRightInd w:val="0"/>
      <w:ind w:firstLine="420" w:firstLineChars="200"/>
      <w:textAlignment w:val="baseline"/>
    </w:pPr>
    <w:rPr>
      <w:rFonts w:eastAsia="MS Mincho"/>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21</Pages>
  <Words>355</Words>
  <Characters>2024</Characters>
  <Lines>16</Lines>
  <Paragraphs>4</Paragraphs>
  <TotalTime>2</TotalTime>
  <ScaleCrop>false</ScaleCrop>
  <LinksUpToDate>false</LinksUpToDate>
  <CharactersWithSpaces>2375</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cmcc-chunxia Guo</cp:lastModifiedBy>
  <cp:lastPrinted>2411-12-31T23:00:00Z</cp:lastPrinted>
  <dcterms:modified xsi:type="dcterms:W3CDTF">2025-08-14T08:28:17Z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2052-12.8.2.21549</vt:lpwstr>
  </property>
  <property fmtid="{D5CDD505-2E9C-101B-9397-08002B2CF9AE}" pid="22" name="ICV">
    <vt:lpwstr>C1BCD6F2F195453EB0080204356E42A7_13</vt:lpwstr>
  </property>
</Properties>
</file>