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D8157F" w:rsidR="001E41F3" w:rsidRPr="00C43AFD" w:rsidRDefault="001E41F3">
      <w:pPr>
        <w:pStyle w:val="CRCoverPage"/>
        <w:tabs>
          <w:tab w:val="right" w:pos="9639"/>
        </w:tabs>
        <w:spacing w:after="0"/>
        <w:rPr>
          <w:b/>
          <w:iCs/>
          <w:noProof/>
          <w:sz w:val="28"/>
        </w:rPr>
      </w:pPr>
      <w:r>
        <w:rPr>
          <w:b/>
          <w:noProof/>
          <w:sz w:val="24"/>
        </w:rPr>
        <w:t>3</w:t>
      </w:r>
      <w:r w:rsidRPr="001B379E">
        <w:rPr>
          <w:b/>
          <w:noProof/>
          <w:sz w:val="24"/>
        </w:rPr>
        <w:t>GPP TSG</w:t>
      </w:r>
      <w:r w:rsidR="00C66BA2" w:rsidRPr="001B379E">
        <w:rPr>
          <w:b/>
          <w:noProof/>
          <w:sz w:val="24"/>
        </w:rPr>
        <w:t xml:space="preserve"> </w:t>
      </w:r>
      <w:r w:rsidRPr="001B379E">
        <w:rPr>
          <w:b/>
          <w:noProof/>
          <w:sz w:val="24"/>
        </w:rPr>
        <w:t>Meeting #</w:t>
      </w:r>
      <w:r w:rsidR="0002308F" w:rsidRPr="001B379E">
        <w:rPr>
          <w:b/>
          <w:noProof/>
          <w:sz w:val="24"/>
        </w:rPr>
        <w:t>11</w:t>
      </w:r>
      <w:r w:rsidR="0027434A">
        <w:rPr>
          <w:b/>
          <w:noProof/>
          <w:sz w:val="24"/>
        </w:rPr>
        <w:t>5</w:t>
      </w:r>
      <w:r w:rsidRPr="001B379E">
        <w:rPr>
          <w:b/>
          <w:i/>
          <w:noProof/>
          <w:sz w:val="28"/>
        </w:rPr>
        <w:tab/>
      </w:r>
      <w:r w:rsidR="00C43AFD" w:rsidRPr="00C43AFD">
        <w:rPr>
          <w:b/>
          <w:bCs/>
          <w:iCs/>
          <w:noProof/>
          <w:sz w:val="28"/>
        </w:rPr>
        <w:t>R4-2507340</w:t>
      </w:r>
      <w:r w:rsidR="00C43AFD" w:rsidRPr="00C43AFD">
        <w:rPr>
          <w:b/>
          <w:iCs/>
          <w:noProof/>
          <w:sz w:val="28"/>
        </w:rPr>
        <w:t xml:space="preserve"> </w:t>
      </w:r>
      <w:r w:rsidR="00AD75F6" w:rsidRPr="00C43AFD">
        <w:rPr>
          <w:iCs/>
        </w:rPr>
        <w:fldChar w:fldCharType="begin"/>
      </w:r>
      <w:r w:rsidR="00AD75F6" w:rsidRPr="00C43AFD">
        <w:rPr>
          <w:iCs/>
        </w:rPr>
        <w:instrText xml:space="preserve"> DOCPROPERTY  Tdoc#  \* MERGEFORMAT </w:instrText>
      </w:r>
      <w:r w:rsidR="00AD75F6" w:rsidRPr="00C43AFD">
        <w:rPr>
          <w:iCs/>
        </w:rPr>
        <w:fldChar w:fldCharType="separate"/>
      </w:r>
      <w:r w:rsidR="00AD75F6" w:rsidRPr="00C43AFD" w:rsidDel="00AD75F6">
        <w:rPr>
          <w:b/>
          <w:iCs/>
          <w:noProof/>
          <w:sz w:val="28"/>
        </w:rPr>
        <w:t xml:space="preserve"> </w:t>
      </w:r>
      <w:r w:rsidR="00AD75F6" w:rsidRPr="00C43AFD">
        <w:rPr>
          <w:b/>
          <w:iCs/>
          <w:noProof/>
          <w:sz w:val="28"/>
        </w:rPr>
        <w:fldChar w:fldCharType="end"/>
      </w:r>
    </w:p>
    <w:p w14:paraId="7CB45193" w14:textId="41D46DED" w:rsidR="001E41F3" w:rsidRDefault="00C64929" w:rsidP="005E2C44">
      <w:pPr>
        <w:pStyle w:val="CRCoverPage"/>
        <w:outlineLvl w:val="0"/>
        <w:rPr>
          <w:b/>
          <w:noProof/>
          <w:sz w:val="24"/>
        </w:rPr>
      </w:pPr>
      <w:r>
        <w:rPr>
          <w:b/>
          <w:noProof/>
          <w:sz w:val="24"/>
        </w:rPr>
        <w:t>Malta</w:t>
      </w:r>
      <w:r w:rsidR="001E41F3">
        <w:rPr>
          <w:b/>
          <w:noProof/>
          <w:sz w:val="24"/>
        </w:rPr>
        <w:t xml:space="preserve">, </w:t>
      </w:r>
      <w:r w:rsidR="000B3A0F">
        <w:rPr>
          <w:b/>
          <w:noProof/>
          <w:sz w:val="24"/>
        </w:rPr>
        <w:t>MT</w:t>
      </w:r>
      <w:r w:rsidR="001E41F3">
        <w:rPr>
          <w:b/>
          <w:noProof/>
          <w:sz w:val="24"/>
        </w:rPr>
        <w:t>,</w:t>
      </w:r>
      <w:r w:rsidR="00073C0C">
        <w:rPr>
          <w:b/>
          <w:noProof/>
          <w:sz w:val="24"/>
        </w:rPr>
        <w:t xml:space="preserve"> </w:t>
      </w:r>
      <w:r w:rsidR="000B3A0F">
        <w:rPr>
          <w:b/>
          <w:noProof/>
          <w:sz w:val="24"/>
        </w:rPr>
        <w:t>19</w:t>
      </w:r>
      <w:r w:rsidR="000260C4" w:rsidRPr="000260C4">
        <w:rPr>
          <w:b/>
          <w:noProof/>
          <w:sz w:val="24"/>
          <w:vertAlign w:val="superscript"/>
        </w:rPr>
        <w:t>th</w:t>
      </w:r>
      <w:r w:rsidR="000B3A0F">
        <w:rPr>
          <w:b/>
          <w:noProof/>
          <w:sz w:val="24"/>
          <w:vertAlign w:val="superscript"/>
        </w:rPr>
        <w:t xml:space="preserve"> </w:t>
      </w:r>
      <w:r w:rsidR="000B3A0F">
        <w:rPr>
          <w:b/>
          <w:noProof/>
          <w:sz w:val="24"/>
        </w:rPr>
        <w:t xml:space="preserve">May </w:t>
      </w:r>
      <w:r w:rsidR="000260C4">
        <w:rPr>
          <w:b/>
          <w:noProof/>
          <w:sz w:val="24"/>
        </w:rPr>
        <w:t>–</w:t>
      </w:r>
      <w:r w:rsidR="00547111">
        <w:rPr>
          <w:b/>
          <w:noProof/>
          <w:sz w:val="24"/>
        </w:rPr>
        <w:t xml:space="preserve"> </w:t>
      </w:r>
      <w:r w:rsidR="000260C4">
        <w:rPr>
          <w:b/>
          <w:noProof/>
          <w:sz w:val="24"/>
        </w:rPr>
        <w:t>2</w:t>
      </w:r>
      <w:r w:rsidR="000B3A0F">
        <w:rPr>
          <w:b/>
          <w:noProof/>
          <w:sz w:val="24"/>
        </w:rPr>
        <w:t>3</w:t>
      </w:r>
      <w:r w:rsidR="000B3A0F">
        <w:rPr>
          <w:b/>
          <w:noProof/>
          <w:sz w:val="24"/>
          <w:vertAlign w:val="superscript"/>
        </w:rPr>
        <w:t>rd</w:t>
      </w:r>
      <w:r w:rsidR="000260C4">
        <w:rPr>
          <w:b/>
          <w:noProof/>
          <w:sz w:val="24"/>
        </w:rPr>
        <w:t xml:space="preserve"> May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DF038" w:rsidR="001E41F3" w:rsidRPr="00410371" w:rsidRDefault="005961F4" w:rsidP="00E13F3D">
            <w:pPr>
              <w:pStyle w:val="CRCoverPage"/>
              <w:spacing w:after="0"/>
              <w:jc w:val="right"/>
              <w:rPr>
                <w:b/>
                <w:noProof/>
                <w:sz w:val="28"/>
              </w:rPr>
            </w:pPr>
            <w:r>
              <w:rPr>
                <w:b/>
                <w:noProof/>
                <w:sz w:val="28"/>
              </w:rPr>
              <w:t>38.</w:t>
            </w:r>
            <w:r w:rsidR="00AF04AF">
              <w:rPr>
                <w:b/>
                <w:noProof/>
                <w:sz w:val="28"/>
              </w:rPr>
              <w:t>1</w:t>
            </w:r>
            <w:r w:rsidR="000260C4">
              <w:rPr>
                <w:b/>
                <w:noProof/>
                <w:sz w:val="28"/>
              </w:rPr>
              <w:t>0</w:t>
            </w:r>
            <w:r w:rsidR="006B2278">
              <w:rPr>
                <w:b/>
                <w:noProof/>
                <w:sz w:val="28"/>
              </w:rPr>
              <w:t>1</w:t>
            </w:r>
            <w:r w:rsidR="00A42EF1">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56ECC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EBCB7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7FFC6" w:rsidR="001E41F3" w:rsidRPr="00410371" w:rsidRDefault="005961F4">
            <w:pPr>
              <w:pStyle w:val="CRCoverPage"/>
              <w:spacing w:after="0"/>
              <w:jc w:val="center"/>
              <w:rPr>
                <w:noProof/>
                <w:sz w:val="28"/>
              </w:rPr>
            </w:pPr>
            <w:fldSimple w:instr=" DOCPROPERTY  Version  \* MERGEFORMAT ">
              <w:r>
                <w:rPr>
                  <w:b/>
                  <w:noProof/>
                  <w:sz w:val="28"/>
                </w:rPr>
                <w:t>18.</w:t>
              </w:r>
              <w:r w:rsidR="00A55FF0">
                <w:rPr>
                  <w:b/>
                  <w:noProof/>
                  <w:sz w:val="28"/>
                </w:rPr>
                <w:t>7</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7BCCBC" w:rsidR="00F25D98" w:rsidRDefault="008D7ED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06446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5043EE" w:rsidR="001E41F3" w:rsidRDefault="008D17E6">
            <w:pPr>
              <w:pStyle w:val="CRCoverPage"/>
              <w:spacing w:after="0"/>
              <w:ind w:left="100"/>
              <w:rPr>
                <w:noProof/>
              </w:rPr>
            </w:pPr>
            <w:r w:rsidRPr="00BC65DF">
              <w:rPr>
                <w:lang w:val="en-US" w:eastAsia="zh-CN"/>
              </w:rPr>
              <w:t>Minimum requirement for wideband CQI reporting with inter-cell interference [FDD]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7FA63" w:rsidR="001E41F3" w:rsidRDefault="000935A7">
            <w:pPr>
              <w:pStyle w:val="CRCoverPage"/>
              <w:spacing w:after="0"/>
              <w:ind w:left="100"/>
              <w:rPr>
                <w:noProof/>
              </w:rPr>
            </w:pPr>
            <w:fldSimple w:instr=" DOCPROPERTY  SourceIfWg  \* MERGEFORMAT ">
              <w:r>
                <w:rPr>
                  <w:noProof/>
                </w:rPr>
                <w:t>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34D687" w:rsidR="001E41F3" w:rsidRDefault="000935A7"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C7D74D" w:rsidR="001E41F3" w:rsidRDefault="00C3149C">
            <w:pPr>
              <w:pStyle w:val="CRCoverPage"/>
              <w:spacing w:after="0"/>
              <w:ind w:left="100"/>
              <w:rPr>
                <w:noProof/>
              </w:rPr>
            </w:pPr>
            <w:r w:rsidRPr="00C3149C">
              <w:rPr>
                <w:noProof/>
              </w:rPr>
              <w:t>NR_demod_Ph5_Part2_UE</w:t>
            </w:r>
            <w:r w:rsidRPr="00C3149C">
              <w:rPr>
                <w:noProof/>
              </w:rPr>
              <w:fldChar w:fldCharType="begin"/>
            </w:r>
            <w:r>
              <w:rPr>
                <w:noProof/>
              </w:rPr>
              <w:instrText xml:space="preserve"> DOCPROPERTY  RelatedWis  \* MERGEFORMAT </w:instrText>
            </w:r>
            <w:r w:rsidRPr="00C3149C">
              <w:rPr>
                <w:noProof/>
              </w:rPr>
              <w:fldChar w:fldCharType="separate"/>
            </w:r>
            <w:r>
              <w:rPr>
                <w:noProof/>
              </w:rPr>
              <w:t xml:space="preserve">- </w:t>
            </w:r>
            <w:r w:rsidRPr="00C3149C">
              <w:rPr>
                <w:noProof/>
              </w:rPr>
              <w:t>Perf</w:t>
            </w:r>
            <w:r w:rsidRPr="00C3149C">
              <w:rPr>
                <w:noProof/>
              </w:rPr>
              <w:fldChar w:fldCharType="end"/>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AB058" w:rsidR="001E41F3" w:rsidRDefault="00A26BC6">
            <w:pPr>
              <w:pStyle w:val="CRCoverPage"/>
              <w:spacing w:after="0"/>
              <w:ind w:left="100"/>
              <w:rPr>
                <w:noProof/>
              </w:rPr>
            </w:pPr>
            <w:r>
              <w:t>202</w:t>
            </w:r>
            <w:r w:rsidR="00350062">
              <w:t>5</w:t>
            </w:r>
            <w:r>
              <w:t>-0</w:t>
            </w:r>
            <w:r w:rsidR="004310A3">
              <w:t>5</w:t>
            </w:r>
            <w:r>
              <w:t>-</w:t>
            </w:r>
            <w:r w:rsidR="00350062">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B03353" w:rsidR="001E41F3" w:rsidRPr="00FB401A" w:rsidRDefault="00FB401A" w:rsidP="00D24991">
            <w:pPr>
              <w:pStyle w:val="CRCoverPage"/>
              <w:spacing w:after="0"/>
              <w:ind w:left="100" w:right="-609"/>
              <w:rPr>
                <w:b/>
                <w:bCs/>
                <w:noProof/>
              </w:rPr>
            </w:pPr>
            <w:r w:rsidRPr="00FB401A">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C145B" w:rsidR="001E41F3" w:rsidRDefault="00F526BF">
            <w:pPr>
              <w:pStyle w:val="CRCoverPage"/>
              <w:spacing w:after="0"/>
              <w:ind w:left="100"/>
              <w:rPr>
                <w:noProof/>
              </w:rPr>
            </w:pPr>
            <w:fldSimple w:instr=" DOCPROPERTY  Release  \* MERGEFORMAT ">
              <w:r>
                <w:rPr>
                  <w:noProof/>
                </w:rPr>
                <w:t>Rel-1</w:t>
              </w:r>
            </w:fldSimple>
            <w:r w:rsidR="00B21AC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7C9DE" w:rsidR="001E41F3" w:rsidRDefault="00A4345D">
            <w:pPr>
              <w:pStyle w:val="CRCoverPage"/>
              <w:spacing w:after="0"/>
              <w:ind w:left="100"/>
              <w:rPr>
                <w:noProof/>
              </w:rPr>
            </w:pPr>
            <w:r>
              <w:rPr>
                <w:noProof/>
              </w:rPr>
              <w:t xml:space="preserve">Minimum </w:t>
            </w:r>
            <w:r w:rsidR="008A3DD8">
              <w:rPr>
                <w:noProof/>
              </w:rPr>
              <w:t xml:space="preserve">CQI </w:t>
            </w:r>
            <w:r>
              <w:rPr>
                <w:noProof/>
              </w:rPr>
              <w:t xml:space="preserve">requirements for wideband CQI reporting with inter-cell interference are specified.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E070D7" w:rsidR="001E41F3" w:rsidRDefault="003E4286">
            <w:pPr>
              <w:pStyle w:val="CRCoverPage"/>
              <w:spacing w:after="0"/>
              <w:ind w:left="100"/>
              <w:rPr>
                <w:noProof/>
              </w:rPr>
            </w:pPr>
            <w:r>
              <w:rPr>
                <w:noProof/>
              </w:rPr>
              <w:t xml:space="preserve">The test settings for FDD mode and test metric are introduced.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8189A1" w:rsidR="001E41F3" w:rsidRDefault="001873F5">
            <w:pPr>
              <w:pStyle w:val="CRCoverPage"/>
              <w:spacing w:after="0"/>
              <w:ind w:left="100"/>
              <w:rPr>
                <w:noProof/>
              </w:rPr>
            </w:pPr>
            <w:r>
              <w:rPr>
                <w:noProof/>
              </w:rPr>
              <w:t xml:space="preserve">No CQI requirements shall be present.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B2A49" w:rsidR="001E41F3" w:rsidRDefault="00047931">
            <w:pPr>
              <w:pStyle w:val="CRCoverPage"/>
              <w:spacing w:after="0"/>
              <w:ind w:left="100"/>
              <w:rPr>
                <w:noProof/>
              </w:rPr>
            </w:pPr>
            <w:r>
              <w:t xml:space="preserve">Clause </w:t>
            </w:r>
            <w:r w:rsidR="006008BE">
              <w:t>6.2.4.1.</w:t>
            </w:r>
            <w:r w:rsidR="00DC6F44">
              <w:t>2 and Clause 6.2.4.1.2.1</w:t>
            </w:r>
            <w:r w:rsidR="00DA4C2E">
              <w:t xml:space="preserve"> </w:t>
            </w:r>
            <w:r>
              <w:t xml:space="preserve">shall be added to 38.101-4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5B92C8" w:rsidR="001E41F3" w:rsidRDefault="003F4F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1AC950" w:rsidR="001E41F3" w:rsidRDefault="003F4F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EA88E8" w:rsidR="001E41F3" w:rsidRDefault="00145D43">
            <w:pPr>
              <w:pStyle w:val="CRCoverPage"/>
              <w:spacing w:after="0"/>
              <w:ind w:left="99"/>
              <w:rPr>
                <w:noProof/>
              </w:rPr>
            </w:pPr>
            <w:r>
              <w:rPr>
                <w:noProof/>
              </w:rPr>
              <w:t xml:space="preserve">TS </w:t>
            </w:r>
            <w:r w:rsidR="00A22004">
              <w:rPr>
                <w:noProof/>
              </w:rPr>
              <w:t>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A9E6EA" w:rsidR="001E41F3" w:rsidRDefault="003F4F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A45D16" w:rsidR="008863B9" w:rsidRDefault="008863B9">
            <w:pPr>
              <w:pStyle w:val="CRCoverPage"/>
              <w:spacing w:after="0"/>
              <w:ind w:left="100"/>
              <w:rPr>
                <w:noProof/>
              </w:rPr>
            </w:pPr>
          </w:p>
        </w:tc>
      </w:tr>
    </w:tbl>
    <w:p w14:paraId="1557EA72" w14:textId="77777777" w:rsidR="001E41F3" w:rsidRDefault="001E41F3">
      <w:pPr>
        <w:rPr>
          <w:noProof/>
        </w:rPr>
        <w:sectPr w:rsidR="001E41F3" w:rsidSect="00B97AB9">
          <w:headerReference w:type="even" r:id="rId11"/>
          <w:footnotePr>
            <w:numRestart w:val="eachSect"/>
          </w:footnotePr>
          <w:pgSz w:w="11907" w:h="16840" w:code="9"/>
          <w:pgMar w:top="1418" w:right="1134" w:bottom="1134" w:left="1134" w:header="680" w:footer="567" w:gutter="0"/>
          <w:cols w:space="720"/>
        </w:sectPr>
      </w:pPr>
    </w:p>
    <w:p w14:paraId="29120381" w14:textId="7E30B468" w:rsidR="002A61B0" w:rsidRDefault="002A61B0" w:rsidP="002A61B0">
      <w:pPr>
        <w:spacing w:after="0"/>
        <w:rPr>
          <w:rFonts w:eastAsia="SimSun"/>
          <w:b/>
          <w:color w:val="FF0000"/>
          <w:sz w:val="28"/>
          <w:szCs w:val="28"/>
        </w:rPr>
      </w:pPr>
      <w:bookmarkStart w:id="1" w:name="_Toc21338167"/>
      <w:bookmarkStart w:id="2" w:name="_Toc29808275"/>
      <w:bookmarkStart w:id="3" w:name="_Toc37068194"/>
      <w:bookmarkStart w:id="4" w:name="_Toc37083737"/>
      <w:bookmarkStart w:id="5" w:name="_Toc37084079"/>
      <w:bookmarkStart w:id="6" w:name="_Toc40209441"/>
      <w:bookmarkStart w:id="7" w:name="_Toc40209783"/>
      <w:bookmarkStart w:id="8" w:name="_Toc45892742"/>
      <w:bookmarkStart w:id="9" w:name="_Toc53176599"/>
      <w:bookmarkStart w:id="10" w:name="_Toc61120881"/>
      <w:bookmarkStart w:id="11" w:name="_Toc67918026"/>
      <w:bookmarkStart w:id="12" w:name="_Toc76298069"/>
      <w:bookmarkStart w:id="13" w:name="_Toc76572081"/>
      <w:bookmarkStart w:id="14" w:name="_Toc76651948"/>
      <w:bookmarkStart w:id="15" w:name="_Toc76652786"/>
      <w:bookmarkStart w:id="16" w:name="_Toc83742058"/>
      <w:bookmarkStart w:id="17" w:name="_Toc91440548"/>
      <w:bookmarkStart w:id="18" w:name="_Toc98849334"/>
      <w:bookmarkStart w:id="19" w:name="_Toc106543185"/>
      <w:bookmarkStart w:id="20" w:name="_Toc106737280"/>
      <w:bookmarkStart w:id="21" w:name="_Toc107233047"/>
      <w:bookmarkStart w:id="22" w:name="_Toc107234637"/>
      <w:bookmarkStart w:id="23" w:name="_Toc107419606"/>
      <w:bookmarkStart w:id="24" w:name="_Toc107476900"/>
      <w:bookmarkStart w:id="25" w:name="_Toc114565718"/>
      <w:bookmarkStart w:id="26" w:name="_Toc123936011"/>
      <w:bookmarkStart w:id="27" w:name="_Toc124377026"/>
      <w:bookmarkStart w:id="28" w:name="_Toc21338168"/>
      <w:bookmarkStart w:id="29" w:name="_Toc29808276"/>
      <w:bookmarkStart w:id="30" w:name="_Toc37068195"/>
      <w:bookmarkStart w:id="31" w:name="_Toc37083738"/>
      <w:bookmarkStart w:id="32" w:name="_Toc37084080"/>
      <w:bookmarkStart w:id="33" w:name="_Toc40209442"/>
      <w:bookmarkStart w:id="34" w:name="_Toc40209784"/>
      <w:bookmarkStart w:id="35" w:name="_Toc45892743"/>
      <w:bookmarkStart w:id="36" w:name="_Toc53176600"/>
      <w:bookmarkStart w:id="37" w:name="_Toc61120882"/>
      <w:bookmarkStart w:id="38" w:name="_Toc67918027"/>
      <w:bookmarkStart w:id="39" w:name="_Toc76298070"/>
      <w:bookmarkStart w:id="40" w:name="_Toc76572082"/>
      <w:bookmarkStart w:id="41" w:name="_Toc76651949"/>
      <w:bookmarkStart w:id="42" w:name="_Toc76652787"/>
      <w:bookmarkStart w:id="43" w:name="_Toc83742059"/>
      <w:bookmarkStart w:id="44" w:name="_Toc91440549"/>
      <w:bookmarkStart w:id="45" w:name="_Toc98849335"/>
      <w:bookmarkStart w:id="46" w:name="_Toc106543186"/>
      <w:bookmarkStart w:id="47" w:name="_Toc106737281"/>
      <w:bookmarkStart w:id="48" w:name="_Toc107233048"/>
      <w:bookmarkStart w:id="49" w:name="_Toc107234638"/>
      <w:bookmarkStart w:id="50" w:name="_Toc107419607"/>
      <w:bookmarkStart w:id="51" w:name="_Toc107476901"/>
      <w:bookmarkStart w:id="52" w:name="_Toc114565719"/>
      <w:bookmarkStart w:id="53" w:name="_Toc123936012"/>
      <w:bookmarkStart w:id="54" w:name="_Toc124377027"/>
      <w:r w:rsidRPr="00E70977">
        <w:rPr>
          <w:rFonts w:eastAsia="SimSun" w:hint="eastAsia"/>
          <w:b/>
          <w:color w:val="FF0000"/>
          <w:sz w:val="28"/>
          <w:szCs w:val="28"/>
        </w:rPr>
        <w:lastRenderedPageBreak/>
        <w:t>&lt;</w:t>
      </w:r>
      <w:r w:rsidRPr="00E70977">
        <w:rPr>
          <w:rFonts w:eastAsia="SimSun"/>
          <w:b/>
          <w:color w:val="FF0000"/>
          <w:sz w:val="28"/>
          <w:szCs w:val="28"/>
        </w:rPr>
        <w:t>Start of change</w:t>
      </w:r>
      <w:r w:rsidR="00126065">
        <w:rPr>
          <w:rFonts w:eastAsia="SimSun"/>
          <w:b/>
          <w:color w:val="FF0000"/>
          <w:sz w:val="28"/>
          <w:szCs w:val="28"/>
        </w:rPr>
        <w:t>1</w:t>
      </w:r>
      <w:r w:rsidRPr="00E70977">
        <w:rPr>
          <w:rFonts w:eastAsia="SimSun"/>
          <w:b/>
          <w:color w:val="FF0000"/>
          <w:sz w:val="28"/>
          <w:szCs w:val="28"/>
        </w:rPr>
        <w:t>&gt;</w:t>
      </w:r>
    </w:p>
    <w:p w14:paraId="1C03F389" w14:textId="77777777" w:rsidR="00AC687F" w:rsidRDefault="00AC687F" w:rsidP="002A61B0">
      <w:pPr>
        <w:spacing w:after="0"/>
        <w:rPr>
          <w:rFonts w:eastAsia="SimSun"/>
          <w:b/>
          <w:color w:val="FF0000"/>
          <w:sz w:val="28"/>
          <w:szCs w:val="28"/>
        </w:rPr>
      </w:pPr>
    </w:p>
    <w:p w14:paraId="2FF5FE6C" w14:textId="77777777" w:rsidR="00311ACD" w:rsidRDefault="00311ACD" w:rsidP="00311ACD">
      <w:pPr>
        <w:keepNext/>
        <w:keepLines/>
        <w:spacing w:before="120"/>
        <w:ind w:left="1701" w:hanging="1701"/>
        <w:outlineLvl w:val="4"/>
        <w:rPr>
          <w:ins w:id="55" w:author="Dhananjaya Ponukumati" w:date="2025-05-08T13:34:00Z" w16du:dateUtc="2025-05-08T08:04:00Z"/>
          <w:rFonts w:ascii="Arial" w:eastAsia="Malgun Gothic" w:hAnsi="Arial"/>
          <w:sz w:val="22"/>
          <w:lang w:eastAsia="zh-CN"/>
        </w:rPr>
      </w:pPr>
      <w:bookmarkStart w:id="56" w:name="_Toc67918154"/>
      <w:bookmarkStart w:id="57" w:name="_Toc76298197"/>
      <w:bookmarkStart w:id="58" w:name="_Toc76572209"/>
      <w:bookmarkStart w:id="59" w:name="_Toc76652076"/>
      <w:bookmarkStart w:id="60" w:name="_Toc76652914"/>
      <w:bookmarkStart w:id="61" w:name="_Toc83742186"/>
      <w:bookmarkStart w:id="62" w:name="_Toc91440676"/>
      <w:bookmarkStart w:id="63" w:name="_Toc98849466"/>
      <w:bookmarkStart w:id="64" w:name="_Toc106543319"/>
      <w:bookmarkStart w:id="65" w:name="_Toc106737417"/>
      <w:bookmarkStart w:id="66" w:name="_Toc107233184"/>
      <w:bookmarkStart w:id="67" w:name="_Toc107234786"/>
      <w:bookmarkStart w:id="68" w:name="_Toc107419756"/>
      <w:bookmarkStart w:id="69" w:name="_Toc107477052"/>
      <w:bookmarkStart w:id="70" w:name="_Toc114565901"/>
      <w:bookmarkStart w:id="71" w:name="_Toc123936209"/>
      <w:bookmarkStart w:id="72" w:name="_Toc124377224"/>
      <w:ins w:id="73" w:author="Dhananjaya Ponukumati" w:date="2025-05-08T13:34:00Z" w16du:dateUtc="2025-05-08T08:04:00Z">
        <w:r w:rsidRPr="0071228A">
          <w:rPr>
            <w:rFonts w:ascii="Arial" w:eastAsia="Malgun Gothic" w:hAnsi="Arial" w:hint="eastAsia"/>
            <w:sz w:val="22"/>
          </w:rPr>
          <w:t>6.2.</w:t>
        </w:r>
        <w:r>
          <w:rPr>
            <w:rFonts w:ascii="Arial" w:eastAsia="Malgun Gothic" w:hAnsi="Arial"/>
            <w:sz w:val="22"/>
            <w:lang w:eastAsia="zh-CN"/>
          </w:rPr>
          <w:t>4</w:t>
        </w:r>
        <w:r w:rsidRPr="0071228A">
          <w:rPr>
            <w:rFonts w:ascii="Arial" w:eastAsia="Malgun Gothic" w:hAnsi="Arial" w:hint="eastAsia"/>
            <w:sz w:val="22"/>
            <w:lang w:eastAsia="zh-CN"/>
          </w:rPr>
          <w:t>.1.2</w:t>
        </w:r>
        <w:r w:rsidRPr="0071228A">
          <w:rPr>
            <w:rFonts w:ascii="Arial" w:eastAsia="Malgun Gothic" w:hAnsi="Arial" w:hint="eastAsia"/>
            <w:sz w:val="22"/>
            <w:lang w:eastAsia="zh-CN"/>
          </w:rPr>
          <w:tab/>
          <w:t>CQI reporting under fading conditions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ins>
    </w:p>
    <w:p w14:paraId="0B2E4064" w14:textId="77777777" w:rsidR="00311ACD" w:rsidRDefault="00311ACD" w:rsidP="00311ACD">
      <w:pPr>
        <w:keepNext/>
        <w:keepLines/>
        <w:spacing w:before="120"/>
        <w:ind w:left="1985" w:hanging="1985"/>
        <w:outlineLvl w:val="5"/>
        <w:rPr>
          <w:ins w:id="74" w:author="Dhananjaya Ponukumati" w:date="2025-05-08T13:34:00Z" w16du:dateUtc="2025-05-08T08:04:00Z"/>
          <w:rFonts w:ascii="Arial" w:eastAsia="Malgun Gothic" w:hAnsi="Arial"/>
        </w:rPr>
      </w:pPr>
      <w:bookmarkStart w:id="75" w:name="_Toc107234789"/>
      <w:bookmarkStart w:id="76" w:name="_Toc107419759"/>
      <w:bookmarkStart w:id="77" w:name="_Toc107477055"/>
      <w:bookmarkStart w:id="78" w:name="_Toc114565904"/>
      <w:bookmarkStart w:id="79" w:name="_Toc123936212"/>
      <w:bookmarkStart w:id="80" w:name="_Toc124377227"/>
      <w:ins w:id="81" w:author="Dhananjaya Ponukumati" w:date="2025-05-08T13:34:00Z" w16du:dateUtc="2025-05-08T08:04:00Z">
        <w:r w:rsidRPr="00120569">
          <w:rPr>
            <w:rFonts w:ascii="Arial" w:eastAsia="Malgun Gothic" w:hAnsi="Arial" w:hint="eastAsia"/>
          </w:rPr>
          <w:t>6.2.</w:t>
        </w:r>
        <w:r>
          <w:rPr>
            <w:rFonts w:ascii="Arial" w:eastAsia="Malgun Gothic" w:hAnsi="Arial"/>
          </w:rPr>
          <w:t>4</w:t>
        </w:r>
        <w:r w:rsidRPr="00120569">
          <w:rPr>
            <w:rFonts w:ascii="Arial" w:eastAsia="Malgun Gothic" w:hAnsi="Arial" w:hint="eastAsia"/>
          </w:rPr>
          <w:t>.1.2</w:t>
        </w:r>
        <w:r w:rsidRPr="00120569">
          <w:rPr>
            <w:rFonts w:ascii="Arial" w:eastAsia="Malgun Gothic" w:hAnsi="Arial"/>
          </w:rPr>
          <w:t>.</w:t>
        </w:r>
        <w:r>
          <w:rPr>
            <w:rFonts w:ascii="Arial" w:eastAsia="Malgun Gothic" w:hAnsi="Arial"/>
          </w:rPr>
          <w:t>1</w:t>
        </w:r>
        <w:r w:rsidRPr="00120569">
          <w:rPr>
            <w:rFonts w:ascii="Arial" w:eastAsia="Malgun Gothic" w:hAnsi="Arial" w:hint="eastAsia"/>
            <w:lang w:eastAsia="zh-CN"/>
          </w:rPr>
          <w:tab/>
        </w:r>
        <w:r w:rsidRPr="00120569">
          <w:rPr>
            <w:rFonts w:ascii="Arial" w:eastAsia="Malgun Gothic" w:hAnsi="Arial"/>
          </w:rPr>
          <w:t>Minimum requirement for w</w:t>
        </w:r>
        <w:r w:rsidRPr="00120569">
          <w:rPr>
            <w:rFonts w:ascii="Arial" w:eastAsia="Malgun Gothic" w:hAnsi="Arial" w:hint="eastAsia"/>
          </w:rPr>
          <w:t>ideband CQI reporting</w:t>
        </w:r>
        <w:r w:rsidRPr="00120569">
          <w:rPr>
            <w:rFonts w:ascii="Arial" w:eastAsia="Malgun Gothic" w:hAnsi="Arial"/>
          </w:rPr>
          <w:t xml:space="preserve"> with inter-cell interference</w:t>
        </w:r>
        <w:bookmarkEnd w:id="75"/>
        <w:bookmarkEnd w:id="76"/>
        <w:bookmarkEnd w:id="77"/>
        <w:bookmarkEnd w:id="78"/>
        <w:bookmarkEnd w:id="79"/>
        <w:bookmarkEnd w:id="80"/>
      </w:ins>
    </w:p>
    <w:p w14:paraId="0868F6ED" w14:textId="77777777" w:rsidR="00311ACD" w:rsidRPr="008C32E4" w:rsidRDefault="00311ACD" w:rsidP="00311ACD">
      <w:pPr>
        <w:rPr>
          <w:ins w:id="82" w:author="Dhananjaya Ponukumati" w:date="2025-05-08T13:34:00Z" w16du:dateUtc="2025-05-08T08:04:00Z"/>
          <w:rFonts w:eastAsia="Malgun Gothic"/>
        </w:rPr>
      </w:pPr>
      <w:ins w:id="83" w:author="Dhananjaya Ponukumati" w:date="2025-05-08T13:34:00Z" w16du:dateUtc="2025-05-08T08:04:00Z">
        <w:r w:rsidRPr="008C32E4">
          <w:rPr>
            <w:rFonts w:eastAsia="Malgun Gothic" w:hint="eastAsia"/>
          </w:rPr>
          <w:t>The purpose of the requirements is to verify that</w:t>
        </w:r>
        <w:r w:rsidRPr="008C32E4">
          <w:rPr>
            <w:rFonts w:eastAsia="Malgun Gothic"/>
          </w:rPr>
          <w:t xml:space="preserve"> the UE </w:t>
        </w:r>
        <w:r w:rsidRPr="008C32E4">
          <w:rPr>
            <w:rFonts w:eastAsia="Malgun Gothic" w:hint="eastAsia"/>
          </w:rPr>
          <w:t>is tracking the channel variations and selecting the largest transport format possible</w:t>
        </w:r>
        <w:r w:rsidRPr="008C32E4">
          <w:rPr>
            <w:rFonts w:eastAsia="Malgun Gothic"/>
          </w:rPr>
          <w:t xml:space="preserve"> based on </w:t>
        </w:r>
        <w:r w:rsidRPr="008C32E4">
          <w:rPr>
            <w:rFonts w:eastAsia="Malgun Gothic"/>
            <w:lang w:eastAsia="ja-JP"/>
          </w:rPr>
          <w:t>inter-cell interference mitigation receiver.</w:t>
        </w:r>
      </w:ins>
    </w:p>
    <w:p w14:paraId="3DD59739" w14:textId="77777777" w:rsidR="00311ACD" w:rsidRPr="008C32E4" w:rsidRDefault="00311ACD" w:rsidP="00311ACD">
      <w:pPr>
        <w:rPr>
          <w:ins w:id="84" w:author="Dhananjaya Ponukumati" w:date="2025-05-08T13:34:00Z" w16du:dateUtc="2025-05-08T08:04:00Z"/>
          <w:rFonts w:eastAsia="Malgun Gothic"/>
        </w:rPr>
      </w:pPr>
      <w:ins w:id="85" w:author="Dhananjaya Ponukumati" w:date="2025-05-08T13:34:00Z" w16du:dateUtc="2025-05-08T08:04:00Z">
        <w:r w:rsidRPr="008C32E4">
          <w:rPr>
            <w:rFonts w:eastAsia="Malgun Gothic"/>
          </w:rPr>
          <w:t>For the parameters specified in Table 6.2.</w:t>
        </w:r>
        <w:r>
          <w:rPr>
            <w:rFonts w:eastAsia="Malgun Gothic"/>
          </w:rPr>
          <w:t>4</w:t>
        </w:r>
        <w:r w:rsidRPr="008C32E4">
          <w:rPr>
            <w:rFonts w:eastAsia="Malgun Gothic"/>
          </w:rPr>
          <w:t>.1.2.</w:t>
        </w:r>
        <w:r>
          <w:rPr>
            <w:rFonts w:eastAsia="Malgun Gothic"/>
          </w:rPr>
          <w:t>1</w:t>
        </w:r>
        <w:r w:rsidRPr="008C32E4">
          <w:rPr>
            <w:rFonts w:eastAsia="Malgun Gothic"/>
          </w:rPr>
          <w:t xml:space="preserve">-1, </w:t>
        </w:r>
        <w:r w:rsidRPr="008C32E4">
          <w:rPr>
            <w:rFonts w:eastAsia="Malgun Gothic" w:hint="eastAsia"/>
          </w:rPr>
          <w:t xml:space="preserve">and using the downlink physical channels specified in </w:t>
        </w:r>
        <w:r w:rsidRPr="008C32E4">
          <w:rPr>
            <w:rFonts w:eastAsia="Malgun Gothic" w:hint="eastAsia"/>
            <w:lang w:eastAsia="zh-CN"/>
          </w:rPr>
          <w:t>Annex C.3.1</w:t>
        </w:r>
        <w:r w:rsidRPr="008C32E4">
          <w:rPr>
            <w:rFonts w:eastAsia="Malgun Gothic" w:hint="eastAsia"/>
          </w:rPr>
          <w:t xml:space="preserve">, the minimum requirements are </w:t>
        </w:r>
        <w:r w:rsidRPr="008C32E4">
          <w:rPr>
            <w:rFonts w:eastAsia="Malgun Gothic"/>
          </w:rPr>
          <w:t>specified</w:t>
        </w:r>
        <w:r w:rsidRPr="008C32E4">
          <w:rPr>
            <w:rFonts w:eastAsia="Malgun Gothic" w:hint="eastAsia"/>
          </w:rPr>
          <w:t xml:space="preserve"> by the following</w:t>
        </w:r>
        <w:r w:rsidRPr="008C32E4">
          <w:rPr>
            <w:rFonts w:eastAsia="Malgun Gothic"/>
          </w:rPr>
          <w:t>,</w:t>
        </w:r>
      </w:ins>
    </w:p>
    <w:p w14:paraId="4617373B" w14:textId="77777777" w:rsidR="00311ACD" w:rsidRPr="008C32E4" w:rsidRDefault="00311ACD" w:rsidP="00311ACD">
      <w:pPr>
        <w:ind w:left="568" w:hanging="284"/>
        <w:rPr>
          <w:ins w:id="86" w:author="Dhananjaya Ponukumati" w:date="2025-05-08T13:34:00Z" w16du:dateUtc="2025-05-08T08:04:00Z"/>
          <w:rFonts w:eastAsia="Malgun Gothic"/>
        </w:rPr>
      </w:pPr>
      <w:ins w:id="87" w:author="Dhananjaya Ponukumati" w:date="2025-05-08T13:34:00Z" w16du:dateUtc="2025-05-08T08:04:00Z">
        <w:r w:rsidRPr="008C32E4">
          <w:rPr>
            <w:rFonts w:eastAsia="Malgun Gothic"/>
          </w:rPr>
          <w:t>a)</w:t>
        </w:r>
        <w:r w:rsidRPr="008C32E4">
          <w:rPr>
            <w:rFonts w:eastAsia="Malgun Gothic"/>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8C32E4">
          <w:rPr>
            <w:rFonts w:ascii="Symbol" w:eastAsia="Malgun Gothic" w:hAnsi="Symbol"/>
            <w:i/>
            <w:iCs/>
          </w:rPr>
          <w:t></w:t>
        </w:r>
        <w:r w:rsidRPr="008C32E4">
          <w:rPr>
            <w:rFonts w:ascii="Symbol" w:eastAsia="Malgun Gothic" w:hAnsi="Symbol"/>
          </w:rPr>
          <w:t></w:t>
        </w:r>
        <w:r w:rsidRPr="008C32E4">
          <w:rPr>
            <w:rFonts w:ascii="Symbol" w:eastAsia="Malgun Gothic" w:hAnsi="Symbol"/>
          </w:rPr>
          <w:t></w:t>
        </w:r>
        <w:r w:rsidRPr="008C32E4">
          <w:rPr>
            <w:rFonts w:eastAsia="Malgun Gothic"/>
          </w:rPr>
          <w:t xml:space="preserve">where </w:t>
        </w:r>
        <w:r w:rsidRPr="008C32E4">
          <w:rPr>
            <w:rFonts w:ascii="Symbol" w:eastAsia="Malgun Gothic" w:hAnsi="Symbol"/>
            <w:i/>
            <w:iCs/>
          </w:rPr>
          <w:t></w:t>
        </w:r>
        <w:r w:rsidRPr="008C32E4">
          <w:rPr>
            <w:rFonts w:ascii="Symbol" w:eastAsia="Malgun Gothic" w:hAnsi="Symbol"/>
          </w:rPr>
          <w:t></w:t>
        </w:r>
        <w:r w:rsidRPr="008C32E4">
          <w:rPr>
            <w:rFonts w:ascii="Symbol" w:eastAsia="Malgun Gothic" w:hAnsi="Symbol"/>
          </w:rPr>
          <w:t></w:t>
        </w:r>
        <w:r w:rsidRPr="008C32E4">
          <w:rPr>
            <w:rFonts w:eastAsia="Malgun Gothic"/>
          </w:rPr>
          <w:t>i</w:t>
        </w:r>
        <w:r w:rsidRPr="008C32E4">
          <w:rPr>
            <w:rFonts w:eastAsia="Malgun Gothic" w:hint="eastAsia"/>
          </w:rPr>
          <w:t xml:space="preserve">s </w:t>
        </w:r>
        <w:r w:rsidRPr="008C32E4">
          <w:rPr>
            <w:rFonts w:eastAsia="Malgun Gothic"/>
          </w:rPr>
          <w:t>specified</w:t>
        </w:r>
        <w:r w:rsidRPr="008C32E4">
          <w:rPr>
            <w:rFonts w:eastAsia="Malgun Gothic" w:hint="eastAsia"/>
          </w:rPr>
          <w:t xml:space="preserve"> in Table</w:t>
        </w:r>
        <w:r w:rsidRPr="008C32E4">
          <w:rPr>
            <w:rFonts w:eastAsia="Malgun Gothic"/>
          </w:rPr>
          <w:t xml:space="preserve"> 6.2.</w:t>
        </w:r>
        <w:r>
          <w:rPr>
            <w:rFonts w:eastAsia="Malgun Gothic"/>
          </w:rPr>
          <w:t>4</w:t>
        </w:r>
        <w:r w:rsidRPr="008C32E4">
          <w:rPr>
            <w:rFonts w:eastAsia="Malgun Gothic"/>
          </w:rPr>
          <w:t>.1.2.</w:t>
        </w:r>
        <w:r>
          <w:rPr>
            <w:rFonts w:eastAsia="Malgun Gothic"/>
          </w:rPr>
          <w:t>1</w:t>
        </w:r>
        <w:r w:rsidRPr="008C32E4">
          <w:rPr>
            <w:rFonts w:eastAsia="Malgun Gothic"/>
          </w:rPr>
          <w:t>-</w:t>
        </w:r>
        <w:proofErr w:type="gramStart"/>
        <w:r w:rsidRPr="008C32E4">
          <w:rPr>
            <w:rFonts w:eastAsia="Malgun Gothic"/>
          </w:rPr>
          <w:t>2</w:t>
        </w:r>
        <w:r>
          <w:rPr>
            <w:rFonts w:eastAsia="Malgun Gothic"/>
          </w:rPr>
          <w:t>;</w:t>
        </w:r>
        <w:proofErr w:type="gramEnd"/>
      </w:ins>
    </w:p>
    <w:p w14:paraId="03AE9DE4" w14:textId="77777777" w:rsidR="00311ACD" w:rsidRPr="008C32E4" w:rsidRDefault="00311ACD" w:rsidP="00311ACD">
      <w:pPr>
        <w:ind w:left="568" w:hanging="284"/>
        <w:rPr>
          <w:ins w:id="88" w:author="Dhananjaya Ponukumati" w:date="2025-05-08T13:34:00Z" w16du:dateUtc="2025-05-08T08:04:00Z"/>
          <w:rFonts w:eastAsia="Malgun Gothic"/>
        </w:rPr>
      </w:pPr>
      <w:ins w:id="89" w:author="Dhananjaya Ponukumati" w:date="2025-05-08T13:34:00Z" w16du:dateUtc="2025-05-08T08:04:00Z">
        <w:r w:rsidRPr="008C32E4">
          <w:rPr>
            <w:rFonts w:eastAsia="Malgun Gothic"/>
          </w:rPr>
          <w:t>b)</w:t>
        </w:r>
        <w:r w:rsidRPr="008C32E4">
          <w:rPr>
            <w:rFonts w:eastAsia="Malgun Gothic"/>
          </w:rPr>
          <w:tab/>
          <w:t>when transmitting the transport format indicated by each reported wideband CQI index subject to an interference source with specified INR, the average BLER for the indicated transport formats shall be greater than or equal to 0.02.</w:t>
        </w:r>
      </w:ins>
    </w:p>
    <w:p w14:paraId="5CEBE3EE" w14:textId="77777777" w:rsidR="00311ACD" w:rsidRPr="008C32E4" w:rsidRDefault="00311ACD" w:rsidP="00311ACD">
      <w:pPr>
        <w:keepNext/>
        <w:keepLines/>
        <w:spacing w:before="60"/>
        <w:jc w:val="center"/>
        <w:rPr>
          <w:ins w:id="90" w:author="Dhananjaya Ponukumati" w:date="2025-05-08T13:34:00Z" w16du:dateUtc="2025-05-08T08:04:00Z"/>
          <w:rFonts w:ascii="Arial" w:eastAsia="Malgun Gothic" w:hAnsi="Arial"/>
          <w:b/>
        </w:rPr>
      </w:pPr>
      <w:ins w:id="91" w:author="Dhananjaya Ponukumati" w:date="2025-05-08T13:34:00Z" w16du:dateUtc="2025-05-08T08:04:00Z">
        <w:r w:rsidRPr="008C32E4">
          <w:rPr>
            <w:rFonts w:ascii="Arial" w:eastAsia="Malgun Gothic" w:hAnsi="Arial"/>
            <w:b/>
          </w:rPr>
          <w:lastRenderedPageBreak/>
          <w:t xml:space="preserve">Table </w:t>
        </w:r>
        <w:r w:rsidRPr="008C32E4">
          <w:rPr>
            <w:rFonts w:ascii="Arial" w:eastAsia="Malgun Gothic" w:hAnsi="Arial" w:hint="eastAsia"/>
            <w:b/>
          </w:rPr>
          <w:t>6.2.</w:t>
        </w:r>
        <w:r>
          <w:rPr>
            <w:rFonts w:ascii="Arial" w:eastAsia="Malgun Gothic" w:hAnsi="Arial"/>
            <w:b/>
          </w:rPr>
          <w:t>4</w:t>
        </w:r>
        <w:r w:rsidRPr="008C32E4">
          <w:rPr>
            <w:rFonts w:ascii="Arial" w:eastAsia="Malgun Gothic" w:hAnsi="Arial" w:hint="eastAsia"/>
            <w:b/>
          </w:rPr>
          <w:t>.1.2</w:t>
        </w:r>
        <w:r w:rsidRPr="008C32E4">
          <w:rPr>
            <w:rFonts w:ascii="Arial" w:eastAsia="Malgun Gothic" w:hAnsi="Arial"/>
            <w:b/>
          </w:rPr>
          <w:t>.</w:t>
        </w:r>
        <w:r>
          <w:rPr>
            <w:rFonts w:ascii="Arial" w:eastAsia="Malgun Gothic" w:hAnsi="Arial"/>
            <w:b/>
          </w:rPr>
          <w:t>1</w:t>
        </w:r>
        <w:r w:rsidRPr="008C32E4">
          <w:rPr>
            <w:rFonts w:ascii="Arial" w:eastAsia="Malgun Gothic" w:hAnsi="Arial"/>
            <w:b/>
          </w:rPr>
          <w:t xml:space="preserve">-1 Wideband CQI reporting test with </w:t>
        </w:r>
        <w:r w:rsidRPr="008C32E4">
          <w:rPr>
            <w:rFonts w:ascii="Arial" w:eastAsia="Malgun Gothic" w:hAnsi="Arial"/>
            <w:b/>
            <w:lang w:eastAsia="ja-JP"/>
          </w:rPr>
          <w:t>inter-cell</w:t>
        </w:r>
        <w:r w:rsidRPr="008C32E4">
          <w:rPr>
            <w:rFonts w:ascii="Arial" w:eastAsia="Malgun Gothic" w:hAnsi="Arial"/>
            <w:b/>
          </w:rPr>
          <w:t xml:space="preserve"> interference</w:t>
        </w:r>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311ACD" w:rsidRPr="008C32E4" w14:paraId="1D76ABC6" w14:textId="77777777" w:rsidTr="001229E4">
        <w:trPr>
          <w:trHeight w:val="70"/>
          <w:ins w:id="92" w:author="Dhananjaya Ponukumati" w:date="2025-05-08T13:34:00Z"/>
        </w:trPr>
        <w:tc>
          <w:tcPr>
            <w:tcW w:w="3573" w:type="dxa"/>
            <w:gridSpan w:val="3"/>
            <w:vMerge w:val="restart"/>
            <w:vAlign w:val="center"/>
            <w:hideMark/>
          </w:tcPr>
          <w:p w14:paraId="609412D3" w14:textId="77777777" w:rsidR="00311ACD" w:rsidRPr="008C32E4" w:rsidRDefault="00311ACD" w:rsidP="001229E4">
            <w:pPr>
              <w:keepNext/>
              <w:keepLines/>
              <w:spacing w:after="0"/>
              <w:jc w:val="center"/>
              <w:rPr>
                <w:ins w:id="93" w:author="Dhananjaya Ponukumati" w:date="2025-05-08T13:34:00Z" w16du:dateUtc="2025-05-08T08:04:00Z"/>
                <w:rFonts w:ascii="Arial" w:eastAsia="Malgun Gothic" w:hAnsi="Arial"/>
                <w:b/>
                <w:sz w:val="18"/>
              </w:rPr>
            </w:pPr>
            <w:ins w:id="94" w:author="Dhananjaya Ponukumati" w:date="2025-05-08T13:34:00Z" w16du:dateUtc="2025-05-08T08:04:00Z">
              <w:r w:rsidRPr="008C32E4">
                <w:rPr>
                  <w:rFonts w:ascii="Arial" w:eastAsia="Malgun Gothic" w:hAnsi="Arial"/>
                  <w:b/>
                  <w:sz w:val="18"/>
                </w:rPr>
                <w:lastRenderedPageBreak/>
                <w:t>Parameter</w:t>
              </w:r>
            </w:ins>
          </w:p>
        </w:tc>
        <w:tc>
          <w:tcPr>
            <w:tcW w:w="720" w:type="dxa"/>
            <w:vMerge w:val="restart"/>
            <w:vAlign w:val="center"/>
            <w:hideMark/>
          </w:tcPr>
          <w:p w14:paraId="2BA3220A" w14:textId="77777777" w:rsidR="00311ACD" w:rsidRPr="008C32E4" w:rsidRDefault="00311ACD" w:rsidP="001229E4">
            <w:pPr>
              <w:keepNext/>
              <w:keepLines/>
              <w:spacing w:after="0"/>
              <w:jc w:val="center"/>
              <w:rPr>
                <w:ins w:id="95" w:author="Dhananjaya Ponukumati" w:date="2025-05-08T13:34:00Z" w16du:dateUtc="2025-05-08T08:04:00Z"/>
                <w:rFonts w:ascii="Arial" w:eastAsia="Malgun Gothic" w:hAnsi="Arial"/>
                <w:b/>
                <w:sz w:val="18"/>
              </w:rPr>
            </w:pPr>
            <w:ins w:id="96" w:author="Dhananjaya Ponukumati" w:date="2025-05-08T13:34:00Z" w16du:dateUtc="2025-05-08T08:04:00Z">
              <w:r w:rsidRPr="008C32E4">
                <w:rPr>
                  <w:rFonts w:ascii="Arial" w:eastAsia="Malgun Gothic" w:hAnsi="Arial"/>
                  <w:b/>
                  <w:sz w:val="18"/>
                </w:rPr>
                <w:t>Unit</w:t>
              </w:r>
            </w:ins>
          </w:p>
        </w:tc>
        <w:tc>
          <w:tcPr>
            <w:tcW w:w="5310" w:type="dxa"/>
            <w:gridSpan w:val="2"/>
            <w:vAlign w:val="center"/>
          </w:tcPr>
          <w:p w14:paraId="2C5D9700" w14:textId="77777777" w:rsidR="00311ACD" w:rsidRPr="008C32E4" w:rsidRDefault="00311ACD" w:rsidP="001229E4">
            <w:pPr>
              <w:keepNext/>
              <w:keepLines/>
              <w:spacing w:after="0"/>
              <w:jc w:val="center"/>
              <w:rPr>
                <w:ins w:id="97" w:author="Dhananjaya Ponukumati" w:date="2025-05-08T13:34:00Z" w16du:dateUtc="2025-05-08T08:04:00Z"/>
                <w:rFonts w:ascii="Arial" w:eastAsia="Malgun Gothic" w:hAnsi="Arial"/>
                <w:b/>
                <w:sz w:val="18"/>
              </w:rPr>
            </w:pPr>
            <w:ins w:id="98" w:author="Dhananjaya Ponukumati" w:date="2025-05-08T13:34:00Z" w16du:dateUtc="2025-05-08T08:04:00Z">
              <w:r w:rsidRPr="008C32E4">
                <w:rPr>
                  <w:rFonts w:ascii="Arial" w:eastAsia="Malgun Gothic" w:hAnsi="Arial"/>
                  <w:b/>
                  <w:sz w:val="18"/>
                </w:rPr>
                <w:t>Test1</w:t>
              </w:r>
            </w:ins>
          </w:p>
        </w:tc>
      </w:tr>
      <w:tr w:rsidR="00311ACD" w:rsidRPr="008C32E4" w14:paraId="19DBA45F" w14:textId="77777777" w:rsidTr="001229E4">
        <w:trPr>
          <w:trHeight w:val="70"/>
          <w:ins w:id="99" w:author="Dhananjaya Ponukumati" w:date="2025-05-08T13:34:00Z"/>
        </w:trPr>
        <w:tc>
          <w:tcPr>
            <w:tcW w:w="3573" w:type="dxa"/>
            <w:gridSpan w:val="3"/>
            <w:vMerge/>
            <w:vAlign w:val="center"/>
          </w:tcPr>
          <w:p w14:paraId="6CA89D6C" w14:textId="77777777" w:rsidR="00311ACD" w:rsidRPr="008C32E4" w:rsidRDefault="00311ACD" w:rsidP="001229E4">
            <w:pPr>
              <w:keepNext/>
              <w:keepLines/>
              <w:spacing w:after="0"/>
              <w:jc w:val="center"/>
              <w:rPr>
                <w:ins w:id="100" w:author="Dhananjaya Ponukumati" w:date="2025-05-08T13:34:00Z" w16du:dateUtc="2025-05-08T08:04:00Z"/>
                <w:rFonts w:ascii="Arial" w:eastAsia="Malgun Gothic" w:hAnsi="Arial"/>
                <w:b/>
                <w:sz w:val="18"/>
              </w:rPr>
            </w:pPr>
          </w:p>
        </w:tc>
        <w:tc>
          <w:tcPr>
            <w:tcW w:w="720" w:type="dxa"/>
            <w:vMerge/>
            <w:vAlign w:val="center"/>
          </w:tcPr>
          <w:p w14:paraId="1BAC37EA" w14:textId="77777777" w:rsidR="00311ACD" w:rsidRPr="008C32E4" w:rsidRDefault="00311ACD" w:rsidP="001229E4">
            <w:pPr>
              <w:keepNext/>
              <w:keepLines/>
              <w:spacing w:after="0"/>
              <w:jc w:val="center"/>
              <w:rPr>
                <w:ins w:id="101" w:author="Dhananjaya Ponukumati" w:date="2025-05-08T13:34:00Z" w16du:dateUtc="2025-05-08T08:04:00Z"/>
                <w:rFonts w:ascii="Arial" w:eastAsia="Malgun Gothic" w:hAnsi="Arial"/>
                <w:b/>
                <w:sz w:val="18"/>
              </w:rPr>
            </w:pPr>
          </w:p>
        </w:tc>
        <w:tc>
          <w:tcPr>
            <w:tcW w:w="2743" w:type="dxa"/>
            <w:vAlign w:val="center"/>
          </w:tcPr>
          <w:p w14:paraId="38E9D344" w14:textId="77777777" w:rsidR="00311ACD" w:rsidRPr="008C32E4" w:rsidRDefault="00311ACD" w:rsidP="001229E4">
            <w:pPr>
              <w:keepNext/>
              <w:keepLines/>
              <w:spacing w:after="0"/>
              <w:jc w:val="center"/>
              <w:rPr>
                <w:ins w:id="102" w:author="Dhananjaya Ponukumati" w:date="2025-05-08T13:34:00Z" w16du:dateUtc="2025-05-08T08:04:00Z"/>
                <w:rFonts w:ascii="Arial" w:eastAsia="Malgun Gothic" w:hAnsi="Arial"/>
                <w:b/>
                <w:sz w:val="18"/>
              </w:rPr>
            </w:pPr>
            <w:ins w:id="103" w:author="Dhananjaya Ponukumati" w:date="2025-05-08T13:34:00Z" w16du:dateUtc="2025-05-08T08:04:00Z">
              <w:r w:rsidRPr="008C32E4">
                <w:rPr>
                  <w:rFonts w:ascii="Arial" w:eastAsia="Malgun Gothic" w:hAnsi="Arial"/>
                  <w:b/>
                  <w:sz w:val="18"/>
                </w:rPr>
                <w:t>Cell 1</w:t>
              </w:r>
            </w:ins>
          </w:p>
        </w:tc>
        <w:tc>
          <w:tcPr>
            <w:tcW w:w="2567" w:type="dxa"/>
          </w:tcPr>
          <w:p w14:paraId="7D5AA793" w14:textId="77777777" w:rsidR="00311ACD" w:rsidRPr="008C32E4" w:rsidRDefault="00311ACD" w:rsidP="001229E4">
            <w:pPr>
              <w:keepNext/>
              <w:keepLines/>
              <w:spacing w:after="0"/>
              <w:jc w:val="center"/>
              <w:rPr>
                <w:ins w:id="104" w:author="Dhananjaya Ponukumati" w:date="2025-05-08T13:34:00Z" w16du:dateUtc="2025-05-08T08:04:00Z"/>
                <w:rFonts w:ascii="Arial" w:eastAsia="Malgun Gothic" w:hAnsi="Arial"/>
                <w:b/>
                <w:sz w:val="18"/>
              </w:rPr>
            </w:pPr>
            <w:ins w:id="105" w:author="Dhananjaya Ponukumati" w:date="2025-05-08T13:34:00Z" w16du:dateUtc="2025-05-08T08:04:00Z">
              <w:r w:rsidRPr="008C32E4">
                <w:rPr>
                  <w:rFonts w:ascii="Arial" w:eastAsia="Malgun Gothic" w:hAnsi="Arial"/>
                  <w:b/>
                  <w:sz w:val="18"/>
                </w:rPr>
                <w:t>Cell 2</w:t>
              </w:r>
            </w:ins>
          </w:p>
        </w:tc>
      </w:tr>
      <w:tr w:rsidR="00311ACD" w:rsidRPr="008C32E4" w14:paraId="2FFF51CC" w14:textId="77777777" w:rsidTr="001229E4">
        <w:trPr>
          <w:trHeight w:val="70"/>
          <w:ins w:id="106" w:author="Dhananjaya Ponukumati" w:date="2025-05-08T13:34:00Z"/>
        </w:trPr>
        <w:tc>
          <w:tcPr>
            <w:tcW w:w="3573" w:type="dxa"/>
            <w:gridSpan w:val="3"/>
            <w:vAlign w:val="center"/>
            <w:hideMark/>
          </w:tcPr>
          <w:p w14:paraId="1A3D8EA1" w14:textId="77777777" w:rsidR="00311ACD" w:rsidRPr="008C32E4" w:rsidRDefault="00311ACD" w:rsidP="001229E4">
            <w:pPr>
              <w:keepNext/>
              <w:keepLines/>
              <w:spacing w:after="0"/>
              <w:rPr>
                <w:ins w:id="107" w:author="Dhananjaya Ponukumati" w:date="2025-05-08T13:34:00Z" w16du:dateUtc="2025-05-08T08:04:00Z"/>
                <w:rFonts w:ascii="Arial" w:eastAsia="Malgun Gothic" w:hAnsi="Arial"/>
                <w:sz w:val="18"/>
              </w:rPr>
            </w:pPr>
            <w:ins w:id="108" w:author="Dhananjaya Ponukumati" w:date="2025-05-08T13:34:00Z" w16du:dateUtc="2025-05-08T08:04:00Z">
              <w:r w:rsidRPr="008C32E4">
                <w:rPr>
                  <w:rFonts w:ascii="Arial" w:eastAsia="Malgun Gothic" w:hAnsi="Arial"/>
                  <w:sz w:val="18"/>
                </w:rPr>
                <w:t>Bandwidth</w:t>
              </w:r>
            </w:ins>
          </w:p>
        </w:tc>
        <w:tc>
          <w:tcPr>
            <w:tcW w:w="720" w:type="dxa"/>
            <w:vAlign w:val="center"/>
            <w:hideMark/>
          </w:tcPr>
          <w:p w14:paraId="46958038" w14:textId="77777777" w:rsidR="00311ACD" w:rsidRPr="008C32E4" w:rsidRDefault="00311ACD" w:rsidP="001229E4">
            <w:pPr>
              <w:keepNext/>
              <w:keepLines/>
              <w:spacing w:after="0"/>
              <w:jc w:val="center"/>
              <w:rPr>
                <w:ins w:id="109" w:author="Dhananjaya Ponukumati" w:date="2025-05-08T13:34:00Z" w16du:dateUtc="2025-05-08T08:04:00Z"/>
                <w:rFonts w:ascii="Arial" w:eastAsia="Malgun Gothic" w:hAnsi="Arial"/>
                <w:sz w:val="18"/>
              </w:rPr>
            </w:pPr>
            <w:ins w:id="110" w:author="Dhananjaya Ponukumati" w:date="2025-05-08T13:34:00Z" w16du:dateUtc="2025-05-08T08:04:00Z">
              <w:r w:rsidRPr="008C32E4">
                <w:rPr>
                  <w:rFonts w:ascii="Arial" w:eastAsia="Malgun Gothic" w:hAnsi="Arial"/>
                  <w:sz w:val="18"/>
                </w:rPr>
                <w:t>MHz</w:t>
              </w:r>
            </w:ins>
          </w:p>
        </w:tc>
        <w:tc>
          <w:tcPr>
            <w:tcW w:w="2743" w:type="dxa"/>
            <w:vAlign w:val="center"/>
          </w:tcPr>
          <w:p w14:paraId="7064B3FD" w14:textId="77777777" w:rsidR="00311ACD" w:rsidRPr="008C32E4" w:rsidRDefault="00311ACD" w:rsidP="001229E4">
            <w:pPr>
              <w:keepNext/>
              <w:keepLines/>
              <w:spacing w:after="0"/>
              <w:jc w:val="center"/>
              <w:rPr>
                <w:ins w:id="111" w:author="Dhananjaya Ponukumati" w:date="2025-05-08T13:34:00Z" w16du:dateUtc="2025-05-08T08:04:00Z"/>
                <w:rFonts w:ascii="Arial" w:eastAsia="Malgun Gothic" w:hAnsi="Arial"/>
                <w:sz w:val="18"/>
              </w:rPr>
            </w:pPr>
            <w:ins w:id="112" w:author="Dhananjaya Ponukumati" w:date="2025-05-08T13:34:00Z" w16du:dateUtc="2025-05-08T08:04:00Z">
              <w:r w:rsidRPr="008C32E4">
                <w:rPr>
                  <w:rFonts w:ascii="Arial" w:eastAsia="Malgun Gothic" w:hAnsi="Arial"/>
                  <w:sz w:val="18"/>
                </w:rPr>
                <w:t>10</w:t>
              </w:r>
            </w:ins>
          </w:p>
        </w:tc>
        <w:tc>
          <w:tcPr>
            <w:tcW w:w="2567" w:type="dxa"/>
            <w:vAlign w:val="center"/>
          </w:tcPr>
          <w:p w14:paraId="6259F455" w14:textId="77777777" w:rsidR="00311ACD" w:rsidRPr="008C32E4" w:rsidRDefault="00311ACD" w:rsidP="001229E4">
            <w:pPr>
              <w:keepNext/>
              <w:keepLines/>
              <w:spacing w:after="0"/>
              <w:jc w:val="center"/>
              <w:rPr>
                <w:ins w:id="113" w:author="Dhananjaya Ponukumati" w:date="2025-05-08T13:34:00Z" w16du:dateUtc="2025-05-08T08:04:00Z"/>
                <w:rFonts w:ascii="Arial" w:eastAsia="Malgun Gothic" w:hAnsi="Arial"/>
                <w:sz w:val="18"/>
              </w:rPr>
            </w:pPr>
            <w:ins w:id="114" w:author="Dhananjaya Ponukumati" w:date="2025-05-08T13:34:00Z" w16du:dateUtc="2025-05-08T08:04:00Z">
              <w:r w:rsidRPr="008C32E4">
                <w:rPr>
                  <w:rFonts w:ascii="Arial" w:eastAsia="Malgun Gothic" w:hAnsi="Arial"/>
                  <w:sz w:val="18"/>
                </w:rPr>
                <w:t>10</w:t>
              </w:r>
            </w:ins>
          </w:p>
        </w:tc>
      </w:tr>
      <w:tr w:rsidR="00311ACD" w:rsidRPr="008C32E4" w14:paraId="66235A6C" w14:textId="77777777" w:rsidTr="001229E4">
        <w:trPr>
          <w:trHeight w:val="70"/>
          <w:ins w:id="115" w:author="Dhananjaya Ponukumati" w:date="2025-05-08T13:34:00Z"/>
        </w:trPr>
        <w:tc>
          <w:tcPr>
            <w:tcW w:w="3573" w:type="dxa"/>
            <w:gridSpan w:val="3"/>
            <w:vAlign w:val="center"/>
            <w:hideMark/>
          </w:tcPr>
          <w:p w14:paraId="70F1CEAE" w14:textId="77777777" w:rsidR="00311ACD" w:rsidRPr="008C32E4" w:rsidRDefault="00311ACD" w:rsidP="001229E4">
            <w:pPr>
              <w:keepNext/>
              <w:keepLines/>
              <w:spacing w:after="0"/>
              <w:rPr>
                <w:ins w:id="116" w:author="Dhananjaya Ponukumati" w:date="2025-05-08T13:34:00Z" w16du:dateUtc="2025-05-08T08:04:00Z"/>
                <w:rFonts w:ascii="Arial" w:eastAsia="Malgun Gothic" w:hAnsi="Arial"/>
                <w:sz w:val="18"/>
              </w:rPr>
            </w:pPr>
            <w:ins w:id="117" w:author="Dhananjaya Ponukumati" w:date="2025-05-08T13:34:00Z" w16du:dateUtc="2025-05-08T08:04:00Z">
              <w:r w:rsidRPr="008C32E4">
                <w:rPr>
                  <w:rFonts w:ascii="Arial" w:eastAsia="Malgun Gothic" w:hAnsi="Arial"/>
                  <w:sz w:val="18"/>
                </w:rPr>
                <w:t>Duplex Mode</w:t>
              </w:r>
            </w:ins>
          </w:p>
        </w:tc>
        <w:tc>
          <w:tcPr>
            <w:tcW w:w="720" w:type="dxa"/>
            <w:vAlign w:val="center"/>
          </w:tcPr>
          <w:p w14:paraId="0792E5AC" w14:textId="77777777" w:rsidR="00311ACD" w:rsidRPr="008C32E4" w:rsidRDefault="00311ACD" w:rsidP="001229E4">
            <w:pPr>
              <w:keepNext/>
              <w:keepLines/>
              <w:spacing w:after="0"/>
              <w:jc w:val="center"/>
              <w:rPr>
                <w:ins w:id="118" w:author="Dhananjaya Ponukumati" w:date="2025-05-08T13:34:00Z" w16du:dateUtc="2025-05-08T08:04:00Z"/>
                <w:rFonts w:ascii="Arial" w:eastAsia="Malgun Gothic" w:hAnsi="Arial"/>
                <w:sz w:val="18"/>
              </w:rPr>
            </w:pPr>
          </w:p>
        </w:tc>
        <w:tc>
          <w:tcPr>
            <w:tcW w:w="2743" w:type="dxa"/>
            <w:vAlign w:val="center"/>
          </w:tcPr>
          <w:p w14:paraId="29819FB9" w14:textId="77777777" w:rsidR="00311ACD" w:rsidRPr="008C32E4" w:rsidRDefault="00311ACD" w:rsidP="001229E4">
            <w:pPr>
              <w:keepNext/>
              <w:keepLines/>
              <w:spacing w:after="0"/>
              <w:jc w:val="center"/>
              <w:rPr>
                <w:ins w:id="119" w:author="Dhananjaya Ponukumati" w:date="2025-05-08T13:34:00Z" w16du:dateUtc="2025-05-08T08:04:00Z"/>
                <w:rFonts w:ascii="Arial" w:eastAsia="Malgun Gothic" w:hAnsi="Arial"/>
                <w:sz w:val="18"/>
              </w:rPr>
            </w:pPr>
            <w:ins w:id="120" w:author="Dhananjaya Ponukumati" w:date="2025-05-08T13:34:00Z" w16du:dateUtc="2025-05-08T08:04:00Z">
              <w:r w:rsidRPr="008C32E4">
                <w:rPr>
                  <w:rFonts w:ascii="Arial" w:eastAsia="Malgun Gothic" w:hAnsi="Arial"/>
                  <w:sz w:val="18"/>
                </w:rPr>
                <w:t>FDD</w:t>
              </w:r>
            </w:ins>
          </w:p>
        </w:tc>
        <w:tc>
          <w:tcPr>
            <w:tcW w:w="2567" w:type="dxa"/>
            <w:vAlign w:val="center"/>
          </w:tcPr>
          <w:p w14:paraId="6CD9446F" w14:textId="77777777" w:rsidR="00311ACD" w:rsidRPr="008C32E4" w:rsidRDefault="00311ACD" w:rsidP="001229E4">
            <w:pPr>
              <w:keepNext/>
              <w:keepLines/>
              <w:spacing w:after="0"/>
              <w:jc w:val="center"/>
              <w:rPr>
                <w:ins w:id="121" w:author="Dhananjaya Ponukumati" w:date="2025-05-08T13:34:00Z" w16du:dateUtc="2025-05-08T08:04:00Z"/>
                <w:rFonts w:ascii="Arial" w:eastAsia="Malgun Gothic" w:hAnsi="Arial"/>
                <w:sz w:val="18"/>
              </w:rPr>
            </w:pPr>
            <w:ins w:id="122" w:author="Dhananjaya Ponukumati" w:date="2025-05-08T13:34:00Z" w16du:dateUtc="2025-05-08T08:04:00Z">
              <w:r w:rsidRPr="008C32E4">
                <w:rPr>
                  <w:rFonts w:ascii="Arial" w:eastAsia="Malgun Gothic" w:hAnsi="Arial"/>
                  <w:sz w:val="18"/>
                </w:rPr>
                <w:t>FDD</w:t>
              </w:r>
            </w:ins>
          </w:p>
        </w:tc>
      </w:tr>
      <w:tr w:rsidR="00311ACD" w:rsidRPr="008C32E4" w14:paraId="0E537646" w14:textId="77777777" w:rsidTr="001229E4">
        <w:trPr>
          <w:trHeight w:val="70"/>
          <w:ins w:id="123" w:author="Dhananjaya Ponukumati" w:date="2025-05-08T13:34:00Z"/>
        </w:trPr>
        <w:tc>
          <w:tcPr>
            <w:tcW w:w="3573" w:type="dxa"/>
            <w:gridSpan w:val="3"/>
            <w:vAlign w:val="center"/>
          </w:tcPr>
          <w:p w14:paraId="7550C410" w14:textId="77777777" w:rsidR="00311ACD" w:rsidRPr="008C32E4" w:rsidRDefault="00311ACD" w:rsidP="001229E4">
            <w:pPr>
              <w:keepNext/>
              <w:keepLines/>
              <w:spacing w:after="0"/>
              <w:rPr>
                <w:ins w:id="124" w:author="Dhananjaya Ponukumati" w:date="2025-05-08T13:34:00Z" w16du:dateUtc="2025-05-08T08:04:00Z"/>
                <w:rFonts w:ascii="Arial" w:eastAsia="?? ??" w:hAnsi="Arial"/>
                <w:sz w:val="18"/>
              </w:rPr>
            </w:pPr>
            <w:ins w:id="125" w:author="Dhananjaya Ponukumati" w:date="2025-05-08T13:34:00Z" w16du:dateUtc="2025-05-08T08:04:00Z">
              <w:r w:rsidRPr="008C32E4">
                <w:rPr>
                  <w:rFonts w:ascii="Arial" w:eastAsia="Malgun Gothic" w:hAnsi="Arial"/>
                  <w:sz w:val="18"/>
                </w:rPr>
                <w:t>Subcarrier spacing</w:t>
              </w:r>
            </w:ins>
          </w:p>
        </w:tc>
        <w:tc>
          <w:tcPr>
            <w:tcW w:w="720" w:type="dxa"/>
            <w:vAlign w:val="center"/>
          </w:tcPr>
          <w:p w14:paraId="367E8A0E" w14:textId="77777777" w:rsidR="00311ACD" w:rsidRPr="008C32E4" w:rsidRDefault="00311ACD" w:rsidP="001229E4">
            <w:pPr>
              <w:keepNext/>
              <w:keepLines/>
              <w:spacing w:after="0"/>
              <w:jc w:val="center"/>
              <w:rPr>
                <w:ins w:id="126" w:author="Dhananjaya Ponukumati" w:date="2025-05-08T13:34:00Z" w16du:dateUtc="2025-05-08T08:04:00Z"/>
                <w:rFonts w:ascii="Arial" w:eastAsia="Malgun Gothic" w:hAnsi="Arial"/>
                <w:sz w:val="18"/>
              </w:rPr>
            </w:pPr>
            <w:ins w:id="127" w:author="Dhananjaya Ponukumati" w:date="2025-05-08T13:34:00Z" w16du:dateUtc="2025-05-08T08:04:00Z">
              <w:r w:rsidRPr="008C32E4">
                <w:rPr>
                  <w:rFonts w:ascii="Arial" w:eastAsia="Malgun Gothic" w:hAnsi="Arial"/>
                  <w:sz w:val="18"/>
                </w:rPr>
                <w:t>kHz</w:t>
              </w:r>
            </w:ins>
          </w:p>
        </w:tc>
        <w:tc>
          <w:tcPr>
            <w:tcW w:w="2743" w:type="dxa"/>
            <w:vAlign w:val="center"/>
          </w:tcPr>
          <w:p w14:paraId="2F8318D3" w14:textId="77777777" w:rsidR="00311ACD" w:rsidRPr="008C32E4" w:rsidRDefault="00311ACD" w:rsidP="001229E4">
            <w:pPr>
              <w:keepNext/>
              <w:keepLines/>
              <w:spacing w:after="0"/>
              <w:jc w:val="center"/>
              <w:rPr>
                <w:ins w:id="128" w:author="Dhananjaya Ponukumati" w:date="2025-05-08T13:34:00Z" w16du:dateUtc="2025-05-08T08:04:00Z"/>
                <w:rFonts w:ascii="Arial" w:eastAsia="Malgun Gothic" w:hAnsi="Arial"/>
                <w:sz w:val="18"/>
              </w:rPr>
            </w:pPr>
            <w:ins w:id="129" w:author="Dhananjaya Ponukumati" w:date="2025-05-08T13:34:00Z" w16du:dateUtc="2025-05-08T08:04:00Z">
              <w:r w:rsidRPr="008C32E4">
                <w:rPr>
                  <w:rFonts w:ascii="Arial" w:eastAsia="Malgun Gothic" w:hAnsi="Arial"/>
                  <w:sz w:val="18"/>
                </w:rPr>
                <w:t>15</w:t>
              </w:r>
            </w:ins>
          </w:p>
        </w:tc>
        <w:tc>
          <w:tcPr>
            <w:tcW w:w="2567" w:type="dxa"/>
            <w:vAlign w:val="center"/>
          </w:tcPr>
          <w:p w14:paraId="535C130B" w14:textId="77777777" w:rsidR="00311ACD" w:rsidRPr="008C32E4" w:rsidRDefault="00311ACD" w:rsidP="001229E4">
            <w:pPr>
              <w:keepNext/>
              <w:keepLines/>
              <w:spacing w:after="0"/>
              <w:jc w:val="center"/>
              <w:rPr>
                <w:ins w:id="130" w:author="Dhananjaya Ponukumati" w:date="2025-05-08T13:34:00Z" w16du:dateUtc="2025-05-08T08:04:00Z"/>
                <w:rFonts w:ascii="Arial" w:eastAsia="Malgun Gothic" w:hAnsi="Arial"/>
                <w:sz w:val="18"/>
              </w:rPr>
            </w:pPr>
            <w:ins w:id="131" w:author="Dhananjaya Ponukumati" w:date="2025-05-08T13:34:00Z" w16du:dateUtc="2025-05-08T08:04:00Z">
              <w:r w:rsidRPr="008C32E4">
                <w:rPr>
                  <w:rFonts w:ascii="Arial" w:eastAsia="Malgun Gothic" w:hAnsi="Arial"/>
                  <w:sz w:val="18"/>
                </w:rPr>
                <w:t>15</w:t>
              </w:r>
            </w:ins>
          </w:p>
        </w:tc>
      </w:tr>
      <w:tr w:rsidR="00311ACD" w:rsidRPr="008C32E4" w14:paraId="5DD527D9" w14:textId="77777777" w:rsidTr="001229E4">
        <w:trPr>
          <w:trHeight w:val="70"/>
          <w:ins w:id="132" w:author="Dhananjaya Ponukumati" w:date="2025-05-08T13:34:00Z"/>
        </w:trPr>
        <w:tc>
          <w:tcPr>
            <w:tcW w:w="3573" w:type="dxa"/>
            <w:gridSpan w:val="3"/>
            <w:vAlign w:val="center"/>
            <w:hideMark/>
          </w:tcPr>
          <w:p w14:paraId="32ED16C6" w14:textId="77777777" w:rsidR="00311ACD" w:rsidRPr="008C32E4" w:rsidRDefault="00311ACD" w:rsidP="001229E4">
            <w:pPr>
              <w:keepNext/>
              <w:keepLines/>
              <w:spacing w:after="0"/>
              <w:rPr>
                <w:ins w:id="133" w:author="Dhananjaya Ponukumati" w:date="2025-05-08T13:34:00Z" w16du:dateUtc="2025-05-08T08:04:00Z"/>
                <w:rFonts w:ascii="Arial" w:eastAsia="Malgun Gothic" w:hAnsi="Arial"/>
                <w:sz w:val="18"/>
              </w:rPr>
            </w:pPr>
            <w:ins w:id="134" w:author="Dhananjaya Ponukumati" w:date="2025-05-08T13:34:00Z" w16du:dateUtc="2025-05-08T08:04:00Z">
              <w:r w:rsidRPr="008C32E4">
                <w:rPr>
                  <w:rFonts w:ascii="Arial" w:eastAsia="?? ??" w:hAnsi="Arial"/>
                  <w:sz w:val="18"/>
                </w:rPr>
                <w:t>SINR</w:t>
              </w:r>
            </w:ins>
          </w:p>
        </w:tc>
        <w:tc>
          <w:tcPr>
            <w:tcW w:w="720" w:type="dxa"/>
            <w:vAlign w:val="center"/>
            <w:hideMark/>
          </w:tcPr>
          <w:p w14:paraId="4C8F7E60" w14:textId="77777777" w:rsidR="00311ACD" w:rsidRPr="008C32E4" w:rsidRDefault="00311ACD" w:rsidP="001229E4">
            <w:pPr>
              <w:keepNext/>
              <w:keepLines/>
              <w:spacing w:after="0"/>
              <w:jc w:val="center"/>
              <w:rPr>
                <w:ins w:id="135" w:author="Dhananjaya Ponukumati" w:date="2025-05-08T13:34:00Z" w16du:dateUtc="2025-05-08T08:04:00Z"/>
                <w:rFonts w:ascii="Arial" w:eastAsia="Malgun Gothic" w:hAnsi="Arial"/>
                <w:sz w:val="18"/>
              </w:rPr>
            </w:pPr>
            <w:ins w:id="136" w:author="Dhananjaya Ponukumati" w:date="2025-05-08T13:34:00Z" w16du:dateUtc="2025-05-08T08:04:00Z">
              <w:r w:rsidRPr="008C32E4">
                <w:rPr>
                  <w:rFonts w:ascii="Arial" w:eastAsia="Malgun Gothic" w:hAnsi="Arial"/>
                  <w:sz w:val="18"/>
                </w:rPr>
                <w:t>dB</w:t>
              </w:r>
            </w:ins>
          </w:p>
        </w:tc>
        <w:tc>
          <w:tcPr>
            <w:tcW w:w="2743" w:type="dxa"/>
            <w:vAlign w:val="center"/>
          </w:tcPr>
          <w:p w14:paraId="37EFF78D" w14:textId="77777777" w:rsidR="00311ACD" w:rsidRPr="008C32E4" w:rsidRDefault="00311ACD" w:rsidP="001229E4">
            <w:pPr>
              <w:keepNext/>
              <w:keepLines/>
              <w:spacing w:after="0"/>
              <w:jc w:val="center"/>
              <w:rPr>
                <w:ins w:id="137" w:author="Dhananjaya Ponukumati" w:date="2025-05-08T13:34:00Z" w16du:dateUtc="2025-05-08T08:04:00Z"/>
                <w:rFonts w:ascii="Arial" w:eastAsia="Malgun Gothic" w:hAnsi="Arial"/>
                <w:sz w:val="18"/>
              </w:rPr>
            </w:pPr>
            <w:ins w:id="138" w:author="Dhananjaya Ponukumati" w:date="2025-05-08T13:34:00Z" w16du:dateUtc="2025-05-08T08:04:00Z">
              <w:r>
                <w:rPr>
                  <w:rFonts w:ascii="Arial" w:eastAsia="Malgun Gothic" w:hAnsi="Arial"/>
                  <w:sz w:val="18"/>
                </w:rPr>
                <w:t>[TBD]</w:t>
              </w:r>
            </w:ins>
          </w:p>
        </w:tc>
        <w:tc>
          <w:tcPr>
            <w:tcW w:w="2567" w:type="dxa"/>
          </w:tcPr>
          <w:p w14:paraId="0BF8AB6D" w14:textId="77777777" w:rsidR="00311ACD" w:rsidRPr="008C32E4" w:rsidRDefault="00311ACD" w:rsidP="001229E4">
            <w:pPr>
              <w:keepNext/>
              <w:keepLines/>
              <w:spacing w:after="0"/>
              <w:jc w:val="center"/>
              <w:rPr>
                <w:ins w:id="139" w:author="Dhananjaya Ponukumati" w:date="2025-05-08T13:34:00Z" w16du:dateUtc="2025-05-08T08:04:00Z"/>
                <w:rFonts w:ascii="Arial" w:eastAsia="Malgun Gothic" w:hAnsi="Arial"/>
                <w:sz w:val="18"/>
              </w:rPr>
            </w:pPr>
            <w:ins w:id="140" w:author="Dhananjaya Ponukumati" w:date="2025-05-08T13:34:00Z" w16du:dateUtc="2025-05-08T08:04:00Z">
              <w:r w:rsidRPr="008C32E4">
                <w:rPr>
                  <w:rFonts w:ascii="Arial" w:eastAsia="Malgun Gothic" w:hAnsi="Arial"/>
                  <w:sz w:val="18"/>
                </w:rPr>
                <w:t>-</w:t>
              </w:r>
            </w:ins>
          </w:p>
        </w:tc>
      </w:tr>
      <w:tr w:rsidR="00311ACD" w:rsidRPr="008C32E4" w14:paraId="3E77251A" w14:textId="77777777" w:rsidTr="001229E4">
        <w:trPr>
          <w:trHeight w:val="70"/>
          <w:ins w:id="141" w:author="Dhananjaya Ponukumati" w:date="2025-05-08T13:34:00Z"/>
        </w:trPr>
        <w:tc>
          <w:tcPr>
            <w:tcW w:w="3573" w:type="dxa"/>
            <w:gridSpan w:val="3"/>
            <w:vAlign w:val="center"/>
            <w:hideMark/>
          </w:tcPr>
          <w:p w14:paraId="556692F6" w14:textId="77777777" w:rsidR="00311ACD" w:rsidRPr="008C32E4" w:rsidRDefault="00311ACD" w:rsidP="001229E4">
            <w:pPr>
              <w:keepNext/>
              <w:keepLines/>
              <w:spacing w:after="0"/>
              <w:rPr>
                <w:ins w:id="142" w:author="Dhananjaya Ponukumati" w:date="2025-05-08T13:34:00Z" w16du:dateUtc="2025-05-08T08:04:00Z"/>
                <w:rFonts w:ascii="Arial" w:eastAsia="Malgun Gothic" w:hAnsi="Arial"/>
                <w:sz w:val="18"/>
              </w:rPr>
            </w:pPr>
            <w:ins w:id="143" w:author="Dhananjaya Ponukumati" w:date="2025-05-08T13:34:00Z" w16du:dateUtc="2025-05-08T08:04:00Z">
              <w:r w:rsidRPr="008C32E4">
                <w:rPr>
                  <w:rFonts w:ascii="Arial" w:eastAsia="Malgun Gothic" w:hAnsi="Arial"/>
                  <w:sz w:val="18"/>
                </w:rPr>
                <w:t>Beamforming Model</w:t>
              </w:r>
            </w:ins>
          </w:p>
        </w:tc>
        <w:tc>
          <w:tcPr>
            <w:tcW w:w="720" w:type="dxa"/>
            <w:vAlign w:val="center"/>
          </w:tcPr>
          <w:p w14:paraId="5B20CD1E" w14:textId="77777777" w:rsidR="00311ACD" w:rsidRPr="008C32E4" w:rsidRDefault="00311ACD" w:rsidP="001229E4">
            <w:pPr>
              <w:keepNext/>
              <w:keepLines/>
              <w:spacing w:after="0"/>
              <w:jc w:val="center"/>
              <w:rPr>
                <w:ins w:id="144" w:author="Dhananjaya Ponukumati" w:date="2025-05-08T13:34:00Z" w16du:dateUtc="2025-05-08T08:04:00Z"/>
                <w:rFonts w:ascii="Arial" w:eastAsia="Malgun Gothic" w:hAnsi="Arial"/>
                <w:sz w:val="18"/>
              </w:rPr>
            </w:pPr>
          </w:p>
        </w:tc>
        <w:tc>
          <w:tcPr>
            <w:tcW w:w="5310" w:type="dxa"/>
            <w:gridSpan w:val="2"/>
            <w:vAlign w:val="center"/>
          </w:tcPr>
          <w:p w14:paraId="1469EB5E" w14:textId="77777777" w:rsidR="00311ACD" w:rsidRPr="008C32E4" w:rsidRDefault="00311ACD" w:rsidP="001229E4">
            <w:pPr>
              <w:keepNext/>
              <w:keepLines/>
              <w:spacing w:after="0"/>
              <w:jc w:val="center"/>
              <w:rPr>
                <w:ins w:id="145" w:author="Dhananjaya Ponukumati" w:date="2025-05-08T13:34:00Z" w16du:dateUtc="2025-05-08T08:04:00Z"/>
                <w:rFonts w:ascii="Arial" w:eastAsia="Malgun Gothic" w:hAnsi="Arial"/>
                <w:sz w:val="18"/>
              </w:rPr>
            </w:pPr>
            <w:ins w:id="146" w:author="Dhananjaya Ponukumati" w:date="2025-05-08T13:34:00Z" w16du:dateUtc="2025-05-08T08:04:00Z">
              <w:r w:rsidRPr="008C32E4">
                <w:rPr>
                  <w:rFonts w:ascii="Arial" w:eastAsia="Malgun Gothic" w:hAnsi="Arial"/>
                  <w:sz w:val="18"/>
                </w:rPr>
                <w:t xml:space="preserve">As specified in </w:t>
              </w:r>
              <w:r w:rsidRPr="008C32E4">
                <w:rPr>
                  <w:rFonts w:ascii="Arial" w:eastAsia="Malgun Gothic" w:hAnsi="Arial" w:hint="eastAsia"/>
                  <w:sz w:val="18"/>
                </w:rPr>
                <w:t>Annex B.4.1</w:t>
              </w:r>
            </w:ins>
          </w:p>
        </w:tc>
      </w:tr>
      <w:tr w:rsidR="00311ACD" w:rsidRPr="008C32E4" w14:paraId="02089C50" w14:textId="77777777" w:rsidTr="001229E4">
        <w:trPr>
          <w:trHeight w:val="70"/>
          <w:ins w:id="147" w:author="Dhananjaya Ponukumati" w:date="2025-05-08T13:34:00Z"/>
        </w:trPr>
        <w:tc>
          <w:tcPr>
            <w:tcW w:w="3573" w:type="dxa"/>
            <w:gridSpan w:val="3"/>
            <w:vAlign w:val="center"/>
          </w:tcPr>
          <w:p w14:paraId="7BD739DF" w14:textId="77777777" w:rsidR="00311ACD" w:rsidRPr="008C32E4" w:rsidRDefault="00311ACD" w:rsidP="001229E4">
            <w:pPr>
              <w:keepNext/>
              <w:keepLines/>
              <w:spacing w:after="0"/>
              <w:rPr>
                <w:ins w:id="148" w:author="Dhananjaya Ponukumati" w:date="2025-05-08T13:34:00Z" w16du:dateUtc="2025-05-08T08:04:00Z"/>
                <w:rFonts w:ascii="Arial" w:eastAsia="SimSun" w:hAnsi="Arial"/>
                <w:sz w:val="18"/>
              </w:rPr>
            </w:pPr>
            <w:ins w:id="149" w:author="Dhananjaya Ponukumati" w:date="2025-05-08T13:34:00Z" w16du:dateUtc="2025-05-08T08:04:00Z">
              <w:r w:rsidRPr="008C32E4">
                <w:rPr>
                  <w:rFonts w:ascii="Arial" w:eastAsia="Malgun Gothic" w:hAnsi="Arial" w:hint="eastAsia"/>
                  <w:sz w:val="18"/>
                  <w:lang w:eastAsia="zh-CN"/>
                </w:rPr>
                <w:t>I</w:t>
              </w:r>
              <w:r w:rsidRPr="008C32E4">
                <w:rPr>
                  <w:rFonts w:ascii="Arial" w:eastAsia="Malgun Gothic" w:hAnsi="Arial"/>
                  <w:sz w:val="18"/>
                  <w:lang w:eastAsia="zh-CN"/>
                </w:rPr>
                <w:t>nterference Model</w:t>
              </w:r>
            </w:ins>
          </w:p>
        </w:tc>
        <w:tc>
          <w:tcPr>
            <w:tcW w:w="720" w:type="dxa"/>
            <w:vAlign w:val="center"/>
          </w:tcPr>
          <w:p w14:paraId="0AD421A4" w14:textId="77777777" w:rsidR="00311ACD" w:rsidRPr="008C32E4" w:rsidRDefault="00311ACD" w:rsidP="001229E4">
            <w:pPr>
              <w:keepNext/>
              <w:keepLines/>
              <w:spacing w:after="0"/>
              <w:jc w:val="center"/>
              <w:rPr>
                <w:ins w:id="150" w:author="Dhananjaya Ponukumati" w:date="2025-05-08T13:34:00Z" w16du:dateUtc="2025-05-08T08:04:00Z"/>
                <w:rFonts w:ascii="Arial" w:eastAsia="Malgun Gothic" w:hAnsi="Arial"/>
                <w:sz w:val="18"/>
              </w:rPr>
            </w:pPr>
          </w:p>
        </w:tc>
        <w:tc>
          <w:tcPr>
            <w:tcW w:w="2743" w:type="dxa"/>
            <w:vAlign w:val="center"/>
          </w:tcPr>
          <w:p w14:paraId="071B4D59" w14:textId="77777777" w:rsidR="00311ACD" w:rsidRPr="008C32E4" w:rsidRDefault="00311ACD" w:rsidP="001229E4">
            <w:pPr>
              <w:keepNext/>
              <w:keepLines/>
              <w:spacing w:after="0"/>
              <w:jc w:val="center"/>
              <w:rPr>
                <w:ins w:id="151" w:author="Dhananjaya Ponukumati" w:date="2025-05-08T13:34:00Z" w16du:dateUtc="2025-05-08T08:04:00Z"/>
                <w:rFonts w:ascii="Arial" w:eastAsia="SimSun" w:hAnsi="Arial"/>
                <w:sz w:val="18"/>
              </w:rPr>
            </w:pPr>
          </w:p>
        </w:tc>
        <w:tc>
          <w:tcPr>
            <w:tcW w:w="2567" w:type="dxa"/>
            <w:vAlign w:val="center"/>
          </w:tcPr>
          <w:p w14:paraId="3D730EB9" w14:textId="77777777" w:rsidR="00311ACD" w:rsidRPr="008C32E4" w:rsidRDefault="00311ACD" w:rsidP="001229E4">
            <w:pPr>
              <w:keepNext/>
              <w:keepLines/>
              <w:spacing w:after="0"/>
              <w:jc w:val="center"/>
              <w:rPr>
                <w:ins w:id="152" w:author="Dhananjaya Ponukumati" w:date="2025-05-08T13:34:00Z" w16du:dateUtc="2025-05-08T08:04:00Z"/>
                <w:rFonts w:ascii="Arial" w:eastAsia="SimSun" w:hAnsi="Arial"/>
                <w:sz w:val="18"/>
              </w:rPr>
            </w:pPr>
            <w:ins w:id="153" w:author="Dhananjaya Ponukumati" w:date="2025-05-08T13:34:00Z" w16du:dateUtc="2025-05-08T08:04:00Z">
              <w:r w:rsidRPr="008C32E4">
                <w:rPr>
                  <w:rFonts w:ascii="Arial" w:eastAsia="Malgun Gothic" w:hAnsi="Arial" w:hint="eastAsia"/>
                  <w:sz w:val="18"/>
                </w:rPr>
                <w:t>A</w:t>
              </w:r>
              <w:r w:rsidRPr="008C32E4">
                <w:rPr>
                  <w:rFonts w:ascii="Arial" w:eastAsia="Malgun Gothic" w:hAnsi="Arial"/>
                  <w:sz w:val="18"/>
                </w:rPr>
                <w:t>s specified in B.6.2</w:t>
              </w:r>
            </w:ins>
          </w:p>
        </w:tc>
      </w:tr>
      <w:tr w:rsidR="00311ACD" w:rsidRPr="008C32E4" w14:paraId="409680F3" w14:textId="77777777" w:rsidTr="001229E4">
        <w:trPr>
          <w:trHeight w:val="70"/>
          <w:ins w:id="154" w:author="Dhananjaya Ponukumati" w:date="2025-05-08T13:34:00Z"/>
        </w:trPr>
        <w:tc>
          <w:tcPr>
            <w:tcW w:w="1143" w:type="dxa"/>
            <w:vMerge w:val="restart"/>
            <w:vAlign w:val="center"/>
          </w:tcPr>
          <w:p w14:paraId="1F615905" w14:textId="77777777" w:rsidR="00311ACD" w:rsidRPr="008C32E4" w:rsidRDefault="00311ACD" w:rsidP="001229E4">
            <w:pPr>
              <w:keepNext/>
              <w:keepLines/>
              <w:spacing w:after="0"/>
              <w:rPr>
                <w:ins w:id="155" w:author="Dhananjaya Ponukumati" w:date="2025-05-08T13:34:00Z" w16du:dateUtc="2025-05-08T08:04:00Z"/>
                <w:rFonts w:ascii="Arial" w:eastAsia="SimSun" w:hAnsi="Arial"/>
                <w:sz w:val="18"/>
              </w:rPr>
            </w:pPr>
            <w:ins w:id="156" w:author="Dhananjaya Ponukumati" w:date="2025-05-08T13:34:00Z" w16du:dateUtc="2025-05-08T08:04:00Z">
              <w:r w:rsidRPr="008C32E4">
                <w:rPr>
                  <w:rFonts w:ascii="Arial" w:eastAsia="SimSun" w:hAnsi="Arial"/>
                  <w:sz w:val="18"/>
                </w:rPr>
                <w:t>ZP CSI-RS configuration</w:t>
              </w:r>
            </w:ins>
          </w:p>
          <w:p w14:paraId="74A0D1E2" w14:textId="77777777" w:rsidR="00311ACD" w:rsidRPr="008C32E4" w:rsidRDefault="00311ACD" w:rsidP="001229E4">
            <w:pPr>
              <w:keepNext/>
              <w:keepLines/>
              <w:spacing w:after="0"/>
              <w:rPr>
                <w:ins w:id="157" w:author="Dhananjaya Ponukumati" w:date="2025-05-08T13:34:00Z" w16du:dateUtc="2025-05-08T08:04:00Z"/>
                <w:rFonts w:ascii="Arial" w:eastAsia="Malgun Gothic" w:hAnsi="Arial"/>
                <w:sz w:val="18"/>
              </w:rPr>
            </w:pPr>
          </w:p>
        </w:tc>
        <w:tc>
          <w:tcPr>
            <w:tcW w:w="2430" w:type="dxa"/>
            <w:gridSpan w:val="2"/>
            <w:vAlign w:val="center"/>
          </w:tcPr>
          <w:p w14:paraId="58A0BD5E" w14:textId="77777777" w:rsidR="00311ACD" w:rsidRPr="008C32E4" w:rsidRDefault="00311ACD" w:rsidP="001229E4">
            <w:pPr>
              <w:keepNext/>
              <w:keepLines/>
              <w:spacing w:after="0"/>
              <w:rPr>
                <w:ins w:id="158" w:author="Dhananjaya Ponukumati" w:date="2025-05-08T13:34:00Z" w16du:dateUtc="2025-05-08T08:04:00Z"/>
                <w:rFonts w:ascii="Arial" w:eastAsia="Malgun Gothic" w:hAnsi="Arial"/>
                <w:sz w:val="18"/>
              </w:rPr>
            </w:pPr>
            <w:ins w:id="159" w:author="Dhananjaya Ponukumati" w:date="2025-05-08T13:34:00Z" w16du:dateUtc="2025-05-08T08:04:00Z">
              <w:r w:rsidRPr="008C32E4">
                <w:rPr>
                  <w:rFonts w:ascii="Arial" w:eastAsia="SimSun" w:hAnsi="Arial"/>
                  <w:sz w:val="18"/>
                </w:rPr>
                <w:t>CSI-RS resource</w:t>
              </w:r>
              <w:r w:rsidRPr="008C32E4">
                <w:rPr>
                  <w:rFonts w:ascii="Arial" w:eastAsia="SimSun" w:hAnsi="Arial" w:hint="eastAsia"/>
                  <w:sz w:val="18"/>
                </w:rPr>
                <w:t xml:space="preserve"> </w:t>
              </w:r>
              <w:r w:rsidRPr="008C32E4">
                <w:rPr>
                  <w:rFonts w:ascii="Arial" w:eastAsia="SimSun" w:hAnsi="Arial"/>
                  <w:sz w:val="18"/>
                </w:rPr>
                <w:t>Type</w:t>
              </w:r>
            </w:ins>
          </w:p>
        </w:tc>
        <w:tc>
          <w:tcPr>
            <w:tcW w:w="720" w:type="dxa"/>
            <w:vAlign w:val="center"/>
          </w:tcPr>
          <w:p w14:paraId="298D9924" w14:textId="77777777" w:rsidR="00311ACD" w:rsidRPr="008C32E4" w:rsidRDefault="00311ACD" w:rsidP="001229E4">
            <w:pPr>
              <w:keepNext/>
              <w:keepLines/>
              <w:spacing w:after="0"/>
              <w:jc w:val="center"/>
              <w:rPr>
                <w:ins w:id="160" w:author="Dhananjaya Ponukumati" w:date="2025-05-08T13:34:00Z" w16du:dateUtc="2025-05-08T08:04:00Z"/>
                <w:rFonts w:ascii="Arial" w:eastAsia="Malgun Gothic" w:hAnsi="Arial"/>
                <w:sz w:val="18"/>
              </w:rPr>
            </w:pPr>
          </w:p>
        </w:tc>
        <w:tc>
          <w:tcPr>
            <w:tcW w:w="2743" w:type="dxa"/>
            <w:vAlign w:val="center"/>
          </w:tcPr>
          <w:p w14:paraId="3838B353" w14:textId="77777777" w:rsidR="00311ACD" w:rsidRPr="008C32E4" w:rsidRDefault="00311ACD" w:rsidP="001229E4">
            <w:pPr>
              <w:keepNext/>
              <w:keepLines/>
              <w:spacing w:after="0"/>
              <w:jc w:val="center"/>
              <w:rPr>
                <w:ins w:id="161" w:author="Dhananjaya Ponukumati" w:date="2025-05-08T13:34:00Z" w16du:dateUtc="2025-05-08T08:04:00Z"/>
                <w:rFonts w:ascii="Arial" w:eastAsia="Malgun Gothic" w:hAnsi="Arial"/>
                <w:sz w:val="18"/>
              </w:rPr>
            </w:pPr>
            <w:ins w:id="162" w:author="Dhananjaya Ponukumati" w:date="2025-05-08T13:34:00Z" w16du:dateUtc="2025-05-08T08:04:00Z">
              <w:r w:rsidRPr="008C32E4">
                <w:rPr>
                  <w:rFonts w:ascii="Arial" w:eastAsia="SimSun" w:hAnsi="Arial"/>
                  <w:sz w:val="18"/>
                </w:rPr>
                <w:t>Periodic</w:t>
              </w:r>
            </w:ins>
          </w:p>
        </w:tc>
        <w:tc>
          <w:tcPr>
            <w:tcW w:w="2567" w:type="dxa"/>
            <w:vAlign w:val="center"/>
          </w:tcPr>
          <w:p w14:paraId="7244484C" w14:textId="77777777" w:rsidR="00311ACD" w:rsidRPr="008C32E4" w:rsidRDefault="00311ACD" w:rsidP="001229E4">
            <w:pPr>
              <w:keepNext/>
              <w:keepLines/>
              <w:spacing w:after="0"/>
              <w:jc w:val="center"/>
              <w:rPr>
                <w:ins w:id="163" w:author="Dhananjaya Ponukumati" w:date="2025-05-08T13:34:00Z" w16du:dateUtc="2025-05-08T08:04:00Z"/>
                <w:rFonts w:ascii="Arial" w:eastAsia="Malgun Gothic" w:hAnsi="Arial"/>
                <w:sz w:val="18"/>
              </w:rPr>
            </w:pPr>
            <w:ins w:id="164" w:author="Dhananjaya Ponukumati" w:date="2025-05-08T13:34:00Z" w16du:dateUtc="2025-05-08T08:04:00Z">
              <w:r w:rsidRPr="008C32E4">
                <w:rPr>
                  <w:rFonts w:ascii="Arial" w:eastAsia="SimSun" w:hAnsi="Arial"/>
                  <w:sz w:val="18"/>
                </w:rPr>
                <w:t>Periodic</w:t>
              </w:r>
            </w:ins>
          </w:p>
        </w:tc>
      </w:tr>
      <w:tr w:rsidR="00311ACD" w:rsidRPr="008C32E4" w14:paraId="093B5EFA" w14:textId="77777777" w:rsidTr="001229E4">
        <w:trPr>
          <w:trHeight w:val="70"/>
          <w:ins w:id="165" w:author="Dhananjaya Ponukumati" w:date="2025-05-08T13:34:00Z"/>
        </w:trPr>
        <w:tc>
          <w:tcPr>
            <w:tcW w:w="1143" w:type="dxa"/>
            <w:vMerge/>
            <w:vAlign w:val="center"/>
          </w:tcPr>
          <w:p w14:paraId="68DDAF22" w14:textId="77777777" w:rsidR="00311ACD" w:rsidRPr="008C32E4" w:rsidRDefault="00311ACD" w:rsidP="001229E4">
            <w:pPr>
              <w:keepNext/>
              <w:keepLines/>
              <w:spacing w:after="0"/>
              <w:rPr>
                <w:ins w:id="166" w:author="Dhananjaya Ponukumati" w:date="2025-05-08T13:34:00Z" w16du:dateUtc="2025-05-08T08:04:00Z"/>
                <w:rFonts w:ascii="Arial" w:eastAsia="Malgun Gothic" w:hAnsi="Arial"/>
                <w:sz w:val="18"/>
              </w:rPr>
            </w:pPr>
          </w:p>
        </w:tc>
        <w:tc>
          <w:tcPr>
            <w:tcW w:w="2430" w:type="dxa"/>
            <w:gridSpan w:val="2"/>
            <w:vAlign w:val="center"/>
          </w:tcPr>
          <w:p w14:paraId="1B94A8C9" w14:textId="77777777" w:rsidR="00311ACD" w:rsidRPr="008C32E4" w:rsidRDefault="00311ACD" w:rsidP="001229E4">
            <w:pPr>
              <w:keepNext/>
              <w:keepLines/>
              <w:spacing w:after="0"/>
              <w:rPr>
                <w:ins w:id="167" w:author="Dhananjaya Ponukumati" w:date="2025-05-08T13:34:00Z" w16du:dateUtc="2025-05-08T08:04:00Z"/>
                <w:rFonts w:ascii="Arial" w:eastAsia="Malgun Gothic" w:hAnsi="Arial"/>
                <w:sz w:val="18"/>
              </w:rPr>
            </w:pPr>
            <w:ins w:id="168" w:author="Dhananjaya Ponukumati" w:date="2025-05-08T13:34:00Z" w16du:dateUtc="2025-05-08T08:04:00Z">
              <w:r w:rsidRPr="008C32E4">
                <w:rPr>
                  <w:rFonts w:ascii="Arial" w:eastAsia="SimSun" w:hAnsi="Arial"/>
                  <w:sz w:val="18"/>
                </w:rPr>
                <w:t>Number of CSI-RS ports (</w:t>
              </w:r>
              <w:r w:rsidRPr="008C32E4">
                <w:rPr>
                  <w:rFonts w:ascii="Arial" w:eastAsia="SimSun" w:hAnsi="Arial"/>
                  <w:i/>
                  <w:sz w:val="18"/>
                </w:rPr>
                <w:t>X</w:t>
              </w:r>
              <w:r w:rsidRPr="008C32E4">
                <w:rPr>
                  <w:rFonts w:ascii="Arial" w:eastAsia="SimSun" w:hAnsi="Arial"/>
                  <w:sz w:val="18"/>
                </w:rPr>
                <w:t>)</w:t>
              </w:r>
            </w:ins>
          </w:p>
        </w:tc>
        <w:tc>
          <w:tcPr>
            <w:tcW w:w="720" w:type="dxa"/>
            <w:vAlign w:val="center"/>
          </w:tcPr>
          <w:p w14:paraId="311BDD0B" w14:textId="77777777" w:rsidR="00311ACD" w:rsidRPr="008C32E4" w:rsidRDefault="00311ACD" w:rsidP="001229E4">
            <w:pPr>
              <w:keepNext/>
              <w:keepLines/>
              <w:spacing w:after="0"/>
              <w:jc w:val="center"/>
              <w:rPr>
                <w:ins w:id="169" w:author="Dhananjaya Ponukumati" w:date="2025-05-08T13:34:00Z" w16du:dateUtc="2025-05-08T08:04:00Z"/>
                <w:rFonts w:ascii="Arial" w:eastAsia="Malgun Gothic" w:hAnsi="Arial"/>
                <w:sz w:val="18"/>
              </w:rPr>
            </w:pPr>
          </w:p>
        </w:tc>
        <w:tc>
          <w:tcPr>
            <w:tcW w:w="2743" w:type="dxa"/>
            <w:vAlign w:val="center"/>
          </w:tcPr>
          <w:p w14:paraId="14FBC76A" w14:textId="77777777" w:rsidR="00311ACD" w:rsidRPr="008C32E4" w:rsidRDefault="00311ACD" w:rsidP="001229E4">
            <w:pPr>
              <w:keepNext/>
              <w:keepLines/>
              <w:spacing w:after="0"/>
              <w:jc w:val="center"/>
              <w:rPr>
                <w:ins w:id="170" w:author="Dhananjaya Ponukumati" w:date="2025-05-08T13:34:00Z" w16du:dateUtc="2025-05-08T08:04:00Z"/>
                <w:rFonts w:ascii="Arial" w:eastAsia="Malgun Gothic" w:hAnsi="Arial"/>
                <w:sz w:val="18"/>
              </w:rPr>
            </w:pPr>
            <w:ins w:id="171" w:author="Dhananjaya Ponukumati" w:date="2025-05-08T13:34:00Z" w16du:dateUtc="2025-05-08T08:04:00Z">
              <w:r w:rsidRPr="008C32E4">
                <w:rPr>
                  <w:rFonts w:ascii="Arial" w:eastAsia="SimSun" w:hAnsi="Arial" w:hint="eastAsia"/>
                  <w:sz w:val="18"/>
                  <w:lang w:eastAsia="zh-CN"/>
                </w:rPr>
                <w:t>4</w:t>
              </w:r>
            </w:ins>
          </w:p>
        </w:tc>
        <w:tc>
          <w:tcPr>
            <w:tcW w:w="2567" w:type="dxa"/>
            <w:vAlign w:val="center"/>
          </w:tcPr>
          <w:p w14:paraId="1A1DEDE0" w14:textId="77777777" w:rsidR="00311ACD" w:rsidRPr="008C32E4" w:rsidRDefault="00311ACD" w:rsidP="001229E4">
            <w:pPr>
              <w:keepNext/>
              <w:keepLines/>
              <w:spacing w:after="0"/>
              <w:jc w:val="center"/>
              <w:rPr>
                <w:ins w:id="172" w:author="Dhananjaya Ponukumati" w:date="2025-05-08T13:34:00Z" w16du:dateUtc="2025-05-08T08:04:00Z"/>
                <w:rFonts w:ascii="Arial" w:eastAsia="Malgun Gothic" w:hAnsi="Arial"/>
                <w:sz w:val="18"/>
              </w:rPr>
            </w:pPr>
            <w:ins w:id="173" w:author="Dhananjaya Ponukumati" w:date="2025-05-08T13:34:00Z" w16du:dateUtc="2025-05-08T08:04:00Z">
              <w:r w:rsidRPr="008C32E4">
                <w:rPr>
                  <w:rFonts w:ascii="Arial" w:eastAsia="SimSun" w:hAnsi="Arial"/>
                  <w:sz w:val="18"/>
                  <w:lang w:eastAsia="zh-CN"/>
                </w:rPr>
                <w:t>4</w:t>
              </w:r>
            </w:ins>
          </w:p>
        </w:tc>
      </w:tr>
      <w:tr w:rsidR="00311ACD" w:rsidRPr="008C32E4" w14:paraId="7F5994D9" w14:textId="77777777" w:rsidTr="001229E4">
        <w:trPr>
          <w:trHeight w:val="70"/>
          <w:ins w:id="174" w:author="Dhananjaya Ponukumati" w:date="2025-05-08T13:34:00Z"/>
        </w:trPr>
        <w:tc>
          <w:tcPr>
            <w:tcW w:w="1143" w:type="dxa"/>
            <w:vMerge/>
            <w:vAlign w:val="center"/>
          </w:tcPr>
          <w:p w14:paraId="45B763ED" w14:textId="77777777" w:rsidR="00311ACD" w:rsidRPr="008C32E4" w:rsidRDefault="00311ACD" w:rsidP="001229E4">
            <w:pPr>
              <w:keepNext/>
              <w:keepLines/>
              <w:spacing w:after="0"/>
              <w:rPr>
                <w:ins w:id="175" w:author="Dhananjaya Ponukumati" w:date="2025-05-08T13:34:00Z" w16du:dateUtc="2025-05-08T08:04:00Z"/>
                <w:rFonts w:ascii="Arial" w:eastAsia="Malgun Gothic" w:hAnsi="Arial"/>
                <w:sz w:val="18"/>
              </w:rPr>
            </w:pPr>
          </w:p>
        </w:tc>
        <w:tc>
          <w:tcPr>
            <w:tcW w:w="2430" w:type="dxa"/>
            <w:gridSpan w:val="2"/>
            <w:vAlign w:val="center"/>
          </w:tcPr>
          <w:p w14:paraId="27816366" w14:textId="77777777" w:rsidR="00311ACD" w:rsidRPr="008C32E4" w:rsidRDefault="00311ACD" w:rsidP="001229E4">
            <w:pPr>
              <w:keepNext/>
              <w:keepLines/>
              <w:spacing w:after="0"/>
              <w:rPr>
                <w:ins w:id="176" w:author="Dhananjaya Ponukumati" w:date="2025-05-08T13:34:00Z" w16du:dateUtc="2025-05-08T08:04:00Z"/>
                <w:rFonts w:ascii="Arial" w:eastAsia="Malgun Gothic" w:hAnsi="Arial"/>
                <w:sz w:val="18"/>
              </w:rPr>
            </w:pPr>
            <w:ins w:id="177" w:author="Dhananjaya Ponukumati" w:date="2025-05-08T13:34:00Z" w16du:dateUtc="2025-05-08T08:04:00Z">
              <w:r w:rsidRPr="008C32E4">
                <w:rPr>
                  <w:rFonts w:ascii="Arial" w:eastAsia="SimSun" w:hAnsi="Arial"/>
                  <w:sz w:val="18"/>
                </w:rPr>
                <w:t>CDM Type</w:t>
              </w:r>
            </w:ins>
          </w:p>
        </w:tc>
        <w:tc>
          <w:tcPr>
            <w:tcW w:w="720" w:type="dxa"/>
            <w:vAlign w:val="center"/>
          </w:tcPr>
          <w:p w14:paraId="29CF13E7" w14:textId="77777777" w:rsidR="00311ACD" w:rsidRPr="008C32E4" w:rsidRDefault="00311ACD" w:rsidP="001229E4">
            <w:pPr>
              <w:keepNext/>
              <w:keepLines/>
              <w:spacing w:after="0"/>
              <w:jc w:val="center"/>
              <w:rPr>
                <w:ins w:id="178" w:author="Dhananjaya Ponukumati" w:date="2025-05-08T13:34:00Z" w16du:dateUtc="2025-05-08T08:04:00Z"/>
                <w:rFonts w:ascii="Arial" w:eastAsia="Malgun Gothic" w:hAnsi="Arial"/>
                <w:sz w:val="18"/>
              </w:rPr>
            </w:pPr>
          </w:p>
        </w:tc>
        <w:tc>
          <w:tcPr>
            <w:tcW w:w="2743" w:type="dxa"/>
            <w:vAlign w:val="center"/>
          </w:tcPr>
          <w:p w14:paraId="083B4237" w14:textId="77777777" w:rsidR="00311ACD" w:rsidRPr="008C32E4" w:rsidRDefault="00311ACD" w:rsidP="001229E4">
            <w:pPr>
              <w:keepNext/>
              <w:keepLines/>
              <w:spacing w:after="0"/>
              <w:jc w:val="center"/>
              <w:rPr>
                <w:ins w:id="179" w:author="Dhananjaya Ponukumati" w:date="2025-05-08T13:34:00Z" w16du:dateUtc="2025-05-08T08:04:00Z"/>
                <w:rFonts w:ascii="Arial" w:eastAsia="Malgun Gothic" w:hAnsi="Arial"/>
                <w:sz w:val="18"/>
              </w:rPr>
            </w:pPr>
            <w:ins w:id="180" w:author="Dhananjaya Ponukumati" w:date="2025-05-08T13:34:00Z" w16du:dateUtc="2025-05-08T08:04:00Z">
              <w:r w:rsidRPr="008C32E4">
                <w:rPr>
                  <w:rFonts w:ascii="Arial" w:eastAsia="SimSun" w:hAnsi="Arial"/>
                  <w:sz w:val="18"/>
                </w:rPr>
                <w:t>FD-CDM2</w:t>
              </w:r>
            </w:ins>
          </w:p>
        </w:tc>
        <w:tc>
          <w:tcPr>
            <w:tcW w:w="2567" w:type="dxa"/>
            <w:vAlign w:val="center"/>
          </w:tcPr>
          <w:p w14:paraId="6467DB6B" w14:textId="77777777" w:rsidR="00311ACD" w:rsidRPr="008C32E4" w:rsidRDefault="00311ACD" w:rsidP="001229E4">
            <w:pPr>
              <w:keepNext/>
              <w:keepLines/>
              <w:spacing w:after="0"/>
              <w:jc w:val="center"/>
              <w:rPr>
                <w:ins w:id="181" w:author="Dhananjaya Ponukumati" w:date="2025-05-08T13:34:00Z" w16du:dateUtc="2025-05-08T08:04:00Z"/>
                <w:rFonts w:ascii="Arial" w:eastAsia="Malgun Gothic" w:hAnsi="Arial"/>
                <w:sz w:val="18"/>
              </w:rPr>
            </w:pPr>
            <w:ins w:id="182" w:author="Dhananjaya Ponukumati" w:date="2025-05-08T13:34:00Z" w16du:dateUtc="2025-05-08T08:04:00Z">
              <w:r w:rsidRPr="008C32E4">
                <w:rPr>
                  <w:rFonts w:ascii="Arial" w:eastAsia="SimSun" w:hAnsi="Arial"/>
                  <w:sz w:val="18"/>
                </w:rPr>
                <w:t>FD-CDM2</w:t>
              </w:r>
            </w:ins>
          </w:p>
        </w:tc>
      </w:tr>
      <w:tr w:rsidR="00311ACD" w:rsidRPr="008C32E4" w14:paraId="6728C2B2" w14:textId="77777777" w:rsidTr="001229E4">
        <w:trPr>
          <w:trHeight w:val="70"/>
          <w:ins w:id="183" w:author="Dhananjaya Ponukumati" w:date="2025-05-08T13:34:00Z"/>
        </w:trPr>
        <w:tc>
          <w:tcPr>
            <w:tcW w:w="1143" w:type="dxa"/>
            <w:vMerge/>
            <w:vAlign w:val="center"/>
          </w:tcPr>
          <w:p w14:paraId="2AB04823" w14:textId="77777777" w:rsidR="00311ACD" w:rsidRPr="008C32E4" w:rsidRDefault="00311ACD" w:rsidP="001229E4">
            <w:pPr>
              <w:keepNext/>
              <w:keepLines/>
              <w:spacing w:after="0"/>
              <w:rPr>
                <w:ins w:id="184" w:author="Dhananjaya Ponukumati" w:date="2025-05-08T13:34:00Z" w16du:dateUtc="2025-05-08T08:04:00Z"/>
                <w:rFonts w:ascii="Arial" w:eastAsia="Malgun Gothic" w:hAnsi="Arial"/>
                <w:sz w:val="18"/>
              </w:rPr>
            </w:pPr>
          </w:p>
        </w:tc>
        <w:tc>
          <w:tcPr>
            <w:tcW w:w="2430" w:type="dxa"/>
            <w:gridSpan w:val="2"/>
            <w:vAlign w:val="center"/>
          </w:tcPr>
          <w:p w14:paraId="47CC3191" w14:textId="77777777" w:rsidR="00311ACD" w:rsidRPr="008C32E4" w:rsidRDefault="00311ACD" w:rsidP="001229E4">
            <w:pPr>
              <w:keepNext/>
              <w:keepLines/>
              <w:spacing w:after="0"/>
              <w:rPr>
                <w:ins w:id="185" w:author="Dhananjaya Ponukumati" w:date="2025-05-08T13:34:00Z" w16du:dateUtc="2025-05-08T08:04:00Z"/>
                <w:rFonts w:ascii="Arial" w:eastAsia="Malgun Gothic" w:hAnsi="Arial"/>
                <w:sz w:val="18"/>
              </w:rPr>
            </w:pPr>
            <w:ins w:id="186" w:author="Dhananjaya Ponukumati" w:date="2025-05-08T13:34:00Z" w16du:dateUtc="2025-05-08T08:04:00Z">
              <w:r w:rsidRPr="008C32E4">
                <w:rPr>
                  <w:rFonts w:ascii="Arial" w:eastAsia="SimSun" w:hAnsi="Arial"/>
                  <w:sz w:val="18"/>
                </w:rPr>
                <w:t>Density (ρ)</w:t>
              </w:r>
            </w:ins>
          </w:p>
        </w:tc>
        <w:tc>
          <w:tcPr>
            <w:tcW w:w="720" w:type="dxa"/>
            <w:vAlign w:val="center"/>
          </w:tcPr>
          <w:p w14:paraId="7F96731F" w14:textId="77777777" w:rsidR="00311ACD" w:rsidRPr="008C32E4" w:rsidRDefault="00311ACD" w:rsidP="001229E4">
            <w:pPr>
              <w:keepNext/>
              <w:keepLines/>
              <w:spacing w:after="0"/>
              <w:jc w:val="center"/>
              <w:rPr>
                <w:ins w:id="187" w:author="Dhananjaya Ponukumati" w:date="2025-05-08T13:34:00Z" w16du:dateUtc="2025-05-08T08:04:00Z"/>
                <w:rFonts w:ascii="Arial" w:eastAsia="Malgun Gothic" w:hAnsi="Arial"/>
                <w:sz w:val="18"/>
              </w:rPr>
            </w:pPr>
          </w:p>
        </w:tc>
        <w:tc>
          <w:tcPr>
            <w:tcW w:w="2743" w:type="dxa"/>
            <w:vAlign w:val="center"/>
          </w:tcPr>
          <w:p w14:paraId="49CB583C" w14:textId="77777777" w:rsidR="00311ACD" w:rsidRPr="008C32E4" w:rsidRDefault="00311ACD" w:rsidP="001229E4">
            <w:pPr>
              <w:keepNext/>
              <w:keepLines/>
              <w:spacing w:after="0"/>
              <w:jc w:val="center"/>
              <w:rPr>
                <w:ins w:id="188" w:author="Dhananjaya Ponukumati" w:date="2025-05-08T13:34:00Z" w16du:dateUtc="2025-05-08T08:04:00Z"/>
                <w:rFonts w:ascii="Arial" w:eastAsia="Malgun Gothic" w:hAnsi="Arial"/>
                <w:sz w:val="18"/>
              </w:rPr>
            </w:pPr>
            <w:ins w:id="189" w:author="Dhananjaya Ponukumati" w:date="2025-05-08T13:34:00Z" w16du:dateUtc="2025-05-08T08:04:00Z">
              <w:r w:rsidRPr="008C32E4">
                <w:rPr>
                  <w:rFonts w:ascii="Arial" w:eastAsia="Malgun Gothic" w:hAnsi="Arial"/>
                  <w:sz w:val="18"/>
                </w:rPr>
                <w:t>1</w:t>
              </w:r>
            </w:ins>
          </w:p>
        </w:tc>
        <w:tc>
          <w:tcPr>
            <w:tcW w:w="2567" w:type="dxa"/>
            <w:vAlign w:val="center"/>
          </w:tcPr>
          <w:p w14:paraId="1904C5E6" w14:textId="77777777" w:rsidR="00311ACD" w:rsidRPr="008C32E4" w:rsidRDefault="00311ACD" w:rsidP="001229E4">
            <w:pPr>
              <w:keepNext/>
              <w:keepLines/>
              <w:spacing w:after="0"/>
              <w:jc w:val="center"/>
              <w:rPr>
                <w:ins w:id="190" w:author="Dhananjaya Ponukumati" w:date="2025-05-08T13:34:00Z" w16du:dateUtc="2025-05-08T08:04:00Z"/>
                <w:rFonts w:ascii="Arial" w:eastAsia="Malgun Gothic" w:hAnsi="Arial"/>
                <w:sz w:val="18"/>
              </w:rPr>
            </w:pPr>
            <w:ins w:id="191" w:author="Dhananjaya Ponukumati" w:date="2025-05-08T13:34:00Z" w16du:dateUtc="2025-05-08T08:04:00Z">
              <w:r w:rsidRPr="008C32E4">
                <w:rPr>
                  <w:rFonts w:ascii="Arial" w:eastAsia="Malgun Gothic" w:hAnsi="Arial"/>
                  <w:sz w:val="18"/>
                </w:rPr>
                <w:t>1</w:t>
              </w:r>
            </w:ins>
          </w:p>
        </w:tc>
      </w:tr>
      <w:tr w:rsidR="00311ACD" w:rsidRPr="008C32E4" w14:paraId="31F2B2C6" w14:textId="77777777" w:rsidTr="001229E4">
        <w:trPr>
          <w:trHeight w:val="70"/>
          <w:ins w:id="192" w:author="Dhananjaya Ponukumati" w:date="2025-05-08T13:34:00Z"/>
        </w:trPr>
        <w:tc>
          <w:tcPr>
            <w:tcW w:w="1143" w:type="dxa"/>
            <w:vMerge/>
            <w:vAlign w:val="center"/>
          </w:tcPr>
          <w:p w14:paraId="21C22512" w14:textId="77777777" w:rsidR="00311ACD" w:rsidRPr="008C32E4" w:rsidRDefault="00311ACD" w:rsidP="001229E4">
            <w:pPr>
              <w:keepNext/>
              <w:keepLines/>
              <w:spacing w:after="0"/>
              <w:rPr>
                <w:ins w:id="193" w:author="Dhananjaya Ponukumati" w:date="2025-05-08T13:34:00Z" w16du:dateUtc="2025-05-08T08:04:00Z"/>
                <w:rFonts w:ascii="Arial" w:eastAsia="Malgun Gothic" w:hAnsi="Arial"/>
                <w:sz w:val="18"/>
              </w:rPr>
            </w:pPr>
          </w:p>
        </w:tc>
        <w:tc>
          <w:tcPr>
            <w:tcW w:w="2430" w:type="dxa"/>
            <w:gridSpan w:val="2"/>
            <w:vAlign w:val="center"/>
          </w:tcPr>
          <w:p w14:paraId="3014E76D" w14:textId="77777777" w:rsidR="00311ACD" w:rsidRPr="008C32E4" w:rsidRDefault="00311ACD" w:rsidP="001229E4">
            <w:pPr>
              <w:keepNext/>
              <w:keepLines/>
              <w:spacing w:after="0"/>
              <w:rPr>
                <w:ins w:id="194" w:author="Dhananjaya Ponukumati" w:date="2025-05-08T13:34:00Z" w16du:dateUtc="2025-05-08T08:04:00Z"/>
                <w:rFonts w:ascii="Arial" w:eastAsia="Malgun Gothic" w:hAnsi="Arial"/>
                <w:sz w:val="18"/>
              </w:rPr>
            </w:pPr>
            <w:ins w:id="195" w:author="Dhananjaya Ponukumati" w:date="2025-05-08T13:34:00Z" w16du:dateUtc="2025-05-08T08:04:00Z">
              <w:r w:rsidRPr="008C32E4">
                <w:rPr>
                  <w:rFonts w:ascii="Arial" w:eastAsia="SimSun" w:hAnsi="Arial"/>
                  <w:sz w:val="18"/>
                </w:rPr>
                <w:t>First subcarrier index in the PRB used for CSI-RS</w:t>
              </w:r>
              <w:r w:rsidRPr="008C32E4" w:rsidDel="0032520A">
                <w:rPr>
                  <w:rFonts w:ascii="Arial" w:eastAsia="SimSun" w:hAnsi="Arial"/>
                  <w:sz w:val="18"/>
                </w:rPr>
                <w:t xml:space="preserve"> </w:t>
              </w:r>
              <w:r w:rsidRPr="008C32E4">
                <w:rPr>
                  <w:rFonts w:ascii="Arial" w:eastAsia="SimSun" w:hAnsi="Arial"/>
                  <w:sz w:val="18"/>
                </w:rPr>
                <w:t>(k</w:t>
              </w:r>
              <w:r w:rsidRPr="008C32E4">
                <w:rPr>
                  <w:rFonts w:ascii="Arial" w:eastAsia="SimSun" w:hAnsi="Arial"/>
                  <w:sz w:val="18"/>
                  <w:vertAlign w:val="subscript"/>
                </w:rPr>
                <w:t>0</w:t>
              </w:r>
              <w:r w:rsidRPr="008C32E4">
                <w:rPr>
                  <w:rFonts w:ascii="Arial" w:eastAsia="SimSun" w:hAnsi="Arial"/>
                  <w:sz w:val="18"/>
                </w:rPr>
                <w:t>)</w:t>
              </w:r>
            </w:ins>
          </w:p>
        </w:tc>
        <w:tc>
          <w:tcPr>
            <w:tcW w:w="720" w:type="dxa"/>
            <w:vAlign w:val="center"/>
          </w:tcPr>
          <w:p w14:paraId="2CFF09CE" w14:textId="77777777" w:rsidR="00311ACD" w:rsidRPr="008C32E4" w:rsidRDefault="00311ACD" w:rsidP="001229E4">
            <w:pPr>
              <w:keepNext/>
              <w:keepLines/>
              <w:spacing w:after="0"/>
              <w:jc w:val="center"/>
              <w:rPr>
                <w:ins w:id="196" w:author="Dhananjaya Ponukumati" w:date="2025-05-08T13:34:00Z" w16du:dateUtc="2025-05-08T08:04:00Z"/>
                <w:rFonts w:ascii="Arial" w:eastAsia="Malgun Gothic" w:hAnsi="Arial"/>
                <w:sz w:val="18"/>
              </w:rPr>
            </w:pPr>
          </w:p>
        </w:tc>
        <w:tc>
          <w:tcPr>
            <w:tcW w:w="2743" w:type="dxa"/>
            <w:vAlign w:val="center"/>
          </w:tcPr>
          <w:p w14:paraId="4F27E912" w14:textId="77777777" w:rsidR="00311ACD" w:rsidRPr="008C32E4" w:rsidRDefault="00311ACD" w:rsidP="001229E4">
            <w:pPr>
              <w:keepNext/>
              <w:keepLines/>
              <w:spacing w:after="0"/>
              <w:jc w:val="center"/>
              <w:rPr>
                <w:ins w:id="197" w:author="Dhananjaya Ponukumati" w:date="2025-05-08T13:34:00Z" w16du:dateUtc="2025-05-08T08:04:00Z"/>
                <w:rFonts w:ascii="Arial" w:eastAsia="Malgun Gothic" w:hAnsi="Arial"/>
                <w:sz w:val="18"/>
              </w:rPr>
            </w:pPr>
            <w:ins w:id="198" w:author="Dhananjaya Ponukumati" w:date="2025-05-08T13:34:00Z" w16du:dateUtc="2025-05-08T08:04:00Z">
              <w:r w:rsidRPr="008C32E4">
                <w:rPr>
                  <w:rFonts w:ascii="Arial" w:eastAsia="SimSun" w:hAnsi="Arial" w:hint="eastAsia"/>
                  <w:sz w:val="18"/>
                  <w:lang w:eastAsia="zh-CN"/>
                </w:rPr>
                <w:t>Row 5,4</w:t>
              </w:r>
            </w:ins>
          </w:p>
        </w:tc>
        <w:tc>
          <w:tcPr>
            <w:tcW w:w="2567" w:type="dxa"/>
            <w:vAlign w:val="center"/>
          </w:tcPr>
          <w:p w14:paraId="49252B15" w14:textId="77777777" w:rsidR="00311ACD" w:rsidRPr="008C32E4" w:rsidRDefault="00311ACD" w:rsidP="001229E4">
            <w:pPr>
              <w:keepNext/>
              <w:keepLines/>
              <w:spacing w:after="0"/>
              <w:jc w:val="center"/>
              <w:rPr>
                <w:ins w:id="199" w:author="Dhananjaya Ponukumati" w:date="2025-05-08T13:34:00Z" w16du:dateUtc="2025-05-08T08:04:00Z"/>
                <w:rFonts w:ascii="Arial" w:eastAsia="Malgun Gothic" w:hAnsi="Arial"/>
                <w:sz w:val="18"/>
              </w:rPr>
            </w:pPr>
            <w:ins w:id="200" w:author="Dhananjaya Ponukumati" w:date="2025-05-08T13:34:00Z" w16du:dateUtc="2025-05-08T08:04:00Z">
              <w:r w:rsidRPr="008C32E4">
                <w:rPr>
                  <w:rFonts w:ascii="Arial" w:eastAsia="SimSun" w:hAnsi="Arial" w:hint="eastAsia"/>
                  <w:sz w:val="18"/>
                  <w:lang w:eastAsia="zh-CN"/>
                </w:rPr>
                <w:t>Row 5,4</w:t>
              </w:r>
            </w:ins>
          </w:p>
        </w:tc>
      </w:tr>
      <w:tr w:rsidR="00311ACD" w:rsidRPr="008C32E4" w14:paraId="5ADBD5B6" w14:textId="77777777" w:rsidTr="001229E4">
        <w:trPr>
          <w:trHeight w:val="70"/>
          <w:ins w:id="201" w:author="Dhananjaya Ponukumati" w:date="2025-05-08T13:34:00Z"/>
        </w:trPr>
        <w:tc>
          <w:tcPr>
            <w:tcW w:w="1143" w:type="dxa"/>
            <w:vMerge/>
            <w:vAlign w:val="center"/>
          </w:tcPr>
          <w:p w14:paraId="46C13038" w14:textId="77777777" w:rsidR="00311ACD" w:rsidRPr="008C32E4" w:rsidRDefault="00311ACD" w:rsidP="001229E4">
            <w:pPr>
              <w:keepNext/>
              <w:keepLines/>
              <w:spacing w:after="0"/>
              <w:rPr>
                <w:ins w:id="202" w:author="Dhananjaya Ponukumati" w:date="2025-05-08T13:34:00Z" w16du:dateUtc="2025-05-08T08:04:00Z"/>
                <w:rFonts w:ascii="Arial" w:eastAsia="Malgun Gothic" w:hAnsi="Arial"/>
                <w:sz w:val="18"/>
              </w:rPr>
            </w:pPr>
          </w:p>
        </w:tc>
        <w:tc>
          <w:tcPr>
            <w:tcW w:w="2430" w:type="dxa"/>
            <w:gridSpan w:val="2"/>
            <w:vAlign w:val="center"/>
          </w:tcPr>
          <w:p w14:paraId="7C63A975" w14:textId="77777777" w:rsidR="00311ACD" w:rsidRPr="008C32E4" w:rsidRDefault="00311ACD" w:rsidP="001229E4">
            <w:pPr>
              <w:keepNext/>
              <w:keepLines/>
              <w:spacing w:after="0"/>
              <w:rPr>
                <w:ins w:id="203" w:author="Dhananjaya Ponukumati" w:date="2025-05-08T13:34:00Z" w16du:dateUtc="2025-05-08T08:04:00Z"/>
                <w:rFonts w:ascii="Arial" w:eastAsia="Malgun Gothic" w:hAnsi="Arial"/>
                <w:sz w:val="18"/>
              </w:rPr>
            </w:pPr>
            <w:ins w:id="204" w:author="Dhananjaya Ponukumati" w:date="2025-05-08T13:34:00Z" w16du:dateUtc="2025-05-08T08:04:00Z">
              <w:r w:rsidRPr="008C32E4">
                <w:rPr>
                  <w:rFonts w:ascii="Arial" w:eastAsia="SimSun" w:hAnsi="Arial"/>
                  <w:sz w:val="18"/>
                </w:rPr>
                <w:t>First OFDM symbol in the PRB used for CSI-RS (l</w:t>
              </w:r>
              <w:r w:rsidRPr="008C32E4">
                <w:rPr>
                  <w:rFonts w:ascii="Arial" w:eastAsia="SimSun" w:hAnsi="Arial"/>
                  <w:sz w:val="18"/>
                  <w:vertAlign w:val="subscript"/>
                </w:rPr>
                <w:t>0</w:t>
              </w:r>
              <w:r w:rsidRPr="008C32E4">
                <w:rPr>
                  <w:rFonts w:ascii="Arial" w:eastAsia="SimSun" w:hAnsi="Arial"/>
                  <w:sz w:val="18"/>
                </w:rPr>
                <w:t>)</w:t>
              </w:r>
            </w:ins>
          </w:p>
        </w:tc>
        <w:tc>
          <w:tcPr>
            <w:tcW w:w="720" w:type="dxa"/>
            <w:vAlign w:val="center"/>
          </w:tcPr>
          <w:p w14:paraId="1668FAE5" w14:textId="77777777" w:rsidR="00311ACD" w:rsidRPr="008C32E4" w:rsidRDefault="00311ACD" w:rsidP="001229E4">
            <w:pPr>
              <w:keepNext/>
              <w:keepLines/>
              <w:spacing w:after="0"/>
              <w:jc w:val="center"/>
              <w:rPr>
                <w:ins w:id="205" w:author="Dhananjaya Ponukumati" w:date="2025-05-08T13:34:00Z" w16du:dateUtc="2025-05-08T08:04:00Z"/>
                <w:rFonts w:ascii="Arial" w:eastAsia="Malgun Gothic" w:hAnsi="Arial"/>
                <w:sz w:val="18"/>
              </w:rPr>
            </w:pPr>
          </w:p>
        </w:tc>
        <w:tc>
          <w:tcPr>
            <w:tcW w:w="2743" w:type="dxa"/>
            <w:vAlign w:val="center"/>
          </w:tcPr>
          <w:p w14:paraId="546DF3BD" w14:textId="77777777" w:rsidR="00311ACD" w:rsidRPr="008C32E4" w:rsidRDefault="00311ACD" w:rsidP="001229E4">
            <w:pPr>
              <w:keepNext/>
              <w:keepLines/>
              <w:spacing w:after="0"/>
              <w:jc w:val="center"/>
              <w:rPr>
                <w:ins w:id="206" w:author="Dhananjaya Ponukumati" w:date="2025-05-08T13:34:00Z" w16du:dateUtc="2025-05-08T08:04:00Z"/>
                <w:rFonts w:ascii="Arial" w:eastAsia="Malgun Gothic" w:hAnsi="Arial"/>
                <w:sz w:val="18"/>
              </w:rPr>
            </w:pPr>
            <w:ins w:id="207" w:author="Dhananjaya Ponukumati" w:date="2025-05-08T13:34:00Z" w16du:dateUtc="2025-05-08T08:04:00Z">
              <w:r w:rsidRPr="008C32E4">
                <w:rPr>
                  <w:rFonts w:ascii="Arial" w:eastAsia="SimSun" w:hAnsi="Arial" w:hint="eastAsia"/>
                  <w:sz w:val="18"/>
                  <w:lang w:eastAsia="zh-CN"/>
                </w:rPr>
                <w:t>9</w:t>
              </w:r>
            </w:ins>
          </w:p>
        </w:tc>
        <w:tc>
          <w:tcPr>
            <w:tcW w:w="2567" w:type="dxa"/>
            <w:vAlign w:val="center"/>
          </w:tcPr>
          <w:p w14:paraId="192C7D9E" w14:textId="77777777" w:rsidR="00311ACD" w:rsidRPr="008C32E4" w:rsidRDefault="00311ACD" w:rsidP="001229E4">
            <w:pPr>
              <w:keepNext/>
              <w:keepLines/>
              <w:spacing w:after="0"/>
              <w:jc w:val="center"/>
              <w:rPr>
                <w:ins w:id="208" w:author="Dhananjaya Ponukumati" w:date="2025-05-08T13:34:00Z" w16du:dateUtc="2025-05-08T08:04:00Z"/>
                <w:rFonts w:ascii="Arial" w:eastAsia="Malgun Gothic" w:hAnsi="Arial"/>
                <w:sz w:val="18"/>
              </w:rPr>
            </w:pPr>
            <w:ins w:id="209" w:author="Dhananjaya Ponukumati" w:date="2025-05-08T13:34:00Z" w16du:dateUtc="2025-05-08T08:04:00Z">
              <w:r w:rsidRPr="008C32E4">
                <w:rPr>
                  <w:rFonts w:ascii="Arial" w:eastAsia="SimSun" w:hAnsi="Arial" w:hint="eastAsia"/>
                  <w:sz w:val="18"/>
                  <w:lang w:eastAsia="zh-CN"/>
                </w:rPr>
                <w:t>9</w:t>
              </w:r>
            </w:ins>
          </w:p>
        </w:tc>
      </w:tr>
      <w:tr w:rsidR="00311ACD" w:rsidRPr="008C32E4" w14:paraId="4B8EF6C7" w14:textId="77777777" w:rsidTr="001229E4">
        <w:trPr>
          <w:trHeight w:val="70"/>
          <w:ins w:id="210" w:author="Dhananjaya Ponukumati" w:date="2025-05-08T13:34:00Z"/>
        </w:trPr>
        <w:tc>
          <w:tcPr>
            <w:tcW w:w="1143" w:type="dxa"/>
            <w:vMerge/>
            <w:vAlign w:val="center"/>
          </w:tcPr>
          <w:p w14:paraId="3EA2939D" w14:textId="77777777" w:rsidR="00311ACD" w:rsidRPr="008C32E4" w:rsidRDefault="00311ACD" w:rsidP="001229E4">
            <w:pPr>
              <w:keepNext/>
              <w:keepLines/>
              <w:spacing w:after="0"/>
              <w:rPr>
                <w:ins w:id="211" w:author="Dhananjaya Ponukumati" w:date="2025-05-08T13:34:00Z" w16du:dateUtc="2025-05-08T08:04:00Z"/>
                <w:rFonts w:ascii="Arial" w:eastAsia="Malgun Gothic" w:hAnsi="Arial"/>
                <w:sz w:val="18"/>
              </w:rPr>
            </w:pPr>
          </w:p>
        </w:tc>
        <w:tc>
          <w:tcPr>
            <w:tcW w:w="2430" w:type="dxa"/>
            <w:gridSpan w:val="2"/>
          </w:tcPr>
          <w:p w14:paraId="7E05C878" w14:textId="77777777" w:rsidR="00311ACD" w:rsidRPr="008C32E4" w:rsidRDefault="00311ACD" w:rsidP="001229E4">
            <w:pPr>
              <w:keepNext/>
              <w:keepLines/>
              <w:spacing w:after="0"/>
              <w:rPr>
                <w:ins w:id="212" w:author="Dhananjaya Ponukumati" w:date="2025-05-08T13:34:00Z" w16du:dateUtc="2025-05-08T08:04:00Z"/>
                <w:rFonts w:ascii="Arial" w:eastAsia="SimSun" w:hAnsi="Arial"/>
                <w:sz w:val="18"/>
              </w:rPr>
            </w:pPr>
            <w:ins w:id="213" w:author="Dhananjaya Ponukumati" w:date="2025-05-08T13:34:00Z" w16du:dateUtc="2025-05-08T08:04:00Z">
              <w:r w:rsidRPr="008C32E4">
                <w:rPr>
                  <w:rFonts w:ascii="Arial" w:eastAsia="SimSun" w:hAnsi="Arial"/>
                  <w:sz w:val="18"/>
                </w:rPr>
                <w:t>CSI-RS</w:t>
              </w:r>
            </w:ins>
          </w:p>
          <w:p w14:paraId="3EE8AD03" w14:textId="77777777" w:rsidR="00311ACD" w:rsidRPr="008C32E4" w:rsidRDefault="00311ACD" w:rsidP="001229E4">
            <w:pPr>
              <w:keepNext/>
              <w:keepLines/>
              <w:spacing w:after="0"/>
              <w:rPr>
                <w:ins w:id="214" w:author="Dhananjaya Ponukumati" w:date="2025-05-08T13:34:00Z" w16du:dateUtc="2025-05-08T08:04:00Z"/>
                <w:rFonts w:ascii="Arial" w:eastAsia="Malgun Gothic" w:hAnsi="Arial"/>
                <w:sz w:val="18"/>
              </w:rPr>
            </w:pPr>
            <w:ins w:id="215" w:author="Dhananjaya Ponukumati" w:date="2025-05-08T13:34:00Z" w16du:dateUtc="2025-05-08T08:04:00Z">
              <w:r w:rsidRPr="008C32E4">
                <w:rPr>
                  <w:rFonts w:ascii="Arial" w:eastAsia="SimSun" w:hAnsi="Arial"/>
                  <w:sz w:val="18"/>
                </w:rPr>
                <w:t>periodicity and offset</w:t>
              </w:r>
            </w:ins>
          </w:p>
        </w:tc>
        <w:tc>
          <w:tcPr>
            <w:tcW w:w="720" w:type="dxa"/>
            <w:vAlign w:val="center"/>
          </w:tcPr>
          <w:p w14:paraId="7F422B05" w14:textId="77777777" w:rsidR="00311ACD" w:rsidRPr="008C32E4" w:rsidRDefault="00311ACD" w:rsidP="001229E4">
            <w:pPr>
              <w:keepNext/>
              <w:keepLines/>
              <w:spacing w:after="0"/>
              <w:jc w:val="center"/>
              <w:rPr>
                <w:ins w:id="216" w:author="Dhananjaya Ponukumati" w:date="2025-05-08T13:34:00Z" w16du:dateUtc="2025-05-08T08:04:00Z"/>
                <w:rFonts w:ascii="Arial" w:eastAsia="Malgun Gothic" w:hAnsi="Arial"/>
                <w:sz w:val="18"/>
              </w:rPr>
            </w:pPr>
            <w:ins w:id="217" w:author="Dhananjaya Ponukumati" w:date="2025-05-08T13:34:00Z" w16du:dateUtc="2025-05-08T08:04:00Z">
              <w:r w:rsidRPr="008C32E4">
                <w:rPr>
                  <w:rFonts w:ascii="Arial" w:eastAsia="Malgun Gothic" w:hAnsi="Arial"/>
                  <w:sz w:val="18"/>
                </w:rPr>
                <w:t>slot</w:t>
              </w:r>
            </w:ins>
          </w:p>
        </w:tc>
        <w:tc>
          <w:tcPr>
            <w:tcW w:w="2743" w:type="dxa"/>
            <w:vAlign w:val="center"/>
          </w:tcPr>
          <w:p w14:paraId="28796457" w14:textId="77777777" w:rsidR="00311ACD" w:rsidRPr="008C32E4" w:rsidRDefault="00311ACD" w:rsidP="001229E4">
            <w:pPr>
              <w:keepNext/>
              <w:keepLines/>
              <w:spacing w:after="0"/>
              <w:jc w:val="center"/>
              <w:rPr>
                <w:ins w:id="218" w:author="Dhananjaya Ponukumati" w:date="2025-05-08T13:34:00Z" w16du:dateUtc="2025-05-08T08:04:00Z"/>
                <w:rFonts w:ascii="Arial" w:eastAsia="Malgun Gothic" w:hAnsi="Arial"/>
                <w:sz w:val="18"/>
              </w:rPr>
            </w:pPr>
            <w:ins w:id="219" w:author="Dhananjaya Ponukumati" w:date="2025-05-08T13:34:00Z" w16du:dateUtc="2025-05-08T08:04:00Z">
              <w:r w:rsidRPr="008C32E4">
                <w:rPr>
                  <w:rFonts w:ascii="Arial" w:eastAsia="SimSun" w:hAnsi="Arial" w:hint="eastAsia"/>
                  <w:sz w:val="18"/>
                  <w:lang w:eastAsia="zh-CN"/>
                </w:rPr>
                <w:t>5/1</w:t>
              </w:r>
            </w:ins>
          </w:p>
        </w:tc>
        <w:tc>
          <w:tcPr>
            <w:tcW w:w="2567" w:type="dxa"/>
            <w:vAlign w:val="center"/>
          </w:tcPr>
          <w:p w14:paraId="540B2B74" w14:textId="77777777" w:rsidR="00311ACD" w:rsidRPr="008C32E4" w:rsidRDefault="00311ACD" w:rsidP="001229E4">
            <w:pPr>
              <w:keepNext/>
              <w:keepLines/>
              <w:spacing w:after="0"/>
              <w:jc w:val="center"/>
              <w:rPr>
                <w:ins w:id="220" w:author="Dhananjaya Ponukumati" w:date="2025-05-08T13:34:00Z" w16du:dateUtc="2025-05-08T08:04:00Z"/>
                <w:rFonts w:ascii="Arial" w:eastAsia="Malgun Gothic" w:hAnsi="Arial"/>
                <w:sz w:val="18"/>
              </w:rPr>
            </w:pPr>
            <w:ins w:id="221" w:author="Dhananjaya Ponukumati" w:date="2025-05-08T13:34:00Z" w16du:dateUtc="2025-05-08T08:04:00Z">
              <w:r w:rsidRPr="008C32E4">
                <w:rPr>
                  <w:rFonts w:ascii="Arial" w:eastAsia="Malgun Gothic" w:hAnsi="Arial"/>
                  <w:sz w:val="18"/>
                </w:rPr>
                <w:t>Same as serving cell</w:t>
              </w:r>
            </w:ins>
          </w:p>
        </w:tc>
      </w:tr>
      <w:tr w:rsidR="00311ACD" w:rsidRPr="008C32E4" w14:paraId="7700073F" w14:textId="77777777" w:rsidTr="001229E4">
        <w:trPr>
          <w:trHeight w:val="70"/>
          <w:ins w:id="222" w:author="Dhananjaya Ponukumati" w:date="2025-05-08T13:34:00Z"/>
        </w:trPr>
        <w:tc>
          <w:tcPr>
            <w:tcW w:w="1143" w:type="dxa"/>
            <w:vMerge w:val="restart"/>
            <w:vAlign w:val="center"/>
            <w:hideMark/>
          </w:tcPr>
          <w:p w14:paraId="469E10E0" w14:textId="77777777" w:rsidR="00311ACD" w:rsidRPr="008C32E4" w:rsidRDefault="00311ACD" w:rsidP="001229E4">
            <w:pPr>
              <w:keepNext/>
              <w:keepLines/>
              <w:spacing w:after="0"/>
              <w:rPr>
                <w:ins w:id="223" w:author="Dhananjaya Ponukumati" w:date="2025-05-08T13:34:00Z" w16du:dateUtc="2025-05-08T08:04:00Z"/>
                <w:rFonts w:ascii="Arial" w:eastAsia="Malgun Gothic" w:hAnsi="Arial"/>
                <w:sz w:val="18"/>
              </w:rPr>
            </w:pPr>
            <w:ins w:id="224" w:author="Dhananjaya Ponukumati" w:date="2025-05-08T13:34:00Z" w16du:dateUtc="2025-05-08T08:04:00Z">
              <w:r w:rsidRPr="008C32E4">
                <w:rPr>
                  <w:rFonts w:ascii="Arial" w:eastAsia="Malgun Gothic" w:hAnsi="Arial"/>
                  <w:sz w:val="18"/>
                </w:rPr>
                <w:t>NZP CSI-RS for CSI acquisition</w:t>
              </w:r>
            </w:ins>
          </w:p>
          <w:p w14:paraId="38FA4063" w14:textId="77777777" w:rsidR="00311ACD" w:rsidRPr="008C32E4" w:rsidRDefault="00311ACD" w:rsidP="001229E4">
            <w:pPr>
              <w:keepNext/>
              <w:keepLines/>
              <w:spacing w:after="0"/>
              <w:rPr>
                <w:ins w:id="225" w:author="Dhananjaya Ponukumati" w:date="2025-05-08T13:34:00Z" w16du:dateUtc="2025-05-08T08:04:00Z"/>
                <w:rFonts w:ascii="Arial" w:eastAsia="Malgun Gothic" w:hAnsi="Arial"/>
                <w:sz w:val="18"/>
              </w:rPr>
            </w:pPr>
          </w:p>
        </w:tc>
        <w:tc>
          <w:tcPr>
            <w:tcW w:w="2430" w:type="dxa"/>
            <w:gridSpan w:val="2"/>
            <w:vAlign w:val="center"/>
          </w:tcPr>
          <w:p w14:paraId="7384D5BA" w14:textId="77777777" w:rsidR="00311ACD" w:rsidRPr="008C32E4" w:rsidRDefault="00311ACD" w:rsidP="001229E4">
            <w:pPr>
              <w:keepNext/>
              <w:keepLines/>
              <w:spacing w:after="0"/>
              <w:rPr>
                <w:ins w:id="226" w:author="Dhananjaya Ponukumati" w:date="2025-05-08T13:34:00Z" w16du:dateUtc="2025-05-08T08:04:00Z"/>
                <w:rFonts w:ascii="Arial" w:eastAsia="Malgun Gothic" w:hAnsi="Arial"/>
                <w:sz w:val="18"/>
              </w:rPr>
            </w:pPr>
            <w:ins w:id="227" w:author="Dhananjaya Ponukumati" w:date="2025-05-08T13:34:00Z" w16du:dateUtc="2025-05-08T08:04:00Z">
              <w:r w:rsidRPr="008C32E4">
                <w:rPr>
                  <w:rFonts w:ascii="Arial" w:eastAsia="Malgun Gothic" w:hAnsi="Arial"/>
                  <w:sz w:val="18"/>
                </w:rPr>
                <w:t>CSI-RS resource</w:t>
              </w:r>
              <w:r w:rsidRPr="008C32E4">
                <w:rPr>
                  <w:rFonts w:ascii="Arial" w:eastAsia="Malgun Gothic" w:hAnsi="Arial" w:hint="eastAsia"/>
                  <w:sz w:val="18"/>
                </w:rPr>
                <w:t xml:space="preserve"> </w:t>
              </w:r>
              <w:r w:rsidRPr="008C32E4">
                <w:rPr>
                  <w:rFonts w:ascii="Arial" w:eastAsia="Malgun Gothic" w:hAnsi="Arial"/>
                  <w:sz w:val="18"/>
                </w:rPr>
                <w:t>Type</w:t>
              </w:r>
            </w:ins>
          </w:p>
        </w:tc>
        <w:tc>
          <w:tcPr>
            <w:tcW w:w="720" w:type="dxa"/>
            <w:vAlign w:val="center"/>
          </w:tcPr>
          <w:p w14:paraId="4A083083" w14:textId="77777777" w:rsidR="00311ACD" w:rsidRPr="008C32E4" w:rsidRDefault="00311ACD" w:rsidP="001229E4">
            <w:pPr>
              <w:keepNext/>
              <w:keepLines/>
              <w:spacing w:after="0"/>
              <w:jc w:val="center"/>
              <w:rPr>
                <w:ins w:id="228" w:author="Dhananjaya Ponukumati" w:date="2025-05-08T13:34:00Z" w16du:dateUtc="2025-05-08T08:04:00Z"/>
                <w:rFonts w:ascii="Arial" w:eastAsia="Malgun Gothic" w:hAnsi="Arial"/>
                <w:sz w:val="18"/>
              </w:rPr>
            </w:pPr>
          </w:p>
        </w:tc>
        <w:tc>
          <w:tcPr>
            <w:tcW w:w="2743" w:type="dxa"/>
            <w:vAlign w:val="center"/>
          </w:tcPr>
          <w:p w14:paraId="3739F9D1" w14:textId="77777777" w:rsidR="00311ACD" w:rsidRPr="008C32E4" w:rsidRDefault="00311ACD" w:rsidP="001229E4">
            <w:pPr>
              <w:keepNext/>
              <w:keepLines/>
              <w:spacing w:after="0"/>
              <w:jc w:val="center"/>
              <w:rPr>
                <w:ins w:id="229" w:author="Dhananjaya Ponukumati" w:date="2025-05-08T13:34:00Z" w16du:dateUtc="2025-05-08T08:04:00Z"/>
                <w:rFonts w:ascii="Arial" w:eastAsia="Malgun Gothic" w:hAnsi="Arial"/>
                <w:sz w:val="18"/>
              </w:rPr>
            </w:pPr>
            <w:ins w:id="230" w:author="Dhananjaya Ponukumati" w:date="2025-05-08T13:34:00Z" w16du:dateUtc="2025-05-08T08:04:00Z">
              <w:r w:rsidRPr="008C32E4">
                <w:rPr>
                  <w:rFonts w:ascii="Arial" w:eastAsia="Malgun Gothic" w:hAnsi="Arial"/>
                  <w:sz w:val="18"/>
                </w:rPr>
                <w:t>Periodic</w:t>
              </w:r>
            </w:ins>
          </w:p>
        </w:tc>
        <w:tc>
          <w:tcPr>
            <w:tcW w:w="2567" w:type="dxa"/>
          </w:tcPr>
          <w:p w14:paraId="463193CD" w14:textId="77777777" w:rsidR="00311ACD" w:rsidRPr="008C32E4" w:rsidRDefault="00311ACD" w:rsidP="001229E4">
            <w:pPr>
              <w:keepNext/>
              <w:keepLines/>
              <w:spacing w:after="0"/>
              <w:jc w:val="center"/>
              <w:rPr>
                <w:ins w:id="231" w:author="Dhananjaya Ponukumati" w:date="2025-05-08T13:34:00Z" w16du:dateUtc="2025-05-08T08:04:00Z"/>
                <w:rFonts w:ascii="Arial" w:eastAsia="Malgun Gothic" w:hAnsi="Arial"/>
                <w:sz w:val="18"/>
              </w:rPr>
            </w:pPr>
            <w:ins w:id="232" w:author="Dhananjaya Ponukumati" w:date="2025-05-08T13:34:00Z" w16du:dateUtc="2025-05-08T08:04:00Z">
              <w:r w:rsidRPr="008C32E4">
                <w:rPr>
                  <w:rFonts w:ascii="Arial" w:eastAsia="Malgun Gothic" w:hAnsi="Arial"/>
                  <w:sz w:val="18"/>
                </w:rPr>
                <w:t>Periodic</w:t>
              </w:r>
            </w:ins>
          </w:p>
        </w:tc>
      </w:tr>
      <w:tr w:rsidR="00311ACD" w:rsidRPr="008C32E4" w14:paraId="5593D191" w14:textId="77777777" w:rsidTr="001229E4">
        <w:trPr>
          <w:trHeight w:val="70"/>
          <w:ins w:id="233" w:author="Dhananjaya Ponukumati" w:date="2025-05-08T13:34:00Z"/>
        </w:trPr>
        <w:tc>
          <w:tcPr>
            <w:tcW w:w="1143" w:type="dxa"/>
            <w:vMerge/>
            <w:vAlign w:val="center"/>
          </w:tcPr>
          <w:p w14:paraId="5722EBAE" w14:textId="77777777" w:rsidR="00311ACD" w:rsidRPr="008C32E4" w:rsidRDefault="00311ACD" w:rsidP="001229E4">
            <w:pPr>
              <w:keepNext/>
              <w:keepLines/>
              <w:spacing w:after="0"/>
              <w:rPr>
                <w:ins w:id="234" w:author="Dhananjaya Ponukumati" w:date="2025-05-08T13:34:00Z" w16du:dateUtc="2025-05-08T08:04:00Z"/>
                <w:rFonts w:ascii="Arial" w:eastAsia="Malgun Gothic" w:hAnsi="Arial"/>
                <w:sz w:val="18"/>
              </w:rPr>
            </w:pPr>
          </w:p>
        </w:tc>
        <w:tc>
          <w:tcPr>
            <w:tcW w:w="2430" w:type="dxa"/>
            <w:gridSpan w:val="2"/>
            <w:vAlign w:val="center"/>
          </w:tcPr>
          <w:p w14:paraId="71B84C59" w14:textId="77777777" w:rsidR="00311ACD" w:rsidRPr="008C32E4" w:rsidRDefault="00311ACD" w:rsidP="001229E4">
            <w:pPr>
              <w:keepNext/>
              <w:keepLines/>
              <w:spacing w:after="0"/>
              <w:rPr>
                <w:ins w:id="235" w:author="Dhananjaya Ponukumati" w:date="2025-05-08T13:34:00Z" w16du:dateUtc="2025-05-08T08:04:00Z"/>
                <w:rFonts w:ascii="Arial" w:eastAsia="Malgun Gothic" w:hAnsi="Arial"/>
                <w:sz w:val="18"/>
              </w:rPr>
            </w:pPr>
            <w:ins w:id="236" w:author="Dhananjaya Ponukumati" w:date="2025-05-08T13:34:00Z" w16du:dateUtc="2025-05-08T08:04:00Z">
              <w:r w:rsidRPr="008C32E4">
                <w:rPr>
                  <w:rFonts w:ascii="Arial" w:eastAsia="Malgun Gothic" w:hAnsi="Arial"/>
                  <w:sz w:val="18"/>
                </w:rPr>
                <w:t>Number of CSI-RS ports (</w:t>
              </w:r>
              <w:r w:rsidRPr="008C32E4">
                <w:rPr>
                  <w:rFonts w:ascii="Arial" w:eastAsia="Malgun Gothic" w:hAnsi="Arial"/>
                  <w:i/>
                  <w:sz w:val="18"/>
                </w:rPr>
                <w:t>X</w:t>
              </w:r>
              <w:r w:rsidRPr="008C32E4">
                <w:rPr>
                  <w:rFonts w:ascii="Arial" w:eastAsia="Malgun Gothic" w:hAnsi="Arial"/>
                  <w:sz w:val="18"/>
                </w:rPr>
                <w:t>)</w:t>
              </w:r>
            </w:ins>
          </w:p>
        </w:tc>
        <w:tc>
          <w:tcPr>
            <w:tcW w:w="720" w:type="dxa"/>
            <w:vAlign w:val="center"/>
          </w:tcPr>
          <w:p w14:paraId="4655DFE1" w14:textId="77777777" w:rsidR="00311ACD" w:rsidRPr="008C32E4" w:rsidRDefault="00311ACD" w:rsidP="001229E4">
            <w:pPr>
              <w:keepNext/>
              <w:keepLines/>
              <w:spacing w:after="0"/>
              <w:jc w:val="center"/>
              <w:rPr>
                <w:ins w:id="237" w:author="Dhananjaya Ponukumati" w:date="2025-05-08T13:34:00Z" w16du:dateUtc="2025-05-08T08:04:00Z"/>
                <w:rFonts w:ascii="Arial" w:eastAsia="Malgun Gothic" w:hAnsi="Arial"/>
                <w:sz w:val="18"/>
              </w:rPr>
            </w:pPr>
          </w:p>
        </w:tc>
        <w:tc>
          <w:tcPr>
            <w:tcW w:w="2743" w:type="dxa"/>
            <w:vAlign w:val="center"/>
          </w:tcPr>
          <w:p w14:paraId="677A83CB" w14:textId="77777777" w:rsidR="00311ACD" w:rsidRPr="008C32E4" w:rsidRDefault="00311ACD" w:rsidP="001229E4">
            <w:pPr>
              <w:keepNext/>
              <w:keepLines/>
              <w:spacing w:after="0"/>
              <w:jc w:val="center"/>
              <w:rPr>
                <w:ins w:id="238" w:author="Dhananjaya Ponukumati" w:date="2025-05-08T13:34:00Z" w16du:dateUtc="2025-05-08T08:04:00Z"/>
                <w:rFonts w:ascii="Arial" w:eastAsia="Malgun Gothic" w:hAnsi="Arial"/>
                <w:sz w:val="18"/>
              </w:rPr>
            </w:pPr>
            <w:ins w:id="239" w:author="Dhananjaya Ponukumati" w:date="2025-05-08T13:34:00Z" w16du:dateUtc="2025-05-08T08:04:00Z">
              <w:r w:rsidRPr="008C32E4">
                <w:rPr>
                  <w:rFonts w:ascii="Arial" w:eastAsia="Malgun Gothic" w:hAnsi="Arial" w:hint="eastAsia"/>
                  <w:sz w:val="18"/>
                </w:rPr>
                <w:t>2</w:t>
              </w:r>
            </w:ins>
          </w:p>
        </w:tc>
        <w:tc>
          <w:tcPr>
            <w:tcW w:w="2567" w:type="dxa"/>
            <w:vAlign w:val="center"/>
          </w:tcPr>
          <w:p w14:paraId="621EE068" w14:textId="77777777" w:rsidR="00311ACD" w:rsidRPr="008C32E4" w:rsidRDefault="00311ACD" w:rsidP="001229E4">
            <w:pPr>
              <w:keepNext/>
              <w:keepLines/>
              <w:spacing w:after="0"/>
              <w:jc w:val="center"/>
              <w:rPr>
                <w:ins w:id="240" w:author="Dhananjaya Ponukumati" w:date="2025-05-08T13:34:00Z" w16du:dateUtc="2025-05-08T08:04:00Z"/>
                <w:rFonts w:ascii="Arial" w:eastAsia="Malgun Gothic" w:hAnsi="Arial"/>
                <w:sz w:val="18"/>
              </w:rPr>
            </w:pPr>
            <w:ins w:id="241" w:author="Dhananjaya Ponukumati" w:date="2025-05-08T13:34:00Z" w16du:dateUtc="2025-05-08T08:04:00Z">
              <w:r w:rsidRPr="008C32E4">
                <w:rPr>
                  <w:rFonts w:ascii="Arial" w:eastAsia="Malgun Gothic" w:hAnsi="Arial"/>
                  <w:sz w:val="18"/>
                </w:rPr>
                <w:t>1</w:t>
              </w:r>
            </w:ins>
          </w:p>
        </w:tc>
      </w:tr>
      <w:tr w:rsidR="00311ACD" w:rsidRPr="008C32E4" w14:paraId="31AA02CA" w14:textId="77777777" w:rsidTr="001229E4">
        <w:trPr>
          <w:trHeight w:val="70"/>
          <w:ins w:id="242" w:author="Dhananjaya Ponukumati" w:date="2025-05-08T13:34:00Z"/>
        </w:trPr>
        <w:tc>
          <w:tcPr>
            <w:tcW w:w="1143" w:type="dxa"/>
            <w:vMerge/>
            <w:vAlign w:val="center"/>
            <w:hideMark/>
          </w:tcPr>
          <w:p w14:paraId="22DB9513" w14:textId="77777777" w:rsidR="00311ACD" w:rsidRPr="008C32E4" w:rsidRDefault="00311ACD" w:rsidP="001229E4">
            <w:pPr>
              <w:keepNext/>
              <w:keepLines/>
              <w:spacing w:after="0"/>
              <w:rPr>
                <w:ins w:id="243" w:author="Dhananjaya Ponukumati" w:date="2025-05-08T13:34:00Z" w16du:dateUtc="2025-05-08T08:04:00Z"/>
                <w:rFonts w:ascii="Arial" w:eastAsia="Malgun Gothic" w:hAnsi="Arial"/>
                <w:sz w:val="18"/>
              </w:rPr>
            </w:pPr>
          </w:p>
        </w:tc>
        <w:tc>
          <w:tcPr>
            <w:tcW w:w="2430" w:type="dxa"/>
            <w:gridSpan w:val="2"/>
            <w:vAlign w:val="center"/>
          </w:tcPr>
          <w:p w14:paraId="5CF2B4DF" w14:textId="77777777" w:rsidR="00311ACD" w:rsidRPr="008C32E4" w:rsidRDefault="00311ACD" w:rsidP="001229E4">
            <w:pPr>
              <w:keepNext/>
              <w:keepLines/>
              <w:spacing w:after="0"/>
              <w:rPr>
                <w:ins w:id="244" w:author="Dhananjaya Ponukumati" w:date="2025-05-08T13:34:00Z" w16du:dateUtc="2025-05-08T08:04:00Z"/>
                <w:rFonts w:ascii="Arial" w:eastAsia="Malgun Gothic" w:hAnsi="Arial"/>
                <w:sz w:val="18"/>
              </w:rPr>
            </w:pPr>
            <w:ins w:id="245" w:author="Dhananjaya Ponukumati" w:date="2025-05-08T13:34:00Z" w16du:dateUtc="2025-05-08T08:04:00Z">
              <w:r w:rsidRPr="008C32E4">
                <w:rPr>
                  <w:rFonts w:ascii="Arial" w:eastAsia="Malgun Gothic" w:hAnsi="Arial"/>
                  <w:sz w:val="18"/>
                </w:rPr>
                <w:t>CDM Type</w:t>
              </w:r>
            </w:ins>
          </w:p>
        </w:tc>
        <w:tc>
          <w:tcPr>
            <w:tcW w:w="720" w:type="dxa"/>
            <w:vAlign w:val="center"/>
          </w:tcPr>
          <w:p w14:paraId="6611A6FA" w14:textId="77777777" w:rsidR="00311ACD" w:rsidRPr="008C32E4" w:rsidRDefault="00311ACD" w:rsidP="001229E4">
            <w:pPr>
              <w:keepNext/>
              <w:keepLines/>
              <w:spacing w:after="0"/>
              <w:jc w:val="center"/>
              <w:rPr>
                <w:ins w:id="246" w:author="Dhananjaya Ponukumati" w:date="2025-05-08T13:34:00Z" w16du:dateUtc="2025-05-08T08:04:00Z"/>
                <w:rFonts w:ascii="Arial" w:eastAsia="Malgun Gothic" w:hAnsi="Arial"/>
                <w:sz w:val="18"/>
              </w:rPr>
            </w:pPr>
          </w:p>
        </w:tc>
        <w:tc>
          <w:tcPr>
            <w:tcW w:w="2743" w:type="dxa"/>
            <w:vAlign w:val="center"/>
          </w:tcPr>
          <w:p w14:paraId="4E3FA81A" w14:textId="77777777" w:rsidR="00311ACD" w:rsidRPr="008C32E4" w:rsidRDefault="00311ACD" w:rsidP="001229E4">
            <w:pPr>
              <w:keepNext/>
              <w:keepLines/>
              <w:spacing w:after="0"/>
              <w:jc w:val="center"/>
              <w:rPr>
                <w:ins w:id="247" w:author="Dhananjaya Ponukumati" w:date="2025-05-08T13:34:00Z" w16du:dateUtc="2025-05-08T08:04:00Z"/>
                <w:rFonts w:ascii="Arial" w:eastAsia="Malgun Gothic" w:hAnsi="Arial"/>
                <w:sz w:val="18"/>
              </w:rPr>
            </w:pPr>
            <w:ins w:id="248" w:author="Dhananjaya Ponukumati" w:date="2025-05-08T13:34:00Z" w16du:dateUtc="2025-05-08T08:04:00Z">
              <w:r w:rsidRPr="008C32E4">
                <w:rPr>
                  <w:rFonts w:ascii="Arial" w:eastAsia="Malgun Gothic" w:hAnsi="Arial"/>
                  <w:sz w:val="18"/>
                </w:rPr>
                <w:t>FD-CDM2</w:t>
              </w:r>
            </w:ins>
          </w:p>
        </w:tc>
        <w:tc>
          <w:tcPr>
            <w:tcW w:w="2567" w:type="dxa"/>
          </w:tcPr>
          <w:p w14:paraId="7B20BAC5" w14:textId="77777777" w:rsidR="00311ACD" w:rsidRPr="008C32E4" w:rsidRDefault="00311ACD" w:rsidP="001229E4">
            <w:pPr>
              <w:keepNext/>
              <w:keepLines/>
              <w:spacing w:after="0"/>
              <w:jc w:val="center"/>
              <w:rPr>
                <w:ins w:id="249" w:author="Dhananjaya Ponukumati" w:date="2025-05-08T13:34:00Z" w16du:dateUtc="2025-05-08T08:04:00Z"/>
                <w:rFonts w:ascii="Arial" w:eastAsia="Malgun Gothic" w:hAnsi="Arial"/>
                <w:sz w:val="18"/>
              </w:rPr>
            </w:pPr>
            <w:proofErr w:type="spellStart"/>
            <w:ins w:id="250" w:author="Dhananjaya Ponukumati" w:date="2025-05-08T13:34:00Z" w16du:dateUtc="2025-05-08T08:04:00Z">
              <w:r w:rsidRPr="008C32E4">
                <w:rPr>
                  <w:rFonts w:ascii="Arial" w:eastAsia="Malgun Gothic" w:hAnsi="Arial"/>
                  <w:sz w:val="18"/>
                </w:rPr>
                <w:t>noCDM</w:t>
              </w:r>
              <w:proofErr w:type="spellEnd"/>
            </w:ins>
          </w:p>
        </w:tc>
      </w:tr>
      <w:tr w:rsidR="00311ACD" w:rsidRPr="008C32E4" w14:paraId="37CC8225" w14:textId="77777777" w:rsidTr="001229E4">
        <w:trPr>
          <w:trHeight w:val="70"/>
          <w:ins w:id="251" w:author="Dhananjaya Ponukumati" w:date="2025-05-08T13:34:00Z"/>
        </w:trPr>
        <w:tc>
          <w:tcPr>
            <w:tcW w:w="1143" w:type="dxa"/>
            <w:vMerge/>
            <w:vAlign w:val="center"/>
            <w:hideMark/>
          </w:tcPr>
          <w:p w14:paraId="6239D686" w14:textId="77777777" w:rsidR="00311ACD" w:rsidRPr="008C32E4" w:rsidRDefault="00311ACD" w:rsidP="001229E4">
            <w:pPr>
              <w:keepNext/>
              <w:keepLines/>
              <w:spacing w:after="0"/>
              <w:rPr>
                <w:ins w:id="252" w:author="Dhananjaya Ponukumati" w:date="2025-05-08T13:34:00Z" w16du:dateUtc="2025-05-08T08:04:00Z"/>
                <w:rFonts w:ascii="Arial" w:eastAsia="Malgun Gothic" w:hAnsi="Arial"/>
                <w:sz w:val="18"/>
              </w:rPr>
            </w:pPr>
          </w:p>
        </w:tc>
        <w:tc>
          <w:tcPr>
            <w:tcW w:w="2430" w:type="dxa"/>
            <w:gridSpan w:val="2"/>
            <w:vAlign w:val="center"/>
          </w:tcPr>
          <w:p w14:paraId="5FE7B608" w14:textId="77777777" w:rsidR="00311ACD" w:rsidRPr="008C32E4" w:rsidRDefault="00311ACD" w:rsidP="001229E4">
            <w:pPr>
              <w:keepNext/>
              <w:keepLines/>
              <w:spacing w:after="0"/>
              <w:rPr>
                <w:ins w:id="253" w:author="Dhananjaya Ponukumati" w:date="2025-05-08T13:34:00Z" w16du:dateUtc="2025-05-08T08:04:00Z"/>
                <w:rFonts w:ascii="Arial" w:eastAsia="Malgun Gothic" w:hAnsi="Arial"/>
                <w:sz w:val="18"/>
              </w:rPr>
            </w:pPr>
            <w:ins w:id="254" w:author="Dhananjaya Ponukumati" w:date="2025-05-08T13:34:00Z" w16du:dateUtc="2025-05-08T08:04:00Z">
              <w:r w:rsidRPr="008C32E4">
                <w:rPr>
                  <w:rFonts w:ascii="Arial" w:eastAsia="Malgun Gothic" w:hAnsi="Arial"/>
                  <w:sz w:val="18"/>
                </w:rPr>
                <w:t>Density (ρ)</w:t>
              </w:r>
            </w:ins>
          </w:p>
        </w:tc>
        <w:tc>
          <w:tcPr>
            <w:tcW w:w="720" w:type="dxa"/>
            <w:vAlign w:val="center"/>
          </w:tcPr>
          <w:p w14:paraId="573F4B90" w14:textId="77777777" w:rsidR="00311ACD" w:rsidRPr="008C32E4" w:rsidRDefault="00311ACD" w:rsidP="001229E4">
            <w:pPr>
              <w:keepNext/>
              <w:keepLines/>
              <w:spacing w:after="0"/>
              <w:jc w:val="center"/>
              <w:rPr>
                <w:ins w:id="255" w:author="Dhananjaya Ponukumati" w:date="2025-05-08T13:34:00Z" w16du:dateUtc="2025-05-08T08:04:00Z"/>
                <w:rFonts w:ascii="Arial" w:eastAsia="Malgun Gothic" w:hAnsi="Arial"/>
                <w:sz w:val="18"/>
              </w:rPr>
            </w:pPr>
          </w:p>
        </w:tc>
        <w:tc>
          <w:tcPr>
            <w:tcW w:w="2743" w:type="dxa"/>
            <w:vAlign w:val="center"/>
          </w:tcPr>
          <w:p w14:paraId="3242BA6A" w14:textId="77777777" w:rsidR="00311ACD" w:rsidRPr="008C32E4" w:rsidRDefault="00311ACD" w:rsidP="001229E4">
            <w:pPr>
              <w:keepNext/>
              <w:keepLines/>
              <w:spacing w:after="0"/>
              <w:jc w:val="center"/>
              <w:rPr>
                <w:ins w:id="256" w:author="Dhananjaya Ponukumati" w:date="2025-05-08T13:34:00Z" w16du:dateUtc="2025-05-08T08:04:00Z"/>
                <w:rFonts w:ascii="Arial" w:eastAsia="Malgun Gothic" w:hAnsi="Arial"/>
                <w:sz w:val="18"/>
              </w:rPr>
            </w:pPr>
            <w:ins w:id="257" w:author="Dhananjaya Ponukumati" w:date="2025-05-08T13:34:00Z" w16du:dateUtc="2025-05-08T08:04:00Z">
              <w:r w:rsidRPr="008C32E4">
                <w:rPr>
                  <w:rFonts w:ascii="Arial" w:eastAsia="Malgun Gothic" w:hAnsi="Arial"/>
                  <w:sz w:val="18"/>
                </w:rPr>
                <w:t>1</w:t>
              </w:r>
            </w:ins>
          </w:p>
        </w:tc>
        <w:tc>
          <w:tcPr>
            <w:tcW w:w="2567" w:type="dxa"/>
          </w:tcPr>
          <w:p w14:paraId="44F64BF3" w14:textId="77777777" w:rsidR="00311ACD" w:rsidRPr="008C32E4" w:rsidRDefault="00311ACD" w:rsidP="001229E4">
            <w:pPr>
              <w:keepNext/>
              <w:keepLines/>
              <w:spacing w:after="0"/>
              <w:jc w:val="center"/>
              <w:rPr>
                <w:ins w:id="258" w:author="Dhananjaya Ponukumati" w:date="2025-05-08T13:34:00Z" w16du:dateUtc="2025-05-08T08:04:00Z"/>
                <w:rFonts w:ascii="Arial" w:eastAsia="Malgun Gothic" w:hAnsi="Arial"/>
                <w:sz w:val="18"/>
              </w:rPr>
            </w:pPr>
            <w:ins w:id="259" w:author="Dhananjaya Ponukumati" w:date="2025-05-08T13:34:00Z" w16du:dateUtc="2025-05-08T08:04:00Z">
              <w:r w:rsidRPr="008C32E4">
                <w:rPr>
                  <w:rFonts w:ascii="Arial" w:eastAsia="Malgun Gothic" w:hAnsi="Arial"/>
                  <w:sz w:val="18"/>
                </w:rPr>
                <w:t>1</w:t>
              </w:r>
            </w:ins>
          </w:p>
        </w:tc>
      </w:tr>
      <w:tr w:rsidR="00311ACD" w:rsidRPr="008C32E4" w14:paraId="7E22F50F" w14:textId="77777777" w:rsidTr="001229E4">
        <w:trPr>
          <w:trHeight w:val="70"/>
          <w:ins w:id="260" w:author="Dhananjaya Ponukumati" w:date="2025-05-08T13:34:00Z"/>
        </w:trPr>
        <w:tc>
          <w:tcPr>
            <w:tcW w:w="1143" w:type="dxa"/>
            <w:vMerge/>
            <w:vAlign w:val="center"/>
            <w:hideMark/>
          </w:tcPr>
          <w:p w14:paraId="3BA98941" w14:textId="77777777" w:rsidR="00311ACD" w:rsidRPr="008C32E4" w:rsidRDefault="00311ACD" w:rsidP="001229E4">
            <w:pPr>
              <w:keepNext/>
              <w:keepLines/>
              <w:spacing w:after="0"/>
              <w:rPr>
                <w:ins w:id="261" w:author="Dhananjaya Ponukumati" w:date="2025-05-08T13:34:00Z" w16du:dateUtc="2025-05-08T08:04:00Z"/>
                <w:rFonts w:ascii="Arial" w:eastAsia="Malgun Gothic" w:hAnsi="Arial"/>
                <w:b/>
                <w:sz w:val="18"/>
              </w:rPr>
            </w:pPr>
          </w:p>
        </w:tc>
        <w:tc>
          <w:tcPr>
            <w:tcW w:w="2430" w:type="dxa"/>
            <w:gridSpan w:val="2"/>
            <w:vAlign w:val="center"/>
          </w:tcPr>
          <w:p w14:paraId="720344D9" w14:textId="77777777" w:rsidR="00311ACD" w:rsidRPr="008C32E4" w:rsidRDefault="00311ACD" w:rsidP="001229E4">
            <w:pPr>
              <w:keepNext/>
              <w:keepLines/>
              <w:spacing w:after="0"/>
              <w:rPr>
                <w:ins w:id="262" w:author="Dhananjaya Ponukumati" w:date="2025-05-08T13:34:00Z" w16du:dateUtc="2025-05-08T08:04:00Z"/>
                <w:rFonts w:ascii="Arial" w:eastAsia="Malgun Gothic" w:hAnsi="Arial"/>
                <w:sz w:val="18"/>
              </w:rPr>
            </w:pPr>
            <w:ins w:id="263" w:author="Dhananjaya Ponukumati" w:date="2025-05-08T13:34:00Z" w16du:dateUtc="2025-05-08T08:04:00Z">
              <w:r w:rsidRPr="008C32E4">
                <w:rPr>
                  <w:rFonts w:ascii="Arial" w:eastAsia="Malgun Gothic" w:hAnsi="Arial"/>
                  <w:sz w:val="18"/>
                </w:rPr>
                <w:t>First subcarrier index in the PRB used for CSI-RS</w:t>
              </w:r>
              <w:r w:rsidRPr="008C32E4" w:rsidDel="0032520A">
                <w:rPr>
                  <w:rFonts w:ascii="Arial" w:eastAsia="Malgun Gothic" w:hAnsi="Arial"/>
                  <w:sz w:val="18"/>
                </w:rPr>
                <w:t xml:space="preserve"> </w:t>
              </w:r>
              <w:r w:rsidRPr="008C32E4">
                <w:rPr>
                  <w:rFonts w:ascii="Arial" w:eastAsia="Malgun Gothic" w:hAnsi="Arial"/>
                  <w:sz w:val="18"/>
                </w:rPr>
                <w:t>(k</w:t>
              </w:r>
              <w:r w:rsidRPr="008C32E4">
                <w:rPr>
                  <w:rFonts w:ascii="Arial" w:eastAsia="Malgun Gothic" w:hAnsi="Arial"/>
                  <w:sz w:val="18"/>
                  <w:vertAlign w:val="subscript"/>
                </w:rPr>
                <w:t>0</w:t>
              </w:r>
              <w:r w:rsidRPr="008C32E4">
                <w:rPr>
                  <w:rFonts w:ascii="Arial" w:eastAsia="Malgun Gothic" w:hAnsi="Arial"/>
                  <w:sz w:val="18"/>
                </w:rPr>
                <w:t>, k</w:t>
              </w:r>
              <w:proofErr w:type="gramStart"/>
              <w:r w:rsidRPr="008C32E4">
                <w:rPr>
                  <w:rFonts w:ascii="Arial" w:eastAsia="Malgun Gothic" w:hAnsi="Arial"/>
                  <w:sz w:val="18"/>
                  <w:vertAlign w:val="subscript"/>
                </w:rPr>
                <w:t>1</w:t>
              </w:r>
              <w:r w:rsidRPr="008C32E4">
                <w:rPr>
                  <w:rFonts w:ascii="Arial" w:eastAsia="Malgun Gothic" w:hAnsi="Arial"/>
                  <w:sz w:val="18"/>
                </w:rPr>
                <w:t xml:space="preserve"> )</w:t>
              </w:r>
              <w:proofErr w:type="gramEnd"/>
            </w:ins>
          </w:p>
        </w:tc>
        <w:tc>
          <w:tcPr>
            <w:tcW w:w="720" w:type="dxa"/>
            <w:vAlign w:val="center"/>
          </w:tcPr>
          <w:p w14:paraId="0275288E" w14:textId="77777777" w:rsidR="00311ACD" w:rsidRPr="008C32E4" w:rsidRDefault="00311ACD" w:rsidP="001229E4">
            <w:pPr>
              <w:keepNext/>
              <w:keepLines/>
              <w:spacing w:after="0"/>
              <w:jc w:val="center"/>
              <w:rPr>
                <w:ins w:id="264" w:author="Dhananjaya Ponukumati" w:date="2025-05-08T13:34:00Z" w16du:dateUtc="2025-05-08T08:04:00Z"/>
                <w:rFonts w:ascii="Arial" w:eastAsia="Malgun Gothic" w:hAnsi="Arial"/>
                <w:sz w:val="18"/>
              </w:rPr>
            </w:pPr>
          </w:p>
        </w:tc>
        <w:tc>
          <w:tcPr>
            <w:tcW w:w="2743" w:type="dxa"/>
            <w:vAlign w:val="center"/>
          </w:tcPr>
          <w:p w14:paraId="63A17C77" w14:textId="77777777" w:rsidR="00311ACD" w:rsidRPr="008C32E4" w:rsidRDefault="00311ACD" w:rsidP="001229E4">
            <w:pPr>
              <w:keepNext/>
              <w:keepLines/>
              <w:spacing w:after="0"/>
              <w:jc w:val="center"/>
              <w:rPr>
                <w:ins w:id="265" w:author="Dhananjaya Ponukumati" w:date="2025-05-08T13:34:00Z" w16du:dateUtc="2025-05-08T08:04:00Z"/>
                <w:rFonts w:ascii="Arial" w:eastAsia="Malgun Gothic" w:hAnsi="Arial"/>
                <w:sz w:val="18"/>
              </w:rPr>
            </w:pPr>
            <w:ins w:id="266" w:author="Dhananjaya Ponukumati" w:date="2025-05-08T13:34:00Z" w16du:dateUtc="2025-05-08T08:04:00Z">
              <w:r w:rsidRPr="008C32E4">
                <w:rPr>
                  <w:rFonts w:ascii="Arial" w:eastAsia="Malgun Gothic" w:hAnsi="Arial" w:hint="eastAsia"/>
                  <w:sz w:val="18"/>
                </w:rPr>
                <w:t>Row 3(6,</w:t>
              </w:r>
              <w:r w:rsidRPr="008C32E4">
                <w:rPr>
                  <w:rFonts w:ascii="Arial" w:eastAsia="Malgun Gothic" w:hAnsi="Arial"/>
                  <w:sz w:val="18"/>
                </w:rPr>
                <w:t xml:space="preserve"> </w:t>
              </w:r>
              <w:r w:rsidRPr="008C32E4">
                <w:rPr>
                  <w:rFonts w:ascii="Arial" w:eastAsia="Malgun Gothic" w:hAnsi="Arial" w:hint="eastAsia"/>
                  <w:sz w:val="18"/>
                </w:rPr>
                <w:t>-)</w:t>
              </w:r>
            </w:ins>
          </w:p>
        </w:tc>
        <w:tc>
          <w:tcPr>
            <w:tcW w:w="2567" w:type="dxa"/>
            <w:vAlign w:val="center"/>
          </w:tcPr>
          <w:p w14:paraId="4530D9DE" w14:textId="77777777" w:rsidR="00311ACD" w:rsidRPr="008C32E4" w:rsidRDefault="00311ACD" w:rsidP="001229E4">
            <w:pPr>
              <w:keepNext/>
              <w:keepLines/>
              <w:spacing w:after="0"/>
              <w:jc w:val="center"/>
              <w:rPr>
                <w:ins w:id="267" w:author="Dhananjaya Ponukumati" w:date="2025-05-08T13:34:00Z" w16du:dateUtc="2025-05-08T08:04:00Z"/>
                <w:rFonts w:ascii="Arial" w:eastAsia="Malgun Gothic" w:hAnsi="Arial"/>
                <w:sz w:val="18"/>
              </w:rPr>
            </w:pPr>
            <w:ins w:id="268" w:author="Dhananjaya Ponukumati" w:date="2025-05-08T13:34:00Z" w16du:dateUtc="2025-05-08T08:04:00Z">
              <w:r w:rsidRPr="008C32E4">
                <w:rPr>
                  <w:rFonts w:ascii="Arial" w:eastAsia="Malgun Gothic" w:hAnsi="Arial" w:hint="eastAsia"/>
                  <w:sz w:val="18"/>
                </w:rPr>
                <w:t xml:space="preserve">Row </w:t>
              </w:r>
              <w:r w:rsidRPr="008C32E4">
                <w:rPr>
                  <w:rFonts w:ascii="Arial" w:eastAsia="Malgun Gothic" w:hAnsi="Arial"/>
                  <w:sz w:val="18"/>
                </w:rPr>
                <w:t>2</w:t>
              </w:r>
              <w:r w:rsidRPr="008C32E4">
                <w:rPr>
                  <w:rFonts w:ascii="Arial" w:eastAsia="Malgun Gothic" w:hAnsi="Arial" w:hint="eastAsia"/>
                  <w:sz w:val="18"/>
                </w:rPr>
                <w:t>(6,</w:t>
              </w:r>
              <w:r w:rsidRPr="008C32E4">
                <w:rPr>
                  <w:rFonts w:ascii="Arial" w:eastAsia="Malgun Gothic" w:hAnsi="Arial"/>
                  <w:sz w:val="18"/>
                </w:rPr>
                <w:t xml:space="preserve"> </w:t>
              </w:r>
              <w:r w:rsidRPr="008C32E4">
                <w:rPr>
                  <w:rFonts w:ascii="Arial" w:eastAsia="Malgun Gothic" w:hAnsi="Arial" w:hint="eastAsia"/>
                  <w:sz w:val="18"/>
                </w:rPr>
                <w:t>-)</w:t>
              </w:r>
            </w:ins>
          </w:p>
        </w:tc>
      </w:tr>
      <w:tr w:rsidR="00311ACD" w:rsidRPr="008C32E4" w14:paraId="1E5AD9F0" w14:textId="77777777" w:rsidTr="001229E4">
        <w:trPr>
          <w:trHeight w:val="70"/>
          <w:ins w:id="269" w:author="Dhananjaya Ponukumati" w:date="2025-05-08T13:34:00Z"/>
        </w:trPr>
        <w:tc>
          <w:tcPr>
            <w:tcW w:w="1143" w:type="dxa"/>
            <w:vMerge/>
            <w:vAlign w:val="center"/>
            <w:hideMark/>
          </w:tcPr>
          <w:p w14:paraId="1E20315E" w14:textId="77777777" w:rsidR="00311ACD" w:rsidRPr="008C32E4" w:rsidRDefault="00311ACD" w:rsidP="001229E4">
            <w:pPr>
              <w:keepNext/>
              <w:keepLines/>
              <w:spacing w:after="0"/>
              <w:rPr>
                <w:ins w:id="270" w:author="Dhananjaya Ponukumati" w:date="2025-05-08T13:34:00Z" w16du:dateUtc="2025-05-08T08:04:00Z"/>
                <w:rFonts w:ascii="Arial" w:eastAsia="Malgun Gothic" w:hAnsi="Arial"/>
                <w:sz w:val="18"/>
              </w:rPr>
            </w:pPr>
          </w:p>
        </w:tc>
        <w:tc>
          <w:tcPr>
            <w:tcW w:w="2430" w:type="dxa"/>
            <w:gridSpan w:val="2"/>
            <w:vAlign w:val="center"/>
          </w:tcPr>
          <w:p w14:paraId="5412B2CC" w14:textId="77777777" w:rsidR="00311ACD" w:rsidRPr="008C32E4" w:rsidRDefault="00311ACD" w:rsidP="001229E4">
            <w:pPr>
              <w:keepNext/>
              <w:keepLines/>
              <w:spacing w:after="0"/>
              <w:rPr>
                <w:ins w:id="271" w:author="Dhananjaya Ponukumati" w:date="2025-05-08T13:34:00Z" w16du:dateUtc="2025-05-08T08:04:00Z"/>
                <w:rFonts w:ascii="Arial" w:eastAsia="Malgun Gothic" w:hAnsi="Arial"/>
                <w:sz w:val="18"/>
              </w:rPr>
            </w:pPr>
            <w:ins w:id="272" w:author="Dhananjaya Ponukumati" w:date="2025-05-08T13:34:00Z" w16du:dateUtc="2025-05-08T08:04:00Z">
              <w:r w:rsidRPr="008C32E4">
                <w:rPr>
                  <w:rFonts w:ascii="Arial" w:eastAsia="Malgun Gothic" w:hAnsi="Arial"/>
                  <w:sz w:val="18"/>
                </w:rPr>
                <w:t>First OFDM symbol in the PRB used for CSI-RS (l</w:t>
              </w:r>
              <w:r w:rsidRPr="008C32E4">
                <w:rPr>
                  <w:rFonts w:ascii="Arial" w:eastAsia="Malgun Gothic" w:hAnsi="Arial"/>
                  <w:sz w:val="18"/>
                  <w:vertAlign w:val="subscript"/>
                </w:rPr>
                <w:t>0</w:t>
              </w:r>
              <w:r w:rsidRPr="008C32E4">
                <w:rPr>
                  <w:rFonts w:ascii="Arial" w:eastAsia="Malgun Gothic" w:hAnsi="Arial"/>
                  <w:sz w:val="18"/>
                </w:rPr>
                <w:t>)</w:t>
              </w:r>
            </w:ins>
          </w:p>
        </w:tc>
        <w:tc>
          <w:tcPr>
            <w:tcW w:w="720" w:type="dxa"/>
            <w:vAlign w:val="center"/>
          </w:tcPr>
          <w:p w14:paraId="6C62192B" w14:textId="77777777" w:rsidR="00311ACD" w:rsidRPr="008C32E4" w:rsidRDefault="00311ACD" w:rsidP="001229E4">
            <w:pPr>
              <w:keepNext/>
              <w:keepLines/>
              <w:spacing w:after="0"/>
              <w:jc w:val="center"/>
              <w:rPr>
                <w:ins w:id="273" w:author="Dhananjaya Ponukumati" w:date="2025-05-08T13:34:00Z" w16du:dateUtc="2025-05-08T08:04:00Z"/>
                <w:rFonts w:ascii="Arial" w:eastAsia="Malgun Gothic" w:hAnsi="Arial"/>
                <w:sz w:val="18"/>
              </w:rPr>
            </w:pPr>
          </w:p>
        </w:tc>
        <w:tc>
          <w:tcPr>
            <w:tcW w:w="2743" w:type="dxa"/>
            <w:vAlign w:val="center"/>
          </w:tcPr>
          <w:p w14:paraId="0A6C7764" w14:textId="77777777" w:rsidR="00311ACD" w:rsidRPr="008C32E4" w:rsidRDefault="00311ACD" w:rsidP="001229E4">
            <w:pPr>
              <w:keepNext/>
              <w:keepLines/>
              <w:spacing w:after="0"/>
              <w:jc w:val="center"/>
              <w:rPr>
                <w:ins w:id="274" w:author="Dhananjaya Ponukumati" w:date="2025-05-08T13:34:00Z" w16du:dateUtc="2025-05-08T08:04:00Z"/>
                <w:rFonts w:ascii="Arial" w:eastAsia="Malgun Gothic" w:hAnsi="Arial"/>
                <w:sz w:val="18"/>
              </w:rPr>
            </w:pPr>
            <w:ins w:id="275" w:author="Dhananjaya Ponukumati" w:date="2025-05-08T13:34:00Z" w16du:dateUtc="2025-05-08T08:04:00Z">
              <w:r w:rsidRPr="008C32E4">
                <w:rPr>
                  <w:rFonts w:ascii="Arial" w:eastAsia="Malgun Gothic" w:hAnsi="Arial" w:hint="eastAsia"/>
                  <w:sz w:val="18"/>
                </w:rPr>
                <w:t>13</w:t>
              </w:r>
            </w:ins>
          </w:p>
        </w:tc>
        <w:tc>
          <w:tcPr>
            <w:tcW w:w="2567" w:type="dxa"/>
            <w:vAlign w:val="center"/>
          </w:tcPr>
          <w:p w14:paraId="7E2CF909" w14:textId="77777777" w:rsidR="00311ACD" w:rsidRPr="008C32E4" w:rsidRDefault="00311ACD" w:rsidP="001229E4">
            <w:pPr>
              <w:keepNext/>
              <w:keepLines/>
              <w:spacing w:after="0"/>
              <w:jc w:val="center"/>
              <w:rPr>
                <w:ins w:id="276" w:author="Dhananjaya Ponukumati" w:date="2025-05-08T13:34:00Z" w16du:dateUtc="2025-05-08T08:04:00Z"/>
                <w:rFonts w:ascii="Arial" w:eastAsia="Malgun Gothic" w:hAnsi="Arial"/>
                <w:sz w:val="18"/>
              </w:rPr>
            </w:pPr>
            <w:ins w:id="277" w:author="Dhananjaya Ponukumati" w:date="2025-05-08T13:34:00Z" w16du:dateUtc="2025-05-08T08:04:00Z">
              <w:r w:rsidRPr="008C32E4">
                <w:rPr>
                  <w:rFonts w:ascii="Arial" w:eastAsia="Malgun Gothic" w:hAnsi="Arial"/>
                  <w:sz w:val="18"/>
                </w:rPr>
                <w:t>13</w:t>
              </w:r>
            </w:ins>
          </w:p>
        </w:tc>
      </w:tr>
      <w:tr w:rsidR="00311ACD" w:rsidRPr="008C32E4" w14:paraId="56F8CDB7" w14:textId="77777777" w:rsidTr="001229E4">
        <w:trPr>
          <w:trHeight w:val="70"/>
          <w:ins w:id="278" w:author="Dhananjaya Ponukumati" w:date="2025-05-08T13:34:00Z"/>
        </w:trPr>
        <w:tc>
          <w:tcPr>
            <w:tcW w:w="1143" w:type="dxa"/>
            <w:vMerge/>
            <w:vAlign w:val="center"/>
          </w:tcPr>
          <w:p w14:paraId="1E6795D8" w14:textId="77777777" w:rsidR="00311ACD" w:rsidRPr="008C32E4" w:rsidRDefault="00311ACD" w:rsidP="001229E4">
            <w:pPr>
              <w:keepNext/>
              <w:keepLines/>
              <w:spacing w:after="0"/>
              <w:rPr>
                <w:ins w:id="279" w:author="Dhananjaya Ponukumati" w:date="2025-05-08T13:34:00Z" w16du:dateUtc="2025-05-08T08:04:00Z"/>
                <w:rFonts w:ascii="Arial" w:eastAsia="Malgun Gothic" w:hAnsi="Arial"/>
                <w:sz w:val="18"/>
              </w:rPr>
            </w:pPr>
          </w:p>
        </w:tc>
        <w:tc>
          <w:tcPr>
            <w:tcW w:w="2430" w:type="dxa"/>
            <w:gridSpan w:val="2"/>
            <w:vAlign w:val="center"/>
          </w:tcPr>
          <w:p w14:paraId="06EC4827" w14:textId="77777777" w:rsidR="00311ACD" w:rsidRPr="008C32E4" w:rsidRDefault="00311ACD" w:rsidP="001229E4">
            <w:pPr>
              <w:keepNext/>
              <w:keepLines/>
              <w:spacing w:after="0"/>
              <w:rPr>
                <w:ins w:id="280" w:author="Dhananjaya Ponukumati" w:date="2025-05-08T13:34:00Z" w16du:dateUtc="2025-05-08T08:04:00Z"/>
                <w:rFonts w:ascii="Arial" w:eastAsia="Malgun Gothic" w:hAnsi="Arial"/>
                <w:sz w:val="18"/>
              </w:rPr>
            </w:pPr>
            <w:ins w:id="281" w:author="Dhananjaya Ponukumati" w:date="2025-05-08T13:34:00Z" w16du:dateUtc="2025-05-08T08:04:00Z">
              <w:r w:rsidRPr="008C32E4">
                <w:rPr>
                  <w:rFonts w:ascii="Arial" w:eastAsia="Malgun Gothic" w:hAnsi="Arial"/>
                  <w:sz w:val="18"/>
                </w:rPr>
                <w:t>NZP CSI-RS-timeConfig</w:t>
              </w:r>
            </w:ins>
          </w:p>
          <w:p w14:paraId="3198BAFD" w14:textId="77777777" w:rsidR="00311ACD" w:rsidRPr="008C32E4" w:rsidRDefault="00311ACD" w:rsidP="001229E4">
            <w:pPr>
              <w:keepNext/>
              <w:keepLines/>
              <w:spacing w:after="0"/>
              <w:rPr>
                <w:ins w:id="282" w:author="Dhananjaya Ponukumati" w:date="2025-05-08T13:34:00Z" w16du:dateUtc="2025-05-08T08:04:00Z"/>
                <w:rFonts w:ascii="Arial" w:eastAsia="Malgun Gothic" w:hAnsi="Arial"/>
                <w:sz w:val="18"/>
              </w:rPr>
            </w:pPr>
            <w:ins w:id="283" w:author="Dhananjaya Ponukumati" w:date="2025-05-08T13:34:00Z" w16du:dateUtc="2025-05-08T08:04:00Z">
              <w:r w:rsidRPr="008C32E4">
                <w:rPr>
                  <w:rFonts w:ascii="Arial" w:eastAsia="Malgun Gothic" w:hAnsi="Arial"/>
                  <w:sz w:val="18"/>
                </w:rPr>
                <w:t>periodicity and offset</w:t>
              </w:r>
            </w:ins>
          </w:p>
        </w:tc>
        <w:tc>
          <w:tcPr>
            <w:tcW w:w="720" w:type="dxa"/>
            <w:vAlign w:val="center"/>
          </w:tcPr>
          <w:p w14:paraId="4B4A45F0" w14:textId="77777777" w:rsidR="00311ACD" w:rsidRPr="008C32E4" w:rsidRDefault="00311ACD" w:rsidP="001229E4">
            <w:pPr>
              <w:keepNext/>
              <w:keepLines/>
              <w:spacing w:after="0"/>
              <w:jc w:val="center"/>
              <w:rPr>
                <w:ins w:id="284" w:author="Dhananjaya Ponukumati" w:date="2025-05-08T13:34:00Z" w16du:dateUtc="2025-05-08T08:04:00Z"/>
                <w:rFonts w:ascii="Arial" w:eastAsia="Malgun Gothic" w:hAnsi="Arial"/>
                <w:sz w:val="18"/>
              </w:rPr>
            </w:pPr>
            <w:ins w:id="285" w:author="Dhananjaya Ponukumati" w:date="2025-05-08T13:34:00Z" w16du:dateUtc="2025-05-08T08:04:00Z">
              <w:r w:rsidRPr="008C32E4">
                <w:rPr>
                  <w:rFonts w:ascii="Arial" w:eastAsia="Malgun Gothic" w:hAnsi="Arial"/>
                  <w:sz w:val="18"/>
                </w:rPr>
                <w:t>slot</w:t>
              </w:r>
            </w:ins>
          </w:p>
        </w:tc>
        <w:tc>
          <w:tcPr>
            <w:tcW w:w="2743" w:type="dxa"/>
            <w:vAlign w:val="center"/>
          </w:tcPr>
          <w:p w14:paraId="7B69F3B5" w14:textId="77777777" w:rsidR="00311ACD" w:rsidRPr="008C32E4" w:rsidRDefault="00311ACD" w:rsidP="001229E4">
            <w:pPr>
              <w:keepNext/>
              <w:keepLines/>
              <w:spacing w:after="0"/>
              <w:jc w:val="center"/>
              <w:rPr>
                <w:ins w:id="286" w:author="Dhananjaya Ponukumati" w:date="2025-05-08T13:34:00Z" w16du:dateUtc="2025-05-08T08:04:00Z"/>
                <w:rFonts w:ascii="Arial" w:eastAsia="Malgun Gothic" w:hAnsi="Arial"/>
                <w:sz w:val="18"/>
              </w:rPr>
            </w:pPr>
            <w:ins w:id="287" w:author="Dhananjaya Ponukumati" w:date="2025-05-08T13:34:00Z" w16du:dateUtc="2025-05-08T08:04:00Z">
              <w:r w:rsidRPr="008C32E4">
                <w:rPr>
                  <w:rFonts w:ascii="Arial" w:eastAsia="Malgun Gothic" w:hAnsi="Arial"/>
                  <w:sz w:val="18"/>
                </w:rPr>
                <w:t>5</w:t>
              </w:r>
              <w:r w:rsidRPr="008C32E4">
                <w:rPr>
                  <w:rFonts w:ascii="Arial" w:eastAsia="Malgun Gothic" w:hAnsi="Arial" w:hint="eastAsia"/>
                  <w:sz w:val="18"/>
                </w:rPr>
                <w:t>/1</w:t>
              </w:r>
            </w:ins>
          </w:p>
        </w:tc>
        <w:tc>
          <w:tcPr>
            <w:tcW w:w="2567" w:type="dxa"/>
            <w:vAlign w:val="center"/>
          </w:tcPr>
          <w:p w14:paraId="2AB759B2" w14:textId="77777777" w:rsidR="00311ACD" w:rsidRPr="008C32E4" w:rsidRDefault="00311ACD" w:rsidP="001229E4">
            <w:pPr>
              <w:keepNext/>
              <w:keepLines/>
              <w:spacing w:after="0"/>
              <w:jc w:val="center"/>
              <w:rPr>
                <w:ins w:id="288" w:author="Dhananjaya Ponukumati" w:date="2025-05-08T13:34:00Z" w16du:dateUtc="2025-05-08T08:04:00Z"/>
                <w:rFonts w:ascii="Arial" w:eastAsia="Malgun Gothic" w:hAnsi="Arial"/>
                <w:sz w:val="18"/>
              </w:rPr>
            </w:pPr>
            <w:ins w:id="289" w:author="Dhananjaya Ponukumati" w:date="2025-05-08T13:34:00Z" w16du:dateUtc="2025-05-08T08:04:00Z">
              <w:r w:rsidRPr="008C32E4">
                <w:rPr>
                  <w:rFonts w:ascii="Arial" w:eastAsia="Malgun Gothic" w:hAnsi="Arial"/>
                  <w:sz w:val="18"/>
                </w:rPr>
                <w:t>Same as serving cell</w:t>
              </w:r>
            </w:ins>
          </w:p>
        </w:tc>
      </w:tr>
      <w:tr w:rsidR="00311ACD" w:rsidRPr="008C32E4" w14:paraId="3B942B6C" w14:textId="77777777" w:rsidTr="001229E4">
        <w:trPr>
          <w:trHeight w:val="70"/>
          <w:ins w:id="290" w:author="Dhananjaya Ponukumati" w:date="2025-05-08T13:34:00Z"/>
        </w:trPr>
        <w:tc>
          <w:tcPr>
            <w:tcW w:w="1143" w:type="dxa"/>
            <w:vMerge w:val="restart"/>
            <w:vAlign w:val="center"/>
          </w:tcPr>
          <w:p w14:paraId="21F8CD55" w14:textId="77777777" w:rsidR="00311ACD" w:rsidRPr="008C32E4" w:rsidRDefault="00311ACD" w:rsidP="001229E4">
            <w:pPr>
              <w:keepNext/>
              <w:keepLines/>
              <w:spacing w:after="0"/>
              <w:rPr>
                <w:ins w:id="291" w:author="Dhananjaya Ponukumati" w:date="2025-05-08T13:34:00Z" w16du:dateUtc="2025-05-08T08:04:00Z"/>
                <w:rFonts w:ascii="Arial" w:eastAsia="Malgun Gothic" w:hAnsi="Arial"/>
                <w:sz w:val="18"/>
              </w:rPr>
            </w:pPr>
            <w:ins w:id="292" w:author="Dhananjaya Ponukumati" w:date="2025-05-08T13:34:00Z" w16du:dateUtc="2025-05-08T08:04:00Z">
              <w:r w:rsidRPr="008C32E4">
                <w:rPr>
                  <w:rFonts w:ascii="Arial" w:eastAsia="Malgun Gothic" w:hAnsi="Arial"/>
                  <w:sz w:val="18"/>
                </w:rPr>
                <w:t>CSI-IM configuration</w:t>
              </w:r>
            </w:ins>
          </w:p>
        </w:tc>
        <w:tc>
          <w:tcPr>
            <w:tcW w:w="2430" w:type="dxa"/>
            <w:gridSpan w:val="2"/>
          </w:tcPr>
          <w:p w14:paraId="60EA0646" w14:textId="77777777" w:rsidR="00311ACD" w:rsidRPr="008C32E4" w:rsidRDefault="00311ACD" w:rsidP="001229E4">
            <w:pPr>
              <w:keepNext/>
              <w:keepLines/>
              <w:spacing w:after="0"/>
              <w:rPr>
                <w:ins w:id="293" w:author="Dhananjaya Ponukumati" w:date="2025-05-08T13:34:00Z" w16du:dateUtc="2025-05-08T08:04:00Z"/>
                <w:rFonts w:ascii="Arial" w:eastAsia="Malgun Gothic" w:hAnsi="Arial"/>
                <w:sz w:val="18"/>
              </w:rPr>
            </w:pPr>
            <w:ins w:id="294" w:author="Dhananjaya Ponukumati" w:date="2025-05-08T13:34:00Z" w16du:dateUtc="2025-05-08T08:04:00Z">
              <w:r w:rsidRPr="008C32E4">
                <w:rPr>
                  <w:rFonts w:ascii="Arial" w:eastAsia="Malgun Gothic" w:hAnsi="Arial" w:hint="eastAsia"/>
                  <w:sz w:val="18"/>
                </w:rPr>
                <w:t>CSI-IM resource Type</w:t>
              </w:r>
            </w:ins>
          </w:p>
        </w:tc>
        <w:tc>
          <w:tcPr>
            <w:tcW w:w="720" w:type="dxa"/>
            <w:vAlign w:val="center"/>
          </w:tcPr>
          <w:p w14:paraId="0CFFA7D0" w14:textId="77777777" w:rsidR="00311ACD" w:rsidRPr="008C32E4" w:rsidRDefault="00311ACD" w:rsidP="001229E4">
            <w:pPr>
              <w:keepNext/>
              <w:keepLines/>
              <w:spacing w:after="0"/>
              <w:jc w:val="center"/>
              <w:rPr>
                <w:ins w:id="295" w:author="Dhananjaya Ponukumati" w:date="2025-05-08T13:34:00Z" w16du:dateUtc="2025-05-08T08:04:00Z"/>
                <w:rFonts w:ascii="Arial" w:eastAsia="Malgun Gothic" w:hAnsi="Arial"/>
                <w:sz w:val="18"/>
              </w:rPr>
            </w:pPr>
          </w:p>
        </w:tc>
        <w:tc>
          <w:tcPr>
            <w:tcW w:w="2743" w:type="dxa"/>
            <w:vAlign w:val="center"/>
          </w:tcPr>
          <w:p w14:paraId="46D59E1E" w14:textId="77777777" w:rsidR="00311ACD" w:rsidRPr="008C32E4" w:rsidRDefault="00311ACD" w:rsidP="001229E4">
            <w:pPr>
              <w:keepNext/>
              <w:keepLines/>
              <w:spacing w:after="0"/>
              <w:jc w:val="center"/>
              <w:rPr>
                <w:ins w:id="296" w:author="Dhananjaya Ponukumati" w:date="2025-05-08T13:34:00Z" w16du:dateUtc="2025-05-08T08:04:00Z"/>
                <w:rFonts w:ascii="Arial" w:eastAsia="Malgun Gothic" w:hAnsi="Arial"/>
                <w:sz w:val="18"/>
              </w:rPr>
            </w:pPr>
            <w:ins w:id="297" w:author="Dhananjaya Ponukumati" w:date="2025-05-08T13:34:00Z" w16du:dateUtc="2025-05-08T08:04:00Z">
              <w:r w:rsidRPr="008C32E4">
                <w:rPr>
                  <w:rFonts w:ascii="Arial" w:eastAsia="Malgun Gothic" w:hAnsi="Arial" w:hint="eastAsia"/>
                  <w:sz w:val="18"/>
                </w:rPr>
                <w:t>Periodic</w:t>
              </w:r>
            </w:ins>
          </w:p>
        </w:tc>
        <w:tc>
          <w:tcPr>
            <w:tcW w:w="2567" w:type="dxa"/>
            <w:vAlign w:val="center"/>
          </w:tcPr>
          <w:p w14:paraId="0C1FD0A6" w14:textId="77777777" w:rsidR="00311ACD" w:rsidRPr="008C32E4" w:rsidRDefault="00311ACD" w:rsidP="001229E4">
            <w:pPr>
              <w:keepNext/>
              <w:keepLines/>
              <w:spacing w:after="0"/>
              <w:jc w:val="center"/>
              <w:rPr>
                <w:ins w:id="298" w:author="Dhananjaya Ponukumati" w:date="2025-05-08T13:34:00Z" w16du:dateUtc="2025-05-08T08:04:00Z"/>
                <w:rFonts w:ascii="Arial" w:eastAsia="Malgun Gothic" w:hAnsi="Arial"/>
                <w:sz w:val="18"/>
              </w:rPr>
            </w:pPr>
            <w:ins w:id="299" w:author="Dhananjaya Ponukumati" w:date="2025-05-08T13:34:00Z" w16du:dateUtc="2025-05-08T08:04:00Z">
              <w:r w:rsidRPr="008C32E4">
                <w:rPr>
                  <w:rFonts w:ascii="Arial" w:eastAsia="Malgun Gothic" w:hAnsi="Arial" w:hint="eastAsia"/>
                  <w:sz w:val="18"/>
                </w:rPr>
                <w:t>Periodic</w:t>
              </w:r>
            </w:ins>
          </w:p>
        </w:tc>
      </w:tr>
      <w:tr w:rsidR="00311ACD" w:rsidRPr="008C32E4" w14:paraId="5B899688" w14:textId="77777777" w:rsidTr="001229E4">
        <w:trPr>
          <w:trHeight w:val="70"/>
          <w:ins w:id="300" w:author="Dhananjaya Ponukumati" w:date="2025-05-08T13:34:00Z"/>
        </w:trPr>
        <w:tc>
          <w:tcPr>
            <w:tcW w:w="1143" w:type="dxa"/>
            <w:vMerge/>
            <w:vAlign w:val="center"/>
            <w:hideMark/>
          </w:tcPr>
          <w:p w14:paraId="3E52B423" w14:textId="77777777" w:rsidR="00311ACD" w:rsidRPr="008C32E4" w:rsidRDefault="00311ACD" w:rsidP="001229E4">
            <w:pPr>
              <w:keepNext/>
              <w:keepLines/>
              <w:spacing w:after="0"/>
              <w:rPr>
                <w:ins w:id="301" w:author="Dhananjaya Ponukumati" w:date="2025-05-08T13:34:00Z" w16du:dateUtc="2025-05-08T08:04:00Z"/>
                <w:rFonts w:ascii="Arial" w:eastAsia="Malgun Gothic" w:hAnsi="Arial"/>
                <w:sz w:val="18"/>
              </w:rPr>
            </w:pPr>
          </w:p>
        </w:tc>
        <w:tc>
          <w:tcPr>
            <w:tcW w:w="2430" w:type="dxa"/>
            <w:gridSpan w:val="2"/>
          </w:tcPr>
          <w:p w14:paraId="05D57DC2" w14:textId="77777777" w:rsidR="00311ACD" w:rsidRPr="008C32E4" w:rsidRDefault="00311ACD" w:rsidP="001229E4">
            <w:pPr>
              <w:keepNext/>
              <w:keepLines/>
              <w:spacing w:after="0"/>
              <w:rPr>
                <w:ins w:id="302" w:author="Dhananjaya Ponukumati" w:date="2025-05-08T13:34:00Z" w16du:dateUtc="2025-05-08T08:04:00Z"/>
                <w:rFonts w:ascii="Arial" w:eastAsia="Malgun Gothic" w:hAnsi="Arial"/>
                <w:sz w:val="18"/>
              </w:rPr>
            </w:pPr>
            <w:ins w:id="303" w:author="Dhananjaya Ponukumati" w:date="2025-05-08T13:34:00Z" w16du:dateUtc="2025-05-08T08:04:00Z">
              <w:r w:rsidRPr="008C32E4">
                <w:rPr>
                  <w:rFonts w:ascii="Arial" w:eastAsia="Malgun Gothic" w:hAnsi="Arial"/>
                  <w:sz w:val="18"/>
                </w:rPr>
                <w:t>CSI-IM RE pattern</w:t>
              </w:r>
            </w:ins>
          </w:p>
        </w:tc>
        <w:tc>
          <w:tcPr>
            <w:tcW w:w="720" w:type="dxa"/>
            <w:vAlign w:val="center"/>
          </w:tcPr>
          <w:p w14:paraId="6A462330" w14:textId="77777777" w:rsidR="00311ACD" w:rsidRPr="008C32E4" w:rsidRDefault="00311ACD" w:rsidP="001229E4">
            <w:pPr>
              <w:keepNext/>
              <w:keepLines/>
              <w:spacing w:after="0"/>
              <w:jc w:val="center"/>
              <w:rPr>
                <w:ins w:id="304" w:author="Dhananjaya Ponukumati" w:date="2025-05-08T13:34:00Z" w16du:dateUtc="2025-05-08T08:04:00Z"/>
                <w:rFonts w:ascii="Arial" w:eastAsia="Malgun Gothic" w:hAnsi="Arial"/>
                <w:sz w:val="18"/>
              </w:rPr>
            </w:pPr>
          </w:p>
        </w:tc>
        <w:tc>
          <w:tcPr>
            <w:tcW w:w="2743" w:type="dxa"/>
            <w:vAlign w:val="center"/>
          </w:tcPr>
          <w:p w14:paraId="1FC0CC9E" w14:textId="77777777" w:rsidR="00311ACD" w:rsidRPr="008C32E4" w:rsidRDefault="00311ACD" w:rsidP="001229E4">
            <w:pPr>
              <w:keepNext/>
              <w:keepLines/>
              <w:spacing w:after="0"/>
              <w:jc w:val="center"/>
              <w:rPr>
                <w:ins w:id="305" w:author="Dhananjaya Ponukumati" w:date="2025-05-08T13:34:00Z" w16du:dateUtc="2025-05-08T08:04:00Z"/>
                <w:rFonts w:ascii="Arial" w:eastAsia="Malgun Gothic" w:hAnsi="Arial"/>
                <w:sz w:val="18"/>
              </w:rPr>
            </w:pPr>
            <w:ins w:id="306" w:author="Dhananjaya Ponukumati" w:date="2025-05-08T13:34:00Z" w16du:dateUtc="2025-05-08T08:04:00Z">
              <w:r w:rsidRPr="008C32E4">
                <w:rPr>
                  <w:rFonts w:ascii="Arial" w:eastAsia="Malgun Gothic" w:hAnsi="Arial" w:hint="eastAsia"/>
                  <w:sz w:val="18"/>
                </w:rPr>
                <w:t>0</w:t>
              </w:r>
            </w:ins>
          </w:p>
        </w:tc>
        <w:tc>
          <w:tcPr>
            <w:tcW w:w="2567" w:type="dxa"/>
            <w:vAlign w:val="center"/>
          </w:tcPr>
          <w:p w14:paraId="42769D9E" w14:textId="77777777" w:rsidR="00311ACD" w:rsidRPr="008C32E4" w:rsidRDefault="00311ACD" w:rsidP="001229E4">
            <w:pPr>
              <w:keepNext/>
              <w:keepLines/>
              <w:spacing w:after="0"/>
              <w:jc w:val="center"/>
              <w:rPr>
                <w:ins w:id="307" w:author="Dhananjaya Ponukumati" w:date="2025-05-08T13:34:00Z" w16du:dateUtc="2025-05-08T08:04:00Z"/>
                <w:rFonts w:ascii="Arial" w:eastAsia="Malgun Gothic" w:hAnsi="Arial"/>
                <w:sz w:val="18"/>
              </w:rPr>
            </w:pPr>
            <w:ins w:id="308" w:author="Dhananjaya Ponukumati" w:date="2025-05-08T13:34:00Z" w16du:dateUtc="2025-05-08T08:04:00Z">
              <w:r w:rsidRPr="008C32E4">
                <w:rPr>
                  <w:rFonts w:ascii="Arial" w:eastAsia="Malgun Gothic" w:hAnsi="Arial"/>
                  <w:sz w:val="18"/>
                </w:rPr>
                <w:t>0</w:t>
              </w:r>
            </w:ins>
          </w:p>
        </w:tc>
      </w:tr>
      <w:tr w:rsidR="00311ACD" w:rsidRPr="008C32E4" w14:paraId="42A6FCD7" w14:textId="77777777" w:rsidTr="001229E4">
        <w:trPr>
          <w:trHeight w:val="70"/>
          <w:ins w:id="309" w:author="Dhananjaya Ponukumati" w:date="2025-05-08T13:34:00Z"/>
        </w:trPr>
        <w:tc>
          <w:tcPr>
            <w:tcW w:w="1143" w:type="dxa"/>
            <w:vMerge/>
            <w:hideMark/>
          </w:tcPr>
          <w:p w14:paraId="4860BAF8" w14:textId="77777777" w:rsidR="00311ACD" w:rsidRPr="008C32E4" w:rsidRDefault="00311ACD" w:rsidP="001229E4">
            <w:pPr>
              <w:keepNext/>
              <w:keepLines/>
              <w:spacing w:after="0"/>
              <w:rPr>
                <w:ins w:id="310" w:author="Dhananjaya Ponukumati" w:date="2025-05-08T13:34:00Z" w16du:dateUtc="2025-05-08T08:04:00Z"/>
                <w:rFonts w:ascii="Arial" w:eastAsia="Malgun Gothic" w:hAnsi="Arial"/>
                <w:sz w:val="18"/>
              </w:rPr>
            </w:pPr>
          </w:p>
        </w:tc>
        <w:tc>
          <w:tcPr>
            <w:tcW w:w="2430" w:type="dxa"/>
            <w:gridSpan w:val="2"/>
          </w:tcPr>
          <w:p w14:paraId="41F19496" w14:textId="77777777" w:rsidR="00311ACD" w:rsidRPr="008C32E4" w:rsidRDefault="00311ACD" w:rsidP="001229E4">
            <w:pPr>
              <w:keepNext/>
              <w:keepLines/>
              <w:spacing w:after="0"/>
              <w:rPr>
                <w:ins w:id="311" w:author="Dhananjaya Ponukumati" w:date="2025-05-08T13:34:00Z" w16du:dateUtc="2025-05-08T08:04:00Z"/>
                <w:rFonts w:ascii="Arial" w:eastAsia="Malgun Gothic" w:hAnsi="Arial"/>
                <w:sz w:val="18"/>
              </w:rPr>
            </w:pPr>
            <w:ins w:id="312" w:author="Dhananjaya Ponukumati" w:date="2025-05-08T13:34:00Z" w16du:dateUtc="2025-05-08T08:04:00Z">
              <w:r w:rsidRPr="008C32E4">
                <w:rPr>
                  <w:rFonts w:ascii="Arial" w:eastAsia="Malgun Gothic" w:hAnsi="Arial"/>
                  <w:sz w:val="18"/>
                </w:rPr>
                <w:t>CSI-IM Resource Mapping</w:t>
              </w:r>
            </w:ins>
          </w:p>
          <w:p w14:paraId="6BDE05D2" w14:textId="77777777" w:rsidR="00311ACD" w:rsidRPr="008C32E4" w:rsidRDefault="00311ACD" w:rsidP="001229E4">
            <w:pPr>
              <w:keepNext/>
              <w:keepLines/>
              <w:spacing w:after="0"/>
              <w:rPr>
                <w:ins w:id="313" w:author="Dhananjaya Ponukumati" w:date="2025-05-08T13:34:00Z" w16du:dateUtc="2025-05-08T08:04:00Z"/>
                <w:rFonts w:ascii="Arial" w:eastAsia="Malgun Gothic" w:hAnsi="Arial"/>
                <w:sz w:val="18"/>
              </w:rPr>
            </w:pPr>
            <w:ins w:id="314" w:author="Dhananjaya Ponukumati" w:date="2025-05-08T13:34:00Z" w16du:dateUtc="2025-05-08T08:04:00Z">
              <w:r w:rsidRPr="008C32E4">
                <w:rPr>
                  <w:rFonts w:ascii="Arial" w:eastAsia="Malgun Gothic" w:hAnsi="Arial"/>
                  <w:sz w:val="18"/>
                </w:rPr>
                <w:t>(k</w:t>
              </w:r>
              <w:r w:rsidRPr="008C32E4">
                <w:rPr>
                  <w:rFonts w:ascii="Arial" w:eastAsia="Malgun Gothic" w:hAnsi="Arial"/>
                  <w:sz w:val="18"/>
                  <w:vertAlign w:val="subscript"/>
                </w:rPr>
                <w:t>CSI-</w:t>
              </w:r>
              <w:proofErr w:type="gramStart"/>
              <w:r w:rsidRPr="008C32E4">
                <w:rPr>
                  <w:rFonts w:ascii="Arial" w:eastAsia="Malgun Gothic" w:hAnsi="Arial"/>
                  <w:sz w:val="18"/>
                  <w:vertAlign w:val="subscript"/>
                </w:rPr>
                <w:t>IM</w:t>
              </w:r>
              <w:r w:rsidRPr="008C32E4">
                <w:rPr>
                  <w:rFonts w:ascii="Arial" w:eastAsia="Malgun Gothic" w:hAnsi="Arial"/>
                  <w:sz w:val="18"/>
                </w:rPr>
                <w:t>,</w:t>
              </w:r>
              <w:r w:rsidRPr="008C32E4">
                <w:rPr>
                  <w:rFonts w:ascii="Arial" w:eastAsia="Malgun Gothic" w:hAnsi="Arial" w:hint="eastAsia"/>
                  <w:sz w:val="18"/>
                </w:rPr>
                <w:t>l</w:t>
              </w:r>
              <w:r w:rsidRPr="008C32E4">
                <w:rPr>
                  <w:rFonts w:ascii="Arial" w:eastAsia="Malgun Gothic" w:hAnsi="Arial"/>
                  <w:sz w:val="18"/>
                  <w:vertAlign w:val="subscript"/>
                </w:rPr>
                <w:t>CSI</w:t>
              </w:r>
              <w:proofErr w:type="gramEnd"/>
              <w:r w:rsidRPr="008C32E4">
                <w:rPr>
                  <w:rFonts w:ascii="Arial" w:eastAsia="Malgun Gothic" w:hAnsi="Arial"/>
                  <w:sz w:val="18"/>
                  <w:vertAlign w:val="subscript"/>
                </w:rPr>
                <w:t>-IM</w:t>
              </w:r>
              <w:r w:rsidRPr="008C32E4">
                <w:rPr>
                  <w:rFonts w:ascii="Arial" w:eastAsia="Malgun Gothic" w:hAnsi="Arial"/>
                  <w:sz w:val="18"/>
                </w:rPr>
                <w:t>)</w:t>
              </w:r>
            </w:ins>
          </w:p>
        </w:tc>
        <w:tc>
          <w:tcPr>
            <w:tcW w:w="720" w:type="dxa"/>
            <w:vAlign w:val="center"/>
          </w:tcPr>
          <w:p w14:paraId="3F92467F" w14:textId="77777777" w:rsidR="00311ACD" w:rsidRPr="008C32E4" w:rsidRDefault="00311ACD" w:rsidP="001229E4">
            <w:pPr>
              <w:keepNext/>
              <w:keepLines/>
              <w:spacing w:after="0"/>
              <w:jc w:val="center"/>
              <w:rPr>
                <w:ins w:id="315" w:author="Dhananjaya Ponukumati" w:date="2025-05-08T13:34:00Z" w16du:dateUtc="2025-05-08T08:04:00Z"/>
                <w:rFonts w:ascii="Arial" w:eastAsia="Malgun Gothic" w:hAnsi="Arial"/>
                <w:sz w:val="18"/>
              </w:rPr>
            </w:pPr>
          </w:p>
        </w:tc>
        <w:tc>
          <w:tcPr>
            <w:tcW w:w="2743" w:type="dxa"/>
            <w:vAlign w:val="center"/>
          </w:tcPr>
          <w:p w14:paraId="69A73DB1" w14:textId="77777777" w:rsidR="00311ACD" w:rsidRPr="008C32E4" w:rsidRDefault="00311ACD" w:rsidP="001229E4">
            <w:pPr>
              <w:keepNext/>
              <w:keepLines/>
              <w:spacing w:after="0"/>
              <w:jc w:val="center"/>
              <w:rPr>
                <w:ins w:id="316" w:author="Dhananjaya Ponukumati" w:date="2025-05-08T13:34:00Z" w16du:dateUtc="2025-05-08T08:04:00Z"/>
                <w:rFonts w:ascii="Arial" w:eastAsia="Malgun Gothic" w:hAnsi="Arial"/>
                <w:sz w:val="18"/>
              </w:rPr>
            </w:pPr>
            <w:ins w:id="317" w:author="Dhananjaya Ponukumati" w:date="2025-05-08T13:34:00Z" w16du:dateUtc="2025-05-08T08:04:00Z">
              <w:r w:rsidRPr="008C32E4">
                <w:rPr>
                  <w:rFonts w:ascii="Arial" w:eastAsia="Malgun Gothic" w:hAnsi="Arial"/>
                  <w:sz w:val="18"/>
                </w:rPr>
                <w:t>(</w:t>
              </w:r>
              <w:r w:rsidRPr="008C32E4">
                <w:rPr>
                  <w:rFonts w:ascii="Arial" w:eastAsia="Malgun Gothic" w:hAnsi="Arial" w:hint="eastAsia"/>
                  <w:sz w:val="18"/>
                </w:rPr>
                <w:t>4</w:t>
              </w:r>
              <w:r w:rsidRPr="008C32E4">
                <w:rPr>
                  <w:rFonts w:ascii="Arial" w:eastAsia="Malgun Gothic" w:hAnsi="Arial"/>
                  <w:sz w:val="18"/>
                </w:rPr>
                <w:t xml:space="preserve">, </w:t>
              </w:r>
              <w:r w:rsidRPr="008C32E4">
                <w:rPr>
                  <w:rFonts w:ascii="Arial" w:eastAsia="Malgun Gothic" w:hAnsi="Arial" w:hint="eastAsia"/>
                  <w:sz w:val="18"/>
                </w:rPr>
                <w:t>9</w:t>
              </w:r>
              <w:r w:rsidRPr="008C32E4">
                <w:rPr>
                  <w:rFonts w:ascii="Arial" w:eastAsia="Malgun Gothic" w:hAnsi="Arial"/>
                  <w:sz w:val="18"/>
                </w:rPr>
                <w:t>)</w:t>
              </w:r>
            </w:ins>
          </w:p>
        </w:tc>
        <w:tc>
          <w:tcPr>
            <w:tcW w:w="2567" w:type="dxa"/>
            <w:vAlign w:val="center"/>
          </w:tcPr>
          <w:p w14:paraId="4FF69B0C" w14:textId="77777777" w:rsidR="00311ACD" w:rsidRPr="008C32E4" w:rsidRDefault="00311ACD" w:rsidP="001229E4">
            <w:pPr>
              <w:keepNext/>
              <w:keepLines/>
              <w:spacing w:after="0"/>
              <w:jc w:val="center"/>
              <w:rPr>
                <w:ins w:id="318" w:author="Dhananjaya Ponukumati" w:date="2025-05-08T13:34:00Z" w16du:dateUtc="2025-05-08T08:04:00Z"/>
                <w:rFonts w:ascii="Arial" w:eastAsia="Malgun Gothic" w:hAnsi="Arial"/>
                <w:sz w:val="18"/>
              </w:rPr>
            </w:pPr>
            <w:ins w:id="319" w:author="Dhananjaya Ponukumati" w:date="2025-05-08T13:34:00Z" w16du:dateUtc="2025-05-08T08:04:00Z">
              <w:r w:rsidRPr="008C32E4">
                <w:rPr>
                  <w:rFonts w:ascii="Arial" w:eastAsia="Malgun Gothic" w:hAnsi="Arial"/>
                  <w:sz w:val="18"/>
                </w:rPr>
                <w:t>(6, 9)</w:t>
              </w:r>
            </w:ins>
          </w:p>
        </w:tc>
      </w:tr>
      <w:tr w:rsidR="00311ACD" w:rsidRPr="008C32E4" w14:paraId="040BEDC0" w14:textId="77777777" w:rsidTr="001229E4">
        <w:trPr>
          <w:trHeight w:val="70"/>
          <w:ins w:id="320" w:author="Dhananjaya Ponukumati" w:date="2025-05-08T13:34:00Z"/>
        </w:trPr>
        <w:tc>
          <w:tcPr>
            <w:tcW w:w="1143" w:type="dxa"/>
            <w:vMerge/>
            <w:hideMark/>
          </w:tcPr>
          <w:p w14:paraId="1B3EAA03" w14:textId="77777777" w:rsidR="00311ACD" w:rsidRPr="008C32E4" w:rsidRDefault="00311ACD" w:rsidP="001229E4">
            <w:pPr>
              <w:keepNext/>
              <w:keepLines/>
              <w:spacing w:after="0"/>
              <w:rPr>
                <w:ins w:id="321" w:author="Dhananjaya Ponukumati" w:date="2025-05-08T13:34:00Z" w16du:dateUtc="2025-05-08T08:04:00Z"/>
                <w:rFonts w:ascii="Arial" w:eastAsia="Malgun Gothic" w:hAnsi="Arial"/>
                <w:sz w:val="18"/>
              </w:rPr>
            </w:pPr>
          </w:p>
        </w:tc>
        <w:tc>
          <w:tcPr>
            <w:tcW w:w="2430" w:type="dxa"/>
            <w:gridSpan w:val="2"/>
          </w:tcPr>
          <w:p w14:paraId="4E0CE9C4" w14:textId="77777777" w:rsidR="00311ACD" w:rsidRPr="008C32E4" w:rsidRDefault="00311ACD" w:rsidP="001229E4">
            <w:pPr>
              <w:keepNext/>
              <w:keepLines/>
              <w:spacing w:after="0"/>
              <w:rPr>
                <w:ins w:id="322" w:author="Dhananjaya Ponukumati" w:date="2025-05-08T13:34:00Z" w16du:dateUtc="2025-05-08T08:04:00Z"/>
                <w:rFonts w:ascii="Arial" w:eastAsia="Malgun Gothic" w:hAnsi="Arial"/>
                <w:sz w:val="18"/>
              </w:rPr>
            </w:pPr>
            <w:ins w:id="323" w:author="Dhananjaya Ponukumati" w:date="2025-05-08T13:34:00Z" w16du:dateUtc="2025-05-08T08:04:00Z">
              <w:r w:rsidRPr="008C32E4">
                <w:rPr>
                  <w:rFonts w:ascii="Arial" w:eastAsia="Malgun Gothic" w:hAnsi="Arial"/>
                  <w:sz w:val="18"/>
                </w:rPr>
                <w:t>CSI-IM timeConfig</w:t>
              </w:r>
            </w:ins>
          </w:p>
          <w:p w14:paraId="6070D247" w14:textId="77777777" w:rsidR="00311ACD" w:rsidRPr="008C32E4" w:rsidRDefault="00311ACD" w:rsidP="001229E4">
            <w:pPr>
              <w:keepNext/>
              <w:keepLines/>
              <w:spacing w:after="0"/>
              <w:rPr>
                <w:ins w:id="324" w:author="Dhananjaya Ponukumati" w:date="2025-05-08T13:34:00Z" w16du:dateUtc="2025-05-08T08:04:00Z"/>
                <w:rFonts w:ascii="Arial" w:eastAsia="Malgun Gothic" w:hAnsi="Arial"/>
                <w:sz w:val="18"/>
              </w:rPr>
            </w:pPr>
            <w:ins w:id="325" w:author="Dhananjaya Ponukumati" w:date="2025-05-08T13:34:00Z" w16du:dateUtc="2025-05-08T08:04:00Z">
              <w:r w:rsidRPr="008C32E4">
                <w:rPr>
                  <w:rFonts w:ascii="Arial" w:eastAsia="Malgun Gothic" w:hAnsi="Arial"/>
                  <w:sz w:val="18"/>
                </w:rPr>
                <w:t>periodicity and offset</w:t>
              </w:r>
            </w:ins>
          </w:p>
        </w:tc>
        <w:tc>
          <w:tcPr>
            <w:tcW w:w="720" w:type="dxa"/>
            <w:vAlign w:val="center"/>
          </w:tcPr>
          <w:p w14:paraId="633FD1F8" w14:textId="77777777" w:rsidR="00311ACD" w:rsidRPr="008C32E4" w:rsidRDefault="00311ACD" w:rsidP="001229E4">
            <w:pPr>
              <w:keepNext/>
              <w:keepLines/>
              <w:spacing w:after="0"/>
              <w:jc w:val="center"/>
              <w:rPr>
                <w:ins w:id="326" w:author="Dhananjaya Ponukumati" w:date="2025-05-08T13:34:00Z" w16du:dateUtc="2025-05-08T08:04:00Z"/>
                <w:rFonts w:ascii="Arial" w:eastAsia="Malgun Gothic" w:hAnsi="Arial"/>
                <w:sz w:val="18"/>
              </w:rPr>
            </w:pPr>
            <w:ins w:id="327" w:author="Dhananjaya Ponukumati" w:date="2025-05-08T13:34:00Z" w16du:dateUtc="2025-05-08T08:04:00Z">
              <w:r w:rsidRPr="008C32E4">
                <w:rPr>
                  <w:rFonts w:ascii="Arial" w:eastAsia="Malgun Gothic" w:hAnsi="Arial"/>
                  <w:sz w:val="18"/>
                </w:rPr>
                <w:t>slot</w:t>
              </w:r>
            </w:ins>
          </w:p>
        </w:tc>
        <w:tc>
          <w:tcPr>
            <w:tcW w:w="2743" w:type="dxa"/>
            <w:vAlign w:val="center"/>
          </w:tcPr>
          <w:p w14:paraId="226711AE" w14:textId="77777777" w:rsidR="00311ACD" w:rsidRPr="008C32E4" w:rsidRDefault="00311ACD" w:rsidP="001229E4">
            <w:pPr>
              <w:keepNext/>
              <w:keepLines/>
              <w:spacing w:after="0"/>
              <w:jc w:val="center"/>
              <w:rPr>
                <w:ins w:id="328" w:author="Dhananjaya Ponukumati" w:date="2025-05-08T13:34:00Z" w16du:dateUtc="2025-05-08T08:04:00Z"/>
                <w:rFonts w:ascii="Arial" w:eastAsia="Malgun Gothic" w:hAnsi="Arial"/>
                <w:sz w:val="18"/>
              </w:rPr>
            </w:pPr>
            <w:ins w:id="329" w:author="Dhananjaya Ponukumati" w:date="2025-05-08T13:34:00Z" w16du:dateUtc="2025-05-08T08:04:00Z">
              <w:r w:rsidRPr="008C32E4">
                <w:rPr>
                  <w:rFonts w:ascii="Arial" w:eastAsia="Malgun Gothic" w:hAnsi="Arial"/>
                  <w:sz w:val="18"/>
                </w:rPr>
                <w:t>5</w:t>
              </w:r>
              <w:r w:rsidRPr="008C32E4">
                <w:rPr>
                  <w:rFonts w:ascii="Arial" w:eastAsia="Malgun Gothic" w:hAnsi="Arial" w:hint="eastAsia"/>
                  <w:sz w:val="18"/>
                </w:rPr>
                <w:t>/1</w:t>
              </w:r>
            </w:ins>
          </w:p>
        </w:tc>
        <w:tc>
          <w:tcPr>
            <w:tcW w:w="2567" w:type="dxa"/>
            <w:vAlign w:val="center"/>
          </w:tcPr>
          <w:p w14:paraId="671DF9FB" w14:textId="77777777" w:rsidR="00311ACD" w:rsidRPr="008C32E4" w:rsidRDefault="00311ACD" w:rsidP="001229E4">
            <w:pPr>
              <w:keepNext/>
              <w:keepLines/>
              <w:spacing w:after="0"/>
              <w:jc w:val="center"/>
              <w:rPr>
                <w:ins w:id="330" w:author="Dhananjaya Ponukumati" w:date="2025-05-08T13:34:00Z" w16du:dateUtc="2025-05-08T08:04:00Z"/>
                <w:rFonts w:ascii="Arial" w:eastAsia="Malgun Gothic" w:hAnsi="Arial"/>
                <w:sz w:val="18"/>
              </w:rPr>
            </w:pPr>
            <w:ins w:id="331" w:author="Dhananjaya Ponukumati" w:date="2025-05-08T13:34:00Z" w16du:dateUtc="2025-05-08T08:04:00Z">
              <w:r w:rsidRPr="008C32E4">
                <w:rPr>
                  <w:rFonts w:ascii="Arial" w:eastAsia="Malgun Gothic" w:hAnsi="Arial"/>
                  <w:sz w:val="18"/>
                </w:rPr>
                <w:t>Same as serving cell</w:t>
              </w:r>
            </w:ins>
          </w:p>
        </w:tc>
      </w:tr>
      <w:tr w:rsidR="00311ACD" w:rsidRPr="008C32E4" w14:paraId="5100C147" w14:textId="77777777" w:rsidTr="001229E4">
        <w:trPr>
          <w:trHeight w:val="70"/>
          <w:ins w:id="332" w:author="Dhananjaya Ponukumati" w:date="2025-05-08T13:34:00Z"/>
        </w:trPr>
        <w:tc>
          <w:tcPr>
            <w:tcW w:w="3573" w:type="dxa"/>
            <w:gridSpan w:val="3"/>
            <w:vAlign w:val="center"/>
          </w:tcPr>
          <w:p w14:paraId="58AC90E0" w14:textId="77777777" w:rsidR="00311ACD" w:rsidRPr="008C32E4" w:rsidRDefault="00311ACD" w:rsidP="001229E4">
            <w:pPr>
              <w:keepNext/>
              <w:keepLines/>
              <w:spacing w:after="0"/>
              <w:rPr>
                <w:ins w:id="333" w:author="Dhananjaya Ponukumati" w:date="2025-05-08T13:34:00Z" w16du:dateUtc="2025-05-08T08:04:00Z"/>
                <w:rFonts w:ascii="Arial" w:eastAsia="Malgun Gothic" w:hAnsi="Arial"/>
                <w:sz w:val="18"/>
              </w:rPr>
            </w:pPr>
            <w:ins w:id="334" w:author="Dhananjaya Ponukumati" w:date="2025-05-08T13:34:00Z" w16du:dateUtc="2025-05-08T08:04:00Z">
              <w:r w:rsidRPr="008C32E4">
                <w:rPr>
                  <w:rFonts w:ascii="Arial" w:eastAsia="Malgun Gothic" w:hAnsi="Arial"/>
                  <w:sz w:val="18"/>
                </w:rPr>
                <w:t>ReportConfigType</w:t>
              </w:r>
            </w:ins>
          </w:p>
        </w:tc>
        <w:tc>
          <w:tcPr>
            <w:tcW w:w="720" w:type="dxa"/>
            <w:vAlign w:val="center"/>
          </w:tcPr>
          <w:p w14:paraId="6F3ECF11" w14:textId="77777777" w:rsidR="00311ACD" w:rsidRPr="008C32E4" w:rsidRDefault="00311ACD" w:rsidP="001229E4">
            <w:pPr>
              <w:keepNext/>
              <w:keepLines/>
              <w:spacing w:after="0"/>
              <w:jc w:val="center"/>
              <w:rPr>
                <w:ins w:id="335" w:author="Dhananjaya Ponukumati" w:date="2025-05-08T13:34:00Z" w16du:dateUtc="2025-05-08T08:04:00Z"/>
                <w:rFonts w:ascii="Arial" w:eastAsia="Malgun Gothic" w:hAnsi="Arial"/>
                <w:sz w:val="18"/>
              </w:rPr>
            </w:pPr>
          </w:p>
        </w:tc>
        <w:tc>
          <w:tcPr>
            <w:tcW w:w="2743" w:type="dxa"/>
            <w:vAlign w:val="center"/>
          </w:tcPr>
          <w:p w14:paraId="579ABC61" w14:textId="77777777" w:rsidR="00311ACD" w:rsidRPr="008C32E4" w:rsidRDefault="00311ACD" w:rsidP="001229E4">
            <w:pPr>
              <w:keepNext/>
              <w:keepLines/>
              <w:spacing w:after="0"/>
              <w:jc w:val="center"/>
              <w:rPr>
                <w:ins w:id="336" w:author="Dhananjaya Ponukumati" w:date="2025-05-08T13:34:00Z" w16du:dateUtc="2025-05-08T08:04:00Z"/>
                <w:rFonts w:ascii="Arial" w:eastAsia="Malgun Gothic" w:hAnsi="Arial"/>
                <w:sz w:val="18"/>
              </w:rPr>
            </w:pPr>
            <w:ins w:id="337" w:author="Dhananjaya Ponukumati" w:date="2025-05-08T13:34:00Z" w16du:dateUtc="2025-05-08T08:04:00Z">
              <w:r w:rsidRPr="008C32E4">
                <w:rPr>
                  <w:rFonts w:ascii="Arial" w:eastAsia="Malgun Gothic" w:hAnsi="Arial"/>
                  <w:sz w:val="18"/>
                </w:rPr>
                <w:t>Periodic</w:t>
              </w:r>
            </w:ins>
          </w:p>
        </w:tc>
        <w:tc>
          <w:tcPr>
            <w:tcW w:w="2567" w:type="dxa"/>
            <w:vAlign w:val="center"/>
          </w:tcPr>
          <w:p w14:paraId="6639C328" w14:textId="77777777" w:rsidR="00311ACD" w:rsidRPr="008C32E4" w:rsidRDefault="00311ACD" w:rsidP="001229E4">
            <w:pPr>
              <w:keepNext/>
              <w:keepLines/>
              <w:spacing w:after="0"/>
              <w:jc w:val="center"/>
              <w:rPr>
                <w:ins w:id="338" w:author="Dhananjaya Ponukumati" w:date="2025-05-08T13:34:00Z" w16du:dateUtc="2025-05-08T08:04:00Z"/>
                <w:rFonts w:ascii="Arial" w:eastAsia="Malgun Gothic" w:hAnsi="Arial"/>
                <w:sz w:val="18"/>
              </w:rPr>
            </w:pPr>
            <w:ins w:id="339" w:author="Dhananjaya Ponukumati" w:date="2025-05-08T13:34:00Z" w16du:dateUtc="2025-05-08T08:04:00Z">
              <w:r w:rsidRPr="008C32E4">
                <w:rPr>
                  <w:rFonts w:ascii="Arial" w:eastAsia="Malgun Gothic" w:hAnsi="Arial"/>
                  <w:sz w:val="18"/>
                </w:rPr>
                <w:t>Not configured</w:t>
              </w:r>
            </w:ins>
          </w:p>
        </w:tc>
      </w:tr>
      <w:tr w:rsidR="00311ACD" w:rsidRPr="008C32E4" w14:paraId="44D28A98" w14:textId="77777777" w:rsidTr="001229E4">
        <w:trPr>
          <w:trHeight w:val="70"/>
          <w:ins w:id="340" w:author="Dhananjaya Ponukumati" w:date="2025-05-08T13:34:00Z"/>
        </w:trPr>
        <w:tc>
          <w:tcPr>
            <w:tcW w:w="3573" w:type="dxa"/>
            <w:gridSpan w:val="3"/>
            <w:vAlign w:val="center"/>
          </w:tcPr>
          <w:p w14:paraId="2503A247" w14:textId="77777777" w:rsidR="00311ACD" w:rsidRPr="008C32E4" w:rsidRDefault="00311ACD" w:rsidP="001229E4">
            <w:pPr>
              <w:keepNext/>
              <w:keepLines/>
              <w:spacing w:after="0"/>
              <w:rPr>
                <w:ins w:id="341" w:author="Dhananjaya Ponukumati" w:date="2025-05-08T13:34:00Z" w16du:dateUtc="2025-05-08T08:04:00Z"/>
                <w:rFonts w:ascii="Arial" w:eastAsia="Malgun Gothic" w:hAnsi="Arial"/>
                <w:sz w:val="18"/>
              </w:rPr>
            </w:pPr>
            <w:ins w:id="342" w:author="Dhananjaya Ponukumati" w:date="2025-05-08T13:34:00Z" w16du:dateUtc="2025-05-08T08:04:00Z">
              <w:r w:rsidRPr="008C32E4">
                <w:rPr>
                  <w:rFonts w:ascii="Arial" w:eastAsia="Malgun Gothic" w:hAnsi="Arial"/>
                  <w:sz w:val="18"/>
                </w:rPr>
                <w:t>CQI-table</w:t>
              </w:r>
            </w:ins>
          </w:p>
        </w:tc>
        <w:tc>
          <w:tcPr>
            <w:tcW w:w="720" w:type="dxa"/>
            <w:vAlign w:val="center"/>
          </w:tcPr>
          <w:p w14:paraId="17753D56" w14:textId="77777777" w:rsidR="00311ACD" w:rsidRPr="008C32E4" w:rsidRDefault="00311ACD" w:rsidP="001229E4">
            <w:pPr>
              <w:keepNext/>
              <w:keepLines/>
              <w:spacing w:after="0"/>
              <w:jc w:val="center"/>
              <w:rPr>
                <w:ins w:id="343" w:author="Dhananjaya Ponukumati" w:date="2025-05-08T13:34:00Z" w16du:dateUtc="2025-05-08T08:04:00Z"/>
                <w:rFonts w:ascii="Arial" w:eastAsia="Malgun Gothic" w:hAnsi="Arial"/>
                <w:sz w:val="18"/>
              </w:rPr>
            </w:pPr>
          </w:p>
        </w:tc>
        <w:tc>
          <w:tcPr>
            <w:tcW w:w="2743" w:type="dxa"/>
            <w:vAlign w:val="center"/>
          </w:tcPr>
          <w:p w14:paraId="07BEC0EC" w14:textId="77777777" w:rsidR="00311ACD" w:rsidRPr="008C32E4" w:rsidRDefault="00311ACD" w:rsidP="001229E4">
            <w:pPr>
              <w:keepNext/>
              <w:keepLines/>
              <w:spacing w:after="0"/>
              <w:jc w:val="center"/>
              <w:rPr>
                <w:ins w:id="344" w:author="Dhananjaya Ponukumati" w:date="2025-05-08T13:34:00Z" w16du:dateUtc="2025-05-08T08:04:00Z"/>
                <w:rFonts w:ascii="Arial" w:eastAsia="Malgun Gothic" w:hAnsi="Arial"/>
                <w:sz w:val="18"/>
              </w:rPr>
            </w:pPr>
            <w:ins w:id="345" w:author="Dhananjaya Ponukumati" w:date="2025-05-08T13:34:00Z" w16du:dateUtc="2025-05-08T08:04:00Z">
              <w:r w:rsidRPr="008C32E4">
                <w:rPr>
                  <w:rFonts w:ascii="Arial" w:eastAsia="Malgun Gothic" w:hAnsi="Arial"/>
                  <w:sz w:val="18"/>
                </w:rPr>
                <w:t xml:space="preserve">Table </w:t>
              </w:r>
              <w:r w:rsidRPr="008C32E4">
                <w:rPr>
                  <w:rFonts w:ascii="Arial" w:eastAsia="Malgun Gothic" w:hAnsi="Arial" w:hint="eastAsia"/>
                  <w:sz w:val="18"/>
                </w:rPr>
                <w:t>2</w:t>
              </w:r>
            </w:ins>
          </w:p>
        </w:tc>
        <w:tc>
          <w:tcPr>
            <w:tcW w:w="2567" w:type="dxa"/>
            <w:vAlign w:val="center"/>
          </w:tcPr>
          <w:p w14:paraId="3BFBC572" w14:textId="77777777" w:rsidR="00311ACD" w:rsidRPr="008C32E4" w:rsidRDefault="00311ACD" w:rsidP="001229E4">
            <w:pPr>
              <w:keepNext/>
              <w:keepLines/>
              <w:spacing w:after="0"/>
              <w:jc w:val="center"/>
              <w:rPr>
                <w:ins w:id="346" w:author="Dhananjaya Ponukumati" w:date="2025-05-08T13:34:00Z" w16du:dateUtc="2025-05-08T08:04:00Z"/>
                <w:rFonts w:ascii="Arial" w:eastAsia="Malgun Gothic" w:hAnsi="Arial"/>
                <w:sz w:val="18"/>
              </w:rPr>
            </w:pPr>
            <w:ins w:id="347" w:author="Dhananjaya Ponukumati" w:date="2025-05-08T13:34:00Z" w16du:dateUtc="2025-05-08T08:04:00Z">
              <w:r w:rsidRPr="008C32E4">
                <w:rPr>
                  <w:rFonts w:ascii="Arial" w:eastAsia="Malgun Gothic" w:hAnsi="Arial"/>
                  <w:sz w:val="18"/>
                </w:rPr>
                <w:t xml:space="preserve">Table </w:t>
              </w:r>
              <w:r w:rsidRPr="008C32E4">
                <w:rPr>
                  <w:rFonts w:ascii="Arial" w:eastAsia="Malgun Gothic" w:hAnsi="Arial" w:hint="eastAsia"/>
                  <w:sz w:val="18"/>
                </w:rPr>
                <w:t>2</w:t>
              </w:r>
            </w:ins>
          </w:p>
        </w:tc>
      </w:tr>
      <w:tr w:rsidR="00311ACD" w:rsidRPr="008C32E4" w14:paraId="5EBA7E45" w14:textId="77777777" w:rsidTr="001229E4">
        <w:trPr>
          <w:trHeight w:val="70"/>
          <w:ins w:id="348" w:author="Dhananjaya Ponukumati" w:date="2025-05-08T13:34:00Z"/>
        </w:trPr>
        <w:tc>
          <w:tcPr>
            <w:tcW w:w="3573" w:type="dxa"/>
            <w:gridSpan w:val="3"/>
            <w:vAlign w:val="center"/>
          </w:tcPr>
          <w:p w14:paraId="5C1BBD70" w14:textId="77777777" w:rsidR="00311ACD" w:rsidRPr="008C32E4" w:rsidRDefault="00311ACD" w:rsidP="001229E4">
            <w:pPr>
              <w:keepNext/>
              <w:keepLines/>
              <w:spacing w:after="0"/>
              <w:rPr>
                <w:ins w:id="349" w:author="Dhananjaya Ponukumati" w:date="2025-05-08T13:34:00Z" w16du:dateUtc="2025-05-08T08:04:00Z"/>
                <w:rFonts w:ascii="Arial" w:eastAsia="Malgun Gothic" w:hAnsi="Arial"/>
                <w:sz w:val="18"/>
              </w:rPr>
            </w:pPr>
            <w:ins w:id="350" w:author="Dhananjaya Ponukumati" w:date="2025-05-08T13:34:00Z" w16du:dateUtc="2025-05-08T08:04:00Z">
              <w:r w:rsidRPr="008C32E4">
                <w:rPr>
                  <w:rFonts w:ascii="Arial" w:eastAsia="Malgun Gothic" w:hAnsi="Arial"/>
                  <w:sz w:val="18"/>
                </w:rPr>
                <w:t>reportQuantity</w:t>
              </w:r>
            </w:ins>
          </w:p>
        </w:tc>
        <w:tc>
          <w:tcPr>
            <w:tcW w:w="720" w:type="dxa"/>
            <w:vAlign w:val="center"/>
          </w:tcPr>
          <w:p w14:paraId="2F3F51D2" w14:textId="77777777" w:rsidR="00311ACD" w:rsidRPr="008C32E4" w:rsidRDefault="00311ACD" w:rsidP="001229E4">
            <w:pPr>
              <w:keepNext/>
              <w:keepLines/>
              <w:spacing w:after="0"/>
              <w:jc w:val="center"/>
              <w:rPr>
                <w:ins w:id="351" w:author="Dhananjaya Ponukumati" w:date="2025-05-08T13:34:00Z" w16du:dateUtc="2025-05-08T08:04:00Z"/>
                <w:rFonts w:ascii="Arial" w:eastAsia="Malgun Gothic" w:hAnsi="Arial"/>
                <w:sz w:val="18"/>
              </w:rPr>
            </w:pPr>
          </w:p>
        </w:tc>
        <w:tc>
          <w:tcPr>
            <w:tcW w:w="2743" w:type="dxa"/>
            <w:vAlign w:val="center"/>
          </w:tcPr>
          <w:p w14:paraId="2B32C0DA" w14:textId="77777777" w:rsidR="00311ACD" w:rsidRPr="008C32E4" w:rsidRDefault="00311ACD" w:rsidP="001229E4">
            <w:pPr>
              <w:keepNext/>
              <w:keepLines/>
              <w:spacing w:after="0"/>
              <w:jc w:val="center"/>
              <w:rPr>
                <w:ins w:id="352" w:author="Dhananjaya Ponukumati" w:date="2025-05-08T13:34:00Z" w16du:dateUtc="2025-05-08T08:04:00Z"/>
                <w:rFonts w:ascii="Arial" w:eastAsia="Malgun Gothic" w:hAnsi="Arial"/>
                <w:sz w:val="18"/>
              </w:rPr>
            </w:pPr>
            <w:ins w:id="353" w:author="Dhananjaya Ponukumati" w:date="2025-05-08T13:34:00Z" w16du:dateUtc="2025-05-08T08:04:00Z">
              <w:r w:rsidRPr="008C32E4">
                <w:rPr>
                  <w:rFonts w:ascii="Arial" w:eastAsia="Malgun Gothic" w:hAnsi="Arial"/>
                  <w:sz w:val="18"/>
                </w:rPr>
                <w:t>cri-RI-PMI-CQI</w:t>
              </w:r>
            </w:ins>
          </w:p>
        </w:tc>
        <w:tc>
          <w:tcPr>
            <w:tcW w:w="2567" w:type="dxa"/>
            <w:vAlign w:val="center"/>
          </w:tcPr>
          <w:p w14:paraId="551D43AF" w14:textId="77777777" w:rsidR="00311ACD" w:rsidRPr="008C32E4" w:rsidRDefault="00311ACD" w:rsidP="001229E4">
            <w:pPr>
              <w:keepNext/>
              <w:keepLines/>
              <w:spacing w:after="0"/>
              <w:jc w:val="center"/>
              <w:rPr>
                <w:ins w:id="354" w:author="Dhananjaya Ponukumati" w:date="2025-05-08T13:34:00Z" w16du:dateUtc="2025-05-08T08:04:00Z"/>
                <w:rFonts w:ascii="Arial" w:eastAsia="Malgun Gothic" w:hAnsi="Arial"/>
                <w:sz w:val="18"/>
              </w:rPr>
            </w:pPr>
            <w:ins w:id="355" w:author="Dhananjaya Ponukumati" w:date="2025-05-08T13:34:00Z" w16du:dateUtc="2025-05-08T08:04:00Z">
              <w:r w:rsidRPr="008C32E4">
                <w:rPr>
                  <w:rFonts w:ascii="Arial" w:eastAsia="Malgun Gothic" w:hAnsi="Arial"/>
                  <w:sz w:val="18"/>
                </w:rPr>
                <w:t>Not configured</w:t>
              </w:r>
            </w:ins>
          </w:p>
        </w:tc>
      </w:tr>
      <w:tr w:rsidR="00311ACD" w:rsidRPr="008C32E4" w14:paraId="26007338" w14:textId="77777777" w:rsidTr="001229E4">
        <w:trPr>
          <w:trHeight w:val="70"/>
          <w:ins w:id="356" w:author="Dhananjaya Ponukumati" w:date="2025-05-08T13:34:00Z"/>
        </w:trPr>
        <w:tc>
          <w:tcPr>
            <w:tcW w:w="3573" w:type="dxa"/>
            <w:gridSpan w:val="3"/>
            <w:vAlign w:val="center"/>
          </w:tcPr>
          <w:p w14:paraId="338AF3E9" w14:textId="77777777" w:rsidR="00311ACD" w:rsidRPr="008C32E4" w:rsidRDefault="00311ACD" w:rsidP="001229E4">
            <w:pPr>
              <w:keepNext/>
              <w:keepLines/>
              <w:spacing w:after="0"/>
              <w:rPr>
                <w:ins w:id="357" w:author="Dhananjaya Ponukumati" w:date="2025-05-08T13:34:00Z" w16du:dateUtc="2025-05-08T08:04:00Z"/>
                <w:rFonts w:ascii="Arial" w:eastAsia="Malgun Gothic" w:hAnsi="Arial"/>
                <w:sz w:val="18"/>
              </w:rPr>
            </w:pPr>
            <w:ins w:id="358" w:author="Dhananjaya Ponukumati" w:date="2025-05-08T13:34:00Z" w16du:dateUtc="2025-05-08T08:04:00Z">
              <w:r w:rsidRPr="008C32E4">
                <w:rPr>
                  <w:rFonts w:ascii="Arial" w:eastAsia="Malgun Gothic" w:hAnsi="Arial"/>
                  <w:sz w:val="18"/>
                </w:rPr>
                <w:t>timeRestrictionFor</w:t>
              </w:r>
              <w:r w:rsidRPr="008C32E4">
                <w:rPr>
                  <w:rFonts w:ascii="Arial" w:eastAsia="Malgun Gothic" w:hAnsi="Arial" w:hint="eastAsia"/>
                  <w:sz w:val="18"/>
                </w:rPr>
                <w:t>Channel</w:t>
              </w:r>
              <w:r w:rsidRPr="008C32E4">
                <w:rPr>
                  <w:rFonts w:ascii="Arial" w:eastAsia="Malgun Gothic" w:hAnsi="Arial"/>
                  <w:sz w:val="18"/>
                </w:rPr>
                <w:t>Measurements</w:t>
              </w:r>
            </w:ins>
          </w:p>
        </w:tc>
        <w:tc>
          <w:tcPr>
            <w:tcW w:w="720" w:type="dxa"/>
            <w:vAlign w:val="center"/>
          </w:tcPr>
          <w:p w14:paraId="74BBF920" w14:textId="77777777" w:rsidR="00311ACD" w:rsidRPr="008C32E4" w:rsidRDefault="00311ACD" w:rsidP="001229E4">
            <w:pPr>
              <w:keepNext/>
              <w:keepLines/>
              <w:spacing w:after="0"/>
              <w:jc w:val="center"/>
              <w:rPr>
                <w:ins w:id="359" w:author="Dhananjaya Ponukumati" w:date="2025-05-08T13:34:00Z" w16du:dateUtc="2025-05-08T08:04:00Z"/>
                <w:rFonts w:ascii="Arial" w:eastAsia="Malgun Gothic" w:hAnsi="Arial"/>
                <w:sz w:val="18"/>
              </w:rPr>
            </w:pPr>
          </w:p>
        </w:tc>
        <w:tc>
          <w:tcPr>
            <w:tcW w:w="2743" w:type="dxa"/>
            <w:vAlign w:val="center"/>
          </w:tcPr>
          <w:p w14:paraId="6A512567" w14:textId="77777777" w:rsidR="00311ACD" w:rsidRPr="008C32E4" w:rsidRDefault="00311ACD" w:rsidP="001229E4">
            <w:pPr>
              <w:keepNext/>
              <w:keepLines/>
              <w:spacing w:after="0"/>
              <w:jc w:val="center"/>
              <w:rPr>
                <w:ins w:id="360" w:author="Dhananjaya Ponukumati" w:date="2025-05-08T13:34:00Z" w16du:dateUtc="2025-05-08T08:04:00Z"/>
                <w:rFonts w:ascii="Arial" w:eastAsia="Malgun Gothic" w:hAnsi="Arial"/>
                <w:sz w:val="18"/>
              </w:rPr>
            </w:pPr>
            <w:ins w:id="361" w:author="Dhananjaya Ponukumati" w:date="2025-05-08T13:34:00Z" w16du:dateUtc="2025-05-08T08:04:00Z">
              <w:r w:rsidRPr="008C32E4">
                <w:rPr>
                  <w:rFonts w:ascii="Arial" w:eastAsia="Malgun Gothic" w:hAnsi="Arial"/>
                  <w:sz w:val="18"/>
                </w:rPr>
                <w:t>Not configured</w:t>
              </w:r>
            </w:ins>
          </w:p>
        </w:tc>
        <w:tc>
          <w:tcPr>
            <w:tcW w:w="2567" w:type="dxa"/>
            <w:vAlign w:val="center"/>
          </w:tcPr>
          <w:p w14:paraId="4614C618" w14:textId="77777777" w:rsidR="00311ACD" w:rsidRPr="008C32E4" w:rsidRDefault="00311ACD" w:rsidP="001229E4">
            <w:pPr>
              <w:keepNext/>
              <w:keepLines/>
              <w:spacing w:after="0"/>
              <w:jc w:val="center"/>
              <w:rPr>
                <w:ins w:id="362" w:author="Dhananjaya Ponukumati" w:date="2025-05-08T13:34:00Z" w16du:dateUtc="2025-05-08T08:04:00Z"/>
                <w:rFonts w:ascii="Arial" w:eastAsia="Malgun Gothic" w:hAnsi="Arial"/>
                <w:sz w:val="18"/>
              </w:rPr>
            </w:pPr>
            <w:ins w:id="363" w:author="Dhananjaya Ponukumati" w:date="2025-05-08T13:34:00Z" w16du:dateUtc="2025-05-08T08:04:00Z">
              <w:r w:rsidRPr="008C32E4">
                <w:rPr>
                  <w:rFonts w:ascii="Arial" w:eastAsia="Malgun Gothic" w:hAnsi="Arial"/>
                  <w:sz w:val="18"/>
                </w:rPr>
                <w:t>Not configured</w:t>
              </w:r>
            </w:ins>
          </w:p>
        </w:tc>
      </w:tr>
      <w:tr w:rsidR="00311ACD" w:rsidRPr="008C32E4" w14:paraId="0AD444E1" w14:textId="77777777" w:rsidTr="001229E4">
        <w:trPr>
          <w:trHeight w:val="70"/>
          <w:ins w:id="364" w:author="Dhananjaya Ponukumati" w:date="2025-05-08T13:34:00Z"/>
        </w:trPr>
        <w:tc>
          <w:tcPr>
            <w:tcW w:w="3573" w:type="dxa"/>
            <w:gridSpan w:val="3"/>
            <w:vAlign w:val="center"/>
          </w:tcPr>
          <w:p w14:paraId="7A50DF6A" w14:textId="77777777" w:rsidR="00311ACD" w:rsidRPr="008C32E4" w:rsidRDefault="00311ACD" w:rsidP="001229E4">
            <w:pPr>
              <w:keepNext/>
              <w:keepLines/>
              <w:spacing w:after="0"/>
              <w:rPr>
                <w:ins w:id="365" w:author="Dhananjaya Ponukumati" w:date="2025-05-08T13:34:00Z" w16du:dateUtc="2025-05-08T08:04:00Z"/>
                <w:rFonts w:ascii="Arial" w:eastAsia="Malgun Gothic" w:hAnsi="Arial"/>
                <w:sz w:val="18"/>
              </w:rPr>
            </w:pPr>
            <w:ins w:id="366" w:author="Dhananjaya Ponukumati" w:date="2025-05-08T13:34:00Z" w16du:dateUtc="2025-05-08T08:04:00Z">
              <w:r w:rsidRPr="008C32E4">
                <w:rPr>
                  <w:rFonts w:ascii="Arial" w:eastAsia="Malgun Gothic" w:hAnsi="Arial"/>
                  <w:sz w:val="18"/>
                </w:rPr>
                <w:t>timeRestrictionForInterferenceMeasurements</w:t>
              </w:r>
            </w:ins>
          </w:p>
        </w:tc>
        <w:tc>
          <w:tcPr>
            <w:tcW w:w="720" w:type="dxa"/>
            <w:vAlign w:val="center"/>
          </w:tcPr>
          <w:p w14:paraId="0B97EEEE" w14:textId="77777777" w:rsidR="00311ACD" w:rsidRPr="008C32E4" w:rsidRDefault="00311ACD" w:rsidP="001229E4">
            <w:pPr>
              <w:keepNext/>
              <w:keepLines/>
              <w:spacing w:after="0"/>
              <w:jc w:val="center"/>
              <w:rPr>
                <w:ins w:id="367" w:author="Dhananjaya Ponukumati" w:date="2025-05-08T13:34:00Z" w16du:dateUtc="2025-05-08T08:04:00Z"/>
                <w:rFonts w:ascii="Arial" w:eastAsia="Malgun Gothic" w:hAnsi="Arial"/>
                <w:sz w:val="18"/>
              </w:rPr>
            </w:pPr>
          </w:p>
        </w:tc>
        <w:tc>
          <w:tcPr>
            <w:tcW w:w="2743" w:type="dxa"/>
            <w:vAlign w:val="center"/>
          </w:tcPr>
          <w:p w14:paraId="5EB5D908" w14:textId="77777777" w:rsidR="00311ACD" w:rsidRPr="008C32E4" w:rsidRDefault="00311ACD" w:rsidP="001229E4">
            <w:pPr>
              <w:keepNext/>
              <w:keepLines/>
              <w:spacing w:after="0"/>
              <w:jc w:val="center"/>
              <w:rPr>
                <w:ins w:id="368" w:author="Dhananjaya Ponukumati" w:date="2025-05-08T13:34:00Z" w16du:dateUtc="2025-05-08T08:04:00Z"/>
                <w:rFonts w:ascii="Arial" w:eastAsia="Malgun Gothic" w:hAnsi="Arial"/>
                <w:sz w:val="18"/>
              </w:rPr>
            </w:pPr>
            <w:ins w:id="369" w:author="Dhananjaya Ponukumati" w:date="2025-05-08T13:34:00Z" w16du:dateUtc="2025-05-08T08:04:00Z">
              <w:r w:rsidRPr="008C32E4">
                <w:rPr>
                  <w:rFonts w:ascii="Arial" w:eastAsia="Malgun Gothic" w:hAnsi="Arial"/>
                  <w:sz w:val="18"/>
                </w:rPr>
                <w:t>Not configured</w:t>
              </w:r>
            </w:ins>
          </w:p>
        </w:tc>
        <w:tc>
          <w:tcPr>
            <w:tcW w:w="2567" w:type="dxa"/>
            <w:vAlign w:val="center"/>
          </w:tcPr>
          <w:p w14:paraId="0153E712" w14:textId="77777777" w:rsidR="00311ACD" w:rsidRPr="008C32E4" w:rsidRDefault="00311ACD" w:rsidP="001229E4">
            <w:pPr>
              <w:keepNext/>
              <w:keepLines/>
              <w:spacing w:after="0"/>
              <w:jc w:val="center"/>
              <w:rPr>
                <w:ins w:id="370" w:author="Dhananjaya Ponukumati" w:date="2025-05-08T13:34:00Z" w16du:dateUtc="2025-05-08T08:04:00Z"/>
                <w:rFonts w:ascii="Arial" w:eastAsia="Malgun Gothic" w:hAnsi="Arial"/>
                <w:sz w:val="18"/>
              </w:rPr>
            </w:pPr>
            <w:ins w:id="371" w:author="Dhananjaya Ponukumati" w:date="2025-05-08T13:34:00Z" w16du:dateUtc="2025-05-08T08:04:00Z">
              <w:r w:rsidRPr="008C32E4">
                <w:rPr>
                  <w:rFonts w:ascii="Arial" w:eastAsia="Malgun Gothic" w:hAnsi="Arial"/>
                  <w:sz w:val="18"/>
                </w:rPr>
                <w:t>Not configured</w:t>
              </w:r>
            </w:ins>
          </w:p>
        </w:tc>
      </w:tr>
      <w:tr w:rsidR="00311ACD" w:rsidRPr="008C32E4" w14:paraId="4DAC360E" w14:textId="77777777" w:rsidTr="001229E4">
        <w:trPr>
          <w:trHeight w:val="70"/>
          <w:ins w:id="372" w:author="Dhananjaya Ponukumati" w:date="2025-05-08T13:34:00Z"/>
        </w:trPr>
        <w:tc>
          <w:tcPr>
            <w:tcW w:w="3573" w:type="dxa"/>
            <w:gridSpan w:val="3"/>
            <w:vAlign w:val="center"/>
          </w:tcPr>
          <w:p w14:paraId="0C632D15" w14:textId="77777777" w:rsidR="00311ACD" w:rsidRPr="008C32E4" w:rsidRDefault="00311ACD" w:rsidP="001229E4">
            <w:pPr>
              <w:keepNext/>
              <w:keepLines/>
              <w:spacing w:after="0"/>
              <w:rPr>
                <w:ins w:id="373" w:author="Dhananjaya Ponukumati" w:date="2025-05-08T13:34:00Z" w16du:dateUtc="2025-05-08T08:04:00Z"/>
                <w:rFonts w:ascii="Arial" w:eastAsia="Malgun Gothic" w:hAnsi="Arial"/>
                <w:sz w:val="18"/>
              </w:rPr>
            </w:pPr>
            <w:ins w:id="374" w:author="Dhananjaya Ponukumati" w:date="2025-05-08T13:34:00Z" w16du:dateUtc="2025-05-08T08:04:00Z">
              <w:r w:rsidRPr="008C32E4">
                <w:rPr>
                  <w:rFonts w:ascii="Arial" w:eastAsia="Malgun Gothic" w:hAnsi="Arial"/>
                  <w:sz w:val="18"/>
                </w:rPr>
                <w:t>cqi-FormatIndicator</w:t>
              </w:r>
            </w:ins>
          </w:p>
        </w:tc>
        <w:tc>
          <w:tcPr>
            <w:tcW w:w="720" w:type="dxa"/>
            <w:vAlign w:val="center"/>
          </w:tcPr>
          <w:p w14:paraId="53C5263A" w14:textId="77777777" w:rsidR="00311ACD" w:rsidRPr="008C32E4" w:rsidRDefault="00311ACD" w:rsidP="001229E4">
            <w:pPr>
              <w:keepNext/>
              <w:keepLines/>
              <w:spacing w:after="0"/>
              <w:jc w:val="center"/>
              <w:rPr>
                <w:ins w:id="375" w:author="Dhananjaya Ponukumati" w:date="2025-05-08T13:34:00Z" w16du:dateUtc="2025-05-08T08:04:00Z"/>
                <w:rFonts w:ascii="Arial" w:eastAsia="Malgun Gothic" w:hAnsi="Arial"/>
                <w:sz w:val="18"/>
              </w:rPr>
            </w:pPr>
          </w:p>
        </w:tc>
        <w:tc>
          <w:tcPr>
            <w:tcW w:w="2743" w:type="dxa"/>
            <w:vAlign w:val="center"/>
          </w:tcPr>
          <w:p w14:paraId="4D586BFA" w14:textId="77777777" w:rsidR="00311ACD" w:rsidRPr="008C32E4" w:rsidRDefault="00311ACD" w:rsidP="001229E4">
            <w:pPr>
              <w:keepNext/>
              <w:keepLines/>
              <w:spacing w:after="0"/>
              <w:jc w:val="center"/>
              <w:rPr>
                <w:ins w:id="376" w:author="Dhananjaya Ponukumati" w:date="2025-05-08T13:34:00Z" w16du:dateUtc="2025-05-08T08:04:00Z"/>
                <w:rFonts w:ascii="Arial" w:eastAsia="Malgun Gothic" w:hAnsi="Arial"/>
                <w:sz w:val="18"/>
              </w:rPr>
            </w:pPr>
            <w:ins w:id="377" w:author="Dhananjaya Ponukumati" w:date="2025-05-08T13:34:00Z" w16du:dateUtc="2025-05-08T08:04:00Z">
              <w:r w:rsidRPr="008C32E4">
                <w:rPr>
                  <w:rFonts w:ascii="Arial" w:eastAsia="Malgun Gothic" w:hAnsi="Arial"/>
                  <w:sz w:val="18"/>
                </w:rPr>
                <w:t>Wideband</w:t>
              </w:r>
            </w:ins>
          </w:p>
        </w:tc>
        <w:tc>
          <w:tcPr>
            <w:tcW w:w="2567" w:type="dxa"/>
            <w:vAlign w:val="center"/>
          </w:tcPr>
          <w:p w14:paraId="5433435D" w14:textId="77777777" w:rsidR="00311ACD" w:rsidRPr="008C32E4" w:rsidRDefault="00311ACD" w:rsidP="001229E4">
            <w:pPr>
              <w:keepNext/>
              <w:keepLines/>
              <w:spacing w:after="0"/>
              <w:jc w:val="center"/>
              <w:rPr>
                <w:ins w:id="378" w:author="Dhananjaya Ponukumati" w:date="2025-05-08T13:34:00Z" w16du:dateUtc="2025-05-08T08:04:00Z"/>
                <w:rFonts w:ascii="Arial" w:eastAsia="Malgun Gothic" w:hAnsi="Arial"/>
                <w:sz w:val="18"/>
              </w:rPr>
            </w:pPr>
            <w:ins w:id="379" w:author="Dhananjaya Ponukumati" w:date="2025-05-08T13:34:00Z" w16du:dateUtc="2025-05-08T08:04:00Z">
              <w:r w:rsidRPr="008C32E4">
                <w:rPr>
                  <w:rFonts w:ascii="Arial" w:eastAsia="Malgun Gothic" w:hAnsi="Arial"/>
                  <w:sz w:val="18"/>
                </w:rPr>
                <w:t>Wideband</w:t>
              </w:r>
            </w:ins>
          </w:p>
        </w:tc>
      </w:tr>
      <w:tr w:rsidR="00311ACD" w:rsidRPr="008C32E4" w14:paraId="5CAA685F" w14:textId="77777777" w:rsidTr="001229E4">
        <w:trPr>
          <w:trHeight w:val="70"/>
          <w:ins w:id="380" w:author="Dhananjaya Ponukumati" w:date="2025-05-08T13:34:00Z"/>
        </w:trPr>
        <w:tc>
          <w:tcPr>
            <w:tcW w:w="3573" w:type="dxa"/>
            <w:gridSpan w:val="3"/>
            <w:vAlign w:val="center"/>
          </w:tcPr>
          <w:p w14:paraId="62A286CF" w14:textId="77777777" w:rsidR="00311ACD" w:rsidRPr="008C32E4" w:rsidRDefault="00311ACD" w:rsidP="001229E4">
            <w:pPr>
              <w:keepNext/>
              <w:keepLines/>
              <w:spacing w:after="0"/>
              <w:rPr>
                <w:ins w:id="381" w:author="Dhananjaya Ponukumati" w:date="2025-05-08T13:34:00Z" w16du:dateUtc="2025-05-08T08:04:00Z"/>
                <w:rFonts w:ascii="Arial" w:eastAsia="Malgun Gothic" w:hAnsi="Arial"/>
                <w:sz w:val="18"/>
              </w:rPr>
            </w:pPr>
            <w:ins w:id="382" w:author="Dhananjaya Ponukumati" w:date="2025-05-08T13:34:00Z" w16du:dateUtc="2025-05-08T08:04:00Z">
              <w:r w:rsidRPr="008C32E4">
                <w:rPr>
                  <w:rFonts w:ascii="Arial" w:eastAsia="Malgun Gothic" w:hAnsi="Arial"/>
                  <w:sz w:val="18"/>
                </w:rPr>
                <w:t>pmi-FormatIndicator</w:t>
              </w:r>
              <w:r w:rsidRPr="008C32E4">
                <w:rPr>
                  <w:rFonts w:ascii="Arial" w:eastAsia="Malgun Gothic" w:hAnsi="Arial"/>
                  <w:i/>
                  <w:sz w:val="18"/>
                </w:rPr>
                <w:t xml:space="preserve">  </w:t>
              </w:r>
            </w:ins>
          </w:p>
        </w:tc>
        <w:tc>
          <w:tcPr>
            <w:tcW w:w="720" w:type="dxa"/>
            <w:vAlign w:val="center"/>
          </w:tcPr>
          <w:p w14:paraId="101A973B" w14:textId="77777777" w:rsidR="00311ACD" w:rsidRPr="008C32E4" w:rsidRDefault="00311ACD" w:rsidP="001229E4">
            <w:pPr>
              <w:keepNext/>
              <w:keepLines/>
              <w:spacing w:after="0"/>
              <w:jc w:val="center"/>
              <w:rPr>
                <w:ins w:id="383" w:author="Dhananjaya Ponukumati" w:date="2025-05-08T13:34:00Z" w16du:dateUtc="2025-05-08T08:04:00Z"/>
                <w:rFonts w:ascii="Arial" w:eastAsia="Malgun Gothic" w:hAnsi="Arial"/>
                <w:sz w:val="18"/>
              </w:rPr>
            </w:pPr>
          </w:p>
        </w:tc>
        <w:tc>
          <w:tcPr>
            <w:tcW w:w="2743" w:type="dxa"/>
            <w:vAlign w:val="center"/>
          </w:tcPr>
          <w:p w14:paraId="672878B7" w14:textId="77777777" w:rsidR="00311ACD" w:rsidRPr="008C32E4" w:rsidRDefault="00311ACD" w:rsidP="001229E4">
            <w:pPr>
              <w:keepNext/>
              <w:keepLines/>
              <w:spacing w:after="0"/>
              <w:jc w:val="center"/>
              <w:rPr>
                <w:ins w:id="384" w:author="Dhananjaya Ponukumati" w:date="2025-05-08T13:34:00Z" w16du:dateUtc="2025-05-08T08:04:00Z"/>
                <w:rFonts w:ascii="Arial" w:eastAsia="Malgun Gothic" w:hAnsi="Arial"/>
                <w:sz w:val="18"/>
              </w:rPr>
            </w:pPr>
            <w:ins w:id="385" w:author="Dhananjaya Ponukumati" w:date="2025-05-08T13:34:00Z" w16du:dateUtc="2025-05-08T08:04:00Z">
              <w:r w:rsidRPr="008C32E4">
                <w:rPr>
                  <w:rFonts w:ascii="Arial" w:eastAsia="Malgun Gothic" w:hAnsi="Arial"/>
                  <w:sz w:val="18"/>
                </w:rPr>
                <w:t>Wideband</w:t>
              </w:r>
            </w:ins>
          </w:p>
        </w:tc>
        <w:tc>
          <w:tcPr>
            <w:tcW w:w="2567" w:type="dxa"/>
            <w:vAlign w:val="center"/>
          </w:tcPr>
          <w:p w14:paraId="16ABECDC" w14:textId="77777777" w:rsidR="00311ACD" w:rsidRPr="008C32E4" w:rsidRDefault="00311ACD" w:rsidP="001229E4">
            <w:pPr>
              <w:keepNext/>
              <w:keepLines/>
              <w:spacing w:after="0"/>
              <w:jc w:val="center"/>
              <w:rPr>
                <w:ins w:id="386" w:author="Dhananjaya Ponukumati" w:date="2025-05-08T13:34:00Z" w16du:dateUtc="2025-05-08T08:04:00Z"/>
                <w:rFonts w:ascii="Arial" w:eastAsia="Malgun Gothic" w:hAnsi="Arial"/>
                <w:sz w:val="18"/>
              </w:rPr>
            </w:pPr>
            <w:ins w:id="387" w:author="Dhananjaya Ponukumati" w:date="2025-05-08T13:34:00Z" w16du:dateUtc="2025-05-08T08:04:00Z">
              <w:r w:rsidRPr="008C32E4">
                <w:rPr>
                  <w:rFonts w:ascii="Arial" w:eastAsia="Malgun Gothic" w:hAnsi="Arial"/>
                  <w:sz w:val="18"/>
                </w:rPr>
                <w:t>Wideband</w:t>
              </w:r>
            </w:ins>
          </w:p>
        </w:tc>
      </w:tr>
      <w:tr w:rsidR="00311ACD" w:rsidRPr="008C32E4" w14:paraId="2591FC38" w14:textId="77777777" w:rsidTr="001229E4">
        <w:trPr>
          <w:trHeight w:val="70"/>
          <w:ins w:id="388" w:author="Dhananjaya Ponukumati" w:date="2025-05-08T13:34:00Z"/>
        </w:trPr>
        <w:tc>
          <w:tcPr>
            <w:tcW w:w="3573" w:type="dxa"/>
            <w:gridSpan w:val="3"/>
            <w:vAlign w:val="center"/>
          </w:tcPr>
          <w:p w14:paraId="1072E40C" w14:textId="77777777" w:rsidR="00311ACD" w:rsidRPr="008C32E4" w:rsidRDefault="00311ACD" w:rsidP="001229E4">
            <w:pPr>
              <w:keepNext/>
              <w:keepLines/>
              <w:spacing w:after="0"/>
              <w:rPr>
                <w:ins w:id="389" w:author="Dhananjaya Ponukumati" w:date="2025-05-08T13:34:00Z" w16du:dateUtc="2025-05-08T08:04:00Z"/>
                <w:rFonts w:ascii="Arial" w:eastAsia="Malgun Gothic" w:hAnsi="Arial"/>
                <w:sz w:val="18"/>
              </w:rPr>
            </w:pPr>
            <w:ins w:id="390" w:author="Dhananjaya Ponukumati" w:date="2025-05-08T13:34:00Z" w16du:dateUtc="2025-05-08T08:04:00Z">
              <w:r w:rsidRPr="008C32E4">
                <w:rPr>
                  <w:rFonts w:ascii="Arial" w:eastAsia="Malgun Gothic" w:hAnsi="Arial"/>
                  <w:sz w:val="18"/>
                </w:rPr>
                <w:t>Sub-band Size</w:t>
              </w:r>
            </w:ins>
          </w:p>
        </w:tc>
        <w:tc>
          <w:tcPr>
            <w:tcW w:w="720" w:type="dxa"/>
            <w:vAlign w:val="center"/>
          </w:tcPr>
          <w:p w14:paraId="22A36A8A" w14:textId="77777777" w:rsidR="00311ACD" w:rsidRPr="008C32E4" w:rsidRDefault="00311ACD" w:rsidP="001229E4">
            <w:pPr>
              <w:keepNext/>
              <w:keepLines/>
              <w:spacing w:after="0"/>
              <w:jc w:val="center"/>
              <w:rPr>
                <w:ins w:id="391" w:author="Dhananjaya Ponukumati" w:date="2025-05-08T13:34:00Z" w16du:dateUtc="2025-05-08T08:04:00Z"/>
                <w:rFonts w:ascii="Arial" w:eastAsia="Malgun Gothic" w:hAnsi="Arial"/>
                <w:sz w:val="18"/>
              </w:rPr>
            </w:pPr>
            <w:ins w:id="392" w:author="Dhananjaya Ponukumati" w:date="2025-05-08T13:34:00Z" w16du:dateUtc="2025-05-08T08:04:00Z">
              <w:r w:rsidRPr="008C32E4">
                <w:rPr>
                  <w:rFonts w:ascii="Arial" w:eastAsia="Malgun Gothic" w:hAnsi="Arial"/>
                  <w:sz w:val="18"/>
                </w:rPr>
                <w:t>RB</w:t>
              </w:r>
            </w:ins>
          </w:p>
        </w:tc>
        <w:tc>
          <w:tcPr>
            <w:tcW w:w="2743" w:type="dxa"/>
            <w:vAlign w:val="center"/>
          </w:tcPr>
          <w:p w14:paraId="723B033A" w14:textId="77777777" w:rsidR="00311ACD" w:rsidRPr="008C32E4" w:rsidRDefault="00311ACD" w:rsidP="001229E4">
            <w:pPr>
              <w:keepNext/>
              <w:keepLines/>
              <w:spacing w:after="0"/>
              <w:jc w:val="center"/>
              <w:rPr>
                <w:ins w:id="393" w:author="Dhananjaya Ponukumati" w:date="2025-05-08T13:34:00Z" w16du:dateUtc="2025-05-08T08:04:00Z"/>
                <w:rFonts w:ascii="Arial" w:eastAsia="Malgun Gothic" w:hAnsi="Arial"/>
                <w:sz w:val="18"/>
              </w:rPr>
            </w:pPr>
            <w:ins w:id="394" w:author="Dhananjaya Ponukumati" w:date="2025-05-08T13:34:00Z" w16du:dateUtc="2025-05-08T08:04:00Z">
              <w:r w:rsidRPr="008C32E4">
                <w:rPr>
                  <w:rFonts w:ascii="Arial" w:eastAsia="Malgun Gothic" w:hAnsi="Arial"/>
                  <w:sz w:val="18"/>
                </w:rPr>
                <w:t>8</w:t>
              </w:r>
            </w:ins>
          </w:p>
        </w:tc>
        <w:tc>
          <w:tcPr>
            <w:tcW w:w="2567" w:type="dxa"/>
            <w:vAlign w:val="center"/>
          </w:tcPr>
          <w:p w14:paraId="5CF7B2C4" w14:textId="77777777" w:rsidR="00311ACD" w:rsidRPr="008C32E4" w:rsidRDefault="00311ACD" w:rsidP="001229E4">
            <w:pPr>
              <w:keepNext/>
              <w:keepLines/>
              <w:spacing w:after="0"/>
              <w:jc w:val="center"/>
              <w:rPr>
                <w:ins w:id="395" w:author="Dhananjaya Ponukumati" w:date="2025-05-08T13:34:00Z" w16du:dateUtc="2025-05-08T08:04:00Z"/>
                <w:rFonts w:ascii="Arial" w:eastAsia="Malgun Gothic" w:hAnsi="Arial"/>
                <w:sz w:val="18"/>
              </w:rPr>
            </w:pPr>
            <w:ins w:id="396" w:author="Dhananjaya Ponukumati" w:date="2025-05-08T13:34:00Z" w16du:dateUtc="2025-05-08T08:04:00Z">
              <w:r w:rsidRPr="008C32E4">
                <w:rPr>
                  <w:rFonts w:ascii="Arial" w:eastAsia="Malgun Gothic" w:hAnsi="Arial"/>
                  <w:sz w:val="18"/>
                </w:rPr>
                <w:t>-</w:t>
              </w:r>
            </w:ins>
          </w:p>
        </w:tc>
      </w:tr>
      <w:tr w:rsidR="00311ACD" w:rsidRPr="008C32E4" w14:paraId="591F74A4" w14:textId="77777777" w:rsidTr="001229E4">
        <w:trPr>
          <w:trHeight w:val="70"/>
          <w:ins w:id="397" w:author="Dhananjaya Ponukumati" w:date="2025-05-08T13:34:00Z"/>
        </w:trPr>
        <w:tc>
          <w:tcPr>
            <w:tcW w:w="3573" w:type="dxa"/>
            <w:gridSpan w:val="3"/>
            <w:vAlign w:val="center"/>
          </w:tcPr>
          <w:p w14:paraId="6C85C336" w14:textId="77777777" w:rsidR="00311ACD" w:rsidRPr="008C32E4" w:rsidRDefault="00311ACD" w:rsidP="001229E4">
            <w:pPr>
              <w:keepNext/>
              <w:keepLines/>
              <w:spacing w:after="0"/>
              <w:rPr>
                <w:ins w:id="398" w:author="Dhananjaya Ponukumati" w:date="2025-05-08T13:34:00Z" w16du:dateUtc="2025-05-08T08:04:00Z"/>
                <w:rFonts w:ascii="Arial" w:eastAsia="Malgun Gothic" w:hAnsi="Arial"/>
                <w:sz w:val="18"/>
              </w:rPr>
            </w:pPr>
            <w:ins w:id="399" w:author="Dhananjaya Ponukumati" w:date="2025-05-08T13:34:00Z" w16du:dateUtc="2025-05-08T08:04:00Z">
              <w:r w:rsidRPr="008C32E4">
                <w:rPr>
                  <w:rFonts w:ascii="Arial" w:eastAsia="Malgun Gothic" w:hAnsi="Arial"/>
                  <w:sz w:val="18"/>
                </w:rPr>
                <w:t>Csi-ReportingBand</w:t>
              </w:r>
            </w:ins>
          </w:p>
        </w:tc>
        <w:tc>
          <w:tcPr>
            <w:tcW w:w="720" w:type="dxa"/>
            <w:vAlign w:val="center"/>
          </w:tcPr>
          <w:p w14:paraId="629EEAC6" w14:textId="77777777" w:rsidR="00311ACD" w:rsidRPr="008C32E4" w:rsidRDefault="00311ACD" w:rsidP="001229E4">
            <w:pPr>
              <w:keepNext/>
              <w:keepLines/>
              <w:spacing w:after="0"/>
              <w:jc w:val="center"/>
              <w:rPr>
                <w:ins w:id="400" w:author="Dhananjaya Ponukumati" w:date="2025-05-08T13:34:00Z" w16du:dateUtc="2025-05-08T08:04:00Z"/>
                <w:rFonts w:ascii="Arial" w:eastAsia="Malgun Gothic" w:hAnsi="Arial"/>
                <w:sz w:val="18"/>
              </w:rPr>
            </w:pPr>
          </w:p>
        </w:tc>
        <w:tc>
          <w:tcPr>
            <w:tcW w:w="2743" w:type="dxa"/>
            <w:vAlign w:val="center"/>
          </w:tcPr>
          <w:p w14:paraId="05A18706" w14:textId="77777777" w:rsidR="00311ACD" w:rsidRPr="008C32E4" w:rsidRDefault="00311ACD" w:rsidP="001229E4">
            <w:pPr>
              <w:keepNext/>
              <w:keepLines/>
              <w:spacing w:after="0"/>
              <w:jc w:val="center"/>
              <w:rPr>
                <w:ins w:id="401" w:author="Dhananjaya Ponukumati" w:date="2025-05-08T13:34:00Z" w16du:dateUtc="2025-05-08T08:04:00Z"/>
                <w:rFonts w:ascii="Arial" w:eastAsia="Malgun Gothic" w:hAnsi="Arial"/>
                <w:sz w:val="18"/>
              </w:rPr>
            </w:pPr>
            <w:ins w:id="402" w:author="Dhananjaya Ponukumati" w:date="2025-05-08T13:34:00Z" w16du:dateUtc="2025-05-08T08:04:00Z">
              <w:r w:rsidRPr="008C32E4">
                <w:rPr>
                  <w:rFonts w:ascii="Arial" w:eastAsia="Malgun Gothic" w:hAnsi="Arial"/>
                  <w:sz w:val="18"/>
                  <w:lang w:eastAsia="zh-CN"/>
                </w:rPr>
                <w:t>1111111</w:t>
              </w:r>
            </w:ins>
          </w:p>
        </w:tc>
        <w:tc>
          <w:tcPr>
            <w:tcW w:w="2567" w:type="dxa"/>
            <w:vAlign w:val="center"/>
          </w:tcPr>
          <w:p w14:paraId="20C5A389" w14:textId="77777777" w:rsidR="00311ACD" w:rsidRPr="008C32E4" w:rsidRDefault="00311ACD" w:rsidP="001229E4">
            <w:pPr>
              <w:keepNext/>
              <w:keepLines/>
              <w:spacing w:after="0"/>
              <w:jc w:val="center"/>
              <w:rPr>
                <w:ins w:id="403" w:author="Dhananjaya Ponukumati" w:date="2025-05-08T13:34:00Z" w16du:dateUtc="2025-05-08T08:04:00Z"/>
                <w:rFonts w:ascii="Arial" w:eastAsia="Malgun Gothic" w:hAnsi="Arial"/>
                <w:sz w:val="18"/>
              </w:rPr>
            </w:pPr>
            <w:ins w:id="404" w:author="Dhananjaya Ponukumati" w:date="2025-05-08T13:34:00Z" w16du:dateUtc="2025-05-08T08:04:00Z">
              <w:r w:rsidRPr="008C32E4">
                <w:rPr>
                  <w:rFonts w:ascii="Arial" w:eastAsia="Malgun Gothic" w:hAnsi="Arial"/>
                  <w:sz w:val="18"/>
                </w:rPr>
                <w:t>Not configured</w:t>
              </w:r>
            </w:ins>
          </w:p>
        </w:tc>
      </w:tr>
      <w:tr w:rsidR="00311ACD" w:rsidRPr="008C32E4" w14:paraId="29F95A56" w14:textId="77777777" w:rsidTr="001229E4">
        <w:trPr>
          <w:trHeight w:val="70"/>
          <w:ins w:id="405" w:author="Dhananjaya Ponukumati" w:date="2025-05-08T13:34:00Z"/>
        </w:trPr>
        <w:tc>
          <w:tcPr>
            <w:tcW w:w="3573" w:type="dxa"/>
            <w:gridSpan w:val="3"/>
            <w:vAlign w:val="center"/>
          </w:tcPr>
          <w:p w14:paraId="26CAA86C" w14:textId="77777777" w:rsidR="00311ACD" w:rsidRPr="008C32E4" w:rsidRDefault="00311ACD" w:rsidP="001229E4">
            <w:pPr>
              <w:keepNext/>
              <w:keepLines/>
              <w:spacing w:after="0"/>
              <w:rPr>
                <w:ins w:id="406" w:author="Dhananjaya Ponukumati" w:date="2025-05-08T13:34:00Z" w16du:dateUtc="2025-05-08T08:04:00Z"/>
                <w:rFonts w:ascii="Arial" w:eastAsia="Malgun Gothic" w:hAnsi="Arial"/>
                <w:sz w:val="18"/>
              </w:rPr>
            </w:pPr>
            <w:ins w:id="407" w:author="Dhananjaya Ponukumati" w:date="2025-05-08T13:34:00Z" w16du:dateUtc="2025-05-08T08:04:00Z">
              <w:r w:rsidRPr="008C32E4">
                <w:rPr>
                  <w:rFonts w:ascii="Arial" w:eastAsia="Malgun Gothic" w:hAnsi="Arial"/>
                  <w:sz w:val="18"/>
                </w:rPr>
                <w:t>CSI-Report periodicity and offset</w:t>
              </w:r>
            </w:ins>
          </w:p>
        </w:tc>
        <w:tc>
          <w:tcPr>
            <w:tcW w:w="720" w:type="dxa"/>
            <w:vAlign w:val="center"/>
          </w:tcPr>
          <w:p w14:paraId="47ABFFD7" w14:textId="77777777" w:rsidR="00311ACD" w:rsidRPr="008C32E4" w:rsidRDefault="00311ACD" w:rsidP="001229E4">
            <w:pPr>
              <w:keepNext/>
              <w:keepLines/>
              <w:spacing w:after="0"/>
              <w:jc w:val="center"/>
              <w:rPr>
                <w:ins w:id="408" w:author="Dhananjaya Ponukumati" w:date="2025-05-08T13:34:00Z" w16du:dateUtc="2025-05-08T08:04:00Z"/>
                <w:rFonts w:ascii="Arial" w:eastAsia="Malgun Gothic" w:hAnsi="Arial"/>
                <w:sz w:val="18"/>
              </w:rPr>
            </w:pPr>
            <w:ins w:id="409" w:author="Dhananjaya Ponukumati" w:date="2025-05-08T13:34:00Z" w16du:dateUtc="2025-05-08T08:04:00Z">
              <w:r w:rsidRPr="008C32E4">
                <w:rPr>
                  <w:rFonts w:ascii="Arial" w:eastAsia="Malgun Gothic" w:hAnsi="Arial"/>
                  <w:sz w:val="18"/>
                </w:rPr>
                <w:t>slot</w:t>
              </w:r>
            </w:ins>
          </w:p>
        </w:tc>
        <w:tc>
          <w:tcPr>
            <w:tcW w:w="2743" w:type="dxa"/>
            <w:vAlign w:val="center"/>
          </w:tcPr>
          <w:p w14:paraId="2C82B552" w14:textId="77777777" w:rsidR="00311ACD" w:rsidRPr="008C32E4" w:rsidRDefault="00311ACD" w:rsidP="001229E4">
            <w:pPr>
              <w:keepNext/>
              <w:keepLines/>
              <w:spacing w:after="0"/>
              <w:jc w:val="center"/>
              <w:rPr>
                <w:ins w:id="410" w:author="Dhananjaya Ponukumati" w:date="2025-05-08T13:34:00Z" w16du:dateUtc="2025-05-08T08:04:00Z"/>
                <w:rFonts w:ascii="Arial" w:eastAsia="Malgun Gothic" w:hAnsi="Arial"/>
                <w:sz w:val="18"/>
              </w:rPr>
            </w:pPr>
            <w:ins w:id="411" w:author="Dhananjaya Ponukumati" w:date="2025-05-08T13:34:00Z" w16du:dateUtc="2025-05-08T08:04:00Z">
              <w:r w:rsidRPr="008C32E4">
                <w:rPr>
                  <w:rFonts w:ascii="Arial" w:eastAsia="SimSun" w:hAnsi="Arial" w:hint="eastAsia"/>
                  <w:sz w:val="18"/>
                  <w:lang w:eastAsia="zh-CN"/>
                </w:rPr>
                <w:t>5/</w:t>
              </w:r>
              <w:r w:rsidRPr="008C32E4">
                <w:rPr>
                  <w:rFonts w:ascii="Arial" w:eastAsia="SimSun" w:hAnsi="Arial"/>
                  <w:sz w:val="18"/>
                  <w:lang w:eastAsia="zh-CN"/>
                </w:rPr>
                <w:t>0</w:t>
              </w:r>
            </w:ins>
          </w:p>
        </w:tc>
        <w:tc>
          <w:tcPr>
            <w:tcW w:w="2567" w:type="dxa"/>
            <w:vAlign w:val="center"/>
          </w:tcPr>
          <w:p w14:paraId="2D72D8F1" w14:textId="77777777" w:rsidR="00311ACD" w:rsidRPr="008C32E4" w:rsidRDefault="00311ACD" w:rsidP="001229E4">
            <w:pPr>
              <w:keepNext/>
              <w:keepLines/>
              <w:spacing w:after="0"/>
              <w:jc w:val="center"/>
              <w:rPr>
                <w:ins w:id="412" w:author="Dhananjaya Ponukumati" w:date="2025-05-08T13:34:00Z" w16du:dateUtc="2025-05-08T08:04:00Z"/>
                <w:rFonts w:ascii="Arial" w:eastAsia="Malgun Gothic" w:hAnsi="Arial"/>
                <w:sz w:val="18"/>
              </w:rPr>
            </w:pPr>
            <w:ins w:id="413" w:author="Dhananjaya Ponukumati" w:date="2025-05-08T13:34:00Z" w16du:dateUtc="2025-05-08T08:04:00Z">
              <w:r w:rsidRPr="008C32E4">
                <w:rPr>
                  <w:rFonts w:ascii="Arial" w:eastAsia="Malgun Gothic" w:hAnsi="Arial"/>
                  <w:sz w:val="18"/>
                </w:rPr>
                <w:t>Not configured</w:t>
              </w:r>
            </w:ins>
          </w:p>
        </w:tc>
      </w:tr>
      <w:tr w:rsidR="00311ACD" w:rsidRPr="008C32E4" w14:paraId="08D0F3BF" w14:textId="77777777" w:rsidTr="001229E4">
        <w:trPr>
          <w:trHeight w:val="70"/>
          <w:ins w:id="414" w:author="Dhananjaya Ponukumati" w:date="2025-05-08T13:34:00Z"/>
        </w:trPr>
        <w:tc>
          <w:tcPr>
            <w:tcW w:w="3573" w:type="dxa"/>
            <w:gridSpan w:val="3"/>
            <w:vAlign w:val="center"/>
          </w:tcPr>
          <w:p w14:paraId="5E0B6557" w14:textId="77777777" w:rsidR="00311ACD" w:rsidRPr="008C32E4" w:rsidRDefault="00311ACD" w:rsidP="001229E4">
            <w:pPr>
              <w:keepNext/>
              <w:keepLines/>
              <w:spacing w:after="0"/>
              <w:rPr>
                <w:ins w:id="415" w:author="Dhananjaya Ponukumati" w:date="2025-05-08T13:34:00Z" w16du:dateUtc="2025-05-08T08:04:00Z"/>
                <w:rFonts w:ascii="Arial" w:eastAsia="Malgun Gothic" w:hAnsi="Arial"/>
                <w:sz w:val="18"/>
              </w:rPr>
            </w:pPr>
            <w:ins w:id="416" w:author="Dhananjaya Ponukumati" w:date="2025-05-08T13:34:00Z" w16du:dateUtc="2025-05-08T08:04:00Z">
              <w:r w:rsidRPr="008C32E4">
                <w:rPr>
                  <w:rFonts w:ascii="Arial" w:eastAsia="Malgun Gothic" w:hAnsi="Arial"/>
                  <w:sz w:val="18"/>
                </w:rPr>
                <w:t>aperiodicTriggeringOffset</w:t>
              </w:r>
            </w:ins>
          </w:p>
        </w:tc>
        <w:tc>
          <w:tcPr>
            <w:tcW w:w="720" w:type="dxa"/>
            <w:vAlign w:val="center"/>
          </w:tcPr>
          <w:p w14:paraId="763B9B1C" w14:textId="77777777" w:rsidR="00311ACD" w:rsidRPr="008C32E4" w:rsidRDefault="00311ACD" w:rsidP="001229E4">
            <w:pPr>
              <w:keepNext/>
              <w:keepLines/>
              <w:spacing w:after="0"/>
              <w:jc w:val="center"/>
              <w:rPr>
                <w:ins w:id="417" w:author="Dhananjaya Ponukumati" w:date="2025-05-08T13:34:00Z" w16du:dateUtc="2025-05-08T08:04:00Z"/>
                <w:rFonts w:ascii="Arial" w:eastAsia="Malgun Gothic" w:hAnsi="Arial"/>
                <w:sz w:val="18"/>
              </w:rPr>
            </w:pPr>
          </w:p>
        </w:tc>
        <w:tc>
          <w:tcPr>
            <w:tcW w:w="2743" w:type="dxa"/>
            <w:vAlign w:val="center"/>
          </w:tcPr>
          <w:p w14:paraId="67BA7F93" w14:textId="77777777" w:rsidR="00311ACD" w:rsidRPr="008C32E4" w:rsidRDefault="00311ACD" w:rsidP="001229E4">
            <w:pPr>
              <w:keepNext/>
              <w:keepLines/>
              <w:spacing w:after="0"/>
              <w:jc w:val="center"/>
              <w:rPr>
                <w:ins w:id="418" w:author="Dhananjaya Ponukumati" w:date="2025-05-08T13:34:00Z" w16du:dateUtc="2025-05-08T08:04:00Z"/>
                <w:rFonts w:ascii="Arial" w:eastAsia="Malgun Gothic" w:hAnsi="Arial"/>
                <w:sz w:val="18"/>
              </w:rPr>
            </w:pPr>
            <w:ins w:id="419" w:author="Dhananjaya Ponukumati" w:date="2025-05-08T13:34:00Z" w16du:dateUtc="2025-05-08T08:04:00Z">
              <w:r w:rsidRPr="008C32E4">
                <w:rPr>
                  <w:rFonts w:ascii="Arial" w:eastAsia="Malgun Gothic" w:hAnsi="Arial"/>
                  <w:sz w:val="18"/>
                </w:rPr>
                <w:t>Not configured</w:t>
              </w:r>
            </w:ins>
          </w:p>
        </w:tc>
        <w:tc>
          <w:tcPr>
            <w:tcW w:w="2567" w:type="dxa"/>
            <w:vAlign w:val="center"/>
          </w:tcPr>
          <w:p w14:paraId="78BD14B9" w14:textId="77777777" w:rsidR="00311ACD" w:rsidRPr="008C32E4" w:rsidRDefault="00311ACD" w:rsidP="001229E4">
            <w:pPr>
              <w:keepNext/>
              <w:keepLines/>
              <w:spacing w:after="0"/>
              <w:jc w:val="center"/>
              <w:rPr>
                <w:ins w:id="420" w:author="Dhananjaya Ponukumati" w:date="2025-05-08T13:34:00Z" w16du:dateUtc="2025-05-08T08:04:00Z"/>
                <w:rFonts w:ascii="Arial" w:eastAsia="Malgun Gothic" w:hAnsi="Arial"/>
                <w:sz w:val="18"/>
              </w:rPr>
            </w:pPr>
            <w:ins w:id="421" w:author="Dhananjaya Ponukumati" w:date="2025-05-08T13:34:00Z" w16du:dateUtc="2025-05-08T08:04:00Z">
              <w:r w:rsidRPr="008C32E4">
                <w:rPr>
                  <w:rFonts w:ascii="Arial" w:eastAsia="Malgun Gothic" w:hAnsi="Arial"/>
                  <w:sz w:val="18"/>
                </w:rPr>
                <w:t>Not configured</w:t>
              </w:r>
            </w:ins>
          </w:p>
        </w:tc>
      </w:tr>
      <w:tr w:rsidR="00311ACD" w:rsidRPr="008C32E4" w14:paraId="3505C963" w14:textId="77777777" w:rsidTr="001229E4">
        <w:trPr>
          <w:trHeight w:val="70"/>
          <w:ins w:id="422" w:author="Dhananjaya Ponukumati" w:date="2025-05-08T13:34:00Z"/>
        </w:trPr>
        <w:tc>
          <w:tcPr>
            <w:tcW w:w="1648" w:type="dxa"/>
            <w:gridSpan w:val="2"/>
            <w:vMerge w:val="restart"/>
            <w:vAlign w:val="center"/>
            <w:hideMark/>
          </w:tcPr>
          <w:p w14:paraId="5323A7A6" w14:textId="77777777" w:rsidR="00311ACD" w:rsidRPr="008C32E4" w:rsidRDefault="00311ACD" w:rsidP="001229E4">
            <w:pPr>
              <w:keepNext/>
              <w:keepLines/>
              <w:spacing w:after="0"/>
              <w:rPr>
                <w:ins w:id="423" w:author="Dhananjaya Ponukumati" w:date="2025-05-08T13:34:00Z" w16du:dateUtc="2025-05-08T08:04:00Z"/>
                <w:rFonts w:ascii="Arial" w:eastAsia="Malgun Gothic" w:hAnsi="Arial"/>
                <w:sz w:val="18"/>
              </w:rPr>
            </w:pPr>
            <w:ins w:id="424" w:author="Dhananjaya Ponukumati" w:date="2025-05-08T13:34:00Z" w16du:dateUtc="2025-05-08T08:04:00Z">
              <w:r w:rsidRPr="008C32E4">
                <w:rPr>
                  <w:rFonts w:ascii="Arial" w:eastAsia="Malgun Gothic" w:hAnsi="Arial"/>
                  <w:sz w:val="18"/>
                </w:rPr>
                <w:t>Codebook configuration</w:t>
              </w:r>
            </w:ins>
          </w:p>
        </w:tc>
        <w:tc>
          <w:tcPr>
            <w:tcW w:w="1925" w:type="dxa"/>
          </w:tcPr>
          <w:p w14:paraId="19E36D2A" w14:textId="77777777" w:rsidR="00311ACD" w:rsidRPr="008C32E4" w:rsidRDefault="00311ACD" w:rsidP="001229E4">
            <w:pPr>
              <w:keepNext/>
              <w:keepLines/>
              <w:spacing w:after="0"/>
              <w:rPr>
                <w:ins w:id="425" w:author="Dhananjaya Ponukumati" w:date="2025-05-08T13:34:00Z" w16du:dateUtc="2025-05-08T08:04:00Z"/>
                <w:rFonts w:ascii="Arial" w:eastAsia="Malgun Gothic" w:hAnsi="Arial"/>
                <w:sz w:val="18"/>
              </w:rPr>
            </w:pPr>
            <w:ins w:id="426" w:author="Dhananjaya Ponukumati" w:date="2025-05-08T13:34:00Z" w16du:dateUtc="2025-05-08T08:04:00Z">
              <w:r w:rsidRPr="008C32E4">
                <w:rPr>
                  <w:rFonts w:ascii="Arial" w:eastAsia="Malgun Gothic" w:hAnsi="Arial"/>
                  <w:sz w:val="18"/>
                </w:rPr>
                <w:t>Codebook Type</w:t>
              </w:r>
            </w:ins>
          </w:p>
        </w:tc>
        <w:tc>
          <w:tcPr>
            <w:tcW w:w="720" w:type="dxa"/>
            <w:vAlign w:val="center"/>
          </w:tcPr>
          <w:p w14:paraId="44DFA047" w14:textId="77777777" w:rsidR="00311ACD" w:rsidRPr="008C32E4" w:rsidRDefault="00311ACD" w:rsidP="001229E4">
            <w:pPr>
              <w:keepNext/>
              <w:keepLines/>
              <w:spacing w:after="0"/>
              <w:jc w:val="center"/>
              <w:rPr>
                <w:ins w:id="427" w:author="Dhananjaya Ponukumati" w:date="2025-05-08T13:34:00Z" w16du:dateUtc="2025-05-08T08:04:00Z"/>
                <w:rFonts w:ascii="Arial" w:eastAsia="Malgun Gothic" w:hAnsi="Arial"/>
                <w:sz w:val="18"/>
              </w:rPr>
            </w:pPr>
          </w:p>
        </w:tc>
        <w:tc>
          <w:tcPr>
            <w:tcW w:w="2743" w:type="dxa"/>
            <w:vAlign w:val="center"/>
          </w:tcPr>
          <w:p w14:paraId="52148A3A" w14:textId="77777777" w:rsidR="00311ACD" w:rsidRPr="008C32E4" w:rsidRDefault="00311ACD" w:rsidP="001229E4">
            <w:pPr>
              <w:keepNext/>
              <w:keepLines/>
              <w:spacing w:after="0"/>
              <w:jc w:val="center"/>
              <w:rPr>
                <w:ins w:id="428" w:author="Dhananjaya Ponukumati" w:date="2025-05-08T13:34:00Z" w16du:dateUtc="2025-05-08T08:04:00Z"/>
                <w:rFonts w:ascii="Arial" w:eastAsia="Malgun Gothic" w:hAnsi="Arial"/>
                <w:sz w:val="18"/>
              </w:rPr>
            </w:pPr>
            <w:proofErr w:type="spellStart"/>
            <w:ins w:id="429" w:author="Dhananjaya Ponukumati" w:date="2025-05-08T13:34:00Z" w16du:dateUtc="2025-05-08T08:04:00Z">
              <w:r w:rsidRPr="008C32E4">
                <w:rPr>
                  <w:rFonts w:ascii="Arial" w:eastAsia="Malgun Gothic" w:hAnsi="Arial"/>
                  <w:sz w:val="18"/>
                </w:rPr>
                <w:t>typeI</w:t>
              </w:r>
              <w:proofErr w:type="spellEnd"/>
              <w:r w:rsidRPr="008C32E4">
                <w:rPr>
                  <w:rFonts w:ascii="Arial" w:eastAsia="Malgun Gothic" w:hAnsi="Arial"/>
                  <w:sz w:val="18"/>
                </w:rPr>
                <w:t>-SinglePanel</w:t>
              </w:r>
            </w:ins>
          </w:p>
        </w:tc>
        <w:tc>
          <w:tcPr>
            <w:tcW w:w="2567" w:type="dxa"/>
            <w:vAlign w:val="center"/>
          </w:tcPr>
          <w:p w14:paraId="7907A304" w14:textId="77777777" w:rsidR="00311ACD" w:rsidRPr="008C32E4" w:rsidRDefault="00311ACD" w:rsidP="001229E4">
            <w:pPr>
              <w:keepNext/>
              <w:keepLines/>
              <w:spacing w:after="0"/>
              <w:jc w:val="center"/>
              <w:rPr>
                <w:ins w:id="430" w:author="Dhananjaya Ponukumati" w:date="2025-05-08T13:34:00Z" w16du:dateUtc="2025-05-08T08:04:00Z"/>
                <w:rFonts w:ascii="Arial" w:eastAsia="Malgun Gothic" w:hAnsi="Arial"/>
                <w:sz w:val="18"/>
              </w:rPr>
            </w:pPr>
            <w:proofErr w:type="spellStart"/>
            <w:ins w:id="431" w:author="Dhananjaya Ponukumati" w:date="2025-05-08T13:34:00Z" w16du:dateUtc="2025-05-08T08:04:00Z">
              <w:r w:rsidRPr="008C32E4">
                <w:rPr>
                  <w:rFonts w:ascii="Arial" w:eastAsia="Malgun Gothic" w:hAnsi="Arial"/>
                  <w:sz w:val="18"/>
                </w:rPr>
                <w:t>typeI</w:t>
              </w:r>
              <w:proofErr w:type="spellEnd"/>
              <w:r w:rsidRPr="008C32E4">
                <w:rPr>
                  <w:rFonts w:ascii="Arial" w:eastAsia="Malgun Gothic" w:hAnsi="Arial"/>
                  <w:sz w:val="18"/>
                </w:rPr>
                <w:t>-SinglePanel</w:t>
              </w:r>
            </w:ins>
          </w:p>
        </w:tc>
      </w:tr>
      <w:tr w:rsidR="00311ACD" w:rsidRPr="008C32E4" w14:paraId="366B0960" w14:textId="77777777" w:rsidTr="001229E4">
        <w:trPr>
          <w:trHeight w:val="70"/>
          <w:ins w:id="432" w:author="Dhananjaya Ponukumati" w:date="2025-05-08T13:34:00Z"/>
        </w:trPr>
        <w:tc>
          <w:tcPr>
            <w:tcW w:w="1648" w:type="dxa"/>
            <w:gridSpan w:val="2"/>
            <w:vMerge/>
            <w:hideMark/>
          </w:tcPr>
          <w:p w14:paraId="3A0BBB66" w14:textId="77777777" w:rsidR="00311ACD" w:rsidRPr="008C32E4" w:rsidRDefault="00311ACD" w:rsidP="001229E4">
            <w:pPr>
              <w:keepNext/>
              <w:keepLines/>
              <w:spacing w:after="0"/>
              <w:rPr>
                <w:ins w:id="433" w:author="Dhananjaya Ponukumati" w:date="2025-05-08T13:34:00Z" w16du:dateUtc="2025-05-08T08:04:00Z"/>
                <w:rFonts w:ascii="Arial" w:eastAsia="Malgun Gothic" w:hAnsi="Arial"/>
                <w:sz w:val="18"/>
              </w:rPr>
            </w:pPr>
          </w:p>
        </w:tc>
        <w:tc>
          <w:tcPr>
            <w:tcW w:w="1925" w:type="dxa"/>
          </w:tcPr>
          <w:p w14:paraId="6F210920" w14:textId="77777777" w:rsidR="00311ACD" w:rsidRPr="008C32E4" w:rsidRDefault="00311ACD" w:rsidP="001229E4">
            <w:pPr>
              <w:keepNext/>
              <w:keepLines/>
              <w:spacing w:after="0"/>
              <w:rPr>
                <w:ins w:id="434" w:author="Dhananjaya Ponukumati" w:date="2025-05-08T13:34:00Z" w16du:dateUtc="2025-05-08T08:04:00Z"/>
                <w:rFonts w:ascii="Arial" w:eastAsia="Malgun Gothic" w:hAnsi="Arial"/>
                <w:sz w:val="18"/>
              </w:rPr>
            </w:pPr>
            <w:ins w:id="435" w:author="Dhananjaya Ponukumati" w:date="2025-05-08T13:34:00Z" w16du:dateUtc="2025-05-08T08:04:00Z">
              <w:r w:rsidRPr="008C32E4">
                <w:rPr>
                  <w:rFonts w:ascii="Arial" w:eastAsia="Malgun Gothic" w:hAnsi="Arial"/>
                  <w:sz w:val="18"/>
                </w:rPr>
                <w:t>Codebook Mode</w:t>
              </w:r>
            </w:ins>
          </w:p>
        </w:tc>
        <w:tc>
          <w:tcPr>
            <w:tcW w:w="720" w:type="dxa"/>
            <w:vAlign w:val="center"/>
          </w:tcPr>
          <w:p w14:paraId="6167FEFE" w14:textId="77777777" w:rsidR="00311ACD" w:rsidRPr="008C32E4" w:rsidRDefault="00311ACD" w:rsidP="001229E4">
            <w:pPr>
              <w:keepNext/>
              <w:keepLines/>
              <w:spacing w:after="0"/>
              <w:jc w:val="center"/>
              <w:rPr>
                <w:ins w:id="436" w:author="Dhananjaya Ponukumati" w:date="2025-05-08T13:34:00Z" w16du:dateUtc="2025-05-08T08:04:00Z"/>
                <w:rFonts w:ascii="Arial" w:eastAsia="Malgun Gothic" w:hAnsi="Arial"/>
                <w:sz w:val="18"/>
              </w:rPr>
            </w:pPr>
          </w:p>
        </w:tc>
        <w:tc>
          <w:tcPr>
            <w:tcW w:w="2743" w:type="dxa"/>
            <w:vAlign w:val="center"/>
          </w:tcPr>
          <w:p w14:paraId="6DAE458A" w14:textId="77777777" w:rsidR="00311ACD" w:rsidRPr="008C32E4" w:rsidRDefault="00311ACD" w:rsidP="001229E4">
            <w:pPr>
              <w:keepNext/>
              <w:keepLines/>
              <w:spacing w:after="0"/>
              <w:jc w:val="center"/>
              <w:rPr>
                <w:ins w:id="437" w:author="Dhananjaya Ponukumati" w:date="2025-05-08T13:34:00Z" w16du:dateUtc="2025-05-08T08:04:00Z"/>
                <w:rFonts w:ascii="Arial" w:eastAsia="Malgun Gothic" w:hAnsi="Arial"/>
                <w:sz w:val="18"/>
              </w:rPr>
            </w:pPr>
            <w:ins w:id="438" w:author="Dhananjaya Ponukumati" w:date="2025-05-08T13:34:00Z" w16du:dateUtc="2025-05-08T08:04:00Z">
              <w:r w:rsidRPr="008C32E4">
                <w:rPr>
                  <w:rFonts w:ascii="Arial" w:eastAsia="Malgun Gothic" w:hAnsi="Arial"/>
                  <w:sz w:val="18"/>
                </w:rPr>
                <w:t>1</w:t>
              </w:r>
            </w:ins>
          </w:p>
        </w:tc>
        <w:tc>
          <w:tcPr>
            <w:tcW w:w="2567" w:type="dxa"/>
          </w:tcPr>
          <w:p w14:paraId="51AEB538" w14:textId="77777777" w:rsidR="00311ACD" w:rsidRPr="008C32E4" w:rsidRDefault="00311ACD" w:rsidP="001229E4">
            <w:pPr>
              <w:keepNext/>
              <w:keepLines/>
              <w:spacing w:after="0"/>
              <w:jc w:val="center"/>
              <w:rPr>
                <w:ins w:id="439" w:author="Dhananjaya Ponukumati" w:date="2025-05-08T13:34:00Z" w16du:dateUtc="2025-05-08T08:04:00Z"/>
                <w:rFonts w:ascii="Arial" w:eastAsia="Malgun Gothic" w:hAnsi="Arial"/>
                <w:sz w:val="18"/>
              </w:rPr>
            </w:pPr>
            <w:ins w:id="440" w:author="Dhananjaya Ponukumati" w:date="2025-05-08T13:34:00Z" w16du:dateUtc="2025-05-08T08:04:00Z">
              <w:r w:rsidRPr="008C32E4">
                <w:rPr>
                  <w:rFonts w:ascii="Arial" w:eastAsia="Malgun Gothic" w:hAnsi="Arial"/>
                  <w:sz w:val="18"/>
                </w:rPr>
                <w:t>1</w:t>
              </w:r>
            </w:ins>
          </w:p>
        </w:tc>
      </w:tr>
      <w:tr w:rsidR="00311ACD" w:rsidRPr="008C32E4" w14:paraId="560D38D7" w14:textId="77777777" w:rsidTr="001229E4">
        <w:trPr>
          <w:trHeight w:val="70"/>
          <w:ins w:id="441" w:author="Dhananjaya Ponukumati" w:date="2025-05-08T13:34:00Z"/>
        </w:trPr>
        <w:tc>
          <w:tcPr>
            <w:tcW w:w="1648" w:type="dxa"/>
            <w:gridSpan w:val="2"/>
            <w:vMerge/>
            <w:hideMark/>
          </w:tcPr>
          <w:p w14:paraId="43536E28" w14:textId="77777777" w:rsidR="00311ACD" w:rsidRPr="008C32E4" w:rsidRDefault="00311ACD" w:rsidP="001229E4">
            <w:pPr>
              <w:keepNext/>
              <w:keepLines/>
              <w:spacing w:after="0"/>
              <w:rPr>
                <w:ins w:id="442" w:author="Dhananjaya Ponukumati" w:date="2025-05-08T13:34:00Z" w16du:dateUtc="2025-05-08T08:04:00Z"/>
                <w:rFonts w:ascii="Arial" w:eastAsia="Malgun Gothic" w:hAnsi="Arial"/>
                <w:sz w:val="18"/>
              </w:rPr>
            </w:pPr>
          </w:p>
        </w:tc>
        <w:tc>
          <w:tcPr>
            <w:tcW w:w="1925" w:type="dxa"/>
          </w:tcPr>
          <w:p w14:paraId="72B5DCE7" w14:textId="77777777" w:rsidR="00311ACD" w:rsidRPr="008C32E4" w:rsidRDefault="00311ACD" w:rsidP="001229E4">
            <w:pPr>
              <w:keepNext/>
              <w:keepLines/>
              <w:spacing w:after="0"/>
              <w:rPr>
                <w:ins w:id="443" w:author="Dhananjaya Ponukumati" w:date="2025-05-08T13:34:00Z" w16du:dateUtc="2025-05-08T08:04:00Z"/>
                <w:rFonts w:ascii="Arial" w:eastAsia="Malgun Gothic" w:hAnsi="Arial"/>
                <w:sz w:val="18"/>
              </w:rPr>
            </w:pPr>
            <w:ins w:id="444" w:author="Dhananjaya Ponukumati" w:date="2025-05-08T13:34:00Z" w16du:dateUtc="2025-05-08T08:04:00Z">
              <w:r w:rsidRPr="008C32E4">
                <w:rPr>
                  <w:rFonts w:ascii="Arial" w:eastAsia="Malgun Gothic" w:hAnsi="Arial"/>
                  <w:sz w:val="18"/>
                </w:rPr>
                <w:t>(CodebookConfig-N</w:t>
              </w:r>
              <w:proofErr w:type="gramStart"/>
              <w:r w:rsidRPr="008C32E4">
                <w:rPr>
                  <w:rFonts w:ascii="Arial" w:eastAsia="Malgun Gothic" w:hAnsi="Arial"/>
                  <w:sz w:val="18"/>
                </w:rPr>
                <w:t>1,CodebookConfig</w:t>
              </w:r>
              <w:proofErr w:type="gramEnd"/>
              <w:r w:rsidRPr="008C32E4">
                <w:rPr>
                  <w:rFonts w:ascii="Arial" w:eastAsia="Malgun Gothic" w:hAnsi="Arial"/>
                  <w:sz w:val="18"/>
                </w:rPr>
                <w:t>-N2)</w:t>
              </w:r>
            </w:ins>
          </w:p>
        </w:tc>
        <w:tc>
          <w:tcPr>
            <w:tcW w:w="720" w:type="dxa"/>
            <w:vAlign w:val="center"/>
          </w:tcPr>
          <w:p w14:paraId="45E88B18" w14:textId="77777777" w:rsidR="00311ACD" w:rsidRPr="008C32E4" w:rsidRDefault="00311ACD" w:rsidP="001229E4">
            <w:pPr>
              <w:keepNext/>
              <w:keepLines/>
              <w:spacing w:after="0"/>
              <w:jc w:val="center"/>
              <w:rPr>
                <w:ins w:id="445" w:author="Dhananjaya Ponukumati" w:date="2025-05-08T13:34:00Z" w16du:dateUtc="2025-05-08T08:04:00Z"/>
                <w:rFonts w:ascii="Arial" w:eastAsia="Malgun Gothic" w:hAnsi="Arial"/>
                <w:sz w:val="18"/>
              </w:rPr>
            </w:pPr>
          </w:p>
        </w:tc>
        <w:tc>
          <w:tcPr>
            <w:tcW w:w="2743" w:type="dxa"/>
            <w:vAlign w:val="center"/>
          </w:tcPr>
          <w:p w14:paraId="052CF742" w14:textId="77777777" w:rsidR="00311ACD" w:rsidRPr="008C32E4" w:rsidRDefault="00311ACD" w:rsidP="001229E4">
            <w:pPr>
              <w:keepNext/>
              <w:keepLines/>
              <w:spacing w:after="0"/>
              <w:jc w:val="center"/>
              <w:rPr>
                <w:ins w:id="446" w:author="Dhananjaya Ponukumati" w:date="2025-05-08T13:34:00Z" w16du:dateUtc="2025-05-08T08:04:00Z"/>
                <w:rFonts w:ascii="Arial" w:eastAsia="Malgun Gothic" w:hAnsi="Arial"/>
                <w:sz w:val="18"/>
              </w:rPr>
            </w:pPr>
            <w:ins w:id="447" w:author="Dhananjaya Ponukumati" w:date="2025-05-08T13:34:00Z" w16du:dateUtc="2025-05-08T08:04:00Z">
              <w:r w:rsidRPr="008C32E4">
                <w:rPr>
                  <w:rFonts w:ascii="Arial" w:eastAsia="Malgun Gothic" w:hAnsi="Arial"/>
                  <w:sz w:val="18"/>
                </w:rPr>
                <w:t>Not configured</w:t>
              </w:r>
            </w:ins>
          </w:p>
        </w:tc>
        <w:tc>
          <w:tcPr>
            <w:tcW w:w="2567" w:type="dxa"/>
          </w:tcPr>
          <w:p w14:paraId="291642CB" w14:textId="77777777" w:rsidR="00311ACD" w:rsidRPr="008C32E4" w:rsidRDefault="00311ACD" w:rsidP="001229E4">
            <w:pPr>
              <w:keepNext/>
              <w:keepLines/>
              <w:spacing w:after="0"/>
              <w:jc w:val="center"/>
              <w:rPr>
                <w:ins w:id="448" w:author="Dhananjaya Ponukumati" w:date="2025-05-08T13:34:00Z" w16du:dateUtc="2025-05-08T08:04:00Z"/>
                <w:rFonts w:ascii="Arial" w:eastAsia="Malgun Gothic" w:hAnsi="Arial"/>
                <w:sz w:val="18"/>
              </w:rPr>
            </w:pPr>
            <w:ins w:id="449" w:author="Dhananjaya Ponukumati" w:date="2025-05-08T13:34:00Z" w16du:dateUtc="2025-05-08T08:04:00Z">
              <w:r w:rsidRPr="008C32E4">
                <w:rPr>
                  <w:rFonts w:ascii="Arial" w:eastAsia="Malgun Gothic" w:hAnsi="Arial"/>
                  <w:sz w:val="18"/>
                </w:rPr>
                <w:t>Not configured</w:t>
              </w:r>
            </w:ins>
          </w:p>
        </w:tc>
      </w:tr>
      <w:tr w:rsidR="00311ACD" w:rsidRPr="008C32E4" w14:paraId="226A8FFF" w14:textId="77777777" w:rsidTr="001229E4">
        <w:trPr>
          <w:trHeight w:val="70"/>
          <w:ins w:id="450" w:author="Dhananjaya Ponukumati" w:date="2025-05-08T13:34:00Z"/>
        </w:trPr>
        <w:tc>
          <w:tcPr>
            <w:tcW w:w="1648" w:type="dxa"/>
            <w:gridSpan w:val="2"/>
            <w:vMerge/>
            <w:hideMark/>
          </w:tcPr>
          <w:p w14:paraId="544A7ACD" w14:textId="77777777" w:rsidR="00311ACD" w:rsidRPr="008C32E4" w:rsidRDefault="00311ACD" w:rsidP="001229E4">
            <w:pPr>
              <w:keepNext/>
              <w:keepLines/>
              <w:spacing w:after="0"/>
              <w:rPr>
                <w:ins w:id="451" w:author="Dhananjaya Ponukumati" w:date="2025-05-08T13:34:00Z" w16du:dateUtc="2025-05-08T08:04:00Z"/>
                <w:rFonts w:ascii="Arial" w:eastAsia="Malgun Gothic" w:hAnsi="Arial"/>
                <w:sz w:val="18"/>
              </w:rPr>
            </w:pPr>
          </w:p>
        </w:tc>
        <w:tc>
          <w:tcPr>
            <w:tcW w:w="1925" w:type="dxa"/>
          </w:tcPr>
          <w:p w14:paraId="4855FD7D" w14:textId="77777777" w:rsidR="00311ACD" w:rsidRPr="008C32E4" w:rsidRDefault="00311ACD" w:rsidP="001229E4">
            <w:pPr>
              <w:keepNext/>
              <w:keepLines/>
              <w:spacing w:after="0"/>
              <w:rPr>
                <w:ins w:id="452" w:author="Dhananjaya Ponukumati" w:date="2025-05-08T13:34:00Z" w16du:dateUtc="2025-05-08T08:04:00Z"/>
                <w:rFonts w:ascii="Arial" w:eastAsia="Malgun Gothic" w:hAnsi="Arial"/>
                <w:sz w:val="18"/>
              </w:rPr>
            </w:pPr>
            <w:ins w:id="453" w:author="Dhananjaya Ponukumati" w:date="2025-05-08T13:34:00Z" w16du:dateUtc="2025-05-08T08:04:00Z">
              <w:r w:rsidRPr="008C32E4">
                <w:rPr>
                  <w:rFonts w:ascii="Arial" w:eastAsia="Malgun Gothic" w:hAnsi="Arial"/>
                  <w:sz w:val="18"/>
                </w:rPr>
                <w:t>CodebookSubsetRestriction</w:t>
              </w:r>
            </w:ins>
          </w:p>
        </w:tc>
        <w:tc>
          <w:tcPr>
            <w:tcW w:w="720" w:type="dxa"/>
            <w:vAlign w:val="center"/>
          </w:tcPr>
          <w:p w14:paraId="25EA7748" w14:textId="77777777" w:rsidR="00311ACD" w:rsidRPr="008C32E4" w:rsidRDefault="00311ACD" w:rsidP="001229E4">
            <w:pPr>
              <w:keepNext/>
              <w:keepLines/>
              <w:spacing w:after="0"/>
              <w:jc w:val="center"/>
              <w:rPr>
                <w:ins w:id="454" w:author="Dhananjaya Ponukumati" w:date="2025-05-08T13:34:00Z" w16du:dateUtc="2025-05-08T08:04:00Z"/>
                <w:rFonts w:ascii="Arial" w:eastAsia="Malgun Gothic" w:hAnsi="Arial"/>
                <w:sz w:val="18"/>
              </w:rPr>
            </w:pPr>
          </w:p>
        </w:tc>
        <w:tc>
          <w:tcPr>
            <w:tcW w:w="2743" w:type="dxa"/>
            <w:vAlign w:val="center"/>
          </w:tcPr>
          <w:p w14:paraId="2EEEDAF3" w14:textId="77777777" w:rsidR="00311ACD" w:rsidRPr="008C32E4" w:rsidRDefault="00311ACD" w:rsidP="001229E4">
            <w:pPr>
              <w:keepNext/>
              <w:keepLines/>
              <w:spacing w:after="0"/>
              <w:jc w:val="center"/>
              <w:rPr>
                <w:ins w:id="455" w:author="Dhananjaya Ponukumati" w:date="2025-05-08T13:34:00Z" w16du:dateUtc="2025-05-08T08:04:00Z"/>
                <w:rFonts w:ascii="Arial" w:eastAsia="Malgun Gothic" w:hAnsi="Arial"/>
                <w:sz w:val="18"/>
              </w:rPr>
            </w:pPr>
            <w:ins w:id="456" w:author="Dhananjaya Ponukumati" w:date="2025-05-08T13:34:00Z" w16du:dateUtc="2025-05-08T08:04:00Z">
              <w:r w:rsidRPr="008C32E4">
                <w:rPr>
                  <w:rFonts w:ascii="Arial" w:eastAsia="Malgun Gothic" w:hAnsi="Arial" w:cs="Arial"/>
                  <w:sz w:val="18"/>
                  <w:lang w:eastAsia="zh-CN"/>
                </w:rPr>
                <w:t>0</w:t>
              </w:r>
              <w:r w:rsidRPr="008C32E4">
                <w:rPr>
                  <w:rFonts w:ascii="Arial" w:eastAsia="Malgun Gothic" w:hAnsi="Arial" w:cs="Arial" w:hint="eastAsia"/>
                  <w:sz w:val="18"/>
                  <w:lang w:eastAsia="zh-CN"/>
                </w:rPr>
                <w:t>0</w:t>
              </w:r>
              <w:r w:rsidRPr="008C32E4">
                <w:rPr>
                  <w:rFonts w:ascii="Arial" w:eastAsia="Malgun Gothic" w:hAnsi="Arial" w:cs="Arial"/>
                  <w:sz w:val="18"/>
                  <w:lang w:eastAsia="zh-CN"/>
                </w:rPr>
                <w:t>000</w:t>
              </w:r>
              <w:r w:rsidRPr="008C32E4">
                <w:rPr>
                  <w:rFonts w:ascii="Arial" w:eastAsia="Malgun Gothic" w:hAnsi="Arial" w:cs="Arial" w:hint="eastAsia"/>
                  <w:sz w:val="18"/>
                  <w:lang w:eastAsia="zh-CN"/>
                </w:rPr>
                <w:t>1</w:t>
              </w:r>
            </w:ins>
          </w:p>
        </w:tc>
        <w:tc>
          <w:tcPr>
            <w:tcW w:w="2567" w:type="dxa"/>
            <w:vAlign w:val="center"/>
          </w:tcPr>
          <w:p w14:paraId="1C52754B" w14:textId="77777777" w:rsidR="00311ACD" w:rsidRPr="008C32E4" w:rsidRDefault="00311ACD" w:rsidP="001229E4">
            <w:pPr>
              <w:keepNext/>
              <w:keepLines/>
              <w:spacing w:after="0"/>
              <w:jc w:val="center"/>
              <w:rPr>
                <w:ins w:id="457" w:author="Dhananjaya Ponukumati" w:date="2025-05-08T13:34:00Z" w16du:dateUtc="2025-05-08T08:04:00Z"/>
                <w:rFonts w:ascii="Arial" w:eastAsia="Malgun Gothic" w:hAnsi="Arial"/>
                <w:sz w:val="18"/>
              </w:rPr>
            </w:pPr>
            <w:ins w:id="458" w:author="Dhananjaya Ponukumati" w:date="2025-05-08T13:34:00Z" w16du:dateUtc="2025-05-08T08:04:00Z">
              <w:r w:rsidRPr="008C32E4">
                <w:rPr>
                  <w:rFonts w:ascii="Arial" w:eastAsia="Malgun Gothic" w:hAnsi="Arial"/>
                  <w:sz w:val="18"/>
                </w:rPr>
                <w:t>Not configured</w:t>
              </w:r>
            </w:ins>
          </w:p>
        </w:tc>
      </w:tr>
      <w:tr w:rsidR="00311ACD" w:rsidRPr="008C32E4" w14:paraId="340D6BCF" w14:textId="77777777" w:rsidTr="001229E4">
        <w:trPr>
          <w:trHeight w:val="70"/>
          <w:ins w:id="459" w:author="Dhananjaya Ponukumati" w:date="2025-05-08T13:34:00Z"/>
        </w:trPr>
        <w:tc>
          <w:tcPr>
            <w:tcW w:w="1648" w:type="dxa"/>
            <w:gridSpan w:val="2"/>
            <w:vMerge/>
          </w:tcPr>
          <w:p w14:paraId="6D22E3A1" w14:textId="77777777" w:rsidR="00311ACD" w:rsidRPr="008C32E4" w:rsidRDefault="00311ACD" w:rsidP="001229E4">
            <w:pPr>
              <w:keepNext/>
              <w:keepLines/>
              <w:spacing w:after="0"/>
              <w:rPr>
                <w:ins w:id="460" w:author="Dhananjaya Ponukumati" w:date="2025-05-08T13:34:00Z" w16du:dateUtc="2025-05-08T08:04:00Z"/>
                <w:rFonts w:ascii="Arial" w:eastAsia="Malgun Gothic" w:hAnsi="Arial"/>
                <w:sz w:val="18"/>
              </w:rPr>
            </w:pPr>
          </w:p>
        </w:tc>
        <w:tc>
          <w:tcPr>
            <w:tcW w:w="1925" w:type="dxa"/>
          </w:tcPr>
          <w:p w14:paraId="6E8387F4" w14:textId="77777777" w:rsidR="00311ACD" w:rsidRPr="008C32E4" w:rsidRDefault="00311ACD" w:rsidP="001229E4">
            <w:pPr>
              <w:keepNext/>
              <w:keepLines/>
              <w:spacing w:after="0"/>
              <w:rPr>
                <w:ins w:id="461" w:author="Dhananjaya Ponukumati" w:date="2025-05-08T13:34:00Z" w16du:dateUtc="2025-05-08T08:04:00Z"/>
                <w:rFonts w:ascii="Arial" w:eastAsia="Malgun Gothic" w:hAnsi="Arial"/>
                <w:sz w:val="18"/>
              </w:rPr>
            </w:pPr>
            <w:ins w:id="462" w:author="Dhananjaya Ponukumati" w:date="2025-05-08T13:34:00Z" w16du:dateUtc="2025-05-08T08:04:00Z">
              <w:r w:rsidRPr="008C32E4">
                <w:rPr>
                  <w:rFonts w:ascii="Arial" w:eastAsia="Malgun Gothic" w:hAnsi="Arial"/>
                  <w:sz w:val="18"/>
                </w:rPr>
                <w:t>RI Restriction</w:t>
              </w:r>
            </w:ins>
          </w:p>
        </w:tc>
        <w:tc>
          <w:tcPr>
            <w:tcW w:w="720" w:type="dxa"/>
            <w:vAlign w:val="center"/>
          </w:tcPr>
          <w:p w14:paraId="47038E35" w14:textId="77777777" w:rsidR="00311ACD" w:rsidRPr="008C32E4" w:rsidRDefault="00311ACD" w:rsidP="001229E4">
            <w:pPr>
              <w:keepNext/>
              <w:keepLines/>
              <w:spacing w:after="0"/>
              <w:jc w:val="center"/>
              <w:rPr>
                <w:ins w:id="463" w:author="Dhananjaya Ponukumati" w:date="2025-05-08T13:34:00Z" w16du:dateUtc="2025-05-08T08:04:00Z"/>
                <w:rFonts w:ascii="Arial" w:eastAsia="Malgun Gothic" w:hAnsi="Arial"/>
                <w:sz w:val="18"/>
              </w:rPr>
            </w:pPr>
          </w:p>
        </w:tc>
        <w:tc>
          <w:tcPr>
            <w:tcW w:w="2743" w:type="dxa"/>
            <w:vAlign w:val="center"/>
          </w:tcPr>
          <w:p w14:paraId="6E7356C0" w14:textId="77777777" w:rsidR="00311ACD" w:rsidRPr="008C32E4" w:rsidRDefault="00311ACD" w:rsidP="001229E4">
            <w:pPr>
              <w:keepNext/>
              <w:keepLines/>
              <w:spacing w:after="0"/>
              <w:jc w:val="center"/>
              <w:rPr>
                <w:ins w:id="464" w:author="Dhananjaya Ponukumati" w:date="2025-05-08T13:34:00Z" w16du:dateUtc="2025-05-08T08:04:00Z"/>
                <w:rFonts w:ascii="Arial" w:eastAsia="Malgun Gothic" w:hAnsi="Arial"/>
                <w:sz w:val="18"/>
              </w:rPr>
            </w:pPr>
            <w:ins w:id="465" w:author="Dhananjaya Ponukumati" w:date="2025-05-08T13:34:00Z" w16du:dateUtc="2025-05-08T08:04:00Z">
              <w:r w:rsidRPr="008C32E4">
                <w:rPr>
                  <w:rFonts w:ascii="Arial" w:eastAsia="Malgun Gothic" w:hAnsi="Arial"/>
                  <w:sz w:val="18"/>
                </w:rPr>
                <w:t>N/A</w:t>
              </w:r>
            </w:ins>
          </w:p>
        </w:tc>
        <w:tc>
          <w:tcPr>
            <w:tcW w:w="2567" w:type="dxa"/>
          </w:tcPr>
          <w:p w14:paraId="59D3F93C" w14:textId="77777777" w:rsidR="00311ACD" w:rsidRPr="008C32E4" w:rsidRDefault="00311ACD" w:rsidP="001229E4">
            <w:pPr>
              <w:keepNext/>
              <w:keepLines/>
              <w:spacing w:after="0"/>
              <w:jc w:val="center"/>
              <w:rPr>
                <w:ins w:id="466" w:author="Dhananjaya Ponukumati" w:date="2025-05-08T13:34:00Z" w16du:dateUtc="2025-05-08T08:04:00Z"/>
                <w:rFonts w:ascii="Arial" w:eastAsia="Malgun Gothic" w:hAnsi="Arial"/>
                <w:sz w:val="18"/>
              </w:rPr>
            </w:pPr>
            <w:ins w:id="467" w:author="Dhananjaya Ponukumati" w:date="2025-05-08T13:34:00Z" w16du:dateUtc="2025-05-08T08:04:00Z">
              <w:r w:rsidRPr="008C32E4">
                <w:rPr>
                  <w:rFonts w:ascii="Arial" w:eastAsia="Malgun Gothic" w:hAnsi="Arial"/>
                  <w:sz w:val="18"/>
                </w:rPr>
                <w:t>Not configured</w:t>
              </w:r>
            </w:ins>
          </w:p>
        </w:tc>
      </w:tr>
      <w:tr w:rsidR="00311ACD" w:rsidRPr="008C32E4" w14:paraId="755CCD48" w14:textId="77777777" w:rsidTr="001229E4">
        <w:trPr>
          <w:trHeight w:val="70"/>
          <w:ins w:id="468" w:author="Dhananjaya Ponukumati" w:date="2025-05-08T13:34:00Z"/>
        </w:trPr>
        <w:tc>
          <w:tcPr>
            <w:tcW w:w="3573" w:type="dxa"/>
            <w:gridSpan w:val="3"/>
            <w:hideMark/>
          </w:tcPr>
          <w:p w14:paraId="01EDA517" w14:textId="77777777" w:rsidR="00311ACD" w:rsidRPr="008C32E4" w:rsidRDefault="00311ACD" w:rsidP="001229E4">
            <w:pPr>
              <w:keepNext/>
              <w:keepLines/>
              <w:spacing w:after="0"/>
              <w:rPr>
                <w:ins w:id="469" w:author="Dhananjaya Ponukumati" w:date="2025-05-08T13:34:00Z" w16du:dateUtc="2025-05-08T08:04:00Z"/>
                <w:rFonts w:ascii="Arial" w:eastAsia="Malgun Gothic" w:hAnsi="Arial"/>
                <w:sz w:val="18"/>
              </w:rPr>
            </w:pPr>
            <w:ins w:id="470" w:author="Dhananjaya Ponukumati" w:date="2025-05-08T13:34:00Z" w16du:dateUtc="2025-05-08T08:04:00Z">
              <w:r w:rsidRPr="008C32E4">
                <w:rPr>
                  <w:rFonts w:ascii="Arial" w:eastAsia="Malgun Gothic" w:hAnsi="Arial"/>
                  <w:sz w:val="18"/>
                </w:rPr>
                <w:t>Physical channel for CSI report</w:t>
              </w:r>
            </w:ins>
          </w:p>
        </w:tc>
        <w:tc>
          <w:tcPr>
            <w:tcW w:w="720" w:type="dxa"/>
            <w:vAlign w:val="center"/>
          </w:tcPr>
          <w:p w14:paraId="14E32260" w14:textId="77777777" w:rsidR="00311ACD" w:rsidRPr="008C32E4" w:rsidRDefault="00311ACD" w:rsidP="001229E4">
            <w:pPr>
              <w:keepNext/>
              <w:keepLines/>
              <w:spacing w:after="0"/>
              <w:jc w:val="center"/>
              <w:rPr>
                <w:ins w:id="471" w:author="Dhananjaya Ponukumati" w:date="2025-05-08T13:34:00Z" w16du:dateUtc="2025-05-08T08:04:00Z"/>
                <w:rFonts w:ascii="Arial" w:eastAsia="Malgun Gothic" w:hAnsi="Arial"/>
                <w:sz w:val="18"/>
              </w:rPr>
            </w:pPr>
          </w:p>
        </w:tc>
        <w:tc>
          <w:tcPr>
            <w:tcW w:w="2743" w:type="dxa"/>
            <w:vAlign w:val="center"/>
          </w:tcPr>
          <w:p w14:paraId="68AA6722" w14:textId="77777777" w:rsidR="00311ACD" w:rsidRPr="008C32E4" w:rsidRDefault="00311ACD" w:rsidP="001229E4">
            <w:pPr>
              <w:keepNext/>
              <w:keepLines/>
              <w:spacing w:after="0"/>
              <w:jc w:val="center"/>
              <w:rPr>
                <w:ins w:id="472" w:author="Dhananjaya Ponukumati" w:date="2025-05-08T13:34:00Z" w16du:dateUtc="2025-05-08T08:04:00Z"/>
                <w:rFonts w:ascii="Arial" w:eastAsia="Malgun Gothic" w:hAnsi="Arial"/>
                <w:sz w:val="18"/>
              </w:rPr>
            </w:pPr>
            <w:ins w:id="473" w:author="Dhananjaya Ponukumati" w:date="2025-05-08T13:34:00Z" w16du:dateUtc="2025-05-08T08:04:00Z">
              <w:r w:rsidRPr="008C32E4">
                <w:rPr>
                  <w:rFonts w:ascii="Arial" w:eastAsia="Malgun Gothic" w:hAnsi="Arial"/>
                  <w:sz w:val="18"/>
                </w:rPr>
                <w:t>PUCCH</w:t>
              </w:r>
            </w:ins>
          </w:p>
        </w:tc>
        <w:tc>
          <w:tcPr>
            <w:tcW w:w="2567" w:type="dxa"/>
          </w:tcPr>
          <w:p w14:paraId="6C438546" w14:textId="77777777" w:rsidR="00311ACD" w:rsidRPr="008C32E4" w:rsidRDefault="00311ACD" w:rsidP="001229E4">
            <w:pPr>
              <w:keepNext/>
              <w:keepLines/>
              <w:spacing w:after="0"/>
              <w:jc w:val="center"/>
              <w:rPr>
                <w:ins w:id="474" w:author="Dhananjaya Ponukumati" w:date="2025-05-08T13:34:00Z" w16du:dateUtc="2025-05-08T08:04:00Z"/>
                <w:rFonts w:ascii="Arial" w:eastAsia="Malgun Gothic" w:hAnsi="Arial"/>
                <w:sz w:val="18"/>
              </w:rPr>
            </w:pPr>
            <w:ins w:id="475" w:author="Dhananjaya Ponukumati" w:date="2025-05-08T13:34:00Z" w16du:dateUtc="2025-05-08T08:04:00Z">
              <w:r w:rsidRPr="008C32E4">
                <w:rPr>
                  <w:rFonts w:ascii="Arial" w:eastAsia="Malgun Gothic" w:hAnsi="Arial"/>
                  <w:sz w:val="18"/>
                </w:rPr>
                <w:t>Not configured</w:t>
              </w:r>
            </w:ins>
          </w:p>
        </w:tc>
      </w:tr>
      <w:tr w:rsidR="00311ACD" w:rsidRPr="008C32E4" w14:paraId="32DEAC3D" w14:textId="77777777" w:rsidTr="001229E4">
        <w:trPr>
          <w:trHeight w:val="70"/>
          <w:ins w:id="476" w:author="Dhananjaya Ponukumati" w:date="2025-05-08T13:34:00Z"/>
        </w:trPr>
        <w:tc>
          <w:tcPr>
            <w:tcW w:w="3573" w:type="dxa"/>
            <w:gridSpan w:val="3"/>
            <w:vAlign w:val="center"/>
            <w:hideMark/>
          </w:tcPr>
          <w:p w14:paraId="043C30EE" w14:textId="77777777" w:rsidR="00311ACD" w:rsidRPr="008C32E4" w:rsidRDefault="00311ACD" w:rsidP="001229E4">
            <w:pPr>
              <w:keepNext/>
              <w:keepLines/>
              <w:spacing w:after="0"/>
              <w:rPr>
                <w:ins w:id="477" w:author="Dhananjaya Ponukumati" w:date="2025-05-08T13:34:00Z" w16du:dateUtc="2025-05-08T08:04:00Z"/>
                <w:rFonts w:ascii="Arial" w:eastAsia="Malgun Gothic" w:hAnsi="Arial"/>
                <w:sz w:val="18"/>
              </w:rPr>
            </w:pPr>
            <w:ins w:id="478" w:author="Dhananjaya Ponukumati" w:date="2025-05-08T13:34:00Z" w16du:dateUtc="2025-05-08T08:04:00Z">
              <w:r w:rsidRPr="008C32E4">
                <w:rPr>
                  <w:rFonts w:ascii="Arial" w:eastAsia="Malgun Gothic" w:hAnsi="Arial"/>
                  <w:sz w:val="18"/>
                </w:rPr>
                <w:t xml:space="preserve">CQI/RI/PMI delay </w:t>
              </w:r>
            </w:ins>
          </w:p>
        </w:tc>
        <w:tc>
          <w:tcPr>
            <w:tcW w:w="720" w:type="dxa"/>
            <w:vAlign w:val="center"/>
            <w:hideMark/>
          </w:tcPr>
          <w:p w14:paraId="142DD1FC" w14:textId="77777777" w:rsidR="00311ACD" w:rsidRPr="008C32E4" w:rsidRDefault="00311ACD" w:rsidP="001229E4">
            <w:pPr>
              <w:keepNext/>
              <w:keepLines/>
              <w:spacing w:after="0"/>
              <w:jc w:val="center"/>
              <w:rPr>
                <w:ins w:id="479" w:author="Dhananjaya Ponukumati" w:date="2025-05-08T13:34:00Z" w16du:dateUtc="2025-05-08T08:04:00Z"/>
                <w:rFonts w:ascii="Arial" w:eastAsia="Malgun Gothic" w:hAnsi="Arial"/>
                <w:sz w:val="18"/>
              </w:rPr>
            </w:pPr>
            <w:ins w:id="480" w:author="Dhananjaya Ponukumati" w:date="2025-05-08T13:34:00Z" w16du:dateUtc="2025-05-08T08:04:00Z">
              <w:r w:rsidRPr="008C32E4">
                <w:rPr>
                  <w:rFonts w:ascii="Arial" w:eastAsia="Malgun Gothic" w:hAnsi="Arial"/>
                  <w:sz w:val="18"/>
                </w:rPr>
                <w:t>ms</w:t>
              </w:r>
            </w:ins>
          </w:p>
        </w:tc>
        <w:tc>
          <w:tcPr>
            <w:tcW w:w="2743" w:type="dxa"/>
            <w:vAlign w:val="center"/>
          </w:tcPr>
          <w:p w14:paraId="3CDD7AE0" w14:textId="77777777" w:rsidR="00311ACD" w:rsidRPr="008C32E4" w:rsidRDefault="00311ACD" w:rsidP="001229E4">
            <w:pPr>
              <w:keepNext/>
              <w:keepLines/>
              <w:spacing w:after="0"/>
              <w:jc w:val="center"/>
              <w:rPr>
                <w:ins w:id="481" w:author="Dhananjaya Ponukumati" w:date="2025-05-08T13:34:00Z" w16du:dateUtc="2025-05-08T08:04:00Z"/>
                <w:rFonts w:ascii="Arial" w:eastAsia="Malgun Gothic" w:hAnsi="Arial"/>
                <w:sz w:val="18"/>
              </w:rPr>
            </w:pPr>
            <w:ins w:id="482" w:author="Dhananjaya Ponukumati" w:date="2025-05-08T13:34:00Z" w16du:dateUtc="2025-05-08T08:04:00Z">
              <w:r w:rsidRPr="008C32E4">
                <w:rPr>
                  <w:rFonts w:ascii="Arial" w:eastAsia="Malgun Gothic" w:hAnsi="Arial"/>
                  <w:sz w:val="18"/>
                </w:rPr>
                <w:t>8</w:t>
              </w:r>
            </w:ins>
          </w:p>
        </w:tc>
        <w:tc>
          <w:tcPr>
            <w:tcW w:w="2567" w:type="dxa"/>
          </w:tcPr>
          <w:p w14:paraId="17BFC469" w14:textId="77777777" w:rsidR="00311ACD" w:rsidRPr="008C32E4" w:rsidRDefault="00311ACD" w:rsidP="001229E4">
            <w:pPr>
              <w:keepNext/>
              <w:keepLines/>
              <w:spacing w:after="0"/>
              <w:jc w:val="center"/>
              <w:rPr>
                <w:ins w:id="483" w:author="Dhananjaya Ponukumati" w:date="2025-05-08T13:34:00Z" w16du:dateUtc="2025-05-08T08:04:00Z"/>
                <w:rFonts w:ascii="Arial" w:eastAsia="Malgun Gothic" w:hAnsi="Arial"/>
                <w:sz w:val="18"/>
              </w:rPr>
            </w:pPr>
            <w:ins w:id="484" w:author="Dhananjaya Ponukumati" w:date="2025-05-08T13:34:00Z" w16du:dateUtc="2025-05-08T08:04:00Z">
              <w:r w:rsidRPr="008C32E4">
                <w:rPr>
                  <w:rFonts w:ascii="Arial" w:eastAsia="Malgun Gothic" w:hAnsi="Arial"/>
                  <w:sz w:val="18"/>
                </w:rPr>
                <w:t>Not configured</w:t>
              </w:r>
            </w:ins>
          </w:p>
        </w:tc>
      </w:tr>
      <w:tr w:rsidR="00311ACD" w:rsidRPr="008C32E4" w14:paraId="10A44173" w14:textId="77777777" w:rsidTr="001229E4">
        <w:trPr>
          <w:trHeight w:val="70"/>
          <w:ins w:id="485" w:author="Dhananjaya Ponukumati" w:date="2025-05-08T13:34:00Z"/>
        </w:trPr>
        <w:tc>
          <w:tcPr>
            <w:tcW w:w="3573" w:type="dxa"/>
            <w:gridSpan w:val="3"/>
            <w:vAlign w:val="center"/>
          </w:tcPr>
          <w:p w14:paraId="23826D90" w14:textId="77777777" w:rsidR="00311ACD" w:rsidRPr="008C32E4" w:rsidRDefault="00311ACD" w:rsidP="001229E4">
            <w:pPr>
              <w:keepNext/>
              <w:keepLines/>
              <w:spacing w:after="0"/>
              <w:rPr>
                <w:ins w:id="486" w:author="Dhananjaya Ponukumati" w:date="2025-05-08T13:34:00Z" w16du:dateUtc="2025-05-08T08:04:00Z"/>
                <w:rFonts w:ascii="Arial" w:eastAsia="Malgun Gothic" w:hAnsi="Arial"/>
                <w:sz w:val="18"/>
              </w:rPr>
            </w:pPr>
            <w:ins w:id="487" w:author="Dhananjaya Ponukumati" w:date="2025-05-08T13:34:00Z" w16du:dateUtc="2025-05-08T08:04:00Z">
              <w:r w:rsidRPr="008C32E4">
                <w:rPr>
                  <w:rFonts w:ascii="Arial" w:eastAsia="Malgun Gothic" w:hAnsi="Arial"/>
                  <w:sz w:val="18"/>
                </w:rPr>
                <w:t>Maximum number of HARQ transmission</w:t>
              </w:r>
            </w:ins>
          </w:p>
        </w:tc>
        <w:tc>
          <w:tcPr>
            <w:tcW w:w="720" w:type="dxa"/>
            <w:vAlign w:val="center"/>
          </w:tcPr>
          <w:p w14:paraId="5DB1F923" w14:textId="77777777" w:rsidR="00311ACD" w:rsidRPr="008C32E4" w:rsidRDefault="00311ACD" w:rsidP="001229E4">
            <w:pPr>
              <w:keepNext/>
              <w:keepLines/>
              <w:spacing w:after="0"/>
              <w:jc w:val="center"/>
              <w:rPr>
                <w:ins w:id="488" w:author="Dhananjaya Ponukumati" w:date="2025-05-08T13:34:00Z" w16du:dateUtc="2025-05-08T08:04:00Z"/>
                <w:rFonts w:ascii="Arial" w:eastAsia="Malgun Gothic" w:hAnsi="Arial"/>
                <w:sz w:val="18"/>
              </w:rPr>
            </w:pPr>
          </w:p>
        </w:tc>
        <w:tc>
          <w:tcPr>
            <w:tcW w:w="2743" w:type="dxa"/>
            <w:vAlign w:val="center"/>
          </w:tcPr>
          <w:p w14:paraId="0FAFAD07" w14:textId="77777777" w:rsidR="00311ACD" w:rsidRPr="008C32E4" w:rsidRDefault="00311ACD" w:rsidP="001229E4">
            <w:pPr>
              <w:keepNext/>
              <w:keepLines/>
              <w:spacing w:after="0"/>
              <w:jc w:val="center"/>
              <w:rPr>
                <w:ins w:id="489" w:author="Dhananjaya Ponukumati" w:date="2025-05-08T13:34:00Z" w16du:dateUtc="2025-05-08T08:04:00Z"/>
                <w:rFonts w:ascii="Arial" w:eastAsia="Malgun Gothic" w:hAnsi="Arial"/>
                <w:sz w:val="18"/>
              </w:rPr>
            </w:pPr>
            <w:ins w:id="490" w:author="Dhananjaya Ponukumati" w:date="2025-05-08T13:34:00Z" w16du:dateUtc="2025-05-08T08:04:00Z">
              <w:r w:rsidRPr="008C32E4">
                <w:rPr>
                  <w:rFonts w:ascii="Arial" w:eastAsia="Malgun Gothic" w:hAnsi="Arial"/>
                  <w:sz w:val="18"/>
                </w:rPr>
                <w:t>1</w:t>
              </w:r>
            </w:ins>
          </w:p>
        </w:tc>
        <w:tc>
          <w:tcPr>
            <w:tcW w:w="2567" w:type="dxa"/>
          </w:tcPr>
          <w:p w14:paraId="618D9BF0" w14:textId="77777777" w:rsidR="00311ACD" w:rsidRPr="008C32E4" w:rsidRDefault="00311ACD" w:rsidP="001229E4">
            <w:pPr>
              <w:keepNext/>
              <w:keepLines/>
              <w:spacing w:after="0"/>
              <w:jc w:val="center"/>
              <w:rPr>
                <w:ins w:id="491" w:author="Dhananjaya Ponukumati" w:date="2025-05-08T13:34:00Z" w16du:dateUtc="2025-05-08T08:04:00Z"/>
                <w:rFonts w:ascii="Arial" w:eastAsia="Malgun Gothic" w:hAnsi="Arial"/>
                <w:sz w:val="18"/>
              </w:rPr>
            </w:pPr>
            <w:ins w:id="492" w:author="Dhananjaya Ponukumati" w:date="2025-05-08T13:34:00Z" w16du:dateUtc="2025-05-08T08:04:00Z">
              <w:r w:rsidRPr="008C32E4">
                <w:rPr>
                  <w:rFonts w:ascii="Arial" w:eastAsia="Malgun Gothic" w:hAnsi="Arial"/>
                  <w:sz w:val="18"/>
                </w:rPr>
                <w:t>Not configured</w:t>
              </w:r>
            </w:ins>
          </w:p>
        </w:tc>
      </w:tr>
      <w:tr w:rsidR="00311ACD" w:rsidRPr="008C32E4" w14:paraId="7ABD4FC1" w14:textId="77777777" w:rsidTr="001229E4">
        <w:trPr>
          <w:trHeight w:val="70"/>
          <w:ins w:id="493" w:author="Dhananjaya Ponukumati" w:date="2025-05-08T13:34:00Z"/>
        </w:trPr>
        <w:tc>
          <w:tcPr>
            <w:tcW w:w="3573" w:type="dxa"/>
            <w:gridSpan w:val="3"/>
            <w:vAlign w:val="center"/>
            <w:hideMark/>
          </w:tcPr>
          <w:p w14:paraId="086F848A" w14:textId="77777777" w:rsidR="00311ACD" w:rsidRPr="008C32E4" w:rsidRDefault="00311ACD" w:rsidP="001229E4">
            <w:pPr>
              <w:keepNext/>
              <w:keepLines/>
              <w:spacing w:after="0"/>
              <w:rPr>
                <w:ins w:id="494" w:author="Dhananjaya Ponukumati" w:date="2025-05-08T13:34:00Z" w16du:dateUtc="2025-05-08T08:04:00Z"/>
                <w:rFonts w:ascii="Arial" w:eastAsia="Malgun Gothic" w:hAnsi="Arial"/>
                <w:sz w:val="18"/>
              </w:rPr>
            </w:pPr>
            <w:ins w:id="495" w:author="Dhananjaya Ponukumati" w:date="2025-05-08T13:34:00Z" w16du:dateUtc="2025-05-08T08:04:00Z">
              <w:r w:rsidRPr="008C32E4">
                <w:rPr>
                  <w:rFonts w:ascii="Arial" w:eastAsia="Malgun Gothic" w:hAnsi="Arial"/>
                  <w:sz w:val="18"/>
                </w:rPr>
                <w:t>Measurement channel</w:t>
              </w:r>
            </w:ins>
          </w:p>
        </w:tc>
        <w:tc>
          <w:tcPr>
            <w:tcW w:w="720" w:type="dxa"/>
            <w:vAlign w:val="center"/>
          </w:tcPr>
          <w:p w14:paraId="393C589B" w14:textId="77777777" w:rsidR="00311ACD" w:rsidRPr="008C32E4" w:rsidRDefault="00311ACD" w:rsidP="001229E4">
            <w:pPr>
              <w:keepNext/>
              <w:keepLines/>
              <w:spacing w:after="0"/>
              <w:jc w:val="center"/>
              <w:rPr>
                <w:ins w:id="496" w:author="Dhananjaya Ponukumati" w:date="2025-05-08T13:34:00Z" w16du:dateUtc="2025-05-08T08:04:00Z"/>
                <w:rFonts w:ascii="Arial" w:eastAsia="Malgun Gothic" w:hAnsi="Arial"/>
                <w:sz w:val="18"/>
              </w:rPr>
            </w:pPr>
          </w:p>
        </w:tc>
        <w:tc>
          <w:tcPr>
            <w:tcW w:w="2743" w:type="dxa"/>
            <w:vAlign w:val="center"/>
          </w:tcPr>
          <w:p w14:paraId="5B200E2B" w14:textId="77777777" w:rsidR="00311ACD" w:rsidRPr="008C32E4" w:rsidRDefault="00311ACD" w:rsidP="001229E4">
            <w:pPr>
              <w:keepNext/>
              <w:keepLines/>
              <w:spacing w:after="0"/>
              <w:jc w:val="center"/>
              <w:rPr>
                <w:ins w:id="497" w:author="Dhananjaya Ponukumati" w:date="2025-05-08T13:34:00Z" w16du:dateUtc="2025-05-08T08:04:00Z"/>
                <w:rFonts w:ascii="Arial" w:eastAsia="Malgun Gothic" w:hAnsi="Arial"/>
                <w:sz w:val="18"/>
              </w:rPr>
            </w:pPr>
            <w:ins w:id="498" w:author="Dhananjaya Ponukumati" w:date="2025-05-08T13:34:00Z" w16du:dateUtc="2025-05-08T08:04:00Z">
              <w:r w:rsidRPr="008C32E4">
                <w:rPr>
                  <w:rFonts w:ascii="Arial" w:eastAsia="Malgun Gothic" w:hAnsi="Arial"/>
                  <w:sz w:val="18"/>
                </w:rPr>
                <w:t>As specified in Table A.4-</w:t>
              </w:r>
              <w:r w:rsidRPr="008C32E4">
                <w:rPr>
                  <w:rFonts w:ascii="Arial" w:eastAsia="Malgun Gothic" w:hAnsi="Arial" w:hint="eastAsia"/>
                  <w:sz w:val="18"/>
                </w:rPr>
                <w:t>2</w:t>
              </w:r>
              <w:r w:rsidRPr="008C32E4">
                <w:rPr>
                  <w:rFonts w:ascii="Arial" w:eastAsia="Malgun Gothic" w:hAnsi="Arial"/>
                  <w:sz w:val="18"/>
                </w:rPr>
                <w:t>, TBS.2-1</w:t>
              </w:r>
            </w:ins>
          </w:p>
        </w:tc>
        <w:tc>
          <w:tcPr>
            <w:tcW w:w="2567" w:type="dxa"/>
          </w:tcPr>
          <w:p w14:paraId="77CC7BFB" w14:textId="77777777" w:rsidR="00311ACD" w:rsidRPr="008C32E4" w:rsidRDefault="00311ACD" w:rsidP="001229E4">
            <w:pPr>
              <w:keepNext/>
              <w:keepLines/>
              <w:spacing w:after="0"/>
              <w:jc w:val="center"/>
              <w:rPr>
                <w:ins w:id="499" w:author="Dhananjaya Ponukumati" w:date="2025-05-08T13:34:00Z" w16du:dateUtc="2025-05-08T08:04:00Z"/>
                <w:rFonts w:ascii="Arial" w:eastAsia="Malgun Gothic" w:hAnsi="Arial"/>
                <w:sz w:val="18"/>
              </w:rPr>
            </w:pPr>
            <w:ins w:id="500" w:author="Dhananjaya Ponukumati" w:date="2025-05-08T13:34:00Z" w16du:dateUtc="2025-05-08T08:04:00Z">
              <w:r w:rsidRPr="008C32E4">
                <w:rPr>
                  <w:rFonts w:ascii="Arial" w:eastAsia="Malgun Gothic" w:hAnsi="Arial"/>
                  <w:sz w:val="18"/>
                </w:rPr>
                <w:t>-</w:t>
              </w:r>
            </w:ins>
          </w:p>
        </w:tc>
      </w:tr>
      <w:tr w:rsidR="00311ACD" w:rsidRPr="008C32E4" w14:paraId="4E4473A6" w14:textId="77777777" w:rsidTr="001229E4">
        <w:trPr>
          <w:trHeight w:val="70"/>
          <w:ins w:id="501" w:author="Dhananjaya Ponukumati" w:date="2025-05-08T13:34:00Z"/>
        </w:trPr>
        <w:tc>
          <w:tcPr>
            <w:tcW w:w="3573" w:type="dxa"/>
            <w:gridSpan w:val="3"/>
            <w:vAlign w:val="center"/>
          </w:tcPr>
          <w:p w14:paraId="4BA99DD1" w14:textId="77777777" w:rsidR="00311ACD" w:rsidRPr="008C32E4" w:rsidRDefault="00311ACD" w:rsidP="001229E4">
            <w:pPr>
              <w:keepNext/>
              <w:keepLines/>
              <w:spacing w:after="0"/>
              <w:rPr>
                <w:ins w:id="502" w:author="Dhananjaya Ponukumati" w:date="2025-05-08T13:34:00Z" w16du:dateUtc="2025-05-08T08:04:00Z"/>
                <w:rFonts w:ascii="Arial" w:eastAsia="Malgun Gothic" w:hAnsi="Arial"/>
                <w:sz w:val="18"/>
              </w:rPr>
            </w:pPr>
            <w:ins w:id="503" w:author="Dhananjaya Ponukumati" w:date="2025-05-08T13:34:00Z" w16du:dateUtc="2025-05-08T08:04:00Z">
              <w:r w:rsidRPr="008C32E4">
                <w:rPr>
                  <w:rFonts w:ascii="Arial" w:eastAsia="Malgun Gothic" w:hAnsi="Arial"/>
                  <w:sz w:val="18"/>
                </w:rPr>
                <w:t>INR (Note 6)</w:t>
              </w:r>
            </w:ins>
          </w:p>
        </w:tc>
        <w:tc>
          <w:tcPr>
            <w:tcW w:w="720" w:type="dxa"/>
            <w:vAlign w:val="center"/>
          </w:tcPr>
          <w:p w14:paraId="45183AC2" w14:textId="77777777" w:rsidR="00311ACD" w:rsidRPr="008C32E4" w:rsidRDefault="00311ACD" w:rsidP="001229E4">
            <w:pPr>
              <w:keepNext/>
              <w:keepLines/>
              <w:spacing w:after="0"/>
              <w:jc w:val="center"/>
              <w:rPr>
                <w:ins w:id="504" w:author="Dhananjaya Ponukumati" w:date="2025-05-08T13:34:00Z" w16du:dateUtc="2025-05-08T08:04:00Z"/>
                <w:rFonts w:ascii="Arial" w:eastAsia="Malgun Gothic" w:hAnsi="Arial"/>
                <w:sz w:val="18"/>
              </w:rPr>
            </w:pPr>
            <w:ins w:id="505" w:author="Dhananjaya Ponukumati" w:date="2025-05-08T13:34:00Z" w16du:dateUtc="2025-05-08T08:04:00Z">
              <w:r w:rsidRPr="008C32E4">
                <w:rPr>
                  <w:rFonts w:ascii="Arial" w:eastAsia="Malgun Gothic" w:hAnsi="Arial"/>
                  <w:sz w:val="18"/>
                </w:rPr>
                <w:t>dB</w:t>
              </w:r>
            </w:ins>
          </w:p>
        </w:tc>
        <w:tc>
          <w:tcPr>
            <w:tcW w:w="2743" w:type="dxa"/>
            <w:vAlign w:val="center"/>
          </w:tcPr>
          <w:p w14:paraId="4D930A87" w14:textId="77777777" w:rsidR="00311ACD" w:rsidRPr="008C32E4" w:rsidRDefault="00311ACD" w:rsidP="001229E4">
            <w:pPr>
              <w:keepNext/>
              <w:keepLines/>
              <w:spacing w:after="0"/>
              <w:jc w:val="center"/>
              <w:rPr>
                <w:ins w:id="506" w:author="Dhananjaya Ponukumati" w:date="2025-05-08T13:34:00Z" w16du:dateUtc="2025-05-08T08:04:00Z"/>
                <w:rFonts w:ascii="Arial" w:eastAsia="Malgun Gothic" w:hAnsi="Arial"/>
                <w:sz w:val="18"/>
              </w:rPr>
            </w:pPr>
            <w:ins w:id="507" w:author="Dhananjaya Ponukumati" w:date="2025-05-08T13:34:00Z" w16du:dateUtc="2025-05-08T08:04:00Z">
              <w:r w:rsidRPr="008C32E4">
                <w:rPr>
                  <w:rFonts w:ascii="Arial" w:eastAsia="Malgun Gothic" w:hAnsi="Arial"/>
                  <w:sz w:val="18"/>
                </w:rPr>
                <w:t>N/A</w:t>
              </w:r>
            </w:ins>
          </w:p>
        </w:tc>
        <w:tc>
          <w:tcPr>
            <w:tcW w:w="2567" w:type="dxa"/>
          </w:tcPr>
          <w:p w14:paraId="1D07C605" w14:textId="77777777" w:rsidR="00311ACD" w:rsidRPr="008C32E4" w:rsidRDefault="00311ACD" w:rsidP="001229E4">
            <w:pPr>
              <w:keepNext/>
              <w:keepLines/>
              <w:spacing w:after="0"/>
              <w:jc w:val="center"/>
              <w:rPr>
                <w:ins w:id="508" w:author="Dhananjaya Ponukumati" w:date="2025-05-08T13:34:00Z" w16du:dateUtc="2025-05-08T08:04:00Z"/>
                <w:rFonts w:ascii="Arial" w:eastAsia="Malgun Gothic" w:hAnsi="Arial"/>
                <w:sz w:val="18"/>
              </w:rPr>
            </w:pPr>
            <w:ins w:id="509" w:author="Dhananjaya Ponukumati" w:date="2025-05-08T13:34:00Z" w16du:dateUtc="2025-05-08T08:04:00Z">
              <w:r w:rsidRPr="008C32E4">
                <w:rPr>
                  <w:rFonts w:ascii="Arial" w:eastAsia="Malgun Gothic" w:hAnsi="Arial"/>
                  <w:sz w:val="18"/>
                </w:rPr>
                <w:t>10.04</w:t>
              </w:r>
            </w:ins>
          </w:p>
        </w:tc>
      </w:tr>
      <w:tr w:rsidR="00311ACD" w:rsidRPr="008C32E4" w14:paraId="7FF52383" w14:textId="77777777" w:rsidTr="001229E4">
        <w:trPr>
          <w:trHeight w:val="70"/>
          <w:ins w:id="510" w:author="Dhananjaya Ponukumati" w:date="2025-05-08T13:34:00Z"/>
        </w:trPr>
        <w:tc>
          <w:tcPr>
            <w:tcW w:w="3573" w:type="dxa"/>
            <w:gridSpan w:val="3"/>
            <w:vAlign w:val="center"/>
          </w:tcPr>
          <w:p w14:paraId="33158C3C" w14:textId="77777777" w:rsidR="00311ACD" w:rsidRPr="008C32E4" w:rsidRDefault="00311ACD" w:rsidP="001229E4">
            <w:pPr>
              <w:keepNext/>
              <w:keepLines/>
              <w:spacing w:after="0"/>
              <w:rPr>
                <w:ins w:id="511" w:author="Dhananjaya Ponukumati" w:date="2025-05-08T13:34:00Z" w16du:dateUtc="2025-05-08T08:04:00Z"/>
                <w:rFonts w:ascii="Arial" w:eastAsia="Malgun Gothic" w:hAnsi="Arial"/>
                <w:sz w:val="18"/>
              </w:rPr>
            </w:pPr>
            <w:ins w:id="512" w:author="Dhananjaya Ponukumati" w:date="2025-05-08T13:34:00Z" w16du:dateUtc="2025-05-08T08:04:00Z">
              <w:r w:rsidRPr="008C32E4">
                <w:rPr>
                  <w:rFonts w:ascii="Arial" w:eastAsia="Malgun Gothic" w:hAnsi="Arial"/>
                  <w:sz w:val="18"/>
                </w:rPr>
                <w:t>Propagation condition</w:t>
              </w:r>
            </w:ins>
          </w:p>
        </w:tc>
        <w:tc>
          <w:tcPr>
            <w:tcW w:w="720" w:type="dxa"/>
            <w:vAlign w:val="center"/>
          </w:tcPr>
          <w:p w14:paraId="5CB1A6F9" w14:textId="77777777" w:rsidR="00311ACD" w:rsidRPr="008C32E4" w:rsidRDefault="00311ACD" w:rsidP="001229E4">
            <w:pPr>
              <w:keepNext/>
              <w:keepLines/>
              <w:spacing w:after="0"/>
              <w:jc w:val="center"/>
              <w:rPr>
                <w:ins w:id="513" w:author="Dhananjaya Ponukumati" w:date="2025-05-08T13:34:00Z" w16du:dateUtc="2025-05-08T08:04:00Z"/>
                <w:rFonts w:ascii="Arial" w:eastAsia="Malgun Gothic" w:hAnsi="Arial"/>
                <w:sz w:val="18"/>
              </w:rPr>
            </w:pPr>
          </w:p>
        </w:tc>
        <w:tc>
          <w:tcPr>
            <w:tcW w:w="2743" w:type="dxa"/>
            <w:vAlign w:val="center"/>
          </w:tcPr>
          <w:p w14:paraId="265F7BBF" w14:textId="77777777" w:rsidR="00311ACD" w:rsidRPr="008C32E4" w:rsidRDefault="00311ACD" w:rsidP="001229E4">
            <w:pPr>
              <w:keepNext/>
              <w:keepLines/>
              <w:spacing w:after="0"/>
              <w:jc w:val="center"/>
              <w:rPr>
                <w:ins w:id="514" w:author="Dhananjaya Ponukumati" w:date="2025-05-08T13:34:00Z" w16du:dateUtc="2025-05-08T08:04:00Z"/>
                <w:rFonts w:ascii="Arial" w:eastAsia="Malgun Gothic" w:hAnsi="Arial"/>
                <w:sz w:val="18"/>
              </w:rPr>
            </w:pPr>
            <w:ins w:id="515" w:author="Dhananjaya Ponukumati" w:date="2025-05-08T13:34:00Z" w16du:dateUtc="2025-05-08T08:04:00Z">
              <w:r w:rsidRPr="008C32E4">
                <w:rPr>
                  <w:rFonts w:ascii="Arial" w:eastAsia="Malgun Gothic" w:hAnsi="Arial"/>
                  <w:sz w:val="18"/>
                </w:rPr>
                <w:t>TDLA30-5</w:t>
              </w:r>
            </w:ins>
          </w:p>
        </w:tc>
        <w:tc>
          <w:tcPr>
            <w:tcW w:w="2567" w:type="dxa"/>
            <w:vAlign w:val="center"/>
          </w:tcPr>
          <w:p w14:paraId="381B0755" w14:textId="77777777" w:rsidR="00311ACD" w:rsidRPr="008C32E4" w:rsidRDefault="00311ACD" w:rsidP="001229E4">
            <w:pPr>
              <w:keepNext/>
              <w:keepLines/>
              <w:spacing w:after="0"/>
              <w:jc w:val="center"/>
              <w:rPr>
                <w:ins w:id="516" w:author="Dhananjaya Ponukumati" w:date="2025-05-08T13:34:00Z" w16du:dateUtc="2025-05-08T08:04:00Z"/>
                <w:rFonts w:ascii="Arial" w:eastAsia="Malgun Gothic" w:hAnsi="Arial"/>
                <w:sz w:val="18"/>
              </w:rPr>
            </w:pPr>
            <w:ins w:id="517" w:author="Dhananjaya Ponukumati" w:date="2025-05-08T13:34:00Z" w16du:dateUtc="2025-05-08T08:04:00Z">
              <w:r w:rsidRPr="008C32E4">
                <w:rPr>
                  <w:rFonts w:ascii="Arial" w:eastAsia="Malgun Gothic" w:hAnsi="Arial"/>
                  <w:sz w:val="18"/>
                </w:rPr>
                <w:t>AWGN</w:t>
              </w:r>
            </w:ins>
          </w:p>
        </w:tc>
      </w:tr>
      <w:tr w:rsidR="00311ACD" w:rsidRPr="008C32E4" w14:paraId="39949C66" w14:textId="77777777" w:rsidTr="001229E4">
        <w:trPr>
          <w:trHeight w:val="138"/>
          <w:ins w:id="518" w:author="Dhananjaya Ponukumati" w:date="2025-05-08T13:34:00Z"/>
        </w:trPr>
        <w:tc>
          <w:tcPr>
            <w:tcW w:w="3573" w:type="dxa"/>
            <w:gridSpan w:val="3"/>
            <w:vAlign w:val="center"/>
          </w:tcPr>
          <w:p w14:paraId="7A605E69" w14:textId="77777777" w:rsidR="00311ACD" w:rsidRPr="008C32E4" w:rsidRDefault="00311ACD" w:rsidP="001229E4">
            <w:pPr>
              <w:keepNext/>
              <w:keepLines/>
              <w:spacing w:after="0"/>
              <w:rPr>
                <w:ins w:id="519" w:author="Dhananjaya Ponukumati" w:date="2025-05-08T13:34:00Z" w16du:dateUtc="2025-05-08T08:04:00Z"/>
                <w:rFonts w:ascii="Arial" w:eastAsia="Malgun Gothic" w:hAnsi="Arial"/>
                <w:sz w:val="18"/>
              </w:rPr>
            </w:pPr>
            <w:ins w:id="520" w:author="Dhananjaya Ponukumati" w:date="2025-05-08T13:34:00Z" w16du:dateUtc="2025-05-08T08:04:00Z">
              <w:r w:rsidRPr="008C32E4">
                <w:rPr>
                  <w:rFonts w:ascii="Arial" w:eastAsia="Malgun Gothic" w:hAnsi="Arial"/>
                  <w:sz w:val="18"/>
                </w:rPr>
                <w:t>Antenna configuration</w:t>
              </w:r>
            </w:ins>
          </w:p>
        </w:tc>
        <w:tc>
          <w:tcPr>
            <w:tcW w:w="720" w:type="dxa"/>
            <w:vAlign w:val="center"/>
          </w:tcPr>
          <w:p w14:paraId="5E12CBDE" w14:textId="77777777" w:rsidR="00311ACD" w:rsidRPr="008C32E4" w:rsidRDefault="00311ACD" w:rsidP="001229E4">
            <w:pPr>
              <w:keepNext/>
              <w:keepLines/>
              <w:spacing w:after="0"/>
              <w:jc w:val="center"/>
              <w:rPr>
                <w:ins w:id="521" w:author="Dhananjaya Ponukumati" w:date="2025-05-08T13:34:00Z" w16du:dateUtc="2025-05-08T08:04:00Z"/>
                <w:rFonts w:ascii="Arial" w:eastAsia="Malgun Gothic" w:hAnsi="Arial"/>
                <w:sz w:val="18"/>
              </w:rPr>
            </w:pPr>
          </w:p>
        </w:tc>
        <w:tc>
          <w:tcPr>
            <w:tcW w:w="2743" w:type="dxa"/>
            <w:vAlign w:val="center"/>
          </w:tcPr>
          <w:p w14:paraId="1223E8E1" w14:textId="77777777" w:rsidR="00311ACD" w:rsidRPr="008C32E4" w:rsidRDefault="00311ACD" w:rsidP="001229E4">
            <w:pPr>
              <w:keepNext/>
              <w:keepLines/>
              <w:spacing w:after="0"/>
              <w:jc w:val="center"/>
              <w:rPr>
                <w:ins w:id="522" w:author="Dhananjaya Ponukumati" w:date="2025-05-08T13:34:00Z" w16du:dateUtc="2025-05-08T08:04:00Z"/>
                <w:rFonts w:ascii="Arial" w:eastAsia="Malgun Gothic" w:hAnsi="Arial"/>
                <w:sz w:val="18"/>
              </w:rPr>
            </w:pPr>
            <w:ins w:id="523" w:author="Dhananjaya Ponukumati" w:date="2025-05-08T13:34:00Z" w16du:dateUtc="2025-05-08T08:04:00Z">
              <w:r w:rsidRPr="008C32E4">
                <w:rPr>
                  <w:rFonts w:ascii="Arial" w:eastAsia="Malgun Gothic" w:hAnsi="Arial"/>
                  <w:sz w:val="18"/>
                </w:rPr>
                <w:t>2×</w:t>
              </w:r>
              <w:r>
                <w:rPr>
                  <w:rFonts w:ascii="Arial" w:eastAsia="Malgun Gothic" w:hAnsi="Arial"/>
                  <w:sz w:val="18"/>
                </w:rPr>
                <w:t>8</w:t>
              </w:r>
            </w:ins>
          </w:p>
        </w:tc>
        <w:tc>
          <w:tcPr>
            <w:tcW w:w="2567" w:type="dxa"/>
            <w:vAlign w:val="center"/>
          </w:tcPr>
          <w:p w14:paraId="06A9C26E" w14:textId="77777777" w:rsidR="00311ACD" w:rsidRPr="008C32E4" w:rsidRDefault="00311ACD" w:rsidP="001229E4">
            <w:pPr>
              <w:keepNext/>
              <w:keepLines/>
              <w:spacing w:after="0"/>
              <w:jc w:val="center"/>
              <w:rPr>
                <w:ins w:id="524" w:author="Dhananjaya Ponukumati" w:date="2025-05-08T13:34:00Z" w16du:dateUtc="2025-05-08T08:04:00Z"/>
                <w:rFonts w:ascii="Arial" w:eastAsia="Malgun Gothic" w:hAnsi="Arial"/>
                <w:sz w:val="18"/>
                <w:highlight w:val="cyan"/>
              </w:rPr>
            </w:pPr>
            <w:ins w:id="525" w:author="Dhananjaya Ponukumati" w:date="2025-05-08T13:34:00Z" w16du:dateUtc="2025-05-08T08:04:00Z">
              <w:r w:rsidRPr="008C32E4">
                <w:rPr>
                  <w:rFonts w:ascii="Arial" w:eastAsia="Malgun Gothic" w:hAnsi="Arial"/>
                  <w:sz w:val="18"/>
                </w:rPr>
                <w:t>1×</w:t>
              </w:r>
              <w:r>
                <w:rPr>
                  <w:rFonts w:ascii="Arial" w:eastAsia="Malgun Gothic" w:hAnsi="Arial"/>
                  <w:sz w:val="18"/>
                </w:rPr>
                <w:t>8</w:t>
              </w:r>
            </w:ins>
          </w:p>
        </w:tc>
      </w:tr>
      <w:tr w:rsidR="00311ACD" w:rsidRPr="008C32E4" w14:paraId="3D0F57B7" w14:textId="77777777" w:rsidTr="001229E4">
        <w:trPr>
          <w:trHeight w:val="138"/>
          <w:ins w:id="526" w:author="Dhananjaya Ponukumati" w:date="2025-05-08T13:34:00Z"/>
        </w:trPr>
        <w:tc>
          <w:tcPr>
            <w:tcW w:w="3573" w:type="dxa"/>
            <w:gridSpan w:val="3"/>
            <w:vAlign w:val="center"/>
          </w:tcPr>
          <w:p w14:paraId="1540D5DD" w14:textId="77777777" w:rsidR="00311ACD" w:rsidRPr="008C32E4" w:rsidRDefault="00311ACD" w:rsidP="001229E4">
            <w:pPr>
              <w:keepNext/>
              <w:keepLines/>
              <w:spacing w:after="0"/>
              <w:rPr>
                <w:ins w:id="527" w:author="Dhananjaya Ponukumati" w:date="2025-05-08T13:34:00Z" w16du:dateUtc="2025-05-08T08:04:00Z"/>
                <w:rFonts w:ascii="Arial" w:eastAsia="Malgun Gothic" w:hAnsi="Arial"/>
                <w:sz w:val="18"/>
              </w:rPr>
            </w:pPr>
            <w:ins w:id="528" w:author="Dhananjaya Ponukumati" w:date="2025-05-08T13:34:00Z" w16du:dateUtc="2025-05-08T08:04:00Z">
              <w:r w:rsidRPr="008C32E4">
                <w:rPr>
                  <w:rFonts w:ascii="Arial" w:eastAsia="Malgun Gothic" w:hAnsi="Arial"/>
                  <w:sz w:val="18"/>
                </w:rPr>
                <w:t xml:space="preserve">Correlation configuration </w:t>
              </w:r>
            </w:ins>
          </w:p>
        </w:tc>
        <w:tc>
          <w:tcPr>
            <w:tcW w:w="720" w:type="dxa"/>
            <w:vAlign w:val="center"/>
          </w:tcPr>
          <w:p w14:paraId="73594CD5" w14:textId="77777777" w:rsidR="00311ACD" w:rsidRPr="008C32E4" w:rsidRDefault="00311ACD" w:rsidP="001229E4">
            <w:pPr>
              <w:keepNext/>
              <w:keepLines/>
              <w:spacing w:after="0"/>
              <w:jc w:val="center"/>
              <w:rPr>
                <w:ins w:id="529" w:author="Dhananjaya Ponukumati" w:date="2025-05-08T13:34:00Z" w16du:dateUtc="2025-05-08T08:04:00Z"/>
                <w:rFonts w:ascii="Arial" w:eastAsia="Malgun Gothic" w:hAnsi="Arial"/>
                <w:sz w:val="18"/>
              </w:rPr>
            </w:pPr>
          </w:p>
        </w:tc>
        <w:tc>
          <w:tcPr>
            <w:tcW w:w="2743" w:type="dxa"/>
            <w:vAlign w:val="center"/>
          </w:tcPr>
          <w:p w14:paraId="43E58782" w14:textId="77777777" w:rsidR="00311ACD" w:rsidRPr="008C32E4" w:rsidRDefault="00311ACD" w:rsidP="001229E4">
            <w:pPr>
              <w:keepNext/>
              <w:keepLines/>
              <w:spacing w:after="0"/>
              <w:jc w:val="center"/>
              <w:rPr>
                <w:ins w:id="530" w:author="Dhananjaya Ponukumati" w:date="2025-05-08T13:34:00Z" w16du:dateUtc="2025-05-08T08:04:00Z"/>
                <w:rFonts w:ascii="Arial" w:eastAsia="Malgun Gothic" w:hAnsi="Arial"/>
                <w:sz w:val="18"/>
              </w:rPr>
            </w:pPr>
            <w:ins w:id="531" w:author="Dhananjaya Ponukumati" w:date="2025-05-08T13:34:00Z" w16du:dateUtc="2025-05-08T08:04:00Z">
              <w:r w:rsidRPr="008C32E4">
                <w:rPr>
                  <w:rFonts w:ascii="Arial" w:eastAsia="Malgun Gothic" w:hAnsi="Arial"/>
                  <w:sz w:val="18"/>
                </w:rPr>
                <w:t>ULA Low</w:t>
              </w:r>
            </w:ins>
          </w:p>
        </w:tc>
        <w:tc>
          <w:tcPr>
            <w:tcW w:w="2567" w:type="dxa"/>
            <w:vAlign w:val="center"/>
          </w:tcPr>
          <w:p w14:paraId="578C5114" w14:textId="77777777" w:rsidR="00311ACD" w:rsidRPr="008C32E4" w:rsidRDefault="00311ACD" w:rsidP="001229E4">
            <w:pPr>
              <w:keepNext/>
              <w:keepLines/>
              <w:spacing w:after="0"/>
              <w:jc w:val="center"/>
              <w:rPr>
                <w:ins w:id="532" w:author="Dhananjaya Ponukumati" w:date="2025-05-08T13:34:00Z" w16du:dateUtc="2025-05-08T08:04:00Z"/>
                <w:rFonts w:ascii="Arial" w:eastAsia="Malgun Gothic" w:hAnsi="Arial"/>
                <w:sz w:val="18"/>
              </w:rPr>
            </w:pPr>
            <w:ins w:id="533" w:author="Dhananjaya Ponukumati" w:date="2025-05-08T13:34:00Z" w16du:dateUtc="2025-05-08T08:04:00Z">
              <w:r w:rsidRPr="008C32E4">
                <w:rPr>
                  <w:rFonts w:ascii="Arial" w:eastAsia="Malgun Gothic" w:hAnsi="Arial"/>
                  <w:sz w:val="18"/>
                </w:rPr>
                <w:t>N/A</w:t>
              </w:r>
            </w:ins>
          </w:p>
        </w:tc>
      </w:tr>
      <w:tr w:rsidR="00311ACD" w:rsidRPr="008C32E4" w14:paraId="5AB6FF8C" w14:textId="77777777" w:rsidTr="001229E4">
        <w:trPr>
          <w:trHeight w:val="138"/>
          <w:ins w:id="534" w:author="Dhananjaya Ponukumati" w:date="2025-05-08T13:34:00Z"/>
        </w:trPr>
        <w:tc>
          <w:tcPr>
            <w:tcW w:w="9603" w:type="dxa"/>
            <w:gridSpan w:val="6"/>
            <w:vAlign w:val="center"/>
          </w:tcPr>
          <w:p w14:paraId="10A4CD18" w14:textId="77777777" w:rsidR="00311ACD" w:rsidRPr="008C32E4" w:rsidRDefault="00311ACD" w:rsidP="001229E4">
            <w:pPr>
              <w:keepNext/>
              <w:keepLines/>
              <w:spacing w:after="0"/>
              <w:ind w:left="851" w:hanging="851"/>
              <w:rPr>
                <w:ins w:id="535" w:author="Dhananjaya Ponukumati" w:date="2025-05-08T13:34:00Z" w16du:dateUtc="2025-05-08T08:04:00Z"/>
                <w:rFonts w:ascii="Arial" w:eastAsia="Malgun Gothic" w:hAnsi="Arial"/>
                <w:sz w:val="18"/>
              </w:rPr>
            </w:pPr>
            <w:ins w:id="536" w:author="Dhananjaya Ponukumati" w:date="2025-05-08T13:34:00Z" w16du:dateUtc="2025-05-08T08:04:00Z">
              <w:r w:rsidRPr="008C32E4">
                <w:rPr>
                  <w:rFonts w:ascii="Arial" w:eastAsia="Malgun Gothic" w:hAnsi="Arial" w:hint="eastAsia"/>
                  <w:sz w:val="18"/>
                </w:rPr>
                <w:lastRenderedPageBreak/>
                <w:t xml:space="preserve">Note </w:t>
              </w:r>
              <w:r w:rsidRPr="008C32E4">
                <w:rPr>
                  <w:rFonts w:ascii="Arial" w:eastAsia="Malgun Gothic" w:hAnsi="Arial"/>
                  <w:sz w:val="18"/>
                </w:rPr>
                <w:t>1</w:t>
              </w:r>
              <w:r w:rsidRPr="008C32E4">
                <w:rPr>
                  <w:rFonts w:ascii="Arial" w:eastAsia="Malgun Gothic" w:hAnsi="Arial" w:hint="eastAsia"/>
                  <w:sz w:val="18"/>
                </w:rPr>
                <w:t>:</w:t>
              </w:r>
              <w:r w:rsidRPr="008C32E4">
                <w:rPr>
                  <w:rFonts w:ascii="Arial" w:eastAsia="Malgun Gothic" w:hAnsi="Arial"/>
                  <w:sz w:val="18"/>
                </w:rPr>
                <w:tab/>
              </w:r>
              <w:r w:rsidRPr="008C32E4">
                <w:rPr>
                  <w:rFonts w:ascii="Arial" w:eastAsia="Malgun Gothic" w:hAnsi="Arial"/>
                  <w:sz w:val="18"/>
                  <w:lang w:eastAsia="zh-CN"/>
                </w:rPr>
                <w:t xml:space="preserve">The respective </w:t>
              </w:r>
              <w:r w:rsidRPr="008C32E4">
                <w:rPr>
                  <w:rFonts w:ascii="Arial" w:eastAsia="Malgun Gothic" w:hAnsi="Arial"/>
                  <w:sz w:val="18"/>
                </w:rPr>
                <w:t xml:space="preserve">received </w:t>
              </w:r>
              <w:r w:rsidRPr="008C32E4">
                <w:rPr>
                  <w:rFonts w:ascii="Arial" w:eastAsia="Malgun Gothic" w:hAnsi="Arial"/>
                  <w:sz w:val="18"/>
                  <w:lang w:eastAsia="zh-CN"/>
                </w:rPr>
                <w:t xml:space="preserve">power spectral density of each interfering cell relative to </w:t>
              </w:r>
            </w:ins>
            <w:ins w:id="537" w:author="Dhananjaya Ponukumati" w:date="2025-05-08T13:34:00Z" w16du:dateUtc="2025-05-08T08:04:00Z">
              <w:r w:rsidRPr="008C32E4">
                <w:rPr>
                  <w:rFonts w:ascii="Arial" w:eastAsia="Malgun Gothic" w:hAnsi="Arial"/>
                  <w:i/>
                  <w:noProof/>
                  <w:position w:val="-12"/>
                  <w:sz w:val="18"/>
                </w:rPr>
                <w:object w:dxaOrig="480" w:dyaOrig="360" w14:anchorId="62C213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95pt;height:16.85pt;mso-width-percent:0;mso-height-percent:0;mso-width-percent:0;mso-height-percent:0" o:ole="">
                    <v:imagedata r:id="rId12" o:title=""/>
                  </v:shape>
                  <o:OLEObject Type="Embed" ProgID="Equation.3" ShapeID="_x0000_i1025" DrawAspect="Content" ObjectID="_1808323927" r:id="rId13"/>
                </w:object>
              </w:r>
            </w:ins>
            <w:ins w:id="538" w:author="Dhananjaya Ponukumati" w:date="2025-05-08T13:34:00Z" w16du:dateUtc="2025-05-08T08:04:00Z">
              <w:r w:rsidRPr="008C32E4">
                <w:rPr>
                  <w:rFonts w:ascii="Arial" w:eastAsia="Malgun Gothic" w:hAnsi="Arial"/>
                  <w:sz w:val="18"/>
                  <w:lang w:eastAsia="zh-CN"/>
                </w:rPr>
                <w:t xml:space="preserve"> is defined by its associated INR value as specified in clause B.6.1.</w:t>
              </w:r>
            </w:ins>
          </w:p>
          <w:p w14:paraId="1D5CBB62" w14:textId="77777777" w:rsidR="00311ACD" w:rsidRPr="008C32E4" w:rsidRDefault="00311ACD" w:rsidP="001229E4">
            <w:pPr>
              <w:keepNext/>
              <w:keepLines/>
              <w:spacing w:after="0"/>
              <w:ind w:left="851" w:hanging="851"/>
              <w:rPr>
                <w:ins w:id="539" w:author="Dhananjaya Ponukumati" w:date="2025-05-08T13:34:00Z" w16du:dateUtc="2025-05-08T08:04:00Z"/>
                <w:rFonts w:ascii="Arial" w:eastAsia="Malgun Gothic" w:hAnsi="Arial"/>
                <w:sz w:val="18"/>
              </w:rPr>
            </w:pPr>
            <w:ins w:id="540" w:author="Dhananjaya Ponukumati" w:date="2025-05-08T13:34:00Z" w16du:dateUtc="2025-05-08T08:04:00Z">
              <w:r w:rsidRPr="008C32E4">
                <w:rPr>
                  <w:rFonts w:ascii="Arial" w:eastAsia="Malgun Gothic" w:hAnsi="Arial" w:hint="eastAsia"/>
                  <w:sz w:val="18"/>
                </w:rPr>
                <w:t xml:space="preserve">Note </w:t>
              </w:r>
              <w:r w:rsidRPr="008C32E4">
                <w:rPr>
                  <w:rFonts w:ascii="Arial" w:eastAsia="Malgun Gothic" w:hAnsi="Arial"/>
                  <w:sz w:val="18"/>
                </w:rPr>
                <w:t>2</w:t>
              </w:r>
              <w:r w:rsidRPr="008C32E4">
                <w:rPr>
                  <w:rFonts w:ascii="Arial" w:eastAsia="Malgun Gothic" w:hAnsi="Arial" w:hint="eastAsia"/>
                  <w:sz w:val="18"/>
                </w:rPr>
                <w:t>:</w:t>
              </w:r>
              <w:r w:rsidRPr="008C32E4">
                <w:rPr>
                  <w:rFonts w:ascii="Arial" w:eastAsia="Malgun Gothic" w:hAnsi="Arial"/>
                  <w:sz w:val="18"/>
                </w:rPr>
                <w:tab/>
                <w:t xml:space="preserve">Two cells are considered in which Cell 1 is the serving cell and Cell 2 is </w:t>
              </w:r>
              <w:r w:rsidRPr="008C32E4">
                <w:rPr>
                  <w:rFonts w:ascii="Arial" w:eastAsia="Malgun Gothic" w:hAnsi="Arial" w:hint="eastAsia"/>
                  <w:sz w:val="18"/>
                </w:rPr>
                <w:t xml:space="preserve">the </w:t>
              </w:r>
              <w:r w:rsidRPr="008C32E4">
                <w:rPr>
                  <w:rFonts w:ascii="Arial" w:eastAsia="Malgun Gothic" w:hAnsi="Arial"/>
                  <w:sz w:val="18"/>
                </w:rPr>
                <w:t>interfering</w:t>
              </w:r>
              <w:r w:rsidRPr="008C32E4">
                <w:rPr>
                  <w:rFonts w:ascii="Arial" w:eastAsia="Malgun Gothic" w:hAnsi="Arial" w:hint="eastAsia"/>
                  <w:sz w:val="18"/>
                </w:rPr>
                <w:t xml:space="preserve"> cell.</w:t>
              </w:r>
              <w:r w:rsidRPr="008C32E4">
                <w:rPr>
                  <w:rFonts w:ascii="Arial" w:eastAsia="Malgun Gothic" w:hAnsi="Arial"/>
                  <w:sz w:val="18"/>
                </w:rPr>
                <w:t xml:space="preserve"> Interfering cell is fully loaded.</w:t>
              </w:r>
            </w:ins>
          </w:p>
          <w:p w14:paraId="098D51C8" w14:textId="77777777" w:rsidR="00311ACD" w:rsidRPr="008C32E4" w:rsidRDefault="00311ACD" w:rsidP="001229E4">
            <w:pPr>
              <w:keepNext/>
              <w:keepLines/>
              <w:spacing w:after="0"/>
              <w:ind w:left="851" w:hanging="851"/>
              <w:rPr>
                <w:ins w:id="541" w:author="Dhananjaya Ponukumati" w:date="2025-05-08T13:34:00Z" w16du:dateUtc="2025-05-08T08:04:00Z"/>
                <w:rFonts w:ascii="Arial" w:eastAsia="Malgun Gothic" w:hAnsi="Arial"/>
                <w:sz w:val="18"/>
              </w:rPr>
            </w:pPr>
            <w:ins w:id="542" w:author="Dhananjaya Ponukumati" w:date="2025-05-08T13:34:00Z" w16du:dateUtc="2025-05-08T08:04:00Z">
              <w:r w:rsidRPr="008C32E4">
                <w:rPr>
                  <w:rFonts w:ascii="Arial" w:eastAsia="Malgun Gothic" w:hAnsi="Arial"/>
                  <w:sz w:val="18"/>
                </w:rPr>
                <w:t xml:space="preserve">Note 3: </w:t>
              </w:r>
              <w:r w:rsidRPr="008C32E4">
                <w:rPr>
                  <w:rFonts w:ascii="Arial" w:eastAsia="Malgun Gothic" w:hAnsi="Arial"/>
                  <w:sz w:val="18"/>
                </w:rPr>
                <w:tab/>
                <w:t>Both cells are time synchronous.</w:t>
              </w:r>
            </w:ins>
          </w:p>
          <w:p w14:paraId="0D871B75" w14:textId="77777777" w:rsidR="00311ACD" w:rsidRPr="008C32E4" w:rsidRDefault="00311ACD" w:rsidP="001229E4">
            <w:pPr>
              <w:keepNext/>
              <w:keepLines/>
              <w:spacing w:after="0"/>
              <w:ind w:left="851" w:hanging="851"/>
              <w:rPr>
                <w:ins w:id="543" w:author="Dhananjaya Ponukumati" w:date="2025-05-08T13:34:00Z" w16du:dateUtc="2025-05-08T08:04:00Z"/>
                <w:rFonts w:ascii="Arial" w:eastAsia="Malgun Gothic" w:hAnsi="Arial"/>
                <w:sz w:val="18"/>
              </w:rPr>
            </w:pPr>
            <w:ins w:id="544" w:author="Dhananjaya Ponukumati" w:date="2025-05-08T13:34:00Z" w16du:dateUtc="2025-05-08T08:04:00Z">
              <w:r w:rsidRPr="008C32E4">
                <w:rPr>
                  <w:rFonts w:ascii="Arial" w:eastAsia="Malgun Gothic" w:hAnsi="Arial"/>
                  <w:sz w:val="18"/>
                </w:rPr>
                <w:t>Note 4:</w:t>
              </w:r>
              <w:r w:rsidRPr="008C32E4">
                <w:rPr>
                  <w:rFonts w:ascii="Arial" w:eastAsia="Malgun Gothic" w:hAnsi="Arial"/>
                  <w:sz w:val="18"/>
                </w:rPr>
                <w:tab/>
                <w:t>Static channel is used for the interference model. In case for white Gaussian noise model Cell 2 is not present.</w:t>
              </w:r>
            </w:ins>
          </w:p>
          <w:p w14:paraId="13351B04" w14:textId="77777777" w:rsidR="00311ACD" w:rsidRPr="008C32E4" w:rsidRDefault="00311ACD" w:rsidP="001229E4">
            <w:pPr>
              <w:keepNext/>
              <w:keepLines/>
              <w:spacing w:after="0"/>
              <w:ind w:left="851" w:hanging="851"/>
              <w:rPr>
                <w:ins w:id="545" w:author="Dhananjaya Ponukumati" w:date="2025-05-08T13:34:00Z" w16du:dateUtc="2025-05-08T08:04:00Z"/>
                <w:rFonts w:ascii="Arial" w:eastAsia="Malgun Gothic" w:hAnsi="Arial"/>
                <w:sz w:val="18"/>
                <w:lang w:eastAsia="zh-CN"/>
              </w:rPr>
            </w:pPr>
            <w:ins w:id="546" w:author="Dhananjaya Ponukumati" w:date="2025-05-08T13:34:00Z" w16du:dateUtc="2025-05-08T08:04:00Z">
              <w:r w:rsidRPr="008C32E4">
                <w:rPr>
                  <w:rFonts w:ascii="Arial" w:eastAsia="Malgun Gothic" w:hAnsi="Arial"/>
                  <w:sz w:val="18"/>
                  <w:lang w:eastAsia="zh-CN"/>
                </w:rPr>
                <w:t>Note 5:</w:t>
              </w:r>
              <w:r w:rsidRPr="008C32E4">
                <w:rPr>
                  <w:rFonts w:ascii="Arial" w:eastAsia="Malgun Gothic" w:hAnsi="Arial"/>
                  <w:sz w:val="18"/>
                  <w:lang w:eastAsia="zh-CN"/>
                </w:rPr>
                <w:tab/>
                <w:t>SINR</w:t>
              </w:r>
              <w:r w:rsidRPr="008C32E4">
                <w:rPr>
                  <w:rFonts w:ascii="Arial" w:eastAsia="Malgun Gothic" w:hAnsi="Arial" w:hint="eastAsia"/>
                  <w:sz w:val="18"/>
                  <w:lang w:eastAsia="zh-CN"/>
                </w:rPr>
                <w:t xml:space="preserve"> corresponds to </w:t>
              </w:r>
            </w:ins>
            <w:ins w:id="547" w:author="Dhananjaya Ponukumati" w:date="2025-05-08T13:34:00Z" w16du:dateUtc="2025-05-08T08:04:00Z">
              <w:r w:rsidRPr="008C32E4">
                <w:rPr>
                  <w:rFonts w:ascii="Arial" w:eastAsia="Malgun Gothic" w:hAnsi="Arial"/>
                  <w:noProof/>
                  <w:position w:val="-12"/>
                  <w:sz w:val="18"/>
                </w:rPr>
                <w:object w:dxaOrig="840" w:dyaOrig="380" w14:anchorId="4A68C262">
                  <v:shape id="_x0000_i1026" type="#_x0000_t75" alt="" style="width:41pt;height:20.95pt;mso-width-percent:0;mso-height-percent:0;mso-width-percent:0;mso-height-percent:0" o:ole="">
                    <v:imagedata r:id="rId14" o:title=""/>
                  </v:shape>
                  <o:OLEObject Type="Embed" ProgID="Equation.3" ShapeID="_x0000_i1026" DrawAspect="Content" ObjectID="_1808323928" r:id="rId15"/>
                </w:object>
              </w:r>
            </w:ins>
            <w:ins w:id="548" w:author="Dhananjaya Ponukumati" w:date="2025-05-08T13:34:00Z" w16du:dateUtc="2025-05-08T08:04:00Z">
              <w:r w:rsidRPr="008C32E4">
                <w:rPr>
                  <w:rFonts w:ascii="Arial" w:eastAsia="Malgun Gothic" w:hAnsi="Arial"/>
                  <w:sz w:val="18"/>
                </w:rPr>
                <w:t xml:space="preserve"> </w:t>
              </w:r>
              <w:r w:rsidRPr="008C32E4">
                <w:rPr>
                  <w:rFonts w:ascii="Arial" w:eastAsia="Malgun Gothic" w:hAnsi="Arial" w:hint="eastAsia"/>
                  <w:sz w:val="18"/>
                  <w:lang w:eastAsia="zh-CN"/>
                </w:rPr>
                <w:t xml:space="preserve">of </w:t>
              </w:r>
              <w:r w:rsidRPr="008C32E4">
                <w:rPr>
                  <w:rFonts w:ascii="Arial" w:eastAsia="Malgun Gothic" w:hAnsi="Arial"/>
                  <w:sz w:val="18"/>
                  <w:lang w:eastAsia="zh-CN"/>
                </w:rPr>
                <w:t>C</w:t>
              </w:r>
              <w:r w:rsidRPr="008C32E4">
                <w:rPr>
                  <w:rFonts w:ascii="Arial" w:eastAsia="Malgun Gothic" w:hAnsi="Arial" w:hint="eastAsia"/>
                  <w:sz w:val="18"/>
                  <w:lang w:eastAsia="zh-CN"/>
                </w:rPr>
                <w:t>ell 1</w:t>
              </w:r>
              <w:r w:rsidRPr="008C32E4">
                <w:rPr>
                  <w:rFonts w:ascii="Arial" w:eastAsia="Malgun Gothic" w:hAnsi="Arial"/>
                  <w:sz w:val="18"/>
                  <w:lang w:eastAsia="zh-CN"/>
                </w:rPr>
                <w:t xml:space="preserve"> as defined in clause 4.4.5</w:t>
              </w:r>
              <w:r w:rsidRPr="008C32E4">
                <w:rPr>
                  <w:rFonts w:ascii="Arial" w:eastAsia="Malgun Gothic" w:hAnsi="Arial" w:hint="eastAsia"/>
                  <w:sz w:val="18"/>
                  <w:lang w:eastAsia="zh-CN"/>
                </w:rPr>
                <w:t>.</w:t>
              </w:r>
            </w:ins>
          </w:p>
          <w:p w14:paraId="775A352D" w14:textId="77777777" w:rsidR="00311ACD" w:rsidRPr="008C32E4" w:rsidRDefault="00311ACD" w:rsidP="001229E4">
            <w:pPr>
              <w:keepNext/>
              <w:keepLines/>
              <w:spacing w:after="0"/>
              <w:ind w:left="851" w:hanging="851"/>
              <w:rPr>
                <w:ins w:id="549" w:author="Dhananjaya Ponukumati" w:date="2025-05-08T13:34:00Z" w16du:dateUtc="2025-05-08T08:04:00Z"/>
                <w:rFonts w:ascii="Arial" w:eastAsia="Malgun Gothic" w:hAnsi="Arial"/>
                <w:sz w:val="18"/>
              </w:rPr>
            </w:pPr>
            <w:ins w:id="550" w:author="Dhananjaya Ponukumati" w:date="2025-05-08T13:34:00Z" w16du:dateUtc="2025-05-08T08:04:00Z">
              <w:r w:rsidRPr="008C32E4">
                <w:rPr>
                  <w:rFonts w:ascii="Arial" w:eastAsia="Malgun Gothic" w:hAnsi="Arial"/>
                  <w:sz w:val="18"/>
                </w:rPr>
                <w:t xml:space="preserve">Note 6: </w:t>
              </w:r>
              <w:r w:rsidRPr="008C32E4">
                <w:rPr>
                  <w:rFonts w:ascii="Arial" w:eastAsia="Malgun Gothic" w:hAnsi="Arial"/>
                  <w:sz w:val="18"/>
                </w:rPr>
                <w:tab/>
                <w:t>INR is defined in clause B.6.1.</w:t>
              </w:r>
            </w:ins>
          </w:p>
        </w:tc>
      </w:tr>
    </w:tbl>
    <w:p w14:paraId="397695F8" w14:textId="77777777" w:rsidR="00311ACD" w:rsidRPr="008C32E4" w:rsidRDefault="00311ACD" w:rsidP="00311ACD">
      <w:pPr>
        <w:rPr>
          <w:ins w:id="551" w:author="Dhananjaya Ponukumati" w:date="2025-05-08T13:34:00Z" w16du:dateUtc="2025-05-08T08:04:00Z"/>
          <w:rFonts w:eastAsia="Malgun Gothic"/>
        </w:rPr>
      </w:pPr>
    </w:p>
    <w:p w14:paraId="15642B74" w14:textId="77777777" w:rsidR="00311ACD" w:rsidRPr="008C32E4" w:rsidRDefault="00311ACD" w:rsidP="00311ACD">
      <w:pPr>
        <w:keepNext/>
        <w:keepLines/>
        <w:spacing w:before="60"/>
        <w:jc w:val="center"/>
        <w:rPr>
          <w:ins w:id="552" w:author="Dhananjaya Ponukumati" w:date="2025-05-08T13:34:00Z" w16du:dateUtc="2025-05-08T08:04:00Z"/>
          <w:rFonts w:ascii="Arial" w:eastAsia="Malgun Gothic" w:hAnsi="Arial"/>
          <w:b/>
        </w:rPr>
      </w:pPr>
      <w:ins w:id="553" w:author="Dhananjaya Ponukumati" w:date="2025-05-08T13:34:00Z" w16du:dateUtc="2025-05-08T08:04:00Z">
        <w:r w:rsidRPr="008C32E4">
          <w:rPr>
            <w:rFonts w:ascii="Arial" w:eastAsia="Malgun Gothic" w:hAnsi="Arial"/>
            <w:b/>
          </w:rPr>
          <w:t>Table 6.2.</w:t>
        </w:r>
        <w:r>
          <w:rPr>
            <w:rFonts w:ascii="Arial" w:eastAsia="Malgun Gothic" w:hAnsi="Arial"/>
            <w:b/>
          </w:rPr>
          <w:t>4</w:t>
        </w:r>
        <w:r w:rsidRPr="008C32E4">
          <w:rPr>
            <w:rFonts w:ascii="Arial" w:eastAsia="Malgun Gothic" w:hAnsi="Arial"/>
            <w:b/>
          </w:rPr>
          <w:t>.1.2.</w:t>
        </w:r>
        <w:r>
          <w:rPr>
            <w:rFonts w:ascii="Arial" w:eastAsia="Malgun Gothic" w:hAnsi="Arial"/>
            <w:b/>
          </w:rPr>
          <w:t>1</w:t>
        </w:r>
        <w:r w:rsidRPr="008C32E4">
          <w:rPr>
            <w:rFonts w:ascii="Arial" w:eastAsia="Malgun Gothic" w:hAnsi="Arial"/>
            <w:b/>
          </w:rPr>
          <w:t>-2: Minimum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311ACD" w:rsidRPr="008C32E4" w14:paraId="41E8EDE9" w14:textId="77777777" w:rsidTr="001229E4">
        <w:trPr>
          <w:cantSplit/>
          <w:jc w:val="center"/>
          <w:ins w:id="554" w:author="Dhananjaya Ponukumati" w:date="2025-05-08T13:34:00Z"/>
        </w:trPr>
        <w:tc>
          <w:tcPr>
            <w:tcW w:w="1705" w:type="dxa"/>
          </w:tcPr>
          <w:p w14:paraId="3EE3CB3F" w14:textId="77777777" w:rsidR="00311ACD" w:rsidRPr="008C32E4" w:rsidRDefault="00311ACD" w:rsidP="001229E4">
            <w:pPr>
              <w:keepNext/>
              <w:keepLines/>
              <w:spacing w:after="0"/>
              <w:jc w:val="center"/>
              <w:rPr>
                <w:ins w:id="555" w:author="Dhananjaya Ponukumati" w:date="2025-05-08T13:34:00Z" w16du:dateUtc="2025-05-08T08:04:00Z"/>
                <w:rFonts w:ascii="Symbol" w:eastAsia="?? ??" w:hAnsi="Symbol" w:cs="Arial" w:hint="eastAsia"/>
                <w:b/>
                <w:sz w:val="18"/>
              </w:rPr>
            </w:pPr>
            <w:ins w:id="556" w:author="Dhananjaya Ponukumati" w:date="2025-05-08T13:34:00Z" w16du:dateUtc="2025-05-08T08:04:00Z">
              <w:r w:rsidRPr="008C32E4">
                <w:rPr>
                  <w:rFonts w:ascii="Arial" w:eastAsia="SimSun" w:hAnsi="Arial" w:hint="eastAsia"/>
                  <w:b/>
                  <w:sz w:val="18"/>
                  <w:lang w:eastAsia="zh-CN"/>
                </w:rPr>
                <w:t>Parameters</w:t>
              </w:r>
            </w:ins>
          </w:p>
        </w:tc>
        <w:tc>
          <w:tcPr>
            <w:tcW w:w="1516" w:type="dxa"/>
          </w:tcPr>
          <w:p w14:paraId="43F8FC04" w14:textId="77777777" w:rsidR="00311ACD" w:rsidRPr="008C32E4" w:rsidRDefault="00311ACD" w:rsidP="001229E4">
            <w:pPr>
              <w:keepNext/>
              <w:keepLines/>
              <w:spacing w:after="0"/>
              <w:jc w:val="center"/>
              <w:rPr>
                <w:ins w:id="557" w:author="Dhananjaya Ponukumati" w:date="2025-05-08T13:34:00Z" w16du:dateUtc="2025-05-08T08:04:00Z"/>
                <w:rFonts w:ascii="Arial" w:eastAsia="?? ??" w:hAnsi="Arial"/>
                <w:b/>
                <w:sz w:val="18"/>
              </w:rPr>
            </w:pPr>
            <w:ins w:id="558" w:author="Dhananjaya Ponukumati" w:date="2025-05-08T13:34:00Z" w16du:dateUtc="2025-05-08T08:04:00Z">
              <w:r w:rsidRPr="008C32E4">
                <w:rPr>
                  <w:rFonts w:ascii="Arial" w:eastAsia="SimSun" w:hAnsi="Arial"/>
                  <w:b/>
                  <w:sz w:val="18"/>
                </w:rPr>
                <w:t>Test 1</w:t>
              </w:r>
            </w:ins>
          </w:p>
        </w:tc>
      </w:tr>
      <w:tr w:rsidR="00311ACD" w:rsidRPr="008C32E4" w14:paraId="18D52107" w14:textId="77777777" w:rsidTr="001229E4">
        <w:trPr>
          <w:cantSplit/>
          <w:jc w:val="center"/>
          <w:ins w:id="559" w:author="Dhananjaya Ponukumati" w:date="2025-05-08T13:34:00Z"/>
        </w:trPr>
        <w:tc>
          <w:tcPr>
            <w:tcW w:w="1705" w:type="dxa"/>
          </w:tcPr>
          <w:p w14:paraId="1FFBCFEC" w14:textId="77777777" w:rsidR="00311ACD" w:rsidRPr="008C32E4" w:rsidRDefault="00311ACD" w:rsidP="001229E4">
            <w:pPr>
              <w:keepNext/>
              <w:keepLines/>
              <w:spacing w:after="0"/>
              <w:jc w:val="center"/>
              <w:rPr>
                <w:ins w:id="560" w:author="Dhananjaya Ponukumati" w:date="2025-05-08T13:34:00Z" w16du:dateUtc="2025-05-08T08:04:00Z"/>
                <w:rFonts w:ascii="Arial" w:eastAsia="?? ??" w:hAnsi="Arial" w:cs="v5.0.0"/>
                <w:sz w:val="18"/>
              </w:rPr>
            </w:pPr>
            <w:ins w:id="561" w:author="Dhananjaya Ponukumati" w:date="2025-05-08T13:34:00Z" w16du:dateUtc="2025-05-08T08:04:00Z">
              <w:r w:rsidRPr="008C32E4">
                <w:rPr>
                  <w:rFonts w:ascii="Symbol" w:eastAsia="?? ??" w:hAnsi="Symbol"/>
                  <w:i/>
                  <w:iCs/>
                  <w:sz w:val="18"/>
                </w:rPr>
                <w:t></w:t>
              </w:r>
              <w:r w:rsidRPr="008C32E4">
                <w:rPr>
                  <w:rFonts w:ascii="Arial" w:eastAsia="?? ??" w:hAnsi="Arial"/>
                  <w:sz w:val="18"/>
                </w:rPr>
                <w:t xml:space="preserve"> </w:t>
              </w:r>
            </w:ins>
          </w:p>
        </w:tc>
        <w:tc>
          <w:tcPr>
            <w:tcW w:w="1516" w:type="dxa"/>
          </w:tcPr>
          <w:p w14:paraId="1A646721" w14:textId="77777777" w:rsidR="00311ACD" w:rsidRPr="008C32E4" w:rsidRDefault="00311ACD" w:rsidP="001229E4">
            <w:pPr>
              <w:keepNext/>
              <w:keepLines/>
              <w:spacing w:after="0"/>
              <w:jc w:val="center"/>
              <w:rPr>
                <w:ins w:id="562" w:author="Dhananjaya Ponukumati" w:date="2025-05-08T13:34:00Z" w16du:dateUtc="2025-05-08T08:04:00Z"/>
                <w:rFonts w:ascii="Arial" w:eastAsia="?? ??" w:hAnsi="Arial" w:cs="v5.0.0"/>
                <w:sz w:val="18"/>
              </w:rPr>
            </w:pPr>
            <w:ins w:id="563" w:author="Dhananjaya Ponukumati" w:date="2025-05-08T13:34:00Z" w16du:dateUtc="2025-05-08T08:04:00Z">
              <w:r>
                <w:rPr>
                  <w:rFonts w:ascii="Arial" w:eastAsia="?? ??" w:hAnsi="Arial" w:cs="v5.0.0"/>
                  <w:sz w:val="18"/>
                </w:rPr>
                <w:t>[TBD]</w:t>
              </w:r>
            </w:ins>
          </w:p>
        </w:tc>
      </w:tr>
    </w:tbl>
    <w:p w14:paraId="52355718" w14:textId="77777777" w:rsidR="008C32E4" w:rsidRPr="00120569" w:rsidRDefault="008C32E4" w:rsidP="00120569">
      <w:pPr>
        <w:keepNext/>
        <w:keepLines/>
        <w:spacing w:before="120"/>
        <w:ind w:left="1985" w:hanging="1985"/>
        <w:outlineLvl w:val="5"/>
        <w:rPr>
          <w:rFonts w:ascii="Arial" w:eastAsia="Malgun Gothic" w:hAnsi="Arial"/>
        </w:rPr>
      </w:pPr>
    </w:p>
    <w:p w14:paraId="32C8E886" w14:textId="77777777" w:rsidR="008C32E4" w:rsidRDefault="008C32E4" w:rsidP="008C32E4">
      <w:pPr>
        <w:spacing w:after="0"/>
        <w:rPr>
          <w:rFonts w:eastAsia="SimSun"/>
          <w:b/>
          <w:color w:val="FF0000"/>
          <w:sz w:val="28"/>
          <w:szCs w:val="28"/>
        </w:rPr>
      </w:pPr>
      <w:r w:rsidRPr="00E70977">
        <w:rPr>
          <w:rFonts w:eastAsia="SimSun" w:hint="eastAsia"/>
          <w:b/>
          <w:color w:val="FF0000"/>
          <w:sz w:val="28"/>
          <w:szCs w:val="28"/>
        </w:rPr>
        <w:t>&lt;</w:t>
      </w:r>
      <w:r>
        <w:rPr>
          <w:rFonts w:eastAsia="SimSun"/>
          <w:b/>
          <w:color w:val="FF0000"/>
          <w:sz w:val="28"/>
          <w:szCs w:val="28"/>
        </w:rPr>
        <w:t>End</w:t>
      </w:r>
      <w:r w:rsidRPr="00E70977">
        <w:rPr>
          <w:rFonts w:eastAsia="SimSun"/>
          <w:b/>
          <w:color w:val="FF0000"/>
          <w:sz w:val="28"/>
          <w:szCs w:val="28"/>
        </w:rPr>
        <w:t xml:space="preserve"> of change</w:t>
      </w:r>
      <w:r>
        <w:rPr>
          <w:rFonts w:eastAsia="SimSun"/>
          <w:b/>
          <w:color w:val="FF0000"/>
          <w:sz w:val="28"/>
          <w:szCs w:val="28"/>
        </w:rPr>
        <w:t>1</w:t>
      </w:r>
      <w:r w:rsidRPr="00E70977">
        <w:rPr>
          <w:rFonts w:eastAsia="SimSun"/>
          <w:b/>
          <w:color w:val="FF0000"/>
          <w:sz w:val="28"/>
          <w:szCs w:val="28"/>
        </w:rPr>
        <w:t>&gt;</w:t>
      </w:r>
    </w:p>
    <w:p w14:paraId="08B680FF" w14:textId="77777777" w:rsidR="004607A2" w:rsidRDefault="004607A2" w:rsidP="002A61B0">
      <w:pPr>
        <w:spacing w:after="0"/>
        <w:rPr>
          <w:rFonts w:eastAsia="SimSun"/>
          <w:b/>
          <w:color w:val="FF0000"/>
          <w:sz w:val="28"/>
          <w:szCs w:val="28"/>
        </w:rPr>
      </w:pPr>
    </w:p>
    <w:p w14:paraId="2858A483" w14:textId="77777777" w:rsidR="007B6655" w:rsidRDefault="007B6655" w:rsidP="002A61B0">
      <w:pPr>
        <w:spacing w:after="0"/>
        <w:rPr>
          <w:rFonts w:eastAsia="SimSun"/>
          <w:b/>
          <w:color w:val="FF0000"/>
          <w:sz w:val="28"/>
          <w:szCs w:val="28"/>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7AF45E73" w14:textId="1752BC1A" w:rsidR="00664DC1" w:rsidRDefault="00664DC1" w:rsidP="004607A2">
      <w:pPr>
        <w:pStyle w:val="Heading2"/>
      </w:pPr>
    </w:p>
    <w:p w14:paraId="5BCF407F" w14:textId="77777777" w:rsidR="00561708" w:rsidRPr="00D62746" w:rsidRDefault="00561708" w:rsidP="00442A15">
      <w:pPr>
        <w:jc w:val="center"/>
        <w:rPr>
          <w:noProof/>
        </w:rPr>
      </w:pPr>
    </w:p>
    <w:sectPr w:rsidR="00561708" w:rsidRPr="00D62746" w:rsidSect="00B97AB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092C0" w14:textId="77777777" w:rsidR="00D54FEC" w:rsidRDefault="00D54FEC">
      <w:r>
        <w:separator/>
      </w:r>
    </w:p>
  </w:endnote>
  <w:endnote w:type="continuationSeparator" w:id="0">
    <w:p w14:paraId="2219CA49" w14:textId="77777777" w:rsidR="00D54FEC" w:rsidRDefault="00D54FEC">
      <w:r>
        <w:continuationSeparator/>
      </w:r>
    </w:p>
  </w:endnote>
  <w:endnote w:type="continuationNotice" w:id="1">
    <w:p w14:paraId="7F144E80" w14:textId="77777777" w:rsidR="00D54FEC" w:rsidRDefault="00D54F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7F27F" w14:textId="77777777" w:rsidR="00D54FEC" w:rsidRDefault="00D54FEC">
      <w:r>
        <w:separator/>
      </w:r>
    </w:p>
  </w:footnote>
  <w:footnote w:type="continuationSeparator" w:id="0">
    <w:p w14:paraId="01F6D6D0" w14:textId="77777777" w:rsidR="00D54FEC" w:rsidRDefault="00D54FEC">
      <w:r>
        <w:continuationSeparator/>
      </w:r>
    </w:p>
  </w:footnote>
  <w:footnote w:type="continuationNotice" w:id="1">
    <w:p w14:paraId="6EA4F1A4" w14:textId="77777777" w:rsidR="00D54FEC" w:rsidRDefault="00D54F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hananjaya Ponukumati">
    <w15:presenceInfo w15:providerId="AD" w15:userId="S::dsarma@qti.qualcomm.com::9a539ffd-e959-4fa8-96c4-7b8da24cc4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D0"/>
    <w:rsid w:val="00005FF9"/>
    <w:rsid w:val="000200D1"/>
    <w:rsid w:val="00022E4A"/>
    <w:rsid w:val="0002308F"/>
    <w:rsid w:val="00024FA0"/>
    <w:rsid w:val="000260C4"/>
    <w:rsid w:val="0004189A"/>
    <w:rsid w:val="00044593"/>
    <w:rsid w:val="00047931"/>
    <w:rsid w:val="000669EB"/>
    <w:rsid w:val="00070E09"/>
    <w:rsid w:val="00073C0C"/>
    <w:rsid w:val="0007799F"/>
    <w:rsid w:val="000935A7"/>
    <w:rsid w:val="000972F8"/>
    <w:rsid w:val="000A6394"/>
    <w:rsid w:val="000B3A0F"/>
    <w:rsid w:val="000B5DCB"/>
    <w:rsid w:val="000B7FED"/>
    <w:rsid w:val="000C038A"/>
    <w:rsid w:val="000C6598"/>
    <w:rsid w:val="000D44B3"/>
    <w:rsid w:val="000E42A0"/>
    <w:rsid w:val="000F1F1A"/>
    <w:rsid w:val="00102612"/>
    <w:rsid w:val="00107A15"/>
    <w:rsid w:val="00120569"/>
    <w:rsid w:val="00121907"/>
    <w:rsid w:val="00123FB0"/>
    <w:rsid w:val="00126065"/>
    <w:rsid w:val="0013104D"/>
    <w:rsid w:val="00145D43"/>
    <w:rsid w:val="0015386A"/>
    <w:rsid w:val="00164756"/>
    <w:rsid w:val="0017322F"/>
    <w:rsid w:val="001873F5"/>
    <w:rsid w:val="00191928"/>
    <w:rsid w:val="00192C46"/>
    <w:rsid w:val="001A038F"/>
    <w:rsid w:val="001A08B3"/>
    <w:rsid w:val="001A7B60"/>
    <w:rsid w:val="001B379E"/>
    <w:rsid w:val="001B48F7"/>
    <w:rsid w:val="001B52F0"/>
    <w:rsid w:val="001B5383"/>
    <w:rsid w:val="001B7A65"/>
    <w:rsid w:val="001C5F23"/>
    <w:rsid w:val="001D60F6"/>
    <w:rsid w:val="001E3FD7"/>
    <w:rsid w:val="001E41F3"/>
    <w:rsid w:val="001F084C"/>
    <w:rsid w:val="0020055E"/>
    <w:rsid w:val="00200C2D"/>
    <w:rsid w:val="002051ED"/>
    <w:rsid w:val="00205FEE"/>
    <w:rsid w:val="00235215"/>
    <w:rsid w:val="00243898"/>
    <w:rsid w:val="0026004D"/>
    <w:rsid w:val="002640DD"/>
    <w:rsid w:val="0026660C"/>
    <w:rsid w:val="002707CE"/>
    <w:rsid w:val="0027434A"/>
    <w:rsid w:val="00275D12"/>
    <w:rsid w:val="00284FEB"/>
    <w:rsid w:val="002860C4"/>
    <w:rsid w:val="00290AB1"/>
    <w:rsid w:val="002A2885"/>
    <w:rsid w:val="002A61B0"/>
    <w:rsid w:val="002B04C1"/>
    <w:rsid w:val="002B2418"/>
    <w:rsid w:val="002B3628"/>
    <w:rsid w:val="002B5741"/>
    <w:rsid w:val="002B5C9C"/>
    <w:rsid w:val="002B7642"/>
    <w:rsid w:val="002C6628"/>
    <w:rsid w:val="002C7197"/>
    <w:rsid w:val="002D3696"/>
    <w:rsid w:val="002D55C3"/>
    <w:rsid w:val="002E472E"/>
    <w:rsid w:val="002F63A8"/>
    <w:rsid w:val="003032DD"/>
    <w:rsid w:val="00304A73"/>
    <w:rsid w:val="00305409"/>
    <w:rsid w:val="00311ACD"/>
    <w:rsid w:val="00334F50"/>
    <w:rsid w:val="003358F4"/>
    <w:rsid w:val="00350062"/>
    <w:rsid w:val="003501DC"/>
    <w:rsid w:val="00352B69"/>
    <w:rsid w:val="003534FE"/>
    <w:rsid w:val="003609EF"/>
    <w:rsid w:val="0036231A"/>
    <w:rsid w:val="00364EDE"/>
    <w:rsid w:val="00374DD4"/>
    <w:rsid w:val="0037611E"/>
    <w:rsid w:val="00381FA8"/>
    <w:rsid w:val="00391085"/>
    <w:rsid w:val="003923DB"/>
    <w:rsid w:val="00395DCF"/>
    <w:rsid w:val="003A4BAE"/>
    <w:rsid w:val="003B494F"/>
    <w:rsid w:val="003B704D"/>
    <w:rsid w:val="003B7DFE"/>
    <w:rsid w:val="003C0965"/>
    <w:rsid w:val="003D380B"/>
    <w:rsid w:val="003E1A36"/>
    <w:rsid w:val="003E4286"/>
    <w:rsid w:val="003F0EE4"/>
    <w:rsid w:val="003F14C3"/>
    <w:rsid w:val="003F4FF3"/>
    <w:rsid w:val="00410371"/>
    <w:rsid w:val="00422072"/>
    <w:rsid w:val="004242F1"/>
    <w:rsid w:val="004309A5"/>
    <w:rsid w:val="004310A3"/>
    <w:rsid w:val="00441359"/>
    <w:rsid w:val="00442A15"/>
    <w:rsid w:val="00444557"/>
    <w:rsid w:val="004607A2"/>
    <w:rsid w:val="00472487"/>
    <w:rsid w:val="00480A9C"/>
    <w:rsid w:val="004937D0"/>
    <w:rsid w:val="00497F8D"/>
    <w:rsid w:val="00497F96"/>
    <w:rsid w:val="004B6248"/>
    <w:rsid w:val="004B75B7"/>
    <w:rsid w:val="004D1D42"/>
    <w:rsid w:val="004E0E37"/>
    <w:rsid w:val="004E1629"/>
    <w:rsid w:val="004F3862"/>
    <w:rsid w:val="00513646"/>
    <w:rsid w:val="005141D9"/>
    <w:rsid w:val="0051580D"/>
    <w:rsid w:val="00516A13"/>
    <w:rsid w:val="00530720"/>
    <w:rsid w:val="00541090"/>
    <w:rsid w:val="00547111"/>
    <w:rsid w:val="00556952"/>
    <w:rsid w:val="00561708"/>
    <w:rsid w:val="0058439B"/>
    <w:rsid w:val="00592D74"/>
    <w:rsid w:val="005961F4"/>
    <w:rsid w:val="005A76E9"/>
    <w:rsid w:val="005C30F8"/>
    <w:rsid w:val="005E2C44"/>
    <w:rsid w:val="005E4F41"/>
    <w:rsid w:val="005E610D"/>
    <w:rsid w:val="006008BE"/>
    <w:rsid w:val="006022D4"/>
    <w:rsid w:val="00613128"/>
    <w:rsid w:val="006162A5"/>
    <w:rsid w:val="00617C86"/>
    <w:rsid w:val="00621188"/>
    <w:rsid w:val="006257ED"/>
    <w:rsid w:val="006266CA"/>
    <w:rsid w:val="00633055"/>
    <w:rsid w:val="00640BFE"/>
    <w:rsid w:val="00646AA9"/>
    <w:rsid w:val="00653841"/>
    <w:rsid w:val="00653DE4"/>
    <w:rsid w:val="00654A7C"/>
    <w:rsid w:val="0065510B"/>
    <w:rsid w:val="00660CA5"/>
    <w:rsid w:val="00664DC1"/>
    <w:rsid w:val="00665519"/>
    <w:rsid w:val="00665C47"/>
    <w:rsid w:val="00674C4B"/>
    <w:rsid w:val="00677FF3"/>
    <w:rsid w:val="006811AF"/>
    <w:rsid w:val="00682F21"/>
    <w:rsid w:val="00691B0D"/>
    <w:rsid w:val="006929A0"/>
    <w:rsid w:val="00695808"/>
    <w:rsid w:val="006A1EC0"/>
    <w:rsid w:val="006A7702"/>
    <w:rsid w:val="006B2278"/>
    <w:rsid w:val="006B46FB"/>
    <w:rsid w:val="006C3337"/>
    <w:rsid w:val="006C5380"/>
    <w:rsid w:val="006D7D0E"/>
    <w:rsid w:val="006E0735"/>
    <w:rsid w:val="006E21FB"/>
    <w:rsid w:val="006F602E"/>
    <w:rsid w:val="0071228A"/>
    <w:rsid w:val="00712D18"/>
    <w:rsid w:val="00716AD0"/>
    <w:rsid w:val="0074022F"/>
    <w:rsid w:val="007519AA"/>
    <w:rsid w:val="00751AEF"/>
    <w:rsid w:val="00771DBC"/>
    <w:rsid w:val="00781614"/>
    <w:rsid w:val="00787928"/>
    <w:rsid w:val="00787A8D"/>
    <w:rsid w:val="00792342"/>
    <w:rsid w:val="007977A8"/>
    <w:rsid w:val="007A69C4"/>
    <w:rsid w:val="007A6F9E"/>
    <w:rsid w:val="007B0B09"/>
    <w:rsid w:val="007B1BEC"/>
    <w:rsid w:val="007B512A"/>
    <w:rsid w:val="007B6655"/>
    <w:rsid w:val="007C2097"/>
    <w:rsid w:val="007C267B"/>
    <w:rsid w:val="007D6A07"/>
    <w:rsid w:val="007F51A0"/>
    <w:rsid w:val="007F5D82"/>
    <w:rsid w:val="007F7259"/>
    <w:rsid w:val="008040A8"/>
    <w:rsid w:val="00815AEE"/>
    <w:rsid w:val="00815F77"/>
    <w:rsid w:val="008203DB"/>
    <w:rsid w:val="00823B8F"/>
    <w:rsid w:val="008279FA"/>
    <w:rsid w:val="00840EEC"/>
    <w:rsid w:val="0084333C"/>
    <w:rsid w:val="008472AE"/>
    <w:rsid w:val="008523DC"/>
    <w:rsid w:val="0085291E"/>
    <w:rsid w:val="008535FD"/>
    <w:rsid w:val="00856A01"/>
    <w:rsid w:val="008626E7"/>
    <w:rsid w:val="00866A40"/>
    <w:rsid w:val="00870EE7"/>
    <w:rsid w:val="008863B9"/>
    <w:rsid w:val="008A3DD8"/>
    <w:rsid w:val="008A45A6"/>
    <w:rsid w:val="008A7CF4"/>
    <w:rsid w:val="008B6C26"/>
    <w:rsid w:val="008C1CA5"/>
    <w:rsid w:val="008C32E4"/>
    <w:rsid w:val="008D0208"/>
    <w:rsid w:val="008D17E6"/>
    <w:rsid w:val="008D3CCC"/>
    <w:rsid w:val="008D7ED4"/>
    <w:rsid w:val="008E1170"/>
    <w:rsid w:val="008E6E72"/>
    <w:rsid w:val="008F3789"/>
    <w:rsid w:val="008F686C"/>
    <w:rsid w:val="00904E15"/>
    <w:rsid w:val="00904F58"/>
    <w:rsid w:val="00906CE8"/>
    <w:rsid w:val="009148DE"/>
    <w:rsid w:val="009278F7"/>
    <w:rsid w:val="009300F5"/>
    <w:rsid w:val="00933BE1"/>
    <w:rsid w:val="00941E30"/>
    <w:rsid w:val="009442E5"/>
    <w:rsid w:val="009531B0"/>
    <w:rsid w:val="00955A6D"/>
    <w:rsid w:val="00956260"/>
    <w:rsid w:val="009663D2"/>
    <w:rsid w:val="009741B3"/>
    <w:rsid w:val="009777D9"/>
    <w:rsid w:val="00991B88"/>
    <w:rsid w:val="0099331D"/>
    <w:rsid w:val="00996C74"/>
    <w:rsid w:val="009A46F7"/>
    <w:rsid w:val="009A5753"/>
    <w:rsid w:val="009A579D"/>
    <w:rsid w:val="009B62A2"/>
    <w:rsid w:val="009C5249"/>
    <w:rsid w:val="009D2C81"/>
    <w:rsid w:val="009D656D"/>
    <w:rsid w:val="009E3297"/>
    <w:rsid w:val="009E38DD"/>
    <w:rsid w:val="009F3B7F"/>
    <w:rsid w:val="009F734F"/>
    <w:rsid w:val="00A04DBC"/>
    <w:rsid w:val="00A16D46"/>
    <w:rsid w:val="00A22004"/>
    <w:rsid w:val="00A246B6"/>
    <w:rsid w:val="00A26BC6"/>
    <w:rsid w:val="00A37FD9"/>
    <w:rsid w:val="00A42EF1"/>
    <w:rsid w:val="00A4345D"/>
    <w:rsid w:val="00A47E70"/>
    <w:rsid w:val="00A50CF0"/>
    <w:rsid w:val="00A51878"/>
    <w:rsid w:val="00A55FF0"/>
    <w:rsid w:val="00A61DB7"/>
    <w:rsid w:val="00A76697"/>
    <w:rsid w:val="00A7671C"/>
    <w:rsid w:val="00A7757C"/>
    <w:rsid w:val="00A823E7"/>
    <w:rsid w:val="00A848B0"/>
    <w:rsid w:val="00A85DD7"/>
    <w:rsid w:val="00A921C6"/>
    <w:rsid w:val="00A92840"/>
    <w:rsid w:val="00AA20FB"/>
    <w:rsid w:val="00AA2CBC"/>
    <w:rsid w:val="00AB4272"/>
    <w:rsid w:val="00AC5820"/>
    <w:rsid w:val="00AC687F"/>
    <w:rsid w:val="00AD0267"/>
    <w:rsid w:val="00AD1CD8"/>
    <w:rsid w:val="00AD75F6"/>
    <w:rsid w:val="00AE05B7"/>
    <w:rsid w:val="00AE0924"/>
    <w:rsid w:val="00AE3A44"/>
    <w:rsid w:val="00AE4844"/>
    <w:rsid w:val="00AF04AF"/>
    <w:rsid w:val="00AF5E04"/>
    <w:rsid w:val="00B05789"/>
    <w:rsid w:val="00B071B5"/>
    <w:rsid w:val="00B13A3C"/>
    <w:rsid w:val="00B145C3"/>
    <w:rsid w:val="00B15757"/>
    <w:rsid w:val="00B21AC3"/>
    <w:rsid w:val="00B258BB"/>
    <w:rsid w:val="00B25F88"/>
    <w:rsid w:val="00B52F6F"/>
    <w:rsid w:val="00B53857"/>
    <w:rsid w:val="00B553F0"/>
    <w:rsid w:val="00B64B5E"/>
    <w:rsid w:val="00B67B97"/>
    <w:rsid w:val="00B77913"/>
    <w:rsid w:val="00B968C8"/>
    <w:rsid w:val="00B97AB9"/>
    <w:rsid w:val="00BA3EC5"/>
    <w:rsid w:val="00BA51D9"/>
    <w:rsid w:val="00BA62EC"/>
    <w:rsid w:val="00BA7085"/>
    <w:rsid w:val="00BB5C8B"/>
    <w:rsid w:val="00BB5DFC"/>
    <w:rsid w:val="00BC360A"/>
    <w:rsid w:val="00BC3CA5"/>
    <w:rsid w:val="00BD279D"/>
    <w:rsid w:val="00BD6BB8"/>
    <w:rsid w:val="00BF0B5D"/>
    <w:rsid w:val="00BF7766"/>
    <w:rsid w:val="00C01E64"/>
    <w:rsid w:val="00C05B50"/>
    <w:rsid w:val="00C123EE"/>
    <w:rsid w:val="00C14801"/>
    <w:rsid w:val="00C20F49"/>
    <w:rsid w:val="00C3149C"/>
    <w:rsid w:val="00C32878"/>
    <w:rsid w:val="00C3744F"/>
    <w:rsid w:val="00C43575"/>
    <w:rsid w:val="00C43AFD"/>
    <w:rsid w:val="00C44AE2"/>
    <w:rsid w:val="00C46CD9"/>
    <w:rsid w:val="00C55C12"/>
    <w:rsid w:val="00C6279A"/>
    <w:rsid w:val="00C63BE2"/>
    <w:rsid w:val="00C64929"/>
    <w:rsid w:val="00C64F6B"/>
    <w:rsid w:val="00C66BA2"/>
    <w:rsid w:val="00C76424"/>
    <w:rsid w:val="00C802ED"/>
    <w:rsid w:val="00C823DE"/>
    <w:rsid w:val="00C84A0F"/>
    <w:rsid w:val="00C870F6"/>
    <w:rsid w:val="00C927B2"/>
    <w:rsid w:val="00C95985"/>
    <w:rsid w:val="00CA2535"/>
    <w:rsid w:val="00CA4016"/>
    <w:rsid w:val="00CA53EE"/>
    <w:rsid w:val="00CC023A"/>
    <w:rsid w:val="00CC36B8"/>
    <w:rsid w:val="00CC5026"/>
    <w:rsid w:val="00CC68D0"/>
    <w:rsid w:val="00CD7240"/>
    <w:rsid w:val="00CE3284"/>
    <w:rsid w:val="00CF010F"/>
    <w:rsid w:val="00CF53EB"/>
    <w:rsid w:val="00CF7FB7"/>
    <w:rsid w:val="00D02BA0"/>
    <w:rsid w:val="00D03F9A"/>
    <w:rsid w:val="00D0413E"/>
    <w:rsid w:val="00D06D51"/>
    <w:rsid w:val="00D14FF4"/>
    <w:rsid w:val="00D24991"/>
    <w:rsid w:val="00D261F0"/>
    <w:rsid w:val="00D26506"/>
    <w:rsid w:val="00D323AF"/>
    <w:rsid w:val="00D35A4E"/>
    <w:rsid w:val="00D40EF7"/>
    <w:rsid w:val="00D50255"/>
    <w:rsid w:val="00D54FEC"/>
    <w:rsid w:val="00D614B8"/>
    <w:rsid w:val="00D62746"/>
    <w:rsid w:val="00D6314A"/>
    <w:rsid w:val="00D66520"/>
    <w:rsid w:val="00D66D79"/>
    <w:rsid w:val="00D80362"/>
    <w:rsid w:val="00D84AE9"/>
    <w:rsid w:val="00D853EA"/>
    <w:rsid w:val="00D9124E"/>
    <w:rsid w:val="00D968D6"/>
    <w:rsid w:val="00DA4C2E"/>
    <w:rsid w:val="00DA7E30"/>
    <w:rsid w:val="00DC53F4"/>
    <w:rsid w:val="00DC6F44"/>
    <w:rsid w:val="00DD06FC"/>
    <w:rsid w:val="00DE34CF"/>
    <w:rsid w:val="00E01370"/>
    <w:rsid w:val="00E124A3"/>
    <w:rsid w:val="00E13F3D"/>
    <w:rsid w:val="00E25E53"/>
    <w:rsid w:val="00E34898"/>
    <w:rsid w:val="00E36446"/>
    <w:rsid w:val="00E517E7"/>
    <w:rsid w:val="00E629EA"/>
    <w:rsid w:val="00E67F0A"/>
    <w:rsid w:val="00E73000"/>
    <w:rsid w:val="00E75749"/>
    <w:rsid w:val="00E97CB0"/>
    <w:rsid w:val="00EA2B78"/>
    <w:rsid w:val="00EA7FDC"/>
    <w:rsid w:val="00EB09B7"/>
    <w:rsid w:val="00EB36C2"/>
    <w:rsid w:val="00EB4EA7"/>
    <w:rsid w:val="00ED0499"/>
    <w:rsid w:val="00ED0DBA"/>
    <w:rsid w:val="00ED4925"/>
    <w:rsid w:val="00EE4EB0"/>
    <w:rsid w:val="00EE7D7C"/>
    <w:rsid w:val="00EF640D"/>
    <w:rsid w:val="00EF7652"/>
    <w:rsid w:val="00F0223B"/>
    <w:rsid w:val="00F13BA3"/>
    <w:rsid w:val="00F20ABE"/>
    <w:rsid w:val="00F243B1"/>
    <w:rsid w:val="00F25D98"/>
    <w:rsid w:val="00F300FB"/>
    <w:rsid w:val="00F30D2A"/>
    <w:rsid w:val="00F312A6"/>
    <w:rsid w:val="00F34134"/>
    <w:rsid w:val="00F526BF"/>
    <w:rsid w:val="00F65B04"/>
    <w:rsid w:val="00FA2C50"/>
    <w:rsid w:val="00FB401A"/>
    <w:rsid w:val="00FB6386"/>
    <w:rsid w:val="00FD2642"/>
    <w:rsid w:val="00FD3913"/>
    <w:rsid w:val="00FF1E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6274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C71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2C7197"/>
    <w:rPr>
      <w:rFonts w:ascii="Arial" w:hAnsi="Arial"/>
      <w:sz w:val="22"/>
      <w:lang w:val="en-GB" w:eastAsia="en-US"/>
    </w:rPr>
  </w:style>
  <w:style w:type="character" w:customStyle="1" w:styleId="TALCar">
    <w:name w:val="TAL Car"/>
    <w:link w:val="TAL"/>
    <w:qFormat/>
    <w:rsid w:val="002C7197"/>
    <w:rPr>
      <w:rFonts w:ascii="Arial" w:hAnsi="Arial"/>
      <w:sz w:val="18"/>
      <w:lang w:val="en-GB" w:eastAsia="en-US"/>
    </w:rPr>
  </w:style>
  <w:style w:type="character" w:customStyle="1" w:styleId="TACChar">
    <w:name w:val="TAC Char"/>
    <w:link w:val="TAC"/>
    <w:qFormat/>
    <w:rsid w:val="002C7197"/>
    <w:rPr>
      <w:rFonts w:ascii="Arial" w:hAnsi="Arial"/>
      <w:sz w:val="18"/>
      <w:lang w:val="en-GB" w:eastAsia="en-US"/>
    </w:rPr>
  </w:style>
  <w:style w:type="character" w:customStyle="1" w:styleId="TAHCar">
    <w:name w:val="TAH Car"/>
    <w:link w:val="TAH"/>
    <w:qFormat/>
    <w:rsid w:val="002C7197"/>
    <w:rPr>
      <w:rFonts w:ascii="Arial" w:hAnsi="Arial"/>
      <w:b/>
      <w:sz w:val="18"/>
      <w:lang w:val="en-GB" w:eastAsia="en-US"/>
    </w:rPr>
  </w:style>
  <w:style w:type="character" w:customStyle="1" w:styleId="THChar">
    <w:name w:val="TH Char"/>
    <w:link w:val="TH"/>
    <w:qFormat/>
    <w:rsid w:val="002C7197"/>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956260"/>
    <w:rPr>
      <w:rFonts w:ascii="Arial" w:hAnsi="Arial"/>
      <w:sz w:val="28"/>
      <w:lang w:val="en-GB" w:eastAsia="en-US"/>
    </w:rPr>
  </w:style>
  <w:style w:type="paragraph" w:styleId="Title">
    <w:name w:val="Title"/>
    <w:basedOn w:val="Normal"/>
    <w:next w:val="Normal"/>
    <w:link w:val="TitleChar"/>
    <w:qFormat/>
    <w:rsid w:val="00B553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53F0"/>
    <w:rPr>
      <w:rFonts w:asciiTheme="majorHAnsi" w:eastAsiaTheme="majorEastAsia" w:hAnsiTheme="majorHAnsi" w:cstheme="majorBidi"/>
      <w:spacing w:val="-10"/>
      <w:kern w:val="28"/>
      <w:sz w:val="56"/>
      <w:szCs w:val="56"/>
      <w:lang w:val="en-GB" w:eastAsia="en-US"/>
    </w:rPr>
  </w:style>
  <w:style w:type="character" w:styleId="Strong">
    <w:name w:val="Strong"/>
    <w:basedOn w:val="DefaultParagraphFont"/>
    <w:qFormat/>
    <w:rsid w:val="008523DC"/>
    <w:rPr>
      <w:b/>
      <w:bC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B6655"/>
    <w:rPr>
      <w:rFonts w:ascii="Arial" w:hAnsi="Arial"/>
      <w:sz w:val="32"/>
      <w:lang w:val="en-GB" w:eastAsia="en-US"/>
    </w:rPr>
  </w:style>
  <w:style w:type="character" w:customStyle="1" w:styleId="TANChar">
    <w:name w:val="TAN Char"/>
    <w:link w:val="TAN"/>
    <w:rsid w:val="007B665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7628">
      <w:bodyDiv w:val="1"/>
      <w:marLeft w:val="0"/>
      <w:marRight w:val="0"/>
      <w:marTop w:val="0"/>
      <w:marBottom w:val="0"/>
      <w:divBdr>
        <w:top w:val="none" w:sz="0" w:space="0" w:color="auto"/>
        <w:left w:val="none" w:sz="0" w:space="0" w:color="auto"/>
        <w:bottom w:val="none" w:sz="0" w:space="0" w:color="auto"/>
        <w:right w:val="none" w:sz="0" w:space="0" w:color="auto"/>
      </w:divBdr>
    </w:div>
    <w:div w:id="49303419">
      <w:bodyDiv w:val="1"/>
      <w:marLeft w:val="0"/>
      <w:marRight w:val="0"/>
      <w:marTop w:val="0"/>
      <w:marBottom w:val="0"/>
      <w:divBdr>
        <w:top w:val="none" w:sz="0" w:space="0" w:color="auto"/>
        <w:left w:val="none" w:sz="0" w:space="0" w:color="auto"/>
        <w:bottom w:val="none" w:sz="0" w:space="0" w:color="auto"/>
        <w:right w:val="none" w:sz="0" w:space="0" w:color="auto"/>
      </w:divBdr>
    </w:div>
    <w:div w:id="206724824">
      <w:bodyDiv w:val="1"/>
      <w:marLeft w:val="0"/>
      <w:marRight w:val="0"/>
      <w:marTop w:val="0"/>
      <w:marBottom w:val="0"/>
      <w:divBdr>
        <w:top w:val="none" w:sz="0" w:space="0" w:color="auto"/>
        <w:left w:val="none" w:sz="0" w:space="0" w:color="auto"/>
        <w:bottom w:val="none" w:sz="0" w:space="0" w:color="auto"/>
        <w:right w:val="none" w:sz="0" w:space="0" w:color="auto"/>
      </w:divBdr>
    </w:div>
    <w:div w:id="298809229">
      <w:bodyDiv w:val="1"/>
      <w:marLeft w:val="0"/>
      <w:marRight w:val="0"/>
      <w:marTop w:val="0"/>
      <w:marBottom w:val="0"/>
      <w:divBdr>
        <w:top w:val="none" w:sz="0" w:space="0" w:color="auto"/>
        <w:left w:val="none" w:sz="0" w:space="0" w:color="auto"/>
        <w:bottom w:val="none" w:sz="0" w:space="0" w:color="auto"/>
        <w:right w:val="none" w:sz="0" w:space="0" w:color="auto"/>
      </w:divBdr>
    </w:div>
    <w:div w:id="601379222">
      <w:bodyDiv w:val="1"/>
      <w:marLeft w:val="0"/>
      <w:marRight w:val="0"/>
      <w:marTop w:val="0"/>
      <w:marBottom w:val="0"/>
      <w:divBdr>
        <w:top w:val="none" w:sz="0" w:space="0" w:color="auto"/>
        <w:left w:val="none" w:sz="0" w:space="0" w:color="auto"/>
        <w:bottom w:val="none" w:sz="0" w:space="0" w:color="auto"/>
        <w:right w:val="none" w:sz="0" w:space="0" w:color="auto"/>
      </w:divBdr>
    </w:div>
    <w:div w:id="714040944">
      <w:bodyDiv w:val="1"/>
      <w:marLeft w:val="0"/>
      <w:marRight w:val="0"/>
      <w:marTop w:val="0"/>
      <w:marBottom w:val="0"/>
      <w:divBdr>
        <w:top w:val="none" w:sz="0" w:space="0" w:color="auto"/>
        <w:left w:val="none" w:sz="0" w:space="0" w:color="auto"/>
        <w:bottom w:val="none" w:sz="0" w:space="0" w:color="auto"/>
        <w:right w:val="none" w:sz="0" w:space="0" w:color="auto"/>
      </w:divBdr>
    </w:div>
    <w:div w:id="1055087754">
      <w:bodyDiv w:val="1"/>
      <w:marLeft w:val="0"/>
      <w:marRight w:val="0"/>
      <w:marTop w:val="0"/>
      <w:marBottom w:val="0"/>
      <w:divBdr>
        <w:top w:val="none" w:sz="0" w:space="0" w:color="auto"/>
        <w:left w:val="none" w:sz="0" w:space="0" w:color="auto"/>
        <w:bottom w:val="none" w:sz="0" w:space="0" w:color="auto"/>
        <w:right w:val="none" w:sz="0" w:space="0" w:color="auto"/>
      </w:divBdr>
    </w:div>
    <w:div w:id="1069116435">
      <w:bodyDiv w:val="1"/>
      <w:marLeft w:val="0"/>
      <w:marRight w:val="0"/>
      <w:marTop w:val="0"/>
      <w:marBottom w:val="0"/>
      <w:divBdr>
        <w:top w:val="none" w:sz="0" w:space="0" w:color="auto"/>
        <w:left w:val="none" w:sz="0" w:space="0" w:color="auto"/>
        <w:bottom w:val="none" w:sz="0" w:space="0" w:color="auto"/>
        <w:right w:val="none" w:sz="0" w:space="0" w:color="auto"/>
      </w:divBdr>
    </w:div>
    <w:div w:id="1515609649">
      <w:bodyDiv w:val="1"/>
      <w:marLeft w:val="0"/>
      <w:marRight w:val="0"/>
      <w:marTop w:val="0"/>
      <w:marBottom w:val="0"/>
      <w:divBdr>
        <w:top w:val="none" w:sz="0" w:space="0" w:color="auto"/>
        <w:left w:val="none" w:sz="0" w:space="0" w:color="auto"/>
        <w:bottom w:val="none" w:sz="0" w:space="0" w:color="auto"/>
        <w:right w:val="none" w:sz="0" w:space="0" w:color="auto"/>
      </w:divBdr>
    </w:div>
    <w:div w:id="1526941815">
      <w:bodyDiv w:val="1"/>
      <w:marLeft w:val="0"/>
      <w:marRight w:val="0"/>
      <w:marTop w:val="0"/>
      <w:marBottom w:val="0"/>
      <w:divBdr>
        <w:top w:val="none" w:sz="0" w:space="0" w:color="auto"/>
        <w:left w:val="none" w:sz="0" w:space="0" w:color="auto"/>
        <w:bottom w:val="none" w:sz="0" w:space="0" w:color="auto"/>
        <w:right w:val="none" w:sz="0" w:space="0" w:color="auto"/>
      </w:divBdr>
    </w:div>
    <w:div w:id="1615212032">
      <w:bodyDiv w:val="1"/>
      <w:marLeft w:val="0"/>
      <w:marRight w:val="0"/>
      <w:marTop w:val="0"/>
      <w:marBottom w:val="0"/>
      <w:divBdr>
        <w:top w:val="none" w:sz="0" w:space="0" w:color="auto"/>
        <w:left w:val="none" w:sz="0" w:space="0" w:color="auto"/>
        <w:bottom w:val="none" w:sz="0" w:space="0" w:color="auto"/>
        <w:right w:val="none" w:sz="0" w:space="0" w:color="auto"/>
      </w:divBdr>
    </w:div>
    <w:div w:id="1631862854">
      <w:bodyDiv w:val="1"/>
      <w:marLeft w:val="0"/>
      <w:marRight w:val="0"/>
      <w:marTop w:val="0"/>
      <w:marBottom w:val="0"/>
      <w:divBdr>
        <w:top w:val="none" w:sz="0" w:space="0" w:color="auto"/>
        <w:left w:val="none" w:sz="0" w:space="0" w:color="auto"/>
        <w:bottom w:val="none" w:sz="0" w:space="0" w:color="auto"/>
        <w:right w:val="none" w:sz="0" w:space="0" w:color="auto"/>
      </w:divBdr>
    </w:div>
    <w:div w:id="1882788298">
      <w:bodyDiv w:val="1"/>
      <w:marLeft w:val="0"/>
      <w:marRight w:val="0"/>
      <w:marTop w:val="0"/>
      <w:marBottom w:val="0"/>
      <w:divBdr>
        <w:top w:val="none" w:sz="0" w:space="0" w:color="auto"/>
        <w:left w:val="none" w:sz="0" w:space="0" w:color="auto"/>
        <w:bottom w:val="none" w:sz="0" w:space="0" w:color="auto"/>
        <w:right w:val="none" w:sz="0" w:space="0" w:color="auto"/>
      </w:divBdr>
    </w:div>
    <w:div w:id="2144928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49</TotalTime>
  <Pages>5</Pages>
  <Words>952</Words>
  <Characters>5430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Dhananjaya Ponukumati</cp:lastModifiedBy>
  <cp:revision>62</cp:revision>
  <cp:lastPrinted>1899-12-31T23:00:00Z</cp:lastPrinted>
  <dcterms:created xsi:type="dcterms:W3CDTF">2024-05-28T16:37:00Z</dcterms:created>
  <dcterms:modified xsi:type="dcterms:W3CDTF">2025-05-09T13:55:00Z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