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115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R4-2507891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Malta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Malta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19th May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23rd May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38.908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0002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144F355" w:rsidR="00F25D98" w:rsidRDefault="00B0511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PWS MU to be updated for n104 band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04BE815" w:rsidR="001E41F3" w:rsidRDefault="00A75BA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NR_BS_RF_req_evo-Core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2025-05-09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E6604D1" w:rsidR="001E41F3" w:rsidRDefault="00B05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PWS MU not complete in the spec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3DB6038" w:rsidR="001E41F3" w:rsidRDefault="00B05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MU Values added in accordance to email discussions form RAN4#114-bis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6D805BA" w:rsidR="001E41F3" w:rsidRDefault="00B05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MU Calcumations would be incomplete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109E2DF" w:rsidR="001E41F3" w:rsidRDefault="00B05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6.6 (Table 6.6.3)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21E34F9" w:rsidR="001E41F3" w:rsidRDefault="00B051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87619EF" w:rsidR="001E41F3" w:rsidRDefault="00B0511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37.941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0D08978" w:rsidR="001E41F3" w:rsidRDefault="00B051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A51CCE9" w:rsidR="001E41F3" w:rsidRDefault="00B0511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38.141-2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3F2ED35F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p w14:paraId="71208F71" w14:textId="77777777" w:rsidR="00D250EA" w:rsidRDefault="00D250EA">
      <w:pPr>
        <w:rPr>
          <w:noProof/>
        </w:rPr>
      </w:pPr>
    </w:p>
    <w:p w14:paraId="75620662" w14:textId="77777777" w:rsidR="00D250EA" w:rsidRDefault="00D250EA">
      <w:pPr>
        <w:rPr>
          <w:noProof/>
        </w:rPr>
      </w:pPr>
    </w:p>
    <w:p w14:paraId="10ECACEE" w14:textId="77777777" w:rsidR="00D250EA" w:rsidRDefault="00D250EA">
      <w:pPr>
        <w:rPr>
          <w:noProof/>
        </w:rPr>
      </w:pPr>
    </w:p>
    <w:sectPr w:rsidR="00D250EA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26DE8E" w14:textId="77777777" w:rsidR="00016737" w:rsidRDefault="00016737">
      <w:r>
        <w:separator/>
      </w:r>
    </w:p>
  </w:endnote>
  <w:endnote w:type="continuationSeparator" w:id="0">
    <w:p w14:paraId="2A77F8F1" w14:textId="77777777" w:rsidR="00016737" w:rsidRDefault="000167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78555C" w14:textId="77777777" w:rsidR="00B05111" w:rsidRDefault="00B0511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7955E8" w14:textId="77777777" w:rsidR="00B05111" w:rsidRDefault="00B0511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2A2BB5" w14:textId="77777777" w:rsidR="00B05111" w:rsidRDefault="00B0511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2916D8" w14:textId="77777777" w:rsidR="00016737" w:rsidRDefault="00016737">
      <w:r>
        <w:separator/>
      </w:r>
    </w:p>
  </w:footnote>
  <w:footnote w:type="continuationSeparator" w:id="0">
    <w:p w14:paraId="2DE170BC" w14:textId="77777777" w:rsidR="00016737" w:rsidRDefault="000167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6728021A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  <w:r w:rsidR="00B05111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04E57D8F" wp14:editId="730E8FD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98470817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972032096"/>
                          </w:sdtPr>
                          <w:sdtContent>
                            <w:p w14:paraId="50D90654" w14:textId="4D63B22B" w:rsidR="00B05111" w:rsidRPr="00A11327" w:rsidRDefault="00B05111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4E57D8F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972032096"/>
                    </w:sdtPr>
                    <w:sdtContent>
                      <w:p w14:paraId="50D90654" w14:textId="4D63B22B" w:rsidR="00B05111" w:rsidRPr="00A11327" w:rsidRDefault="00B05111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BFF75F" w14:textId="7F842116" w:rsidR="00B05111" w:rsidRDefault="00B0511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0AF6368A" wp14:editId="2297153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Content>
                            <w:p w14:paraId="6AA7D094" w14:textId="1C99B765" w:rsidR="00B05111" w:rsidRPr="00A11327" w:rsidRDefault="00B05111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AF6368A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Content>
                      <w:p w14:paraId="6AA7D094" w14:textId="1C99B765" w:rsidR="00B05111" w:rsidRPr="00A11327" w:rsidRDefault="00B05111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F89600" w14:textId="11F06D7C" w:rsidR="00B05111" w:rsidRDefault="00B0511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4FA4EB1D" wp14:editId="04DC92CD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98060439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841585512"/>
                          </w:sdtPr>
                          <w:sdtContent>
                            <w:p w14:paraId="2E40540C" w14:textId="5DB001F8" w:rsidR="00B05111" w:rsidRPr="00A11327" w:rsidRDefault="00B05111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FA4EB1D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841585512"/>
                    </w:sdtPr>
                    <w:sdtContent>
                      <w:p w14:paraId="2E40540C" w14:textId="5DB001F8" w:rsidR="00B05111" w:rsidRPr="00A11327" w:rsidRDefault="00B05111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448EFB23" w:rsidR="00695808" w:rsidRDefault="00B0511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3C45532B" wp14:editId="4A947036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62406787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529376644"/>
                          </w:sdtPr>
                          <w:sdtContent>
                            <w:p w14:paraId="041F2ED9" w14:textId="337CB64D" w:rsidR="00B05111" w:rsidRPr="00A11327" w:rsidRDefault="00B05111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C45532B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529376644"/>
                    </w:sdtPr>
                    <w:sdtContent>
                      <w:p w14:paraId="041F2ED9" w14:textId="337CB64D" w:rsidR="00B05111" w:rsidRPr="00A11327" w:rsidRDefault="00B05111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35EB9996" w:rsidR="00695808" w:rsidRDefault="00695808">
    <w:pPr>
      <w:pStyle w:val="Header"/>
      <w:tabs>
        <w:tab w:val="right" w:pos="9639"/>
      </w:tabs>
    </w:pPr>
    <w:r>
      <w:tab/>
    </w:r>
    <w:r w:rsidR="00B05111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2A6FD6C0" wp14:editId="1F8E53A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06542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559982884"/>
                          </w:sdtPr>
                          <w:sdtContent>
                            <w:p w14:paraId="12EE6613" w14:textId="502CC1E9" w:rsidR="00B05111" w:rsidRPr="00A11327" w:rsidRDefault="00B05111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A6FD6C0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559982884"/>
                    </w:sdtPr>
                    <w:sdtContent>
                      <w:p w14:paraId="12EE6613" w14:textId="502CC1E9" w:rsidR="00B05111" w:rsidRPr="00A11327" w:rsidRDefault="00B05111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64BB3D" w:rsidR="00695808" w:rsidRDefault="00B0511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6E700772" wp14:editId="5ADA9D05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10623920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683318672"/>
                          </w:sdtPr>
                          <w:sdtContent>
                            <w:p w14:paraId="2DE25C95" w14:textId="58A0BC8F" w:rsidR="00B05111" w:rsidRPr="00A11327" w:rsidRDefault="00B05111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E700772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683318672"/>
                    </w:sdtPr>
                    <w:sdtContent>
                      <w:p w14:paraId="2DE25C95" w14:textId="58A0BC8F" w:rsidR="00B05111" w:rsidRPr="00A11327" w:rsidRDefault="00B05111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9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737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14D64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01D95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5BA5"/>
    <w:rsid w:val="00A7671C"/>
    <w:rsid w:val="00AA2CBC"/>
    <w:rsid w:val="00AC5820"/>
    <w:rsid w:val="00AD1CD8"/>
    <w:rsid w:val="00B05111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250EA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PlaceholderText">
    <w:name w:val="Placeholder Text"/>
    <w:basedOn w:val="DefaultParagraphFont"/>
    <w:uiPriority w:val="99"/>
    <w:unhideWhenUsed/>
    <w:rsid w:val="00B05111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B05111"/>
    <w:pPr>
      <w:spacing w:after="0"/>
    </w:pPr>
    <w:rPr>
      <w:rFonts w:asciiTheme="minorHAnsi" w:eastAsiaTheme="minorHAnsi" w:hAnsiTheme="minorHAnsi" w:cstheme="minorBidi"/>
      <w:kern w:val="2"/>
      <w:lang w:val="en-US"/>
      <w14:ligatures w14:val="standardContextual"/>
    </w:rPr>
  </w:style>
  <w:style w:type="character" w:customStyle="1" w:styleId="NoSpacingChar">
    <w:name w:val="No Spacing Char"/>
    <w:basedOn w:val="DefaultParagraphFont"/>
    <w:link w:val="NoSpacing"/>
    <w:uiPriority w:val="1"/>
    <w:rsid w:val="00B05111"/>
    <w:rPr>
      <w:rFonts w:asciiTheme="minorHAnsi" w:eastAsiaTheme="minorHAnsi" w:hAnsiTheme="minorHAnsi" w:cstheme="minorBidi"/>
      <w:kern w:val="2"/>
      <w:lang w:val="en-US" w:eastAsia="en-US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455</Words>
  <Characters>2022</Characters>
  <Application>Microsoft Office Word</Application>
  <DocSecurity>0</DocSecurity>
  <Lines>118</Lines>
  <Paragraphs>85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Rangaramanujam Yesh (1MW)</cp:lastModifiedBy>
  <cp:revision>14</cp:revision>
  <cp:lastPrinted>1900-01-01T05:00:00Z</cp:lastPrinted>
  <dcterms:created xsi:type="dcterms:W3CDTF">2020-02-03T08:32:00Z</dcterms:created>
  <dcterms:modified xsi:type="dcterms:W3CDTF">2025-05-10T00:03:00Z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115</vt:lpwstr>
  </property>
  <property fmtid="{D5CDD505-2E9C-101B-9397-08002B2CF9AE}" pid="4" name="MtgTitle">
    <vt:lpwstr/>
  </property>
  <property fmtid="{D5CDD505-2E9C-101B-9397-08002B2CF9AE}" pid="5" name="Location">
    <vt:lpwstr>Malta</vt:lpwstr>
  </property>
  <property fmtid="{D5CDD505-2E9C-101B-9397-08002B2CF9AE}" pid="6" name="Country">
    <vt:lpwstr>Malta</vt:lpwstr>
  </property>
  <property fmtid="{D5CDD505-2E9C-101B-9397-08002B2CF9AE}" pid="7" name="StartDate">
    <vt:lpwstr>19th May 2025</vt:lpwstr>
  </property>
  <property fmtid="{D5CDD505-2E9C-101B-9397-08002B2CF9AE}" pid="8" name="EndDate">
    <vt:lpwstr>23rd May 2025</vt:lpwstr>
  </property>
  <property fmtid="{D5CDD505-2E9C-101B-9397-08002B2CF9AE}" pid="9" name="Tdoc#">
    <vt:lpwstr>R4-2507891</vt:lpwstr>
  </property>
  <property fmtid="{D5CDD505-2E9C-101B-9397-08002B2CF9AE}" pid="10" name="Spec#">
    <vt:lpwstr>38.908</vt:lpwstr>
  </property>
  <property fmtid="{D5CDD505-2E9C-101B-9397-08002B2CF9AE}" pid="11" name="Cr#">
    <vt:lpwstr>0002</vt:lpwstr>
  </property>
  <property fmtid="{D5CDD505-2E9C-101B-9397-08002B2CF9AE}" pid="12" name="Revision">
    <vt:lpwstr>1</vt:lpwstr>
  </property>
  <property fmtid="{D5CDD505-2E9C-101B-9397-08002B2CF9AE}" pid="13" name="Version">
    <vt:lpwstr>19.0.0</vt:lpwstr>
  </property>
  <property fmtid="{D5CDD505-2E9C-101B-9397-08002B2CF9AE}" pid="14" name="CrTitle">
    <vt:lpwstr>PWS MU to be updated for n104 band</vt:lpwstr>
  </property>
  <property fmtid="{D5CDD505-2E9C-101B-9397-08002B2CF9AE}" pid="15" name="SourceIfWg">
    <vt:lpwstr>ROHDE &amp; SCHWARZ</vt:lpwstr>
  </property>
  <property fmtid="{D5CDD505-2E9C-101B-9397-08002B2CF9AE}" pid="16" name="SourceIfTsg">
    <vt:lpwstr/>
  </property>
  <property fmtid="{D5CDD505-2E9C-101B-9397-08002B2CF9AE}" pid="17" name="RelatedWis">
    <vt:lpwstr>NR_BS_RF_req_evo-Core</vt:lpwstr>
  </property>
  <property fmtid="{D5CDD505-2E9C-101B-9397-08002B2CF9AE}" pid="18" name="Cat">
    <vt:lpwstr>F</vt:lpwstr>
  </property>
  <property fmtid="{D5CDD505-2E9C-101B-9397-08002B2CF9AE}" pid="19" name="ResDate">
    <vt:lpwstr>2025-05-09</vt:lpwstr>
  </property>
  <property fmtid="{D5CDD505-2E9C-101B-9397-08002B2CF9AE}" pid="20" name="Release">
    <vt:lpwstr>Rel-19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2025-05-10T00:02:00Z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2c1036da-7b61-4b69-bc2e-0221a3923ca1</vt:lpwstr>
  </property>
  <property fmtid="{D5CDD505-2E9C-101B-9397-08002B2CF9AE}" pid="27" name="MSIP_Label_9764cdcd-3664-4d05-9615-7cbf65a4f0a8_ContentBits">
    <vt:lpwstr>0</vt:lpwstr>
  </property>
</Properties>
</file>