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0629" w14:textId="2A5BC9F4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162609689"/>
      <w:bookmarkStart w:id="1" w:name="_Hlk514061252"/>
      <w:bookmarkEnd w:id="0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1"/>
      <w:r w:rsidR="00657AB4">
        <w:rPr>
          <w:b/>
          <w:noProof/>
          <w:sz w:val="24"/>
        </w:rPr>
        <w:t>1</w:t>
      </w:r>
      <w:r w:rsidR="00155ECF">
        <w:rPr>
          <w:b/>
          <w:noProof/>
          <w:sz w:val="24"/>
        </w:rPr>
        <w:t>1</w:t>
      </w:r>
      <w:r w:rsidR="00F92398">
        <w:rPr>
          <w:b/>
          <w:noProof/>
          <w:sz w:val="24"/>
        </w:rPr>
        <w:t>5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F92398">
        <w:rPr>
          <w:b/>
          <w:noProof/>
          <w:sz w:val="24"/>
        </w:rPr>
        <w:t>50</w:t>
      </w:r>
      <w:r w:rsidR="003974E3">
        <w:rPr>
          <w:b/>
          <w:noProof/>
          <w:sz w:val="24"/>
        </w:rPr>
        <w:t>7736</w:t>
      </w:r>
    </w:p>
    <w:p w14:paraId="63C63B34" w14:textId="14755A63" w:rsidR="001512D7" w:rsidRPr="0010618D" w:rsidRDefault="003B26DA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Malta</w:t>
      </w:r>
      <w:r w:rsidR="00F92398">
        <w:rPr>
          <w:rFonts w:ascii="Arial" w:hAnsi="Arial" w:cs="Arial"/>
          <w:b/>
          <w:sz w:val="24"/>
        </w:rPr>
        <w:t>, M</w:t>
      </w:r>
      <w:r w:rsidR="0069214B">
        <w:rPr>
          <w:rFonts w:ascii="Arial" w:hAnsi="Arial" w:cs="Arial"/>
          <w:b/>
          <w:sz w:val="24"/>
        </w:rPr>
        <w:t>T</w:t>
      </w:r>
      <w:r w:rsidR="001268B8">
        <w:rPr>
          <w:rFonts w:ascii="Arial" w:hAnsi="Arial" w:cs="Arial"/>
          <w:b/>
          <w:sz w:val="24"/>
        </w:rPr>
        <w:t xml:space="preserve">, </w:t>
      </w:r>
      <w:r w:rsidR="00F92398">
        <w:rPr>
          <w:rFonts w:ascii="Arial" w:hAnsi="Arial" w:cs="Arial"/>
          <w:b/>
          <w:sz w:val="24"/>
        </w:rPr>
        <w:t>19</w:t>
      </w:r>
      <w:r w:rsidR="001268B8" w:rsidRPr="002542A0">
        <w:rPr>
          <w:rFonts w:ascii="Arial" w:hAnsi="Arial" w:cs="Arial"/>
          <w:b/>
          <w:sz w:val="24"/>
          <w:vertAlign w:val="superscript"/>
        </w:rPr>
        <w:t>th</w:t>
      </w:r>
      <w:r w:rsidR="001268B8">
        <w:rPr>
          <w:rFonts w:ascii="Arial" w:hAnsi="Arial" w:cs="Arial"/>
          <w:b/>
          <w:sz w:val="24"/>
        </w:rPr>
        <w:t xml:space="preserve"> -</w:t>
      </w:r>
      <w:r w:rsidR="00AE2031">
        <w:rPr>
          <w:rFonts w:ascii="Arial" w:hAnsi="Arial" w:cs="Arial"/>
          <w:b/>
          <w:sz w:val="24"/>
        </w:rPr>
        <w:t>23</w:t>
      </w:r>
      <w:r w:rsidR="00AE2031">
        <w:rPr>
          <w:rFonts w:ascii="Arial" w:hAnsi="Arial" w:cs="Arial"/>
          <w:b/>
          <w:sz w:val="24"/>
          <w:vertAlign w:val="superscript"/>
        </w:rPr>
        <w:t>rd</w:t>
      </w:r>
      <w:r w:rsidR="001268B8">
        <w:rPr>
          <w:rFonts w:ascii="Arial" w:hAnsi="Arial" w:cs="Arial"/>
          <w:b/>
          <w:sz w:val="24"/>
        </w:rPr>
        <w:t xml:space="preserve"> May, </w:t>
      </w:r>
      <w:r w:rsidR="001268B8" w:rsidRPr="00766B19">
        <w:rPr>
          <w:rFonts w:ascii="Arial" w:hAnsi="Arial" w:cs="Arial"/>
          <w:b/>
          <w:sz w:val="24"/>
        </w:rPr>
        <w:t>202</w:t>
      </w:r>
      <w:r w:rsidR="00AE2031">
        <w:rPr>
          <w:rFonts w:ascii="Arial" w:hAnsi="Arial" w:cs="Arial"/>
          <w:b/>
          <w:sz w:val="24"/>
        </w:rPr>
        <w:t>5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E96C5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0054CCBE" w:rsidR="005E0013" w:rsidRPr="00D20E3A" w:rsidRDefault="005E0013" w:rsidP="00D622E2">
      <w:pPr>
        <w:spacing w:after="60"/>
        <w:ind w:left="1985" w:hanging="1985"/>
        <w:rPr>
          <w:rFonts w:ascii="Arial" w:hAnsi="Arial" w:cs="Arial"/>
          <w:b/>
          <w:sz w:val="22"/>
          <w:lang w:eastAsia="zh-CN"/>
        </w:rPr>
      </w:pPr>
      <w:r w:rsidRPr="00E96C56">
        <w:rPr>
          <w:rFonts w:ascii="Arial" w:hAnsi="Arial" w:cs="Arial"/>
          <w:b/>
        </w:rPr>
        <w:t>Title:</w:t>
      </w:r>
      <w:r w:rsidRPr="00E96C56">
        <w:rPr>
          <w:rFonts w:ascii="Arial" w:hAnsi="Arial" w:cs="Arial"/>
          <w:b/>
        </w:rPr>
        <w:tab/>
      </w:r>
      <w:r w:rsidR="00877DD7">
        <w:rPr>
          <w:rFonts w:ascii="Arial" w:hAnsi="Arial" w:cs="Arial"/>
          <w:b/>
          <w:sz w:val="22"/>
          <w:lang w:eastAsia="zh-CN"/>
        </w:rPr>
        <w:t xml:space="preserve">4 </w:t>
      </w:r>
      <w:r w:rsidR="00877DD7" w:rsidRPr="00833F25">
        <w:rPr>
          <w:rFonts w:ascii="Arial" w:hAnsi="Arial" w:cs="Arial"/>
          <w:b/>
          <w:sz w:val="22"/>
          <w:lang w:eastAsia="zh-CN"/>
        </w:rPr>
        <w:t>Tx</w:t>
      </w:r>
      <w:r w:rsidR="00833F25" w:rsidRPr="00833F25">
        <w:rPr>
          <w:rFonts w:hint="eastAsia"/>
          <w:b/>
          <w:lang w:eastAsia="ja-JP"/>
        </w:rPr>
        <w:t xml:space="preserve"> 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Δ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P</w:t>
      </w:r>
      <w:r w:rsidR="00833F25" w:rsidRPr="00D20E3A">
        <w:rPr>
          <w:rFonts w:ascii="Arial" w:hAnsi="Arial" w:cs="Arial" w:hint="eastAsia"/>
          <w:b/>
          <w:sz w:val="22"/>
          <w:vertAlign w:val="subscript"/>
          <w:lang w:eastAsia="zh-CN"/>
        </w:rPr>
        <w:t xml:space="preserve">PowerClass </w:t>
      </w:r>
      <w:r w:rsidR="00833F25" w:rsidRPr="00D20E3A">
        <w:rPr>
          <w:rFonts w:ascii="Arial" w:hAnsi="Arial" w:cs="Arial" w:hint="eastAsia"/>
          <w:b/>
          <w:sz w:val="22"/>
          <w:lang w:eastAsia="zh-CN"/>
        </w:rPr>
        <w:t>for SRS antenna switching</w:t>
      </w:r>
    </w:p>
    <w:p w14:paraId="73CE2741" w14:textId="163F5193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7C5EAC">
        <w:rPr>
          <w:rFonts w:ascii="Arial" w:hAnsi="Arial" w:cs="Arial"/>
          <w:b/>
        </w:rPr>
        <w:t>5.</w:t>
      </w:r>
      <w:r w:rsidR="00B64779">
        <w:rPr>
          <w:rFonts w:ascii="Arial" w:hAnsi="Arial" w:cs="Arial"/>
          <w:b/>
        </w:rPr>
        <w:t>6</w:t>
      </w:r>
      <w:r w:rsidR="007C5EAC">
        <w:rPr>
          <w:rFonts w:ascii="Arial" w:hAnsi="Arial" w:cs="Arial"/>
          <w:b/>
        </w:rPr>
        <w:t>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6E57B667" w:rsidR="00A35B3D" w:rsidRPr="00313B11" w:rsidRDefault="006F278A" w:rsidP="00313B11">
      <w:r>
        <w:t xml:space="preserve">In </w:t>
      </w:r>
      <w:r w:rsidR="00E364DC">
        <w:t>RAN</w:t>
      </w:r>
      <w:r w:rsidR="00721F52">
        <w:t>4</w:t>
      </w:r>
      <w:r w:rsidR="00C21FD5">
        <w:t>#1</w:t>
      </w:r>
      <w:r w:rsidR="00721F52">
        <w:t>1</w:t>
      </w:r>
      <w:r w:rsidR="00AE2031">
        <w:t>4</w:t>
      </w:r>
      <w:r w:rsidR="00721F52">
        <w:t xml:space="preserve"> there was a discussion on how configure </w:t>
      </w:r>
      <w:r w:rsidR="00721F52">
        <w:rPr>
          <w:rFonts w:hint="eastAsia"/>
          <w:lang w:eastAsia="ja-JP"/>
        </w:rPr>
        <w:t>ΔP</w:t>
      </w:r>
      <w:r w:rsidR="00721F52">
        <w:rPr>
          <w:rFonts w:hint="eastAsia"/>
          <w:vertAlign w:val="subscript"/>
          <w:lang w:eastAsia="ja-JP"/>
        </w:rPr>
        <w:t>PowerClass</w:t>
      </w:r>
      <w:r w:rsidR="00721F52">
        <w:rPr>
          <w:rFonts w:hint="eastAsia"/>
          <w:noProof/>
          <w:vertAlign w:val="subscript"/>
          <w:lang w:eastAsia="ja-JP"/>
        </w:rPr>
        <w:t xml:space="preserve"> </w:t>
      </w:r>
      <w:r w:rsidR="0006494E">
        <w:rPr>
          <w:rFonts w:hint="eastAsia"/>
          <w:lang w:eastAsia="zh-CN"/>
        </w:rPr>
        <w:t xml:space="preserve">for 4Tx for SRS antenna switching </w:t>
      </w:r>
      <w:r w:rsidR="0006494E">
        <w:rPr>
          <w:lang w:eastAsia="zh-CN"/>
        </w:rPr>
        <w:t>[1</w:t>
      </w:r>
      <w:r w:rsidR="004C07A6">
        <w:rPr>
          <w:lang w:eastAsia="zh-CN"/>
        </w:rPr>
        <w:t>,2</w:t>
      </w:r>
      <w:r w:rsidR="0006494E">
        <w:rPr>
          <w:lang w:eastAsia="zh-CN"/>
        </w:rPr>
        <w:t>].</w:t>
      </w:r>
      <w:r w:rsidR="00C21FD5">
        <w:t xml:space="preserve"> In this paper we present our views on </w:t>
      </w:r>
      <w:r w:rsidR="0006494E">
        <w:t>this issue</w:t>
      </w:r>
      <w:r w:rsidR="00C21FD5">
        <w:t xml:space="preserve">. </w:t>
      </w:r>
      <w:r w:rsidR="0005168A">
        <w:t xml:space="preserve"> </w:t>
      </w:r>
    </w:p>
    <w:p w14:paraId="41C501B3" w14:textId="2F0AFEA2" w:rsidR="004848F5" w:rsidRDefault="000A567D" w:rsidP="00F52079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445BEF0F" w14:textId="395DFC52" w:rsidR="00F52079" w:rsidRDefault="00F52079" w:rsidP="005C3712">
      <w:pPr>
        <w:rPr>
          <w:lang w:eastAsia="zh-CN"/>
        </w:rPr>
      </w:pPr>
      <w:r>
        <w:t xml:space="preserve">In RAN4 there was a discussion on how to configure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rFonts w:hint="eastAsia"/>
          <w:noProof/>
          <w:vertAlign w:val="subscript"/>
          <w:lang w:eastAsia="ja-JP"/>
        </w:rPr>
        <w:t xml:space="preserve"> </w:t>
      </w:r>
      <w:r>
        <w:rPr>
          <w:rFonts w:hint="eastAsia"/>
          <w:lang w:eastAsia="zh-CN"/>
        </w:rPr>
        <w:t xml:space="preserve">for SRS antenna switching </w:t>
      </w:r>
      <w:r w:rsidR="00C65342">
        <w:rPr>
          <w:lang w:eastAsia="zh-CN"/>
        </w:rPr>
        <w:t>for</w:t>
      </w:r>
      <w:r>
        <w:rPr>
          <w:lang w:eastAsia="zh-CN"/>
        </w:rPr>
        <w:t xml:space="preserve"> the various 4Tx </w:t>
      </w:r>
      <w:r w:rsidR="008820F9">
        <w:rPr>
          <w:lang w:eastAsia="zh-CN"/>
        </w:rPr>
        <w:t>architecure</w:t>
      </w:r>
      <w:r>
        <w:rPr>
          <w:lang w:eastAsia="zh-CN"/>
        </w:rPr>
        <w:t xml:space="preserve">s agreed in rel-18. The issue was that according to the current standard for </w:t>
      </w:r>
      <w:r w:rsidR="000C2676">
        <w:rPr>
          <w:lang w:eastAsia="zh-CN"/>
        </w:rPr>
        <w:t>t1</w:t>
      </w:r>
      <w:r>
        <w:rPr>
          <w:lang w:eastAsia="zh-CN"/>
        </w:rPr>
        <w:t xml:space="preserve">ry </w:t>
      </w: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 w:rsidRPr="00F52079">
        <w:rPr>
          <w:lang w:eastAsia="zh-CN"/>
        </w:rPr>
        <w:t>can only be assigned a value of 3 dB</w:t>
      </w:r>
      <w:r>
        <w:rPr>
          <w:lang w:eastAsia="zh-CN"/>
        </w:rPr>
        <w:t xml:space="preserve"> as indicated below.</w:t>
      </w:r>
    </w:p>
    <w:p w14:paraId="1B644190" w14:textId="78BD066A" w:rsidR="0027227D" w:rsidRDefault="0027227D" w:rsidP="005C3712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1AB4FF" wp14:editId="73885503">
                <wp:simplePos x="0" y="0"/>
                <wp:positionH relativeFrom="column">
                  <wp:posOffset>-71755</wp:posOffset>
                </wp:positionH>
                <wp:positionV relativeFrom="paragraph">
                  <wp:posOffset>205105</wp:posOffset>
                </wp:positionV>
                <wp:extent cx="6400800" cy="1019175"/>
                <wp:effectExtent l="0" t="0" r="19050" b="28575"/>
                <wp:wrapNone/>
                <wp:docPr id="146145416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0800" cy="10191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10A516" id="Rectangle 1" o:spid="_x0000_s1026" style="position:absolute;margin-left:-5.65pt;margin-top:16.15pt;width:7in;height:8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" filled="f" strokecolor="black [3213]" strokeweight="1pt"/>
            </w:pict>
          </mc:Fallback>
        </mc:AlternateContent>
      </w:r>
    </w:p>
    <w:p w14:paraId="7AAB280D" w14:textId="7FEBED67" w:rsidR="0027227D" w:rsidRDefault="0027227D" w:rsidP="005C3712"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 w:rsidRPr="0027227D">
        <w:t>=</w:t>
      </w:r>
    </w:p>
    <w:p w14:paraId="3359D0A7" w14:textId="7847F43F" w:rsidR="00F52079" w:rsidRDefault="0027227D" w:rsidP="005C3712">
      <w:pPr>
        <w:rPr>
          <w:lang w:eastAsia="zh-CN"/>
        </w:rPr>
      </w:pPr>
      <w:r>
        <w:rPr>
          <w:lang w:eastAsia="zh-CN"/>
        </w:rPr>
        <w:t xml:space="preserve">3dB is applied during SRS transmission occasions with usage in SRS-ResourceSet set as ‘antennaSwitching’ with configured SRS resources in each SRS resource set(s) consisting of one SRS port when PC2 UE with txDiversity-r16 or </w:t>
      </w:r>
      <w:r>
        <w:rPr>
          <w:i/>
          <w:iCs/>
          <w:lang w:eastAsia="zh-CN"/>
        </w:rPr>
        <w:t>txDiversity2Tx-r18</w:t>
      </w:r>
      <w:r>
        <w:rPr>
          <w:lang w:eastAsia="zh-CN"/>
        </w:rPr>
        <w:t xml:space="preserve"> capability or PC1.5 UE further indicates SRS-TxSwitch capability ‘t1r2’ or ‘t1r4’ or ‘t1r1-t1r2’ or ‘t1r1-t1r2-t1r4’ </w:t>
      </w:r>
      <w:r>
        <w:rPr>
          <w:rFonts w:cs="Vrinda"/>
          <w:lang w:eastAsia="zh-CN" w:bidi="bn-IN"/>
        </w:rPr>
        <w:t xml:space="preserve">or further indicates </w:t>
      </w:r>
      <w:r>
        <w:rPr>
          <w:rFonts w:cs="Vrinda"/>
          <w:i/>
          <w:iCs/>
          <w:lang w:eastAsia="zh-CN" w:bidi="bn-IN"/>
        </w:rPr>
        <w:t>srs-AntennaSwitchingBeyond4RX-r17</w:t>
      </w:r>
      <w:r>
        <w:rPr>
          <w:lang w:eastAsia="zh-CN"/>
        </w:rPr>
        <w:t xml:space="preserve"> as ‘t1r8’;</w:t>
      </w:r>
    </w:p>
    <w:p w14:paraId="39A9DAF4" w14:textId="10CF9BA2" w:rsidR="0027227D" w:rsidRDefault="0027227D" w:rsidP="005C3712"/>
    <w:p w14:paraId="06B4926F" w14:textId="0F60BD01" w:rsidR="0027227D" w:rsidRPr="009663D2" w:rsidRDefault="0027227D" w:rsidP="005C3712">
      <w:r>
        <w:t xml:space="preserve">In rel-18 the following </w:t>
      </w:r>
      <w:r w:rsidR="002337A4">
        <w:t>4</w:t>
      </w:r>
      <w:r w:rsidR="00754FCE">
        <w:t xml:space="preserve">Tx </w:t>
      </w:r>
      <w:r>
        <w:t>architectures</w:t>
      </w:r>
      <w:r w:rsidR="002337A4">
        <w:t xml:space="preserve"> were studied</w:t>
      </w:r>
      <w:r>
        <w:t xml:space="preserve">: 4X23dBm, 4X26dBm, 2X23+2X26dBm. </w:t>
      </w:r>
      <w:r w:rsidR="00754FCE">
        <w:t>In</w:t>
      </w:r>
      <w:r w:rsidR="00511584">
        <w:t xml:space="preserve"> </w:t>
      </w:r>
      <w:r w:rsidR="006B5F0F">
        <w:t>certain</w:t>
      </w:r>
      <w:r w:rsidR="001B46BC">
        <w:t xml:space="preserve"> 4 Tx architectures</w:t>
      </w:r>
      <w:r w:rsidR="00511584">
        <w:t xml:space="preserve"> there is a possibility that</w:t>
      </w:r>
      <w:r>
        <w:t xml:space="preserve"> SRS antenna switching </w:t>
      </w:r>
      <w:r w:rsidR="00511584">
        <w:t xml:space="preserve">may be performed </w:t>
      </w:r>
      <w:r>
        <w:t xml:space="preserve">with a </w:t>
      </w:r>
      <w:r w:rsidR="002660D1">
        <w:t>23 dBm</w:t>
      </w:r>
      <w:r>
        <w:t xml:space="preserve"> PA </w:t>
      </w:r>
      <w:r w:rsidR="00511584">
        <w:t xml:space="preserve">in which case </w:t>
      </w:r>
      <w:r>
        <w:t xml:space="preserve">the </w:t>
      </w:r>
      <w:r w:rsidR="007062EC">
        <w:rPr>
          <w:rFonts w:hint="eastAsia"/>
          <w:lang w:eastAsia="ja-JP"/>
        </w:rPr>
        <w:t>Δ</w:t>
      </w:r>
      <w:r w:rsidR="00F90CAD">
        <w:rPr>
          <w:lang w:eastAsia="ja-JP"/>
        </w:rPr>
        <w:t>P</w:t>
      </w:r>
      <w:r w:rsidR="00F90CAD">
        <w:rPr>
          <w:vertAlign w:val="subscript"/>
          <w:lang w:eastAsia="ja-JP"/>
        </w:rPr>
        <w:t xml:space="preserve">PowerClass </w:t>
      </w:r>
      <w:r w:rsidR="00F90CAD">
        <w:t>value</w:t>
      </w:r>
      <w:r w:rsidR="007062EC">
        <w:t xml:space="preserve"> would </w:t>
      </w:r>
      <w:r w:rsidR="00511584">
        <w:t>be 6 dB which is not permissible according to the current standard.</w:t>
      </w:r>
      <w:r w:rsidR="009E57BC">
        <w:t xml:space="preserve"> </w:t>
      </w:r>
      <w:r w:rsidR="00E67D86">
        <w:t xml:space="preserve">Unlike for 2Tx architectures the variable </w:t>
      </w:r>
      <w:r w:rsidR="00E67D86" w:rsidRPr="001A2FDB">
        <w:rPr>
          <w:rFonts w:eastAsia="SimSun"/>
          <w:sz w:val="21"/>
          <w:szCs w:val="21"/>
        </w:rPr>
        <w:t>ΔT</w:t>
      </w:r>
      <w:r w:rsidR="00E67D86" w:rsidRPr="001A2FDB">
        <w:rPr>
          <w:rFonts w:eastAsia="SimSun"/>
          <w:sz w:val="21"/>
          <w:szCs w:val="21"/>
          <w:vertAlign w:val="subscript"/>
        </w:rPr>
        <w:t>RxSRS</w:t>
      </w:r>
      <w:r w:rsidR="00E67D86">
        <w:rPr>
          <w:rFonts w:eastAsia="SimSun"/>
          <w:sz w:val="21"/>
          <w:szCs w:val="21"/>
          <w:vertAlign w:val="subscript"/>
        </w:rPr>
        <w:t xml:space="preserve"> </w:t>
      </w:r>
      <w:r w:rsidR="00E67D86" w:rsidRPr="00B414CA">
        <w:rPr>
          <w:rFonts w:eastAsia="SimSun"/>
          <w:sz w:val="21"/>
          <w:szCs w:val="21"/>
        </w:rPr>
        <w:t xml:space="preserve">was excluded </w:t>
      </w:r>
      <w:r w:rsidR="00B414CA">
        <w:rPr>
          <w:rFonts w:eastAsia="SimSun"/>
          <w:sz w:val="21"/>
          <w:szCs w:val="21"/>
        </w:rPr>
        <w:t>in</w:t>
      </w:r>
      <w:r w:rsidR="00B414CA" w:rsidRPr="00B414CA">
        <w:rPr>
          <w:rFonts w:eastAsia="SimSun"/>
          <w:sz w:val="21"/>
          <w:szCs w:val="21"/>
        </w:rPr>
        <w:t xml:space="preserve"> </w:t>
      </w:r>
      <w:r w:rsidR="00E67D86" w:rsidRPr="00B414CA">
        <w:rPr>
          <w:rFonts w:eastAsia="SimSun"/>
          <w:sz w:val="21"/>
          <w:szCs w:val="21"/>
        </w:rPr>
        <w:t xml:space="preserve">the </w:t>
      </w:r>
      <w:r w:rsidR="00B414CA" w:rsidRPr="00B414CA">
        <w:rPr>
          <w:rFonts w:eastAsia="SimSun"/>
          <w:sz w:val="21"/>
          <w:szCs w:val="21"/>
        </w:rPr>
        <w:t xml:space="preserve">calculation of sounding power </w:t>
      </w:r>
      <w:r w:rsidR="008478D9">
        <w:rPr>
          <w:rFonts w:eastAsia="SimSun"/>
          <w:sz w:val="21"/>
          <w:szCs w:val="21"/>
        </w:rPr>
        <w:t xml:space="preserve">for </w:t>
      </w:r>
      <w:r w:rsidR="008478D9" w:rsidRPr="00B414CA">
        <w:rPr>
          <w:rFonts w:eastAsia="SimSun"/>
          <w:sz w:val="21"/>
          <w:szCs w:val="21"/>
        </w:rPr>
        <w:t xml:space="preserve">4Tx architectures </w:t>
      </w:r>
      <w:r w:rsidR="00B414CA">
        <w:rPr>
          <w:rFonts w:eastAsia="SimSun"/>
          <w:sz w:val="21"/>
          <w:szCs w:val="21"/>
        </w:rPr>
        <w:t xml:space="preserve">as it introduces up to 3dB of ambiguity in the SRS </w:t>
      </w:r>
      <w:r w:rsidR="00AD130B">
        <w:rPr>
          <w:rFonts w:eastAsia="SimSun"/>
          <w:sz w:val="21"/>
          <w:szCs w:val="21"/>
        </w:rPr>
        <w:t xml:space="preserve">Tx </w:t>
      </w:r>
      <w:r w:rsidR="00B414CA">
        <w:rPr>
          <w:rFonts w:eastAsia="SimSun"/>
          <w:sz w:val="21"/>
          <w:szCs w:val="21"/>
        </w:rPr>
        <w:t xml:space="preserve">power. </w:t>
      </w:r>
      <w:r w:rsidR="00AF036E">
        <w:rPr>
          <w:rFonts w:eastAsia="SimSun"/>
          <w:sz w:val="21"/>
          <w:szCs w:val="21"/>
        </w:rPr>
        <w:t xml:space="preserve">The exclusion of </w:t>
      </w:r>
      <w:r w:rsidR="00AF036E" w:rsidRPr="001A2FDB">
        <w:rPr>
          <w:rFonts w:eastAsia="SimSun"/>
          <w:sz w:val="21"/>
          <w:szCs w:val="21"/>
        </w:rPr>
        <w:t>ΔT</w:t>
      </w:r>
      <w:r w:rsidR="00AF036E" w:rsidRPr="001A2FDB">
        <w:rPr>
          <w:rFonts w:eastAsia="SimSun"/>
          <w:sz w:val="21"/>
          <w:szCs w:val="21"/>
          <w:vertAlign w:val="subscript"/>
        </w:rPr>
        <w:t>RxSRS</w:t>
      </w:r>
      <w:r w:rsidR="00AF036E">
        <w:rPr>
          <w:rFonts w:eastAsia="SimSun"/>
          <w:sz w:val="21"/>
          <w:szCs w:val="21"/>
          <w:vertAlign w:val="subscript"/>
        </w:rPr>
        <w:t xml:space="preserve"> </w:t>
      </w:r>
      <w:r w:rsidR="00AF036E">
        <w:rPr>
          <w:rFonts w:eastAsia="SimSun"/>
          <w:sz w:val="21"/>
          <w:szCs w:val="21"/>
        </w:rPr>
        <w:t xml:space="preserve">means that SRS sounding </w:t>
      </w:r>
      <w:r w:rsidR="009663D2">
        <w:rPr>
          <w:rFonts w:eastAsia="SimSun"/>
          <w:sz w:val="21"/>
          <w:szCs w:val="21"/>
        </w:rPr>
        <w:t xml:space="preserve">requires 2 sets of </w:t>
      </w:r>
      <w:r w:rsidR="009663D2">
        <w:rPr>
          <w:rFonts w:hint="eastAsia"/>
          <w:lang w:eastAsia="ja-JP"/>
        </w:rPr>
        <w:t>ΔP</w:t>
      </w:r>
      <w:r w:rsidR="009663D2">
        <w:rPr>
          <w:rFonts w:hint="eastAsia"/>
          <w:vertAlign w:val="subscript"/>
          <w:lang w:eastAsia="ja-JP"/>
        </w:rPr>
        <w:t>PowerClass</w:t>
      </w:r>
      <w:r w:rsidR="009663D2">
        <w:rPr>
          <w:vertAlign w:val="subscript"/>
          <w:lang w:eastAsia="ja-JP"/>
        </w:rPr>
        <w:t xml:space="preserve"> </w:t>
      </w:r>
      <w:r w:rsidR="009663D2">
        <w:rPr>
          <w:lang w:eastAsia="ja-JP"/>
        </w:rPr>
        <w:t xml:space="preserve">values if both 26dBm and 23dBm PAs are to be used for sounding at their maximum output powers. </w:t>
      </w:r>
    </w:p>
    <w:p w14:paraId="0C3D7DF9" w14:textId="77777777" w:rsidR="002329E6" w:rsidRDefault="002329E6" w:rsidP="005C3712"/>
    <w:p w14:paraId="4D65023A" w14:textId="0DDB9170" w:rsidR="00FB38ED" w:rsidRPr="00C9020A" w:rsidRDefault="008E664D" w:rsidP="005C3712">
      <w:r>
        <w:t xml:space="preserve">In [1,2] it was </w:t>
      </w:r>
      <w:r w:rsidR="003B4516">
        <w:t>proposed</w:t>
      </w:r>
      <w:r>
        <w:t xml:space="preserve"> that </w:t>
      </w:r>
      <w:r w:rsidR="003B4516">
        <w:t>the</w:t>
      </w:r>
      <w:r>
        <w:t xml:space="preserve"> </w:t>
      </w:r>
      <w:r>
        <w:rPr>
          <w:rFonts w:hint="eastAsia"/>
          <w:lang w:eastAsia="ja-JP"/>
        </w:rPr>
        <w:t>Δ</w:t>
      </w:r>
      <w:r w:rsidR="00F90CAD">
        <w:rPr>
          <w:lang w:eastAsia="ja-JP"/>
        </w:rPr>
        <w:t>P</w:t>
      </w:r>
      <w:r w:rsidR="00F90CAD">
        <w:rPr>
          <w:vertAlign w:val="subscript"/>
          <w:lang w:eastAsia="ja-JP"/>
        </w:rPr>
        <w:t xml:space="preserve">PowerClass </w:t>
      </w:r>
      <w:r w:rsidR="00F90CAD">
        <w:t>value</w:t>
      </w:r>
      <w:r>
        <w:t xml:space="preserve"> </w:t>
      </w:r>
      <w:r w:rsidR="005626FE">
        <w:t xml:space="preserve">be set </w:t>
      </w:r>
      <w:r w:rsidR="00F90CAD">
        <w:t>to 6</w:t>
      </w:r>
      <w:r w:rsidR="00137EA7">
        <w:t xml:space="preserve">dB for </w:t>
      </w:r>
      <w:r w:rsidR="005626FE">
        <w:t>t1</w:t>
      </w:r>
      <w:r w:rsidR="00377507">
        <w:t>r</w:t>
      </w:r>
      <w:r w:rsidR="005626FE">
        <w:t>y, 3dB for t2ry and 0dB otherwise. While this will not preclud</w:t>
      </w:r>
      <w:r w:rsidR="00B07A36">
        <w:t>e</w:t>
      </w:r>
      <w:r w:rsidR="005626FE">
        <w:t xml:space="preserve"> any of the above mentioned 4Tx architectures </w:t>
      </w:r>
      <w:r w:rsidR="00A3682B">
        <w:t xml:space="preserve">from </w:t>
      </w:r>
      <w:r w:rsidR="005626FE">
        <w:t xml:space="preserve">being used </w:t>
      </w:r>
      <w:r w:rsidR="003B4516">
        <w:t xml:space="preserve">it would mean that the </w:t>
      </w:r>
      <w:r w:rsidR="00783598">
        <w:t>PAs having 26dBm ou</w:t>
      </w:r>
      <w:r w:rsidR="001E1168">
        <w:t>t</w:t>
      </w:r>
      <w:r w:rsidR="00783598">
        <w:t>put power would have to reduce their</w:t>
      </w:r>
      <w:r w:rsidR="00EE659E">
        <w:t xml:space="preserve"> SRS</w:t>
      </w:r>
      <w:r w:rsidR="00783598">
        <w:t xml:space="preserve"> transmission power by 3dB</w:t>
      </w:r>
      <w:r w:rsidR="001E1168">
        <w:t>.</w:t>
      </w:r>
      <w:r w:rsidR="0028027E">
        <w:t xml:space="preserve"> We </w:t>
      </w:r>
      <w:r w:rsidR="00B60FC1">
        <w:t>think</w:t>
      </w:r>
      <w:r w:rsidR="0028027E">
        <w:t xml:space="preserve"> that this power reduction would</w:t>
      </w:r>
      <w:r w:rsidR="00FB38ED">
        <w:t xml:space="preserve"> lead to degraded performance and so would like </w:t>
      </w:r>
      <w:r w:rsidR="00C35256">
        <w:t>to create</w:t>
      </w:r>
      <w:r w:rsidR="00FB38ED">
        <w:t xml:space="preserve"> 2 </w:t>
      </w:r>
      <w:r w:rsidR="00A3574B">
        <w:t>capabilities</w:t>
      </w:r>
      <w:r w:rsidR="00FB38ED">
        <w:t xml:space="preserve"> </w:t>
      </w:r>
      <w:r w:rsidR="00A007A6">
        <w:t xml:space="preserve">to support both the 23dBm and 26dBm </w:t>
      </w:r>
      <w:r w:rsidR="009256AA">
        <w:t xml:space="preserve">Tx </w:t>
      </w:r>
      <w:r w:rsidR="00B70E3F">
        <w:t xml:space="preserve">architectures. </w:t>
      </w:r>
      <w:r w:rsidR="006375FB">
        <w:t xml:space="preserve">These </w:t>
      </w:r>
      <w:r w:rsidR="00771787">
        <w:t>capabilities</w:t>
      </w:r>
      <w:r w:rsidR="006375FB">
        <w:t xml:space="preserve"> will enable</w:t>
      </w:r>
      <w:r w:rsidR="004701C9">
        <w:t xml:space="preserve"> PAs with</w:t>
      </w:r>
      <w:r w:rsidR="00867999">
        <w:t xml:space="preserve"> different power class</w:t>
      </w:r>
      <w:r w:rsidR="004701C9">
        <w:t>es</w:t>
      </w:r>
      <w:r w:rsidR="008045F9">
        <w:t xml:space="preserve"> </w:t>
      </w:r>
      <w:r w:rsidR="006375FB">
        <w:t xml:space="preserve">to sound </w:t>
      </w:r>
      <w:r w:rsidR="00B70A71">
        <w:t>at</w:t>
      </w:r>
      <w:r w:rsidR="006375FB">
        <w:t xml:space="preserve"> </w:t>
      </w:r>
      <w:r w:rsidR="002F1A81">
        <w:t>their</w:t>
      </w:r>
      <w:r w:rsidR="006375FB">
        <w:t xml:space="preserve"> maximum output power. </w:t>
      </w:r>
      <w:r w:rsidR="00FB38ED">
        <w:t>Our proposal is as follows:</w:t>
      </w:r>
      <w:r w:rsidR="00FB38ED">
        <w:br/>
      </w:r>
      <w:r w:rsidR="00FB38ED">
        <w:br/>
      </w:r>
      <w:r w:rsidR="00C9020A">
        <w:t>C</w:t>
      </w:r>
      <w:r w:rsidR="000E6A25">
        <w:t>apability</w:t>
      </w:r>
      <w:r w:rsidR="008A6C15">
        <w:t>#1</w:t>
      </w:r>
      <w:r w:rsidR="007C1BAF">
        <w:t xml:space="preserve"> for Tx architectures which use PC2 for SRS transmission</w:t>
      </w:r>
      <w:r w:rsidR="00B01AF3">
        <w:t xml:space="preserve">, </w:t>
      </w:r>
      <w:r w:rsidR="000E6A25" w:rsidRPr="007D510A">
        <w:rPr>
          <w:rFonts w:hint="eastAsia"/>
          <w:i/>
          <w:iCs/>
          <w:lang w:eastAsia="ja-JP"/>
        </w:rPr>
        <w:t>ΔP</w:t>
      </w:r>
      <w:r w:rsidR="000E6A25" w:rsidRPr="007D510A">
        <w:rPr>
          <w:rFonts w:hint="eastAsia"/>
          <w:i/>
          <w:iCs/>
          <w:vertAlign w:val="subscript"/>
          <w:lang w:eastAsia="ja-JP"/>
        </w:rPr>
        <w:t>PowerClass</w:t>
      </w:r>
      <w:r w:rsidR="000E6A25" w:rsidRPr="007D510A">
        <w:rPr>
          <w:i/>
          <w:iCs/>
          <w:vertAlign w:val="subscript"/>
          <w:lang w:eastAsia="ja-JP"/>
        </w:rPr>
        <w:t xml:space="preserve"> </w:t>
      </w:r>
      <w:r w:rsidR="000E6A25" w:rsidRPr="007D510A">
        <w:rPr>
          <w:i/>
          <w:iCs/>
        </w:rPr>
        <w:t>_</w:t>
      </w:r>
      <w:r w:rsidR="00445DE1" w:rsidRPr="007D510A">
        <w:rPr>
          <w:i/>
          <w:iCs/>
        </w:rPr>
        <w:t>PC2</w:t>
      </w:r>
      <w:r w:rsidR="00B01AF3">
        <w:rPr>
          <w:i/>
          <w:iCs/>
        </w:rPr>
        <w:t xml:space="preserve">. </w:t>
      </w:r>
      <w:r w:rsidR="00B01AF3" w:rsidRPr="00C9020A">
        <w:t xml:space="preserve">This capability has the following </w:t>
      </w:r>
      <w:r w:rsidR="00B01AF3" w:rsidRPr="00C9020A">
        <w:rPr>
          <w:rFonts w:hint="eastAsia"/>
          <w:lang w:eastAsia="ja-JP"/>
        </w:rPr>
        <w:t>ΔP</w:t>
      </w:r>
      <w:r w:rsidR="00B01AF3" w:rsidRPr="00C9020A">
        <w:rPr>
          <w:rFonts w:hint="eastAsia"/>
          <w:vertAlign w:val="subscript"/>
          <w:lang w:eastAsia="ja-JP"/>
        </w:rPr>
        <w:t>PowerClass</w:t>
      </w:r>
      <w:r w:rsidR="00B01AF3" w:rsidRPr="00C9020A">
        <w:rPr>
          <w:vertAlign w:val="subscript"/>
          <w:lang w:eastAsia="ja-JP"/>
        </w:rPr>
        <w:t xml:space="preserve"> </w:t>
      </w:r>
      <w:r w:rsidR="00B01AF3" w:rsidRPr="00C9020A">
        <w:t>values:</w:t>
      </w:r>
    </w:p>
    <w:p w14:paraId="7CBCC87B" w14:textId="63791542" w:rsidR="00FB38ED" w:rsidRPr="001C2EFE" w:rsidRDefault="00E67387" w:rsidP="005C3712">
      <w:pPr>
        <w:rPr>
          <w:lang w:val="en-US"/>
        </w:rPr>
      </w:pP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</w:t>
      </w:r>
      <w:r w:rsidR="00445DE1">
        <w:t>=</w:t>
      </w:r>
      <w:r w:rsidR="001C2EFE">
        <w:t xml:space="preserve"> 3dB for t1ry</w:t>
      </w:r>
    </w:p>
    <w:p w14:paraId="4155CF26" w14:textId="141910DE" w:rsidR="001C2EFE" w:rsidRDefault="001C2EFE" w:rsidP="001C2EFE">
      <w:r>
        <w:rPr>
          <w:rFonts w:hint="eastAsia"/>
          <w:lang w:eastAsia="ja-JP"/>
        </w:rPr>
        <w:lastRenderedPageBreak/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= 0dB for t2ry</w:t>
      </w:r>
    </w:p>
    <w:p w14:paraId="65B3B9DB" w14:textId="63C84EE6" w:rsidR="00E5231D" w:rsidRDefault="00E5231D" w:rsidP="00E5231D"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= 0dB </w:t>
      </w:r>
      <w:r w:rsidR="00C22308">
        <w:t>for t4ry</w:t>
      </w:r>
    </w:p>
    <w:p w14:paraId="4280BA4B" w14:textId="77777777" w:rsidR="00E5231D" w:rsidRPr="001C2EFE" w:rsidRDefault="00E5231D" w:rsidP="00E5231D">
      <w:pPr>
        <w:rPr>
          <w:lang w:val="en-US"/>
        </w:rPr>
      </w:pPr>
    </w:p>
    <w:p w14:paraId="7ED53AF9" w14:textId="14A89E1E" w:rsidR="00B01AF3" w:rsidRPr="00A43BEC" w:rsidRDefault="003D5496" w:rsidP="00B01AF3">
      <w:r>
        <w:t>C</w:t>
      </w:r>
      <w:r w:rsidR="00E5231D">
        <w:t>apability</w:t>
      </w:r>
      <w:r>
        <w:t>#2</w:t>
      </w:r>
      <w:r w:rsidR="00E5231D">
        <w:t xml:space="preserve"> </w:t>
      </w:r>
      <w:r w:rsidR="00B01AF3">
        <w:t>for Tx architectures which use PC</w:t>
      </w:r>
      <w:r w:rsidR="00F5169A">
        <w:t>3</w:t>
      </w:r>
      <w:r w:rsidR="00B01AF3">
        <w:t xml:space="preserve"> for SRS transmission, </w:t>
      </w:r>
      <w:r w:rsidR="00B01AF3" w:rsidRPr="007D510A">
        <w:rPr>
          <w:rFonts w:hint="eastAsia"/>
          <w:i/>
          <w:iCs/>
          <w:lang w:eastAsia="ja-JP"/>
        </w:rPr>
        <w:t>ΔP</w:t>
      </w:r>
      <w:r w:rsidR="00B01AF3" w:rsidRPr="007D510A">
        <w:rPr>
          <w:rFonts w:hint="eastAsia"/>
          <w:i/>
          <w:iCs/>
          <w:vertAlign w:val="subscript"/>
          <w:lang w:eastAsia="ja-JP"/>
        </w:rPr>
        <w:t>PowerClass</w:t>
      </w:r>
      <w:r w:rsidR="00B01AF3" w:rsidRPr="007D510A">
        <w:rPr>
          <w:i/>
          <w:iCs/>
          <w:vertAlign w:val="subscript"/>
          <w:lang w:eastAsia="ja-JP"/>
        </w:rPr>
        <w:t xml:space="preserve"> </w:t>
      </w:r>
      <w:r w:rsidR="00B01AF3" w:rsidRPr="007D510A">
        <w:rPr>
          <w:i/>
          <w:iCs/>
        </w:rPr>
        <w:t>_PC</w:t>
      </w:r>
      <w:r w:rsidR="00B440B6">
        <w:rPr>
          <w:i/>
          <w:iCs/>
        </w:rPr>
        <w:t>3</w:t>
      </w:r>
      <w:r w:rsidR="00B01AF3">
        <w:rPr>
          <w:i/>
          <w:iCs/>
        </w:rPr>
        <w:t xml:space="preserve">. </w:t>
      </w:r>
      <w:r w:rsidR="00B01AF3" w:rsidRPr="00A43BEC">
        <w:t xml:space="preserve">This capability has the following </w:t>
      </w:r>
      <w:r w:rsidR="00B01AF3" w:rsidRPr="00A43BEC">
        <w:rPr>
          <w:rFonts w:hint="eastAsia"/>
          <w:lang w:eastAsia="ja-JP"/>
        </w:rPr>
        <w:t>ΔP</w:t>
      </w:r>
      <w:r w:rsidR="00B01AF3" w:rsidRPr="00A43BEC">
        <w:rPr>
          <w:rFonts w:hint="eastAsia"/>
          <w:vertAlign w:val="subscript"/>
          <w:lang w:eastAsia="ja-JP"/>
        </w:rPr>
        <w:t>PowerClass</w:t>
      </w:r>
      <w:r w:rsidR="00B01AF3" w:rsidRPr="00A43BEC">
        <w:rPr>
          <w:vertAlign w:val="subscript"/>
          <w:lang w:eastAsia="ja-JP"/>
        </w:rPr>
        <w:t xml:space="preserve"> </w:t>
      </w:r>
      <w:r w:rsidR="00B01AF3" w:rsidRPr="00A43BEC">
        <w:t>values:</w:t>
      </w:r>
    </w:p>
    <w:p w14:paraId="05D62008" w14:textId="379A82C8" w:rsidR="00E5231D" w:rsidRPr="001C2EFE" w:rsidRDefault="00E5231D" w:rsidP="00E5231D">
      <w:pPr>
        <w:rPr>
          <w:lang w:val="en-US"/>
        </w:rPr>
      </w:pP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= 6dB for t1ry</w:t>
      </w:r>
    </w:p>
    <w:p w14:paraId="029786D6" w14:textId="0D01B75D" w:rsidR="00E5231D" w:rsidRDefault="00E5231D" w:rsidP="00E5231D"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= 3dB for t2ry</w:t>
      </w:r>
    </w:p>
    <w:p w14:paraId="0A1C7CE0" w14:textId="35E201AE" w:rsidR="00E5231D" w:rsidRPr="001C2EFE" w:rsidRDefault="00E5231D" w:rsidP="00E5231D">
      <w:pPr>
        <w:rPr>
          <w:lang w:val="en-US"/>
        </w:rPr>
      </w:pPr>
      <w:r>
        <w:rPr>
          <w:rFonts w:hint="eastAsia"/>
          <w:lang w:eastAsia="ja-JP"/>
        </w:rPr>
        <w:t>ΔP</w:t>
      </w:r>
      <w:r>
        <w:rPr>
          <w:rFonts w:hint="eastAsia"/>
          <w:vertAlign w:val="subscript"/>
          <w:lang w:eastAsia="ja-JP"/>
        </w:rPr>
        <w:t>PowerClass</w:t>
      </w:r>
      <w:r>
        <w:rPr>
          <w:vertAlign w:val="subscript"/>
          <w:lang w:eastAsia="ja-JP"/>
        </w:rPr>
        <w:t xml:space="preserve"> </w:t>
      </w:r>
      <w:r>
        <w:t xml:space="preserve"> = 0dB </w:t>
      </w:r>
      <w:r w:rsidR="00C22308">
        <w:t>for t4ry</w:t>
      </w:r>
    </w:p>
    <w:p w14:paraId="62AEC475" w14:textId="77777777" w:rsidR="00E5231D" w:rsidRPr="001C2EFE" w:rsidRDefault="00E5231D" w:rsidP="001C2EFE">
      <w:pPr>
        <w:rPr>
          <w:lang w:val="en-US"/>
        </w:rPr>
      </w:pPr>
    </w:p>
    <w:p w14:paraId="019E2996" w14:textId="77777777" w:rsidR="001C2EFE" w:rsidRPr="001C2EFE" w:rsidRDefault="001C2EFE" w:rsidP="005C3712">
      <w:pPr>
        <w:rPr>
          <w:lang w:val="en-US"/>
        </w:rPr>
      </w:pPr>
    </w:p>
    <w:p w14:paraId="6FF341BF" w14:textId="770FE475" w:rsidR="00FC213A" w:rsidRPr="00D3490F" w:rsidRDefault="000942B4" w:rsidP="00FC213A">
      <w:pPr>
        <w:rPr>
          <w:b/>
          <w:bCs/>
        </w:rPr>
      </w:pPr>
      <w:r w:rsidRPr="00D3490F">
        <w:rPr>
          <w:b/>
          <w:bCs/>
        </w:rPr>
        <w:t>Proposal:</w:t>
      </w:r>
      <w:r w:rsidR="00FC213A" w:rsidRPr="00D3490F">
        <w:rPr>
          <w:b/>
          <w:bCs/>
        </w:rPr>
        <w:t xml:space="preserve"> Introduce 2 capabilities </w:t>
      </w:r>
      <w:r w:rsidR="00FC213A" w:rsidRPr="00D3490F">
        <w:rPr>
          <w:rFonts w:hint="eastAsia"/>
          <w:b/>
          <w:bCs/>
          <w:lang w:eastAsia="ja-JP"/>
        </w:rPr>
        <w:t>ΔP</w:t>
      </w:r>
      <w:r w:rsidR="00FC213A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FC213A" w:rsidRPr="00D3490F">
        <w:rPr>
          <w:b/>
          <w:bCs/>
          <w:vertAlign w:val="subscript"/>
          <w:lang w:eastAsia="ja-JP"/>
        </w:rPr>
        <w:t xml:space="preserve"> </w:t>
      </w:r>
      <w:r w:rsidR="00FC213A" w:rsidRPr="00D3490F">
        <w:rPr>
          <w:b/>
          <w:bCs/>
        </w:rPr>
        <w:t xml:space="preserve">_PC2 and </w:t>
      </w:r>
      <w:r w:rsidR="00FC213A" w:rsidRPr="00D3490F">
        <w:rPr>
          <w:rFonts w:hint="eastAsia"/>
          <w:b/>
          <w:bCs/>
          <w:lang w:eastAsia="ja-JP"/>
        </w:rPr>
        <w:t>ΔP</w:t>
      </w:r>
      <w:r w:rsidR="00FC213A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FC213A" w:rsidRPr="00D3490F">
        <w:rPr>
          <w:b/>
          <w:bCs/>
          <w:vertAlign w:val="subscript"/>
          <w:lang w:eastAsia="ja-JP"/>
        </w:rPr>
        <w:t xml:space="preserve"> </w:t>
      </w:r>
      <w:r w:rsidR="00FC213A" w:rsidRPr="00D3490F">
        <w:rPr>
          <w:b/>
          <w:bCs/>
        </w:rPr>
        <w:t xml:space="preserve">_PC3 which have the following </w:t>
      </w:r>
      <w:r w:rsidR="00FC213A" w:rsidRPr="00D3490F">
        <w:rPr>
          <w:rFonts w:hint="eastAsia"/>
          <w:b/>
          <w:bCs/>
          <w:lang w:eastAsia="ja-JP"/>
        </w:rPr>
        <w:t>ΔP</w:t>
      </w:r>
      <w:r w:rsidR="00FC213A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FC213A" w:rsidRPr="00D3490F">
        <w:rPr>
          <w:b/>
          <w:bCs/>
          <w:vertAlign w:val="subscript"/>
          <w:lang w:eastAsia="ja-JP"/>
        </w:rPr>
        <w:t xml:space="preserve"> </w:t>
      </w:r>
      <w:r w:rsidR="00FC213A" w:rsidRPr="00D3490F">
        <w:rPr>
          <w:b/>
          <w:bCs/>
        </w:rPr>
        <w:t xml:space="preserve">values depending </w:t>
      </w:r>
      <w:r w:rsidR="00CB269E" w:rsidRPr="00D3490F">
        <w:rPr>
          <w:b/>
          <w:bCs/>
        </w:rPr>
        <w:t>on</w:t>
      </w:r>
      <w:r w:rsidR="00FC213A" w:rsidRPr="00D3490F">
        <w:rPr>
          <w:b/>
          <w:bCs/>
        </w:rPr>
        <w:t xml:space="preserve"> the SRS </w:t>
      </w:r>
      <w:r w:rsidR="009E02E8">
        <w:rPr>
          <w:b/>
          <w:bCs/>
        </w:rPr>
        <w:t>transmission power</w:t>
      </w:r>
      <w:r w:rsidR="00820AFE" w:rsidRPr="00D3490F">
        <w:rPr>
          <w:b/>
          <w:bCs/>
        </w:rPr>
        <w:t>:</w:t>
      </w:r>
    </w:p>
    <w:p w14:paraId="35228D99" w14:textId="70B23D89" w:rsidR="00820AFE" w:rsidRPr="00D3490F" w:rsidRDefault="0087345E" w:rsidP="00820AFE">
      <w:pPr>
        <w:rPr>
          <w:b/>
          <w:bCs/>
          <w:u w:val="single"/>
        </w:rPr>
      </w:pPr>
      <w:r w:rsidRPr="00D3490F">
        <w:rPr>
          <w:b/>
          <w:bCs/>
        </w:rPr>
        <w:t>Capability#1</w:t>
      </w:r>
      <w:r w:rsidR="008A6C15" w:rsidRPr="00D3490F">
        <w:rPr>
          <w:b/>
          <w:bCs/>
        </w:rPr>
        <w:t>:</w:t>
      </w:r>
      <w:r w:rsidR="003D5496" w:rsidRPr="00D3490F">
        <w:rPr>
          <w:b/>
          <w:bCs/>
        </w:rPr>
        <w:t xml:space="preserve"> </w:t>
      </w:r>
      <w:r w:rsidR="00820AFE" w:rsidRPr="00D3490F">
        <w:rPr>
          <w:rFonts w:hint="eastAsia"/>
          <w:b/>
          <w:bCs/>
          <w:lang w:eastAsia="ja-JP"/>
        </w:rPr>
        <w:t>ΔP</w:t>
      </w:r>
      <w:r w:rsidR="00820AFE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820AFE" w:rsidRPr="00D3490F">
        <w:rPr>
          <w:b/>
          <w:bCs/>
          <w:vertAlign w:val="subscript"/>
          <w:lang w:eastAsia="ja-JP"/>
        </w:rPr>
        <w:t xml:space="preserve"> </w:t>
      </w:r>
      <w:r w:rsidR="00820AFE" w:rsidRPr="00D3490F">
        <w:rPr>
          <w:b/>
          <w:bCs/>
        </w:rPr>
        <w:t>_PC2</w:t>
      </w:r>
      <w:r w:rsidR="00A766A8" w:rsidRPr="00D3490F">
        <w:rPr>
          <w:b/>
          <w:bCs/>
        </w:rPr>
        <w:t xml:space="preserve"> </w:t>
      </w:r>
      <w:r w:rsidR="00E55F93">
        <w:rPr>
          <w:b/>
          <w:bCs/>
        </w:rPr>
        <w:t>for PC2 SRS transmission</w:t>
      </w:r>
      <w:r w:rsidR="002F0A9F">
        <w:rPr>
          <w:b/>
          <w:bCs/>
        </w:rPr>
        <w:t xml:space="preserve"> power</w:t>
      </w:r>
      <w:r w:rsidR="00E55F93">
        <w:rPr>
          <w:b/>
          <w:bCs/>
        </w:rPr>
        <w:t xml:space="preserve"> </w:t>
      </w:r>
      <w:r w:rsidR="00A766A8" w:rsidRPr="00D3490F">
        <w:rPr>
          <w:b/>
          <w:bCs/>
        </w:rPr>
        <w:t>hav</w:t>
      </w:r>
      <w:r w:rsidR="002F0A9F">
        <w:rPr>
          <w:b/>
          <w:bCs/>
        </w:rPr>
        <w:t>e</w:t>
      </w:r>
      <w:r w:rsidR="00A766A8" w:rsidRPr="00D3490F">
        <w:rPr>
          <w:b/>
          <w:bCs/>
        </w:rPr>
        <w:t xml:space="preserve"> the following</w:t>
      </w:r>
      <w:r w:rsidR="00A766A8" w:rsidRPr="00D3490F">
        <w:rPr>
          <w:rFonts w:hint="eastAsia"/>
          <w:b/>
          <w:bCs/>
          <w:lang w:eastAsia="ja-JP"/>
        </w:rPr>
        <w:t xml:space="preserve"> ΔP</w:t>
      </w:r>
      <w:r w:rsidR="00A766A8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A766A8" w:rsidRPr="00D3490F">
        <w:rPr>
          <w:b/>
          <w:bCs/>
          <w:vertAlign w:val="subscript"/>
          <w:lang w:eastAsia="ja-JP"/>
        </w:rPr>
        <w:t xml:space="preserve"> </w:t>
      </w:r>
      <w:r w:rsidR="00A766A8" w:rsidRPr="00D3490F">
        <w:rPr>
          <w:b/>
          <w:bCs/>
        </w:rPr>
        <w:t>values:</w:t>
      </w:r>
    </w:p>
    <w:p w14:paraId="099EF14A" w14:textId="77777777" w:rsidR="00820AFE" w:rsidRPr="00D3490F" w:rsidRDefault="00820AFE" w:rsidP="00820AFE">
      <w:pPr>
        <w:rPr>
          <w:b/>
          <w:bCs/>
          <w:lang w:val="en-US"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3dB for t1ry</w:t>
      </w:r>
    </w:p>
    <w:p w14:paraId="319B5B08" w14:textId="77777777" w:rsidR="00820AFE" w:rsidRPr="00D3490F" w:rsidRDefault="00820AFE" w:rsidP="00820AFE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0dB for t2ry</w:t>
      </w:r>
    </w:p>
    <w:p w14:paraId="30000FC2" w14:textId="77777777" w:rsidR="00820AFE" w:rsidRPr="00D3490F" w:rsidRDefault="00820AFE" w:rsidP="00820AFE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0dB for t4ry</w:t>
      </w:r>
    </w:p>
    <w:p w14:paraId="06893893" w14:textId="77777777" w:rsidR="0087345E" w:rsidRPr="00D3490F" w:rsidRDefault="0087345E" w:rsidP="00820AFE">
      <w:pPr>
        <w:rPr>
          <w:b/>
          <w:bCs/>
        </w:rPr>
      </w:pPr>
    </w:p>
    <w:p w14:paraId="1CE52A56" w14:textId="29D536F6" w:rsidR="00820AFE" w:rsidRPr="00D3490F" w:rsidRDefault="0087345E" w:rsidP="00820AFE">
      <w:pPr>
        <w:rPr>
          <w:b/>
          <w:bCs/>
          <w:u w:val="single"/>
        </w:rPr>
      </w:pPr>
      <w:r w:rsidRPr="00D3490F">
        <w:rPr>
          <w:b/>
          <w:bCs/>
        </w:rPr>
        <w:t>Capability#2</w:t>
      </w:r>
      <w:r w:rsidR="008A6C15" w:rsidRPr="00D3490F">
        <w:rPr>
          <w:b/>
          <w:bCs/>
        </w:rPr>
        <w:t>:</w:t>
      </w:r>
      <w:r w:rsidR="003D5496" w:rsidRPr="00D3490F">
        <w:rPr>
          <w:b/>
          <w:bCs/>
        </w:rPr>
        <w:t xml:space="preserve"> </w:t>
      </w:r>
      <w:r w:rsidR="00820AFE" w:rsidRPr="00D3490F">
        <w:rPr>
          <w:rFonts w:hint="eastAsia"/>
          <w:b/>
          <w:bCs/>
          <w:lang w:eastAsia="ja-JP"/>
        </w:rPr>
        <w:t>ΔP</w:t>
      </w:r>
      <w:r w:rsidR="00820AFE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820AFE" w:rsidRPr="00D3490F">
        <w:rPr>
          <w:b/>
          <w:bCs/>
          <w:vertAlign w:val="subscript"/>
          <w:lang w:eastAsia="ja-JP"/>
        </w:rPr>
        <w:t xml:space="preserve"> </w:t>
      </w:r>
      <w:r w:rsidR="00820AFE" w:rsidRPr="00D3490F">
        <w:rPr>
          <w:b/>
          <w:bCs/>
        </w:rPr>
        <w:t>_PC3</w:t>
      </w:r>
      <w:r w:rsidR="00FA6B9D" w:rsidRPr="00D3490F">
        <w:rPr>
          <w:b/>
          <w:bCs/>
        </w:rPr>
        <w:t xml:space="preserve"> </w:t>
      </w:r>
      <w:r w:rsidR="00E55F93">
        <w:rPr>
          <w:b/>
          <w:bCs/>
        </w:rPr>
        <w:t>for PC3 SRS transmission</w:t>
      </w:r>
      <w:r w:rsidR="002F0A9F">
        <w:rPr>
          <w:b/>
          <w:bCs/>
        </w:rPr>
        <w:t xml:space="preserve"> power</w:t>
      </w:r>
      <w:r w:rsidR="00E55F93">
        <w:rPr>
          <w:b/>
          <w:bCs/>
        </w:rPr>
        <w:t xml:space="preserve"> </w:t>
      </w:r>
      <w:r w:rsidR="00FA6B9D" w:rsidRPr="00D3490F">
        <w:rPr>
          <w:b/>
          <w:bCs/>
        </w:rPr>
        <w:t>ha</w:t>
      </w:r>
      <w:r w:rsidR="002F0A9F">
        <w:rPr>
          <w:b/>
          <w:bCs/>
        </w:rPr>
        <w:t>ve</w:t>
      </w:r>
      <w:r w:rsidR="00FA6B9D" w:rsidRPr="00D3490F">
        <w:rPr>
          <w:b/>
          <w:bCs/>
        </w:rPr>
        <w:t xml:space="preserve"> the following</w:t>
      </w:r>
      <w:r w:rsidR="00FA6B9D" w:rsidRPr="00D3490F">
        <w:rPr>
          <w:rFonts w:hint="eastAsia"/>
          <w:b/>
          <w:bCs/>
          <w:lang w:eastAsia="ja-JP"/>
        </w:rPr>
        <w:t xml:space="preserve"> ΔP</w:t>
      </w:r>
      <w:r w:rsidR="00FA6B9D" w:rsidRPr="00D3490F">
        <w:rPr>
          <w:rFonts w:hint="eastAsia"/>
          <w:b/>
          <w:bCs/>
          <w:vertAlign w:val="subscript"/>
          <w:lang w:eastAsia="ja-JP"/>
        </w:rPr>
        <w:t>PowerClass</w:t>
      </w:r>
      <w:r w:rsidR="00FA6B9D" w:rsidRPr="00D3490F">
        <w:rPr>
          <w:b/>
          <w:bCs/>
          <w:vertAlign w:val="subscript"/>
          <w:lang w:eastAsia="ja-JP"/>
        </w:rPr>
        <w:t xml:space="preserve"> </w:t>
      </w:r>
      <w:r w:rsidR="00FA6B9D" w:rsidRPr="00D3490F">
        <w:rPr>
          <w:b/>
          <w:bCs/>
        </w:rPr>
        <w:t>values:</w:t>
      </w:r>
    </w:p>
    <w:p w14:paraId="1E95DDE4" w14:textId="77777777" w:rsidR="00820AFE" w:rsidRPr="00D3490F" w:rsidRDefault="00820AFE" w:rsidP="00820AFE">
      <w:pPr>
        <w:rPr>
          <w:b/>
          <w:bCs/>
          <w:lang w:val="en-US"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6dB for t1ry</w:t>
      </w:r>
    </w:p>
    <w:p w14:paraId="766E3397" w14:textId="77777777" w:rsidR="00820AFE" w:rsidRPr="00D3490F" w:rsidRDefault="00820AFE" w:rsidP="00820AFE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3dB for t2ry</w:t>
      </w:r>
    </w:p>
    <w:p w14:paraId="6B077A57" w14:textId="7CBE17CC" w:rsidR="00FC213A" w:rsidRPr="00D3490F" w:rsidRDefault="00820AFE" w:rsidP="00820AFE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0dB for t4ry</w:t>
      </w:r>
    </w:p>
    <w:p w14:paraId="6B97281B" w14:textId="18ED49FA" w:rsidR="00FC213A" w:rsidRDefault="00FC213A" w:rsidP="00FC213A"/>
    <w:p w14:paraId="30773ACE" w14:textId="27C95635" w:rsidR="002329E6" w:rsidRDefault="00554706" w:rsidP="005C3712">
      <w:r>
        <w:t xml:space="preserve">We have also submitted a related LS [3] to this meeting </w:t>
      </w:r>
      <w:r w:rsidR="00A75A29">
        <w:t xml:space="preserve">detailing </w:t>
      </w:r>
      <w:r>
        <w:t>the above proposal</w:t>
      </w:r>
    </w:p>
    <w:p w14:paraId="0EA2FD80" w14:textId="44116819" w:rsidR="009E54DA" w:rsidRPr="001E4305" w:rsidRDefault="009E54DA" w:rsidP="009E54DA">
      <w:pPr>
        <w:pStyle w:val="Heading1"/>
      </w:pPr>
      <w:r>
        <w:t>Conclusion</w:t>
      </w:r>
    </w:p>
    <w:p w14:paraId="30965B51" w14:textId="7919E485" w:rsidR="001D633E" w:rsidRDefault="003D7B73" w:rsidP="003D7B73">
      <w:r>
        <w:t>In this paper we discuss our</w:t>
      </w:r>
      <w:r w:rsidR="00396818">
        <w:t xml:space="preserve"> </w:t>
      </w:r>
      <w:r>
        <w:t xml:space="preserve">views </w:t>
      </w:r>
      <w:r w:rsidR="004860CD">
        <w:t xml:space="preserve">on </w:t>
      </w:r>
      <w:r w:rsidR="00195C91">
        <w:t xml:space="preserve">how configure </w:t>
      </w:r>
      <w:r w:rsidR="00195C91">
        <w:rPr>
          <w:rFonts w:hint="eastAsia"/>
          <w:lang w:eastAsia="ja-JP"/>
        </w:rPr>
        <w:t>ΔP</w:t>
      </w:r>
      <w:r w:rsidR="00195C91">
        <w:rPr>
          <w:rFonts w:hint="eastAsia"/>
          <w:vertAlign w:val="subscript"/>
          <w:lang w:eastAsia="ja-JP"/>
        </w:rPr>
        <w:t>PowerClass</w:t>
      </w:r>
      <w:r w:rsidR="00195C91">
        <w:rPr>
          <w:rFonts w:hint="eastAsia"/>
          <w:noProof/>
          <w:vertAlign w:val="subscript"/>
          <w:lang w:eastAsia="ja-JP"/>
        </w:rPr>
        <w:t xml:space="preserve"> </w:t>
      </w:r>
      <w:r w:rsidR="00195C91">
        <w:rPr>
          <w:rFonts w:hint="eastAsia"/>
          <w:lang w:eastAsia="zh-CN"/>
        </w:rPr>
        <w:t xml:space="preserve">for 4Tx for SRS antenna switching </w:t>
      </w:r>
      <w:r w:rsidR="00195C91">
        <w:rPr>
          <w:lang w:eastAsia="zh-CN"/>
        </w:rPr>
        <w:t xml:space="preserve">and make the following proposal. </w:t>
      </w:r>
      <w:r w:rsidR="00D95E02">
        <w:t xml:space="preserve"> </w:t>
      </w:r>
    </w:p>
    <w:p w14:paraId="0EA3B783" w14:textId="77777777" w:rsidR="00817C21" w:rsidRPr="00D3490F" w:rsidRDefault="00817C21" w:rsidP="00817C21">
      <w:pPr>
        <w:rPr>
          <w:b/>
          <w:bCs/>
        </w:rPr>
      </w:pPr>
      <w:r w:rsidRPr="00D3490F">
        <w:rPr>
          <w:b/>
          <w:bCs/>
        </w:rPr>
        <w:t xml:space="preserve">Proposal: Introduce 2 capabilities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_PC2 and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_PC3 which have the following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values depending on the SRS </w:t>
      </w:r>
      <w:r>
        <w:rPr>
          <w:b/>
          <w:bCs/>
        </w:rPr>
        <w:t>transmission power</w:t>
      </w:r>
      <w:r w:rsidRPr="00D3490F">
        <w:rPr>
          <w:b/>
          <w:bCs/>
        </w:rPr>
        <w:t>:</w:t>
      </w:r>
    </w:p>
    <w:p w14:paraId="39C3D922" w14:textId="77777777" w:rsidR="00817C21" w:rsidRPr="00D3490F" w:rsidRDefault="00817C21" w:rsidP="00817C21">
      <w:pPr>
        <w:rPr>
          <w:b/>
          <w:bCs/>
          <w:u w:val="single"/>
        </w:rPr>
      </w:pPr>
      <w:r w:rsidRPr="00D3490F">
        <w:rPr>
          <w:b/>
          <w:bCs/>
        </w:rPr>
        <w:t xml:space="preserve">Capability#1: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_PC2 </w:t>
      </w:r>
      <w:r>
        <w:rPr>
          <w:b/>
          <w:bCs/>
        </w:rPr>
        <w:t xml:space="preserve">for PC2 SRS transmission power </w:t>
      </w:r>
      <w:r w:rsidRPr="00D3490F">
        <w:rPr>
          <w:b/>
          <w:bCs/>
        </w:rPr>
        <w:t>hav</w:t>
      </w:r>
      <w:r>
        <w:rPr>
          <w:b/>
          <w:bCs/>
        </w:rPr>
        <w:t>e</w:t>
      </w:r>
      <w:r w:rsidRPr="00D3490F">
        <w:rPr>
          <w:b/>
          <w:bCs/>
        </w:rPr>
        <w:t xml:space="preserve"> the following</w:t>
      </w:r>
      <w:r w:rsidRPr="00D3490F">
        <w:rPr>
          <w:rFonts w:hint="eastAsia"/>
          <w:b/>
          <w:bCs/>
          <w:lang w:eastAsia="ja-JP"/>
        </w:rPr>
        <w:t xml:space="preserve"> 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>values:</w:t>
      </w:r>
    </w:p>
    <w:p w14:paraId="296DBE33" w14:textId="77777777" w:rsidR="00817C21" w:rsidRPr="00D3490F" w:rsidRDefault="00817C21" w:rsidP="00817C21">
      <w:pPr>
        <w:rPr>
          <w:b/>
          <w:bCs/>
          <w:lang w:val="en-US"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3dB for t1ry</w:t>
      </w:r>
    </w:p>
    <w:p w14:paraId="722683FD" w14:textId="77777777" w:rsidR="00817C21" w:rsidRPr="00D3490F" w:rsidRDefault="00817C21" w:rsidP="00817C21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0dB for t2ry</w:t>
      </w:r>
    </w:p>
    <w:p w14:paraId="4AA27C77" w14:textId="77777777" w:rsidR="00817C21" w:rsidRPr="00D3490F" w:rsidRDefault="00817C21" w:rsidP="00817C21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0dB for t4ry</w:t>
      </w:r>
    </w:p>
    <w:p w14:paraId="568DCF4D" w14:textId="77777777" w:rsidR="00817C21" w:rsidRPr="00D3490F" w:rsidRDefault="00817C21" w:rsidP="00817C21">
      <w:pPr>
        <w:rPr>
          <w:b/>
          <w:bCs/>
        </w:rPr>
      </w:pPr>
    </w:p>
    <w:p w14:paraId="1956904C" w14:textId="77777777" w:rsidR="00817C21" w:rsidRPr="00D3490F" w:rsidRDefault="00817C21" w:rsidP="00817C21">
      <w:pPr>
        <w:rPr>
          <w:b/>
          <w:bCs/>
          <w:u w:val="single"/>
        </w:rPr>
      </w:pPr>
      <w:r w:rsidRPr="00D3490F">
        <w:rPr>
          <w:b/>
          <w:bCs/>
        </w:rPr>
        <w:t xml:space="preserve">Capability#2: </w:t>
      </w: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_PC3 </w:t>
      </w:r>
      <w:r>
        <w:rPr>
          <w:b/>
          <w:bCs/>
        </w:rPr>
        <w:t xml:space="preserve">for PC3 SRS transmission power </w:t>
      </w:r>
      <w:r w:rsidRPr="00D3490F">
        <w:rPr>
          <w:b/>
          <w:bCs/>
        </w:rPr>
        <w:t>ha</w:t>
      </w:r>
      <w:r>
        <w:rPr>
          <w:b/>
          <w:bCs/>
        </w:rPr>
        <w:t>ve</w:t>
      </w:r>
      <w:r w:rsidRPr="00D3490F">
        <w:rPr>
          <w:b/>
          <w:bCs/>
        </w:rPr>
        <w:t xml:space="preserve"> the following</w:t>
      </w:r>
      <w:r w:rsidRPr="00D3490F">
        <w:rPr>
          <w:rFonts w:hint="eastAsia"/>
          <w:b/>
          <w:bCs/>
          <w:lang w:eastAsia="ja-JP"/>
        </w:rPr>
        <w:t xml:space="preserve"> 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>values:</w:t>
      </w:r>
    </w:p>
    <w:p w14:paraId="28EA667D" w14:textId="77777777" w:rsidR="00817C21" w:rsidRPr="00D3490F" w:rsidRDefault="00817C21" w:rsidP="00817C21">
      <w:pPr>
        <w:rPr>
          <w:b/>
          <w:bCs/>
          <w:lang w:val="en-US"/>
        </w:rPr>
      </w:pPr>
      <w:r w:rsidRPr="00D3490F">
        <w:rPr>
          <w:rFonts w:hint="eastAsia"/>
          <w:b/>
          <w:bCs/>
          <w:lang w:eastAsia="ja-JP"/>
        </w:rPr>
        <w:lastRenderedPageBreak/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6dB for t1ry</w:t>
      </w:r>
    </w:p>
    <w:p w14:paraId="436A89B3" w14:textId="77777777" w:rsidR="00817C21" w:rsidRPr="00D3490F" w:rsidRDefault="00817C21" w:rsidP="00817C21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3dB for t2ry</w:t>
      </w:r>
    </w:p>
    <w:p w14:paraId="69316C05" w14:textId="77777777" w:rsidR="00817C21" w:rsidRPr="00D3490F" w:rsidRDefault="00817C21" w:rsidP="00817C21">
      <w:pPr>
        <w:rPr>
          <w:b/>
          <w:bCs/>
        </w:rPr>
      </w:pPr>
      <w:r w:rsidRPr="00D3490F">
        <w:rPr>
          <w:rFonts w:hint="eastAsia"/>
          <w:b/>
          <w:bCs/>
          <w:lang w:eastAsia="ja-JP"/>
        </w:rPr>
        <w:t>ΔP</w:t>
      </w:r>
      <w:r w:rsidRPr="00D3490F">
        <w:rPr>
          <w:rFonts w:hint="eastAsia"/>
          <w:b/>
          <w:bCs/>
          <w:vertAlign w:val="subscript"/>
          <w:lang w:eastAsia="ja-JP"/>
        </w:rPr>
        <w:t>PowerClass</w:t>
      </w:r>
      <w:r w:rsidRPr="00D3490F">
        <w:rPr>
          <w:b/>
          <w:bCs/>
          <w:vertAlign w:val="subscript"/>
          <w:lang w:eastAsia="ja-JP"/>
        </w:rPr>
        <w:t xml:space="preserve"> </w:t>
      </w:r>
      <w:r w:rsidRPr="00D3490F">
        <w:rPr>
          <w:b/>
          <w:bCs/>
        </w:rPr>
        <w:t xml:space="preserve"> = 0dB for t4ry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71F18EA9" w14:textId="3B23ACF5" w:rsidR="002A5159" w:rsidRPr="00554706" w:rsidRDefault="00011F96" w:rsidP="00554706">
      <w:pPr>
        <w:ind w:left="1985" w:hanging="1985"/>
        <w:rPr>
          <w:b/>
          <w:lang w:val="en-US" w:eastAsia="ko-KR"/>
        </w:rPr>
      </w:pPr>
      <w:r>
        <w:rPr>
          <w:lang w:eastAsia="ko-KR"/>
        </w:rPr>
        <w:t xml:space="preserve">[1] </w:t>
      </w:r>
      <w:r w:rsidR="00651C64">
        <w:rPr>
          <w:lang w:eastAsia="ko-KR"/>
        </w:rPr>
        <w:t>R4-2</w:t>
      </w:r>
      <w:r w:rsidR="00150C94">
        <w:rPr>
          <w:lang w:eastAsia="ko-KR"/>
        </w:rPr>
        <w:t>502187</w:t>
      </w:r>
      <w:r w:rsidR="0042215D">
        <w:rPr>
          <w:lang w:eastAsia="ko-KR"/>
        </w:rPr>
        <w:t xml:space="preserve">, </w:t>
      </w:r>
      <w:r w:rsidR="0042215D" w:rsidRPr="0042215D">
        <w:rPr>
          <w:lang w:val="en-US" w:eastAsia="ko-KR"/>
        </w:rPr>
        <w:t>On DeltaP_PowerClass for SRS-AS for 4Tx</w:t>
      </w:r>
      <w:r w:rsidR="0042215D">
        <w:rPr>
          <w:lang w:val="en-US" w:eastAsia="ko-KR"/>
        </w:rPr>
        <w:t xml:space="preserve">, February 17-21, </w:t>
      </w:r>
      <w:r w:rsidR="000263E2">
        <w:rPr>
          <w:lang w:val="en-US" w:eastAsia="ko-KR"/>
        </w:rPr>
        <w:t>2025</w:t>
      </w:r>
    </w:p>
    <w:p w14:paraId="70392FE3" w14:textId="46C2369F" w:rsidR="00554706" w:rsidRDefault="00150C94" w:rsidP="00DB7100">
      <w:pPr>
        <w:ind w:left="1985" w:hanging="1985"/>
        <w:rPr>
          <w:lang w:val="en-US" w:eastAsia="ko-KR"/>
        </w:rPr>
      </w:pPr>
      <w:r>
        <w:rPr>
          <w:lang w:eastAsia="ko-KR"/>
        </w:rPr>
        <w:t>[2] R4-</w:t>
      </w:r>
      <w:r w:rsidRPr="006C1D6C">
        <w:rPr>
          <w:lang w:val="en-US" w:eastAsia="ko-KR"/>
        </w:rPr>
        <w:t>250</w:t>
      </w:r>
      <w:r w:rsidR="00187A36" w:rsidRPr="006C1D6C">
        <w:rPr>
          <w:lang w:val="en-US" w:eastAsia="ko-KR"/>
        </w:rPr>
        <w:t>03</w:t>
      </w:r>
      <w:r w:rsidR="008D19A4" w:rsidRPr="006C1D6C">
        <w:rPr>
          <w:lang w:val="en-US" w:eastAsia="ko-KR"/>
        </w:rPr>
        <w:t xml:space="preserve">77, </w:t>
      </w:r>
      <w:r w:rsidR="006C1D6C" w:rsidRPr="006C1D6C">
        <w:rPr>
          <w:lang w:val="en-US" w:eastAsia="ko-KR"/>
        </w:rPr>
        <w:t>More on Delta Ppowerclass and Delta TRxSRS for 4Tx</w:t>
      </w:r>
      <w:r w:rsidR="006C1D6C">
        <w:rPr>
          <w:lang w:val="en-US" w:eastAsia="ko-KR"/>
        </w:rPr>
        <w:t>, February 17-21, 2025</w:t>
      </w:r>
    </w:p>
    <w:p w14:paraId="30239336" w14:textId="45A2E90D" w:rsidR="00347FAD" w:rsidRPr="00DB7100" w:rsidRDefault="00347FAD" w:rsidP="00DB7100">
      <w:pPr>
        <w:ind w:left="1985" w:hanging="1985"/>
        <w:rPr>
          <w:lang w:val="en-US" w:eastAsia="ko-KR"/>
        </w:rPr>
      </w:pPr>
      <w:r>
        <w:rPr>
          <w:lang w:val="en-US" w:eastAsia="ko-KR"/>
        </w:rPr>
        <w:t>[3] R4-250</w:t>
      </w:r>
      <w:r w:rsidR="00C35820">
        <w:rPr>
          <w:lang w:val="en-US" w:eastAsia="ko-KR"/>
        </w:rPr>
        <w:t xml:space="preserve">7713, </w:t>
      </w:r>
      <w:r w:rsidR="001032F2" w:rsidRPr="001032F2">
        <w:rPr>
          <w:lang w:eastAsia="ko-KR"/>
        </w:rPr>
        <w:t>Capabilities for Delta PPowerClass for 4Tx SRS transmission</w:t>
      </w:r>
      <w:r w:rsidR="001032F2">
        <w:rPr>
          <w:lang w:eastAsia="ko-KR"/>
        </w:rPr>
        <w:t>, May 19-23, 2025</w:t>
      </w:r>
    </w:p>
    <w:p w14:paraId="58DEE809" w14:textId="63862EC2" w:rsidR="00150C94" w:rsidRPr="006C1D6C" w:rsidRDefault="00150C94" w:rsidP="00536F74">
      <w:pPr>
        <w:ind w:left="1985" w:hanging="1985"/>
        <w:rPr>
          <w:lang w:eastAsia="ko-KR"/>
        </w:rPr>
      </w:pPr>
    </w:p>
    <w:p w14:paraId="4CD4FF48" w14:textId="77777777" w:rsidR="002A5159" w:rsidRDefault="002A5159" w:rsidP="00651C64">
      <w:pPr>
        <w:ind w:left="1985" w:hanging="1985"/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D04EE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567A7"/>
    <w:multiLevelType w:val="hybridMultilevel"/>
    <w:tmpl w:val="5D004D7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2BD0759E"/>
    <w:multiLevelType w:val="hybridMultilevel"/>
    <w:tmpl w:val="0680D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9050BBA"/>
    <w:multiLevelType w:val="hybridMultilevel"/>
    <w:tmpl w:val="1D3CCBA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6"/>
  </w:num>
  <w:num w:numId="9" w16cid:durableId="2035765132">
    <w:abstractNumId w:val="27"/>
  </w:num>
  <w:num w:numId="10" w16cid:durableId="425879905">
    <w:abstractNumId w:val="24"/>
  </w:num>
  <w:num w:numId="11" w16cid:durableId="1010062573">
    <w:abstractNumId w:val="22"/>
  </w:num>
  <w:num w:numId="12" w16cid:durableId="172569551">
    <w:abstractNumId w:val="12"/>
  </w:num>
  <w:num w:numId="13" w16cid:durableId="1156913852">
    <w:abstractNumId w:val="35"/>
  </w:num>
  <w:num w:numId="14" w16cid:durableId="964040951">
    <w:abstractNumId w:val="21"/>
  </w:num>
  <w:num w:numId="15" w16cid:durableId="1897085865">
    <w:abstractNumId w:val="11"/>
  </w:num>
  <w:num w:numId="16" w16cid:durableId="1141189162">
    <w:abstractNumId w:val="42"/>
  </w:num>
  <w:num w:numId="17" w16cid:durableId="1148209945">
    <w:abstractNumId w:val="23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2"/>
  </w:num>
  <w:num w:numId="21" w16cid:durableId="639850205">
    <w:abstractNumId w:val="43"/>
  </w:num>
  <w:num w:numId="22" w16cid:durableId="490561259">
    <w:abstractNumId w:val="33"/>
  </w:num>
  <w:num w:numId="23" w16cid:durableId="1128477912">
    <w:abstractNumId w:val="28"/>
  </w:num>
  <w:num w:numId="24" w16cid:durableId="348916400">
    <w:abstractNumId w:val="25"/>
  </w:num>
  <w:num w:numId="25" w16cid:durableId="1055815140">
    <w:abstractNumId w:val="17"/>
  </w:num>
  <w:num w:numId="26" w16cid:durableId="1986354072">
    <w:abstractNumId w:val="16"/>
  </w:num>
  <w:num w:numId="27" w16cid:durableId="195698524">
    <w:abstractNumId w:val="38"/>
  </w:num>
  <w:num w:numId="28" w16cid:durableId="1909001404">
    <w:abstractNumId w:val="45"/>
  </w:num>
  <w:num w:numId="29" w16cid:durableId="1302274230">
    <w:abstractNumId w:val="30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4"/>
  </w:num>
  <w:num w:numId="35" w16cid:durableId="1611816056">
    <w:abstractNumId w:val="31"/>
  </w:num>
  <w:num w:numId="36" w16cid:durableId="543447237">
    <w:abstractNumId w:val="15"/>
  </w:num>
  <w:num w:numId="37" w16cid:durableId="937061340">
    <w:abstractNumId w:val="34"/>
  </w:num>
  <w:num w:numId="38" w16cid:durableId="529731650">
    <w:abstractNumId w:val="37"/>
  </w:num>
  <w:num w:numId="39" w16cid:durableId="221209476">
    <w:abstractNumId w:val="13"/>
  </w:num>
  <w:num w:numId="40" w16cid:durableId="1420715104">
    <w:abstractNumId w:val="39"/>
  </w:num>
  <w:num w:numId="41" w16cid:durableId="557935008">
    <w:abstractNumId w:val="26"/>
  </w:num>
  <w:num w:numId="42" w16cid:durableId="1852597541">
    <w:abstractNumId w:val="7"/>
  </w:num>
  <w:num w:numId="43" w16cid:durableId="1886018688">
    <w:abstractNumId w:val="7"/>
  </w:num>
  <w:num w:numId="44" w16cid:durableId="1708875601">
    <w:abstractNumId w:val="10"/>
  </w:num>
  <w:num w:numId="45" w16cid:durableId="481384141">
    <w:abstractNumId w:val="20"/>
  </w:num>
  <w:num w:numId="46" w16cid:durableId="1667132400">
    <w:abstractNumId w:val="19"/>
  </w:num>
  <w:num w:numId="47" w16cid:durableId="129748840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121D"/>
    <w:rsid w:val="00002B95"/>
    <w:rsid w:val="000035D7"/>
    <w:rsid w:val="000042E1"/>
    <w:rsid w:val="000046A6"/>
    <w:rsid w:val="00004CC8"/>
    <w:rsid w:val="000065A7"/>
    <w:rsid w:val="00010B50"/>
    <w:rsid w:val="00011F96"/>
    <w:rsid w:val="0001362F"/>
    <w:rsid w:val="000144D7"/>
    <w:rsid w:val="00014A9E"/>
    <w:rsid w:val="00014B1E"/>
    <w:rsid w:val="000151D5"/>
    <w:rsid w:val="00016EF1"/>
    <w:rsid w:val="00017196"/>
    <w:rsid w:val="00017352"/>
    <w:rsid w:val="000175AC"/>
    <w:rsid w:val="0002106B"/>
    <w:rsid w:val="00021CED"/>
    <w:rsid w:val="000227F1"/>
    <w:rsid w:val="00022941"/>
    <w:rsid w:val="00022FE6"/>
    <w:rsid w:val="000235E9"/>
    <w:rsid w:val="00025038"/>
    <w:rsid w:val="00026030"/>
    <w:rsid w:val="0002618A"/>
    <w:rsid w:val="000261E5"/>
    <w:rsid w:val="00026232"/>
    <w:rsid w:val="000262B9"/>
    <w:rsid w:val="000263E2"/>
    <w:rsid w:val="00026B95"/>
    <w:rsid w:val="000302AC"/>
    <w:rsid w:val="000302DC"/>
    <w:rsid w:val="00031A6F"/>
    <w:rsid w:val="00031D75"/>
    <w:rsid w:val="0003206A"/>
    <w:rsid w:val="00032669"/>
    <w:rsid w:val="00033841"/>
    <w:rsid w:val="000339AA"/>
    <w:rsid w:val="000355B5"/>
    <w:rsid w:val="00037091"/>
    <w:rsid w:val="00037A84"/>
    <w:rsid w:val="00040D07"/>
    <w:rsid w:val="000414D9"/>
    <w:rsid w:val="00042E4C"/>
    <w:rsid w:val="000432E4"/>
    <w:rsid w:val="0004332E"/>
    <w:rsid w:val="000442DB"/>
    <w:rsid w:val="00044E4C"/>
    <w:rsid w:val="000454A9"/>
    <w:rsid w:val="0004568E"/>
    <w:rsid w:val="00045E2D"/>
    <w:rsid w:val="000463AE"/>
    <w:rsid w:val="00046DDD"/>
    <w:rsid w:val="000507AC"/>
    <w:rsid w:val="0005168A"/>
    <w:rsid w:val="000517DE"/>
    <w:rsid w:val="00051D0F"/>
    <w:rsid w:val="0005283C"/>
    <w:rsid w:val="000534A8"/>
    <w:rsid w:val="000534E9"/>
    <w:rsid w:val="00053C87"/>
    <w:rsid w:val="00054190"/>
    <w:rsid w:val="0005452D"/>
    <w:rsid w:val="00055CC6"/>
    <w:rsid w:val="0006017F"/>
    <w:rsid w:val="00060A38"/>
    <w:rsid w:val="00060ECE"/>
    <w:rsid w:val="0006136D"/>
    <w:rsid w:val="00062E39"/>
    <w:rsid w:val="000634C9"/>
    <w:rsid w:val="00063E2B"/>
    <w:rsid w:val="00063F50"/>
    <w:rsid w:val="00064362"/>
    <w:rsid w:val="0006436E"/>
    <w:rsid w:val="0006494E"/>
    <w:rsid w:val="00064C6C"/>
    <w:rsid w:val="00065FBC"/>
    <w:rsid w:val="00066E80"/>
    <w:rsid w:val="00070AD8"/>
    <w:rsid w:val="00071F9C"/>
    <w:rsid w:val="00072A56"/>
    <w:rsid w:val="00073894"/>
    <w:rsid w:val="00074F22"/>
    <w:rsid w:val="00075DC8"/>
    <w:rsid w:val="00077D6C"/>
    <w:rsid w:val="00077DD8"/>
    <w:rsid w:val="00077EB3"/>
    <w:rsid w:val="00080D73"/>
    <w:rsid w:val="000811C5"/>
    <w:rsid w:val="00084322"/>
    <w:rsid w:val="00086934"/>
    <w:rsid w:val="000872D5"/>
    <w:rsid w:val="000908D9"/>
    <w:rsid w:val="0009140F"/>
    <w:rsid w:val="000924CA"/>
    <w:rsid w:val="00092AF8"/>
    <w:rsid w:val="000942B4"/>
    <w:rsid w:val="0009467F"/>
    <w:rsid w:val="00095365"/>
    <w:rsid w:val="000954A5"/>
    <w:rsid w:val="00095704"/>
    <w:rsid w:val="00095874"/>
    <w:rsid w:val="000958F2"/>
    <w:rsid w:val="000973FF"/>
    <w:rsid w:val="00097642"/>
    <w:rsid w:val="000A24E2"/>
    <w:rsid w:val="000A2835"/>
    <w:rsid w:val="000A3E2A"/>
    <w:rsid w:val="000A419C"/>
    <w:rsid w:val="000A4CEF"/>
    <w:rsid w:val="000A567D"/>
    <w:rsid w:val="000A569D"/>
    <w:rsid w:val="000A643B"/>
    <w:rsid w:val="000A6859"/>
    <w:rsid w:val="000A6BC3"/>
    <w:rsid w:val="000A7694"/>
    <w:rsid w:val="000B0067"/>
    <w:rsid w:val="000B02AA"/>
    <w:rsid w:val="000B05DA"/>
    <w:rsid w:val="000B1232"/>
    <w:rsid w:val="000B350B"/>
    <w:rsid w:val="000B46B4"/>
    <w:rsid w:val="000B4A88"/>
    <w:rsid w:val="000B4F74"/>
    <w:rsid w:val="000B50DB"/>
    <w:rsid w:val="000B6A7A"/>
    <w:rsid w:val="000B6D1E"/>
    <w:rsid w:val="000B7218"/>
    <w:rsid w:val="000C000B"/>
    <w:rsid w:val="000C0457"/>
    <w:rsid w:val="000C0E8C"/>
    <w:rsid w:val="000C2676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C723B"/>
    <w:rsid w:val="000D04EA"/>
    <w:rsid w:val="000D0626"/>
    <w:rsid w:val="000D0FE7"/>
    <w:rsid w:val="000D18EC"/>
    <w:rsid w:val="000D1E9D"/>
    <w:rsid w:val="000D2128"/>
    <w:rsid w:val="000D263A"/>
    <w:rsid w:val="000D27E5"/>
    <w:rsid w:val="000D2B6B"/>
    <w:rsid w:val="000D31EF"/>
    <w:rsid w:val="000D406F"/>
    <w:rsid w:val="000D5589"/>
    <w:rsid w:val="000D5982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6A25"/>
    <w:rsid w:val="000E6B8B"/>
    <w:rsid w:val="000E7126"/>
    <w:rsid w:val="000E7763"/>
    <w:rsid w:val="000E782B"/>
    <w:rsid w:val="000E7C89"/>
    <w:rsid w:val="000F1498"/>
    <w:rsid w:val="000F3816"/>
    <w:rsid w:val="000F4EC3"/>
    <w:rsid w:val="000F4FB3"/>
    <w:rsid w:val="000F5005"/>
    <w:rsid w:val="000F502F"/>
    <w:rsid w:val="000F519D"/>
    <w:rsid w:val="000F53DF"/>
    <w:rsid w:val="000F62DE"/>
    <w:rsid w:val="000F651E"/>
    <w:rsid w:val="000F65D1"/>
    <w:rsid w:val="000F7340"/>
    <w:rsid w:val="000F7B37"/>
    <w:rsid w:val="000F7ECB"/>
    <w:rsid w:val="000F7EDC"/>
    <w:rsid w:val="00100B99"/>
    <w:rsid w:val="001015AF"/>
    <w:rsid w:val="001029C9"/>
    <w:rsid w:val="00102C0E"/>
    <w:rsid w:val="00103130"/>
    <w:rsid w:val="001032F2"/>
    <w:rsid w:val="001045A2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581"/>
    <w:rsid w:val="00114A05"/>
    <w:rsid w:val="00115486"/>
    <w:rsid w:val="00115F61"/>
    <w:rsid w:val="00116429"/>
    <w:rsid w:val="0011742E"/>
    <w:rsid w:val="00120A09"/>
    <w:rsid w:val="00120A28"/>
    <w:rsid w:val="001214AE"/>
    <w:rsid w:val="0012188A"/>
    <w:rsid w:val="00122190"/>
    <w:rsid w:val="001221C9"/>
    <w:rsid w:val="0012277A"/>
    <w:rsid w:val="0012293C"/>
    <w:rsid w:val="00122F12"/>
    <w:rsid w:val="0012315C"/>
    <w:rsid w:val="001237E2"/>
    <w:rsid w:val="001243D2"/>
    <w:rsid w:val="0012444A"/>
    <w:rsid w:val="00125CF4"/>
    <w:rsid w:val="0012615B"/>
    <w:rsid w:val="00126540"/>
    <w:rsid w:val="0012668A"/>
    <w:rsid w:val="001268B8"/>
    <w:rsid w:val="00126A48"/>
    <w:rsid w:val="00126E1A"/>
    <w:rsid w:val="00127AB2"/>
    <w:rsid w:val="00127BDC"/>
    <w:rsid w:val="00130D0A"/>
    <w:rsid w:val="00131AFF"/>
    <w:rsid w:val="00133037"/>
    <w:rsid w:val="00133B55"/>
    <w:rsid w:val="00133EAD"/>
    <w:rsid w:val="001351EB"/>
    <w:rsid w:val="00135A74"/>
    <w:rsid w:val="00135BA1"/>
    <w:rsid w:val="00137387"/>
    <w:rsid w:val="00137EA7"/>
    <w:rsid w:val="00140F10"/>
    <w:rsid w:val="0014116A"/>
    <w:rsid w:val="001413C4"/>
    <w:rsid w:val="0014180B"/>
    <w:rsid w:val="001427F3"/>
    <w:rsid w:val="001429F4"/>
    <w:rsid w:val="0014399C"/>
    <w:rsid w:val="00144933"/>
    <w:rsid w:val="00144F7C"/>
    <w:rsid w:val="00144FBC"/>
    <w:rsid w:val="00144FDD"/>
    <w:rsid w:val="001458BD"/>
    <w:rsid w:val="00145E6E"/>
    <w:rsid w:val="0014604E"/>
    <w:rsid w:val="001463F1"/>
    <w:rsid w:val="00146857"/>
    <w:rsid w:val="00147820"/>
    <w:rsid w:val="00150C94"/>
    <w:rsid w:val="001512D7"/>
    <w:rsid w:val="001526FF"/>
    <w:rsid w:val="0015336A"/>
    <w:rsid w:val="001536F3"/>
    <w:rsid w:val="00153DAC"/>
    <w:rsid w:val="0015406D"/>
    <w:rsid w:val="00155ECF"/>
    <w:rsid w:val="00156359"/>
    <w:rsid w:val="001573DA"/>
    <w:rsid w:val="001600C2"/>
    <w:rsid w:val="00161C73"/>
    <w:rsid w:val="00163246"/>
    <w:rsid w:val="00165DC5"/>
    <w:rsid w:val="00166494"/>
    <w:rsid w:val="00166503"/>
    <w:rsid w:val="00166B67"/>
    <w:rsid w:val="00166E70"/>
    <w:rsid w:val="00170DB5"/>
    <w:rsid w:val="00171004"/>
    <w:rsid w:val="00171914"/>
    <w:rsid w:val="00174812"/>
    <w:rsid w:val="00175B77"/>
    <w:rsid w:val="00176A07"/>
    <w:rsid w:val="0018073A"/>
    <w:rsid w:val="00180920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65B0"/>
    <w:rsid w:val="001874CF"/>
    <w:rsid w:val="00187A36"/>
    <w:rsid w:val="00190152"/>
    <w:rsid w:val="00190F5F"/>
    <w:rsid w:val="00191128"/>
    <w:rsid w:val="0019191F"/>
    <w:rsid w:val="00192766"/>
    <w:rsid w:val="001927C1"/>
    <w:rsid w:val="00192EDD"/>
    <w:rsid w:val="00194778"/>
    <w:rsid w:val="00195C91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B69"/>
    <w:rsid w:val="001A2F46"/>
    <w:rsid w:val="001A326A"/>
    <w:rsid w:val="001A5FEF"/>
    <w:rsid w:val="001A6489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6BC"/>
    <w:rsid w:val="001B4D29"/>
    <w:rsid w:val="001B5026"/>
    <w:rsid w:val="001B515F"/>
    <w:rsid w:val="001B5D24"/>
    <w:rsid w:val="001B729C"/>
    <w:rsid w:val="001B7369"/>
    <w:rsid w:val="001B746E"/>
    <w:rsid w:val="001C0454"/>
    <w:rsid w:val="001C07B5"/>
    <w:rsid w:val="001C1AE7"/>
    <w:rsid w:val="001C1E9E"/>
    <w:rsid w:val="001C2EFE"/>
    <w:rsid w:val="001C311C"/>
    <w:rsid w:val="001C3B81"/>
    <w:rsid w:val="001C3F31"/>
    <w:rsid w:val="001C54B6"/>
    <w:rsid w:val="001C6513"/>
    <w:rsid w:val="001C6EAC"/>
    <w:rsid w:val="001C6F7A"/>
    <w:rsid w:val="001D1CD5"/>
    <w:rsid w:val="001D2C8E"/>
    <w:rsid w:val="001D32CB"/>
    <w:rsid w:val="001D384C"/>
    <w:rsid w:val="001D3C74"/>
    <w:rsid w:val="001D4399"/>
    <w:rsid w:val="001D473C"/>
    <w:rsid w:val="001D4948"/>
    <w:rsid w:val="001D50F8"/>
    <w:rsid w:val="001D633E"/>
    <w:rsid w:val="001D6848"/>
    <w:rsid w:val="001D6ACD"/>
    <w:rsid w:val="001E0D9F"/>
    <w:rsid w:val="001E1168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5F31"/>
    <w:rsid w:val="001E65C4"/>
    <w:rsid w:val="001E7920"/>
    <w:rsid w:val="001F0314"/>
    <w:rsid w:val="001F0AC5"/>
    <w:rsid w:val="001F12F9"/>
    <w:rsid w:val="001F1652"/>
    <w:rsid w:val="001F1D67"/>
    <w:rsid w:val="001F271E"/>
    <w:rsid w:val="001F3A97"/>
    <w:rsid w:val="001F560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47BA"/>
    <w:rsid w:val="00205285"/>
    <w:rsid w:val="002071A9"/>
    <w:rsid w:val="0021071D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772"/>
    <w:rsid w:val="00215DB2"/>
    <w:rsid w:val="00216428"/>
    <w:rsid w:val="002167A7"/>
    <w:rsid w:val="002175EE"/>
    <w:rsid w:val="0021777A"/>
    <w:rsid w:val="002216B4"/>
    <w:rsid w:val="00221917"/>
    <w:rsid w:val="00221A14"/>
    <w:rsid w:val="00221B4A"/>
    <w:rsid w:val="00222D56"/>
    <w:rsid w:val="00222D66"/>
    <w:rsid w:val="00223C9F"/>
    <w:rsid w:val="00225E53"/>
    <w:rsid w:val="002267B2"/>
    <w:rsid w:val="00226FF4"/>
    <w:rsid w:val="00227148"/>
    <w:rsid w:val="00227865"/>
    <w:rsid w:val="002314BC"/>
    <w:rsid w:val="00231EDE"/>
    <w:rsid w:val="00232503"/>
    <w:rsid w:val="002326CA"/>
    <w:rsid w:val="002329E6"/>
    <w:rsid w:val="002337A4"/>
    <w:rsid w:val="00233F50"/>
    <w:rsid w:val="002349EB"/>
    <w:rsid w:val="00236CB7"/>
    <w:rsid w:val="0023778F"/>
    <w:rsid w:val="002413CE"/>
    <w:rsid w:val="002414AB"/>
    <w:rsid w:val="0024176F"/>
    <w:rsid w:val="00241773"/>
    <w:rsid w:val="00242FB5"/>
    <w:rsid w:val="002438F0"/>
    <w:rsid w:val="00244785"/>
    <w:rsid w:val="00245EA3"/>
    <w:rsid w:val="00246C6C"/>
    <w:rsid w:val="00246F0F"/>
    <w:rsid w:val="002476C8"/>
    <w:rsid w:val="00247780"/>
    <w:rsid w:val="00247F99"/>
    <w:rsid w:val="00251CFA"/>
    <w:rsid w:val="00251DE8"/>
    <w:rsid w:val="00253CE9"/>
    <w:rsid w:val="00253F44"/>
    <w:rsid w:val="002542A0"/>
    <w:rsid w:val="00254399"/>
    <w:rsid w:val="00254B50"/>
    <w:rsid w:val="00254C98"/>
    <w:rsid w:val="002553F6"/>
    <w:rsid w:val="0025579C"/>
    <w:rsid w:val="002567FB"/>
    <w:rsid w:val="00256DDC"/>
    <w:rsid w:val="00256E91"/>
    <w:rsid w:val="0026064B"/>
    <w:rsid w:val="0026066D"/>
    <w:rsid w:val="002606F1"/>
    <w:rsid w:val="002611B2"/>
    <w:rsid w:val="00261E84"/>
    <w:rsid w:val="00262BCC"/>
    <w:rsid w:val="00264690"/>
    <w:rsid w:val="002660D1"/>
    <w:rsid w:val="00266CCC"/>
    <w:rsid w:val="002702A8"/>
    <w:rsid w:val="002715F5"/>
    <w:rsid w:val="00271799"/>
    <w:rsid w:val="00271A13"/>
    <w:rsid w:val="00271A4B"/>
    <w:rsid w:val="00271E8B"/>
    <w:rsid w:val="00271FA7"/>
    <w:rsid w:val="0027227D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027E"/>
    <w:rsid w:val="00281315"/>
    <w:rsid w:val="002820E8"/>
    <w:rsid w:val="00282643"/>
    <w:rsid w:val="00283688"/>
    <w:rsid w:val="002849C1"/>
    <w:rsid w:val="002850EC"/>
    <w:rsid w:val="00285BFF"/>
    <w:rsid w:val="00285D6B"/>
    <w:rsid w:val="00287669"/>
    <w:rsid w:val="00287AE8"/>
    <w:rsid w:val="00287F7B"/>
    <w:rsid w:val="00290473"/>
    <w:rsid w:val="00290A83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46FD"/>
    <w:rsid w:val="002A506E"/>
    <w:rsid w:val="002A5159"/>
    <w:rsid w:val="002A67BE"/>
    <w:rsid w:val="002A67D8"/>
    <w:rsid w:val="002A6913"/>
    <w:rsid w:val="002A7609"/>
    <w:rsid w:val="002B04B7"/>
    <w:rsid w:val="002B0641"/>
    <w:rsid w:val="002B09A1"/>
    <w:rsid w:val="002B0C23"/>
    <w:rsid w:val="002B1291"/>
    <w:rsid w:val="002B2358"/>
    <w:rsid w:val="002B3F06"/>
    <w:rsid w:val="002B448D"/>
    <w:rsid w:val="002B5A35"/>
    <w:rsid w:val="002B6886"/>
    <w:rsid w:val="002B73F1"/>
    <w:rsid w:val="002B76BD"/>
    <w:rsid w:val="002B771A"/>
    <w:rsid w:val="002C018D"/>
    <w:rsid w:val="002C0479"/>
    <w:rsid w:val="002C07DD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C6F06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057"/>
    <w:rsid w:val="002E1D81"/>
    <w:rsid w:val="002E216F"/>
    <w:rsid w:val="002E2692"/>
    <w:rsid w:val="002E2FB6"/>
    <w:rsid w:val="002E332E"/>
    <w:rsid w:val="002E3D79"/>
    <w:rsid w:val="002E5B26"/>
    <w:rsid w:val="002E7011"/>
    <w:rsid w:val="002E7FFC"/>
    <w:rsid w:val="002F0081"/>
    <w:rsid w:val="002F049B"/>
    <w:rsid w:val="002F09DE"/>
    <w:rsid w:val="002F0A9F"/>
    <w:rsid w:val="002F0AB2"/>
    <w:rsid w:val="002F0BA8"/>
    <w:rsid w:val="002F0E8E"/>
    <w:rsid w:val="002F1A81"/>
    <w:rsid w:val="002F1C8C"/>
    <w:rsid w:val="002F2196"/>
    <w:rsid w:val="002F28ED"/>
    <w:rsid w:val="002F3968"/>
    <w:rsid w:val="002F59D6"/>
    <w:rsid w:val="002F70C7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010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3923"/>
    <w:rsid w:val="00324990"/>
    <w:rsid w:val="00324D06"/>
    <w:rsid w:val="0032572B"/>
    <w:rsid w:val="00326564"/>
    <w:rsid w:val="00326C09"/>
    <w:rsid w:val="00326D4E"/>
    <w:rsid w:val="00327B01"/>
    <w:rsid w:val="0033053A"/>
    <w:rsid w:val="0033127F"/>
    <w:rsid w:val="00331FD7"/>
    <w:rsid w:val="0033366B"/>
    <w:rsid w:val="00333C34"/>
    <w:rsid w:val="003342FE"/>
    <w:rsid w:val="00334583"/>
    <w:rsid w:val="00335070"/>
    <w:rsid w:val="00335CDC"/>
    <w:rsid w:val="00335E45"/>
    <w:rsid w:val="00335E78"/>
    <w:rsid w:val="00336E49"/>
    <w:rsid w:val="00337A68"/>
    <w:rsid w:val="00337D7B"/>
    <w:rsid w:val="0034033E"/>
    <w:rsid w:val="00341516"/>
    <w:rsid w:val="0034178C"/>
    <w:rsid w:val="00341EC6"/>
    <w:rsid w:val="00342C23"/>
    <w:rsid w:val="00342C3A"/>
    <w:rsid w:val="00342F78"/>
    <w:rsid w:val="003430BD"/>
    <w:rsid w:val="00344650"/>
    <w:rsid w:val="00346332"/>
    <w:rsid w:val="0034635A"/>
    <w:rsid w:val="003465BD"/>
    <w:rsid w:val="0034685E"/>
    <w:rsid w:val="003476B3"/>
    <w:rsid w:val="00347CB5"/>
    <w:rsid w:val="00347D06"/>
    <w:rsid w:val="00347E39"/>
    <w:rsid w:val="00347FAD"/>
    <w:rsid w:val="00351A32"/>
    <w:rsid w:val="00352BFA"/>
    <w:rsid w:val="00353E42"/>
    <w:rsid w:val="00353FB1"/>
    <w:rsid w:val="003562D7"/>
    <w:rsid w:val="003567F9"/>
    <w:rsid w:val="0036030B"/>
    <w:rsid w:val="00360904"/>
    <w:rsid w:val="00360A8C"/>
    <w:rsid w:val="00360EAB"/>
    <w:rsid w:val="00361261"/>
    <w:rsid w:val="00361552"/>
    <w:rsid w:val="003646A2"/>
    <w:rsid w:val="00364765"/>
    <w:rsid w:val="003647D3"/>
    <w:rsid w:val="00365839"/>
    <w:rsid w:val="00365A0B"/>
    <w:rsid w:val="003665F7"/>
    <w:rsid w:val="003669DA"/>
    <w:rsid w:val="00367A62"/>
    <w:rsid w:val="00367DF1"/>
    <w:rsid w:val="003701E8"/>
    <w:rsid w:val="00371D6E"/>
    <w:rsid w:val="0037327E"/>
    <w:rsid w:val="00373374"/>
    <w:rsid w:val="00373628"/>
    <w:rsid w:val="00375AA5"/>
    <w:rsid w:val="0037616C"/>
    <w:rsid w:val="00376971"/>
    <w:rsid w:val="0037731B"/>
    <w:rsid w:val="00377507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565"/>
    <w:rsid w:val="00391F26"/>
    <w:rsid w:val="00391FFF"/>
    <w:rsid w:val="00392B6D"/>
    <w:rsid w:val="00392B77"/>
    <w:rsid w:val="00393650"/>
    <w:rsid w:val="003945D9"/>
    <w:rsid w:val="0039676D"/>
    <w:rsid w:val="00396818"/>
    <w:rsid w:val="00396899"/>
    <w:rsid w:val="00396A10"/>
    <w:rsid w:val="00396CB4"/>
    <w:rsid w:val="0039732A"/>
    <w:rsid w:val="003974E3"/>
    <w:rsid w:val="003A16D8"/>
    <w:rsid w:val="003A1D5C"/>
    <w:rsid w:val="003A22EB"/>
    <w:rsid w:val="003A281C"/>
    <w:rsid w:val="003A2C17"/>
    <w:rsid w:val="003A2F60"/>
    <w:rsid w:val="003A4125"/>
    <w:rsid w:val="003A42FF"/>
    <w:rsid w:val="003A43B2"/>
    <w:rsid w:val="003A44DB"/>
    <w:rsid w:val="003A45C5"/>
    <w:rsid w:val="003A476E"/>
    <w:rsid w:val="003A4CD3"/>
    <w:rsid w:val="003A5CA4"/>
    <w:rsid w:val="003B07F8"/>
    <w:rsid w:val="003B0D4A"/>
    <w:rsid w:val="003B169D"/>
    <w:rsid w:val="003B1CD8"/>
    <w:rsid w:val="003B26DA"/>
    <w:rsid w:val="003B2D77"/>
    <w:rsid w:val="003B31AF"/>
    <w:rsid w:val="003B3C8C"/>
    <w:rsid w:val="003B4516"/>
    <w:rsid w:val="003B4A48"/>
    <w:rsid w:val="003B4BF2"/>
    <w:rsid w:val="003B6C0C"/>
    <w:rsid w:val="003B6F17"/>
    <w:rsid w:val="003C0288"/>
    <w:rsid w:val="003C0FCF"/>
    <w:rsid w:val="003C1A5D"/>
    <w:rsid w:val="003C2935"/>
    <w:rsid w:val="003C2F36"/>
    <w:rsid w:val="003C3383"/>
    <w:rsid w:val="003C5FCC"/>
    <w:rsid w:val="003C6105"/>
    <w:rsid w:val="003C6436"/>
    <w:rsid w:val="003C6D38"/>
    <w:rsid w:val="003D0400"/>
    <w:rsid w:val="003D1FC9"/>
    <w:rsid w:val="003D2C20"/>
    <w:rsid w:val="003D2DA5"/>
    <w:rsid w:val="003D43F1"/>
    <w:rsid w:val="003D47B2"/>
    <w:rsid w:val="003D5496"/>
    <w:rsid w:val="003D56C8"/>
    <w:rsid w:val="003D571A"/>
    <w:rsid w:val="003D5830"/>
    <w:rsid w:val="003D5A84"/>
    <w:rsid w:val="003D65E2"/>
    <w:rsid w:val="003D69A0"/>
    <w:rsid w:val="003D742E"/>
    <w:rsid w:val="003D7B73"/>
    <w:rsid w:val="003E244A"/>
    <w:rsid w:val="003E2EA2"/>
    <w:rsid w:val="003E2ED8"/>
    <w:rsid w:val="003E30B4"/>
    <w:rsid w:val="003E4404"/>
    <w:rsid w:val="003E4CBC"/>
    <w:rsid w:val="003E722B"/>
    <w:rsid w:val="003E7BC1"/>
    <w:rsid w:val="003F01CB"/>
    <w:rsid w:val="003F0C3B"/>
    <w:rsid w:val="003F1136"/>
    <w:rsid w:val="003F1156"/>
    <w:rsid w:val="003F19C4"/>
    <w:rsid w:val="003F1C99"/>
    <w:rsid w:val="003F27D3"/>
    <w:rsid w:val="003F30E0"/>
    <w:rsid w:val="003F3479"/>
    <w:rsid w:val="003F3919"/>
    <w:rsid w:val="003F6DA5"/>
    <w:rsid w:val="003F76B6"/>
    <w:rsid w:val="0040140F"/>
    <w:rsid w:val="00402614"/>
    <w:rsid w:val="00403222"/>
    <w:rsid w:val="00404460"/>
    <w:rsid w:val="0040487C"/>
    <w:rsid w:val="004060FF"/>
    <w:rsid w:val="004062E5"/>
    <w:rsid w:val="00406AE9"/>
    <w:rsid w:val="004074CA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15D"/>
    <w:rsid w:val="00422B50"/>
    <w:rsid w:val="00422BD9"/>
    <w:rsid w:val="00423CAE"/>
    <w:rsid w:val="00424140"/>
    <w:rsid w:val="00424223"/>
    <w:rsid w:val="00424A90"/>
    <w:rsid w:val="00424D1C"/>
    <w:rsid w:val="00425A22"/>
    <w:rsid w:val="00425B52"/>
    <w:rsid w:val="00425DF4"/>
    <w:rsid w:val="00426CF6"/>
    <w:rsid w:val="00430096"/>
    <w:rsid w:val="0043028C"/>
    <w:rsid w:val="004312D5"/>
    <w:rsid w:val="00431F7F"/>
    <w:rsid w:val="00432734"/>
    <w:rsid w:val="00432D09"/>
    <w:rsid w:val="004335DB"/>
    <w:rsid w:val="00433CDA"/>
    <w:rsid w:val="004346B4"/>
    <w:rsid w:val="00435B76"/>
    <w:rsid w:val="00435DC5"/>
    <w:rsid w:val="004361D8"/>
    <w:rsid w:val="00436F22"/>
    <w:rsid w:val="00437264"/>
    <w:rsid w:val="00437C18"/>
    <w:rsid w:val="00440360"/>
    <w:rsid w:val="0044077B"/>
    <w:rsid w:val="00440FF9"/>
    <w:rsid w:val="004431C0"/>
    <w:rsid w:val="004436B4"/>
    <w:rsid w:val="00443CB8"/>
    <w:rsid w:val="00444059"/>
    <w:rsid w:val="0044474F"/>
    <w:rsid w:val="00445DE1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6E05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47DF"/>
    <w:rsid w:val="004651C7"/>
    <w:rsid w:val="00465550"/>
    <w:rsid w:val="00467156"/>
    <w:rsid w:val="004673F2"/>
    <w:rsid w:val="0046754F"/>
    <w:rsid w:val="004701C9"/>
    <w:rsid w:val="004707AF"/>
    <w:rsid w:val="004708F7"/>
    <w:rsid w:val="00470BB7"/>
    <w:rsid w:val="00471253"/>
    <w:rsid w:val="00471F6E"/>
    <w:rsid w:val="00472A9B"/>
    <w:rsid w:val="00474684"/>
    <w:rsid w:val="00474E5B"/>
    <w:rsid w:val="00474FE5"/>
    <w:rsid w:val="00476DD5"/>
    <w:rsid w:val="00477C53"/>
    <w:rsid w:val="00481250"/>
    <w:rsid w:val="00482C49"/>
    <w:rsid w:val="00484224"/>
    <w:rsid w:val="0048428F"/>
    <w:rsid w:val="004848F5"/>
    <w:rsid w:val="00484A20"/>
    <w:rsid w:val="00484C72"/>
    <w:rsid w:val="00485264"/>
    <w:rsid w:val="00485F1B"/>
    <w:rsid w:val="004860CD"/>
    <w:rsid w:val="00486A7B"/>
    <w:rsid w:val="0049043A"/>
    <w:rsid w:val="00490995"/>
    <w:rsid w:val="00491420"/>
    <w:rsid w:val="004928A9"/>
    <w:rsid w:val="00492EFE"/>
    <w:rsid w:val="00493943"/>
    <w:rsid w:val="004944E3"/>
    <w:rsid w:val="00494683"/>
    <w:rsid w:val="0049571F"/>
    <w:rsid w:val="004958E5"/>
    <w:rsid w:val="00495F5B"/>
    <w:rsid w:val="00496CA9"/>
    <w:rsid w:val="00496FBC"/>
    <w:rsid w:val="004971A7"/>
    <w:rsid w:val="004973DD"/>
    <w:rsid w:val="0049780C"/>
    <w:rsid w:val="004A1C33"/>
    <w:rsid w:val="004A1E20"/>
    <w:rsid w:val="004A2C52"/>
    <w:rsid w:val="004A2CE9"/>
    <w:rsid w:val="004A392F"/>
    <w:rsid w:val="004A3FA0"/>
    <w:rsid w:val="004A402E"/>
    <w:rsid w:val="004A42A0"/>
    <w:rsid w:val="004A4BB4"/>
    <w:rsid w:val="004A5F9C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88D"/>
    <w:rsid w:val="004B6D42"/>
    <w:rsid w:val="004B6EA0"/>
    <w:rsid w:val="004B7001"/>
    <w:rsid w:val="004B77CD"/>
    <w:rsid w:val="004C06FE"/>
    <w:rsid w:val="004C07A6"/>
    <w:rsid w:val="004C0B02"/>
    <w:rsid w:val="004C0C3A"/>
    <w:rsid w:val="004C0C4D"/>
    <w:rsid w:val="004C0F8F"/>
    <w:rsid w:val="004C1261"/>
    <w:rsid w:val="004C1484"/>
    <w:rsid w:val="004C18EA"/>
    <w:rsid w:val="004C1F9A"/>
    <w:rsid w:val="004C2003"/>
    <w:rsid w:val="004C2162"/>
    <w:rsid w:val="004C4B54"/>
    <w:rsid w:val="004C518C"/>
    <w:rsid w:val="004C5D28"/>
    <w:rsid w:val="004C7C15"/>
    <w:rsid w:val="004C7E10"/>
    <w:rsid w:val="004D07E9"/>
    <w:rsid w:val="004D08C6"/>
    <w:rsid w:val="004D17AA"/>
    <w:rsid w:val="004D1ECB"/>
    <w:rsid w:val="004D2709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5AD3"/>
    <w:rsid w:val="004D6F98"/>
    <w:rsid w:val="004D7082"/>
    <w:rsid w:val="004D79E7"/>
    <w:rsid w:val="004D7D70"/>
    <w:rsid w:val="004E08C7"/>
    <w:rsid w:val="004E0CCF"/>
    <w:rsid w:val="004E11D7"/>
    <w:rsid w:val="004E1ACC"/>
    <w:rsid w:val="004E1C46"/>
    <w:rsid w:val="004E2307"/>
    <w:rsid w:val="004E25DE"/>
    <w:rsid w:val="004E44A3"/>
    <w:rsid w:val="004E4609"/>
    <w:rsid w:val="004E46A9"/>
    <w:rsid w:val="004E4B49"/>
    <w:rsid w:val="004E534F"/>
    <w:rsid w:val="004E5452"/>
    <w:rsid w:val="004E6FCF"/>
    <w:rsid w:val="004E78BC"/>
    <w:rsid w:val="004E7DDC"/>
    <w:rsid w:val="004F1595"/>
    <w:rsid w:val="004F20FA"/>
    <w:rsid w:val="004F21C6"/>
    <w:rsid w:val="004F2817"/>
    <w:rsid w:val="004F2958"/>
    <w:rsid w:val="004F357F"/>
    <w:rsid w:val="004F424B"/>
    <w:rsid w:val="004F4D2D"/>
    <w:rsid w:val="004F60E6"/>
    <w:rsid w:val="004F6C74"/>
    <w:rsid w:val="004F768A"/>
    <w:rsid w:val="004F7BD5"/>
    <w:rsid w:val="00501A02"/>
    <w:rsid w:val="00502BA0"/>
    <w:rsid w:val="00504903"/>
    <w:rsid w:val="00505AFA"/>
    <w:rsid w:val="00505F2F"/>
    <w:rsid w:val="00507C4F"/>
    <w:rsid w:val="00510653"/>
    <w:rsid w:val="0051074B"/>
    <w:rsid w:val="00510C8D"/>
    <w:rsid w:val="00510EFE"/>
    <w:rsid w:val="00511584"/>
    <w:rsid w:val="005120D5"/>
    <w:rsid w:val="00512862"/>
    <w:rsid w:val="00513B9E"/>
    <w:rsid w:val="005151F3"/>
    <w:rsid w:val="00516527"/>
    <w:rsid w:val="00517A80"/>
    <w:rsid w:val="00521539"/>
    <w:rsid w:val="005217D2"/>
    <w:rsid w:val="00522A68"/>
    <w:rsid w:val="00522EC7"/>
    <w:rsid w:val="0052325B"/>
    <w:rsid w:val="005234A2"/>
    <w:rsid w:val="00523B30"/>
    <w:rsid w:val="00524129"/>
    <w:rsid w:val="00524CE4"/>
    <w:rsid w:val="00525CC7"/>
    <w:rsid w:val="00525CF7"/>
    <w:rsid w:val="005260DB"/>
    <w:rsid w:val="0052615B"/>
    <w:rsid w:val="00526254"/>
    <w:rsid w:val="005262DA"/>
    <w:rsid w:val="00526470"/>
    <w:rsid w:val="005266F8"/>
    <w:rsid w:val="0052758B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3FDD"/>
    <w:rsid w:val="005341AC"/>
    <w:rsid w:val="00534509"/>
    <w:rsid w:val="00535EEF"/>
    <w:rsid w:val="00536F74"/>
    <w:rsid w:val="00540198"/>
    <w:rsid w:val="00540427"/>
    <w:rsid w:val="0054108B"/>
    <w:rsid w:val="00541B78"/>
    <w:rsid w:val="005420EC"/>
    <w:rsid w:val="005425B2"/>
    <w:rsid w:val="00542EB0"/>
    <w:rsid w:val="005436E7"/>
    <w:rsid w:val="005453AB"/>
    <w:rsid w:val="00545BAE"/>
    <w:rsid w:val="00551FA9"/>
    <w:rsid w:val="005520D7"/>
    <w:rsid w:val="00552FD7"/>
    <w:rsid w:val="005536D9"/>
    <w:rsid w:val="00553B30"/>
    <w:rsid w:val="00554706"/>
    <w:rsid w:val="00554B7D"/>
    <w:rsid w:val="00554BBA"/>
    <w:rsid w:val="00554CBF"/>
    <w:rsid w:val="00555118"/>
    <w:rsid w:val="005557C5"/>
    <w:rsid w:val="00555FFE"/>
    <w:rsid w:val="00556121"/>
    <w:rsid w:val="005567CF"/>
    <w:rsid w:val="00556F90"/>
    <w:rsid w:val="005578D4"/>
    <w:rsid w:val="00560042"/>
    <w:rsid w:val="00560168"/>
    <w:rsid w:val="00560403"/>
    <w:rsid w:val="005610AD"/>
    <w:rsid w:val="00562289"/>
    <w:rsid w:val="00562430"/>
    <w:rsid w:val="005626FE"/>
    <w:rsid w:val="00562DA2"/>
    <w:rsid w:val="00564DF0"/>
    <w:rsid w:val="005652E9"/>
    <w:rsid w:val="00566A51"/>
    <w:rsid w:val="00567ECD"/>
    <w:rsid w:val="00570432"/>
    <w:rsid w:val="00571120"/>
    <w:rsid w:val="0057333A"/>
    <w:rsid w:val="00573B9F"/>
    <w:rsid w:val="0057452A"/>
    <w:rsid w:val="00574E28"/>
    <w:rsid w:val="00575C27"/>
    <w:rsid w:val="00581324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1244"/>
    <w:rsid w:val="00591B06"/>
    <w:rsid w:val="0059257A"/>
    <w:rsid w:val="0059306D"/>
    <w:rsid w:val="0059456C"/>
    <w:rsid w:val="005948A0"/>
    <w:rsid w:val="00594A67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C05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2CB4"/>
    <w:rsid w:val="005B3373"/>
    <w:rsid w:val="005B4A28"/>
    <w:rsid w:val="005B5FB7"/>
    <w:rsid w:val="005B6347"/>
    <w:rsid w:val="005B7B72"/>
    <w:rsid w:val="005C0677"/>
    <w:rsid w:val="005C0D66"/>
    <w:rsid w:val="005C0E0F"/>
    <w:rsid w:val="005C1194"/>
    <w:rsid w:val="005C11A1"/>
    <w:rsid w:val="005C2C3A"/>
    <w:rsid w:val="005C360A"/>
    <w:rsid w:val="005C3712"/>
    <w:rsid w:val="005C40A7"/>
    <w:rsid w:val="005C427A"/>
    <w:rsid w:val="005C54B2"/>
    <w:rsid w:val="005C5A10"/>
    <w:rsid w:val="005C5A3E"/>
    <w:rsid w:val="005C5B3D"/>
    <w:rsid w:val="005C6005"/>
    <w:rsid w:val="005C639A"/>
    <w:rsid w:val="005C6B19"/>
    <w:rsid w:val="005C6C29"/>
    <w:rsid w:val="005D1530"/>
    <w:rsid w:val="005D1971"/>
    <w:rsid w:val="005D1BD4"/>
    <w:rsid w:val="005D28C5"/>
    <w:rsid w:val="005D2A85"/>
    <w:rsid w:val="005D2B2B"/>
    <w:rsid w:val="005D2EF9"/>
    <w:rsid w:val="005D35FB"/>
    <w:rsid w:val="005D3879"/>
    <w:rsid w:val="005D3E8B"/>
    <w:rsid w:val="005D401D"/>
    <w:rsid w:val="005D5C74"/>
    <w:rsid w:val="005D5D10"/>
    <w:rsid w:val="005D7245"/>
    <w:rsid w:val="005E0013"/>
    <w:rsid w:val="005E0CCC"/>
    <w:rsid w:val="005E1DB3"/>
    <w:rsid w:val="005E2172"/>
    <w:rsid w:val="005E2B0B"/>
    <w:rsid w:val="005E2BDC"/>
    <w:rsid w:val="005E2F58"/>
    <w:rsid w:val="005E4163"/>
    <w:rsid w:val="005E4466"/>
    <w:rsid w:val="005E4BA8"/>
    <w:rsid w:val="005E4D14"/>
    <w:rsid w:val="005E5DD0"/>
    <w:rsid w:val="005E61DE"/>
    <w:rsid w:val="005E6788"/>
    <w:rsid w:val="005E6E73"/>
    <w:rsid w:val="005E7040"/>
    <w:rsid w:val="005E7AEF"/>
    <w:rsid w:val="005F0349"/>
    <w:rsid w:val="005F051D"/>
    <w:rsid w:val="005F0A98"/>
    <w:rsid w:val="005F0C06"/>
    <w:rsid w:val="005F1C87"/>
    <w:rsid w:val="005F26F7"/>
    <w:rsid w:val="005F28D2"/>
    <w:rsid w:val="005F33D7"/>
    <w:rsid w:val="005F35A7"/>
    <w:rsid w:val="005F6FCA"/>
    <w:rsid w:val="005F7018"/>
    <w:rsid w:val="005F7AF0"/>
    <w:rsid w:val="005F7CF0"/>
    <w:rsid w:val="00600416"/>
    <w:rsid w:val="00600912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B53"/>
    <w:rsid w:val="00611FA2"/>
    <w:rsid w:val="006121E9"/>
    <w:rsid w:val="006126E1"/>
    <w:rsid w:val="00612C44"/>
    <w:rsid w:val="00613013"/>
    <w:rsid w:val="00613659"/>
    <w:rsid w:val="00613A36"/>
    <w:rsid w:val="006148AE"/>
    <w:rsid w:val="00614AF8"/>
    <w:rsid w:val="00614B5C"/>
    <w:rsid w:val="006156B5"/>
    <w:rsid w:val="00616337"/>
    <w:rsid w:val="006169A7"/>
    <w:rsid w:val="00617804"/>
    <w:rsid w:val="00617C9F"/>
    <w:rsid w:val="00620E0C"/>
    <w:rsid w:val="00620F8A"/>
    <w:rsid w:val="006217E2"/>
    <w:rsid w:val="00621F32"/>
    <w:rsid w:val="006224D9"/>
    <w:rsid w:val="00623A32"/>
    <w:rsid w:val="00625516"/>
    <w:rsid w:val="00625932"/>
    <w:rsid w:val="00626AB8"/>
    <w:rsid w:val="00626E50"/>
    <w:rsid w:val="00626F60"/>
    <w:rsid w:val="00627C79"/>
    <w:rsid w:val="00630683"/>
    <w:rsid w:val="006314E7"/>
    <w:rsid w:val="00631DC5"/>
    <w:rsid w:val="00633BDD"/>
    <w:rsid w:val="00634099"/>
    <w:rsid w:val="00634393"/>
    <w:rsid w:val="0063483C"/>
    <w:rsid w:val="006360DE"/>
    <w:rsid w:val="00636DAA"/>
    <w:rsid w:val="00636E9A"/>
    <w:rsid w:val="00637036"/>
    <w:rsid w:val="006375FB"/>
    <w:rsid w:val="006409A5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152C"/>
    <w:rsid w:val="00651C64"/>
    <w:rsid w:val="00652297"/>
    <w:rsid w:val="00652416"/>
    <w:rsid w:val="006525BD"/>
    <w:rsid w:val="0065471D"/>
    <w:rsid w:val="00656CE9"/>
    <w:rsid w:val="00657534"/>
    <w:rsid w:val="00657AB4"/>
    <w:rsid w:val="006614F9"/>
    <w:rsid w:val="00663B65"/>
    <w:rsid w:val="00663C3B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435"/>
    <w:rsid w:val="006738DE"/>
    <w:rsid w:val="00674D9B"/>
    <w:rsid w:val="006768CA"/>
    <w:rsid w:val="00680459"/>
    <w:rsid w:val="0068118E"/>
    <w:rsid w:val="006815CF"/>
    <w:rsid w:val="00681E78"/>
    <w:rsid w:val="00682666"/>
    <w:rsid w:val="006834CE"/>
    <w:rsid w:val="0068437E"/>
    <w:rsid w:val="00686FCA"/>
    <w:rsid w:val="00687058"/>
    <w:rsid w:val="00687DAF"/>
    <w:rsid w:val="0069060B"/>
    <w:rsid w:val="00691155"/>
    <w:rsid w:val="00691500"/>
    <w:rsid w:val="0069214B"/>
    <w:rsid w:val="006935FC"/>
    <w:rsid w:val="00693658"/>
    <w:rsid w:val="00693D26"/>
    <w:rsid w:val="00694135"/>
    <w:rsid w:val="00694771"/>
    <w:rsid w:val="0069492D"/>
    <w:rsid w:val="00694D64"/>
    <w:rsid w:val="00695AC8"/>
    <w:rsid w:val="00695B0B"/>
    <w:rsid w:val="00695F3B"/>
    <w:rsid w:val="006960E8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033B"/>
    <w:rsid w:val="006B17AA"/>
    <w:rsid w:val="006B1BAA"/>
    <w:rsid w:val="006B3E20"/>
    <w:rsid w:val="006B3F20"/>
    <w:rsid w:val="006B4134"/>
    <w:rsid w:val="006B4774"/>
    <w:rsid w:val="006B4A0C"/>
    <w:rsid w:val="006B4F48"/>
    <w:rsid w:val="006B592B"/>
    <w:rsid w:val="006B5952"/>
    <w:rsid w:val="006B5F0F"/>
    <w:rsid w:val="006B6FFC"/>
    <w:rsid w:val="006B7048"/>
    <w:rsid w:val="006B741C"/>
    <w:rsid w:val="006C0280"/>
    <w:rsid w:val="006C043F"/>
    <w:rsid w:val="006C04F9"/>
    <w:rsid w:val="006C07DB"/>
    <w:rsid w:val="006C09C7"/>
    <w:rsid w:val="006C0D45"/>
    <w:rsid w:val="006C14EE"/>
    <w:rsid w:val="006C16CD"/>
    <w:rsid w:val="006C1B88"/>
    <w:rsid w:val="006C1D6C"/>
    <w:rsid w:val="006C213E"/>
    <w:rsid w:val="006C3160"/>
    <w:rsid w:val="006C374C"/>
    <w:rsid w:val="006C410C"/>
    <w:rsid w:val="006C4685"/>
    <w:rsid w:val="006C4716"/>
    <w:rsid w:val="006C4938"/>
    <w:rsid w:val="006C5400"/>
    <w:rsid w:val="006C5701"/>
    <w:rsid w:val="006C5DFB"/>
    <w:rsid w:val="006C63EA"/>
    <w:rsid w:val="006C7A61"/>
    <w:rsid w:val="006D0115"/>
    <w:rsid w:val="006D0A7D"/>
    <w:rsid w:val="006D1602"/>
    <w:rsid w:val="006D244C"/>
    <w:rsid w:val="006D461B"/>
    <w:rsid w:val="006D475B"/>
    <w:rsid w:val="006D4BCE"/>
    <w:rsid w:val="006D5E7B"/>
    <w:rsid w:val="006D67CA"/>
    <w:rsid w:val="006D6D04"/>
    <w:rsid w:val="006E0022"/>
    <w:rsid w:val="006E06A3"/>
    <w:rsid w:val="006E159B"/>
    <w:rsid w:val="006E274D"/>
    <w:rsid w:val="006E2FE8"/>
    <w:rsid w:val="006E3DF7"/>
    <w:rsid w:val="006E4009"/>
    <w:rsid w:val="006E4ADA"/>
    <w:rsid w:val="006E4D12"/>
    <w:rsid w:val="006E5D2C"/>
    <w:rsid w:val="006E5EE2"/>
    <w:rsid w:val="006E6839"/>
    <w:rsid w:val="006E6B92"/>
    <w:rsid w:val="006E7458"/>
    <w:rsid w:val="006E7A0A"/>
    <w:rsid w:val="006F07E4"/>
    <w:rsid w:val="006F0C32"/>
    <w:rsid w:val="006F13AD"/>
    <w:rsid w:val="006F17EE"/>
    <w:rsid w:val="006F2300"/>
    <w:rsid w:val="006F25B8"/>
    <w:rsid w:val="006F278A"/>
    <w:rsid w:val="006F2AB7"/>
    <w:rsid w:val="006F35B4"/>
    <w:rsid w:val="006F36BA"/>
    <w:rsid w:val="006F3B27"/>
    <w:rsid w:val="006F3F1A"/>
    <w:rsid w:val="006F6A2E"/>
    <w:rsid w:val="006F77A5"/>
    <w:rsid w:val="007001AE"/>
    <w:rsid w:val="0070041D"/>
    <w:rsid w:val="007009E6"/>
    <w:rsid w:val="00701110"/>
    <w:rsid w:val="0070187B"/>
    <w:rsid w:val="007018F3"/>
    <w:rsid w:val="0070377D"/>
    <w:rsid w:val="00703DCE"/>
    <w:rsid w:val="0070412E"/>
    <w:rsid w:val="00705065"/>
    <w:rsid w:val="00705964"/>
    <w:rsid w:val="00706298"/>
    <w:rsid w:val="007062EC"/>
    <w:rsid w:val="007069D0"/>
    <w:rsid w:val="00706B0F"/>
    <w:rsid w:val="007070AF"/>
    <w:rsid w:val="007077C3"/>
    <w:rsid w:val="00707C92"/>
    <w:rsid w:val="00710AC6"/>
    <w:rsid w:val="00710EFE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0DB7"/>
    <w:rsid w:val="007213F1"/>
    <w:rsid w:val="00721A15"/>
    <w:rsid w:val="00721F34"/>
    <w:rsid w:val="00721F52"/>
    <w:rsid w:val="00722314"/>
    <w:rsid w:val="007223CE"/>
    <w:rsid w:val="00722A7E"/>
    <w:rsid w:val="007244F1"/>
    <w:rsid w:val="007245E4"/>
    <w:rsid w:val="0072467C"/>
    <w:rsid w:val="0072508E"/>
    <w:rsid w:val="007253FB"/>
    <w:rsid w:val="007254B7"/>
    <w:rsid w:val="00725631"/>
    <w:rsid w:val="00726438"/>
    <w:rsid w:val="00726F56"/>
    <w:rsid w:val="00727A1B"/>
    <w:rsid w:val="00730268"/>
    <w:rsid w:val="00730CA3"/>
    <w:rsid w:val="00730F0C"/>
    <w:rsid w:val="007323E6"/>
    <w:rsid w:val="00732DA0"/>
    <w:rsid w:val="00733CD6"/>
    <w:rsid w:val="00733EFA"/>
    <w:rsid w:val="00735810"/>
    <w:rsid w:val="0073669E"/>
    <w:rsid w:val="007403D3"/>
    <w:rsid w:val="007410B0"/>
    <w:rsid w:val="00741A5C"/>
    <w:rsid w:val="00741F57"/>
    <w:rsid w:val="00745712"/>
    <w:rsid w:val="00745A5A"/>
    <w:rsid w:val="00745BAE"/>
    <w:rsid w:val="00747647"/>
    <w:rsid w:val="007477B0"/>
    <w:rsid w:val="00750F37"/>
    <w:rsid w:val="00752554"/>
    <w:rsid w:val="00752EC9"/>
    <w:rsid w:val="00753B87"/>
    <w:rsid w:val="00753BFB"/>
    <w:rsid w:val="00753E14"/>
    <w:rsid w:val="00754C30"/>
    <w:rsid w:val="00754F0F"/>
    <w:rsid w:val="00754FCE"/>
    <w:rsid w:val="00755755"/>
    <w:rsid w:val="00755D96"/>
    <w:rsid w:val="00755EC8"/>
    <w:rsid w:val="00757789"/>
    <w:rsid w:val="00757E61"/>
    <w:rsid w:val="00757E96"/>
    <w:rsid w:val="0076046C"/>
    <w:rsid w:val="0076051B"/>
    <w:rsid w:val="0076115E"/>
    <w:rsid w:val="007629A3"/>
    <w:rsid w:val="00763509"/>
    <w:rsid w:val="00763E7F"/>
    <w:rsid w:val="00763EB0"/>
    <w:rsid w:val="00764C86"/>
    <w:rsid w:val="00765334"/>
    <w:rsid w:val="00765628"/>
    <w:rsid w:val="0076597B"/>
    <w:rsid w:val="00765DA2"/>
    <w:rsid w:val="00765EA4"/>
    <w:rsid w:val="00766B19"/>
    <w:rsid w:val="00766F3A"/>
    <w:rsid w:val="007678FF"/>
    <w:rsid w:val="00767DC8"/>
    <w:rsid w:val="0077047C"/>
    <w:rsid w:val="00771599"/>
    <w:rsid w:val="00771787"/>
    <w:rsid w:val="00771C16"/>
    <w:rsid w:val="00772202"/>
    <w:rsid w:val="0077409F"/>
    <w:rsid w:val="00774E1D"/>
    <w:rsid w:val="00774F6F"/>
    <w:rsid w:val="007816A2"/>
    <w:rsid w:val="00781C2A"/>
    <w:rsid w:val="00781C91"/>
    <w:rsid w:val="00781E53"/>
    <w:rsid w:val="00783107"/>
    <w:rsid w:val="00783481"/>
    <w:rsid w:val="00783598"/>
    <w:rsid w:val="0078378F"/>
    <w:rsid w:val="00783D3A"/>
    <w:rsid w:val="0078483F"/>
    <w:rsid w:val="007848CE"/>
    <w:rsid w:val="0078624C"/>
    <w:rsid w:val="00787482"/>
    <w:rsid w:val="00787532"/>
    <w:rsid w:val="00787565"/>
    <w:rsid w:val="00787624"/>
    <w:rsid w:val="00787B93"/>
    <w:rsid w:val="00790521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5CFE"/>
    <w:rsid w:val="007962A3"/>
    <w:rsid w:val="00796347"/>
    <w:rsid w:val="00796893"/>
    <w:rsid w:val="007969B8"/>
    <w:rsid w:val="00796A1A"/>
    <w:rsid w:val="00796A4E"/>
    <w:rsid w:val="007975FD"/>
    <w:rsid w:val="00797DEF"/>
    <w:rsid w:val="007A0706"/>
    <w:rsid w:val="007A0953"/>
    <w:rsid w:val="007A11EF"/>
    <w:rsid w:val="007A17CF"/>
    <w:rsid w:val="007A1844"/>
    <w:rsid w:val="007A1A88"/>
    <w:rsid w:val="007A1C3F"/>
    <w:rsid w:val="007A2280"/>
    <w:rsid w:val="007A2A93"/>
    <w:rsid w:val="007A2DB5"/>
    <w:rsid w:val="007A305C"/>
    <w:rsid w:val="007A336B"/>
    <w:rsid w:val="007A3701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2ACB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AF"/>
    <w:rsid w:val="007C1BB2"/>
    <w:rsid w:val="007C3B6D"/>
    <w:rsid w:val="007C436E"/>
    <w:rsid w:val="007C4A4B"/>
    <w:rsid w:val="007C4CA8"/>
    <w:rsid w:val="007C501E"/>
    <w:rsid w:val="007C5EAC"/>
    <w:rsid w:val="007C5F1B"/>
    <w:rsid w:val="007C6050"/>
    <w:rsid w:val="007C6818"/>
    <w:rsid w:val="007C721F"/>
    <w:rsid w:val="007C7B00"/>
    <w:rsid w:val="007D0000"/>
    <w:rsid w:val="007D0222"/>
    <w:rsid w:val="007D3225"/>
    <w:rsid w:val="007D3C2D"/>
    <w:rsid w:val="007D46E7"/>
    <w:rsid w:val="007D4D05"/>
    <w:rsid w:val="007D510A"/>
    <w:rsid w:val="007D69E8"/>
    <w:rsid w:val="007D7F6F"/>
    <w:rsid w:val="007E0FFC"/>
    <w:rsid w:val="007E16A1"/>
    <w:rsid w:val="007E1DE0"/>
    <w:rsid w:val="007E3771"/>
    <w:rsid w:val="007E46A6"/>
    <w:rsid w:val="007E6117"/>
    <w:rsid w:val="007E6284"/>
    <w:rsid w:val="007E62D2"/>
    <w:rsid w:val="007E668E"/>
    <w:rsid w:val="007E6E9B"/>
    <w:rsid w:val="007E73A7"/>
    <w:rsid w:val="007E77EC"/>
    <w:rsid w:val="007F0787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038A"/>
    <w:rsid w:val="008012C1"/>
    <w:rsid w:val="008013A1"/>
    <w:rsid w:val="008019BB"/>
    <w:rsid w:val="00801D17"/>
    <w:rsid w:val="008022AA"/>
    <w:rsid w:val="0080320A"/>
    <w:rsid w:val="00803DA0"/>
    <w:rsid w:val="008045F9"/>
    <w:rsid w:val="00804F41"/>
    <w:rsid w:val="00805A8B"/>
    <w:rsid w:val="008066AD"/>
    <w:rsid w:val="00807137"/>
    <w:rsid w:val="008075AB"/>
    <w:rsid w:val="008076D6"/>
    <w:rsid w:val="00813BB0"/>
    <w:rsid w:val="00813ED2"/>
    <w:rsid w:val="0081468E"/>
    <w:rsid w:val="008148EA"/>
    <w:rsid w:val="008162C7"/>
    <w:rsid w:val="008162FF"/>
    <w:rsid w:val="00816794"/>
    <w:rsid w:val="00817C21"/>
    <w:rsid w:val="00817CA5"/>
    <w:rsid w:val="00820AFE"/>
    <w:rsid w:val="00821CBE"/>
    <w:rsid w:val="00822B4D"/>
    <w:rsid w:val="00822D69"/>
    <w:rsid w:val="0082323B"/>
    <w:rsid w:val="0082413F"/>
    <w:rsid w:val="008253FA"/>
    <w:rsid w:val="00825422"/>
    <w:rsid w:val="008260DD"/>
    <w:rsid w:val="008263E3"/>
    <w:rsid w:val="00826F7B"/>
    <w:rsid w:val="0082747D"/>
    <w:rsid w:val="00830C2E"/>
    <w:rsid w:val="00830CAB"/>
    <w:rsid w:val="008310A0"/>
    <w:rsid w:val="0083147D"/>
    <w:rsid w:val="008316D3"/>
    <w:rsid w:val="00831B5C"/>
    <w:rsid w:val="0083274C"/>
    <w:rsid w:val="00832915"/>
    <w:rsid w:val="00833F25"/>
    <w:rsid w:val="00835AEA"/>
    <w:rsid w:val="008360D5"/>
    <w:rsid w:val="0083657E"/>
    <w:rsid w:val="00836B4E"/>
    <w:rsid w:val="008377B9"/>
    <w:rsid w:val="00840BDF"/>
    <w:rsid w:val="00840BEC"/>
    <w:rsid w:val="0084135C"/>
    <w:rsid w:val="008413E9"/>
    <w:rsid w:val="00843682"/>
    <w:rsid w:val="00843945"/>
    <w:rsid w:val="00844401"/>
    <w:rsid w:val="00844B82"/>
    <w:rsid w:val="00845115"/>
    <w:rsid w:val="00845A91"/>
    <w:rsid w:val="00846F76"/>
    <w:rsid w:val="00846FD2"/>
    <w:rsid w:val="008478D9"/>
    <w:rsid w:val="008500A5"/>
    <w:rsid w:val="00850213"/>
    <w:rsid w:val="00850A99"/>
    <w:rsid w:val="0085201A"/>
    <w:rsid w:val="008521EF"/>
    <w:rsid w:val="00852493"/>
    <w:rsid w:val="0085275C"/>
    <w:rsid w:val="00854CDE"/>
    <w:rsid w:val="00854F7F"/>
    <w:rsid w:val="00855C5F"/>
    <w:rsid w:val="008561B0"/>
    <w:rsid w:val="008565C5"/>
    <w:rsid w:val="0085734E"/>
    <w:rsid w:val="00857B33"/>
    <w:rsid w:val="00857B75"/>
    <w:rsid w:val="00857FB7"/>
    <w:rsid w:val="008615FB"/>
    <w:rsid w:val="00861AF4"/>
    <w:rsid w:val="00862D21"/>
    <w:rsid w:val="00863141"/>
    <w:rsid w:val="00863414"/>
    <w:rsid w:val="00863C23"/>
    <w:rsid w:val="00864B3C"/>
    <w:rsid w:val="00865EB5"/>
    <w:rsid w:val="0086664E"/>
    <w:rsid w:val="00867999"/>
    <w:rsid w:val="0087345E"/>
    <w:rsid w:val="00873CA9"/>
    <w:rsid w:val="008743CA"/>
    <w:rsid w:val="00875C12"/>
    <w:rsid w:val="00876372"/>
    <w:rsid w:val="00876653"/>
    <w:rsid w:val="00876C63"/>
    <w:rsid w:val="0087711A"/>
    <w:rsid w:val="008776AA"/>
    <w:rsid w:val="00877DD7"/>
    <w:rsid w:val="00877F04"/>
    <w:rsid w:val="008807AB"/>
    <w:rsid w:val="00880938"/>
    <w:rsid w:val="0088111E"/>
    <w:rsid w:val="008811CE"/>
    <w:rsid w:val="00881475"/>
    <w:rsid w:val="00881ABF"/>
    <w:rsid w:val="00881B6A"/>
    <w:rsid w:val="008820F9"/>
    <w:rsid w:val="008846DF"/>
    <w:rsid w:val="00885A24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00B0"/>
    <w:rsid w:val="008A1188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C15"/>
    <w:rsid w:val="008A6DAF"/>
    <w:rsid w:val="008B0AA6"/>
    <w:rsid w:val="008B0FCF"/>
    <w:rsid w:val="008B3915"/>
    <w:rsid w:val="008B4863"/>
    <w:rsid w:val="008B4AA6"/>
    <w:rsid w:val="008B4BC4"/>
    <w:rsid w:val="008B5131"/>
    <w:rsid w:val="008B5B7D"/>
    <w:rsid w:val="008B5F9B"/>
    <w:rsid w:val="008B62FA"/>
    <w:rsid w:val="008C0A21"/>
    <w:rsid w:val="008C0E73"/>
    <w:rsid w:val="008C1B0E"/>
    <w:rsid w:val="008C28AE"/>
    <w:rsid w:val="008C3113"/>
    <w:rsid w:val="008C3E8C"/>
    <w:rsid w:val="008C4294"/>
    <w:rsid w:val="008C43EC"/>
    <w:rsid w:val="008C48DA"/>
    <w:rsid w:val="008C7C19"/>
    <w:rsid w:val="008D0544"/>
    <w:rsid w:val="008D0694"/>
    <w:rsid w:val="008D19A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8E5"/>
    <w:rsid w:val="008E1A41"/>
    <w:rsid w:val="008E1AAE"/>
    <w:rsid w:val="008E1ED5"/>
    <w:rsid w:val="008E2543"/>
    <w:rsid w:val="008E3700"/>
    <w:rsid w:val="008E3F4F"/>
    <w:rsid w:val="008E4057"/>
    <w:rsid w:val="008E4929"/>
    <w:rsid w:val="008E5530"/>
    <w:rsid w:val="008E5F41"/>
    <w:rsid w:val="008E664D"/>
    <w:rsid w:val="008E7241"/>
    <w:rsid w:val="008E725B"/>
    <w:rsid w:val="008F13B3"/>
    <w:rsid w:val="008F1537"/>
    <w:rsid w:val="008F194B"/>
    <w:rsid w:val="008F23C3"/>
    <w:rsid w:val="008F24F4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8F7B15"/>
    <w:rsid w:val="00900DB2"/>
    <w:rsid w:val="00900DF9"/>
    <w:rsid w:val="00901AF1"/>
    <w:rsid w:val="00901C19"/>
    <w:rsid w:val="00901E58"/>
    <w:rsid w:val="0090240B"/>
    <w:rsid w:val="00902E77"/>
    <w:rsid w:val="00903527"/>
    <w:rsid w:val="00903834"/>
    <w:rsid w:val="00904BAA"/>
    <w:rsid w:val="00904ECB"/>
    <w:rsid w:val="00906CD4"/>
    <w:rsid w:val="009078C5"/>
    <w:rsid w:val="009100A4"/>
    <w:rsid w:val="009108B0"/>
    <w:rsid w:val="00911951"/>
    <w:rsid w:val="009119CE"/>
    <w:rsid w:val="0091219A"/>
    <w:rsid w:val="0091262F"/>
    <w:rsid w:val="00912B0E"/>
    <w:rsid w:val="00914F3D"/>
    <w:rsid w:val="0091518D"/>
    <w:rsid w:val="00915611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56AA"/>
    <w:rsid w:val="00927F42"/>
    <w:rsid w:val="009305F8"/>
    <w:rsid w:val="00931425"/>
    <w:rsid w:val="00931B39"/>
    <w:rsid w:val="00931D81"/>
    <w:rsid w:val="00932943"/>
    <w:rsid w:val="00932CC2"/>
    <w:rsid w:val="00933348"/>
    <w:rsid w:val="00933F15"/>
    <w:rsid w:val="00934028"/>
    <w:rsid w:val="0093408A"/>
    <w:rsid w:val="00934263"/>
    <w:rsid w:val="009345B1"/>
    <w:rsid w:val="00934DE1"/>
    <w:rsid w:val="0093567E"/>
    <w:rsid w:val="00935813"/>
    <w:rsid w:val="00937035"/>
    <w:rsid w:val="0093724D"/>
    <w:rsid w:val="009375DE"/>
    <w:rsid w:val="00937614"/>
    <w:rsid w:val="00940662"/>
    <w:rsid w:val="0094130A"/>
    <w:rsid w:val="00941D8C"/>
    <w:rsid w:val="00941E16"/>
    <w:rsid w:val="009420C8"/>
    <w:rsid w:val="00942E7B"/>
    <w:rsid w:val="00943B23"/>
    <w:rsid w:val="00943C8B"/>
    <w:rsid w:val="00946315"/>
    <w:rsid w:val="00946694"/>
    <w:rsid w:val="00946B46"/>
    <w:rsid w:val="00946BB0"/>
    <w:rsid w:val="00950272"/>
    <w:rsid w:val="00950553"/>
    <w:rsid w:val="009505A7"/>
    <w:rsid w:val="009507DF"/>
    <w:rsid w:val="00950897"/>
    <w:rsid w:val="00950C86"/>
    <w:rsid w:val="009518D2"/>
    <w:rsid w:val="00954B59"/>
    <w:rsid w:val="00954D53"/>
    <w:rsid w:val="00954E63"/>
    <w:rsid w:val="00954EBB"/>
    <w:rsid w:val="00956109"/>
    <w:rsid w:val="00956BB2"/>
    <w:rsid w:val="00957126"/>
    <w:rsid w:val="0095763E"/>
    <w:rsid w:val="00957CE1"/>
    <w:rsid w:val="009600C4"/>
    <w:rsid w:val="0096030C"/>
    <w:rsid w:val="0096054F"/>
    <w:rsid w:val="00961DED"/>
    <w:rsid w:val="00962566"/>
    <w:rsid w:val="00964137"/>
    <w:rsid w:val="0096453B"/>
    <w:rsid w:val="0096482A"/>
    <w:rsid w:val="00965294"/>
    <w:rsid w:val="00965458"/>
    <w:rsid w:val="00965744"/>
    <w:rsid w:val="009663D2"/>
    <w:rsid w:val="00966853"/>
    <w:rsid w:val="009673C2"/>
    <w:rsid w:val="0096742E"/>
    <w:rsid w:val="00967714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47FE"/>
    <w:rsid w:val="00984DA9"/>
    <w:rsid w:val="0098567F"/>
    <w:rsid w:val="00985A2B"/>
    <w:rsid w:val="0098714D"/>
    <w:rsid w:val="00990B79"/>
    <w:rsid w:val="00991640"/>
    <w:rsid w:val="0099203C"/>
    <w:rsid w:val="0099259F"/>
    <w:rsid w:val="00993C18"/>
    <w:rsid w:val="00995091"/>
    <w:rsid w:val="00995436"/>
    <w:rsid w:val="009956F0"/>
    <w:rsid w:val="009970C9"/>
    <w:rsid w:val="009A0380"/>
    <w:rsid w:val="009A0B42"/>
    <w:rsid w:val="009A1391"/>
    <w:rsid w:val="009A2557"/>
    <w:rsid w:val="009A43B7"/>
    <w:rsid w:val="009A4753"/>
    <w:rsid w:val="009A5E26"/>
    <w:rsid w:val="009B0424"/>
    <w:rsid w:val="009B09B3"/>
    <w:rsid w:val="009B0E7D"/>
    <w:rsid w:val="009B100E"/>
    <w:rsid w:val="009B15F9"/>
    <w:rsid w:val="009B26BB"/>
    <w:rsid w:val="009B2CCD"/>
    <w:rsid w:val="009B435D"/>
    <w:rsid w:val="009B4544"/>
    <w:rsid w:val="009B482C"/>
    <w:rsid w:val="009B54E8"/>
    <w:rsid w:val="009B576B"/>
    <w:rsid w:val="009C027C"/>
    <w:rsid w:val="009C054C"/>
    <w:rsid w:val="009C0DD3"/>
    <w:rsid w:val="009C23D2"/>
    <w:rsid w:val="009C2689"/>
    <w:rsid w:val="009C3985"/>
    <w:rsid w:val="009C39D8"/>
    <w:rsid w:val="009C4322"/>
    <w:rsid w:val="009C4323"/>
    <w:rsid w:val="009C4692"/>
    <w:rsid w:val="009C4A2C"/>
    <w:rsid w:val="009C511C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D7BC0"/>
    <w:rsid w:val="009E02E8"/>
    <w:rsid w:val="009E08C2"/>
    <w:rsid w:val="009E0A7E"/>
    <w:rsid w:val="009E0CEB"/>
    <w:rsid w:val="009E0D07"/>
    <w:rsid w:val="009E2D35"/>
    <w:rsid w:val="009E350F"/>
    <w:rsid w:val="009E4084"/>
    <w:rsid w:val="009E438D"/>
    <w:rsid w:val="009E43AD"/>
    <w:rsid w:val="009E4E8F"/>
    <w:rsid w:val="009E54DA"/>
    <w:rsid w:val="009E57BC"/>
    <w:rsid w:val="009E5C47"/>
    <w:rsid w:val="009E60F6"/>
    <w:rsid w:val="009E6DAC"/>
    <w:rsid w:val="009E774E"/>
    <w:rsid w:val="009E7E6A"/>
    <w:rsid w:val="009F105C"/>
    <w:rsid w:val="009F1196"/>
    <w:rsid w:val="009F3E05"/>
    <w:rsid w:val="009F4117"/>
    <w:rsid w:val="009F4654"/>
    <w:rsid w:val="009F4A2C"/>
    <w:rsid w:val="009F4D0F"/>
    <w:rsid w:val="009F4EDA"/>
    <w:rsid w:val="009F6AA0"/>
    <w:rsid w:val="009F7607"/>
    <w:rsid w:val="009F7EBA"/>
    <w:rsid w:val="00A007A6"/>
    <w:rsid w:val="00A00B1D"/>
    <w:rsid w:val="00A02F71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4BA5"/>
    <w:rsid w:val="00A15C70"/>
    <w:rsid w:val="00A166F0"/>
    <w:rsid w:val="00A167BE"/>
    <w:rsid w:val="00A17D67"/>
    <w:rsid w:val="00A20998"/>
    <w:rsid w:val="00A22D40"/>
    <w:rsid w:val="00A236D3"/>
    <w:rsid w:val="00A25128"/>
    <w:rsid w:val="00A276B7"/>
    <w:rsid w:val="00A301D1"/>
    <w:rsid w:val="00A307F8"/>
    <w:rsid w:val="00A30923"/>
    <w:rsid w:val="00A315E3"/>
    <w:rsid w:val="00A326BC"/>
    <w:rsid w:val="00A328A2"/>
    <w:rsid w:val="00A328DF"/>
    <w:rsid w:val="00A32D02"/>
    <w:rsid w:val="00A33CE6"/>
    <w:rsid w:val="00A3479D"/>
    <w:rsid w:val="00A34971"/>
    <w:rsid w:val="00A353DD"/>
    <w:rsid w:val="00A3574B"/>
    <w:rsid w:val="00A35B3D"/>
    <w:rsid w:val="00A3682B"/>
    <w:rsid w:val="00A372B3"/>
    <w:rsid w:val="00A37501"/>
    <w:rsid w:val="00A37B87"/>
    <w:rsid w:val="00A41708"/>
    <w:rsid w:val="00A422A1"/>
    <w:rsid w:val="00A422F3"/>
    <w:rsid w:val="00A43BEC"/>
    <w:rsid w:val="00A43EEF"/>
    <w:rsid w:val="00A45C69"/>
    <w:rsid w:val="00A46198"/>
    <w:rsid w:val="00A466A5"/>
    <w:rsid w:val="00A46AB5"/>
    <w:rsid w:val="00A47107"/>
    <w:rsid w:val="00A50C8D"/>
    <w:rsid w:val="00A50D48"/>
    <w:rsid w:val="00A517EF"/>
    <w:rsid w:val="00A51DCB"/>
    <w:rsid w:val="00A52B8B"/>
    <w:rsid w:val="00A52E16"/>
    <w:rsid w:val="00A53D14"/>
    <w:rsid w:val="00A53F81"/>
    <w:rsid w:val="00A5457E"/>
    <w:rsid w:val="00A54813"/>
    <w:rsid w:val="00A549C2"/>
    <w:rsid w:val="00A54B35"/>
    <w:rsid w:val="00A55422"/>
    <w:rsid w:val="00A554DE"/>
    <w:rsid w:val="00A55D21"/>
    <w:rsid w:val="00A56496"/>
    <w:rsid w:val="00A57AD8"/>
    <w:rsid w:val="00A60609"/>
    <w:rsid w:val="00A607BD"/>
    <w:rsid w:val="00A620DB"/>
    <w:rsid w:val="00A623AE"/>
    <w:rsid w:val="00A624C0"/>
    <w:rsid w:val="00A6324D"/>
    <w:rsid w:val="00A63C63"/>
    <w:rsid w:val="00A6608F"/>
    <w:rsid w:val="00A673DA"/>
    <w:rsid w:val="00A67AB3"/>
    <w:rsid w:val="00A70BF4"/>
    <w:rsid w:val="00A716C3"/>
    <w:rsid w:val="00A71921"/>
    <w:rsid w:val="00A72325"/>
    <w:rsid w:val="00A73995"/>
    <w:rsid w:val="00A73D66"/>
    <w:rsid w:val="00A73D75"/>
    <w:rsid w:val="00A74695"/>
    <w:rsid w:val="00A75A29"/>
    <w:rsid w:val="00A762BD"/>
    <w:rsid w:val="00A766A8"/>
    <w:rsid w:val="00A770F1"/>
    <w:rsid w:val="00A77695"/>
    <w:rsid w:val="00A77CCB"/>
    <w:rsid w:val="00A77E51"/>
    <w:rsid w:val="00A8023C"/>
    <w:rsid w:val="00A812C2"/>
    <w:rsid w:val="00A81E90"/>
    <w:rsid w:val="00A82989"/>
    <w:rsid w:val="00A8315B"/>
    <w:rsid w:val="00A837EA"/>
    <w:rsid w:val="00A83CF3"/>
    <w:rsid w:val="00A84999"/>
    <w:rsid w:val="00A84AB5"/>
    <w:rsid w:val="00A84AC1"/>
    <w:rsid w:val="00A84F20"/>
    <w:rsid w:val="00A857B5"/>
    <w:rsid w:val="00A86C8B"/>
    <w:rsid w:val="00A8730F"/>
    <w:rsid w:val="00A90C0D"/>
    <w:rsid w:val="00A90DB4"/>
    <w:rsid w:val="00A90F2B"/>
    <w:rsid w:val="00A911FA"/>
    <w:rsid w:val="00A92091"/>
    <w:rsid w:val="00A92BAC"/>
    <w:rsid w:val="00A93A39"/>
    <w:rsid w:val="00A93BFE"/>
    <w:rsid w:val="00A948A5"/>
    <w:rsid w:val="00A953F5"/>
    <w:rsid w:val="00A956AA"/>
    <w:rsid w:val="00A96822"/>
    <w:rsid w:val="00A97251"/>
    <w:rsid w:val="00AA191F"/>
    <w:rsid w:val="00AA1FFD"/>
    <w:rsid w:val="00AA2586"/>
    <w:rsid w:val="00AA32D4"/>
    <w:rsid w:val="00AA33EC"/>
    <w:rsid w:val="00AA3D9A"/>
    <w:rsid w:val="00AA43C1"/>
    <w:rsid w:val="00AA4A5A"/>
    <w:rsid w:val="00AA57EC"/>
    <w:rsid w:val="00AA6676"/>
    <w:rsid w:val="00AA6C2D"/>
    <w:rsid w:val="00AA7329"/>
    <w:rsid w:val="00AB1C38"/>
    <w:rsid w:val="00AB35DC"/>
    <w:rsid w:val="00AB4CC5"/>
    <w:rsid w:val="00AB54C2"/>
    <w:rsid w:val="00AB572B"/>
    <w:rsid w:val="00AB6396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5B78"/>
    <w:rsid w:val="00AC6B52"/>
    <w:rsid w:val="00AC6B83"/>
    <w:rsid w:val="00AC733E"/>
    <w:rsid w:val="00AD130B"/>
    <w:rsid w:val="00AD1A7C"/>
    <w:rsid w:val="00AD396A"/>
    <w:rsid w:val="00AD3CC2"/>
    <w:rsid w:val="00AD3E3F"/>
    <w:rsid w:val="00AD4335"/>
    <w:rsid w:val="00AD4A3C"/>
    <w:rsid w:val="00AD6423"/>
    <w:rsid w:val="00AD73C1"/>
    <w:rsid w:val="00AD7D8B"/>
    <w:rsid w:val="00AE017F"/>
    <w:rsid w:val="00AE0DB0"/>
    <w:rsid w:val="00AE2031"/>
    <w:rsid w:val="00AE2389"/>
    <w:rsid w:val="00AE277F"/>
    <w:rsid w:val="00AE3430"/>
    <w:rsid w:val="00AE7938"/>
    <w:rsid w:val="00AF036E"/>
    <w:rsid w:val="00AF0505"/>
    <w:rsid w:val="00AF0B11"/>
    <w:rsid w:val="00AF0C73"/>
    <w:rsid w:val="00AF2933"/>
    <w:rsid w:val="00AF2D64"/>
    <w:rsid w:val="00AF3112"/>
    <w:rsid w:val="00AF4425"/>
    <w:rsid w:val="00AF4CA9"/>
    <w:rsid w:val="00AF5CA9"/>
    <w:rsid w:val="00AF5CBA"/>
    <w:rsid w:val="00AF5E77"/>
    <w:rsid w:val="00AF6689"/>
    <w:rsid w:val="00AF6AF2"/>
    <w:rsid w:val="00AF7783"/>
    <w:rsid w:val="00AF7861"/>
    <w:rsid w:val="00AF7A0F"/>
    <w:rsid w:val="00B000B7"/>
    <w:rsid w:val="00B00129"/>
    <w:rsid w:val="00B00A32"/>
    <w:rsid w:val="00B00F42"/>
    <w:rsid w:val="00B014CB"/>
    <w:rsid w:val="00B01685"/>
    <w:rsid w:val="00B0185D"/>
    <w:rsid w:val="00B01AF3"/>
    <w:rsid w:val="00B03736"/>
    <w:rsid w:val="00B03988"/>
    <w:rsid w:val="00B03E3A"/>
    <w:rsid w:val="00B04C2E"/>
    <w:rsid w:val="00B056E1"/>
    <w:rsid w:val="00B05C6B"/>
    <w:rsid w:val="00B05FD5"/>
    <w:rsid w:val="00B06001"/>
    <w:rsid w:val="00B06CFD"/>
    <w:rsid w:val="00B070C2"/>
    <w:rsid w:val="00B074EB"/>
    <w:rsid w:val="00B07A36"/>
    <w:rsid w:val="00B10065"/>
    <w:rsid w:val="00B100E5"/>
    <w:rsid w:val="00B104A8"/>
    <w:rsid w:val="00B10A08"/>
    <w:rsid w:val="00B10AF6"/>
    <w:rsid w:val="00B113ED"/>
    <w:rsid w:val="00B124A8"/>
    <w:rsid w:val="00B1267C"/>
    <w:rsid w:val="00B13E33"/>
    <w:rsid w:val="00B1404F"/>
    <w:rsid w:val="00B15518"/>
    <w:rsid w:val="00B1590F"/>
    <w:rsid w:val="00B16A7C"/>
    <w:rsid w:val="00B177DD"/>
    <w:rsid w:val="00B20443"/>
    <w:rsid w:val="00B20964"/>
    <w:rsid w:val="00B21250"/>
    <w:rsid w:val="00B224F2"/>
    <w:rsid w:val="00B23705"/>
    <w:rsid w:val="00B23A0E"/>
    <w:rsid w:val="00B23BF2"/>
    <w:rsid w:val="00B23C1B"/>
    <w:rsid w:val="00B23C7A"/>
    <w:rsid w:val="00B24078"/>
    <w:rsid w:val="00B24513"/>
    <w:rsid w:val="00B24EDB"/>
    <w:rsid w:val="00B255CB"/>
    <w:rsid w:val="00B25FE5"/>
    <w:rsid w:val="00B2668A"/>
    <w:rsid w:val="00B27052"/>
    <w:rsid w:val="00B27114"/>
    <w:rsid w:val="00B276B0"/>
    <w:rsid w:val="00B2796A"/>
    <w:rsid w:val="00B30864"/>
    <w:rsid w:val="00B31776"/>
    <w:rsid w:val="00B31916"/>
    <w:rsid w:val="00B32739"/>
    <w:rsid w:val="00B328C8"/>
    <w:rsid w:val="00B33522"/>
    <w:rsid w:val="00B338C7"/>
    <w:rsid w:val="00B34509"/>
    <w:rsid w:val="00B35D88"/>
    <w:rsid w:val="00B35FA9"/>
    <w:rsid w:val="00B3741F"/>
    <w:rsid w:val="00B37F46"/>
    <w:rsid w:val="00B40E28"/>
    <w:rsid w:val="00B40F99"/>
    <w:rsid w:val="00B413BC"/>
    <w:rsid w:val="00B414CA"/>
    <w:rsid w:val="00B41800"/>
    <w:rsid w:val="00B420A4"/>
    <w:rsid w:val="00B42867"/>
    <w:rsid w:val="00B42CA9"/>
    <w:rsid w:val="00B4352E"/>
    <w:rsid w:val="00B43CC4"/>
    <w:rsid w:val="00B440B6"/>
    <w:rsid w:val="00B442C3"/>
    <w:rsid w:val="00B4457A"/>
    <w:rsid w:val="00B447FB"/>
    <w:rsid w:val="00B450C4"/>
    <w:rsid w:val="00B45164"/>
    <w:rsid w:val="00B45DF2"/>
    <w:rsid w:val="00B464B5"/>
    <w:rsid w:val="00B4686C"/>
    <w:rsid w:val="00B46B41"/>
    <w:rsid w:val="00B47522"/>
    <w:rsid w:val="00B51CE5"/>
    <w:rsid w:val="00B51D56"/>
    <w:rsid w:val="00B51DCC"/>
    <w:rsid w:val="00B523D4"/>
    <w:rsid w:val="00B5241C"/>
    <w:rsid w:val="00B5319C"/>
    <w:rsid w:val="00B536A7"/>
    <w:rsid w:val="00B5499F"/>
    <w:rsid w:val="00B561C7"/>
    <w:rsid w:val="00B57815"/>
    <w:rsid w:val="00B57E31"/>
    <w:rsid w:val="00B60568"/>
    <w:rsid w:val="00B60FC1"/>
    <w:rsid w:val="00B61AE2"/>
    <w:rsid w:val="00B61D44"/>
    <w:rsid w:val="00B6249D"/>
    <w:rsid w:val="00B64643"/>
    <w:rsid w:val="00B64779"/>
    <w:rsid w:val="00B64D0A"/>
    <w:rsid w:val="00B65F80"/>
    <w:rsid w:val="00B660B7"/>
    <w:rsid w:val="00B66460"/>
    <w:rsid w:val="00B672CE"/>
    <w:rsid w:val="00B70A71"/>
    <w:rsid w:val="00B70E3F"/>
    <w:rsid w:val="00B70EC2"/>
    <w:rsid w:val="00B719A3"/>
    <w:rsid w:val="00B71E29"/>
    <w:rsid w:val="00B71F14"/>
    <w:rsid w:val="00B72781"/>
    <w:rsid w:val="00B736AA"/>
    <w:rsid w:val="00B74655"/>
    <w:rsid w:val="00B74811"/>
    <w:rsid w:val="00B74A0F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25F"/>
    <w:rsid w:val="00B83BF3"/>
    <w:rsid w:val="00B850EA"/>
    <w:rsid w:val="00B859BD"/>
    <w:rsid w:val="00B8605A"/>
    <w:rsid w:val="00B86088"/>
    <w:rsid w:val="00B86457"/>
    <w:rsid w:val="00B8645B"/>
    <w:rsid w:val="00B869F4"/>
    <w:rsid w:val="00B870A9"/>
    <w:rsid w:val="00B877CC"/>
    <w:rsid w:val="00B87EDF"/>
    <w:rsid w:val="00B87F02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09DA"/>
    <w:rsid w:val="00BA15F8"/>
    <w:rsid w:val="00BA1FD5"/>
    <w:rsid w:val="00BA2547"/>
    <w:rsid w:val="00BA3C61"/>
    <w:rsid w:val="00BA4DF2"/>
    <w:rsid w:val="00BA4FF3"/>
    <w:rsid w:val="00BA594B"/>
    <w:rsid w:val="00BA7246"/>
    <w:rsid w:val="00BA7F88"/>
    <w:rsid w:val="00BB0856"/>
    <w:rsid w:val="00BB08C2"/>
    <w:rsid w:val="00BB12C6"/>
    <w:rsid w:val="00BB140D"/>
    <w:rsid w:val="00BB2DCE"/>
    <w:rsid w:val="00BB35DA"/>
    <w:rsid w:val="00BB481F"/>
    <w:rsid w:val="00BB4B02"/>
    <w:rsid w:val="00BB5474"/>
    <w:rsid w:val="00BB57B6"/>
    <w:rsid w:val="00BB6E57"/>
    <w:rsid w:val="00BC0098"/>
    <w:rsid w:val="00BC0AD4"/>
    <w:rsid w:val="00BC1273"/>
    <w:rsid w:val="00BC277B"/>
    <w:rsid w:val="00BC2D2F"/>
    <w:rsid w:val="00BC34DA"/>
    <w:rsid w:val="00BC34FB"/>
    <w:rsid w:val="00BC5206"/>
    <w:rsid w:val="00BC5298"/>
    <w:rsid w:val="00BC5320"/>
    <w:rsid w:val="00BC560A"/>
    <w:rsid w:val="00BC66D8"/>
    <w:rsid w:val="00BD13D3"/>
    <w:rsid w:val="00BD13E0"/>
    <w:rsid w:val="00BD2ECE"/>
    <w:rsid w:val="00BD347E"/>
    <w:rsid w:val="00BD3DD4"/>
    <w:rsid w:val="00BD5267"/>
    <w:rsid w:val="00BD750C"/>
    <w:rsid w:val="00BD7673"/>
    <w:rsid w:val="00BE0936"/>
    <w:rsid w:val="00BE0EF3"/>
    <w:rsid w:val="00BE112D"/>
    <w:rsid w:val="00BE1541"/>
    <w:rsid w:val="00BE1BA1"/>
    <w:rsid w:val="00BE21F6"/>
    <w:rsid w:val="00BE2335"/>
    <w:rsid w:val="00BE2F1D"/>
    <w:rsid w:val="00BE3049"/>
    <w:rsid w:val="00BE36C9"/>
    <w:rsid w:val="00BE3C14"/>
    <w:rsid w:val="00BE5215"/>
    <w:rsid w:val="00BE57F4"/>
    <w:rsid w:val="00BE593A"/>
    <w:rsid w:val="00BE5C5C"/>
    <w:rsid w:val="00BE66F5"/>
    <w:rsid w:val="00BE696C"/>
    <w:rsid w:val="00BE7882"/>
    <w:rsid w:val="00BF0874"/>
    <w:rsid w:val="00BF35A2"/>
    <w:rsid w:val="00BF3C2F"/>
    <w:rsid w:val="00BF4421"/>
    <w:rsid w:val="00BF4479"/>
    <w:rsid w:val="00BF471E"/>
    <w:rsid w:val="00BF4BE0"/>
    <w:rsid w:val="00BF55FB"/>
    <w:rsid w:val="00C00824"/>
    <w:rsid w:val="00C01262"/>
    <w:rsid w:val="00C0177B"/>
    <w:rsid w:val="00C01AF5"/>
    <w:rsid w:val="00C01B7B"/>
    <w:rsid w:val="00C02544"/>
    <w:rsid w:val="00C03856"/>
    <w:rsid w:val="00C03FE3"/>
    <w:rsid w:val="00C04673"/>
    <w:rsid w:val="00C04A55"/>
    <w:rsid w:val="00C050DA"/>
    <w:rsid w:val="00C059D5"/>
    <w:rsid w:val="00C05A4A"/>
    <w:rsid w:val="00C06D5E"/>
    <w:rsid w:val="00C06F7E"/>
    <w:rsid w:val="00C071DD"/>
    <w:rsid w:val="00C07551"/>
    <w:rsid w:val="00C07AB7"/>
    <w:rsid w:val="00C07B43"/>
    <w:rsid w:val="00C07B70"/>
    <w:rsid w:val="00C07F49"/>
    <w:rsid w:val="00C106C0"/>
    <w:rsid w:val="00C10C51"/>
    <w:rsid w:val="00C10C7E"/>
    <w:rsid w:val="00C1219E"/>
    <w:rsid w:val="00C129DE"/>
    <w:rsid w:val="00C12F7C"/>
    <w:rsid w:val="00C13FFC"/>
    <w:rsid w:val="00C1498B"/>
    <w:rsid w:val="00C14EC5"/>
    <w:rsid w:val="00C1532A"/>
    <w:rsid w:val="00C21D61"/>
    <w:rsid w:val="00C21F7E"/>
    <w:rsid w:val="00C21FD5"/>
    <w:rsid w:val="00C22308"/>
    <w:rsid w:val="00C226C5"/>
    <w:rsid w:val="00C22EE3"/>
    <w:rsid w:val="00C239AA"/>
    <w:rsid w:val="00C2400B"/>
    <w:rsid w:val="00C240C2"/>
    <w:rsid w:val="00C258AB"/>
    <w:rsid w:val="00C26F39"/>
    <w:rsid w:val="00C27E24"/>
    <w:rsid w:val="00C30229"/>
    <w:rsid w:val="00C31F1B"/>
    <w:rsid w:val="00C32014"/>
    <w:rsid w:val="00C32114"/>
    <w:rsid w:val="00C321EB"/>
    <w:rsid w:val="00C325BA"/>
    <w:rsid w:val="00C32D04"/>
    <w:rsid w:val="00C347EF"/>
    <w:rsid w:val="00C35256"/>
    <w:rsid w:val="00C3557A"/>
    <w:rsid w:val="00C35820"/>
    <w:rsid w:val="00C35C3E"/>
    <w:rsid w:val="00C35D29"/>
    <w:rsid w:val="00C35D73"/>
    <w:rsid w:val="00C36CA3"/>
    <w:rsid w:val="00C40ED9"/>
    <w:rsid w:val="00C40EF2"/>
    <w:rsid w:val="00C4255A"/>
    <w:rsid w:val="00C44D20"/>
    <w:rsid w:val="00C45431"/>
    <w:rsid w:val="00C456A8"/>
    <w:rsid w:val="00C45F4E"/>
    <w:rsid w:val="00C45FFE"/>
    <w:rsid w:val="00C46379"/>
    <w:rsid w:val="00C46A5D"/>
    <w:rsid w:val="00C47224"/>
    <w:rsid w:val="00C47C79"/>
    <w:rsid w:val="00C5003E"/>
    <w:rsid w:val="00C50486"/>
    <w:rsid w:val="00C50519"/>
    <w:rsid w:val="00C50B22"/>
    <w:rsid w:val="00C51D0C"/>
    <w:rsid w:val="00C52361"/>
    <w:rsid w:val="00C52C6A"/>
    <w:rsid w:val="00C55664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5AE"/>
    <w:rsid w:val="00C62654"/>
    <w:rsid w:val="00C63B87"/>
    <w:rsid w:val="00C6430D"/>
    <w:rsid w:val="00C646C8"/>
    <w:rsid w:val="00C65342"/>
    <w:rsid w:val="00C665E2"/>
    <w:rsid w:val="00C67251"/>
    <w:rsid w:val="00C6783B"/>
    <w:rsid w:val="00C67E9A"/>
    <w:rsid w:val="00C67F32"/>
    <w:rsid w:val="00C67F8A"/>
    <w:rsid w:val="00C7098E"/>
    <w:rsid w:val="00C711E5"/>
    <w:rsid w:val="00C7134C"/>
    <w:rsid w:val="00C71F09"/>
    <w:rsid w:val="00C7403E"/>
    <w:rsid w:val="00C744F6"/>
    <w:rsid w:val="00C74AEF"/>
    <w:rsid w:val="00C74CF3"/>
    <w:rsid w:val="00C758F4"/>
    <w:rsid w:val="00C761C1"/>
    <w:rsid w:val="00C766A4"/>
    <w:rsid w:val="00C77F34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20A"/>
    <w:rsid w:val="00C9043B"/>
    <w:rsid w:val="00C908CF"/>
    <w:rsid w:val="00C90948"/>
    <w:rsid w:val="00C90F67"/>
    <w:rsid w:val="00C9169F"/>
    <w:rsid w:val="00C92AF9"/>
    <w:rsid w:val="00C92C97"/>
    <w:rsid w:val="00C94CCF"/>
    <w:rsid w:val="00C94D44"/>
    <w:rsid w:val="00C9521B"/>
    <w:rsid w:val="00C95AD1"/>
    <w:rsid w:val="00C9663B"/>
    <w:rsid w:val="00C96C10"/>
    <w:rsid w:val="00CA134D"/>
    <w:rsid w:val="00CA2963"/>
    <w:rsid w:val="00CA347B"/>
    <w:rsid w:val="00CA40E2"/>
    <w:rsid w:val="00CA4359"/>
    <w:rsid w:val="00CA4650"/>
    <w:rsid w:val="00CA5CF9"/>
    <w:rsid w:val="00CA689E"/>
    <w:rsid w:val="00CA6DFB"/>
    <w:rsid w:val="00CA7261"/>
    <w:rsid w:val="00CB0777"/>
    <w:rsid w:val="00CB0D31"/>
    <w:rsid w:val="00CB171D"/>
    <w:rsid w:val="00CB1E67"/>
    <w:rsid w:val="00CB2071"/>
    <w:rsid w:val="00CB269E"/>
    <w:rsid w:val="00CB2838"/>
    <w:rsid w:val="00CB3280"/>
    <w:rsid w:val="00CB3F58"/>
    <w:rsid w:val="00CB49A5"/>
    <w:rsid w:val="00CB4EA2"/>
    <w:rsid w:val="00CB5449"/>
    <w:rsid w:val="00CB57E9"/>
    <w:rsid w:val="00CB6A85"/>
    <w:rsid w:val="00CB6B45"/>
    <w:rsid w:val="00CB7B8A"/>
    <w:rsid w:val="00CB7EF7"/>
    <w:rsid w:val="00CC0E22"/>
    <w:rsid w:val="00CC12D6"/>
    <w:rsid w:val="00CC1365"/>
    <w:rsid w:val="00CC1CFE"/>
    <w:rsid w:val="00CC2E7E"/>
    <w:rsid w:val="00CC2E9A"/>
    <w:rsid w:val="00CC2FB1"/>
    <w:rsid w:val="00CC31E4"/>
    <w:rsid w:val="00CC358C"/>
    <w:rsid w:val="00CC36C9"/>
    <w:rsid w:val="00CC3F06"/>
    <w:rsid w:val="00CC469E"/>
    <w:rsid w:val="00CC4A26"/>
    <w:rsid w:val="00CC6418"/>
    <w:rsid w:val="00CC72C1"/>
    <w:rsid w:val="00CC78E4"/>
    <w:rsid w:val="00CD0637"/>
    <w:rsid w:val="00CD08BB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D7AFB"/>
    <w:rsid w:val="00CD7DB3"/>
    <w:rsid w:val="00CE121A"/>
    <w:rsid w:val="00CE1FD8"/>
    <w:rsid w:val="00CE270D"/>
    <w:rsid w:val="00CE2FDD"/>
    <w:rsid w:val="00CE300F"/>
    <w:rsid w:val="00CE362B"/>
    <w:rsid w:val="00CE3E8B"/>
    <w:rsid w:val="00CE50AF"/>
    <w:rsid w:val="00CE5127"/>
    <w:rsid w:val="00CE5FA1"/>
    <w:rsid w:val="00CE6D8D"/>
    <w:rsid w:val="00CE74FB"/>
    <w:rsid w:val="00CE7E52"/>
    <w:rsid w:val="00CE7E70"/>
    <w:rsid w:val="00CF0149"/>
    <w:rsid w:val="00CF0BD7"/>
    <w:rsid w:val="00CF17FB"/>
    <w:rsid w:val="00CF19A3"/>
    <w:rsid w:val="00CF2230"/>
    <w:rsid w:val="00CF265F"/>
    <w:rsid w:val="00CF2A15"/>
    <w:rsid w:val="00CF30EF"/>
    <w:rsid w:val="00CF3165"/>
    <w:rsid w:val="00CF329C"/>
    <w:rsid w:val="00CF3596"/>
    <w:rsid w:val="00CF3819"/>
    <w:rsid w:val="00CF4CB6"/>
    <w:rsid w:val="00CF4D04"/>
    <w:rsid w:val="00CF5807"/>
    <w:rsid w:val="00D00213"/>
    <w:rsid w:val="00D00B9F"/>
    <w:rsid w:val="00D00FAA"/>
    <w:rsid w:val="00D01ACE"/>
    <w:rsid w:val="00D02999"/>
    <w:rsid w:val="00D0369A"/>
    <w:rsid w:val="00D03C3F"/>
    <w:rsid w:val="00D04858"/>
    <w:rsid w:val="00D05340"/>
    <w:rsid w:val="00D055A4"/>
    <w:rsid w:val="00D07FC8"/>
    <w:rsid w:val="00D114F8"/>
    <w:rsid w:val="00D12225"/>
    <w:rsid w:val="00D12690"/>
    <w:rsid w:val="00D1367A"/>
    <w:rsid w:val="00D14231"/>
    <w:rsid w:val="00D14528"/>
    <w:rsid w:val="00D14CF2"/>
    <w:rsid w:val="00D1620D"/>
    <w:rsid w:val="00D164D4"/>
    <w:rsid w:val="00D1690C"/>
    <w:rsid w:val="00D16FEF"/>
    <w:rsid w:val="00D20034"/>
    <w:rsid w:val="00D20E3A"/>
    <w:rsid w:val="00D210A7"/>
    <w:rsid w:val="00D21391"/>
    <w:rsid w:val="00D22317"/>
    <w:rsid w:val="00D22432"/>
    <w:rsid w:val="00D22986"/>
    <w:rsid w:val="00D22E26"/>
    <w:rsid w:val="00D23245"/>
    <w:rsid w:val="00D23A64"/>
    <w:rsid w:val="00D243DD"/>
    <w:rsid w:val="00D24861"/>
    <w:rsid w:val="00D24FEE"/>
    <w:rsid w:val="00D250B8"/>
    <w:rsid w:val="00D2529E"/>
    <w:rsid w:val="00D25A59"/>
    <w:rsid w:val="00D2674E"/>
    <w:rsid w:val="00D26A98"/>
    <w:rsid w:val="00D26D93"/>
    <w:rsid w:val="00D2704B"/>
    <w:rsid w:val="00D2794C"/>
    <w:rsid w:val="00D31A77"/>
    <w:rsid w:val="00D3208D"/>
    <w:rsid w:val="00D323CC"/>
    <w:rsid w:val="00D3280E"/>
    <w:rsid w:val="00D32DDA"/>
    <w:rsid w:val="00D333FA"/>
    <w:rsid w:val="00D33D75"/>
    <w:rsid w:val="00D3420A"/>
    <w:rsid w:val="00D3490F"/>
    <w:rsid w:val="00D35B3D"/>
    <w:rsid w:val="00D3699F"/>
    <w:rsid w:val="00D3759B"/>
    <w:rsid w:val="00D37774"/>
    <w:rsid w:val="00D406C7"/>
    <w:rsid w:val="00D40C7B"/>
    <w:rsid w:val="00D40FCB"/>
    <w:rsid w:val="00D415F0"/>
    <w:rsid w:val="00D425A0"/>
    <w:rsid w:val="00D42719"/>
    <w:rsid w:val="00D43454"/>
    <w:rsid w:val="00D43D99"/>
    <w:rsid w:val="00D45239"/>
    <w:rsid w:val="00D45657"/>
    <w:rsid w:val="00D479FB"/>
    <w:rsid w:val="00D512B5"/>
    <w:rsid w:val="00D5193D"/>
    <w:rsid w:val="00D51CF7"/>
    <w:rsid w:val="00D51DDA"/>
    <w:rsid w:val="00D5298D"/>
    <w:rsid w:val="00D52E46"/>
    <w:rsid w:val="00D53889"/>
    <w:rsid w:val="00D5484F"/>
    <w:rsid w:val="00D56174"/>
    <w:rsid w:val="00D57735"/>
    <w:rsid w:val="00D57E03"/>
    <w:rsid w:val="00D6002E"/>
    <w:rsid w:val="00D60479"/>
    <w:rsid w:val="00D6143E"/>
    <w:rsid w:val="00D620BA"/>
    <w:rsid w:val="00D621BB"/>
    <w:rsid w:val="00D6224C"/>
    <w:rsid w:val="00D622E2"/>
    <w:rsid w:val="00D62530"/>
    <w:rsid w:val="00D62596"/>
    <w:rsid w:val="00D6314E"/>
    <w:rsid w:val="00D64CF0"/>
    <w:rsid w:val="00D657C5"/>
    <w:rsid w:val="00D65CEF"/>
    <w:rsid w:val="00D66097"/>
    <w:rsid w:val="00D709B7"/>
    <w:rsid w:val="00D70DE8"/>
    <w:rsid w:val="00D71CD7"/>
    <w:rsid w:val="00D7270F"/>
    <w:rsid w:val="00D738EE"/>
    <w:rsid w:val="00D74896"/>
    <w:rsid w:val="00D748A8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3A"/>
    <w:rsid w:val="00D92CB5"/>
    <w:rsid w:val="00D936CC"/>
    <w:rsid w:val="00D93F07"/>
    <w:rsid w:val="00D94212"/>
    <w:rsid w:val="00D94AC4"/>
    <w:rsid w:val="00D94F14"/>
    <w:rsid w:val="00D95234"/>
    <w:rsid w:val="00D95E02"/>
    <w:rsid w:val="00D9755B"/>
    <w:rsid w:val="00D97625"/>
    <w:rsid w:val="00D97939"/>
    <w:rsid w:val="00D97F49"/>
    <w:rsid w:val="00DA0EB2"/>
    <w:rsid w:val="00DA1D30"/>
    <w:rsid w:val="00DA28F4"/>
    <w:rsid w:val="00DA3470"/>
    <w:rsid w:val="00DA40CF"/>
    <w:rsid w:val="00DA426B"/>
    <w:rsid w:val="00DA529C"/>
    <w:rsid w:val="00DA5D84"/>
    <w:rsid w:val="00DA6B28"/>
    <w:rsid w:val="00DA703C"/>
    <w:rsid w:val="00DA75CE"/>
    <w:rsid w:val="00DA7B15"/>
    <w:rsid w:val="00DB0247"/>
    <w:rsid w:val="00DB0561"/>
    <w:rsid w:val="00DB0C45"/>
    <w:rsid w:val="00DB13B1"/>
    <w:rsid w:val="00DB204E"/>
    <w:rsid w:val="00DB2F50"/>
    <w:rsid w:val="00DB52A7"/>
    <w:rsid w:val="00DB6C32"/>
    <w:rsid w:val="00DB7100"/>
    <w:rsid w:val="00DB7CE9"/>
    <w:rsid w:val="00DC080D"/>
    <w:rsid w:val="00DC09B4"/>
    <w:rsid w:val="00DC0DB6"/>
    <w:rsid w:val="00DC0E3F"/>
    <w:rsid w:val="00DC14C3"/>
    <w:rsid w:val="00DC1645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0849"/>
    <w:rsid w:val="00DD1FE2"/>
    <w:rsid w:val="00DD2429"/>
    <w:rsid w:val="00DD32C5"/>
    <w:rsid w:val="00DD33B3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763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209"/>
    <w:rsid w:val="00DF2C61"/>
    <w:rsid w:val="00DF39DE"/>
    <w:rsid w:val="00DF46AC"/>
    <w:rsid w:val="00DF46FA"/>
    <w:rsid w:val="00DF4D87"/>
    <w:rsid w:val="00DF6202"/>
    <w:rsid w:val="00DF6717"/>
    <w:rsid w:val="00E00A95"/>
    <w:rsid w:val="00E011BD"/>
    <w:rsid w:val="00E02157"/>
    <w:rsid w:val="00E0280B"/>
    <w:rsid w:val="00E02B4D"/>
    <w:rsid w:val="00E02DAF"/>
    <w:rsid w:val="00E033EA"/>
    <w:rsid w:val="00E04E38"/>
    <w:rsid w:val="00E05A54"/>
    <w:rsid w:val="00E06F3E"/>
    <w:rsid w:val="00E07822"/>
    <w:rsid w:val="00E07880"/>
    <w:rsid w:val="00E10D79"/>
    <w:rsid w:val="00E111C0"/>
    <w:rsid w:val="00E12498"/>
    <w:rsid w:val="00E1265F"/>
    <w:rsid w:val="00E13795"/>
    <w:rsid w:val="00E13977"/>
    <w:rsid w:val="00E13C6A"/>
    <w:rsid w:val="00E145B9"/>
    <w:rsid w:val="00E14F2F"/>
    <w:rsid w:val="00E162A1"/>
    <w:rsid w:val="00E166DD"/>
    <w:rsid w:val="00E16A92"/>
    <w:rsid w:val="00E175AA"/>
    <w:rsid w:val="00E17D34"/>
    <w:rsid w:val="00E2087E"/>
    <w:rsid w:val="00E20D1E"/>
    <w:rsid w:val="00E20DAE"/>
    <w:rsid w:val="00E214A3"/>
    <w:rsid w:val="00E21827"/>
    <w:rsid w:val="00E228AE"/>
    <w:rsid w:val="00E24D6E"/>
    <w:rsid w:val="00E26A4C"/>
    <w:rsid w:val="00E30BA1"/>
    <w:rsid w:val="00E31618"/>
    <w:rsid w:val="00E319A8"/>
    <w:rsid w:val="00E31C62"/>
    <w:rsid w:val="00E31CCC"/>
    <w:rsid w:val="00E32B32"/>
    <w:rsid w:val="00E33632"/>
    <w:rsid w:val="00E337FF"/>
    <w:rsid w:val="00E33B8C"/>
    <w:rsid w:val="00E3448D"/>
    <w:rsid w:val="00E35269"/>
    <w:rsid w:val="00E35657"/>
    <w:rsid w:val="00E35FB3"/>
    <w:rsid w:val="00E3638E"/>
    <w:rsid w:val="00E364DC"/>
    <w:rsid w:val="00E37334"/>
    <w:rsid w:val="00E4016E"/>
    <w:rsid w:val="00E41AF3"/>
    <w:rsid w:val="00E41BE1"/>
    <w:rsid w:val="00E41F10"/>
    <w:rsid w:val="00E42A18"/>
    <w:rsid w:val="00E44722"/>
    <w:rsid w:val="00E44FBF"/>
    <w:rsid w:val="00E45160"/>
    <w:rsid w:val="00E45C07"/>
    <w:rsid w:val="00E464E5"/>
    <w:rsid w:val="00E509F8"/>
    <w:rsid w:val="00E51FE8"/>
    <w:rsid w:val="00E5231D"/>
    <w:rsid w:val="00E52936"/>
    <w:rsid w:val="00E53AC2"/>
    <w:rsid w:val="00E54351"/>
    <w:rsid w:val="00E549A0"/>
    <w:rsid w:val="00E54C36"/>
    <w:rsid w:val="00E55D8A"/>
    <w:rsid w:val="00E55F93"/>
    <w:rsid w:val="00E5616F"/>
    <w:rsid w:val="00E56DB5"/>
    <w:rsid w:val="00E60C03"/>
    <w:rsid w:val="00E60F17"/>
    <w:rsid w:val="00E626E6"/>
    <w:rsid w:val="00E62AE0"/>
    <w:rsid w:val="00E62AF0"/>
    <w:rsid w:val="00E6313A"/>
    <w:rsid w:val="00E6349B"/>
    <w:rsid w:val="00E643B7"/>
    <w:rsid w:val="00E65216"/>
    <w:rsid w:val="00E66A7B"/>
    <w:rsid w:val="00E67387"/>
    <w:rsid w:val="00E67D86"/>
    <w:rsid w:val="00E716B6"/>
    <w:rsid w:val="00E71990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54E8"/>
    <w:rsid w:val="00E76594"/>
    <w:rsid w:val="00E765C9"/>
    <w:rsid w:val="00E76E27"/>
    <w:rsid w:val="00E7712B"/>
    <w:rsid w:val="00E772B8"/>
    <w:rsid w:val="00E81527"/>
    <w:rsid w:val="00E82F3C"/>
    <w:rsid w:val="00E85889"/>
    <w:rsid w:val="00E85AF1"/>
    <w:rsid w:val="00E85F30"/>
    <w:rsid w:val="00E872A3"/>
    <w:rsid w:val="00E8767B"/>
    <w:rsid w:val="00E87EA7"/>
    <w:rsid w:val="00E90AB3"/>
    <w:rsid w:val="00E90AFC"/>
    <w:rsid w:val="00E90E17"/>
    <w:rsid w:val="00E90EBC"/>
    <w:rsid w:val="00E9177C"/>
    <w:rsid w:val="00E9259F"/>
    <w:rsid w:val="00E92AF2"/>
    <w:rsid w:val="00E92D83"/>
    <w:rsid w:val="00E947B5"/>
    <w:rsid w:val="00E94F37"/>
    <w:rsid w:val="00E95206"/>
    <w:rsid w:val="00E953D2"/>
    <w:rsid w:val="00E954F6"/>
    <w:rsid w:val="00E967CB"/>
    <w:rsid w:val="00E968FE"/>
    <w:rsid w:val="00E96910"/>
    <w:rsid w:val="00E96C56"/>
    <w:rsid w:val="00E96CC5"/>
    <w:rsid w:val="00E96E00"/>
    <w:rsid w:val="00E97078"/>
    <w:rsid w:val="00EA01B7"/>
    <w:rsid w:val="00EA087E"/>
    <w:rsid w:val="00EA0956"/>
    <w:rsid w:val="00EA176A"/>
    <w:rsid w:val="00EA17CA"/>
    <w:rsid w:val="00EA1DAB"/>
    <w:rsid w:val="00EA2A2D"/>
    <w:rsid w:val="00EA2CFA"/>
    <w:rsid w:val="00EA33CB"/>
    <w:rsid w:val="00EA408C"/>
    <w:rsid w:val="00EA438F"/>
    <w:rsid w:val="00EA7C29"/>
    <w:rsid w:val="00EB018E"/>
    <w:rsid w:val="00EB043B"/>
    <w:rsid w:val="00EB1D55"/>
    <w:rsid w:val="00EB224C"/>
    <w:rsid w:val="00EB2720"/>
    <w:rsid w:val="00EB3070"/>
    <w:rsid w:val="00EB3543"/>
    <w:rsid w:val="00EB3D9C"/>
    <w:rsid w:val="00EB4A86"/>
    <w:rsid w:val="00EB5642"/>
    <w:rsid w:val="00EB58F1"/>
    <w:rsid w:val="00EB5C37"/>
    <w:rsid w:val="00EB621B"/>
    <w:rsid w:val="00EB73E3"/>
    <w:rsid w:val="00EB750D"/>
    <w:rsid w:val="00EB7F7D"/>
    <w:rsid w:val="00EC0079"/>
    <w:rsid w:val="00EC0AE4"/>
    <w:rsid w:val="00EC323C"/>
    <w:rsid w:val="00EC3E7D"/>
    <w:rsid w:val="00EC3F2A"/>
    <w:rsid w:val="00EC4485"/>
    <w:rsid w:val="00EC56D8"/>
    <w:rsid w:val="00EC6002"/>
    <w:rsid w:val="00EC61AF"/>
    <w:rsid w:val="00EC6747"/>
    <w:rsid w:val="00EC736E"/>
    <w:rsid w:val="00EC792F"/>
    <w:rsid w:val="00ED0752"/>
    <w:rsid w:val="00ED0ACF"/>
    <w:rsid w:val="00ED0E12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3461"/>
    <w:rsid w:val="00EE4179"/>
    <w:rsid w:val="00EE4308"/>
    <w:rsid w:val="00EE45C2"/>
    <w:rsid w:val="00EE659E"/>
    <w:rsid w:val="00EE6CB6"/>
    <w:rsid w:val="00EE6D67"/>
    <w:rsid w:val="00EE759B"/>
    <w:rsid w:val="00EE7660"/>
    <w:rsid w:val="00EE795F"/>
    <w:rsid w:val="00EF069E"/>
    <w:rsid w:val="00EF1E99"/>
    <w:rsid w:val="00EF21B5"/>
    <w:rsid w:val="00EF2988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6D1"/>
    <w:rsid w:val="00F02B45"/>
    <w:rsid w:val="00F02DFB"/>
    <w:rsid w:val="00F033CC"/>
    <w:rsid w:val="00F03916"/>
    <w:rsid w:val="00F03A94"/>
    <w:rsid w:val="00F03E83"/>
    <w:rsid w:val="00F04444"/>
    <w:rsid w:val="00F05545"/>
    <w:rsid w:val="00F05DBA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14E09"/>
    <w:rsid w:val="00F15F55"/>
    <w:rsid w:val="00F20662"/>
    <w:rsid w:val="00F20BCF"/>
    <w:rsid w:val="00F2146C"/>
    <w:rsid w:val="00F21CAB"/>
    <w:rsid w:val="00F225B1"/>
    <w:rsid w:val="00F22B0E"/>
    <w:rsid w:val="00F22B6F"/>
    <w:rsid w:val="00F22DEF"/>
    <w:rsid w:val="00F23FD6"/>
    <w:rsid w:val="00F268AF"/>
    <w:rsid w:val="00F27797"/>
    <w:rsid w:val="00F27C19"/>
    <w:rsid w:val="00F30715"/>
    <w:rsid w:val="00F30B9B"/>
    <w:rsid w:val="00F313FB"/>
    <w:rsid w:val="00F319A3"/>
    <w:rsid w:val="00F32110"/>
    <w:rsid w:val="00F3227F"/>
    <w:rsid w:val="00F322C2"/>
    <w:rsid w:val="00F33934"/>
    <w:rsid w:val="00F33BBD"/>
    <w:rsid w:val="00F344F2"/>
    <w:rsid w:val="00F345C6"/>
    <w:rsid w:val="00F34B3B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27AF"/>
    <w:rsid w:val="00F44972"/>
    <w:rsid w:val="00F4498C"/>
    <w:rsid w:val="00F44D73"/>
    <w:rsid w:val="00F45B6C"/>
    <w:rsid w:val="00F4604B"/>
    <w:rsid w:val="00F47293"/>
    <w:rsid w:val="00F47588"/>
    <w:rsid w:val="00F50C5C"/>
    <w:rsid w:val="00F5122F"/>
    <w:rsid w:val="00F515E6"/>
    <w:rsid w:val="00F5169A"/>
    <w:rsid w:val="00F51864"/>
    <w:rsid w:val="00F52079"/>
    <w:rsid w:val="00F5224C"/>
    <w:rsid w:val="00F529E2"/>
    <w:rsid w:val="00F52D0F"/>
    <w:rsid w:val="00F541BA"/>
    <w:rsid w:val="00F5497D"/>
    <w:rsid w:val="00F552DE"/>
    <w:rsid w:val="00F56263"/>
    <w:rsid w:val="00F56FF3"/>
    <w:rsid w:val="00F60E8E"/>
    <w:rsid w:val="00F62A38"/>
    <w:rsid w:val="00F62AA2"/>
    <w:rsid w:val="00F62C32"/>
    <w:rsid w:val="00F63972"/>
    <w:rsid w:val="00F640E5"/>
    <w:rsid w:val="00F6481F"/>
    <w:rsid w:val="00F649C7"/>
    <w:rsid w:val="00F66051"/>
    <w:rsid w:val="00F6689B"/>
    <w:rsid w:val="00F66E24"/>
    <w:rsid w:val="00F67A85"/>
    <w:rsid w:val="00F70351"/>
    <w:rsid w:val="00F70BAE"/>
    <w:rsid w:val="00F714A3"/>
    <w:rsid w:val="00F72010"/>
    <w:rsid w:val="00F7226E"/>
    <w:rsid w:val="00F72902"/>
    <w:rsid w:val="00F72EEA"/>
    <w:rsid w:val="00F74187"/>
    <w:rsid w:val="00F75883"/>
    <w:rsid w:val="00F80B98"/>
    <w:rsid w:val="00F80DE3"/>
    <w:rsid w:val="00F815A3"/>
    <w:rsid w:val="00F81AC7"/>
    <w:rsid w:val="00F820C3"/>
    <w:rsid w:val="00F821BA"/>
    <w:rsid w:val="00F82C12"/>
    <w:rsid w:val="00F8461D"/>
    <w:rsid w:val="00F8462C"/>
    <w:rsid w:val="00F84747"/>
    <w:rsid w:val="00F8489A"/>
    <w:rsid w:val="00F84D51"/>
    <w:rsid w:val="00F85076"/>
    <w:rsid w:val="00F850FB"/>
    <w:rsid w:val="00F8553F"/>
    <w:rsid w:val="00F85AA7"/>
    <w:rsid w:val="00F85DE5"/>
    <w:rsid w:val="00F86AB5"/>
    <w:rsid w:val="00F87CB8"/>
    <w:rsid w:val="00F90CAD"/>
    <w:rsid w:val="00F9178D"/>
    <w:rsid w:val="00F91B2A"/>
    <w:rsid w:val="00F91D60"/>
    <w:rsid w:val="00F92240"/>
    <w:rsid w:val="00F92398"/>
    <w:rsid w:val="00F92943"/>
    <w:rsid w:val="00F92A73"/>
    <w:rsid w:val="00F93255"/>
    <w:rsid w:val="00F93367"/>
    <w:rsid w:val="00F93D97"/>
    <w:rsid w:val="00F94B35"/>
    <w:rsid w:val="00F94ED5"/>
    <w:rsid w:val="00F95ED1"/>
    <w:rsid w:val="00F96BDD"/>
    <w:rsid w:val="00F97180"/>
    <w:rsid w:val="00FA0787"/>
    <w:rsid w:val="00FA15D3"/>
    <w:rsid w:val="00FA2620"/>
    <w:rsid w:val="00FA46BB"/>
    <w:rsid w:val="00FA5152"/>
    <w:rsid w:val="00FA6B9D"/>
    <w:rsid w:val="00FA6FCA"/>
    <w:rsid w:val="00FA7161"/>
    <w:rsid w:val="00FB0019"/>
    <w:rsid w:val="00FB02D9"/>
    <w:rsid w:val="00FB09B5"/>
    <w:rsid w:val="00FB0D00"/>
    <w:rsid w:val="00FB12F1"/>
    <w:rsid w:val="00FB1CC1"/>
    <w:rsid w:val="00FB2922"/>
    <w:rsid w:val="00FB2EF3"/>
    <w:rsid w:val="00FB38ED"/>
    <w:rsid w:val="00FB3CFC"/>
    <w:rsid w:val="00FB4163"/>
    <w:rsid w:val="00FB4615"/>
    <w:rsid w:val="00FB54CE"/>
    <w:rsid w:val="00FB78E5"/>
    <w:rsid w:val="00FB7964"/>
    <w:rsid w:val="00FC0BB9"/>
    <w:rsid w:val="00FC16CA"/>
    <w:rsid w:val="00FC187E"/>
    <w:rsid w:val="00FC1A09"/>
    <w:rsid w:val="00FC213A"/>
    <w:rsid w:val="00FC3018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3EC3"/>
    <w:rsid w:val="00FD3F5F"/>
    <w:rsid w:val="00FD4777"/>
    <w:rsid w:val="00FD508D"/>
    <w:rsid w:val="00FD5E90"/>
    <w:rsid w:val="00FD6BC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6F31"/>
    <w:rsid w:val="00FE7048"/>
    <w:rsid w:val="00FE78F2"/>
    <w:rsid w:val="00FF12BF"/>
    <w:rsid w:val="00FF12F0"/>
    <w:rsid w:val="00FF1A70"/>
    <w:rsid w:val="00FF1CBC"/>
    <w:rsid w:val="00FF29A1"/>
    <w:rsid w:val="00FF2AF6"/>
    <w:rsid w:val="00FF310C"/>
    <w:rsid w:val="00FF3402"/>
    <w:rsid w:val="00FF3540"/>
    <w:rsid w:val="00FF39FF"/>
    <w:rsid w:val="00FF4027"/>
    <w:rsid w:val="00FF461E"/>
    <w:rsid w:val="00FF57C9"/>
    <w:rsid w:val="00FF62CA"/>
    <w:rsid w:val="00FF6628"/>
    <w:rsid w:val="00FF6F06"/>
    <w:rsid w:val="00FF789A"/>
    <w:rsid w:val="03C53C13"/>
    <w:rsid w:val="0C9EBE2B"/>
    <w:rsid w:val="132D7668"/>
    <w:rsid w:val="28628E09"/>
    <w:rsid w:val="3866A9FF"/>
    <w:rsid w:val="49105534"/>
    <w:rsid w:val="551DC7D4"/>
    <w:rsid w:val="5A905323"/>
    <w:rsid w:val="6452DCE5"/>
    <w:rsid w:val="6A32EEE5"/>
    <w:rsid w:val="7055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FBF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pPr>
      <w:numPr>
        <w:numId w:val="4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  <w:style w:type="character" w:customStyle="1" w:styleId="font4">
    <w:name w:val="font4"/>
    <w:basedOn w:val="DefaultParagraphFont"/>
    <w:qFormat/>
    <w:rsid w:val="00E44FBF"/>
  </w:style>
  <w:style w:type="table" w:customStyle="1" w:styleId="TableGrid25">
    <w:name w:val="Table Grid25"/>
    <w:basedOn w:val="TableNormal"/>
    <w:next w:val="TableGrid"/>
    <w:qFormat/>
    <w:rsid w:val="004848F5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rsid w:val="00CF329C"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3-Accent5">
    <w:name w:val="Grid Table 3 Accent 5"/>
    <w:basedOn w:val="TableNormal"/>
    <w:uiPriority w:val="48"/>
    <w:rsid w:val="008811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4-Accent1">
    <w:name w:val="Grid Table 4 Accent 1"/>
    <w:basedOn w:val="TableNormal"/>
    <w:uiPriority w:val="49"/>
    <w:rsid w:val="008811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1307</TotalTime>
  <Pages>3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Chan Fernando</cp:lastModifiedBy>
  <cp:revision>127</cp:revision>
  <dcterms:created xsi:type="dcterms:W3CDTF">2025-04-25T19:35:00Z</dcterms:created>
  <dcterms:modified xsi:type="dcterms:W3CDTF">2025-05-09T22:58:00Z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