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A15EC" w14:textId="7D0EBAB9" w:rsidR="008A566A" w:rsidRPr="00603411" w:rsidRDefault="008A566A" w:rsidP="008A566A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_Hlk173937829"/>
      <w:bookmarkStart w:id="1" w:name="_Toc508617208"/>
      <w:bookmarkEnd w:id="0"/>
      <w:r w:rsidRPr="008E03D5">
        <w:rPr>
          <w:rFonts w:cs="Arial"/>
          <w:sz w:val="24"/>
          <w:lang w:val="de-DE"/>
        </w:rPr>
        <w:t>3GPP TSG-RAN WG4 Meeting #11</w:t>
      </w:r>
      <w:r>
        <w:rPr>
          <w:rFonts w:cs="Arial"/>
          <w:sz w:val="24"/>
          <w:lang w:val="de-DE"/>
        </w:rPr>
        <w:t>5</w:t>
      </w:r>
      <w:r w:rsidRPr="008E03D5">
        <w:rPr>
          <w:rFonts w:cs="Arial"/>
          <w:sz w:val="24"/>
          <w:lang w:val="de-DE"/>
        </w:rPr>
        <w:tab/>
        <w:t>R4-25</w:t>
      </w:r>
      <w:r>
        <w:rPr>
          <w:rFonts w:cs="Arial"/>
          <w:sz w:val="24"/>
          <w:lang w:val="de-DE"/>
        </w:rPr>
        <w:t>0</w:t>
      </w:r>
      <w:r w:rsidR="002F0860" w:rsidRPr="002F0860">
        <w:rPr>
          <w:rFonts w:cs="Arial"/>
          <w:sz w:val="24"/>
          <w:lang w:val="de-DE"/>
        </w:rPr>
        <w:t>7325</w:t>
      </w:r>
      <w:r w:rsidRPr="008E03D5">
        <w:rPr>
          <w:rFonts w:cs="Arial"/>
          <w:sz w:val="24"/>
          <w:lang w:val="de-DE"/>
        </w:rPr>
        <w:br/>
      </w:r>
      <w:r>
        <w:rPr>
          <w:rFonts w:eastAsia="宋体" w:cs="Arial"/>
          <w:sz w:val="24"/>
          <w:szCs w:val="24"/>
          <w:lang w:eastAsia="zh-CN"/>
        </w:rPr>
        <w:t>Malta, MT, 19</w:t>
      </w:r>
      <w:r w:rsidRPr="00F542A0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宋体" w:cs="Arial"/>
          <w:sz w:val="24"/>
          <w:szCs w:val="24"/>
          <w:lang w:eastAsia="zh-CN"/>
        </w:rPr>
        <w:t xml:space="preserve"> – 2</w:t>
      </w:r>
      <w:r>
        <w:rPr>
          <w:rFonts w:eastAsia="宋体" w:cs="Arial"/>
          <w:sz w:val="24"/>
          <w:szCs w:val="24"/>
          <w:lang w:eastAsia="zh-CN"/>
        </w:rPr>
        <w:t>3</w:t>
      </w:r>
      <w:r>
        <w:rPr>
          <w:rFonts w:eastAsia="宋体" w:cs="Arial"/>
          <w:sz w:val="24"/>
          <w:szCs w:val="24"/>
          <w:vertAlign w:val="superscript"/>
          <w:lang w:eastAsia="zh-CN"/>
        </w:rPr>
        <w:t>rd</w:t>
      </w:r>
      <w:r w:rsidRPr="00F542A0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May</w:t>
      </w:r>
      <w:r w:rsidRPr="00F542A0">
        <w:rPr>
          <w:rFonts w:eastAsia="宋体" w:cs="Arial"/>
          <w:sz w:val="24"/>
          <w:szCs w:val="24"/>
          <w:lang w:eastAsia="zh-CN"/>
        </w:rPr>
        <w:t>, 2025</w:t>
      </w:r>
    </w:p>
    <w:p w14:paraId="657E11A7" w14:textId="77777777" w:rsidR="00816C9D" w:rsidRPr="008A566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230C7CED" w14:textId="3BF07CDE" w:rsidR="00C3592A" w:rsidRPr="00A803D1" w:rsidRDefault="00C3592A" w:rsidP="00C3592A">
      <w:pPr>
        <w:tabs>
          <w:tab w:val="left" w:pos="1985"/>
        </w:tabs>
        <w:rPr>
          <w:rFonts w:ascii="Arial" w:hAnsi="Arial"/>
          <w:sz w:val="24"/>
          <w:lang w:val="pt-BR" w:eastAsia="ja-JP"/>
        </w:rPr>
      </w:pPr>
      <w:r w:rsidRPr="00A803D1">
        <w:rPr>
          <w:rFonts w:ascii="Arial" w:hAnsi="Arial"/>
          <w:b/>
          <w:sz w:val="24"/>
          <w:lang w:val="pt-BR"/>
        </w:rPr>
        <w:t>Agenda item:</w:t>
      </w:r>
      <w:r w:rsidRPr="00A803D1">
        <w:rPr>
          <w:rFonts w:ascii="Arial" w:hAnsi="Arial"/>
          <w:sz w:val="24"/>
          <w:lang w:val="pt-BR"/>
        </w:rPr>
        <w:tab/>
      </w:r>
      <w:r w:rsidR="004E040F">
        <w:rPr>
          <w:rFonts w:ascii="Arial" w:hAnsi="Arial"/>
          <w:sz w:val="24"/>
          <w:lang w:val="pt-BR"/>
        </w:rPr>
        <w:t>7</w:t>
      </w:r>
      <w:r>
        <w:rPr>
          <w:rFonts w:ascii="Arial" w:hAnsi="Arial"/>
          <w:sz w:val="24"/>
          <w:lang w:val="pt-BR"/>
        </w:rPr>
        <w:t>.</w:t>
      </w:r>
      <w:r w:rsidR="006F57CD">
        <w:rPr>
          <w:rFonts w:ascii="Arial" w:hAnsi="Arial"/>
          <w:sz w:val="24"/>
          <w:lang w:val="pt-BR"/>
        </w:rPr>
        <w:t>10</w:t>
      </w:r>
      <w:r>
        <w:rPr>
          <w:rFonts w:ascii="Arial" w:hAnsi="Arial"/>
          <w:sz w:val="24"/>
          <w:lang w:val="pt-BR"/>
        </w:rPr>
        <w:t>.</w:t>
      </w:r>
      <w:r w:rsidR="008A566A">
        <w:rPr>
          <w:rFonts w:ascii="Arial" w:hAnsi="Arial"/>
          <w:sz w:val="24"/>
          <w:lang w:val="pt-BR"/>
        </w:rPr>
        <w:t>3</w:t>
      </w:r>
      <w:r w:rsidR="00AA7C21">
        <w:rPr>
          <w:rFonts w:ascii="Arial" w:hAnsi="Arial"/>
          <w:sz w:val="24"/>
          <w:lang w:val="pt-BR"/>
        </w:rPr>
        <w:t>.</w:t>
      </w:r>
      <w:r w:rsidR="001E6D8D">
        <w:rPr>
          <w:rFonts w:ascii="Arial" w:hAnsi="Arial"/>
          <w:sz w:val="24"/>
          <w:lang w:val="pt-BR"/>
        </w:rPr>
        <w:t>3</w:t>
      </w:r>
      <w:r w:rsidR="00156648">
        <w:rPr>
          <w:rFonts w:ascii="Arial" w:hAnsi="Arial"/>
          <w:sz w:val="24"/>
          <w:lang w:val="pt-BR"/>
        </w:rPr>
        <w:t>.</w:t>
      </w:r>
      <w:r w:rsidR="007C042F">
        <w:rPr>
          <w:rFonts w:ascii="Arial" w:hAnsi="Arial"/>
          <w:sz w:val="24"/>
          <w:lang w:val="pt-BR"/>
        </w:rPr>
        <w:t>2</w:t>
      </w:r>
    </w:p>
    <w:p w14:paraId="3121684A" w14:textId="7ACF4C3F" w:rsidR="00C3592A" w:rsidRPr="00BD5914" w:rsidRDefault="00C3592A" w:rsidP="00C3592A">
      <w:pPr>
        <w:tabs>
          <w:tab w:val="left" w:pos="1985"/>
        </w:tabs>
        <w:rPr>
          <w:rFonts w:ascii="Arial" w:hAnsi="Arial"/>
          <w:sz w:val="24"/>
          <w:lang w:val="pt-BR"/>
        </w:rPr>
      </w:pPr>
      <w:r w:rsidRPr="00BD5914">
        <w:rPr>
          <w:rFonts w:ascii="Arial" w:hAnsi="Arial"/>
          <w:b/>
          <w:sz w:val="24"/>
          <w:lang w:val="pt-BR"/>
        </w:rPr>
        <w:t xml:space="preserve">Source: </w:t>
      </w:r>
      <w:r w:rsidRPr="00BD5914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en-US"/>
        </w:rPr>
        <w:t>OPPO</w:t>
      </w:r>
    </w:p>
    <w:p w14:paraId="69AAB0B4" w14:textId="5909202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D64FA5">
        <w:rPr>
          <w:rFonts w:ascii="Arial" w:hAnsi="Arial"/>
          <w:b/>
          <w:sz w:val="24"/>
          <w:lang w:val="en-US"/>
        </w:rPr>
        <w:t>Title:</w:t>
      </w:r>
      <w:r w:rsidRPr="00D64FA5">
        <w:rPr>
          <w:rFonts w:ascii="Arial" w:hAnsi="Arial"/>
          <w:sz w:val="24"/>
          <w:lang w:val="en-US"/>
        </w:rPr>
        <w:t xml:space="preserve"> 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Discussion on</w:t>
      </w:r>
      <w:r w:rsidR="00B467E7" w:rsidRPr="00B467E7">
        <w:rPr>
          <w:rFonts w:ascii="Arial" w:hAnsi="Arial"/>
          <w:sz w:val="24"/>
          <w:lang w:val="en-US"/>
        </w:rPr>
        <w:t xml:space="preserve"> </w:t>
      </w:r>
      <w:r w:rsidR="007C042F">
        <w:rPr>
          <w:rFonts w:ascii="Arial" w:hAnsi="Arial"/>
          <w:sz w:val="24"/>
          <w:lang w:val="en-US"/>
        </w:rPr>
        <w:t>R</w:t>
      </w:r>
      <w:r w:rsidR="00156648" w:rsidRPr="00156648">
        <w:rPr>
          <w:rFonts w:ascii="Arial" w:hAnsi="Arial"/>
          <w:sz w:val="24"/>
          <w:lang w:val="en-US"/>
        </w:rPr>
        <w:t xml:space="preserve">x requirements for </w:t>
      </w:r>
      <w:r w:rsidR="001E6D8D">
        <w:rPr>
          <w:rFonts w:ascii="Arial" w:hAnsi="Arial"/>
          <w:sz w:val="24"/>
          <w:lang w:val="en-US"/>
        </w:rPr>
        <w:t>IoT</w:t>
      </w:r>
      <w:r w:rsidR="00156648" w:rsidRPr="00156648">
        <w:rPr>
          <w:rFonts w:ascii="Arial" w:hAnsi="Arial"/>
          <w:sz w:val="24"/>
          <w:lang w:val="en-US"/>
        </w:rPr>
        <w:t>-NTN HPUE</w:t>
      </w:r>
    </w:p>
    <w:p w14:paraId="5449D0B7" w14:textId="7777777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ja-JP"/>
        </w:rPr>
      </w:pPr>
      <w:r w:rsidRPr="00BD5914">
        <w:rPr>
          <w:rFonts w:ascii="Arial" w:hAnsi="Arial"/>
          <w:b/>
          <w:sz w:val="24"/>
          <w:lang w:val="en-US"/>
        </w:rPr>
        <w:t>Documen</w:t>
      </w:r>
      <w:r w:rsidRPr="00D64FA5">
        <w:rPr>
          <w:rFonts w:ascii="Arial" w:hAnsi="Arial"/>
          <w:b/>
          <w:sz w:val="24"/>
          <w:lang w:val="en-US"/>
        </w:rPr>
        <w:t>t for: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Discussion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41A33A5B" w14:textId="43E75FCD" w:rsidR="00DB44C1" w:rsidRPr="00554878" w:rsidRDefault="00413593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156648">
        <w:rPr>
          <w:rFonts w:eastAsiaTheme="minorEastAsia"/>
          <w:lang w:eastAsia="zh-CN"/>
        </w:rPr>
        <w:t>last</w:t>
      </w:r>
      <w:r w:rsidR="00B467E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RAN4 meeting, </w:t>
      </w:r>
      <w:r w:rsidR="00B467E7">
        <w:rPr>
          <w:rFonts w:eastAsiaTheme="minorEastAsia"/>
          <w:lang w:eastAsia="zh-CN"/>
        </w:rPr>
        <w:t xml:space="preserve">the </w:t>
      </w:r>
      <w:r w:rsidR="00156648">
        <w:rPr>
          <w:rFonts w:eastAsiaTheme="minorEastAsia"/>
          <w:lang w:eastAsia="zh-CN"/>
        </w:rPr>
        <w:t>HP</w:t>
      </w:r>
      <w:r w:rsidR="00B467E7">
        <w:rPr>
          <w:rFonts w:eastAsiaTheme="minorEastAsia"/>
          <w:lang w:eastAsia="zh-CN"/>
        </w:rPr>
        <w:t xml:space="preserve">UE </w:t>
      </w:r>
      <w:r w:rsidR="007C042F">
        <w:rPr>
          <w:rFonts w:eastAsiaTheme="minorEastAsia"/>
          <w:lang w:eastAsia="zh-CN"/>
        </w:rPr>
        <w:t xml:space="preserve">Rx </w:t>
      </w:r>
      <w:r w:rsidR="00B467E7">
        <w:rPr>
          <w:rFonts w:eastAsiaTheme="minorEastAsia"/>
          <w:lang w:eastAsia="zh-CN"/>
        </w:rPr>
        <w:t xml:space="preserve">RF requirements </w:t>
      </w:r>
      <w:r>
        <w:rPr>
          <w:rFonts w:eastAsia="宋体"/>
          <w:lang w:eastAsia="ja-JP"/>
        </w:rPr>
        <w:t>were</w:t>
      </w:r>
      <w:r w:rsidR="00B467E7">
        <w:rPr>
          <w:rFonts w:eastAsia="宋体"/>
          <w:lang w:eastAsia="ja-JP"/>
        </w:rPr>
        <w:t xml:space="preserve"> discussed </w:t>
      </w:r>
      <w:r w:rsidR="00554878">
        <w:rPr>
          <w:rFonts w:eastAsia="宋体"/>
          <w:lang w:eastAsia="ja-JP"/>
        </w:rPr>
        <w:t xml:space="preserve">and mainly focused on the RSD for PC2 and PC1 for full duplex </w:t>
      </w:r>
      <w:proofErr w:type="spellStart"/>
      <w:r w:rsidR="00554878">
        <w:rPr>
          <w:rFonts w:eastAsia="宋体"/>
          <w:lang w:eastAsia="ja-JP"/>
        </w:rPr>
        <w:t>eMTC</w:t>
      </w:r>
      <w:proofErr w:type="spellEnd"/>
      <w:r w:rsidR="00554878">
        <w:rPr>
          <w:rFonts w:eastAsia="宋体"/>
          <w:lang w:eastAsia="ja-JP"/>
        </w:rPr>
        <w:t xml:space="preserve"> based</w:t>
      </w:r>
      <w:r w:rsidR="00554878" w:rsidRPr="00554878">
        <w:rPr>
          <w:rFonts w:eastAsiaTheme="minorEastAsia"/>
          <w:lang w:eastAsia="zh-CN"/>
        </w:rPr>
        <w:t xml:space="preserve"> </w:t>
      </w:r>
      <w:r w:rsidR="00554878">
        <w:rPr>
          <w:rFonts w:eastAsiaTheme="minorEastAsia"/>
          <w:lang w:eastAsia="zh-CN"/>
        </w:rPr>
        <w:t>with IoT NTN operating in IoT-NTN bands</w:t>
      </w:r>
      <w:r w:rsidR="00554878">
        <w:rPr>
          <w:rFonts w:eastAsiaTheme="minorEastAsia" w:hint="eastAsia"/>
          <w:lang w:eastAsia="zh-CN"/>
        </w:rPr>
        <w:t>.</w:t>
      </w:r>
    </w:p>
    <w:p w14:paraId="743B2B58" w14:textId="7B6FB3E5" w:rsidR="003B63B9" w:rsidRDefault="004D0C38" w:rsidP="001E6D8D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further discussed the </w:t>
      </w:r>
      <w:r w:rsidR="00145F56">
        <w:rPr>
          <w:rFonts w:eastAsiaTheme="minorEastAsia"/>
          <w:lang w:eastAsia="zh-CN"/>
        </w:rPr>
        <w:t xml:space="preserve">UE </w:t>
      </w:r>
      <w:r w:rsidR="007C042F">
        <w:rPr>
          <w:rFonts w:eastAsiaTheme="minorEastAsia"/>
          <w:lang w:eastAsia="zh-CN"/>
        </w:rPr>
        <w:t xml:space="preserve">Rx RF requirements for </w:t>
      </w:r>
      <w:r w:rsidR="001E6D8D">
        <w:rPr>
          <w:rFonts w:eastAsiaTheme="minorEastAsia"/>
          <w:lang w:eastAsia="zh-CN"/>
        </w:rPr>
        <w:t>IoT</w:t>
      </w:r>
      <w:r w:rsidR="007C042F">
        <w:rPr>
          <w:rFonts w:eastAsiaTheme="minorEastAsia"/>
          <w:lang w:eastAsia="zh-CN"/>
        </w:rPr>
        <w:t xml:space="preserve"> NTN HPUE.</w:t>
      </w:r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7838739E" w14:textId="77777777" w:rsidR="00554878" w:rsidRPr="00554878" w:rsidRDefault="00554878" w:rsidP="00554878">
      <w:pPr>
        <w:rPr>
          <w:rFonts w:eastAsiaTheme="minorEastAsia"/>
          <w:lang w:eastAsia="zh-CN"/>
        </w:rPr>
      </w:pPr>
      <w:r w:rsidRPr="00554878">
        <w:rPr>
          <w:rFonts w:eastAsiaTheme="minorEastAsia"/>
          <w:lang w:eastAsia="zh-CN"/>
        </w:rPr>
        <w:t>We propose remove the square brackets for the RSD based on the WF [1] in last meeting.</w:t>
      </w:r>
    </w:p>
    <w:p w14:paraId="7DD1999B" w14:textId="3897F8E3" w:rsidR="00554878" w:rsidRPr="00554878" w:rsidRDefault="00554878" w:rsidP="00554878">
      <w:pPr>
        <w:rPr>
          <w:b/>
        </w:rPr>
      </w:pPr>
      <w:r w:rsidRPr="00554878">
        <w:rPr>
          <w:b/>
          <w:lang w:eastAsia="ko-KR"/>
        </w:rPr>
        <w:t xml:space="preserve">Proposal 1: </w:t>
      </w:r>
      <w:r w:rsidRPr="00554878">
        <w:rPr>
          <w:rFonts w:hint="eastAsia"/>
          <w:b/>
        </w:rPr>
        <w:t xml:space="preserve">PC2 </w:t>
      </w:r>
      <w:r w:rsidRPr="00554878">
        <w:rPr>
          <w:b/>
        </w:rPr>
        <w:t xml:space="preserve">1Tx </w:t>
      </w:r>
      <w:r w:rsidRPr="00554878">
        <w:rPr>
          <w:rFonts w:hint="eastAsia"/>
          <w:b/>
        </w:rPr>
        <w:t>RSD</w:t>
      </w:r>
      <w:r w:rsidRPr="00554878">
        <w:rPr>
          <w:b/>
        </w:rPr>
        <w:t xml:space="preserve"> (full duplex </w:t>
      </w:r>
      <w:proofErr w:type="spellStart"/>
      <w:r w:rsidRPr="00554878">
        <w:rPr>
          <w:b/>
        </w:rPr>
        <w:t>eMTC</w:t>
      </w:r>
      <w:proofErr w:type="spellEnd"/>
      <w:r w:rsidRPr="00554878">
        <w:rPr>
          <w:b/>
        </w:rPr>
        <w:t xml:space="preserve"> based) adopt following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741"/>
      </w:tblGrid>
      <w:tr w:rsidR="00554878" w:rsidRPr="00664A15" w14:paraId="3A86A1E5" w14:textId="77777777" w:rsidTr="0087377D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F525" w14:textId="77777777" w:rsidR="00554878" w:rsidRPr="00664A15" w:rsidRDefault="00554878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5FEA" w14:textId="2531DB90" w:rsidR="00554878" w:rsidRPr="00664A15" w:rsidRDefault="00554878" w:rsidP="0087377D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1.4</w:t>
            </w:r>
          </w:p>
          <w:p w14:paraId="3FEF54D2" w14:textId="77777777" w:rsidR="00554878" w:rsidRPr="00664A15" w:rsidRDefault="00554878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</w:tr>
      <w:tr w:rsidR="00554878" w:rsidRPr="00664A15" w14:paraId="0A476412" w14:textId="77777777" w:rsidTr="00554878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99B8" w14:textId="60863BD2" w:rsidR="00554878" w:rsidRPr="00664A15" w:rsidRDefault="00554878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rFonts w:cs="Arial"/>
                <w:lang w:val="en-US" w:eastAsia="zh-CN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0547" w14:textId="0A8C4905" w:rsidR="00554878" w:rsidRPr="00664A15" w:rsidRDefault="00554878" w:rsidP="0087377D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554878" w:rsidRPr="00664A15" w14:paraId="0791A455" w14:textId="77777777" w:rsidTr="00554878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AC3A" w14:textId="18B1CF5E" w:rsidR="00554878" w:rsidRPr="00664A15" w:rsidRDefault="00554878" w:rsidP="0087377D">
            <w:pPr>
              <w:pStyle w:val="TAC"/>
              <w:rPr>
                <w:rFonts w:cs="Arial"/>
                <w:lang w:val="en-US" w:eastAsia="zh-CN"/>
              </w:rPr>
            </w:pPr>
            <w:r w:rsidRPr="00664A15">
              <w:rPr>
                <w:rFonts w:eastAsia="PMingLiU"/>
                <w:lang w:val="en-US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14EC" w14:textId="6928DD8B" w:rsidR="00554878" w:rsidRPr="00664A15" w:rsidRDefault="00554878" w:rsidP="0087377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554878" w:rsidRPr="00664A15" w14:paraId="2B8988FC" w14:textId="77777777" w:rsidTr="00554878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04F3" w14:textId="786D0816" w:rsidR="00554878" w:rsidRPr="00664A15" w:rsidRDefault="00554878" w:rsidP="0087377D">
            <w:pPr>
              <w:pStyle w:val="TAC"/>
              <w:rPr>
                <w:rFonts w:cs="Arial"/>
                <w:lang w:val="en-US" w:eastAsia="zh-CN"/>
              </w:rPr>
            </w:pPr>
            <w:r w:rsidRPr="00664A15">
              <w:rPr>
                <w:rFonts w:eastAsia="PMingLiU"/>
                <w:lang w:val="en-US"/>
              </w:rPr>
              <w:t>254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E7B3" w14:textId="65A48A18" w:rsidR="00554878" w:rsidRPr="00554878" w:rsidRDefault="00554878" w:rsidP="0087377D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</w:tbl>
    <w:p w14:paraId="77FFF18B" w14:textId="3F66A1D3" w:rsidR="00554878" w:rsidRPr="00554878" w:rsidRDefault="00554878" w:rsidP="00554878">
      <w:pPr>
        <w:spacing w:before="180"/>
        <w:rPr>
          <w:b/>
        </w:rPr>
      </w:pPr>
      <w:r w:rsidRPr="00554878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554878">
        <w:rPr>
          <w:b/>
          <w:lang w:eastAsia="ko-KR"/>
        </w:rPr>
        <w:t xml:space="preserve">: </w:t>
      </w:r>
      <w:r w:rsidRPr="00554878">
        <w:rPr>
          <w:rFonts w:hint="eastAsia"/>
          <w:b/>
        </w:rPr>
        <w:t>PC</w:t>
      </w:r>
      <w:r>
        <w:rPr>
          <w:b/>
        </w:rPr>
        <w:t>1</w:t>
      </w:r>
      <w:r w:rsidRPr="00554878">
        <w:rPr>
          <w:rFonts w:hint="eastAsia"/>
          <w:b/>
        </w:rPr>
        <w:t xml:space="preserve"> </w:t>
      </w:r>
      <w:r w:rsidRPr="00554878">
        <w:rPr>
          <w:b/>
        </w:rPr>
        <w:t xml:space="preserve">1Tx </w:t>
      </w:r>
      <w:r w:rsidRPr="00554878">
        <w:rPr>
          <w:rFonts w:hint="eastAsia"/>
          <w:b/>
        </w:rPr>
        <w:t>RSD</w:t>
      </w:r>
      <w:r w:rsidRPr="00554878">
        <w:rPr>
          <w:b/>
        </w:rPr>
        <w:t xml:space="preserve"> (full duplex </w:t>
      </w:r>
      <w:proofErr w:type="spellStart"/>
      <w:r w:rsidRPr="00554878">
        <w:rPr>
          <w:b/>
        </w:rPr>
        <w:t>eMTC</w:t>
      </w:r>
      <w:proofErr w:type="spellEnd"/>
      <w:r w:rsidRPr="00554878">
        <w:rPr>
          <w:b/>
        </w:rPr>
        <w:t xml:space="preserve"> based) adopt following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741"/>
      </w:tblGrid>
      <w:tr w:rsidR="00554878" w:rsidRPr="00664A15" w14:paraId="602571D3" w14:textId="77777777" w:rsidTr="0087377D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4D78" w14:textId="77777777" w:rsidR="00554878" w:rsidRPr="00664A15" w:rsidRDefault="00554878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C4B0" w14:textId="5757DB55" w:rsidR="00554878" w:rsidRPr="00664A15" w:rsidRDefault="00554878" w:rsidP="0087377D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1.4</w:t>
            </w:r>
          </w:p>
          <w:p w14:paraId="6F009ACE" w14:textId="77777777" w:rsidR="00554878" w:rsidRPr="00664A15" w:rsidRDefault="00554878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</w:tr>
      <w:tr w:rsidR="00554878" w:rsidRPr="00664A15" w14:paraId="0DEB631B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A1F8" w14:textId="09DC2403" w:rsidR="00554878" w:rsidRPr="00664A15" w:rsidRDefault="00554878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rFonts w:cs="Arial"/>
                <w:lang w:val="en-US" w:eastAsia="zh-CN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534E" w14:textId="719AE2AC" w:rsidR="00554878" w:rsidRPr="00664A15" w:rsidRDefault="00554878" w:rsidP="0087377D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3.7</w:t>
            </w:r>
          </w:p>
        </w:tc>
      </w:tr>
      <w:tr w:rsidR="00554878" w:rsidRPr="00664A15" w14:paraId="69F01CB2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AC65" w14:textId="5D5E4FD8" w:rsidR="00554878" w:rsidRPr="00664A15" w:rsidRDefault="00554878" w:rsidP="0087377D">
            <w:pPr>
              <w:pStyle w:val="TAC"/>
              <w:rPr>
                <w:rFonts w:cs="Arial"/>
                <w:lang w:val="en-US" w:eastAsia="zh-CN"/>
              </w:rPr>
            </w:pPr>
            <w:r w:rsidRPr="00664A15">
              <w:rPr>
                <w:rFonts w:eastAsia="PMingLiU"/>
                <w:lang w:val="en-US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7142" w14:textId="0EE19F4D" w:rsidR="00554878" w:rsidRPr="00664A15" w:rsidRDefault="00554878" w:rsidP="0087377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4.7</w:t>
            </w:r>
          </w:p>
        </w:tc>
      </w:tr>
      <w:tr w:rsidR="00554878" w:rsidRPr="00664A15" w14:paraId="72A0ABD1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CB15" w14:textId="0629F99F" w:rsidR="00554878" w:rsidRPr="00664A15" w:rsidRDefault="00554878" w:rsidP="0087377D">
            <w:pPr>
              <w:pStyle w:val="TAC"/>
              <w:rPr>
                <w:rFonts w:cs="Arial"/>
                <w:lang w:val="en-US" w:eastAsia="zh-CN"/>
              </w:rPr>
            </w:pPr>
            <w:r w:rsidRPr="00664A15">
              <w:rPr>
                <w:rFonts w:eastAsia="PMingLiU"/>
                <w:lang w:val="en-US"/>
              </w:rPr>
              <w:t>254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A61E" w14:textId="57BD84CE" w:rsidR="00554878" w:rsidRPr="00554878" w:rsidRDefault="00554878" w:rsidP="0087377D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3.7</w:t>
            </w:r>
          </w:p>
        </w:tc>
      </w:tr>
    </w:tbl>
    <w:p w14:paraId="23F7D8A3" w14:textId="6E6DCC07" w:rsidR="002A4970" w:rsidRPr="004D0C38" w:rsidRDefault="0023469E" w:rsidP="004D0C38">
      <w:pPr>
        <w:pStyle w:val="1"/>
        <w:numPr>
          <w:ilvl w:val="0"/>
          <w:numId w:val="26"/>
        </w:numPr>
      </w:pPr>
      <w:r>
        <w:t>Conclusion</w:t>
      </w:r>
    </w:p>
    <w:p w14:paraId="51052A90" w14:textId="36D2E631" w:rsidR="00F13E53" w:rsidRDefault="00F13E53" w:rsidP="00F13E53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In t</w:t>
      </w:r>
      <w:r w:rsidR="0023469E">
        <w:rPr>
          <w:rFonts w:eastAsiaTheme="minorEastAsia"/>
          <w:lang w:val="en-US" w:eastAsia="zh-CN"/>
        </w:rPr>
        <w:t>his paper</w:t>
      </w:r>
      <w:r>
        <w:rPr>
          <w:rFonts w:eastAsiaTheme="minorEastAsia"/>
          <w:lang w:eastAsia="zh-CN"/>
        </w:rPr>
        <w:t xml:space="preserve"> we give further discussion on the </w:t>
      </w:r>
      <w:r w:rsidR="00962DB1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 xml:space="preserve">X requirement for </w:t>
      </w:r>
      <w:r w:rsidR="00BD360D">
        <w:rPr>
          <w:rFonts w:eastAsiaTheme="minorEastAsia"/>
          <w:lang w:eastAsia="zh-CN"/>
        </w:rPr>
        <w:t xml:space="preserve">IoT NTN </w:t>
      </w:r>
      <w:r>
        <w:rPr>
          <w:rFonts w:eastAsiaTheme="minorEastAsia"/>
          <w:lang w:eastAsia="zh-CN"/>
        </w:rPr>
        <w:t>HPUE. The proposals are as following:</w:t>
      </w:r>
    </w:p>
    <w:p w14:paraId="2EF3645D" w14:textId="77777777" w:rsidR="00554878" w:rsidRPr="00554878" w:rsidRDefault="00554878" w:rsidP="00554878">
      <w:pPr>
        <w:rPr>
          <w:b/>
        </w:rPr>
      </w:pPr>
      <w:r w:rsidRPr="00554878">
        <w:rPr>
          <w:b/>
          <w:lang w:eastAsia="ko-KR"/>
        </w:rPr>
        <w:t xml:space="preserve">Proposal 1: </w:t>
      </w:r>
      <w:r w:rsidRPr="00554878">
        <w:rPr>
          <w:rFonts w:hint="eastAsia"/>
          <w:b/>
        </w:rPr>
        <w:t xml:space="preserve">PC2 </w:t>
      </w:r>
      <w:r w:rsidRPr="00554878">
        <w:rPr>
          <w:b/>
        </w:rPr>
        <w:t xml:space="preserve">1Tx </w:t>
      </w:r>
      <w:r w:rsidRPr="00554878">
        <w:rPr>
          <w:rFonts w:hint="eastAsia"/>
          <w:b/>
        </w:rPr>
        <w:t>RSD</w:t>
      </w:r>
      <w:r w:rsidRPr="00554878">
        <w:rPr>
          <w:b/>
        </w:rPr>
        <w:t xml:space="preserve"> (full duplex </w:t>
      </w:r>
      <w:proofErr w:type="spellStart"/>
      <w:r w:rsidRPr="00554878">
        <w:rPr>
          <w:b/>
        </w:rPr>
        <w:t>eMTC</w:t>
      </w:r>
      <w:proofErr w:type="spellEnd"/>
      <w:r w:rsidRPr="00554878">
        <w:rPr>
          <w:b/>
        </w:rPr>
        <w:t xml:space="preserve"> based) adopt following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741"/>
      </w:tblGrid>
      <w:tr w:rsidR="00554878" w:rsidRPr="00664A15" w14:paraId="4EBD79CA" w14:textId="77777777" w:rsidTr="0087377D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09B1" w14:textId="77777777" w:rsidR="00554878" w:rsidRPr="00664A15" w:rsidRDefault="00554878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B733" w14:textId="77777777" w:rsidR="00554878" w:rsidRPr="00664A15" w:rsidRDefault="00554878" w:rsidP="0087377D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1.4</w:t>
            </w:r>
          </w:p>
          <w:p w14:paraId="5ACEE895" w14:textId="77777777" w:rsidR="00554878" w:rsidRPr="00664A15" w:rsidRDefault="00554878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</w:tr>
      <w:tr w:rsidR="00554878" w:rsidRPr="00664A15" w14:paraId="67A643C8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162B" w14:textId="77777777" w:rsidR="00554878" w:rsidRPr="00664A15" w:rsidRDefault="00554878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rFonts w:cs="Arial"/>
                <w:lang w:val="en-US" w:eastAsia="zh-CN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5D04" w14:textId="77777777" w:rsidR="00554878" w:rsidRPr="00664A15" w:rsidRDefault="00554878" w:rsidP="0087377D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554878" w:rsidRPr="00664A15" w14:paraId="3B27556B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4DFC" w14:textId="77777777" w:rsidR="00554878" w:rsidRPr="00664A15" w:rsidRDefault="00554878" w:rsidP="0087377D">
            <w:pPr>
              <w:pStyle w:val="TAC"/>
              <w:rPr>
                <w:rFonts w:cs="Arial"/>
                <w:lang w:val="en-US" w:eastAsia="zh-CN"/>
              </w:rPr>
            </w:pPr>
            <w:r w:rsidRPr="00664A15">
              <w:rPr>
                <w:rFonts w:eastAsia="PMingLiU"/>
                <w:lang w:val="en-US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9FD3" w14:textId="77777777" w:rsidR="00554878" w:rsidRPr="00664A15" w:rsidRDefault="00554878" w:rsidP="0087377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554878" w:rsidRPr="00664A15" w14:paraId="78B0A51B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B5C5" w14:textId="77777777" w:rsidR="00554878" w:rsidRPr="00664A15" w:rsidRDefault="00554878" w:rsidP="0087377D">
            <w:pPr>
              <w:pStyle w:val="TAC"/>
              <w:rPr>
                <w:rFonts w:cs="Arial"/>
                <w:lang w:val="en-US" w:eastAsia="zh-CN"/>
              </w:rPr>
            </w:pPr>
            <w:r w:rsidRPr="00664A15">
              <w:rPr>
                <w:rFonts w:eastAsia="PMingLiU"/>
                <w:lang w:val="en-US"/>
              </w:rPr>
              <w:t>254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46D9" w14:textId="77777777" w:rsidR="00554878" w:rsidRPr="00554878" w:rsidRDefault="00554878" w:rsidP="0087377D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</w:tbl>
    <w:p w14:paraId="2BBAF871" w14:textId="77777777" w:rsidR="00554878" w:rsidRPr="00554878" w:rsidRDefault="00554878" w:rsidP="00554878">
      <w:pPr>
        <w:spacing w:before="180"/>
        <w:rPr>
          <w:b/>
        </w:rPr>
      </w:pPr>
      <w:r w:rsidRPr="00554878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554878">
        <w:rPr>
          <w:b/>
          <w:lang w:eastAsia="ko-KR"/>
        </w:rPr>
        <w:t xml:space="preserve">: </w:t>
      </w:r>
      <w:r w:rsidRPr="00554878">
        <w:rPr>
          <w:rFonts w:hint="eastAsia"/>
          <w:b/>
        </w:rPr>
        <w:t>PC</w:t>
      </w:r>
      <w:r>
        <w:rPr>
          <w:b/>
        </w:rPr>
        <w:t>1</w:t>
      </w:r>
      <w:r w:rsidRPr="00554878">
        <w:rPr>
          <w:rFonts w:hint="eastAsia"/>
          <w:b/>
        </w:rPr>
        <w:t xml:space="preserve"> </w:t>
      </w:r>
      <w:r w:rsidRPr="00554878">
        <w:rPr>
          <w:b/>
        </w:rPr>
        <w:t xml:space="preserve">1Tx </w:t>
      </w:r>
      <w:r w:rsidRPr="00554878">
        <w:rPr>
          <w:rFonts w:hint="eastAsia"/>
          <w:b/>
        </w:rPr>
        <w:t>RSD</w:t>
      </w:r>
      <w:r w:rsidRPr="00554878">
        <w:rPr>
          <w:b/>
        </w:rPr>
        <w:t xml:space="preserve"> (full duplex </w:t>
      </w:r>
      <w:proofErr w:type="spellStart"/>
      <w:r w:rsidRPr="00554878">
        <w:rPr>
          <w:b/>
        </w:rPr>
        <w:t>eMTC</w:t>
      </w:r>
      <w:proofErr w:type="spellEnd"/>
      <w:r w:rsidRPr="00554878">
        <w:rPr>
          <w:b/>
        </w:rPr>
        <w:t xml:space="preserve"> based) adopt following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741"/>
      </w:tblGrid>
      <w:tr w:rsidR="00554878" w:rsidRPr="00664A15" w14:paraId="6BEE620B" w14:textId="77777777" w:rsidTr="0087377D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D5CD" w14:textId="77777777" w:rsidR="00554878" w:rsidRPr="00664A15" w:rsidRDefault="00554878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lastRenderedPageBreak/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EFA4" w14:textId="77777777" w:rsidR="00554878" w:rsidRPr="00664A15" w:rsidRDefault="00554878" w:rsidP="0087377D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1.4</w:t>
            </w:r>
          </w:p>
          <w:p w14:paraId="07553C13" w14:textId="77777777" w:rsidR="00554878" w:rsidRPr="00664A15" w:rsidRDefault="00554878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</w:tr>
      <w:tr w:rsidR="00554878" w:rsidRPr="00664A15" w14:paraId="344B0786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223A" w14:textId="77777777" w:rsidR="00554878" w:rsidRPr="00664A15" w:rsidRDefault="00554878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rFonts w:cs="Arial"/>
                <w:lang w:val="en-US" w:eastAsia="zh-CN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EA00" w14:textId="77777777" w:rsidR="00554878" w:rsidRPr="00664A15" w:rsidRDefault="00554878" w:rsidP="0087377D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3.7</w:t>
            </w:r>
          </w:p>
        </w:tc>
      </w:tr>
      <w:tr w:rsidR="00554878" w:rsidRPr="00664A15" w14:paraId="7CEFF8CA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6D88" w14:textId="77777777" w:rsidR="00554878" w:rsidRPr="00664A15" w:rsidRDefault="00554878" w:rsidP="0087377D">
            <w:pPr>
              <w:pStyle w:val="TAC"/>
              <w:rPr>
                <w:rFonts w:cs="Arial"/>
                <w:lang w:val="en-US" w:eastAsia="zh-CN"/>
              </w:rPr>
            </w:pPr>
            <w:r w:rsidRPr="00664A15">
              <w:rPr>
                <w:rFonts w:eastAsia="PMingLiU"/>
                <w:lang w:val="en-US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C9AF" w14:textId="77777777" w:rsidR="00554878" w:rsidRPr="00664A15" w:rsidRDefault="00554878" w:rsidP="0087377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4.7</w:t>
            </w:r>
          </w:p>
        </w:tc>
      </w:tr>
      <w:tr w:rsidR="00554878" w:rsidRPr="00664A15" w14:paraId="0182501B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62C2" w14:textId="77777777" w:rsidR="00554878" w:rsidRPr="00664A15" w:rsidRDefault="00554878" w:rsidP="0087377D">
            <w:pPr>
              <w:pStyle w:val="TAC"/>
              <w:rPr>
                <w:rFonts w:cs="Arial"/>
                <w:lang w:val="en-US" w:eastAsia="zh-CN"/>
              </w:rPr>
            </w:pPr>
            <w:r w:rsidRPr="00664A15">
              <w:rPr>
                <w:rFonts w:eastAsia="PMingLiU"/>
                <w:lang w:val="en-US"/>
              </w:rPr>
              <w:t>254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6C3E" w14:textId="77777777" w:rsidR="00554878" w:rsidRPr="00554878" w:rsidRDefault="00554878" w:rsidP="0087377D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3.7</w:t>
            </w:r>
          </w:p>
        </w:tc>
      </w:tr>
    </w:tbl>
    <w:bookmarkEnd w:id="1"/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25C37ECE" w14:textId="5F506424" w:rsidR="00145F56" w:rsidRPr="00FC4F3E" w:rsidRDefault="009409EE" w:rsidP="00B710BA">
      <w:pPr>
        <w:rPr>
          <w:rFonts w:eastAsiaTheme="minorEastAsia"/>
          <w:lang w:eastAsia="zh-CN"/>
        </w:rPr>
      </w:pPr>
      <w:bookmarkStart w:id="2" w:name="OLE_LINK1"/>
      <w:r w:rsidRPr="009409EE">
        <w:rPr>
          <w:rFonts w:eastAsiaTheme="minorEastAsia" w:hint="eastAsia"/>
          <w:lang w:eastAsia="zh-CN"/>
        </w:rPr>
        <w:t>[</w:t>
      </w:r>
      <w:r w:rsidRPr="009409EE">
        <w:rPr>
          <w:rFonts w:eastAsiaTheme="minorEastAsia"/>
          <w:lang w:eastAsia="zh-CN"/>
        </w:rPr>
        <w:t xml:space="preserve">1] </w:t>
      </w:r>
      <w:hyperlink r:id="rId9" w:history="1">
        <w:r w:rsidRPr="009409EE">
          <w:rPr>
            <w:rFonts w:eastAsiaTheme="minorEastAsia"/>
            <w:lang w:eastAsia="zh-CN"/>
          </w:rPr>
          <w:t>R4-250</w:t>
        </w:r>
        <w:r w:rsidR="00FC4F3E">
          <w:rPr>
            <w:rFonts w:eastAsiaTheme="minorEastAsia"/>
            <w:lang w:eastAsia="zh-CN"/>
          </w:rPr>
          <w:t>5114</w:t>
        </w:r>
      </w:hyperlink>
      <w:r w:rsidRPr="009409EE">
        <w:rPr>
          <w:rFonts w:eastAsiaTheme="minorEastAsia"/>
          <w:lang w:eastAsia="zh-CN"/>
        </w:rPr>
        <w:t xml:space="preserve">, </w:t>
      </w:r>
      <w:bookmarkStart w:id="3" w:name="_Hlk181008199"/>
      <w:r w:rsidRPr="009409EE">
        <w:rPr>
          <w:rFonts w:eastAsia="华文楷体"/>
          <w:szCs w:val="28"/>
        </w:rPr>
        <w:t>WF on HPUE UE requirement for IoT-NTN</w:t>
      </w:r>
      <w:bookmarkEnd w:id="3"/>
      <w:r w:rsidRPr="009409EE">
        <w:rPr>
          <w:rFonts w:eastAsiaTheme="minorEastAsia"/>
          <w:lang w:eastAsia="zh-CN"/>
        </w:rPr>
        <w:t>, vivo, RAN4#114</w:t>
      </w:r>
      <w:bookmarkEnd w:id="2"/>
      <w:r w:rsidR="00FC4F3E">
        <w:rPr>
          <w:rFonts w:eastAsiaTheme="minorEastAsia"/>
          <w:lang w:eastAsia="zh-CN"/>
        </w:rPr>
        <w:t>bis</w:t>
      </w:r>
      <w:r w:rsidRPr="009409EE">
        <w:rPr>
          <w:rFonts w:eastAsiaTheme="minorEastAsia"/>
          <w:lang w:eastAsia="zh-CN"/>
        </w:rPr>
        <w:t>.</w:t>
      </w:r>
    </w:p>
    <w:sectPr w:rsidR="00145F56" w:rsidRPr="00FC4F3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1F792" w14:textId="77777777" w:rsidR="00954EAC" w:rsidRDefault="00954EAC">
      <w:r>
        <w:separator/>
      </w:r>
    </w:p>
  </w:endnote>
  <w:endnote w:type="continuationSeparator" w:id="0">
    <w:p w14:paraId="52A97356" w14:textId="77777777" w:rsidR="00954EAC" w:rsidRDefault="0095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  <w:sig w:usb0="00000000" w:usb1="00000000" w:usb2="0000001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296F6" w14:textId="77777777" w:rsidR="00954EAC" w:rsidRDefault="00954EAC">
      <w:r>
        <w:separator/>
      </w:r>
    </w:p>
  </w:footnote>
  <w:footnote w:type="continuationSeparator" w:id="0">
    <w:p w14:paraId="7A773F11" w14:textId="77777777" w:rsidR="00954EAC" w:rsidRDefault="00954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5735"/>
    <w:multiLevelType w:val="hybridMultilevel"/>
    <w:tmpl w:val="956A85DC"/>
    <w:lvl w:ilvl="0" w:tplc="CEF2A47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B685F9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6AE25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6C5FC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CEF7EC"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688F798"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110C40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3A90D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D765CD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8A67428"/>
    <w:multiLevelType w:val="hybridMultilevel"/>
    <w:tmpl w:val="28BAB7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EB54F6"/>
    <w:multiLevelType w:val="hybridMultilevel"/>
    <w:tmpl w:val="32488466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7819D2"/>
    <w:multiLevelType w:val="multilevel"/>
    <w:tmpl w:val="3B7819D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3216" w:hanging="48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D2E3C09"/>
    <w:multiLevelType w:val="hybridMultilevel"/>
    <w:tmpl w:val="391677BC"/>
    <w:lvl w:ilvl="0" w:tplc="EC7E2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60334C7"/>
    <w:multiLevelType w:val="hybridMultilevel"/>
    <w:tmpl w:val="0E6480B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AD6F70"/>
    <w:multiLevelType w:val="multilevel"/>
    <w:tmpl w:val="47AD6F7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8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0459B4"/>
    <w:multiLevelType w:val="hybridMultilevel"/>
    <w:tmpl w:val="31284E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58C1E3D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77A2468"/>
    <w:multiLevelType w:val="hybridMultilevel"/>
    <w:tmpl w:val="ADAE683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1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1"/>
  </w:num>
  <w:num w:numId="2">
    <w:abstractNumId w:val="17"/>
  </w:num>
  <w:num w:numId="3">
    <w:abstractNumId w:val="4"/>
  </w:num>
  <w:num w:numId="4">
    <w:abstractNumId w:val="33"/>
  </w:num>
  <w:num w:numId="5">
    <w:abstractNumId w:val="8"/>
  </w:num>
  <w:num w:numId="6">
    <w:abstractNumId w:val="14"/>
  </w:num>
  <w:num w:numId="7">
    <w:abstractNumId w:val="13"/>
  </w:num>
  <w:num w:numId="8">
    <w:abstractNumId w:val="5"/>
  </w:num>
  <w:num w:numId="9">
    <w:abstractNumId w:val="29"/>
  </w:num>
  <w:num w:numId="10">
    <w:abstractNumId w:val="9"/>
  </w:num>
  <w:num w:numId="11">
    <w:abstractNumId w:val="25"/>
  </w:num>
  <w:num w:numId="12">
    <w:abstractNumId w:val="30"/>
  </w:num>
  <w:num w:numId="13">
    <w:abstractNumId w:val="18"/>
  </w:num>
  <w:num w:numId="14">
    <w:abstractNumId w:val="31"/>
  </w:num>
  <w:num w:numId="15">
    <w:abstractNumId w:val="36"/>
  </w:num>
  <w:num w:numId="16">
    <w:abstractNumId w:val="3"/>
  </w:num>
  <w:num w:numId="17">
    <w:abstractNumId w:val="19"/>
  </w:num>
  <w:num w:numId="18">
    <w:abstractNumId w:val="26"/>
  </w:num>
  <w:num w:numId="19">
    <w:abstractNumId w:val="32"/>
  </w:num>
  <w:num w:numId="20">
    <w:abstractNumId w:val="27"/>
  </w:num>
  <w:num w:numId="21">
    <w:abstractNumId w:val="34"/>
  </w:num>
  <w:num w:numId="22">
    <w:abstractNumId w:val="35"/>
  </w:num>
  <w:num w:numId="23">
    <w:abstractNumId w:val="6"/>
  </w:num>
  <w:num w:numId="24">
    <w:abstractNumId w:val="20"/>
  </w:num>
  <w:num w:numId="25">
    <w:abstractNumId w:val="37"/>
  </w:num>
  <w:num w:numId="26">
    <w:abstractNumId w:val="12"/>
  </w:num>
  <w:num w:numId="27">
    <w:abstractNumId w:val="16"/>
  </w:num>
  <w:num w:numId="28">
    <w:abstractNumId w:val="10"/>
  </w:num>
  <w:num w:numId="29">
    <w:abstractNumId w:val="24"/>
  </w:num>
  <w:num w:numId="30">
    <w:abstractNumId w:val="15"/>
  </w:num>
  <w:num w:numId="31">
    <w:abstractNumId w:val="11"/>
  </w:num>
  <w:num w:numId="32">
    <w:abstractNumId w:val="0"/>
  </w:num>
  <w:num w:numId="33">
    <w:abstractNumId w:val="7"/>
  </w:num>
  <w:num w:numId="34">
    <w:abstractNumId w:val="22"/>
  </w:num>
  <w:num w:numId="35">
    <w:abstractNumId w:val="28"/>
  </w:num>
  <w:num w:numId="36">
    <w:abstractNumId w:val="2"/>
  </w:num>
  <w:num w:numId="37">
    <w:abstractNumId w:val="1"/>
  </w:num>
  <w:num w:numId="38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27B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0B4C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5BAB"/>
    <w:rsid w:val="00056107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0AF9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BBD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3F3B"/>
    <w:rsid w:val="000E444B"/>
    <w:rsid w:val="000E5008"/>
    <w:rsid w:val="000E660C"/>
    <w:rsid w:val="000E7163"/>
    <w:rsid w:val="000F00E4"/>
    <w:rsid w:val="000F0972"/>
    <w:rsid w:val="000F255B"/>
    <w:rsid w:val="000F2DB9"/>
    <w:rsid w:val="000F2E4A"/>
    <w:rsid w:val="000F35E7"/>
    <w:rsid w:val="000F5BDB"/>
    <w:rsid w:val="000F603A"/>
    <w:rsid w:val="000F625A"/>
    <w:rsid w:val="000F7D42"/>
    <w:rsid w:val="001003E3"/>
    <w:rsid w:val="00103359"/>
    <w:rsid w:val="001033D0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6B"/>
    <w:rsid w:val="001305F9"/>
    <w:rsid w:val="00130C14"/>
    <w:rsid w:val="00130DA3"/>
    <w:rsid w:val="0013135F"/>
    <w:rsid w:val="00132AF3"/>
    <w:rsid w:val="00132AF6"/>
    <w:rsid w:val="0013339B"/>
    <w:rsid w:val="00133BF8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5F56"/>
    <w:rsid w:val="001465E4"/>
    <w:rsid w:val="00146E22"/>
    <w:rsid w:val="0014754F"/>
    <w:rsid w:val="001511C0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6648"/>
    <w:rsid w:val="00157A11"/>
    <w:rsid w:val="001621EA"/>
    <w:rsid w:val="00162A00"/>
    <w:rsid w:val="00162B77"/>
    <w:rsid w:val="0016346C"/>
    <w:rsid w:val="00163998"/>
    <w:rsid w:val="00164593"/>
    <w:rsid w:val="001647AF"/>
    <w:rsid w:val="001649EB"/>
    <w:rsid w:val="0016659E"/>
    <w:rsid w:val="0016690F"/>
    <w:rsid w:val="00170B91"/>
    <w:rsid w:val="00171DDF"/>
    <w:rsid w:val="00172888"/>
    <w:rsid w:val="0017300C"/>
    <w:rsid w:val="00173D4A"/>
    <w:rsid w:val="00175BBA"/>
    <w:rsid w:val="00175ECF"/>
    <w:rsid w:val="00180D90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D3C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8A8"/>
    <w:rsid w:val="001B2AFA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4BF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6D8D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2E84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213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EF8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26A"/>
    <w:rsid w:val="00257735"/>
    <w:rsid w:val="002578B0"/>
    <w:rsid w:val="00257D9D"/>
    <w:rsid w:val="00260691"/>
    <w:rsid w:val="00261145"/>
    <w:rsid w:val="0026179F"/>
    <w:rsid w:val="0026351C"/>
    <w:rsid w:val="00263619"/>
    <w:rsid w:val="00263F41"/>
    <w:rsid w:val="00264A78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7D2"/>
    <w:rsid w:val="00286F44"/>
    <w:rsid w:val="00287895"/>
    <w:rsid w:val="00287CE3"/>
    <w:rsid w:val="00287D6C"/>
    <w:rsid w:val="002903FD"/>
    <w:rsid w:val="00292B09"/>
    <w:rsid w:val="00292E5D"/>
    <w:rsid w:val="002959A7"/>
    <w:rsid w:val="00296975"/>
    <w:rsid w:val="00296B9F"/>
    <w:rsid w:val="00297E6A"/>
    <w:rsid w:val="002A000E"/>
    <w:rsid w:val="002A0240"/>
    <w:rsid w:val="002A3662"/>
    <w:rsid w:val="002A390E"/>
    <w:rsid w:val="002A3B4C"/>
    <w:rsid w:val="002A3D2D"/>
    <w:rsid w:val="002A4686"/>
    <w:rsid w:val="002A4970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39D4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860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49D5"/>
    <w:rsid w:val="0032589A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0DC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89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2CA"/>
    <w:rsid w:val="00360552"/>
    <w:rsid w:val="00361294"/>
    <w:rsid w:val="00361BE0"/>
    <w:rsid w:val="00361C4A"/>
    <w:rsid w:val="0036227B"/>
    <w:rsid w:val="003631E4"/>
    <w:rsid w:val="00364251"/>
    <w:rsid w:val="00364AAC"/>
    <w:rsid w:val="00367724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28C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35C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E7F18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3F7CA7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593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31"/>
    <w:rsid w:val="004257B4"/>
    <w:rsid w:val="00425CEB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FC3"/>
    <w:rsid w:val="004323F0"/>
    <w:rsid w:val="004329DB"/>
    <w:rsid w:val="00434649"/>
    <w:rsid w:val="004367A4"/>
    <w:rsid w:val="004373F8"/>
    <w:rsid w:val="0043747B"/>
    <w:rsid w:val="00437E88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63E"/>
    <w:rsid w:val="004C2D35"/>
    <w:rsid w:val="004C3AF6"/>
    <w:rsid w:val="004C7C0E"/>
    <w:rsid w:val="004D0C38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040F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68E5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78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494"/>
    <w:rsid w:val="005E0BA1"/>
    <w:rsid w:val="005E108B"/>
    <w:rsid w:val="005E12CD"/>
    <w:rsid w:val="005E163E"/>
    <w:rsid w:val="005E2F1B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428B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6BD"/>
    <w:rsid w:val="006109F9"/>
    <w:rsid w:val="00610FBE"/>
    <w:rsid w:val="006112FB"/>
    <w:rsid w:val="00611CD9"/>
    <w:rsid w:val="00612745"/>
    <w:rsid w:val="00612CAE"/>
    <w:rsid w:val="00613518"/>
    <w:rsid w:val="00614F2A"/>
    <w:rsid w:val="00615C5D"/>
    <w:rsid w:val="00615E8A"/>
    <w:rsid w:val="0061691F"/>
    <w:rsid w:val="006210C4"/>
    <w:rsid w:val="0062126D"/>
    <w:rsid w:val="00621C46"/>
    <w:rsid w:val="00621EF2"/>
    <w:rsid w:val="00622B32"/>
    <w:rsid w:val="00622ECE"/>
    <w:rsid w:val="00623DE9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4F00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577C3"/>
    <w:rsid w:val="00660600"/>
    <w:rsid w:val="00661258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202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E6498"/>
    <w:rsid w:val="006F0C31"/>
    <w:rsid w:val="006F0D5F"/>
    <w:rsid w:val="006F1018"/>
    <w:rsid w:val="006F1DCF"/>
    <w:rsid w:val="006F4A77"/>
    <w:rsid w:val="006F5431"/>
    <w:rsid w:val="006F57CD"/>
    <w:rsid w:val="006F592D"/>
    <w:rsid w:val="006F62AE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4A3"/>
    <w:rsid w:val="007066FA"/>
    <w:rsid w:val="00706986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139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2B7B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4CA1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42F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4498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3D9E"/>
    <w:rsid w:val="00825101"/>
    <w:rsid w:val="00826B31"/>
    <w:rsid w:val="008274C7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1E32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08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97F74"/>
    <w:rsid w:val="008A0242"/>
    <w:rsid w:val="008A088D"/>
    <w:rsid w:val="008A0A78"/>
    <w:rsid w:val="008A0DB0"/>
    <w:rsid w:val="008A196C"/>
    <w:rsid w:val="008A2729"/>
    <w:rsid w:val="008A377C"/>
    <w:rsid w:val="008A3C69"/>
    <w:rsid w:val="008A46C5"/>
    <w:rsid w:val="008A566A"/>
    <w:rsid w:val="008A5C41"/>
    <w:rsid w:val="008A5C93"/>
    <w:rsid w:val="008A5CE8"/>
    <w:rsid w:val="008A5FBE"/>
    <w:rsid w:val="008A6143"/>
    <w:rsid w:val="008A6E47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857"/>
    <w:rsid w:val="008B597C"/>
    <w:rsid w:val="008B5C74"/>
    <w:rsid w:val="008B5FFF"/>
    <w:rsid w:val="008B63F0"/>
    <w:rsid w:val="008B68E7"/>
    <w:rsid w:val="008C0435"/>
    <w:rsid w:val="008C0C28"/>
    <w:rsid w:val="008C13BB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681"/>
    <w:rsid w:val="008E0867"/>
    <w:rsid w:val="008E105C"/>
    <w:rsid w:val="008E14ED"/>
    <w:rsid w:val="008E21AC"/>
    <w:rsid w:val="008E2355"/>
    <w:rsid w:val="008E30ED"/>
    <w:rsid w:val="008E36CB"/>
    <w:rsid w:val="008E4165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907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2C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5CD2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09EE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4EAC"/>
    <w:rsid w:val="00955AC6"/>
    <w:rsid w:val="0095709A"/>
    <w:rsid w:val="00957E6B"/>
    <w:rsid w:val="00957EF1"/>
    <w:rsid w:val="009609F1"/>
    <w:rsid w:val="00961CD7"/>
    <w:rsid w:val="00962845"/>
    <w:rsid w:val="00962DB1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78F"/>
    <w:rsid w:val="00995B72"/>
    <w:rsid w:val="00996FC0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10B"/>
    <w:rsid w:val="009C5DD4"/>
    <w:rsid w:val="009C5E85"/>
    <w:rsid w:val="009C6214"/>
    <w:rsid w:val="009C68B9"/>
    <w:rsid w:val="009C68CA"/>
    <w:rsid w:val="009C6EE6"/>
    <w:rsid w:val="009C7156"/>
    <w:rsid w:val="009C7664"/>
    <w:rsid w:val="009C7823"/>
    <w:rsid w:val="009D3C9E"/>
    <w:rsid w:val="009D594A"/>
    <w:rsid w:val="009D5CFC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4FF1"/>
    <w:rsid w:val="00A452C2"/>
    <w:rsid w:val="00A452CC"/>
    <w:rsid w:val="00A45933"/>
    <w:rsid w:val="00A45E4D"/>
    <w:rsid w:val="00A46028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2A16"/>
    <w:rsid w:val="00A73AA7"/>
    <w:rsid w:val="00A740E0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2EC8"/>
    <w:rsid w:val="00A934B3"/>
    <w:rsid w:val="00A93B37"/>
    <w:rsid w:val="00A96C33"/>
    <w:rsid w:val="00A97247"/>
    <w:rsid w:val="00A97442"/>
    <w:rsid w:val="00A97B06"/>
    <w:rsid w:val="00AA0462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A7C21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A90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65A0"/>
    <w:rsid w:val="00B06671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565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3D0E"/>
    <w:rsid w:val="00B442B4"/>
    <w:rsid w:val="00B45D4F"/>
    <w:rsid w:val="00B467E7"/>
    <w:rsid w:val="00B46BC2"/>
    <w:rsid w:val="00B474DD"/>
    <w:rsid w:val="00B4796E"/>
    <w:rsid w:val="00B5034B"/>
    <w:rsid w:val="00B5042F"/>
    <w:rsid w:val="00B5043F"/>
    <w:rsid w:val="00B50619"/>
    <w:rsid w:val="00B50A7E"/>
    <w:rsid w:val="00B52220"/>
    <w:rsid w:val="00B5296E"/>
    <w:rsid w:val="00B5441D"/>
    <w:rsid w:val="00B5483C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10BA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739"/>
    <w:rsid w:val="00B948C0"/>
    <w:rsid w:val="00B95507"/>
    <w:rsid w:val="00B95B57"/>
    <w:rsid w:val="00B960EA"/>
    <w:rsid w:val="00B965FE"/>
    <w:rsid w:val="00B96A17"/>
    <w:rsid w:val="00B9705E"/>
    <w:rsid w:val="00BA0BB7"/>
    <w:rsid w:val="00BA0BBA"/>
    <w:rsid w:val="00BA0D2D"/>
    <w:rsid w:val="00BA1972"/>
    <w:rsid w:val="00BA25BC"/>
    <w:rsid w:val="00BA2DC3"/>
    <w:rsid w:val="00BA3526"/>
    <w:rsid w:val="00BA3829"/>
    <w:rsid w:val="00BA5EFD"/>
    <w:rsid w:val="00BB0923"/>
    <w:rsid w:val="00BB3274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6853"/>
    <w:rsid w:val="00BC715D"/>
    <w:rsid w:val="00BD0714"/>
    <w:rsid w:val="00BD0905"/>
    <w:rsid w:val="00BD0D18"/>
    <w:rsid w:val="00BD17AE"/>
    <w:rsid w:val="00BD3360"/>
    <w:rsid w:val="00BD360D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3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AF8"/>
    <w:rsid w:val="00C23CD4"/>
    <w:rsid w:val="00C24645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92A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67F96"/>
    <w:rsid w:val="00C70505"/>
    <w:rsid w:val="00C70686"/>
    <w:rsid w:val="00C708DD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06D3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C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8D5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985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0F65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A712D"/>
    <w:rsid w:val="00DA72B5"/>
    <w:rsid w:val="00DB047F"/>
    <w:rsid w:val="00DB077E"/>
    <w:rsid w:val="00DB0CE3"/>
    <w:rsid w:val="00DB0E27"/>
    <w:rsid w:val="00DB204E"/>
    <w:rsid w:val="00DB3E97"/>
    <w:rsid w:val="00DB44C1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57B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0C01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6AB0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2AD4"/>
    <w:rsid w:val="00E3367F"/>
    <w:rsid w:val="00E336C5"/>
    <w:rsid w:val="00E33A35"/>
    <w:rsid w:val="00E34794"/>
    <w:rsid w:val="00E35A79"/>
    <w:rsid w:val="00E3639A"/>
    <w:rsid w:val="00E36589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77E33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120F"/>
    <w:rsid w:val="00E93E89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2EC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85E"/>
    <w:rsid w:val="00F07C7D"/>
    <w:rsid w:val="00F10310"/>
    <w:rsid w:val="00F10B79"/>
    <w:rsid w:val="00F10C29"/>
    <w:rsid w:val="00F10D39"/>
    <w:rsid w:val="00F11517"/>
    <w:rsid w:val="00F12D23"/>
    <w:rsid w:val="00F13CED"/>
    <w:rsid w:val="00F13E53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B0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3831"/>
    <w:rsid w:val="00F446D1"/>
    <w:rsid w:val="00F44FB6"/>
    <w:rsid w:val="00F45E15"/>
    <w:rsid w:val="00F46E93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34E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4F3E"/>
    <w:rsid w:val="00FC5F9D"/>
    <w:rsid w:val="00FC63D4"/>
    <w:rsid w:val="00FC7503"/>
    <w:rsid w:val="00FD0445"/>
    <w:rsid w:val="00FD0C88"/>
    <w:rsid w:val="00FD109D"/>
    <w:rsid w:val="00FD1BEB"/>
    <w:rsid w:val="00FD30C9"/>
    <w:rsid w:val="00FD3252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952"/>
    <w:rsid w:val="00FE2D57"/>
    <w:rsid w:val="00FE59D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E32AD4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목록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aliases w:val="TableGrid,SGS Table Basic 1,srs表格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aff4">
    <w:name w:val="Date"/>
    <w:basedOn w:val="a0"/>
    <w:next w:val="a0"/>
    <w:link w:val="aff5"/>
    <w:uiPriority w:val="99"/>
    <w:unhideWhenUsed/>
    <w:qFormat/>
    <w:rsid w:val="00413593"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  <w:rPr>
      <w:rFonts w:eastAsia="宋体"/>
    </w:rPr>
  </w:style>
  <w:style w:type="character" w:customStyle="1" w:styleId="aff5">
    <w:name w:val="日期 字符"/>
    <w:basedOn w:val="a1"/>
    <w:link w:val="aff4"/>
    <w:uiPriority w:val="99"/>
    <w:qFormat/>
    <w:rsid w:val="00413593"/>
    <w:rPr>
      <w:rFonts w:eastAsia="宋体"/>
      <w:lang w:val="en-GB" w:eastAsia="en-US"/>
    </w:rPr>
  </w:style>
  <w:style w:type="character" w:customStyle="1" w:styleId="a5">
    <w:name w:val="页眉 字符"/>
    <w:basedOn w:val="a1"/>
    <w:link w:val="a4"/>
    <w:rsid w:val="00610FBE"/>
    <w:rPr>
      <w:rFonts w:ascii="Arial" w:hAnsi="Arial"/>
      <w:b/>
      <w:noProof/>
      <w:sz w:val="18"/>
      <w:lang w:val="en-GB" w:eastAsia="en-US"/>
    </w:rPr>
  </w:style>
  <w:style w:type="character" w:customStyle="1" w:styleId="katex-mathml">
    <w:name w:val="katex-mathml"/>
    <w:basedOn w:val="a1"/>
    <w:rsid w:val="004F68E5"/>
  </w:style>
  <w:style w:type="character" w:customStyle="1" w:styleId="mord">
    <w:name w:val="mord"/>
    <w:basedOn w:val="a1"/>
    <w:rsid w:val="004F68E5"/>
  </w:style>
  <w:style w:type="character" w:customStyle="1" w:styleId="vlist-s">
    <w:name w:val="vlist-s"/>
    <w:basedOn w:val="a1"/>
    <w:rsid w:val="004F68E5"/>
  </w:style>
  <w:style w:type="character" w:customStyle="1" w:styleId="mrel">
    <w:name w:val="mrel"/>
    <w:basedOn w:val="a1"/>
    <w:rsid w:val="004F68E5"/>
  </w:style>
  <w:style w:type="character" w:customStyle="1" w:styleId="mbin">
    <w:name w:val="mbin"/>
    <w:basedOn w:val="a1"/>
    <w:rsid w:val="004F6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79804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331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6627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113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396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125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10.10.10.10/ftp/RAN/RAN4/Inbox/R4-241445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BD8C-2818-4D14-9BA8-57FEECAD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1488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1342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张娟(Zhang juan)</cp:lastModifiedBy>
  <cp:revision>503</cp:revision>
  <dcterms:created xsi:type="dcterms:W3CDTF">2023-08-11T00:59:00Z</dcterms:created>
  <dcterms:modified xsi:type="dcterms:W3CDTF">2025-05-09T13:46:00Z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