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4085D9" w14:textId="2C8C24CB" w:rsidR="00635840" w:rsidRDefault="00635840" w:rsidP="0063584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bookmarkStart w:id="0" w:name="_Toc193024528"/>
      <w:r>
        <w:rPr>
          <w:b/>
          <w:noProof/>
          <w:sz w:val="24"/>
        </w:rPr>
        <w:t>3GPP TSG-</w:t>
      </w:r>
      <w:fldSimple w:instr=" DOCPROPERTY  TSG/WGRef  \* MERGEFORMAT ">
        <w:r w:rsidRPr="00DE0928">
          <w:rPr>
            <w:b/>
            <w:noProof/>
            <w:sz w:val="24"/>
          </w:rPr>
          <w:t>RAN-WG4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DE0928">
          <w:rPr>
            <w:b/>
            <w:noProof/>
            <w:sz w:val="24"/>
          </w:rPr>
          <w:t>11</w:t>
        </w:r>
        <w:r w:rsidR="008C2BC2">
          <w:rPr>
            <w:b/>
            <w:noProof/>
            <w:sz w:val="24"/>
          </w:rPr>
          <w:t>5</w:t>
        </w:r>
      </w:fldSimple>
      <w:fldSimple w:instr=" DOCPROPERTY  MtgTitle  \* MERGEFORMAT ">
        <w:r w:rsidRPr="005426DD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156C6F">
          <w:rPr>
            <w:b/>
            <w:i/>
            <w:noProof/>
            <w:sz w:val="28"/>
          </w:rPr>
          <w:t>R4-2</w:t>
        </w:r>
        <w:r>
          <w:rPr>
            <w:rFonts w:hint="eastAsia"/>
            <w:b/>
            <w:i/>
            <w:noProof/>
            <w:sz w:val="28"/>
            <w:lang w:eastAsia="ja-JP"/>
          </w:rPr>
          <w:t>5</w:t>
        </w:r>
      </w:fldSimple>
      <w:r w:rsidR="0018202E">
        <w:rPr>
          <w:b/>
          <w:i/>
          <w:noProof/>
          <w:sz w:val="28"/>
          <w:lang w:eastAsia="ja-JP"/>
        </w:rPr>
        <w:t>06184</w:t>
      </w:r>
    </w:p>
    <w:p w14:paraId="0C5BCDF2" w14:textId="6F197D91" w:rsidR="00635840" w:rsidRDefault="005A3D82" w:rsidP="00635840">
      <w:pPr>
        <w:pStyle w:val="CRCoverPage"/>
        <w:outlineLvl w:val="0"/>
        <w:rPr>
          <w:b/>
          <w:noProof/>
          <w:sz w:val="24"/>
        </w:rPr>
      </w:pPr>
      <w:r w:rsidRPr="005A3D82">
        <w:rPr>
          <w:rFonts w:eastAsia="SimSun" w:cs="Arial"/>
          <w:b/>
          <w:sz w:val="24"/>
          <w:szCs w:val="24"/>
          <w:lang w:val="en-US" w:eastAsia="zh-CN"/>
        </w:rPr>
        <w:t>Saint Julian's</w:t>
      </w:r>
      <w:r w:rsidR="00E402FA" w:rsidRPr="00E402FA">
        <w:rPr>
          <w:rFonts w:eastAsia="SimSun" w:cs="Arial"/>
          <w:b/>
          <w:sz w:val="24"/>
          <w:szCs w:val="24"/>
          <w:lang w:val="en-US" w:eastAsia="zh-CN"/>
        </w:rPr>
        <w:t>, M</w:t>
      </w:r>
      <w:r>
        <w:rPr>
          <w:rFonts w:eastAsia="SimSun" w:cs="Arial"/>
          <w:b/>
          <w:sz w:val="24"/>
          <w:szCs w:val="24"/>
          <w:lang w:val="en-US" w:eastAsia="zh-CN"/>
        </w:rPr>
        <w:t>alta</w:t>
      </w:r>
      <w:r w:rsidR="00E402FA" w:rsidRPr="00E402FA">
        <w:rPr>
          <w:rFonts w:eastAsia="SimSun" w:cs="Arial"/>
          <w:b/>
          <w:sz w:val="24"/>
          <w:szCs w:val="24"/>
          <w:lang w:val="en-US" w:eastAsia="zh-CN"/>
        </w:rPr>
        <w:t>, 19</w:t>
      </w:r>
      <w:r w:rsidR="00E402FA" w:rsidRPr="00E402FA">
        <w:rPr>
          <w:rFonts w:eastAsia="SimSun" w:cs="Arial"/>
          <w:b/>
          <w:sz w:val="24"/>
          <w:szCs w:val="24"/>
          <w:vertAlign w:val="superscript"/>
          <w:lang w:val="en-US" w:eastAsia="zh-CN"/>
        </w:rPr>
        <w:t>th</w:t>
      </w:r>
      <w:r w:rsidR="00E402FA" w:rsidRPr="00E402FA">
        <w:rPr>
          <w:rFonts w:eastAsia="SimSun" w:cs="Arial"/>
          <w:b/>
          <w:sz w:val="24"/>
          <w:szCs w:val="24"/>
          <w:lang w:val="en-US" w:eastAsia="zh-CN"/>
        </w:rPr>
        <w:t xml:space="preserve"> – 23</w:t>
      </w:r>
      <w:r w:rsidR="00E402FA" w:rsidRPr="00E402FA">
        <w:rPr>
          <w:rFonts w:eastAsia="SimSun" w:cs="Arial"/>
          <w:b/>
          <w:sz w:val="24"/>
          <w:szCs w:val="24"/>
          <w:vertAlign w:val="superscript"/>
          <w:lang w:val="en-US" w:eastAsia="zh-CN"/>
        </w:rPr>
        <w:t>rd</w:t>
      </w:r>
      <w:r w:rsidR="00E402FA" w:rsidRPr="00E402FA">
        <w:rPr>
          <w:rFonts w:eastAsia="SimSun" w:cs="Arial"/>
          <w:b/>
          <w:sz w:val="24"/>
          <w:szCs w:val="24"/>
          <w:lang w:val="en-US" w:eastAsia="zh-CN"/>
        </w:rPr>
        <w:t xml:space="preserve"> </w:t>
      </w:r>
      <w:proofErr w:type="gramStart"/>
      <w:r w:rsidR="00E402FA" w:rsidRPr="00E402FA">
        <w:rPr>
          <w:rFonts w:eastAsia="SimSun" w:cs="Arial"/>
          <w:b/>
          <w:sz w:val="24"/>
          <w:szCs w:val="24"/>
          <w:lang w:val="en-US" w:eastAsia="zh-CN"/>
        </w:rPr>
        <w:t>May,</w:t>
      </w:r>
      <w:proofErr w:type="gramEnd"/>
      <w:r w:rsidR="00E402FA" w:rsidRPr="00E402FA">
        <w:rPr>
          <w:rFonts w:eastAsia="SimSun" w:cs="Arial"/>
          <w:b/>
          <w:sz w:val="24"/>
          <w:szCs w:val="24"/>
          <w:lang w:val="en-US" w:eastAsia="zh-CN"/>
        </w:rPr>
        <w:t xml:space="preserve"> 2025</w:t>
      </w:r>
    </w:p>
    <w:p w14:paraId="600E617B" w14:textId="6F33562D" w:rsidR="00321CCD" w:rsidRPr="00635840" w:rsidRDefault="00321CCD" w:rsidP="000D527D">
      <w:pPr>
        <w:pStyle w:val="Header"/>
        <w:tabs>
          <w:tab w:val="right" w:pos="9781"/>
          <w:tab w:val="right" w:pos="13323"/>
        </w:tabs>
        <w:spacing w:after="0"/>
        <w:rPr>
          <w:rFonts w:eastAsia="SimSun" w:cs="Arial"/>
          <w:sz w:val="24"/>
          <w:szCs w:val="24"/>
          <w:lang w:eastAsia="zh-CN"/>
        </w:rPr>
      </w:pPr>
    </w:p>
    <w:p w14:paraId="41061448" w14:textId="55E2A8D6" w:rsidR="00D652B2" w:rsidRDefault="00B95847" w:rsidP="00D652B2">
      <w:pPr>
        <w:pStyle w:val="Header"/>
        <w:spacing w:afterLines="20" w:after="48"/>
        <w:ind w:left="2127" w:hanging="2127"/>
        <w:jc w:val="both"/>
        <w:outlineLvl w:val="0"/>
        <w:rPr>
          <w:rFonts w:eastAsia="SimSun"/>
          <w:b w:val="0"/>
          <w:sz w:val="24"/>
          <w:szCs w:val="24"/>
          <w:lang w:val="en-US" w:eastAsia="zh-CN"/>
        </w:rPr>
      </w:pPr>
      <w:r w:rsidRPr="00487CE3">
        <w:rPr>
          <w:sz w:val="24"/>
          <w:szCs w:val="24"/>
          <w:lang w:val="en-US" w:eastAsia="zh-CN"/>
        </w:rPr>
        <w:t>Title:</w:t>
      </w:r>
      <w:r w:rsidRPr="00487CE3">
        <w:rPr>
          <w:rFonts w:hint="eastAsia"/>
          <w:sz w:val="24"/>
          <w:szCs w:val="24"/>
          <w:lang w:val="en-US" w:eastAsia="zh-CN"/>
        </w:rPr>
        <w:tab/>
      </w:r>
      <w:r w:rsidR="00E402FA">
        <w:rPr>
          <w:rFonts w:eastAsia="SimSun"/>
          <w:b w:val="0"/>
          <w:sz w:val="24"/>
          <w:szCs w:val="24"/>
          <w:lang w:val="en-US" w:eastAsia="zh-CN"/>
        </w:rPr>
        <w:t>Input on Optional vs. Mandatory Channel BWs</w:t>
      </w:r>
    </w:p>
    <w:p w14:paraId="22BE897F" w14:textId="31B9D3FB" w:rsidR="00321CCD" w:rsidRPr="00487CE3" w:rsidRDefault="003B5075" w:rsidP="00D652B2">
      <w:pPr>
        <w:pStyle w:val="Header"/>
        <w:spacing w:afterLines="20" w:after="48"/>
        <w:ind w:left="2127" w:hanging="2127"/>
        <w:jc w:val="both"/>
        <w:outlineLvl w:val="0"/>
        <w:rPr>
          <w:rFonts w:eastAsia="SimSun"/>
          <w:sz w:val="24"/>
          <w:szCs w:val="24"/>
          <w:lang w:val="en-US" w:eastAsia="zh-CN"/>
        </w:rPr>
      </w:pPr>
      <w:r w:rsidRPr="00487CE3">
        <w:rPr>
          <w:sz w:val="24"/>
          <w:szCs w:val="24"/>
          <w:lang w:eastAsia="zh-CN"/>
        </w:rPr>
        <w:t>Source</w:t>
      </w:r>
      <w:r w:rsidRPr="00487CE3">
        <w:rPr>
          <w:rFonts w:eastAsia="SimSun" w:hint="eastAsia"/>
          <w:sz w:val="24"/>
          <w:szCs w:val="24"/>
          <w:lang w:eastAsia="zh-CN"/>
        </w:rPr>
        <w:t>:</w:t>
      </w:r>
      <w:r w:rsidRPr="00487CE3">
        <w:rPr>
          <w:rFonts w:eastAsia="SimSun" w:hint="eastAsia"/>
          <w:sz w:val="24"/>
          <w:szCs w:val="24"/>
          <w:lang w:eastAsia="zh-CN"/>
        </w:rPr>
        <w:tab/>
      </w:r>
      <w:r w:rsidR="0069518C">
        <w:rPr>
          <w:rFonts w:eastAsia="SimSun"/>
          <w:b w:val="0"/>
          <w:sz w:val="24"/>
          <w:szCs w:val="24"/>
          <w:lang w:eastAsia="zh-CN"/>
        </w:rPr>
        <w:t>T-Mobile USA</w:t>
      </w:r>
    </w:p>
    <w:p w14:paraId="59B52475" w14:textId="4F879740" w:rsidR="00321CCD" w:rsidRPr="008C0D71" w:rsidRDefault="003B5075">
      <w:pPr>
        <w:pStyle w:val="Header"/>
        <w:tabs>
          <w:tab w:val="left" w:pos="2155"/>
        </w:tabs>
        <w:spacing w:afterLines="20" w:after="48"/>
        <w:ind w:left="2610" w:hanging="2610"/>
        <w:jc w:val="both"/>
        <w:outlineLvl w:val="0"/>
        <w:rPr>
          <w:b w:val="0"/>
          <w:sz w:val="24"/>
          <w:szCs w:val="24"/>
          <w:lang w:val="en-US" w:eastAsia="ja-JP"/>
        </w:rPr>
      </w:pPr>
      <w:r w:rsidRPr="00487CE3">
        <w:rPr>
          <w:sz w:val="24"/>
          <w:szCs w:val="24"/>
          <w:lang w:eastAsia="zh-CN"/>
        </w:rPr>
        <w:t>Agenda Item:</w:t>
      </w:r>
      <w:r w:rsidRPr="00487CE3">
        <w:rPr>
          <w:rFonts w:hint="eastAsia"/>
          <w:sz w:val="24"/>
          <w:szCs w:val="24"/>
          <w:lang w:eastAsia="zh-CN"/>
        </w:rPr>
        <w:tab/>
      </w:r>
      <w:r w:rsidR="00917836">
        <w:rPr>
          <w:b w:val="0"/>
          <w:sz w:val="24"/>
          <w:szCs w:val="24"/>
          <w:lang w:val="en-US" w:eastAsia="ja-JP"/>
        </w:rPr>
        <w:t>6.12.2</w:t>
      </w:r>
    </w:p>
    <w:p w14:paraId="15448CFA" w14:textId="77777777" w:rsidR="00321CCD" w:rsidRPr="00487CE3" w:rsidRDefault="003B5075">
      <w:pPr>
        <w:pStyle w:val="Header"/>
        <w:tabs>
          <w:tab w:val="left" w:pos="2160"/>
        </w:tabs>
        <w:spacing w:afterLines="20" w:after="48"/>
        <w:ind w:left="2610" w:hanging="2610"/>
        <w:jc w:val="both"/>
        <w:outlineLvl w:val="0"/>
        <w:rPr>
          <w:rFonts w:eastAsia="SimSun"/>
          <w:sz w:val="24"/>
          <w:szCs w:val="24"/>
          <w:lang w:eastAsia="zh-CN"/>
        </w:rPr>
      </w:pPr>
      <w:r w:rsidRPr="00487CE3">
        <w:rPr>
          <w:sz w:val="24"/>
          <w:szCs w:val="24"/>
          <w:lang w:eastAsia="zh-CN"/>
        </w:rPr>
        <w:t>Document for:</w:t>
      </w:r>
      <w:r w:rsidRPr="00487CE3">
        <w:rPr>
          <w:rFonts w:hint="eastAsia"/>
          <w:sz w:val="24"/>
          <w:szCs w:val="24"/>
          <w:lang w:eastAsia="zh-CN"/>
        </w:rPr>
        <w:tab/>
      </w:r>
      <w:r w:rsidRPr="00487CE3">
        <w:rPr>
          <w:rFonts w:eastAsia="SimSun" w:hint="eastAsia"/>
          <w:b w:val="0"/>
          <w:sz w:val="24"/>
          <w:szCs w:val="24"/>
          <w:lang w:eastAsia="zh-CN"/>
        </w:rPr>
        <w:t>Approval</w:t>
      </w:r>
      <w:r w:rsidRPr="00487CE3">
        <w:rPr>
          <w:rFonts w:eastAsia="SimSun" w:hint="eastAsia"/>
          <w:sz w:val="24"/>
          <w:szCs w:val="24"/>
          <w:lang w:eastAsia="zh-CN"/>
        </w:rPr>
        <w:t xml:space="preserve"> </w:t>
      </w:r>
    </w:p>
    <w:p w14:paraId="01E10F97" w14:textId="77777777" w:rsidR="00321CCD" w:rsidRDefault="003B5075">
      <w:pPr>
        <w:pStyle w:val="Heading1"/>
        <w:numPr>
          <w:ilvl w:val="0"/>
          <w:numId w:val="11"/>
        </w:numPr>
        <w:rPr>
          <w:b/>
          <w:sz w:val="28"/>
          <w:szCs w:val="24"/>
        </w:rPr>
      </w:pPr>
      <w:r>
        <w:rPr>
          <w:rFonts w:eastAsia="SimSun" w:hint="eastAsia"/>
          <w:b/>
          <w:sz w:val="28"/>
          <w:szCs w:val="24"/>
          <w:lang w:eastAsia="zh-CN"/>
        </w:rPr>
        <w:t>Introduction</w:t>
      </w:r>
    </w:p>
    <w:p w14:paraId="5D20FB89" w14:textId="0094ADBE" w:rsidR="001854B5" w:rsidRDefault="00246A82" w:rsidP="001854B5">
      <w:pPr>
        <w:pStyle w:val="Header"/>
        <w:spacing w:before="120" w:after="120"/>
        <w:jc w:val="both"/>
        <w:rPr>
          <w:b w:val="0"/>
          <w:bCs/>
          <w:sz w:val="20"/>
          <w:lang w:val="en-US" w:eastAsia="ja-JP"/>
        </w:rPr>
      </w:pPr>
      <w:r>
        <w:rPr>
          <w:rFonts w:eastAsia="SimSun"/>
          <w:b w:val="0"/>
          <w:bCs/>
          <w:sz w:val="20"/>
          <w:lang w:val="en-US" w:eastAsia="zh-CN"/>
        </w:rPr>
        <w:t xml:space="preserve">At RAN4#114bis, a Way Forward on </w:t>
      </w:r>
      <w:r w:rsidR="0076458C" w:rsidRPr="0076458C">
        <w:rPr>
          <w:rFonts w:eastAsia="SimSun"/>
          <w:b w:val="0"/>
          <w:bCs/>
          <w:sz w:val="20"/>
          <w:lang w:val="en-US" w:eastAsia="zh-CN"/>
        </w:rPr>
        <w:t>handling optional channel bandwidth across releases</w:t>
      </w:r>
      <w:r w:rsidR="00D43DDA">
        <w:rPr>
          <w:rFonts w:eastAsia="SimSun"/>
          <w:b w:val="0"/>
          <w:bCs/>
          <w:sz w:val="20"/>
          <w:lang w:val="en-US" w:eastAsia="zh-CN"/>
        </w:rPr>
        <w:t xml:space="preserve"> </w:t>
      </w:r>
      <w:r w:rsidR="00E32D55">
        <w:rPr>
          <w:rFonts w:eastAsia="SimSun"/>
          <w:b w:val="0"/>
          <w:bCs/>
          <w:sz w:val="20"/>
          <w:lang w:val="en-US" w:eastAsia="zh-CN"/>
        </w:rPr>
        <w:t>[1]</w:t>
      </w:r>
      <w:r w:rsidR="000F45F3">
        <w:rPr>
          <w:rFonts w:eastAsia="SimSun"/>
          <w:b w:val="0"/>
          <w:bCs/>
          <w:sz w:val="20"/>
          <w:lang w:val="en-US" w:eastAsia="zh-CN"/>
        </w:rPr>
        <w:t xml:space="preserve"> was approved</w:t>
      </w:r>
      <w:r w:rsidR="0076458C">
        <w:rPr>
          <w:rFonts w:eastAsia="SimSun"/>
          <w:b w:val="0"/>
          <w:bCs/>
          <w:sz w:val="20"/>
          <w:lang w:val="en-US" w:eastAsia="zh-CN"/>
        </w:rPr>
        <w:t xml:space="preserve">. This </w:t>
      </w:r>
      <w:r w:rsidR="004A1D33">
        <w:rPr>
          <w:rFonts w:eastAsia="SimSun"/>
          <w:b w:val="0"/>
          <w:bCs/>
          <w:sz w:val="20"/>
          <w:lang w:val="en-US" w:eastAsia="zh-CN"/>
        </w:rPr>
        <w:t>contribution provides T-Mobile</w:t>
      </w:r>
      <w:r w:rsidR="0073511C">
        <w:rPr>
          <w:rFonts w:eastAsia="SimSun"/>
          <w:b w:val="0"/>
          <w:bCs/>
          <w:sz w:val="20"/>
          <w:lang w:val="en-US" w:eastAsia="zh-CN"/>
        </w:rPr>
        <w:t xml:space="preserve"> USA</w:t>
      </w:r>
      <w:r w:rsidR="004A1D33">
        <w:rPr>
          <w:rFonts w:eastAsia="SimSun"/>
          <w:b w:val="0"/>
          <w:bCs/>
          <w:sz w:val="20"/>
          <w:lang w:val="en-US" w:eastAsia="zh-CN"/>
        </w:rPr>
        <w:t xml:space="preserve">’s input on </w:t>
      </w:r>
      <w:r w:rsidR="00D43DDA">
        <w:rPr>
          <w:rFonts w:eastAsia="SimSun"/>
          <w:b w:val="0"/>
          <w:bCs/>
          <w:sz w:val="20"/>
          <w:lang w:val="en-US" w:eastAsia="zh-CN"/>
        </w:rPr>
        <w:t>W</w:t>
      </w:r>
      <w:r w:rsidR="00E32D55">
        <w:rPr>
          <w:rFonts w:eastAsia="SimSun"/>
          <w:b w:val="0"/>
          <w:bCs/>
          <w:sz w:val="20"/>
          <w:lang w:val="en-US" w:eastAsia="zh-CN"/>
        </w:rPr>
        <w:t>F1 from [1].</w:t>
      </w:r>
    </w:p>
    <w:p w14:paraId="555EAB6F" w14:textId="25E77CD6" w:rsidR="001854B5" w:rsidRDefault="001854B5" w:rsidP="001854B5">
      <w:pPr>
        <w:pStyle w:val="Heading1"/>
        <w:numPr>
          <w:ilvl w:val="0"/>
          <w:numId w:val="11"/>
        </w:numPr>
        <w:rPr>
          <w:rFonts w:eastAsia="SimSun"/>
          <w:b/>
          <w:sz w:val="28"/>
          <w:szCs w:val="24"/>
          <w:lang w:eastAsia="zh-CN"/>
        </w:rPr>
      </w:pPr>
      <w:r>
        <w:rPr>
          <w:rFonts w:eastAsia="SimSun"/>
          <w:b/>
          <w:sz w:val="28"/>
          <w:szCs w:val="24"/>
          <w:lang w:eastAsia="zh-CN"/>
        </w:rPr>
        <w:t>Discussion</w:t>
      </w:r>
    </w:p>
    <w:p w14:paraId="038C8713" w14:textId="7C8FE001" w:rsidR="00E32D55" w:rsidRDefault="007F03AE" w:rsidP="00407378">
      <w:pPr>
        <w:rPr>
          <w:lang w:eastAsia="zh-CN"/>
        </w:rPr>
      </w:pPr>
      <w:r>
        <w:rPr>
          <w:lang w:eastAsia="zh-CN"/>
        </w:rPr>
        <w:t>[1] included the following agreement:</w:t>
      </w:r>
    </w:p>
    <w:p w14:paraId="20EC8AE6" w14:textId="77777777" w:rsidR="007F03AE" w:rsidRPr="007F03AE" w:rsidRDefault="007F03AE" w:rsidP="007F03AE">
      <w:pPr>
        <w:spacing w:after="240"/>
        <w:rPr>
          <w:rFonts w:eastAsia="DengXian"/>
          <w:b/>
          <w:bCs/>
          <w:sz w:val="20"/>
        </w:rPr>
      </w:pPr>
      <w:r w:rsidRPr="007F03AE">
        <w:rPr>
          <w:rFonts w:eastAsia="DengXian"/>
          <w:b/>
          <w:bCs/>
          <w:sz w:val="20"/>
        </w:rPr>
        <w:t>Agreement 1:</w:t>
      </w:r>
    </w:p>
    <w:p w14:paraId="2D995C8B" w14:textId="77777777" w:rsidR="007F03AE" w:rsidRPr="007F03AE" w:rsidRDefault="007F03AE" w:rsidP="007F03AE">
      <w:pPr>
        <w:numPr>
          <w:ilvl w:val="0"/>
          <w:numId w:val="26"/>
        </w:numPr>
        <w:overflowPunct w:val="0"/>
        <w:autoSpaceDE w:val="0"/>
        <w:autoSpaceDN w:val="0"/>
        <w:adjustRightInd w:val="0"/>
        <w:spacing w:after="240"/>
        <w:jc w:val="both"/>
        <w:textAlignment w:val="baseline"/>
        <w:rPr>
          <w:rFonts w:eastAsia="DengXian"/>
          <w:b/>
          <w:bCs/>
          <w:sz w:val="20"/>
        </w:rPr>
      </w:pPr>
      <w:r w:rsidRPr="007F03AE">
        <w:rPr>
          <w:rFonts w:eastAsia="DengXian"/>
          <w:b/>
          <w:bCs/>
          <w:sz w:val="20"/>
        </w:rPr>
        <w:t>Change across Releases from “optional support” to “mandatory support” is evaluated on a case-by-case basis. Interested companies are invited to share their views on the following options for the following CBW:</w:t>
      </w:r>
    </w:p>
    <w:p w14:paraId="6F8002CE" w14:textId="77777777" w:rsidR="007F03AE" w:rsidRPr="007F03AE" w:rsidRDefault="007F03AE" w:rsidP="007F03AE">
      <w:pPr>
        <w:numPr>
          <w:ilvl w:val="0"/>
          <w:numId w:val="26"/>
        </w:numPr>
        <w:overflowPunct w:val="0"/>
        <w:autoSpaceDE w:val="0"/>
        <w:autoSpaceDN w:val="0"/>
        <w:adjustRightInd w:val="0"/>
        <w:spacing w:after="0"/>
        <w:ind w:left="357" w:hanging="357"/>
        <w:jc w:val="both"/>
        <w:textAlignment w:val="baseline"/>
        <w:rPr>
          <w:rFonts w:eastAsia="DengXian"/>
          <w:b/>
          <w:bCs/>
          <w:sz w:val="20"/>
        </w:rPr>
      </w:pPr>
      <w:r w:rsidRPr="007F03AE">
        <w:rPr>
          <w:rFonts w:eastAsia="DengXian"/>
          <w:b/>
          <w:bCs/>
          <w:sz w:val="20"/>
        </w:rPr>
        <w:t xml:space="preserve">3MHz CBW: </w:t>
      </w:r>
    </w:p>
    <w:p w14:paraId="1CF88F86" w14:textId="77777777" w:rsidR="007F03AE" w:rsidRPr="007F03AE" w:rsidRDefault="007F03AE" w:rsidP="007F03AE">
      <w:pPr>
        <w:numPr>
          <w:ilvl w:val="1"/>
          <w:numId w:val="26"/>
        </w:numPr>
        <w:overflowPunct w:val="0"/>
        <w:autoSpaceDE w:val="0"/>
        <w:autoSpaceDN w:val="0"/>
        <w:adjustRightInd w:val="0"/>
        <w:spacing w:after="0"/>
        <w:ind w:left="1077" w:hanging="357"/>
        <w:jc w:val="both"/>
        <w:textAlignment w:val="baseline"/>
        <w:rPr>
          <w:rFonts w:eastAsia="DengXian"/>
          <w:b/>
          <w:bCs/>
          <w:sz w:val="20"/>
        </w:rPr>
      </w:pPr>
      <w:r w:rsidRPr="007F03AE">
        <w:rPr>
          <w:rFonts w:eastAsia="DengXian"/>
          <w:b/>
          <w:bCs/>
          <w:sz w:val="20"/>
        </w:rPr>
        <w:t>option 1: remains optional across Releases for all bands except for band n106 where mandatory support is kept across Releases,</w:t>
      </w:r>
    </w:p>
    <w:p w14:paraId="06A6D6BC" w14:textId="77777777" w:rsidR="007F03AE" w:rsidRPr="007F03AE" w:rsidRDefault="007F03AE" w:rsidP="007F03AE">
      <w:pPr>
        <w:numPr>
          <w:ilvl w:val="1"/>
          <w:numId w:val="26"/>
        </w:numPr>
        <w:overflowPunct w:val="0"/>
        <w:autoSpaceDE w:val="0"/>
        <w:autoSpaceDN w:val="0"/>
        <w:adjustRightInd w:val="0"/>
        <w:spacing w:after="0"/>
        <w:ind w:left="1077" w:hanging="357"/>
        <w:jc w:val="both"/>
        <w:textAlignment w:val="baseline"/>
        <w:rPr>
          <w:rFonts w:eastAsia="DengXian"/>
          <w:b/>
          <w:bCs/>
          <w:sz w:val="20"/>
        </w:rPr>
      </w:pPr>
      <w:r w:rsidRPr="007F03AE">
        <w:rPr>
          <w:rFonts w:eastAsia="DengXian"/>
          <w:b/>
          <w:bCs/>
          <w:sz w:val="20"/>
        </w:rPr>
        <w:t>option 2: changes to mandatory support in Release 19, but this CBW is not accounted for MSD analyses.</w:t>
      </w:r>
    </w:p>
    <w:p w14:paraId="49888F9C" w14:textId="77777777" w:rsidR="007F03AE" w:rsidRPr="007F03AE" w:rsidRDefault="007F03AE" w:rsidP="007F03AE">
      <w:pPr>
        <w:overflowPunct w:val="0"/>
        <w:autoSpaceDE w:val="0"/>
        <w:autoSpaceDN w:val="0"/>
        <w:adjustRightInd w:val="0"/>
        <w:spacing w:after="0"/>
        <w:ind w:left="1077"/>
        <w:jc w:val="both"/>
        <w:textAlignment w:val="baseline"/>
        <w:rPr>
          <w:rFonts w:eastAsia="DengXian"/>
          <w:b/>
          <w:bCs/>
          <w:sz w:val="20"/>
        </w:rPr>
      </w:pPr>
    </w:p>
    <w:p w14:paraId="16FA3F0C" w14:textId="77777777" w:rsidR="007F03AE" w:rsidRPr="007F03AE" w:rsidRDefault="007F03AE" w:rsidP="007F03AE">
      <w:pPr>
        <w:numPr>
          <w:ilvl w:val="0"/>
          <w:numId w:val="26"/>
        </w:num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eastAsia="DengXian"/>
          <w:b/>
          <w:bCs/>
          <w:sz w:val="20"/>
        </w:rPr>
      </w:pPr>
      <w:r w:rsidRPr="007F03AE">
        <w:rPr>
          <w:rFonts w:eastAsia="DengXian"/>
          <w:b/>
          <w:bCs/>
          <w:sz w:val="20"/>
        </w:rPr>
        <w:t>5MHz CBW for band n41/n90:</w:t>
      </w:r>
    </w:p>
    <w:p w14:paraId="19516E01" w14:textId="77777777" w:rsidR="007F03AE" w:rsidRPr="007F03AE" w:rsidRDefault="007F03AE" w:rsidP="007F03AE">
      <w:pPr>
        <w:numPr>
          <w:ilvl w:val="1"/>
          <w:numId w:val="26"/>
        </w:num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eastAsia="DengXian"/>
          <w:b/>
          <w:bCs/>
          <w:sz w:val="20"/>
        </w:rPr>
      </w:pPr>
      <w:r w:rsidRPr="007F03AE">
        <w:rPr>
          <w:rFonts w:eastAsia="DengXian"/>
          <w:b/>
          <w:bCs/>
          <w:sz w:val="20"/>
        </w:rPr>
        <w:t>option 1: remains optional across Releases</w:t>
      </w:r>
    </w:p>
    <w:p w14:paraId="63F5CA25" w14:textId="77777777" w:rsidR="007F03AE" w:rsidRPr="007F03AE" w:rsidRDefault="007F03AE" w:rsidP="007F03AE">
      <w:pPr>
        <w:numPr>
          <w:ilvl w:val="1"/>
          <w:numId w:val="26"/>
        </w:num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eastAsia="DengXian"/>
          <w:b/>
          <w:bCs/>
          <w:sz w:val="20"/>
        </w:rPr>
      </w:pPr>
      <w:r w:rsidRPr="007F03AE">
        <w:rPr>
          <w:rFonts w:eastAsia="DengXian"/>
          <w:b/>
          <w:bCs/>
          <w:sz w:val="20"/>
        </w:rPr>
        <w:t>option 2: changes to mandatory support in Release 19</w:t>
      </w:r>
    </w:p>
    <w:p w14:paraId="6758C69B" w14:textId="77777777" w:rsidR="007F03AE" w:rsidRPr="007F03AE" w:rsidRDefault="007F03AE" w:rsidP="007F03AE">
      <w:pPr>
        <w:numPr>
          <w:ilvl w:val="1"/>
          <w:numId w:val="26"/>
        </w:num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eastAsia="DengXian"/>
          <w:b/>
          <w:bCs/>
          <w:sz w:val="20"/>
        </w:rPr>
      </w:pPr>
      <w:r w:rsidRPr="007F03AE">
        <w:rPr>
          <w:rFonts w:eastAsia="DengXian"/>
          <w:b/>
          <w:bCs/>
          <w:sz w:val="20"/>
        </w:rPr>
        <w:t>option 3: remove this CBW from band n41/n90.</w:t>
      </w:r>
    </w:p>
    <w:p w14:paraId="53C807FE" w14:textId="77777777" w:rsidR="007F03AE" w:rsidRPr="007F03AE" w:rsidRDefault="007F03AE" w:rsidP="007F03AE">
      <w:pPr>
        <w:overflowPunct w:val="0"/>
        <w:autoSpaceDE w:val="0"/>
        <w:autoSpaceDN w:val="0"/>
        <w:adjustRightInd w:val="0"/>
        <w:spacing w:after="0"/>
        <w:ind w:left="1080"/>
        <w:jc w:val="both"/>
        <w:textAlignment w:val="baseline"/>
        <w:rPr>
          <w:rFonts w:eastAsia="DengXian"/>
          <w:b/>
          <w:bCs/>
          <w:sz w:val="20"/>
        </w:rPr>
      </w:pPr>
    </w:p>
    <w:p w14:paraId="3BE77364" w14:textId="77777777" w:rsidR="007F03AE" w:rsidRPr="007F03AE" w:rsidRDefault="007F03AE" w:rsidP="007F03AE">
      <w:pPr>
        <w:numPr>
          <w:ilvl w:val="0"/>
          <w:numId w:val="26"/>
        </w:num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eastAsia="DengXian"/>
          <w:b/>
          <w:bCs/>
          <w:sz w:val="20"/>
        </w:rPr>
      </w:pPr>
      <w:r w:rsidRPr="007F03AE">
        <w:rPr>
          <w:rFonts w:eastAsia="DengXian"/>
          <w:b/>
          <w:bCs/>
          <w:sz w:val="20"/>
        </w:rPr>
        <w:t xml:space="preserve">35MHz CBW for band n71 </w:t>
      </w:r>
    </w:p>
    <w:p w14:paraId="39428E2F" w14:textId="77777777" w:rsidR="007F03AE" w:rsidRPr="007F03AE" w:rsidRDefault="007F03AE" w:rsidP="007F03AE">
      <w:pPr>
        <w:numPr>
          <w:ilvl w:val="1"/>
          <w:numId w:val="26"/>
        </w:num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eastAsia="DengXian"/>
          <w:b/>
          <w:bCs/>
          <w:sz w:val="20"/>
        </w:rPr>
      </w:pPr>
      <w:r w:rsidRPr="007F03AE">
        <w:rPr>
          <w:rFonts w:eastAsia="DengXian"/>
          <w:b/>
          <w:bCs/>
          <w:sz w:val="20"/>
        </w:rPr>
        <w:t>Option 1: UL remains optional across releases</w:t>
      </w:r>
    </w:p>
    <w:p w14:paraId="49556628" w14:textId="77777777" w:rsidR="007F03AE" w:rsidRPr="007F03AE" w:rsidRDefault="007F03AE" w:rsidP="007F03AE">
      <w:pPr>
        <w:numPr>
          <w:ilvl w:val="1"/>
          <w:numId w:val="26"/>
        </w:num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eastAsia="DengXian"/>
          <w:b/>
          <w:bCs/>
          <w:sz w:val="20"/>
        </w:rPr>
      </w:pPr>
      <w:r w:rsidRPr="007F03AE">
        <w:rPr>
          <w:rFonts w:eastAsia="DengXian"/>
          <w:b/>
          <w:bCs/>
          <w:sz w:val="20"/>
        </w:rPr>
        <w:t>Option 2: changes UL to mandatory support in Release 19</w:t>
      </w:r>
    </w:p>
    <w:p w14:paraId="7FE65D47" w14:textId="77777777" w:rsidR="00E32D55" w:rsidRDefault="00E32D55" w:rsidP="00407378">
      <w:pPr>
        <w:rPr>
          <w:lang w:eastAsia="zh-CN"/>
        </w:rPr>
      </w:pPr>
      <w:bookmarkStart w:id="1" w:name="_Hlk197174882"/>
    </w:p>
    <w:p w14:paraId="454C74D8" w14:textId="07257D6D" w:rsidR="00B80C26" w:rsidRDefault="00B80C26" w:rsidP="00407378">
      <w:pPr>
        <w:rPr>
          <w:lang w:eastAsia="zh-CN"/>
        </w:rPr>
      </w:pPr>
      <w:r>
        <w:rPr>
          <w:lang w:eastAsia="zh-CN"/>
        </w:rPr>
        <w:t>Here are our views.</w:t>
      </w:r>
    </w:p>
    <w:p w14:paraId="57271CF0" w14:textId="288D6BAE" w:rsidR="00E32D55" w:rsidRDefault="00C62627" w:rsidP="00422444">
      <w:pPr>
        <w:pStyle w:val="Heading2"/>
        <w:rPr>
          <w:lang w:eastAsia="zh-CN"/>
        </w:rPr>
      </w:pPr>
      <w:r>
        <w:rPr>
          <w:lang w:eastAsia="zh-CN"/>
        </w:rPr>
        <w:t>3 MHz CBW</w:t>
      </w:r>
    </w:p>
    <w:p w14:paraId="6B6A7023" w14:textId="381A3050" w:rsidR="00E32D55" w:rsidRPr="0072746A" w:rsidRDefault="004369DB" w:rsidP="00407378">
      <w:pPr>
        <w:rPr>
          <w:b/>
          <w:bCs/>
          <w:lang w:eastAsia="zh-CN"/>
        </w:rPr>
      </w:pPr>
      <w:bookmarkStart w:id="2" w:name="_Hlk197175620"/>
      <w:r w:rsidRPr="0072746A">
        <w:rPr>
          <w:b/>
          <w:bCs/>
          <w:lang w:eastAsia="zh-CN"/>
        </w:rPr>
        <w:t>Proposal</w:t>
      </w:r>
      <w:r w:rsidR="0072746A" w:rsidRPr="0072746A">
        <w:rPr>
          <w:b/>
          <w:bCs/>
          <w:lang w:eastAsia="zh-CN"/>
        </w:rPr>
        <w:t xml:space="preserve"> 1</w:t>
      </w:r>
      <w:r w:rsidRPr="0072746A">
        <w:rPr>
          <w:b/>
          <w:bCs/>
          <w:lang w:eastAsia="zh-CN"/>
        </w:rPr>
        <w:t xml:space="preserve">: </w:t>
      </w:r>
      <w:r w:rsidR="00C62627" w:rsidRPr="0072746A">
        <w:rPr>
          <w:b/>
          <w:bCs/>
          <w:lang w:eastAsia="zh-CN"/>
        </w:rPr>
        <w:t xml:space="preserve">For </w:t>
      </w:r>
      <w:r w:rsidRPr="0072746A">
        <w:rPr>
          <w:b/>
          <w:bCs/>
          <w:lang w:eastAsia="zh-CN"/>
        </w:rPr>
        <w:t xml:space="preserve">3 MHz for n85 and 3 MHz for n26, </w:t>
      </w:r>
      <w:r w:rsidR="00C62627" w:rsidRPr="0072746A">
        <w:rPr>
          <w:b/>
          <w:bCs/>
          <w:lang w:eastAsia="zh-CN"/>
        </w:rPr>
        <w:t xml:space="preserve">T-Mobile </w:t>
      </w:r>
      <w:r w:rsidR="0073511C" w:rsidRPr="0072746A">
        <w:rPr>
          <w:b/>
          <w:bCs/>
          <w:lang w:eastAsia="zh-CN"/>
        </w:rPr>
        <w:t xml:space="preserve">USA </w:t>
      </w:r>
      <w:r w:rsidR="00C62627" w:rsidRPr="0072746A">
        <w:rPr>
          <w:b/>
          <w:bCs/>
          <w:lang w:eastAsia="zh-CN"/>
        </w:rPr>
        <w:t xml:space="preserve">supports option 2: </w:t>
      </w:r>
      <w:r w:rsidRPr="0072746A">
        <w:rPr>
          <w:b/>
          <w:bCs/>
          <w:lang w:eastAsia="zh-CN"/>
        </w:rPr>
        <w:t xml:space="preserve">changes to mandatory support in Release </w:t>
      </w:r>
      <w:bookmarkEnd w:id="1"/>
      <w:r w:rsidRPr="0072746A">
        <w:rPr>
          <w:b/>
          <w:bCs/>
          <w:lang w:eastAsia="zh-CN"/>
        </w:rPr>
        <w:t>19, but this CBW is not accounted for MSD analyses.</w:t>
      </w:r>
    </w:p>
    <w:p w14:paraId="599FF22A" w14:textId="355C4312" w:rsidR="004369DB" w:rsidRDefault="004369DB" w:rsidP="004369DB">
      <w:pPr>
        <w:pStyle w:val="Heading2"/>
        <w:rPr>
          <w:lang w:eastAsia="zh-CN"/>
        </w:rPr>
      </w:pPr>
      <w:bookmarkStart w:id="3" w:name="_Hlk197175385"/>
      <w:bookmarkEnd w:id="2"/>
      <w:r>
        <w:rPr>
          <w:lang w:eastAsia="zh-CN"/>
        </w:rPr>
        <w:t>5 MHz CBW</w:t>
      </w:r>
      <w:r w:rsidR="00AB6BF8">
        <w:rPr>
          <w:lang w:eastAsia="zh-CN"/>
        </w:rPr>
        <w:t xml:space="preserve"> for n41/n90</w:t>
      </w:r>
    </w:p>
    <w:p w14:paraId="1DD406C0" w14:textId="4CF862FF" w:rsidR="00E32D55" w:rsidRPr="0072746A" w:rsidRDefault="004369DB" w:rsidP="004369DB">
      <w:pPr>
        <w:rPr>
          <w:b/>
          <w:bCs/>
          <w:lang w:eastAsia="zh-CN"/>
        </w:rPr>
      </w:pPr>
      <w:r w:rsidRPr="0072746A">
        <w:rPr>
          <w:b/>
          <w:bCs/>
          <w:lang w:eastAsia="zh-CN"/>
        </w:rPr>
        <w:t>Proposal</w:t>
      </w:r>
      <w:r w:rsidR="0072746A" w:rsidRPr="0072746A">
        <w:rPr>
          <w:b/>
          <w:bCs/>
          <w:lang w:eastAsia="zh-CN"/>
        </w:rPr>
        <w:t xml:space="preserve"> 2</w:t>
      </w:r>
      <w:r w:rsidRPr="0072746A">
        <w:rPr>
          <w:b/>
          <w:bCs/>
          <w:lang w:eastAsia="zh-CN"/>
        </w:rPr>
        <w:t xml:space="preserve">: For </w:t>
      </w:r>
      <w:r w:rsidR="004A515E" w:rsidRPr="0072746A">
        <w:rPr>
          <w:b/>
          <w:bCs/>
          <w:lang w:eastAsia="zh-CN"/>
        </w:rPr>
        <w:t>5</w:t>
      </w:r>
      <w:r w:rsidRPr="0072746A">
        <w:rPr>
          <w:b/>
          <w:bCs/>
          <w:lang w:eastAsia="zh-CN"/>
        </w:rPr>
        <w:t xml:space="preserve"> MHz for n</w:t>
      </w:r>
      <w:r w:rsidR="0073511C" w:rsidRPr="0072746A">
        <w:rPr>
          <w:b/>
          <w:bCs/>
          <w:lang w:eastAsia="zh-CN"/>
        </w:rPr>
        <w:t>41</w:t>
      </w:r>
      <w:r w:rsidR="00AD5A0F" w:rsidRPr="0072746A">
        <w:rPr>
          <w:b/>
          <w:bCs/>
          <w:lang w:eastAsia="zh-CN"/>
        </w:rPr>
        <w:t>/n90</w:t>
      </w:r>
      <w:r w:rsidRPr="0072746A">
        <w:rPr>
          <w:b/>
          <w:bCs/>
          <w:lang w:eastAsia="zh-CN"/>
        </w:rPr>
        <w:t>, T-Mobile</w:t>
      </w:r>
      <w:r w:rsidR="0073511C" w:rsidRPr="0072746A">
        <w:rPr>
          <w:b/>
          <w:bCs/>
          <w:lang w:eastAsia="zh-CN"/>
        </w:rPr>
        <w:t xml:space="preserve"> USA</w:t>
      </w:r>
      <w:r w:rsidRPr="0072746A">
        <w:rPr>
          <w:b/>
          <w:bCs/>
          <w:lang w:eastAsia="zh-CN"/>
        </w:rPr>
        <w:t xml:space="preserve"> </w:t>
      </w:r>
      <w:r w:rsidR="002F0F2F" w:rsidRPr="0072746A">
        <w:rPr>
          <w:b/>
          <w:bCs/>
          <w:lang w:eastAsia="zh-CN"/>
        </w:rPr>
        <w:t>supports option 3</w:t>
      </w:r>
      <w:r w:rsidR="00C553F7" w:rsidRPr="0072746A">
        <w:rPr>
          <w:b/>
          <w:bCs/>
          <w:lang w:eastAsia="zh-CN"/>
        </w:rPr>
        <w:t>:</w:t>
      </w:r>
      <w:r w:rsidR="00AD5A0F" w:rsidRPr="0072746A">
        <w:rPr>
          <w:b/>
          <w:bCs/>
          <w:lang w:eastAsia="zh-CN"/>
        </w:rPr>
        <w:t xml:space="preserve"> remove this CBW from band n41/n90, but we could live with </w:t>
      </w:r>
      <w:bookmarkEnd w:id="3"/>
      <w:r w:rsidR="00D05897" w:rsidRPr="0072746A">
        <w:rPr>
          <w:b/>
          <w:bCs/>
          <w:lang w:eastAsia="zh-CN"/>
        </w:rPr>
        <w:t xml:space="preserve">Option 1: </w:t>
      </w:r>
      <w:r w:rsidR="007A3953" w:rsidRPr="0072746A">
        <w:rPr>
          <w:b/>
          <w:bCs/>
          <w:lang w:eastAsia="zh-CN"/>
        </w:rPr>
        <w:t xml:space="preserve">remains optional across Releases for all bands except for band n106 where mandatory support is kept across Releases. </w:t>
      </w:r>
    </w:p>
    <w:p w14:paraId="4BEBBC10" w14:textId="2173E82C" w:rsidR="00B61653" w:rsidRDefault="00B61653" w:rsidP="00B61653">
      <w:pPr>
        <w:pStyle w:val="Heading2"/>
        <w:rPr>
          <w:lang w:eastAsia="zh-CN"/>
        </w:rPr>
      </w:pPr>
      <w:r>
        <w:rPr>
          <w:lang w:eastAsia="zh-CN"/>
        </w:rPr>
        <w:t>35 MHz CBW for n71</w:t>
      </w:r>
    </w:p>
    <w:p w14:paraId="16FE9A84" w14:textId="338191C1" w:rsidR="0073511C" w:rsidRPr="0072746A" w:rsidRDefault="00B61653" w:rsidP="00407378">
      <w:pPr>
        <w:rPr>
          <w:b/>
          <w:bCs/>
          <w:lang w:eastAsia="zh-CN"/>
        </w:rPr>
      </w:pPr>
      <w:r w:rsidRPr="0072746A">
        <w:rPr>
          <w:b/>
          <w:bCs/>
          <w:lang w:eastAsia="zh-CN"/>
        </w:rPr>
        <w:t>Proposal</w:t>
      </w:r>
      <w:r w:rsidR="0072746A" w:rsidRPr="0072746A">
        <w:rPr>
          <w:b/>
          <w:bCs/>
          <w:lang w:eastAsia="zh-CN"/>
        </w:rPr>
        <w:t xml:space="preserve"> 3</w:t>
      </w:r>
      <w:r w:rsidRPr="0072746A">
        <w:rPr>
          <w:b/>
          <w:bCs/>
          <w:lang w:eastAsia="zh-CN"/>
        </w:rPr>
        <w:t xml:space="preserve">: For </w:t>
      </w:r>
      <w:r w:rsidR="003D1A2B" w:rsidRPr="0072746A">
        <w:rPr>
          <w:b/>
          <w:bCs/>
          <w:lang w:eastAsia="zh-CN"/>
        </w:rPr>
        <w:t>3</w:t>
      </w:r>
      <w:r w:rsidRPr="0072746A">
        <w:rPr>
          <w:b/>
          <w:bCs/>
          <w:lang w:eastAsia="zh-CN"/>
        </w:rPr>
        <w:t xml:space="preserve">5 </w:t>
      </w:r>
      <w:r w:rsidR="0072746A" w:rsidRPr="0072746A">
        <w:rPr>
          <w:b/>
          <w:bCs/>
          <w:lang w:eastAsia="zh-CN"/>
        </w:rPr>
        <w:t xml:space="preserve">(and 25 and 30) </w:t>
      </w:r>
      <w:r w:rsidRPr="0072746A">
        <w:rPr>
          <w:b/>
          <w:bCs/>
          <w:lang w:eastAsia="zh-CN"/>
        </w:rPr>
        <w:t>MHz for n</w:t>
      </w:r>
      <w:r w:rsidR="003D1A2B" w:rsidRPr="0072746A">
        <w:rPr>
          <w:b/>
          <w:bCs/>
          <w:lang w:eastAsia="zh-CN"/>
        </w:rPr>
        <w:t>71</w:t>
      </w:r>
      <w:r w:rsidRPr="0072746A">
        <w:rPr>
          <w:b/>
          <w:bCs/>
          <w:lang w:eastAsia="zh-CN"/>
        </w:rPr>
        <w:t xml:space="preserve">, T-Mobile USA supports option 3: </w:t>
      </w:r>
      <w:r w:rsidR="0072746A" w:rsidRPr="0072746A">
        <w:rPr>
          <w:b/>
          <w:bCs/>
          <w:lang w:eastAsia="zh-CN"/>
        </w:rPr>
        <w:t>changes UL to mandatory support in Release 19.</w:t>
      </w:r>
    </w:p>
    <w:p w14:paraId="75BFC470" w14:textId="56C7F5A8" w:rsidR="00C87605" w:rsidRDefault="00C87605" w:rsidP="00C87605">
      <w:pPr>
        <w:pStyle w:val="Heading1"/>
        <w:numPr>
          <w:ilvl w:val="0"/>
          <w:numId w:val="11"/>
        </w:numPr>
        <w:rPr>
          <w:b/>
          <w:sz w:val="28"/>
          <w:szCs w:val="24"/>
        </w:rPr>
      </w:pPr>
      <w:r>
        <w:rPr>
          <w:rFonts w:eastAsia="SimSun"/>
          <w:b/>
          <w:sz w:val="28"/>
          <w:szCs w:val="24"/>
          <w:lang w:eastAsia="zh-CN"/>
        </w:rPr>
        <w:lastRenderedPageBreak/>
        <w:t>Conclusion</w:t>
      </w:r>
    </w:p>
    <w:p w14:paraId="6644191D" w14:textId="77777777" w:rsidR="00A40F83" w:rsidRPr="0072746A" w:rsidRDefault="00A40F83" w:rsidP="00A40F83">
      <w:pPr>
        <w:rPr>
          <w:b/>
          <w:bCs/>
          <w:lang w:eastAsia="zh-CN"/>
        </w:rPr>
      </w:pPr>
      <w:r w:rsidRPr="0072746A">
        <w:rPr>
          <w:b/>
          <w:bCs/>
          <w:lang w:eastAsia="zh-CN"/>
        </w:rPr>
        <w:t>Proposal 1: For 3 MHz for n85 and 3 MHz for n26, T-Mobile USA supports option 2: changes to mandatory support in Release 19, but this CBW is not accounted for MSD analyses.</w:t>
      </w:r>
    </w:p>
    <w:p w14:paraId="2C5330C6" w14:textId="77777777" w:rsidR="00A40F83" w:rsidRPr="0072746A" w:rsidRDefault="00A40F83" w:rsidP="00A40F83">
      <w:pPr>
        <w:rPr>
          <w:b/>
          <w:bCs/>
          <w:lang w:eastAsia="zh-CN"/>
        </w:rPr>
      </w:pPr>
      <w:r w:rsidRPr="0072746A">
        <w:rPr>
          <w:b/>
          <w:bCs/>
          <w:lang w:eastAsia="zh-CN"/>
        </w:rPr>
        <w:t xml:space="preserve">Proposal 2: For 5 MHz for n41/n90, T-Mobile USA supports option 3: remove this CBW from band n41/n90, but we could live with Option 1: remains optional across Releases for all bands except for band n106 where mandatory support is kept across Releases. </w:t>
      </w:r>
    </w:p>
    <w:p w14:paraId="545AD3D0" w14:textId="77777777" w:rsidR="00A40F83" w:rsidRPr="0072746A" w:rsidRDefault="00A40F83" w:rsidP="00A40F83">
      <w:pPr>
        <w:rPr>
          <w:b/>
          <w:bCs/>
          <w:lang w:eastAsia="zh-CN"/>
        </w:rPr>
      </w:pPr>
      <w:r w:rsidRPr="0072746A">
        <w:rPr>
          <w:b/>
          <w:bCs/>
          <w:lang w:eastAsia="zh-CN"/>
        </w:rPr>
        <w:t>Proposal 3: For 35 (and 25 and 30) MHz for n71, T-Mobile USA supports option 3: changes UL to mandatory support in Release 19.</w:t>
      </w:r>
    </w:p>
    <w:p w14:paraId="77648E25" w14:textId="77777777" w:rsidR="00B625D9" w:rsidRDefault="00B625D9" w:rsidP="000823C9">
      <w:pPr>
        <w:pStyle w:val="Header"/>
        <w:spacing w:before="120" w:after="120"/>
        <w:jc w:val="both"/>
        <w:rPr>
          <w:b w:val="0"/>
          <w:bCs/>
          <w:sz w:val="20"/>
          <w:lang w:val="en-US" w:eastAsia="ja-JP"/>
        </w:rPr>
      </w:pPr>
    </w:p>
    <w:p w14:paraId="51B87D5E" w14:textId="050005CD" w:rsidR="00795086" w:rsidRDefault="00795086" w:rsidP="00795086">
      <w:pPr>
        <w:pStyle w:val="Heading1"/>
        <w:numPr>
          <w:ilvl w:val="0"/>
          <w:numId w:val="11"/>
        </w:numPr>
        <w:rPr>
          <w:b/>
          <w:sz w:val="28"/>
          <w:szCs w:val="24"/>
        </w:rPr>
      </w:pPr>
      <w:r>
        <w:rPr>
          <w:rFonts w:eastAsia="SimSun"/>
          <w:b/>
          <w:sz w:val="28"/>
          <w:szCs w:val="24"/>
          <w:lang w:eastAsia="zh-CN"/>
        </w:rPr>
        <w:t>Reference</w:t>
      </w:r>
    </w:p>
    <w:p w14:paraId="396AAC8F" w14:textId="7BBE28CB" w:rsidR="007B4FED" w:rsidRPr="00E62006" w:rsidRDefault="00795086" w:rsidP="00033A54">
      <w:pPr>
        <w:pStyle w:val="Header"/>
        <w:spacing w:before="120" w:after="120"/>
        <w:jc w:val="both"/>
        <w:rPr>
          <w:b w:val="0"/>
          <w:bCs/>
          <w:sz w:val="20"/>
          <w:lang w:val="en-US" w:eastAsia="ja-JP"/>
        </w:rPr>
      </w:pPr>
      <w:r w:rsidRPr="00795086">
        <w:rPr>
          <w:b w:val="0"/>
          <w:bCs/>
          <w:sz w:val="20"/>
          <w:lang w:val="en-US" w:eastAsia="ja-JP"/>
        </w:rPr>
        <w:t>[</w:t>
      </w:r>
      <w:r w:rsidR="00313C6B">
        <w:rPr>
          <w:rFonts w:hint="eastAsia"/>
          <w:b w:val="0"/>
          <w:bCs/>
          <w:sz w:val="20"/>
          <w:lang w:val="en-US" w:eastAsia="ja-JP"/>
        </w:rPr>
        <w:t>1</w:t>
      </w:r>
      <w:r w:rsidRPr="00795086">
        <w:rPr>
          <w:b w:val="0"/>
          <w:bCs/>
          <w:sz w:val="20"/>
          <w:lang w:val="en-US" w:eastAsia="ja-JP"/>
        </w:rPr>
        <w:t xml:space="preserve">] </w:t>
      </w:r>
      <w:r w:rsidR="00E51C3E" w:rsidRPr="00E51C3E">
        <w:rPr>
          <w:b w:val="0"/>
          <w:bCs/>
          <w:sz w:val="20"/>
          <w:lang w:val="en-US" w:eastAsia="ja-JP"/>
        </w:rPr>
        <w:t>R4-2505214</w:t>
      </w:r>
      <w:r w:rsidR="009578E3" w:rsidRPr="009578E3">
        <w:rPr>
          <w:b w:val="0"/>
          <w:bCs/>
          <w:sz w:val="20"/>
          <w:lang w:val="en-US" w:eastAsia="ja-JP"/>
        </w:rPr>
        <w:t xml:space="preserve"> “</w:t>
      </w:r>
      <w:r w:rsidR="00543F85" w:rsidRPr="00543F85">
        <w:rPr>
          <w:b w:val="0"/>
          <w:bCs/>
          <w:sz w:val="20"/>
          <w:lang w:val="en-US" w:eastAsia="ja-JP"/>
        </w:rPr>
        <w:t>WF on handling optional channel bandwidth across releases</w:t>
      </w:r>
      <w:r w:rsidR="00CB650D">
        <w:rPr>
          <w:b w:val="0"/>
          <w:bCs/>
          <w:sz w:val="20"/>
          <w:lang w:val="en-US" w:eastAsia="ja-JP"/>
        </w:rPr>
        <w:t>,</w:t>
      </w:r>
      <w:r w:rsidR="009578E3" w:rsidRPr="009578E3">
        <w:rPr>
          <w:b w:val="0"/>
          <w:bCs/>
          <w:sz w:val="20"/>
          <w:lang w:val="en-US" w:eastAsia="ja-JP"/>
        </w:rPr>
        <w:t>”</w:t>
      </w:r>
      <w:r w:rsidR="00246A82" w:rsidRPr="00246A82">
        <w:t xml:space="preserve"> </w:t>
      </w:r>
      <w:r w:rsidR="00246A82" w:rsidRPr="00246A82">
        <w:rPr>
          <w:b w:val="0"/>
          <w:bCs/>
          <w:sz w:val="20"/>
          <w:lang w:val="en-US" w:eastAsia="ja-JP"/>
        </w:rPr>
        <w:t>Skyworks, (…)</w:t>
      </w:r>
    </w:p>
    <w:bookmarkEnd w:id="0"/>
    <w:p w14:paraId="37DD22EF" w14:textId="77777777" w:rsidR="007B4FED" w:rsidRDefault="007B4FED" w:rsidP="007B4FED">
      <w:pPr>
        <w:rPr>
          <w:rFonts w:ascii="Arial" w:hAnsi="Arial" w:cs="Arial"/>
          <w:b/>
          <w:bCs/>
          <w:color w:val="0000FF"/>
          <w:sz w:val="32"/>
          <w:szCs w:val="32"/>
          <w:lang w:eastAsia="ja-JP"/>
        </w:rPr>
      </w:pPr>
    </w:p>
    <w:sectPr w:rsidR="007B4FED">
      <w:footerReference w:type="default" r:id="rId9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FAA5D4" w14:textId="77777777" w:rsidR="000E15D6" w:rsidRDefault="000E15D6">
      <w:pPr>
        <w:spacing w:after="0"/>
      </w:pPr>
      <w:r>
        <w:separator/>
      </w:r>
    </w:p>
  </w:endnote>
  <w:endnote w:type="continuationSeparator" w:id="0">
    <w:p w14:paraId="45832627" w14:textId="77777777" w:rsidR="000E15D6" w:rsidRDefault="000E15D6">
      <w:pPr>
        <w:spacing w:after="0"/>
      </w:pPr>
      <w:r>
        <w:continuationSeparator/>
      </w:r>
    </w:p>
  </w:endnote>
  <w:endnote w:type="continuationNotice" w:id="1">
    <w:p w14:paraId="7A728591" w14:textId="77777777" w:rsidR="000E15D6" w:rsidRDefault="000E15D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¹ÙÅÁ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504020202020204"/>
    <w:charset w:val="00"/>
    <w:family w:val="swiss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8224E8" w14:textId="77777777" w:rsidR="00321CCD" w:rsidRDefault="003B5075">
    <w:pPr>
      <w:pStyle w:val="Footer"/>
    </w:pPr>
    <w:r>
      <w:tab/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rPr>
        <w:rFonts w:eastAsia="SimSun" w:hint="eastAsia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4ED56C" w14:textId="77777777" w:rsidR="000E15D6" w:rsidRDefault="000E15D6">
      <w:pPr>
        <w:spacing w:after="0"/>
      </w:pPr>
      <w:r>
        <w:separator/>
      </w:r>
    </w:p>
  </w:footnote>
  <w:footnote w:type="continuationSeparator" w:id="0">
    <w:p w14:paraId="37012D9C" w14:textId="77777777" w:rsidR="000E15D6" w:rsidRDefault="000E15D6">
      <w:pPr>
        <w:spacing w:after="0"/>
      </w:pPr>
      <w:r>
        <w:continuationSeparator/>
      </w:r>
    </w:p>
  </w:footnote>
  <w:footnote w:type="continuationNotice" w:id="1">
    <w:p w14:paraId="78306416" w14:textId="77777777" w:rsidR="000E15D6" w:rsidRDefault="000E15D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 w15:restartNumberingAfterBreak="0">
    <w:nsid w:val="FFFFFF81"/>
    <w:multiLevelType w:val="singleLevel"/>
    <w:tmpl w:val="FFFFFF81"/>
    <w:lvl w:ilvl="0">
      <w:start w:val="1"/>
      <w:numFmt w:val="bullet"/>
      <w:lvlText w:val=""/>
      <w:lvlJc w:val="left"/>
      <w:pPr>
        <w:tabs>
          <w:tab w:val="left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102D366C"/>
    <w:multiLevelType w:val="hybridMultilevel"/>
    <w:tmpl w:val="1B3C4CEA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24A875C9"/>
    <w:multiLevelType w:val="multilevel"/>
    <w:tmpl w:val="24A875C9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2.%2"/>
      <w:lvlJc w:val="left"/>
      <w:pPr>
        <w:tabs>
          <w:tab w:val="left" w:pos="0"/>
        </w:tabs>
        <w:ind w:left="0" w:firstLine="0"/>
      </w:pPr>
      <w:rPr>
        <w:rFonts w:ascii="Times New Roman" w:hAnsi="Times New Roman" w:cs="Times New Roman" w:hint="default"/>
        <w:sz w:val="24"/>
        <w:szCs w:val="24"/>
        <w:lang w:val="en-GB"/>
      </w:rPr>
    </w:lvl>
    <w:lvl w:ilvl="2">
      <w:start w:val="1"/>
      <w:numFmt w:val="decimal"/>
      <w:pStyle w:val="Heading3"/>
      <w:lvlText w:val="2.%2.%3"/>
      <w:lvlJc w:val="left"/>
      <w:pPr>
        <w:tabs>
          <w:tab w:val="left" w:pos="0"/>
        </w:tabs>
        <w:ind w:left="0" w:firstLine="0"/>
      </w:pPr>
      <w:rPr>
        <w:rFonts w:ascii="Arial" w:hAnsi="Arial" w:hint="default"/>
        <w:sz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7" w15:restartNumberingAfterBreak="0">
    <w:nsid w:val="312B0941"/>
    <w:multiLevelType w:val="multilevel"/>
    <w:tmpl w:val="312B0941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35E50B2"/>
    <w:multiLevelType w:val="multilevel"/>
    <w:tmpl w:val="335E50B2"/>
    <w:lvl w:ilvl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ascii="Times New Roman" w:hAnsi="Times New Roman" w:hint="default"/>
      </w:rPr>
    </w:lvl>
    <w:lvl w:ilvl="2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 w15:restartNumberingAfterBreak="0">
    <w:nsid w:val="46F84F30"/>
    <w:multiLevelType w:val="multilevel"/>
    <w:tmpl w:val="46F84F30"/>
    <w:lvl w:ilvl="0">
      <w:start w:val="1"/>
      <w:numFmt w:val="decimal"/>
      <w:pStyle w:val="Heading1b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4AB53A06"/>
    <w:multiLevelType w:val="hybridMultilevel"/>
    <w:tmpl w:val="576891FA"/>
    <w:lvl w:ilvl="0" w:tplc="53CC4D34"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  <w:sz w:val="2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E461937"/>
    <w:multiLevelType w:val="hybridMultilevel"/>
    <w:tmpl w:val="FC12F19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6E8422C"/>
    <w:multiLevelType w:val="multilevel"/>
    <w:tmpl w:val="9A6C8B60"/>
    <w:lvl w:ilvl="0">
      <w:start w:val="5"/>
      <w:numFmt w:val="decimal"/>
      <w:lvlText w:val="%1"/>
      <w:lvlJc w:val="left"/>
      <w:pPr>
        <w:ind w:left="878" w:hanging="878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878" w:hanging="878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878" w:hanging="878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878" w:hanging="87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78" w:hanging="87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576C0327"/>
    <w:multiLevelType w:val="multilevel"/>
    <w:tmpl w:val="576C0327"/>
    <w:lvl w:ilvl="0">
      <w:start w:val="1"/>
      <w:numFmt w:val="decimal"/>
      <w:pStyle w:val="Figure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6" w15:restartNumberingAfterBreak="0">
    <w:nsid w:val="57DE2522"/>
    <w:multiLevelType w:val="hybridMultilevel"/>
    <w:tmpl w:val="9834A95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</w:lvl>
    <w:lvl w:ilvl="3" w:tplc="04090001" w:tentative="1">
      <w:start w:val="1"/>
      <w:numFmt w:val="decimal"/>
      <w:lvlText w:val="%4."/>
      <w:lvlJc w:val="left"/>
      <w:pPr>
        <w:ind w:left="1920" w:hanging="480"/>
      </w:p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</w:lvl>
    <w:lvl w:ilvl="6" w:tplc="04090001" w:tentative="1">
      <w:start w:val="1"/>
      <w:numFmt w:val="decimal"/>
      <w:lvlText w:val="%7."/>
      <w:lvlJc w:val="left"/>
      <w:pPr>
        <w:ind w:left="3360" w:hanging="480"/>
      </w:p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5C3C3844"/>
    <w:multiLevelType w:val="hybridMultilevel"/>
    <w:tmpl w:val="009811AA"/>
    <w:lvl w:ilvl="0" w:tplc="FC5CE76E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658276EF"/>
    <w:multiLevelType w:val="hybridMultilevel"/>
    <w:tmpl w:val="36D84D26"/>
    <w:lvl w:ilvl="0" w:tplc="3CA4E926">
      <w:start w:val="100"/>
      <w:numFmt w:val="bullet"/>
      <w:lvlText w:val="-"/>
      <w:lvlJc w:val="left"/>
      <w:pPr>
        <w:ind w:left="620" w:hanging="420"/>
      </w:pPr>
      <w:rPr>
        <w:rFonts w:ascii="Times New Roman" w:eastAsia="Times New Roman" w:hAnsi="Times New Roman" w:cs="Times New Roman" w:hint="default"/>
        <w:lang w:val="en-GB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D1C1DC1"/>
    <w:multiLevelType w:val="multilevel"/>
    <w:tmpl w:val="6D1C1DC1"/>
    <w:lvl w:ilvl="0">
      <w:start w:val="1"/>
      <w:numFmt w:val="decimal"/>
      <w:pStyle w:val="Heading1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2" w15:restartNumberingAfterBreak="0">
    <w:nsid w:val="73E56F14"/>
    <w:multiLevelType w:val="multilevel"/>
    <w:tmpl w:val="73E56F14"/>
    <w:lvl w:ilvl="0">
      <w:start w:val="1"/>
      <w:numFmt w:val="decimal"/>
      <w:pStyle w:val="Reference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3" w15:restartNumberingAfterBreak="0">
    <w:nsid w:val="7BC330F5"/>
    <w:multiLevelType w:val="multilevel"/>
    <w:tmpl w:val="7BC330F5"/>
    <w:lvl w:ilvl="0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 w16cid:durableId="2140561903">
    <w:abstractNumId w:val="21"/>
  </w:num>
  <w:num w:numId="2" w16cid:durableId="2112121983">
    <w:abstractNumId w:val="6"/>
  </w:num>
  <w:num w:numId="3" w16cid:durableId="805004511">
    <w:abstractNumId w:val="2"/>
  </w:num>
  <w:num w:numId="4" w16cid:durableId="194973151">
    <w:abstractNumId w:val="1"/>
  </w:num>
  <w:num w:numId="5" w16cid:durableId="276450295">
    <w:abstractNumId w:val="0"/>
  </w:num>
  <w:num w:numId="6" w16cid:durableId="1005669113">
    <w:abstractNumId w:val="22"/>
  </w:num>
  <w:num w:numId="7" w16cid:durableId="178547020">
    <w:abstractNumId w:val="23"/>
  </w:num>
  <w:num w:numId="8" w16cid:durableId="1527786951">
    <w:abstractNumId w:val="9"/>
  </w:num>
  <w:num w:numId="9" w16cid:durableId="483593420">
    <w:abstractNumId w:val="15"/>
  </w:num>
  <w:num w:numId="10" w16cid:durableId="195241517">
    <w:abstractNumId w:val="24"/>
  </w:num>
  <w:num w:numId="11" w16cid:durableId="96289310">
    <w:abstractNumId w:val="8"/>
  </w:num>
  <w:num w:numId="12" w16cid:durableId="1271814407">
    <w:abstractNumId w:val="11"/>
  </w:num>
  <w:num w:numId="13" w16cid:durableId="347873852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4" w16cid:durableId="1821071001">
    <w:abstractNumId w:val="14"/>
  </w:num>
  <w:num w:numId="15" w16cid:durableId="913466320">
    <w:abstractNumId w:val="20"/>
  </w:num>
  <w:num w:numId="16" w16cid:durableId="1629966104">
    <w:abstractNumId w:val="18"/>
  </w:num>
  <w:num w:numId="17" w16cid:durableId="1169372201">
    <w:abstractNumId w:val="3"/>
  </w:num>
  <w:num w:numId="18" w16cid:durableId="1590968171">
    <w:abstractNumId w:val="12"/>
  </w:num>
  <w:num w:numId="19" w16cid:durableId="1899705518">
    <w:abstractNumId w:val="10"/>
  </w:num>
  <w:num w:numId="20" w16cid:durableId="1505516041">
    <w:abstractNumId w:val="17"/>
  </w:num>
  <w:num w:numId="21" w16cid:durableId="1968199279">
    <w:abstractNumId w:val="19"/>
  </w:num>
  <w:num w:numId="22" w16cid:durableId="908536697">
    <w:abstractNumId w:val="13"/>
  </w:num>
  <w:num w:numId="23" w16cid:durableId="600800653">
    <w:abstractNumId w:val="16"/>
  </w:num>
  <w:num w:numId="24" w16cid:durableId="1043557353">
    <w:abstractNumId w:val="5"/>
  </w:num>
  <w:num w:numId="25" w16cid:durableId="1527870113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6" w16cid:durableId="137346174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isplayBackgroundShape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732C"/>
    <w:rsid w:val="00000052"/>
    <w:rsid w:val="000000BB"/>
    <w:rsid w:val="000009EA"/>
    <w:rsid w:val="00000A4A"/>
    <w:rsid w:val="00001158"/>
    <w:rsid w:val="0000136D"/>
    <w:rsid w:val="0000175C"/>
    <w:rsid w:val="00001780"/>
    <w:rsid w:val="00001940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0719"/>
    <w:rsid w:val="000113B0"/>
    <w:rsid w:val="000115C1"/>
    <w:rsid w:val="00011764"/>
    <w:rsid w:val="000118F6"/>
    <w:rsid w:val="00011AF8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67CC"/>
    <w:rsid w:val="00016B01"/>
    <w:rsid w:val="00016DC3"/>
    <w:rsid w:val="0001798C"/>
    <w:rsid w:val="00017A6C"/>
    <w:rsid w:val="00017C43"/>
    <w:rsid w:val="00017F64"/>
    <w:rsid w:val="0002047A"/>
    <w:rsid w:val="000207EC"/>
    <w:rsid w:val="000211CB"/>
    <w:rsid w:val="000212D1"/>
    <w:rsid w:val="00021EC1"/>
    <w:rsid w:val="00022113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6A"/>
    <w:rsid w:val="0002601A"/>
    <w:rsid w:val="00026083"/>
    <w:rsid w:val="000260B9"/>
    <w:rsid w:val="00026186"/>
    <w:rsid w:val="00026B5A"/>
    <w:rsid w:val="0002717E"/>
    <w:rsid w:val="00027C17"/>
    <w:rsid w:val="00027F18"/>
    <w:rsid w:val="00030D49"/>
    <w:rsid w:val="00031109"/>
    <w:rsid w:val="0003126A"/>
    <w:rsid w:val="000318B5"/>
    <w:rsid w:val="000318B9"/>
    <w:rsid w:val="00031C6E"/>
    <w:rsid w:val="00031C9C"/>
    <w:rsid w:val="00031FFF"/>
    <w:rsid w:val="000320C8"/>
    <w:rsid w:val="0003263E"/>
    <w:rsid w:val="0003297A"/>
    <w:rsid w:val="00032AB8"/>
    <w:rsid w:val="00033470"/>
    <w:rsid w:val="000337A3"/>
    <w:rsid w:val="00033A3E"/>
    <w:rsid w:val="00033A54"/>
    <w:rsid w:val="0003419C"/>
    <w:rsid w:val="000353C2"/>
    <w:rsid w:val="00035CEB"/>
    <w:rsid w:val="00035DA0"/>
    <w:rsid w:val="00036249"/>
    <w:rsid w:val="00036740"/>
    <w:rsid w:val="00036813"/>
    <w:rsid w:val="0003743F"/>
    <w:rsid w:val="0003796E"/>
    <w:rsid w:val="00037A0A"/>
    <w:rsid w:val="0004127F"/>
    <w:rsid w:val="00041948"/>
    <w:rsid w:val="00042230"/>
    <w:rsid w:val="00042846"/>
    <w:rsid w:val="000431EE"/>
    <w:rsid w:val="00043B58"/>
    <w:rsid w:val="00043BC5"/>
    <w:rsid w:val="00043E04"/>
    <w:rsid w:val="000442D9"/>
    <w:rsid w:val="0004476D"/>
    <w:rsid w:val="00044797"/>
    <w:rsid w:val="000460B7"/>
    <w:rsid w:val="0004666C"/>
    <w:rsid w:val="00046A86"/>
    <w:rsid w:val="00047A86"/>
    <w:rsid w:val="00047FA6"/>
    <w:rsid w:val="00050BA5"/>
    <w:rsid w:val="00050C1C"/>
    <w:rsid w:val="0005141E"/>
    <w:rsid w:val="00051631"/>
    <w:rsid w:val="000517E8"/>
    <w:rsid w:val="00051BB1"/>
    <w:rsid w:val="00051E66"/>
    <w:rsid w:val="00051FB9"/>
    <w:rsid w:val="000523F8"/>
    <w:rsid w:val="00052E57"/>
    <w:rsid w:val="00052F71"/>
    <w:rsid w:val="00053AAA"/>
    <w:rsid w:val="00054128"/>
    <w:rsid w:val="00054629"/>
    <w:rsid w:val="00054633"/>
    <w:rsid w:val="0005476A"/>
    <w:rsid w:val="000552EB"/>
    <w:rsid w:val="00055FF1"/>
    <w:rsid w:val="00056AAA"/>
    <w:rsid w:val="00057440"/>
    <w:rsid w:val="00057578"/>
    <w:rsid w:val="00057F83"/>
    <w:rsid w:val="00060687"/>
    <w:rsid w:val="000607A9"/>
    <w:rsid w:val="00060886"/>
    <w:rsid w:val="00060B3D"/>
    <w:rsid w:val="00060CDF"/>
    <w:rsid w:val="00060E61"/>
    <w:rsid w:val="00061BAE"/>
    <w:rsid w:val="00061BF6"/>
    <w:rsid w:val="00061DEA"/>
    <w:rsid w:val="000622D3"/>
    <w:rsid w:val="00062789"/>
    <w:rsid w:val="00062A3B"/>
    <w:rsid w:val="0006304B"/>
    <w:rsid w:val="000630C1"/>
    <w:rsid w:val="00063E7B"/>
    <w:rsid w:val="00064173"/>
    <w:rsid w:val="0006438F"/>
    <w:rsid w:val="000646FC"/>
    <w:rsid w:val="000652CF"/>
    <w:rsid w:val="0006557E"/>
    <w:rsid w:val="000655EF"/>
    <w:rsid w:val="00065B22"/>
    <w:rsid w:val="000660A8"/>
    <w:rsid w:val="000661FD"/>
    <w:rsid w:val="00066519"/>
    <w:rsid w:val="00066D0D"/>
    <w:rsid w:val="00066E89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77"/>
    <w:rsid w:val="000804C4"/>
    <w:rsid w:val="00080648"/>
    <w:rsid w:val="0008073E"/>
    <w:rsid w:val="0008099D"/>
    <w:rsid w:val="0008149A"/>
    <w:rsid w:val="000815DC"/>
    <w:rsid w:val="00081C37"/>
    <w:rsid w:val="00081C5E"/>
    <w:rsid w:val="00081F73"/>
    <w:rsid w:val="00081FBF"/>
    <w:rsid w:val="000823C9"/>
    <w:rsid w:val="000829D3"/>
    <w:rsid w:val="00082BC9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A46"/>
    <w:rsid w:val="000860E4"/>
    <w:rsid w:val="000870F4"/>
    <w:rsid w:val="0008742F"/>
    <w:rsid w:val="000907E8"/>
    <w:rsid w:val="00090A09"/>
    <w:rsid w:val="00091527"/>
    <w:rsid w:val="0009307B"/>
    <w:rsid w:val="000938B8"/>
    <w:rsid w:val="000943C0"/>
    <w:rsid w:val="000949B0"/>
    <w:rsid w:val="00094C43"/>
    <w:rsid w:val="00094C5E"/>
    <w:rsid w:val="00094F97"/>
    <w:rsid w:val="0009521C"/>
    <w:rsid w:val="00095331"/>
    <w:rsid w:val="000954FE"/>
    <w:rsid w:val="000961AB"/>
    <w:rsid w:val="000961BE"/>
    <w:rsid w:val="00096294"/>
    <w:rsid w:val="00097421"/>
    <w:rsid w:val="00097964"/>
    <w:rsid w:val="00097992"/>
    <w:rsid w:val="000A07FE"/>
    <w:rsid w:val="000A0A93"/>
    <w:rsid w:val="000A0CFA"/>
    <w:rsid w:val="000A12E3"/>
    <w:rsid w:val="000A1331"/>
    <w:rsid w:val="000A1E99"/>
    <w:rsid w:val="000A2A87"/>
    <w:rsid w:val="000A2D64"/>
    <w:rsid w:val="000A362D"/>
    <w:rsid w:val="000A3769"/>
    <w:rsid w:val="000A3917"/>
    <w:rsid w:val="000A3D93"/>
    <w:rsid w:val="000A403E"/>
    <w:rsid w:val="000A40EC"/>
    <w:rsid w:val="000A44CF"/>
    <w:rsid w:val="000A4678"/>
    <w:rsid w:val="000A531E"/>
    <w:rsid w:val="000A5966"/>
    <w:rsid w:val="000A6B30"/>
    <w:rsid w:val="000A7B74"/>
    <w:rsid w:val="000A7D02"/>
    <w:rsid w:val="000B0189"/>
    <w:rsid w:val="000B0431"/>
    <w:rsid w:val="000B0771"/>
    <w:rsid w:val="000B0F64"/>
    <w:rsid w:val="000B10A7"/>
    <w:rsid w:val="000B1316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6F49"/>
    <w:rsid w:val="000B72A0"/>
    <w:rsid w:val="000B754D"/>
    <w:rsid w:val="000C011B"/>
    <w:rsid w:val="000C0182"/>
    <w:rsid w:val="000C07BD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BBA"/>
    <w:rsid w:val="000C232B"/>
    <w:rsid w:val="000C3E6E"/>
    <w:rsid w:val="000C4556"/>
    <w:rsid w:val="000C4928"/>
    <w:rsid w:val="000C4CFE"/>
    <w:rsid w:val="000C4EDA"/>
    <w:rsid w:val="000C53E8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716"/>
    <w:rsid w:val="000D0AF8"/>
    <w:rsid w:val="000D0CFE"/>
    <w:rsid w:val="000D0ED4"/>
    <w:rsid w:val="000D0F6B"/>
    <w:rsid w:val="000D14E4"/>
    <w:rsid w:val="000D1573"/>
    <w:rsid w:val="000D1677"/>
    <w:rsid w:val="000D18B0"/>
    <w:rsid w:val="000D1AA2"/>
    <w:rsid w:val="000D1BAD"/>
    <w:rsid w:val="000D29EA"/>
    <w:rsid w:val="000D3B23"/>
    <w:rsid w:val="000D3E8B"/>
    <w:rsid w:val="000D40F3"/>
    <w:rsid w:val="000D42B2"/>
    <w:rsid w:val="000D460A"/>
    <w:rsid w:val="000D468C"/>
    <w:rsid w:val="000D4753"/>
    <w:rsid w:val="000D4C50"/>
    <w:rsid w:val="000D527D"/>
    <w:rsid w:val="000D5732"/>
    <w:rsid w:val="000D59A1"/>
    <w:rsid w:val="000D5E0C"/>
    <w:rsid w:val="000D5F94"/>
    <w:rsid w:val="000D6638"/>
    <w:rsid w:val="000D67CE"/>
    <w:rsid w:val="000D70CC"/>
    <w:rsid w:val="000D710D"/>
    <w:rsid w:val="000D74AB"/>
    <w:rsid w:val="000D7D62"/>
    <w:rsid w:val="000D7F74"/>
    <w:rsid w:val="000E0E28"/>
    <w:rsid w:val="000E15A2"/>
    <w:rsid w:val="000E15D6"/>
    <w:rsid w:val="000E20EE"/>
    <w:rsid w:val="000E301C"/>
    <w:rsid w:val="000E304E"/>
    <w:rsid w:val="000E3533"/>
    <w:rsid w:val="000E36D5"/>
    <w:rsid w:val="000E3C96"/>
    <w:rsid w:val="000E4329"/>
    <w:rsid w:val="000E5883"/>
    <w:rsid w:val="000E63BA"/>
    <w:rsid w:val="000E6452"/>
    <w:rsid w:val="000E67F0"/>
    <w:rsid w:val="000E6834"/>
    <w:rsid w:val="000E6A95"/>
    <w:rsid w:val="000E730E"/>
    <w:rsid w:val="000E74DF"/>
    <w:rsid w:val="000F025B"/>
    <w:rsid w:val="000F029B"/>
    <w:rsid w:val="000F0EF9"/>
    <w:rsid w:val="000F0F92"/>
    <w:rsid w:val="000F14CF"/>
    <w:rsid w:val="000F16C4"/>
    <w:rsid w:val="000F17C9"/>
    <w:rsid w:val="000F1C77"/>
    <w:rsid w:val="000F261C"/>
    <w:rsid w:val="000F4150"/>
    <w:rsid w:val="000F45F3"/>
    <w:rsid w:val="000F5051"/>
    <w:rsid w:val="000F54BC"/>
    <w:rsid w:val="000F5985"/>
    <w:rsid w:val="000F5A46"/>
    <w:rsid w:val="000F7A9D"/>
    <w:rsid w:val="00100151"/>
    <w:rsid w:val="0010025C"/>
    <w:rsid w:val="00100851"/>
    <w:rsid w:val="001009B6"/>
    <w:rsid w:val="00100B95"/>
    <w:rsid w:val="001012EF"/>
    <w:rsid w:val="001013F7"/>
    <w:rsid w:val="001015A2"/>
    <w:rsid w:val="00101C00"/>
    <w:rsid w:val="00101C0B"/>
    <w:rsid w:val="00103038"/>
    <w:rsid w:val="001041BD"/>
    <w:rsid w:val="0010531F"/>
    <w:rsid w:val="00105952"/>
    <w:rsid w:val="001060B8"/>
    <w:rsid w:val="0010773C"/>
    <w:rsid w:val="00107972"/>
    <w:rsid w:val="00107EFF"/>
    <w:rsid w:val="001102A7"/>
    <w:rsid w:val="0011051A"/>
    <w:rsid w:val="00110973"/>
    <w:rsid w:val="00110CE9"/>
    <w:rsid w:val="00110E6D"/>
    <w:rsid w:val="00110FA2"/>
    <w:rsid w:val="001119E6"/>
    <w:rsid w:val="0011256F"/>
    <w:rsid w:val="001125CC"/>
    <w:rsid w:val="0011267B"/>
    <w:rsid w:val="00113234"/>
    <w:rsid w:val="001138C0"/>
    <w:rsid w:val="00114391"/>
    <w:rsid w:val="00114B49"/>
    <w:rsid w:val="00114EB0"/>
    <w:rsid w:val="001158EA"/>
    <w:rsid w:val="001158EF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755"/>
    <w:rsid w:val="001211EA"/>
    <w:rsid w:val="001215E1"/>
    <w:rsid w:val="00121930"/>
    <w:rsid w:val="00121CB2"/>
    <w:rsid w:val="00121CDB"/>
    <w:rsid w:val="00121D50"/>
    <w:rsid w:val="001220B0"/>
    <w:rsid w:val="0012227B"/>
    <w:rsid w:val="00122358"/>
    <w:rsid w:val="001226F6"/>
    <w:rsid w:val="0012293C"/>
    <w:rsid w:val="001231B3"/>
    <w:rsid w:val="00123C9C"/>
    <w:rsid w:val="00124985"/>
    <w:rsid w:val="00125259"/>
    <w:rsid w:val="00125BB5"/>
    <w:rsid w:val="0012634B"/>
    <w:rsid w:val="00126C3B"/>
    <w:rsid w:val="0012737B"/>
    <w:rsid w:val="0012768E"/>
    <w:rsid w:val="0012794B"/>
    <w:rsid w:val="00127A29"/>
    <w:rsid w:val="00127A48"/>
    <w:rsid w:val="0013018B"/>
    <w:rsid w:val="00130C14"/>
    <w:rsid w:val="00130C8A"/>
    <w:rsid w:val="00130FB8"/>
    <w:rsid w:val="00131714"/>
    <w:rsid w:val="0013172A"/>
    <w:rsid w:val="00131816"/>
    <w:rsid w:val="00131FED"/>
    <w:rsid w:val="00132265"/>
    <w:rsid w:val="001322FE"/>
    <w:rsid w:val="001325CD"/>
    <w:rsid w:val="00132B91"/>
    <w:rsid w:val="00132D20"/>
    <w:rsid w:val="00132F3A"/>
    <w:rsid w:val="001331BA"/>
    <w:rsid w:val="00133AF5"/>
    <w:rsid w:val="00135409"/>
    <w:rsid w:val="00136A4E"/>
    <w:rsid w:val="001372CB"/>
    <w:rsid w:val="00137988"/>
    <w:rsid w:val="00137DC4"/>
    <w:rsid w:val="00137E5F"/>
    <w:rsid w:val="00140452"/>
    <w:rsid w:val="0014094C"/>
    <w:rsid w:val="00141BF3"/>
    <w:rsid w:val="00141ECD"/>
    <w:rsid w:val="00142419"/>
    <w:rsid w:val="001424E6"/>
    <w:rsid w:val="00142707"/>
    <w:rsid w:val="00144347"/>
    <w:rsid w:val="00144AA6"/>
    <w:rsid w:val="001452E8"/>
    <w:rsid w:val="001456C0"/>
    <w:rsid w:val="0014638D"/>
    <w:rsid w:val="00146FEB"/>
    <w:rsid w:val="00147550"/>
    <w:rsid w:val="00147774"/>
    <w:rsid w:val="00147CAC"/>
    <w:rsid w:val="00147EBC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C08"/>
    <w:rsid w:val="00154FD8"/>
    <w:rsid w:val="001554C2"/>
    <w:rsid w:val="0015568D"/>
    <w:rsid w:val="00155712"/>
    <w:rsid w:val="00156315"/>
    <w:rsid w:val="00156E30"/>
    <w:rsid w:val="00157372"/>
    <w:rsid w:val="00157EBF"/>
    <w:rsid w:val="0016044E"/>
    <w:rsid w:val="00160587"/>
    <w:rsid w:val="0016067D"/>
    <w:rsid w:val="00160DF5"/>
    <w:rsid w:val="00161823"/>
    <w:rsid w:val="00161951"/>
    <w:rsid w:val="001619DE"/>
    <w:rsid w:val="00161ABC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C23"/>
    <w:rsid w:val="00164D31"/>
    <w:rsid w:val="00164D78"/>
    <w:rsid w:val="00164FFD"/>
    <w:rsid w:val="001653C5"/>
    <w:rsid w:val="00166A31"/>
    <w:rsid w:val="00166E10"/>
    <w:rsid w:val="00170042"/>
    <w:rsid w:val="001700E7"/>
    <w:rsid w:val="00170CBD"/>
    <w:rsid w:val="00170F2D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C62"/>
    <w:rsid w:val="00176D05"/>
    <w:rsid w:val="0017756E"/>
    <w:rsid w:val="00177963"/>
    <w:rsid w:val="00180597"/>
    <w:rsid w:val="00181069"/>
    <w:rsid w:val="00181240"/>
    <w:rsid w:val="00181A59"/>
    <w:rsid w:val="00181F07"/>
    <w:rsid w:val="0018202E"/>
    <w:rsid w:val="001822AD"/>
    <w:rsid w:val="00182405"/>
    <w:rsid w:val="001829FD"/>
    <w:rsid w:val="0018352E"/>
    <w:rsid w:val="001839BB"/>
    <w:rsid w:val="0018472F"/>
    <w:rsid w:val="00184CCE"/>
    <w:rsid w:val="00184CE8"/>
    <w:rsid w:val="00184E37"/>
    <w:rsid w:val="00185090"/>
    <w:rsid w:val="0018544F"/>
    <w:rsid w:val="001854AA"/>
    <w:rsid w:val="001854AC"/>
    <w:rsid w:val="001854B5"/>
    <w:rsid w:val="001855F8"/>
    <w:rsid w:val="0018577F"/>
    <w:rsid w:val="0018594A"/>
    <w:rsid w:val="00186251"/>
    <w:rsid w:val="00186287"/>
    <w:rsid w:val="001868C6"/>
    <w:rsid w:val="00186F4E"/>
    <w:rsid w:val="0018787D"/>
    <w:rsid w:val="00190251"/>
    <w:rsid w:val="00190E03"/>
    <w:rsid w:val="001914EF"/>
    <w:rsid w:val="00191708"/>
    <w:rsid w:val="0019200C"/>
    <w:rsid w:val="00192068"/>
    <w:rsid w:val="0019227A"/>
    <w:rsid w:val="001924D3"/>
    <w:rsid w:val="001928D0"/>
    <w:rsid w:val="00192D61"/>
    <w:rsid w:val="0019342E"/>
    <w:rsid w:val="00193D02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78B3"/>
    <w:rsid w:val="00197F2E"/>
    <w:rsid w:val="001A072D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7FD"/>
    <w:rsid w:val="001A2F94"/>
    <w:rsid w:val="001A38C1"/>
    <w:rsid w:val="001A4162"/>
    <w:rsid w:val="001A48D9"/>
    <w:rsid w:val="001A4A59"/>
    <w:rsid w:val="001A58AA"/>
    <w:rsid w:val="001A5A30"/>
    <w:rsid w:val="001A5E11"/>
    <w:rsid w:val="001A65EA"/>
    <w:rsid w:val="001A6A14"/>
    <w:rsid w:val="001A6A36"/>
    <w:rsid w:val="001A7881"/>
    <w:rsid w:val="001A7B5C"/>
    <w:rsid w:val="001A7EC0"/>
    <w:rsid w:val="001B0343"/>
    <w:rsid w:val="001B1B00"/>
    <w:rsid w:val="001B2497"/>
    <w:rsid w:val="001B2860"/>
    <w:rsid w:val="001B28B2"/>
    <w:rsid w:val="001B2D5B"/>
    <w:rsid w:val="001B353E"/>
    <w:rsid w:val="001B3711"/>
    <w:rsid w:val="001B3F29"/>
    <w:rsid w:val="001B42AB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857"/>
    <w:rsid w:val="001C1982"/>
    <w:rsid w:val="001C218C"/>
    <w:rsid w:val="001C2560"/>
    <w:rsid w:val="001C25BC"/>
    <w:rsid w:val="001C2D22"/>
    <w:rsid w:val="001C2DD3"/>
    <w:rsid w:val="001C312B"/>
    <w:rsid w:val="001C33EB"/>
    <w:rsid w:val="001C416D"/>
    <w:rsid w:val="001C45EC"/>
    <w:rsid w:val="001C5186"/>
    <w:rsid w:val="001C52E3"/>
    <w:rsid w:val="001C57A7"/>
    <w:rsid w:val="001C5B9B"/>
    <w:rsid w:val="001C6DF7"/>
    <w:rsid w:val="001C79A9"/>
    <w:rsid w:val="001D02ED"/>
    <w:rsid w:val="001D0B2A"/>
    <w:rsid w:val="001D1EAA"/>
    <w:rsid w:val="001D2F8D"/>
    <w:rsid w:val="001D2FFA"/>
    <w:rsid w:val="001D318A"/>
    <w:rsid w:val="001D3A18"/>
    <w:rsid w:val="001D3E21"/>
    <w:rsid w:val="001D41FE"/>
    <w:rsid w:val="001D4630"/>
    <w:rsid w:val="001D4896"/>
    <w:rsid w:val="001D4945"/>
    <w:rsid w:val="001D5AA2"/>
    <w:rsid w:val="001D6002"/>
    <w:rsid w:val="001D63EE"/>
    <w:rsid w:val="001D67A5"/>
    <w:rsid w:val="001D6B8A"/>
    <w:rsid w:val="001D711B"/>
    <w:rsid w:val="001D7674"/>
    <w:rsid w:val="001D7D0E"/>
    <w:rsid w:val="001E0B57"/>
    <w:rsid w:val="001E0FA6"/>
    <w:rsid w:val="001E1666"/>
    <w:rsid w:val="001E19E1"/>
    <w:rsid w:val="001E259E"/>
    <w:rsid w:val="001E2C08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143"/>
    <w:rsid w:val="001E5728"/>
    <w:rsid w:val="001E6C42"/>
    <w:rsid w:val="001E6FB4"/>
    <w:rsid w:val="001E7299"/>
    <w:rsid w:val="001E7D40"/>
    <w:rsid w:val="001F0201"/>
    <w:rsid w:val="001F11E2"/>
    <w:rsid w:val="001F14E3"/>
    <w:rsid w:val="001F1612"/>
    <w:rsid w:val="001F1C83"/>
    <w:rsid w:val="001F2175"/>
    <w:rsid w:val="001F2777"/>
    <w:rsid w:val="001F2C04"/>
    <w:rsid w:val="001F3470"/>
    <w:rsid w:val="001F386E"/>
    <w:rsid w:val="001F3FED"/>
    <w:rsid w:val="001F44DA"/>
    <w:rsid w:val="001F4619"/>
    <w:rsid w:val="001F4719"/>
    <w:rsid w:val="001F4C4B"/>
    <w:rsid w:val="001F4DCC"/>
    <w:rsid w:val="001F52DA"/>
    <w:rsid w:val="001F567C"/>
    <w:rsid w:val="001F567F"/>
    <w:rsid w:val="001F5737"/>
    <w:rsid w:val="001F5790"/>
    <w:rsid w:val="001F61FA"/>
    <w:rsid w:val="001F69D6"/>
    <w:rsid w:val="001F7448"/>
    <w:rsid w:val="001F7CAE"/>
    <w:rsid w:val="001F7CE8"/>
    <w:rsid w:val="001F7D28"/>
    <w:rsid w:val="001F7F8D"/>
    <w:rsid w:val="001F7FF0"/>
    <w:rsid w:val="0020037E"/>
    <w:rsid w:val="002003D3"/>
    <w:rsid w:val="002005BE"/>
    <w:rsid w:val="002005E0"/>
    <w:rsid w:val="00200C9A"/>
    <w:rsid w:val="00200FB6"/>
    <w:rsid w:val="0020116F"/>
    <w:rsid w:val="00201195"/>
    <w:rsid w:val="00201222"/>
    <w:rsid w:val="00201248"/>
    <w:rsid w:val="00201C66"/>
    <w:rsid w:val="00201FC6"/>
    <w:rsid w:val="002023A8"/>
    <w:rsid w:val="002024F4"/>
    <w:rsid w:val="00202978"/>
    <w:rsid w:val="0020390E"/>
    <w:rsid w:val="002044FE"/>
    <w:rsid w:val="002053EF"/>
    <w:rsid w:val="0020587A"/>
    <w:rsid w:val="00206431"/>
    <w:rsid w:val="00206464"/>
    <w:rsid w:val="002076C9"/>
    <w:rsid w:val="00207793"/>
    <w:rsid w:val="00207ACF"/>
    <w:rsid w:val="002103D8"/>
    <w:rsid w:val="00210C15"/>
    <w:rsid w:val="00211AC1"/>
    <w:rsid w:val="00211AEB"/>
    <w:rsid w:val="002128C7"/>
    <w:rsid w:val="00212F1A"/>
    <w:rsid w:val="002135B2"/>
    <w:rsid w:val="00213D27"/>
    <w:rsid w:val="00213F1E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231D"/>
    <w:rsid w:val="00223782"/>
    <w:rsid w:val="00223971"/>
    <w:rsid w:val="00223AC9"/>
    <w:rsid w:val="002248AD"/>
    <w:rsid w:val="002248E9"/>
    <w:rsid w:val="0022499C"/>
    <w:rsid w:val="00224C23"/>
    <w:rsid w:val="002254C4"/>
    <w:rsid w:val="002258AF"/>
    <w:rsid w:val="00225BF4"/>
    <w:rsid w:val="00225D05"/>
    <w:rsid w:val="0022610E"/>
    <w:rsid w:val="002262FB"/>
    <w:rsid w:val="002269A8"/>
    <w:rsid w:val="00226AF5"/>
    <w:rsid w:val="00226B9F"/>
    <w:rsid w:val="00226FD7"/>
    <w:rsid w:val="002277A5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485E"/>
    <w:rsid w:val="00234DDA"/>
    <w:rsid w:val="00234F69"/>
    <w:rsid w:val="0023503E"/>
    <w:rsid w:val="00235C39"/>
    <w:rsid w:val="00236061"/>
    <w:rsid w:val="00236399"/>
    <w:rsid w:val="0023651C"/>
    <w:rsid w:val="00237DA7"/>
    <w:rsid w:val="00240A82"/>
    <w:rsid w:val="00240DF9"/>
    <w:rsid w:val="00240E86"/>
    <w:rsid w:val="0024138E"/>
    <w:rsid w:val="00241CF2"/>
    <w:rsid w:val="002422AD"/>
    <w:rsid w:val="0024242F"/>
    <w:rsid w:val="00242508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A82"/>
    <w:rsid w:val="00246AF0"/>
    <w:rsid w:val="00246B46"/>
    <w:rsid w:val="00246C2E"/>
    <w:rsid w:val="002479AA"/>
    <w:rsid w:val="00247B29"/>
    <w:rsid w:val="00250854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49C2"/>
    <w:rsid w:val="00255735"/>
    <w:rsid w:val="00255B2E"/>
    <w:rsid w:val="00255BCF"/>
    <w:rsid w:val="002561B3"/>
    <w:rsid w:val="002568AE"/>
    <w:rsid w:val="00256C14"/>
    <w:rsid w:val="002571AD"/>
    <w:rsid w:val="00257310"/>
    <w:rsid w:val="0025745D"/>
    <w:rsid w:val="00257AD3"/>
    <w:rsid w:val="0026022F"/>
    <w:rsid w:val="00260FEA"/>
    <w:rsid w:val="00261694"/>
    <w:rsid w:val="002617C6"/>
    <w:rsid w:val="00261CB3"/>
    <w:rsid w:val="00262757"/>
    <w:rsid w:val="002629EA"/>
    <w:rsid w:val="00262C0D"/>
    <w:rsid w:val="00263731"/>
    <w:rsid w:val="00263AF4"/>
    <w:rsid w:val="00263B0E"/>
    <w:rsid w:val="00265248"/>
    <w:rsid w:val="0026538A"/>
    <w:rsid w:val="0026665E"/>
    <w:rsid w:val="002666DA"/>
    <w:rsid w:val="002667DD"/>
    <w:rsid w:val="00266958"/>
    <w:rsid w:val="00266CE5"/>
    <w:rsid w:val="00266F1D"/>
    <w:rsid w:val="002675AE"/>
    <w:rsid w:val="002675C2"/>
    <w:rsid w:val="0026776D"/>
    <w:rsid w:val="00267881"/>
    <w:rsid w:val="00267CC7"/>
    <w:rsid w:val="00267EF2"/>
    <w:rsid w:val="00267F57"/>
    <w:rsid w:val="00270805"/>
    <w:rsid w:val="002708D2"/>
    <w:rsid w:val="00270AA0"/>
    <w:rsid w:val="00270F12"/>
    <w:rsid w:val="00270FA1"/>
    <w:rsid w:val="00271191"/>
    <w:rsid w:val="00271265"/>
    <w:rsid w:val="002714F7"/>
    <w:rsid w:val="0027176D"/>
    <w:rsid w:val="002731EE"/>
    <w:rsid w:val="00273715"/>
    <w:rsid w:val="00273821"/>
    <w:rsid w:val="002738A9"/>
    <w:rsid w:val="00273C0B"/>
    <w:rsid w:val="002746CF"/>
    <w:rsid w:val="0027487C"/>
    <w:rsid w:val="00274E67"/>
    <w:rsid w:val="00274ED7"/>
    <w:rsid w:val="00275CC5"/>
    <w:rsid w:val="00275D12"/>
    <w:rsid w:val="002760F7"/>
    <w:rsid w:val="0027654B"/>
    <w:rsid w:val="002767D0"/>
    <w:rsid w:val="00276B1F"/>
    <w:rsid w:val="00277B08"/>
    <w:rsid w:val="00277B4C"/>
    <w:rsid w:val="00280399"/>
    <w:rsid w:val="00280533"/>
    <w:rsid w:val="0028062F"/>
    <w:rsid w:val="002807B4"/>
    <w:rsid w:val="002808AD"/>
    <w:rsid w:val="00281E24"/>
    <w:rsid w:val="00281EB0"/>
    <w:rsid w:val="0028298D"/>
    <w:rsid w:val="00282AF2"/>
    <w:rsid w:val="00282B18"/>
    <w:rsid w:val="00282E36"/>
    <w:rsid w:val="002833C1"/>
    <w:rsid w:val="002840DC"/>
    <w:rsid w:val="00284133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4C3"/>
    <w:rsid w:val="00290A80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6421"/>
    <w:rsid w:val="00297BF2"/>
    <w:rsid w:val="002A011F"/>
    <w:rsid w:val="002A03B3"/>
    <w:rsid w:val="002A0B43"/>
    <w:rsid w:val="002A122F"/>
    <w:rsid w:val="002A1A73"/>
    <w:rsid w:val="002A1EB3"/>
    <w:rsid w:val="002A1EDC"/>
    <w:rsid w:val="002A2211"/>
    <w:rsid w:val="002A2398"/>
    <w:rsid w:val="002A23A8"/>
    <w:rsid w:val="002A2409"/>
    <w:rsid w:val="002A2461"/>
    <w:rsid w:val="002A2747"/>
    <w:rsid w:val="002A2A91"/>
    <w:rsid w:val="002A2E09"/>
    <w:rsid w:val="002A2FC1"/>
    <w:rsid w:val="002A31A2"/>
    <w:rsid w:val="002A3CC8"/>
    <w:rsid w:val="002A421F"/>
    <w:rsid w:val="002A470A"/>
    <w:rsid w:val="002A4E86"/>
    <w:rsid w:val="002A5CB3"/>
    <w:rsid w:val="002A5DCA"/>
    <w:rsid w:val="002A68A3"/>
    <w:rsid w:val="002A6A75"/>
    <w:rsid w:val="002A6AB3"/>
    <w:rsid w:val="002A6B22"/>
    <w:rsid w:val="002A6FBE"/>
    <w:rsid w:val="002A7592"/>
    <w:rsid w:val="002A7A1B"/>
    <w:rsid w:val="002B0196"/>
    <w:rsid w:val="002B0271"/>
    <w:rsid w:val="002B02ED"/>
    <w:rsid w:val="002B0449"/>
    <w:rsid w:val="002B0CE4"/>
    <w:rsid w:val="002B1DD0"/>
    <w:rsid w:val="002B2C0C"/>
    <w:rsid w:val="002B2C60"/>
    <w:rsid w:val="002B3CCD"/>
    <w:rsid w:val="002B40CA"/>
    <w:rsid w:val="002B4137"/>
    <w:rsid w:val="002B463F"/>
    <w:rsid w:val="002B4B09"/>
    <w:rsid w:val="002B4B2A"/>
    <w:rsid w:val="002B4E3F"/>
    <w:rsid w:val="002B507E"/>
    <w:rsid w:val="002B5921"/>
    <w:rsid w:val="002B59FE"/>
    <w:rsid w:val="002B5EA8"/>
    <w:rsid w:val="002B5EFA"/>
    <w:rsid w:val="002B6357"/>
    <w:rsid w:val="002B65DA"/>
    <w:rsid w:val="002B6C9A"/>
    <w:rsid w:val="002B7BEF"/>
    <w:rsid w:val="002C0528"/>
    <w:rsid w:val="002C06C4"/>
    <w:rsid w:val="002C1490"/>
    <w:rsid w:val="002C14DC"/>
    <w:rsid w:val="002C179E"/>
    <w:rsid w:val="002C1944"/>
    <w:rsid w:val="002C1C83"/>
    <w:rsid w:val="002C2735"/>
    <w:rsid w:val="002C28CD"/>
    <w:rsid w:val="002C2916"/>
    <w:rsid w:val="002C2E62"/>
    <w:rsid w:val="002C3E2A"/>
    <w:rsid w:val="002C3F14"/>
    <w:rsid w:val="002C4624"/>
    <w:rsid w:val="002C4996"/>
    <w:rsid w:val="002C4DA1"/>
    <w:rsid w:val="002C5400"/>
    <w:rsid w:val="002C5525"/>
    <w:rsid w:val="002C55A1"/>
    <w:rsid w:val="002C6178"/>
    <w:rsid w:val="002C683E"/>
    <w:rsid w:val="002C6E0A"/>
    <w:rsid w:val="002C6F80"/>
    <w:rsid w:val="002C76A9"/>
    <w:rsid w:val="002C7797"/>
    <w:rsid w:val="002C7D75"/>
    <w:rsid w:val="002D0123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2BA"/>
    <w:rsid w:val="002D54B4"/>
    <w:rsid w:val="002D59A6"/>
    <w:rsid w:val="002D6410"/>
    <w:rsid w:val="002D6905"/>
    <w:rsid w:val="002D6921"/>
    <w:rsid w:val="002D6E98"/>
    <w:rsid w:val="002D714A"/>
    <w:rsid w:val="002D721E"/>
    <w:rsid w:val="002D7852"/>
    <w:rsid w:val="002E005A"/>
    <w:rsid w:val="002E00D1"/>
    <w:rsid w:val="002E1052"/>
    <w:rsid w:val="002E12D9"/>
    <w:rsid w:val="002E16EB"/>
    <w:rsid w:val="002E19B4"/>
    <w:rsid w:val="002E1E2E"/>
    <w:rsid w:val="002E2184"/>
    <w:rsid w:val="002E239B"/>
    <w:rsid w:val="002E3038"/>
    <w:rsid w:val="002E3A24"/>
    <w:rsid w:val="002E3A9C"/>
    <w:rsid w:val="002E3AF5"/>
    <w:rsid w:val="002E3D30"/>
    <w:rsid w:val="002E4185"/>
    <w:rsid w:val="002E43A6"/>
    <w:rsid w:val="002E44BF"/>
    <w:rsid w:val="002E4603"/>
    <w:rsid w:val="002E48F2"/>
    <w:rsid w:val="002E4E79"/>
    <w:rsid w:val="002E4ECC"/>
    <w:rsid w:val="002E5179"/>
    <w:rsid w:val="002E5DE1"/>
    <w:rsid w:val="002E5F05"/>
    <w:rsid w:val="002E64C7"/>
    <w:rsid w:val="002E6960"/>
    <w:rsid w:val="002E73DC"/>
    <w:rsid w:val="002E74B9"/>
    <w:rsid w:val="002E777E"/>
    <w:rsid w:val="002E77E7"/>
    <w:rsid w:val="002E7F7D"/>
    <w:rsid w:val="002E7FB6"/>
    <w:rsid w:val="002F03BC"/>
    <w:rsid w:val="002F0641"/>
    <w:rsid w:val="002F0A74"/>
    <w:rsid w:val="002F0B1B"/>
    <w:rsid w:val="002F0C59"/>
    <w:rsid w:val="002F0DF6"/>
    <w:rsid w:val="002F0F2F"/>
    <w:rsid w:val="002F12F6"/>
    <w:rsid w:val="002F2050"/>
    <w:rsid w:val="002F24E5"/>
    <w:rsid w:val="002F289C"/>
    <w:rsid w:val="002F2CBC"/>
    <w:rsid w:val="002F2F32"/>
    <w:rsid w:val="002F2F5F"/>
    <w:rsid w:val="002F3AAB"/>
    <w:rsid w:val="002F3C91"/>
    <w:rsid w:val="002F3EDD"/>
    <w:rsid w:val="002F3FFE"/>
    <w:rsid w:val="002F414C"/>
    <w:rsid w:val="002F42AA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0A8C"/>
    <w:rsid w:val="003013A1"/>
    <w:rsid w:val="00301C9C"/>
    <w:rsid w:val="00301DDC"/>
    <w:rsid w:val="00301F17"/>
    <w:rsid w:val="0030269D"/>
    <w:rsid w:val="00302DF4"/>
    <w:rsid w:val="00302F78"/>
    <w:rsid w:val="003034CD"/>
    <w:rsid w:val="00303BC4"/>
    <w:rsid w:val="00303C27"/>
    <w:rsid w:val="00303E4F"/>
    <w:rsid w:val="00304097"/>
    <w:rsid w:val="00304453"/>
    <w:rsid w:val="0030467F"/>
    <w:rsid w:val="00305706"/>
    <w:rsid w:val="00305AB0"/>
    <w:rsid w:val="00305BD4"/>
    <w:rsid w:val="00305EE5"/>
    <w:rsid w:val="00305FAE"/>
    <w:rsid w:val="003064D9"/>
    <w:rsid w:val="00306938"/>
    <w:rsid w:val="00306C6F"/>
    <w:rsid w:val="003070E0"/>
    <w:rsid w:val="0030719E"/>
    <w:rsid w:val="0030755F"/>
    <w:rsid w:val="00307DF5"/>
    <w:rsid w:val="00307ECD"/>
    <w:rsid w:val="00310110"/>
    <w:rsid w:val="00310600"/>
    <w:rsid w:val="00310C2C"/>
    <w:rsid w:val="00310CEE"/>
    <w:rsid w:val="00310F20"/>
    <w:rsid w:val="00311CB6"/>
    <w:rsid w:val="003121CA"/>
    <w:rsid w:val="00312856"/>
    <w:rsid w:val="003128D9"/>
    <w:rsid w:val="00312C9E"/>
    <w:rsid w:val="00313169"/>
    <w:rsid w:val="00313432"/>
    <w:rsid w:val="00313C6B"/>
    <w:rsid w:val="00313F98"/>
    <w:rsid w:val="0031508D"/>
    <w:rsid w:val="00315B3E"/>
    <w:rsid w:val="00315C3F"/>
    <w:rsid w:val="00315F2F"/>
    <w:rsid w:val="003165F2"/>
    <w:rsid w:val="00316A62"/>
    <w:rsid w:val="00316B01"/>
    <w:rsid w:val="00316B5B"/>
    <w:rsid w:val="00316D4A"/>
    <w:rsid w:val="003172CE"/>
    <w:rsid w:val="0031745B"/>
    <w:rsid w:val="003176C1"/>
    <w:rsid w:val="0032143F"/>
    <w:rsid w:val="0032147C"/>
    <w:rsid w:val="00321CCD"/>
    <w:rsid w:val="00321CE5"/>
    <w:rsid w:val="00321F8E"/>
    <w:rsid w:val="00322061"/>
    <w:rsid w:val="00322AF6"/>
    <w:rsid w:val="0032315E"/>
    <w:rsid w:val="003233BF"/>
    <w:rsid w:val="00323A42"/>
    <w:rsid w:val="00323C3E"/>
    <w:rsid w:val="00323E50"/>
    <w:rsid w:val="0032442D"/>
    <w:rsid w:val="003245A9"/>
    <w:rsid w:val="003248C6"/>
    <w:rsid w:val="003248EE"/>
    <w:rsid w:val="003250A5"/>
    <w:rsid w:val="00325267"/>
    <w:rsid w:val="00325E59"/>
    <w:rsid w:val="00326B53"/>
    <w:rsid w:val="00326C49"/>
    <w:rsid w:val="00327D26"/>
    <w:rsid w:val="00327FE9"/>
    <w:rsid w:val="003306E6"/>
    <w:rsid w:val="003307AE"/>
    <w:rsid w:val="00330CAC"/>
    <w:rsid w:val="00330F7B"/>
    <w:rsid w:val="003310C4"/>
    <w:rsid w:val="00331668"/>
    <w:rsid w:val="00331683"/>
    <w:rsid w:val="00331AB8"/>
    <w:rsid w:val="00332375"/>
    <w:rsid w:val="003323E9"/>
    <w:rsid w:val="00332785"/>
    <w:rsid w:val="00332B0C"/>
    <w:rsid w:val="00333176"/>
    <w:rsid w:val="00333B90"/>
    <w:rsid w:val="00333CE9"/>
    <w:rsid w:val="00334675"/>
    <w:rsid w:val="00334E7B"/>
    <w:rsid w:val="003351D2"/>
    <w:rsid w:val="00335314"/>
    <w:rsid w:val="003358BB"/>
    <w:rsid w:val="00336A15"/>
    <w:rsid w:val="003371C6"/>
    <w:rsid w:val="00337328"/>
    <w:rsid w:val="003402CC"/>
    <w:rsid w:val="00341108"/>
    <w:rsid w:val="003413FA"/>
    <w:rsid w:val="00341464"/>
    <w:rsid w:val="00341777"/>
    <w:rsid w:val="00341EAA"/>
    <w:rsid w:val="00341F41"/>
    <w:rsid w:val="003422A0"/>
    <w:rsid w:val="00342EE9"/>
    <w:rsid w:val="003436F1"/>
    <w:rsid w:val="00343E5D"/>
    <w:rsid w:val="0034422A"/>
    <w:rsid w:val="00344294"/>
    <w:rsid w:val="003442A9"/>
    <w:rsid w:val="00344522"/>
    <w:rsid w:val="00346A7B"/>
    <w:rsid w:val="0034744F"/>
    <w:rsid w:val="00347611"/>
    <w:rsid w:val="00347699"/>
    <w:rsid w:val="00347990"/>
    <w:rsid w:val="003479AF"/>
    <w:rsid w:val="00347D74"/>
    <w:rsid w:val="003500E7"/>
    <w:rsid w:val="00350BA1"/>
    <w:rsid w:val="00350C0D"/>
    <w:rsid w:val="00351344"/>
    <w:rsid w:val="003513B8"/>
    <w:rsid w:val="003517B0"/>
    <w:rsid w:val="00351852"/>
    <w:rsid w:val="00351ECD"/>
    <w:rsid w:val="003520DC"/>
    <w:rsid w:val="00352965"/>
    <w:rsid w:val="00352BBE"/>
    <w:rsid w:val="00352F8F"/>
    <w:rsid w:val="003533AB"/>
    <w:rsid w:val="00353BAD"/>
    <w:rsid w:val="00353E5C"/>
    <w:rsid w:val="00354104"/>
    <w:rsid w:val="00354829"/>
    <w:rsid w:val="00354C5E"/>
    <w:rsid w:val="00354D6C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5768A"/>
    <w:rsid w:val="00361570"/>
    <w:rsid w:val="00361962"/>
    <w:rsid w:val="00361DF3"/>
    <w:rsid w:val="00361E51"/>
    <w:rsid w:val="00362B1E"/>
    <w:rsid w:val="003632B1"/>
    <w:rsid w:val="003637B0"/>
    <w:rsid w:val="00363AF9"/>
    <w:rsid w:val="003641B1"/>
    <w:rsid w:val="003643D7"/>
    <w:rsid w:val="00364736"/>
    <w:rsid w:val="00364D4F"/>
    <w:rsid w:val="003651BD"/>
    <w:rsid w:val="003656BD"/>
    <w:rsid w:val="003657AE"/>
    <w:rsid w:val="00365A39"/>
    <w:rsid w:val="00365C27"/>
    <w:rsid w:val="00365F5E"/>
    <w:rsid w:val="00365FDD"/>
    <w:rsid w:val="00366340"/>
    <w:rsid w:val="00367370"/>
    <w:rsid w:val="00367639"/>
    <w:rsid w:val="00367F56"/>
    <w:rsid w:val="00370286"/>
    <w:rsid w:val="0037031F"/>
    <w:rsid w:val="00370700"/>
    <w:rsid w:val="00370732"/>
    <w:rsid w:val="00370E82"/>
    <w:rsid w:val="003716D6"/>
    <w:rsid w:val="00371A33"/>
    <w:rsid w:val="003729A8"/>
    <w:rsid w:val="00372A7D"/>
    <w:rsid w:val="00372D06"/>
    <w:rsid w:val="00373132"/>
    <w:rsid w:val="00373629"/>
    <w:rsid w:val="00373B3A"/>
    <w:rsid w:val="00373C91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80F99"/>
    <w:rsid w:val="0038179E"/>
    <w:rsid w:val="00381B88"/>
    <w:rsid w:val="00381C0D"/>
    <w:rsid w:val="00381F6C"/>
    <w:rsid w:val="00382DDF"/>
    <w:rsid w:val="00383FF7"/>
    <w:rsid w:val="00384C69"/>
    <w:rsid w:val="00384EED"/>
    <w:rsid w:val="00385089"/>
    <w:rsid w:val="003852B7"/>
    <w:rsid w:val="00386501"/>
    <w:rsid w:val="00386FF5"/>
    <w:rsid w:val="00387664"/>
    <w:rsid w:val="00387868"/>
    <w:rsid w:val="00387985"/>
    <w:rsid w:val="003909F8"/>
    <w:rsid w:val="00390AAC"/>
    <w:rsid w:val="00390EDA"/>
    <w:rsid w:val="00390F47"/>
    <w:rsid w:val="0039156C"/>
    <w:rsid w:val="00391839"/>
    <w:rsid w:val="003929CE"/>
    <w:rsid w:val="00392C5F"/>
    <w:rsid w:val="00392D56"/>
    <w:rsid w:val="00392DBF"/>
    <w:rsid w:val="003936AD"/>
    <w:rsid w:val="003937CC"/>
    <w:rsid w:val="0039412B"/>
    <w:rsid w:val="00394416"/>
    <w:rsid w:val="00394A38"/>
    <w:rsid w:val="0039512A"/>
    <w:rsid w:val="00395767"/>
    <w:rsid w:val="00395F0F"/>
    <w:rsid w:val="0039604D"/>
    <w:rsid w:val="00396318"/>
    <w:rsid w:val="003A1D93"/>
    <w:rsid w:val="003A2621"/>
    <w:rsid w:val="003A3F04"/>
    <w:rsid w:val="003A46DD"/>
    <w:rsid w:val="003A5692"/>
    <w:rsid w:val="003A56B1"/>
    <w:rsid w:val="003A57BA"/>
    <w:rsid w:val="003A6418"/>
    <w:rsid w:val="003A6516"/>
    <w:rsid w:val="003A6671"/>
    <w:rsid w:val="003A6E5D"/>
    <w:rsid w:val="003A7008"/>
    <w:rsid w:val="003A761C"/>
    <w:rsid w:val="003B0632"/>
    <w:rsid w:val="003B0DC1"/>
    <w:rsid w:val="003B108F"/>
    <w:rsid w:val="003B1230"/>
    <w:rsid w:val="003B26AA"/>
    <w:rsid w:val="003B307A"/>
    <w:rsid w:val="003B43D5"/>
    <w:rsid w:val="003B44D4"/>
    <w:rsid w:val="003B4762"/>
    <w:rsid w:val="003B489B"/>
    <w:rsid w:val="003B5075"/>
    <w:rsid w:val="003B59C2"/>
    <w:rsid w:val="003B6956"/>
    <w:rsid w:val="003B705F"/>
    <w:rsid w:val="003B70EE"/>
    <w:rsid w:val="003C073C"/>
    <w:rsid w:val="003C077E"/>
    <w:rsid w:val="003C0920"/>
    <w:rsid w:val="003C09C0"/>
    <w:rsid w:val="003C0C82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D51"/>
    <w:rsid w:val="003C7C0B"/>
    <w:rsid w:val="003C7CCE"/>
    <w:rsid w:val="003D0208"/>
    <w:rsid w:val="003D090A"/>
    <w:rsid w:val="003D0CD2"/>
    <w:rsid w:val="003D0D8B"/>
    <w:rsid w:val="003D101F"/>
    <w:rsid w:val="003D1A2B"/>
    <w:rsid w:val="003D1A37"/>
    <w:rsid w:val="003D1C9F"/>
    <w:rsid w:val="003D2654"/>
    <w:rsid w:val="003D26A9"/>
    <w:rsid w:val="003D2830"/>
    <w:rsid w:val="003D290C"/>
    <w:rsid w:val="003D42D6"/>
    <w:rsid w:val="003D4C9D"/>
    <w:rsid w:val="003D4CBF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75D"/>
    <w:rsid w:val="003E3962"/>
    <w:rsid w:val="003E397D"/>
    <w:rsid w:val="003E4FCE"/>
    <w:rsid w:val="003E6B75"/>
    <w:rsid w:val="003E6FF9"/>
    <w:rsid w:val="003E7F5B"/>
    <w:rsid w:val="003F0064"/>
    <w:rsid w:val="003F0204"/>
    <w:rsid w:val="003F08B1"/>
    <w:rsid w:val="003F0D64"/>
    <w:rsid w:val="003F0F26"/>
    <w:rsid w:val="003F11E5"/>
    <w:rsid w:val="003F1231"/>
    <w:rsid w:val="003F27AE"/>
    <w:rsid w:val="003F2930"/>
    <w:rsid w:val="003F31F9"/>
    <w:rsid w:val="003F34A7"/>
    <w:rsid w:val="003F3F1D"/>
    <w:rsid w:val="003F419A"/>
    <w:rsid w:val="003F4204"/>
    <w:rsid w:val="003F550F"/>
    <w:rsid w:val="003F5AD3"/>
    <w:rsid w:val="003F604E"/>
    <w:rsid w:val="003F6159"/>
    <w:rsid w:val="003F61E8"/>
    <w:rsid w:val="003F68A5"/>
    <w:rsid w:val="003F72AA"/>
    <w:rsid w:val="003F7E0E"/>
    <w:rsid w:val="00400F71"/>
    <w:rsid w:val="004014EA"/>
    <w:rsid w:val="00402D8A"/>
    <w:rsid w:val="00403136"/>
    <w:rsid w:val="00403256"/>
    <w:rsid w:val="00403408"/>
    <w:rsid w:val="00403597"/>
    <w:rsid w:val="004035D5"/>
    <w:rsid w:val="00403716"/>
    <w:rsid w:val="0040397B"/>
    <w:rsid w:val="004044D9"/>
    <w:rsid w:val="00404AD8"/>
    <w:rsid w:val="00404F84"/>
    <w:rsid w:val="004051D2"/>
    <w:rsid w:val="0040544F"/>
    <w:rsid w:val="004054B5"/>
    <w:rsid w:val="00405B3B"/>
    <w:rsid w:val="00406F81"/>
    <w:rsid w:val="0040734E"/>
    <w:rsid w:val="00407378"/>
    <w:rsid w:val="00407AF3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954"/>
    <w:rsid w:val="00412CBB"/>
    <w:rsid w:val="00412D1C"/>
    <w:rsid w:val="0041390E"/>
    <w:rsid w:val="00413977"/>
    <w:rsid w:val="00414494"/>
    <w:rsid w:val="00414F67"/>
    <w:rsid w:val="00415276"/>
    <w:rsid w:val="0041585F"/>
    <w:rsid w:val="00415963"/>
    <w:rsid w:val="00415D58"/>
    <w:rsid w:val="00416677"/>
    <w:rsid w:val="0041669D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44"/>
    <w:rsid w:val="0042246C"/>
    <w:rsid w:val="0042269B"/>
    <w:rsid w:val="00422898"/>
    <w:rsid w:val="00422BA0"/>
    <w:rsid w:val="004233C8"/>
    <w:rsid w:val="004236A9"/>
    <w:rsid w:val="004236BE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3F3C"/>
    <w:rsid w:val="00434449"/>
    <w:rsid w:val="0043456C"/>
    <w:rsid w:val="00434944"/>
    <w:rsid w:val="00434BE2"/>
    <w:rsid w:val="00434FCF"/>
    <w:rsid w:val="00435041"/>
    <w:rsid w:val="00435F22"/>
    <w:rsid w:val="004367D4"/>
    <w:rsid w:val="004369DB"/>
    <w:rsid w:val="00436FD5"/>
    <w:rsid w:val="00437DE6"/>
    <w:rsid w:val="00440524"/>
    <w:rsid w:val="00440967"/>
    <w:rsid w:val="00440A1D"/>
    <w:rsid w:val="00441513"/>
    <w:rsid w:val="004418E0"/>
    <w:rsid w:val="00441BA6"/>
    <w:rsid w:val="00441CAD"/>
    <w:rsid w:val="00441EF7"/>
    <w:rsid w:val="004420BA"/>
    <w:rsid w:val="00442CF9"/>
    <w:rsid w:val="00442D97"/>
    <w:rsid w:val="004435B9"/>
    <w:rsid w:val="0044427C"/>
    <w:rsid w:val="004447D2"/>
    <w:rsid w:val="00444983"/>
    <w:rsid w:val="00444C5C"/>
    <w:rsid w:val="0044529A"/>
    <w:rsid w:val="00445934"/>
    <w:rsid w:val="00445FD3"/>
    <w:rsid w:val="0044649F"/>
    <w:rsid w:val="0044674B"/>
    <w:rsid w:val="00446CF1"/>
    <w:rsid w:val="00446D7B"/>
    <w:rsid w:val="00446E1B"/>
    <w:rsid w:val="0044731E"/>
    <w:rsid w:val="004478B5"/>
    <w:rsid w:val="00447A54"/>
    <w:rsid w:val="00447AB3"/>
    <w:rsid w:val="004504E7"/>
    <w:rsid w:val="00450544"/>
    <w:rsid w:val="00450EED"/>
    <w:rsid w:val="00450F2F"/>
    <w:rsid w:val="00451021"/>
    <w:rsid w:val="00452343"/>
    <w:rsid w:val="00452A1F"/>
    <w:rsid w:val="00452F67"/>
    <w:rsid w:val="0045383C"/>
    <w:rsid w:val="00453942"/>
    <w:rsid w:val="00453E5B"/>
    <w:rsid w:val="0045424F"/>
    <w:rsid w:val="00455260"/>
    <w:rsid w:val="004553F4"/>
    <w:rsid w:val="004558FC"/>
    <w:rsid w:val="00455D9C"/>
    <w:rsid w:val="00455F90"/>
    <w:rsid w:val="004566A8"/>
    <w:rsid w:val="004567A8"/>
    <w:rsid w:val="0045684C"/>
    <w:rsid w:val="0045721B"/>
    <w:rsid w:val="00457B2C"/>
    <w:rsid w:val="0046001D"/>
    <w:rsid w:val="00460189"/>
    <w:rsid w:val="004601B6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1ECF"/>
    <w:rsid w:val="004623B0"/>
    <w:rsid w:val="004625A1"/>
    <w:rsid w:val="00462CF8"/>
    <w:rsid w:val="0046350E"/>
    <w:rsid w:val="004635BE"/>
    <w:rsid w:val="00463C4F"/>
    <w:rsid w:val="00463F1A"/>
    <w:rsid w:val="00464142"/>
    <w:rsid w:val="004643F0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702"/>
    <w:rsid w:val="004678D4"/>
    <w:rsid w:val="00467B66"/>
    <w:rsid w:val="00467FEE"/>
    <w:rsid w:val="004704C4"/>
    <w:rsid w:val="00471127"/>
    <w:rsid w:val="00471577"/>
    <w:rsid w:val="004715EC"/>
    <w:rsid w:val="00471696"/>
    <w:rsid w:val="0047197D"/>
    <w:rsid w:val="00471F8F"/>
    <w:rsid w:val="0047225D"/>
    <w:rsid w:val="00472352"/>
    <w:rsid w:val="004728A9"/>
    <w:rsid w:val="00472B23"/>
    <w:rsid w:val="00472C67"/>
    <w:rsid w:val="004736C6"/>
    <w:rsid w:val="00473EF9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733"/>
    <w:rsid w:val="00477BE8"/>
    <w:rsid w:val="004800F1"/>
    <w:rsid w:val="004807DD"/>
    <w:rsid w:val="00480D71"/>
    <w:rsid w:val="0048178C"/>
    <w:rsid w:val="0048186E"/>
    <w:rsid w:val="004822A4"/>
    <w:rsid w:val="00482495"/>
    <w:rsid w:val="00483421"/>
    <w:rsid w:val="00483626"/>
    <w:rsid w:val="0048389D"/>
    <w:rsid w:val="00483A2D"/>
    <w:rsid w:val="00483B18"/>
    <w:rsid w:val="004854ED"/>
    <w:rsid w:val="0048588B"/>
    <w:rsid w:val="00485B7F"/>
    <w:rsid w:val="00486706"/>
    <w:rsid w:val="00486BE8"/>
    <w:rsid w:val="00487B4A"/>
    <w:rsid w:val="00487CC1"/>
    <w:rsid w:val="00487CE3"/>
    <w:rsid w:val="00487D60"/>
    <w:rsid w:val="004905B3"/>
    <w:rsid w:val="00491496"/>
    <w:rsid w:val="0049166A"/>
    <w:rsid w:val="00491828"/>
    <w:rsid w:val="00491A5E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7D5"/>
    <w:rsid w:val="00494F49"/>
    <w:rsid w:val="004957FE"/>
    <w:rsid w:val="00495CF6"/>
    <w:rsid w:val="00495EF4"/>
    <w:rsid w:val="0049637A"/>
    <w:rsid w:val="004966D9"/>
    <w:rsid w:val="00496A88"/>
    <w:rsid w:val="00496AEC"/>
    <w:rsid w:val="00496BDF"/>
    <w:rsid w:val="004973A5"/>
    <w:rsid w:val="00497FDC"/>
    <w:rsid w:val="004A0421"/>
    <w:rsid w:val="004A04A0"/>
    <w:rsid w:val="004A057E"/>
    <w:rsid w:val="004A11C7"/>
    <w:rsid w:val="004A1824"/>
    <w:rsid w:val="004A1AE4"/>
    <w:rsid w:val="004A1D33"/>
    <w:rsid w:val="004A1F6C"/>
    <w:rsid w:val="004A1F98"/>
    <w:rsid w:val="004A20AC"/>
    <w:rsid w:val="004A2950"/>
    <w:rsid w:val="004A2B61"/>
    <w:rsid w:val="004A2CD3"/>
    <w:rsid w:val="004A2EF8"/>
    <w:rsid w:val="004A3244"/>
    <w:rsid w:val="004A3677"/>
    <w:rsid w:val="004A3745"/>
    <w:rsid w:val="004A3FB3"/>
    <w:rsid w:val="004A43AA"/>
    <w:rsid w:val="004A440A"/>
    <w:rsid w:val="004A4FC6"/>
    <w:rsid w:val="004A515E"/>
    <w:rsid w:val="004A51B8"/>
    <w:rsid w:val="004A531E"/>
    <w:rsid w:val="004A586D"/>
    <w:rsid w:val="004A6E05"/>
    <w:rsid w:val="004A72EE"/>
    <w:rsid w:val="004A7723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D21"/>
    <w:rsid w:val="004B3D5B"/>
    <w:rsid w:val="004B3E46"/>
    <w:rsid w:val="004B3EF6"/>
    <w:rsid w:val="004B429E"/>
    <w:rsid w:val="004B43AE"/>
    <w:rsid w:val="004B4E2A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99F"/>
    <w:rsid w:val="004C1E5C"/>
    <w:rsid w:val="004C20A0"/>
    <w:rsid w:val="004C3899"/>
    <w:rsid w:val="004C4689"/>
    <w:rsid w:val="004C4FA4"/>
    <w:rsid w:val="004C500E"/>
    <w:rsid w:val="004C5C34"/>
    <w:rsid w:val="004C62A4"/>
    <w:rsid w:val="004C6414"/>
    <w:rsid w:val="004C6486"/>
    <w:rsid w:val="004C66B8"/>
    <w:rsid w:val="004C746E"/>
    <w:rsid w:val="004C783C"/>
    <w:rsid w:val="004C798D"/>
    <w:rsid w:val="004D0B76"/>
    <w:rsid w:val="004D1072"/>
    <w:rsid w:val="004D17ED"/>
    <w:rsid w:val="004D244F"/>
    <w:rsid w:val="004D2ABE"/>
    <w:rsid w:val="004D2EC7"/>
    <w:rsid w:val="004D3AD9"/>
    <w:rsid w:val="004D3F97"/>
    <w:rsid w:val="004D4029"/>
    <w:rsid w:val="004D4176"/>
    <w:rsid w:val="004D41C3"/>
    <w:rsid w:val="004D4520"/>
    <w:rsid w:val="004D4E0E"/>
    <w:rsid w:val="004D4E39"/>
    <w:rsid w:val="004D500C"/>
    <w:rsid w:val="004D5428"/>
    <w:rsid w:val="004D608B"/>
    <w:rsid w:val="004D60A1"/>
    <w:rsid w:val="004D6157"/>
    <w:rsid w:val="004D65F4"/>
    <w:rsid w:val="004D677A"/>
    <w:rsid w:val="004D68D6"/>
    <w:rsid w:val="004D6E82"/>
    <w:rsid w:val="004D701F"/>
    <w:rsid w:val="004D711D"/>
    <w:rsid w:val="004E0744"/>
    <w:rsid w:val="004E08CE"/>
    <w:rsid w:val="004E0B94"/>
    <w:rsid w:val="004E0BD2"/>
    <w:rsid w:val="004E0DAF"/>
    <w:rsid w:val="004E0F95"/>
    <w:rsid w:val="004E118E"/>
    <w:rsid w:val="004E16B1"/>
    <w:rsid w:val="004E1A4C"/>
    <w:rsid w:val="004E1AC5"/>
    <w:rsid w:val="004E20B9"/>
    <w:rsid w:val="004E22D6"/>
    <w:rsid w:val="004E2313"/>
    <w:rsid w:val="004E2A06"/>
    <w:rsid w:val="004E2AAE"/>
    <w:rsid w:val="004E2B85"/>
    <w:rsid w:val="004E3836"/>
    <w:rsid w:val="004E3AC5"/>
    <w:rsid w:val="004E3ACA"/>
    <w:rsid w:val="004E445E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7F2"/>
    <w:rsid w:val="004F0E70"/>
    <w:rsid w:val="004F107F"/>
    <w:rsid w:val="004F1269"/>
    <w:rsid w:val="004F158A"/>
    <w:rsid w:val="004F178D"/>
    <w:rsid w:val="004F197E"/>
    <w:rsid w:val="004F2C82"/>
    <w:rsid w:val="004F2E14"/>
    <w:rsid w:val="004F34D4"/>
    <w:rsid w:val="004F456C"/>
    <w:rsid w:val="004F45CF"/>
    <w:rsid w:val="004F4925"/>
    <w:rsid w:val="004F4990"/>
    <w:rsid w:val="004F49AD"/>
    <w:rsid w:val="004F4FC8"/>
    <w:rsid w:val="004F52D5"/>
    <w:rsid w:val="004F52DC"/>
    <w:rsid w:val="004F5AB4"/>
    <w:rsid w:val="004F6629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92B"/>
    <w:rsid w:val="00504AE4"/>
    <w:rsid w:val="00504AFF"/>
    <w:rsid w:val="00505103"/>
    <w:rsid w:val="00505471"/>
    <w:rsid w:val="00505619"/>
    <w:rsid w:val="00506555"/>
    <w:rsid w:val="00506769"/>
    <w:rsid w:val="00506C24"/>
    <w:rsid w:val="00506CEC"/>
    <w:rsid w:val="00506E1C"/>
    <w:rsid w:val="005071D6"/>
    <w:rsid w:val="005078A2"/>
    <w:rsid w:val="00507DFB"/>
    <w:rsid w:val="0051064B"/>
    <w:rsid w:val="00510850"/>
    <w:rsid w:val="00510F75"/>
    <w:rsid w:val="005111A9"/>
    <w:rsid w:val="005111B4"/>
    <w:rsid w:val="005111E9"/>
    <w:rsid w:val="00511B83"/>
    <w:rsid w:val="005125DD"/>
    <w:rsid w:val="0051283A"/>
    <w:rsid w:val="00512BBA"/>
    <w:rsid w:val="00513124"/>
    <w:rsid w:val="005132D2"/>
    <w:rsid w:val="00514043"/>
    <w:rsid w:val="0051458E"/>
    <w:rsid w:val="00514664"/>
    <w:rsid w:val="005147DE"/>
    <w:rsid w:val="00514C3E"/>
    <w:rsid w:val="00515448"/>
    <w:rsid w:val="005160AA"/>
    <w:rsid w:val="0051636C"/>
    <w:rsid w:val="005165CA"/>
    <w:rsid w:val="0051671D"/>
    <w:rsid w:val="005167EA"/>
    <w:rsid w:val="00516808"/>
    <w:rsid w:val="00516C17"/>
    <w:rsid w:val="00516C90"/>
    <w:rsid w:val="00517114"/>
    <w:rsid w:val="005173D2"/>
    <w:rsid w:val="005174B5"/>
    <w:rsid w:val="00517657"/>
    <w:rsid w:val="005178C7"/>
    <w:rsid w:val="005202E5"/>
    <w:rsid w:val="0052072E"/>
    <w:rsid w:val="00520922"/>
    <w:rsid w:val="00521410"/>
    <w:rsid w:val="00521F4D"/>
    <w:rsid w:val="00521F69"/>
    <w:rsid w:val="00522534"/>
    <w:rsid w:val="00522D9B"/>
    <w:rsid w:val="00522DFE"/>
    <w:rsid w:val="0052306A"/>
    <w:rsid w:val="005232CC"/>
    <w:rsid w:val="00523857"/>
    <w:rsid w:val="005239AB"/>
    <w:rsid w:val="00523B56"/>
    <w:rsid w:val="00523C00"/>
    <w:rsid w:val="00523FBC"/>
    <w:rsid w:val="005242AC"/>
    <w:rsid w:val="005247B1"/>
    <w:rsid w:val="005249BF"/>
    <w:rsid w:val="00524CAF"/>
    <w:rsid w:val="00524F1F"/>
    <w:rsid w:val="00525A0A"/>
    <w:rsid w:val="00525F0B"/>
    <w:rsid w:val="0052659C"/>
    <w:rsid w:val="00526613"/>
    <w:rsid w:val="00526661"/>
    <w:rsid w:val="005266F6"/>
    <w:rsid w:val="00526805"/>
    <w:rsid w:val="00526BAF"/>
    <w:rsid w:val="005273DC"/>
    <w:rsid w:val="0052770D"/>
    <w:rsid w:val="00527E62"/>
    <w:rsid w:val="00530062"/>
    <w:rsid w:val="005304D0"/>
    <w:rsid w:val="00530621"/>
    <w:rsid w:val="00530675"/>
    <w:rsid w:val="00531843"/>
    <w:rsid w:val="00532097"/>
    <w:rsid w:val="0053248D"/>
    <w:rsid w:val="00532FAA"/>
    <w:rsid w:val="005330C0"/>
    <w:rsid w:val="00533386"/>
    <w:rsid w:val="00533BCD"/>
    <w:rsid w:val="005343C7"/>
    <w:rsid w:val="00534A95"/>
    <w:rsid w:val="00535FA1"/>
    <w:rsid w:val="00536046"/>
    <w:rsid w:val="0053649D"/>
    <w:rsid w:val="005367C6"/>
    <w:rsid w:val="00536D48"/>
    <w:rsid w:val="00537361"/>
    <w:rsid w:val="00537B0B"/>
    <w:rsid w:val="005406BE"/>
    <w:rsid w:val="0054072A"/>
    <w:rsid w:val="00540B8F"/>
    <w:rsid w:val="00541256"/>
    <w:rsid w:val="00541AAC"/>
    <w:rsid w:val="00541CC2"/>
    <w:rsid w:val="00541F92"/>
    <w:rsid w:val="005435FB"/>
    <w:rsid w:val="00543726"/>
    <w:rsid w:val="005437B1"/>
    <w:rsid w:val="00543F85"/>
    <w:rsid w:val="00544D7F"/>
    <w:rsid w:val="0054568B"/>
    <w:rsid w:val="005458C2"/>
    <w:rsid w:val="00545A20"/>
    <w:rsid w:val="00545BF0"/>
    <w:rsid w:val="00545DB1"/>
    <w:rsid w:val="0054627A"/>
    <w:rsid w:val="0054654E"/>
    <w:rsid w:val="0054688E"/>
    <w:rsid w:val="00546D36"/>
    <w:rsid w:val="00546EEE"/>
    <w:rsid w:val="00546EF4"/>
    <w:rsid w:val="0054785C"/>
    <w:rsid w:val="0054798C"/>
    <w:rsid w:val="00550146"/>
    <w:rsid w:val="0055015E"/>
    <w:rsid w:val="005501A1"/>
    <w:rsid w:val="00550C89"/>
    <w:rsid w:val="00550C99"/>
    <w:rsid w:val="00551216"/>
    <w:rsid w:val="005518D1"/>
    <w:rsid w:val="00551DDD"/>
    <w:rsid w:val="005524B8"/>
    <w:rsid w:val="00552610"/>
    <w:rsid w:val="00552F75"/>
    <w:rsid w:val="005546C7"/>
    <w:rsid w:val="00554B79"/>
    <w:rsid w:val="00554F38"/>
    <w:rsid w:val="00555305"/>
    <w:rsid w:val="005554DB"/>
    <w:rsid w:val="00555B1F"/>
    <w:rsid w:val="00555BEB"/>
    <w:rsid w:val="00555F79"/>
    <w:rsid w:val="00556068"/>
    <w:rsid w:val="005562A3"/>
    <w:rsid w:val="00556F12"/>
    <w:rsid w:val="005573F7"/>
    <w:rsid w:val="00557913"/>
    <w:rsid w:val="00560CC7"/>
    <w:rsid w:val="00560E56"/>
    <w:rsid w:val="005611B0"/>
    <w:rsid w:val="00561577"/>
    <w:rsid w:val="0056158E"/>
    <w:rsid w:val="00562210"/>
    <w:rsid w:val="005634D7"/>
    <w:rsid w:val="005638BA"/>
    <w:rsid w:val="00563DBE"/>
    <w:rsid w:val="00563F2E"/>
    <w:rsid w:val="005642FA"/>
    <w:rsid w:val="00564417"/>
    <w:rsid w:val="00564628"/>
    <w:rsid w:val="005646BF"/>
    <w:rsid w:val="00564FA5"/>
    <w:rsid w:val="005650FA"/>
    <w:rsid w:val="005652E6"/>
    <w:rsid w:val="005653B7"/>
    <w:rsid w:val="0056579F"/>
    <w:rsid w:val="00565812"/>
    <w:rsid w:val="00565A74"/>
    <w:rsid w:val="00565C03"/>
    <w:rsid w:val="00566372"/>
    <w:rsid w:val="00566C5D"/>
    <w:rsid w:val="00566E95"/>
    <w:rsid w:val="00567586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DB7"/>
    <w:rsid w:val="00571E28"/>
    <w:rsid w:val="00572554"/>
    <w:rsid w:val="00572797"/>
    <w:rsid w:val="0057348C"/>
    <w:rsid w:val="005736B8"/>
    <w:rsid w:val="005739EA"/>
    <w:rsid w:val="00573A9D"/>
    <w:rsid w:val="00573CE7"/>
    <w:rsid w:val="00573E45"/>
    <w:rsid w:val="0057414D"/>
    <w:rsid w:val="0057426E"/>
    <w:rsid w:val="005744BD"/>
    <w:rsid w:val="00574FCC"/>
    <w:rsid w:val="00575023"/>
    <w:rsid w:val="005750C4"/>
    <w:rsid w:val="005753F9"/>
    <w:rsid w:val="00575A7A"/>
    <w:rsid w:val="00575B23"/>
    <w:rsid w:val="00575E10"/>
    <w:rsid w:val="0057640D"/>
    <w:rsid w:val="00576A46"/>
    <w:rsid w:val="00580141"/>
    <w:rsid w:val="005802A2"/>
    <w:rsid w:val="00580804"/>
    <w:rsid w:val="00580EAC"/>
    <w:rsid w:val="00580FFE"/>
    <w:rsid w:val="00581440"/>
    <w:rsid w:val="005815F5"/>
    <w:rsid w:val="005819DC"/>
    <w:rsid w:val="00581D6B"/>
    <w:rsid w:val="00581DA6"/>
    <w:rsid w:val="00582B60"/>
    <w:rsid w:val="00582C97"/>
    <w:rsid w:val="005832FC"/>
    <w:rsid w:val="00583458"/>
    <w:rsid w:val="0058361C"/>
    <w:rsid w:val="00583A04"/>
    <w:rsid w:val="00583FC8"/>
    <w:rsid w:val="00584C04"/>
    <w:rsid w:val="005858B9"/>
    <w:rsid w:val="00585A8D"/>
    <w:rsid w:val="005862F5"/>
    <w:rsid w:val="00586741"/>
    <w:rsid w:val="00586DD7"/>
    <w:rsid w:val="00587782"/>
    <w:rsid w:val="005878EA"/>
    <w:rsid w:val="00590C92"/>
    <w:rsid w:val="00591478"/>
    <w:rsid w:val="00591A8C"/>
    <w:rsid w:val="00592433"/>
    <w:rsid w:val="005928F3"/>
    <w:rsid w:val="00592DF7"/>
    <w:rsid w:val="00593049"/>
    <w:rsid w:val="00593726"/>
    <w:rsid w:val="005937C5"/>
    <w:rsid w:val="00593A70"/>
    <w:rsid w:val="00593D3E"/>
    <w:rsid w:val="00593FEE"/>
    <w:rsid w:val="005941FE"/>
    <w:rsid w:val="0059463F"/>
    <w:rsid w:val="0059465B"/>
    <w:rsid w:val="005949C0"/>
    <w:rsid w:val="00595B2E"/>
    <w:rsid w:val="00596542"/>
    <w:rsid w:val="00596884"/>
    <w:rsid w:val="00596EA2"/>
    <w:rsid w:val="005979C7"/>
    <w:rsid w:val="00597C57"/>
    <w:rsid w:val="00597DE2"/>
    <w:rsid w:val="005A04C3"/>
    <w:rsid w:val="005A0A5B"/>
    <w:rsid w:val="005A0D2E"/>
    <w:rsid w:val="005A0FDE"/>
    <w:rsid w:val="005A12BF"/>
    <w:rsid w:val="005A13DD"/>
    <w:rsid w:val="005A1564"/>
    <w:rsid w:val="005A3D82"/>
    <w:rsid w:val="005A3E49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1CB7"/>
    <w:rsid w:val="005B2610"/>
    <w:rsid w:val="005B26AF"/>
    <w:rsid w:val="005B2A1D"/>
    <w:rsid w:val="005B316E"/>
    <w:rsid w:val="005B3766"/>
    <w:rsid w:val="005B3A36"/>
    <w:rsid w:val="005B408A"/>
    <w:rsid w:val="005B4712"/>
    <w:rsid w:val="005B47F0"/>
    <w:rsid w:val="005B4F12"/>
    <w:rsid w:val="005B4FD7"/>
    <w:rsid w:val="005B51C4"/>
    <w:rsid w:val="005B56F2"/>
    <w:rsid w:val="005B6768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2B2"/>
    <w:rsid w:val="005D14C1"/>
    <w:rsid w:val="005D2964"/>
    <w:rsid w:val="005D2A4D"/>
    <w:rsid w:val="005D3077"/>
    <w:rsid w:val="005D355C"/>
    <w:rsid w:val="005D38FB"/>
    <w:rsid w:val="005D3B00"/>
    <w:rsid w:val="005D4769"/>
    <w:rsid w:val="005D4F6F"/>
    <w:rsid w:val="005D558F"/>
    <w:rsid w:val="005D5B3F"/>
    <w:rsid w:val="005D5FBF"/>
    <w:rsid w:val="005D6113"/>
    <w:rsid w:val="005D62E8"/>
    <w:rsid w:val="005D65D8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1501"/>
    <w:rsid w:val="005E159D"/>
    <w:rsid w:val="005E1F90"/>
    <w:rsid w:val="005E2C44"/>
    <w:rsid w:val="005E3280"/>
    <w:rsid w:val="005E3C16"/>
    <w:rsid w:val="005E3D81"/>
    <w:rsid w:val="005E482B"/>
    <w:rsid w:val="005E4AE1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A90"/>
    <w:rsid w:val="005E6B6E"/>
    <w:rsid w:val="005E6F51"/>
    <w:rsid w:val="005E7317"/>
    <w:rsid w:val="005E733A"/>
    <w:rsid w:val="005E752A"/>
    <w:rsid w:val="005E7648"/>
    <w:rsid w:val="005E7BBD"/>
    <w:rsid w:val="005F004A"/>
    <w:rsid w:val="005F0523"/>
    <w:rsid w:val="005F0E08"/>
    <w:rsid w:val="005F11B8"/>
    <w:rsid w:val="005F2460"/>
    <w:rsid w:val="005F2A2B"/>
    <w:rsid w:val="005F2BF3"/>
    <w:rsid w:val="005F2F49"/>
    <w:rsid w:val="005F3DCF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87"/>
    <w:rsid w:val="005F6591"/>
    <w:rsid w:val="005F660B"/>
    <w:rsid w:val="005F6724"/>
    <w:rsid w:val="005F6E2E"/>
    <w:rsid w:val="005F6FA2"/>
    <w:rsid w:val="005F712A"/>
    <w:rsid w:val="005F7243"/>
    <w:rsid w:val="005F7689"/>
    <w:rsid w:val="005F79E5"/>
    <w:rsid w:val="00600BB7"/>
    <w:rsid w:val="006010DC"/>
    <w:rsid w:val="0060118F"/>
    <w:rsid w:val="00601708"/>
    <w:rsid w:val="00601B7F"/>
    <w:rsid w:val="00601CDA"/>
    <w:rsid w:val="00601FC8"/>
    <w:rsid w:val="00602616"/>
    <w:rsid w:val="0060272D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61E7"/>
    <w:rsid w:val="006068B8"/>
    <w:rsid w:val="00606C2E"/>
    <w:rsid w:val="00606CE7"/>
    <w:rsid w:val="00606DCB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480B"/>
    <w:rsid w:val="00615149"/>
    <w:rsid w:val="0061626C"/>
    <w:rsid w:val="00616D78"/>
    <w:rsid w:val="00616E41"/>
    <w:rsid w:val="00617687"/>
    <w:rsid w:val="00617A4C"/>
    <w:rsid w:val="00617A71"/>
    <w:rsid w:val="00617AD7"/>
    <w:rsid w:val="00617AE6"/>
    <w:rsid w:val="0062009A"/>
    <w:rsid w:val="00620A60"/>
    <w:rsid w:val="006216A1"/>
    <w:rsid w:val="0062195A"/>
    <w:rsid w:val="00621CA2"/>
    <w:rsid w:val="006221D2"/>
    <w:rsid w:val="006222EB"/>
    <w:rsid w:val="00622600"/>
    <w:rsid w:val="00622ECF"/>
    <w:rsid w:val="00622F13"/>
    <w:rsid w:val="0062323E"/>
    <w:rsid w:val="0062385C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B9"/>
    <w:rsid w:val="00625F4B"/>
    <w:rsid w:val="00627006"/>
    <w:rsid w:val="00627110"/>
    <w:rsid w:val="00627205"/>
    <w:rsid w:val="0062732C"/>
    <w:rsid w:val="006276AA"/>
    <w:rsid w:val="006278CD"/>
    <w:rsid w:val="006302A6"/>
    <w:rsid w:val="006309BF"/>
    <w:rsid w:val="00630D2E"/>
    <w:rsid w:val="006310E5"/>
    <w:rsid w:val="00631181"/>
    <w:rsid w:val="006312EA"/>
    <w:rsid w:val="00631868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840"/>
    <w:rsid w:val="00635D14"/>
    <w:rsid w:val="006360D2"/>
    <w:rsid w:val="0063636A"/>
    <w:rsid w:val="006365D1"/>
    <w:rsid w:val="0063662C"/>
    <w:rsid w:val="006369A6"/>
    <w:rsid w:val="00636CD1"/>
    <w:rsid w:val="00636D4C"/>
    <w:rsid w:val="00636E91"/>
    <w:rsid w:val="006371F9"/>
    <w:rsid w:val="00637492"/>
    <w:rsid w:val="00637FF8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A62"/>
    <w:rsid w:val="00643B9B"/>
    <w:rsid w:val="00643D70"/>
    <w:rsid w:val="00643D96"/>
    <w:rsid w:val="00643FA6"/>
    <w:rsid w:val="0064482C"/>
    <w:rsid w:val="00644AB8"/>
    <w:rsid w:val="0064517A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0317"/>
    <w:rsid w:val="00650BF1"/>
    <w:rsid w:val="00651B0A"/>
    <w:rsid w:val="00652172"/>
    <w:rsid w:val="006522CE"/>
    <w:rsid w:val="00652B25"/>
    <w:rsid w:val="00652FB5"/>
    <w:rsid w:val="00653174"/>
    <w:rsid w:val="00653D47"/>
    <w:rsid w:val="006543D2"/>
    <w:rsid w:val="00654825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31E"/>
    <w:rsid w:val="006563BB"/>
    <w:rsid w:val="006566F0"/>
    <w:rsid w:val="00656714"/>
    <w:rsid w:val="0065677B"/>
    <w:rsid w:val="00656E93"/>
    <w:rsid w:val="0065734B"/>
    <w:rsid w:val="00657467"/>
    <w:rsid w:val="00657B1B"/>
    <w:rsid w:val="00657D8B"/>
    <w:rsid w:val="00660ACB"/>
    <w:rsid w:val="006610BA"/>
    <w:rsid w:val="00661436"/>
    <w:rsid w:val="006618BA"/>
    <w:rsid w:val="00661DDE"/>
    <w:rsid w:val="00661E9A"/>
    <w:rsid w:val="00661F1C"/>
    <w:rsid w:val="006621D5"/>
    <w:rsid w:val="00662583"/>
    <w:rsid w:val="006627AD"/>
    <w:rsid w:val="00662BAF"/>
    <w:rsid w:val="00662FE3"/>
    <w:rsid w:val="006631A5"/>
    <w:rsid w:val="00663559"/>
    <w:rsid w:val="006638C9"/>
    <w:rsid w:val="00663AD1"/>
    <w:rsid w:val="00663E4D"/>
    <w:rsid w:val="0066421F"/>
    <w:rsid w:val="006645E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226"/>
    <w:rsid w:val="00671481"/>
    <w:rsid w:val="006716E4"/>
    <w:rsid w:val="006717F4"/>
    <w:rsid w:val="00671D2D"/>
    <w:rsid w:val="00671DC2"/>
    <w:rsid w:val="006728D4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96"/>
    <w:rsid w:val="00677C85"/>
    <w:rsid w:val="0068089A"/>
    <w:rsid w:val="00680E58"/>
    <w:rsid w:val="00680F1D"/>
    <w:rsid w:val="006817A3"/>
    <w:rsid w:val="00681BF9"/>
    <w:rsid w:val="00682E53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5635"/>
    <w:rsid w:val="00685F07"/>
    <w:rsid w:val="00686149"/>
    <w:rsid w:val="00686161"/>
    <w:rsid w:val="006902FA"/>
    <w:rsid w:val="006906E9"/>
    <w:rsid w:val="006907B3"/>
    <w:rsid w:val="00690D77"/>
    <w:rsid w:val="00690D79"/>
    <w:rsid w:val="00690DE2"/>
    <w:rsid w:val="00691550"/>
    <w:rsid w:val="00691FCD"/>
    <w:rsid w:val="0069240D"/>
    <w:rsid w:val="00692582"/>
    <w:rsid w:val="006933ED"/>
    <w:rsid w:val="0069391A"/>
    <w:rsid w:val="00693E76"/>
    <w:rsid w:val="006941B1"/>
    <w:rsid w:val="006948DE"/>
    <w:rsid w:val="00694CF7"/>
    <w:rsid w:val="0069518C"/>
    <w:rsid w:val="0069525E"/>
    <w:rsid w:val="00695585"/>
    <w:rsid w:val="006959BB"/>
    <w:rsid w:val="006961C9"/>
    <w:rsid w:val="00696F24"/>
    <w:rsid w:val="00697205"/>
    <w:rsid w:val="00697960"/>
    <w:rsid w:val="006A1823"/>
    <w:rsid w:val="006A1FEE"/>
    <w:rsid w:val="006A284B"/>
    <w:rsid w:val="006A2B2D"/>
    <w:rsid w:val="006A2B8E"/>
    <w:rsid w:val="006A2BFB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A7CCF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F18"/>
    <w:rsid w:val="006C05F3"/>
    <w:rsid w:val="006C1A48"/>
    <w:rsid w:val="006C1C90"/>
    <w:rsid w:val="006C205F"/>
    <w:rsid w:val="006C2EDD"/>
    <w:rsid w:val="006C366D"/>
    <w:rsid w:val="006C36D0"/>
    <w:rsid w:val="006C40A0"/>
    <w:rsid w:val="006C42E5"/>
    <w:rsid w:val="006C4837"/>
    <w:rsid w:val="006C485A"/>
    <w:rsid w:val="006C4A8E"/>
    <w:rsid w:val="006C70B8"/>
    <w:rsid w:val="006C76D3"/>
    <w:rsid w:val="006C79EA"/>
    <w:rsid w:val="006C7ADC"/>
    <w:rsid w:val="006C7BEB"/>
    <w:rsid w:val="006C7E05"/>
    <w:rsid w:val="006D059C"/>
    <w:rsid w:val="006D0D08"/>
    <w:rsid w:val="006D1333"/>
    <w:rsid w:val="006D1642"/>
    <w:rsid w:val="006D2F6C"/>
    <w:rsid w:val="006D30F1"/>
    <w:rsid w:val="006D3139"/>
    <w:rsid w:val="006D32A5"/>
    <w:rsid w:val="006D3359"/>
    <w:rsid w:val="006D3DC6"/>
    <w:rsid w:val="006D4460"/>
    <w:rsid w:val="006D4659"/>
    <w:rsid w:val="006D5074"/>
    <w:rsid w:val="006D5241"/>
    <w:rsid w:val="006D5677"/>
    <w:rsid w:val="006D57D8"/>
    <w:rsid w:val="006D67DD"/>
    <w:rsid w:val="006D6AB5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BCD"/>
    <w:rsid w:val="006E2D4C"/>
    <w:rsid w:val="006E3BDA"/>
    <w:rsid w:val="006E4248"/>
    <w:rsid w:val="006E4466"/>
    <w:rsid w:val="006E488D"/>
    <w:rsid w:val="006E48DE"/>
    <w:rsid w:val="006E4A1D"/>
    <w:rsid w:val="006E52CD"/>
    <w:rsid w:val="006E53DA"/>
    <w:rsid w:val="006E5443"/>
    <w:rsid w:val="006E548E"/>
    <w:rsid w:val="006E5919"/>
    <w:rsid w:val="006E5933"/>
    <w:rsid w:val="006E639E"/>
    <w:rsid w:val="006E69BD"/>
    <w:rsid w:val="006E6AC9"/>
    <w:rsid w:val="006E7776"/>
    <w:rsid w:val="006E7F5A"/>
    <w:rsid w:val="006F0004"/>
    <w:rsid w:val="006F0354"/>
    <w:rsid w:val="006F08EA"/>
    <w:rsid w:val="006F0BBE"/>
    <w:rsid w:val="006F14E6"/>
    <w:rsid w:val="006F2274"/>
    <w:rsid w:val="006F287B"/>
    <w:rsid w:val="006F308E"/>
    <w:rsid w:val="006F3113"/>
    <w:rsid w:val="006F370F"/>
    <w:rsid w:val="006F3855"/>
    <w:rsid w:val="006F3D1C"/>
    <w:rsid w:val="006F3D72"/>
    <w:rsid w:val="006F46A3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3478"/>
    <w:rsid w:val="00703686"/>
    <w:rsid w:val="00703EB1"/>
    <w:rsid w:val="00704E8B"/>
    <w:rsid w:val="00704ECC"/>
    <w:rsid w:val="007054FD"/>
    <w:rsid w:val="00705A95"/>
    <w:rsid w:val="00705E78"/>
    <w:rsid w:val="007060B2"/>
    <w:rsid w:val="007060C9"/>
    <w:rsid w:val="00706251"/>
    <w:rsid w:val="00706679"/>
    <w:rsid w:val="00706779"/>
    <w:rsid w:val="00706AA9"/>
    <w:rsid w:val="00706FCE"/>
    <w:rsid w:val="00707064"/>
    <w:rsid w:val="007077F0"/>
    <w:rsid w:val="00707DFA"/>
    <w:rsid w:val="00710253"/>
    <w:rsid w:val="007123A7"/>
    <w:rsid w:val="007125F3"/>
    <w:rsid w:val="00712EF1"/>
    <w:rsid w:val="00712F5A"/>
    <w:rsid w:val="00713795"/>
    <w:rsid w:val="007137A3"/>
    <w:rsid w:val="00713F88"/>
    <w:rsid w:val="00714089"/>
    <w:rsid w:val="00714329"/>
    <w:rsid w:val="007143FF"/>
    <w:rsid w:val="00714A8B"/>
    <w:rsid w:val="00715B88"/>
    <w:rsid w:val="00716C06"/>
    <w:rsid w:val="0071718B"/>
    <w:rsid w:val="007172B1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29CE"/>
    <w:rsid w:val="007239F9"/>
    <w:rsid w:val="007252A7"/>
    <w:rsid w:val="00725477"/>
    <w:rsid w:val="007255A1"/>
    <w:rsid w:val="00726526"/>
    <w:rsid w:val="00727015"/>
    <w:rsid w:val="00727428"/>
    <w:rsid w:val="0072746A"/>
    <w:rsid w:val="00727494"/>
    <w:rsid w:val="007275F7"/>
    <w:rsid w:val="0072777F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1F20"/>
    <w:rsid w:val="0073216F"/>
    <w:rsid w:val="00732271"/>
    <w:rsid w:val="007324E3"/>
    <w:rsid w:val="00732FEF"/>
    <w:rsid w:val="00733470"/>
    <w:rsid w:val="007335AC"/>
    <w:rsid w:val="007339E8"/>
    <w:rsid w:val="00733DFB"/>
    <w:rsid w:val="00734A97"/>
    <w:rsid w:val="00734D05"/>
    <w:rsid w:val="0073511C"/>
    <w:rsid w:val="007351B4"/>
    <w:rsid w:val="007354ED"/>
    <w:rsid w:val="00735B04"/>
    <w:rsid w:val="00735E98"/>
    <w:rsid w:val="00736051"/>
    <w:rsid w:val="00736264"/>
    <w:rsid w:val="007368E3"/>
    <w:rsid w:val="00736B23"/>
    <w:rsid w:val="00736BDA"/>
    <w:rsid w:val="00737632"/>
    <w:rsid w:val="007378BA"/>
    <w:rsid w:val="00737BFF"/>
    <w:rsid w:val="00737FFD"/>
    <w:rsid w:val="00740CA6"/>
    <w:rsid w:val="00740E5B"/>
    <w:rsid w:val="00741043"/>
    <w:rsid w:val="00741E3C"/>
    <w:rsid w:val="007426F4"/>
    <w:rsid w:val="00742CC8"/>
    <w:rsid w:val="00742DC4"/>
    <w:rsid w:val="00743315"/>
    <w:rsid w:val="007439B9"/>
    <w:rsid w:val="00743C54"/>
    <w:rsid w:val="0074415F"/>
    <w:rsid w:val="0074515B"/>
    <w:rsid w:val="007452A8"/>
    <w:rsid w:val="00745353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43B"/>
    <w:rsid w:val="00751B3E"/>
    <w:rsid w:val="00751C19"/>
    <w:rsid w:val="00752B67"/>
    <w:rsid w:val="00752D5C"/>
    <w:rsid w:val="007533B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538"/>
    <w:rsid w:val="007564CE"/>
    <w:rsid w:val="00757399"/>
    <w:rsid w:val="00757590"/>
    <w:rsid w:val="007575FE"/>
    <w:rsid w:val="00757788"/>
    <w:rsid w:val="00760451"/>
    <w:rsid w:val="00760D0B"/>
    <w:rsid w:val="0076125A"/>
    <w:rsid w:val="00761F4B"/>
    <w:rsid w:val="00762235"/>
    <w:rsid w:val="00762539"/>
    <w:rsid w:val="00762928"/>
    <w:rsid w:val="0076298C"/>
    <w:rsid w:val="00762AC9"/>
    <w:rsid w:val="00762B56"/>
    <w:rsid w:val="007640F7"/>
    <w:rsid w:val="0076458C"/>
    <w:rsid w:val="007649D1"/>
    <w:rsid w:val="007659A7"/>
    <w:rsid w:val="0076611A"/>
    <w:rsid w:val="0076612A"/>
    <w:rsid w:val="00766154"/>
    <w:rsid w:val="007666AF"/>
    <w:rsid w:val="00766753"/>
    <w:rsid w:val="00767517"/>
    <w:rsid w:val="00767583"/>
    <w:rsid w:val="00767891"/>
    <w:rsid w:val="00767CD2"/>
    <w:rsid w:val="007700E9"/>
    <w:rsid w:val="00770387"/>
    <w:rsid w:val="007705B7"/>
    <w:rsid w:val="007709EB"/>
    <w:rsid w:val="00770F20"/>
    <w:rsid w:val="0077104E"/>
    <w:rsid w:val="00771810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CC"/>
    <w:rsid w:val="00774D88"/>
    <w:rsid w:val="0077501A"/>
    <w:rsid w:val="00775151"/>
    <w:rsid w:val="007751E2"/>
    <w:rsid w:val="007755FD"/>
    <w:rsid w:val="00775966"/>
    <w:rsid w:val="00776495"/>
    <w:rsid w:val="00776879"/>
    <w:rsid w:val="00776D40"/>
    <w:rsid w:val="0077755C"/>
    <w:rsid w:val="007775C2"/>
    <w:rsid w:val="00777A80"/>
    <w:rsid w:val="00780AF4"/>
    <w:rsid w:val="00780B40"/>
    <w:rsid w:val="00781515"/>
    <w:rsid w:val="00781950"/>
    <w:rsid w:val="0078277F"/>
    <w:rsid w:val="007829C2"/>
    <w:rsid w:val="00782BA8"/>
    <w:rsid w:val="00782DB2"/>
    <w:rsid w:val="00783003"/>
    <w:rsid w:val="0078415F"/>
    <w:rsid w:val="007841F6"/>
    <w:rsid w:val="00784AEE"/>
    <w:rsid w:val="0078522D"/>
    <w:rsid w:val="00785320"/>
    <w:rsid w:val="0078533C"/>
    <w:rsid w:val="0078598B"/>
    <w:rsid w:val="00785A6D"/>
    <w:rsid w:val="00785AA5"/>
    <w:rsid w:val="00785F43"/>
    <w:rsid w:val="007860C1"/>
    <w:rsid w:val="00786AC9"/>
    <w:rsid w:val="007874A7"/>
    <w:rsid w:val="00787574"/>
    <w:rsid w:val="00787DB7"/>
    <w:rsid w:val="00787E50"/>
    <w:rsid w:val="00787F5E"/>
    <w:rsid w:val="00790639"/>
    <w:rsid w:val="00790714"/>
    <w:rsid w:val="007911EE"/>
    <w:rsid w:val="007913EC"/>
    <w:rsid w:val="0079226B"/>
    <w:rsid w:val="0079227D"/>
    <w:rsid w:val="007922DA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CC0"/>
    <w:rsid w:val="00795086"/>
    <w:rsid w:val="00795878"/>
    <w:rsid w:val="00795CB2"/>
    <w:rsid w:val="0079617F"/>
    <w:rsid w:val="00796522"/>
    <w:rsid w:val="0079663A"/>
    <w:rsid w:val="007968C4"/>
    <w:rsid w:val="00796B7D"/>
    <w:rsid w:val="00796BA6"/>
    <w:rsid w:val="0079775F"/>
    <w:rsid w:val="00797964"/>
    <w:rsid w:val="00797B08"/>
    <w:rsid w:val="007A00A9"/>
    <w:rsid w:val="007A00C6"/>
    <w:rsid w:val="007A10BB"/>
    <w:rsid w:val="007A13AA"/>
    <w:rsid w:val="007A1493"/>
    <w:rsid w:val="007A19D6"/>
    <w:rsid w:val="007A1C05"/>
    <w:rsid w:val="007A22FD"/>
    <w:rsid w:val="007A267C"/>
    <w:rsid w:val="007A3562"/>
    <w:rsid w:val="007A3953"/>
    <w:rsid w:val="007A3BFD"/>
    <w:rsid w:val="007A45D9"/>
    <w:rsid w:val="007A4B73"/>
    <w:rsid w:val="007A5733"/>
    <w:rsid w:val="007A583E"/>
    <w:rsid w:val="007A595D"/>
    <w:rsid w:val="007A662C"/>
    <w:rsid w:val="007A6673"/>
    <w:rsid w:val="007A762D"/>
    <w:rsid w:val="007A7CEC"/>
    <w:rsid w:val="007B0093"/>
    <w:rsid w:val="007B0B4D"/>
    <w:rsid w:val="007B12D8"/>
    <w:rsid w:val="007B1D9C"/>
    <w:rsid w:val="007B2025"/>
    <w:rsid w:val="007B3357"/>
    <w:rsid w:val="007B3552"/>
    <w:rsid w:val="007B4440"/>
    <w:rsid w:val="007B4D2E"/>
    <w:rsid w:val="007B4FED"/>
    <w:rsid w:val="007B512A"/>
    <w:rsid w:val="007B5400"/>
    <w:rsid w:val="007B57D0"/>
    <w:rsid w:val="007B5EFA"/>
    <w:rsid w:val="007B66A2"/>
    <w:rsid w:val="007B66E3"/>
    <w:rsid w:val="007B6720"/>
    <w:rsid w:val="007B6878"/>
    <w:rsid w:val="007B6C22"/>
    <w:rsid w:val="007B707F"/>
    <w:rsid w:val="007B71A9"/>
    <w:rsid w:val="007B7360"/>
    <w:rsid w:val="007B7A55"/>
    <w:rsid w:val="007C0623"/>
    <w:rsid w:val="007C07DE"/>
    <w:rsid w:val="007C0B09"/>
    <w:rsid w:val="007C1287"/>
    <w:rsid w:val="007C1ABF"/>
    <w:rsid w:val="007C1F77"/>
    <w:rsid w:val="007C2214"/>
    <w:rsid w:val="007C2C98"/>
    <w:rsid w:val="007C31E4"/>
    <w:rsid w:val="007C366E"/>
    <w:rsid w:val="007C377E"/>
    <w:rsid w:val="007C3C4B"/>
    <w:rsid w:val="007C3D26"/>
    <w:rsid w:val="007C41B8"/>
    <w:rsid w:val="007C4F48"/>
    <w:rsid w:val="007C4F7C"/>
    <w:rsid w:val="007C520B"/>
    <w:rsid w:val="007C56C0"/>
    <w:rsid w:val="007C64EC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39D3"/>
    <w:rsid w:val="007D3DC9"/>
    <w:rsid w:val="007D3FCA"/>
    <w:rsid w:val="007D4ADA"/>
    <w:rsid w:val="007D4F1A"/>
    <w:rsid w:val="007D519B"/>
    <w:rsid w:val="007D5446"/>
    <w:rsid w:val="007D5DAF"/>
    <w:rsid w:val="007D603B"/>
    <w:rsid w:val="007D6BB2"/>
    <w:rsid w:val="007D733E"/>
    <w:rsid w:val="007D742F"/>
    <w:rsid w:val="007D785D"/>
    <w:rsid w:val="007D7969"/>
    <w:rsid w:val="007E1EFD"/>
    <w:rsid w:val="007E2488"/>
    <w:rsid w:val="007E276F"/>
    <w:rsid w:val="007E2A99"/>
    <w:rsid w:val="007E3F19"/>
    <w:rsid w:val="007E4036"/>
    <w:rsid w:val="007E4988"/>
    <w:rsid w:val="007E498F"/>
    <w:rsid w:val="007E6973"/>
    <w:rsid w:val="007E6C8A"/>
    <w:rsid w:val="007E77EA"/>
    <w:rsid w:val="007E7A10"/>
    <w:rsid w:val="007E7B6E"/>
    <w:rsid w:val="007E7E07"/>
    <w:rsid w:val="007E7FB6"/>
    <w:rsid w:val="007F03AE"/>
    <w:rsid w:val="007F048E"/>
    <w:rsid w:val="007F0555"/>
    <w:rsid w:val="007F0AC7"/>
    <w:rsid w:val="007F0D9F"/>
    <w:rsid w:val="007F10F7"/>
    <w:rsid w:val="007F152D"/>
    <w:rsid w:val="007F15EA"/>
    <w:rsid w:val="007F180C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4DA3"/>
    <w:rsid w:val="007F749D"/>
    <w:rsid w:val="007F7887"/>
    <w:rsid w:val="007F7B27"/>
    <w:rsid w:val="007F7F57"/>
    <w:rsid w:val="0080007E"/>
    <w:rsid w:val="00800363"/>
    <w:rsid w:val="00800588"/>
    <w:rsid w:val="008008A0"/>
    <w:rsid w:val="00800FD2"/>
    <w:rsid w:val="008011A6"/>
    <w:rsid w:val="008018A5"/>
    <w:rsid w:val="00802191"/>
    <w:rsid w:val="008022C2"/>
    <w:rsid w:val="008029E6"/>
    <w:rsid w:val="00803395"/>
    <w:rsid w:val="0080385D"/>
    <w:rsid w:val="008038CC"/>
    <w:rsid w:val="008042B8"/>
    <w:rsid w:val="00804586"/>
    <w:rsid w:val="00805FD1"/>
    <w:rsid w:val="0080678F"/>
    <w:rsid w:val="0080780E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CF8"/>
    <w:rsid w:val="00811EB2"/>
    <w:rsid w:val="00812864"/>
    <w:rsid w:val="00812B39"/>
    <w:rsid w:val="00812D99"/>
    <w:rsid w:val="008131A9"/>
    <w:rsid w:val="00813398"/>
    <w:rsid w:val="00813BFC"/>
    <w:rsid w:val="00814156"/>
    <w:rsid w:val="00814454"/>
    <w:rsid w:val="00814518"/>
    <w:rsid w:val="00814ED4"/>
    <w:rsid w:val="008155D6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777"/>
    <w:rsid w:val="008179FC"/>
    <w:rsid w:val="0082047A"/>
    <w:rsid w:val="00820CDB"/>
    <w:rsid w:val="00820E99"/>
    <w:rsid w:val="00821B9A"/>
    <w:rsid w:val="0082258E"/>
    <w:rsid w:val="008228FB"/>
    <w:rsid w:val="0082326C"/>
    <w:rsid w:val="008236A1"/>
    <w:rsid w:val="008236CD"/>
    <w:rsid w:val="008239A4"/>
    <w:rsid w:val="0082405A"/>
    <w:rsid w:val="008243C7"/>
    <w:rsid w:val="008245B2"/>
    <w:rsid w:val="008247C2"/>
    <w:rsid w:val="008248F2"/>
    <w:rsid w:val="00824B74"/>
    <w:rsid w:val="00825A92"/>
    <w:rsid w:val="00825BAC"/>
    <w:rsid w:val="00825D99"/>
    <w:rsid w:val="00825E83"/>
    <w:rsid w:val="00826370"/>
    <w:rsid w:val="008267D9"/>
    <w:rsid w:val="00826A80"/>
    <w:rsid w:val="00826E5E"/>
    <w:rsid w:val="00827BE8"/>
    <w:rsid w:val="008301CC"/>
    <w:rsid w:val="0083025A"/>
    <w:rsid w:val="00830A03"/>
    <w:rsid w:val="00831639"/>
    <w:rsid w:val="008316E1"/>
    <w:rsid w:val="008327D0"/>
    <w:rsid w:val="0083312D"/>
    <w:rsid w:val="00833598"/>
    <w:rsid w:val="00833644"/>
    <w:rsid w:val="00833772"/>
    <w:rsid w:val="00833E59"/>
    <w:rsid w:val="00833F60"/>
    <w:rsid w:val="00833F75"/>
    <w:rsid w:val="00833F94"/>
    <w:rsid w:val="008340B1"/>
    <w:rsid w:val="00834226"/>
    <w:rsid w:val="008342B6"/>
    <w:rsid w:val="00834B56"/>
    <w:rsid w:val="00835151"/>
    <w:rsid w:val="008353E8"/>
    <w:rsid w:val="0083568C"/>
    <w:rsid w:val="0083669D"/>
    <w:rsid w:val="00837928"/>
    <w:rsid w:val="00837B86"/>
    <w:rsid w:val="00837CF6"/>
    <w:rsid w:val="00837EEB"/>
    <w:rsid w:val="00840335"/>
    <w:rsid w:val="00840C43"/>
    <w:rsid w:val="00841ADE"/>
    <w:rsid w:val="0084277A"/>
    <w:rsid w:val="0084280F"/>
    <w:rsid w:val="00843506"/>
    <w:rsid w:val="00843B67"/>
    <w:rsid w:val="008441AF"/>
    <w:rsid w:val="00844B46"/>
    <w:rsid w:val="008452C0"/>
    <w:rsid w:val="00845435"/>
    <w:rsid w:val="00845C41"/>
    <w:rsid w:val="00846513"/>
    <w:rsid w:val="00846586"/>
    <w:rsid w:val="008467A6"/>
    <w:rsid w:val="00847222"/>
    <w:rsid w:val="00847297"/>
    <w:rsid w:val="008476EB"/>
    <w:rsid w:val="00847D44"/>
    <w:rsid w:val="00850299"/>
    <w:rsid w:val="008503AC"/>
    <w:rsid w:val="00850FEF"/>
    <w:rsid w:val="0085116F"/>
    <w:rsid w:val="008512B8"/>
    <w:rsid w:val="008512E9"/>
    <w:rsid w:val="0085214F"/>
    <w:rsid w:val="008522E9"/>
    <w:rsid w:val="008525BE"/>
    <w:rsid w:val="0085286F"/>
    <w:rsid w:val="00853206"/>
    <w:rsid w:val="00854A4B"/>
    <w:rsid w:val="00855A38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71B"/>
    <w:rsid w:val="00863CFD"/>
    <w:rsid w:val="00864060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712"/>
    <w:rsid w:val="008709F2"/>
    <w:rsid w:val="00870DDB"/>
    <w:rsid w:val="0087200D"/>
    <w:rsid w:val="00872656"/>
    <w:rsid w:val="00873805"/>
    <w:rsid w:val="0087399D"/>
    <w:rsid w:val="00873AA0"/>
    <w:rsid w:val="00873AA3"/>
    <w:rsid w:val="00873D2B"/>
    <w:rsid w:val="00874718"/>
    <w:rsid w:val="00874953"/>
    <w:rsid w:val="0087563C"/>
    <w:rsid w:val="00875760"/>
    <w:rsid w:val="00875986"/>
    <w:rsid w:val="00875AF5"/>
    <w:rsid w:val="00875CF2"/>
    <w:rsid w:val="00875E7A"/>
    <w:rsid w:val="0087695B"/>
    <w:rsid w:val="00876E07"/>
    <w:rsid w:val="00876E40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B9A"/>
    <w:rsid w:val="00883E0B"/>
    <w:rsid w:val="00884482"/>
    <w:rsid w:val="00884E52"/>
    <w:rsid w:val="008853FD"/>
    <w:rsid w:val="00885747"/>
    <w:rsid w:val="00885C38"/>
    <w:rsid w:val="00885E3F"/>
    <w:rsid w:val="00886036"/>
    <w:rsid w:val="008860B9"/>
    <w:rsid w:val="00886128"/>
    <w:rsid w:val="0088659D"/>
    <w:rsid w:val="008865B9"/>
    <w:rsid w:val="0088676B"/>
    <w:rsid w:val="00886D01"/>
    <w:rsid w:val="00887EB4"/>
    <w:rsid w:val="00890A28"/>
    <w:rsid w:val="00890C7C"/>
    <w:rsid w:val="00890EF5"/>
    <w:rsid w:val="00891049"/>
    <w:rsid w:val="00891427"/>
    <w:rsid w:val="0089194A"/>
    <w:rsid w:val="00892701"/>
    <w:rsid w:val="00892E07"/>
    <w:rsid w:val="00893426"/>
    <w:rsid w:val="00893491"/>
    <w:rsid w:val="00893EDD"/>
    <w:rsid w:val="008943B8"/>
    <w:rsid w:val="00894F8C"/>
    <w:rsid w:val="00895D55"/>
    <w:rsid w:val="008961EB"/>
    <w:rsid w:val="0089673D"/>
    <w:rsid w:val="008967E2"/>
    <w:rsid w:val="008A0F49"/>
    <w:rsid w:val="008A32B0"/>
    <w:rsid w:val="008A3DA6"/>
    <w:rsid w:val="008A4616"/>
    <w:rsid w:val="008A584E"/>
    <w:rsid w:val="008A6500"/>
    <w:rsid w:val="008A6533"/>
    <w:rsid w:val="008A6B5D"/>
    <w:rsid w:val="008A743B"/>
    <w:rsid w:val="008A76C7"/>
    <w:rsid w:val="008A7BB1"/>
    <w:rsid w:val="008A7D55"/>
    <w:rsid w:val="008B00D7"/>
    <w:rsid w:val="008B023C"/>
    <w:rsid w:val="008B0302"/>
    <w:rsid w:val="008B04F3"/>
    <w:rsid w:val="008B0BCC"/>
    <w:rsid w:val="008B10FC"/>
    <w:rsid w:val="008B11A4"/>
    <w:rsid w:val="008B15DD"/>
    <w:rsid w:val="008B165A"/>
    <w:rsid w:val="008B1A4E"/>
    <w:rsid w:val="008B2872"/>
    <w:rsid w:val="008B28AB"/>
    <w:rsid w:val="008B38CB"/>
    <w:rsid w:val="008B4090"/>
    <w:rsid w:val="008B48C4"/>
    <w:rsid w:val="008B48FE"/>
    <w:rsid w:val="008B4B92"/>
    <w:rsid w:val="008B4BB9"/>
    <w:rsid w:val="008B4C9C"/>
    <w:rsid w:val="008B5235"/>
    <w:rsid w:val="008B540A"/>
    <w:rsid w:val="008B59CF"/>
    <w:rsid w:val="008B5D35"/>
    <w:rsid w:val="008B5D5E"/>
    <w:rsid w:val="008B6281"/>
    <w:rsid w:val="008B6331"/>
    <w:rsid w:val="008B6F2C"/>
    <w:rsid w:val="008C0344"/>
    <w:rsid w:val="008C071B"/>
    <w:rsid w:val="008C0CFF"/>
    <w:rsid w:val="008C0D71"/>
    <w:rsid w:val="008C17C6"/>
    <w:rsid w:val="008C1A05"/>
    <w:rsid w:val="008C22CA"/>
    <w:rsid w:val="008C2459"/>
    <w:rsid w:val="008C24CC"/>
    <w:rsid w:val="008C2BC2"/>
    <w:rsid w:val="008C2FBE"/>
    <w:rsid w:val="008C3567"/>
    <w:rsid w:val="008C3AD1"/>
    <w:rsid w:val="008C3B23"/>
    <w:rsid w:val="008C3C57"/>
    <w:rsid w:val="008C411C"/>
    <w:rsid w:val="008C422E"/>
    <w:rsid w:val="008C4478"/>
    <w:rsid w:val="008C4521"/>
    <w:rsid w:val="008C504A"/>
    <w:rsid w:val="008C52DF"/>
    <w:rsid w:val="008C53F3"/>
    <w:rsid w:val="008C54DC"/>
    <w:rsid w:val="008C5635"/>
    <w:rsid w:val="008C597D"/>
    <w:rsid w:val="008C5BF4"/>
    <w:rsid w:val="008C5F5C"/>
    <w:rsid w:val="008C67B0"/>
    <w:rsid w:val="008C6A8B"/>
    <w:rsid w:val="008C6BAA"/>
    <w:rsid w:val="008C6CF0"/>
    <w:rsid w:val="008C7C7C"/>
    <w:rsid w:val="008C7D0D"/>
    <w:rsid w:val="008D0128"/>
    <w:rsid w:val="008D02D5"/>
    <w:rsid w:val="008D030B"/>
    <w:rsid w:val="008D074A"/>
    <w:rsid w:val="008D0901"/>
    <w:rsid w:val="008D0CB3"/>
    <w:rsid w:val="008D14C7"/>
    <w:rsid w:val="008D1A31"/>
    <w:rsid w:val="008D1BB9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DD4"/>
    <w:rsid w:val="008D4083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5E7E"/>
    <w:rsid w:val="008D623F"/>
    <w:rsid w:val="008D62F9"/>
    <w:rsid w:val="008D68D5"/>
    <w:rsid w:val="008D6DD3"/>
    <w:rsid w:val="008D726F"/>
    <w:rsid w:val="008D7568"/>
    <w:rsid w:val="008E023D"/>
    <w:rsid w:val="008E0711"/>
    <w:rsid w:val="008E081B"/>
    <w:rsid w:val="008E0875"/>
    <w:rsid w:val="008E0B56"/>
    <w:rsid w:val="008E0C0F"/>
    <w:rsid w:val="008E149E"/>
    <w:rsid w:val="008E1AF1"/>
    <w:rsid w:val="008E1C55"/>
    <w:rsid w:val="008E1DAC"/>
    <w:rsid w:val="008E23DD"/>
    <w:rsid w:val="008E2DB6"/>
    <w:rsid w:val="008E317F"/>
    <w:rsid w:val="008E3B27"/>
    <w:rsid w:val="008E47EA"/>
    <w:rsid w:val="008E48DB"/>
    <w:rsid w:val="008E5DFD"/>
    <w:rsid w:val="008E5FA6"/>
    <w:rsid w:val="008E6502"/>
    <w:rsid w:val="008E6909"/>
    <w:rsid w:val="008E69F4"/>
    <w:rsid w:val="008E6D52"/>
    <w:rsid w:val="008E6DFB"/>
    <w:rsid w:val="008E7A46"/>
    <w:rsid w:val="008F0532"/>
    <w:rsid w:val="008F0A98"/>
    <w:rsid w:val="008F0F7E"/>
    <w:rsid w:val="008F182C"/>
    <w:rsid w:val="008F1F60"/>
    <w:rsid w:val="008F2188"/>
    <w:rsid w:val="008F244E"/>
    <w:rsid w:val="008F255B"/>
    <w:rsid w:val="008F2B18"/>
    <w:rsid w:val="008F32D6"/>
    <w:rsid w:val="008F34EE"/>
    <w:rsid w:val="008F35EC"/>
    <w:rsid w:val="008F3BBC"/>
    <w:rsid w:val="008F4441"/>
    <w:rsid w:val="008F445C"/>
    <w:rsid w:val="008F498E"/>
    <w:rsid w:val="008F4EFB"/>
    <w:rsid w:val="008F4F30"/>
    <w:rsid w:val="008F5903"/>
    <w:rsid w:val="008F5B85"/>
    <w:rsid w:val="008F6208"/>
    <w:rsid w:val="008F6230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787"/>
    <w:rsid w:val="009027C9"/>
    <w:rsid w:val="009027EC"/>
    <w:rsid w:val="00902D2D"/>
    <w:rsid w:val="00903435"/>
    <w:rsid w:val="009037F0"/>
    <w:rsid w:val="00903C67"/>
    <w:rsid w:val="0090439C"/>
    <w:rsid w:val="0090465C"/>
    <w:rsid w:val="00904D69"/>
    <w:rsid w:val="00905403"/>
    <w:rsid w:val="00905409"/>
    <w:rsid w:val="00905863"/>
    <w:rsid w:val="00905F99"/>
    <w:rsid w:val="009060F7"/>
    <w:rsid w:val="00906731"/>
    <w:rsid w:val="0090710A"/>
    <w:rsid w:val="009075ED"/>
    <w:rsid w:val="009079CB"/>
    <w:rsid w:val="00907FFB"/>
    <w:rsid w:val="0091035D"/>
    <w:rsid w:val="00910B74"/>
    <w:rsid w:val="00910E3D"/>
    <w:rsid w:val="00911125"/>
    <w:rsid w:val="00911312"/>
    <w:rsid w:val="00911373"/>
    <w:rsid w:val="00911C7D"/>
    <w:rsid w:val="00911E25"/>
    <w:rsid w:val="0091256D"/>
    <w:rsid w:val="00912BFD"/>
    <w:rsid w:val="00912E21"/>
    <w:rsid w:val="00913375"/>
    <w:rsid w:val="00913BA9"/>
    <w:rsid w:val="009144FB"/>
    <w:rsid w:val="00914812"/>
    <w:rsid w:val="00914B9E"/>
    <w:rsid w:val="00915139"/>
    <w:rsid w:val="009151E1"/>
    <w:rsid w:val="009152AA"/>
    <w:rsid w:val="009156AB"/>
    <w:rsid w:val="00915A6C"/>
    <w:rsid w:val="00916611"/>
    <w:rsid w:val="0091678A"/>
    <w:rsid w:val="009167DF"/>
    <w:rsid w:val="00916A5D"/>
    <w:rsid w:val="009174DC"/>
    <w:rsid w:val="00917836"/>
    <w:rsid w:val="0091792E"/>
    <w:rsid w:val="00917A90"/>
    <w:rsid w:val="00917AF5"/>
    <w:rsid w:val="009207A0"/>
    <w:rsid w:val="00920D0F"/>
    <w:rsid w:val="00921475"/>
    <w:rsid w:val="00921604"/>
    <w:rsid w:val="00921F1F"/>
    <w:rsid w:val="00922076"/>
    <w:rsid w:val="009225CD"/>
    <w:rsid w:val="00922D7C"/>
    <w:rsid w:val="00922DF6"/>
    <w:rsid w:val="00922E28"/>
    <w:rsid w:val="00923132"/>
    <w:rsid w:val="00923862"/>
    <w:rsid w:val="009239BB"/>
    <w:rsid w:val="00924DD6"/>
    <w:rsid w:val="00924FAC"/>
    <w:rsid w:val="0092567E"/>
    <w:rsid w:val="00925924"/>
    <w:rsid w:val="00925A0F"/>
    <w:rsid w:val="00925E0C"/>
    <w:rsid w:val="00926272"/>
    <w:rsid w:val="0092651E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BE4"/>
    <w:rsid w:val="00931D80"/>
    <w:rsid w:val="00932A73"/>
    <w:rsid w:val="00932B27"/>
    <w:rsid w:val="00933981"/>
    <w:rsid w:val="00933D46"/>
    <w:rsid w:val="00934488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AB"/>
    <w:rsid w:val="00937FAA"/>
    <w:rsid w:val="009400F1"/>
    <w:rsid w:val="00940756"/>
    <w:rsid w:val="00940E2B"/>
    <w:rsid w:val="00940FAA"/>
    <w:rsid w:val="0094148D"/>
    <w:rsid w:val="00941A10"/>
    <w:rsid w:val="00942200"/>
    <w:rsid w:val="009422FB"/>
    <w:rsid w:val="009423F0"/>
    <w:rsid w:val="009430C0"/>
    <w:rsid w:val="00943249"/>
    <w:rsid w:val="00944409"/>
    <w:rsid w:val="009445F6"/>
    <w:rsid w:val="00944669"/>
    <w:rsid w:val="0094483F"/>
    <w:rsid w:val="00944AC7"/>
    <w:rsid w:val="0094556E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8AD"/>
    <w:rsid w:val="00947F15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5A3"/>
    <w:rsid w:val="00954A16"/>
    <w:rsid w:val="00954DB6"/>
    <w:rsid w:val="00954E3A"/>
    <w:rsid w:val="00954FF2"/>
    <w:rsid w:val="0095570D"/>
    <w:rsid w:val="00955EC7"/>
    <w:rsid w:val="00956498"/>
    <w:rsid w:val="009568A6"/>
    <w:rsid w:val="009578E3"/>
    <w:rsid w:val="009579EA"/>
    <w:rsid w:val="00957DE3"/>
    <w:rsid w:val="009603B8"/>
    <w:rsid w:val="00961053"/>
    <w:rsid w:val="009612A1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CA8"/>
    <w:rsid w:val="00964F72"/>
    <w:rsid w:val="0096520A"/>
    <w:rsid w:val="00965763"/>
    <w:rsid w:val="00965767"/>
    <w:rsid w:val="00965938"/>
    <w:rsid w:val="0096593A"/>
    <w:rsid w:val="00965E14"/>
    <w:rsid w:val="009661BA"/>
    <w:rsid w:val="0096628B"/>
    <w:rsid w:val="009665D5"/>
    <w:rsid w:val="009666C3"/>
    <w:rsid w:val="009667EC"/>
    <w:rsid w:val="00966A18"/>
    <w:rsid w:val="00966CF2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F1"/>
    <w:rsid w:val="009758AF"/>
    <w:rsid w:val="00975A34"/>
    <w:rsid w:val="00975E3F"/>
    <w:rsid w:val="00975E6F"/>
    <w:rsid w:val="0097641D"/>
    <w:rsid w:val="00977E87"/>
    <w:rsid w:val="009808C9"/>
    <w:rsid w:val="00981303"/>
    <w:rsid w:val="009818EA"/>
    <w:rsid w:val="0098196D"/>
    <w:rsid w:val="00982655"/>
    <w:rsid w:val="00982814"/>
    <w:rsid w:val="00982B90"/>
    <w:rsid w:val="00983240"/>
    <w:rsid w:val="0098324B"/>
    <w:rsid w:val="00983340"/>
    <w:rsid w:val="0098336B"/>
    <w:rsid w:val="0098361A"/>
    <w:rsid w:val="00983665"/>
    <w:rsid w:val="0098399F"/>
    <w:rsid w:val="00983A70"/>
    <w:rsid w:val="009840FE"/>
    <w:rsid w:val="00984130"/>
    <w:rsid w:val="009843C9"/>
    <w:rsid w:val="0098450F"/>
    <w:rsid w:val="00984EF0"/>
    <w:rsid w:val="0098517B"/>
    <w:rsid w:val="00986060"/>
    <w:rsid w:val="009869F7"/>
    <w:rsid w:val="00986D2C"/>
    <w:rsid w:val="00986EB9"/>
    <w:rsid w:val="0098754A"/>
    <w:rsid w:val="00987F4F"/>
    <w:rsid w:val="00990B56"/>
    <w:rsid w:val="00991B90"/>
    <w:rsid w:val="0099262F"/>
    <w:rsid w:val="00992727"/>
    <w:rsid w:val="00992B3F"/>
    <w:rsid w:val="00992F7D"/>
    <w:rsid w:val="00992FAA"/>
    <w:rsid w:val="00993029"/>
    <w:rsid w:val="0099355F"/>
    <w:rsid w:val="009935B0"/>
    <w:rsid w:val="009939C6"/>
    <w:rsid w:val="00993C61"/>
    <w:rsid w:val="00993CFD"/>
    <w:rsid w:val="0099401A"/>
    <w:rsid w:val="00995333"/>
    <w:rsid w:val="0099570D"/>
    <w:rsid w:val="0099742D"/>
    <w:rsid w:val="00997681"/>
    <w:rsid w:val="009978C9"/>
    <w:rsid w:val="00997F4A"/>
    <w:rsid w:val="009A1235"/>
    <w:rsid w:val="009A14AE"/>
    <w:rsid w:val="009A1663"/>
    <w:rsid w:val="009A184B"/>
    <w:rsid w:val="009A1C8E"/>
    <w:rsid w:val="009A1C98"/>
    <w:rsid w:val="009A23D7"/>
    <w:rsid w:val="009A24B5"/>
    <w:rsid w:val="009A25D4"/>
    <w:rsid w:val="009A25F4"/>
    <w:rsid w:val="009A3BE0"/>
    <w:rsid w:val="009A4A6C"/>
    <w:rsid w:val="009A4F56"/>
    <w:rsid w:val="009A4F9E"/>
    <w:rsid w:val="009A5309"/>
    <w:rsid w:val="009A59DF"/>
    <w:rsid w:val="009A5F22"/>
    <w:rsid w:val="009A647C"/>
    <w:rsid w:val="009A6581"/>
    <w:rsid w:val="009A666F"/>
    <w:rsid w:val="009A6BE1"/>
    <w:rsid w:val="009A7CDA"/>
    <w:rsid w:val="009B0526"/>
    <w:rsid w:val="009B064B"/>
    <w:rsid w:val="009B102C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096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5F0"/>
    <w:rsid w:val="009C15CB"/>
    <w:rsid w:val="009C16C1"/>
    <w:rsid w:val="009C16FF"/>
    <w:rsid w:val="009C1E1C"/>
    <w:rsid w:val="009C2519"/>
    <w:rsid w:val="009C271B"/>
    <w:rsid w:val="009C2780"/>
    <w:rsid w:val="009C2CB8"/>
    <w:rsid w:val="009C3424"/>
    <w:rsid w:val="009C35FA"/>
    <w:rsid w:val="009C387A"/>
    <w:rsid w:val="009C3C5C"/>
    <w:rsid w:val="009C3F6D"/>
    <w:rsid w:val="009C400E"/>
    <w:rsid w:val="009C4029"/>
    <w:rsid w:val="009C4C4B"/>
    <w:rsid w:val="009C5236"/>
    <w:rsid w:val="009C5A49"/>
    <w:rsid w:val="009C6422"/>
    <w:rsid w:val="009C6570"/>
    <w:rsid w:val="009C790E"/>
    <w:rsid w:val="009C7C77"/>
    <w:rsid w:val="009C7F3A"/>
    <w:rsid w:val="009D021A"/>
    <w:rsid w:val="009D0344"/>
    <w:rsid w:val="009D07C6"/>
    <w:rsid w:val="009D119A"/>
    <w:rsid w:val="009D20BC"/>
    <w:rsid w:val="009D2A1C"/>
    <w:rsid w:val="009D2E00"/>
    <w:rsid w:val="009D3291"/>
    <w:rsid w:val="009D339C"/>
    <w:rsid w:val="009D3C49"/>
    <w:rsid w:val="009D4386"/>
    <w:rsid w:val="009D4B51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7F4"/>
    <w:rsid w:val="009E2DEF"/>
    <w:rsid w:val="009E3430"/>
    <w:rsid w:val="009E360D"/>
    <w:rsid w:val="009E38E8"/>
    <w:rsid w:val="009E3A9D"/>
    <w:rsid w:val="009E49AD"/>
    <w:rsid w:val="009E50FE"/>
    <w:rsid w:val="009E5356"/>
    <w:rsid w:val="009E5435"/>
    <w:rsid w:val="009E569C"/>
    <w:rsid w:val="009E5B49"/>
    <w:rsid w:val="009E5FA9"/>
    <w:rsid w:val="009E6047"/>
    <w:rsid w:val="009E6649"/>
    <w:rsid w:val="009E6D2D"/>
    <w:rsid w:val="009E6FDF"/>
    <w:rsid w:val="009E7425"/>
    <w:rsid w:val="009E7551"/>
    <w:rsid w:val="009E7738"/>
    <w:rsid w:val="009F0101"/>
    <w:rsid w:val="009F0199"/>
    <w:rsid w:val="009F033A"/>
    <w:rsid w:val="009F0601"/>
    <w:rsid w:val="009F0EE1"/>
    <w:rsid w:val="009F1A82"/>
    <w:rsid w:val="009F1BB2"/>
    <w:rsid w:val="009F1CCA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7625"/>
    <w:rsid w:val="009F77BF"/>
    <w:rsid w:val="009F79F2"/>
    <w:rsid w:val="00A003A6"/>
    <w:rsid w:val="00A003B9"/>
    <w:rsid w:val="00A007DD"/>
    <w:rsid w:val="00A00A56"/>
    <w:rsid w:val="00A01102"/>
    <w:rsid w:val="00A0179C"/>
    <w:rsid w:val="00A01E65"/>
    <w:rsid w:val="00A02801"/>
    <w:rsid w:val="00A02E0C"/>
    <w:rsid w:val="00A02F76"/>
    <w:rsid w:val="00A03C81"/>
    <w:rsid w:val="00A044D5"/>
    <w:rsid w:val="00A04F88"/>
    <w:rsid w:val="00A04FEC"/>
    <w:rsid w:val="00A05EF4"/>
    <w:rsid w:val="00A06511"/>
    <w:rsid w:val="00A066F6"/>
    <w:rsid w:val="00A07117"/>
    <w:rsid w:val="00A07906"/>
    <w:rsid w:val="00A07ACA"/>
    <w:rsid w:val="00A07C64"/>
    <w:rsid w:val="00A10343"/>
    <w:rsid w:val="00A10E0C"/>
    <w:rsid w:val="00A1232F"/>
    <w:rsid w:val="00A12464"/>
    <w:rsid w:val="00A12926"/>
    <w:rsid w:val="00A12DFC"/>
    <w:rsid w:val="00A13857"/>
    <w:rsid w:val="00A142CE"/>
    <w:rsid w:val="00A14771"/>
    <w:rsid w:val="00A14A94"/>
    <w:rsid w:val="00A14EDA"/>
    <w:rsid w:val="00A14FB9"/>
    <w:rsid w:val="00A1512E"/>
    <w:rsid w:val="00A16333"/>
    <w:rsid w:val="00A16D05"/>
    <w:rsid w:val="00A178B0"/>
    <w:rsid w:val="00A200B2"/>
    <w:rsid w:val="00A201A8"/>
    <w:rsid w:val="00A20209"/>
    <w:rsid w:val="00A20507"/>
    <w:rsid w:val="00A20541"/>
    <w:rsid w:val="00A2057B"/>
    <w:rsid w:val="00A206EB"/>
    <w:rsid w:val="00A20F34"/>
    <w:rsid w:val="00A21FB9"/>
    <w:rsid w:val="00A2227F"/>
    <w:rsid w:val="00A22BCF"/>
    <w:rsid w:val="00A22E52"/>
    <w:rsid w:val="00A239D4"/>
    <w:rsid w:val="00A25981"/>
    <w:rsid w:val="00A26B84"/>
    <w:rsid w:val="00A26DE2"/>
    <w:rsid w:val="00A26FA4"/>
    <w:rsid w:val="00A27122"/>
    <w:rsid w:val="00A27136"/>
    <w:rsid w:val="00A27465"/>
    <w:rsid w:val="00A279E0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758"/>
    <w:rsid w:val="00A35B2E"/>
    <w:rsid w:val="00A35F27"/>
    <w:rsid w:val="00A36038"/>
    <w:rsid w:val="00A36A77"/>
    <w:rsid w:val="00A372EF"/>
    <w:rsid w:val="00A376FA"/>
    <w:rsid w:val="00A37C41"/>
    <w:rsid w:val="00A402CF"/>
    <w:rsid w:val="00A40B17"/>
    <w:rsid w:val="00A40EE3"/>
    <w:rsid w:val="00A40F3E"/>
    <w:rsid w:val="00A40F83"/>
    <w:rsid w:val="00A40FC0"/>
    <w:rsid w:val="00A41874"/>
    <w:rsid w:val="00A41B86"/>
    <w:rsid w:val="00A42892"/>
    <w:rsid w:val="00A434A8"/>
    <w:rsid w:val="00A4368A"/>
    <w:rsid w:val="00A44044"/>
    <w:rsid w:val="00A4422C"/>
    <w:rsid w:val="00A44881"/>
    <w:rsid w:val="00A44B04"/>
    <w:rsid w:val="00A45325"/>
    <w:rsid w:val="00A45403"/>
    <w:rsid w:val="00A45996"/>
    <w:rsid w:val="00A459E3"/>
    <w:rsid w:val="00A45D3F"/>
    <w:rsid w:val="00A46E46"/>
    <w:rsid w:val="00A474B4"/>
    <w:rsid w:val="00A47C6D"/>
    <w:rsid w:val="00A47E70"/>
    <w:rsid w:val="00A512DE"/>
    <w:rsid w:val="00A51776"/>
    <w:rsid w:val="00A517F9"/>
    <w:rsid w:val="00A51C9D"/>
    <w:rsid w:val="00A51D2C"/>
    <w:rsid w:val="00A52517"/>
    <w:rsid w:val="00A5279F"/>
    <w:rsid w:val="00A529D1"/>
    <w:rsid w:val="00A52BF5"/>
    <w:rsid w:val="00A52D9F"/>
    <w:rsid w:val="00A53078"/>
    <w:rsid w:val="00A5314B"/>
    <w:rsid w:val="00A53442"/>
    <w:rsid w:val="00A53C1F"/>
    <w:rsid w:val="00A5421E"/>
    <w:rsid w:val="00A54395"/>
    <w:rsid w:val="00A548FF"/>
    <w:rsid w:val="00A54DED"/>
    <w:rsid w:val="00A5566B"/>
    <w:rsid w:val="00A55772"/>
    <w:rsid w:val="00A5590B"/>
    <w:rsid w:val="00A55EE0"/>
    <w:rsid w:val="00A56047"/>
    <w:rsid w:val="00A567BB"/>
    <w:rsid w:val="00A567C6"/>
    <w:rsid w:val="00A56DC5"/>
    <w:rsid w:val="00A570EF"/>
    <w:rsid w:val="00A57177"/>
    <w:rsid w:val="00A57747"/>
    <w:rsid w:val="00A57EB9"/>
    <w:rsid w:val="00A57F89"/>
    <w:rsid w:val="00A6010D"/>
    <w:rsid w:val="00A6034B"/>
    <w:rsid w:val="00A60581"/>
    <w:rsid w:val="00A60EAB"/>
    <w:rsid w:val="00A615B1"/>
    <w:rsid w:val="00A61A08"/>
    <w:rsid w:val="00A61D78"/>
    <w:rsid w:val="00A6205B"/>
    <w:rsid w:val="00A6240E"/>
    <w:rsid w:val="00A62512"/>
    <w:rsid w:val="00A626AE"/>
    <w:rsid w:val="00A62A57"/>
    <w:rsid w:val="00A62B37"/>
    <w:rsid w:val="00A633AF"/>
    <w:rsid w:val="00A6386C"/>
    <w:rsid w:val="00A63E7A"/>
    <w:rsid w:val="00A63EE2"/>
    <w:rsid w:val="00A64417"/>
    <w:rsid w:val="00A6488E"/>
    <w:rsid w:val="00A64937"/>
    <w:rsid w:val="00A6521D"/>
    <w:rsid w:val="00A655D8"/>
    <w:rsid w:val="00A6563B"/>
    <w:rsid w:val="00A65887"/>
    <w:rsid w:val="00A659E8"/>
    <w:rsid w:val="00A65A18"/>
    <w:rsid w:val="00A65DE2"/>
    <w:rsid w:val="00A66614"/>
    <w:rsid w:val="00A67658"/>
    <w:rsid w:val="00A67688"/>
    <w:rsid w:val="00A6783F"/>
    <w:rsid w:val="00A679FC"/>
    <w:rsid w:val="00A67B52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3D0E"/>
    <w:rsid w:val="00A740DE"/>
    <w:rsid w:val="00A74173"/>
    <w:rsid w:val="00A7436B"/>
    <w:rsid w:val="00A74396"/>
    <w:rsid w:val="00A74463"/>
    <w:rsid w:val="00A74851"/>
    <w:rsid w:val="00A74886"/>
    <w:rsid w:val="00A74CAB"/>
    <w:rsid w:val="00A74F3D"/>
    <w:rsid w:val="00A756B0"/>
    <w:rsid w:val="00A756CF"/>
    <w:rsid w:val="00A76125"/>
    <w:rsid w:val="00A7613D"/>
    <w:rsid w:val="00A766B9"/>
    <w:rsid w:val="00A76A58"/>
    <w:rsid w:val="00A76EFE"/>
    <w:rsid w:val="00A77B5B"/>
    <w:rsid w:val="00A77B6D"/>
    <w:rsid w:val="00A77CF3"/>
    <w:rsid w:val="00A8069F"/>
    <w:rsid w:val="00A80ABB"/>
    <w:rsid w:val="00A80CE5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09A"/>
    <w:rsid w:val="00A86B5E"/>
    <w:rsid w:val="00A86BCC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6C5"/>
    <w:rsid w:val="00A949A8"/>
    <w:rsid w:val="00A95359"/>
    <w:rsid w:val="00A954C4"/>
    <w:rsid w:val="00A955C0"/>
    <w:rsid w:val="00A95681"/>
    <w:rsid w:val="00A961DA"/>
    <w:rsid w:val="00A96273"/>
    <w:rsid w:val="00A9649E"/>
    <w:rsid w:val="00A966C6"/>
    <w:rsid w:val="00A97CB2"/>
    <w:rsid w:val="00A97EF6"/>
    <w:rsid w:val="00AA05D3"/>
    <w:rsid w:val="00AA1355"/>
    <w:rsid w:val="00AA2173"/>
    <w:rsid w:val="00AA2549"/>
    <w:rsid w:val="00AA3505"/>
    <w:rsid w:val="00AA39B2"/>
    <w:rsid w:val="00AA3DA5"/>
    <w:rsid w:val="00AA3E8C"/>
    <w:rsid w:val="00AA42CB"/>
    <w:rsid w:val="00AA508C"/>
    <w:rsid w:val="00AA5233"/>
    <w:rsid w:val="00AA5257"/>
    <w:rsid w:val="00AA607C"/>
    <w:rsid w:val="00AA6181"/>
    <w:rsid w:val="00AB07AD"/>
    <w:rsid w:val="00AB098A"/>
    <w:rsid w:val="00AB0A9F"/>
    <w:rsid w:val="00AB0EC7"/>
    <w:rsid w:val="00AB13E3"/>
    <w:rsid w:val="00AB308A"/>
    <w:rsid w:val="00AB3629"/>
    <w:rsid w:val="00AB389E"/>
    <w:rsid w:val="00AB3BB1"/>
    <w:rsid w:val="00AB403A"/>
    <w:rsid w:val="00AB4723"/>
    <w:rsid w:val="00AB48EE"/>
    <w:rsid w:val="00AB5A67"/>
    <w:rsid w:val="00AB6285"/>
    <w:rsid w:val="00AB6312"/>
    <w:rsid w:val="00AB64B9"/>
    <w:rsid w:val="00AB65FE"/>
    <w:rsid w:val="00AB6AC9"/>
    <w:rsid w:val="00AB6BF8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7BC"/>
    <w:rsid w:val="00AC5D26"/>
    <w:rsid w:val="00AC605D"/>
    <w:rsid w:val="00AC6156"/>
    <w:rsid w:val="00AC6556"/>
    <w:rsid w:val="00AC6690"/>
    <w:rsid w:val="00AC734B"/>
    <w:rsid w:val="00AC7903"/>
    <w:rsid w:val="00AC7A1B"/>
    <w:rsid w:val="00AC7BA4"/>
    <w:rsid w:val="00AD0624"/>
    <w:rsid w:val="00AD0E0A"/>
    <w:rsid w:val="00AD0F8D"/>
    <w:rsid w:val="00AD2491"/>
    <w:rsid w:val="00AD2D10"/>
    <w:rsid w:val="00AD2F31"/>
    <w:rsid w:val="00AD3225"/>
    <w:rsid w:val="00AD3D4C"/>
    <w:rsid w:val="00AD3FDA"/>
    <w:rsid w:val="00AD4963"/>
    <w:rsid w:val="00AD4B0B"/>
    <w:rsid w:val="00AD4B27"/>
    <w:rsid w:val="00AD5093"/>
    <w:rsid w:val="00AD530D"/>
    <w:rsid w:val="00AD557B"/>
    <w:rsid w:val="00AD57E1"/>
    <w:rsid w:val="00AD5A0F"/>
    <w:rsid w:val="00AD5AE0"/>
    <w:rsid w:val="00AD623B"/>
    <w:rsid w:val="00AD6EE0"/>
    <w:rsid w:val="00AD7057"/>
    <w:rsid w:val="00AD70A5"/>
    <w:rsid w:val="00AD7C1D"/>
    <w:rsid w:val="00AE080D"/>
    <w:rsid w:val="00AE0921"/>
    <w:rsid w:val="00AE0D91"/>
    <w:rsid w:val="00AE0DF2"/>
    <w:rsid w:val="00AE116A"/>
    <w:rsid w:val="00AE124B"/>
    <w:rsid w:val="00AE1707"/>
    <w:rsid w:val="00AE1A0C"/>
    <w:rsid w:val="00AE1B84"/>
    <w:rsid w:val="00AE1EF8"/>
    <w:rsid w:val="00AE30CF"/>
    <w:rsid w:val="00AE3416"/>
    <w:rsid w:val="00AE35C9"/>
    <w:rsid w:val="00AE3707"/>
    <w:rsid w:val="00AE3E41"/>
    <w:rsid w:val="00AE415E"/>
    <w:rsid w:val="00AE4202"/>
    <w:rsid w:val="00AE4850"/>
    <w:rsid w:val="00AE4CF8"/>
    <w:rsid w:val="00AE4D9E"/>
    <w:rsid w:val="00AE50CD"/>
    <w:rsid w:val="00AE6289"/>
    <w:rsid w:val="00AE6389"/>
    <w:rsid w:val="00AE658F"/>
    <w:rsid w:val="00AE6ED8"/>
    <w:rsid w:val="00AE7F89"/>
    <w:rsid w:val="00AF0536"/>
    <w:rsid w:val="00AF0F96"/>
    <w:rsid w:val="00AF11A8"/>
    <w:rsid w:val="00AF143B"/>
    <w:rsid w:val="00AF152D"/>
    <w:rsid w:val="00AF1890"/>
    <w:rsid w:val="00AF24B1"/>
    <w:rsid w:val="00AF27A5"/>
    <w:rsid w:val="00AF2C07"/>
    <w:rsid w:val="00AF2C5B"/>
    <w:rsid w:val="00AF2E2D"/>
    <w:rsid w:val="00AF3206"/>
    <w:rsid w:val="00AF346D"/>
    <w:rsid w:val="00AF3473"/>
    <w:rsid w:val="00AF39FB"/>
    <w:rsid w:val="00AF3C4E"/>
    <w:rsid w:val="00AF3D06"/>
    <w:rsid w:val="00AF3F61"/>
    <w:rsid w:val="00AF4BC0"/>
    <w:rsid w:val="00AF4C0F"/>
    <w:rsid w:val="00AF4E18"/>
    <w:rsid w:val="00AF5242"/>
    <w:rsid w:val="00AF5313"/>
    <w:rsid w:val="00AF55BB"/>
    <w:rsid w:val="00AF5C27"/>
    <w:rsid w:val="00AF6104"/>
    <w:rsid w:val="00AF64D3"/>
    <w:rsid w:val="00AF7515"/>
    <w:rsid w:val="00AF777F"/>
    <w:rsid w:val="00AF7C64"/>
    <w:rsid w:val="00B000D7"/>
    <w:rsid w:val="00B00341"/>
    <w:rsid w:val="00B005C1"/>
    <w:rsid w:val="00B00DAB"/>
    <w:rsid w:val="00B00EDF"/>
    <w:rsid w:val="00B00F76"/>
    <w:rsid w:val="00B01A08"/>
    <w:rsid w:val="00B01AF2"/>
    <w:rsid w:val="00B01BF2"/>
    <w:rsid w:val="00B01F1B"/>
    <w:rsid w:val="00B01F9A"/>
    <w:rsid w:val="00B021F4"/>
    <w:rsid w:val="00B02D1B"/>
    <w:rsid w:val="00B03670"/>
    <w:rsid w:val="00B039EC"/>
    <w:rsid w:val="00B041CC"/>
    <w:rsid w:val="00B045D6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269A"/>
    <w:rsid w:val="00B13226"/>
    <w:rsid w:val="00B13CBD"/>
    <w:rsid w:val="00B15B9E"/>
    <w:rsid w:val="00B15CFB"/>
    <w:rsid w:val="00B15F76"/>
    <w:rsid w:val="00B16BA2"/>
    <w:rsid w:val="00B16BC2"/>
    <w:rsid w:val="00B16D04"/>
    <w:rsid w:val="00B16FD7"/>
    <w:rsid w:val="00B177FD"/>
    <w:rsid w:val="00B17B5E"/>
    <w:rsid w:val="00B17C6A"/>
    <w:rsid w:val="00B20359"/>
    <w:rsid w:val="00B20B57"/>
    <w:rsid w:val="00B20E7E"/>
    <w:rsid w:val="00B2197A"/>
    <w:rsid w:val="00B22639"/>
    <w:rsid w:val="00B22B9C"/>
    <w:rsid w:val="00B22C63"/>
    <w:rsid w:val="00B2359E"/>
    <w:rsid w:val="00B23A4B"/>
    <w:rsid w:val="00B23A67"/>
    <w:rsid w:val="00B23EB9"/>
    <w:rsid w:val="00B2419F"/>
    <w:rsid w:val="00B24257"/>
    <w:rsid w:val="00B24856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994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390"/>
    <w:rsid w:val="00B31DAF"/>
    <w:rsid w:val="00B31E2B"/>
    <w:rsid w:val="00B31ED2"/>
    <w:rsid w:val="00B32166"/>
    <w:rsid w:val="00B3230E"/>
    <w:rsid w:val="00B32A22"/>
    <w:rsid w:val="00B32A7D"/>
    <w:rsid w:val="00B32D31"/>
    <w:rsid w:val="00B337E5"/>
    <w:rsid w:val="00B33CFC"/>
    <w:rsid w:val="00B3403E"/>
    <w:rsid w:val="00B340F6"/>
    <w:rsid w:val="00B344F7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6DD6"/>
    <w:rsid w:val="00B370D4"/>
    <w:rsid w:val="00B37240"/>
    <w:rsid w:val="00B37EDD"/>
    <w:rsid w:val="00B40EAF"/>
    <w:rsid w:val="00B4114C"/>
    <w:rsid w:val="00B41666"/>
    <w:rsid w:val="00B41B18"/>
    <w:rsid w:val="00B42926"/>
    <w:rsid w:val="00B42C81"/>
    <w:rsid w:val="00B42C85"/>
    <w:rsid w:val="00B42DE7"/>
    <w:rsid w:val="00B42FFA"/>
    <w:rsid w:val="00B43303"/>
    <w:rsid w:val="00B439DF"/>
    <w:rsid w:val="00B43CB4"/>
    <w:rsid w:val="00B442F6"/>
    <w:rsid w:val="00B44DC1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186"/>
    <w:rsid w:val="00B47E96"/>
    <w:rsid w:val="00B500CA"/>
    <w:rsid w:val="00B502A9"/>
    <w:rsid w:val="00B503AA"/>
    <w:rsid w:val="00B50A00"/>
    <w:rsid w:val="00B50F39"/>
    <w:rsid w:val="00B5164D"/>
    <w:rsid w:val="00B51A46"/>
    <w:rsid w:val="00B51C35"/>
    <w:rsid w:val="00B51F54"/>
    <w:rsid w:val="00B51F9A"/>
    <w:rsid w:val="00B52207"/>
    <w:rsid w:val="00B52E1C"/>
    <w:rsid w:val="00B52FDC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7E7"/>
    <w:rsid w:val="00B57A0B"/>
    <w:rsid w:val="00B57CE2"/>
    <w:rsid w:val="00B57F82"/>
    <w:rsid w:val="00B6023C"/>
    <w:rsid w:val="00B60314"/>
    <w:rsid w:val="00B60988"/>
    <w:rsid w:val="00B60D5A"/>
    <w:rsid w:val="00B60E89"/>
    <w:rsid w:val="00B6117F"/>
    <w:rsid w:val="00B614F8"/>
    <w:rsid w:val="00B61653"/>
    <w:rsid w:val="00B619BE"/>
    <w:rsid w:val="00B621D3"/>
    <w:rsid w:val="00B62246"/>
    <w:rsid w:val="00B625C5"/>
    <w:rsid w:val="00B625D9"/>
    <w:rsid w:val="00B625E1"/>
    <w:rsid w:val="00B62859"/>
    <w:rsid w:val="00B6296B"/>
    <w:rsid w:val="00B638DE"/>
    <w:rsid w:val="00B63CB6"/>
    <w:rsid w:val="00B64038"/>
    <w:rsid w:val="00B640C7"/>
    <w:rsid w:val="00B64A0B"/>
    <w:rsid w:val="00B64A2F"/>
    <w:rsid w:val="00B64E45"/>
    <w:rsid w:val="00B65DB8"/>
    <w:rsid w:val="00B667B7"/>
    <w:rsid w:val="00B66BF6"/>
    <w:rsid w:val="00B6771F"/>
    <w:rsid w:val="00B67929"/>
    <w:rsid w:val="00B704CB"/>
    <w:rsid w:val="00B707F3"/>
    <w:rsid w:val="00B70815"/>
    <w:rsid w:val="00B7128A"/>
    <w:rsid w:val="00B71F50"/>
    <w:rsid w:val="00B72211"/>
    <w:rsid w:val="00B72315"/>
    <w:rsid w:val="00B72D7C"/>
    <w:rsid w:val="00B73459"/>
    <w:rsid w:val="00B739B2"/>
    <w:rsid w:val="00B73FED"/>
    <w:rsid w:val="00B743A8"/>
    <w:rsid w:val="00B74900"/>
    <w:rsid w:val="00B758D5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F3E"/>
    <w:rsid w:val="00B8063A"/>
    <w:rsid w:val="00B80C26"/>
    <w:rsid w:val="00B80C5D"/>
    <w:rsid w:val="00B81078"/>
    <w:rsid w:val="00B810E7"/>
    <w:rsid w:val="00B81C96"/>
    <w:rsid w:val="00B81E8D"/>
    <w:rsid w:val="00B82409"/>
    <w:rsid w:val="00B825E1"/>
    <w:rsid w:val="00B8337E"/>
    <w:rsid w:val="00B8362C"/>
    <w:rsid w:val="00B83E90"/>
    <w:rsid w:val="00B83ECC"/>
    <w:rsid w:val="00B8473B"/>
    <w:rsid w:val="00B848C6"/>
    <w:rsid w:val="00B84F23"/>
    <w:rsid w:val="00B8503D"/>
    <w:rsid w:val="00B859D3"/>
    <w:rsid w:val="00B8634B"/>
    <w:rsid w:val="00B86632"/>
    <w:rsid w:val="00B86710"/>
    <w:rsid w:val="00B86E1A"/>
    <w:rsid w:val="00B86F03"/>
    <w:rsid w:val="00B87645"/>
    <w:rsid w:val="00B87DAA"/>
    <w:rsid w:val="00B902D1"/>
    <w:rsid w:val="00B907B7"/>
    <w:rsid w:val="00B90938"/>
    <w:rsid w:val="00B90DCD"/>
    <w:rsid w:val="00B90E7D"/>
    <w:rsid w:val="00B91D88"/>
    <w:rsid w:val="00B921F6"/>
    <w:rsid w:val="00B9262D"/>
    <w:rsid w:val="00B92E9C"/>
    <w:rsid w:val="00B932D7"/>
    <w:rsid w:val="00B93427"/>
    <w:rsid w:val="00B9372D"/>
    <w:rsid w:val="00B9377C"/>
    <w:rsid w:val="00B93D8B"/>
    <w:rsid w:val="00B93F9F"/>
    <w:rsid w:val="00B94711"/>
    <w:rsid w:val="00B94A65"/>
    <w:rsid w:val="00B950F0"/>
    <w:rsid w:val="00B9526B"/>
    <w:rsid w:val="00B9537F"/>
    <w:rsid w:val="00B95675"/>
    <w:rsid w:val="00B95841"/>
    <w:rsid w:val="00B95847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A99"/>
    <w:rsid w:val="00B97AF2"/>
    <w:rsid w:val="00B97C81"/>
    <w:rsid w:val="00BA01D5"/>
    <w:rsid w:val="00BA0217"/>
    <w:rsid w:val="00BA030D"/>
    <w:rsid w:val="00BA0FA2"/>
    <w:rsid w:val="00BA109A"/>
    <w:rsid w:val="00BA1479"/>
    <w:rsid w:val="00BA18E9"/>
    <w:rsid w:val="00BA1D8B"/>
    <w:rsid w:val="00BA2521"/>
    <w:rsid w:val="00BA2996"/>
    <w:rsid w:val="00BA2B97"/>
    <w:rsid w:val="00BA350E"/>
    <w:rsid w:val="00BA40CD"/>
    <w:rsid w:val="00BA42DE"/>
    <w:rsid w:val="00BA4A83"/>
    <w:rsid w:val="00BA4BE1"/>
    <w:rsid w:val="00BA57CF"/>
    <w:rsid w:val="00BA65BA"/>
    <w:rsid w:val="00BA6D64"/>
    <w:rsid w:val="00BA71EA"/>
    <w:rsid w:val="00BA72A8"/>
    <w:rsid w:val="00BA7B96"/>
    <w:rsid w:val="00BA7EDE"/>
    <w:rsid w:val="00BB06B8"/>
    <w:rsid w:val="00BB140F"/>
    <w:rsid w:val="00BB1682"/>
    <w:rsid w:val="00BB1CD6"/>
    <w:rsid w:val="00BB23A2"/>
    <w:rsid w:val="00BB2497"/>
    <w:rsid w:val="00BB2567"/>
    <w:rsid w:val="00BB2A85"/>
    <w:rsid w:val="00BB2EB5"/>
    <w:rsid w:val="00BB307C"/>
    <w:rsid w:val="00BB3168"/>
    <w:rsid w:val="00BB39A6"/>
    <w:rsid w:val="00BB3C6A"/>
    <w:rsid w:val="00BB41C0"/>
    <w:rsid w:val="00BB475C"/>
    <w:rsid w:val="00BB4B0B"/>
    <w:rsid w:val="00BB4B5E"/>
    <w:rsid w:val="00BB4CBA"/>
    <w:rsid w:val="00BB4F3F"/>
    <w:rsid w:val="00BB5080"/>
    <w:rsid w:val="00BB5613"/>
    <w:rsid w:val="00BB5F55"/>
    <w:rsid w:val="00BB6A53"/>
    <w:rsid w:val="00BB726A"/>
    <w:rsid w:val="00BB74E1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50D"/>
    <w:rsid w:val="00BC2636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873"/>
    <w:rsid w:val="00BC5AC5"/>
    <w:rsid w:val="00BC64B8"/>
    <w:rsid w:val="00BC6D42"/>
    <w:rsid w:val="00BC722C"/>
    <w:rsid w:val="00BC7455"/>
    <w:rsid w:val="00BC7885"/>
    <w:rsid w:val="00BD016D"/>
    <w:rsid w:val="00BD06A6"/>
    <w:rsid w:val="00BD07B1"/>
    <w:rsid w:val="00BD0BDF"/>
    <w:rsid w:val="00BD126E"/>
    <w:rsid w:val="00BD140B"/>
    <w:rsid w:val="00BD172C"/>
    <w:rsid w:val="00BD193F"/>
    <w:rsid w:val="00BD1C53"/>
    <w:rsid w:val="00BD1E89"/>
    <w:rsid w:val="00BD2409"/>
    <w:rsid w:val="00BD279D"/>
    <w:rsid w:val="00BD292F"/>
    <w:rsid w:val="00BD3434"/>
    <w:rsid w:val="00BD35D7"/>
    <w:rsid w:val="00BD3DAD"/>
    <w:rsid w:val="00BD3FBA"/>
    <w:rsid w:val="00BD41CD"/>
    <w:rsid w:val="00BD4325"/>
    <w:rsid w:val="00BD4BD5"/>
    <w:rsid w:val="00BD50A7"/>
    <w:rsid w:val="00BD5417"/>
    <w:rsid w:val="00BD6229"/>
    <w:rsid w:val="00BD64F8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2082"/>
    <w:rsid w:val="00BE23EE"/>
    <w:rsid w:val="00BE2C37"/>
    <w:rsid w:val="00BE2DAB"/>
    <w:rsid w:val="00BE2E13"/>
    <w:rsid w:val="00BE380C"/>
    <w:rsid w:val="00BE3BE3"/>
    <w:rsid w:val="00BE3D55"/>
    <w:rsid w:val="00BE4185"/>
    <w:rsid w:val="00BE43C9"/>
    <w:rsid w:val="00BE471B"/>
    <w:rsid w:val="00BE4AA1"/>
    <w:rsid w:val="00BE5268"/>
    <w:rsid w:val="00BE5CCE"/>
    <w:rsid w:val="00BE6348"/>
    <w:rsid w:val="00BE7285"/>
    <w:rsid w:val="00BE73CC"/>
    <w:rsid w:val="00BE7580"/>
    <w:rsid w:val="00BE796B"/>
    <w:rsid w:val="00BE7BF0"/>
    <w:rsid w:val="00BE7E7A"/>
    <w:rsid w:val="00BF0007"/>
    <w:rsid w:val="00BF04CD"/>
    <w:rsid w:val="00BF1362"/>
    <w:rsid w:val="00BF14BC"/>
    <w:rsid w:val="00BF16AA"/>
    <w:rsid w:val="00BF16B8"/>
    <w:rsid w:val="00BF1B88"/>
    <w:rsid w:val="00BF1EA3"/>
    <w:rsid w:val="00BF2033"/>
    <w:rsid w:val="00BF21AC"/>
    <w:rsid w:val="00BF27E1"/>
    <w:rsid w:val="00BF3E8E"/>
    <w:rsid w:val="00BF44FA"/>
    <w:rsid w:val="00BF496A"/>
    <w:rsid w:val="00BF4A26"/>
    <w:rsid w:val="00BF4E71"/>
    <w:rsid w:val="00BF53E3"/>
    <w:rsid w:val="00BF5B24"/>
    <w:rsid w:val="00BF5E71"/>
    <w:rsid w:val="00BF5F04"/>
    <w:rsid w:val="00BF631B"/>
    <w:rsid w:val="00BF6513"/>
    <w:rsid w:val="00BF6DCD"/>
    <w:rsid w:val="00BF781E"/>
    <w:rsid w:val="00C0002D"/>
    <w:rsid w:val="00C00063"/>
    <w:rsid w:val="00C00521"/>
    <w:rsid w:val="00C00F8B"/>
    <w:rsid w:val="00C01593"/>
    <w:rsid w:val="00C01B59"/>
    <w:rsid w:val="00C01D7E"/>
    <w:rsid w:val="00C01E45"/>
    <w:rsid w:val="00C021CF"/>
    <w:rsid w:val="00C02A83"/>
    <w:rsid w:val="00C0412B"/>
    <w:rsid w:val="00C04139"/>
    <w:rsid w:val="00C042AF"/>
    <w:rsid w:val="00C044F2"/>
    <w:rsid w:val="00C05078"/>
    <w:rsid w:val="00C052BD"/>
    <w:rsid w:val="00C059D3"/>
    <w:rsid w:val="00C069C1"/>
    <w:rsid w:val="00C06A5D"/>
    <w:rsid w:val="00C06BF6"/>
    <w:rsid w:val="00C06D09"/>
    <w:rsid w:val="00C06EB6"/>
    <w:rsid w:val="00C07785"/>
    <w:rsid w:val="00C0784C"/>
    <w:rsid w:val="00C079F4"/>
    <w:rsid w:val="00C103A0"/>
    <w:rsid w:val="00C1068D"/>
    <w:rsid w:val="00C10C38"/>
    <w:rsid w:val="00C10CD8"/>
    <w:rsid w:val="00C11121"/>
    <w:rsid w:val="00C11D41"/>
    <w:rsid w:val="00C12B05"/>
    <w:rsid w:val="00C12BFE"/>
    <w:rsid w:val="00C1321D"/>
    <w:rsid w:val="00C137C3"/>
    <w:rsid w:val="00C13840"/>
    <w:rsid w:val="00C138A4"/>
    <w:rsid w:val="00C138D6"/>
    <w:rsid w:val="00C143A6"/>
    <w:rsid w:val="00C144CE"/>
    <w:rsid w:val="00C14712"/>
    <w:rsid w:val="00C14AE9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2192"/>
    <w:rsid w:val="00C22DE7"/>
    <w:rsid w:val="00C23CFD"/>
    <w:rsid w:val="00C23D49"/>
    <w:rsid w:val="00C2448E"/>
    <w:rsid w:val="00C24E36"/>
    <w:rsid w:val="00C26082"/>
    <w:rsid w:val="00C26514"/>
    <w:rsid w:val="00C266D1"/>
    <w:rsid w:val="00C26C19"/>
    <w:rsid w:val="00C27278"/>
    <w:rsid w:val="00C273F2"/>
    <w:rsid w:val="00C275B3"/>
    <w:rsid w:val="00C27FF1"/>
    <w:rsid w:val="00C30685"/>
    <w:rsid w:val="00C309FF"/>
    <w:rsid w:val="00C30A68"/>
    <w:rsid w:val="00C31A70"/>
    <w:rsid w:val="00C31E80"/>
    <w:rsid w:val="00C32DCA"/>
    <w:rsid w:val="00C32F9C"/>
    <w:rsid w:val="00C33173"/>
    <w:rsid w:val="00C33A27"/>
    <w:rsid w:val="00C34719"/>
    <w:rsid w:val="00C34FBF"/>
    <w:rsid w:val="00C355B5"/>
    <w:rsid w:val="00C36019"/>
    <w:rsid w:val="00C36254"/>
    <w:rsid w:val="00C366E4"/>
    <w:rsid w:val="00C36765"/>
    <w:rsid w:val="00C36AFD"/>
    <w:rsid w:val="00C36BB3"/>
    <w:rsid w:val="00C3712D"/>
    <w:rsid w:val="00C37184"/>
    <w:rsid w:val="00C37702"/>
    <w:rsid w:val="00C37948"/>
    <w:rsid w:val="00C37D77"/>
    <w:rsid w:val="00C37D9C"/>
    <w:rsid w:val="00C402B3"/>
    <w:rsid w:val="00C40594"/>
    <w:rsid w:val="00C406B6"/>
    <w:rsid w:val="00C408F6"/>
    <w:rsid w:val="00C413B1"/>
    <w:rsid w:val="00C4140F"/>
    <w:rsid w:val="00C42048"/>
    <w:rsid w:val="00C42250"/>
    <w:rsid w:val="00C42998"/>
    <w:rsid w:val="00C42D6F"/>
    <w:rsid w:val="00C43178"/>
    <w:rsid w:val="00C43683"/>
    <w:rsid w:val="00C4418A"/>
    <w:rsid w:val="00C441B7"/>
    <w:rsid w:val="00C45EF6"/>
    <w:rsid w:val="00C46CA1"/>
    <w:rsid w:val="00C479D9"/>
    <w:rsid w:val="00C47EBD"/>
    <w:rsid w:val="00C47F2E"/>
    <w:rsid w:val="00C503CE"/>
    <w:rsid w:val="00C50493"/>
    <w:rsid w:val="00C5078A"/>
    <w:rsid w:val="00C50AF0"/>
    <w:rsid w:val="00C50E31"/>
    <w:rsid w:val="00C51737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3F7"/>
    <w:rsid w:val="00C55AB3"/>
    <w:rsid w:val="00C55B0E"/>
    <w:rsid w:val="00C56241"/>
    <w:rsid w:val="00C56E9E"/>
    <w:rsid w:val="00C57176"/>
    <w:rsid w:val="00C57D6B"/>
    <w:rsid w:val="00C57FCE"/>
    <w:rsid w:val="00C6013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23C"/>
    <w:rsid w:val="00C613E6"/>
    <w:rsid w:val="00C615C0"/>
    <w:rsid w:val="00C62627"/>
    <w:rsid w:val="00C6286E"/>
    <w:rsid w:val="00C62A16"/>
    <w:rsid w:val="00C631D9"/>
    <w:rsid w:val="00C63587"/>
    <w:rsid w:val="00C6364C"/>
    <w:rsid w:val="00C636E3"/>
    <w:rsid w:val="00C63735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EDC"/>
    <w:rsid w:val="00C70EE3"/>
    <w:rsid w:val="00C711D4"/>
    <w:rsid w:val="00C72174"/>
    <w:rsid w:val="00C73475"/>
    <w:rsid w:val="00C737AD"/>
    <w:rsid w:val="00C73A37"/>
    <w:rsid w:val="00C73C42"/>
    <w:rsid w:val="00C7487C"/>
    <w:rsid w:val="00C75504"/>
    <w:rsid w:val="00C7575A"/>
    <w:rsid w:val="00C759F0"/>
    <w:rsid w:val="00C76032"/>
    <w:rsid w:val="00C7665B"/>
    <w:rsid w:val="00C76A17"/>
    <w:rsid w:val="00C76D56"/>
    <w:rsid w:val="00C76EC0"/>
    <w:rsid w:val="00C773BA"/>
    <w:rsid w:val="00C7749F"/>
    <w:rsid w:val="00C776F2"/>
    <w:rsid w:val="00C77C56"/>
    <w:rsid w:val="00C80111"/>
    <w:rsid w:val="00C8018E"/>
    <w:rsid w:val="00C806E9"/>
    <w:rsid w:val="00C80951"/>
    <w:rsid w:val="00C80B6F"/>
    <w:rsid w:val="00C821D5"/>
    <w:rsid w:val="00C82647"/>
    <w:rsid w:val="00C82EA0"/>
    <w:rsid w:val="00C84419"/>
    <w:rsid w:val="00C8485A"/>
    <w:rsid w:val="00C84B6B"/>
    <w:rsid w:val="00C84BF1"/>
    <w:rsid w:val="00C84DC4"/>
    <w:rsid w:val="00C84E6A"/>
    <w:rsid w:val="00C84EE3"/>
    <w:rsid w:val="00C85B8A"/>
    <w:rsid w:val="00C860CA"/>
    <w:rsid w:val="00C86E36"/>
    <w:rsid w:val="00C87605"/>
    <w:rsid w:val="00C87BD0"/>
    <w:rsid w:val="00C906D8"/>
    <w:rsid w:val="00C907DE"/>
    <w:rsid w:val="00C9095F"/>
    <w:rsid w:val="00C90ABC"/>
    <w:rsid w:val="00C90EB8"/>
    <w:rsid w:val="00C914D4"/>
    <w:rsid w:val="00C9170E"/>
    <w:rsid w:val="00C92077"/>
    <w:rsid w:val="00C9299B"/>
    <w:rsid w:val="00C933E4"/>
    <w:rsid w:val="00C93AE4"/>
    <w:rsid w:val="00C94407"/>
    <w:rsid w:val="00C945AE"/>
    <w:rsid w:val="00C94BB0"/>
    <w:rsid w:val="00C94E06"/>
    <w:rsid w:val="00C95431"/>
    <w:rsid w:val="00C95985"/>
    <w:rsid w:val="00C96813"/>
    <w:rsid w:val="00C968F2"/>
    <w:rsid w:val="00C96CBC"/>
    <w:rsid w:val="00C96F64"/>
    <w:rsid w:val="00C9711E"/>
    <w:rsid w:val="00CA020C"/>
    <w:rsid w:val="00CA07A6"/>
    <w:rsid w:val="00CA09EF"/>
    <w:rsid w:val="00CA18DC"/>
    <w:rsid w:val="00CA19C4"/>
    <w:rsid w:val="00CA19CD"/>
    <w:rsid w:val="00CA19F8"/>
    <w:rsid w:val="00CA2600"/>
    <w:rsid w:val="00CA2621"/>
    <w:rsid w:val="00CA2705"/>
    <w:rsid w:val="00CA301F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6DE1"/>
    <w:rsid w:val="00CA7256"/>
    <w:rsid w:val="00CA7CAA"/>
    <w:rsid w:val="00CB01CB"/>
    <w:rsid w:val="00CB0231"/>
    <w:rsid w:val="00CB0988"/>
    <w:rsid w:val="00CB09C4"/>
    <w:rsid w:val="00CB0D75"/>
    <w:rsid w:val="00CB0E86"/>
    <w:rsid w:val="00CB100C"/>
    <w:rsid w:val="00CB11E0"/>
    <w:rsid w:val="00CB1830"/>
    <w:rsid w:val="00CB1C11"/>
    <w:rsid w:val="00CB22A1"/>
    <w:rsid w:val="00CB2F70"/>
    <w:rsid w:val="00CB3126"/>
    <w:rsid w:val="00CB3256"/>
    <w:rsid w:val="00CB3387"/>
    <w:rsid w:val="00CB3DA5"/>
    <w:rsid w:val="00CB3EDE"/>
    <w:rsid w:val="00CB45B2"/>
    <w:rsid w:val="00CB49D1"/>
    <w:rsid w:val="00CB4B1E"/>
    <w:rsid w:val="00CB60CB"/>
    <w:rsid w:val="00CB650D"/>
    <w:rsid w:val="00CB6EB6"/>
    <w:rsid w:val="00CB71A6"/>
    <w:rsid w:val="00CB7917"/>
    <w:rsid w:val="00CB7EED"/>
    <w:rsid w:val="00CC004A"/>
    <w:rsid w:val="00CC00F2"/>
    <w:rsid w:val="00CC0210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3BA2"/>
    <w:rsid w:val="00CC4DD0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543"/>
    <w:rsid w:val="00CC7A6E"/>
    <w:rsid w:val="00CC7CDD"/>
    <w:rsid w:val="00CC7EB8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7C7"/>
    <w:rsid w:val="00CD4B9E"/>
    <w:rsid w:val="00CD5367"/>
    <w:rsid w:val="00CD55A2"/>
    <w:rsid w:val="00CD55AB"/>
    <w:rsid w:val="00CD55B4"/>
    <w:rsid w:val="00CD566E"/>
    <w:rsid w:val="00CD59DD"/>
    <w:rsid w:val="00CD5BBD"/>
    <w:rsid w:val="00CD6141"/>
    <w:rsid w:val="00CD646B"/>
    <w:rsid w:val="00CD6523"/>
    <w:rsid w:val="00CD69CD"/>
    <w:rsid w:val="00CD6E21"/>
    <w:rsid w:val="00CD75C7"/>
    <w:rsid w:val="00CD7633"/>
    <w:rsid w:val="00CE0146"/>
    <w:rsid w:val="00CE0679"/>
    <w:rsid w:val="00CE0695"/>
    <w:rsid w:val="00CE06B5"/>
    <w:rsid w:val="00CE18F4"/>
    <w:rsid w:val="00CE1CDD"/>
    <w:rsid w:val="00CE2374"/>
    <w:rsid w:val="00CE2438"/>
    <w:rsid w:val="00CE2534"/>
    <w:rsid w:val="00CE2A1A"/>
    <w:rsid w:val="00CE2D4D"/>
    <w:rsid w:val="00CE3234"/>
    <w:rsid w:val="00CE3875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FD0"/>
    <w:rsid w:val="00CE724E"/>
    <w:rsid w:val="00CE7418"/>
    <w:rsid w:val="00CE74D8"/>
    <w:rsid w:val="00CE76F9"/>
    <w:rsid w:val="00CE7956"/>
    <w:rsid w:val="00CE7D9B"/>
    <w:rsid w:val="00CF0E5C"/>
    <w:rsid w:val="00CF0E91"/>
    <w:rsid w:val="00CF1629"/>
    <w:rsid w:val="00CF1ACE"/>
    <w:rsid w:val="00CF29E7"/>
    <w:rsid w:val="00CF3471"/>
    <w:rsid w:val="00CF39AE"/>
    <w:rsid w:val="00CF437F"/>
    <w:rsid w:val="00CF469D"/>
    <w:rsid w:val="00CF4892"/>
    <w:rsid w:val="00CF4D53"/>
    <w:rsid w:val="00CF4E31"/>
    <w:rsid w:val="00CF5168"/>
    <w:rsid w:val="00CF5F4C"/>
    <w:rsid w:val="00CF626E"/>
    <w:rsid w:val="00CF62BB"/>
    <w:rsid w:val="00CF62C0"/>
    <w:rsid w:val="00CF637D"/>
    <w:rsid w:val="00CF652A"/>
    <w:rsid w:val="00CF664B"/>
    <w:rsid w:val="00CF6B3F"/>
    <w:rsid w:val="00CF7308"/>
    <w:rsid w:val="00CF7814"/>
    <w:rsid w:val="00CF7AC8"/>
    <w:rsid w:val="00D005A6"/>
    <w:rsid w:val="00D00992"/>
    <w:rsid w:val="00D0291C"/>
    <w:rsid w:val="00D0291E"/>
    <w:rsid w:val="00D02E61"/>
    <w:rsid w:val="00D02EF2"/>
    <w:rsid w:val="00D044B2"/>
    <w:rsid w:val="00D04F04"/>
    <w:rsid w:val="00D050FD"/>
    <w:rsid w:val="00D05897"/>
    <w:rsid w:val="00D0592B"/>
    <w:rsid w:val="00D05B6D"/>
    <w:rsid w:val="00D071B5"/>
    <w:rsid w:val="00D0723B"/>
    <w:rsid w:val="00D074F0"/>
    <w:rsid w:val="00D07DC2"/>
    <w:rsid w:val="00D10057"/>
    <w:rsid w:val="00D10322"/>
    <w:rsid w:val="00D10A2D"/>
    <w:rsid w:val="00D10B4B"/>
    <w:rsid w:val="00D10E33"/>
    <w:rsid w:val="00D112C5"/>
    <w:rsid w:val="00D1134B"/>
    <w:rsid w:val="00D11AEC"/>
    <w:rsid w:val="00D11E34"/>
    <w:rsid w:val="00D11E38"/>
    <w:rsid w:val="00D12684"/>
    <w:rsid w:val="00D135C0"/>
    <w:rsid w:val="00D13824"/>
    <w:rsid w:val="00D13958"/>
    <w:rsid w:val="00D13DD9"/>
    <w:rsid w:val="00D1403A"/>
    <w:rsid w:val="00D14343"/>
    <w:rsid w:val="00D143B4"/>
    <w:rsid w:val="00D1447E"/>
    <w:rsid w:val="00D149C9"/>
    <w:rsid w:val="00D14BDC"/>
    <w:rsid w:val="00D154B6"/>
    <w:rsid w:val="00D1562A"/>
    <w:rsid w:val="00D1596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775"/>
    <w:rsid w:val="00D20AFC"/>
    <w:rsid w:val="00D20B54"/>
    <w:rsid w:val="00D21089"/>
    <w:rsid w:val="00D21262"/>
    <w:rsid w:val="00D227E8"/>
    <w:rsid w:val="00D22C6B"/>
    <w:rsid w:val="00D23039"/>
    <w:rsid w:val="00D2320C"/>
    <w:rsid w:val="00D241AD"/>
    <w:rsid w:val="00D242C5"/>
    <w:rsid w:val="00D2460C"/>
    <w:rsid w:val="00D24AF6"/>
    <w:rsid w:val="00D24B5B"/>
    <w:rsid w:val="00D24FBE"/>
    <w:rsid w:val="00D252A6"/>
    <w:rsid w:val="00D252B3"/>
    <w:rsid w:val="00D253C9"/>
    <w:rsid w:val="00D25935"/>
    <w:rsid w:val="00D25AB6"/>
    <w:rsid w:val="00D261A1"/>
    <w:rsid w:val="00D262E8"/>
    <w:rsid w:val="00D26356"/>
    <w:rsid w:val="00D270E8"/>
    <w:rsid w:val="00D27763"/>
    <w:rsid w:val="00D27B99"/>
    <w:rsid w:val="00D303B0"/>
    <w:rsid w:val="00D304F2"/>
    <w:rsid w:val="00D30A91"/>
    <w:rsid w:val="00D31165"/>
    <w:rsid w:val="00D312F9"/>
    <w:rsid w:val="00D314B4"/>
    <w:rsid w:val="00D317C2"/>
    <w:rsid w:val="00D32338"/>
    <w:rsid w:val="00D32570"/>
    <w:rsid w:val="00D32969"/>
    <w:rsid w:val="00D342C6"/>
    <w:rsid w:val="00D3430F"/>
    <w:rsid w:val="00D34A4B"/>
    <w:rsid w:val="00D34A80"/>
    <w:rsid w:val="00D34CF0"/>
    <w:rsid w:val="00D34CF7"/>
    <w:rsid w:val="00D35280"/>
    <w:rsid w:val="00D3531D"/>
    <w:rsid w:val="00D355CB"/>
    <w:rsid w:val="00D3639E"/>
    <w:rsid w:val="00D36A1C"/>
    <w:rsid w:val="00D36F99"/>
    <w:rsid w:val="00D3716A"/>
    <w:rsid w:val="00D373B6"/>
    <w:rsid w:val="00D37690"/>
    <w:rsid w:val="00D403AA"/>
    <w:rsid w:val="00D403AD"/>
    <w:rsid w:val="00D405AE"/>
    <w:rsid w:val="00D411FA"/>
    <w:rsid w:val="00D413B7"/>
    <w:rsid w:val="00D413F6"/>
    <w:rsid w:val="00D4241E"/>
    <w:rsid w:val="00D42461"/>
    <w:rsid w:val="00D42927"/>
    <w:rsid w:val="00D43DDA"/>
    <w:rsid w:val="00D43EB3"/>
    <w:rsid w:val="00D44467"/>
    <w:rsid w:val="00D44BBC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212"/>
    <w:rsid w:val="00D51972"/>
    <w:rsid w:val="00D519AE"/>
    <w:rsid w:val="00D519E1"/>
    <w:rsid w:val="00D52573"/>
    <w:rsid w:val="00D525D5"/>
    <w:rsid w:val="00D52898"/>
    <w:rsid w:val="00D52B73"/>
    <w:rsid w:val="00D52C65"/>
    <w:rsid w:val="00D52DEF"/>
    <w:rsid w:val="00D52E10"/>
    <w:rsid w:val="00D53231"/>
    <w:rsid w:val="00D5326A"/>
    <w:rsid w:val="00D532FC"/>
    <w:rsid w:val="00D53409"/>
    <w:rsid w:val="00D53E53"/>
    <w:rsid w:val="00D545B8"/>
    <w:rsid w:val="00D54B1E"/>
    <w:rsid w:val="00D54C09"/>
    <w:rsid w:val="00D54C38"/>
    <w:rsid w:val="00D55244"/>
    <w:rsid w:val="00D557F8"/>
    <w:rsid w:val="00D55BB9"/>
    <w:rsid w:val="00D56017"/>
    <w:rsid w:val="00D5769E"/>
    <w:rsid w:val="00D57901"/>
    <w:rsid w:val="00D60117"/>
    <w:rsid w:val="00D601D8"/>
    <w:rsid w:val="00D60693"/>
    <w:rsid w:val="00D60CDA"/>
    <w:rsid w:val="00D61520"/>
    <w:rsid w:val="00D61DAB"/>
    <w:rsid w:val="00D61E64"/>
    <w:rsid w:val="00D62FEA"/>
    <w:rsid w:val="00D6360C"/>
    <w:rsid w:val="00D63EB4"/>
    <w:rsid w:val="00D641AC"/>
    <w:rsid w:val="00D64714"/>
    <w:rsid w:val="00D64B13"/>
    <w:rsid w:val="00D64B26"/>
    <w:rsid w:val="00D652B2"/>
    <w:rsid w:val="00D65558"/>
    <w:rsid w:val="00D67173"/>
    <w:rsid w:val="00D67393"/>
    <w:rsid w:val="00D67786"/>
    <w:rsid w:val="00D679F2"/>
    <w:rsid w:val="00D67CAC"/>
    <w:rsid w:val="00D67E08"/>
    <w:rsid w:val="00D70048"/>
    <w:rsid w:val="00D701D6"/>
    <w:rsid w:val="00D7032C"/>
    <w:rsid w:val="00D7067B"/>
    <w:rsid w:val="00D706AD"/>
    <w:rsid w:val="00D70A24"/>
    <w:rsid w:val="00D70B54"/>
    <w:rsid w:val="00D70B99"/>
    <w:rsid w:val="00D71860"/>
    <w:rsid w:val="00D71916"/>
    <w:rsid w:val="00D71F06"/>
    <w:rsid w:val="00D721C4"/>
    <w:rsid w:val="00D72613"/>
    <w:rsid w:val="00D7282F"/>
    <w:rsid w:val="00D72C03"/>
    <w:rsid w:val="00D72C6C"/>
    <w:rsid w:val="00D7391B"/>
    <w:rsid w:val="00D74721"/>
    <w:rsid w:val="00D74B6B"/>
    <w:rsid w:val="00D74D11"/>
    <w:rsid w:val="00D74E11"/>
    <w:rsid w:val="00D75528"/>
    <w:rsid w:val="00D7556A"/>
    <w:rsid w:val="00D758BE"/>
    <w:rsid w:val="00D765C3"/>
    <w:rsid w:val="00D7689A"/>
    <w:rsid w:val="00D76EC4"/>
    <w:rsid w:val="00D80668"/>
    <w:rsid w:val="00D807F9"/>
    <w:rsid w:val="00D80A8E"/>
    <w:rsid w:val="00D80F5A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54AA"/>
    <w:rsid w:val="00D85710"/>
    <w:rsid w:val="00D85BFF"/>
    <w:rsid w:val="00D86445"/>
    <w:rsid w:val="00D86506"/>
    <w:rsid w:val="00D871A7"/>
    <w:rsid w:val="00D87E55"/>
    <w:rsid w:val="00D9074A"/>
    <w:rsid w:val="00D912EA"/>
    <w:rsid w:val="00D9186D"/>
    <w:rsid w:val="00D91DEE"/>
    <w:rsid w:val="00D91F9B"/>
    <w:rsid w:val="00D92B98"/>
    <w:rsid w:val="00D92F71"/>
    <w:rsid w:val="00D93158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97C32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7E5"/>
    <w:rsid w:val="00DA525C"/>
    <w:rsid w:val="00DA5475"/>
    <w:rsid w:val="00DA6C7F"/>
    <w:rsid w:val="00DA7113"/>
    <w:rsid w:val="00DA7653"/>
    <w:rsid w:val="00DA78AB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EBA"/>
    <w:rsid w:val="00DB6FE9"/>
    <w:rsid w:val="00DB73F7"/>
    <w:rsid w:val="00DB7520"/>
    <w:rsid w:val="00DB77F5"/>
    <w:rsid w:val="00DB792B"/>
    <w:rsid w:val="00DB79B2"/>
    <w:rsid w:val="00DB7F1A"/>
    <w:rsid w:val="00DB7FE2"/>
    <w:rsid w:val="00DC0814"/>
    <w:rsid w:val="00DC09AE"/>
    <w:rsid w:val="00DC0A8A"/>
    <w:rsid w:val="00DC0E16"/>
    <w:rsid w:val="00DC11AE"/>
    <w:rsid w:val="00DC1333"/>
    <w:rsid w:val="00DC206E"/>
    <w:rsid w:val="00DC260E"/>
    <w:rsid w:val="00DC2A8A"/>
    <w:rsid w:val="00DC2DDB"/>
    <w:rsid w:val="00DC2FB0"/>
    <w:rsid w:val="00DC32FA"/>
    <w:rsid w:val="00DC36DD"/>
    <w:rsid w:val="00DC3EDE"/>
    <w:rsid w:val="00DC402A"/>
    <w:rsid w:val="00DC50A7"/>
    <w:rsid w:val="00DC6067"/>
    <w:rsid w:val="00DC633C"/>
    <w:rsid w:val="00DC63D7"/>
    <w:rsid w:val="00DC651D"/>
    <w:rsid w:val="00DC6792"/>
    <w:rsid w:val="00DC6D5F"/>
    <w:rsid w:val="00DC6D62"/>
    <w:rsid w:val="00DC7503"/>
    <w:rsid w:val="00DC7AEF"/>
    <w:rsid w:val="00DC7B6E"/>
    <w:rsid w:val="00DC7C3F"/>
    <w:rsid w:val="00DC7EA8"/>
    <w:rsid w:val="00DD0160"/>
    <w:rsid w:val="00DD0975"/>
    <w:rsid w:val="00DD0CA6"/>
    <w:rsid w:val="00DD1210"/>
    <w:rsid w:val="00DD139A"/>
    <w:rsid w:val="00DD18C7"/>
    <w:rsid w:val="00DD1C76"/>
    <w:rsid w:val="00DD1E8A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53A4"/>
    <w:rsid w:val="00DD545F"/>
    <w:rsid w:val="00DD5676"/>
    <w:rsid w:val="00DD5873"/>
    <w:rsid w:val="00DD59D2"/>
    <w:rsid w:val="00DD6164"/>
    <w:rsid w:val="00DD6428"/>
    <w:rsid w:val="00DD6AC0"/>
    <w:rsid w:val="00DD7B65"/>
    <w:rsid w:val="00DE062E"/>
    <w:rsid w:val="00DE084C"/>
    <w:rsid w:val="00DE1842"/>
    <w:rsid w:val="00DE2282"/>
    <w:rsid w:val="00DE25BF"/>
    <w:rsid w:val="00DE274C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AFA"/>
    <w:rsid w:val="00DF2B4D"/>
    <w:rsid w:val="00DF3845"/>
    <w:rsid w:val="00DF3994"/>
    <w:rsid w:val="00DF3E3A"/>
    <w:rsid w:val="00DF470B"/>
    <w:rsid w:val="00DF552C"/>
    <w:rsid w:val="00DF557B"/>
    <w:rsid w:val="00DF5672"/>
    <w:rsid w:val="00DF56F1"/>
    <w:rsid w:val="00DF5CBA"/>
    <w:rsid w:val="00DF62E3"/>
    <w:rsid w:val="00DF669B"/>
    <w:rsid w:val="00DF68C6"/>
    <w:rsid w:val="00DF6FDE"/>
    <w:rsid w:val="00DF73D4"/>
    <w:rsid w:val="00DF7656"/>
    <w:rsid w:val="00DF7A2F"/>
    <w:rsid w:val="00E00525"/>
    <w:rsid w:val="00E0095F"/>
    <w:rsid w:val="00E00D57"/>
    <w:rsid w:val="00E01454"/>
    <w:rsid w:val="00E0173A"/>
    <w:rsid w:val="00E0195E"/>
    <w:rsid w:val="00E021F0"/>
    <w:rsid w:val="00E0278F"/>
    <w:rsid w:val="00E02DEE"/>
    <w:rsid w:val="00E02E54"/>
    <w:rsid w:val="00E035F9"/>
    <w:rsid w:val="00E0375B"/>
    <w:rsid w:val="00E03A59"/>
    <w:rsid w:val="00E03C46"/>
    <w:rsid w:val="00E03D83"/>
    <w:rsid w:val="00E03EB1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90A"/>
    <w:rsid w:val="00E12C6F"/>
    <w:rsid w:val="00E12C7F"/>
    <w:rsid w:val="00E12F19"/>
    <w:rsid w:val="00E13035"/>
    <w:rsid w:val="00E13376"/>
    <w:rsid w:val="00E133B7"/>
    <w:rsid w:val="00E139CA"/>
    <w:rsid w:val="00E13A99"/>
    <w:rsid w:val="00E141C3"/>
    <w:rsid w:val="00E14851"/>
    <w:rsid w:val="00E14A14"/>
    <w:rsid w:val="00E14E3B"/>
    <w:rsid w:val="00E1521B"/>
    <w:rsid w:val="00E156DE"/>
    <w:rsid w:val="00E16198"/>
    <w:rsid w:val="00E16386"/>
    <w:rsid w:val="00E16D2C"/>
    <w:rsid w:val="00E16D30"/>
    <w:rsid w:val="00E16F1D"/>
    <w:rsid w:val="00E17832"/>
    <w:rsid w:val="00E17A89"/>
    <w:rsid w:val="00E2013A"/>
    <w:rsid w:val="00E209E4"/>
    <w:rsid w:val="00E21875"/>
    <w:rsid w:val="00E21C2D"/>
    <w:rsid w:val="00E22D7D"/>
    <w:rsid w:val="00E237E8"/>
    <w:rsid w:val="00E23C99"/>
    <w:rsid w:val="00E242C0"/>
    <w:rsid w:val="00E24AD1"/>
    <w:rsid w:val="00E24D25"/>
    <w:rsid w:val="00E24ED5"/>
    <w:rsid w:val="00E2599B"/>
    <w:rsid w:val="00E25CD3"/>
    <w:rsid w:val="00E25FDE"/>
    <w:rsid w:val="00E260CE"/>
    <w:rsid w:val="00E26271"/>
    <w:rsid w:val="00E264F6"/>
    <w:rsid w:val="00E266EE"/>
    <w:rsid w:val="00E2701C"/>
    <w:rsid w:val="00E2731F"/>
    <w:rsid w:val="00E274C7"/>
    <w:rsid w:val="00E30522"/>
    <w:rsid w:val="00E314AC"/>
    <w:rsid w:val="00E315DF"/>
    <w:rsid w:val="00E324CC"/>
    <w:rsid w:val="00E32D25"/>
    <w:rsid w:val="00E32D55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B1B"/>
    <w:rsid w:val="00E36AA8"/>
    <w:rsid w:val="00E36CA9"/>
    <w:rsid w:val="00E37237"/>
    <w:rsid w:val="00E3735A"/>
    <w:rsid w:val="00E37BA8"/>
    <w:rsid w:val="00E37DE1"/>
    <w:rsid w:val="00E400EB"/>
    <w:rsid w:val="00E402FA"/>
    <w:rsid w:val="00E40D92"/>
    <w:rsid w:val="00E40DDC"/>
    <w:rsid w:val="00E41290"/>
    <w:rsid w:val="00E41C8E"/>
    <w:rsid w:val="00E41CD1"/>
    <w:rsid w:val="00E41CFC"/>
    <w:rsid w:val="00E4238B"/>
    <w:rsid w:val="00E43870"/>
    <w:rsid w:val="00E43F35"/>
    <w:rsid w:val="00E4422C"/>
    <w:rsid w:val="00E449CB"/>
    <w:rsid w:val="00E44AD6"/>
    <w:rsid w:val="00E454D5"/>
    <w:rsid w:val="00E455B0"/>
    <w:rsid w:val="00E458DA"/>
    <w:rsid w:val="00E4643E"/>
    <w:rsid w:val="00E46A30"/>
    <w:rsid w:val="00E475BB"/>
    <w:rsid w:val="00E47766"/>
    <w:rsid w:val="00E4789E"/>
    <w:rsid w:val="00E47916"/>
    <w:rsid w:val="00E47F77"/>
    <w:rsid w:val="00E47FCD"/>
    <w:rsid w:val="00E50640"/>
    <w:rsid w:val="00E50642"/>
    <w:rsid w:val="00E50870"/>
    <w:rsid w:val="00E51C3E"/>
    <w:rsid w:val="00E533DF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6C3"/>
    <w:rsid w:val="00E56991"/>
    <w:rsid w:val="00E5747F"/>
    <w:rsid w:val="00E57526"/>
    <w:rsid w:val="00E57B13"/>
    <w:rsid w:val="00E57BB7"/>
    <w:rsid w:val="00E600EC"/>
    <w:rsid w:val="00E60F71"/>
    <w:rsid w:val="00E61597"/>
    <w:rsid w:val="00E61DC9"/>
    <w:rsid w:val="00E61FAA"/>
    <w:rsid w:val="00E62006"/>
    <w:rsid w:val="00E6234E"/>
    <w:rsid w:val="00E62530"/>
    <w:rsid w:val="00E625AE"/>
    <w:rsid w:val="00E629F9"/>
    <w:rsid w:val="00E62C73"/>
    <w:rsid w:val="00E637E9"/>
    <w:rsid w:val="00E63822"/>
    <w:rsid w:val="00E6392E"/>
    <w:rsid w:val="00E63BD5"/>
    <w:rsid w:val="00E6450F"/>
    <w:rsid w:val="00E64FE3"/>
    <w:rsid w:val="00E6504E"/>
    <w:rsid w:val="00E654CB"/>
    <w:rsid w:val="00E663F5"/>
    <w:rsid w:val="00E66FEF"/>
    <w:rsid w:val="00E671F9"/>
    <w:rsid w:val="00E67411"/>
    <w:rsid w:val="00E6794B"/>
    <w:rsid w:val="00E679E9"/>
    <w:rsid w:val="00E67DE9"/>
    <w:rsid w:val="00E67FD8"/>
    <w:rsid w:val="00E70FDB"/>
    <w:rsid w:val="00E71200"/>
    <w:rsid w:val="00E71928"/>
    <w:rsid w:val="00E719C5"/>
    <w:rsid w:val="00E71AFF"/>
    <w:rsid w:val="00E71F3F"/>
    <w:rsid w:val="00E71F9F"/>
    <w:rsid w:val="00E720AA"/>
    <w:rsid w:val="00E7250F"/>
    <w:rsid w:val="00E728C6"/>
    <w:rsid w:val="00E7322A"/>
    <w:rsid w:val="00E73369"/>
    <w:rsid w:val="00E74559"/>
    <w:rsid w:val="00E753BE"/>
    <w:rsid w:val="00E75864"/>
    <w:rsid w:val="00E75B3E"/>
    <w:rsid w:val="00E75E0F"/>
    <w:rsid w:val="00E75EF9"/>
    <w:rsid w:val="00E75FBC"/>
    <w:rsid w:val="00E7614E"/>
    <w:rsid w:val="00E76737"/>
    <w:rsid w:val="00E77596"/>
    <w:rsid w:val="00E776A6"/>
    <w:rsid w:val="00E7772C"/>
    <w:rsid w:val="00E77B48"/>
    <w:rsid w:val="00E77F7A"/>
    <w:rsid w:val="00E80D4A"/>
    <w:rsid w:val="00E80FB6"/>
    <w:rsid w:val="00E82112"/>
    <w:rsid w:val="00E8251A"/>
    <w:rsid w:val="00E8299B"/>
    <w:rsid w:val="00E829C1"/>
    <w:rsid w:val="00E8343C"/>
    <w:rsid w:val="00E83FBA"/>
    <w:rsid w:val="00E84211"/>
    <w:rsid w:val="00E84470"/>
    <w:rsid w:val="00E845AE"/>
    <w:rsid w:val="00E84A2A"/>
    <w:rsid w:val="00E84F61"/>
    <w:rsid w:val="00E85D0D"/>
    <w:rsid w:val="00E862B5"/>
    <w:rsid w:val="00E862D8"/>
    <w:rsid w:val="00E863AE"/>
    <w:rsid w:val="00E865F7"/>
    <w:rsid w:val="00E86D36"/>
    <w:rsid w:val="00E870BE"/>
    <w:rsid w:val="00E87D26"/>
    <w:rsid w:val="00E912A6"/>
    <w:rsid w:val="00E919D3"/>
    <w:rsid w:val="00E91C6C"/>
    <w:rsid w:val="00E92376"/>
    <w:rsid w:val="00E92A58"/>
    <w:rsid w:val="00E92DEB"/>
    <w:rsid w:val="00E936B8"/>
    <w:rsid w:val="00E93907"/>
    <w:rsid w:val="00E942F7"/>
    <w:rsid w:val="00E94397"/>
    <w:rsid w:val="00E94BC5"/>
    <w:rsid w:val="00E94CC0"/>
    <w:rsid w:val="00E94EB3"/>
    <w:rsid w:val="00E953B7"/>
    <w:rsid w:val="00E954D6"/>
    <w:rsid w:val="00E9560F"/>
    <w:rsid w:val="00E960B6"/>
    <w:rsid w:val="00E96153"/>
    <w:rsid w:val="00E97199"/>
    <w:rsid w:val="00E979E3"/>
    <w:rsid w:val="00E97ABF"/>
    <w:rsid w:val="00E97B37"/>
    <w:rsid w:val="00EA00DC"/>
    <w:rsid w:val="00EA093A"/>
    <w:rsid w:val="00EA0BE7"/>
    <w:rsid w:val="00EA0CFB"/>
    <w:rsid w:val="00EA108B"/>
    <w:rsid w:val="00EA19BD"/>
    <w:rsid w:val="00EA1BD5"/>
    <w:rsid w:val="00EA2745"/>
    <w:rsid w:val="00EA3292"/>
    <w:rsid w:val="00EA33C0"/>
    <w:rsid w:val="00EA3705"/>
    <w:rsid w:val="00EA46C2"/>
    <w:rsid w:val="00EA476C"/>
    <w:rsid w:val="00EA5285"/>
    <w:rsid w:val="00EA52CA"/>
    <w:rsid w:val="00EA5524"/>
    <w:rsid w:val="00EA584A"/>
    <w:rsid w:val="00EA7435"/>
    <w:rsid w:val="00EA7642"/>
    <w:rsid w:val="00EA7744"/>
    <w:rsid w:val="00EA7F87"/>
    <w:rsid w:val="00EB096F"/>
    <w:rsid w:val="00EB1420"/>
    <w:rsid w:val="00EB150B"/>
    <w:rsid w:val="00EB26BA"/>
    <w:rsid w:val="00EB395B"/>
    <w:rsid w:val="00EB4707"/>
    <w:rsid w:val="00EB4A07"/>
    <w:rsid w:val="00EB4C86"/>
    <w:rsid w:val="00EB4CC3"/>
    <w:rsid w:val="00EB54B1"/>
    <w:rsid w:val="00EB567B"/>
    <w:rsid w:val="00EB5A78"/>
    <w:rsid w:val="00EB5E61"/>
    <w:rsid w:val="00EB63D8"/>
    <w:rsid w:val="00EB647D"/>
    <w:rsid w:val="00EB67F5"/>
    <w:rsid w:val="00EB67FC"/>
    <w:rsid w:val="00EB6F56"/>
    <w:rsid w:val="00EB7C94"/>
    <w:rsid w:val="00EC027A"/>
    <w:rsid w:val="00EC0632"/>
    <w:rsid w:val="00EC0847"/>
    <w:rsid w:val="00EC08B9"/>
    <w:rsid w:val="00EC0B12"/>
    <w:rsid w:val="00EC1132"/>
    <w:rsid w:val="00EC149A"/>
    <w:rsid w:val="00EC220E"/>
    <w:rsid w:val="00EC22F2"/>
    <w:rsid w:val="00EC3290"/>
    <w:rsid w:val="00EC4ADF"/>
    <w:rsid w:val="00EC4F8F"/>
    <w:rsid w:val="00EC5384"/>
    <w:rsid w:val="00EC5DBE"/>
    <w:rsid w:val="00EC61FB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278"/>
    <w:rsid w:val="00ED0B14"/>
    <w:rsid w:val="00ED0CD6"/>
    <w:rsid w:val="00ED14EF"/>
    <w:rsid w:val="00ED1704"/>
    <w:rsid w:val="00ED17A9"/>
    <w:rsid w:val="00ED18FE"/>
    <w:rsid w:val="00ED1F15"/>
    <w:rsid w:val="00ED24D4"/>
    <w:rsid w:val="00ED251C"/>
    <w:rsid w:val="00ED2788"/>
    <w:rsid w:val="00ED2D21"/>
    <w:rsid w:val="00ED301C"/>
    <w:rsid w:val="00ED309E"/>
    <w:rsid w:val="00ED3544"/>
    <w:rsid w:val="00ED3698"/>
    <w:rsid w:val="00ED3C1A"/>
    <w:rsid w:val="00ED3CAA"/>
    <w:rsid w:val="00ED421D"/>
    <w:rsid w:val="00ED4AC4"/>
    <w:rsid w:val="00ED4B4C"/>
    <w:rsid w:val="00ED5080"/>
    <w:rsid w:val="00ED5368"/>
    <w:rsid w:val="00ED58D4"/>
    <w:rsid w:val="00ED65EC"/>
    <w:rsid w:val="00ED73F5"/>
    <w:rsid w:val="00ED753E"/>
    <w:rsid w:val="00ED7AFA"/>
    <w:rsid w:val="00ED7ED2"/>
    <w:rsid w:val="00EE07D0"/>
    <w:rsid w:val="00EE12C2"/>
    <w:rsid w:val="00EE223D"/>
    <w:rsid w:val="00EE256D"/>
    <w:rsid w:val="00EE30F3"/>
    <w:rsid w:val="00EE32A3"/>
    <w:rsid w:val="00EE400E"/>
    <w:rsid w:val="00EE4382"/>
    <w:rsid w:val="00EE44FE"/>
    <w:rsid w:val="00EE4A13"/>
    <w:rsid w:val="00EE5327"/>
    <w:rsid w:val="00EE546B"/>
    <w:rsid w:val="00EE678D"/>
    <w:rsid w:val="00EE6ABD"/>
    <w:rsid w:val="00EE6B61"/>
    <w:rsid w:val="00EE719B"/>
    <w:rsid w:val="00EE7539"/>
    <w:rsid w:val="00EE7540"/>
    <w:rsid w:val="00EE7B8A"/>
    <w:rsid w:val="00EF064E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C8E"/>
    <w:rsid w:val="00EF2F5C"/>
    <w:rsid w:val="00EF39CC"/>
    <w:rsid w:val="00EF3E2B"/>
    <w:rsid w:val="00EF4204"/>
    <w:rsid w:val="00EF4FB0"/>
    <w:rsid w:val="00EF5AC4"/>
    <w:rsid w:val="00EF5BA6"/>
    <w:rsid w:val="00EF5D3D"/>
    <w:rsid w:val="00EF5DC9"/>
    <w:rsid w:val="00EF64F4"/>
    <w:rsid w:val="00EF6730"/>
    <w:rsid w:val="00EF6F7D"/>
    <w:rsid w:val="00EF74E7"/>
    <w:rsid w:val="00EF77D6"/>
    <w:rsid w:val="00F00359"/>
    <w:rsid w:val="00F007DE"/>
    <w:rsid w:val="00F009A6"/>
    <w:rsid w:val="00F00C12"/>
    <w:rsid w:val="00F0252C"/>
    <w:rsid w:val="00F02B10"/>
    <w:rsid w:val="00F031FA"/>
    <w:rsid w:val="00F0322F"/>
    <w:rsid w:val="00F033F7"/>
    <w:rsid w:val="00F035CB"/>
    <w:rsid w:val="00F0378D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612"/>
    <w:rsid w:val="00F06EE6"/>
    <w:rsid w:val="00F06F64"/>
    <w:rsid w:val="00F07121"/>
    <w:rsid w:val="00F07DFA"/>
    <w:rsid w:val="00F103D1"/>
    <w:rsid w:val="00F1049D"/>
    <w:rsid w:val="00F10561"/>
    <w:rsid w:val="00F10EAE"/>
    <w:rsid w:val="00F11469"/>
    <w:rsid w:val="00F11508"/>
    <w:rsid w:val="00F118B2"/>
    <w:rsid w:val="00F12248"/>
    <w:rsid w:val="00F12820"/>
    <w:rsid w:val="00F134FA"/>
    <w:rsid w:val="00F136F7"/>
    <w:rsid w:val="00F14008"/>
    <w:rsid w:val="00F1410C"/>
    <w:rsid w:val="00F14223"/>
    <w:rsid w:val="00F14586"/>
    <w:rsid w:val="00F14DDD"/>
    <w:rsid w:val="00F1517D"/>
    <w:rsid w:val="00F15201"/>
    <w:rsid w:val="00F15240"/>
    <w:rsid w:val="00F1570B"/>
    <w:rsid w:val="00F15B50"/>
    <w:rsid w:val="00F168A6"/>
    <w:rsid w:val="00F16B3F"/>
    <w:rsid w:val="00F179DE"/>
    <w:rsid w:val="00F17BCA"/>
    <w:rsid w:val="00F200AB"/>
    <w:rsid w:val="00F200C8"/>
    <w:rsid w:val="00F20916"/>
    <w:rsid w:val="00F21144"/>
    <w:rsid w:val="00F2177C"/>
    <w:rsid w:val="00F225B6"/>
    <w:rsid w:val="00F2262B"/>
    <w:rsid w:val="00F226DB"/>
    <w:rsid w:val="00F23601"/>
    <w:rsid w:val="00F236D4"/>
    <w:rsid w:val="00F240D3"/>
    <w:rsid w:val="00F24153"/>
    <w:rsid w:val="00F24378"/>
    <w:rsid w:val="00F2467F"/>
    <w:rsid w:val="00F246BC"/>
    <w:rsid w:val="00F24B4D"/>
    <w:rsid w:val="00F25301"/>
    <w:rsid w:val="00F2536F"/>
    <w:rsid w:val="00F25934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963"/>
    <w:rsid w:val="00F30970"/>
    <w:rsid w:val="00F31073"/>
    <w:rsid w:val="00F3117E"/>
    <w:rsid w:val="00F31B5B"/>
    <w:rsid w:val="00F31D13"/>
    <w:rsid w:val="00F3210F"/>
    <w:rsid w:val="00F32A87"/>
    <w:rsid w:val="00F32C32"/>
    <w:rsid w:val="00F33095"/>
    <w:rsid w:val="00F33463"/>
    <w:rsid w:val="00F3354C"/>
    <w:rsid w:val="00F33A6C"/>
    <w:rsid w:val="00F34408"/>
    <w:rsid w:val="00F346D1"/>
    <w:rsid w:val="00F347B7"/>
    <w:rsid w:val="00F35644"/>
    <w:rsid w:val="00F356F8"/>
    <w:rsid w:val="00F35CDC"/>
    <w:rsid w:val="00F36192"/>
    <w:rsid w:val="00F36200"/>
    <w:rsid w:val="00F370DD"/>
    <w:rsid w:val="00F37383"/>
    <w:rsid w:val="00F37BF7"/>
    <w:rsid w:val="00F37EE1"/>
    <w:rsid w:val="00F40105"/>
    <w:rsid w:val="00F40C7E"/>
    <w:rsid w:val="00F414C4"/>
    <w:rsid w:val="00F41B62"/>
    <w:rsid w:val="00F41DE4"/>
    <w:rsid w:val="00F424C8"/>
    <w:rsid w:val="00F42BE7"/>
    <w:rsid w:val="00F4326C"/>
    <w:rsid w:val="00F43F61"/>
    <w:rsid w:val="00F44048"/>
    <w:rsid w:val="00F44146"/>
    <w:rsid w:val="00F44861"/>
    <w:rsid w:val="00F44B1D"/>
    <w:rsid w:val="00F45D86"/>
    <w:rsid w:val="00F46AC6"/>
    <w:rsid w:val="00F46BE8"/>
    <w:rsid w:val="00F46F3B"/>
    <w:rsid w:val="00F4744B"/>
    <w:rsid w:val="00F475D5"/>
    <w:rsid w:val="00F503C7"/>
    <w:rsid w:val="00F505D2"/>
    <w:rsid w:val="00F50A5D"/>
    <w:rsid w:val="00F50D2F"/>
    <w:rsid w:val="00F51149"/>
    <w:rsid w:val="00F51F1E"/>
    <w:rsid w:val="00F52586"/>
    <w:rsid w:val="00F52A96"/>
    <w:rsid w:val="00F52D70"/>
    <w:rsid w:val="00F53250"/>
    <w:rsid w:val="00F536EF"/>
    <w:rsid w:val="00F5423E"/>
    <w:rsid w:val="00F54EA6"/>
    <w:rsid w:val="00F54F4A"/>
    <w:rsid w:val="00F54FCE"/>
    <w:rsid w:val="00F55566"/>
    <w:rsid w:val="00F55983"/>
    <w:rsid w:val="00F562C9"/>
    <w:rsid w:val="00F563FF"/>
    <w:rsid w:val="00F566DE"/>
    <w:rsid w:val="00F566F2"/>
    <w:rsid w:val="00F56D19"/>
    <w:rsid w:val="00F56E19"/>
    <w:rsid w:val="00F57005"/>
    <w:rsid w:val="00F576EE"/>
    <w:rsid w:val="00F5788C"/>
    <w:rsid w:val="00F578AE"/>
    <w:rsid w:val="00F600FF"/>
    <w:rsid w:val="00F601F4"/>
    <w:rsid w:val="00F6159D"/>
    <w:rsid w:val="00F61B0C"/>
    <w:rsid w:val="00F62325"/>
    <w:rsid w:val="00F6237E"/>
    <w:rsid w:val="00F624AC"/>
    <w:rsid w:val="00F6338B"/>
    <w:rsid w:val="00F6393B"/>
    <w:rsid w:val="00F639B9"/>
    <w:rsid w:val="00F63ABE"/>
    <w:rsid w:val="00F63C33"/>
    <w:rsid w:val="00F640E7"/>
    <w:rsid w:val="00F64DF1"/>
    <w:rsid w:val="00F65C58"/>
    <w:rsid w:val="00F65D2B"/>
    <w:rsid w:val="00F66229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41D"/>
    <w:rsid w:val="00F72791"/>
    <w:rsid w:val="00F74C49"/>
    <w:rsid w:val="00F74D23"/>
    <w:rsid w:val="00F74E9E"/>
    <w:rsid w:val="00F752E6"/>
    <w:rsid w:val="00F756E9"/>
    <w:rsid w:val="00F758D3"/>
    <w:rsid w:val="00F75C77"/>
    <w:rsid w:val="00F76587"/>
    <w:rsid w:val="00F76754"/>
    <w:rsid w:val="00F76C47"/>
    <w:rsid w:val="00F76DCD"/>
    <w:rsid w:val="00F77E58"/>
    <w:rsid w:val="00F80213"/>
    <w:rsid w:val="00F80276"/>
    <w:rsid w:val="00F80478"/>
    <w:rsid w:val="00F8085B"/>
    <w:rsid w:val="00F80DBD"/>
    <w:rsid w:val="00F81191"/>
    <w:rsid w:val="00F81236"/>
    <w:rsid w:val="00F826BC"/>
    <w:rsid w:val="00F82D64"/>
    <w:rsid w:val="00F834A6"/>
    <w:rsid w:val="00F8490A"/>
    <w:rsid w:val="00F84974"/>
    <w:rsid w:val="00F84EC7"/>
    <w:rsid w:val="00F858AF"/>
    <w:rsid w:val="00F85BAC"/>
    <w:rsid w:val="00F87596"/>
    <w:rsid w:val="00F879D1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38BF"/>
    <w:rsid w:val="00F93CBE"/>
    <w:rsid w:val="00F942F0"/>
    <w:rsid w:val="00F943B8"/>
    <w:rsid w:val="00F94BC5"/>
    <w:rsid w:val="00F94C03"/>
    <w:rsid w:val="00F95B41"/>
    <w:rsid w:val="00F963F3"/>
    <w:rsid w:val="00F968F4"/>
    <w:rsid w:val="00F96FB5"/>
    <w:rsid w:val="00F97E2C"/>
    <w:rsid w:val="00FA13B8"/>
    <w:rsid w:val="00FA14AD"/>
    <w:rsid w:val="00FA1591"/>
    <w:rsid w:val="00FA1C8E"/>
    <w:rsid w:val="00FA23CD"/>
    <w:rsid w:val="00FA2B5F"/>
    <w:rsid w:val="00FA3B13"/>
    <w:rsid w:val="00FA3F39"/>
    <w:rsid w:val="00FA3FFD"/>
    <w:rsid w:val="00FA4F7F"/>
    <w:rsid w:val="00FA5242"/>
    <w:rsid w:val="00FA594D"/>
    <w:rsid w:val="00FA6D30"/>
    <w:rsid w:val="00FA6FB9"/>
    <w:rsid w:val="00FA74E6"/>
    <w:rsid w:val="00FA78E2"/>
    <w:rsid w:val="00FA7DC8"/>
    <w:rsid w:val="00FB0A55"/>
    <w:rsid w:val="00FB0EC4"/>
    <w:rsid w:val="00FB188B"/>
    <w:rsid w:val="00FB1A31"/>
    <w:rsid w:val="00FB1BB8"/>
    <w:rsid w:val="00FB213B"/>
    <w:rsid w:val="00FB42CC"/>
    <w:rsid w:val="00FB42F1"/>
    <w:rsid w:val="00FB4E84"/>
    <w:rsid w:val="00FB575F"/>
    <w:rsid w:val="00FB57D1"/>
    <w:rsid w:val="00FB60EE"/>
    <w:rsid w:val="00FB6F08"/>
    <w:rsid w:val="00FC00B6"/>
    <w:rsid w:val="00FC037C"/>
    <w:rsid w:val="00FC061C"/>
    <w:rsid w:val="00FC06AB"/>
    <w:rsid w:val="00FC09B6"/>
    <w:rsid w:val="00FC0CFE"/>
    <w:rsid w:val="00FC0F98"/>
    <w:rsid w:val="00FC1461"/>
    <w:rsid w:val="00FC1A7A"/>
    <w:rsid w:val="00FC1F93"/>
    <w:rsid w:val="00FC1FD3"/>
    <w:rsid w:val="00FC20B0"/>
    <w:rsid w:val="00FC229F"/>
    <w:rsid w:val="00FC263E"/>
    <w:rsid w:val="00FC29D1"/>
    <w:rsid w:val="00FC2E91"/>
    <w:rsid w:val="00FC3051"/>
    <w:rsid w:val="00FC3C21"/>
    <w:rsid w:val="00FC3E9B"/>
    <w:rsid w:val="00FC4289"/>
    <w:rsid w:val="00FC4757"/>
    <w:rsid w:val="00FC4E0F"/>
    <w:rsid w:val="00FC4EA1"/>
    <w:rsid w:val="00FC50A5"/>
    <w:rsid w:val="00FC5F75"/>
    <w:rsid w:val="00FC6138"/>
    <w:rsid w:val="00FC6E57"/>
    <w:rsid w:val="00FC758A"/>
    <w:rsid w:val="00FC7619"/>
    <w:rsid w:val="00FC7E52"/>
    <w:rsid w:val="00FD0414"/>
    <w:rsid w:val="00FD0910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D7905"/>
    <w:rsid w:val="00FD7D61"/>
    <w:rsid w:val="00FE00DF"/>
    <w:rsid w:val="00FE013A"/>
    <w:rsid w:val="00FE0B39"/>
    <w:rsid w:val="00FE0FF6"/>
    <w:rsid w:val="00FE14C7"/>
    <w:rsid w:val="00FE174A"/>
    <w:rsid w:val="00FE17BD"/>
    <w:rsid w:val="00FE1B5D"/>
    <w:rsid w:val="00FE1EA0"/>
    <w:rsid w:val="00FE2762"/>
    <w:rsid w:val="00FE2C88"/>
    <w:rsid w:val="00FE2D8C"/>
    <w:rsid w:val="00FE3582"/>
    <w:rsid w:val="00FE360E"/>
    <w:rsid w:val="00FE40E6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5CB"/>
    <w:rsid w:val="00FE7921"/>
    <w:rsid w:val="00FE7AF0"/>
    <w:rsid w:val="00FF1068"/>
    <w:rsid w:val="00FF11A3"/>
    <w:rsid w:val="00FF1A21"/>
    <w:rsid w:val="00FF2727"/>
    <w:rsid w:val="00FF320C"/>
    <w:rsid w:val="00FF32AF"/>
    <w:rsid w:val="00FF4589"/>
    <w:rsid w:val="00FF51CB"/>
    <w:rsid w:val="00FF52C2"/>
    <w:rsid w:val="00FF5318"/>
    <w:rsid w:val="00FF547D"/>
    <w:rsid w:val="00FF5676"/>
    <w:rsid w:val="00FF5FD8"/>
    <w:rsid w:val="00FF7739"/>
    <w:rsid w:val="00FF79BB"/>
    <w:rsid w:val="01341992"/>
    <w:rsid w:val="014D51D2"/>
    <w:rsid w:val="01684EA8"/>
    <w:rsid w:val="01D12100"/>
    <w:rsid w:val="020172B6"/>
    <w:rsid w:val="02345D3E"/>
    <w:rsid w:val="028463C1"/>
    <w:rsid w:val="02916A99"/>
    <w:rsid w:val="02E820B7"/>
    <w:rsid w:val="03154FEA"/>
    <w:rsid w:val="036D13B4"/>
    <w:rsid w:val="03B434C5"/>
    <w:rsid w:val="03DF0238"/>
    <w:rsid w:val="03E5477C"/>
    <w:rsid w:val="04071242"/>
    <w:rsid w:val="04121430"/>
    <w:rsid w:val="041419C6"/>
    <w:rsid w:val="045862CA"/>
    <w:rsid w:val="047A2EAB"/>
    <w:rsid w:val="04DF0ABC"/>
    <w:rsid w:val="04E06600"/>
    <w:rsid w:val="05140B2C"/>
    <w:rsid w:val="0535306B"/>
    <w:rsid w:val="053E0704"/>
    <w:rsid w:val="053F1BC2"/>
    <w:rsid w:val="055D4C1C"/>
    <w:rsid w:val="058F48A1"/>
    <w:rsid w:val="059C4268"/>
    <w:rsid w:val="05CB4FD5"/>
    <w:rsid w:val="05DE1C8D"/>
    <w:rsid w:val="06196545"/>
    <w:rsid w:val="06A74C45"/>
    <w:rsid w:val="06B9688D"/>
    <w:rsid w:val="06C41AD0"/>
    <w:rsid w:val="06E723FE"/>
    <w:rsid w:val="075A43AD"/>
    <w:rsid w:val="076B1201"/>
    <w:rsid w:val="07717EC7"/>
    <w:rsid w:val="07870C56"/>
    <w:rsid w:val="07B74D7F"/>
    <w:rsid w:val="07D56FC5"/>
    <w:rsid w:val="08192B9D"/>
    <w:rsid w:val="082E5A7C"/>
    <w:rsid w:val="083C47C8"/>
    <w:rsid w:val="085419B8"/>
    <w:rsid w:val="089C4D8E"/>
    <w:rsid w:val="08A84E2A"/>
    <w:rsid w:val="08F238C7"/>
    <w:rsid w:val="09416195"/>
    <w:rsid w:val="09BF2F18"/>
    <w:rsid w:val="0A732F92"/>
    <w:rsid w:val="0A7C6933"/>
    <w:rsid w:val="0AA07833"/>
    <w:rsid w:val="0AAE5C7D"/>
    <w:rsid w:val="0AB45DA7"/>
    <w:rsid w:val="0ABB7B28"/>
    <w:rsid w:val="0AE03736"/>
    <w:rsid w:val="0B1038D0"/>
    <w:rsid w:val="0B412858"/>
    <w:rsid w:val="0B66574E"/>
    <w:rsid w:val="0B9556D2"/>
    <w:rsid w:val="0BA75CA6"/>
    <w:rsid w:val="0BBB488A"/>
    <w:rsid w:val="0BCB5E5C"/>
    <w:rsid w:val="0BCE3352"/>
    <w:rsid w:val="0BCE7FC9"/>
    <w:rsid w:val="0BD001E5"/>
    <w:rsid w:val="0BD939C6"/>
    <w:rsid w:val="0BF74B5C"/>
    <w:rsid w:val="0C4026C7"/>
    <w:rsid w:val="0C6A5EEB"/>
    <w:rsid w:val="0C707397"/>
    <w:rsid w:val="0C862AE1"/>
    <w:rsid w:val="0C9F3BCD"/>
    <w:rsid w:val="0CA652E2"/>
    <w:rsid w:val="0CD034B7"/>
    <w:rsid w:val="0D60520F"/>
    <w:rsid w:val="0DA05958"/>
    <w:rsid w:val="0DD53013"/>
    <w:rsid w:val="0E0446CA"/>
    <w:rsid w:val="0E245631"/>
    <w:rsid w:val="0E6C5826"/>
    <w:rsid w:val="0E746E91"/>
    <w:rsid w:val="0E7F70E5"/>
    <w:rsid w:val="0E802DE4"/>
    <w:rsid w:val="0E9F06E1"/>
    <w:rsid w:val="0EB95CAA"/>
    <w:rsid w:val="0EF861E8"/>
    <w:rsid w:val="0F051B95"/>
    <w:rsid w:val="0F3141D9"/>
    <w:rsid w:val="0F371A5F"/>
    <w:rsid w:val="0F3B0069"/>
    <w:rsid w:val="0F735724"/>
    <w:rsid w:val="0F761123"/>
    <w:rsid w:val="0F7D5671"/>
    <w:rsid w:val="0F82591C"/>
    <w:rsid w:val="0F9F3ED2"/>
    <w:rsid w:val="0FA336D9"/>
    <w:rsid w:val="10035232"/>
    <w:rsid w:val="10154FBC"/>
    <w:rsid w:val="102C3766"/>
    <w:rsid w:val="10910C35"/>
    <w:rsid w:val="109B0784"/>
    <w:rsid w:val="10A95C1E"/>
    <w:rsid w:val="10CA2C94"/>
    <w:rsid w:val="10E8572B"/>
    <w:rsid w:val="11695F5D"/>
    <w:rsid w:val="1183717D"/>
    <w:rsid w:val="11915D02"/>
    <w:rsid w:val="1213538B"/>
    <w:rsid w:val="124465DF"/>
    <w:rsid w:val="124A1819"/>
    <w:rsid w:val="128E3FEF"/>
    <w:rsid w:val="12DD353D"/>
    <w:rsid w:val="12E02653"/>
    <w:rsid w:val="130462C1"/>
    <w:rsid w:val="134E2745"/>
    <w:rsid w:val="138A2832"/>
    <w:rsid w:val="13B233BF"/>
    <w:rsid w:val="13D47707"/>
    <w:rsid w:val="13FE16C3"/>
    <w:rsid w:val="14031E43"/>
    <w:rsid w:val="14052EE5"/>
    <w:rsid w:val="142359F4"/>
    <w:rsid w:val="14642B9A"/>
    <w:rsid w:val="146C1006"/>
    <w:rsid w:val="14E20B2E"/>
    <w:rsid w:val="150027B7"/>
    <w:rsid w:val="150A1AB9"/>
    <w:rsid w:val="151100D8"/>
    <w:rsid w:val="15485FAD"/>
    <w:rsid w:val="154B6551"/>
    <w:rsid w:val="1585117A"/>
    <w:rsid w:val="15AE3DF3"/>
    <w:rsid w:val="163C561F"/>
    <w:rsid w:val="16464904"/>
    <w:rsid w:val="166C2B22"/>
    <w:rsid w:val="1673338A"/>
    <w:rsid w:val="16737545"/>
    <w:rsid w:val="16777A5E"/>
    <w:rsid w:val="167838D6"/>
    <w:rsid w:val="16AF241C"/>
    <w:rsid w:val="16F27811"/>
    <w:rsid w:val="16FB6A1F"/>
    <w:rsid w:val="16FF04CF"/>
    <w:rsid w:val="171E32D2"/>
    <w:rsid w:val="172D0940"/>
    <w:rsid w:val="177F79AB"/>
    <w:rsid w:val="17DF2DB7"/>
    <w:rsid w:val="17E83948"/>
    <w:rsid w:val="180337D4"/>
    <w:rsid w:val="180C4F63"/>
    <w:rsid w:val="18430E83"/>
    <w:rsid w:val="18492E7C"/>
    <w:rsid w:val="186553BA"/>
    <w:rsid w:val="18B04964"/>
    <w:rsid w:val="18B26447"/>
    <w:rsid w:val="18B7678D"/>
    <w:rsid w:val="18D66C1A"/>
    <w:rsid w:val="18E113C2"/>
    <w:rsid w:val="18EB589B"/>
    <w:rsid w:val="18FA595B"/>
    <w:rsid w:val="1936216B"/>
    <w:rsid w:val="197159D7"/>
    <w:rsid w:val="197D793E"/>
    <w:rsid w:val="19BE26C2"/>
    <w:rsid w:val="1A0A6845"/>
    <w:rsid w:val="1A224054"/>
    <w:rsid w:val="1A493C35"/>
    <w:rsid w:val="1A5449AB"/>
    <w:rsid w:val="1A5C50B6"/>
    <w:rsid w:val="1ACE1E6B"/>
    <w:rsid w:val="1AF17BE4"/>
    <w:rsid w:val="1AFE7DE4"/>
    <w:rsid w:val="1B180A0D"/>
    <w:rsid w:val="1B1B58FF"/>
    <w:rsid w:val="1B2914FA"/>
    <w:rsid w:val="1B2A67C6"/>
    <w:rsid w:val="1B65312A"/>
    <w:rsid w:val="1B683AF6"/>
    <w:rsid w:val="1B77206A"/>
    <w:rsid w:val="1B782BCC"/>
    <w:rsid w:val="1B8F6A34"/>
    <w:rsid w:val="1BAA351E"/>
    <w:rsid w:val="1BC317FA"/>
    <w:rsid w:val="1BFC33B8"/>
    <w:rsid w:val="1C333EA8"/>
    <w:rsid w:val="1C6B0A33"/>
    <w:rsid w:val="1C6D61C2"/>
    <w:rsid w:val="1C8F4584"/>
    <w:rsid w:val="1CA5094A"/>
    <w:rsid w:val="1CB3634E"/>
    <w:rsid w:val="1D482C64"/>
    <w:rsid w:val="1D4907BA"/>
    <w:rsid w:val="1D5A78FF"/>
    <w:rsid w:val="1D7F17F1"/>
    <w:rsid w:val="1DA2744A"/>
    <w:rsid w:val="1DF2327E"/>
    <w:rsid w:val="1DF350B1"/>
    <w:rsid w:val="1E0A4F5A"/>
    <w:rsid w:val="1E5B07BE"/>
    <w:rsid w:val="1E5E6324"/>
    <w:rsid w:val="1E63092D"/>
    <w:rsid w:val="1E9832DC"/>
    <w:rsid w:val="1ECE0D6E"/>
    <w:rsid w:val="1ED059AE"/>
    <w:rsid w:val="1EE7094A"/>
    <w:rsid w:val="1EF46326"/>
    <w:rsid w:val="1F005142"/>
    <w:rsid w:val="1F035C1A"/>
    <w:rsid w:val="1F0B6A3D"/>
    <w:rsid w:val="1F30645E"/>
    <w:rsid w:val="1F4A5A4E"/>
    <w:rsid w:val="1F6D57EB"/>
    <w:rsid w:val="1F934275"/>
    <w:rsid w:val="1F994A62"/>
    <w:rsid w:val="1FA2030D"/>
    <w:rsid w:val="1FA80684"/>
    <w:rsid w:val="1FAA70EC"/>
    <w:rsid w:val="1FAC7F66"/>
    <w:rsid w:val="1FCC5AAA"/>
    <w:rsid w:val="1FD27290"/>
    <w:rsid w:val="1FE063A4"/>
    <w:rsid w:val="1FE40327"/>
    <w:rsid w:val="201121E4"/>
    <w:rsid w:val="20435E57"/>
    <w:rsid w:val="205E0B95"/>
    <w:rsid w:val="207C7C48"/>
    <w:rsid w:val="20BD6F40"/>
    <w:rsid w:val="20BF6983"/>
    <w:rsid w:val="213012A5"/>
    <w:rsid w:val="2139343F"/>
    <w:rsid w:val="2148271B"/>
    <w:rsid w:val="214B01F7"/>
    <w:rsid w:val="21771C16"/>
    <w:rsid w:val="21AC649F"/>
    <w:rsid w:val="21BA7B2A"/>
    <w:rsid w:val="21E20C95"/>
    <w:rsid w:val="21F81FAA"/>
    <w:rsid w:val="22075DA6"/>
    <w:rsid w:val="225C420D"/>
    <w:rsid w:val="22DA3929"/>
    <w:rsid w:val="22F6449C"/>
    <w:rsid w:val="22FF6F9C"/>
    <w:rsid w:val="230D14F3"/>
    <w:rsid w:val="232E4A77"/>
    <w:rsid w:val="2338145B"/>
    <w:rsid w:val="234C354A"/>
    <w:rsid w:val="235F5FE0"/>
    <w:rsid w:val="23BB3090"/>
    <w:rsid w:val="247A1E54"/>
    <w:rsid w:val="247A6A08"/>
    <w:rsid w:val="248714BE"/>
    <w:rsid w:val="24975185"/>
    <w:rsid w:val="24A51BE5"/>
    <w:rsid w:val="24BB0446"/>
    <w:rsid w:val="24C24A66"/>
    <w:rsid w:val="24C975A5"/>
    <w:rsid w:val="24DB03A2"/>
    <w:rsid w:val="24DF1CC7"/>
    <w:rsid w:val="24EC21D5"/>
    <w:rsid w:val="25036AF1"/>
    <w:rsid w:val="253F159B"/>
    <w:rsid w:val="257E3863"/>
    <w:rsid w:val="25B60A97"/>
    <w:rsid w:val="25D31C77"/>
    <w:rsid w:val="25D41C93"/>
    <w:rsid w:val="25E477B1"/>
    <w:rsid w:val="260D7C2B"/>
    <w:rsid w:val="26904E0C"/>
    <w:rsid w:val="26F15E7D"/>
    <w:rsid w:val="26FC1A0C"/>
    <w:rsid w:val="27085F08"/>
    <w:rsid w:val="27154970"/>
    <w:rsid w:val="271A3D0F"/>
    <w:rsid w:val="275134AE"/>
    <w:rsid w:val="275C32A8"/>
    <w:rsid w:val="279D6589"/>
    <w:rsid w:val="27F70619"/>
    <w:rsid w:val="27FD4E61"/>
    <w:rsid w:val="28117017"/>
    <w:rsid w:val="28246C51"/>
    <w:rsid w:val="284702D0"/>
    <w:rsid w:val="28475436"/>
    <w:rsid w:val="284E6AEC"/>
    <w:rsid w:val="28700FB8"/>
    <w:rsid w:val="287C5BD0"/>
    <w:rsid w:val="28F04B16"/>
    <w:rsid w:val="28F94943"/>
    <w:rsid w:val="29115187"/>
    <w:rsid w:val="29151C09"/>
    <w:rsid w:val="29197527"/>
    <w:rsid w:val="29740685"/>
    <w:rsid w:val="29FE1241"/>
    <w:rsid w:val="2A04072B"/>
    <w:rsid w:val="2A48273F"/>
    <w:rsid w:val="2A922EC6"/>
    <w:rsid w:val="2AA1242C"/>
    <w:rsid w:val="2AB534A8"/>
    <w:rsid w:val="2AEB623A"/>
    <w:rsid w:val="2B0D7E55"/>
    <w:rsid w:val="2B441F47"/>
    <w:rsid w:val="2B8312E5"/>
    <w:rsid w:val="2B87409E"/>
    <w:rsid w:val="2B8B150B"/>
    <w:rsid w:val="2C1C09DF"/>
    <w:rsid w:val="2C215B4E"/>
    <w:rsid w:val="2C2A62E5"/>
    <w:rsid w:val="2C4C1061"/>
    <w:rsid w:val="2C652CF5"/>
    <w:rsid w:val="2C732509"/>
    <w:rsid w:val="2C922B0E"/>
    <w:rsid w:val="2CB37A18"/>
    <w:rsid w:val="2CFD21AB"/>
    <w:rsid w:val="2D044A62"/>
    <w:rsid w:val="2D093B17"/>
    <w:rsid w:val="2D4F7AB0"/>
    <w:rsid w:val="2D5941AC"/>
    <w:rsid w:val="2D6A580A"/>
    <w:rsid w:val="2D6F216B"/>
    <w:rsid w:val="2DDD2E77"/>
    <w:rsid w:val="2E1D68D6"/>
    <w:rsid w:val="2E9128D3"/>
    <w:rsid w:val="2E9A1D68"/>
    <w:rsid w:val="2EB74FF7"/>
    <w:rsid w:val="2ECD5827"/>
    <w:rsid w:val="2EFA5E37"/>
    <w:rsid w:val="2EFD002C"/>
    <w:rsid w:val="2F096A9C"/>
    <w:rsid w:val="2F5423DE"/>
    <w:rsid w:val="2F611CA7"/>
    <w:rsid w:val="2FAB7128"/>
    <w:rsid w:val="2FF01677"/>
    <w:rsid w:val="30034C5F"/>
    <w:rsid w:val="30B605A9"/>
    <w:rsid w:val="30C1399F"/>
    <w:rsid w:val="31261746"/>
    <w:rsid w:val="312C52C2"/>
    <w:rsid w:val="31801434"/>
    <w:rsid w:val="3191451F"/>
    <w:rsid w:val="31D45A06"/>
    <w:rsid w:val="31D744B1"/>
    <w:rsid w:val="31E31718"/>
    <w:rsid w:val="31EB0D71"/>
    <w:rsid w:val="321108FB"/>
    <w:rsid w:val="32745CE2"/>
    <w:rsid w:val="327C5E84"/>
    <w:rsid w:val="328E5FC6"/>
    <w:rsid w:val="32A64C11"/>
    <w:rsid w:val="33212E75"/>
    <w:rsid w:val="332F0678"/>
    <w:rsid w:val="33393C6A"/>
    <w:rsid w:val="335D6493"/>
    <w:rsid w:val="338031A5"/>
    <w:rsid w:val="339307A2"/>
    <w:rsid w:val="339A46D8"/>
    <w:rsid w:val="33BE0FA7"/>
    <w:rsid w:val="33CA2D0D"/>
    <w:rsid w:val="33FB1A28"/>
    <w:rsid w:val="341F7B95"/>
    <w:rsid w:val="346A1556"/>
    <w:rsid w:val="347B7B02"/>
    <w:rsid w:val="34E168A4"/>
    <w:rsid w:val="34F06421"/>
    <w:rsid w:val="350F50D4"/>
    <w:rsid w:val="35167971"/>
    <w:rsid w:val="3582099E"/>
    <w:rsid w:val="3611044F"/>
    <w:rsid w:val="36330B76"/>
    <w:rsid w:val="36411ABE"/>
    <w:rsid w:val="36742F08"/>
    <w:rsid w:val="367F1C4B"/>
    <w:rsid w:val="36801F2E"/>
    <w:rsid w:val="368911D1"/>
    <w:rsid w:val="369301D6"/>
    <w:rsid w:val="36A078B4"/>
    <w:rsid w:val="36C017CB"/>
    <w:rsid w:val="36C40E81"/>
    <w:rsid w:val="36C74C2D"/>
    <w:rsid w:val="36D269C2"/>
    <w:rsid w:val="36E96D2C"/>
    <w:rsid w:val="370D4430"/>
    <w:rsid w:val="370F217F"/>
    <w:rsid w:val="37651380"/>
    <w:rsid w:val="379F4ED0"/>
    <w:rsid w:val="37B96AC5"/>
    <w:rsid w:val="37CA3231"/>
    <w:rsid w:val="37CE127B"/>
    <w:rsid w:val="37E41D15"/>
    <w:rsid w:val="37EE6A0F"/>
    <w:rsid w:val="38121064"/>
    <w:rsid w:val="384946D4"/>
    <w:rsid w:val="385224E1"/>
    <w:rsid w:val="387B165F"/>
    <w:rsid w:val="38967D1D"/>
    <w:rsid w:val="389D2EAB"/>
    <w:rsid w:val="39053B73"/>
    <w:rsid w:val="39195124"/>
    <w:rsid w:val="3920696A"/>
    <w:rsid w:val="39466502"/>
    <w:rsid w:val="39565449"/>
    <w:rsid w:val="39A952C5"/>
    <w:rsid w:val="39BF74EB"/>
    <w:rsid w:val="39FD1350"/>
    <w:rsid w:val="3A085321"/>
    <w:rsid w:val="3A325132"/>
    <w:rsid w:val="3A5119A4"/>
    <w:rsid w:val="3A5C69EA"/>
    <w:rsid w:val="3A744958"/>
    <w:rsid w:val="3AA22155"/>
    <w:rsid w:val="3AC1447C"/>
    <w:rsid w:val="3AEE1649"/>
    <w:rsid w:val="3B131490"/>
    <w:rsid w:val="3B303DD6"/>
    <w:rsid w:val="3BAC54C2"/>
    <w:rsid w:val="3BB27D28"/>
    <w:rsid w:val="3C121815"/>
    <w:rsid w:val="3C7C008F"/>
    <w:rsid w:val="3C845922"/>
    <w:rsid w:val="3C8C7BE0"/>
    <w:rsid w:val="3CCA02E2"/>
    <w:rsid w:val="3CCA449F"/>
    <w:rsid w:val="3CF62138"/>
    <w:rsid w:val="3D017C5F"/>
    <w:rsid w:val="3D390E2F"/>
    <w:rsid w:val="3D422640"/>
    <w:rsid w:val="3D5355CD"/>
    <w:rsid w:val="3D5E1B9F"/>
    <w:rsid w:val="3D9D50E3"/>
    <w:rsid w:val="3DBA066A"/>
    <w:rsid w:val="3DD06362"/>
    <w:rsid w:val="3E060B46"/>
    <w:rsid w:val="3E1B25D3"/>
    <w:rsid w:val="3E4A6503"/>
    <w:rsid w:val="3E694CE5"/>
    <w:rsid w:val="3EB7720A"/>
    <w:rsid w:val="3F5C02BE"/>
    <w:rsid w:val="3F5E3D27"/>
    <w:rsid w:val="3FA41308"/>
    <w:rsid w:val="400E14C8"/>
    <w:rsid w:val="4020467D"/>
    <w:rsid w:val="40451665"/>
    <w:rsid w:val="404C42F6"/>
    <w:rsid w:val="40C77BAD"/>
    <w:rsid w:val="40CC20A2"/>
    <w:rsid w:val="40EF3005"/>
    <w:rsid w:val="41025C34"/>
    <w:rsid w:val="41420399"/>
    <w:rsid w:val="41441B3E"/>
    <w:rsid w:val="4151258D"/>
    <w:rsid w:val="41934C5A"/>
    <w:rsid w:val="41AB7EF5"/>
    <w:rsid w:val="41DC209F"/>
    <w:rsid w:val="4208172E"/>
    <w:rsid w:val="426F2C7C"/>
    <w:rsid w:val="42A63425"/>
    <w:rsid w:val="42C057F2"/>
    <w:rsid w:val="42F920BE"/>
    <w:rsid w:val="42FE5D3B"/>
    <w:rsid w:val="43083DCB"/>
    <w:rsid w:val="434C64BC"/>
    <w:rsid w:val="43587F38"/>
    <w:rsid w:val="437E6926"/>
    <w:rsid w:val="43B81A26"/>
    <w:rsid w:val="43F25818"/>
    <w:rsid w:val="43F97CBE"/>
    <w:rsid w:val="440F7F4E"/>
    <w:rsid w:val="44463F59"/>
    <w:rsid w:val="4459017B"/>
    <w:rsid w:val="44601558"/>
    <w:rsid w:val="44CA524B"/>
    <w:rsid w:val="44FB701F"/>
    <w:rsid w:val="450D2286"/>
    <w:rsid w:val="458372BE"/>
    <w:rsid w:val="45A448D0"/>
    <w:rsid w:val="45B46C25"/>
    <w:rsid w:val="45BF09F6"/>
    <w:rsid w:val="45DD3D1F"/>
    <w:rsid w:val="45E3545E"/>
    <w:rsid w:val="45F05899"/>
    <w:rsid w:val="468324C9"/>
    <w:rsid w:val="46A351E3"/>
    <w:rsid w:val="46C552C4"/>
    <w:rsid w:val="46CC6364"/>
    <w:rsid w:val="472E7FEA"/>
    <w:rsid w:val="476E6513"/>
    <w:rsid w:val="47720889"/>
    <w:rsid w:val="47906FA0"/>
    <w:rsid w:val="47912B64"/>
    <w:rsid w:val="47992402"/>
    <w:rsid w:val="479B7297"/>
    <w:rsid w:val="47AA28F7"/>
    <w:rsid w:val="47DE7CD6"/>
    <w:rsid w:val="481B34EB"/>
    <w:rsid w:val="481D2881"/>
    <w:rsid w:val="482F5B4C"/>
    <w:rsid w:val="483A3618"/>
    <w:rsid w:val="48833C1D"/>
    <w:rsid w:val="48AB6D0B"/>
    <w:rsid w:val="48AE07FD"/>
    <w:rsid w:val="48BC3C6B"/>
    <w:rsid w:val="48C44DEE"/>
    <w:rsid w:val="492B3B75"/>
    <w:rsid w:val="49490623"/>
    <w:rsid w:val="49672DD1"/>
    <w:rsid w:val="497A1674"/>
    <w:rsid w:val="49802BEB"/>
    <w:rsid w:val="499251F8"/>
    <w:rsid w:val="49B87DF8"/>
    <w:rsid w:val="49C06EB3"/>
    <w:rsid w:val="49DC565F"/>
    <w:rsid w:val="4A1A19A8"/>
    <w:rsid w:val="4A305840"/>
    <w:rsid w:val="4A377527"/>
    <w:rsid w:val="4A54157B"/>
    <w:rsid w:val="4A7257C7"/>
    <w:rsid w:val="4A8E4B4C"/>
    <w:rsid w:val="4AAE569B"/>
    <w:rsid w:val="4AB75652"/>
    <w:rsid w:val="4ACB7FF7"/>
    <w:rsid w:val="4AEE41B5"/>
    <w:rsid w:val="4B1875A4"/>
    <w:rsid w:val="4B4B1938"/>
    <w:rsid w:val="4B533BA7"/>
    <w:rsid w:val="4B8D109C"/>
    <w:rsid w:val="4BB04AD1"/>
    <w:rsid w:val="4C027487"/>
    <w:rsid w:val="4C150D5C"/>
    <w:rsid w:val="4C9924E6"/>
    <w:rsid w:val="4CA7328C"/>
    <w:rsid w:val="4CB57D3C"/>
    <w:rsid w:val="4CED41D2"/>
    <w:rsid w:val="4CF603FD"/>
    <w:rsid w:val="4D091698"/>
    <w:rsid w:val="4D197DA7"/>
    <w:rsid w:val="4D3F331D"/>
    <w:rsid w:val="4D4A0A4C"/>
    <w:rsid w:val="4D5B6182"/>
    <w:rsid w:val="4D8B3589"/>
    <w:rsid w:val="4D93249A"/>
    <w:rsid w:val="4D9A7C5A"/>
    <w:rsid w:val="4D9E48F7"/>
    <w:rsid w:val="4DA47DD5"/>
    <w:rsid w:val="4DAB1014"/>
    <w:rsid w:val="4DBB797F"/>
    <w:rsid w:val="4DC76879"/>
    <w:rsid w:val="4DEF0CE1"/>
    <w:rsid w:val="4EC11740"/>
    <w:rsid w:val="4EE227C4"/>
    <w:rsid w:val="4F39541A"/>
    <w:rsid w:val="4F5705EC"/>
    <w:rsid w:val="4FB65C53"/>
    <w:rsid w:val="4FEA103E"/>
    <w:rsid w:val="4FF13487"/>
    <w:rsid w:val="5006529C"/>
    <w:rsid w:val="50167F78"/>
    <w:rsid w:val="50213B16"/>
    <w:rsid w:val="504B57C3"/>
    <w:rsid w:val="50642376"/>
    <w:rsid w:val="506B2D33"/>
    <w:rsid w:val="50A53D65"/>
    <w:rsid w:val="50A75E36"/>
    <w:rsid w:val="50B75DA1"/>
    <w:rsid w:val="50BE4056"/>
    <w:rsid w:val="50D00CA9"/>
    <w:rsid w:val="50E752F7"/>
    <w:rsid w:val="51076E21"/>
    <w:rsid w:val="512A0FA7"/>
    <w:rsid w:val="514A3712"/>
    <w:rsid w:val="51503275"/>
    <w:rsid w:val="51E82002"/>
    <w:rsid w:val="521B09A6"/>
    <w:rsid w:val="521E1B03"/>
    <w:rsid w:val="52A9648C"/>
    <w:rsid w:val="53025A0E"/>
    <w:rsid w:val="53136554"/>
    <w:rsid w:val="53227828"/>
    <w:rsid w:val="533C3960"/>
    <w:rsid w:val="5357548D"/>
    <w:rsid w:val="536E7733"/>
    <w:rsid w:val="53AA1668"/>
    <w:rsid w:val="53F16365"/>
    <w:rsid w:val="54146E0A"/>
    <w:rsid w:val="54281F1B"/>
    <w:rsid w:val="54362F26"/>
    <w:rsid w:val="5440484D"/>
    <w:rsid w:val="54655FA7"/>
    <w:rsid w:val="54923840"/>
    <w:rsid w:val="54B17058"/>
    <w:rsid w:val="54D27C4A"/>
    <w:rsid w:val="54D453D4"/>
    <w:rsid w:val="54DF5E53"/>
    <w:rsid w:val="54EB0E2C"/>
    <w:rsid w:val="54F040B1"/>
    <w:rsid w:val="550D0CDB"/>
    <w:rsid w:val="552F6F4B"/>
    <w:rsid w:val="55303F6F"/>
    <w:rsid w:val="55327D58"/>
    <w:rsid w:val="55436812"/>
    <w:rsid w:val="5547445B"/>
    <w:rsid w:val="55512E3A"/>
    <w:rsid w:val="5576222C"/>
    <w:rsid w:val="559C29F2"/>
    <w:rsid w:val="55A2710F"/>
    <w:rsid w:val="55AC29D7"/>
    <w:rsid w:val="55DD10D2"/>
    <w:rsid w:val="56226E25"/>
    <w:rsid w:val="564404C9"/>
    <w:rsid w:val="564A1FBA"/>
    <w:rsid w:val="56A24244"/>
    <w:rsid w:val="56CF1FCA"/>
    <w:rsid w:val="56D21194"/>
    <w:rsid w:val="56FE22C4"/>
    <w:rsid w:val="57104A3D"/>
    <w:rsid w:val="571145E2"/>
    <w:rsid w:val="57236159"/>
    <w:rsid w:val="572F3581"/>
    <w:rsid w:val="57760390"/>
    <w:rsid w:val="5790546F"/>
    <w:rsid w:val="57A0278C"/>
    <w:rsid w:val="57C00D7E"/>
    <w:rsid w:val="57E848EC"/>
    <w:rsid w:val="57EA44D3"/>
    <w:rsid w:val="580C0178"/>
    <w:rsid w:val="58103DEF"/>
    <w:rsid w:val="5831621D"/>
    <w:rsid w:val="5854577F"/>
    <w:rsid w:val="58711C1E"/>
    <w:rsid w:val="588C3DC9"/>
    <w:rsid w:val="58A26949"/>
    <w:rsid w:val="58F374B5"/>
    <w:rsid w:val="58FA3BC3"/>
    <w:rsid w:val="58FC03C0"/>
    <w:rsid w:val="59171C48"/>
    <w:rsid w:val="59287D82"/>
    <w:rsid w:val="592D02AB"/>
    <w:rsid w:val="59357DD3"/>
    <w:rsid w:val="5937759D"/>
    <w:rsid w:val="593C7FF7"/>
    <w:rsid w:val="597674B4"/>
    <w:rsid w:val="598F0205"/>
    <w:rsid w:val="59A270E8"/>
    <w:rsid w:val="59AC19B3"/>
    <w:rsid w:val="59AD125E"/>
    <w:rsid w:val="59BB40E4"/>
    <w:rsid w:val="59D9044C"/>
    <w:rsid w:val="59DB6105"/>
    <w:rsid w:val="59E672E5"/>
    <w:rsid w:val="59EA7868"/>
    <w:rsid w:val="5A420389"/>
    <w:rsid w:val="5A447ECC"/>
    <w:rsid w:val="5A7E4377"/>
    <w:rsid w:val="5A8521C4"/>
    <w:rsid w:val="5AC05FE8"/>
    <w:rsid w:val="5ADE7073"/>
    <w:rsid w:val="5AE60CFE"/>
    <w:rsid w:val="5AE86E19"/>
    <w:rsid w:val="5AFF2532"/>
    <w:rsid w:val="5B12538F"/>
    <w:rsid w:val="5B224A6F"/>
    <w:rsid w:val="5B2415DA"/>
    <w:rsid w:val="5B5F0125"/>
    <w:rsid w:val="5B6E05AE"/>
    <w:rsid w:val="5B792D6C"/>
    <w:rsid w:val="5BC966F1"/>
    <w:rsid w:val="5BDF41F6"/>
    <w:rsid w:val="5BE738DA"/>
    <w:rsid w:val="5BF66AC0"/>
    <w:rsid w:val="5C2E18E1"/>
    <w:rsid w:val="5C3C2C27"/>
    <w:rsid w:val="5C543934"/>
    <w:rsid w:val="5C577797"/>
    <w:rsid w:val="5CA63EF7"/>
    <w:rsid w:val="5CB12CF2"/>
    <w:rsid w:val="5CB3218A"/>
    <w:rsid w:val="5CB63289"/>
    <w:rsid w:val="5E167201"/>
    <w:rsid w:val="5E514EEA"/>
    <w:rsid w:val="5E9651BB"/>
    <w:rsid w:val="5E9720DE"/>
    <w:rsid w:val="5E985848"/>
    <w:rsid w:val="5EE02631"/>
    <w:rsid w:val="5F1F6496"/>
    <w:rsid w:val="5F301C89"/>
    <w:rsid w:val="5F456E21"/>
    <w:rsid w:val="5F527BDE"/>
    <w:rsid w:val="5F827648"/>
    <w:rsid w:val="5FA239DF"/>
    <w:rsid w:val="5FAA26D4"/>
    <w:rsid w:val="5FE36C82"/>
    <w:rsid w:val="608A0914"/>
    <w:rsid w:val="609E27DC"/>
    <w:rsid w:val="609E5DF9"/>
    <w:rsid w:val="60CA3B14"/>
    <w:rsid w:val="611500EE"/>
    <w:rsid w:val="611C58AA"/>
    <w:rsid w:val="61473DB6"/>
    <w:rsid w:val="614F62DF"/>
    <w:rsid w:val="615F47EF"/>
    <w:rsid w:val="61701686"/>
    <w:rsid w:val="6173119D"/>
    <w:rsid w:val="6175697A"/>
    <w:rsid w:val="61E84258"/>
    <w:rsid w:val="61F06875"/>
    <w:rsid w:val="62072592"/>
    <w:rsid w:val="62120AF1"/>
    <w:rsid w:val="62602489"/>
    <w:rsid w:val="627204F9"/>
    <w:rsid w:val="627B45A9"/>
    <w:rsid w:val="628C42E3"/>
    <w:rsid w:val="628F2743"/>
    <w:rsid w:val="62E9582D"/>
    <w:rsid w:val="63085C74"/>
    <w:rsid w:val="632D52B1"/>
    <w:rsid w:val="63314711"/>
    <w:rsid w:val="638467A7"/>
    <w:rsid w:val="63F244A3"/>
    <w:rsid w:val="64020894"/>
    <w:rsid w:val="647760B9"/>
    <w:rsid w:val="64E377B1"/>
    <w:rsid w:val="65254108"/>
    <w:rsid w:val="65991E84"/>
    <w:rsid w:val="65A61CCA"/>
    <w:rsid w:val="65BE36F6"/>
    <w:rsid w:val="65CB6BCE"/>
    <w:rsid w:val="65FC7651"/>
    <w:rsid w:val="65FF7A5D"/>
    <w:rsid w:val="662212E9"/>
    <w:rsid w:val="669D7183"/>
    <w:rsid w:val="66B73A6C"/>
    <w:rsid w:val="66BB4713"/>
    <w:rsid w:val="66E1420F"/>
    <w:rsid w:val="66ED2EC6"/>
    <w:rsid w:val="66FE6DD6"/>
    <w:rsid w:val="6728001F"/>
    <w:rsid w:val="672D1223"/>
    <w:rsid w:val="67573B5F"/>
    <w:rsid w:val="678526FB"/>
    <w:rsid w:val="67B85E3C"/>
    <w:rsid w:val="67EF72DA"/>
    <w:rsid w:val="68000388"/>
    <w:rsid w:val="68171831"/>
    <w:rsid w:val="681D1709"/>
    <w:rsid w:val="68307C69"/>
    <w:rsid w:val="683C1E96"/>
    <w:rsid w:val="6843281D"/>
    <w:rsid w:val="68433ABE"/>
    <w:rsid w:val="684515AB"/>
    <w:rsid w:val="68472D52"/>
    <w:rsid w:val="6877604B"/>
    <w:rsid w:val="688D25B7"/>
    <w:rsid w:val="68942691"/>
    <w:rsid w:val="68963F7A"/>
    <w:rsid w:val="68A85E9E"/>
    <w:rsid w:val="69125F32"/>
    <w:rsid w:val="69142594"/>
    <w:rsid w:val="693E0368"/>
    <w:rsid w:val="693F4241"/>
    <w:rsid w:val="6961642E"/>
    <w:rsid w:val="6971099E"/>
    <w:rsid w:val="6A2B0AC4"/>
    <w:rsid w:val="6A5B7C26"/>
    <w:rsid w:val="6A865F51"/>
    <w:rsid w:val="6AC05C4D"/>
    <w:rsid w:val="6ACA2B8E"/>
    <w:rsid w:val="6AE02E0C"/>
    <w:rsid w:val="6AF93038"/>
    <w:rsid w:val="6B087749"/>
    <w:rsid w:val="6B5258C3"/>
    <w:rsid w:val="6BA52610"/>
    <w:rsid w:val="6BE63127"/>
    <w:rsid w:val="6C2B60C2"/>
    <w:rsid w:val="6C2C1D4C"/>
    <w:rsid w:val="6C4C4B24"/>
    <w:rsid w:val="6C553917"/>
    <w:rsid w:val="6C6062CD"/>
    <w:rsid w:val="6C726266"/>
    <w:rsid w:val="6CB41173"/>
    <w:rsid w:val="6CBA23DB"/>
    <w:rsid w:val="6CCB1CF7"/>
    <w:rsid w:val="6CD80BE2"/>
    <w:rsid w:val="6CF74283"/>
    <w:rsid w:val="6CF75870"/>
    <w:rsid w:val="6D184DFC"/>
    <w:rsid w:val="6D1B4046"/>
    <w:rsid w:val="6D1E1A8B"/>
    <w:rsid w:val="6D4A298C"/>
    <w:rsid w:val="6D8112D8"/>
    <w:rsid w:val="6D8D5177"/>
    <w:rsid w:val="6DB209DD"/>
    <w:rsid w:val="6DCE528F"/>
    <w:rsid w:val="6E227D8E"/>
    <w:rsid w:val="6E5C10F8"/>
    <w:rsid w:val="6EA46026"/>
    <w:rsid w:val="6EB730B4"/>
    <w:rsid w:val="6ED46FC0"/>
    <w:rsid w:val="6F0F3964"/>
    <w:rsid w:val="6F591E65"/>
    <w:rsid w:val="6F703A5C"/>
    <w:rsid w:val="6FF26001"/>
    <w:rsid w:val="70080B49"/>
    <w:rsid w:val="703E57D3"/>
    <w:rsid w:val="70796F6F"/>
    <w:rsid w:val="709B4FEE"/>
    <w:rsid w:val="709F5405"/>
    <w:rsid w:val="71134EBB"/>
    <w:rsid w:val="71233B0F"/>
    <w:rsid w:val="71284988"/>
    <w:rsid w:val="715E70D4"/>
    <w:rsid w:val="71734624"/>
    <w:rsid w:val="71986A24"/>
    <w:rsid w:val="71D240B7"/>
    <w:rsid w:val="71F10EF5"/>
    <w:rsid w:val="71F84782"/>
    <w:rsid w:val="72142993"/>
    <w:rsid w:val="72143476"/>
    <w:rsid w:val="72445FC2"/>
    <w:rsid w:val="72474D5B"/>
    <w:rsid w:val="725D3E8F"/>
    <w:rsid w:val="72727FE3"/>
    <w:rsid w:val="729E492D"/>
    <w:rsid w:val="72E219F3"/>
    <w:rsid w:val="72EE18B1"/>
    <w:rsid w:val="732C523D"/>
    <w:rsid w:val="73541F4D"/>
    <w:rsid w:val="73AF7DBD"/>
    <w:rsid w:val="73B2521D"/>
    <w:rsid w:val="73BB2B7D"/>
    <w:rsid w:val="73C80CD5"/>
    <w:rsid w:val="73F71354"/>
    <w:rsid w:val="73FA5A9A"/>
    <w:rsid w:val="74173A6B"/>
    <w:rsid w:val="74272B18"/>
    <w:rsid w:val="74452E81"/>
    <w:rsid w:val="74692974"/>
    <w:rsid w:val="746E0ED8"/>
    <w:rsid w:val="74832E6D"/>
    <w:rsid w:val="74954C38"/>
    <w:rsid w:val="74F129BA"/>
    <w:rsid w:val="74F936F3"/>
    <w:rsid w:val="7528599B"/>
    <w:rsid w:val="75446734"/>
    <w:rsid w:val="75577D69"/>
    <w:rsid w:val="75587528"/>
    <w:rsid w:val="75610AF5"/>
    <w:rsid w:val="75613F6E"/>
    <w:rsid w:val="75654E9B"/>
    <w:rsid w:val="75A765F2"/>
    <w:rsid w:val="75A8110A"/>
    <w:rsid w:val="75DB6A5E"/>
    <w:rsid w:val="75F4403B"/>
    <w:rsid w:val="760C03A3"/>
    <w:rsid w:val="760D56B9"/>
    <w:rsid w:val="76234FBD"/>
    <w:rsid w:val="762C32AB"/>
    <w:rsid w:val="764064C7"/>
    <w:rsid w:val="76566243"/>
    <w:rsid w:val="767369A4"/>
    <w:rsid w:val="768D3262"/>
    <w:rsid w:val="769526AC"/>
    <w:rsid w:val="76BB3F0E"/>
    <w:rsid w:val="76BE5C15"/>
    <w:rsid w:val="76E668CB"/>
    <w:rsid w:val="76EF0714"/>
    <w:rsid w:val="7736241F"/>
    <w:rsid w:val="773F09EB"/>
    <w:rsid w:val="77E67E2C"/>
    <w:rsid w:val="789105C6"/>
    <w:rsid w:val="78B63FE1"/>
    <w:rsid w:val="78D66E5B"/>
    <w:rsid w:val="78DB6045"/>
    <w:rsid w:val="78DB7B91"/>
    <w:rsid w:val="794E108B"/>
    <w:rsid w:val="796E03CF"/>
    <w:rsid w:val="798A1095"/>
    <w:rsid w:val="79B67E16"/>
    <w:rsid w:val="79CE54D3"/>
    <w:rsid w:val="79F36E9C"/>
    <w:rsid w:val="7A182932"/>
    <w:rsid w:val="7A1B3840"/>
    <w:rsid w:val="7A670FCA"/>
    <w:rsid w:val="7A8726D8"/>
    <w:rsid w:val="7AA44B50"/>
    <w:rsid w:val="7AB254C8"/>
    <w:rsid w:val="7AC52CCB"/>
    <w:rsid w:val="7AD407A0"/>
    <w:rsid w:val="7AE100FB"/>
    <w:rsid w:val="7B051B65"/>
    <w:rsid w:val="7B116CEB"/>
    <w:rsid w:val="7B3B1A4F"/>
    <w:rsid w:val="7B581BAC"/>
    <w:rsid w:val="7BAC64FB"/>
    <w:rsid w:val="7BC00F8B"/>
    <w:rsid w:val="7BC8200B"/>
    <w:rsid w:val="7BE24469"/>
    <w:rsid w:val="7C00523E"/>
    <w:rsid w:val="7C0D2017"/>
    <w:rsid w:val="7C165B89"/>
    <w:rsid w:val="7C282F0F"/>
    <w:rsid w:val="7C63472B"/>
    <w:rsid w:val="7C8B7F19"/>
    <w:rsid w:val="7CA75958"/>
    <w:rsid w:val="7CBB32B2"/>
    <w:rsid w:val="7CC73207"/>
    <w:rsid w:val="7CF6669E"/>
    <w:rsid w:val="7D1D72BE"/>
    <w:rsid w:val="7D2339F7"/>
    <w:rsid w:val="7D2A7E1A"/>
    <w:rsid w:val="7D3D2711"/>
    <w:rsid w:val="7D591A94"/>
    <w:rsid w:val="7D61408B"/>
    <w:rsid w:val="7DAF173B"/>
    <w:rsid w:val="7DCB1EDB"/>
    <w:rsid w:val="7DE00DAB"/>
    <w:rsid w:val="7DE52AE3"/>
    <w:rsid w:val="7DFC7874"/>
    <w:rsid w:val="7E196910"/>
    <w:rsid w:val="7E2C5444"/>
    <w:rsid w:val="7E4B1CC8"/>
    <w:rsid w:val="7E5779C0"/>
    <w:rsid w:val="7EB11480"/>
    <w:rsid w:val="7EF62BCD"/>
    <w:rsid w:val="7F0E3353"/>
    <w:rsid w:val="7F2D357E"/>
    <w:rsid w:val="7F313EA0"/>
    <w:rsid w:val="7F420E22"/>
    <w:rsid w:val="7F527ED7"/>
    <w:rsid w:val="7FAB2710"/>
    <w:rsid w:val="7FE44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38F27D1"/>
  <w15:docId w15:val="{A6852FA9-BD02-4B0D-8A1A-D584989B69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semiHidden="1" w:uiPriority="39" w:qFormat="1"/>
    <w:lsdException w:name="toc 2" w:semiHidden="1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uiPriority="39" w:qFormat="1"/>
    <w:lsdException w:name="toc 9" w:semiHidden="1" w:uiPriority="39" w:qFormat="1"/>
    <w:lsdException w:name="Normal Indent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qFormat="1"/>
    <w:lsdException w:name="table of figures" w:qFormat="1"/>
    <w:lsdException w:name="envelope address" w:semiHidden="1" w:qFormat="1"/>
    <w:lsdException w:name="envelope return" w:semiHidden="1" w:qFormat="1"/>
    <w:lsdException w:name="footnote reference" w:semiHidden="1" w:qFormat="1"/>
    <w:lsdException w:name="annotation reference" w:semiHidden="1" w:qFormat="1"/>
    <w:lsdException w:name="line number" w:semiHidden="1" w:qFormat="1"/>
    <w:lsdException w:name="page number" w:semiHidden="1" w:qFormat="1"/>
    <w:lsdException w:name="endnote text" w:qFormat="1"/>
    <w:lsdException w:name="table of authorities" w:qFormat="1"/>
    <w:lsdException w:name="macro" w:qFormat="1"/>
    <w:lsdException w:name="List" w:semiHidden="1" w:qFormat="1"/>
    <w:lsdException w:name="List Bullet" w:semiHidden="1" w:qFormat="1"/>
    <w:lsdException w:name="List Number" w:semiHidden="1" w:qFormat="1"/>
    <w:lsdException w:name="List 2" w:semiHidden="1" w:qFormat="1"/>
    <w:lsdException w:name="List 3" w:semiHidden="1" w:qFormat="1"/>
    <w:lsdException w:name="List 4" w:semiHidden="1" w:qFormat="1"/>
    <w:lsdException w:name="List 5" w:semiHidden="1" w:qFormat="1"/>
    <w:lsdException w:name="List Bullet 2" w:semiHidden="1" w:qFormat="1"/>
    <w:lsdException w:name="List Bullet 3" w:semiHidden="1" w:qFormat="1"/>
    <w:lsdException w:name="List Bullet 4" w:semiHidden="1" w:qFormat="1"/>
    <w:lsdException w:name="List Bullet 5" w:semiHidden="1" w:qFormat="1"/>
    <w:lsdException w:name="List Number 2" w:semiHidden="1" w:qFormat="1"/>
    <w:lsdException w:name="List Number 3" w:semiHidden="1" w:qFormat="1"/>
    <w:lsdException w:name="List Number 4" w:semiHidden="1" w:qFormat="1"/>
    <w:lsdException w:name="List Number 5" w:semiHidden="1" w:qFormat="1"/>
    <w:lsdException w:name="Title" w:qFormat="1"/>
    <w:lsdException w:name="Closing" w:semiHidden="1" w:qFormat="1"/>
    <w:lsdException w:name="Signature" w:semiHidden="1" w:qFormat="1"/>
    <w:lsdException w:name="Default Paragraph Font" w:semiHidden="1" w:qFormat="1"/>
    <w:lsdException w:name="Body Text" w:qFormat="1"/>
    <w:lsdException w:name="Body Text Indent" w:semiHidden="1" w:qFormat="1"/>
    <w:lsdException w:name="List Continue" w:semiHidden="1" w:qFormat="1"/>
    <w:lsdException w:name="List Continue 2" w:semiHidden="1" w:qFormat="1"/>
    <w:lsdException w:name="List Continue 3" w:semiHidden="1" w:qFormat="1"/>
    <w:lsdException w:name="List Continue 4" w:semiHidden="1" w:qFormat="1"/>
    <w:lsdException w:name="List Continue 5" w:semiHidden="1" w:qFormat="1"/>
    <w:lsdException w:name="Message Header" w:semiHidden="1" w:qFormat="1"/>
    <w:lsdException w:name="Subtitle" w:qFormat="1"/>
    <w:lsdException w:name="Salutation" w:semiHidden="1" w:qFormat="1"/>
    <w:lsdException w:name="Date" w:semiHidden="1" w:qFormat="1"/>
    <w:lsdException w:name="Body Text First Indent" w:semiHidden="1" w:qFormat="1"/>
    <w:lsdException w:name="Body Text First Indent 2" w:semiHidden="1" w:qFormat="1"/>
    <w:lsdException w:name="Note Heading" w:semiHidden="1" w:qFormat="1"/>
    <w:lsdException w:name="Body Text 2" w:semiHidden="1" w:qFormat="1"/>
    <w:lsdException w:name="Body Text 3" w:semiHidden="1" w:qFormat="1"/>
    <w:lsdException w:name="Body Text Indent 2" w:semiHidden="1" w:qFormat="1"/>
    <w:lsdException w:name="Body Text Indent 3" w:semiHidden="1" w:qFormat="1"/>
    <w:lsdException w:name="Block Text" w:semiHidden="1" w:qFormat="1"/>
    <w:lsdException w:name="Hyperlink" w:semiHidden="1" w:qFormat="1"/>
    <w:lsdException w:name="FollowedHyperlink" w:semiHidden="1" w:qFormat="1"/>
    <w:lsdException w:name="Strong" w:qFormat="1"/>
    <w:lsdException w:name="Emphasis" w:qFormat="1"/>
    <w:lsdException w:name="Document Map" w:semiHidden="1" w:qFormat="1"/>
    <w:lsdException w:name="Plain Text" w:semiHidden="1" w:qFormat="1"/>
    <w:lsdException w:name="E-mail Signature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qFormat="1"/>
    <w:lsdException w:name="HTML Acronym" w:semiHidden="1" w:qFormat="1"/>
    <w:lsdException w:name="HTML Address" w:semiHidden="1" w:qFormat="1"/>
    <w:lsdException w:name="HTML Cite" w:semiHidden="1" w:qFormat="1"/>
    <w:lsdException w:name="HTML Code" w:semiHidden="1" w:qFormat="1"/>
    <w:lsdException w:name="HTML Definition" w:semiHidden="1" w:qFormat="1"/>
    <w:lsdException w:name="HTML Keyboard" w:semiHidden="1" w:qFormat="1"/>
    <w:lsdException w:name="HTML Preformatted" w:semiHidden="1" w:qFormat="1"/>
    <w:lsdException w:name="HTML Sample" w:semiHidden="1" w:qFormat="1"/>
    <w:lsdException w:name="HTML Typewriter" w:semiHidden="1" w:qFormat="1"/>
    <w:lsdException w:name="HTML Variable" w:semiHidden="1" w:qFormat="1"/>
    <w:lsdException w:name="Normal Table" w:semiHidden="1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 w:qFormat="1"/>
    <w:lsdException w:name="Table Simple 2" w:semiHidden="1" w:unhideWhenUsed="1" w:qFormat="1"/>
    <w:lsdException w:name="Table Simple 3" w:semiHidden="1" w:unhideWhenUsed="1" w:qFormat="1"/>
    <w:lsdException w:name="Table Classic 1" w:semiHidden="1" w:unhideWhenUsed="1" w:qFormat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 w:qFormat="1"/>
    <w:lsdException w:name="Table Colorful 1" w:semiHidden="1" w:unhideWhenUsed="1" w:qFormat="1"/>
    <w:lsdException w:name="Table Colorful 2" w:semiHidden="1" w:unhideWhenUsed="1" w:qFormat="1"/>
    <w:lsdException w:name="Table Colorful 3" w:semiHidden="1" w:unhideWhenUsed="1" w:qFormat="1"/>
    <w:lsdException w:name="Table Columns 1" w:semiHidden="1" w:unhideWhenUsed="1" w:qFormat="1"/>
    <w:lsdException w:name="Table Columns 2" w:semiHidden="1" w:unhideWhenUsed="1" w:qFormat="1"/>
    <w:lsdException w:name="Table Columns 3" w:semiHidden="1" w:unhideWhenUsed="1" w:qFormat="1"/>
    <w:lsdException w:name="Table Columns 4" w:semiHidden="1" w:unhideWhenUsed="1" w:qFormat="1"/>
    <w:lsdException w:name="Table Columns 5" w:semiHidden="1" w:unhideWhenUsed="1" w:qFormat="1"/>
    <w:lsdException w:name="Table Grid 1" w:semiHidden="1" w:unhideWhenUsed="1" w:qFormat="1"/>
    <w:lsdException w:name="Table Grid 2" w:semiHidden="1" w:unhideWhenUsed="1" w:qFormat="1"/>
    <w:lsdException w:name="Table Grid 3" w:semiHidden="1" w:unhideWhenUsed="1" w:qFormat="1"/>
    <w:lsdException w:name="Table Grid 4" w:semiHidden="1" w:unhideWhenUsed="1" w:qFormat="1"/>
    <w:lsdException w:name="Table Grid 5" w:semiHidden="1" w:unhideWhenUsed="1" w:qFormat="1"/>
    <w:lsdException w:name="Table Grid 6" w:semiHidden="1" w:unhideWhenUsed="1" w:qFormat="1"/>
    <w:lsdException w:name="Table Grid 7" w:semiHidden="1" w:unhideWhenUsed="1" w:qFormat="1"/>
    <w:lsdException w:name="Table Grid 8" w:semiHidden="1" w:unhideWhenUsed="1" w:qFormat="1"/>
    <w:lsdException w:name="Table List 1" w:semiHidden="1" w:unhideWhenUsed="1" w:qFormat="1"/>
    <w:lsdException w:name="Table List 2" w:semiHidden="1" w:unhideWhenUsed="1" w:qFormat="1"/>
    <w:lsdException w:name="Table List 3" w:semiHidden="1" w:unhideWhenUsed="1" w:qFormat="1"/>
    <w:lsdException w:name="Table List 4" w:semiHidden="1" w:unhideWhenUsed="1" w:qFormat="1"/>
    <w:lsdException w:name="Table List 5" w:semiHidden="1" w:unhideWhenUsed="1" w:qFormat="1"/>
    <w:lsdException w:name="Table List 6" w:semiHidden="1" w:unhideWhenUsed="1" w:qFormat="1"/>
    <w:lsdException w:name="Table List 7" w:semiHidden="1" w:unhideWhenUsed="1" w:qFormat="1"/>
    <w:lsdException w:name="Table List 8" w:semiHidden="1" w:unhideWhenUsed="1" w:qFormat="1"/>
    <w:lsdException w:name="Table 3D effects 1" w:semiHidden="1" w:unhideWhenUsed="1" w:qFormat="1"/>
    <w:lsdException w:name="Table 3D effects 2" w:semiHidden="1" w:unhideWhenUsed="1" w:qFormat="1"/>
    <w:lsdException w:name="Table 3D effects 3" w:semiHidden="1" w:unhideWhenUsed="1" w:qFormat="1"/>
    <w:lsdException w:name="Table Contemporary" w:semiHidden="1" w:unhideWhenUsed="1" w:qFormat="1"/>
    <w:lsdException w:name="Table Elegant" w:semiHidden="1" w:unhideWhenUsed="1" w:qFormat="1"/>
    <w:lsdException w:name="Table Professional" w:semiHidden="1" w:unhideWhenUsed="1" w:qFormat="1"/>
    <w:lsdException w:name="Table Subtle 1" w:semiHidden="1" w:unhideWhenUsed="1" w:qFormat="1"/>
    <w:lsdException w:name="Table Subtle 2" w:semiHidden="1" w:unhideWhenUsed="1" w:qFormat="1"/>
    <w:lsdException w:name="Table Web 1" w:semiHidden="1" w:unhideWhenUsed="1" w:qFormat="1"/>
    <w:lsdException w:name="Table Web 2" w:semiHidden="1" w:unhideWhenUsed="1" w:qFormat="1"/>
    <w:lsdException w:name="Table Web 3" w:semiHidden="1" w:unhideWhenUsed="1" w:qFormat="1"/>
    <w:lsdException w:name="Balloon Text" w:semiHidden="1" w:qFormat="1"/>
    <w:lsdException w:name="Table Grid" w:qFormat="1"/>
    <w:lsdException w:name="Table Theme" w:semiHidden="1" w:unhideWhenUs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MS Mincho"/>
      <w:sz w:val="22"/>
      <w:lang w:val="en-GB" w:eastAsia="en-US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MS Mincho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pPr>
      <w:numPr>
        <w:ilvl w:val="1"/>
        <w:numId w:val="2"/>
      </w:numPr>
      <w:pBdr>
        <w:top w:val="none" w:sz="0" w:space="0" w:color="auto"/>
      </w:pBdr>
      <w:tabs>
        <w:tab w:val="clear" w:pos="420"/>
        <w:tab w:val="left" w:pos="432"/>
      </w:tabs>
      <w:spacing w:before="160" w:after="120"/>
      <w:outlineLvl w:val="1"/>
    </w:pPr>
    <w:rPr>
      <w:sz w:val="28"/>
      <w:szCs w:val="28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  <w:numId w:val="2"/>
      </w:numPr>
      <w:tabs>
        <w:tab w:val="clear" w:pos="420"/>
        <w:tab w:val="left" w:pos="432"/>
      </w:tabs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MS Mincho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  <w:pPr>
      <w:ind w:left="0" w:firstLine="0"/>
    </w:pPr>
  </w:style>
  <w:style w:type="paragraph" w:styleId="NoteHeading">
    <w:name w:val="Note Heading"/>
    <w:basedOn w:val="Normal"/>
    <w:next w:val="Normal"/>
    <w:link w:val="NoteHeadingChar"/>
    <w:qFormat/>
    <w:pPr>
      <w:jc w:val="center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  <w:pPr>
      <w:ind w:left="0" w:firstLine="0"/>
    </w:pPr>
  </w:style>
  <w:style w:type="paragraph" w:styleId="E-mailSignature">
    <w:name w:val="E-mail Signature"/>
    <w:basedOn w:val="Normal"/>
    <w:link w:val="E-mailSignatureChar"/>
    <w:qFormat/>
  </w:style>
  <w:style w:type="paragraph" w:styleId="NormalIndent">
    <w:name w:val="Normal Indent"/>
    <w:basedOn w:val="Normal"/>
    <w:qFormat/>
    <w:pPr>
      <w:ind w:firstLineChars="200" w:firstLine="420"/>
    </w:pPr>
  </w:style>
  <w:style w:type="paragraph" w:styleId="Caption">
    <w:name w:val="caption"/>
    <w:basedOn w:val="Normal"/>
    <w:next w:val="Normal"/>
    <w:link w:val="CaptionChar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EnvelopeAddress">
    <w:name w:val="envelope address"/>
    <w:basedOn w:val="Normal"/>
    <w:qFormat/>
    <w:pPr>
      <w:framePr w:w="7920" w:h="1980" w:hRule="exact" w:hSpace="180" w:wrap="around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qFormat/>
    <w:pPr>
      <w:ind w:leftChars="2100" w:left="100"/>
    </w:pPr>
  </w:style>
  <w:style w:type="paragraph" w:styleId="BodyText">
    <w:name w:val="Body Text"/>
    <w:basedOn w:val="Normal"/>
    <w:link w:val="BodyTextChar"/>
    <w:qFormat/>
    <w:pPr>
      <w:spacing w:after="120"/>
      <w:jc w:val="both"/>
    </w:pPr>
    <w:rPr>
      <w:rFonts w:ascii="Arial" w:eastAsia="SimSun" w:hAnsi="Arial" w:cs="Arial"/>
      <w:color w:val="0000FF"/>
      <w:kern w:val="2"/>
      <w:szCs w:val="24"/>
      <w:lang w:val="en-US"/>
    </w:rPr>
  </w:style>
  <w:style w:type="paragraph" w:styleId="BodyTextIndent">
    <w:name w:val="Body Text Indent"/>
    <w:basedOn w:val="Normal"/>
    <w:link w:val="BodyTextIndentChar"/>
    <w:qFormat/>
    <w:pPr>
      <w:spacing w:after="120"/>
      <w:ind w:leftChars="200" w:left="420"/>
    </w:pPr>
  </w:style>
  <w:style w:type="paragraph" w:styleId="ListNumber3">
    <w:name w:val="List Number 3"/>
    <w:basedOn w:val="Normal"/>
    <w:qFormat/>
    <w:pPr>
      <w:numPr>
        <w:numId w:val="3"/>
      </w:numPr>
    </w:pPr>
  </w:style>
  <w:style w:type="paragraph" w:styleId="ListContinue">
    <w:name w:val="List Continue"/>
    <w:basedOn w:val="Normal"/>
    <w:qFormat/>
    <w:pPr>
      <w:spacing w:after="120"/>
      <w:ind w:leftChars="200" w:left="420"/>
    </w:pPr>
  </w:style>
  <w:style w:type="paragraph" w:styleId="BlockText">
    <w:name w:val="Block Text"/>
    <w:basedOn w:val="Normal"/>
    <w:qFormat/>
    <w:pPr>
      <w:spacing w:after="120"/>
      <w:ind w:leftChars="700" w:left="1440" w:rightChars="700" w:right="1440"/>
    </w:pPr>
  </w:style>
  <w:style w:type="paragraph" w:styleId="HTMLAddress">
    <w:name w:val="HTML Address"/>
    <w:basedOn w:val="Normal"/>
    <w:link w:val="HTMLAddressChar"/>
    <w:qFormat/>
    <w:rPr>
      <w:i/>
      <w:iCs/>
    </w:rPr>
  </w:style>
  <w:style w:type="paragraph" w:styleId="PlainText">
    <w:name w:val="Plain Text"/>
    <w:basedOn w:val="Normal"/>
    <w:link w:val="PlainTextChar"/>
    <w:qFormat/>
    <w:rPr>
      <w:rFonts w:ascii="SimSun" w:eastAsia="SimSun" w:hAnsi="Courier New" w:cs="Courier New"/>
      <w:sz w:val="21"/>
      <w:szCs w:val="21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4"/>
      </w:numPr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qFormat/>
    <w:pPr>
      <w:ind w:leftChars="2500" w:left="100"/>
    </w:pPr>
  </w:style>
  <w:style w:type="paragraph" w:styleId="BodyTextIndent2">
    <w:name w:val="Body Text Indent 2"/>
    <w:basedOn w:val="Normal"/>
    <w:link w:val="BodyTextIndent2Char"/>
    <w:qFormat/>
    <w:pPr>
      <w:spacing w:after="120" w:line="480" w:lineRule="auto"/>
      <w:ind w:leftChars="200" w:left="420"/>
    </w:pPr>
  </w:style>
  <w:style w:type="paragraph" w:styleId="ListContinue5">
    <w:name w:val="List Continue 5"/>
    <w:basedOn w:val="Normal"/>
    <w:qFormat/>
    <w:pPr>
      <w:spacing w:after="120"/>
      <w:ind w:leftChars="1000" w:left="2100"/>
    </w:pPr>
  </w:style>
  <w:style w:type="paragraph" w:styleId="BalloonText">
    <w:name w:val="Balloon Text"/>
    <w:basedOn w:val="Normal"/>
    <w:link w:val="BalloonTextChar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basedOn w:val="Normal"/>
    <w:link w:val="HeaderChar"/>
    <w:qFormat/>
    <w:pPr>
      <w:widowControl w:val="0"/>
    </w:pPr>
    <w:rPr>
      <w:rFonts w:ascii="Arial" w:hAnsi="Arial"/>
      <w:b/>
      <w:sz w:val="18"/>
    </w:rPr>
  </w:style>
  <w:style w:type="paragraph" w:styleId="EnvelopeReturn">
    <w:name w:val="envelope return"/>
    <w:basedOn w:val="Normal"/>
    <w:qFormat/>
    <w:pPr>
      <w:snapToGrid w:val="0"/>
    </w:pPr>
    <w:rPr>
      <w:rFonts w:ascii="Arial" w:hAnsi="Arial" w:cs="Arial"/>
    </w:rPr>
  </w:style>
  <w:style w:type="paragraph" w:styleId="Signature">
    <w:name w:val="Signature"/>
    <w:basedOn w:val="Normal"/>
    <w:link w:val="SignatureChar"/>
    <w:qFormat/>
    <w:pPr>
      <w:ind w:leftChars="2100" w:left="100"/>
    </w:pPr>
  </w:style>
  <w:style w:type="paragraph" w:styleId="ListContinue4">
    <w:name w:val="List Continue 4"/>
    <w:basedOn w:val="Normal"/>
    <w:qFormat/>
    <w:pPr>
      <w:spacing w:after="120"/>
      <w:ind w:leftChars="800" w:left="1680"/>
    </w:pPr>
  </w:style>
  <w:style w:type="paragraph" w:styleId="Subtitle">
    <w:name w:val="Subtitle"/>
    <w:basedOn w:val="Normal"/>
    <w:link w:val="SubtitleChar"/>
    <w:qFormat/>
    <w:pPr>
      <w:spacing w:before="240" w:after="60" w:line="312" w:lineRule="auto"/>
      <w:jc w:val="center"/>
      <w:outlineLvl w:val="1"/>
    </w:pPr>
    <w:rPr>
      <w:rFonts w:ascii="Arial" w:eastAsia="SimSun" w:hAnsi="Arial" w:cs="Arial"/>
      <w:b/>
      <w:bCs/>
      <w:kern w:val="28"/>
      <w:sz w:val="32"/>
      <w:szCs w:val="32"/>
    </w:rPr>
  </w:style>
  <w:style w:type="paragraph" w:styleId="ListNumber5">
    <w:name w:val="List Number 5"/>
    <w:basedOn w:val="Normal"/>
    <w:qFormat/>
    <w:pPr>
      <w:numPr>
        <w:numId w:val="5"/>
      </w:numPr>
    </w:p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spacing w:after="120"/>
      <w:ind w:leftChars="200" w:left="420"/>
    </w:pPr>
    <w:rPr>
      <w:sz w:val="16"/>
      <w:szCs w:val="16"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spacing w:after="120" w:line="480" w:lineRule="auto"/>
    </w:pPr>
  </w:style>
  <w:style w:type="paragraph" w:styleId="ListContinue2">
    <w:name w:val="List Continue 2"/>
    <w:basedOn w:val="Normal"/>
    <w:qFormat/>
    <w:pPr>
      <w:spacing w:after="120"/>
      <w:ind w:leftChars="400" w:left="840"/>
    </w:pPr>
  </w:style>
  <w:style w:type="paragraph" w:styleId="MessageHeader">
    <w:name w:val="Message Header"/>
    <w:basedOn w:val="Normal"/>
    <w:link w:val="MessageHeaderChar1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 w:cs="Arial"/>
      <w:sz w:val="24"/>
      <w:szCs w:val="24"/>
    </w:rPr>
  </w:style>
  <w:style w:type="paragraph" w:styleId="HTMLPreformatted">
    <w:name w:val="HTML Preformatted"/>
    <w:basedOn w:val="Normal"/>
    <w:link w:val="HTMLPreformattedChar"/>
    <w:qFormat/>
    <w:rPr>
      <w:rFonts w:ascii="Courier New" w:hAnsi="Courier New" w:cs="Courier New"/>
    </w:rPr>
  </w:style>
  <w:style w:type="paragraph" w:styleId="NormalWeb">
    <w:name w:val="Normal (Web)"/>
    <w:basedOn w:val="Normal"/>
    <w:qFormat/>
    <w:rPr>
      <w:sz w:val="24"/>
      <w:szCs w:val="24"/>
    </w:rPr>
  </w:style>
  <w:style w:type="paragraph" w:styleId="ListContinue3">
    <w:name w:val="List Continue 3"/>
    <w:basedOn w:val="Normal"/>
    <w:qFormat/>
    <w:pPr>
      <w:spacing w:after="120"/>
      <w:ind w:leftChars="600" w:left="1260"/>
    </w:p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link w:val="TitleChar"/>
    <w:qFormat/>
    <w:pPr>
      <w:spacing w:before="240" w:after="60"/>
      <w:jc w:val="center"/>
      <w:outlineLvl w:val="0"/>
    </w:pPr>
    <w:rPr>
      <w:rFonts w:ascii="Arial" w:eastAsia="SimSun" w:hAnsi="Arial" w:cs="Arial"/>
      <w:b/>
      <w:bCs/>
      <w:sz w:val="32"/>
      <w:szCs w:val="32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qFormat/>
    <w:pPr>
      <w:ind w:firstLineChars="100" w:firstLine="420"/>
      <w:jc w:val="left"/>
    </w:pPr>
    <w:rPr>
      <w:szCs w:val="20"/>
      <w:lang w:val="en-GB"/>
    </w:rPr>
  </w:style>
  <w:style w:type="paragraph" w:styleId="BodyTextFirstIndent2">
    <w:name w:val="Body Text First Indent 2"/>
    <w:basedOn w:val="BodyTextIndent"/>
    <w:link w:val="BodyTextFirstIndent2Char"/>
    <w:qFormat/>
    <w:pPr>
      <w:ind w:firstLineChars="200" w:firstLine="420"/>
    </w:pPr>
  </w:style>
  <w:style w:type="table" w:styleId="TableGrid">
    <w:name w:val="Table Grid"/>
    <w:basedOn w:val="TableNormal"/>
    <w:qFormat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Theme">
    <w:name w:val="Table Theme"/>
    <w:basedOn w:val="TableNormal"/>
    <w:semiHidden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olorful1">
    <w:name w:val="Table Colorful 1"/>
    <w:basedOn w:val="TableNormal"/>
    <w:semiHidden/>
    <w:qFormat/>
    <w:pPr>
      <w:spacing w:after="18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olorful2">
    <w:name w:val="Table Colorful 2"/>
    <w:basedOn w:val="TableNormal"/>
    <w:semiHidden/>
    <w:qFormat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olorful3">
    <w:name w:val="Table Colorful 3"/>
    <w:basedOn w:val="TableNormal"/>
    <w:semiHidden/>
    <w:qFormat/>
    <w:pPr>
      <w:spacing w:after="180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sz="36" w:space="0" w:color="000000"/>
          <w:right w:val="single" w:sz="6" w:space="0" w:color="00000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TableElegant">
    <w:name w:val="Table Elegant"/>
    <w:basedOn w:val="TableNormal"/>
    <w:semiHidden/>
    <w:qFormat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lassic1">
    <w:name w:val="Table Classic 1"/>
    <w:basedOn w:val="TableNormal"/>
    <w:semiHidden/>
    <w:qFormat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00000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lassic2">
    <w:name w:val="Table Classic 2"/>
    <w:basedOn w:val="TableNormal"/>
    <w:semiHidden/>
    <w:qFormat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lassic3">
    <w:name w:val="Table Classic 3"/>
    <w:basedOn w:val="TableNormal"/>
    <w:semiHidden/>
    <w:qFormat/>
    <w:pPr>
      <w:spacing w:after="180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lassic4">
    <w:name w:val="Table Classic 4"/>
    <w:basedOn w:val="TableNormal"/>
    <w:semiHidden/>
    <w:qFormat/>
    <w:pPr>
      <w:spacing w:after="180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Simple1">
    <w:name w:val="Table Simple 1"/>
    <w:basedOn w:val="TableNormal"/>
    <w:semiHidden/>
    <w:qFormat/>
    <w:pPr>
      <w:spacing w:after="180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sz="6" w:space="0" w:color="008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8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Simple2">
    <w:name w:val="Table Simple 2"/>
    <w:basedOn w:val="TableNormal"/>
    <w:semiHidden/>
    <w:qFormat/>
    <w:pPr>
      <w:spacing w:after="180"/>
    </w:pPr>
    <w:tblPr/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Simple3">
    <w:name w:val="Table Simple 3"/>
    <w:basedOn w:val="TableNormal"/>
    <w:semiHidden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qFormat/>
    <w:pPr>
      <w:spacing w:after="180"/>
    </w:pPr>
    <w:tblPr>
      <w:tblStyleRowBandSize w:val="1"/>
    </w:tblPr>
    <w:tblStylePr w:type="firstRow">
      <w:tblPr/>
      <w:tcPr>
        <w:tcBorders>
          <w:top w:val="single" w:sz="6" w:space="0" w:color="000000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Subtle2">
    <w:name w:val="Table Subtle 2"/>
    <w:basedOn w:val="TableNormal"/>
    <w:semiHidden/>
    <w:qFormat/>
    <w:pPr>
      <w:spacing w:after="180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3Deffects1">
    <w:name w:val="Table 3D effects 1"/>
    <w:basedOn w:val="TableNormal"/>
    <w:semiHidden/>
    <w:qFormat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sz="6" w:space="0" w:color="80808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sz="6" w:space="0" w:color="FFFFFF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3Deffects2">
    <w:name w:val="Table 3D effects 2"/>
    <w:basedOn w:val="TableNormal"/>
    <w:semiHidden/>
    <w:qFormat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sz="6" w:space="0" w:color="FFFFFF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3Deffects3">
    <w:name w:val="Table 3D effects 3"/>
    <w:basedOn w:val="TableNormal"/>
    <w:semiHidden/>
    <w:qFormat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sz="6" w:space="0" w:color="FFFFFF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List1">
    <w:name w:val="Table List 1"/>
    <w:basedOn w:val="TableNormal"/>
    <w:semiHidden/>
    <w:qFormat/>
    <w:pPr>
      <w:spacing w:after="180"/>
    </w:pPr>
    <w:tblPr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List2">
    <w:name w:val="Table List 2"/>
    <w:basedOn w:val="TableNormal"/>
    <w:semiHidden/>
    <w:qFormat/>
    <w:pPr>
      <w:spacing w:after="180"/>
    </w:pPr>
    <w:tblPr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List3">
    <w:name w:val="Table List 3"/>
    <w:basedOn w:val="TableNormal"/>
    <w:semiHidden/>
    <w:qFormat/>
    <w:pPr>
      <w:spacing w:after="180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List4">
    <w:name w:val="Table List 4"/>
    <w:basedOn w:val="TableNormal"/>
    <w:semiHidden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List6">
    <w:name w:val="Table List 6"/>
    <w:basedOn w:val="TableNormal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List7">
    <w:name w:val="Table List 7"/>
    <w:basedOn w:val="TableNormal"/>
    <w:semiHidden/>
    <w:qFormat/>
    <w:pPr>
      <w:spacing w:after="180"/>
    </w:pPr>
    <w:tblPr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top w:val="nil"/>
          <w:left w:val="single" w:sz="12" w:space="0" w:color="00800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auto"/>
          <w:tr2bl w:val="nil"/>
        </w:tcBorders>
      </w:tcPr>
    </w:tblStylePr>
  </w:style>
  <w:style w:type="table" w:styleId="TableContemporary">
    <w:name w:val="Table Contemporary"/>
    <w:basedOn w:val="TableNormal"/>
    <w:semiHidden/>
    <w:qFormat/>
    <w:pPr>
      <w:spacing w:after="180"/>
    </w:pPr>
    <w:tblPr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TableColumns1">
    <w:name w:val="Table Columns 1"/>
    <w:basedOn w:val="TableNormal"/>
    <w:semiHidden/>
    <w:qFormat/>
    <w:pPr>
      <w:spacing w:after="18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olumns2">
    <w:name w:val="Table Columns 2"/>
    <w:basedOn w:val="TableNormal"/>
    <w:semiHidden/>
    <w:qFormat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olumns3">
    <w:name w:val="Table Columns 3"/>
    <w:basedOn w:val="TableNormal"/>
    <w:semiHidden/>
    <w:qFormat/>
    <w:pPr>
      <w:spacing w:after="180"/>
    </w:pPr>
    <w:rPr>
      <w:b/>
      <w:bCs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olumns4">
    <w:name w:val="Table Columns 4"/>
    <w:basedOn w:val="TableNormal"/>
    <w:semiHidden/>
    <w:qFormat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qFormat/>
    <w:pPr>
      <w:spacing w:after="180"/>
    </w:pPr>
    <w:tblPr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sz="6" w:space="0" w:color="80808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Grid2">
    <w:name w:val="Table Grid 2"/>
    <w:basedOn w:val="TableNormal"/>
    <w:semiHidden/>
    <w:qFormat/>
    <w:pPr>
      <w:spacing w:after="180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Grid3">
    <w:name w:val="Table Grid 3"/>
    <w:basedOn w:val="TableNormal"/>
    <w:semiHidden/>
    <w:qFormat/>
    <w:pPr>
      <w:spacing w:after="180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Grid4">
    <w:name w:val="Table Grid 4"/>
    <w:basedOn w:val="TableNormal"/>
    <w:semiHidden/>
    <w:qFormat/>
    <w:pPr>
      <w:spacing w:after="180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Grid5">
    <w:name w:val="Table Grid 5"/>
    <w:basedOn w:val="TableNormal"/>
    <w:semiHidden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Grid6">
    <w:name w:val="Table Grid 6"/>
    <w:basedOn w:val="TableNormal"/>
    <w:semiHidden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Grid7">
    <w:name w:val="Table Grid 7"/>
    <w:basedOn w:val="TableNormal"/>
    <w:semiHidden/>
    <w:qFormat/>
    <w:pPr>
      <w:spacing w:after="18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Grid8">
    <w:name w:val="Table Grid 8"/>
    <w:basedOn w:val="TableNormal"/>
    <w:semiHidden/>
    <w:qFormat/>
    <w:pPr>
      <w:spacing w:after="18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Web1">
    <w:name w:val="Table Web 1"/>
    <w:basedOn w:val="TableNormal"/>
    <w:semiHidden/>
    <w:qFormat/>
    <w:pPr>
      <w:spacing w:after="180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Web2">
    <w:name w:val="Table Web 2"/>
    <w:basedOn w:val="TableNormal"/>
    <w:semiHidden/>
    <w:qFormat/>
    <w:pPr>
      <w:spacing w:after="180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Web3">
    <w:name w:val="Table Web 3"/>
    <w:basedOn w:val="TableNormal"/>
    <w:semiHidden/>
    <w:qFormat/>
    <w:pPr>
      <w:spacing w:after="180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Professional">
    <w:name w:val="Table Professional"/>
    <w:basedOn w:val="TableNormal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Strong">
    <w:name w:val="Strong"/>
    <w:qFormat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qFormat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character" w:styleId="Emphasis">
    <w:name w:val="Emphasis"/>
    <w:qFormat/>
    <w:rPr>
      <w:rFonts w:ascii="Arial" w:eastAsia="SimSun" w:hAnsi="Arial" w:cs="Arial"/>
      <w:color w:val="CC0033"/>
      <w:kern w:val="2"/>
      <w:lang w:val="en-US" w:eastAsia="zh-CN" w:bidi="ar-SA"/>
    </w:rPr>
  </w:style>
  <w:style w:type="character" w:styleId="LineNumber">
    <w:name w:val="line number"/>
    <w:basedOn w:val="DefaultParagraphFont"/>
    <w:semiHidden/>
    <w:qFormat/>
  </w:style>
  <w:style w:type="character" w:styleId="HTMLDefinition">
    <w:name w:val="HTML Definition"/>
    <w:semiHidden/>
    <w:qFormat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character" w:styleId="HTMLTypewriter">
    <w:name w:val="HTML Typewriter"/>
    <w:semiHidden/>
    <w:qFormat/>
    <w:rPr>
      <w:rFonts w:ascii="Courier New" w:eastAsia="SimSun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Acronym">
    <w:name w:val="HTML Acronym"/>
    <w:basedOn w:val="DefaultParagraphFont"/>
    <w:semiHidden/>
    <w:qFormat/>
  </w:style>
  <w:style w:type="character" w:styleId="HTMLVariable">
    <w:name w:val="HTML Variable"/>
    <w:semiHidden/>
    <w:qFormat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character" w:styleId="Hyperlink">
    <w:name w:val="Hyperlink"/>
    <w:qFormat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character" w:styleId="HTMLCode">
    <w:name w:val="HTML Code"/>
    <w:semiHidden/>
    <w:qFormat/>
    <w:rPr>
      <w:rFonts w:ascii="Courier New" w:eastAsia="SimSun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CommentReference">
    <w:name w:val="annotation reference"/>
    <w:qFormat/>
    <w:rPr>
      <w:rFonts w:ascii="Arial" w:eastAsia="SimSun" w:hAnsi="Arial" w:cs="Arial"/>
      <w:color w:val="0000FF"/>
      <w:kern w:val="2"/>
      <w:sz w:val="16"/>
      <w:lang w:val="en-US" w:eastAsia="zh-CN" w:bidi="ar-SA"/>
    </w:rPr>
  </w:style>
  <w:style w:type="character" w:styleId="HTMLCite">
    <w:name w:val="HTML Cite"/>
    <w:semiHidden/>
    <w:qFormat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character" w:styleId="FootnoteReference">
    <w:name w:val="footnote reference"/>
    <w:semiHidden/>
    <w:qFormat/>
    <w:rPr>
      <w:rFonts w:ascii="Arial" w:eastAsia="SimSun" w:hAnsi="Arial" w:cs="Arial"/>
      <w:b/>
      <w:color w:val="0000FF"/>
      <w:kern w:val="2"/>
      <w:position w:val="6"/>
      <w:sz w:val="16"/>
      <w:lang w:val="en-US" w:eastAsia="zh-CN" w:bidi="ar-SA"/>
    </w:rPr>
  </w:style>
  <w:style w:type="character" w:styleId="HTMLKeyboard">
    <w:name w:val="HTML Keyboard"/>
    <w:semiHidden/>
    <w:qFormat/>
    <w:rPr>
      <w:rFonts w:ascii="Courier New" w:eastAsia="SimSun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Sample">
    <w:name w:val="HTML Sample"/>
    <w:semiHidden/>
    <w:qFormat/>
    <w:rPr>
      <w:rFonts w:ascii="Courier New" w:eastAsia="SimSun" w:hAnsi="Courier New" w:cs="Courier New"/>
      <w:color w:val="0000FF"/>
      <w:kern w:val="2"/>
      <w:lang w:val="en-US" w:eastAsia="zh-CN" w:bidi="ar-SA"/>
    </w:rPr>
  </w:style>
  <w:style w:type="paragraph" w:customStyle="1" w:styleId="memoheader">
    <w:name w:val="memo header"/>
    <w:basedOn w:val="Normal"/>
    <w:semiHidden/>
    <w:qFormat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Proposal">
    <w:name w:val="Proposal"/>
    <w:basedOn w:val="Normal"/>
    <w:qFormat/>
    <w:rPr>
      <w:b/>
    </w:rPr>
  </w:style>
  <w:style w:type="paragraph" w:customStyle="1" w:styleId="Reference">
    <w:name w:val="Reference"/>
    <w:basedOn w:val="Normal"/>
    <w:qFormat/>
    <w:pPr>
      <w:numPr>
        <w:numId w:val="6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Guidance">
    <w:name w:val="Guidance"/>
    <w:basedOn w:val="Normal"/>
    <w:link w:val="GuidanceChar"/>
    <w:qFormat/>
    <w:rPr>
      <w:rFonts w:eastAsia="Times New Roman"/>
      <w:i/>
      <w:color w:val="0000FF"/>
      <w:sz w:val="20"/>
    </w:rPr>
  </w:style>
  <w:style w:type="paragraph" w:customStyle="1" w:styleId="B2">
    <w:name w:val="B2"/>
    <w:basedOn w:val="List2"/>
    <w:link w:val="B2Char"/>
    <w:qFormat/>
    <w:rPr>
      <w:rFonts w:ascii="Arial" w:eastAsia="SimSun" w:hAnsi="Arial" w:cs="Arial"/>
      <w:color w:val="0000FF"/>
      <w:kern w:val="2"/>
      <w:sz w:val="20"/>
    </w:rPr>
  </w:style>
  <w:style w:type="paragraph" w:customStyle="1" w:styleId="CharCharChar">
    <w:name w:val="Char Char Char"/>
    <w:basedOn w:val="Normal"/>
    <w:semiHidden/>
    <w:qFormat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MS Mincho" w:hAnsi="Arial"/>
      <w:lang w:val="en-GB" w:eastAsia="en-US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Normal"/>
    <w:semiHidden/>
    <w:qFormat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MS Mincho" w:hAnsi="Arial"/>
      <w:lang w:val="en-GB" w:eastAsia="en-US"/>
    </w:r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eastAsia="SimSun" w:hAnsi="Arial" w:cs="Arial"/>
      <w:color w:val="0000FF"/>
      <w:kern w:val="2"/>
      <w:sz w:val="18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qFormat/>
    <w:pPr>
      <w:keepNext/>
      <w:numPr>
        <w:numId w:val="7"/>
      </w:numPr>
      <w:tabs>
        <w:tab w:val="clear" w:pos="851"/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CharCharCharCharCharCharCharCharCharChar">
    <w:name w:val="Char Char2 Char Char Char Char Char Char Char Char Char Char Char Char"/>
    <w:basedOn w:val="Normal"/>
    <w:semiHidden/>
    <w:qFormat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CharChar1CharCharCharCharCharCharCharCharCharCharCharCharCharCharCharChar">
    <w:name w:val="Char Char Char Char Char Char1 Char Char Char Char Char Char Char Char Char Char Char Char Char Char Char Char"/>
    <w:basedOn w:val="Normal"/>
    <w:qFormat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MS Mincho" w:hAnsi="Arial"/>
      <w:b/>
      <w:sz w:val="34"/>
      <w:lang w:val="en-GB" w:eastAsia="en-US"/>
    </w:rPr>
  </w:style>
  <w:style w:type="paragraph" w:customStyle="1" w:styleId="2CharChar">
    <w:name w:val="字元 字元2 Char Char"/>
    <w:basedOn w:val="Normal"/>
    <w:semiHidden/>
    <w:qFormat/>
    <w:pPr>
      <w:widowControl w:val="0"/>
      <w:spacing w:after="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CharChar1CharChar">
    <w:name w:val="Char Char1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12">
    <w:name w:val="样式 (中文) 宋体 段后: 12 磅"/>
    <w:basedOn w:val="Normal"/>
    <w:semiHidden/>
    <w:qFormat/>
    <w:pPr>
      <w:spacing w:after="240"/>
    </w:pPr>
    <w:rPr>
      <w:rFonts w:eastAsia="SimSun" w:cs="SimSun"/>
    </w:rPr>
  </w:style>
  <w:style w:type="paragraph" w:customStyle="1" w:styleId="CharCharCharCharCharCharCharCharCharCharCharCharCharChar1">
    <w:name w:val="Char Char Char Char Char Char Char Char Char Char Char Char Char Char1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Heading1b">
    <w:name w:val="Heading 1b"/>
    <w:basedOn w:val="Heading1"/>
    <w:qFormat/>
    <w:pPr>
      <w:numPr>
        <w:numId w:val="8"/>
      </w:numPr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rFonts w:ascii="Arial" w:eastAsia="SimSun" w:hAnsi="Arial" w:cs="Arial"/>
      <w:color w:val="0000FF"/>
      <w:kern w:val="2"/>
      <w:sz w:val="20"/>
    </w:rPr>
  </w:style>
  <w:style w:type="paragraph" w:customStyle="1" w:styleId="TableText">
    <w:name w:val="TableText"/>
    <w:basedOn w:val="BodyTextIndent"/>
    <w:qFormat/>
    <w:pPr>
      <w:keepNext/>
      <w:keepLines/>
      <w:overflowPunct w:val="0"/>
      <w:autoSpaceDE w:val="0"/>
      <w:autoSpaceDN w:val="0"/>
      <w:adjustRightInd w:val="0"/>
      <w:spacing w:after="180"/>
      <w:ind w:leftChars="0" w:left="0"/>
      <w:jc w:val="center"/>
      <w:textAlignment w:val="baseline"/>
    </w:pPr>
    <w:rPr>
      <w:snapToGrid w:val="0"/>
      <w:kern w:val="2"/>
      <w:sz w:val="2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 w:cs="Arial"/>
      <w:b/>
      <w:color w:val="0000FF"/>
      <w:kern w:val="2"/>
    </w:rPr>
  </w:style>
  <w:style w:type="paragraph" w:customStyle="1" w:styleId="B3">
    <w:name w:val="B3"/>
    <w:basedOn w:val="List3"/>
    <w:link w:val="B3Char2"/>
    <w:qFormat/>
    <w:rPr>
      <w:rFonts w:ascii="Arial" w:eastAsia="SimSun" w:hAnsi="Arial" w:cs="Arial"/>
      <w:color w:val="0000FF"/>
      <w:kern w:val="2"/>
      <w:sz w:val="20"/>
    </w:rPr>
  </w:style>
  <w:style w:type="paragraph" w:customStyle="1" w:styleId="00BodyText">
    <w:name w:val="00 BodyText"/>
    <w:basedOn w:val="Normal"/>
    <w:semiHidden/>
    <w:qFormat/>
    <w:pPr>
      <w:spacing w:after="220"/>
    </w:pPr>
    <w:rPr>
      <w:rFonts w:ascii="Arial" w:hAnsi="Arial"/>
      <w:lang w:val="en-US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MS Mincho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MS Mincho" w:hAnsi="Arial"/>
      <w:sz w:val="32"/>
      <w:lang w:val="en-GB"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Arial"/>
      <w:color w:val="0000FF"/>
      <w:kern w:val="2"/>
      <w:sz w:val="16"/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ZchnZchn">
    <w:name w:val="Zchn Zchn"/>
    <w:semiHidden/>
    <w:qFormat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address">
    <w:name w:val="address"/>
    <w:qFormat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Times New Roman" w:hAnsi="Times"/>
      <w:b/>
      <w:lang w:val="en-GB" w:eastAsia="en-US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MS Mincho" w:hAnsi="Arial"/>
      <w:sz w:val="40"/>
      <w:lang w:val="en-GB" w:eastAsia="en-US"/>
    </w:rPr>
  </w:style>
  <w:style w:type="paragraph" w:customStyle="1" w:styleId="TALCharChar">
    <w:name w:val="TAL Char Char"/>
    <w:basedOn w:val="Normal"/>
    <w:link w:val="TALCharCharChar"/>
    <w:semiHidden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color w:val="0000FF"/>
      <w:kern w:val="2"/>
      <w:sz w:val="18"/>
    </w:rPr>
  </w:style>
  <w:style w:type="paragraph" w:customStyle="1" w:styleId="CharCharCharCharCharChar">
    <w:name w:val="Char Char Char Char Char Char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MS Mincho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MS Mincho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SimSun" w:hAnsi="Arial"/>
      <w:sz w:val="28"/>
      <w:lang w:eastAsia="es-ES"/>
    </w:rPr>
  </w:style>
  <w:style w:type="paragraph" w:customStyle="1" w:styleId="CharCharCharCharCharChar1CharCharCharCharCharCharCharChar">
    <w:name w:val="Char Char Char Char Char Char1 Char Char Char Char Char Char Char Char"/>
    <w:basedOn w:val="Normal"/>
    <w:semiHidden/>
    <w:qFormat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MTDisplayEquation">
    <w:name w:val="MTDisplayEquation"/>
    <w:basedOn w:val="Normal"/>
    <w:semiHidden/>
    <w:qFormat/>
    <w:pPr>
      <w:tabs>
        <w:tab w:val="center" w:pos="4820"/>
        <w:tab w:val="right" w:pos="9640"/>
      </w:tabs>
    </w:pPr>
    <w:rPr>
      <w:lang w:val="en-US"/>
    </w:rPr>
  </w:style>
  <w:style w:type="paragraph" w:customStyle="1" w:styleId="1-21">
    <w:name w:val="中等深浅网格 1 - 强调文字颜色 21"/>
    <w:basedOn w:val="Normal"/>
    <w:uiPriority w:val="34"/>
    <w:qFormat/>
    <w:pPr>
      <w:spacing w:after="0"/>
      <w:ind w:firstLineChars="200" w:firstLine="42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Normal"/>
    <w:semiHidden/>
    <w:qFormat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FBCharCharCharChar1CharChar">
    <w:name w:val="FB Char Char Char Char1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CharChar">
    <w:name w:val="Char Char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B5">
    <w:name w:val="B5"/>
    <w:basedOn w:val="List5"/>
    <w:qFormat/>
  </w:style>
  <w:style w:type="paragraph" w:customStyle="1" w:styleId="B1">
    <w:name w:val="B1"/>
    <w:basedOn w:val="List"/>
    <w:link w:val="B1Char1"/>
    <w:qFormat/>
    <w:rPr>
      <w:rFonts w:ascii="Arial" w:eastAsia="SimSun" w:hAnsi="Arial" w:cs="Arial"/>
      <w:color w:val="0000FF"/>
      <w:kern w:val="2"/>
      <w:sz w:val="20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MS Mincho" w:hAnsi="MS LineDraw"/>
      <w:lang w:val="en-GB" w:eastAsia="en-US"/>
    </w:rPr>
  </w:style>
  <w:style w:type="paragraph" w:customStyle="1" w:styleId="CharChar1CharCharCharChar">
    <w:name w:val="Char Char1 Char Char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2CharChar">
    <w:name w:val="Char Char Char Char Char Char Char Char Char Char2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CharChar1CharCharCharCharCharChar">
    <w:name w:val="Char Char1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styleId="ListParagraph">
    <w:name w:val="List Paragraph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</w:rPr>
  </w:style>
  <w:style w:type="paragraph" w:customStyle="1" w:styleId="NF">
    <w:name w:val="NF"/>
    <w:basedOn w:val="NO"/>
    <w:qFormat/>
    <w:pPr>
      <w:keepNext/>
      <w:spacing w:after="0"/>
    </w:pPr>
    <w:rPr>
      <w:sz w:val="18"/>
    </w:r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Figure">
    <w:name w:val="Figure"/>
    <w:basedOn w:val="Normal"/>
    <w:qFormat/>
    <w:pPr>
      <w:numPr>
        <w:numId w:val="9"/>
      </w:numPr>
      <w:spacing w:before="180" w:after="240" w:line="280" w:lineRule="atLeast"/>
      <w:jc w:val="center"/>
    </w:pPr>
    <w:rPr>
      <w:rFonts w:ascii="Arial" w:eastAsia="SimSun" w:hAnsi="Arial"/>
      <w:b/>
      <w:sz w:val="20"/>
      <w:lang w:val="en-US" w:eastAsia="ja-JP"/>
    </w:rPr>
  </w:style>
  <w:style w:type="paragraph" w:customStyle="1" w:styleId="120">
    <w:name w:val="样式 段后: 12 磅"/>
    <w:basedOn w:val="Normal"/>
    <w:semiHidden/>
    <w:qFormat/>
    <w:pPr>
      <w:spacing w:after="240"/>
    </w:pPr>
    <w:rPr>
      <w:rFonts w:cs="SimSun"/>
    </w:rPr>
  </w:style>
  <w:style w:type="paragraph" w:customStyle="1" w:styleId="tdoc-header">
    <w:name w:val="tdoc-header"/>
    <w:semiHidden/>
    <w:qFormat/>
    <w:rPr>
      <w:rFonts w:ascii="Arial" w:eastAsia="MS Mincho" w:hAnsi="Arial"/>
      <w:sz w:val="24"/>
      <w:lang w:val="en-GB" w:eastAsia="en-US"/>
    </w:rPr>
  </w:style>
  <w:style w:type="paragraph" w:customStyle="1" w:styleId="B4">
    <w:name w:val="B4"/>
    <w:basedOn w:val="List4"/>
    <w:link w:val="B4Char"/>
    <w:qFormat/>
    <w:rPr>
      <w:rFonts w:ascii="Arial" w:eastAsia="SimSun" w:hAnsi="Arial" w:cs="Arial"/>
      <w:color w:val="0000FF"/>
      <w:kern w:val="2"/>
      <w:sz w:val="20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/>
    </w:rPr>
  </w:style>
  <w:style w:type="paragraph" w:customStyle="1" w:styleId="FBCharCharCharChar1CharCharCharCharCharCharCharChar1CharChar">
    <w:name w:val="FB Char Char Char Char1 Char Char Char Char Char Char Char Char1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textintend2">
    <w:name w:val="text intend 2"/>
    <w:basedOn w:val="Normal"/>
    <w:qFormat/>
    <w:pPr>
      <w:numPr>
        <w:numId w:val="10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CharCharCharCharCharCharCharCharCharCharCharCharCharChar">
    <w:name w:val="Char Char Char Char Char Char Char Char Char Char Char Char Char Char"/>
    <w:basedOn w:val="Normal"/>
    <w:semiHidden/>
    <w:qFormat/>
    <w:pPr>
      <w:spacing w:afterLines="100" w:after="240"/>
    </w:pPr>
  </w:style>
  <w:style w:type="character" w:customStyle="1" w:styleId="PLChar">
    <w:name w:val="PL Char"/>
    <w:link w:val="PL"/>
    <w:semiHidden/>
    <w:qFormat/>
    <w:rPr>
      <w:rFonts w:ascii="Courier New" w:eastAsia="SimSun" w:hAnsi="Courier New" w:cs="Arial"/>
      <w:color w:val="0000FF"/>
      <w:kern w:val="2"/>
      <w:sz w:val="16"/>
      <w:lang w:val="en-GB" w:eastAsia="en-US" w:bidi="ar-SA"/>
    </w:rPr>
  </w:style>
  <w:style w:type="character" w:customStyle="1" w:styleId="font01">
    <w:name w:val="font01"/>
    <w:basedOn w:val="DefaultParagraphFont"/>
    <w:qFormat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BodyTextChar">
    <w:name w:val="Body Text Char"/>
    <w:link w:val="BodyText"/>
    <w:qFormat/>
    <w:rPr>
      <w:rFonts w:ascii="Arial" w:eastAsia="SimSun" w:hAnsi="Arial" w:cs="Arial"/>
      <w:color w:val="0000FF"/>
      <w:kern w:val="2"/>
      <w:sz w:val="22"/>
      <w:szCs w:val="24"/>
      <w:lang w:val="en-US" w:eastAsia="en-US" w:bidi="ar-SA"/>
    </w:rPr>
  </w:style>
  <w:style w:type="character" w:customStyle="1" w:styleId="B1Char">
    <w:name w:val="B1 Char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font41">
    <w:name w:val="font41"/>
    <w:basedOn w:val="DefaultParagraphFont"/>
    <w:qFormat/>
    <w:rPr>
      <w:rFonts w:ascii="Arial" w:hAnsi="Arial" w:cs="Arial" w:hint="default"/>
      <w:color w:val="FF0000"/>
      <w:sz w:val="18"/>
      <w:szCs w:val="18"/>
      <w:u w:val="none"/>
      <w:vertAlign w:val="superscript"/>
    </w:rPr>
  </w:style>
  <w:style w:type="character" w:customStyle="1" w:styleId="B3Char2">
    <w:name w:val="B3 Char2"/>
    <w:link w:val="B3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B4Char">
    <w:name w:val="B4 Char"/>
    <w:link w:val="B4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THChar">
    <w:name w:val="TH Char"/>
    <w:link w:val="TH"/>
    <w:qFormat/>
    <w:rPr>
      <w:rFonts w:ascii="Arial" w:eastAsia="MS Mincho" w:hAnsi="Arial" w:cs="Arial"/>
      <w:b/>
      <w:color w:val="0000FF"/>
      <w:kern w:val="2"/>
      <w:sz w:val="22"/>
      <w:lang w:val="en-GB" w:eastAsia="en-US" w:bidi="ar-SA"/>
    </w:rPr>
  </w:style>
  <w:style w:type="character" w:customStyle="1" w:styleId="B2Char1">
    <w:name w:val="B2 Char1"/>
    <w:semiHidden/>
    <w:qFormat/>
    <w:rPr>
      <w:rFonts w:ascii="Arial" w:eastAsia="SimSun" w:hAnsi="Arial" w:cs="Arial"/>
      <w:color w:val="0000FF"/>
      <w:kern w:val="2"/>
      <w:lang w:val="en-GB" w:eastAsia="ja-JP" w:bidi="ar-SA"/>
    </w:rPr>
  </w:style>
  <w:style w:type="character" w:customStyle="1" w:styleId="font51">
    <w:name w:val="font51"/>
    <w:basedOn w:val="DefaultParagraphFont"/>
    <w:qFormat/>
    <w:rPr>
      <w:rFonts w:ascii="Arial" w:hAnsi="Arial" w:cs="Arial" w:hint="default"/>
      <w:color w:val="FF0000"/>
      <w:sz w:val="18"/>
      <w:szCs w:val="18"/>
      <w:u w:val="none"/>
    </w:rPr>
  </w:style>
  <w:style w:type="character" w:customStyle="1" w:styleId="TALCharCharChar">
    <w:name w:val="TAL Char Char Char"/>
    <w:link w:val="TALCharChar"/>
    <w:qFormat/>
    <w:rPr>
      <w:rFonts w:ascii="Arial" w:eastAsia="SimSun" w:hAnsi="Arial" w:cs="Arial"/>
      <w:color w:val="0000FF"/>
      <w:kern w:val="2"/>
      <w:sz w:val="18"/>
      <w:lang w:val="en-GB" w:eastAsia="en-US" w:bidi="ar-SA"/>
    </w:rPr>
  </w:style>
  <w:style w:type="character" w:customStyle="1" w:styleId="EXChar">
    <w:name w:val="EX Char"/>
    <w:link w:val="EX"/>
    <w:qFormat/>
    <w:locked/>
    <w:rPr>
      <w:sz w:val="22"/>
      <w:lang w:val="en-GB" w:eastAsia="en-US"/>
    </w:rPr>
  </w:style>
  <w:style w:type="character" w:customStyle="1" w:styleId="Heading3Char">
    <w:name w:val="Heading 3 Char"/>
    <w:link w:val="Heading3"/>
    <w:uiPriority w:val="9"/>
    <w:qFormat/>
    <w:rPr>
      <w:rFonts w:ascii="Arial" w:hAnsi="Arial"/>
      <w:sz w:val="28"/>
      <w:szCs w:val="28"/>
      <w:lang w:val="en-GB" w:eastAsia="en-US"/>
    </w:rPr>
  </w:style>
  <w:style w:type="character" w:customStyle="1" w:styleId="TALCar">
    <w:name w:val="TAL Car"/>
    <w:link w:val="TAL"/>
    <w:qFormat/>
    <w:rPr>
      <w:rFonts w:ascii="Arial" w:eastAsia="SimSun" w:hAnsi="Arial" w:cs="Arial"/>
      <w:color w:val="0000FF"/>
      <w:kern w:val="2"/>
      <w:sz w:val="18"/>
      <w:lang w:val="en-GB" w:eastAsia="en-US" w:bidi="ar-SA"/>
    </w:rPr>
  </w:style>
  <w:style w:type="character" w:customStyle="1" w:styleId="CaptionChar">
    <w:name w:val="Caption Char"/>
    <w:link w:val="Caption"/>
    <w:qFormat/>
    <w:rPr>
      <w:rFonts w:ascii="Arial" w:eastAsia="MS Mincho" w:hAnsi="Arial" w:cs="Arial"/>
      <w:b/>
      <w:color w:val="0000FF"/>
      <w:kern w:val="2"/>
      <w:sz w:val="22"/>
      <w:lang w:val="en-US" w:eastAsia="en-US" w:bidi="ar-SA"/>
    </w:rPr>
  </w:style>
  <w:style w:type="character" w:customStyle="1" w:styleId="B2Char">
    <w:name w:val="B2 Char"/>
    <w:link w:val="B2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link w:val="Heading1"/>
    <w:qFormat/>
    <w:rPr>
      <w:rFonts w:ascii="Arial" w:hAnsi="Arial"/>
      <w:sz w:val="36"/>
      <w:lang w:val="en-GB" w:eastAsia="en-US" w:bidi="ar-SA"/>
    </w:rPr>
  </w:style>
  <w:style w:type="character" w:customStyle="1" w:styleId="GuidanceChar">
    <w:name w:val="Guidance Char"/>
    <w:link w:val="Guidance"/>
    <w:qFormat/>
    <w:rPr>
      <w:rFonts w:eastAsia="Times New Roman"/>
      <w:i/>
      <w:color w:val="0000FF"/>
      <w:lang w:val="en-GB" w:eastAsia="en-US"/>
    </w:rPr>
  </w:style>
  <w:style w:type="character" w:customStyle="1" w:styleId="TANChar">
    <w:name w:val="TAN Char"/>
    <w:link w:val="TAN"/>
    <w:qFormat/>
    <w:rPr>
      <w:rFonts w:ascii="Arial" w:eastAsia="SimSun" w:hAnsi="Arial" w:cs="Arial"/>
      <w:color w:val="0000FF"/>
      <w:kern w:val="2"/>
      <w:sz w:val="18"/>
      <w:lang w:val="en-GB" w:eastAsia="en-US" w:bidi="ar-SA"/>
    </w:rPr>
  </w:style>
  <w:style w:type="character" w:customStyle="1" w:styleId="trans">
    <w:name w:val="trans"/>
    <w:basedOn w:val="DefaultParagraphFont"/>
    <w:qFormat/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uiPriority w:val="99"/>
    <w:qFormat/>
    <w:rPr>
      <w:b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eastAsia="MS Mincho" w:hAnsi="Arial" w:cs="Arial"/>
      <w:color w:val="0000FF"/>
      <w:kern w:val="2"/>
      <w:sz w:val="18"/>
      <w:lang w:val="en-GB" w:eastAsia="en-US" w:bidi="ar-SA"/>
    </w:rPr>
  </w:style>
  <w:style w:type="character" w:customStyle="1" w:styleId="TALChar">
    <w:name w:val="TAL Char"/>
    <w:qFormat/>
    <w:rPr>
      <w:rFonts w:ascii="Arial" w:eastAsia="SimSun" w:hAnsi="Arial" w:cs="Arial"/>
      <w:color w:val="0000FF"/>
      <w:kern w:val="2"/>
      <w:sz w:val="18"/>
      <w:lang w:val="en-GB" w:eastAsia="en-GB" w:bidi="ar-SA"/>
    </w:rPr>
  </w:style>
  <w:style w:type="character" w:customStyle="1" w:styleId="NOChar">
    <w:name w:val="NO Char"/>
    <w:link w:val="NO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Pr>
      <w:rFonts w:ascii="Arial" w:hAnsi="Arial"/>
      <w:sz w:val="28"/>
      <w:szCs w:val="28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Arial" w:eastAsia="SimSun" w:hAnsi="Arial" w:cs="Arial"/>
      <w:color w:val="FF0000"/>
      <w:kern w:val="2"/>
      <w:lang w:val="en-GB" w:eastAsia="en-US" w:bidi="ar-SA"/>
    </w:rPr>
  </w:style>
  <w:style w:type="character" w:customStyle="1" w:styleId="TAHCar">
    <w:name w:val="TAH Car"/>
    <w:link w:val="TAH"/>
    <w:qFormat/>
    <w:rPr>
      <w:rFonts w:ascii="Arial" w:eastAsia="MS Mincho" w:hAnsi="Arial" w:cs="Arial"/>
      <w:b/>
      <w:color w:val="0000FF"/>
      <w:kern w:val="2"/>
      <w:sz w:val="18"/>
      <w:lang w:val="en-GB" w:eastAsia="en-US" w:bidi="ar-SA"/>
    </w:rPr>
  </w:style>
  <w:style w:type="character" w:customStyle="1" w:styleId="ZGSM">
    <w:name w:val="ZGSM"/>
    <w:qFormat/>
  </w:style>
  <w:style w:type="character" w:customStyle="1" w:styleId="B1Char1">
    <w:name w:val="B1 Char1"/>
    <w:link w:val="B1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font11">
    <w:name w:val="font11"/>
    <w:basedOn w:val="DefaultParagraphFont"/>
    <w:qFormat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apple-converted-space">
    <w:name w:val="apple-converted-space"/>
    <w:qFormat/>
  </w:style>
  <w:style w:type="character" w:customStyle="1" w:styleId="a">
    <w:name w:val="首标题"/>
    <w:qFormat/>
    <w:rPr>
      <w:rFonts w:ascii="Arial" w:eastAsia="SimSun" w:hAnsi="Arial" w:cs="Arial"/>
      <w:color w:val="0000FF"/>
      <w:kern w:val="2"/>
      <w:sz w:val="24"/>
      <w:lang w:val="en-US" w:eastAsia="zh-CN" w:bidi="ar-SA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szCs w:val="28"/>
      <w:lang w:val="en-GB"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qFormat/>
    <w:rsid w:val="009D20BC"/>
    <w:rPr>
      <w:rFonts w:eastAsia="MS Mincho"/>
      <w:sz w:val="22"/>
      <w:lang w:val="en-GB" w:eastAsia="en-US"/>
    </w:rPr>
  </w:style>
  <w:style w:type="paragraph" w:customStyle="1" w:styleId="BL">
    <w:name w:val="BL"/>
    <w:basedOn w:val="Normal"/>
    <w:qFormat/>
    <w:rsid w:val="00EE719B"/>
    <w:pPr>
      <w:numPr>
        <w:numId w:val="18"/>
      </w:numPr>
      <w:tabs>
        <w:tab w:val="clear" w:pos="737"/>
        <w:tab w:val="left" w:pos="851"/>
        <w:tab w:val="num" w:pos="1644"/>
      </w:tabs>
      <w:overflowPunct w:val="0"/>
      <w:autoSpaceDE w:val="0"/>
      <w:autoSpaceDN w:val="0"/>
      <w:adjustRightInd w:val="0"/>
      <w:ind w:left="1644" w:hanging="425"/>
      <w:textAlignment w:val="baseline"/>
    </w:pPr>
    <w:rPr>
      <w:sz w:val="20"/>
      <w:lang w:eastAsia="en-GB"/>
    </w:rPr>
  </w:style>
  <w:style w:type="paragraph" w:styleId="Revision">
    <w:name w:val="Revision"/>
    <w:hidden/>
    <w:uiPriority w:val="99"/>
    <w:semiHidden/>
    <w:rsid w:val="00A16D05"/>
    <w:rPr>
      <w:rFonts w:eastAsia="MS Mincho"/>
      <w:sz w:val="22"/>
      <w:lang w:val="en-GB" w:eastAsia="en-US"/>
    </w:rPr>
  </w:style>
  <w:style w:type="character" w:customStyle="1" w:styleId="CRCoverPageChar">
    <w:name w:val="CR Cover Page Char"/>
    <w:link w:val="CRCoverPage"/>
    <w:qFormat/>
    <w:rsid w:val="00635840"/>
    <w:rPr>
      <w:rFonts w:ascii="Arial" w:eastAsia="MS Mincho" w:hAnsi="Arial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94556E"/>
    <w:rPr>
      <w:rFonts w:ascii="Arial" w:eastAsia="MS Mincho" w:hAnsi="Arial"/>
      <w:b/>
      <w:i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qFormat/>
    <w:rsid w:val="0094556E"/>
    <w:rPr>
      <w:rFonts w:ascii="Tahoma" w:eastAsia="MS Mincho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94556E"/>
    <w:rPr>
      <w:rFonts w:eastAsia="MS Mincho"/>
      <w:b/>
      <w:bCs/>
      <w:sz w:val="22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94556E"/>
    <w:rPr>
      <w:rFonts w:ascii="Arial" w:eastAsia="MS Mincho" w:hAnsi="Arial"/>
      <w:sz w:val="22"/>
      <w:szCs w:val="28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94556E"/>
    <w:rPr>
      <w:rFonts w:ascii="Arial" w:eastAsia="MS Mincho" w:hAnsi="Arial"/>
      <w:szCs w:val="28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94556E"/>
    <w:rPr>
      <w:rFonts w:ascii="Arial" w:eastAsia="MS Mincho" w:hAnsi="Arial"/>
      <w:szCs w:val="28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94556E"/>
    <w:rPr>
      <w:rFonts w:ascii="Arial" w:eastAsia="MS Mincho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94556E"/>
    <w:rPr>
      <w:rFonts w:ascii="Arial" w:eastAsia="MS Mincho" w:hAnsi="Arial"/>
      <w:sz w:val="36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94556E"/>
  </w:style>
  <w:style w:type="paragraph" w:styleId="MacroText">
    <w:name w:val="macro"/>
    <w:link w:val="MacroTextChar"/>
    <w:qFormat/>
    <w:rsid w:val="0094556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qFormat/>
    <w:rsid w:val="0094556E"/>
    <w:rPr>
      <w:rFonts w:ascii="Consolas" w:eastAsia="Times New Roman" w:hAnsi="Consolas"/>
      <w:lang w:val="en-GB" w:eastAsia="en-US"/>
    </w:rPr>
  </w:style>
  <w:style w:type="paragraph" w:styleId="TableofAuthorities">
    <w:name w:val="table of authorities"/>
    <w:basedOn w:val="Normal"/>
    <w:next w:val="Normal"/>
    <w:qFormat/>
    <w:rsid w:val="0094556E"/>
    <w:pPr>
      <w:spacing w:after="0"/>
      <w:ind w:left="200" w:hanging="200"/>
    </w:pPr>
    <w:rPr>
      <w:rFonts w:eastAsia="Times New Roman"/>
      <w:sz w:val="20"/>
    </w:rPr>
  </w:style>
  <w:style w:type="character" w:customStyle="1" w:styleId="NoteHeadingChar">
    <w:name w:val="Note Heading Char"/>
    <w:basedOn w:val="DefaultParagraphFont"/>
    <w:link w:val="NoteHeading"/>
    <w:qFormat/>
    <w:rsid w:val="0094556E"/>
    <w:rPr>
      <w:rFonts w:eastAsia="MS Mincho"/>
      <w:sz w:val="22"/>
      <w:lang w:val="en-GB" w:eastAsia="en-US"/>
    </w:rPr>
  </w:style>
  <w:style w:type="paragraph" w:styleId="Index8">
    <w:name w:val="index 8"/>
    <w:basedOn w:val="Normal"/>
    <w:next w:val="Normal"/>
    <w:qFormat/>
    <w:rsid w:val="0094556E"/>
    <w:pPr>
      <w:spacing w:after="0"/>
      <w:ind w:left="1600" w:hanging="200"/>
    </w:pPr>
    <w:rPr>
      <w:rFonts w:eastAsia="Times New Roman"/>
      <w:sz w:val="20"/>
    </w:rPr>
  </w:style>
  <w:style w:type="character" w:customStyle="1" w:styleId="E-mailSignatureChar">
    <w:name w:val="E-mail Signature Char"/>
    <w:basedOn w:val="DefaultParagraphFont"/>
    <w:link w:val="E-mailSignature"/>
    <w:qFormat/>
    <w:rsid w:val="0094556E"/>
    <w:rPr>
      <w:rFonts w:eastAsia="MS Mincho"/>
      <w:sz w:val="22"/>
      <w:lang w:val="en-GB" w:eastAsia="en-US"/>
    </w:rPr>
  </w:style>
  <w:style w:type="paragraph" w:customStyle="1" w:styleId="Caption1">
    <w:name w:val="Caption1"/>
    <w:basedOn w:val="Normal"/>
    <w:next w:val="Normal"/>
    <w:semiHidden/>
    <w:unhideWhenUsed/>
    <w:qFormat/>
    <w:rsid w:val="0094556E"/>
    <w:pPr>
      <w:spacing w:after="200"/>
    </w:pPr>
    <w:rPr>
      <w:rFonts w:eastAsia="Times New Roman"/>
      <w:i/>
      <w:iCs/>
      <w:color w:val="44546A"/>
      <w:sz w:val="18"/>
      <w:szCs w:val="18"/>
    </w:rPr>
  </w:style>
  <w:style w:type="paragraph" w:styleId="Index5">
    <w:name w:val="index 5"/>
    <w:basedOn w:val="Normal"/>
    <w:next w:val="Normal"/>
    <w:qFormat/>
    <w:rsid w:val="0094556E"/>
    <w:pPr>
      <w:spacing w:after="0"/>
      <w:ind w:left="1000" w:hanging="200"/>
    </w:pPr>
    <w:rPr>
      <w:rFonts w:eastAsia="Times New Roman"/>
      <w:sz w:val="20"/>
    </w:rPr>
  </w:style>
  <w:style w:type="paragraph" w:customStyle="1" w:styleId="EnvelopeAddress1">
    <w:name w:val="Envelope Address1"/>
    <w:basedOn w:val="Normal"/>
    <w:next w:val="EnvelopeAddress"/>
    <w:qFormat/>
    <w:rsid w:val="0094556E"/>
    <w:pPr>
      <w:framePr w:w="7920" w:h="1980" w:hRule="exact" w:hSpace="180" w:wrap="auto" w:hAnchor="page" w:xAlign="center" w:yAlign="bottom"/>
      <w:spacing w:after="0"/>
      <w:ind w:left="2880"/>
    </w:pPr>
    <w:rPr>
      <w:rFonts w:ascii="Calibri Light" w:eastAsia="DengXian Light" w:hAnsi="Calibri Light"/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qFormat/>
    <w:rsid w:val="0094556E"/>
    <w:rPr>
      <w:rFonts w:ascii="Tahoma" w:eastAsia="MS Mincho" w:hAnsi="Tahoma" w:cs="Tahoma"/>
      <w:sz w:val="22"/>
      <w:shd w:val="clear" w:color="auto" w:fill="000080"/>
      <w:lang w:val="en-GB" w:eastAsia="en-US"/>
    </w:rPr>
  </w:style>
  <w:style w:type="paragraph" w:customStyle="1" w:styleId="TOAHeading1">
    <w:name w:val="TOA Heading1"/>
    <w:basedOn w:val="Normal"/>
    <w:next w:val="Normal"/>
    <w:qFormat/>
    <w:rsid w:val="0094556E"/>
    <w:pPr>
      <w:spacing w:before="120"/>
    </w:pPr>
    <w:rPr>
      <w:rFonts w:ascii="Calibri Light" w:eastAsia="DengXian Light" w:hAnsi="Calibri Light"/>
      <w:b/>
      <w:bCs/>
      <w:sz w:val="24"/>
      <w:szCs w:val="24"/>
    </w:rPr>
  </w:style>
  <w:style w:type="paragraph" w:styleId="Index6">
    <w:name w:val="index 6"/>
    <w:basedOn w:val="Normal"/>
    <w:next w:val="Normal"/>
    <w:qFormat/>
    <w:rsid w:val="0094556E"/>
    <w:pPr>
      <w:spacing w:after="0"/>
      <w:ind w:left="1200" w:hanging="200"/>
    </w:pPr>
    <w:rPr>
      <w:rFonts w:eastAsia="Times New Roman"/>
      <w:sz w:val="20"/>
    </w:rPr>
  </w:style>
  <w:style w:type="character" w:customStyle="1" w:styleId="SalutationChar">
    <w:name w:val="Salutation Char"/>
    <w:basedOn w:val="DefaultParagraphFont"/>
    <w:link w:val="Salutation"/>
    <w:qFormat/>
    <w:rsid w:val="0094556E"/>
    <w:rPr>
      <w:rFonts w:eastAsia="MS Mincho"/>
      <w:sz w:val="22"/>
      <w:lang w:val="en-GB" w:eastAsia="en-US"/>
    </w:rPr>
  </w:style>
  <w:style w:type="character" w:customStyle="1" w:styleId="BodyText3Char">
    <w:name w:val="Body Text 3 Char"/>
    <w:basedOn w:val="DefaultParagraphFont"/>
    <w:link w:val="BodyText3"/>
    <w:qFormat/>
    <w:rsid w:val="0094556E"/>
    <w:rPr>
      <w:rFonts w:eastAsia="MS Mincho"/>
      <w:sz w:val="16"/>
      <w:szCs w:val="16"/>
      <w:lang w:val="en-GB" w:eastAsia="en-US"/>
    </w:rPr>
  </w:style>
  <w:style w:type="character" w:customStyle="1" w:styleId="ClosingChar">
    <w:name w:val="Closing Char"/>
    <w:basedOn w:val="DefaultParagraphFont"/>
    <w:link w:val="Closing"/>
    <w:qFormat/>
    <w:rsid w:val="0094556E"/>
    <w:rPr>
      <w:rFonts w:eastAsia="MS Mincho"/>
      <w:sz w:val="22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qFormat/>
    <w:rsid w:val="0094556E"/>
    <w:rPr>
      <w:rFonts w:eastAsia="MS Mincho"/>
      <w:sz w:val="22"/>
      <w:lang w:val="en-GB" w:eastAsia="en-US"/>
    </w:rPr>
  </w:style>
  <w:style w:type="paragraph" w:customStyle="1" w:styleId="BlockText1">
    <w:name w:val="Block Text1"/>
    <w:basedOn w:val="Normal"/>
    <w:next w:val="BlockText"/>
    <w:qFormat/>
    <w:rsid w:val="0094556E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ind w:left="1152" w:right="1152"/>
    </w:pPr>
    <w:rPr>
      <w:rFonts w:ascii="Calibri" w:eastAsia="DengXian" w:hAnsi="Calibri"/>
      <w:i/>
      <w:iCs/>
      <w:color w:val="4472C4"/>
      <w:sz w:val="20"/>
    </w:rPr>
  </w:style>
  <w:style w:type="character" w:customStyle="1" w:styleId="HTMLAddressChar">
    <w:name w:val="HTML Address Char"/>
    <w:basedOn w:val="DefaultParagraphFont"/>
    <w:link w:val="HTMLAddress"/>
    <w:qFormat/>
    <w:rsid w:val="0094556E"/>
    <w:rPr>
      <w:rFonts w:eastAsia="MS Mincho"/>
      <w:i/>
      <w:iCs/>
      <w:sz w:val="22"/>
      <w:lang w:val="en-GB" w:eastAsia="en-US"/>
    </w:rPr>
  </w:style>
  <w:style w:type="paragraph" w:styleId="Index4">
    <w:name w:val="index 4"/>
    <w:basedOn w:val="Normal"/>
    <w:next w:val="Normal"/>
    <w:qFormat/>
    <w:rsid w:val="0094556E"/>
    <w:pPr>
      <w:spacing w:after="0"/>
      <w:ind w:left="800" w:hanging="200"/>
    </w:pPr>
    <w:rPr>
      <w:rFonts w:eastAsia="Times New Roman"/>
      <w:sz w:val="20"/>
    </w:rPr>
  </w:style>
  <w:style w:type="character" w:customStyle="1" w:styleId="PlainTextChar">
    <w:name w:val="Plain Text Char"/>
    <w:basedOn w:val="DefaultParagraphFont"/>
    <w:link w:val="PlainText"/>
    <w:qFormat/>
    <w:rsid w:val="0094556E"/>
    <w:rPr>
      <w:rFonts w:ascii="SimSun" w:hAnsi="Courier New" w:cs="Courier New"/>
      <w:sz w:val="21"/>
      <w:szCs w:val="21"/>
      <w:lang w:val="en-GB" w:eastAsia="en-US"/>
    </w:rPr>
  </w:style>
  <w:style w:type="paragraph" w:styleId="Index3">
    <w:name w:val="index 3"/>
    <w:basedOn w:val="Normal"/>
    <w:next w:val="Normal"/>
    <w:qFormat/>
    <w:rsid w:val="0094556E"/>
    <w:pPr>
      <w:spacing w:after="0"/>
      <w:ind w:left="600" w:hanging="200"/>
    </w:pPr>
    <w:rPr>
      <w:rFonts w:eastAsia="Times New Roman"/>
      <w:sz w:val="20"/>
    </w:rPr>
  </w:style>
  <w:style w:type="character" w:customStyle="1" w:styleId="DateChar">
    <w:name w:val="Date Char"/>
    <w:basedOn w:val="DefaultParagraphFont"/>
    <w:link w:val="Date"/>
    <w:qFormat/>
    <w:rsid w:val="0094556E"/>
    <w:rPr>
      <w:rFonts w:eastAsia="MS Mincho"/>
      <w:sz w:val="22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qFormat/>
    <w:rsid w:val="0094556E"/>
    <w:rPr>
      <w:rFonts w:eastAsia="MS Mincho"/>
      <w:sz w:val="22"/>
      <w:lang w:val="en-GB" w:eastAsia="en-US"/>
    </w:rPr>
  </w:style>
  <w:style w:type="paragraph" w:styleId="EndnoteText">
    <w:name w:val="endnote text"/>
    <w:basedOn w:val="Normal"/>
    <w:link w:val="EndnoteTextChar"/>
    <w:qFormat/>
    <w:rsid w:val="0094556E"/>
    <w:pPr>
      <w:spacing w:after="0"/>
    </w:pPr>
    <w:rPr>
      <w:rFonts w:eastAsia="Times New Roman"/>
      <w:sz w:val="20"/>
    </w:rPr>
  </w:style>
  <w:style w:type="character" w:customStyle="1" w:styleId="EndnoteTextChar">
    <w:name w:val="Endnote Text Char"/>
    <w:basedOn w:val="DefaultParagraphFont"/>
    <w:link w:val="EndnoteText"/>
    <w:qFormat/>
    <w:rsid w:val="0094556E"/>
    <w:rPr>
      <w:rFonts w:eastAsia="Times New Roman"/>
      <w:lang w:val="en-GB" w:eastAsia="en-US"/>
    </w:rPr>
  </w:style>
  <w:style w:type="paragraph" w:customStyle="1" w:styleId="EnvelopeReturn1">
    <w:name w:val="Envelope Return1"/>
    <w:basedOn w:val="Normal"/>
    <w:next w:val="EnvelopeReturn"/>
    <w:qFormat/>
    <w:rsid w:val="0094556E"/>
    <w:pPr>
      <w:spacing w:after="0"/>
    </w:pPr>
    <w:rPr>
      <w:rFonts w:ascii="Calibri Light" w:eastAsia="DengXian Light" w:hAnsi="Calibri Light"/>
      <w:sz w:val="20"/>
    </w:rPr>
  </w:style>
  <w:style w:type="character" w:customStyle="1" w:styleId="SignatureChar">
    <w:name w:val="Signature Char"/>
    <w:basedOn w:val="DefaultParagraphFont"/>
    <w:link w:val="Signature"/>
    <w:qFormat/>
    <w:rsid w:val="0094556E"/>
    <w:rPr>
      <w:rFonts w:eastAsia="MS Mincho"/>
      <w:sz w:val="22"/>
      <w:lang w:val="en-GB" w:eastAsia="en-US"/>
    </w:rPr>
  </w:style>
  <w:style w:type="paragraph" w:customStyle="1" w:styleId="IndexHeading1">
    <w:name w:val="Index Heading1"/>
    <w:basedOn w:val="Normal"/>
    <w:next w:val="Index1"/>
    <w:qFormat/>
    <w:rsid w:val="0094556E"/>
    <w:rPr>
      <w:rFonts w:ascii="Calibri Light" w:eastAsia="DengXian Light" w:hAnsi="Calibri Light"/>
      <w:b/>
      <w:bCs/>
      <w:sz w:val="20"/>
    </w:rPr>
  </w:style>
  <w:style w:type="paragraph" w:customStyle="1" w:styleId="Subtitle1">
    <w:name w:val="Subtitle1"/>
    <w:basedOn w:val="Normal"/>
    <w:next w:val="Normal"/>
    <w:qFormat/>
    <w:rsid w:val="0094556E"/>
    <w:pPr>
      <w:spacing w:after="160"/>
    </w:pPr>
    <w:rPr>
      <w:rFonts w:ascii="Calibri" w:eastAsia="DengXian" w:hAnsi="Calibri"/>
      <w:color w:val="000000"/>
      <w:spacing w:val="15"/>
      <w:szCs w:val="22"/>
      <w14:textFill>
        <w14:solidFill>
          <w14:srgbClr w14:val="000000">
            <w14:lumMod w14:val="65000"/>
            <w14:lumOff w14:val="35000"/>
          </w14:srgbClr>
        </w14:solidFill>
      </w14:textFill>
    </w:rPr>
  </w:style>
  <w:style w:type="character" w:customStyle="1" w:styleId="FootnoteTextChar">
    <w:name w:val="Footnote Text Char"/>
    <w:basedOn w:val="DefaultParagraphFont"/>
    <w:link w:val="FootnoteText"/>
    <w:qFormat/>
    <w:rsid w:val="0094556E"/>
    <w:rPr>
      <w:rFonts w:eastAsia="MS Mincho"/>
      <w:sz w:val="16"/>
      <w:lang w:val="en-GB" w:eastAsia="en-US"/>
    </w:rPr>
  </w:style>
  <w:style w:type="character" w:customStyle="1" w:styleId="BodyTextIndent3Char">
    <w:name w:val="Body Text Indent 3 Char"/>
    <w:basedOn w:val="DefaultParagraphFont"/>
    <w:link w:val="BodyTextIndent3"/>
    <w:qFormat/>
    <w:rsid w:val="0094556E"/>
    <w:rPr>
      <w:rFonts w:eastAsia="MS Mincho"/>
      <w:sz w:val="16"/>
      <w:szCs w:val="16"/>
      <w:lang w:val="en-GB" w:eastAsia="en-US"/>
    </w:rPr>
  </w:style>
  <w:style w:type="paragraph" w:styleId="Index7">
    <w:name w:val="index 7"/>
    <w:basedOn w:val="Normal"/>
    <w:next w:val="Normal"/>
    <w:qFormat/>
    <w:rsid w:val="0094556E"/>
    <w:pPr>
      <w:spacing w:after="0"/>
      <w:ind w:left="1400" w:hanging="200"/>
    </w:pPr>
    <w:rPr>
      <w:rFonts w:eastAsia="Times New Roman"/>
      <w:sz w:val="20"/>
    </w:rPr>
  </w:style>
  <w:style w:type="paragraph" w:styleId="Index9">
    <w:name w:val="index 9"/>
    <w:basedOn w:val="Normal"/>
    <w:next w:val="Normal"/>
    <w:qFormat/>
    <w:rsid w:val="0094556E"/>
    <w:pPr>
      <w:spacing w:after="0"/>
      <w:ind w:left="1800" w:hanging="200"/>
    </w:pPr>
    <w:rPr>
      <w:rFonts w:eastAsia="Times New Roman"/>
      <w:sz w:val="20"/>
    </w:rPr>
  </w:style>
  <w:style w:type="paragraph" w:styleId="TableofFigures">
    <w:name w:val="table of figures"/>
    <w:basedOn w:val="Normal"/>
    <w:next w:val="Normal"/>
    <w:qFormat/>
    <w:rsid w:val="0094556E"/>
    <w:pPr>
      <w:spacing w:after="0"/>
    </w:pPr>
    <w:rPr>
      <w:rFonts w:eastAsia="Times New Roman"/>
      <w:sz w:val="20"/>
    </w:rPr>
  </w:style>
  <w:style w:type="character" w:customStyle="1" w:styleId="BodyText2Char">
    <w:name w:val="Body Text 2 Char"/>
    <w:basedOn w:val="DefaultParagraphFont"/>
    <w:link w:val="BodyText2"/>
    <w:qFormat/>
    <w:rsid w:val="0094556E"/>
    <w:rPr>
      <w:rFonts w:eastAsia="MS Mincho"/>
      <w:sz w:val="22"/>
      <w:lang w:val="en-GB" w:eastAsia="en-US"/>
    </w:rPr>
  </w:style>
  <w:style w:type="paragraph" w:customStyle="1" w:styleId="MessageHeader1">
    <w:name w:val="Message Header1"/>
    <w:basedOn w:val="Normal"/>
    <w:next w:val="MessageHeader"/>
    <w:link w:val="MessageHeaderChar"/>
    <w:qFormat/>
    <w:rsid w:val="0094556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libri Light" w:eastAsia="DengXian Light" w:hAnsi="Calibri Light"/>
      <w:kern w:val="2"/>
      <w:sz w:val="24"/>
      <w:szCs w:val="24"/>
      <w:lang w:val="en-US"/>
    </w:rPr>
  </w:style>
  <w:style w:type="character" w:customStyle="1" w:styleId="HTMLPreformattedChar">
    <w:name w:val="HTML Preformatted Char"/>
    <w:basedOn w:val="DefaultParagraphFont"/>
    <w:link w:val="HTMLPreformatted"/>
    <w:qFormat/>
    <w:rsid w:val="0094556E"/>
    <w:rPr>
      <w:rFonts w:ascii="Courier New" w:eastAsia="MS Mincho" w:hAnsi="Courier New" w:cs="Courier New"/>
      <w:sz w:val="22"/>
      <w:lang w:val="en-GB" w:eastAsia="en-US"/>
    </w:rPr>
  </w:style>
  <w:style w:type="paragraph" w:customStyle="1" w:styleId="Title1">
    <w:name w:val="Title1"/>
    <w:basedOn w:val="Normal"/>
    <w:next w:val="Normal"/>
    <w:qFormat/>
    <w:rsid w:val="0094556E"/>
    <w:pPr>
      <w:spacing w:after="0"/>
      <w:contextualSpacing/>
    </w:pPr>
    <w:rPr>
      <w:rFonts w:ascii="Calibri Light" w:eastAsia="DengXian Light" w:hAnsi="Calibri Light"/>
      <w:spacing w:val="-10"/>
      <w:kern w:val="28"/>
      <w:sz w:val="56"/>
      <w:szCs w:val="56"/>
    </w:rPr>
  </w:style>
  <w:style w:type="character" w:customStyle="1" w:styleId="BodyTextFirstIndentChar">
    <w:name w:val="Body Text First Indent Char"/>
    <w:basedOn w:val="BodyTextChar"/>
    <w:link w:val="BodyTextFirstIndent"/>
    <w:qFormat/>
    <w:rsid w:val="0094556E"/>
    <w:rPr>
      <w:rFonts w:ascii="Arial" w:eastAsia="SimSun" w:hAnsi="Arial" w:cs="Arial"/>
      <w:color w:val="0000FF"/>
      <w:kern w:val="2"/>
      <w:sz w:val="22"/>
      <w:szCs w:val="24"/>
      <w:lang w:val="en-GB" w:eastAsia="en-US" w:bidi="ar-SA"/>
    </w:rPr>
  </w:style>
  <w:style w:type="character" w:customStyle="1" w:styleId="BodyTextFirstIndent2Char">
    <w:name w:val="Body Text First Indent 2 Char"/>
    <w:basedOn w:val="BodyTextIndentChar"/>
    <w:link w:val="BodyTextFirstIndent2"/>
    <w:qFormat/>
    <w:rsid w:val="0094556E"/>
    <w:rPr>
      <w:rFonts w:eastAsia="MS Mincho"/>
      <w:sz w:val="22"/>
      <w:lang w:val="en-GB" w:eastAsia="en-US"/>
    </w:rPr>
  </w:style>
  <w:style w:type="paragraph" w:customStyle="1" w:styleId="FL">
    <w:name w:val="FL"/>
    <w:basedOn w:val="Normal"/>
    <w:qFormat/>
    <w:rsid w:val="0094556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sz w:val="20"/>
    </w:rPr>
  </w:style>
  <w:style w:type="paragraph" w:customStyle="1" w:styleId="TAJ">
    <w:name w:val="TAJ"/>
    <w:basedOn w:val="TH"/>
    <w:qFormat/>
    <w:rsid w:val="0094556E"/>
    <w:pPr>
      <w:overflowPunct w:val="0"/>
      <w:autoSpaceDE w:val="0"/>
      <w:autoSpaceDN w:val="0"/>
      <w:adjustRightInd w:val="0"/>
      <w:textAlignment w:val="baseline"/>
    </w:pPr>
    <w:rPr>
      <w:rFonts w:eastAsia="Times New Roman" w:cs="Times New Roman"/>
      <w:color w:val="auto"/>
      <w:kern w:val="0"/>
      <w:sz w:val="20"/>
    </w:rPr>
  </w:style>
  <w:style w:type="character" w:customStyle="1" w:styleId="1">
    <w:name w:val="未处理的提及1"/>
    <w:uiPriority w:val="99"/>
    <w:semiHidden/>
    <w:unhideWhenUsed/>
    <w:qFormat/>
    <w:rsid w:val="0094556E"/>
    <w:rPr>
      <w:color w:val="605E5C"/>
      <w:shd w:val="clear" w:color="auto" w:fill="E1DFDD"/>
    </w:rPr>
  </w:style>
  <w:style w:type="paragraph" w:customStyle="1" w:styleId="10">
    <w:name w:val="书目1"/>
    <w:basedOn w:val="Normal"/>
    <w:next w:val="Normal"/>
    <w:uiPriority w:val="37"/>
    <w:semiHidden/>
    <w:unhideWhenUsed/>
    <w:qFormat/>
    <w:rsid w:val="0094556E"/>
    <w:rPr>
      <w:rFonts w:eastAsia="Times New Roman"/>
      <w:sz w:val="20"/>
    </w:rPr>
  </w:style>
  <w:style w:type="paragraph" w:customStyle="1" w:styleId="IntenseQuote1">
    <w:name w:val="Intense Quote1"/>
    <w:basedOn w:val="Normal"/>
    <w:next w:val="Normal"/>
    <w:uiPriority w:val="30"/>
    <w:qFormat/>
    <w:rsid w:val="0094556E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Times New Roman"/>
      <w:i/>
      <w:iCs/>
      <w:color w:val="4472C4"/>
      <w:sz w:val="20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94556E"/>
    <w:rPr>
      <w:i/>
      <w:iCs/>
      <w:color w:val="4472C4"/>
      <w:lang w:eastAsia="en-US"/>
    </w:rPr>
  </w:style>
  <w:style w:type="character" w:customStyle="1" w:styleId="MessageHeaderChar">
    <w:name w:val="Message Header Char"/>
    <w:basedOn w:val="DefaultParagraphFont"/>
    <w:link w:val="MessageHeader1"/>
    <w:qFormat/>
    <w:rsid w:val="0094556E"/>
    <w:rPr>
      <w:rFonts w:ascii="Calibri Light" w:eastAsia="DengXian Light" w:hAnsi="Calibri Light"/>
      <w:kern w:val="2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94556E"/>
    <w:rPr>
      <w:rFonts w:eastAsia="Times New Roman"/>
      <w:lang w:val="en-GB" w:eastAsia="en-US"/>
    </w:rPr>
  </w:style>
  <w:style w:type="paragraph" w:customStyle="1" w:styleId="Quote1">
    <w:name w:val="Quote1"/>
    <w:basedOn w:val="Normal"/>
    <w:next w:val="Normal"/>
    <w:uiPriority w:val="29"/>
    <w:qFormat/>
    <w:rsid w:val="0094556E"/>
    <w:pPr>
      <w:spacing w:before="200" w:after="160"/>
      <w:ind w:left="864" w:right="864"/>
      <w:jc w:val="center"/>
    </w:pPr>
    <w:rPr>
      <w:rFonts w:eastAsia="Times New Roman"/>
      <w:i/>
      <w:iCs/>
      <w:color w:val="000000"/>
      <w:sz w:val="20"/>
      <w14:textFill>
        <w14:solidFill>
          <w14:srgbClr w14:val="000000">
            <w14:lumMod w14:val="75000"/>
            <w14:lumOff w14:val="25000"/>
          </w14:srgbClr>
        </w14:solidFill>
      </w14:textFill>
    </w:rPr>
  </w:style>
  <w:style w:type="character" w:customStyle="1" w:styleId="QuoteChar">
    <w:name w:val="Quote Char"/>
    <w:basedOn w:val="DefaultParagraphFont"/>
    <w:link w:val="Quote"/>
    <w:uiPriority w:val="29"/>
    <w:qFormat/>
    <w:rsid w:val="0094556E"/>
    <w:rPr>
      <w:i/>
      <w:iCs/>
      <w:color w:val="000000"/>
      <w:lang w:eastAsia="en-US"/>
      <w14:textFill>
        <w14:solidFill>
          <w14:srgbClr w14:val="000000">
            <w14:lumMod w14:val="75000"/>
            <w14:lumOff w14:val="25000"/>
          </w14:srgbClr>
        </w14:solidFill>
      </w14:textFill>
    </w:rPr>
  </w:style>
  <w:style w:type="character" w:customStyle="1" w:styleId="SubtitleChar">
    <w:name w:val="Subtitle Char"/>
    <w:basedOn w:val="DefaultParagraphFont"/>
    <w:link w:val="Subtitle"/>
    <w:qFormat/>
    <w:rsid w:val="0094556E"/>
    <w:rPr>
      <w:rFonts w:ascii="Arial" w:hAnsi="Arial" w:cs="Arial"/>
      <w:b/>
      <w:bCs/>
      <w:kern w:val="28"/>
      <w:sz w:val="32"/>
      <w:szCs w:val="32"/>
      <w:lang w:val="en-GB" w:eastAsia="en-US"/>
    </w:rPr>
  </w:style>
  <w:style w:type="character" w:customStyle="1" w:styleId="TitleChar">
    <w:name w:val="Title Char"/>
    <w:basedOn w:val="DefaultParagraphFont"/>
    <w:link w:val="Title"/>
    <w:qFormat/>
    <w:rsid w:val="0094556E"/>
    <w:rPr>
      <w:rFonts w:ascii="Arial" w:hAnsi="Arial" w:cs="Arial"/>
      <w:b/>
      <w:bCs/>
      <w:sz w:val="32"/>
      <w:szCs w:val="32"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rsid w:val="0094556E"/>
    <w:pPr>
      <w:numPr>
        <w:numId w:val="0"/>
      </w:numPr>
      <w:pBdr>
        <w:top w:val="none" w:sz="0" w:space="0" w:color="auto"/>
      </w:pBdr>
      <w:tabs>
        <w:tab w:val="clear" w:pos="420"/>
      </w:tabs>
      <w:spacing w:after="0"/>
      <w:outlineLvl w:val="9"/>
    </w:pPr>
    <w:rPr>
      <w:rFonts w:ascii="Calibri Light" w:eastAsia="DengXian Light" w:hAnsi="Calibri Light"/>
      <w:color w:val="2F5496"/>
      <w:sz w:val="32"/>
      <w:szCs w:val="32"/>
    </w:rPr>
  </w:style>
  <w:style w:type="character" w:customStyle="1" w:styleId="btChar3">
    <w:name w:val="bt Char3"/>
    <w:qFormat/>
    <w:rsid w:val="0094556E"/>
    <w:rPr>
      <w:lang w:val="en-GB" w:eastAsia="ja-JP" w:bidi="ar-SA"/>
    </w:rPr>
  </w:style>
  <w:style w:type="paragraph" w:customStyle="1" w:styleId="WPSOffice1">
    <w:name w:val="WPSOffice手动目录 1"/>
    <w:qFormat/>
    <w:rsid w:val="0094556E"/>
    <w:rPr>
      <w:rFonts w:eastAsia="Times New Roman"/>
      <w:lang w:eastAsia="zh-CN"/>
    </w:rPr>
  </w:style>
  <w:style w:type="paragraph" w:customStyle="1" w:styleId="WPSOffice2">
    <w:name w:val="WPSOffice手动目录 2"/>
    <w:qFormat/>
    <w:rsid w:val="0094556E"/>
    <w:pPr>
      <w:ind w:leftChars="200" w:left="200"/>
    </w:pPr>
    <w:rPr>
      <w:rFonts w:eastAsia="Times New Roman"/>
      <w:lang w:eastAsia="zh-CN"/>
    </w:rPr>
  </w:style>
  <w:style w:type="paragraph" w:customStyle="1" w:styleId="WPSOffice3">
    <w:name w:val="WPSOffice手动目录 3"/>
    <w:qFormat/>
    <w:rsid w:val="0094556E"/>
    <w:pPr>
      <w:ind w:leftChars="400" w:left="400"/>
    </w:pPr>
    <w:rPr>
      <w:rFonts w:eastAsia="Times New Roman"/>
      <w:lang w:eastAsia="zh-CN"/>
    </w:rPr>
  </w:style>
  <w:style w:type="character" w:customStyle="1" w:styleId="font71">
    <w:name w:val="font71"/>
    <w:basedOn w:val="DefaultParagraphFont"/>
    <w:qFormat/>
    <w:rsid w:val="0094556E"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font81">
    <w:name w:val="font81"/>
    <w:basedOn w:val="DefaultParagraphFont"/>
    <w:qFormat/>
    <w:rsid w:val="0094556E"/>
    <w:rPr>
      <w:rFonts w:ascii="Arial" w:hAnsi="Arial" w:cs="Arial" w:hint="default"/>
      <w:color w:val="000000"/>
      <w:sz w:val="18"/>
      <w:szCs w:val="18"/>
      <w:u w:val="none"/>
      <w:vertAlign w:val="subscript"/>
    </w:rPr>
  </w:style>
  <w:style w:type="character" w:customStyle="1" w:styleId="MessageHeaderChar1">
    <w:name w:val="Message Header Char1"/>
    <w:basedOn w:val="DefaultParagraphFont"/>
    <w:link w:val="MessageHeader"/>
    <w:rsid w:val="0094556E"/>
    <w:rPr>
      <w:rFonts w:ascii="Arial" w:eastAsia="MS Mincho" w:hAnsi="Arial" w:cs="Arial"/>
      <w:sz w:val="24"/>
      <w:szCs w:val="24"/>
      <w:shd w:val="pct20" w:color="auto" w:fill="auto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4556E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SimSun"/>
      <w:i/>
      <w:iCs/>
      <w:color w:val="4472C4"/>
      <w:sz w:val="20"/>
      <w:lang w:val="en-US"/>
    </w:rPr>
  </w:style>
  <w:style w:type="character" w:customStyle="1" w:styleId="210">
    <w:name w:val="引用文 2 (文字)1"/>
    <w:basedOn w:val="DefaultParagraphFont"/>
    <w:uiPriority w:val="99"/>
    <w:rsid w:val="0094556E"/>
    <w:rPr>
      <w:rFonts w:eastAsia="MS Mincho"/>
      <w:i/>
      <w:iCs/>
      <w:color w:val="4F81BD" w:themeColor="accent1"/>
      <w:sz w:val="22"/>
      <w:lang w:val="en-GB" w:eastAsia="en-US"/>
    </w:rPr>
  </w:style>
  <w:style w:type="character" w:customStyle="1" w:styleId="IntenseQuoteChar1">
    <w:name w:val="Intense Quote Char1"/>
    <w:basedOn w:val="DefaultParagraphFont"/>
    <w:uiPriority w:val="30"/>
    <w:rsid w:val="0094556E"/>
    <w:rPr>
      <w:rFonts w:ascii="Times New Roman" w:eastAsia="SimSun" w:hAnsi="Times New Roman" w:cs="Times New Roman"/>
      <w:i/>
      <w:iCs/>
      <w:color w:val="4F81BD" w:themeColor="accent1"/>
      <w:kern w:val="0"/>
      <w:sz w:val="20"/>
      <w:szCs w:val="20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94556E"/>
    <w:pPr>
      <w:spacing w:before="200" w:after="160"/>
      <w:ind w:left="864" w:right="864"/>
      <w:jc w:val="center"/>
    </w:pPr>
    <w:rPr>
      <w:rFonts w:eastAsia="SimSun"/>
      <w:i/>
      <w:iCs/>
      <w:color w:val="000000"/>
      <w:sz w:val="20"/>
      <w:lang w:val="en-US"/>
      <w14:textFill>
        <w14:solidFill>
          <w14:srgbClr w14:val="000000">
            <w14:lumMod w14:val="75000"/>
            <w14:lumOff w14:val="25000"/>
          </w14:srgbClr>
        </w14:solidFill>
      </w14:textFill>
    </w:rPr>
  </w:style>
  <w:style w:type="character" w:customStyle="1" w:styleId="11">
    <w:name w:val="引用文 (文字)1"/>
    <w:basedOn w:val="DefaultParagraphFont"/>
    <w:uiPriority w:val="99"/>
    <w:rsid w:val="0094556E"/>
    <w:rPr>
      <w:rFonts w:eastAsia="MS Mincho"/>
      <w:i/>
      <w:iCs/>
      <w:color w:val="404040" w:themeColor="text1" w:themeTint="BF"/>
      <w:sz w:val="22"/>
      <w:lang w:val="en-GB" w:eastAsia="en-US"/>
    </w:rPr>
  </w:style>
  <w:style w:type="character" w:customStyle="1" w:styleId="QuoteChar1">
    <w:name w:val="Quote Char1"/>
    <w:basedOn w:val="DefaultParagraphFont"/>
    <w:uiPriority w:val="29"/>
    <w:rsid w:val="0094556E"/>
    <w:rPr>
      <w:rFonts w:ascii="Times New Roman" w:eastAsia="SimSun" w:hAnsi="Times New Roman" w:cs="Times New Roman"/>
      <w:i/>
      <w:iCs/>
      <w:color w:val="404040" w:themeColor="text1" w:themeTint="BF"/>
      <w:kern w:val="0"/>
      <w:sz w:val="20"/>
      <w:szCs w:val="20"/>
      <w:lang w:val="en-GB" w:eastAsia="en-US"/>
    </w:rPr>
  </w:style>
  <w:style w:type="character" w:customStyle="1" w:styleId="SubtitleChar1">
    <w:name w:val="Subtitle Char1"/>
    <w:basedOn w:val="DefaultParagraphFont"/>
    <w:uiPriority w:val="11"/>
    <w:rsid w:val="0094556E"/>
    <w:rPr>
      <w:color w:val="5A5A5A" w:themeColor="text1" w:themeTint="A5"/>
      <w:spacing w:val="15"/>
      <w:kern w:val="0"/>
      <w:sz w:val="22"/>
      <w:lang w:val="en-GB" w:eastAsia="en-US"/>
    </w:rPr>
  </w:style>
  <w:style w:type="character" w:customStyle="1" w:styleId="TitleChar1">
    <w:name w:val="Title Char1"/>
    <w:basedOn w:val="DefaultParagraphFont"/>
    <w:uiPriority w:val="10"/>
    <w:rsid w:val="0094556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numbering" w:customStyle="1" w:styleId="NoList2">
    <w:name w:val="No List2"/>
    <w:next w:val="NoList"/>
    <w:uiPriority w:val="99"/>
    <w:semiHidden/>
    <w:unhideWhenUsed/>
    <w:rsid w:val="0094556E"/>
  </w:style>
  <w:style w:type="paragraph" w:customStyle="1" w:styleId="Caption2">
    <w:name w:val="Caption2"/>
    <w:basedOn w:val="Normal"/>
    <w:next w:val="Normal"/>
    <w:semiHidden/>
    <w:unhideWhenUsed/>
    <w:qFormat/>
    <w:rsid w:val="0094556E"/>
    <w:pPr>
      <w:spacing w:after="200"/>
    </w:pPr>
    <w:rPr>
      <w:rFonts w:eastAsia="Times New Roman"/>
      <w:i/>
      <w:iCs/>
      <w:color w:val="44546A"/>
      <w:sz w:val="18"/>
      <w:szCs w:val="18"/>
    </w:rPr>
  </w:style>
  <w:style w:type="paragraph" w:customStyle="1" w:styleId="TOAHeading2">
    <w:name w:val="TOA Heading2"/>
    <w:basedOn w:val="Normal"/>
    <w:next w:val="Normal"/>
    <w:qFormat/>
    <w:rsid w:val="0094556E"/>
    <w:pPr>
      <w:spacing w:before="120"/>
    </w:pPr>
    <w:rPr>
      <w:rFonts w:ascii="Calibri Light" w:eastAsia="DengXian Light" w:hAnsi="Calibri Light"/>
      <w:b/>
      <w:bCs/>
      <w:sz w:val="24"/>
      <w:szCs w:val="24"/>
    </w:rPr>
  </w:style>
  <w:style w:type="paragraph" w:customStyle="1" w:styleId="IndexHeading2">
    <w:name w:val="Index Heading2"/>
    <w:basedOn w:val="Normal"/>
    <w:next w:val="Index1"/>
    <w:qFormat/>
    <w:rsid w:val="0094556E"/>
    <w:rPr>
      <w:rFonts w:ascii="Calibri Light" w:eastAsia="DengXian Light" w:hAnsi="Calibri Light"/>
      <w:b/>
      <w:bCs/>
      <w:sz w:val="20"/>
    </w:rPr>
  </w:style>
  <w:style w:type="paragraph" w:customStyle="1" w:styleId="done">
    <w:name w:val="done"/>
    <w:basedOn w:val="Normal"/>
    <w:rsid w:val="0094556E"/>
    <w:pPr>
      <w:keepNext/>
      <w:keepLines/>
      <w:widowControl w:val="0"/>
      <w:numPr>
        <w:numId w:val="2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overflowPunct w:val="0"/>
      <w:autoSpaceDE w:val="0"/>
      <w:autoSpaceDN w:val="0"/>
      <w:adjustRightInd w:val="0"/>
      <w:spacing w:before="60" w:after="60"/>
      <w:ind w:left="340" w:hanging="340"/>
      <w:jc w:val="both"/>
      <w:textAlignment w:val="baseline"/>
    </w:pPr>
    <w:rPr>
      <w:rFonts w:ascii="Arial" w:eastAsia="Times New Roman" w:hAnsi="Arial"/>
      <w:b/>
      <w:color w:val="008000"/>
      <w:sz w:val="20"/>
    </w:rPr>
  </w:style>
  <w:style w:type="character" w:customStyle="1" w:styleId="normaltextrun">
    <w:name w:val="normaltextrun"/>
    <w:basedOn w:val="DefaultParagraphFont"/>
    <w:rsid w:val="000C232B"/>
  </w:style>
  <w:style w:type="character" w:customStyle="1" w:styleId="eop">
    <w:name w:val="eop"/>
    <w:basedOn w:val="DefaultParagraphFont"/>
    <w:rsid w:val="000C232B"/>
  </w:style>
  <w:style w:type="table" w:customStyle="1" w:styleId="TableGrid10">
    <w:name w:val="Table Grid1"/>
    <w:basedOn w:val="TableNormal"/>
    <w:next w:val="TableGrid"/>
    <w:qFormat/>
    <w:rsid w:val="00D13958"/>
    <w:rPr>
      <w:rFonts w:eastAsia="DengXi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87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5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45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7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1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8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3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0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%2370%20%20No%20RACH%20on%20UL%20SCC%20for%20PDCCH%20order%20cas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861AEEF-DCBC-47AB-9D8C-0F0E9C851B0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01a4de2-ab59-434d-9ef0-920c43bf3060}" enabled="1" method="Privilege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#70  No RACH on UL SCC for PDCCH order case.dot</Template>
  <TotalTime>36</TotalTime>
  <Pages>2</Pages>
  <Words>433</Words>
  <Characters>2215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TSG-RAN WG4</vt:lpstr>
      <vt:lpstr>3GPP TSG-RAN WG4</vt:lpstr>
    </vt:vector>
  </TitlesOfParts>
  <Company/>
  <LinksUpToDate>false</LinksUpToDate>
  <CharactersWithSpaces>2643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subject/>
  <dc:creator>Bill Shvodian</dc:creator>
  <cp:keywords>3GPP RAN WG4</cp:keywords>
  <dc:description/>
  <cp:lastModifiedBy>Bill Shvodian</cp:lastModifiedBy>
  <cp:revision>35</cp:revision>
  <cp:lastPrinted>2010-03-26T07:51:00Z</cp:lastPrinted>
  <dcterms:created xsi:type="dcterms:W3CDTF">2025-05-03T18:08:00Z</dcterms:created>
  <dcterms:modified xsi:type="dcterms:W3CDTF">2025-05-08T21:20:00Z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(5)PiqF750TasCYePVGUJsCawLluvT9+QGPTMgLol+5+AeSXYyZrwK+TR/piWQQ5aqjPPv5RyVx_x000d_
BMqqjCIzX9J+s2ar13aOFEKsJyPAN94ujd22CgLcyqYBy0nFRNSs9lJLs+PalawGguWhty3o_x000d_
Sd4Y777wYFwh6mLnVjpep8NQBFHjBtlhSYpNv76BQcIebN+KvVAvxisM9Z0//nAJsl7R0vZ1_x000d_
aojDFooCk9bVMzI39u</vt:lpwstr>
  </property>
  <property fmtid="{D5CDD505-2E9C-101B-9397-08002B2CF9AE}" pid="6" name="_ms_pID_7253431">
    <vt:lpwstr>ToJL6V/Ck5mE5zk9yyNsdOir1PecbWJTwc+HdgzMeYQ3w6UgTzMPyX_x000d_
raorPIfPYq5ULibjcinjktrAzVMiV1eixB/epKoSxs3EIySIa9DlPO6btU9+CezMvx3uAB5w_x000d_
I7tpptx4vPKEQtjjKYfEUyH4Pu+lWIxnLY7EnhlWut1tjJqvt4S+3SZ9t63oYV7wpkWefr/B_x000d_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fhC88/kxrfkLuQMsYZuHenEridohfv12FiHG_x000d_
jsSR7qtClUxeLZX1pfl5FeXK8HxIV/nx9wWWCidR9s6X/86TtzzX0fBH9f+Q6kn0wbPSXGS7_x000d_
Fchb+s0SF7XVhXOO0HrvMET0aOi1WAxLgvkirFmazQpnJyKSRI/r5AV4m8tM4mtWMBc5TUKp_x000d_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SyeFBUVg5a/puxmEB/_x000d_
JW0xqfW7Tdzil/9BIhLF6NvAqgsApiClr258y77bSBkIVCXi14SXcCYgKPmTds2igt7r9yxH_x000d_
1CfCMwtaP4okixl/yGkO8wGhanVpbKsyWu8V+ur37sPe3JvNdMKvZRRNK6MTJnsi0AITCMYP_x000d_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_x000d_
2EhaPcRXa21CGZ/gqI8PQvXvof4u+12zYTvsHSYUA4skTgBz3T2n/odNciApGrW4O5/+b8LW_x000d_
LC4NVCqAQfHdXbvJo7IkrVakl5RLyJ/odzxEAmm0zg/9oGpU8BCv4tvLV+m2kneujSKqBiRG_x000d_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2052-11.8.2.10393</vt:lpwstr>
  </property>
</Properties>
</file>