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F7647" w14:textId="799BE81E" w:rsidR="001F5CDF" w:rsidRPr="00865F59" w:rsidRDefault="001F5CDF" w:rsidP="001F5CDF">
      <w:pPr>
        <w:pStyle w:val="En-tte"/>
        <w:tabs>
          <w:tab w:val="left" w:pos="2160"/>
        </w:tabs>
        <w:jc w:val="both"/>
        <w:rPr>
          <w:rFonts w:cs="Calibri Light"/>
          <w:noProof w:val="0"/>
          <w:sz w:val="22"/>
        </w:rPr>
      </w:pPr>
      <w:bookmarkStart w:id="0" w:name="_Hlk193980075"/>
      <w:bookmarkStart w:id="1" w:name="historyclause"/>
      <w:bookmarkEnd w:id="0"/>
      <w:r>
        <w:rPr>
          <w:sz w:val="24"/>
        </w:rPr>
        <w:t>3GPP TSG-RAN WG4 Meeting #1</w:t>
      </w:r>
      <w:r w:rsidR="002923B0">
        <w:rPr>
          <w:sz w:val="24"/>
        </w:rPr>
        <w:t>1</w:t>
      </w:r>
      <w:r w:rsidR="00AE2DE4">
        <w:rPr>
          <w:sz w:val="24"/>
        </w:rPr>
        <w:t>5</w:t>
      </w:r>
      <w:r>
        <w:rPr>
          <w:sz w:val="24"/>
        </w:rPr>
        <w:t xml:space="preserve">    </w:t>
      </w:r>
      <w:r w:rsidRPr="00D6697F">
        <w:rPr>
          <w:sz w:val="24"/>
        </w:rPr>
        <w:t xml:space="preserve">        </w:t>
      </w:r>
      <w:r>
        <w:rPr>
          <w:rFonts w:cs="Calibri Light"/>
          <w:noProof w:val="0"/>
          <w:sz w:val="22"/>
        </w:rPr>
        <w:t xml:space="preserve">                                                         </w:t>
      </w:r>
      <w:r w:rsidR="002E6C50" w:rsidRPr="00434098">
        <w:rPr>
          <w:rFonts w:cs="Calibri Light"/>
          <w:noProof w:val="0"/>
          <w:sz w:val="22"/>
          <w:lang w:val="en-US"/>
        </w:rPr>
        <w:t>R4-</w:t>
      </w:r>
      <w:r w:rsidR="002E6C50" w:rsidRPr="00EE1BF0">
        <w:rPr>
          <w:rFonts w:cs="Calibri Light"/>
          <w:bCs/>
          <w:noProof w:val="0"/>
          <w:sz w:val="22"/>
        </w:rPr>
        <w:t>2505495</w:t>
      </w:r>
    </w:p>
    <w:p w14:paraId="13974031" w14:textId="074229A4" w:rsidR="00AC7E1C" w:rsidRPr="00703B80" w:rsidRDefault="00FB6E4F" w:rsidP="00703B80">
      <w:pPr>
        <w:rPr>
          <w:rFonts w:ascii="Arial" w:hAnsi="Arial"/>
          <w:b/>
          <w:noProof/>
          <w:sz w:val="24"/>
          <w:lang w:eastAsia="ja-JP"/>
        </w:rPr>
      </w:pPr>
      <w:bookmarkStart w:id="2" w:name="OLE_LINK3"/>
      <w:r w:rsidRPr="00703B80">
        <w:rPr>
          <w:rFonts w:ascii="Arial" w:hAnsi="Arial"/>
          <w:b/>
          <w:noProof/>
          <w:sz w:val="24"/>
          <w:lang w:eastAsia="ja-JP"/>
        </w:rPr>
        <w:t>St Julian’s, Malta</w:t>
      </w:r>
      <w:r w:rsidR="00AC7E1C" w:rsidRPr="00703B80">
        <w:rPr>
          <w:rFonts w:ascii="Arial" w:hAnsi="Arial"/>
          <w:b/>
          <w:noProof/>
          <w:sz w:val="24"/>
          <w:lang w:eastAsia="ja-JP"/>
        </w:rPr>
        <w:t xml:space="preserve">, </w:t>
      </w:r>
      <w:r w:rsidR="00B969C8" w:rsidRPr="00703B80">
        <w:rPr>
          <w:rFonts w:ascii="Arial" w:hAnsi="Arial"/>
          <w:b/>
          <w:noProof/>
          <w:sz w:val="24"/>
          <w:lang w:eastAsia="ja-JP"/>
        </w:rPr>
        <w:t>19-23 May</w:t>
      </w:r>
      <w:r w:rsidR="00AC7E1C" w:rsidRPr="00703B80">
        <w:rPr>
          <w:rFonts w:ascii="Arial" w:hAnsi="Arial"/>
          <w:b/>
          <w:noProof/>
          <w:sz w:val="24"/>
          <w:lang w:eastAsia="ja-JP"/>
        </w:rPr>
        <w:t>, 202</w:t>
      </w:r>
      <w:r w:rsidR="00B969C8" w:rsidRPr="00703B80">
        <w:rPr>
          <w:rFonts w:ascii="Arial" w:hAnsi="Arial"/>
          <w:b/>
          <w:noProof/>
          <w:sz w:val="24"/>
          <w:lang w:eastAsia="ja-JP"/>
        </w:rPr>
        <w:t>5</w:t>
      </w:r>
    </w:p>
    <w:p w14:paraId="0BE6A1E7" w14:textId="77777777" w:rsidR="00A45463" w:rsidRPr="006D409C" w:rsidRDefault="00A45463" w:rsidP="002923B0">
      <w:pPr>
        <w:pStyle w:val="En-tte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</w:p>
    <w:bookmarkEnd w:id="2"/>
    <w:p w14:paraId="38700F33" w14:textId="66F601E1" w:rsidR="003775B1" w:rsidRPr="002923B0" w:rsidRDefault="003775B1" w:rsidP="003775B1">
      <w:pPr>
        <w:pStyle w:val="CH"/>
        <w:rPr>
          <w:b w:val="0"/>
          <w:color w:val="000000" w:themeColor="text1"/>
          <w:lang w:val="en-US"/>
        </w:rPr>
      </w:pPr>
      <w:r w:rsidRPr="002923B0">
        <w:rPr>
          <w:color w:val="000000" w:themeColor="text1"/>
          <w:lang w:val="en-US"/>
        </w:rPr>
        <w:t>Agenda item:</w:t>
      </w:r>
      <w:r w:rsidRPr="002923B0">
        <w:rPr>
          <w:color w:val="000000" w:themeColor="text1"/>
          <w:lang w:val="en-US"/>
        </w:rPr>
        <w:tab/>
      </w:r>
      <w:r w:rsidR="00010247">
        <w:rPr>
          <w:color w:val="000000" w:themeColor="text1"/>
          <w:lang w:val="en-US"/>
        </w:rPr>
        <w:t>7.16.</w:t>
      </w:r>
      <w:r w:rsidR="00613553">
        <w:rPr>
          <w:color w:val="000000" w:themeColor="text1"/>
          <w:lang w:val="en-US"/>
        </w:rPr>
        <w:t>3</w:t>
      </w:r>
    </w:p>
    <w:p w14:paraId="35469DE0" w14:textId="1528A4DD" w:rsidR="00A96DD3" w:rsidRPr="002923B0" w:rsidRDefault="00A96DD3" w:rsidP="00A96DD3">
      <w:pPr>
        <w:pStyle w:val="CH"/>
        <w:ind w:left="2250" w:hanging="2250"/>
        <w:rPr>
          <w:b w:val="0"/>
          <w:color w:val="000000" w:themeColor="text1"/>
          <w:lang w:val="en-US"/>
        </w:rPr>
      </w:pPr>
      <w:r w:rsidRPr="002923B0">
        <w:rPr>
          <w:color w:val="000000" w:themeColor="text1"/>
          <w:lang w:val="en-US"/>
        </w:rPr>
        <w:t>Source:</w:t>
      </w:r>
      <w:r w:rsidRPr="002923B0">
        <w:rPr>
          <w:color w:val="000000" w:themeColor="text1"/>
          <w:lang w:val="en-US"/>
        </w:rPr>
        <w:tab/>
      </w:r>
      <w:r w:rsidR="001F5CDF" w:rsidRPr="002923B0">
        <w:rPr>
          <w:color w:val="000000" w:themeColor="text1"/>
          <w:lang w:val="en-US"/>
        </w:rPr>
        <w:t>Orange</w:t>
      </w:r>
      <w:r w:rsidR="002E6C50">
        <w:rPr>
          <w:color w:val="000000" w:themeColor="text1"/>
          <w:lang w:val="en-US"/>
        </w:rPr>
        <w:t>, Fraunhofer</w:t>
      </w:r>
    </w:p>
    <w:p w14:paraId="0D2061A1" w14:textId="11039C75" w:rsidR="00D309CC" w:rsidRPr="0052333E" w:rsidRDefault="00D309CC" w:rsidP="00125A95">
      <w:pPr>
        <w:pStyle w:val="CH"/>
        <w:ind w:left="2250" w:hanging="2250"/>
        <w:rPr>
          <w:color w:val="000000" w:themeColor="text1"/>
        </w:rPr>
      </w:pPr>
      <w:r w:rsidRPr="0052333E">
        <w:rPr>
          <w:color w:val="000000" w:themeColor="text1"/>
        </w:rPr>
        <w:t>Title:</w:t>
      </w:r>
      <w:r w:rsidRPr="0052333E">
        <w:rPr>
          <w:color w:val="000000" w:themeColor="text1"/>
        </w:rPr>
        <w:tab/>
      </w:r>
      <w:r w:rsidR="00A74482">
        <w:rPr>
          <w:color w:val="000000" w:themeColor="text1"/>
        </w:rPr>
        <w:t>Performance c</w:t>
      </w:r>
      <w:r w:rsidR="00125A95">
        <w:rPr>
          <w:color w:val="000000" w:themeColor="text1"/>
        </w:rPr>
        <w:t xml:space="preserve">omparison of </w:t>
      </w:r>
      <w:r w:rsidR="00145B0B">
        <w:rPr>
          <w:color w:val="000000" w:themeColor="text1"/>
        </w:rPr>
        <w:t>high and low-resolution</w:t>
      </w:r>
      <w:r w:rsidR="00F80363">
        <w:rPr>
          <w:color w:val="000000" w:themeColor="text1"/>
        </w:rPr>
        <w:t xml:space="preserve"> codebook </w:t>
      </w:r>
      <w:r w:rsidR="00F40C66">
        <w:rPr>
          <w:color w:val="000000" w:themeColor="text1"/>
        </w:rPr>
        <w:t>for 32 antenna port</w:t>
      </w:r>
      <w:r w:rsidR="00414D73">
        <w:rPr>
          <w:color w:val="000000" w:themeColor="text1"/>
        </w:rPr>
        <w:t>s</w:t>
      </w:r>
      <w:r w:rsidR="00F40C66">
        <w:rPr>
          <w:color w:val="000000" w:themeColor="text1"/>
        </w:rPr>
        <w:t xml:space="preserve"> with respect to different subarray sizes</w:t>
      </w:r>
    </w:p>
    <w:p w14:paraId="6C6D1281" w14:textId="43D977E9" w:rsidR="00104BC6" w:rsidRDefault="00104BC6" w:rsidP="00D309CC">
      <w:pPr>
        <w:pStyle w:val="CH"/>
      </w:pPr>
      <w:r w:rsidRPr="00F614AC">
        <w:t>Release:</w:t>
      </w:r>
      <w:r w:rsidRPr="00F614AC">
        <w:tab/>
        <w:t>Rel-</w:t>
      </w:r>
      <w:r w:rsidR="002A79F8" w:rsidRPr="00F614AC">
        <w:t>1</w:t>
      </w:r>
      <w:r w:rsidR="00AC7E1C">
        <w:t>9</w:t>
      </w:r>
    </w:p>
    <w:p w14:paraId="63EBE5EB" w14:textId="0558EFC7" w:rsidR="009D150D" w:rsidRPr="00AC7E1C" w:rsidRDefault="009D150D" w:rsidP="00D309CC">
      <w:pPr>
        <w:pStyle w:val="CH"/>
      </w:pPr>
      <w:r>
        <w:t>Related WI:</w:t>
      </w:r>
      <w:r>
        <w:tab/>
      </w:r>
      <w:proofErr w:type="spellStart"/>
      <w:r w:rsidR="00AC7E1C" w:rsidRPr="00AC7E1C">
        <w:t>FS_NR_demod_SCM</w:t>
      </w:r>
      <w:proofErr w:type="spellEnd"/>
    </w:p>
    <w:p w14:paraId="2E4E044D" w14:textId="03476AB1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9D150D">
        <w:t>Discussion</w:t>
      </w:r>
      <w:r w:rsidR="00D2378D">
        <w:t xml:space="preserve"> 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0E9EB3AC" w:rsidR="008E7986" w:rsidRDefault="00795485" w:rsidP="009818D5">
      <w:pPr>
        <w:pStyle w:val="Titre1"/>
        <w:numPr>
          <w:ilvl w:val="0"/>
          <w:numId w:val="3"/>
        </w:numPr>
        <w:ind w:left="567" w:hanging="567"/>
      </w:pPr>
      <w:r>
        <w:t xml:space="preserve"> </w:t>
      </w:r>
      <w:r w:rsidR="008E7986" w:rsidRPr="004D3578">
        <w:t>Introduction</w:t>
      </w:r>
      <w:r w:rsidR="008E7986">
        <w:t xml:space="preserve"> </w:t>
      </w:r>
    </w:p>
    <w:p w14:paraId="4D5F2714" w14:textId="7940F2D7" w:rsidR="000F0763" w:rsidRDefault="00EF0E97" w:rsidP="0090484C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</w:pPr>
      <w:r>
        <w:t>Last meeting</w:t>
      </w:r>
      <w:r w:rsidR="00984F4F">
        <w:t xml:space="preserve"> [1]</w:t>
      </w:r>
      <w:r w:rsidR="00EB347B">
        <w:t xml:space="preserve"> </w:t>
      </w:r>
      <w:r w:rsidR="00593F51">
        <w:t xml:space="preserve">the </w:t>
      </w:r>
      <w:r w:rsidR="000F0763">
        <w:t xml:space="preserve">following </w:t>
      </w:r>
      <w:r w:rsidR="00FA38A3">
        <w:t>antenna array configurations have been selected for alignment</w:t>
      </w:r>
      <w:r w:rsidR="00AB5A2C">
        <w:t xml:space="preserve"> with A</w:t>
      </w:r>
      <w:r w:rsidR="0083377D">
        <w:t xml:space="preserve">ntenna </w:t>
      </w:r>
      <w:r w:rsidR="00AB5A2C">
        <w:t>A</w:t>
      </w:r>
      <w:r w:rsidR="0083377D">
        <w:t xml:space="preserve">rray </w:t>
      </w:r>
      <w:r w:rsidR="00AB5A2C">
        <w:t>V</w:t>
      </w:r>
      <w:r w:rsidR="0083377D">
        <w:t>irtualization (AAV)</w:t>
      </w:r>
      <w:r w:rsidR="00AB5A2C">
        <w:t xml:space="preserve"> option 3:</w:t>
      </w:r>
    </w:p>
    <w:p w14:paraId="741C4990" w14:textId="77777777" w:rsidR="000D443E" w:rsidRPr="000D443E" w:rsidRDefault="000D443E" w:rsidP="0090484C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bCs/>
        </w:rPr>
      </w:pPr>
      <w:bookmarkStart w:id="3" w:name="_Hlk197277120"/>
      <w:r w:rsidRPr="000D443E">
        <w:rPr>
          <w:bCs/>
        </w:rPr>
        <w:t>(</w:t>
      </w:r>
      <w:proofErr w:type="spellStart"/>
      <w:proofErr w:type="gramStart"/>
      <w:r w:rsidRPr="000D443E">
        <w:rPr>
          <w:bCs/>
        </w:rPr>
        <w:t>M,N</w:t>
      </w:r>
      <w:proofErr w:type="gramEnd"/>
      <w:r w:rsidRPr="000D443E">
        <w:rPr>
          <w:bCs/>
        </w:rPr>
        <w:t>,P,M</w:t>
      </w:r>
      <w:r w:rsidRPr="000D443E">
        <w:rPr>
          <w:bCs/>
          <w:vertAlign w:val="subscript"/>
        </w:rPr>
        <w:t>s</w:t>
      </w:r>
      <w:r w:rsidRPr="000D443E">
        <w:rPr>
          <w:bCs/>
        </w:rPr>
        <w:t>,N</w:t>
      </w:r>
      <w:r w:rsidRPr="000D443E">
        <w:rPr>
          <w:bCs/>
          <w:vertAlign w:val="subscript"/>
        </w:rPr>
        <w:t>s</w:t>
      </w:r>
      <w:proofErr w:type="spellEnd"/>
      <w:r w:rsidRPr="000D443E">
        <w:rPr>
          <w:bCs/>
        </w:rPr>
        <w:t>) = (1,4,2,1,1) for 8Tx CSI-RS Ports</w:t>
      </w:r>
    </w:p>
    <w:p w14:paraId="7C3F1684" w14:textId="77777777" w:rsidR="000D443E" w:rsidRPr="000D443E" w:rsidRDefault="000D443E" w:rsidP="0090484C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bCs/>
        </w:rPr>
      </w:pPr>
      <w:bookmarkStart w:id="4" w:name="_Hlk197277054"/>
      <w:bookmarkEnd w:id="3"/>
      <w:r w:rsidRPr="000D443E">
        <w:rPr>
          <w:bCs/>
        </w:rPr>
        <w:t>(</w:t>
      </w:r>
      <w:proofErr w:type="spellStart"/>
      <w:proofErr w:type="gramStart"/>
      <w:r w:rsidRPr="000D443E">
        <w:rPr>
          <w:bCs/>
        </w:rPr>
        <w:t>M,N</w:t>
      </w:r>
      <w:proofErr w:type="gramEnd"/>
      <w:r w:rsidRPr="000D443E">
        <w:rPr>
          <w:bCs/>
        </w:rPr>
        <w:t>,P,M</w:t>
      </w:r>
      <w:r w:rsidRPr="000D443E">
        <w:rPr>
          <w:bCs/>
          <w:vertAlign w:val="subscript"/>
        </w:rPr>
        <w:t>s</w:t>
      </w:r>
      <w:r w:rsidRPr="000D443E">
        <w:rPr>
          <w:bCs/>
        </w:rPr>
        <w:t>,N</w:t>
      </w:r>
      <w:r w:rsidRPr="000D443E">
        <w:rPr>
          <w:bCs/>
          <w:vertAlign w:val="subscript"/>
        </w:rPr>
        <w:t>s</w:t>
      </w:r>
      <w:proofErr w:type="spellEnd"/>
      <w:r w:rsidRPr="000D443E">
        <w:rPr>
          <w:bCs/>
        </w:rPr>
        <w:t>) = (1,2,2,1,1) for 4Tx CSI-RS Ports</w:t>
      </w:r>
    </w:p>
    <w:bookmarkEnd w:id="4"/>
    <w:p w14:paraId="6C752E7D" w14:textId="4091C26D" w:rsidR="00B3771E" w:rsidRDefault="008E46A8" w:rsidP="0090484C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</w:pPr>
      <w:r>
        <w:t xml:space="preserve">The following configurations with </w:t>
      </w:r>
      <w:r w:rsidR="000A4F59">
        <w:t>AAV option 1</w:t>
      </w:r>
      <w:r>
        <w:t>, i</w:t>
      </w:r>
      <w:r w:rsidR="00486B67">
        <w:t>.</w:t>
      </w:r>
      <w:r>
        <w:t xml:space="preserve">e., </w:t>
      </w:r>
      <w:r w:rsidR="000A4F59">
        <w:t xml:space="preserve">vertical subarray of 8 antenna elements </w:t>
      </w:r>
      <w:r w:rsidR="00157E02">
        <w:t>per antenna port</w:t>
      </w:r>
      <w:r w:rsidR="0076089B">
        <w:t>,</w:t>
      </w:r>
      <w:r w:rsidR="0027403D">
        <w:t xml:space="preserve"> remain for comparison</w:t>
      </w:r>
    </w:p>
    <w:p w14:paraId="76112BA8" w14:textId="77777777" w:rsidR="0000332D" w:rsidRPr="00986915" w:rsidRDefault="0000332D" w:rsidP="0090484C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bCs/>
        </w:rPr>
      </w:pPr>
      <w:r w:rsidRPr="00986915">
        <w:rPr>
          <w:bCs/>
        </w:rPr>
        <w:t>(</w:t>
      </w:r>
      <w:proofErr w:type="spellStart"/>
      <w:proofErr w:type="gramStart"/>
      <w:r w:rsidRPr="00986915">
        <w:rPr>
          <w:bCs/>
        </w:rPr>
        <w:t>M,N</w:t>
      </w:r>
      <w:proofErr w:type="gramEnd"/>
      <w:r w:rsidRPr="00986915">
        <w:rPr>
          <w:bCs/>
        </w:rPr>
        <w:t>,P,M</w:t>
      </w:r>
      <w:r w:rsidRPr="0027403D">
        <w:rPr>
          <w:bCs/>
        </w:rPr>
        <w:t>s</w:t>
      </w:r>
      <w:r w:rsidRPr="00986915">
        <w:rPr>
          <w:bCs/>
        </w:rPr>
        <w:t>,N</w:t>
      </w:r>
      <w:r w:rsidRPr="0027403D">
        <w:rPr>
          <w:bCs/>
        </w:rPr>
        <w:t>s</w:t>
      </w:r>
      <w:proofErr w:type="spellEnd"/>
      <w:r w:rsidRPr="00986915">
        <w:rPr>
          <w:bCs/>
        </w:rPr>
        <w:t xml:space="preserve">)  = (8,2,2,8,1) for 4Tx CSI-RS Ports </w:t>
      </w:r>
    </w:p>
    <w:p w14:paraId="0BC4C066" w14:textId="77777777" w:rsidR="0000332D" w:rsidRPr="00986915" w:rsidRDefault="0000332D" w:rsidP="0090484C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bCs/>
        </w:rPr>
      </w:pPr>
      <w:r w:rsidRPr="00986915">
        <w:rPr>
          <w:bCs/>
        </w:rPr>
        <w:t>(</w:t>
      </w:r>
      <w:proofErr w:type="spellStart"/>
      <w:proofErr w:type="gramStart"/>
      <w:r w:rsidRPr="00986915">
        <w:rPr>
          <w:bCs/>
        </w:rPr>
        <w:t>M,N</w:t>
      </w:r>
      <w:proofErr w:type="gramEnd"/>
      <w:r w:rsidRPr="00986915">
        <w:rPr>
          <w:bCs/>
        </w:rPr>
        <w:t>,P,M</w:t>
      </w:r>
      <w:r w:rsidRPr="0027403D">
        <w:rPr>
          <w:bCs/>
        </w:rPr>
        <w:t>s</w:t>
      </w:r>
      <w:r w:rsidRPr="00986915">
        <w:rPr>
          <w:bCs/>
        </w:rPr>
        <w:t>,N</w:t>
      </w:r>
      <w:r w:rsidRPr="0027403D">
        <w:rPr>
          <w:bCs/>
        </w:rPr>
        <w:t>s</w:t>
      </w:r>
      <w:proofErr w:type="spellEnd"/>
      <w:r w:rsidRPr="00986915">
        <w:rPr>
          <w:bCs/>
        </w:rPr>
        <w:t xml:space="preserve">)  = (8,4,2,8,1) for 8Tx CSI-RS Ports </w:t>
      </w:r>
    </w:p>
    <w:p w14:paraId="1615BFFB" w14:textId="254EFD72" w:rsidR="0000332D" w:rsidRPr="00986915" w:rsidRDefault="0000332D" w:rsidP="0090484C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bCs/>
        </w:rPr>
      </w:pPr>
      <w:r w:rsidRPr="00986915">
        <w:rPr>
          <w:bCs/>
        </w:rPr>
        <w:t>For interested companies: (</w:t>
      </w:r>
      <w:proofErr w:type="spellStart"/>
      <w:proofErr w:type="gramStart"/>
      <w:r w:rsidRPr="00986915">
        <w:rPr>
          <w:bCs/>
        </w:rPr>
        <w:t>M,N</w:t>
      </w:r>
      <w:proofErr w:type="gramEnd"/>
      <w:r w:rsidRPr="00986915">
        <w:rPr>
          <w:bCs/>
        </w:rPr>
        <w:t>,P,Ms,Ns</w:t>
      </w:r>
      <w:proofErr w:type="spellEnd"/>
      <w:r w:rsidRPr="00986915">
        <w:rPr>
          <w:bCs/>
        </w:rPr>
        <w:t>)= (16,8,2,8,1) for SU-MIMO eType</w:t>
      </w:r>
      <w:r w:rsidR="00410B99">
        <w:rPr>
          <w:bCs/>
        </w:rPr>
        <w:t>-</w:t>
      </w:r>
      <w:r w:rsidRPr="00986915">
        <w:rPr>
          <w:bCs/>
        </w:rPr>
        <w:t>II, for 32 TX, for comparison only</w:t>
      </w:r>
    </w:p>
    <w:p w14:paraId="1CAB6851" w14:textId="5CF419B2" w:rsidR="00EF0E97" w:rsidRPr="00FE2597" w:rsidRDefault="00E02A7A" w:rsidP="00D16FCC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</w:pPr>
      <w:r>
        <w:t xml:space="preserve">Cluster Delay Line (CDL) </w:t>
      </w:r>
      <w:r w:rsidR="00593F51">
        <w:t>A</w:t>
      </w:r>
      <w:r>
        <w:t xml:space="preserve">ntenna </w:t>
      </w:r>
      <w:r w:rsidR="00593F51">
        <w:t>A</w:t>
      </w:r>
      <w:r>
        <w:t xml:space="preserve">rray </w:t>
      </w:r>
      <w:r w:rsidR="00593F51">
        <w:t>V</w:t>
      </w:r>
      <w:r>
        <w:t>irtualization</w:t>
      </w:r>
      <w:r w:rsidR="007C3E53">
        <w:t xml:space="preserve"> </w:t>
      </w:r>
      <w:r w:rsidR="008F18B2">
        <w:t xml:space="preserve">AAV option 1 </w:t>
      </w:r>
      <w:r w:rsidR="00191B08">
        <w:t xml:space="preserve">has been discussed for </w:t>
      </w:r>
      <w:r w:rsidR="000C521A">
        <w:t>high resolution codebook (</w:t>
      </w:r>
      <w:proofErr w:type="spellStart"/>
      <w:r w:rsidR="00752BAD" w:rsidRPr="00593F51">
        <w:rPr>
          <w:bCs/>
          <w:lang w:eastAsia="ko-KR"/>
        </w:rPr>
        <w:t>eTypeII</w:t>
      </w:r>
      <w:proofErr w:type="spellEnd"/>
      <w:r w:rsidR="000C521A">
        <w:rPr>
          <w:bCs/>
          <w:lang w:eastAsia="ko-KR"/>
        </w:rPr>
        <w:t>)</w:t>
      </w:r>
      <w:r w:rsidR="005B7DE5">
        <w:rPr>
          <w:bCs/>
          <w:lang w:eastAsia="ko-KR"/>
        </w:rPr>
        <w:t xml:space="preserve"> </w:t>
      </w:r>
      <w:r w:rsidR="00752BAD" w:rsidRPr="00593F51">
        <w:rPr>
          <w:bCs/>
          <w:lang w:eastAsia="ko-KR"/>
        </w:rPr>
        <w:t xml:space="preserve">for 32 </w:t>
      </w:r>
      <w:r w:rsidR="005B7DE5">
        <w:rPr>
          <w:bCs/>
          <w:lang w:eastAsia="ko-KR"/>
        </w:rPr>
        <w:t xml:space="preserve">CSI-RS Antenna </w:t>
      </w:r>
      <w:r w:rsidR="00F85A30">
        <w:rPr>
          <w:bCs/>
          <w:lang w:eastAsia="ko-KR"/>
        </w:rPr>
        <w:t>P</w:t>
      </w:r>
      <w:r w:rsidR="005B7DE5">
        <w:rPr>
          <w:bCs/>
          <w:lang w:eastAsia="ko-KR"/>
        </w:rPr>
        <w:t>orts</w:t>
      </w:r>
      <w:r w:rsidR="00F85A30">
        <w:rPr>
          <w:bCs/>
          <w:lang w:eastAsia="ko-KR"/>
        </w:rPr>
        <w:t xml:space="preserve"> (APs)</w:t>
      </w:r>
      <w:r w:rsidR="001C1208">
        <w:rPr>
          <w:bCs/>
          <w:lang w:eastAsia="ko-KR"/>
        </w:rPr>
        <w:t xml:space="preserve">. </w:t>
      </w:r>
      <w:r w:rsidR="00915866">
        <w:rPr>
          <w:bCs/>
          <w:lang w:eastAsia="ko-KR"/>
        </w:rPr>
        <w:t xml:space="preserve">Since </w:t>
      </w:r>
      <w:r w:rsidR="00F85A30">
        <w:rPr>
          <w:bCs/>
          <w:lang w:eastAsia="ko-KR"/>
        </w:rPr>
        <w:t>vertical subarray of size 8 was agreed previously</w:t>
      </w:r>
      <w:r w:rsidR="00980FAF">
        <w:rPr>
          <w:bCs/>
          <w:lang w:eastAsia="ko-KR"/>
        </w:rPr>
        <w:t xml:space="preserve"> </w:t>
      </w:r>
      <w:r w:rsidR="00F85A30">
        <w:rPr>
          <w:bCs/>
          <w:lang w:eastAsia="ko-KR"/>
        </w:rPr>
        <w:t xml:space="preserve">the </w:t>
      </w:r>
      <w:r w:rsidR="009204C9">
        <w:rPr>
          <w:bCs/>
          <w:lang w:eastAsia="ko-KR"/>
        </w:rPr>
        <w:t xml:space="preserve">case </w:t>
      </w:r>
      <w:r w:rsidR="007E0B40" w:rsidRPr="007E0B40">
        <w:rPr>
          <w:bCs/>
          <w:lang w:eastAsia="ko-KR"/>
        </w:rPr>
        <w:t>(</w:t>
      </w:r>
      <w:proofErr w:type="spellStart"/>
      <w:proofErr w:type="gramStart"/>
      <w:r w:rsidR="007E0B40" w:rsidRPr="007E0B40">
        <w:rPr>
          <w:bCs/>
          <w:lang w:eastAsia="ko-KR"/>
        </w:rPr>
        <w:t>M,N</w:t>
      </w:r>
      <w:proofErr w:type="gramEnd"/>
      <w:r w:rsidR="007E0B40" w:rsidRPr="007E0B40">
        <w:rPr>
          <w:bCs/>
          <w:lang w:eastAsia="ko-KR"/>
        </w:rPr>
        <w:t>,P,Ms,Ns</w:t>
      </w:r>
      <w:proofErr w:type="spellEnd"/>
      <w:r w:rsidR="007E0B40" w:rsidRPr="007E0B40">
        <w:rPr>
          <w:bCs/>
          <w:lang w:eastAsia="ko-KR"/>
        </w:rPr>
        <w:t>)= (16,8,2,8,1) for SU-MIMO eType</w:t>
      </w:r>
      <w:r w:rsidR="007E0B40">
        <w:rPr>
          <w:bCs/>
          <w:lang w:eastAsia="ko-KR"/>
        </w:rPr>
        <w:t>-</w:t>
      </w:r>
      <w:r w:rsidR="007E0B40" w:rsidRPr="007E0B40">
        <w:rPr>
          <w:bCs/>
          <w:lang w:eastAsia="ko-KR"/>
        </w:rPr>
        <w:t xml:space="preserve">II, for 32 TX </w:t>
      </w:r>
      <w:r w:rsidR="007E0B40">
        <w:rPr>
          <w:bCs/>
          <w:i/>
          <w:iCs/>
          <w:lang w:eastAsia="ko-KR"/>
        </w:rPr>
        <w:t xml:space="preserve"> </w:t>
      </w:r>
      <w:r w:rsidR="009204C9">
        <w:rPr>
          <w:bCs/>
          <w:lang w:eastAsia="ko-KR"/>
        </w:rPr>
        <w:t>has been added for comparison</w:t>
      </w:r>
      <w:r w:rsidR="002E573A">
        <w:rPr>
          <w:bCs/>
          <w:lang w:eastAsia="ko-KR"/>
        </w:rPr>
        <w:t xml:space="preserve"> </w:t>
      </w:r>
      <w:r w:rsidR="00A91B50">
        <w:rPr>
          <w:bCs/>
          <w:lang w:eastAsia="ko-KR"/>
        </w:rPr>
        <w:t>during RAN1#</w:t>
      </w:r>
      <w:r w:rsidR="002072F1">
        <w:rPr>
          <w:bCs/>
          <w:lang w:eastAsia="ko-KR"/>
        </w:rPr>
        <w:t>114</w:t>
      </w:r>
      <w:r w:rsidR="00B526B5">
        <w:rPr>
          <w:bCs/>
          <w:lang w:eastAsia="ko-KR"/>
        </w:rPr>
        <w:t xml:space="preserve"> meeting</w:t>
      </w:r>
      <w:r w:rsidR="00D16FCC">
        <w:rPr>
          <w:bCs/>
          <w:lang w:eastAsia="ko-KR"/>
        </w:rPr>
        <w:t>.</w:t>
      </w:r>
      <w:r w:rsidR="00C348B2">
        <w:rPr>
          <w:bCs/>
          <w:lang w:eastAsia="ko-KR"/>
        </w:rPr>
        <w:t xml:space="preserve"> </w:t>
      </w:r>
      <w:r w:rsidR="00CE6684">
        <w:t xml:space="preserve"> </w:t>
      </w:r>
      <w:r w:rsidR="00936A07">
        <w:t>However, the effect of the size of the subarray was</w:t>
      </w:r>
      <w:r w:rsidR="006A6363">
        <w:t xml:space="preserve"> un</w:t>
      </w:r>
      <w:r w:rsidR="00583369">
        <w:t>known during the discussions</w:t>
      </w:r>
      <w:r w:rsidR="00FE2597">
        <w:t xml:space="preserve">. </w:t>
      </w:r>
      <w:r w:rsidR="00583369">
        <w:t>T</w:t>
      </w:r>
      <w:r w:rsidR="00CE6684">
        <w:t>he</w:t>
      </w:r>
      <w:r w:rsidR="00B526B5">
        <w:t xml:space="preserve"> antenna configuration</w:t>
      </w:r>
      <w:r w:rsidR="00CE6684">
        <w:t xml:space="preserve"> </w:t>
      </w:r>
      <w:r w:rsidR="00DC5B74">
        <w:t xml:space="preserve">(2,8,2,1,1) </w:t>
      </w:r>
      <w:r w:rsidR="00B526B5">
        <w:t>with</w:t>
      </w:r>
      <w:r w:rsidR="00C90BE9">
        <w:t xml:space="preserve"> AAV option 3 </w:t>
      </w:r>
      <w:r w:rsidR="00DF1EED">
        <w:t xml:space="preserve">was </w:t>
      </w:r>
      <w:r w:rsidR="00D839D5">
        <w:t xml:space="preserve">also suggested </w:t>
      </w:r>
      <w:r w:rsidR="008D44BC">
        <w:t>for 32Tx</w:t>
      </w:r>
      <w:r w:rsidR="00DF1EED">
        <w:t xml:space="preserve"> but was not captured as such into the way forward</w:t>
      </w:r>
      <w:r w:rsidR="0086286D">
        <w:t xml:space="preserve"> [2]</w:t>
      </w:r>
      <w:r w:rsidR="00032727">
        <w:t>.</w:t>
      </w:r>
    </w:p>
    <w:p w14:paraId="090A0252" w14:textId="7A48EA9A" w:rsidR="009F29E9" w:rsidRPr="009F29E9" w:rsidRDefault="0006467B" w:rsidP="009F29E9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bCs/>
        </w:rPr>
      </w:pPr>
      <w:r>
        <w:t xml:space="preserve">A first </w:t>
      </w:r>
      <w:r w:rsidR="00032727">
        <w:t xml:space="preserve">goal of this contribution is </w:t>
      </w:r>
      <w:r w:rsidR="004A4E56">
        <w:t xml:space="preserve">to provide the </w:t>
      </w:r>
      <w:r w:rsidR="00F86CAD">
        <w:t>Single User with PMI reporting (SU PMI)</w:t>
      </w:r>
      <w:r w:rsidR="004A4E56">
        <w:t xml:space="preserve"> </w:t>
      </w:r>
      <w:r>
        <w:t>simulation results</w:t>
      </w:r>
      <w:r w:rsidR="004A4E56">
        <w:t xml:space="preserve"> for </w:t>
      </w:r>
      <w:r w:rsidR="001A74B8">
        <w:t>alignment</w:t>
      </w:r>
      <w:r w:rsidR="00435AAC">
        <w:t xml:space="preserve"> and comparison</w:t>
      </w:r>
      <w:r>
        <w:t>.</w:t>
      </w:r>
      <w:r w:rsidR="000B60A5">
        <w:t xml:space="preserve"> A second goal is</w:t>
      </w:r>
      <w:r w:rsidR="009141AA">
        <w:t xml:space="preserve"> to</w:t>
      </w:r>
      <w:r>
        <w:t xml:space="preserve"> </w:t>
      </w:r>
      <w:r w:rsidR="000B60A5">
        <w:t xml:space="preserve">investigate </w:t>
      </w:r>
      <w:r w:rsidR="00032727">
        <w:t xml:space="preserve">the effect of the subarray size on the performance </w:t>
      </w:r>
      <w:r w:rsidR="00BC0AAB">
        <w:t xml:space="preserve">of </w:t>
      </w:r>
      <w:r w:rsidR="00032727">
        <w:t>Type-I</w:t>
      </w:r>
      <w:r w:rsidR="00CA3E5A">
        <w:t xml:space="preserve"> and eType-II</w:t>
      </w:r>
      <w:r w:rsidR="00032727">
        <w:t xml:space="preserve"> </w:t>
      </w:r>
      <w:r w:rsidR="00BC0AAB">
        <w:t>codebook</w:t>
      </w:r>
      <w:r w:rsidR="00F55C0F">
        <w:t>s</w:t>
      </w:r>
      <w:r w:rsidR="00BC0AAB">
        <w:t xml:space="preserve"> </w:t>
      </w:r>
      <w:r w:rsidR="00032727">
        <w:t xml:space="preserve">by comparing the </w:t>
      </w:r>
      <w:r w:rsidR="00ED6977">
        <w:t>AAV option</w:t>
      </w:r>
      <w:r w:rsidR="00E65CC0">
        <w:t>s</w:t>
      </w:r>
      <w:r w:rsidR="00D16FCC" w:rsidRPr="00D16FCC">
        <w:rPr>
          <w:bCs/>
        </w:rPr>
        <w:t xml:space="preserve"> </w:t>
      </w:r>
      <w:r w:rsidR="00D16FCC" w:rsidRPr="00952415">
        <w:rPr>
          <w:bCs/>
        </w:rPr>
        <w:t>(16,8,2,8,1)</w:t>
      </w:r>
      <w:r w:rsidR="00D16FCC">
        <w:rPr>
          <w:bCs/>
        </w:rPr>
        <w:t xml:space="preserve"> and</w:t>
      </w:r>
      <w:r w:rsidR="00D16FCC" w:rsidRPr="00952415">
        <w:rPr>
          <w:bCs/>
        </w:rPr>
        <w:t xml:space="preserve"> (2,8,2,1,1).</w:t>
      </w:r>
      <w:r w:rsidR="009F29E9">
        <w:rPr>
          <w:bCs/>
        </w:rPr>
        <w:t xml:space="preserve"> </w:t>
      </w:r>
      <w:r w:rsidR="009F29E9" w:rsidRPr="009F29E9">
        <w:rPr>
          <w:bCs/>
        </w:rPr>
        <w:t>As a benchmark we consider also the 8 CSI-RS Antenna Ports configuration (8,4,2,8,1).</w:t>
      </w:r>
    </w:p>
    <w:p w14:paraId="45618A11" w14:textId="1992CDFF" w:rsidR="00A40419" w:rsidRPr="0021316E" w:rsidRDefault="001A7E93" w:rsidP="0090484C">
      <w:pPr>
        <w:overflowPunct w:val="0"/>
        <w:autoSpaceDE w:val="0"/>
        <w:autoSpaceDN w:val="0"/>
        <w:adjustRightInd w:val="0"/>
        <w:spacing w:after="180" w:line="240" w:lineRule="auto"/>
        <w:jc w:val="both"/>
        <w:textAlignment w:val="baseline"/>
        <w:rPr>
          <w:bCs/>
        </w:rPr>
      </w:pPr>
      <w:r>
        <w:t xml:space="preserve">The simulation parameters are given in Annex A. </w:t>
      </w:r>
      <w:r w:rsidR="00E65CC0">
        <w:t>We adopt the</w:t>
      </w:r>
      <w:r w:rsidR="00FD4B6B">
        <w:t xml:space="preserve"> </w:t>
      </w:r>
      <w:r w:rsidR="00E65CC0">
        <w:t xml:space="preserve">CDL </w:t>
      </w:r>
      <w:r w:rsidR="00716686">
        <w:t xml:space="preserve">tables </w:t>
      </w:r>
      <w:r w:rsidR="00A855D9" w:rsidRPr="00A855D9">
        <w:rPr>
          <w:bCs/>
          <w:lang w:eastAsia="ko-KR"/>
        </w:rPr>
        <w:t xml:space="preserve">based on </w:t>
      </w:r>
      <w:r w:rsidR="00A855D9" w:rsidRPr="00CE5516">
        <w:rPr>
          <w:lang w:eastAsia="ja-JP"/>
        </w:rPr>
        <w:t>Table 7.7.1-3 in TR 38.901</w:t>
      </w:r>
      <w:r w:rsidR="00A855D9">
        <w:rPr>
          <w:lang w:eastAsia="ja-JP"/>
        </w:rPr>
        <w:t xml:space="preserve"> with truncation</w:t>
      </w:r>
      <w:r w:rsidR="00716686">
        <w:rPr>
          <w:lang w:eastAsia="ja-JP"/>
        </w:rPr>
        <w:t xml:space="preserve"> </w:t>
      </w:r>
      <w:r w:rsidR="006A4BB8">
        <w:rPr>
          <w:lang w:eastAsia="ja-JP"/>
        </w:rPr>
        <w:t>as given</w:t>
      </w:r>
      <w:r w:rsidR="00ED558B">
        <w:rPr>
          <w:lang w:eastAsia="ja-JP"/>
        </w:rPr>
        <w:t xml:space="preserve"> in </w:t>
      </w:r>
      <w:r w:rsidR="006A4BB8">
        <w:rPr>
          <w:lang w:eastAsia="ja-JP"/>
        </w:rPr>
        <w:t>A</w:t>
      </w:r>
      <w:r w:rsidR="00ED558B">
        <w:rPr>
          <w:lang w:eastAsia="ja-JP"/>
        </w:rPr>
        <w:t>nnex A</w:t>
      </w:r>
      <w:r w:rsidR="00F07F9B">
        <w:rPr>
          <w:lang w:eastAsia="ja-JP"/>
        </w:rPr>
        <w:t>. We consider perfect channel estimation</w:t>
      </w:r>
      <w:r w:rsidR="00972E57">
        <w:rPr>
          <w:lang w:eastAsia="ja-JP"/>
        </w:rPr>
        <w:t>,</w:t>
      </w:r>
      <w:r w:rsidR="0040222D">
        <w:rPr>
          <w:lang w:eastAsia="ja-JP"/>
        </w:rPr>
        <w:t xml:space="preserve"> </w:t>
      </w:r>
      <w:r w:rsidR="0040222D">
        <w:t>10Hz</w:t>
      </w:r>
      <w:r w:rsidR="00983635">
        <w:t>-3km/h</w:t>
      </w:r>
      <w:r w:rsidR="00972E57">
        <w:t xml:space="preserve"> and 100Hz</w:t>
      </w:r>
      <w:r w:rsidR="00983635">
        <w:t>-30km/h</w:t>
      </w:r>
      <w:r w:rsidR="00A84B90">
        <w:t xml:space="preserve"> speed.</w:t>
      </w:r>
      <w:r w:rsidR="009272CE">
        <w:t xml:space="preserve"> </w:t>
      </w:r>
      <w:r w:rsidR="009272CE" w:rsidRPr="009272CE">
        <w:t>Our simulation results rely on the MIESM PHY abstraction as described in [</w:t>
      </w:r>
      <w:r w:rsidR="00E13E2C">
        <w:t>3</w:t>
      </w:r>
      <w:r w:rsidR="009272CE" w:rsidRPr="009272CE">
        <w:t>].</w:t>
      </w:r>
      <w:r w:rsidR="00F55C0F">
        <w:t xml:space="preserve"> </w:t>
      </w:r>
    </w:p>
    <w:p w14:paraId="6D2BFCA5" w14:textId="2CA418B1" w:rsidR="00F90CDA" w:rsidRDefault="00F90CDA" w:rsidP="00CC528F">
      <w:pPr>
        <w:pStyle w:val="Titre1"/>
        <w:rPr>
          <w:lang w:eastAsia="ko-KR"/>
        </w:rPr>
      </w:pPr>
      <w:r>
        <w:rPr>
          <w:lang w:eastAsia="ko-KR"/>
        </w:rPr>
        <w:lastRenderedPageBreak/>
        <w:t>Simulation results</w:t>
      </w:r>
    </w:p>
    <w:p w14:paraId="258B115A" w14:textId="43D24D7D" w:rsidR="00B11B3B" w:rsidRPr="00B11B3B" w:rsidRDefault="00B11B3B" w:rsidP="00B11B3B">
      <w:pPr>
        <w:pStyle w:val="Titre2"/>
        <w:rPr>
          <w:bCs/>
          <w:i/>
          <w:iCs/>
          <w:lang w:eastAsia="ko-KR"/>
        </w:rPr>
      </w:pPr>
      <w:r w:rsidRPr="00B11B3B">
        <w:rPr>
          <w:bCs/>
          <w:i/>
          <w:iCs/>
          <w:lang w:eastAsia="ko-KR"/>
        </w:rPr>
        <w:t>Doppler 3k</w:t>
      </w:r>
      <w:r w:rsidR="0078264D">
        <w:rPr>
          <w:bCs/>
          <w:i/>
          <w:iCs/>
          <w:lang w:eastAsia="ko-KR"/>
        </w:rPr>
        <w:t xml:space="preserve">m/h or </w:t>
      </w:r>
      <w:r w:rsidRPr="00B11B3B">
        <w:rPr>
          <w:bCs/>
          <w:i/>
          <w:iCs/>
          <w:lang w:eastAsia="ko-KR"/>
        </w:rPr>
        <w:t>10</w:t>
      </w:r>
      <w:r w:rsidR="0078264D">
        <w:rPr>
          <w:bCs/>
          <w:i/>
          <w:iCs/>
          <w:lang w:eastAsia="ko-KR"/>
        </w:rPr>
        <w:t>H</w:t>
      </w:r>
      <w:r w:rsidRPr="00B11B3B">
        <w:rPr>
          <w:bCs/>
          <w:i/>
          <w:iCs/>
          <w:lang w:eastAsia="ko-KR"/>
        </w:rPr>
        <w:t>z</w:t>
      </w:r>
    </w:p>
    <w:p w14:paraId="783B163E" w14:textId="77777777" w:rsidR="00B11B3B" w:rsidRDefault="00B11B3B" w:rsidP="00B11B3B">
      <w:pPr>
        <w:pStyle w:val="Titre3"/>
        <w:rPr>
          <w:lang w:eastAsia="ko-KR"/>
        </w:rPr>
      </w:pPr>
      <w:r>
        <w:rPr>
          <w:lang w:eastAsia="ko-KR"/>
        </w:rPr>
        <w:t>Simulations for alignment</w:t>
      </w:r>
    </w:p>
    <w:p w14:paraId="4CFB7D0D" w14:textId="4EA1D0FA" w:rsidR="00174F1E" w:rsidRDefault="001135F0" w:rsidP="00C94CA0">
      <w:pPr>
        <w:pStyle w:val="Titre4"/>
        <w:rPr>
          <w:lang w:eastAsia="ko-KR"/>
        </w:rPr>
      </w:pPr>
      <w:r>
        <w:rPr>
          <w:lang w:eastAsia="ko-KR"/>
        </w:rPr>
        <w:t>Antenna configuration</w:t>
      </w:r>
      <w:r w:rsidR="00174F1E" w:rsidRPr="00174F1E">
        <w:rPr>
          <w:lang w:eastAsia="ko-KR"/>
        </w:rPr>
        <w:t xml:space="preserve"> (1,2,2,1,1)</w:t>
      </w:r>
    </w:p>
    <w:p w14:paraId="21C19675" w14:textId="77777777" w:rsidR="009464DE" w:rsidRDefault="008D44BC" w:rsidP="009464DE">
      <w:pPr>
        <w:keepNext/>
      </w:pPr>
      <w:r>
        <w:rPr>
          <w:noProof/>
          <w:lang w:eastAsia="ko-KR"/>
        </w:rPr>
        <w:drawing>
          <wp:inline distT="0" distB="0" distL="0" distR="0" wp14:anchorId="7B6718E6" wp14:editId="66419C19">
            <wp:extent cx="6107430" cy="2888615"/>
            <wp:effectExtent l="0" t="0" r="0" b="0"/>
            <wp:docPr id="146240166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2401667" name="Image 1462401667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07430" cy="2888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D8D28E" w14:textId="60F4C348" w:rsidR="008D44BC" w:rsidRPr="008D44BC" w:rsidRDefault="009464DE" w:rsidP="009464DE">
      <w:pPr>
        <w:pStyle w:val="Lgende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772E1">
        <w:rPr>
          <w:noProof/>
        </w:rPr>
        <w:t>1</w:t>
      </w:r>
      <w:r>
        <w:fldChar w:fldCharType="end"/>
      </w:r>
      <w:r>
        <w:t xml:space="preserve">: 4Tx </w:t>
      </w:r>
      <w:proofErr w:type="gramStart"/>
      <w:r>
        <w:t>AAV(</w:t>
      </w:r>
      <w:proofErr w:type="gramEnd"/>
      <w:r>
        <w:t>1,1)</w:t>
      </w:r>
    </w:p>
    <w:p w14:paraId="4EB24DF7" w14:textId="3CB04E1E" w:rsidR="00174F1E" w:rsidRDefault="00174F1E" w:rsidP="00174F1E">
      <w:pPr>
        <w:pStyle w:val="Titre4"/>
        <w:rPr>
          <w:lang w:eastAsia="ko-KR"/>
        </w:rPr>
      </w:pPr>
      <w:bookmarkStart w:id="5" w:name="_Hlk197278571"/>
      <w:r w:rsidRPr="00174F1E">
        <w:rPr>
          <w:lang w:eastAsia="ko-KR"/>
        </w:rPr>
        <w:t xml:space="preserve"> </w:t>
      </w:r>
      <w:r w:rsidR="001135F0">
        <w:rPr>
          <w:lang w:eastAsia="ko-KR"/>
        </w:rPr>
        <w:t>Antenna configuration</w:t>
      </w:r>
      <w:r w:rsidRPr="00174F1E">
        <w:rPr>
          <w:lang w:eastAsia="ko-KR"/>
        </w:rPr>
        <w:t xml:space="preserve"> (1,4,2,1,1)</w:t>
      </w:r>
    </w:p>
    <w:p w14:paraId="1C962ED6" w14:textId="77777777" w:rsidR="009464DE" w:rsidRDefault="00B72BD4" w:rsidP="009464DE">
      <w:pPr>
        <w:keepNext/>
      </w:pPr>
      <w:r>
        <w:rPr>
          <w:noProof/>
          <w:lang w:eastAsia="ko-KR"/>
        </w:rPr>
        <w:drawing>
          <wp:inline distT="0" distB="0" distL="0" distR="0" wp14:anchorId="3F33BE7F" wp14:editId="05C11858">
            <wp:extent cx="6107430" cy="2888615"/>
            <wp:effectExtent l="0" t="0" r="0" b="0"/>
            <wp:docPr id="1458521300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8521300" name="Image 145852130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07430" cy="2888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72137F" w14:textId="23585D09" w:rsidR="00E567C2" w:rsidRPr="00E567C2" w:rsidRDefault="009464DE" w:rsidP="009464DE">
      <w:pPr>
        <w:pStyle w:val="Lgende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772E1">
        <w:rPr>
          <w:noProof/>
        </w:rPr>
        <w:t>2</w:t>
      </w:r>
      <w:r>
        <w:fldChar w:fldCharType="end"/>
      </w:r>
      <w:r>
        <w:t xml:space="preserve">: 8Tx </w:t>
      </w:r>
      <w:proofErr w:type="gramStart"/>
      <w:r>
        <w:t>AAV(</w:t>
      </w:r>
      <w:proofErr w:type="gramEnd"/>
      <w:r>
        <w:t>1,1)</w:t>
      </w:r>
    </w:p>
    <w:p w14:paraId="7B96F00A" w14:textId="2F5C4DEA" w:rsidR="00E53074" w:rsidRPr="00E53074" w:rsidRDefault="00E53074" w:rsidP="00E53074">
      <w:pPr>
        <w:pStyle w:val="Titre3"/>
        <w:rPr>
          <w:lang w:eastAsia="ko-KR"/>
        </w:rPr>
      </w:pPr>
      <w:r>
        <w:rPr>
          <w:lang w:eastAsia="ko-KR"/>
        </w:rPr>
        <w:lastRenderedPageBreak/>
        <w:t>Simulations for comparison</w:t>
      </w:r>
    </w:p>
    <w:bookmarkEnd w:id="5"/>
    <w:p w14:paraId="07F2B111" w14:textId="2B967E69" w:rsidR="00C94CA0" w:rsidRDefault="00C94CA0" w:rsidP="00C94CA0">
      <w:pPr>
        <w:pStyle w:val="Titre4"/>
        <w:rPr>
          <w:lang w:eastAsia="ko-KR"/>
        </w:rPr>
      </w:pPr>
      <w:r>
        <w:rPr>
          <w:lang w:eastAsia="ko-KR"/>
        </w:rPr>
        <w:t>Antenna configuration</w:t>
      </w:r>
      <w:r w:rsidRPr="00174F1E">
        <w:rPr>
          <w:lang w:eastAsia="ko-KR"/>
        </w:rPr>
        <w:t xml:space="preserve"> (</w:t>
      </w:r>
      <w:r w:rsidR="0007662D">
        <w:rPr>
          <w:lang w:eastAsia="ko-KR"/>
        </w:rPr>
        <w:t>8</w:t>
      </w:r>
      <w:r w:rsidRPr="00174F1E">
        <w:rPr>
          <w:lang w:eastAsia="ko-KR"/>
        </w:rPr>
        <w:t>,4,2,</w:t>
      </w:r>
      <w:r w:rsidR="0007662D">
        <w:rPr>
          <w:lang w:eastAsia="ko-KR"/>
        </w:rPr>
        <w:t>8</w:t>
      </w:r>
      <w:r w:rsidRPr="00174F1E">
        <w:rPr>
          <w:lang w:eastAsia="ko-KR"/>
        </w:rPr>
        <w:t>,1)</w:t>
      </w:r>
    </w:p>
    <w:p w14:paraId="7298B52E" w14:textId="77777777" w:rsidR="009464DE" w:rsidRDefault="00B72BD4" w:rsidP="009464DE">
      <w:pPr>
        <w:keepNext/>
      </w:pPr>
      <w:r>
        <w:rPr>
          <w:noProof/>
          <w:lang w:eastAsia="ko-KR"/>
        </w:rPr>
        <w:drawing>
          <wp:inline distT="0" distB="0" distL="0" distR="0" wp14:anchorId="7A3DEC22" wp14:editId="3902A88D">
            <wp:extent cx="6107430" cy="2888615"/>
            <wp:effectExtent l="0" t="0" r="0" b="0"/>
            <wp:docPr id="1238524301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524301" name="Image 1238524301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07430" cy="2888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8E15F5" w14:textId="3051BD88" w:rsidR="00B72BD4" w:rsidRPr="00B72BD4" w:rsidRDefault="009464DE" w:rsidP="009464DE">
      <w:pPr>
        <w:pStyle w:val="Lgende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772E1">
        <w:rPr>
          <w:noProof/>
        </w:rPr>
        <w:t>3</w:t>
      </w:r>
      <w:r>
        <w:fldChar w:fldCharType="end"/>
      </w:r>
      <w:r>
        <w:t xml:space="preserve">: 8Tx </w:t>
      </w:r>
      <w:proofErr w:type="gramStart"/>
      <w:r>
        <w:t>AAV(</w:t>
      </w:r>
      <w:proofErr w:type="gramEnd"/>
      <w:r>
        <w:t>8,1)</w:t>
      </w:r>
    </w:p>
    <w:p w14:paraId="003F5F6A" w14:textId="51A26700" w:rsidR="0007662D" w:rsidRDefault="0007662D" w:rsidP="0007662D">
      <w:pPr>
        <w:pStyle w:val="Titre4"/>
        <w:rPr>
          <w:lang w:eastAsia="ko-KR"/>
        </w:rPr>
      </w:pPr>
      <w:r>
        <w:rPr>
          <w:lang w:eastAsia="ko-KR"/>
        </w:rPr>
        <w:t>Antenna configuration</w:t>
      </w:r>
      <w:r w:rsidRPr="00174F1E">
        <w:rPr>
          <w:lang w:eastAsia="ko-KR"/>
        </w:rPr>
        <w:t xml:space="preserve"> (</w:t>
      </w:r>
      <w:r w:rsidR="00E368F8">
        <w:rPr>
          <w:lang w:eastAsia="ko-KR"/>
        </w:rPr>
        <w:t>2</w:t>
      </w:r>
      <w:r w:rsidRPr="00174F1E">
        <w:rPr>
          <w:lang w:eastAsia="ko-KR"/>
        </w:rPr>
        <w:t>,</w:t>
      </w:r>
      <w:r w:rsidR="00E368F8">
        <w:rPr>
          <w:lang w:eastAsia="ko-KR"/>
        </w:rPr>
        <w:t>8</w:t>
      </w:r>
      <w:r w:rsidRPr="00174F1E">
        <w:rPr>
          <w:lang w:eastAsia="ko-KR"/>
        </w:rPr>
        <w:t>,2,</w:t>
      </w:r>
      <w:r w:rsidR="00E368F8">
        <w:rPr>
          <w:lang w:eastAsia="ko-KR"/>
        </w:rPr>
        <w:t>1</w:t>
      </w:r>
      <w:r w:rsidRPr="00174F1E">
        <w:rPr>
          <w:lang w:eastAsia="ko-KR"/>
        </w:rPr>
        <w:t>,1)</w:t>
      </w:r>
    </w:p>
    <w:p w14:paraId="7A6FC82C" w14:textId="77777777" w:rsidR="009464DE" w:rsidRDefault="00B72BD4" w:rsidP="009464DE">
      <w:pPr>
        <w:keepNext/>
      </w:pPr>
      <w:r>
        <w:rPr>
          <w:noProof/>
          <w:lang w:eastAsia="ko-KR"/>
        </w:rPr>
        <w:drawing>
          <wp:inline distT="0" distB="0" distL="0" distR="0" wp14:anchorId="13554F37" wp14:editId="51AF23DF">
            <wp:extent cx="6107430" cy="2888615"/>
            <wp:effectExtent l="0" t="0" r="0" b="0"/>
            <wp:docPr id="1272361478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2361478" name="Image 127236147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07430" cy="2888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570805" w14:textId="3561EC00" w:rsidR="00B72BD4" w:rsidRDefault="009464DE" w:rsidP="009464DE">
      <w:pPr>
        <w:pStyle w:val="Lgende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772E1">
        <w:rPr>
          <w:noProof/>
        </w:rPr>
        <w:t>4</w:t>
      </w:r>
      <w:r>
        <w:fldChar w:fldCharType="end"/>
      </w:r>
      <w:r>
        <w:t xml:space="preserve">: 32 Tx </w:t>
      </w:r>
      <w:proofErr w:type="gramStart"/>
      <w:r>
        <w:t>AAV(</w:t>
      </w:r>
      <w:proofErr w:type="gramEnd"/>
      <w:r>
        <w:t>1,1)</w:t>
      </w:r>
    </w:p>
    <w:p w14:paraId="46981BC7" w14:textId="0F40F087" w:rsidR="000510E7" w:rsidRPr="000510E7" w:rsidRDefault="000510E7" w:rsidP="000510E7"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4767CB3B" wp14:editId="5211883E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5967095" cy="3069590"/>
            <wp:effectExtent l="0" t="0" r="0" b="0"/>
            <wp:wrapTopAndBottom/>
            <wp:docPr id="149939583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395839" name="Picture 1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67095" cy="3069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A9D556" wp14:editId="495834FF">
                <wp:simplePos x="0" y="0"/>
                <wp:positionH relativeFrom="column">
                  <wp:posOffset>354330</wp:posOffset>
                </wp:positionH>
                <wp:positionV relativeFrom="paragraph">
                  <wp:posOffset>2738120</wp:posOffset>
                </wp:positionV>
                <wp:extent cx="5398135" cy="635"/>
                <wp:effectExtent l="0" t="0" r="0" b="0"/>
                <wp:wrapTopAndBottom/>
                <wp:docPr id="31426452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9813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26A53A5" w14:textId="24F3B2A5" w:rsidR="000510E7" w:rsidRPr="004328BF" w:rsidRDefault="000510E7" w:rsidP="000510E7">
                            <w:pPr>
                              <w:pStyle w:val="Lgende"/>
                              <w:jc w:val="center"/>
                              <w:rPr>
                                <w:noProof/>
                                <w:sz w:val="20"/>
                                <w:szCs w:val="20"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 w:rsidR="00E772E1">
                              <w:rPr>
                                <w:noProof/>
                              </w:rPr>
                              <w:t>5</w:t>
                            </w:r>
                            <w:r>
                              <w:fldChar w:fldCharType="end"/>
                            </w:r>
                            <w:r>
                              <w:t xml:space="preserve">: 32 TX </w:t>
                            </w:r>
                            <w:proofErr w:type="gramStart"/>
                            <w:r>
                              <w:t>AAV(</w:t>
                            </w:r>
                            <w:proofErr w:type="gramEnd"/>
                            <w:r>
                              <w:t>1,1) with d=4λ</w:t>
                            </w:r>
                            <w:r w:rsidR="00C64233">
                              <w:t xml:space="preserve"> between antenna elements in the vertical dimension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7A9D55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7.9pt;margin-top:215.6pt;width:425.05pt;height: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" stroked="f">
                <v:textbox style="mso-fit-shape-to-text:t" inset="0,0,0,0">
                  <w:txbxContent>
                    <w:p w14:paraId="726A53A5" w14:textId="24F3B2A5" w:rsidR="000510E7" w:rsidRPr="004328BF" w:rsidRDefault="000510E7" w:rsidP="000510E7">
                      <w:pPr>
                        <w:pStyle w:val="Caption"/>
                        <w:jc w:val="center"/>
                        <w:rPr>
                          <w:noProof/>
                          <w:sz w:val="20"/>
                          <w:szCs w:val="20"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 w:rsidR="00E772E1">
                        <w:rPr>
                          <w:noProof/>
                        </w:rPr>
                        <w:t>5</w:t>
                      </w:r>
                      <w:r>
                        <w:fldChar w:fldCharType="end"/>
                      </w:r>
                      <w:r>
                        <w:t xml:space="preserve">: 32 TX </w:t>
                      </w:r>
                      <w:proofErr w:type="gramStart"/>
                      <w:r>
                        <w:t>AAV(</w:t>
                      </w:r>
                      <w:proofErr w:type="gramEnd"/>
                      <w:r>
                        <w:t>1,1) with d=4λ</w:t>
                      </w:r>
                      <w:r w:rsidR="00C64233">
                        <w:t xml:space="preserve"> between antenna elements in the vertical dimension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086EA965" w14:textId="72F150A5" w:rsidR="0007662D" w:rsidRDefault="006B266D" w:rsidP="0007662D">
      <w:pPr>
        <w:pStyle w:val="Titre4"/>
        <w:rPr>
          <w:lang w:eastAsia="ko-KR"/>
        </w:rPr>
      </w:pPr>
      <w:r>
        <w:rPr>
          <w:lang w:eastAsia="ko-KR"/>
        </w:rPr>
        <w:t>Antenna configuration</w:t>
      </w:r>
      <w:r w:rsidRPr="00174F1E">
        <w:rPr>
          <w:lang w:eastAsia="ko-KR"/>
        </w:rPr>
        <w:t xml:space="preserve"> (</w:t>
      </w:r>
      <w:r>
        <w:rPr>
          <w:lang w:eastAsia="ko-KR"/>
        </w:rPr>
        <w:t>16</w:t>
      </w:r>
      <w:r w:rsidRPr="00174F1E">
        <w:rPr>
          <w:lang w:eastAsia="ko-KR"/>
        </w:rPr>
        <w:t>,</w:t>
      </w:r>
      <w:r>
        <w:rPr>
          <w:lang w:eastAsia="ko-KR"/>
        </w:rPr>
        <w:t>8</w:t>
      </w:r>
      <w:r w:rsidRPr="00174F1E">
        <w:rPr>
          <w:lang w:eastAsia="ko-KR"/>
        </w:rPr>
        <w:t>,2,</w:t>
      </w:r>
      <w:r>
        <w:rPr>
          <w:lang w:eastAsia="ko-KR"/>
        </w:rPr>
        <w:t>8</w:t>
      </w:r>
      <w:r w:rsidRPr="00174F1E">
        <w:rPr>
          <w:lang w:eastAsia="ko-KR"/>
        </w:rPr>
        <w:t>,1)</w:t>
      </w:r>
    </w:p>
    <w:p w14:paraId="4C10C23D" w14:textId="77777777" w:rsidR="009464DE" w:rsidRDefault="00B72BD4" w:rsidP="009464DE">
      <w:pPr>
        <w:keepNext/>
      </w:pPr>
      <w:r>
        <w:rPr>
          <w:noProof/>
          <w:lang w:eastAsia="ko-KR"/>
        </w:rPr>
        <w:drawing>
          <wp:inline distT="0" distB="0" distL="0" distR="0" wp14:anchorId="0F2DCBB1" wp14:editId="1A7AD6A0">
            <wp:extent cx="6107430" cy="2888615"/>
            <wp:effectExtent l="0" t="0" r="0" b="0"/>
            <wp:docPr id="154667174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67174" name="Image 15466717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07430" cy="2888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F44342" w14:textId="6ED04246" w:rsidR="00B72BD4" w:rsidRPr="00B72BD4" w:rsidRDefault="009464DE" w:rsidP="009464DE">
      <w:pPr>
        <w:pStyle w:val="Lgende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772E1">
        <w:rPr>
          <w:noProof/>
        </w:rPr>
        <w:t>6</w:t>
      </w:r>
      <w:r>
        <w:fldChar w:fldCharType="end"/>
      </w:r>
      <w:r>
        <w:t xml:space="preserve">: 32Tx </w:t>
      </w:r>
      <w:proofErr w:type="gramStart"/>
      <w:r>
        <w:t>AAV(</w:t>
      </w:r>
      <w:proofErr w:type="gramEnd"/>
      <w:r>
        <w:t>8,1)</w:t>
      </w:r>
    </w:p>
    <w:p w14:paraId="395711A8" w14:textId="68FB6A38" w:rsidR="00CF0BA4" w:rsidRPr="00B11B3B" w:rsidRDefault="00CF0BA4" w:rsidP="00CF0BA4">
      <w:pPr>
        <w:pStyle w:val="Titre2"/>
        <w:rPr>
          <w:bCs/>
          <w:i/>
          <w:iCs/>
          <w:lang w:eastAsia="ko-KR"/>
        </w:rPr>
      </w:pPr>
      <w:r w:rsidRPr="00B11B3B">
        <w:rPr>
          <w:bCs/>
          <w:i/>
          <w:iCs/>
          <w:lang w:eastAsia="ko-KR"/>
        </w:rPr>
        <w:lastRenderedPageBreak/>
        <w:t>Doppler 3</w:t>
      </w:r>
      <w:r>
        <w:rPr>
          <w:bCs/>
          <w:i/>
          <w:iCs/>
          <w:lang w:eastAsia="ko-KR"/>
        </w:rPr>
        <w:t>0</w:t>
      </w:r>
      <w:r w:rsidRPr="00B11B3B">
        <w:rPr>
          <w:bCs/>
          <w:i/>
          <w:iCs/>
          <w:lang w:eastAsia="ko-KR"/>
        </w:rPr>
        <w:t>k</w:t>
      </w:r>
      <w:r w:rsidR="0078264D">
        <w:rPr>
          <w:bCs/>
          <w:i/>
          <w:iCs/>
          <w:lang w:eastAsia="ko-KR"/>
        </w:rPr>
        <w:t xml:space="preserve">m/h or </w:t>
      </w:r>
      <w:r w:rsidRPr="00B11B3B">
        <w:rPr>
          <w:bCs/>
          <w:i/>
          <w:iCs/>
          <w:lang w:eastAsia="ko-KR"/>
        </w:rPr>
        <w:t>10</w:t>
      </w:r>
      <w:r>
        <w:rPr>
          <w:bCs/>
          <w:i/>
          <w:iCs/>
          <w:lang w:eastAsia="ko-KR"/>
        </w:rPr>
        <w:t>0</w:t>
      </w:r>
      <w:r w:rsidR="0078264D">
        <w:rPr>
          <w:bCs/>
          <w:i/>
          <w:iCs/>
          <w:lang w:eastAsia="ko-KR"/>
        </w:rPr>
        <w:t>H</w:t>
      </w:r>
      <w:r w:rsidRPr="00B11B3B">
        <w:rPr>
          <w:bCs/>
          <w:i/>
          <w:iCs/>
          <w:lang w:eastAsia="ko-KR"/>
        </w:rPr>
        <w:t>z</w:t>
      </w:r>
    </w:p>
    <w:p w14:paraId="5C4D1C44" w14:textId="08588C98" w:rsidR="00CF0BA4" w:rsidRDefault="00CF0BA4" w:rsidP="00CF0BA4">
      <w:pPr>
        <w:pStyle w:val="Titre3"/>
        <w:rPr>
          <w:lang w:eastAsia="ko-KR"/>
        </w:rPr>
      </w:pPr>
      <w:r>
        <w:rPr>
          <w:lang w:eastAsia="ko-KR"/>
        </w:rPr>
        <w:t>Simulations for alignment</w:t>
      </w:r>
    </w:p>
    <w:p w14:paraId="15424C6D" w14:textId="48166049" w:rsidR="00CF0BA4" w:rsidRPr="00174F1E" w:rsidRDefault="0075431A" w:rsidP="00CF0BA4">
      <w:pPr>
        <w:pStyle w:val="Titre4"/>
        <w:rPr>
          <w:lang w:eastAsia="ko-KR"/>
        </w:rPr>
      </w:pPr>
      <w:r>
        <w:rPr>
          <w:noProof/>
          <w:lang w:eastAsia="ko-KR"/>
        </w:rPr>
        <w:drawing>
          <wp:anchor distT="0" distB="0" distL="114300" distR="114300" simplePos="0" relativeHeight="251661312" behindDoc="0" locked="0" layoutInCell="1" allowOverlap="1" wp14:anchorId="55192046" wp14:editId="1D78ABC9">
            <wp:simplePos x="0" y="0"/>
            <wp:positionH relativeFrom="margin">
              <wp:posOffset>100965</wp:posOffset>
            </wp:positionH>
            <wp:positionV relativeFrom="paragraph">
              <wp:posOffset>251460</wp:posOffset>
            </wp:positionV>
            <wp:extent cx="5892165" cy="3032125"/>
            <wp:effectExtent l="0" t="0" r="0" b="0"/>
            <wp:wrapTopAndBottom/>
            <wp:docPr id="20904122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041220" name="Picture 2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92165" cy="3032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CF0BA4">
        <w:rPr>
          <w:lang w:eastAsia="ko-KR"/>
        </w:rPr>
        <w:t>Antenna configuration</w:t>
      </w:r>
      <w:r w:rsidR="00CF0BA4" w:rsidRPr="00174F1E">
        <w:rPr>
          <w:lang w:eastAsia="ko-KR"/>
        </w:rPr>
        <w:t xml:space="preserve"> (1,2,2,1,1)</w:t>
      </w:r>
      <w:r w:rsidR="000510E7">
        <w:rPr>
          <w:lang w:eastAsia="ko-KR"/>
        </w:rPr>
        <w:br/>
      </w:r>
      <w:r w:rsidR="000510E7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98CD61C" wp14:editId="4AEB94F8">
                <wp:simplePos x="0" y="0"/>
                <wp:positionH relativeFrom="column">
                  <wp:posOffset>-3810</wp:posOffset>
                </wp:positionH>
                <wp:positionV relativeFrom="paragraph">
                  <wp:posOffset>3340735</wp:posOffset>
                </wp:positionV>
                <wp:extent cx="6107430" cy="635"/>
                <wp:effectExtent l="0" t="0" r="0" b="0"/>
                <wp:wrapTopAndBottom/>
                <wp:docPr id="33272645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743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4FD8AD0" w14:textId="6A635E62" w:rsidR="000510E7" w:rsidRPr="00B16004" w:rsidRDefault="000510E7" w:rsidP="000510E7">
                            <w:pPr>
                              <w:pStyle w:val="Lgende"/>
                              <w:jc w:val="center"/>
                              <w:rPr>
                                <w:rFonts w:ascii="Arial" w:hAnsi="Arial"/>
                                <w:i w:val="0"/>
                                <w:iCs w:val="0"/>
                                <w:color w:val="auto"/>
                                <w:szCs w:val="20"/>
                                <w:lang w:eastAsia="ko-KR"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 w:rsidR="00E772E1">
                              <w:rPr>
                                <w:noProof/>
                              </w:rPr>
                              <w:t>7</w:t>
                            </w:r>
                            <w:r>
                              <w:fldChar w:fldCharType="end"/>
                            </w:r>
                            <w:r>
                              <w:t xml:space="preserve">: 4 Tx </w:t>
                            </w:r>
                            <w:proofErr w:type="gramStart"/>
                            <w:r>
                              <w:t>AAV(</w:t>
                            </w:r>
                            <w:proofErr w:type="gramEnd"/>
                            <w:r>
                              <w:t>1,1)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98CD61C" id="_x0000_s1027" type="#_x0000_t202" style="position:absolute;left:0;text-align:left;margin-left:-.3pt;margin-top:263.05pt;width:480.9pt;height:.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" stroked="f">
                <v:textbox style="mso-fit-shape-to-text:t" inset="0,0,0,0">
                  <w:txbxContent>
                    <w:p w14:paraId="54FD8AD0" w14:textId="6A635E62" w:rsidR="000510E7" w:rsidRPr="00B16004" w:rsidRDefault="000510E7" w:rsidP="000510E7">
                      <w:pPr>
                        <w:pStyle w:val="Caption"/>
                        <w:jc w:val="center"/>
                        <w:rPr>
                          <w:rFonts w:ascii="Arial" w:hAnsi="Arial"/>
                          <w:i w:val="0"/>
                          <w:iCs w:val="0"/>
                          <w:color w:val="auto"/>
                          <w:szCs w:val="20"/>
                          <w:lang w:eastAsia="ko-KR"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 w:rsidR="00E772E1">
                        <w:rPr>
                          <w:noProof/>
                        </w:rPr>
                        <w:t>7</w:t>
                      </w:r>
                      <w:r>
                        <w:fldChar w:fldCharType="end"/>
                      </w:r>
                      <w:r>
                        <w:t xml:space="preserve">: 4 Tx </w:t>
                      </w:r>
                      <w:proofErr w:type="gramStart"/>
                      <w:r>
                        <w:t>AAV(</w:t>
                      </w:r>
                      <w:proofErr w:type="gramEnd"/>
                      <w:r>
                        <w:t>1,1)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2B7A9E68" w14:textId="58061C82" w:rsidR="00CF0BA4" w:rsidRDefault="00511E9B" w:rsidP="00CF0BA4">
      <w:pPr>
        <w:pStyle w:val="Titre4"/>
        <w:rPr>
          <w:lang w:eastAsia="ko-KR"/>
        </w:rPr>
      </w:pPr>
      <w:r>
        <w:rPr>
          <w:noProof/>
          <w:lang w:eastAsia="ko-KR"/>
        </w:rPr>
        <w:drawing>
          <wp:anchor distT="0" distB="0" distL="114300" distR="114300" simplePos="0" relativeHeight="251664384" behindDoc="0" locked="0" layoutInCell="1" allowOverlap="1" wp14:anchorId="31600620" wp14:editId="25361708">
            <wp:simplePos x="0" y="0"/>
            <wp:positionH relativeFrom="margin">
              <wp:posOffset>105410</wp:posOffset>
            </wp:positionH>
            <wp:positionV relativeFrom="paragraph">
              <wp:posOffset>252095</wp:posOffset>
            </wp:positionV>
            <wp:extent cx="5890895" cy="3031490"/>
            <wp:effectExtent l="0" t="0" r="0" b="0"/>
            <wp:wrapTopAndBottom/>
            <wp:docPr id="167682218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6822189" name="Picture 3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890895" cy="3031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924DE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BD812A6" wp14:editId="7D808303">
                <wp:simplePos x="0" y="0"/>
                <wp:positionH relativeFrom="column">
                  <wp:posOffset>-3810</wp:posOffset>
                </wp:positionH>
                <wp:positionV relativeFrom="paragraph">
                  <wp:posOffset>3340100</wp:posOffset>
                </wp:positionV>
                <wp:extent cx="6107430" cy="635"/>
                <wp:effectExtent l="0" t="0" r="0" b="0"/>
                <wp:wrapTopAndBottom/>
                <wp:docPr id="18279795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743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8627B6C" w14:textId="4AEB2750" w:rsidR="00924DEA" w:rsidRPr="00611E24" w:rsidRDefault="00924DEA" w:rsidP="00924DEA">
                            <w:pPr>
                              <w:pStyle w:val="Lgende"/>
                              <w:jc w:val="center"/>
                              <w:rPr>
                                <w:rFonts w:ascii="Arial" w:hAnsi="Arial"/>
                                <w:i w:val="0"/>
                                <w:iCs w:val="0"/>
                                <w:noProof/>
                                <w:color w:val="auto"/>
                                <w:szCs w:val="20"/>
                                <w:lang w:eastAsia="ko-KR"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 w:rsidR="00E772E1">
                              <w:rPr>
                                <w:noProof/>
                              </w:rPr>
                              <w:t>8</w:t>
                            </w:r>
                            <w:r>
                              <w:fldChar w:fldCharType="end"/>
                            </w:r>
                            <w:r>
                              <w:t xml:space="preserve">: 8 Tx </w:t>
                            </w:r>
                            <w:proofErr w:type="gramStart"/>
                            <w:r>
                              <w:t>AAV(</w:t>
                            </w:r>
                            <w:proofErr w:type="gramEnd"/>
                            <w:r>
                              <w:t>1,1)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BD812A6" id="_x0000_s1028" type="#_x0000_t202" style="position:absolute;left:0;text-align:left;margin-left:-.3pt;margin-top:263pt;width:480.9pt;height:.0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" stroked="f">
                <v:textbox style="mso-fit-shape-to-text:t" inset="0,0,0,0">
                  <w:txbxContent>
                    <w:p w14:paraId="58627B6C" w14:textId="4AEB2750" w:rsidR="00924DEA" w:rsidRPr="00611E24" w:rsidRDefault="00924DEA" w:rsidP="00924DEA">
                      <w:pPr>
                        <w:pStyle w:val="Caption"/>
                        <w:jc w:val="center"/>
                        <w:rPr>
                          <w:rFonts w:ascii="Arial" w:hAnsi="Arial"/>
                          <w:i w:val="0"/>
                          <w:iCs w:val="0"/>
                          <w:noProof/>
                          <w:color w:val="auto"/>
                          <w:szCs w:val="20"/>
                          <w:lang w:eastAsia="ko-KR"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 w:rsidR="00E772E1">
                        <w:rPr>
                          <w:noProof/>
                        </w:rPr>
                        <w:t>8</w:t>
                      </w:r>
                      <w:r>
                        <w:fldChar w:fldCharType="end"/>
                      </w:r>
                      <w:r>
                        <w:t xml:space="preserve">: 8 Tx </w:t>
                      </w:r>
                      <w:proofErr w:type="gramStart"/>
                      <w:r>
                        <w:t>AAV(</w:t>
                      </w:r>
                      <w:proofErr w:type="gramEnd"/>
                      <w:r>
                        <w:t>1,1)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CF0BA4" w:rsidRPr="00174F1E">
        <w:rPr>
          <w:lang w:eastAsia="ko-KR"/>
        </w:rPr>
        <w:t xml:space="preserve"> </w:t>
      </w:r>
      <w:r w:rsidR="00CF0BA4">
        <w:rPr>
          <w:lang w:eastAsia="ko-KR"/>
        </w:rPr>
        <w:t>Antenna configuration</w:t>
      </w:r>
      <w:r w:rsidR="00CF0BA4" w:rsidRPr="00174F1E">
        <w:rPr>
          <w:lang w:eastAsia="ko-KR"/>
        </w:rPr>
        <w:t xml:space="preserve"> (1,4,2,1,1)</w:t>
      </w:r>
      <w:r w:rsidR="00A02CC0">
        <w:rPr>
          <w:lang w:eastAsia="ko-KR"/>
        </w:rPr>
        <w:br/>
      </w:r>
    </w:p>
    <w:p w14:paraId="1A1BC716" w14:textId="77777777" w:rsidR="00CF0BA4" w:rsidRPr="00E53074" w:rsidRDefault="00CF0BA4" w:rsidP="00CF0BA4">
      <w:pPr>
        <w:pStyle w:val="Titre3"/>
        <w:rPr>
          <w:lang w:eastAsia="ko-KR"/>
        </w:rPr>
      </w:pPr>
      <w:r>
        <w:rPr>
          <w:lang w:eastAsia="ko-KR"/>
        </w:rPr>
        <w:lastRenderedPageBreak/>
        <w:t>Simulations for comparison</w:t>
      </w:r>
    </w:p>
    <w:p w14:paraId="36B15F86" w14:textId="0852F615" w:rsidR="00CF0BA4" w:rsidRDefault="00511E9B" w:rsidP="00CF0BA4">
      <w:pPr>
        <w:pStyle w:val="Titre4"/>
        <w:rPr>
          <w:lang w:eastAsia="ko-KR"/>
        </w:rPr>
      </w:pPr>
      <w:r>
        <w:rPr>
          <w:noProof/>
          <w:lang w:eastAsia="ko-KR"/>
        </w:rPr>
        <w:drawing>
          <wp:anchor distT="0" distB="0" distL="114300" distR="114300" simplePos="0" relativeHeight="251667456" behindDoc="0" locked="0" layoutInCell="1" allowOverlap="1" wp14:anchorId="7A095814" wp14:editId="53D263D1">
            <wp:simplePos x="0" y="0"/>
            <wp:positionH relativeFrom="margin">
              <wp:posOffset>105410</wp:posOffset>
            </wp:positionH>
            <wp:positionV relativeFrom="paragraph">
              <wp:posOffset>252095</wp:posOffset>
            </wp:positionV>
            <wp:extent cx="5890895" cy="3031490"/>
            <wp:effectExtent l="0" t="0" r="0" b="0"/>
            <wp:wrapTopAndBottom/>
            <wp:docPr id="79274833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748337" name="Picture 4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890895" cy="3031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CF0BA4">
        <w:rPr>
          <w:lang w:eastAsia="ko-KR"/>
        </w:rPr>
        <w:t>Antenna configuration</w:t>
      </w:r>
      <w:r w:rsidR="00CF0BA4" w:rsidRPr="00174F1E">
        <w:rPr>
          <w:lang w:eastAsia="ko-KR"/>
        </w:rPr>
        <w:t xml:space="preserve"> (</w:t>
      </w:r>
      <w:r w:rsidR="00CF0BA4">
        <w:rPr>
          <w:lang w:eastAsia="ko-KR"/>
        </w:rPr>
        <w:t>8</w:t>
      </w:r>
      <w:r w:rsidR="00CF0BA4" w:rsidRPr="00174F1E">
        <w:rPr>
          <w:lang w:eastAsia="ko-KR"/>
        </w:rPr>
        <w:t>,4,2,</w:t>
      </w:r>
      <w:r w:rsidR="00CF0BA4">
        <w:rPr>
          <w:lang w:eastAsia="ko-KR"/>
        </w:rPr>
        <w:t>8</w:t>
      </w:r>
      <w:r w:rsidR="00CF0BA4" w:rsidRPr="00174F1E">
        <w:rPr>
          <w:lang w:eastAsia="ko-KR"/>
        </w:rPr>
        <w:t>,1)</w:t>
      </w:r>
      <w:r w:rsidR="000A5FAE">
        <w:rPr>
          <w:lang w:eastAsia="ko-KR"/>
        </w:rPr>
        <w:br/>
      </w:r>
      <w:r w:rsidR="000A5FAE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AF1E1D" wp14:editId="71B73BBF">
                <wp:simplePos x="0" y="0"/>
                <wp:positionH relativeFrom="column">
                  <wp:posOffset>-3810</wp:posOffset>
                </wp:positionH>
                <wp:positionV relativeFrom="paragraph">
                  <wp:posOffset>3340735</wp:posOffset>
                </wp:positionV>
                <wp:extent cx="6107430" cy="635"/>
                <wp:effectExtent l="0" t="0" r="0" b="0"/>
                <wp:wrapTopAndBottom/>
                <wp:docPr id="131248727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743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0354767" w14:textId="5FD34C8A" w:rsidR="000A5FAE" w:rsidRPr="009470FC" w:rsidRDefault="000A5FAE" w:rsidP="000A5FAE">
                            <w:pPr>
                              <w:pStyle w:val="Lgende"/>
                              <w:jc w:val="center"/>
                              <w:rPr>
                                <w:rFonts w:ascii="Arial" w:hAnsi="Arial"/>
                                <w:i w:val="0"/>
                                <w:iCs w:val="0"/>
                                <w:color w:val="auto"/>
                                <w:szCs w:val="20"/>
                                <w:lang w:eastAsia="ko-KR"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 w:rsidR="00E772E1">
                              <w:rPr>
                                <w:noProof/>
                              </w:rPr>
                              <w:t>9</w:t>
                            </w:r>
                            <w:r>
                              <w:fldChar w:fldCharType="end"/>
                            </w:r>
                            <w:r>
                              <w:t xml:space="preserve">: 8 Tx </w:t>
                            </w:r>
                            <w:proofErr w:type="gramStart"/>
                            <w:r>
                              <w:t>AAV(</w:t>
                            </w:r>
                            <w:proofErr w:type="gramEnd"/>
                            <w:r>
                              <w:t>8,1)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AF1E1D" id="_x0000_s1029" type="#_x0000_t202" style="position:absolute;left:0;text-align:left;margin-left:-.3pt;margin-top:263.05pt;width:480.9pt;height: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" stroked="f">
                <v:textbox style="mso-fit-shape-to-text:t" inset="0,0,0,0">
                  <w:txbxContent>
                    <w:p w14:paraId="30354767" w14:textId="5FD34C8A" w:rsidR="000A5FAE" w:rsidRPr="009470FC" w:rsidRDefault="000A5FAE" w:rsidP="000A5FAE">
                      <w:pPr>
                        <w:pStyle w:val="Caption"/>
                        <w:jc w:val="center"/>
                        <w:rPr>
                          <w:rFonts w:ascii="Arial" w:hAnsi="Arial"/>
                          <w:i w:val="0"/>
                          <w:iCs w:val="0"/>
                          <w:color w:val="auto"/>
                          <w:szCs w:val="20"/>
                          <w:lang w:eastAsia="ko-KR"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 w:rsidR="00E772E1">
                        <w:rPr>
                          <w:noProof/>
                        </w:rPr>
                        <w:t>9</w:t>
                      </w:r>
                      <w:r>
                        <w:fldChar w:fldCharType="end"/>
                      </w:r>
                      <w:r>
                        <w:t xml:space="preserve">: 8 Tx </w:t>
                      </w:r>
                      <w:proofErr w:type="gramStart"/>
                      <w:r>
                        <w:t>AAV(</w:t>
                      </w:r>
                      <w:proofErr w:type="gramEnd"/>
                      <w:r>
                        <w:t>8,1)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DAA6AED" w14:textId="05D6F24B" w:rsidR="00CF0BA4" w:rsidRDefault="00511E9B" w:rsidP="00CF0BA4">
      <w:pPr>
        <w:pStyle w:val="Titre4"/>
        <w:rPr>
          <w:lang w:eastAsia="ko-KR"/>
        </w:rPr>
      </w:pPr>
      <w:r>
        <w:rPr>
          <w:noProof/>
          <w:lang w:eastAsia="ko-KR"/>
        </w:rPr>
        <w:lastRenderedPageBreak/>
        <w:drawing>
          <wp:anchor distT="0" distB="0" distL="114300" distR="114300" simplePos="0" relativeHeight="251670528" behindDoc="0" locked="0" layoutInCell="1" allowOverlap="1" wp14:anchorId="19F3E40F" wp14:editId="0D16D925">
            <wp:simplePos x="0" y="0"/>
            <wp:positionH relativeFrom="margin">
              <wp:posOffset>108585</wp:posOffset>
            </wp:positionH>
            <wp:positionV relativeFrom="paragraph">
              <wp:posOffset>257175</wp:posOffset>
            </wp:positionV>
            <wp:extent cx="5890895" cy="3031490"/>
            <wp:effectExtent l="0" t="0" r="0" b="0"/>
            <wp:wrapTopAndBottom/>
            <wp:docPr id="158807960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8079602" name="Picture 5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890895" cy="3031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CF0BA4">
        <w:rPr>
          <w:lang w:eastAsia="ko-KR"/>
        </w:rPr>
        <w:t>Antenna configuration</w:t>
      </w:r>
      <w:r w:rsidR="00CF0BA4" w:rsidRPr="00174F1E">
        <w:rPr>
          <w:lang w:eastAsia="ko-KR"/>
        </w:rPr>
        <w:t xml:space="preserve"> (</w:t>
      </w:r>
      <w:r w:rsidR="00CF0BA4">
        <w:rPr>
          <w:lang w:eastAsia="ko-KR"/>
        </w:rPr>
        <w:t>2</w:t>
      </w:r>
      <w:r w:rsidR="00CF0BA4" w:rsidRPr="00174F1E">
        <w:rPr>
          <w:lang w:eastAsia="ko-KR"/>
        </w:rPr>
        <w:t>,</w:t>
      </w:r>
      <w:r w:rsidR="00CF0BA4">
        <w:rPr>
          <w:lang w:eastAsia="ko-KR"/>
        </w:rPr>
        <w:t>8</w:t>
      </w:r>
      <w:r w:rsidR="00CF0BA4" w:rsidRPr="00174F1E">
        <w:rPr>
          <w:lang w:eastAsia="ko-KR"/>
        </w:rPr>
        <w:t>,2,</w:t>
      </w:r>
      <w:r w:rsidR="00CF0BA4">
        <w:rPr>
          <w:lang w:eastAsia="ko-KR"/>
        </w:rPr>
        <w:t>1</w:t>
      </w:r>
      <w:r w:rsidR="00CF0BA4" w:rsidRPr="00174F1E">
        <w:rPr>
          <w:lang w:eastAsia="ko-KR"/>
        </w:rPr>
        <w:t>,1)</w:t>
      </w:r>
      <w:r w:rsidR="00E772E1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219EC68" wp14:editId="0656D9D2">
                <wp:simplePos x="0" y="0"/>
                <wp:positionH relativeFrom="column">
                  <wp:posOffset>-3810</wp:posOffset>
                </wp:positionH>
                <wp:positionV relativeFrom="paragraph">
                  <wp:posOffset>6803390</wp:posOffset>
                </wp:positionV>
                <wp:extent cx="6107430" cy="635"/>
                <wp:effectExtent l="0" t="0" r="0" b="0"/>
                <wp:wrapTopAndBottom/>
                <wp:docPr id="210862970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743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970B6B0" w14:textId="67ED462B" w:rsidR="00E772E1" w:rsidRPr="00746657" w:rsidRDefault="00E772E1" w:rsidP="00E772E1">
                            <w:pPr>
                              <w:pStyle w:val="Lgende"/>
                              <w:jc w:val="center"/>
                              <w:rPr>
                                <w:rFonts w:ascii="Arial" w:hAnsi="Arial"/>
                                <w:i w:val="0"/>
                                <w:iCs w:val="0"/>
                                <w:noProof/>
                                <w:color w:val="auto"/>
                                <w:szCs w:val="20"/>
                                <w:lang w:eastAsia="ko-KR"/>
                              </w:rPr>
                            </w:pPr>
                            <w:r>
                              <w:t xml:space="preserve">Figure </w:t>
                            </w:r>
                            <w:r w:rsidR="00A82562">
                              <w:t>11</w:t>
                            </w:r>
                            <w:r>
                              <w:t xml:space="preserve">: 32 Tx </w:t>
                            </w:r>
                            <w:proofErr w:type="gramStart"/>
                            <w:r>
                              <w:t>AAV(</w:t>
                            </w:r>
                            <w:proofErr w:type="gramEnd"/>
                            <w:r>
                              <w:t>1,1)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19EC68" id="_x0000_s1030" type="#_x0000_t202" style="position:absolute;left:0;text-align:left;margin-left:-.3pt;margin-top:535.7pt;width:480.9pt;height:.0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" stroked="f">
                <v:textbox style="mso-fit-shape-to-text:t" inset="0,0,0,0">
                  <w:txbxContent>
                    <w:p w14:paraId="5970B6B0" w14:textId="67ED462B" w:rsidR="00E772E1" w:rsidRPr="00746657" w:rsidRDefault="00E772E1" w:rsidP="00E772E1">
                      <w:pPr>
                        <w:pStyle w:val="Caption"/>
                        <w:jc w:val="center"/>
                        <w:rPr>
                          <w:rFonts w:ascii="Arial" w:hAnsi="Arial"/>
                          <w:i w:val="0"/>
                          <w:iCs w:val="0"/>
                          <w:noProof/>
                          <w:color w:val="auto"/>
                          <w:szCs w:val="20"/>
                          <w:lang w:eastAsia="ko-KR"/>
                        </w:rPr>
                      </w:pPr>
                      <w:r>
                        <w:t xml:space="preserve">Figure </w:t>
                      </w:r>
                      <w:r w:rsidR="00A82562">
                        <w:t>11</w:t>
                      </w:r>
                      <w:r>
                        <w:t xml:space="preserve">: 32 Tx </w:t>
                      </w:r>
                      <w:proofErr w:type="gramStart"/>
                      <w:r>
                        <w:t>AAV(</w:t>
                      </w:r>
                      <w:proofErr w:type="gramEnd"/>
                      <w:r>
                        <w:t>1,1)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E772E1">
        <w:rPr>
          <w:noProof/>
          <w:lang w:eastAsia="ko-KR"/>
        </w:rPr>
        <w:drawing>
          <wp:anchor distT="0" distB="0" distL="114300" distR="114300" simplePos="0" relativeHeight="251679744" behindDoc="0" locked="0" layoutInCell="1" allowOverlap="1" wp14:anchorId="0D45081C" wp14:editId="23086282">
            <wp:simplePos x="0" y="0"/>
            <wp:positionH relativeFrom="margin">
              <wp:align>center</wp:align>
            </wp:positionH>
            <wp:positionV relativeFrom="paragraph">
              <wp:posOffset>3603625</wp:posOffset>
            </wp:positionV>
            <wp:extent cx="6107430" cy="3142615"/>
            <wp:effectExtent l="0" t="0" r="7620" b="635"/>
            <wp:wrapTopAndBottom/>
            <wp:docPr id="188033274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0332743" name="Picture 1880332743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6107430" cy="3142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72E1">
        <w:rPr>
          <w:lang w:eastAsia="ko-KR"/>
        </w:rPr>
        <w:br/>
      </w:r>
      <w:r w:rsidR="00E772E1">
        <w:rPr>
          <w:lang w:eastAsia="ko-KR"/>
        </w:rPr>
        <w:br/>
      </w:r>
      <w:r w:rsidR="00E772E1">
        <w:rPr>
          <w:lang w:eastAsia="ko-KR"/>
        </w:rPr>
        <w:br/>
      </w:r>
      <w:r w:rsidR="000A5FAE">
        <w:rPr>
          <w:lang w:eastAsia="ko-KR"/>
        </w:rPr>
        <w:br/>
      </w:r>
      <w:r w:rsidR="000A5FAE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6EF275A" wp14:editId="6D8F144A">
                <wp:simplePos x="0" y="0"/>
                <wp:positionH relativeFrom="column">
                  <wp:posOffset>-3810</wp:posOffset>
                </wp:positionH>
                <wp:positionV relativeFrom="paragraph">
                  <wp:posOffset>3341370</wp:posOffset>
                </wp:positionV>
                <wp:extent cx="6107430" cy="635"/>
                <wp:effectExtent l="0" t="0" r="0" b="0"/>
                <wp:wrapTopAndBottom/>
                <wp:docPr id="196395488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743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503A26B5" w14:textId="74E48524" w:rsidR="000A5FAE" w:rsidRPr="00F329F1" w:rsidRDefault="000A5FAE" w:rsidP="000A5FAE">
                            <w:pPr>
                              <w:pStyle w:val="Lgende"/>
                              <w:jc w:val="center"/>
                              <w:rPr>
                                <w:rFonts w:ascii="Arial" w:hAnsi="Arial"/>
                                <w:i w:val="0"/>
                                <w:iCs w:val="0"/>
                                <w:color w:val="auto"/>
                                <w:szCs w:val="20"/>
                                <w:lang w:eastAsia="ko-KR"/>
                              </w:rPr>
                            </w:pPr>
                            <w:r>
                              <w:t xml:space="preserve">Figure </w:t>
                            </w:r>
                            <w:r w:rsidR="00A82562">
                              <w:t>10</w:t>
                            </w:r>
                            <w:r>
                              <w:t xml:space="preserve">: 32 Tx </w:t>
                            </w:r>
                            <w:proofErr w:type="gramStart"/>
                            <w:r>
                              <w:t>AAV(</w:t>
                            </w:r>
                            <w:proofErr w:type="gramEnd"/>
                            <w:r>
                              <w:t>1,1) with d=4λ</w:t>
                            </w:r>
                            <w:r w:rsidR="00C64233">
                              <w:t xml:space="preserve"> between antenna elements in the vertical dimension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EF275A" id="_x0000_s1031" type="#_x0000_t202" style="position:absolute;left:0;text-align:left;margin-left:-.3pt;margin-top:263.1pt;width:480.9pt;height:.0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" stroked="f">
                <v:textbox style="mso-fit-shape-to-text:t" inset="0,0,0,0">
                  <w:txbxContent>
                    <w:p w14:paraId="503A26B5" w14:textId="74E48524" w:rsidR="000A5FAE" w:rsidRPr="00F329F1" w:rsidRDefault="000A5FAE" w:rsidP="000A5FAE">
                      <w:pPr>
                        <w:pStyle w:val="Caption"/>
                        <w:jc w:val="center"/>
                        <w:rPr>
                          <w:rFonts w:ascii="Arial" w:hAnsi="Arial"/>
                          <w:i w:val="0"/>
                          <w:iCs w:val="0"/>
                          <w:color w:val="auto"/>
                          <w:szCs w:val="20"/>
                          <w:lang w:eastAsia="ko-KR"/>
                        </w:rPr>
                      </w:pPr>
                      <w:r>
                        <w:t xml:space="preserve">Figure </w:t>
                      </w:r>
                      <w:r w:rsidR="00A82562">
                        <w:t>10</w:t>
                      </w:r>
                      <w:r>
                        <w:t xml:space="preserve">: 32 Tx </w:t>
                      </w:r>
                      <w:proofErr w:type="gramStart"/>
                      <w:r>
                        <w:t>AAV(</w:t>
                      </w:r>
                      <w:proofErr w:type="gramEnd"/>
                      <w:r>
                        <w:t>1,1) with d=4λ</w:t>
                      </w:r>
                      <w:r w:rsidR="00C64233">
                        <w:t xml:space="preserve"> between antenna elements in the vertical dimension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034D5412" w14:textId="05CB5B2A" w:rsidR="001135F0" w:rsidRPr="001135F0" w:rsidRDefault="00511E9B" w:rsidP="00524B7C">
      <w:pPr>
        <w:pStyle w:val="Titre4"/>
        <w:rPr>
          <w:lang w:eastAsia="ko-KR"/>
        </w:rPr>
      </w:pPr>
      <w:r>
        <w:rPr>
          <w:noProof/>
          <w:lang w:eastAsia="ko-KR"/>
        </w:rPr>
        <w:lastRenderedPageBreak/>
        <w:drawing>
          <wp:anchor distT="0" distB="0" distL="114300" distR="114300" simplePos="0" relativeHeight="251673600" behindDoc="0" locked="0" layoutInCell="1" allowOverlap="1" wp14:anchorId="57C0BFAD" wp14:editId="738C9671">
            <wp:simplePos x="0" y="0"/>
            <wp:positionH relativeFrom="margin">
              <wp:posOffset>105410</wp:posOffset>
            </wp:positionH>
            <wp:positionV relativeFrom="paragraph">
              <wp:posOffset>175260</wp:posOffset>
            </wp:positionV>
            <wp:extent cx="5890895" cy="3031490"/>
            <wp:effectExtent l="0" t="0" r="0" b="0"/>
            <wp:wrapTopAndBottom/>
            <wp:docPr id="58346320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46320" name="Picture 6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890895" cy="3031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CF0BA4">
        <w:rPr>
          <w:lang w:eastAsia="ko-KR"/>
        </w:rPr>
        <w:t>Antenna configuration</w:t>
      </w:r>
      <w:r w:rsidR="00CF0BA4" w:rsidRPr="00174F1E">
        <w:rPr>
          <w:lang w:eastAsia="ko-KR"/>
        </w:rPr>
        <w:t xml:space="preserve"> (</w:t>
      </w:r>
      <w:r w:rsidR="00CF0BA4">
        <w:rPr>
          <w:lang w:eastAsia="ko-KR"/>
        </w:rPr>
        <w:t>16</w:t>
      </w:r>
      <w:r w:rsidR="00CF0BA4" w:rsidRPr="00174F1E">
        <w:rPr>
          <w:lang w:eastAsia="ko-KR"/>
        </w:rPr>
        <w:t>,</w:t>
      </w:r>
      <w:r w:rsidR="00CF0BA4">
        <w:rPr>
          <w:lang w:eastAsia="ko-KR"/>
        </w:rPr>
        <w:t>8</w:t>
      </w:r>
      <w:r w:rsidR="00CF0BA4" w:rsidRPr="00174F1E">
        <w:rPr>
          <w:lang w:eastAsia="ko-KR"/>
        </w:rPr>
        <w:t>,2,</w:t>
      </w:r>
      <w:r w:rsidR="00CF0BA4">
        <w:rPr>
          <w:lang w:eastAsia="ko-KR"/>
        </w:rPr>
        <w:t>8</w:t>
      </w:r>
      <w:r w:rsidR="00CF0BA4" w:rsidRPr="00174F1E">
        <w:rPr>
          <w:lang w:eastAsia="ko-KR"/>
        </w:rPr>
        <w:t>,1)</w:t>
      </w:r>
      <w:r w:rsidR="000A5FAE"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9CA399E" wp14:editId="4227B429">
                <wp:simplePos x="0" y="0"/>
                <wp:positionH relativeFrom="column">
                  <wp:posOffset>-3810</wp:posOffset>
                </wp:positionH>
                <wp:positionV relativeFrom="paragraph">
                  <wp:posOffset>3263900</wp:posOffset>
                </wp:positionV>
                <wp:extent cx="6107430" cy="635"/>
                <wp:effectExtent l="0" t="0" r="0" b="0"/>
                <wp:wrapTopAndBottom/>
                <wp:docPr id="202802090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743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D5F751F" w14:textId="0CB50EA5" w:rsidR="000A5FAE" w:rsidRPr="00E12415" w:rsidRDefault="000A5FAE" w:rsidP="000A5FAE">
                            <w:pPr>
                              <w:pStyle w:val="Lgende"/>
                              <w:jc w:val="center"/>
                              <w:rPr>
                                <w:rFonts w:ascii="Arial" w:hAnsi="Arial"/>
                                <w:i w:val="0"/>
                                <w:iCs w:val="0"/>
                                <w:color w:val="auto"/>
                                <w:szCs w:val="20"/>
                                <w:lang w:eastAsia="ko-KR"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 w:rsidR="00E772E1">
                              <w:rPr>
                                <w:noProof/>
                              </w:rPr>
                              <w:t>12</w:t>
                            </w:r>
                            <w:r>
                              <w:fldChar w:fldCharType="end"/>
                            </w:r>
                            <w:r>
                              <w:t xml:space="preserve">: 32 Tx </w:t>
                            </w:r>
                            <w:proofErr w:type="gramStart"/>
                            <w:r>
                              <w:t>AAV(</w:t>
                            </w:r>
                            <w:proofErr w:type="gramEnd"/>
                            <w:r>
                              <w:t>8,1)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CA399E" id="_x0000_s1032" type="#_x0000_t202" style="position:absolute;left:0;text-align:left;margin-left:-.3pt;margin-top:257pt;width:480.9pt;height:.0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" stroked="f">
                <v:textbox style="mso-fit-shape-to-text:t" inset="0,0,0,0">
                  <w:txbxContent>
                    <w:p w14:paraId="4D5F751F" w14:textId="0CB50EA5" w:rsidR="000A5FAE" w:rsidRPr="00E12415" w:rsidRDefault="000A5FAE" w:rsidP="000A5FAE">
                      <w:pPr>
                        <w:pStyle w:val="Caption"/>
                        <w:jc w:val="center"/>
                        <w:rPr>
                          <w:rFonts w:ascii="Arial" w:hAnsi="Arial"/>
                          <w:i w:val="0"/>
                          <w:iCs w:val="0"/>
                          <w:color w:val="auto"/>
                          <w:szCs w:val="20"/>
                          <w:lang w:eastAsia="ko-KR"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 w:rsidR="00E772E1">
                        <w:rPr>
                          <w:noProof/>
                        </w:rPr>
                        <w:t>12</w:t>
                      </w:r>
                      <w:r>
                        <w:fldChar w:fldCharType="end"/>
                      </w:r>
                      <w:r>
                        <w:t xml:space="preserve">: 32 Tx </w:t>
                      </w:r>
                      <w:proofErr w:type="gramStart"/>
                      <w:r>
                        <w:t>AAV(</w:t>
                      </w:r>
                      <w:proofErr w:type="gramEnd"/>
                      <w:r>
                        <w:t>8,1)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4E518BD1" w14:textId="77777777" w:rsidR="00DE2912" w:rsidRDefault="00DE2912" w:rsidP="00C9487F">
      <w:pPr>
        <w:pStyle w:val="Titre2"/>
      </w:pPr>
      <w:r>
        <w:t>Observations</w:t>
      </w:r>
    </w:p>
    <w:p w14:paraId="6F2E9385" w14:textId="639EADE9" w:rsidR="00DE2912" w:rsidRPr="00C9487F" w:rsidRDefault="00C9487F" w:rsidP="009C3A76">
      <w:r w:rsidRPr="00C9487F">
        <w:t xml:space="preserve">The </w:t>
      </w:r>
      <w:r w:rsidR="008E4380">
        <w:t>following observations can be made:</w:t>
      </w:r>
    </w:p>
    <w:p w14:paraId="31C9206A" w14:textId="77777777" w:rsidR="00DE2912" w:rsidRDefault="00DE2912" w:rsidP="009C3A76">
      <w:pPr>
        <w:rPr>
          <w:b/>
          <w:bCs/>
        </w:rPr>
      </w:pPr>
    </w:p>
    <w:p w14:paraId="70327F72" w14:textId="077011FA" w:rsidR="009C3A76" w:rsidRDefault="008E4380" w:rsidP="009C3A76">
      <w:r w:rsidRPr="008D6846">
        <w:rPr>
          <w:b/>
          <w:bCs/>
        </w:rPr>
        <w:t>Observation 1</w:t>
      </w:r>
      <w:r w:rsidR="009C3A76" w:rsidRPr="009525D9">
        <w:rPr>
          <w:b/>
          <w:bCs/>
        </w:rPr>
        <w:t>:</w:t>
      </w:r>
      <w:r w:rsidR="009C3A76">
        <w:t xml:space="preserve"> eType-II and Type-I give similar performance for </w:t>
      </w:r>
      <w:r w:rsidR="008F7454">
        <w:t>4Tx and 8Tx</w:t>
      </w:r>
    </w:p>
    <w:p w14:paraId="2DBFDF3B" w14:textId="4F8FA040" w:rsidR="008D6846" w:rsidRPr="009525D9" w:rsidRDefault="008D6846" w:rsidP="009C3A76">
      <w:r w:rsidRPr="008D6846">
        <w:rPr>
          <w:b/>
          <w:bCs/>
        </w:rPr>
        <w:t xml:space="preserve">Observation </w:t>
      </w:r>
      <w:r w:rsidR="008E4380" w:rsidRPr="008D6846">
        <w:rPr>
          <w:b/>
          <w:bCs/>
        </w:rPr>
        <w:t>2</w:t>
      </w:r>
      <w:r w:rsidR="008E4380">
        <w:rPr>
          <w:b/>
          <w:bCs/>
        </w:rPr>
        <w:t>:</w:t>
      </w:r>
      <w:r w:rsidR="009525D9">
        <w:rPr>
          <w:b/>
          <w:bCs/>
        </w:rPr>
        <w:t xml:space="preserve"> </w:t>
      </w:r>
      <w:r w:rsidR="009525D9">
        <w:t xml:space="preserve">For 32Tx the eType-II outperforms significantly </w:t>
      </w:r>
      <w:r w:rsidR="00DE2912">
        <w:t xml:space="preserve">Type-I for 10Hz Doppler, </w:t>
      </w:r>
      <w:r w:rsidR="00204C0C">
        <w:t>it is</w:t>
      </w:r>
      <w:r w:rsidR="00DE2912">
        <w:t xml:space="preserve"> </w:t>
      </w:r>
      <w:r w:rsidR="00E956D5">
        <w:t>even more</w:t>
      </w:r>
      <w:r w:rsidR="00DE2912">
        <w:t xml:space="preserve"> the case for the configuration </w:t>
      </w:r>
      <w:r w:rsidR="00204C0C" w:rsidRPr="00204C0C">
        <w:t>(2,8,2,1,1)</w:t>
      </w:r>
      <w:r w:rsidR="00204C0C">
        <w:t xml:space="preserve"> with </w:t>
      </w:r>
      <w:r w:rsidR="00706C13">
        <w:t xml:space="preserve">an </w:t>
      </w:r>
      <w:r w:rsidR="00204C0C">
        <w:t xml:space="preserve">inter </w:t>
      </w:r>
      <w:r w:rsidR="00445816">
        <w:t xml:space="preserve">antenna </w:t>
      </w:r>
      <w:r w:rsidR="00204C0C">
        <w:t xml:space="preserve">element spacing of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λ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 w:rsidR="004D22C9">
        <w:t xml:space="preserve"> in the vertical dimension</w:t>
      </w:r>
    </w:p>
    <w:p w14:paraId="09B8F842" w14:textId="12750E0A" w:rsidR="009C3A76" w:rsidRPr="00204C0C" w:rsidRDefault="00204C0C" w:rsidP="009C3A76">
      <w:r w:rsidRPr="00204C0C">
        <w:rPr>
          <w:b/>
          <w:bCs/>
        </w:rPr>
        <w:t xml:space="preserve">Observation </w:t>
      </w:r>
      <w:r>
        <w:rPr>
          <w:b/>
          <w:bCs/>
        </w:rPr>
        <w:t>3</w:t>
      </w:r>
      <w:r w:rsidRPr="00204C0C">
        <w:rPr>
          <w:b/>
          <w:bCs/>
        </w:rPr>
        <w:t>:</w:t>
      </w:r>
      <w:r w:rsidRPr="00204C0C">
        <w:t xml:space="preserve"> (2,8,2,1,1)</w:t>
      </w:r>
      <w:r w:rsidR="00A70DEE">
        <w:t xml:space="preserve"> </w:t>
      </w:r>
      <w:r w:rsidRPr="00204C0C">
        <w:t xml:space="preserve"> with </w:t>
      </w:r>
      <w:r w:rsidR="00E956D5">
        <w:t xml:space="preserve">an </w:t>
      </w:r>
      <w:r w:rsidRPr="00204C0C">
        <w:t xml:space="preserve">inter </w:t>
      </w:r>
      <w:r w:rsidR="00445816">
        <w:t xml:space="preserve">antenna </w:t>
      </w:r>
      <w:r w:rsidRPr="00204C0C">
        <w:t>element spacing of</w:t>
      </w:r>
      <w:r>
        <w:t xml:space="preserve"> </w:t>
      </w:r>
      <w:r w:rsidRPr="00204C0C">
        <w:t xml:space="preserve"> </w:t>
      </w:r>
      <m:oMath>
        <m:r>
          <w:rPr>
            <w:rFonts w:ascii="Cambria Math" w:hAnsi="Cambria Math"/>
          </w:rPr>
          <m:t>4λ</m:t>
        </m:r>
      </m:oMath>
      <w:r>
        <w:t xml:space="preserve"> </w:t>
      </w:r>
      <w:r w:rsidR="004D22C9">
        <w:t xml:space="preserve">in the vertical dimension </w:t>
      </w:r>
      <w:r w:rsidR="009E0637">
        <w:t xml:space="preserve">gives similar performance </w:t>
      </w:r>
      <w:r w:rsidR="00A70DEE">
        <w:t xml:space="preserve">as  </w:t>
      </w:r>
      <w:r w:rsidR="00A70DEE" w:rsidRPr="00A70DEE">
        <w:t>(16,8,2,8,1)</w:t>
      </w:r>
    </w:p>
    <w:p w14:paraId="7B12612C" w14:textId="5C50256F" w:rsidR="00524B7C" w:rsidRPr="00524B7C" w:rsidRDefault="007528ED" w:rsidP="009C3A76">
      <w:pPr>
        <w:pStyle w:val="Titre1"/>
      </w:pPr>
      <w:r>
        <w:t>Effect of subarray</w:t>
      </w:r>
      <w:r w:rsidR="00D32FA8">
        <w:t xml:space="preserve"> size</w:t>
      </w:r>
    </w:p>
    <w:p w14:paraId="6C1D051E" w14:textId="08B79AF4" w:rsidR="00BD6393" w:rsidRPr="001B03F2" w:rsidRDefault="00BD6393" w:rsidP="00BD6393">
      <w:pPr>
        <w:jc w:val="both"/>
        <w:rPr>
          <w:lang w:val="en-US"/>
        </w:rPr>
      </w:pPr>
      <w:r>
        <w:t>We consider that the antenna panel of the BS is in the plan (</w:t>
      </w:r>
      <w:proofErr w:type="spellStart"/>
      <w:proofErr w:type="gramStart"/>
      <w:r>
        <w:t>z,y</w:t>
      </w:r>
      <w:proofErr w:type="spellEnd"/>
      <w:proofErr w:type="gramEnd"/>
      <w:r>
        <w:t>) of the Local Coordinate System (LCS)  (</w:t>
      </w:r>
      <w:proofErr w:type="spellStart"/>
      <w:r>
        <w:t>x,y,z</w:t>
      </w:r>
      <w:proofErr w:type="spellEnd"/>
      <w:r>
        <w:t xml:space="preserve">). The configuration (16,8,2,8,1) has a separation between antenna elements of </w:t>
      </w:r>
      <m:oMath>
        <m:r>
          <w:rPr>
            <w:rFonts w:ascii="Cambria Math" w:hAnsi="Cambria Math"/>
          </w:rPr>
          <m:t>d=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λ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which yields a separation of </w:t>
      </w:r>
      <m:oMath>
        <m:r>
          <w:rPr>
            <w:rFonts w:ascii="Cambria Math" w:hAnsi="Cambria Math"/>
          </w:rPr>
          <m:t>d=4λ</m:t>
        </m:r>
      </m:oMath>
      <w:r>
        <w:t xml:space="preserve"> between subarray antenna ports whose antenna radiation pattern is given by 8 antenna elements separated by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λ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t xml:space="preserve"> steered to direction x (</w:t>
      </w:r>
      <m:oMath>
        <m:sSub>
          <m:sSubPr>
            <m:ctrlPr>
              <w:rPr>
                <w:rFonts w:ascii="Cambria Math" w:hAnsi="Cambria Math"/>
                <w:i/>
                <w:iCs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θ</m:t>
            </m:r>
          </m:e>
          <m:sub>
            <m:r>
              <w:rPr>
                <w:rFonts w:ascii="Cambria Math" w:hAnsi="Cambria Math"/>
                <w:lang w:val="en-US"/>
              </w:rPr>
              <m:t>tilt</m:t>
            </m:r>
          </m:sub>
        </m:sSub>
        <m:r>
          <w:rPr>
            <w:rFonts w:ascii="Cambria Math" w:hAnsi="Cambria Math"/>
            <w:lang w:val="en-US"/>
          </w:rPr>
          <m:t>=90</m:t>
        </m:r>
        <m:r>
          <m:rPr>
            <m:sty m:val="p"/>
          </m:rPr>
          <w:rPr>
            <w:rFonts w:ascii="Cambria Math" w:hAnsi="Cambria Math"/>
            <w:lang w:val="en-US"/>
          </w:rPr>
          <m:t xml:space="preserve"> degrees)</m:t>
        </m:r>
      </m:oMath>
      <w:r>
        <w:rPr>
          <w:lang w:val="en-US"/>
        </w:rPr>
        <w:t xml:space="preserve"> with respect to the LCS</w:t>
      </w:r>
      <w:r w:rsidR="008479E4">
        <w:rPr>
          <w:lang w:val="en-US"/>
        </w:rPr>
        <w:t xml:space="preserve"> </w:t>
      </w:r>
      <w:r w:rsidR="008479E4">
        <w:t>(see Fig. 6)</w:t>
      </w:r>
      <w:r>
        <w:rPr>
          <w:lang w:val="en-US"/>
        </w:rPr>
        <w:t xml:space="preserve">. </w:t>
      </w:r>
      <w:r>
        <w:t>It is well known that large spacing between antenna port (</w:t>
      </w:r>
      <m:oMath>
        <m:r>
          <w:rPr>
            <w:rFonts w:ascii="Cambria Math" w:hAnsi="Cambria Math"/>
          </w:rPr>
          <m:t>d&gt;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λ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>)</m:t>
        </m:r>
      </m:oMath>
      <w:r>
        <w:t xml:space="preserve"> produces grating lobes. </w:t>
      </w:r>
      <w:r>
        <w:rPr>
          <w:lang w:val="en-US"/>
        </w:rPr>
        <w:t>Note that the mechanical down-tilt of 10 degree as no effect on the grating lobes.</w:t>
      </w:r>
      <w:r>
        <w:t xml:space="preserve"> In the case of subarray</w:t>
      </w:r>
      <w:r w:rsidR="004F185B">
        <w:t>,</w:t>
      </w:r>
      <w:r>
        <w:t xml:space="preserve"> as soon as the desired direction in the elevation domain deviates from boresight (mechanical down-tilt), </w:t>
      </w:r>
      <w:r w:rsidRPr="00465760">
        <w:rPr>
          <w:lang w:val="en-US"/>
        </w:rPr>
        <w:t xml:space="preserve">the required phase shift for each </w:t>
      </w:r>
      <w:r>
        <w:rPr>
          <w:lang w:val="en-US"/>
        </w:rPr>
        <w:t xml:space="preserve">antenna </w:t>
      </w:r>
      <w:r w:rsidRPr="00465760">
        <w:rPr>
          <w:lang w:val="en-US"/>
        </w:rPr>
        <w:t>element</w:t>
      </w:r>
      <w:r>
        <w:rPr>
          <w:lang w:val="en-US"/>
        </w:rPr>
        <w:t xml:space="preserve"> </w:t>
      </w:r>
      <w:r w:rsidRPr="00465760">
        <w:rPr>
          <w:lang w:val="en-US"/>
        </w:rPr>
        <w:t>is quantized at the subarray level</w:t>
      </w:r>
      <w:r>
        <w:rPr>
          <w:lang w:val="en-US"/>
        </w:rPr>
        <w:t xml:space="preserve"> which implies secondary lobes due to grating lobes weighted by the subarray antenna diagram. For, example,</w:t>
      </w:r>
      <w:r w:rsidRPr="00465760">
        <w:rPr>
          <w:lang w:val="en-US"/>
        </w:rPr>
        <w:t xml:space="preserve"> </w:t>
      </w:r>
      <w:r w:rsidRPr="00634103">
        <w:t xml:space="preserve">for a steering of </w:t>
      </w:r>
      <w:r>
        <w:t>-</w:t>
      </w:r>
      <w:r w:rsidRPr="00634103">
        <w:t>5 degree</w:t>
      </w:r>
      <w:r>
        <w:t xml:space="preserve"> away from x</w:t>
      </w:r>
      <w:r w:rsidRPr="00634103">
        <w:t xml:space="preserve">, </w:t>
      </w:r>
      <w:r>
        <w:t xml:space="preserve">it </w:t>
      </w:r>
      <w:r w:rsidRPr="00634103">
        <w:t xml:space="preserve">appears a grating lobe at </w:t>
      </w:r>
      <w:r>
        <w:t>+</w:t>
      </w:r>
      <w:r w:rsidRPr="00634103">
        <w:t>9.4 degree</w:t>
      </w:r>
      <w:r>
        <w:t xml:space="preserve"> from the desired direction (the grating lobes elevation</w:t>
      </w:r>
      <m:oMath>
        <m:sSub>
          <m:sSubPr>
            <m:ctrlPr>
              <w:rPr>
                <w:rFonts w:ascii="Cambria Math" w:hAnsi="Cambria Math"/>
                <w:i/>
                <w:iCs/>
                <w:lang w:val="fr-FR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 xml:space="preserve"> θ</m:t>
            </m:r>
          </m:e>
          <m:sub>
            <m:r>
              <w:rPr>
                <w:rFonts w:ascii="Cambria Math" w:hAnsi="Cambria Math"/>
                <w:lang w:val="fr-FR"/>
              </w:rPr>
              <m:t>gl</m:t>
            </m:r>
          </m:sub>
        </m:sSub>
      </m:oMath>
      <w:r>
        <w:t xml:space="preserve">  is given by  </w:t>
      </w:r>
      <m:oMath>
        <m:d>
          <m:dPr>
            <m:ctrlPr>
              <w:rPr>
                <w:rFonts w:ascii="Cambria Math" w:hAnsi="Cambria Math"/>
                <w:i/>
                <w:iCs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cos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fr-FR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θ</m:t>
                </m:r>
              </m:e>
              <m:sub>
                <m:r>
                  <w:rPr>
                    <w:rFonts w:ascii="Cambria Math" w:hAnsi="Cambria Math"/>
                    <w:lang w:val="fr-FR"/>
                  </w:rPr>
                  <m:t>gl</m:t>
                </m:r>
              </m:sub>
            </m:sSub>
            <m:r>
              <w:rPr>
                <w:rFonts w:ascii="Cambria Math" w:hAnsi="Cambria Math"/>
                <w:lang w:val="en-US"/>
              </w:rPr>
              <m:t>-cos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θ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>0</m:t>
                </m:r>
              </m:sub>
            </m:sSub>
            <m:r>
              <w:rPr>
                <w:rFonts w:ascii="Cambria Math" w:hAnsi="Cambria Math"/>
                <w:lang w:val="en-US"/>
              </w:rPr>
              <m:t> </m:t>
            </m:r>
          </m:e>
        </m:d>
        <m:r>
          <w:rPr>
            <w:rFonts w:ascii="Cambria Math" w:hAnsi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i/>
                <w:iCs/>
                <w:lang w:val="en-US"/>
              </w:rPr>
            </m:ctrlPr>
          </m:fPr>
          <m:num>
            <m:r>
              <w:rPr>
                <w:rFonts w:ascii="Cambria Math" w:hAnsi="Cambria Math"/>
                <w:lang w:val="fr-FR"/>
              </w:rPr>
              <m:t>n</m:t>
            </m:r>
            <m:r>
              <w:rPr>
                <w:rFonts w:ascii="Cambria Math" w:hAnsi="Cambria Math"/>
                <w:lang w:val="en-US"/>
              </w:rPr>
              <m:t>λ</m:t>
            </m:r>
          </m:num>
          <m:den>
            <m:r>
              <w:rPr>
                <w:rFonts w:ascii="Cambria Math" w:hAnsi="Cambria Math"/>
                <w:lang w:val="en-US"/>
              </w:rPr>
              <m:t>d</m:t>
            </m:r>
          </m:den>
        </m:f>
        <m:r>
          <w:rPr>
            <w:rFonts w:ascii="Cambria Math" w:hAnsi="Cambria Math"/>
            <w:lang w:val="en-US"/>
          </w:rPr>
          <m:t>  ∀</m:t>
        </m:r>
        <m:r>
          <w:rPr>
            <w:rFonts w:ascii="Cambria Math" w:hAnsi="Cambria Math"/>
            <w:lang w:val="fr-FR"/>
          </w:rPr>
          <m:t>n</m:t>
        </m:r>
        <m:r>
          <m:rPr>
            <m:scr m:val="double-struck"/>
          </m:rPr>
          <w:rPr>
            <w:rFonts w:ascii="Cambria Math" w:hAnsi="Cambria Math"/>
            <w:lang w:val="en-US"/>
          </w:rPr>
          <m:t>∈N\{</m:t>
        </m:r>
        <m:r>
          <w:rPr>
            <w:rFonts w:ascii="Cambria Math" w:hAnsi="Cambria Math"/>
            <w:lang w:val="en-US"/>
          </w:rPr>
          <m:t>0}</m:t>
        </m:r>
      </m:oMath>
      <w:r w:rsidRPr="002E7440">
        <w:rPr>
          <w:lang w:val="en-US"/>
        </w:rPr>
        <w:t xml:space="preserve"> </w:t>
      </w:r>
      <w:r>
        <w:rPr>
          <w:lang w:val="en-US"/>
        </w:rPr>
        <w:t xml:space="preserve">, as a result, </w:t>
      </w:r>
      <m:oMath>
        <m:r>
          <w:rPr>
            <w:rFonts w:ascii="Cambria Math" w:hAnsi="Cambria Math"/>
            <w:lang w:val="en-US"/>
          </w:rPr>
          <m:t>cos</m:t>
        </m:r>
        <m:sSub>
          <m:sSubPr>
            <m:ctrlPr>
              <w:rPr>
                <w:rFonts w:ascii="Cambria Math" w:hAnsi="Cambria Math"/>
                <w:i/>
                <w:iCs/>
                <w:lang w:val="fr-FR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θ</m:t>
            </m:r>
          </m:e>
          <m:sub>
            <m:r>
              <w:rPr>
                <w:rFonts w:ascii="Cambria Math" w:hAnsi="Cambria Math"/>
                <w:lang w:val="fr-FR"/>
              </w:rPr>
              <m:t>gl</m:t>
            </m:r>
          </m:sub>
        </m:sSub>
        <m:r>
          <w:rPr>
            <w:rFonts w:ascii="Cambria Math"/>
            <w:lang w:val="en-US"/>
          </w:rPr>
          <m:t>=</m:t>
        </m:r>
        <m:r>
          <m:rPr>
            <m:sty m:val="p"/>
          </m:rPr>
          <w:rPr>
            <w:rFonts w:ascii="Cambria Math"/>
            <w:lang w:val="en-US"/>
          </w:rPr>
          <m:t>cos</m:t>
        </m:r>
        <m:r>
          <m:rPr>
            <m:sty m:val="p"/>
          </m:rPr>
          <w:rPr>
            <w:rFonts w:ascii="Cambria Math"/>
            <w:lang w:val="en-US"/>
          </w:rPr>
          <m:t>⁡</m:t>
        </m:r>
        <m:r>
          <w:rPr>
            <w:rFonts w:ascii="Cambria Math"/>
            <w:lang w:val="en-US"/>
          </w:rPr>
          <m:t>(90</m:t>
        </m:r>
        <m:r>
          <w:rPr>
            <w:rFonts w:ascii="Cambria Math"/>
            <w:lang w:val="en-US"/>
          </w:rPr>
          <m:t>-</m:t>
        </m:r>
        <m:r>
          <w:rPr>
            <w:rFonts w:ascii="Cambria Math"/>
            <w:lang w:val="en-US"/>
          </w:rPr>
          <m:t>5)</m:t>
        </m:r>
        <m:r>
          <w:rPr>
            <w:rFonts w:ascii="Cambria Math" w:hAnsi="Cambria Math"/>
            <w:lang w:val="en-US"/>
          </w:rPr>
          <m:t>±0.25</m:t>
        </m:r>
      </m:oMath>
      <w:r>
        <w:rPr>
          <w:iCs/>
          <w:lang w:val="en-US"/>
        </w:rPr>
        <w:t xml:space="preserve"> )</w:t>
      </w:r>
      <w:r>
        <w:rPr>
          <w:lang w:val="en-US"/>
        </w:rPr>
        <w:t xml:space="preserve">. </w:t>
      </w:r>
      <w:r>
        <w:t xml:space="preserve">These secondary lobes are beneficial for Type-I codebook since they generate more channel diversity (the secondary lobes illuminate clusters in the elevation domain) for both </w:t>
      </w:r>
      <w:r w:rsidRPr="0004504F">
        <w:t>(16,8,2,8,1)</w:t>
      </w:r>
      <w:r>
        <w:t xml:space="preserve"> and (2,8,2,1,1) with </w:t>
      </w:r>
      <w:r w:rsidR="00506B99">
        <w:t>antenna element</w:t>
      </w:r>
      <w:r>
        <w:t xml:space="preserve"> spacing of </w:t>
      </w:r>
      <m:oMath>
        <m:r>
          <w:rPr>
            <w:rFonts w:ascii="Cambria Math" w:hAnsi="Cambria Math"/>
          </w:rPr>
          <m:t>d=4λ</m:t>
        </m:r>
      </m:oMath>
      <w:r w:rsidR="00506B99">
        <w:t xml:space="preserve"> in the vertical dimension</w:t>
      </w:r>
      <w:r>
        <w:t>.</w:t>
      </w:r>
      <w:r w:rsidR="00B04047">
        <w:t xml:space="preserve"> </w:t>
      </w:r>
    </w:p>
    <w:p w14:paraId="72D66209" w14:textId="77777777" w:rsidR="00FF385F" w:rsidRPr="00BD6393" w:rsidRDefault="00FF385F" w:rsidP="009464DE">
      <w:pPr>
        <w:jc w:val="both"/>
        <w:rPr>
          <w:lang w:val="en-US"/>
        </w:rPr>
      </w:pPr>
    </w:p>
    <w:p w14:paraId="19C935B7" w14:textId="3CC416D2" w:rsidR="004C57DD" w:rsidRDefault="008D7834" w:rsidP="004C57DD">
      <w:pPr>
        <w:keepNext/>
        <w:jc w:val="center"/>
      </w:pPr>
      <w:r>
        <w:object w:dxaOrig="6330" w:dyaOrig="9301" w14:anchorId="4B1593F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5pt;height:226.5pt" o:ole="">
            <v:imagedata r:id="rId20" o:title=""/>
          </v:shape>
          <o:OLEObject Type="Embed" ProgID="Visio.Drawing.15" ShapeID="_x0000_i1025" DrawAspect="Content" ObjectID="_1808144495" r:id="rId21"/>
        </w:object>
      </w:r>
    </w:p>
    <w:p w14:paraId="4C69275B" w14:textId="01249887" w:rsidR="004D5249" w:rsidRDefault="004C57DD" w:rsidP="004C57DD">
      <w:pPr>
        <w:pStyle w:val="Lgende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772E1">
        <w:rPr>
          <w:noProof/>
        </w:rPr>
        <w:t>13</w:t>
      </w:r>
      <w:r>
        <w:fldChar w:fldCharType="end"/>
      </w:r>
      <w:r>
        <w:t xml:space="preserve">: (16,8,2,8,1) equivalent to (2,8,2,1,1) with </w:t>
      </w:r>
      <m:oMath>
        <m:r>
          <w:rPr>
            <w:rFonts w:ascii="Cambria Math" w:hAnsi="Cambria Math"/>
          </w:rPr>
          <m:t>d=4λ</m:t>
        </m:r>
      </m:oMath>
      <w:r w:rsidR="00723742">
        <w:t xml:space="preserve"> </w:t>
      </w:r>
      <w:r w:rsidR="00723742" w:rsidRPr="00723742">
        <w:t>between antenna elements in the vertical dimension</w:t>
      </w:r>
    </w:p>
    <w:p w14:paraId="1E4B74CD" w14:textId="4DDAB490" w:rsidR="004D5249" w:rsidRDefault="00511E9B" w:rsidP="001B72CB">
      <w:pPr>
        <w:jc w:val="both"/>
        <w:rPr>
          <w:lang w:val="en-US"/>
        </w:rPr>
      </w:pPr>
      <w:r>
        <w:rPr>
          <w:noProof/>
        </w:rPr>
        <w:drawing>
          <wp:anchor distT="0" distB="0" distL="114300" distR="114300" simplePos="0" relativeHeight="251676672" behindDoc="0" locked="0" layoutInCell="1" allowOverlap="1" wp14:anchorId="2A5E5F00" wp14:editId="35C9B1A4">
            <wp:simplePos x="0" y="0"/>
            <wp:positionH relativeFrom="margin">
              <wp:posOffset>104140</wp:posOffset>
            </wp:positionH>
            <wp:positionV relativeFrom="paragraph">
              <wp:posOffset>489585</wp:posOffset>
            </wp:positionV>
            <wp:extent cx="5890895" cy="3031490"/>
            <wp:effectExtent l="0" t="0" r="0" b="0"/>
            <wp:wrapTopAndBottom/>
            <wp:docPr id="174653213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6532138" name="Picture 7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890895" cy="30314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15D6F8B" wp14:editId="1131E13D">
                <wp:simplePos x="0" y="0"/>
                <wp:positionH relativeFrom="column">
                  <wp:posOffset>205422</wp:posOffset>
                </wp:positionH>
                <wp:positionV relativeFrom="paragraph">
                  <wp:posOffset>3497263</wp:posOffset>
                </wp:positionV>
                <wp:extent cx="6107430" cy="635"/>
                <wp:effectExtent l="0" t="0" r="0" b="0"/>
                <wp:wrapTopAndBottom/>
                <wp:docPr id="43270197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743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2285368" w14:textId="03021EE3" w:rsidR="000A5FAE" w:rsidRPr="00B830F9" w:rsidRDefault="000A5FAE" w:rsidP="00511E9B">
                            <w:pPr>
                              <w:pStyle w:val="Lgende"/>
                              <w:jc w:val="center"/>
                              <w:rPr>
                                <w:noProof/>
                                <w:sz w:val="20"/>
                                <w:szCs w:val="20"/>
                              </w:rPr>
                            </w:pPr>
                            <w:r>
                              <w:t xml:space="preserve">Figure </w:t>
                            </w:r>
                            <w:r>
                              <w:fldChar w:fldCharType="begin"/>
                            </w:r>
                            <w:r>
                              <w:instrText xml:space="preserve"> SEQ Figure \* ARABIC </w:instrText>
                            </w:r>
                            <w:r>
                              <w:fldChar w:fldCharType="separate"/>
                            </w:r>
                            <w:r w:rsidR="00E772E1">
                              <w:rPr>
                                <w:noProof/>
                              </w:rPr>
                              <w:t>14</w:t>
                            </w:r>
                            <w:r>
                              <w:fldChar w:fldCharType="end"/>
                            </w:r>
                            <w:r>
                              <w:t>: Comparison between 32 Tx AAV1Y &amp; AAV3 with d=4λ</w:t>
                            </w:r>
                            <w:r w:rsidR="00906DBF" w:rsidRPr="00906DBF">
                              <w:t xml:space="preserve"> </w:t>
                            </w:r>
                            <w:r w:rsidR="00906DBF" w:rsidRPr="00723742">
                              <w:t>between antenna elements in the vertical dimension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5D6F8B" id="_x0000_s1033" type="#_x0000_t202" style="position:absolute;left:0;text-align:left;margin-left:16.15pt;margin-top:275.4pt;width:480.9pt;height:.0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" stroked="f">
                <v:textbox style="mso-fit-shape-to-text:t" inset="0,0,0,0">
                  <w:txbxContent>
                    <w:p w14:paraId="72285368" w14:textId="03021EE3" w:rsidR="000A5FAE" w:rsidRPr="00B830F9" w:rsidRDefault="000A5FAE" w:rsidP="00511E9B">
                      <w:pPr>
                        <w:pStyle w:val="Caption"/>
                        <w:jc w:val="center"/>
                        <w:rPr>
                          <w:noProof/>
                          <w:sz w:val="20"/>
                          <w:szCs w:val="20"/>
                        </w:rPr>
                      </w:pPr>
                      <w:r>
                        <w:t xml:space="preserve">Figure </w:t>
                      </w:r>
                      <w:r>
                        <w:fldChar w:fldCharType="begin"/>
                      </w:r>
                      <w:r>
                        <w:instrText xml:space="preserve"> SEQ Figure \* ARABIC </w:instrText>
                      </w:r>
                      <w:r>
                        <w:fldChar w:fldCharType="separate"/>
                      </w:r>
                      <w:r w:rsidR="00E772E1">
                        <w:rPr>
                          <w:noProof/>
                        </w:rPr>
                        <w:t>14</w:t>
                      </w:r>
                      <w:r>
                        <w:fldChar w:fldCharType="end"/>
                      </w:r>
                      <w:r>
                        <w:t>: Comparison between 32 Tx AAV1Y &amp; AAV3 with d=4λ</w:t>
                      </w:r>
                      <w:r w:rsidR="00906DBF" w:rsidRPr="00906DBF">
                        <w:t xml:space="preserve"> </w:t>
                      </w:r>
                      <w:r w:rsidR="00906DBF" w:rsidRPr="00723742">
                        <w:t>between antenna elements in the vertical dimension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027655">
        <w:t xml:space="preserve">It is confirmed by Monte Carlo Simulations </w:t>
      </w:r>
      <w:r w:rsidR="001B72CB">
        <w:t xml:space="preserve">where the configuration (16,8,2,8,1) yields similar performance than (2,8,2,1,1) with antenna elements separated by </w:t>
      </w:r>
      <m:oMath>
        <m:r>
          <w:rPr>
            <w:rFonts w:ascii="Cambria Math" w:hAnsi="Cambria Math"/>
          </w:rPr>
          <m:t>4λ</m:t>
        </m:r>
      </m:oMath>
      <w:r w:rsidR="001B72CB">
        <w:t xml:space="preserve"> in the vertical dimension.</w:t>
      </w:r>
      <w:r w:rsidR="001B72CB" w:rsidRPr="001B72CB">
        <w:rPr>
          <w:lang w:val="en-US"/>
        </w:rPr>
        <w:t xml:space="preserve"> </w:t>
      </w:r>
      <w:r w:rsidR="0073075A">
        <w:rPr>
          <w:lang w:val="en-US"/>
        </w:rPr>
        <w:t xml:space="preserve">Note that </w:t>
      </w:r>
      <w:r w:rsidR="001B72CB" w:rsidRPr="001B72CB">
        <w:rPr>
          <w:lang w:val="en-US"/>
        </w:rPr>
        <w:t xml:space="preserve">the </w:t>
      </w:r>
      <w:r w:rsidR="00D21568">
        <w:rPr>
          <w:lang w:val="en-US"/>
        </w:rPr>
        <w:t xml:space="preserve">absolute </w:t>
      </w:r>
      <w:r w:rsidR="001B72CB" w:rsidRPr="001B72CB">
        <w:rPr>
          <w:lang w:val="en-US"/>
        </w:rPr>
        <w:t xml:space="preserve">(CSI-RS) beamforming gain is averaged out by the </w:t>
      </w:r>
      <w:r w:rsidR="001B72CB">
        <w:rPr>
          <w:lang w:val="en-US"/>
        </w:rPr>
        <w:t xml:space="preserve">RAN4 </w:t>
      </w:r>
      <w:r w:rsidR="001B72CB" w:rsidRPr="001B72CB">
        <w:rPr>
          <w:lang w:val="en-US"/>
        </w:rPr>
        <w:t xml:space="preserve">SNR definition </w:t>
      </w:r>
      <w:r w:rsidR="00D21568">
        <w:rPr>
          <w:lang w:val="en-US"/>
        </w:rPr>
        <w:t>which can explain that</w:t>
      </w:r>
      <w:r w:rsidR="001B72CB" w:rsidRPr="001B72CB">
        <w:rPr>
          <w:lang w:val="en-US"/>
        </w:rPr>
        <w:t xml:space="preserve"> we have similar</w:t>
      </w:r>
      <w:r w:rsidR="001B72CB">
        <w:rPr>
          <w:lang w:val="en-US"/>
        </w:rPr>
        <w:t xml:space="preserve"> performance.</w:t>
      </w:r>
    </w:p>
    <w:p w14:paraId="55433319" w14:textId="57FDFF61" w:rsidR="000A5FAE" w:rsidRDefault="000A5FAE" w:rsidP="001B72CB">
      <w:pPr>
        <w:jc w:val="both"/>
      </w:pPr>
    </w:p>
    <w:p w14:paraId="171CCDA3" w14:textId="77777777" w:rsidR="00197E67" w:rsidRDefault="000A5FAE" w:rsidP="00197E67">
      <w:pPr>
        <w:keepNext/>
      </w:pPr>
      <w:r>
        <w:rPr>
          <w:noProof/>
          <w:lang w:val="en-US"/>
        </w:rPr>
        <w:lastRenderedPageBreak/>
        <w:drawing>
          <wp:inline distT="0" distB="0" distL="0" distR="0" wp14:anchorId="33989A65" wp14:editId="21EA8706">
            <wp:extent cx="5891154" cy="3031490"/>
            <wp:effectExtent l="0" t="0" r="0" b="0"/>
            <wp:docPr id="1350680322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0680322" name="Picture 8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891154" cy="3031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D2CC56" w14:textId="6A615FA7" w:rsidR="0061259A" w:rsidRPr="000510E7" w:rsidRDefault="00197E67" w:rsidP="00197E67">
      <w:pPr>
        <w:pStyle w:val="Lgende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772E1">
        <w:rPr>
          <w:noProof/>
        </w:rPr>
        <w:t>15</w:t>
      </w:r>
      <w:r>
        <w:fldChar w:fldCharType="end"/>
      </w:r>
      <w:r>
        <w:t xml:space="preserve">: Comparison between 32 Tx AAV1Y &amp; AAV3 </w:t>
      </w:r>
    </w:p>
    <w:p w14:paraId="10313980" w14:textId="77777777" w:rsidR="00027655" w:rsidRDefault="00027655" w:rsidP="004D5249"/>
    <w:p w14:paraId="7AD4343B" w14:textId="77777777" w:rsidR="004D5249" w:rsidRPr="004D5249" w:rsidRDefault="004D5249" w:rsidP="004D5249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177"/>
        <w:gridCol w:w="2457"/>
        <w:gridCol w:w="2458"/>
        <w:gridCol w:w="2458"/>
      </w:tblGrid>
      <w:tr w:rsidR="00EA0875" w14:paraId="32971951" w14:textId="77777777" w:rsidTr="00693A06">
        <w:trPr>
          <w:jc w:val="center"/>
        </w:trPr>
        <w:tc>
          <w:tcPr>
            <w:tcW w:w="2177" w:type="dxa"/>
          </w:tcPr>
          <w:p w14:paraId="23A2BDB1" w14:textId="77777777" w:rsidR="00EA0875" w:rsidRDefault="00EA0875" w:rsidP="00693A06">
            <w:pPr>
              <w:jc w:val="center"/>
            </w:pPr>
            <w:r>
              <w:t>Antenna Configuration</w:t>
            </w:r>
          </w:p>
        </w:tc>
        <w:tc>
          <w:tcPr>
            <w:tcW w:w="2457" w:type="dxa"/>
          </w:tcPr>
          <w:p w14:paraId="3554047F" w14:textId="77777777" w:rsidR="00EA0875" w:rsidRDefault="00EA0875" w:rsidP="00693A06">
            <w:pPr>
              <w:jc w:val="center"/>
            </w:pPr>
            <w:r>
              <w:t>SNR at 50% Efficiency for Rel.16 eType-II</w:t>
            </w:r>
          </w:p>
        </w:tc>
        <w:tc>
          <w:tcPr>
            <w:tcW w:w="2458" w:type="dxa"/>
          </w:tcPr>
          <w:p w14:paraId="733D5AC5" w14:textId="77777777" w:rsidR="00EA0875" w:rsidRDefault="00EA0875" w:rsidP="00693A06">
            <w:pPr>
              <w:jc w:val="center"/>
            </w:pPr>
            <w:r>
              <w:t>SNR at 50% Efficiency for Rel.15 Type-I PMI follow</w:t>
            </w:r>
          </w:p>
        </w:tc>
        <w:tc>
          <w:tcPr>
            <w:tcW w:w="2458" w:type="dxa"/>
          </w:tcPr>
          <w:p w14:paraId="13D02138" w14:textId="77777777" w:rsidR="00EA0875" w:rsidRDefault="00EA0875" w:rsidP="00693A06">
            <w:pPr>
              <w:jc w:val="center"/>
            </w:pPr>
            <w:r>
              <w:t>SNR at 50% Efficiency for Rel.15 Type-I PMI random</w:t>
            </w:r>
          </w:p>
        </w:tc>
      </w:tr>
      <w:tr w:rsidR="000060E1" w14:paraId="173821CF" w14:textId="77777777" w:rsidTr="00693A06">
        <w:trPr>
          <w:jc w:val="center"/>
        </w:trPr>
        <w:tc>
          <w:tcPr>
            <w:tcW w:w="2177" w:type="dxa"/>
          </w:tcPr>
          <w:p w14:paraId="69B30633" w14:textId="77777777" w:rsidR="000060E1" w:rsidRDefault="000060E1" w:rsidP="000060E1">
            <w:pPr>
              <w:jc w:val="center"/>
            </w:pPr>
            <w:r>
              <w:rPr>
                <w:rStyle w:val="lev"/>
              </w:rPr>
              <w:t>(16,8,2,8,1)</w:t>
            </w:r>
          </w:p>
        </w:tc>
        <w:tc>
          <w:tcPr>
            <w:tcW w:w="2457" w:type="dxa"/>
          </w:tcPr>
          <w:p w14:paraId="1401C133" w14:textId="34B3A93B" w:rsidR="000060E1" w:rsidRDefault="000060E1" w:rsidP="000060E1">
            <w:pPr>
              <w:jc w:val="center"/>
            </w:pPr>
            <w:r>
              <w:t>0</w:t>
            </w:r>
            <w:r w:rsidR="00DE3BD8">
              <w:t>.05</w:t>
            </w:r>
            <w:r>
              <w:t xml:space="preserve"> dB</w:t>
            </w:r>
          </w:p>
        </w:tc>
        <w:tc>
          <w:tcPr>
            <w:tcW w:w="2458" w:type="dxa"/>
          </w:tcPr>
          <w:p w14:paraId="225D7FDF" w14:textId="1FF8EFA5" w:rsidR="000060E1" w:rsidRDefault="000060E1" w:rsidP="000060E1">
            <w:pPr>
              <w:jc w:val="center"/>
            </w:pPr>
            <w:r>
              <w:t>4</w:t>
            </w:r>
            <w:r w:rsidR="00750A57">
              <w:t>.</w:t>
            </w:r>
            <w:r w:rsidR="00DE3BD8">
              <w:t>37</w:t>
            </w:r>
            <w:r>
              <w:t xml:space="preserve"> dB</w:t>
            </w:r>
          </w:p>
        </w:tc>
        <w:tc>
          <w:tcPr>
            <w:tcW w:w="2458" w:type="dxa"/>
          </w:tcPr>
          <w:p w14:paraId="77FF4648" w14:textId="41181456" w:rsidR="000060E1" w:rsidRDefault="000060E1" w:rsidP="000060E1">
            <w:pPr>
              <w:jc w:val="center"/>
            </w:pPr>
            <w:r>
              <w:t>1</w:t>
            </w:r>
            <w:r w:rsidR="00DE3BD8">
              <w:t>1.9</w:t>
            </w:r>
            <w:r>
              <w:t xml:space="preserve"> dB</w:t>
            </w:r>
          </w:p>
        </w:tc>
      </w:tr>
      <w:tr w:rsidR="000060E1" w14:paraId="2B29AEAD" w14:textId="77777777" w:rsidTr="00693A06">
        <w:trPr>
          <w:jc w:val="center"/>
        </w:trPr>
        <w:tc>
          <w:tcPr>
            <w:tcW w:w="2177" w:type="dxa"/>
          </w:tcPr>
          <w:p w14:paraId="0F4DE08E" w14:textId="273C07BF" w:rsidR="000060E1" w:rsidRDefault="000060E1" w:rsidP="000060E1">
            <w:pPr>
              <w:jc w:val="center"/>
            </w:pPr>
            <w:r>
              <w:rPr>
                <w:rStyle w:val="lev"/>
              </w:rPr>
              <w:t>(2,8,2,1,1)</w:t>
            </w:r>
            <w:r w:rsidR="009C4910">
              <w:rPr>
                <w:rStyle w:val="lev"/>
              </w:rPr>
              <w:t xml:space="preserve"> </w:t>
            </w:r>
            <w:r w:rsidR="009C4910" w:rsidRPr="009C4910">
              <w:rPr>
                <w:rStyle w:val="lev"/>
                <w:b w:val="0"/>
                <w:bCs w:val="0"/>
              </w:rPr>
              <w:t>with d=4λ</w:t>
            </w:r>
          </w:p>
        </w:tc>
        <w:tc>
          <w:tcPr>
            <w:tcW w:w="2457" w:type="dxa"/>
          </w:tcPr>
          <w:p w14:paraId="39AC5F69" w14:textId="3484B934" w:rsidR="000060E1" w:rsidRDefault="000060E1" w:rsidP="000060E1">
            <w:pPr>
              <w:jc w:val="center"/>
            </w:pPr>
            <w:r>
              <w:t>-</w:t>
            </w:r>
            <w:r w:rsidR="00750A57">
              <w:t>0.35</w:t>
            </w:r>
            <w:r>
              <w:t xml:space="preserve"> dB</w:t>
            </w:r>
          </w:p>
        </w:tc>
        <w:tc>
          <w:tcPr>
            <w:tcW w:w="2458" w:type="dxa"/>
          </w:tcPr>
          <w:p w14:paraId="24D4FEFC" w14:textId="3D61F129" w:rsidR="000060E1" w:rsidRDefault="000060E1" w:rsidP="000060E1">
            <w:pPr>
              <w:jc w:val="center"/>
            </w:pPr>
            <w:r>
              <w:t>4</w:t>
            </w:r>
            <w:r w:rsidR="00750A57">
              <w:t>.38</w:t>
            </w:r>
            <w:r>
              <w:t xml:space="preserve"> dB</w:t>
            </w:r>
          </w:p>
        </w:tc>
        <w:tc>
          <w:tcPr>
            <w:tcW w:w="2458" w:type="dxa"/>
          </w:tcPr>
          <w:p w14:paraId="1A46DA19" w14:textId="76944375" w:rsidR="000060E1" w:rsidRDefault="000060E1" w:rsidP="000060E1">
            <w:pPr>
              <w:jc w:val="center"/>
            </w:pPr>
            <w:r>
              <w:t>1</w:t>
            </w:r>
            <w:r w:rsidR="005B7962">
              <w:t>1.6</w:t>
            </w:r>
            <w:r>
              <w:t xml:space="preserve"> dB</w:t>
            </w:r>
          </w:p>
        </w:tc>
      </w:tr>
      <w:tr w:rsidR="009C4910" w14:paraId="1C0D3CEE" w14:textId="77777777" w:rsidTr="00693A06">
        <w:trPr>
          <w:jc w:val="center"/>
        </w:trPr>
        <w:tc>
          <w:tcPr>
            <w:tcW w:w="2177" w:type="dxa"/>
          </w:tcPr>
          <w:p w14:paraId="4650A29F" w14:textId="00D0887E" w:rsidR="009C4910" w:rsidRDefault="009C4910" w:rsidP="000060E1">
            <w:pPr>
              <w:jc w:val="center"/>
              <w:rPr>
                <w:rStyle w:val="lev"/>
              </w:rPr>
            </w:pPr>
            <w:r w:rsidRPr="0068771B">
              <w:rPr>
                <w:b/>
                <w:bCs/>
              </w:rPr>
              <w:t>(2,8,2,1,1)</w:t>
            </w:r>
            <w:r>
              <w:rPr>
                <w:b/>
                <w:bCs/>
              </w:rPr>
              <w:t xml:space="preserve"> </w:t>
            </w:r>
            <w:r w:rsidRPr="009C4910">
              <w:rPr>
                <w:rStyle w:val="lev"/>
                <w:b w:val="0"/>
                <w:bCs w:val="0"/>
              </w:rPr>
              <w:t>with d=λ</w:t>
            </w:r>
            <w:r>
              <w:rPr>
                <w:rStyle w:val="lev"/>
                <w:b w:val="0"/>
                <w:bCs w:val="0"/>
              </w:rPr>
              <w:t>/2</w:t>
            </w:r>
          </w:p>
        </w:tc>
        <w:tc>
          <w:tcPr>
            <w:tcW w:w="2457" w:type="dxa"/>
          </w:tcPr>
          <w:p w14:paraId="1E7B7FF6" w14:textId="3B8F6C42" w:rsidR="009C4910" w:rsidRDefault="009C4910" w:rsidP="000060E1">
            <w:pPr>
              <w:jc w:val="center"/>
            </w:pPr>
            <w:r>
              <w:t>-0</w:t>
            </w:r>
            <w:r w:rsidR="00DE3BD8">
              <w:t>.</w:t>
            </w:r>
            <w:r>
              <w:t>25 dB</w:t>
            </w:r>
          </w:p>
        </w:tc>
        <w:tc>
          <w:tcPr>
            <w:tcW w:w="2458" w:type="dxa"/>
          </w:tcPr>
          <w:p w14:paraId="02E8BDD0" w14:textId="646E52DA" w:rsidR="009C4910" w:rsidRDefault="009C4910" w:rsidP="000060E1">
            <w:pPr>
              <w:jc w:val="center"/>
            </w:pPr>
            <w:r>
              <w:t>11</w:t>
            </w:r>
            <w:r w:rsidR="00976184">
              <w:t>.</w:t>
            </w:r>
            <w:r>
              <w:t>5 dB</w:t>
            </w:r>
          </w:p>
        </w:tc>
        <w:tc>
          <w:tcPr>
            <w:tcW w:w="2458" w:type="dxa"/>
          </w:tcPr>
          <w:p w14:paraId="35C685F1" w14:textId="3B43B27D" w:rsidR="009C4910" w:rsidRDefault="009C4910" w:rsidP="000060E1">
            <w:pPr>
              <w:jc w:val="center"/>
            </w:pPr>
            <w:r>
              <w:t>19</w:t>
            </w:r>
            <w:r w:rsidR="00976184">
              <w:t>.</w:t>
            </w:r>
            <w:r>
              <w:t>5 dB</w:t>
            </w:r>
          </w:p>
        </w:tc>
      </w:tr>
    </w:tbl>
    <w:p w14:paraId="791EE229" w14:textId="32C8E429" w:rsidR="00EA0875" w:rsidRDefault="00EA0875" w:rsidP="00EA0875">
      <w:pPr>
        <w:jc w:val="center"/>
      </w:pPr>
      <w:r>
        <w:t xml:space="preserve">Table 1: required SNR at 50% normalized efficiency for the </w:t>
      </w:r>
      <w:r w:rsidR="00B431ED">
        <w:t>2</w:t>
      </w:r>
      <w:r>
        <w:t xml:space="preserve"> AAV configurations</w:t>
      </w:r>
      <w:r w:rsidR="00E463BE">
        <w:t xml:space="preserve"> with 10Hz</w:t>
      </w:r>
    </w:p>
    <w:p w14:paraId="30D72B64" w14:textId="77777777" w:rsidR="00EA0875" w:rsidRDefault="00EA0875" w:rsidP="00EA0875">
      <w:pPr>
        <w:ind w:left="284"/>
      </w:pPr>
    </w:p>
    <w:p w14:paraId="3E8EB1FD" w14:textId="22EBD122" w:rsidR="0068771B" w:rsidRDefault="0068771B" w:rsidP="00EA0875"/>
    <w:p w14:paraId="0AB86DA2" w14:textId="77777777" w:rsidR="0068771B" w:rsidRDefault="0068771B" w:rsidP="00EA0875"/>
    <w:p w14:paraId="5EBAC342" w14:textId="7B9C500E" w:rsidR="00EA0875" w:rsidRDefault="001A638D" w:rsidP="002E2694">
      <w:pPr>
        <w:jc w:val="both"/>
      </w:pPr>
      <w:r w:rsidRPr="001A638D">
        <w:rPr>
          <w:b/>
          <w:bCs/>
        </w:rPr>
        <w:t>Observation 4:</w:t>
      </w:r>
      <w:r>
        <w:t xml:space="preserve"> </w:t>
      </w:r>
      <w:r w:rsidR="00B062AA" w:rsidRPr="00B062AA">
        <w:t xml:space="preserve">For </w:t>
      </w:r>
      <w:r w:rsidR="003C1C72">
        <w:t xml:space="preserve">32 Tx </w:t>
      </w:r>
      <w:r w:rsidR="00B062AA" w:rsidRPr="00B062AA">
        <w:t xml:space="preserve">(16,8,2,8,1) the SNR gap between eType-II and Type-I PMI follow is 4.32 </w:t>
      </w:r>
      <w:proofErr w:type="spellStart"/>
      <w:r w:rsidR="00B062AA" w:rsidRPr="00B062AA">
        <w:t>dB.</w:t>
      </w:r>
      <w:proofErr w:type="spellEnd"/>
      <w:r w:rsidR="00B062AA" w:rsidRPr="00B062AA">
        <w:t xml:space="preserve"> For </w:t>
      </w:r>
      <w:r w:rsidR="003C1C72">
        <w:t xml:space="preserve">32Tx </w:t>
      </w:r>
      <w:r w:rsidR="00B062AA" w:rsidRPr="00B062AA">
        <w:t>(2,8,2,1,1</w:t>
      </w:r>
      <w:r w:rsidR="00B062AA">
        <w:t xml:space="preserve">) </w:t>
      </w:r>
      <w:r w:rsidR="00B062AA" w:rsidRPr="00B062AA">
        <w:t>the gap rises to 4.73 dB with</w:t>
      </w:r>
      <w:r w:rsidR="00373C8C">
        <w:t xml:space="preserve"> </w:t>
      </w:r>
      <w:r w:rsidR="009A7961" w:rsidRPr="00B062AA">
        <w:t>d =4λ</w:t>
      </w:r>
      <w:r w:rsidR="009A7961" w:rsidRPr="009C4910">
        <w:rPr>
          <w:rStyle w:val="lev"/>
          <w:b w:val="0"/>
          <w:bCs w:val="0"/>
        </w:rPr>
        <w:t xml:space="preserve"> </w:t>
      </w:r>
      <w:r w:rsidR="00B062AA" w:rsidRPr="00B062AA">
        <w:t>and 11.75 dB</w:t>
      </w:r>
      <w:r w:rsidR="00204A95">
        <w:t xml:space="preserve"> </w:t>
      </w:r>
      <w:r w:rsidR="00C818F3">
        <w:t>with</w:t>
      </w:r>
      <w:r w:rsidR="009A7961" w:rsidRPr="009A7961">
        <w:rPr>
          <w:rStyle w:val="lev"/>
          <w:b w:val="0"/>
          <w:bCs w:val="0"/>
        </w:rPr>
        <w:t xml:space="preserve"> </w:t>
      </w:r>
      <w:r w:rsidR="009A7961" w:rsidRPr="009C4910">
        <w:rPr>
          <w:rStyle w:val="lev"/>
          <w:b w:val="0"/>
          <w:bCs w:val="0"/>
        </w:rPr>
        <w:t>d=λ</w:t>
      </w:r>
      <w:r w:rsidR="009A7961">
        <w:rPr>
          <w:rStyle w:val="lev"/>
          <w:b w:val="0"/>
          <w:bCs w:val="0"/>
        </w:rPr>
        <w:t>/2</w:t>
      </w:r>
      <w:r w:rsidR="00C818F3">
        <w:t xml:space="preserve">, d </w:t>
      </w:r>
      <w:r w:rsidR="006734FC">
        <w:t>distance</w:t>
      </w:r>
      <w:r w:rsidR="00373C8C">
        <w:t xml:space="preserve"> </w:t>
      </w:r>
      <w:r w:rsidR="00C818F3" w:rsidRPr="00C818F3">
        <w:t>between antenna elements in the vertical dimension</w:t>
      </w:r>
      <w:r w:rsidR="00B062AA" w:rsidRPr="00B062AA">
        <w:t xml:space="preserve">. </w:t>
      </w:r>
    </w:p>
    <w:p w14:paraId="4BEE2F68" w14:textId="77777777" w:rsidR="00744B91" w:rsidRDefault="00744B91" w:rsidP="00EA0875"/>
    <w:p w14:paraId="12D49F11" w14:textId="77777777" w:rsidR="00EA0875" w:rsidRDefault="00EA0875" w:rsidP="00EA0875"/>
    <w:p w14:paraId="2C3962D1" w14:textId="77777777" w:rsidR="00EA0875" w:rsidRPr="00EA0875" w:rsidRDefault="00EA0875" w:rsidP="00EA0875"/>
    <w:p w14:paraId="5E7BA082" w14:textId="00C89B0B" w:rsidR="00C72278" w:rsidRDefault="00C72278" w:rsidP="00C72278">
      <w:pPr>
        <w:pStyle w:val="Titre1"/>
        <w:ind w:hanging="716"/>
      </w:pPr>
      <w:r>
        <w:t>Conclusion</w:t>
      </w:r>
    </w:p>
    <w:p w14:paraId="1A7DC287" w14:textId="77777777" w:rsidR="00890BE8" w:rsidRDefault="00890BE8" w:rsidP="00890BE8">
      <w:r w:rsidRPr="008D6846">
        <w:rPr>
          <w:b/>
          <w:bCs/>
        </w:rPr>
        <w:t>Observation 1</w:t>
      </w:r>
      <w:r w:rsidRPr="009525D9">
        <w:rPr>
          <w:b/>
          <w:bCs/>
        </w:rPr>
        <w:t>:</w:t>
      </w:r>
      <w:r>
        <w:t xml:space="preserve"> eType-II and Type-I give similar performance for 4Tx and 8Tx</w:t>
      </w:r>
    </w:p>
    <w:p w14:paraId="659C64EC" w14:textId="40668E49" w:rsidR="00890BE8" w:rsidRPr="00257A00" w:rsidRDefault="00890BE8" w:rsidP="00890BE8">
      <w:r w:rsidRPr="008D6846">
        <w:rPr>
          <w:b/>
          <w:bCs/>
        </w:rPr>
        <w:t>Observation 2</w:t>
      </w:r>
      <w:r w:rsidR="00257A00">
        <w:rPr>
          <w:b/>
          <w:bCs/>
        </w:rPr>
        <w:t>:</w:t>
      </w:r>
      <w:r w:rsidR="00257A00" w:rsidRPr="00257A00">
        <w:t xml:space="preserve"> For 32Tx, the eType-II significantly outperforms Type-I for a 10 Hz Doppler; this is even more the case for the configuration (2,8,2,1,1) with an inter</w:t>
      </w:r>
      <w:r w:rsidR="00445816">
        <w:t xml:space="preserve"> antenna </w:t>
      </w:r>
      <w:r w:rsidR="00257A00" w:rsidRPr="00257A00">
        <w:t>element spacing of λ/2</w:t>
      </w:r>
      <w:r w:rsidR="004D22C9">
        <w:t xml:space="preserve"> in the vertical dimension</w:t>
      </w:r>
      <w:r w:rsidR="00257A00" w:rsidRPr="00257A00">
        <w:t>.</w:t>
      </w:r>
    </w:p>
    <w:p w14:paraId="3BD88E32" w14:textId="0742536B" w:rsidR="00890BE8" w:rsidRPr="00204C0C" w:rsidRDefault="00890BE8" w:rsidP="00890BE8">
      <w:r w:rsidRPr="00204C0C">
        <w:rPr>
          <w:b/>
          <w:bCs/>
        </w:rPr>
        <w:t xml:space="preserve">Observation </w:t>
      </w:r>
      <w:r>
        <w:rPr>
          <w:b/>
          <w:bCs/>
        </w:rPr>
        <w:t>3</w:t>
      </w:r>
      <w:r w:rsidRPr="00204C0C">
        <w:rPr>
          <w:b/>
          <w:bCs/>
        </w:rPr>
        <w:t>:</w:t>
      </w:r>
      <w:r w:rsidRPr="00204C0C">
        <w:t xml:space="preserve"> (2,8,2,1,1</w:t>
      </w:r>
      <w:proofErr w:type="gramStart"/>
      <w:r w:rsidRPr="00204C0C">
        <w:t>)</w:t>
      </w:r>
      <w:r>
        <w:t xml:space="preserve"> </w:t>
      </w:r>
      <w:r w:rsidRPr="00204C0C">
        <w:t xml:space="preserve"> with</w:t>
      </w:r>
      <w:proofErr w:type="gramEnd"/>
      <w:r w:rsidRPr="00204C0C">
        <w:t xml:space="preserve"> inter </w:t>
      </w:r>
      <w:r w:rsidR="00445816">
        <w:t xml:space="preserve">antenna </w:t>
      </w:r>
      <w:r w:rsidRPr="00204C0C">
        <w:t>element spacing of</w:t>
      </w:r>
      <w:r>
        <w:t xml:space="preserve"> </w:t>
      </w:r>
      <w:r w:rsidRPr="00204C0C">
        <w:t xml:space="preserve"> </w:t>
      </w:r>
      <m:oMath>
        <m:r>
          <w:rPr>
            <w:rFonts w:ascii="Cambria Math" w:hAnsi="Cambria Math"/>
          </w:rPr>
          <m:t>4λ</m:t>
        </m:r>
      </m:oMath>
      <w:r>
        <w:t xml:space="preserve"> </w:t>
      </w:r>
      <w:r w:rsidR="004D22C9" w:rsidRPr="004D22C9">
        <w:t xml:space="preserve">in the vertical dimension </w:t>
      </w:r>
      <w:r>
        <w:t xml:space="preserve">gives similar performance as  </w:t>
      </w:r>
      <w:r w:rsidRPr="00A70DEE">
        <w:t>(16,8,2,8,1)</w:t>
      </w:r>
    </w:p>
    <w:p w14:paraId="6ECCFEDF" w14:textId="6E92C024" w:rsidR="00890BE8" w:rsidRDefault="00890BE8" w:rsidP="00890BE8">
      <w:pPr>
        <w:jc w:val="both"/>
      </w:pPr>
      <w:r w:rsidRPr="001A638D">
        <w:rPr>
          <w:b/>
          <w:bCs/>
        </w:rPr>
        <w:t>Observation 4:</w:t>
      </w:r>
      <w:r>
        <w:t xml:space="preserve"> </w:t>
      </w:r>
      <w:r w:rsidRPr="00B062AA">
        <w:t xml:space="preserve">For </w:t>
      </w:r>
      <w:r>
        <w:t xml:space="preserve">32 Tx </w:t>
      </w:r>
      <w:r w:rsidRPr="00B062AA">
        <w:t xml:space="preserve">(16,8,2,8,1) the SNR gap between eType-II and Type-I PMI follow is 4.32 </w:t>
      </w:r>
      <w:proofErr w:type="spellStart"/>
      <w:r w:rsidRPr="00B062AA">
        <w:t>dB.</w:t>
      </w:r>
      <w:proofErr w:type="spellEnd"/>
      <w:r w:rsidRPr="00B062AA">
        <w:t xml:space="preserve"> For </w:t>
      </w:r>
      <w:r>
        <w:t xml:space="preserve">32Tx </w:t>
      </w:r>
      <w:r w:rsidRPr="00B062AA">
        <w:t>(2,8,2,1,1</w:t>
      </w:r>
      <w:r>
        <w:t xml:space="preserve">) </w:t>
      </w:r>
      <w:r w:rsidRPr="00B062AA">
        <w:t xml:space="preserve">the gap rises to 4.73 dB </w:t>
      </w:r>
      <w:r w:rsidR="002606BE">
        <w:t xml:space="preserve">with </w:t>
      </w:r>
      <w:r w:rsidR="002606BE" w:rsidRPr="00B062AA">
        <w:t>d =4λ</w:t>
      </w:r>
      <w:r w:rsidR="002606BE" w:rsidRPr="00B062AA">
        <w:t xml:space="preserve"> </w:t>
      </w:r>
      <w:r w:rsidRPr="00B062AA">
        <w:t>and 11.75 dB</w:t>
      </w:r>
      <w:r w:rsidR="002606BE" w:rsidRPr="002606BE">
        <w:t xml:space="preserve"> </w:t>
      </w:r>
      <w:r w:rsidR="002606BE" w:rsidRPr="00B062AA">
        <w:t>with</w:t>
      </w:r>
      <w:r w:rsidR="002606BE">
        <w:t xml:space="preserve"> </w:t>
      </w:r>
      <w:r w:rsidR="002606BE" w:rsidRPr="009C4910">
        <w:rPr>
          <w:rStyle w:val="lev"/>
          <w:b w:val="0"/>
          <w:bCs w:val="0"/>
        </w:rPr>
        <w:t>d=λ</w:t>
      </w:r>
      <w:r w:rsidR="002606BE">
        <w:rPr>
          <w:rStyle w:val="lev"/>
          <w:b w:val="0"/>
          <w:bCs w:val="0"/>
        </w:rPr>
        <w:t>/2</w:t>
      </w:r>
      <w:r>
        <w:t xml:space="preserve">, d </w:t>
      </w:r>
      <w:r w:rsidR="006734FC">
        <w:t>distance</w:t>
      </w:r>
      <w:r>
        <w:t xml:space="preserve"> </w:t>
      </w:r>
      <w:r w:rsidRPr="00C818F3">
        <w:t>between antenna elements in the vertical dimension</w:t>
      </w:r>
      <w:r w:rsidRPr="00B062AA">
        <w:t xml:space="preserve">. </w:t>
      </w:r>
    </w:p>
    <w:p w14:paraId="033CA6A6" w14:textId="77777777" w:rsidR="00890BE8" w:rsidRDefault="00890BE8" w:rsidP="00890BE8">
      <w:pPr>
        <w:jc w:val="both"/>
      </w:pPr>
    </w:p>
    <w:p w14:paraId="37E93AA8" w14:textId="6C35FBCC" w:rsidR="00890BE8" w:rsidRPr="00890BE8" w:rsidRDefault="00890BE8" w:rsidP="00890BE8">
      <w:pPr>
        <w:jc w:val="both"/>
        <w:rPr>
          <w:b/>
          <w:bCs/>
        </w:rPr>
      </w:pPr>
      <w:r w:rsidRPr="00890BE8">
        <w:rPr>
          <w:b/>
          <w:bCs/>
        </w:rPr>
        <w:t xml:space="preserve">Proposal: </w:t>
      </w:r>
      <w:r w:rsidRPr="00890BE8">
        <w:t>To discriminate</w:t>
      </w:r>
      <w:r>
        <w:rPr>
          <w:b/>
          <w:bCs/>
        </w:rPr>
        <w:t xml:space="preserve"> </w:t>
      </w:r>
      <w:r w:rsidRPr="00890BE8">
        <w:t xml:space="preserve">between </w:t>
      </w:r>
      <w:r>
        <w:t>eType-II and Type-I select configuration (</w:t>
      </w:r>
      <w:r w:rsidR="00337FCA">
        <w:t>2,8,2,1,1)</w:t>
      </w:r>
      <w:r w:rsidR="00CF027E">
        <w:t>,</w:t>
      </w:r>
      <w:r w:rsidR="00337FCA">
        <w:t xml:space="preserve"> </w:t>
      </w:r>
      <w:r w:rsidR="008C0F66" w:rsidRPr="008C0F66">
        <w:t>with an inter antenna element spacing of λ/2 in the vertical dimension</w:t>
      </w:r>
      <w:r w:rsidR="00CF027E">
        <w:t>,</w:t>
      </w:r>
      <w:r w:rsidR="008C0F66" w:rsidRPr="008C0F66">
        <w:t xml:space="preserve"> </w:t>
      </w:r>
      <w:r w:rsidR="00337FCA">
        <w:t>where the performance gap is the largest.</w:t>
      </w:r>
    </w:p>
    <w:p w14:paraId="2A3E7DE5" w14:textId="77777777" w:rsidR="00147D25" w:rsidRDefault="00147D25" w:rsidP="00147D25"/>
    <w:p w14:paraId="25098EC0" w14:textId="778AAE77" w:rsidR="00C601D4" w:rsidRDefault="00C601D4" w:rsidP="007612DF">
      <w:pPr>
        <w:jc w:val="both"/>
        <w:rPr>
          <w:b/>
          <w:bCs/>
        </w:rPr>
      </w:pPr>
    </w:p>
    <w:p w14:paraId="7A12F78F" w14:textId="56D83652" w:rsidR="008B6A1E" w:rsidRPr="00C72278" w:rsidRDefault="005E69AE" w:rsidP="00C72278">
      <w:pPr>
        <w:pStyle w:val="Titre1"/>
        <w:ind w:hanging="716"/>
      </w:pPr>
      <w:r w:rsidRPr="00C72278">
        <w:lastRenderedPageBreak/>
        <w:t>Referen</w:t>
      </w:r>
      <w:r w:rsidR="008B6A1E" w:rsidRPr="00C72278">
        <w:t>ces</w:t>
      </w:r>
    </w:p>
    <w:p w14:paraId="2B5CDC05" w14:textId="00B61480" w:rsidR="009E30B3" w:rsidRDefault="00F6621B" w:rsidP="00327F14">
      <w:pPr>
        <w:pStyle w:val="Paragraphedeliste"/>
        <w:numPr>
          <w:ilvl w:val="0"/>
          <w:numId w:val="2"/>
        </w:numPr>
        <w:jc w:val="both"/>
      </w:pPr>
      <w:r w:rsidRPr="00F6621B">
        <w:t>R4-2504756</w:t>
      </w:r>
      <w:r w:rsidR="00E22969">
        <w:t>, “</w:t>
      </w:r>
      <w:r w:rsidR="002C7423" w:rsidRPr="002C7423">
        <w:t>Way Forward for [114bis][320] NR_SCM</w:t>
      </w:r>
      <w:r w:rsidR="00FA365E">
        <w:t>,”</w:t>
      </w:r>
      <w:r w:rsidR="00245AD3">
        <w:t xml:space="preserve"> Nokia, </w:t>
      </w:r>
      <w:r w:rsidR="00240B9E">
        <w:t>3GPP RAN4#11</w:t>
      </w:r>
      <w:r w:rsidR="00CD0C96">
        <w:t>4</w:t>
      </w:r>
      <w:r w:rsidR="002C7423">
        <w:t>b</w:t>
      </w:r>
      <w:r w:rsidR="00240B9E">
        <w:t xml:space="preserve">, </w:t>
      </w:r>
      <w:proofErr w:type="gramStart"/>
      <w:r w:rsidR="00AF4DD4">
        <w:t>Apr</w:t>
      </w:r>
      <w:r w:rsidR="00240B9E">
        <w:t>.</w:t>
      </w:r>
      <w:r w:rsidR="00E62427">
        <w:t>,</w:t>
      </w:r>
      <w:proofErr w:type="gramEnd"/>
      <w:r w:rsidR="00E62427">
        <w:t xml:space="preserve"> 202</w:t>
      </w:r>
      <w:r w:rsidR="00CD0C96">
        <w:t>5</w:t>
      </w:r>
      <w:r w:rsidR="00A54841">
        <w:t>.</w:t>
      </w:r>
    </w:p>
    <w:p w14:paraId="525FD07F" w14:textId="40CE69E2" w:rsidR="00481F18" w:rsidRDefault="00481F18" w:rsidP="00327F14">
      <w:pPr>
        <w:pStyle w:val="Paragraphedeliste"/>
        <w:numPr>
          <w:ilvl w:val="0"/>
          <w:numId w:val="2"/>
        </w:numPr>
        <w:jc w:val="both"/>
      </w:pPr>
      <w:r w:rsidRPr="007C3970">
        <w:t>R4-2502277</w:t>
      </w:r>
      <w:r>
        <w:t>, “</w:t>
      </w:r>
      <w:r w:rsidRPr="00FA365E">
        <w:t>Way Forward for [11</w:t>
      </w:r>
      <w:r>
        <w:t>4</w:t>
      </w:r>
      <w:r w:rsidRPr="00FA365E">
        <w:t>][32</w:t>
      </w:r>
      <w:r>
        <w:t>2</w:t>
      </w:r>
      <w:r w:rsidRPr="00FA365E">
        <w:t>] NR_SCM</w:t>
      </w:r>
      <w:r>
        <w:t xml:space="preserve">,” Nokia, 3GPP RAN4#114, </w:t>
      </w:r>
      <w:proofErr w:type="gramStart"/>
      <w:r>
        <w:t>Feb.,</w:t>
      </w:r>
      <w:proofErr w:type="gramEnd"/>
      <w:r>
        <w:t xml:space="preserve"> 2025.</w:t>
      </w:r>
    </w:p>
    <w:p w14:paraId="462FCFB8" w14:textId="77777777" w:rsidR="0099409C" w:rsidRPr="009E30B3" w:rsidRDefault="0099409C" w:rsidP="0099409C">
      <w:pPr>
        <w:pStyle w:val="Paragraphedeliste"/>
        <w:numPr>
          <w:ilvl w:val="0"/>
          <w:numId w:val="2"/>
        </w:numPr>
        <w:jc w:val="both"/>
        <w:rPr>
          <w:color w:val="0000FF"/>
          <w:u w:val="single"/>
          <w:lang w:val="en-US" w:eastAsia="zh-CN"/>
        </w:rPr>
      </w:pPr>
      <w:r w:rsidRPr="0005289D">
        <w:rPr>
          <w:color w:val="333333"/>
          <w:shd w:val="clear" w:color="auto" w:fill="FFFFFF"/>
          <w:lang w:val="en-US"/>
        </w:rPr>
        <w:t>X. Fu, D. Le Ruyet, R. Visoz, V. Ramireddy,  M. Grossman, M. Landmann, W. Quiroga</w:t>
      </w:r>
      <w:r w:rsidRPr="00915FAD">
        <w:rPr>
          <w:lang w:val="en-US"/>
        </w:rPr>
        <w:t xml:space="preserve"> </w:t>
      </w:r>
      <w:r w:rsidRPr="0005289D">
        <w:rPr>
          <w:color w:val="333333"/>
          <w:shd w:val="clear" w:color="auto" w:fill="FFFFFF"/>
        </w:rPr>
        <w:t>, "A Tutorial on Downlink Precoder Selection Strategies for 3GPP MIMO Codebooks," in </w:t>
      </w:r>
      <w:r w:rsidRPr="0005289D">
        <w:rPr>
          <w:rStyle w:val="Accentuation"/>
          <w:color w:val="333333"/>
          <w:shd w:val="clear" w:color="auto" w:fill="FFFFFF"/>
        </w:rPr>
        <w:t>IEEE Access</w:t>
      </w:r>
      <w:r w:rsidRPr="0005289D">
        <w:rPr>
          <w:color w:val="333333"/>
          <w:shd w:val="clear" w:color="auto" w:fill="FFFFFF"/>
        </w:rPr>
        <w:t>, vol. 11, pp. 138897-138922, 2023 (</w:t>
      </w:r>
      <w:hyperlink r:id="rId24" w:history="1">
        <w:r w:rsidRPr="0005289D">
          <w:rPr>
            <w:rStyle w:val="Lienhypertexte"/>
            <w:shd w:val="clear" w:color="auto" w:fill="FFFFFF"/>
          </w:rPr>
          <w:t>URL</w:t>
        </w:r>
      </w:hyperlink>
      <w:r w:rsidRPr="0005289D">
        <w:rPr>
          <w:color w:val="333333"/>
          <w:shd w:val="clear" w:color="auto" w:fill="FFFFFF"/>
        </w:rPr>
        <w:t>).</w:t>
      </w:r>
    </w:p>
    <w:p w14:paraId="4DB22485" w14:textId="77777777" w:rsidR="0099409C" w:rsidRDefault="0099409C" w:rsidP="0099409C">
      <w:pPr>
        <w:pStyle w:val="Paragraphedeliste"/>
        <w:ind w:left="360"/>
        <w:jc w:val="both"/>
      </w:pPr>
    </w:p>
    <w:p w14:paraId="2F9CD57C" w14:textId="1E5118AF" w:rsidR="008B6A1E" w:rsidRDefault="0045596A" w:rsidP="00EA3DA9">
      <w:pPr>
        <w:pStyle w:val="Titre1"/>
        <w:numPr>
          <w:ilvl w:val="0"/>
          <w:numId w:val="0"/>
        </w:numPr>
        <w:ind w:left="432" w:hanging="432"/>
        <w:rPr>
          <w:lang w:val="en-US"/>
        </w:rPr>
      </w:pPr>
      <w:r>
        <w:rPr>
          <w:lang w:val="en-US"/>
        </w:rPr>
        <w:lastRenderedPageBreak/>
        <w:t>Annex A</w:t>
      </w:r>
      <w:r w:rsidR="0035495D">
        <w:rPr>
          <w:lang w:val="en-US"/>
        </w:rPr>
        <w:t>: Simulation parameters</w:t>
      </w:r>
    </w:p>
    <w:tbl>
      <w:tblPr>
        <w:tblW w:w="9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05"/>
        <w:gridCol w:w="1036"/>
        <w:gridCol w:w="1036"/>
        <w:gridCol w:w="851"/>
        <w:gridCol w:w="4000"/>
      </w:tblGrid>
      <w:tr w:rsidR="00D66C6F" w:rsidRPr="00890BE8" w14:paraId="7D497BBF" w14:textId="77777777" w:rsidTr="00147D25">
        <w:trPr>
          <w:trHeight w:val="71"/>
          <w:jc w:val="center"/>
        </w:trPr>
        <w:tc>
          <w:tcPr>
            <w:tcW w:w="4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1"/>
          <w:p w14:paraId="634DE4C8" w14:textId="77777777" w:rsidR="00D66C6F" w:rsidRPr="00890BE8" w:rsidRDefault="00D66C6F" w:rsidP="00CC42AF">
            <w:pPr>
              <w:pStyle w:val="TAH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C8E3" w14:textId="77777777" w:rsidR="00D66C6F" w:rsidRPr="00890BE8" w:rsidRDefault="00D66C6F" w:rsidP="00CC42AF">
            <w:pPr>
              <w:pStyle w:val="TAH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</w:rPr>
              <w:t>Unit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8127" w14:textId="77777777" w:rsidR="00D66C6F" w:rsidRPr="00890BE8" w:rsidRDefault="00D66C6F" w:rsidP="00CC42AF">
            <w:pPr>
              <w:pStyle w:val="TAH"/>
              <w:rPr>
                <w:sz w:val="16"/>
                <w:szCs w:val="18"/>
                <w:lang w:val="en-US"/>
              </w:rPr>
            </w:pPr>
            <w:r w:rsidRPr="00890BE8">
              <w:rPr>
                <w:sz w:val="16"/>
                <w:szCs w:val="18"/>
                <w:lang w:val="en-US"/>
              </w:rPr>
              <w:t>32TX (for information)</w:t>
            </w:r>
          </w:p>
        </w:tc>
      </w:tr>
      <w:tr w:rsidR="00923E26" w:rsidRPr="00890BE8" w14:paraId="59FA1163" w14:textId="77777777" w:rsidTr="00147D25">
        <w:trPr>
          <w:trHeight w:val="71"/>
          <w:jc w:val="center"/>
        </w:trPr>
        <w:tc>
          <w:tcPr>
            <w:tcW w:w="4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52A4" w14:textId="77777777" w:rsidR="00923E26" w:rsidRPr="00890BE8" w:rsidRDefault="00923E26" w:rsidP="00CC42AF">
            <w:pPr>
              <w:pStyle w:val="TAL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019F" w14:textId="77777777" w:rsidR="00923E26" w:rsidRPr="00890BE8" w:rsidRDefault="00923E26" w:rsidP="00CC42AF">
            <w:pPr>
              <w:pStyle w:val="TAC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</w:rPr>
              <w:t>MHz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F266" w14:textId="77777777" w:rsidR="00923E26" w:rsidRPr="00890BE8" w:rsidRDefault="00923E26" w:rsidP="00CC42AF">
            <w:pPr>
              <w:pStyle w:val="TAC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</w:rPr>
              <w:t>40</w:t>
            </w:r>
          </w:p>
        </w:tc>
      </w:tr>
      <w:tr w:rsidR="00923E26" w:rsidRPr="00890BE8" w14:paraId="457B72CB" w14:textId="77777777" w:rsidTr="00147D25">
        <w:trPr>
          <w:trHeight w:val="71"/>
          <w:jc w:val="center"/>
        </w:trPr>
        <w:tc>
          <w:tcPr>
            <w:tcW w:w="4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9F71A" w14:textId="77777777" w:rsidR="00923E26" w:rsidRPr="00890BE8" w:rsidRDefault="00923E26" w:rsidP="00CC42AF">
            <w:pPr>
              <w:pStyle w:val="TAL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98F1E" w14:textId="77777777" w:rsidR="00923E26" w:rsidRPr="00890BE8" w:rsidRDefault="00923E26" w:rsidP="00CC42AF">
            <w:pPr>
              <w:pStyle w:val="TAC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</w:rPr>
              <w:t>kHz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4303E" w14:textId="77777777" w:rsidR="00923E26" w:rsidRPr="00890BE8" w:rsidRDefault="00923E26" w:rsidP="00CC42AF">
            <w:pPr>
              <w:pStyle w:val="TAC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</w:rPr>
              <w:t>30</w:t>
            </w:r>
          </w:p>
        </w:tc>
      </w:tr>
      <w:tr w:rsidR="00923E26" w:rsidRPr="00890BE8" w14:paraId="6B90F450" w14:textId="77777777" w:rsidTr="00147D25">
        <w:trPr>
          <w:trHeight w:val="71"/>
          <w:jc w:val="center"/>
        </w:trPr>
        <w:tc>
          <w:tcPr>
            <w:tcW w:w="4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BF66" w14:textId="77777777" w:rsidR="00923E26" w:rsidRPr="00890BE8" w:rsidRDefault="00923E26" w:rsidP="00CC42AF">
            <w:pPr>
              <w:pStyle w:val="TAL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63E1" w14:textId="7D9C1530" w:rsidR="00923E26" w:rsidRPr="00890BE8" w:rsidRDefault="00923E26" w:rsidP="00CC42A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A6E94" w14:textId="77777777" w:rsidR="00923E26" w:rsidRPr="00890BE8" w:rsidRDefault="00923E26" w:rsidP="00CC42AF">
            <w:pPr>
              <w:pStyle w:val="TAC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</w:rPr>
              <w:t>TDD</w:t>
            </w:r>
          </w:p>
        </w:tc>
      </w:tr>
      <w:tr w:rsidR="00923E26" w:rsidRPr="00890BE8" w14:paraId="77413943" w14:textId="77777777" w:rsidTr="00147D25">
        <w:trPr>
          <w:trHeight w:val="71"/>
          <w:jc w:val="center"/>
        </w:trPr>
        <w:tc>
          <w:tcPr>
            <w:tcW w:w="4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98505" w14:textId="77777777" w:rsidR="00923E26" w:rsidRPr="00890BE8" w:rsidRDefault="00923E26" w:rsidP="00CC42AF">
            <w:pPr>
              <w:pStyle w:val="TAL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D048" w14:textId="77777777" w:rsidR="00923E26" w:rsidRPr="00890BE8" w:rsidRDefault="00923E26" w:rsidP="00CC42A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32E39" w14:textId="77777777" w:rsidR="00923E26" w:rsidRPr="00890BE8" w:rsidRDefault="00923E26" w:rsidP="00CC42AF">
            <w:pPr>
              <w:pStyle w:val="TAC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</w:rPr>
              <w:t>FR1.30-1 as specified in Annex A</w:t>
            </w:r>
          </w:p>
        </w:tc>
      </w:tr>
      <w:tr w:rsidR="00D66C6F" w:rsidRPr="00890BE8" w14:paraId="73359EA7" w14:textId="77777777" w:rsidTr="00147D25">
        <w:trPr>
          <w:trHeight w:val="71"/>
          <w:jc w:val="center"/>
        </w:trPr>
        <w:tc>
          <w:tcPr>
            <w:tcW w:w="4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C983" w14:textId="77777777" w:rsidR="00D66C6F" w:rsidRPr="00890BE8" w:rsidRDefault="00D66C6F" w:rsidP="00CC42AF">
            <w:pPr>
              <w:pStyle w:val="TAL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557F8" w14:textId="77777777" w:rsidR="00D66C6F" w:rsidRPr="00890BE8" w:rsidRDefault="00D66C6F" w:rsidP="00CC42A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E262" w14:textId="77777777" w:rsidR="00D66C6F" w:rsidRPr="00890BE8" w:rsidRDefault="00D66C6F" w:rsidP="00CC42AF">
            <w:pPr>
              <w:pStyle w:val="TAC"/>
              <w:rPr>
                <w:sz w:val="16"/>
                <w:szCs w:val="18"/>
                <w:lang w:val="da-DK"/>
              </w:rPr>
            </w:pPr>
            <w:r w:rsidRPr="00890BE8">
              <w:rPr>
                <w:sz w:val="16"/>
                <w:szCs w:val="18"/>
                <w:lang w:val="da-DK"/>
              </w:rPr>
              <w:t>32 x 4</w:t>
            </w:r>
          </w:p>
          <w:p w14:paraId="266ACD07" w14:textId="77777777" w:rsidR="00D66C6F" w:rsidRPr="00890BE8" w:rsidRDefault="00D66C6F" w:rsidP="00CC42AF">
            <w:pPr>
              <w:pStyle w:val="TAC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</w:rPr>
              <w:t>(N</w:t>
            </w:r>
            <w:proofErr w:type="gramStart"/>
            <w:r w:rsidRPr="00890BE8">
              <w:rPr>
                <w:sz w:val="16"/>
                <w:szCs w:val="18"/>
              </w:rPr>
              <w:t>1,N</w:t>
            </w:r>
            <w:proofErr w:type="gramEnd"/>
            <w:r w:rsidRPr="00890BE8">
              <w:rPr>
                <w:sz w:val="16"/>
                <w:szCs w:val="18"/>
              </w:rPr>
              <w:t>2) = (8,</w:t>
            </w:r>
            <w:r w:rsidRPr="00890BE8">
              <w:rPr>
                <w:sz w:val="16"/>
                <w:szCs w:val="18"/>
                <w:lang w:val="da-DK"/>
              </w:rPr>
              <w:t>2</w:t>
            </w:r>
            <w:r w:rsidRPr="00890BE8">
              <w:rPr>
                <w:sz w:val="16"/>
                <w:szCs w:val="18"/>
              </w:rPr>
              <w:t>)</w:t>
            </w:r>
          </w:p>
          <w:p w14:paraId="6A485018" w14:textId="77777777" w:rsidR="00D66C6F" w:rsidRPr="00890BE8" w:rsidRDefault="00D66C6F" w:rsidP="00CC42AF">
            <w:pPr>
              <w:pStyle w:val="TAC"/>
              <w:rPr>
                <w:sz w:val="16"/>
                <w:szCs w:val="18"/>
                <w:lang w:val="da-DK"/>
              </w:rPr>
            </w:pPr>
          </w:p>
        </w:tc>
      </w:tr>
      <w:tr w:rsidR="00923E26" w:rsidRPr="00890BE8" w14:paraId="5D579366" w14:textId="77777777" w:rsidTr="00147D25">
        <w:trPr>
          <w:trHeight w:val="71"/>
          <w:jc w:val="center"/>
        </w:trPr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4691F" w14:textId="77777777" w:rsidR="00923E26" w:rsidRPr="00890BE8" w:rsidRDefault="00923E26" w:rsidP="00CC42AF">
            <w:pPr>
              <w:pStyle w:val="TAL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</w:rPr>
              <w:t>NZP CSI-RS for CSI acquisition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BF3A" w14:textId="77777777" w:rsidR="00923E26" w:rsidRPr="00890BE8" w:rsidRDefault="00923E26" w:rsidP="00CC42AF">
            <w:pPr>
              <w:pStyle w:val="TAL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DC61" w14:textId="77777777" w:rsidR="00923E26" w:rsidRPr="00890BE8" w:rsidRDefault="00923E26" w:rsidP="00CC42A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03394" w14:textId="77777777" w:rsidR="00923E26" w:rsidRPr="00890BE8" w:rsidRDefault="00923E26" w:rsidP="00CC42AF">
            <w:pPr>
              <w:pStyle w:val="TAC"/>
              <w:rPr>
                <w:sz w:val="16"/>
                <w:szCs w:val="18"/>
                <w:lang w:val="en-US" w:eastAsia="zh-CN"/>
              </w:rPr>
            </w:pPr>
            <w:r w:rsidRPr="00890BE8">
              <w:rPr>
                <w:sz w:val="16"/>
                <w:szCs w:val="18"/>
                <w:lang w:val="en-US" w:eastAsia="zh-CN"/>
              </w:rPr>
              <w:t>P</w:t>
            </w:r>
            <w:proofErr w:type="spellStart"/>
            <w:r w:rsidRPr="00890BE8">
              <w:rPr>
                <w:sz w:val="16"/>
                <w:szCs w:val="18"/>
                <w:lang w:eastAsia="zh-CN"/>
              </w:rPr>
              <w:t>eriodic</w:t>
            </w:r>
            <w:proofErr w:type="spellEnd"/>
          </w:p>
        </w:tc>
      </w:tr>
      <w:tr w:rsidR="00D66C6F" w:rsidRPr="00890BE8" w14:paraId="6B8BF046" w14:textId="77777777" w:rsidTr="00147D25">
        <w:trPr>
          <w:trHeight w:val="71"/>
          <w:jc w:val="center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99B5" w14:textId="77777777" w:rsidR="00D66C6F" w:rsidRPr="00890BE8" w:rsidRDefault="00D66C6F" w:rsidP="00CC42AF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B6C93" w14:textId="77777777" w:rsidR="00D66C6F" w:rsidRPr="00890BE8" w:rsidRDefault="00D66C6F" w:rsidP="00CC42AF">
            <w:pPr>
              <w:pStyle w:val="TAL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</w:rPr>
              <w:t>Number of CSI-RS ports (</w:t>
            </w:r>
            <w:r w:rsidRPr="00890BE8">
              <w:rPr>
                <w:i/>
                <w:sz w:val="16"/>
                <w:szCs w:val="18"/>
              </w:rPr>
              <w:t>X</w:t>
            </w:r>
            <w:r w:rsidRPr="00890BE8">
              <w:rPr>
                <w:sz w:val="16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299B" w14:textId="77777777" w:rsidR="00D66C6F" w:rsidRPr="00890BE8" w:rsidRDefault="00D66C6F" w:rsidP="00CC42A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EF44" w14:textId="77777777" w:rsidR="00D66C6F" w:rsidRPr="00890BE8" w:rsidRDefault="00D66C6F" w:rsidP="00CC42AF">
            <w:pPr>
              <w:pStyle w:val="TAC"/>
              <w:rPr>
                <w:sz w:val="16"/>
                <w:szCs w:val="18"/>
                <w:lang w:val="en-US" w:eastAsia="zh-CN"/>
              </w:rPr>
            </w:pPr>
            <w:r w:rsidRPr="00890BE8">
              <w:rPr>
                <w:sz w:val="16"/>
                <w:szCs w:val="18"/>
                <w:lang w:val="en-US" w:eastAsia="zh-CN"/>
              </w:rPr>
              <w:t>32</w:t>
            </w:r>
          </w:p>
        </w:tc>
      </w:tr>
      <w:tr w:rsidR="00D66C6F" w:rsidRPr="00890BE8" w14:paraId="3236F4F4" w14:textId="77777777" w:rsidTr="00147D25">
        <w:trPr>
          <w:trHeight w:val="71"/>
          <w:jc w:val="center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D8ED5" w14:textId="77777777" w:rsidR="00D66C6F" w:rsidRPr="00890BE8" w:rsidRDefault="00D66C6F" w:rsidP="00CC42AF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D86AD" w14:textId="77777777" w:rsidR="00D66C6F" w:rsidRPr="00890BE8" w:rsidRDefault="00D66C6F" w:rsidP="00CC42AF">
            <w:pPr>
              <w:pStyle w:val="TAL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7A16" w14:textId="77777777" w:rsidR="00D66C6F" w:rsidRPr="00890BE8" w:rsidRDefault="00D66C6F" w:rsidP="00CC42A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391A3" w14:textId="77777777" w:rsidR="00D66C6F" w:rsidRPr="00890BE8" w:rsidRDefault="00D66C6F" w:rsidP="00CC42AF">
            <w:pPr>
              <w:keepNext/>
              <w:keepLines/>
              <w:jc w:val="center"/>
              <w:rPr>
                <w:sz w:val="16"/>
                <w:szCs w:val="18"/>
                <w:lang w:eastAsia="zh-CN"/>
              </w:rPr>
            </w:pPr>
            <w:r w:rsidRPr="00890BE8">
              <w:rPr>
                <w:rFonts w:ascii="Arial" w:hAnsi="Arial"/>
                <w:sz w:val="16"/>
                <w:szCs w:val="18"/>
                <w:lang w:eastAsia="zh-CN"/>
              </w:rPr>
              <w:t>CDM4 (FD2, TD2)</w:t>
            </w:r>
          </w:p>
        </w:tc>
      </w:tr>
      <w:tr w:rsidR="00D66C6F" w:rsidRPr="00890BE8" w14:paraId="301A8EA8" w14:textId="77777777" w:rsidTr="00147D25">
        <w:trPr>
          <w:trHeight w:val="71"/>
          <w:jc w:val="center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0D36" w14:textId="77777777" w:rsidR="00D66C6F" w:rsidRPr="00890BE8" w:rsidRDefault="00D66C6F" w:rsidP="00CC42AF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788D" w14:textId="77777777" w:rsidR="00D66C6F" w:rsidRPr="00890BE8" w:rsidRDefault="00D66C6F" w:rsidP="00CC42AF">
            <w:pPr>
              <w:pStyle w:val="TAL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B24F" w14:textId="77777777" w:rsidR="00D66C6F" w:rsidRPr="00890BE8" w:rsidRDefault="00D66C6F" w:rsidP="00CC42A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88BD" w14:textId="77777777" w:rsidR="00D66C6F" w:rsidRPr="00890BE8" w:rsidRDefault="00D66C6F" w:rsidP="00CC42AF">
            <w:pPr>
              <w:keepNext/>
              <w:keepLines/>
              <w:jc w:val="center"/>
              <w:rPr>
                <w:sz w:val="16"/>
                <w:szCs w:val="18"/>
                <w:lang w:eastAsia="zh-CN"/>
              </w:rPr>
            </w:pPr>
            <w:r w:rsidRPr="00890BE8">
              <w:rPr>
                <w:rFonts w:ascii="Arial" w:hAnsi="Arial"/>
                <w:sz w:val="16"/>
                <w:szCs w:val="18"/>
                <w:lang w:eastAsia="zh-CN"/>
              </w:rPr>
              <w:t>1</w:t>
            </w:r>
          </w:p>
        </w:tc>
      </w:tr>
      <w:tr w:rsidR="00D66C6F" w:rsidRPr="00890BE8" w14:paraId="560A3633" w14:textId="77777777" w:rsidTr="00147D25">
        <w:trPr>
          <w:trHeight w:val="71"/>
          <w:jc w:val="center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F8E43" w14:textId="77777777" w:rsidR="00D66C6F" w:rsidRPr="00890BE8" w:rsidRDefault="00D66C6F" w:rsidP="00CC42AF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161E6" w14:textId="77777777" w:rsidR="00D66C6F" w:rsidRPr="00890BE8" w:rsidRDefault="00D66C6F" w:rsidP="00CC42AF">
            <w:pPr>
              <w:pStyle w:val="TAL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</w:rPr>
              <w:t>First subcarrier index in the PRB used for CSI-RS (k</w:t>
            </w:r>
            <w:r w:rsidRPr="00890BE8">
              <w:rPr>
                <w:sz w:val="16"/>
                <w:szCs w:val="18"/>
                <w:vertAlign w:val="subscript"/>
              </w:rPr>
              <w:t>0</w:t>
            </w:r>
            <w:r w:rsidRPr="00890BE8">
              <w:rPr>
                <w:sz w:val="16"/>
                <w:szCs w:val="18"/>
              </w:rPr>
              <w:t>, k</w:t>
            </w:r>
            <w:r w:rsidRPr="00890BE8">
              <w:rPr>
                <w:sz w:val="16"/>
                <w:szCs w:val="18"/>
                <w:vertAlign w:val="subscript"/>
              </w:rPr>
              <w:t>1,</w:t>
            </w:r>
            <w:r w:rsidRPr="00890BE8">
              <w:rPr>
                <w:sz w:val="16"/>
                <w:szCs w:val="18"/>
              </w:rPr>
              <w:t xml:space="preserve"> k</w:t>
            </w:r>
            <w:r w:rsidRPr="00890BE8">
              <w:rPr>
                <w:sz w:val="16"/>
                <w:szCs w:val="18"/>
                <w:vertAlign w:val="subscript"/>
              </w:rPr>
              <w:t>2</w:t>
            </w:r>
            <w:r w:rsidRPr="00890BE8">
              <w:rPr>
                <w:sz w:val="16"/>
                <w:szCs w:val="18"/>
              </w:rPr>
              <w:t>, k</w:t>
            </w:r>
            <w:r w:rsidRPr="00890BE8">
              <w:rPr>
                <w:sz w:val="16"/>
                <w:szCs w:val="18"/>
                <w:vertAlign w:val="subscript"/>
              </w:rPr>
              <w:t>3</w:t>
            </w:r>
            <w:r w:rsidRPr="00890BE8">
              <w:rPr>
                <w:sz w:val="16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B248" w14:textId="77777777" w:rsidR="00D66C6F" w:rsidRPr="00890BE8" w:rsidRDefault="00D66C6F" w:rsidP="00CC42A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0B059" w14:textId="77777777" w:rsidR="00D66C6F" w:rsidRPr="00890BE8" w:rsidRDefault="00D66C6F" w:rsidP="00CC42AF">
            <w:pPr>
              <w:keepNext/>
              <w:keepLines/>
              <w:jc w:val="center"/>
              <w:rPr>
                <w:sz w:val="16"/>
                <w:szCs w:val="18"/>
                <w:lang w:eastAsia="zh-CN"/>
              </w:rPr>
            </w:pPr>
            <w:r w:rsidRPr="00890BE8">
              <w:rPr>
                <w:rFonts w:ascii="Arial" w:hAnsi="Arial"/>
                <w:sz w:val="16"/>
                <w:szCs w:val="18"/>
                <w:lang w:eastAsia="zh-CN"/>
              </w:rPr>
              <w:t xml:space="preserve">Row </w:t>
            </w:r>
            <w:proofErr w:type="gramStart"/>
            <w:r w:rsidRPr="00890BE8">
              <w:rPr>
                <w:rFonts w:ascii="Arial" w:hAnsi="Arial"/>
                <w:sz w:val="16"/>
                <w:szCs w:val="18"/>
                <w:lang w:eastAsia="zh-CN"/>
              </w:rPr>
              <w:t>17,(</w:t>
            </w:r>
            <w:proofErr w:type="gramEnd"/>
            <w:r w:rsidRPr="00890BE8">
              <w:rPr>
                <w:rFonts w:ascii="Arial" w:hAnsi="Arial"/>
                <w:sz w:val="16"/>
                <w:szCs w:val="18"/>
                <w:lang w:eastAsia="zh-CN"/>
              </w:rPr>
              <w:t>2, 4, 6, 8)</w:t>
            </w:r>
          </w:p>
        </w:tc>
      </w:tr>
      <w:tr w:rsidR="00D66C6F" w:rsidRPr="00890BE8" w14:paraId="59C7BC90" w14:textId="77777777" w:rsidTr="00147D25">
        <w:trPr>
          <w:trHeight w:val="71"/>
          <w:jc w:val="center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23B5" w14:textId="77777777" w:rsidR="00D66C6F" w:rsidRPr="00890BE8" w:rsidRDefault="00D66C6F" w:rsidP="00CC42AF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C725" w14:textId="77777777" w:rsidR="00D66C6F" w:rsidRPr="00890BE8" w:rsidRDefault="00D66C6F" w:rsidP="00CC42AF">
            <w:pPr>
              <w:pStyle w:val="TAL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</w:rPr>
              <w:t>First OFDM symbol in the PRB used for CSI-RS (l</w:t>
            </w:r>
            <w:r w:rsidRPr="00890BE8">
              <w:rPr>
                <w:sz w:val="16"/>
                <w:szCs w:val="18"/>
                <w:vertAlign w:val="subscript"/>
              </w:rPr>
              <w:t>0</w:t>
            </w:r>
            <w:r w:rsidRPr="00890BE8">
              <w:rPr>
                <w:sz w:val="16"/>
                <w:szCs w:val="18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C1F7" w14:textId="77777777" w:rsidR="00D66C6F" w:rsidRPr="00890BE8" w:rsidRDefault="00D66C6F" w:rsidP="00CC42A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DCDC" w14:textId="77777777" w:rsidR="00D66C6F" w:rsidRPr="00890BE8" w:rsidRDefault="00D66C6F" w:rsidP="00CC42AF">
            <w:pPr>
              <w:keepNext/>
              <w:keepLines/>
              <w:jc w:val="center"/>
              <w:rPr>
                <w:sz w:val="16"/>
                <w:szCs w:val="18"/>
                <w:lang w:eastAsia="zh-CN"/>
              </w:rPr>
            </w:pPr>
            <w:r w:rsidRPr="00890BE8">
              <w:rPr>
                <w:rFonts w:ascii="Arial" w:hAnsi="Arial"/>
                <w:sz w:val="16"/>
                <w:szCs w:val="18"/>
                <w:lang w:eastAsia="zh-CN"/>
              </w:rPr>
              <w:t xml:space="preserve">Row </w:t>
            </w:r>
            <w:proofErr w:type="gramStart"/>
            <w:r w:rsidRPr="00890BE8">
              <w:rPr>
                <w:rFonts w:ascii="Arial" w:hAnsi="Arial"/>
                <w:sz w:val="16"/>
                <w:szCs w:val="18"/>
                <w:lang w:eastAsia="zh-CN"/>
              </w:rPr>
              <w:t>17,(</w:t>
            </w:r>
            <w:proofErr w:type="gramEnd"/>
            <w:r w:rsidRPr="00890BE8">
              <w:rPr>
                <w:rFonts w:ascii="Arial" w:hAnsi="Arial"/>
                <w:sz w:val="16"/>
                <w:szCs w:val="18"/>
                <w:lang w:eastAsia="zh-CN"/>
              </w:rPr>
              <w:t>5, 12)</w:t>
            </w:r>
          </w:p>
        </w:tc>
      </w:tr>
      <w:tr w:rsidR="00923E26" w:rsidRPr="00890BE8" w14:paraId="0388DDB1" w14:textId="77777777" w:rsidTr="00147D25">
        <w:trPr>
          <w:trHeight w:val="71"/>
          <w:jc w:val="center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B594" w14:textId="77777777" w:rsidR="00923E26" w:rsidRPr="00890BE8" w:rsidRDefault="00923E26" w:rsidP="00CC42AF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E3BA" w14:textId="77777777" w:rsidR="00923E26" w:rsidRPr="00890BE8" w:rsidRDefault="00923E26" w:rsidP="00CC42AF">
            <w:pPr>
              <w:pStyle w:val="TAL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</w:rPr>
              <w:t>CSI-RS</w:t>
            </w:r>
          </w:p>
          <w:p w14:paraId="7A484529" w14:textId="77777777" w:rsidR="00923E26" w:rsidRPr="00890BE8" w:rsidRDefault="00923E26" w:rsidP="00CC42AF">
            <w:pPr>
              <w:pStyle w:val="TAL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  <w:lang w:eastAsia="zh-CN"/>
              </w:rPr>
              <w:t>interval</w:t>
            </w:r>
            <w:r w:rsidRPr="00890BE8">
              <w:rPr>
                <w:sz w:val="16"/>
                <w:szCs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39FE" w14:textId="77777777" w:rsidR="00923E26" w:rsidRPr="00890BE8" w:rsidRDefault="00923E26" w:rsidP="00CC42AF">
            <w:pPr>
              <w:pStyle w:val="TAC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  <w:lang w:eastAsia="zh-CN"/>
              </w:rPr>
              <w:t>slot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A81B" w14:textId="77777777" w:rsidR="00923E26" w:rsidRPr="00890BE8" w:rsidRDefault="00923E26" w:rsidP="00CC42AF">
            <w:pPr>
              <w:pStyle w:val="TAC"/>
              <w:rPr>
                <w:sz w:val="16"/>
                <w:szCs w:val="18"/>
                <w:lang w:val="en-US" w:eastAsia="zh-CN"/>
              </w:rPr>
            </w:pPr>
            <w:r w:rsidRPr="00890BE8">
              <w:rPr>
                <w:sz w:val="16"/>
                <w:szCs w:val="18"/>
                <w:lang w:val="en-US" w:eastAsia="zh-CN"/>
              </w:rPr>
              <w:t>10, 0</w:t>
            </w:r>
          </w:p>
        </w:tc>
      </w:tr>
      <w:tr w:rsidR="00923E26" w:rsidRPr="00890BE8" w14:paraId="21644240" w14:textId="77777777" w:rsidTr="00147D25">
        <w:trPr>
          <w:trHeight w:val="71"/>
          <w:jc w:val="center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8686" w14:textId="77777777" w:rsidR="00923E26" w:rsidRPr="00890BE8" w:rsidRDefault="00923E26" w:rsidP="00CC42AF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9781" w14:textId="77777777" w:rsidR="00923E26" w:rsidRPr="00890BE8" w:rsidRDefault="00923E26" w:rsidP="00CC42AF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D4A7" w14:textId="77777777" w:rsidR="00923E26" w:rsidRPr="00890BE8" w:rsidRDefault="00923E26" w:rsidP="00CC42AF">
            <w:pPr>
              <w:pStyle w:val="TAC"/>
              <w:rPr>
                <w:sz w:val="16"/>
                <w:szCs w:val="18"/>
                <w:lang w:eastAsia="zh-CN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EBA1" w14:textId="77777777" w:rsidR="00923E26" w:rsidRPr="00890BE8" w:rsidRDefault="00923E26" w:rsidP="00CC42AF">
            <w:pPr>
              <w:pStyle w:val="TAC"/>
              <w:rPr>
                <w:sz w:val="16"/>
                <w:szCs w:val="18"/>
                <w:lang w:val="en-US" w:eastAsia="zh-CN"/>
              </w:rPr>
            </w:pPr>
          </w:p>
        </w:tc>
      </w:tr>
      <w:tr w:rsidR="00923E26" w:rsidRPr="00890BE8" w14:paraId="7E2EEA9F" w14:textId="77777777" w:rsidTr="00147D25">
        <w:trPr>
          <w:trHeight w:val="71"/>
          <w:jc w:val="center"/>
        </w:trPr>
        <w:tc>
          <w:tcPr>
            <w:tcW w:w="4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6506" w14:textId="77777777" w:rsidR="00923E26" w:rsidRPr="00890BE8" w:rsidRDefault="00923E26" w:rsidP="00CC42AF">
            <w:pPr>
              <w:pStyle w:val="TAL"/>
              <w:rPr>
                <w:sz w:val="16"/>
                <w:szCs w:val="18"/>
              </w:rPr>
            </w:pPr>
            <w:proofErr w:type="spellStart"/>
            <w:r w:rsidRPr="00890BE8">
              <w:rPr>
                <w:sz w:val="16"/>
                <w:szCs w:val="18"/>
              </w:rPr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64D81" w14:textId="77777777" w:rsidR="00923E26" w:rsidRPr="00890BE8" w:rsidRDefault="00923E26" w:rsidP="00CC42A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1BC9" w14:textId="77777777" w:rsidR="00923E26" w:rsidRPr="00890BE8" w:rsidRDefault="00923E26" w:rsidP="00CC42AF">
            <w:pPr>
              <w:pStyle w:val="TAC"/>
              <w:rPr>
                <w:sz w:val="16"/>
                <w:szCs w:val="18"/>
                <w:lang w:eastAsia="zh-CN"/>
              </w:rPr>
            </w:pPr>
            <w:r w:rsidRPr="00890BE8">
              <w:rPr>
                <w:sz w:val="16"/>
                <w:szCs w:val="18"/>
                <w:lang w:eastAsia="zh-CN"/>
              </w:rPr>
              <w:t>Wideband</w:t>
            </w:r>
          </w:p>
        </w:tc>
      </w:tr>
      <w:tr w:rsidR="00923E26" w:rsidRPr="00890BE8" w14:paraId="003EF7D7" w14:textId="77777777" w:rsidTr="00147D25">
        <w:trPr>
          <w:trHeight w:val="71"/>
          <w:jc w:val="center"/>
        </w:trPr>
        <w:tc>
          <w:tcPr>
            <w:tcW w:w="4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BD8A9" w14:textId="77777777" w:rsidR="00923E26" w:rsidRPr="00890BE8" w:rsidRDefault="00923E26" w:rsidP="00CC42AF">
            <w:pPr>
              <w:pStyle w:val="TAL"/>
              <w:rPr>
                <w:sz w:val="16"/>
                <w:szCs w:val="18"/>
              </w:rPr>
            </w:pPr>
            <w:proofErr w:type="spellStart"/>
            <w:r w:rsidRPr="00890BE8">
              <w:rPr>
                <w:sz w:val="16"/>
                <w:szCs w:val="18"/>
              </w:rPr>
              <w:t>pmi-FormatIndicator</w:t>
            </w:r>
            <w:proofErr w:type="spellEnd"/>
            <w:r w:rsidRPr="00890BE8">
              <w:rPr>
                <w:i/>
                <w:sz w:val="16"/>
                <w:szCs w:val="18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B1D2" w14:textId="77777777" w:rsidR="00923E26" w:rsidRPr="00890BE8" w:rsidRDefault="00923E26" w:rsidP="00CC42A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9AABE" w14:textId="77777777" w:rsidR="00923E26" w:rsidRPr="00890BE8" w:rsidRDefault="00923E26" w:rsidP="00CC42AF">
            <w:pPr>
              <w:pStyle w:val="TAC"/>
              <w:rPr>
                <w:sz w:val="16"/>
                <w:szCs w:val="18"/>
                <w:lang w:val="en-US" w:eastAsia="zh-CN"/>
              </w:rPr>
            </w:pPr>
            <w:r w:rsidRPr="00890BE8">
              <w:rPr>
                <w:sz w:val="16"/>
                <w:szCs w:val="18"/>
                <w:lang w:eastAsia="zh-CN"/>
              </w:rPr>
              <w:t>Not configured</w:t>
            </w:r>
            <w:r w:rsidRPr="00890BE8">
              <w:rPr>
                <w:sz w:val="16"/>
                <w:szCs w:val="18"/>
                <w:lang w:val="en-US" w:eastAsia="zh-CN"/>
              </w:rPr>
              <w:t xml:space="preserve"> for eType II</w:t>
            </w:r>
          </w:p>
          <w:p w14:paraId="7588129D" w14:textId="77777777" w:rsidR="00923E26" w:rsidRPr="00890BE8" w:rsidRDefault="00923E26" w:rsidP="00CC42AF">
            <w:pPr>
              <w:pStyle w:val="TAC"/>
              <w:rPr>
                <w:sz w:val="16"/>
                <w:szCs w:val="18"/>
                <w:lang w:val="en-US" w:eastAsia="zh-CN"/>
              </w:rPr>
            </w:pPr>
            <w:r w:rsidRPr="00890BE8">
              <w:rPr>
                <w:sz w:val="16"/>
                <w:szCs w:val="18"/>
                <w:lang w:val="en-US" w:eastAsia="zh-CN"/>
              </w:rPr>
              <w:t xml:space="preserve">FFS </w:t>
            </w:r>
            <w:proofErr w:type="spellStart"/>
            <w:r w:rsidRPr="00890BE8">
              <w:rPr>
                <w:sz w:val="16"/>
                <w:szCs w:val="18"/>
                <w:lang w:val="en-US" w:eastAsia="zh-CN"/>
              </w:rPr>
              <w:t>Subband</w:t>
            </w:r>
            <w:proofErr w:type="spellEnd"/>
            <w:r w:rsidRPr="00890BE8">
              <w:rPr>
                <w:sz w:val="16"/>
                <w:szCs w:val="18"/>
                <w:lang w:val="en-US" w:eastAsia="zh-CN"/>
              </w:rPr>
              <w:t xml:space="preserve"> or Wideband for Type I</w:t>
            </w:r>
          </w:p>
        </w:tc>
      </w:tr>
      <w:tr w:rsidR="00923E26" w:rsidRPr="00890BE8" w14:paraId="6D0B459A" w14:textId="77777777" w:rsidTr="00147D25">
        <w:trPr>
          <w:trHeight w:val="71"/>
          <w:jc w:val="center"/>
        </w:trPr>
        <w:tc>
          <w:tcPr>
            <w:tcW w:w="4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AEAD" w14:textId="77777777" w:rsidR="00923E26" w:rsidRPr="00890BE8" w:rsidRDefault="00923E26" w:rsidP="00CC42AF">
            <w:pPr>
              <w:pStyle w:val="TAL"/>
              <w:rPr>
                <w:sz w:val="16"/>
                <w:szCs w:val="18"/>
              </w:rPr>
            </w:pPr>
            <w:r w:rsidRPr="00890BE8">
              <w:rPr>
                <w:rFonts w:cs="Arial"/>
                <w:sz w:val="16"/>
                <w:szCs w:val="18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E5D6" w14:textId="77777777" w:rsidR="00923E26" w:rsidRPr="00890BE8" w:rsidRDefault="00923E26" w:rsidP="00CC42AF">
            <w:pPr>
              <w:pStyle w:val="TAC"/>
              <w:rPr>
                <w:sz w:val="16"/>
                <w:szCs w:val="18"/>
              </w:rPr>
            </w:pPr>
            <w:r w:rsidRPr="00890BE8">
              <w:rPr>
                <w:rFonts w:cs="Arial"/>
                <w:sz w:val="16"/>
                <w:szCs w:val="18"/>
              </w:rPr>
              <w:t>RB</w:t>
            </w: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136E" w14:textId="77777777" w:rsidR="00923E26" w:rsidRPr="00890BE8" w:rsidRDefault="00923E26" w:rsidP="00CC42AF">
            <w:pPr>
              <w:pStyle w:val="TAC"/>
              <w:rPr>
                <w:sz w:val="16"/>
                <w:szCs w:val="18"/>
                <w:lang w:eastAsia="zh-CN"/>
              </w:rPr>
            </w:pPr>
            <w:r w:rsidRPr="00890BE8">
              <w:rPr>
                <w:rFonts w:cs="Arial" w:hint="eastAsia"/>
                <w:sz w:val="16"/>
                <w:szCs w:val="18"/>
                <w:lang w:eastAsia="zh-CN"/>
              </w:rPr>
              <w:t>8</w:t>
            </w:r>
          </w:p>
        </w:tc>
      </w:tr>
      <w:tr w:rsidR="00923E26" w:rsidRPr="00890BE8" w14:paraId="0D1D42CE" w14:textId="77777777" w:rsidTr="00147D25">
        <w:trPr>
          <w:trHeight w:val="71"/>
          <w:jc w:val="center"/>
        </w:trPr>
        <w:tc>
          <w:tcPr>
            <w:tcW w:w="4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16FC" w14:textId="77777777" w:rsidR="00923E26" w:rsidRPr="00890BE8" w:rsidRDefault="00923E26" w:rsidP="00CC42AF">
            <w:pPr>
              <w:pStyle w:val="TAL"/>
              <w:rPr>
                <w:sz w:val="16"/>
                <w:szCs w:val="18"/>
              </w:rPr>
            </w:pPr>
            <w:proofErr w:type="spellStart"/>
            <w:r w:rsidRPr="00890BE8">
              <w:rPr>
                <w:rFonts w:cs="Arial"/>
                <w:sz w:val="16"/>
                <w:szCs w:val="18"/>
              </w:rPr>
              <w:t>csi-ReportingBand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AD12" w14:textId="77777777" w:rsidR="00923E26" w:rsidRPr="00890BE8" w:rsidRDefault="00923E26" w:rsidP="00CC42A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581D" w14:textId="77777777" w:rsidR="00923E26" w:rsidRPr="00890BE8" w:rsidRDefault="00923E26" w:rsidP="00CC42AF">
            <w:pPr>
              <w:pStyle w:val="TAC"/>
              <w:rPr>
                <w:sz w:val="16"/>
                <w:szCs w:val="18"/>
                <w:lang w:eastAsia="zh-CN"/>
              </w:rPr>
            </w:pPr>
            <w:r w:rsidRPr="00890BE8">
              <w:rPr>
                <w:rFonts w:cs="Arial"/>
                <w:sz w:val="16"/>
                <w:szCs w:val="18"/>
              </w:rPr>
              <w:t>11111111111111</w:t>
            </w:r>
          </w:p>
        </w:tc>
      </w:tr>
      <w:tr w:rsidR="00923E26" w:rsidRPr="00890BE8" w14:paraId="2ED2E0A0" w14:textId="77777777" w:rsidTr="00147D25">
        <w:trPr>
          <w:trHeight w:val="71"/>
          <w:jc w:val="center"/>
        </w:trPr>
        <w:tc>
          <w:tcPr>
            <w:tcW w:w="2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8C76" w14:textId="77777777" w:rsidR="00923E26" w:rsidRPr="00890BE8" w:rsidRDefault="00923E26" w:rsidP="00CC42AF">
            <w:pPr>
              <w:pStyle w:val="TAL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</w:rPr>
              <w:t>Codebook configuration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6A7B" w14:textId="77777777" w:rsidR="00923E26" w:rsidRPr="00890BE8" w:rsidRDefault="00923E26" w:rsidP="00CC42AF">
            <w:pPr>
              <w:pStyle w:val="TAL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9B77" w14:textId="77777777" w:rsidR="00923E26" w:rsidRPr="00890BE8" w:rsidRDefault="00923E26" w:rsidP="00CC42A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1993" w14:textId="77777777" w:rsidR="00923E26" w:rsidRPr="00890BE8" w:rsidRDefault="00923E26" w:rsidP="00923E26">
            <w:pPr>
              <w:pStyle w:val="TAC"/>
              <w:numPr>
                <w:ilvl w:val="0"/>
                <w:numId w:val="13"/>
              </w:numPr>
              <w:spacing w:line="240" w:lineRule="auto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  <w:lang w:eastAsia="zh-CN"/>
              </w:rPr>
              <w:t>typeII-r16</w:t>
            </w:r>
          </w:p>
          <w:p w14:paraId="5294BAE6" w14:textId="77777777" w:rsidR="00923E26" w:rsidRPr="00890BE8" w:rsidRDefault="00923E26" w:rsidP="00923E26">
            <w:pPr>
              <w:pStyle w:val="TAC"/>
              <w:numPr>
                <w:ilvl w:val="0"/>
                <w:numId w:val="13"/>
              </w:numPr>
              <w:spacing w:line="240" w:lineRule="auto"/>
              <w:rPr>
                <w:sz w:val="16"/>
                <w:szCs w:val="18"/>
              </w:rPr>
            </w:pPr>
            <w:proofErr w:type="spellStart"/>
            <w:r w:rsidRPr="00890BE8">
              <w:rPr>
                <w:sz w:val="16"/>
                <w:szCs w:val="18"/>
                <w:lang w:val="en-US" w:eastAsia="zh-CN"/>
              </w:rPr>
              <w:t>typeI</w:t>
            </w:r>
            <w:proofErr w:type="spellEnd"/>
            <w:r w:rsidRPr="00890BE8">
              <w:rPr>
                <w:sz w:val="16"/>
                <w:szCs w:val="18"/>
                <w:lang w:val="en-US" w:eastAsia="zh-CN"/>
              </w:rPr>
              <w:t>-SP</w:t>
            </w:r>
          </w:p>
        </w:tc>
      </w:tr>
      <w:tr w:rsidR="00923E26" w:rsidRPr="00890BE8" w14:paraId="64F900BD" w14:textId="77777777" w:rsidTr="00147D25">
        <w:trPr>
          <w:trHeight w:val="71"/>
          <w:jc w:val="center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1B9C" w14:textId="77777777" w:rsidR="00923E26" w:rsidRPr="00890BE8" w:rsidRDefault="00923E26" w:rsidP="00CC42AF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30266E" w14:textId="77777777" w:rsidR="00923E26" w:rsidRPr="00890BE8" w:rsidRDefault="00923E26" w:rsidP="00CC42AF">
            <w:pPr>
              <w:pStyle w:val="TAL"/>
              <w:rPr>
                <w:sz w:val="16"/>
                <w:szCs w:val="18"/>
                <w:lang w:val="en-US"/>
              </w:rPr>
            </w:pPr>
            <w:r w:rsidRPr="00890BE8">
              <w:rPr>
                <w:sz w:val="16"/>
                <w:szCs w:val="18"/>
                <w:lang w:val="en-US"/>
              </w:rPr>
              <w:t>eType II CB config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466B" w14:textId="77777777" w:rsidR="00923E26" w:rsidRPr="00890BE8" w:rsidRDefault="00923E26" w:rsidP="00CC42AF">
            <w:pPr>
              <w:pStyle w:val="TAL"/>
              <w:rPr>
                <w:i/>
                <w:iCs/>
                <w:sz w:val="16"/>
                <w:szCs w:val="18"/>
              </w:rPr>
            </w:pPr>
            <w:r w:rsidRPr="00890BE8">
              <w:rPr>
                <w:i/>
                <w:iCs/>
                <w:sz w:val="16"/>
                <w:szCs w:val="18"/>
              </w:rPr>
              <w:t>paramCombination-r16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4578" w14:textId="77777777" w:rsidR="00923E26" w:rsidRPr="00890BE8" w:rsidRDefault="00923E26" w:rsidP="00CC42A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FB30" w14:textId="77777777" w:rsidR="00923E26" w:rsidRPr="00890BE8" w:rsidRDefault="00923E26" w:rsidP="00CC42AF">
            <w:pPr>
              <w:pStyle w:val="TAC"/>
              <w:rPr>
                <w:sz w:val="16"/>
                <w:szCs w:val="18"/>
                <w:lang w:eastAsia="zh-CN"/>
              </w:rPr>
            </w:pPr>
            <w:r w:rsidRPr="00890BE8">
              <w:rPr>
                <w:rFonts w:hint="eastAsia"/>
                <w:sz w:val="16"/>
                <w:szCs w:val="18"/>
                <w:lang w:eastAsia="zh-CN"/>
              </w:rPr>
              <w:t>6</w:t>
            </w:r>
          </w:p>
          <w:p w14:paraId="23573E2D" w14:textId="77777777" w:rsidR="00923E26" w:rsidRPr="00890BE8" w:rsidRDefault="00923E26" w:rsidP="00CC42AF">
            <w:pPr>
              <w:pStyle w:val="TAC"/>
              <w:rPr>
                <w:sz w:val="16"/>
                <w:szCs w:val="18"/>
                <w:lang w:eastAsia="zh-CN"/>
              </w:rPr>
            </w:pPr>
            <w:r w:rsidRPr="00890BE8">
              <w:rPr>
                <w:rFonts w:hint="eastAsia"/>
                <w:sz w:val="16"/>
                <w:szCs w:val="18"/>
                <w:lang w:eastAsia="zh-CN"/>
              </w:rPr>
              <w:t>(</w:t>
            </w:r>
            <w:r w:rsidRPr="00890BE8">
              <w:rPr>
                <w:sz w:val="16"/>
                <w:szCs w:val="18"/>
                <w:lang w:val="en-US"/>
              </w:rPr>
              <w:t xml:space="preserve">L =4, </w:t>
            </w:r>
            <w:r w:rsidRPr="00890BE8">
              <w:rPr>
                <w:i/>
                <w:iCs/>
                <w:sz w:val="16"/>
                <w:szCs w:val="18"/>
                <w:lang w:val="en-US"/>
              </w:rPr>
              <w:t>p</w:t>
            </w:r>
            <w:r w:rsidRPr="00890BE8">
              <w:rPr>
                <w:i/>
                <w:iCs/>
                <w:sz w:val="16"/>
                <w:szCs w:val="18"/>
                <w:vertAlign w:val="subscript"/>
                <w:lang w:val="el-GR"/>
              </w:rPr>
              <w:t>ν</w:t>
            </w:r>
            <w:r w:rsidRPr="00890BE8">
              <w:rPr>
                <w:sz w:val="16"/>
                <w:szCs w:val="18"/>
                <w:lang w:val="en-US"/>
              </w:rPr>
              <w:t xml:space="preserve"> =1/2, </w:t>
            </w:r>
            <w:r w:rsidRPr="00890BE8">
              <w:rPr>
                <w:sz w:val="16"/>
                <w:szCs w:val="18"/>
                <w:lang w:val="el-GR"/>
              </w:rPr>
              <w:t>β=1/</w:t>
            </w:r>
            <w:proofErr w:type="gramStart"/>
            <w:r w:rsidRPr="00890BE8">
              <w:rPr>
                <w:sz w:val="16"/>
                <w:szCs w:val="18"/>
                <w:lang w:val="el-GR"/>
              </w:rPr>
              <w:t>2</w:t>
            </w:r>
            <w:r w:rsidRPr="00890BE8">
              <w:rPr>
                <w:sz w:val="16"/>
                <w:szCs w:val="18"/>
                <w:lang w:val="en-US"/>
              </w:rPr>
              <w:t xml:space="preserve"> </w:t>
            </w:r>
            <w:r w:rsidRPr="00890BE8">
              <w:rPr>
                <w:rFonts w:hint="eastAsia"/>
                <w:sz w:val="16"/>
                <w:szCs w:val="18"/>
                <w:lang w:val="en-US" w:eastAsia="zh-CN"/>
              </w:rPr>
              <w:t>)</w:t>
            </w:r>
            <w:proofErr w:type="gramEnd"/>
          </w:p>
        </w:tc>
      </w:tr>
      <w:tr w:rsidR="00923E26" w:rsidRPr="00890BE8" w14:paraId="6CC30BF1" w14:textId="77777777" w:rsidTr="00147D25">
        <w:trPr>
          <w:trHeight w:val="71"/>
          <w:jc w:val="center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3BEF" w14:textId="77777777" w:rsidR="00923E26" w:rsidRPr="00890BE8" w:rsidRDefault="00923E26" w:rsidP="00CC42AF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E2188" w14:textId="77777777" w:rsidR="00923E26" w:rsidRPr="00890BE8" w:rsidRDefault="00923E26" w:rsidP="00CC42AF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32DB" w14:textId="77777777" w:rsidR="00923E26" w:rsidRPr="00890BE8" w:rsidRDefault="00923E26" w:rsidP="00CC42AF">
            <w:pPr>
              <w:pStyle w:val="TAL"/>
              <w:rPr>
                <w:sz w:val="16"/>
                <w:szCs w:val="18"/>
                <w:lang w:eastAsia="zh-CN"/>
              </w:rPr>
            </w:pPr>
            <w:r w:rsidRPr="00890BE8">
              <w:rPr>
                <w:rFonts w:hint="eastAsia"/>
                <w:sz w:val="16"/>
                <w:szCs w:val="18"/>
                <w:lang w:eastAsia="zh-CN"/>
              </w:rPr>
              <w:t>R</w:t>
            </w:r>
            <w:r w:rsidRPr="00890BE8">
              <w:rPr>
                <w:i/>
                <w:iCs/>
                <w:sz w:val="16"/>
                <w:szCs w:val="18"/>
              </w:rPr>
              <w:t>(numberOfPMISubbandsPerCQISubband-r16)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0A3DE" w14:textId="77777777" w:rsidR="00923E26" w:rsidRPr="00890BE8" w:rsidRDefault="00923E26" w:rsidP="00CC42A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B7136" w14:textId="77777777" w:rsidR="00923E26" w:rsidRPr="00890BE8" w:rsidRDefault="00923E26" w:rsidP="00CC42AF">
            <w:pPr>
              <w:pStyle w:val="TAC"/>
              <w:rPr>
                <w:sz w:val="16"/>
                <w:szCs w:val="18"/>
                <w:lang w:eastAsia="zh-CN"/>
              </w:rPr>
            </w:pPr>
            <w:r w:rsidRPr="00890BE8">
              <w:rPr>
                <w:rFonts w:hint="eastAsia"/>
                <w:sz w:val="16"/>
                <w:szCs w:val="18"/>
                <w:lang w:eastAsia="zh-CN"/>
              </w:rPr>
              <w:t>1</w:t>
            </w:r>
          </w:p>
        </w:tc>
      </w:tr>
      <w:tr w:rsidR="00D66C6F" w:rsidRPr="00890BE8" w14:paraId="41C743FA" w14:textId="77777777" w:rsidTr="00147D25">
        <w:trPr>
          <w:trHeight w:val="71"/>
          <w:jc w:val="center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08E6" w14:textId="77777777" w:rsidR="00D66C6F" w:rsidRPr="00890BE8" w:rsidRDefault="00D66C6F" w:rsidP="00CC42AF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2C34" w14:textId="77777777" w:rsidR="00D66C6F" w:rsidRPr="00890BE8" w:rsidRDefault="00D66C6F" w:rsidP="00CC42AF">
            <w:pPr>
              <w:pStyle w:val="TAL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</w:rPr>
              <w:t>(CodebookConfig-N</w:t>
            </w:r>
            <w:proofErr w:type="gramStart"/>
            <w:r w:rsidRPr="00890BE8">
              <w:rPr>
                <w:sz w:val="16"/>
                <w:szCs w:val="18"/>
              </w:rPr>
              <w:t>1,CodebookConfig</w:t>
            </w:r>
            <w:proofErr w:type="gramEnd"/>
            <w:r w:rsidRPr="00890BE8">
              <w:rPr>
                <w:sz w:val="16"/>
                <w:szCs w:val="18"/>
              </w:rPr>
              <w:t>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4C020" w14:textId="77777777" w:rsidR="00D66C6F" w:rsidRPr="00890BE8" w:rsidRDefault="00D66C6F" w:rsidP="00CC42A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EBC36" w14:textId="77777777" w:rsidR="00D66C6F" w:rsidRPr="00890BE8" w:rsidRDefault="00D66C6F" w:rsidP="00CC42AF">
            <w:pPr>
              <w:pStyle w:val="TAC"/>
              <w:rPr>
                <w:sz w:val="16"/>
                <w:szCs w:val="18"/>
                <w:lang w:val="en-US" w:eastAsia="zh-CN"/>
              </w:rPr>
            </w:pPr>
            <w:r w:rsidRPr="00890BE8">
              <w:rPr>
                <w:sz w:val="16"/>
                <w:szCs w:val="18"/>
                <w:lang w:val="en-US" w:eastAsia="zh-CN"/>
              </w:rPr>
              <w:t>(8,2)</w:t>
            </w:r>
          </w:p>
        </w:tc>
      </w:tr>
      <w:tr w:rsidR="00D66C6F" w:rsidRPr="00890BE8" w14:paraId="35131751" w14:textId="77777777" w:rsidTr="00147D25">
        <w:trPr>
          <w:trHeight w:val="71"/>
          <w:jc w:val="center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797ED" w14:textId="77777777" w:rsidR="00D66C6F" w:rsidRPr="00890BE8" w:rsidRDefault="00D66C6F" w:rsidP="00CC42AF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2B3A" w14:textId="77777777" w:rsidR="00D66C6F" w:rsidRPr="00890BE8" w:rsidRDefault="00D66C6F" w:rsidP="00CC42AF">
            <w:pPr>
              <w:pStyle w:val="TAL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</w:rPr>
              <w:t>(CodebookConfig-O</w:t>
            </w:r>
            <w:proofErr w:type="gramStart"/>
            <w:r w:rsidRPr="00890BE8">
              <w:rPr>
                <w:sz w:val="16"/>
                <w:szCs w:val="18"/>
              </w:rPr>
              <w:t>1,CodebookConfig</w:t>
            </w:r>
            <w:proofErr w:type="gramEnd"/>
            <w:r w:rsidRPr="00890BE8">
              <w:rPr>
                <w:sz w:val="16"/>
                <w:szCs w:val="18"/>
              </w:rPr>
              <w:t>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1888" w14:textId="77777777" w:rsidR="00D66C6F" w:rsidRPr="00890BE8" w:rsidRDefault="00D66C6F" w:rsidP="00CC42A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661B" w14:textId="77777777" w:rsidR="00D66C6F" w:rsidRPr="00890BE8" w:rsidRDefault="00D66C6F" w:rsidP="00CC42AF">
            <w:pPr>
              <w:pStyle w:val="TAC"/>
              <w:rPr>
                <w:sz w:val="16"/>
                <w:szCs w:val="18"/>
                <w:lang w:eastAsia="zh-CN"/>
              </w:rPr>
            </w:pPr>
            <w:r w:rsidRPr="00890BE8">
              <w:rPr>
                <w:sz w:val="16"/>
                <w:szCs w:val="18"/>
                <w:lang w:eastAsia="zh-CN"/>
              </w:rPr>
              <w:t>(4,4)</w:t>
            </w:r>
          </w:p>
        </w:tc>
      </w:tr>
      <w:tr w:rsidR="00D66C6F" w:rsidRPr="00890BE8" w14:paraId="2E25CA52" w14:textId="77777777" w:rsidTr="00147D25">
        <w:trPr>
          <w:trHeight w:val="71"/>
          <w:jc w:val="center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3B7E" w14:textId="77777777" w:rsidR="00D66C6F" w:rsidRPr="00890BE8" w:rsidRDefault="00D66C6F" w:rsidP="00CC42AF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2C0A" w14:textId="77777777" w:rsidR="00D66C6F" w:rsidRPr="00890BE8" w:rsidRDefault="00D66C6F" w:rsidP="00CC42AF">
            <w:pPr>
              <w:pStyle w:val="TAL"/>
              <w:rPr>
                <w:sz w:val="16"/>
                <w:szCs w:val="18"/>
              </w:rPr>
            </w:pPr>
            <w:proofErr w:type="spellStart"/>
            <w:r w:rsidRPr="00890BE8">
              <w:rPr>
                <w:sz w:val="16"/>
                <w:szCs w:val="18"/>
              </w:rPr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33840" w14:textId="77777777" w:rsidR="00D66C6F" w:rsidRPr="00890BE8" w:rsidRDefault="00D66C6F" w:rsidP="00CC42A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8AB94" w14:textId="77777777" w:rsidR="00D66C6F" w:rsidRPr="00890BE8" w:rsidRDefault="00D66C6F" w:rsidP="00CC42AF">
            <w:pPr>
              <w:pStyle w:val="TAC"/>
              <w:rPr>
                <w:sz w:val="16"/>
                <w:szCs w:val="18"/>
                <w:lang w:val="en-US" w:eastAsia="zh-CN"/>
              </w:rPr>
            </w:pPr>
            <w:r w:rsidRPr="00890BE8">
              <w:rPr>
                <w:sz w:val="16"/>
                <w:szCs w:val="18"/>
                <w:lang w:val="en-US" w:eastAsia="zh-CN"/>
              </w:rPr>
              <w:t>0x</w:t>
            </w:r>
          </w:p>
          <w:p w14:paraId="330B0483" w14:textId="77777777" w:rsidR="00D66C6F" w:rsidRPr="00890BE8" w:rsidRDefault="00D66C6F" w:rsidP="00CC42AF">
            <w:pPr>
              <w:pStyle w:val="TAC"/>
              <w:rPr>
                <w:sz w:val="16"/>
                <w:szCs w:val="18"/>
                <w:lang w:val="en-US" w:eastAsia="zh-CN"/>
              </w:rPr>
            </w:pPr>
            <w:r w:rsidRPr="00890BE8">
              <w:rPr>
                <w:sz w:val="16"/>
                <w:szCs w:val="18"/>
                <w:lang w:val="en-US" w:eastAsia="zh-CN"/>
              </w:rPr>
              <w:t xml:space="preserve">FFFF </w:t>
            </w:r>
            <w:proofErr w:type="spellStart"/>
            <w:r w:rsidRPr="00890BE8">
              <w:rPr>
                <w:sz w:val="16"/>
                <w:szCs w:val="18"/>
                <w:lang w:val="en-US" w:eastAsia="zh-CN"/>
              </w:rPr>
              <w:t>FFFF</w:t>
            </w:r>
            <w:proofErr w:type="spellEnd"/>
            <w:r w:rsidRPr="00890BE8">
              <w:rPr>
                <w:sz w:val="16"/>
                <w:szCs w:val="18"/>
                <w:lang w:val="en-US" w:eastAsia="zh-CN"/>
              </w:rPr>
              <w:t xml:space="preserve"> </w:t>
            </w:r>
            <w:proofErr w:type="spellStart"/>
            <w:r w:rsidRPr="00890BE8">
              <w:rPr>
                <w:sz w:val="16"/>
                <w:szCs w:val="18"/>
                <w:lang w:val="en-US" w:eastAsia="zh-CN"/>
              </w:rPr>
              <w:t>FFFF</w:t>
            </w:r>
            <w:proofErr w:type="spellEnd"/>
            <w:r w:rsidRPr="00890BE8">
              <w:rPr>
                <w:sz w:val="16"/>
                <w:szCs w:val="18"/>
                <w:lang w:val="en-US" w:eastAsia="zh-CN"/>
              </w:rPr>
              <w:t xml:space="preserve"> </w:t>
            </w:r>
            <w:proofErr w:type="spellStart"/>
            <w:r w:rsidRPr="00890BE8">
              <w:rPr>
                <w:sz w:val="16"/>
                <w:szCs w:val="18"/>
                <w:lang w:val="en-US" w:eastAsia="zh-CN"/>
              </w:rPr>
              <w:t>FFFF</w:t>
            </w:r>
            <w:proofErr w:type="spellEnd"/>
          </w:p>
          <w:p w14:paraId="48B8F4D3" w14:textId="77777777" w:rsidR="00D66C6F" w:rsidRPr="00890BE8" w:rsidRDefault="00D66C6F" w:rsidP="00CC42AF">
            <w:pPr>
              <w:pStyle w:val="TAC"/>
              <w:rPr>
                <w:sz w:val="16"/>
                <w:szCs w:val="18"/>
                <w:lang w:val="en-US" w:eastAsia="zh-CN"/>
              </w:rPr>
            </w:pPr>
            <w:r w:rsidRPr="00890BE8">
              <w:rPr>
                <w:sz w:val="16"/>
                <w:szCs w:val="18"/>
                <w:lang w:val="en-US" w:eastAsia="zh-CN"/>
              </w:rPr>
              <w:t xml:space="preserve">FFFF </w:t>
            </w:r>
            <w:proofErr w:type="spellStart"/>
            <w:r w:rsidRPr="00890BE8">
              <w:rPr>
                <w:sz w:val="16"/>
                <w:szCs w:val="18"/>
                <w:lang w:val="en-US" w:eastAsia="zh-CN"/>
              </w:rPr>
              <w:t>FFFF</w:t>
            </w:r>
            <w:proofErr w:type="spellEnd"/>
            <w:r w:rsidRPr="00890BE8">
              <w:rPr>
                <w:sz w:val="16"/>
                <w:szCs w:val="18"/>
                <w:lang w:val="en-US" w:eastAsia="zh-CN"/>
              </w:rPr>
              <w:t xml:space="preserve"> </w:t>
            </w:r>
            <w:proofErr w:type="spellStart"/>
            <w:r w:rsidRPr="00890BE8">
              <w:rPr>
                <w:sz w:val="16"/>
                <w:szCs w:val="18"/>
                <w:lang w:val="en-US" w:eastAsia="zh-CN"/>
              </w:rPr>
              <w:t>FFFF</w:t>
            </w:r>
            <w:proofErr w:type="spellEnd"/>
            <w:r w:rsidRPr="00890BE8">
              <w:rPr>
                <w:sz w:val="16"/>
                <w:szCs w:val="18"/>
                <w:lang w:val="en-US" w:eastAsia="zh-CN"/>
              </w:rPr>
              <w:t xml:space="preserve"> </w:t>
            </w:r>
            <w:proofErr w:type="spellStart"/>
            <w:r w:rsidRPr="00890BE8">
              <w:rPr>
                <w:sz w:val="16"/>
                <w:szCs w:val="18"/>
                <w:lang w:val="en-US" w:eastAsia="zh-CN"/>
              </w:rPr>
              <w:t>FFFF</w:t>
            </w:r>
            <w:proofErr w:type="spellEnd"/>
          </w:p>
          <w:p w14:paraId="7A952E52" w14:textId="77777777" w:rsidR="00D66C6F" w:rsidRPr="00890BE8" w:rsidRDefault="00D66C6F" w:rsidP="00CC42AF">
            <w:pPr>
              <w:pStyle w:val="TAC"/>
              <w:rPr>
                <w:sz w:val="16"/>
                <w:szCs w:val="18"/>
                <w:lang w:val="en-US" w:eastAsia="zh-CN"/>
              </w:rPr>
            </w:pPr>
            <w:r w:rsidRPr="00890BE8">
              <w:rPr>
                <w:sz w:val="16"/>
                <w:szCs w:val="18"/>
                <w:lang w:val="en-US" w:eastAsia="zh-CN"/>
              </w:rPr>
              <w:t xml:space="preserve">FFFF </w:t>
            </w:r>
            <w:proofErr w:type="spellStart"/>
            <w:r w:rsidRPr="00890BE8">
              <w:rPr>
                <w:sz w:val="16"/>
                <w:szCs w:val="18"/>
                <w:lang w:val="en-US" w:eastAsia="zh-CN"/>
              </w:rPr>
              <w:t>FFFF</w:t>
            </w:r>
            <w:proofErr w:type="spellEnd"/>
            <w:r w:rsidRPr="00890BE8">
              <w:rPr>
                <w:sz w:val="16"/>
                <w:szCs w:val="18"/>
                <w:lang w:val="en-US" w:eastAsia="zh-CN"/>
              </w:rPr>
              <w:t xml:space="preserve"> </w:t>
            </w:r>
            <w:proofErr w:type="spellStart"/>
            <w:r w:rsidRPr="00890BE8">
              <w:rPr>
                <w:sz w:val="16"/>
                <w:szCs w:val="18"/>
                <w:lang w:val="en-US" w:eastAsia="zh-CN"/>
              </w:rPr>
              <w:t>FFFF</w:t>
            </w:r>
            <w:proofErr w:type="spellEnd"/>
            <w:r w:rsidRPr="00890BE8">
              <w:rPr>
                <w:sz w:val="16"/>
                <w:szCs w:val="18"/>
                <w:lang w:val="en-US" w:eastAsia="zh-CN"/>
              </w:rPr>
              <w:t xml:space="preserve"> </w:t>
            </w:r>
            <w:proofErr w:type="spellStart"/>
            <w:r w:rsidRPr="00890BE8">
              <w:rPr>
                <w:sz w:val="16"/>
                <w:szCs w:val="18"/>
                <w:lang w:val="en-US" w:eastAsia="zh-CN"/>
              </w:rPr>
              <w:t>FFFF</w:t>
            </w:r>
            <w:proofErr w:type="spellEnd"/>
          </w:p>
          <w:p w14:paraId="481F00AA" w14:textId="77777777" w:rsidR="00D66C6F" w:rsidRPr="00890BE8" w:rsidRDefault="00D66C6F" w:rsidP="00CC42AF">
            <w:pPr>
              <w:pStyle w:val="TAC"/>
              <w:rPr>
                <w:sz w:val="16"/>
                <w:szCs w:val="18"/>
                <w:lang w:val="en-US" w:eastAsia="zh-CN"/>
              </w:rPr>
            </w:pPr>
            <w:r w:rsidRPr="00890BE8">
              <w:rPr>
                <w:sz w:val="16"/>
                <w:szCs w:val="18"/>
                <w:lang w:val="en-US" w:eastAsia="zh-CN"/>
              </w:rPr>
              <w:t xml:space="preserve">FFFF </w:t>
            </w:r>
            <w:proofErr w:type="spellStart"/>
            <w:r w:rsidRPr="00890BE8">
              <w:rPr>
                <w:sz w:val="16"/>
                <w:szCs w:val="18"/>
                <w:lang w:val="en-US" w:eastAsia="zh-CN"/>
              </w:rPr>
              <w:t>FFFF</w:t>
            </w:r>
            <w:proofErr w:type="spellEnd"/>
            <w:r w:rsidRPr="00890BE8">
              <w:rPr>
                <w:sz w:val="16"/>
                <w:szCs w:val="18"/>
                <w:lang w:val="en-US" w:eastAsia="zh-CN"/>
              </w:rPr>
              <w:t xml:space="preserve"> </w:t>
            </w:r>
            <w:proofErr w:type="spellStart"/>
            <w:r w:rsidRPr="00890BE8">
              <w:rPr>
                <w:sz w:val="16"/>
                <w:szCs w:val="18"/>
                <w:lang w:val="en-US" w:eastAsia="zh-CN"/>
              </w:rPr>
              <w:t>FFFF</w:t>
            </w:r>
            <w:proofErr w:type="spellEnd"/>
            <w:r w:rsidRPr="00890BE8">
              <w:rPr>
                <w:sz w:val="16"/>
                <w:szCs w:val="18"/>
                <w:lang w:val="en-US" w:eastAsia="zh-CN"/>
              </w:rPr>
              <w:t xml:space="preserve"> </w:t>
            </w:r>
            <w:proofErr w:type="spellStart"/>
            <w:r w:rsidRPr="00890BE8">
              <w:rPr>
                <w:sz w:val="16"/>
                <w:szCs w:val="18"/>
                <w:lang w:val="en-US" w:eastAsia="zh-CN"/>
              </w:rPr>
              <w:t>FFFF</w:t>
            </w:r>
            <w:proofErr w:type="spellEnd"/>
          </w:p>
          <w:p w14:paraId="686963C7" w14:textId="77777777" w:rsidR="00D66C6F" w:rsidRPr="00890BE8" w:rsidRDefault="00D66C6F" w:rsidP="00CC42AF">
            <w:pPr>
              <w:pStyle w:val="TAC"/>
              <w:rPr>
                <w:sz w:val="16"/>
                <w:szCs w:val="18"/>
                <w:lang w:eastAsia="zh-CN"/>
              </w:rPr>
            </w:pPr>
          </w:p>
        </w:tc>
      </w:tr>
      <w:tr w:rsidR="00923E26" w:rsidRPr="00890BE8" w14:paraId="0E1FE717" w14:textId="77777777" w:rsidTr="00147D25">
        <w:trPr>
          <w:trHeight w:val="71"/>
          <w:jc w:val="center"/>
        </w:trPr>
        <w:tc>
          <w:tcPr>
            <w:tcW w:w="2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F7D62" w14:textId="77777777" w:rsidR="00923E26" w:rsidRPr="00890BE8" w:rsidRDefault="00923E26" w:rsidP="00CC42AF">
            <w:pPr>
              <w:pStyle w:val="TAL"/>
              <w:rPr>
                <w:sz w:val="16"/>
                <w:szCs w:val="18"/>
              </w:rPr>
            </w:pP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1164" w14:textId="77777777" w:rsidR="00923E26" w:rsidRPr="00890BE8" w:rsidRDefault="00923E26" w:rsidP="00CC42AF">
            <w:pPr>
              <w:pStyle w:val="TAL"/>
              <w:rPr>
                <w:sz w:val="16"/>
                <w:szCs w:val="18"/>
                <w:lang w:val="fr-FR"/>
              </w:rPr>
            </w:pPr>
            <w:r w:rsidRPr="00890BE8">
              <w:rPr>
                <w:sz w:val="16"/>
                <w:szCs w:val="18"/>
                <w:lang w:val="fr-FR"/>
              </w:rPr>
              <w:t>RI Restriction</w:t>
            </w:r>
            <w:r w:rsidRPr="00890BE8">
              <w:rPr>
                <w:sz w:val="16"/>
                <w:szCs w:val="18"/>
                <w:lang w:val="fr-FR" w:eastAsia="zh-CN"/>
              </w:rPr>
              <w:t xml:space="preserve"> </w:t>
            </w:r>
            <w:r w:rsidRPr="00890BE8">
              <w:rPr>
                <w:sz w:val="16"/>
                <w:szCs w:val="18"/>
                <w:lang w:val="fr-FR"/>
              </w:rPr>
              <w:t>(typeII-RI-Restriction</w:t>
            </w:r>
            <w:r w:rsidRPr="00890BE8">
              <w:rPr>
                <w:sz w:val="16"/>
                <w:szCs w:val="18"/>
                <w:lang w:val="fr-FR" w:eastAsia="zh-CN"/>
              </w:rPr>
              <w:t>-r16</w:t>
            </w:r>
            <w:r w:rsidRPr="00890BE8">
              <w:rPr>
                <w:sz w:val="16"/>
                <w:szCs w:val="18"/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D54F" w14:textId="77777777" w:rsidR="00923E26" w:rsidRPr="00890BE8" w:rsidRDefault="00923E26" w:rsidP="00CC42AF">
            <w:pPr>
              <w:pStyle w:val="TAC"/>
              <w:rPr>
                <w:sz w:val="16"/>
                <w:szCs w:val="18"/>
                <w:lang w:val="fr-FR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2971" w14:textId="77777777" w:rsidR="00923E26" w:rsidRPr="00890BE8" w:rsidRDefault="00923E26" w:rsidP="00CC42AF">
            <w:pPr>
              <w:pStyle w:val="TAC"/>
              <w:rPr>
                <w:sz w:val="16"/>
                <w:szCs w:val="18"/>
                <w:lang w:eastAsia="zh-CN"/>
              </w:rPr>
            </w:pPr>
            <w:r w:rsidRPr="00890BE8">
              <w:rPr>
                <w:sz w:val="16"/>
                <w:szCs w:val="18"/>
                <w:lang w:val="en-US" w:eastAsia="zh-CN"/>
              </w:rPr>
              <w:t xml:space="preserve">Rank 2: </w:t>
            </w:r>
            <w:r w:rsidRPr="00890BE8">
              <w:rPr>
                <w:rFonts w:hint="eastAsia"/>
                <w:sz w:val="16"/>
                <w:szCs w:val="18"/>
                <w:lang w:eastAsia="zh-CN"/>
              </w:rPr>
              <w:t>00</w:t>
            </w:r>
            <w:r w:rsidRPr="00890BE8">
              <w:rPr>
                <w:sz w:val="16"/>
                <w:szCs w:val="18"/>
                <w:lang w:eastAsia="zh-CN"/>
              </w:rPr>
              <w:t>10</w:t>
            </w:r>
          </w:p>
          <w:p w14:paraId="2607A3B4" w14:textId="77777777" w:rsidR="00923E26" w:rsidRPr="00890BE8" w:rsidRDefault="00923E26" w:rsidP="00CC42AF">
            <w:pPr>
              <w:pStyle w:val="TAC"/>
              <w:rPr>
                <w:sz w:val="16"/>
                <w:szCs w:val="18"/>
                <w:lang w:val="en-US" w:eastAsia="zh-CN"/>
              </w:rPr>
            </w:pPr>
            <w:r w:rsidRPr="00890BE8">
              <w:rPr>
                <w:sz w:val="16"/>
                <w:szCs w:val="18"/>
                <w:lang w:val="en-US" w:eastAsia="zh-CN"/>
              </w:rPr>
              <w:t>Rank 4: 1000</w:t>
            </w:r>
          </w:p>
        </w:tc>
      </w:tr>
      <w:tr w:rsidR="00923E26" w:rsidRPr="00890BE8" w14:paraId="54CFD5CE" w14:textId="77777777" w:rsidTr="00147D25">
        <w:trPr>
          <w:trHeight w:val="71"/>
          <w:jc w:val="center"/>
        </w:trPr>
        <w:tc>
          <w:tcPr>
            <w:tcW w:w="4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27C2" w14:textId="77777777" w:rsidR="00923E26" w:rsidRPr="00890BE8" w:rsidRDefault="00923E26" w:rsidP="00CC42AF">
            <w:pPr>
              <w:pStyle w:val="TAL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</w:rPr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257A" w14:textId="77777777" w:rsidR="00923E26" w:rsidRPr="00890BE8" w:rsidRDefault="00923E26" w:rsidP="00CC42A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97A8" w14:textId="77777777" w:rsidR="00923E26" w:rsidRPr="00890BE8" w:rsidRDefault="00923E26" w:rsidP="00CC42AF">
            <w:pPr>
              <w:pStyle w:val="TAC"/>
              <w:rPr>
                <w:sz w:val="16"/>
                <w:szCs w:val="18"/>
                <w:lang w:eastAsia="zh-CN"/>
              </w:rPr>
            </w:pPr>
            <w:r w:rsidRPr="00890BE8">
              <w:rPr>
                <w:sz w:val="16"/>
                <w:szCs w:val="18"/>
                <w:lang w:eastAsia="zh-CN"/>
              </w:rPr>
              <w:t>PUSCH</w:t>
            </w:r>
          </w:p>
        </w:tc>
      </w:tr>
      <w:tr w:rsidR="00923E26" w:rsidRPr="00890BE8" w14:paraId="6A24FC6C" w14:textId="77777777" w:rsidTr="00147D25">
        <w:trPr>
          <w:trHeight w:val="71"/>
          <w:jc w:val="center"/>
        </w:trPr>
        <w:tc>
          <w:tcPr>
            <w:tcW w:w="4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2E81" w14:textId="77777777" w:rsidR="00923E26" w:rsidRPr="00890BE8" w:rsidRDefault="00923E26" w:rsidP="00CC42AF">
            <w:pPr>
              <w:pStyle w:val="TAL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6EF91" w14:textId="77777777" w:rsidR="00923E26" w:rsidRPr="00890BE8" w:rsidRDefault="00923E26" w:rsidP="00CC42AF">
            <w:pPr>
              <w:pStyle w:val="TAC"/>
              <w:rPr>
                <w:sz w:val="16"/>
                <w:szCs w:val="18"/>
              </w:rPr>
            </w:pPr>
            <w:proofErr w:type="spellStart"/>
            <w:r w:rsidRPr="00890BE8">
              <w:rPr>
                <w:sz w:val="16"/>
                <w:szCs w:val="18"/>
              </w:rPr>
              <w:t>ms</w:t>
            </w:r>
            <w:proofErr w:type="spellEnd"/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6C4F" w14:textId="77777777" w:rsidR="00923E26" w:rsidRPr="00890BE8" w:rsidRDefault="00923E26" w:rsidP="00CC42AF">
            <w:pPr>
              <w:pStyle w:val="TAC"/>
              <w:rPr>
                <w:sz w:val="16"/>
                <w:szCs w:val="18"/>
                <w:lang w:val="en-US" w:eastAsia="zh-CN"/>
              </w:rPr>
            </w:pPr>
            <w:r w:rsidRPr="00890BE8">
              <w:rPr>
                <w:sz w:val="16"/>
                <w:szCs w:val="18"/>
                <w:lang w:val="en-US" w:eastAsia="zh-CN"/>
              </w:rPr>
              <w:t>7</w:t>
            </w:r>
          </w:p>
        </w:tc>
      </w:tr>
      <w:tr w:rsidR="00923E26" w:rsidRPr="00890BE8" w14:paraId="6A639BDD" w14:textId="77777777" w:rsidTr="00147D25">
        <w:trPr>
          <w:trHeight w:val="71"/>
          <w:jc w:val="center"/>
        </w:trPr>
        <w:tc>
          <w:tcPr>
            <w:tcW w:w="4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A077" w14:textId="77777777" w:rsidR="00923E26" w:rsidRPr="00890BE8" w:rsidRDefault="00923E26" w:rsidP="00CC42AF">
            <w:pPr>
              <w:pStyle w:val="TAL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CB7EA" w14:textId="77777777" w:rsidR="00923E26" w:rsidRPr="00890BE8" w:rsidRDefault="00923E26" w:rsidP="00CC42A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87F2C" w14:textId="77777777" w:rsidR="00923E26" w:rsidRPr="00890BE8" w:rsidRDefault="00923E26" w:rsidP="00CC42AF">
            <w:pPr>
              <w:pStyle w:val="TAC"/>
              <w:rPr>
                <w:sz w:val="16"/>
                <w:szCs w:val="18"/>
                <w:lang w:eastAsia="zh-CN"/>
              </w:rPr>
            </w:pPr>
            <w:r w:rsidRPr="00890BE8">
              <w:rPr>
                <w:sz w:val="16"/>
                <w:szCs w:val="18"/>
                <w:lang w:eastAsia="zh-CN"/>
              </w:rPr>
              <w:t>4</w:t>
            </w:r>
          </w:p>
        </w:tc>
      </w:tr>
      <w:tr w:rsidR="00923E26" w:rsidRPr="00890BE8" w14:paraId="4770C8A5" w14:textId="77777777" w:rsidTr="00147D25">
        <w:trPr>
          <w:trHeight w:val="71"/>
          <w:jc w:val="center"/>
        </w:trPr>
        <w:tc>
          <w:tcPr>
            <w:tcW w:w="4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F682C" w14:textId="77777777" w:rsidR="00923E26" w:rsidRPr="00890BE8" w:rsidRDefault="00923E26" w:rsidP="00CC42AF">
            <w:pPr>
              <w:pStyle w:val="TAL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0F45" w14:textId="77777777" w:rsidR="00923E26" w:rsidRPr="00890BE8" w:rsidRDefault="00923E26" w:rsidP="00CC42A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6EC7" w14:textId="77777777" w:rsidR="00923E26" w:rsidRPr="00890BE8" w:rsidRDefault="00923E26" w:rsidP="00CC42AF">
            <w:pPr>
              <w:pStyle w:val="TAC"/>
              <w:rPr>
                <w:sz w:val="16"/>
                <w:szCs w:val="18"/>
                <w:lang w:eastAsia="zh-CN"/>
              </w:rPr>
            </w:pPr>
            <w:proofErr w:type="gramStart"/>
            <w:r w:rsidRPr="00890BE8">
              <w:rPr>
                <w:rFonts w:cs="Arial"/>
                <w:sz w:val="16"/>
                <w:szCs w:val="18"/>
              </w:rPr>
              <w:t>R.PDSCH</w:t>
            </w:r>
            <w:proofErr w:type="gramEnd"/>
            <w:r w:rsidRPr="00890BE8">
              <w:rPr>
                <w:rFonts w:cs="Arial"/>
                <w:sz w:val="16"/>
                <w:szCs w:val="18"/>
              </w:rPr>
              <w:t>.2-</w:t>
            </w:r>
            <w:r w:rsidRPr="00890BE8">
              <w:rPr>
                <w:rFonts w:cs="Arial"/>
                <w:sz w:val="16"/>
                <w:szCs w:val="18"/>
                <w:lang w:eastAsia="zh-CN"/>
              </w:rPr>
              <w:t>8</w:t>
            </w:r>
            <w:r w:rsidRPr="00890BE8">
              <w:rPr>
                <w:rFonts w:cs="Arial"/>
                <w:sz w:val="16"/>
                <w:szCs w:val="18"/>
              </w:rPr>
              <w:t>.</w:t>
            </w:r>
            <w:r w:rsidRPr="00890BE8">
              <w:rPr>
                <w:rFonts w:cs="Arial"/>
                <w:sz w:val="16"/>
                <w:szCs w:val="18"/>
                <w:lang w:eastAsia="zh-CN"/>
              </w:rPr>
              <w:t>3</w:t>
            </w:r>
            <w:r w:rsidRPr="00890BE8">
              <w:rPr>
                <w:rFonts w:cs="Arial"/>
                <w:sz w:val="16"/>
                <w:szCs w:val="18"/>
              </w:rPr>
              <w:t xml:space="preserve"> TDD</w:t>
            </w:r>
          </w:p>
        </w:tc>
      </w:tr>
      <w:tr w:rsidR="00923E26" w:rsidRPr="00890BE8" w14:paraId="1C011653" w14:textId="77777777" w:rsidTr="00147D25">
        <w:trPr>
          <w:trHeight w:val="71"/>
          <w:jc w:val="center"/>
        </w:trPr>
        <w:tc>
          <w:tcPr>
            <w:tcW w:w="41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41A0" w14:textId="77777777" w:rsidR="00923E26" w:rsidRPr="00890BE8" w:rsidRDefault="00923E26" w:rsidP="00CC42AF">
            <w:pPr>
              <w:pStyle w:val="TAL"/>
              <w:rPr>
                <w:sz w:val="16"/>
                <w:szCs w:val="18"/>
              </w:rPr>
            </w:pPr>
            <w:r w:rsidRPr="00890BE8">
              <w:rPr>
                <w:sz w:val="16"/>
                <w:szCs w:val="18"/>
              </w:rP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6F3E" w14:textId="77777777" w:rsidR="00923E26" w:rsidRPr="00890BE8" w:rsidRDefault="00923E26" w:rsidP="00CC42AF">
            <w:pPr>
              <w:pStyle w:val="TAC"/>
              <w:rPr>
                <w:sz w:val="16"/>
                <w:szCs w:val="18"/>
              </w:rPr>
            </w:pPr>
          </w:p>
        </w:tc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06862" w14:textId="77777777" w:rsidR="00923E26" w:rsidRPr="00890BE8" w:rsidRDefault="00923E26" w:rsidP="00CC42AF">
            <w:pPr>
              <w:pStyle w:val="TAC"/>
              <w:rPr>
                <w:rFonts w:cs="Arial"/>
                <w:sz w:val="16"/>
                <w:szCs w:val="18"/>
              </w:rPr>
            </w:pPr>
            <w:r w:rsidRPr="00890BE8">
              <w:rPr>
                <w:rFonts w:cs="Arial"/>
                <w:sz w:val="16"/>
                <w:szCs w:val="18"/>
              </w:rPr>
              <w:t>Single Panel Type I, Random precoder selection updated per slot, with equal probability of each applicable i</w:t>
            </w:r>
            <w:r w:rsidRPr="00890BE8">
              <w:rPr>
                <w:rFonts w:cs="Arial"/>
                <w:sz w:val="16"/>
                <w:szCs w:val="18"/>
                <w:vertAlign w:val="subscript"/>
              </w:rPr>
              <w:t>1</w:t>
            </w:r>
            <w:r w:rsidRPr="00890BE8">
              <w:rPr>
                <w:rFonts w:cs="Arial"/>
                <w:sz w:val="16"/>
                <w:szCs w:val="18"/>
              </w:rPr>
              <w:t>, i</w:t>
            </w:r>
            <w:r w:rsidRPr="00890BE8">
              <w:rPr>
                <w:rFonts w:cs="Arial"/>
                <w:sz w:val="16"/>
                <w:szCs w:val="18"/>
                <w:vertAlign w:val="subscript"/>
              </w:rPr>
              <w:t>2</w:t>
            </w:r>
            <w:r w:rsidRPr="00890BE8">
              <w:rPr>
                <w:rFonts w:cs="Arial"/>
                <w:sz w:val="16"/>
                <w:szCs w:val="18"/>
              </w:rPr>
              <w:t xml:space="preserve"> combination, and with i</w:t>
            </w:r>
            <w:r w:rsidRPr="00890BE8">
              <w:rPr>
                <w:rFonts w:cs="Arial"/>
                <w:sz w:val="16"/>
                <w:szCs w:val="18"/>
                <w:vertAlign w:val="subscript"/>
              </w:rPr>
              <w:t>1</w:t>
            </w:r>
            <w:r w:rsidRPr="00890BE8">
              <w:rPr>
                <w:rFonts w:cs="Arial"/>
                <w:sz w:val="16"/>
                <w:szCs w:val="18"/>
              </w:rPr>
              <w:t xml:space="preserve"> wideband granularity and i</w:t>
            </w:r>
            <w:r w:rsidRPr="00890BE8">
              <w:rPr>
                <w:rFonts w:cs="Arial"/>
                <w:sz w:val="16"/>
                <w:szCs w:val="18"/>
                <w:vertAlign w:val="subscript"/>
              </w:rPr>
              <w:t>2</w:t>
            </w:r>
            <w:r w:rsidRPr="00890BE8">
              <w:rPr>
                <w:rFonts w:cs="Arial"/>
                <w:sz w:val="16"/>
                <w:szCs w:val="18"/>
              </w:rPr>
              <w:t xml:space="preserve"> </w:t>
            </w:r>
            <w:proofErr w:type="spellStart"/>
            <w:r w:rsidRPr="00890BE8">
              <w:rPr>
                <w:rFonts w:cs="Arial"/>
                <w:sz w:val="16"/>
                <w:szCs w:val="18"/>
              </w:rPr>
              <w:t>subband</w:t>
            </w:r>
            <w:proofErr w:type="spellEnd"/>
            <w:r w:rsidRPr="00890BE8">
              <w:rPr>
                <w:rFonts w:cs="Arial"/>
                <w:sz w:val="16"/>
                <w:szCs w:val="18"/>
              </w:rPr>
              <w:t xml:space="preserve"> granularity</w:t>
            </w:r>
          </w:p>
        </w:tc>
      </w:tr>
      <w:tr w:rsidR="00923E26" w:rsidRPr="00890BE8" w14:paraId="65489B5D" w14:textId="77777777" w:rsidTr="00147D25">
        <w:trPr>
          <w:trHeight w:val="71"/>
          <w:jc w:val="center"/>
        </w:trPr>
        <w:tc>
          <w:tcPr>
            <w:tcW w:w="90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233C2" w14:textId="77777777" w:rsidR="00923E26" w:rsidRPr="00890BE8" w:rsidRDefault="00923E26" w:rsidP="00CC42AF">
            <w:pPr>
              <w:pStyle w:val="TAC"/>
              <w:jc w:val="left"/>
              <w:rPr>
                <w:rFonts w:cs="Arial"/>
                <w:sz w:val="16"/>
                <w:szCs w:val="18"/>
                <w:lang w:eastAsia="zh-CN"/>
              </w:rPr>
            </w:pPr>
            <w:r w:rsidRPr="00890BE8">
              <w:rPr>
                <w:rFonts w:cs="Arial" w:hint="eastAsia"/>
                <w:sz w:val="16"/>
                <w:szCs w:val="18"/>
                <w:lang w:eastAsia="zh-CN"/>
              </w:rPr>
              <w:t>Note: Use DM-RS based FOE and compensation.</w:t>
            </w:r>
          </w:p>
        </w:tc>
      </w:tr>
    </w:tbl>
    <w:p w14:paraId="26AE367A" w14:textId="7A805CF5" w:rsidR="00840AC1" w:rsidRDefault="00840AC1" w:rsidP="0035495D">
      <w:pPr>
        <w:spacing w:after="160" w:line="259" w:lineRule="auto"/>
        <w:rPr>
          <w:rFonts w:cstheme="minorHAnsi"/>
        </w:rPr>
      </w:pPr>
    </w:p>
    <w:tbl>
      <w:tblPr>
        <w:tblStyle w:val="Grilledutableau"/>
        <w:tblW w:w="9056" w:type="dxa"/>
        <w:jc w:val="center"/>
        <w:tblLook w:val="04A0" w:firstRow="1" w:lastRow="0" w:firstColumn="1" w:lastColumn="0" w:noHBand="0" w:noVBand="1"/>
      </w:tblPr>
      <w:tblGrid>
        <w:gridCol w:w="4735"/>
        <w:gridCol w:w="4321"/>
      </w:tblGrid>
      <w:tr w:rsidR="0059048E" w:rsidRPr="002160FC" w14:paraId="66CFEE12" w14:textId="77777777" w:rsidTr="00A72581">
        <w:trPr>
          <w:trHeight w:val="300"/>
          <w:jc w:val="center"/>
        </w:trPr>
        <w:tc>
          <w:tcPr>
            <w:tcW w:w="4735" w:type="dxa"/>
          </w:tcPr>
          <w:p w14:paraId="520CC34D" w14:textId="77777777" w:rsidR="0059048E" w:rsidRPr="00F028A9" w:rsidRDefault="0059048E" w:rsidP="00693A06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BS antenna configuration</w:t>
            </w:r>
          </w:p>
        </w:tc>
        <w:tc>
          <w:tcPr>
            <w:tcW w:w="4321" w:type="dxa"/>
          </w:tcPr>
          <w:p w14:paraId="4EAD3B7C" w14:textId="6D020ED9" w:rsidR="0059048E" w:rsidRPr="00E80133" w:rsidRDefault="00582924" w:rsidP="00E80133">
            <w:pPr>
              <w:jc w:val="center"/>
              <w:textAlignment w:val="baseline"/>
              <w:rPr>
                <w:bCs/>
                <w:sz w:val="18"/>
                <w:szCs w:val="18"/>
                <w:lang w:val="fr-FR"/>
              </w:rPr>
            </w:pPr>
            <m:oMath>
              <m:r>
                <w:rPr>
                  <w:rFonts w:ascii="Cambria Math" w:hAnsi="Cambria Math" w:cs="Arial"/>
                  <w:sz w:val="18"/>
                  <w:szCs w:val="18"/>
                  <w:lang w:val="fr-FR"/>
                </w:rPr>
                <m:t>(M,N,P,Ms,Ns) = (1,2,2,1,1) - 4</m:t>
              </m:r>
            </m:oMath>
            <w:r w:rsidR="00E80133" w:rsidRPr="00F028A9">
              <w:rPr>
                <w:rFonts w:ascii="Arial" w:hAnsi="Arial" w:cs="Arial"/>
                <w:sz w:val="18"/>
                <w:szCs w:val="18"/>
              </w:rPr>
              <w:t>Tx</w:t>
            </w:r>
          </w:p>
        </w:tc>
      </w:tr>
      <w:tr w:rsidR="00AD2BBB" w:rsidRPr="002160FC" w14:paraId="21D5FDF2" w14:textId="77777777" w:rsidTr="00F07A43">
        <w:trPr>
          <w:trHeight w:val="327"/>
          <w:jc w:val="center"/>
        </w:trPr>
        <w:tc>
          <w:tcPr>
            <w:tcW w:w="4735" w:type="dxa"/>
          </w:tcPr>
          <w:p w14:paraId="0015CBD1" w14:textId="77777777" w:rsidR="00AD2BBB" w:rsidRPr="002160FC" w:rsidRDefault="00AD2BBB" w:rsidP="00693A06">
            <w:pPr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4321" w:type="dxa"/>
          </w:tcPr>
          <w:p w14:paraId="5F38D1D0" w14:textId="03008097" w:rsidR="00AD2BBB" w:rsidRPr="00E80133" w:rsidRDefault="00582924" w:rsidP="00E80133">
            <w:pPr>
              <w:jc w:val="center"/>
              <w:textAlignment w:val="baseline"/>
              <w:rPr>
                <w:bCs/>
                <w:sz w:val="18"/>
                <w:szCs w:val="18"/>
                <w:lang w:val="fr-FR"/>
              </w:rPr>
            </w:pPr>
            <m:oMath>
              <m:r>
                <w:rPr>
                  <w:rFonts w:ascii="Cambria Math" w:hAnsi="Cambria Math" w:cs="Arial"/>
                  <w:sz w:val="18"/>
                  <w:szCs w:val="18"/>
                  <w:lang w:val="fr-FR"/>
                </w:rPr>
                <m:t>(M,N,P,Ms,Ns) = (1,4,2,1,1) – 8</m:t>
              </m:r>
            </m:oMath>
            <w:r w:rsidR="00E80133" w:rsidRPr="00F028A9">
              <w:rPr>
                <w:rFonts w:ascii="Arial" w:hAnsi="Arial" w:cs="Arial"/>
                <w:sz w:val="18"/>
                <w:szCs w:val="18"/>
              </w:rPr>
              <w:t>Tx</w:t>
            </w:r>
          </w:p>
        </w:tc>
      </w:tr>
      <w:tr w:rsidR="00AD2BBB" w:rsidRPr="00582924" w14:paraId="7B505F1B" w14:textId="77777777" w:rsidTr="00A72581">
        <w:trPr>
          <w:trHeight w:val="300"/>
          <w:jc w:val="center"/>
        </w:trPr>
        <w:tc>
          <w:tcPr>
            <w:tcW w:w="4735" w:type="dxa"/>
          </w:tcPr>
          <w:p w14:paraId="2597F6F1" w14:textId="77777777" w:rsidR="00AD2BBB" w:rsidRPr="002160FC" w:rsidRDefault="00AD2BBB" w:rsidP="00693A06">
            <w:pPr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4321" w:type="dxa"/>
          </w:tcPr>
          <w:p w14:paraId="51E93984" w14:textId="4551C7BE" w:rsidR="00AD2BBB" w:rsidRPr="00582924" w:rsidRDefault="00582924" w:rsidP="00F07A43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m:oMath>
              <m:r>
                <w:rPr>
                  <w:rFonts w:ascii="Cambria Math" w:hAnsi="Cambria Math" w:cs="Arial"/>
                  <w:sz w:val="18"/>
                  <w:szCs w:val="18"/>
                  <w:lang w:val="fr-FR"/>
                </w:rPr>
                <m:t>(M,N,P,Ms,Ns)  = (8,4,2,8,1) - 8</m:t>
              </m:r>
            </m:oMath>
            <w:r w:rsidR="00F07A43" w:rsidRPr="00F028A9">
              <w:rPr>
                <w:rFonts w:ascii="Arial" w:hAnsi="Arial" w:cs="Arial"/>
                <w:sz w:val="18"/>
                <w:szCs w:val="18"/>
              </w:rPr>
              <w:t>Tx</w:t>
            </w:r>
          </w:p>
        </w:tc>
      </w:tr>
      <w:tr w:rsidR="00C24F84" w:rsidRPr="00F028A9" w14:paraId="5F9B1C6F" w14:textId="77777777" w:rsidTr="00A72581">
        <w:trPr>
          <w:trHeight w:val="300"/>
          <w:jc w:val="center"/>
        </w:trPr>
        <w:tc>
          <w:tcPr>
            <w:tcW w:w="4735" w:type="dxa"/>
          </w:tcPr>
          <w:p w14:paraId="031A7C72" w14:textId="77777777" w:rsidR="00C24F84" w:rsidRPr="00582924" w:rsidRDefault="00C24F84" w:rsidP="00693A06">
            <w:pPr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</w:p>
        </w:tc>
        <w:tc>
          <w:tcPr>
            <w:tcW w:w="4321" w:type="dxa"/>
          </w:tcPr>
          <w:p w14:paraId="2A24C4B5" w14:textId="593A305A" w:rsidR="00C24F84" w:rsidRPr="00F028A9" w:rsidRDefault="00CF027E" w:rsidP="00693A06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m:oMath>
              <m:d>
                <m:dPr>
                  <m:ctrlPr>
                    <w:rPr>
                      <w:rFonts w:ascii="Cambria Math" w:hAnsi="Cambria Math" w:cs="Arial"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,</m:t>
                  </m:r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,</m:t>
                  </m:r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s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=(16,8,2,8,1) -32</m:t>
              </m:r>
            </m:oMath>
            <w:r w:rsidR="00D73147" w:rsidRPr="00F028A9">
              <w:rPr>
                <w:rFonts w:ascii="Arial" w:hAnsi="Arial" w:cs="Arial"/>
                <w:sz w:val="18"/>
                <w:szCs w:val="18"/>
              </w:rPr>
              <w:t>Tx</w:t>
            </w:r>
          </w:p>
        </w:tc>
      </w:tr>
      <w:tr w:rsidR="0059048E" w:rsidRPr="00F028A9" w14:paraId="0C1294D6" w14:textId="77777777" w:rsidTr="00A72581">
        <w:trPr>
          <w:trHeight w:val="300"/>
          <w:jc w:val="center"/>
        </w:trPr>
        <w:tc>
          <w:tcPr>
            <w:tcW w:w="4735" w:type="dxa"/>
          </w:tcPr>
          <w:p w14:paraId="51ED0334" w14:textId="77777777" w:rsidR="0059048E" w:rsidRPr="00F028A9" w:rsidRDefault="0059048E" w:rsidP="00693A06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1" w:type="dxa"/>
          </w:tcPr>
          <w:p w14:paraId="0CA0B37E" w14:textId="6FF3703D" w:rsidR="0059048E" w:rsidRPr="00F028A9" w:rsidRDefault="00CF027E" w:rsidP="00693A06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m:oMath>
              <m:d>
                <m:dPr>
                  <m:ctrlPr>
                    <w:rPr>
                      <w:rFonts w:ascii="Cambria Math" w:hAnsi="Cambria Math" w:cs="Arial"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,</m:t>
                  </m:r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,</m:t>
                  </m:r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s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=(2,8,2,1,1) -32</m:t>
              </m:r>
            </m:oMath>
            <w:r w:rsidR="00A53696" w:rsidRPr="00A53696">
              <w:rPr>
                <w:rFonts w:ascii="Arial" w:hAnsi="Arial" w:cs="Arial"/>
                <w:sz w:val="18"/>
                <w:szCs w:val="18"/>
              </w:rPr>
              <w:t>Tx</w:t>
            </w:r>
          </w:p>
        </w:tc>
      </w:tr>
      <w:tr w:rsidR="0059048E" w:rsidRPr="00F028A9" w14:paraId="1ED944C7" w14:textId="77777777" w:rsidTr="00A72581">
        <w:trPr>
          <w:trHeight w:val="300"/>
          <w:jc w:val="center"/>
        </w:trPr>
        <w:tc>
          <w:tcPr>
            <w:tcW w:w="4735" w:type="dxa"/>
            <w:hideMark/>
          </w:tcPr>
          <w:p w14:paraId="3FE481BA" w14:textId="77777777" w:rsidR="0059048E" w:rsidRPr="00F028A9" w:rsidRDefault="0059048E" w:rsidP="00693A06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BS antenna spacing</w:t>
            </w:r>
          </w:p>
        </w:tc>
        <w:tc>
          <w:tcPr>
            <w:tcW w:w="4321" w:type="dxa"/>
            <w:hideMark/>
          </w:tcPr>
          <w:p w14:paraId="0DBFF8A2" w14:textId="77777777" w:rsidR="0059048E" w:rsidRPr="000757EF" w:rsidRDefault="00CF027E" w:rsidP="00693A06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Arial"/>
                        <w:sz w:val="18"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H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  <w:szCs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V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Arial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  <w:szCs w:val="18"/>
                      </w:rPr>
                      <m:t>0.5,0.5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 xml:space="preserve"> </m:t>
                </m:r>
                <m:r>
                  <w:rPr>
                    <w:rFonts w:ascii="Cambria Math" w:hAnsi="Cambria Math" w:cs="Arial"/>
                    <w:sz w:val="18"/>
                    <w:szCs w:val="18"/>
                  </w:rPr>
                  <m:t>λ</m:t>
                </m:r>
              </m:oMath>
            </m:oMathPara>
          </w:p>
          <w:p w14:paraId="3C5187F3" w14:textId="737F4AAB" w:rsidR="000757EF" w:rsidRPr="00F028A9" w:rsidRDefault="00CF027E" w:rsidP="00693A06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m:oMath>
              <m:d>
                <m:dPr>
                  <m:ctrlPr>
                    <w:rPr>
                      <w:rFonts w:ascii="Cambria Math" w:hAnsi="Cambria Math" w:cs="Arial"/>
                      <w:sz w:val="18"/>
                      <w:szCs w:val="18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H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V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=</m:t>
              </m:r>
              <m:d>
                <m:dPr>
                  <m:ctrlPr>
                    <w:rPr>
                      <w:rFonts w:ascii="Cambria Math" w:hAnsi="Cambria Math" w:cs="Arial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0.5,4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 xml:space="preserve"> </m:t>
              </m:r>
              <m:r>
                <w:rPr>
                  <w:rFonts w:ascii="Cambria Math" w:hAnsi="Cambria Math" w:cs="Arial"/>
                  <w:sz w:val="18"/>
                  <w:szCs w:val="18"/>
                </w:rPr>
                <m:t>λ</m:t>
              </m:r>
            </m:oMath>
            <w:r w:rsidR="000757EF" w:rsidRPr="000757EF">
              <w:rPr>
                <w:rFonts w:ascii="Arial" w:hAnsi="Arial" w:cs="Arial"/>
                <w:sz w:val="18"/>
                <w:szCs w:val="18"/>
              </w:rPr>
              <w:t xml:space="preserve"> for </w:t>
            </w:r>
            <w:r w:rsidR="000757EF">
              <w:rPr>
                <w:rFonts w:ascii="Arial" w:hAnsi="Arial" w:cs="Arial"/>
                <w:sz w:val="18"/>
                <w:szCs w:val="18"/>
              </w:rPr>
              <w:t>AAV3</w:t>
            </w:r>
            <w:r w:rsidR="000757EF" w:rsidRPr="000757EF">
              <w:rPr>
                <w:rFonts w:ascii="Arial" w:hAnsi="Arial" w:cs="Arial"/>
                <w:sz w:val="18"/>
                <w:szCs w:val="18"/>
              </w:rPr>
              <w:t xml:space="preserve"> 32Tx</w:t>
            </w:r>
          </w:p>
        </w:tc>
      </w:tr>
      <w:tr w:rsidR="0059048E" w:rsidRPr="00F028A9" w14:paraId="0CD1FB35" w14:textId="77777777" w:rsidTr="00A72581">
        <w:trPr>
          <w:trHeight w:val="300"/>
          <w:jc w:val="center"/>
        </w:trPr>
        <w:tc>
          <w:tcPr>
            <w:tcW w:w="4735" w:type="dxa"/>
            <w:hideMark/>
          </w:tcPr>
          <w:p w14:paraId="1030556C" w14:textId="77777777" w:rsidR="0059048E" w:rsidRPr="00F028A9" w:rsidRDefault="0059048E" w:rsidP="00693A06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UE antenna configuration   </w:t>
            </w:r>
          </w:p>
        </w:tc>
        <w:tc>
          <w:tcPr>
            <w:tcW w:w="4321" w:type="dxa"/>
            <w:hideMark/>
          </w:tcPr>
          <w:p w14:paraId="2949BC85" w14:textId="77777777" w:rsidR="0059048E" w:rsidRPr="00F028A9" w:rsidRDefault="00CF027E" w:rsidP="00693A06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m:oMath>
              <m:d>
                <m:dPr>
                  <m:ctrlPr>
                    <w:rPr>
                      <w:rFonts w:ascii="Cambria Math" w:hAnsi="Cambria Math" w:cs="Arial"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,</m:t>
                  </m:r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,</m:t>
                  </m:r>
                  <m:r>
                    <w:rPr>
                      <w:rFonts w:ascii="Cambria Math" w:hAnsi="Cambria Math" w:cs="Arial"/>
                      <w:sz w:val="18"/>
                      <w:szCs w:val="18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M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s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sz w:val="18"/>
                          <w:szCs w:val="18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18"/>
                          <w:szCs w:val="18"/>
                        </w:rPr>
                        <m:t>s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=</m:t>
              </m:r>
              <m:d>
                <m:dPr>
                  <m:ctrlPr>
                    <w:rPr>
                      <w:rFonts w:ascii="Cambria Math" w:hAnsi="Cambria Math" w:cs="Arial"/>
                      <w:sz w:val="18"/>
                      <w:szCs w:val="1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18"/>
                      <w:szCs w:val="18"/>
                    </w:rPr>
                    <m:t>1,2,2,1,1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-4</m:t>
              </m:r>
            </m:oMath>
            <w:r w:rsidR="0059048E" w:rsidRPr="00F028A9">
              <w:rPr>
                <w:rFonts w:ascii="Arial" w:hAnsi="Arial" w:cs="Arial"/>
                <w:sz w:val="18"/>
                <w:szCs w:val="18"/>
              </w:rPr>
              <w:t>Rx</w:t>
            </w:r>
          </w:p>
        </w:tc>
      </w:tr>
      <w:tr w:rsidR="0059048E" w:rsidRPr="00F028A9" w14:paraId="68BA8CDC" w14:textId="77777777" w:rsidTr="00A72581">
        <w:trPr>
          <w:trHeight w:val="300"/>
          <w:jc w:val="center"/>
        </w:trPr>
        <w:tc>
          <w:tcPr>
            <w:tcW w:w="4735" w:type="dxa"/>
          </w:tcPr>
          <w:p w14:paraId="6E9EDF44" w14:textId="77777777" w:rsidR="0059048E" w:rsidRPr="00F028A9" w:rsidRDefault="0059048E" w:rsidP="00693A06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UE antenna spacing</w:t>
            </w:r>
          </w:p>
        </w:tc>
        <w:tc>
          <w:tcPr>
            <w:tcW w:w="4321" w:type="dxa"/>
          </w:tcPr>
          <w:p w14:paraId="5FE82AB0" w14:textId="77777777" w:rsidR="0059048E" w:rsidRPr="00F028A9" w:rsidRDefault="00CF027E" w:rsidP="00693A06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Arial"/>
                        <w:sz w:val="18"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H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  <w:szCs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d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V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=</m:t>
                </m:r>
                <m:d>
                  <m:dPr>
                    <m:ctrlPr>
                      <w:rPr>
                        <w:rFonts w:ascii="Cambria Math" w:hAnsi="Cambria Math" w:cs="Arial"/>
                        <w:sz w:val="18"/>
                        <w:szCs w:val="1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  <w:szCs w:val="18"/>
                      </w:rPr>
                      <m:t>0.5, -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 xml:space="preserve"> </m:t>
                </m:r>
                <m:r>
                  <w:rPr>
                    <w:rFonts w:ascii="Cambria Math" w:hAnsi="Cambria Math" w:cs="Arial"/>
                    <w:sz w:val="18"/>
                    <w:szCs w:val="18"/>
                  </w:rPr>
                  <m:t>λ</m:t>
                </m:r>
              </m:oMath>
            </m:oMathPara>
          </w:p>
        </w:tc>
      </w:tr>
      <w:tr w:rsidR="0059048E" w:rsidRPr="00F028A9" w14:paraId="5B818CB7" w14:textId="77777777" w:rsidTr="00A72581">
        <w:trPr>
          <w:trHeight w:val="300"/>
          <w:jc w:val="center"/>
        </w:trPr>
        <w:tc>
          <w:tcPr>
            <w:tcW w:w="4735" w:type="dxa"/>
          </w:tcPr>
          <w:p w14:paraId="57BAB57A" w14:textId="77777777" w:rsidR="0059048E" w:rsidRPr="00F028A9" w:rsidRDefault="0059048E" w:rsidP="00693A06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BS antenna polarization</w:t>
            </w:r>
          </w:p>
        </w:tc>
        <w:tc>
          <w:tcPr>
            <w:tcW w:w="4321" w:type="dxa"/>
          </w:tcPr>
          <w:p w14:paraId="30D0F631" w14:textId="77777777" w:rsidR="0059048E" w:rsidRPr="00F028A9" w:rsidRDefault="0059048E" w:rsidP="00693A06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(+45,-45°)</m:t>
                </m:r>
              </m:oMath>
            </m:oMathPara>
          </w:p>
        </w:tc>
      </w:tr>
      <w:tr w:rsidR="0059048E" w:rsidRPr="00F028A9" w14:paraId="6B78F1E5" w14:textId="77777777" w:rsidTr="00A72581">
        <w:trPr>
          <w:trHeight w:val="300"/>
          <w:jc w:val="center"/>
        </w:trPr>
        <w:tc>
          <w:tcPr>
            <w:tcW w:w="4735" w:type="dxa"/>
          </w:tcPr>
          <w:p w14:paraId="14003D4C" w14:textId="77777777" w:rsidR="0059048E" w:rsidRPr="00F028A9" w:rsidRDefault="0059048E" w:rsidP="00693A06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UE antenna polarization</w:t>
            </w:r>
          </w:p>
        </w:tc>
        <w:tc>
          <w:tcPr>
            <w:tcW w:w="4321" w:type="dxa"/>
          </w:tcPr>
          <w:p w14:paraId="683C46E7" w14:textId="77777777" w:rsidR="0059048E" w:rsidRPr="00F028A9" w:rsidRDefault="0059048E" w:rsidP="00693A06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(0,90°)</m:t>
                </m:r>
              </m:oMath>
            </m:oMathPara>
          </w:p>
        </w:tc>
      </w:tr>
      <w:tr w:rsidR="0059048E" w:rsidRPr="00F028A9" w14:paraId="703A093C" w14:textId="77777777" w:rsidTr="00A72581">
        <w:trPr>
          <w:trHeight w:val="300"/>
          <w:jc w:val="center"/>
        </w:trPr>
        <w:tc>
          <w:tcPr>
            <w:tcW w:w="4735" w:type="dxa"/>
          </w:tcPr>
          <w:p w14:paraId="19E4C033" w14:textId="77777777" w:rsidR="0059048E" w:rsidRPr="00F028A9" w:rsidRDefault="0059048E" w:rsidP="00693A06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BS antenna radiation pattern</w:t>
            </w:r>
          </w:p>
        </w:tc>
        <w:tc>
          <w:tcPr>
            <w:tcW w:w="4321" w:type="dxa"/>
          </w:tcPr>
          <w:p w14:paraId="77AE2E7A" w14:textId="77777777" w:rsidR="0059048E" w:rsidRPr="00F028A9" w:rsidRDefault="0059048E" w:rsidP="00693A06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Defined in TR38.901 Table 7.3-1</w:t>
            </w:r>
          </w:p>
        </w:tc>
      </w:tr>
      <w:tr w:rsidR="0059048E" w:rsidRPr="00F028A9" w14:paraId="1ACA64F1" w14:textId="77777777" w:rsidTr="00A72581">
        <w:trPr>
          <w:trHeight w:val="300"/>
          <w:jc w:val="center"/>
        </w:trPr>
        <w:tc>
          <w:tcPr>
            <w:tcW w:w="4735" w:type="dxa"/>
          </w:tcPr>
          <w:p w14:paraId="7D813A01" w14:textId="77777777" w:rsidR="0059048E" w:rsidRPr="00F028A9" w:rsidRDefault="0059048E" w:rsidP="00693A06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UE antenna radiation pattern</w:t>
            </w:r>
          </w:p>
        </w:tc>
        <w:tc>
          <w:tcPr>
            <w:tcW w:w="4321" w:type="dxa"/>
          </w:tcPr>
          <w:p w14:paraId="619B3844" w14:textId="77777777" w:rsidR="0059048E" w:rsidRPr="00F028A9" w:rsidRDefault="0059048E" w:rsidP="00693A06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Omnidirectional</w:t>
            </w:r>
          </w:p>
        </w:tc>
      </w:tr>
      <w:tr w:rsidR="0059048E" w:rsidRPr="00F028A9" w14:paraId="1F38C6CE" w14:textId="77777777" w:rsidTr="00A72581">
        <w:trPr>
          <w:trHeight w:val="300"/>
          <w:jc w:val="center"/>
        </w:trPr>
        <w:tc>
          <w:tcPr>
            <w:tcW w:w="4735" w:type="dxa"/>
            <w:hideMark/>
          </w:tcPr>
          <w:p w14:paraId="618F3C07" w14:textId="77777777" w:rsidR="0059048E" w:rsidRPr="00F028A9" w:rsidRDefault="0059048E" w:rsidP="00693A06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BS height </w:t>
            </w:r>
          </w:p>
        </w:tc>
        <w:tc>
          <w:tcPr>
            <w:tcW w:w="4321" w:type="dxa"/>
            <w:hideMark/>
          </w:tcPr>
          <w:p w14:paraId="4EFEC783" w14:textId="77777777" w:rsidR="0059048E" w:rsidRPr="00F028A9" w:rsidRDefault="0059048E" w:rsidP="00693A06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25m</w:t>
            </w:r>
          </w:p>
        </w:tc>
      </w:tr>
      <w:tr w:rsidR="0059048E" w:rsidRPr="00F028A9" w14:paraId="12769CC4" w14:textId="77777777" w:rsidTr="00A72581">
        <w:trPr>
          <w:trHeight w:val="300"/>
          <w:jc w:val="center"/>
        </w:trPr>
        <w:tc>
          <w:tcPr>
            <w:tcW w:w="4735" w:type="dxa"/>
            <w:hideMark/>
          </w:tcPr>
          <w:p w14:paraId="602F9AFC" w14:textId="77777777" w:rsidR="0059048E" w:rsidRPr="00F028A9" w:rsidRDefault="0059048E" w:rsidP="00693A06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UE height </w:t>
            </w:r>
          </w:p>
        </w:tc>
        <w:tc>
          <w:tcPr>
            <w:tcW w:w="4321" w:type="dxa"/>
            <w:hideMark/>
          </w:tcPr>
          <w:p w14:paraId="1D59A0B2" w14:textId="77777777" w:rsidR="0059048E" w:rsidRPr="00F028A9" w:rsidRDefault="0059048E" w:rsidP="00693A06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1.5m</w:t>
            </w:r>
          </w:p>
        </w:tc>
      </w:tr>
      <w:tr w:rsidR="0059048E" w:rsidRPr="00F028A9" w14:paraId="002589D7" w14:textId="77777777" w:rsidTr="00A72581">
        <w:trPr>
          <w:trHeight w:val="300"/>
          <w:jc w:val="center"/>
        </w:trPr>
        <w:tc>
          <w:tcPr>
            <w:tcW w:w="4735" w:type="dxa"/>
            <w:hideMark/>
          </w:tcPr>
          <w:p w14:paraId="6B68C558" w14:textId="77777777" w:rsidR="0059048E" w:rsidRPr="00F028A9" w:rsidRDefault="0059048E" w:rsidP="00693A06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BS antenna orientation  </w:t>
            </w:r>
          </w:p>
        </w:tc>
        <w:tc>
          <w:tcPr>
            <w:tcW w:w="4321" w:type="dxa"/>
            <w:hideMark/>
          </w:tcPr>
          <w:p w14:paraId="2D67BF60" w14:textId="77777777" w:rsidR="0059048E" w:rsidRPr="00F028A9" w:rsidRDefault="00CF027E" w:rsidP="00693A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Arial"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>α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  <w:szCs w:val="18"/>
                      </w:rPr>
                      <m:t xml:space="preserve">=0°, </m:t>
                    </m:r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>β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  <w:szCs w:val="18"/>
                      </w:rPr>
                      <m:t>=10°,</m:t>
                    </m:r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>γ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  <w:szCs w:val="18"/>
                      </w:rPr>
                      <m:t>=0°</m:t>
                    </m:r>
                  </m:e>
                </m:d>
              </m:oMath>
            </m:oMathPara>
          </w:p>
        </w:tc>
      </w:tr>
      <w:tr w:rsidR="0059048E" w:rsidRPr="00F028A9" w14:paraId="3079E55B" w14:textId="77777777" w:rsidTr="00A72581">
        <w:trPr>
          <w:trHeight w:val="300"/>
          <w:jc w:val="center"/>
        </w:trPr>
        <w:tc>
          <w:tcPr>
            <w:tcW w:w="4735" w:type="dxa"/>
            <w:hideMark/>
          </w:tcPr>
          <w:p w14:paraId="3B25A6EB" w14:textId="77777777" w:rsidR="0059048E" w:rsidRPr="00F028A9" w:rsidRDefault="0059048E" w:rsidP="00693A06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UE antenna orientation  </w:t>
            </w:r>
          </w:p>
        </w:tc>
        <w:tc>
          <w:tcPr>
            <w:tcW w:w="4321" w:type="dxa"/>
            <w:hideMark/>
          </w:tcPr>
          <w:p w14:paraId="2E81467D" w14:textId="77777777" w:rsidR="0059048E" w:rsidRPr="00F028A9" w:rsidRDefault="00CF027E" w:rsidP="00693A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Arial"/>
                        <w:sz w:val="18"/>
                        <w:szCs w:val="18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>α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  <w:szCs w:val="18"/>
                      </w:rPr>
                      <m:t xml:space="preserve">=180°, </m:t>
                    </m:r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>β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  <w:szCs w:val="18"/>
                      </w:rPr>
                      <m:t>=0°,</m:t>
                    </m:r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>γ</m:t>
                    </m:r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  <w:szCs w:val="18"/>
                      </w:rPr>
                      <m:t>=0°</m:t>
                    </m:r>
                  </m:e>
                </m:d>
              </m:oMath>
            </m:oMathPara>
          </w:p>
        </w:tc>
      </w:tr>
      <w:tr w:rsidR="0059048E" w:rsidRPr="00F028A9" w14:paraId="24E84AF3" w14:textId="77777777" w:rsidTr="00A72581">
        <w:trPr>
          <w:trHeight w:val="300"/>
          <w:jc w:val="center"/>
        </w:trPr>
        <w:tc>
          <w:tcPr>
            <w:tcW w:w="4735" w:type="dxa"/>
          </w:tcPr>
          <w:p w14:paraId="4F609386" w14:textId="77777777" w:rsidR="0059048E" w:rsidRPr="00F028A9" w:rsidRDefault="0059048E" w:rsidP="00693A06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Distance BS-UE (D2D)</w:t>
            </w:r>
          </w:p>
        </w:tc>
        <w:tc>
          <w:tcPr>
            <w:tcW w:w="4321" w:type="dxa"/>
          </w:tcPr>
          <w:p w14:paraId="47084FC0" w14:textId="77777777" w:rsidR="0059048E" w:rsidRPr="00F028A9" w:rsidRDefault="0059048E" w:rsidP="00693A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100m</w:t>
            </w:r>
          </w:p>
        </w:tc>
      </w:tr>
      <w:tr w:rsidR="0059048E" w:rsidRPr="00F028A9" w14:paraId="6549DBF1" w14:textId="77777777" w:rsidTr="00A72581">
        <w:trPr>
          <w:trHeight w:val="300"/>
          <w:jc w:val="center"/>
        </w:trPr>
        <w:tc>
          <w:tcPr>
            <w:tcW w:w="4735" w:type="dxa"/>
            <w:hideMark/>
          </w:tcPr>
          <w:p w14:paraId="7E9009B7" w14:textId="77777777" w:rsidR="0059048E" w:rsidRPr="00F028A9" w:rsidRDefault="0059048E" w:rsidP="00693A06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UE speed </w:t>
            </w:r>
          </w:p>
        </w:tc>
        <w:tc>
          <w:tcPr>
            <w:tcW w:w="4321" w:type="dxa"/>
            <w:hideMark/>
          </w:tcPr>
          <w:p w14:paraId="76D1AF95" w14:textId="7A3BD3B5" w:rsidR="0059048E" w:rsidRPr="00F028A9" w:rsidRDefault="0059048E" w:rsidP="00693A06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 xml:space="preserve">3km/h </w:t>
            </w:r>
            <w:r w:rsidR="00357D18">
              <w:rPr>
                <w:rFonts w:ascii="Arial" w:hAnsi="Arial" w:cs="Arial"/>
                <w:sz w:val="18"/>
                <w:szCs w:val="18"/>
              </w:rPr>
              <w:t>and 30km/h</w:t>
            </w:r>
          </w:p>
        </w:tc>
      </w:tr>
      <w:tr w:rsidR="0059048E" w:rsidRPr="00F028A9" w14:paraId="2D5EF355" w14:textId="77777777" w:rsidTr="00A72581">
        <w:trPr>
          <w:trHeight w:val="300"/>
          <w:jc w:val="center"/>
        </w:trPr>
        <w:tc>
          <w:tcPr>
            <w:tcW w:w="4735" w:type="dxa"/>
          </w:tcPr>
          <w:p w14:paraId="5D878D48" w14:textId="77777777" w:rsidR="0059048E" w:rsidRPr="00F028A9" w:rsidRDefault="0059048E" w:rsidP="00693A06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UE travel direction</w:t>
            </w:r>
          </w:p>
        </w:tc>
        <w:tc>
          <w:tcPr>
            <w:tcW w:w="4321" w:type="dxa"/>
          </w:tcPr>
          <w:p w14:paraId="3443F01A" w14:textId="77777777" w:rsidR="0059048E" w:rsidRPr="00F028A9" w:rsidRDefault="00CF027E" w:rsidP="00693A06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Arial"/>
                        <w:sz w:val="18"/>
                        <w:szCs w:val="18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ϕ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v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  <w:szCs w:val="18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θ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v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=(65°,90°)</m:t>
                </m:r>
              </m:oMath>
            </m:oMathPara>
          </w:p>
        </w:tc>
      </w:tr>
      <w:tr w:rsidR="0059048E" w:rsidRPr="00F028A9" w14:paraId="3B3CDAFA" w14:textId="77777777" w:rsidTr="00A72581">
        <w:trPr>
          <w:trHeight w:val="300"/>
          <w:jc w:val="center"/>
        </w:trPr>
        <w:tc>
          <w:tcPr>
            <w:tcW w:w="4735" w:type="dxa"/>
            <w:hideMark/>
          </w:tcPr>
          <w:p w14:paraId="2EA9CE36" w14:textId="77777777" w:rsidR="0059048E" w:rsidRPr="00F028A9" w:rsidRDefault="0059048E" w:rsidP="00693A06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MCS/RI/PMI delay </w:t>
            </w:r>
          </w:p>
        </w:tc>
        <w:tc>
          <w:tcPr>
            <w:tcW w:w="4321" w:type="dxa"/>
            <w:hideMark/>
          </w:tcPr>
          <w:p w14:paraId="4358A849" w14:textId="77777777" w:rsidR="0059048E" w:rsidRPr="00F028A9" w:rsidRDefault="0059048E" w:rsidP="00693A06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7ms</w:t>
            </w:r>
          </w:p>
        </w:tc>
      </w:tr>
      <w:tr w:rsidR="0059048E" w:rsidRPr="00F028A9" w14:paraId="2FD13EB7" w14:textId="77777777" w:rsidTr="00A72581">
        <w:trPr>
          <w:trHeight w:val="300"/>
          <w:jc w:val="center"/>
        </w:trPr>
        <w:tc>
          <w:tcPr>
            <w:tcW w:w="4735" w:type="dxa"/>
          </w:tcPr>
          <w:p w14:paraId="28A97639" w14:textId="77777777" w:rsidR="0059048E" w:rsidRPr="00F028A9" w:rsidRDefault="0059048E" w:rsidP="00693A06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FR/carrier frequency</w:t>
            </w:r>
          </w:p>
        </w:tc>
        <w:tc>
          <w:tcPr>
            <w:tcW w:w="4321" w:type="dxa"/>
          </w:tcPr>
          <w:p w14:paraId="0829348A" w14:textId="77777777" w:rsidR="0059048E" w:rsidRPr="00F028A9" w:rsidRDefault="0059048E" w:rsidP="00693A06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FR1/3.5 GHz</w:t>
            </w:r>
          </w:p>
        </w:tc>
      </w:tr>
      <w:tr w:rsidR="0059048E" w:rsidRPr="00F028A9" w14:paraId="43CCA4FE" w14:textId="77777777" w:rsidTr="00A72581">
        <w:trPr>
          <w:trHeight w:val="300"/>
          <w:jc w:val="center"/>
        </w:trPr>
        <w:tc>
          <w:tcPr>
            <w:tcW w:w="4735" w:type="dxa"/>
            <w:hideMark/>
          </w:tcPr>
          <w:p w14:paraId="095FCF3F" w14:textId="77777777" w:rsidR="0059048E" w:rsidRPr="00F028A9" w:rsidRDefault="0059048E" w:rsidP="00693A06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Subcarrier Spacing </w:t>
            </w:r>
          </w:p>
        </w:tc>
        <w:tc>
          <w:tcPr>
            <w:tcW w:w="4321" w:type="dxa"/>
            <w:hideMark/>
          </w:tcPr>
          <w:p w14:paraId="3B9E526B" w14:textId="77777777" w:rsidR="0059048E" w:rsidRPr="00F028A9" w:rsidRDefault="0059048E" w:rsidP="00693A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m:oMath>
              <m:r>
                <w:rPr>
                  <w:rFonts w:ascii="Cambria Math" w:hAnsi="Cambria Math" w:cs="Arial"/>
                  <w:sz w:val="18"/>
                  <w:szCs w:val="18"/>
                </w:rPr>
                <m:t>μ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</w:rPr>
                <m:t>=30</m:t>
              </m:r>
            </m:oMath>
            <w:r w:rsidRPr="00F028A9">
              <w:rPr>
                <w:rFonts w:ascii="Arial" w:hAnsi="Arial" w:cs="Arial"/>
                <w:sz w:val="18"/>
                <w:szCs w:val="18"/>
              </w:rPr>
              <w:t xml:space="preserve"> kHz</w:t>
            </w:r>
          </w:p>
        </w:tc>
      </w:tr>
      <w:tr w:rsidR="0059048E" w:rsidRPr="00F028A9" w14:paraId="1E688646" w14:textId="77777777" w:rsidTr="00A72581">
        <w:trPr>
          <w:trHeight w:val="300"/>
          <w:jc w:val="center"/>
        </w:trPr>
        <w:tc>
          <w:tcPr>
            <w:tcW w:w="4735" w:type="dxa"/>
            <w:hideMark/>
          </w:tcPr>
          <w:p w14:paraId="1CE2811D" w14:textId="77777777" w:rsidR="0059048E" w:rsidRPr="00F028A9" w:rsidRDefault="0059048E" w:rsidP="00693A06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Number of Sub-bands (SB) </w:t>
            </w:r>
          </w:p>
        </w:tc>
        <w:tc>
          <w:tcPr>
            <w:tcW w:w="4321" w:type="dxa"/>
            <w:hideMark/>
          </w:tcPr>
          <w:p w14:paraId="387FEB09" w14:textId="77777777" w:rsidR="0059048E" w:rsidRPr="00F028A9" w:rsidRDefault="00CF027E" w:rsidP="00693A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  <w:sz w:val="18"/>
                        <w:szCs w:val="18"/>
                      </w:rPr>
                      <m:t>3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=14</m:t>
                </m:r>
              </m:oMath>
            </m:oMathPara>
          </w:p>
        </w:tc>
      </w:tr>
      <w:tr w:rsidR="0059048E" w:rsidRPr="00F028A9" w14:paraId="5C7D7493" w14:textId="77777777" w:rsidTr="00A72581">
        <w:trPr>
          <w:trHeight w:val="300"/>
          <w:jc w:val="center"/>
        </w:trPr>
        <w:tc>
          <w:tcPr>
            <w:tcW w:w="4735" w:type="dxa"/>
            <w:hideMark/>
          </w:tcPr>
          <w:p w14:paraId="60B7EF41" w14:textId="77777777" w:rsidR="0059048E" w:rsidRPr="00F028A9" w:rsidRDefault="0059048E" w:rsidP="00693A06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Total number of PRBs (40MHz, SCS=30kHz) </w:t>
            </w:r>
          </w:p>
        </w:tc>
        <w:tc>
          <w:tcPr>
            <w:tcW w:w="4321" w:type="dxa"/>
            <w:hideMark/>
          </w:tcPr>
          <w:p w14:paraId="0B627DB6" w14:textId="77777777" w:rsidR="0059048E" w:rsidRPr="00F028A9" w:rsidRDefault="0059048E" w:rsidP="00693A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m:oMathPara>
              <m:oMath>
                <m:r>
                  <w:rPr>
                    <w:rFonts w:ascii="Cambria Math" w:hAnsi="Cambria Math" w:cs="Arial"/>
                    <w:sz w:val="18"/>
                    <w:szCs w:val="18"/>
                  </w:rPr>
                  <m:t>TBW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=106</m:t>
                </m:r>
              </m:oMath>
            </m:oMathPara>
          </w:p>
        </w:tc>
      </w:tr>
      <w:tr w:rsidR="0059048E" w:rsidRPr="00F028A9" w14:paraId="147A193C" w14:textId="77777777" w:rsidTr="00A72581">
        <w:trPr>
          <w:trHeight w:val="300"/>
          <w:jc w:val="center"/>
        </w:trPr>
        <w:tc>
          <w:tcPr>
            <w:tcW w:w="4735" w:type="dxa"/>
            <w:hideMark/>
          </w:tcPr>
          <w:p w14:paraId="53EE13DA" w14:textId="77777777" w:rsidR="0059048E" w:rsidRPr="00F028A9" w:rsidRDefault="0059048E" w:rsidP="00693A06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Rank </w:t>
            </w:r>
          </w:p>
        </w:tc>
        <w:tc>
          <w:tcPr>
            <w:tcW w:w="4321" w:type="dxa"/>
            <w:hideMark/>
          </w:tcPr>
          <w:p w14:paraId="6F7C73F9" w14:textId="77777777" w:rsidR="0059048E" w:rsidRPr="00F028A9" w:rsidRDefault="0059048E" w:rsidP="00693A06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rank 4</w:t>
            </w:r>
          </w:p>
        </w:tc>
      </w:tr>
      <w:tr w:rsidR="0059048E" w:rsidRPr="00F028A9" w14:paraId="50994E29" w14:textId="77777777" w:rsidTr="00A72581">
        <w:trPr>
          <w:trHeight w:val="300"/>
          <w:jc w:val="center"/>
        </w:trPr>
        <w:tc>
          <w:tcPr>
            <w:tcW w:w="4735" w:type="dxa"/>
            <w:vMerge w:val="restart"/>
          </w:tcPr>
          <w:p w14:paraId="2B26DD5A" w14:textId="77777777" w:rsidR="0059048E" w:rsidRPr="00F028A9" w:rsidRDefault="0059048E" w:rsidP="00693A06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Modulation and coding scheme (MCS)  </w:t>
            </w:r>
          </w:p>
        </w:tc>
        <w:tc>
          <w:tcPr>
            <w:tcW w:w="4321" w:type="dxa"/>
          </w:tcPr>
          <w:p w14:paraId="0D069546" w14:textId="77777777" w:rsidR="0059048E" w:rsidRPr="00F028A9" w:rsidRDefault="0059048E" w:rsidP="00693A06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WF compliant</w:t>
            </w:r>
          </w:p>
        </w:tc>
      </w:tr>
      <w:tr w:rsidR="0059048E" w:rsidRPr="00F028A9" w14:paraId="6E796AFE" w14:textId="77777777" w:rsidTr="00A72581">
        <w:trPr>
          <w:trHeight w:val="300"/>
          <w:jc w:val="center"/>
        </w:trPr>
        <w:tc>
          <w:tcPr>
            <w:tcW w:w="4735" w:type="dxa"/>
            <w:vMerge/>
          </w:tcPr>
          <w:p w14:paraId="2458496C" w14:textId="77777777" w:rsidR="0059048E" w:rsidRPr="00F028A9" w:rsidRDefault="0059048E" w:rsidP="00693A06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321" w:type="dxa"/>
          </w:tcPr>
          <w:p w14:paraId="6A05757F" w14:textId="77777777" w:rsidR="0059048E" w:rsidRPr="00F028A9" w:rsidRDefault="0059048E" w:rsidP="00693A06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MCS 7 from Table 2 for PDSCH (corresponding to MCS 13 from Table 1)</w:t>
            </w:r>
          </w:p>
        </w:tc>
      </w:tr>
      <w:tr w:rsidR="0059048E" w:rsidRPr="00F028A9" w14:paraId="00D5E00E" w14:textId="77777777" w:rsidTr="00A72581">
        <w:trPr>
          <w:trHeight w:val="300"/>
          <w:jc w:val="center"/>
        </w:trPr>
        <w:tc>
          <w:tcPr>
            <w:tcW w:w="4735" w:type="dxa"/>
            <w:hideMark/>
          </w:tcPr>
          <w:p w14:paraId="430A74A8" w14:textId="77777777" w:rsidR="0059048E" w:rsidRPr="00F028A9" w:rsidRDefault="0059048E" w:rsidP="00693A06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Retransmission type  </w:t>
            </w:r>
          </w:p>
        </w:tc>
        <w:tc>
          <w:tcPr>
            <w:tcW w:w="4321" w:type="dxa"/>
            <w:hideMark/>
          </w:tcPr>
          <w:p w14:paraId="032A178B" w14:textId="77777777" w:rsidR="0059048E" w:rsidRPr="00F028A9" w:rsidRDefault="0059048E" w:rsidP="00693A06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Chase</w:t>
            </w:r>
          </w:p>
        </w:tc>
      </w:tr>
      <w:tr w:rsidR="0059048E" w:rsidRPr="00F028A9" w14:paraId="35BA3959" w14:textId="77777777" w:rsidTr="00A72581">
        <w:trPr>
          <w:trHeight w:val="300"/>
          <w:jc w:val="center"/>
        </w:trPr>
        <w:tc>
          <w:tcPr>
            <w:tcW w:w="4735" w:type="dxa"/>
            <w:hideMark/>
          </w:tcPr>
          <w:p w14:paraId="2801212D" w14:textId="77777777" w:rsidR="0059048E" w:rsidRPr="00F028A9" w:rsidRDefault="0059048E" w:rsidP="00693A06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Max. number of retransmissions  </w:t>
            </w:r>
          </w:p>
        </w:tc>
        <w:tc>
          <w:tcPr>
            <w:tcW w:w="4321" w:type="dxa"/>
            <w:hideMark/>
          </w:tcPr>
          <w:p w14:paraId="4E628CA3" w14:textId="77777777" w:rsidR="0059048E" w:rsidRPr="00F028A9" w:rsidRDefault="00CF027E" w:rsidP="00693A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sz w:val="18"/>
                        <w:szCs w:val="18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Arial"/>
                        <w:sz w:val="18"/>
                        <w:szCs w:val="18"/>
                      </w:rPr>
                      <m:t>R</m:t>
                    </m:r>
                    <m:sSub>
                      <m:sSubPr>
                        <m:ctrlP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</w:rPr>
                          <m:t>max</m:t>
                        </m:r>
                      </m:sub>
                    </m:sSub>
                  </m:sub>
                </m:sSub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</w:rPr>
                  <m:t>=4</m:t>
                </m:r>
              </m:oMath>
            </m:oMathPara>
          </w:p>
        </w:tc>
      </w:tr>
      <w:tr w:rsidR="0059048E" w:rsidRPr="00F028A9" w14:paraId="270F4425" w14:textId="77777777" w:rsidTr="00A72581">
        <w:trPr>
          <w:trHeight w:val="300"/>
          <w:jc w:val="center"/>
        </w:trPr>
        <w:tc>
          <w:tcPr>
            <w:tcW w:w="4735" w:type="dxa"/>
            <w:hideMark/>
          </w:tcPr>
          <w:p w14:paraId="4436CB52" w14:textId="77777777" w:rsidR="0059048E" w:rsidRPr="00F028A9" w:rsidRDefault="0059048E" w:rsidP="00693A06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Channel model                    </w:t>
            </w:r>
          </w:p>
        </w:tc>
        <w:tc>
          <w:tcPr>
            <w:tcW w:w="4321" w:type="dxa"/>
            <w:hideMark/>
          </w:tcPr>
          <w:p w14:paraId="0522E747" w14:textId="10ECB38B" w:rsidR="0059048E" w:rsidRPr="00F028A9" w:rsidRDefault="0017289A" w:rsidP="00693A06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7289A">
              <w:rPr>
                <w:rFonts w:ascii="Arial" w:hAnsi="Arial" w:cs="Arial"/>
                <w:sz w:val="18"/>
                <w:szCs w:val="18"/>
              </w:rPr>
              <w:t>CDL tables based on Table 7.7.1-3 in TR 38.901 with truncation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(see tables below)</w:t>
            </w:r>
          </w:p>
        </w:tc>
      </w:tr>
      <w:tr w:rsidR="0059048E" w:rsidRPr="00F028A9" w14:paraId="32924405" w14:textId="77777777" w:rsidTr="00A72581">
        <w:trPr>
          <w:trHeight w:val="300"/>
          <w:jc w:val="center"/>
        </w:trPr>
        <w:tc>
          <w:tcPr>
            <w:tcW w:w="4735" w:type="dxa"/>
            <w:hideMark/>
          </w:tcPr>
          <w:p w14:paraId="0FB5FF82" w14:textId="77777777" w:rsidR="0059048E" w:rsidRPr="00F028A9" w:rsidRDefault="0059048E" w:rsidP="00693A06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Detector at the receiver          </w:t>
            </w:r>
          </w:p>
        </w:tc>
        <w:tc>
          <w:tcPr>
            <w:tcW w:w="4321" w:type="dxa"/>
            <w:hideMark/>
          </w:tcPr>
          <w:p w14:paraId="5417DD51" w14:textId="77777777" w:rsidR="0059048E" w:rsidRPr="00F028A9" w:rsidRDefault="0059048E" w:rsidP="00693A06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LMMSE</w:t>
            </w:r>
          </w:p>
        </w:tc>
      </w:tr>
      <w:tr w:rsidR="0059048E" w:rsidRPr="00F028A9" w14:paraId="3A18A041" w14:textId="77777777" w:rsidTr="00A72581">
        <w:trPr>
          <w:trHeight w:val="300"/>
          <w:jc w:val="center"/>
        </w:trPr>
        <w:tc>
          <w:tcPr>
            <w:tcW w:w="4735" w:type="dxa"/>
            <w:hideMark/>
          </w:tcPr>
          <w:p w14:paraId="47ABCB25" w14:textId="77777777" w:rsidR="0059048E" w:rsidRPr="00F028A9" w:rsidRDefault="0059048E" w:rsidP="00693A06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eType-II configuration</w:t>
            </w:r>
          </w:p>
        </w:tc>
        <w:tc>
          <w:tcPr>
            <w:tcW w:w="4321" w:type="dxa"/>
            <w:hideMark/>
          </w:tcPr>
          <w:p w14:paraId="249D1AC4" w14:textId="77777777" w:rsidR="0059048E" w:rsidRPr="00F028A9" w:rsidRDefault="0059048E" w:rsidP="00693A06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paramCombination-r16=6</w:t>
            </w:r>
          </w:p>
        </w:tc>
      </w:tr>
      <w:tr w:rsidR="0059048E" w:rsidRPr="00F028A9" w14:paraId="616D0D9D" w14:textId="77777777" w:rsidTr="00A72581">
        <w:trPr>
          <w:trHeight w:val="300"/>
          <w:jc w:val="center"/>
        </w:trPr>
        <w:tc>
          <w:tcPr>
            <w:tcW w:w="4735" w:type="dxa"/>
          </w:tcPr>
          <w:p w14:paraId="5DC8A94A" w14:textId="77777777" w:rsidR="0059048E" w:rsidRPr="00F028A9" w:rsidRDefault="0059048E" w:rsidP="00693A06">
            <w:pPr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>Channel Estimation </w:t>
            </w:r>
          </w:p>
        </w:tc>
        <w:tc>
          <w:tcPr>
            <w:tcW w:w="4321" w:type="dxa"/>
          </w:tcPr>
          <w:p w14:paraId="76136741" w14:textId="17E77E56" w:rsidR="0059048E" w:rsidRPr="00F028A9" w:rsidRDefault="002143C2" w:rsidP="00693A06">
            <w:pPr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F028A9">
              <w:rPr>
                <w:rFonts w:ascii="Arial" w:hAnsi="Arial" w:cs="Arial"/>
                <w:sz w:val="18"/>
                <w:szCs w:val="18"/>
              </w:rPr>
              <w:t xml:space="preserve">We </w:t>
            </w:r>
            <w:r w:rsidR="00823997" w:rsidRPr="00F028A9">
              <w:rPr>
                <w:rFonts w:ascii="Arial" w:hAnsi="Arial" w:cs="Arial"/>
                <w:sz w:val="18"/>
                <w:szCs w:val="18"/>
              </w:rPr>
              <w:t>use perfect channel estimation in the simulations.</w:t>
            </w:r>
          </w:p>
        </w:tc>
      </w:tr>
    </w:tbl>
    <w:p w14:paraId="35F66ED9" w14:textId="77777777" w:rsidR="006E58A4" w:rsidRPr="00F028A9" w:rsidRDefault="006E58A4" w:rsidP="0035495D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6419960A" w14:textId="77777777" w:rsidR="003316C8" w:rsidRPr="00EC253A" w:rsidRDefault="003316C8" w:rsidP="003316C8">
      <w:pPr>
        <w:pStyle w:val="elementtoproof"/>
        <w:shd w:val="clear" w:color="auto" w:fill="FFFFFF"/>
        <w:rPr>
          <w:rFonts w:ascii="Arial" w:hAnsi="Arial" w:cs="Arial"/>
          <w:sz w:val="18"/>
          <w:szCs w:val="18"/>
          <w:lang w:val="en-US"/>
        </w:rPr>
      </w:pPr>
      <w:proofErr w:type="gramStart"/>
      <w:r w:rsidRPr="00EC253A">
        <w:rPr>
          <w:rFonts w:ascii="Arial" w:hAnsi="Arial" w:cs="Arial"/>
          <w:b/>
          <w:bCs/>
          <w:color w:val="242424"/>
          <w:sz w:val="18"/>
          <w:szCs w:val="18"/>
          <w:lang w:val="en-US"/>
        </w:rPr>
        <w:t>AAV(</w:t>
      </w:r>
      <w:proofErr w:type="gramEnd"/>
      <w:r w:rsidRPr="00EC253A">
        <w:rPr>
          <w:rFonts w:ascii="Arial" w:hAnsi="Arial" w:cs="Arial"/>
          <w:b/>
          <w:bCs/>
          <w:color w:val="242424"/>
          <w:sz w:val="18"/>
          <w:szCs w:val="18"/>
          <w:lang w:val="en-US"/>
        </w:rPr>
        <w:t>1,1) based on [Post-114bis] discussions</w:t>
      </w:r>
    </w:p>
    <w:p w14:paraId="7AEF1A1F" w14:textId="41EAF0E7" w:rsidR="003316C8" w:rsidRPr="00EC253A" w:rsidRDefault="003316C8" w:rsidP="003316C8">
      <w:pPr>
        <w:shd w:val="clear" w:color="auto" w:fill="FFFFFF"/>
        <w:rPr>
          <w:rFonts w:ascii="Arial" w:hAnsi="Arial" w:cs="Arial"/>
          <w:color w:val="FFFFFF"/>
          <w:sz w:val="18"/>
          <w:szCs w:val="18"/>
          <w:shd w:val="clear" w:color="auto" w:fill="42424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"/>
        <w:gridCol w:w="1159"/>
        <w:gridCol w:w="1743"/>
        <w:gridCol w:w="1795"/>
        <w:gridCol w:w="1384"/>
        <w:gridCol w:w="1301"/>
        <w:gridCol w:w="1559"/>
      </w:tblGrid>
      <w:tr w:rsidR="003316C8" w:rsidRPr="00EC253A" w14:paraId="1C001AAB" w14:textId="77777777" w:rsidTr="005718CB">
        <w:trPr>
          <w:trHeight w:val="300"/>
        </w:trPr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C9FF7D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CLID</w:t>
            </w:r>
          </w:p>
        </w:tc>
        <w:tc>
          <w:tcPr>
            <w:tcW w:w="6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5B2B5C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 xml:space="preserve">Delay, </w:t>
            </w:r>
            <w:proofErr w:type="spellStart"/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nsec</w:t>
            </w:r>
            <w:proofErr w:type="spellEnd"/>
          </w:p>
        </w:tc>
        <w:tc>
          <w:tcPr>
            <w:tcW w:w="9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9B572B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Power, dB</w:t>
            </w:r>
          </w:p>
        </w:tc>
        <w:tc>
          <w:tcPr>
            <w:tcW w:w="9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6BD215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proofErr w:type="spellStart"/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AoD</w:t>
            </w:r>
            <w:proofErr w:type="spellEnd"/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deg</w:t>
            </w:r>
            <w:proofErr w:type="spellEnd"/>
          </w:p>
        </w:tc>
        <w:tc>
          <w:tcPr>
            <w:tcW w:w="7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6731B8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proofErr w:type="spellStart"/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AoA</w:t>
            </w:r>
            <w:proofErr w:type="spellEnd"/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deg</w:t>
            </w:r>
            <w:proofErr w:type="spellEnd"/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EB1B43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proofErr w:type="spellStart"/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ZoD</w:t>
            </w:r>
            <w:proofErr w:type="spellEnd"/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deg</w:t>
            </w:r>
            <w:proofErr w:type="spellEnd"/>
          </w:p>
        </w:tc>
        <w:tc>
          <w:tcPr>
            <w:tcW w:w="8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81B4C1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proofErr w:type="spellStart"/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ZoA</w:t>
            </w:r>
            <w:proofErr w:type="spellEnd"/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deg</w:t>
            </w:r>
            <w:proofErr w:type="spellEnd"/>
          </w:p>
        </w:tc>
      </w:tr>
      <w:tr w:rsidR="003316C8" w:rsidRPr="00EC253A" w14:paraId="6557E81E" w14:textId="77777777" w:rsidTr="005718CB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0BE1B2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DE3FC2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40C400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-7.4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AC1BA0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  <w:shd w:val="clear" w:color="auto" w:fill="FFFF00"/>
              </w:rPr>
              <w:t>-38.2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ACAAFC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-97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284191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96.8</w:t>
            </w:r>
          </w:p>
        </w:tc>
        <w:tc>
          <w:tcPr>
            <w:tcW w:w="8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681E1B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98.1</w:t>
            </w:r>
          </w:p>
        </w:tc>
      </w:tr>
      <w:tr w:rsidR="003316C8" w:rsidRPr="00EC253A" w14:paraId="2A8D35CF" w14:textId="77777777" w:rsidTr="005718CB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70BFE8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7F0E89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5D5CEF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-1.2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C31B62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-21.8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FE6149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118.9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E6E975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98.5</w:t>
            </w:r>
          </w:p>
        </w:tc>
        <w:tc>
          <w:tcPr>
            <w:tcW w:w="8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9739B2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71.1</w:t>
            </w:r>
          </w:p>
        </w:tc>
      </w:tr>
      <w:tr w:rsidR="003316C8" w:rsidRPr="00EC253A" w14:paraId="70100C07" w14:textId="77777777" w:rsidTr="005718CB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561F5E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FE1278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175DB6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-5.5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72D9FA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-34.2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20EA8B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-124.4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D29C1B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100.9</w:t>
            </w:r>
          </w:p>
        </w:tc>
        <w:tc>
          <w:tcPr>
            <w:tcW w:w="8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BB9356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67.6</w:t>
            </w:r>
          </w:p>
        </w:tc>
      </w:tr>
      <w:tr w:rsidR="003316C8" w:rsidRPr="00EC253A" w14:paraId="0B88C8B0" w14:textId="77777777" w:rsidTr="005718CB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AA54D1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849B89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402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4FA6CB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BE9349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-5.9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2533AF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171.2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3C8415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99.2</w:t>
            </w:r>
          </w:p>
        </w:tc>
        <w:tc>
          <w:tcPr>
            <w:tcW w:w="8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A40CB9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76.6</w:t>
            </w:r>
          </w:p>
        </w:tc>
      </w:tr>
      <w:tr w:rsidR="003316C8" w:rsidRPr="00EC253A" w14:paraId="0E3BA27C" w14:textId="77777777" w:rsidTr="005718CB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87B340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F45148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416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DEDF06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-10.4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1E8E91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44.2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504304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27D156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106.4</w:t>
            </w:r>
          </w:p>
        </w:tc>
        <w:tc>
          <w:tcPr>
            <w:tcW w:w="8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96A4C2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62.8</w:t>
            </w:r>
          </w:p>
        </w:tc>
      </w:tr>
      <w:tr w:rsidR="003316C8" w:rsidRPr="00EC253A" w14:paraId="6660030B" w14:textId="77777777" w:rsidTr="005718CB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D53A21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23B79D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502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47E1A6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-10.1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A84817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-50.5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E26954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63.4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EFA696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94.5</w:t>
            </w:r>
          </w:p>
        </w:tc>
        <w:tc>
          <w:tcPr>
            <w:tcW w:w="8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D6B810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56.6</w:t>
            </w:r>
          </w:p>
        </w:tc>
      </w:tr>
      <w:tr w:rsidR="003316C8" w:rsidRPr="00EC253A" w14:paraId="2AB2B20D" w14:textId="77777777" w:rsidTr="005718CB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61B6E8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B2AA11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518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33021A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-13.7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E47491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49.1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589F56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  <w:shd w:val="clear" w:color="auto" w:fill="FFFF00"/>
              </w:rPr>
              <w:t>-42.1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E59D14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107.5</w:t>
            </w:r>
          </w:p>
        </w:tc>
        <w:tc>
          <w:tcPr>
            <w:tcW w:w="8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C7E540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69.8</w:t>
            </w:r>
          </w:p>
        </w:tc>
      </w:tr>
      <w:tr w:rsidR="003316C8" w:rsidRPr="00EC253A" w14:paraId="69704FE6" w14:textId="77777777" w:rsidTr="005718CB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65627C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07FE6A4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776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C0193E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-8.1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951612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-44.2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7C935E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65.1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2E6D63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104.6</w:t>
            </w:r>
          </w:p>
        </w:tc>
        <w:tc>
          <w:tcPr>
            <w:tcW w:w="8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2772EA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103.4</w:t>
            </w:r>
          </w:p>
        </w:tc>
      </w:tr>
      <w:tr w:rsidR="003316C8" w:rsidRPr="00EC253A" w14:paraId="03C4FA3F" w14:textId="77777777" w:rsidTr="005718CB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B6230B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6B1378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826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D6BE74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-9.8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555C82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-50.4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CA9E14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-63.5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21F173F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105.2</w:t>
            </w:r>
          </w:p>
        </w:tc>
        <w:tc>
          <w:tcPr>
            <w:tcW w:w="8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CB8547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50.1</w:t>
            </w:r>
          </w:p>
        </w:tc>
      </w:tr>
      <w:tr w:rsidR="003316C8" w:rsidRPr="00EC253A" w14:paraId="367A4D08" w14:textId="77777777" w:rsidTr="005718CB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C0FA42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4D98BC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1372</w:t>
            </w:r>
          </w:p>
        </w:tc>
        <w:tc>
          <w:tcPr>
            <w:tcW w:w="90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E92735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-11.7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91FDF6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-60.2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C89AD1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79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E7EC3E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91.7</w:t>
            </w:r>
          </w:p>
        </w:tc>
        <w:tc>
          <w:tcPr>
            <w:tcW w:w="8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5EAF5C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51.7</w:t>
            </w:r>
          </w:p>
        </w:tc>
      </w:tr>
      <w:tr w:rsidR="003316C8" w:rsidRPr="00EC253A" w14:paraId="2819D188" w14:textId="77777777" w:rsidTr="005718CB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E9F6B0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A97C0F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1712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08EED1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-16.2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BE9794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64.6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C9BF77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C302A3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105.2</w:t>
            </w:r>
          </w:p>
        </w:tc>
        <w:tc>
          <w:tcPr>
            <w:tcW w:w="8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48E8DB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121</w:t>
            </w:r>
          </w:p>
        </w:tc>
      </w:tr>
      <w:tr w:rsidR="003316C8" w:rsidRPr="00EC253A" w14:paraId="764BE27C" w14:textId="77777777" w:rsidTr="005718CB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881C30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DADFF61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2906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B10F1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-16.9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35D7A6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9EDCF1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-1.6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8EB0A9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91.8</w:t>
            </w:r>
          </w:p>
        </w:tc>
        <w:tc>
          <w:tcPr>
            <w:tcW w:w="8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1C3C8E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61.6</w:t>
            </w:r>
          </w:p>
        </w:tc>
      </w:tr>
    </w:tbl>
    <w:p w14:paraId="583C9326" w14:textId="77777777" w:rsidR="003316C8" w:rsidRPr="00EC253A" w:rsidRDefault="003316C8" w:rsidP="003316C8">
      <w:pPr>
        <w:pStyle w:val="elementtoproof"/>
        <w:shd w:val="clear" w:color="auto" w:fill="FFFFFF"/>
        <w:rPr>
          <w:rFonts w:ascii="Arial" w:hAnsi="Arial" w:cs="Arial"/>
          <w:sz w:val="18"/>
          <w:szCs w:val="18"/>
        </w:rPr>
      </w:pPr>
      <w:r w:rsidRPr="00EC253A">
        <w:rPr>
          <w:rFonts w:ascii="Arial" w:hAnsi="Arial" w:cs="Arial"/>
          <w:color w:val="242424"/>
          <w:sz w:val="18"/>
          <w:szCs w:val="18"/>
        </w:rPr>
        <w:t> </w:t>
      </w:r>
    </w:p>
    <w:p w14:paraId="26E60C6C" w14:textId="77777777" w:rsidR="003316C8" w:rsidRPr="00EC253A" w:rsidRDefault="003316C8" w:rsidP="003316C8">
      <w:pPr>
        <w:pStyle w:val="elementtoproof"/>
        <w:shd w:val="clear" w:color="auto" w:fill="FFFFFF"/>
        <w:rPr>
          <w:rFonts w:ascii="Arial" w:hAnsi="Arial" w:cs="Arial"/>
          <w:sz w:val="18"/>
          <w:szCs w:val="18"/>
        </w:rPr>
      </w:pPr>
      <w:r w:rsidRPr="00EC253A">
        <w:rPr>
          <w:rFonts w:ascii="Arial" w:hAnsi="Arial" w:cs="Arial"/>
          <w:color w:val="242424"/>
          <w:sz w:val="18"/>
          <w:szCs w:val="18"/>
        </w:rPr>
        <w:t> </w:t>
      </w:r>
    </w:p>
    <w:p w14:paraId="62774920" w14:textId="77777777" w:rsidR="003316C8" w:rsidRPr="00EC253A" w:rsidRDefault="003316C8" w:rsidP="003316C8">
      <w:pPr>
        <w:pStyle w:val="elementtoproof"/>
        <w:shd w:val="clear" w:color="auto" w:fill="FFFFFF"/>
        <w:rPr>
          <w:rFonts w:ascii="Arial" w:hAnsi="Arial" w:cs="Arial"/>
          <w:sz w:val="18"/>
          <w:szCs w:val="18"/>
          <w:lang w:val="en-US"/>
        </w:rPr>
      </w:pPr>
      <w:proofErr w:type="gramStart"/>
      <w:r w:rsidRPr="00EC253A">
        <w:rPr>
          <w:rFonts w:ascii="Arial" w:hAnsi="Arial" w:cs="Arial"/>
          <w:b/>
          <w:bCs/>
          <w:color w:val="242424"/>
          <w:sz w:val="18"/>
          <w:szCs w:val="18"/>
          <w:lang w:val="en-US"/>
        </w:rPr>
        <w:t>AAV(</w:t>
      </w:r>
      <w:proofErr w:type="gramEnd"/>
      <w:r w:rsidRPr="00EC253A">
        <w:rPr>
          <w:rFonts w:ascii="Arial" w:hAnsi="Arial" w:cs="Arial"/>
          <w:b/>
          <w:bCs/>
          <w:color w:val="242424"/>
          <w:sz w:val="18"/>
          <w:szCs w:val="18"/>
          <w:lang w:val="en-US"/>
        </w:rPr>
        <w:t>8,1)</w:t>
      </w:r>
      <w:r w:rsidRPr="00EC253A">
        <w:rPr>
          <w:rFonts w:ascii="Arial" w:hAnsi="Arial" w:cs="Arial"/>
          <w:b/>
          <w:bCs/>
          <w:color w:val="242424"/>
          <w:sz w:val="18"/>
          <w:szCs w:val="18"/>
          <w:shd w:val="clear" w:color="auto" w:fill="FFFFFF"/>
          <w:lang w:val="en-US"/>
        </w:rPr>
        <w:t> based on [Post-114bis] discussions</w:t>
      </w:r>
    </w:p>
    <w:p w14:paraId="66C6A693" w14:textId="1B0270BB" w:rsidR="003316C8" w:rsidRPr="00EC253A" w:rsidRDefault="003316C8" w:rsidP="003316C8">
      <w:pPr>
        <w:shd w:val="clear" w:color="auto" w:fill="FFFFFF"/>
        <w:rPr>
          <w:rFonts w:ascii="Arial" w:hAnsi="Arial" w:cs="Arial"/>
          <w:color w:val="FFFFFF"/>
          <w:sz w:val="18"/>
          <w:szCs w:val="18"/>
          <w:shd w:val="clear" w:color="auto" w:fill="424242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7"/>
        <w:gridCol w:w="1159"/>
        <w:gridCol w:w="1743"/>
        <w:gridCol w:w="1795"/>
        <w:gridCol w:w="1384"/>
        <w:gridCol w:w="1301"/>
        <w:gridCol w:w="1559"/>
      </w:tblGrid>
      <w:tr w:rsidR="003316C8" w:rsidRPr="00EC253A" w14:paraId="1FD09F27" w14:textId="77777777" w:rsidTr="005718CB">
        <w:trPr>
          <w:trHeight w:val="300"/>
        </w:trPr>
        <w:tc>
          <w:tcPr>
            <w:tcW w:w="34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F13156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CLID</w:t>
            </w:r>
          </w:p>
        </w:tc>
        <w:tc>
          <w:tcPr>
            <w:tcW w:w="6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FEAB93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 xml:space="preserve">Delay, </w:t>
            </w:r>
            <w:proofErr w:type="spellStart"/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nsec</w:t>
            </w:r>
            <w:proofErr w:type="spellEnd"/>
          </w:p>
        </w:tc>
        <w:tc>
          <w:tcPr>
            <w:tcW w:w="90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08FFA4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Power, dB</w:t>
            </w:r>
          </w:p>
        </w:tc>
        <w:tc>
          <w:tcPr>
            <w:tcW w:w="93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441D3B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proofErr w:type="spellStart"/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AoD</w:t>
            </w:r>
            <w:proofErr w:type="spellEnd"/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deg</w:t>
            </w:r>
            <w:proofErr w:type="spellEnd"/>
          </w:p>
        </w:tc>
        <w:tc>
          <w:tcPr>
            <w:tcW w:w="7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22346D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proofErr w:type="spellStart"/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AoA</w:t>
            </w:r>
            <w:proofErr w:type="spellEnd"/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deg</w:t>
            </w:r>
            <w:proofErr w:type="spellEnd"/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0422B31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proofErr w:type="spellStart"/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ZoD</w:t>
            </w:r>
            <w:proofErr w:type="spellEnd"/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deg</w:t>
            </w:r>
            <w:proofErr w:type="spellEnd"/>
          </w:p>
        </w:tc>
        <w:tc>
          <w:tcPr>
            <w:tcW w:w="81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7FB85D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proofErr w:type="spellStart"/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ZoA</w:t>
            </w:r>
            <w:proofErr w:type="spellEnd"/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deg</w:t>
            </w:r>
            <w:proofErr w:type="spellEnd"/>
          </w:p>
        </w:tc>
      </w:tr>
      <w:tr w:rsidR="003316C8" w:rsidRPr="00EC253A" w14:paraId="6545CAB8" w14:textId="77777777" w:rsidTr="005718CB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766D11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42ED1B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8F0D09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-7.4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F3DF26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  <w:shd w:val="clear" w:color="auto" w:fill="FFFF00"/>
              </w:rPr>
              <w:t>-38.2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C47638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-97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F80BC6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96.8</w:t>
            </w:r>
          </w:p>
        </w:tc>
        <w:tc>
          <w:tcPr>
            <w:tcW w:w="8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E88512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98.1</w:t>
            </w:r>
          </w:p>
        </w:tc>
      </w:tr>
      <w:tr w:rsidR="003316C8" w:rsidRPr="00EC253A" w14:paraId="0368BCAA" w14:textId="77777777" w:rsidTr="005718CB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7EE41D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01FC42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122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375402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-1.2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9E9702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-21.8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14101B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118.9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BA9055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98.5</w:t>
            </w:r>
          </w:p>
        </w:tc>
        <w:tc>
          <w:tcPr>
            <w:tcW w:w="8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3FF361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71.1</w:t>
            </w:r>
          </w:p>
        </w:tc>
      </w:tr>
      <w:tr w:rsidR="003316C8" w:rsidRPr="00EC253A" w14:paraId="5460E5C9" w14:textId="77777777" w:rsidTr="005718CB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1A72F0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B84F55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C84A2A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-5.5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D228BE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-34.2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71C1B0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-124.4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204D69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100.9</w:t>
            </w:r>
          </w:p>
        </w:tc>
        <w:tc>
          <w:tcPr>
            <w:tcW w:w="8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469221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67.6</w:t>
            </w:r>
          </w:p>
        </w:tc>
      </w:tr>
      <w:tr w:rsidR="003316C8" w:rsidRPr="00EC253A" w14:paraId="391430EB" w14:textId="77777777" w:rsidTr="005718CB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5C3C25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7C0F0B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370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F59C3EF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BE5E61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-5.9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3750D7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171.2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254701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99.2</w:t>
            </w:r>
          </w:p>
        </w:tc>
        <w:tc>
          <w:tcPr>
            <w:tcW w:w="8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2199C1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76.6</w:t>
            </w:r>
          </w:p>
        </w:tc>
      </w:tr>
      <w:tr w:rsidR="003316C8" w:rsidRPr="00EC253A" w14:paraId="47D6434C" w14:textId="77777777" w:rsidTr="005718CB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A57CDD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B40DCB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384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81E09E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-10.4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92C5E6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44.2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BEBA62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51.9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01136C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106.4</w:t>
            </w:r>
          </w:p>
        </w:tc>
        <w:tc>
          <w:tcPr>
            <w:tcW w:w="8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52FD8F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62.8</w:t>
            </w:r>
          </w:p>
        </w:tc>
      </w:tr>
      <w:tr w:rsidR="003316C8" w:rsidRPr="00EC253A" w14:paraId="38F43203" w14:textId="77777777" w:rsidTr="005718CB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E0871E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AC2879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462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9961A1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-10.1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434CC2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-50.5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E47E46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63.4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CD2E6E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94.5</w:t>
            </w:r>
          </w:p>
        </w:tc>
        <w:tc>
          <w:tcPr>
            <w:tcW w:w="8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7AF41F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56.6</w:t>
            </w:r>
          </w:p>
        </w:tc>
      </w:tr>
      <w:tr w:rsidR="003316C8" w:rsidRPr="00EC253A" w14:paraId="0773698C" w14:textId="77777777" w:rsidTr="005718CB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2F7463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909E88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478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1E9375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-13.7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0BD75A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49.1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E518E76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-42.1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D2F486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107.5</w:t>
            </w:r>
          </w:p>
        </w:tc>
        <w:tc>
          <w:tcPr>
            <w:tcW w:w="8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FB803C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69.8</w:t>
            </w:r>
          </w:p>
        </w:tc>
      </w:tr>
      <w:tr w:rsidR="003316C8" w:rsidRPr="00EC253A" w14:paraId="09D7D348" w14:textId="77777777" w:rsidTr="005718CB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1A4DB20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774E76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714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09FE2D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-8.1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68E11B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-44.2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90C410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65.1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8BE924D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104.6</w:t>
            </w:r>
          </w:p>
        </w:tc>
        <w:tc>
          <w:tcPr>
            <w:tcW w:w="8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FF4A73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103.4</w:t>
            </w:r>
          </w:p>
        </w:tc>
      </w:tr>
      <w:tr w:rsidR="003316C8" w:rsidRPr="00EC253A" w14:paraId="0D94385E" w14:textId="77777777" w:rsidTr="005718CB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D118CB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B100F4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762</w:t>
            </w:r>
          </w:p>
        </w:tc>
        <w:tc>
          <w:tcPr>
            <w:tcW w:w="908" w:type="pct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7E8F59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-9.8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4E02CE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-50.4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CE5886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-63.5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270127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105.2</w:t>
            </w:r>
          </w:p>
        </w:tc>
        <w:tc>
          <w:tcPr>
            <w:tcW w:w="8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64300D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50.1</w:t>
            </w:r>
          </w:p>
        </w:tc>
      </w:tr>
      <w:tr w:rsidR="003316C8" w:rsidRPr="00EC253A" w14:paraId="351C164F" w14:textId="77777777" w:rsidTr="005718CB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43393B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F7400F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1264</w:t>
            </w:r>
          </w:p>
        </w:tc>
        <w:tc>
          <w:tcPr>
            <w:tcW w:w="90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615F0E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-11.7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889399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-60.2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93238F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79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C7E9A9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91.7</w:t>
            </w:r>
          </w:p>
        </w:tc>
        <w:tc>
          <w:tcPr>
            <w:tcW w:w="8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5BC187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51.7</w:t>
            </w:r>
          </w:p>
        </w:tc>
      </w:tr>
      <w:tr w:rsidR="003316C8" w:rsidRPr="00EC253A" w14:paraId="4EE75DD4" w14:textId="77777777" w:rsidTr="005718CB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90AC5E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31598D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2478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E457A65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-16.9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755E6B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62.2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B3EDA8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  <w:shd w:val="clear" w:color="auto" w:fill="80FFFF"/>
              </w:rPr>
              <w:t>-22.6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B14E79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94</w:t>
            </w:r>
          </w:p>
        </w:tc>
        <w:tc>
          <w:tcPr>
            <w:tcW w:w="8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1C6F52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53.9</w:t>
            </w:r>
          </w:p>
        </w:tc>
      </w:tr>
      <w:tr w:rsidR="003316C8" w:rsidRPr="00EC253A" w14:paraId="1690189A" w14:textId="77777777" w:rsidTr="005718CB">
        <w:trPr>
          <w:trHeight w:val="300"/>
        </w:trPr>
        <w:tc>
          <w:tcPr>
            <w:tcW w:w="34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075AF8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39A47A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2678</w:t>
            </w:r>
          </w:p>
        </w:tc>
        <w:tc>
          <w:tcPr>
            <w:tcW w:w="90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67A1A1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-16.9</w:t>
            </w:r>
          </w:p>
        </w:tc>
        <w:tc>
          <w:tcPr>
            <w:tcW w:w="93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B07800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72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AF88206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-1.6</w:t>
            </w:r>
          </w:p>
        </w:tc>
        <w:tc>
          <w:tcPr>
            <w:tcW w:w="678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A0FAD8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91.8</w:t>
            </w:r>
          </w:p>
        </w:tc>
        <w:tc>
          <w:tcPr>
            <w:tcW w:w="812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C40211" w14:textId="77777777" w:rsidR="003316C8" w:rsidRPr="00EC253A" w:rsidRDefault="003316C8">
            <w:pPr>
              <w:pStyle w:val="elementtoproof"/>
              <w:jc w:val="center"/>
              <w:rPr>
                <w:rFonts w:ascii="Arial" w:eastAsia="PMingLiU" w:hAnsi="Arial" w:cs="Arial"/>
                <w:sz w:val="18"/>
                <w:szCs w:val="18"/>
              </w:rPr>
            </w:pPr>
            <w:r w:rsidRPr="00EC253A">
              <w:rPr>
                <w:rFonts w:ascii="Arial" w:hAnsi="Arial" w:cs="Arial"/>
                <w:color w:val="000000"/>
                <w:sz w:val="18"/>
                <w:szCs w:val="18"/>
              </w:rPr>
              <w:t>61.6</w:t>
            </w:r>
          </w:p>
        </w:tc>
      </w:tr>
    </w:tbl>
    <w:p w14:paraId="310C77EE" w14:textId="77777777" w:rsidR="003316C8" w:rsidRPr="00EC253A" w:rsidRDefault="003316C8" w:rsidP="003316C8">
      <w:pPr>
        <w:rPr>
          <w:rFonts w:ascii="Arial" w:eastAsiaTheme="minorHAnsi" w:hAnsi="Arial" w:cs="Arial"/>
          <w:color w:val="000000"/>
          <w:sz w:val="18"/>
          <w:szCs w:val="18"/>
        </w:rPr>
      </w:pPr>
    </w:p>
    <w:p w14:paraId="112187E3" w14:textId="77777777" w:rsidR="00D820B1" w:rsidRPr="00EC253A" w:rsidRDefault="00D820B1" w:rsidP="0035495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D820B1" w:rsidRPr="00EC253A" w:rsidSect="00F414C8">
      <w:headerReference w:type="default" r:id="rId25"/>
      <w:footerReference w:type="even" r:id="rId26"/>
      <w:footerReference w:type="default" r:id="rId27"/>
      <w:footerReference w:type="first" r:id="rId28"/>
      <w:footnotePr>
        <w:numRestart w:val="eachSect"/>
      </w:footnotePr>
      <w:pgSz w:w="11894" w:h="16819" w:code="9"/>
      <w:pgMar w:top="1786" w:right="1138" w:bottom="1411" w:left="1138" w:header="850" w:footer="346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C04BA" w14:textId="77777777" w:rsidR="009354CD" w:rsidRDefault="009354CD">
      <w:r>
        <w:separator/>
      </w:r>
    </w:p>
  </w:endnote>
  <w:endnote w:type="continuationSeparator" w:id="0">
    <w:p w14:paraId="62396FB9" w14:textId="77777777" w:rsidR="009354CD" w:rsidRDefault="009354CD">
      <w:r>
        <w:continuationSeparator/>
      </w:r>
    </w:p>
  </w:endnote>
  <w:endnote w:type="continuationNotice" w:id="1">
    <w:p w14:paraId="56F69D07" w14:textId="77777777" w:rsidR="009354CD" w:rsidRDefault="009354C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64F40" w14:textId="74E6E6F0" w:rsidR="00D7733A" w:rsidRDefault="00D7733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CDC4F7" w14:textId="0DEB2875" w:rsidR="00D7733A" w:rsidRDefault="00D7733A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9CE51" w14:textId="03697347" w:rsidR="00D7733A" w:rsidRDefault="00D773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E5B28" w14:textId="77777777" w:rsidR="009354CD" w:rsidRDefault="009354CD">
      <w:r>
        <w:separator/>
      </w:r>
    </w:p>
  </w:footnote>
  <w:footnote w:type="continuationSeparator" w:id="0">
    <w:p w14:paraId="6A58F644" w14:textId="77777777" w:rsidR="009354CD" w:rsidRDefault="009354CD">
      <w:r>
        <w:continuationSeparator/>
      </w:r>
    </w:p>
  </w:footnote>
  <w:footnote w:type="continuationNotice" w:id="1">
    <w:p w14:paraId="1878AB62" w14:textId="77777777" w:rsidR="009354CD" w:rsidRDefault="009354C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3C7B9C" w:rsidRDefault="003C7B9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3C7B9C" w:rsidRDefault="003C7B9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F9FBA0B"/>
    <w:multiLevelType w:val="singleLevel"/>
    <w:tmpl w:val="EF9FBA0B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03476A29"/>
    <w:multiLevelType w:val="multilevel"/>
    <w:tmpl w:val="956019E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58691C"/>
    <w:multiLevelType w:val="hybridMultilevel"/>
    <w:tmpl w:val="FAA4EB3E"/>
    <w:lvl w:ilvl="0" w:tplc="A536B9F6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7273B6"/>
    <w:multiLevelType w:val="multilevel"/>
    <w:tmpl w:val="16BCA472"/>
    <w:lvl w:ilvl="0">
      <w:start w:val="2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4406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" w15:restartNumberingAfterBreak="0">
    <w:nsid w:val="28AE431D"/>
    <w:multiLevelType w:val="multilevel"/>
    <w:tmpl w:val="737E120E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3EFA48C1"/>
    <w:multiLevelType w:val="hybridMultilevel"/>
    <w:tmpl w:val="ACFCCB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462746"/>
    <w:multiLevelType w:val="hybridMultilevel"/>
    <w:tmpl w:val="AA98FF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EC2857"/>
    <w:multiLevelType w:val="multilevel"/>
    <w:tmpl w:val="CFD6D510"/>
    <w:styleLink w:val="Style1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64164F2"/>
    <w:multiLevelType w:val="hybridMultilevel"/>
    <w:tmpl w:val="B82C20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191375"/>
    <w:multiLevelType w:val="multilevel"/>
    <w:tmpl w:val="3C888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40C06E1"/>
    <w:multiLevelType w:val="hybridMultilevel"/>
    <w:tmpl w:val="0644D2CE"/>
    <w:lvl w:ilvl="0" w:tplc="E294CB7A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7896BC1"/>
    <w:multiLevelType w:val="hybridMultilevel"/>
    <w:tmpl w:val="E28833E6"/>
    <w:lvl w:ilvl="0" w:tplc="5D9A39A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B0B77C6"/>
    <w:multiLevelType w:val="hybridMultilevel"/>
    <w:tmpl w:val="A08E04EA"/>
    <w:lvl w:ilvl="0" w:tplc="E294CB7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4391FBA"/>
    <w:multiLevelType w:val="hybridMultilevel"/>
    <w:tmpl w:val="B6AA3DFE"/>
    <w:lvl w:ilvl="0" w:tplc="C1CE78BA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6C00117C"/>
    <w:multiLevelType w:val="multilevel"/>
    <w:tmpl w:val="F4924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4941AAF"/>
    <w:multiLevelType w:val="hybridMultilevel"/>
    <w:tmpl w:val="3CCE25D2"/>
    <w:lvl w:ilvl="0" w:tplc="24CAD94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6D678C"/>
    <w:multiLevelType w:val="multilevel"/>
    <w:tmpl w:val="7BF85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17669860">
    <w:abstractNumId w:val="2"/>
  </w:num>
  <w:num w:numId="2" w16cid:durableId="1270309411">
    <w:abstractNumId w:val="15"/>
  </w:num>
  <w:num w:numId="3" w16cid:durableId="529270513">
    <w:abstractNumId w:val="5"/>
  </w:num>
  <w:num w:numId="4" w16cid:durableId="1543326716">
    <w:abstractNumId w:val="1"/>
  </w:num>
  <w:num w:numId="5" w16cid:durableId="79496797">
    <w:abstractNumId w:val="13"/>
  </w:num>
  <w:num w:numId="6" w16cid:durableId="122160713">
    <w:abstractNumId w:val="12"/>
  </w:num>
  <w:num w:numId="7" w16cid:durableId="1021398895">
    <w:abstractNumId w:val="8"/>
  </w:num>
  <w:num w:numId="8" w16cid:durableId="234318986">
    <w:abstractNumId w:val="17"/>
  </w:num>
  <w:num w:numId="9" w16cid:durableId="1998730534">
    <w:abstractNumId w:val="9"/>
  </w:num>
  <w:num w:numId="10" w16cid:durableId="13211570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38428740">
    <w:abstractNumId w:val="6"/>
  </w:num>
  <w:num w:numId="12" w16cid:durableId="664212584">
    <w:abstractNumId w:val="3"/>
  </w:num>
  <w:num w:numId="13" w16cid:durableId="2091809400">
    <w:abstractNumId w:val="0"/>
  </w:num>
  <w:num w:numId="14" w16cid:durableId="900284636">
    <w:abstractNumId w:val="14"/>
  </w:num>
  <w:num w:numId="15" w16cid:durableId="1535925616">
    <w:abstractNumId w:val="11"/>
  </w:num>
  <w:num w:numId="16" w16cid:durableId="1176846932">
    <w:abstractNumId w:val="18"/>
  </w:num>
  <w:num w:numId="17" w16cid:durableId="43986239">
    <w:abstractNumId w:val="16"/>
  </w:num>
  <w:num w:numId="18" w16cid:durableId="1844931638">
    <w:abstractNumId w:val="10"/>
  </w:num>
  <w:num w:numId="19" w16cid:durableId="2128960194">
    <w:abstractNumId w:val="4"/>
  </w:num>
  <w:num w:numId="20" w16cid:durableId="1631550136">
    <w:abstractNumId w:val="7"/>
  </w:num>
  <w:num w:numId="21" w16cid:durableId="172714819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0579350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302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2"/>
    <w:rsid w:val="00001966"/>
    <w:rsid w:val="00001987"/>
    <w:rsid w:val="000021B2"/>
    <w:rsid w:val="000023FF"/>
    <w:rsid w:val="0000332D"/>
    <w:rsid w:val="00003C1F"/>
    <w:rsid w:val="00003DB6"/>
    <w:rsid w:val="000042CA"/>
    <w:rsid w:val="00004F9E"/>
    <w:rsid w:val="00005CF8"/>
    <w:rsid w:val="00005DCE"/>
    <w:rsid w:val="000060E1"/>
    <w:rsid w:val="00006280"/>
    <w:rsid w:val="00006735"/>
    <w:rsid w:val="00006E9D"/>
    <w:rsid w:val="0000713E"/>
    <w:rsid w:val="00010247"/>
    <w:rsid w:val="00010BC2"/>
    <w:rsid w:val="00010D6B"/>
    <w:rsid w:val="0001151A"/>
    <w:rsid w:val="0001187A"/>
    <w:rsid w:val="00012679"/>
    <w:rsid w:val="00012B07"/>
    <w:rsid w:val="00014EB2"/>
    <w:rsid w:val="00016809"/>
    <w:rsid w:val="00017290"/>
    <w:rsid w:val="00021307"/>
    <w:rsid w:val="000215E2"/>
    <w:rsid w:val="00022BBA"/>
    <w:rsid w:val="00022E3E"/>
    <w:rsid w:val="000247D0"/>
    <w:rsid w:val="00027655"/>
    <w:rsid w:val="0003014A"/>
    <w:rsid w:val="00030A2A"/>
    <w:rsid w:val="0003130F"/>
    <w:rsid w:val="00032727"/>
    <w:rsid w:val="000329C8"/>
    <w:rsid w:val="000329E8"/>
    <w:rsid w:val="00033397"/>
    <w:rsid w:val="0003347C"/>
    <w:rsid w:val="000340FC"/>
    <w:rsid w:val="0003447A"/>
    <w:rsid w:val="000354C8"/>
    <w:rsid w:val="00035BDF"/>
    <w:rsid w:val="00035C98"/>
    <w:rsid w:val="000367D5"/>
    <w:rsid w:val="0003691A"/>
    <w:rsid w:val="00036F6A"/>
    <w:rsid w:val="00037CC5"/>
    <w:rsid w:val="00037DB9"/>
    <w:rsid w:val="00040095"/>
    <w:rsid w:val="0004045E"/>
    <w:rsid w:val="00041562"/>
    <w:rsid w:val="00042061"/>
    <w:rsid w:val="0004273B"/>
    <w:rsid w:val="00042872"/>
    <w:rsid w:val="00042A91"/>
    <w:rsid w:val="00043057"/>
    <w:rsid w:val="0004358A"/>
    <w:rsid w:val="00043D5C"/>
    <w:rsid w:val="00044557"/>
    <w:rsid w:val="0004504F"/>
    <w:rsid w:val="0004711C"/>
    <w:rsid w:val="000510E7"/>
    <w:rsid w:val="00051834"/>
    <w:rsid w:val="00051C15"/>
    <w:rsid w:val="00052794"/>
    <w:rsid w:val="000527CE"/>
    <w:rsid w:val="0005289D"/>
    <w:rsid w:val="00052F32"/>
    <w:rsid w:val="0005328A"/>
    <w:rsid w:val="00054A22"/>
    <w:rsid w:val="00054E52"/>
    <w:rsid w:val="0005596E"/>
    <w:rsid w:val="00055A19"/>
    <w:rsid w:val="00056091"/>
    <w:rsid w:val="000571CD"/>
    <w:rsid w:val="00061661"/>
    <w:rsid w:val="00061BD4"/>
    <w:rsid w:val="00062023"/>
    <w:rsid w:val="000622D2"/>
    <w:rsid w:val="0006266C"/>
    <w:rsid w:val="0006467B"/>
    <w:rsid w:val="00064DB2"/>
    <w:rsid w:val="000655A6"/>
    <w:rsid w:val="00066210"/>
    <w:rsid w:val="000670EF"/>
    <w:rsid w:val="00067257"/>
    <w:rsid w:val="00067A2B"/>
    <w:rsid w:val="000716B4"/>
    <w:rsid w:val="00072B00"/>
    <w:rsid w:val="000747B0"/>
    <w:rsid w:val="000754B1"/>
    <w:rsid w:val="000757EF"/>
    <w:rsid w:val="0007589F"/>
    <w:rsid w:val="000759A5"/>
    <w:rsid w:val="00075A74"/>
    <w:rsid w:val="0007662D"/>
    <w:rsid w:val="00076E7B"/>
    <w:rsid w:val="00077F30"/>
    <w:rsid w:val="00080512"/>
    <w:rsid w:val="00080E5D"/>
    <w:rsid w:val="00080EE6"/>
    <w:rsid w:val="00081A6D"/>
    <w:rsid w:val="00083930"/>
    <w:rsid w:val="00086383"/>
    <w:rsid w:val="00090768"/>
    <w:rsid w:val="000917E6"/>
    <w:rsid w:val="00092820"/>
    <w:rsid w:val="00092F81"/>
    <w:rsid w:val="00093294"/>
    <w:rsid w:val="00094456"/>
    <w:rsid w:val="000949F5"/>
    <w:rsid w:val="00096651"/>
    <w:rsid w:val="00096781"/>
    <w:rsid w:val="00096C65"/>
    <w:rsid w:val="000A0609"/>
    <w:rsid w:val="000A0A39"/>
    <w:rsid w:val="000A146E"/>
    <w:rsid w:val="000A1CA4"/>
    <w:rsid w:val="000A27BA"/>
    <w:rsid w:val="000A365D"/>
    <w:rsid w:val="000A4F59"/>
    <w:rsid w:val="000A530C"/>
    <w:rsid w:val="000A5FAE"/>
    <w:rsid w:val="000A68F3"/>
    <w:rsid w:val="000A7349"/>
    <w:rsid w:val="000B194D"/>
    <w:rsid w:val="000B2B2B"/>
    <w:rsid w:val="000B2F8D"/>
    <w:rsid w:val="000B33B4"/>
    <w:rsid w:val="000B3D49"/>
    <w:rsid w:val="000B4ACB"/>
    <w:rsid w:val="000B4B85"/>
    <w:rsid w:val="000B4BF7"/>
    <w:rsid w:val="000B60A5"/>
    <w:rsid w:val="000B62CA"/>
    <w:rsid w:val="000B76F0"/>
    <w:rsid w:val="000C014A"/>
    <w:rsid w:val="000C136F"/>
    <w:rsid w:val="000C1C8A"/>
    <w:rsid w:val="000C2025"/>
    <w:rsid w:val="000C251A"/>
    <w:rsid w:val="000C415E"/>
    <w:rsid w:val="000C422D"/>
    <w:rsid w:val="000C438B"/>
    <w:rsid w:val="000C47C3"/>
    <w:rsid w:val="000C521A"/>
    <w:rsid w:val="000C5C1F"/>
    <w:rsid w:val="000C61C8"/>
    <w:rsid w:val="000C7244"/>
    <w:rsid w:val="000D0064"/>
    <w:rsid w:val="000D1B1D"/>
    <w:rsid w:val="000D239C"/>
    <w:rsid w:val="000D2BDD"/>
    <w:rsid w:val="000D38FD"/>
    <w:rsid w:val="000D443E"/>
    <w:rsid w:val="000D58AB"/>
    <w:rsid w:val="000D58DD"/>
    <w:rsid w:val="000D63E1"/>
    <w:rsid w:val="000D7A7C"/>
    <w:rsid w:val="000D7CCC"/>
    <w:rsid w:val="000D7FE4"/>
    <w:rsid w:val="000E0705"/>
    <w:rsid w:val="000E098D"/>
    <w:rsid w:val="000E4A76"/>
    <w:rsid w:val="000E7BB4"/>
    <w:rsid w:val="000E7D03"/>
    <w:rsid w:val="000E7E8C"/>
    <w:rsid w:val="000F0763"/>
    <w:rsid w:val="000F2CDB"/>
    <w:rsid w:val="000F2D43"/>
    <w:rsid w:val="000F3036"/>
    <w:rsid w:val="000F4CED"/>
    <w:rsid w:val="000F4F18"/>
    <w:rsid w:val="000F581A"/>
    <w:rsid w:val="000F5A7B"/>
    <w:rsid w:val="000F6BCE"/>
    <w:rsid w:val="000F7E1D"/>
    <w:rsid w:val="001014EA"/>
    <w:rsid w:val="001032BC"/>
    <w:rsid w:val="001044BE"/>
    <w:rsid w:val="00104BC6"/>
    <w:rsid w:val="00104D53"/>
    <w:rsid w:val="001060EB"/>
    <w:rsid w:val="001064E7"/>
    <w:rsid w:val="0010739B"/>
    <w:rsid w:val="001077E1"/>
    <w:rsid w:val="00107A17"/>
    <w:rsid w:val="00107CA4"/>
    <w:rsid w:val="00107CAA"/>
    <w:rsid w:val="00110E97"/>
    <w:rsid w:val="001114E2"/>
    <w:rsid w:val="00111976"/>
    <w:rsid w:val="001135F0"/>
    <w:rsid w:val="00113AE7"/>
    <w:rsid w:val="00113B25"/>
    <w:rsid w:val="00113D7D"/>
    <w:rsid w:val="0011439E"/>
    <w:rsid w:val="001145B7"/>
    <w:rsid w:val="00114E2C"/>
    <w:rsid w:val="00115059"/>
    <w:rsid w:val="001155E7"/>
    <w:rsid w:val="00116D71"/>
    <w:rsid w:val="00120F26"/>
    <w:rsid w:val="00123AFE"/>
    <w:rsid w:val="00124FBB"/>
    <w:rsid w:val="00125A95"/>
    <w:rsid w:val="00125ADB"/>
    <w:rsid w:val="00126CA6"/>
    <w:rsid w:val="001272E2"/>
    <w:rsid w:val="0012793A"/>
    <w:rsid w:val="00131631"/>
    <w:rsid w:val="00131CF8"/>
    <w:rsid w:val="00133525"/>
    <w:rsid w:val="001343C7"/>
    <w:rsid w:val="00134663"/>
    <w:rsid w:val="00134888"/>
    <w:rsid w:val="00137574"/>
    <w:rsid w:val="00141BE4"/>
    <w:rsid w:val="00141DDF"/>
    <w:rsid w:val="00143168"/>
    <w:rsid w:val="00144109"/>
    <w:rsid w:val="00145B0B"/>
    <w:rsid w:val="00145D20"/>
    <w:rsid w:val="001472DE"/>
    <w:rsid w:val="00147D25"/>
    <w:rsid w:val="00150545"/>
    <w:rsid w:val="001505D1"/>
    <w:rsid w:val="00150EC3"/>
    <w:rsid w:val="001517B7"/>
    <w:rsid w:val="0015405E"/>
    <w:rsid w:val="00154922"/>
    <w:rsid w:val="001558D0"/>
    <w:rsid w:val="00155AAA"/>
    <w:rsid w:val="00155B3E"/>
    <w:rsid w:val="00155B8C"/>
    <w:rsid w:val="00156422"/>
    <w:rsid w:val="00156D8C"/>
    <w:rsid w:val="00157488"/>
    <w:rsid w:val="0015790D"/>
    <w:rsid w:val="00157E02"/>
    <w:rsid w:val="001608F3"/>
    <w:rsid w:val="00160C2A"/>
    <w:rsid w:val="00161A9C"/>
    <w:rsid w:val="00161D3F"/>
    <w:rsid w:val="0016358F"/>
    <w:rsid w:val="00163A9B"/>
    <w:rsid w:val="00163E2B"/>
    <w:rsid w:val="001642E9"/>
    <w:rsid w:val="0016453E"/>
    <w:rsid w:val="00164651"/>
    <w:rsid w:val="001658E1"/>
    <w:rsid w:val="00165910"/>
    <w:rsid w:val="001662BB"/>
    <w:rsid w:val="00166F75"/>
    <w:rsid w:val="001671A7"/>
    <w:rsid w:val="0017014C"/>
    <w:rsid w:val="0017058E"/>
    <w:rsid w:val="00171576"/>
    <w:rsid w:val="0017289A"/>
    <w:rsid w:val="00172D1A"/>
    <w:rsid w:val="00173B76"/>
    <w:rsid w:val="00173E53"/>
    <w:rsid w:val="0017466C"/>
    <w:rsid w:val="00174F1E"/>
    <w:rsid w:val="00176A8B"/>
    <w:rsid w:val="00176C55"/>
    <w:rsid w:val="001772F5"/>
    <w:rsid w:val="00177347"/>
    <w:rsid w:val="00177BF7"/>
    <w:rsid w:val="0018037C"/>
    <w:rsid w:val="00180C23"/>
    <w:rsid w:val="0018295B"/>
    <w:rsid w:val="001830CE"/>
    <w:rsid w:val="00185210"/>
    <w:rsid w:val="00185923"/>
    <w:rsid w:val="00185D4D"/>
    <w:rsid w:val="00185FCC"/>
    <w:rsid w:val="001911DD"/>
    <w:rsid w:val="0019138D"/>
    <w:rsid w:val="00191B08"/>
    <w:rsid w:val="00191EBA"/>
    <w:rsid w:val="00191FED"/>
    <w:rsid w:val="0019230A"/>
    <w:rsid w:val="00193D17"/>
    <w:rsid w:val="00193F8A"/>
    <w:rsid w:val="0019409A"/>
    <w:rsid w:val="001940D3"/>
    <w:rsid w:val="0019426A"/>
    <w:rsid w:val="0019431D"/>
    <w:rsid w:val="00195F1D"/>
    <w:rsid w:val="0019721D"/>
    <w:rsid w:val="00197616"/>
    <w:rsid w:val="00197E67"/>
    <w:rsid w:val="001A01D8"/>
    <w:rsid w:val="001A19AD"/>
    <w:rsid w:val="001A2C61"/>
    <w:rsid w:val="001A3F10"/>
    <w:rsid w:val="001A4C42"/>
    <w:rsid w:val="001A4E68"/>
    <w:rsid w:val="001A551C"/>
    <w:rsid w:val="001A638D"/>
    <w:rsid w:val="001A6573"/>
    <w:rsid w:val="001A74B8"/>
    <w:rsid w:val="001A7AC5"/>
    <w:rsid w:val="001A7E93"/>
    <w:rsid w:val="001B1420"/>
    <w:rsid w:val="001B1977"/>
    <w:rsid w:val="001B310A"/>
    <w:rsid w:val="001B39C0"/>
    <w:rsid w:val="001B47EE"/>
    <w:rsid w:val="001B631A"/>
    <w:rsid w:val="001B72CB"/>
    <w:rsid w:val="001C0008"/>
    <w:rsid w:val="001C0110"/>
    <w:rsid w:val="001C1208"/>
    <w:rsid w:val="001C21C3"/>
    <w:rsid w:val="001C22AF"/>
    <w:rsid w:val="001C2FEA"/>
    <w:rsid w:val="001C302E"/>
    <w:rsid w:val="001C449A"/>
    <w:rsid w:val="001C45C9"/>
    <w:rsid w:val="001C4D4F"/>
    <w:rsid w:val="001C5504"/>
    <w:rsid w:val="001C5A7F"/>
    <w:rsid w:val="001C6B78"/>
    <w:rsid w:val="001C7346"/>
    <w:rsid w:val="001D0169"/>
    <w:rsid w:val="001D02C2"/>
    <w:rsid w:val="001D03D7"/>
    <w:rsid w:val="001D132A"/>
    <w:rsid w:val="001D26C7"/>
    <w:rsid w:val="001D282D"/>
    <w:rsid w:val="001D2B6F"/>
    <w:rsid w:val="001D3868"/>
    <w:rsid w:val="001D3E8B"/>
    <w:rsid w:val="001D45D4"/>
    <w:rsid w:val="001D4876"/>
    <w:rsid w:val="001D6854"/>
    <w:rsid w:val="001D6E3F"/>
    <w:rsid w:val="001D71A7"/>
    <w:rsid w:val="001D7DBE"/>
    <w:rsid w:val="001E1A8C"/>
    <w:rsid w:val="001E2475"/>
    <w:rsid w:val="001E2998"/>
    <w:rsid w:val="001E31AB"/>
    <w:rsid w:val="001E379F"/>
    <w:rsid w:val="001E3D81"/>
    <w:rsid w:val="001E41BA"/>
    <w:rsid w:val="001E5AB3"/>
    <w:rsid w:val="001E6783"/>
    <w:rsid w:val="001E737F"/>
    <w:rsid w:val="001F0C1D"/>
    <w:rsid w:val="001F1132"/>
    <w:rsid w:val="001F168B"/>
    <w:rsid w:val="001F1F42"/>
    <w:rsid w:val="001F2513"/>
    <w:rsid w:val="001F365E"/>
    <w:rsid w:val="001F3AD8"/>
    <w:rsid w:val="001F4FD6"/>
    <w:rsid w:val="001F56AE"/>
    <w:rsid w:val="001F5CDF"/>
    <w:rsid w:val="001F6D59"/>
    <w:rsid w:val="001F7B44"/>
    <w:rsid w:val="001F7F82"/>
    <w:rsid w:val="002002A9"/>
    <w:rsid w:val="00200328"/>
    <w:rsid w:val="00200D00"/>
    <w:rsid w:val="00200FF9"/>
    <w:rsid w:val="00201295"/>
    <w:rsid w:val="002024B7"/>
    <w:rsid w:val="00202EAA"/>
    <w:rsid w:val="00203375"/>
    <w:rsid w:val="00203852"/>
    <w:rsid w:val="00203F71"/>
    <w:rsid w:val="002046B6"/>
    <w:rsid w:val="00204A95"/>
    <w:rsid w:val="00204C0C"/>
    <w:rsid w:val="00204C29"/>
    <w:rsid w:val="002072F1"/>
    <w:rsid w:val="002074F1"/>
    <w:rsid w:val="002103DB"/>
    <w:rsid w:val="00210FD8"/>
    <w:rsid w:val="00211C53"/>
    <w:rsid w:val="002124DC"/>
    <w:rsid w:val="0021278B"/>
    <w:rsid w:val="0021316E"/>
    <w:rsid w:val="002143C2"/>
    <w:rsid w:val="002160FC"/>
    <w:rsid w:val="00216AFC"/>
    <w:rsid w:val="00217C8C"/>
    <w:rsid w:val="00221226"/>
    <w:rsid w:val="002221BA"/>
    <w:rsid w:val="00222473"/>
    <w:rsid w:val="002228A4"/>
    <w:rsid w:val="00223264"/>
    <w:rsid w:val="002235D0"/>
    <w:rsid w:val="00224C94"/>
    <w:rsid w:val="00224FFD"/>
    <w:rsid w:val="00225D5C"/>
    <w:rsid w:val="002261F2"/>
    <w:rsid w:val="00227084"/>
    <w:rsid w:val="002270CE"/>
    <w:rsid w:val="00227D24"/>
    <w:rsid w:val="002313BD"/>
    <w:rsid w:val="0023188F"/>
    <w:rsid w:val="002322F5"/>
    <w:rsid w:val="00233A08"/>
    <w:rsid w:val="002347A2"/>
    <w:rsid w:val="00234DE7"/>
    <w:rsid w:val="00236083"/>
    <w:rsid w:val="00236906"/>
    <w:rsid w:val="00236A70"/>
    <w:rsid w:val="00237FB3"/>
    <w:rsid w:val="00240231"/>
    <w:rsid w:val="00240A4C"/>
    <w:rsid w:val="00240B9E"/>
    <w:rsid w:val="0024103E"/>
    <w:rsid w:val="00241369"/>
    <w:rsid w:val="00242670"/>
    <w:rsid w:val="002426A1"/>
    <w:rsid w:val="002429D2"/>
    <w:rsid w:val="00243445"/>
    <w:rsid w:val="00243CB1"/>
    <w:rsid w:val="00243D1D"/>
    <w:rsid w:val="00244909"/>
    <w:rsid w:val="002453BA"/>
    <w:rsid w:val="00245AD3"/>
    <w:rsid w:val="00247323"/>
    <w:rsid w:val="002477C1"/>
    <w:rsid w:val="00247926"/>
    <w:rsid w:val="00251005"/>
    <w:rsid w:val="0025303D"/>
    <w:rsid w:val="00254089"/>
    <w:rsid w:val="00254863"/>
    <w:rsid w:val="00254E7B"/>
    <w:rsid w:val="002558CC"/>
    <w:rsid w:val="00255B0B"/>
    <w:rsid w:val="00255D5C"/>
    <w:rsid w:val="00255F8A"/>
    <w:rsid w:val="00257776"/>
    <w:rsid w:val="00257A00"/>
    <w:rsid w:val="002606BE"/>
    <w:rsid w:val="00260B36"/>
    <w:rsid w:val="0026148D"/>
    <w:rsid w:val="00265CC6"/>
    <w:rsid w:val="002675F0"/>
    <w:rsid w:val="00270EBD"/>
    <w:rsid w:val="00271347"/>
    <w:rsid w:val="00271456"/>
    <w:rsid w:val="0027403D"/>
    <w:rsid w:val="002740F8"/>
    <w:rsid w:val="0027423A"/>
    <w:rsid w:val="00274289"/>
    <w:rsid w:val="00275CA0"/>
    <w:rsid w:val="00276EE4"/>
    <w:rsid w:val="002819D0"/>
    <w:rsid w:val="002826B8"/>
    <w:rsid w:val="00282CEE"/>
    <w:rsid w:val="00283C2E"/>
    <w:rsid w:val="00284928"/>
    <w:rsid w:val="00284B71"/>
    <w:rsid w:val="00284E9A"/>
    <w:rsid w:val="00287418"/>
    <w:rsid w:val="00287B01"/>
    <w:rsid w:val="0029054B"/>
    <w:rsid w:val="00290B81"/>
    <w:rsid w:val="00291DB4"/>
    <w:rsid w:val="002923B0"/>
    <w:rsid w:val="00294B50"/>
    <w:rsid w:val="00294D34"/>
    <w:rsid w:val="00294DCD"/>
    <w:rsid w:val="00295712"/>
    <w:rsid w:val="0029703B"/>
    <w:rsid w:val="00297400"/>
    <w:rsid w:val="00297B2D"/>
    <w:rsid w:val="00297BFE"/>
    <w:rsid w:val="002A0DDD"/>
    <w:rsid w:val="002A1359"/>
    <w:rsid w:val="002A182A"/>
    <w:rsid w:val="002A1DF8"/>
    <w:rsid w:val="002A274C"/>
    <w:rsid w:val="002A39AE"/>
    <w:rsid w:val="002A4D52"/>
    <w:rsid w:val="002A5F3B"/>
    <w:rsid w:val="002A6558"/>
    <w:rsid w:val="002A769C"/>
    <w:rsid w:val="002A79F8"/>
    <w:rsid w:val="002B04F7"/>
    <w:rsid w:val="002B0F53"/>
    <w:rsid w:val="002B1553"/>
    <w:rsid w:val="002B19F0"/>
    <w:rsid w:val="002B1D7E"/>
    <w:rsid w:val="002B20C9"/>
    <w:rsid w:val="002B22F7"/>
    <w:rsid w:val="002B2A5B"/>
    <w:rsid w:val="002B35BB"/>
    <w:rsid w:val="002B380D"/>
    <w:rsid w:val="002B3EBF"/>
    <w:rsid w:val="002B6339"/>
    <w:rsid w:val="002B6A82"/>
    <w:rsid w:val="002B6CCB"/>
    <w:rsid w:val="002B6DF9"/>
    <w:rsid w:val="002B7A71"/>
    <w:rsid w:val="002C2129"/>
    <w:rsid w:val="002C2307"/>
    <w:rsid w:val="002C2384"/>
    <w:rsid w:val="002C23FC"/>
    <w:rsid w:val="002C3055"/>
    <w:rsid w:val="002C36B0"/>
    <w:rsid w:val="002C4539"/>
    <w:rsid w:val="002C5138"/>
    <w:rsid w:val="002C5D6C"/>
    <w:rsid w:val="002C661E"/>
    <w:rsid w:val="002C6B80"/>
    <w:rsid w:val="002C7423"/>
    <w:rsid w:val="002C7569"/>
    <w:rsid w:val="002C78F4"/>
    <w:rsid w:val="002C7B3F"/>
    <w:rsid w:val="002D0742"/>
    <w:rsid w:val="002D0940"/>
    <w:rsid w:val="002D1985"/>
    <w:rsid w:val="002D1A71"/>
    <w:rsid w:val="002D1D3F"/>
    <w:rsid w:val="002D2E22"/>
    <w:rsid w:val="002D3A83"/>
    <w:rsid w:val="002D3BC5"/>
    <w:rsid w:val="002D3DBD"/>
    <w:rsid w:val="002D4648"/>
    <w:rsid w:val="002D496F"/>
    <w:rsid w:val="002D50CB"/>
    <w:rsid w:val="002D74BF"/>
    <w:rsid w:val="002D7F63"/>
    <w:rsid w:val="002E00EE"/>
    <w:rsid w:val="002E04B3"/>
    <w:rsid w:val="002E07CC"/>
    <w:rsid w:val="002E0D33"/>
    <w:rsid w:val="002E18CF"/>
    <w:rsid w:val="002E1A4E"/>
    <w:rsid w:val="002E2694"/>
    <w:rsid w:val="002E277A"/>
    <w:rsid w:val="002E2B2B"/>
    <w:rsid w:val="002E2E08"/>
    <w:rsid w:val="002E3C2B"/>
    <w:rsid w:val="002E3E21"/>
    <w:rsid w:val="002E403F"/>
    <w:rsid w:val="002E4080"/>
    <w:rsid w:val="002E43EB"/>
    <w:rsid w:val="002E50C7"/>
    <w:rsid w:val="002E573A"/>
    <w:rsid w:val="002E6C50"/>
    <w:rsid w:val="002E76C8"/>
    <w:rsid w:val="002F0E54"/>
    <w:rsid w:val="002F1F47"/>
    <w:rsid w:val="002F230F"/>
    <w:rsid w:val="002F35F3"/>
    <w:rsid w:val="002F45A5"/>
    <w:rsid w:val="002F4AF9"/>
    <w:rsid w:val="002F5528"/>
    <w:rsid w:val="002F5908"/>
    <w:rsid w:val="002F59FF"/>
    <w:rsid w:val="002F62B9"/>
    <w:rsid w:val="002F635C"/>
    <w:rsid w:val="002F6F2B"/>
    <w:rsid w:val="002F7647"/>
    <w:rsid w:val="0030090B"/>
    <w:rsid w:val="00301078"/>
    <w:rsid w:val="00302438"/>
    <w:rsid w:val="00302805"/>
    <w:rsid w:val="00305679"/>
    <w:rsid w:val="00305920"/>
    <w:rsid w:val="00306329"/>
    <w:rsid w:val="0030653C"/>
    <w:rsid w:val="00306737"/>
    <w:rsid w:val="003070DF"/>
    <w:rsid w:val="003072F8"/>
    <w:rsid w:val="00311230"/>
    <w:rsid w:val="00315011"/>
    <w:rsid w:val="00316347"/>
    <w:rsid w:val="00316A98"/>
    <w:rsid w:val="003172DC"/>
    <w:rsid w:val="003175C4"/>
    <w:rsid w:val="00321B01"/>
    <w:rsid w:val="00321E8B"/>
    <w:rsid w:val="00322C1C"/>
    <w:rsid w:val="00323B17"/>
    <w:rsid w:val="00324606"/>
    <w:rsid w:val="003255A0"/>
    <w:rsid w:val="0032722E"/>
    <w:rsid w:val="003279A9"/>
    <w:rsid w:val="00327F14"/>
    <w:rsid w:val="00330964"/>
    <w:rsid w:val="003316C8"/>
    <w:rsid w:val="00331796"/>
    <w:rsid w:val="00331C00"/>
    <w:rsid w:val="0033215D"/>
    <w:rsid w:val="003322CC"/>
    <w:rsid w:val="0033337A"/>
    <w:rsid w:val="00333C88"/>
    <w:rsid w:val="00335121"/>
    <w:rsid w:val="00335709"/>
    <w:rsid w:val="00336BB9"/>
    <w:rsid w:val="003378AE"/>
    <w:rsid w:val="00337BF4"/>
    <w:rsid w:val="00337FCA"/>
    <w:rsid w:val="00340356"/>
    <w:rsid w:val="0034052F"/>
    <w:rsid w:val="00340600"/>
    <w:rsid w:val="00340838"/>
    <w:rsid w:val="00341045"/>
    <w:rsid w:val="00341A1E"/>
    <w:rsid w:val="003420C9"/>
    <w:rsid w:val="0034395E"/>
    <w:rsid w:val="00343992"/>
    <w:rsid w:val="0034584C"/>
    <w:rsid w:val="00345DDF"/>
    <w:rsid w:val="003461D1"/>
    <w:rsid w:val="00347CE0"/>
    <w:rsid w:val="003503E9"/>
    <w:rsid w:val="00351637"/>
    <w:rsid w:val="00351DDC"/>
    <w:rsid w:val="00353469"/>
    <w:rsid w:val="0035462D"/>
    <w:rsid w:val="00354641"/>
    <w:rsid w:val="0035495D"/>
    <w:rsid w:val="003550DA"/>
    <w:rsid w:val="00355A26"/>
    <w:rsid w:val="0035660C"/>
    <w:rsid w:val="00357D18"/>
    <w:rsid w:val="003609D5"/>
    <w:rsid w:val="00360AA9"/>
    <w:rsid w:val="00361696"/>
    <w:rsid w:val="00365824"/>
    <w:rsid w:val="00366226"/>
    <w:rsid w:val="00366A8D"/>
    <w:rsid w:val="00366EFA"/>
    <w:rsid w:val="00367041"/>
    <w:rsid w:val="00367C60"/>
    <w:rsid w:val="003702C9"/>
    <w:rsid w:val="0037050E"/>
    <w:rsid w:val="00372FD6"/>
    <w:rsid w:val="00373C8C"/>
    <w:rsid w:val="003746FD"/>
    <w:rsid w:val="00374DBE"/>
    <w:rsid w:val="003750B9"/>
    <w:rsid w:val="003750E9"/>
    <w:rsid w:val="0037554F"/>
    <w:rsid w:val="0037608C"/>
    <w:rsid w:val="003765B8"/>
    <w:rsid w:val="0037732A"/>
    <w:rsid w:val="00377468"/>
    <w:rsid w:val="003774D4"/>
    <w:rsid w:val="003775B1"/>
    <w:rsid w:val="0038073F"/>
    <w:rsid w:val="0038139A"/>
    <w:rsid w:val="00382718"/>
    <w:rsid w:val="00383106"/>
    <w:rsid w:val="00383151"/>
    <w:rsid w:val="003838B5"/>
    <w:rsid w:val="00385128"/>
    <w:rsid w:val="003855C6"/>
    <w:rsid w:val="00385705"/>
    <w:rsid w:val="003859E7"/>
    <w:rsid w:val="00385EAB"/>
    <w:rsid w:val="003861BD"/>
    <w:rsid w:val="00386D9B"/>
    <w:rsid w:val="0038744C"/>
    <w:rsid w:val="00387858"/>
    <w:rsid w:val="003879EA"/>
    <w:rsid w:val="0039120B"/>
    <w:rsid w:val="00391B49"/>
    <w:rsid w:val="00392982"/>
    <w:rsid w:val="003944D5"/>
    <w:rsid w:val="003948CF"/>
    <w:rsid w:val="0039624C"/>
    <w:rsid w:val="00396FD2"/>
    <w:rsid w:val="003A0483"/>
    <w:rsid w:val="003A2264"/>
    <w:rsid w:val="003A472D"/>
    <w:rsid w:val="003A5768"/>
    <w:rsid w:val="003A596C"/>
    <w:rsid w:val="003A7810"/>
    <w:rsid w:val="003B076D"/>
    <w:rsid w:val="003B0BCB"/>
    <w:rsid w:val="003B2D62"/>
    <w:rsid w:val="003B3719"/>
    <w:rsid w:val="003B4A2F"/>
    <w:rsid w:val="003B59DC"/>
    <w:rsid w:val="003B7075"/>
    <w:rsid w:val="003C01C7"/>
    <w:rsid w:val="003C198E"/>
    <w:rsid w:val="003C1C72"/>
    <w:rsid w:val="003C207E"/>
    <w:rsid w:val="003C2806"/>
    <w:rsid w:val="003C3971"/>
    <w:rsid w:val="003C3C7E"/>
    <w:rsid w:val="003C458E"/>
    <w:rsid w:val="003C6A12"/>
    <w:rsid w:val="003C7B9C"/>
    <w:rsid w:val="003D1E05"/>
    <w:rsid w:val="003D259F"/>
    <w:rsid w:val="003D2EA6"/>
    <w:rsid w:val="003D649C"/>
    <w:rsid w:val="003D6B88"/>
    <w:rsid w:val="003D75E5"/>
    <w:rsid w:val="003D7EFE"/>
    <w:rsid w:val="003E0313"/>
    <w:rsid w:val="003E033E"/>
    <w:rsid w:val="003E0648"/>
    <w:rsid w:val="003E0D73"/>
    <w:rsid w:val="003E1C53"/>
    <w:rsid w:val="003E2019"/>
    <w:rsid w:val="003E24A0"/>
    <w:rsid w:val="003E263C"/>
    <w:rsid w:val="003E390C"/>
    <w:rsid w:val="003E455D"/>
    <w:rsid w:val="003E48D2"/>
    <w:rsid w:val="003E4F26"/>
    <w:rsid w:val="003E60AB"/>
    <w:rsid w:val="003E64D1"/>
    <w:rsid w:val="003E6B35"/>
    <w:rsid w:val="003E7753"/>
    <w:rsid w:val="003F1BC2"/>
    <w:rsid w:val="003F2B7A"/>
    <w:rsid w:val="003F3552"/>
    <w:rsid w:val="003F455B"/>
    <w:rsid w:val="003F47B9"/>
    <w:rsid w:val="003F579B"/>
    <w:rsid w:val="003F5953"/>
    <w:rsid w:val="003F6900"/>
    <w:rsid w:val="0040021C"/>
    <w:rsid w:val="00400320"/>
    <w:rsid w:val="00400FB7"/>
    <w:rsid w:val="0040222D"/>
    <w:rsid w:val="00403DDB"/>
    <w:rsid w:val="00404014"/>
    <w:rsid w:val="004047C4"/>
    <w:rsid w:val="0040486C"/>
    <w:rsid w:val="004050EA"/>
    <w:rsid w:val="0040557E"/>
    <w:rsid w:val="004059B2"/>
    <w:rsid w:val="0040613A"/>
    <w:rsid w:val="00406E4C"/>
    <w:rsid w:val="00407BC0"/>
    <w:rsid w:val="00410B99"/>
    <w:rsid w:val="004116EB"/>
    <w:rsid w:val="00411732"/>
    <w:rsid w:val="00411E5B"/>
    <w:rsid w:val="004123BC"/>
    <w:rsid w:val="00412675"/>
    <w:rsid w:val="00414D73"/>
    <w:rsid w:val="004156A9"/>
    <w:rsid w:val="00415FB0"/>
    <w:rsid w:val="004166FF"/>
    <w:rsid w:val="004172FA"/>
    <w:rsid w:val="00417A9E"/>
    <w:rsid w:val="00417B36"/>
    <w:rsid w:val="00417F72"/>
    <w:rsid w:val="004205EE"/>
    <w:rsid w:val="00420685"/>
    <w:rsid w:val="00420742"/>
    <w:rsid w:val="00423207"/>
    <w:rsid w:val="00423334"/>
    <w:rsid w:val="004235A2"/>
    <w:rsid w:val="00424206"/>
    <w:rsid w:val="004242EC"/>
    <w:rsid w:val="00424339"/>
    <w:rsid w:val="00424394"/>
    <w:rsid w:val="00433968"/>
    <w:rsid w:val="00434098"/>
    <w:rsid w:val="00434540"/>
    <w:rsid w:val="004345EC"/>
    <w:rsid w:val="00434EFA"/>
    <w:rsid w:val="0043541E"/>
    <w:rsid w:val="0043567E"/>
    <w:rsid w:val="00435AAC"/>
    <w:rsid w:val="00436093"/>
    <w:rsid w:val="0043752C"/>
    <w:rsid w:val="004400CC"/>
    <w:rsid w:val="0044030E"/>
    <w:rsid w:val="00441C27"/>
    <w:rsid w:val="00441F88"/>
    <w:rsid w:val="004421A6"/>
    <w:rsid w:val="00442317"/>
    <w:rsid w:val="00442553"/>
    <w:rsid w:val="00443070"/>
    <w:rsid w:val="00443B1F"/>
    <w:rsid w:val="00443F27"/>
    <w:rsid w:val="00445816"/>
    <w:rsid w:val="00446AE4"/>
    <w:rsid w:val="00446D03"/>
    <w:rsid w:val="00447B48"/>
    <w:rsid w:val="00447B86"/>
    <w:rsid w:val="0045030E"/>
    <w:rsid w:val="00450724"/>
    <w:rsid w:val="004509C1"/>
    <w:rsid w:val="004509CE"/>
    <w:rsid w:val="00450A7A"/>
    <w:rsid w:val="00450B2E"/>
    <w:rsid w:val="004524B5"/>
    <w:rsid w:val="0045268C"/>
    <w:rsid w:val="00454643"/>
    <w:rsid w:val="00454E22"/>
    <w:rsid w:val="0045596A"/>
    <w:rsid w:val="00456A21"/>
    <w:rsid w:val="00456AF5"/>
    <w:rsid w:val="00456C5E"/>
    <w:rsid w:val="00460045"/>
    <w:rsid w:val="00461456"/>
    <w:rsid w:val="00461BD4"/>
    <w:rsid w:val="00462443"/>
    <w:rsid w:val="004634D0"/>
    <w:rsid w:val="004635D1"/>
    <w:rsid w:val="004640F5"/>
    <w:rsid w:val="00465354"/>
    <w:rsid w:val="00465760"/>
    <w:rsid w:val="00465B61"/>
    <w:rsid w:val="00467A8C"/>
    <w:rsid w:val="0047076F"/>
    <w:rsid w:val="00470D5A"/>
    <w:rsid w:val="00470DA3"/>
    <w:rsid w:val="00471049"/>
    <w:rsid w:val="00471735"/>
    <w:rsid w:val="004733A3"/>
    <w:rsid w:val="004769D8"/>
    <w:rsid w:val="004815EB"/>
    <w:rsid w:val="00481E3E"/>
    <w:rsid w:val="00481F18"/>
    <w:rsid w:val="004826A9"/>
    <w:rsid w:val="004827E7"/>
    <w:rsid w:val="00482AD8"/>
    <w:rsid w:val="00482BA4"/>
    <w:rsid w:val="00482C64"/>
    <w:rsid w:val="004837BD"/>
    <w:rsid w:val="00484657"/>
    <w:rsid w:val="004853F5"/>
    <w:rsid w:val="00486B67"/>
    <w:rsid w:val="00486E8A"/>
    <w:rsid w:val="00486E8E"/>
    <w:rsid w:val="00487583"/>
    <w:rsid w:val="004902BD"/>
    <w:rsid w:val="00493334"/>
    <w:rsid w:val="00495AE6"/>
    <w:rsid w:val="00495BD5"/>
    <w:rsid w:val="00496011"/>
    <w:rsid w:val="004962FF"/>
    <w:rsid w:val="004969A4"/>
    <w:rsid w:val="00496AA6"/>
    <w:rsid w:val="00496ACE"/>
    <w:rsid w:val="00497E55"/>
    <w:rsid w:val="004A09AC"/>
    <w:rsid w:val="004A1D2D"/>
    <w:rsid w:val="004A22C7"/>
    <w:rsid w:val="004A2FC8"/>
    <w:rsid w:val="004A488A"/>
    <w:rsid w:val="004A4E56"/>
    <w:rsid w:val="004A57CE"/>
    <w:rsid w:val="004A634F"/>
    <w:rsid w:val="004A67E0"/>
    <w:rsid w:val="004A6C2E"/>
    <w:rsid w:val="004A7473"/>
    <w:rsid w:val="004A75F0"/>
    <w:rsid w:val="004B1311"/>
    <w:rsid w:val="004B15D3"/>
    <w:rsid w:val="004B1612"/>
    <w:rsid w:val="004B1A73"/>
    <w:rsid w:val="004B21E7"/>
    <w:rsid w:val="004B2EB4"/>
    <w:rsid w:val="004B3B8F"/>
    <w:rsid w:val="004B3DF9"/>
    <w:rsid w:val="004B40C6"/>
    <w:rsid w:val="004B4E0A"/>
    <w:rsid w:val="004B5437"/>
    <w:rsid w:val="004B5AA0"/>
    <w:rsid w:val="004B6798"/>
    <w:rsid w:val="004B6F7D"/>
    <w:rsid w:val="004C0127"/>
    <w:rsid w:val="004C0281"/>
    <w:rsid w:val="004C1601"/>
    <w:rsid w:val="004C2495"/>
    <w:rsid w:val="004C28F8"/>
    <w:rsid w:val="004C3099"/>
    <w:rsid w:val="004C57DD"/>
    <w:rsid w:val="004C5846"/>
    <w:rsid w:val="004C663C"/>
    <w:rsid w:val="004C6FA0"/>
    <w:rsid w:val="004C75E4"/>
    <w:rsid w:val="004C790A"/>
    <w:rsid w:val="004C7B37"/>
    <w:rsid w:val="004C7CE5"/>
    <w:rsid w:val="004C7DE7"/>
    <w:rsid w:val="004D02F2"/>
    <w:rsid w:val="004D0999"/>
    <w:rsid w:val="004D0D27"/>
    <w:rsid w:val="004D2299"/>
    <w:rsid w:val="004D22C9"/>
    <w:rsid w:val="004D245B"/>
    <w:rsid w:val="004D2B75"/>
    <w:rsid w:val="004D2F94"/>
    <w:rsid w:val="004D30FA"/>
    <w:rsid w:val="004D3578"/>
    <w:rsid w:val="004D3C92"/>
    <w:rsid w:val="004D4338"/>
    <w:rsid w:val="004D4534"/>
    <w:rsid w:val="004D5249"/>
    <w:rsid w:val="004D68F9"/>
    <w:rsid w:val="004D6AAD"/>
    <w:rsid w:val="004D79B8"/>
    <w:rsid w:val="004E043A"/>
    <w:rsid w:val="004E07D5"/>
    <w:rsid w:val="004E16A8"/>
    <w:rsid w:val="004E17C7"/>
    <w:rsid w:val="004E213A"/>
    <w:rsid w:val="004E2D77"/>
    <w:rsid w:val="004E5153"/>
    <w:rsid w:val="004E51E8"/>
    <w:rsid w:val="004E57C0"/>
    <w:rsid w:val="004E7618"/>
    <w:rsid w:val="004E7F63"/>
    <w:rsid w:val="004E7FD6"/>
    <w:rsid w:val="004F0068"/>
    <w:rsid w:val="004F0988"/>
    <w:rsid w:val="004F0A7C"/>
    <w:rsid w:val="004F185B"/>
    <w:rsid w:val="004F199D"/>
    <w:rsid w:val="004F1A0F"/>
    <w:rsid w:val="004F2326"/>
    <w:rsid w:val="004F29F1"/>
    <w:rsid w:val="004F3340"/>
    <w:rsid w:val="004F34B5"/>
    <w:rsid w:val="004F3E3D"/>
    <w:rsid w:val="004F45B5"/>
    <w:rsid w:val="004F47BB"/>
    <w:rsid w:val="004F4A81"/>
    <w:rsid w:val="004F6A02"/>
    <w:rsid w:val="004F7C6B"/>
    <w:rsid w:val="004F7C9B"/>
    <w:rsid w:val="00500121"/>
    <w:rsid w:val="005004BC"/>
    <w:rsid w:val="005017D8"/>
    <w:rsid w:val="005025E4"/>
    <w:rsid w:val="00502896"/>
    <w:rsid w:val="005034B8"/>
    <w:rsid w:val="00505104"/>
    <w:rsid w:val="0050699F"/>
    <w:rsid w:val="00506B99"/>
    <w:rsid w:val="00506FA9"/>
    <w:rsid w:val="00507835"/>
    <w:rsid w:val="00507DA2"/>
    <w:rsid w:val="00510330"/>
    <w:rsid w:val="00510DB5"/>
    <w:rsid w:val="00511227"/>
    <w:rsid w:val="005117F7"/>
    <w:rsid w:val="00511D19"/>
    <w:rsid w:val="00511E9B"/>
    <w:rsid w:val="00512731"/>
    <w:rsid w:val="005138E8"/>
    <w:rsid w:val="00514FF3"/>
    <w:rsid w:val="005166EB"/>
    <w:rsid w:val="00521F67"/>
    <w:rsid w:val="00522FAA"/>
    <w:rsid w:val="0052333E"/>
    <w:rsid w:val="00523C74"/>
    <w:rsid w:val="0052456D"/>
    <w:rsid w:val="00524ADC"/>
    <w:rsid w:val="00524B7C"/>
    <w:rsid w:val="00525511"/>
    <w:rsid w:val="0052639B"/>
    <w:rsid w:val="00526F1A"/>
    <w:rsid w:val="00527257"/>
    <w:rsid w:val="0052745F"/>
    <w:rsid w:val="005304B0"/>
    <w:rsid w:val="00530E36"/>
    <w:rsid w:val="0053140C"/>
    <w:rsid w:val="00531474"/>
    <w:rsid w:val="00532598"/>
    <w:rsid w:val="0053388B"/>
    <w:rsid w:val="00533984"/>
    <w:rsid w:val="005345D1"/>
    <w:rsid w:val="005348A8"/>
    <w:rsid w:val="00535773"/>
    <w:rsid w:val="0053790B"/>
    <w:rsid w:val="00537BFA"/>
    <w:rsid w:val="00537DD9"/>
    <w:rsid w:val="00542176"/>
    <w:rsid w:val="00542CC4"/>
    <w:rsid w:val="00543E6C"/>
    <w:rsid w:val="00545391"/>
    <w:rsid w:val="00545871"/>
    <w:rsid w:val="0054609A"/>
    <w:rsid w:val="00546DF1"/>
    <w:rsid w:val="005502D3"/>
    <w:rsid w:val="00550737"/>
    <w:rsid w:val="00550B3D"/>
    <w:rsid w:val="0055182B"/>
    <w:rsid w:val="00552420"/>
    <w:rsid w:val="00552547"/>
    <w:rsid w:val="005526D3"/>
    <w:rsid w:val="00552B8B"/>
    <w:rsid w:val="005546B7"/>
    <w:rsid w:val="00554D3B"/>
    <w:rsid w:val="00554FE1"/>
    <w:rsid w:val="00555723"/>
    <w:rsid w:val="005559B4"/>
    <w:rsid w:val="00555CBB"/>
    <w:rsid w:val="005564A0"/>
    <w:rsid w:val="005579A0"/>
    <w:rsid w:val="00557BBD"/>
    <w:rsid w:val="00560241"/>
    <w:rsid w:val="00560593"/>
    <w:rsid w:val="00560838"/>
    <w:rsid w:val="00560943"/>
    <w:rsid w:val="0056101A"/>
    <w:rsid w:val="00565087"/>
    <w:rsid w:val="00565361"/>
    <w:rsid w:val="00565B99"/>
    <w:rsid w:val="00565CB2"/>
    <w:rsid w:val="00566673"/>
    <w:rsid w:val="00567B76"/>
    <w:rsid w:val="00567BEC"/>
    <w:rsid w:val="00570A0F"/>
    <w:rsid w:val="00570ED1"/>
    <w:rsid w:val="005718CB"/>
    <w:rsid w:val="0057219D"/>
    <w:rsid w:val="0057261C"/>
    <w:rsid w:val="005726BB"/>
    <w:rsid w:val="0057290E"/>
    <w:rsid w:val="00572E14"/>
    <w:rsid w:val="005743C8"/>
    <w:rsid w:val="00574724"/>
    <w:rsid w:val="00574C94"/>
    <w:rsid w:val="00575E66"/>
    <w:rsid w:val="0057634A"/>
    <w:rsid w:val="00580322"/>
    <w:rsid w:val="00580C3D"/>
    <w:rsid w:val="00582852"/>
    <w:rsid w:val="0058286A"/>
    <w:rsid w:val="00582924"/>
    <w:rsid w:val="00582EC4"/>
    <w:rsid w:val="00583067"/>
    <w:rsid w:val="0058317D"/>
    <w:rsid w:val="00583369"/>
    <w:rsid w:val="005837C8"/>
    <w:rsid w:val="0058541C"/>
    <w:rsid w:val="0058562F"/>
    <w:rsid w:val="00586161"/>
    <w:rsid w:val="005861FD"/>
    <w:rsid w:val="005862CD"/>
    <w:rsid w:val="00586E5F"/>
    <w:rsid w:val="0059048E"/>
    <w:rsid w:val="00590C1C"/>
    <w:rsid w:val="00591E55"/>
    <w:rsid w:val="00592254"/>
    <w:rsid w:val="00593F51"/>
    <w:rsid w:val="00594BCB"/>
    <w:rsid w:val="00595EE9"/>
    <w:rsid w:val="00595F0E"/>
    <w:rsid w:val="005973BE"/>
    <w:rsid w:val="005975AB"/>
    <w:rsid w:val="00597BE1"/>
    <w:rsid w:val="005A000B"/>
    <w:rsid w:val="005A063B"/>
    <w:rsid w:val="005A0A54"/>
    <w:rsid w:val="005A0BF1"/>
    <w:rsid w:val="005A2E90"/>
    <w:rsid w:val="005A2F5E"/>
    <w:rsid w:val="005A3FAB"/>
    <w:rsid w:val="005A3FCF"/>
    <w:rsid w:val="005A4097"/>
    <w:rsid w:val="005A4164"/>
    <w:rsid w:val="005A436D"/>
    <w:rsid w:val="005A5986"/>
    <w:rsid w:val="005A5D1C"/>
    <w:rsid w:val="005A67DD"/>
    <w:rsid w:val="005A71AB"/>
    <w:rsid w:val="005B3A7F"/>
    <w:rsid w:val="005B5CEE"/>
    <w:rsid w:val="005B62D9"/>
    <w:rsid w:val="005B693A"/>
    <w:rsid w:val="005B7962"/>
    <w:rsid w:val="005B7AA4"/>
    <w:rsid w:val="005B7DE5"/>
    <w:rsid w:val="005C0316"/>
    <w:rsid w:val="005C0E0D"/>
    <w:rsid w:val="005C14C0"/>
    <w:rsid w:val="005C34BC"/>
    <w:rsid w:val="005C3DB4"/>
    <w:rsid w:val="005C567B"/>
    <w:rsid w:val="005C5712"/>
    <w:rsid w:val="005C590C"/>
    <w:rsid w:val="005C5EAF"/>
    <w:rsid w:val="005C65C5"/>
    <w:rsid w:val="005C68F0"/>
    <w:rsid w:val="005C79FF"/>
    <w:rsid w:val="005C7AB1"/>
    <w:rsid w:val="005D0294"/>
    <w:rsid w:val="005D03EA"/>
    <w:rsid w:val="005D075A"/>
    <w:rsid w:val="005D140B"/>
    <w:rsid w:val="005D171B"/>
    <w:rsid w:val="005D1B39"/>
    <w:rsid w:val="005D1B95"/>
    <w:rsid w:val="005D2539"/>
    <w:rsid w:val="005D278B"/>
    <w:rsid w:val="005D2B20"/>
    <w:rsid w:val="005D2E01"/>
    <w:rsid w:val="005D30A1"/>
    <w:rsid w:val="005D3323"/>
    <w:rsid w:val="005D35CF"/>
    <w:rsid w:val="005D3B9F"/>
    <w:rsid w:val="005D4782"/>
    <w:rsid w:val="005D54BF"/>
    <w:rsid w:val="005D5AE3"/>
    <w:rsid w:val="005D649F"/>
    <w:rsid w:val="005D6E3E"/>
    <w:rsid w:val="005D7368"/>
    <w:rsid w:val="005D7526"/>
    <w:rsid w:val="005D7818"/>
    <w:rsid w:val="005D79F2"/>
    <w:rsid w:val="005D7EC7"/>
    <w:rsid w:val="005E0188"/>
    <w:rsid w:val="005E0F8B"/>
    <w:rsid w:val="005E1B49"/>
    <w:rsid w:val="005E2143"/>
    <w:rsid w:val="005E268E"/>
    <w:rsid w:val="005E284F"/>
    <w:rsid w:val="005E2930"/>
    <w:rsid w:val="005E2BFA"/>
    <w:rsid w:val="005E3A57"/>
    <w:rsid w:val="005E40C8"/>
    <w:rsid w:val="005E4C4D"/>
    <w:rsid w:val="005E5BA4"/>
    <w:rsid w:val="005E69AE"/>
    <w:rsid w:val="005E6C7E"/>
    <w:rsid w:val="005F0A1A"/>
    <w:rsid w:val="005F154E"/>
    <w:rsid w:val="005F1794"/>
    <w:rsid w:val="005F23AF"/>
    <w:rsid w:val="005F2965"/>
    <w:rsid w:val="005F327D"/>
    <w:rsid w:val="005F3EC2"/>
    <w:rsid w:val="005F4FF3"/>
    <w:rsid w:val="005F5250"/>
    <w:rsid w:val="005F5A3C"/>
    <w:rsid w:val="005F60B1"/>
    <w:rsid w:val="005F6E44"/>
    <w:rsid w:val="005F6F36"/>
    <w:rsid w:val="006000A8"/>
    <w:rsid w:val="006002E3"/>
    <w:rsid w:val="00600396"/>
    <w:rsid w:val="006003C8"/>
    <w:rsid w:val="006015DB"/>
    <w:rsid w:val="00601FE3"/>
    <w:rsid w:val="0060250A"/>
    <w:rsid w:val="00602AEA"/>
    <w:rsid w:val="00603867"/>
    <w:rsid w:val="00606580"/>
    <w:rsid w:val="00606E60"/>
    <w:rsid w:val="006078BE"/>
    <w:rsid w:val="00607BA1"/>
    <w:rsid w:val="00607E3C"/>
    <w:rsid w:val="00610107"/>
    <w:rsid w:val="0061146F"/>
    <w:rsid w:val="00612169"/>
    <w:rsid w:val="0061259A"/>
    <w:rsid w:val="00613553"/>
    <w:rsid w:val="00613B3A"/>
    <w:rsid w:val="00614BDD"/>
    <w:rsid w:val="00614FDF"/>
    <w:rsid w:val="006170D0"/>
    <w:rsid w:val="00617810"/>
    <w:rsid w:val="00617967"/>
    <w:rsid w:val="00620C8E"/>
    <w:rsid w:val="0062109D"/>
    <w:rsid w:val="00621264"/>
    <w:rsid w:val="006212AD"/>
    <w:rsid w:val="00621344"/>
    <w:rsid w:val="00623D0A"/>
    <w:rsid w:val="00623F38"/>
    <w:rsid w:val="00624338"/>
    <w:rsid w:val="006244E7"/>
    <w:rsid w:val="006246A7"/>
    <w:rsid w:val="0062595A"/>
    <w:rsid w:val="00625BA5"/>
    <w:rsid w:val="00625E82"/>
    <w:rsid w:val="00626489"/>
    <w:rsid w:val="00627180"/>
    <w:rsid w:val="0063004D"/>
    <w:rsid w:val="006304C3"/>
    <w:rsid w:val="00630A7D"/>
    <w:rsid w:val="006310C0"/>
    <w:rsid w:val="0063153A"/>
    <w:rsid w:val="00632F92"/>
    <w:rsid w:val="00632FA4"/>
    <w:rsid w:val="0063381F"/>
    <w:rsid w:val="00634DFA"/>
    <w:rsid w:val="0063543D"/>
    <w:rsid w:val="00637267"/>
    <w:rsid w:val="006411B6"/>
    <w:rsid w:val="006419C5"/>
    <w:rsid w:val="00642025"/>
    <w:rsid w:val="006424B1"/>
    <w:rsid w:val="006426DE"/>
    <w:rsid w:val="006426F4"/>
    <w:rsid w:val="00642B09"/>
    <w:rsid w:val="0064308A"/>
    <w:rsid w:val="006432CB"/>
    <w:rsid w:val="00643EA9"/>
    <w:rsid w:val="00645891"/>
    <w:rsid w:val="0064590A"/>
    <w:rsid w:val="00646387"/>
    <w:rsid w:val="00646A2F"/>
    <w:rsid w:val="006470A7"/>
    <w:rsid w:val="00647114"/>
    <w:rsid w:val="006479EF"/>
    <w:rsid w:val="0065271E"/>
    <w:rsid w:val="006528DF"/>
    <w:rsid w:val="00653388"/>
    <w:rsid w:val="006533F4"/>
    <w:rsid w:val="00653CB4"/>
    <w:rsid w:val="0065402C"/>
    <w:rsid w:val="006542B1"/>
    <w:rsid w:val="006555D4"/>
    <w:rsid w:val="0065577E"/>
    <w:rsid w:val="00656708"/>
    <w:rsid w:val="006575ED"/>
    <w:rsid w:val="00657892"/>
    <w:rsid w:val="00660340"/>
    <w:rsid w:val="0066115B"/>
    <w:rsid w:val="00661381"/>
    <w:rsid w:val="00663AE0"/>
    <w:rsid w:val="00664756"/>
    <w:rsid w:val="00664900"/>
    <w:rsid w:val="00665CAC"/>
    <w:rsid w:val="00665EF3"/>
    <w:rsid w:val="0066667C"/>
    <w:rsid w:val="0066700B"/>
    <w:rsid w:val="006671E2"/>
    <w:rsid w:val="00671396"/>
    <w:rsid w:val="006720EB"/>
    <w:rsid w:val="006734FC"/>
    <w:rsid w:val="006738BB"/>
    <w:rsid w:val="0067392E"/>
    <w:rsid w:val="00674468"/>
    <w:rsid w:val="00674A85"/>
    <w:rsid w:val="00674B46"/>
    <w:rsid w:val="00675958"/>
    <w:rsid w:val="006761DB"/>
    <w:rsid w:val="0067679B"/>
    <w:rsid w:val="00676B7C"/>
    <w:rsid w:val="00677894"/>
    <w:rsid w:val="00677B76"/>
    <w:rsid w:val="00677D43"/>
    <w:rsid w:val="0068137B"/>
    <w:rsid w:val="00681697"/>
    <w:rsid w:val="00681AD8"/>
    <w:rsid w:val="0068244C"/>
    <w:rsid w:val="00682591"/>
    <w:rsid w:val="00682C16"/>
    <w:rsid w:val="0068307A"/>
    <w:rsid w:val="00683124"/>
    <w:rsid w:val="00684083"/>
    <w:rsid w:val="006840FD"/>
    <w:rsid w:val="0068441B"/>
    <w:rsid w:val="00684F27"/>
    <w:rsid w:val="00685F1E"/>
    <w:rsid w:val="0068682E"/>
    <w:rsid w:val="006868CA"/>
    <w:rsid w:val="00686BDB"/>
    <w:rsid w:val="0068771B"/>
    <w:rsid w:val="0069050B"/>
    <w:rsid w:val="006910A9"/>
    <w:rsid w:val="0069257C"/>
    <w:rsid w:val="00692BEF"/>
    <w:rsid w:val="006930D9"/>
    <w:rsid w:val="0069379C"/>
    <w:rsid w:val="00693A06"/>
    <w:rsid w:val="006954E3"/>
    <w:rsid w:val="00695785"/>
    <w:rsid w:val="00695F68"/>
    <w:rsid w:val="00696CB8"/>
    <w:rsid w:val="006974B3"/>
    <w:rsid w:val="006A265B"/>
    <w:rsid w:val="006A323F"/>
    <w:rsid w:val="006A37E7"/>
    <w:rsid w:val="006A38DE"/>
    <w:rsid w:val="006A4689"/>
    <w:rsid w:val="006A48CF"/>
    <w:rsid w:val="006A4A76"/>
    <w:rsid w:val="006A4BB8"/>
    <w:rsid w:val="006A4FC5"/>
    <w:rsid w:val="006A618E"/>
    <w:rsid w:val="006A6363"/>
    <w:rsid w:val="006A6D1E"/>
    <w:rsid w:val="006A7176"/>
    <w:rsid w:val="006B079C"/>
    <w:rsid w:val="006B0CBE"/>
    <w:rsid w:val="006B1E36"/>
    <w:rsid w:val="006B20B7"/>
    <w:rsid w:val="006B266D"/>
    <w:rsid w:val="006B2BB2"/>
    <w:rsid w:val="006B2C9E"/>
    <w:rsid w:val="006B30D0"/>
    <w:rsid w:val="006B3D8B"/>
    <w:rsid w:val="006B4F97"/>
    <w:rsid w:val="006B53D2"/>
    <w:rsid w:val="006B56C7"/>
    <w:rsid w:val="006B5A6B"/>
    <w:rsid w:val="006B5DF0"/>
    <w:rsid w:val="006B63D8"/>
    <w:rsid w:val="006B64AF"/>
    <w:rsid w:val="006B7A80"/>
    <w:rsid w:val="006B7F8E"/>
    <w:rsid w:val="006C085A"/>
    <w:rsid w:val="006C270B"/>
    <w:rsid w:val="006C29A3"/>
    <w:rsid w:val="006C3AEB"/>
    <w:rsid w:val="006C3B46"/>
    <w:rsid w:val="006C3D95"/>
    <w:rsid w:val="006C42CA"/>
    <w:rsid w:val="006C471F"/>
    <w:rsid w:val="006C4833"/>
    <w:rsid w:val="006C49B6"/>
    <w:rsid w:val="006C57D2"/>
    <w:rsid w:val="006C58B7"/>
    <w:rsid w:val="006C6554"/>
    <w:rsid w:val="006C6C5E"/>
    <w:rsid w:val="006C6F8A"/>
    <w:rsid w:val="006C6F9C"/>
    <w:rsid w:val="006C7B00"/>
    <w:rsid w:val="006D00AA"/>
    <w:rsid w:val="006D0467"/>
    <w:rsid w:val="006D0D15"/>
    <w:rsid w:val="006D17C2"/>
    <w:rsid w:val="006D185F"/>
    <w:rsid w:val="006D1952"/>
    <w:rsid w:val="006D2286"/>
    <w:rsid w:val="006D4352"/>
    <w:rsid w:val="006D5182"/>
    <w:rsid w:val="006D5FDF"/>
    <w:rsid w:val="006D638D"/>
    <w:rsid w:val="006D720A"/>
    <w:rsid w:val="006D77D7"/>
    <w:rsid w:val="006D781B"/>
    <w:rsid w:val="006E08FC"/>
    <w:rsid w:val="006E0B6F"/>
    <w:rsid w:val="006E1889"/>
    <w:rsid w:val="006E3D51"/>
    <w:rsid w:val="006E4B65"/>
    <w:rsid w:val="006E58A4"/>
    <w:rsid w:val="006E5C86"/>
    <w:rsid w:val="006E5E76"/>
    <w:rsid w:val="006E7598"/>
    <w:rsid w:val="006E7AE4"/>
    <w:rsid w:val="006F1F38"/>
    <w:rsid w:val="006F1FC9"/>
    <w:rsid w:val="006F2F6E"/>
    <w:rsid w:val="006F7CE5"/>
    <w:rsid w:val="007005B5"/>
    <w:rsid w:val="007029B8"/>
    <w:rsid w:val="00702BCF"/>
    <w:rsid w:val="0070334A"/>
    <w:rsid w:val="00703B80"/>
    <w:rsid w:val="007047CD"/>
    <w:rsid w:val="0070542C"/>
    <w:rsid w:val="0070547F"/>
    <w:rsid w:val="00706C13"/>
    <w:rsid w:val="00711944"/>
    <w:rsid w:val="007138D2"/>
    <w:rsid w:val="00713C44"/>
    <w:rsid w:val="0071576F"/>
    <w:rsid w:val="007160F9"/>
    <w:rsid w:val="00716686"/>
    <w:rsid w:val="007169F4"/>
    <w:rsid w:val="007175DE"/>
    <w:rsid w:val="007176E9"/>
    <w:rsid w:val="00717D42"/>
    <w:rsid w:val="007207C9"/>
    <w:rsid w:val="00721480"/>
    <w:rsid w:val="00721B5F"/>
    <w:rsid w:val="00722278"/>
    <w:rsid w:val="00723101"/>
    <w:rsid w:val="00723742"/>
    <w:rsid w:val="007237B7"/>
    <w:rsid w:val="00723AA3"/>
    <w:rsid w:val="00724089"/>
    <w:rsid w:val="0072437F"/>
    <w:rsid w:val="0072474F"/>
    <w:rsid w:val="007248C2"/>
    <w:rsid w:val="00724F26"/>
    <w:rsid w:val="007252E3"/>
    <w:rsid w:val="007266E4"/>
    <w:rsid w:val="0072716B"/>
    <w:rsid w:val="00730484"/>
    <w:rsid w:val="0073075A"/>
    <w:rsid w:val="00730767"/>
    <w:rsid w:val="00730E94"/>
    <w:rsid w:val="00730ED4"/>
    <w:rsid w:val="007313F9"/>
    <w:rsid w:val="00731E8F"/>
    <w:rsid w:val="00733A71"/>
    <w:rsid w:val="0073449E"/>
    <w:rsid w:val="00734A5B"/>
    <w:rsid w:val="00734D8F"/>
    <w:rsid w:val="00734DEF"/>
    <w:rsid w:val="00736084"/>
    <w:rsid w:val="007368B0"/>
    <w:rsid w:val="00736BB4"/>
    <w:rsid w:val="00737CEB"/>
    <w:rsid w:val="0074004B"/>
    <w:rsid w:val="0074026F"/>
    <w:rsid w:val="007408F0"/>
    <w:rsid w:val="00740932"/>
    <w:rsid w:val="00740B39"/>
    <w:rsid w:val="0074115E"/>
    <w:rsid w:val="00741DA4"/>
    <w:rsid w:val="007429F6"/>
    <w:rsid w:val="00743443"/>
    <w:rsid w:val="00744A7B"/>
    <w:rsid w:val="00744B91"/>
    <w:rsid w:val="00744E76"/>
    <w:rsid w:val="0074525F"/>
    <w:rsid w:val="00745331"/>
    <w:rsid w:val="00746042"/>
    <w:rsid w:val="00747B15"/>
    <w:rsid w:val="0075046B"/>
    <w:rsid w:val="00750A57"/>
    <w:rsid w:val="00750D26"/>
    <w:rsid w:val="007517F5"/>
    <w:rsid w:val="00752198"/>
    <w:rsid w:val="007528ED"/>
    <w:rsid w:val="00752BAD"/>
    <w:rsid w:val="0075362B"/>
    <w:rsid w:val="00753881"/>
    <w:rsid w:val="00753AFD"/>
    <w:rsid w:val="007542DE"/>
    <w:rsid w:val="0075431A"/>
    <w:rsid w:val="00755E78"/>
    <w:rsid w:val="00756272"/>
    <w:rsid w:val="00756C8C"/>
    <w:rsid w:val="00756E5D"/>
    <w:rsid w:val="0076089B"/>
    <w:rsid w:val="007612DF"/>
    <w:rsid w:val="00761315"/>
    <w:rsid w:val="00761D68"/>
    <w:rsid w:val="007628DA"/>
    <w:rsid w:val="00762E42"/>
    <w:rsid w:val="0076308E"/>
    <w:rsid w:val="00763483"/>
    <w:rsid w:val="00763486"/>
    <w:rsid w:val="0076426A"/>
    <w:rsid w:val="00765B5B"/>
    <w:rsid w:val="007660BB"/>
    <w:rsid w:val="0076617D"/>
    <w:rsid w:val="007661EA"/>
    <w:rsid w:val="00766220"/>
    <w:rsid w:val="00767CE0"/>
    <w:rsid w:val="00767D1D"/>
    <w:rsid w:val="00767F64"/>
    <w:rsid w:val="0077006F"/>
    <w:rsid w:val="007711FD"/>
    <w:rsid w:val="00771384"/>
    <w:rsid w:val="00771452"/>
    <w:rsid w:val="00771457"/>
    <w:rsid w:val="00771CA9"/>
    <w:rsid w:val="00772039"/>
    <w:rsid w:val="00773953"/>
    <w:rsid w:val="00773D79"/>
    <w:rsid w:val="00774DA4"/>
    <w:rsid w:val="007753B0"/>
    <w:rsid w:val="0077690E"/>
    <w:rsid w:val="0077787F"/>
    <w:rsid w:val="00777962"/>
    <w:rsid w:val="007800E1"/>
    <w:rsid w:val="0078038D"/>
    <w:rsid w:val="00781504"/>
    <w:rsid w:val="007818E2"/>
    <w:rsid w:val="007819D1"/>
    <w:rsid w:val="00781A38"/>
    <w:rsid w:val="00781C03"/>
    <w:rsid w:val="00781F0F"/>
    <w:rsid w:val="00782108"/>
    <w:rsid w:val="0078264D"/>
    <w:rsid w:val="00782A56"/>
    <w:rsid w:val="00782A98"/>
    <w:rsid w:val="007836A4"/>
    <w:rsid w:val="00783850"/>
    <w:rsid w:val="007844B5"/>
    <w:rsid w:val="007853D9"/>
    <w:rsid w:val="007854E9"/>
    <w:rsid w:val="0078594A"/>
    <w:rsid w:val="007859A6"/>
    <w:rsid w:val="00786100"/>
    <w:rsid w:val="00786429"/>
    <w:rsid w:val="0079023C"/>
    <w:rsid w:val="0079062F"/>
    <w:rsid w:val="00790862"/>
    <w:rsid w:val="00790E28"/>
    <w:rsid w:val="0079137B"/>
    <w:rsid w:val="0079139F"/>
    <w:rsid w:val="007917E8"/>
    <w:rsid w:val="00791FA1"/>
    <w:rsid w:val="0079279A"/>
    <w:rsid w:val="00792C7A"/>
    <w:rsid w:val="007942AC"/>
    <w:rsid w:val="00794369"/>
    <w:rsid w:val="00794FF3"/>
    <w:rsid w:val="00795485"/>
    <w:rsid w:val="00795EF5"/>
    <w:rsid w:val="007961B5"/>
    <w:rsid w:val="00796DD4"/>
    <w:rsid w:val="0079785A"/>
    <w:rsid w:val="00797A03"/>
    <w:rsid w:val="007A007F"/>
    <w:rsid w:val="007A1232"/>
    <w:rsid w:val="007A1902"/>
    <w:rsid w:val="007A348D"/>
    <w:rsid w:val="007A3BD5"/>
    <w:rsid w:val="007A408A"/>
    <w:rsid w:val="007A4630"/>
    <w:rsid w:val="007A491F"/>
    <w:rsid w:val="007A5896"/>
    <w:rsid w:val="007A5A6A"/>
    <w:rsid w:val="007A6057"/>
    <w:rsid w:val="007A7C5B"/>
    <w:rsid w:val="007B07FD"/>
    <w:rsid w:val="007B0D65"/>
    <w:rsid w:val="007B0F69"/>
    <w:rsid w:val="007B2804"/>
    <w:rsid w:val="007B2DF7"/>
    <w:rsid w:val="007B2E58"/>
    <w:rsid w:val="007B3B37"/>
    <w:rsid w:val="007B48AB"/>
    <w:rsid w:val="007B527B"/>
    <w:rsid w:val="007B55EF"/>
    <w:rsid w:val="007B600E"/>
    <w:rsid w:val="007B628F"/>
    <w:rsid w:val="007B7B7A"/>
    <w:rsid w:val="007C070A"/>
    <w:rsid w:val="007C15B3"/>
    <w:rsid w:val="007C3970"/>
    <w:rsid w:val="007C397B"/>
    <w:rsid w:val="007C3E53"/>
    <w:rsid w:val="007C4299"/>
    <w:rsid w:val="007C49DB"/>
    <w:rsid w:val="007C5541"/>
    <w:rsid w:val="007C5896"/>
    <w:rsid w:val="007C5B26"/>
    <w:rsid w:val="007C5D25"/>
    <w:rsid w:val="007C67D9"/>
    <w:rsid w:val="007C6903"/>
    <w:rsid w:val="007C69E9"/>
    <w:rsid w:val="007C7952"/>
    <w:rsid w:val="007D0927"/>
    <w:rsid w:val="007D09B8"/>
    <w:rsid w:val="007D0F1C"/>
    <w:rsid w:val="007D104B"/>
    <w:rsid w:val="007D1C4F"/>
    <w:rsid w:val="007D2640"/>
    <w:rsid w:val="007D3082"/>
    <w:rsid w:val="007D330C"/>
    <w:rsid w:val="007D33DD"/>
    <w:rsid w:val="007D3A27"/>
    <w:rsid w:val="007D489B"/>
    <w:rsid w:val="007D52D0"/>
    <w:rsid w:val="007D5E28"/>
    <w:rsid w:val="007D7D72"/>
    <w:rsid w:val="007E0805"/>
    <w:rsid w:val="007E0B40"/>
    <w:rsid w:val="007E189E"/>
    <w:rsid w:val="007E2F9E"/>
    <w:rsid w:val="007E31B0"/>
    <w:rsid w:val="007E3D25"/>
    <w:rsid w:val="007E581F"/>
    <w:rsid w:val="007E68B4"/>
    <w:rsid w:val="007E7746"/>
    <w:rsid w:val="007F00DB"/>
    <w:rsid w:val="007F0481"/>
    <w:rsid w:val="007F0F4A"/>
    <w:rsid w:val="007F1AA8"/>
    <w:rsid w:val="007F3A2A"/>
    <w:rsid w:val="007F4C1D"/>
    <w:rsid w:val="007F55E0"/>
    <w:rsid w:val="007F565C"/>
    <w:rsid w:val="007F56AF"/>
    <w:rsid w:val="007F60CC"/>
    <w:rsid w:val="007F6404"/>
    <w:rsid w:val="007F646D"/>
    <w:rsid w:val="008000BC"/>
    <w:rsid w:val="0080095D"/>
    <w:rsid w:val="00801163"/>
    <w:rsid w:val="00801527"/>
    <w:rsid w:val="008028A4"/>
    <w:rsid w:val="0080331D"/>
    <w:rsid w:val="00803633"/>
    <w:rsid w:val="0080488F"/>
    <w:rsid w:val="00804A6B"/>
    <w:rsid w:val="00805D2E"/>
    <w:rsid w:val="0080668B"/>
    <w:rsid w:val="00810148"/>
    <w:rsid w:val="00810558"/>
    <w:rsid w:val="008108A5"/>
    <w:rsid w:val="00810AF0"/>
    <w:rsid w:val="00811DC9"/>
    <w:rsid w:val="00812481"/>
    <w:rsid w:val="008130CB"/>
    <w:rsid w:val="0081539F"/>
    <w:rsid w:val="008163F4"/>
    <w:rsid w:val="00816752"/>
    <w:rsid w:val="00816B37"/>
    <w:rsid w:val="008179BC"/>
    <w:rsid w:val="00820B25"/>
    <w:rsid w:val="008217F2"/>
    <w:rsid w:val="00823997"/>
    <w:rsid w:val="00826872"/>
    <w:rsid w:val="00826D83"/>
    <w:rsid w:val="00827E2B"/>
    <w:rsid w:val="00830747"/>
    <w:rsid w:val="00830A1A"/>
    <w:rsid w:val="00831689"/>
    <w:rsid w:val="00831D2D"/>
    <w:rsid w:val="00833021"/>
    <w:rsid w:val="0083377D"/>
    <w:rsid w:val="00834F8C"/>
    <w:rsid w:val="0083542B"/>
    <w:rsid w:val="00835989"/>
    <w:rsid w:val="00835B25"/>
    <w:rsid w:val="00835CE5"/>
    <w:rsid w:val="00835E07"/>
    <w:rsid w:val="00836FD8"/>
    <w:rsid w:val="008370C2"/>
    <w:rsid w:val="00837FDF"/>
    <w:rsid w:val="00840123"/>
    <w:rsid w:val="00840799"/>
    <w:rsid w:val="00840AC1"/>
    <w:rsid w:val="008415FB"/>
    <w:rsid w:val="00841B46"/>
    <w:rsid w:val="00841F43"/>
    <w:rsid w:val="00843617"/>
    <w:rsid w:val="00844267"/>
    <w:rsid w:val="0084478B"/>
    <w:rsid w:val="00846271"/>
    <w:rsid w:val="008475F7"/>
    <w:rsid w:val="008479E4"/>
    <w:rsid w:val="00850374"/>
    <w:rsid w:val="008507AA"/>
    <w:rsid w:val="00850B98"/>
    <w:rsid w:val="00850EC6"/>
    <w:rsid w:val="00851414"/>
    <w:rsid w:val="00851C96"/>
    <w:rsid w:val="008523F4"/>
    <w:rsid w:val="008543CD"/>
    <w:rsid w:val="008553B4"/>
    <w:rsid w:val="00855F7B"/>
    <w:rsid w:val="00856991"/>
    <w:rsid w:val="00856F86"/>
    <w:rsid w:val="00857177"/>
    <w:rsid w:val="00857F0E"/>
    <w:rsid w:val="0086060E"/>
    <w:rsid w:val="00860A70"/>
    <w:rsid w:val="008618E2"/>
    <w:rsid w:val="008626A4"/>
    <w:rsid w:val="0086286D"/>
    <w:rsid w:val="00862A02"/>
    <w:rsid w:val="00863011"/>
    <w:rsid w:val="008636B4"/>
    <w:rsid w:val="008637CA"/>
    <w:rsid w:val="00863A80"/>
    <w:rsid w:val="00864223"/>
    <w:rsid w:val="00865398"/>
    <w:rsid w:val="00865671"/>
    <w:rsid w:val="00865AE4"/>
    <w:rsid w:val="00865F20"/>
    <w:rsid w:val="00866762"/>
    <w:rsid w:val="00866841"/>
    <w:rsid w:val="008670D8"/>
    <w:rsid w:val="0086732F"/>
    <w:rsid w:val="008673C3"/>
    <w:rsid w:val="00870180"/>
    <w:rsid w:val="0087022D"/>
    <w:rsid w:val="00870662"/>
    <w:rsid w:val="00870A1A"/>
    <w:rsid w:val="00871F46"/>
    <w:rsid w:val="0087203D"/>
    <w:rsid w:val="008722A9"/>
    <w:rsid w:val="00872D90"/>
    <w:rsid w:val="00872FCD"/>
    <w:rsid w:val="00872FDD"/>
    <w:rsid w:val="00874153"/>
    <w:rsid w:val="008746DC"/>
    <w:rsid w:val="00874FD7"/>
    <w:rsid w:val="00875997"/>
    <w:rsid w:val="00875BDC"/>
    <w:rsid w:val="008768CA"/>
    <w:rsid w:val="008768F8"/>
    <w:rsid w:val="00877222"/>
    <w:rsid w:val="0087756E"/>
    <w:rsid w:val="00880317"/>
    <w:rsid w:val="008806CA"/>
    <w:rsid w:val="00883816"/>
    <w:rsid w:val="00885498"/>
    <w:rsid w:val="00886B68"/>
    <w:rsid w:val="008871B6"/>
    <w:rsid w:val="008875C1"/>
    <w:rsid w:val="00887ADE"/>
    <w:rsid w:val="00887D52"/>
    <w:rsid w:val="00890BE8"/>
    <w:rsid w:val="0089236C"/>
    <w:rsid w:val="00893095"/>
    <w:rsid w:val="0089347A"/>
    <w:rsid w:val="0089461D"/>
    <w:rsid w:val="008947F2"/>
    <w:rsid w:val="00895A0F"/>
    <w:rsid w:val="00896A38"/>
    <w:rsid w:val="00896FA2"/>
    <w:rsid w:val="008974F7"/>
    <w:rsid w:val="00897C9C"/>
    <w:rsid w:val="008A093A"/>
    <w:rsid w:val="008A140C"/>
    <w:rsid w:val="008A1D77"/>
    <w:rsid w:val="008A26C9"/>
    <w:rsid w:val="008A2E45"/>
    <w:rsid w:val="008A42F1"/>
    <w:rsid w:val="008A4747"/>
    <w:rsid w:val="008A4795"/>
    <w:rsid w:val="008A4928"/>
    <w:rsid w:val="008A4991"/>
    <w:rsid w:val="008A5CB3"/>
    <w:rsid w:val="008A5CC0"/>
    <w:rsid w:val="008A61FA"/>
    <w:rsid w:val="008A6E42"/>
    <w:rsid w:val="008A7036"/>
    <w:rsid w:val="008A7DF7"/>
    <w:rsid w:val="008B0588"/>
    <w:rsid w:val="008B215E"/>
    <w:rsid w:val="008B23B1"/>
    <w:rsid w:val="008B39B0"/>
    <w:rsid w:val="008B3F5A"/>
    <w:rsid w:val="008B446F"/>
    <w:rsid w:val="008B6A1E"/>
    <w:rsid w:val="008C022D"/>
    <w:rsid w:val="008C03B4"/>
    <w:rsid w:val="008C06C2"/>
    <w:rsid w:val="008C0ABE"/>
    <w:rsid w:val="008C0F66"/>
    <w:rsid w:val="008C297C"/>
    <w:rsid w:val="008C2A97"/>
    <w:rsid w:val="008C384C"/>
    <w:rsid w:val="008C3B0B"/>
    <w:rsid w:val="008C45AE"/>
    <w:rsid w:val="008C5BF6"/>
    <w:rsid w:val="008C6785"/>
    <w:rsid w:val="008D12C6"/>
    <w:rsid w:val="008D30F4"/>
    <w:rsid w:val="008D3AD0"/>
    <w:rsid w:val="008D425C"/>
    <w:rsid w:val="008D44BC"/>
    <w:rsid w:val="008D4C8C"/>
    <w:rsid w:val="008D6846"/>
    <w:rsid w:val="008D6A10"/>
    <w:rsid w:val="008D729D"/>
    <w:rsid w:val="008D73B2"/>
    <w:rsid w:val="008D7757"/>
    <w:rsid w:val="008D7834"/>
    <w:rsid w:val="008E0BDA"/>
    <w:rsid w:val="008E120A"/>
    <w:rsid w:val="008E1C1D"/>
    <w:rsid w:val="008E2AB8"/>
    <w:rsid w:val="008E371E"/>
    <w:rsid w:val="008E3D37"/>
    <w:rsid w:val="008E4380"/>
    <w:rsid w:val="008E46A8"/>
    <w:rsid w:val="008E69C8"/>
    <w:rsid w:val="008E7986"/>
    <w:rsid w:val="008E7F78"/>
    <w:rsid w:val="008F0750"/>
    <w:rsid w:val="008F18B2"/>
    <w:rsid w:val="008F2044"/>
    <w:rsid w:val="008F2138"/>
    <w:rsid w:val="008F25EE"/>
    <w:rsid w:val="008F2B3F"/>
    <w:rsid w:val="008F387B"/>
    <w:rsid w:val="008F406E"/>
    <w:rsid w:val="008F45EC"/>
    <w:rsid w:val="008F624F"/>
    <w:rsid w:val="008F7454"/>
    <w:rsid w:val="008F779E"/>
    <w:rsid w:val="008F7F9E"/>
    <w:rsid w:val="0090192F"/>
    <w:rsid w:val="009024CD"/>
    <w:rsid w:val="0090271F"/>
    <w:rsid w:val="00902E23"/>
    <w:rsid w:val="00903EF6"/>
    <w:rsid w:val="0090484C"/>
    <w:rsid w:val="009049BC"/>
    <w:rsid w:val="0090627A"/>
    <w:rsid w:val="00906DBF"/>
    <w:rsid w:val="00906EF0"/>
    <w:rsid w:val="00907305"/>
    <w:rsid w:val="00907B2E"/>
    <w:rsid w:val="0091071F"/>
    <w:rsid w:val="00910AAE"/>
    <w:rsid w:val="009113D8"/>
    <w:rsid w:val="009114D7"/>
    <w:rsid w:val="00911C7A"/>
    <w:rsid w:val="0091348E"/>
    <w:rsid w:val="009141AA"/>
    <w:rsid w:val="00914355"/>
    <w:rsid w:val="00915866"/>
    <w:rsid w:val="009158EB"/>
    <w:rsid w:val="00915FAD"/>
    <w:rsid w:val="009160BB"/>
    <w:rsid w:val="00917577"/>
    <w:rsid w:val="00917CCB"/>
    <w:rsid w:val="009201DA"/>
    <w:rsid w:val="009204C9"/>
    <w:rsid w:val="00920AF7"/>
    <w:rsid w:val="00920E09"/>
    <w:rsid w:val="00921969"/>
    <w:rsid w:val="009219B9"/>
    <w:rsid w:val="00922D89"/>
    <w:rsid w:val="009236B7"/>
    <w:rsid w:val="00923E26"/>
    <w:rsid w:val="00923FA1"/>
    <w:rsid w:val="00924205"/>
    <w:rsid w:val="00924B13"/>
    <w:rsid w:val="00924DEA"/>
    <w:rsid w:val="00925C26"/>
    <w:rsid w:val="009266A0"/>
    <w:rsid w:val="00926E83"/>
    <w:rsid w:val="009272CE"/>
    <w:rsid w:val="00927409"/>
    <w:rsid w:val="0092740F"/>
    <w:rsid w:val="00927E15"/>
    <w:rsid w:val="00932118"/>
    <w:rsid w:val="00933641"/>
    <w:rsid w:val="009338EA"/>
    <w:rsid w:val="009354CD"/>
    <w:rsid w:val="00935CB9"/>
    <w:rsid w:val="00936A07"/>
    <w:rsid w:val="00936F86"/>
    <w:rsid w:val="00937182"/>
    <w:rsid w:val="00937501"/>
    <w:rsid w:val="00940075"/>
    <w:rsid w:val="009409A9"/>
    <w:rsid w:val="00940D43"/>
    <w:rsid w:val="00941028"/>
    <w:rsid w:val="0094240E"/>
    <w:rsid w:val="0094252E"/>
    <w:rsid w:val="00942EC2"/>
    <w:rsid w:val="00943086"/>
    <w:rsid w:val="0094388C"/>
    <w:rsid w:val="0094412B"/>
    <w:rsid w:val="00944576"/>
    <w:rsid w:val="00945B01"/>
    <w:rsid w:val="009464DE"/>
    <w:rsid w:val="00947BE2"/>
    <w:rsid w:val="00947F19"/>
    <w:rsid w:val="009516F6"/>
    <w:rsid w:val="009518B9"/>
    <w:rsid w:val="009518BE"/>
    <w:rsid w:val="009523EB"/>
    <w:rsid w:val="00952415"/>
    <w:rsid w:val="009524FF"/>
    <w:rsid w:val="009525D9"/>
    <w:rsid w:val="009527C9"/>
    <w:rsid w:val="00952BA0"/>
    <w:rsid w:val="009530F3"/>
    <w:rsid w:val="00954198"/>
    <w:rsid w:val="009544CE"/>
    <w:rsid w:val="00954AEF"/>
    <w:rsid w:val="00954E85"/>
    <w:rsid w:val="0095507C"/>
    <w:rsid w:val="009556AB"/>
    <w:rsid w:val="0095603D"/>
    <w:rsid w:val="009569C6"/>
    <w:rsid w:val="00956F92"/>
    <w:rsid w:val="009572B5"/>
    <w:rsid w:val="00957DE8"/>
    <w:rsid w:val="00957F31"/>
    <w:rsid w:val="00960B16"/>
    <w:rsid w:val="009610DB"/>
    <w:rsid w:val="00962B54"/>
    <w:rsid w:val="009632C0"/>
    <w:rsid w:val="009633B2"/>
    <w:rsid w:val="0096388D"/>
    <w:rsid w:val="00964688"/>
    <w:rsid w:val="00965CCE"/>
    <w:rsid w:val="009667D4"/>
    <w:rsid w:val="00967B91"/>
    <w:rsid w:val="009714C8"/>
    <w:rsid w:val="0097232C"/>
    <w:rsid w:val="00972E57"/>
    <w:rsid w:val="00973E16"/>
    <w:rsid w:val="009754AC"/>
    <w:rsid w:val="00976184"/>
    <w:rsid w:val="009761EF"/>
    <w:rsid w:val="00976BEB"/>
    <w:rsid w:val="00977FD4"/>
    <w:rsid w:val="00980229"/>
    <w:rsid w:val="009807AE"/>
    <w:rsid w:val="00980FAF"/>
    <w:rsid w:val="009818D5"/>
    <w:rsid w:val="0098190F"/>
    <w:rsid w:val="00981A23"/>
    <w:rsid w:val="00982A39"/>
    <w:rsid w:val="009834A0"/>
    <w:rsid w:val="00983635"/>
    <w:rsid w:val="009838F4"/>
    <w:rsid w:val="00983DB7"/>
    <w:rsid w:val="0098436B"/>
    <w:rsid w:val="00984F4F"/>
    <w:rsid w:val="00985504"/>
    <w:rsid w:val="009860B5"/>
    <w:rsid w:val="009863A7"/>
    <w:rsid w:val="009864DD"/>
    <w:rsid w:val="00986940"/>
    <w:rsid w:val="00986BDD"/>
    <w:rsid w:val="00990808"/>
    <w:rsid w:val="0099080C"/>
    <w:rsid w:val="0099087A"/>
    <w:rsid w:val="00991172"/>
    <w:rsid w:val="009911D5"/>
    <w:rsid w:val="00991629"/>
    <w:rsid w:val="009917D7"/>
    <w:rsid w:val="009923B4"/>
    <w:rsid w:val="00992752"/>
    <w:rsid w:val="00992878"/>
    <w:rsid w:val="0099327F"/>
    <w:rsid w:val="00993BA7"/>
    <w:rsid w:val="0099409C"/>
    <w:rsid w:val="00994109"/>
    <w:rsid w:val="00994F73"/>
    <w:rsid w:val="0099524A"/>
    <w:rsid w:val="0099672E"/>
    <w:rsid w:val="00996D97"/>
    <w:rsid w:val="00997FFA"/>
    <w:rsid w:val="009A0924"/>
    <w:rsid w:val="009A3729"/>
    <w:rsid w:val="009A3916"/>
    <w:rsid w:val="009A3B6B"/>
    <w:rsid w:val="009A4D63"/>
    <w:rsid w:val="009A523E"/>
    <w:rsid w:val="009A5DD2"/>
    <w:rsid w:val="009A7961"/>
    <w:rsid w:val="009A7E40"/>
    <w:rsid w:val="009B122A"/>
    <w:rsid w:val="009B1E7C"/>
    <w:rsid w:val="009B3B13"/>
    <w:rsid w:val="009B3C6C"/>
    <w:rsid w:val="009B45AB"/>
    <w:rsid w:val="009B47BF"/>
    <w:rsid w:val="009B56FF"/>
    <w:rsid w:val="009B57D0"/>
    <w:rsid w:val="009B6935"/>
    <w:rsid w:val="009C0074"/>
    <w:rsid w:val="009C067E"/>
    <w:rsid w:val="009C1672"/>
    <w:rsid w:val="009C1BA8"/>
    <w:rsid w:val="009C26DD"/>
    <w:rsid w:val="009C2C1B"/>
    <w:rsid w:val="009C32CD"/>
    <w:rsid w:val="009C3A76"/>
    <w:rsid w:val="009C4134"/>
    <w:rsid w:val="009C4910"/>
    <w:rsid w:val="009C491F"/>
    <w:rsid w:val="009C49F5"/>
    <w:rsid w:val="009C501B"/>
    <w:rsid w:val="009C53E0"/>
    <w:rsid w:val="009C5893"/>
    <w:rsid w:val="009C5E2E"/>
    <w:rsid w:val="009C7346"/>
    <w:rsid w:val="009D0A4B"/>
    <w:rsid w:val="009D150D"/>
    <w:rsid w:val="009D1C70"/>
    <w:rsid w:val="009D246A"/>
    <w:rsid w:val="009D2876"/>
    <w:rsid w:val="009D5FB5"/>
    <w:rsid w:val="009D79A8"/>
    <w:rsid w:val="009D7DB2"/>
    <w:rsid w:val="009E0637"/>
    <w:rsid w:val="009E0C85"/>
    <w:rsid w:val="009E16A3"/>
    <w:rsid w:val="009E1A63"/>
    <w:rsid w:val="009E1BFE"/>
    <w:rsid w:val="009E2C0D"/>
    <w:rsid w:val="009E30B3"/>
    <w:rsid w:val="009E38A0"/>
    <w:rsid w:val="009E3D80"/>
    <w:rsid w:val="009E55D1"/>
    <w:rsid w:val="009E5658"/>
    <w:rsid w:val="009E5F84"/>
    <w:rsid w:val="009E7045"/>
    <w:rsid w:val="009E7573"/>
    <w:rsid w:val="009E7750"/>
    <w:rsid w:val="009E77F9"/>
    <w:rsid w:val="009E7A9C"/>
    <w:rsid w:val="009E7B67"/>
    <w:rsid w:val="009E7C2E"/>
    <w:rsid w:val="009F0102"/>
    <w:rsid w:val="009F1A90"/>
    <w:rsid w:val="009F1C3F"/>
    <w:rsid w:val="009F280C"/>
    <w:rsid w:val="009F29E9"/>
    <w:rsid w:val="009F3196"/>
    <w:rsid w:val="009F37B7"/>
    <w:rsid w:val="009F42E0"/>
    <w:rsid w:val="009F44AF"/>
    <w:rsid w:val="009F54BB"/>
    <w:rsid w:val="009F5E43"/>
    <w:rsid w:val="009F769D"/>
    <w:rsid w:val="00A00D3C"/>
    <w:rsid w:val="00A01403"/>
    <w:rsid w:val="00A015D2"/>
    <w:rsid w:val="00A02497"/>
    <w:rsid w:val="00A0257B"/>
    <w:rsid w:val="00A02717"/>
    <w:rsid w:val="00A02CC0"/>
    <w:rsid w:val="00A03836"/>
    <w:rsid w:val="00A03984"/>
    <w:rsid w:val="00A0404B"/>
    <w:rsid w:val="00A0552C"/>
    <w:rsid w:val="00A1017E"/>
    <w:rsid w:val="00A10F02"/>
    <w:rsid w:val="00A113E7"/>
    <w:rsid w:val="00A11E1F"/>
    <w:rsid w:val="00A12275"/>
    <w:rsid w:val="00A1317A"/>
    <w:rsid w:val="00A13F55"/>
    <w:rsid w:val="00A13FB9"/>
    <w:rsid w:val="00A14E24"/>
    <w:rsid w:val="00A1510A"/>
    <w:rsid w:val="00A1518D"/>
    <w:rsid w:val="00A15BD4"/>
    <w:rsid w:val="00A15D25"/>
    <w:rsid w:val="00A164B4"/>
    <w:rsid w:val="00A200FA"/>
    <w:rsid w:val="00A20556"/>
    <w:rsid w:val="00A21351"/>
    <w:rsid w:val="00A21532"/>
    <w:rsid w:val="00A22612"/>
    <w:rsid w:val="00A22D40"/>
    <w:rsid w:val="00A2341D"/>
    <w:rsid w:val="00A2361D"/>
    <w:rsid w:val="00A26956"/>
    <w:rsid w:val="00A30656"/>
    <w:rsid w:val="00A309A6"/>
    <w:rsid w:val="00A33507"/>
    <w:rsid w:val="00A335BC"/>
    <w:rsid w:val="00A34475"/>
    <w:rsid w:val="00A368B1"/>
    <w:rsid w:val="00A37164"/>
    <w:rsid w:val="00A377FA"/>
    <w:rsid w:val="00A378ED"/>
    <w:rsid w:val="00A37CB9"/>
    <w:rsid w:val="00A40382"/>
    <w:rsid w:val="00A40419"/>
    <w:rsid w:val="00A41886"/>
    <w:rsid w:val="00A41897"/>
    <w:rsid w:val="00A4347A"/>
    <w:rsid w:val="00A43A18"/>
    <w:rsid w:val="00A44649"/>
    <w:rsid w:val="00A45463"/>
    <w:rsid w:val="00A513B6"/>
    <w:rsid w:val="00A5176B"/>
    <w:rsid w:val="00A52828"/>
    <w:rsid w:val="00A53696"/>
    <w:rsid w:val="00A53724"/>
    <w:rsid w:val="00A54841"/>
    <w:rsid w:val="00A556C1"/>
    <w:rsid w:val="00A55AC0"/>
    <w:rsid w:val="00A56C3D"/>
    <w:rsid w:val="00A57508"/>
    <w:rsid w:val="00A60200"/>
    <w:rsid w:val="00A60FC6"/>
    <w:rsid w:val="00A623B0"/>
    <w:rsid w:val="00A62FCE"/>
    <w:rsid w:val="00A63674"/>
    <w:rsid w:val="00A63DC4"/>
    <w:rsid w:val="00A6407C"/>
    <w:rsid w:val="00A65286"/>
    <w:rsid w:val="00A65A1F"/>
    <w:rsid w:val="00A65D22"/>
    <w:rsid w:val="00A65DD5"/>
    <w:rsid w:val="00A6670A"/>
    <w:rsid w:val="00A669A5"/>
    <w:rsid w:val="00A67112"/>
    <w:rsid w:val="00A67C38"/>
    <w:rsid w:val="00A70479"/>
    <w:rsid w:val="00A70A78"/>
    <w:rsid w:val="00A70B96"/>
    <w:rsid w:val="00A70DEE"/>
    <w:rsid w:val="00A71054"/>
    <w:rsid w:val="00A7167E"/>
    <w:rsid w:val="00A71B61"/>
    <w:rsid w:val="00A72581"/>
    <w:rsid w:val="00A73129"/>
    <w:rsid w:val="00A73D54"/>
    <w:rsid w:val="00A74310"/>
    <w:rsid w:val="00A74482"/>
    <w:rsid w:val="00A7572B"/>
    <w:rsid w:val="00A76A89"/>
    <w:rsid w:val="00A77390"/>
    <w:rsid w:val="00A77B3F"/>
    <w:rsid w:val="00A80931"/>
    <w:rsid w:val="00A815F8"/>
    <w:rsid w:val="00A82346"/>
    <w:rsid w:val="00A824E6"/>
    <w:rsid w:val="00A82562"/>
    <w:rsid w:val="00A83A2B"/>
    <w:rsid w:val="00A83C23"/>
    <w:rsid w:val="00A84761"/>
    <w:rsid w:val="00A84B90"/>
    <w:rsid w:val="00A855D9"/>
    <w:rsid w:val="00A903E4"/>
    <w:rsid w:val="00A90640"/>
    <w:rsid w:val="00A90AB9"/>
    <w:rsid w:val="00A91526"/>
    <w:rsid w:val="00A91AE6"/>
    <w:rsid w:val="00A91B50"/>
    <w:rsid w:val="00A91B55"/>
    <w:rsid w:val="00A91FD6"/>
    <w:rsid w:val="00A92068"/>
    <w:rsid w:val="00A9214D"/>
    <w:rsid w:val="00A92BA1"/>
    <w:rsid w:val="00A94F32"/>
    <w:rsid w:val="00A96DD3"/>
    <w:rsid w:val="00A96F7D"/>
    <w:rsid w:val="00AA09ED"/>
    <w:rsid w:val="00AA0B20"/>
    <w:rsid w:val="00AA14FB"/>
    <w:rsid w:val="00AA194B"/>
    <w:rsid w:val="00AA1E5C"/>
    <w:rsid w:val="00AA1EDC"/>
    <w:rsid w:val="00AA225F"/>
    <w:rsid w:val="00AA2838"/>
    <w:rsid w:val="00AA3EF0"/>
    <w:rsid w:val="00AA5962"/>
    <w:rsid w:val="00AA6598"/>
    <w:rsid w:val="00AA6B01"/>
    <w:rsid w:val="00AA7581"/>
    <w:rsid w:val="00AA75E8"/>
    <w:rsid w:val="00AA7C92"/>
    <w:rsid w:val="00AB0A0D"/>
    <w:rsid w:val="00AB0E32"/>
    <w:rsid w:val="00AB0FF5"/>
    <w:rsid w:val="00AB1731"/>
    <w:rsid w:val="00AB2D85"/>
    <w:rsid w:val="00AB3B95"/>
    <w:rsid w:val="00AB3F75"/>
    <w:rsid w:val="00AB44D0"/>
    <w:rsid w:val="00AB45B7"/>
    <w:rsid w:val="00AB5191"/>
    <w:rsid w:val="00AB5A2C"/>
    <w:rsid w:val="00AB634D"/>
    <w:rsid w:val="00AB64D8"/>
    <w:rsid w:val="00AB6DF1"/>
    <w:rsid w:val="00AB73CA"/>
    <w:rsid w:val="00AC00A7"/>
    <w:rsid w:val="00AC051F"/>
    <w:rsid w:val="00AC208E"/>
    <w:rsid w:val="00AC35C3"/>
    <w:rsid w:val="00AC36DE"/>
    <w:rsid w:val="00AC381C"/>
    <w:rsid w:val="00AC6BC6"/>
    <w:rsid w:val="00AC7E1C"/>
    <w:rsid w:val="00AD1434"/>
    <w:rsid w:val="00AD1768"/>
    <w:rsid w:val="00AD2BBB"/>
    <w:rsid w:val="00AD3841"/>
    <w:rsid w:val="00AD4309"/>
    <w:rsid w:val="00AD4C15"/>
    <w:rsid w:val="00AD4CC3"/>
    <w:rsid w:val="00AD4E3B"/>
    <w:rsid w:val="00AD5C91"/>
    <w:rsid w:val="00AE01D6"/>
    <w:rsid w:val="00AE1DBA"/>
    <w:rsid w:val="00AE1E34"/>
    <w:rsid w:val="00AE1F94"/>
    <w:rsid w:val="00AE2BB3"/>
    <w:rsid w:val="00AE2CB0"/>
    <w:rsid w:val="00AE2DE4"/>
    <w:rsid w:val="00AE3797"/>
    <w:rsid w:val="00AE49B3"/>
    <w:rsid w:val="00AE6015"/>
    <w:rsid w:val="00AE7061"/>
    <w:rsid w:val="00AE7958"/>
    <w:rsid w:val="00AE7FD8"/>
    <w:rsid w:val="00AF073A"/>
    <w:rsid w:val="00AF0F50"/>
    <w:rsid w:val="00AF1231"/>
    <w:rsid w:val="00AF369A"/>
    <w:rsid w:val="00AF4DD4"/>
    <w:rsid w:val="00AF4E68"/>
    <w:rsid w:val="00AF4F91"/>
    <w:rsid w:val="00AF6417"/>
    <w:rsid w:val="00AF7479"/>
    <w:rsid w:val="00AF7B4C"/>
    <w:rsid w:val="00B00537"/>
    <w:rsid w:val="00B009F4"/>
    <w:rsid w:val="00B01B5F"/>
    <w:rsid w:val="00B024AE"/>
    <w:rsid w:val="00B02C90"/>
    <w:rsid w:val="00B036C2"/>
    <w:rsid w:val="00B03785"/>
    <w:rsid w:val="00B03A57"/>
    <w:rsid w:val="00B03D19"/>
    <w:rsid w:val="00B04047"/>
    <w:rsid w:val="00B04944"/>
    <w:rsid w:val="00B04CBF"/>
    <w:rsid w:val="00B055D4"/>
    <w:rsid w:val="00B062AA"/>
    <w:rsid w:val="00B06E75"/>
    <w:rsid w:val="00B11B3B"/>
    <w:rsid w:val="00B11DA5"/>
    <w:rsid w:val="00B11DA8"/>
    <w:rsid w:val="00B12517"/>
    <w:rsid w:val="00B133AF"/>
    <w:rsid w:val="00B1344E"/>
    <w:rsid w:val="00B13C99"/>
    <w:rsid w:val="00B143AD"/>
    <w:rsid w:val="00B1467A"/>
    <w:rsid w:val="00B14933"/>
    <w:rsid w:val="00B14E40"/>
    <w:rsid w:val="00B15449"/>
    <w:rsid w:val="00B15899"/>
    <w:rsid w:val="00B162DA"/>
    <w:rsid w:val="00B17762"/>
    <w:rsid w:val="00B2108D"/>
    <w:rsid w:val="00B23071"/>
    <w:rsid w:val="00B232AD"/>
    <w:rsid w:val="00B232B9"/>
    <w:rsid w:val="00B2388D"/>
    <w:rsid w:val="00B23CEF"/>
    <w:rsid w:val="00B23FC5"/>
    <w:rsid w:val="00B24DD2"/>
    <w:rsid w:val="00B25231"/>
    <w:rsid w:val="00B26BB3"/>
    <w:rsid w:val="00B2701F"/>
    <w:rsid w:val="00B27EDB"/>
    <w:rsid w:val="00B312F2"/>
    <w:rsid w:val="00B31AF8"/>
    <w:rsid w:val="00B3304F"/>
    <w:rsid w:val="00B3313E"/>
    <w:rsid w:val="00B3332F"/>
    <w:rsid w:val="00B33CD7"/>
    <w:rsid w:val="00B35701"/>
    <w:rsid w:val="00B35DBE"/>
    <w:rsid w:val="00B360B6"/>
    <w:rsid w:val="00B36CB9"/>
    <w:rsid w:val="00B36D33"/>
    <w:rsid w:val="00B3771E"/>
    <w:rsid w:val="00B37ED3"/>
    <w:rsid w:val="00B40473"/>
    <w:rsid w:val="00B40A30"/>
    <w:rsid w:val="00B4182E"/>
    <w:rsid w:val="00B418BE"/>
    <w:rsid w:val="00B41949"/>
    <w:rsid w:val="00B41B41"/>
    <w:rsid w:val="00B41B43"/>
    <w:rsid w:val="00B41B61"/>
    <w:rsid w:val="00B423CE"/>
    <w:rsid w:val="00B425FB"/>
    <w:rsid w:val="00B42610"/>
    <w:rsid w:val="00B431ED"/>
    <w:rsid w:val="00B432DF"/>
    <w:rsid w:val="00B44D1A"/>
    <w:rsid w:val="00B4517E"/>
    <w:rsid w:val="00B4623E"/>
    <w:rsid w:val="00B4626B"/>
    <w:rsid w:val="00B46972"/>
    <w:rsid w:val="00B47FD3"/>
    <w:rsid w:val="00B5091E"/>
    <w:rsid w:val="00B50D46"/>
    <w:rsid w:val="00B5113B"/>
    <w:rsid w:val="00B519C7"/>
    <w:rsid w:val="00B526B5"/>
    <w:rsid w:val="00B53C8B"/>
    <w:rsid w:val="00B53D4F"/>
    <w:rsid w:val="00B53F33"/>
    <w:rsid w:val="00B55A9A"/>
    <w:rsid w:val="00B5673E"/>
    <w:rsid w:val="00B5799A"/>
    <w:rsid w:val="00B60143"/>
    <w:rsid w:val="00B60308"/>
    <w:rsid w:val="00B61076"/>
    <w:rsid w:val="00B612A5"/>
    <w:rsid w:val="00B61444"/>
    <w:rsid w:val="00B61459"/>
    <w:rsid w:val="00B6199C"/>
    <w:rsid w:val="00B61D11"/>
    <w:rsid w:val="00B636D5"/>
    <w:rsid w:val="00B64332"/>
    <w:rsid w:val="00B6478D"/>
    <w:rsid w:val="00B648E3"/>
    <w:rsid w:val="00B64E0D"/>
    <w:rsid w:val="00B6628C"/>
    <w:rsid w:val="00B6647E"/>
    <w:rsid w:val="00B6667D"/>
    <w:rsid w:val="00B66EEA"/>
    <w:rsid w:val="00B6701A"/>
    <w:rsid w:val="00B6725F"/>
    <w:rsid w:val="00B7215F"/>
    <w:rsid w:val="00B72263"/>
    <w:rsid w:val="00B72BD4"/>
    <w:rsid w:val="00B736AF"/>
    <w:rsid w:val="00B736B0"/>
    <w:rsid w:val="00B74453"/>
    <w:rsid w:val="00B74C05"/>
    <w:rsid w:val="00B74D17"/>
    <w:rsid w:val="00B76DE2"/>
    <w:rsid w:val="00B76EE0"/>
    <w:rsid w:val="00B77656"/>
    <w:rsid w:val="00B77D81"/>
    <w:rsid w:val="00B80230"/>
    <w:rsid w:val="00B822EF"/>
    <w:rsid w:val="00B82A89"/>
    <w:rsid w:val="00B8312B"/>
    <w:rsid w:val="00B85F9C"/>
    <w:rsid w:val="00B86733"/>
    <w:rsid w:val="00B86852"/>
    <w:rsid w:val="00B9159B"/>
    <w:rsid w:val="00B92B93"/>
    <w:rsid w:val="00B92E6B"/>
    <w:rsid w:val="00B93086"/>
    <w:rsid w:val="00B93B7B"/>
    <w:rsid w:val="00B94827"/>
    <w:rsid w:val="00B95D62"/>
    <w:rsid w:val="00B969C8"/>
    <w:rsid w:val="00B97442"/>
    <w:rsid w:val="00BA0659"/>
    <w:rsid w:val="00BA137F"/>
    <w:rsid w:val="00BA19ED"/>
    <w:rsid w:val="00BA1B2B"/>
    <w:rsid w:val="00BA1FA5"/>
    <w:rsid w:val="00BA300B"/>
    <w:rsid w:val="00BA4B8D"/>
    <w:rsid w:val="00BA761E"/>
    <w:rsid w:val="00BB00BE"/>
    <w:rsid w:val="00BB04C2"/>
    <w:rsid w:val="00BB187C"/>
    <w:rsid w:val="00BB1F03"/>
    <w:rsid w:val="00BB2653"/>
    <w:rsid w:val="00BB34CE"/>
    <w:rsid w:val="00BB4767"/>
    <w:rsid w:val="00BB4783"/>
    <w:rsid w:val="00BB58D7"/>
    <w:rsid w:val="00BB661A"/>
    <w:rsid w:val="00BB6D9D"/>
    <w:rsid w:val="00BB7413"/>
    <w:rsid w:val="00BC0662"/>
    <w:rsid w:val="00BC0AAB"/>
    <w:rsid w:val="00BC0F7D"/>
    <w:rsid w:val="00BC1C56"/>
    <w:rsid w:val="00BC2183"/>
    <w:rsid w:val="00BC2B7D"/>
    <w:rsid w:val="00BC2BD1"/>
    <w:rsid w:val="00BC371B"/>
    <w:rsid w:val="00BC3836"/>
    <w:rsid w:val="00BC440F"/>
    <w:rsid w:val="00BC4B89"/>
    <w:rsid w:val="00BC5A8D"/>
    <w:rsid w:val="00BC5F14"/>
    <w:rsid w:val="00BC6861"/>
    <w:rsid w:val="00BC72FD"/>
    <w:rsid w:val="00BD0020"/>
    <w:rsid w:val="00BD0059"/>
    <w:rsid w:val="00BD081C"/>
    <w:rsid w:val="00BD0B2C"/>
    <w:rsid w:val="00BD1B60"/>
    <w:rsid w:val="00BD1F7A"/>
    <w:rsid w:val="00BD21ED"/>
    <w:rsid w:val="00BD2FB5"/>
    <w:rsid w:val="00BD4917"/>
    <w:rsid w:val="00BD52CC"/>
    <w:rsid w:val="00BD59A4"/>
    <w:rsid w:val="00BD6393"/>
    <w:rsid w:val="00BE2CE1"/>
    <w:rsid w:val="00BE2DF2"/>
    <w:rsid w:val="00BE3255"/>
    <w:rsid w:val="00BE566B"/>
    <w:rsid w:val="00BE6576"/>
    <w:rsid w:val="00BE691D"/>
    <w:rsid w:val="00BE6B90"/>
    <w:rsid w:val="00BE77A4"/>
    <w:rsid w:val="00BE798E"/>
    <w:rsid w:val="00BF0B2B"/>
    <w:rsid w:val="00BF128E"/>
    <w:rsid w:val="00BF16AD"/>
    <w:rsid w:val="00BF2380"/>
    <w:rsid w:val="00BF5663"/>
    <w:rsid w:val="00BF5873"/>
    <w:rsid w:val="00BF65A6"/>
    <w:rsid w:val="00C0325B"/>
    <w:rsid w:val="00C0370C"/>
    <w:rsid w:val="00C0438B"/>
    <w:rsid w:val="00C05098"/>
    <w:rsid w:val="00C0597A"/>
    <w:rsid w:val="00C05F43"/>
    <w:rsid w:val="00C05FB4"/>
    <w:rsid w:val="00C06B76"/>
    <w:rsid w:val="00C06F44"/>
    <w:rsid w:val="00C07DD1"/>
    <w:rsid w:val="00C1056D"/>
    <w:rsid w:val="00C10CAD"/>
    <w:rsid w:val="00C10EEE"/>
    <w:rsid w:val="00C11AE5"/>
    <w:rsid w:val="00C1229E"/>
    <w:rsid w:val="00C12D99"/>
    <w:rsid w:val="00C1331B"/>
    <w:rsid w:val="00C1496A"/>
    <w:rsid w:val="00C1576E"/>
    <w:rsid w:val="00C15F1C"/>
    <w:rsid w:val="00C15F23"/>
    <w:rsid w:val="00C17F1B"/>
    <w:rsid w:val="00C2008F"/>
    <w:rsid w:val="00C20334"/>
    <w:rsid w:val="00C205CE"/>
    <w:rsid w:val="00C20B8A"/>
    <w:rsid w:val="00C20DEE"/>
    <w:rsid w:val="00C22531"/>
    <w:rsid w:val="00C238B4"/>
    <w:rsid w:val="00C239D8"/>
    <w:rsid w:val="00C24B6B"/>
    <w:rsid w:val="00C24F84"/>
    <w:rsid w:val="00C25203"/>
    <w:rsid w:val="00C26048"/>
    <w:rsid w:val="00C260A1"/>
    <w:rsid w:val="00C27734"/>
    <w:rsid w:val="00C30A7F"/>
    <w:rsid w:val="00C32E43"/>
    <w:rsid w:val="00C32EBC"/>
    <w:rsid w:val="00C33079"/>
    <w:rsid w:val="00C3321B"/>
    <w:rsid w:val="00C33286"/>
    <w:rsid w:val="00C33D28"/>
    <w:rsid w:val="00C348B2"/>
    <w:rsid w:val="00C34D25"/>
    <w:rsid w:val="00C3534F"/>
    <w:rsid w:val="00C35564"/>
    <w:rsid w:val="00C35B8F"/>
    <w:rsid w:val="00C36522"/>
    <w:rsid w:val="00C36DAA"/>
    <w:rsid w:val="00C36E4E"/>
    <w:rsid w:val="00C37AFF"/>
    <w:rsid w:val="00C37C42"/>
    <w:rsid w:val="00C40148"/>
    <w:rsid w:val="00C40868"/>
    <w:rsid w:val="00C40EA6"/>
    <w:rsid w:val="00C41118"/>
    <w:rsid w:val="00C41D3D"/>
    <w:rsid w:val="00C41EB0"/>
    <w:rsid w:val="00C43E51"/>
    <w:rsid w:val="00C44C07"/>
    <w:rsid w:val="00C45231"/>
    <w:rsid w:val="00C4537F"/>
    <w:rsid w:val="00C46569"/>
    <w:rsid w:val="00C46E98"/>
    <w:rsid w:val="00C503B6"/>
    <w:rsid w:val="00C50931"/>
    <w:rsid w:val="00C50DA6"/>
    <w:rsid w:val="00C53289"/>
    <w:rsid w:val="00C53C13"/>
    <w:rsid w:val="00C54B9B"/>
    <w:rsid w:val="00C54CB0"/>
    <w:rsid w:val="00C56A83"/>
    <w:rsid w:val="00C60085"/>
    <w:rsid w:val="00C601D4"/>
    <w:rsid w:val="00C61D1C"/>
    <w:rsid w:val="00C62AC0"/>
    <w:rsid w:val="00C62F1A"/>
    <w:rsid w:val="00C64233"/>
    <w:rsid w:val="00C64851"/>
    <w:rsid w:val="00C64A92"/>
    <w:rsid w:val="00C655F9"/>
    <w:rsid w:val="00C66910"/>
    <w:rsid w:val="00C66CFA"/>
    <w:rsid w:val="00C67FA4"/>
    <w:rsid w:val="00C701EF"/>
    <w:rsid w:val="00C70C11"/>
    <w:rsid w:val="00C713EA"/>
    <w:rsid w:val="00C71435"/>
    <w:rsid w:val="00C72278"/>
    <w:rsid w:val="00C72833"/>
    <w:rsid w:val="00C72CC0"/>
    <w:rsid w:val="00C731D7"/>
    <w:rsid w:val="00C732DC"/>
    <w:rsid w:val="00C73332"/>
    <w:rsid w:val="00C75C46"/>
    <w:rsid w:val="00C760CB"/>
    <w:rsid w:val="00C768D0"/>
    <w:rsid w:val="00C77AA8"/>
    <w:rsid w:val="00C80D5C"/>
    <w:rsid w:val="00C80F1D"/>
    <w:rsid w:val="00C8133E"/>
    <w:rsid w:val="00C818F3"/>
    <w:rsid w:val="00C81A25"/>
    <w:rsid w:val="00C823F3"/>
    <w:rsid w:val="00C82638"/>
    <w:rsid w:val="00C82FCB"/>
    <w:rsid w:val="00C83665"/>
    <w:rsid w:val="00C83ABA"/>
    <w:rsid w:val="00C83DB2"/>
    <w:rsid w:val="00C857B6"/>
    <w:rsid w:val="00C86110"/>
    <w:rsid w:val="00C867D3"/>
    <w:rsid w:val="00C868D1"/>
    <w:rsid w:val="00C905A8"/>
    <w:rsid w:val="00C90A14"/>
    <w:rsid w:val="00C90BE9"/>
    <w:rsid w:val="00C913AD"/>
    <w:rsid w:val="00C91584"/>
    <w:rsid w:val="00C9195B"/>
    <w:rsid w:val="00C91ACC"/>
    <w:rsid w:val="00C92029"/>
    <w:rsid w:val="00C920DF"/>
    <w:rsid w:val="00C927A1"/>
    <w:rsid w:val="00C927EB"/>
    <w:rsid w:val="00C932B3"/>
    <w:rsid w:val="00C93B01"/>
    <w:rsid w:val="00C93F40"/>
    <w:rsid w:val="00C9406B"/>
    <w:rsid w:val="00C9487F"/>
    <w:rsid w:val="00C94CA0"/>
    <w:rsid w:val="00C94F7E"/>
    <w:rsid w:val="00C95CEA"/>
    <w:rsid w:val="00C96756"/>
    <w:rsid w:val="00C967F5"/>
    <w:rsid w:val="00CA078F"/>
    <w:rsid w:val="00CA0DFC"/>
    <w:rsid w:val="00CA133D"/>
    <w:rsid w:val="00CA21CC"/>
    <w:rsid w:val="00CA2716"/>
    <w:rsid w:val="00CA2AE5"/>
    <w:rsid w:val="00CA3694"/>
    <w:rsid w:val="00CA3D0C"/>
    <w:rsid w:val="00CA3E40"/>
    <w:rsid w:val="00CA3E5A"/>
    <w:rsid w:val="00CA40FD"/>
    <w:rsid w:val="00CA4E5C"/>
    <w:rsid w:val="00CB1823"/>
    <w:rsid w:val="00CB225C"/>
    <w:rsid w:val="00CB3044"/>
    <w:rsid w:val="00CB38DF"/>
    <w:rsid w:val="00CB3AB8"/>
    <w:rsid w:val="00CB4529"/>
    <w:rsid w:val="00CB4663"/>
    <w:rsid w:val="00CB4932"/>
    <w:rsid w:val="00CB54B5"/>
    <w:rsid w:val="00CB580E"/>
    <w:rsid w:val="00CB5ADF"/>
    <w:rsid w:val="00CB5EB9"/>
    <w:rsid w:val="00CB7C3C"/>
    <w:rsid w:val="00CC0797"/>
    <w:rsid w:val="00CC0881"/>
    <w:rsid w:val="00CC0913"/>
    <w:rsid w:val="00CC1BE2"/>
    <w:rsid w:val="00CC2102"/>
    <w:rsid w:val="00CC2880"/>
    <w:rsid w:val="00CC2A05"/>
    <w:rsid w:val="00CC2F1E"/>
    <w:rsid w:val="00CC3733"/>
    <w:rsid w:val="00CC3C27"/>
    <w:rsid w:val="00CC3EE9"/>
    <w:rsid w:val="00CC42AF"/>
    <w:rsid w:val="00CC528F"/>
    <w:rsid w:val="00CC5A07"/>
    <w:rsid w:val="00CC6AD1"/>
    <w:rsid w:val="00CC7214"/>
    <w:rsid w:val="00CC748C"/>
    <w:rsid w:val="00CC7A4A"/>
    <w:rsid w:val="00CC7BA2"/>
    <w:rsid w:val="00CD0C96"/>
    <w:rsid w:val="00CD118E"/>
    <w:rsid w:val="00CD1C7F"/>
    <w:rsid w:val="00CD2BD4"/>
    <w:rsid w:val="00CD4593"/>
    <w:rsid w:val="00CD62A6"/>
    <w:rsid w:val="00CD703D"/>
    <w:rsid w:val="00CD78CC"/>
    <w:rsid w:val="00CE0E43"/>
    <w:rsid w:val="00CE256E"/>
    <w:rsid w:val="00CE2674"/>
    <w:rsid w:val="00CE29CC"/>
    <w:rsid w:val="00CE2D1F"/>
    <w:rsid w:val="00CE3EF3"/>
    <w:rsid w:val="00CE483E"/>
    <w:rsid w:val="00CE54FC"/>
    <w:rsid w:val="00CE5CBE"/>
    <w:rsid w:val="00CE6136"/>
    <w:rsid w:val="00CE61BF"/>
    <w:rsid w:val="00CE6684"/>
    <w:rsid w:val="00CE6A7C"/>
    <w:rsid w:val="00CE6A95"/>
    <w:rsid w:val="00CE768F"/>
    <w:rsid w:val="00CE7BAD"/>
    <w:rsid w:val="00CE7C47"/>
    <w:rsid w:val="00CF0121"/>
    <w:rsid w:val="00CF013F"/>
    <w:rsid w:val="00CF027E"/>
    <w:rsid w:val="00CF08B0"/>
    <w:rsid w:val="00CF0BA4"/>
    <w:rsid w:val="00CF0EB1"/>
    <w:rsid w:val="00CF1785"/>
    <w:rsid w:val="00CF1AF4"/>
    <w:rsid w:val="00CF1CAF"/>
    <w:rsid w:val="00CF1EBC"/>
    <w:rsid w:val="00CF20E3"/>
    <w:rsid w:val="00CF2106"/>
    <w:rsid w:val="00CF2F3C"/>
    <w:rsid w:val="00CF477E"/>
    <w:rsid w:val="00CF4913"/>
    <w:rsid w:val="00CF497E"/>
    <w:rsid w:val="00CF4D25"/>
    <w:rsid w:val="00CF67DE"/>
    <w:rsid w:val="00CF6911"/>
    <w:rsid w:val="00CF750A"/>
    <w:rsid w:val="00CF7AEE"/>
    <w:rsid w:val="00D01FEA"/>
    <w:rsid w:val="00D02904"/>
    <w:rsid w:val="00D02A4A"/>
    <w:rsid w:val="00D03204"/>
    <w:rsid w:val="00D04091"/>
    <w:rsid w:val="00D05790"/>
    <w:rsid w:val="00D06B27"/>
    <w:rsid w:val="00D10D66"/>
    <w:rsid w:val="00D11893"/>
    <w:rsid w:val="00D11B65"/>
    <w:rsid w:val="00D131EC"/>
    <w:rsid w:val="00D13803"/>
    <w:rsid w:val="00D14D05"/>
    <w:rsid w:val="00D15BBA"/>
    <w:rsid w:val="00D161E6"/>
    <w:rsid w:val="00D16DB7"/>
    <w:rsid w:val="00D16FCC"/>
    <w:rsid w:val="00D17DE6"/>
    <w:rsid w:val="00D17E8D"/>
    <w:rsid w:val="00D21568"/>
    <w:rsid w:val="00D2190D"/>
    <w:rsid w:val="00D2348C"/>
    <w:rsid w:val="00D2378D"/>
    <w:rsid w:val="00D23E88"/>
    <w:rsid w:val="00D25A7E"/>
    <w:rsid w:val="00D25DC5"/>
    <w:rsid w:val="00D262F2"/>
    <w:rsid w:val="00D2657C"/>
    <w:rsid w:val="00D26F3B"/>
    <w:rsid w:val="00D2703D"/>
    <w:rsid w:val="00D27EC2"/>
    <w:rsid w:val="00D309CC"/>
    <w:rsid w:val="00D31F7F"/>
    <w:rsid w:val="00D31FAE"/>
    <w:rsid w:val="00D32FA8"/>
    <w:rsid w:val="00D33DE6"/>
    <w:rsid w:val="00D34AD5"/>
    <w:rsid w:val="00D34B02"/>
    <w:rsid w:val="00D34C57"/>
    <w:rsid w:val="00D355B2"/>
    <w:rsid w:val="00D35683"/>
    <w:rsid w:val="00D36282"/>
    <w:rsid w:val="00D36EED"/>
    <w:rsid w:val="00D371FD"/>
    <w:rsid w:val="00D414E1"/>
    <w:rsid w:val="00D4327D"/>
    <w:rsid w:val="00D43B93"/>
    <w:rsid w:val="00D440A3"/>
    <w:rsid w:val="00D4439D"/>
    <w:rsid w:val="00D45BFC"/>
    <w:rsid w:val="00D46381"/>
    <w:rsid w:val="00D463FE"/>
    <w:rsid w:val="00D46431"/>
    <w:rsid w:val="00D468B9"/>
    <w:rsid w:val="00D46A29"/>
    <w:rsid w:val="00D46EDF"/>
    <w:rsid w:val="00D47342"/>
    <w:rsid w:val="00D478E7"/>
    <w:rsid w:val="00D50209"/>
    <w:rsid w:val="00D51D67"/>
    <w:rsid w:val="00D5232D"/>
    <w:rsid w:val="00D534EB"/>
    <w:rsid w:val="00D5506E"/>
    <w:rsid w:val="00D553EE"/>
    <w:rsid w:val="00D56A52"/>
    <w:rsid w:val="00D57822"/>
    <w:rsid w:val="00D57972"/>
    <w:rsid w:val="00D57C57"/>
    <w:rsid w:val="00D57FD3"/>
    <w:rsid w:val="00D6047D"/>
    <w:rsid w:val="00D6241C"/>
    <w:rsid w:val="00D631D4"/>
    <w:rsid w:val="00D6439B"/>
    <w:rsid w:val="00D6502F"/>
    <w:rsid w:val="00D65B24"/>
    <w:rsid w:val="00D65F45"/>
    <w:rsid w:val="00D6650E"/>
    <w:rsid w:val="00D66BDA"/>
    <w:rsid w:val="00D66C6F"/>
    <w:rsid w:val="00D6752D"/>
    <w:rsid w:val="00D675A9"/>
    <w:rsid w:val="00D67C22"/>
    <w:rsid w:val="00D707AF"/>
    <w:rsid w:val="00D70C85"/>
    <w:rsid w:val="00D71A39"/>
    <w:rsid w:val="00D72B3B"/>
    <w:rsid w:val="00D72EE0"/>
    <w:rsid w:val="00D73147"/>
    <w:rsid w:val="00D738D6"/>
    <w:rsid w:val="00D73E7C"/>
    <w:rsid w:val="00D747AB"/>
    <w:rsid w:val="00D755EB"/>
    <w:rsid w:val="00D7733A"/>
    <w:rsid w:val="00D77858"/>
    <w:rsid w:val="00D77879"/>
    <w:rsid w:val="00D77D01"/>
    <w:rsid w:val="00D80E13"/>
    <w:rsid w:val="00D80E85"/>
    <w:rsid w:val="00D813B1"/>
    <w:rsid w:val="00D81631"/>
    <w:rsid w:val="00D820B1"/>
    <w:rsid w:val="00D82996"/>
    <w:rsid w:val="00D83378"/>
    <w:rsid w:val="00D839D5"/>
    <w:rsid w:val="00D83D1B"/>
    <w:rsid w:val="00D83DA4"/>
    <w:rsid w:val="00D84260"/>
    <w:rsid w:val="00D8588A"/>
    <w:rsid w:val="00D87185"/>
    <w:rsid w:val="00D87E00"/>
    <w:rsid w:val="00D90086"/>
    <w:rsid w:val="00D90328"/>
    <w:rsid w:val="00D90478"/>
    <w:rsid w:val="00D907F9"/>
    <w:rsid w:val="00D9134D"/>
    <w:rsid w:val="00D91896"/>
    <w:rsid w:val="00D91CDB"/>
    <w:rsid w:val="00D927E0"/>
    <w:rsid w:val="00D92954"/>
    <w:rsid w:val="00D92DA0"/>
    <w:rsid w:val="00D9307C"/>
    <w:rsid w:val="00D93120"/>
    <w:rsid w:val="00D94144"/>
    <w:rsid w:val="00D9437A"/>
    <w:rsid w:val="00D947CD"/>
    <w:rsid w:val="00D959B4"/>
    <w:rsid w:val="00D95B94"/>
    <w:rsid w:val="00D967ED"/>
    <w:rsid w:val="00D969FE"/>
    <w:rsid w:val="00DA14CB"/>
    <w:rsid w:val="00DA20E3"/>
    <w:rsid w:val="00DA665D"/>
    <w:rsid w:val="00DA7A03"/>
    <w:rsid w:val="00DB12EC"/>
    <w:rsid w:val="00DB1818"/>
    <w:rsid w:val="00DB316A"/>
    <w:rsid w:val="00DB3FE0"/>
    <w:rsid w:val="00DB5358"/>
    <w:rsid w:val="00DB59B6"/>
    <w:rsid w:val="00DB5E39"/>
    <w:rsid w:val="00DB62C5"/>
    <w:rsid w:val="00DB7646"/>
    <w:rsid w:val="00DC1466"/>
    <w:rsid w:val="00DC1772"/>
    <w:rsid w:val="00DC309B"/>
    <w:rsid w:val="00DC3ED0"/>
    <w:rsid w:val="00DC4DA2"/>
    <w:rsid w:val="00DC5B2C"/>
    <w:rsid w:val="00DC5B74"/>
    <w:rsid w:val="00DC5C2C"/>
    <w:rsid w:val="00DC63BD"/>
    <w:rsid w:val="00DC6478"/>
    <w:rsid w:val="00DC64EC"/>
    <w:rsid w:val="00DC756F"/>
    <w:rsid w:val="00DC759D"/>
    <w:rsid w:val="00DC7F31"/>
    <w:rsid w:val="00DD013D"/>
    <w:rsid w:val="00DD0468"/>
    <w:rsid w:val="00DD1827"/>
    <w:rsid w:val="00DD4C17"/>
    <w:rsid w:val="00DD5B05"/>
    <w:rsid w:val="00DD5D25"/>
    <w:rsid w:val="00DD6837"/>
    <w:rsid w:val="00DD6903"/>
    <w:rsid w:val="00DD693C"/>
    <w:rsid w:val="00DD6962"/>
    <w:rsid w:val="00DE02ED"/>
    <w:rsid w:val="00DE050F"/>
    <w:rsid w:val="00DE2831"/>
    <w:rsid w:val="00DE28C1"/>
    <w:rsid w:val="00DE2912"/>
    <w:rsid w:val="00DE3BD8"/>
    <w:rsid w:val="00DE4C6F"/>
    <w:rsid w:val="00DE4FC3"/>
    <w:rsid w:val="00DE5890"/>
    <w:rsid w:val="00DE61D9"/>
    <w:rsid w:val="00DE62BB"/>
    <w:rsid w:val="00DE6BC4"/>
    <w:rsid w:val="00DF0391"/>
    <w:rsid w:val="00DF1834"/>
    <w:rsid w:val="00DF1EED"/>
    <w:rsid w:val="00DF1F10"/>
    <w:rsid w:val="00DF2664"/>
    <w:rsid w:val="00DF267F"/>
    <w:rsid w:val="00DF2B1F"/>
    <w:rsid w:val="00DF4390"/>
    <w:rsid w:val="00DF49DA"/>
    <w:rsid w:val="00DF4A39"/>
    <w:rsid w:val="00DF5591"/>
    <w:rsid w:val="00DF6114"/>
    <w:rsid w:val="00DF6189"/>
    <w:rsid w:val="00DF62CD"/>
    <w:rsid w:val="00DF62E6"/>
    <w:rsid w:val="00DF6345"/>
    <w:rsid w:val="00DF6F10"/>
    <w:rsid w:val="00E018BE"/>
    <w:rsid w:val="00E01B6E"/>
    <w:rsid w:val="00E022DB"/>
    <w:rsid w:val="00E026C3"/>
    <w:rsid w:val="00E02A27"/>
    <w:rsid w:val="00E02A7A"/>
    <w:rsid w:val="00E033B1"/>
    <w:rsid w:val="00E03895"/>
    <w:rsid w:val="00E03BA4"/>
    <w:rsid w:val="00E03D0A"/>
    <w:rsid w:val="00E040C7"/>
    <w:rsid w:val="00E04C0F"/>
    <w:rsid w:val="00E04F69"/>
    <w:rsid w:val="00E054C0"/>
    <w:rsid w:val="00E05AD0"/>
    <w:rsid w:val="00E06AFD"/>
    <w:rsid w:val="00E06ECF"/>
    <w:rsid w:val="00E07FEF"/>
    <w:rsid w:val="00E10FCC"/>
    <w:rsid w:val="00E1167C"/>
    <w:rsid w:val="00E1233E"/>
    <w:rsid w:val="00E12CFB"/>
    <w:rsid w:val="00E13876"/>
    <w:rsid w:val="00E13E2C"/>
    <w:rsid w:val="00E1491B"/>
    <w:rsid w:val="00E16509"/>
    <w:rsid w:val="00E168E8"/>
    <w:rsid w:val="00E169C0"/>
    <w:rsid w:val="00E202DD"/>
    <w:rsid w:val="00E211B5"/>
    <w:rsid w:val="00E21F82"/>
    <w:rsid w:val="00E22969"/>
    <w:rsid w:val="00E2315E"/>
    <w:rsid w:val="00E2397C"/>
    <w:rsid w:val="00E24036"/>
    <w:rsid w:val="00E25CBA"/>
    <w:rsid w:val="00E26EB5"/>
    <w:rsid w:val="00E2733B"/>
    <w:rsid w:val="00E30E1C"/>
    <w:rsid w:val="00E31073"/>
    <w:rsid w:val="00E3122C"/>
    <w:rsid w:val="00E31998"/>
    <w:rsid w:val="00E3306E"/>
    <w:rsid w:val="00E341F7"/>
    <w:rsid w:val="00E34C44"/>
    <w:rsid w:val="00E35E10"/>
    <w:rsid w:val="00E3606B"/>
    <w:rsid w:val="00E368F8"/>
    <w:rsid w:val="00E36A0C"/>
    <w:rsid w:val="00E37D2D"/>
    <w:rsid w:val="00E4054F"/>
    <w:rsid w:val="00E40989"/>
    <w:rsid w:val="00E40AFA"/>
    <w:rsid w:val="00E41043"/>
    <w:rsid w:val="00E41783"/>
    <w:rsid w:val="00E4344D"/>
    <w:rsid w:val="00E43567"/>
    <w:rsid w:val="00E44582"/>
    <w:rsid w:val="00E44F05"/>
    <w:rsid w:val="00E463BE"/>
    <w:rsid w:val="00E47893"/>
    <w:rsid w:val="00E478ED"/>
    <w:rsid w:val="00E47A4A"/>
    <w:rsid w:val="00E5048A"/>
    <w:rsid w:val="00E507ED"/>
    <w:rsid w:val="00E50844"/>
    <w:rsid w:val="00E50AFF"/>
    <w:rsid w:val="00E5142C"/>
    <w:rsid w:val="00E51F83"/>
    <w:rsid w:val="00E52814"/>
    <w:rsid w:val="00E52E79"/>
    <w:rsid w:val="00E53074"/>
    <w:rsid w:val="00E53182"/>
    <w:rsid w:val="00E540AC"/>
    <w:rsid w:val="00E541A6"/>
    <w:rsid w:val="00E542BC"/>
    <w:rsid w:val="00E54DA8"/>
    <w:rsid w:val="00E5541B"/>
    <w:rsid w:val="00E55EB8"/>
    <w:rsid w:val="00E567C2"/>
    <w:rsid w:val="00E56B41"/>
    <w:rsid w:val="00E56CFE"/>
    <w:rsid w:val="00E6053A"/>
    <w:rsid w:val="00E605C0"/>
    <w:rsid w:val="00E62427"/>
    <w:rsid w:val="00E627ED"/>
    <w:rsid w:val="00E6296F"/>
    <w:rsid w:val="00E65AAE"/>
    <w:rsid w:val="00E65CC0"/>
    <w:rsid w:val="00E6710D"/>
    <w:rsid w:val="00E67241"/>
    <w:rsid w:val="00E70385"/>
    <w:rsid w:val="00E70C18"/>
    <w:rsid w:val="00E70DD0"/>
    <w:rsid w:val="00E720B0"/>
    <w:rsid w:val="00E72324"/>
    <w:rsid w:val="00E72ABE"/>
    <w:rsid w:val="00E72EC9"/>
    <w:rsid w:val="00E7403D"/>
    <w:rsid w:val="00E74499"/>
    <w:rsid w:val="00E74C5B"/>
    <w:rsid w:val="00E75474"/>
    <w:rsid w:val="00E75C1B"/>
    <w:rsid w:val="00E75E9D"/>
    <w:rsid w:val="00E76BD1"/>
    <w:rsid w:val="00E772E1"/>
    <w:rsid w:val="00E77364"/>
    <w:rsid w:val="00E77645"/>
    <w:rsid w:val="00E77887"/>
    <w:rsid w:val="00E80133"/>
    <w:rsid w:val="00E80DE4"/>
    <w:rsid w:val="00E823FA"/>
    <w:rsid w:val="00E838DD"/>
    <w:rsid w:val="00E83E74"/>
    <w:rsid w:val="00E83FEF"/>
    <w:rsid w:val="00E84407"/>
    <w:rsid w:val="00E85085"/>
    <w:rsid w:val="00E8615B"/>
    <w:rsid w:val="00E8768C"/>
    <w:rsid w:val="00E90F1E"/>
    <w:rsid w:val="00E91C9A"/>
    <w:rsid w:val="00E92138"/>
    <w:rsid w:val="00E92DFD"/>
    <w:rsid w:val="00E92F48"/>
    <w:rsid w:val="00E93651"/>
    <w:rsid w:val="00E93744"/>
    <w:rsid w:val="00E93A18"/>
    <w:rsid w:val="00E945BA"/>
    <w:rsid w:val="00E956D5"/>
    <w:rsid w:val="00E96CC2"/>
    <w:rsid w:val="00E97092"/>
    <w:rsid w:val="00E973D7"/>
    <w:rsid w:val="00E97C8A"/>
    <w:rsid w:val="00EA0875"/>
    <w:rsid w:val="00EA2F80"/>
    <w:rsid w:val="00EA310A"/>
    <w:rsid w:val="00EA3DA9"/>
    <w:rsid w:val="00EA4233"/>
    <w:rsid w:val="00EA44C2"/>
    <w:rsid w:val="00EA4A5E"/>
    <w:rsid w:val="00EA58C6"/>
    <w:rsid w:val="00EA6749"/>
    <w:rsid w:val="00EA6BBF"/>
    <w:rsid w:val="00EA7413"/>
    <w:rsid w:val="00EA7767"/>
    <w:rsid w:val="00EB0A95"/>
    <w:rsid w:val="00EB22F4"/>
    <w:rsid w:val="00EB2708"/>
    <w:rsid w:val="00EB2D79"/>
    <w:rsid w:val="00EB347B"/>
    <w:rsid w:val="00EB34E6"/>
    <w:rsid w:val="00EB371C"/>
    <w:rsid w:val="00EB4767"/>
    <w:rsid w:val="00EB67E2"/>
    <w:rsid w:val="00EB796E"/>
    <w:rsid w:val="00EC126E"/>
    <w:rsid w:val="00EC1504"/>
    <w:rsid w:val="00EC1D41"/>
    <w:rsid w:val="00EC253A"/>
    <w:rsid w:val="00EC3517"/>
    <w:rsid w:val="00EC374D"/>
    <w:rsid w:val="00EC3C43"/>
    <w:rsid w:val="00EC4A25"/>
    <w:rsid w:val="00EC5168"/>
    <w:rsid w:val="00EC6B55"/>
    <w:rsid w:val="00EC7900"/>
    <w:rsid w:val="00EC7C87"/>
    <w:rsid w:val="00ED0967"/>
    <w:rsid w:val="00ED0E93"/>
    <w:rsid w:val="00ED1CFA"/>
    <w:rsid w:val="00ED2050"/>
    <w:rsid w:val="00ED34BC"/>
    <w:rsid w:val="00ED384F"/>
    <w:rsid w:val="00ED3EF5"/>
    <w:rsid w:val="00ED4C5C"/>
    <w:rsid w:val="00ED558B"/>
    <w:rsid w:val="00ED5B78"/>
    <w:rsid w:val="00ED5EAE"/>
    <w:rsid w:val="00ED67F1"/>
    <w:rsid w:val="00ED6977"/>
    <w:rsid w:val="00ED746C"/>
    <w:rsid w:val="00ED7F91"/>
    <w:rsid w:val="00EE0F12"/>
    <w:rsid w:val="00EE1156"/>
    <w:rsid w:val="00EE130C"/>
    <w:rsid w:val="00EE13EE"/>
    <w:rsid w:val="00EE20F7"/>
    <w:rsid w:val="00EE2343"/>
    <w:rsid w:val="00EE2896"/>
    <w:rsid w:val="00EE5172"/>
    <w:rsid w:val="00EE5AA7"/>
    <w:rsid w:val="00EE6149"/>
    <w:rsid w:val="00EE7144"/>
    <w:rsid w:val="00EE77A7"/>
    <w:rsid w:val="00EE7B15"/>
    <w:rsid w:val="00EF01B8"/>
    <w:rsid w:val="00EF0B3D"/>
    <w:rsid w:val="00EF0E97"/>
    <w:rsid w:val="00EF17D3"/>
    <w:rsid w:val="00EF20FA"/>
    <w:rsid w:val="00EF282D"/>
    <w:rsid w:val="00EF329A"/>
    <w:rsid w:val="00EF7ED1"/>
    <w:rsid w:val="00EF7F60"/>
    <w:rsid w:val="00F0009E"/>
    <w:rsid w:val="00F015A4"/>
    <w:rsid w:val="00F01988"/>
    <w:rsid w:val="00F01AE2"/>
    <w:rsid w:val="00F02203"/>
    <w:rsid w:val="00F0226A"/>
    <w:rsid w:val="00F025A2"/>
    <w:rsid w:val="00F028A9"/>
    <w:rsid w:val="00F02A04"/>
    <w:rsid w:val="00F02C82"/>
    <w:rsid w:val="00F04712"/>
    <w:rsid w:val="00F051C3"/>
    <w:rsid w:val="00F061DC"/>
    <w:rsid w:val="00F0660D"/>
    <w:rsid w:val="00F06786"/>
    <w:rsid w:val="00F06884"/>
    <w:rsid w:val="00F072E9"/>
    <w:rsid w:val="00F07A43"/>
    <w:rsid w:val="00F07F9B"/>
    <w:rsid w:val="00F10235"/>
    <w:rsid w:val="00F10316"/>
    <w:rsid w:val="00F11372"/>
    <w:rsid w:val="00F1158A"/>
    <w:rsid w:val="00F11CCF"/>
    <w:rsid w:val="00F139D9"/>
    <w:rsid w:val="00F16143"/>
    <w:rsid w:val="00F16360"/>
    <w:rsid w:val="00F20C60"/>
    <w:rsid w:val="00F21311"/>
    <w:rsid w:val="00F22787"/>
    <w:rsid w:val="00F22A3D"/>
    <w:rsid w:val="00F22EC7"/>
    <w:rsid w:val="00F232BF"/>
    <w:rsid w:val="00F23EEA"/>
    <w:rsid w:val="00F24A01"/>
    <w:rsid w:val="00F24A0F"/>
    <w:rsid w:val="00F25C7F"/>
    <w:rsid w:val="00F268E8"/>
    <w:rsid w:val="00F273D3"/>
    <w:rsid w:val="00F27ABC"/>
    <w:rsid w:val="00F27CC9"/>
    <w:rsid w:val="00F303B8"/>
    <w:rsid w:val="00F30B99"/>
    <w:rsid w:val="00F314DF"/>
    <w:rsid w:val="00F325C8"/>
    <w:rsid w:val="00F327C1"/>
    <w:rsid w:val="00F32B0A"/>
    <w:rsid w:val="00F32B92"/>
    <w:rsid w:val="00F32DA2"/>
    <w:rsid w:val="00F32DEA"/>
    <w:rsid w:val="00F32E12"/>
    <w:rsid w:val="00F33368"/>
    <w:rsid w:val="00F33EFF"/>
    <w:rsid w:val="00F33F6A"/>
    <w:rsid w:val="00F341F0"/>
    <w:rsid w:val="00F3443F"/>
    <w:rsid w:val="00F34C98"/>
    <w:rsid w:val="00F35D4C"/>
    <w:rsid w:val="00F360B3"/>
    <w:rsid w:val="00F36781"/>
    <w:rsid w:val="00F3698D"/>
    <w:rsid w:val="00F369DD"/>
    <w:rsid w:val="00F36FCD"/>
    <w:rsid w:val="00F37626"/>
    <w:rsid w:val="00F37B8E"/>
    <w:rsid w:val="00F40C66"/>
    <w:rsid w:val="00F41223"/>
    <w:rsid w:val="00F414C8"/>
    <w:rsid w:val="00F41D53"/>
    <w:rsid w:val="00F426A1"/>
    <w:rsid w:val="00F43C7A"/>
    <w:rsid w:val="00F44AA2"/>
    <w:rsid w:val="00F46FAF"/>
    <w:rsid w:val="00F50255"/>
    <w:rsid w:val="00F5053B"/>
    <w:rsid w:val="00F51E26"/>
    <w:rsid w:val="00F520FE"/>
    <w:rsid w:val="00F550BF"/>
    <w:rsid w:val="00F5524F"/>
    <w:rsid w:val="00F55C0F"/>
    <w:rsid w:val="00F55FC5"/>
    <w:rsid w:val="00F57A2D"/>
    <w:rsid w:val="00F57BD0"/>
    <w:rsid w:val="00F614AC"/>
    <w:rsid w:val="00F61AE8"/>
    <w:rsid w:val="00F62AEB"/>
    <w:rsid w:val="00F637A9"/>
    <w:rsid w:val="00F63DB8"/>
    <w:rsid w:val="00F6425F"/>
    <w:rsid w:val="00F65354"/>
    <w:rsid w:val="00F653B8"/>
    <w:rsid w:val="00F655F3"/>
    <w:rsid w:val="00F65C08"/>
    <w:rsid w:val="00F6621B"/>
    <w:rsid w:val="00F67E4C"/>
    <w:rsid w:val="00F70647"/>
    <w:rsid w:val="00F71805"/>
    <w:rsid w:val="00F7204E"/>
    <w:rsid w:val="00F73186"/>
    <w:rsid w:val="00F73573"/>
    <w:rsid w:val="00F73852"/>
    <w:rsid w:val="00F7430D"/>
    <w:rsid w:val="00F748B5"/>
    <w:rsid w:val="00F75E88"/>
    <w:rsid w:val="00F76467"/>
    <w:rsid w:val="00F77972"/>
    <w:rsid w:val="00F80363"/>
    <w:rsid w:val="00F80F10"/>
    <w:rsid w:val="00F81307"/>
    <w:rsid w:val="00F83478"/>
    <w:rsid w:val="00F85A30"/>
    <w:rsid w:val="00F86483"/>
    <w:rsid w:val="00F8688A"/>
    <w:rsid w:val="00F86CAD"/>
    <w:rsid w:val="00F86F22"/>
    <w:rsid w:val="00F87F2C"/>
    <w:rsid w:val="00F90377"/>
    <w:rsid w:val="00F90CDA"/>
    <w:rsid w:val="00F912F9"/>
    <w:rsid w:val="00F9153B"/>
    <w:rsid w:val="00F92F32"/>
    <w:rsid w:val="00F9377C"/>
    <w:rsid w:val="00F94940"/>
    <w:rsid w:val="00F9529E"/>
    <w:rsid w:val="00F95EDB"/>
    <w:rsid w:val="00F96804"/>
    <w:rsid w:val="00F9767E"/>
    <w:rsid w:val="00F97D2F"/>
    <w:rsid w:val="00F97D5D"/>
    <w:rsid w:val="00FA0BCA"/>
    <w:rsid w:val="00FA0DFF"/>
    <w:rsid w:val="00FA1266"/>
    <w:rsid w:val="00FA365E"/>
    <w:rsid w:val="00FA38A3"/>
    <w:rsid w:val="00FA44B6"/>
    <w:rsid w:val="00FA5D8E"/>
    <w:rsid w:val="00FA7625"/>
    <w:rsid w:val="00FA77A1"/>
    <w:rsid w:val="00FA7D7A"/>
    <w:rsid w:val="00FB03C5"/>
    <w:rsid w:val="00FB19A7"/>
    <w:rsid w:val="00FB2146"/>
    <w:rsid w:val="00FB2756"/>
    <w:rsid w:val="00FB2D59"/>
    <w:rsid w:val="00FB4AA9"/>
    <w:rsid w:val="00FB6061"/>
    <w:rsid w:val="00FB638A"/>
    <w:rsid w:val="00FB6992"/>
    <w:rsid w:val="00FB6E4F"/>
    <w:rsid w:val="00FB7E69"/>
    <w:rsid w:val="00FC0965"/>
    <w:rsid w:val="00FC0A0F"/>
    <w:rsid w:val="00FC1192"/>
    <w:rsid w:val="00FC1F33"/>
    <w:rsid w:val="00FC5422"/>
    <w:rsid w:val="00FC6F92"/>
    <w:rsid w:val="00FC7671"/>
    <w:rsid w:val="00FD0154"/>
    <w:rsid w:val="00FD05AF"/>
    <w:rsid w:val="00FD19A5"/>
    <w:rsid w:val="00FD2165"/>
    <w:rsid w:val="00FD251A"/>
    <w:rsid w:val="00FD4813"/>
    <w:rsid w:val="00FD4A13"/>
    <w:rsid w:val="00FD4B6B"/>
    <w:rsid w:val="00FD53F3"/>
    <w:rsid w:val="00FD5717"/>
    <w:rsid w:val="00FD5733"/>
    <w:rsid w:val="00FD5774"/>
    <w:rsid w:val="00FD5D57"/>
    <w:rsid w:val="00FD66E4"/>
    <w:rsid w:val="00FD6FA7"/>
    <w:rsid w:val="00FD7ACC"/>
    <w:rsid w:val="00FE2287"/>
    <w:rsid w:val="00FE2597"/>
    <w:rsid w:val="00FE271A"/>
    <w:rsid w:val="00FE2D04"/>
    <w:rsid w:val="00FE37D5"/>
    <w:rsid w:val="00FE3FBF"/>
    <w:rsid w:val="00FE4CDB"/>
    <w:rsid w:val="00FE57B2"/>
    <w:rsid w:val="00FE5985"/>
    <w:rsid w:val="00FE63B0"/>
    <w:rsid w:val="00FE7D40"/>
    <w:rsid w:val="00FF385F"/>
    <w:rsid w:val="00FF55BB"/>
    <w:rsid w:val="00FF59A5"/>
    <w:rsid w:val="00FF7A41"/>
    <w:rsid w:val="00FF7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0143B59"/>
  <w15:docId w15:val="{4DBCBAF5-082A-4F2F-B04E-347738B76E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footer" w:uiPriority="99"/>
    <w:lsdException w:name="caption" w:semiHidden="1" w:uiPriority="35" w:unhideWhenUsed="1" w:qFormat="1"/>
    <w:lsdException w:name="Title" w:uiPriority="10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3744"/>
    <w:pPr>
      <w:spacing w:line="252" w:lineRule="auto"/>
    </w:pPr>
    <w:rPr>
      <w:lang w:eastAsia="en-US"/>
    </w:rPr>
  </w:style>
  <w:style w:type="paragraph" w:styleId="Titre1">
    <w:name w:val="heading 1"/>
    <w:next w:val="Normal"/>
    <w:link w:val="Titre1Car"/>
    <w:uiPriority w:val="9"/>
    <w:qFormat/>
    <w:pPr>
      <w:keepNext/>
      <w:keepLines/>
      <w:numPr>
        <w:numId w:val="19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basedOn w:val="Titre1"/>
    <w:next w:val="Normal"/>
    <w:link w:val="Titre2Car"/>
    <w:uiPriority w:val="9"/>
    <w:qFormat/>
    <w:rsid w:val="0039624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uiPriority w:val="9"/>
    <w:qFormat/>
    <w:pPr>
      <w:numPr>
        <w:ilvl w:val="2"/>
      </w:numPr>
      <w:spacing w:before="120"/>
      <w:ind w:left="7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numPr>
        <w:ilvl w:val="3"/>
      </w:numPr>
      <w:ind w:left="114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numPr>
        <w:ilvl w:val="4"/>
      </w:numPr>
      <w:tabs>
        <w:tab w:val="num" w:pos="360"/>
      </w:tabs>
      <w:ind w:left="1148" w:hanging="864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Titre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Titre8">
    <w:name w:val="heading 8"/>
    <w:basedOn w:val="Titre1"/>
    <w:next w:val="Normal"/>
    <w:qFormat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qFormat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pPr>
      <w:ind w:left="1600"/>
    </w:pPr>
  </w:style>
  <w:style w:type="paragraph" w:styleId="TM8">
    <w:name w:val="toc 8"/>
    <w:basedOn w:val="TM1"/>
    <w:uiPriority w:val="39"/>
    <w:pPr>
      <w:ind w:left="1400"/>
    </w:pPr>
    <w:rPr>
      <w:b w:val="0"/>
      <w:bCs w:val="0"/>
    </w:rPr>
  </w:style>
  <w:style w:type="paragraph" w:styleId="TM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En-tteC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M5">
    <w:name w:val="toc 5"/>
    <w:basedOn w:val="TM4"/>
    <w:semiHidden/>
    <w:pPr>
      <w:ind w:left="800"/>
    </w:pPr>
  </w:style>
  <w:style w:type="paragraph" w:styleId="TM4">
    <w:name w:val="toc 4"/>
    <w:basedOn w:val="TM3"/>
    <w:semiHidden/>
    <w:pPr>
      <w:ind w:left="600"/>
    </w:pPr>
  </w:style>
  <w:style w:type="paragraph" w:styleId="TM3">
    <w:name w:val="toc 3"/>
    <w:basedOn w:val="TM2"/>
    <w:semiHidden/>
    <w:pPr>
      <w:spacing w:before="0"/>
      <w:ind w:left="400"/>
    </w:pPr>
    <w:rPr>
      <w:i w:val="0"/>
      <w:iCs w:val="0"/>
    </w:rPr>
  </w:style>
  <w:style w:type="paragraph" w:styleId="TM2">
    <w:name w:val="toc 2"/>
    <w:basedOn w:val="TM1"/>
    <w:uiPriority w:val="39"/>
    <w:pPr>
      <w:spacing w:before="120"/>
      <w:ind w:left="200"/>
    </w:pPr>
    <w:rPr>
      <w:b w:val="0"/>
      <w:bCs w:val="0"/>
      <w:i/>
      <w:iCs/>
    </w:rPr>
  </w:style>
  <w:style w:type="paragraph" w:styleId="Pieddepage">
    <w:name w:val="footer"/>
    <w:basedOn w:val="En-tte"/>
    <w:link w:val="PieddepageCar"/>
    <w:uiPriority w:val="99"/>
    <w:pPr>
      <w:jc w:val="center"/>
    </w:pPr>
    <w:rPr>
      <w:i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1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pPr>
      <w:ind w:left="568" w:hanging="284"/>
    </w:pPr>
  </w:style>
  <w:style w:type="paragraph" w:styleId="TM6">
    <w:name w:val="toc 6"/>
    <w:basedOn w:val="TM5"/>
    <w:next w:val="Normal"/>
    <w:semiHidden/>
    <w:pPr>
      <w:ind w:left="1000"/>
    </w:pPr>
  </w:style>
  <w:style w:type="paragraph" w:styleId="TM7">
    <w:name w:val="toc 7"/>
    <w:basedOn w:val="TM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Textedebulles">
    <w:name w:val="Balloon Text"/>
    <w:basedOn w:val="Normal"/>
    <w:link w:val="TextedebullesCar"/>
    <w:rsid w:val="004F0988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4F0988"/>
    <w:rPr>
      <w:rFonts w:ascii="Segoe UI" w:hAnsi="Segoe UI" w:cs="Segoe UI"/>
      <w:sz w:val="18"/>
      <w:szCs w:val="18"/>
      <w:lang w:eastAsia="en-US"/>
    </w:rPr>
  </w:style>
  <w:style w:type="table" w:styleId="Grilledutableau">
    <w:name w:val="Table Grid"/>
    <w:basedOn w:val="Tableau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rsid w:val="0074026F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 w:val="24"/>
    </w:rPr>
  </w:style>
  <w:style w:type="paragraph" w:styleId="R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Paragraphedeliste">
    <w:name w:val="List Paragraph"/>
    <w:aliases w:val="列出段落,- Bullets,?? ??,?????,????,Lista1,列出段落1,中等深浅网格 1 - 着色 21,R4_bullets,列表段落1,—ño’i—Ž,¥¡¡¡¡ì¬º¥¹¥È¶ÎÂä,ÁÐ³ö¶ÎÂä,¥ê¥¹¥È¶ÎÂä,1st level - Bullet List Paragraph,Lettre d'introduction,Normal bullet 2,목록 단락,Bullet list,목록단락,列,リスト段落,列表段"/>
    <w:basedOn w:val="Normal"/>
    <w:link w:val="ParagraphedelisteCar"/>
    <w:uiPriority w:val="34"/>
    <w:qFormat/>
    <w:rsid w:val="006212AD"/>
    <w:pPr>
      <w:ind w:left="720"/>
      <w:contextualSpacing/>
    </w:p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paragraph" w:styleId="Lgende">
    <w:name w:val="caption"/>
    <w:basedOn w:val="Normal"/>
    <w:next w:val="Normal"/>
    <w:uiPriority w:val="35"/>
    <w:unhideWhenUsed/>
    <w:qFormat/>
    <w:rsid w:val="0057290E"/>
    <w:pPr>
      <w:spacing w:after="200"/>
    </w:pPr>
    <w:rPr>
      <w:i/>
      <w:iCs/>
      <w:color w:val="44546A" w:themeColor="text2"/>
      <w:sz w:val="18"/>
      <w:szCs w:val="18"/>
    </w:rPr>
  </w:style>
  <w:style w:type="paragraph" w:styleId="NormalWeb">
    <w:name w:val="Normal (Web)"/>
    <w:basedOn w:val="Normal"/>
    <w:uiPriority w:val="99"/>
    <w:unhideWhenUsed/>
    <w:rsid w:val="008768F8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Accentuation">
    <w:name w:val="Emphasis"/>
    <w:basedOn w:val="Policepardfaut"/>
    <w:uiPriority w:val="20"/>
    <w:qFormat/>
    <w:rsid w:val="00E054C0"/>
    <w:rPr>
      <w:i/>
      <w:iCs/>
    </w:rPr>
  </w:style>
  <w:style w:type="character" w:customStyle="1" w:styleId="THChar">
    <w:name w:val="TH Char"/>
    <w:link w:val="TH"/>
    <w:qFormat/>
    <w:rsid w:val="00E605C0"/>
    <w:rPr>
      <w:rFonts w:ascii="Arial" w:hAnsi="Arial"/>
      <w:b/>
      <w:lang w:eastAsia="en-US"/>
    </w:rPr>
  </w:style>
  <w:style w:type="character" w:customStyle="1" w:styleId="B3Char2">
    <w:name w:val="B3 Char2"/>
    <w:basedOn w:val="Policepardfaut"/>
    <w:link w:val="B3"/>
    <w:qFormat/>
    <w:locked/>
    <w:rsid w:val="00855F7B"/>
    <w:rPr>
      <w:lang w:eastAsia="en-US"/>
    </w:rPr>
  </w:style>
  <w:style w:type="paragraph" w:styleId="Liste3">
    <w:name w:val="List 3"/>
    <w:basedOn w:val="Liste2"/>
    <w:rsid w:val="00642025"/>
    <w:pPr>
      <w:overflowPunct w:val="0"/>
      <w:autoSpaceDE w:val="0"/>
      <w:autoSpaceDN w:val="0"/>
      <w:adjustRightInd w:val="0"/>
      <w:spacing w:line="240" w:lineRule="auto"/>
      <w:ind w:left="1135" w:hanging="284"/>
      <w:contextualSpacing w:val="0"/>
      <w:textAlignment w:val="baseline"/>
    </w:pPr>
    <w:rPr>
      <w:rFonts w:eastAsia="SimSun"/>
      <w:lang w:eastAsia="en-GB"/>
    </w:rPr>
  </w:style>
  <w:style w:type="paragraph" w:styleId="Liste2">
    <w:name w:val="List 2"/>
    <w:basedOn w:val="Normal"/>
    <w:rsid w:val="00642025"/>
    <w:pPr>
      <w:ind w:left="720" w:hanging="360"/>
      <w:contextualSpacing/>
    </w:pPr>
  </w:style>
  <w:style w:type="character" w:customStyle="1" w:styleId="apple-converted-space">
    <w:name w:val="apple-converted-space"/>
    <w:basedOn w:val="Policepardfaut"/>
    <w:rsid w:val="0011439E"/>
  </w:style>
  <w:style w:type="character" w:customStyle="1" w:styleId="ParagraphedelisteCar">
    <w:name w:val="Paragraphe de liste Car"/>
    <w:aliases w:val="列出段落 Car,- Bullets Car,?? ?? Car,????? Car,???? Car,Lista1 Car,列出段落1 Car,中等深浅网格 1 - 着色 21 Car,R4_bullets Car,列表段落1 Car,—ño’i—Ž Car,¥¡¡¡¡ì¬º¥¹¥È¶ÎÂä Car,ÁÐ³ö¶ÎÂä Car,¥ê¥¹¥È¶ÎÂä Car,1st level - Bullet List Paragraph Car,목록 단락 Car"/>
    <w:link w:val="Paragraphedeliste"/>
    <w:uiPriority w:val="34"/>
    <w:qFormat/>
    <w:locked/>
    <w:rsid w:val="007E581F"/>
    <w:rPr>
      <w:lang w:eastAsia="en-US"/>
    </w:rPr>
  </w:style>
  <w:style w:type="character" w:styleId="Marquedecommentaire">
    <w:name w:val="annotation reference"/>
    <w:basedOn w:val="Policepardfaut"/>
    <w:rsid w:val="00A76A89"/>
    <w:rPr>
      <w:sz w:val="16"/>
      <w:szCs w:val="16"/>
    </w:rPr>
  </w:style>
  <w:style w:type="paragraph" w:styleId="Commentaire">
    <w:name w:val="annotation text"/>
    <w:basedOn w:val="Normal"/>
    <w:link w:val="CommentaireCar"/>
    <w:rsid w:val="00A76A89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rsid w:val="00A76A89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A76A8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rsid w:val="00A76A89"/>
    <w:rPr>
      <w:b/>
      <w:bCs/>
      <w:lang w:eastAsia="en-US"/>
    </w:rPr>
  </w:style>
  <w:style w:type="character" w:customStyle="1" w:styleId="En-tteCar">
    <w:name w:val="En-tête Car"/>
    <w:aliases w:val="header odd Car,header odd1 Car,header odd2 Car,header Car,header odd3 Car,header odd4 Car,header odd5 Car,header odd6 Car,header1 Car,header2 Car,header3 Car,header odd11 Car,header odd21 Car,header odd7 Car,header4 Car,header odd8 Car"/>
    <w:link w:val="En-tte"/>
    <w:rsid w:val="001F5CDF"/>
    <w:rPr>
      <w:rFonts w:ascii="Arial" w:hAnsi="Arial"/>
      <w:b/>
      <w:noProof/>
      <w:sz w:val="18"/>
      <w:lang w:eastAsia="ja-JP"/>
    </w:rPr>
  </w:style>
  <w:style w:type="paragraph" w:customStyle="1" w:styleId="Default">
    <w:name w:val="Default"/>
    <w:rsid w:val="009D5FB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fr-FR"/>
    </w:rPr>
  </w:style>
  <w:style w:type="character" w:styleId="Textedelespacerserv">
    <w:name w:val="Placeholder Text"/>
    <w:basedOn w:val="Policepardfaut"/>
    <w:uiPriority w:val="99"/>
    <w:semiHidden/>
    <w:rsid w:val="00F30B99"/>
    <w:rPr>
      <w:color w:val="808080"/>
    </w:rPr>
  </w:style>
  <w:style w:type="character" w:styleId="Appelnotedebasdep">
    <w:name w:val="footnote reference"/>
    <w:rsid w:val="00E3122C"/>
    <w:rPr>
      <w:b/>
      <w:bCs/>
      <w:position w:val="6"/>
      <w:sz w:val="16"/>
      <w:szCs w:val="16"/>
    </w:rPr>
  </w:style>
  <w:style w:type="character" w:styleId="Lienhypertextesuivivisit">
    <w:name w:val="FollowedHyperlink"/>
    <w:basedOn w:val="Policepardfaut"/>
    <w:rsid w:val="00D23E88"/>
    <w:rPr>
      <w:color w:val="954F72" w:themeColor="followedHyperlink"/>
      <w:u w:val="single"/>
    </w:rPr>
  </w:style>
  <w:style w:type="character" w:customStyle="1" w:styleId="Titre2Car">
    <w:name w:val="Titre 2 Car"/>
    <w:basedOn w:val="Policepardfaut"/>
    <w:link w:val="Titre2"/>
    <w:uiPriority w:val="9"/>
    <w:rsid w:val="0039624C"/>
    <w:rPr>
      <w:rFonts w:ascii="Arial" w:hAnsi="Arial"/>
      <w:sz w:val="32"/>
      <w:lang w:eastAsia="en-US"/>
    </w:rPr>
  </w:style>
  <w:style w:type="character" w:customStyle="1" w:styleId="Titre3Car">
    <w:name w:val="Titre 3 Car"/>
    <w:basedOn w:val="Policepardfaut"/>
    <w:link w:val="Titre3"/>
    <w:uiPriority w:val="9"/>
    <w:rsid w:val="00B636D5"/>
    <w:rPr>
      <w:rFonts w:ascii="Arial" w:hAnsi="Arial"/>
      <w:sz w:val="28"/>
      <w:lang w:eastAsia="en-US"/>
    </w:rPr>
  </w:style>
  <w:style w:type="character" w:customStyle="1" w:styleId="Titre4Car">
    <w:name w:val="Titre 4 Car"/>
    <w:basedOn w:val="Policepardfaut"/>
    <w:link w:val="Titre4"/>
    <w:rsid w:val="00B636D5"/>
    <w:rPr>
      <w:rFonts w:ascii="Arial" w:hAnsi="Arial"/>
      <w:sz w:val="24"/>
      <w:lang w:eastAsia="en-US"/>
    </w:rPr>
  </w:style>
  <w:style w:type="paragraph" w:styleId="Notedebasdepage">
    <w:name w:val="footnote text"/>
    <w:basedOn w:val="Normal"/>
    <w:link w:val="NotedebasdepageCar"/>
    <w:rsid w:val="00BE2DF2"/>
    <w:pPr>
      <w:spacing w:line="240" w:lineRule="auto"/>
    </w:pPr>
  </w:style>
  <w:style w:type="character" w:customStyle="1" w:styleId="NotedebasdepageCar">
    <w:name w:val="Note de bas de page Car"/>
    <w:basedOn w:val="Policepardfaut"/>
    <w:link w:val="Notedebasdepage"/>
    <w:rsid w:val="00BE2DF2"/>
    <w:rPr>
      <w:lang w:eastAsia="en-US"/>
    </w:rPr>
  </w:style>
  <w:style w:type="character" w:customStyle="1" w:styleId="normaltextrun">
    <w:name w:val="normaltextrun"/>
    <w:basedOn w:val="Policepardfaut"/>
    <w:rsid w:val="00886B68"/>
  </w:style>
  <w:style w:type="character" w:customStyle="1" w:styleId="eop">
    <w:name w:val="eop"/>
    <w:basedOn w:val="Policepardfaut"/>
    <w:rsid w:val="00886B68"/>
  </w:style>
  <w:style w:type="paragraph" w:styleId="Titre">
    <w:name w:val="Title"/>
    <w:basedOn w:val="Normal"/>
    <w:next w:val="Normal"/>
    <w:link w:val="TitreCar"/>
    <w:uiPriority w:val="10"/>
    <w:qFormat/>
    <w:rsid w:val="00A5484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A54841"/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re1Car">
    <w:name w:val="Titre 1 Car"/>
    <w:basedOn w:val="Policepardfaut"/>
    <w:link w:val="Titre1"/>
    <w:uiPriority w:val="9"/>
    <w:rsid w:val="00A54841"/>
    <w:rPr>
      <w:rFonts w:ascii="Arial" w:hAnsi="Arial"/>
      <w:sz w:val="36"/>
      <w:lang w:eastAsia="en-US"/>
    </w:rPr>
  </w:style>
  <w:style w:type="numbering" w:customStyle="1" w:styleId="Style1">
    <w:name w:val="Style1"/>
    <w:uiPriority w:val="99"/>
    <w:rsid w:val="00A54841"/>
    <w:pPr>
      <w:numPr>
        <w:numId w:val="7"/>
      </w:numPr>
    </w:pPr>
  </w:style>
  <w:style w:type="character" w:customStyle="1" w:styleId="PieddepageCar">
    <w:name w:val="Pied de page Car"/>
    <w:basedOn w:val="Policepardfaut"/>
    <w:link w:val="Pieddepage"/>
    <w:uiPriority w:val="99"/>
    <w:rsid w:val="00A54841"/>
    <w:rPr>
      <w:rFonts w:ascii="Arial" w:hAnsi="Arial"/>
      <w:b/>
      <w:i/>
      <w:noProof/>
      <w:sz w:val="18"/>
      <w:lang w:eastAsia="ja-JP"/>
    </w:rPr>
  </w:style>
  <w:style w:type="paragraph" w:customStyle="1" w:styleId="paragraph">
    <w:name w:val="paragraph"/>
    <w:basedOn w:val="Normal"/>
    <w:rsid w:val="00A54841"/>
    <w:pPr>
      <w:spacing w:before="100" w:beforeAutospacing="1" w:after="100" w:afterAutospacing="1" w:line="240" w:lineRule="auto"/>
    </w:pPr>
    <w:rPr>
      <w:sz w:val="24"/>
      <w:szCs w:val="24"/>
      <w:lang w:val="fr-FR" w:eastAsia="fr-FR"/>
    </w:rPr>
  </w:style>
  <w:style w:type="character" w:styleId="lev">
    <w:name w:val="Strong"/>
    <w:basedOn w:val="Policepardfaut"/>
    <w:uiPriority w:val="22"/>
    <w:qFormat/>
    <w:rsid w:val="00A54841"/>
    <w:rPr>
      <w:b/>
      <w:bCs/>
    </w:rPr>
  </w:style>
  <w:style w:type="paragraph" w:customStyle="1" w:styleId="elementtoproof">
    <w:name w:val="elementtoproof"/>
    <w:basedOn w:val="Normal"/>
    <w:rsid w:val="003316C8"/>
    <w:pPr>
      <w:spacing w:line="240" w:lineRule="auto"/>
    </w:pPr>
    <w:rPr>
      <w:rFonts w:ascii="Aptos" w:eastAsiaTheme="minorHAnsi" w:hAnsi="Aptos" w:cs="Aptos"/>
      <w:sz w:val="24"/>
      <w:szCs w:val="24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7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00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64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66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1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5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74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25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7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8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4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00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548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93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5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514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02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1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78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5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372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50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2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8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1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25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6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29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92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8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36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20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01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15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98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2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38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5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56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62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.vsdx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hyperlink" Target="https://ieeexplore.ieee.org/stamp/stamp.jsp?tp=&amp;arnumber=10339312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5.emf"/><Relationship Id="rId28" Type="http://schemas.openxmlformats.org/officeDocument/2006/relationships/footer" Target="footer3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4.emf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2064A-CD04-484D-A0A6-2C5BAFEF76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14</Pages>
  <Words>1829</Words>
  <Characters>10065</Characters>
  <Application>Microsoft Office Word</Application>
  <DocSecurity>0</DocSecurity>
  <Lines>83</Lines>
  <Paragraphs>23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Intestazioni</vt:lpstr>
      </vt:variant>
      <vt:variant>
        <vt:i4>6</vt:i4>
      </vt:variant>
    </vt:vector>
  </HeadingPairs>
  <TitlesOfParts>
    <vt:vector size="9" baseType="lpstr">
      <vt:lpstr>3GPP contribution</vt:lpstr>
      <vt:lpstr>3GPP contribution</vt:lpstr>
      <vt:lpstr>3GPP contribution</vt:lpstr>
      <vt:lpstr>1	Introduction </vt:lpstr>
      <vt:lpstr>2	Discussion</vt:lpstr>
      <vt:lpstr>    2.1	Devices provisioning</vt:lpstr>
      <vt:lpstr>    2.2	Timeline for the measurements campaign</vt:lpstr>
      <vt:lpstr>3	Conclusions</vt:lpstr>
      <vt:lpstr>4	References</vt:lpstr>
    </vt:vector>
  </TitlesOfParts>
  <Manager/>
  <Company>Apple Inc</Company>
  <LinksUpToDate>false</LinksUpToDate>
  <CharactersWithSpaces>11871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VISOZ Raphaël INNOV/NET</cp:lastModifiedBy>
  <cp:revision>11</cp:revision>
  <cp:lastPrinted>2025-03-26T09:28:00Z</cp:lastPrinted>
  <dcterms:created xsi:type="dcterms:W3CDTF">2025-05-07T15:25:00Z</dcterms:created>
  <dcterms:modified xsi:type="dcterms:W3CDTF">2025-05-07T15:35:00Z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2023-08-09T11:22:06Z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6dc1da76-494b-413a-8c30-6bc9ec22ba81</vt:lpwstr>
  </property>
  <property fmtid="{D5CDD505-2E9C-101B-9397-08002B2CF9AE}" pid="8" name="MSIP_Label_d5e397fc-1581-4f20-a09a-f1b2dd53ab2e_ContentBits">
    <vt:lpwstr>0</vt:lpwstr>
  </property>
  <property fmtid="{D5CDD505-2E9C-101B-9397-08002B2CF9AE}" pid="9" name="MSIP_Label_55818d02-8d25-4bb9-b27c-e4db64670887_Enabled">
    <vt:lpwstr>true</vt:lpwstr>
  </property>
  <property fmtid="{D5CDD505-2E9C-101B-9397-08002B2CF9AE}" pid="10" name="MSIP_Label_55818d02-8d25-4bb9-b27c-e4db64670887_SetDate">
    <vt:lpwstr>2024-10-01T08:20:25Z</vt:lpwstr>
  </property>
  <property fmtid="{D5CDD505-2E9C-101B-9397-08002B2CF9AE}" pid="11" name="MSIP_Label_55818d02-8d25-4bb9-b27c-e4db64670887_Method">
    <vt:lpwstr>Standard</vt:lpwstr>
  </property>
  <property fmtid="{D5CDD505-2E9C-101B-9397-08002B2CF9AE}" pid="12" name="MSIP_Label_55818d02-8d25-4bb9-b27c-e4db64670887_Name">
    <vt:lpwstr>55818d02-8d25-4bb9-b27c-e4db64670887</vt:lpwstr>
  </property>
  <property fmtid="{D5CDD505-2E9C-101B-9397-08002B2CF9AE}" pid="13" name="MSIP_Label_55818d02-8d25-4bb9-b27c-e4db64670887_SiteId">
    <vt:lpwstr>a7f35688-9c00-4d5e-ba41-29f146377ab0</vt:lpwstr>
  </property>
  <property fmtid="{D5CDD505-2E9C-101B-9397-08002B2CF9AE}" pid="14" name="MSIP_Label_55818d02-8d25-4bb9-b27c-e4db64670887_ActionId">
    <vt:lpwstr>a027ea55-3b3c-45ed-a48b-bd045ea12c53</vt:lpwstr>
  </property>
  <property fmtid="{D5CDD505-2E9C-101B-9397-08002B2CF9AE}" pid="15" name="MSIP_Label_55818d02-8d25-4bb9-b27c-e4db64670887_ContentBits">
    <vt:lpwstr>0</vt:lpwstr>
  </property>
  <property fmtid="{D5CDD505-2E9C-101B-9397-08002B2CF9AE}" pid="16" name="MSIP_Label_e6c818a6-e1a0-4a6e-a969-20d857c5dc62_Enabled">
    <vt:lpwstr>true</vt:lpwstr>
  </property>
  <property fmtid="{D5CDD505-2E9C-101B-9397-08002B2CF9AE}" pid="17" name="MSIP_Label_e6c818a6-e1a0-4a6e-a969-20d857c5dc62_SetDate">
    <vt:lpwstr>2025-04-23T07:34:54Z</vt:lpwstr>
  </property>
  <property fmtid="{D5CDD505-2E9C-101B-9397-08002B2CF9AE}" pid="18" name="MSIP_Label_e6c818a6-e1a0-4a6e-a969-20d857c5dc62_Method">
    <vt:lpwstr>Standard</vt:lpwstr>
  </property>
  <property fmtid="{D5CDD505-2E9C-101B-9397-08002B2CF9AE}" pid="19" name="MSIP_Label_e6c818a6-e1a0-4a6e-a969-20d857c5dc62_Name">
    <vt:lpwstr>Orange_restricted_internal.2</vt:lpwstr>
  </property>
  <property fmtid="{D5CDD505-2E9C-101B-9397-08002B2CF9AE}" pid="20" name="MSIP_Label_e6c818a6-e1a0-4a6e-a969-20d857c5dc62_SiteId">
    <vt:lpwstr>90c7a20a-f34b-40bf-bc48-b9253b6f5d20</vt:lpwstr>
  </property>
  <property fmtid="{D5CDD505-2E9C-101B-9397-08002B2CF9AE}" pid="21" name="MSIP_Label_e6c818a6-e1a0-4a6e-a969-20d857c5dc62_ActionId">
    <vt:lpwstr>5c618a14-ffa2-4355-a5ac-c5e4e5e66b27</vt:lpwstr>
  </property>
  <property fmtid="{D5CDD505-2E9C-101B-9397-08002B2CF9AE}" pid="22" name="MSIP_Label_e6c818a6-e1a0-4a6e-a969-20d857c5dc62_ContentBits">
    <vt:lpwstr>2</vt:lpwstr>
  </property>
</Properties>
</file>