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7F90AF" w14:textId="51BBF3A9" w:rsidR="002138E8" w:rsidRPr="0033027D" w:rsidRDefault="002138E8" w:rsidP="002138E8">
      <w:pPr>
        <w:pStyle w:val="CRCoverPage"/>
        <w:tabs>
          <w:tab w:val="right" w:pos="9639"/>
        </w:tabs>
        <w:spacing w:after="0"/>
        <w:rPr>
          <w:b/>
          <w:noProof/>
          <w:sz w:val="24"/>
        </w:rPr>
      </w:pPr>
      <w:bookmarkStart w:id="0" w:name="_Hlk162609689"/>
      <w:bookmarkStart w:id="1" w:name="_Hlk514061252"/>
      <w:bookmarkEnd w:id="0"/>
      <w:r>
        <w:rPr>
          <w:b/>
          <w:noProof/>
          <w:sz w:val="24"/>
        </w:rPr>
        <w:t>3</w:t>
      </w:r>
      <w:r w:rsidRPr="0033027D">
        <w:rPr>
          <w:b/>
          <w:noProof/>
          <w:sz w:val="24"/>
        </w:rPr>
        <w:t>GPP TSG</w:t>
      </w:r>
      <w:r>
        <w:rPr>
          <w:b/>
          <w:noProof/>
          <w:sz w:val="24"/>
        </w:rPr>
        <w:t>-RAN</w:t>
      </w:r>
      <w:r w:rsidRPr="0033027D">
        <w:rPr>
          <w:b/>
          <w:noProof/>
          <w:sz w:val="24"/>
        </w:rPr>
        <w:t xml:space="preserve"> </w:t>
      </w:r>
      <w:r>
        <w:rPr>
          <w:b/>
          <w:noProof/>
          <w:sz w:val="24"/>
        </w:rPr>
        <w:t xml:space="preserve">WG4 </w:t>
      </w:r>
      <w:r w:rsidRPr="0033027D">
        <w:rPr>
          <w:b/>
          <w:noProof/>
          <w:sz w:val="24"/>
        </w:rPr>
        <w:t>Meeting</w:t>
      </w:r>
      <w:r>
        <w:rPr>
          <w:b/>
          <w:noProof/>
          <w:sz w:val="24"/>
        </w:rPr>
        <w:t xml:space="preserve"> #</w:t>
      </w:r>
      <w:bookmarkEnd w:id="1"/>
      <w:r>
        <w:rPr>
          <w:b/>
          <w:noProof/>
          <w:sz w:val="24"/>
        </w:rPr>
        <w:t>11</w:t>
      </w:r>
      <w:r w:rsidR="00C40E7B">
        <w:rPr>
          <w:b/>
          <w:noProof/>
          <w:sz w:val="24"/>
        </w:rPr>
        <w:t>5</w:t>
      </w:r>
      <w:r w:rsidRPr="0033027D">
        <w:rPr>
          <w:b/>
          <w:noProof/>
          <w:sz w:val="24"/>
        </w:rPr>
        <w:tab/>
      </w:r>
      <w:r w:rsidRPr="00A97251">
        <w:rPr>
          <w:b/>
          <w:noProof/>
          <w:sz w:val="24"/>
        </w:rPr>
        <w:t>R4-2</w:t>
      </w:r>
      <w:r>
        <w:rPr>
          <w:b/>
          <w:noProof/>
          <w:sz w:val="24"/>
        </w:rPr>
        <w:t>50</w:t>
      </w:r>
      <w:r w:rsidR="00391D0B">
        <w:rPr>
          <w:b/>
          <w:noProof/>
          <w:sz w:val="24"/>
        </w:rPr>
        <w:t>5368</w:t>
      </w:r>
    </w:p>
    <w:p w14:paraId="11DE59C0" w14:textId="7599DE58" w:rsidR="002138E8" w:rsidRDefault="00C40E7B" w:rsidP="002138E8">
      <w:pPr>
        <w:spacing w:after="60"/>
        <w:ind w:left="1985" w:hanging="1985"/>
        <w:rPr>
          <w:rFonts w:ascii="Arial" w:hAnsi="Arial" w:cs="Arial"/>
          <w:b/>
          <w:sz w:val="24"/>
        </w:rPr>
      </w:pPr>
      <w:r>
        <w:rPr>
          <w:rFonts w:ascii="Arial" w:hAnsi="Arial" w:cs="Arial"/>
          <w:b/>
          <w:sz w:val="24"/>
        </w:rPr>
        <w:t>Malta,</w:t>
      </w:r>
      <w:r w:rsidR="002138E8">
        <w:rPr>
          <w:rFonts w:ascii="Arial" w:hAnsi="Arial" w:cs="Arial"/>
          <w:b/>
          <w:sz w:val="24"/>
        </w:rPr>
        <w:t xml:space="preserve"> </w:t>
      </w:r>
      <w:r>
        <w:rPr>
          <w:rFonts w:ascii="Arial" w:hAnsi="Arial" w:cs="Arial"/>
          <w:b/>
          <w:sz w:val="24"/>
        </w:rPr>
        <w:t>May</w:t>
      </w:r>
      <w:r w:rsidR="002138E8">
        <w:rPr>
          <w:rFonts w:ascii="Arial" w:hAnsi="Arial" w:cs="Arial"/>
          <w:b/>
          <w:sz w:val="24"/>
        </w:rPr>
        <w:t xml:space="preserve"> </w:t>
      </w:r>
      <w:r w:rsidR="002138E8" w:rsidRPr="00766B19">
        <w:rPr>
          <w:rFonts w:ascii="Arial" w:hAnsi="Arial" w:cs="Arial"/>
          <w:b/>
          <w:sz w:val="24"/>
        </w:rPr>
        <w:t>202</w:t>
      </w:r>
      <w:r w:rsidR="002138E8">
        <w:rPr>
          <w:rFonts w:ascii="Arial" w:hAnsi="Arial" w:cs="Arial"/>
          <w:b/>
          <w:sz w:val="24"/>
        </w:rPr>
        <w:t>5</w:t>
      </w:r>
    </w:p>
    <w:p w14:paraId="0AA7E0E3" w14:textId="5DD6BACE" w:rsidR="00494683" w:rsidRPr="005E4466" w:rsidRDefault="00494683" w:rsidP="005E0013">
      <w:pPr>
        <w:spacing w:after="60"/>
        <w:ind w:left="1985" w:hanging="1985"/>
        <w:rPr>
          <w:rFonts w:ascii="Arial" w:hAnsi="Arial" w:cs="Arial"/>
          <w:b/>
        </w:rPr>
      </w:pPr>
    </w:p>
    <w:p w14:paraId="2DCC7F60" w14:textId="77CD5712" w:rsidR="005E0013" w:rsidRPr="00E96C56" w:rsidRDefault="002B09A1" w:rsidP="003E76B3">
      <w:pPr>
        <w:spacing w:after="60"/>
        <w:ind w:left="1985" w:hanging="1985"/>
        <w:rPr>
          <w:rFonts w:ascii="Arial" w:hAnsi="Arial" w:cs="Arial"/>
          <w:b/>
        </w:rPr>
      </w:pPr>
      <w:r w:rsidRPr="005E4466">
        <w:rPr>
          <w:rFonts w:ascii="Arial" w:hAnsi="Arial" w:cs="Arial"/>
          <w:b/>
        </w:rPr>
        <w:t>Source</w:t>
      </w:r>
      <w:r w:rsidR="003E76B3">
        <w:rPr>
          <w:rFonts w:ascii="Arial" w:hAnsi="Arial" w:cs="Arial"/>
          <w:b/>
        </w:rPr>
        <w:tab/>
      </w:r>
      <w:r w:rsidRPr="005E4466">
        <w:rPr>
          <w:rFonts w:ascii="Arial" w:hAnsi="Arial" w:cs="Arial"/>
          <w:b/>
        </w:rPr>
        <w:t>:</w:t>
      </w:r>
      <w:r w:rsidRPr="005E4466">
        <w:rPr>
          <w:rFonts w:ascii="Arial" w:hAnsi="Arial" w:cs="Arial"/>
          <w:b/>
        </w:rPr>
        <w:tab/>
      </w:r>
      <w:r w:rsidR="00DC5180" w:rsidRPr="005E4466">
        <w:rPr>
          <w:rFonts w:ascii="Arial" w:hAnsi="Arial" w:cs="Arial"/>
          <w:b/>
        </w:rPr>
        <w:t>Qualcomm Incorporated</w:t>
      </w:r>
    </w:p>
    <w:p w14:paraId="157BD185" w14:textId="628D3BED" w:rsidR="005E0013" w:rsidRPr="00E96C56" w:rsidRDefault="005E0013" w:rsidP="00D622E2">
      <w:pPr>
        <w:spacing w:after="60"/>
        <w:ind w:left="1985" w:hanging="1985"/>
        <w:rPr>
          <w:rFonts w:ascii="Arial" w:hAnsi="Arial" w:cs="Arial"/>
          <w:b/>
        </w:rPr>
      </w:pPr>
      <w:r w:rsidRPr="00E96C56">
        <w:rPr>
          <w:rFonts w:ascii="Arial" w:hAnsi="Arial" w:cs="Arial"/>
          <w:b/>
        </w:rPr>
        <w:t>Title</w:t>
      </w:r>
      <w:r w:rsidR="003E76B3">
        <w:rPr>
          <w:rFonts w:ascii="Arial" w:hAnsi="Arial" w:cs="Arial"/>
          <w:b/>
        </w:rPr>
        <w:tab/>
      </w:r>
      <w:r w:rsidRPr="00E96C56">
        <w:rPr>
          <w:rFonts w:ascii="Arial" w:hAnsi="Arial" w:cs="Arial"/>
          <w:b/>
        </w:rPr>
        <w:t>:</w:t>
      </w:r>
      <w:r w:rsidRPr="00E96C56">
        <w:rPr>
          <w:rFonts w:ascii="Arial" w:hAnsi="Arial" w:cs="Arial"/>
          <w:b/>
        </w:rPr>
        <w:tab/>
      </w:r>
      <w:bookmarkStart w:id="2" w:name="_Hlk178847780"/>
      <w:r w:rsidR="00843922">
        <w:rPr>
          <w:rFonts w:ascii="Arial" w:hAnsi="Arial" w:cs="Arial"/>
          <w:b/>
        </w:rPr>
        <w:t xml:space="preserve">On </w:t>
      </w:r>
      <w:r w:rsidR="00C02731">
        <w:rPr>
          <w:rFonts w:ascii="Arial" w:hAnsi="Arial" w:cs="Arial"/>
          <w:b/>
        </w:rPr>
        <w:t xml:space="preserve">UE </w:t>
      </w:r>
      <w:r w:rsidR="00441B93">
        <w:rPr>
          <w:rFonts w:ascii="Arial" w:hAnsi="Arial" w:cs="Arial"/>
          <w:b/>
        </w:rPr>
        <w:t>RF</w:t>
      </w:r>
      <w:r w:rsidR="001D635B">
        <w:rPr>
          <w:rFonts w:ascii="Arial" w:hAnsi="Arial" w:cs="Arial"/>
          <w:b/>
        </w:rPr>
        <w:t xml:space="preserve"> requirements for the LPWUR</w:t>
      </w:r>
      <w:bookmarkEnd w:id="2"/>
      <w:r w:rsidR="00843922">
        <w:rPr>
          <w:rFonts w:ascii="Arial" w:hAnsi="Arial" w:cs="Arial"/>
          <w:b/>
        </w:rPr>
        <w:t xml:space="preserve"> </w:t>
      </w:r>
    </w:p>
    <w:p w14:paraId="6F13FD65" w14:textId="712FFD6B" w:rsidR="005E0013" w:rsidRPr="003E76B3" w:rsidRDefault="0010618D" w:rsidP="003E76B3">
      <w:pPr>
        <w:spacing w:after="60"/>
        <w:ind w:left="1985" w:hanging="1985"/>
        <w:rPr>
          <w:rFonts w:ascii="Arial" w:hAnsi="Arial" w:cs="Arial"/>
          <w:b/>
        </w:rPr>
      </w:pPr>
      <w:r w:rsidRPr="005E4466">
        <w:rPr>
          <w:rFonts w:ascii="Arial" w:hAnsi="Arial" w:cs="Arial"/>
          <w:b/>
        </w:rPr>
        <w:t>Agenda item</w:t>
      </w:r>
      <w:r w:rsidR="003E76B3">
        <w:rPr>
          <w:rFonts w:ascii="Arial" w:hAnsi="Arial" w:cs="Arial"/>
          <w:b/>
        </w:rPr>
        <w:tab/>
      </w:r>
      <w:r w:rsidRPr="005E4466">
        <w:rPr>
          <w:rFonts w:ascii="Arial" w:hAnsi="Arial" w:cs="Arial"/>
          <w:b/>
        </w:rPr>
        <w:t>:</w:t>
      </w:r>
      <w:r w:rsidRPr="005E4466">
        <w:rPr>
          <w:rFonts w:ascii="Arial" w:hAnsi="Arial" w:cs="Arial"/>
          <w:b/>
        </w:rPr>
        <w:tab/>
      </w:r>
      <w:r w:rsidR="00BE005D" w:rsidRPr="0031164E">
        <w:rPr>
          <w:rFonts w:ascii="Arial" w:hAnsi="Arial" w:cs="Arial"/>
          <w:b/>
        </w:rPr>
        <w:t>7</w:t>
      </w:r>
      <w:r w:rsidR="00FB0E59" w:rsidRPr="0031164E">
        <w:rPr>
          <w:rFonts w:ascii="Arial" w:hAnsi="Arial" w:cs="Arial"/>
          <w:b/>
        </w:rPr>
        <w:t>.2</w:t>
      </w:r>
      <w:r w:rsidR="002D4B0A">
        <w:rPr>
          <w:rFonts w:ascii="Arial" w:hAnsi="Arial" w:cs="Arial"/>
          <w:b/>
        </w:rPr>
        <w:t>8</w:t>
      </w:r>
      <w:r w:rsidR="00FB0E59" w:rsidRPr="0031164E">
        <w:rPr>
          <w:rFonts w:ascii="Arial" w:hAnsi="Arial" w:cs="Arial"/>
          <w:b/>
        </w:rPr>
        <w:t>.</w:t>
      </w:r>
      <w:r w:rsidR="00C40E7B">
        <w:rPr>
          <w:rFonts w:ascii="Arial" w:hAnsi="Arial" w:cs="Arial"/>
          <w:b/>
        </w:rPr>
        <w:t>3</w:t>
      </w:r>
      <w:r w:rsidR="00FB0E59" w:rsidRPr="0031164E">
        <w:rPr>
          <w:rFonts w:ascii="Arial" w:hAnsi="Arial" w:cs="Arial"/>
          <w:b/>
        </w:rPr>
        <w:t>.</w:t>
      </w:r>
      <w:r w:rsidR="002D4B0A">
        <w:rPr>
          <w:rFonts w:ascii="Arial" w:hAnsi="Arial" w:cs="Arial"/>
          <w:b/>
        </w:rPr>
        <w:t>3</w:t>
      </w:r>
    </w:p>
    <w:p w14:paraId="0BA5C5C8" w14:textId="76B4F1B8" w:rsidR="00222D66" w:rsidRDefault="00222D66" w:rsidP="001E300C">
      <w:pPr>
        <w:spacing w:after="60"/>
        <w:ind w:left="1985" w:hanging="1985"/>
        <w:rPr>
          <w:rFonts w:ascii="Arial" w:hAnsi="Arial" w:cs="Arial"/>
          <w:b/>
        </w:rPr>
      </w:pPr>
      <w:r w:rsidRPr="005E4466">
        <w:rPr>
          <w:rFonts w:ascii="Arial" w:hAnsi="Arial" w:cs="Arial"/>
          <w:b/>
        </w:rPr>
        <w:t>Document for</w:t>
      </w:r>
      <w:r w:rsidR="003E76B3">
        <w:rPr>
          <w:rFonts w:ascii="Arial" w:hAnsi="Arial" w:cs="Arial"/>
          <w:b/>
        </w:rPr>
        <w:tab/>
      </w:r>
      <w:r w:rsidRPr="005E4466">
        <w:rPr>
          <w:rFonts w:ascii="Arial" w:hAnsi="Arial" w:cs="Arial"/>
          <w:b/>
        </w:rPr>
        <w:t>:</w:t>
      </w:r>
      <w:r w:rsidRPr="005E4466">
        <w:rPr>
          <w:rFonts w:ascii="Arial" w:hAnsi="Arial" w:cs="Arial"/>
          <w:b/>
        </w:rPr>
        <w:tab/>
        <w:t>Approval</w:t>
      </w:r>
    </w:p>
    <w:p w14:paraId="73FB1592" w14:textId="5DDE3DA9" w:rsidR="00A35B3D" w:rsidRDefault="00A35B3D" w:rsidP="001E300C">
      <w:pPr>
        <w:spacing w:after="60"/>
        <w:ind w:left="1985" w:hanging="1985"/>
        <w:rPr>
          <w:rFonts w:ascii="Arial" w:hAnsi="Arial" w:cs="Arial"/>
          <w:b/>
        </w:rPr>
      </w:pPr>
    </w:p>
    <w:p w14:paraId="71A1430C" w14:textId="0A891986" w:rsidR="0045428D" w:rsidRDefault="000A567D" w:rsidP="002A1C01">
      <w:pPr>
        <w:pStyle w:val="Heading1"/>
      </w:pPr>
      <w:r>
        <w:t>1.</w:t>
      </w:r>
      <w:r>
        <w:tab/>
      </w:r>
      <w:r w:rsidR="002A1C01">
        <w:t>Introduction</w:t>
      </w:r>
    </w:p>
    <w:p w14:paraId="12C1DA58" w14:textId="5765A26A" w:rsidR="00975E7D" w:rsidRPr="00C9042B" w:rsidRDefault="005753AB" w:rsidP="004E07C2">
      <w:r>
        <w:t>In this contribution we</w:t>
      </w:r>
      <w:r w:rsidR="00827A7F">
        <w:t xml:space="preserve"> </w:t>
      </w:r>
      <w:r w:rsidR="00862CBB">
        <w:t>present the derivation for the proposed ACS requirement</w:t>
      </w:r>
      <w:r w:rsidR="00963F1F">
        <w:t>, as well as more general proposals</w:t>
      </w:r>
      <w:r w:rsidR="00CA638D">
        <w:t>.</w:t>
      </w:r>
    </w:p>
    <w:p w14:paraId="65A85401" w14:textId="71657EEE" w:rsidR="00962566" w:rsidRDefault="000A567D" w:rsidP="009F1196">
      <w:pPr>
        <w:pStyle w:val="Heading1"/>
      </w:pPr>
      <w:r>
        <w:t xml:space="preserve">2. </w:t>
      </w:r>
      <w:r>
        <w:tab/>
      </w:r>
      <w:r w:rsidR="002A1C01">
        <w:t>Discussion</w:t>
      </w:r>
    </w:p>
    <w:p w14:paraId="7D40C773" w14:textId="757282AA" w:rsidR="002A4D65" w:rsidRPr="008D03F2" w:rsidRDefault="002A4D65" w:rsidP="002A4D65">
      <w:pPr>
        <w:pStyle w:val="Heading2"/>
      </w:pPr>
      <w:r>
        <w:t>2.1</w:t>
      </w:r>
      <w:r>
        <w:tab/>
      </w:r>
      <w:r w:rsidR="00387A9C">
        <w:t>High level aspects</w:t>
      </w:r>
      <w:r>
        <w:t xml:space="preserve"> </w:t>
      </w:r>
    </w:p>
    <w:p w14:paraId="39307F7D" w14:textId="4E608086" w:rsidR="002A4D65" w:rsidRPr="00F65124" w:rsidRDefault="002A4D65" w:rsidP="002A4D65">
      <w:pPr>
        <w:pStyle w:val="Heading3"/>
      </w:pPr>
      <w:r w:rsidRPr="00F65124">
        <w:t>2.</w:t>
      </w:r>
      <w:r>
        <w:t>1</w:t>
      </w:r>
      <w:r w:rsidRPr="00F65124">
        <w:t>.</w:t>
      </w:r>
      <w:r>
        <w:t>1</w:t>
      </w:r>
      <w:r w:rsidRPr="00F65124">
        <w:tab/>
      </w:r>
      <w:r w:rsidR="00387A9C">
        <w:t>The fragmentation problem</w:t>
      </w:r>
    </w:p>
    <w:p w14:paraId="1EF45C10" w14:textId="623FC611" w:rsidR="00CD7E43" w:rsidRDefault="00387A9C" w:rsidP="00CD7E43">
      <w:pPr>
        <w:rPr>
          <w:lang w:eastAsia="ko-KR"/>
        </w:rPr>
      </w:pPr>
      <w:r>
        <w:rPr>
          <w:lang w:eastAsia="ko-KR"/>
        </w:rPr>
        <w:t xml:space="preserve">RAN1 has </w:t>
      </w:r>
      <w:r w:rsidR="00D84297">
        <w:rPr>
          <w:lang w:eastAsia="ko-KR"/>
        </w:rPr>
        <w:t xml:space="preserve">already </w:t>
      </w:r>
      <w:r>
        <w:rPr>
          <w:lang w:eastAsia="ko-KR"/>
        </w:rPr>
        <w:t xml:space="preserve">defined </w:t>
      </w:r>
      <w:r w:rsidR="00FD0BAE">
        <w:rPr>
          <w:lang w:eastAsia="ko-KR"/>
        </w:rPr>
        <w:t>separate capabilities for</w:t>
      </w:r>
      <w:r w:rsidR="00E16467">
        <w:rPr>
          <w:lang w:eastAsia="ko-KR"/>
        </w:rPr>
        <w:t xml:space="preserve"> idle</w:t>
      </w:r>
      <w:r w:rsidR="00D84297">
        <w:rPr>
          <w:lang w:eastAsia="ko-KR"/>
        </w:rPr>
        <w:t xml:space="preserve"> vs connected mode support and ability to demodulate OFDM content in LPWUS. </w:t>
      </w:r>
      <w:r w:rsidR="00CD7E43">
        <w:t xml:space="preserve">See partial excerpt below from current state of RAN1 UE feature list </w:t>
      </w:r>
      <w:r w:rsidR="00E775FC">
        <w:t>[1]</w:t>
      </w:r>
    </w:p>
    <w:tbl>
      <w:tblPr>
        <w:tblStyle w:val="TableGrid"/>
        <w:tblW w:w="9504" w:type="dxa"/>
        <w:tblLook w:val="04A0" w:firstRow="1" w:lastRow="0" w:firstColumn="1" w:lastColumn="0" w:noHBand="0" w:noVBand="1"/>
      </w:tblPr>
      <w:tblGrid>
        <w:gridCol w:w="1728"/>
        <w:gridCol w:w="864"/>
        <w:gridCol w:w="6912"/>
      </w:tblGrid>
      <w:tr w:rsidR="00CE606A" w14:paraId="2ACDE220" w14:textId="77777777" w:rsidTr="00CE606A">
        <w:tc>
          <w:tcPr>
            <w:tcW w:w="1728" w:type="dxa"/>
          </w:tcPr>
          <w:p w14:paraId="1F7C86B7" w14:textId="77777777" w:rsidR="00CE606A" w:rsidRDefault="00CE606A" w:rsidP="005F12B6">
            <w:pPr>
              <w:rPr>
                <w:rFonts w:asciiTheme="majorHAnsi" w:eastAsia="MS Mincho" w:hAnsiTheme="majorHAnsi" w:cstheme="majorHAnsi"/>
                <w:color w:val="000000" w:themeColor="text1"/>
                <w:szCs w:val="18"/>
                <w:lang w:eastAsia="ja-JP"/>
              </w:rPr>
            </w:pPr>
            <w:r w:rsidRPr="00BA5E7C">
              <w:rPr>
                <w:rFonts w:asciiTheme="majorHAnsi" w:hAnsiTheme="majorHAnsi" w:cstheme="majorHAnsi"/>
                <w:color w:val="000000" w:themeColor="text1"/>
                <w:szCs w:val="18"/>
              </w:rPr>
              <w:t>Features</w:t>
            </w:r>
          </w:p>
        </w:tc>
        <w:tc>
          <w:tcPr>
            <w:tcW w:w="864" w:type="dxa"/>
          </w:tcPr>
          <w:p w14:paraId="0748D71A" w14:textId="77777777" w:rsidR="00CE606A" w:rsidRDefault="00CE606A" w:rsidP="005F12B6">
            <w:pPr>
              <w:rPr>
                <w:rFonts w:asciiTheme="majorHAnsi" w:eastAsia="MS Mincho" w:hAnsiTheme="majorHAnsi" w:cstheme="majorHAnsi"/>
                <w:color w:val="000000" w:themeColor="text1"/>
                <w:szCs w:val="18"/>
                <w:lang w:eastAsia="ja-JP"/>
              </w:rPr>
            </w:pPr>
            <w:r w:rsidRPr="00BA5E7C">
              <w:rPr>
                <w:rFonts w:asciiTheme="majorHAnsi" w:hAnsiTheme="majorHAnsi" w:cstheme="majorHAnsi"/>
                <w:color w:val="000000" w:themeColor="text1"/>
                <w:szCs w:val="18"/>
              </w:rPr>
              <w:t>Index</w:t>
            </w:r>
          </w:p>
        </w:tc>
        <w:tc>
          <w:tcPr>
            <w:tcW w:w="6912" w:type="dxa"/>
          </w:tcPr>
          <w:p w14:paraId="1070B1E7" w14:textId="77777777" w:rsidR="00CE606A" w:rsidRPr="004307C4" w:rsidRDefault="00CE606A" w:rsidP="005F12B6">
            <w:pPr>
              <w:rPr>
                <w:rFonts w:asciiTheme="majorHAnsi" w:eastAsia="SimSun" w:hAnsiTheme="majorHAnsi" w:cstheme="majorHAnsi"/>
                <w:color w:val="000000" w:themeColor="text1"/>
                <w:szCs w:val="18"/>
                <w:lang w:eastAsia="zh-CN"/>
              </w:rPr>
            </w:pPr>
            <w:r w:rsidRPr="00BA5E7C">
              <w:rPr>
                <w:rFonts w:asciiTheme="majorHAnsi" w:hAnsiTheme="majorHAnsi" w:cstheme="majorHAnsi"/>
                <w:color w:val="000000" w:themeColor="text1"/>
                <w:szCs w:val="18"/>
              </w:rPr>
              <w:t>Feature group</w:t>
            </w:r>
          </w:p>
        </w:tc>
      </w:tr>
      <w:tr w:rsidR="00CE606A" w14:paraId="520D86FE" w14:textId="77777777" w:rsidTr="00CE606A">
        <w:tc>
          <w:tcPr>
            <w:tcW w:w="1728" w:type="dxa"/>
          </w:tcPr>
          <w:p w14:paraId="3768A9BC"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 xml:space="preserve"> </w:t>
            </w:r>
            <w:r w:rsidRPr="00750E3F">
              <w:rPr>
                <w:rFonts w:asciiTheme="majorHAnsi" w:hAnsiTheme="majorHAnsi" w:cstheme="majorHAnsi"/>
                <w:color w:val="000000" w:themeColor="text1"/>
                <w:szCs w:val="18"/>
                <w:lang w:eastAsia="ja-JP"/>
              </w:rPr>
              <w:t>NR_LPWUS</w:t>
            </w:r>
          </w:p>
        </w:tc>
        <w:tc>
          <w:tcPr>
            <w:tcW w:w="864" w:type="dxa"/>
          </w:tcPr>
          <w:p w14:paraId="45446F68"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eastAsia="MS Mincho"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1</w:t>
            </w:r>
          </w:p>
        </w:tc>
        <w:tc>
          <w:tcPr>
            <w:tcW w:w="6912" w:type="dxa"/>
          </w:tcPr>
          <w:p w14:paraId="6D72C803" w14:textId="77777777" w:rsidR="00CE606A" w:rsidRDefault="00CE606A" w:rsidP="005F12B6">
            <w:r w:rsidRPr="004307C4">
              <w:rPr>
                <w:rFonts w:asciiTheme="majorHAnsi" w:eastAsia="SimSun" w:hAnsiTheme="majorHAnsi" w:cstheme="majorHAnsi"/>
                <w:color w:val="000000" w:themeColor="text1"/>
                <w:szCs w:val="18"/>
                <w:lang w:eastAsia="zh-CN"/>
              </w:rPr>
              <w:t>LP-WUS operation in IDLE/INACTIVE mode based on OOK signal</w:t>
            </w:r>
          </w:p>
        </w:tc>
      </w:tr>
      <w:tr w:rsidR="00CE606A" w14:paraId="2067A77E" w14:textId="77777777" w:rsidTr="00CE606A">
        <w:tc>
          <w:tcPr>
            <w:tcW w:w="1728" w:type="dxa"/>
          </w:tcPr>
          <w:p w14:paraId="6C008F0B"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 xml:space="preserve"> </w:t>
            </w:r>
            <w:r w:rsidRPr="00750E3F">
              <w:rPr>
                <w:rFonts w:asciiTheme="majorHAnsi" w:hAnsiTheme="majorHAnsi" w:cstheme="majorHAnsi"/>
                <w:color w:val="000000" w:themeColor="text1"/>
                <w:szCs w:val="18"/>
                <w:lang w:eastAsia="ja-JP"/>
              </w:rPr>
              <w:t>NR_LPWUS</w:t>
            </w:r>
          </w:p>
        </w:tc>
        <w:tc>
          <w:tcPr>
            <w:tcW w:w="864" w:type="dxa"/>
          </w:tcPr>
          <w:p w14:paraId="6C7C91DA"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eastAsia="MS Mincho"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1a</w:t>
            </w:r>
          </w:p>
        </w:tc>
        <w:tc>
          <w:tcPr>
            <w:tcW w:w="6912" w:type="dxa"/>
          </w:tcPr>
          <w:p w14:paraId="01F457F4" w14:textId="77777777" w:rsidR="00CE606A" w:rsidRDefault="00CE606A" w:rsidP="005F12B6">
            <w:r w:rsidRPr="004307C4">
              <w:rPr>
                <w:rFonts w:asciiTheme="majorHAnsi" w:eastAsia="SimSun" w:hAnsiTheme="majorHAnsi" w:cstheme="majorHAnsi"/>
                <w:color w:val="000000" w:themeColor="text1"/>
                <w:szCs w:val="18"/>
                <w:lang w:eastAsia="zh-CN"/>
              </w:rPr>
              <w:t xml:space="preserve">LP-WUS operation in IDLE/INACTIVE mode based on OFDM </w:t>
            </w:r>
            <w:r w:rsidRPr="004307C4">
              <w:rPr>
                <w:rFonts w:asciiTheme="majorHAnsi" w:eastAsia="SimSun" w:hAnsiTheme="majorHAnsi" w:cstheme="majorHAnsi"/>
                <w:color w:val="000000" w:themeColor="text1"/>
                <w:szCs w:val="18"/>
                <w:highlight w:val="yellow"/>
                <w:lang w:eastAsia="zh-CN"/>
              </w:rPr>
              <w:t>[overlaid]</w:t>
            </w:r>
            <w:r w:rsidRPr="004307C4">
              <w:rPr>
                <w:rFonts w:asciiTheme="majorHAnsi" w:eastAsia="SimSun" w:hAnsiTheme="majorHAnsi" w:cstheme="majorHAnsi"/>
                <w:color w:val="000000" w:themeColor="text1"/>
                <w:szCs w:val="18"/>
                <w:lang w:eastAsia="zh-CN"/>
              </w:rPr>
              <w:t xml:space="preserve"> sequence</w:t>
            </w:r>
          </w:p>
        </w:tc>
      </w:tr>
      <w:tr w:rsidR="00CE606A" w14:paraId="1EDBE0AC" w14:textId="77777777" w:rsidTr="00CE606A">
        <w:tc>
          <w:tcPr>
            <w:tcW w:w="1728" w:type="dxa"/>
          </w:tcPr>
          <w:p w14:paraId="43914545"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 xml:space="preserve"> </w:t>
            </w:r>
            <w:r w:rsidRPr="00750E3F">
              <w:rPr>
                <w:rFonts w:asciiTheme="majorHAnsi" w:hAnsiTheme="majorHAnsi" w:cstheme="majorHAnsi"/>
                <w:color w:val="000000" w:themeColor="text1"/>
                <w:szCs w:val="18"/>
                <w:lang w:eastAsia="ja-JP"/>
              </w:rPr>
              <w:t>NR_LPWUS</w:t>
            </w:r>
          </w:p>
        </w:tc>
        <w:tc>
          <w:tcPr>
            <w:tcW w:w="864" w:type="dxa"/>
          </w:tcPr>
          <w:p w14:paraId="371B4042"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eastAsia="MS Mincho"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2</w:t>
            </w:r>
          </w:p>
        </w:tc>
        <w:tc>
          <w:tcPr>
            <w:tcW w:w="6912" w:type="dxa"/>
          </w:tcPr>
          <w:p w14:paraId="2B7CF5CD" w14:textId="77777777" w:rsidR="00CE606A" w:rsidRDefault="00CE606A" w:rsidP="005F12B6">
            <w:r w:rsidRPr="00013CDD">
              <w:rPr>
                <w:rFonts w:asciiTheme="majorHAnsi" w:eastAsia="SimSun" w:hAnsiTheme="majorHAnsi" w:cstheme="majorHAnsi"/>
                <w:color w:val="000000" w:themeColor="text1"/>
                <w:szCs w:val="18"/>
                <w:lang w:eastAsia="zh-CN"/>
              </w:rPr>
              <w:t>LP-WUS operation in CONNECTED mode based on OOK signal</w:t>
            </w:r>
          </w:p>
        </w:tc>
      </w:tr>
      <w:tr w:rsidR="00CE606A" w14:paraId="6945BA4C" w14:textId="77777777" w:rsidTr="00CE606A">
        <w:tc>
          <w:tcPr>
            <w:tcW w:w="1728" w:type="dxa"/>
          </w:tcPr>
          <w:p w14:paraId="7446F322"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 xml:space="preserve"> </w:t>
            </w:r>
            <w:r w:rsidRPr="00750E3F">
              <w:rPr>
                <w:rFonts w:asciiTheme="majorHAnsi" w:hAnsiTheme="majorHAnsi" w:cstheme="majorHAnsi"/>
                <w:color w:val="000000" w:themeColor="text1"/>
                <w:szCs w:val="18"/>
                <w:lang w:eastAsia="ja-JP"/>
              </w:rPr>
              <w:t>NR_LPWUS</w:t>
            </w:r>
          </w:p>
        </w:tc>
        <w:tc>
          <w:tcPr>
            <w:tcW w:w="864" w:type="dxa"/>
          </w:tcPr>
          <w:p w14:paraId="60EA5895" w14:textId="77777777" w:rsidR="00CE606A" w:rsidRDefault="00CE606A" w:rsidP="005F12B6">
            <w:r>
              <w:rPr>
                <w:rFonts w:asciiTheme="majorHAnsi" w:eastAsia="MS Mincho" w:hAnsiTheme="majorHAnsi" w:cstheme="majorHAnsi" w:hint="eastAsia"/>
                <w:color w:val="000000" w:themeColor="text1"/>
                <w:szCs w:val="18"/>
                <w:lang w:eastAsia="ja-JP"/>
              </w:rPr>
              <w:t>62</w:t>
            </w:r>
            <w:r>
              <w:rPr>
                <w:rFonts w:asciiTheme="majorHAnsi" w:eastAsia="MS Mincho" w:hAnsiTheme="majorHAnsi" w:cstheme="majorHAnsi"/>
                <w:color w:val="000000" w:themeColor="text1"/>
                <w:szCs w:val="18"/>
                <w:lang w:eastAsia="ja-JP"/>
              </w:rPr>
              <w:t>-</w:t>
            </w:r>
            <w:r>
              <w:rPr>
                <w:rFonts w:asciiTheme="majorHAnsi" w:eastAsia="MS Mincho" w:hAnsiTheme="majorHAnsi" w:cstheme="majorHAnsi" w:hint="eastAsia"/>
                <w:color w:val="000000" w:themeColor="text1"/>
                <w:szCs w:val="18"/>
                <w:lang w:eastAsia="ja-JP"/>
              </w:rPr>
              <w:t>2a</w:t>
            </w:r>
          </w:p>
        </w:tc>
        <w:tc>
          <w:tcPr>
            <w:tcW w:w="6912" w:type="dxa"/>
          </w:tcPr>
          <w:p w14:paraId="19554870" w14:textId="77777777" w:rsidR="00CE606A" w:rsidRDefault="00CE606A" w:rsidP="005F12B6">
            <w:r w:rsidRPr="00013CDD">
              <w:rPr>
                <w:rFonts w:asciiTheme="majorHAnsi" w:eastAsia="SimSun" w:hAnsiTheme="majorHAnsi" w:cstheme="majorHAnsi"/>
                <w:color w:val="000000" w:themeColor="text1"/>
                <w:szCs w:val="18"/>
                <w:lang w:eastAsia="zh-CN"/>
              </w:rPr>
              <w:t>LP-WUS operation in CONNECTED mode based on OFDM overlaid sequence</w:t>
            </w:r>
          </w:p>
        </w:tc>
      </w:tr>
    </w:tbl>
    <w:p w14:paraId="3308D6CB" w14:textId="77777777" w:rsidR="00CD7E43" w:rsidRDefault="00CD7E43" w:rsidP="00CD7E43"/>
    <w:p w14:paraId="660D8273" w14:textId="77777777" w:rsidR="009E655E" w:rsidRDefault="00CD7E43" w:rsidP="00CD7E43">
      <w:pPr>
        <w:rPr>
          <w:lang w:eastAsia="ko-KR"/>
        </w:rPr>
      </w:pPr>
      <w:r>
        <w:rPr>
          <w:lang w:eastAsia="ko-KR"/>
        </w:rPr>
        <w:t xml:space="preserve">These capabilities already provide considerable flexibility to tailor implementation to target scenarios for the UE. For example, an inexpensive IoT type device that is mostly IDLE and very cost sensitive may only support </w:t>
      </w:r>
      <w:r w:rsidR="00934C32">
        <w:rPr>
          <w:lang w:eastAsia="ko-KR"/>
        </w:rPr>
        <w:t xml:space="preserve">62-1. On the other </w:t>
      </w:r>
      <w:r w:rsidR="00430E9B">
        <w:rPr>
          <w:lang w:eastAsia="ko-KR"/>
        </w:rPr>
        <w:t>hand,</w:t>
      </w:r>
      <w:r w:rsidR="00934C32">
        <w:rPr>
          <w:lang w:eastAsia="ko-KR"/>
        </w:rPr>
        <w:t xml:space="preserve"> a handheld UE that is mostly in CONNECTED state may choose </w:t>
      </w:r>
      <w:r w:rsidR="00430E9B">
        <w:rPr>
          <w:lang w:eastAsia="ko-KR"/>
        </w:rPr>
        <w:t>62-2 or 62-2a. An extremely cost sensitive device may choose 62-1a, etc.</w:t>
      </w:r>
      <w:r w:rsidR="00BB5DD8">
        <w:rPr>
          <w:lang w:eastAsia="ko-KR"/>
        </w:rPr>
        <w:t xml:space="preserve"> </w:t>
      </w:r>
      <w:r w:rsidR="00F83E08">
        <w:rPr>
          <w:lang w:eastAsia="ko-KR"/>
        </w:rPr>
        <w:t xml:space="preserve">If </w:t>
      </w:r>
      <w:r w:rsidR="00EA4790">
        <w:rPr>
          <w:lang w:eastAsia="ko-KR"/>
        </w:rPr>
        <w:t>RAN4 now decides to add another dimension to these, there would be 8 variants for which to set requirements</w:t>
      </w:r>
      <w:r w:rsidR="00DB5DE8">
        <w:rPr>
          <w:lang w:eastAsia="ko-KR"/>
        </w:rPr>
        <w:t xml:space="preserve">, which makes </w:t>
      </w:r>
      <w:r w:rsidR="00F5096B">
        <w:rPr>
          <w:lang w:eastAsia="ko-KR"/>
        </w:rPr>
        <w:t>the requirement framework unnecessarily complicated</w:t>
      </w:r>
      <w:r w:rsidR="00C17BE7">
        <w:rPr>
          <w:lang w:eastAsia="ko-KR"/>
        </w:rPr>
        <w:t>, and complicates handling of UEs in a real deployment</w:t>
      </w:r>
      <w:r w:rsidR="00EA4790">
        <w:rPr>
          <w:lang w:eastAsia="ko-KR"/>
        </w:rPr>
        <w:t xml:space="preserve">. </w:t>
      </w:r>
    </w:p>
    <w:p w14:paraId="2D1AD8A2" w14:textId="2F526DE4" w:rsidR="00CD7E43" w:rsidRDefault="00921166" w:rsidP="00CD7E43">
      <w:pPr>
        <w:rPr>
          <w:lang w:eastAsia="ko-KR"/>
        </w:rPr>
      </w:pPr>
      <w:r>
        <w:rPr>
          <w:lang w:eastAsia="ko-KR"/>
        </w:rPr>
        <w:t>It is therefore proposed that:</w:t>
      </w:r>
    </w:p>
    <w:p w14:paraId="1AD8BA56" w14:textId="16F310D3" w:rsidR="00921166" w:rsidRPr="002D18B1" w:rsidRDefault="005B73F0" w:rsidP="00CD7E43">
      <w:pPr>
        <w:rPr>
          <w:b/>
          <w:bCs/>
          <w:lang w:eastAsia="ko-KR"/>
        </w:rPr>
      </w:pPr>
      <w:r w:rsidRPr="002D18B1">
        <w:rPr>
          <w:b/>
          <w:bCs/>
          <w:lang w:eastAsia="ko-KR"/>
        </w:rPr>
        <w:t xml:space="preserve">Proposal 1: RAN4 type 1 </w:t>
      </w:r>
      <w:r w:rsidR="00332321" w:rsidRPr="002D18B1">
        <w:rPr>
          <w:b/>
          <w:bCs/>
          <w:lang w:eastAsia="ko-KR"/>
        </w:rPr>
        <w:t xml:space="preserve">UEs are </w:t>
      </w:r>
      <w:r w:rsidR="00E5747F" w:rsidRPr="002D18B1">
        <w:rPr>
          <w:b/>
          <w:bCs/>
          <w:lang w:eastAsia="ko-KR"/>
        </w:rPr>
        <w:t xml:space="preserve">mapped to support of </w:t>
      </w:r>
      <w:r w:rsidR="00332321" w:rsidRPr="002D18B1">
        <w:rPr>
          <w:b/>
          <w:bCs/>
          <w:lang w:eastAsia="ko-KR"/>
        </w:rPr>
        <w:t xml:space="preserve">FG 62-1 and 62-2, type 2 UEs are </w:t>
      </w:r>
      <w:r w:rsidR="00E5747F" w:rsidRPr="002D18B1">
        <w:rPr>
          <w:b/>
          <w:bCs/>
          <w:lang w:eastAsia="ko-KR"/>
        </w:rPr>
        <w:t xml:space="preserve">mapped to support of FG </w:t>
      </w:r>
      <w:r w:rsidR="000F06BB" w:rsidRPr="002D18B1">
        <w:rPr>
          <w:b/>
          <w:bCs/>
          <w:lang w:eastAsia="ko-KR"/>
        </w:rPr>
        <w:t>62-1a and 62-2a.</w:t>
      </w:r>
      <w:r w:rsidR="00F10DFE">
        <w:rPr>
          <w:b/>
          <w:bCs/>
          <w:lang w:eastAsia="ko-KR"/>
        </w:rPr>
        <w:t xml:space="preserve"> No fragmentation beyond RAN1 FG 62-1 is justified from RAN4 perspective.</w:t>
      </w:r>
    </w:p>
    <w:p w14:paraId="2A7ACA3F" w14:textId="749012A2" w:rsidR="00BB5DD8" w:rsidRDefault="00BB5DD8" w:rsidP="00CD7E43">
      <w:pPr>
        <w:rPr>
          <w:lang w:eastAsia="ko-KR"/>
        </w:rPr>
      </w:pPr>
      <w:r>
        <w:rPr>
          <w:lang w:eastAsia="ko-KR"/>
        </w:rPr>
        <w:t>I</w:t>
      </w:r>
      <w:r w:rsidR="009B5661">
        <w:rPr>
          <w:lang w:eastAsia="ko-KR"/>
        </w:rPr>
        <w:t xml:space="preserve">f </w:t>
      </w:r>
      <w:r w:rsidR="00F83E08">
        <w:rPr>
          <w:lang w:eastAsia="ko-KR"/>
        </w:rPr>
        <w:t>any further fragmentation</w:t>
      </w:r>
      <w:r w:rsidR="009B5661">
        <w:rPr>
          <w:lang w:eastAsia="ko-KR"/>
        </w:rPr>
        <w:t xml:space="preserve"> is required, </w:t>
      </w:r>
      <w:r w:rsidR="00F83E08">
        <w:rPr>
          <w:lang w:eastAsia="ko-KR"/>
        </w:rPr>
        <w:t>technical arguments supporting system benefit</w:t>
      </w:r>
      <w:r w:rsidR="002D18B1">
        <w:rPr>
          <w:lang w:eastAsia="ko-KR"/>
        </w:rPr>
        <w:t xml:space="preserve"> must be </w:t>
      </w:r>
      <w:r w:rsidR="003865B5">
        <w:rPr>
          <w:lang w:eastAsia="ko-KR"/>
        </w:rPr>
        <w:t xml:space="preserve">first </w:t>
      </w:r>
      <w:r w:rsidR="00B76539">
        <w:rPr>
          <w:lang w:eastAsia="ko-KR"/>
        </w:rPr>
        <w:t>agreed on</w:t>
      </w:r>
      <w:r w:rsidR="009B5661">
        <w:rPr>
          <w:lang w:eastAsia="ko-KR"/>
        </w:rPr>
        <w:t>.</w:t>
      </w:r>
    </w:p>
    <w:p w14:paraId="2AF15B8D" w14:textId="466835B9" w:rsidR="001A0CF5" w:rsidRPr="00F65124" w:rsidRDefault="001A0CF5" w:rsidP="001A0CF5">
      <w:pPr>
        <w:pStyle w:val="Heading3"/>
      </w:pPr>
      <w:r w:rsidRPr="00F65124">
        <w:t>2.</w:t>
      </w:r>
      <w:r>
        <w:t>1</w:t>
      </w:r>
      <w:r w:rsidRPr="00F65124">
        <w:t>.</w:t>
      </w:r>
      <w:r w:rsidR="0093584B">
        <w:t>2</w:t>
      </w:r>
      <w:r w:rsidRPr="00F65124">
        <w:tab/>
      </w:r>
      <w:r>
        <w:t>Spec. wording</w:t>
      </w:r>
    </w:p>
    <w:p w14:paraId="0851EFFE" w14:textId="1301837E" w:rsidR="001A0CF5" w:rsidRDefault="001A0CF5" w:rsidP="001A0CF5">
      <w:pPr>
        <w:rPr>
          <w:lang w:eastAsia="ko-KR"/>
        </w:rPr>
      </w:pPr>
      <w:r>
        <w:rPr>
          <w:lang w:eastAsia="ko-KR"/>
        </w:rPr>
        <w:t xml:space="preserve">The following guidance is captured in the last WF </w:t>
      </w:r>
      <w:r w:rsidR="000E634F">
        <w:rPr>
          <w:lang w:eastAsia="ko-KR"/>
        </w:rPr>
        <w:t>[3]</w:t>
      </w:r>
      <w:r>
        <w:rPr>
          <w:lang w:eastAsia="ko-KR"/>
        </w:rPr>
        <w:t>:</w:t>
      </w:r>
    </w:p>
    <w:tbl>
      <w:tblPr>
        <w:tblStyle w:val="TableGrid"/>
        <w:tblW w:w="0" w:type="auto"/>
        <w:tblLook w:val="04A0" w:firstRow="1" w:lastRow="0" w:firstColumn="1" w:lastColumn="0" w:noHBand="0" w:noVBand="1"/>
      </w:tblPr>
      <w:tblGrid>
        <w:gridCol w:w="9622"/>
      </w:tblGrid>
      <w:tr w:rsidR="001A0CF5" w14:paraId="4E1DCE0E" w14:textId="77777777" w:rsidTr="00465B0E">
        <w:tc>
          <w:tcPr>
            <w:tcW w:w="9622" w:type="dxa"/>
          </w:tcPr>
          <w:p w14:paraId="4A70867D" w14:textId="77777777" w:rsidR="001A0CF5" w:rsidRPr="007223B3" w:rsidRDefault="001A0CF5" w:rsidP="00465B0E">
            <w:pPr>
              <w:rPr>
                <w:b/>
                <w:u w:val="single"/>
                <w:lang w:eastAsia="ko-KR"/>
              </w:rPr>
            </w:pPr>
            <w:r w:rsidRPr="007223B3">
              <w:rPr>
                <w:b/>
                <w:u w:val="single"/>
                <w:lang w:eastAsia="ko-KR"/>
              </w:rPr>
              <w:t xml:space="preserve">Issue </w:t>
            </w:r>
            <w:r>
              <w:rPr>
                <w:rFonts w:hint="eastAsia"/>
                <w:b/>
                <w:u w:val="single"/>
                <w:lang w:eastAsia="zh-CN"/>
              </w:rPr>
              <w:t>4</w:t>
            </w:r>
            <w:r w:rsidRPr="007223B3">
              <w:rPr>
                <w:b/>
                <w:u w:val="single"/>
                <w:lang w:eastAsia="ko-KR"/>
              </w:rPr>
              <w:t>-</w:t>
            </w:r>
            <w:r>
              <w:rPr>
                <w:rFonts w:hint="eastAsia"/>
                <w:b/>
                <w:u w:val="single"/>
                <w:lang w:eastAsia="zh-CN"/>
              </w:rPr>
              <w:t>1</w:t>
            </w:r>
            <w:r w:rsidRPr="007223B3">
              <w:rPr>
                <w:b/>
                <w:u w:val="single"/>
                <w:lang w:eastAsia="ko-KR"/>
              </w:rPr>
              <w:t>-</w:t>
            </w:r>
            <w:r w:rsidRPr="007223B3">
              <w:rPr>
                <w:rFonts w:hint="eastAsia"/>
                <w:b/>
                <w:u w:val="single"/>
                <w:lang w:eastAsia="zh-CN"/>
              </w:rPr>
              <w:t>1</w:t>
            </w:r>
            <w:r w:rsidRPr="007223B3">
              <w:rPr>
                <w:b/>
                <w:u w:val="single"/>
                <w:lang w:eastAsia="ko-KR"/>
              </w:rPr>
              <w:t xml:space="preserve">: </w:t>
            </w:r>
            <w:r>
              <w:rPr>
                <w:b/>
                <w:u w:val="single"/>
                <w:lang w:eastAsia="ko-KR"/>
              </w:rPr>
              <w:t>Whether</w:t>
            </w:r>
            <w:r>
              <w:rPr>
                <w:b/>
                <w:u w:val="single"/>
                <w:lang w:eastAsia="zh-CN"/>
              </w:rPr>
              <w:t xml:space="preserve"> LR can be tested directly</w:t>
            </w:r>
            <w:r w:rsidRPr="007223B3">
              <w:rPr>
                <w:rFonts w:hint="eastAsia"/>
                <w:b/>
                <w:u w:val="single"/>
                <w:lang w:eastAsia="zh-CN"/>
              </w:rPr>
              <w:t xml:space="preserve"> </w:t>
            </w:r>
          </w:p>
          <w:p w14:paraId="59E4517C" w14:textId="77777777" w:rsidR="001A0CF5" w:rsidRPr="00187724" w:rsidRDefault="001A0CF5" w:rsidP="00465B0E">
            <w:pPr>
              <w:rPr>
                <w:b/>
                <w:u w:val="single"/>
                <w:lang w:eastAsia="zh-CN"/>
              </w:rPr>
            </w:pPr>
            <w:r w:rsidRPr="00187724">
              <w:rPr>
                <w:rFonts w:hint="eastAsia"/>
                <w:b/>
                <w:u w:val="single"/>
                <w:lang w:eastAsia="zh-CN"/>
              </w:rPr>
              <w:t>Agreements:</w:t>
            </w:r>
          </w:p>
          <w:p w14:paraId="2716E75A" w14:textId="77777777" w:rsidR="001A0CF5" w:rsidRPr="00187724" w:rsidRDefault="001A0CF5" w:rsidP="00465B0E">
            <w:pPr>
              <w:pStyle w:val="ListParagraph"/>
              <w:numPr>
                <w:ilvl w:val="0"/>
                <w:numId w:val="31"/>
              </w:numPr>
              <w:contextualSpacing w:val="0"/>
              <w:textAlignment w:val="baseline"/>
              <w:rPr>
                <w:bCs/>
                <w:lang w:eastAsia="zh-CN"/>
              </w:rPr>
            </w:pPr>
            <w:r w:rsidRPr="00187724">
              <w:rPr>
                <w:rFonts w:hint="eastAsia"/>
                <w:bCs/>
                <w:lang w:eastAsia="zh-CN"/>
              </w:rPr>
              <w:lastRenderedPageBreak/>
              <w:t>Down select below two approaches for LP-WUR</w:t>
            </w:r>
            <w:r w:rsidRPr="00187724">
              <w:rPr>
                <w:bCs/>
                <w:lang w:eastAsia="zh-CN"/>
              </w:rPr>
              <w:t xml:space="preserve"> UE RF requirements</w:t>
            </w:r>
            <w:r w:rsidRPr="00187724">
              <w:rPr>
                <w:rFonts w:hint="eastAsia"/>
                <w:bCs/>
                <w:lang w:eastAsia="zh-CN"/>
              </w:rPr>
              <w:t>:</w:t>
            </w:r>
          </w:p>
          <w:p w14:paraId="34B6315A" w14:textId="77777777" w:rsidR="001A0CF5" w:rsidRPr="00187724" w:rsidRDefault="001A0CF5" w:rsidP="00465B0E">
            <w:pPr>
              <w:pStyle w:val="ListParagraph"/>
              <w:numPr>
                <w:ilvl w:val="0"/>
                <w:numId w:val="30"/>
              </w:numPr>
              <w:contextualSpacing w:val="0"/>
              <w:textAlignment w:val="baseline"/>
              <w:rPr>
                <w:bCs/>
                <w:lang w:eastAsia="zh-CN"/>
              </w:rPr>
            </w:pPr>
            <w:r w:rsidRPr="00187724">
              <w:rPr>
                <w:rFonts w:hint="eastAsia"/>
                <w:bCs/>
                <w:lang w:eastAsia="zh-CN"/>
              </w:rPr>
              <w:t>Option 1: stick to 1% MDR LP-WUS as performance metric, but with a note in TS that LP-WUR ON is not mandated.</w:t>
            </w:r>
          </w:p>
          <w:p w14:paraId="4C901260" w14:textId="77777777" w:rsidR="001A0CF5" w:rsidRPr="00A870FA" w:rsidRDefault="001A0CF5" w:rsidP="00465B0E">
            <w:pPr>
              <w:pStyle w:val="ListParagraph"/>
              <w:numPr>
                <w:ilvl w:val="0"/>
                <w:numId w:val="30"/>
              </w:numPr>
              <w:contextualSpacing w:val="0"/>
              <w:textAlignment w:val="baseline"/>
              <w:rPr>
                <w:bCs/>
                <w:lang w:eastAsia="zh-CN"/>
              </w:rPr>
            </w:pPr>
            <w:r w:rsidRPr="00187724">
              <w:rPr>
                <w:rFonts w:hint="eastAsia"/>
                <w:bCs/>
                <w:lang w:eastAsia="zh-CN"/>
              </w:rPr>
              <w:t xml:space="preserve">Option 2: update it to 1% MDR of PDCCH triggered by LP-WUR </w:t>
            </w:r>
          </w:p>
        </w:tc>
      </w:tr>
    </w:tbl>
    <w:p w14:paraId="6876DF7A" w14:textId="77777777" w:rsidR="001A0CF5" w:rsidRDefault="001A0CF5" w:rsidP="001A0CF5">
      <w:pPr>
        <w:rPr>
          <w:lang w:eastAsia="ko-KR"/>
        </w:rPr>
      </w:pPr>
    </w:p>
    <w:p w14:paraId="336836D8" w14:textId="4BD7E8BF" w:rsidR="001A0CF5" w:rsidRDefault="001A0CF5" w:rsidP="001A0CF5">
      <w:r>
        <w:rPr>
          <w:lang w:eastAsia="ko-KR"/>
        </w:rPr>
        <w:t>In a previous contribution [</w:t>
      </w:r>
      <w:r w:rsidR="00262F09">
        <w:rPr>
          <w:lang w:eastAsia="ko-KR"/>
        </w:rPr>
        <w:t>5</w:t>
      </w:r>
      <w:r>
        <w:rPr>
          <w:lang w:eastAsia="ko-KR"/>
        </w:rPr>
        <w:t>]</w:t>
      </w:r>
      <w:r>
        <w:t>, we have argued that:</w:t>
      </w:r>
    </w:p>
    <w:p w14:paraId="400CC90C" w14:textId="77777777" w:rsidR="001A0CF5" w:rsidRPr="00934420" w:rsidRDefault="001A0CF5" w:rsidP="001A0CF5">
      <w:pPr>
        <w:ind w:left="720"/>
        <w:rPr>
          <w:i/>
          <w:iCs/>
        </w:rPr>
      </w:pPr>
      <w:r w:rsidRPr="00934420">
        <w:rPr>
          <w:i/>
          <w:iCs/>
        </w:rPr>
        <w:t>Observation 2: MDR of LPWUS is not directly testable, because the network or TE cannot enforce or verify that a feature-compliant UE engages its LPWUR for the entire duration of the test.</w:t>
      </w:r>
    </w:p>
    <w:p w14:paraId="188C10E8" w14:textId="478E22D8" w:rsidR="00F0268E" w:rsidRDefault="000B0447" w:rsidP="001A0CF5">
      <w:r>
        <w:t>This means</w:t>
      </w:r>
      <w:r w:rsidR="00B463E4">
        <w:t xml:space="preserve"> that option 1 is directly testable only after one of the conditions listed above is guaranteed by some non-RAN1/2 intended behavior (AKA test mode)</w:t>
      </w:r>
      <w:r w:rsidR="000907E0">
        <w:t>.</w:t>
      </w:r>
      <w:r w:rsidR="00B463E4">
        <w:t xml:space="preserve"> </w:t>
      </w:r>
      <w:r w:rsidR="001A0CF5">
        <w:t xml:space="preserve">A </w:t>
      </w:r>
      <w:r w:rsidR="00F0268E">
        <w:t>quick comparison is provided below</w:t>
      </w:r>
      <w:r w:rsidR="004B5BB3">
        <w:t xml:space="preserve"> incorporating this conclusion</w:t>
      </w:r>
      <w:r w:rsidR="00F0268E">
        <w:t>:</w:t>
      </w:r>
    </w:p>
    <w:tbl>
      <w:tblPr>
        <w:tblStyle w:val="TableGrid"/>
        <w:tblW w:w="9687" w:type="dxa"/>
        <w:tblLook w:val="04A0" w:firstRow="1" w:lastRow="0" w:firstColumn="1" w:lastColumn="0" w:noHBand="0" w:noVBand="1"/>
      </w:tblPr>
      <w:tblGrid>
        <w:gridCol w:w="2448"/>
        <w:gridCol w:w="3207"/>
        <w:gridCol w:w="4032"/>
      </w:tblGrid>
      <w:tr w:rsidR="00F0268E" w14:paraId="7428A34C" w14:textId="77777777" w:rsidTr="005458EA">
        <w:tc>
          <w:tcPr>
            <w:tcW w:w="2448" w:type="dxa"/>
            <w:vAlign w:val="center"/>
          </w:tcPr>
          <w:p w14:paraId="2B63982E" w14:textId="77777777" w:rsidR="00F0268E" w:rsidRDefault="00F0268E" w:rsidP="005458EA"/>
        </w:tc>
        <w:tc>
          <w:tcPr>
            <w:tcW w:w="3207" w:type="dxa"/>
            <w:vAlign w:val="center"/>
          </w:tcPr>
          <w:p w14:paraId="26D1F8CD" w14:textId="6435DFCC" w:rsidR="00F0268E" w:rsidRDefault="00F57F67" w:rsidP="005458EA">
            <w:r w:rsidRPr="00187724">
              <w:rPr>
                <w:rFonts w:hint="eastAsia"/>
                <w:bCs/>
                <w:lang w:eastAsia="zh-CN"/>
              </w:rPr>
              <w:t xml:space="preserve">1% MDR LPWUS </w:t>
            </w:r>
          </w:p>
        </w:tc>
        <w:tc>
          <w:tcPr>
            <w:tcW w:w="4032" w:type="dxa"/>
            <w:vAlign w:val="center"/>
          </w:tcPr>
          <w:p w14:paraId="60428D03" w14:textId="01D78D00" w:rsidR="00F0268E" w:rsidRDefault="00F57F67" w:rsidP="005458EA">
            <w:r w:rsidRPr="00187724">
              <w:rPr>
                <w:rFonts w:hint="eastAsia"/>
                <w:bCs/>
                <w:lang w:eastAsia="zh-CN"/>
              </w:rPr>
              <w:t>1% MDR of PDCCH triggered by LPWUR</w:t>
            </w:r>
          </w:p>
        </w:tc>
      </w:tr>
      <w:tr w:rsidR="000907E0" w14:paraId="15D4257D" w14:textId="77777777" w:rsidTr="005458EA">
        <w:tc>
          <w:tcPr>
            <w:tcW w:w="2448" w:type="dxa"/>
            <w:vAlign w:val="center"/>
          </w:tcPr>
          <w:p w14:paraId="2071DDC8" w14:textId="261412A3" w:rsidR="000907E0" w:rsidRDefault="005458EA" w:rsidP="005458EA">
            <w:r>
              <w:t>Principle</w:t>
            </w:r>
          </w:p>
        </w:tc>
        <w:tc>
          <w:tcPr>
            <w:tcW w:w="3207" w:type="dxa"/>
            <w:vAlign w:val="center"/>
          </w:tcPr>
          <w:p w14:paraId="624984CA" w14:textId="77777777" w:rsidR="00FB6CC8" w:rsidRDefault="008D0F0A" w:rsidP="005458EA">
            <w:pPr>
              <w:rPr>
                <w:bCs/>
                <w:lang w:eastAsia="zh-CN"/>
              </w:rPr>
            </w:pPr>
            <w:r>
              <w:rPr>
                <w:bCs/>
                <w:lang w:eastAsia="zh-CN"/>
              </w:rPr>
              <w:t>Test LPWUR directly</w:t>
            </w:r>
          </w:p>
          <w:p w14:paraId="4B560910" w14:textId="38C47D13" w:rsidR="000907E0" w:rsidRPr="00187724" w:rsidRDefault="000907E0" w:rsidP="005458EA">
            <w:pPr>
              <w:rPr>
                <w:bCs/>
                <w:lang w:eastAsia="zh-CN"/>
              </w:rPr>
            </w:pPr>
          </w:p>
        </w:tc>
        <w:tc>
          <w:tcPr>
            <w:tcW w:w="4032" w:type="dxa"/>
            <w:vAlign w:val="center"/>
          </w:tcPr>
          <w:p w14:paraId="3EA688A0" w14:textId="5CE86D81" w:rsidR="000907E0" w:rsidRPr="00187724" w:rsidRDefault="00EA06A7" w:rsidP="005458EA">
            <w:pPr>
              <w:rPr>
                <w:bCs/>
                <w:lang w:eastAsia="zh-CN"/>
              </w:rPr>
            </w:pPr>
            <w:r>
              <w:rPr>
                <w:bCs/>
                <w:lang w:eastAsia="zh-CN"/>
              </w:rPr>
              <w:t>Ensure PDCCH reliability is not compromised by this power saving feature</w:t>
            </w:r>
            <w:r w:rsidR="00DC2606">
              <w:rPr>
                <w:bCs/>
                <w:lang w:eastAsia="zh-CN"/>
              </w:rPr>
              <w:t>, no special behavior for test required</w:t>
            </w:r>
          </w:p>
        </w:tc>
      </w:tr>
      <w:tr w:rsidR="00F0268E" w14:paraId="4AE3046E" w14:textId="77777777" w:rsidTr="005458EA">
        <w:tc>
          <w:tcPr>
            <w:tcW w:w="2448" w:type="dxa"/>
            <w:vAlign w:val="center"/>
          </w:tcPr>
          <w:p w14:paraId="560D9A70" w14:textId="07DE8599" w:rsidR="00F0268E" w:rsidRDefault="00C7717D" w:rsidP="005458EA">
            <w:r>
              <w:t xml:space="preserve">Relationship between LR </w:t>
            </w:r>
            <w:r w:rsidR="000F5F3B">
              <w:t xml:space="preserve">performance </w:t>
            </w:r>
            <w:r>
              <w:t xml:space="preserve">and </w:t>
            </w:r>
            <w:r w:rsidR="00EA0B91">
              <w:t>spec. wording</w:t>
            </w:r>
          </w:p>
        </w:tc>
        <w:tc>
          <w:tcPr>
            <w:tcW w:w="3207" w:type="dxa"/>
            <w:vAlign w:val="center"/>
          </w:tcPr>
          <w:p w14:paraId="62EA9007" w14:textId="75696386" w:rsidR="00F0268E" w:rsidRDefault="00EA0B91" w:rsidP="005458EA">
            <w:r>
              <w:t>Good</w:t>
            </w:r>
            <w:r w:rsidR="00726FAE">
              <w:t>, direct verification possible</w:t>
            </w:r>
            <w:r w:rsidR="009A5BDA">
              <w:t xml:space="preserve"> </w:t>
            </w:r>
          </w:p>
        </w:tc>
        <w:tc>
          <w:tcPr>
            <w:tcW w:w="4032" w:type="dxa"/>
            <w:vAlign w:val="center"/>
          </w:tcPr>
          <w:p w14:paraId="5BA45879" w14:textId="52A0237D" w:rsidR="00F0268E" w:rsidRDefault="00E7482B" w:rsidP="005458EA">
            <w:r>
              <w:rPr>
                <w:color w:val="FF0000"/>
              </w:rPr>
              <w:t xml:space="preserve">Only indirect verification possible, </w:t>
            </w:r>
            <w:r w:rsidR="00605DF9" w:rsidRPr="00F308AE">
              <w:rPr>
                <w:color w:val="FF0000"/>
              </w:rPr>
              <w:t>requires</w:t>
            </w:r>
            <w:r w:rsidR="00EA0B91" w:rsidRPr="00F308AE">
              <w:rPr>
                <w:color w:val="FF0000"/>
              </w:rPr>
              <w:t xml:space="preserve"> dependence on additional processes like PDCCH decoding and UL ACK/NACK</w:t>
            </w:r>
          </w:p>
        </w:tc>
      </w:tr>
      <w:tr w:rsidR="00F0268E" w14:paraId="52AF472A" w14:textId="77777777" w:rsidTr="005458EA">
        <w:tc>
          <w:tcPr>
            <w:tcW w:w="2448" w:type="dxa"/>
            <w:vAlign w:val="center"/>
          </w:tcPr>
          <w:p w14:paraId="022DCE13" w14:textId="233D45D4" w:rsidR="00F0268E" w:rsidRDefault="00075499" w:rsidP="005458EA">
            <w:r>
              <w:t>Precedent</w:t>
            </w:r>
            <w:r w:rsidR="003D5554">
              <w:t xml:space="preserve"> in 38.101?</w:t>
            </w:r>
          </w:p>
        </w:tc>
        <w:tc>
          <w:tcPr>
            <w:tcW w:w="3207" w:type="dxa"/>
            <w:vAlign w:val="center"/>
          </w:tcPr>
          <w:p w14:paraId="324767C6" w14:textId="2F94C6C1" w:rsidR="00F0268E" w:rsidRPr="00F308AE" w:rsidRDefault="005338F3" w:rsidP="005458EA">
            <w:pPr>
              <w:rPr>
                <w:color w:val="FF0000"/>
              </w:rPr>
            </w:pPr>
            <w:r w:rsidRPr="00F308AE">
              <w:rPr>
                <w:color w:val="FF0000"/>
              </w:rPr>
              <w:t>No</w:t>
            </w:r>
          </w:p>
        </w:tc>
        <w:tc>
          <w:tcPr>
            <w:tcW w:w="4032" w:type="dxa"/>
            <w:vAlign w:val="center"/>
          </w:tcPr>
          <w:p w14:paraId="7864EB99" w14:textId="62361BBA" w:rsidR="00F0268E" w:rsidRDefault="005338F3" w:rsidP="005458EA">
            <w:r>
              <w:t>Yes (see PDCCH decoding with energy saving in 38.101-4)</w:t>
            </w:r>
          </w:p>
        </w:tc>
      </w:tr>
      <w:tr w:rsidR="00F0268E" w14:paraId="0DD7C520" w14:textId="77777777" w:rsidTr="005458EA">
        <w:tc>
          <w:tcPr>
            <w:tcW w:w="2448" w:type="dxa"/>
            <w:vAlign w:val="center"/>
          </w:tcPr>
          <w:p w14:paraId="2949F664" w14:textId="184CC36F" w:rsidR="00F0268E" w:rsidRDefault="0084236F" w:rsidP="005458EA">
            <w:r>
              <w:t>Test mode implication</w:t>
            </w:r>
          </w:p>
        </w:tc>
        <w:tc>
          <w:tcPr>
            <w:tcW w:w="3207" w:type="dxa"/>
            <w:vAlign w:val="center"/>
          </w:tcPr>
          <w:p w14:paraId="5E71B5D1" w14:textId="77777777" w:rsidR="00B14DF2" w:rsidRDefault="00B14DF2" w:rsidP="005458EA">
            <w:pPr>
              <w:rPr>
                <w:bCs/>
                <w:lang w:eastAsia="zh-CN"/>
              </w:rPr>
            </w:pPr>
            <w:r>
              <w:rPr>
                <w:bCs/>
                <w:lang w:eastAsia="zh-CN"/>
              </w:rPr>
              <w:t>*TBD how LPWUR can be forced to stay ON*</w:t>
            </w:r>
          </w:p>
          <w:p w14:paraId="157E35E5" w14:textId="29C3FA9A" w:rsidR="00F0268E" w:rsidRPr="00F308AE" w:rsidRDefault="0084236F" w:rsidP="005458EA">
            <w:pPr>
              <w:rPr>
                <w:color w:val="FF0000"/>
              </w:rPr>
            </w:pPr>
            <w:r w:rsidRPr="00F308AE">
              <w:rPr>
                <w:color w:val="FF0000"/>
              </w:rPr>
              <w:t>LPWUS cannot be directly tested without test mode</w:t>
            </w:r>
          </w:p>
        </w:tc>
        <w:tc>
          <w:tcPr>
            <w:tcW w:w="4032" w:type="dxa"/>
            <w:vAlign w:val="center"/>
          </w:tcPr>
          <w:p w14:paraId="25E64452" w14:textId="15FA3E41" w:rsidR="00F0268E" w:rsidRDefault="0084236F" w:rsidP="005458EA">
            <w:r>
              <w:t>No</w:t>
            </w:r>
            <w:r w:rsidR="00252C51">
              <w:t xml:space="preserve"> implication</w:t>
            </w:r>
            <w:r w:rsidR="00BC33F7">
              <w:t xml:space="preserve"> of test mode</w:t>
            </w:r>
            <w:r>
              <w:t xml:space="preserve">, </w:t>
            </w:r>
            <w:r w:rsidR="00252C51">
              <w:t xml:space="preserve">verification </w:t>
            </w:r>
            <w:r>
              <w:t>depends</w:t>
            </w:r>
            <w:r w:rsidR="00BC33F7">
              <w:t xml:space="preserve"> only</w:t>
            </w:r>
            <w:r>
              <w:t xml:space="preserve"> on </w:t>
            </w:r>
            <w:r w:rsidR="00F308AE">
              <w:t>native behavior as defined by RAN1 and RAN2</w:t>
            </w:r>
          </w:p>
        </w:tc>
      </w:tr>
      <w:tr w:rsidR="00BB6028" w14:paraId="6A7ED91F" w14:textId="77777777" w:rsidTr="005458EA">
        <w:tc>
          <w:tcPr>
            <w:tcW w:w="2448" w:type="dxa"/>
            <w:vAlign w:val="center"/>
          </w:tcPr>
          <w:p w14:paraId="673DE65B" w14:textId="39C213D1" w:rsidR="00BB6028" w:rsidRDefault="00BB6028" w:rsidP="005458EA">
            <w:r>
              <w:t>New simulations required</w:t>
            </w:r>
            <w:r w:rsidR="00974895">
              <w:t>?</w:t>
            </w:r>
            <w:r>
              <w:t xml:space="preserve"> </w:t>
            </w:r>
          </w:p>
        </w:tc>
        <w:tc>
          <w:tcPr>
            <w:tcW w:w="3207" w:type="dxa"/>
            <w:vAlign w:val="center"/>
          </w:tcPr>
          <w:p w14:paraId="4CBB18D5" w14:textId="74DDE8BC" w:rsidR="00BB6028" w:rsidRPr="00F308AE" w:rsidRDefault="00BB6028" w:rsidP="005458EA">
            <w:pPr>
              <w:rPr>
                <w:color w:val="FF0000"/>
              </w:rPr>
            </w:pPr>
            <w:r w:rsidRPr="00BB6028">
              <w:t>No</w:t>
            </w:r>
            <w:r w:rsidR="0055218F">
              <w:t>, agreed sim. assumptions cover</w:t>
            </w:r>
          </w:p>
        </w:tc>
        <w:tc>
          <w:tcPr>
            <w:tcW w:w="4032" w:type="dxa"/>
            <w:vAlign w:val="center"/>
          </w:tcPr>
          <w:p w14:paraId="40B4932C" w14:textId="55B15276" w:rsidR="00BB6028" w:rsidRDefault="00BB6028" w:rsidP="005458EA">
            <w:r>
              <w:t>No</w:t>
            </w:r>
            <w:r w:rsidR="0055218F">
              <w:t xml:space="preserve">, </w:t>
            </w:r>
            <w:r w:rsidR="009066A5">
              <w:t xml:space="preserve">test method can be configured so </w:t>
            </w:r>
            <w:r w:rsidR="0055218F">
              <w:t>additional process</w:t>
            </w:r>
            <w:r w:rsidR="00BC33F7">
              <w:t>es</w:t>
            </w:r>
            <w:r w:rsidR="0055218F">
              <w:t xml:space="preserve"> are not expected to add significant M</w:t>
            </w:r>
            <w:r w:rsidR="009066A5">
              <w:t>U (left up to RAN5)</w:t>
            </w:r>
          </w:p>
        </w:tc>
      </w:tr>
    </w:tbl>
    <w:p w14:paraId="23C3DBB2" w14:textId="77777777" w:rsidR="00F0268E" w:rsidRDefault="00F0268E" w:rsidP="001A0CF5"/>
    <w:p w14:paraId="656ECEB8" w14:textId="430C6814" w:rsidR="00F0268E" w:rsidRDefault="00B2338A" w:rsidP="001A0CF5">
      <w:r>
        <w:t xml:space="preserve">It is evident that </w:t>
      </w:r>
      <w:r w:rsidR="007A3ECD">
        <w:t>both options have drawbacks</w:t>
      </w:r>
      <w:r w:rsidR="0023517F">
        <w:t>.</w:t>
      </w:r>
      <w:r w:rsidR="007A3ECD">
        <w:t xml:space="preserve"> The most significant of those is the implication of a test mode in the core requirement</w:t>
      </w:r>
      <w:r w:rsidR="005446C3">
        <w:t xml:space="preserve"> for option 1</w:t>
      </w:r>
      <w:r w:rsidR="005113A4">
        <w:t>(</w:t>
      </w:r>
      <w:r w:rsidR="0096590A">
        <w:t xml:space="preserve">LPWUS </w:t>
      </w:r>
      <w:r w:rsidR="005113A4">
        <w:t xml:space="preserve">MDR </w:t>
      </w:r>
      <w:r w:rsidR="0096590A">
        <w:t xml:space="preserve">must be directly </w:t>
      </w:r>
      <w:r w:rsidR="005113A4">
        <w:t>verified)</w:t>
      </w:r>
      <w:r w:rsidR="005A3F90">
        <w:t xml:space="preserve">. </w:t>
      </w:r>
      <w:r w:rsidR="00DD43E6">
        <w:t xml:space="preserve">The </w:t>
      </w:r>
      <w:r w:rsidR="004A3CEF">
        <w:t xml:space="preserve">UE RF </w:t>
      </w:r>
      <w:r w:rsidR="00DD43E6">
        <w:t xml:space="preserve">core requirement cannot specify some behavior </w:t>
      </w:r>
      <w:r w:rsidR="001E63FE">
        <w:t xml:space="preserve">not explicitly designed by RAN1 or RAN2. A test mode </w:t>
      </w:r>
      <w:r w:rsidR="00B404C8">
        <w:t>is sometimes justifiable</w:t>
      </w:r>
      <w:r w:rsidR="001E63FE">
        <w:t>, but its definition (including applicability) is under the purview of RAN5 who define the rest of the test procedure.</w:t>
      </w:r>
      <w:r w:rsidR="0051042A">
        <w:t xml:space="preserve"> In this case, option 2 does provide a method </w:t>
      </w:r>
      <w:r w:rsidR="00C80D1C">
        <w:t xml:space="preserve">to specify core requirements without relying on a test </w:t>
      </w:r>
      <w:r w:rsidR="005113A4">
        <w:t>mode and</w:t>
      </w:r>
      <w:r w:rsidR="00C80D1C">
        <w:t xml:space="preserve"> therefore is the preferred direction. </w:t>
      </w:r>
    </w:p>
    <w:p w14:paraId="66EB008B" w14:textId="76119018" w:rsidR="00794550" w:rsidRDefault="006B0066" w:rsidP="001A0CF5">
      <w:r>
        <w:t>We note that o</w:t>
      </w:r>
      <w:r w:rsidR="00C07E7F">
        <w:t xml:space="preserve">ption 2 does not imply any change to </w:t>
      </w:r>
      <w:r w:rsidR="004703FC">
        <w:t>existing</w:t>
      </w:r>
      <w:r w:rsidR="00C07E7F">
        <w:t xml:space="preserve"> RAN4 </w:t>
      </w:r>
      <w:r w:rsidR="004703FC">
        <w:t>procedure</w:t>
      </w:r>
      <w:r w:rsidR="00C07E7F">
        <w:t xml:space="preserve"> beyond the wording used in the specification</w:t>
      </w:r>
      <w:r w:rsidR="00794550">
        <w:t xml:space="preserve">. </w:t>
      </w:r>
    </w:p>
    <w:p w14:paraId="4B62ED41" w14:textId="0BB354C6" w:rsidR="001A0CF5" w:rsidRDefault="001A0CF5" w:rsidP="001A0CF5">
      <w:pPr>
        <w:rPr>
          <w:b/>
          <w:bCs/>
        </w:rPr>
      </w:pPr>
      <w:r w:rsidRPr="00662784">
        <w:rPr>
          <w:b/>
          <w:bCs/>
        </w:rPr>
        <w:t xml:space="preserve">Proposal </w:t>
      </w:r>
      <w:r w:rsidR="006E355A">
        <w:rPr>
          <w:b/>
          <w:bCs/>
        </w:rPr>
        <w:t>2</w:t>
      </w:r>
      <w:r w:rsidRPr="00662784">
        <w:rPr>
          <w:b/>
          <w:bCs/>
        </w:rPr>
        <w:t xml:space="preserve">: </w:t>
      </w:r>
      <w:r w:rsidR="004703FC">
        <w:rPr>
          <w:b/>
          <w:bCs/>
        </w:rPr>
        <w:t xml:space="preserve">Option 2 wording (‘PDCCH </w:t>
      </w:r>
      <w:r w:rsidR="004703FC" w:rsidRPr="00662784">
        <w:rPr>
          <w:b/>
          <w:bCs/>
        </w:rPr>
        <w:t>MDR</w:t>
      </w:r>
      <w:r w:rsidR="004703FC">
        <w:rPr>
          <w:b/>
          <w:bCs/>
        </w:rPr>
        <w:t xml:space="preserve"> triggered by LPWUS’) is used for t</w:t>
      </w:r>
      <w:r>
        <w:rPr>
          <w:b/>
          <w:bCs/>
        </w:rPr>
        <w:t xml:space="preserve">he UE RF </w:t>
      </w:r>
      <w:r w:rsidR="0007738C">
        <w:rPr>
          <w:b/>
          <w:bCs/>
        </w:rPr>
        <w:t xml:space="preserve">core </w:t>
      </w:r>
      <w:r>
        <w:rPr>
          <w:b/>
          <w:bCs/>
        </w:rPr>
        <w:t xml:space="preserve">requirements for the Rel-19 LPWUS feature, rather than </w:t>
      </w:r>
      <w:r w:rsidR="00873161">
        <w:rPr>
          <w:b/>
          <w:bCs/>
        </w:rPr>
        <w:t>‘</w:t>
      </w:r>
      <w:r>
        <w:rPr>
          <w:b/>
          <w:bCs/>
        </w:rPr>
        <w:t>MDR of LPWUS</w:t>
      </w:r>
      <w:r w:rsidR="00873161">
        <w:rPr>
          <w:b/>
          <w:bCs/>
        </w:rPr>
        <w:t>’</w:t>
      </w:r>
      <w:r w:rsidR="0007738C">
        <w:rPr>
          <w:b/>
          <w:bCs/>
        </w:rPr>
        <w:t xml:space="preserve"> which </w:t>
      </w:r>
      <w:r w:rsidR="00873161">
        <w:rPr>
          <w:b/>
          <w:bCs/>
        </w:rPr>
        <w:t>mandates a test mode for the feature.</w:t>
      </w:r>
    </w:p>
    <w:p w14:paraId="7FC7EF96" w14:textId="77777777" w:rsidR="006B0066" w:rsidRDefault="006B0066">
      <w:pPr>
        <w:spacing w:after="0"/>
        <w:rPr>
          <w:rFonts w:ascii="Arial" w:eastAsia="SimSun" w:hAnsi="Arial"/>
          <w:sz w:val="32"/>
          <w:lang w:eastAsia="ko-KR"/>
        </w:rPr>
      </w:pPr>
      <w:r>
        <w:br w:type="page"/>
      </w:r>
    </w:p>
    <w:p w14:paraId="612A0F56" w14:textId="1AD1DAE9" w:rsidR="000521D7" w:rsidRPr="008D03F2" w:rsidRDefault="03C53C13" w:rsidP="00F543D6">
      <w:pPr>
        <w:pStyle w:val="Heading2"/>
      </w:pPr>
      <w:r>
        <w:lastRenderedPageBreak/>
        <w:t>2.</w:t>
      </w:r>
      <w:r w:rsidR="00EA00C2">
        <w:t>2</w:t>
      </w:r>
      <w:r w:rsidR="00F543D6">
        <w:tab/>
      </w:r>
      <w:r w:rsidR="00E31549">
        <w:t>REFSENS</w:t>
      </w:r>
      <w:r w:rsidR="00412531">
        <w:t xml:space="preserve"> </w:t>
      </w:r>
    </w:p>
    <w:p w14:paraId="77DB04D6" w14:textId="2E93C40B" w:rsidR="00060ACA" w:rsidRDefault="00212CED" w:rsidP="00212CED">
      <w:pPr>
        <w:pStyle w:val="Heading3"/>
      </w:pPr>
      <w:r w:rsidRPr="00F65124">
        <w:t>2.</w:t>
      </w:r>
      <w:r w:rsidR="00EA00C2">
        <w:t>2</w:t>
      </w:r>
      <w:r w:rsidRPr="00F65124">
        <w:t>.</w:t>
      </w:r>
      <w:r>
        <w:t>1</w:t>
      </w:r>
      <w:r w:rsidRPr="00F65124">
        <w:tab/>
      </w:r>
      <w:r w:rsidR="00393C2C">
        <w:t>Threshold SNR</w:t>
      </w:r>
    </w:p>
    <w:p w14:paraId="45C197CA" w14:textId="3E43EAE5" w:rsidR="00060ACA" w:rsidRDefault="00060ACA" w:rsidP="00060ACA">
      <w:pPr>
        <w:pStyle w:val="Heading4"/>
      </w:pPr>
      <w:r w:rsidRPr="00F65124">
        <w:t>2.</w:t>
      </w:r>
      <w:r>
        <w:t>2</w:t>
      </w:r>
      <w:r w:rsidRPr="00F65124">
        <w:t>.</w:t>
      </w:r>
      <w:r>
        <w:t>1.1</w:t>
      </w:r>
      <w:r w:rsidRPr="00F65124">
        <w:tab/>
      </w:r>
      <w:r>
        <w:t>‘OFDM Rx’</w:t>
      </w:r>
    </w:p>
    <w:p w14:paraId="6CDDE57C" w14:textId="6300FE7F" w:rsidR="007305AA" w:rsidRDefault="00060ACA" w:rsidP="00060ACA">
      <w:pPr>
        <w:rPr>
          <w:lang w:eastAsia="ko-KR"/>
        </w:rPr>
      </w:pPr>
      <w:r w:rsidRPr="005C5591">
        <w:rPr>
          <w:lang w:eastAsia="ko-KR"/>
        </w:rPr>
        <w:t>The simulated threshold SNR</w:t>
      </w:r>
      <w:r w:rsidR="009C16C2">
        <w:rPr>
          <w:lang w:eastAsia="ko-KR"/>
        </w:rPr>
        <w:t xml:space="preserve"> vs MDR characteristic</w:t>
      </w:r>
      <w:r w:rsidRPr="005C5591">
        <w:rPr>
          <w:lang w:eastAsia="ko-KR"/>
        </w:rPr>
        <w:t xml:space="preserve"> for </w:t>
      </w:r>
      <w:r w:rsidR="00847817">
        <w:rPr>
          <w:lang w:eastAsia="ko-KR"/>
        </w:rPr>
        <w:t>OFDM capable receive</w:t>
      </w:r>
      <w:r w:rsidR="00854641">
        <w:rPr>
          <w:lang w:eastAsia="ko-KR"/>
        </w:rPr>
        <w:t>r</w:t>
      </w:r>
      <w:r w:rsidR="00847817">
        <w:rPr>
          <w:lang w:eastAsia="ko-KR"/>
        </w:rPr>
        <w:t>s</w:t>
      </w:r>
      <w:r w:rsidR="009C16C2">
        <w:rPr>
          <w:lang w:eastAsia="ko-KR"/>
        </w:rPr>
        <w:t xml:space="preserve"> </w:t>
      </w:r>
      <w:r w:rsidRPr="005C5591">
        <w:rPr>
          <w:lang w:eastAsia="ko-KR"/>
        </w:rPr>
        <w:t>is captured in the figure and table</w:t>
      </w:r>
      <w:r w:rsidR="00847817">
        <w:rPr>
          <w:lang w:eastAsia="ko-KR"/>
        </w:rPr>
        <w:t>s</w:t>
      </w:r>
      <w:r w:rsidRPr="005C5591">
        <w:rPr>
          <w:lang w:eastAsia="ko-KR"/>
        </w:rPr>
        <w:t xml:space="preserve"> below</w:t>
      </w:r>
      <w:r w:rsidR="00592C1A" w:rsidRPr="00592C1A">
        <w:rPr>
          <w:lang w:eastAsia="ko-KR"/>
        </w:rPr>
        <w:t xml:space="preserve"> </w:t>
      </w:r>
      <w:r w:rsidR="00592C1A">
        <w:rPr>
          <w:lang w:eastAsia="ko-KR"/>
        </w:rPr>
        <w:t>for</w:t>
      </w:r>
      <w:r w:rsidR="00592C1A" w:rsidRPr="003D462C">
        <w:rPr>
          <w:lang w:eastAsia="ko-KR"/>
        </w:rPr>
        <w:t xml:space="preserve"> &lt; 1% FAR</w:t>
      </w:r>
      <w:r w:rsidR="006766BE">
        <w:rPr>
          <w:lang w:eastAsia="ko-KR"/>
        </w:rPr>
        <w:t xml:space="preserve"> and</w:t>
      </w:r>
      <w:r w:rsidR="005C5591">
        <w:rPr>
          <w:lang w:eastAsia="ko-KR"/>
        </w:rPr>
        <w:t xml:space="preserve"> </w:t>
      </w:r>
      <w:r w:rsidR="007305AA">
        <w:rPr>
          <w:lang w:eastAsia="ko-KR"/>
        </w:rPr>
        <w:t xml:space="preserve">M=4, L=4, </w:t>
      </w:r>
      <w:r w:rsidR="006766BE">
        <w:rPr>
          <w:lang w:eastAsia="ko-KR"/>
        </w:rPr>
        <w:t>5 info bits.</w:t>
      </w:r>
    </w:p>
    <w:p w14:paraId="0EF2C032" w14:textId="7D843917" w:rsidR="00060ACA" w:rsidRPr="005C5591" w:rsidRDefault="003410F2" w:rsidP="00060ACA">
      <w:pPr>
        <w:rPr>
          <w:lang w:eastAsia="ko-KR"/>
        </w:rPr>
      </w:pPr>
      <w:r>
        <w:rPr>
          <w:lang w:eastAsia="ko-KR"/>
        </w:rPr>
        <w:t>Several cases are simulated for the sake of understanding impact of time/frequency</w:t>
      </w:r>
      <w:r w:rsidR="006B55A2">
        <w:rPr>
          <w:lang w:eastAsia="ko-KR"/>
        </w:rPr>
        <w:t xml:space="preserve">: ideal </w:t>
      </w:r>
      <w:r w:rsidR="002D0C57">
        <w:rPr>
          <w:lang w:eastAsia="ko-KR"/>
        </w:rPr>
        <w:t xml:space="preserve">t/f with no correction, idle mode t/f correction, connected mode t/f correction. </w:t>
      </w:r>
      <w:r w:rsidR="00C817EC">
        <w:rPr>
          <w:lang w:eastAsia="ko-KR"/>
        </w:rPr>
        <w:t>The</w:t>
      </w:r>
      <w:r w:rsidR="00DB68C7">
        <w:rPr>
          <w:lang w:eastAsia="ko-KR"/>
        </w:rPr>
        <w:t xml:space="preserve"> idle and connected mode</w:t>
      </w:r>
      <w:r w:rsidR="00C817EC">
        <w:rPr>
          <w:lang w:eastAsia="ko-KR"/>
        </w:rPr>
        <w:t xml:space="preserve"> </w:t>
      </w:r>
      <w:r w:rsidR="00C21549">
        <w:rPr>
          <w:lang w:eastAsia="ko-KR"/>
        </w:rPr>
        <w:t xml:space="preserve">curves are different owing to larger </w:t>
      </w:r>
      <w:r w:rsidR="008C2970">
        <w:rPr>
          <w:lang w:eastAsia="ko-KR"/>
        </w:rPr>
        <w:t>expected</w:t>
      </w:r>
      <w:r w:rsidR="007C5E14">
        <w:rPr>
          <w:lang w:eastAsia="ko-KR"/>
        </w:rPr>
        <w:t xml:space="preserve"> </w:t>
      </w:r>
      <w:r w:rsidR="00C21549">
        <w:rPr>
          <w:lang w:eastAsia="ko-KR"/>
        </w:rPr>
        <w:t xml:space="preserve">time and frequency drift in idle mode, </w:t>
      </w:r>
      <w:r w:rsidR="008C2970">
        <w:rPr>
          <w:lang w:eastAsia="ko-KR"/>
        </w:rPr>
        <w:t>itself due to the</w:t>
      </w:r>
      <w:r w:rsidR="00C21549">
        <w:rPr>
          <w:lang w:eastAsia="ko-KR"/>
        </w:rPr>
        <w:t xml:space="preserve"> longer</w:t>
      </w:r>
      <w:r w:rsidR="007C5E14">
        <w:rPr>
          <w:lang w:eastAsia="ko-KR"/>
        </w:rPr>
        <w:t xml:space="preserve"> reference signal</w:t>
      </w:r>
      <w:r w:rsidR="00C21549">
        <w:rPr>
          <w:lang w:eastAsia="ko-KR"/>
        </w:rPr>
        <w:t xml:space="preserve"> </w:t>
      </w:r>
      <w:r w:rsidR="007C5E14">
        <w:rPr>
          <w:lang w:eastAsia="ko-KR"/>
        </w:rPr>
        <w:t xml:space="preserve">(LPSS) </w:t>
      </w:r>
      <w:r w:rsidR="00C21549">
        <w:rPr>
          <w:lang w:eastAsia="ko-KR"/>
        </w:rPr>
        <w:t>periodicity</w:t>
      </w:r>
      <w:r w:rsidR="00EE3955">
        <w:rPr>
          <w:lang w:eastAsia="ko-KR"/>
        </w:rPr>
        <w:t xml:space="preserve"> compared to connected mode</w:t>
      </w:r>
      <w:r w:rsidR="007C5E14">
        <w:rPr>
          <w:lang w:eastAsia="ko-KR"/>
        </w:rPr>
        <w:t xml:space="preserve"> (SSB)</w:t>
      </w:r>
      <w:r w:rsidR="00EE3955">
        <w:rPr>
          <w:lang w:eastAsia="ko-KR"/>
        </w:rPr>
        <w:t>.</w:t>
      </w:r>
      <w:r w:rsidR="006A2F71">
        <w:rPr>
          <w:lang w:eastAsia="ko-KR"/>
        </w:rPr>
        <w:t xml:space="preserve"> Also included is a short sequence, or the minimum length of LPWUS to convey the </w:t>
      </w:r>
      <w:r w:rsidR="00B511E8">
        <w:rPr>
          <w:lang w:eastAsia="ko-KR"/>
        </w:rPr>
        <w:t xml:space="preserve">5-bit subgroup id. For L = 4, this </w:t>
      </w:r>
      <w:r w:rsidR="007B4E19">
        <w:rPr>
          <w:lang w:eastAsia="ko-KR"/>
        </w:rPr>
        <w:t>requires</w:t>
      </w:r>
      <w:r w:rsidR="00B511E8">
        <w:rPr>
          <w:lang w:eastAsia="ko-KR"/>
        </w:rPr>
        <w:t xml:space="preserve"> 3 </w:t>
      </w:r>
      <w:r w:rsidR="007B4E19">
        <w:rPr>
          <w:lang w:eastAsia="ko-KR"/>
        </w:rPr>
        <w:t>ON chips.</w:t>
      </w:r>
      <w:r w:rsidR="00C00165">
        <w:rPr>
          <w:lang w:eastAsia="ko-KR"/>
        </w:rPr>
        <w:t xml:space="preserve"> For longer sequences, the LPWU</w:t>
      </w:r>
      <w:r w:rsidR="00CB2FEA">
        <w:rPr>
          <w:lang w:eastAsia="ko-KR"/>
        </w:rPr>
        <w:t>S subgroup id is</w:t>
      </w:r>
      <w:r w:rsidR="00C00165">
        <w:rPr>
          <w:lang w:eastAsia="ko-KR"/>
        </w:rPr>
        <w:t xml:space="preserve"> assume</w:t>
      </w:r>
      <w:r w:rsidR="00CB2FEA">
        <w:rPr>
          <w:lang w:eastAsia="ko-KR"/>
        </w:rPr>
        <w:t xml:space="preserve">d to be repeated </w:t>
      </w:r>
      <w:r w:rsidR="008C70DA">
        <w:rPr>
          <w:lang w:eastAsia="ko-KR"/>
        </w:rPr>
        <w:t xml:space="preserve">in </w:t>
      </w:r>
      <w:r w:rsidR="00954B7C">
        <w:rPr>
          <w:lang w:eastAsia="ko-KR"/>
        </w:rPr>
        <w:t>the ON chips</w:t>
      </w:r>
      <w:r w:rsidR="00BB511B">
        <w:rPr>
          <w:lang w:eastAsia="ko-KR"/>
        </w:rPr>
        <w:t xml:space="preserve"> (3 ON chips at a time)</w:t>
      </w:r>
      <w:r w:rsidR="00954B7C">
        <w:rPr>
          <w:lang w:eastAsia="ko-KR"/>
        </w:rPr>
        <w:t>.</w:t>
      </w:r>
      <w:r w:rsidR="00D93053">
        <w:rPr>
          <w:lang w:eastAsia="ko-KR"/>
        </w:rPr>
        <w:t xml:space="preserve"> The repetition detail is not resolved in RAN1 as of this writing.</w:t>
      </w:r>
    </w:p>
    <w:p w14:paraId="54165EFE" w14:textId="4A011206" w:rsidR="00BE3721" w:rsidRDefault="00F63CDE" w:rsidP="00060ACA">
      <w:pPr>
        <w:rPr>
          <w:lang w:eastAsia="ko-KR"/>
        </w:rPr>
      </w:pPr>
      <w:r w:rsidRPr="005C5591">
        <w:rPr>
          <w:noProof/>
          <w:lang w:eastAsia="ko-KR"/>
        </w:rPr>
        <mc:AlternateContent>
          <mc:Choice Requires="wpc">
            <w:drawing>
              <wp:inline distT="0" distB="0" distL="0" distR="0" wp14:anchorId="02C41CDF" wp14:editId="1600EB4F">
                <wp:extent cx="6616700" cy="3229610"/>
                <wp:effectExtent l="0" t="0" r="0" b="8890"/>
                <wp:docPr id="114361844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57996110" name="Text Box 1"/>
                        <wps:cNvSpPr txBox="1"/>
                        <wps:spPr>
                          <a:xfrm>
                            <a:off x="723899" y="2686734"/>
                            <a:ext cx="5130801" cy="378200"/>
                          </a:xfrm>
                          <a:prstGeom prst="rect">
                            <a:avLst/>
                          </a:prstGeom>
                          <a:solidFill>
                            <a:schemeClr val="lt1"/>
                          </a:solidFill>
                          <a:ln w="6350">
                            <a:solidFill>
                              <a:prstClr val="black"/>
                            </a:solidFill>
                          </a:ln>
                        </wps:spPr>
                        <wps:txbx>
                          <w:txbxContent>
                            <w:p w14:paraId="5F0A1F58" w14:textId="77777777" w:rsidR="00F63CDE" w:rsidRDefault="00F63CDE" w:rsidP="00F63CDE">
                              <w:pPr>
                                <w:jc w:val="center"/>
                                <w:rPr>
                                  <w:rFonts w:eastAsia="Times New Roman"/>
                                </w:rPr>
                              </w:pPr>
                              <w:r>
                                <w:rPr>
                                  <w:rFonts w:eastAsia="Times New Roman"/>
                                </w:rPr>
                                <w:t>Figure 2.2.1.1 – 1: OFDM-capable receiver performance projections</w:t>
                              </w:r>
                            </w:p>
                            <w:p w14:paraId="22616529" w14:textId="77777777" w:rsidR="00F63CDE" w:rsidRDefault="00F63CDE" w:rsidP="00F63CDE">
                              <w:pPr>
                                <w:rPr>
                                  <w:rFonts w:eastAsia="Times New Roman"/>
                                </w:rPr>
                              </w:pPr>
                              <w:r>
                                <w:rPr>
                                  <w:rFonts w:eastAsia="Times New Roman"/>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7134820" name="Picture 587134820"/>
                          <pic:cNvPicPr>
                            <a:picLocks noChangeAspect="1"/>
                          </pic:cNvPicPr>
                        </pic:nvPicPr>
                        <pic:blipFill>
                          <a:blip r:embed="rId9"/>
                          <a:stretch>
                            <a:fillRect/>
                          </a:stretch>
                        </pic:blipFill>
                        <pic:spPr>
                          <a:xfrm>
                            <a:off x="0" y="0"/>
                            <a:ext cx="6616700" cy="2574026"/>
                          </a:xfrm>
                          <a:prstGeom prst="rect">
                            <a:avLst/>
                          </a:prstGeom>
                        </pic:spPr>
                      </pic:pic>
                    </wpc:wpc>
                  </a:graphicData>
                </a:graphic>
              </wp:inline>
            </w:drawing>
          </mc:Choice>
          <mc:Fallback>
            <w:pict>
              <v:group w14:anchorId="02C41CDF" id="Canvas 1" o:spid="_x0000_s1026" editas="canvas" style="width:521pt;height:254.3pt;mso-position-horizontal-relative:char;mso-position-vertical-relative:line" coordsize="66167,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6167;height:32296;visibility:visible;mso-wrap-style:square" filled="t">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7238;top:26867;width:51309;height: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" fillcolor="white [3201]" strokeweight=".5pt">
                  <v:textbox>
                    <w:txbxContent>
                      <w:p w14:paraId="5F0A1F58" w14:textId="77777777" w:rsidR="00F63CDE" w:rsidRDefault="00F63CDE" w:rsidP="00F63CDE">
                        <w:pPr>
                          <w:jc w:val="center"/>
                          <w:rPr>
                            <w:rFonts w:eastAsia="Times New Roman"/>
                          </w:rPr>
                        </w:pPr>
                        <w:r>
                          <w:rPr>
                            <w:rFonts w:eastAsia="Times New Roman"/>
                          </w:rPr>
                          <w:t>Figure 2.2.1.1 – 1: OFDM-capable receiver performance projections</w:t>
                        </w:r>
                      </w:p>
                      <w:p w14:paraId="22616529" w14:textId="77777777" w:rsidR="00F63CDE" w:rsidRDefault="00F63CDE" w:rsidP="00F63CDE">
                        <w:pPr>
                          <w:rPr>
                            <w:rFonts w:eastAsia="Times New Roman"/>
                          </w:rPr>
                        </w:pPr>
                        <w:r>
                          <w:rPr>
                            <w:rFonts w:eastAsia="Times New Roman"/>
                          </w:rPr>
                          <w:t> </w:t>
                        </w:r>
                      </w:p>
                    </w:txbxContent>
                  </v:textbox>
                </v:shape>
                <v:shape id="Picture 587134820" o:spid="_x0000_s1029" type="#_x0000_t75" style="position:absolute;width:66167;height:25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">
                  <v:imagedata r:id="rId10" o:title=""/>
                </v:shape>
                <w10:anchorlock/>
              </v:group>
            </w:pict>
          </mc:Fallback>
        </mc:AlternateContent>
      </w:r>
    </w:p>
    <w:p w14:paraId="36BC6B27" w14:textId="118EFB3A" w:rsidR="00BE3721" w:rsidRDefault="00BE3721" w:rsidP="00060ACA">
      <w:pPr>
        <w:rPr>
          <w:lang w:eastAsia="ko-KR"/>
        </w:rPr>
      </w:pPr>
      <w:r>
        <w:rPr>
          <w:lang w:eastAsia="ko-KR"/>
        </w:rPr>
        <w:t>The 1% MDR values are captured in the table below:</w:t>
      </w:r>
    </w:p>
    <w:p w14:paraId="4CF2C33A" w14:textId="10C78332" w:rsidR="00C379F6" w:rsidRPr="00780AAA" w:rsidRDefault="00C379F6" w:rsidP="00060ACA">
      <w:pPr>
        <w:rPr>
          <w:b/>
          <w:bCs/>
          <w:lang w:eastAsia="ko-KR"/>
        </w:rPr>
      </w:pPr>
      <w:r w:rsidRPr="00780AAA">
        <w:rPr>
          <w:b/>
          <w:bCs/>
          <w:lang w:eastAsia="ko-KR"/>
        </w:rPr>
        <w:t xml:space="preserve">Proposal </w:t>
      </w:r>
      <w:r w:rsidR="000D7AEB">
        <w:rPr>
          <w:b/>
          <w:bCs/>
          <w:lang w:eastAsia="ko-KR"/>
        </w:rPr>
        <w:t>3</w:t>
      </w:r>
      <w:r w:rsidRPr="00780AAA">
        <w:rPr>
          <w:b/>
          <w:bCs/>
          <w:lang w:eastAsia="ko-KR"/>
        </w:rPr>
        <w:t>:</w:t>
      </w:r>
      <w:r w:rsidR="00EB7A2A" w:rsidRPr="00780AAA">
        <w:rPr>
          <w:b/>
          <w:bCs/>
          <w:lang w:eastAsia="ko-KR"/>
        </w:rPr>
        <w:t xml:space="preserve"> Consider the following</w:t>
      </w:r>
      <w:r w:rsidR="00780AAA" w:rsidRPr="00780AAA">
        <w:rPr>
          <w:b/>
          <w:bCs/>
          <w:lang w:eastAsia="ko-KR"/>
        </w:rPr>
        <w:t xml:space="preserve"> threshold SNR</w:t>
      </w:r>
      <w:r w:rsidR="00EB7A2A" w:rsidRPr="00780AAA">
        <w:rPr>
          <w:b/>
          <w:bCs/>
          <w:lang w:eastAsia="ko-KR"/>
        </w:rPr>
        <w:t xml:space="preserve"> values for the OFDM-capable LPWUR</w:t>
      </w:r>
      <w:r w:rsidR="00780AAA" w:rsidRPr="00780AAA">
        <w:rPr>
          <w:b/>
          <w:bCs/>
          <w:lang w:eastAsia="ko-KR"/>
        </w:rPr>
        <w:t xml:space="preserve"> for the UE RF requirements</w:t>
      </w:r>
    </w:p>
    <w:tbl>
      <w:tblPr>
        <w:tblStyle w:val="TableGrid"/>
        <w:tblW w:w="7056" w:type="dxa"/>
        <w:jc w:val="center"/>
        <w:tblLook w:val="04A0" w:firstRow="1" w:lastRow="0" w:firstColumn="1" w:lastColumn="0" w:noHBand="0" w:noVBand="1"/>
      </w:tblPr>
      <w:tblGrid>
        <w:gridCol w:w="1872"/>
        <w:gridCol w:w="1728"/>
        <w:gridCol w:w="1728"/>
        <w:gridCol w:w="1728"/>
      </w:tblGrid>
      <w:tr w:rsidR="0028798C" w:rsidRPr="00780AAA" w14:paraId="56EBA7FF" w14:textId="77777777" w:rsidTr="004C1170">
        <w:trPr>
          <w:jc w:val="center"/>
        </w:trPr>
        <w:tc>
          <w:tcPr>
            <w:tcW w:w="1872" w:type="dxa"/>
            <w:vAlign w:val="center"/>
          </w:tcPr>
          <w:p w14:paraId="0857AEC7" w14:textId="77777777" w:rsidR="0028798C" w:rsidRPr="00780AAA" w:rsidRDefault="0028798C" w:rsidP="0028798C">
            <w:pPr>
              <w:jc w:val="center"/>
              <w:rPr>
                <w:b/>
                <w:bCs/>
                <w:lang w:eastAsia="ko-KR"/>
              </w:rPr>
            </w:pPr>
          </w:p>
        </w:tc>
        <w:tc>
          <w:tcPr>
            <w:tcW w:w="5184" w:type="dxa"/>
            <w:gridSpan w:val="3"/>
            <w:vAlign w:val="center"/>
          </w:tcPr>
          <w:p w14:paraId="667CA5A5" w14:textId="5BC2B067" w:rsidR="0028798C" w:rsidRPr="00780AAA" w:rsidRDefault="0028798C" w:rsidP="0028798C">
            <w:pPr>
              <w:jc w:val="center"/>
              <w:rPr>
                <w:b/>
                <w:bCs/>
                <w:lang w:eastAsia="ko-KR"/>
              </w:rPr>
            </w:pPr>
            <w:r w:rsidRPr="00780AAA">
              <w:rPr>
                <w:b/>
                <w:bCs/>
                <w:lang w:eastAsia="ko-KR"/>
              </w:rPr>
              <w:t>OFDM-capable Rx, SNR threshold for 1% MDR, with 1% FAR (dB)</w:t>
            </w:r>
          </w:p>
        </w:tc>
      </w:tr>
      <w:tr w:rsidR="00C06FC9" w:rsidRPr="00780AAA" w14:paraId="41539568" w14:textId="77777777" w:rsidTr="005D7472">
        <w:trPr>
          <w:jc w:val="center"/>
        </w:trPr>
        <w:tc>
          <w:tcPr>
            <w:tcW w:w="1872" w:type="dxa"/>
            <w:vAlign w:val="center"/>
          </w:tcPr>
          <w:p w14:paraId="2998C18C" w14:textId="353478D2" w:rsidR="00C06FC9" w:rsidRPr="00780AAA" w:rsidRDefault="00C06FC9" w:rsidP="0028798C">
            <w:pPr>
              <w:jc w:val="center"/>
              <w:rPr>
                <w:b/>
                <w:bCs/>
                <w:lang w:eastAsia="ko-KR"/>
              </w:rPr>
            </w:pPr>
            <w:r w:rsidRPr="00780AAA">
              <w:rPr>
                <w:b/>
                <w:bCs/>
                <w:lang w:eastAsia="ko-KR"/>
              </w:rPr>
              <w:t>Sequence length</w:t>
            </w:r>
          </w:p>
        </w:tc>
        <w:tc>
          <w:tcPr>
            <w:tcW w:w="1728" w:type="dxa"/>
            <w:shd w:val="clear" w:color="auto" w:fill="D5DCE4" w:themeFill="text2" w:themeFillTint="33"/>
            <w:vAlign w:val="center"/>
          </w:tcPr>
          <w:p w14:paraId="6445DE84" w14:textId="3BCF2BE3" w:rsidR="00C06FC9" w:rsidRPr="00B74846" w:rsidRDefault="00CA45C2" w:rsidP="0028798C">
            <w:pPr>
              <w:jc w:val="center"/>
              <w:rPr>
                <w:lang w:eastAsia="ko-KR"/>
              </w:rPr>
            </w:pPr>
            <w:r w:rsidRPr="00B74846">
              <w:rPr>
                <w:lang w:eastAsia="ko-KR"/>
              </w:rPr>
              <w:t>Ideal (</w:t>
            </w:r>
            <w:r w:rsidR="00AE6ADB" w:rsidRPr="00B74846">
              <w:rPr>
                <w:lang w:eastAsia="ko-KR"/>
              </w:rPr>
              <w:t xml:space="preserve">no error, no </w:t>
            </w:r>
            <w:r w:rsidR="00D33A34" w:rsidRPr="00B74846">
              <w:rPr>
                <w:lang w:eastAsia="ko-KR"/>
              </w:rPr>
              <w:t xml:space="preserve">t/f </w:t>
            </w:r>
            <w:r w:rsidR="00AE6ADB" w:rsidRPr="00B74846">
              <w:rPr>
                <w:lang w:eastAsia="ko-KR"/>
              </w:rPr>
              <w:t>correction)</w:t>
            </w:r>
          </w:p>
        </w:tc>
        <w:tc>
          <w:tcPr>
            <w:tcW w:w="1728" w:type="dxa"/>
            <w:vAlign w:val="center"/>
          </w:tcPr>
          <w:p w14:paraId="4FD8E40C" w14:textId="17C71087" w:rsidR="00C06FC9" w:rsidRPr="00780AAA" w:rsidRDefault="00CA45C2" w:rsidP="0028798C">
            <w:pPr>
              <w:jc w:val="center"/>
              <w:rPr>
                <w:b/>
                <w:bCs/>
                <w:lang w:eastAsia="ko-KR"/>
              </w:rPr>
            </w:pPr>
            <w:r w:rsidRPr="00780AAA">
              <w:rPr>
                <w:b/>
                <w:bCs/>
                <w:lang w:eastAsia="ko-KR"/>
              </w:rPr>
              <w:t xml:space="preserve">CONN. </w:t>
            </w:r>
            <w:r w:rsidR="00A92B18" w:rsidRPr="00780AAA">
              <w:rPr>
                <w:b/>
                <w:bCs/>
                <w:lang w:eastAsia="ko-KR"/>
              </w:rPr>
              <w:t>m</w:t>
            </w:r>
            <w:r w:rsidRPr="00780AAA">
              <w:rPr>
                <w:b/>
                <w:bCs/>
                <w:lang w:eastAsia="ko-KR"/>
              </w:rPr>
              <w:t>ode</w:t>
            </w:r>
            <w:r w:rsidR="00D33A34" w:rsidRPr="00780AAA">
              <w:rPr>
                <w:b/>
                <w:bCs/>
                <w:lang w:eastAsia="ko-KR"/>
              </w:rPr>
              <w:t xml:space="preserve"> (w/ t/f correction</w:t>
            </w:r>
            <w:r w:rsidR="00A92B18" w:rsidRPr="00780AAA">
              <w:rPr>
                <w:b/>
                <w:bCs/>
                <w:lang w:eastAsia="ko-KR"/>
              </w:rPr>
              <w:t>)</w:t>
            </w:r>
          </w:p>
        </w:tc>
        <w:tc>
          <w:tcPr>
            <w:tcW w:w="1728" w:type="dxa"/>
            <w:vAlign w:val="center"/>
          </w:tcPr>
          <w:p w14:paraId="677652CE" w14:textId="69A017F3" w:rsidR="00C06FC9" w:rsidRPr="00780AAA" w:rsidRDefault="00CA45C2" w:rsidP="0028798C">
            <w:pPr>
              <w:jc w:val="center"/>
              <w:rPr>
                <w:b/>
                <w:bCs/>
                <w:lang w:eastAsia="ko-KR"/>
              </w:rPr>
            </w:pPr>
            <w:r w:rsidRPr="00780AAA">
              <w:rPr>
                <w:b/>
                <w:bCs/>
                <w:lang w:eastAsia="ko-KR"/>
              </w:rPr>
              <w:t>IDLE mode</w:t>
            </w:r>
            <w:r w:rsidR="00A92B18" w:rsidRPr="00780AAA">
              <w:rPr>
                <w:b/>
                <w:bCs/>
                <w:lang w:eastAsia="ko-KR"/>
              </w:rPr>
              <w:t xml:space="preserve"> </w:t>
            </w:r>
            <w:r w:rsidR="00D33A34" w:rsidRPr="00780AAA">
              <w:rPr>
                <w:b/>
                <w:bCs/>
                <w:lang w:eastAsia="ko-KR"/>
              </w:rPr>
              <w:t xml:space="preserve">(w/ </w:t>
            </w:r>
            <w:r w:rsidR="00A92B18" w:rsidRPr="00780AAA">
              <w:rPr>
                <w:b/>
                <w:bCs/>
                <w:lang w:eastAsia="ko-KR"/>
              </w:rPr>
              <w:t>t/f correction)</w:t>
            </w:r>
          </w:p>
        </w:tc>
      </w:tr>
      <w:tr w:rsidR="00C06FC9" w:rsidRPr="00780AAA" w14:paraId="6C47EB2F" w14:textId="77777777" w:rsidTr="005D7472">
        <w:trPr>
          <w:jc w:val="center"/>
        </w:trPr>
        <w:tc>
          <w:tcPr>
            <w:tcW w:w="1872" w:type="dxa"/>
            <w:vAlign w:val="center"/>
          </w:tcPr>
          <w:p w14:paraId="3E979830" w14:textId="77777777" w:rsidR="00C06FC9" w:rsidRPr="00780AAA" w:rsidRDefault="00C06FC9" w:rsidP="0028798C">
            <w:pPr>
              <w:jc w:val="center"/>
              <w:rPr>
                <w:b/>
                <w:bCs/>
                <w:lang w:eastAsia="ko-KR"/>
              </w:rPr>
            </w:pPr>
            <w:r w:rsidRPr="00780AAA">
              <w:rPr>
                <w:b/>
                <w:bCs/>
                <w:lang w:eastAsia="ko-KR"/>
              </w:rPr>
              <w:t>32</w:t>
            </w:r>
          </w:p>
        </w:tc>
        <w:tc>
          <w:tcPr>
            <w:tcW w:w="1728" w:type="dxa"/>
            <w:shd w:val="clear" w:color="auto" w:fill="D5DCE4" w:themeFill="text2" w:themeFillTint="33"/>
            <w:vAlign w:val="center"/>
          </w:tcPr>
          <w:p w14:paraId="58B6485F" w14:textId="6ABD41FB" w:rsidR="00C06FC9" w:rsidRPr="00B74846" w:rsidRDefault="00C06FC9" w:rsidP="0028798C">
            <w:pPr>
              <w:jc w:val="center"/>
              <w:rPr>
                <w:lang w:eastAsia="ko-KR"/>
              </w:rPr>
            </w:pPr>
            <w:r w:rsidRPr="00B74846">
              <w:rPr>
                <w:lang w:eastAsia="ko-KR"/>
              </w:rPr>
              <w:t>-</w:t>
            </w:r>
            <w:r w:rsidR="007A2911" w:rsidRPr="00B74846">
              <w:rPr>
                <w:lang w:eastAsia="ko-KR"/>
              </w:rPr>
              <w:t>13.</w:t>
            </w:r>
            <w:r w:rsidR="00334BA7" w:rsidRPr="00B74846">
              <w:rPr>
                <w:lang w:eastAsia="ko-KR"/>
              </w:rPr>
              <w:t>8</w:t>
            </w:r>
          </w:p>
        </w:tc>
        <w:tc>
          <w:tcPr>
            <w:tcW w:w="1728" w:type="dxa"/>
            <w:vAlign w:val="center"/>
          </w:tcPr>
          <w:p w14:paraId="0EF7654D" w14:textId="2D46AE3A" w:rsidR="00C06FC9" w:rsidRPr="00780AAA" w:rsidRDefault="009E5989" w:rsidP="0028798C">
            <w:pPr>
              <w:jc w:val="center"/>
              <w:rPr>
                <w:b/>
                <w:bCs/>
                <w:lang w:eastAsia="ko-KR"/>
              </w:rPr>
            </w:pPr>
            <w:r>
              <w:rPr>
                <w:b/>
                <w:bCs/>
                <w:lang w:eastAsia="ko-KR"/>
              </w:rPr>
              <w:t>-12.0</w:t>
            </w:r>
          </w:p>
        </w:tc>
        <w:tc>
          <w:tcPr>
            <w:tcW w:w="1728" w:type="dxa"/>
            <w:vAlign w:val="center"/>
          </w:tcPr>
          <w:p w14:paraId="640343AB" w14:textId="477F7045" w:rsidR="00C06FC9" w:rsidRPr="00780AAA" w:rsidRDefault="00C06FC9" w:rsidP="0028798C">
            <w:pPr>
              <w:jc w:val="center"/>
              <w:rPr>
                <w:b/>
                <w:bCs/>
                <w:lang w:eastAsia="ko-KR"/>
              </w:rPr>
            </w:pPr>
            <w:r w:rsidRPr="00780AAA">
              <w:rPr>
                <w:b/>
                <w:bCs/>
                <w:lang w:eastAsia="ko-KR"/>
              </w:rPr>
              <w:t>-9.5</w:t>
            </w:r>
          </w:p>
        </w:tc>
      </w:tr>
      <w:tr w:rsidR="00C06FC9" w:rsidRPr="00780AAA" w14:paraId="25AF54AF" w14:textId="77777777" w:rsidTr="005D7472">
        <w:trPr>
          <w:jc w:val="center"/>
        </w:trPr>
        <w:tc>
          <w:tcPr>
            <w:tcW w:w="1872" w:type="dxa"/>
            <w:vAlign w:val="center"/>
          </w:tcPr>
          <w:p w14:paraId="1E1651C7" w14:textId="77777777" w:rsidR="00C06FC9" w:rsidRPr="00780AAA" w:rsidRDefault="00C06FC9" w:rsidP="0028798C">
            <w:pPr>
              <w:jc w:val="center"/>
              <w:rPr>
                <w:b/>
                <w:bCs/>
                <w:lang w:eastAsia="ko-KR"/>
              </w:rPr>
            </w:pPr>
            <w:r w:rsidRPr="00780AAA">
              <w:rPr>
                <w:b/>
                <w:bCs/>
                <w:lang w:eastAsia="ko-KR"/>
              </w:rPr>
              <w:t>16</w:t>
            </w:r>
          </w:p>
        </w:tc>
        <w:tc>
          <w:tcPr>
            <w:tcW w:w="1728" w:type="dxa"/>
            <w:shd w:val="clear" w:color="auto" w:fill="D5DCE4" w:themeFill="text2" w:themeFillTint="33"/>
            <w:vAlign w:val="center"/>
          </w:tcPr>
          <w:p w14:paraId="594C01C1" w14:textId="342195FD" w:rsidR="00C06FC9" w:rsidRPr="00B74846" w:rsidRDefault="00C06FC9" w:rsidP="0028798C">
            <w:pPr>
              <w:jc w:val="center"/>
              <w:rPr>
                <w:lang w:eastAsia="ko-KR"/>
              </w:rPr>
            </w:pPr>
            <w:r w:rsidRPr="00B74846">
              <w:rPr>
                <w:lang w:eastAsia="ko-KR"/>
              </w:rPr>
              <w:t>-</w:t>
            </w:r>
            <w:r w:rsidR="007A2911" w:rsidRPr="00B74846">
              <w:rPr>
                <w:lang w:eastAsia="ko-KR"/>
              </w:rPr>
              <w:t>1</w:t>
            </w:r>
            <w:r w:rsidR="00334BA7" w:rsidRPr="00B74846">
              <w:rPr>
                <w:lang w:eastAsia="ko-KR"/>
              </w:rPr>
              <w:t>1</w:t>
            </w:r>
            <w:r w:rsidR="007A2911" w:rsidRPr="00B74846">
              <w:rPr>
                <w:lang w:eastAsia="ko-KR"/>
              </w:rPr>
              <w:t>.</w:t>
            </w:r>
            <w:r w:rsidR="00334BA7" w:rsidRPr="00B74846">
              <w:rPr>
                <w:lang w:eastAsia="ko-KR"/>
              </w:rPr>
              <w:t>9</w:t>
            </w:r>
          </w:p>
        </w:tc>
        <w:tc>
          <w:tcPr>
            <w:tcW w:w="1728" w:type="dxa"/>
            <w:vAlign w:val="center"/>
          </w:tcPr>
          <w:p w14:paraId="7EF08802" w14:textId="4C935E3D" w:rsidR="00C06FC9" w:rsidRPr="00780AAA" w:rsidRDefault="009E5989" w:rsidP="0028798C">
            <w:pPr>
              <w:jc w:val="center"/>
              <w:rPr>
                <w:b/>
                <w:bCs/>
                <w:lang w:eastAsia="ko-KR"/>
              </w:rPr>
            </w:pPr>
            <w:r>
              <w:rPr>
                <w:b/>
                <w:bCs/>
                <w:lang w:eastAsia="ko-KR"/>
              </w:rPr>
              <w:t>-10.5</w:t>
            </w:r>
          </w:p>
        </w:tc>
        <w:tc>
          <w:tcPr>
            <w:tcW w:w="1728" w:type="dxa"/>
            <w:vAlign w:val="center"/>
          </w:tcPr>
          <w:p w14:paraId="53EC275F" w14:textId="42457D9B" w:rsidR="00C06FC9" w:rsidRPr="00780AAA" w:rsidRDefault="00C06FC9" w:rsidP="0028798C">
            <w:pPr>
              <w:jc w:val="center"/>
              <w:rPr>
                <w:b/>
                <w:bCs/>
                <w:lang w:eastAsia="ko-KR"/>
              </w:rPr>
            </w:pPr>
            <w:r w:rsidRPr="00780AAA">
              <w:rPr>
                <w:b/>
                <w:bCs/>
                <w:lang w:eastAsia="ko-KR"/>
              </w:rPr>
              <w:t>-8.0</w:t>
            </w:r>
          </w:p>
        </w:tc>
      </w:tr>
      <w:tr w:rsidR="00C06FC9" w:rsidRPr="00780AAA" w14:paraId="5E0CEC86" w14:textId="77777777" w:rsidTr="005D7472">
        <w:trPr>
          <w:jc w:val="center"/>
        </w:trPr>
        <w:tc>
          <w:tcPr>
            <w:tcW w:w="1872" w:type="dxa"/>
            <w:vAlign w:val="center"/>
          </w:tcPr>
          <w:p w14:paraId="52508A00" w14:textId="77777777" w:rsidR="00C06FC9" w:rsidRPr="00780AAA" w:rsidRDefault="00C06FC9" w:rsidP="0028798C">
            <w:pPr>
              <w:jc w:val="center"/>
              <w:rPr>
                <w:b/>
                <w:bCs/>
                <w:lang w:eastAsia="ko-KR"/>
              </w:rPr>
            </w:pPr>
            <w:r w:rsidRPr="00780AAA">
              <w:rPr>
                <w:b/>
                <w:bCs/>
                <w:lang w:eastAsia="ko-KR"/>
              </w:rPr>
              <w:t>8</w:t>
            </w:r>
          </w:p>
        </w:tc>
        <w:tc>
          <w:tcPr>
            <w:tcW w:w="1728" w:type="dxa"/>
            <w:shd w:val="clear" w:color="auto" w:fill="D5DCE4" w:themeFill="text2" w:themeFillTint="33"/>
            <w:vAlign w:val="center"/>
          </w:tcPr>
          <w:p w14:paraId="76CB0653" w14:textId="70E5D935" w:rsidR="00C06FC9" w:rsidRPr="00B74846" w:rsidRDefault="00C06FC9" w:rsidP="0028798C">
            <w:pPr>
              <w:jc w:val="center"/>
              <w:rPr>
                <w:lang w:eastAsia="ko-KR"/>
              </w:rPr>
            </w:pPr>
            <w:r w:rsidRPr="00B74846">
              <w:rPr>
                <w:lang w:eastAsia="ko-KR"/>
              </w:rPr>
              <w:t>-</w:t>
            </w:r>
            <w:r w:rsidR="00334BA7" w:rsidRPr="00B74846">
              <w:rPr>
                <w:lang w:eastAsia="ko-KR"/>
              </w:rPr>
              <w:t>9.9</w:t>
            </w:r>
          </w:p>
        </w:tc>
        <w:tc>
          <w:tcPr>
            <w:tcW w:w="1728" w:type="dxa"/>
            <w:vAlign w:val="center"/>
          </w:tcPr>
          <w:p w14:paraId="7C280AFC" w14:textId="338FED02" w:rsidR="00C06FC9" w:rsidRPr="00780AAA" w:rsidRDefault="00EC3329" w:rsidP="0028798C">
            <w:pPr>
              <w:jc w:val="center"/>
              <w:rPr>
                <w:b/>
                <w:bCs/>
                <w:lang w:eastAsia="ko-KR"/>
              </w:rPr>
            </w:pPr>
            <w:r>
              <w:rPr>
                <w:b/>
                <w:bCs/>
                <w:lang w:eastAsia="ko-KR"/>
              </w:rPr>
              <w:t>-</w:t>
            </w:r>
            <w:r w:rsidR="009E5989">
              <w:rPr>
                <w:b/>
                <w:bCs/>
                <w:lang w:eastAsia="ko-KR"/>
              </w:rPr>
              <w:t>8.7</w:t>
            </w:r>
          </w:p>
        </w:tc>
        <w:tc>
          <w:tcPr>
            <w:tcW w:w="1728" w:type="dxa"/>
            <w:vAlign w:val="center"/>
          </w:tcPr>
          <w:p w14:paraId="65BEA6AB" w14:textId="42E50A77" w:rsidR="00C06FC9" w:rsidRPr="00780AAA" w:rsidRDefault="00C06FC9" w:rsidP="0028798C">
            <w:pPr>
              <w:jc w:val="center"/>
              <w:rPr>
                <w:b/>
                <w:bCs/>
                <w:lang w:eastAsia="ko-KR"/>
              </w:rPr>
            </w:pPr>
            <w:r w:rsidRPr="00780AAA">
              <w:rPr>
                <w:b/>
                <w:bCs/>
                <w:lang w:eastAsia="ko-KR"/>
              </w:rPr>
              <w:t>-6.</w:t>
            </w:r>
            <w:r w:rsidR="00A76E57" w:rsidRPr="00780AAA">
              <w:rPr>
                <w:b/>
                <w:bCs/>
                <w:lang w:eastAsia="ko-KR"/>
              </w:rPr>
              <w:t>6</w:t>
            </w:r>
          </w:p>
        </w:tc>
      </w:tr>
      <w:tr w:rsidR="00C06FC9" w:rsidRPr="00780AAA" w14:paraId="342D4617" w14:textId="77777777" w:rsidTr="005D7472">
        <w:trPr>
          <w:jc w:val="center"/>
        </w:trPr>
        <w:tc>
          <w:tcPr>
            <w:tcW w:w="1872" w:type="dxa"/>
            <w:vAlign w:val="center"/>
          </w:tcPr>
          <w:p w14:paraId="524205AA" w14:textId="7C955A8E" w:rsidR="00C06FC9" w:rsidRPr="00780AAA" w:rsidRDefault="00C06FC9" w:rsidP="00334BA7">
            <w:pPr>
              <w:jc w:val="center"/>
              <w:rPr>
                <w:b/>
                <w:bCs/>
                <w:lang w:eastAsia="ko-KR"/>
              </w:rPr>
            </w:pPr>
            <w:r w:rsidRPr="00780AAA">
              <w:rPr>
                <w:b/>
                <w:bCs/>
                <w:lang w:eastAsia="ko-KR"/>
              </w:rPr>
              <w:t xml:space="preserve">Short </w:t>
            </w:r>
            <w:r w:rsidR="004C1170">
              <w:rPr>
                <w:b/>
                <w:bCs/>
                <w:lang w:eastAsia="ko-KR"/>
              </w:rPr>
              <w:t>(3)</w:t>
            </w:r>
          </w:p>
        </w:tc>
        <w:tc>
          <w:tcPr>
            <w:tcW w:w="1728" w:type="dxa"/>
            <w:shd w:val="clear" w:color="auto" w:fill="D5DCE4" w:themeFill="text2" w:themeFillTint="33"/>
            <w:vAlign w:val="center"/>
          </w:tcPr>
          <w:p w14:paraId="49E0365B" w14:textId="153E6136" w:rsidR="00C06FC9" w:rsidRPr="00B74846" w:rsidRDefault="001A5C02" w:rsidP="0028798C">
            <w:pPr>
              <w:jc w:val="center"/>
              <w:rPr>
                <w:lang w:eastAsia="ko-KR"/>
              </w:rPr>
            </w:pPr>
            <w:r w:rsidRPr="00B74846">
              <w:rPr>
                <w:lang w:eastAsia="ko-KR"/>
              </w:rPr>
              <w:t>-6.</w:t>
            </w:r>
            <w:r w:rsidR="00543B75">
              <w:rPr>
                <w:lang w:eastAsia="ko-KR"/>
              </w:rPr>
              <w:t>8</w:t>
            </w:r>
          </w:p>
        </w:tc>
        <w:tc>
          <w:tcPr>
            <w:tcW w:w="1728" w:type="dxa"/>
            <w:vAlign w:val="center"/>
          </w:tcPr>
          <w:p w14:paraId="4E0FBF5D" w14:textId="589F5B02" w:rsidR="00C06FC9" w:rsidRPr="00780AAA" w:rsidRDefault="00EC3329" w:rsidP="0028798C">
            <w:pPr>
              <w:jc w:val="center"/>
              <w:rPr>
                <w:b/>
                <w:bCs/>
                <w:lang w:eastAsia="ko-KR"/>
              </w:rPr>
            </w:pPr>
            <w:r>
              <w:rPr>
                <w:b/>
                <w:bCs/>
                <w:lang w:eastAsia="ko-KR"/>
              </w:rPr>
              <w:t>-5.5</w:t>
            </w:r>
          </w:p>
        </w:tc>
        <w:tc>
          <w:tcPr>
            <w:tcW w:w="1728" w:type="dxa"/>
            <w:vAlign w:val="center"/>
          </w:tcPr>
          <w:p w14:paraId="3992149B" w14:textId="52C0EB4D" w:rsidR="00C06FC9" w:rsidRPr="00780AAA" w:rsidRDefault="00C06FC9" w:rsidP="0028798C">
            <w:pPr>
              <w:jc w:val="center"/>
              <w:rPr>
                <w:b/>
                <w:bCs/>
                <w:lang w:eastAsia="ko-KR"/>
              </w:rPr>
            </w:pPr>
            <w:r w:rsidRPr="00780AAA">
              <w:rPr>
                <w:b/>
                <w:bCs/>
                <w:lang w:eastAsia="ko-KR"/>
              </w:rPr>
              <w:t>-4.5</w:t>
            </w:r>
          </w:p>
        </w:tc>
      </w:tr>
    </w:tbl>
    <w:p w14:paraId="1538B4D2" w14:textId="77777777" w:rsidR="00A37471" w:rsidRDefault="00A37471" w:rsidP="00060ACA">
      <w:pPr>
        <w:rPr>
          <w:lang w:eastAsia="ko-KR"/>
        </w:rPr>
      </w:pPr>
    </w:p>
    <w:p w14:paraId="69538561" w14:textId="76E8C045" w:rsidR="005C5591" w:rsidRPr="00060ACA" w:rsidRDefault="002938D4" w:rsidP="00060ACA">
      <w:pPr>
        <w:rPr>
          <w:lang w:eastAsia="ko-KR"/>
        </w:rPr>
      </w:pPr>
      <w:r w:rsidRPr="003D462C">
        <w:rPr>
          <w:noProof/>
          <w:lang w:eastAsia="ko-KR"/>
        </w:rPr>
        <w:lastRenderedPageBreak/>
        <mc:AlternateContent>
          <mc:Choice Requires="wpc">
            <w:drawing>
              <wp:anchor distT="0" distB="0" distL="114300" distR="114300" simplePos="0" relativeHeight="251661312" behindDoc="0" locked="0" layoutInCell="1" allowOverlap="1" wp14:anchorId="696485CD" wp14:editId="196043E6">
                <wp:simplePos x="0" y="0"/>
                <wp:positionH relativeFrom="column">
                  <wp:posOffset>2802255</wp:posOffset>
                </wp:positionH>
                <wp:positionV relativeFrom="paragraph">
                  <wp:posOffset>258445</wp:posOffset>
                </wp:positionV>
                <wp:extent cx="3573145" cy="3178810"/>
                <wp:effectExtent l="0" t="0" r="8255" b="2540"/>
                <wp:wrapSquare wrapText="bothSides"/>
                <wp:docPr id="2110206674"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9756006" name="Picture 99756006" descr="A graph of different colors and numbers&#10;&#10;AI-generated content may be incorrect."/>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37707" cy="2623185"/>
                          </a:xfrm>
                          <a:prstGeom prst="rect">
                            <a:avLst/>
                          </a:prstGeom>
                          <a:noFill/>
                          <a:ln>
                            <a:noFill/>
                          </a:ln>
                        </pic:spPr>
                      </pic:pic>
                      <wps:wsp>
                        <wps:cNvPr id="1252045264" name="Text Box 1"/>
                        <wps:cNvSpPr txBox="1"/>
                        <wps:spPr>
                          <a:xfrm>
                            <a:off x="531366" y="2724234"/>
                            <a:ext cx="2660567" cy="392430"/>
                          </a:xfrm>
                          <a:prstGeom prst="rect">
                            <a:avLst/>
                          </a:prstGeom>
                          <a:solidFill>
                            <a:schemeClr val="lt1"/>
                          </a:solidFill>
                          <a:ln w="6350">
                            <a:solidFill>
                              <a:prstClr val="black"/>
                            </a:solidFill>
                          </a:ln>
                        </wps:spPr>
                        <wps:txbx>
                          <w:txbxContent>
                            <w:p w14:paraId="2295849A" w14:textId="6B0709CB" w:rsidR="003B79B1" w:rsidRDefault="003B79B1" w:rsidP="003B79B1">
                              <w:pPr>
                                <w:jc w:val="center"/>
                                <w:rPr>
                                  <w:rFonts w:eastAsia="Times New Roman"/>
                                </w:rPr>
                              </w:pPr>
                              <w:r>
                                <w:rPr>
                                  <w:rFonts w:eastAsia="Times New Roman"/>
                                </w:rPr>
                                <w:t xml:space="preserve">Figure 2.2.1 – 1: </w:t>
                              </w:r>
                              <w:r w:rsidR="0038025A">
                                <w:rPr>
                                  <w:rFonts w:eastAsia="Times New Roman"/>
                                </w:rPr>
                                <w:t>ED</w:t>
                              </w:r>
                              <w:r>
                                <w:rPr>
                                  <w:rFonts w:eastAsia="Times New Roman"/>
                                </w:rPr>
                                <w:t xml:space="preserve"> receiver performance projections</w:t>
                              </w:r>
                              <w:r w:rsidR="00B933BE">
                                <w:rPr>
                                  <w:rFonts w:eastAsia="Times New Roman"/>
                                </w:rPr>
                                <w:t>, no t/f error or tracking</w:t>
                              </w:r>
                            </w:p>
                            <w:p w14:paraId="5D0CC90E" w14:textId="77777777" w:rsidR="003B79B1" w:rsidRDefault="003B79B1" w:rsidP="003B79B1">
                              <w:pPr>
                                <w:rPr>
                                  <w:rFonts w:eastAsia="Times New Roman"/>
                                </w:rPr>
                              </w:pPr>
                              <w:r>
                                <w:rPr>
                                  <w:rFonts w:eastAsia="Times New Roman"/>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V relativeFrom="margin">
                  <wp14:pctHeight>0</wp14:pctHeight>
                </wp14:sizeRelV>
              </wp:anchor>
            </w:drawing>
          </mc:Choice>
          <mc:Fallback>
            <w:pict>
              <v:group w14:anchorId="696485CD" id="_x0000_s1030" editas="canvas" style="position:absolute;margin-left:220.65pt;margin-top:20.35pt;width:281.35pt;height:250.3pt;z-index:251661312;mso-position-horizontal-relative:text;mso-position-vertical-relative:text;mso-height-relative:margin" coordsize="35731,317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">
                <v:shape id="_x0000_s1031" type="#_x0000_t75" style="position:absolute;width:35731;height:31788;visibility:visible;mso-wrap-style:square" filled="t">
                  <v:fill o:detectmouseclick="t"/>
                  <v:path o:connecttype="none"/>
                </v:shape>
                <v:shape id="Picture 99756006" o:spid="_x0000_s1032" type="#_x0000_t75" alt="A graph of different colors and numbers&#10;&#10;AI-generated content may be incorrect." style="position:absolute;width:35377;height:2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">
                  <v:imagedata r:id="rId12" o:title="A graph of different colors and numbers&#10;&#10;AI-generated content may be incorrect"/>
                </v:shape>
                <v:shape id="Text Box 1" o:spid="_x0000_s1033" type="#_x0000_t202" style="position:absolute;left:5313;top:27242;width:26606;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" fillcolor="white [3201]" strokeweight=".5pt">
                  <v:textbox>
                    <w:txbxContent>
                      <w:p w14:paraId="2295849A" w14:textId="6B0709CB" w:rsidR="003B79B1" w:rsidRDefault="003B79B1" w:rsidP="003B79B1">
                        <w:pPr>
                          <w:jc w:val="center"/>
                          <w:rPr>
                            <w:rFonts w:eastAsia="Times New Roman"/>
                          </w:rPr>
                        </w:pPr>
                        <w:r>
                          <w:rPr>
                            <w:rFonts w:eastAsia="Times New Roman"/>
                          </w:rPr>
                          <w:t xml:space="preserve">Figure 2.2.1 – 1: </w:t>
                        </w:r>
                        <w:r w:rsidR="0038025A">
                          <w:rPr>
                            <w:rFonts w:eastAsia="Times New Roman"/>
                          </w:rPr>
                          <w:t>ED</w:t>
                        </w:r>
                        <w:r>
                          <w:rPr>
                            <w:rFonts w:eastAsia="Times New Roman"/>
                          </w:rPr>
                          <w:t xml:space="preserve"> receiver performance projections</w:t>
                        </w:r>
                        <w:r w:rsidR="00B933BE">
                          <w:rPr>
                            <w:rFonts w:eastAsia="Times New Roman"/>
                          </w:rPr>
                          <w:t>, no t/f error or tracking</w:t>
                        </w:r>
                      </w:p>
                      <w:p w14:paraId="5D0CC90E" w14:textId="77777777" w:rsidR="003B79B1" w:rsidRDefault="003B79B1" w:rsidP="003B79B1">
                        <w:pPr>
                          <w:rPr>
                            <w:rFonts w:eastAsia="Times New Roman"/>
                          </w:rPr>
                        </w:pPr>
                        <w:r>
                          <w:rPr>
                            <w:rFonts w:eastAsia="Times New Roman"/>
                          </w:rPr>
                          <w:t> </w:t>
                        </w:r>
                      </w:p>
                    </w:txbxContent>
                  </v:textbox>
                </v:shape>
                <w10:wrap type="square"/>
              </v:group>
            </w:pict>
          </mc:Fallback>
        </mc:AlternateContent>
      </w:r>
    </w:p>
    <w:p w14:paraId="6AC3C9F6" w14:textId="4F547A68" w:rsidR="00060ACA" w:rsidRPr="003D462C" w:rsidRDefault="00060ACA" w:rsidP="00060ACA">
      <w:pPr>
        <w:pStyle w:val="Heading4"/>
      </w:pPr>
      <w:r w:rsidRPr="003D462C">
        <w:t>2.2.1.2</w:t>
      </w:r>
      <w:r w:rsidRPr="003D462C">
        <w:tab/>
        <w:t>‘OOK Rx’</w:t>
      </w:r>
    </w:p>
    <w:p w14:paraId="5B90C797" w14:textId="51FBD3F4" w:rsidR="00212CED" w:rsidRPr="003D462C" w:rsidRDefault="00854641" w:rsidP="003D462C">
      <w:pPr>
        <w:rPr>
          <w:lang w:eastAsia="ko-KR"/>
        </w:rPr>
      </w:pPr>
      <w:r w:rsidRPr="003D462C">
        <w:rPr>
          <w:lang w:eastAsia="ko-KR"/>
        </w:rPr>
        <w:t>The simulated SNR</w:t>
      </w:r>
      <w:r w:rsidR="009C16C2">
        <w:rPr>
          <w:lang w:eastAsia="ko-KR"/>
        </w:rPr>
        <w:t xml:space="preserve"> vs MDR</w:t>
      </w:r>
      <w:r w:rsidRPr="003D462C">
        <w:rPr>
          <w:lang w:eastAsia="ko-KR"/>
        </w:rPr>
        <w:t xml:space="preserve"> for </w:t>
      </w:r>
      <w:r w:rsidR="0038025A">
        <w:rPr>
          <w:lang w:eastAsia="ko-KR"/>
        </w:rPr>
        <w:t xml:space="preserve">envelope detector (ED) </w:t>
      </w:r>
      <w:r w:rsidRPr="003D462C">
        <w:rPr>
          <w:lang w:eastAsia="ko-KR"/>
        </w:rPr>
        <w:t>receivers only capable decoding OOK</w:t>
      </w:r>
      <w:r w:rsidR="00592C1A">
        <w:rPr>
          <w:lang w:eastAsia="ko-KR"/>
        </w:rPr>
        <w:t xml:space="preserve"> </w:t>
      </w:r>
      <w:r w:rsidRPr="003D462C">
        <w:rPr>
          <w:lang w:eastAsia="ko-KR"/>
        </w:rPr>
        <w:t>is captured in the figure and tables below</w:t>
      </w:r>
      <w:r w:rsidR="00592C1A">
        <w:rPr>
          <w:lang w:eastAsia="ko-KR"/>
        </w:rPr>
        <w:t xml:space="preserve"> for</w:t>
      </w:r>
      <w:r w:rsidR="00592C1A" w:rsidRPr="003D462C">
        <w:rPr>
          <w:lang w:eastAsia="ko-KR"/>
        </w:rPr>
        <w:t xml:space="preserve"> &lt; 1% FAR</w:t>
      </w:r>
      <w:r w:rsidRPr="003D462C">
        <w:rPr>
          <w:lang w:eastAsia="ko-KR"/>
        </w:rPr>
        <w:t>.</w:t>
      </w:r>
    </w:p>
    <w:p w14:paraId="6BB226BE" w14:textId="0252C92D" w:rsidR="00847214" w:rsidRDefault="00D62CFC" w:rsidP="00934420">
      <w:pPr>
        <w:rPr>
          <w:lang w:eastAsia="ko-KR"/>
        </w:rPr>
      </w:pPr>
      <w:r>
        <w:rPr>
          <w:lang w:eastAsia="ko-KR"/>
        </w:rPr>
        <w:t>Only the ideal case is simulated,</w:t>
      </w:r>
      <w:r w:rsidR="000F1C19">
        <w:rPr>
          <w:lang w:eastAsia="ko-KR"/>
        </w:rPr>
        <w:t xml:space="preserve"> where the signal is assumed to have no time or frequency offset and the UE does not </w:t>
      </w:r>
      <w:r w:rsidR="00847214">
        <w:rPr>
          <w:lang w:eastAsia="ko-KR"/>
        </w:rPr>
        <w:t>implement a correction loop.</w:t>
      </w:r>
      <w:r w:rsidR="005F151A">
        <w:rPr>
          <w:lang w:eastAsia="ko-KR"/>
        </w:rPr>
        <w:t xml:space="preserve"> Also, compared to the OFDM case, there is no concept of a short sequence, so this case is not simulated.</w:t>
      </w:r>
    </w:p>
    <w:p w14:paraId="0A112C9D" w14:textId="3455232D" w:rsidR="00EB47F1" w:rsidRPr="003D462C" w:rsidRDefault="00847214" w:rsidP="00934420">
      <w:pPr>
        <w:rPr>
          <w:lang w:eastAsia="ko-KR"/>
        </w:rPr>
      </w:pPr>
      <w:r>
        <w:rPr>
          <w:lang w:eastAsia="ko-KR"/>
        </w:rPr>
        <w:t xml:space="preserve">For realistic cases, data from the ideal case is extrapolated </w:t>
      </w:r>
      <w:r w:rsidR="005942CA">
        <w:rPr>
          <w:lang w:eastAsia="ko-KR"/>
        </w:rPr>
        <w:t xml:space="preserve">using </w:t>
      </w:r>
      <w:r w:rsidR="00D62CFC">
        <w:rPr>
          <w:lang w:eastAsia="ko-KR"/>
        </w:rPr>
        <w:t>the</w:t>
      </w:r>
      <w:r w:rsidR="005942CA">
        <w:rPr>
          <w:lang w:eastAsia="ko-KR"/>
        </w:rPr>
        <w:t xml:space="preserve"> observed</w:t>
      </w:r>
      <w:r w:rsidR="00D62CFC">
        <w:rPr>
          <w:lang w:eastAsia="ko-KR"/>
        </w:rPr>
        <w:t xml:space="preserve"> degradations</w:t>
      </w:r>
      <w:r w:rsidR="005942CA">
        <w:rPr>
          <w:lang w:eastAsia="ko-KR"/>
        </w:rPr>
        <w:t xml:space="preserve"> in the OFDM Rx</w:t>
      </w:r>
      <w:r w:rsidR="00D62CFC">
        <w:rPr>
          <w:lang w:eastAsia="ko-KR"/>
        </w:rPr>
        <w:t xml:space="preserve"> from implementing the time/frequency loops</w:t>
      </w:r>
      <w:r w:rsidR="005942CA">
        <w:rPr>
          <w:lang w:eastAsia="ko-KR"/>
        </w:rPr>
        <w:t>.</w:t>
      </w:r>
      <w:r w:rsidR="00251687">
        <w:rPr>
          <w:lang w:eastAsia="ko-KR"/>
        </w:rPr>
        <w:t xml:space="preserve"> Note that using degradation from the OFDM Rx is more conservative due to higher sensitivity to time and frequency errors.</w:t>
      </w:r>
    </w:p>
    <w:p w14:paraId="219A192E" w14:textId="4D9216EA" w:rsidR="008A6517" w:rsidRPr="003D462C" w:rsidRDefault="008A6517" w:rsidP="00934420">
      <w:pPr>
        <w:rPr>
          <w:lang w:eastAsia="ko-KR"/>
        </w:rPr>
      </w:pPr>
    </w:p>
    <w:p w14:paraId="50341DE8" w14:textId="7F8BD94B" w:rsidR="00D33A34" w:rsidRDefault="00995552" w:rsidP="00934420">
      <w:pPr>
        <w:rPr>
          <w:lang w:eastAsia="ko-KR"/>
        </w:rPr>
      </w:pPr>
      <w:r>
        <w:rPr>
          <w:lang w:eastAsia="ko-KR"/>
        </w:rPr>
        <w:t xml:space="preserve">The </w:t>
      </w:r>
      <w:r w:rsidR="00DF3C89">
        <w:rPr>
          <w:lang w:eastAsia="ko-KR"/>
        </w:rPr>
        <w:t xml:space="preserve">SNR </w:t>
      </w:r>
      <w:r>
        <w:rPr>
          <w:lang w:eastAsia="ko-KR"/>
        </w:rPr>
        <w:t>results</w:t>
      </w:r>
      <w:r w:rsidR="00DF3C89">
        <w:rPr>
          <w:lang w:eastAsia="ko-KR"/>
        </w:rPr>
        <w:t xml:space="preserve"> for 1% MDR </w:t>
      </w:r>
      <w:r>
        <w:rPr>
          <w:lang w:eastAsia="ko-KR"/>
        </w:rPr>
        <w:t>are tabulated below</w:t>
      </w:r>
      <w:r w:rsidR="00DF3C89">
        <w:rPr>
          <w:lang w:eastAsia="ko-KR"/>
        </w:rPr>
        <w:t>:</w:t>
      </w:r>
    </w:p>
    <w:p w14:paraId="09A70985" w14:textId="502B3029" w:rsidR="002938D4" w:rsidRDefault="002938D4" w:rsidP="00934420">
      <w:pPr>
        <w:rPr>
          <w:lang w:eastAsia="ko-KR"/>
        </w:rPr>
      </w:pPr>
      <w:r w:rsidRPr="00780AAA">
        <w:rPr>
          <w:b/>
          <w:bCs/>
          <w:lang w:eastAsia="ko-KR"/>
        </w:rPr>
        <w:t xml:space="preserve">Proposal </w:t>
      </w:r>
      <w:r w:rsidR="006E355A">
        <w:rPr>
          <w:b/>
          <w:bCs/>
          <w:lang w:eastAsia="ko-KR"/>
        </w:rPr>
        <w:t>4</w:t>
      </w:r>
      <w:r w:rsidRPr="00780AAA">
        <w:rPr>
          <w:b/>
          <w:bCs/>
          <w:lang w:eastAsia="ko-KR"/>
        </w:rPr>
        <w:t xml:space="preserve">: Consider the following threshold SNR values for the </w:t>
      </w:r>
      <w:r w:rsidR="00C85277">
        <w:rPr>
          <w:b/>
          <w:bCs/>
          <w:lang w:eastAsia="ko-KR"/>
        </w:rPr>
        <w:t>envelope detector</w:t>
      </w:r>
      <w:r>
        <w:rPr>
          <w:b/>
          <w:bCs/>
          <w:lang w:eastAsia="ko-KR"/>
        </w:rPr>
        <w:t xml:space="preserve"> </w:t>
      </w:r>
      <w:r w:rsidR="00C85277">
        <w:rPr>
          <w:b/>
          <w:bCs/>
          <w:lang w:eastAsia="ko-KR"/>
        </w:rPr>
        <w:t>based LPWUR (‘OOK-based’)</w:t>
      </w:r>
      <w:r w:rsidRPr="00780AAA">
        <w:rPr>
          <w:b/>
          <w:bCs/>
          <w:lang w:eastAsia="ko-KR"/>
        </w:rPr>
        <w:t xml:space="preserve"> for </w:t>
      </w:r>
      <w:r w:rsidR="00C85277">
        <w:rPr>
          <w:b/>
          <w:bCs/>
          <w:lang w:eastAsia="ko-KR"/>
        </w:rPr>
        <w:t>any relevant</w:t>
      </w:r>
      <w:r w:rsidRPr="00780AAA">
        <w:rPr>
          <w:b/>
          <w:bCs/>
          <w:lang w:eastAsia="ko-KR"/>
        </w:rPr>
        <w:t xml:space="preserve"> UE RF requirements</w:t>
      </w:r>
    </w:p>
    <w:tbl>
      <w:tblPr>
        <w:tblStyle w:val="TableGrid"/>
        <w:tblW w:w="6658" w:type="dxa"/>
        <w:jc w:val="center"/>
        <w:tblLook w:val="04A0" w:firstRow="1" w:lastRow="0" w:firstColumn="1" w:lastColumn="0" w:noHBand="0" w:noVBand="1"/>
      </w:tblPr>
      <w:tblGrid>
        <w:gridCol w:w="1474"/>
        <w:gridCol w:w="1728"/>
        <w:gridCol w:w="1728"/>
        <w:gridCol w:w="1728"/>
      </w:tblGrid>
      <w:tr w:rsidR="005F151A" w:rsidRPr="001C1B7A" w14:paraId="0FD5B415" w14:textId="77777777" w:rsidTr="009D2570">
        <w:trPr>
          <w:jc w:val="center"/>
        </w:trPr>
        <w:tc>
          <w:tcPr>
            <w:tcW w:w="1474" w:type="dxa"/>
            <w:vAlign w:val="center"/>
          </w:tcPr>
          <w:p w14:paraId="3DCCA622" w14:textId="77777777" w:rsidR="005F151A" w:rsidRPr="005D7472" w:rsidRDefault="005F151A" w:rsidP="009D2570">
            <w:pPr>
              <w:jc w:val="center"/>
              <w:rPr>
                <w:b/>
                <w:bCs/>
                <w:lang w:eastAsia="ko-KR"/>
              </w:rPr>
            </w:pPr>
          </w:p>
        </w:tc>
        <w:tc>
          <w:tcPr>
            <w:tcW w:w="5184" w:type="dxa"/>
            <w:gridSpan w:val="3"/>
            <w:vAlign w:val="center"/>
          </w:tcPr>
          <w:p w14:paraId="6F0E3A0B" w14:textId="792AAABF" w:rsidR="005F151A" w:rsidRPr="005D7472" w:rsidRDefault="00C85277" w:rsidP="009D2570">
            <w:pPr>
              <w:jc w:val="center"/>
              <w:rPr>
                <w:b/>
                <w:bCs/>
                <w:lang w:eastAsia="ko-KR"/>
              </w:rPr>
            </w:pPr>
            <w:r>
              <w:rPr>
                <w:b/>
                <w:bCs/>
                <w:lang w:eastAsia="ko-KR"/>
              </w:rPr>
              <w:t>Envelope detector</w:t>
            </w:r>
            <w:r w:rsidR="005F151A" w:rsidRPr="005D7472">
              <w:rPr>
                <w:b/>
                <w:bCs/>
                <w:lang w:eastAsia="ko-KR"/>
              </w:rPr>
              <w:t xml:space="preserve"> Rx, SNR threshold for 1% MDR, with 1% FAR (dB)</w:t>
            </w:r>
          </w:p>
        </w:tc>
      </w:tr>
      <w:tr w:rsidR="005F151A" w:rsidRPr="001C1B7A" w14:paraId="112E905E" w14:textId="77777777" w:rsidTr="005D7472">
        <w:trPr>
          <w:jc w:val="center"/>
        </w:trPr>
        <w:tc>
          <w:tcPr>
            <w:tcW w:w="1474" w:type="dxa"/>
            <w:vAlign w:val="center"/>
          </w:tcPr>
          <w:p w14:paraId="146A3551" w14:textId="77777777" w:rsidR="005F151A" w:rsidRPr="005D7472" w:rsidRDefault="005F151A" w:rsidP="009D2570">
            <w:pPr>
              <w:jc w:val="center"/>
              <w:rPr>
                <w:b/>
                <w:bCs/>
                <w:lang w:eastAsia="ko-KR"/>
              </w:rPr>
            </w:pPr>
            <w:r w:rsidRPr="005D7472">
              <w:rPr>
                <w:b/>
                <w:bCs/>
                <w:lang w:eastAsia="ko-KR"/>
              </w:rPr>
              <w:t>Sequence length</w:t>
            </w:r>
          </w:p>
        </w:tc>
        <w:tc>
          <w:tcPr>
            <w:tcW w:w="1728" w:type="dxa"/>
            <w:shd w:val="clear" w:color="auto" w:fill="D5DCE4" w:themeFill="text2" w:themeFillTint="33"/>
            <w:vAlign w:val="center"/>
          </w:tcPr>
          <w:p w14:paraId="498C13EE" w14:textId="77777777" w:rsidR="005F151A" w:rsidRPr="005D7472" w:rsidRDefault="005F151A" w:rsidP="009D2570">
            <w:pPr>
              <w:jc w:val="center"/>
              <w:rPr>
                <w:lang w:eastAsia="ko-KR"/>
              </w:rPr>
            </w:pPr>
            <w:r w:rsidRPr="005D7472">
              <w:rPr>
                <w:lang w:eastAsia="ko-KR"/>
              </w:rPr>
              <w:t>Ideal (no error, no t/f correction)</w:t>
            </w:r>
          </w:p>
        </w:tc>
        <w:tc>
          <w:tcPr>
            <w:tcW w:w="1728" w:type="dxa"/>
            <w:vAlign w:val="center"/>
          </w:tcPr>
          <w:p w14:paraId="1DE57172" w14:textId="77777777" w:rsidR="005F151A" w:rsidRPr="005D7472" w:rsidRDefault="005F151A" w:rsidP="009D2570">
            <w:pPr>
              <w:jc w:val="center"/>
              <w:rPr>
                <w:b/>
                <w:bCs/>
                <w:lang w:eastAsia="ko-KR"/>
              </w:rPr>
            </w:pPr>
            <w:r w:rsidRPr="005D7472">
              <w:rPr>
                <w:b/>
                <w:bCs/>
                <w:lang w:eastAsia="ko-KR"/>
              </w:rPr>
              <w:t>CONN. mode (w/ t/f correction)</w:t>
            </w:r>
          </w:p>
        </w:tc>
        <w:tc>
          <w:tcPr>
            <w:tcW w:w="1728" w:type="dxa"/>
            <w:vAlign w:val="center"/>
          </w:tcPr>
          <w:p w14:paraId="063DF00B" w14:textId="77777777" w:rsidR="005F151A" w:rsidRPr="005D7472" w:rsidRDefault="005F151A" w:rsidP="009D2570">
            <w:pPr>
              <w:jc w:val="center"/>
              <w:rPr>
                <w:b/>
                <w:bCs/>
                <w:lang w:eastAsia="ko-KR"/>
              </w:rPr>
            </w:pPr>
            <w:r w:rsidRPr="005D7472">
              <w:rPr>
                <w:b/>
                <w:bCs/>
                <w:lang w:eastAsia="ko-KR"/>
              </w:rPr>
              <w:t>IDLE mode (w/ t/f correction)</w:t>
            </w:r>
          </w:p>
        </w:tc>
      </w:tr>
      <w:tr w:rsidR="005F151A" w:rsidRPr="001C1B7A" w14:paraId="2064216B" w14:textId="77777777" w:rsidTr="005D7472">
        <w:trPr>
          <w:jc w:val="center"/>
        </w:trPr>
        <w:tc>
          <w:tcPr>
            <w:tcW w:w="1474" w:type="dxa"/>
            <w:vAlign w:val="center"/>
          </w:tcPr>
          <w:p w14:paraId="42652CBB" w14:textId="77777777" w:rsidR="005F151A" w:rsidRPr="005D7472" w:rsidRDefault="005F151A" w:rsidP="009D2570">
            <w:pPr>
              <w:jc w:val="center"/>
              <w:rPr>
                <w:b/>
                <w:bCs/>
                <w:lang w:eastAsia="ko-KR"/>
              </w:rPr>
            </w:pPr>
            <w:r w:rsidRPr="005D7472">
              <w:rPr>
                <w:b/>
                <w:bCs/>
                <w:lang w:eastAsia="ko-KR"/>
              </w:rPr>
              <w:t>32</w:t>
            </w:r>
          </w:p>
        </w:tc>
        <w:tc>
          <w:tcPr>
            <w:tcW w:w="1728" w:type="dxa"/>
            <w:shd w:val="clear" w:color="auto" w:fill="D5DCE4" w:themeFill="text2" w:themeFillTint="33"/>
            <w:vAlign w:val="center"/>
          </w:tcPr>
          <w:p w14:paraId="3E71DFD2" w14:textId="10958406" w:rsidR="005F151A" w:rsidRPr="005D7472" w:rsidRDefault="005F151A" w:rsidP="009D2570">
            <w:pPr>
              <w:jc w:val="center"/>
              <w:rPr>
                <w:lang w:eastAsia="ko-KR"/>
              </w:rPr>
            </w:pPr>
            <w:r w:rsidRPr="005D7472">
              <w:rPr>
                <w:lang w:eastAsia="ko-KR"/>
              </w:rPr>
              <w:t>-9.</w:t>
            </w:r>
            <w:r w:rsidR="00436420" w:rsidRPr="005D7472">
              <w:rPr>
                <w:lang w:eastAsia="ko-KR"/>
              </w:rPr>
              <w:t>2</w:t>
            </w:r>
          </w:p>
        </w:tc>
        <w:tc>
          <w:tcPr>
            <w:tcW w:w="1728" w:type="dxa"/>
            <w:vAlign w:val="center"/>
          </w:tcPr>
          <w:p w14:paraId="31A4459E" w14:textId="69D1D590" w:rsidR="005F151A" w:rsidRPr="005D7472" w:rsidRDefault="00016BC6" w:rsidP="009D2570">
            <w:pPr>
              <w:jc w:val="center"/>
              <w:rPr>
                <w:b/>
                <w:bCs/>
                <w:lang w:eastAsia="ko-KR"/>
              </w:rPr>
            </w:pPr>
            <w:r w:rsidRPr="005D7472">
              <w:rPr>
                <w:b/>
                <w:bCs/>
                <w:lang w:eastAsia="ko-KR"/>
              </w:rPr>
              <w:t>-7.4</w:t>
            </w:r>
          </w:p>
        </w:tc>
        <w:tc>
          <w:tcPr>
            <w:tcW w:w="1728" w:type="dxa"/>
            <w:vAlign w:val="center"/>
          </w:tcPr>
          <w:p w14:paraId="060F9F6F" w14:textId="4C3245F5" w:rsidR="005F151A" w:rsidRPr="005D7472" w:rsidRDefault="005F151A" w:rsidP="009D2570">
            <w:pPr>
              <w:jc w:val="center"/>
              <w:rPr>
                <w:b/>
                <w:bCs/>
                <w:lang w:eastAsia="ko-KR"/>
              </w:rPr>
            </w:pPr>
            <w:r w:rsidRPr="005D7472">
              <w:rPr>
                <w:b/>
                <w:bCs/>
                <w:lang w:eastAsia="ko-KR"/>
              </w:rPr>
              <w:t>-</w:t>
            </w:r>
            <w:r w:rsidR="009E7138" w:rsidRPr="005D7472">
              <w:rPr>
                <w:b/>
                <w:bCs/>
                <w:lang w:eastAsia="ko-KR"/>
              </w:rPr>
              <w:t>4.9</w:t>
            </w:r>
          </w:p>
        </w:tc>
      </w:tr>
      <w:tr w:rsidR="005F151A" w:rsidRPr="001C1B7A" w14:paraId="4A838508" w14:textId="77777777" w:rsidTr="005D7472">
        <w:trPr>
          <w:jc w:val="center"/>
        </w:trPr>
        <w:tc>
          <w:tcPr>
            <w:tcW w:w="1474" w:type="dxa"/>
            <w:vAlign w:val="center"/>
          </w:tcPr>
          <w:p w14:paraId="3C62D346" w14:textId="77777777" w:rsidR="005F151A" w:rsidRPr="005D7472" w:rsidRDefault="005F151A" w:rsidP="009D2570">
            <w:pPr>
              <w:jc w:val="center"/>
              <w:rPr>
                <w:b/>
                <w:bCs/>
                <w:lang w:eastAsia="ko-KR"/>
              </w:rPr>
            </w:pPr>
            <w:r w:rsidRPr="005D7472">
              <w:rPr>
                <w:b/>
                <w:bCs/>
                <w:lang w:eastAsia="ko-KR"/>
              </w:rPr>
              <w:t>16</w:t>
            </w:r>
          </w:p>
        </w:tc>
        <w:tc>
          <w:tcPr>
            <w:tcW w:w="1728" w:type="dxa"/>
            <w:shd w:val="clear" w:color="auto" w:fill="D5DCE4" w:themeFill="text2" w:themeFillTint="33"/>
            <w:vAlign w:val="center"/>
          </w:tcPr>
          <w:p w14:paraId="364FF042" w14:textId="3BF6383D" w:rsidR="005F151A" w:rsidRPr="005D7472" w:rsidRDefault="005F151A" w:rsidP="009D2570">
            <w:pPr>
              <w:jc w:val="center"/>
              <w:rPr>
                <w:lang w:eastAsia="ko-KR"/>
              </w:rPr>
            </w:pPr>
            <w:r w:rsidRPr="005D7472">
              <w:rPr>
                <w:lang w:eastAsia="ko-KR"/>
              </w:rPr>
              <w:t>-7.5</w:t>
            </w:r>
          </w:p>
        </w:tc>
        <w:tc>
          <w:tcPr>
            <w:tcW w:w="1728" w:type="dxa"/>
            <w:vAlign w:val="center"/>
          </w:tcPr>
          <w:p w14:paraId="33C0E6EC" w14:textId="46527DCC" w:rsidR="005F151A" w:rsidRPr="005D7472" w:rsidRDefault="00016BC6" w:rsidP="009D2570">
            <w:pPr>
              <w:jc w:val="center"/>
              <w:rPr>
                <w:b/>
                <w:bCs/>
                <w:lang w:eastAsia="ko-KR"/>
              </w:rPr>
            </w:pPr>
            <w:r w:rsidRPr="005D7472">
              <w:rPr>
                <w:b/>
                <w:bCs/>
                <w:lang w:eastAsia="ko-KR"/>
              </w:rPr>
              <w:t>-6.1</w:t>
            </w:r>
          </w:p>
        </w:tc>
        <w:tc>
          <w:tcPr>
            <w:tcW w:w="1728" w:type="dxa"/>
            <w:vAlign w:val="center"/>
          </w:tcPr>
          <w:p w14:paraId="0A67C880" w14:textId="6BD8AE2F" w:rsidR="005F151A" w:rsidRPr="005D7472" w:rsidRDefault="005F151A" w:rsidP="009D2570">
            <w:pPr>
              <w:jc w:val="center"/>
              <w:rPr>
                <w:b/>
                <w:bCs/>
                <w:lang w:eastAsia="ko-KR"/>
              </w:rPr>
            </w:pPr>
            <w:r w:rsidRPr="005D7472">
              <w:rPr>
                <w:b/>
                <w:bCs/>
                <w:lang w:eastAsia="ko-KR"/>
              </w:rPr>
              <w:t>-</w:t>
            </w:r>
            <w:r w:rsidR="00220469" w:rsidRPr="005D7472">
              <w:rPr>
                <w:b/>
                <w:bCs/>
                <w:lang w:eastAsia="ko-KR"/>
              </w:rPr>
              <w:t>3.6</w:t>
            </w:r>
          </w:p>
        </w:tc>
      </w:tr>
      <w:tr w:rsidR="005F151A" w:rsidRPr="001C1B7A" w14:paraId="0A0509A1" w14:textId="77777777" w:rsidTr="005D7472">
        <w:trPr>
          <w:jc w:val="center"/>
        </w:trPr>
        <w:tc>
          <w:tcPr>
            <w:tcW w:w="1474" w:type="dxa"/>
            <w:vAlign w:val="center"/>
          </w:tcPr>
          <w:p w14:paraId="32935607" w14:textId="77777777" w:rsidR="005F151A" w:rsidRPr="005D7472" w:rsidRDefault="005F151A" w:rsidP="009D2570">
            <w:pPr>
              <w:jc w:val="center"/>
              <w:rPr>
                <w:b/>
                <w:bCs/>
                <w:lang w:eastAsia="ko-KR"/>
              </w:rPr>
            </w:pPr>
            <w:r w:rsidRPr="005D7472">
              <w:rPr>
                <w:b/>
                <w:bCs/>
                <w:lang w:eastAsia="ko-KR"/>
              </w:rPr>
              <w:t>8</w:t>
            </w:r>
          </w:p>
        </w:tc>
        <w:tc>
          <w:tcPr>
            <w:tcW w:w="1728" w:type="dxa"/>
            <w:shd w:val="clear" w:color="auto" w:fill="D5DCE4" w:themeFill="text2" w:themeFillTint="33"/>
            <w:vAlign w:val="center"/>
          </w:tcPr>
          <w:p w14:paraId="59582761" w14:textId="5A03BC6A" w:rsidR="005F151A" w:rsidRPr="005D7472" w:rsidRDefault="005F151A" w:rsidP="009D2570">
            <w:pPr>
              <w:jc w:val="center"/>
              <w:rPr>
                <w:lang w:eastAsia="ko-KR"/>
              </w:rPr>
            </w:pPr>
            <w:r w:rsidRPr="005D7472">
              <w:rPr>
                <w:lang w:eastAsia="ko-KR"/>
              </w:rPr>
              <w:t>-5.</w:t>
            </w:r>
            <w:r w:rsidR="00436420" w:rsidRPr="005D7472">
              <w:rPr>
                <w:lang w:eastAsia="ko-KR"/>
              </w:rPr>
              <w:t>9</w:t>
            </w:r>
          </w:p>
        </w:tc>
        <w:tc>
          <w:tcPr>
            <w:tcW w:w="1728" w:type="dxa"/>
            <w:vAlign w:val="center"/>
          </w:tcPr>
          <w:p w14:paraId="25EB901A" w14:textId="5414C62D" w:rsidR="005F151A" w:rsidRPr="005D7472" w:rsidRDefault="00016BC6" w:rsidP="009D2570">
            <w:pPr>
              <w:jc w:val="center"/>
              <w:rPr>
                <w:b/>
                <w:bCs/>
                <w:lang w:eastAsia="ko-KR"/>
              </w:rPr>
            </w:pPr>
            <w:r w:rsidRPr="005D7472">
              <w:rPr>
                <w:b/>
                <w:bCs/>
                <w:lang w:eastAsia="ko-KR"/>
              </w:rPr>
              <w:t>-4.7</w:t>
            </w:r>
          </w:p>
        </w:tc>
        <w:tc>
          <w:tcPr>
            <w:tcW w:w="1728" w:type="dxa"/>
            <w:vAlign w:val="center"/>
          </w:tcPr>
          <w:p w14:paraId="59040372" w14:textId="153CAA14" w:rsidR="005F151A" w:rsidRPr="005D7472" w:rsidRDefault="005F151A" w:rsidP="009D2570">
            <w:pPr>
              <w:jc w:val="center"/>
              <w:rPr>
                <w:b/>
                <w:bCs/>
                <w:lang w:eastAsia="ko-KR"/>
              </w:rPr>
            </w:pPr>
            <w:r w:rsidRPr="005D7472">
              <w:rPr>
                <w:b/>
                <w:bCs/>
                <w:lang w:eastAsia="ko-KR"/>
              </w:rPr>
              <w:t>-</w:t>
            </w:r>
            <w:r w:rsidR="00220469" w:rsidRPr="005D7472">
              <w:rPr>
                <w:b/>
                <w:bCs/>
                <w:lang w:eastAsia="ko-KR"/>
              </w:rPr>
              <w:t>2.6</w:t>
            </w:r>
          </w:p>
        </w:tc>
      </w:tr>
    </w:tbl>
    <w:p w14:paraId="02EA651A" w14:textId="77777777" w:rsidR="005F151A" w:rsidRDefault="005F151A" w:rsidP="00934420">
      <w:pPr>
        <w:rPr>
          <w:lang w:eastAsia="ko-KR"/>
        </w:rPr>
      </w:pPr>
    </w:p>
    <w:p w14:paraId="3D4CB8C9" w14:textId="3E7F1C32" w:rsidR="00717A52" w:rsidRPr="003D462C" w:rsidRDefault="00717A52" w:rsidP="00717A52">
      <w:pPr>
        <w:pStyle w:val="Heading4"/>
      </w:pPr>
      <w:r>
        <w:t>2.2.1.3</w:t>
      </w:r>
      <w:r>
        <w:tab/>
        <w:t>Summary of SNR simulation</w:t>
      </w:r>
    </w:p>
    <w:p w14:paraId="0DB90E06" w14:textId="77777777" w:rsidR="00D4447B" w:rsidRDefault="00717A52" w:rsidP="00717A52">
      <w:pPr>
        <w:rPr>
          <w:lang w:eastAsia="ko-KR"/>
        </w:rPr>
      </w:pPr>
      <w:r w:rsidRPr="003D462C">
        <w:rPr>
          <w:lang w:eastAsia="ko-KR"/>
        </w:rPr>
        <w:t>The simulated SNR</w:t>
      </w:r>
      <w:r>
        <w:rPr>
          <w:lang w:eastAsia="ko-KR"/>
        </w:rPr>
        <w:t xml:space="preserve"> threshold ranges from -4 to -12 dB for OFDM capable receivers and -2 and -</w:t>
      </w:r>
      <w:r w:rsidR="0013662D">
        <w:rPr>
          <w:lang w:eastAsia="ko-KR"/>
        </w:rPr>
        <w:t>8</w:t>
      </w:r>
      <w:r>
        <w:rPr>
          <w:lang w:eastAsia="ko-KR"/>
        </w:rPr>
        <w:t xml:space="preserve"> dB for OOK receivers. </w:t>
      </w:r>
      <w:r w:rsidR="00211228">
        <w:rPr>
          <w:lang w:eastAsia="ko-KR"/>
        </w:rPr>
        <w:t>The windows can be simultaneously contracted and aligned by choosing the correct LPWUS configurations for the two receiver types</w:t>
      </w:r>
      <w:r w:rsidR="004A0D61">
        <w:rPr>
          <w:lang w:eastAsia="ko-KR"/>
        </w:rPr>
        <w:t>, for example 16 bit for OOK (</w:t>
      </w:r>
      <w:r w:rsidR="00022B6E">
        <w:rPr>
          <w:lang w:eastAsia="ko-KR"/>
        </w:rPr>
        <w:t>-3 to -6) and short sequence for OFDM-based (-4 to -6)</w:t>
      </w:r>
      <w:r w:rsidR="00211228">
        <w:rPr>
          <w:lang w:eastAsia="ko-KR"/>
        </w:rPr>
        <w:t>.</w:t>
      </w:r>
      <w:r w:rsidR="00DC0ED0">
        <w:rPr>
          <w:lang w:eastAsia="ko-KR"/>
        </w:rPr>
        <w:t xml:space="preserve"> For the OFDM-capable receiver, a short sequence is </w:t>
      </w:r>
      <w:r w:rsidR="00BE54A0">
        <w:rPr>
          <w:lang w:eastAsia="ko-KR"/>
        </w:rPr>
        <w:t xml:space="preserve">especially </w:t>
      </w:r>
      <w:r w:rsidR="00304800">
        <w:rPr>
          <w:lang w:eastAsia="ko-KR"/>
        </w:rPr>
        <w:t xml:space="preserve">attractive because whether and how to specify repetitions is still under discussion </w:t>
      </w:r>
      <w:r w:rsidR="00BE54A0">
        <w:rPr>
          <w:lang w:eastAsia="ko-KR"/>
        </w:rPr>
        <w:t xml:space="preserve">in RAN1. </w:t>
      </w:r>
      <w:r w:rsidR="00D4447B">
        <w:rPr>
          <w:lang w:eastAsia="ko-KR"/>
        </w:rPr>
        <w:t>Consequently,</w:t>
      </w:r>
      <w:r w:rsidR="008E6EEC">
        <w:rPr>
          <w:lang w:eastAsia="ko-KR"/>
        </w:rPr>
        <w:t xml:space="preserve"> </w:t>
      </w:r>
      <w:r w:rsidR="00BB511B">
        <w:rPr>
          <w:lang w:eastAsia="ko-KR"/>
        </w:rPr>
        <w:t>the gain with long</w:t>
      </w:r>
      <w:r w:rsidR="00A8753E">
        <w:rPr>
          <w:lang w:eastAsia="ko-KR"/>
        </w:rPr>
        <w:t>er OFDM</w:t>
      </w:r>
      <w:r w:rsidR="00BB511B">
        <w:rPr>
          <w:lang w:eastAsia="ko-KR"/>
        </w:rPr>
        <w:t xml:space="preserve"> sequences is uncertain as of this writing</w:t>
      </w:r>
      <w:r w:rsidR="00304800">
        <w:rPr>
          <w:lang w:eastAsia="ko-KR"/>
        </w:rPr>
        <w:t>.</w:t>
      </w:r>
      <w:r w:rsidR="008E6EEC">
        <w:rPr>
          <w:lang w:eastAsia="ko-KR"/>
        </w:rPr>
        <w:t xml:space="preserve"> </w:t>
      </w:r>
    </w:p>
    <w:p w14:paraId="5F665F60" w14:textId="0B610A6E" w:rsidR="0013683F" w:rsidRPr="00B64265" w:rsidRDefault="00A8753E" w:rsidP="00717A52">
      <w:pPr>
        <w:rPr>
          <w:highlight w:val="cyan"/>
          <w:lang w:eastAsia="ko-KR"/>
        </w:rPr>
      </w:pPr>
      <w:r>
        <w:rPr>
          <w:lang w:eastAsia="ko-KR"/>
        </w:rPr>
        <w:t>Finally</w:t>
      </w:r>
      <w:r w:rsidR="008E6EEC">
        <w:rPr>
          <w:lang w:eastAsia="ko-KR"/>
        </w:rPr>
        <w:t xml:space="preserve">, </w:t>
      </w:r>
      <w:r>
        <w:rPr>
          <w:lang w:eastAsia="ko-KR"/>
        </w:rPr>
        <w:t xml:space="preserve">adopting different LPWUS for different </w:t>
      </w:r>
      <w:r w:rsidR="00D4447B">
        <w:rPr>
          <w:lang w:eastAsia="ko-KR"/>
        </w:rPr>
        <w:t>LPWUR types</w:t>
      </w:r>
      <w:r w:rsidR="00211228">
        <w:rPr>
          <w:lang w:eastAsia="ko-KR"/>
        </w:rPr>
        <w:t xml:space="preserve"> is likely to reflect deployments, where network may group UEs with similar capabilities into subgroups. The LPWUS for each subgroup can then be </w:t>
      </w:r>
      <w:r w:rsidR="00AD7827">
        <w:rPr>
          <w:lang w:eastAsia="ko-KR"/>
        </w:rPr>
        <w:t>optimized for most economical use of resources for those set of UEs</w:t>
      </w:r>
      <w:r w:rsidR="00211228">
        <w:rPr>
          <w:lang w:eastAsia="ko-KR"/>
        </w:rPr>
        <w:t xml:space="preserve">. </w:t>
      </w:r>
      <w:r w:rsidR="00E31A26">
        <w:rPr>
          <w:lang w:eastAsia="ko-KR"/>
        </w:rPr>
        <w:t xml:space="preserve">For example, a short sequence for OFDM capable receivers, and a longer one for OOK </w:t>
      </w:r>
      <w:r w:rsidR="005D7472">
        <w:rPr>
          <w:lang w:eastAsia="ko-KR"/>
        </w:rPr>
        <w:t>Rx.</w:t>
      </w:r>
    </w:p>
    <w:p w14:paraId="437FEF48" w14:textId="22D7E9D1" w:rsidR="00AD7827" w:rsidRDefault="0013683F" w:rsidP="00CA4441">
      <w:pPr>
        <w:rPr>
          <w:lang w:eastAsia="ko-KR"/>
        </w:rPr>
      </w:pPr>
      <w:bookmarkStart w:id="3" w:name="_Hlk197604562"/>
      <w:r w:rsidRPr="00AD7827">
        <w:rPr>
          <w:b/>
          <w:bCs/>
          <w:lang w:eastAsia="ko-KR"/>
        </w:rPr>
        <w:t xml:space="preserve">Proposal </w:t>
      </w:r>
      <w:r w:rsidR="006E355A">
        <w:rPr>
          <w:b/>
          <w:bCs/>
          <w:lang w:eastAsia="ko-KR"/>
        </w:rPr>
        <w:t>5</w:t>
      </w:r>
      <w:r w:rsidRPr="00AD7827">
        <w:rPr>
          <w:b/>
          <w:bCs/>
          <w:lang w:eastAsia="ko-KR"/>
        </w:rPr>
        <w:t xml:space="preserve">: </w:t>
      </w:r>
      <w:r w:rsidR="00211228" w:rsidRPr="00AD7827">
        <w:rPr>
          <w:b/>
          <w:bCs/>
          <w:lang w:eastAsia="ko-KR"/>
        </w:rPr>
        <w:t>For FR1, the requirement is written around a</w:t>
      </w:r>
      <w:r w:rsidR="00AD7827" w:rsidRPr="00AD7827">
        <w:rPr>
          <w:b/>
          <w:bCs/>
          <w:lang w:eastAsia="ko-KR"/>
        </w:rPr>
        <w:t xml:space="preserve"> 16-bit</w:t>
      </w:r>
      <w:r w:rsidR="006D1A8A" w:rsidRPr="00AD7827">
        <w:rPr>
          <w:b/>
          <w:bCs/>
          <w:lang w:eastAsia="ko-KR"/>
        </w:rPr>
        <w:t xml:space="preserve"> OOK</w:t>
      </w:r>
      <w:r w:rsidR="00962239" w:rsidRPr="00AD7827">
        <w:rPr>
          <w:b/>
          <w:bCs/>
          <w:lang w:eastAsia="ko-KR"/>
        </w:rPr>
        <w:t xml:space="preserve"> </w:t>
      </w:r>
      <w:r w:rsidR="00AD7827" w:rsidRPr="00AD7827">
        <w:rPr>
          <w:b/>
          <w:bCs/>
          <w:lang w:eastAsia="ko-KR"/>
        </w:rPr>
        <w:t xml:space="preserve">sequence for </w:t>
      </w:r>
      <w:r w:rsidR="00C85277">
        <w:rPr>
          <w:b/>
          <w:bCs/>
          <w:lang w:eastAsia="ko-KR"/>
        </w:rPr>
        <w:t xml:space="preserve">envelope detector </w:t>
      </w:r>
      <w:r w:rsidR="00AD7827" w:rsidRPr="00AD7827">
        <w:rPr>
          <w:b/>
          <w:bCs/>
          <w:lang w:eastAsia="ko-KR"/>
        </w:rPr>
        <w:t xml:space="preserve">based </w:t>
      </w:r>
      <w:r w:rsidR="00C85277">
        <w:rPr>
          <w:b/>
          <w:bCs/>
          <w:lang w:eastAsia="ko-KR"/>
        </w:rPr>
        <w:t>LPWUR</w:t>
      </w:r>
      <w:r w:rsidR="00AD7827" w:rsidRPr="00AD7827">
        <w:rPr>
          <w:b/>
          <w:bCs/>
          <w:lang w:eastAsia="ko-KR"/>
        </w:rPr>
        <w:t xml:space="preserve"> and a ‘short’ OOK sequence (3 bits long for L=4 and number of bits = 5) for OFDM </w:t>
      </w:r>
      <w:r w:rsidR="00C85277">
        <w:rPr>
          <w:b/>
          <w:bCs/>
          <w:lang w:eastAsia="ko-KR"/>
        </w:rPr>
        <w:t>capable LPWUR</w:t>
      </w:r>
      <w:r w:rsidR="00CA4441">
        <w:rPr>
          <w:b/>
          <w:bCs/>
          <w:lang w:eastAsia="ko-KR"/>
        </w:rPr>
        <w:t>.</w:t>
      </w:r>
    </w:p>
    <w:bookmarkEnd w:id="3"/>
    <w:p w14:paraId="65C0702A" w14:textId="2C5A82E8" w:rsidR="00F827F1" w:rsidRPr="00F65124" w:rsidRDefault="00F827F1" w:rsidP="00F827F1">
      <w:pPr>
        <w:pStyle w:val="Heading3"/>
      </w:pPr>
      <w:r w:rsidRPr="00F65124">
        <w:t>2.</w:t>
      </w:r>
      <w:r w:rsidR="00390CD2">
        <w:t>2</w:t>
      </w:r>
      <w:r w:rsidRPr="00F65124">
        <w:t>.</w:t>
      </w:r>
      <w:r w:rsidR="006A7C7F">
        <w:t>2</w:t>
      </w:r>
      <w:r w:rsidRPr="00F65124">
        <w:tab/>
      </w:r>
      <w:r w:rsidR="00E301C3">
        <w:t>Refsens i</w:t>
      </w:r>
      <w:r>
        <w:t xml:space="preserve">mpact </w:t>
      </w:r>
      <w:r w:rsidR="00E301C3">
        <w:t>of</w:t>
      </w:r>
      <w:r>
        <w:t xml:space="preserve"> </w:t>
      </w:r>
      <w:r w:rsidR="00E301C3">
        <w:t xml:space="preserve">desensitization </w:t>
      </w:r>
      <w:r>
        <w:t xml:space="preserve">due to </w:t>
      </w:r>
      <w:r w:rsidR="005226F0">
        <w:t>l</w:t>
      </w:r>
      <w:r w:rsidR="00E301C3">
        <w:t xml:space="preserve">egacy RBs </w:t>
      </w:r>
    </w:p>
    <w:p w14:paraId="615FE91D" w14:textId="207CD1A8" w:rsidR="00D455FB" w:rsidRDefault="00B04F7B" w:rsidP="00F827F1">
      <w:r>
        <w:rPr>
          <w:lang w:eastAsia="ko-KR"/>
        </w:rPr>
        <w:t xml:space="preserve">RAN4 have already communicated to RAN1, </w:t>
      </w:r>
      <w:r w:rsidR="00534AFF">
        <w:rPr>
          <w:lang w:eastAsia="ko-KR"/>
        </w:rPr>
        <w:t>targeted</w:t>
      </w:r>
      <w:r>
        <w:rPr>
          <w:lang w:eastAsia="ko-KR"/>
        </w:rPr>
        <w:t xml:space="preserve"> NF + IM value</w:t>
      </w:r>
      <w:r w:rsidR="00534AFF">
        <w:rPr>
          <w:lang w:eastAsia="ko-KR"/>
        </w:rPr>
        <w:t>s</w:t>
      </w:r>
      <w:r>
        <w:rPr>
          <w:lang w:eastAsia="ko-KR"/>
        </w:rPr>
        <w:t xml:space="preserve"> without any warning about </w:t>
      </w:r>
      <w:r w:rsidR="00F71DF2">
        <w:rPr>
          <w:lang w:eastAsia="ko-KR"/>
        </w:rPr>
        <w:t xml:space="preserve">further desensitization due to adjacent </w:t>
      </w:r>
      <w:r w:rsidR="00B078EE">
        <w:rPr>
          <w:lang w:eastAsia="ko-KR"/>
        </w:rPr>
        <w:t xml:space="preserve">non-zero power </w:t>
      </w:r>
      <w:r w:rsidR="00F71DF2">
        <w:rPr>
          <w:lang w:eastAsia="ko-KR"/>
        </w:rPr>
        <w:t>DL RBs in the system.</w:t>
      </w:r>
      <w:r w:rsidR="00047157">
        <w:rPr>
          <w:lang w:eastAsia="ko-KR"/>
        </w:rPr>
        <w:t xml:space="preserve"> </w:t>
      </w:r>
    </w:p>
    <w:p w14:paraId="579B99BE" w14:textId="555C207C" w:rsidR="004648F6" w:rsidRDefault="005972D0" w:rsidP="00F827F1">
      <w:r>
        <w:lastRenderedPageBreak/>
        <w:t xml:space="preserve">To satisfy the coverage criterion in field operation, </w:t>
      </w:r>
      <w:r w:rsidR="00D32721">
        <w:t>t</w:t>
      </w:r>
      <w:r w:rsidR="008D2322">
        <w:t xml:space="preserve">ypically in the presence of legacy DL RBs, it is self-evident that </w:t>
      </w:r>
      <w:r w:rsidR="009B4078">
        <w:t>the</w:t>
      </w:r>
      <w:r w:rsidR="0089053D">
        <w:t xml:space="preserve"> sensitivity value derived from </w:t>
      </w:r>
      <w:r w:rsidR="00795461">
        <w:t>the agreed</w:t>
      </w:r>
      <w:r w:rsidR="009B4078">
        <w:t xml:space="preserve"> signal configuration (no legacy RBs)</w:t>
      </w:r>
      <w:r w:rsidR="0089053D">
        <w:t xml:space="preserve"> will be optimistic by the </w:t>
      </w:r>
      <w:r w:rsidR="00A075AA">
        <w:t xml:space="preserve">desensitization </w:t>
      </w:r>
      <w:r w:rsidR="008F1AC7">
        <w:t>caused by the legacy RBs</w:t>
      </w:r>
      <w:r w:rsidR="00FD322E">
        <w:t>.</w:t>
      </w:r>
      <w:r w:rsidR="002360D5">
        <w:t xml:space="preserve"> Now, the </w:t>
      </w:r>
      <w:r w:rsidR="00B142B8">
        <w:t>agreed</w:t>
      </w:r>
      <w:r w:rsidR="004570F2">
        <w:t xml:space="preserve"> ASCS</w:t>
      </w:r>
      <w:r w:rsidR="002360D5">
        <w:t xml:space="preserve"> desens </w:t>
      </w:r>
      <w:r w:rsidR="00B142B8">
        <w:t xml:space="preserve">values </w:t>
      </w:r>
      <w:r w:rsidR="002360D5">
        <w:t xml:space="preserve">are minor, and </w:t>
      </w:r>
      <w:r w:rsidR="004570F2">
        <w:t xml:space="preserve">are comparable to the </w:t>
      </w:r>
      <w:r w:rsidR="002360D5">
        <w:t>round</w:t>
      </w:r>
      <w:r w:rsidR="004570F2">
        <w:t>ing</w:t>
      </w:r>
      <w:r w:rsidR="002360D5">
        <w:t xml:space="preserve"> error in the</w:t>
      </w:r>
      <w:r w:rsidR="004570F2">
        <w:t xml:space="preserve"> LS to RAN1. </w:t>
      </w:r>
      <w:r w:rsidR="00B142B8">
        <w:t>Consequently, there</w:t>
      </w:r>
      <w:r w:rsidR="00201174">
        <w:t xml:space="preserve"> ought </w:t>
      </w:r>
      <w:r w:rsidR="00FC2184">
        <w:t>to</w:t>
      </w:r>
      <w:r w:rsidR="00201174">
        <w:t xml:space="preserve"> </w:t>
      </w:r>
      <w:r w:rsidR="00B142B8">
        <w:t>be no</w:t>
      </w:r>
      <w:r w:rsidR="00201174">
        <w:t xml:space="preserve"> </w:t>
      </w:r>
      <w:r w:rsidR="00FC2184">
        <w:t>real</w:t>
      </w:r>
      <w:r w:rsidR="00B142B8">
        <w:t>-</w:t>
      </w:r>
      <w:r w:rsidR="00201174">
        <w:t xml:space="preserve">world impact </w:t>
      </w:r>
      <w:r w:rsidR="00FC2184">
        <w:t xml:space="preserve">to implementation, but it is important to capture this </w:t>
      </w:r>
      <w:r w:rsidR="00BB3F89">
        <w:t xml:space="preserve">correction </w:t>
      </w:r>
      <w:r w:rsidR="00FC2184">
        <w:t xml:space="preserve">explicitly </w:t>
      </w:r>
      <w:r w:rsidR="00B142B8">
        <w:t>in the requirement derivation process</w:t>
      </w:r>
      <w:r w:rsidR="00BB56E7">
        <w:t xml:space="preserve"> for future traceability</w:t>
      </w:r>
      <w:r w:rsidR="00945B8B">
        <w:t>.</w:t>
      </w:r>
    </w:p>
    <w:p w14:paraId="4D9613EA" w14:textId="4EE9ACEC" w:rsidR="00CD1D8E" w:rsidRDefault="00DF48CF" w:rsidP="00DE2179">
      <w:pPr>
        <w:rPr>
          <w:b/>
          <w:bCs/>
        </w:rPr>
      </w:pPr>
      <w:r w:rsidRPr="00095F9C">
        <w:rPr>
          <w:b/>
          <w:bCs/>
        </w:rPr>
        <w:t xml:space="preserve">Proposal </w:t>
      </w:r>
      <w:r w:rsidR="006E355A">
        <w:rPr>
          <w:b/>
          <w:bCs/>
        </w:rPr>
        <w:t>6</w:t>
      </w:r>
      <w:r w:rsidRPr="00095F9C">
        <w:rPr>
          <w:b/>
          <w:bCs/>
        </w:rPr>
        <w:t>:</w:t>
      </w:r>
      <w:r w:rsidR="00DE2179">
        <w:rPr>
          <w:b/>
          <w:bCs/>
        </w:rPr>
        <w:t xml:space="preserve"> </w:t>
      </w:r>
      <w:r w:rsidR="00BB56E7">
        <w:rPr>
          <w:b/>
          <w:bCs/>
        </w:rPr>
        <w:t xml:space="preserve">For future traceability as well as consistency with </w:t>
      </w:r>
      <w:r w:rsidR="009B71FC">
        <w:rPr>
          <w:b/>
          <w:bCs/>
        </w:rPr>
        <w:t xml:space="preserve">information sent to RAN1 via </w:t>
      </w:r>
      <w:r w:rsidR="00F02A37">
        <w:rPr>
          <w:b/>
          <w:bCs/>
        </w:rPr>
        <w:t>LS, the</w:t>
      </w:r>
      <w:r w:rsidR="00CD1D8E">
        <w:rPr>
          <w:b/>
          <w:bCs/>
        </w:rPr>
        <w:t xml:space="preserve"> sensitivity equation is modified as:</w:t>
      </w:r>
    </w:p>
    <w:p w14:paraId="0F7C1971" w14:textId="32B899E2" w:rsidR="00DF0A6D" w:rsidRDefault="00DE2179" w:rsidP="00DE2179">
      <w:r>
        <w:rPr>
          <w:b/>
          <w:bCs/>
        </w:rPr>
        <w:t xml:space="preserve">        </w:t>
      </w:r>
      <w:r w:rsidR="00DF48CF">
        <w:t xml:space="preserve"> </w:t>
      </w:r>
      <w:r w:rsidR="00F02A37">
        <w:rPr>
          <w:b/>
          <w:bCs/>
          <w:lang w:val="en-US"/>
        </w:rPr>
        <w:t xml:space="preserve">REFESNS </w:t>
      </w:r>
      <w:r w:rsidR="00F02A37" w:rsidRPr="00F944DF">
        <w:rPr>
          <w:b/>
          <w:bCs/>
          <w:lang w:val="en-US"/>
        </w:rPr>
        <w:t>=</w:t>
      </w:r>
      <w:r w:rsidR="00DF0A6D" w:rsidRPr="00F944DF">
        <w:rPr>
          <w:b/>
          <w:bCs/>
          <w:lang w:val="en-US"/>
        </w:rPr>
        <w:t xml:space="preserve"> -174</w:t>
      </w:r>
      <w:r w:rsidR="00F2113F">
        <w:rPr>
          <w:b/>
          <w:bCs/>
          <w:lang w:val="en-US"/>
        </w:rPr>
        <w:t xml:space="preserve"> d</w:t>
      </w:r>
      <w:r w:rsidR="00DF0A6D" w:rsidRPr="00F944DF">
        <w:rPr>
          <w:b/>
          <w:bCs/>
          <w:lang w:val="en-US"/>
        </w:rPr>
        <w:t>Bm</w:t>
      </w:r>
      <w:r w:rsidR="00F2113F">
        <w:rPr>
          <w:b/>
          <w:bCs/>
          <w:lang w:val="en-US"/>
        </w:rPr>
        <w:t>/Hz</w:t>
      </w:r>
      <w:r w:rsidR="00DF0A6D" w:rsidRPr="00F944DF">
        <w:rPr>
          <w:b/>
          <w:bCs/>
          <w:lang w:val="en-US"/>
        </w:rPr>
        <w:t xml:space="preserve"> + 10*log(R</w:t>
      </w:r>
      <w:r w:rsidR="00DF0A6D">
        <w:rPr>
          <w:b/>
          <w:bCs/>
          <w:lang w:val="en-US"/>
        </w:rPr>
        <w:t>x</w:t>
      </w:r>
      <w:r w:rsidR="00DF0A6D" w:rsidRPr="00F944DF">
        <w:rPr>
          <w:b/>
          <w:bCs/>
          <w:lang w:val="en-US"/>
        </w:rPr>
        <w:t>BW</w:t>
      </w:r>
      <w:r w:rsidR="00F2113F">
        <w:rPr>
          <w:b/>
          <w:bCs/>
          <w:lang w:val="en-US"/>
        </w:rPr>
        <w:t>_Hz</w:t>
      </w:r>
      <w:r w:rsidR="00DF0A6D" w:rsidRPr="00F944DF">
        <w:rPr>
          <w:b/>
          <w:bCs/>
          <w:lang w:val="en-US"/>
        </w:rPr>
        <w:t>) + NF + SNR +</w:t>
      </w:r>
      <w:r w:rsidR="00DF0A6D">
        <w:rPr>
          <w:b/>
          <w:bCs/>
          <w:lang w:val="en-US"/>
        </w:rPr>
        <w:t xml:space="preserve"> </w:t>
      </w:r>
      <w:r w:rsidR="00DF0A6D" w:rsidRPr="00F944DF">
        <w:rPr>
          <w:rFonts w:hint="eastAsia"/>
          <w:b/>
          <w:bCs/>
          <w:lang w:val="en-US"/>
        </w:rPr>
        <w:t>IM</w:t>
      </w:r>
      <w:r w:rsidR="00546C9C">
        <w:rPr>
          <w:b/>
          <w:bCs/>
          <w:lang w:val="en-US"/>
        </w:rPr>
        <w:t xml:space="preserve"> </w:t>
      </w:r>
      <w:r w:rsidR="00546C9C" w:rsidRPr="00546C9C">
        <w:rPr>
          <w:b/>
          <w:bCs/>
          <w:highlight w:val="yellow"/>
          <w:lang w:val="en-US"/>
        </w:rPr>
        <w:t>– desens_ASCS</w:t>
      </w:r>
    </w:p>
    <w:p w14:paraId="3F0F3229" w14:textId="115BA03B" w:rsidR="00750375" w:rsidRDefault="00DA1510" w:rsidP="00F56E5C">
      <w:pPr>
        <w:pStyle w:val="Heading2"/>
      </w:pPr>
      <w:r>
        <w:t>2.</w:t>
      </w:r>
      <w:r w:rsidR="003E5BDE">
        <w:t>3</w:t>
      </w:r>
      <w:r w:rsidR="006074BC">
        <w:tab/>
      </w:r>
      <w:r w:rsidR="009E0DDC">
        <w:t>ACS</w:t>
      </w:r>
      <w:r>
        <w:tab/>
      </w:r>
    </w:p>
    <w:p w14:paraId="4024FA80" w14:textId="59EB1EAA" w:rsidR="00D27629" w:rsidRPr="00F65124" w:rsidRDefault="00D27629" w:rsidP="00D27629">
      <w:pPr>
        <w:pStyle w:val="Heading3"/>
      </w:pPr>
      <w:r w:rsidRPr="00F65124">
        <w:t>2.</w:t>
      </w:r>
      <w:r>
        <w:t>3.1</w:t>
      </w:r>
      <w:r>
        <w:tab/>
        <w:t xml:space="preserve">ACS agreements </w:t>
      </w:r>
    </w:p>
    <w:p w14:paraId="65AAE820" w14:textId="19F418FB" w:rsidR="00D27629" w:rsidRDefault="00BC57BB" w:rsidP="00D27629">
      <w:pPr>
        <w:rPr>
          <w:lang w:eastAsia="ko-KR"/>
        </w:rPr>
      </w:pPr>
      <w:r>
        <w:rPr>
          <w:lang w:eastAsia="ko-KR"/>
        </w:rPr>
        <w:t xml:space="preserve">At a high level, </w:t>
      </w:r>
      <w:r w:rsidR="0022312E">
        <w:rPr>
          <w:lang w:eastAsia="ko-KR"/>
        </w:rPr>
        <w:t xml:space="preserve">RAN4 have made </w:t>
      </w:r>
      <w:r>
        <w:rPr>
          <w:lang w:eastAsia="ko-KR"/>
        </w:rPr>
        <w:t xml:space="preserve">the following agreements pertaining to </w:t>
      </w:r>
      <w:r w:rsidR="009849B5">
        <w:rPr>
          <w:lang w:eastAsia="ko-KR"/>
        </w:rPr>
        <w:t>ACS:</w:t>
      </w:r>
    </w:p>
    <w:tbl>
      <w:tblPr>
        <w:tblStyle w:val="TableGrid"/>
        <w:tblW w:w="0" w:type="auto"/>
        <w:tblLook w:val="04A0" w:firstRow="1" w:lastRow="0" w:firstColumn="1" w:lastColumn="0" w:noHBand="0" w:noVBand="1"/>
      </w:tblPr>
      <w:tblGrid>
        <w:gridCol w:w="9622"/>
      </w:tblGrid>
      <w:tr w:rsidR="00DD70AA" w14:paraId="2673F820" w14:textId="77777777" w:rsidTr="00DD70AA">
        <w:tc>
          <w:tcPr>
            <w:tcW w:w="9622" w:type="dxa"/>
          </w:tcPr>
          <w:p w14:paraId="06A967A2" w14:textId="4928C0A9" w:rsidR="00DD70AA" w:rsidRDefault="005D7D5B" w:rsidP="00DD70AA">
            <w:pPr>
              <w:spacing w:after="120"/>
              <w:rPr>
                <w:b/>
                <w:u w:val="single"/>
                <w:lang w:eastAsia="ko-KR"/>
              </w:rPr>
            </w:pPr>
            <w:r>
              <w:rPr>
                <w:b/>
                <w:u w:val="single"/>
                <w:lang w:eastAsia="ko-KR"/>
              </w:rPr>
              <w:t>[</w:t>
            </w:r>
            <w:r w:rsidR="00B543E4">
              <w:rPr>
                <w:b/>
                <w:u w:val="single"/>
                <w:lang w:eastAsia="ko-KR"/>
              </w:rPr>
              <w:t>2</w:t>
            </w:r>
            <w:r>
              <w:rPr>
                <w:b/>
                <w:u w:val="single"/>
                <w:lang w:eastAsia="ko-KR"/>
              </w:rPr>
              <w:t xml:space="preserve">] </w:t>
            </w:r>
            <w:r w:rsidR="00DD70AA">
              <w:rPr>
                <w:b/>
                <w:u w:val="single"/>
                <w:lang w:eastAsia="ko-KR"/>
              </w:rPr>
              <w:t>Issue 2-</w:t>
            </w:r>
            <w:r w:rsidR="00DD70AA">
              <w:rPr>
                <w:rFonts w:hint="eastAsia"/>
                <w:b/>
                <w:u w:val="single"/>
                <w:lang w:eastAsia="zh-CN"/>
              </w:rPr>
              <w:t>4</w:t>
            </w:r>
            <w:r w:rsidR="00DD70AA">
              <w:rPr>
                <w:b/>
                <w:u w:val="single"/>
                <w:lang w:eastAsia="ko-KR"/>
              </w:rPr>
              <w:t>-</w:t>
            </w:r>
            <w:r w:rsidR="00DD70AA">
              <w:rPr>
                <w:rFonts w:hint="eastAsia"/>
                <w:b/>
                <w:u w:val="single"/>
                <w:lang w:eastAsia="zh-CN"/>
              </w:rPr>
              <w:t>2</w:t>
            </w:r>
            <w:r w:rsidR="00DD70AA">
              <w:rPr>
                <w:b/>
                <w:u w:val="single"/>
                <w:lang w:eastAsia="ko-KR"/>
              </w:rPr>
              <w:t xml:space="preserve">: </w:t>
            </w:r>
            <w:r w:rsidR="00DD70AA">
              <w:rPr>
                <w:rFonts w:hint="eastAsia"/>
                <w:b/>
                <w:u w:val="single"/>
                <w:lang w:eastAsia="zh-CN"/>
              </w:rPr>
              <w:t xml:space="preserve">General ACS requirements value and guard RB </w:t>
            </w:r>
          </w:p>
          <w:p w14:paraId="2BF95718" w14:textId="77777777" w:rsidR="00DD70AA" w:rsidRPr="00136FD4" w:rsidRDefault="00DD70AA" w:rsidP="00DD70AA">
            <w:pPr>
              <w:spacing w:after="120"/>
              <w:rPr>
                <w:szCs w:val="24"/>
                <w:lang w:eastAsia="zh-CN"/>
              </w:rPr>
            </w:pPr>
            <w:r>
              <w:rPr>
                <w:rFonts w:hint="eastAsia"/>
                <w:szCs w:val="24"/>
                <w:lang w:eastAsia="zh-CN"/>
              </w:rPr>
              <w:t>Agreements:</w:t>
            </w:r>
          </w:p>
          <w:p w14:paraId="178EF1C3" w14:textId="77777777" w:rsidR="00DD70AA" w:rsidRPr="0022312E" w:rsidRDefault="00DD70AA" w:rsidP="0022312E">
            <w:pPr>
              <w:pStyle w:val="ListParagraph"/>
              <w:numPr>
                <w:ilvl w:val="0"/>
                <w:numId w:val="35"/>
              </w:numPr>
              <w:overflowPunct/>
              <w:autoSpaceDE/>
              <w:autoSpaceDN/>
              <w:adjustRightInd/>
              <w:spacing w:after="120"/>
              <w:contextualSpacing w:val="0"/>
              <w:rPr>
                <w:rFonts w:eastAsia="SimSun"/>
                <w:szCs w:val="24"/>
                <w:lang w:eastAsia="zh-CN"/>
              </w:rPr>
            </w:pPr>
            <w:r w:rsidRPr="0022312E">
              <w:rPr>
                <w:rFonts w:eastAsia="SimSun"/>
                <w:szCs w:val="24"/>
                <w:lang w:eastAsia="zh-CN"/>
              </w:rPr>
              <w:t>For ACS evaluation, companies are encouraged to provide the simulation results by assuming</w:t>
            </w:r>
          </w:p>
          <w:p w14:paraId="61DD8899" w14:textId="77777777" w:rsidR="00DD70AA" w:rsidRPr="005B4311" w:rsidRDefault="00DD70AA" w:rsidP="0022312E">
            <w:pPr>
              <w:pStyle w:val="ListParagraph"/>
              <w:numPr>
                <w:ilvl w:val="1"/>
                <w:numId w:val="35"/>
              </w:numPr>
              <w:overflowPunct/>
              <w:autoSpaceDE/>
              <w:autoSpaceDN/>
              <w:adjustRightInd/>
              <w:spacing w:after="120"/>
              <w:contextualSpacing w:val="0"/>
              <w:rPr>
                <w:rFonts w:eastAsia="SimSun"/>
                <w:szCs w:val="24"/>
                <w:highlight w:val="yellow"/>
                <w:lang w:eastAsia="zh-CN"/>
              </w:rPr>
            </w:pPr>
            <w:r w:rsidRPr="005B4311">
              <w:rPr>
                <w:rFonts w:eastAsia="SimSun"/>
                <w:szCs w:val="24"/>
                <w:highlight w:val="yellow"/>
                <w:lang w:eastAsia="zh-CN"/>
              </w:rPr>
              <w:t>Baseline: the same interference experienced by LP-WUR and main radio.</w:t>
            </w:r>
          </w:p>
          <w:p w14:paraId="0ACE4FB8" w14:textId="77777777" w:rsidR="00DD70AA" w:rsidRPr="0022312E" w:rsidRDefault="00DD70AA" w:rsidP="0022312E">
            <w:pPr>
              <w:pStyle w:val="ListParagraph"/>
              <w:numPr>
                <w:ilvl w:val="1"/>
                <w:numId w:val="35"/>
              </w:numPr>
              <w:overflowPunct/>
              <w:autoSpaceDE/>
              <w:autoSpaceDN/>
              <w:adjustRightInd/>
              <w:spacing w:after="120"/>
              <w:contextualSpacing w:val="0"/>
              <w:rPr>
                <w:rFonts w:eastAsia="SimSun"/>
                <w:szCs w:val="24"/>
                <w:lang w:eastAsia="zh-CN"/>
              </w:rPr>
            </w:pPr>
            <w:r w:rsidRPr="0022312E">
              <w:rPr>
                <w:rFonts w:eastAsia="SimSun" w:hint="eastAsia"/>
                <w:szCs w:val="24"/>
                <w:lang w:eastAsia="zh-CN"/>
              </w:rPr>
              <w:t>O</w:t>
            </w:r>
            <w:r w:rsidRPr="0022312E">
              <w:rPr>
                <w:rFonts w:eastAsia="SimSun"/>
                <w:szCs w:val="24"/>
                <w:lang w:eastAsia="zh-CN"/>
              </w:rPr>
              <w:t>ptional: the different interference level for LP-WUR and main radio</w:t>
            </w:r>
          </w:p>
          <w:p w14:paraId="648294F5" w14:textId="7473EFF4" w:rsidR="00912108" w:rsidRPr="0070456E" w:rsidRDefault="001C27A4" w:rsidP="00912108">
            <w:pPr>
              <w:spacing w:after="120"/>
              <w:rPr>
                <w:b/>
                <w:u w:val="single"/>
                <w:lang w:eastAsia="zh-CN"/>
              </w:rPr>
            </w:pPr>
            <w:r>
              <w:rPr>
                <w:b/>
                <w:u w:val="single"/>
                <w:lang w:eastAsia="ko-KR"/>
              </w:rPr>
              <w:t>[</w:t>
            </w:r>
            <w:r w:rsidR="00585CF9">
              <w:rPr>
                <w:b/>
                <w:u w:val="single"/>
                <w:lang w:eastAsia="ko-KR"/>
              </w:rPr>
              <w:t>4</w:t>
            </w:r>
            <w:r w:rsidR="0022312E">
              <w:rPr>
                <w:b/>
                <w:u w:val="single"/>
                <w:lang w:eastAsia="ko-KR"/>
              </w:rPr>
              <w:t xml:space="preserve">] </w:t>
            </w:r>
            <w:r w:rsidR="00912108" w:rsidRPr="0070456E">
              <w:rPr>
                <w:b/>
                <w:u w:val="single"/>
                <w:lang w:eastAsia="ko-KR"/>
              </w:rPr>
              <w:t>Issue 2-</w:t>
            </w:r>
            <w:r w:rsidR="00912108" w:rsidRPr="0070456E">
              <w:rPr>
                <w:rFonts w:hint="eastAsia"/>
                <w:b/>
                <w:u w:val="single"/>
                <w:lang w:eastAsia="zh-CN"/>
              </w:rPr>
              <w:t>4</w:t>
            </w:r>
            <w:r w:rsidR="00912108" w:rsidRPr="0070456E">
              <w:rPr>
                <w:b/>
                <w:u w:val="single"/>
                <w:lang w:eastAsia="ko-KR"/>
              </w:rPr>
              <w:t>-</w:t>
            </w:r>
            <w:r w:rsidR="00912108" w:rsidRPr="0070456E">
              <w:rPr>
                <w:rFonts w:hint="eastAsia"/>
                <w:b/>
                <w:u w:val="single"/>
                <w:lang w:eastAsia="zh-CN"/>
              </w:rPr>
              <w:t>1</w:t>
            </w:r>
            <w:r w:rsidR="00912108" w:rsidRPr="0070456E">
              <w:rPr>
                <w:b/>
                <w:u w:val="single"/>
                <w:lang w:eastAsia="ko-KR"/>
              </w:rPr>
              <w:t xml:space="preserve">: </w:t>
            </w:r>
            <w:r w:rsidR="00912108" w:rsidRPr="0070456E">
              <w:rPr>
                <w:rFonts w:hint="eastAsia"/>
                <w:b/>
                <w:u w:val="single"/>
                <w:lang w:eastAsia="zh-CN"/>
              </w:rPr>
              <w:t>Baseline ACS requirements (</w:t>
            </w:r>
            <w:r w:rsidR="00912108" w:rsidRPr="0070456E">
              <w:rPr>
                <w:b/>
                <w:u w:val="single"/>
                <w:lang w:eastAsia="zh-CN"/>
              </w:rPr>
              <w:t>same interference</w:t>
            </w:r>
            <w:r w:rsidR="00912108" w:rsidRPr="0070456E">
              <w:rPr>
                <w:rFonts w:hint="eastAsia"/>
                <w:b/>
                <w:u w:val="single"/>
                <w:lang w:eastAsia="zh-CN"/>
              </w:rPr>
              <w:t xml:space="preserve">) and required guard RB </w:t>
            </w:r>
          </w:p>
          <w:p w14:paraId="00996D80" w14:textId="77777777" w:rsidR="00912108" w:rsidRPr="00175F4B" w:rsidRDefault="00912108" w:rsidP="00912108">
            <w:pPr>
              <w:spacing w:after="120"/>
              <w:rPr>
                <w:b/>
                <w:bCs/>
                <w:szCs w:val="24"/>
                <w:lang w:eastAsia="zh-CN"/>
              </w:rPr>
            </w:pPr>
            <w:r w:rsidRPr="00175F4B">
              <w:rPr>
                <w:rFonts w:hint="eastAsia"/>
                <w:b/>
                <w:bCs/>
                <w:szCs w:val="24"/>
                <w:lang w:eastAsia="zh-CN"/>
              </w:rPr>
              <w:t xml:space="preserve">Agreements </w:t>
            </w:r>
          </w:p>
          <w:p w14:paraId="190A6998" w14:textId="77777777" w:rsidR="00912108" w:rsidRPr="005B4311" w:rsidRDefault="00912108" w:rsidP="00912108">
            <w:pPr>
              <w:pStyle w:val="ListParagraph"/>
              <w:numPr>
                <w:ilvl w:val="0"/>
                <w:numId w:val="35"/>
              </w:numPr>
              <w:overflowPunct/>
              <w:autoSpaceDE/>
              <w:autoSpaceDN/>
              <w:adjustRightInd/>
              <w:spacing w:after="120"/>
              <w:contextualSpacing w:val="0"/>
              <w:rPr>
                <w:rFonts w:eastAsia="SimSun"/>
                <w:szCs w:val="24"/>
                <w:highlight w:val="yellow"/>
                <w:lang w:eastAsia="zh-CN"/>
              </w:rPr>
            </w:pPr>
            <w:r w:rsidRPr="005B4311">
              <w:rPr>
                <w:rFonts w:eastAsia="SimSun"/>
                <w:szCs w:val="24"/>
                <w:highlight w:val="yellow"/>
                <w:lang w:eastAsia="zh-CN"/>
              </w:rPr>
              <w:t>Same interference signal level as MR for LP-WUR ACS requirements</w:t>
            </w:r>
            <w:r w:rsidRPr="005B4311">
              <w:rPr>
                <w:rFonts w:eastAsia="SimSun" w:hint="eastAsia"/>
                <w:szCs w:val="24"/>
                <w:highlight w:val="yellow"/>
                <w:lang w:eastAsia="zh-CN"/>
              </w:rPr>
              <w:t xml:space="preserve"> </w:t>
            </w:r>
          </w:p>
          <w:p w14:paraId="3F81B87F" w14:textId="77777777" w:rsidR="00912108" w:rsidRPr="0070456E" w:rsidRDefault="00912108" w:rsidP="00912108">
            <w:pPr>
              <w:pStyle w:val="ListParagraph"/>
              <w:numPr>
                <w:ilvl w:val="1"/>
                <w:numId w:val="35"/>
              </w:numPr>
              <w:overflowPunct/>
              <w:autoSpaceDE/>
              <w:autoSpaceDN/>
              <w:adjustRightInd/>
              <w:spacing w:after="120"/>
              <w:contextualSpacing w:val="0"/>
              <w:rPr>
                <w:rFonts w:eastAsia="SimSun"/>
                <w:szCs w:val="24"/>
                <w:lang w:eastAsia="zh-CN"/>
              </w:rPr>
            </w:pPr>
            <w:r w:rsidRPr="0070456E">
              <w:rPr>
                <w:rFonts w:eastAsia="SimSun" w:hint="eastAsia"/>
                <w:szCs w:val="24"/>
                <w:lang w:eastAsia="zh-CN"/>
              </w:rPr>
              <w:t>FFS at least for one set of Rx requirements.</w:t>
            </w:r>
          </w:p>
          <w:p w14:paraId="6E8FC207" w14:textId="77777777" w:rsidR="00912108" w:rsidRPr="005B4311" w:rsidRDefault="00912108" w:rsidP="00912108">
            <w:pPr>
              <w:pStyle w:val="ListParagraph"/>
              <w:numPr>
                <w:ilvl w:val="0"/>
                <w:numId w:val="35"/>
              </w:numPr>
              <w:overflowPunct/>
              <w:autoSpaceDE/>
              <w:autoSpaceDN/>
              <w:adjustRightInd/>
              <w:spacing w:after="120"/>
              <w:contextualSpacing w:val="0"/>
              <w:rPr>
                <w:rFonts w:eastAsia="SimSun"/>
                <w:szCs w:val="24"/>
                <w:highlight w:val="yellow"/>
                <w:lang w:eastAsia="zh-CN"/>
              </w:rPr>
            </w:pPr>
            <w:r w:rsidRPr="005B4311">
              <w:rPr>
                <w:rFonts w:eastAsia="SimSun" w:hint="eastAsia"/>
                <w:szCs w:val="24"/>
                <w:highlight w:val="yellow"/>
                <w:lang w:eastAsia="zh-CN"/>
              </w:rPr>
              <w:t>T</w:t>
            </w:r>
            <w:r w:rsidRPr="005B4311">
              <w:rPr>
                <w:rFonts w:eastAsia="SimSun"/>
                <w:szCs w:val="24"/>
                <w:highlight w:val="yellow"/>
                <w:lang w:eastAsia="zh-CN"/>
              </w:rPr>
              <w:t>he LP-WUS level is LP-WUS REFSENS+[X]dB</w:t>
            </w:r>
            <w:r w:rsidRPr="005B4311">
              <w:rPr>
                <w:rFonts w:eastAsia="SimSun" w:hint="eastAsia"/>
                <w:szCs w:val="24"/>
                <w:highlight w:val="yellow"/>
                <w:lang w:eastAsia="zh-CN"/>
              </w:rPr>
              <w:t xml:space="preserve">, </w:t>
            </w:r>
            <w:r w:rsidRPr="005B4311">
              <w:rPr>
                <w:rFonts w:eastAsia="SimSun"/>
                <w:szCs w:val="24"/>
                <w:highlight w:val="yellow"/>
                <w:lang w:eastAsia="zh-CN"/>
              </w:rPr>
              <w:t>X=14 as starting point</w:t>
            </w:r>
          </w:p>
          <w:p w14:paraId="1C137FA1" w14:textId="77777777" w:rsidR="00912108" w:rsidRPr="0070456E" w:rsidRDefault="00912108" w:rsidP="00912108">
            <w:pPr>
              <w:pStyle w:val="ListParagraph"/>
              <w:numPr>
                <w:ilvl w:val="1"/>
                <w:numId w:val="35"/>
              </w:numPr>
              <w:overflowPunct/>
              <w:autoSpaceDE/>
              <w:autoSpaceDN/>
              <w:adjustRightInd/>
              <w:spacing w:after="120"/>
              <w:contextualSpacing w:val="0"/>
              <w:rPr>
                <w:rFonts w:eastAsia="SimSun"/>
                <w:szCs w:val="24"/>
                <w:lang w:eastAsia="zh-CN"/>
              </w:rPr>
            </w:pPr>
            <w:r w:rsidRPr="0070456E">
              <w:rPr>
                <w:rFonts w:eastAsia="SimSun" w:hint="eastAsia"/>
                <w:szCs w:val="24"/>
                <w:lang w:eastAsia="zh-CN"/>
              </w:rPr>
              <w:t xml:space="preserve">FFS whether two sets of LP-WUS wanted signal level can be defined. </w:t>
            </w:r>
          </w:p>
          <w:p w14:paraId="71950D48" w14:textId="10E270CD" w:rsidR="00E57096" w:rsidRPr="004A0E1A" w:rsidRDefault="00E57096" w:rsidP="00E57096">
            <w:pPr>
              <w:spacing w:after="120"/>
              <w:rPr>
                <w:b/>
                <w:u w:val="single"/>
                <w:lang w:eastAsia="zh-CN"/>
              </w:rPr>
            </w:pPr>
            <w:r>
              <w:rPr>
                <w:b/>
                <w:u w:val="single"/>
                <w:lang w:eastAsia="ko-KR"/>
              </w:rPr>
              <w:t>[</w:t>
            </w:r>
            <w:r w:rsidR="00433DDA">
              <w:rPr>
                <w:b/>
                <w:u w:val="single"/>
                <w:lang w:eastAsia="ko-KR"/>
              </w:rPr>
              <w:t>4</w:t>
            </w:r>
            <w:r>
              <w:rPr>
                <w:b/>
                <w:u w:val="single"/>
                <w:lang w:eastAsia="ko-KR"/>
              </w:rPr>
              <w:t xml:space="preserve">] </w:t>
            </w:r>
            <w:r w:rsidRPr="004A0E1A">
              <w:rPr>
                <w:b/>
                <w:u w:val="single"/>
                <w:lang w:eastAsia="ko-KR"/>
              </w:rPr>
              <w:t>Issue 2-</w:t>
            </w:r>
            <w:r w:rsidRPr="004A0E1A">
              <w:rPr>
                <w:rFonts w:hint="eastAsia"/>
                <w:b/>
                <w:u w:val="single"/>
                <w:lang w:eastAsia="zh-CN"/>
              </w:rPr>
              <w:t>4</w:t>
            </w:r>
            <w:r w:rsidRPr="004A0E1A">
              <w:rPr>
                <w:b/>
                <w:u w:val="single"/>
                <w:lang w:eastAsia="ko-KR"/>
              </w:rPr>
              <w:t>-</w:t>
            </w:r>
            <w:r>
              <w:rPr>
                <w:rFonts w:hint="eastAsia"/>
                <w:b/>
                <w:u w:val="single"/>
                <w:lang w:eastAsia="zh-CN"/>
              </w:rPr>
              <w:t>2</w:t>
            </w:r>
            <w:r w:rsidRPr="004A0E1A">
              <w:rPr>
                <w:b/>
                <w:u w:val="single"/>
                <w:lang w:eastAsia="ko-KR"/>
              </w:rPr>
              <w:t xml:space="preserve">: </w:t>
            </w:r>
            <w:r>
              <w:rPr>
                <w:rFonts w:hint="eastAsia"/>
                <w:b/>
                <w:u w:val="single"/>
                <w:lang w:eastAsia="zh-CN"/>
              </w:rPr>
              <w:t xml:space="preserve">Whether adopt </w:t>
            </w:r>
            <w:r>
              <w:rPr>
                <w:b/>
                <w:u w:val="single"/>
                <w:lang w:eastAsia="zh-CN"/>
              </w:rPr>
              <w:t>the</w:t>
            </w:r>
            <w:r>
              <w:rPr>
                <w:rFonts w:hint="eastAsia"/>
                <w:b/>
                <w:u w:val="single"/>
                <w:lang w:eastAsia="zh-CN"/>
              </w:rPr>
              <w:t xml:space="preserve"> same wanted power level for Set-2 LR?</w:t>
            </w:r>
          </w:p>
          <w:p w14:paraId="7E2B6F59" w14:textId="77777777" w:rsidR="00E57096" w:rsidRPr="00A41834" w:rsidRDefault="00E57096" w:rsidP="00E57096">
            <w:pPr>
              <w:spacing w:after="120"/>
              <w:rPr>
                <w:b/>
                <w:bCs/>
                <w:szCs w:val="24"/>
                <w:lang w:eastAsia="zh-CN"/>
              </w:rPr>
            </w:pPr>
            <w:r w:rsidRPr="00A41834">
              <w:rPr>
                <w:rFonts w:hint="eastAsia"/>
                <w:b/>
                <w:bCs/>
                <w:szCs w:val="24"/>
                <w:lang w:eastAsia="zh-CN"/>
              </w:rPr>
              <w:t>A</w:t>
            </w:r>
            <w:r w:rsidRPr="00A41834">
              <w:rPr>
                <w:b/>
                <w:bCs/>
                <w:szCs w:val="24"/>
                <w:lang w:eastAsia="zh-CN"/>
              </w:rPr>
              <w:t>greement:</w:t>
            </w:r>
          </w:p>
          <w:p w14:paraId="6390009A" w14:textId="3AFEC1E6" w:rsidR="00DD70AA" w:rsidRPr="00E57096" w:rsidRDefault="00E57096" w:rsidP="00D27629">
            <w:pPr>
              <w:pStyle w:val="ListParagraph"/>
              <w:numPr>
                <w:ilvl w:val="0"/>
                <w:numId w:val="37"/>
              </w:numPr>
              <w:spacing w:after="120"/>
              <w:contextualSpacing w:val="0"/>
              <w:textAlignment w:val="baseline"/>
              <w:rPr>
                <w:szCs w:val="24"/>
                <w:lang w:eastAsia="zh-CN"/>
              </w:rPr>
            </w:pPr>
            <w:r w:rsidRPr="00E57096">
              <w:rPr>
                <w:szCs w:val="24"/>
                <w:highlight w:val="yellow"/>
                <w:lang w:eastAsia="zh-CN"/>
              </w:rPr>
              <w:t>The same set of the interference signal level defined for both two types of the LP-WUS requirements</w:t>
            </w:r>
            <w:r w:rsidRPr="00E57096">
              <w:rPr>
                <w:rFonts w:hint="eastAsia"/>
                <w:szCs w:val="24"/>
                <w:highlight w:val="yellow"/>
                <w:lang w:eastAsia="zh-CN"/>
              </w:rPr>
              <w:t>.</w:t>
            </w:r>
          </w:p>
        </w:tc>
      </w:tr>
    </w:tbl>
    <w:p w14:paraId="1195573E" w14:textId="77777777" w:rsidR="0034381D" w:rsidRDefault="0034381D" w:rsidP="00D27629">
      <w:pPr>
        <w:rPr>
          <w:lang w:eastAsia="ko-KR"/>
        </w:rPr>
      </w:pPr>
    </w:p>
    <w:p w14:paraId="7FF60C92" w14:textId="0FDF1120" w:rsidR="005B4311" w:rsidRPr="00693E92" w:rsidRDefault="005B4311" w:rsidP="00D27629">
      <w:pPr>
        <w:rPr>
          <w:lang w:eastAsia="ko-KR"/>
        </w:rPr>
      </w:pPr>
      <w:r>
        <w:rPr>
          <w:lang w:eastAsia="ko-KR"/>
        </w:rPr>
        <w:t>Using the</w:t>
      </w:r>
      <w:r w:rsidR="001E6906">
        <w:rPr>
          <w:lang w:eastAsia="ko-KR"/>
        </w:rPr>
        <w:t xml:space="preserve"> highlighted</w:t>
      </w:r>
      <w:r>
        <w:rPr>
          <w:lang w:eastAsia="ko-KR"/>
        </w:rPr>
        <w:t xml:space="preserve"> agreements as a basis</w:t>
      </w:r>
      <w:r w:rsidR="001E6906">
        <w:rPr>
          <w:lang w:eastAsia="ko-KR"/>
        </w:rPr>
        <w:t>, it is possible to construct an ACS requirement</w:t>
      </w:r>
      <w:r w:rsidR="0034381D">
        <w:rPr>
          <w:lang w:eastAsia="ko-KR"/>
        </w:rPr>
        <w:t xml:space="preserve"> for the LPWUS feature</w:t>
      </w:r>
      <w:r w:rsidR="001E6906">
        <w:rPr>
          <w:lang w:eastAsia="ko-KR"/>
        </w:rPr>
        <w:t xml:space="preserve">. The first task is to translate ‘same interference level’ to </w:t>
      </w:r>
      <w:r w:rsidR="00736049">
        <w:rPr>
          <w:lang w:eastAsia="ko-KR"/>
        </w:rPr>
        <w:t>mathematical form so it can be reproduced for all channels in all frequency ranges.</w:t>
      </w:r>
      <w:r w:rsidR="00905992">
        <w:rPr>
          <w:lang w:eastAsia="ko-KR"/>
        </w:rPr>
        <w:t xml:space="preserve"> </w:t>
      </w:r>
      <w:r w:rsidR="00D865D3">
        <w:rPr>
          <w:lang w:eastAsia="ko-KR"/>
        </w:rPr>
        <w:t xml:space="preserve">The next </w:t>
      </w:r>
      <w:r w:rsidR="00AC246E">
        <w:rPr>
          <w:lang w:eastAsia="ko-KR"/>
        </w:rPr>
        <w:t xml:space="preserve">step would be to use RAN4 assumptions for various parameters, so the actual </w:t>
      </w:r>
      <w:r w:rsidR="00250050">
        <w:rPr>
          <w:lang w:eastAsia="ko-KR"/>
        </w:rPr>
        <w:t>ACS requirement as well as the</w:t>
      </w:r>
      <w:r w:rsidR="0034381D">
        <w:rPr>
          <w:lang w:eastAsia="ko-KR"/>
        </w:rPr>
        <w:t xml:space="preserve"> ACS test conditions can be specified.</w:t>
      </w:r>
    </w:p>
    <w:p w14:paraId="745EFE33" w14:textId="5F419C3D" w:rsidR="00BD0738" w:rsidRPr="00F65124" w:rsidRDefault="00BD0738" w:rsidP="00BD0738">
      <w:pPr>
        <w:pStyle w:val="Heading3"/>
      </w:pPr>
      <w:r w:rsidRPr="00F65124">
        <w:t>2.</w:t>
      </w:r>
      <w:r>
        <w:t>3.</w:t>
      </w:r>
      <w:r w:rsidR="00D27629">
        <w:t>2</w:t>
      </w:r>
      <w:r>
        <w:tab/>
      </w:r>
      <w:r w:rsidR="009E0DDC">
        <w:t>‘Same interferer’ in equation form</w:t>
      </w:r>
      <w:r>
        <w:t xml:space="preserve"> </w:t>
      </w:r>
    </w:p>
    <w:p w14:paraId="15C1A16C" w14:textId="0FFAC79A" w:rsidR="007972B1" w:rsidRDefault="00D71D63" w:rsidP="00BD0738">
      <w:pPr>
        <w:rPr>
          <w:lang w:eastAsia="ko-KR"/>
        </w:rPr>
      </w:pPr>
      <w:r>
        <w:rPr>
          <w:lang w:eastAsia="ko-KR"/>
        </w:rPr>
        <w:t xml:space="preserve">In a previous contribution we worked out the </w:t>
      </w:r>
      <w:r w:rsidR="005F404D">
        <w:rPr>
          <w:lang w:eastAsia="ko-KR"/>
        </w:rPr>
        <w:t>basic formulation for ACS [5]</w:t>
      </w:r>
      <w:r w:rsidR="007972B1">
        <w:rPr>
          <w:lang w:eastAsia="ko-KR"/>
        </w:rPr>
        <w:t>.</w:t>
      </w:r>
      <w:r w:rsidR="005F404D">
        <w:rPr>
          <w:lang w:eastAsia="ko-KR"/>
        </w:rPr>
        <w:t xml:space="preserve"> Here we develop it for </w:t>
      </w:r>
      <w:r w:rsidR="00021119">
        <w:rPr>
          <w:lang w:eastAsia="ko-KR"/>
        </w:rPr>
        <w:t>diversity gain</w:t>
      </w:r>
      <w:r w:rsidR="00474295">
        <w:rPr>
          <w:lang w:eastAsia="ko-KR"/>
        </w:rPr>
        <w:t xml:space="preserve">. </w:t>
      </w:r>
      <w:r w:rsidR="00B13C10">
        <w:rPr>
          <w:lang w:eastAsia="ko-KR"/>
        </w:rPr>
        <w:t>T</w:t>
      </w:r>
      <w:r w:rsidR="0005478D">
        <w:rPr>
          <w:lang w:eastAsia="ko-KR"/>
        </w:rPr>
        <w:t xml:space="preserve">he absolute interferer level </w:t>
      </w:r>
      <w:r w:rsidR="00BA43DF">
        <w:rPr>
          <w:lang w:eastAsia="ko-KR"/>
        </w:rPr>
        <w:t xml:space="preserve">for the legacy interferer </w:t>
      </w:r>
      <w:r w:rsidR="001A49D8">
        <w:rPr>
          <w:lang w:eastAsia="ko-KR"/>
        </w:rPr>
        <w:t xml:space="preserve">at </w:t>
      </w:r>
      <w:r w:rsidR="00BA43DF">
        <w:rPr>
          <w:lang w:eastAsia="ko-KR"/>
        </w:rPr>
        <w:t>each</w:t>
      </w:r>
      <w:r w:rsidR="001A49D8">
        <w:rPr>
          <w:lang w:eastAsia="ko-KR"/>
        </w:rPr>
        <w:t xml:space="preserve"> UE input can be calculated as </w:t>
      </w:r>
      <w:r w:rsidR="00A26EDE">
        <w:rPr>
          <w:lang w:eastAsia="ko-KR"/>
        </w:rPr>
        <w:t>(see Annex</w:t>
      </w:r>
      <w:r w:rsidR="006C787C">
        <w:rPr>
          <w:lang w:eastAsia="ko-KR"/>
        </w:rPr>
        <w:t>1</w:t>
      </w:r>
      <w:r w:rsidR="00A26EDE">
        <w:rPr>
          <w:lang w:eastAsia="ko-KR"/>
        </w:rPr>
        <w:t>)</w:t>
      </w:r>
    </w:p>
    <w:p w14:paraId="0A6BCF31" w14:textId="1546E6E4" w:rsidR="001A49D8" w:rsidRPr="00070B4E" w:rsidRDefault="002D4B0A" w:rsidP="00BD0738">
      <w:pPr>
        <w:rPr>
          <w:lang w:eastAsia="ko-KR"/>
        </w:rPr>
      </w:pPr>
      <m:oMathPara>
        <m:oMath>
          <m:sSub>
            <m:sSubPr>
              <m:ctrlPr>
                <w:rPr>
                  <w:rFonts w:ascii="Cambria Math" w:hAnsi="Cambria Math"/>
                  <w:i/>
                  <w:lang w:eastAsia="ko-KR"/>
                </w:rPr>
              </m:ctrlPr>
            </m:sSubPr>
            <m:e>
              <m:r>
                <w:rPr>
                  <w:rFonts w:ascii="Cambria Math" w:hAnsi="Cambria Math"/>
                  <w:lang w:eastAsia="ko-KR"/>
                </w:rPr>
                <m:t>Intrfr</m:t>
              </m:r>
            </m:e>
            <m:sub>
              <m:r>
                <w:rPr>
                  <w:rFonts w:ascii="Cambria Math" w:hAnsi="Cambria Math"/>
                  <w:lang w:eastAsia="ko-KR"/>
                </w:rPr>
                <m:t>legacy</m:t>
              </m:r>
            </m:sub>
          </m:sSub>
          <m:r>
            <w:rPr>
              <w:rFonts w:ascii="Cambria Math" w:hAnsi="Cambria Math"/>
              <w:lang w:eastAsia="ko-KR"/>
            </w:rPr>
            <m:t>=-174+N</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G</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e>
              </m:d>
            </m:e>
          </m:func>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e>
          </m:func>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oMath>
      </m:oMathPara>
    </w:p>
    <w:p w14:paraId="06FD8CF6" w14:textId="035FEDCF" w:rsidR="00070B4E" w:rsidRDefault="00E237F5" w:rsidP="00BD0738">
      <w:pPr>
        <w:rPr>
          <w:lang w:eastAsia="ko-KR"/>
        </w:rPr>
      </w:pPr>
      <w:r>
        <w:rPr>
          <w:lang w:eastAsia="ko-KR"/>
        </w:rPr>
        <w:t>A similar</w:t>
      </w:r>
      <w:r w:rsidR="00070B4E">
        <w:rPr>
          <w:lang w:eastAsia="ko-KR"/>
        </w:rPr>
        <w:t xml:space="preserve"> equation can be written for </w:t>
      </w:r>
      <w:r w:rsidR="00B77C4F">
        <w:rPr>
          <w:lang w:eastAsia="ko-KR"/>
        </w:rPr>
        <w:t xml:space="preserve">the absolute level of the interferer for the </w:t>
      </w:r>
      <w:r w:rsidR="00070B4E">
        <w:rPr>
          <w:lang w:eastAsia="ko-KR"/>
        </w:rPr>
        <w:t>LPWUS</w:t>
      </w:r>
      <w:r w:rsidR="00B77C4F">
        <w:rPr>
          <w:lang w:eastAsia="ko-KR"/>
        </w:rPr>
        <w:t xml:space="preserve"> case</w:t>
      </w:r>
      <w:r w:rsidR="00070B4E">
        <w:rPr>
          <w:lang w:eastAsia="ko-KR"/>
        </w:rPr>
        <w:t xml:space="preserve">, assuming </w:t>
      </w:r>
      <w:r w:rsidR="00977FAA">
        <w:rPr>
          <w:lang w:eastAsia="ko-KR"/>
        </w:rPr>
        <w:t xml:space="preserve">the LPWUS </w:t>
      </w:r>
      <w:r w:rsidR="0058706E">
        <w:rPr>
          <w:lang w:eastAsia="ko-KR"/>
        </w:rPr>
        <w:t xml:space="preserve">(wanted) </w:t>
      </w:r>
      <w:r w:rsidR="00977FAA">
        <w:rPr>
          <w:lang w:eastAsia="ko-KR"/>
        </w:rPr>
        <w:t>signal is also 14 dB stronger than</w:t>
      </w:r>
      <w:r w:rsidR="00007FD6">
        <w:rPr>
          <w:lang w:eastAsia="ko-KR"/>
        </w:rPr>
        <w:t xml:space="preserve"> the</w:t>
      </w:r>
      <w:r w:rsidR="00977FAA">
        <w:rPr>
          <w:lang w:eastAsia="ko-KR"/>
        </w:rPr>
        <w:t xml:space="preserve"> LPWUS refsens</w:t>
      </w:r>
      <w:r>
        <w:rPr>
          <w:lang w:eastAsia="ko-KR"/>
        </w:rPr>
        <w:t>, and there is no diversity gain (1Rx case</w:t>
      </w:r>
      <w:r w:rsidR="00836ABF">
        <w:rPr>
          <w:lang w:eastAsia="ko-KR"/>
        </w:rPr>
        <w:t>, see Annex1</w:t>
      </w:r>
      <w:r>
        <w:rPr>
          <w:lang w:eastAsia="ko-KR"/>
        </w:rPr>
        <w:t>)</w:t>
      </w:r>
      <w:r w:rsidR="00977FAA">
        <w:rPr>
          <w:lang w:eastAsia="ko-KR"/>
        </w:rPr>
        <w:t>:</w:t>
      </w:r>
    </w:p>
    <w:p w14:paraId="620219F1" w14:textId="1909E14D" w:rsidR="00DF2139" w:rsidRPr="00A26EDE" w:rsidRDefault="00DF2139" w:rsidP="00DF2139">
      <w:pPr>
        <w:rPr>
          <w:lang w:eastAsia="ko-KR"/>
        </w:rPr>
      </w:pPr>
      <m:oMathPara>
        <m:oMath>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m:t>
                  </m:r>
                </m:sub>
              </m:sSub>
              <m:r>
                <w:rPr>
                  <w:rFonts w:ascii="Cambria Math" w:hAnsi="Cambria Math"/>
                  <w:lang w:eastAsia="ko-KR"/>
                </w:rPr>
                <m:t>+ N</m:t>
              </m:r>
            </m:e>
            <m:sub>
              <m:r>
                <w:rPr>
                  <w:rFonts w:ascii="Cambria Math" w:hAnsi="Cambria Math"/>
                  <w:lang w:eastAsia="ko-KR"/>
                </w:rPr>
                <m:t>LPWUS</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e>
              </m:func>
              <m:r>
                <w:rPr>
                  <w:rFonts w:ascii="Cambria Math" w:hAnsi="Cambria Math"/>
                  <w:lang w:eastAsia="ko-KR"/>
                </w:rPr>
                <m:t xml:space="preserve"> </m:t>
              </m:r>
            </m:e>
          </m:func>
        </m:oMath>
      </m:oMathPara>
    </w:p>
    <w:p w14:paraId="2653C789" w14:textId="24F8B68A" w:rsidR="00913420" w:rsidRPr="00715EC2" w:rsidRDefault="00B13C10" w:rsidP="005B1C7B">
      <w:pPr>
        <w:rPr>
          <w:lang w:eastAsia="ko-KR"/>
        </w:rPr>
      </w:pPr>
      <w:r>
        <w:rPr>
          <w:lang w:eastAsia="ko-KR"/>
        </w:rPr>
        <w:lastRenderedPageBreak/>
        <w:t xml:space="preserve">If the absolute interferer power levels are the same for </w:t>
      </w:r>
      <w:r w:rsidR="005B1C7B">
        <w:rPr>
          <w:lang w:eastAsia="ko-KR"/>
        </w:rPr>
        <w:t>both</w:t>
      </w:r>
      <w:r>
        <w:rPr>
          <w:lang w:eastAsia="ko-KR"/>
        </w:rPr>
        <w:t xml:space="preserve"> cases</w:t>
      </w:r>
      <w:r w:rsidR="005B1C7B">
        <w:rPr>
          <w:lang w:eastAsia="ko-KR"/>
        </w:rPr>
        <w:t xml:space="preserve"> (legacy and LPWUR)</w:t>
      </w:r>
      <w:r>
        <w:rPr>
          <w:lang w:eastAsia="ko-KR"/>
        </w:rPr>
        <w:t xml:space="preserve">, </w:t>
      </w:r>
      <w:r w:rsidR="0064057A">
        <w:rPr>
          <w:lang w:eastAsia="ko-KR"/>
        </w:rPr>
        <w:t xml:space="preserve">then the </w:t>
      </w:r>
      <w:r w:rsidR="007D5BB7">
        <w:rPr>
          <w:lang w:eastAsia="ko-KR"/>
        </w:rPr>
        <w:t xml:space="preserve">legacy interferer per connector and LPWUS interferer are equal, i.e. </w:t>
      </w:r>
      <w:r>
        <w:rPr>
          <w:lang w:eastAsia="ko-KR"/>
        </w:rPr>
        <w:t xml:space="preserve">the </w:t>
      </w:r>
      <w:r w:rsidR="002B0C5F">
        <w:rPr>
          <w:lang w:eastAsia="ko-KR"/>
        </w:rPr>
        <w:t>right-hand</w:t>
      </w:r>
      <w:r>
        <w:rPr>
          <w:lang w:eastAsia="ko-KR"/>
        </w:rPr>
        <w:t xml:space="preserve"> sides of the </w:t>
      </w:r>
      <w:r w:rsidR="005B1C7B">
        <w:rPr>
          <w:lang w:eastAsia="ko-KR"/>
        </w:rPr>
        <w:t>2</w:t>
      </w:r>
      <w:r>
        <w:rPr>
          <w:lang w:eastAsia="ko-KR"/>
        </w:rPr>
        <w:t xml:space="preserve"> equations can be directly compared</w:t>
      </w:r>
      <w:r w:rsidR="00913420">
        <w:rPr>
          <w:lang w:eastAsia="ko-KR"/>
        </w:rPr>
        <w:t>:</w:t>
      </w:r>
    </w:p>
    <w:p w14:paraId="2A2B773A" w14:textId="747F9EC7" w:rsidR="00715EC2" w:rsidRDefault="00715EC2" w:rsidP="007655F4">
      <w:pPr>
        <w:jc w:val="center"/>
        <w:rPr>
          <w:lang w:eastAsia="ko-KR"/>
        </w:rPr>
      </w:pPr>
      <m:oMathPara>
        <m:oMath>
          <m:r>
            <w:rPr>
              <w:rFonts w:ascii="Cambria Math" w:hAnsi="Cambria Math"/>
              <w:lang w:eastAsia="ko-KR"/>
            </w:rPr>
            <m:t>N</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LPWUS</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BW</m:t>
                      </m:r>
                    </m:e>
                    <m:sub>
                      <m:r>
                        <w:rPr>
                          <w:rFonts w:ascii="Cambria Math" w:hAnsi="Cambria Math"/>
                          <w:lang w:eastAsia="ko-KR"/>
                        </w:rPr>
                        <m:t>LPWUS</m:t>
                      </m:r>
                    </m:sub>
                  </m:sSub>
                </m:e>
              </m:d>
            </m:e>
          </m:func>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G</m:t>
              </m:r>
            </m:sub>
          </m:sSub>
          <m:r>
            <w:rPr>
              <w:rFonts w:ascii="Cambria Math" w:hAnsi="Cambria Math"/>
              <w:lang w:eastAsia="ko-KR"/>
            </w:rPr>
            <m:t>+N</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e>
              </m:d>
            </m:e>
          </m:func>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oMath>
      </m:oMathPara>
    </w:p>
    <w:p w14:paraId="1B8B4A9F" w14:textId="77777777" w:rsidR="002B0C5F" w:rsidRDefault="004453AC" w:rsidP="00BD0738">
      <w:pPr>
        <w:rPr>
          <w:lang w:eastAsia="ko-KR"/>
        </w:rPr>
      </w:pPr>
      <w:r>
        <w:rPr>
          <w:lang w:eastAsia="ko-KR"/>
        </w:rPr>
        <w:t>Or</w:t>
      </w:r>
      <w:r w:rsidR="002B0C5F">
        <w:rPr>
          <w:lang w:eastAsia="ko-KR"/>
        </w:rPr>
        <w:t>,</w:t>
      </w:r>
    </w:p>
    <w:p w14:paraId="661C1476" w14:textId="5EFB1F8B" w:rsidR="00453259" w:rsidRDefault="004453AC" w:rsidP="002B0C5F">
      <w:pPr>
        <w:jc w:val="center"/>
        <w:rPr>
          <w:lang w:eastAsia="ko-KR"/>
        </w:rPr>
      </w:pPr>
      <m:oMathPara>
        <m:oMath>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NF</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NF</m:t>
              </m:r>
            </m:e>
            <m:sub>
              <m:r>
                <w:rPr>
                  <w:rFonts w:ascii="Cambria Math" w:hAnsi="Cambria Math"/>
                  <w:lang w:eastAsia="ko-KR"/>
                </w:rPr>
                <m:t>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G</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CBW</m:t>
                          </m:r>
                        </m:num>
                        <m:den>
                          <m:r>
                            <w:rPr>
                              <w:rFonts w:ascii="Cambria Math" w:hAnsi="Cambria Math"/>
                              <w:lang w:eastAsia="ko-KR"/>
                            </w:rPr>
                            <m:t>BW</m:t>
                          </m:r>
                        </m:den>
                      </m:f>
                    </m:e>
                    <m:sub>
                      <m:r>
                        <w:rPr>
                          <w:rFonts w:ascii="Cambria Math" w:hAnsi="Cambria Math"/>
                          <w:lang w:eastAsia="ko-KR"/>
                        </w:rPr>
                        <m:t>LPWUS</m:t>
                      </m:r>
                    </m:sub>
                  </m:sSub>
                </m:e>
              </m:d>
            </m:e>
          </m:func>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oMath>
      </m:oMathPara>
    </w:p>
    <w:p w14:paraId="3A88AE43" w14:textId="7FBD3B47" w:rsidR="00004FF8" w:rsidRDefault="001B214E" w:rsidP="00BD0738">
      <w:pPr>
        <w:rPr>
          <w:lang w:eastAsia="ko-KR"/>
        </w:rPr>
      </w:pPr>
      <w:r>
        <w:rPr>
          <w:lang w:eastAsia="ko-KR"/>
        </w:rPr>
        <w:t xml:space="preserve">This expression can be used as the </w:t>
      </w:r>
      <w:r w:rsidR="00B0623B">
        <w:rPr>
          <w:lang w:eastAsia="ko-KR"/>
        </w:rPr>
        <w:t>high-level</w:t>
      </w:r>
      <w:r>
        <w:rPr>
          <w:lang w:eastAsia="ko-KR"/>
        </w:rPr>
        <w:t xml:space="preserve"> principle for specifying </w:t>
      </w:r>
      <w:r w:rsidR="001E5F49">
        <w:rPr>
          <w:lang w:eastAsia="ko-KR"/>
        </w:rPr>
        <w:t>the ACS requirement for the LPWUR</w:t>
      </w:r>
      <w:r w:rsidR="001865D5">
        <w:rPr>
          <w:lang w:eastAsia="ko-KR"/>
        </w:rPr>
        <w:t>. Note that the bandwidth ratio is more accurately the ratio of the RBs</w:t>
      </w:r>
      <w:r w:rsidR="005F2029">
        <w:rPr>
          <w:lang w:eastAsia="ko-KR"/>
        </w:rPr>
        <w:t>, as shown below.</w:t>
      </w:r>
    </w:p>
    <w:p w14:paraId="093B3150" w14:textId="0AA521C0" w:rsidR="00C305FC" w:rsidRPr="004D5F0D" w:rsidRDefault="007D2128" w:rsidP="00BD0738">
      <w:pPr>
        <w:rPr>
          <w:b/>
          <w:bCs/>
          <w:lang w:eastAsia="ko-KR"/>
        </w:rPr>
      </w:pPr>
      <w:r>
        <w:rPr>
          <w:b/>
          <w:bCs/>
          <w:lang w:eastAsia="ko-KR"/>
        </w:rPr>
        <w:t>Observation</w:t>
      </w:r>
      <w:r w:rsidR="00BF5915">
        <w:rPr>
          <w:b/>
          <w:bCs/>
          <w:lang w:eastAsia="ko-KR"/>
        </w:rPr>
        <w:t xml:space="preserve"> 1</w:t>
      </w:r>
      <w:r w:rsidR="00C305FC" w:rsidRPr="004D5F0D">
        <w:rPr>
          <w:b/>
          <w:bCs/>
          <w:lang w:eastAsia="ko-KR"/>
        </w:rPr>
        <w:t xml:space="preserve">: </w:t>
      </w:r>
      <w:r w:rsidR="00430ECB">
        <w:rPr>
          <w:b/>
          <w:bCs/>
          <w:lang w:eastAsia="ko-KR"/>
        </w:rPr>
        <w:t xml:space="preserve">Based on </w:t>
      </w:r>
      <w:r>
        <w:rPr>
          <w:b/>
          <w:bCs/>
          <w:lang w:eastAsia="ko-KR"/>
        </w:rPr>
        <w:t xml:space="preserve">existing RAN4 </w:t>
      </w:r>
      <w:r w:rsidR="00430ECB">
        <w:rPr>
          <w:b/>
          <w:bCs/>
          <w:lang w:eastAsia="ko-KR"/>
        </w:rPr>
        <w:t>LPWUS ACS agreements, the A</w:t>
      </w:r>
      <w:r w:rsidR="00C305FC" w:rsidRPr="004D5F0D">
        <w:rPr>
          <w:b/>
          <w:bCs/>
          <w:lang w:eastAsia="ko-KR"/>
        </w:rPr>
        <w:t>CS</w:t>
      </w:r>
      <w:r w:rsidR="00093C44">
        <w:rPr>
          <w:b/>
          <w:bCs/>
          <w:lang w:eastAsia="ko-KR"/>
        </w:rPr>
        <w:t xml:space="preserve"> requirement </w:t>
      </w:r>
      <w:r w:rsidR="00467761">
        <w:rPr>
          <w:b/>
          <w:bCs/>
          <w:lang w:eastAsia="ko-KR"/>
        </w:rPr>
        <w:t>translates to</w:t>
      </w:r>
      <w:r>
        <w:rPr>
          <w:b/>
          <w:bCs/>
          <w:lang w:eastAsia="ko-KR"/>
        </w:rPr>
        <w:t>:</w:t>
      </w:r>
    </w:p>
    <w:p w14:paraId="6812860C" w14:textId="0620ACBD" w:rsidR="004D5F0D" w:rsidRPr="00396083" w:rsidRDefault="003800D3" w:rsidP="00BD0738">
      <w:pPr>
        <w:rPr>
          <w:b/>
          <w:lang w:eastAsia="ko-KR"/>
        </w:rPr>
      </w:pPr>
      <m:oMathPara>
        <m:oMath>
          <m:r>
            <m:rPr>
              <m:sty m:val="bi"/>
            </m:rPr>
            <w:rPr>
              <w:rFonts w:ascii="Cambria Math" w:hAnsi="Cambria Math"/>
              <w:highlight w:val="yellow"/>
              <w:lang w:eastAsia="ko-KR"/>
            </w:rPr>
            <m:t>AC</m:t>
          </m:r>
          <m:sSub>
            <m:sSubPr>
              <m:ctrlPr>
                <w:rPr>
                  <w:rFonts w:ascii="Cambria Math" w:hAnsi="Cambria Math"/>
                  <w:b/>
                  <w:i/>
                  <w:highlight w:val="yellow"/>
                  <w:lang w:eastAsia="ko-KR"/>
                </w:rPr>
              </m:ctrlPr>
            </m:sSubPr>
            <m:e>
              <m:r>
                <m:rPr>
                  <m:sty m:val="bi"/>
                </m:rPr>
                <w:rPr>
                  <w:rFonts w:ascii="Cambria Math" w:hAnsi="Cambria Math"/>
                  <w:highlight w:val="yellow"/>
                  <w:lang w:eastAsia="ko-KR"/>
                </w:rPr>
                <m:t>S</m:t>
              </m:r>
            </m:e>
            <m:sub>
              <m:r>
                <m:rPr>
                  <m:sty m:val="bi"/>
                </m:rPr>
                <w:rPr>
                  <w:rFonts w:ascii="Cambria Math" w:hAnsi="Cambria Math"/>
                  <w:highlight w:val="yellow"/>
                  <w:lang w:eastAsia="ko-KR"/>
                </w:rPr>
                <m:t>LPWUS</m:t>
              </m:r>
            </m:sub>
          </m:sSub>
          <m:r>
            <m:rPr>
              <m:sty m:val="bi"/>
            </m:rPr>
            <w:rPr>
              <w:rFonts w:ascii="Cambria Math" w:hAnsi="Cambria Math"/>
              <w:highlight w:val="yellow"/>
              <w:lang w:eastAsia="ko-KR"/>
            </w:rPr>
            <m:t>=  N</m:t>
          </m:r>
          <m:sSub>
            <m:sSubPr>
              <m:ctrlPr>
                <w:rPr>
                  <w:rFonts w:ascii="Cambria Math" w:hAnsi="Cambria Math"/>
                  <w:b/>
                  <w:i/>
                  <w:highlight w:val="yellow"/>
                  <w:lang w:eastAsia="ko-KR"/>
                </w:rPr>
              </m:ctrlPr>
            </m:sSubPr>
            <m:e>
              <m:r>
                <m:rPr>
                  <m:sty m:val="bi"/>
                </m:rPr>
                <w:rPr>
                  <w:rFonts w:ascii="Cambria Math" w:hAnsi="Cambria Math"/>
                  <w:highlight w:val="yellow"/>
                  <w:lang w:eastAsia="ko-KR"/>
                </w:rPr>
                <m:t>F</m:t>
              </m:r>
            </m:e>
            <m:sub>
              <m:r>
                <m:rPr>
                  <m:sty m:val="bi"/>
                </m:rPr>
                <w:rPr>
                  <w:rFonts w:ascii="Cambria Math" w:hAnsi="Cambria Math"/>
                  <w:highlight w:val="yellow"/>
                  <w:lang w:eastAsia="ko-KR"/>
                </w:rPr>
                <m:t>legacy</m:t>
              </m:r>
            </m:sub>
          </m:sSub>
          <m:r>
            <m:rPr>
              <m:sty m:val="bi"/>
            </m:rPr>
            <w:rPr>
              <w:rFonts w:ascii="Cambria Math" w:hAnsi="Cambria Math"/>
              <w:highlight w:val="yellow"/>
              <w:lang w:eastAsia="ko-KR"/>
            </w:rPr>
            <m:t>-N</m:t>
          </m:r>
          <m:sSub>
            <m:sSubPr>
              <m:ctrlPr>
                <w:rPr>
                  <w:rFonts w:ascii="Cambria Math" w:hAnsi="Cambria Math"/>
                  <w:b/>
                  <w:i/>
                  <w:highlight w:val="yellow"/>
                  <w:lang w:eastAsia="ko-KR"/>
                </w:rPr>
              </m:ctrlPr>
            </m:sSubPr>
            <m:e>
              <m:r>
                <m:rPr>
                  <m:sty m:val="bi"/>
                </m:rPr>
                <w:rPr>
                  <w:rFonts w:ascii="Cambria Math" w:hAnsi="Cambria Math"/>
                  <w:highlight w:val="yellow"/>
                  <w:lang w:eastAsia="ko-KR"/>
                </w:rPr>
                <m:t>F</m:t>
              </m:r>
            </m:e>
            <m:sub>
              <m:r>
                <m:rPr>
                  <m:sty m:val="bi"/>
                </m:rPr>
                <w:rPr>
                  <w:rFonts w:ascii="Cambria Math" w:hAnsi="Cambria Math"/>
                  <w:highlight w:val="yellow"/>
                  <w:lang w:eastAsia="ko-KR"/>
                </w:rPr>
                <m:t>LPWUS</m:t>
              </m:r>
            </m:sub>
          </m:sSub>
          <m:r>
            <m:rPr>
              <m:sty m:val="bi"/>
            </m:rPr>
            <w:rPr>
              <w:rFonts w:ascii="Cambria Math" w:hAnsi="Cambria Math"/>
              <w:highlight w:val="yellow"/>
              <w:lang w:eastAsia="ko-KR"/>
            </w:rPr>
            <m:t>+10</m:t>
          </m:r>
          <m:func>
            <m:funcPr>
              <m:ctrlPr>
                <w:rPr>
                  <w:rFonts w:ascii="Cambria Math" w:hAnsi="Cambria Math"/>
                  <w:b/>
                  <w:highlight w:val="yellow"/>
                  <w:lang w:eastAsia="ko-KR"/>
                </w:rPr>
              </m:ctrlPr>
            </m:funcPr>
            <m:fName>
              <m:r>
                <m:rPr>
                  <m:sty m:val="b"/>
                </m:rPr>
                <w:rPr>
                  <w:rFonts w:ascii="Cambria Math" w:hAnsi="Cambria Math"/>
                  <w:highlight w:val="yellow"/>
                  <w:lang w:eastAsia="ko-KR"/>
                </w:rPr>
                <m:t>log</m:t>
              </m:r>
            </m:fName>
            <m:e>
              <m:d>
                <m:dPr>
                  <m:ctrlPr>
                    <w:rPr>
                      <w:rFonts w:ascii="Cambria Math" w:hAnsi="Cambria Math"/>
                      <w:b/>
                      <w:i/>
                      <w:highlight w:val="yellow"/>
                      <w:lang w:eastAsia="ko-KR"/>
                    </w:rPr>
                  </m:ctrlPr>
                </m:dPr>
                <m:e>
                  <m:sSub>
                    <m:sSubPr>
                      <m:ctrlPr>
                        <w:rPr>
                          <w:rFonts w:ascii="Cambria Math" w:hAnsi="Cambria Math"/>
                          <w:b/>
                          <w:i/>
                          <w:highlight w:val="yellow"/>
                          <w:lang w:eastAsia="ko-KR"/>
                        </w:rPr>
                      </m:ctrlPr>
                    </m:sSubPr>
                    <m:e>
                      <m:f>
                        <m:fPr>
                          <m:ctrlPr>
                            <w:rPr>
                              <w:rFonts w:ascii="Cambria Math" w:hAnsi="Cambria Math"/>
                              <w:b/>
                              <w:i/>
                              <w:highlight w:val="yellow"/>
                              <w:lang w:eastAsia="ko-KR"/>
                            </w:rPr>
                          </m:ctrlPr>
                        </m:fPr>
                        <m:num>
                          <m:r>
                            <m:rPr>
                              <m:sty m:val="bi"/>
                            </m:rPr>
                            <w:rPr>
                              <w:rFonts w:ascii="Cambria Math" w:hAnsi="Cambria Math"/>
                              <w:highlight w:val="yellow"/>
                              <w:lang w:eastAsia="ko-KR"/>
                            </w:rPr>
                            <m:t>NRB</m:t>
                          </m:r>
                        </m:num>
                        <m:den>
                          <m:r>
                            <m:rPr>
                              <m:sty m:val="bi"/>
                            </m:rPr>
                            <w:rPr>
                              <w:rFonts w:ascii="Cambria Math" w:hAnsi="Cambria Math"/>
                              <w:highlight w:val="yellow"/>
                              <w:lang w:eastAsia="ko-KR"/>
                            </w:rPr>
                            <m:t>RB</m:t>
                          </m:r>
                        </m:den>
                      </m:f>
                    </m:e>
                    <m:sub>
                      <m:r>
                        <m:rPr>
                          <m:sty m:val="bi"/>
                        </m:rPr>
                        <w:rPr>
                          <w:rFonts w:ascii="Cambria Math" w:hAnsi="Cambria Math"/>
                          <w:highlight w:val="yellow"/>
                          <w:lang w:eastAsia="ko-KR"/>
                        </w:rPr>
                        <m:t>LPWUS</m:t>
                      </m:r>
                    </m:sub>
                  </m:sSub>
                </m:e>
              </m:d>
            </m:e>
          </m:func>
          <m:r>
            <m:rPr>
              <m:sty m:val="bi"/>
            </m:rPr>
            <w:rPr>
              <w:rFonts w:ascii="Cambria Math" w:hAnsi="Cambria Math"/>
              <w:highlight w:val="yellow"/>
              <w:lang w:eastAsia="ko-KR"/>
            </w:rPr>
            <m:t>+AC</m:t>
          </m:r>
          <m:sSub>
            <m:sSubPr>
              <m:ctrlPr>
                <w:rPr>
                  <w:rFonts w:ascii="Cambria Math" w:hAnsi="Cambria Math"/>
                  <w:b/>
                  <w:i/>
                  <w:highlight w:val="yellow"/>
                  <w:lang w:eastAsia="ko-KR"/>
                </w:rPr>
              </m:ctrlPr>
            </m:sSubPr>
            <m:e>
              <m:r>
                <m:rPr>
                  <m:sty m:val="bi"/>
                </m:rPr>
                <w:rPr>
                  <w:rFonts w:ascii="Cambria Math" w:hAnsi="Cambria Math"/>
                  <w:highlight w:val="yellow"/>
                  <w:lang w:eastAsia="ko-KR"/>
                </w:rPr>
                <m:t>S</m:t>
              </m:r>
            </m:e>
            <m:sub>
              <m:r>
                <m:rPr>
                  <m:sty m:val="bi"/>
                </m:rPr>
                <w:rPr>
                  <w:rFonts w:ascii="Cambria Math" w:hAnsi="Cambria Math"/>
                  <w:highlight w:val="yellow"/>
                  <w:lang w:eastAsia="ko-KR"/>
                </w:rPr>
                <m:t>legacy</m:t>
              </m:r>
            </m:sub>
          </m:sSub>
          <m:r>
            <m:rPr>
              <m:sty m:val="bi"/>
            </m:rPr>
            <w:rPr>
              <w:rFonts w:ascii="Cambria Math" w:hAnsi="Cambria Math"/>
              <w:highlight w:val="yellow"/>
              <w:lang w:eastAsia="ko-KR"/>
            </w:rPr>
            <m:t>-</m:t>
          </m:r>
          <m:sSub>
            <m:sSubPr>
              <m:ctrlPr>
                <w:rPr>
                  <w:rFonts w:ascii="Cambria Math" w:hAnsi="Cambria Math"/>
                  <w:b/>
                  <w:i/>
                  <w:highlight w:val="yellow"/>
                  <w:lang w:eastAsia="ko-KR"/>
                </w:rPr>
              </m:ctrlPr>
            </m:sSubPr>
            <m:e>
              <m:r>
                <m:rPr>
                  <m:sty m:val="bi"/>
                </m:rPr>
                <w:rPr>
                  <w:rFonts w:ascii="Cambria Math" w:hAnsi="Cambria Math"/>
                  <w:highlight w:val="yellow"/>
                  <w:lang w:eastAsia="ko-KR"/>
                </w:rPr>
                <m:t>D</m:t>
              </m:r>
            </m:e>
            <m:sub>
              <m:r>
                <m:rPr>
                  <m:sty m:val="bi"/>
                </m:rPr>
                <w:rPr>
                  <w:rFonts w:ascii="Cambria Math" w:hAnsi="Cambria Math"/>
                  <w:highlight w:val="yellow"/>
                  <w:lang w:eastAsia="ko-KR"/>
                </w:rPr>
                <m:t>G</m:t>
              </m:r>
            </m:sub>
          </m:sSub>
        </m:oMath>
      </m:oMathPara>
    </w:p>
    <w:p w14:paraId="361FA832" w14:textId="77777777" w:rsidR="00396083" w:rsidRPr="003800D3" w:rsidRDefault="00396083" w:rsidP="00BD0738">
      <w:pPr>
        <w:rPr>
          <w:b/>
          <w:lang w:eastAsia="ko-KR"/>
        </w:rPr>
      </w:pPr>
    </w:p>
    <w:p w14:paraId="7549D6E8" w14:textId="391F953D" w:rsidR="00286B88" w:rsidRPr="00F65124" w:rsidRDefault="00286B88" w:rsidP="00286B88">
      <w:pPr>
        <w:pStyle w:val="Heading3"/>
      </w:pPr>
      <w:r w:rsidRPr="00F65124">
        <w:t>2.</w:t>
      </w:r>
      <w:r>
        <w:t>3.3</w:t>
      </w:r>
      <w:r>
        <w:tab/>
        <w:t xml:space="preserve">ACS requirements </w:t>
      </w:r>
    </w:p>
    <w:p w14:paraId="4DC946A9" w14:textId="73C6C638" w:rsidR="00EA6417" w:rsidRDefault="00905992" w:rsidP="00BD0738">
      <w:pPr>
        <w:rPr>
          <w:lang w:eastAsia="ko-KR"/>
        </w:rPr>
      </w:pPr>
      <w:r>
        <w:rPr>
          <w:lang w:eastAsia="ko-KR"/>
        </w:rPr>
        <w:t>Th</w:t>
      </w:r>
      <w:r w:rsidR="00093C44">
        <w:rPr>
          <w:lang w:eastAsia="ko-KR"/>
        </w:rPr>
        <w:t>e</w:t>
      </w:r>
      <w:r>
        <w:rPr>
          <w:lang w:eastAsia="ko-KR"/>
        </w:rPr>
        <w:t xml:space="preserve"> expression</w:t>
      </w:r>
      <w:r w:rsidR="00093C44">
        <w:rPr>
          <w:lang w:eastAsia="ko-KR"/>
        </w:rPr>
        <w:t xml:space="preserve"> in obs.1</w:t>
      </w:r>
      <w:r>
        <w:rPr>
          <w:lang w:eastAsia="ko-KR"/>
        </w:rPr>
        <w:t xml:space="preserve"> is used to </w:t>
      </w:r>
      <w:r w:rsidR="00644C3D">
        <w:rPr>
          <w:lang w:eastAsia="ko-KR"/>
        </w:rPr>
        <w:t>create</w:t>
      </w:r>
      <w:r>
        <w:rPr>
          <w:lang w:eastAsia="ko-KR"/>
        </w:rPr>
        <w:t xml:space="preserve"> the </w:t>
      </w:r>
      <w:r w:rsidR="00644C3D">
        <w:rPr>
          <w:lang w:eastAsia="ko-KR"/>
        </w:rPr>
        <w:t xml:space="preserve">LPWUR </w:t>
      </w:r>
      <w:r w:rsidR="0025787B">
        <w:rPr>
          <w:lang w:eastAsia="ko-KR"/>
        </w:rPr>
        <w:t xml:space="preserve">ACS requirement table </w:t>
      </w:r>
      <w:r w:rsidR="00644C3D">
        <w:rPr>
          <w:lang w:eastAsia="ko-KR"/>
        </w:rPr>
        <w:t xml:space="preserve">from that of the legacy </w:t>
      </w:r>
      <w:r w:rsidR="007F3B10">
        <w:rPr>
          <w:lang w:eastAsia="ko-KR"/>
        </w:rPr>
        <w:t xml:space="preserve">PDSCH </w:t>
      </w:r>
      <w:r w:rsidR="00644C3D">
        <w:rPr>
          <w:lang w:eastAsia="ko-KR"/>
        </w:rPr>
        <w:t xml:space="preserve">case </w:t>
      </w:r>
      <w:r w:rsidR="00F039D6">
        <w:rPr>
          <w:lang w:eastAsia="ko-KR"/>
        </w:rPr>
        <w:t xml:space="preserve">by incorporating </w:t>
      </w:r>
      <w:r w:rsidR="00EA6417">
        <w:rPr>
          <w:lang w:eastAsia="ko-KR"/>
        </w:rPr>
        <w:t>the following:</w:t>
      </w:r>
    </w:p>
    <w:p w14:paraId="6F77D3D0" w14:textId="77777777" w:rsidR="00542AC9" w:rsidRDefault="00542AC9" w:rsidP="00390334">
      <w:pPr>
        <w:pStyle w:val="ListParagraph"/>
        <w:numPr>
          <w:ilvl w:val="0"/>
          <w:numId w:val="36"/>
        </w:numPr>
        <w:rPr>
          <w:lang w:eastAsia="ko-KR"/>
        </w:rPr>
      </w:pPr>
      <w:r>
        <w:rPr>
          <w:lang w:eastAsia="ko-KR"/>
        </w:rPr>
        <w:t>NF</w:t>
      </w:r>
      <w:r w:rsidRPr="00390334">
        <w:rPr>
          <w:vertAlign w:val="subscript"/>
          <w:lang w:eastAsia="ko-KR"/>
        </w:rPr>
        <w:t>legacy</w:t>
      </w:r>
      <w:r>
        <w:rPr>
          <w:lang w:eastAsia="ko-KR"/>
        </w:rPr>
        <w:t xml:space="preserve"> = 9.0 dB</w:t>
      </w:r>
    </w:p>
    <w:p w14:paraId="0C6AB53C" w14:textId="77777777" w:rsidR="00542AC9" w:rsidRDefault="00542AC9" w:rsidP="00390334">
      <w:pPr>
        <w:pStyle w:val="ListParagraph"/>
        <w:numPr>
          <w:ilvl w:val="0"/>
          <w:numId w:val="36"/>
        </w:numPr>
        <w:rPr>
          <w:lang w:eastAsia="ko-KR"/>
        </w:rPr>
      </w:pPr>
      <w:r>
        <w:rPr>
          <w:lang w:eastAsia="ko-KR"/>
        </w:rPr>
        <w:t>NF</w:t>
      </w:r>
      <w:r w:rsidRPr="00390334">
        <w:rPr>
          <w:vertAlign w:val="subscript"/>
          <w:lang w:eastAsia="ko-KR"/>
        </w:rPr>
        <w:t>LPWUS</w:t>
      </w:r>
      <w:r>
        <w:rPr>
          <w:lang w:eastAsia="ko-KR"/>
        </w:rPr>
        <w:t xml:space="preserve"> (type 1) = 15.5 dB</w:t>
      </w:r>
    </w:p>
    <w:p w14:paraId="0C20E8F5" w14:textId="77777777" w:rsidR="00800482" w:rsidRDefault="00542AC9" w:rsidP="00390334">
      <w:pPr>
        <w:pStyle w:val="ListParagraph"/>
        <w:numPr>
          <w:ilvl w:val="0"/>
          <w:numId w:val="36"/>
        </w:numPr>
        <w:rPr>
          <w:lang w:eastAsia="ko-KR"/>
        </w:rPr>
      </w:pPr>
      <w:r>
        <w:rPr>
          <w:lang w:eastAsia="ko-KR"/>
        </w:rPr>
        <w:t>NF</w:t>
      </w:r>
      <w:r w:rsidRPr="00390334">
        <w:rPr>
          <w:vertAlign w:val="subscript"/>
          <w:lang w:eastAsia="ko-KR"/>
        </w:rPr>
        <w:t>LPWUS</w:t>
      </w:r>
      <w:r>
        <w:rPr>
          <w:lang w:eastAsia="ko-KR"/>
        </w:rPr>
        <w:t xml:space="preserve"> (type 2) = 11</w:t>
      </w:r>
      <w:r w:rsidR="00427AD0">
        <w:rPr>
          <w:lang w:eastAsia="ko-KR"/>
        </w:rPr>
        <w:t>.0</w:t>
      </w:r>
      <w:r>
        <w:rPr>
          <w:lang w:eastAsia="ko-KR"/>
        </w:rPr>
        <w:t xml:space="preserve"> dB</w:t>
      </w:r>
    </w:p>
    <w:p w14:paraId="3DC3107D" w14:textId="77777777" w:rsidR="00093C44" w:rsidRDefault="00800482" w:rsidP="00390334">
      <w:pPr>
        <w:pStyle w:val="ListParagraph"/>
        <w:numPr>
          <w:ilvl w:val="0"/>
          <w:numId w:val="36"/>
        </w:numPr>
        <w:rPr>
          <w:lang w:eastAsia="ko-KR"/>
        </w:rPr>
      </w:pPr>
      <w:r>
        <w:rPr>
          <w:lang w:eastAsia="ko-KR"/>
        </w:rPr>
        <w:t>D</w:t>
      </w:r>
      <w:r w:rsidRPr="00390334">
        <w:rPr>
          <w:vertAlign w:val="subscript"/>
          <w:lang w:eastAsia="ko-KR"/>
        </w:rPr>
        <w:t>G</w:t>
      </w:r>
      <w:r>
        <w:rPr>
          <w:lang w:eastAsia="ko-KR"/>
        </w:rPr>
        <w:t>(2Rx) = 3.0 dB</w:t>
      </w:r>
      <w:r w:rsidR="00F039D6">
        <w:rPr>
          <w:lang w:eastAsia="ko-KR"/>
        </w:rPr>
        <w:t xml:space="preserve"> </w:t>
      </w:r>
    </w:p>
    <w:p w14:paraId="3723BDF8" w14:textId="2B69672D" w:rsidR="007F543C" w:rsidRDefault="007F543C" w:rsidP="00390334">
      <w:pPr>
        <w:pStyle w:val="ListParagraph"/>
        <w:numPr>
          <w:ilvl w:val="0"/>
          <w:numId w:val="36"/>
        </w:numPr>
        <w:rPr>
          <w:lang w:eastAsia="ko-KR"/>
        </w:rPr>
      </w:pPr>
      <w:r>
        <w:rPr>
          <w:lang w:eastAsia="ko-KR"/>
        </w:rPr>
        <w:t>RB</w:t>
      </w:r>
      <w:r w:rsidRPr="007F543C">
        <w:rPr>
          <w:vertAlign w:val="subscript"/>
          <w:lang w:eastAsia="ko-KR"/>
        </w:rPr>
        <w:t>LPWUS</w:t>
      </w:r>
      <w:r>
        <w:rPr>
          <w:lang w:eastAsia="ko-KR"/>
        </w:rPr>
        <w:t xml:space="preserve"> = 11</w:t>
      </w:r>
      <w:r w:rsidR="006B73D6">
        <w:rPr>
          <w:lang w:eastAsia="ko-KR"/>
        </w:rPr>
        <w:t xml:space="preserve"> </w:t>
      </w:r>
    </w:p>
    <w:p w14:paraId="41BE1176" w14:textId="7C6F0F7F" w:rsidR="00093C44" w:rsidRDefault="00931809" w:rsidP="00093C44">
      <w:pPr>
        <w:rPr>
          <w:lang w:eastAsia="ko-KR"/>
        </w:rPr>
      </w:pPr>
      <w:r>
        <w:rPr>
          <w:lang w:eastAsia="ko-KR"/>
        </w:rPr>
        <w:t xml:space="preserve">The guiding equation then specializes </w:t>
      </w:r>
      <w:r w:rsidR="001D76D2">
        <w:rPr>
          <w:lang w:eastAsia="ko-KR"/>
        </w:rPr>
        <w:t>for type</w:t>
      </w:r>
      <w:r w:rsidR="005F2029">
        <w:rPr>
          <w:lang w:eastAsia="ko-KR"/>
        </w:rPr>
        <w:t>s</w:t>
      </w:r>
      <w:r w:rsidR="001D76D2">
        <w:rPr>
          <w:lang w:eastAsia="ko-KR"/>
        </w:rPr>
        <w:t xml:space="preserve"> 1</w:t>
      </w:r>
      <w:r w:rsidR="005F2029">
        <w:rPr>
          <w:lang w:eastAsia="ko-KR"/>
        </w:rPr>
        <w:t xml:space="preserve"> and 2</w:t>
      </w:r>
      <w:r w:rsidR="001D76D2">
        <w:rPr>
          <w:lang w:eastAsia="ko-KR"/>
        </w:rPr>
        <w:t xml:space="preserve"> LR as:</w:t>
      </w:r>
    </w:p>
    <w:p w14:paraId="7846C317" w14:textId="61E1E995" w:rsidR="001D76D2" w:rsidRDefault="001D76D2" w:rsidP="00093C44">
      <w:pPr>
        <w:rPr>
          <w:lang w:eastAsia="ko-KR"/>
        </w:rPr>
      </w:pPr>
      <m:oMathPara>
        <m:oMath>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LPWUS_type1</m:t>
              </m:r>
            </m:sub>
          </m:sSub>
          <m:r>
            <w:rPr>
              <w:rFonts w:ascii="Cambria Math" w:hAnsi="Cambria Math"/>
              <w:lang w:eastAsia="ko-KR"/>
            </w:rPr>
            <m:t>=  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NRB</m:t>
                      </m:r>
                    </m:num>
                    <m:den>
                      <m:r>
                        <w:rPr>
                          <w:rFonts w:ascii="Cambria Math" w:hAnsi="Cambria Math"/>
                          <w:lang w:eastAsia="ko-KR"/>
                        </w:rPr>
                        <m:t>11</m:t>
                      </m:r>
                    </m:den>
                  </m:f>
                </m:e>
              </m:d>
            </m:e>
          </m:func>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r>
            <w:rPr>
              <w:rFonts w:ascii="Cambria Math" w:hAnsi="Cambria Math"/>
              <w:lang w:eastAsia="ko-KR"/>
            </w:rPr>
            <m:t>-9.5</m:t>
          </m:r>
        </m:oMath>
      </m:oMathPara>
    </w:p>
    <w:p w14:paraId="06DF9B43" w14:textId="10A0E177" w:rsidR="001D76D2" w:rsidRPr="003E4EE4" w:rsidRDefault="003E4EE4" w:rsidP="00093C44">
      <w:pPr>
        <w:rPr>
          <w:lang w:eastAsia="ko-KR"/>
        </w:rPr>
      </w:pPr>
      <m:oMathPara>
        <m:oMath>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LPWUS_type2</m:t>
              </m:r>
            </m:sub>
          </m:sSub>
          <m:r>
            <w:rPr>
              <w:rFonts w:ascii="Cambria Math" w:hAnsi="Cambria Math"/>
              <w:lang w:eastAsia="ko-KR"/>
            </w:rPr>
            <m:t>=  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NRB</m:t>
                      </m:r>
                    </m:num>
                    <m:den>
                      <m:r>
                        <w:rPr>
                          <w:rFonts w:ascii="Cambria Math" w:hAnsi="Cambria Math"/>
                          <w:lang w:eastAsia="ko-KR"/>
                        </w:rPr>
                        <m:t>11</m:t>
                      </m:r>
                    </m:den>
                  </m:f>
                </m:e>
              </m:d>
            </m:e>
          </m:func>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r>
            <w:rPr>
              <w:rFonts w:ascii="Cambria Math" w:hAnsi="Cambria Math"/>
              <w:lang w:eastAsia="ko-KR"/>
            </w:rPr>
            <m:t>-5.0</m:t>
          </m:r>
        </m:oMath>
      </m:oMathPara>
    </w:p>
    <w:p w14:paraId="06687259" w14:textId="348FCD44" w:rsidR="0025787B" w:rsidRDefault="003E4EE4" w:rsidP="00093C44">
      <w:pPr>
        <w:rPr>
          <w:lang w:eastAsia="ko-KR"/>
        </w:rPr>
      </w:pPr>
      <w:r>
        <w:rPr>
          <w:lang w:eastAsia="ko-KR"/>
        </w:rPr>
        <w:t>These specializations translate to the following ACS requirements.</w:t>
      </w:r>
      <w:r w:rsidR="00755874">
        <w:rPr>
          <w:noProof/>
          <w:lang w:eastAsia="ko-KR"/>
        </w:rPr>
        <mc:AlternateContent>
          <mc:Choice Requires="wpc">
            <w:drawing>
              <wp:inline distT="0" distB="0" distL="0" distR="0" wp14:anchorId="5A7C9D34" wp14:editId="01121092">
                <wp:extent cx="5486400" cy="2189477"/>
                <wp:effectExtent l="0" t="152400" r="0" b="1905"/>
                <wp:docPr id="1030699051"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74525216" name="Picture 1874525216" descr="A screenshot of a computer&#10;&#10;AI-generated content may be incorrect."/>
                          <pic:cNvPicPr>
                            <a:picLocks noChangeAspect="1"/>
                          </pic:cNvPicPr>
                        </pic:nvPicPr>
                        <pic:blipFill>
                          <a:blip r:embed="rId13"/>
                          <a:stretch>
                            <a:fillRect/>
                          </a:stretch>
                        </pic:blipFill>
                        <pic:spPr>
                          <a:xfrm>
                            <a:off x="887666" y="0"/>
                            <a:ext cx="3657600" cy="1751330"/>
                          </a:xfrm>
                          <a:prstGeom prst="rect">
                            <a:avLst/>
                          </a:prstGeom>
                          <a:ln>
                            <a:noFill/>
                          </a:ln>
                          <a:effectLst>
                            <a:outerShdw blurRad="292100" dist="139700" dir="2700000" algn="tl" rotWithShape="0">
                              <a:srgbClr val="333333">
                                <a:alpha val="65000"/>
                              </a:srgbClr>
                            </a:outerShdw>
                          </a:effectLst>
                        </pic:spPr>
                      </pic:pic>
                      <wps:wsp>
                        <wps:cNvPr id="1150736168" name="Text Box 1"/>
                        <wps:cNvSpPr txBox="1"/>
                        <wps:spPr>
                          <a:xfrm>
                            <a:off x="962107" y="1897481"/>
                            <a:ext cx="3633746" cy="255997"/>
                          </a:xfrm>
                          <a:prstGeom prst="rect">
                            <a:avLst/>
                          </a:prstGeom>
                          <a:solidFill>
                            <a:schemeClr val="lt1"/>
                          </a:solidFill>
                          <a:ln w="6350">
                            <a:solidFill>
                              <a:prstClr val="black"/>
                            </a:solidFill>
                          </a:ln>
                        </wps:spPr>
                        <wps:txbx>
                          <w:txbxContent>
                            <w:p w14:paraId="50796603" w14:textId="29368823" w:rsidR="00755874" w:rsidRDefault="00755874" w:rsidP="00755874">
                              <w:pPr>
                                <w:jc w:val="center"/>
                                <w:rPr>
                                  <w:rFonts w:eastAsia="Times New Roman"/>
                                </w:rPr>
                              </w:pPr>
                              <w:r>
                                <w:rPr>
                                  <w:rFonts w:eastAsia="Times New Roman"/>
                                </w:rPr>
                                <w:t>Figure 2.3.</w:t>
                              </w:r>
                              <w:r w:rsidR="007D3B25">
                                <w:rPr>
                                  <w:rFonts w:eastAsia="Times New Roman"/>
                                </w:rPr>
                                <w:t>3</w:t>
                              </w:r>
                              <w:r>
                                <w:rPr>
                                  <w:rFonts w:eastAsia="Times New Roman"/>
                                </w:rPr>
                                <w:t xml:space="preserve"> – 1: ACS requirement table for LPWUR</w:t>
                              </w:r>
                            </w:p>
                            <w:p w14:paraId="5C4B6E7C" w14:textId="77777777" w:rsidR="00755874" w:rsidRDefault="00755874" w:rsidP="00755874">
                              <w:pPr>
                                <w:rPr>
                                  <w:rFonts w:eastAsia="Times New Roman"/>
                                </w:rPr>
                              </w:pPr>
                              <w:r>
                                <w:rPr>
                                  <w:rFonts w:eastAsia="Times New Roman"/>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A7C9D34" id="Canvas 4" o:spid="_x0000_s1034" editas="canvas" style="width:6in;height:172.4pt;mso-position-horizontal-relative:char;mso-position-vertical-relative:line" coordsize="54864,21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">
                <v:shape id="_x0000_s1035" type="#_x0000_t75" style="position:absolute;width:54864;height:21888;visibility:visible;mso-wrap-style:square" filled="t">
                  <v:fill o:detectmouseclick="t"/>
                  <v:path o:connecttype="none"/>
                </v:shape>
                <v:shape id="Picture 1874525216" o:spid="_x0000_s1036" type="#_x0000_t75" alt="A screenshot of a computer&#10;&#10;AI-generated content may be incorrect." style="position:absolute;left:8876;width:36576;height:17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">
                  <v:imagedata r:id="rId14" o:title="A screenshot of a computer&#10;&#10;AI-generated content may be incorrect"/>
                  <v:shadow on="t" color="#333" opacity="42598f" origin="-.5,-.5" offset="2.74397mm,2.74397mm"/>
                </v:shape>
                <v:shape id="Text Box 1" o:spid="_x0000_s1037" type="#_x0000_t202" style="position:absolute;left:9621;top:18974;width:36337;height:2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" fillcolor="white [3201]" strokeweight=".5pt">
                  <v:textbox>
                    <w:txbxContent>
                      <w:p w14:paraId="50796603" w14:textId="29368823" w:rsidR="00755874" w:rsidRDefault="00755874" w:rsidP="00755874">
                        <w:pPr>
                          <w:jc w:val="center"/>
                          <w:rPr>
                            <w:rFonts w:eastAsia="Times New Roman"/>
                          </w:rPr>
                        </w:pPr>
                        <w:r>
                          <w:rPr>
                            <w:rFonts w:eastAsia="Times New Roman"/>
                          </w:rPr>
                          <w:t>Figure 2.3.</w:t>
                        </w:r>
                        <w:r w:rsidR="007D3B25">
                          <w:rPr>
                            <w:rFonts w:eastAsia="Times New Roman"/>
                          </w:rPr>
                          <w:t>3</w:t>
                        </w:r>
                        <w:r>
                          <w:rPr>
                            <w:rFonts w:eastAsia="Times New Roman"/>
                          </w:rPr>
                          <w:t xml:space="preserve"> – 1: ACS requirement table for LPWUR</w:t>
                        </w:r>
                      </w:p>
                      <w:p w14:paraId="5C4B6E7C" w14:textId="77777777" w:rsidR="00755874" w:rsidRDefault="00755874" w:rsidP="00755874">
                        <w:pPr>
                          <w:rPr>
                            <w:rFonts w:eastAsia="Times New Roman"/>
                          </w:rPr>
                        </w:pPr>
                        <w:r>
                          <w:rPr>
                            <w:rFonts w:eastAsia="Times New Roman"/>
                          </w:rPr>
                          <w:t> </w:t>
                        </w:r>
                      </w:p>
                    </w:txbxContent>
                  </v:textbox>
                </v:shape>
                <w10:anchorlock/>
              </v:group>
            </w:pict>
          </mc:Fallback>
        </mc:AlternateContent>
      </w:r>
    </w:p>
    <w:p w14:paraId="07599004" w14:textId="3FEB7702" w:rsidR="00004FF8" w:rsidRDefault="00C55E8B" w:rsidP="00BD0738">
      <w:pPr>
        <w:rPr>
          <w:lang w:eastAsia="ko-KR"/>
        </w:rPr>
      </w:pPr>
      <w:r>
        <w:rPr>
          <w:lang w:eastAsia="ko-KR"/>
        </w:rPr>
        <w:t>The detailed</w:t>
      </w:r>
      <w:r w:rsidR="0014347B">
        <w:rPr>
          <w:lang w:eastAsia="ko-KR"/>
        </w:rPr>
        <w:t xml:space="preserve"> ACS</w:t>
      </w:r>
      <w:r>
        <w:rPr>
          <w:lang w:eastAsia="ko-KR"/>
        </w:rPr>
        <w:t xml:space="preserve"> </w:t>
      </w:r>
      <w:r w:rsidR="00E92BCD">
        <w:rPr>
          <w:lang w:eastAsia="ko-KR"/>
        </w:rPr>
        <w:t>side conditions</w:t>
      </w:r>
      <w:r>
        <w:rPr>
          <w:lang w:eastAsia="ko-KR"/>
        </w:rPr>
        <w:t xml:space="preserve"> can </w:t>
      </w:r>
      <w:r w:rsidR="007F3B10">
        <w:rPr>
          <w:lang w:eastAsia="ko-KR"/>
        </w:rPr>
        <w:t xml:space="preserve">now </w:t>
      </w:r>
      <w:r>
        <w:rPr>
          <w:lang w:eastAsia="ko-KR"/>
        </w:rPr>
        <w:t xml:space="preserve">be constructed </w:t>
      </w:r>
      <w:r w:rsidR="007F3B10">
        <w:rPr>
          <w:lang w:eastAsia="ko-KR"/>
        </w:rPr>
        <w:t xml:space="preserve">based on these </w:t>
      </w:r>
      <w:r w:rsidR="00676454">
        <w:rPr>
          <w:lang w:eastAsia="ko-KR"/>
        </w:rPr>
        <w:t>tabulated requirement</w:t>
      </w:r>
      <w:r w:rsidR="007F3B10">
        <w:rPr>
          <w:lang w:eastAsia="ko-KR"/>
        </w:rPr>
        <w:t xml:space="preserve"> values</w:t>
      </w:r>
      <w:r w:rsidR="00292A01">
        <w:rPr>
          <w:lang w:eastAsia="ko-KR"/>
        </w:rPr>
        <w:t>.</w:t>
      </w:r>
      <w:r w:rsidR="00156D78">
        <w:rPr>
          <w:lang w:eastAsia="ko-KR"/>
        </w:rPr>
        <w:t xml:space="preserve"> </w:t>
      </w:r>
      <w:r w:rsidR="009C0C07">
        <w:rPr>
          <w:lang w:eastAsia="ko-KR"/>
        </w:rPr>
        <w:t>The ACS requirement proposal</w:t>
      </w:r>
      <w:r w:rsidR="003E2D55">
        <w:rPr>
          <w:lang w:eastAsia="ko-KR"/>
        </w:rPr>
        <w:t xml:space="preserve"> in its entirety, including wording,</w:t>
      </w:r>
      <w:r w:rsidR="009C0C07">
        <w:rPr>
          <w:lang w:eastAsia="ko-KR"/>
        </w:rPr>
        <w:t xml:space="preserve"> is provided in draft form in an accompanying contribution [</w:t>
      </w:r>
      <w:r w:rsidR="000E634F">
        <w:rPr>
          <w:lang w:eastAsia="ko-KR"/>
        </w:rPr>
        <w:t>6</w:t>
      </w:r>
      <w:r w:rsidR="009C0C07">
        <w:rPr>
          <w:lang w:eastAsia="ko-KR"/>
        </w:rPr>
        <w:t>].</w:t>
      </w:r>
      <w:r w:rsidR="002E6FEE">
        <w:rPr>
          <w:lang w:eastAsia="ko-KR"/>
        </w:rPr>
        <w:t xml:space="preserve"> The </w:t>
      </w:r>
      <w:r w:rsidR="00676454">
        <w:rPr>
          <w:lang w:eastAsia="ko-KR"/>
        </w:rPr>
        <w:t>ACS requirements</w:t>
      </w:r>
      <w:r w:rsidR="002E6FEE">
        <w:rPr>
          <w:lang w:eastAsia="ko-KR"/>
        </w:rPr>
        <w:t xml:space="preserve"> above are graphically represented in Annex</w:t>
      </w:r>
      <w:r w:rsidR="006C787C">
        <w:rPr>
          <w:lang w:eastAsia="ko-KR"/>
        </w:rPr>
        <w:t>2.</w:t>
      </w:r>
    </w:p>
    <w:p w14:paraId="6B6F6A82" w14:textId="12F8B02E" w:rsidR="002212A6" w:rsidRPr="00F65124" w:rsidRDefault="002212A6" w:rsidP="002212A6">
      <w:pPr>
        <w:pStyle w:val="Heading3"/>
      </w:pPr>
      <w:r w:rsidRPr="00F65124">
        <w:lastRenderedPageBreak/>
        <w:t>2.</w:t>
      </w:r>
      <w:r>
        <w:t>3.</w:t>
      </w:r>
      <w:r w:rsidR="007D3B25">
        <w:t>4</w:t>
      </w:r>
      <w:r>
        <w:tab/>
        <w:t xml:space="preserve">ACS </w:t>
      </w:r>
      <w:r w:rsidR="00C83A5B">
        <w:t>case 1</w:t>
      </w:r>
      <w:r>
        <w:t xml:space="preserve"> </w:t>
      </w:r>
    </w:p>
    <w:p w14:paraId="63BD2CE0" w14:textId="164A5880" w:rsidR="002212A6" w:rsidRDefault="00FE34BB" w:rsidP="002212A6">
      <w:pPr>
        <w:rPr>
          <w:lang w:eastAsia="ko-KR"/>
        </w:rPr>
      </w:pPr>
      <w:r>
        <w:rPr>
          <w:lang w:eastAsia="ko-KR"/>
        </w:rPr>
        <w:t>ACS case 1 is a ‘small signal case’</w:t>
      </w:r>
      <w:r w:rsidR="0038019A">
        <w:rPr>
          <w:lang w:eastAsia="ko-KR"/>
        </w:rPr>
        <w:t>, and the</w:t>
      </w:r>
      <w:r w:rsidR="001F342E">
        <w:rPr>
          <w:lang w:eastAsia="ko-KR"/>
        </w:rPr>
        <w:t xml:space="preserve"> </w:t>
      </w:r>
      <w:r w:rsidR="00FA7F0F">
        <w:rPr>
          <w:lang w:eastAsia="ko-KR"/>
        </w:rPr>
        <w:t>associated</w:t>
      </w:r>
      <w:r w:rsidR="0038019A">
        <w:rPr>
          <w:lang w:eastAsia="ko-KR"/>
        </w:rPr>
        <w:t xml:space="preserve"> interferer </w:t>
      </w:r>
      <w:r w:rsidR="001F342E">
        <w:rPr>
          <w:lang w:eastAsia="ko-KR"/>
        </w:rPr>
        <w:t xml:space="preserve">for the legacy requirement </w:t>
      </w:r>
      <w:r w:rsidR="0038019A">
        <w:rPr>
          <w:lang w:eastAsia="ko-KR"/>
        </w:rPr>
        <w:t xml:space="preserve">is specified </w:t>
      </w:r>
      <w:r w:rsidR="001F342E">
        <w:rPr>
          <w:lang w:eastAsia="ko-KR"/>
        </w:rPr>
        <w:t>relative</w:t>
      </w:r>
      <w:r w:rsidR="0038019A">
        <w:rPr>
          <w:lang w:eastAsia="ko-KR"/>
        </w:rPr>
        <w:t xml:space="preserve"> to the legacy </w:t>
      </w:r>
      <w:r w:rsidR="00F75540">
        <w:rPr>
          <w:lang w:eastAsia="ko-KR"/>
        </w:rPr>
        <w:t xml:space="preserve">REFSENS </w:t>
      </w:r>
      <w:r w:rsidR="0038019A">
        <w:rPr>
          <w:lang w:eastAsia="ko-KR"/>
        </w:rPr>
        <w:t>value</w:t>
      </w:r>
      <w:r w:rsidR="00A03346">
        <w:rPr>
          <w:lang w:eastAsia="ko-KR"/>
        </w:rPr>
        <w:t xml:space="preserve">. </w:t>
      </w:r>
      <w:r w:rsidR="00B55DE0">
        <w:rPr>
          <w:lang w:eastAsia="ko-KR"/>
        </w:rPr>
        <w:t>Referencing both,</w:t>
      </w:r>
      <w:r w:rsidR="00FA707B">
        <w:rPr>
          <w:lang w:eastAsia="ko-KR"/>
        </w:rPr>
        <w:t xml:space="preserve"> the legacy REFSENS as well as the LPWUS REFSENS value </w:t>
      </w:r>
      <w:r w:rsidR="003E2D55">
        <w:rPr>
          <w:lang w:eastAsia="ko-KR"/>
        </w:rPr>
        <w:t>allows</w:t>
      </w:r>
      <w:r w:rsidR="00884CD1">
        <w:rPr>
          <w:lang w:eastAsia="ko-KR"/>
        </w:rPr>
        <w:t xml:space="preserve"> </w:t>
      </w:r>
      <w:r w:rsidR="00816D1C">
        <w:rPr>
          <w:lang w:eastAsia="ko-KR"/>
        </w:rPr>
        <w:t xml:space="preserve">the requirement </w:t>
      </w:r>
      <w:r w:rsidR="003E2D55">
        <w:rPr>
          <w:lang w:eastAsia="ko-KR"/>
        </w:rPr>
        <w:t xml:space="preserve">to be </w:t>
      </w:r>
      <w:r w:rsidR="00816D1C">
        <w:rPr>
          <w:lang w:eastAsia="ko-KR"/>
        </w:rPr>
        <w:t xml:space="preserve">a </w:t>
      </w:r>
      <w:r w:rsidR="00FA707B">
        <w:rPr>
          <w:lang w:eastAsia="ko-KR"/>
        </w:rPr>
        <w:t xml:space="preserve">compact </w:t>
      </w:r>
      <w:r w:rsidR="00816D1C">
        <w:rPr>
          <w:lang w:eastAsia="ko-KR"/>
        </w:rPr>
        <w:t>modification from the legacy PDSCH case</w:t>
      </w:r>
      <w:r w:rsidR="00B5675B">
        <w:rPr>
          <w:lang w:eastAsia="ko-KR"/>
        </w:rPr>
        <w:t xml:space="preserve"> in 38.101-1</w:t>
      </w:r>
      <w:r w:rsidR="00816D1C">
        <w:rPr>
          <w:lang w:eastAsia="ko-KR"/>
        </w:rPr>
        <w:t>:</w:t>
      </w:r>
    </w:p>
    <w:p w14:paraId="014CEB36" w14:textId="382A7FDF" w:rsidR="00902CD5" w:rsidRDefault="00F94C5F" w:rsidP="002B0542">
      <w:pPr>
        <w:rPr>
          <w:lang w:eastAsia="ko-KR"/>
        </w:rPr>
      </w:pPr>
      <w:r>
        <w:rPr>
          <w:noProof/>
          <w:lang w:eastAsia="ko-KR"/>
        </w:rPr>
        <mc:AlternateContent>
          <mc:Choice Requires="wpc">
            <w:drawing>
              <wp:inline distT="0" distB="0" distL="0" distR="0" wp14:anchorId="573AB9DB" wp14:editId="25BA0716">
                <wp:extent cx="5486400" cy="4120273"/>
                <wp:effectExtent l="152400" t="152400" r="342900" b="318770"/>
                <wp:docPr id="166791318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00819802" name="Text Box 2000819802"/>
                        <wps:cNvSpPr txBox="1"/>
                        <wps:spPr>
                          <a:xfrm>
                            <a:off x="143123" y="2828622"/>
                            <a:ext cx="1555474" cy="771277"/>
                          </a:xfrm>
                          <a:prstGeom prst="rect">
                            <a:avLst/>
                          </a:prstGeom>
                          <a:solidFill>
                            <a:schemeClr val="lt1"/>
                          </a:solidFill>
                          <a:ln w="6350">
                            <a:solidFill>
                              <a:prstClr val="black"/>
                            </a:solidFill>
                          </a:ln>
                        </wps:spPr>
                        <wps:txbx>
                          <w:txbxContent>
                            <w:p w14:paraId="639418AE" w14:textId="4D5C4C4A" w:rsidR="00F94C5F" w:rsidRDefault="00F94C5F" w:rsidP="00F94C5F">
                              <w:pPr>
                                <w:jc w:val="center"/>
                                <w:rPr>
                                  <w:lang w:eastAsia="ko-KR"/>
                                </w:rPr>
                              </w:pPr>
                              <w:r>
                                <w:rPr>
                                  <w:lang w:eastAsia="ko-KR"/>
                                </w:rPr>
                                <w:t>Figure 2.3.</w:t>
                              </w:r>
                              <w:r w:rsidR="007D3B25">
                                <w:rPr>
                                  <w:lang w:eastAsia="ko-KR"/>
                                </w:rPr>
                                <w:t>4</w:t>
                              </w:r>
                              <w:r>
                                <w:rPr>
                                  <w:lang w:eastAsia="ko-KR"/>
                                </w:rPr>
                                <w:t xml:space="preserve"> – 1: ACS case 1 test parameters for LPWUR</w:t>
                              </w:r>
                            </w:p>
                            <w:p w14:paraId="5B002C5F" w14:textId="77777777" w:rsidR="00F94C5F" w:rsidRDefault="00F94C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1326733" name="Picture 451326733"/>
                          <pic:cNvPicPr>
                            <a:picLocks noChangeAspect="1"/>
                          </pic:cNvPicPr>
                        </pic:nvPicPr>
                        <pic:blipFill>
                          <a:blip r:embed="rId15"/>
                          <a:stretch>
                            <a:fillRect/>
                          </a:stretch>
                        </pic:blipFill>
                        <pic:spPr>
                          <a:xfrm>
                            <a:off x="0" y="0"/>
                            <a:ext cx="3657600" cy="2133600"/>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419366364" name="Picture 1419366364"/>
                          <pic:cNvPicPr>
                            <a:picLocks noChangeAspect="1"/>
                          </pic:cNvPicPr>
                        </pic:nvPicPr>
                        <pic:blipFill>
                          <a:blip r:embed="rId16"/>
                          <a:stretch>
                            <a:fillRect/>
                          </a:stretch>
                        </pic:blipFill>
                        <pic:spPr>
                          <a:xfrm>
                            <a:off x="1828800" y="2211503"/>
                            <a:ext cx="3657600" cy="1872845"/>
                          </a:xfrm>
                          <a:prstGeom prst="rect">
                            <a:avLst/>
                          </a:prstGeom>
                          <a:ln>
                            <a:noFill/>
                          </a:ln>
                          <a:effectLst>
                            <a:outerShdw blurRad="292100" dist="139700" dir="2700000" algn="tl" rotWithShape="0">
                              <a:srgbClr val="333333">
                                <a:alpha val="65000"/>
                              </a:srgbClr>
                            </a:outerShdw>
                          </a:effectLst>
                        </pic:spPr>
                      </pic:pic>
                    </wpc:wpc>
                  </a:graphicData>
                </a:graphic>
              </wp:inline>
            </w:drawing>
          </mc:Choice>
          <mc:Fallback>
            <w:pict>
              <v:group w14:anchorId="573AB9DB" id="Canvas 2" o:spid="_x0000_s1038" editas="canvas" style="width:6in;height:324.45pt;mso-position-horizontal-relative:char;mso-position-vertical-relative:line" coordsize="54864,41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">
                <v:shape id="_x0000_s1039" type="#_x0000_t75" style="position:absolute;width:54864;height:41198;visibility:visible;mso-wrap-style:square" filled="t">
                  <v:fill o:detectmouseclick="t"/>
                  <v:path o:connecttype="none"/>
                </v:shape>
                <v:shape id="Text Box 2000819802" o:spid="_x0000_s1040" type="#_x0000_t202" style="position:absolute;left:1431;top:28286;width:15554;height:7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" fillcolor="white [3201]" strokeweight=".5pt">
                  <v:textbox>
                    <w:txbxContent>
                      <w:p w14:paraId="639418AE" w14:textId="4D5C4C4A" w:rsidR="00F94C5F" w:rsidRDefault="00F94C5F" w:rsidP="00F94C5F">
                        <w:pPr>
                          <w:jc w:val="center"/>
                          <w:rPr>
                            <w:lang w:eastAsia="ko-KR"/>
                          </w:rPr>
                        </w:pPr>
                        <w:r>
                          <w:rPr>
                            <w:lang w:eastAsia="ko-KR"/>
                          </w:rPr>
                          <w:t>Figure 2.3.</w:t>
                        </w:r>
                        <w:r w:rsidR="007D3B25">
                          <w:rPr>
                            <w:lang w:eastAsia="ko-KR"/>
                          </w:rPr>
                          <w:t>4</w:t>
                        </w:r>
                        <w:r>
                          <w:rPr>
                            <w:lang w:eastAsia="ko-KR"/>
                          </w:rPr>
                          <w:t xml:space="preserve"> – 1: ACS case 1 test parameters for LPWUR</w:t>
                        </w:r>
                      </w:p>
                      <w:p w14:paraId="5B002C5F" w14:textId="77777777" w:rsidR="00F94C5F" w:rsidRDefault="00F94C5F"/>
                    </w:txbxContent>
                  </v:textbox>
                </v:shape>
                <v:shape id="Picture 451326733" o:spid="_x0000_s1041" type="#_x0000_t75" style="position:absolute;width:36576;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">
                  <v:imagedata r:id="rId17" o:title=""/>
                  <v:shadow on="t" color="#333" opacity="42598f" origin="-.5,-.5" offset="2.74397mm,2.74397mm"/>
                </v:shape>
                <v:shape id="Picture 1419366364" o:spid="_x0000_s1042" type="#_x0000_t75" style="position:absolute;left:18288;top:22115;width:36576;height:18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">
                  <v:imagedata r:id="rId18" o:title=""/>
                  <v:shadow on="t" color="#333" opacity="42598f" origin="-.5,-.5" offset="2.74397mm,2.74397mm"/>
                </v:shape>
                <w10:anchorlock/>
              </v:group>
            </w:pict>
          </mc:Fallback>
        </mc:AlternateContent>
      </w:r>
    </w:p>
    <w:p w14:paraId="1859A0EF" w14:textId="17D1B294" w:rsidR="00C83A5B" w:rsidRPr="00F65124" w:rsidRDefault="00C83A5B" w:rsidP="00C83A5B">
      <w:pPr>
        <w:pStyle w:val="Heading3"/>
      </w:pPr>
      <w:r w:rsidRPr="00F65124">
        <w:t>2.</w:t>
      </w:r>
      <w:r>
        <w:t>3.</w:t>
      </w:r>
      <w:r w:rsidR="007D3B25">
        <w:t>5</w:t>
      </w:r>
      <w:r>
        <w:tab/>
        <w:t xml:space="preserve">ACS case 2 </w:t>
      </w:r>
    </w:p>
    <w:p w14:paraId="417FBB28" w14:textId="1CAA079B" w:rsidR="00C83A5B" w:rsidRDefault="00AE5F66" w:rsidP="00C83A5B">
      <w:pPr>
        <w:rPr>
          <w:lang w:eastAsia="ko-KR"/>
        </w:rPr>
      </w:pPr>
      <w:r>
        <w:rPr>
          <w:lang w:eastAsia="ko-KR"/>
        </w:rPr>
        <w:t xml:space="preserve">ACS case 2 is the </w:t>
      </w:r>
      <w:r w:rsidR="00DC43F6">
        <w:rPr>
          <w:lang w:eastAsia="ko-KR"/>
        </w:rPr>
        <w:t>‘</w:t>
      </w:r>
      <w:r>
        <w:rPr>
          <w:lang w:eastAsia="ko-KR"/>
        </w:rPr>
        <w:t>large signal case</w:t>
      </w:r>
      <w:r w:rsidR="00DC43F6">
        <w:rPr>
          <w:lang w:eastAsia="ko-KR"/>
        </w:rPr>
        <w:t xml:space="preserve">’, where the interferer level is specified at an absolute level. The </w:t>
      </w:r>
      <w:r w:rsidR="00DC3F5D">
        <w:rPr>
          <w:lang w:eastAsia="ko-KR"/>
        </w:rPr>
        <w:t xml:space="preserve">LPWUS signal strength is therefore back calculated from the ACS requirement </w:t>
      </w:r>
      <w:r w:rsidR="0092779A">
        <w:rPr>
          <w:lang w:eastAsia="ko-KR"/>
        </w:rPr>
        <w:t>derived in section 2.3.</w:t>
      </w:r>
      <w:r w:rsidR="007D3B25">
        <w:rPr>
          <w:lang w:eastAsia="ko-KR"/>
        </w:rPr>
        <w:t>3</w:t>
      </w:r>
      <w:r w:rsidR="008E13FB">
        <w:rPr>
          <w:lang w:eastAsia="ko-KR"/>
        </w:rPr>
        <w:t xml:space="preserve"> to derive the LPWUR requirement:</w:t>
      </w:r>
    </w:p>
    <w:p w14:paraId="33D39456" w14:textId="150089A4" w:rsidR="0092779A" w:rsidRPr="00693E92" w:rsidRDefault="0092779A" w:rsidP="00C83A5B">
      <w:pPr>
        <w:rPr>
          <w:lang w:eastAsia="ko-KR"/>
        </w:rPr>
      </w:pPr>
      <w:r>
        <w:rPr>
          <w:noProof/>
          <w:lang w:eastAsia="ko-KR"/>
        </w:rPr>
        <w:lastRenderedPageBreak/>
        <mc:AlternateContent>
          <mc:Choice Requires="wpc">
            <w:drawing>
              <wp:inline distT="0" distB="0" distL="0" distR="0" wp14:anchorId="50AD2767" wp14:editId="64EA2111">
                <wp:extent cx="5486400" cy="4223013"/>
                <wp:effectExtent l="152400" t="152400" r="361950" b="368300"/>
                <wp:docPr id="1095243019"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4626278" name="Text Box 1"/>
                        <wps:cNvSpPr txBox="1"/>
                        <wps:spPr>
                          <a:xfrm>
                            <a:off x="226873" y="2730928"/>
                            <a:ext cx="1512073" cy="770890"/>
                          </a:xfrm>
                          <a:prstGeom prst="rect">
                            <a:avLst/>
                          </a:prstGeom>
                          <a:solidFill>
                            <a:schemeClr val="lt1"/>
                          </a:solidFill>
                          <a:ln w="6350">
                            <a:solidFill>
                              <a:prstClr val="black"/>
                            </a:solidFill>
                          </a:ln>
                        </wps:spPr>
                        <wps:txbx>
                          <w:txbxContent>
                            <w:p w14:paraId="768258EE" w14:textId="76EBB30B" w:rsidR="00E33127" w:rsidRDefault="00E33127" w:rsidP="00E33127">
                              <w:pPr>
                                <w:jc w:val="center"/>
                                <w:rPr>
                                  <w:rFonts w:eastAsia="Times New Roman"/>
                                </w:rPr>
                              </w:pPr>
                              <w:r>
                                <w:rPr>
                                  <w:rFonts w:eastAsia="Times New Roman"/>
                                </w:rPr>
                                <w:t>Figure 2.3.</w:t>
                              </w:r>
                              <w:r w:rsidR="007D3B25">
                                <w:rPr>
                                  <w:rFonts w:eastAsia="Times New Roman"/>
                                </w:rPr>
                                <w:t>5</w:t>
                              </w:r>
                              <w:r>
                                <w:rPr>
                                  <w:rFonts w:eastAsia="Times New Roman"/>
                                </w:rPr>
                                <w:t xml:space="preserve"> – 1: ACS case 2 test parameters for LPWUR</w:t>
                              </w:r>
                            </w:p>
                            <w:p w14:paraId="019A933B" w14:textId="77777777" w:rsidR="00E33127" w:rsidRDefault="00E33127" w:rsidP="00E33127">
                              <w:pPr>
                                <w:rPr>
                                  <w:rFonts w:eastAsia="Times New Roman"/>
                                </w:rPr>
                              </w:pPr>
                              <w:r>
                                <w:rPr>
                                  <w:rFonts w:eastAsia="Times New Roman"/>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9437365" name="Picture 539437365"/>
                          <pic:cNvPicPr>
                            <a:picLocks noChangeAspect="1"/>
                          </pic:cNvPicPr>
                        </pic:nvPicPr>
                        <pic:blipFill>
                          <a:blip r:embed="rId19"/>
                          <a:stretch>
                            <a:fillRect/>
                          </a:stretch>
                        </pic:blipFill>
                        <pic:spPr>
                          <a:xfrm>
                            <a:off x="1828800" y="2192898"/>
                            <a:ext cx="3657600" cy="2029852"/>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125125896" name="Picture 1125125896"/>
                          <pic:cNvPicPr>
                            <a:picLocks noChangeAspect="1"/>
                          </pic:cNvPicPr>
                        </pic:nvPicPr>
                        <pic:blipFill>
                          <a:blip r:embed="rId20"/>
                          <a:stretch>
                            <a:fillRect/>
                          </a:stretch>
                        </pic:blipFill>
                        <pic:spPr>
                          <a:xfrm>
                            <a:off x="0" y="0"/>
                            <a:ext cx="3657600" cy="2030775"/>
                          </a:xfrm>
                          <a:prstGeom prst="rect">
                            <a:avLst/>
                          </a:prstGeom>
                          <a:ln>
                            <a:noFill/>
                          </a:ln>
                          <a:effectLst>
                            <a:outerShdw blurRad="292100" dist="139700" dir="2700000" algn="tl" rotWithShape="0">
                              <a:srgbClr val="333333">
                                <a:alpha val="65000"/>
                              </a:srgbClr>
                            </a:outerShdw>
                          </a:effectLst>
                        </pic:spPr>
                      </pic:pic>
                    </wpc:wpc>
                  </a:graphicData>
                </a:graphic>
              </wp:inline>
            </w:drawing>
          </mc:Choice>
          <mc:Fallback>
            <w:pict>
              <v:group w14:anchorId="50AD2767" id="Canvas 3" o:spid="_x0000_s1043" editas="canvas" style="width:6in;height:332.5pt;mso-position-horizontal-relative:char;mso-position-vertical-relative:line" coordsize="54864,42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">
                <v:shape id="_x0000_s1044" type="#_x0000_t75" style="position:absolute;width:54864;height:42227;visibility:visible;mso-wrap-style:square" filled="t">
                  <v:fill o:detectmouseclick="t"/>
                  <v:path o:connecttype="none"/>
                </v:shape>
                <v:shape id="Text Box 1" o:spid="_x0000_s1045" type="#_x0000_t202" style="position:absolute;left:2268;top:27309;width:15121;height: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" fillcolor="white [3201]" strokeweight=".5pt">
                  <v:textbox>
                    <w:txbxContent>
                      <w:p w14:paraId="768258EE" w14:textId="76EBB30B" w:rsidR="00E33127" w:rsidRDefault="00E33127" w:rsidP="00E33127">
                        <w:pPr>
                          <w:jc w:val="center"/>
                          <w:rPr>
                            <w:rFonts w:eastAsia="Times New Roman"/>
                          </w:rPr>
                        </w:pPr>
                        <w:r>
                          <w:rPr>
                            <w:rFonts w:eastAsia="Times New Roman"/>
                          </w:rPr>
                          <w:t>Figure 2.3.</w:t>
                        </w:r>
                        <w:r w:rsidR="007D3B25">
                          <w:rPr>
                            <w:rFonts w:eastAsia="Times New Roman"/>
                          </w:rPr>
                          <w:t>5</w:t>
                        </w:r>
                        <w:r>
                          <w:rPr>
                            <w:rFonts w:eastAsia="Times New Roman"/>
                          </w:rPr>
                          <w:t xml:space="preserve"> – 1: ACS case 2 test parameters for LPWUR</w:t>
                        </w:r>
                      </w:p>
                      <w:p w14:paraId="019A933B" w14:textId="77777777" w:rsidR="00E33127" w:rsidRDefault="00E33127" w:rsidP="00E33127">
                        <w:pPr>
                          <w:rPr>
                            <w:rFonts w:eastAsia="Times New Roman"/>
                          </w:rPr>
                        </w:pPr>
                        <w:r>
                          <w:rPr>
                            <w:rFonts w:eastAsia="Times New Roman"/>
                          </w:rPr>
                          <w:t> </w:t>
                        </w:r>
                      </w:p>
                    </w:txbxContent>
                  </v:textbox>
                </v:shape>
                <v:shape id="Picture 539437365" o:spid="_x0000_s1046" type="#_x0000_t75" style="position:absolute;left:18288;top:21928;width:36576;height:20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">
                  <v:imagedata r:id="rId21" o:title=""/>
                  <v:shadow on="t" color="#333" opacity="42598f" origin="-.5,-.5" offset="2.74397mm,2.74397mm"/>
                </v:shape>
                <v:shape id="Picture 1125125896" o:spid="_x0000_s1047" type="#_x0000_t75" style="position:absolute;width:36576;height:20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">
                  <v:imagedata r:id="rId22" o:title=""/>
                  <v:shadow on="t" color="#333" opacity="42598f" origin="-.5,-.5" offset="2.74397mm,2.74397mm"/>
                </v:shape>
                <w10:anchorlock/>
              </v:group>
            </w:pict>
          </mc:Fallback>
        </mc:AlternateContent>
      </w:r>
    </w:p>
    <w:p w14:paraId="56B12B62" w14:textId="454A0B8C" w:rsidR="001E7E6D" w:rsidRPr="008D03F2" w:rsidRDefault="001E7E6D" w:rsidP="001E7E6D">
      <w:pPr>
        <w:pStyle w:val="Heading2"/>
      </w:pPr>
      <w:r>
        <w:t>2.4</w:t>
      </w:r>
      <w:r>
        <w:tab/>
        <w:t>ASCS</w:t>
      </w:r>
    </w:p>
    <w:p w14:paraId="65DA3939" w14:textId="795E8FB9" w:rsidR="001E7E6D" w:rsidRDefault="001E7E6D" w:rsidP="001E7E6D">
      <w:r>
        <w:t>Since RAN4 have already agreed on an acceptable desensitization value</w:t>
      </w:r>
      <w:r w:rsidR="00807932">
        <w:t xml:space="preserve">, </w:t>
      </w:r>
      <w:r w:rsidR="00541CDE">
        <w:t xml:space="preserve">the ASCS requirement can be written </w:t>
      </w:r>
      <w:r w:rsidR="00E37E00">
        <w:t>more along the lines of a RIB rather than ACS</w:t>
      </w:r>
      <w:r>
        <w:t xml:space="preserve">. </w:t>
      </w:r>
      <w:r w:rsidR="00E37E00">
        <w:t xml:space="preserve">This format is chosen for the </w:t>
      </w:r>
      <w:r w:rsidR="0016232C">
        <w:t xml:space="preserve">CR proposal [6]. The remaining detail is whether RAN4 want to specify the non-LPWUS RBs </w:t>
      </w:r>
      <w:r w:rsidR="00FF48B0">
        <w:t xml:space="preserve">on a per RB basis, or a power basis. The disadvantage of the latter is that the power in LP-WUS RBs varies </w:t>
      </w:r>
      <w:r w:rsidR="004747CD">
        <w:t>greatly depending on NRB, and it makes the specification complicated. Both versions are presented in the CR proposal</w:t>
      </w:r>
      <w:r w:rsidR="00DC6F9D">
        <w:t xml:space="preserve"> for evaluation.</w:t>
      </w:r>
    </w:p>
    <w:p w14:paraId="2896DEAF" w14:textId="23263E15" w:rsidR="00DA1DA8" w:rsidRPr="008D03F2" w:rsidRDefault="00DA1DA8" w:rsidP="00DA1DA8">
      <w:pPr>
        <w:pStyle w:val="Heading2"/>
      </w:pPr>
      <w:r>
        <w:t>2.</w:t>
      </w:r>
      <w:r w:rsidR="001E7E6D">
        <w:t>5</w:t>
      </w:r>
      <w:r>
        <w:tab/>
        <w:t>Max. input power</w:t>
      </w:r>
    </w:p>
    <w:p w14:paraId="034D0E50" w14:textId="77777777" w:rsidR="00503DF8" w:rsidRDefault="00B826D8" w:rsidP="00DA1DA8">
      <w:r>
        <w:t xml:space="preserve">Legacy practice for this parameter is to </w:t>
      </w:r>
      <w:r w:rsidR="003B42B0">
        <w:t xml:space="preserve">define the requirement for all possible channel bandwidths. The challenge for the LPWUR is that </w:t>
      </w:r>
      <w:r w:rsidR="009B1304">
        <w:t>input power can be differently</w:t>
      </w:r>
      <w:r w:rsidR="009F0883">
        <w:t xml:space="preserve"> distribut</w:t>
      </w:r>
      <w:r w:rsidR="009B1304">
        <w:t>ed between</w:t>
      </w:r>
      <w:r w:rsidR="009F0883">
        <w:t xml:space="preserve"> LPWUS and legacy DL RBs</w:t>
      </w:r>
      <w:r w:rsidR="005A506E">
        <w:t>, depending on channel bandwidth</w:t>
      </w:r>
      <w:r w:rsidR="009F0883">
        <w:t>.</w:t>
      </w:r>
      <w:r w:rsidR="009B07D8">
        <w:t xml:space="preserve"> Moreover, since </w:t>
      </w:r>
      <w:r w:rsidR="00290F4F">
        <w:t xml:space="preserve">competitive implementations </w:t>
      </w:r>
      <w:r w:rsidR="00217F56">
        <w:t xml:space="preserve">are expected to use </w:t>
      </w:r>
      <w:r w:rsidR="009B07D8">
        <w:t>AGC</w:t>
      </w:r>
      <w:r w:rsidR="00563B23">
        <w:t>, the additional challenge is to set the AGC correctly</w:t>
      </w:r>
      <w:r w:rsidR="00217F56">
        <w:t>, i.e.</w:t>
      </w:r>
      <w:r w:rsidR="00563B23">
        <w:t xml:space="preserve"> not saturate components while leaving enough </w:t>
      </w:r>
      <w:r w:rsidR="005A506E">
        <w:t>LPWUS</w:t>
      </w:r>
      <w:r w:rsidR="00563B23">
        <w:t xml:space="preserve"> power</w:t>
      </w:r>
      <w:r w:rsidR="00290F4F">
        <w:t xml:space="preserve"> for detection.</w:t>
      </w:r>
      <w:r w:rsidR="00321003">
        <w:t xml:space="preserve"> </w:t>
      </w:r>
    </w:p>
    <w:p w14:paraId="718507C1" w14:textId="580D36F4" w:rsidR="007857D1" w:rsidRDefault="001C7DDB" w:rsidP="00DA1DA8">
      <w:r>
        <w:t xml:space="preserve">All these considerations can be simultaneously addressed if the </w:t>
      </w:r>
      <w:r w:rsidR="00503DF8">
        <w:t>test signal for the max. input power case i</w:t>
      </w:r>
      <w:r w:rsidR="009473C5">
        <w:t>ncludes NZP (non zero power) legacy RBs</w:t>
      </w:r>
      <w:r w:rsidR="00F8248C">
        <w:t>.</w:t>
      </w:r>
      <w:r w:rsidR="00AA36A3">
        <w:t xml:space="preserve"> </w:t>
      </w:r>
    </w:p>
    <w:p w14:paraId="3C8A0D1A" w14:textId="50D7B70B" w:rsidR="007857D1" w:rsidRPr="00100AC9" w:rsidRDefault="007857D1" w:rsidP="00DA1DA8">
      <w:pPr>
        <w:rPr>
          <w:b/>
          <w:bCs/>
        </w:rPr>
      </w:pPr>
      <w:r w:rsidRPr="00100AC9">
        <w:rPr>
          <w:b/>
          <w:bCs/>
        </w:rPr>
        <w:t>Proposal</w:t>
      </w:r>
      <w:r w:rsidR="00C56518">
        <w:rPr>
          <w:b/>
          <w:bCs/>
        </w:rPr>
        <w:t xml:space="preserve"> </w:t>
      </w:r>
      <w:r w:rsidR="006E355A">
        <w:rPr>
          <w:b/>
          <w:bCs/>
        </w:rPr>
        <w:t>7</w:t>
      </w:r>
      <w:r w:rsidR="00410D50" w:rsidRPr="00100AC9">
        <w:rPr>
          <w:b/>
          <w:bCs/>
        </w:rPr>
        <w:t xml:space="preserve">: The max. input power level is specified for all channel bandwidths, in the presence of </w:t>
      </w:r>
      <w:r w:rsidR="003131FD" w:rsidRPr="00100AC9">
        <w:rPr>
          <w:b/>
          <w:bCs/>
        </w:rPr>
        <w:t>legacy RBs with the same PSD as the LPWUS RBs.</w:t>
      </w:r>
    </w:p>
    <w:p w14:paraId="18BBA6CE" w14:textId="139EC1DD" w:rsidR="00D571AC" w:rsidRDefault="00100AC9" w:rsidP="000D01F8">
      <w:r>
        <w:t>It can be left up to RAN5 how to streamline t</w:t>
      </w:r>
      <w:r w:rsidR="00843EA3">
        <w:t>est cases</w:t>
      </w:r>
      <w:r>
        <w:t>.</w:t>
      </w:r>
    </w:p>
    <w:p w14:paraId="681362EF" w14:textId="656DA045" w:rsidR="00C60EF9" w:rsidRDefault="00C60EF9" w:rsidP="00C60EF9">
      <w:pPr>
        <w:pStyle w:val="Heading2"/>
      </w:pPr>
      <w:r>
        <w:lastRenderedPageBreak/>
        <w:t>2.</w:t>
      </w:r>
      <w:r w:rsidR="00F967A6">
        <w:t>6</w:t>
      </w:r>
      <w:r w:rsidR="00F967A6">
        <w:tab/>
      </w:r>
      <w:r>
        <w:t>FR2-specific LPWUR parameters</w:t>
      </w:r>
    </w:p>
    <w:p w14:paraId="4AC76076" w14:textId="563F2255" w:rsidR="00C60EF9" w:rsidRPr="00F65124" w:rsidRDefault="00C60EF9" w:rsidP="00C60EF9">
      <w:pPr>
        <w:pStyle w:val="Heading3"/>
      </w:pPr>
      <w:r w:rsidRPr="00F65124">
        <w:t>2.</w:t>
      </w:r>
      <w:r w:rsidR="00F967A6">
        <w:t>6</w:t>
      </w:r>
      <w:r w:rsidRPr="00F65124">
        <w:t>.</w:t>
      </w:r>
      <w:r>
        <w:t>1</w:t>
      </w:r>
      <w:r w:rsidRPr="00F65124">
        <w:tab/>
      </w:r>
      <w:r>
        <w:t>NF+IM assumption</w:t>
      </w:r>
    </w:p>
    <w:p w14:paraId="5DCC6F73" w14:textId="6DDC162D" w:rsidR="00C60EF9" w:rsidRDefault="00C60EF9" w:rsidP="00C60EF9">
      <w:pPr>
        <w:rPr>
          <w:lang w:eastAsia="ko-KR"/>
        </w:rPr>
      </w:pPr>
      <w:r>
        <w:rPr>
          <w:lang w:eastAsia="ko-KR"/>
        </w:rPr>
        <w:t>RAN4 have agreed that</w:t>
      </w:r>
      <w:r w:rsidR="00371C03">
        <w:rPr>
          <w:lang w:eastAsia="ko-KR"/>
        </w:rPr>
        <w:t xml:space="preserve"> combining gain for FR2 receivers is -3 dB </w:t>
      </w:r>
      <w:r w:rsidR="000E634F">
        <w:rPr>
          <w:lang w:eastAsia="ko-KR"/>
        </w:rPr>
        <w:t>[3]</w:t>
      </w:r>
      <w:r>
        <w:rPr>
          <w:lang w:eastAsia="ko-KR"/>
        </w:rPr>
        <w:t>.</w:t>
      </w:r>
      <w:r w:rsidR="007607D1">
        <w:rPr>
          <w:lang w:eastAsia="ko-KR"/>
        </w:rPr>
        <w:t xml:space="preserve"> </w:t>
      </w:r>
    </w:p>
    <w:p w14:paraId="06DC6DCA" w14:textId="711D218F" w:rsidR="00C60EF9" w:rsidRDefault="00C60EF9" w:rsidP="00C60EF9">
      <w:pPr>
        <w:rPr>
          <w:lang w:eastAsia="ko-KR"/>
        </w:rPr>
      </w:pPr>
      <w:r>
        <w:rPr>
          <w:lang w:eastAsia="ko-KR"/>
        </w:rPr>
        <w:t>FR2 unlike FR1 does not lend itself to making a standalone ‘low power’ radio for LPWUS monitoring. Practical implementations will generally require significant front end sharing with the MR, and one of the benefits of that is good noise figure even for the OOK-based receiver. Consequently, both receiver types can share the same NF as OFDM FR1 type</w:t>
      </w:r>
      <w:r w:rsidR="007607D1">
        <w:rPr>
          <w:lang w:eastAsia="ko-KR"/>
        </w:rPr>
        <w:t>, at least as a baseline</w:t>
      </w:r>
      <w:r w:rsidR="00E33822">
        <w:rPr>
          <w:lang w:eastAsia="ko-KR"/>
        </w:rPr>
        <w:t>, 9dB.</w:t>
      </w:r>
      <w:r w:rsidR="00022360">
        <w:rPr>
          <w:lang w:eastAsia="ko-KR"/>
        </w:rPr>
        <w:t xml:space="preserve"> Also, </w:t>
      </w:r>
      <w:r w:rsidR="00536D26">
        <w:rPr>
          <w:lang w:eastAsia="ko-KR"/>
        </w:rPr>
        <w:t xml:space="preserve">for FR2, </w:t>
      </w:r>
      <w:r w:rsidR="00022360">
        <w:rPr>
          <w:lang w:eastAsia="ko-KR"/>
        </w:rPr>
        <w:t xml:space="preserve">implementation margin </w:t>
      </w:r>
      <w:r w:rsidR="00536D26">
        <w:rPr>
          <w:lang w:eastAsia="ko-KR"/>
        </w:rPr>
        <w:t>was</w:t>
      </w:r>
      <w:r w:rsidR="00022360">
        <w:rPr>
          <w:lang w:eastAsia="ko-KR"/>
        </w:rPr>
        <w:t xml:space="preserve"> 2.0 dB</w:t>
      </w:r>
      <w:r w:rsidR="008331EC">
        <w:rPr>
          <w:lang w:eastAsia="ko-KR"/>
        </w:rPr>
        <w:t>.</w:t>
      </w:r>
    </w:p>
    <w:p w14:paraId="516C9E25" w14:textId="5CCFDDE0" w:rsidR="00C60EF9" w:rsidRPr="005A5D31" w:rsidRDefault="00C60EF9" w:rsidP="00C60EF9">
      <w:pPr>
        <w:rPr>
          <w:b/>
          <w:bCs/>
          <w:lang w:eastAsia="ko-KR"/>
        </w:rPr>
      </w:pPr>
      <w:r w:rsidRPr="005A5D31">
        <w:rPr>
          <w:b/>
          <w:bCs/>
          <w:lang w:eastAsia="ko-KR"/>
        </w:rPr>
        <w:t xml:space="preserve">Proposal </w:t>
      </w:r>
      <w:r w:rsidR="006E355A">
        <w:rPr>
          <w:b/>
          <w:bCs/>
          <w:lang w:eastAsia="ko-KR"/>
        </w:rPr>
        <w:t>8</w:t>
      </w:r>
      <w:r w:rsidRPr="005A5D31">
        <w:rPr>
          <w:b/>
          <w:bCs/>
          <w:lang w:eastAsia="ko-KR"/>
        </w:rPr>
        <w:t>:</w:t>
      </w:r>
      <w:r>
        <w:rPr>
          <w:b/>
          <w:bCs/>
          <w:lang w:eastAsia="ko-KR"/>
        </w:rPr>
        <w:t xml:space="preserve"> </w:t>
      </w:r>
      <w:r w:rsidR="00F05822">
        <w:rPr>
          <w:b/>
          <w:bCs/>
          <w:lang w:eastAsia="ko-KR"/>
        </w:rPr>
        <w:t>For FR2</w:t>
      </w:r>
      <w:r>
        <w:rPr>
          <w:b/>
          <w:bCs/>
          <w:lang w:eastAsia="ko-KR"/>
        </w:rPr>
        <w:t>,</w:t>
      </w:r>
      <w:r w:rsidRPr="005A5D31">
        <w:rPr>
          <w:b/>
          <w:bCs/>
          <w:lang w:eastAsia="ko-KR"/>
        </w:rPr>
        <w:t xml:space="preserve"> NF</w:t>
      </w:r>
      <w:r>
        <w:rPr>
          <w:b/>
          <w:bCs/>
          <w:lang w:eastAsia="ko-KR"/>
        </w:rPr>
        <w:t>+IM</w:t>
      </w:r>
      <w:r w:rsidRPr="005A5D31">
        <w:rPr>
          <w:b/>
          <w:bCs/>
          <w:lang w:eastAsia="ko-KR"/>
        </w:rPr>
        <w:t xml:space="preserve"> is </w:t>
      </w:r>
      <w:r>
        <w:rPr>
          <w:b/>
          <w:bCs/>
          <w:lang w:eastAsia="ko-KR"/>
        </w:rPr>
        <w:t>1</w:t>
      </w:r>
      <w:r w:rsidR="00F05822">
        <w:rPr>
          <w:b/>
          <w:bCs/>
          <w:lang w:eastAsia="ko-KR"/>
        </w:rPr>
        <w:t>1</w:t>
      </w:r>
      <w:r>
        <w:rPr>
          <w:b/>
          <w:bCs/>
          <w:lang w:eastAsia="ko-KR"/>
        </w:rPr>
        <w:t>.</w:t>
      </w:r>
      <w:r w:rsidR="00022360">
        <w:rPr>
          <w:b/>
          <w:bCs/>
          <w:lang w:eastAsia="ko-KR"/>
        </w:rPr>
        <w:t>0</w:t>
      </w:r>
      <w:r>
        <w:rPr>
          <w:b/>
          <w:bCs/>
          <w:lang w:eastAsia="ko-KR"/>
        </w:rPr>
        <w:t xml:space="preserve"> dB</w:t>
      </w:r>
      <w:r w:rsidRPr="005A5D31">
        <w:rPr>
          <w:b/>
          <w:bCs/>
          <w:lang w:eastAsia="ko-KR"/>
        </w:rPr>
        <w:t xml:space="preserve"> for both</w:t>
      </w:r>
      <w:r w:rsidR="00F05822">
        <w:rPr>
          <w:b/>
          <w:bCs/>
          <w:lang w:eastAsia="ko-KR"/>
        </w:rPr>
        <w:t xml:space="preserve"> LPWUR types</w:t>
      </w:r>
      <w:r>
        <w:rPr>
          <w:rFonts w:eastAsia="SimSun"/>
          <w:szCs w:val="24"/>
          <w:lang w:eastAsia="zh-CN"/>
        </w:rPr>
        <w:t>.</w:t>
      </w:r>
    </w:p>
    <w:p w14:paraId="4EFBE162" w14:textId="3DDA475D" w:rsidR="00C60EF9" w:rsidRPr="00F65124" w:rsidRDefault="00C60EF9" w:rsidP="00C60EF9">
      <w:pPr>
        <w:pStyle w:val="Heading3"/>
      </w:pPr>
      <w:r w:rsidRPr="00F65124">
        <w:t>2.</w:t>
      </w:r>
      <w:r w:rsidR="00F967A6">
        <w:t>6</w:t>
      </w:r>
      <w:r w:rsidRPr="00F65124">
        <w:t>.</w:t>
      </w:r>
      <w:r>
        <w:t>2</w:t>
      </w:r>
      <w:r w:rsidRPr="00F65124">
        <w:tab/>
      </w:r>
      <w:r w:rsidR="00B56094">
        <w:t>Requirements applicability</w:t>
      </w:r>
      <w:r w:rsidR="00D07063">
        <w:t xml:space="preserve"> direction</w:t>
      </w:r>
    </w:p>
    <w:p w14:paraId="5B076A55" w14:textId="634A3DF2" w:rsidR="00C60EF9" w:rsidRDefault="00D07063" w:rsidP="00C60EF9">
      <w:r>
        <w:t xml:space="preserve">Using the same </w:t>
      </w:r>
      <w:r w:rsidR="00C95B3B">
        <w:t>‘front-end re-use’ argument from the preceding section, it is reasonable to reuse the beam peak direction derived during legacy connected mode Rx verification</w:t>
      </w:r>
      <w:r w:rsidR="00C60EF9">
        <w:t xml:space="preserve">. </w:t>
      </w:r>
    </w:p>
    <w:p w14:paraId="46872010" w14:textId="6AB73E09" w:rsidR="00C60EF9" w:rsidRDefault="00C60EF9" w:rsidP="00C60EF9">
      <w:pPr>
        <w:rPr>
          <w:b/>
          <w:bCs/>
        </w:rPr>
      </w:pPr>
      <w:r>
        <w:rPr>
          <w:b/>
          <w:bCs/>
        </w:rPr>
        <w:t xml:space="preserve">Proposal </w:t>
      </w:r>
      <w:r w:rsidR="00382937">
        <w:rPr>
          <w:b/>
          <w:bCs/>
        </w:rPr>
        <w:t>9</w:t>
      </w:r>
      <w:r w:rsidRPr="00F65124">
        <w:rPr>
          <w:b/>
          <w:bCs/>
        </w:rPr>
        <w:t xml:space="preserve">: </w:t>
      </w:r>
      <w:r w:rsidR="00B56094">
        <w:rPr>
          <w:b/>
          <w:bCs/>
        </w:rPr>
        <w:t>All FR2 directional LPWUS requirements apply in the same direction as the corresponding legacy Rx requirement</w:t>
      </w:r>
      <w:r>
        <w:rPr>
          <w:b/>
          <w:bCs/>
        </w:rPr>
        <w:t>.</w:t>
      </w:r>
    </w:p>
    <w:p w14:paraId="0EA2FD80" w14:textId="33C25B77" w:rsidR="009E54DA" w:rsidRPr="001E4305" w:rsidRDefault="00F50137" w:rsidP="009E54DA">
      <w:pPr>
        <w:pStyle w:val="Heading1"/>
      </w:pPr>
      <w:r>
        <w:t>3</w:t>
      </w:r>
      <w:r w:rsidR="009B0187">
        <w:t>.</w:t>
      </w:r>
      <w:r w:rsidR="009B0187">
        <w:tab/>
      </w:r>
      <w:r w:rsidR="009E54DA">
        <w:t>Conclusion</w:t>
      </w:r>
      <w:r w:rsidR="00C56518">
        <w:t>s</w:t>
      </w:r>
    </w:p>
    <w:p w14:paraId="086A22E4" w14:textId="04498ECB" w:rsidR="000D7AEB" w:rsidRPr="002D18B1" w:rsidRDefault="000D7AEB" w:rsidP="000D7AEB">
      <w:pPr>
        <w:ind w:left="990" w:hanging="990"/>
        <w:rPr>
          <w:b/>
          <w:bCs/>
          <w:lang w:eastAsia="ko-KR"/>
        </w:rPr>
      </w:pPr>
      <w:r w:rsidRPr="002D18B1">
        <w:rPr>
          <w:b/>
          <w:bCs/>
          <w:lang w:eastAsia="ko-KR"/>
        </w:rPr>
        <w:t>Proposal 1: RAN4 type 1 UEs are mapped to support of FG 62-1 and 62-2, type 2 UEs are mapped to support of FG 62-1a and 62-2a.</w:t>
      </w:r>
      <w:r w:rsidR="006C687A">
        <w:rPr>
          <w:b/>
          <w:bCs/>
          <w:lang w:eastAsia="ko-KR"/>
        </w:rPr>
        <w:t xml:space="preserve"> No fragmentation beyond RAN1 FG</w:t>
      </w:r>
      <w:r w:rsidR="00F10DFE">
        <w:rPr>
          <w:b/>
          <w:bCs/>
          <w:lang w:eastAsia="ko-KR"/>
        </w:rPr>
        <w:t xml:space="preserve"> 62-1</w:t>
      </w:r>
      <w:r w:rsidR="006C687A">
        <w:rPr>
          <w:b/>
          <w:bCs/>
          <w:lang w:eastAsia="ko-KR"/>
        </w:rPr>
        <w:t xml:space="preserve"> is justified from RAN4 perspective.</w:t>
      </w:r>
    </w:p>
    <w:p w14:paraId="6BD64C76" w14:textId="77777777" w:rsidR="000D7AEB" w:rsidRDefault="000D7AEB" w:rsidP="000D7AEB">
      <w:pPr>
        <w:ind w:left="990" w:hanging="990"/>
        <w:rPr>
          <w:b/>
          <w:bCs/>
        </w:rPr>
      </w:pPr>
      <w:r w:rsidRPr="00662784">
        <w:rPr>
          <w:b/>
          <w:bCs/>
        </w:rPr>
        <w:t xml:space="preserve">Proposal </w:t>
      </w:r>
      <w:r>
        <w:rPr>
          <w:b/>
          <w:bCs/>
        </w:rPr>
        <w:t>2</w:t>
      </w:r>
      <w:r w:rsidRPr="00662784">
        <w:rPr>
          <w:b/>
          <w:bCs/>
        </w:rPr>
        <w:t xml:space="preserve">: </w:t>
      </w:r>
      <w:r>
        <w:rPr>
          <w:b/>
          <w:bCs/>
        </w:rPr>
        <w:t xml:space="preserve">Option 2 wording (‘PDCCH </w:t>
      </w:r>
      <w:r w:rsidRPr="00662784">
        <w:rPr>
          <w:b/>
          <w:bCs/>
        </w:rPr>
        <w:t>MDR</w:t>
      </w:r>
      <w:r>
        <w:rPr>
          <w:b/>
          <w:bCs/>
        </w:rPr>
        <w:t xml:space="preserve"> triggered by LPWUS’) is used for the UE RF core requirements for the Rel-19 LPWUS feature, rather than ‘MDR of LPWUS’ which mandates a test mode for the feature.</w:t>
      </w:r>
    </w:p>
    <w:p w14:paraId="31CB2554" w14:textId="77777777" w:rsidR="000D7AEB" w:rsidRPr="00780AAA" w:rsidRDefault="000D7AEB" w:rsidP="000D7AEB">
      <w:pPr>
        <w:ind w:left="990" w:hanging="990"/>
        <w:rPr>
          <w:b/>
          <w:bCs/>
          <w:lang w:eastAsia="ko-KR"/>
        </w:rPr>
      </w:pPr>
      <w:r w:rsidRPr="00780AAA">
        <w:rPr>
          <w:b/>
          <w:bCs/>
          <w:lang w:eastAsia="ko-KR"/>
        </w:rPr>
        <w:t xml:space="preserve">Proposal </w:t>
      </w:r>
      <w:r>
        <w:rPr>
          <w:b/>
          <w:bCs/>
          <w:lang w:eastAsia="ko-KR"/>
        </w:rPr>
        <w:t>3</w:t>
      </w:r>
      <w:r w:rsidRPr="00780AAA">
        <w:rPr>
          <w:b/>
          <w:bCs/>
          <w:lang w:eastAsia="ko-KR"/>
        </w:rPr>
        <w:t>: Consider the following threshold SNR values for the OFDM-capable LPWUR for the UE RF requirements</w:t>
      </w:r>
    </w:p>
    <w:tbl>
      <w:tblPr>
        <w:tblStyle w:val="TableGrid"/>
        <w:tblW w:w="7056" w:type="dxa"/>
        <w:jc w:val="center"/>
        <w:tblLook w:val="04A0" w:firstRow="1" w:lastRow="0" w:firstColumn="1" w:lastColumn="0" w:noHBand="0" w:noVBand="1"/>
      </w:tblPr>
      <w:tblGrid>
        <w:gridCol w:w="1740"/>
        <w:gridCol w:w="2084"/>
        <w:gridCol w:w="2150"/>
        <w:gridCol w:w="2150"/>
      </w:tblGrid>
      <w:tr w:rsidR="000D7AEB" w:rsidRPr="00780AAA" w14:paraId="175BA569" w14:textId="77777777" w:rsidTr="00A97DF4">
        <w:trPr>
          <w:jc w:val="center"/>
        </w:trPr>
        <w:tc>
          <w:tcPr>
            <w:tcW w:w="1872" w:type="dxa"/>
            <w:vAlign w:val="center"/>
          </w:tcPr>
          <w:p w14:paraId="5963CD6C" w14:textId="77777777" w:rsidR="000D7AEB" w:rsidRPr="00780AAA" w:rsidRDefault="000D7AEB" w:rsidP="00A97DF4">
            <w:pPr>
              <w:ind w:left="990" w:hanging="990"/>
              <w:jc w:val="center"/>
              <w:rPr>
                <w:b/>
                <w:bCs/>
                <w:lang w:eastAsia="ko-KR"/>
              </w:rPr>
            </w:pPr>
          </w:p>
        </w:tc>
        <w:tc>
          <w:tcPr>
            <w:tcW w:w="5184" w:type="dxa"/>
            <w:gridSpan w:val="3"/>
            <w:vAlign w:val="center"/>
          </w:tcPr>
          <w:p w14:paraId="64CC9421" w14:textId="77777777" w:rsidR="000D7AEB" w:rsidRPr="00780AAA" w:rsidRDefault="000D7AEB" w:rsidP="00A97DF4">
            <w:pPr>
              <w:ind w:left="990" w:hanging="990"/>
              <w:jc w:val="center"/>
              <w:rPr>
                <w:b/>
                <w:bCs/>
                <w:lang w:eastAsia="ko-KR"/>
              </w:rPr>
            </w:pPr>
            <w:r w:rsidRPr="00780AAA">
              <w:rPr>
                <w:b/>
                <w:bCs/>
                <w:lang w:eastAsia="ko-KR"/>
              </w:rPr>
              <w:t>OFDM-capable Rx, SNR threshold for 1% MDR, with 1% FAR (dB)</w:t>
            </w:r>
          </w:p>
        </w:tc>
      </w:tr>
      <w:tr w:rsidR="000D7AEB" w:rsidRPr="00780AAA" w14:paraId="43E31153" w14:textId="77777777" w:rsidTr="00A97DF4">
        <w:trPr>
          <w:jc w:val="center"/>
        </w:trPr>
        <w:tc>
          <w:tcPr>
            <w:tcW w:w="1872" w:type="dxa"/>
            <w:vAlign w:val="center"/>
          </w:tcPr>
          <w:p w14:paraId="31E56471" w14:textId="20E2296D" w:rsidR="000D7AEB" w:rsidRPr="00780AAA" w:rsidRDefault="000D7AEB" w:rsidP="00A97DF4">
            <w:pPr>
              <w:ind w:left="990" w:hanging="990"/>
              <w:rPr>
                <w:b/>
                <w:bCs/>
                <w:lang w:eastAsia="ko-KR"/>
              </w:rPr>
            </w:pPr>
            <w:r w:rsidRPr="00780AAA">
              <w:rPr>
                <w:b/>
                <w:bCs/>
                <w:lang w:eastAsia="ko-KR"/>
              </w:rPr>
              <w:t>Sequence length</w:t>
            </w:r>
            <w:r w:rsidR="00A97DF4">
              <w:rPr>
                <w:b/>
                <w:bCs/>
                <w:lang w:eastAsia="ko-KR"/>
              </w:rPr>
              <w:t xml:space="preserve"> (bits)</w:t>
            </w:r>
          </w:p>
        </w:tc>
        <w:tc>
          <w:tcPr>
            <w:tcW w:w="1728" w:type="dxa"/>
            <w:shd w:val="clear" w:color="auto" w:fill="D5DCE4" w:themeFill="text2" w:themeFillTint="33"/>
            <w:vAlign w:val="center"/>
          </w:tcPr>
          <w:p w14:paraId="484B1ED6" w14:textId="77777777" w:rsidR="000D7AEB" w:rsidRPr="00B74846" w:rsidRDefault="000D7AEB" w:rsidP="00A97DF4">
            <w:pPr>
              <w:ind w:left="990" w:hanging="990"/>
              <w:jc w:val="center"/>
              <w:rPr>
                <w:lang w:eastAsia="ko-KR"/>
              </w:rPr>
            </w:pPr>
            <w:r w:rsidRPr="00B74846">
              <w:rPr>
                <w:lang w:eastAsia="ko-KR"/>
              </w:rPr>
              <w:t>Ideal (no error, no t/f correction)</w:t>
            </w:r>
          </w:p>
        </w:tc>
        <w:tc>
          <w:tcPr>
            <w:tcW w:w="1728" w:type="dxa"/>
            <w:vAlign w:val="center"/>
          </w:tcPr>
          <w:p w14:paraId="04EAE524" w14:textId="77777777" w:rsidR="000D7AEB" w:rsidRPr="00780AAA" w:rsidRDefault="000D7AEB" w:rsidP="00A97DF4">
            <w:pPr>
              <w:ind w:left="990" w:hanging="990"/>
              <w:jc w:val="center"/>
              <w:rPr>
                <w:b/>
                <w:bCs/>
                <w:lang w:eastAsia="ko-KR"/>
              </w:rPr>
            </w:pPr>
            <w:r w:rsidRPr="00780AAA">
              <w:rPr>
                <w:b/>
                <w:bCs/>
                <w:lang w:eastAsia="ko-KR"/>
              </w:rPr>
              <w:t>CONN. mode (w/ t/f correction)</w:t>
            </w:r>
          </w:p>
        </w:tc>
        <w:tc>
          <w:tcPr>
            <w:tcW w:w="1728" w:type="dxa"/>
            <w:vAlign w:val="center"/>
          </w:tcPr>
          <w:p w14:paraId="4265510C" w14:textId="77777777" w:rsidR="000D7AEB" w:rsidRPr="00780AAA" w:rsidRDefault="000D7AEB" w:rsidP="00A97DF4">
            <w:pPr>
              <w:ind w:left="990" w:hanging="990"/>
              <w:jc w:val="center"/>
              <w:rPr>
                <w:b/>
                <w:bCs/>
                <w:lang w:eastAsia="ko-KR"/>
              </w:rPr>
            </w:pPr>
            <w:r w:rsidRPr="00780AAA">
              <w:rPr>
                <w:b/>
                <w:bCs/>
                <w:lang w:eastAsia="ko-KR"/>
              </w:rPr>
              <w:t>IDLE mode (w/ t/f correction)</w:t>
            </w:r>
          </w:p>
        </w:tc>
      </w:tr>
      <w:tr w:rsidR="000D7AEB" w:rsidRPr="00780AAA" w14:paraId="665BA6B5" w14:textId="77777777" w:rsidTr="00A97DF4">
        <w:trPr>
          <w:jc w:val="center"/>
        </w:trPr>
        <w:tc>
          <w:tcPr>
            <w:tcW w:w="1872" w:type="dxa"/>
            <w:vAlign w:val="center"/>
          </w:tcPr>
          <w:p w14:paraId="791C806E" w14:textId="77777777" w:rsidR="000D7AEB" w:rsidRPr="00780AAA" w:rsidRDefault="000D7AEB" w:rsidP="00A97DF4">
            <w:pPr>
              <w:ind w:left="990" w:hanging="990"/>
              <w:jc w:val="center"/>
              <w:rPr>
                <w:b/>
                <w:bCs/>
                <w:lang w:eastAsia="ko-KR"/>
              </w:rPr>
            </w:pPr>
            <w:r w:rsidRPr="00780AAA">
              <w:rPr>
                <w:b/>
                <w:bCs/>
                <w:lang w:eastAsia="ko-KR"/>
              </w:rPr>
              <w:t>32</w:t>
            </w:r>
          </w:p>
        </w:tc>
        <w:tc>
          <w:tcPr>
            <w:tcW w:w="1728" w:type="dxa"/>
            <w:shd w:val="clear" w:color="auto" w:fill="D5DCE4" w:themeFill="text2" w:themeFillTint="33"/>
            <w:vAlign w:val="center"/>
          </w:tcPr>
          <w:p w14:paraId="5577EFA6" w14:textId="77777777" w:rsidR="000D7AEB" w:rsidRPr="00B74846" w:rsidRDefault="000D7AEB" w:rsidP="00A97DF4">
            <w:pPr>
              <w:ind w:left="990" w:hanging="990"/>
              <w:jc w:val="center"/>
              <w:rPr>
                <w:lang w:eastAsia="ko-KR"/>
              </w:rPr>
            </w:pPr>
            <w:r w:rsidRPr="00B74846">
              <w:rPr>
                <w:lang w:eastAsia="ko-KR"/>
              </w:rPr>
              <w:t>-13.8</w:t>
            </w:r>
          </w:p>
        </w:tc>
        <w:tc>
          <w:tcPr>
            <w:tcW w:w="1728" w:type="dxa"/>
            <w:vAlign w:val="center"/>
          </w:tcPr>
          <w:p w14:paraId="75319E86" w14:textId="77777777" w:rsidR="000D7AEB" w:rsidRPr="00780AAA" w:rsidRDefault="000D7AEB" w:rsidP="00A97DF4">
            <w:pPr>
              <w:ind w:left="990" w:hanging="990"/>
              <w:jc w:val="center"/>
              <w:rPr>
                <w:b/>
                <w:bCs/>
                <w:lang w:eastAsia="ko-KR"/>
              </w:rPr>
            </w:pPr>
            <w:r>
              <w:rPr>
                <w:b/>
                <w:bCs/>
                <w:lang w:eastAsia="ko-KR"/>
              </w:rPr>
              <w:t>-12.0</w:t>
            </w:r>
          </w:p>
        </w:tc>
        <w:tc>
          <w:tcPr>
            <w:tcW w:w="1728" w:type="dxa"/>
            <w:vAlign w:val="center"/>
          </w:tcPr>
          <w:p w14:paraId="0B9B781D" w14:textId="77777777" w:rsidR="000D7AEB" w:rsidRPr="00780AAA" w:rsidRDefault="000D7AEB" w:rsidP="00A97DF4">
            <w:pPr>
              <w:ind w:left="990" w:hanging="990"/>
              <w:jc w:val="center"/>
              <w:rPr>
                <w:b/>
                <w:bCs/>
                <w:lang w:eastAsia="ko-KR"/>
              </w:rPr>
            </w:pPr>
            <w:r w:rsidRPr="00780AAA">
              <w:rPr>
                <w:b/>
                <w:bCs/>
                <w:lang w:eastAsia="ko-KR"/>
              </w:rPr>
              <w:t>-9.5</w:t>
            </w:r>
          </w:p>
        </w:tc>
      </w:tr>
      <w:tr w:rsidR="000D7AEB" w:rsidRPr="00780AAA" w14:paraId="5810686A" w14:textId="77777777" w:rsidTr="00A97DF4">
        <w:trPr>
          <w:jc w:val="center"/>
        </w:trPr>
        <w:tc>
          <w:tcPr>
            <w:tcW w:w="1872" w:type="dxa"/>
            <w:vAlign w:val="center"/>
          </w:tcPr>
          <w:p w14:paraId="6517541B" w14:textId="77777777" w:rsidR="000D7AEB" w:rsidRPr="00780AAA" w:rsidRDefault="000D7AEB" w:rsidP="00A97DF4">
            <w:pPr>
              <w:ind w:left="990" w:hanging="990"/>
              <w:jc w:val="center"/>
              <w:rPr>
                <w:b/>
                <w:bCs/>
                <w:lang w:eastAsia="ko-KR"/>
              </w:rPr>
            </w:pPr>
            <w:r w:rsidRPr="00780AAA">
              <w:rPr>
                <w:b/>
                <w:bCs/>
                <w:lang w:eastAsia="ko-KR"/>
              </w:rPr>
              <w:t>16</w:t>
            </w:r>
          </w:p>
        </w:tc>
        <w:tc>
          <w:tcPr>
            <w:tcW w:w="1728" w:type="dxa"/>
            <w:shd w:val="clear" w:color="auto" w:fill="D5DCE4" w:themeFill="text2" w:themeFillTint="33"/>
            <w:vAlign w:val="center"/>
          </w:tcPr>
          <w:p w14:paraId="4B026E4B" w14:textId="77777777" w:rsidR="000D7AEB" w:rsidRPr="00B74846" w:rsidRDefault="000D7AEB" w:rsidP="00A97DF4">
            <w:pPr>
              <w:ind w:left="990" w:hanging="990"/>
              <w:jc w:val="center"/>
              <w:rPr>
                <w:lang w:eastAsia="ko-KR"/>
              </w:rPr>
            </w:pPr>
            <w:r w:rsidRPr="00B74846">
              <w:rPr>
                <w:lang w:eastAsia="ko-KR"/>
              </w:rPr>
              <w:t>-11.9</w:t>
            </w:r>
          </w:p>
        </w:tc>
        <w:tc>
          <w:tcPr>
            <w:tcW w:w="1728" w:type="dxa"/>
            <w:vAlign w:val="center"/>
          </w:tcPr>
          <w:p w14:paraId="374E0EF6" w14:textId="77777777" w:rsidR="000D7AEB" w:rsidRPr="00780AAA" w:rsidRDefault="000D7AEB" w:rsidP="00A97DF4">
            <w:pPr>
              <w:ind w:left="990" w:hanging="990"/>
              <w:jc w:val="center"/>
              <w:rPr>
                <w:b/>
                <w:bCs/>
                <w:lang w:eastAsia="ko-KR"/>
              </w:rPr>
            </w:pPr>
            <w:r>
              <w:rPr>
                <w:b/>
                <w:bCs/>
                <w:lang w:eastAsia="ko-KR"/>
              </w:rPr>
              <w:t>-10.5</w:t>
            </w:r>
          </w:p>
        </w:tc>
        <w:tc>
          <w:tcPr>
            <w:tcW w:w="1728" w:type="dxa"/>
            <w:vAlign w:val="center"/>
          </w:tcPr>
          <w:p w14:paraId="48A0B36E" w14:textId="77777777" w:rsidR="000D7AEB" w:rsidRPr="00780AAA" w:rsidRDefault="000D7AEB" w:rsidP="00A97DF4">
            <w:pPr>
              <w:ind w:left="990" w:hanging="990"/>
              <w:jc w:val="center"/>
              <w:rPr>
                <w:b/>
                <w:bCs/>
                <w:lang w:eastAsia="ko-KR"/>
              </w:rPr>
            </w:pPr>
            <w:r w:rsidRPr="00780AAA">
              <w:rPr>
                <w:b/>
                <w:bCs/>
                <w:lang w:eastAsia="ko-KR"/>
              </w:rPr>
              <w:t>-8.0</w:t>
            </w:r>
          </w:p>
        </w:tc>
      </w:tr>
      <w:tr w:rsidR="000D7AEB" w:rsidRPr="00780AAA" w14:paraId="5EE8ED70" w14:textId="77777777" w:rsidTr="00A97DF4">
        <w:trPr>
          <w:jc w:val="center"/>
        </w:trPr>
        <w:tc>
          <w:tcPr>
            <w:tcW w:w="1872" w:type="dxa"/>
            <w:vAlign w:val="center"/>
          </w:tcPr>
          <w:p w14:paraId="0882821A" w14:textId="77777777" w:rsidR="000D7AEB" w:rsidRPr="00780AAA" w:rsidRDefault="000D7AEB" w:rsidP="00A97DF4">
            <w:pPr>
              <w:ind w:left="990" w:hanging="990"/>
              <w:jc w:val="center"/>
              <w:rPr>
                <w:b/>
                <w:bCs/>
                <w:lang w:eastAsia="ko-KR"/>
              </w:rPr>
            </w:pPr>
            <w:r w:rsidRPr="00780AAA">
              <w:rPr>
                <w:b/>
                <w:bCs/>
                <w:lang w:eastAsia="ko-KR"/>
              </w:rPr>
              <w:t>8</w:t>
            </w:r>
          </w:p>
        </w:tc>
        <w:tc>
          <w:tcPr>
            <w:tcW w:w="1728" w:type="dxa"/>
            <w:shd w:val="clear" w:color="auto" w:fill="D5DCE4" w:themeFill="text2" w:themeFillTint="33"/>
            <w:vAlign w:val="center"/>
          </w:tcPr>
          <w:p w14:paraId="11C5DFE3" w14:textId="77777777" w:rsidR="000D7AEB" w:rsidRPr="00B74846" w:rsidRDefault="000D7AEB" w:rsidP="00A97DF4">
            <w:pPr>
              <w:ind w:left="990" w:hanging="990"/>
              <w:jc w:val="center"/>
              <w:rPr>
                <w:lang w:eastAsia="ko-KR"/>
              </w:rPr>
            </w:pPr>
            <w:r w:rsidRPr="00B74846">
              <w:rPr>
                <w:lang w:eastAsia="ko-KR"/>
              </w:rPr>
              <w:t>-9.9</w:t>
            </w:r>
          </w:p>
        </w:tc>
        <w:tc>
          <w:tcPr>
            <w:tcW w:w="1728" w:type="dxa"/>
            <w:vAlign w:val="center"/>
          </w:tcPr>
          <w:p w14:paraId="6F2AC308" w14:textId="77777777" w:rsidR="000D7AEB" w:rsidRPr="00780AAA" w:rsidRDefault="000D7AEB" w:rsidP="00A97DF4">
            <w:pPr>
              <w:ind w:left="990" w:hanging="990"/>
              <w:jc w:val="center"/>
              <w:rPr>
                <w:b/>
                <w:bCs/>
                <w:lang w:eastAsia="ko-KR"/>
              </w:rPr>
            </w:pPr>
            <w:r>
              <w:rPr>
                <w:b/>
                <w:bCs/>
                <w:lang w:eastAsia="ko-KR"/>
              </w:rPr>
              <w:t>-8.7</w:t>
            </w:r>
          </w:p>
        </w:tc>
        <w:tc>
          <w:tcPr>
            <w:tcW w:w="1728" w:type="dxa"/>
            <w:vAlign w:val="center"/>
          </w:tcPr>
          <w:p w14:paraId="5688F341" w14:textId="77777777" w:rsidR="000D7AEB" w:rsidRPr="00780AAA" w:rsidRDefault="000D7AEB" w:rsidP="00A97DF4">
            <w:pPr>
              <w:ind w:left="990" w:hanging="990"/>
              <w:jc w:val="center"/>
              <w:rPr>
                <w:b/>
                <w:bCs/>
                <w:lang w:eastAsia="ko-KR"/>
              </w:rPr>
            </w:pPr>
            <w:r w:rsidRPr="00780AAA">
              <w:rPr>
                <w:b/>
                <w:bCs/>
                <w:lang w:eastAsia="ko-KR"/>
              </w:rPr>
              <w:t>-6.6</w:t>
            </w:r>
          </w:p>
        </w:tc>
      </w:tr>
      <w:tr w:rsidR="000D7AEB" w:rsidRPr="00780AAA" w14:paraId="750B5BC1" w14:textId="77777777" w:rsidTr="00A97DF4">
        <w:trPr>
          <w:jc w:val="center"/>
        </w:trPr>
        <w:tc>
          <w:tcPr>
            <w:tcW w:w="1872" w:type="dxa"/>
            <w:vAlign w:val="center"/>
          </w:tcPr>
          <w:p w14:paraId="28E9BFF3" w14:textId="77777777" w:rsidR="000D7AEB" w:rsidRPr="00780AAA" w:rsidRDefault="000D7AEB" w:rsidP="00A97DF4">
            <w:pPr>
              <w:ind w:left="990" w:hanging="990"/>
              <w:jc w:val="center"/>
              <w:rPr>
                <w:b/>
                <w:bCs/>
                <w:lang w:eastAsia="ko-KR"/>
              </w:rPr>
            </w:pPr>
            <w:r w:rsidRPr="00780AAA">
              <w:rPr>
                <w:b/>
                <w:bCs/>
                <w:lang w:eastAsia="ko-KR"/>
              </w:rPr>
              <w:t xml:space="preserve">Short </w:t>
            </w:r>
            <w:r>
              <w:rPr>
                <w:b/>
                <w:bCs/>
                <w:lang w:eastAsia="ko-KR"/>
              </w:rPr>
              <w:t>(3)</w:t>
            </w:r>
          </w:p>
        </w:tc>
        <w:tc>
          <w:tcPr>
            <w:tcW w:w="1728" w:type="dxa"/>
            <w:shd w:val="clear" w:color="auto" w:fill="D5DCE4" w:themeFill="text2" w:themeFillTint="33"/>
            <w:vAlign w:val="center"/>
          </w:tcPr>
          <w:p w14:paraId="2A759416" w14:textId="77777777" w:rsidR="000D7AEB" w:rsidRPr="00B74846" w:rsidRDefault="000D7AEB" w:rsidP="00A97DF4">
            <w:pPr>
              <w:ind w:left="990" w:hanging="990"/>
              <w:jc w:val="center"/>
              <w:rPr>
                <w:lang w:eastAsia="ko-KR"/>
              </w:rPr>
            </w:pPr>
            <w:r w:rsidRPr="00B74846">
              <w:rPr>
                <w:lang w:eastAsia="ko-KR"/>
              </w:rPr>
              <w:t>-6.</w:t>
            </w:r>
            <w:r>
              <w:rPr>
                <w:lang w:eastAsia="ko-KR"/>
              </w:rPr>
              <w:t>8</w:t>
            </w:r>
          </w:p>
        </w:tc>
        <w:tc>
          <w:tcPr>
            <w:tcW w:w="1728" w:type="dxa"/>
            <w:vAlign w:val="center"/>
          </w:tcPr>
          <w:p w14:paraId="7BBEDC6A" w14:textId="77777777" w:rsidR="000D7AEB" w:rsidRPr="00780AAA" w:rsidRDefault="000D7AEB" w:rsidP="00A97DF4">
            <w:pPr>
              <w:ind w:left="990" w:hanging="990"/>
              <w:jc w:val="center"/>
              <w:rPr>
                <w:b/>
                <w:bCs/>
                <w:lang w:eastAsia="ko-KR"/>
              </w:rPr>
            </w:pPr>
            <w:r>
              <w:rPr>
                <w:b/>
                <w:bCs/>
                <w:lang w:eastAsia="ko-KR"/>
              </w:rPr>
              <w:t>-5.5</w:t>
            </w:r>
          </w:p>
        </w:tc>
        <w:tc>
          <w:tcPr>
            <w:tcW w:w="1728" w:type="dxa"/>
            <w:vAlign w:val="center"/>
          </w:tcPr>
          <w:p w14:paraId="641AD933" w14:textId="77777777" w:rsidR="000D7AEB" w:rsidRPr="00780AAA" w:rsidRDefault="000D7AEB" w:rsidP="00A97DF4">
            <w:pPr>
              <w:ind w:left="990" w:hanging="990"/>
              <w:jc w:val="center"/>
              <w:rPr>
                <w:b/>
                <w:bCs/>
                <w:lang w:eastAsia="ko-KR"/>
              </w:rPr>
            </w:pPr>
            <w:r w:rsidRPr="00780AAA">
              <w:rPr>
                <w:b/>
                <w:bCs/>
                <w:lang w:eastAsia="ko-KR"/>
              </w:rPr>
              <w:t>-4.5</w:t>
            </w:r>
          </w:p>
        </w:tc>
      </w:tr>
    </w:tbl>
    <w:p w14:paraId="4FCC0056" w14:textId="77777777" w:rsidR="000D7AEB" w:rsidRDefault="000D7AEB" w:rsidP="000D7AEB">
      <w:pPr>
        <w:ind w:left="990" w:hanging="990"/>
        <w:rPr>
          <w:lang w:eastAsia="ko-KR"/>
        </w:rPr>
      </w:pPr>
    </w:p>
    <w:p w14:paraId="623B2D2E" w14:textId="77777777" w:rsidR="00C85277" w:rsidRDefault="00C85277" w:rsidP="00C85277">
      <w:pPr>
        <w:ind w:left="1080" w:hanging="1080"/>
        <w:rPr>
          <w:lang w:eastAsia="ko-KR"/>
        </w:rPr>
      </w:pPr>
      <w:r w:rsidRPr="00780AAA">
        <w:rPr>
          <w:b/>
          <w:bCs/>
          <w:lang w:eastAsia="ko-KR"/>
        </w:rPr>
        <w:t xml:space="preserve">Proposal </w:t>
      </w:r>
      <w:r>
        <w:rPr>
          <w:b/>
          <w:bCs/>
          <w:lang w:eastAsia="ko-KR"/>
        </w:rPr>
        <w:t>4</w:t>
      </w:r>
      <w:r w:rsidRPr="00780AAA">
        <w:rPr>
          <w:b/>
          <w:bCs/>
          <w:lang w:eastAsia="ko-KR"/>
        </w:rPr>
        <w:t xml:space="preserve">: Consider the following threshold SNR values for the </w:t>
      </w:r>
      <w:r>
        <w:rPr>
          <w:b/>
          <w:bCs/>
          <w:lang w:eastAsia="ko-KR"/>
        </w:rPr>
        <w:t>envelope detector based LPWUR (‘OOK-based’)</w:t>
      </w:r>
      <w:r w:rsidRPr="00780AAA">
        <w:rPr>
          <w:b/>
          <w:bCs/>
          <w:lang w:eastAsia="ko-KR"/>
        </w:rPr>
        <w:t xml:space="preserve"> for </w:t>
      </w:r>
      <w:r>
        <w:rPr>
          <w:b/>
          <w:bCs/>
          <w:lang w:eastAsia="ko-KR"/>
        </w:rPr>
        <w:t>any relevant</w:t>
      </w:r>
      <w:r w:rsidRPr="00780AAA">
        <w:rPr>
          <w:b/>
          <w:bCs/>
          <w:lang w:eastAsia="ko-KR"/>
        </w:rPr>
        <w:t xml:space="preserve"> UE RF requirements</w:t>
      </w:r>
    </w:p>
    <w:tbl>
      <w:tblPr>
        <w:tblStyle w:val="TableGrid"/>
        <w:tblW w:w="6658" w:type="dxa"/>
        <w:jc w:val="center"/>
        <w:tblLook w:val="04A0" w:firstRow="1" w:lastRow="0" w:firstColumn="1" w:lastColumn="0" w:noHBand="0" w:noVBand="1"/>
      </w:tblPr>
      <w:tblGrid>
        <w:gridCol w:w="1474"/>
        <w:gridCol w:w="1728"/>
        <w:gridCol w:w="1728"/>
        <w:gridCol w:w="1728"/>
      </w:tblGrid>
      <w:tr w:rsidR="00C85277" w:rsidRPr="001C1B7A" w14:paraId="7EADFBFD" w14:textId="77777777" w:rsidTr="009D2570">
        <w:trPr>
          <w:jc w:val="center"/>
        </w:trPr>
        <w:tc>
          <w:tcPr>
            <w:tcW w:w="1474" w:type="dxa"/>
            <w:vAlign w:val="center"/>
          </w:tcPr>
          <w:p w14:paraId="13411F7F" w14:textId="77777777" w:rsidR="00C85277" w:rsidRPr="005D7472" w:rsidRDefault="00C85277" w:rsidP="009D2570">
            <w:pPr>
              <w:jc w:val="center"/>
              <w:rPr>
                <w:b/>
                <w:bCs/>
                <w:lang w:eastAsia="ko-KR"/>
              </w:rPr>
            </w:pPr>
          </w:p>
        </w:tc>
        <w:tc>
          <w:tcPr>
            <w:tcW w:w="5184" w:type="dxa"/>
            <w:gridSpan w:val="3"/>
            <w:vAlign w:val="center"/>
          </w:tcPr>
          <w:p w14:paraId="44620030" w14:textId="77777777" w:rsidR="00C85277" w:rsidRPr="005D7472" w:rsidRDefault="00C85277" w:rsidP="009D2570">
            <w:pPr>
              <w:jc w:val="center"/>
              <w:rPr>
                <w:b/>
                <w:bCs/>
                <w:lang w:eastAsia="ko-KR"/>
              </w:rPr>
            </w:pPr>
            <w:r>
              <w:rPr>
                <w:b/>
                <w:bCs/>
                <w:lang w:eastAsia="ko-KR"/>
              </w:rPr>
              <w:t>Envelope detector</w:t>
            </w:r>
            <w:r w:rsidRPr="005D7472">
              <w:rPr>
                <w:b/>
                <w:bCs/>
                <w:lang w:eastAsia="ko-KR"/>
              </w:rPr>
              <w:t xml:space="preserve"> Rx, SNR threshold for 1% MDR, with 1% FAR (dB)</w:t>
            </w:r>
          </w:p>
        </w:tc>
      </w:tr>
      <w:tr w:rsidR="00C85277" w:rsidRPr="001C1B7A" w14:paraId="6968431D" w14:textId="77777777" w:rsidTr="009D2570">
        <w:trPr>
          <w:jc w:val="center"/>
        </w:trPr>
        <w:tc>
          <w:tcPr>
            <w:tcW w:w="1474" w:type="dxa"/>
            <w:vAlign w:val="center"/>
          </w:tcPr>
          <w:p w14:paraId="73A90ED8" w14:textId="77777777" w:rsidR="00C85277" w:rsidRPr="005D7472" w:rsidRDefault="00C85277" w:rsidP="009D2570">
            <w:pPr>
              <w:jc w:val="center"/>
              <w:rPr>
                <w:b/>
                <w:bCs/>
                <w:lang w:eastAsia="ko-KR"/>
              </w:rPr>
            </w:pPr>
            <w:r w:rsidRPr="005D7472">
              <w:rPr>
                <w:b/>
                <w:bCs/>
                <w:lang w:eastAsia="ko-KR"/>
              </w:rPr>
              <w:t>Sequence length</w:t>
            </w:r>
          </w:p>
        </w:tc>
        <w:tc>
          <w:tcPr>
            <w:tcW w:w="1728" w:type="dxa"/>
            <w:shd w:val="clear" w:color="auto" w:fill="D5DCE4" w:themeFill="text2" w:themeFillTint="33"/>
            <w:vAlign w:val="center"/>
          </w:tcPr>
          <w:p w14:paraId="37AB7113" w14:textId="77777777" w:rsidR="00C85277" w:rsidRPr="005D7472" w:rsidRDefault="00C85277" w:rsidP="009D2570">
            <w:pPr>
              <w:jc w:val="center"/>
              <w:rPr>
                <w:lang w:eastAsia="ko-KR"/>
              </w:rPr>
            </w:pPr>
            <w:r w:rsidRPr="005D7472">
              <w:rPr>
                <w:lang w:eastAsia="ko-KR"/>
              </w:rPr>
              <w:t>Ideal (no error, no t/f correction)</w:t>
            </w:r>
          </w:p>
        </w:tc>
        <w:tc>
          <w:tcPr>
            <w:tcW w:w="1728" w:type="dxa"/>
            <w:vAlign w:val="center"/>
          </w:tcPr>
          <w:p w14:paraId="471DC270" w14:textId="77777777" w:rsidR="00C85277" w:rsidRPr="005D7472" w:rsidRDefault="00C85277" w:rsidP="009D2570">
            <w:pPr>
              <w:jc w:val="center"/>
              <w:rPr>
                <w:b/>
                <w:bCs/>
                <w:lang w:eastAsia="ko-KR"/>
              </w:rPr>
            </w:pPr>
            <w:r w:rsidRPr="005D7472">
              <w:rPr>
                <w:b/>
                <w:bCs/>
                <w:lang w:eastAsia="ko-KR"/>
              </w:rPr>
              <w:t>CONN. mode (w/ t/f correction)</w:t>
            </w:r>
          </w:p>
        </w:tc>
        <w:tc>
          <w:tcPr>
            <w:tcW w:w="1728" w:type="dxa"/>
            <w:vAlign w:val="center"/>
          </w:tcPr>
          <w:p w14:paraId="5BB9290A" w14:textId="77777777" w:rsidR="00C85277" w:rsidRPr="005D7472" w:rsidRDefault="00C85277" w:rsidP="009D2570">
            <w:pPr>
              <w:jc w:val="center"/>
              <w:rPr>
                <w:b/>
                <w:bCs/>
                <w:lang w:eastAsia="ko-KR"/>
              </w:rPr>
            </w:pPr>
            <w:r w:rsidRPr="005D7472">
              <w:rPr>
                <w:b/>
                <w:bCs/>
                <w:lang w:eastAsia="ko-KR"/>
              </w:rPr>
              <w:t>IDLE mode (w/ t/f correction)</w:t>
            </w:r>
          </w:p>
        </w:tc>
      </w:tr>
      <w:tr w:rsidR="00C85277" w:rsidRPr="001C1B7A" w14:paraId="38C0DB39" w14:textId="77777777" w:rsidTr="009D2570">
        <w:trPr>
          <w:jc w:val="center"/>
        </w:trPr>
        <w:tc>
          <w:tcPr>
            <w:tcW w:w="1474" w:type="dxa"/>
            <w:vAlign w:val="center"/>
          </w:tcPr>
          <w:p w14:paraId="5FE3B19C" w14:textId="77777777" w:rsidR="00C85277" w:rsidRPr="005D7472" w:rsidRDefault="00C85277" w:rsidP="009D2570">
            <w:pPr>
              <w:jc w:val="center"/>
              <w:rPr>
                <w:b/>
                <w:bCs/>
                <w:lang w:eastAsia="ko-KR"/>
              </w:rPr>
            </w:pPr>
            <w:r w:rsidRPr="005D7472">
              <w:rPr>
                <w:b/>
                <w:bCs/>
                <w:lang w:eastAsia="ko-KR"/>
              </w:rPr>
              <w:t>32</w:t>
            </w:r>
          </w:p>
        </w:tc>
        <w:tc>
          <w:tcPr>
            <w:tcW w:w="1728" w:type="dxa"/>
            <w:shd w:val="clear" w:color="auto" w:fill="D5DCE4" w:themeFill="text2" w:themeFillTint="33"/>
            <w:vAlign w:val="center"/>
          </w:tcPr>
          <w:p w14:paraId="3D219419" w14:textId="77777777" w:rsidR="00C85277" w:rsidRPr="005D7472" w:rsidRDefault="00C85277" w:rsidP="009D2570">
            <w:pPr>
              <w:jc w:val="center"/>
              <w:rPr>
                <w:lang w:eastAsia="ko-KR"/>
              </w:rPr>
            </w:pPr>
            <w:r w:rsidRPr="005D7472">
              <w:rPr>
                <w:lang w:eastAsia="ko-KR"/>
              </w:rPr>
              <w:t>-9.2</w:t>
            </w:r>
          </w:p>
        </w:tc>
        <w:tc>
          <w:tcPr>
            <w:tcW w:w="1728" w:type="dxa"/>
            <w:vAlign w:val="center"/>
          </w:tcPr>
          <w:p w14:paraId="4C3B6889" w14:textId="77777777" w:rsidR="00C85277" w:rsidRPr="005D7472" w:rsidRDefault="00C85277" w:rsidP="009D2570">
            <w:pPr>
              <w:jc w:val="center"/>
              <w:rPr>
                <w:b/>
                <w:bCs/>
                <w:lang w:eastAsia="ko-KR"/>
              </w:rPr>
            </w:pPr>
            <w:r w:rsidRPr="005D7472">
              <w:rPr>
                <w:b/>
                <w:bCs/>
                <w:lang w:eastAsia="ko-KR"/>
              </w:rPr>
              <w:t>-7.4</w:t>
            </w:r>
          </w:p>
        </w:tc>
        <w:tc>
          <w:tcPr>
            <w:tcW w:w="1728" w:type="dxa"/>
            <w:vAlign w:val="center"/>
          </w:tcPr>
          <w:p w14:paraId="1E26275D" w14:textId="77777777" w:rsidR="00C85277" w:rsidRPr="005D7472" w:rsidRDefault="00C85277" w:rsidP="009D2570">
            <w:pPr>
              <w:jc w:val="center"/>
              <w:rPr>
                <w:b/>
                <w:bCs/>
                <w:lang w:eastAsia="ko-KR"/>
              </w:rPr>
            </w:pPr>
            <w:r w:rsidRPr="005D7472">
              <w:rPr>
                <w:b/>
                <w:bCs/>
                <w:lang w:eastAsia="ko-KR"/>
              </w:rPr>
              <w:t>-4.9</w:t>
            </w:r>
          </w:p>
        </w:tc>
      </w:tr>
      <w:tr w:rsidR="00C85277" w:rsidRPr="001C1B7A" w14:paraId="20FC33CB" w14:textId="77777777" w:rsidTr="009D2570">
        <w:trPr>
          <w:jc w:val="center"/>
        </w:trPr>
        <w:tc>
          <w:tcPr>
            <w:tcW w:w="1474" w:type="dxa"/>
            <w:vAlign w:val="center"/>
          </w:tcPr>
          <w:p w14:paraId="59A6FBA3" w14:textId="77777777" w:rsidR="00C85277" w:rsidRPr="005D7472" w:rsidRDefault="00C85277" w:rsidP="009D2570">
            <w:pPr>
              <w:jc w:val="center"/>
              <w:rPr>
                <w:b/>
                <w:bCs/>
                <w:lang w:eastAsia="ko-KR"/>
              </w:rPr>
            </w:pPr>
            <w:r w:rsidRPr="005D7472">
              <w:rPr>
                <w:b/>
                <w:bCs/>
                <w:lang w:eastAsia="ko-KR"/>
              </w:rPr>
              <w:t>16</w:t>
            </w:r>
          </w:p>
        </w:tc>
        <w:tc>
          <w:tcPr>
            <w:tcW w:w="1728" w:type="dxa"/>
            <w:shd w:val="clear" w:color="auto" w:fill="D5DCE4" w:themeFill="text2" w:themeFillTint="33"/>
            <w:vAlign w:val="center"/>
          </w:tcPr>
          <w:p w14:paraId="76108590" w14:textId="77777777" w:rsidR="00C85277" w:rsidRPr="005D7472" w:rsidRDefault="00C85277" w:rsidP="009D2570">
            <w:pPr>
              <w:jc w:val="center"/>
              <w:rPr>
                <w:lang w:eastAsia="ko-KR"/>
              </w:rPr>
            </w:pPr>
            <w:r w:rsidRPr="005D7472">
              <w:rPr>
                <w:lang w:eastAsia="ko-KR"/>
              </w:rPr>
              <w:t>-7.5</w:t>
            </w:r>
          </w:p>
        </w:tc>
        <w:tc>
          <w:tcPr>
            <w:tcW w:w="1728" w:type="dxa"/>
            <w:vAlign w:val="center"/>
          </w:tcPr>
          <w:p w14:paraId="72E0CDFC" w14:textId="77777777" w:rsidR="00C85277" w:rsidRPr="005D7472" w:rsidRDefault="00C85277" w:rsidP="009D2570">
            <w:pPr>
              <w:jc w:val="center"/>
              <w:rPr>
                <w:b/>
                <w:bCs/>
                <w:lang w:eastAsia="ko-KR"/>
              </w:rPr>
            </w:pPr>
            <w:r w:rsidRPr="005D7472">
              <w:rPr>
                <w:b/>
                <w:bCs/>
                <w:lang w:eastAsia="ko-KR"/>
              </w:rPr>
              <w:t>-6.1</w:t>
            </w:r>
          </w:p>
        </w:tc>
        <w:tc>
          <w:tcPr>
            <w:tcW w:w="1728" w:type="dxa"/>
            <w:vAlign w:val="center"/>
          </w:tcPr>
          <w:p w14:paraId="354B334F" w14:textId="77777777" w:rsidR="00C85277" w:rsidRPr="005D7472" w:rsidRDefault="00C85277" w:rsidP="009D2570">
            <w:pPr>
              <w:jc w:val="center"/>
              <w:rPr>
                <w:b/>
                <w:bCs/>
                <w:lang w:eastAsia="ko-KR"/>
              </w:rPr>
            </w:pPr>
            <w:r w:rsidRPr="005D7472">
              <w:rPr>
                <w:b/>
                <w:bCs/>
                <w:lang w:eastAsia="ko-KR"/>
              </w:rPr>
              <w:t>-3.6</w:t>
            </w:r>
          </w:p>
        </w:tc>
      </w:tr>
      <w:tr w:rsidR="00C85277" w:rsidRPr="001C1B7A" w14:paraId="4577A671" w14:textId="77777777" w:rsidTr="009D2570">
        <w:trPr>
          <w:jc w:val="center"/>
        </w:trPr>
        <w:tc>
          <w:tcPr>
            <w:tcW w:w="1474" w:type="dxa"/>
            <w:vAlign w:val="center"/>
          </w:tcPr>
          <w:p w14:paraId="065BC146" w14:textId="77777777" w:rsidR="00C85277" w:rsidRPr="005D7472" w:rsidRDefault="00C85277" w:rsidP="009D2570">
            <w:pPr>
              <w:jc w:val="center"/>
              <w:rPr>
                <w:b/>
                <w:bCs/>
                <w:lang w:eastAsia="ko-KR"/>
              </w:rPr>
            </w:pPr>
            <w:r w:rsidRPr="005D7472">
              <w:rPr>
                <w:b/>
                <w:bCs/>
                <w:lang w:eastAsia="ko-KR"/>
              </w:rPr>
              <w:lastRenderedPageBreak/>
              <w:t>8</w:t>
            </w:r>
          </w:p>
        </w:tc>
        <w:tc>
          <w:tcPr>
            <w:tcW w:w="1728" w:type="dxa"/>
            <w:shd w:val="clear" w:color="auto" w:fill="D5DCE4" w:themeFill="text2" w:themeFillTint="33"/>
            <w:vAlign w:val="center"/>
          </w:tcPr>
          <w:p w14:paraId="09125BB2" w14:textId="77777777" w:rsidR="00C85277" w:rsidRPr="005D7472" w:rsidRDefault="00C85277" w:rsidP="009D2570">
            <w:pPr>
              <w:jc w:val="center"/>
              <w:rPr>
                <w:lang w:eastAsia="ko-KR"/>
              </w:rPr>
            </w:pPr>
            <w:r w:rsidRPr="005D7472">
              <w:rPr>
                <w:lang w:eastAsia="ko-KR"/>
              </w:rPr>
              <w:t>-5.9</w:t>
            </w:r>
          </w:p>
        </w:tc>
        <w:tc>
          <w:tcPr>
            <w:tcW w:w="1728" w:type="dxa"/>
            <w:vAlign w:val="center"/>
          </w:tcPr>
          <w:p w14:paraId="20547729" w14:textId="77777777" w:rsidR="00C85277" w:rsidRPr="005D7472" w:rsidRDefault="00C85277" w:rsidP="009D2570">
            <w:pPr>
              <w:jc w:val="center"/>
              <w:rPr>
                <w:b/>
                <w:bCs/>
                <w:lang w:eastAsia="ko-KR"/>
              </w:rPr>
            </w:pPr>
            <w:r w:rsidRPr="005D7472">
              <w:rPr>
                <w:b/>
                <w:bCs/>
                <w:lang w:eastAsia="ko-KR"/>
              </w:rPr>
              <w:t>-4.7</w:t>
            </w:r>
          </w:p>
        </w:tc>
        <w:tc>
          <w:tcPr>
            <w:tcW w:w="1728" w:type="dxa"/>
            <w:vAlign w:val="center"/>
          </w:tcPr>
          <w:p w14:paraId="636C1BE9" w14:textId="77777777" w:rsidR="00C85277" w:rsidRPr="005D7472" w:rsidRDefault="00C85277" w:rsidP="009D2570">
            <w:pPr>
              <w:jc w:val="center"/>
              <w:rPr>
                <w:b/>
                <w:bCs/>
                <w:lang w:eastAsia="ko-KR"/>
              </w:rPr>
            </w:pPr>
            <w:r w:rsidRPr="005D7472">
              <w:rPr>
                <w:b/>
                <w:bCs/>
                <w:lang w:eastAsia="ko-KR"/>
              </w:rPr>
              <w:t>-2.6</w:t>
            </w:r>
          </w:p>
        </w:tc>
      </w:tr>
    </w:tbl>
    <w:p w14:paraId="3B3F5AEC" w14:textId="77777777" w:rsidR="000D7AEB" w:rsidRDefault="000D7AEB" w:rsidP="000D7AEB">
      <w:pPr>
        <w:ind w:left="990" w:hanging="990"/>
        <w:rPr>
          <w:b/>
          <w:bCs/>
          <w:lang w:eastAsia="ko-KR"/>
        </w:rPr>
      </w:pPr>
    </w:p>
    <w:p w14:paraId="421C1D1F" w14:textId="06336CD7" w:rsidR="00467761" w:rsidRDefault="00C85277" w:rsidP="000D7AEB">
      <w:pPr>
        <w:ind w:left="990" w:hanging="990"/>
        <w:rPr>
          <w:lang w:eastAsia="ko-KR"/>
        </w:rPr>
      </w:pPr>
      <w:r w:rsidRPr="00C85277">
        <w:rPr>
          <w:b/>
          <w:bCs/>
          <w:lang w:eastAsia="ko-KR"/>
        </w:rPr>
        <w:t>Proposal 5: For FR1, the requirement is written around a 16-bit OOK sequence for envelope detector based LPWUR and a ‘short’ OOK sequence (3 bits long for L=4 and number of bits = 5) for OFDM capable LPWUR</w:t>
      </w:r>
      <w:r w:rsidR="00467761">
        <w:rPr>
          <w:b/>
          <w:bCs/>
          <w:lang w:eastAsia="ko-KR"/>
        </w:rPr>
        <w:t>.</w:t>
      </w:r>
    </w:p>
    <w:p w14:paraId="7D3FD8E0" w14:textId="56E1E612" w:rsidR="00467761" w:rsidRDefault="00467761" w:rsidP="000D7AEB">
      <w:pPr>
        <w:ind w:left="990" w:hanging="990"/>
        <w:rPr>
          <w:b/>
          <w:bCs/>
        </w:rPr>
      </w:pPr>
      <w:r w:rsidRPr="00095F9C">
        <w:rPr>
          <w:b/>
          <w:bCs/>
        </w:rPr>
        <w:t xml:space="preserve">Proposal </w:t>
      </w:r>
      <w:r>
        <w:rPr>
          <w:b/>
          <w:bCs/>
        </w:rPr>
        <w:t>6</w:t>
      </w:r>
      <w:r w:rsidRPr="00095F9C">
        <w:rPr>
          <w:b/>
          <w:bCs/>
        </w:rPr>
        <w:t>:</w:t>
      </w:r>
      <w:r>
        <w:rPr>
          <w:b/>
          <w:bCs/>
        </w:rPr>
        <w:t xml:space="preserve"> For future traceability as well as consistency with information sent to RAN1 via </w:t>
      </w:r>
      <w:r w:rsidR="00F02A37">
        <w:rPr>
          <w:b/>
          <w:bCs/>
        </w:rPr>
        <w:t>LS, the</w:t>
      </w:r>
      <w:r>
        <w:rPr>
          <w:b/>
          <w:bCs/>
        </w:rPr>
        <w:t xml:space="preserve"> sensitivity equation is modified as:</w:t>
      </w:r>
    </w:p>
    <w:p w14:paraId="1570114C" w14:textId="6B2658BB" w:rsidR="00467761" w:rsidRDefault="00467761" w:rsidP="00467761">
      <w:r>
        <w:rPr>
          <w:b/>
          <w:bCs/>
        </w:rPr>
        <w:t xml:space="preserve">        </w:t>
      </w:r>
      <w:r>
        <w:t xml:space="preserve"> </w:t>
      </w:r>
      <w:r w:rsidR="00F02A37">
        <w:rPr>
          <w:b/>
          <w:bCs/>
          <w:lang w:val="en-US"/>
        </w:rPr>
        <w:t xml:space="preserve">REFSENS </w:t>
      </w:r>
      <w:r w:rsidR="00F02A37" w:rsidRPr="00F944DF">
        <w:rPr>
          <w:b/>
          <w:bCs/>
          <w:lang w:val="en-US"/>
        </w:rPr>
        <w:t>=</w:t>
      </w:r>
      <w:r w:rsidRPr="00F944DF">
        <w:rPr>
          <w:b/>
          <w:bCs/>
          <w:lang w:val="en-US"/>
        </w:rPr>
        <w:t xml:space="preserve"> -174</w:t>
      </w:r>
      <w:r>
        <w:rPr>
          <w:b/>
          <w:bCs/>
          <w:lang w:val="en-US"/>
        </w:rPr>
        <w:t xml:space="preserve"> d</w:t>
      </w:r>
      <w:r w:rsidRPr="00F944DF">
        <w:rPr>
          <w:b/>
          <w:bCs/>
          <w:lang w:val="en-US"/>
        </w:rPr>
        <w:t>Bm</w:t>
      </w:r>
      <w:r>
        <w:rPr>
          <w:b/>
          <w:bCs/>
          <w:lang w:val="en-US"/>
        </w:rPr>
        <w:t>/Hz</w:t>
      </w:r>
      <w:r w:rsidRPr="00F944DF">
        <w:rPr>
          <w:b/>
          <w:bCs/>
          <w:lang w:val="en-US"/>
        </w:rPr>
        <w:t xml:space="preserve"> + 10*log(R</w:t>
      </w:r>
      <w:r>
        <w:rPr>
          <w:b/>
          <w:bCs/>
          <w:lang w:val="en-US"/>
        </w:rPr>
        <w:t>x</w:t>
      </w:r>
      <w:r w:rsidRPr="00F944DF">
        <w:rPr>
          <w:b/>
          <w:bCs/>
          <w:lang w:val="en-US"/>
        </w:rPr>
        <w:t>BW</w:t>
      </w:r>
      <w:r>
        <w:rPr>
          <w:b/>
          <w:bCs/>
          <w:lang w:val="en-US"/>
        </w:rPr>
        <w:t>_Hz</w:t>
      </w:r>
      <w:r w:rsidRPr="00F944DF">
        <w:rPr>
          <w:b/>
          <w:bCs/>
          <w:lang w:val="en-US"/>
        </w:rPr>
        <w:t>) + NF + SNR +</w:t>
      </w:r>
      <w:r>
        <w:rPr>
          <w:b/>
          <w:bCs/>
          <w:lang w:val="en-US"/>
        </w:rPr>
        <w:t xml:space="preserve"> </w:t>
      </w:r>
      <w:r w:rsidRPr="00F944DF">
        <w:rPr>
          <w:rFonts w:hint="eastAsia"/>
          <w:b/>
          <w:bCs/>
          <w:lang w:val="en-US"/>
        </w:rPr>
        <w:t>IM</w:t>
      </w:r>
      <w:r>
        <w:rPr>
          <w:b/>
          <w:bCs/>
          <w:lang w:val="en-US"/>
        </w:rPr>
        <w:t xml:space="preserve"> </w:t>
      </w:r>
      <w:r w:rsidRPr="00546C9C">
        <w:rPr>
          <w:b/>
          <w:bCs/>
          <w:highlight w:val="yellow"/>
          <w:lang w:val="en-US"/>
        </w:rPr>
        <w:t>– desens_ASCS</w:t>
      </w:r>
    </w:p>
    <w:p w14:paraId="1CB90C0A" w14:textId="6AB3CE3F" w:rsidR="00EB37D2" w:rsidRPr="004D5F0D" w:rsidRDefault="00EB37D2" w:rsidP="00EB37D2">
      <w:pPr>
        <w:rPr>
          <w:b/>
          <w:bCs/>
          <w:lang w:eastAsia="ko-KR"/>
        </w:rPr>
      </w:pPr>
      <w:r>
        <w:rPr>
          <w:b/>
          <w:bCs/>
          <w:lang w:eastAsia="ko-KR"/>
        </w:rPr>
        <w:t>Observation 1</w:t>
      </w:r>
      <w:r w:rsidRPr="004D5F0D">
        <w:rPr>
          <w:b/>
          <w:bCs/>
          <w:lang w:eastAsia="ko-KR"/>
        </w:rPr>
        <w:t xml:space="preserve">: </w:t>
      </w:r>
      <w:r>
        <w:rPr>
          <w:b/>
          <w:bCs/>
          <w:lang w:eastAsia="ko-KR"/>
        </w:rPr>
        <w:t>Based on existing RAN4 LPWUS ACS agreements, the A</w:t>
      </w:r>
      <w:r w:rsidRPr="004D5F0D">
        <w:rPr>
          <w:b/>
          <w:bCs/>
          <w:lang w:eastAsia="ko-KR"/>
        </w:rPr>
        <w:t>CS</w:t>
      </w:r>
      <w:r>
        <w:rPr>
          <w:b/>
          <w:bCs/>
          <w:lang w:eastAsia="ko-KR"/>
        </w:rPr>
        <w:t xml:space="preserve"> requirement </w:t>
      </w:r>
      <w:r w:rsidR="00467761">
        <w:rPr>
          <w:b/>
          <w:bCs/>
          <w:lang w:eastAsia="ko-KR"/>
        </w:rPr>
        <w:t>translates to</w:t>
      </w:r>
      <w:r>
        <w:rPr>
          <w:b/>
          <w:bCs/>
          <w:lang w:eastAsia="ko-KR"/>
        </w:rPr>
        <w:t>:</w:t>
      </w:r>
    </w:p>
    <w:p w14:paraId="020F9DA6" w14:textId="77777777" w:rsidR="00EB37D2" w:rsidRPr="00396083" w:rsidRDefault="00EB37D2" w:rsidP="00EB37D2">
      <w:pPr>
        <w:rPr>
          <w:b/>
          <w:lang w:eastAsia="ko-KR"/>
        </w:rPr>
      </w:pPr>
      <m:oMathPara>
        <m:oMath>
          <m:r>
            <m:rPr>
              <m:sty m:val="bi"/>
            </m:rPr>
            <w:rPr>
              <w:rFonts w:ascii="Cambria Math" w:hAnsi="Cambria Math"/>
              <w:lang w:eastAsia="ko-KR"/>
            </w:rPr>
            <m:t>AC</m:t>
          </m:r>
          <m:sSub>
            <m:sSubPr>
              <m:ctrlPr>
                <w:rPr>
                  <w:rFonts w:ascii="Cambria Math" w:hAnsi="Cambria Math"/>
                  <w:b/>
                  <w:i/>
                  <w:lang w:eastAsia="ko-KR"/>
                </w:rPr>
              </m:ctrlPr>
            </m:sSubPr>
            <m:e>
              <m:r>
                <m:rPr>
                  <m:sty m:val="bi"/>
                </m:rPr>
                <w:rPr>
                  <w:rFonts w:ascii="Cambria Math" w:hAnsi="Cambria Math"/>
                  <w:lang w:eastAsia="ko-KR"/>
                </w:rPr>
                <m:t>S</m:t>
              </m:r>
            </m:e>
            <m:sub>
              <m:r>
                <m:rPr>
                  <m:sty m:val="bi"/>
                </m:rPr>
                <w:rPr>
                  <w:rFonts w:ascii="Cambria Math" w:hAnsi="Cambria Math"/>
                  <w:lang w:eastAsia="ko-KR"/>
                </w:rPr>
                <m:t>LPWUS</m:t>
              </m:r>
            </m:sub>
          </m:sSub>
          <m:r>
            <m:rPr>
              <m:sty m:val="bi"/>
            </m:rPr>
            <w:rPr>
              <w:rFonts w:ascii="Cambria Math" w:hAnsi="Cambria Math"/>
              <w:lang w:eastAsia="ko-KR"/>
            </w:rPr>
            <m:t>=  N</m:t>
          </m:r>
          <m:sSub>
            <m:sSubPr>
              <m:ctrlPr>
                <w:rPr>
                  <w:rFonts w:ascii="Cambria Math" w:hAnsi="Cambria Math"/>
                  <w:b/>
                  <w:i/>
                  <w:lang w:eastAsia="ko-KR"/>
                </w:rPr>
              </m:ctrlPr>
            </m:sSubPr>
            <m:e>
              <m:r>
                <m:rPr>
                  <m:sty m:val="bi"/>
                </m:rPr>
                <w:rPr>
                  <w:rFonts w:ascii="Cambria Math" w:hAnsi="Cambria Math"/>
                  <w:lang w:eastAsia="ko-KR"/>
                </w:rPr>
                <m:t>F</m:t>
              </m:r>
            </m:e>
            <m:sub>
              <m:r>
                <m:rPr>
                  <m:sty m:val="bi"/>
                </m:rPr>
                <w:rPr>
                  <w:rFonts w:ascii="Cambria Math" w:hAnsi="Cambria Math"/>
                  <w:lang w:eastAsia="ko-KR"/>
                </w:rPr>
                <m:t>legacy</m:t>
              </m:r>
            </m:sub>
          </m:sSub>
          <m:r>
            <m:rPr>
              <m:sty m:val="bi"/>
            </m:rPr>
            <w:rPr>
              <w:rFonts w:ascii="Cambria Math" w:hAnsi="Cambria Math"/>
              <w:lang w:eastAsia="ko-KR"/>
            </w:rPr>
            <m:t>-N</m:t>
          </m:r>
          <m:sSub>
            <m:sSubPr>
              <m:ctrlPr>
                <w:rPr>
                  <w:rFonts w:ascii="Cambria Math" w:hAnsi="Cambria Math"/>
                  <w:b/>
                  <w:i/>
                  <w:lang w:eastAsia="ko-KR"/>
                </w:rPr>
              </m:ctrlPr>
            </m:sSubPr>
            <m:e>
              <m:r>
                <m:rPr>
                  <m:sty m:val="bi"/>
                </m:rPr>
                <w:rPr>
                  <w:rFonts w:ascii="Cambria Math" w:hAnsi="Cambria Math"/>
                  <w:lang w:eastAsia="ko-KR"/>
                </w:rPr>
                <m:t>F</m:t>
              </m:r>
            </m:e>
            <m:sub>
              <m:r>
                <m:rPr>
                  <m:sty m:val="bi"/>
                </m:rPr>
                <w:rPr>
                  <w:rFonts w:ascii="Cambria Math" w:hAnsi="Cambria Math"/>
                  <w:lang w:eastAsia="ko-KR"/>
                </w:rPr>
                <m:t>LPWUS</m:t>
              </m:r>
            </m:sub>
          </m:sSub>
          <m:r>
            <m:rPr>
              <m:sty m:val="bi"/>
            </m:rPr>
            <w:rPr>
              <w:rFonts w:ascii="Cambria Math" w:hAnsi="Cambria Math"/>
              <w:lang w:eastAsia="ko-KR"/>
            </w:rPr>
            <m:t>+10</m:t>
          </m:r>
          <m:func>
            <m:funcPr>
              <m:ctrlPr>
                <w:rPr>
                  <w:rFonts w:ascii="Cambria Math" w:hAnsi="Cambria Math"/>
                  <w:b/>
                  <w:lang w:eastAsia="ko-KR"/>
                </w:rPr>
              </m:ctrlPr>
            </m:funcPr>
            <m:fName>
              <m:r>
                <m:rPr>
                  <m:sty m:val="b"/>
                </m:rPr>
                <w:rPr>
                  <w:rFonts w:ascii="Cambria Math" w:hAnsi="Cambria Math"/>
                  <w:lang w:eastAsia="ko-KR"/>
                </w:rPr>
                <m:t>log</m:t>
              </m:r>
            </m:fName>
            <m:e>
              <m:d>
                <m:dPr>
                  <m:ctrlPr>
                    <w:rPr>
                      <w:rFonts w:ascii="Cambria Math" w:hAnsi="Cambria Math"/>
                      <w:b/>
                      <w:i/>
                      <w:lang w:eastAsia="ko-KR"/>
                    </w:rPr>
                  </m:ctrlPr>
                </m:dPr>
                <m:e>
                  <m:sSub>
                    <m:sSubPr>
                      <m:ctrlPr>
                        <w:rPr>
                          <w:rFonts w:ascii="Cambria Math" w:hAnsi="Cambria Math"/>
                          <w:b/>
                          <w:i/>
                          <w:lang w:eastAsia="ko-KR"/>
                        </w:rPr>
                      </m:ctrlPr>
                    </m:sSubPr>
                    <m:e>
                      <m:f>
                        <m:fPr>
                          <m:ctrlPr>
                            <w:rPr>
                              <w:rFonts w:ascii="Cambria Math" w:hAnsi="Cambria Math"/>
                              <w:b/>
                              <w:i/>
                              <w:lang w:eastAsia="ko-KR"/>
                            </w:rPr>
                          </m:ctrlPr>
                        </m:fPr>
                        <m:num>
                          <m:r>
                            <m:rPr>
                              <m:sty m:val="bi"/>
                            </m:rPr>
                            <w:rPr>
                              <w:rFonts w:ascii="Cambria Math" w:hAnsi="Cambria Math"/>
                              <w:lang w:eastAsia="ko-KR"/>
                            </w:rPr>
                            <m:t>NRB</m:t>
                          </m:r>
                        </m:num>
                        <m:den>
                          <m:r>
                            <m:rPr>
                              <m:sty m:val="bi"/>
                            </m:rPr>
                            <w:rPr>
                              <w:rFonts w:ascii="Cambria Math" w:hAnsi="Cambria Math"/>
                              <w:lang w:eastAsia="ko-KR"/>
                            </w:rPr>
                            <m:t>RB</m:t>
                          </m:r>
                        </m:den>
                      </m:f>
                    </m:e>
                    <m:sub>
                      <m:r>
                        <m:rPr>
                          <m:sty m:val="bi"/>
                        </m:rPr>
                        <w:rPr>
                          <w:rFonts w:ascii="Cambria Math" w:hAnsi="Cambria Math"/>
                          <w:lang w:eastAsia="ko-KR"/>
                        </w:rPr>
                        <m:t>LPWUS</m:t>
                      </m:r>
                    </m:sub>
                  </m:sSub>
                </m:e>
              </m:d>
            </m:e>
          </m:func>
          <m:r>
            <m:rPr>
              <m:sty m:val="bi"/>
            </m:rPr>
            <w:rPr>
              <w:rFonts w:ascii="Cambria Math" w:hAnsi="Cambria Math"/>
              <w:lang w:eastAsia="ko-KR"/>
            </w:rPr>
            <m:t>+AC</m:t>
          </m:r>
          <m:sSub>
            <m:sSubPr>
              <m:ctrlPr>
                <w:rPr>
                  <w:rFonts w:ascii="Cambria Math" w:hAnsi="Cambria Math"/>
                  <w:b/>
                  <w:i/>
                  <w:lang w:eastAsia="ko-KR"/>
                </w:rPr>
              </m:ctrlPr>
            </m:sSubPr>
            <m:e>
              <m:r>
                <m:rPr>
                  <m:sty m:val="bi"/>
                </m:rPr>
                <w:rPr>
                  <w:rFonts w:ascii="Cambria Math" w:hAnsi="Cambria Math"/>
                  <w:lang w:eastAsia="ko-KR"/>
                </w:rPr>
                <m:t>S</m:t>
              </m:r>
            </m:e>
            <m:sub>
              <m:r>
                <m:rPr>
                  <m:sty m:val="bi"/>
                </m:rPr>
                <w:rPr>
                  <w:rFonts w:ascii="Cambria Math" w:hAnsi="Cambria Math"/>
                  <w:lang w:eastAsia="ko-KR"/>
                </w:rPr>
                <m:t>legacy</m:t>
              </m:r>
            </m:sub>
          </m:sSub>
          <m:r>
            <m:rPr>
              <m:sty m:val="bi"/>
            </m:rPr>
            <w:rPr>
              <w:rFonts w:ascii="Cambria Math" w:hAnsi="Cambria Math"/>
              <w:lang w:eastAsia="ko-KR"/>
            </w:rPr>
            <m:t>-</m:t>
          </m:r>
          <m:sSub>
            <m:sSubPr>
              <m:ctrlPr>
                <w:rPr>
                  <w:rFonts w:ascii="Cambria Math" w:hAnsi="Cambria Math"/>
                  <w:b/>
                  <w:i/>
                  <w:lang w:eastAsia="ko-KR"/>
                </w:rPr>
              </m:ctrlPr>
            </m:sSubPr>
            <m:e>
              <m:r>
                <m:rPr>
                  <m:sty m:val="bi"/>
                </m:rPr>
                <w:rPr>
                  <w:rFonts w:ascii="Cambria Math" w:hAnsi="Cambria Math"/>
                  <w:lang w:eastAsia="ko-KR"/>
                </w:rPr>
                <m:t>D</m:t>
              </m:r>
            </m:e>
            <m:sub>
              <m:r>
                <m:rPr>
                  <m:sty m:val="bi"/>
                </m:rPr>
                <w:rPr>
                  <w:rFonts w:ascii="Cambria Math" w:hAnsi="Cambria Math"/>
                  <w:lang w:eastAsia="ko-KR"/>
                </w:rPr>
                <m:t>G</m:t>
              </m:r>
            </m:sub>
          </m:sSub>
        </m:oMath>
      </m:oMathPara>
    </w:p>
    <w:p w14:paraId="5E60FE7C" w14:textId="77777777" w:rsidR="00EB37D2" w:rsidRPr="00100AC9" w:rsidRDefault="00EB37D2" w:rsidP="00EB37D2">
      <w:pPr>
        <w:rPr>
          <w:b/>
          <w:bCs/>
        </w:rPr>
      </w:pPr>
      <w:r w:rsidRPr="00100AC9">
        <w:rPr>
          <w:b/>
          <w:bCs/>
        </w:rPr>
        <w:t>Proposal</w:t>
      </w:r>
      <w:r>
        <w:rPr>
          <w:b/>
          <w:bCs/>
        </w:rPr>
        <w:t xml:space="preserve"> 7</w:t>
      </w:r>
      <w:r w:rsidRPr="00100AC9">
        <w:rPr>
          <w:b/>
          <w:bCs/>
        </w:rPr>
        <w:t>: The max. input power level is specified for all channel bandwidths, in the presence of legacy RBs with the same PSD as the LPWUS RBs.</w:t>
      </w:r>
    </w:p>
    <w:p w14:paraId="738CF70C" w14:textId="77777777" w:rsidR="00EB37D2" w:rsidRPr="005A5D31" w:rsidRDefault="00EB37D2" w:rsidP="00EB37D2">
      <w:pPr>
        <w:rPr>
          <w:b/>
          <w:bCs/>
          <w:lang w:eastAsia="ko-KR"/>
        </w:rPr>
      </w:pPr>
      <w:r w:rsidRPr="005A5D31">
        <w:rPr>
          <w:b/>
          <w:bCs/>
          <w:lang w:eastAsia="ko-KR"/>
        </w:rPr>
        <w:t xml:space="preserve">Proposal </w:t>
      </w:r>
      <w:r>
        <w:rPr>
          <w:b/>
          <w:bCs/>
          <w:lang w:eastAsia="ko-KR"/>
        </w:rPr>
        <w:t>8</w:t>
      </w:r>
      <w:r w:rsidRPr="005A5D31">
        <w:rPr>
          <w:b/>
          <w:bCs/>
          <w:lang w:eastAsia="ko-KR"/>
        </w:rPr>
        <w:t>:</w:t>
      </w:r>
      <w:r>
        <w:rPr>
          <w:b/>
          <w:bCs/>
          <w:lang w:eastAsia="ko-KR"/>
        </w:rPr>
        <w:t xml:space="preserve"> For FR2,</w:t>
      </w:r>
      <w:r w:rsidRPr="005A5D31">
        <w:rPr>
          <w:b/>
          <w:bCs/>
          <w:lang w:eastAsia="ko-KR"/>
        </w:rPr>
        <w:t xml:space="preserve"> NF</w:t>
      </w:r>
      <w:r>
        <w:rPr>
          <w:b/>
          <w:bCs/>
          <w:lang w:eastAsia="ko-KR"/>
        </w:rPr>
        <w:t>+IM</w:t>
      </w:r>
      <w:r w:rsidRPr="005A5D31">
        <w:rPr>
          <w:b/>
          <w:bCs/>
          <w:lang w:eastAsia="ko-KR"/>
        </w:rPr>
        <w:t xml:space="preserve"> is </w:t>
      </w:r>
      <w:r>
        <w:rPr>
          <w:b/>
          <w:bCs/>
          <w:lang w:eastAsia="ko-KR"/>
        </w:rPr>
        <w:t>11.0 dB</w:t>
      </w:r>
      <w:r w:rsidRPr="005A5D31">
        <w:rPr>
          <w:b/>
          <w:bCs/>
          <w:lang w:eastAsia="ko-KR"/>
        </w:rPr>
        <w:t xml:space="preserve"> for both</w:t>
      </w:r>
      <w:r>
        <w:rPr>
          <w:b/>
          <w:bCs/>
          <w:lang w:eastAsia="ko-KR"/>
        </w:rPr>
        <w:t xml:space="preserve"> LPWUR types</w:t>
      </w:r>
      <w:r>
        <w:rPr>
          <w:rFonts w:eastAsia="SimSun"/>
          <w:szCs w:val="24"/>
          <w:lang w:eastAsia="zh-CN"/>
        </w:rPr>
        <w:t>.</w:t>
      </w:r>
    </w:p>
    <w:p w14:paraId="4F5F28CF" w14:textId="77777777" w:rsidR="00EB37D2" w:rsidRDefault="00EB37D2" w:rsidP="00EB37D2">
      <w:pPr>
        <w:rPr>
          <w:b/>
          <w:bCs/>
        </w:rPr>
      </w:pPr>
      <w:r>
        <w:rPr>
          <w:b/>
          <w:bCs/>
        </w:rPr>
        <w:t>Proposal 9</w:t>
      </w:r>
      <w:r w:rsidRPr="00F65124">
        <w:rPr>
          <w:b/>
          <w:bCs/>
        </w:rPr>
        <w:t xml:space="preserve">: </w:t>
      </w:r>
      <w:r>
        <w:rPr>
          <w:b/>
          <w:bCs/>
        </w:rPr>
        <w:t>All FR2 directional LPWUS requirements apply in the same direction as the corresponding legacy Rx requirement.</w:t>
      </w:r>
    </w:p>
    <w:p w14:paraId="3174B420" w14:textId="77777777" w:rsidR="00322732" w:rsidRPr="0093744C" w:rsidRDefault="00322732" w:rsidP="00C56518">
      <w:pPr>
        <w:ind w:left="1080" w:hanging="1080"/>
        <w:rPr>
          <w:b/>
          <w:bCs/>
        </w:rPr>
      </w:pPr>
    </w:p>
    <w:p w14:paraId="2B2472D1" w14:textId="65670BBB" w:rsidR="00011F96" w:rsidRDefault="009B0187" w:rsidP="00466F49">
      <w:pPr>
        <w:pStyle w:val="Heading1"/>
      </w:pPr>
      <w:r>
        <w:t>4.</w:t>
      </w:r>
      <w:r>
        <w:tab/>
      </w:r>
      <w:r w:rsidR="00011F96">
        <w:t>References</w:t>
      </w:r>
    </w:p>
    <w:p w14:paraId="03C8A6EE" w14:textId="77777777" w:rsidR="00E775FC" w:rsidRDefault="00E775FC" w:rsidP="00E775FC">
      <w:pPr>
        <w:ind w:left="540" w:hanging="540"/>
        <w:rPr>
          <w:lang w:eastAsia="ko-KR"/>
        </w:rPr>
      </w:pPr>
      <w:r>
        <w:rPr>
          <w:lang w:eastAsia="ko-KR"/>
        </w:rPr>
        <w:t>[1]</w:t>
      </w:r>
      <w:r>
        <w:rPr>
          <w:lang w:eastAsia="ko-KR"/>
        </w:rPr>
        <w:tab/>
        <w:t>R1-2501397, ‘</w:t>
      </w:r>
      <w:r w:rsidRPr="008064BB">
        <w:rPr>
          <w:lang w:eastAsia="ko-KR"/>
        </w:rPr>
        <w:t>Initial RAN1 UE features list for Rel-19 NR after RAN1 #120</w:t>
      </w:r>
      <w:r>
        <w:rPr>
          <w:lang w:eastAsia="ko-KR"/>
        </w:rPr>
        <w:t>’</w:t>
      </w:r>
    </w:p>
    <w:p w14:paraId="4D7CF240" w14:textId="1E1C5B62" w:rsidR="009656AC" w:rsidRDefault="009656AC" w:rsidP="009656AC">
      <w:pPr>
        <w:ind w:left="540" w:hanging="540"/>
        <w:rPr>
          <w:lang w:eastAsia="ko-KR"/>
        </w:rPr>
      </w:pPr>
      <w:r>
        <w:rPr>
          <w:lang w:eastAsia="ko-KR"/>
        </w:rPr>
        <w:t>[</w:t>
      </w:r>
      <w:r w:rsidR="005541BE">
        <w:rPr>
          <w:lang w:eastAsia="ko-KR"/>
        </w:rPr>
        <w:t>2</w:t>
      </w:r>
      <w:r>
        <w:rPr>
          <w:lang w:eastAsia="ko-KR"/>
        </w:rPr>
        <w:t xml:space="preserve">] </w:t>
      </w:r>
      <w:r>
        <w:rPr>
          <w:lang w:eastAsia="ko-KR"/>
        </w:rPr>
        <w:tab/>
        <w:t>R4-24</w:t>
      </w:r>
      <w:r w:rsidR="003D7399">
        <w:rPr>
          <w:lang w:eastAsia="ko-KR"/>
        </w:rPr>
        <w:t>20394</w:t>
      </w:r>
      <w:r>
        <w:rPr>
          <w:lang w:eastAsia="ko-KR"/>
        </w:rPr>
        <w:t>, ‘</w:t>
      </w:r>
      <w:r w:rsidRPr="00607A8F">
        <w:rPr>
          <w:lang w:eastAsia="ko-KR"/>
        </w:rPr>
        <w:t>WF</w:t>
      </w:r>
      <w:r w:rsidR="00715E8B">
        <w:rPr>
          <w:lang w:eastAsia="ko-KR"/>
        </w:rPr>
        <w:t xml:space="preserve"> on</w:t>
      </w:r>
      <w:r w:rsidRPr="00607A8F">
        <w:rPr>
          <w:lang w:eastAsia="ko-KR"/>
        </w:rPr>
        <w:t xml:space="preserve"> </w:t>
      </w:r>
      <w:r w:rsidR="00715E8B" w:rsidRPr="00715E8B">
        <w:rPr>
          <w:lang w:eastAsia="ko-KR"/>
        </w:rPr>
        <w:t>LP-WUS UE RF requirements</w:t>
      </w:r>
      <w:r>
        <w:rPr>
          <w:lang w:eastAsia="ko-KR"/>
        </w:rPr>
        <w:t>’, vivo, RAN4#11</w:t>
      </w:r>
      <w:r w:rsidR="003D7399">
        <w:rPr>
          <w:lang w:eastAsia="ko-KR"/>
        </w:rPr>
        <w:t>3</w:t>
      </w:r>
      <w:r>
        <w:rPr>
          <w:lang w:eastAsia="ko-KR"/>
        </w:rPr>
        <w:t xml:space="preserve"> </w:t>
      </w:r>
    </w:p>
    <w:p w14:paraId="2D1A217B" w14:textId="77777777" w:rsidR="000E634F" w:rsidRDefault="000E634F" w:rsidP="000E634F">
      <w:pPr>
        <w:ind w:left="540" w:hanging="540"/>
        <w:rPr>
          <w:lang w:eastAsia="ko-KR"/>
        </w:rPr>
      </w:pPr>
      <w:r>
        <w:rPr>
          <w:lang w:eastAsia="ko-KR"/>
        </w:rPr>
        <w:t>[3]</w:t>
      </w:r>
      <w:r>
        <w:rPr>
          <w:lang w:eastAsia="ko-KR"/>
        </w:rPr>
        <w:tab/>
        <w:t>R4-2505104, ‘</w:t>
      </w:r>
      <w:r w:rsidRPr="007F5821">
        <w:rPr>
          <w:lang w:eastAsia="ko-KR"/>
        </w:rPr>
        <w:t>WF for [114bis][131] NR_LPWUS_UERF</w:t>
      </w:r>
      <w:r>
        <w:rPr>
          <w:lang w:eastAsia="ko-KR"/>
        </w:rPr>
        <w:t>’, vivo RAN4#114-Bis</w:t>
      </w:r>
    </w:p>
    <w:p w14:paraId="4F3045E2" w14:textId="5DB6591B" w:rsidR="00320871" w:rsidRDefault="00320871" w:rsidP="00320871">
      <w:pPr>
        <w:ind w:left="540" w:hanging="540"/>
        <w:rPr>
          <w:lang w:eastAsia="ko-KR"/>
        </w:rPr>
      </w:pPr>
      <w:r>
        <w:rPr>
          <w:lang w:eastAsia="ko-KR"/>
        </w:rPr>
        <w:t xml:space="preserve">[4] </w:t>
      </w:r>
      <w:r>
        <w:rPr>
          <w:lang w:eastAsia="ko-KR"/>
        </w:rPr>
        <w:tab/>
        <w:t>R4-2503028, ‘</w:t>
      </w:r>
      <w:r w:rsidRPr="00607A8F">
        <w:rPr>
          <w:lang w:eastAsia="ko-KR"/>
        </w:rPr>
        <w:t>WF</w:t>
      </w:r>
      <w:r>
        <w:rPr>
          <w:lang w:eastAsia="ko-KR"/>
        </w:rPr>
        <w:t xml:space="preserve"> on</w:t>
      </w:r>
      <w:r w:rsidRPr="00607A8F">
        <w:rPr>
          <w:lang w:eastAsia="ko-KR"/>
        </w:rPr>
        <w:t xml:space="preserve"> </w:t>
      </w:r>
      <w:r w:rsidRPr="00715E8B">
        <w:rPr>
          <w:lang w:eastAsia="ko-KR"/>
        </w:rPr>
        <w:t>LP-WUS UE RF requirements</w:t>
      </w:r>
      <w:r>
        <w:rPr>
          <w:lang w:eastAsia="ko-KR"/>
        </w:rPr>
        <w:t>’, vivo, RAN4#114</w:t>
      </w:r>
    </w:p>
    <w:p w14:paraId="4683A8D0" w14:textId="3D9A7764" w:rsidR="00200819" w:rsidRDefault="00200819" w:rsidP="00200819">
      <w:pPr>
        <w:ind w:left="540" w:hanging="540"/>
        <w:rPr>
          <w:lang w:eastAsia="ko-KR"/>
        </w:rPr>
      </w:pPr>
      <w:r>
        <w:rPr>
          <w:lang w:eastAsia="ko-KR"/>
        </w:rPr>
        <w:t>[</w:t>
      </w:r>
      <w:r w:rsidR="00320871">
        <w:rPr>
          <w:lang w:eastAsia="ko-KR"/>
        </w:rPr>
        <w:t>5</w:t>
      </w:r>
      <w:r>
        <w:rPr>
          <w:lang w:eastAsia="ko-KR"/>
        </w:rPr>
        <w:t xml:space="preserve">] </w:t>
      </w:r>
      <w:r>
        <w:rPr>
          <w:lang w:eastAsia="ko-KR"/>
        </w:rPr>
        <w:tab/>
        <w:t>R4-250</w:t>
      </w:r>
      <w:r w:rsidR="00384AD0">
        <w:rPr>
          <w:lang w:eastAsia="ko-KR"/>
        </w:rPr>
        <w:t>3170</w:t>
      </w:r>
      <w:r>
        <w:rPr>
          <w:lang w:eastAsia="ko-KR"/>
        </w:rPr>
        <w:t>, ‘</w:t>
      </w:r>
      <w:r w:rsidRPr="009656AC">
        <w:rPr>
          <w:lang w:eastAsia="ko-KR"/>
        </w:rPr>
        <w:t>On UE Rx requirements for the LPWUR</w:t>
      </w:r>
      <w:r>
        <w:rPr>
          <w:lang w:eastAsia="ko-KR"/>
        </w:rPr>
        <w:t>’, Qualcomm, RAN4#114</w:t>
      </w:r>
      <w:r w:rsidR="00384AD0">
        <w:rPr>
          <w:lang w:eastAsia="ko-KR"/>
        </w:rPr>
        <w:t>-Bis</w:t>
      </w:r>
    </w:p>
    <w:p w14:paraId="040A1751" w14:textId="759537F2" w:rsidR="00BE6930" w:rsidRDefault="00BE6930" w:rsidP="00BE6930">
      <w:pPr>
        <w:ind w:left="540" w:hanging="540"/>
        <w:rPr>
          <w:lang w:eastAsia="ko-KR"/>
        </w:rPr>
      </w:pPr>
      <w:r>
        <w:rPr>
          <w:lang w:eastAsia="ko-KR"/>
        </w:rPr>
        <w:t>[</w:t>
      </w:r>
      <w:r w:rsidR="000E634F">
        <w:rPr>
          <w:lang w:eastAsia="ko-KR"/>
        </w:rPr>
        <w:t>6</w:t>
      </w:r>
      <w:r>
        <w:rPr>
          <w:lang w:eastAsia="ko-KR"/>
        </w:rPr>
        <w:t>]</w:t>
      </w:r>
      <w:r>
        <w:rPr>
          <w:lang w:eastAsia="ko-KR"/>
        </w:rPr>
        <w:tab/>
        <w:t>R4-250</w:t>
      </w:r>
      <w:r w:rsidR="008C6F03">
        <w:rPr>
          <w:lang w:eastAsia="ko-KR"/>
        </w:rPr>
        <w:t>5370</w:t>
      </w:r>
      <w:r>
        <w:rPr>
          <w:lang w:eastAsia="ko-KR"/>
        </w:rPr>
        <w:t xml:space="preserve">, ‘dCR </w:t>
      </w:r>
      <w:r w:rsidR="00991587">
        <w:rPr>
          <w:lang w:eastAsia="ko-KR"/>
        </w:rPr>
        <w:t xml:space="preserve">for ACS and ASCS for </w:t>
      </w:r>
      <w:r w:rsidRPr="003E78A6">
        <w:rPr>
          <w:lang w:eastAsia="ko-KR"/>
        </w:rPr>
        <w:t>LPWUS</w:t>
      </w:r>
      <w:r>
        <w:rPr>
          <w:lang w:eastAsia="ko-KR"/>
        </w:rPr>
        <w:t xml:space="preserve">’, </w:t>
      </w:r>
      <w:r w:rsidR="00991587">
        <w:rPr>
          <w:lang w:eastAsia="ko-KR"/>
        </w:rPr>
        <w:t xml:space="preserve">Qualcomm </w:t>
      </w:r>
      <w:r w:rsidR="008C6F03">
        <w:rPr>
          <w:lang w:eastAsia="ko-KR"/>
        </w:rPr>
        <w:t xml:space="preserve">et al., </w:t>
      </w:r>
      <w:r>
        <w:rPr>
          <w:lang w:eastAsia="ko-KR"/>
        </w:rPr>
        <w:t>RAN4#</w:t>
      </w:r>
      <w:r w:rsidR="00991587">
        <w:rPr>
          <w:lang w:eastAsia="ko-KR"/>
        </w:rPr>
        <w:t>115</w:t>
      </w:r>
    </w:p>
    <w:p w14:paraId="17F7EF43" w14:textId="77777777" w:rsidR="002071B8" w:rsidRDefault="002071B8" w:rsidP="00200819">
      <w:pPr>
        <w:ind w:left="540" w:hanging="540"/>
        <w:rPr>
          <w:lang w:eastAsia="ko-KR"/>
        </w:rPr>
      </w:pPr>
    </w:p>
    <w:p w14:paraId="39ECFF5F" w14:textId="77777777" w:rsidR="00E51213" w:rsidRDefault="00E51213">
      <w:pPr>
        <w:spacing w:after="0"/>
        <w:rPr>
          <w:rFonts w:ascii="Arial" w:eastAsia="SimSun" w:hAnsi="Arial"/>
          <w:sz w:val="36"/>
          <w:lang w:eastAsia="ko-KR"/>
        </w:rPr>
      </w:pPr>
      <w:r>
        <w:br w:type="page"/>
      </w:r>
    </w:p>
    <w:p w14:paraId="77EA52C7" w14:textId="36BDD786" w:rsidR="00A26EDE" w:rsidRDefault="00A26EDE" w:rsidP="00A26EDE">
      <w:pPr>
        <w:pStyle w:val="Heading1"/>
      </w:pPr>
      <w:r>
        <w:lastRenderedPageBreak/>
        <w:t>5.</w:t>
      </w:r>
      <w:r>
        <w:tab/>
        <w:t>Annex</w:t>
      </w:r>
      <w:r w:rsidR="006C787C">
        <w:t>1</w:t>
      </w:r>
      <w:r>
        <w:t>, derivation of ACS interferer level</w:t>
      </w:r>
    </w:p>
    <w:p w14:paraId="71EF8045" w14:textId="64EAEEF8" w:rsidR="0098264D" w:rsidRPr="008D03F2" w:rsidRDefault="0098264D" w:rsidP="0098264D">
      <w:pPr>
        <w:pStyle w:val="Heading2"/>
      </w:pPr>
      <w:r>
        <w:t>5.1</w:t>
      </w:r>
      <w:r>
        <w:tab/>
        <w:t xml:space="preserve">Legacy 2Rx </w:t>
      </w:r>
      <w:r w:rsidR="00785B44">
        <w:t>baseline ACS treatment</w:t>
      </w:r>
    </w:p>
    <w:p w14:paraId="0E9F7BC6" w14:textId="5472F3B0" w:rsidR="007B19FF" w:rsidRPr="0098264D" w:rsidRDefault="0098264D" w:rsidP="007B19FF">
      <w:pPr>
        <w:rPr>
          <w:lang w:eastAsia="ko-KR"/>
        </w:rPr>
      </w:pPr>
      <w:r>
        <w:rPr>
          <w:lang w:eastAsia="ko-KR"/>
        </w:rPr>
        <w:t>Assume:</w:t>
      </w:r>
    </w:p>
    <w:p w14:paraId="175C1527" w14:textId="77777777" w:rsidR="007B19FF" w:rsidRDefault="007B19FF" w:rsidP="007B19FF">
      <w:pPr>
        <w:pStyle w:val="ListParagraph"/>
        <w:numPr>
          <w:ilvl w:val="0"/>
          <w:numId w:val="29"/>
        </w:numPr>
        <w:rPr>
          <w:rFonts w:ascii="Times New Roman" w:hAnsi="Times New Roman"/>
          <w:lang w:eastAsia="ko-KR"/>
        </w:rPr>
      </w:pPr>
      <w:r w:rsidRPr="00435009">
        <w:rPr>
          <w:rFonts w:ascii="Times New Roman" w:hAnsi="Times New Roman"/>
          <w:lang w:eastAsia="ko-KR"/>
        </w:rPr>
        <w:t>R</w:t>
      </w:r>
      <w:r w:rsidRPr="00435009">
        <w:rPr>
          <w:rFonts w:ascii="Times New Roman" w:hAnsi="Times New Roman"/>
          <w:vertAlign w:val="subscript"/>
          <w:lang w:eastAsia="ko-KR"/>
        </w:rPr>
        <w:t xml:space="preserve">legacy </w:t>
      </w:r>
      <w:r w:rsidRPr="00435009">
        <w:rPr>
          <w:rFonts w:ascii="Times New Roman" w:hAnsi="Times New Roman"/>
          <w:lang w:eastAsia="ko-KR"/>
        </w:rPr>
        <w:t>is the refsens PSD for the legacy requirement</w:t>
      </w:r>
      <w:r>
        <w:rPr>
          <w:rFonts w:ascii="Times New Roman" w:hAnsi="Times New Roman"/>
          <w:lang w:eastAsia="ko-KR"/>
        </w:rPr>
        <w:t xml:space="preserve"> at each connector</w:t>
      </w:r>
    </w:p>
    <w:p w14:paraId="270CBD71" w14:textId="45750391" w:rsidR="00E51213" w:rsidRPr="00C24BCF" w:rsidRDefault="00E51213" w:rsidP="00C24BCF">
      <w:pPr>
        <w:pStyle w:val="ListParagraph"/>
        <w:numPr>
          <w:ilvl w:val="0"/>
          <w:numId w:val="29"/>
        </w:numPr>
        <w:rPr>
          <w:rFonts w:ascii="Times New Roman" w:hAnsi="Times New Roman"/>
          <w:lang w:eastAsia="ko-KR"/>
        </w:rPr>
      </w:pPr>
      <w:r>
        <w:rPr>
          <w:rFonts w:ascii="Times New Roman" w:hAnsi="Times New Roman"/>
          <w:lang w:eastAsia="ko-KR"/>
        </w:rPr>
        <w:t>N</w:t>
      </w:r>
      <w:r w:rsidRPr="00435009">
        <w:rPr>
          <w:rFonts w:ascii="Times New Roman" w:hAnsi="Times New Roman"/>
          <w:vertAlign w:val="subscript"/>
          <w:lang w:eastAsia="ko-KR"/>
        </w:rPr>
        <w:t xml:space="preserve">legacy </w:t>
      </w:r>
      <w:r w:rsidRPr="00435009">
        <w:rPr>
          <w:rFonts w:ascii="Times New Roman" w:hAnsi="Times New Roman"/>
          <w:lang w:eastAsia="ko-KR"/>
        </w:rPr>
        <w:t xml:space="preserve">is the PSD </w:t>
      </w:r>
      <w:r>
        <w:rPr>
          <w:rFonts w:ascii="Times New Roman" w:hAnsi="Times New Roman"/>
          <w:lang w:eastAsia="ko-KR"/>
        </w:rPr>
        <w:t xml:space="preserve">of the antenna input referred </w:t>
      </w:r>
      <w:r w:rsidR="00C24BCF">
        <w:rPr>
          <w:rFonts w:ascii="Times New Roman" w:hAnsi="Times New Roman"/>
          <w:lang w:eastAsia="ko-KR"/>
        </w:rPr>
        <w:t>noise (= -174 + NF</w:t>
      </w:r>
      <w:r w:rsidR="00C24BCF" w:rsidRPr="00C24BCF">
        <w:rPr>
          <w:rFonts w:ascii="Times New Roman" w:hAnsi="Times New Roman"/>
          <w:vertAlign w:val="subscript"/>
          <w:lang w:eastAsia="ko-KR"/>
        </w:rPr>
        <w:t>legacy</w:t>
      </w:r>
      <w:r w:rsidR="00C24BCF">
        <w:rPr>
          <w:rFonts w:ascii="Times New Roman" w:hAnsi="Times New Roman"/>
          <w:lang w:eastAsia="ko-KR"/>
        </w:rPr>
        <w:t>)</w:t>
      </w:r>
      <w:r w:rsidR="00AC5042">
        <w:rPr>
          <w:rFonts w:ascii="Times New Roman" w:hAnsi="Times New Roman"/>
          <w:lang w:eastAsia="ko-KR"/>
        </w:rPr>
        <w:t xml:space="preserve"> also at each connector</w:t>
      </w:r>
    </w:p>
    <w:p w14:paraId="42A448D1" w14:textId="372CCCB5" w:rsidR="007B19FF" w:rsidRDefault="007B19FF" w:rsidP="007B19FF">
      <w:pPr>
        <w:pStyle w:val="ListParagraph"/>
        <w:numPr>
          <w:ilvl w:val="0"/>
          <w:numId w:val="29"/>
        </w:numPr>
        <w:rPr>
          <w:rFonts w:ascii="Times New Roman" w:hAnsi="Times New Roman"/>
          <w:lang w:eastAsia="ko-KR"/>
        </w:rPr>
      </w:pPr>
      <w:r w:rsidRPr="00435009">
        <w:rPr>
          <w:rFonts w:ascii="Times New Roman" w:hAnsi="Times New Roman"/>
          <w:lang w:eastAsia="ko-KR"/>
        </w:rPr>
        <w:t>SNR</w:t>
      </w:r>
      <w:r w:rsidRPr="00435009">
        <w:rPr>
          <w:rFonts w:ascii="Times New Roman" w:hAnsi="Times New Roman"/>
          <w:vertAlign w:val="subscript"/>
          <w:lang w:eastAsia="ko-KR"/>
        </w:rPr>
        <w:t>legacy</w:t>
      </w:r>
      <w:r w:rsidRPr="00435009">
        <w:rPr>
          <w:rFonts w:ascii="Times New Roman" w:hAnsi="Times New Roman"/>
          <w:lang w:eastAsia="ko-KR"/>
        </w:rPr>
        <w:t xml:space="preserve"> is the SNR that causes the receiver to run at </w:t>
      </w:r>
      <w:r w:rsidR="0097350B">
        <w:rPr>
          <w:rFonts w:ascii="Times New Roman" w:hAnsi="Times New Roman"/>
          <w:lang w:eastAsia="ko-KR"/>
        </w:rPr>
        <w:t>threshold condition for legacy requirements</w:t>
      </w:r>
    </w:p>
    <w:p w14:paraId="338A56FD" w14:textId="77777777" w:rsidR="007B19FF" w:rsidRDefault="007B19FF" w:rsidP="007B19FF">
      <w:pPr>
        <w:pStyle w:val="ListParagraph"/>
        <w:numPr>
          <w:ilvl w:val="0"/>
          <w:numId w:val="29"/>
        </w:numPr>
        <w:rPr>
          <w:rFonts w:ascii="Times New Roman" w:hAnsi="Times New Roman"/>
          <w:lang w:eastAsia="ko-KR"/>
        </w:rPr>
      </w:pPr>
      <w:r>
        <w:rPr>
          <w:rFonts w:ascii="Times New Roman" w:hAnsi="Times New Roman"/>
          <w:lang w:eastAsia="ko-KR"/>
        </w:rPr>
        <w:t>CBW is the channel NRB BW in Hz</w:t>
      </w:r>
    </w:p>
    <w:p w14:paraId="5D37F250" w14:textId="77777777" w:rsidR="007B19FF" w:rsidRDefault="007B19FF" w:rsidP="007B19FF">
      <w:pPr>
        <w:pStyle w:val="ListParagraph"/>
        <w:numPr>
          <w:ilvl w:val="0"/>
          <w:numId w:val="29"/>
        </w:numPr>
        <w:rPr>
          <w:rFonts w:ascii="Times New Roman" w:hAnsi="Times New Roman"/>
          <w:lang w:eastAsia="ko-KR"/>
        </w:rPr>
      </w:pPr>
      <w:r>
        <w:rPr>
          <w:rFonts w:ascii="Times New Roman" w:hAnsi="Times New Roman"/>
          <w:lang w:eastAsia="ko-KR"/>
        </w:rPr>
        <w:t>ACS</w:t>
      </w:r>
      <w:r w:rsidRPr="00070B4E">
        <w:rPr>
          <w:rFonts w:ascii="Times New Roman" w:hAnsi="Times New Roman"/>
          <w:vertAlign w:val="subscript"/>
          <w:lang w:eastAsia="ko-KR"/>
        </w:rPr>
        <w:t>legacy</w:t>
      </w:r>
      <w:r>
        <w:rPr>
          <w:rFonts w:ascii="Times New Roman" w:hAnsi="Times New Roman"/>
          <w:lang w:eastAsia="ko-KR"/>
        </w:rPr>
        <w:t xml:space="preserve"> is the legacy ACS requirement for that CBW</w:t>
      </w:r>
    </w:p>
    <w:p w14:paraId="31AF7726" w14:textId="77777777" w:rsidR="007B19FF" w:rsidRDefault="007B19FF" w:rsidP="007B19FF">
      <w:pPr>
        <w:pStyle w:val="ListParagraph"/>
        <w:numPr>
          <w:ilvl w:val="0"/>
          <w:numId w:val="29"/>
        </w:numPr>
        <w:rPr>
          <w:rFonts w:ascii="Times New Roman" w:hAnsi="Times New Roman"/>
          <w:lang w:eastAsia="ko-KR"/>
        </w:rPr>
      </w:pPr>
      <w:r>
        <w:rPr>
          <w:rFonts w:ascii="Times New Roman" w:hAnsi="Times New Roman"/>
          <w:lang w:eastAsia="ko-KR"/>
        </w:rPr>
        <w:t>D</w:t>
      </w:r>
      <w:r w:rsidRPr="00BA43DF">
        <w:rPr>
          <w:rFonts w:ascii="Times New Roman" w:hAnsi="Times New Roman"/>
          <w:vertAlign w:val="subscript"/>
          <w:lang w:eastAsia="ko-KR"/>
        </w:rPr>
        <w:t>G</w:t>
      </w:r>
      <w:r>
        <w:rPr>
          <w:rFonts w:ascii="Times New Roman" w:hAnsi="Times New Roman"/>
          <w:lang w:eastAsia="ko-KR"/>
        </w:rPr>
        <w:t xml:space="preserve"> is 10log(N</w:t>
      </w:r>
      <w:r w:rsidRPr="00C00C81">
        <w:rPr>
          <w:rFonts w:ascii="Times New Roman" w:hAnsi="Times New Roman"/>
          <w:vertAlign w:val="subscript"/>
          <w:lang w:eastAsia="ko-KR"/>
        </w:rPr>
        <w:t>chains</w:t>
      </w:r>
      <w:r>
        <w:rPr>
          <w:rFonts w:ascii="Times New Roman" w:hAnsi="Times New Roman"/>
          <w:lang w:eastAsia="ko-KR"/>
        </w:rPr>
        <w:t>) , where N</w:t>
      </w:r>
      <w:r w:rsidRPr="00C00C81">
        <w:rPr>
          <w:rFonts w:ascii="Times New Roman" w:hAnsi="Times New Roman"/>
          <w:vertAlign w:val="subscript"/>
          <w:lang w:eastAsia="ko-KR"/>
        </w:rPr>
        <w:t>chain</w:t>
      </w:r>
      <w:r>
        <w:rPr>
          <w:rFonts w:ascii="Times New Roman" w:hAnsi="Times New Roman"/>
          <w:lang w:eastAsia="ko-KR"/>
        </w:rPr>
        <w:t xml:space="preserve"> is the number of Rx chains</w:t>
      </w:r>
    </w:p>
    <w:p w14:paraId="337ABA95" w14:textId="77777777" w:rsidR="007B19FF" w:rsidRDefault="007B19FF" w:rsidP="007B19FF">
      <w:pPr>
        <w:pStyle w:val="ListParagraph"/>
        <w:numPr>
          <w:ilvl w:val="0"/>
          <w:numId w:val="29"/>
        </w:numPr>
        <w:rPr>
          <w:rFonts w:ascii="Times New Roman" w:hAnsi="Times New Roman"/>
          <w:lang w:eastAsia="ko-KR"/>
        </w:rPr>
      </w:pPr>
      <w:r>
        <w:rPr>
          <w:rFonts w:ascii="Times New Roman" w:hAnsi="Times New Roman"/>
          <w:lang w:eastAsia="ko-KR"/>
        </w:rPr>
        <w:t>Intrfr</w:t>
      </w:r>
      <w:r w:rsidRPr="00436EDE">
        <w:rPr>
          <w:rFonts w:ascii="Times New Roman" w:hAnsi="Times New Roman"/>
          <w:vertAlign w:val="subscript"/>
          <w:lang w:eastAsia="ko-KR"/>
        </w:rPr>
        <w:t>legacy</w:t>
      </w:r>
      <w:r>
        <w:rPr>
          <w:rFonts w:ascii="Times New Roman" w:hAnsi="Times New Roman"/>
          <w:lang w:eastAsia="ko-KR"/>
        </w:rPr>
        <w:t xml:space="preserve"> is the absolute interferer level per connector in dBm</w:t>
      </w:r>
    </w:p>
    <w:p w14:paraId="02E7B88C" w14:textId="6021BB14" w:rsidR="007B19FF" w:rsidRDefault="00DE29C4" w:rsidP="00A26EDE">
      <w:pPr>
        <w:rPr>
          <w:lang w:eastAsia="ko-KR"/>
        </w:rPr>
      </w:pPr>
      <w:r>
        <w:rPr>
          <w:lang w:eastAsia="ko-KR"/>
        </w:rPr>
        <w:t>For t</w:t>
      </w:r>
      <w:r w:rsidR="00EC7A27">
        <w:rPr>
          <w:lang w:eastAsia="ko-KR"/>
        </w:rPr>
        <w:t>he legacy 2Rx reception case without interferers</w:t>
      </w:r>
      <w:r>
        <w:rPr>
          <w:lang w:eastAsia="ko-KR"/>
        </w:rPr>
        <w:t>, and assuming MRC</w:t>
      </w:r>
      <w:r w:rsidR="00147E8D">
        <w:rPr>
          <w:lang w:eastAsia="ko-KR"/>
        </w:rPr>
        <w:t xml:space="preserve">, the </w:t>
      </w:r>
      <w:r w:rsidR="0038414C">
        <w:rPr>
          <w:lang w:eastAsia="ko-KR"/>
        </w:rPr>
        <w:t xml:space="preserve">baseband </w:t>
      </w:r>
      <w:r w:rsidR="00147E8D">
        <w:rPr>
          <w:lang w:eastAsia="ko-KR"/>
        </w:rPr>
        <w:t xml:space="preserve">signal level (coherent combining) and </w:t>
      </w:r>
      <w:r w:rsidR="0038414C">
        <w:rPr>
          <w:lang w:eastAsia="ko-KR"/>
        </w:rPr>
        <w:t xml:space="preserve">baseband </w:t>
      </w:r>
      <w:r w:rsidR="00147E8D">
        <w:rPr>
          <w:lang w:eastAsia="ko-KR"/>
        </w:rPr>
        <w:t xml:space="preserve">noise level (power </w:t>
      </w:r>
      <w:r w:rsidR="00F15930">
        <w:rPr>
          <w:lang w:eastAsia="ko-KR"/>
        </w:rPr>
        <w:t>combining) can</w:t>
      </w:r>
      <w:r w:rsidR="00EC7A27">
        <w:rPr>
          <w:lang w:eastAsia="ko-KR"/>
        </w:rPr>
        <w:t xml:space="preserve"> be written as</w:t>
      </w:r>
      <w:r w:rsidR="009355F1">
        <w:rPr>
          <w:lang w:eastAsia="ko-KR"/>
        </w:rPr>
        <w:t xml:space="preserve"> (to some additive constant)</w:t>
      </w:r>
      <w:r w:rsidR="00EC7A27">
        <w:rPr>
          <w:lang w:eastAsia="ko-KR"/>
        </w:rPr>
        <w:t>:</w:t>
      </w:r>
    </w:p>
    <w:p w14:paraId="771F386B" w14:textId="631DAAD7" w:rsidR="00EC7A27" w:rsidRPr="00DE29C4"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BBlegacy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+20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(CBW)</m:t>
          </m:r>
        </m:oMath>
      </m:oMathPara>
    </w:p>
    <w:p w14:paraId="4DB7AECF" w14:textId="59F30223" w:rsidR="00DE29C4" w:rsidRPr="006D4CD3"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(CBW)</m:t>
          </m:r>
        </m:oMath>
      </m:oMathPara>
    </w:p>
    <w:p w14:paraId="7070904A" w14:textId="5CAE6B32" w:rsidR="006D4CD3" w:rsidRPr="00F15930" w:rsidRDefault="006D4CD3" w:rsidP="00A26EDE">
      <w:pPr>
        <w:rPr>
          <w:lang w:eastAsia="ko-KR"/>
        </w:rPr>
      </w:pPr>
      <m:oMathPara>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NR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oMath>
      </m:oMathPara>
    </w:p>
    <w:p w14:paraId="35205DE3" w14:textId="05F9F54E" w:rsidR="0056237C" w:rsidRDefault="0056237C" w:rsidP="00A26EDE">
      <w:pPr>
        <w:rPr>
          <w:lang w:eastAsia="ko-KR"/>
        </w:rPr>
      </w:pPr>
      <w:r>
        <w:rPr>
          <w:lang w:eastAsia="ko-KR"/>
        </w:rPr>
        <w:t>The value of SNR</w:t>
      </w:r>
      <w:r w:rsidRPr="00ED182B">
        <w:rPr>
          <w:vertAlign w:val="subscript"/>
          <w:lang w:eastAsia="ko-KR"/>
        </w:rPr>
        <w:t>legacy</w:t>
      </w:r>
      <w:r>
        <w:rPr>
          <w:lang w:eastAsia="ko-KR"/>
        </w:rPr>
        <w:t xml:space="preserve"> for UE RF requirements is </w:t>
      </w:r>
      <w:r w:rsidR="00097C12">
        <w:rPr>
          <w:lang w:eastAsia="ko-KR"/>
        </w:rPr>
        <w:t xml:space="preserve">+1.5 dB, and </w:t>
      </w:r>
      <w:r w:rsidR="00911C88">
        <w:rPr>
          <w:lang w:eastAsia="ko-KR"/>
        </w:rPr>
        <w:t>it i</w:t>
      </w:r>
      <w:r w:rsidR="00ED182B">
        <w:rPr>
          <w:lang w:eastAsia="ko-KR"/>
        </w:rPr>
        <w:t xml:space="preserve">s derived by application of </w:t>
      </w:r>
      <w:r w:rsidR="00097C12">
        <w:rPr>
          <w:lang w:eastAsia="ko-KR"/>
        </w:rPr>
        <w:t>an implementation margin</w:t>
      </w:r>
      <w:r w:rsidR="00AA6A09">
        <w:rPr>
          <w:lang w:eastAsia="ko-KR"/>
        </w:rPr>
        <w:t xml:space="preserve"> (legacy agreement)</w:t>
      </w:r>
      <w:r w:rsidR="00097C12">
        <w:rPr>
          <w:lang w:eastAsia="ko-KR"/>
        </w:rPr>
        <w:t xml:space="preserve"> of 2.5 dB to the theoretical expectation of -1</w:t>
      </w:r>
      <w:r w:rsidR="00AD3320">
        <w:rPr>
          <w:lang w:eastAsia="ko-KR"/>
        </w:rPr>
        <w:t>.0</w:t>
      </w:r>
      <w:r w:rsidR="00097C12">
        <w:rPr>
          <w:lang w:eastAsia="ko-KR"/>
        </w:rPr>
        <w:t xml:space="preserve"> dB for threshold SNR</w:t>
      </w:r>
      <w:r w:rsidR="00ED182B">
        <w:rPr>
          <w:lang w:eastAsia="ko-KR"/>
        </w:rPr>
        <w:t xml:space="preserve"> for MCS4</w:t>
      </w:r>
      <w:r w:rsidR="00097C12">
        <w:rPr>
          <w:lang w:eastAsia="ko-KR"/>
        </w:rPr>
        <w:t>.</w:t>
      </w:r>
      <w:r>
        <w:rPr>
          <w:lang w:eastAsia="ko-KR"/>
        </w:rPr>
        <w:t xml:space="preserve"> </w:t>
      </w:r>
    </w:p>
    <w:p w14:paraId="66CED698" w14:textId="14A5BBBF" w:rsidR="00F15930" w:rsidRDefault="00B36754" w:rsidP="00A26EDE">
      <w:pPr>
        <w:rPr>
          <w:lang w:eastAsia="ko-KR"/>
        </w:rPr>
      </w:pPr>
      <w:r>
        <w:rPr>
          <w:lang w:eastAsia="ko-KR"/>
        </w:rPr>
        <w:t xml:space="preserve">The legacy 2Rx radio under ACS conditions </w:t>
      </w:r>
      <w:r w:rsidR="006056D2">
        <w:rPr>
          <w:lang w:eastAsia="ko-KR"/>
        </w:rPr>
        <w:t>have the following conditions:</w:t>
      </w:r>
    </w:p>
    <w:p w14:paraId="25AC7FFF" w14:textId="1704BAF0" w:rsidR="006056D2" w:rsidRPr="0038414C" w:rsidRDefault="005A08EE" w:rsidP="00A26EDE">
      <w:pPr>
        <w:rPr>
          <w:lang w:eastAsia="ko-KR"/>
        </w:rPr>
      </w:pPr>
      <m:oMathPara>
        <m:oMath>
          <m:r>
            <w:rPr>
              <w:rFonts w:ascii="Cambria Math" w:hAnsi="Cambria Math"/>
              <w:lang w:eastAsia="ko-KR"/>
            </w:rPr>
            <m:t>TestSigna</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ACSlegacy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+14.0+10</m:t>
          </m:r>
          <m:r>
            <m:rPr>
              <m:sty m:val="p"/>
            </m:rPr>
            <w:rPr>
              <w:rFonts w:ascii="Cambria Math" w:hAnsi="Cambria Math"/>
              <w:lang w:eastAsia="ko-KR"/>
            </w:rPr>
            <m:t>log⁡</m:t>
          </m:r>
          <m:r>
            <w:rPr>
              <w:rFonts w:ascii="Cambria Math" w:hAnsi="Cambria Math"/>
              <w:lang w:eastAsia="ko-KR"/>
            </w:rPr>
            <m:t>(CBW)</m:t>
          </m:r>
        </m:oMath>
      </m:oMathPara>
    </w:p>
    <w:p w14:paraId="317F3AE0" w14:textId="14648CA2" w:rsidR="0038414C" w:rsidRDefault="0038414C" w:rsidP="00A26EDE">
      <w:pPr>
        <w:rPr>
          <w:lang w:eastAsia="ko-KR"/>
        </w:rPr>
      </w:pPr>
      <w:r>
        <w:rPr>
          <w:lang w:eastAsia="ko-KR"/>
        </w:rPr>
        <w:t>At the baseband, post MRC</w:t>
      </w:r>
      <w:r w:rsidR="002516FF">
        <w:rPr>
          <w:lang w:eastAsia="ko-KR"/>
        </w:rPr>
        <w:t>, to some fixed additive constant</w:t>
      </w:r>
      <w:r>
        <w:rPr>
          <w:lang w:eastAsia="ko-KR"/>
        </w:rPr>
        <w:t>:</w:t>
      </w:r>
    </w:p>
    <w:p w14:paraId="79955C48" w14:textId="0B5A3475" w:rsidR="0038414C" w:rsidRPr="00561619" w:rsidRDefault="0038414C" w:rsidP="00A26EDE">
      <w:pPr>
        <w:rPr>
          <w:lang w:eastAsia="ko-KR"/>
        </w:rPr>
      </w:pPr>
      <m:oMathPara>
        <m:oMath>
          <m:r>
            <w:rPr>
              <w:rFonts w:ascii="Cambria Math" w:hAnsi="Cambria Math"/>
              <w:lang w:eastAsia="ko-KR"/>
            </w:rPr>
            <m:t>TestSigna</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BBACSlegacy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+14.0+10</m:t>
          </m:r>
          <m:r>
            <m:rPr>
              <m:sty m:val="p"/>
            </m:rPr>
            <w:rPr>
              <w:rFonts w:ascii="Cambria Math" w:hAnsi="Cambria Math"/>
              <w:lang w:eastAsia="ko-KR"/>
            </w:rPr>
            <m:t>log⁡</m:t>
          </m:r>
          <m:r>
            <w:rPr>
              <w:rFonts w:ascii="Cambria Math" w:hAnsi="Cambria Math"/>
              <w:lang w:eastAsia="ko-KR"/>
            </w:rPr>
            <m:t>(CBW)+20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oMath>
      </m:oMathPara>
    </w:p>
    <w:p w14:paraId="0A86CD57" w14:textId="220FD617" w:rsidR="00561619" w:rsidRPr="001E1346" w:rsidRDefault="002D4B0A" w:rsidP="00BC4241">
      <w:pPr>
        <w:jc w:val="center"/>
        <w:rPr>
          <w:lang w:eastAsia="ko-KR"/>
        </w:rPr>
      </w:pP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BBACSlegacy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(CBW)+10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oMath>
      <w:r w:rsidR="004452FB">
        <w:rPr>
          <w:lang w:eastAsia="ko-KR"/>
        </w:rPr>
        <w:t xml:space="preserve"> (same as case without interferers)</w:t>
      </w:r>
    </w:p>
    <w:p w14:paraId="6C78F2A9" w14:textId="7C41B1E6" w:rsidR="001E1346" w:rsidRPr="00AE70B3"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BBACSlegacy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+20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oMath>
      </m:oMathPara>
    </w:p>
    <w:p w14:paraId="28D68DE7" w14:textId="1D54221E" w:rsidR="00AE70B3" w:rsidRPr="00561370"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e>
          </m:d>
        </m:oMath>
      </m:oMathPara>
    </w:p>
    <w:p w14:paraId="548B6C11" w14:textId="02F94D10" w:rsidR="00561370" w:rsidRPr="00336FB6" w:rsidRDefault="00561370" w:rsidP="00A26EDE">
      <w:pPr>
        <w:rPr>
          <w:lang w:eastAsia="ko-KR"/>
        </w:rPr>
      </w:pPr>
      <w:r>
        <w:rPr>
          <w:lang w:eastAsia="ko-KR"/>
        </w:rPr>
        <w:t>Note here that the interfere</w:t>
      </w:r>
      <w:r w:rsidR="0058554A">
        <w:rPr>
          <w:lang w:eastAsia="ko-KR"/>
        </w:rPr>
        <w:t>r</w:t>
      </w:r>
      <w:r>
        <w:rPr>
          <w:lang w:eastAsia="ko-KR"/>
        </w:rPr>
        <w:t xml:space="preserve"> </w:t>
      </w:r>
      <w:r w:rsidR="001F3161">
        <w:rPr>
          <w:lang w:eastAsia="ko-KR"/>
        </w:rPr>
        <w:t>at baseband</w:t>
      </w:r>
      <w:r w:rsidR="00490B2E">
        <w:rPr>
          <w:lang w:eastAsia="ko-KR"/>
        </w:rPr>
        <w:t xml:space="preserve"> is assumed to </w:t>
      </w:r>
      <w:r w:rsidR="00560971">
        <w:rPr>
          <w:lang w:eastAsia="ko-KR"/>
        </w:rPr>
        <w:t>add in</w:t>
      </w:r>
      <w:r w:rsidR="0058554A">
        <w:rPr>
          <w:lang w:eastAsia="ko-KR"/>
        </w:rPr>
        <w:t>-</w:t>
      </w:r>
      <w:r w:rsidR="00560971">
        <w:rPr>
          <w:lang w:eastAsia="ko-KR"/>
        </w:rPr>
        <w:t>phase across all chains</w:t>
      </w:r>
      <w:r w:rsidR="00177928">
        <w:rPr>
          <w:lang w:eastAsia="ko-KR"/>
        </w:rPr>
        <w:t>(coherent combining)</w:t>
      </w:r>
      <w:r w:rsidR="00560971">
        <w:rPr>
          <w:lang w:eastAsia="ko-KR"/>
        </w:rPr>
        <w:t>, just like the signal.</w:t>
      </w:r>
      <w:r w:rsidR="00FB1FB0">
        <w:rPr>
          <w:lang w:eastAsia="ko-KR"/>
        </w:rPr>
        <w:t xml:space="preserve"> This is a reasonable assumption when the relative phase of the </w:t>
      </w:r>
      <w:r w:rsidR="004D0F5F">
        <w:rPr>
          <w:lang w:eastAsia="ko-KR"/>
        </w:rPr>
        <w:t>wanted signals</w:t>
      </w:r>
      <w:r w:rsidR="00BC7E7E">
        <w:rPr>
          <w:lang w:eastAsia="ko-KR"/>
        </w:rPr>
        <w:t xml:space="preserve"> across the Rx connectors </w:t>
      </w:r>
      <w:r w:rsidR="004D0F5F">
        <w:rPr>
          <w:lang w:eastAsia="ko-KR"/>
        </w:rPr>
        <w:t>matches that of the interferer</w:t>
      </w:r>
      <w:r w:rsidR="00BC7E7E">
        <w:rPr>
          <w:lang w:eastAsia="ko-KR"/>
        </w:rPr>
        <w:t>.</w:t>
      </w:r>
      <w:r w:rsidR="00094152">
        <w:rPr>
          <w:lang w:eastAsia="ko-KR"/>
        </w:rPr>
        <w:t xml:space="preserve"> </w:t>
      </w:r>
      <w:r w:rsidR="00866596" w:rsidRPr="00E9169B">
        <w:rPr>
          <w:highlight w:val="cyan"/>
          <w:lang w:eastAsia="ko-KR"/>
        </w:rPr>
        <w:t xml:space="preserve">This assumption </w:t>
      </w:r>
      <w:r w:rsidR="008C6F03">
        <w:rPr>
          <w:highlight w:val="cyan"/>
          <w:lang w:eastAsia="ko-KR"/>
        </w:rPr>
        <w:t>is</w:t>
      </w:r>
      <w:r w:rsidR="00866596" w:rsidRPr="00E9169B">
        <w:rPr>
          <w:highlight w:val="cyan"/>
          <w:lang w:eastAsia="ko-KR"/>
        </w:rPr>
        <w:t xml:space="preserve"> verified later when the analysis value is compared with the specification in the standard</w:t>
      </w:r>
      <w:r w:rsidR="00094152" w:rsidRPr="00E9169B">
        <w:rPr>
          <w:highlight w:val="cyan"/>
          <w:lang w:eastAsia="ko-KR"/>
        </w:rPr>
        <w:t>.</w:t>
      </w:r>
    </w:p>
    <w:p w14:paraId="2EDB3A98" w14:textId="3DAC50C3" w:rsidR="00336FB6" w:rsidRPr="00AB71C6" w:rsidRDefault="00336FB6" w:rsidP="00A26EDE">
      <w:pPr>
        <w:rPr>
          <w:lang w:eastAsia="ko-KR"/>
        </w:rPr>
      </w:pPr>
      <m:oMathPara>
        <m:oMath>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BBACSlegacy</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TestSigna</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BBACSlegacy</m:t>
                  </m:r>
                </m:sub>
              </m:sSub>
            </m:e>
          </m:d>
          <m:r>
            <w:rPr>
              <w:rFonts w:ascii="Cambria Math" w:hAnsi="Cambria Math"/>
              <w:lang w:eastAsia="ko-KR"/>
            </w:rPr>
            <m:t>-10log{linear</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BBACSlegacy</m:t>
                  </m:r>
                </m:sub>
              </m:sSub>
            </m:e>
          </m:d>
          <m:r>
            <w:rPr>
              <w:rFonts w:ascii="Cambria Math" w:hAnsi="Cambria Math"/>
              <w:lang w:eastAsia="ko-KR"/>
            </w:rPr>
            <m:t>+linear</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BBACSlegacy</m:t>
                  </m:r>
                </m:sub>
              </m:sSub>
            </m:e>
          </m:d>
          <m:r>
            <w:rPr>
              <w:rFonts w:ascii="Cambria Math" w:hAnsi="Cambria Math"/>
              <w:lang w:eastAsia="ko-KR"/>
            </w:rPr>
            <m:t>}</m:t>
          </m:r>
        </m:oMath>
      </m:oMathPara>
    </w:p>
    <w:p w14:paraId="337BA0C7" w14:textId="3DA049D6" w:rsidR="00AB71C6" w:rsidRDefault="00AB71C6" w:rsidP="00A26EDE">
      <w:pPr>
        <w:rPr>
          <w:lang w:eastAsia="ko-KR"/>
        </w:rPr>
      </w:pPr>
      <w:r>
        <w:rPr>
          <w:lang w:eastAsia="ko-KR"/>
        </w:rPr>
        <w:t xml:space="preserve">For a </w:t>
      </w:r>
      <w:r w:rsidR="000977A7">
        <w:rPr>
          <w:lang w:eastAsia="ko-KR"/>
        </w:rPr>
        <w:t xml:space="preserve">marginally successful </w:t>
      </w:r>
      <w:r w:rsidR="00EB5BB2">
        <w:rPr>
          <w:lang w:eastAsia="ko-KR"/>
        </w:rPr>
        <w:t xml:space="preserve">ACS test </w:t>
      </w:r>
      <w:r w:rsidR="000977A7">
        <w:rPr>
          <w:lang w:eastAsia="ko-KR"/>
        </w:rPr>
        <w:t>outcome:</w:t>
      </w:r>
    </w:p>
    <w:p w14:paraId="19855E15" w14:textId="57CEFCB9" w:rsidR="000977A7" w:rsidRPr="008C5539" w:rsidRDefault="000977A7" w:rsidP="00A26EDE">
      <w:pPr>
        <w:rPr>
          <w:lang w:eastAsia="ko-KR"/>
        </w:rPr>
      </w:pPr>
      <m:oMathPara>
        <m:oMath>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BBACSlegacy</m:t>
              </m:r>
            </m:sub>
          </m:sSub>
          <m:r>
            <w:rPr>
              <w:rFonts w:ascii="Cambria Math" w:hAnsi="Cambria Math"/>
              <w:lang w:eastAsia="ko-KR"/>
            </w:rPr>
            <m:t>= S</m:t>
          </m:r>
          <m:sSub>
            <m:sSubPr>
              <m:ctrlPr>
                <w:rPr>
                  <w:rFonts w:ascii="Cambria Math" w:hAnsi="Cambria Math"/>
                  <w:i/>
                  <w:lang w:eastAsia="ko-KR"/>
                </w:rPr>
              </m:ctrlPr>
            </m:sSubPr>
            <m:e>
              <m:r>
                <w:rPr>
                  <w:rFonts w:ascii="Cambria Math" w:hAnsi="Cambria Math"/>
                  <w:lang w:eastAsia="ko-KR"/>
                </w:rPr>
                <m:t>NR</m:t>
              </m:r>
            </m:e>
            <m:sub>
              <m:r>
                <w:rPr>
                  <w:rFonts w:ascii="Cambria Math" w:hAnsi="Cambria Math"/>
                  <w:lang w:eastAsia="ko-KR"/>
                </w:rPr>
                <m:t>legacy</m:t>
              </m:r>
            </m:sub>
          </m:sSub>
        </m:oMath>
      </m:oMathPara>
    </w:p>
    <w:p w14:paraId="0EB61E10" w14:textId="323DA970" w:rsidR="008C5539" w:rsidRDefault="008C5539" w:rsidP="00A26EDE">
      <w:pPr>
        <w:rPr>
          <w:lang w:eastAsia="ko-KR"/>
        </w:rPr>
      </w:pPr>
      <w:r>
        <w:rPr>
          <w:lang w:eastAsia="ko-KR"/>
        </w:rPr>
        <w:t>So,</w:t>
      </w:r>
    </w:p>
    <w:p w14:paraId="46DDF72F" w14:textId="43206F96" w:rsidR="00894B47" w:rsidRPr="006F0C5C"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+14.0+10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e>
              </m:d>
            </m:e>
          </m:func>
          <m:r>
            <w:rPr>
              <w:rFonts w:ascii="Cambria Math" w:hAnsi="Cambria Math"/>
              <w:lang w:eastAsia="ko-KR"/>
            </w:rPr>
            <m:t>+20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num>
                        <m:den>
                          <m:r>
                            <w:rPr>
                              <w:rFonts w:ascii="Cambria Math" w:hAnsi="Cambria Math"/>
                              <w:lang w:eastAsia="ko-KR"/>
                            </w:rPr>
                            <m:t>10</m:t>
                          </m:r>
                        </m:den>
                      </m:f>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num>
                        <m:den>
                          <m:r>
                            <w:rPr>
                              <w:rFonts w:ascii="Cambria Math" w:hAnsi="Cambria Math"/>
                              <w:lang w:eastAsia="ko-KR"/>
                            </w:rPr>
                            <m:t>10</m:t>
                          </m:r>
                        </m:den>
                      </m:f>
                    </m:sup>
                  </m:sSup>
                </m:e>
              </m:d>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e>
          </m:func>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oMath>
      </m:oMathPara>
    </w:p>
    <w:p w14:paraId="5476F543" w14:textId="6BC1708F" w:rsidR="006F0C5C" w:rsidRDefault="00A43E5D" w:rsidP="00A26EDE">
      <w:pPr>
        <w:rPr>
          <w:lang w:eastAsia="ko-KR"/>
        </w:rPr>
      </w:pPr>
      <w:r>
        <w:rPr>
          <w:lang w:eastAsia="ko-KR"/>
        </w:rPr>
        <w:t>This simplifies to:</w:t>
      </w:r>
    </w:p>
    <w:p w14:paraId="1AA81DD8" w14:textId="1086BB15" w:rsidR="00EC4B44" w:rsidRPr="00EC4B44"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+14.0+10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e>
              </m:d>
              <m:r>
                <w:rPr>
                  <w:rFonts w:ascii="Cambria Math" w:hAnsi="Cambria Math"/>
                  <w:lang w:eastAsia="ko-KR"/>
                </w:rPr>
                <m:t xml:space="preserve">= </m:t>
              </m:r>
            </m:e>
          </m:func>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 CBW.</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num>
                <m:den>
                  <m:r>
                    <w:rPr>
                      <w:rFonts w:ascii="Cambria Math" w:hAnsi="Cambria Math"/>
                      <w:lang w:eastAsia="ko-KR"/>
                    </w:rPr>
                    <m:t>10</m:t>
                  </m:r>
                </m:den>
              </m:f>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num>
                <m:den>
                  <m:r>
                    <w:rPr>
                      <w:rFonts w:ascii="Cambria Math" w:hAnsi="Cambria Math"/>
                      <w:lang w:eastAsia="ko-KR"/>
                    </w:rPr>
                    <m:t>10</m:t>
                  </m:r>
                </m:den>
              </m:f>
            </m:sup>
          </m:sSup>
          <m:r>
            <w:rPr>
              <w:rFonts w:ascii="Cambria Math" w:hAnsi="Cambria Math"/>
              <w:lang w:eastAsia="ko-KR"/>
            </w:rPr>
            <m:t>)</m:t>
          </m:r>
        </m:oMath>
      </m:oMathPara>
    </w:p>
    <w:p w14:paraId="11759EEF" w14:textId="6E093449" w:rsidR="00EC4B44" w:rsidRDefault="00EC4B44" w:rsidP="00A26EDE">
      <w:pPr>
        <w:rPr>
          <w:lang w:eastAsia="ko-KR"/>
        </w:rPr>
      </w:pPr>
      <w:r>
        <w:rPr>
          <w:lang w:eastAsia="ko-KR"/>
        </w:rPr>
        <w:t>This simplifies to:</w:t>
      </w:r>
    </w:p>
    <w:p w14:paraId="2A3DBB7E" w14:textId="7A0BD3FC" w:rsidR="00271520" w:rsidRPr="00B66B53" w:rsidRDefault="00271520" w:rsidP="00A26EDE">
      <w:pPr>
        <w:rPr>
          <w:lang w:eastAsia="ko-KR"/>
        </w:rPr>
      </w:pPr>
      <m:oMathPara>
        <m:oMath>
          <m:r>
            <w:rPr>
              <w:rFonts w:ascii="Cambria Math" w:hAnsi="Cambria Math"/>
              <w:lang w:eastAsia="ko-KR"/>
            </w:rPr>
            <w:lastRenderedPageBreak/>
            <m:t>CBW.</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num>
                <m:den>
                  <m:r>
                    <w:rPr>
                      <w:rFonts w:ascii="Cambria Math" w:hAnsi="Cambria Math"/>
                      <w:lang w:eastAsia="ko-KR"/>
                    </w:rPr>
                    <m:t>10</m:t>
                  </m:r>
                </m:den>
              </m:f>
            </m:sup>
          </m:sSup>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r>
            <w:rPr>
              <w:rFonts w:ascii="Cambria Math" w:hAnsi="Cambria Math"/>
              <w:lang w:eastAsia="ko-KR"/>
            </w:rPr>
            <m:t xml:space="preserve">. </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num>
                <m:den>
                  <m:r>
                    <w:rPr>
                      <w:rFonts w:ascii="Cambria Math" w:hAnsi="Cambria Math"/>
                      <w:lang w:eastAsia="ko-KR"/>
                    </w:rPr>
                    <m:t>10</m:t>
                  </m:r>
                </m:den>
              </m:f>
            </m:sup>
          </m:sSup>
        </m:oMath>
      </m:oMathPara>
    </w:p>
    <w:p w14:paraId="670664BC" w14:textId="77777777" w:rsidR="00B66B53" w:rsidRDefault="00B66B53" w:rsidP="00B66B53">
      <w:pPr>
        <w:rPr>
          <w:lang w:eastAsia="ko-KR"/>
        </w:rPr>
      </w:pPr>
      <w:r>
        <w:rPr>
          <w:lang w:eastAsia="ko-KR"/>
        </w:rPr>
        <w:t>This simplifies to:</w:t>
      </w:r>
    </w:p>
    <w:p w14:paraId="7B535F3A" w14:textId="6CADEDFE" w:rsidR="00B66B53" w:rsidRPr="00EC4B44" w:rsidRDefault="002D4B0A" w:rsidP="00B66B53">
      <w:pPr>
        <w:rPr>
          <w:lang w:eastAsia="ko-KR"/>
        </w:rPr>
      </w:pPr>
      <m:oMathPara>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e>
              </m:d>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e>
              </m:func>
              <m:r>
                <w:rPr>
                  <w:rFonts w:ascii="Cambria Math" w:hAnsi="Cambria Math"/>
                  <w:lang w:eastAsia="ko-KR"/>
                </w:rPr>
                <m:t>- 10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r>
                <w:rPr>
                  <w:rFonts w:ascii="Cambria Math" w:hAnsi="Cambria Math"/>
                  <w:lang w:eastAsia="ko-KR"/>
                </w:rPr>
                <m:t xml:space="preserve"> </m:t>
              </m:r>
            </m:e>
          </m:func>
        </m:oMath>
      </m:oMathPara>
    </w:p>
    <w:p w14:paraId="7EAA5185" w14:textId="3D98FFC1" w:rsidR="00B66B53" w:rsidRDefault="00B1549B" w:rsidP="00A26EDE">
      <w:pPr>
        <w:rPr>
          <w:lang w:eastAsia="ko-KR"/>
        </w:rPr>
      </w:pPr>
      <w:r>
        <w:rPr>
          <w:lang w:eastAsia="ko-KR"/>
        </w:rPr>
        <w:t>Using the previously defined relationship:</w:t>
      </w:r>
    </w:p>
    <w:p w14:paraId="19A9C1BA" w14:textId="397059B5" w:rsidR="00B1549B" w:rsidRPr="00586D36"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e>
          </m:d>
        </m:oMath>
      </m:oMathPara>
    </w:p>
    <w:p w14:paraId="59B22D14" w14:textId="69E4C5EB" w:rsidR="00586D36" w:rsidRPr="0098264D" w:rsidRDefault="00586D36" w:rsidP="00A26EDE">
      <w:pPr>
        <w:rPr>
          <w:lang w:eastAsia="ko-KR"/>
        </w:rPr>
      </w:pPr>
      <m:oMathPara>
        <m:oMath>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r>
                <w:rPr>
                  <w:rFonts w:ascii="Cambria Math" w:hAnsi="Cambria Math"/>
                  <w:lang w:eastAsia="ko-KR"/>
                </w:rPr>
                <m:t>+ N</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CBW</m:t>
                  </m:r>
                </m:e>
              </m:d>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e>
              </m:func>
              <m:r>
                <w:rPr>
                  <w:rFonts w:ascii="Cambria Math" w:hAnsi="Cambria Math"/>
                  <w:lang w:eastAsia="ko-KR"/>
                </w:rPr>
                <m:t>- 10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r>
                <w:rPr>
                  <w:rFonts w:ascii="Cambria Math" w:hAnsi="Cambria Math"/>
                  <w:lang w:eastAsia="ko-KR"/>
                </w:rPr>
                <m:t xml:space="preserve"> </m:t>
              </m:r>
            </m:e>
          </m:func>
        </m:oMath>
      </m:oMathPara>
    </w:p>
    <w:p w14:paraId="31E877F2" w14:textId="1A901BF9" w:rsidR="0098264D" w:rsidRPr="0098264D" w:rsidRDefault="0098264D" w:rsidP="00A26EDE">
      <w:pPr>
        <w:rPr>
          <w:lang w:eastAsia="ko-KR"/>
        </w:rPr>
      </w:pPr>
      <m:oMathPara>
        <m:oMath>
          <m:r>
            <w:rPr>
              <w:rFonts w:ascii="Cambria Math" w:hAnsi="Cambria Math"/>
              <w:highlight w:val="yellow"/>
              <w:lang w:eastAsia="ko-KR"/>
            </w:rPr>
            <m:t>Intrf</m:t>
          </m:r>
          <m:sSub>
            <m:sSubPr>
              <m:ctrlPr>
                <w:rPr>
                  <w:rFonts w:ascii="Cambria Math" w:hAnsi="Cambria Math"/>
                  <w:i/>
                  <w:highlight w:val="yellow"/>
                  <w:lang w:eastAsia="ko-KR"/>
                </w:rPr>
              </m:ctrlPr>
            </m:sSubPr>
            <m:e>
              <m:r>
                <w:rPr>
                  <w:rFonts w:ascii="Cambria Math" w:hAnsi="Cambria Math"/>
                  <w:highlight w:val="yellow"/>
                  <w:lang w:eastAsia="ko-KR"/>
                </w:rPr>
                <m:t>r</m:t>
              </m:r>
            </m:e>
            <m:sub>
              <m:r>
                <w:rPr>
                  <w:rFonts w:ascii="Cambria Math" w:hAnsi="Cambria Math"/>
                  <w:highlight w:val="yellow"/>
                  <w:lang w:eastAsia="ko-KR"/>
                </w:rPr>
                <m:t>legacy</m:t>
              </m:r>
            </m:sub>
          </m:sSub>
          <m:r>
            <w:rPr>
              <w:rFonts w:ascii="Cambria Math" w:hAnsi="Cambria Math"/>
              <w:highlight w:val="yellow"/>
              <w:lang w:eastAsia="ko-KR"/>
            </w:rPr>
            <m:t xml:space="preserve">= </m:t>
          </m:r>
          <m:sSub>
            <m:sSubPr>
              <m:ctrlPr>
                <w:rPr>
                  <w:rFonts w:ascii="Cambria Math" w:hAnsi="Cambria Math"/>
                  <w:i/>
                  <w:highlight w:val="yellow"/>
                  <w:lang w:eastAsia="ko-KR"/>
                </w:rPr>
              </m:ctrlPr>
            </m:sSubPr>
            <m:e>
              <m:r>
                <w:rPr>
                  <w:rFonts w:ascii="Cambria Math" w:hAnsi="Cambria Math"/>
                  <w:highlight w:val="yellow"/>
                  <w:lang w:eastAsia="ko-KR"/>
                </w:rPr>
                <m:t>AC</m:t>
              </m:r>
              <m:sSub>
                <m:sSubPr>
                  <m:ctrlPr>
                    <w:rPr>
                      <w:rFonts w:ascii="Cambria Math" w:hAnsi="Cambria Math"/>
                      <w:i/>
                      <w:highlight w:val="yellow"/>
                      <w:lang w:eastAsia="ko-KR"/>
                    </w:rPr>
                  </m:ctrlPr>
                </m:sSubPr>
                <m:e>
                  <m:r>
                    <w:rPr>
                      <w:rFonts w:ascii="Cambria Math" w:hAnsi="Cambria Math"/>
                      <w:highlight w:val="yellow"/>
                      <w:lang w:eastAsia="ko-KR"/>
                    </w:rPr>
                    <m:t>S</m:t>
                  </m:r>
                </m:e>
                <m:sub>
                  <m:r>
                    <w:rPr>
                      <w:rFonts w:ascii="Cambria Math" w:hAnsi="Cambria Math"/>
                      <w:highlight w:val="yellow"/>
                      <w:lang w:eastAsia="ko-KR"/>
                    </w:rPr>
                    <m:t>legacy</m:t>
                  </m:r>
                </m:sub>
              </m:sSub>
              <m:r>
                <w:rPr>
                  <w:rFonts w:ascii="Cambria Math" w:hAnsi="Cambria Math"/>
                  <w:highlight w:val="yellow"/>
                  <w:lang w:eastAsia="ko-KR"/>
                </w:rPr>
                <m:t>+ N</m:t>
              </m:r>
            </m:e>
            <m:sub>
              <m:r>
                <w:rPr>
                  <w:rFonts w:ascii="Cambria Math" w:hAnsi="Cambria Math"/>
                  <w:highlight w:val="yellow"/>
                  <w:lang w:eastAsia="ko-KR"/>
                </w:rPr>
                <m:t>legacy</m:t>
              </m:r>
            </m:sub>
          </m:sSub>
          <m:r>
            <w:rPr>
              <w:rFonts w:ascii="Cambria Math" w:hAnsi="Cambria Math"/>
              <w:highlight w:val="yellow"/>
              <w:lang w:eastAsia="ko-KR"/>
            </w:rPr>
            <m:t>+10</m:t>
          </m:r>
          <m:func>
            <m:funcPr>
              <m:ctrlPr>
                <w:rPr>
                  <w:rFonts w:ascii="Cambria Math" w:hAnsi="Cambria Math"/>
                  <w:highlight w:val="yellow"/>
                  <w:lang w:eastAsia="ko-KR"/>
                </w:rPr>
              </m:ctrlPr>
            </m:funcPr>
            <m:fName>
              <m:r>
                <m:rPr>
                  <m:sty m:val="p"/>
                </m:rPr>
                <w:rPr>
                  <w:rFonts w:ascii="Cambria Math" w:hAnsi="Cambria Math"/>
                  <w:highlight w:val="yellow"/>
                  <w:lang w:eastAsia="ko-KR"/>
                </w:rPr>
                <m:t>log</m:t>
              </m:r>
            </m:fName>
            <m:e>
              <m:d>
                <m:dPr>
                  <m:ctrlPr>
                    <w:rPr>
                      <w:rFonts w:ascii="Cambria Math" w:hAnsi="Cambria Math"/>
                      <w:i/>
                      <w:highlight w:val="yellow"/>
                      <w:lang w:eastAsia="ko-KR"/>
                    </w:rPr>
                  </m:ctrlPr>
                </m:dPr>
                <m:e>
                  <m:r>
                    <w:rPr>
                      <w:rFonts w:ascii="Cambria Math" w:hAnsi="Cambria Math"/>
                      <w:highlight w:val="yellow"/>
                      <w:lang w:eastAsia="ko-KR"/>
                    </w:rPr>
                    <m:t>CBW</m:t>
                  </m:r>
                </m:e>
              </m:d>
              <m:r>
                <w:rPr>
                  <w:rFonts w:ascii="Cambria Math" w:hAnsi="Cambria Math"/>
                  <w:highlight w:val="yellow"/>
                  <w:lang w:eastAsia="ko-KR"/>
                </w:rPr>
                <m:t>+10</m:t>
              </m:r>
              <m:func>
                <m:funcPr>
                  <m:ctrlPr>
                    <w:rPr>
                      <w:rFonts w:ascii="Cambria Math" w:hAnsi="Cambria Math"/>
                      <w:i/>
                      <w:highlight w:val="yellow"/>
                      <w:lang w:eastAsia="ko-KR"/>
                    </w:rPr>
                  </m:ctrlPr>
                </m:funcPr>
                <m:fName>
                  <m:r>
                    <m:rPr>
                      <m:sty m:val="p"/>
                    </m:rPr>
                    <w:rPr>
                      <w:rFonts w:ascii="Cambria Math" w:hAnsi="Cambria Math"/>
                      <w:highlight w:val="yellow"/>
                      <w:lang w:eastAsia="ko-KR"/>
                    </w:rPr>
                    <m:t>log</m:t>
                  </m:r>
                </m:fName>
                <m:e>
                  <m:d>
                    <m:dPr>
                      <m:ctrlPr>
                        <w:rPr>
                          <w:rFonts w:ascii="Cambria Math" w:hAnsi="Cambria Math"/>
                          <w:i/>
                          <w:highlight w:val="yellow"/>
                          <w:lang w:eastAsia="ko-KR"/>
                        </w:rPr>
                      </m:ctrlPr>
                    </m:dPr>
                    <m:e>
                      <m:sSup>
                        <m:sSupPr>
                          <m:ctrlPr>
                            <w:rPr>
                              <w:rFonts w:ascii="Cambria Math" w:hAnsi="Cambria Math"/>
                              <w:i/>
                              <w:highlight w:val="yellow"/>
                              <w:lang w:eastAsia="ko-KR"/>
                            </w:rPr>
                          </m:ctrlPr>
                        </m:sSupPr>
                        <m:e>
                          <m:r>
                            <w:rPr>
                              <w:rFonts w:ascii="Cambria Math" w:hAnsi="Cambria Math"/>
                              <w:highlight w:val="yellow"/>
                              <w:lang w:eastAsia="ko-KR"/>
                            </w:rPr>
                            <m:t>10</m:t>
                          </m:r>
                        </m:e>
                        <m:sup>
                          <m:f>
                            <m:fPr>
                              <m:ctrlPr>
                                <w:rPr>
                                  <w:rFonts w:ascii="Cambria Math" w:hAnsi="Cambria Math"/>
                                  <w:i/>
                                  <w:highlight w:val="yellow"/>
                                  <w:lang w:eastAsia="ko-KR"/>
                                </w:rPr>
                              </m:ctrlPr>
                            </m:fPr>
                            <m:num>
                              <m:r>
                                <w:rPr>
                                  <w:rFonts w:ascii="Cambria Math" w:hAnsi="Cambria Math"/>
                                  <w:highlight w:val="yellow"/>
                                  <w:lang w:eastAsia="ko-KR"/>
                                </w:rPr>
                                <m:t>14</m:t>
                              </m:r>
                            </m:num>
                            <m:den>
                              <m:r>
                                <w:rPr>
                                  <w:rFonts w:ascii="Cambria Math" w:hAnsi="Cambria Math"/>
                                  <w:highlight w:val="yellow"/>
                                  <w:lang w:eastAsia="ko-KR"/>
                                </w:rPr>
                                <m:t>10</m:t>
                              </m:r>
                            </m:den>
                          </m:f>
                        </m:sup>
                      </m:sSup>
                      <m:r>
                        <w:rPr>
                          <w:rFonts w:ascii="Cambria Math" w:hAnsi="Cambria Math"/>
                          <w:highlight w:val="yellow"/>
                          <w:lang w:eastAsia="ko-KR"/>
                        </w:rPr>
                        <m:t>-1</m:t>
                      </m:r>
                    </m:e>
                  </m:d>
                </m:e>
              </m:func>
              <m:r>
                <w:rPr>
                  <w:rFonts w:ascii="Cambria Math" w:hAnsi="Cambria Math"/>
                  <w:highlight w:val="yellow"/>
                  <w:lang w:eastAsia="ko-KR"/>
                </w:rPr>
                <m:t xml:space="preserve">- </m:t>
              </m:r>
              <m:sSub>
                <m:sSubPr>
                  <m:ctrlPr>
                    <w:rPr>
                      <w:rFonts w:ascii="Cambria Math" w:hAnsi="Cambria Math"/>
                      <w:i/>
                      <w:highlight w:val="yellow"/>
                      <w:lang w:eastAsia="ko-KR"/>
                    </w:rPr>
                  </m:ctrlPr>
                </m:sSubPr>
                <m:e>
                  <m:r>
                    <w:rPr>
                      <w:rFonts w:ascii="Cambria Math" w:hAnsi="Cambria Math"/>
                      <w:highlight w:val="yellow"/>
                      <w:lang w:eastAsia="ko-KR"/>
                    </w:rPr>
                    <m:t>D</m:t>
                  </m:r>
                </m:e>
                <m:sub>
                  <m:r>
                    <w:rPr>
                      <w:rFonts w:ascii="Cambria Math" w:hAnsi="Cambria Math"/>
                      <w:highlight w:val="yellow"/>
                      <w:lang w:eastAsia="ko-KR"/>
                    </w:rPr>
                    <m:t>G</m:t>
                  </m:r>
                </m:sub>
              </m:sSub>
              <m:r>
                <w:rPr>
                  <w:rFonts w:ascii="Cambria Math" w:hAnsi="Cambria Math"/>
                  <w:highlight w:val="yellow"/>
                  <w:lang w:eastAsia="ko-KR"/>
                </w:rPr>
                <m:t xml:space="preserve"> </m:t>
              </m:r>
            </m:e>
          </m:func>
        </m:oMath>
      </m:oMathPara>
    </w:p>
    <w:p w14:paraId="138D706F" w14:textId="3EAAA6DE" w:rsidR="009A1624" w:rsidRDefault="00AC250D" w:rsidP="00A26EDE">
      <w:pPr>
        <w:rPr>
          <w:lang w:eastAsia="ko-KR"/>
        </w:rPr>
      </w:pPr>
      <w:r>
        <w:rPr>
          <w:lang w:eastAsia="ko-KR"/>
        </w:rPr>
        <w:t xml:space="preserve">The derivation above is made from </w:t>
      </w:r>
      <w:r w:rsidR="005C509B">
        <w:rPr>
          <w:lang w:eastAsia="ko-KR"/>
        </w:rPr>
        <w:t xml:space="preserve">first principles, and it is useful to </w:t>
      </w:r>
      <w:r w:rsidR="00BC697C">
        <w:rPr>
          <w:lang w:eastAsia="ko-KR"/>
        </w:rPr>
        <w:t>cross-check</w:t>
      </w:r>
      <w:r w:rsidR="005C509B">
        <w:rPr>
          <w:lang w:eastAsia="ko-KR"/>
        </w:rPr>
        <w:t xml:space="preserve"> </w:t>
      </w:r>
      <w:r w:rsidR="005F2762">
        <w:rPr>
          <w:lang w:eastAsia="ko-KR"/>
        </w:rPr>
        <w:t xml:space="preserve">the outcome above </w:t>
      </w:r>
      <w:r w:rsidR="005C509B">
        <w:rPr>
          <w:lang w:eastAsia="ko-KR"/>
        </w:rPr>
        <w:t xml:space="preserve">with the requirement in the standard. </w:t>
      </w:r>
      <w:r w:rsidR="004A7E70">
        <w:rPr>
          <w:lang w:eastAsia="ko-KR"/>
        </w:rPr>
        <w:t>Now</w:t>
      </w:r>
      <w:r w:rsidR="00032E0F">
        <w:rPr>
          <w:lang w:eastAsia="ko-KR"/>
        </w:rPr>
        <w:t>, t</w:t>
      </w:r>
      <w:r w:rsidR="00862B04">
        <w:rPr>
          <w:lang w:eastAsia="ko-KR"/>
        </w:rPr>
        <w:t xml:space="preserve">he REFSENS expression can be derived from the previously derived expression for </w:t>
      </w:r>
      <w:r w:rsidR="009D5DBB">
        <w:rPr>
          <w:lang w:eastAsia="ko-KR"/>
        </w:rPr>
        <w:t xml:space="preserve">PSD </w:t>
      </w:r>
      <w:r w:rsidR="00E472C9">
        <w:rPr>
          <w:lang w:eastAsia="ko-KR"/>
        </w:rPr>
        <w:t xml:space="preserve">of </w:t>
      </w:r>
      <w:r w:rsidR="00862B04">
        <w:rPr>
          <w:lang w:eastAsia="ko-KR"/>
        </w:rPr>
        <w:t>REFSENS</w:t>
      </w:r>
    </w:p>
    <w:p w14:paraId="2423072C" w14:textId="724F8AAF" w:rsidR="009A1624" w:rsidRPr="00124064" w:rsidRDefault="00124064" w:rsidP="00A26EDE">
      <w:pPr>
        <w:rPr>
          <w:lang w:eastAsia="ko-KR"/>
        </w:rPr>
      </w:pPr>
      <m:oMathPara>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NR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chains</m:t>
                      </m:r>
                    </m:sub>
                  </m:sSub>
                </m:e>
              </m:d>
            </m:e>
          </m:func>
        </m:oMath>
      </m:oMathPara>
    </w:p>
    <w:p w14:paraId="488E5DBF" w14:textId="1AA7DB54" w:rsidR="009A1624" w:rsidRPr="00AA0BE6"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SNR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G</m:t>
              </m:r>
            </m:sub>
          </m:sSub>
        </m:oMath>
      </m:oMathPara>
    </w:p>
    <w:p w14:paraId="7B78CA46" w14:textId="14D1A735" w:rsidR="00AA0BE6" w:rsidRPr="00731A5A" w:rsidRDefault="002D4B0A" w:rsidP="00A26EDE">
      <w:pPr>
        <w:rPr>
          <w:lang w:eastAsia="ko-KR"/>
        </w:rPr>
      </w:pPr>
      <m:oMathPara>
        <m:oMath>
          <m:sSub>
            <m:sSubPr>
              <m:ctrlPr>
                <w:rPr>
                  <w:rFonts w:ascii="Cambria Math" w:hAnsi="Cambria Math"/>
                  <w:i/>
                  <w:lang w:eastAsia="ko-KR"/>
                </w:rPr>
              </m:ctrlPr>
            </m:sSubPr>
            <m:e>
              <m:r>
                <w:rPr>
                  <w:rFonts w:ascii="Cambria Math" w:hAnsi="Cambria Math"/>
                  <w:lang w:eastAsia="ko-KR"/>
                </w:rPr>
                <m:t>REFSENS</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SNR</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legacy</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G</m:t>
              </m:r>
            </m:sub>
          </m:sSub>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(CBW)</m:t>
          </m:r>
        </m:oMath>
      </m:oMathPara>
    </w:p>
    <w:p w14:paraId="38A26D6B" w14:textId="4C6B5E30" w:rsidR="00731A5A" w:rsidRDefault="00731A5A" w:rsidP="00731A5A">
      <w:pPr>
        <w:rPr>
          <w:lang w:eastAsia="ko-KR"/>
        </w:rPr>
      </w:pPr>
      <w:r>
        <w:rPr>
          <w:lang w:eastAsia="ko-KR"/>
        </w:rPr>
        <w:t xml:space="preserve">The equation above </w:t>
      </w:r>
      <w:r w:rsidR="00E60AFC">
        <w:rPr>
          <w:lang w:eastAsia="ko-KR"/>
        </w:rPr>
        <w:t>subtracted from the highlighted equation</w:t>
      </w:r>
      <w:r>
        <w:rPr>
          <w:lang w:eastAsia="ko-KR"/>
        </w:rPr>
        <w:t>:</w:t>
      </w:r>
    </w:p>
    <w:p w14:paraId="16543C85" w14:textId="4250436D" w:rsidR="00731A5A" w:rsidRDefault="00E60AFC" w:rsidP="00A26EDE">
      <w:pPr>
        <w:rPr>
          <w:lang w:eastAsia="ko-KR"/>
        </w:rPr>
      </w:pPr>
      <m:oMathPara>
        <m:oMath>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REFSENS</m:t>
              </m:r>
            </m:e>
            <m:sub>
              <m:r>
                <w:rPr>
                  <w:rFonts w:ascii="Cambria Math" w:hAnsi="Cambria Math"/>
                  <w:lang w:eastAsia="ko-KR"/>
                </w:rPr>
                <m:t>legacy</m:t>
              </m:r>
            </m:sub>
          </m:sSub>
          <m:r>
            <w:rPr>
              <w:rFonts w:ascii="Cambria Math" w:hAnsi="Cambria Math"/>
              <w:lang w:eastAsia="ko-KR"/>
            </w:rPr>
            <m:t>= 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r>
            <w:rPr>
              <w:rFonts w:ascii="Cambria Math" w:hAnsi="Cambria Math"/>
              <w:lang w:eastAsia="ko-KR"/>
            </w:rPr>
            <m:t>+ 10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r>
                <w:rPr>
                  <w:rFonts w:ascii="Cambria Math" w:hAnsi="Cambria Math"/>
                  <w:lang w:eastAsia="ko-KR"/>
                </w:rPr>
                <m:t>-SN</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e>
          </m:func>
          <m:r>
            <w:rPr>
              <w:rFonts w:ascii="Cambria Math" w:hAnsi="Cambria Math"/>
              <w:lang w:eastAsia="ko-KR"/>
            </w:rPr>
            <m:t xml:space="preserve"> </m:t>
          </m:r>
        </m:oMath>
      </m:oMathPara>
    </w:p>
    <w:p w14:paraId="00D87F68" w14:textId="01D85D39" w:rsidR="00DC5214" w:rsidRDefault="009A723C" w:rsidP="00A26EDE">
      <w:pPr>
        <w:rPr>
          <w:lang w:eastAsia="ko-KR"/>
        </w:rPr>
      </w:pPr>
      <w:r>
        <w:rPr>
          <w:lang w:eastAsia="ko-KR"/>
        </w:rPr>
        <w:t>Assuming SNR</w:t>
      </w:r>
      <w:r w:rsidRPr="00DC5214">
        <w:rPr>
          <w:vertAlign w:val="subscript"/>
          <w:lang w:eastAsia="ko-KR"/>
        </w:rPr>
        <w:t>legacy</w:t>
      </w:r>
      <w:r>
        <w:rPr>
          <w:lang w:eastAsia="ko-KR"/>
        </w:rPr>
        <w:t xml:space="preserve"> </w:t>
      </w:r>
      <w:r w:rsidR="00DC5214">
        <w:rPr>
          <w:lang w:eastAsia="ko-KR"/>
        </w:rPr>
        <w:t xml:space="preserve">is </w:t>
      </w:r>
      <w:r w:rsidR="00FC3FC9">
        <w:rPr>
          <w:lang w:eastAsia="ko-KR"/>
        </w:rPr>
        <w:t xml:space="preserve">1.5 dB (= </w:t>
      </w:r>
      <w:r w:rsidR="00DC5214">
        <w:rPr>
          <w:lang w:eastAsia="ko-KR"/>
        </w:rPr>
        <w:t>-1</w:t>
      </w:r>
      <w:r w:rsidR="00EB7AB1">
        <w:rPr>
          <w:lang w:eastAsia="ko-KR"/>
        </w:rPr>
        <w:t>.0</w:t>
      </w:r>
      <w:r w:rsidR="00DC5214">
        <w:rPr>
          <w:lang w:eastAsia="ko-KR"/>
        </w:rPr>
        <w:t xml:space="preserve"> dB</w:t>
      </w:r>
      <w:r w:rsidR="00FC3FC9">
        <w:rPr>
          <w:lang w:eastAsia="ko-KR"/>
        </w:rPr>
        <w:t xml:space="preserve"> + 2.5 dB</w:t>
      </w:r>
      <w:r w:rsidR="003D5AAC">
        <w:rPr>
          <w:lang w:eastAsia="ko-KR"/>
        </w:rPr>
        <w:t xml:space="preserve"> IM)</w:t>
      </w:r>
      <w:r w:rsidR="00DC5214">
        <w:rPr>
          <w:lang w:eastAsia="ko-KR"/>
        </w:rPr>
        <w:t>,</w:t>
      </w:r>
      <w:r w:rsidR="00855987">
        <w:rPr>
          <w:lang w:eastAsia="ko-KR"/>
        </w:rPr>
        <w:t xml:space="preserve"> and </w:t>
      </w:r>
      <w:r w:rsidR="001E2E20">
        <w:rPr>
          <w:lang w:eastAsia="ko-KR"/>
        </w:rPr>
        <w:t>noting that 10log(10</w:t>
      </w:r>
      <w:r w:rsidR="001E2E20" w:rsidRPr="001E2E20">
        <w:rPr>
          <w:vertAlign w:val="superscript"/>
          <w:lang w:eastAsia="ko-KR"/>
        </w:rPr>
        <w:t>1.4</w:t>
      </w:r>
      <w:r w:rsidR="001E2E20">
        <w:rPr>
          <w:lang w:eastAsia="ko-KR"/>
        </w:rPr>
        <w:t>-1) approximates 14,</w:t>
      </w:r>
      <w:r w:rsidR="00DC5214">
        <w:rPr>
          <w:lang w:eastAsia="ko-KR"/>
        </w:rPr>
        <w:t xml:space="preserve"> the above simplifies to:</w:t>
      </w:r>
    </w:p>
    <w:p w14:paraId="65BE8AFF" w14:textId="4AA2454C" w:rsidR="00DC5214" w:rsidRDefault="00DC5214" w:rsidP="00A26EDE">
      <w:pPr>
        <w:rPr>
          <w:lang w:eastAsia="ko-KR"/>
        </w:rPr>
      </w:pPr>
      <m:oMathPara>
        <m:oMath>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approx.</m:t>
              </m:r>
            </m:e>
          </m:d>
          <m:sSub>
            <m:sSubPr>
              <m:ctrlPr>
                <w:rPr>
                  <w:rFonts w:ascii="Cambria Math" w:hAnsi="Cambria Math"/>
                  <w:i/>
                  <w:lang w:eastAsia="ko-KR"/>
                </w:rPr>
              </m:ctrlPr>
            </m:sSubPr>
            <m:e>
              <m:r>
                <w:rPr>
                  <w:rFonts w:ascii="Cambria Math" w:hAnsi="Cambria Math"/>
                  <w:lang w:eastAsia="ko-KR"/>
                </w:rPr>
                <m:t>REFSENS</m:t>
              </m:r>
            </m:e>
            <m:sub>
              <m:r>
                <w:rPr>
                  <w:rFonts w:ascii="Cambria Math" w:hAnsi="Cambria Math"/>
                  <w:lang w:eastAsia="ko-KR"/>
                </w:rPr>
                <m:t>legacy</m:t>
              </m:r>
            </m:sub>
          </m:sSub>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legacy</m:t>
              </m:r>
            </m:sub>
          </m:sSub>
          <m:r>
            <w:rPr>
              <w:rFonts w:ascii="Cambria Math" w:hAnsi="Cambria Math"/>
              <w:lang w:eastAsia="ko-KR"/>
            </w:rPr>
            <m:t>+ 12.5</m:t>
          </m:r>
        </m:oMath>
      </m:oMathPara>
    </w:p>
    <w:p w14:paraId="3718FC41" w14:textId="6B37D79B" w:rsidR="005A0503" w:rsidRDefault="005C509B" w:rsidP="00A26EDE">
      <w:pPr>
        <w:rPr>
          <w:lang w:eastAsia="ko-KR"/>
        </w:rPr>
      </w:pPr>
      <w:r>
        <w:rPr>
          <w:lang w:eastAsia="ko-KR"/>
        </w:rPr>
        <w:t>T</w:t>
      </w:r>
      <w:r w:rsidR="00F2061F">
        <w:rPr>
          <w:lang w:eastAsia="ko-KR"/>
        </w:rPr>
        <w:t>ake test case 1 for high bands (&gt; 3.3 GHz)</w:t>
      </w:r>
      <w:r w:rsidR="005A0503">
        <w:rPr>
          <w:lang w:eastAsia="ko-KR"/>
        </w:rPr>
        <w:t>, chosen for the compactness of the ACS requirement.</w:t>
      </w:r>
      <w:r w:rsidR="00381F3F">
        <w:rPr>
          <w:lang w:eastAsia="ko-KR"/>
        </w:rPr>
        <w:t xml:space="preserve"> </w:t>
      </w:r>
    </w:p>
    <w:p w14:paraId="45E8D19C" w14:textId="15E77EEC" w:rsidR="00D52024" w:rsidRDefault="006B5834" w:rsidP="00A26EDE">
      <w:pPr>
        <w:rPr>
          <w:lang w:eastAsia="ko-KR"/>
        </w:rPr>
      </w:pPr>
      <w:r>
        <w:rPr>
          <w:lang w:eastAsia="ko-KR"/>
        </w:rPr>
        <w:t>The ACS</w:t>
      </w:r>
      <w:r w:rsidR="00352C72" w:rsidRPr="00352C72">
        <w:rPr>
          <w:vertAlign w:val="subscript"/>
          <w:lang w:eastAsia="ko-KR"/>
        </w:rPr>
        <w:t>legacy</w:t>
      </w:r>
      <w:r>
        <w:rPr>
          <w:lang w:eastAsia="ko-KR"/>
        </w:rPr>
        <w:t xml:space="preserve"> requirement is 33.0 dB</w:t>
      </w:r>
      <w:r w:rsidR="00175ACD">
        <w:rPr>
          <w:lang w:eastAsia="ko-KR"/>
        </w:rPr>
        <w:t>:</w:t>
      </w:r>
      <w:r w:rsidR="00175ACD">
        <w:rPr>
          <w:lang w:eastAsia="ko-KR"/>
        </w:rPr>
        <w:br/>
      </w:r>
      <w:r w:rsidR="00175ACD" w:rsidRPr="00175ACD">
        <w:rPr>
          <w:noProof/>
          <w:lang w:eastAsia="ko-KR"/>
        </w:rPr>
        <w:drawing>
          <wp:inline distT="0" distB="0" distL="0" distR="0" wp14:anchorId="56406B02" wp14:editId="31BFBA75">
            <wp:extent cx="2743200" cy="514635"/>
            <wp:effectExtent l="152400" t="152400" r="361950" b="361950"/>
            <wp:docPr id="356839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839304" name=""/>
                    <pic:cNvPicPr/>
                  </pic:nvPicPr>
                  <pic:blipFill>
                    <a:blip r:embed="rId23"/>
                    <a:stretch>
                      <a:fillRect/>
                    </a:stretch>
                  </pic:blipFill>
                  <pic:spPr>
                    <a:xfrm>
                      <a:off x="0" y="0"/>
                      <a:ext cx="2743200" cy="514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56182D58" w14:textId="717A6145" w:rsidR="00175ACD" w:rsidRDefault="00486B20" w:rsidP="00A26EDE">
      <w:pPr>
        <w:rPr>
          <w:lang w:eastAsia="ko-KR"/>
        </w:rPr>
      </w:pPr>
      <w:r>
        <w:rPr>
          <w:noProof/>
          <w:lang w:eastAsia="ko-KR"/>
        </w:rPr>
        <mc:AlternateContent>
          <mc:Choice Requires="wps">
            <w:drawing>
              <wp:anchor distT="0" distB="0" distL="114300" distR="114300" simplePos="0" relativeHeight="251659264" behindDoc="0" locked="0" layoutInCell="1" allowOverlap="1" wp14:anchorId="3D8C9CBE" wp14:editId="76C7BA29">
                <wp:simplePos x="0" y="0"/>
                <wp:positionH relativeFrom="column">
                  <wp:posOffset>3787517</wp:posOffset>
                </wp:positionH>
                <wp:positionV relativeFrom="paragraph">
                  <wp:posOffset>765151</wp:posOffset>
                </wp:positionV>
                <wp:extent cx="1224563" cy="996900"/>
                <wp:effectExtent l="38100" t="57150" r="13970" b="51435"/>
                <wp:wrapNone/>
                <wp:docPr id="190891700" name="Freeform: Shape 2"/>
                <wp:cNvGraphicFramePr/>
                <a:graphic xmlns:a="http://schemas.openxmlformats.org/drawingml/2006/main">
                  <a:graphicData uri="http://schemas.microsoft.com/office/word/2010/wordprocessingShape">
                    <wps:wsp>
                      <wps:cNvSpPr/>
                      <wps:spPr>
                        <a:xfrm>
                          <a:off x="0" y="0"/>
                          <a:ext cx="1224563" cy="996900"/>
                        </a:xfrm>
                        <a:custGeom>
                          <a:avLst/>
                          <a:gdLst>
                            <a:gd name="connsiteX0" fmla="*/ 701269 w 1598512"/>
                            <a:gd name="connsiteY0" fmla="*/ 0 h 1003778"/>
                            <a:gd name="connsiteX1" fmla="*/ 1581294 w 1598512"/>
                            <a:gd name="connsiteY1" fmla="*/ 391886 h 1003778"/>
                            <a:gd name="connsiteX2" fmla="*/ 0 w 1598512"/>
                            <a:gd name="connsiteY2" fmla="*/ 1003778 h 1003778"/>
                            <a:gd name="connsiteX3" fmla="*/ 0 w 1598512"/>
                            <a:gd name="connsiteY3" fmla="*/ 1003778 h 1003778"/>
                            <a:gd name="connsiteX0" fmla="*/ 405596 w 1585591"/>
                            <a:gd name="connsiteY0" fmla="*/ 0 h 996900"/>
                            <a:gd name="connsiteX1" fmla="*/ 1581294 w 1585591"/>
                            <a:gd name="connsiteY1" fmla="*/ 385008 h 996900"/>
                            <a:gd name="connsiteX2" fmla="*/ 0 w 1585591"/>
                            <a:gd name="connsiteY2" fmla="*/ 996900 h 996900"/>
                            <a:gd name="connsiteX3" fmla="*/ 0 w 1585591"/>
                            <a:gd name="connsiteY3" fmla="*/ 996900 h 996900"/>
                            <a:gd name="connsiteX0" fmla="*/ 405596 w 1224563"/>
                            <a:gd name="connsiteY0" fmla="*/ 0 h 996900"/>
                            <a:gd name="connsiteX1" fmla="*/ 1216764 w 1224563"/>
                            <a:gd name="connsiteY1" fmla="*/ 412525 h 996900"/>
                            <a:gd name="connsiteX2" fmla="*/ 0 w 1224563"/>
                            <a:gd name="connsiteY2" fmla="*/ 996900 h 996900"/>
                            <a:gd name="connsiteX3" fmla="*/ 0 w 1224563"/>
                            <a:gd name="connsiteY3" fmla="*/ 996900 h 996900"/>
                          </a:gdLst>
                          <a:ahLst/>
                          <a:cxnLst>
                            <a:cxn ang="0">
                              <a:pos x="connsiteX0" y="connsiteY0"/>
                            </a:cxn>
                            <a:cxn ang="0">
                              <a:pos x="connsiteX1" y="connsiteY1"/>
                            </a:cxn>
                            <a:cxn ang="0">
                              <a:pos x="connsiteX2" y="connsiteY2"/>
                            </a:cxn>
                            <a:cxn ang="0">
                              <a:pos x="connsiteX3" y="connsiteY3"/>
                            </a:cxn>
                          </a:cxnLst>
                          <a:rect l="l" t="t" r="r" b="b"/>
                          <a:pathLst>
                            <a:path w="1224563" h="996900">
                              <a:moveTo>
                                <a:pt x="405596" y="0"/>
                              </a:moveTo>
                              <a:cubicBezTo>
                                <a:pt x="904047" y="112295"/>
                                <a:pt x="1284363" y="246375"/>
                                <a:pt x="1216764" y="412525"/>
                              </a:cubicBezTo>
                              <a:cubicBezTo>
                                <a:pt x="1149165" y="578675"/>
                                <a:pt x="202794" y="899504"/>
                                <a:pt x="0" y="996900"/>
                              </a:cubicBezTo>
                              <a:lnTo>
                                <a:pt x="0" y="996900"/>
                              </a:lnTo>
                            </a:path>
                          </a:pathLst>
                        </a:custGeom>
                        <a:noFill/>
                        <a:ln>
                          <a:solidFill>
                            <a:srgbClr val="FF0000"/>
                          </a:solidFill>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32192" id="Freeform: Shape 2" o:spid="_x0000_s1026" style="position:absolute;margin-left:298.25pt;margin-top:60.25pt;width:96.4pt;height: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24563,99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" path="m405596,v498451,112295,878767,246375,811168,412525c1149165,578675,202794,899504,,996900r,e" filled="f" strokecolor="red" strokeweight="1pt">
                <v:stroke startarrow="block" endarrow="block" joinstyle="miter"/>
                <v:path arrowok="t" o:connecttype="custom" o:connectlocs="405596,0;1216764,412525;0,996900;0,996900" o:connectangles="0,0,0,0"/>
              </v:shape>
            </w:pict>
          </mc:Fallback>
        </mc:AlternateContent>
      </w:r>
      <w:r w:rsidR="00F52508">
        <w:rPr>
          <w:lang w:eastAsia="ko-KR"/>
        </w:rPr>
        <w:t>Incorporating this value into t</w:t>
      </w:r>
      <w:r w:rsidR="00352C72">
        <w:rPr>
          <w:lang w:eastAsia="ko-KR"/>
        </w:rPr>
        <w:t>he first principles analysis</w:t>
      </w:r>
      <w:r w:rsidR="00F52508">
        <w:rPr>
          <w:lang w:eastAsia="ko-KR"/>
        </w:rPr>
        <w:t xml:space="preserve"> yield</w:t>
      </w:r>
      <w:r w:rsidR="00607FCF">
        <w:rPr>
          <w:lang w:eastAsia="ko-KR"/>
        </w:rPr>
        <w:t>s</w:t>
      </w:r>
      <w:r w:rsidR="00F52508">
        <w:rPr>
          <w:lang w:eastAsia="ko-KR"/>
        </w:rPr>
        <w:t xml:space="preserve"> an interferer level that</w:t>
      </w:r>
      <w:r w:rsidR="00352C72">
        <w:rPr>
          <w:lang w:eastAsia="ko-KR"/>
        </w:rPr>
        <w:t xml:space="preserve"> </w:t>
      </w:r>
      <w:r w:rsidR="001E5723">
        <w:rPr>
          <w:lang w:eastAsia="ko-KR"/>
        </w:rPr>
        <w:t>matches</w:t>
      </w:r>
      <w:r w:rsidR="00CB2C06">
        <w:rPr>
          <w:lang w:eastAsia="ko-KR"/>
        </w:rPr>
        <w:t xml:space="preserve"> the</w:t>
      </w:r>
      <w:r w:rsidR="0007526E">
        <w:rPr>
          <w:lang w:eastAsia="ko-KR"/>
        </w:rPr>
        <w:t xml:space="preserve"> specification of the per-connector interference in the standard</w:t>
      </w:r>
      <w:r w:rsidR="00320EBB">
        <w:rPr>
          <w:lang w:eastAsia="ko-KR"/>
        </w:rPr>
        <w:t>, see excerpt below</w:t>
      </w:r>
      <w:r w:rsidR="00143672">
        <w:rPr>
          <w:lang w:eastAsia="ko-KR"/>
        </w:rPr>
        <w:t>:</w:t>
      </w:r>
    </w:p>
    <w:p w14:paraId="79BBBF8A" w14:textId="091BF3C9" w:rsidR="00C43456" w:rsidRDefault="00C43456" w:rsidP="00A26EDE">
      <w:pPr>
        <w:rPr>
          <w:lang w:eastAsia="ko-KR"/>
        </w:rPr>
      </w:pPr>
      <m:oMathPara>
        <m:oMath>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REFSENS</m:t>
              </m:r>
            </m:e>
            <m:sub>
              <m:r>
                <w:rPr>
                  <w:rFonts w:ascii="Cambria Math" w:hAnsi="Cambria Math"/>
                  <w:lang w:eastAsia="ko-KR"/>
                </w:rPr>
                <m:t>legacy</m:t>
              </m:r>
            </m:sub>
          </m:sSub>
          <m:r>
            <w:rPr>
              <w:rFonts w:ascii="Cambria Math" w:hAnsi="Cambria Math"/>
              <w:lang w:eastAsia="ko-KR"/>
            </w:rPr>
            <m:t>+33+ 12.5</m:t>
          </m:r>
        </m:oMath>
      </m:oMathPara>
    </w:p>
    <w:p w14:paraId="046593D3" w14:textId="53763AD4" w:rsidR="00143672" w:rsidRPr="005770C7" w:rsidRDefault="00143672" w:rsidP="00A26EDE">
      <w:pPr>
        <w:rPr>
          <w:lang w:eastAsia="ko-KR"/>
        </w:rPr>
      </w:pPr>
      <m:oMathPara>
        <m:oMath>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legacy</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REFSENS</m:t>
              </m:r>
            </m:e>
            <m:sub>
              <m:r>
                <w:rPr>
                  <w:rFonts w:ascii="Cambria Math" w:hAnsi="Cambria Math"/>
                  <w:lang w:eastAsia="ko-KR"/>
                </w:rPr>
                <m:t>legacy</m:t>
              </m:r>
            </m:sub>
          </m:sSub>
          <m:r>
            <w:rPr>
              <w:rFonts w:ascii="Cambria Math" w:hAnsi="Cambria Math"/>
              <w:lang w:eastAsia="ko-KR"/>
            </w:rPr>
            <m:t>+45.5</m:t>
          </m:r>
        </m:oMath>
      </m:oMathPara>
    </w:p>
    <w:p w14:paraId="008CEFEA" w14:textId="3425E24B" w:rsidR="00D23B48" w:rsidRDefault="003D17E1" w:rsidP="00320EBB">
      <w:pPr>
        <w:jc w:val="center"/>
      </w:pPr>
      <w:r w:rsidRPr="003D17E1">
        <w:rPr>
          <w:noProof/>
        </w:rPr>
        <w:drawing>
          <wp:inline distT="0" distB="0" distL="0" distR="0" wp14:anchorId="1870BF44" wp14:editId="32017147">
            <wp:extent cx="3200400" cy="698758"/>
            <wp:effectExtent l="152400" t="152400" r="361950" b="368300"/>
            <wp:docPr id="863510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510096" name=""/>
                    <pic:cNvPicPr/>
                  </pic:nvPicPr>
                  <pic:blipFill>
                    <a:blip r:embed="rId24"/>
                    <a:stretch>
                      <a:fillRect/>
                    </a:stretch>
                  </pic:blipFill>
                  <pic:spPr>
                    <a:xfrm>
                      <a:off x="0" y="0"/>
                      <a:ext cx="3200400" cy="698758"/>
                    </a:xfrm>
                    <a:prstGeom prst="rect">
                      <a:avLst/>
                    </a:prstGeom>
                    <a:ln>
                      <a:noFill/>
                    </a:ln>
                    <a:effectLst>
                      <a:outerShdw blurRad="292100" dist="139700" dir="2700000" algn="tl" rotWithShape="0">
                        <a:srgbClr val="333333">
                          <a:alpha val="65000"/>
                        </a:srgbClr>
                      </a:outerShdw>
                    </a:effectLst>
                  </pic:spPr>
                </pic:pic>
              </a:graphicData>
            </a:graphic>
          </wp:inline>
        </w:drawing>
      </w:r>
    </w:p>
    <w:p w14:paraId="5D842F0A" w14:textId="4B92DC54" w:rsidR="00D23B48" w:rsidRDefault="00B14D92" w:rsidP="00D23B48">
      <w:r>
        <w:lastRenderedPageBreak/>
        <w:t>It is easily confirmed that</w:t>
      </w:r>
      <w:r w:rsidR="00345499">
        <w:t xml:space="preserve"> the</w:t>
      </w:r>
      <w:r>
        <w:t xml:space="preserve"> </w:t>
      </w:r>
      <w:r w:rsidR="00D93D7E">
        <w:t>consi</w:t>
      </w:r>
      <w:r w:rsidR="00817BB6">
        <w:t>stency observation above</w:t>
      </w:r>
      <w:r w:rsidR="006F04DF">
        <w:t xml:space="preserve"> applies </w:t>
      </w:r>
      <w:r w:rsidR="000749F5">
        <w:t xml:space="preserve">to all other combinations of </w:t>
      </w:r>
      <w:r w:rsidR="00895563">
        <w:t xml:space="preserve">channel BWs and band. </w:t>
      </w:r>
      <w:r w:rsidR="001E7EBB">
        <w:t xml:space="preserve">The expression for the interferer level </w:t>
      </w:r>
      <w:r w:rsidR="005900E5">
        <w:t>also</w:t>
      </w:r>
      <w:r w:rsidR="00DA41F8">
        <w:t xml:space="preserve"> confirms </w:t>
      </w:r>
      <w:r w:rsidR="00E2528B">
        <w:t xml:space="preserve">that RAN4 have previously assumed that </w:t>
      </w:r>
      <w:r w:rsidR="00E2528B" w:rsidRPr="00E9169B">
        <w:rPr>
          <w:highlight w:val="cyan"/>
        </w:rPr>
        <w:t>the interferer</w:t>
      </w:r>
      <w:r w:rsidR="005900E5" w:rsidRPr="00E9169B">
        <w:rPr>
          <w:highlight w:val="cyan"/>
        </w:rPr>
        <w:t xml:space="preserve"> and signal are treated similarly in baseband</w:t>
      </w:r>
      <w:r w:rsidR="005900E5">
        <w:t xml:space="preserve"> (i.e. no diversity gain is available for the int</w:t>
      </w:r>
      <w:r w:rsidR="00653165">
        <w:t>erferer)</w:t>
      </w:r>
    </w:p>
    <w:p w14:paraId="1153FF51" w14:textId="330D79F6" w:rsidR="00605955" w:rsidRPr="008D03F2" w:rsidRDefault="00605955" w:rsidP="00605955">
      <w:pPr>
        <w:pStyle w:val="Heading2"/>
      </w:pPr>
      <w:r>
        <w:t>5.2</w:t>
      </w:r>
      <w:r>
        <w:tab/>
        <w:t>LPWU</w:t>
      </w:r>
      <w:r w:rsidR="00B34798">
        <w:t>R</w:t>
      </w:r>
      <w:r>
        <w:t xml:space="preserve"> </w:t>
      </w:r>
      <w:r w:rsidR="00B34798">
        <w:t>1</w:t>
      </w:r>
      <w:r>
        <w:t xml:space="preserve">Rx </w:t>
      </w:r>
      <w:r w:rsidR="00785B44">
        <w:t>treatment</w:t>
      </w:r>
      <w:r>
        <w:t xml:space="preserve"> </w:t>
      </w:r>
    </w:p>
    <w:p w14:paraId="5E766EF6" w14:textId="77777777" w:rsidR="00605955" w:rsidRPr="0098264D" w:rsidRDefault="00605955" w:rsidP="00605955">
      <w:pPr>
        <w:rPr>
          <w:lang w:eastAsia="ko-KR"/>
        </w:rPr>
      </w:pPr>
      <w:r>
        <w:rPr>
          <w:lang w:eastAsia="ko-KR"/>
        </w:rPr>
        <w:t>Assume:</w:t>
      </w:r>
    </w:p>
    <w:p w14:paraId="008BB77A" w14:textId="582AF87E" w:rsidR="00605955" w:rsidRDefault="00605955" w:rsidP="00605955">
      <w:pPr>
        <w:pStyle w:val="ListParagraph"/>
        <w:numPr>
          <w:ilvl w:val="0"/>
          <w:numId w:val="29"/>
        </w:numPr>
        <w:rPr>
          <w:rFonts w:ascii="Times New Roman" w:hAnsi="Times New Roman"/>
          <w:lang w:eastAsia="ko-KR"/>
        </w:rPr>
      </w:pPr>
      <w:r w:rsidRPr="00435009">
        <w:rPr>
          <w:rFonts w:ascii="Times New Roman" w:hAnsi="Times New Roman"/>
          <w:lang w:eastAsia="ko-KR"/>
        </w:rPr>
        <w:t>R</w:t>
      </w:r>
      <w:r w:rsidR="00B34798">
        <w:rPr>
          <w:rFonts w:ascii="Times New Roman" w:hAnsi="Times New Roman"/>
          <w:vertAlign w:val="subscript"/>
          <w:lang w:eastAsia="ko-KR"/>
        </w:rPr>
        <w:t>LPWUS</w:t>
      </w:r>
      <w:r w:rsidRPr="00435009">
        <w:rPr>
          <w:rFonts w:ascii="Times New Roman" w:hAnsi="Times New Roman"/>
          <w:vertAlign w:val="subscript"/>
          <w:lang w:eastAsia="ko-KR"/>
        </w:rPr>
        <w:t xml:space="preserve"> </w:t>
      </w:r>
      <w:r w:rsidRPr="00435009">
        <w:rPr>
          <w:rFonts w:ascii="Times New Roman" w:hAnsi="Times New Roman"/>
          <w:lang w:eastAsia="ko-KR"/>
        </w:rPr>
        <w:t xml:space="preserve">is the refsens PSD for the </w:t>
      </w:r>
      <w:r w:rsidR="00B34798">
        <w:rPr>
          <w:rFonts w:ascii="Times New Roman" w:hAnsi="Times New Roman"/>
          <w:lang w:eastAsia="ko-KR"/>
        </w:rPr>
        <w:t>LPWUS</w:t>
      </w:r>
      <w:r w:rsidRPr="00435009">
        <w:rPr>
          <w:rFonts w:ascii="Times New Roman" w:hAnsi="Times New Roman"/>
          <w:lang w:eastAsia="ko-KR"/>
        </w:rPr>
        <w:t xml:space="preserve"> requirement</w:t>
      </w:r>
      <w:r>
        <w:rPr>
          <w:rFonts w:ascii="Times New Roman" w:hAnsi="Times New Roman"/>
          <w:lang w:eastAsia="ko-KR"/>
        </w:rPr>
        <w:t xml:space="preserve"> at </w:t>
      </w:r>
      <w:r w:rsidR="00E945B6">
        <w:rPr>
          <w:rFonts w:ascii="Times New Roman" w:hAnsi="Times New Roman"/>
          <w:lang w:eastAsia="ko-KR"/>
        </w:rPr>
        <w:t xml:space="preserve">only </w:t>
      </w:r>
      <w:r>
        <w:rPr>
          <w:rFonts w:ascii="Times New Roman" w:hAnsi="Times New Roman"/>
          <w:lang w:eastAsia="ko-KR"/>
        </w:rPr>
        <w:t>connector</w:t>
      </w:r>
    </w:p>
    <w:p w14:paraId="0B0A6A36" w14:textId="207FED60" w:rsidR="00605955" w:rsidRPr="00C24BCF" w:rsidRDefault="00605955" w:rsidP="00605955">
      <w:pPr>
        <w:pStyle w:val="ListParagraph"/>
        <w:numPr>
          <w:ilvl w:val="0"/>
          <w:numId w:val="29"/>
        </w:numPr>
        <w:rPr>
          <w:rFonts w:ascii="Times New Roman" w:hAnsi="Times New Roman"/>
          <w:lang w:eastAsia="ko-KR"/>
        </w:rPr>
      </w:pPr>
      <w:r>
        <w:rPr>
          <w:rFonts w:ascii="Times New Roman" w:hAnsi="Times New Roman"/>
          <w:lang w:eastAsia="ko-KR"/>
        </w:rPr>
        <w:t>N</w:t>
      </w:r>
      <w:r w:rsidR="00B34798">
        <w:rPr>
          <w:rFonts w:ascii="Times New Roman" w:hAnsi="Times New Roman"/>
          <w:vertAlign w:val="subscript"/>
          <w:lang w:eastAsia="ko-KR"/>
        </w:rPr>
        <w:t>LPWUS</w:t>
      </w:r>
      <w:r w:rsidRPr="00435009">
        <w:rPr>
          <w:rFonts w:ascii="Times New Roman" w:hAnsi="Times New Roman"/>
          <w:vertAlign w:val="subscript"/>
          <w:lang w:eastAsia="ko-KR"/>
        </w:rPr>
        <w:t xml:space="preserve"> </w:t>
      </w:r>
      <w:r w:rsidRPr="00435009">
        <w:rPr>
          <w:rFonts w:ascii="Times New Roman" w:hAnsi="Times New Roman"/>
          <w:lang w:eastAsia="ko-KR"/>
        </w:rPr>
        <w:t xml:space="preserve">is the PSD </w:t>
      </w:r>
      <w:r>
        <w:rPr>
          <w:rFonts w:ascii="Times New Roman" w:hAnsi="Times New Roman"/>
          <w:lang w:eastAsia="ko-KR"/>
        </w:rPr>
        <w:t>of the antenna input referred noise (= -174 + NF</w:t>
      </w:r>
      <w:r w:rsidR="00B34798">
        <w:rPr>
          <w:rFonts w:ascii="Times New Roman" w:hAnsi="Times New Roman"/>
          <w:vertAlign w:val="subscript"/>
          <w:lang w:eastAsia="ko-KR"/>
        </w:rPr>
        <w:t>LPWUS</w:t>
      </w:r>
      <w:r>
        <w:rPr>
          <w:rFonts w:ascii="Times New Roman" w:hAnsi="Times New Roman"/>
          <w:lang w:eastAsia="ko-KR"/>
        </w:rPr>
        <w:t>) also at connector</w:t>
      </w:r>
    </w:p>
    <w:p w14:paraId="29995783" w14:textId="38206D13" w:rsidR="00605955" w:rsidRDefault="00605955" w:rsidP="00605955">
      <w:pPr>
        <w:pStyle w:val="ListParagraph"/>
        <w:numPr>
          <w:ilvl w:val="0"/>
          <w:numId w:val="29"/>
        </w:numPr>
        <w:rPr>
          <w:rFonts w:ascii="Times New Roman" w:hAnsi="Times New Roman"/>
          <w:lang w:eastAsia="ko-KR"/>
        </w:rPr>
      </w:pPr>
      <w:r w:rsidRPr="00435009">
        <w:rPr>
          <w:rFonts w:ascii="Times New Roman" w:hAnsi="Times New Roman"/>
          <w:lang w:eastAsia="ko-KR"/>
        </w:rPr>
        <w:t>SNR</w:t>
      </w:r>
      <w:r w:rsidR="00B34798">
        <w:rPr>
          <w:rFonts w:ascii="Times New Roman" w:hAnsi="Times New Roman"/>
          <w:vertAlign w:val="subscript"/>
          <w:lang w:eastAsia="ko-KR"/>
        </w:rPr>
        <w:t>LPWUS</w:t>
      </w:r>
      <w:r w:rsidRPr="00435009">
        <w:rPr>
          <w:rFonts w:ascii="Times New Roman" w:hAnsi="Times New Roman"/>
          <w:lang w:eastAsia="ko-KR"/>
        </w:rPr>
        <w:t xml:space="preserve"> is the SNR that causes the receiver to run at </w:t>
      </w:r>
      <w:r>
        <w:rPr>
          <w:rFonts w:ascii="Times New Roman" w:hAnsi="Times New Roman"/>
          <w:lang w:eastAsia="ko-KR"/>
        </w:rPr>
        <w:t xml:space="preserve">threshold condition for </w:t>
      </w:r>
      <w:r w:rsidR="00B34798">
        <w:rPr>
          <w:rFonts w:ascii="Times New Roman" w:hAnsi="Times New Roman"/>
          <w:lang w:eastAsia="ko-KR"/>
        </w:rPr>
        <w:t>LPWUS</w:t>
      </w:r>
      <w:r>
        <w:rPr>
          <w:rFonts w:ascii="Times New Roman" w:hAnsi="Times New Roman"/>
          <w:lang w:eastAsia="ko-KR"/>
        </w:rPr>
        <w:t xml:space="preserve"> requirements</w:t>
      </w:r>
    </w:p>
    <w:p w14:paraId="7ABEFCEA" w14:textId="77777777" w:rsidR="00605955" w:rsidRDefault="00605955" w:rsidP="00605955">
      <w:pPr>
        <w:pStyle w:val="ListParagraph"/>
        <w:numPr>
          <w:ilvl w:val="0"/>
          <w:numId w:val="29"/>
        </w:numPr>
        <w:rPr>
          <w:rFonts w:ascii="Times New Roman" w:hAnsi="Times New Roman"/>
          <w:lang w:eastAsia="ko-KR"/>
        </w:rPr>
      </w:pPr>
      <w:r>
        <w:rPr>
          <w:rFonts w:ascii="Times New Roman" w:hAnsi="Times New Roman"/>
          <w:lang w:eastAsia="ko-KR"/>
        </w:rPr>
        <w:t>CBW is the channel NRB BW in Hz</w:t>
      </w:r>
    </w:p>
    <w:p w14:paraId="0BF987AC" w14:textId="466F7DC2" w:rsidR="00605955" w:rsidRDefault="00605955" w:rsidP="00605955">
      <w:pPr>
        <w:pStyle w:val="ListParagraph"/>
        <w:numPr>
          <w:ilvl w:val="0"/>
          <w:numId w:val="29"/>
        </w:numPr>
        <w:rPr>
          <w:rFonts w:ascii="Times New Roman" w:hAnsi="Times New Roman"/>
          <w:lang w:eastAsia="ko-KR"/>
        </w:rPr>
      </w:pPr>
      <w:r>
        <w:rPr>
          <w:rFonts w:ascii="Times New Roman" w:hAnsi="Times New Roman"/>
          <w:lang w:eastAsia="ko-KR"/>
        </w:rPr>
        <w:t>ACS</w:t>
      </w:r>
      <w:r w:rsidR="00B34798">
        <w:rPr>
          <w:rFonts w:ascii="Times New Roman" w:hAnsi="Times New Roman"/>
          <w:vertAlign w:val="subscript"/>
          <w:lang w:eastAsia="ko-KR"/>
        </w:rPr>
        <w:t>LPWUS</w:t>
      </w:r>
      <w:r>
        <w:rPr>
          <w:rFonts w:ascii="Times New Roman" w:hAnsi="Times New Roman"/>
          <w:lang w:eastAsia="ko-KR"/>
        </w:rPr>
        <w:t xml:space="preserve"> is the </w:t>
      </w:r>
      <w:r w:rsidR="00B34798">
        <w:rPr>
          <w:rFonts w:ascii="Times New Roman" w:hAnsi="Times New Roman"/>
          <w:lang w:eastAsia="ko-KR"/>
        </w:rPr>
        <w:t>LPWUS</w:t>
      </w:r>
      <w:r>
        <w:rPr>
          <w:rFonts w:ascii="Times New Roman" w:hAnsi="Times New Roman"/>
          <w:lang w:eastAsia="ko-KR"/>
        </w:rPr>
        <w:t xml:space="preserve"> ACS requirement for that CBW</w:t>
      </w:r>
    </w:p>
    <w:p w14:paraId="07195EA5" w14:textId="2E2A2D2D" w:rsidR="00605955" w:rsidRDefault="00605955" w:rsidP="00605955">
      <w:pPr>
        <w:pStyle w:val="ListParagraph"/>
        <w:numPr>
          <w:ilvl w:val="0"/>
          <w:numId w:val="29"/>
        </w:numPr>
        <w:rPr>
          <w:rFonts w:ascii="Times New Roman" w:hAnsi="Times New Roman"/>
          <w:lang w:eastAsia="ko-KR"/>
        </w:rPr>
      </w:pPr>
      <w:r>
        <w:rPr>
          <w:rFonts w:ascii="Times New Roman" w:hAnsi="Times New Roman"/>
          <w:lang w:eastAsia="ko-KR"/>
        </w:rPr>
        <w:t>Intrfr</w:t>
      </w:r>
      <w:r w:rsidR="00B34798">
        <w:rPr>
          <w:rFonts w:ascii="Times New Roman" w:hAnsi="Times New Roman"/>
          <w:vertAlign w:val="subscript"/>
          <w:lang w:eastAsia="ko-KR"/>
        </w:rPr>
        <w:t>LPWUS</w:t>
      </w:r>
      <w:r>
        <w:rPr>
          <w:rFonts w:ascii="Times New Roman" w:hAnsi="Times New Roman"/>
          <w:lang w:eastAsia="ko-KR"/>
        </w:rPr>
        <w:t xml:space="preserve"> is the absolute interferer level </w:t>
      </w:r>
      <w:r w:rsidR="00B34798">
        <w:rPr>
          <w:rFonts w:ascii="Times New Roman" w:hAnsi="Times New Roman"/>
          <w:lang w:eastAsia="ko-KR"/>
        </w:rPr>
        <w:t>at</w:t>
      </w:r>
      <w:r>
        <w:rPr>
          <w:rFonts w:ascii="Times New Roman" w:hAnsi="Times New Roman"/>
          <w:lang w:eastAsia="ko-KR"/>
        </w:rPr>
        <w:t xml:space="preserve"> connector in dBm</w:t>
      </w:r>
    </w:p>
    <w:p w14:paraId="7350A04D" w14:textId="407CFCC9" w:rsidR="00605955" w:rsidRDefault="001B5E98" w:rsidP="00605955">
      <w:pPr>
        <w:rPr>
          <w:lang w:eastAsia="ko-KR"/>
        </w:rPr>
      </w:pPr>
      <w:r>
        <w:rPr>
          <w:lang w:eastAsia="ko-KR"/>
        </w:rPr>
        <w:t xml:space="preserve">For the </w:t>
      </w:r>
      <w:r w:rsidR="00E945B6">
        <w:rPr>
          <w:lang w:eastAsia="ko-KR"/>
        </w:rPr>
        <w:t>LPWUS</w:t>
      </w:r>
      <w:r w:rsidR="00605955">
        <w:rPr>
          <w:lang w:eastAsia="ko-KR"/>
        </w:rPr>
        <w:t xml:space="preserve"> reception case without interferers, the baseband signal level and baseband noise level can be written as (to some additive constant):</w:t>
      </w:r>
    </w:p>
    <w:p w14:paraId="7722AB4C" w14:textId="7E3AA895" w:rsidR="00605955" w:rsidRPr="00884FB3"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BBLPWUS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r>
            <w:rPr>
              <w:rFonts w:ascii="Cambria Math" w:hAnsi="Cambria Math"/>
              <w:lang w:eastAsia="ko-KR"/>
            </w:rPr>
            <m:t>)</m:t>
          </m:r>
        </m:oMath>
      </m:oMathPara>
    </w:p>
    <w:p w14:paraId="067455DF" w14:textId="0A7B1380" w:rsidR="00C919A5" w:rsidRPr="006D4CD3"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e>
          </m:func>
        </m:oMath>
      </m:oMathPara>
    </w:p>
    <w:p w14:paraId="46685762" w14:textId="77A79B8A" w:rsidR="00605955" w:rsidRPr="001C62B1" w:rsidRDefault="00605955" w:rsidP="00605955">
      <w:pPr>
        <w:rPr>
          <w:lang w:eastAsia="ko-KR"/>
        </w:rPr>
      </w:pPr>
      <m:oMathPara>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NR</m:t>
              </m:r>
            </m:e>
            <m:sub>
              <m:r>
                <w:rPr>
                  <w:rFonts w:ascii="Cambria Math" w:hAnsi="Cambria Math"/>
                  <w:lang w:eastAsia="ko-KR"/>
                </w:rPr>
                <m:t>LPWUS</m:t>
              </m:r>
            </m:sub>
          </m:sSub>
          <m:r>
            <w:rPr>
              <w:rFonts w:ascii="Cambria Math" w:hAnsi="Cambria Math"/>
              <w:lang w:eastAsia="ko-KR"/>
            </w:rPr>
            <m:t>=</m:t>
          </m:r>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BBLPWUS</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BBLPWUS</m:t>
                  </m:r>
                </m:sub>
              </m:sSub>
              <m:r>
                <w:rPr>
                  <w:rFonts w:ascii="Cambria Math" w:hAnsi="Cambria Math"/>
                  <w:lang w:eastAsia="ko-KR"/>
                </w:rPr>
                <m:t>= R</m:t>
              </m:r>
            </m:e>
            <m:sub>
              <m:r>
                <w:rPr>
                  <w:rFonts w:ascii="Cambria Math" w:hAnsi="Cambria Math"/>
                  <w:lang w:eastAsia="ko-KR"/>
                </w:rPr>
                <m:t>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oMath>
      </m:oMathPara>
    </w:p>
    <w:p w14:paraId="2BED1D2D" w14:textId="190AD0E0" w:rsidR="00605955" w:rsidRDefault="00605955" w:rsidP="00605955">
      <w:pPr>
        <w:rPr>
          <w:lang w:eastAsia="ko-KR"/>
        </w:rPr>
      </w:pPr>
      <w:r>
        <w:rPr>
          <w:lang w:eastAsia="ko-KR"/>
        </w:rPr>
        <w:t xml:space="preserve">The </w:t>
      </w:r>
      <w:r w:rsidR="00440746">
        <w:rPr>
          <w:lang w:eastAsia="ko-KR"/>
        </w:rPr>
        <w:t>LPWUR</w:t>
      </w:r>
      <w:r>
        <w:rPr>
          <w:lang w:eastAsia="ko-KR"/>
        </w:rPr>
        <w:t xml:space="preserve"> radio under </w:t>
      </w:r>
      <w:r w:rsidR="00101C9E">
        <w:rPr>
          <w:lang w:eastAsia="ko-KR"/>
        </w:rPr>
        <w:t xml:space="preserve">agreed </w:t>
      </w:r>
      <w:r>
        <w:rPr>
          <w:lang w:eastAsia="ko-KR"/>
        </w:rPr>
        <w:t>ACS conditions have the following conditions</w:t>
      </w:r>
      <w:r w:rsidR="00D13DA8">
        <w:rPr>
          <w:lang w:eastAsia="ko-KR"/>
        </w:rPr>
        <w:t xml:space="preserve"> at baseband (to some fixed additive constant)</w:t>
      </w:r>
      <w:r>
        <w:rPr>
          <w:lang w:eastAsia="ko-KR"/>
        </w:rPr>
        <w:t>:</w:t>
      </w:r>
    </w:p>
    <w:p w14:paraId="0B7FD624" w14:textId="2919A3D0" w:rsidR="00605955" w:rsidRPr="00561619" w:rsidRDefault="00605955" w:rsidP="00605955">
      <w:pPr>
        <w:rPr>
          <w:lang w:eastAsia="ko-KR"/>
        </w:rPr>
      </w:pPr>
      <m:oMathPara>
        <m:oMath>
          <m:r>
            <w:rPr>
              <w:rFonts w:ascii="Cambria Math" w:hAnsi="Cambria Math"/>
              <w:lang w:eastAsia="ko-KR"/>
            </w:rPr>
            <m:t>TestSigna</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BBACSLPWUS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+14.0+10</m:t>
          </m:r>
          <m:r>
            <m:rPr>
              <m:sty m:val="p"/>
            </m:rPr>
            <w:rPr>
              <w:rFonts w:ascii="Cambria Math" w:hAnsi="Cambria Math"/>
              <w:lang w:eastAsia="ko-KR"/>
            </w:rPr>
            <m:t>log⁡</m:t>
          </m:r>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r>
            <w:rPr>
              <w:rFonts w:ascii="Cambria Math" w:hAnsi="Cambria Math"/>
              <w:lang w:eastAsia="ko-KR"/>
            </w:rPr>
            <m:t>)</m:t>
          </m:r>
        </m:oMath>
      </m:oMathPara>
    </w:p>
    <w:p w14:paraId="4246EB29" w14:textId="059724C6" w:rsidR="00605955" w:rsidRPr="001E1346"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BBACSLPWUS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e>
          </m:func>
          <m:r>
            <w:rPr>
              <w:rFonts w:ascii="Cambria Math" w:hAnsi="Cambria Math"/>
              <w:lang w:eastAsia="ko-KR"/>
            </w:rPr>
            <m:t xml:space="preserve"> (same as case without interferers)</m:t>
          </m:r>
        </m:oMath>
      </m:oMathPara>
    </w:p>
    <w:p w14:paraId="06AB47EC" w14:textId="4333F360" w:rsidR="00895D59" w:rsidRPr="00D71513"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BBACSLPWUS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m:t>
                  </m:r>
                </m:sub>
              </m:sSub>
            </m:e>
          </m:d>
        </m:oMath>
      </m:oMathPara>
    </w:p>
    <w:p w14:paraId="03328423" w14:textId="45BC296B" w:rsidR="00605955" w:rsidRPr="004F49CF" w:rsidRDefault="00605955" w:rsidP="00605955">
      <w:pPr>
        <w:rPr>
          <w:lang w:eastAsia="ko-KR"/>
        </w:rPr>
      </w:pPr>
      <m:oMathPara>
        <m:oMath>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BBACS</m:t>
              </m:r>
              <m:sSub>
                <m:sSubPr>
                  <m:ctrlPr>
                    <w:rPr>
                      <w:rFonts w:ascii="Cambria Math" w:hAnsi="Cambria Math"/>
                      <w:i/>
                      <w:lang w:eastAsia="ko-KR"/>
                    </w:rPr>
                  </m:ctrlPr>
                </m:sSubPr>
                <m:e>
                  <m:r>
                    <w:rPr>
                      <w:rFonts w:ascii="Cambria Math" w:hAnsi="Cambria Math"/>
                      <w:lang w:eastAsia="ko-KR"/>
                    </w:rPr>
                    <m:t>LPWUS</m:t>
                  </m:r>
                </m:e>
                <m:sub>
                  <m:r>
                    <w:rPr>
                      <w:rFonts w:ascii="Cambria Math" w:hAnsi="Cambria Math"/>
                      <w:lang w:eastAsia="ko-KR"/>
                    </w:rPr>
                    <m:t>type1</m:t>
                  </m:r>
                </m:sub>
              </m:sSub>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TestSigna</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BBACS</m:t>
                  </m:r>
                  <m:sSub>
                    <m:sSubPr>
                      <m:ctrlPr>
                        <w:rPr>
                          <w:rFonts w:ascii="Cambria Math" w:hAnsi="Cambria Math"/>
                          <w:i/>
                          <w:lang w:eastAsia="ko-KR"/>
                        </w:rPr>
                      </m:ctrlPr>
                    </m:sSubPr>
                    <m:e>
                      <m:r>
                        <w:rPr>
                          <w:rFonts w:ascii="Cambria Math" w:hAnsi="Cambria Math"/>
                          <w:lang w:eastAsia="ko-KR"/>
                        </w:rPr>
                        <m:t>LPWUS</m:t>
                      </m:r>
                    </m:e>
                    <m:sub>
                      <m:r>
                        <w:rPr>
                          <w:rFonts w:ascii="Cambria Math" w:hAnsi="Cambria Math"/>
                          <w:lang w:eastAsia="ko-KR"/>
                        </w:rPr>
                        <m:t>type1</m:t>
                      </m:r>
                    </m:sub>
                  </m:sSub>
                </m:sub>
              </m:sSub>
            </m:e>
          </m:d>
          <m:r>
            <w:rPr>
              <w:rFonts w:ascii="Cambria Math" w:hAnsi="Cambria Math"/>
              <w:lang w:eastAsia="ko-KR"/>
            </w:rPr>
            <m:t>-10log{linear</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BBACSLPWUS</m:t>
                  </m:r>
                </m:sub>
              </m:sSub>
            </m:e>
          </m:d>
          <m:r>
            <w:rPr>
              <w:rFonts w:ascii="Cambria Math" w:hAnsi="Cambria Math"/>
              <w:lang w:eastAsia="ko-KR"/>
            </w:rPr>
            <m:t>+linear</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BBACSLPWUS</m:t>
                  </m:r>
                </m:sub>
              </m:sSub>
            </m:e>
          </m:d>
          <m:r>
            <w:rPr>
              <w:rFonts w:ascii="Cambria Math" w:hAnsi="Cambria Math"/>
              <w:lang w:eastAsia="ko-KR"/>
            </w:rPr>
            <m:t>}</m:t>
          </m:r>
        </m:oMath>
      </m:oMathPara>
    </w:p>
    <w:p w14:paraId="4403F52D" w14:textId="77777777" w:rsidR="00605955" w:rsidRDefault="00605955" w:rsidP="00605955">
      <w:pPr>
        <w:rPr>
          <w:lang w:eastAsia="ko-KR"/>
        </w:rPr>
      </w:pPr>
      <w:r>
        <w:rPr>
          <w:lang w:eastAsia="ko-KR"/>
        </w:rPr>
        <w:t>For a marginally successful ACS test outcome:</w:t>
      </w:r>
    </w:p>
    <w:p w14:paraId="66E19D9C" w14:textId="7F75AB52" w:rsidR="00605955" w:rsidRPr="008C5539" w:rsidRDefault="00605955" w:rsidP="00605955">
      <w:pPr>
        <w:rPr>
          <w:lang w:eastAsia="ko-KR"/>
        </w:rPr>
      </w:pPr>
      <m:oMathPara>
        <m:oMath>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BBACSLPWUS</m:t>
              </m:r>
            </m:sub>
          </m:sSub>
          <m:r>
            <w:rPr>
              <w:rFonts w:ascii="Cambria Math" w:hAnsi="Cambria Math"/>
              <w:lang w:eastAsia="ko-KR"/>
            </w:rPr>
            <m:t>= S</m:t>
          </m:r>
          <m:sSub>
            <m:sSubPr>
              <m:ctrlPr>
                <w:rPr>
                  <w:rFonts w:ascii="Cambria Math" w:hAnsi="Cambria Math"/>
                  <w:i/>
                  <w:lang w:eastAsia="ko-KR"/>
                </w:rPr>
              </m:ctrlPr>
            </m:sSubPr>
            <m:e>
              <m:r>
                <w:rPr>
                  <w:rFonts w:ascii="Cambria Math" w:hAnsi="Cambria Math"/>
                  <w:lang w:eastAsia="ko-KR"/>
                </w:rPr>
                <m:t>NR</m:t>
              </m:r>
            </m:e>
            <m:sub>
              <m:r>
                <w:rPr>
                  <w:rFonts w:ascii="Cambria Math" w:hAnsi="Cambria Math"/>
                  <w:lang w:eastAsia="ko-KR"/>
                </w:rPr>
                <m:t>LPWUS</m:t>
              </m:r>
            </m:sub>
          </m:sSub>
        </m:oMath>
      </m:oMathPara>
    </w:p>
    <w:p w14:paraId="7868477B" w14:textId="77777777" w:rsidR="00605955" w:rsidRDefault="00605955" w:rsidP="00605955">
      <w:pPr>
        <w:rPr>
          <w:lang w:eastAsia="ko-KR"/>
        </w:rPr>
      </w:pPr>
      <w:r>
        <w:rPr>
          <w:lang w:eastAsia="ko-KR"/>
        </w:rPr>
        <w:t>So,</w:t>
      </w:r>
    </w:p>
    <w:p w14:paraId="538B2368" w14:textId="51BA93D0" w:rsidR="00605955" w:rsidRPr="006F0C5C"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+14.0+10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e>
          </m:func>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num>
                        <m:den>
                          <m:r>
                            <w:rPr>
                              <w:rFonts w:ascii="Cambria Math" w:hAnsi="Cambria Math"/>
                              <w:lang w:eastAsia="ko-KR"/>
                            </w:rPr>
                            <m:t>10</m:t>
                          </m:r>
                        </m:den>
                      </m:f>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num>
                        <m:den>
                          <m:r>
                            <w:rPr>
                              <w:rFonts w:ascii="Cambria Math" w:hAnsi="Cambria Math"/>
                              <w:lang w:eastAsia="ko-KR"/>
                            </w:rPr>
                            <m:t>10</m:t>
                          </m:r>
                        </m:den>
                      </m:f>
                    </m:sup>
                  </m:sSup>
                </m:e>
              </m:d>
            </m:e>
          </m:func>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 xml:space="preserve">LPWUS </m:t>
              </m:r>
            </m:sub>
          </m:sSub>
        </m:oMath>
      </m:oMathPara>
    </w:p>
    <w:p w14:paraId="1BDA3203" w14:textId="1B111C2D" w:rsidR="00605955" w:rsidRDefault="00605955" w:rsidP="00605955">
      <w:pPr>
        <w:rPr>
          <w:lang w:eastAsia="ko-KR"/>
        </w:rPr>
      </w:pPr>
      <w:r>
        <w:rPr>
          <w:lang w:eastAsia="ko-KR"/>
        </w:rPr>
        <w:t xml:space="preserve">This simplifies </w:t>
      </w:r>
      <w:r w:rsidR="0073610B">
        <w:rPr>
          <w:lang w:eastAsia="ko-KR"/>
        </w:rPr>
        <w:t>as</w:t>
      </w:r>
      <w:r>
        <w:rPr>
          <w:lang w:eastAsia="ko-KR"/>
        </w:rPr>
        <w:t>:</w:t>
      </w:r>
    </w:p>
    <w:p w14:paraId="1CBD5FC7" w14:textId="1D299712" w:rsidR="00605955" w:rsidRPr="00EC4B44"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r>
            <w:rPr>
              <w:rFonts w:ascii="Cambria Math" w:hAnsi="Cambria Math"/>
              <w:lang w:eastAsia="ko-KR"/>
            </w:rPr>
            <m:t>+14.0+10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r>
                <w:rPr>
                  <w:rFonts w:ascii="Cambria Math" w:hAnsi="Cambria Math"/>
                  <w:lang w:eastAsia="ko-KR"/>
                </w:rPr>
                <m:t xml:space="preserve">= </m:t>
              </m:r>
            </m:e>
          </m:func>
          <m:r>
            <w:rPr>
              <w:rFonts w:ascii="Cambria Math" w:hAnsi="Cambria Math"/>
              <w:lang w:eastAsia="ko-KR"/>
            </w:rPr>
            <m:t>10</m:t>
          </m:r>
          <m:r>
            <m:rPr>
              <m:sty m:val="p"/>
            </m:rPr>
            <w:rPr>
              <w:rFonts w:ascii="Cambria Math" w:hAnsi="Cambria Math"/>
              <w:lang w:eastAsia="ko-KR"/>
            </w:rPr>
            <m:t>log⁡</m:t>
          </m:r>
          <m:r>
            <w:rPr>
              <w:rFonts w:ascii="Cambria Math" w:hAnsi="Cambria Math"/>
              <w:lang w:eastAsia="ko-KR"/>
            </w:rPr>
            <m:t>( 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num>
                <m:den>
                  <m:r>
                    <w:rPr>
                      <w:rFonts w:ascii="Cambria Math" w:hAnsi="Cambria Math"/>
                      <w:lang w:eastAsia="ko-KR"/>
                    </w:rPr>
                    <m:t>10</m:t>
                  </m:r>
                </m:den>
              </m:f>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num>
                <m:den>
                  <m:r>
                    <w:rPr>
                      <w:rFonts w:ascii="Cambria Math" w:hAnsi="Cambria Math"/>
                      <w:lang w:eastAsia="ko-KR"/>
                    </w:rPr>
                    <m:t>10</m:t>
                  </m:r>
                </m:den>
              </m:f>
            </m:sup>
          </m:sSup>
          <m:r>
            <w:rPr>
              <w:rFonts w:ascii="Cambria Math" w:hAnsi="Cambria Math"/>
              <w:lang w:eastAsia="ko-KR"/>
            </w:rPr>
            <m:t>)</m:t>
          </m:r>
        </m:oMath>
      </m:oMathPara>
    </w:p>
    <w:p w14:paraId="0DF8D388" w14:textId="715BA14B" w:rsidR="00605955" w:rsidRPr="00B66B53" w:rsidRDefault="0096312B" w:rsidP="00605955">
      <w:pPr>
        <w:rPr>
          <w:lang w:eastAsia="ko-KR"/>
        </w:rPr>
      </w:pPr>
      <m:oMathPara>
        <m:oMath>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r>
            <w:rPr>
              <w:rFonts w:ascii="Cambria Math" w:hAnsi="Cambria Math"/>
              <w:lang w:eastAsia="ko-KR"/>
            </w:rPr>
            <m:t>.</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num>
                <m:den>
                  <m:r>
                    <w:rPr>
                      <w:rFonts w:ascii="Cambria Math" w:hAnsi="Cambria Math"/>
                      <w:lang w:eastAsia="ko-KR"/>
                    </w:rPr>
                    <m:t>10</m:t>
                  </m:r>
                </m:den>
              </m:f>
            </m:sup>
          </m:sSup>
          <m:r>
            <w:rPr>
              <w:rFonts w:ascii="Cambria Math" w:hAnsi="Cambria Math"/>
              <w:lang w:eastAsia="ko-KR"/>
            </w:rPr>
            <m:t xml:space="preserve">= </m:t>
          </m:r>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num>
                <m:den>
                  <m:r>
                    <w:rPr>
                      <w:rFonts w:ascii="Cambria Math" w:hAnsi="Cambria Math"/>
                      <w:lang w:eastAsia="ko-KR"/>
                    </w:rPr>
                    <m:t>10</m:t>
                  </m:r>
                </m:den>
              </m:f>
            </m:sup>
          </m:sSup>
        </m:oMath>
      </m:oMathPara>
    </w:p>
    <w:p w14:paraId="767833FB" w14:textId="6347BDE5" w:rsidR="00605955" w:rsidRPr="00EC4B44" w:rsidRDefault="002D4B0A" w:rsidP="00605955">
      <w:pPr>
        <w:rPr>
          <w:lang w:eastAsia="ko-KR"/>
        </w:rPr>
      </w:pPr>
      <m:oMathPara>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LPWUS</m:t>
              </m:r>
            </m:sub>
          </m:sSub>
          <m:r>
            <w:rPr>
              <w:rFonts w:ascii="Cambria Math" w:hAnsi="Cambria Math"/>
              <w:lang w:eastAsia="ko-KR"/>
            </w:rPr>
            <m:t>+10</m:t>
          </m:r>
          <m:func>
            <m:funcPr>
              <m:ctrlPr>
                <w:rPr>
                  <w:rFonts w:ascii="Cambria Math" w:hAnsi="Cambria Math"/>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r>
                <w:rPr>
                  <w:rFonts w:ascii="Cambria Math" w:hAnsi="Cambria Math"/>
                  <w:lang w:eastAsia="ko-KR"/>
                </w:rPr>
                <m:t>+10</m:t>
              </m:r>
              <m:func>
                <m:funcPr>
                  <m:ctrlPr>
                    <w:rPr>
                      <w:rFonts w:ascii="Cambria Math" w:hAnsi="Cambria Math"/>
                      <w:i/>
                      <w:lang w:eastAsia="ko-KR"/>
                    </w:rPr>
                  </m:ctrlPr>
                </m:funcPr>
                <m:fName>
                  <m:r>
                    <m:rPr>
                      <m:sty m:val="p"/>
                    </m:rPr>
                    <w:rPr>
                      <w:rFonts w:ascii="Cambria Math" w:hAnsi="Cambria Math"/>
                      <w:lang w:eastAsia="ko-KR"/>
                    </w:rPr>
                    <m:t>log</m:t>
                  </m:r>
                </m:fName>
                <m:e>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14</m:t>
                              </m:r>
                            </m:num>
                            <m:den>
                              <m:r>
                                <w:rPr>
                                  <w:rFonts w:ascii="Cambria Math" w:hAnsi="Cambria Math"/>
                                  <w:lang w:eastAsia="ko-KR"/>
                                </w:rPr>
                                <m:t>10</m:t>
                              </m:r>
                            </m:den>
                          </m:f>
                        </m:sup>
                      </m:sSup>
                      <m:r>
                        <w:rPr>
                          <w:rFonts w:ascii="Cambria Math" w:hAnsi="Cambria Math"/>
                          <w:lang w:eastAsia="ko-KR"/>
                        </w:rPr>
                        <m:t>-1</m:t>
                      </m:r>
                    </m:e>
                  </m:d>
                </m:e>
              </m:func>
              <m:r>
                <w:rPr>
                  <w:rFonts w:ascii="Cambria Math" w:hAnsi="Cambria Math"/>
                  <w:lang w:eastAsia="ko-KR"/>
                </w:rPr>
                <m:t xml:space="preserve"> </m:t>
              </m:r>
            </m:e>
          </m:func>
        </m:oMath>
      </m:oMathPara>
    </w:p>
    <w:p w14:paraId="4C8F15D6" w14:textId="6F76542D" w:rsidR="00605955" w:rsidRPr="00586D36" w:rsidRDefault="00605955" w:rsidP="00605955">
      <w:pPr>
        <w:rPr>
          <w:lang w:eastAsia="ko-KR"/>
        </w:rPr>
      </w:pPr>
      <w:r>
        <w:rPr>
          <w:lang w:eastAsia="ko-KR"/>
        </w:rPr>
        <w:t>Using the previously defined relationship:</w:t>
      </w:r>
      <w:r w:rsidR="009F2914">
        <w:rPr>
          <w:lang w:eastAsia="ko-KR"/>
        </w:rPr>
        <w:t xml:space="preserve">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x</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Intrf</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LPWUS</m:t>
                </m:r>
              </m:sub>
            </m:sSub>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m:t>
                </m:r>
              </m:sub>
            </m:sSub>
          </m:e>
        </m:d>
      </m:oMath>
    </w:p>
    <w:p w14:paraId="59EFCE1F" w14:textId="77777777" w:rsidR="0073610B" w:rsidRDefault="00605955" w:rsidP="009F2914">
      <w:pPr>
        <w:jc w:val="center"/>
        <w:rPr>
          <w:lang w:eastAsia="ko-KR"/>
        </w:rPr>
      </w:pPr>
      <m:oMathPara>
        <m:oMath>
          <m:r>
            <w:rPr>
              <w:rFonts w:ascii="Cambria Math" w:hAnsi="Cambria Math"/>
              <w:highlight w:val="yellow"/>
              <w:lang w:eastAsia="ko-KR"/>
            </w:rPr>
            <m:t>Intrf</m:t>
          </m:r>
          <m:sSub>
            <m:sSubPr>
              <m:ctrlPr>
                <w:rPr>
                  <w:rFonts w:ascii="Cambria Math" w:hAnsi="Cambria Math"/>
                  <w:i/>
                  <w:highlight w:val="yellow"/>
                  <w:lang w:eastAsia="ko-KR"/>
                </w:rPr>
              </m:ctrlPr>
            </m:sSubPr>
            <m:e>
              <m:r>
                <w:rPr>
                  <w:rFonts w:ascii="Cambria Math" w:hAnsi="Cambria Math"/>
                  <w:highlight w:val="yellow"/>
                  <w:lang w:eastAsia="ko-KR"/>
                </w:rPr>
                <m:t>r</m:t>
              </m:r>
            </m:e>
            <m:sub>
              <m:r>
                <w:rPr>
                  <w:rFonts w:ascii="Cambria Math" w:hAnsi="Cambria Math"/>
                  <w:highlight w:val="yellow"/>
                  <w:lang w:eastAsia="ko-KR"/>
                </w:rPr>
                <m:t>LPWUS</m:t>
              </m:r>
            </m:sub>
          </m:sSub>
          <m:r>
            <w:rPr>
              <w:rFonts w:ascii="Cambria Math" w:hAnsi="Cambria Math"/>
              <w:highlight w:val="yellow"/>
              <w:lang w:eastAsia="ko-KR"/>
            </w:rPr>
            <m:t xml:space="preserve">= </m:t>
          </m:r>
          <m:sSub>
            <m:sSubPr>
              <m:ctrlPr>
                <w:rPr>
                  <w:rFonts w:ascii="Cambria Math" w:hAnsi="Cambria Math"/>
                  <w:i/>
                  <w:highlight w:val="yellow"/>
                  <w:lang w:eastAsia="ko-KR"/>
                </w:rPr>
              </m:ctrlPr>
            </m:sSubPr>
            <m:e>
              <m:r>
                <w:rPr>
                  <w:rFonts w:ascii="Cambria Math" w:hAnsi="Cambria Math"/>
                  <w:lang w:eastAsia="ko-KR"/>
                </w:rPr>
                <m:t>AC</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LPWUS</m:t>
                  </m:r>
                </m:sub>
              </m:sSub>
              <m:r>
                <w:rPr>
                  <w:rFonts w:ascii="Cambria Math" w:hAnsi="Cambria Math"/>
                  <w:highlight w:val="yellow"/>
                  <w:lang w:eastAsia="ko-KR"/>
                </w:rPr>
                <m:t>+ N</m:t>
              </m:r>
            </m:e>
            <m:sub>
              <m:r>
                <w:rPr>
                  <w:rFonts w:ascii="Cambria Math" w:hAnsi="Cambria Math"/>
                  <w:highlight w:val="yellow"/>
                  <w:lang w:eastAsia="ko-KR"/>
                </w:rPr>
                <m:t>LPWUS</m:t>
              </m:r>
            </m:sub>
          </m:sSub>
          <m:r>
            <w:rPr>
              <w:rFonts w:ascii="Cambria Math" w:hAnsi="Cambria Math"/>
              <w:highlight w:val="yellow"/>
              <w:lang w:eastAsia="ko-KR"/>
            </w:rPr>
            <m:t>+10</m:t>
          </m:r>
          <m:func>
            <m:funcPr>
              <m:ctrlPr>
                <w:rPr>
                  <w:rFonts w:ascii="Cambria Math" w:hAnsi="Cambria Math"/>
                  <w:highlight w:val="yellow"/>
                  <w:lang w:eastAsia="ko-KR"/>
                </w:rPr>
              </m:ctrlPr>
            </m:funcPr>
            <m:fName>
              <m:r>
                <m:rPr>
                  <m:sty m:val="p"/>
                </m:rPr>
                <w:rPr>
                  <w:rFonts w:ascii="Cambria Math" w:hAnsi="Cambria Math"/>
                  <w:highlight w:val="yellow"/>
                  <w:lang w:eastAsia="ko-KR"/>
                </w:rPr>
                <m:t>log</m:t>
              </m:r>
            </m:fName>
            <m:e>
              <m:d>
                <m:dPr>
                  <m:ctrlPr>
                    <w:rPr>
                      <w:rFonts w:ascii="Cambria Math" w:hAnsi="Cambria Math"/>
                      <w:i/>
                      <w:highlight w:val="yellow"/>
                      <w:lang w:eastAsia="ko-KR"/>
                    </w:rPr>
                  </m:ctrlPr>
                </m:dPr>
                <m:e>
                  <m:r>
                    <w:rPr>
                      <w:rFonts w:ascii="Cambria Math" w:hAnsi="Cambria Math"/>
                      <w:lang w:eastAsia="ko-KR"/>
                    </w:rPr>
                    <m:t>B</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LPWUS</m:t>
                      </m:r>
                    </m:sub>
                  </m:sSub>
                </m:e>
              </m:d>
              <m:r>
                <w:rPr>
                  <w:rFonts w:ascii="Cambria Math" w:hAnsi="Cambria Math"/>
                  <w:highlight w:val="yellow"/>
                  <w:lang w:eastAsia="ko-KR"/>
                </w:rPr>
                <m:t>+10</m:t>
              </m:r>
              <m:func>
                <m:funcPr>
                  <m:ctrlPr>
                    <w:rPr>
                      <w:rFonts w:ascii="Cambria Math" w:hAnsi="Cambria Math"/>
                      <w:i/>
                      <w:highlight w:val="yellow"/>
                      <w:lang w:eastAsia="ko-KR"/>
                    </w:rPr>
                  </m:ctrlPr>
                </m:funcPr>
                <m:fName>
                  <m:r>
                    <m:rPr>
                      <m:sty m:val="p"/>
                    </m:rPr>
                    <w:rPr>
                      <w:rFonts w:ascii="Cambria Math" w:hAnsi="Cambria Math"/>
                      <w:highlight w:val="yellow"/>
                      <w:lang w:eastAsia="ko-KR"/>
                    </w:rPr>
                    <m:t>log</m:t>
                  </m:r>
                </m:fName>
                <m:e>
                  <m:d>
                    <m:dPr>
                      <m:ctrlPr>
                        <w:rPr>
                          <w:rFonts w:ascii="Cambria Math" w:hAnsi="Cambria Math"/>
                          <w:i/>
                          <w:highlight w:val="yellow"/>
                          <w:lang w:eastAsia="ko-KR"/>
                        </w:rPr>
                      </m:ctrlPr>
                    </m:dPr>
                    <m:e>
                      <m:sSup>
                        <m:sSupPr>
                          <m:ctrlPr>
                            <w:rPr>
                              <w:rFonts w:ascii="Cambria Math" w:hAnsi="Cambria Math"/>
                              <w:i/>
                              <w:highlight w:val="yellow"/>
                              <w:lang w:eastAsia="ko-KR"/>
                            </w:rPr>
                          </m:ctrlPr>
                        </m:sSupPr>
                        <m:e>
                          <m:r>
                            <w:rPr>
                              <w:rFonts w:ascii="Cambria Math" w:hAnsi="Cambria Math"/>
                              <w:highlight w:val="yellow"/>
                              <w:lang w:eastAsia="ko-KR"/>
                            </w:rPr>
                            <m:t>10</m:t>
                          </m:r>
                        </m:e>
                        <m:sup>
                          <m:f>
                            <m:fPr>
                              <m:ctrlPr>
                                <w:rPr>
                                  <w:rFonts w:ascii="Cambria Math" w:hAnsi="Cambria Math"/>
                                  <w:i/>
                                  <w:highlight w:val="yellow"/>
                                  <w:lang w:eastAsia="ko-KR"/>
                                </w:rPr>
                              </m:ctrlPr>
                            </m:fPr>
                            <m:num>
                              <m:r>
                                <w:rPr>
                                  <w:rFonts w:ascii="Cambria Math" w:hAnsi="Cambria Math"/>
                                  <w:highlight w:val="yellow"/>
                                  <w:lang w:eastAsia="ko-KR"/>
                                </w:rPr>
                                <m:t>14</m:t>
                              </m:r>
                            </m:num>
                            <m:den>
                              <m:r>
                                <w:rPr>
                                  <w:rFonts w:ascii="Cambria Math" w:hAnsi="Cambria Math"/>
                                  <w:highlight w:val="yellow"/>
                                  <w:lang w:eastAsia="ko-KR"/>
                                </w:rPr>
                                <m:t>10</m:t>
                              </m:r>
                            </m:den>
                          </m:f>
                        </m:sup>
                      </m:sSup>
                      <m:r>
                        <w:rPr>
                          <w:rFonts w:ascii="Cambria Math" w:hAnsi="Cambria Math"/>
                          <w:highlight w:val="yellow"/>
                          <w:lang w:eastAsia="ko-KR"/>
                        </w:rPr>
                        <m:t>-1</m:t>
                      </m:r>
                    </m:e>
                  </m:d>
                </m:e>
              </m:func>
              <m:r>
                <w:rPr>
                  <w:rFonts w:ascii="Cambria Math" w:hAnsi="Cambria Math"/>
                  <w:highlight w:val="yellow"/>
                  <w:lang w:eastAsia="ko-KR"/>
                </w:rPr>
                <m:t xml:space="preserve"> </m:t>
              </m:r>
            </m:e>
          </m:func>
        </m:oMath>
      </m:oMathPara>
    </w:p>
    <w:p w14:paraId="68FB4929" w14:textId="4EAD17A4" w:rsidR="009F2914" w:rsidRPr="004726AF" w:rsidRDefault="0073610B" w:rsidP="0073610B">
      <w:r>
        <w:rPr>
          <w:lang w:eastAsia="ko-KR"/>
        </w:rPr>
        <w:t>The yellow highlighted equations in this section are used in section 2.3.</w:t>
      </w:r>
      <w:r w:rsidR="004726AF">
        <w:br w:type="page"/>
      </w:r>
    </w:p>
    <w:p w14:paraId="0A32BD68" w14:textId="35A59D19" w:rsidR="006C787C" w:rsidRDefault="006C787C" w:rsidP="006C787C">
      <w:pPr>
        <w:pStyle w:val="Heading1"/>
      </w:pPr>
      <w:r>
        <w:lastRenderedPageBreak/>
        <w:t>6.</w:t>
      </w:r>
      <w:r>
        <w:tab/>
        <w:t xml:space="preserve">Annex2, </w:t>
      </w:r>
      <w:r w:rsidR="00623851">
        <w:t>LPWUS ACS requirement trends</w:t>
      </w:r>
    </w:p>
    <w:p w14:paraId="6B2736F5" w14:textId="0C93F8F9" w:rsidR="00D63465" w:rsidRDefault="00941B76" w:rsidP="00D63465">
      <w:pPr>
        <w:rPr>
          <w:lang w:eastAsia="ko-KR"/>
        </w:rPr>
      </w:pPr>
      <w:r>
        <w:rPr>
          <w:lang w:eastAsia="ko-KR"/>
        </w:rPr>
        <w:t>Graphic representation of LPWUS ACS requirements</w:t>
      </w:r>
      <w:r w:rsidR="00E56860">
        <w:rPr>
          <w:lang w:eastAsia="ko-KR"/>
        </w:rPr>
        <w:t xml:space="preserve"> is below. Note that</w:t>
      </w:r>
      <w:r w:rsidR="00F1471B">
        <w:rPr>
          <w:lang w:eastAsia="ko-KR"/>
        </w:rPr>
        <w:t xml:space="preserve"> the </w:t>
      </w:r>
      <w:r w:rsidR="00812A0A">
        <w:rPr>
          <w:lang w:eastAsia="ko-KR"/>
        </w:rPr>
        <w:t>representation</w:t>
      </w:r>
      <w:r w:rsidR="00F1471B">
        <w:rPr>
          <w:lang w:eastAsia="ko-KR"/>
        </w:rPr>
        <w:t xml:space="preserve"> does not imply </w:t>
      </w:r>
      <w:r w:rsidR="00812A0A">
        <w:rPr>
          <w:lang w:eastAsia="ko-KR"/>
        </w:rPr>
        <w:t>any specific</w:t>
      </w:r>
      <w:r w:rsidR="00D15621">
        <w:rPr>
          <w:lang w:eastAsia="ko-KR"/>
        </w:rPr>
        <w:t xml:space="preserve"> SCS applicability</w:t>
      </w:r>
      <w:r w:rsidR="00812A0A">
        <w:rPr>
          <w:lang w:eastAsia="ko-KR"/>
        </w:rPr>
        <w:t>, the latter</w:t>
      </w:r>
      <w:r w:rsidR="00D15621">
        <w:rPr>
          <w:lang w:eastAsia="ko-KR"/>
        </w:rPr>
        <w:t xml:space="preserve"> will be decided elsewhere.</w:t>
      </w:r>
      <w:r w:rsidR="006E02FF">
        <w:rPr>
          <w:lang w:eastAsia="ko-KR"/>
        </w:rPr>
        <w:br/>
      </w:r>
      <w:r w:rsidR="006E02FF">
        <w:rPr>
          <w:lang w:eastAsia="ko-KR"/>
        </w:rPr>
        <w:br/>
        <w:t xml:space="preserve">As is well understood, the fundamentally different trends come from </w:t>
      </w:r>
      <w:r w:rsidR="000338E0">
        <w:rPr>
          <w:lang w:eastAsia="ko-KR"/>
        </w:rPr>
        <w:t xml:space="preserve">different interferer assumptions between the </w:t>
      </w:r>
      <w:r w:rsidR="000D0D38">
        <w:rPr>
          <w:lang w:eastAsia="ko-KR"/>
        </w:rPr>
        <w:t>low band group (&lt;= 2.7 GHz) and the high band group (&gt; 2.7 GHz).</w:t>
      </w:r>
    </w:p>
    <w:p w14:paraId="374CB999" w14:textId="0AE14CE7" w:rsidR="00D63465" w:rsidRDefault="00D63465" w:rsidP="00D63465">
      <w:pPr>
        <w:rPr>
          <w:lang w:eastAsia="ko-KR"/>
        </w:rPr>
      </w:pPr>
      <w:r>
        <w:rPr>
          <w:noProof/>
          <w:lang w:eastAsia="ko-KR"/>
        </w:rPr>
        <mc:AlternateContent>
          <mc:Choice Requires="wpc">
            <w:drawing>
              <wp:inline distT="0" distB="0" distL="0" distR="0" wp14:anchorId="004FEA53" wp14:editId="5EB50773">
                <wp:extent cx="5878830" cy="2995641"/>
                <wp:effectExtent l="0" t="0" r="7620" b="0"/>
                <wp:docPr id="1493466085"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10903250" name="Picture 1110903250"/>
                          <pic:cNvPicPr>
                            <a:picLocks noChangeAspect="1"/>
                          </pic:cNvPicPr>
                        </pic:nvPicPr>
                        <pic:blipFill>
                          <a:blip r:embed="rId25"/>
                          <a:stretch>
                            <a:fillRect/>
                          </a:stretch>
                        </pic:blipFill>
                        <pic:spPr>
                          <a:xfrm>
                            <a:off x="0" y="21"/>
                            <a:ext cx="3017520" cy="2263140"/>
                          </a:xfrm>
                          <a:prstGeom prst="rect">
                            <a:avLst/>
                          </a:prstGeom>
                        </pic:spPr>
                      </pic:pic>
                      <pic:pic xmlns:pic="http://schemas.openxmlformats.org/drawingml/2006/picture">
                        <pic:nvPicPr>
                          <pic:cNvPr id="834492374" name="Picture 834492374"/>
                          <pic:cNvPicPr>
                            <a:picLocks noChangeAspect="1"/>
                          </pic:cNvPicPr>
                        </pic:nvPicPr>
                        <pic:blipFill>
                          <a:blip r:embed="rId26"/>
                          <a:stretch>
                            <a:fillRect/>
                          </a:stretch>
                        </pic:blipFill>
                        <pic:spPr>
                          <a:xfrm>
                            <a:off x="2861310" y="42"/>
                            <a:ext cx="3017520" cy="2263140"/>
                          </a:xfrm>
                          <a:prstGeom prst="rect">
                            <a:avLst/>
                          </a:prstGeom>
                        </pic:spPr>
                      </pic:pic>
                    </wpc:wpc>
                  </a:graphicData>
                </a:graphic>
              </wp:inline>
            </w:drawing>
          </mc:Choice>
          <mc:Fallback>
            <w:pict>
              <v:group w14:anchorId="70F7B2E9" id="Canvas 3" o:spid="_x0000_s1026" editas="canvas" style="width:462.9pt;height:235.9pt;mso-position-horizontal-relative:char;mso-position-vertical-relative:line" coordsize="58788,299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">
                <v:shape id="_x0000_s1027" type="#_x0000_t75" style="position:absolute;width:58788;height:29952;visibility:visible;mso-wrap-style:square" filled="t">
                  <v:fill o:detectmouseclick="t"/>
                  <v:path o:connecttype="none"/>
                </v:shape>
                <v:shape id="Picture 1110903250" o:spid="_x0000_s1028" type="#_x0000_t75" style="position:absolute;width:30175;height:22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">
                  <v:imagedata r:id="rId27" o:title=""/>
                </v:shape>
                <v:shape id="Picture 834492374" o:spid="_x0000_s1029" type="#_x0000_t75" style="position:absolute;left:28613;width:30175;height:22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">
                  <v:imagedata r:id="rId28" o:title=""/>
                </v:shape>
                <w10:anchorlock/>
              </v:group>
            </w:pict>
          </mc:Fallback>
        </mc:AlternateContent>
      </w:r>
    </w:p>
    <w:p w14:paraId="5AFD497C" w14:textId="77777777" w:rsidR="00D63465" w:rsidRPr="00D63465" w:rsidRDefault="00D63465" w:rsidP="00D63465">
      <w:pPr>
        <w:rPr>
          <w:lang w:eastAsia="ko-KR"/>
        </w:rPr>
      </w:pPr>
    </w:p>
    <w:p w14:paraId="698764CB" w14:textId="18134BA1" w:rsidR="006C787C" w:rsidRPr="00A26EDE" w:rsidRDefault="006C787C" w:rsidP="00A26EDE">
      <w:pPr>
        <w:rPr>
          <w:lang w:eastAsia="ko-KR"/>
        </w:rPr>
      </w:pPr>
    </w:p>
    <w:sectPr w:rsidR="006C787C" w:rsidRPr="00A26EDE">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BD04EE74"/>
    <w:lvl w:ilvl="0">
      <w:start w:val="1"/>
      <w:numFmt w:val="decimal"/>
      <w:pStyle w:val="ListNumber"/>
      <w:lvlText w:val="%1."/>
      <w:lvlJc w:val="left"/>
      <w:pPr>
        <w:tabs>
          <w:tab w:val="num" w:pos="360"/>
        </w:tabs>
        <w:ind w:left="360" w:hanging="360"/>
      </w:pPr>
    </w:lvl>
  </w:abstractNum>
  <w:abstractNum w:abstractNumId="1" w15:restartNumberingAfterBreak="0">
    <w:nsid w:val="021D4E79"/>
    <w:multiLevelType w:val="hybridMultilevel"/>
    <w:tmpl w:val="211456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3D75D1"/>
    <w:multiLevelType w:val="hybridMultilevel"/>
    <w:tmpl w:val="C78E505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06E0067"/>
    <w:multiLevelType w:val="hybridMultilevel"/>
    <w:tmpl w:val="915291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63A3"/>
    <w:multiLevelType w:val="hybridMultilevel"/>
    <w:tmpl w:val="4E5A6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6A524E"/>
    <w:multiLevelType w:val="hybridMultilevel"/>
    <w:tmpl w:val="E3D88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4A6419"/>
    <w:multiLevelType w:val="hybridMultilevel"/>
    <w:tmpl w:val="7AA6BA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5755A3"/>
    <w:multiLevelType w:val="hybridMultilevel"/>
    <w:tmpl w:val="915291B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36F20A5"/>
    <w:multiLevelType w:val="hybridMultilevel"/>
    <w:tmpl w:val="D3863E1C"/>
    <w:lvl w:ilvl="0" w:tplc="028C1264">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210233"/>
    <w:multiLevelType w:val="hybridMultilevel"/>
    <w:tmpl w:val="24CE770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EB0289"/>
    <w:multiLevelType w:val="hybridMultilevel"/>
    <w:tmpl w:val="FEF81DAA"/>
    <w:lvl w:ilvl="0" w:tplc="1CD45BCC">
      <w:start w:val="1"/>
      <w:numFmt w:val="bullet"/>
      <w:lvlText w:val="-"/>
      <w:lvlJc w:val="left"/>
      <w:pPr>
        <w:ind w:left="1140" w:hanging="42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ADE5245"/>
    <w:multiLevelType w:val="multilevel"/>
    <w:tmpl w:val="2ADE5245"/>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AD46EA"/>
    <w:multiLevelType w:val="hybridMultilevel"/>
    <w:tmpl w:val="751A0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7713572"/>
    <w:multiLevelType w:val="hybridMultilevel"/>
    <w:tmpl w:val="17F804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F270AE4"/>
    <w:multiLevelType w:val="hybridMultilevel"/>
    <w:tmpl w:val="1276B5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B301ED"/>
    <w:multiLevelType w:val="multilevel"/>
    <w:tmpl w:val="42B301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46B0A3D"/>
    <w:multiLevelType w:val="hybridMultilevel"/>
    <w:tmpl w:val="F852096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6C405FC"/>
    <w:multiLevelType w:val="hybridMultilevel"/>
    <w:tmpl w:val="1F38F8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1A7DAB"/>
    <w:multiLevelType w:val="hybridMultilevel"/>
    <w:tmpl w:val="952A012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CF22085"/>
    <w:multiLevelType w:val="hybridMultilevel"/>
    <w:tmpl w:val="952A012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BC564F"/>
    <w:multiLevelType w:val="hybridMultilevel"/>
    <w:tmpl w:val="B9C09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814C8D"/>
    <w:multiLevelType w:val="hybridMultilevel"/>
    <w:tmpl w:val="481E2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CE7D35"/>
    <w:multiLevelType w:val="hybridMultilevel"/>
    <w:tmpl w:val="AC7ECDE4"/>
    <w:lvl w:ilvl="0" w:tplc="24A432A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C13052E"/>
    <w:multiLevelType w:val="multilevel"/>
    <w:tmpl w:val="5C13052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14F5B2B"/>
    <w:multiLevelType w:val="hybridMultilevel"/>
    <w:tmpl w:val="8F30C1A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67CA0B5E"/>
    <w:multiLevelType w:val="multilevel"/>
    <w:tmpl w:val="67CA0B5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90D71CD"/>
    <w:multiLevelType w:val="hybridMultilevel"/>
    <w:tmpl w:val="40BCC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0C1861"/>
    <w:multiLevelType w:val="hybridMultilevel"/>
    <w:tmpl w:val="F0C2D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47065F"/>
    <w:multiLevelType w:val="hybridMultilevel"/>
    <w:tmpl w:val="952A012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D663E2A"/>
    <w:multiLevelType w:val="hybridMultilevel"/>
    <w:tmpl w:val="2CBC8634"/>
    <w:lvl w:ilvl="0" w:tplc="E2D4A500">
      <w:start w:val="1"/>
      <w:numFmt w:val="bullet"/>
      <w:lvlText w:val="◦"/>
      <w:lvlJc w:val="left"/>
      <w:pPr>
        <w:tabs>
          <w:tab w:val="num" w:pos="720"/>
        </w:tabs>
        <w:ind w:left="720" w:hanging="360"/>
      </w:pPr>
      <w:rPr>
        <w:rFonts w:ascii="Microsoft Sans Serif" w:hAnsi="Microsoft Sans Serif" w:hint="default"/>
      </w:rPr>
    </w:lvl>
    <w:lvl w:ilvl="1" w:tplc="6BEEE88C">
      <w:start w:val="1"/>
      <w:numFmt w:val="bullet"/>
      <w:lvlText w:val="◦"/>
      <w:lvlJc w:val="left"/>
      <w:pPr>
        <w:tabs>
          <w:tab w:val="num" w:pos="1440"/>
        </w:tabs>
        <w:ind w:left="1440" w:hanging="360"/>
      </w:pPr>
      <w:rPr>
        <w:rFonts w:ascii="Microsoft Sans Serif" w:hAnsi="Microsoft Sans Serif" w:hint="default"/>
      </w:rPr>
    </w:lvl>
    <w:lvl w:ilvl="2" w:tplc="F93AE4CC" w:tentative="1">
      <w:start w:val="1"/>
      <w:numFmt w:val="bullet"/>
      <w:lvlText w:val="◦"/>
      <w:lvlJc w:val="left"/>
      <w:pPr>
        <w:tabs>
          <w:tab w:val="num" w:pos="2160"/>
        </w:tabs>
        <w:ind w:left="2160" w:hanging="360"/>
      </w:pPr>
      <w:rPr>
        <w:rFonts w:ascii="Microsoft Sans Serif" w:hAnsi="Microsoft Sans Serif" w:hint="default"/>
      </w:rPr>
    </w:lvl>
    <w:lvl w:ilvl="3" w:tplc="E124AD0E" w:tentative="1">
      <w:start w:val="1"/>
      <w:numFmt w:val="bullet"/>
      <w:lvlText w:val="◦"/>
      <w:lvlJc w:val="left"/>
      <w:pPr>
        <w:tabs>
          <w:tab w:val="num" w:pos="2880"/>
        </w:tabs>
        <w:ind w:left="2880" w:hanging="360"/>
      </w:pPr>
      <w:rPr>
        <w:rFonts w:ascii="Microsoft Sans Serif" w:hAnsi="Microsoft Sans Serif" w:hint="default"/>
      </w:rPr>
    </w:lvl>
    <w:lvl w:ilvl="4" w:tplc="74AEB498" w:tentative="1">
      <w:start w:val="1"/>
      <w:numFmt w:val="bullet"/>
      <w:lvlText w:val="◦"/>
      <w:lvlJc w:val="left"/>
      <w:pPr>
        <w:tabs>
          <w:tab w:val="num" w:pos="3600"/>
        </w:tabs>
        <w:ind w:left="3600" w:hanging="360"/>
      </w:pPr>
      <w:rPr>
        <w:rFonts w:ascii="Microsoft Sans Serif" w:hAnsi="Microsoft Sans Serif" w:hint="default"/>
      </w:rPr>
    </w:lvl>
    <w:lvl w:ilvl="5" w:tplc="D764B508" w:tentative="1">
      <w:start w:val="1"/>
      <w:numFmt w:val="bullet"/>
      <w:lvlText w:val="◦"/>
      <w:lvlJc w:val="left"/>
      <w:pPr>
        <w:tabs>
          <w:tab w:val="num" w:pos="4320"/>
        </w:tabs>
        <w:ind w:left="4320" w:hanging="360"/>
      </w:pPr>
      <w:rPr>
        <w:rFonts w:ascii="Microsoft Sans Serif" w:hAnsi="Microsoft Sans Serif" w:hint="default"/>
      </w:rPr>
    </w:lvl>
    <w:lvl w:ilvl="6" w:tplc="6888A52A" w:tentative="1">
      <w:start w:val="1"/>
      <w:numFmt w:val="bullet"/>
      <w:lvlText w:val="◦"/>
      <w:lvlJc w:val="left"/>
      <w:pPr>
        <w:tabs>
          <w:tab w:val="num" w:pos="5040"/>
        </w:tabs>
        <w:ind w:left="5040" w:hanging="360"/>
      </w:pPr>
      <w:rPr>
        <w:rFonts w:ascii="Microsoft Sans Serif" w:hAnsi="Microsoft Sans Serif" w:hint="default"/>
      </w:rPr>
    </w:lvl>
    <w:lvl w:ilvl="7" w:tplc="B7CE1274" w:tentative="1">
      <w:start w:val="1"/>
      <w:numFmt w:val="bullet"/>
      <w:lvlText w:val="◦"/>
      <w:lvlJc w:val="left"/>
      <w:pPr>
        <w:tabs>
          <w:tab w:val="num" w:pos="5760"/>
        </w:tabs>
        <w:ind w:left="5760" w:hanging="360"/>
      </w:pPr>
      <w:rPr>
        <w:rFonts w:ascii="Microsoft Sans Serif" w:hAnsi="Microsoft Sans Serif" w:hint="default"/>
      </w:rPr>
    </w:lvl>
    <w:lvl w:ilvl="8" w:tplc="73224A6A"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783D0293"/>
    <w:multiLevelType w:val="hybridMultilevel"/>
    <w:tmpl w:val="17F80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A6772A"/>
    <w:multiLevelType w:val="hybridMultilevel"/>
    <w:tmpl w:val="4CACE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570814"/>
    <w:multiLevelType w:val="multilevel"/>
    <w:tmpl w:val="7B570814"/>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E3C23C0"/>
    <w:multiLevelType w:val="hybridMultilevel"/>
    <w:tmpl w:val="C0B2F978"/>
    <w:lvl w:ilvl="0" w:tplc="614E86B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636814"/>
    <w:multiLevelType w:val="hybridMultilevel"/>
    <w:tmpl w:val="7A548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87270703">
    <w:abstractNumId w:val="0"/>
  </w:num>
  <w:num w:numId="2" w16cid:durableId="1708875601">
    <w:abstractNumId w:val="3"/>
  </w:num>
  <w:num w:numId="3" w16cid:durableId="2140144304">
    <w:abstractNumId w:val="7"/>
  </w:num>
  <w:num w:numId="4" w16cid:durableId="11415381">
    <w:abstractNumId w:val="34"/>
  </w:num>
  <w:num w:numId="5" w16cid:durableId="221723423">
    <w:abstractNumId w:val="15"/>
  </w:num>
  <w:num w:numId="6" w16cid:durableId="1071076408">
    <w:abstractNumId w:val="24"/>
  </w:num>
  <w:num w:numId="7" w16cid:durableId="576400679">
    <w:abstractNumId w:val="33"/>
  </w:num>
  <w:num w:numId="8" w16cid:durableId="1078526793">
    <w:abstractNumId w:val="38"/>
  </w:num>
  <w:num w:numId="9" w16cid:durableId="1949464133">
    <w:abstractNumId w:val="10"/>
  </w:num>
  <w:num w:numId="10" w16cid:durableId="1534148949">
    <w:abstractNumId w:val="9"/>
  </w:num>
  <w:num w:numId="11" w16cid:durableId="1941601788">
    <w:abstractNumId w:val="27"/>
  </w:num>
  <w:num w:numId="12" w16cid:durableId="1731541189">
    <w:abstractNumId w:val="13"/>
  </w:num>
  <w:num w:numId="13" w16cid:durableId="1430613711">
    <w:abstractNumId w:val="29"/>
  </w:num>
  <w:num w:numId="14" w16cid:durableId="2136486478">
    <w:abstractNumId w:val="36"/>
  </w:num>
  <w:num w:numId="15" w16cid:durableId="480078642">
    <w:abstractNumId w:val="19"/>
  </w:num>
  <w:num w:numId="16" w16cid:durableId="242111751">
    <w:abstractNumId w:val="11"/>
  </w:num>
  <w:num w:numId="17" w16cid:durableId="1380012159">
    <w:abstractNumId w:val="23"/>
  </w:num>
  <w:num w:numId="18" w16cid:durableId="1835679354">
    <w:abstractNumId w:val="18"/>
  </w:num>
  <w:num w:numId="19" w16cid:durableId="1406144095">
    <w:abstractNumId w:val="1"/>
  </w:num>
  <w:num w:numId="20" w16cid:durableId="1048454130">
    <w:abstractNumId w:val="12"/>
  </w:num>
  <w:num w:numId="21" w16cid:durableId="172687449">
    <w:abstractNumId w:val="5"/>
  </w:num>
  <w:num w:numId="22" w16cid:durableId="421411018">
    <w:abstractNumId w:val="30"/>
  </w:num>
  <w:num w:numId="23" w16cid:durableId="914702379">
    <w:abstractNumId w:val="6"/>
  </w:num>
  <w:num w:numId="24" w16cid:durableId="1604072869">
    <w:abstractNumId w:val="37"/>
  </w:num>
  <w:num w:numId="25" w16cid:durableId="364789764">
    <w:abstractNumId w:val="17"/>
  </w:num>
  <w:num w:numId="26" w16cid:durableId="1868179746">
    <w:abstractNumId w:val="16"/>
  </w:num>
  <w:num w:numId="27" w16cid:durableId="1119376701">
    <w:abstractNumId w:val="4"/>
  </w:num>
  <w:num w:numId="28" w16cid:durableId="184708307">
    <w:abstractNumId w:val="8"/>
  </w:num>
  <w:num w:numId="29" w16cid:durableId="359428581">
    <w:abstractNumId w:val="14"/>
  </w:num>
  <w:num w:numId="30" w16cid:durableId="620261665">
    <w:abstractNumId w:val="28"/>
  </w:num>
  <w:num w:numId="31" w16cid:durableId="407965476">
    <w:abstractNumId w:val="35"/>
  </w:num>
  <w:num w:numId="32" w16cid:durableId="1321929896">
    <w:abstractNumId w:val="22"/>
  </w:num>
  <w:num w:numId="33" w16cid:durableId="539779049">
    <w:abstractNumId w:val="32"/>
  </w:num>
  <w:num w:numId="34" w16cid:durableId="623657147">
    <w:abstractNumId w:val="20"/>
  </w:num>
  <w:num w:numId="35" w16cid:durableId="622418969">
    <w:abstractNumId w:val="26"/>
  </w:num>
  <w:num w:numId="36" w16cid:durableId="528958404">
    <w:abstractNumId w:val="31"/>
  </w:num>
  <w:num w:numId="37" w16cid:durableId="2115051959">
    <w:abstractNumId w:val="2"/>
  </w:num>
  <w:num w:numId="38" w16cid:durableId="1502349501">
    <w:abstractNumId w:val="21"/>
  </w:num>
  <w:num w:numId="39" w16cid:durableId="648443852">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0D3"/>
    <w:rsid w:val="00001483"/>
    <w:rsid w:val="00001EA5"/>
    <w:rsid w:val="00002424"/>
    <w:rsid w:val="00002B95"/>
    <w:rsid w:val="000035D7"/>
    <w:rsid w:val="00003BC3"/>
    <w:rsid w:val="0000405F"/>
    <w:rsid w:val="00004134"/>
    <w:rsid w:val="000042E1"/>
    <w:rsid w:val="00004360"/>
    <w:rsid w:val="000046A6"/>
    <w:rsid w:val="00004CC8"/>
    <w:rsid w:val="00004FF8"/>
    <w:rsid w:val="00005B91"/>
    <w:rsid w:val="000065A7"/>
    <w:rsid w:val="00007FD6"/>
    <w:rsid w:val="000107C6"/>
    <w:rsid w:val="00010B50"/>
    <w:rsid w:val="00010E2A"/>
    <w:rsid w:val="00011ADA"/>
    <w:rsid w:val="00011F96"/>
    <w:rsid w:val="0001362F"/>
    <w:rsid w:val="000136A3"/>
    <w:rsid w:val="000144D7"/>
    <w:rsid w:val="00014A9E"/>
    <w:rsid w:val="00014B1E"/>
    <w:rsid w:val="000151D5"/>
    <w:rsid w:val="00016686"/>
    <w:rsid w:val="00016BC6"/>
    <w:rsid w:val="00016EF1"/>
    <w:rsid w:val="0001707C"/>
    <w:rsid w:val="00017196"/>
    <w:rsid w:val="00017352"/>
    <w:rsid w:val="000175AC"/>
    <w:rsid w:val="000206CB"/>
    <w:rsid w:val="000208D3"/>
    <w:rsid w:val="0002106B"/>
    <w:rsid w:val="00021119"/>
    <w:rsid w:val="00021684"/>
    <w:rsid w:val="00021872"/>
    <w:rsid w:val="00021CED"/>
    <w:rsid w:val="00022360"/>
    <w:rsid w:val="00022428"/>
    <w:rsid w:val="000227F1"/>
    <w:rsid w:val="00022941"/>
    <w:rsid w:val="00022B6E"/>
    <w:rsid w:val="00022FE6"/>
    <w:rsid w:val="000235E9"/>
    <w:rsid w:val="00023A0F"/>
    <w:rsid w:val="00023DE0"/>
    <w:rsid w:val="0002442B"/>
    <w:rsid w:val="00025038"/>
    <w:rsid w:val="000256F3"/>
    <w:rsid w:val="0002571A"/>
    <w:rsid w:val="00025801"/>
    <w:rsid w:val="0002582B"/>
    <w:rsid w:val="00026030"/>
    <w:rsid w:val="0002618A"/>
    <w:rsid w:val="000261E5"/>
    <w:rsid w:val="00026232"/>
    <w:rsid w:val="000262B9"/>
    <w:rsid w:val="00026B95"/>
    <w:rsid w:val="000276BB"/>
    <w:rsid w:val="0002781E"/>
    <w:rsid w:val="00027C38"/>
    <w:rsid w:val="00027FBF"/>
    <w:rsid w:val="000302AC"/>
    <w:rsid w:val="000302DC"/>
    <w:rsid w:val="000316B9"/>
    <w:rsid w:val="00031A6F"/>
    <w:rsid w:val="00031B84"/>
    <w:rsid w:val="00031D75"/>
    <w:rsid w:val="0003204F"/>
    <w:rsid w:val="0003206A"/>
    <w:rsid w:val="00032669"/>
    <w:rsid w:val="000329EA"/>
    <w:rsid w:val="00032E01"/>
    <w:rsid w:val="00032E0F"/>
    <w:rsid w:val="000330AC"/>
    <w:rsid w:val="00033841"/>
    <w:rsid w:val="000338E0"/>
    <w:rsid w:val="000339AA"/>
    <w:rsid w:val="000353EF"/>
    <w:rsid w:val="000355B5"/>
    <w:rsid w:val="00037091"/>
    <w:rsid w:val="00037A84"/>
    <w:rsid w:val="00040585"/>
    <w:rsid w:val="00040C28"/>
    <w:rsid w:val="00040D07"/>
    <w:rsid w:val="000414D9"/>
    <w:rsid w:val="00041979"/>
    <w:rsid w:val="0004245F"/>
    <w:rsid w:val="00042463"/>
    <w:rsid w:val="00042790"/>
    <w:rsid w:val="00042BFB"/>
    <w:rsid w:val="00042E4C"/>
    <w:rsid w:val="000432E4"/>
    <w:rsid w:val="0004332E"/>
    <w:rsid w:val="00043E05"/>
    <w:rsid w:val="000442DB"/>
    <w:rsid w:val="0004478E"/>
    <w:rsid w:val="00044E4C"/>
    <w:rsid w:val="0004503B"/>
    <w:rsid w:val="000452F1"/>
    <w:rsid w:val="000454A9"/>
    <w:rsid w:val="0004568E"/>
    <w:rsid w:val="00045826"/>
    <w:rsid w:val="00045B56"/>
    <w:rsid w:val="00045BA0"/>
    <w:rsid w:val="00045E2D"/>
    <w:rsid w:val="000463AE"/>
    <w:rsid w:val="00046DA6"/>
    <w:rsid w:val="00046DDD"/>
    <w:rsid w:val="00047157"/>
    <w:rsid w:val="00047CB5"/>
    <w:rsid w:val="00047E12"/>
    <w:rsid w:val="00050B66"/>
    <w:rsid w:val="0005168A"/>
    <w:rsid w:val="000517DE"/>
    <w:rsid w:val="00051BFA"/>
    <w:rsid w:val="000521D7"/>
    <w:rsid w:val="0005283C"/>
    <w:rsid w:val="000529CB"/>
    <w:rsid w:val="00052D5C"/>
    <w:rsid w:val="000534A8"/>
    <w:rsid w:val="000534E9"/>
    <w:rsid w:val="00053C87"/>
    <w:rsid w:val="00054190"/>
    <w:rsid w:val="0005452D"/>
    <w:rsid w:val="0005478D"/>
    <w:rsid w:val="00055CC6"/>
    <w:rsid w:val="00055E0D"/>
    <w:rsid w:val="00056D6D"/>
    <w:rsid w:val="00057FD8"/>
    <w:rsid w:val="0006017F"/>
    <w:rsid w:val="0006047F"/>
    <w:rsid w:val="0006073A"/>
    <w:rsid w:val="00060784"/>
    <w:rsid w:val="00060923"/>
    <w:rsid w:val="00060A38"/>
    <w:rsid w:val="00060ACA"/>
    <w:rsid w:val="00060ECE"/>
    <w:rsid w:val="00061138"/>
    <w:rsid w:val="00061262"/>
    <w:rsid w:val="0006136D"/>
    <w:rsid w:val="00061A5A"/>
    <w:rsid w:val="00062E39"/>
    <w:rsid w:val="000634C9"/>
    <w:rsid w:val="00063689"/>
    <w:rsid w:val="000636E4"/>
    <w:rsid w:val="0006371E"/>
    <w:rsid w:val="00063C3C"/>
    <w:rsid w:val="00063E2B"/>
    <w:rsid w:val="00063EEB"/>
    <w:rsid w:val="00063F50"/>
    <w:rsid w:val="00064362"/>
    <w:rsid w:val="0006436E"/>
    <w:rsid w:val="00064C6C"/>
    <w:rsid w:val="00065B8B"/>
    <w:rsid w:val="00065D22"/>
    <w:rsid w:val="00065F88"/>
    <w:rsid w:val="00065FBC"/>
    <w:rsid w:val="00066E80"/>
    <w:rsid w:val="000673BA"/>
    <w:rsid w:val="00070059"/>
    <w:rsid w:val="000703C4"/>
    <w:rsid w:val="00070426"/>
    <w:rsid w:val="00070964"/>
    <w:rsid w:val="00070AD8"/>
    <w:rsid w:val="00070B4E"/>
    <w:rsid w:val="00071378"/>
    <w:rsid w:val="000713B9"/>
    <w:rsid w:val="00071510"/>
    <w:rsid w:val="00071AF6"/>
    <w:rsid w:val="00071C5A"/>
    <w:rsid w:val="00071F9C"/>
    <w:rsid w:val="00072075"/>
    <w:rsid w:val="0007236E"/>
    <w:rsid w:val="00072A56"/>
    <w:rsid w:val="00073250"/>
    <w:rsid w:val="00073315"/>
    <w:rsid w:val="00073894"/>
    <w:rsid w:val="00074457"/>
    <w:rsid w:val="000749F5"/>
    <w:rsid w:val="00074A82"/>
    <w:rsid w:val="00074F22"/>
    <w:rsid w:val="0007524D"/>
    <w:rsid w:val="0007526E"/>
    <w:rsid w:val="00075499"/>
    <w:rsid w:val="00075DC8"/>
    <w:rsid w:val="000760BF"/>
    <w:rsid w:val="0007738C"/>
    <w:rsid w:val="00077D6C"/>
    <w:rsid w:val="00077DD8"/>
    <w:rsid w:val="00077E17"/>
    <w:rsid w:val="00077EB3"/>
    <w:rsid w:val="00080D73"/>
    <w:rsid w:val="000811C5"/>
    <w:rsid w:val="000816BD"/>
    <w:rsid w:val="00081CCA"/>
    <w:rsid w:val="000830FE"/>
    <w:rsid w:val="0008337A"/>
    <w:rsid w:val="000834AC"/>
    <w:rsid w:val="00084322"/>
    <w:rsid w:val="000844C5"/>
    <w:rsid w:val="00084E6C"/>
    <w:rsid w:val="00085649"/>
    <w:rsid w:val="00085729"/>
    <w:rsid w:val="00085AFA"/>
    <w:rsid w:val="00085EDC"/>
    <w:rsid w:val="00085F99"/>
    <w:rsid w:val="00086934"/>
    <w:rsid w:val="000872D5"/>
    <w:rsid w:val="00087333"/>
    <w:rsid w:val="0008789D"/>
    <w:rsid w:val="000907E0"/>
    <w:rsid w:val="000908D9"/>
    <w:rsid w:val="0009140F"/>
    <w:rsid w:val="000914B9"/>
    <w:rsid w:val="0009207C"/>
    <w:rsid w:val="000924CA"/>
    <w:rsid w:val="000924D7"/>
    <w:rsid w:val="00092AF8"/>
    <w:rsid w:val="00092DED"/>
    <w:rsid w:val="000935C9"/>
    <w:rsid w:val="000937AF"/>
    <w:rsid w:val="00093C44"/>
    <w:rsid w:val="00093D43"/>
    <w:rsid w:val="00094152"/>
    <w:rsid w:val="000942AB"/>
    <w:rsid w:val="0009467F"/>
    <w:rsid w:val="00095365"/>
    <w:rsid w:val="000954A5"/>
    <w:rsid w:val="00095704"/>
    <w:rsid w:val="00095874"/>
    <w:rsid w:val="000958F2"/>
    <w:rsid w:val="00095ECC"/>
    <w:rsid w:val="00095F9C"/>
    <w:rsid w:val="0009607F"/>
    <w:rsid w:val="000963A3"/>
    <w:rsid w:val="00096B5C"/>
    <w:rsid w:val="0009705B"/>
    <w:rsid w:val="00097642"/>
    <w:rsid w:val="000977A7"/>
    <w:rsid w:val="00097AE6"/>
    <w:rsid w:val="00097C12"/>
    <w:rsid w:val="00097C89"/>
    <w:rsid w:val="00097F37"/>
    <w:rsid w:val="000A10A7"/>
    <w:rsid w:val="000A1481"/>
    <w:rsid w:val="000A18DB"/>
    <w:rsid w:val="000A24E2"/>
    <w:rsid w:val="000A2835"/>
    <w:rsid w:val="000A298C"/>
    <w:rsid w:val="000A376C"/>
    <w:rsid w:val="000A3A5B"/>
    <w:rsid w:val="000A3C56"/>
    <w:rsid w:val="000A3E2A"/>
    <w:rsid w:val="000A3E49"/>
    <w:rsid w:val="000A419C"/>
    <w:rsid w:val="000A4C63"/>
    <w:rsid w:val="000A4CEF"/>
    <w:rsid w:val="000A5677"/>
    <w:rsid w:val="000A567D"/>
    <w:rsid w:val="000A569D"/>
    <w:rsid w:val="000A643B"/>
    <w:rsid w:val="000A6859"/>
    <w:rsid w:val="000A6BC3"/>
    <w:rsid w:val="000A6E43"/>
    <w:rsid w:val="000A7694"/>
    <w:rsid w:val="000A7B95"/>
    <w:rsid w:val="000B0067"/>
    <w:rsid w:val="000B02AA"/>
    <w:rsid w:val="000B0447"/>
    <w:rsid w:val="000B0449"/>
    <w:rsid w:val="000B05DA"/>
    <w:rsid w:val="000B0726"/>
    <w:rsid w:val="000B0A67"/>
    <w:rsid w:val="000B1232"/>
    <w:rsid w:val="000B1490"/>
    <w:rsid w:val="000B1DEF"/>
    <w:rsid w:val="000B22B2"/>
    <w:rsid w:val="000B292A"/>
    <w:rsid w:val="000B2F74"/>
    <w:rsid w:val="000B34B5"/>
    <w:rsid w:val="000B350B"/>
    <w:rsid w:val="000B4532"/>
    <w:rsid w:val="000B46B4"/>
    <w:rsid w:val="000B49DB"/>
    <w:rsid w:val="000B4A88"/>
    <w:rsid w:val="000B4F74"/>
    <w:rsid w:val="000B50DB"/>
    <w:rsid w:val="000B6A7A"/>
    <w:rsid w:val="000B6D1E"/>
    <w:rsid w:val="000B7218"/>
    <w:rsid w:val="000B73F7"/>
    <w:rsid w:val="000B7598"/>
    <w:rsid w:val="000B7D68"/>
    <w:rsid w:val="000C000B"/>
    <w:rsid w:val="000C0457"/>
    <w:rsid w:val="000C0E8C"/>
    <w:rsid w:val="000C20AB"/>
    <w:rsid w:val="000C2818"/>
    <w:rsid w:val="000C2883"/>
    <w:rsid w:val="000C32F0"/>
    <w:rsid w:val="000C34D1"/>
    <w:rsid w:val="000C35C2"/>
    <w:rsid w:val="000C3945"/>
    <w:rsid w:val="000C39B0"/>
    <w:rsid w:val="000C3E1E"/>
    <w:rsid w:val="000C439B"/>
    <w:rsid w:val="000C4495"/>
    <w:rsid w:val="000C467D"/>
    <w:rsid w:val="000C5045"/>
    <w:rsid w:val="000C54C4"/>
    <w:rsid w:val="000C5CC3"/>
    <w:rsid w:val="000C60D1"/>
    <w:rsid w:val="000C62EC"/>
    <w:rsid w:val="000C678D"/>
    <w:rsid w:val="000C6C14"/>
    <w:rsid w:val="000C6DF1"/>
    <w:rsid w:val="000C723B"/>
    <w:rsid w:val="000D01F8"/>
    <w:rsid w:val="000D04EA"/>
    <w:rsid w:val="000D0626"/>
    <w:rsid w:val="000D0D38"/>
    <w:rsid w:val="000D0FE7"/>
    <w:rsid w:val="000D1100"/>
    <w:rsid w:val="000D18EC"/>
    <w:rsid w:val="000D1B25"/>
    <w:rsid w:val="000D1E9D"/>
    <w:rsid w:val="000D2128"/>
    <w:rsid w:val="000D2774"/>
    <w:rsid w:val="000D27E5"/>
    <w:rsid w:val="000D2B6B"/>
    <w:rsid w:val="000D3010"/>
    <w:rsid w:val="000D31EF"/>
    <w:rsid w:val="000D3A7F"/>
    <w:rsid w:val="000D3E64"/>
    <w:rsid w:val="000D406F"/>
    <w:rsid w:val="000D44E7"/>
    <w:rsid w:val="000D4C48"/>
    <w:rsid w:val="000D5589"/>
    <w:rsid w:val="000D5982"/>
    <w:rsid w:val="000D6167"/>
    <w:rsid w:val="000D7639"/>
    <w:rsid w:val="000D7768"/>
    <w:rsid w:val="000D7903"/>
    <w:rsid w:val="000D795B"/>
    <w:rsid w:val="000D7AEB"/>
    <w:rsid w:val="000E0A10"/>
    <w:rsid w:val="000E0AA5"/>
    <w:rsid w:val="000E1957"/>
    <w:rsid w:val="000E1F65"/>
    <w:rsid w:val="000E2384"/>
    <w:rsid w:val="000E26BD"/>
    <w:rsid w:val="000E313A"/>
    <w:rsid w:val="000E401F"/>
    <w:rsid w:val="000E406C"/>
    <w:rsid w:val="000E4212"/>
    <w:rsid w:val="000E4512"/>
    <w:rsid w:val="000E4C97"/>
    <w:rsid w:val="000E4D2C"/>
    <w:rsid w:val="000E4E24"/>
    <w:rsid w:val="000E4F48"/>
    <w:rsid w:val="000E55C4"/>
    <w:rsid w:val="000E596C"/>
    <w:rsid w:val="000E62A6"/>
    <w:rsid w:val="000E634F"/>
    <w:rsid w:val="000E6725"/>
    <w:rsid w:val="000E6B8B"/>
    <w:rsid w:val="000E7126"/>
    <w:rsid w:val="000E71CA"/>
    <w:rsid w:val="000E7763"/>
    <w:rsid w:val="000E782B"/>
    <w:rsid w:val="000E7C89"/>
    <w:rsid w:val="000F06BB"/>
    <w:rsid w:val="000F0734"/>
    <w:rsid w:val="000F0A0B"/>
    <w:rsid w:val="000F0B48"/>
    <w:rsid w:val="000F11C6"/>
    <w:rsid w:val="000F1498"/>
    <w:rsid w:val="000F1C19"/>
    <w:rsid w:val="000F2199"/>
    <w:rsid w:val="000F2F0A"/>
    <w:rsid w:val="000F31FD"/>
    <w:rsid w:val="000F380C"/>
    <w:rsid w:val="000F3816"/>
    <w:rsid w:val="000F3B64"/>
    <w:rsid w:val="000F3EC1"/>
    <w:rsid w:val="000F4540"/>
    <w:rsid w:val="000F4807"/>
    <w:rsid w:val="000F4EC3"/>
    <w:rsid w:val="000F4FB3"/>
    <w:rsid w:val="000F5005"/>
    <w:rsid w:val="000F502F"/>
    <w:rsid w:val="000F519D"/>
    <w:rsid w:val="000F53DF"/>
    <w:rsid w:val="000F561C"/>
    <w:rsid w:val="000F5F3B"/>
    <w:rsid w:val="000F62DE"/>
    <w:rsid w:val="000F651E"/>
    <w:rsid w:val="000F65D1"/>
    <w:rsid w:val="000F726A"/>
    <w:rsid w:val="000F7340"/>
    <w:rsid w:val="000F7B37"/>
    <w:rsid w:val="000F7D94"/>
    <w:rsid w:val="000F7ECB"/>
    <w:rsid w:val="000F7EDC"/>
    <w:rsid w:val="00100560"/>
    <w:rsid w:val="00100AC9"/>
    <w:rsid w:val="00100B99"/>
    <w:rsid w:val="001015AF"/>
    <w:rsid w:val="00101BF2"/>
    <w:rsid w:val="00101C9E"/>
    <w:rsid w:val="0010230D"/>
    <w:rsid w:val="001029C9"/>
    <w:rsid w:val="00102A6D"/>
    <w:rsid w:val="00102C0E"/>
    <w:rsid w:val="00103130"/>
    <w:rsid w:val="001032DC"/>
    <w:rsid w:val="00103CF8"/>
    <w:rsid w:val="00103D5E"/>
    <w:rsid w:val="00104212"/>
    <w:rsid w:val="001045A2"/>
    <w:rsid w:val="001045B1"/>
    <w:rsid w:val="00104902"/>
    <w:rsid w:val="00104926"/>
    <w:rsid w:val="00104ECD"/>
    <w:rsid w:val="001056FC"/>
    <w:rsid w:val="0010618D"/>
    <w:rsid w:val="00106663"/>
    <w:rsid w:val="001067BD"/>
    <w:rsid w:val="00107083"/>
    <w:rsid w:val="00107C40"/>
    <w:rsid w:val="001109FD"/>
    <w:rsid w:val="00110C52"/>
    <w:rsid w:val="001113AC"/>
    <w:rsid w:val="0011167A"/>
    <w:rsid w:val="00111EAF"/>
    <w:rsid w:val="00111F11"/>
    <w:rsid w:val="00112950"/>
    <w:rsid w:val="00112B5D"/>
    <w:rsid w:val="00112B73"/>
    <w:rsid w:val="00112D98"/>
    <w:rsid w:val="00112EEA"/>
    <w:rsid w:val="00113360"/>
    <w:rsid w:val="00113CEE"/>
    <w:rsid w:val="00113ED2"/>
    <w:rsid w:val="00114581"/>
    <w:rsid w:val="00114802"/>
    <w:rsid w:val="00114804"/>
    <w:rsid w:val="00114A05"/>
    <w:rsid w:val="00115486"/>
    <w:rsid w:val="001155E5"/>
    <w:rsid w:val="00115BE6"/>
    <w:rsid w:val="00115F61"/>
    <w:rsid w:val="00116429"/>
    <w:rsid w:val="001173F0"/>
    <w:rsid w:val="0011742E"/>
    <w:rsid w:val="001176CF"/>
    <w:rsid w:val="001203BE"/>
    <w:rsid w:val="00120A09"/>
    <w:rsid w:val="00120A28"/>
    <w:rsid w:val="00120A5C"/>
    <w:rsid w:val="00120D59"/>
    <w:rsid w:val="001213B5"/>
    <w:rsid w:val="001214AE"/>
    <w:rsid w:val="0012188A"/>
    <w:rsid w:val="00121EC0"/>
    <w:rsid w:val="00121FF5"/>
    <w:rsid w:val="00122190"/>
    <w:rsid w:val="001221C9"/>
    <w:rsid w:val="00122459"/>
    <w:rsid w:val="0012277A"/>
    <w:rsid w:val="00122798"/>
    <w:rsid w:val="0012293C"/>
    <w:rsid w:val="00122F12"/>
    <w:rsid w:val="0012315C"/>
    <w:rsid w:val="001233C6"/>
    <w:rsid w:val="001236C0"/>
    <w:rsid w:val="001237E2"/>
    <w:rsid w:val="00124064"/>
    <w:rsid w:val="001243D2"/>
    <w:rsid w:val="001243FE"/>
    <w:rsid w:val="0012444A"/>
    <w:rsid w:val="00124EDF"/>
    <w:rsid w:val="00125381"/>
    <w:rsid w:val="00125C77"/>
    <w:rsid w:val="00125CF4"/>
    <w:rsid w:val="0012615B"/>
    <w:rsid w:val="0012629D"/>
    <w:rsid w:val="00126540"/>
    <w:rsid w:val="0012668A"/>
    <w:rsid w:val="00126A48"/>
    <w:rsid w:val="00126E1A"/>
    <w:rsid w:val="001273B4"/>
    <w:rsid w:val="00127AB2"/>
    <w:rsid w:val="00127BDC"/>
    <w:rsid w:val="00127F23"/>
    <w:rsid w:val="00130D0A"/>
    <w:rsid w:val="00130E13"/>
    <w:rsid w:val="001314F0"/>
    <w:rsid w:val="00131AFF"/>
    <w:rsid w:val="00131D01"/>
    <w:rsid w:val="001326F8"/>
    <w:rsid w:val="00133037"/>
    <w:rsid w:val="001336D2"/>
    <w:rsid w:val="00133779"/>
    <w:rsid w:val="00133B55"/>
    <w:rsid w:val="00133EAD"/>
    <w:rsid w:val="00134F6A"/>
    <w:rsid w:val="001351EB"/>
    <w:rsid w:val="00135A74"/>
    <w:rsid w:val="00135BA1"/>
    <w:rsid w:val="0013662D"/>
    <w:rsid w:val="0013683F"/>
    <w:rsid w:val="001369A9"/>
    <w:rsid w:val="00136A5F"/>
    <w:rsid w:val="00137387"/>
    <w:rsid w:val="0014077C"/>
    <w:rsid w:val="00140F10"/>
    <w:rsid w:val="00141093"/>
    <w:rsid w:val="0014116A"/>
    <w:rsid w:val="001413C4"/>
    <w:rsid w:val="0014180B"/>
    <w:rsid w:val="00142021"/>
    <w:rsid w:val="001427F3"/>
    <w:rsid w:val="001429F4"/>
    <w:rsid w:val="00142A76"/>
    <w:rsid w:val="00142BB3"/>
    <w:rsid w:val="00142C42"/>
    <w:rsid w:val="00142DDA"/>
    <w:rsid w:val="00142E2F"/>
    <w:rsid w:val="00142ED2"/>
    <w:rsid w:val="00143038"/>
    <w:rsid w:val="001433E2"/>
    <w:rsid w:val="0014347B"/>
    <w:rsid w:val="00143672"/>
    <w:rsid w:val="0014399C"/>
    <w:rsid w:val="00144492"/>
    <w:rsid w:val="001446A6"/>
    <w:rsid w:val="00144933"/>
    <w:rsid w:val="00144D2D"/>
    <w:rsid w:val="00144EC6"/>
    <w:rsid w:val="00144F7C"/>
    <w:rsid w:val="00144FBC"/>
    <w:rsid w:val="00144FDD"/>
    <w:rsid w:val="0014522D"/>
    <w:rsid w:val="001457DD"/>
    <w:rsid w:val="001458BD"/>
    <w:rsid w:val="00145C7E"/>
    <w:rsid w:val="00145E6E"/>
    <w:rsid w:val="0014604E"/>
    <w:rsid w:val="001463F1"/>
    <w:rsid w:val="001464DB"/>
    <w:rsid w:val="0014665D"/>
    <w:rsid w:val="00146857"/>
    <w:rsid w:val="00146D34"/>
    <w:rsid w:val="001474F7"/>
    <w:rsid w:val="00147820"/>
    <w:rsid w:val="00147A7E"/>
    <w:rsid w:val="00147E8D"/>
    <w:rsid w:val="0015050C"/>
    <w:rsid w:val="001506EA"/>
    <w:rsid w:val="001510B5"/>
    <w:rsid w:val="001512D7"/>
    <w:rsid w:val="00152130"/>
    <w:rsid w:val="001526FF"/>
    <w:rsid w:val="00152A7E"/>
    <w:rsid w:val="0015336A"/>
    <w:rsid w:val="001536F3"/>
    <w:rsid w:val="00153DAC"/>
    <w:rsid w:val="0015406D"/>
    <w:rsid w:val="0015590A"/>
    <w:rsid w:val="00155ECF"/>
    <w:rsid w:val="00156359"/>
    <w:rsid w:val="0015686D"/>
    <w:rsid w:val="00156D78"/>
    <w:rsid w:val="001573DA"/>
    <w:rsid w:val="00157BA3"/>
    <w:rsid w:val="001600C2"/>
    <w:rsid w:val="001605C9"/>
    <w:rsid w:val="001606AC"/>
    <w:rsid w:val="00161C73"/>
    <w:rsid w:val="0016232C"/>
    <w:rsid w:val="001625EB"/>
    <w:rsid w:val="00163246"/>
    <w:rsid w:val="00164533"/>
    <w:rsid w:val="00164F87"/>
    <w:rsid w:val="001653AE"/>
    <w:rsid w:val="00165DC5"/>
    <w:rsid w:val="00165F7F"/>
    <w:rsid w:val="001660B3"/>
    <w:rsid w:val="00166494"/>
    <w:rsid w:val="00166503"/>
    <w:rsid w:val="00166B67"/>
    <w:rsid w:val="00166E70"/>
    <w:rsid w:val="001709D4"/>
    <w:rsid w:val="00170DB5"/>
    <w:rsid w:val="00171004"/>
    <w:rsid w:val="00171054"/>
    <w:rsid w:val="00171914"/>
    <w:rsid w:val="0017258A"/>
    <w:rsid w:val="00172F9A"/>
    <w:rsid w:val="001730EE"/>
    <w:rsid w:val="001732DF"/>
    <w:rsid w:val="00173563"/>
    <w:rsid w:val="0017381A"/>
    <w:rsid w:val="00174812"/>
    <w:rsid w:val="00175310"/>
    <w:rsid w:val="00175ACD"/>
    <w:rsid w:val="00175B77"/>
    <w:rsid w:val="00175F63"/>
    <w:rsid w:val="00176003"/>
    <w:rsid w:val="001764E9"/>
    <w:rsid w:val="00176A07"/>
    <w:rsid w:val="00176A4F"/>
    <w:rsid w:val="00177348"/>
    <w:rsid w:val="001778DC"/>
    <w:rsid w:val="00177928"/>
    <w:rsid w:val="00177BAD"/>
    <w:rsid w:val="00177D9C"/>
    <w:rsid w:val="0018073A"/>
    <w:rsid w:val="001808CC"/>
    <w:rsid w:val="00180920"/>
    <w:rsid w:val="00180BAA"/>
    <w:rsid w:val="00181123"/>
    <w:rsid w:val="00181627"/>
    <w:rsid w:val="001821DC"/>
    <w:rsid w:val="001823D6"/>
    <w:rsid w:val="00182ACA"/>
    <w:rsid w:val="00182C99"/>
    <w:rsid w:val="0018383E"/>
    <w:rsid w:val="0018461C"/>
    <w:rsid w:val="0018466B"/>
    <w:rsid w:val="0018484B"/>
    <w:rsid w:val="00184E1B"/>
    <w:rsid w:val="00184F4D"/>
    <w:rsid w:val="00184FF4"/>
    <w:rsid w:val="001851D4"/>
    <w:rsid w:val="00185452"/>
    <w:rsid w:val="00185D64"/>
    <w:rsid w:val="00185F2B"/>
    <w:rsid w:val="001865B0"/>
    <w:rsid w:val="001865D5"/>
    <w:rsid w:val="00186847"/>
    <w:rsid w:val="001874CF"/>
    <w:rsid w:val="00190152"/>
    <w:rsid w:val="00190F5F"/>
    <w:rsid w:val="00191128"/>
    <w:rsid w:val="0019191F"/>
    <w:rsid w:val="00192766"/>
    <w:rsid w:val="001927C1"/>
    <w:rsid w:val="00192EDD"/>
    <w:rsid w:val="0019319C"/>
    <w:rsid w:val="00193209"/>
    <w:rsid w:val="00193EBF"/>
    <w:rsid w:val="00194778"/>
    <w:rsid w:val="00195551"/>
    <w:rsid w:val="00195F51"/>
    <w:rsid w:val="00196027"/>
    <w:rsid w:val="001965EF"/>
    <w:rsid w:val="00196AD3"/>
    <w:rsid w:val="00196AEE"/>
    <w:rsid w:val="0019740A"/>
    <w:rsid w:val="00197620"/>
    <w:rsid w:val="001A0312"/>
    <w:rsid w:val="001A04C4"/>
    <w:rsid w:val="001A082B"/>
    <w:rsid w:val="001A09A7"/>
    <w:rsid w:val="001A0CF5"/>
    <w:rsid w:val="001A0E0F"/>
    <w:rsid w:val="001A0F25"/>
    <w:rsid w:val="001A1AD0"/>
    <w:rsid w:val="001A2964"/>
    <w:rsid w:val="001A2B69"/>
    <w:rsid w:val="001A2F46"/>
    <w:rsid w:val="001A3237"/>
    <w:rsid w:val="001A326A"/>
    <w:rsid w:val="001A3274"/>
    <w:rsid w:val="001A3438"/>
    <w:rsid w:val="001A3CBB"/>
    <w:rsid w:val="001A49D8"/>
    <w:rsid w:val="001A5C02"/>
    <w:rsid w:val="001A5FEF"/>
    <w:rsid w:val="001A60D7"/>
    <w:rsid w:val="001A6489"/>
    <w:rsid w:val="001A69E4"/>
    <w:rsid w:val="001A6C9A"/>
    <w:rsid w:val="001A6F61"/>
    <w:rsid w:val="001A6F7A"/>
    <w:rsid w:val="001A7098"/>
    <w:rsid w:val="001A7FE3"/>
    <w:rsid w:val="001B12E8"/>
    <w:rsid w:val="001B1464"/>
    <w:rsid w:val="001B14A5"/>
    <w:rsid w:val="001B1AE2"/>
    <w:rsid w:val="001B1CEB"/>
    <w:rsid w:val="001B1E2F"/>
    <w:rsid w:val="001B214E"/>
    <w:rsid w:val="001B21BD"/>
    <w:rsid w:val="001B2328"/>
    <w:rsid w:val="001B24DB"/>
    <w:rsid w:val="001B2554"/>
    <w:rsid w:val="001B2DCA"/>
    <w:rsid w:val="001B2F9A"/>
    <w:rsid w:val="001B3183"/>
    <w:rsid w:val="001B3A55"/>
    <w:rsid w:val="001B3B69"/>
    <w:rsid w:val="001B3B99"/>
    <w:rsid w:val="001B3D38"/>
    <w:rsid w:val="001B429E"/>
    <w:rsid w:val="001B4D29"/>
    <w:rsid w:val="001B515F"/>
    <w:rsid w:val="001B53CB"/>
    <w:rsid w:val="001B56D6"/>
    <w:rsid w:val="001B57FB"/>
    <w:rsid w:val="001B5929"/>
    <w:rsid w:val="001B5D24"/>
    <w:rsid w:val="001B5E98"/>
    <w:rsid w:val="001B6523"/>
    <w:rsid w:val="001B65F2"/>
    <w:rsid w:val="001B6B1D"/>
    <w:rsid w:val="001B6D43"/>
    <w:rsid w:val="001B729C"/>
    <w:rsid w:val="001B7369"/>
    <w:rsid w:val="001B746E"/>
    <w:rsid w:val="001C0454"/>
    <w:rsid w:val="001C0465"/>
    <w:rsid w:val="001C07B5"/>
    <w:rsid w:val="001C07D4"/>
    <w:rsid w:val="001C0A97"/>
    <w:rsid w:val="001C0AD6"/>
    <w:rsid w:val="001C1AE7"/>
    <w:rsid w:val="001C1B7A"/>
    <w:rsid w:val="001C1DE0"/>
    <w:rsid w:val="001C27A4"/>
    <w:rsid w:val="001C2D83"/>
    <w:rsid w:val="001C311C"/>
    <w:rsid w:val="001C3328"/>
    <w:rsid w:val="001C33A4"/>
    <w:rsid w:val="001C33AA"/>
    <w:rsid w:val="001C3B81"/>
    <w:rsid w:val="001C3F31"/>
    <w:rsid w:val="001C54B6"/>
    <w:rsid w:val="001C587A"/>
    <w:rsid w:val="001C5CA8"/>
    <w:rsid w:val="001C62B1"/>
    <w:rsid w:val="001C6513"/>
    <w:rsid w:val="001C6EAC"/>
    <w:rsid w:val="001C6F7A"/>
    <w:rsid w:val="001C71C4"/>
    <w:rsid w:val="001C72FD"/>
    <w:rsid w:val="001C7BE8"/>
    <w:rsid w:val="001C7DDB"/>
    <w:rsid w:val="001D04DB"/>
    <w:rsid w:val="001D0755"/>
    <w:rsid w:val="001D18F3"/>
    <w:rsid w:val="001D1BD6"/>
    <w:rsid w:val="001D1CD5"/>
    <w:rsid w:val="001D1E5A"/>
    <w:rsid w:val="001D26B9"/>
    <w:rsid w:val="001D27DD"/>
    <w:rsid w:val="001D2C8E"/>
    <w:rsid w:val="001D326A"/>
    <w:rsid w:val="001D32CB"/>
    <w:rsid w:val="001D384C"/>
    <w:rsid w:val="001D3926"/>
    <w:rsid w:val="001D397B"/>
    <w:rsid w:val="001D3B18"/>
    <w:rsid w:val="001D3C74"/>
    <w:rsid w:val="001D40E7"/>
    <w:rsid w:val="001D428F"/>
    <w:rsid w:val="001D4399"/>
    <w:rsid w:val="001D455A"/>
    <w:rsid w:val="001D468D"/>
    <w:rsid w:val="001D473C"/>
    <w:rsid w:val="001D4948"/>
    <w:rsid w:val="001D4B29"/>
    <w:rsid w:val="001D50F8"/>
    <w:rsid w:val="001D5A51"/>
    <w:rsid w:val="001D5CB6"/>
    <w:rsid w:val="001D633E"/>
    <w:rsid w:val="001D635B"/>
    <w:rsid w:val="001D6848"/>
    <w:rsid w:val="001D6ACD"/>
    <w:rsid w:val="001D766C"/>
    <w:rsid w:val="001D76D2"/>
    <w:rsid w:val="001D783F"/>
    <w:rsid w:val="001E0698"/>
    <w:rsid w:val="001E069F"/>
    <w:rsid w:val="001E09A9"/>
    <w:rsid w:val="001E0D9F"/>
    <w:rsid w:val="001E0F83"/>
    <w:rsid w:val="001E1346"/>
    <w:rsid w:val="001E17B6"/>
    <w:rsid w:val="001E200F"/>
    <w:rsid w:val="001E21C9"/>
    <w:rsid w:val="001E2575"/>
    <w:rsid w:val="001E2C33"/>
    <w:rsid w:val="001E2E20"/>
    <w:rsid w:val="001E3001"/>
    <w:rsid w:val="001E300C"/>
    <w:rsid w:val="001E32E5"/>
    <w:rsid w:val="001E3932"/>
    <w:rsid w:val="001E3B48"/>
    <w:rsid w:val="001E3D11"/>
    <w:rsid w:val="001E4305"/>
    <w:rsid w:val="001E4335"/>
    <w:rsid w:val="001E45A6"/>
    <w:rsid w:val="001E480E"/>
    <w:rsid w:val="001E4FEC"/>
    <w:rsid w:val="001E5723"/>
    <w:rsid w:val="001E58DA"/>
    <w:rsid w:val="001E5EAD"/>
    <w:rsid w:val="001E5F31"/>
    <w:rsid w:val="001E5F49"/>
    <w:rsid w:val="001E63FE"/>
    <w:rsid w:val="001E65C4"/>
    <w:rsid w:val="001E6906"/>
    <w:rsid w:val="001E6ACF"/>
    <w:rsid w:val="001E6AFA"/>
    <w:rsid w:val="001E7890"/>
    <w:rsid w:val="001E7920"/>
    <w:rsid w:val="001E79A7"/>
    <w:rsid w:val="001E79BA"/>
    <w:rsid w:val="001E7E6D"/>
    <w:rsid w:val="001E7EBB"/>
    <w:rsid w:val="001F0314"/>
    <w:rsid w:val="001F05D5"/>
    <w:rsid w:val="001F0AC5"/>
    <w:rsid w:val="001F0D88"/>
    <w:rsid w:val="001F0EB5"/>
    <w:rsid w:val="001F12F9"/>
    <w:rsid w:val="001F15C3"/>
    <w:rsid w:val="001F1D67"/>
    <w:rsid w:val="001F1E89"/>
    <w:rsid w:val="001F20E0"/>
    <w:rsid w:val="001F271E"/>
    <w:rsid w:val="001F284B"/>
    <w:rsid w:val="001F304D"/>
    <w:rsid w:val="001F3161"/>
    <w:rsid w:val="001F342E"/>
    <w:rsid w:val="001F3A97"/>
    <w:rsid w:val="001F50CD"/>
    <w:rsid w:val="001F5607"/>
    <w:rsid w:val="001F583F"/>
    <w:rsid w:val="001F5F77"/>
    <w:rsid w:val="001F6011"/>
    <w:rsid w:val="001F62BD"/>
    <w:rsid w:val="001F670E"/>
    <w:rsid w:val="001F6EF6"/>
    <w:rsid w:val="001F764D"/>
    <w:rsid w:val="001F7976"/>
    <w:rsid w:val="00200596"/>
    <w:rsid w:val="00200819"/>
    <w:rsid w:val="00201174"/>
    <w:rsid w:val="00201520"/>
    <w:rsid w:val="00201652"/>
    <w:rsid w:val="00201BD2"/>
    <w:rsid w:val="00201E01"/>
    <w:rsid w:val="00201FB4"/>
    <w:rsid w:val="002028FE"/>
    <w:rsid w:val="00202D36"/>
    <w:rsid w:val="00202E77"/>
    <w:rsid w:val="002037B6"/>
    <w:rsid w:val="00203D36"/>
    <w:rsid w:val="002045F4"/>
    <w:rsid w:val="002047BA"/>
    <w:rsid w:val="00204D62"/>
    <w:rsid w:val="00205285"/>
    <w:rsid w:val="00205B7B"/>
    <w:rsid w:val="00206043"/>
    <w:rsid w:val="002060CD"/>
    <w:rsid w:val="00206302"/>
    <w:rsid w:val="00206635"/>
    <w:rsid w:val="0020697A"/>
    <w:rsid w:val="00206FCA"/>
    <w:rsid w:val="002071A9"/>
    <w:rsid w:val="002071B8"/>
    <w:rsid w:val="002106EB"/>
    <w:rsid w:val="0021071D"/>
    <w:rsid w:val="00210CCB"/>
    <w:rsid w:val="00210F4B"/>
    <w:rsid w:val="00210FDE"/>
    <w:rsid w:val="00211228"/>
    <w:rsid w:val="00211DCE"/>
    <w:rsid w:val="00212136"/>
    <w:rsid w:val="00212228"/>
    <w:rsid w:val="002128A5"/>
    <w:rsid w:val="00212CED"/>
    <w:rsid w:val="00212D23"/>
    <w:rsid w:val="00212FE5"/>
    <w:rsid w:val="002138E8"/>
    <w:rsid w:val="00213CB0"/>
    <w:rsid w:val="0021441B"/>
    <w:rsid w:val="00214576"/>
    <w:rsid w:val="00214B13"/>
    <w:rsid w:val="00214DDD"/>
    <w:rsid w:val="002151EE"/>
    <w:rsid w:val="00215772"/>
    <w:rsid w:val="00215DB2"/>
    <w:rsid w:val="00216428"/>
    <w:rsid w:val="002166C1"/>
    <w:rsid w:val="002167A7"/>
    <w:rsid w:val="002175EE"/>
    <w:rsid w:val="0021777A"/>
    <w:rsid w:val="00217A07"/>
    <w:rsid w:val="00217D0C"/>
    <w:rsid w:val="00217F56"/>
    <w:rsid w:val="002203A3"/>
    <w:rsid w:val="00220469"/>
    <w:rsid w:val="002212A6"/>
    <w:rsid w:val="0022149D"/>
    <w:rsid w:val="002216B4"/>
    <w:rsid w:val="00221917"/>
    <w:rsid w:val="00221A14"/>
    <w:rsid w:val="00222026"/>
    <w:rsid w:val="002220DC"/>
    <w:rsid w:val="00222520"/>
    <w:rsid w:val="00222D56"/>
    <w:rsid w:val="00222D66"/>
    <w:rsid w:val="0022312E"/>
    <w:rsid w:val="0022336E"/>
    <w:rsid w:val="002235C0"/>
    <w:rsid w:val="00223B20"/>
    <w:rsid w:val="00223C9F"/>
    <w:rsid w:val="00224870"/>
    <w:rsid w:val="00224C9E"/>
    <w:rsid w:val="002256B3"/>
    <w:rsid w:val="002257BA"/>
    <w:rsid w:val="00225E53"/>
    <w:rsid w:val="002267B2"/>
    <w:rsid w:val="00226EA8"/>
    <w:rsid w:val="00226FF4"/>
    <w:rsid w:val="00227148"/>
    <w:rsid w:val="0022763A"/>
    <w:rsid w:val="002277C3"/>
    <w:rsid w:val="00227865"/>
    <w:rsid w:val="002303A8"/>
    <w:rsid w:val="0023082D"/>
    <w:rsid w:val="002311C9"/>
    <w:rsid w:val="00231217"/>
    <w:rsid w:val="0023137B"/>
    <w:rsid w:val="0023144D"/>
    <w:rsid w:val="002314BC"/>
    <w:rsid w:val="00231EDE"/>
    <w:rsid w:val="0023226B"/>
    <w:rsid w:val="00232503"/>
    <w:rsid w:val="00232533"/>
    <w:rsid w:val="002326CA"/>
    <w:rsid w:val="00232D34"/>
    <w:rsid w:val="0023366C"/>
    <w:rsid w:val="00233F50"/>
    <w:rsid w:val="00234606"/>
    <w:rsid w:val="002349EB"/>
    <w:rsid w:val="00234CAA"/>
    <w:rsid w:val="0023517F"/>
    <w:rsid w:val="00235E55"/>
    <w:rsid w:val="002360D5"/>
    <w:rsid w:val="00236CB7"/>
    <w:rsid w:val="0023778F"/>
    <w:rsid w:val="00237C6C"/>
    <w:rsid w:val="00237CD7"/>
    <w:rsid w:val="002413CE"/>
    <w:rsid w:val="002414AB"/>
    <w:rsid w:val="0024176F"/>
    <w:rsid w:val="00241773"/>
    <w:rsid w:val="00241BDE"/>
    <w:rsid w:val="00242FB5"/>
    <w:rsid w:val="002433BB"/>
    <w:rsid w:val="002438F0"/>
    <w:rsid w:val="00244785"/>
    <w:rsid w:val="0024487D"/>
    <w:rsid w:val="00245394"/>
    <w:rsid w:val="00245401"/>
    <w:rsid w:val="002457DF"/>
    <w:rsid w:val="00245EA3"/>
    <w:rsid w:val="002463E8"/>
    <w:rsid w:val="002465E6"/>
    <w:rsid w:val="00246A86"/>
    <w:rsid w:val="00246C6C"/>
    <w:rsid w:val="00246F0F"/>
    <w:rsid w:val="00246FAC"/>
    <w:rsid w:val="002476C8"/>
    <w:rsid w:val="00247702"/>
    <w:rsid w:val="00247741"/>
    <w:rsid w:val="00247780"/>
    <w:rsid w:val="00247F99"/>
    <w:rsid w:val="00250050"/>
    <w:rsid w:val="002505CF"/>
    <w:rsid w:val="00250A70"/>
    <w:rsid w:val="00251687"/>
    <w:rsid w:val="002516FF"/>
    <w:rsid w:val="00251B0B"/>
    <w:rsid w:val="00251CFA"/>
    <w:rsid w:val="00251DE8"/>
    <w:rsid w:val="00252C51"/>
    <w:rsid w:val="002536BE"/>
    <w:rsid w:val="00253CE9"/>
    <w:rsid w:val="00253F44"/>
    <w:rsid w:val="002542A0"/>
    <w:rsid w:val="00254398"/>
    <w:rsid w:val="00254399"/>
    <w:rsid w:val="002544DE"/>
    <w:rsid w:val="00254B50"/>
    <w:rsid w:val="00254BF5"/>
    <w:rsid w:val="00254C98"/>
    <w:rsid w:val="002553F6"/>
    <w:rsid w:val="0025579C"/>
    <w:rsid w:val="00255DD6"/>
    <w:rsid w:val="002560DF"/>
    <w:rsid w:val="00256225"/>
    <w:rsid w:val="002567FB"/>
    <w:rsid w:val="00256DDC"/>
    <w:rsid w:val="00256E91"/>
    <w:rsid w:val="0025759B"/>
    <w:rsid w:val="0025787B"/>
    <w:rsid w:val="00257880"/>
    <w:rsid w:val="00257ADC"/>
    <w:rsid w:val="0026050B"/>
    <w:rsid w:val="0026064B"/>
    <w:rsid w:val="0026066D"/>
    <w:rsid w:val="002606F1"/>
    <w:rsid w:val="002607C9"/>
    <w:rsid w:val="0026102A"/>
    <w:rsid w:val="002611B2"/>
    <w:rsid w:val="002615A5"/>
    <w:rsid w:val="00261E84"/>
    <w:rsid w:val="00262504"/>
    <w:rsid w:val="00262ACB"/>
    <w:rsid w:val="00262BCC"/>
    <w:rsid w:val="00262F09"/>
    <w:rsid w:val="00264690"/>
    <w:rsid w:val="00265B3E"/>
    <w:rsid w:val="00265BFB"/>
    <w:rsid w:val="00266CCC"/>
    <w:rsid w:val="00267380"/>
    <w:rsid w:val="0027002B"/>
    <w:rsid w:val="002702A8"/>
    <w:rsid w:val="00271017"/>
    <w:rsid w:val="00271520"/>
    <w:rsid w:val="00271527"/>
    <w:rsid w:val="002715F5"/>
    <w:rsid w:val="00271799"/>
    <w:rsid w:val="00271A13"/>
    <w:rsid w:val="00271A4B"/>
    <w:rsid w:val="00271E8B"/>
    <w:rsid w:val="00271F93"/>
    <w:rsid w:val="00271FA7"/>
    <w:rsid w:val="00272014"/>
    <w:rsid w:val="00272536"/>
    <w:rsid w:val="0027282C"/>
    <w:rsid w:val="00272A72"/>
    <w:rsid w:val="00272D84"/>
    <w:rsid w:val="00273795"/>
    <w:rsid w:val="00273CD5"/>
    <w:rsid w:val="002744AA"/>
    <w:rsid w:val="002748B5"/>
    <w:rsid w:val="0027517E"/>
    <w:rsid w:val="00275256"/>
    <w:rsid w:val="00275BAE"/>
    <w:rsid w:val="00276127"/>
    <w:rsid w:val="00276224"/>
    <w:rsid w:val="0027655E"/>
    <w:rsid w:val="0027699C"/>
    <w:rsid w:val="002772B7"/>
    <w:rsid w:val="002773E8"/>
    <w:rsid w:val="002775E5"/>
    <w:rsid w:val="00277678"/>
    <w:rsid w:val="002777AE"/>
    <w:rsid w:val="00280045"/>
    <w:rsid w:val="00280453"/>
    <w:rsid w:val="00281315"/>
    <w:rsid w:val="00281BD6"/>
    <w:rsid w:val="00281D13"/>
    <w:rsid w:val="002820E8"/>
    <w:rsid w:val="00282643"/>
    <w:rsid w:val="00282A03"/>
    <w:rsid w:val="00282FB9"/>
    <w:rsid w:val="00283688"/>
    <w:rsid w:val="0028409F"/>
    <w:rsid w:val="00284748"/>
    <w:rsid w:val="002849C1"/>
    <w:rsid w:val="002850EC"/>
    <w:rsid w:val="00285A69"/>
    <w:rsid w:val="00285BCF"/>
    <w:rsid w:val="00285BF7"/>
    <w:rsid w:val="00285BFF"/>
    <w:rsid w:val="00285D6B"/>
    <w:rsid w:val="00285E8F"/>
    <w:rsid w:val="00286B77"/>
    <w:rsid w:val="00286B88"/>
    <w:rsid w:val="00286C9E"/>
    <w:rsid w:val="002870FE"/>
    <w:rsid w:val="00287669"/>
    <w:rsid w:val="00287891"/>
    <w:rsid w:val="0028798C"/>
    <w:rsid w:val="00287AE8"/>
    <w:rsid w:val="00287CDC"/>
    <w:rsid w:val="00287F7B"/>
    <w:rsid w:val="00290473"/>
    <w:rsid w:val="002905D3"/>
    <w:rsid w:val="002909A9"/>
    <w:rsid w:val="00290A83"/>
    <w:rsid w:val="00290F4F"/>
    <w:rsid w:val="00290FF7"/>
    <w:rsid w:val="00291763"/>
    <w:rsid w:val="00291ABF"/>
    <w:rsid w:val="00292208"/>
    <w:rsid w:val="002927A0"/>
    <w:rsid w:val="00292875"/>
    <w:rsid w:val="0029287E"/>
    <w:rsid w:val="00292A01"/>
    <w:rsid w:val="00292FFA"/>
    <w:rsid w:val="0029312F"/>
    <w:rsid w:val="00293572"/>
    <w:rsid w:val="002936E0"/>
    <w:rsid w:val="002938D4"/>
    <w:rsid w:val="002939F0"/>
    <w:rsid w:val="00293A39"/>
    <w:rsid w:val="00293E95"/>
    <w:rsid w:val="00293F01"/>
    <w:rsid w:val="00293F1F"/>
    <w:rsid w:val="002952A2"/>
    <w:rsid w:val="00295A6D"/>
    <w:rsid w:val="00295C34"/>
    <w:rsid w:val="002960BC"/>
    <w:rsid w:val="0029616C"/>
    <w:rsid w:val="00296FE3"/>
    <w:rsid w:val="00297718"/>
    <w:rsid w:val="002A08FE"/>
    <w:rsid w:val="002A11D8"/>
    <w:rsid w:val="002A1465"/>
    <w:rsid w:val="002A19A5"/>
    <w:rsid w:val="002A1B88"/>
    <w:rsid w:val="002A1C01"/>
    <w:rsid w:val="002A2193"/>
    <w:rsid w:val="002A224F"/>
    <w:rsid w:val="002A2E64"/>
    <w:rsid w:val="002A3C00"/>
    <w:rsid w:val="002A3DF0"/>
    <w:rsid w:val="002A46FD"/>
    <w:rsid w:val="002A4968"/>
    <w:rsid w:val="002A4D65"/>
    <w:rsid w:val="002A5D09"/>
    <w:rsid w:val="002A61B5"/>
    <w:rsid w:val="002A63F8"/>
    <w:rsid w:val="002A67BE"/>
    <w:rsid w:val="002A67D8"/>
    <w:rsid w:val="002A6913"/>
    <w:rsid w:val="002A6DDF"/>
    <w:rsid w:val="002A73A3"/>
    <w:rsid w:val="002A7609"/>
    <w:rsid w:val="002A7E6B"/>
    <w:rsid w:val="002B010E"/>
    <w:rsid w:val="002B0498"/>
    <w:rsid w:val="002B04B7"/>
    <w:rsid w:val="002B0542"/>
    <w:rsid w:val="002B0641"/>
    <w:rsid w:val="002B0961"/>
    <w:rsid w:val="002B09A1"/>
    <w:rsid w:val="002B0C23"/>
    <w:rsid w:val="002B0C5F"/>
    <w:rsid w:val="002B1285"/>
    <w:rsid w:val="002B1291"/>
    <w:rsid w:val="002B1C23"/>
    <w:rsid w:val="002B2154"/>
    <w:rsid w:val="002B2358"/>
    <w:rsid w:val="002B280E"/>
    <w:rsid w:val="002B3078"/>
    <w:rsid w:val="002B32E8"/>
    <w:rsid w:val="002B3839"/>
    <w:rsid w:val="002B3C36"/>
    <w:rsid w:val="002B3E7B"/>
    <w:rsid w:val="002B3F06"/>
    <w:rsid w:val="002B4270"/>
    <w:rsid w:val="002B448D"/>
    <w:rsid w:val="002B452C"/>
    <w:rsid w:val="002B49CD"/>
    <w:rsid w:val="002B5A35"/>
    <w:rsid w:val="002B5C93"/>
    <w:rsid w:val="002B5EDA"/>
    <w:rsid w:val="002B6649"/>
    <w:rsid w:val="002B6886"/>
    <w:rsid w:val="002B73F1"/>
    <w:rsid w:val="002B7536"/>
    <w:rsid w:val="002B76BD"/>
    <w:rsid w:val="002B771A"/>
    <w:rsid w:val="002B7811"/>
    <w:rsid w:val="002B7AAF"/>
    <w:rsid w:val="002C018D"/>
    <w:rsid w:val="002C0479"/>
    <w:rsid w:val="002C0674"/>
    <w:rsid w:val="002C07DD"/>
    <w:rsid w:val="002C0B4F"/>
    <w:rsid w:val="002C188C"/>
    <w:rsid w:val="002C26FA"/>
    <w:rsid w:val="002C356A"/>
    <w:rsid w:val="002C3895"/>
    <w:rsid w:val="002C3BFC"/>
    <w:rsid w:val="002C403A"/>
    <w:rsid w:val="002C41E7"/>
    <w:rsid w:val="002C43B0"/>
    <w:rsid w:val="002C44F6"/>
    <w:rsid w:val="002C49D2"/>
    <w:rsid w:val="002C4C88"/>
    <w:rsid w:val="002C65B6"/>
    <w:rsid w:val="002C66F1"/>
    <w:rsid w:val="002C69DF"/>
    <w:rsid w:val="002C6CD2"/>
    <w:rsid w:val="002C6F06"/>
    <w:rsid w:val="002C71C4"/>
    <w:rsid w:val="002C731E"/>
    <w:rsid w:val="002D01E5"/>
    <w:rsid w:val="002D0242"/>
    <w:rsid w:val="002D0760"/>
    <w:rsid w:val="002D0C57"/>
    <w:rsid w:val="002D1041"/>
    <w:rsid w:val="002D11BB"/>
    <w:rsid w:val="002D18B1"/>
    <w:rsid w:val="002D1EA2"/>
    <w:rsid w:val="002D2584"/>
    <w:rsid w:val="002D2AD4"/>
    <w:rsid w:val="002D2D7A"/>
    <w:rsid w:val="002D33D5"/>
    <w:rsid w:val="002D3754"/>
    <w:rsid w:val="002D3F6A"/>
    <w:rsid w:val="002D48D0"/>
    <w:rsid w:val="002D4B0A"/>
    <w:rsid w:val="002D4CC7"/>
    <w:rsid w:val="002D4D38"/>
    <w:rsid w:val="002D4FBE"/>
    <w:rsid w:val="002D52D6"/>
    <w:rsid w:val="002D5588"/>
    <w:rsid w:val="002D55C3"/>
    <w:rsid w:val="002D6309"/>
    <w:rsid w:val="002D6A81"/>
    <w:rsid w:val="002D6F95"/>
    <w:rsid w:val="002D7249"/>
    <w:rsid w:val="002D755E"/>
    <w:rsid w:val="002D7772"/>
    <w:rsid w:val="002D7A9E"/>
    <w:rsid w:val="002D7ACE"/>
    <w:rsid w:val="002D7FDD"/>
    <w:rsid w:val="002E0042"/>
    <w:rsid w:val="002E00C3"/>
    <w:rsid w:val="002E04D9"/>
    <w:rsid w:val="002E0825"/>
    <w:rsid w:val="002E0B31"/>
    <w:rsid w:val="002E1057"/>
    <w:rsid w:val="002E1085"/>
    <w:rsid w:val="002E10A4"/>
    <w:rsid w:val="002E1AA7"/>
    <w:rsid w:val="002E1D81"/>
    <w:rsid w:val="002E1DB7"/>
    <w:rsid w:val="002E1F02"/>
    <w:rsid w:val="002E216F"/>
    <w:rsid w:val="002E2692"/>
    <w:rsid w:val="002E2F54"/>
    <w:rsid w:val="002E2FB6"/>
    <w:rsid w:val="002E332E"/>
    <w:rsid w:val="002E3D79"/>
    <w:rsid w:val="002E58EA"/>
    <w:rsid w:val="002E5B26"/>
    <w:rsid w:val="002E5B59"/>
    <w:rsid w:val="002E6996"/>
    <w:rsid w:val="002E6FEE"/>
    <w:rsid w:val="002E7011"/>
    <w:rsid w:val="002E7A59"/>
    <w:rsid w:val="002E7E71"/>
    <w:rsid w:val="002E7EC2"/>
    <w:rsid w:val="002F0081"/>
    <w:rsid w:val="002F03CC"/>
    <w:rsid w:val="002F049B"/>
    <w:rsid w:val="002F0613"/>
    <w:rsid w:val="002F0909"/>
    <w:rsid w:val="002F09DE"/>
    <w:rsid w:val="002F09E9"/>
    <w:rsid w:val="002F0AB2"/>
    <w:rsid w:val="002F0BA8"/>
    <w:rsid w:val="002F0E8E"/>
    <w:rsid w:val="002F178F"/>
    <w:rsid w:val="002F1C8C"/>
    <w:rsid w:val="002F2196"/>
    <w:rsid w:val="002F2460"/>
    <w:rsid w:val="002F2603"/>
    <w:rsid w:val="002F280F"/>
    <w:rsid w:val="002F28ED"/>
    <w:rsid w:val="002F33D1"/>
    <w:rsid w:val="002F349E"/>
    <w:rsid w:val="002F3930"/>
    <w:rsid w:val="002F3968"/>
    <w:rsid w:val="002F48DD"/>
    <w:rsid w:val="002F48EE"/>
    <w:rsid w:val="002F522C"/>
    <w:rsid w:val="002F59D6"/>
    <w:rsid w:val="002F6422"/>
    <w:rsid w:val="002F6DEA"/>
    <w:rsid w:val="002F6FC8"/>
    <w:rsid w:val="002F70C7"/>
    <w:rsid w:val="002F756C"/>
    <w:rsid w:val="002F78C3"/>
    <w:rsid w:val="002F7997"/>
    <w:rsid w:val="003000E0"/>
    <w:rsid w:val="00300502"/>
    <w:rsid w:val="0030066C"/>
    <w:rsid w:val="00300B80"/>
    <w:rsid w:val="003018CB"/>
    <w:rsid w:val="00301D5D"/>
    <w:rsid w:val="00301D8D"/>
    <w:rsid w:val="00302E72"/>
    <w:rsid w:val="003030FB"/>
    <w:rsid w:val="00303DDE"/>
    <w:rsid w:val="00304800"/>
    <w:rsid w:val="0030518C"/>
    <w:rsid w:val="00305602"/>
    <w:rsid w:val="00305B69"/>
    <w:rsid w:val="00305BA5"/>
    <w:rsid w:val="00305E21"/>
    <w:rsid w:val="00306010"/>
    <w:rsid w:val="0030648B"/>
    <w:rsid w:val="00306561"/>
    <w:rsid w:val="0030663A"/>
    <w:rsid w:val="00306997"/>
    <w:rsid w:val="00307307"/>
    <w:rsid w:val="0030732D"/>
    <w:rsid w:val="0030770F"/>
    <w:rsid w:val="003078AB"/>
    <w:rsid w:val="00310014"/>
    <w:rsid w:val="00310754"/>
    <w:rsid w:val="003108D3"/>
    <w:rsid w:val="0031164E"/>
    <w:rsid w:val="00311B66"/>
    <w:rsid w:val="00312265"/>
    <w:rsid w:val="00312DBB"/>
    <w:rsid w:val="0031309A"/>
    <w:rsid w:val="003131FD"/>
    <w:rsid w:val="003133B2"/>
    <w:rsid w:val="00313511"/>
    <w:rsid w:val="00313B11"/>
    <w:rsid w:val="00313C0D"/>
    <w:rsid w:val="00313C3B"/>
    <w:rsid w:val="0031433F"/>
    <w:rsid w:val="003144AF"/>
    <w:rsid w:val="00314A99"/>
    <w:rsid w:val="00314F38"/>
    <w:rsid w:val="00315F6C"/>
    <w:rsid w:val="003165E3"/>
    <w:rsid w:val="00316676"/>
    <w:rsid w:val="003169D0"/>
    <w:rsid w:val="003172BC"/>
    <w:rsid w:val="00317D5E"/>
    <w:rsid w:val="00317E98"/>
    <w:rsid w:val="003206E6"/>
    <w:rsid w:val="00320871"/>
    <w:rsid w:val="00320BCA"/>
    <w:rsid w:val="00320EBB"/>
    <w:rsid w:val="00321003"/>
    <w:rsid w:val="003218D1"/>
    <w:rsid w:val="00321A80"/>
    <w:rsid w:val="00321D3D"/>
    <w:rsid w:val="00322485"/>
    <w:rsid w:val="00322732"/>
    <w:rsid w:val="00322737"/>
    <w:rsid w:val="00322CC1"/>
    <w:rsid w:val="00322CE3"/>
    <w:rsid w:val="00323923"/>
    <w:rsid w:val="00324990"/>
    <w:rsid w:val="003249D2"/>
    <w:rsid w:val="00324D06"/>
    <w:rsid w:val="0032572B"/>
    <w:rsid w:val="0032574A"/>
    <w:rsid w:val="00326564"/>
    <w:rsid w:val="0032685F"/>
    <w:rsid w:val="00326C09"/>
    <w:rsid w:val="00326D4E"/>
    <w:rsid w:val="0032761A"/>
    <w:rsid w:val="00327B01"/>
    <w:rsid w:val="00327F1E"/>
    <w:rsid w:val="0033053A"/>
    <w:rsid w:val="00330912"/>
    <w:rsid w:val="0033127F"/>
    <w:rsid w:val="00331DDE"/>
    <w:rsid w:val="00331FD7"/>
    <w:rsid w:val="00332321"/>
    <w:rsid w:val="00332A0B"/>
    <w:rsid w:val="00332CC1"/>
    <w:rsid w:val="0033330E"/>
    <w:rsid w:val="003333A0"/>
    <w:rsid w:val="003338E7"/>
    <w:rsid w:val="00333C34"/>
    <w:rsid w:val="00333F18"/>
    <w:rsid w:val="003342FE"/>
    <w:rsid w:val="00334583"/>
    <w:rsid w:val="0033458A"/>
    <w:rsid w:val="00334BA7"/>
    <w:rsid w:val="00334F70"/>
    <w:rsid w:val="00335070"/>
    <w:rsid w:val="00335313"/>
    <w:rsid w:val="0033565D"/>
    <w:rsid w:val="00335BEB"/>
    <w:rsid w:val="00335CDC"/>
    <w:rsid w:val="00335E15"/>
    <w:rsid w:val="00335E45"/>
    <w:rsid w:val="00335E78"/>
    <w:rsid w:val="00335FFD"/>
    <w:rsid w:val="00336E49"/>
    <w:rsid w:val="00336EC3"/>
    <w:rsid w:val="00336FB6"/>
    <w:rsid w:val="00337912"/>
    <w:rsid w:val="00337A10"/>
    <w:rsid w:val="00337A68"/>
    <w:rsid w:val="00337D7B"/>
    <w:rsid w:val="0034033E"/>
    <w:rsid w:val="003410F2"/>
    <w:rsid w:val="00341387"/>
    <w:rsid w:val="003413CF"/>
    <w:rsid w:val="00341516"/>
    <w:rsid w:val="0034178C"/>
    <w:rsid w:val="0034181B"/>
    <w:rsid w:val="00341EC6"/>
    <w:rsid w:val="00342376"/>
    <w:rsid w:val="003424BC"/>
    <w:rsid w:val="00342531"/>
    <w:rsid w:val="003426B4"/>
    <w:rsid w:val="00342ABD"/>
    <w:rsid w:val="00342C23"/>
    <w:rsid w:val="00342C3A"/>
    <w:rsid w:val="00342F78"/>
    <w:rsid w:val="003430BD"/>
    <w:rsid w:val="00343289"/>
    <w:rsid w:val="0034362E"/>
    <w:rsid w:val="0034376A"/>
    <w:rsid w:val="003437E2"/>
    <w:rsid w:val="0034381D"/>
    <w:rsid w:val="003443A9"/>
    <w:rsid w:val="00344429"/>
    <w:rsid w:val="0034444A"/>
    <w:rsid w:val="00344650"/>
    <w:rsid w:val="00344C2C"/>
    <w:rsid w:val="00345370"/>
    <w:rsid w:val="00345378"/>
    <w:rsid w:val="00345499"/>
    <w:rsid w:val="00345BBF"/>
    <w:rsid w:val="00346332"/>
    <w:rsid w:val="0034635A"/>
    <w:rsid w:val="003465BD"/>
    <w:rsid w:val="0034685E"/>
    <w:rsid w:val="00346F0C"/>
    <w:rsid w:val="00347562"/>
    <w:rsid w:val="003476B3"/>
    <w:rsid w:val="00347CB5"/>
    <w:rsid w:val="00347D06"/>
    <w:rsid w:val="00347E39"/>
    <w:rsid w:val="00350951"/>
    <w:rsid w:val="0035097A"/>
    <w:rsid w:val="00350B81"/>
    <w:rsid w:val="00351A32"/>
    <w:rsid w:val="003525B8"/>
    <w:rsid w:val="003529E2"/>
    <w:rsid w:val="00352BFA"/>
    <w:rsid w:val="00352C72"/>
    <w:rsid w:val="0035377A"/>
    <w:rsid w:val="00353E42"/>
    <w:rsid w:val="00353FB1"/>
    <w:rsid w:val="003544C0"/>
    <w:rsid w:val="00354C4B"/>
    <w:rsid w:val="003556A6"/>
    <w:rsid w:val="00355D41"/>
    <w:rsid w:val="003562D7"/>
    <w:rsid w:val="003567F9"/>
    <w:rsid w:val="00357037"/>
    <w:rsid w:val="00357700"/>
    <w:rsid w:val="003600FD"/>
    <w:rsid w:val="0036030B"/>
    <w:rsid w:val="0036077C"/>
    <w:rsid w:val="00360904"/>
    <w:rsid w:val="00360A8C"/>
    <w:rsid w:val="00360EAB"/>
    <w:rsid w:val="00361261"/>
    <w:rsid w:val="00361552"/>
    <w:rsid w:val="003623C8"/>
    <w:rsid w:val="00363127"/>
    <w:rsid w:val="00363EE7"/>
    <w:rsid w:val="00364390"/>
    <w:rsid w:val="003646A2"/>
    <w:rsid w:val="00364765"/>
    <w:rsid w:val="003647D3"/>
    <w:rsid w:val="00364F07"/>
    <w:rsid w:val="00365839"/>
    <w:rsid w:val="00365852"/>
    <w:rsid w:val="00365A0B"/>
    <w:rsid w:val="003665F7"/>
    <w:rsid w:val="00366786"/>
    <w:rsid w:val="003669DA"/>
    <w:rsid w:val="00366AA0"/>
    <w:rsid w:val="00367A62"/>
    <w:rsid w:val="00367DF1"/>
    <w:rsid w:val="003701E8"/>
    <w:rsid w:val="00371C03"/>
    <w:rsid w:val="00371D6E"/>
    <w:rsid w:val="00371F2A"/>
    <w:rsid w:val="0037208D"/>
    <w:rsid w:val="00372410"/>
    <w:rsid w:val="00372DC9"/>
    <w:rsid w:val="0037327E"/>
    <w:rsid w:val="00373374"/>
    <w:rsid w:val="00373628"/>
    <w:rsid w:val="00373E96"/>
    <w:rsid w:val="00374F43"/>
    <w:rsid w:val="00375A0F"/>
    <w:rsid w:val="00375AA5"/>
    <w:rsid w:val="00376971"/>
    <w:rsid w:val="00376BC7"/>
    <w:rsid w:val="0037731B"/>
    <w:rsid w:val="00377609"/>
    <w:rsid w:val="00377BB0"/>
    <w:rsid w:val="00377E78"/>
    <w:rsid w:val="003800D3"/>
    <w:rsid w:val="00380117"/>
    <w:rsid w:val="0038019A"/>
    <w:rsid w:val="0038025A"/>
    <w:rsid w:val="00380625"/>
    <w:rsid w:val="00380B64"/>
    <w:rsid w:val="003812F3"/>
    <w:rsid w:val="00381E4D"/>
    <w:rsid w:val="00381F3F"/>
    <w:rsid w:val="00382348"/>
    <w:rsid w:val="003826DB"/>
    <w:rsid w:val="00382937"/>
    <w:rsid w:val="00382A68"/>
    <w:rsid w:val="00382BB4"/>
    <w:rsid w:val="00382DC6"/>
    <w:rsid w:val="00382EFF"/>
    <w:rsid w:val="00383175"/>
    <w:rsid w:val="003839D8"/>
    <w:rsid w:val="00383E37"/>
    <w:rsid w:val="003840BB"/>
    <w:rsid w:val="003840E1"/>
    <w:rsid w:val="0038414C"/>
    <w:rsid w:val="00384256"/>
    <w:rsid w:val="00384AD0"/>
    <w:rsid w:val="00384FDA"/>
    <w:rsid w:val="0038547C"/>
    <w:rsid w:val="00385D48"/>
    <w:rsid w:val="00386329"/>
    <w:rsid w:val="00386372"/>
    <w:rsid w:val="003865B5"/>
    <w:rsid w:val="0038692A"/>
    <w:rsid w:val="003869CF"/>
    <w:rsid w:val="00386A17"/>
    <w:rsid w:val="00386A3F"/>
    <w:rsid w:val="00386C00"/>
    <w:rsid w:val="00386F69"/>
    <w:rsid w:val="003871A1"/>
    <w:rsid w:val="0038770D"/>
    <w:rsid w:val="00387A9C"/>
    <w:rsid w:val="00387D05"/>
    <w:rsid w:val="00390078"/>
    <w:rsid w:val="00390334"/>
    <w:rsid w:val="003906EA"/>
    <w:rsid w:val="00390CD2"/>
    <w:rsid w:val="00390E13"/>
    <w:rsid w:val="00391565"/>
    <w:rsid w:val="003916A2"/>
    <w:rsid w:val="00391BE2"/>
    <w:rsid w:val="00391D0B"/>
    <w:rsid w:val="00391F26"/>
    <w:rsid w:val="00391FFF"/>
    <w:rsid w:val="00392403"/>
    <w:rsid w:val="00392545"/>
    <w:rsid w:val="00392B6D"/>
    <w:rsid w:val="00392B77"/>
    <w:rsid w:val="00393447"/>
    <w:rsid w:val="003934F6"/>
    <w:rsid w:val="00393650"/>
    <w:rsid w:val="00393C2C"/>
    <w:rsid w:val="00394006"/>
    <w:rsid w:val="0039442C"/>
    <w:rsid w:val="003945D9"/>
    <w:rsid w:val="00394C8E"/>
    <w:rsid w:val="00394F30"/>
    <w:rsid w:val="00394F4F"/>
    <w:rsid w:val="0039523B"/>
    <w:rsid w:val="00395785"/>
    <w:rsid w:val="00396083"/>
    <w:rsid w:val="0039676D"/>
    <w:rsid w:val="00396818"/>
    <w:rsid w:val="00396899"/>
    <w:rsid w:val="00396A10"/>
    <w:rsid w:val="00396CB4"/>
    <w:rsid w:val="00396FF0"/>
    <w:rsid w:val="0039719B"/>
    <w:rsid w:val="0039732A"/>
    <w:rsid w:val="003A16D8"/>
    <w:rsid w:val="003A1D5C"/>
    <w:rsid w:val="003A1F0C"/>
    <w:rsid w:val="003A22EB"/>
    <w:rsid w:val="003A281C"/>
    <w:rsid w:val="003A2C17"/>
    <w:rsid w:val="003A2F60"/>
    <w:rsid w:val="003A3719"/>
    <w:rsid w:val="003A4125"/>
    <w:rsid w:val="003A42FF"/>
    <w:rsid w:val="003A43B2"/>
    <w:rsid w:val="003A44DB"/>
    <w:rsid w:val="003A45C5"/>
    <w:rsid w:val="003A476E"/>
    <w:rsid w:val="003A4BE9"/>
    <w:rsid w:val="003A4CD3"/>
    <w:rsid w:val="003A5CA4"/>
    <w:rsid w:val="003A6D65"/>
    <w:rsid w:val="003A7254"/>
    <w:rsid w:val="003A7F07"/>
    <w:rsid w:val="003B07F8"/>
    <w:rsid w:val="003B0B78"/>
    <w:rsid w:val="003B0D4A"/>
    <w:rsid w:val="003B169D"/>
    <w:rsid w:val="003B1CD8"/>
    <w:rsid w:val="003B1EEB"/>
    <w:rsid w:val="003B263A"/>
    <w:rsid w:val="003B2906"/>
    <w:rsid w:val="003B29B3"/>
    <w:rsid w:val="003B29F0"/>
    <w:rsid w:val="003B2D77"/>
    <w:rsid w:val="003B31A4"/>
    <w:rsid w:val="003B31AF"/>
    <w:rsid w:val="003B3B7A"/>
    <w:rsid w:val="003B3C8C"/>
    <w:rsid w:val="003B42B0"/>
    <w:rsid w:val="003B491F"/>
    <w:rsid w:val="003B4A48"/>
    <w:rsid w:val="003B4BF2"/>
    <w:rsid w:val="003B4E72"/>
    <w:rsid w:val="003B596D"/>
    <w:rsid w:val="003B5E3E"/>
    <w:rsid w:val="003B6C0C"/>
    <w:rsid w:val="003B6F17"/>
    <w:rsid w:val="003B79B1"/>
    <w:rsid w:val="003B7C48"/>
    <w:rsid w:val="003C0288"/>
    <w:rsid w:val="003C05D0"/>
    <w:rsid w:val="003C06F2"/>
    <w:rsid w:val="003C0C88"/>
    <w:rsid w:val="003C0FCF"/>
    <w:rsid w:val="003C1A5D"/>
    <w:rsid w:val="003C1C16"/>
    <w:rsid w:val="003C1F89"/>
    <w:rsid w:val="003C21B4"/>
    <w:rsid w:val="003C2935"/>
    <w:rsid w:val="003C2F36"/>
    <w:rsid w:val="003C3383"/>
    <w:rsid w:val="003C5A6B"/>
    <w:rsid w:val="003C5E4C"/>
    <w:rsid w:val="003C5FCC"/>
    <w:rsid w:val="003C6105"/>
    <w:rsid w:val="003C6436"/>
    <w:rsid w:val="003C6C73"/>
    <w:rsid w:val="003C6D38"/>
    <w:rsid w:val="003C7D20"/>
    <w:rsid w:val="003C7D8D"/>
    <w:rsid w:val="003C7F29"/>
    <w:rsid w:val="003D0168"/>
    <w:rsid w:val="003D0400"/>
    <w:rsid w:val="003D1093"/>
    <w:rsid w:val="003D146A"/>
    <w:rsid w:val="003D16A0"/>
    <w:rsid w:val="003D17E1"/>
    <w:rsid w:val="003D1FC9"/>
    <w:rsid w:val="003D2C20"/>
    <w:rsid w:val="003D2DA5"/>
    <w:rsid w:val="003D43F1"/>
    <w:rsid w:val="003D453A"/>
    <w:rsid w:val="003D462C"/>
    <w:rsid w:val="003D47B2"/>
    <w:rsid w:val="003D4DD2"/>
    <w:rsid w:val="003D5199"/>
    <w:rsid w:val="003D5554"/>
    <w:rsid w:val="003D571A"/>
    <w:rsid w:val="003D5830"/>
    <w:rsid w:val="003D5A84"/>
    <w:rsid w:val="003D5AAC"/>
    <w:rsid w:val="003D5DF9"/>
    <w:rsid w:val="003D5FE4"/>
    <w:rsid w:val="003D6022"/>
    <w:rsid w:val="003D65E2"/>
    <w:rsid w:val="003D69A0"/>
    <w:rsid w:val="003D6D12"/>
    <w:rsid w:val="003D7399"/>
    <w:rsid w:val="003D742E"/>
    <w:rsid w:val="003D7B73"/>
    <w:rsid w:val="003D7BB7"/>
    <w:rsid w:val="003D7CF7"/>
    <w:rsid w:val="003E0074"/>
    <w:rsid w:val="003E1F1C"/>
    <w:rsid w:val="003E244A"/>
    <w:rsid w:val="003E25BE"/>
    <w:rsid w:val="003E2D55"/>
    <w:rsid w:val="003E2EA2"/>
    <w:rsid w:val="003E2ED8"/>
    <w:rsid w:val="003E30B4"/>
    <w:rsid w:val="003E365F"/>
    <w:rsid w:val="003E4404"/>
    <w:rsid w:val="003E4A9C"/>
    <w:rsid w:val="003E4CBC"/>
    <w:rsid w:val="003E4EE4"/>
    <w:rsid w:val="003E54B1"/>
    <w:rsid w:val="003E5A31"/>
    <w:rsid w:val="003E5BDE"/>
    <w:rsid w:val="003E5DEE"/>
    <w:rsid w:val="003E5F80"/>
    <w:rsid w:val="003E6C6C"/>
    <w:rsid w:val="003E722B"/>
    <w:rsid w:val="003E76B3"/>
    <w:rsid w:val="003E78A6"/>
    <w:rsid w:val="003E7BC1"/>
    <w:rsid w:val="003F01CB"/>
    <w:rsid w:val="003F0592"/>
    <w:rsid w:val="003F0A6A"/>
    <w:rsid w:val="003F0C3B"/>
    <w:rsid w:val="003F0F81"/>
    <w:rsid w:val="003F0FB4"/>
    <w:rsid w:val="003F1136"/>
    <w:rsid w:val="003F1156"/>
    <w:rsid w:val="003F13CD"/>
    <w:rsid w:val="003F14AA"/>
    <w:rsid w:val="003F17E7"/>
    <w:rsid w:val="003F1877"/>
    <w:rsid w:val="003F19C4"/>
    <w:rsid w:val="003F1C99"/>
    <w:rsid w:val="003F243D"/>
    <w:rsid w:val="003F27D3"/>
    <w:rsid w:val="003F29A6"/>
    <w:rsid w:val="003F2DF1"/>
    <w:rsid w:val="003F2E76"/>
    <w:rsid w:val="003F30E0"/>
    <w:rsid w:val="003F3479"/>
    <w:rsid w:val="003F3919"/>
    <w:rsid w:val="003F3AE6"/>
    <w:rsid w:val="003F4A4B"/>
    <w:rsid w:val="003F5D0A"/>
    <w:rsid w:val="003F5F0F"/>
    <w:rsid w:val="003F660B"/>
    <w:rsid w:val="003F69A6"/>
    <w:rsid w:val="003F6DA5"/>
    <w:rsid w:val="003F737E"/>
    <w:rsid w:val="003F76B6"/>
    <w:rsid w:val="003F7796"/>
    <w:rsid w:val="00400C10"/>
    <w:rsid w:val="0040101C"/>
    <w:rsid w:val="0040140F"/>
    <w:rsid w:val="00401D76"/>
    <w:rsid w:val="0040204E"/>
    <w:rsid w:val="00402614"/>
    <w:rsid w:val="00403222"/>
    <w:rsid w:val="00403F74"/>
    <w:rsid w:val="00404460"/>
    <w:rsid w:val="0040487C"/>
    <w:rsid w:val="00404F2B"/>
    <w:rsid w:val="004060FF"/>
    <w:rsid w:val="004062E5"/>
    <w:rsid w:val="00406400"/>
    <w:rsid w:val="00406AE9"/>
    <w:rsid w:val="00406FAD"/>
    <w:rsid w:val="004074CA"/>
    <w:rsid w:val="00407AC5"/>
    <w:rsid w:val="00407CB8"/>
    <w:rsid w:val="0041010F"/>
    <w:rsid w:val="00410508"/>
    <w:rsid w:val="004105C4"/>
    <w:rsid w:val="00410620"/>
    <w:rsid w:val="004109FF"/>
    <w:rsid w:val="00410D50"/>
    <w:rsid w:val="0041151C"/>
    <w:rsid w:val="00412131"/>
    <w:rsid w:val="00412531"/>
    <w:rsid w:val="004127B2"/>
    <w:rsid w:val="00412800"/>
    <w:rsid w:val="00412FDA"/>
    <w:rsid w:val="00413023"/>
    <w:rsid w:val="0041303E"/>
    <w:rsid w:val="00413063"/>
    <w:rsid w:val="00413286"/>
    <w:rsid w:val="0041356D"/>
    <w:rsid w:val="00413D97"/>
    <w:rsid w:val="00413DF1"/>
    <w:rsid w:val="00414CE5"/>
    <w:rsid w:val="00414D7B"/>
    <w:rsid w:val="0041517D"/>
    <w:rsid w:val="004155B7"/>
    <w:rsid w:val="00415732"/>
    <w:rsid w:val="0041593E"/>
    <w:rsid w:val="00415AD3"/>
    <w:rsid w:val="00415D3D"/>
    <w:rsid w:val="00415D96"/>
    <w:rsid w:val="0041606C"/>
    <w:rsid w:val="00416200"/>
    <w:rsid w:val="0041629E"/>
    <w:rsid w:val="00416575"/>
    <w:rsid w:val="004169FC"/>
    <w:rsid w:val="004170D6"/>
    <w:rsid w:val="004179CA"/>
    <w:rsid w:val="00417BF2"/>
    <w:rsid w:val="00420198"/>
    <w:rsid w:val="0042019B"/>
    <w:rsid w:val="004202AE"/>
    <w:rsid w:val="00421054"/>
    <w:rsid w:val="004214B8"/>
    <w:rsid w:val="00421BEA"/>
    <w:rsid w:val="00421C50"/>
    <w:rsid w:val="00422072"/>
    <w:rsid w:val="00422B50"/>
    <w:rsid w:val="00422BD9"/>
    <w:rsid w:val="00423A24"/>
    <w:rsid w:val="00424140"/>
    <w:rsid w:val="00424223"/>
    <w:rsid w:val="0042426B"/>
    <w:rsid w:val="00424790"/>
    <w:rsid w:val="004248AF"/>
    <w:rsid w:val="00424A90"/>
    <w:rsid w:val="00424D1C"/>
    <w:rsid w:val="00425A22"/>
    <w:rsid w:val="00425B52"/>
    <w:rsid w:val="00425DF4"/>
    <w:rsid w:val="004267F8"/>
    <w:rsid w:val="00426CF6"/>
    <w:rsid w:val="00427AD0"/>
    <w:rsid w:val="00427FAD"/>
    <w:rsid w:val="00430096"/>
    <w:rsid w:val="0043028C"/>
    <w:rsid w:val="00430E9B"/>
    <w:rsid w:val="00430ECB"/>
    <w:rsid w:val="00431144"/>
    <w:rsid w:val="004312D5"/>
    <w:rsid w:val="00431677"/>
    <w:rsid w:val="00431F43"/>
    <w:rsid w:val="00431F7F"/>
    <w:rsid w:val="00431F94"/>
    <w:rsid w:val="0043228A"/>
    <w:rsid w:val="00432734"/>
    <w:rsid w:val="00432B57"/>
    <w:rsid w:val="00432D09"/>
    <w:rsid w:val="0043341C"/>
    <w:rsid w:val="004335DB"/>
    <w:rsid w:val="004335F5"/>
    <w:rsid w:val="00433CDA"/>
    <w:rsid w:val="00433D04"/>
    <w:rsid w:val="00433DDA"/>
    <w:rsid w:val="004346B4"/>
    <w:rsid w:val="00434DFC"/>
    <w:rsid w:val="00435009"/>
    <w:rsid w:val="00435B76"/>
    <w:rsid w:val="00435DC5"/>
    <w:rsid w:val="00435EC4"/>
    <w:rsid w:val="004361D8"/>
    <w:rsid w:val="00436420"/>
    <w:rsid w:val="00436EDE"/>
    <w:rsid w:val="00436F22"/>
    <w:rsid w:val="00437264"/>
    <w:rsid w:val="00437BC0"/>
    <w:rsid w:val="00437C18"/>
    <w:rsid w:val="00437FF8"/>
    <w:rsid w:val="00440360"/>
    <w:rsid w:val="00440746"/>
    <w:rsid w:val="00440FF9"/>
    <w:rsid w:val="0044189B"/>
    <w:rsid w:val="00441B93"/>
    <w:rsid w:val="00442A15"/>
    <w:rsid w:val="004431C0"/>
    <w:rsid w:val="00443259"/>
    <w:rsid w:val="004436B4"/>
    <w:rsid w:val="00443A8F"/>
    <w:rsid w:val="00443CB8"/>
    <w:rsid w:val="00443E20"/>
    <w:rsid w:val="00444059"/>
    <w:rsid w:val="004441ED"/>
    <w:rsid w:val="0044422A"/>
    <w:rsid w:val="0044474F"/>
    <w:rsid w:val="00444D5B"/>
    <w:rsid w:val="00444F17"/>
    <w:rsid w:val="004452FB"/>
    <w:rsid w:val="004453AC"/>
    <w:rsid w:val="00445E3F"/>
    <w:rsid w:val="004467E5"/>
    <w:rsid w:val="00447202"/>
    <w:rsid w:val="00447AB8"/>
    <w:rsid w:val="00447AF2"/>
    <w:rsid w:val="004500AC"/>
    <w:rsid w:val="0045055A"/>
    <w:rsid w:val="004506A8"/>
    <w:rsid w:val="004507D7"/>
    <w:rsid w:val="004509CB"/>
    <w:rsid w:val="00450A5A"/>
    <w:rsid w:val="00450FCD"/>
    <w:rsid w:val="00451887"/>
    <w:rsid w:val="00451B1B"/>
    <w:rsid w:val="004523D4"/>
    <w:rsid w:val="00452549"/>
    <w:rsid w:val="00453259"/>
    <w:rsid w:val="004535E7"/>
    <w:rsid w:val="00453E36"/>
    <w:rsid w:val="004541E5"/>
    <w:rsid w:val="0045428D"/>
    <w:rsid w:val="0045441A"/>
    <w:rsid w:val="004544D6"/>
    <w:rsid w:val="004545FA"/>
    <w:rsid w:val="00454B5F"/>
    <w:rsid w:val="004554C3"/>
    <w:rsid w:val="00455BAE"/>
    <w:rsid w:val="00455C55"/>
    <w:rsid w:val="00455DB7"/>
    <w:rsid w:val="0045605E"/>
    <w:rsid w:val="00456E05"/>
    <w:rsid w:val="004570F2"/>
    <w:rsid w:val="00457154"/>
    <w:rsid w:val="00457337"/>
    <w:rsid w:val="00457F94"/>
    <w:rsid w:val="004601B1"/>
    <w:rsid w:val="00460446"/>
    <w:rsid w:val="004609D7"/>
    <w:rsid w:val="00461469"/>
    <w:rsid w:val="004615A8"/>
    <w:rsid w:val="004616FD"/>
    <w:rsid w:val="00462017"/>
    <w:rsid w:val="00462280"/>
    <w:rsid w:val="0046229B"/>
    <w:rsid w:val="0046297F"/>
    <w:rsid w:val="00462B4C"/>
    <w:rsid w:val="00462DD7"/>
    <w:rsid w:val="004633D8"/>
    <w:rsid w:val="00463649"/>
    <w:rsid w:val="0046390E"/>
    <w:rsid w:val="00463CE1"/>
    <w:rsid w:val="0046446C"/>
    <w:rsid w:val="004648F6"/>
    <w:rsid w:val="00464B2F"/>
    <w:rsid w:val="004651C7"/>
    <w:rsid w:val="00465550"/>
    <w:rsid w:val="004662F5"/>
    <w:rsid w:val="00466EA7"/>
    <w:rsid w:val="00466F49"/>
    <w:rsid w:val="00467156"/>
    <w:rsid w:val="004672BD"/>
    <w:rsid w:val="004673F2"/>
    <w:rsid w:val="0046754F"/>
    <w:rsid w:val="00467685"/>
    <w:rsid w:val="00467761"/>
    <w:rsid w:val="00467DEA"/>
    <w:rsid w:val="004703FC"/>
    <w:rsid w:val="00470410"/>
    <w:rsid w:val="004707AF"/>
    <w:rsid w:val="004708F7"/>
    <w:rsid w:val="00470A3F"/>
    <w:rsid w:val="00470BB7"/>
    <w:rsid w:val="00471253"/>
    <w:rsid w:val="00471815"/>
    <w:rsid w:val="00471F6E"/>
    <w:rsid w:val="00472457"/>
    <w:rsid w:val="004726AF"/>
    <w:rsid w:val="00472A9B"/>
    <w:rsid w:val="00473342"/>
    <w:rsid w:val="00474295"/>
    <w:rsid w:val="0047430F"/>
    <w:rsid w:val="00474684"/>
    <w:rsid w:val="004747CD"/>
    <w:rsid w:val="00474E5B"/>
    <w:rsid w:val="00474FE5"/>
    <w:rsid w:val="00475521"/>
    <w:rsid w:val="0047565C"/>
    <w:rsid w:val="0047689D"/>
    <w:rsid w:val="00476DD5"/>
    <w:rsid w:val="004773E7"/>
    <w:rsid w:val="00477C53"/>
    <w:rsid w:val="00480039"/>
    <w:rsid w:val="00480070"/>
    <w:rsid w:val="0048067D"/>
    <w:rsid w:val="004811E9"/>
    <w:rsid w:val="00481250"/>
    <w:rsid w:val="0048151D"/>
    <w:rsid w:val="00482A03"/>
    <w:rsid w:val="00482BDF"/>
    <w:rsid w:val="00482C49"/>
    <w:rsid w:val="00483643"/>
    <w:rsid w:val="00483A95"/>
    <w:rsid w:val="00484224"/>
    <w:rsid w:val="0048428F"/>
    <w:rsid w:val="004848F5"/>
    <w:rsid w:val="00484A20"/>
    <w:rsid w:val="00484C72"/>
    <w:rsid w:val="00484EFF"/>
    <w:rsid w:val="00485264"/>
    <w:rsid w:val="00485D2A"/>
    <w:rsid w:val="00485F1B"/>
    <w:rsid w:val="004860CD"/>
    <w:rsid w:val="0048658E"/>
    <w:rsid w:val="00486A7B"/>
    <w:rsid w:val="00486AAC"/>
    <w:rsid w:val="00486B20"/>
    <w:rsid w:val="00486F4C"/>
    <w:rsid w:val="0049043A"/>
    <w:rsid w:val="0049074E"/>
    <w:rsid w:val="00490995"/>
    <w:rsid w:val="00490B2E"/>
    <w:rsid w:val="00491420"/>
    <w:rsid w:val="0049234B"/>
    <w:rsid w:val="004928A9"/>
    <w:rsid w:val="00492EFE"/>
    <w:rsid w:val="0049368A"/>
    <w:rsid w:val="00493930"/>
    <w:rsid w:val="00493943"/>
    <w:rsid w:val="004944E3"/>
    <w:rsid w:val="00494683"/>
    <w:rsid w:val="004949AA"/>
    <w:rsid w:val="00494ADA"/>
    <w:rsid w:val="00494CBE"/>
    <w:rsid w:val="004950B9"/>
    <w:rsid w:val="00495272"/>
    <w:rsid w:val="0049571F"/>
    <w:rsid w:val="004958E5"/>
    <w:rsid w:val="00495F5B"/>
    <w:rsid w:val="00496309"/>
    <w:rsid w:val="00496CA9"/>
    <w:rsid w:val="00496FBC"/>
    <w:rsid w:val="004971A7"/>
    <w:rsid w:val="004973DD"/>
    <w:rsid w:val="0049780C"/>
    <w:rsid w:val="00497A4D"/>
    <w:rsid w:val="004A0542"/>
    <w:rsid w:val="004A0D61"/>
    <w:rsid w:val="004A16FA"/>
    <w:rsid w:val="004A1760"/>
    <w:rsid w:val="004A19E6"/>
    <w:rsid w:val="004A1C33"/>
    <w:rsid w:val="004A1E20"/>
    <w:rsid w:val="004A2A9C"/>
    <w:rsid w:val="004A2CE9"/>
    <w:rsid w:val="004A31ED"/>
    <w:rsid w:val="004A392F"/>
    <w:rsid w:val="004A3A0B"/>
    <w:rsid w:val="004A3CEF"/>
    <w:rsid w:val="004A3F27"/>
    <w:rsid w:val="004A3F7E"/>
    <w:rsid w:val="004A3FA0"/>
    <w:rsid w:val="004A402E"/>
    <w:rsid w:val="004A42A0"/>
    <w:rsid w:val="004A44D3"/>
    <w:rsid w:val="004A491B"/>
    <w:rsid w:val="004A4BB4"/>
    <w:rsid w:val="004A5AFF"/>
    <w:rsid w:val="004A5F9C"/>
    <w:rsid w:val="004A656A"/>
    <w:rsid w:val="004A75DD"/>
    <w:rsid w:val="004A7972"/>
    <w:rsid w:val="004A7AFE"/>
    <w:rsid w:val="004A7E70"/>
    <w:rsid w:val="004B140C"/>
    <w:rsid w:val="004B15D7"/>
    <w:rsid w:val="004B19D4"/>
    <w:rsid w:val="004B1DC8"/>
    <w:rsid w:val="004B2165"/>
    <w:rsid w:val="004B22D1"/>
    <w:rsid w:val="004B31C3"/>
    <w:rsid w:val="004B33D3"/>
    <w:rsid w:val="004B37BC"/>
    <w:rsid w:val="004B3B08"/>
    <w:rsid w:val="004B3CFC"/>
    <w:rsid w:val="004B3FD2"/>
    <w:rsid w:val="004B4129"/>
    <w:rsid w:val="004B4223"/>
    <w:rsid w:val="004B46A0"/>
    <w:rsid w:val="004B4C3A"/>
    <w:rsid w:val="004B5502"/>
    <w:rsid w:val="004B5BB3"/>
    <w:rsid w:val="004B5C38"/>
    <w:rsid w:val="004B688D"/>
    <w:rsid w:val="004B6B66"/>
    <w:rsid w:val="004B6D42"/>
    <w:rsid w:val="004B6EA0"/>
    <w:rsid w:val="004B6FE3"/>
    <w:rsid w:val="004B7001"/>
    <w:rsid w:val="004B71F0"/>
    <w:rsid w:val="004B7367"/>
    <w:rsid w:val="004B77BD"/>
    <w:rsid w:val="004B77CD"/>
    <w:rsid w:val="004C06FE"/>
    <w:rsid w:val="004C0B02"/>
    <w:rsid w:val="004C0C3A"/>
    <w:rsid w:val="004C0C4D"/>
    <w:rsid w:val="004C0D9D"/>
    <w:rsid w:val="004C0F32"/>
    <w:rsid w:val="004C0F8F"/>
    <w:rsid w:val="004C1170"/>
    <w:rsid w:val="004C11F5"/>
    <w:rsid w:val="004C1261"/>
    <w:rsid w:val="004C1484"/>
    <w:rsid w:val="004C1531"/>
    <w:rsid w:val="004C18EA"/>
    <w:rsid w:val="004C1F9A"/>
    <w:rsid w:val="004C2003"/>
    <w:rsid w:val="004C209A"/>
    <w:rsid w:val="004C2162"/>
    <w:rsid w:val="004C33BE"/>
    <w:rsid w:val="004C3434"/>
    <w:rsid w:val="004C4568"/>
    <w:rsid w:val="004C4B44"/>
    <w:rsid w:val="004C4B54"/>
    <w:rsid w:val="004C518C"/>
    <w:rsid w:val="004C5D28"/>
    <w:rsid w:val="004C6049"/>
    <w:rsid w:val="004C6438"/>
    <w:rsid w:val="004C6827"/>
    <w:rsid w:val="004C7C15"/>
    <w:rsid w:val="004C7CBF"/>
    <w:rsid w:val="004C7E10"/>
    <w:rsid w:val="004C7E85"/>
    <w:rsid w:val="004D07E9"/>
    <w:rsid w:val="004D0880"/>
    <w:rsid w:val="004D08C6"/>
    <w:rsid w:val="004D0BAE"/>
    <w:rsid w:val="004D0F5F"/>
    <w:rsid w:val="004D0FC6"/>
    <w:rsid w:val="004D139B"/>
    <w:rsid w:val="004D17AA"/>
    <w:rsid w:val="004D1DB9"/>
    <w:rsid w:val="004D2709"/>
    <w:rsid w:val="004D2764"/>
    <w:rsid w:val="004D2A08"/>
    <w:rsid w:val="004D2AF3"/>
    <w:rsid w:val="004D2F61"/>
    <w:rsid w:val="004D30B7"/>
    <w:rsid w:val="004D3585"/>
    <w:rsid w:val="004D3DCA"/>
    <w:rsid w:val="004D43C9"/>
    <w:rsid w:val="004D43EA"/>
    <w:rsid w:val="004D44D0"/>
    <w:rsid w:val="004D44F4"/>
    <w:rsid w:val="004D46F3"/>
    <w:rsid w:val="004D4AD8"/>
    <w:rsid w:val="004D597D"/>
    <w:rsid w:val="004D59D7"/>
    <w:rsid w:val="004D5AD3"/>
    <w:rsid w:val="004D5F0D"/>
    <w:rsid w:val="004D6F98"/>
    <w:rsid w:val="004D7082"/>
    <w:rsid w:val="004D79E7"/>
    <w:rsid w:val="004D7A13"/>
    <w:rsid w:val="004D7D70"/>
    <w:rsid w:val="004E031B"/>
    <w:rsid w:val="004E07C2"/>
    <w:rsid w:val="004E08C7"/>
    <w:rsid w:val="004E0939"/>
    <w:rsid w:val="004E09BA"/>
    <w:rsid w:val="004E0CCF"/>
    <w:rsid w:val="004E11D7"/>
    <w:rsid w:val="004E192B"/>
    <w:rsid w:val="004E1ACC"/>
    <w:rsid w:val="004E1C46"/>
    <w:rsid w:val="004E1F0B"/>
    <w:rsid w:val="004E2307"/>
    <w:rsid w:val="004E252F"/>
    <w:rsid w:val="004E25DE"/>
    <w:rsid w:val="004E2648"/>
    <w:rsid w:val="004E3337"/>
    <w:rsid w:val="004E3F68"/>
    <w:rsid w:val="004E44A3"/>
    <w:rsid w:val="004E4609"/>
    <w:rsid w:val="004E46A9"/>
    <w:rsid w:val="004E46D5"/>
    <w:rsid w:val="004E48B3"/>
    <w:rsid w:val="004E4B49"/>
    <w:rsid w:val="004E4C4C"/>
    <w:rsid w:val="004E4DF1"/>
    <w:rsid w:val="004E534F"/>
    <w:rsid w:val="004E5452"/>
    <w:rsid w:val="004E5C85"/>
    <w:rsid w:val="004E66AE"/>
    <w:rsid w:val="004E6CD2"/>
    <w:rsid w:val="004E6FCF"/>
    <w:rsid w:val="004E78BC"/>
    <w:rsid w:val="004E7DDC"/>
    <w:rsid w:val="004F0603"/>
    <w:rsid w:val="004F0FD7"/>
    <w:rsid w:val="004F1595"/>
    <w:rsid w:val="004F1843"/>
    <w:rsid w:val="004F1BDD"/>
    <w:rsid w:val="004F1D31"/>
    <w:rsid w:val="004F1D6B"/>
    <w:rsid w:val="004F1E3F"/>
    <w:rsid w:val="004F1FF8"/>
    <w:rsid w:val="004F20FA"/>
    <w:rsid w:val="004F20FD"/>
    <w:rsid w:val="004F21C6"/>
    <w:rsid w:val="004F2817"/>
    <w:rsid w:val="004F2958"/>
    <w:rsid w:val="004F2EEF"/>
    <w:rsid w:val="004F357F"/>
    <w:rsid w:val="004F4077"/>
    <w:rsid w:val="004F424B"/>
    <w:rsid w:val="004F445A"/>
    <w:rsid w:val="004F49CF"/>
    <w:rsid w:val="004F4D2D"/>
    <w:rsid w:val="004F5260"/>
    <w:rsid w:val="004F5F92"/>
    <w:rsid w:val="004F60E6"/>
    <w:rsid w:val="004F6484"/>
    <w:rsid w:val="004F6620"/>
    <w:rsid w:val="004F6C74"/>
    <w:rsid w:val="004F6FC5"/>
    <w:rsid w:val="004F7259"/>
    <w:rsid w:val="004F768A"/>
    <w:rsid w:val="004F7BD5"/>
    <w:rsid w:val="004F7C23"/>
    <w:rsid w:val="00500D4B"/>
    <w:rsid w:val="005012BD"/>
    <w:rsid w:val="00501A02"/>
    <w:rsid w:val="00501B89"/>
    <w:rsid w:val="00501CC0"/>
    <w:rsid w:val="005024D9"/>
    <w:rsid w:val="005026E8"/>
    <w:rsid w:val="00502BA0"/>
    <w:rsid w:val="005033E9"/>
    <w:rsid w:val="00503DF8"/>
    <w:rsid w:val="00503F95"/>
    <w:rsid w:val="005046DE"/>
    <w:rsid w:val="00504903"/>
    <w:rsid w:val="00505AFA"/>
    <w:rsid w:val="00505F2F"/>
    <w:rsid w:val="00506086"/>
    <w:rsid w:val="00506662"/>
    <w:rsid w:val="00507C4F"/>
    <w:rsid w:val="00507E2D"/>
    <w:rsid w:val="00510141"/>
    <w:rsid w:val="0051042A"/>
    <w:rsid w:val="00510653"/>
    <w:rsid w:val="0051074B"/>
    <w:rsid w:val="00510C8D"/>
    <w:rsid w:val="00510EFE"/>
    <w:rsid w:val="005113A4"/>
    <w:rsid w:val="00511749"/>
    <w:rsid w:val="00511B95"/>
    <w:rsid w:val="00511DD5"/>
    <w:rsid w:val="005120D5"/>
    <w:rsid w:val="00512862"/>
    <w:rsid w:val="00513000"/>
    <w:rsid w:val="00513669"/>
    <w:rsid w:val="0051371D"/>
    <w:rsid w:val="00513B9E"/>
    <w:rsid w:val="00514E9A"/>
    <w:rsid w:val="005150FC"/>
    <w:rsid w:val="005151F3"/>
    <w:rsid w:val="00515550"/>
    <w:rsid w:val="00516267"/>
    <w:rsid w:val="005162D8"/>
    <w:rsid w:val="00516527"/>
    <w:rsid w:val="005168C5"/>
    <w:rsid w:val="00516D5D"/>
    <w:rsid w:val="00516FFC"/>
    <w:rsid w:val="005173A6"/>
    <w:rsid w:val="00517A80"/>
    <w:rsid w:val="00517E44"/>
    <w:rsid w:val="0052057B"/>
    <w:rsid w:val="00520776"/>
    <w:rsid w:val="00520DD8"/>
    <w:rsid w:val="00520FAA"/>
    <w:rsid w:val="00520FEE"/>
    <w:rsid w:val="00521539"/>
    <w:rsid w:val="005217D2"/>
    <w:rsid w:val="0052189D"/>
    <w:rsid w:val="005226F0"/>
    <w:rsid w:val="00522A68"/>
    <w:rsid w:val="00522EC7"/>
    <w:rsid w:val="00522EE8"/>
    <w:rsid w:val="0052325B"/>
    <w:rsid w:val="005234A2"/>
    <w:rsid w:val="00523B30"/>
    <w:rsid w:val="00523BDE"/>
    <w:rsid w:val="00523CB4"/>
    <w:rsid w:val="00524129"/>
    <w:rsid w:val="00524CE4"/>
    <w:rsid w:val="00524E00"/>
    <w:rsid w:val="0052587B"/>
    <w:rsid w:val="00525CC7"/>
    <w:rsid w:val="00525CF7"/>
    <w:rsid w:val="00525D27"/>
    <w:rsid w:val="005260DB"/>
    <w:rsid w:val="0052615B"/>
    <w:rsid w:val="00526254"/>
    <w:rsid w:val="005262DA"/>
    <w:rsid w:val="00526470"/>
    <w:rsid w:val="0052663B"/>
    <w:rsid w:val="005266F8"/>
    <w:rsid w:val="00526BCB"/>
    <w:rsid w:val="005270E2"/>
    <w:rsid w:val="0052758B"/>
    <w:rsid w:val="00530053"/>
    <w:rsid w:val="005304D4"/>
    <w:rsid w:val="00530519"/>
    <w:rsid w:val="00530677"/>
    <w:rsid w:val="005307A5"/>
    <w:rsid w:val="0053151C"/>
    <w:rsid w:val="00531A15"/>
    <w:rsid w:val="005321E5"/>
    <w:rsid w:val="00532723"/>
    <w:rsid w:val="00532B62"/>
    <w:rsid w:val="00532DE4"/>
    <w:rsid w:val="00532EAA"/>
    <w:rsid w:val="005338F3"/>
    <w:rsid w:val="00533A63"/>
    <w:rsid w:val="00533F5D"/>
    <w:rsid w:val="00533F69"/>
    <w:rsid w:val="00533FDD"/>
    <w:rsid w:val="005341AC"/>
    <w:rsid w:val="00534290"/>
    <w:rsid w:val="00534509"/>
    <w:rsid w:val="00534A31"/>
    <w:rsid w:val="00534AFF"/>
    <w:rsid w:val="00534F2A"/>
    <w:rsid w:val="00535807"/>
    <w:rsid w:val="00535935"/>
    <w:rsid w:val="00535B69"/>
    <w:rsid w:val="00535E1C"/>
    <w:rsid w:val="00535EEF"/>
    <w:rsid w:val="0053656B"/>
    <w:rsid w:val="00536D26"/>
    <w:rsid w:val="0053746D"/>
    <w:rsid w:val="00540198"/>
    <w:rsid w:val="0054036B"/>
    <w:rsid w:val="00540427"/>
    <w:rsid w:val="005405F6"/>
    <w:rsid w:val="00540A06"/>
    <w:rsid w:val="0054108B"/>
    <w:rsid w:val="005411B9"/>
    <w:rsid w:val="005414B5"/>
    <w:rsid w:val="0054188A"/>
    <w:rsid w:val="005419D7"/>
    <w:rsid w:val="00541B78"/>
    <w:rsid w:val="00541CDE"/>
    <w:rsid w:val="00541E49"/>
    <w:rsid w:val="005420EC"/>
    <w:rsid w:val="00542207"/>
    <w:rsid w:val="005425B2"/>
    <w:rsid w:val="00542AC9"/>
    <w:rsid w:val="00542EB0"/>
    <w:rsid w:val="005436E7"/>
    <w:rsid w:val="005439BA"/>
    <w:rsid w:val="00543B75"/>
    <w:rsid w:val="0054411A"/>
    <w:rsid w:val="00544233"/>
    <w:rsid w:val="005446C3"/>
    <w:rsid w:val="005453AB"/>
    <w:rsid w:val="005458EA"/>
    <w:rsid w:val="00545BAE"/>
    <w:rsid w:val="00545D4D"/>
    <w:rsid w:val="00546158"/>
    <w:rsid w:val="00546547"/>
    <w:rsid w:val="00546C9C"/>
    <w:rsid w:val="00546FCD"/>
    <w:rsid w:val="00547149"/>
    <w:rsid w:val="00547173"/>
    <w:rsid w:val="00547540"/>
    <w:rsid w:val="005479B3"/>
    <w:rsid w:val="00547CE7"/>
    <w:rsid w:val="005502FB"/>
    <w:rsid w:val="00550BB7"/>
    <w:rsid w:val="005513DE"/>
    <w:rsid w:val="00551FA9"/>
    <w:rsid w:val="005520D7"/>
    <w:rsid w:val="0055218F"/>
    <w:rsid w:val="00552406"/>
    <w:rsid w:val="00552583"/>
    <w:rsid w:val="005526AC"/>
    <w:rsid w:val="00552934"/>
    <w:rsid w:val="00552FD7"/>
    <w:rsid w:val="005533DB"/>
    <w:rsid w:val="005536D9"/>
    <w:rsid w:val="0055398B"/>
    <w:rsid w:val="00553B30"/>
    <w:rsid w:val="005541BE"/>
    <w:rsid w:val="00554315"/>
    <w:rsid w:val="00554B7D"/>
    <w:rsid w:val="00554BBA"/>
    <w:rsid w:val="00554CBF"/>
    <w:rsid w:val="00554D2B"/>
    <w:rsid w:val="00555118"/>
    <w:rsid w:val="005557C5"/>
    <w:rsid w:val="00555FFE"/>
    <w:rsid w:val="00556121"/>
    <w:rsid w:val="005562DA"/>
    <w:rsid w:val="005567CF"/>
    <w:rsid w:val="00556F90"/>
    <w:rsid w:val="00557103"/>
    <w:rsid w:val="00557183"/>
    <w:rsid w:val="005578D4"/>
    <w:rsid w:val="00557E1C"/>
    <w:rsid w:val="00557E2B"/>
    <w:rsid w:val="00557EE1"/>
    <w:rsid w:val="00557F3D"/>
    <w:rsid w:val="00560042"/>
    <w:rsid w:val="00560168"/>
    <w:rsid w:val="00560403"/>
    <w:rsid w:val="00560971"/>
    <w:rsid w:val="005610AD"/>
    <w:rsid w:val="00561370"/>
    <w:rsid w:val="005614C1"/>
    <w:rsid w:val="00561619"/>
    <w:rsid w:val="00562289"/>
    <w:rsid w:val="0056237C"/>
    <w:rsid w:val="00562430"/>
    <w:rsid w:val="00562DA2"/>
    <w:rsid w:val="00563B23"/>
    <w:rsid w:val="005643F6"/>
    <w:rsid w:val="0056484D"/>
    <w:rsid w:val="00564DF0"/>
    <w:rsid w:val="005652E9"/>
    <w:rsid w:val="005669AC"/>
    <w:rsid w:val="00566A51"/>
    <w:rsid w:val="00567D6D"/>
    <w:rsid w:val="00567ECD"/>
    <w:rsid w:val="00570432"/>
    <w:rsid w:val="005708A0"/>
    <w:rsid w:val="00571120"/>
    <w:rsid w:val="005716CA"/>
    <w:rsid w:val="005727F9"/>
    <w:rsid w:val="0057333A"/>
    <w:rsid w:val="005734A5"/>
    <w:rsid w:val="00573AE3"/>
    <w:rsid w:val="00573B9F"/>
    <w:rsid w:val="00573CFD"/>
    <w:rsid w:val="0057452A"/>
    <w:rsid w:val="00574E28"/>
    <w:rsid w:val="00574F33"/>
    <w:rsid w:val="0057538F"/>
    <w:rsid w:val="005753AB"/>
    <w:rsid w:val="00575C27"/>
    <w:rsid w:val="00576136"/>
    <w:rsid w:val="005765B7"/>
    <w:rsid w:val="005770C7"/>
    <w:rsid w:val="0057724E"/>
    <w:rsid w:val="00577B98"/>
    <w:rsid w:val="00577BCD"/>
    <w:rsid w:val="00581324"/>
    <w:rsid w:val="0058145B"/>
    <w:rsid w:val="00581B2C"/>
    <w:rsid w:val="00581C79"/>
    <w:rsid w:val="0058243C"/>
    <w:rsid w:val="005824AB"/>
    <w:rsid w:val="005828D0"/>
    <w:rsid w:val="005834C8"/>
    <w:rsid w:val="005835DB"/>
    <w:rsid w:val="00583665"/>
    <w:rsid w:val="005839AE"/>
    <w:rsid w:val="00583E05"/>
    <w:rsid w:val="0058408C"/>
    <w:rsid w:val="00584247"/>
    <w:rsid w:val="0058490A"/>
    <w:rsid w:val="00585099"/>
    <w:rsid w:val="0058554A"/>
    <w:rsid w:val="00585C85"/>
    <w:rsid w:val="00585CF9"/>
    <w:rsid w:val="005865B2"/>
    <w:rsid w:val="0058669B"/>
    <w:rsid w:val="00586AA0"/>
    <w:rsid w:val="00586C0C"/>
    <w:rsid w:val="00586C71"/>
    <w:rsid w:val="00586D36"/>
    <w:rsid w:val="0058706E"/>
    <w:rsid w:val="0058721E"/>
    <w:rsid w:val="005900E5"/>
    <w:rsid w:val="00591244"/>
    <w:rsid w:val="005918FD"/>
    <w:rsid w:val="00591B06"/>
    <w:rsid w:val="0059257A"/>
    <w:rsid w:val="005926C5"/>
    <w:rsid w:val="00592C1A"/>
    <w:rsid w:val="0059306D"/>
    <w:rsid w:val="00593744"/>
    <w:rsid w:val="00593BE3"/>
    <w:rsid w:val="00593D25"/>
    <w:rsid w:val="005942CA"/>
    <w:rsid w:val="0059456C"/>
    <w:rsid w:val="005948A0"/>
    <w:rsid w:val="00594A30"/>
    <w:rsid w:val="00594A67"/>
    <w:rsid w:val="00595EDB"/>
    <w:rsid w:val="00596474"/>
    <w:rsid w:val="0059659F"/>
    <w:rsid w:val="0059713F"/>
    <w:rsid w:val="005972D0"/>
    <w:rsid w:val="0059740E"/>
    <w:rsid w:val="005975B7"/>
    <w:rsid w:val="0059794A"/>
    <w:rsid w:val="00597FAA"/>
    <w:rsid w:val="005A013A"/>
    <w:rsid w:val="005A0418"/>
    <w:rsid w:val="005A0503"/>
    <w:rsid w:val="005A0542"/>
    <w:rsid w:val="005A0684"/>
    <w:rsid w:val="005A08EE"/>
    <w:rsid w:val="005A0F40"/>
    <w:rsid w:val="005A11AB"/>
    <w:rsid w:val="005A276A"/>
    <w:rsid w:val="005A2C05"/>
    <w:rsid w:val="005A2DD0"/>
    <w:rsid w:val="005A2EF8"/>
    <w:rsid w:val="005A33DE"/>
    <w:rsid w:val="005A3406"/>
    <w:rsid w:val="005A378D"/>
    <w:rsid w:val="005A3F90"/>
    <w:rsid w:val="005A49C6"/>
    <w:rsid w:val="005A4AF4"/>
    <w:rsid w:val="005A4C20"/>
    <w:rsid w:val="005A4CA3"/>
    <w:rsid w:val="005A506E"/>
    <w:rsid w:val="005A5500"/>
    <w:rsid w:val="005A582E"/>
    <w:rsid w:val="005A5B65"/>
    <w:rsid w:val="005A5D31"/>
    <w:rsid w:val="005A63C3"/>
    <w:rsid w:val="005A66EB"/>
    <w:rsid w:val="005A6867"/>
    <w:rsid w:val="005A6C6F"/>
    <w:rsid w:val="005A6E96"/>
    <w:rsid w:val="005A7162"/>
    <w:rsid w:val="005A72BD"/>
    <w:rsid w:val="005A7B02"/>
    <w:rsid w:val="005A7F5A"/>
    <w:rsid w:val="005B03DB"/>
    <w:rsid w:val="005B07E1"/>
    <w:rsid w:val="005B0FD1"/>
    <w:rsid w:val="005B16F2"/>
    <w:rsid w:val="005B191A"/>
    <w:rsid w:val="005B1C7B"/>
    <w:rsid w:val="005B1D66"/>
    <w:rsid w:val="005B1FF5"/>
    <w:rsid w:val="005B23D0"/>
    <w:rsid w:val="005B2496"/>
    <w:rsid w:val="005B2826"/>
    <w:rsid w:val="005B2CB4"/>
    <w:rsid w:val="005B3373"/>
    <w:rsid w:val="005B37E3"/>
    <w:rsid w:val="005B4311"/>
    <w:rsid w:val="005B494F"/>
    <w:rsid w:val="005B4A28"/>
    <w:rsid w:val="005B4BB2"/>
    <w:rsid w:val="005B4D03"/>
    <w:rsid w:val="005B53EC"/>
    <w:rsid w:val="005B5612"/>
    <w:rsid w:val="005B56CA"/>
    <w:rsid w:val="005B5C97"/>
    <w:rsid w:val="005B5FB7"/>
    <w:rsid w:val="005B6021"/>
    <w:rsid w:val="005B6152"/>
    <w:rsid w:val="005B6347"/>
    <w:rsid w:val="005B6861"/>
    <w:rsid w:val="005B7105"/>
    <w:rsid w:val="005B73F0"/>
    <w:rsid w:val="005B7B72"/>
    <w:rsid w:val="005C0677"/>
    <w:rsid w:val="005C0D66"/>
    <w:rsid w:val="005C0E0F"/>
    <w:rsid w:val="005C1194"/>
    <w:rsid w:val="005C11A1"/>
    <w:rsid w:val="005C231B"/>
    <w:rsid w:val="005C2C3A"/>
    <w:rsid w:val="005C360A"/>
    <w:rsid w:val="005C3712"/>
    <w:rsid w:val="005C3F03"/>
    <w:rsid w:val="005C40A7"/>
    <w:rsid w:val="005C427A"/>
    <w:rsid w:val="005C509B"/>
    <w:rsid w:val="005C54B2"/>
    <w:rsid w:val="005C54C6"/>
    <w:rsid w:val="005C5591"/>
    <w:rsid w:val="005C5870"/>
    <w:rsid w:val="005C5A10"/>
    <w:rsid w:val="005C5A3E"/>
    <w:rsid w:val="005C5B3D"/>
    <w:rsid w:val="005C5B67"/>
    <w:rsid w:val="005C5D18"/>
    <w:rsid w:val="005C5FAB"/>
    <w:rsid w:val="005C6005"/>
    <w:rsid w:val="005C639A"/>
    <w:rsid w:val="005C646B"/>
    <w:rsid w:val="005C6B19"/>
    <w:rsid w:val="005C6C29"/>
    <w:rsid w:val="005C6EF9"/>
    <w:rsid w:val="005C72D6"/>
    <w:rsid w:val="005D019A"/>
    <w:rsid w:val="005D0271"/>
    <w:rsid w:val="005D089A"/>
    <w:rsid w:val="005D0BB8"/>
    <w:rsid w:val="005D0F66"/>
    <w:rsid w:val="005D1302"/>
    <w:rsid w:val="005D1530"/>
    <w:rsid w:val="005D1971"/>
    <w:rsid w:val="005D1BD4"/>
    <w:rsid w:val="005D28C5"/>
    <w:rsid w:val="005D2A85"/>
    <w:rsid w:val="005D2B2B"/>
    <w:rsid w:val="005D2EF9"/>
    <w:rsid w:val="005D35FB"/>
    <w:rsid w:val="005D3757"/>
    <w:rsid w:val="005D3879"/>
    <w:rsid w:val="005D3E8B"/>
    <w:rsid w:val="005D401D"/>
    <w:rsid w:val="005D47ED"/>
    <w:rsid w:val="005D4C10"/>
    <w:rsid w:val="005D51AD"/>
    <w:rsid w:val="005D5669"/>
    <w:rsid w:val="005D5C74"/>
    <w:rsid w:val="005D5D10"/>
    <w:rsid w:val="005D6219"/>
    <w:rsid w:val="005D6436"/>
    <w:rsid w:val="005D7245"/>
    <w:rsid w:val="005D7472"/>
    <w:rsid w:val="005D7B38"/>
    <w:rsid w:val="005D7B81"/>
    <w:rsid w:val="005D7D5B"/>
    <w:rsid w:val="005E0013"/>
    <w:rsid w:val="005E075C"/>
    <w:rsid w:val="005E0AE0"/>
    <w:rsid w:val="005E0B18"/>
    <w:rsid w:val="005E0CCC"/>
    <w:rsid w:val="005E18DE"/>
    <w:rsid w:val="005E1C03"/>
    <w:rsid w:val="005E1DB3"/>
    <w:rsid w:val="005E2172"/>
    <w:rsid w:val="005E2B0B"/>
    <w:rsid w:val="005E2BDC"/>
    <w:rsid w:val="005E2F58"/>
    <w:rsid w:val="005E3713"/>
    <w:rsid w:val="005E395A"/>
    <w:rsid w:val="005E3EC1"/>
    <w:rsid w:val="005E3EE1"/>
    <w:rsid w:val="005E4163"/>
    <w:rsid w:val="005E4235"/>
    <w:rsid w:val="005E4466"/>
    <w:rsid w:val="005E4BA8"/>
    <w:rsid w:val="005E4D14"/>
    <w:rsid w:val="005E5DD0"/>
    <w:rsid w:val="005E61DE"/>
    <w:rsid w:val="005E6788"/>
    <w:rsid w:val="005E6DC6"/>
    <w:rsid w:val="005E6E73"/>
    <w:rsid w:val="005E7040"/>
    <w:rsid w:val="005E7AEF"/>
    <w:rsid w:val="005E7B4B"/>
    <w:rsid w:val="005E7B5F"/>
    <w:rsid w:val="005E7ECB"/>
    <w:rsid w:val="005F0327"/>
    <w:rsid w:val="005F0349"/>
    <w:rsid w:val="005F051D"/>
    <w:rsid w:val="005F0A98"/>
    <w:rsid w:val="005F0C06"/>
    <w:rsid w:val="005F151A"/>
    <w:rsid w:val="005F195E"/>
    <w:rsid w:val="005F1B27"/>
    <w:rsid w:val="005F1C87"/>
    <w:rsid w:val="005F2029"/>
    <w:rsid w:val="005F218B"/>
    <w:rsid w:val="005F2293"/>
    <w:rsid w:val="005F2388"/>
    <w:rsid w:val="005F26F7"/>
    <w:rsid w:val="005F2762"/>
    <w:rsid w:val="005F28D2"/>
    <w:rsid w:val="005F33D7"/>
    <w:rsid w:val="005F35A7"/>
    <w:rsid w:val="005F404D"/>
    <w:rsid w:val="005F42E4"/>
    <w:rsid w:val="005F4BAA"/>
    <w:rsid w:val="005F5260"/>
    <w:rsid w:val="005F5972"/>
    <w:rsid w:val="005F5998"/>
    <w:rsid w:val="005F5F4C"/>
    <w:rsid w:val="005F6E91"/>
    <w:rsid w:val="005F6FCA"/>
    <w:rsid w:val="005F718C"/>
    <w:rsid w:val="005F76F9"/>
    <w:rsid w:val="005F7A05"/>
    <w:rsid w:val="005F7BC0"/>
    <w:rsid w:val="005F7CF0"/>
    <w:rsid w:val="005F7DEF"/>
    <w:rsid w:val="00600416"/>
    <w:rsid w:val="006004AC"/>
    <w:rsid w:val="00600912"/>
    <w:rsid w:val="006009B2"/>
    <w:rsid w:val="00600A82"/>
    <w:rsid w:val="00600C8F"/>
    <w:rsid w:val="00600EB5"/>
    <w:rsid w:val="00601449"/>
    <w:rsid w:val="00601997"/>
    <w:rsid w:val="00601FF6"/>
    <w:rsid w:val="00602136"/>
    <w:rsid w:val="00602291"/>
    <w:rsid w:val="00602812"/>
    <w:rsid w:val="0060306B"/>
    <w:rsid w:val="00603084"/>
    <w:rsid w:val="0060357A"/>
    <w:rsid w:val="00603D3C"/>
    <w:rsid w:val="00603E41"/>
    <w:rsid w:val="0060402D"/>
    <w:rsid w:val="006041DB"/>
    <w:rsid w:val="00604876"/>
    <w:rsid w:val="00604AE2"/>
    <w:rsid w:val="00604DB0"/>
    <w:rsid w:val="006051F3"/>
    <w:rsid w:val="006056D2"/>
    <w:rsid w:val="00605955"/>
    <w:rsid w:val="00605A1C"/>
    <w:rsid w:val="00605B9B"/>
    <w:rsid w:val="00605DF9"/>
    <w:rsid w:val="00605F2A"/>
    <w:rsid w:val="0060631A"/>
    <w:rsid w:val="00606A5C"/>
    <w:rsid w:val="00607482"/>
    <w:rsid w:val="006074BC"/>
    <w:rsid w:val="00607777"/>
    <w:rsid w:val="00607A8F"/>
    <w:rsid w:val="00607AD0"/>
    <w:rsid w:val="00607FCF"/>
    <w:rsid w:val="00610A4F"/>
    <w:rsid w:val="00611B53"/>
    <w:rsid w:val="006121E9"/>
    <w:rsid w:val="006126E1"/>
    <w:rsid w:val="00612C44"/>
    <w:rsid w:val="00613013"/>
    <w:rsid w:val="006137BD"/>
    <w:rsid w:val="00613A36"/>
    <w:rsid w:val="00614052"/>
    <w:rsid w:val="006148AE"/>
    <w:rsid w:val="00614AF8"/>
    <w:rsid w:val="00614B5C"/>
    <w:rsid w:val="00614BEA"/>
    <w:rsid w:val="00614CED"/>
    <w:rsid w:val="006151C9"/>
    <w:rsid w:val="006156B5"/>
    <w:rsid w:val="00615EB5"/>
    <w:rsid w:val="00616337"/>
    <w:rsid w:val="00616487"/>
    <w:rsid w:val="006169A7"/>
    <w:rsid w:val="00617804"/>
    <w:rsid w:val="00617990"/>
    <w:rsid w:val="00617C9F"/>
    <w:rsid w:val="00620159"/>
    <w:rsid w:val="00620418"/>
    <w:rsid w:val="00620E0C"/>
    <w:rsid w:val="00620F3C"/>
    <w:rsid w:val="00620F8A"/>
    <w:rsid w:val="006217E2"/>
    <w:rsid w:val="00621F32"/>
    <w:rsid w:val="006224D9"/>
    <w:rsid w:val="006225D4"/>
    <w:rsid w:val="00622780"/>
    <w:rsid w:val="0062296E"/>
    <w:rsid w:val="00623799"/>
    <w:rsid w:val="00623851"/>
    <w:rsid w:val="00623A32"/>
    <w:rsid w:val="00623C51"/>
    <w:rsid w:val="00624A39"/>
    <w:rsid w:val="006253E6"/>
    <w:rsid w:val="00625516"/>
    <w:rsid w:val="00625932"/>
    <w:rsid w:val="006259DE"/>
    <w:rsid w:val="006265DC"/>
    <w:rsid w:val="0062660F"/>
    <w:rsid w:val="00626A56"/>
    <w:rsid w:val="00626E50"/>
    <w:rsid w:val="00626F60"/>
    <w:rsid w:val="00627C79"/>
    <w:rsid w:val="00627E02"/>
    <w:rsid w:val="00630016"/>
    <w:rsid w:val="00630080"/>
    <w:rsid w:val="00630181"/>
    <w:rsid w:val="0063020A"/>
    <w:rsid w:val="00630683"/>
    <w:rsid w:val="00630684"/>
    <w:rsid w:val="00630E74"/>
    <w:rsid w:val="0063102A"/>
    <w:rsid w:val="0063105A"/>
    <w:rsid w:val="006314E1"/>
    <w:rsid w:val="006314E7"/>
    <w:rsid w:val="00631719"/>
    <w:rsid w:val="00631957"/>
    <w:rsid w:val="00631978"/>
    <w:rsid w:val="00631DC5"/>
    <w:rsid w:val="006320B5"/>
    <w:rsid w:val="0063230A"/>
    <w:rsid w:val="0063251C"/>
    <w:rsid w:val="00632D53"/>
    <w:rsid w:val="00632DDF"/>
    <w:rsid w:val="006339FB"/>
    <w:rsid w:val="00633BDD"/>
    <w:rsid w:val="00634099"/>
    <w:rsid w:val="00634393"/>
    <w:rsid w:val="006344D3"/>
    <w:rsid w:val="0063483C"/>
    <w:rsid w:val="006360DE"/>
    <w:rsid w:val="00636847"/>
    <w:rsid w:val="0063691B"/>
    <w:rsid w:val="00636DAA"/>
    <w:rsid w:val="00636E9A"/>
    <w:rsid w:val="00637068"/>
    <w:rsid w:val="006373F0"/>
    <w:rsid w:val="0063762D"/>
    <w:rsid w:val="006376D4"/>
    <w:rsid w:val="0064057A"/>
    <w:rsid w:val="006412B8"/>
    <w:rsid w:val="006417D1"/>
    <w:rsid w:val="00641EC1"/>
    <w:rsid w:val="0064215B"/>
    <w:rsid w:val="006428FB"/>
    <w:rsid w:val="00643374"/>
    <w:rsid w:val="006441E3"/>
    <w:rsid w:val="006443D3"/>
    <w:rsid w:val="00644B0C"/>
    <w:rsid w:val="00644BF4"/>
    <w:rsid w:val="00644C3D"/>
    <w:rsid w:val="00644C50"/>
    <w:rsid w:val="00644CC0"/>
    <w:rsid w:val="00644DAE"/>
    <w:rsid w:val="00644E5F"/>
    <w:rsid w:val="00644EB2"/>
    <w:rsid w:val="00645845"/>
    <w:rsid w:val="00645CAA"/>
    <w:rsid w:val="006462CB"/>
    <w:rsid w:val="006465F2"/>
    <w:rsid w:val="00646D52"/>
    <w:rsid w:val="00647057"/>
    <w:rsid w:val="00647A95"/>
    <w:rsid w:val="00650147"/>
    <w:rsid w:val="00650408"/>
    <w:rsid w:val="006508A1"/>
    <w:rsid w:val="00650D4C"/>
    <w:rsid w:val="00650ECF"/>
    <w:rsid w:val="0065152C"/>
    <w:rsid w:val="006519DD"/>
    <w:rsid w:val="00651C72"/>
    <w:rsid w:val="006520AD"/>
    <w:rsid w:val="006520D1"/>
    <w:rsid w:val="00652297"/>
    <w:rsid w:val="00652416"/>
    <w:rsid w:val="006525BD"/>
    <w:rsid w:val="00653165"/>
    <w:rsid w:val="00653561"/>
    <w:rsid w:val="00654706"/>
    <w:rsid w:val="0065471D"/>
    <w:rsid w:val="00656049"/>
    <w:rsid w:val="00656CE9"/>
    <w:rsid w:val="00657449"/>
    <w:rsid w:val="00657534"/>
    <w:rsid w:val="00657AB4"/>
    <w:rsid w:val="00657C5B"/>
    <w:rsid w:val="006603AD"/>
    <w:rsid w:val="00660AA8"/>
    <w:rsid w:val="00660EDC"/>
    <w:rsid w:val="006614F9"/>
    <w:rsid w:val="00661B46"/>
    <w:rsid w:val="00661CB3"/>
    <w:rsid w:val="00662195"/>
    <w:rsid w:val="006623A8"/>
    <w:rsid w:val="00662784"/>
    <w:rsid w:val="00662B06"/>
    <w:rsid w:val="00662F0C"/>
    <w:rsid w:val="006636B9"/>
    <w:rsid w:val="00663A69"/>
    <w:rsid w:val="00663B65"/>
    <w:rsid w:val="00663C3B"/>
    <w:rsid w:val="00664963"/>
    <w:rsid w:val="00664B07"/>
    <w:rsid w:val="0066536E"/>
    <w:rsid w:val="006657B6"/>
    <w:rsid w:val="00665B0A"/>
    <w:rsid w:val="00665FC7"/>
    <w:rsid w:val="006664C1"/>
    <w:rsid w:val="00667AF0"/>
    <w:rsid w:val="00667FC8"/>
    <w:rsid w:val="0067056C"/>
    <w:rsid w:val="00670FCC"/>
    <w:rsid w:val="0067138B"/>
    <w:rsid w:val="00671B04"/>
    <w:rsid w:val="00671BA3"/>
    <w:rsid w:val="00671E16"/>
    <w:rsid w:val="006724CD"/>
    <w:rsid w:val="00672E44"/>
    <w:rsid w:val="00673435"/>
    <w:rsid w:val="006738DE"/>
    <w:rsid w:val="00674D9B"/>
    <w:rsid w:val="00675596"/>
    <w:rsid w:val="006758A4"/>
    <w:rsid w:val="0067622E"/>
    <w:rsid w:val="00676454"/>
    <w:rsid w:val="006766BE"/>
    <w:rsid w:val="006768CA"/>
    <w:rsid w:val="00680060"/>
    <w:rsid w:val="00680459"/>
    <w:rsid w:val="0068118E"/>
    <w:rsid w:val="006815CF"/>
    <w:rsid w:val="00681811"/>
    <w:rsid w:val="00681E78"/>
    <w:rsid w:val="00682666"/>
    <w:rsid w:val="006834CE"/>
    <w:rsid w:val="0068385F"/>
    <w:rsid w:val="00683A1A"/>
    <w:rsid w:val="00684121"/>
    <w:rsid w:val="0068437E"/>
    <w:rsid w:val="00684855"/>
    <w:rsid w:val="006850AF"/>
    <w:rsid w:val="00685969"/>
    <w:rsid w:val="00685B62"/>
    <w:rsid w:val="0068631C"/>
    <w:rsid w:val="00686320"/>
    <w:rsid w:val="00686392"/>
    <w:rsid w:val="00686FCA"/>
    <w:rsid w:val="00687058"/>
    <w:rsid w:val="00687DAF"/>
    <w:rsid w:val="00690160"/>
    <w:rsid w:val="0069060B"/>
    <w:rsid w:val="00691155"/>
    <w:rsid w:val="00691472"/>
    <w:rsid w:val="00691500"/>
    <w:rsid w:val="006922A0"/>
    <w:rsid w:val="00692B87"/>
    <w:rsid w:val="00692CA2"/>
    <w:rsid w:val="0069311F"/>
    <w:rsid w:val="006935FC"/>
    <w:rsid w:val="00693658"/>
    <w:rsid w:val="00693D26"/>
    <w:rsid w:val="00693E92"/>
    <w:rsid w:val="00694135"/>
    <w:rsid w:val="00694292"/>
    <w:rsid w:val="00694468"/>
    <w:rsid w:val="00694771"/>
    <w:rsid w:val="0069492D"/>
    <w:rsid w:val="00694D64"/>
    <w:rsid w:val="0069576D"/>
    <w:rsid w:val="00695AC8"/>
    <w:rsid w:val="00695B0B"/>
    <w:rsid w:val="00695F3B"/>
    <w:rsid w:val="006960E8"/>
    <w:rsid w:val="0069628E"/>
    <w:rsid w:val="0069631D"/>
    <w:rsid w:val="00696381"/>
    <w:rsid w:val="0069677C"/>
    <w:rsid w:val="00696CD2"/>
    <w:rsid w:val="00697224"/>
    <w:rsid w:val="006973EB"/>
    <w:rsid w:val="00697B62"/>
    <w:rsid w:val="006A07A1"/>
    <w:rsid w:val="006A084D"/>
    <w:rsid w:val="006A0A94"/>
    <w:rsid w:val="006A11B9"/>
    <w:rsid w:val="006A16CF"/>
    <w:rsid w:val="006A21AA"/>
    <w:rsid w:val="006A2F71"/>
    <w:rsid w:val="006A3DD3"/>
    <w:rsid w:val="006A408E"/>
    <w:rsid w:val="006A49C6"/>
    <w:rsid w:val="006A4CD0"/>
    <w:rsid w:val="006A4EEC"/>
    <w:rsid w:val="006A4FDD"/>
    <w:rsid w:val="006A5015"/>
    <w:rsid w:val="006A52C0"/>
    <w:rsid w:val="006A58BE"/>
    <w:rsid w:val="006A5EA6"/>
    <w:rsid w:val="006A6224"/>
    <w:rsid w:val="006A62A1"/>
    <w:rsid w:val="006A6397"/>
    <w:rsid w:val="006A70F9"/>
    <w:rsid w:val="006A7C7F"/>
    <w:rsid w:val="006B0066"/>
    <w:rsid w:val="006B00EC"/>
    <w:rsid w:val="006B033B"/>
    <w:rsid w:val="006B17AA"/>
    <w:rsid w:val="006B1BAA"/>
    <w:rsid w:val="006B33EF"/>
    <w:rsid w:val="006B3949"/>
    <w:rsid w:val="006B3E20"/>
    <w:rsid w:val="006B3F20"/>
    <w:rsid w:val="006B4134"/>
    <w:rsid w:val="006B4774"/>
    <w:rsid w:val="006B4986"/>
    <w:rsid w:val="006B4A0C"/>
    <w:rsid w:val="006B4F48"/>
    <w:rsid w:val="006B52BD"/>
    <w:rsid w:val="006B55A2"/>
    <w:rsid w:val="006B5834"/>
    <w:rsid w:val="006B592B"/>
    <w:rsid w:val="006B5952"/>
    <w:rsid w:val="006B598F"/>
    <w:rsid w:val="006B643D"/>
    <w:rsid w:val="006B6FFC"/>
    <w:rsid w:val="006B7048"/>
    <w:rsid w:val="006B70D0"/>
    <w:rsid w:val="006B73D6"/>
    <w:rsid w:val="006B741C"/>
    <w:rsid w:val="006C0280"/>
    <w:rsid w:val="006C043F"/>
    <w:rsid w:val="006C04CD"/>
    <w:rsid w:val="006C04F9"/>
    <w:rsid w:val="006C0620"/>
    <w:rsid w:val="006C06C7"/>
    <w:rsid w:val="006C07DB"/>
    <w:rsid w:val="006C09C7"/>
    <w:rsid w:val="006C0D45"/>
    <w:rsid w:val="006C1098"/>
    <w:rsid w:val="006C14EE"/>
    <w:rsid w:val="006C16CD"/>
    <w:rsid w:val="006C1B88"/>
    <w:rsid w:val="006C213E"/>
    <w:rsid w:val="006C2B4F"/>
    <w:rsid w:val="006C3160"/>
    <w:rsid w:val="006C374C"/>
    <w:rsid w:val="006C3A11"/>
    <w:rsid w:val="006C410C"/>
    <w:rsid w:val="006C4685"/>
    <w:rsid w:val="006C4716"/>
    <w:rsid w:val="006C4938"/>
    <w:rsid w:val="006C5400"/>
    <w:rsid w:val="006C5701"/>
    <w:rsid w:val="006C57E8"/>
    <w:rsid w:val="006C5DFB"/>
    <w:rsid w:val="006C6147"/>
    <w:rsid w:val="006C63EA"/>
    <w:rsid w:val="006C687A"/>
    <w:rsid w:val="006C7106"/>
    <w:rsid w:val="006C73F3"/>
    <w:rsid w:val="006C787C"/>
    <w:rsid w:val="006C7A61"/>
    <w:rsid w:val="006C7D82"/>
    <w:rsid w:val="006D0115"/>
    <w:rsid w:val="006D0A7D"/>
    <w:rsid w:val="006D1602"/>
    <w:rsid w:val="006D1A8A"/>
    <w:rsid w:val="006D244C"/>
    <w:rsid w:val="006D2523"/>
    <w:rsid w:val="006D2524"/>
    <w:rsid w:val="006D3FDE"/>
    <w:rsid w:val="006D4419"/>
    <w:rsid w:val="006D461B"/>
    <w:rsid w:val="006D475B"/>
    <w:rsid w:val="006D494F"/>
    <w:rsid w:val="006D4BCE"/>
    <w:rsid w:val="006D4CD3"/>
    <w:rsid w:val="006D554A"/>
    <w:rsid w:val="006D57FB"/>
    <w:rsid w:val="006D5C2F"/>
    <w:rsid w:val="006D5E7B"/>
    <w:rsid w:val="006D67CA"/>
    <w:rsid w:val="006D6C85"/>
    <w:rsid w:val="006D6D04"/>
    <w:rsid w:val="006D6EEF"/>
    <w:rsid w:val="006D71ED"/>
    <w:rsid w:val="006D7450"/>
    <w:rsid w:val="006D7A6E"/>
    <w:rsid w:val="006D7D44"/>
    <w:rsid w:val="006E0022"/>
    <w:rsid w:val="006E02FF"/>
    <w:rsid w:val="006E03CD"/>
    <w:rsid w:val="006E06A3"/>
    <w:rsid w:val="006E08F1"/>
    <w:rsid w:val="006E0B47"/>
    <w:rsid w:val="006E159B"/>
    <w:rsid w:val="006E1BB0"/>
    <w:rsid w:val="006E1EAE"/>
    <w:rsid w:val="006E274D"/>
    <w:rsid w:val="006E2924"/>
    <w:rsid w:val="006E2B9E"/>
    <w:rsid w:val="006E2EC1"/>
    <w:rsid w:val="006E2FE8"/>
    <w:rsid w:val="006E3106"/>
    <w:rsid w:val="006E355A"/>
    <w:rsid w:val="006E39E6"/>
    <w:rsid w:val="006E3DF7"/>
    <w:rsid w:val="006E4009"/>
    <w:rsid w:val="006E492F"/>
    <w:rsid w:val="006E4ADA"/>
    <w:rsid w:val="006E4D12"/>
    <w:rsid w:val="006E4D92"/>
    <w:rsid w:val="006E50B9"/>
    <w:rsid w:val="006E52EC"/>
    <w:rsid w:val="006E57E5"/>
    <w:rsid w:val="006E5D2C"/>
    <w:rsid w:val="006E5EE2"/>
    <w:rsid w:val="006E5F20"/>
    <w:rsid w:val="006E6226"/>
    <w:rsid w:val="006E63E1"/>
    <w:rsid w:val="006E6839"/>
    <w:rsid w:val="006E6B92"/>
    <w:rsid w:val="006E6CC8"/>
    <w:rsid w:val="006E6F97"/>
    <w:rsid w:val="006E71CC"/>
    <w:rsid w:val="006E7458"/>
    <w:rsid w:val="006E7A0A"/>
    <w:rsid w:val="006E7E34"/>
    <w:rsid w:val="006F04DF"/>
    <w:rsid w:val="006F06B3"/>
    <w:rsid w:val="006F07E4"/>
    <w:rsid w:val="006F0C32"/>
    <w:rsid w:val="006F0C5C"/>
    <w:rsid w:val="006F0FC1"/>
    <w:rsid w:val="006F13AD"/>
    <w:rsid w:val="006F17EE"/>
    <w:rsid w:val="006F20FA"/>
    <w:rsid w:val="006F2300"/>
    <w:rsid w:val="006F25B8"/>
    <w:rsid w:val="006F278A"/>
    <w:rsid w:val="006F2AB7"/>
    <w:rsid w:val="006F35B4"/>
    <w:rsid w:val="006F36BA"/>
    <w:rsid w:val="006F39EF"/>
    <w:rsid w:val="006F3B27"/>
    <w:rsid w:val="006F3DC2"/>
    <w:rsid w:val="006F3F1A"/>
    <w:rsid w:val="006F4BD8"/>
    <w:rsid w:val="006F4F54"/>
    <w:rsid w:val="006F50FB"/>
    <w:rsid w:val="006F546D"/>
    <w:rsid w:val="006F58C1"/>
    <w:rsid w:val="006F6697"/>
    <w:rsid w:val="006F6891"/>
    <w:rsid w:val="006F6A2E"/>
    <w:rsid w:val="006F6A3B"/>
    <w:rsid w:val="006F77A5"/>
    <w:rsid w:val="007001AE"/>
    <w:rsid w:val="0070041D"/>
    <w:rsid w:val="007004DF"/>
    <w:rsid w:val="00700922"/>
    <w:rsid w:val="007009E6"/>
    <w:rsid w:val="00701110"/>
    <w:rsid w:val="007014B5"/>
    <w:rsid w:val="0070187B"/>
    <w:rsid w:val="007018F3"/>
    <w:rsid w:val="00701D14"/>
    <w:rsid w:val="0070214A"/>
    <w:rsid w:val="0070277F"/>
    <w:rsid w:val="00702937"/>
    <w:rsid w:val="0070377D"/>
    <w:rsid w:val="00703D7C"/>
    <w:rsid w:val="00703DCE"/>
    <w:rsid w:val="00703E9B"/>
    <w:rsid w:val="00703ED0"/>
    <w:rsid w:val="0070412E"/>
    <w:rsid w:val="00704787"/>
    <w:rsid w:val="007048CA"/>
    <w:rsid w:val="00705065"/>
    <w:rsid w:val="00705964"/>
    <w:rsid w:val="007062FE"/>
    <w:rsid w:val="007069D0"/>
    <w:rsid w:val="00706B0F"/>
    <w:rsid w:val="00706D40"/>
    <w:rsid w:val="007070AF"/>
    <w:rsid w:val="007077C3"/>
    <w:rsid w:val="007078FE"/>
    <w:rsid w:val="00707C92"/>
    <w:rsid w:val="00710AC6"/>
    <w:rsid w:val="00710C92"/>
    <w:rsid w:val="00710EFE"/>
    <w:rsid w:val="0071171F"/>
    <w:rsid w:val="007117F7"/>
    <w:rsid w:val="00711A04"/>
    <w:rsid w:val="00711AAA"/>
    <w:rsid w:val="00711CAC"/>
    <w:rsid w:val="00711CBA"/>
    <w:rsid w:val="00712366"/>
    <w:rsid w:val="00713965"/>
    <w:rsid w:val="00713A66"/>
    <w:rsid w:val="00713B09"/>
    <w:rsid w:val="00713B49"/>
    <w:rsid w:val="007145BD"/>
    <w:rsid w:val="00714FE1"/>
    <w:rsid w:val="0071517B"/>
    <w:rsid w:val="00715433"/>
    <w:rsid w:val="0071596D"/>
    <w:rsid w:val="00715E8B"/>
    <w:rsid w:val="00715EC2"/>
    <w:rsid w:val="00716333"/>
    <w:rsid w:val="00716AC0"/>
    <w:rsid w:val="00716F95"/>
    <w:rsid w:val="007172CA"/>
    <w:rsid w:val="00717428"/>
    <w:rsid w:val="00717883"/>
    <w:rsid w:val="00717A52"/>
    <w:rsid w:val="00717BF0"/>
    <w:rsid w:val="00717DC8"/>
    <w:rsid w:val="007204A1"/>
    <w:rsid w:val="007205A2"/>
    <w:rsid w:val="00720DB7"/>
    <w:rsid w:val="007213F1"/>
    <w:rsid w:val="00721409"/>
    <w:rsid w:val="007217F0"/>
    <w:rsid w:val="00721A15"/>
    <w:rsid w:val="00721F34"/>
    <w:rsid w:val="00722314"/>
    <w:rsid w:val="007223CE"/>
    <w:rsid w:val="00722A7E"/>
    <w:rsid w:val="00723A70"/>
    <w:rsid w:val="007243CB"/>
    <w:rsid w:val="007244F1"/>
    <w:rsid w:val="007245E4"/>
    <w:rsid w:val="0072467C"/>
    <w:rsid w:val="007248D8"/>
    <w:rsid w:val="00724971"/>
    <w:rsid w:val="0072508E"/>
    <w:rsid w:val="007254B7"/>
    <w:rsid w:val="00725631"/>
    <w:rsid w:val="00726438"/>
    <w:rsid w:val="00726F56"/>
    <w:rsid w:val="00726FAE"/>
    <w:rsid w:val="00727A1B"/>
    <w:rsid w:val="007301A3"/>
    <w:rsid w:val="00730268"/>
    <w:rsid w:val="00730378"/>
    <w:rsid w:val="007305AA"/>
    <w:rsid w:val="00730CA3"/>
    <w:rsid w:val="00730F0C"/>
    <w:rsid w:val="007317C3"/>
    <w:rsid w:val="00731A5A"/>
    <w:rsid w:val="00731DF7"/>
    <w:rsid w:val="007323E6"/>
    <w:rsid w:val="0073295F"/>
    <w:rsid w:val="00732DA0"/>
    <w:rsid w:val="0073394F"/>
    <w:rsid w:val="00733AAB"/>
    <w:rsid w:val="00733CD6"/>
    <w:rsid w:val="00733EFA"/>
    <w:rsid w:val="007341BD"/>
    <w:rsid w:val="00734D6D"/>
    <w:rsid w:val="00735810"/>
    <w:rsid w:val="00736049"/>
    <w:rsid w:val="0073610B"/>
    <w:rsid w:val="0073633F"/>
    <w:rsid w:val="0073656E"/>
    <w:rsid w:val="007365C7"/>
    <w:rsid w:val="0073669E"/>
    <w:rsid w:val="00736C28"/>
    <w:rsid w:val="007372F0"/>
    <w:rsid w:val="007403D3"/>
    <w:rsid w:val="0074054B"/>
    <w:rsid w:val="007405E8"/>
    <w:rsid w:val="007409FD"/>
    <w:rsid w:val="00740FFB"/>
    <w:rsid w:val="007410B0"/>
    <w:rsid w:val="007417A3"/>
    <w:rsid w:val="00741A5C"/>
    <w:rsid w:val="00741F57"/>
    <w:rsid w:val="0074401F"/>
    <w:rsid w:val="0074412D"/>
    <w:rsid w:val="007442AF"/>
    <w:rsid w:val="00744752"/>
    <w:rsid w:val="0074497A"/>
    <w:rsid w:val="00744B1C"/>
    <w:rsid w:val="00744C3C"/>
    <w:rsid w:val="00744D34"/>
    <w:rsid w:val="00745449"/>
    <w:rsid w:val="00745712"/>
    <w:rsid w:val="00745A5A"/>
    <w:rsid w:val="00745BAE"/>
    <w:rsid w:val="007466E4"/>
    <w:rsid w:val="00747538"/>
    <w:rsid w:val="007477B0"/>
    <w:rsid w:val="00747908"/>
    <w:rsid w:val="00750375"/>
    <w:rsid w:val="00750BA5"/>
    <w:rsid w:val="00750F37"/>
    <w:rsid w:val="007515C2"/>
    <w:rsid w:val="00752554"/>
    <w:rsid w:val="00752BBB"/>
    <w:rsid w:val="00752EC9"/>
    <w:rsid w:val="007533FD"/>
    <w:rsid w:val="0075351D"/>
    <w:rsid w:val="00753763"/>
    <w:rsid w:val="00753915"/>
    <w:rsid w:val="00753BFB"/>
    <w:rsid w:val="00753C47"/>
    <w:rsid w:val="00753E14"/>
    <w:rsid w:val="007540D4"/>
    <w:rsid w:val="00754C30"/>
    <w:rsid w:val="00754C4A"/>
    <w:rsid w:val="00754D24"/>
    <w:rsid w:val="00754F0F"/>
    <w:rsid w:val="0075552F"/>
    <w:rsid w:val="00755755"/>
    <w:rsid w:val="00755874"/>
    <w:rsid w:val="00755D96"/>
    <w:rsid w:val="00755EC8"/>
    <w:rsid w:val="0075757E"/>
    <w:rsid w:val="00757789"/>
    <w:rsid w:val="00757B51"/>
    <w:rsid w:val="00757C37"/>
    <w:rsid w:val="00757E61"/>
    <w:rsid w:val="00757E96"/>
    <w:rsid w:val="0076046C"/>
    <w:rsid w:val="0076051B"/>
    <w:rsid w:val="00760712"/>
    <w:rsid w:val="007607D1"/>
    <w:rsid w:val="0076115E"/>
    <w:rsid w:val="00761703"/>
    <w:rsid w:val="00761A03"/>
    <w:rsid w:val="007626FE"/>
    <w:rsid w:val="00762732"/>
    <w:rsid w:val="007629A3"/>
    <w:rsid w:val="00762D28"/>
    <w:rsid w:val="00762EFE"/>
    <w:rsid w:val="0076340E"/>
    <w:rsid w:val="00763E7F"/>
    <w:rsid w:val="00763EB0"/>
    <w:rsid w:val="0076412D"/>
    <w:rsid w:val="007643D3"/>
    <w:rsid w:val="00764C86"/>
    <w:rsid w:val="0076533B"/>
    <w:rsid w:val="007655F4"/>
    <w:rsid w:val="007656E1"/>
    <w:rsid w:val="0076597B"/>
    <w:rsid w:val="00765DA2"/>
    <w:rsid w:val="00765EA4"/>
    <w:rsid w:val="0076606F"/>
    <w:rsid w:val="00766B19"/>
    <w:rsid w:val="00766F3A"/>
    <w:rsid w:val="007678FF"/>
    <w:rsid w:val="00767B73"/>
    <w:rsid w:val="00767DC8"/>
    <w:rsid w:val="0077047C"/>
    <w:rsid w:val="00771599"/>
    <w:rsid w:val="0077175B"/>
    <w:rsid w:val="00771C16"/>
    <w:rsid w:val="00772202"/>
    <w:rsid w:val="00772902"/>
    <w:rsid w:val="00772EAE"/>
    <w:rsid w:val="007730CF"/>
    <w:rsid w:val="00773B26"/>
    <w:rsid w:val="0077409F"/>
    <w:rsid w:val="007749D6"/>
    <w:rsid w:val="00774E1D"/>
    <w:rsid w:val="00774F6F"/>
    <w:rsid w:val="00776931"/>
    <w:rsid w:val="00776962"/>
    <w:rsid w:val="00777E14"/>
    <w:rsid w:val="00780156"/>
    <w:rsid w:val="00780AAA"/>
    <w:rsid w:val="00780CB9"/>
    <w:rsid w:val="007816A2"/>
    <w:rsid w:val="00781C91"/>
    <w:rsid w:val="00781CFC"/>
    <w:rsid w:val="00781E53"/>
    <w:rsid w:val="00782310"/>
    <w:rsid w:val="007828A2"/>
    <w:rsid w:val="007829FA"/>
    <w:rsid w:val="00783107"/>
    <w:rsid w:val="0078345A"/>
    <w:rsid w:val="00783481"/>
    <w:rsid w:val="0078378F"/>
    <w:rsid w:val="00783B2D"/>
    <w:rsid w:val="00783B6D"/>
    <w:rsid w:val="00783D3A"/>
    <w:rsid w:val="00783D64"/>
    <w:rsid w:val="007841E5"/>
    <w:rsid w:val="007847BB"/>
    <w:rsid w:val="0078483F"/>
    <w:rsid w:val="007848CE"/>
    <w:rsid w:val="007857D1"/>
    <w:rsid w:val="00785B44"/>
    <w:rsid w:val="00785F52"/>
    <w:rsid w:val="0078624C"/>
    <w:rsid w:val="00786B5B"/>
    <w:rsid w:val="00786F23"/>
    <w:rsid w:val="00787482"/>
    <w:rsid w:val="007874A0"/>
    <w:rsid w:val="00787532"/>
    <w:rsid w:val="00787565"/>
    <w:rsid w:val="00787624"/>
    <w:rsid w:val="00787B93"/>
    <w:rsid w:val="00790521"/>
    <w:rsid w:val="0079056A"/>
    <w:rsid w:val="007916D3"/>
    <w:rsid w:val="00791CE3"/>
    <w:rsid w:val="00792165"/>
    <w:rsid w:val="00792256"/>
    <w:rsid w:val="00792389"/>
    <w:rsid w:val="0079299C"/>
    <w:rsid w:val="00792CEA"/>
    <w:rsid w:val="007937AC"/>
    <w:rsid w:val="00794550"/>
    <w:rsid w:val="00794C3E"/>
    <w:rsid w:val="00794F8C"/>
    <w:rsid w:val="0079522F"/>
    <w:rsid w:val="0079545A"/>
    <w:rsid w:val="00795461"/>
    <w:rsid w:val="007957F3"/>
    <w:rsid w:val="00795911"/>
    <w:rsid w:val="00795AC4"/>
    <w:rsid w:val="00795CFE"/>
    <w:rsid w:val="00795DAF"/>
    <w:rsid w:val="007962A3"/>
    <w:rsid w:val="00796893"/>
    <w:rsid w:val="007969B8"/>
    <w:rsid w:val="00796A1A"/>
    <w:rsid w:val="00796A4E"/>
    <w:rsid w:val="007972B1"/>
    <w:rsid w:val="00797531"/>
    <w:rsid w:val="00797595"/>
    <w:rsid w:val="007975FD"/>
    <w:rsid w:val="0079773E"/>
    <w:rsid w:val="00797747"/>
    <w:rsid w:val="00797DEF"/>
    <w:rsid w:val="007A0706"/>
    <w:rsid w:val="007A0874"/>
    <w:rsid w:val="007A0953"/>
    <w:rsid w:val="007A11EF"/>
    <w:rsid w:val="007A17CF"/>
    <w:rsid w:val="007A1844"/>
    <w:rsid w:val="007A1A88"/>
    <w:rsid w:val="007A1C3F"/>
    <w:rsid w:val="007A1D5E"/>
    <w:rsid w:val="007A2911"/>
    <w:rsid w:val="007A2A93"/>
    <w:rsid w:val="007A2C3F"/>
    <w:rsid w:val="007A2DB5"/>
    <w:rsid w:val="007A2F53"/>
    <w:rsid w:val="007A305C"/>
    <w:rsid w:val="007A336B"/>
    <w:rsid w:val="007A3701"/>
    <w:rsid w:val="007A375F"/>
    <w:rsid w:val="007A3963"/>
    <w:rsid w:val="007A3984"/>
    <w:rsid w:val="007A3BA2"/>
    <w:rsid w:val="007A3ECD"/>
    <w:rsid w:val="007A4163"/>
    <w:rsid w:val="007A5BC1"/>
    <w:rsid w:val="007A5E83"/>
    <w:rsid w:val="007A63CA"/>
    <w:rsid w:val="007A6BE3"/>
    <w:rsid w:val="007A740E"/>
    <w:rsid w:val="007A74CC"/>
    <w:rsid w:val="007A77AA"/>
    <w:rsid w:val="007A7C13"/>
    <w:rsid w:val="007A7D51"/>
    <w:rsid w:val="007B0102"/>
    <w:rsid w:val="007B0169"/>
    <w:rsid w:val="007B0823"/>
    <w:rsid w:val="007B19FF"/>
    <w:rsid w:val="007B1B75"/>
    <w:rsid w:val="007B23AC"/>
    <w:rsid w:val="007B2669"/>
    <w:rsid w:val="007B26AC"/>
    <w:rsid w:val="007B2735"/>
    <w:rsid w:val="007B2975"/>
    <w:rsid w:val="007B2ACB"/>
    <w:rsid w:val="007B2ECF"/>
    <w:rsid w:val="007B3486"/>
    <w:rsid w:val="007B3A9F"/>
    <w:rsid w:val="007B45A7"/>
    <w:rsid w:val="007B45CB"/>
    <w:rsid w:val="007B4728"/>
    <w:rsid w:val="007B487C"/>
    <w:rsid w:val="007B4AF7"/>
    <w:rsid w:val="007B4E19"/>
    <w:rsid w:val="007B4EC0"/>
    <w:rsid w:val="007B4ECE"/>
    <w:rsid w:val="007B5511"/>
    <w:rsid w:val="007B5BC0"/>
    <w:rsid w:val="007B605F"/>
    <w:rsid w:val="007B64F6"/>
    <w:rsid w:val="007B686E"/>
    <w:rsid w:val="007B6C37"/>
    <w:rsid w:val="007B6FCF"/>
    <w:rsid w:val="007B7598"/>
    <w:rsid w:val="007B75DD"/>
    <w:rsid w:val="007B78F6"/>
    <w:rsid w:val="007B79AF"/>
    <w:rsid w:val="007C08B9"/>
    <w:rsid w:val="007C0C45"/>
    <w:rsid w:val="007C0FFC"/>
    <w:rsid w:val="007C19AA"/>
    <w:rsid w:val="007C1BB2"/>
    <w:rsid w:val="007C1FC2"/>
    <w:rsid w:val="007C317B"/>
    <w:rsid w:val="007C3B08"/>
    <w:rsid w:val="007C4030"/>
    <w:rsid w:val="007C436E"/>
    <w:rsid w:val="007C4432"/>
    <w:rsid w:val="007C4A4B"/>
    <w:rsid w:val="007C4CA8"/>
    <w:rsid w:val="007C501E"/>
    <w:rsid w:val="007C589C"/>
    <w:rsid w:val="007C595B"/>
    <w:rsid w:val="007C5E14"/>
    <w:rsid w:val="007C6050"/>
    <w:rsid w:val="007C649E"/>
    <w:rsid w:val="007C6818"/>
    <w:rsid w:val="007C721F"/>
    <w:rsid w:val="007C78DD"/>
    <w:rsid w:val="007C7B00"/>
    <w:rsid w:val="007D0000"/>
    <w:rsid w:val="007D0222"/>
    <w:rsid w:val="007D10DB"/>
    <w:rsid w:val="007D1829"/>
    <w:rsid w:val="007D1B9A"/>
    <w:rsid w:val="007D1BA2"/>
    <w:rsid w:val="007D1C0A"/>
    <w:rsid w:val="007D2128"/>
    <w:rsid w:val="007D2770"/>
    <w:rsid w:val="007D2F62"/>
    <w:rsid w:val="007D3225"/>
    <w:rsid w:val="007D3B25"/>
    <w:rsid w:val="007D3C2D"/>
    <w:rsid w:val="007D41F0"/>
    <w:rsid w:val="007D4343"/>
    <w:rsid w:val="007D46E7"/>
    <w:rsid w:val="007D4B87"/>
    <w:rsid w:val="007D4D05"/>
    <w:rsid w:val="007D5BB7"/>
    <w:rsid w:val="007D619E"/>
    <w:rsid w:val="007D66C4"/>
    <w:rsid w:val="007D66CC"/>
    <w:rsid w:val="007D69E8"/>
    <w:rsid w:val="007D73DA"/>
    <w:rsid w:val="007D7BF9"/>
    <w:rsid w:val="007D7F6F"/>
    <w:rsid w:val="007E0942"/>
    <w:rsid w:val="007E0FFC"/>
    <w:rsid w:val="007E14E6"/>
    <w:rsid w:val="007E16A1"/>
    <w:rsid w:val="007E1D80"/>
    <w:rsid w:val="007E1DAB"/>
    <w:rsid w:val="007E1DE0"/>
    <w:rsid w:val="007E3771"/>
    <w:rsid w:val="007E46A6"/>
    <w:rsid w:val="007E4DF2"/>
    <w:rsid w:val="007E4DF4"/>
    <w:rsid w:val="007E4DF6"/>
    <w:rsid w:val="007E4E91"/>
    <w:rsid w:val="007E4F10"/>
    <w:rsid w:val="007E4F8C"/>
    <w:rsid w:val="007E6117"/>
    <w:rsid w:val="007E6284"/>
    <w:rsid w:val="007E62D2"/>
    <w:rsid w:val="007E668E"/>
    <w:rsid w:val="007E6783"/>
    <w:rsid w:val="007E6E9B"/>
    <w:rsid w:val="007E7005"/>
    <w:rsid w:val="007E73A7"/>
    <w:rsid w:val="007E76D8"/>
    <w:rsid w:val="007E77EC"/>
    <w:rsid w:val="007E7B22"/>
    <w:rsid w:val="007F0707"/>
    <w:rsid w:val="007F0787"/>
    <w:rsid w:val="007F123C"/>
    <w:rsid w:val="007F1AED"/>
    <w:rsid w:val="007F1B57"/>
    <w:rsid w:val="007F1BE3"/>
    <w:rsid w:val="007F31AE"/>
    <w:rsid w:val="007F35D8"/>
    <w:rsid w:val="007F39E7"/>
    <w:rsid w:val="007F3B10"/>
    <w:rsid w:val="007F3CD6"/>
    <w:rsid w:val="007F4012"/>
    <w:rsid w:val="007F46C0"/>
    <w:rsid w:val="007F4836"/>
    <w:rsid w:val="007F53EB"/>
    <w:rsid w:val="007F543C"/>
    <w:rsid w:val="007F5687"/>
    <w:rsid w:val="007F5821"/>
    <w:rsid w:val="007F5A2D"/>
    <w:rsid w:val="007F71D8"/>
    <w:rsid w:val="007F7473"/>
    <w:rsid w:val="007F74B0"/>
    <w:rsid w:val="007F7CB5"/>
    <w:rsid w:val="0080038A"/>
    <w:rsid w:val="00800482"/>
    <w:rsid w:val="00800CE4"/>
    <w:rsid w:val="008012C1"/>
    <w:rsid w:val="008013A1"/>
    <w:rsid w:val="0080185B"/>
    <w:rsid w:val="008019BB"/>
    <w:rsid w:val="00801D17"/>
    <w:rsid w:val="008022AA"/>
    <w:rsid w:val="00802B0F"/>
    <w:rsid w:val="0080320A"/>
    <w:rsid w:val="00803DA0"/>
    <w:rsid w:val="0080456E"/>
    <w:rsid w:val="0080470B"/>
    <w:rsid w:val="00804D32"/>
    <w:rsid w:val="00804F41"/>
    <w:rsid w:val="00805A8B"/>
    <w:rsid w:val="0080601D"/>
    <w:rsid w:val="00806064"/>
    <w:rsid w:val="008064BB"/>
    <w:rsid w:val="008066AD"/>
    <w:rsid w:val="0080687B"/>
    <w:rsid w:val="00806AA7"/>
    <w:rsid w:val="00806DDC"/>
    <w:rsid w:val="00807137"/>
    <w:rsid w:val="008075AB"/>
    <w:rsid w:val="008076D6"/>
    <w:rsid w:val="008078B0"/>
    <w:rsid w:val="00807932"/>
    <w:rsid w:val="00810E58"/>
    <w:rsid w:val="00812A0A"/>
    <w:rsid w:val="00812A96"/>
    <w:rsid w:val="00813BB0"/>
    <w:rsid w:val="00813DE3"/>
    <w:rsid w:val="00813ED2"/>
    <w:rsid w:val="0081468E"/>
    <w:rsid w:val="008148EA"/>
    <w:rsid w:val="008162C7"/>
    <w:rsid w:val="008162FF"/>
    <w:rsid w:val="0081634E"/>
    <w:rsid w:val="00816794"/>
    <w:rsid w:val="00816D1C"/>
    <w:rsid w:val="00816E23"/>
    <w:rsid w:val="00817392"/>
    <w:rsid w:val="00817BB6"/>
    <w:rsid w:val="00817CA5"/>
    <w:rsid w:val="00820636"/>
    <w:rsid w:val="00820646"/>
    <w:rsid w:val="008209EB"/>
    <w:rsid w:val="0082106B"/>
    <w:rsid w:val="00821CBE"/>
    <w:rsid w:val="00821FEB"/>
    <w:rsid w:val="00822017"/>
    <w:rsid w:val="00822AEA"/>
    <w:rsid w:val="00822B4D"/>
    <w:rsid w:val="00822D69"/>
    <w:rsid w:val="00822EBF"/>
    <w:rsid w:val="0082323B"/>
    <w:rsid w:val="008234D4"/>
    <w:rsid w:val="00823ACF"/>
    <w:rsid w:val="00823D77"/>
    <w:rsid w:val="0082413F"/>
    <w:rsid w:val="008248B5"/>
    <w:rsid w:val="00824F9E"/>
    <w:rsid w:val="008253FA"/>
    <w:rsid w:val="00825422"/>
    <w:rsid w:val="0082570E"/>
    <w:rsid w:val="008260DD"/>
    <w:rsid w:val="008268FE"/>
    <w:rsid w:val="00826F7B"/>
    <w:rsid w:val="008271D2"/>
    <w:rsid w:val="00827375"/>
    <w:rsid w:val="00827594"/>
    <w:rsid w:val="00827A7F"/>
    <w:rsid w:val="00827B26"/>
    <w:rsid w:val="008303C6"/>
    <w:rsid w:val="00830A85"/>
    <w:rsid w:val="00830C2E"/>
    <w:rsid w:val="00830CAB"/>
    <w:rsid w:val="008310A0"/>
    <w:rsid w:val="0083147D"/>
    <w:rsid w:val="00831653"/>
    <w:rsid w:val="008316D3"/>
    <w:rsid w:val="00831AED"/>
    <w:rsid w:val="00831B5C"/>
    <w:rsid w:val="00831D0F"/>
    <w:rsid w:val="0083274C"/>
    <w:rsid w:val="008328E0"/>
    <w:rsid w:val="00832915"/>
    <w:rsid w:val="00832C44"/>
    <w:rsid w:val="008331EC"/>
    <w:rsid w:val="00833AA9"/>
    <w:rsid w:val="00833CA3"/>
    <w:rsid w:val="00835379"/>
    <w:rsid w:val="008358E8"/>
    <w:rsid w:val="00835AEA"/>
    <w:rsid w:val="008360D5"/>
    <w:rsid w:val="008364BA"/>
    <w:rsid w:val="0083657E"/>
    <w:rsid w:val="008365E7"/>
    <w:rsid w:val="00836ABF"/>
    <w:rsid w:val="00836B4E"/>
    <w:rsid w:val="00836B7E"/>
    <w:rsid w:val="008374E9"/>
    <w:rsid w:val="008377B9"/>
    <w:rsid w:val="00837D92"/>
    <w:rsid w:val="00840143"/>
    <w:rsid w:val="00840474"/>
    <w:rsid w:val="0084056D"/>
    <w:rsid w:val="008406F5"/>
    <w:rsid w:val="00840BDF"/>
    <w:rsid w:val="00840BEC"/>
    <w:rsid w:val="00840ECD"/>
    <w:rsid w:val="00840EFB"/>
    <w:rsid w:val="0084135C"/>
    <w:rsid w:val="008413E9"/>
    <w:rsid w:val="00841473"/>
    <w:rsid w:val="008415DD"/>
    <w:rsid w:val="00841C0C"/>
    <w:rsid w:val="00841D14"/>
    <w:rsid w:val="0084236F"/>
    <w:rsid w:val="008423D4"/>
    <w:rsid w:val="0084268F"/>
    <w:rsid w:val="00842EBA"/>
    <w:rsid w:val="00843682"/>
    <w:rsid w:val="00843922"/>
    <w:rsid w:val="00843945"/>
    <w:rsid w:val="00843C1E"/>
    <w:rsid w:val="00843EA3"/>
    <w:rsid w:val="00844263"/>
    <w:rsid w:val="00844401"/>
    <w:rsid w:val="00844B82"/>
    <w:rsid w:val="00844F4F"/>
    <w:rsid w:val="00845115"/>
    <w:rsid w:val="00845A91"/>
    <w:rsid w:val="00845B26"/>
    <w:rsid w:val="00846EEF"/>
    <w:rsid w:val="00846F76"/>
    <w:rsid w:val="00846FD2"/>
    <w:rsid w:val="00847214"/>
    <w:rsid w:val="00847817"/>
    <w:rsid w:val="008500A5"/>
    <w:rsid w:val="008500AF"/>
    <w:rsid w:val="00850213"/>
    <w:rsid w:val="008505BD"/>
    <w:rsid w:val="0085082D"/>
    <w:rsid w:val="00850A99"/>
    <w:rsid w:val="00850FCE"/>
    <w:rsid w:val="00851DE3"/>
    <w:rsid w:val="0085201A"/>
    <w:rsid w:val="008521EF"/>
    <w:rsid w:val="00852493"/>
    <w:rsid w:val="0085275C"/>
    <w:rsid w:val="00852988"/>
    <w:rsid w:val="008537A9"/>
    <w:rsid w:val="00853EA3"/>
    <w:rsid w:val="00854641"/>
    <w:rsid w:val="00854CDE"/>
    <w:rsid w:val="00854D59"/>
    <w:rsid w:val="00854F7F"/>
    <w:rsid w:val="00855987"/>
    <w:rsid w:val="00855A16"/>
    <w:rsid w:val="00855C5F"/>
    <w:rsid w:val="008561B0"/>
    <w:rsid w:val="008565C5"/>
    <w:rsid w:val="00856642"/>
    <w:rsid w:val="00856A7E"/>
    <w:rsid w:val="0085734E"/>
    <w:rsid w:val="00857623"/>
    <w:rsid w:val="00857654"/>
    <w:rsid w:val="00857730"/>
    <w:rsid w:val="00857B33"/>
    <w:rsid w:val="00857B75"/>
    <w:rsid w:val="00857FB7"/>
    <w:rsid w:val="00860307"/>
    <w:rsid w:val="008615FB"/>
    <w:rsid w:val="0086194A"/>
    <w:rsid w:val="00861AF4"/>
    <w:rsid w:val="00862B04"/>
    <w:rsid w:val="00862CBB"/>
    <w:rsid w:val="00862D21"/>
    <w:rsid w:val="00863141"/>
    <w:rsid w:val="00863414"/>
    <w:rsid w:val="00863524"/>
    <w:rsid w:val="0086395F"/>
    <w:rsid w:val="00863C23"/>
    <w:rsid w:val="008640AC"/>
    <w:rsid w:val="00864B3C"/>
    <w:rsid w:val="00865005"/>
    <w:rsid w:val="00865E12"/>
    <w:rsid w:val="00865EB5"/>
    <w:rsid w:val="00865F9D"/>
    <w:rsid w:val="0086639E"/>
    <w:rsid w:val="00866596"/>
    <w:rsid w:val="0086664E"/>
    <w:rsid w:val="0086748A"/>
    <w:rsid w:val="00867D26"/>
    <w:rsid w:val="008704D3"/>
    <w:rsid w:val="008715AC"/>
    <w:rsid w:val="008720F5"/>
    <w:rsid w:val="00872ECC"/>
    <w:rsid w:val="00872F4E"/>
    <w:rsid w:val="00873161"/>
    <w:rsid w:val="00873358"/>
    <w:rsid w:val="00873CA9"/>
    <w:rsid w:val="008743CA"/>
    <w:rsid w:val="008744EB"/>
    <w:rsid w:val="00874B94"/>
    <w:rsid w:val="00874CF6"/>
    <w:rsid w:val="008753B5"/>
    <w:rsid w:val="00875C12"/>
    <w:rsid w:val="00876372"/>
    <w:rsid w:val="008763B0"/>
    <w:rsid w:val="00876653"/>
    <w:rsid w:val="00876C63"/>
    <w:rsid w:val="0087711A"/>
    <w:rsid w:val="008776AA"/>
    <w:rsid w:val="00877F04"/>
    <w:rsid w:val="00880436"/>
    <w:rsid w:val="008807AB"/>
    <w:rsid w:val="00880938"/>
    <w:rsid w:val="0088111E"/>
    <w:rsid w:val="008811CE"/>
    <w:rsid w:val="00881475"/>
    <w:rsid w:val="00881ABF"/>
    <w:rsid w:val="00881B6A"/>
    <w:rsid w:val="00883496"/>
    <w:rsid w:val="0088413B"/>
    <w:rsid w:val="008841E3"/>
    <w:rsid w:val="00884CCA"/>
    <w:rsid w:val="00884CD1"/>
    <w:rsid w:val="00884FB3"/>
    <w:rsid w:val="008855A4"/>
    <w:rsid w:val="00885A24"/>
    <w:rsid w:val="00885A35"/>
    <w:rsid w:val="00885A60"/>
    <w:rsid w:val="00885E3A"/>
    <w:rsid w:val="00886045"/>
    <w:rsid w:val="0088693E"/>
    <w:rsid w:val="00886969"/>
    <w:rsid w:val="00887600"/>
    <w:rsid w:val="008877C3"/>
    <w:rsid w:val="00887B73"/>
    <w:rsid w:val="00890224"/>
    <w:rsid w:val="0089053D"/>
    <w:rsid w:val="00890BD8"/>
    <w:rsid w:val="0089195C"/>
    <w:rsid w:val="00891AAA"/>
    <w:rsid w:val="00892247"/>
    <w:rsid w:val="008924C3"/>
    <w:rsid w:val="008929CD"/>
    <w:rsid w:val="00892DEC"/>
    <w:rsid w:val="00893867"/>
    <w:rsid w:val="00893C7C"/>
    <w:rsid w:val="0089447C"/>
    <w:rsid w:val="00894B47"/>
    <w:rsid w:val="00895563"/>
    <w:rsid w:val="00895A92"/>
    <w:rsid w:val="00895AA9"/>
    <w:rsid w:val="00895D59"/>
    <w:rsid w:val="00896AB0"/>
    <w:rsid w:val="00897007"/>
    <w:rsid w:val="008978FA"/>
    <w:rsid w:val="00897A5F"/>
    <w:rsid w:val="00897B9E"/>
    <w:rsid w:val="00897CA6"/>
    <w:rsid w:val="00897EDA"/>
    <w:rsid w:val="008A00B0"/>
    <w:rsid w:val="008A0B5A"/>
    <w:rsid w:val="008A0D42"/>
    <w:rsid w:val="008A1188"/>
    <w:rsid w:val="008A11DE"/>
    <w:rsid w:val="008A15DA"/>
    <w:rsid w:val="008A1733"/>
    <w:rsid w:val="008A19F3"/>
    <w:rsid w:val="008A1D6E"/>
    <w:rsid w:val="008A21EC"/>
    <w:rsid w:val="008A242B"/>
    <w:rsid w:val="008A2685"/>
    <w:rsid w:val="008A2E76"/>
    <w:rsid w:val="008A32DD"/>
    <w:rsid w:val="008A3511"/>
    <w:rsid w:val="008A3DF2"/>
    <w:rsid w:val="008A4126"/>
    <w:rsid w:val="008A497B"/>
    <w:rsid w:val="008A4ACD"/>
    <w:rsid w:val="008A4C1E"/>
    <w:rsid w:val="008A588B"/>
    <w:rsid w:val="008A5B17"/>
    <w:rsid w:val="008A63D9"/>
    <w:rsid w:val="008A6517"/>
    <w:rsid w:val="008A6DAF"/>
    <w:rsid w:val="008A7646"/>
    <w:rsid w:val="008B0277"/>
    <w:rsid w:val="008B0678"/>
    <w:rsid w:val="008B0AA6"/>
    <w:rsid w:val="008B0E80"/>
    <w:rsid w:val="008B0FCF"/>
    <w:rsid w:val="008B17B5"/>
    <w:rsid w:val="008B1982"/>
    <w:rsid w:val="008B1D62"/>
    <w:rsid w:val="008B32E1"/>
    <w:rsid w:val="008B3915"/>
    <w:rsid w:val="008B3938"/>
    <w:rsid w:val="008B42D7"/>
    <w:rsid w:val="008B4526"/>
    <w:rsid w:val="008B47A0"/>
    <w:rsid w:val="008B4863"/>
    <w:rsid w:val="008B4AA6"/>
    <w:rsid w:val="008B4BC4"/>
    <w:rsid w:val="008B4F1C"/>
    <w:rsid w:val="008B5131"/>
    <w:rsid w:val="008B5153"/>
    <w:rsid w:val="008B5612"/>
    <w:rsid w:val="008B58BA"/>
    <w:rsid w:val="008B596A"/>
    <w:rsid w:val="008B5B7D"/>
    <w:rsid w:val="008B5C9B"/>
    <w:rsid w:val="008B5F9B"/>
    <w:rsid w:val="008B62FA"/>
    <w:rsid w:val="008C004B"/>
    <w:rsid w:val="008C08A1"/>
    <w:rsid w:val="008C0A21"/>
    <w:rsid w:val="008C0E73"/>
    <w:rsid w:val="008C1003"/>
    <w:rsid w:val="008C1055"/>
    <w:rsid w:val="008C1105"/>
    <w:rsid w:val="008C111A"/>
    <w:rsid w:val="008C1248"/>
    <w:rsid w:val="008C1B0E"/>
    <w:rsid w:val="008C2435"/>
    <w:rsid w:val="008C28AE"/>
    <w:rsid w:val="008C2970"/>
    <w:rsid w:val="008C3113"/>
    <w:rsid w:val="008C38A5"/>
    <w:rsid w:val="008C395F"/>
    <w:rsid w:val="008C3A9E"/>
    <w:rsid w:val="008C3AA6"/>
    <w:rsid w:val="008C3E8C"/>
    <w:rsid w:val="008C421C"/>
    <w:rsid w:val="008C4294"/>
    <w:rsid w:val="008C43EC"/>
    <w:rsid w:val="008C48DA"/>
    <w:rsid w:val="008C518F"/>
    <w:rsid w:val="008C539B"/>
    <w:rsid w:val="008C5539"/>
    <w:rsid w:val="008C56F3"/>
    <w:rsid w:val="008C66E1"/>
    <w:rsid w:val="008C6D51"/>
    <w:rsid w:val="008C6F03"/>
    <w:rsid w:val="008C70DA"/>
    <w:rsid w:val="008C78E2"/>
    <w:rsid w:val="008C7C19"/>
    <w:rsid w:val="008D02C3"/>
    <w:rsid w:val="008D03F2"/>
    <w:rsid w:val="008D0544"/>
    <w:rsid w:val="008D0694"/>
    <w:rsid w:val="008D0816"/>
    <w:rsid w:val="008D09E9"/>
    <w:rsid w:val="008D0F0A"/>
    <w:rsid w:val="008D15B7"/>
    <w:rsid w:val="008D1782"/>
    <w:rsid w:val="008D2322"/>
    <w:rsid w:val="008D2E15"/>
    <w:rsid w:val="008D305A"/>
    <w:rsid w:val="008D3417"/>
    <w:rsid w:val="008D36E1"/>
    <w:rsid w:val="008D3AB2"/>
    <w:rsid w:val="008D3B13"/>
    <w:rsid w:val="008D3E03"/>
    <w:rsid w:val="008D3FDE"/>
    <w:rsid w:val="008D428B"/>
    <w:rsid w:val="008D43D4"/>
    <w:rsid w:val="008D5047"/>
    <w:rsid w:val="008D5410"/>
    <w:rsid w:val="008D67CE"/>
    <w:rsid w:val="008D6937"/>
    <w:rsid w:val="008D6A49"/>
    <w:rsid w:val="008D72A6"/>
    <w:rsid w:val="008D77C5"/>
    <w:rsid w:val="008D7950"/>
    <w:rsid w:val="008E0715"/>
    <w:rsid w:val="008E0D5F"/>
    <w:rsid w:val="008E128A"/>
    <w:rsid w:val="008E13FB"/>
    <w:rsid w:val="008E1412"/>
    <w:rsid w:val="008E18E5"/>
    <w:rsid w:val="008E1A41"/>
    <w:rsid w:val="008E1AAE"/>
    <w:rsid w:val="008E1ED5"/>
    <w:rsid w:val="008E2476"/>
    <w:rsid w:val="008E2543"/>
    <w:rsid w:val="008E2A3C"/>
    <w:rsid w:val="008E3700"/>
    <w:rsid w:val="008E3ECF"/>
    <w:rsid w:val="008E3F4F"/>
    <w:rsid w:val="008E4057"/>
    <w:rsid w:val="008E4929"/>
    <w:rsid w:val="008E4B28"/>
    <w:rsid w:val="008E54CA"/>
    <w:rsid w:val="008E5530"/>
    <w:rsid w:val="008E572A"/>
    <w:rsid w:val="008E5936"/>
    <w:rsid w:val="008E5F41"/>
    <w:rsid w:val="008E6EEC"/>
    <w:rsid w:val="008E7241"/>
    <w:rsid w:val="008E725B"/>
    <w:rsid w:val="008E76F4"/>
    <w:rsid w:val="008F09C8"/>
    <w:rsid w:val="008F13B3"/>
    <w:rsid w:val="008F1537"/>
    <w:rsid w:val="008F1943"/>
    <w:rsid w:val="008F194B"/>
    <w:rsid w:val="008F1AC7"/>
    <w:rsid w:val="008F1D5C"/>
    <w:rsid w:val="008F23C3"/>
    <w:rsid w:val="008F24F4"/>
    <w:rsid w:val="008F2E5B"/>
    <w:rsid w:val="008F302B"/>
    <w:rsid w:val="008F3089"/>
    <w:rsid w:val="008F3EA8"/>
    <w:rsid w:val="008F404B"/>
    <w:rsid w:val="008F49AC"/>
    <w:rsid w:val="008F4BD1"/>
    <w:rsid w:val="008F4DCF"/>
    <w:rsid w:val="008F5059"/>
    <w:rsid w:val="008F5180"/>
    <w:rsid w:val="008F52EA"/>
    <w:rsid w:val="008F5328"/>
    <w:rsid w:val="008F55ED"/>
    <w:rsid w:val="008F596C"/>
    <w:rsid w:val="008F63B0"/>
    <w:rsid w:val="008F6614"/>
    <w:rsid w:val="008F6685"/>
    <w:rsid w:val="008F78BE"/>
    <w:rsid w:val="008F7950"/>
    <w:rsid w:val="008F7B15"/>
    <w:rsid w:val="008F7BBC"/>
    <w:rsid w:val="008F7E80"/>
    <w:rsid w:val="009005DE"/>
    <w:rsid w:val="00900DB2"/>
    <w:rsid w:val="00900DF9"/>
    <w:rsid w:val="009019FD"/>
    <w:rsid w:val="00901AF1"/>
    <w:rsid w:val="00901E58"/>
    <w:rsid w:val="0090240B"/>
    <w:rsid w:val="00902A7E"/>
    <w:rsid w:val="00902CD5"/>
    <w:rsid w:val="00902E77"/>
    <w:rsid w:val="00903834"/>
    <w:rsid w:val="00903BD1"/>
    <w:rsid w:val="00904781"/>
    <w:rsid w:val="0090485F"/>
    <w:rsid w:val="009048F5"/>
    <w:rsid w:val="00904BAA"/>
    <w:rsid w:val="00904ECB"/>
    <w:rsid w:val="0090521E"/>
    <w:rsid w:val="00905992"/>
    <w:rsid w:val="00906003"/>
    <w:rsid w:val="009066A5"/>
    <w:rsid w:val="00906B14"/>
    <w:rsid w:val="00906CD4"/>
    <w:rsid w:val="00907097"/>
    <w:rsid w:val="0090717A"/>
    <w:rsid w:val="009078C5"/>
    <w:rsid w:val="009100A4"/>
    <w:rsid w:val="009108B0"/>
    <w:rsid w:val="00911951"/>
    <w:rsid w:val="009119CE"/>
    <w:rsid w:val="00911C88"/>
    <w:rsid w:val="00911FA8"/>
    <w:rsid w:val="00912108"/>
    <w:rsid w:val="0091219A"/>
    <w:rsid w:val="0091262F"/>
    <w:rsid w:val="009127A3"/>
    <w:rsid w:val="00912B0E"/>
    <w:rsid w:val="00912DD3"/>
    <w:rsid w:val="00913420"/>
    <w:rsid w:val="0091350C"/>
    <w:rsid w:val="009135ED"/>
    <w:rsid w:val="00913682"/>
    <w:rsid w:val="00914F3D"/>
    <w:rsid w:val="00914F5B"/>
    <w:rsid w:val="0091518D"/>
    <w:rsid w:val="00915611"/>
    <w:rsid w:val="00915ECD"/>
    <w:rsid w:val="009160B3"/>
    <w:rsid w:val="009163BB"/>
    <w:rsid w:val="00916932"/>
    <w:rsid w:val="00916C87"/>
    <w:rsid w:val="00916F8E"/>
    <w:rsid w:val="009170C0"/>
    <w:rsid w:val="00920370"/>
    <w:rsid w:val="00920BDC"/>
    <w:rsid w:val="00920D15"/>
    <w:rsid w:val="00921166"/>
    <w:rsid w:val="00921764"/>
    <w:rsid w:val="00921857"/>
    <w:rsid w:val="00921A4F"/>
    <w:rsid w:val="00921CC4"/>
    <w:rsid w:val="00922B4E"/>
    <w:rsid w:val="00922B84"/>
    <w:rsid w:val="0092353E"/>
    <w:rsid w:val="00923DA7"/>
    <w:rsid w:val="009242EE"/>
    <w:rsid w:val="00924FF7"/>
    <w:rsid w:val="0092542D"/>
    <w:rsid w:val="00925849"/>
    <w:rsid w:val="00926436"/>
    <w:rsid w:val="00926FF0"/>
    <w:rsid w:val="0092710E"/>
    <w:rsid w:val="00927788"/>
    <w:rsid w:val="0092779A"/>
    <w:rsid w:val="009279D9"/>
    <w:rsid w:val="00927F42"/>
    <w:rsid w:val="009305F8"/>
    <w:rsid w:val="00931425"/>
    <w:rsid w:val="00931438"/>
    <w:rsid w:val="00931809"/>
    <w:rsid w:val="009318E0"/>
    <w:rsid w:val="00931B39"/>
    <w:rsid w:val="00931D81"/>
    <w:rsid w:val="00931F58"/>
    <w:rsid w:val="00932477"/>
    <w:rsid w:val="009327DB"/>
    <w:rsid w:val="00932943"/>
    <w:rsid w:val="00932953"/>
    <w:rsid w:val="00932CC2"/>
    <w:rsid w:val="00933348"/>
    <w:rsid w:val="009335D9"/>
    <w:rsid w:val="00933C69"/>
    <w:rsid w:val="00933F15"/>
    <w:rsid w:val="00934028"/>
    <w:rsid w:val="0093408A"/>
    <w:rsid w:val="00934263"/>
    <w:rsid w:val="009343DB"/>
    <w:rsid w:val="00934420"/>
    <w:rsid w:val="009345B1"/>
    <w:rsid w:val="00934B59"/>
    <w:rsid w:val="00934C32"/>
    <w:rsid w:val="00934DE1"/>
    <w:rsid w:val="009355F1"/>
    <w:rsid w:val="0093567E"/>
    <w:rsid w:val="00935813"/>
    <w:rsid w:val="0093584B"/>
    <w:rsid w:val="00936E38"/>
    <w:rsid w:val="00937035"/>
    <w:rsid w:val="0093724D"/>
    <w:rsid w:val="0093744C"/>
    <w:rsid w:val="009375DE"/>
    <w:rsid w:val="00937614"/>
    <w:rsid w:val="00937E4D"/>
    <w:rsid w:val="00940662"/>
    <w:rsid w:val="00940B1E"/>
    <w:rsid w:val="00940F47"/>
    <w:rsid w:val="0094130A"/>
    <w:rsid w:val="00941B76"/>
    <w:rsid w:val="00941D8C"/>
    <w:rsid w:val="009420C8"/>
    <w:rsid w:val="00942E7B"/>
    <w:rsid w:val="00943B23"/>
    <w:rsid w:val="00943C8B"/>
    <w:rsid w:val="009442A1"/>
    <w:rsid w:val="00945018"/>
    <w:rsid w:val="0094583E"/>
    <w:rsid w:val="00945A27"/>
    <w:rsid w:val="00945B8B"/>
    <w:rsid w:val="00946315"/>
    <w:rsid w:val="00946694"/>
    <w:rsid w:val="00946B46"/>
    <w:rsid w:val="00946BB0"/>
    <w:rsid w:val="00946D30"/>
    <w:rsid w:val="009473C5"/>
    <w:rsid w:val="00947790"/>
    <w:rsid w:val="00950272"/>
    <w:rsid w:val="00950553"/>
    <w:rsid w:val="009505A7"/>
    <w:rsid w:val="009505B2"/>
    <w:rsid w:val="00950897"/>
    <w:rsid w:val="009511AD"/>
    <w:rsid w:val="009518D2"/>
    <w:rsid w:val="00952575"/>
    <w:rsid w:val="009534BF"/>
    <w:rsid w:val="00953A07"/>
    <w:rsid w:val="00953B77"/>
    <w:rsid w:val="00953F85"/>
    <w:rsid w:val="009544F4"/>
    <w:rsid w:val="00954799"/>
    <w:rsid w:val="00954B59"/>
    <w:rsid w:val="00954B7C"/>
    <w:rsid w:val="00954D53"/>
    <w:rsid w:val="00954E63"/>
    <w:rsid w:val="00954EBB"/>
    <w:rsid w:val="00955370"/>
    <w:rsid w:val="00956109"/>
    <w:rsid w:val="00956BB2"/>
    <w:rsid w:val="00956BF4"/>
    <w:rsid w:val="0095706A"/>
    <w:rsid w:val="00957126"/>
    <w:rsid w:val="0095719B"/>
    <w:rsid w:val="009573AF"/>
    <w:rsid w:val="0095763E"/>
    <w:rsid w:val="00957CE1"/>
    <w:rsid w:val="009600C4"/>
    <w:rsid w:val="0096030C"/>
    <w:rsid w:val="0096054F"/>
    <w:rsid w:val="00961DED"/>
    <w:rsid w:val="00962239"/>
    <w:rsid w:val="00962566"/>
    <w:rsid w:val="0096275B"/>
    <w:rsid w:val="0096294B"/>
    <w:rsid w:val="0096312B"/>
    <w:rsid w:val="009632DC"/>
    <w:rsid w:val="0096394F"/>
    <w:rsid w:val="00963D8C"/>
    <w:rsid w:val="00963F1F"/>
    <w:rsid w:val="00964137"/>
    <w:rsid w:val="0096453B"/>
    <w:rsid w:val="00964747"/>
    <w:rsid w:val="0096482A"/>
    <w:rsid w:val="00965294"/>
    <w:rsid w:val="00965458"/>
    <w:rsid w:val="009656AC"/>
    <w:rsid w:val="00965744"/>
    <w:rsid w:val="0096590A"/>
    <w:rsid w:val="009664F1"/>
    <w:rsid w:val="00966853"/>
    <w:rsid w:val="00966B54"/>
    <w:rsid w:val="009672C1"/>
    <w:rsid w:val="009673C2"/>
    <w:rsid w:val="0096742E"/>
    <w:rsid w:val="00967714"/>
    <w:rsid w:val="00967A9C"/>
    <w:rsid w:val="00967E4A"/>
    <w:rsid w:val="00970373"/>
    <w:rsid w:val="0097153B"/>
    <w:rsid w:val="009718D1"/>
    <w:rsid w:val="00971AF0"/>
    <w:rsid w:val="00971CB6"/>
    <w:rsid w:val="00971D27"/>
    <w:rsid w:val="00972948"/>
    <w:rsid w:val="00972EB6"/>
    <w:rsid w:val="0097350B"/>
    <w:rsid w:val="00973CF7"/>
    <w:rsid w:val="00973E5A"/>
    <w:rsid w:val="00974470"/>
    <w:rsid w:val="00974895"/>
    <w:rsid w:val="00974A68"/>
    <w:rsid w:val="00975186"/>
    <w:rsid w:val="0097566C"/>
    <w:rsid w:val="009757EE"/>
    <w:rsid w:val="00975C62"/>
    <w:rsid w:val="00975D09"/>
    <w:rsid w:val="00975E7D"/>
    <w:rsid w:val="00975E92"/>
    <w:rsid w:val="00975F24"/>
    <w:rsid w:val="0097614C"/>
    <w:rsid w:val="00976615"/>
    <w:rsid w:val="00976793"/>
    <w:rsid w:val="00976DD6"/>
    <w:rsid w:val="00977086"/>
    <w:rsid w:val="00977122"/>
    <w:rsid w:val="00977414"/>
    <w:rsid w:val="00977586"/>
    <w:rsid w:val="0097799C"/>
    <w:rsid w:val="00977AA1"/>
    <w:rsid w:val="00977FAA"/>
    <w:rsid w:val="0098031E"/>
    <w:rsid w:val="009803D1"/>
    <w:rsid w:val="00980803"/>
    <w:rsid w:val="009812DC"/>
    <w:rsid w:val="009812FE"/>
    <w:rsid w:val="00981B4C"/>
    <w:rsid w:val="00981EE1"/>
    <w:rsid w:val="0098263C"/>
    <w:rsid w:val="0098264D"/>
    <w:rsid w:val="009831BD"/>
    <w:rsid w:val="00984371"/>
    <w:rsid w:val="0098447D"/>
    <w:rsid w:val="009847E6"/>
    <w:rsid w:val="009848D1"/>
    <w:rsid w:val="009849B5"/>
    <w:rsid w:val="00984C2B"/>
    <w:rsid w:val="00984DA9"/>
    <w:rsid w:val="0098567F"/>
    <w:rsid w:val="00985A2B"/>
    <w:rsid w:val="00985E51"/>
    <w:rsid w:val="0098621B"/>
    <w:rsid w:val="0098652D"/>
    <w:rsid w:val="0098654E"/>
    <w:rsid w:val="0098714D"/>
    <w:rsid w:val="0099006B"/>
    <w:rsid w:val="00990482"/>
    <w:rsid w:val="00990B79"/>
    <w:rsid w:val="00991469"/>
    <w:rsid w:val="00991587"/>
    <w:rsid w:val="00991640"/>
    <w:rsid w:val="0099203C"/>
    <w:rsid w:val="0099259F"/>
    <w:rsid w:val="00993C18"/>
    <w:rsid w:val="00994CFC"/>
    <w:rsid w:val="00995091"/>
    <w:rsid w:val="00995552"/>
    <w:rsid w:val="009956F0"/>
    <w:rsid w:val="0099575D"/>
    <w:rsid w:val="00995824"/>
    <w:rsid w:val="00995C4A"/>
    <w:rsid w:val="009967C4"/>
    <w:rsid w:val="009970C9"/>
    <w:rsid w:val="00997A60"/>
    <w:rsid w:val="009A0380"/>
    <w:rsid w:val="009A0498"/>
    <w:rsid w:val="009A0B06"/>
    <w:rsid w:val="009A0B42"/>
    <w:rsid w:val="009A0D28"/>
    <w:rsid w:val="009A1080"/>
    <w:rsid w:val="009A1391"/>
    <w:rsid w:val="009A1624"/>
    <w:rsid w:val="009A2557"/>
    <w:rsid w:val="009A29ED"/>
    <w:rsid w:val="009A3BA9"/>
    <w:rsid w:val="009A3FC1"/>
    <w:rsid w:val="009A43B7"/>
    <w:rsid w:val="009A4753"/>
    <w:rsid w:val="009A493F"/>
    <w:rsid w:val="009A5538"/>
    <w:rsid w:val="009A5540"/>
    <w:rsid w:val="009A592F"/>
    <w:rsid w:val="009A5BDA"/>
    <w:rsid w:val="009A5E26"/>
    <w:rsid w:val="009A657B"/>
    <w:rsid w:val="009A6894"/>
    <w:rsid w:val="009A6917"/>
    <w:rsid w:val="009A723C"/>
    <w:rsid w:val="009A7DF5"/>
    <w:rsid w:val="009A7FCC"/>
    <w:rsid w:val="009B0187"/>
    <w:rsid w:val="009B0424"/>
    <w:rsid w:val="009B07D8"/>
    <w:rsid w:val="009B09B3"/>
    <w:rsid w:val="009B0B67"/>
    <w:rsid w:val="009B0BDF"/>
    <w:rsid w:val="009B0E7D"/>
    <w:rsid w:val="009B100E"/>
    <w:rsid w:val="009B10D7"/>
    <w:rsid w:val="009B1304"/>
    <w:rsid w:val="009B15F9"/>
    <w:rsid w:val="009B26BB"/>
    <w:rsid w:val="009B2CCD"/>
    <w:rsid w:val="009B373C"/>
    <w:rsid w:val="009B3E1F"/>
    <w:rsid w:val="009B4024"/>
    <w:rsid w:val="009B4078"/>
    <w:rsid w:val="009B40DC"/>
    <w:rsid w:val="009B435D"/>
    <w:rsid w:val="009B4544"/>
    <w:rsid w:val="009B482C"/>
    <w:rsid w:val="009B4931"/>
    <w:rsid w:val="009B49EC"/>
    <w:rsid w:val="009B4B40"/>
    <w:rsid w:val="009B50C8"/>
    <w:rsid w:val="009B54A3"/>
    <w:rsid w:val="009B54E8"/>
    <w:rsid w:val="009B5559"/>
    <w:rsid w:val="009B5661"/>
    <w:rsid w:val="009B576B"/>
    <w:rsid w:val="009B59F0"/>
    <w:rsid w:val="009B65F8"/>
    <w:rsid w:val="009B68B9"/>
    <w:rsid w:val="009B6CCF"/>
    <w:rsid w:val="009B71FC"/>
    <w:rsid w:val="009C024A"/>
    <w:rsid w:val="009C027C"/>
    <w:rsid w:val="009C0512"/>
    <w:rsid w:val="009C054C"/>
    <w:rsid w:val="009C0617"/>
    <w:rsid w:val="009C06EC"/>
    <w:rsid w:val="009C082B"/>
    <w:rsid w:val="009C0C07"/>
    <w:rsid w:val="009C0DD3"/>
    <w:rsid w:val="009C16C2"/>
    <w:rsid w:val="009C23D2"/>
    <w:rsid w:val="009C2689"/>
    <w:rsid w:val="009C2C5B"/>
    <w:rsid w:val="009C3949"/>
    <w:rsid w:val="009C3985"/>
    <w:rsid w:val="009C39D8"/>
    <w:rsid w:val="009C4322"/>
    <w:rsid w:val="009C4323"/>
    <w:rsid w:val="009C4597"/>
    <w:rsid w:val="009C4692"/>
    <w:rsid w:val="009C4A2C"/>
    <w:rsid w:val="009C4EBB"/>
    <w:rsid w:val="009C511C"/>
    <w:rsid w:val="009C5604"/>
    <w:rsid w:val="009C59BA"/>
    <w:rsid w:val="009C5B45"/>
    <w:rsid w:val="009C5DF7"/>
    <w:rsid w:val="009C6146"/>
    <w:rsid w:val="009C6EAA"/>
    <w:rsid w:val="009C713F"/>
    <w:rsid w:val="009D0151"/>
    <w:rsid w:val="009D11FF"/>
    <w:rsid w:val="009D1268"/>
    <w:rsid w:val="009D1919"/>
    <w:rsid w:val="009D21B1"/>
    <w:rsid w:val="009D23E6"/>
    <w:rsid w:val="009D2540"/>
    <w:rsid w:val="009D290D"/>
    <w:rsid w:val="009D2C68"/>
    <w:rsid w:val="009D32DA"/>
    <w:rsid w:val="009D4E10"/>
    <w:rsid w:val="009D4FA1"/>
    <w:rsid w:val="009D51F8"/>
    <w:rsid w:val="009D5558"/>
    <w:rsid w:val="009D589B"/>
    <w:rsid w:val="009D5DBB"/>
    <w:rsid w:val="009D6219"/>
    <w:rsid w:val="009D63C9"/>
    <w:rsid w:val="009D64D7"/>
    <w:rsid w:val="009D6CE4"/>
    <w:rsid w:val="009D6E1E"/>
    <w:rsid w:val="009D6F0A"/>
    <w:rsid w:val="009D6F57"/>
    <w:rsid w:val="009D7BC0"/>
    <w:rsid w:val="009E07D8"/>
    <w:rsid w:val="009E08C2"/>
    <w:rsid w:val="009E0A7E"/>
    <w:rsid w:val="009E0CEB"/>
    <w:rsid w:val="009E0D07"/>
    <w:rsid w:val="009E0DDC"/>
    <w:rsid w:val="009E106E"/>
    <w:rsid w:val="009E1E4C"/>
    <w:rsid w:val="009E2806"/>
    <w:rsid w:val="009E2B95"/>
    <w:rsid w:val="009E2D35"/>
    <w:rsid w:val="009E350F"/>
    <w:rsid w:val="009E39FF"/>
    <w:rsid w:val="009E4084"/>
    <w:rsid w:val="009E40F9"/>
    <w:rsid w:val="009E43AD"/>
    <w:rsid w:val="009E4B51"/>
    <w:rsid w:val="009E4E8F"/>
    <w:rsid w:val="009E54DA"/>
    <w:rsid w:val="009E5989"/>
    <w:rsid w:val="009E5C47"/>
    <w:rsid w:val="009E60F6"/>
    <w:rsid w:val="009E655E"/>
    <w:rsid w:val="009E6DAC"/>
    <w:rsid w:val="009E7138"/>
    <w:rsid w:val="009E7672"/>
    <w:rsid w:val="009E774E"/>
    <w:rsid w:val="009E7B81"/>
    <w:rsid w:val="009E7D61"/>
    <w:rsid w:val="009E7E6A"/>
    <w:rsid w:val="009E7E84"/>
    <w:rsid w:val="009F01B1"/>
    <w:rsid w:val="009F054B"/>
    <w:rsid w:val="009F0883"/>
    <w:rsid w:val="009F0AD8"/>
    <w:rsid w:val="009F105C"/>
    <w:rsid w:val="009F1196"/>
    <w:rsid w:val="009F2450"/>
    <w:rsid w:val="009F2914"/>
    <w:rsid w:val="009F2A0D"/>
    <w:rsid w:val="009F33A2"/>
    <w:rsid w:val="009F364C"/>
    <w:rsid w:val="009F3E05"/>
    <w:rsid w:val="009F4117"/>
    <w:rsid w:val="009F4654"/>
    <w:rsid w:val="009F4A2C"/>
    <w:rsid w:val="009F4D0F"/>
    <w:rsid w:val="009F4EDA"/>
    <w:rsid w:val="009F5006"/>
    <w:rsid w:val="009F5965"/>
    <w:rsid w:val="009F5F7D"/>
    <w:rsid w:val="009F656C"/>
    <w:rsid w:val="009F6A15"/>
    <w:rsid w:val="009F6AA0"/>
    <w:rsid w:val="009F7607"/>
    <w:rsid w:val="009F7EBA"/>
    <w:rsid w:val="00A00035"/>
    <w:rsid w:val="00A01179"/>
    <w:rsid w:val="00A0123B"/>
    <w:rsid w:val="00A01692"/>
    <w:rsid w:val="00A01B6B"/>
    <w:rsid w:val="00A02F71"/>
    <w:rsid w:val="00A030D2"/>
    <w:rsid w:val="00A03346"/>
    <w:rsid w:val="00A03439"/>
    <w:rsid w:val="00A03CDA"/>
    <w:rsid w:val="00A04F2A"/>
    <w:rsid w:val="00A0538A"/>
    <w:rsid w:val="00A057BB"/>
    <w:rsid w:val="00A059C0"/>
    <w:rsid w:val="00A06B5F"/>
    <w:rsid w:val="00A06ECF"/>
    <w:rsid w:val="00A074A7"/>
    <w:rsid w:val="00A075AA"/>
    <w:rsid w:val="00A104FF"/>
    <w:rsid w:val="00A1077B"/>
    <w:rsid w:val="00A10906"/>
    <w:rsid w:val="00A10A54"/>
    <w:rsid w:val="00A10C32"/>
    <w:rsid w:val="00A10C6E"/>
    <w:rsid w:val="00A10D42"/>
    <w:rsid w:val="00A116A0"/>
    <w:rsid w:val="00A11A45"/>
    <w:rsid w:val="00A11BCC"/>
    <w:rsid w:val="00A11DE0"/>
    <w:rsid w:val="00A11EA8"/>
    <w:rsid w:val="00A1263E"/>
    <w:rsid w:val="00A12F30"/>
    <w:rsid w:val="00A13D96"/>
    <w:rsid w:val="00A14BA5"/>
    <w:rsid w:val="00A152CB"/>
    <w:rsid w:val="00A15C09"/>
    <w:rsid w:val="00A15C27"/>
    <w:rsid w:val="00A15C70"/>
    <w:rsid w:val="00A15E3D"/>
    <w:rsid w:val="00A16211"/>
    <w:rsid w:val="00A166F0"/>
    <w:rsid w:val="00A167BE"/>
    <w:rsid w:val="00A17D67"/>
    <w:rsid w:val="00A20998"/>
    <w:rsid w:val="00A20EF4"/>
    <w:rsid w:val="00A21BBA"/>
    <w:rsid w:val="00A21FA9"/>
    <w:rsid w:val="00A22A07"/>
    <w:rsid w:val="00A22D40"/>
    <w:rsid w:val="00A236D3"/>
    <w:rsid w:val="00A23C4F"/>
    <w:rsid w:val="00A2456C"/>
    <w:rsid w:val="00A24A5D"/>
    <w:rsid w:val="00A24E0D"/>
    <w:rsid w:val="00A24E56"/>
    <w:rsid w:val="00A25128"/>
    <w:rsid w:val="00A26EDE"/>
    <w:rsid w:val="00A276B7"/>
    <w:rsid w:val="00A27BF8"/>
    <w:rsid w:val="00A301D1"/>
    <w:rsid w:val="00A30282"/>
    <w:rsid w:val="00A30328"/>
    <w:rsid w:val="00A307F8"/>
    <w:rsid w:val="00A30923"/>
    <w:rsid w:val="00A30D3D"/>
    <w:rsid w:val="00A312A0"/>
    <w:rsid w:val="00A3136E"/>
    <w:rsid w:val="00A315E3"/>
    <w:rsid w:val="00A326BC"/>
    <w:rsid w:val="00A328A2"/>
    <w:rsid w:val="00A328DF"/>
    <w:rsid w:val="00A32CF1"/>
    <w:rsid w:val="00A32D02"/>
    <w:rsid w:val="00A33CE6"/>
    <w:rsid w:val="00A345B1"/>
    <w:rsid w:val="00A3479D"/>
    <w:rsid w:val="00A348D2"/>
    <w:rsid w:val="00A34971"/>
    <w:rsid w:val="00A353DD"/>
    <w:rsid w:val="00A35B3D"/>
    <w:rsid w:val="00A35C76"/>
    <w:rsid w:val="00A36422"/>
    <w:rsid w:val="00A3651E"/>
    <w:rsid w:val="00A372B3"/>
    <w:rsid w:val="00A372D4"/>
    <w:rsid w:val="00A37471"/>
    <w:rsid w:val="00A37501"/>
    <w:rsid w:val="00A37B87"/>
    <w:rsid w:val="00A37CD5"/>
    <w:rsid w:val="00A40A34"/>
    <w:rsid w:val="00A40BE6"/>
    <w:rsid w:val="00A4112D"/>
    <w:rsid w:val="00A413DB"/>
    <w:rsid w:val="00A41708"/>
    <w:rsid w:val="00A41DBD"/>
    <w:rsid w:val="00A422A1"/>
    <w:rsid w:val="00A422F3"/>
    <w:rsid w:val="00A42ABB"/>
    <w:rsid w:val="00A4378F"/>
    <w:rsid w:val="00A43E5D"/>
    <w:rsid w:val="00A43EEF"/>
    <w:rsid w:val="00A44102"/>
    <w:rsid w:val="00A45C24"/>
    <w:rsid w:val="00A45C69"/>
    <w:rsid w:val="00A46198"/>
    <w:rsid w:val="00A466A5"/>
    <w:rsid w:val="00A469DC"/>
    <w:rsid w:val="00A46A6C"/>
    <w:rsid w:val="00A46AB5"/>
    <w:rsid w:val="00A47107"/>
    <w:rsid w:val="00A47611"/>
    <w:rsid w:val="00A47972"/>
    <w:rsid w:val="00A5008B"/>
    <w:rsid w:val="00A50C8D"/>
    <w:rsid w:val="00A50D48"/>
    <w:rsid w:val="00A514D1"/>
    <w:rsid w:val="00A517EF"/>
    <w:rsid w:val="00A51DCB"/>
    <w:rsid w:val="00A52604"/>
    <w:rsid w:val="00A52AE0"/>
    <w:rsid w:val="00A52B8B"/>
    <w:rsid w:val="00A52E16"/>
    <w:rsid w:val="00A53504"/>
    <w:rsid w:val="00A53D14"/>
    <w:rsid w:val="00A53F81"/>
    <w:rsid w:val="00A5457E"/>
    <w:rsid w:val="00A54813"/>
    <w:rsid w:val="00A549C2"/>
    <w:rsid w:val="00A54B35"/>
    <w:rsid w:val="00A54ED0"/>
    <w:rsid w:val="00A55164"/>
    <w:rsid w:val="00A55306"/>
    <w:rsid w:val="00A55422"/>
    <w:rsid w:val="00A554DE"/>
    <w:rsid w:val="00A55C42"/>
    <w:rsid w:val="00A55D21"/>
    <w:rsid w:val="00A55DA9"/>
    <w:rsid w:val="00A562D5"/>
    <w:rsid w:val="00A56496"/>
    <w:rsid w:val="00A566C2"/>
    <w:rsid w:val="00A5713A"/>
    <w:rsid w:val="00A5715A"/>
    <w:rsid w:val="00A57335"/>
    <w:rsid w:val="00A57AD8"/>
    <w:rsid w:val="00A57E79"/>
    <w:rsid w:val="00A60609"/>
    <w:rsid w:val="00A607BD"/>
    <w:rsid w:val="00A60BAF"/>
    <w:rsid w:val="00A60C8E"/>
    <w:rsid w:val="00A61163"/>
    <w:rsid w:val="00A61280"/>
    <w:rsid w:val="00A620DB"/>
    <w:rsid w:val="00A623AE"/>
    <w:rsid w:val="00A624C0"/>
    <w:rsid w:val="00A62B83"/>
    <w:rsid w:val="00A631C3"/>
    <w:rsid w:val="00A6324D"/>
    <w:rsid w:val="00A63C41"/>
    <w:rsid w:val="00A63C63"/>
    <w:rsid w:val="00A64DA3"/>
    <w:rsid w:val="00A65081"/>
    <w:rsid w:val="00A65488"/>
    <w:rsid w:val="00A654A8"/>
    <w:rsid w:val="00A65962"/>
    <w:rsid w:val="00A65F1E"/>
    <w:rsid w:val="00A6608F"/>
    <w:rsid w:val="00A673DA"/>
    <w:rsid w:val="00A67AB3"/>
    <w:rsid w:val="00A70BF4"/>
    <w:rsid w:val="00A71606"/>
    <w:rsid w:val="00A716C3"/>
    <w:rsid w:val="00A71921"/>
    <w:rsid w:val="00A71D77"/>
    <w:rsid w:val="00A72237"/>
    <w:rsid w:val="00A72325"/>
    <w:rsid w:val="00A72AF0"/>
    <w:rsid w:val="00A72BA6"/>
    <w:rsid w:val="00A7379F"/>
    <w:rsid w:val="00A73995"/>
    <w:rsid w:val="00A73D66"/>
    <w:rsid w:val="00A73D75"/>
    <w:rsid w:val="00A7414D"/>
    <w:rsid w:val="00A745D1"/>
    <w:rsid w:val="00A74695"/>
    <w:rsid w:val="00A74EE0"/>
    <w:rsid w:val="00A753BA"/>
    <w:rsid w:val="00A75991"/>
    <w:rsid w:val="00A75E6B"/>
    <w:rsid w:val="00A762BD"/>
    <w:rsid w:val="00A76E57"/>
    <w:rsid w:val="00A770F1"/>
    <w:rsid w:val="00A772B0"/>
    <w:rsid w:val="00A77638"/>
    <w:rsid w:val="00A77695"/>
    <w:rsid w:val="00A77CCB"/>
    <w:rsid w:val="00A77E51"/>
    <w:rsid w:val="00A77FBD"/>
    <w:rsid w:val="00A8023C"/>
    <w:rsid w:val="00A812C2"/>
    <w:rsid w:val="00A81A59"/>
    <w:rsid w:val="00A81A5B"/>
    <w:rsid w:val="00A81E90"/>
    <w:rsid w:val="00A82989"/>
    <w:rsid w:val="00A8315B"/>
    <w:rsid w:val="00A835E2"/>
    <w:rsid w:val="00A837EA"/>
    <w:rsid w:val="00A83CF3"/>
    <w:rsid w:val="00A8401A"/>
    <w:rsid w:val="00A84999"/>
    <w:rsid w:val="00A84AB5"/>
    <w:rsid w:val="00A84AC1"/>
    <w:rsid w:val="00A84F20"/>
    <w:rsid w:val="00A856A1"/>
    <w:rsid w:val="00A857B5"/>
    <w:rsid w:val="00A85D58"/>
    <w:rsid w:val="00A86C8B"/>
    <w:rsid w:val="00A870FA"/>
    <w:rsid w:val="00A8730F"/>
    <w:rsid w:val="00A8753E"/>
    <w:rsid w:val="00A87666"/>
    <w:rsid w:val="00A87860"/>
    <w:rsid w:val="00A90A5F"/>
    <w:rsid w:val="00A90C0D"/>
    <w:rsid w:val="00A90D85"/>
    <w:rsid w:val="00A90DB4"/>
    <w:rsid w:val="00A90F2B"/>
    <w:rsid w:val="00A91071"/>
    <w:rsid w:val="00A911FA"/>
    <w:rsid w:val="00A91AFA"/>
    <w:rsid w:val="00A91E5E"/>
    <w:rsid w:val="00A92091"/>
    <w:rsid w:val="00A92B18"/>
    <w:rsid w:val="00A92BAC"/>
    <w:rsid w:val="00A92E1D"/>
    <w:rsid w:val="00A93A39"/>
    <w:rsid w:val="00A93BFE"/>
    <w:rsid w:val="00A93CB6"/>
    <w:rsid w:val="00A93E91"/>
    <w:rsid w:val="00A948A5"/>
    <w:rsid w:val="00A94970"/>
    <w:rsid w:val="00A95238"/>
    <w:rsid w:val="00A953F5"/>
    <w:rsid w:val="00A96822"/>
    <w:rsid w:val="00A96A07"/>
    <w:rsid w:val="00A97251"/>
    <w:rsid w:val="00A97D97"/>
    <w:rsid w:val="00A97DF4"/>
    <w:rsid w:val="00AA0745"/>
    <w:rsid w:val="00AA0BE6"/>
    <w:rsid w:val="00AA0CFC"/>
    <w:rsid w:val="00AA0DED"/>
    <w:rsid w:val="00AA0ED4"/>
    <w:rsid w:val="00AA191F"/>
    <w:rsid w:val="00AA1D8E"/>
    <w:rsid w:val="00AA1FFD"/>
    <w:rsid w:val="00AA229B"/>
    <w:rsid w:val="00AA2586"/>
    <w:rsid w:val="00AA2C82"/>
    <w:rsid w:val="00AA32D4"/>
    <w:rsid w:val="00AA32E7"/>
    <w:rsid w:val="00AA33EC"/>
    <w:rsid w:val="00AA36A3"/>
    <w:rsid w:val="00AA3D9A"/>
    <w:rsid w:val="00AA3FC3"/>
    <w:rsid w:val="00AA43C1"/>
    <w:rsid w:val="00AA46E7"/>
    <w:rsid w:val="00AA4A5A"/>
    <w:rsid w:val="00AA4A6F"/>
    <w:rsid w:val="00AA538C"/>
    <w:rsid w:val="00AA57EC"/>
    <w:rsid w:val="00AA5831"/>
    <w:rsid w:val="00AA5BFF"/>
    <w:rsid w:val="00AA5C12"/>
    <w:rsid w:val="00AA5CD6"/>
    <w:rsid w:val="00AA620B"/>
    <w:rsid w:val="00AA6676"/>
    <w:rsid w:val="00AA6A09"/>
    <w:rsid w:val="00AA6C2D"/>
    <w:rsid w:val="00AA72D4"/>
    <w:rsid w:val="00AA7329"/>
    <w:rsid w:val="00AA7A98"/>
    <w:rsid w:val="00AB041D"/>
    <w:rsid w:val="00AB058C"/>
    <w:rsid w:val="00AB0C9C"/>
    <w:rsid w:val="00AB19DC"/>
    <w:rsid w:val="00AB1C38"/>
    <w:rsid w:val="00AB2143"/>
    <w:rsid w:val="00AB35DC"/>
    <w:rsid w:val="00AB4CC5"/>
    <w:rsid w:val="00AB520A"/>
    <w:rsid w:val="00AB54C2"/>
    <w:rsid w:val="00AB572B"/>
    <w:rsid w:val="00AB5B0A"/>
    <w:rsid w:val="00AB6396"/>
    <w:rsid w:val="00AB6519"/>
    <w:rsid w:val="00AB6590"/>
    <w:rsid w:val="00AB66DB"/>
    <w:rsid w:val="00AB6DDF"/>
    <w:rsid w:val="00AB6FDB"/>
    <w:rsid w:val="00AB71C6"/>
    <w:rsid w:val="00AB7F33"/>
    <w:rsid w:val="00AC010B"/>
    <w:rsid w:val="00AC0285"/>
    <w:rsid w:val="00AC05E4"/>
    <w:rsid w:val="00AC06A6"/>
    <w:rsid w:val="00AC0884"/>
    <w:rsid w:val="00AC19A3"/>
    <w:rsid w:val="00AC2097"/>
    <w:rsid w:val="00AC246E"/>
    <w:rsid w:val="00AC250D"/>
    <w:rsid w:val="00AC25AE"/>
    <w:rsid w:val="00AC27C3"/>
    <w:rsid w:val="00AC2AA6"/>
    <w:rsid w:val="00AC2CFA"/>
    <w:rsid w:val="00AC309E"/>
    <w:rsid w:val="00AC3983"/>
    <w:rsid w:val="00AC4015"/>
    <w:rsid w:val="00AC4947"/>
    <w:rsid w:val="00AC4F6A"/>
    <w:rsid w:val="00AC5042"/>
    <w:rsid w:val="00AC50F1"/>
    <w:rsid w:val="00AC5129"/>
    <w:rsid w:val="00AC5472"/>
    <w:rsid w:val="00AC5B78"/>
    <w:rsid w:val="00AC5D61"/>
    <w:rsid w:val="00AC6120"/>
    <w:rsid w:val="00AC6B52"/>
    <w:rsid w:val="00AC6B83"/>
    <w:rsid w:val="00AC733E"/>
    <w:rsid w:val="00AC77D1"/>
    <w:rsid w:val="00AC7A87"/>
    <w:rsid w:val="00AC7E79"/>
    <w:rsid w:val="00AD0009"/>
    <w:rsid w:val="00AD00B8"/>
    <w:rsid w:val="00AD03C0"/>
    <w:rsid w:val="00AD092D"/>
    <w:rsid w:val="00AD1A7C"/>
    <w:rsid w:val="00AD2876"/>
    <w:rsid w:val="00AD2D91"/>
    <w:rsid w:val="00AD2DF6"/>
    <w:rsid w:val="00AD3320"/>
    <w:rsid w:val="00AD3845"/>
    <w:rsid w:val="00AD396A"/>
    <w:rsid w:val="00AD3CC2"/>
    <w:rsid w:val="00AD3E3F"/>
    <w:rsid w:val="00AD4335"/>
    <w:rsid w:val="00AD48CF"/>
    <w:rsid w:val="00AD4A3C"/>
    <w:rsid w:val="00AD4C57"/>
    <w:rsid w:val="00AD4F1F"/>
    <w:rsid w:val="00AD5CCB"/>
    <w:rsid w:val="00AD6423"/>
    <w:rsid w:val="00AD6B8E"/>
    <w:rsid w:val="00AD70C7"/>
    <w:rsid w:val="00AD730B"/>
    <w:rsid w:val="00AD73C1"/>
    <w:rsid w:val="00AD7827"/>
    <w:rsid w:val="00AD7D8B"/>
    <w:rsid w:val="00AE00E1"/>
    <w:rsid w:val="00AE017F"/>
    <w:rsid w:val="00AE01B5"/>
    <w:rsid w:val="00AE09DC"/>
    <w:rsid w:val="00AE0C75"/>
    <w:rsid w:val="00AE0DB0"/>
    <w:rsid w:val="00AE17B5"/>
    <w:rsid w:val="00AE2389"/>
    <w:rsid w:val="00AE277F"/>
    <w:rsid w:val="00AE3430"/>
    <w:rsid w:val="00AE358C"/>
    <w:rsid w:val="00AE40CC"/>
    <w:rsid w:val="00AE4AF2"/>
    <w:rsid w:val="00AE5268"/>
    <w:rsid w:val="00AE547F"/>
    <w:rsid w:val="00AE57C5"/>
    <w:rsid w:val="00AE5846"/>
    <w:rsid w:val="00AE5F66"/>
    <w:rsid w:val="00AE653B"/>
    <w:rsid w:val="00AE6968"/>
    <w:rsid w:val="00AE6ADB"/>
    <w:rsid w:val="00AE6B71"/>
    <w:rsid w:val="00AE70B3"/>
    <w:rsid w:val="00AE7938"/>
    <w:rsid w:val="00AF04B3"/>
    <w:rsid w:val="00AF0505"/>
    <w:rsid w:val="00AF0B11"/>
    <w:rsid w:val="00AF0C73"/>
    <w:rsid w:val="00AF214D"/>
    <w:rsid w:val="00AF2933"/>
    <w:rsid w:val="00AF2D64"/>
    <w:rsid w:val="00AF3112"/>
    <w:rsid w:val="00AF42F3"/>
    <w:rsid w:val="00AF4425"/>
    <w:rsid w:val="00AF4CA9"/>
    <w:rsid w:val="00AF52A4"/>
    <w:rsid w:val="00AF5826"/>
    <w:rsid w:val="00AF5CA9"/>
    <w:rsid w:val="00AF5CBA"/>
    <w:rsid w:val="00AF5E77"/>
    <w:rsid w:val="00AF6689"/>
    <w:rsid w:val="00AF67B2"/>
    <w:rsid w:val="00AF6AF2"/>
    <w:rsid w:val="00AF71E1"/>
    <w:rsid w:val="00AF7783"/>
    <w:rsid w:val="00AF7861"/>
    <w:rsid w:val="00AF7A0F"/>
    <w:rsid w:val="00AF7B05"/>
    <w:rsid w:val="00B000B7"/>
    <w:rsid w:val="00B00129"/>
    <w:rsid w:val="00B0059B"/>
    <w:rsid w:val="00B00A32"/>
    <w:rsid w:val="00B00F42"/>
    <w:rsid w:val="00B014CB"/>
    <w:rsid w:val="00B01685"/>
    <w:rsid w:val="00B0185D"/>
    <w:rsid w:val="00B01AAA"/>
    <w:rsid w:val="00B02D41"/>
    <w:rsid w:val="00B03736"/>
    <w:rsid w:val="00B0378D"/>
    <w:rsid w:val="00B03988"/>
    <w:rsid w:val="00B03DB7"/>
    <w:rsid w:val="00B03E3A"/>
    <w:rsid w:val="00B04433"/>
    <w:rsid w:val="00B04B50"/>
    <w:rsid w:val="00B04C2E"/>
    <w:rsid w:val="00B04F7B"/>
    <w:rsid w:val="00B054B8"/>
    <w:rsid w:val="00B056E1"/>
    <w:rsid w:val="00B05C00"/>
    <w:rsid w:val="00B05C6B"/>
    <w:rsid w:val="00B05FD5"/>
    <w:rsid w:val="00B06001"/>
    <w:rsid w:val="00B0623B"/>
    <w:rsid w:val="00B06CFD"/>
    <w:rsid w:val="00B070C2"/>
    <w:rsid w:val="00B071F2"/>
    <w:rsid w:val="00B074EB"/>
    <w:rsid w:val="00B07561"/>
    <w:rsid w:val="00B07693"/>
    <w:rsid w:val="00B078EE"/>
    <w:rsid w:val="00B10065"/>
    <w:rsid w:val="00B100E5"/>
    <w:rsid w:val="00B104A8"/>
    <w:rsid w:val="00B1089F"/>
    <w:rsid w:val="00B10A08"/>
    <w:rsid w:val="00B10AF6"/>
    <w:rsid w:val="00B10D20"/>
    <w:rsid w:val="00B10E23"/>
    <w:rsid w:val="00B10F22"/>
    <w:rsid w:val="00B112B0"/>
    <w:rsid w:val="00B113ED"/>
    <w:rsid w:val="00B11F7F"/>
    <w:rsid w:val="00B12154"/>
    <w:rsid w:val="00B123FB"/>
    <w:rsid w:val="00B124A8"/>
    <w:rsid w:val="00B12637"/>
    <w:rsid w:val="00B1267C"/>
    <w:rsid w:val="00B13C10"/>
    <w:rsid w:val="00B13E33"/>
    <w:rsid w:val="00B1404F"/>
    <w:rsid w:val="00B140CA"/>
    <w:rsid w:val="00B142B8"/>
    <w:rsid w:val="00B14D92"/>
    <w:rsid w:val="00B14DF2"/>
    <w:rsid w:val="00B14F2A"/>
    <w:rsid w:val="00B1549B"/>
    <w:rsid w:val="00B15518"/>
    <w:rsid w:val="00B1590F"/>
    <w:rsid w:val="00B15CD5"/>
    <w:rsid w:val="00B161E2"/>
    <w:rsid w:val="00B16A7C"/>
    <w:rsid w:val="00B16C73"/>
    <w:rsid w:val="00B17562"/>
    <w:rsid w:val="00B177DD"/>
    <w:rsid w:val="00B17983"/>
    <w:rsid w:val="00B20443"/>
    <w:rsid w:val="00B20540"/>
    <w:rsid w:val="00B20964"/>
    <w:rsid w:val="00B21250"/>
    <w:rsid w:val="00B220FB"/>
    <w:rsid w:val="00B224F2"/>
    <w:rsid w:val="00B2338A"/>
    <w:rsid w:val="00B23705"/>
    <w:rsid w:val="00B23A0E"/>
    <w:rsid w:val="00B23BF2"/>
    <w:rsid w:val="00B23C1B"/>
    <w:rsid w:val="00B23C7A"/>
    <w:rsid w:val="00B24078"/>
    <w:rsid w:val="00B24513"/>
    <w:rsid w:val="00B24EDB"/>
    <w:rsid w:val="00B255CB"/>
    <w:rsid w:val="00B258E1"/>
    <w:rsid w:val="00B25FDC"/>
    <w:rsid w:val="00B25FE5"/>
    <w:rsid w:val="00B2657B"/>
    <w:rsid w:val="00B2668A"/>
    <w:rsid w:val="00B26ADE"/>
    <w:rsid w:val="00B27052"/>
    <w:rsid w:val="00B27114"/>
    <w:rsid w:val="00B276B0"/>
    <w:rsid w:val="00B2796A"/>
    <w:rsid w:val="00B27ED3"/>
    <w:rsid w:val="00B3015E"/>
    <w:rsid w:val="00B30864"/>
    <w:rsid w:val="00B310AD"/>
    <w:rsid w:val="00B3145C"/>
    <w:rsid w:val="00B31542"/>
    <w:rsid w:val="00B31776"/>
    <w:rsid w:val="00B31916"/>
    <w:rsid w:val="00B319BF"/>
    <w:rsid w:val="00B3225B"/>
    <w:rsid w:val="00B324CB"/>
    <w:rsid w:val="00B32739"/>
    <w:rsid w:val="00B328C8"/>
    <w:rsid w:val="00B33522"/>
    <w:rsid w:val="00B338C7"/>
    <w:rsid w:val="00B33AF5"/>
    <w:rsid w:val="00B34050"/>
    <w:rsid w:val="00B34509"/>
    <w:rsid w:val="00B34798"/>
    <w:rsid w:val="00B35430"/>
    <w:rsid w:val="00B355E5"/>
    <w:rsid w:val="00B358A0"/>
    <w:rsid w:val="00B35D88"/>
    <w:rsid w:val="00B35FA9"/>
    <w:rsid w:val="00B36754"/>
    <w:rsid w:val="00B36848"/>
    <w:rsid w:val="00B36C9D"/>
    <w:rsid w:val="00B370E8"/>
    <w:rsid w:val="00B37216"/>
    <w:rsid w:val="00B37323"/>
    <w:rsid w:val="00B3741F"/>
    <w:rsid w:val="00B37F46"/>
    <w:rsid w:val="00B400C0"/>
    <w:rsid w:val="00B404B6"/>
    <w:rsid w:val="00B404C8"/>
    <w:rsid w:val="00B4069E"/>
    <w:rsid w:val="00B40E28"/>
    <w:rsid w:val="00B40F99"/>
    <w:rsid w:val="00B411C8"/>
    <w:rsid w:val="00B413BC"/>
    <w:rsid w:val="00B4170C"/>
    <w:rsid w:val="00B41800"/>
    <w:rsid w:val="00B41E1E"/>
    <w:rsid w:val="00B420A4"/>
    <w:rsid w:val="00B422C7"/>
    <w:rsid w:val="00B4268C"/>
    <w:rsid w:val="00B42867"/>
    <w:rsid w:val="00B42CA9"/>
    <w:rsid w:val="00B42F14"/>
    <w:rsid w:val="00B4352E"/>
    <w:rsid w:val="00B43874"/>
    <w:rsid w:val="00B438EB"/>
    <w:rsid w:val="00B43CC4"/>
    <w:rsid w:val="00B43D54"/>
    <w:rsid w:val="00B442C3"/>
    <w:rsid w:val="00B4457A"/>
    <w:rsid w:val="00B447FB"/>
    <w:rsid w:val="00B450C4"/>
    <w:rsid w:val="00B45164"/>
    <w:rsid w:val="00B45DF2"/>
    <w:rsid w:val="00B45ED0"/>
    <w:rsid w:val="00B461A8"/>
    <w:rsid w:val="00B463E4"/>
    <w:rsid w:val="00B464B5"/>
    <w:rsid w:val="00B466DA"/>
    <w:rsid w:val="00B4686C"/>
    <w:rsid w:val="00B469C8"/>
    <w:rsid w:val="00B46B41"/>
    <w:rsid w:val="00B46CB9"/>
    <w:rsid w:val="00B46D15"/>
    <w:rsid w:val="00B474AF"/>
    <w:rsid w:val="00B47522"/>
    <w:rsid w:val="00B479D3"/>
    <w:rsid w:val="00B47A8B"/>
    <w:rsid w:val="00B50EA1"/>
    <w:rsid w:val="00B511E8"/>
    <w:rsid w:val="00B516DD"/>
    <w:rsid w:val="00B51CE5"/>
    <w:rsid w:val="00B51D56"/>
    <w:rsid w:val="00B51DCC"/>
    <w:rsid w:val="00B523D4"/>
    <w:rsid w:val="00B5241C"/>
    <w:rsid w:val="00B52C76"/>
    <w:rsid w:val="00B5309C"/>
    <w:rsid w:val="00B5319C"/>
    <w:rsid w:val="00B536A7"/>
    <w:rsid w:val="00B543E4"/>
    <w:rsid w:val="00B5499F"/>
    <w:rsid w:val="00B54C0D"/>
    <w:rsid w:val="00B54E33"/>
    <w:rsid w:val="00B54F2D"/>
    <w:rsid w:val="00B555E7"/>
    <w:rsid w:val="00B557B6"/>
    <w:rsid w:val="00B55D04"/>
    <w:rsid w:val="00B55DE0"/>
    <w:rsid w:val="00B56094"/>
    <w:rsid w:val="00B561C7"/>
    <w:rsid w:val="00B5675B"/>
    <w:rsid w:val="00B56807"/>
    <w:rsid w:val="00B57047"/>
    <w:rsid w:val="00B5774C"/>
    <w:rsid w:val="00B57815"/>
    <w:rsid w:val="00B57E31"/>
    <w:rsid w:val="00B603EE"/>
    <w:rsid w:val="00B60568"/>
    <w:rsid w:val="00B60EC8"/>
    <w:rsid w:val="00B61285"/>
    <w:rsid w:val="00B61A2F"/>
    <w:rsid w:val="00B61AE2"/>
    <w:rsid w:val="00B61D44"/>
    <w:rsid w:val="00B61D65"/>
    <w:rsid w:val="00B62031"/>
    <w:rsid w:val="00B62257"/>
    <w:rsid w:val="00B6249D"/>
    <w:rsid w:val="00B64265"/>
    <w:rsid w:val="00B64643"/>
    <w:rsid w:val="00B64D0A"/>
    <w:rsid w:val="00B65F80"/>
    <w:rsid w:val="00B660B7"/>
    <w:rsid w:val="00B66460"/>
    <w:rsid w:val="00B66ACC"/>
    <w:rsid w:val="00B66B53"/>
    <w:rsid w:val="00B66D70"/>
    <w:rsid w:val="00B672CE"/>
    <w:rsid w:val="00B70D9E"/>
    <w:rsid w:val="00B70EC2"/>
    <w:rsid w:val="00B71073"/>
    <w:rsid w:val="00B719A3"/>
    <w:rsid w:val="00B71BF1"/>
    <w:rsid w:val="00B71E29"/>
    <w:rsid w:val="00B71F14"/>
    <w:rsid w:val="00B7208B"/>
    <w:rsid w:val="00B72209"/>
    <w:rsid w:val="00B723BD"/>
    <w:rsid w:val="00B72781"/>
    <w:rsid w:val="00B72EEE"/>
    <w:rsid w:val="00B736AA"/>
    <w:rsid w:val="00B73DDA"/>
    <w:rsid w:val="00B740CF"/>
    <w:rsid w:val="00B742C5"/>
    <w:rsid w:val="00B74655"/>
    <w:rsid w:val="00B74811"/>
    <w:rsid w:val="00B74846"/>
    <w:rsid w:val="00B74E4B"/>
    <w:rsid w:val="00B7523E"/>
    <w:rsid w:val="00B753CF"/>
    <w:rsid w:val="00B7550F"/>
    <w:rsid w:val="00B75B20"/>
    <w:rsid w:val="00B75D66"/>
    <w:rsid w:val="00B76020"/>
    <w:rsid w:val="00B760A0"/>
    <w:rsid w:val="00B76539"/>
    <w:rsid w:val="00B76681"/>
    <w:rsid w:val="00B766DB"/>
    <w:rsid w:val="00B768DC"/>
    <w:rsid w:val="00B76A85"/>
    <w:rsid w:val="00B76C33"/>
    <w:rsid w:val="00B77567"/>
    <w:rsid w:val="00B77C4F"/>
    <w:rsid w:val="00B800E8"/>
    <w:rsid w:val="00B8054B"/>
    <w:rsid w:val="00B8139B"/>
    <w:rsid w:val="00B81AE6"/>
    <w:rsid w:val="00B81F12"/>
    <w:rsid w:val="00B82192"/>
    <w:rsid w:val="00B823BB"/>
    <w:rsid w:val="00B826D8"/>
    <w:rsid w:val="00B82C80"/>
    <w:rsid w:val="00B8325F"/>
    <w:rsid w:val="00B83BF3"/>
    <w:rsid w:val="00B850EA"/>
    <w:rsid w:val="00B859BD"/>
    <w:rsid w:val="00B85A12"/>
    <w:rsid w:val="00B8605A"/>
    <w:rsid w:val="00B86088"/>
    <w:rsid w:val="00B86457"/>
    <w:rsid w:val="00B8645B"/>
    <w:rsid w:val="00B86463"/>
    <w:rsid w:val="00B865AA"/>
    <w:rsid w:val="00B869F4"/>
    <w:rsid w:val="00B870A9"/>
    <w:rsid w:val="00B877CC"/>
    <w:rsid w:val="00B87EDF"/>
    <w:rsid w:val="00B87F02"/>
    <w:rsid w:val="00B9085C"/>
    <w:rsid w:val="00B90BE2"/>
    <w:rsid w:val="00B90EDB"/>
    <w:rsid w:val="00B919F8"/>
    <w:rsid w:val="00B91E2F"/>
    <w:rsid w:val="00B9250E"/>
    <w:rsid w:val="00B9288F"/>
    <w:rsid w:val="00B92E0C"/>
    <w:rsid w:val="00B933BE"/>
    <w:rsid w:val="00B93525"/>
    <w:rsid w:val="00B94277"/>
    <w:rsid w:val="00B94829"/>
    <w:rsid w:val="00B94AC6"/>
    <w:rsid w:val="00B94B0F"/>
    <w:rsid w:val="00B95964"/>
    <w:rsid w:val="00B95971"/>
    <w:rsid w:val="00B95E2A"/>
    <w:rsid w:val="00B95F7F"/>
    <w:rsid w:val="00B96235"/>
    <w:rsid w:val="00B96317"/>
    <w:rsid w:val="00B96497"/>
    <w:rsid w:val="00B969A2"/>
    <w:rsid w:val="00B96E71"/>
    <w:rsid w:val="00B96F64"/>
    <w:rsid w:val="00B9774C"/>
    <w:rsid w:val="00B97B15"/>
    <w:rsid w:val="00B97C55"/>
    <w:rsid w:val="00B97EB7"/>
    <w:rsid w:val="00BA0159"/>
    <w:rsid w:val="00BA01BA"/>
    <w:rsid w:val="00BA06E9"/>
    <w:rsid w:val="00BA09DA"/>
    <w:rsid w:val="00BA113D"/>
    <w:rsid w:val="00BA15F8"/>
    <w:rsid w:val="00BA1FD5"/>
    <w:rsid w:val="00BA2547"/>
    <w:rsid w:val="00BA2B79"/>
    <w:rsid w:val="00BA2D53"/>
    <w:rsid w:val="00BA2F12"/>
    <w:rsid w:val="00BA3B36"/>
    <w:rsid w:val="00BA3BBE"/>
    <w:rsid w:val="00BA3C61"/>
    <w:rsid w:val="00BA3C88"/>
    <w:rsid w:val="00BA43DF"/>
    <w:rsid w:val="00BA4976"/>
    <w:rsid w:val="00BA4DF2"/>
    <w:rsid w:val="00BA4FC1"/>
    <w:rsid w:val="00BA4FF3"/>
    <w:rsid w:val="00BA5371"/>
    <w:rsid w:val="00BA594B"/>
    <w:rsid w:val="00BA69EC"/>
    <w:rsid w:val="00BA7246"/>
    <w:rsid w:val="00BA73D3"/>
    <w:rsid w:val="00BA7F6D"/>
    <w:rsid w:val="00BA7F88"/>
    <w:rsid w:val="00BB018F"/>
    <w:rsid w:val="00BB0375"/>
    <w:rsid w:val="00BB0856"/>
    <w:rsid w:val="00BB08C2"/>
    <w:rsid w:val="00BB0D71"/>
    <w:rsid w:val="00BB12C6"/>
    <w:rsid w:val="00BB140D"/>
    <w:rsid w:val="00BB1480"/>
    <w:rsid w:val="00BB1DC2"/>
    <w:rsid w:val="00BB2DCE"/>
    <w:rsid w:val="00BB35DA"/>
    <w:rsid w:val="00BB3F34"/>
    <w:rsid w:val="00BB3F89"/>
    <w:rsid w:val="00BB481F"/>
    <w:rsid w:val="00BB488A"/>
    <w:rsid w:val="00BB4B02"/>
    <w:rsid w:val="00BB511B"/>
    <w:rsid w:val="00BB5474"/>
    <w:rsid w:val="00BB5585"/>
    <w:rsid w:val="00BB56E7"/>
    <w:rsid w:val="00BB5708"/>
    <w:rsid w:val="00BB57B6"/>
    <w:rsid w:val="00BB5A94"/>
    <w:rsid w:val="00BB5DD8"/>
    <w:rsid w:val="00BB6028"/>
    <w:rsid w:val="00BB6B06"/>
    <w:rsid w:val="00BB6E57"/>
    <w:rsid w:val="00BB7B0C"/>
    <w:rsid w:val="00BB7ED8"/>
    <w:rsid w:val="00BC0098"/>
    <w:rsid w:val="00BC02FD"/>
    <w:rsid w:val="00BC095D"/>
    <w:rsid w:val="00BC0AD4"/>
    <w:rsid w:val="00BC1130"/>
    <w:rsid w:val="00BC1273"/>
    <w:rsid w:val="00BC1378"/>
    <w:rsid w:val="00BC1453"/>
    <w:rsid w:val="00BC1ACE"/>
    <w:rsid w:val="00BC277B"/>
    <w:rsid w:val="00BC2D2F"/>
    <w:rsid w:val="00BC3301"/>
    <w:rsid w:val="00BC33F7"/>
    <w:rsid w:val="00BC34DA"/>
    <w:rsid w:val="00BC34FB"/>
    <w:rsid w:val="00BC4241"/>
    <w:rsid w:val="00BC4657"/>
    <w:rsid w:val="00BC4BC7"/>
    <w:rsid w:val="00BC5072"/>
    <w:rsid w:val="00BC5206"/>
    <w:rsid w:val="00BC5298"/>
    <w:rsid w:val="00BC5320"/>
    <w:rsid w:val="00BC560A"/>
    <w:rsid w:val="00BC5787"/>
    <w:rsid w:val="00BC5793"/>
    <w:rsid w:val="00BC57BB"/>
    <w:rsid w:val="00BC66D8"/>
    <w:rsid w:val="00BC697C"/>
    <w:rsid w:val="00BC6FAB"/>
    <w:rsid w:val="00BC7E7E"/>
    <w:rsid w:val="00BD0469"/>
    <w:rsid w:val="00BD04F8"/>
    <w:rsid w:val="00BD0738"/>
    <w:rsid w:val="00BD0AB0"/>
    <w:rsid w:val="00BD1278"/>
    <w:rsid w:val="00BD13AF"/>
    <w:rsid w:val="00BD13D3"/>
    <w:rsid w:val="00BD2538"/>
    <w:rsid w:val="00BD277D"/>
    <w:rsid w:val="00BD2ECE"/>
    <w:rsid w:val="00BD314D"/>
    <w:rsid w:val="00BD347E"/>
    <w:rsid w:val="00BD3DD4"/>
    <w:rsid w:val="00BD5267"/>
    <w:rsid w:val="00BD6325"/>
    <w:rsid w:val="00BD6CE8"/>
    <w:rsid w:val="00BD750C"/>
    <w:rsid w:val="00BD7673"/>
    <w:rsid w:val="00BE005D"/>
    <w:rsid w:val="00BE0936"/>
    <w:rsid w:val="00BE0EF3"/>
    <w:rsid w:val="00BE112D"/>
    <w:rsid w:val="00BE1241"/>
    <w:rsid w:val="00BE1541"/>
    <w:rsid w:val="00BE1685"/>
    <w:rsid w:val="00BE1BA1"/>
    <w:rsid w:val="00BE1BFD"/>
    <w:rsid w:val="00BE1E49"/>
    <w:rsid w:val="00BE21F6"/>
    <w:rsid w:val="00BE2335"/>
    <w:rsid w:val="00BE2F1D"/>
    <w:rsid w:val="00BE3049"/>
    <w:rsid w:val="00BE36C9"/>
    <w:rsid w:val="00BE3721"/>
    <w:rsid w:val="00BE3BBF"/>
    <w:rsid w:val="00BE3C14"/>
    <w:rsid w:val="00BE4875"/>
    <w:rsid w:val="00BE5215"/>
    <w:rsid w:val="00BE54A0"/>
    <w:rsid w:val="00BE57F4"/>
    <w:rsid w:val="00BE593A"/>
    <w:rsid w:val="00BE5C5C"/>
    <w:rsid w:val="00BE64BC"/>
    <w:rsid w:val="00BE66F5"/>
    <w:rsid w:val="00BE6930"/>
    <w:rsid w:val="00BE696C"/>
    <w:rsid w:val="00BE6ACE"/>
    <w:rsid w:val="00BE6B11"/>
    <w:rsid w:val="00BE705C"/>
    <w:rsid w:val="00BE7150"/>
    <w:rsid w:val="00BE7853"/>
    <w:rsid w:val="00BE7882"/>
    <w:rsid w:val="00BE7BDE"/>
    <w:rsid w:val="00BF0734"/>
    <w:rsid w:val="00BF0874"/>
    <w:rsid w:val="00BF17BA"/>
    <w:rsid w:val="00BF19C2"/>
    <w:rsid w:val="00BF1FDB"/>
    <w:rsid w:val="00BF28DF"/>
    <w:rsid w:val="00BF2992"/>
    <w:rsid w:val="00BF35A2"/>
    <w:rsid w:val="00BF3C2F"/>
    <w:rsid w:val="00BF3D46"/>
    <w:rsid w:val="00BF3EB9"/>
    <w:rsid w:val="00BF4421"/>
    <w:rsid w:val="00BF4479"/>
    <w:rsid w:val="00BF4602"/>
    <w:rsid w:val="00BF471E"/>
    <w:rsid w:val="00BF4BE0"/>
    <w:rsid w:val="00BF53DD"/>
    <w:rsid w:val="00BF55FB"/>
    <w:rsid w:val="00BF5915"/>
    <w:rsid w:val="00BF65FD"/>
    <w:rsid w:val="00C00165"/>
    <w:rsid w:val="00C00824"/>
    <w:rsid w:val="00C00C81"/>
    <w:rsid w:val="00C01262"/>
    <w:rsid w:val="00C0177B"/>
    <w:rsid w:val="00C01AF5"/>
    <w:rsid w:val="00C01B7B"/>
    <w:rsid w:val="00C02544"/>
    <w:rsid w:val="00C025CC"/>
    <w:rsid w:val="00C02731"/>
    <w:rsid w:val="00C03533"/>
    <w:rsid w:val="00C03856"/>
    <w:rsid w:val="00C03FE3"/>
    <w:rsid w:val="00C04192"/>
    <w:rsid w:val="00C04673"/>
    <w:rsid w:val="00C04A55"/>
    <w:rsid w:val="00C050DA"/>
    <w:rsid w:val="00C05205"/>
    <w:rsid w:val="00C054BD"/>
    <w:rsid w:val="00C059D5"/>
    <w:rsid w:val="00C05A4A"/>
    <w:rsid w:val="00C05E43"/>
    <w:rsid w:val="00C0608B"/>
    <w:rsid w:val="00C061A3"/>
    <w:rsid w:val="00C06D5E"/>
    <w:rsid w:val="00C06F7E"/>
    <w:rsid w:val="00C06FC9"/>
    <w:rsid w:val="00C071DD"/>
    <w:rsid w:val="00C07551"/>
    <w:rsid w:val="00C079DA"/>
    <w:rsid w:val="00C07AB7"/>
    <w:rsid w:val="00C07B43"/>
    <w:rsid w:val="00C07B70"/>
    <w:rsid w:val="00C07BDF"/>
    <w:rsid w:val="00C07E7F"/>
    <w:rsid w:val="00C07F49"/>
    <w:rsid w:val="00C106C0"/>
    <w:rsid w:val="00C10C51"/>
    <w:rsid w:val="00C10C7E"/>
    <w:rsid w:val="00C114BC"/>
    <w:rsid w:val="00C1172F"/>
    <w:rsid w:val="00C11B4E"/>
    <w:rsid w:val="00C11FEB"/>
    <w:rsid w:val="00C1219E"/>
    <w:rsid w:val="00C129DE"/>
    <w:rsid w:val="00C12D4E"/>
    <w:rsid w:val="00C12F7C"/>
    <w:rsid w:val="00C13905"/>
    <w:rsid w:val="00C13FFC"/>
    <w:rsid w:val="00C146D4"/>
    <w:rsid w:val="00C1498B"/>
    <w:rsid w:val="00C14EC5"/>
    <w:rsid w:val="00C1532A"/>
    <w:rsid w:val="00C156CA"/>
    <w:rsid w:val="00C158A4"/>
    <w:rsid w:val="00C158DE"/>
    <w:rsid w:val="00C15FEA"/>
    <w:rsid w:val="00C16185"/>
    <w:rsid w:val="00C161E0"/>
    <w:rsid w:val="00C1723B"/>
    <w:rsid w:val="00C17BE7"/>
    <w:rsid w:val="00C21549"/>
    <w:rsid w:val="00C21CFA"/>
    <w:rsid w:val="00C21D61"/>
    <w:rsid w:val="00C21F7E"/>
    <w:rsid w:val="00C21FD5"/>
    <w:rsid w:val="00C221AC"/>
    <w:rsid w:val="00C22477"/>
    <w:rsid w:val="00C224AB"/>
    <w:rsid w:val="00C225AC"/>
    <w:rsid w:val="00C226C5"/>
    <w:rsid w:val="00C22ABE"/>
    <w:rsid w:val="00C22B90"/>
    <w:rsid w:val="00C22EE3"/>
    <w:rsid w:val="00C22F29"/>
    <w:rsid w:val="00C239AA"/>
    <w:rsid w:val="00C23A55"/>
    <w:rsid w:val="00C2400B"/>
    <w:rsid w:val="00C240C2"/>
    <w:rsid w:val="00C24BCF"/>
    <w:rsid w:val="00C25084"/>
    <w:rsid w:val="00C258AB"/>
    <w:rsid w:val="00C25DB7"/>
    <w:rsid w:val="00C26892"/>
    <w:rsid w:val="00C26F39"/>
    <w:rsid w:val="00C27120"/>
    <w:rsid w:val="00C2721D"/>
    <w:rsid w:val="00C27D5E"/>
    <w:rsid w:val="00C27E24"/>
    <w:rsid w:val="00C30229"/>
    <w:rsid w:val="00C30503"/>
    <w:rsid w:val="00C305FC"/>
    <w:rsid w:val="00C30E40"/>
    <w:rsid w:val="00C310C9"/>
    <w:rsid w:val="00C3116D"/>
    <w:rsid w:val="00C31324"/>
    <w:rsid w:val="00C315F8"/>
    <w:rsid w:val="00C31F1B"/>
    <w:rsid w:val="00C32014"/>
    <w:rsid w:val="00C32027"/>
    <w:rsid w:val="00C32114"/>
    <w:rsid w:val="00C321EB"/>
    <w:rsid w:val="00C325BA"/>
    <w:rsid w:val="00C32813"/>
    <w:rsid w:val="00C32B88"/>
    <w:rsid w:val="00C32D04"/>
    <w:rsid w:val="00C347EF"/>
    <w:rsid w:val="00C3557A"/>
    <w:rsid w:val="00C3582F"/>
    <w:rsid w:val="00C35956"/>
    <w:rsid w:val="00C35C3E"/>
    <w:rsid w:val="00C35D29"/>
    <w:rsid w:val="00C35D73"/>
    <w:rsid w:val="00C360AA"/>
    <w:rsid w:val="00C36568"/>
    <w:rsid w:val="00C36CA3"/>
    <w:rsid w:val="00C379F6"/>
    <w:rsid w:val="00C40E7B"/>
    <w:rsid w:val="00C40ED9"/>
    <w:rsid w:val="00C40EF2"/>
    <w:rsid w:val="00C41316"/>
    <w:rsid w:val="00C41899"/>
    <w:rsid w:val="00C41AA7"/>
    <w:rsid w:val="00C41AD9"/>
    <w:rsid w:val="00C41C9F"/>
    <w:rsid w:val="00C4255A"/>
    <w:rsid w:val="00C42696"/>
    <w:rsid w:val="00C42DD0"/>
    <w:rsid w:val="00C42E4A"/>
    <w:rsid w:val="00C42FD0"/>
    <w:rsid w:val="00C43456"/>
    <w:rsid w:val="00C44243"/>
    <w:rsid w:val="00C44D20"/>
    <w:rsid w:val="00C45431"/>
    <w:rsid w:val="00C456A8"/>
    <w:rsid w:val="00C45A55"/>
    <w:rsid w:val="00C45B85"/>
    <w:rsid w:val="00C45EBA"/>
    <w:rsid w:val="00C45F4E"/>
    <w:rsid w:val="00C45FFE"/>
    <w:rsid w:val="00C46379"/>
    <w:rsid w:val="00C46650"/>
    <w:rsid w:val="00C46A5D"/>
    <w:rsid w:val="00C46F73"/>
    <w:rsid w:val="00C46FE3"/>
    <w:rsid w:val="00C47224"/>
    <w:rsid w:val="00C47C79"/>
    <w:rsid w:val="00C47DE2"/>
    <w:rsid w:val="00C50030"/>
    <w:rsid w:val="00C5003E"/>
    <w:rsid w:val="00C50486"/>
    <w:rsid w:val="00C50519"/>
    <w:rsid w:val="00C50827"/>
    <w:rsid w:val="00C50B22"/>
    <w:rsid w:val="00C51188"/>
    <w:rsid w:val="00C51B96"/>
    <w:rsid w:val="00C51D0C"/>
    <w:rsid w:val="00C52361"/>
    <w:rsid w:val="00C528C8"/>
    <w:rsid w:val="00C52B38"/>
    <w:rsid w:val="00C52C6A"/>
    <w:rsid w:val="00C53DC1"/>
    <w:rsid w:val="00C552D9"/>
    <w:rsid w:val="00C5533E"/>
    <w:rsid w:val="00C55664"/>
    <w:rsid w:val="00C55830"/>
    <w:rsid w:val="00C55838"/>
    <w:rsid w:val="00C55E8B"/>
    <w:rsid w:val="00C5603A"/>
    <w:rsid w:val="00C56518"/>
    <w:rsid w:val="00C56833"/>
    <w:rsid w:val="00C56CE4"/>
    <w:rsid w:val="00C56E53"/>
    <w:rsid w:val="00C56EE5"/>
    <w:rsid w:val="00C57332"/>
    <w:rsid w:val="00C5749B"/>
    <w:rsid w:val="00C57A3C"/>
    <w:rsid w:val="00C60379"/>
    <w:rsid w:val="00C60AC9"/>
    <w:rsid w:val="00C60EF9"/>
    <w:rsid w:val="00C61992"/>
    <w:rsid w:val="00C61BD1"/>
    <w:rsid w:val="00C61DFE"/>
    <w:rsid w:val="00C61E78"/>
    <w:rsid w:val="00C62120"/>
    <w:rsid w:val="00C625AE"/>
    <w:rsid w:val="00C62654"/>
    <w:rsid w:val="00C628CC"/>
    <w:rsid w:val="00C634B2"/>
    <w:rsid w:val="00C63B87"/>
    <w:rsid w:val="00C64236"/>
    <w:rsid w:val="00C6430D"/>
    <w:rsid w:val="00C643D9"/>
    <w:rsid w:val="00C646C8"/>
    <w:rsid w:val="00C658AC"/>
    <w:rsid w:val="00C6647C"/>
    <w:rsid w:val="00C665E2"/>
    <w:rsid w:val="00C67131"/>
    <w:rsid w:val="00C67251"/>
    <w:rsid w:val="00C675E1"/>
    <w:rsid w:val="00C67657"/>
    <w:rsid w:val="00C6783B"/>
    <w:rsid w:val="00C67E9A"/>
    <w:rsid w:val="00C67F32"/>
    <w:rsid w:val="00C67F8A"/>
    <w:rsid w:val="00C7098E"/>
    <w:rsid w:val="00C70F9F"/>
    <w:rsid w:val="00C711E5"/>
    <w:rsid w:val="00C7134C"/>
    <w:rsid w:val="00C71894"/>
    <w:rsid w:val="00C71996"/>
    <w:rsid w:val="00C71F09"/>
    <w:rsid w:val="00C722E7"/>
    <w:rsid w:val="00C730FF"/>
    <w:rsid w:val="00C7403E"/>
    <w:rsid w:val="00C744F6"/>
    <w:rsid w:val="00C74AEF"/>
    <w:rsid w:val="00C74CF3"/>
    <w:rsid w:val="00C758F4"/>
    <w:rsid w:val="00C75C9A"/>
    <w:rsid w:val="00C76125"/>
    <w:rsid w:val="00C761C1"/>
    <w:rsid w:val="00C7632B"/>
    <w:rsid w:val="00C766A4"/>
    <w:rsid w:val="00C77113"/>
    <w:rsid w:val="00C7717D"/>
    <w:rsid w:val="00C773F2"/>
    <w:rsid w:val="00C77544"/>
    <w:rsid w:val="00C77794"/>
    <w:rsid w:val="00C77C09"/>
    <w:rsid w:val="00C77F34"/>
    <w:rsid w:val="00C800E6"/>
    <w:rsid w:val="00C80D1C"/>
    <w:rsid w:val="00C8119D"/>
    <w:rsid w:val="00C817EC"/>
    <w:rsid w:val="00C81F52"/>
    <w:rsid w:val="00C82050"/>
    <w:rsid w:val="00C82332"/>
    <w:rsid w:val="00C823A3"/>
    <w:rsid w:val="00C826F2"/>
    <w:rsid w:val="00C8270B"/>
    <w:rsid w:val="00C829AC"/>
    <w:rsid w:val="00C82DE1"/>
    <w:rsid w:val="00C83272"/>
    <w:rsid w:val="00C83458"/>
    <w:rsid w:val="00C836D6"/>
    <w:rsid w:val="00C83A5B"/>
    <w:rsid w:val="00C83E56"/>
    <w:rsid w:val="00C84D33"/>
    <w:rsid w:val="00C84D63"/>
    <w:rsid w:val="00C85277"/>
    <w:rsid w:val="00C85353"/>
    <w:rsid w:val="00C85E65"/>
    <w:rsid w:val="00C85EC0"/>
    <w:rsid w:val="00C86810"/>
    <w:rsid w:val="00C86D2C"/>
    <w:rsid w:val="00C86E7C"/>
    <w:rsid w:val="00C86FFF"/>
    <w:rsid w:val="00C87836"/>
    <w:rsid w:val="00C87845"/>
    <w:rsid w:val="00C9042B"/>
    <w:rsid w:val="00C9043B"/>
    <w:rsid w:val="00C908CF"/>
    <w:rsid w:val="00C90948"/>
    <w:rsid w:val="00C90EA5"/>
    <w:rsid w:val="00C9169F"/>
    <w:rsid w:val="00C91753"/>
    <w:rsid w:val="00C917CB"/>
    <w:rsid w:val="00C919A5"/>
    <w:rsid w:val="00C91B07"/>
    <w:rsid w:val="00C92235"/>
    <w:rsid w:val="00C92AF9"/>
    <w:rsid w:val="00C92C97"/>
    <w:rsid w:val="00C93F00"/>
    <w:rsid w:val="00C949C1"/>
    <w:rsid w:val="00C94D44"/>
    <w:rsid w:val="00C9521B"/>
    <w:rsid w:val="00C95AD1"/>
    <w:rsid w:val="00C95B3B"/>
    <w:rsid w:val="00C95F34"/>
    <w:rsid w:val="00C9663B"/>
    <w:rsid w:val="00C9696B"/>
    <w:rsid w:val="00C96C10"/>
    <w:rsid w:val="00C973B2"/>
    <w:rsid w:val="00CA0033"/>
    <w:rsid w:val="00CA03D6"/>
    <w:rsid w:val="00CA061B"/>
    <w:rsid w:val="00CA134D"/>
    <w:rsid w:val="00CA2963"/>
    <w:rsid w:val="00CA2FD7"/>
    <w:rsid w:val="00CA3219"/>
    <w:rsid w:val="00CA347B"/>
    <w:rsid w:val="00CA3E5B"/>
    <w:rsid w:val="00CA40E2"/>
    <w:rsid w:val="00CA4359"/>
    <w:rsid w:val="00CA4441"/>
    <w:rsid w:val="00CA45C2"/>
    <w:rsid w:val="00CA4650"/>
    <w:rsid w:val="00CA472C"/>
    <w:rsid w:val="00CA4E34"/>
    <w:rsid w:val="00CA5CF9"/>
    <w:rsid w:val="00CA638D"/>
    <w:rsid w:val="00CA689E"/>
    <w:rsid w:val="00CA697C"/>
    <w:rsid w:val="00CA6DFB"/>
    <w:rsid w:val="00CA7261"/>
    <w:rsid w:val="00CB0777"/>
    <w:rsid w:val="00CB0D31"/>
    <w:rsid w:val="00CB12FA"/>
    <w:rsid w:val="00CB171D"/>
    <w:rsid w:val="00CB199A"/>
    <w:rsid w:val="00CB1B1A"/>
    <w:rsid w:val="00CB1E67"/>
    <w:rsid w:val="00CB1F32"/>
    <w:rsid w:val="00CB1FA4"/>
    <w:rsid w:val="00CB2071"/>
    <w:rsid w:val="00CB20E7"/>
    <w:rsid w:val="00CB2253"/>
    <w:rsid w:val="00CB2838"/>
    <w:rsid w:val="00CB2C06"/>
    <w:rsid w:val="00CB2C77"/>
    <w:rsid w:val="00CB2C90"/>
    <w:rsid w:val="00CB2FEA"/>
    <w:rsid w:val="00CB3280"/>
    <w:rsid w:val="00CB34A2"/>
    <w:rsid w:val="00CB3A6B"/>
    <w:rsid w:val="00CB3F58"/>
    <w:rsid w:val="00CB49A5"/>
    <w:rsid w:val="00CB49AA"/>
    <w:rsid w:val="00CB4EA2"/>
    <w:rsid w:val="00CB5449"/>
    <w:rsid w:val="00CB57E9"/>
    <w:rsid w:val="00CB63C9"/>
    <w:rsid w:val="00CB6483"/>
    <w:rsid w:val="00CB6A85"/>
    <w:rsid w:val="00CB6A9E"/>
    <w:rsid w:val="00CB6B45"/>
    <w:rsid w:val="00CB77CD"/>
    <w:rsid w:val="00CC0E22"/>
    <w:rsid w:val="00CC12D6"/>
    <w:rsid w:val="00CC1365"/>
    <w:rsid w:val="00CC16F8"/>
    <w:rsid w:val="00CC197D"/>
    <w:rsid w:val="00CC1B2B"/>
    <w:rsid w:val="00CC1CFE"/>
    <w:rsid w:val="00CC2140"/>
    <w:rsid w:val="00CC2E7E"/>
    <w:rsid w:val="00CC2E9A"/>
    <w:rsid w:val="00CC2FB1"/>
    <w:rsid w:val="00CC3198"/>
    <w:rsid w:val="00CC31E4"/>
    <w:rsid w:val="00CC358C"/>
    <w:rsid w:val="00CC36C9"/>
    <w:rsid w:val="00CC3C34"/>
    <w:rsid w:val="00CC3C72"/>
    <w:rsid w:val="00CC3F06"/>
    <w:rsid w:val="00CC469E"/>
    <w:rsid w:val="00CC4842"/>
    <w:rsid w:val="00CC4A26"/>
    <w:rsid w:val="00CC4DA9"/>
    <w:rsid w:val="00CC4DEA"/>
    <w:rsid w:val="00CC598E"/>
    <w:rsid w:val="00CC5B43"/>
    <w:rsid w:val="00CC5E3D"/>
    <w:rsid w:val="00CC6418"/>
    <w:rsid w:val="00CC6E3A"/>
    <w:rsid w:val="00CC72C1"/>
    <w:rsid w:val="00CC78E4"/>
    <w:rsid w:val="00CC7F61"/>
    <w:rsid w:val="00CD0637"/>
    <w:rsid w:val="00CD08BB"/>
    <w:rsid w:val="00CD0CE1"/>
    <w:rsid w:val="00CD1D23"/>
    <w:rsid w:val="00CD1D8E"/>
    <w:rsid w:val="00CD230E"/>
    <w:rsid w:val="00CD24AB"/>
    <w:rsid w:val="00CD2ABF"/>
    <w:rsid w:val="00CD31E7"/>
    <w:rsid w:val="00CD36F5"/>
    <w:rsid w:val="00CD39F0"/>
    <w:rsid w:val="00CD3C27"/>
    <w:rsid w:val="00CD4BD5"/>
    <w:rsid w:val="00CD5618"/>
    <w:rsid w:val="00CD64DD"/>
    <w:rsid w:val="00CD66F3"/>
    <w:rsid w:val="00CD6C1C"/>
    <w:rsid w:val="00CD6C4E"/>
    <w:rsid w:val="00CD7088"/>
    <w:rsid w:val="00CD712F"/>
    <w:rsid w:val="00CD7144"/>
    <w:rsid w:val="00CD788B"/>
    <w:rsid w:val="00CD7AFB"/>
    <w:rsid w:val="00CD7CC7"/>
    <w:rsid w:val="00CD7E43"/>
    <w:rsid w:val="00CE121A"/>
    <w:rsid w:val="00CE1267"/>
    <w:rsid w:val="00CE1FD8"/>
    <w:rsid w:val="00CE270D"/>
    <w:rsid w:val="00CE2FDD"/>
    <w:rsid w:val="00CE300F"/>
    <w:rsid w:val="00CE31D8"/>
    <w:rsid w:val="00CE362B"/>
    <w:rsid w:val="00CE36F6"/>
    <w:rsid w:val="00CE37F9"/>
    <w:rsid w:val="00CE3C29"/>
    <w:rsid w:val="00CE3E8B"/>
    <w:rsid w:val="00CE4645"/>
    <w:rsid w:val="00CE4D7C"/>
    <w:rsid w:val="00CE4EB7"/>
    <w:rsid w:val="00CE50AF"/>
    <w:rsid w:val="00CE5127"/>
    <w:rsid w:val="00CE590A"/>
    <w:rsid w:val="00CE5FA1"/>
    <w:rsid w:val="00CE606A"/>
    <w:rsid w:val="00CE620D"/>
    <w:rsid w:val="00CE6C39"/>
    <w:rsid w:val="00CE6D8D"/>
    <w:rsid w:val="00CE74FB"/>
    <w:rsid w:val="00CE7E52"/>
    <w:rsid w:val="00CE7E70"/>
    <w:rsid w:val="00CF0149"/>
    <w:rsid w:val="00CF0543"/>
    <w:rsid w:val="00CF0BD7"/>
    <w:rsid w:val="00CF0D67"/>
    <w:rsid w:val="00CF1048"/>
    <w:rsid w:val="00CF17FB"/>
    <w:rsid w:val="00CF18DA"/>
    <w:rsid w:val="00CF1954"/>
    <w:rsid w:val="00CF19A3"/>
    <w:rsid w:val="00CF2230"/>
    <w:rsid w:val="00CF265F"/>
    <w:rsid w:val="00CF2A15"/>
    <w:rsid w:val="00CF30EF"/>
    <w:rsid w:val="00CF3165"/>
    <w:rsid w:val="00CF329C"/>
    <w:rsid w:val="00CF3305"/>
    <w:rsid w:val="00CF3522"/>
    <w:rsid w:val="00CF3596"/>
    <w:rsid w:val="00CF3819"/>
    <w:rsid w:val="00CF3A05"/>
    <w:rsid w:val="00CF3B0B"/>
    <w:rsid w:val="00CF4064"/>
    <w:rsid w:val="00CF4503"/>
    <w:rsid w:val="00CF460C"/>
    <w:rsid w:val="00CF4CB6"/>
    <w:rsid w:val="00CF4D04"/>
    <w:rsid w:val="00CF5807"/>
    <w:rsid w:val="00CF6199"/>
    <w:rsid w:val="00D00213"/>
    <w:rsid w:val="00D00B9F"/>
    <w:rsid w:val="00D00FAA"/>
    <w:rsid w:val="00D013E9"/>
    <w:rsid w:val="00D01ACE"/>
    <w:rsid w:val="00D01C28"/>
    <w:rsid w:val="00D022A6"/>
    <w:rsid w:val="00D02918"/>
    <w:rsid w:val="00D02999"/>
    <w:rsid w:val="00D0369A"/>
    <w:rsid w:val="00D03A90"/>
    <w:rsid w:val="00D03C3F"/>
    <w:rsid w:val="00D03D64"/>
    <w:rsid w:val="00D044E9"/>
    <w:rsid w:val="00D04814"/>
    <w:rsid w:val="00D04858"/>
    <w:rsid w:val="00D0529D"/>
    <w:rsid w:val="00D05340"/>
    <w:rsid w:val="00D055A4"/>
    <w:rsid w:val="00D0634C"/>
    <w:rsid w:val="00D0650D"/>
    <w:rsid w:val="00D06A02"/>
    <w:rsid w:val="00D07063"/>
    <w:rsid w:val="00D07208"/>
    <w:rsid w:val="00D07688"/>
    <w:rsid w:val="00D07E16"/>
    <w:rsid w:val="00D07FC8"/>
    <w:rsid w:val="00D10319"/>
    <w:rsid w:val="00D104F5"/>
    <w:rsid w:val="00D10E1E"/>
    <w:rsid w:val="00D11305"/>
    <w:rsid w:val="00D114F8"/>
    <w:rsid w:val="00D118CD"/>
    <w:rsid w:val="00D11950"/>
    <w:rsid w:val="00D11AE9"/>
    <w:rsid w:val="00D12225"/>
    <w:rsid w:val="00D12595"/>
    <w:rsid w:val="00D125EB"/>
    <w:rsid w:val="00D12690"/>
    <w:rsid w:val="00D12AFD"/>
    <w:rsid w:val="00D13260"/>
    <w:rsid w:val="00D13285"/>
    <w:rsid w:val="00D1367A"/>
    <w:rsid w:val="00D13D2B"/>
    <w:rsid w:val="00D13DA8"/>
    <w:rsid w:val="00D13DC5"/>
    <w:rsid w:val="00D14231"/>
    <w:rsid w:val="00D14528"/>
    <w:rsid w:val="00D14CF2"/>
    <w:rsid w:val="00D154AF"/>
    <w:rsid w:val="00D15621"/>
    <w:rsid w:val="00D1620D"/>
    <w:rsid w:val="00D162A0"/>
    <w:rsid w:val="00D16409"/>
    <w:rsid w:val="00D164D4"/>
    <w:rsid w:val="00D1690C"/>
    <w:rsid w:val="00D16A0C"/>
    <w:rsid w:val="00D16AA4"/>
    <w:rsid w:val="00D16CE8"/>
    <w:rsid w:val="00D16FEF"/>
    <w:rsid w:val="00D17415"/>
    <w:rsid w:val="00D1742A"/>
    <w:rsid w:val="00D179F5"/>
    <w:rsid w:val="00D20034"/>
    <w:rsid w:val="00D2017C"/>
    <w:rsid w:val="00D2022F"/>
    <w:rsid w:val="00D20630"/>
    <w:rsid w:val="00D20B21"/>
    <w:rsid w:val="00D20E1C"/>
    <w:rsid w:val="00D210A7"/>
    <w:rsid w:val="00D21391"/>
    <w:rsid w:val="00D21575"/>
    <w:rsid w:val="00D22432"/>
    <w:rsid w:val="00D22986"/>
    <w:rsid w:val="00D22E1E"/>
    <w:rsid w:val="00D22E26"/>
    <w:rsid w:val="00D22F7B"/>
    <w:rsid w:val="00D23245"/>
    <w:rsid w:val="00D234F7"/>
    <w:rsid w:val="00D23510"/>
    <w:rsid w:val="00D23B48"/>
    <w:rsid w:val="00D23C12"/>
    <w:rsid w:val="00D2416B"/>
    <w:rsid w:val="00D243DD"/>
    <w:rsid w:val="00D24861"/>
    <w:rsid w:val="00D248E3"/>
    <w:rsid w:val="00D24FEE"/>
    <w:rsid w:val="00D250B8"/>
    <w:rsid w:val="00D2529E"/>
    <w:rsid w:val="00D25648"/>
    <w:rsid w:val="00D259E5"/>
    <w:rsid w:val="00D25A59"/>
    <w:rsid w:val="00D2611E"/>
    <w:rsid w:val="00D2674E"/>
    <w:rsid w:val="00D26A98"/>
    <w:rsid w:val="00D26D93"/>
    <w:rsid w:val="00D2704B"/>
    <w:rsid w:val="00D27629"/>
    <w:rsid w:val="00D27803"/>
    <w:rsid w:val="00D2794C"/>
    <w:rsid w:val="00D30125"/>
    <w:rsid w:val="00D3073A"/>
    <w:rsid w:val="00D31A77"/>
    <w:rsid w:val="00D3208D"/>
    <w:rsid w:val="00D323CC"/>
    <w:rsid w:val="00D32721"/>
    <w:rsid w:val="00D3280E"/>
    <w:rsid w:val="00D32B97"/>
    <w:rsid w:val="00D32DDA"/>
    <w:rsid w:val="00D32DF8"/>
    <w:rsid w:val="00D333FA"/>
    <w:rsid w:val="00D33A34"/>
    <w:rsid w:val="00D33D75"/>
    <w:rsid w:val="00D3420A"/>
    <w:rsid w:val="00D35B3D"/>
    <w:rsid w:val="00D35F74"/>
    <w:rsid w:val="00D367BB"/>
    <w:rsid w:val="00D3699F"/>
    <w:rsid w:val="00D36A22"/>
    <w:rsid w:val="00D3759B"/>
    <w:rsid w:val="00D37774"/>
    <w:rsid w:val="00D37801"/>
    <w:rsid w:val="00D406C7"/>
    <w:rsid w:val="00D40B41"/>
    <w:rsid w:val="00D40C7B"/>
    <w:rsid w:val="00D40FAF"/>
    <w:rsid w:val="00D40FCB"/>
    <w:rsid w:val="00D415F0"/>
    <w:rsid w:val="00D425A0"/>
    <w:rsid w:val="00D42719"/>
    <w:rsid w:val="00D43454"/>
    <w:rsid w:val="00D43D99"/>
    <w:rsid w:val="00D4447B"/>
    <w:rsid w:val="00D44F4A"/>
    <w:rsid w:val="00D45147"/>
    <w:rsid w:val="00D4515D"/>
    <w:rsid w:val="00D45239"/>
    <w:rsid w:val="00D455FB"/>
    <w:rsid w:val="00D45657"/>
    <w:rsid w:val="00D45734"/>
    <w:rsid w:val="00D45AAA"/>
    <w:rsid w:val="00D460D5"/>
    <w:rsid w:val="00D46106"/>
    <w:rsid w:val="00D4638A"/>
    <w:rsid w:val="00D46F07"/>
    <w:rsid w:val="00D46F13"/>
    <w:rsid w:val="00D47810"/>
    <w:rsid w:val="00D479FB"/>
    <w:rsid w:val="00D502E7"/>
    <w:rsid w:val="00D502F9"/>
    <w:rsid w:val="00D5048C"/>
    <w:rsid w:val="00D509B4"/>
    <w:rsid w:val="00D50C19"/>
    <w:rsid w:val="00D510EA"/>
    <w:rsid w:val="00D512B5"/>
    <w:rsid w:val="00D51822"/>
    <w:rsid w:val="00D5193D"/>
    <w:rsid w:val="00D51CF7"/>
    <w:rsid w:val="00D51DDA"/>
    <w:rsid w:val="00D52024"/>
    <w:rsid w:val="00D526AF"/>
    <w:rsid w:val="00D5298D"/>
    <w:rsid w:val="00D52D00"/>
    <w:rsid w:val="00D52D82"/>
    <w:rsid w:val="00D52E46"/>
    <w:rsid w:val="00D53889"/>
    <w:rsid w:val="00D5484F"/>
    <w:rsid w:val="00D553B3"/>
    <w:rsid w:val="00D5540F"/>
    <w:rsid w:val="00D554F5"/>
    <w:rsid w:val="00D55595"/>
    <w:rsid w:val="00D55C91"/>
    <w:rsid w:val="00D55FEA"/>
    <w:rsid w:val="00D56174"/>
    <w:rsid w:val="00D5628B"/>
    <w:rsid w:val="00D571AC"/>
    <w:rsid w:val="00D57735"/>
    <w:rsid w:val="00D57B6F"/>
    <w:rsid w:val="00D57E03"/>
    <w:rsid w:val="00D6002E"/>
    <w:rsid w:val="00D60479"/>
    <w:rsid w:val="00D6087B"/>
    <w:rsid w:val="00D60C25"/>
    <w:rsid w:val="00D60EEB"/>
    <w:rsid w:val="00D616F3"/>
    <w:rsid w:val="00D61C50"/>
    <w:rsid w:val="00D620BA"/>
    <w:rsid w:val="00D621BB"/>
    <w:rsid w:val="00D6224C"/>
    <w:rsid w:val="00D622E2"/>
    <w:rsid w:val="00D62530"/>
    <w:rsid w:val="00D62596"/>
    <w:rsid w:val="00D62CFC"/>
    <w:rsid w:val="00D62F6D"/>
    <w:rsid w:val="00D6314E"/>
    <w:rsid w:val="00D63465"/>
    <w:rsid w:val="00D63A58"/>
    <w:rsid w:val="00D64CF0"/>
    <w:rsid w:val="00D64DB9"/>
    <w:rsid w:val="00D657C5"/>
    <w:rsid w:val="00D659A3"/>
    <w:rsid w:val="00D65CEF"/>
    <w:rsid w:val="00D66097"/>
    <w:rsid w:val="00D66243"/>
    <w:rsid w:val="00D6650E"/>
    <w:rsid w:val="00D67CD4"/>
    <w:rsid w:val="00D70034"/>
    <w:rsid w:val="00D7020A"/>
    <w:rsid w:val="00D709B7"/>
    <w:rsid w:val="00D70DE8"/>
    <w:rsid w:val="00D70F27"/>
    <w:rsid w:val="00D7113A"/>
    <w:rsid w:val="00D711F7"/>
    <w:rsid w:val="00D71513"/>
    <w:rsid w:val="00D71707"/>
    <w:rsid w:val="00D71CD7"/>
    <w:rsid w:val="00D71D63"/>
    <w:rsid w:val="00D7270F"/>
    <w:rsid w:val="00D736B1"/>
    <w:rsid w:val="00D738EE"/>
    <w:rsid w:val="00D73D00"/>
    <w:rsid w:val="00D74896"/>
    <w:rsid w:val="00D748A8"/>
    <w:rsid w:val="00D74958"/>
    <w:rsid w:val="00D74A67"/>
    <w:rsid w:val="00D751F8"/>
    <w:rsid w:val="00D75548"/>
    <w:rsid w:val="00D762E0"/>
    <w:rsid w:val="00D775CF"/>
    <w:rsid w:val="00D77A1C"/>
    <w:rsid w:val="00D77B97"/>
    <w:rsid w:val="00D77DD5"/>
    <w:rsid w:val="00D8032E"/>
    <w:rsid w:val="00D80666"/>
    <w:rsid w:val="00D807C7"/>
    <w:rsid w:val="00D80901"/>
    <w:rsid w:val="00D80F7E"/>
    <w:rsid w:val="00D81B31"/>
    <w:rsid w:val="00D81C65"/>
    <w:rsid w:val="00D81F64"/>
    <w:rsid w:val="00D828B7"/>
    <w:rsid w:val="00D82A70"/>
    <w:rsid w:val="00D8349A"/>
    <w:rsid w:val="00D834AB"/>
    <w:rsid w:val="00D835AC"/>
    <w:rsid w:val="00D84297"/>
    <w:rsid w:val="00D84406"/>
    <w:rsid w:val="00D845C7"/>
    <w:rsid w:val="00D84936"/>
    <w:rsid w:val="00D849E0"/>
    <w:rsid w:val="00D84DA4"/>
    <w:rsid w:val="00D84E67"/>
    <w:rsid w:val="00D85044"/>
    <w:rsid w:val="00D856BA"/>
    <w:rsid w:val="00D85C38"/>
    <w:rsid w:val="00D85CD6"/>
    <w:rsid w:val="00D85E72"/>
    <w:rsid w:val="00D865D3"/>
    <w:rsid w:val="00D86F8E"/>
    <w:rsid w:val="00D870B5"/>
    <w:rsid w:val="00D873FF"/>
    <w:rsid w:val="00D87D79"/>
    <w:rsid w:val="00D9019F"/>
    <w:rsid w:val="00D90538"/>
    <w:rsid w:val="00D907C1"/>
    <w:rsid w:val="00D90843"/>
    <w:rsid w:val="00D90F55"/>
    <w:rsid w:val="00D9115C"/>
    <w:rsid w:val="00D9127C"/>
    <w:rsid w:val="00D9149E"/>
    <w:rsid w:val="00D91996"/>
    <w:rsid w:val="00D91FD6"/>
    <w:rsid w:val="00D92533"/>
    <w:rsid w:val="00D92C3A"/>
    <w:rsid w:val="00D92CB5"/>
    <w:rsid w:val="00D93053"/>
    <w:rsid w:val="00D936CC"/>
    <w:rsid w:val="00D93D7E"/>
    <w:rsid w:val="00D93F07"/>
    <w:rsid w:val="00D93F14"/>
    <w:rsid w:val="00D94212"/>
    <w:rsid w:val="00D94714"/>
    <w:rsid w:val="00D94AC4"/>
    <w:rsid w:val="00D94F14"/>
    <w:rsid w:val="00D95009"/>
    <w:rsid w:val="00D95234"/>
    <w:rsid w:val="00D9588E"/>
    <w:rsid w:val="00D95E02"/>
    <w:rsid w:val="00D9755B"/>
    <w:rsid w:val="00D97625"/>
    <w:rsid w:val="00D976B7"/>
    <w:rsid w:val="00D97939"/>
    <w:rsid w:val="00D97F49"/>
    <w:rsid w:val="00DA039E"/>
    <w:rsid w:val="00DA075B"/>
    <w:rsid w:val="00DA0A48"/>
    <w:rsid w:val="00DA0EB2"/>
    <w:rsid w:val="00DA13C7"/>
    <w:rsid w:val="00DA1510"/>
    <w:rsid w:val="00DA1860"/>
    <w:rsid w:val="00DA1D30"/>
    <w:rsid w:val="00DA1DA8"/>
    <w:rsid w:val="00DA28F4"/>
    <w:rsid w:val="00DA3470"/>
    <w:rsid w:val="00DA3E33"/>
    <w:rsid w:val="00DA40CF"/>
    <w:rsid w:val="00DA41F8"/>
    <w:rsid w:val="00DA426B"/>
    <w:rsid w:val="00DA529C"/>
    <w:rsid w:val="00DA5D84"/>
    <w:rsid w:val="00DA65C4"/>
    <w:rsid w:val="00DA6703"/>
    <w:rsid w:val="00DA6762"/>
    <w:rsid w:val="00DA682A"/>
    <w:rsid w:val="00DA6B28"/>
    <w:rsid w:val="00DA703C"/>
    <w:rsid w:val="00DA73D9"/>
    <w:rsid w:val="00DA75CE"/>
    <w:rsid w:val="00DA7B15"/>
    <w:rsid w:val="00DB0247"/>
    <w:rsid w:val="00DB0561"/>
    <w:rsid w:val="00DB0C45"/>
    <w:rsid w:val="00DB117A"/>
    <w:rsid w:val="00DB13B1"/>
    <w:rsid w:val="00DB1461"/>
    <w:rsid w:val="00DB14FA"/>
    <w:rsid w:val="00DB15AA"/>
    <w:rsid w:val="00DB1ADC"/>
    <w:rsid w:val="00DB1C69"/>
    <w:rsid w:val="00DB1D63"/>
    <w:rsid w:val="00DB1FF9"/>
    <w:rsid w:val="00DB204E"/>
    <w:rsid w:val="00DB2F50"/>
    <w:rsid w:val="00DB3EC0"/>
    <w:rsid w:val="00DB52A7"/>
    <w:rsid w:val="00DB5DE8"/>
    <w:rsid w:val="00DB688E"/>
    <w:rsid w:val="00DB68C7"/>
    <w:rsid w:val="00DB6C32"/>
    <w:rsid w:val="00DB70BA"/>
    <w:rsid w:val="00DB79EF"/>
    <w:rsid w:val="00DB7CE9"/>
    <w:rsid w:val="00DC080D"/>
    <w:rsid w:val="00DC09B4"/>
    <w:rsid w:val="00DC0A85"/>
    <w:rsid w:val="00DC0DB6"/>
    <w:rsid w:val="00DC0E3F"/>
    <w:rsid w:val="00DC0ED0"/>
    <w:rsid w:val="00DC1236"/>
    <w:rsid w:val="00DC14C3"/>
    <w:rsid w:val="00DC1645"/>
    <w:rsid w:val="00DC2606"/>
    <w:rsid w:val="00DC278D"/>
    <w:rsid w:val="00DC2886"/>
    <w:rsid w:val="00DC28D0"/>
    <w:rsid w:val="00DC3625"/>
    <w:rsid w:val="00DC3F5D"/>
    <w:rsid w:val="00DC3FA0"/>
    <w:rsid w:val="00DC4081"/>
    <w:rsid w:val="00DC43F6"/>
    <w:rsid w:val="00DC4440"/>
    <w:rsid w:val="00DC44B8"/>
    <w:rsid w:val="00DC497A"/>
    <w:rsid w:val="00DC4B5C"/>
    <w:rsid w:val="00DC4CC8"/>
    <w:rsid w:val="00DC5055"/>
    <w:rsid w:val="00DC50B6"/>
    <w:rsid w:val="00DC5180"/>
    <w:rsid w:val="00DC5214"/>
    <w:rsid w:val="00DC5931"/>
    <w:rsid w:val="00DC5B40"/>
    <w:rsid w:val="00DC6087"/>
    <w:rsid w:val="00DC6376"/>
    <w:rsid w:val="00DC6A2D"/>
    <w:rsid w:val="00DC6F9D"/>
    <w:rsid w:val="00DC7210"/>
    <w:rsid w:val="00DC7801"/>
    <w:rsid w:val="00DD0338"/>
    <w:rsid w:val="00DD043E"/>
    <w:rsid w:val="00DD050E"/>
    <w:rsid w:val="00DD06E8"/>
    <w:rsid w:val="00DD0849"/>
    <w:rsid w:val="00DD0CD2"/>
    <w:rsid w:val="00DD147A"/>
    <w:rsid w:val="00DD1690"/>
    <w:rsid w:val="00DD1915"/>
    <w:rsid w:val="00DD1D65"/>
    <w:rsid w:val="00DD1FE2"/>
    <w:rsid w:val="00DD2461"/>
    <w:rsid w:val="00DD26B9"/>
    <w:rsid w:val="00DD27D2"/>
    <w:rsid w:val="00DD2B53"/>
    <w:rsid w:val="00DD303A"/>
    <w:rsid w:val="00DD30FC"/>
    <w:rsid w:val="00DD32C5"/>
    <w:rsid w:val="00DD33B3"/>
    <w:rsid w:val="00DD34BB"/>
    <w:rsid w:val="00DD354A"/>
    <w:rsid w:val="00DD38AE"/>
    <w:rsid w:val="00DD43E6"/>
    <w:rsid w:val="00DD46A1"/>
    <w:rsid w:val="00DD610B"/>
    <w:rsid w:val="00DD61CB"/>
    <w:rsid w:val="00DD65EA"/>
    <w:rsid w:val="00DD7023"/>
    <w:rsid w:val="00DD70AA"/>
    <w:rsid w:val="00DD70EB"/>
    <w:rsid w:val="00DD7760"/>
    <w:rsid w:val="00DD799D"/>
    <w:rsid w:val="00DD7E33"/>
    <w:rsid w:val="00DD7F56"/>
    <w:rsid w:val="00DE00E1"/>
    <w:rsid w:val="00DE073D"/>
    <w:rsid w:val="00DE0763"/>
    <w:rsid w:val="00DE0B4D"/>
    <w:rsid w:val="00DE1771"/>
    <w:rsid w:val="00DE1D7C"/>
    <w:rsid w:val="00DE1FA7"/>
    <w:rsid w:val="00DE2053"/>
    <w:rsid w:val="00DE2179"/>
    <w:rsid w:val="00DE29C4"/>
    <w:rsid w:val="00DE2DAC"/>
    <w:rsid w:val="00DE3375"/>
    <w:rsid w:val="00DE4641"/>
    <w:rsid w:val="00DE4B75"/>
    <w:rsid w:val="00DE5756"/>
    <w:rsid w:val="00DE5C6E"/>
    <w:rsid w:val="00DE6416"/>
    <w:rsid w:val="00DE6BF4"/>
    <w:rsid w:val="00DE6E2C"/>
    <w:rsid w:val="00DE6E61"/>
    <w:rsid w:val="00DF0A6D"/>
    <w:rsid w:val="00DF0BF1"/>
    <w:rsid w:val="00DF0DAD"/>
    <w:rsid w:val="00DF0FDA"/>
    <w:rsid w:val="00DF150F"/>
    <w:rsid w:val="00DF20C1"/>
    <w:rsid w:val="00DF2139"/>
    <w:rsid w:val="00DF2209"/>
    <w:rsid w:val="00DF222E"/>
    <w:rsid w:val="00DF224A"/>
    <w:rsid w:val="00DF2276"/>
    <w:rsid w:val="00DF2C61"/>
    <w:rsid w:val="00DF391E"/>
    <w:rsid w:val="00DF39DE"/>
    <w:rsid w:val="00DF3A4D"/>
    <w:rsid w:val="00DF3C89"/>
    <w:rsid w:val="00DF423C"/>
    <w:rsid w:val="00DF432C"/>
    <w:rsid w:val="00DF46AC"/>
    <w:rsid w:val="00DF46FA"/>
    <w:rsid w:val="00DF48CF"/>
    <w:rsid w:val="00DF4973"/>
    <w:rsid w:val="00DF4B02"/>
    <w:rsid w:val="00DF4D87"/>
    <w:rsid w:val="00DF50EC"/>
    <w:rsid w:val="00DF5498"/>
    <w:rsid w:val="00DF563E"/>
    <w:rsid w:val="00DF6202"/>
    <w:rsid w:val="00DF6717"/>
    <w:rsid w:val="00DF6AA9"/>
    <w:rsid w:val="00DF6DDA"/>
    <w:rsid w:val="00DF7B72"/>
    <w:rsid w:val="00DF7E7B"/>
    <w:rsid w:val="00E00A95"/>
    <w:rsid w:val="00E011A1"/>
    <w:rsid w:val="00E011BD"/>
    <w:rsid w:val="00E01EB8"/>
    <w:rsid w:val="00E020FD"/>
    <w:rsid w:val="00E02157"/>
    <w:rsid w:val="00E0280B"/>
    <w:rsid w:val="00E02959"/>
    <w:rsid w:val="00E02B4D"/>
    <w:rsid w:val="00E02DAF"/>
    <w:rsid w:val="00E033EA"/>
    <w:rsid w:val="00E03F9B"/>
    <w:rsid w:val="00E04826"/>
    <w:rsid w:val="00E04BC2"/>
    <w:rsid w:val="00E04E38"/>
    <w:rsid w:val="00E051E3"/>
    <w:rsid w:val="00E05510"/>
    <w:rsid w:val="00E05A54"/>
    <w:rsid w:val="00E05AB7"/>
    <w:rsid w:val="00E06687"/>
    <w:rsid w:val="00E06710"/>
    <w:rsid w:val="00E06863"/>
    <w:rsid w:val="00E06A22"/>
    <w:rsid w:val="00E06F3E"/>
    <w:rsid w:val="00E073BB"/>
    <w:rsid w:val="00E07822"/>
    <w:rsid w:val="00E07880"/>
    <w:rsid w:val="00E10024"/>
    <w:rsid w:val="00E100EE"/>
    <w:rsid w:val="00E10224"/>
    <w:rsid w:val="00E10D79"/>
    <w:rsid w:val="00E111C0"/>
    <w:rsid w:val="00E12498"/>
    <w:rsid w:val="00E1265F"/>
    <w:rsid w:val="00E12D3D"/>
    <w:rsid w:val="00E13795"/>
    <w:rsid w:val="00E13977"/>
    <w:rsid w:val="00E13C6A"/>
    <w:rsid w:val="00E14351"/>
    <w:rsid w:val="00E145B9"/>
    <w:rsid w:val="00E14AED"/>
    <w:rsid w:val="00E14F2F"/>
    <w:rsid w:val="00E152B7"/>
    <w:rsid w:val="00E1577D"/>
    <w:rsid w:val="00E16467"/>
    <w:rsid w:val="00E166A7"/>
    <w:rsid w:val="00E166DD"/>
    <w:rsid w:val="00E16A92"/>
    <w:rsid w:val="00E1701E"/>
    <w:rsid w:val="00E175AA"/>
    <w:rsid w:val="00E17A81"/>
    <w:rsid w:val="00E17BDD"/>
    <w:rsid w:val="00E17D34"/>
    <w:rsid w:val="00E20228"/>
    <w:rsid w:val="00E2087E"/>
    <w:rsid w:val="00E20C2E"/>
    <w:rsid w:val="00E20D1E"/>
    <w:rsid w:val="00E20DAE"/>
    <w:rsid w:val="00E211F8"/>
    <w:rsid w:val="00E214A3"/>
    <w:rsid w:val="00E21827"/>
    <w:rsid w:val="00E21A17"/>
    <w:rsid w:val="00E228AE"/>
    <w:rsid w:val="00E237F5"/>
    <w:rsid w:val="00E238DC"/>
    <w:rsid w:val="00E23B55"/>
    <w:rsid w:val="00E246CF"/>
    <w:rsid w:val="00E24D6E"/>
    <w:rsid w:val="00E24E52"/>
    <w:rsid w:val="00E25150"/>
    <w:rsid w:val="00E2528B"/>
    <w:rsid w:val="00E258AE"/>
    <w:rsid w:val="00E301C3"/>
    <w:rsid w:val="00E3033F"/>
    <w:rsid w:val="00E30780"/>
    <w:rsid w:val="00E30BA1"/>
    <w:rsid w:val="00E31549"/>
    <w:rsid w:val="00E31618"/>
    <w:rsid w:val="00E3185F"/>
    <w:rsid w:val="00E319A8"/>
    <w:rsid w:val="00E31A26"/>
    <w:rsid w:val="00E31C62"/>
    <w:rsid w:val="00E31CCC"/>
    <w:rsid w:val="00E32135"/>
    <w:rsid w:val="00E327AC"/>
    <w:rsid w:val="00E32B32"/>
    <w:rsid w:val="00E33127"/>
    <w:rsid w:val="00E33632"/>
    <w:rsid w:val="00E337FF"/>
    <w:rsid w:val="00E33822"/>
    <w:rsid w:val="00E33B8C"/>
    <w:rsid w:val="00E341B2"/>
    <w:rsid w:val="00E3448D"/>
    <w:rsid w:val="00E34B63"/>
    <w:rsid w:val="00E34DFF"/>
    <w:rsid w:val="00E35269"/>
    <w:rsid w:val="00E353DE"/>
    <w:rsid w:val="00E35657"/>
    <w:rsid w:val="00E35FB3"/>
    <w:rsid w:val="00E3638E"/>
    <w:rsid w:val="00E3646D"/>
    <w:rsid w:val="00E364DC"/>
    <w:rsid w:val="00E37334"/>
    <w:rsid w:val="00E37E00"/>
    <w:rsid w:val="00E4016E"/>
    <w:rsid w:val="00E407EE"/>
    <w:rsid w:val="00E40E37"/>
    <w:rsid w:val="00E40F4D"/>
    <w:rsid w:val="00E410C7"/>
    <w:rsid w:val="00E41AF3"/>
    <w:rsid w:val="00E41BE1"/>
    <w:rsid w:val="00E41ECA"/>
    <w:rsid w:val="00E41F10"/>
    <w:rsid w:val="00E41F4F"/>
    <w:rsid w:val="00E42A18"/>
    <w:rsid w:val="00E433EE"/>
    <w:rsid w:val="00E43F16"/>
    <w:rsid w:val="00E44722"/>
    <w:rsid w:val="00E447D9"/>
    <w:rsid w:val="00E44EBF"/>
    <w:rsid w:val="00E44F0B"/>
    <w:rsid w:val="00E44FBF"/>
    <w:rsid w:val="00E45160"/>
    <w:rsid w:val="00E4531A"/>
    <w:rsid w:val="00E45C07"/>
    <w:rsid w:val="00E464E5"/>
    <w:rsid w:val="00E468E0"/>
    <w:rsid w:val="00E46EA4"/>
    <w:rsid w:val="00E472C9"/>
    <w:rsid w:val="00E473AE"/>
    <w:rsid w:val="00E509F8"/>
    <w:rsid w:val="00E50F42"/>
    <w:rsid w:val="00E51213"/>
    <w:rsid w:val="00E5142C"/>
    <w:rsid w:val="00E51AFD"/>
    <w:rsid w:val="00E51FE8"/>
    <w:rsid w:val="00E52936"/>
    <w:rsid w:val="00E52A3D"/>
    <w:rsid w:val="00E53AC2"/>
    <w:rsid w:val="00E53C79"/>
    <w:rsid w:val="00E54351"/>
    <w:rsid w:val="00E549A0"/>
    <w:rsid w:val="00E54C36"/>
    <w:rsid w:val="00E55B9C"/>
    <w:rsid w:val="00E55D8A"/>
    <w:rsid w:val="00E5616F"/>
    <w:rsid w:val="00E56337"/>
    <w:rsid w:val="00E56860"/>
    <w:rsid w:val="00E56B79"/>
    <w:rsid w:val="00E56DB5"/>
    <w:rsid w:val="00E57096"/>
    <w:rsid w:val="00E5747F"/>
    <w:rsid w:val="00E60959"/>
    <w:rsid w:val="00E60AFC"/>
    <w:rsid w:val="00E60C03"/>
    <w:rsid w:val="00E60F17"/>
    <w:rsid w:val="00E61940"/>
    <w:rsid w:val="00E62494"/>
    <w:rsid w:val="00E62A73"/>
    <w:rsid w:val="00E62AE0"/>
    <w:rsid w:val="00E62AF0"/>
    <w:rsid w:val="00E6313A"/>
    <w:rsid w:val="00E63358"/>
    <w:rsid w:val="00E6349B"/>
    <w:rsid w:val="00E63FB6"/>
    <w:rsid w:val="00E643B7"/>
    <w:rsid w:val="00E64CBE"/>
    <w:rsid w:val="00E65216"/>
    <w:rsid w:val="00E65283"/>
    <w:rsid w:val="00E65934"/>
    <w:rsid w:val="00E66177"/>
    <w:rsid w:val="00E6649B"/>
    <w:rsid w:val="00E66BF0"/>
    <w:rsid w:val="00E66E92"/>
    <w:rsid w:val="00E66FC0"/>
    <w:rsid w:val="00E66FC5"/>
    <w:rsid w:val="00E67408"/>
    <w:rsid w:val="00E6766C"/>
    <w:rsid w:val="00E67BFD"/>
    <w:rsid w:val="00E67CC4"/>
    <w:rsid w:val="00E67D6C"/>
    <w:rsid w:val="00E7060A"/>
    <w:rsid w:val="00E70612"/>
    <w:rsid w:val="00E716B6"/>
    <w:rsid w:val="00E72568"/>
    <w:rsid w:val="00E727F4"/>
    <w:rsid w:val="00E72D54"/>
    <w:rsid w:val="00E72E20"/>
    <w:rsid w:val="00E73191"/>
    <w:rsid w:val="00E73337"/>
    <w:rsid w:val="00E733D3"/>
    <w:rsid w:val="00E734F8"/>
    <w:rsid w:val="00E7357E"/>
    <w:rsid w:val="00E73716"/>
    <w:rsid w:val="00E73A82"/>
    <w:rsid w:val="00E73C4C"/>
    <w:rsid w:val="00E73F5D"/>
    <w:rsid w:val="00E740A3"/>
    <w:rsid w:val="00E74155"/>
    <w:rsid w:val="00E7482B"/>
    <w:rsid w:val="00E75016"/>
    <w:rsid w:val="00E754E8"/>
    <w:rsid w:val="00E76594"/>
    <w:rsid w:val="00E765C9"/>
    <w:rsid w:val="00E76B73"/>
    <w:rsid w:val="00E76D1F"/>
    <w:rsid w:val="00E76E27"/>
    <w:rsid w:val="00E7712B"/>
    <w:rsid w:val="00E772B8"/>
    <w:rsid w:val="00E775FC"/>
    <w:rsid w:val="00E77E71"/>
    <w:rsid w:val="00E8049E"/>
    <w:rsid w:val="00E813E3"/>
    <w:rsid w:val="00E81527"/>
    <w:rsid w:val="00E815EE"/>
    <w:rsid w:val="00E81A09"/>
    <w:rsid w:val="00E82CB6"/>
    <w:rsid w:val="00E82F3C"/>
    <w:rsid w:val="00E840B6"/>
    <w:rsid w:val="00E84696"/>
    <w:rsid w:val="00E84C52"/>
    <w:rsid w:val="00E85889"/>
    <w:rsid w:val="00E85AF1"/>
    <w:rsid w:val="00E85EE8"/>
    <w:rsid w:val="00E85F30"/>
    <w:rsid w:val="00E872A3"/>
    <w:rsid w:val="00E8767B"/>
    <w:rsid w:val="00E87EA7"/>
    <w:rsid w:val="00E9003C"/>
    <w:rsid w:val="00E90407"/>
    <w:rsid w:val="00E90AB3"/>
    <w:rsid w:val="00E90AFC"/>
    <w:rsid w:val="00E90E17"/>
    <w:rsid w:val="00E90EBC"/>
    <w:rsid w:val="00E91129"/>
    <w:rsid w:val="00E911DA"/>
    <w:rsid w:val="00E9169B"/>
    <w:rsid w:val="00E9177C"/>
    <w:rsid w:val="00E91B50"/>
    <w:rsid w:val="00E91B6A"/>
    <w:rsid w:val="00E91ED2"/>
    <w:rsid w:val="00E9259F"/>
    <w:rsid w:val="00E92763"/>
    <w:rsid w:val="00E92AF2"/>
    <w:rsid w:val="00E92BCD"/>
    <w:rsid w:val="00E92D83"/>
    <w:rsid w:val="00E92F3C"/>
    <w:rsid w:val="00E945B6"/>
    <w:rsid w:val="00E947B5"/>
    <w:rsid w:val="00E94F37"/>
    <w:rsid w:val="00E95206"/>
    <w:rsid w:val="00E953D2"/>
    <w:rsid w:val="00E95449"/>
    <w:rsid w:val="00E95464"/>
    <w:rsid w:val="00E954F6"/>
    <w:rsid w:val="00E955CA"/>
    <w:rsid w:val="00E9567B"/>
    <w:rsid w:val="00E95944"/>
    <w:rsid w:val="00E95A20"/>
    <w:rsid w:val="00E95E76"/>
    <w:rsid w:val="00E96677"/>
    <w:rsid w:val="00E96753"/>
    <w:rsid w:val="00E967CB"/>
    <w:rsid w:val="00E968FE"/>
    <w:rsid w:val="00E96910"/>
    <w:rsid w:val="00E96C56"/>
    <w:rsid w:val="00E96CC5"/>
    <w:rsid w:val="00E96E65"/>
    <w:rsid w:val="00E97078"/>
    <w:rsid w:val="00EA0048"/>
    <w:rsid w:val="00EA00C2"/>
    <w:rsid w:val="00EA01B7"/>
    <w:rsid w:val="00EA06A7"/>
    <w:rsid w:val="00EA087E"/>
    <w:rsid w:val="00EA0956"/>
    <w:rsid w:val="00EA0B91"/>
    <w:rsid w:val="00EA1737"/>
    <w:rsid w:val="00EA176A"/>
    <w:rsid w:val="00EA17CA"/>
    <w:rsid w:val="00EA1B8D"/>
    <w:rsid w:val="00EA1DAB"/>
    <w:rsid w:val="00EA2336"/>
    <w:rsid w:val="00EA2A2D"/>
    <w:rsid w:val="00EA2C32"/>
    <w:rsid w:val="00EA2CFA"/>
    <w:rsid w:val="00EA33CB"/>
    <w:rsid w:val="00EA33DE"/>
    <w:rsid w:val="00EA3568"/>
    <w:rsid w:val="00EA3E89"/>
    <w:rsid w:val="00EA408C"/>
    <w:rsid w:val="00EA438F"/>
    <w:rsid w:val="00EA4790"/>
    <w:rsid w:val="00EA4B63"/>
    <w:rsid w:val="00EA5188"/>
    <w:rsid w:val="00EA5988"/>
    <w:rsid w:val="00EA62D8"/>
    <w:rsid w:val="00EA6417"/>
    <w:rsid w:val="00EA68CB"/>
    <w:rsid w:val="00EA6BB1"/>
    <w:rsid w:val="00EA7C29"/>
    <w:rsid w:val="00EB018E"/>
    <w:rsid w:val="00EB043B"/>
    <w:rsid w:val="00EB0F0C"/>
    <w:rsid w:val="00EB1D55"/>
    <w:rsid w:val="00EB224C"/>
    <w:rsid w:val="00EB23B4"/>
    <w:rsid w:val="00EB25F9"/>
    <w:rsid w:val="00EB2720"/>
    <w:rsid w:val="00EB3070"/>
    <w:rsid w:val="00EB327F"/>
    <w:rsid w:val="00EB3543"/>
    <w:rsid w:val="00EB37D2"/>
    <w:rsid w:val="00EB3D9C"/>
    <w:rsid w:val="00EB3EE8"/>
    <w:rsid w:val="00EB4024"/>
    <w:rsid w:val="00EB46F1"/>
    <w:rsid w:val="00EB47F1"/>
    <w:rsid w:val="00EB4A86"/>
    <w:rsid w:val="00EB4FF9"/>
    <w:rsid w:val="00EB5642"/>
    <w:rsid w:val="00EB5BB2"/>
    <w:rsid w:val="00EB5C37"/>
    <w:rsid w:val="00EB621B"/>
    <w:rsid w:val="00EB6229"/>
    <w:rsid w:val="00EB73D6"/>
    <w:rsid w:val="00EB73E3"/>
    <w:rsid w:val="00EB750D"/>
    <w:rsid w:val="00EB750F"/>
    <w:rsid w:val="00EB7A2A"/>
    <w:rsid w:val="00EB7AB1"/>
    <w:rsid w:val="00EB7D3B"/>
    <w:rsid w:val="00EB7F7D"/>
    <w:rsid w:val="00EC0079"/>
    <w:rsid w:val="00EC0281"/>
    <w:rsid w:val="00EC06EF"/>
    <w:rsid w:val="00EC0AE4"/>
    <w:rsid w:val="00EC17CB"/>
    <w:rsid w:val="00EC1D57"/>
    <w:rsid w:val="00EC1F75"/>
    <w:rsid w:val="00EC1FCF"/>
    <w:rsid w:val="00EC214C"/>
    <w:rsid w:val="00EC26EE"/>
    <w:rsid w:val="00EC3081"/>
    <w:rsid w:val="00EC323C"/>
    <w:rsid w:val="00EC3260"/>
    <w:rsid w:val="00EC328E"/>
    <w:rsid w:val="00EC3329"/>
    <w:rsid w:val="00EC3C03"/>
    <w:rsid w:val="00EC3E7D"/>
    <w:rsid w:val="00EC3F2A"/>
    <w:rsid w:val="00EC4138"/>
    <w:rsid w:val="00EC4485"/>
    <w:rsid w:val="00EC4849"/>
    <w:rsid w:val="00EC4B44"/>
    <w:rsid w:val="00EC5465"/>
    <w:rsid w:val="00EC56D8"/>
    <w:rsid w:val="00EC5E94"/>
    <w:rsid w:val="00EC6002"/>
    <w:rsid w:val="00EC61AF"/>
    <w:rsid w:val="00EC6371"/>
    <w:rsid w:val="00EC6747"/>
    <w:rsid w:val="00EC736E"/>
    <w:rsid w:val="00EC76B6"/>
    <w:rsid w:val="00EC792F"/>
    <w:rsid w:val="00EC7A27"/>
    <w:rsid w:val="00ED01A8"/>
    <w:rsid w:val="00ED049B"/>
    <w:rsid w:val="00ED0752"/>
    <w:rsid w:val="00ED0A22"/>
    <w:rsid w:val="00ED0A75"/>
    <w:rsid w:val="00ED0ACF"/>
    <w:rsid w:val="00ED0E12"/>
    <w:rsid w:val="00ED17A6"/>
    <w:rsid w:val="00ED182B"/>
    <w:rsid w:val="00ED18AF"/>
    <w:rsid w:val="00ED1DFF"/>
    <w:rsid w:val="00ED2712"/>
    <w:rsid w:val="00ED289E"/>
    <w:rsid w:val="00ED29E0"/>
    <w:rsid w:val="00ED35A6"/>
    <w:rsid w:val="00ED3750"/>
    <w:rsid w:val="00ED414A"/>
    <w:rsid w:val="00ED46FC"/>
    <w:rsid w:val="00ED55C0"/>
    <w:rsid w:val="00ED5D70"/>
    <w:rsid w:val="00ED5D72"/>
    <w:rsid w:val="00ED60E7"/>
    <w:rsid w:val="00ED62FD"/>
    <w:rsid w:val="00ED6508"/>
    <w:rsid w:val="00ED68F4"/>
    <w:rsid w:val="00ED75AC"/>
    <w:rsid w:val="00ED7FFB"/>
    <w:rsid w:val="00EE046C"/>
    <w:rsid w:val="00EE076D"/>
    <w:rsid w:val="00EE08F9"/>
    <w:rsid w:val="00EE10AC"/>
    <w:rsid w:val="00EE144A"/>
    <w:rsid w:val="00EE148C"/>
    <w:rsid w:val="00EE1E13"/>
    <w:rsid w:val="00EE1F39"/>
    <w:rsid w:val="00EE2FAB"/>
    <w:rsid w:val="00EE3253"/>
    <w:rsid w:val="00EE3461"/>
    <w:rsid w:val="00EE3955"/>
    <w:rsid w:val="00EE3A59"/>
    <w:rsid w:val="00EE3ECA"/>
    <w:rsid w:val="00EE4179"/>
    <w:rsid w:val="00EE4308"/>
    <w:rsid w:val="00EE4317"/>
    <w:rsid w:val="00EE45C2"/>
    <w:rsid w:val="00EE475C"/>
    <w:rsid w:val="00EE5BF9"/>
    <w:rsid w:val="00EE6085"/>
    <w:rsid w:val="00EE64F7"/>
    <w:rsid w:val="00EE6BBC"/>
    <w:rsid w:val="00EE6CB6"/>
    <w:rsid w:val="00EE6D67"/>
    <w:rsid w:val="00EE701C"/>
    <w:rsid w:val="00EE74F2"/>
    <w:rsid w:val="00EE759B"/>
    <w:rsid w:val="00EE7660"/>
    <w:rsid w:val="00EE795F"/>
    <w:rsid w:val="00EF07D9"/>
    <w:rsid w:val="00EF1255"/>
    <w:rsid w:val="00EF1292"/>
    <w:rsid w:val="00EF140D"/>
    <w:rsid w:val="00EF1E99"/>
    <w:rsid w:val="00EF21B5"/>
    <w:rsid w:val="00EF2542"/>
    <w:rsid w:val="00EF2988"/>
    <w:rsid w:val="00EF4408"/>
    <w:rsid w:val="00EF45D1"/>
    <w:rsid w:val="00EF4DBE"/>
    <w:rsid w:val="00EF5EFF"/>
    <w:rsid w:val="00EF60CC"/>
    <w:rsid w:val="00EF637D"/>
    <w:rsid w:val="00EF7949"/>
    <w:rsid w:val="00EF7AED"/>
    <w:rsid w:val="00EF7C4D"/>
    <w:rsid w:val="00EF7D52"/>
    <w:rsid w:val="00F00381"/>
    <w:rsid w:val="00F00686"/>
    <w:rsid w:val="00F006B5"/>
    <w:rsid w:val="00F00927"/>
    <w:rsid w:val="00F00E9B"/>
    <w:rsid w:val="00F016D1"/>
    <w:rsid w:val="00F0268E"/>
    <w:rsid w:val="00F02A37"/>
    <w:rsid w:val="00F02B45"/>
    <w:rsid w:val="00F02DFB"/>
    <w:rsid w:val="00F033CC"/>
    <w:rsid w:val="00F03916"/>
    <w:rsid w:val="00F039D6"/>
    <w:rsid w:val="00F03A94"/>
    <w:rsid w:val="00F03C60"/>
    <w:rsid w:val="00F03E83"/>
    <w:rsid w:val="00F03F21"/>
    <w:rsid w:val="00F04444"/>
    <w:rsid w:val="00F05545"/>
    <w:rsid w:val="00F05822"/>
    <w:rsid w:val="00F05DBA"/>
    <w:rsid w:val="00F061E4"/>
    <w:rsid w:val="00F06C0A"/>
    <w:rsid w:val="00F06E5E"/>
    <w:rsid w:val="00F072C1"/>
    <w:rsid w:val="00F07486"/>
    <w:rsid w:val="00F0751D"/>
    <w:rsid w:val="00F07CA3"/>
    <w:rsid w:val="00F10DFE"/>
    <w:rsid w:val="00F11123"/>
    <w:rsid w:val="00F1141F"/>
    <w:rsid w:val="00F119A5"/>
    <w:rsid w:val="00F11BC1"/>
    <w:rsid w:val="00F11F4C"/>
    <w:rsid w:val="00F11F87"/>
    <w:rsid w:val="00F12034"/>
    <w:rsid w:val="00F12609"/>
    <w:rsid w:val="00F12D76"/>
    <w:rsid w:val="00F13034"/>
    <w:rsid w:val="00F132CB"/>
    <w:rsid w:val="00F132CD"/>
    <w:rsid w:val="00F1363A"/>
    <w:rsid w:val="00F138A9"/>
    <w:rsid w:val="00F1412C"/>
    <w:rsid w:val="00F1471B"/>
    <w:rsid w:val="00F1482A"/>
    <w:rsid w:val="00F14C15"/>
    <w:rsid w:val="00F14E09"/>
    <w:rsid w:val="00F154C0"/>
    <w:rsid w:val="00F15930"/>
    <w:rsid w:val="00F15BF1"/>
    <w:rsid w:val="00F15F55"/>
    <w:rsid w:val="00F1606D"/>
    <w:rsid w:val="00F163B6"/>
    <w:rsid w:val="00F1665E"/>
    <w:rsid w:val="00F16A24"/>
    <w:rsid w:val="00F16ED8"/>
    <w:rsid w:val="00F16EE0"/>
    <w:rsid w:val="00F16F23"/>
    <w:rsid w:val="00F16F7E"/>
    <w:rsid w:val="00F17AD7"/>
    <w:rsid w:val="00F202F7"/>
    <w:rsid w:val="00F2061F"/>
    <w:rsid w:val="00F20662"/>
    <w:rsid w:val="00F206AD"/>
    <w:rsid w:val="00F2075A"/>
    <w:rsid w:val="00F20BCF"/>
    <w:rsid w:val="00F2113F"/>
    <w:rsid w:val="00F2146C"/>
    <w:rsid w:val="00F21CAB"/>
    <w:rsid w:val="00F21CB8"/>
    <w:rsid w:val="00F22349"/>
    <w:rsid w:val="00F225B1"/>
    <w:rsid w:val="00F22B0E"/>
    <w:rsid w:val="00F22DEF"/>
    <w:rsid w:val="00F23FBC"/>
    <w:rsid w:val="00F23FD6"/>
    <w:rsid w:val="00F251AB"/>
    <w:rsid w:val="00F2596D"/>
    <w:rsid w:val="00F26748"/>
    <w:rsid w:val="00F268AF"/>
    <w:rsid w:val="00F2696A"/>
    <w:rsid w:val="00F27797"/>
    <w:rsid w:val="00F27C19"/>
    <w:rsid w:val="00F30715"/>
    <w:rsid w:val="00F3082B"/>
    <w:rsid w:val="00F308AE"/>
    <w:rsid w:val="00F313FB"/>
    <w:rsid w:val="00F319A3"/>
    <w:rsid w:val="00F31C9B"/>
    <w:rsid w:val="00F32110"/>
    <w:rsid w:val="00F3227F"/>
    <w:rsid w:val="00F322C2"/>
    <w:rsid w:val="00F32812"/>
    <w:rsid w:val="00F33934"/>
    <w:rsid w:val="00F33BBD"/>
    <w:rsid w:val="00F341C8"/>
    <w:rsid w:val="00F344F2"/>
    <w:rsid w:val="00F345C6"/>
    <w:rsid w:val="00F34B3B"/>
    <w:rsid w:val="00F35270"/>
    <w:rsid w:val="00F35D6D"/>
    <w:rsid w:val="00F35EC5"/>
    <w:rsid w:val="00F36BB8"/>
    <w:rsid w:val="00F373F5"/>
    <w:rsid w:val="00F376BC"/>
    <w:rsid w:val="00F37707"/>
    <w:rsid w:val="00F377E7"/>
    <w:rsid w:val="00F37944"/>
    <w:rsid w:val="00F4006E"/>
    <w:rsid w:val="00F40717"/>
    <w:rsid w:val="00F40971"/>
    <w:rsid w:val="00F40A42"/>
    <w:rsid w:val="00F40B75"/>
    <w:rsid w:val="00F40F82"/>
    <w:rsid w:val="00F4112C"/>
    <w:rsid w:val="00F4191D"/>
    <w:rsid w:val="00F41931"/>
    <w:rsid w:val="00F41AE3"/>
    <w:rsid w:val="00F42159"/>
    <w:rsid w:val="00F423F4"/>
    <w:rsid w:val="00F427AF"/>
    <w:rsid w:val="00F42C77"/>
    <w:rsid w:val="00F42E5D"/>
    <w:rsid w:val="00F42EA5"/>
    <w:rsid w:val="00F432A2"/>
    <w:rsid w:val="00F43595"/>
    <w:rsid w:val="00F444C3"/>
    <w:rsid w:val="00F44972"/>
    <w:rsid w:val="00F4498C"/>
    <w:rsid w:val="00F44D73"/>
    <w:rsid w:val="00F45B6C"/>
    <w:rsid w:val="00F45F69"/>
    <w:rsid w:val="00F4604B"/>
    <w:rsid w:val="00F46622"/>
    <w:rsid w:val="00F47293"/>
    <w:rsid w:val="00F47588"/>
    <w:rsid w:val="00F476E6"/>
    <w:rsid w:val="00F50137"/>
    <w:rsid w:val="00F502AE"/>
    <w:rsid w:val="00F505A6"/>
    <w:rsid w:val="00F5096B"/>
    <w:rsid w:val="00F50C5C"/>
    <w:rsid w:val="00F5122F"/>
    <w:rsid w:val="00F515E6"/>
    <w:rsid w:val="00F51864"/>
    <w:rsid w:val="00F51B70"/>
    <w:rsid w:val="00F5224C"/>
    <w:rsid w:val="00F52508"/>
    <w:rsid w:val="00F525C6"/>
    <w:rsid w:val="00F529E2"/>
    <w:rsid w:val="00F52D0F"/>
    <w:rsid w:val="00F532D2"/>
    <w:rsid w:val="00F5412C"/>
    <w:rsid w:val="00F541BA"/>
    <w:rsid w:val="00F5425E"/>
    <w:rsid w:val="00F543D6"/>
    <w:rsid w:val="00F5497D"/>
    <w:rsid w:val="00F54A3A"/>
    <w:rsid w:val="00F54F21"/>
    <w:rsid w:val="00F552DE"/>
    <w:rsid w:val="00F56263"/>
    <w:rsid w:val="00F567B3"/>
    <w:rsid w:val="00F56E5C"/>
    <w:rsid w:val="00F56FF3"/>
    <w:rsid w:val="00F57C62"/>
    <w:rsid w:val="00F57F67"/>
    <w:rsid w:val="00F602BD"/>
    <w:rsid w:val="00F60E8E"/>
    <w:rsid w:val="00F61389"/>
    <w:rsid w:val="00F61A14"/>
    <w:rsid w:val="00F62A38"/>
    <w:rsid w:val="00F62AA2"/>
    <w:rsid w:val="00F62C32"/>
    <w:rsid w:val="00F63972"/>
    <w:rsid w:val="00F63CDE"/>
    <w:rsid w:val="00F640E5"/>
    <w:rsid w:val="00F6481F"/>
    <w:rsid w:val="00F649C7"/>
    <w:rsid w:val="00F65124"/>
    <w:rsid w:val="00F66051"/>
    <w:rsid w:val="00F6689B"/>
    <w:rsid w:val="00F669DA"/>
    <w:rsid w:val="00F66C07"/>
    <w:rsid w:val="00F66E24"/>
    <w:rsid w:val="00F66E38"/>
    <w:rsid w:val="00F670BB"/>
    <w:rsid w:val="00F67527"/>
    <w:rsid w:val="00F67A85"/>
    <w:rsid w:val="00F70351"/>
    <w:rsid w:val="00F70BAE"/>
    <w:rsid w:val="00F70EEF"/>
    <w:rsid w:val="00F713AD"/>
    <w:rsid w:val="00F714A3"/>
    <w:rsid w:val="00F71617"/>
    <w:rsid w:val="00F71B20"/>
    <w:rsid w:val="00F71DF2"/>
    <w:rsid w:val="00F72010"/>
    <w:rsid w:val="00F7226E"/>
    <w:rsid w:val="00F72902"/>
    <w:rsid w:val="00F72EEA"/>
    <w:rsid w:val="00F73681"/>
    <w:rsid w:val="00F74187"/>
    <w:rsid w:val="00F7490A"/>
    <w:rsid w:val="00F749C2"/>
    <w:rsid w:val="00F751FE"/>
    <w:rsid w:val="00F754C4"/>
    <w:rsid w:val="00F75540"/>
    <w:rsid w:val="00F75669"/>
    <w:rsid w:val="00F75883"/>
    <w:rsid w:val="00F75B8B"/>
    <w:rsid w:val="00F76425"/>
    <w:rsid w:val="00F76B7F"/>
    <w:rsid w:val="00F7722D"/>
    <w:rsid w:val="00F800F3"/>
    <w:rsid w:val="00F80B98"/>
    <w:rsid w:val="00F80DE3"/>
    <w:rsid w:val="00F815A3"/>
    <w:rsid w:val="00F81AC7"/>
    <w:rsid w:val="00F820C3"/>
    <w:rsid w:val="00F82166"/>
    <w:rsid w:val="00F821BA"/>
    <w:rsid w:val="00F822D3"/>
    <w:rsid w:val="00F823C0"/>
    <w:rsid w:val="00F823DC"/>
    <w:rsid w:val="00F8248C"/>
    <w:rsid w:val="00F8250A"/>
    <w:rsid w:val="00F827F1"/>
    <w:rsid w:val="00F82C12"/>
    <w:rsid w:val="00F832DE"/>
    <w:rsid w:val="00F83E08"/>
    <w:rsid w:val="00F8461D"/>
    <w:rsid w:val="00F8462C"/>
    <w:rsid w:val="00F84747"/>
    <w:rsid w:val="00F8489A"/>
    <w:rsid w:val="00F84D51"/>
    <w:rsid w:val="00F85076"/>
    <w:rsid w:val="00F850FB"/>
    <w:rsid w:val="00F8523B"/>
    <w:rsid w:val="00F8553F"/>
    <w:rsid w:val="00F85645"/>
    <w:rsid w:val="00F85AA7"/>
    <w:rsid w:val="00F85C6C"/>
    <w:rsid w:val="00F85DE5"/>
    <w:rsid w:val="00F8655A"/>
    <w:rsid w:val="00F8699C"/>
    <w:rsid w:val="00F86AB5"/>
    <w:rsid w:val="00F87CB8"/>
    <w:rsid w:val="00F87FA8"/>
    <w:rsid w:val="00F9178D"/>
    <w:rsid w:val="00F91B2A"/>
    <w:rsid w:val="00F91D60"/>
    <w:rsid w:val="00F92240"/>
    <w:rsid w:val="00F92596"/>
    <w:rsid w:val="00F92943"/>
    <w:rsid w:val="00F929EC"/>
    <w:rsid w:val="00F92A73"/>
    <w:rsid w:val="00F93255"/>
    <w:rsid w:val="00F93367"/>
    <w:rsid w:val="00F93632"/>
    <w:rsid w:val="00F939C9"/>
    <w:rsid w:val="00F93D97"/>
    <w:rsid w:val="00F94143"/>
    <w:rsid w:val="00F94B35"/>
    <w:rsid w:val="00F94C5F"/>
    <w:rsid w:val="00F94ED5"/>
    <w:rsid w:val="00F94F16"/>
    <w:rsid w:val="00F9506D"/>
    <w:rsid w:val="00F95245"/>
    <w:rsid w:val="00F95ED1"/>
    <w:rsid w:val="00F967A6"/>
    <w:rsid w:val="00F96BDD"/>
    <w:rsid w:val="00F96CF4"/>
    <w:rsid w:val="00F97180"/>
    <w:rsid w:val="00F97AE3"/>
    <w:rsid w:val="00F97B36"/>
    <w:rsid w:val="00FA01DB"/>
    <w:rsid w:val="00FA0787"/>
    <w:rsid w:val="00FA0882"/>
    <w:rsid w:val="00FA15C2"/>
    <w:rsid w:val="00FA15D3"/>
    <w:rsid w:val="00FA1985"/>
    <w:rsid w:val="00FA1A9D"/>
    <w:rsid w:val="00FA2620"/>
    <w:rsid w:val="00FA2EBA"/>
    <w:rsid w:val="00FA3EE5"/>
    <w:rsid w:val="00FA46BB"/>
    <w:rsid w:val="00FA5152"/>
    <w:rsid w:val="00FA5A51"/>
    <w:rsid w:val="00FA6FCA"/>
    <w:rsid w:val="00FA707B"/>
    <w:rsid w:val="00FA7161"/>
    <w:rsid w:val="00FA7491"/>
    <w:rsid w:val="00FA7F0F"/>
    <w:rsid w:val="00FB0019"/>
    <w:rsid w:val="00FB02D9"/>
    <w:rsid w:val="00FB034D"/>
    <w:rsid w:val="00FB09B5"/>
    <w:rsid w:val="00FB0D00"/>
    <w:rsid w:val="00FB0E59"/>
    <w:rsid w:val="00FB12F1"/>
    <w:rsid w:val="00FB1CC1"/>
    <w:rsid w:val="00FB1FB0"/>
    <w:rsid w:val="00FB2922"/>
    <w:rsid w:val="00FB2EF3"/>
    <w:rsid w:val="00FB3901"/>
    <w:rsid w:val="00FB3CFC"/>
    <w:rsid w:val="00FB4163"/>
    <w:rsid w:val="00FB4297"/>
    <w:rsid w:val="00FB4615"/>
    <w:rsid w:val="00FB4CCB"/>
    <w:rsid w:val="00FB54CE"/>
    <w:rsid w:val="00FB5AF5"/>
    <w:rsid w:val="00FB5B03"/>
    <w:rsid w:val="00FB62BD"/>
    <w:rsid w:val="00FB6CB2"/>
    <w:rsid w:val="00FB6CC8"/>
    <w:rsid w:val="00FB6D1C"/>
    <w:rsid w:val="00FB78E5"/>
    <w:rsid w:val="00FB7964"/>
    <w:rsid w:val="00FC015F"/>
    <w:rsid w:val="00FC05B1"/>
    <w:rsid w:val="00FC0BB9"/>
    <w:rsid w:val="00FC1097"/>
    <w:rsid w:val="00FC12D3"/>
    <w:rsid w:val="00FC15F8"/>
    <w:rsid w:val="00FC16CA"/>
    <w:rsid w:val="00FC187E"/>
    <w:rsid w:val="00FC1A09"/>
    <w:rsid w:val="00FC2184"/>
    <w:rsid w:val="00FC3018"/>
    <w:rsid w:val="00FC393A"/>
    <w:rsid w:val="00FC3E6D"/>
    <w:rsid w:val="00FC3E84"/>
    <w:rsid w:val="00FC3FC9"/>
    <w:rsid w:val="00FC4C4B"/>
    <w:rsid w:val="00FC54CB"/>
    <w:rsid w:val="00FC57DB"/>
    <w:rsid w:val="00FC5989"/>
    <w:rsid w:val="00FC5DDC"/>
    <w:rsid w:val="00FC650A"/>
    <w:rsid w:val="00FC661D"/>
    <w:rsid w:val="00FC7998"/>
    <w:rsid w:val="00FC7A49"/>
    <w:rsid w:val="00FC7B97"/>
    <w:rsid w:val="00FC7C9C"/>
    <w:rsid w:val="00FD0BAE"/>
    <w:rsid w:val="00FD10BD"/>
    <w:rsid w:val="00FD19D6"/>
    <w:rsid w:val="00FD215C"/>
    <w:rsid w:val="00FD234D"/>
    <w:rsid w:val="00FD2658"/>
    <w:rsid w:val="00FD2998"/>
    <w:rsid w:val="00FD29E3"/>
    <w:rsid w:val="00FD322E"/>
    <w:rsid w:val="00FD3571"/>
    <w:rsid w:val="00FD38F0"/>
    <w:rsid w:val="00FD3901"/>
    <w:rsid w:val="00FD3EC3"/>
    <w:rsid w:val="00FD3F5F"/>
    <w:rsid w:val="00FD4108"/>
    <w:rsid w:val="00FD441F"/>
    <w:rsid w:val="00FD4777"/>
    <w:rsid w:val="00FD482D"/>
    <w:rsid w:val="00FD508B"/>
    <w:rsid w:val="00FD508D"/>
    <w:rsid w:val="00FD591D"/>
    <w:rsid w:val="00FD5A47"/>
    <w:rsid w:val="00FD5A7E"/>
    <w:rsid w:val="00FD5E90"/>
    <w:rsid w:val="00FD6640"/>
    <w:rsid w:val="00FD6BC0"/>
    <w:rsid w:val="00FD7C6A"/>
    <w:rsid w:val="00FE023B"/>
    <w:rsid w:val="00FE082D"/>
    <w:rsid w:val="00FE1281"/>
    <w:rsid w:val="00FE1359"/>
    <w:rsid w:val="00FE1581"/>
    <w:rsid w:val="00FE15F3"/>
    <w:rsid w:val="00FE1DF1"/>
    <w:rsid w:val="00FE1E85"/>
    <w:rsid w:val="00FE2026"/>
    <w:rsid w:val="00FE2A9F"/>
    <w:rsid w:val="00FE2D1E"/>
    <w:rsid w:val="00FE2D98"/>
    <w:rsid w:val="00FE32F4"/>
    <w:rsid w:val="00FE3315"/>
    <w:rsid w:val="00FE33A2"/>
    <w:rsid w:val="00FE34BB"/>
    <w:rsid w:val="00FE3E52"/>
    <w:rsid w:val="00FE4327"/>
    <w:rsid w:val="00FE438C"/>
    <w:rsid w:val="00FE508C"/>
    <w:rsid w:val="00FE5DB3"/>
    <w:rsid w:val="00FE61C1"/>
    <w:rsid w:val="00FE648F"/>
    <w:rsid w:val="00FE6689"/>
    <w:rsid w:val="00FE6B2C"/>
    <w:rsid w:val="00FE6F16"/>
    <w:rsid w:val="00FE6F31"/>
    <w:rsid w:val="00FE7048"/>
    <w:rsid w:val="00FE776F"/>
    <w:rsid w:val="00FE78F2"/>
    <w:rsid w:val="00FE7D5E"/>
    <w:rsid w:val="00FF12BF"/>
    <w:rsid w:val="00FF12F0"/>
    <w:rsid w:val="00FF1A70"/>
    <w:rsid w:val="00FF1C5C"/>
    <w:rsid w:val="00FF1CBC"/>
    <w:rsid w:val="00FF20B5"/>
    <w:rsid w:val="00FF29A1"/>
    <w:rsid w:val="00FF2AE6"/>
    <w:rsid w:val="00FF2AF6"/>
    <w:rsid w:val="00FF2B85"/>
    <w:rsid w:val="00FF310C"/>
    <w:rsid w:val="00FF318D"/>
    <w:rsid w:val="00FF3402"/>
    <w:rsid w:val="00FF3540"/>
    <w:rsid w:val="00FF39BC"/>
    <w:rsid w:val="00FF39FF"/>
    <w:rsid w:val="00FF4027"/>
    <w:rsid w:val="00FF44A2"/>
    <w:rsid w:val="00FF44A7"/>
    <w:rsid w:val="00FF461E"/>
    <w:rsid w:val="00FF48B0"/>
    <w:rsid w:val="00FF551A"/>
    <w:rsid w:val="00FF56F7"/>
    <w:rsid w:val="00FF57C9"/>
    <w:rsid w:val="00FF627B"/>
    <w:rsid w:val="00FF62CA"/>
    <w:rsid w:val="00FF6628"/>
    <w:rsid w:val="00FF6F06"/>
    <w:rsid w:val="00FF789A"/>
    <w:rsid w:val="00FF7A36"/>
    <w:rsid w:val="03C53C13"/>
    <w:rsid w:val="0C9EBE2B"/>
    <w:rsid w:val="132D7668"/>
    <w:rsid w:val="28628E09"/>
    <w:rsid w:val="3866A9FF"/>
    <w:rsid w:val="47D8E25D"/>
    <w:rsid w:val="49105534"/>
    <w:rsid w:val="551DC7D4"/>
    <w:rsid w:val="5A905323"/>
    <w:rsid w:val="6452DCE5"/>
    <w:rsid w:val="6A32EEE5"/>
    <w:rsid w:val="70551A1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C3A4552-951D-48E2-8DBE-92DE52AAC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822"/>
    <w:pPr>
      <w:spacing w:after="180"/>
    </w:pPr>
    <w:rPr>
      <w:rFonts w:eastAsiaTheme="minorEastAsia"/>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rFonts w:eastAsia="Times New Roman"/>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Times New Roman"/>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rFonts w:eastAsia="Times New Roman"/>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rFonts w:eastAsia="Times New Roman"/>
      <w:lang w:eastAsia="ko-KR"/>
    </w:rPr>
  </w:style>
  <w:style w:type="paragraph" w:customStyle="1" w:styleId="FP">
    <w:name w:val="FP"/>
    <w:basedOn w:val="Normal"/>
    <w:pPr>
      <w:spacing w:after="0"/>
    </w:pPr>
    <w:rPr>
      <w:rFonts w:eastAsia="Times New Roman"/>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pPr>
      <w:numPr>
        <w:numId w:val="1"/>
      </w:numPr>
    </w:pPr>
  </w:style>
  <w:style w:type="paragraph" w:customStyle="1" w:styleId="EQ">
    <w:name w:val="EQ"/>
    <w:basedOn w:val="Normal"/>
    <w:next w:val="Normal"/>
    <w:pPr>
      <w:keepLines/>
      <w:tabs>
        <w:tab w:val="center" w:pos="4536"/>
        <w:tab w:val="right" w:pos="9072"/>
      </w:tabs>
    </w:pPr>
    <w:rPr>
      <w:rFonts w:eastAsia="Times New Roman"/>
      <w:noProof/>
      <w:lang w:eastAsia="ko-KR"/>
    </w:rPr>
  </w:style>
  <w:style w:type="paragraph" w:customStyle="1" w:styleId="TH">
    <w:name w:val="TH"/>
    <w:basedOn w:val="Normal"/>
    <w:link w:val="THChar"/>
    <w:qFormat/>
    <w:pPr>
      <w:keepNext/>
      <w:keepLines/>
      <w:spacing w:before="60"/>
      <w:jc w:val="center"/>
    </w:pPr>
    <w:rPr>
      <w:rFonts w:ascii="Arial" w:eastAsia="Times New Roman"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link w:val="TALChar"/>
    <w:qFormat/>
    <w:pPr>
      <w:keepNext/>
      <w:keepLines/>
      <w:spacing w:after="0"/>
    </w:pPr>
    <w:rPr>
      <w:rFonts w:ascii="Arial" w:eastAsia="Times New Roman"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rFonts w:eastAsia="Times New Roman"/>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eastAsia="Times New Roman"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eastAsia="Times New Roman"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3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rFonts w:eastAsia="Times New Roman"/>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rFonts w:eastAsia="Times New Roman"/>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qFormat/>
    <w:rsid w:val="00E07880"/>
    <w:rPr>
      <w:rFonts w:ascii="Arial" w:hAnsi="Arial"/>
      <w:sz w:val="18"/>
      <w:lang w:val="en-GB" w:eastAsia="ko-KR"/>
    </w:rPr>
  </w:style>
  <w:style w:type="character" w:customStyle="1" w:styleId="B1Zchn">
    <w:name w:val="B1 Zchn"/>
    <w:basedOn w:val="DefaultParagraphFont"/>
    <w:link w:val="B1"/>
    <w:qFormat/>
    <w:locked/>
    <w:rsid w:val="00C85E65"/>
    <w:rPr>
      <w:lang w:val="en-GB" w:eastAsia="ko-KR"/>
    </w:rPr>
  </w:style>
  <w:style w:type="character" w:customStyle="1" w:styleId="B2Char">
    <w:name w:val="B2 Char"/>
    <w:basedOn w:val="DefaultParagraphFont"/>
    <w:link w:val="B2"/>
    <w:qFormat/>
    <w:locked/>
    <w:rsid w:val="00C85E65"/>
    <w:rPr>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列 Char"/>
    <w:link w:val="ListParagraph"/>
    <w:uiPriority w:val="34"/>
    <w:qFormat/>
    <w:locked/>
    <w:rsid w:val="00D02999"/>
    <w:rPr>
      <w:rFonts w:ascii="MS Mincho" w:eastAsia="MS Mincho" w:hAnsi="MS Mincho"/>
      <w:lang w:val="en-GB"/>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列"/>
    <w:basedOn w:val="Normal"/>
    <w:link w:val="ListParagraphChar"/>
    <w:uiPriority w:val="34"/>
    <w:qFormat/>
    <w:rsid w:val="00D02999"/>
    <w:pPr>
      <w:overflowPunct w:val="0"/>
      <w:autoSpaceDE w:val="0"/>
      <w:autoSpaceDN w:val="0"/>
      <w:adjustRightInd w:val="0"/>
      <w:ind w:left="720"/>
      <w:contextualSpacing/>
    </w:pPr>
    <w:rPr>
      <w:rFonts w:ascii="MS Mincho" w:eastAsia="MS Mincho" w:hAnsi="MS Mincho"/>
    </w:rPr>
  </w:style>
  <w:style w:type="character" w:customStyle="1" w:styleId="Heading5Char">
    <w:name w:val="Heading 5 Char"/>
    <w:aliases w:val="h5 Char,Heading5 Char"/>
    <w:basedOn w:val="DefaultParagraphFont"/>
    <w:link w:val="Heading5"/>
    <w:rsid w:val="00D02999"/>
    <w:rPr>
      <w:rFonts w:ascii="Arial" w:hAnsi="Arial"/>
      <w:sz w:val="22"/>
      <w:lang w:val="en-GB" w:eastAsia="ko-KR"/>
    </w:rPr>
  </w:style>
  <w:style w:type="character" w:customStyle="1" w:styleId="Heading3Char">
    <w:name w:val="Heading 3 Char"/>
    <w:basedOn w:val="DefaultParagraphFont"/>
    <w:link w:val="Heading3"/>
    <w:rsid w:val="008D67CE"/>
    <w:rPr>
      <w:rFonts w:ascii="Arial" w:hAnsi="Arial"/>
      <w:sz w:val="28"/>
      <w:lang w:val="en-GB" w:eastAsia="ko-KR"/>
    </w:rPr>
  </w:style>
  <w:style w:type="paragraph" w:styleId="Revision">
    <w:name w:val="Revision"/>
    <w:hidden/>
    <w:uiPriority w:val="99"/>
    <w:semiHidden/>
    <w:rsid w:val="00611B53"/>
    <w:rPr>
      <w:rFonts w:eastAsiaTheme="minorEastAsia"/>
      <w:lang w:val="en-GB"/>
    </w:rPr>
  </w:style>
  <w:style w:type="character" w:customStyle="1" w:styleId="font4">
    <w:name w:val="font4"/>
    <w:basedOn w:val="DefaultParagraphFont"/>
    <w:qFormat/>
    <w:rsid w:val="00E44FBF"/>
  </w:style>
  <w:style w:type="table" w:customStyle="1" w:styleId="TableGrid25">
    <w:name w:val="Table Grid25"/>
    <w:basedOn w:val="TableNormal"/>
    <w:next w:val="TableGrid"/>
    <w:qFormat/>
    <w:rsid w:val="004848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F329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3-Accent5">
    <w:name w:val="Grid Table 3 Accent 5"/>
    <w:basedOn w:val="TableNormal"/>
    <w:uiPriority w:val="48"/>
    <w:rsid w:val="00541B78"/>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1">
    <w:name w:val="Grid Table 4 Accent 1"/>
    <w:basedOn w:val="TableNormal"/>
    <w:uiPriority w:val="49"/>
    <w:rsid w:val="00B442C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2Char">
    <w:name w:val="Heading 2 Char"/>
    <w:basedOn w:val="DefaultParagraphFont"/>
    <w:link w:val="Heading2"/>
    <w:rsid w:val="00626A56"/>
    <w:rPr>
      <w:rFonts w:ascii="Arial" w:hAnsi="Arial"/>
      <w:sz w:val="32"/>
      <w:lang w:val="en-GB" w:eastAsia="ko-KR"/>
    </w:rPr>
  </w:style>
  <w:style w:type="character" w:customStyle="1" w:styleId="TALChar">
    <w:name w:val="TAL Char"/>
    <w:link w:val="TAL"/>
    <w:qFormat/>
    <w:rsid w:val="008A15DA"/>
    <w:rPr>
      <w:rFonts w:ascii="Arial" w:eastAsia="Times New Roman" w:hAnsi="Arial"/>
      <w:sz w:val="18"/>
      <w:lang w:val="en-GB" w:eastAsia="ko-KR"/>
    </w:rPr>
  </w:style>
  <w:style w:type="character" w:styleId="PlaceholderText">
    <w:name w:val="Placeholder Text"/>
    <w:basedOn w:val="DefaultParagraphFont"/>
    <w:uiPriority w:val="99"/>
    <w:semiHidden/>
    <w:rsid w:val="001A49D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43224">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43155938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6840934">
      <w:bodyDiv w:val="1"/>
      <w:marLeft w:val="0"/>
      <w:marRight w:val="0"/>
      <w:marTop w:val="0"/>
      <w:marBottom w:val="0"/>
      <w:divBdr>
        <w:top w:val="none" w:sz="0" w:space="0" w:color="auto"/>
        <w:left w:val="none" w:sz="0" w:space="0" w:color="auto"/>
        <w:bottom w:val="none" w:sz="0" w:space="0" w:color="auto"/>
        <w:right w:val="none" w:sz="0" w:space="0" w:color="auto"/>
      </w:divBdr>
    </w:div>
    <w:div w:id="503085047">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5199552">
      <w:bodyDiv w:val="1"/>
      <w:marLeft w:val="0"/>
      <w:marRight w:val="0"/>
      <w:marTop w:val="0"/>
      <w:marBottom w:val="0"/>
      <w:divBdr>
        <w:top w:val="none" w:sz="0" w:space="0" w:color="auto"/>
        <w:left w:val="none" w:sz="0" w:space="0" w:color="auto"/>
        <w:bottom w:val="none" w:sz="0" w:space="0" w:color="auto"/>
        <w:right w:val="none" w:sz="0" w:space="0" w:color="auto"/>
      </w:divBdr>
    </w:div>
    <w:div w:id="1208764311">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74821838">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7160870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62110572">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18370797">
      <w:bodyDiv w:val="1"/>
      <w:marLeft w:val="0"/>
      <w:marRight w:val="0"/>
      <w:marTop w:val="0"/>
      <w:marBottom w:val="0"/>
      <w:divBdr>
        <w:top w:val="none" w:sz="0" w:space="0" w:color="auto"/>
        <w:left w:val="none" w:sz="0" w:space="0" w:color="auto"/>
        <w:bottom w:val="none" w:sz="0" w:space="0" w:color="auto"/>
        <w:right w:val="none" w:sz="0" w:space="0" w:color="auto"/>
      </w:divBdr>
    </w:div>
    <w:div w:id="162149786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60888909">
      <w:bodyDiv w:val="1"/>
      <w:marLeft w:val="0"/>
      <w:marRight w:val="0"/>
      <w:marTop w:val="0"/>
      <w:marBottom w:val="0"/>
      <w:divBdr>
        <w:top w:val="none" w:sz="0" w:space="0" w:color="auto"/>
        <w:left w:val="none" w:sz="0" w:space="0" w:color="auto"/>
        <w:bottom w:val="none" w:sz="0" w:space="0" w:color="auto"/>
        <w:right w:val="none" w:sz="0" w:space="0" w:color="auto"/>
      </w:divBdr>
    </w:div>
    <w:div w:id="1662732881">
      <w:bodyDiv w:val="1"/>
      <w:marLeft w:val="0"/>
      <w:marRight w:val="0"/>
      <w:marTop w:val="0"/>
      <w:marBottom w:val="0"/>
      <w:divBdr>
        <w:top w:val="none" w:sz="0" w:space="0" w:color="auto"/>
        <w:left w:val="none" w:sz="0" w:space="0" w:color="auto"/>
        <w:bottom w:val="none" w:sz="0" w:space="0" w:color="auto"/>
        <w:right w:val="none" w:sz="0" w:space="0" w:color="auto"/>
      </w:divBdr>
    </w:div>
    <w:div w:id="1679427198">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176494">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52385448">
      <w:bodyDiv w:val="1"/>
      <w:marLeft w:val="0"/>
      <w:marRight w:val="0"/>
      <w:marTop w:val="0"/>
      <w:marBottom w:val="0"/>
      <w:divBdr>
        <w:top w:val="none" w:sz="0" w:space="0" w:color="auto"/>
        <w:left w:val="none" w:sz="0" w:space="0" w:color="auto"/>
        <w:bottom w:val="none" w:sz="0" w:space="0" w:color="auto"/>
        <w:right w:val="none" w:sz="0" w:space="0" w:color="auto"/>
      </w:divBdr>
    </w:div>
    <w:div w:id="1779061986">
      <w:bodyDiv w:val="1"/>
      <w:marLeft w:val="0"/>
      <w:marRight w:val="0"/>
      <w:marTop w:val="0"/>
      <w:marBottom w:val="0"/>
      <w:divBdr>
        <w:top w:val="none" w:sz="0" w:space="0" w:color="auto"/>
        <w:left w:val="none" w:sz="0" w:space="0" w:color="auto"/>
        <w:bottom w:val="none" w:sz="0" w:space="0" w:color="auto"/>
        <w:right w:val="none" w:sz="0" w:space="0" w:color="auto"/>
      </w:divBdr>
      <w:divsChild>
        <w:div w:id="1020472419">
          <w:marLeft w:val="533"/>
          <w:marRight w:val="0"/>
          <w:marTop w:val="0"/>
          <w:marBottom w:val="0"/>
          <w:divBdr>
            <w:top w:val="none" w:sz="0" w:space="0" w:color="auto"/>
            <w:left w:val="none" w:sz="0" w:space="0" w:color="auto"/>
            <w:bottom w:val="none" w:sz="0" w:space="0" w:color="auto"/>
            <w:right w:val="none" w:sz="0" w:space="0" w:color="auto"/>
          </w:divBdr>
        </w:div>
        <w:div w:id="1787965575">
          <w:marLeft w:val="533"/>
          <w:marRight w:val="0"/>
          <w:marTop w:val="0"/>
          <w:marBottom w:val="0"/>
          <w:divBdr>
            <w:top w:val="none" w:sz="0" w:space="0" w:color="auto"/>
            <w:left w:val="none" w:sz="0" w:space="0" w:color="auto"/>
            <w:bottom w:val="none" w:sz="0" w:space="0" w:color="auto"/>
            <w:right w:val="none" w:sz="0" w:space="0" w:color="auto"/>
          </w:divBdr>
        </w:div>
        <w:div w:id="2101944285">
          <w:marLeft w:val="533"/>
          <w:marRight w:val="0"/>
          <w:marTop w:val="0"/>
          <w:marBottom w:val="0"/>
          <w:divBdr>
            <w:top w:val="none" w:sz="0" w:space="0" w:color="auto"/>
            <w:left w:val="none" w:sz="0" w:space="0" w:color="auto"/>
            <w:bottom w:val="none" w:sz="0" w:space="0" w:color="auto"/>
            <w:right w:val="none" w:sz="0" w:space="0" w:color="auto"/>
          </w:divBdr>
        </w:div>
      </w:divsChild>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50870703">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0433227">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40860729">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customXml/itemProps2.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5423</TotalTime>
  <Pages>14</Pages>
  <Words>3935</Words>
  <Characters>22432</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cp:lastModifiedBy>
  <cp:revision>347</cp:revision>
  <dcterms:created xsi:type="dcterms:W3CDTF">2025-04-24T22:00:00Z</dcterms:created>
  <dcterms:modified xsi:type="dcterms:W3CDTF">2025-05-09T17:38:00Z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