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C7C8" w14:textId="592A844B" w:rsidR="0009062B" w:rsidRDefault="007109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#114bis</w:t>
      </w:r>
      <w:r>
        <w:rPr>
          <w:rFonts w:eastAsia="SimSun" w:cs="Arial"/>
          <w:sz w:val="24"/>
          <w:szCs w:val="24"/>
          <w:lang w:eastAsia="zh-CN"/>
        </w:rPr>
        <w:tab/>
      </w:r>
      <w:r w:rsidRPr="00D96964">
        <w:rPr>
          <w:rFonts w:eastAsia="SimSun" w:cs="Arial"/>
          <w:sz w:val="24"/>
          <w:szCs w:val="24"/>
          <w:lang w:eastAsia="zh-CN"/>
        </w:rPr>
        <w:t>R4-25</w:t>
      </w:r>
      <w:r w:rsidR="00D96964" w:rsidRPr="00D96964">
        <w:rPr>
          <w:rFonts w:eastAsia="SimSun" w:cs="Arial"/>
          <w:sz w:val="24"/>
          <w:szCs w:val="24"/>
          <w:lang w:eastAsia="zh-CN"/>
        </w:rPr>
        <w:t>0476</w:t>
      </w:r>
      <w:r w:rsidR="00B85606">
        <w:rPr>
          <w:rFonts w:eastAsia="SimSun" w:cs="Arial"/>
          <w:sz w:val="24"/>
          <w:szCs w:val="24"/>
          <w:lang w:eastAsia="zh-CN"/>
        </w:rPr>
        <w:t>9</w:t>
      </w:r>
    </w:p>
    <w:p w14:paraId="5382FA34" w14:textId="77777777" w:rsidR="0009062B" w:rsidRDefault="007109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Wuhan, Hubei, China, 07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11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April, 2025</w:t>
      </w:r>
    </w:p>
    <w:p w14:paraId="363729C1" w14:textId="77777777" w:rsidR="0009062B" w:rsidRDefault="0009062B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Way Forward for Tx spurious emissions co-existence limits re-evaluation</w:t>
      </w:r>
    </w:p>
    <w:p w14:paraId="0EB17E7F" w14:textId="77777777" w:rsidR="0009062B" w:rsidRDefault="007109EE">
      <w:pPr>
        <w:tabs>
          <w:tab w:val="left" w:pos="1985"/>
          <w:tab w:val="left" w:pos="3450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7.13.6</w:t>
      </w:r>
      <w:r>
        <w:rPr>
          <w:rFonts w:ascii="Arial" w:hAnsi="Arial" w:cs="Arial"/>
          <w:sz w:val="22"/>
          <w:lang w:eastAsia="zh-CN"/>
        </w:rPr>
        <w:tab/>
      </w:r>
    </w:p>
    <w:p w14:paraId="4A4E879B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E4D5165" w14:textId="77777777" w:rsidR="0009062B" w:rsidRDefault="0009062B">
      <w:pPr>
        <w:pStyle w:val="Heading1"/>
        <w:rPr>
          <w:highlight w:val="yellow"/>
          <w:lang w:eastAsia="zh-CN"/>
        </w:rPr>
      </w:pPr>
    </w:p>
    <w:p w14:paraId="6728A0A6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2-1: Evaluation methodology</w:t>
      </w:r>
    </w:p>
    <w:p w14:paraId="430FE559" w14:textId="575A074C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05489AD4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Consider MCL methodology, including AAS and non-AAS implementations. </w:t>
      </w:r>
    </w:p>
    <w:p w14:paraId="4D685A3B" w14:textId="77777777" w:rsidR="0009062B" w:rsidRDefault="007109E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TR 25.942 is used as reference for the methodology derivation. </w:t>
      </w:r>
    </w:p>
    <w:p w14:paraId="375A7183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System level evaluations are not precluded. </w:t>
      </w:r>
      <w:r>
        <w:rPr>
          <w:color w:val="000000" w:themeColor="text1"/>
          <w:szCs w:val="24"/>
          <w:lang w:eastAsia="zh-CN"/>
        </w:rPr>
        <w:t xml:space="preserve"> </w:t>
      </w:r>
    </w:p>
    <w:p w14:paraId="23C16D88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Aim Rel-19 conclusion.</w:t>
      </w:r>
    </w:p>
    <w:p w14:paraId="4A15356A" w14:textId="77777777" w:rsidR="0009062B" w:rsidRDefault="0009062B">
      <w:pPr>
        <w:spacing w:after="120"/>
        <w:rPr>
          <w:color w:val="000000" w:themeColor="text1"/>
          <w:szCs w:val="24"/>
          <w:lang w:eastAsia="zh-CN"/>
        </w:rPr>
      </w:pPr>
    </w:p>
    <w:p w14:paraId="2AAEEF1D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2-2: Network layout</w:t>
      </w:r>
    </w:p>
    <w:p w14:paraId="2CB6730B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2BD1A124" w14:textId="6E86CC20" w:rsidR="0009062B" w:rsidRDefault="007109EE">
      <w:pPr>
        <w:pStyle w:val="NoSpacing"/>
      </w:pPr>
      <w:r>
        <w:t xml:space="preserve">To determine coupling </w:t>
      </w:r>
      <w:r w:rsidR="00595D36">
        <w:t xml:space="preserve">loss </w:t>
      </w:r>
      <w:r>
        <w:t>between the aggressor BS and victim UE/BS, the following is the starting point:</w:t>
      </w:r>
    </w:p>
    <w:p w14:paraId="6C0C6AFF" w14:textId="3B2D1886" w:rsidR="0009062B" w:rsidRDefault="007109EE">
      <w:pPr>
        <w:pStyle w:val="NoSpacing"/>
        <w:numPr>
          <w:ilvl w:val="0"/>
          <w:numId w:val="1"/>
        </w:numPr>
      </w:pPr>
      <w:r>
        <w:t>For UL BS-BS coexistence, 100% grid shift as a starting point; evaluations o</w:t>
      </w:r>
      <w:r w:rsidR="000E0857">
        <w:rPr>
          <w:lang w:val="en-US"/>
        </w:rPr>
        <w:t>f</w:t>
      </w:r>
      <w:r>
        <w:rPr>
          <w:lang w:val="en-US"/>
        </w:rPr>
        <w:t xml:space="preserve"> grid shift</w:t>
      </w:r>
      <w:r w:rsidR="000E0857">
        <w:rPr>
          <w:lang w:val="en-US"/>
        </w:rPr>
        <w:t xml:space="preserve"> of 50% is</w:t>
      </w:r>
      <w:r w:rsidR="00A97A94">
        <w:rPr>
          <w:lang w:val="en-US"/>
        </w:rPr>
        <w:t xml:space="preserve"> </w:t>
      </w:r>
      <w:r>
        <w:rPr>
          <w:lang w:val="en-US"/>
        </w:rPr>
        <w:t>not precluded</w:t>
      </w:r>
      <w:r>
        <w:t>.</w:t>
      </w:r>
    </w:p>
    <w:p w14:paraId="22017371" w14:textId="77777777" w:rsidR="0009062B" w:rsidRDefault="0009062B">
      <w:pPr>
        <w:pStyle w:val="Heading3"/>
        <w:rPr>
          <w:sz w:val="24"/>
          <w:szCs w:val="16"/>
        </w:rPr>
      </w:pPr>
    </w:p>
    <w:p w14:paraId="426D627E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2-3: BS classes consideration</w:t>
      </w:r>
    </w:p>
    <w:p w14:paraId="526D7912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68A97620" w14:textId="6CDB2D1A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t>While the legacy Tx spur co-existence limits are defined without distinctions of the BS class, further investigate whether and how to differentiate the spurious emission requirements based on BS classes.</w:t>
      </w:r>
    </w:p>
    <w:p w14:paraId="7C0170E7" w14:textId="2F5E1D88" w:rsidR="0009062B" w:rsidRDefault="007109E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>
        <w:t xml:space="preserve">For system level evaluations: </w:t>
      </w:r>
    </w:p>
    <w:p w14:paraId="2FB85591" w14:textId="77777777" w:rsidR="0009062B" w:rsidRDefault="007109E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val="en-US" w:eastAsia="zh-CN"/>
        </w:rPr>
        <w:t>For the protection of BS receiver, to prioritize the Macro BS scenario;</w:t>
      </w:r>
    </w:p>
    <w:p w14:paraId="7CF075E5" w14:textId="489FB137" w:rsidR="0009062B" w:rsidRDefault="007109E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val="en-US" w:eastAsia="zh-CN"/>
        </w:rPr>
        <w:t>For the protection of UE receiver, to start with Macro BS scenario; other BS class analyses are not precluded.</w:t>
      </w:r>
    </w:p>
    <w:p w14:paraId="1CEF080D" w14:textId="77777777" w:rsidR="0009062B" w:rsidRDefault="0009062B">
      <w:pPr>
        <w:rPr>
          <w:lang w:val="en-US" w:eastAsia="zh-CN"/>
        </w:rPr>
      </w:pPr>
    </w:p>
    <w:p w14:paraId="0E37C34C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2-4: Frequency bands </w:t>
      </w:r>
      <w:r>
        <w:rPr>
          <w:sz w:val="24"/>
          <w:szCs w:val="16"/>
          <w:lang w:val="en-US"/>
        </w:rPr>
        <w:t>for co-existence work</w:t>
      </w:r>
    </w:p>
    <w:p w14:paraId="79DCD997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3D63952F" w14:textId="55BE0889" w:rsidR="0009062B" w:rsidRDefault="007109E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Aggressor carrier frequencies: prioritize 2 GHz, 3.5 GHz</w:t>
      </w:r>
      <w:r w:rsidR="003A693D">
        <w:t>,</w:t>
      </w:r>
    </w:p>
    <w:p w14:paraId="185EAFC6" w14:textId="76015A9D" w:rsidR="0009062B" w:rsidRDefault="007109E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Victim frequency bands: prioritize </w:t>
      </w:r>
      <w:r w:rsidR="0082607A">
        <w:t>lower bound frequency of band n104, i.e</w:t>
      </w:r>
      <w:r w:rsidR="00D17F3B">
        <w:t>.</w:t>
      </w:r>
      <w:r w:rsidR="0082607A">
        <w:t xml:space="preserve">, 6425 </w:t>
      </w:r>
      <w:proofErr w:type="spellStart"/>
      <w:r w:rsidR="0082607A">
        <w:t>MHz.</w:t>
      </w:r>
      <w:proofErr w:type="spellEnd"/>
      <w:r w:rsidR="003A693D">
        <w:t xml:space="preserve"> </w:t>
      </w:r>
    </w:p>
    <w:p w14:paraId="0068D8F1" w14:textId="77777777" w:rsidR="0009062B" w:rsidRDefault="0009062B">
      <w:pPr>
        <w:overflowPunct/>
        <w:autoSpaceDE/>
        <w:autoSpaceDN/>
        <w:adjustRightInd/>
        <w:spacing w:after="120"/>
        <w:textAlignment w:val="auto"/>
        <w:rPr>
          <w:highlight w:val="yellow"/>
        </w:rPr>
      </w:pPr>
    </w:p>
    <w:p w14:paraId="3912D745" w14:textId="003528E4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2-5: Antenna </w:t>
      </w:r>
      <w:r w:rsidR="000949DA">
        <w:rPr>
          <w:sz w:val="24"/>
          <w:szCs w:val="16"/>
        </w:rPr>
        <w:t>model assumptions</w:t>
      </w:r>
    </w:p>
    <w:p w14:paraId="4BFBE1DC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71743AC5" w14:textId="3846D1F0" w:rsidR="00AD0F44" w:rsidRDefault="00AD0F4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BS: </w:t>
      </w:r>
    </w:p>
    <w:p w14:paraId="6519B268" w14:textId="4EC4DD8D" w:rsidR="0009062B" w:rsidRDefault="000949DA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A</w:t>
      </w:r>
      <w:r w:rsidR="007109EE">
        <w:t xml:space="preserve">ggressor BS: AAS and non-AAS; </w:t>
      </w:r>
    </w:p>
    <w:p w14:paraId="3FDC3645" w14:textId="7F056EB0" w:rsidR="0009062B" w:rsidRDefault="007109EE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Victim BS: AAS only.</w:t>
      </w:r>
    </w:p>
    <w:p w14:paraId="0E7459BD" w14:textId="20A36E9F" w:rsidR="00AD0F44" w:rsidRDefault="00AD0F44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color w:val="000000" w:themeColor="text1"/>
          <w:szCs w:val="24"/>
          <w:lang w:val="en-US" w:eastAsia="zh-CN"/>
        </w:rPr>
        <w:t>Assumptions for antenna gains for OOB are FFS.</w:t>
      </w:r>
    </w:p>
    <w:p w14:paraId="5BF4AA0F" w14:textId="5B85015B" w:rsidR="0009062B" w:rsidRDefault="007109E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UE: no beamforming; omnidirectional antenna model with 0 </w:t>
      </w:r>
      <w:proofErr w:type="spellStart"/>
      <w:r>
        <w:t>dBi</w:t>
      </w:r>
      <w:proofErr w:type="spellEnd"/>
      <w:r>
        <w:t>.</w:t>
      </w:r>
    </w:p>
    <w:p w14:paraId="2F0D9678" w14:textId="6C5466C0" w:rsidR="000949DA" w:rsidRDefault="000949DA">
      <w:pPr>
        <w:spacing w:after="120"/>
        <w:rPr>
          <w:color w:val="000000" w:themeColor="text1"/>
          <w:szCs w:val="24"/>
          <w:lang w:val="en-US" w:eastAsia="zh-CN"/>
        </w:rPr>
      </w:pPr>
    </w:p>
    <w:p w14:paraId="311924AA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2-6:  Protection margin</w:t>
      </w:r>
    </w:p>
    <w:p w14:paraId="3C6D57CB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783982AA" w14:textId="1457E885" w:rsidR="0009062B" w:rsidRDefault="007109EE">
      <w:pPr>
        <w:pStyle w:val="NoSpacing"/>
        <w:numPr>
          <w:ilvl w:val="0"/>
          <w:numId w:val="1"/>
        </w:numPr>
      </w:pPr>
      <w:r>
        <w:t xml:space="preserve">For DL (UE Rx) protection: reuse the 3 dB desensitisation </w:t>
      </w:r>
      <w:r w:rsidR="00D17F3B">
        <w:t xml:space="preserve">assumption </w:t>
      </w:r>
      <w:r w:rsidR="00D17F3B">
        <w:t>(Reference from TR 25.942)</w:t>
      </w:r>
      <w:r>
        <w:t>.</w:t>
      </w:r>
      <w:r w:rsidR="00D17F3B">
        <w:t xml:space="preserve"> </w:t>
      </w:r>
    </w:p>
    <w:p w14:paraId="5156A7AC" w14:textId="5C0CEE55" w:rsidR="0009062B" w:rsidRDefault="007109EE">
      <w:pPr>
        <w:pStyle w:val="NoSpacing"/>
        <w:numPr>
          <w:ilvl w:val="0"/>
          <w:numId w:val="1"/>
        </w:numPr>
      </w:pPr>
      <w:r>
        <w:t>For UL (BS Rx) protection: reuse the 0.8 dB desensitisation assumption</w:t>
      </w:r>
      <w:r w:rsidR="00D17F3B">
        <w:t xml:space="preserve"> </w:t>
      </w:r>
      <w:r w:rsidR="00D17F3B">
        <w:t>(Reference from TR 25.942)</w:t>
      </w:r>
      <w:r>
        <w:t>.</w:t>
      </w:r>
    </w:p>
    <w:p w14:paraId="477BF837" w14:textId="0DD4652E" w:rsidR="0009062B" w:rsidRDefault="0009062B">
      <w:pPr>
        <w:rPr>
          <w:color w:val="000000" w:themeColor="text1"/>
          <w:lang w:eastAsia="zh-CN"/>
        </w:rPr>
      </w:pPr>
    </w:p>
    <w:p w14:paraId="283A4BE3" w14:textId="77777777" w:rsidR="006E323F" w:rsidRDefault="006E323F">
      <w:pPr>
        <w:rPr>
          <w:color w:val="000000" w:themeColor="text1"/>
          <w:lang w:eastAsia="zh-CN"/>
        </w:rPr>
      </w:pPr>
    </w:p>
    <w:p w14:paraId="69C88597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2-7: System-level simulation assumptions</w:t>
      </w:r>
    </w:p>
    <w:p w14:paraId="5C4EAD82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6CDD3AD1" w14:textId="77777777" w:rsidR="005D56F5" w:rsidRDefault="005D56F5">
      <w:pPr>
        <w:spacing w:after="120"/>
        <w:rPr>
          <w:color w:val="000000" w:themeColor="text1"/>
          <w:szCs w:val="24"/>
          <w:lang w:val="en-US" w:eastAsia="zh-CN"/>
        </w:rPr>
      </w:pPr>
    </w:p>
    <w:p w14:paraId="0FCF9971" w14:textId="77777777" w:rsidR="00D17F3B" w:rsidRDefault="00D17F3B" w:rsidP="00D17F3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For AAS BS: follow TR 38.922 as baseline </w:t>
      </w:r>
    </w:p>
    <w:p w14:paraId="2A3E3462" w14:textId="77777777" w:rsidR="00D17F3B" w:rsidRDefault="00D17F3B" w:rsidP="00D17F3B">
      <w:pPr>
        <w:pStyle w:val="ListParagraph"/>
        <w:numPr>
          <w:ilvl w:val="0"/>
          <w:numId w:val="6"/>
        </w:numPr>
        <w:ind w:firstLineChars="0"/>
        <w:rPr>
          <w:lang w:val="en-US"/>
        </w:rPr>
      </w:pPr>
      <w:r w:rsidRPr="000429EF">
        <w:rPr>
          <w:lang w:val="en-US"/>
        </w:rPr>
        <w:t xml:space="preserve">For </w:t>
      </w:r>
      <w:r>
        <w:rPr>
          <w:lang w:val="en-US"/>
        </w:rPr>
        <w:t xml:space="preserve">both </w:t>
      </w:r>
      <w:r w:rsidRPr="000429EF">
        <w:rPr>
          <w:lang w:val="en-US"/>
        </w:rPr>
        <w:t xml:space="preserve">2 </w:t>
      </w:r>
      <w:r>
        <w:rPr>
          <w:lang w:val="en-US"/>
        </w:rPr>
        <w:t xml:space="preserve">GHz </w:t>
      </w:r>
      <w:r w:rsidRPr="000429EF">
        <w:rPr>
          <w:lang w:val="en-US"/>
        </w:rPr>
        <w:t>and 3.5 GHz</w:t>
      </w:r>
      <w:r>
        <w:rPr>
          <w:lang w:val="en-US"/>
        </w:rPr>
        <w:t xml:space="preserve">, </w:t>
      </w:r>
      <w:r w:rsidRPr="000429EF">
        <w:rPr>
          <w:lang w:val="en-US"/>
        </w:rPr>
        <w:t xml:space="preserve">reuse </w:t>
      </w:r>
      <w:r w:rsidRPr="00E27FA5">
        <w:t xml:space="preserve">4400 </w:t>
      </w:r>
      <w:r>
        <w:t>-</w:t>
      </w:r>
      <w:r w:rsidRPr="00E27FA5">
        <w:t xml:space="preserve"> 4800 MHz</w:t>
      </w:r>
      <w:r>
        <w:t xml:space="preserve"> frequency range </w:t>
      </w:r>
      <w:r>
        <w:rPr>
          <w:lang w:val="en-US"/>
        </w:rPr>
        <w:t>antenna parameters,</w:t>
      </w:r>
    </w:p>
    <w:p w14:paraId="2F6C4D26" w14:textId="77777777" w:rsidR="00D17F3B" w:rsidRPr="000429EF" w:rsidRDefault="00D17F3B" w:rsidP="00D17F3B">
      <w:pPr>
        <w:pStyle w:val="ListParagraph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 xml:space="preserve">For </w:t>
      </w:r>
      <w:r>
        <w:t xml:space="preserve">lower bound frequency of band n104, i.e., 6425 MHz, reuse </w:t>
      </w:r>
      <w:r>
        <w:rPr>
          <w:rFonts w:eastAsia="SimSun"/>
        </w:rPr>
        <w:t xml:space="preserve">7125 to 8400 MHz </w:t>
      </w:r>
      <w:r>
        <w:t xml:space="preserve">frequency range </w:t>
      </w:r>
      <w:r>
        <w:rPr>
          <w:lang w:val="en-US"/>
        </w:rPr>
        <w:t>antenna parameters</w:t>
      </w:r>
    </w:p>
    <w:p w14:paraId="61AB941F" w14:textId="77777777" w:rsidR="006052A5" w:rsidRDefault="006052A5">
      <w:pPr>
        <w:rPr>
          <w:color w:val="000000" w:themeColor="text1"/>
          <w:szCs w:val="24"/>
          <w:lang w:val="en-US" w:eastAsia="zh-CN"/>
        </w:rPr>
      </w:pPr>
    </w:p>
    <w:p w14:paraId="3768C936" w14:textId="550402CB" w:rsidR="005D56F5" w:rsidRPr="006052A5" w:rsidRDefault="005D56F5">
      <w:pPr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For non-ASS: follow 37.840 as starting point. </w:t>
      </w:r>
    </w:p>
    <w:p w14:paraId="53543E5B" w14:textId="441A925D" w:rsidR="006052A5" w:rsidRDefault="006052A5">
      <w:pPr>
        <w:rPr>
          <w:lang w:val="en-US"/>
        </w:rPr>
      </w:pPr>
      <w:r>
        <w:rPr>
          <w:lang w:val="en-US"/>
        </w:rPr>
        <w:t xml:space="preserve">For </w:t>
      </w:r>
      <w:r w:rsidRPr="006052A5">
        <w:rPr>
          <w:lang w:val="en-US"/>
        </w:rPr>
        <w:t>Propagation Model</w:t>
      </w:r>
      <w:r>
        <w:rPr>
          <w:lang w:val="en-US"/>
        </w:rPr>
        <w:t xml:space="preserve">, use TR 38.901 as starting point. </w:t>
      </w:r>
    </w:p>
    <w:p w14:paraId="4A6DCA1C" w14:textId="77777777" w:rsidR="006052A5" w:rsidRDefault="006052A5">
      <w:pPr>
        <w:rPr>
          <w:lang w:val="en-US"/>
        </w:rPr>
      </w:pPr>
    </w:p>
    <w:p w14:paraId="70C58EC7" w14:textId="78655592" w:rsidR="00880C4E" w:rsidRDefault="00880C4E" w:rsidP="00880C4E">
      <w:pPr>
        <w:pStyle w:val="Heading4"/>
      </w:pPr>
      <w:r>
        <w:t xml:space="preserve">Other </w:t>
      </w:r>
      <w:r w:rsidRPr="00CF7D82">
        <w:t>simulation</w:t>
      </w:r>
      <w:r>
        <w:t xml:space="preserve"> parameters</w:t>
      </w:r>
    </w:p>
    <w:p w14:paraId="6290B700" w14:textId="4F22223D" w:rsidR="000F0579" w:rsidRPr="000F0579" w:rsidRDefault="000F0579" w:rsidP="000F0579">
      <w:r>
        <w:t xml:space="preserve">The following parameter value are </w:t>
      </w:r>
      <w:r w:rsidRPr="00AE3453">
        <w:t>considered as a star</w:t>
      </w:r>
      <w:r w:rsidR="00B85606">
        <w:t>t</w:t>
      </w:r>
      <w:r w:rsidRPr="00AE3453">
        <w:t>ing point</w:t>
      </w:r>
      <w:r>
        <w:t xml:space="preserve">: </w:t>
      </w:r>
    </w:p>
    <w:p w14:paraId="2DB73066" w14:textId="77777777" w:rsidR="00E12ACF" w:rsidRDefault="00880C4E" w:rsidP="00AB1903">
      <w:pPr>
        <w:pStyle w:val="ListParagraph"/>
        <w:numPr>
          <w:ilvl w:val="0"/>
          <w:numId w:val="5"/>
        </w:numPr>
        <w:ind w:firstLineChars="0"/>
      </w:pPr>
      <w:r>
        <w:t>ISD for Macro – 500m (Reference from TR 25.942)</w:t>
      </w:r>
      <w:r w:rsidR="00AB1903">
        <w:t xml:space="preserve">; </w:t>
      </w:r>
    </w:p>
    <w:p w14:paraId="648F7C59" w14:textId="79402ACF" w:rsidR="002A5C21" w:rsidRDefault="00880C4E" w:rsidP="00AB1903">
      <w:pPr>
        <w:pStyle w:val="ListParagraph"/>
        <w:numPr>
          <w:ilvl w:val="0"/>
          <w:numId w:val="5"/>
        </w:numPr>
        <w:ind w:firstLineChars="0"/>
      </w:pPr>
      <w:r>
        <w:t xml:space="preserve">Macro BS antenna height – 25m </w:t>
      </w:r>
    </w:p>
    <w:p w14:paraId="24878EF3" w14:textId="311CBD15" w:rsidR="00880C4E" w:rsidRDefault="00880C4E" w:rsidP="00AB1903">
      <w:pPr>
        <w:pStyle w:val="ListParagraph"/>
        <w:numPr>
          <w:ilvl w:val="0"/>
          <w:numId w:val="5"/>
        </w:numPr>
        <w:ind w:firstLineChars="0"/>
      </w:pPr>
      <w:r>
        <w:t>BS to UE minimum distance – 35m</w:t>
      </w:r>
    </w:p>
    <w:p w14:paraId="09516CCC" w14:textId="2E51BA95" w:rsidR="00E12ACF" w:rsidRPr="006E323F" w:rsidRDefault="00880C4E" w:rsidP="006E323F">
      <w:pPr>
        <w:pStyle w:val="ListParagraph"/>
        <w:numPr>
          <w:ilvl w:val="0"/>
          <w:numId w:val="5"/>
        </w:numPr>
        <w:ind w:firstLineChars="0"/>
      </w:pPr>
      <w:r>
        <w:t>UE outdoor – 100%</w:t>
      </w:r>
    </w:p>
    <w:sectPr w:rsidR="00E12ACF" w:rsidRPr="006E323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604C5" w14:textId="77777777" w:rsidR="00391157" w:rsidRDefault="00391157">
      <w:pPr>
        <w:spacing w:after="0"/>
      </w:pPr>
      <w:r>
        <w:separator/>
      </w:r>
    </w:p>
  </w:endnote>
  <w:endnote w:type="continuationSeparator" w:id="0">
    <w:p w14:paraId="02BD4BAB" w14:textId="77777777" w:rsidR="00391157" w:rsidRDefault="0039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7C70" w14:textId="77777777" w:rsidR="00391157" w:rsidRDefault="00391157">
      <w:pPr>
        <w:spacing w:after="0"/>
      </w:pPr>
      <w:r>
        <w:separator/>
      </w:r>
    </w:p>
  </w:footnote>
  <w:footnote w:type="continuationSeparator" w:id="0">
    <w:p w14:paraId="507D1311" w14:textId="77777777" w:rsidR="00391157" w:rsidRDefault="0039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0A39"/>
    <w:multiLevelType w:val="hybridMultilevel"/>
    <w:tmpl w:val="A2AAEB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8556A"/>
    <w:multiLevelType w:val="hybridMultilevel"/>
    <w:tmpl w:val="158CF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86A31"/>
    <w:multiLevelType w:val="multilevel"/>
    <w:tmpl w:val="0D786A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973B8"/>
    <w:multiLevelType w:val="multilevel"/>
    <w:tmpl w:val="14E973B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847FC2"/>
    <w:multiLevelType w:val="multilevel"/>
    <w:tmpl w:val="7D847FC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355"/>
    <w:rsid w:val="00000BD7"/>
    <w:rsid w:val="00001291"/>
    <w:rsid w:val="00001698"/>
    <w:rsid w:val="0000283E"/>
    <w:rsid w:val="000029F3"/>
    <w:rsid w:val="00002AF8"/>
    <w:rsid w:val="0000465F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280E"/>
    <w:rsid w:val="00064870"/>
    <w:rsid w:val="00064CC3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62B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9DA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0BB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857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579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A5A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877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6C4"/>
    <w:rsid w:val="00180A37"/>
    <w:rsid w:val="0018149C"/>
    <w:rsid w:val="00181B39"/>
    <w:rsid w:val="00181C7F"/>
    <w:rsid w:val="00183889"/>
    <w:rsid w:val="00183CEE"/>
    <w:rsid w:val="00184F92"/>
    <w:rsid w:val="001856EB"/>
    <w:rsid w:val="00185B97"/>
    <w:rsid w:val="00186634"/>
    <w:rsid w:val="00186D2E"/>
    <w:rsid w:val="00186DD9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510"/>
    <w:rsid w:val="001B0B5B"/>
    <w:rsid w:val="001B0E71"/>
    <w:rsid w:val="001B1F60"/>
    <w:rsid w:val="001B2301"/>
    <w:rsid w:val="001B3216"/>
    <w:rsid w:val="001B3849"/>
    <w:rsid w:val="001B39CE"/>
    <w:rsid w:val="001B3C61"/>
    <w:rsid w:val="001B4C1A"/>
    <w:rsid w:val="001B4EC6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84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52C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52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7719E"/>
    <w:rsid w:val="00280D59"/>
    <w:rsid w:val="0028151D"/>
    <w:rsid w:val="00281711"/>
    <w:rsid w:val="00281AE9"/>
    <w:rsid w:val="00282778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C2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1CE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5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50EE"/>
    <w:rsid w:val="00346AC1"/>
    <w:rsid w:val="0034773B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57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5E5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93D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905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B6A"/>
    <w:rsid w:val="00466FA5"/>
    <w:rsid w:val="004676C5"/>
    <w:rsid w:val="00467803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786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DF6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67FCA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D36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6F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A5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49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174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CF1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7"/>
    <w:rsid w:val="006D6A76"/>
    <w:rsid w:val="006D7129"/>
    <w:rsid w:val="006D7756"/>
    <w:rsid w:val="006E028A"/>
    <w:rsid w:val="006E0F9A"/>
    <w:rsid w:val="006E169C"/>
    <w:rsid w:val="006E2291"/>
    <w:rsid w:val="006E323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9EE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63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81E"/>
    <w:rsid w:val="00752920"/>
    <w:rsid w:val="00752CBF"/>
    <w:rsid w:val="00753695"/>
    <w:rsid w:val="00753A12"/>
    <w:rsid w:val="0075405B"/>
    <w:rsid w:val="0075490F"/>
    <w:rsid w:val="00754E86"/>
    <w:rsid w:val="00757696"/>
    <w:rsid w:val="00761979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077F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BBB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51EB"/>
    <w:rsid w:val="007E6A5B"/>
    <w:rsid w:val="007F00E1"/>
    <w:rsid w:val="007F0500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7A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E2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FAB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C4E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B6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CEA"/>
    <w:rsid w:val="008C3EBE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5A14"/>
    <w:rsid w:val="00906705"/>
    <w:rsid w:val="00906A6B"/>
    <w:rsid w:val="00907084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5BB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249D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BA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0D70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84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A9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03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F4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279"/>
    <w:rsid w:val="00AE0AEE"/>
    <w:rsid w:val="00AE0FA8"/>
    <w:rsid w:val="00AE1AC4"/>
    <w:rsid w:val="00AE1F34"/>
    <w:rsid w:val="00AE2442"/>
    <w:rsid w:val="00AE2897"/>
    <w:rsid w:val="00AE28C9"/>
    <w:rsid w:val="00AE3320"/>
    <w:rsid w:val="00AE3453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C4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6F28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606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0815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272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B27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B8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17F3B"/>
    <w:rsid w:val="00D207CF"/>
    <w:rsid w:val="00D2275D"/>
    <w:rsid w:val="00D227AC"/>
    <w:rsid w:val="00D23100"/>
    <w:rsid w:val="00D23151"/>
    <w:rsid w:val="00D2325D"/>
    <w:rsid w:val="00D23267"/>
    <w:rsid w:val="00D235FB"/>
    <w:rsid w:val="00D2370C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5CA3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964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831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9F3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99C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1C6"/>
    <w:rsid w:val="00E0404E"/>
    <w:rsid w:val="00E044B7"/>
    <w:rsid w:val="00E046A9"/>
    <w:rsid w:val="00E047DA"/>
    <w:rsid w:val="00E048C7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ACF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23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3D5"/>
    <w:rsid w:val="00E97587"/>
    <w:rsid w:val="00E9778E"/>
    <w:rsid w:val="00E97D1E"/>
    <w:rsid w:val="00E97EC5"/>
    <w:rsid w:val="00EA08D7"/>
    <w:rsid w:val="00EA0A11"/>
    <w:rsid w:val="00EA0B64"/>
    <w:rsid w:val="00EA0F53"/>
    <w:rsid w:val="00EA1450"/>
    <w:rsid w:val="00EA1B6F"/>
    <w:rsid w:val="00EA1EE0"/>
    <w:rsid w:val="00EA1EE4"/>
    <w:rsid w:val="00EA2868"/>
    <w:rsid w:val="00EA3D2E"/>
    <w:rsid w:val="00EA5A40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0B8"/>
    <w:rsid w:val="00EF5BBE"/>
    <w:rsid w:val="00EF5EB5"/>
    <w:rsid w:val="00EF65A9"/>
    <w:rsid w:val="00EF7015"/>
    <w:rsid w:val="00F004AA"/>
    <w:rsid w:val="00F005F6"/>
    <w:rsid w:val="00F01C49"/>
    <w:rsid w:val="00F0233D"/>
    <w:rsid w:val="00F028F8"/>
    <w:rsid w:val="00F03012"/>
    <w:rsid w:val="00F03438"/>
    <w:rsid w:val="00F0369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3A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61B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064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5D25522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018F3"/>
  <w15:docId w15:val="{57F2FC75-8D43-4937-9D90-E895761D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9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F861B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2025-04-11T04:30:00Z</dcterms:created>
  <dcterms:modified xsi:type="dcterms:W3CDTF">2025-04-11T04:30:00Z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2052-12.1.0.20784</vt:lpwstr>
  </property>
  <property fmtid="{D5CDD505-2E9C-101B-9397-08002B2CF9AE}" pid="15" name="ICV">
    <vt:lpwstr>EE2295B814E64E0B877195992BCB9431_13</vt:lpwstr>
  </property>
  <property fmtid="{D5CDD505-2E9C-101B-9397-08002B2CF9AE}" pid="16" name="KSOTemplateDocerSaveRecord">
    <vt:lpwstr>eyJoZGlkIjoiNTA2MDIzMjk0NzI5MmEzNWQ4YmNjZGZiMjgzNzc2MDMifQ==</vt:lpwstr>
  </property>
</Properties>
</file>