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637D4" w14:textId="1E58F1E3" w:rsidR="00F02682" w:rsidRPr="0013167C" w:rsidRDefault="00F02682" w:rsidP="00F02682">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bookmarkStart w:id="2" w:name="_Toc116995841"/>
      <w:bookmarkStart w:id="3" w:name="_Ref176878965"/>
      <w:bookmarkStart w:id="4" w:name="_Ref176878967"/>
      <w:bookmarkStart w:id="5" w:name="_Ref176878968"/>
      <w:bookmarkStart w:id="6" w:name="_Ref176878971"/>
      <w:r w:rsidRPr="0013167C">
        <w:rPr>
          <w:rFonts w:ascii="Arial" w:eastAsia="SimSun" w:hAnsi="Arial" w:cs="Arial"/>
          <w:b/>
          <w:bCs/>
          <w:sz w:val="24"/>
          <w:szCs w:val="20"/>
          <w:lang w:val="en-US"/>
        </w:rPr>
        <w:t>3GPP T</w:t>
      </w:r>
      <w:bookmarkStart w:id="7" w:name="_Ref452454252"/>
      <w:bookmarkEnd w:id="7"/>
      <w:r w:rsidRPr="0013167C">
        <w:rPr>
          <w:rFonts w:ascii="Arial" w:eastAsia="SimSun" w:hAnsi="Arial" w:cs="Arial"/>
          <w:b/>
          <w:bCs/>
          <w:sz w:val="24"/>
          <w:szCs w:val="20"/>
          <w:lang w:val="en-US"/>
        </w:rPr>
        <w:t xml:space="preserve">SG-RAN </w:t>
      </w:r>
      <w:r w:rsidRPr="0013167C">
        <w:rPr>
          <w:rFonts w:ascii="Arial" w:eastAsia="SimSun" w:hAnsi="Arial" w:cs="Arial"/>
          <w:b/>
          <w:sz w:val="24"/>
          <w:szCs w:val="20"/>
          <w:lang w:val="en-US"/>
        </w:rPr>
        <w:t>WG4 Meeting #11</w:t>
      </w:r>
      <w:r>
        <w:rPr>
          <w:rFonts w:ascii="Arial" w:eastAsia="SimSun" w:hAnsi="Arial" w:cs="Arial"/>
          <w:b/>
          <w:sz w:val="24"/>
          <w:szCs w:val="20"/>
          <w:lang w:val="en-US"/>
        </w:rPr>
        <w:t>4</w:t>
      </w:r>
      <w:r w:rsidR="006F39EF">
        <w:rPr>
          <w:rFonts w:ascii="Arial" w:eastAsia="SimSun" w:hAnsi="Arial" w:cs="Arial"/>
          <w:b/>
          <w:sz w:val="24"/>
          <w:szCs w:val="20"/>
          <w:lang w:val="en-US"/>
        </w:rPr>
        <w:t>bis</w:t>
      </w:r>
      <w:r w:rsidRPr="0013167C">
        <w:rPr>
          <w:rFonts w:ascii="Arial" w:eastAsia="SimSun" w:hAnsi="Arial" w:cs="Arial"/>
          <w:b/>
          <w:bCs/>
          <w:sz w:val="24"/>
          <w:szCs w:val="20"/>
          <w:lang w:val="en-US"/>
        </w:rPr>
        <w:tab/>
      </w:r>
      <w:r w:rsidRPr="0013167C">
        <w:rPr>
          <w:rFonts w:ascii="Arial" w:eastAsia="SimSun" w:hAnsi="Arial" w:cs="Arial"/>
          <w:b/>
          <w:bCs/>
          <w:sz w:val="24"/>
          <w:szCs w:val="20"/>
          <w:lang w:val="en-US" w:eastAsia="ja-JP"/>
        </w:rPr>
        <w:t>R4-2</w:t>
      </w:r>
      <w:r w:rsidR="00B25D8B">
        <w:rPr>
          <w:rFonts w:ascii="Arial" w:eastAsia="SimSun" w:hAnsi="Arial" w:cs="Arial"/>
          <w:b/>
          <w:bCs/>
          <w:sz w:val="24"/>
          <w:szCs w:val="20"/>
          <w:lang w:val="en-US" w:eastAsia="ja-JP"/>
        </w:rPr>
        <w:t>5</w:t>
      </w:r>
      <w:r w:rsidR="00F25A79" w:rsidRPr="00F25A79">
        <w:rPr>
          <w:rFonts w:ascii="Arial" w:eastAsia="SimSun" w:hAnsi="Arial" w:cs="Arial"/>
          <w:b/>
          <w:bCs/>
          <w:sz w:val="24"/>
          <w:szCs w:val="20"/>
          <w:lang w:eastAsia="ja-JP"/>
        </w:rPr>
        <w:t>03701</w:t>
      </w:r>
    </w:p>
    <w:bookmarkEnd w:id="0"/>
    <w:bookmarkEnd w:id="1"/>
    <w:p w14:paraId="4E38746D" w14:textId="77777777" w:rsidR="00FF710E" w:rsidRPr="0013167C" w:rsidRDefault="00FF710E" w:rsidP="00FF710E">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Pr>
          <w:rFonts w:ascii="Arial" w:eastAsia="SimSun" w:hAnsi="Arial" w:cs="Arial"/>
          <w:b/>
          <w:sz w:val="24"/>
          <w:szCs w:val="20"/>
        </w:rPr>
        <w:t>Wuhan</w:t>
      </w:r>
      <w:r w:rsidRPr="0013167C">
        <w:rPr>
          <w:rFonts w:ascii="Arial" w:eastAsia="SimSun" w:hAnsi="Arial" w:cs="Arial"/>
          <w:b/>
          <w:sz w:val="24"/>
          <w:szCs w:val="20"/>
        </w:rPr>
        <w:t xml:space="preserve">, </w:t>
      </w:r>
      <w:r>
        <w:rPr>
          <w:rFonts w:ascii="Arial" w:eastAsia="SimSun" w:hAnsi="Arial" w:cs="Arial"/>
          <w:b/>
          <w:sz w:val="24"/>
          <w:szCs w:val="20"/>
        </w:rPr>
        <w:t>China</w:t>
      </w:r>
      <w:r w:rsidRPr="0013167C">
        <w:rPr>
          <w:rFonts w:ascii="Arial" w:eastAsia="SimSun" w:hAnsi="Arial" w:cs="Arial"/>
          <w:b/>
          <w:sz w:val="24"/>
          <w:szCs w:val="20"/>
          <w:lang w:val="en-US"/>
        </w:rPr>
        <w:t xml:space="preserve"> </w:t>
      </w:r>
      <w:r>
        <w:rPr>
          <w:rFonts w:ascii="Arial" w:eastAsia="SimSun" w:hAnsi="Arial" w:cs="Arial"/>
          <w:b/>
          <w:sz w:val="24"/>
          <w:szCs w:val="20"/>
          <w:lang w:val="en-US"/>
        </w:rPr>
        <w:t>April</w:t>
      </w:r>
      <w:r w:rsidRPr="0013167C">
        <w:rPr>
          <w:rFonts w:ascii="Arial" w:eastAsia="SimSun" w:hAnsi="Arial" w:cs="Arial"/>
          <w:b/>
          <w:sz w:val="24"/>
          <w:szCs w:val="20"/>
          <w:lang w:val="en-US"/>
        </w:rPr>
        <w:t xml:space="preserve"> </w:t>
      </w:r>
      <w:r>
        <w:rPr>
          <w:rFonts w:ascii="Arial" w:eastAsia="SimSun" w:hAnsi="Arial" w:cs="Arial"/>
          <w:b/>
          <w:sz w:val="24"/>
          <w:szCs w:val="20"/>
          <w:lang w:val="en-US"/>
        </w:rPr>
        <w:t>07</w:t>
      </w:r>
      <w:r w:rsidRPr="0013167C">
        <w:rPr>
          <w:rFonts w:ascii="Arial" w:eastAsia="SimSun" w:hAnsi="Arial" w:cs="Arial"/>
          <w:b/>
          <w:sz w:val="24"/>
          <w:szCs w:val="20"/>
          <w:lang w:val="en-US"/>
        </w:rPr>
        <w:t xml:space="preserve"> – </w:t>
      </w:r>
      <w:r>
        <w:rPr>
          <w:rFonts w:ascii="Arial" w:eastAsia="SimSun" w:hAnsi="Arial" w:cs="Arial"/>
          <w:b/>
          <w:sz w:val="24"/>
          <w:szCs w:val="20"/>
          <w:lang w:val="en-US"/>
        </w:rPr>
        <w:t>April</w:t>
      </w:r>
      <w:r w:rsidRPr="0013167C">
        <w:rPr>
          <w:rFonts w:ascii="Arial" w:eastAsia="SimSun" w:hAnsi="Arial" w:cs="Arial"/>
          <w:b/>
          <w:sz w:val="24"/>
          <w:szCs w:val="20"/>
          <w:lang w:val="en-US"/>
        </w:rPr>
        <w:t xml:space="preserve"> </w:t>
      </w:r>
      <w:r>
        <w:rPr>
          <w:rFonts w:ascii="Arial" w:eastAsia="SimSun" w:hAnsi="Arial" w:cs="Arial"/>
          <w:b/>
          <w:sz w:val="24"/>
          <w:szCs w:val="20"/>
          <w:lang w:val="en-US"/>
        </w:rPr>
        <w:t>11</w:t>
      </w:r>
      <w:r w:rsidRPr="0013167C">
        <w:rPr>
          <w:rFonts w:ascii="Arial" w:eastAsia="SimSun" w:hAnsi="Arial" w:cs="Arial"/>
          <w:b/>
          <w:sz w:val="24"/>
          <w:szCs w:val="20"/>
          <w:lang w:val="en-US"/>
        </w:rPr>
        <w:t>, 202</w:t>
      </w:r>
      <w:r>
        <w:rPr>
          <w:rFonts w:ascii="Arial" w:eastAsia="SimSun" w:hAnsi="Arial" w:cs="Arial"/>
          <w:b/>
          <w:sz w:val="24"/>
          <w:szCs w:val="20"/>
          <w:lang w:val="en-US"/>
        </w:rPr>
        <w:t>5</w:t>
      </w:r>
    </w:p>
    <w:p w14:paraId="10A94EFF" w14:textId="77777777" w:rsidR="00F02682" w:rsidRPr="0013167C" w:rsidRDefault="00F02682" w:rsidP="00F02682">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4A483C11" w14:textId="77777777" w:rsidR="00F02682" w:rsidRPr="0013167C" w:rsidRDefault="00F02682" w:rsidP="00F02682">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t>Tejas Networks</w:t>
      </w:r>
    </w:p>
    <w:p w14:paraId="50353131" w14:textId="3AC0DA7A" w:rsidR="00F02682" w:rsidRPr="00A91AFA" w:rsidRDefault="00F02682" w:rsidP="00A91AF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B25D8B" w:rsidRPr="00B25D8B">
        <w:rPr>
          <w:rFonts w:ascii="Arial" w:eastAsia="Calibri" w:hAnsi="Arial" w:cs="Arial"/>
          <w:b/>
          <w:bCs/>
          <w:sz w:val="24"/>
        </w:rPr>
        <w:t xml:space="preserve">RRM core </w:t>
      </w:r>
      <w:r w:rsidR="00FF710E" w:rsidRPr="00FF710E">
        <w:rPr>
          <w:rFonts w:ascii="Arial" w:eastAsia="Calibri" w:hAnsi="Arial" w:cs="Arial"/>
          <w:b/>
          <w:bCs/>
          <w:sz w:val="24"/>
          <w:lang w:val="en-US"/>
        </w:rPr>
        <w:t>requirement and testing framework for beam</w:t>
      </w:r>
      <w:r w:rsidR="00C428EC">
        <w:rPr>
          <w:rFonts w:ascii="Arial" w:eastAsia="Calibri" w:hAnsi="Arial" w:cs="Arial"/>
          <w:b/>
          <w:bCs/>
          <w:sz w:val="24"/>
          <w:lang w:val="en-US"/>
        </w:rPr>
        <w:t xml:space="preserve"> </w:t>
      </w:r>
      <w:r w:rsidR="00FF710E" w:rsidRPr="00FF710E">
        <w:rPr>
          <w:rFonts w:ascii="Arial" w:eastAsia="Calibri" w:hAnsi="Arial" w:cs="Arial"/>
          <w:b/>
          <w:bCs/>
          <w:sz w:val="24"/>
          <w:lang w:val="en-US"/>
        </w:rPr>
        <w:t>management</w:t>
      </w:r>
    </w:p>
    <w:p w14:paraId="23ACF68D" w14:textId="08B6EA8C" w:rsidR="00F02682" w:rsidRPr="0013167C" w:rsidRDefault="00F02682" w:rsidP="00F02682">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t>7.</w:t>
      </w:r>
      <w:r>
        <w:rPr>
          <w:rFonts w:ascii="Arial" w:eastAsia="MS Mincho" w:hAnsi="Arial" w:cs="Arial"/>
          <w:b/>
          <w:bCs/>
          <w:sz w:val="24"/>
          <w:szCs w:val="20"/>
          <w:lang w:val="en-US"/>
        </w:rPr>
        <w:t>19.3</w:t>
      </w:r>
    </w:p>
    <w:p w14:paraId="3D7B3938" w14:textId="77777777" w:rsidR="00F02682" w:rsidRPr="0013167C" w:rsidRDefault="00F02682" w:rsidP="00F02682">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t>Discussion</w:t>
      </w:r>
    </w:p>
    <w:p w14:paraId="48935550" w14:textId="28B72ADC" w:rsidR="004D2D88" w:rsidRPr="0013167C" w:rsidRDefault="00841BCD" w:rsidP="004D2D88">
      <w:pPr>
        <w:pStyle w:val="RAN4H1"/>
        <w:rPr>
          <w:rFonts w:cs="Arial"/>
          <w:sz w:val="32"/>
          <w:szCs w:val="18"/>
          <w:lang w:val="en-US"/>
        </w:rPr>
      </w:pPr>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2"/>
      <w:bookmarkEnd w:id="3"/>
      <w:bookmarkEnd w:id="4"/>
      <w:bookmarkEnd w:id="5"/>
      <w:bookmarkEnd w:id="6"/>
      <w:r w:rsidR="00E326B1" w:rsidRPr="0013167C">
        <w:rPr>
          <w:rFonts w:cs="Arial"/>
          <w:sz w:val="32"/>
          <w:szCs w:val="18"/>
          <w:lang w:val="en-US"/>
        </w:rPr>
        <w:t xml:space="preserve"> </w:t>
      </w:r>
    </w:p>
    <w:p w14:paraId="6FC0BAF1" w14:textId="3AFF8F42" w:rsidR="004D2D88" w:rsidRPr="00DD6DB1" w:rsidRDefault="004D2D88" w:rsidP="00A80B86">
      <w:pPr>
        <w:jc w:val="both"/>
        <w:rPr>
          <w:sz w:val="22"/>
          <w:szCs w:val="24"/>
        </w:rPr>
      </w:pPr>
      <w:r w:rsidRPr="00DD6DB1">
        <w:rPr>
          <w:sz w:val="22"/>
          <w:szCs w:val="24"/>
        </w:rPr>
        <w:t>The discussions on AI/ML enabled BM use case were continued in RAN4#11</w:t>
      </w:r>
      <w:r w:rsidR="00C428EC">
        <w:rPr>
          <w:sz w:val="22"/>
          <w:szCs w:val="24"/>
        </w:rPr>
        <w:t>4</w:t>
      </w:r>
      <w:r w:rsidRPr="00DD6DB1">
        <w:rPr>
          <w:sz w:val="22"/>
          <w:szCs w:val="24"/>
        </w:rPr>
        <w:t xml:space="preserve"> in the scope of Rel-19 WI. Agreements achieved during </w:t>
      </w:r>
      <w:r w:rsidR="00D3143E" w:rsidRPr="00DD6DB1">
        <w:rPr>
          <w:sz w:val="22"/>
          <w:szCs w:val="24"/>
        </w:rPr>
        <w:t>this</w:t>
      </w:r>
      <w:r w:rsidRPr="00DD6DB1">
        <w:rPr>
          <w:sz w:val="22"/>
          <w:szCs w:val="24"/>
        </w:rPr>
        <w:t xml:space="preserve"> meeting are summarized in the WF </w:t>
      </w:r>
      <w:r w:rsidRPr="00DD6DB1">
        <w:rPr>
          <w:sz w:val="22"/>
          <w:szCs w:val="24"/>
        </w:rPr>
        <w:fldChar w:fldCharType="begin"/>
      </w:r>
      <w:r w:rsidRPr="00DD6DB1">
        <w:rPr>
          <w:sz w:val="22"/>
          <w:szCs w:val="24"/>
        </w:rPr>
        <w:instrText xml:space="preserve"> REF _Ref162427035 \r \h </w:instrText>
      </w:r>
      <w:r w:rsidR="00DD6DB1">
        <w:rPr>
          <w:sz w:val="22"/>
          <w:szCs w:val="24"/>
        </w:rPr>
        <w:instrText xml:space="preserve"> \* MERGEFORMAT </w:instrText>
      </w:r>
      <w:r w:rsidRPr="00DD6DB1">
        <w:rPr>
          <w:sz w:val="22"/>
          <w:szCs w:val="24"/>
        </w:rPr>
      </w:r>
      <w:r w:rsidRPr="00DD6DB1">
        <w:rPr>
          <w:sz w:val="22"/>
          <w:szCs w:val="24"/>
        </w:rPr>
        <w:fldChar w:fldCharType="separate"/>
      </w:r>
      <w:r w:rsidRPr="00DD6DB1">
        <w:rPr>
          <w:sz w:val="22"/>
          <w:szCs w:val="24"/>
        </w:rPr>
        <w:t>[1]</w:t>
      </w:r>
      <w:r w:rsidRPr="00DD6DB1">
        <w:rPr>
          <w:sz w:val="22"/>
          <w:szCs w:val="24"/>
        </w:rPr>
        <w:fldChar w:fldCharType="end"/>
      </w:r>
      <w:r w:rsidR="00D3143E" w:rsidRPr="00DD6DB1">
        <w:rPr>
          <w:sz w:val="22"/>
          <w:szCs w:val="24"/>
        </w:rPr>
        <w:t xml:space="preserve"> and the ad-hoc minutes [2].</w:t>
      </w:r>
    </w:p>
    <w:p w14:paraId="4FD0B586" w14:textId="241618A9" w:rsidR="004D2D88" w:rsidRPr="00DD6DB1" w:rsidRDefault="00945620" w:rsidP="00A80B86">
      <w:pPr>
        <w:jc w:val="both"/>
        <w:rPr>
          <w:sz w:val="22"/>
          <w:szCs w:val="24"/>
        </w:rPr>
      </w:pPr>
      <w:r>
        <w:rPr>
          <w:sz w:val="22"/>
          <w:szCs w:val="24"/>
        </w:rPr>
        <w:t>I</w:t>
      </w:r>
      <w:r w:rsidR="00A80B86" w:rsidRPr="00DD6DB1">
        <w:rPr>
          <w:sz w:val="22"/>
          <w:szCs w:val="24"/>
        </w:rPr>
        <w:t>n</w:t>
      </w:r>
      <w:r w:rsidR="00AC71FE" w:rsidRPr="00DD6DB1">
        <w:rPr>
          <w:sz w:val="22"/>
          <w:szCs w:val="24"/>
        </w:rPr>
        <w:t xml:space="preserve"> this paper</w:t>
      </w:r>
      <w:r w:rsidR="00C26AE7" w:rsidRPr="00DD6DB1">
        <w:rPr>
          <w:sz w:val="22"/>
          <w:szCs w:val="24"/>
        </w:rPr>
        <w:t xml:space="preserve">, we provide </w:t>
      </w:r>
      <w:r w:rsidR="00192502" w:rsidRPr="00DD6DB1">
        <w:rPr>
          <w:sz w:val="22"/>
          <w:szCs w:val="24"/>
        </w:rPr>
        <w:t>our</w:t>
      </w:r>
      <w:r w:rsidR="00777CB4" w:rsidRPr="00DD6DB1">
        <w:rPr>
          <w:sz w:val="22"/>
          <w:szCs w:val="24"/>
        </w:rPr>
        <w:t xml:space="preserve"> views </w:t>
      </w:r>
      <w:r w:rsidR="00BB3914" w:rsidRPr="00DD6DB1">
        <w:rPr>
          <w:sz w:val="22"/>
          <w:szCs w:val="24"/>
        </w:rPr>
        <w:t xml:space="preserve">on issues related to </w:t>
      </w:r>
      <w:r w:rsidR="00192502" w:rsidRPr="00DD6DB1">
        <w:rPr>
          <w:sz w:val="22"/>
          <w:szCs w:val="24"/>
        </w:rPr>
        <w:t>requirements for beam prediction.</w:t>
      </w:r>
    </w:p>
    <w:p w14:paraId="08FCD2CA" w14:textId="77068264" w:rsidR="00B66B7D" w:rsidRPr="00BE01A4" w:rsidRDefault="003B659E" w:rsidP="00B66B7D">
      <w:pPr>
        <w:pStyle w:val="RAN4H1"/>
        <w:rPr>
          <w:sz w:val="32"/>
          <w:szCs w:val="18"/>
          <w:lang w:val="en-US"/>
        </w:rPr>
      </w:pPr>
      <w:bookmarkStart w:id="8" w:name="_Toc116995842"/>
      <w:r w:rsidRPr="00BE01A4">
        <w:rPr>
          <w:sz w:val="32"/>
          <w:szCs w:val="18"/>
          <w:lang w:val="en-US"/>
        </w:rPr>
        <w:t>Discussion</w:t>
      </w:r>
      <w:bookmarkEnd w:id="8"/>
    </w:p>
    <w:p w14:paraId="344CB7E0" w14:textId="3B5A33B2" w:rsidR="00F22677" w:rsidRDefault="00D3143E" w:rsidP="001D34F5">
      <w:pPr>
        <w:pStyle w:val="RAN4H2"/>
        <w:rPr>
          <w:sz w:val="28"/>
          <w:szCs w:val="18"/>
          <w:lang w:val="en-US"/>
        </w:rPr>
      </w:pPr>
      <w:r>
        <w:rPr>
          <w:sz w:val="28"/>
          <w:szCs w:val="18"/>
          <w:lang w:val="en-US"/>
        </w:rPr>
        <w:t>R</w:t>
      </w:r>
      <w:r w:rsidR="001D34F5">
        <w:rPr>
          <w:sz w:val="28"/>
          <w:szCs w:val="18"/>
          <w:lang w:val="en-US"/>
        </w:rPr>
        <w:t>elative RSRP accuracy</w:t>
      </w:r>
    </w:p>
    <w:p w14:paraId="0E7DFAA0" w14:textId="03B9C7F6" w:rsidR="001D34F5" w:rsidRPr="007C2236" w:rsidRDefault="001D34F5" w:rsidP="001D34F5">
      <w:pPr>
        <w:rPr>
          <w:sz w:val="22"/>
          <w:lang w:val="en-US"/>
        </w:rPr>
      </w:pPr>
      <w:r w:rsidRPr="007C2236">
        <w:rPr>
          <w:sz w:val="22"/>
          <w:lang w:val="en-US"/>
        </w:rPr>
        <w:t>In the previous meeting (RAN4 #11</w:t>
      </w:r>
      <w:r w:rsidR="00C428EC" w:rsidRPr="007C2236">
        <w:rPr>
          <w:sz w:val="22"/>
          <w:lang w:val="en-US"/>
        </w:rPr>
        <w:t>4</w:t>
      </w:r>
      <w:r w:rsidRPr="007C2236">
        <w:rPr>
          <w:sz w:val="22"/>
          <w:lang w:val="en-US"/>
        </w:rPr>
        <w:t>) RAN4 discussed about the definition of relative RSRP accuracy and following options were discussed.</w:t>
      </w:r>
    </w:p>
    <w:tbl>
      <w:tblPr>
        <w:tblStyle w:val="TableGrid"/>
        <w:tblW w:w="0" w:type="auto"/>
        <w:tblLook w:val="04A0" w:firstRow="1" w:lastRow="0" w:firstColumn="1" w:lastColumn="0" w:noHBand="0" w:noVBand="1"/>
      </w:tblPr>
      <w:tblGrid>
        <w:gridCol w:w="9617"/>
      </w:tblGrid>
      <w:tr w:rsidR="00BE01A4" w:rsidRPr="007C2236" w14:paraId="4D7A7D24" w14:textId="77777777" w:rsidTr="00054512">
        <w:tc>
          <w:tcPr>
            <w:tcW w:w="9617" w:type="dxa"/>
          </w:tcPr>
          <w:p w14:paraId="40D1C14C" w14:textId="77777777" w:rsidR="001D34F5" w:rsidRPr="007C2236" w:rsidRDefault="001D34F5" w:rsidP="001D34F5">
            <w:pPr>
              <w:rPr>
                <w:b/>
                <w:color w:val="000000" w:themeColor="text1"/>
                <w:sz w:val="22"/>
                <w:u w:val="single"/>
                <w:lang w:eastAsia="ko-KR"/>
              </w:rPr>
            </w:pPr>
            <w:r w:rsidRPr="007C2236">
              <w:rPr>
                <w:b/>
                <w:color w:val="000000" w:themeColor="text1"/>
                <w:sz w:val="22"/>
                <w:u w:val="single"/>
                <w:lang w:eastAsia="ko-KR"/>
              </w:rPr>
              <w:t xml:space="preserve">Issue </w:t>
            </w:r>
            <w:r w:rsidRPr="007C2236">
              <w:rPr>
                <w:rFonts w:eastAsia="Yu Mincho" w:hint="eastAsia"/>
                <w:b/>
                <w:color w:val="000000" w:themeColor="text1"/>
                <w:sz w:val="22"/>
                <w:u w:val="single"/>
                <w:lang w:eastAsia="ja-JP"/>
              </w:rPr>
              <w:t>3</w:t>
            </w:r>
            <w:r w:rsidRPr="007C2236">
              <w:rPr>
                <w:b/>
                <w:color w:val="000000" w:themeColor="text1"/>
                <w:sz w:val="22"/>
                <w:u w:val="single"/>
                <w:lang w:eastAsia="ko-KR"/>
              </w:rPr>
              <w:t>-</w:t>
            </w:r>
            <w:r w:rsidRPr="007C2236">
              <w:rPr>
                <w:rFonts w:eastAsia="Yu Mincho" w:hint="eastAsia"/>
                <w:b/>
                <w:color w:val="000000" w:themeColor="text1"/>
                <w:sz w:val="22"/>
                <w:u w:val="single"/>
                <w:lang w:eastAsia="ja-JP"/>
              </w:rPr>
              <w:t>1</w:t>
            </w:r>
            <w:r w:rsidRPr="007C2236">
              <w:rPr>
                <w:b/>
                <w:color w:val="000000" w:themeColor="text1"/>
                <w:sz w:val="22"/>
                <w:u w:val="single"/>
                <w:lang w:eastAsia="ko-KR"/>
              </w:rPr>
              <w:t xml:space="preserve">: </w:t>
            </w:r>
            <w:r w:rsidRPr="007C2236">
              <w:rPr>
                <w:rFonts w:eastAsia="Yu Mincho" w:hint="eastAsia"/>
                <w:b/>
                <w:color w:val="000000" w:themeColor="text1"/>
                <w:sz w:val="22"/>
                <w:u w:val="single"/>
                <w:lang w:eastAsia="ja-JP"/>
              </w:rPr>
              <w:t>Relative RSRP Accuracy</w:t>
            </w:r>
          </w:p>
          <w:p w14:paraId="49F1494B" w14:textId="77777777" w:rsidR="001D34F5" w:rsidRPr="007C2236" w:rsidRDefault="001D34F5" w:rsidP="001D34F5">
            <w:pPr>
              <w:pStyle w:val="ListParagraph"/>
              <w:numPr>
                <w:ilvl w:val="0"/>
                <w:numId w:val="13"/>
              </w:numPr>
              <w:spacing w:after="120"/>
              <w:ind w:left="720"/>
              <w:contextualSpacing w:val="0"/>
              <w:rPr>
                <w:rFonts w:eastAsia="SimSun"/>
                <w:color w:val="000000" w:themeColor="text1"/>
                <w:sz w:val="22"/>
                <w:lang w:eastAsia="zh-CN"/>
              </w:rPr>
            </w:pPr>
            <w:r w:rsidRPr="007C2236">
              <w:rPr>
                <w:rFonts w:eastAsia="SimSun"/>
                <w:color w:val="000000" w:themeColor="text1"/>
                <w:sz w:val="22"/>
                <w:lang w:eastAsia="zh-CN"/>
              </w:rPr>
              <w:t>Proposals</w:t>
            </w:r>
          </w:p>
          <w:p w14:paraId="48959411" w14:textId="77777777" w:rsidR="001D34F5" w:rsidRPr="007C2236" w:rsidRDefault="001D34F5" w:rsidP="001D34F5">
            <w:pPr>
              <w:pStyle w:val="ListParagraph"/>
              <w:numPr>
                <w:ilvl w:val="1"/>
                <w:numId w:val="13"/>
              </w:numPr>
              <w:overflowPunct w:val="0"/>
              <w:autoSpaceDE w:val="0"/>
              <w:autoSpaceDN w:val="0"/>
              <w:adjustRightInd w:val="0"/>
              <w:spacing w:after="120"/>
              <w:ind w:left="1418"/>
              <w:contextualSpacing w:val="0"/>
              <w:textAlignment w:val="baseline"/>
              <w:rPr>
                <w:rFonts w:eastAsia="SimSun"/>
                <w:color w:val="000000" w:themeColor="text1"/>
                <w:sz w:val="22"/>
                <w:lang w:eastAsia="zh-CN"/>
              </w:rPr>
            </w:pPr>
            <w:r w:rsidRPr="007C2236">
              <w:rPr>
                <w:rFonts w:eastAsia="SimSun"/>
                <w:color w:val="000000" w:themeColor="text1"/>
                <w:sz w:val="22"/>
                <w:lang w:eastAsia="zh-CN"/>
              </w:rPr>
              <w:t>Option 1: The definition of relative RSRP accuracy shall be:</w:t>
            </w:r>
          </w:p>
          <w:p w14:paraId="2D5E3781" w14:textId="77777777" w:rsidR="001D34F5" w:rsidRPr="007C2236" w:rsidRDefault="001D34F5" w:rsidP="001D34F5">
            <w:pPr>
              <w:pStyle w:val="ListParagraph"/>
              <w:spacing w:after="120"/>
              <w:ind w:left="2487"/>
              <w:rPr>
                <w:rFonts w:eastAsia="SimSun"/>
                <w:color w:val="000000" w:themeColor="text1"/>
                <w:sz w:val="22"/>
                <w:lang w:eastAsia="zh-CN"/>
              </w:rPr>
            </w:pPr>
            <w:r w:rsidRPr="007C2236">
              <w:rPr>
                <w:rFonts w:eastAsia="DengXian"/>
                <w:b/>
                <w:color w:val="000000" w:themeColor="text1"/>
                <w:sz w:val="22"/>
                <w:lang w:val="en-US" w:eastAsia="zh-CN"/>
              </w:rPr>
              <w:t xml:space="preserve">The relative RSRP accuracy for AI/ML-based beam prediction </w:t>
            </w:r>
            <w:r w:rsidRPr="007C2236">
              <w:rPr>
                <w:rFonts w:eastAsia="DengXian"/>
                <w:b/>
                <w:color w:val="000000" w:themeColor="text1"/>
                <w:sz w:val="22"/>
                <w:lang w:eastAsia="zh-CN"/>
              </w:rPr>
              <w:t xml:space="preserve">= </w:t>
            </w:r>
            <w:r w:rsidRPr="007C2236">
              <w:rPr>
                <w:rFonts w:eastAsia="DengXian"/>
                <w:b/>
                <w:color w:val="000000" w:themeColor="text1"/>
                <w:sz w:val="22"/>
                <w:lang w:val="en-US" w:eastAsia="zh-CN"/>
              </w:rPr>
              <w:t xml:space="preserve">the ground truth of L1-RSRP of the predicted beam index </w:t>
            </w:r>
            <w:proofErr w:type="spellStart"/>
            <w:r w:rsidRPr="007C2236">
              <w:rPr>
                <w:rFonts w:eastAsia="DengXian"/>
                <w:b/>
                <w:i/>
                <w:iCs/>
                <w:color w:val="000000" w:themeColor="text1"/>
                <w:sz w:val="22"/>
                <w:lang w:eastAsia="zh-CN"/>
              </w:rPr>
              <w:t>i</w:t>
            </w:r>
            <w:proofErr w:type="spellEnd"/>
            <w:r w:rsidRPr="007C2236">
              <w:rPr>
                <w:rFonts w:eastAsia="DengXian"/>
                <w:b/>
                <w:color w:val="000000" w:themeColor="text1"/>
                <w:sz w:val="22"/>
                <w:lang w:eastAsia="zh-CN"/>
              </w:rPr>
              <w:t xml:space="preserve"> </w:t>
            </w:r>
            <w:proofErr w:type="gramStart"/>
            <w:r w:rsidRPr="007C2236">
              <w:rPr>
                <w:rFonts w:eastAsia="DengXian"/>
                <w:b/>
                <w:color w:val="000000" w:themeColor="text1"/>
                <w:sz w:val="22"/>
                <w:lang w:eastAsia="zh-CN"/>
              </w:rPr>
              <w:t xml:space="preserve">-  </w:t>
            </w:r>
            <w:r w:rsidRPr="007C2236">
              <w:rPr>
                <w:rFonts w:eastAsia="DengXian"/>
                <w:b/>
                <w:color w:val="000000" w:themeColor="text1"/>
                <w:sz w:val="22"/>
                <w:lang w:val="en-US" w:eastAsia="zh-CN"/>
              </w:rPr>
              <w:t>the</w:t>
            </w:r>
            <w:proofErr w:type="gramEnd"/>
            <w:r w:rsidRPr="007C2236">
              <w:rPr>
                <w:rFonts w:eastAsia="DengXian"/>
                <w:b/>
                <w:color w:val="000000" w:themeColor="text1"/>
                <w:sz w:val="22"/>
                <w:lang w:val="en-US" w:eastAsia="zh-CN"/>
              </w:rPr>
              <w:t xml:space="preserve"> ground truth of the L1-RSRP of the Top-1 ideal beam index </w:t>
            </w:r>
            <w:r w:rsidRPr="007C2236">
              <w:rPr>
                <w:rFonts w:eastAsia="DengXian"/>
                <w:b/>
                <w:i/>
                <w:iCs/>
                <w:color w:val="000000" w:themeColor="text1"/>
                <w:sz w:val="22"/>
                <w:lang w:val="en-US" w:eastAsia="zh-CN"/>
              </w:rPr>
              <w:t>j</w:t>
            </w:r>
          </w:p>
          <w:p w14:paraId="128415D9" w14:textId="77777777" w:rsidR="001D34F5" w:rsidRPr="007C2236" w:rsidRDefault="001D34F5" w:rsidP="001D34F5">
            <w:pPr>
              <w:pStyle w:val="ListParagraph"/>
              <w:numPr>
                <w:ilvl w:val="1"/>
                <w:numId w:val="13"/>
              </w:numPr>
              <w:spacing w:after="120"/>
              <w:ind w:left="1440"/>
              <w:contextualSpacing w:val="0"/>
              <w:rPr>
                <w:rFonts w:eastAsia="SimSun"/>
                <w:color w:val="000000" w:themeColor="text1"/>
                <w:sz w:val="22"/>
                <w:lang w:eastAsia="zh-CN"/>
              </w:rPr>
            </w:pPr>
            <w:r w:rsidRPr="007C2236">
              <w:rPr>
                <w:rFonts w:eastAsia="SimSun"/>
                <w:color w:val="000000" w:themeColor="text1"/>
                <w:sz w:val="22"/>
                <w:lang w:eastAsia="zh-CN"/>
              </w:rPr>
              <w:t>Option 2: The definition of relative RSRP accuracy shall be:</w:t>
            </w:r>
          </w:p>
          <w:p w14:paraId="7046F255" w14:textId="77777777" w:rsidR="001D34F5" w:rsidRPr="007C2236" w:rsidRDefault="001D34F5" w:rsidP="001D34F5">
            <w:pPr>
              <w:pStyle w:val="ListParagraph"/>
              <w:spacing w:after="120"/>
              <w:ind w:left="2376"/>
              <w:rPr>
                <w:rFonts w:eastAsia="SimSun"/>
                <w:color w:val="000000" w:themeColor="text1"/>
                <w:sz w:val="22"/>
                <w:lang w:eastAsia="zh-CN"/>
              </w:rPr>
            </w:pPr>
            <w:r w:rsidRPr="007C2236">
              <w:rPr>
                <w:b/>
                <w:color w:val="000000" w:themeColor="text1"/>
                <w:sz w:val="22"/>
                <w:lang w:eastAsia="zh-CN"/>
              </w:rPr>
              <w:t xml:space="preserve">predicted L1-RSRP of beam index </w:t>
            </w:r>
            <w:proofErr w:type="spellStart"/>
            <w:r w:rsidRPr="007C2236">
              <w:rPr>
                <w:b/>
                <w:color w:val="000000" w:themeColor="text1"/>
                <w:sz w:val="22"/>
                <w:lang w:eastAsia="zh-CN"/>
              </w:rPr>
              <w:t>i</w:t>
            </w:r>
            <w:proofErr w:type="spellEnd"/>
            <w:r w:rsidRPr="007C2236">
              <w:rPr>
                <w:b/>
                <w:color w:val="000000" w:themeColor="text1"/>
                <w:sz w:val="22"/>
                <w:lang w:eastAsia="zh-CN"/>
              </w:rPr>
              <w:t xml:space="preserve"> – predicted L1-RSRP of beam index n, where the beam index n owns the </w:t>
            </w:r>
            <w:bookmarkStart w:id="9" w:name="_Hlk189687884"/>
            <w:r w:rsidRPr="007C2236">
              <w:rPr>
                <w:b/>
                <w:color w:val="000000" w:themeColor="text1"/>
                <w:sz w:val="22"/>
                <w:lang w:eastAsia="zh-CN"/>
              </w:rPr>
              <w:t>largest RSRP among the predicted beams.</w:t>
            </w:r>
          </w:p>
          <w:bookmarkEnd w:id="9"/>
          <w:p w14:paraId="6CCB922C" w14:textId="77777777" w:rsidR="001D34F5" w:rsidRPr="007C2236" w:rsidRDefault="001D34F5" w:rsidP="001D34F5">
            <w:pPr>
              <w:pStyle w:val="ListParagraph"/>
              <w:numPr>
                <w:ilvl w:val="1"/>
                <w:numId w:val="13"/>
              </w:numPr>
              <w:overflowPunct w:val="0"/>
              <w:autoSpaceDE w:val="0"/>
              <w:autoSpaceDN w:val="0"/>
              <w:adjustRightInd w:val="0"/>
              <w:spacing w:after="120"/>
              <w:ind w:leftChars="567" w:left="1446" w:hangingChars="142" w:hanging="312"/>
              <w:contextualSpacing w:val="0"/>
              <w:textAlignment w:val="baseline"/>
              <w:rPr>
                <w:rFonts w:eastAsia="Yu Mincho"/>
                <w:color w:val="000000" w:themeColor="text1"/>
                <w:sz w:val="22"/>
                <w:lang w:eastAsia="ja-JP"/>
              </w:rPr>
            </w:pPr>
            <w:r w:rsidRPr="007C2236">
              <w:rPr>
                <w:rFonts w:eastAsia="Yu Mincho" w:hint="eastAsia"/>
                <w:color w:val="000000" w:themeColor="text1"/>
                <w:sz w:val="22"/>
                <w:lang w:eastAsia="ja-JP"/>
              </w:rPr>
              <w:t xml:space="preserve">Option 3: </w:t>
            </w:r>
            <w:r w:rsidRPr="007C2236">
              <w:rPr>
                <w:rFonts w:eastAsia="SimSun"/>
                <w:color w:val="000000" w:themeColor="text1"/>
                <w:sz w:val="22"/>
                <w:lang w:eastAsia="zh-CN"/>
              </w:rPr>
              <w:t>The definition of relative RSRP accuracy shall be:</w:t>
            </w:r>
          </w:p>
          <w:p w14:paraId="58B3A662" w14:textId="77777777" w:rsidR="001D34F5" w:rsidRPr="007C2236" w:rsidRDefault="001D34F5" w:rsidP="001D34F5">
            <w:pPr>
              <w:pStyle w:val="ListParagraph"/>
              <w:spacing w:after="120"/>
              <w:ind w:left="2376"/>
              <w:rPr>
                <w:rFonts w:eastAsia="Yu Mincho"/>
                <w:color w:val="000000" w:themeColor="text1"/>
                <w:sz w:val="22"/>
                <w:lang w:eastAsia="ja-JP"/>
              </w:rPr>
            </w:pPr>
            <w:r w:rsidRPr="007C2236">
              <w:rPr>
                <w:rFonts w:eastAsiaTheme="minorEastAsia"/>
                <w:b/>
                <w:bCs/>
                <w:color w:val="000000" w:themeColor="text1"/>
                <w:sz w:val="22"/>
                <w:lang w:eastAsia="zh-CN"/>
              </w:rPr>
              <w:t>the RSRP difference between the predicted L1-RSRP of different beams</w:t>
            </w:r>
            <w:r w:rsidRPr="007C2236">
              <w:rPr>
                <w:rFonts w:eastAsiaTheme="minorEastAsia" w:hint="eastAsia"/>
                <w:b/>
                <w:bCs/>
                <w:color w:val="000000" w:themeColor="text1"/>
                <w:sz w:val="22"/>
                <w:lang w:eastAsia="zh-CN"/>
              </w:rPr>
              <w:t>.</w:t>
            </w:r>
          </w:p>
          <w:p w14:paraId="7F02D5F0" w14:textId="77777777" w:rsidR="001D34F5" w:rsidRPr="007C2236" w:rsidRDefault="001D34F5" w:rsidP="001D34F5">
            <w:pPr>
              <w:pStyle w:val="ListParagraph"/>
              <w:numPr>
                <w:ilvl w:val="1"/>
                <w:numId w:val="13"/>
              </w:numPr>
              <w:spacing w:after="120"/>
              <w:ind w:left="1440"/>
              <w:contextualSpacing w:val="0"/>
              <w:rPr>
                <w:rFonts w:eastAsia="SimSun"/>
                <w:color w:val="000000" w:themeColor="text1"/>
                <w:sz w:val="22"/>
                <w:lang w:eastAsia="zh-CN"/>
              </w:rPr>
            </w:pPr>
            <w:r w:rsidRPr="007C2236">
              <w:rPr>
                <w:rFonts w:eastAsia="Yu Mincho" w:hint="eastAsia"/>
                <w:color w:val="000000" w:themeColor="text1"/>
                <w:sz w:val="22"/>
                <w:lang w:eastAsia="ja-JP"/>
              </w:rPr>
              <w:t>Option 4: others</w:t>
            </w:r>
          </w:p>
          <w:p w14:paraId="2B8CA3F3" w14:textId="77777777" w:rsidR="00BE01A4" w:rsidRPr="007C2236" w:rsidRDefault="00BE01A4" w:rsidP="00054512">
            <w:pPr>
              <w:rPr>
                <w:rFonts w:eastAsia="Yu Mincho"/>
                <w:sz w:val="22"/>
                <w:lang w:eastAsia="ja-JP"/>
              </w:rPr>
            </w:pPr>
          </w:p>
        </w:tc>
      </w:tr>
    </w:tbl>
    <w:p w14:paraId="53B442C0" w14:textId="7C09FB01" w:rsidR="00500861" w:rsidRDefault="00500861" w:rsidP="00693891">
      <w:pPr>
        <w:rPr>
          <w:rFonts w:cs="Times New Roman"/>
          <w:sz w:val="22"/>
        </w:rPr>
      </w:pPr>
    </w:p>
    <w:p w14:paraId="25EF4409" w14:textId="6806AE31" w:rsidR="00342606" w:rsidRPr="000F4CDC" w:rsidRDefault="00EB13F3" w:rsidP="007C2236">
      <w:pPr>
        <w:jc w:val="both"/>
        <w:rPr>
          <w:rFonts w:cs="Times New Roman"/>
          <w:color w:val="000000" w:themeColor="text1"/>
          <w:sz w:val="22"/>
        </w:rPr>
      </w:pPr>
      <w:r w:rsidRPr="000F4CDC">
        <w:rPr>
          <w:rFonts w:cs="Times New Roman"/>
          <w:color w:val="000000" w:themeColor="text1"/>
          <w:sz w:val="22"/>
        </w:rPr>
        <w:t xml:space="preserve">RAN4 agreed on the definition of absolute RSRP accuracy </w:t>
      </w:r>
      <w:r w:rsidR="002E7F79">
        <w:rPr>
          <w:rFonts w:cs="Times New Roman"/>
          <w:color w:val="000000" w:themeColor="text1"/>
          <w:sz w:val="22"/>
        </w:rPr>
        <w:t xml:space="preserve">in RAN4 #112bis meeting </w:t>
      </w:r>
      <w:r w:rsidRPr="000F4CDC">
        <w:rPr>
          <w:rFonts w:cs="Times New Roman"/>
          <w:color w:val="000000" w:themeColor="text1"/>
          <w:sz w:val="22"/>
        </w:rPr>
        <w:t xml:space="preserve">as </w:t>
      </w:r>
      <w:r w:rsidR="000F4CDC" w:rsidRPr="000F4CDC">
        <w:rPr>
          <w:rFonts w:cs="Times New Roman"/>
          <w:color w:val="000000" w:themeColor="text1"/>
          <w:sz w:val="22"/>
        </w:rPr>
        <w:t>follows:</w:t>
      </w:r>
    </w:p>
    <w:p w14:paraId="6D3B25B9" w14:textId="696CAECD" w:rsidR="00EB13F3" w:rsidRPr="000F4CDC" w:rsidRDefault="00EB13F3" w:rsidP="007C2236">
      <w:pPr>
        <w:overflowPunct w:val="0"/>
        <w:autoSpaceDE w:val="0"/>
        <w:autoSpaceDN w:val="0"/>
        <w:spacing w:after="180" w:line="240" w:lineRule="auto"/>
        <w:jc w:val="both"/>
        <w:textAlignment w:val="baseline"/>
        <w:rPr>
          <w:rFonts w:eastAsia="Yu Mincho"/>
          <w:color w:val="000000" w:themeColor="text1"/>
          <w:sz w:val="22"/>
        </w:rPr>
      </w:pPr>
      <w:r w:rsidRPr="000F4CDC">
        <w:rPr>
          <w:rFonts w:eastAsia="Yu Mincho"/>
          <w:color w:val="000000" w:themeColor="text1"/>
          <w:sz w:val="22"/>
        </w:rPr>
        <w:t xml:space="preserve">The absolute RSRP accuracy for AI/ML based beam prediction = predicted L1-RSRP of beam index </w:t>
      </w:r>
      <w:proofErr w:type="spellStart"/>
      <w:r w:rsidRPr="000F4CDC">
        <w:rPr>
          <w:rFonts w:eastAsia="Yu Mincho"/>
          <w:color w:val="000000" w:themeColor="text1"/>
          <w:sz w:val="22"/>
        </w:rPr>
        <w:t>i</w:t>
      </w:r>
      <w:proofErr w:type="spellEnd"/>
      <w:r w:rsidRPr="000F4CDC">
        <w:rPr>
          <w:rFonts w:eastAsia="Yu Mincho"/>
          <w:color w:val="000000" w:themeColor="text1"/>
          <w:sz w:val="22"/>
        </w:rPr>
        <w:t xml:space="preserve"> – ground</w:t>
      </w:r>
      <w:r w:rsidR="000F4CDC">
        <w:rPr>
          <w:rFonts w:eastAsia="Yu Mincho"/>
          <w:color w:val="000000" w:themeColor="text1"/>
          <w:sz w:val="22"/>
        </w:rPr>
        <w:t xml:space="preserve"> </w:t>
      </w:r>
      <w:r w:rsidRPr="000F4CDC">
        <w:rPr>
          <w:rFonts w:eastAsia="Yu Mincho"/>
          <w:color w:val="000000" w:themeColor="text1"/>
          <w:sz w:val="22"/>
        </w:rPr>
        <w:t xml:space="preserve">truth of L1-RSRP of beam index </w:t>
      </w:r>
      <w:proofErr w:type="spellStart"/>
      <w:r w:rsidRPr="000F4CDC">
        <w:rPr>
          <w:rFonts w:eastAsia="Yu Mincho"/>
          <w:color w:val="000000" w:themeColor="text1"/>
          <w:sz w:val="22"/>
        </w:rPr>
        <w:t>i</w:t>
      </w:r>
      <w:proofErr w:type="spellEnd"/>
      <w:r w:rsidRPr="000F4CDC">
        <w:rPr>
          <w:rFonts w:eastAsia="Yu Mincho"/>
          <w:color w:val="000000" w:themeColor="text1"/>
          <w:sz w:val="22"/>
        </w:rPr>
        <w:t xml:space="preserve">. </w:t>
      </w:r>
      <w:r w:rsidR="000F4CDC" w:rsidRPr="000F4CDC">
        <w:rPr>
          <w:rFonts w:eastAsia="Yu Mincho"/>
          <w:color w:val="000000" w:themeColor="text1"/>
          <w:sz w:val="22"/>
        </w:rPr>
        <w:t>Here, the index </w:t>
      </w:r>
      <w:proofErr w:type="spellStart"/>
      <w:r w:rsidR="000F4CDC" w:rsidRPr="000F4CDC">
        <w:rPr>
          <w:rFonts w:eastAsia="Yu Mincho"/>
          <w:i/>
          <w:iCs/>
          <w:color w:val="000000" w:themeColor="text1"/>
          <w:sz w:val="22"/>
        </w:rPr>
        <w:t>i</w:t>
      </w:r>
      <w:proofErr w:type="spellEnd"/>
      <w:r w:rsidR="000F4CDC" w:rsidRPr="000F4CDC">
        <w:rPr>
          <w:rFonts w:eastAsia="Yu Mincho"/>
          <w:color w:val="000000" w:themeColor="text1"/>
          <w:sz w:val="22"/>
        </w:rPr>
        <w:t> may correspond to any beam index within the top-K beams based on the ground truth L1-RSRP.</w:t>
      </w:r>
    </w:p>
    <w:p w14:paraId="3BA673ED" w14:textId="223C422C" w:rsidR="00EB13F3" w:rsidRPr="000F4CDC" w:rsidRDefault="000F4CDC" w:rsidP="007C2236">
      <w:pPr>
        <w:overflowPunct w:val="0"/>
        <w:autoSpaceDE w:val="0"/>
        <w:autoSpaceDN w:val="0"/>
        <w:spacing w:after="180" w:line="240" w:lineRule="auto"/>
        <w:jc w:val="both"/>
        <w:textAlignment w:val="baseline"/>
        <w:rPr>
          <w:rFonts w:eastAsia="Yu Mincho"/>
          <w:color w:val="000000" w:themeColor="text1"/>
          <w:sz w:val="22"/>
        </w:rPr>
      </w:pPr>
      <w:r w:rsidRPr="000F4CDC">
        <w:rPr>
          <w:rFonts w:eastAsia="Yu Mincho"/>
          <w:color w:val="000000" w:themeColor="text1"/>
          <w:sz w:val="22"/>
        </w:rPr>
        <w:t>The absolute RSRP accuracy metric provides insight into how much the predicted RSRP values deviate from the actual ground truth RSRP values. It is a critical parameter for evaluating the performance of AI/ML-based beam prediction.</w:t>
      </w:r>
    </w:p>
    <w:p w14:paraId="5D66216C" w14:textId="77777777" w:rsidR="000F4CDC" w:rsidRPr="000F4CDC" w:rsidRDefault="000F4CDC" w:rsidP="007C2236">
      <w:pPr>
        <w:overflowPunct w:val="0"/>
        <w:autoSpaceDE w:val="0"/>
        <w:autoSpaceDN w:val="0"/>
        <w:spacing w:after="180" w:line="240" w:lineRule="auto"/>
        <w:jc w:val="both"/>
        <w:textAlignment w:val="baseline"/>
        <w:rPr>
          <w:rFonts w:eastAsia="Yu Mincho"/>
          <w:color w:val="000000" w:themeColor="text1"/>
          <w:sz w:val="22"/>
          <w:lang w:val="en-US"/>
        </w:rPr>
      </w:pPr>
      <w:r w:rsidRPr="000F4CDC">
        <w:rPr>
          <w:rFonts w:eastAsia="Yu Mincho"/>
          <w:color w:val="000000" w:themeColor="text1"/>
          <w:sz w:val="22"/>
          <w:lang w:val="en-US"/>
        </w:rPr>
        <w:t>Regarding the relative RSRP accuracy, several options have been proposed:</w:t>
      </w:r>
    </w:p>
    <w:p w14:paraId="7DE8D374" w14:textId="2C1D0F07" w:rsidR="000F4CDC" w:rsidRPr="001C6746" w:rsidRDefault="000F4CDC" w:rsidP="007C2236">
      <w:pPr>
        <w:numPr>
          <w:ilvl w:val="0"/>
          <w:numId w:val="14"/>
        </w:numPr>
        <w:overflowPunct w:val="0"/>
        <w:autoSpaceDE w:val="0"/>
        <w:autoSpaceDN w:val="0"/>
        <w:spacing w:after="180" w:line="240" w:lineRule="auto"/>
        <w:jc w:val="both"/>
        <w:textAlignment w:val="baseline"/>
        <w:rPr>
          <w:rFonts w:eastAsia="Yu Mincho"/>
          <w:color w:val="000000" w:themeColor="text1"/>
          <w:sz w:val="22"/>
          <w:lang w:val="en-US"/>
        </w:rPr>
      </w:pPr>
      <w:r w:rsidRPr="000F4CDC">
        <w:rPr>
          <w:rFonts w:eastAsia="Yu Mincho"/>
          <w:color w:val="000000" w:themeColor="text1"/>
          <w:sz w:val="22"/>
          <w:lang w:val="en-US"/>
        </w:rPr>
        <w:lastRenderedPageBreak/>
        <w:t>Option 1:</w:t>
      </w:r>
      <w:r w:rsidR="001C6746">
        <w:rPr>
          <w:rFonts w:eastAsia="Yu Mincho"/>
          <w:color w:val="000000" w:themeColor="text1"/>
          <w:sz w:val="22"/>
          <w:lang w:val="en-US"/>
        </w:rPr>
        <w:t xml:space="preserve"> </w:t>
      </w:r>
      <w:r w:rsidRPr="000F4CDC">
        <w:rPr>
          <w:rFonts w:eastAsia="Yu Mincho"/>
          <w:color w:val="000000" w:themeColor="text1"/>
          <w:sz w:val="22"/>
          <w:lang w:val="en-US"/>
        </w:rPr>
        <w:t xml:space="preserve">The ground truth of L1-RSRP of the predicted beam index </w:t>
      </w:r>
      <w:proofErr w:type="spellStart"/>
      <w:r w:rsidRPr="000F4CDC">
        <w:rPr>
          <w:rFonts w:eastAsia="Yu Mincho"/>
          <w:color w:val="000000" w:themeColor="text1"/>
          <w:sz w:val="22"/>
          <w:lang w:val="en-US"/>
        </w:rPr>
        <w:t>i</w:t>
      </w:r>
      <w:proofErr w:type="spellEnd"/>
      <w:r w:rsidRPr="000F4CDC">
        <w:rPr>
          <w:rFonts w:eastAsia="Yu Mincho"/>
          <w:color w:val="000000" w:themeColor="text1"/>
          <w:sz w:val="22"/>
          <w:lang w:val="en-US"/>
        </w:rPr>
        <w:t xml:space="preserve"> – the ground truth of L1-RSRP of the Top-1 ideal beam index j.</w:t>
      </w:r>
    </w:p>
    <w:p w14:paraId="321D2279" w14:textId="39A98B20" w:rsidR="000F4CDC" w:rsidRDefault="000F4CDC" w:rsidP="007C2236">
      <w:pPr>
        <w:overflowPunct w:val="0"/>
        <w:autoSpaceDE w:val="0"/>
        <w:autoSpaceDN w:val="0"/>
        <w:spacing w:after="180" w:line="240" w:lineRule="auto"/>
        <w:ind w:left="720"/>
        <w:jc w:val="both"/>
        <w:textAlignment w:val="baseline"/>
        <w:rPr>
          <w:rFonts w:eastAsia="Yu Mincho"/>
          <w:color w:val="000000" w:themeColor="text1"/>
          <w:sz w:val="22"/>
          <w:lang w:val="en-US"/>
        </w:rPr>
      </w:pPr>
      <w:r w:rsidRPr="000F4CDC">
        <w:rPr>
          <w:rFonts w:eastAsia="Yu Mincho"/>
          <w:color w:val="000000" w:themeColor="text1"/>
          <w:sz w:val="22"/>
          <w:lang w:val="en-US"/>
        </w:rPr>
        <w:t>This option compares the ground truth RSRP of the predicted beam with the ground truth RSRP of the best beam. However, this approach does not directly evaluate the predicted results in a relative manner. Additionally, if the gap between the best beam and the second-best beam is large, the UE might fail the test, even if the prediction is reasonably accurate.</w:t>
      </w:r>
    </w:p>
    <w:p w14:paraId="68DE9E35" w14:textId="69608609" w:rsidR="000F4CDC" w:rsidRPr="001C6746" w:rsidRDefault="000F4CDC" w:rsidP="007C2236">
      <w:pPr>
        <w:numPr>
          <w:ilvl w:val="0"/>
          <w:numId w:val="14"/>
        </w:numPr>
        <w:overflowPunct w:val="0"/>
        <w:autoSpaceDE w:val="0"/>
        <w:autoSpaceDN w:val="0"/>
        <w:spacing w:after="180" w:line="240" w:lineRule="auto"/>
        <w:jc w:val="both"/>
        <w:textAlignment w:val="baseline"/>
        <w:rPr>
          <w:rFonts w:eastAsia="Yu Mincho"/>
          <w:color w:val="000000" w:themeColor="text1"/>
          <w:sz w:val="22"/>
          <w:lang w:val="en-US"/>
        </w:rPr>
      </w:pPr>
      <w:r w:rsidRPr="000F4CDC">
        <w:rPr>
          <w:rFonts w:eastAsia="Yu Mincho"/>
          <w:color w:val="000000" w:themeColor="text1"/>
          <w:sz w:val="22"/>
          <w:lang w:val="en-US"/>
        </w:rPr>
        <w:t xml:space="preserve">Option 2: Predicted L1-RSRP of beam index </w:t>
      </w:r>
      <w:proofErr w:type="spellStart"/>
      <w:r w:rsidRPr="000F4CDC">
        <w:rPr>
          <w:rFonts w:eastAsia="Yu Mincho"/>
          <w:color w:val="000000" w:themeColor="text1"/>
          <w:sz w:val="22"/>
          <w:lang w:val="en-US"/>
        </w:rPr>
        <w:t>i</w:t>
      </w:r>
      <w:proofErr w:type="spellEnd"/>
      <w:r w:rsidRPr="000F4CDC">
        <w:rPr>
          <w:rFonts w:eastAsia="Yu Mincho"/>
          <w:color w:val="000000" w:themeColor="text1"/>
          <w:sz w:val="22"/>
          <w:lang w:val="en-US"/>
        </w:rPr>
        <w:t xml:space="preserve"> – predicted L1-RSRP of beam index n, where beam index n has the largest RSRP among the predicted beams.</w:t>
      </w:r>
    </w:p>
    <w:p w14:paraId="22C04790" w14:textId="430E5642" w:rsidR="000F4CDC" w:rsidRPr="000F4CDC" w:rsidRDefault="000F4CDC" w:rsidP="007C2236">
      <w:pPr>
        <w:overflowPunct w:val="0"/>
        <w:autoSpaceDE w:val="0"/>
        <w:autoSpaceDN w:val="0"/>
        <w:spacing w:after="180" w:line="240" w:lineRule="auto"/>
        <w:ind w:left="720"/>
        <w:jc w:val="both"/>
        <w:textAlignment w:val="baseline"/>
        <w:rPr>
          <w:rFonts w:eastAsia="Yu Mincho"/>
          <w:color w:val="000000" w:themeColor="text1"/>
          <w:sz w:val="22"/>
          <w:lang w:val="en-US"/>
        </w:rPr>
      </w:pPr>
      <w:r w:rsidRPr="000F4CDC">
        <w:rPr>
          <w:rFonts w:eastAsia="Yu Mincho"/>
          <w:color w:val="000000" w:themeColor="text1"/>
          <w:sz w:val="22"/>
          <w:lang w:val="en-US"/>
        </w:rPr>
        <w:t>This option compares the predicted RSRP values of different beams, focusing on the deviation from the best-predicted beam. However, the predicted RSRP values can be influenced by factors such as beam direction, which may introduce variability.</w:t>
      </w:r>
    </w:p>
    <w:p w14:paraId="1A12A904" w14:textId="0F0610E0" w:rsidR="000F4CDC" w:rsidRPr="001C6746" w:rsidRDefault="000F4CDC" w:rsidP="007C2236">
      <w:pPr>
        <w:numPr>
          <w:ilvl w:val="0"/>
          <w:numId w:val="14"/>
        </w:numPr>
        <w:overflowPunct w:val="0"/>
        <w:autoSpaceDE w:val="0"/>
        <w:autoSpaceDN w:val="0"/>
        <w:spacing w:after="180" w:line="240" w:lineRule="auto"/>
        <w:jc w:val="both"/>
        <w:textAlignment w:val="baseline"/>
        <w:rPr>
          <w:rFonts w:eastAsia="Yu Mincho"/>
          <w:color w:val="000000" w:themeColor="text1"/>
          <w:sz w:val="22"/>
          <w:lang w:val="en-US"/>
        </w:rPr>
      </w:pPr>
      <w:r w:rsidRPr="000F4CDC">
        <w:rPr>
          <w:rFonts w:eastAsia="Yu Mincho"/>
          <w:color w:val="000000" w:themeColor="text1"/>
          <w:sz w:val="22"/>
          <w:lang w:val="en-US"/>
        </w:rPr>
        <w:t>Option 3: The RSRP difference between the predicted L1-RSRP of different beams.</w:t>
      </w:r>
    </w:p>
    <w:p w14:paraId="45861D5A" w14:textId="31AE1C2B" w:rsidR="000F4CDC" w:rsidRDefault="000F4CDC" w:rsidP="007C2236">
      <w:pPr>
        <w:overflowPunct w:val="0"/>
        <w:autoSpaceDE w:val="0"/>
        <w:autoSpaceDN w:val="0"/>
        <w:spacing w:after="180" w:line="240" w:lineRule="auto"/>
        <w:ind w:left="720"/>
        <w:jc w:val="both"/>
        <w:textAlignment w:val="baseline"/>
        <w:rPr>
          <w:rFonts w:eastAsia="Yu Mincho"/>
          <w:color w:val="000000" w:themeColor="text1"/>
          <w:sz w:val="22"/>
          <w:lang w:val="en-US"/>
        </w:rPr>
      </w:pPr>
      <w:r w:rsidRPr="000F4CDC">
        <w:rPr>
          <w:rFonts w:eastAsia="Yu Mincho"/>
          <w:color w:val="000000" w:themeColor="text1"/>
          <w:sz w:val="22"/>
          <w:lang w:val="en-US"/>
        </w:rPr>
        <w:t>This option is similar to Option 2 but is more general in nature, as it does not explicitly reference the best-predicted beam.</w:t>
      </w:r>
    </w:p>
    <w:p w14:paraId="694FAEFF" w14:textId="77777777" w:rsidR="0073538F" w:rsidRDefault="00383E56" w:rsidP="000F4CDC">
      <w:pPr>
        <w:overflowPunct w:val="0"/>
        <w:autoSpaceDE w:val="0"/>
        <w:autoSpaceDN w:val="0"/>
        <w:spacing w:after="180" w:line="240" w:lineRule="auto"/>
        <w:textAlignment w:val="baseline"/>
        <w:rPr>
          <w:rFonts w:eastAsia="Yu Mincho"/>
          <w:b/>
          <w:bCs/>
          <w:color w:val="000000" w:themeColor="text1"/>
          <w:sz w:val="22"/>
          <w:lang w:val="en-US"/>
        </w:rPr>
      </w:pPr>
      <w:r w:rsidRPr="00383E56">
        <w:rPr>
          <w:rFonts w:eastAsia="Yu Mincho"/>
          <w:b/>
          <w:bCs/>
          <w:color w:val="000000" w:themeColor="text1"/>
          <w:sz w:val="22"/>
          <w:lang w:val="en-US"/>
        </w:rPr>
        <w:t xml:space="preserve">Observation 1: </w:t>
      </w:r>
      <w:r w:rsidR="0073538F" w:rsidRPr="0073538F">
        <w:rPr>
          <w:rFonts w:eastAsia="Yu Mincho"/>
          <w:b/>
          <w:bCs/>
          <w:color w:val="000000" w:themeColor="text1"/>
          <w:sz w:val="22"/>
          <w:lang w:val="en-US"/>
        </w:rPr>
        <w:t>If the gap between the best beam and the second-best beam is large, the UE may fail to meet any of the requirements in the test</w:t>
      </w:r>
      <w:r w:rsidR="0073538F">
        <w:rPr>
          <w:rFonts w:eastAsia="Yu Mincho"/>
          <w:b/>
          <w:bCs/>
          <w:color w:val="000000" w:themeColor="text1"/>
          <w:sz w:val="22"/>
          <w:lang w:val="en-US"/>
        </w:rPr>
        <w:t>.</w:t>
      </w:r>
    </w:p>
    <w:p w14:paraId="1F0F64E1" w14:textId="6034C202" w:rsidR="00B67D7C" w:rsidRDefault="000F4CDC" w:rsidP="00B67D7C">
      <w:pPr>
        <w:overflowPunct w:val="0"/>
        <w:autoSpaceDE w:val="0"/>
        <w:autoSpaceDN w:val="0"/>
        <w:spacing w:after="180" w:line="240" w:lineRule="auto"/>
        <w:jc w:val="both"/>
        <w:textAlignment w:val="baseline"/>
        <w:rPr>
          <w:rFonts w:eastAsia="Yu Mincho"/>
          <w:b/>
          <w:bCs/>
          <w:color w:val="000000" w:themeColor="text1"/>
          <w:sz w:val="22"/>
          <w:lang w:val="en-US"/>
        </w:rPr>
      </w:pPr>
      <w:r w:rsidRPr="000F4CDC">
        <w:rPr>
          <w:rFonts w:eastAsia="Yu Mincho"/>
          <w:color w:val="000000" w:themeColor="text1"/>
          <w:sz w:val="22"/>
          <w:lang w:val="en-US"/>
        </w:rPr>
        <w:t>Instead of relying solely on the ground truth or predicted RSRP values, a more comprehensive approach would be to evaluate the absolute RSRP accuracy for each predicted beam and then compare these values across the top-K predicted beams. This approach provides a clearer understanding of how accurately the beams are predicted relative to the best-predicted beam. The definition could be as follows:</w:t>
      </w:r>
    </w:p>
    <w:p w14:paraId="1B76C210" w14:textId="08C45EDB" w:rsidR="000F4CDC" w:rsidRPr="00B66FEE" w:rsidRDefault="00DE7E26" w:rsidP="00B67D7C">
      <w:pPr>
        <w:overflowPunct w:val="0"/>
        <w:autoSpaceDE w:val="0"/>
        <w:autoSpaceDN w:val="0"/>
        <w:spacing w:after="180" w:line="240" w:lineRule="auto"/>
        <w:jc w:val="both"/>
        <w:textAlignment w:val="baseline"/>
        <w:rPr>
          <w:rFonts w:eastAsia="Yu Mincho"/>
          <w:color w:val="000000" w:themeColor="text1"/>
          <w:sz w:val="22"/>
          <w:lang w:val="en-US"/>
        </w:rPr>
      </w:pPr>
      <w:r>
        <w:rPr>
          <w:rFonts w:eastAsia="Yu Mincho"/>
          <w:b/>
          <w:bCs/>
          <w:color w:val="000000" w:themeColor="text1"/>
          <w:sz w:val="22"/>
          <w:lang w:val="en-US"/>
        </w:rPr>
        <w:t>R</w:t>
      </w:r>
      <w:r w:rsidR="000F4CDC" w:rsidRPr="00B66FEE">
        <w:rPr>
          <w:rFonts w:eastAsia="Yu Mincho"/>
          <w:b/>
          <w:bCs/>
          <w:color w:val="000000" w:themeColor="text1"/>
          <w:sz w:val="22"/>
          <w:lang w:val="en-US"/>
        </w:rPr>
        <w:t xml:space="preserve">elative RSRP accuracy for AI/ML-based beam prediction = Absolute L1-RSRP </w:t>
      </w:r>
      <w:r w:rsidR="0087668F" w:rsidRPr="00B66FEE">
        <w:rPr>
          <w:rFonts w:eastAsia="Yu Mincho"/>
          <w:b/>
          <w:bCs/>
          <w:color w:val="000000" w:themeColor="text1"/>
          <w:sz w:val="22"/>
          <w:lang w:val="en-US"/>
        </w:rPr>
        <w:t>A</w:t>
      </w:r>
      <w:r w:rsidR="000F4CDC" w:rsidRPr="00B66FEE">
        <w:rPr>
          <w:rFonts w:eastAsia="Yu Mincho"/>
          <w:b/>
          <w:bCs/>
          <w:color w:val="000000" w:themeColor="text1"/>
          <w:sz w:val="22"/>
          <w:lang w:val="en-US"/>
        </w:rPr>
        <w:t xml:space="preserve">ccuracy of the predicted beam index </w:t>
      </w:r>
      <w:proofErr w:type="spellStart"/>
      <w:r w:rsidR="000F4CDC" w:rsidRPr="00B66FEE">
        <w:rPr>
          <w:rFonts w:eastAsia="Yu Mincho"/>
          <w:b/>
          <w:bCs/>
          <w:color w:val="000000" w:themeColor="text1"/>
          <w:sz w:val="22"/>
          <w:lang w:val="en-US"/>
        </w:rPr>
        <w:t>i</w:t>
      </w:r>
      <w:proofErr w:type="spellEnd"/>
      <w:r w:rsidR="000F4CDC" w:rsidRPr="00B66FEE">
        <w:rPr>
          <w:rFonts w:eastAsia="Yu Mincho"/>
          <w:b/>
          <w:bCs/>
          <w:color w:val="000000" w:themeColor="text1"/>
          <w:sz w:val="22"/>
          <w:lang w:val="en-US"/>
        </w:rPr>
        <w:t xml:space="preserve"> – Absolute L1-RSRP </w:t>
      </w:r>
      <w:r w:rsidR="0087668F" w:rsidRPr="00B66FEE">
        <w:rPr>
          <w:rFonts w:eastAsia="Yu Mincho"/>
          <w:b/>
          <w:bCs/>
          <w:color w:val="000000" w:themeColor="text1"/>
          <w:sz w:val="22"/>
          <w:lang w:val="en-US"/>
        </w:rPr>
        <w:t>A</w:t>
      </w:r>
      <w:r w:rsidR="000F4CDC" w:rsidRPr="00B66FEE">
        <w:rPr>
          <w:rFonts w:eastAsia="Yu Mincho"/>
          <w:b/>
          <w:bCs/>
          <w:color w:val="000000" w:themeColor="text1"/>
          <w:sz w:val="22"/>
          <w:lang w:val="en-US"/>
        </w:rPr>
        <w:t>ccuracy of the best-predicted beam.</w:t>
      </w:r>
    </w:p>
    <w:p w14:paraId="35FF9623" w14:textId="34C5AEB6" w:rsidR="000F4CDC" w:rsidRDefault="000F4CDC" w:rsidP="00B67D7C">
      <w:pPr>
        <w:overflowPunct w:val="0"/>
        <w:autoSpaceDE w:val="0"/>
        <w:autoSpaceDN w:val="0"/>
        <w:spacing w:after="180" w:line="240" w:lineRule="auto"/>
        <w:jc w:val="both"/>
        <w:textAlignment w:val="baseline"/>
        <w:rPr>
          <w:rFonts w:eastAsia="Yu Mincho"/>
          <w:color w:val="000000" w:themeColor="text1"/>
          <w:sz w:val="22"/>
          <w:lang w:val="en-US"/>
        </w:rPr>
      </w:pPr>
      <w:r w:rsidRPr="00520BDC">
        <w:rPr>
          <w:rFonts w:eastAsia="Yu Mincho"/>
          <w:color w:val="000000" w:themeColor="text1"/>
          <w:sz w:val="22"/>
          <w:lang w:val="en-US"/>
        </w:rPr>
        <w:t>This method ensures that the relative accuracy is evaluated based on the deviation of predicted values from the ground truth, while also considering the performance of the best-predicted beam. It provides a more robust and meaningful metric for assessing AI/ML-based beam prediction performance.</w:t>
      </w:r>
    </w:p>
    <w:p w14:paraId="1DE142F0" w14:textId="40C5F2D8" w:rsidR="00B66FEE" w:rsidRPr="00520BDC" w:rsidRDefault="00DE7E26" w:rsidP="00B66FEE">
      <w:pPr>
        <w:overflowPunct w:val="0"/>
        <w:autoSpaceDE w:val="0"/>
        <w:autoSpaceDN w:val="0"/>
        <w:spacing w:after="180" w:line="240" w:lineRule="auto"/>
        <w:jc w:val="both"/>
        <w:textAlignment w:val="baseline"/>
        <w:rPr>
          <w:sz w:val="22"/>
        </w:rPr>
      </w:pPr>
      <w:r w:rsidRPr="00DE7E26">
        <w:rPr>
          <w:sz w:val="22"/>
        </w:rPr>
        <w:t>A similar discussion is taking place in RAN4 related to the study item NR AIML Mob, where a consensus was reached on the definition of relative RSRP accuracy as follows:</w:t>
      </w:r>
    </w:p>
    <w:p w14:paraId="65D1C18C" w14:textId="77777777" w:rsidR="00B66FEE" w:rsidRPr="00520BDC" w:rsidRDefault="00B66FEE" w:rsidP="00B66FEE">
      <w:pPr>
        <w:overflowPunct w:val="0"/>
        <w:autoSpaceDE w:val="0"/>
        <w:autoSpaceDN w:val="0"/>
        <w:spacing w:after="180" w:line="240" w:lineRule="auto"/>
        <w:jc w:val="both"/>
        <w:textAlignment w:val="baseline"/>
        <w:rPr>
          <w:sz w:val="22"/>
        </w:rPr>
      </w:pPr>
      <w:r w:rsidRPr="00520BDC">
        <w:rPr>
          <w:sz w:val="22"/>
        </w:rPr>
        <w:t>Predicted relative RSRP accuracy = (reported predicted RSRP of cell 1/beam 1 – reported RSRP of cell 2/beam 2) – (ground truth RSRP of cell 1/beam 1 – ground truth RSRP of cell 2/beam 2).</w:t>
      </w:r>
    </w:p>
    <w:p w14:paraId="2E259C19" w14:textId="516684E8" w:rsidR="00800584" w:rsidRDefault="00DE7E26" w:rsidP="00800584">
      <w:pPr>
        <w:pStyle w:val="RAN4H3"/>
        <w:numPr>
          <w:ilvl w:val="0"/>
          <w:numId w:val="0"/>
        </w:numPr>
        <w:jc w:val="both"/>
        <w:rPr>
          <w:rFonts w:ascii="Times New Roman" w:hAnsi="Times New Roman" w:cs="Times New Roman"/>
          <w:sz w:val="22"/>
          <w:szCs w:val="20"/>
        </w:rPr>
      </w:pPr>
      <w:r w:rsidRPr="00DE7E26">
        <w:rPr>
          <w:rFonts w:ascii="Times New Roman" w:hAnsi="Times New Roman" w:cs="Times New Roman"/>
          <w:sz w:val="22"/>
          <w:szCs w:val="20"/>
        </w:rPr>
        <w:t xml:space="preserve">With a minor rearrangement of the above expression, we obtain the following expression, which closely resembles the one we proposed </w:t>
      </w:r>
      <w:r>
        <w:rPr>
          <w:rFonts w:ascii="Times New Roman" w:hAnsi="Times New Roman" w:cs="Times New Roman"/>
          <w:sz w:val="22"/>
          <w:szCs w:val="20"/>
        </w:rPr>
        <w:t>above</w:t>
      </w:r>
      <w:r w:rsidRPr="00DE7E26">
        <w:rPr>
          <w:rFonts w:ascii="Times New Roman" w:hAnsi="Times New Roman" w:cs="Times New Roman"/>
          <w:sz w:val="22"/>
          <w:szCs w:val="20"/>
        </w:rPr>
        <w:t xml:space="preserve"> for relative RSRP accuracy </w:t>
      </w:r>
      <w:r>
        <w:rPr>
          <w:rFonts w:ascii="Times New Roman" w:hAnsi="Times New Roman" w:cs="Times New Roman"/>
          <w:sz w:val="22"/>
          <w:szCs w:val="20"/>
        </w:rPr>
        <w:t>for</w:t>
      </w:r>
      <w:r w:rsidRPr="00DE7E26">
        <w:rPr>
          <w:rFonts w:ascii="Times New Roman" w:hAnsi="Times New Roman" w:cs="Times New Roman"/>
          <w:sz w:val="22"/>
          <w:szCs w:val="20"/>
        </w:rPr>
        <w:t xml:space="preserve"> AI/ML-based beam prediction.</w:t>
      </w:r>
    </w:p>
    <w:p w14:paraId="49DECD2A" w14:textId="77777777" w:rsidR="00B66FEE" w:rsidRDefault="00B66FEE" w:rsidP="00B66FEE">
      <w:pPr>
        <w:pStyle w:val="RAN4H3"/>
        <w:numPr>
          <w:ilvl w:val="0"/>
          <w:numId w:val="0"/>
        </w:numPr>
        <w:jc w:val="both"/>
        <w:rPr>
          <w:rFonts w:ascii="Times New Roman" w:hAnsi="Times New Roman" w:cs="Times New Roman"/>
          <w:sz w:val="22"/>
          <w:szCs w:val="20"/>
        </w:rPr>
      </w:pPr>
      <w:r w:rsidRPr="00F038D8">
        <w:rPr>
          <w:rFonts w:ascii="Times New Roman" w:hAnsi="Times New Roman" w:cs="Times New Roman"/>
          <w:sz w:val="22"/>
          <w:szCs w:val="20"/>
        </w:rPr>
        <w:t xml:space="preserve">Predicted relative RSRP accuracy = </w:t>
      </w:r>
      <w:r>
        <w:rPr>
          <w:rFonts w:ascii="Times New Roman" w:hAnsi="Times New Roman" w:cs="Times New Roman"/>
          <w:sz w:val="22"/>
          <w:szCs w:val="20"/>
        </w:rPr>
        <w:t>(G</w:t>
      </w:r>
      <w:r w:rsidRPr="00F038D8">
        <w:rPr>
          <w:rFonts w:ascii="Times New Roman" w:hAnsi="Times New Roman" w:cs="Times New Roman"/>
          <w:sz w:val="22"/>
          <w:szCs w:val="20"/>
        </w:rPr>
        <w:t>round truth of RSRP of cell 2/beam2</w:t>
      </w:r>
      <w:r>
        <w:rPr>
          <w:rFonts w:ascii="Times New Roman" w:hAnsi="Times New Roman" w:cs="Times New Roman"/>
          <w:sz w:val="22"/>
          <w:szCs w:val="20"/>
        </w:rPr>
        <w:t xml:space="preserve"> - </w:t>
      </w:r>
      <w:r w:rsidRPr="00F038D8">
        <w:rPr>
          <w:rFonts w:ascii="Times New Roman" w:hAnsi="Times New Roman" w:cs="Times New Roman"/>
          <w:sz w:val="22"/>
          <w:szCs w:val="20"/>
        </w:rPr>
        <w:t>reported RSRP of cell 2/beam2)</w:t>
      </w:r>
      <w:r>
        <w:rPr>
          <w:rFonts w:ascii="Times New Roman" w:hAnsi="Times New Roman" w:cs="Times New Roman"/>
          <w:sz w:val="22"/>
          <w:szCs w:val="20"/>
        </w:rPr>
        <w:t xml:space="preserve"> – (G</w:t>
      </w:r>
      <w:r w:rsidRPr="00F038D8">
        <w:rPr>
          <w:rFonts w:ascii="Times New Roman" w:hAnsi="Times New Roman" w:cs="Times New Roman"/>
          <w:sz w:val="22"/>
          <w:szCs w:val="20"/>
        </w:rPr>
        <w:t>round truth of RSRP of cell 1/beam1</w:t>
      </w:r>
      <w:r>
        <w:rPr>
          <w:rFonts w:ascii="Times New Roman" w:hAnsi="Times New Roman" w:cs="Times New Roman"/>
          <w:sz w:val="22"/>
          <w:szCs w:val="20"/>
        </w:rPr>
        <w:t xml:space="preserve">- </w:t>
      </w:r>
      <w:r w:rsidRPr="00F038D8">
        <w:rPr>
          <w:rFonts w:ascii="Times New Roman" w:hAnsi="Times New Roman" w:cs="Times New Roman"/>
          <w:sz w:val="22"/>
          <w:szCs w:val="20"/>
        </w:rPr>
        <w:t>reported predicted RSRP of cell 1/beam1</w:t>
      </w:r>
      <w:r>
        <w:rPr>
          <w:rFonts w:ascii="Times New Roman" w:hAnsi="Times New Roman" w:cs="Times New Roman"/>
          <w:sz w:val="22"/>
          <w:szCs w:val="20"/>
        </w:rPr>
        <w:t>)</w:t>
      </w:r>
    </w:p>
    <w:p w14:paraId="2069AB7C" w14:textId="7CBB0C5D" w:rsidR="00FF17E0" w:rsidRPr="00800584" w:rsidRDefault="00B66FEE" w:rsidP="00B66FEE">
      <w:pPr>
        <w:rPr>
          <w:rFonts w:cs="Times New Roman"/>
          <w:sz w:val="22"/>
          <w:szCs w:val="20"/>
          <w:lang w:val="en-US"/>
        </w:rPr>
      </w:pPr>
      <w:r w:rsidRPr="00E83408">
        <w:rPr>
          <w:rFonts w:cs="Times New Roman"/>
          <w:sz w:val="22"/>
          <w:szCs w:val="20"/>
          <w:lang w:val="en-US"/>
        </w:rPr>
        <w:t xml:space="preserve">Predicted relative RSRP accuracy = Absolute L3 predicted RSRP accuracy of cell </w:t>
      </w:r>
      <w:r w:rsidR="00800584">
        <w:rPr>
          <w:rFonts w:cs="Times New Roman"/>
          <w:sz w:val="22"/>
          <w:szCs w:val="20"/>
          <w:lang w:val="en-US"/>
        </w:rPr>
        <w:t>1</w:t>
      </w:r>
      <w:r w:rsidRPr="00E83408">
        <w:rPr>
          <w:rFonts w:cs="Times New Roman"/>
          <w:sz w:val="22"/>
          <w:szCs w:val="20"/>
          <w:lang w:val="en-US"/>
        </w:rPr>
        <w:t xml:space="preserve">/beam </w:t>
      </w:r>
      <w:r w:rsidR="00800584">
        <w:rPr>
          <w:rFonts w:cs="Times New Roman"/>
          <w:sz w:val="22"/>
          <w:szCs w:val="20"/>
          <w:lang w:val="en-US"/>
        </w:rPr>
        <w:t>1</w:t>
      </w:r>
      <w:r w:rsidRPr="00E83408">
        <w:rPr>
          <w:rFonts w:cs="Times New Roman"/>
          <w:sz w:val="22"/>
          <w:szCs w:val="20"/>
          <w:lang w:val="en-US"/>
        </w:rPr>
        <w:t xml:space="preserve"> - Absolute L3 predicted RSRP accuracy of cell </w:t>
      </w:r>
      <w:r w:rsidR="00800584">
        <w:rPr>
          <w:rFonts w:cs="Times New Roman"/>
          <w:sz w:val="22"/>
          <w:szCs w:val="20"/>
          <w:lang w:val="en-US"/>
        </w:rPr>
        <w:t>2</w:t>
      </w:r>
      <w:r w:rsidRPr="00E83408">
        <w:rPr>
          <w:rFonts w:cs="Times New Roman"/>
          <w:sz w:val="22"/>
          <w:szCs w:val="20"/>
          <w:lang w:val="en-US"/>
        </w:rPr>
        <w:t xml:space="preserve">/beam </w:t>
      </w:r>
      <w:r w:rsidR="00800584">
        <w:rPr>
          <w:rFonts w:cs="Times New Roman"/>
          <w:sz w:val="22"/>
          <w:szCs w:val="20"/>
          <w:lang w:val="en-US"/>
        </w:rPr>
        <w:t>2</w:t>
      </w:r>
      <w:r w:rsidRPr="00800584">
        <w:rPr>
          <w:rFonts w:cs="Times New Roman"/>
          <w:sz w:val="22"/>
          <w:szCs w:val="20"/>
          <w:lang w:val="en-US"/>
        </w:rPr>
        <w:t>.</w:t>
      </w:r>
    </w:p>
    <w:p w14:paraId="25D60E16" w14:textId="2A8E0D3A" w:rsidR="006160D0" w:rsidRPr="00B66FEE" w:rsidRDefault="006160D0" w:rsidP="006160D0">
      <w:pPr>
        <w:overflowPunct w:val="0"/>
        <w:autoSpaceDE w:val="0"/>
        <w:autoSpaceDN w:val="0"/>
        <w:spacing w:after="180" w:line="240" w:lineRule="auto"/>
        <w:textAlignment w:val="baseline"/>
        <w:rPr>
          <w:rFonts w:eastAsia="Yu Mincho"/>
          <w:b/>
          <w:bCs/>
          <w:color w:val="000000" w:themeColor="text1"/>
          <w:sz w:val="22"/>
          <w:lang w:val="en-US"/>
        </w:rPr>
      </w:pPr>
      <w:r w:rsidRPr="00B66FEE">
        <w:rPr>
          <w:rFonts w:eastAsia="Yu Mincho"/>
          <w:b/>
          <w:bCs/>
          <w:color w:val="000000" w:themeColor="text1"/>
          <w:sz w:val="22"/>
        </w:rPr>
        <w:t>Proposal 1: The definition should capture the idea of relative L1-RSRP accuracy, not relative L1-RSRP values.</w:t>
      </w:r>
    </w:p>
    <w:p w14:paraId="1ECC4300" w14:textId="041D557F" w:rsidR="006160D0" w:rsidRPr="00B66FEE" w:rsidRDefault="006160D0" w:rsidP="006160D0">
      <w:pPr>
        <w:overflowPunct w:val="0"/>
        <w:autoSpaceDE w:val="0"/>
        <w:autoSpaceDN w:val="0"/>
        <w:spacing w:after="180" w:line="240" w:lineRule="auto"/>
        <w:textAlignment w:val="baseline"/>
        <w:rPr>
          <w:rFonts w:eastAsia="Yu Mincho"/>
          <w:b/>
          <w:bCs/>
          <w:color w:val="000000" w:themeColor="text1"/>
          <w:sz w:val="22"/>
        </w:rPr>
      </w:pPr>
      <w:r w:rsidRPr="00B66FEE">
        <w:rPr>
          <w:rFonts w:eastAsia="Yu Mincho"/>
          <w:b/>
          <w:bCs/>
          <w:color w:val="000000" w:themeColor="text1"/>
          <w:sz w:val="22"/>
        </w:rPr>
        <w:t xml:space="preserve">Proposal 2: </w:t>
      </w:r>
      <w:r w:rsidRPr="00B66FEE">
        <w:rPr>
          <w:rFonts w:eastAsia="Yu Mincho"/>
          <w:b/>
          <w:bCs/>
          <w:color w:val="000000" w:themeColor="text1"/>
          <w:sz w:val="22"/>
          <w:lang w:val="en-US"/>
        </w:rPr>
        <w:t xml:space="preserve">The relative RSRP accuracy for AI/ML-based beam prediction = Absolute L1-RSRP Accuracy of the predicted beam index </w:t>
      </w:r>
      <w:proofErr w:type="spellStart"/>
      <w:r w:rsidRPr="00B66FEE">
        <w:rPr>
          <w:rFonts w:eastAsia="Yu Mincho"/>
          <w:b/>
          <w:bCs/>
          <w:color w:val="000000" w:themeColor="text1"/>
          <w:sz w:val="22"/>
          <w:lang w:val="en-US"/>
        </w:rPr>
        <w:t>i</w:t>
      </w:r>
      <w:proofErr w:type="spellEnd"/>
      <w:r w:rsidRPr="00B66FEE">
        <w:rPr>
          <w:rFonts w:eastAsia="Yu Mincho"/>
          <w:b/>
          <w:bCs/>
          <w:color w:val="000000" w:themeColor="text1"/>
          <w:sz w:val="22"/>
          <w:lang w:val="en-US"/>
        </w:rPr>
        <w:t xml:space="preserve"> – Absolute L1-RSRP Accuracy of the best-predicted beam.</w:t>
      </w:r>
    </w:p>
    <w:p w14:paraId="3B38F04C" w14:textId="7D9179DA" w:rsidR="00383E56" w:rsidRDefault="00383E56" w:rsidP="00693891">
      <w:pPr>
        <w:rPr>
          <w:rFonts w:cs="Times New Roman"/>
          <w:sz w:val="22"/>
        </w:rPr>
      </w:pPr>
    </w:p>
    <w:p w14:paraId="77AC528E" w14:textId="516C46A7" w:rsidR="00327FB4" w:rsidRDefault="00327FB4" w:rsidP="00327FB4">
      <w:pPr>
        <w:pStyle w:val="RAN4H2"/>
        <w:rPr>
          <w:sz w:val="28"/>
          <w:szCs w:val="18"/>
          <w:lang w:val="en-US"/>
        </w:rPr>
      </w:pPr>
      <w:r>
        <w:rPr>
          <w:sz w:val="28"/>
          <w:szCs w:val="18"/>
          <w:lang w:val="en-US"/>
        </w:rPr>
        <w:lastRenderedPageBreak/>
        <w:t xml:space="preserve">UE Rx beam knowledge </w:t>
      </w:r>
    </w:p>
    <w:p w14:paraId="6690E2CA" w14:textId="765F8A55" w:rsidR="00327FB4" w:rsidRDefault="00F11F5F" w:rsidP="00F11F5F">
      <w:pPr>
        <w:jc w:val="both"/>
        <w:rPr>
          <w:sz w:val="22"/>
          <w:szCs w:val="24"/>
        </w:rPr>
      </w:pPr>
      <w:r w:rsidRPr="00F11F5F">
        <w:rPr>
          <w:sz w:val="22"/>
          <w:szCs w:val="24"/>
        </w:rPr>
        <w:t>To accurately predict the L1-RSRP of the Tx beams, it would be beneficial for the UE to know the Rx beam paired with each predicted Tx beam. However, if the UE does not have prior knowledge of which Rx beam to use for a new Tx beam direction (due to a change in the TCI state), the UE would need to detect and adapt its Rx beam to align with the new Tx beam. While having knowledge of the Rx beam paired with the predicted Tx beam would help improve prediction accuracy, this knowledge should be internal to the UE and its implementation.</w:t>
      </w:r>
    </w:p>
    <w:p w14:paraId="4A4AD425" w14:textId="18A99994" w:rsidR="00F11F5F" w:rsidRPr="006766B1" w:rsidRDefault="006766B1" w:rsidP="00F11F5F">
      <w:pPr>
        <w:jc w:val="both"/>
        <w:rPr>
          <w:b/>
          <w:bCs/>
          <w:sz w:val="22"/>
          <w:szCs w:val="24"/>
        </w:rPr>
      </w:pPr>
      <w:r w:rsidRPr="006766B1">
        <w:rPr>
          <w:b/>
          <w:bCs/>
          <w:sz w:val="22"/>
          <w:szCs w:val="24"/>
        </w:rPr>
        <w:t xml:space="preserve">Observation </w:t>
      </w:r>
      <w:r w:rsidR="00774B1F">
        <w:rPr>
          <w:b/>
          <w:bCs/>
          <w:sz w:val="22"/>
          <w:szCs w:val="24"/>
        </w:rPr>
        <w:t>2</w:t>
      </w:r>
      <w:r w:rsidRPr="006766B1">
        <w:rPr>
          <w:b/>
          <w:bCs/>
          <w:sz w:val="22"/>
          <w:szCs w:val="24"/>
        </w:rPr>
        <w:t>: An unknown TCI state change can result in increased delay during the state transition.</w:t>
      </w:r>
    </w:p>
    <w:p w14:paraId="4D30F493" w14:textId="4FA065BD" w:rsidR="006C16AC" w:rsidRPr="006766B1" w:rsidRDefault="006766B1" w:rsidP="00F11F5F">
      <w:pPr>
        <w:jc w:val="both"/>
        <w:rPr>
          <w:b/>
          <w:bCs/>
          <w:sz w:val="22"/>
          <w:szCs w:val="24"/>
          <w:lang w:val="en-US"/>
        </w:rPr>
      </w:pPr>
      <w:r w:rsidRPr="006766B1">
        <w:rPr>
          <w:b/>
          <w:bCs/>
          <w:sz w:val="22"/>
          <w:szCs w:val="24"/>
          <w:lang w:val="en-US"/>
        </w:rPr>
        <w:t>Proposal 3: TCI state associated with the predicted beam should be known.</w:t>
      </w:r>
    </w:p>
    <w:p w14:paraId="40495135" w14:textId="70A19AE9" w:rsidR="00002312" w:rsidRPr="00F94619" w:rsidRDefault="00002312" w:rsidP="00002312">
      <w:pPr>
        <w:pStyle w:val="RAN4H2"/>
        <w:rPr>
          <w:sz w:val="28"/>
          <w:szCs w:val="18"/>
          <w:lang w:val="en-US"/>
        </w:rPr>
      </w:pPr>
      <w:r w:rsidRPr="00002312">
        <w:rPr>
          <w:sz w:val="28"/>
          <w:szCs w:val="18"/>
          <w:lang w:val="en-US"/>
        </w:rPr>
        <w:t>Beam prediction KPIs</w:t>
      </w:r>
    </w:p>
    <w:tbl>
      <w:tblPr>
        <w:tblStyle w:val="TableGrid"/>
        <w:tblW w:w="0" w:type="auto"/>
        <w:tblLook w:val="04A0" w:firstRow="1" w:lastRow="0" w:firstColumn="1" w:lastColumn="0" w:noHBand="0" w:noVBand="1"/>
      </w:tblPr>
      <w:tblGrid>
        <w:gridCol w:w="9617"/>
      </w:tblGrid>
      <w:tr w:rsidR="00F94619" w14:paraId="47785936" w14:textId="77777777" w:rsidTr="00AE258C">
        <w:tc>
          <w:tcPr>
            <w:tcW w:w="9617" w:type="dxa"/>
          </w:tcPr>
          <w:p w14:paraId="3D617D26" w14:textId="77777777" w:rsidR="00C66C97" w:rsidRDefault="00C66C97" w:rsidP="00C66C97">
            <w:pPr>
              <w:rPr>
                <w:rFonts w:eastAsia="Yu Mincho"/>
                <w:i/>
                <w:lang w:val="en-US" w:eastAsia="ja-JP"/>
              </w:rPr>
            </w:pPr>
          </w:p>
          <w:p w14:paraId="4855A5D7" w14:textId="1AFED5EC" w:rsidR="00C66C97" w:rsidRPr="00C66C97" w:rsidRDefault="00C66C97" w:rsidP="00C66C97">
            <w:pPr>
              <w:rPr>
                <w:rFonts w:eastAsia="Yu Mincho"/>
                <w:i/>
                <w:lang w:val="en-US" w:eastAsia="ja-JP"/>
              </w:rPr>
            </w:pPr>
            <w:r w:rsidRPr="00C66C97">
              <w:rPr>
                <w:rFonts w:eastAsia="Yu Mincho"/>
                <w:i/>
                <w:lang w:val="en-US" w:eastAsia="ja-JP"/>
              </w:rPr>
              <w:t xml:space="preserve">Beam prediction </w:t>
            </w:r>
            <w:r w:rsidRPr="00C66C97">
              <w:rPr>
                <w:rFonts w:eastAsia="Yu Mincho" w:hint="eastAsia"/>
                <w:i/>
                <w:lang w:val="en-US" w:eastAsia="ja-JP"/>
              </w:rPr>
              <w:t>KPIs</w:t>
            </w:r>
          </w:p>
          <w:p w14:paraId="18C7FED3" w14:textId="77777777" w:rsidR="00C66C97" w:rsidRPr="00C66C97" w:rsidRDefault="00C66C97" w:rsidP="00C66C97">
            <w:pPr>
              <w:rPr>
                <w:rFonts w:eastAsia="Yu Mincho"/>
                <w:iCs/>
                <w:lang w:val="en-US" w:eastAsia="ja-JP"/>
              </w:rPr>
            </w:pPr>
            <w:r w:rsidRPr="00C66C97">
              <w:rPr>
                <w:rFonts w:eastAsia="Yu Mincho"/>
                <w:iCs/>
                <w:lang w:val="en-US" w:eastAsia="ja-JP"/>
              </w:rPr>
              <w:t>Different metrics/KPIs have been discussed and were captured in the TR:</w:t>
            </w:r>
          </w:p>
          <w:p w14:paraId="4B87B6B3" w14:textId="77777777" w:rsidR="00C66C97" w:rsidRPr="00C66C97" w:rsidRDefault="00C66C97" w:rsidP="00C66C97">
            <w:pPr>
              <w:rPr>
                <w:rFonts w:eastAsia="Yu Mincho"/>
                <w:iCs/>
                <w:lang w:eastAsia="ja-JP"/>
              </w:rPr>
            </w:pPr>
            <w:r w:rsidRPr="00C66C97">
              <w:rPr>
                <w:rFonts w:eastAsia="Yu Mincho"/>
                <w:iCs/>
                <w:lang w:eastAsia="ja-JP"/>
              </w:rPr>
              <w:t>For metrics for beam management requirements/tests, the following test metrics are identified and could be considered</w:t>
            </w:r>
          </w:p>
          <w:p w14:paraId="748CB3C6" w14:textId="77777777" w:rsidR="002E60CD" w:rsidRDefault="002E60CD" w:rsidP="00C66C97">
            <w:pPr>
              <w:rPr>
                <w:rFonts w:eastAsia="Yu Mincho"/>
                <w:iCs/>
                <w:lang w:eastAsia="ja-JP"/>
              </w:rPr>
            </w:pPr>
          </w:p>
          <w:p w14:paraId="3078C6E5" w14:textId="696576D5" w:rsidR="00C66C97" w:rsidRPr="00C66C97" w:rsidRDefault="00C66C97" w:rsidP="00C66C97">
            <w:pPr>
              <w:rPr>
                <w:rFonts w:eastAsia="Yu Mincho"/>
                <w:iCs/>
                <w:lang w:eastAsia="ja-JP"/>
              </w:rPr>
            </w:pPr>
            <w:r w:rsidRPr="00C66C97">
              <w:rPr>
                <w:rFonts w:eastAsia="Yu Mincho"/>
                <w:iCs/>
                <w:lang w:eastAsia="ja-JP"/>
              </w:rPr>
              <w:t>Option 1: RSRP accuracy</w:t>
            </w:r>
          </w:p>
          <w:p w14:paraId="6CE4A126" w14:textId="77777777" w:rsidR="002E60CD" w:rsidRDefault="002E60CD" w:rsidP="00C66C97">
            <w:pPr>
              <w:rPr>
                <w:rFonts w:eastAsia="Yu Mincho"/>
                <w:iCs/>
                <w:lang w:eastAsia="ja-JP"/>
              </w:rPr>
            </w:pPr>
          </w:p>
          <w:p w14:paraId="24731F2D" w14:textId="786C46CA" w:rsidR="00C66C97" w:rsidRPr="00C66C97" w:rsidRDefault="00C66C97" w:rsidP="00C66C97">
            <w:pPr>
              <w:rPr>
                <w:rFonts w:eastAsia="Yu Mincho"/>
                <w:iCs/>
                <w:lang w:eastAsia="ja-JP"/>
              </w:rPr>
            </w:pPr>
            <w:r w:rsidRPr="00C66C97">
              <w:rPr>
                <w:rFonts w:eastAsia="Yu Mincho"/>
                <w:iCs/>
                <w:lang w:eastAsia="ja-JP"/>
              </w:rPr>
              <w:t>Option 2: Beam prediction accuracy</w:t>
            </w:r>
          </w:p>
          <w:p w14:paraId="6F7FCEF9" w14:textId="4E5F51C5" w:rsidR="00C66C97" w:rsidRPr="00C66C97" w:rsidRDefault="002E60CD" w:rsidP="00C66C97">
            <w:pPr>
              <w:rPr>
                <w:rFonts w:eastAsia="Yu Mincho"/>
                <w:iCs/>
                <w:lang w:eastAsia="ja-JP"/>
              </w:rPr>
            </w:pPr>
            <w:r>
              <w:rPr>
                <w:rFonts w:eastAsia="Yu Mincho"/>
                <w:iCs/>
                <w:lang w:eastAsia="ja-JP"/>
              </w:rPr>
              <w:t xml:space="preserve">      </w:t>
            </w:r>
            <w:r w:rsidR="00C66C97" w:rsidRPr="00C66C97">
              <w:rPr>
                <w:rFonts w:eastAsia="Yu Mincho"/>
                <w:iCs/>
                <w:lang w:eastAsia="ja-JP"/>
              </w:rPr>
              <w:t>-Top-1 (%</w:t>
            </w:r>
            <w:proofErr w:type="gramStart"/>
            <w:r w:rsidR="00C66C97" w:rsidRPr="00C66C97">
              <w:rPr>
                <w:rFonts w:eastAsia="Yu Mincho"/>
                <w:iCs/>
                <w:lang w:eastAsia="ja-JP"/>
              </w:rPr>
              <w:t>) :</w:t>
            </w:r>
            <w:proofErr w:type="gramEnd"/>
            <w:r w:rsidR="00C66C97" w:rsidRPr="00C66C97">
              <w:rPr>
                <w:rFonts w:eastAsia="Yu Mincho"/>
                <w:iCs/>
                <w:lang w:eastAsia="ja-JP"/>
              </w:rPr>
              <w:t xml:space="preserve"> the percentage of "the Top-1 strongest beam is Top-1 predicted beam"</w:t>
            </w:r>
          </w:p>
          <w:p w14:paraId="15340731" w14:textId="64000E16" w:rsidR="00C66C97" w:rsidRPr="00C66C97" w:rsidRDefault="002E60CD" w:rsidP="00C66C97">
            <w:pPr>
              <w:rPr>
                <w:rFonts w:eastAsia="Yu Mincho"/>
                <w:iCs/>
                <w:lang w:eastAsia="ja-JP"/>
              </w:rPr>
            </w:pPr>
            <w:r>
              <w:rPr>
                <w:rFonts w:eastAsia="Yu Mincho"/>
                <w:iCs/>
                <w:lang w:eastAsia="ja-JP"/>
              </w:rPr>
              <w:t xml:space="preserve">      </w:t>
            </w:r>
            <w:r w:rsidR="00C66C97" w:rsidRPr="00C66C97">
              <w:rPr>
                <w:rFonts w:eastAsia="Yu Mincho"/>
                <w:iCs/>
                <w:lang w:eastAsia="ja-JP"/>
              </w:rPr>
              <w:t>-Top-K/1 (%</w:t>
            </w:r>
            <w:proofErr w:type="gramStart"/>
            <w:r w:rsidR="00C66C97" w:rsidRPr="00C66C97">
              <w:rPr>
                <w:rFonts w:eastAsia="Yu Mincho"/>
                <w:iCs/>
                <w:lang w:eastAsia="ja-JP"/>
              </w:rPr>
              <w:t>) :</w:t>
            </w:r>
            <w:proofErr w:type="gramEnd"/>
            <w:r w:rsidR="00C66C97" w:rsidRPr="00C66C97">
              <w:rPr>
                <w:rFonts w:eastAsia="Yu Mincho"/>
                <w:iCs/>
                <w:lang w:eastAsia="ja-JP"/>
              </w:rPr>
              <w:t xml:space="preserve"> the percentage of "the Top-1 strongest beam is one of the Top-K predicted beams"</w:t>
            </w:r>
          </w:p>
          <w:p w14:paraId="0804A976" w14:textId="6B00C62A" w:rsidR="00C66C97" w:rsidRPr="00C66C97" w:rsidRDefault="002E60CD" w:rsidP="00C66C97">
            <w:pPr>
              <w:rPr>
                <w:rFonts w:eastAsia="Yu Mincho"/>
                <w:iCs/>
                <w:lang w:eastAsia="ja-JP"/>
              </w:rPr>
            </w:pPr>
            <w:r>
              <w:rPr>
                <w:rFonts w:eastAsia="Yu Mincho"/>
                <w:iCs/>
                <w:lang w:eastAsia="ja-JP"/>
              </w:rPr>
              <w:t xml:space="preserve">      </w:t>
            </w:r>
            <w:r w:rsidR="00C66C97" w:rsidRPr="00C66C97">
              <w:rPr>
                <w:rFonts w:eastAsia="Yu Mincho"/>
                <w:iCs/>
                <w:lang w:eastAsia="ja-JP"/>
              </w:rPr>
              <w:t>-Top-1/K (%</w:t>
            </w:r>
            <w:proofErr w:type="gramStart"/>
            <w:r w:rsidR="00C66C97" w:rsidRPr="00C66C97">
              <w:rPr>
                <w:rFonts w:eastAsia="Yu Mincho"/>
                <w:iCs/>
                <w:lang w:eastAsia="ja-JP"/>
              </w:rPr>
              <w:t>) :</w:t>
            </w:r>
            <w:proofErr w:type="gramEnd"/>
            <w:r w:rsidR="00C66C97" w:rsidRPr="00C66C97">
              <w:rPr>
                <w:rFonts w:eastAsia="Yu Mincho"/>
                <w:iCs/>
                <w:lang w:eastAsia="ja-JP"/>
              </w:rPr>
              <w:t xml:space="preserve"> the percentage of "the Top-1 predicted beam is one of the Top-K strongest beams"</w:t>
            </w:r>
          </w:p>
          <w:p w14:paraId="4A63F9A0" w14:textId="77777777" w:rsidR="002E60CD" w:rsidRDefault="002E60CD" w:rsidP="00C66C97">
            <w:pPr>
              <w:rPr>
                <w:rFonts w:eastAsia="Yu Mincho"/>
                <w:iCs/>
                <w:lang w:eastAsia="ja-JP"/>
              </w:rPr>
            </w:pPr>
          </w:p>
          <w:p w14:paraId="35E5D25C" w14:textId="1C963B0C" w:rsidR="00C66C97" w:rsidRPr="00C66C97" w:rsidRDefault="00C66C97" w:rsidP="00C66C97">
            <w:pPr>
              <w:rPr>
                <w:rFonts w:eastAsia="Yu Mincho"/>
                <w:iCs/>
                <w:lang w:eastAsia="ja-JP"/>
              </w:rPr>
            </w:pPr>
            <w:r w:rsidRPr="00C66C97">
              <w:rPr>
                <w:rFonts w:eastAsia="Yu Mincho"/>
                <w:iCs/>
                <w:lang w:eastAsia="ja-JP"/>
              </w:rPr>
              <w:t xml:space="preserve">Option 3: The successful rate for the correct prediction which is considered as maximum RSRP among top-K predicted beams is larger than the RSRP of the strongest beam – x dB, </w:t>
            </w:r>
          </w:p>
          <w:p w14:paraId="4CC3D9A1" w14:textId="3E953B89" w:rsidR="00C66C97" w:rsidRPr="00C66C97" w:rsidRDefault="002E60CD" w:rsidP="00C66C97">
            <w:pPr>
              <w:rPr>
                <w:rFonts w:eastAsia="Yu Mincho"/>
                <w:iCs/>
                <w:lang w:eastAsia="ja-JP"/>
              </w:rPr>
            </w:pPr>
            <w:r>
              <w:rPr>
                <w:rFonts w:eastAsia="Yu Mincho"/>
                <w:iCs/>
                <w:lang w:eastAsia="ja-JP"/>
              </w:rPr>
              <w:t xml:space="preserve">     </w:t>
            </w:r>
            <w:r w:rsidR="00C66C97" w:rsidRPr="00C66C97">
              <w:rPr>
                <w:rFonts w:eastAsia="Yu Mincho"/>
                <w:iCs/>
                <w:lang w:eastAsia="ja-JP"/>
              </w:rPr>
              <w:t>-Related measurement accuracy can be considered to determine x</w:t>
            </w:r>
          </w:p>
          <w:p w14:paraId="6A861200" w14:textId="77777777" w:rsidR="002E60CD" w:rsidRDefault="002E60CD" w:rsidP="00C66C97">
            <w:pPr>
              <w:rPr>
                <w:rFonts w:eastAsia="Yu Mincho"/>
                <w:iCs/>
                <w:lang w:eastAsia="ja-JP"/>
              </w:rPr>
            </w:pPr>
          </w:p>
          <w:p w14:paraId="1080D6E6" w14:textId="48FE9AD1" w:rsidR="00C66C97" w:rsidRPr="00C66C97" w:rsidRDefault="00C66C97" w:rsidP="00C66C97">
            <w:pPr>
              <w:rPr>
                <w:rFonts w:eastAsia="Yu Mincho"/>
                <w:iCs/>
                <w:lang w:eastAsia="ja-JP"/>
              </w:rPr>
            </w:pPr>
            <w:r w:rsidRPr="00C66C97">
              <w:rPr>
                <w:rFonts w:eastAsia="Yu Mincho"/>
                <w:iCs/>
                <w:lang w:eastAsia="ja-JP"/>
              </w:rPr>
              <w:t>Option 4: combinations of above options</w:t>
            </w:r>
          </w:p>
          <w:p w14:paraId="0D4C982A" w14:textId="77777777" w:rsidR="00C66C97" w:rsidRDefault="00C66C97" w:rsidP="00C66C97">
            <w:pPr>
              <w:rPr>
                <w:rFonts w:eastAsia="Yu Mincho"/>
                <w:lang w:val="en-US" w:eastAsia="ja-JP"/>
              </w:rPr>
            </w:pPr>
          </w:p>
          <w:p w14:paraId="2680AE98" w14:textId="622A0D6E" w:rsidR="00C66C97" w:rsidRDefault="00C66C97" w:rsidP="00C66C97">
            <w:pPr>
              <w:rPr>
                <w:rFonts w:eastAsia="Yu Mincho"/>
                <w:lang w:val="en-US" w:eastAsia="ja-JP"/>
              </w:rPr>
            </w:pPr>
            <w:r>
              <w:rPr>
                <w:rFonts w:eastAsia="Yu Mincho"/>
                <w:lang w:val="en-US" w:eastAsia="ja-JP"/>
              </w:rPr>
              <w:t xml:space="preserve">Agreement: </w:t>
            </w:r>
          </w:p>
          <w:p w14:paraId="02522A27" w14:textId="77777777" w:rsidR="00C66C97" w:rsidRDefault="00C66C97" w:rsidP="00C66C97">
            <w:pPr>
              <w:rPr>
                <w:rFonts w:eastAsia="Yu Mincho"/>
                <w:lang w:val="en-US" w:eastAsia="ja-JP"/>
              </w:rPr>
            </w:pPr>
          </w:p>
          <w:p w14:paraId="4136A1BF" w14:textId="4E762BF1" w:rsidR="00C66C97" w:rsidRPr="009C082E" w:rsidRDefault="00C66C97" w:rsidP="00C66C97">
            <w:pPr>
              <w:rPr>
                <w:rFonts w:eastAsia="Yu Mincho"/>
                <w:lang w:val="en-US" w:eastAsia="ja-JP"/>
              </w:rPr>
            </w:pPr>
            <w:r w:rsidRPr="009C082E">
              <w:rPr>
                <w:rFonts w:eastAsia="Yu Mincho"/>
                <w:lang w:val="en-US" w:eastAsia="ja-JP"/>
              </w:rPr>
              <w:t>If RSRP and beam ID are reported:</w:t>
            </w:r>
          </w:p>
          <w:p w14:paraId="67E7EE6E" w14:textId="77777777" w:rsidR="00C66C97" w:rsidRPr="009C082E" w:rsidRDefault="00C66C97" w:rsidP="00C66C97">
            <w:pPr>
              <w:numPr>
                <w:ilvl w:val="0"/>
                <w:numId w:val="17"/>
              </w:numPr>
              <w:spacing w:after="180"/>
              <w:rPr>
                <w:rFonts w:eastAsia="Yu Mincho"/>
                <w:lang w:val="en-US" w:eastAsia="ja-JP"/>
              </w:rPr>
            </w:pPr>
            <w:r w:rsidRPr="009C082E">
              <w:rPr>
                <w:rFonts w:eastAsia="Yu Mincho"/>
                <w:lang w:val="en-US" w:eastAsia="ja-JP"/>
              </w:rPr>
              <w:t xml:space="preserve">RSRP accuracy will be one of the KPIs. </w:t>
            </w:r>
          </w:p>
          <w:p w14:paraId="47B2EE31" w14:textId="77777777" w:rsidR="00C66C97" w:rsidRPr="009C082E" w:rsidRDefault="00C66C97" w:rsidP="00C66C97">
            <w:pPr>
              <w:numPr>
                <w:ilvl w:val="1"/>
                <w:numId w:val="17"/>
              </w:numPr>
              <w:spacing w:after="180"/>
              <w:rPr>
                <w:rFonts w:eastAsia="Yu Mincho"/>
                <w:lang w:val="en-US" w:eastAsia="ja-JP"/>
              </w:rPr>
            </w:pPr>
            <w:r w:rsidRPr="009C082E">
              <w:rPr>
                <w:rFonts w:eastAsia="Yu Mincho"/>
                <w:lang w:val="en-US" w:eastAsia="ja-JP"/>
              </w:rPr>
              <w:t>How option 1 is applied is FFS</w:t>
            </w:r>
          </w:p>
          <w:p w14:paraId="3668ADC9" w14:textId="77777777" w:rsidR="00C66C97" w:rsidRPr="009C082E" w:rsidRDefault="00C66C97" w:rsidP="00C66C97">
            <w:pPr>
              <w:numPr>
                <w:ilvl w:val="0"/>
                <w:numId w:val="17"/>
              </w:numPr>
              <w:spacing w:after="180"/>
              <w:rPr>
                <w:rFonts w:eastAsia="Yu Mincho"/>
                <w:lang w:val="en-US" w:eastAsia="ja-JP"/>
              </w:rPr>
            </w:pPr>
            <w:r w:rsidRPr="009C082E">
              <w:rPr>
                <w:rFonts w:eastAsia="Yu Mincho"/>
                <w:lang w:val="en-US" w:eastAsia="ja-JP"/>
              </w:rPr>
              <w:t>Beam ID prediction accuracy will be one of the KPIs</w:t>
            </w:r>
          </w:p>
          <w:p w14:paraId="68DFC5A5" w14:textId="77777777" w:rsidR="00C66C97" w:rsidRPr="009C082E" w:rsidRDefault="00C66C97" w:rsidP="00C66C97">
            <w:pPr>
              <w:numPr>
                <w:ilvl w:val="1"/>
                <w:numId w:val="17"/>
              </w:numPr>
              <w:spacing w:after="180"/>
              <w:rPr>
                <w:rFonts w:eastAsia="Yu Mincho"/>
                <w:lang w:val="en-US" w:eastAsia="ja-JP"/>
              </w:rPr>
            </w:pPr>
            <w:r w:rsidRPr="009C082E">
              <w:rPr>
                <w:rFonts w:eastAsia="Yu Mincho"/>
                <w:lang w:val="en-US" w:eastAsia="ja-JP"/>
              </w:rPr>
              <w:t>FFS whether beam ID prediction accuracy refers to a combination of Option 2 and/or Option 3 or modified Option 2/3 or other options</w:t>
            </w:r>
          </w:p>
          <w:p w14:paraId="6BAE2BAC" w14:textId="77777777" w:rsidR="00C66C97" w:rsidRPr="009C082E" w:rsidRDefault="00C66C97" w:rsidP="00C66C97">
            <w:pPr>
              <w:rPr>
                <w:rFonts w:eastAsia="Yu Mincho"/>
                <w:lang w:val="en-US" w:eastAsia="ja-JP"/>
              </w:rPr>
            </w:pPr>
            <w:r w:rsidRPr="009C082E">
              <w:rPr>
                <w:rFonts w:eastAsia="Yu Mincho"/>
                <w:lang w:val="en-US" w:eastAsia="ja-JP"/>
              </w:rPr>
              <w:t>If only beam ID is reported:</w:t>
            </w:r>
          </w:p>
          <w:p w14:paraId="13CE526F" w14:textId="77777777" w:rsidR="00C66C97" w:rsidRPr="009C082E" w:rsidRDefault="00C66C97" w:rsidP="00C66C97">
            <w:pPr>
              <w:numPr>
                <w:ilvl w:val="0"/>
                <w:numId w:val="17"/>
              </w:numPr>
              <w:spacing w:after="180"/>
              <w:rPr>
                <w:rFonts w:eastAsia="Yu Mincho"/>
                <w:lang w:val="en-US" w:eastAsia="ja-JP"/>
              </w:rPr>
            </w:pPr>
            <w:r w:rsidRPr="009C082E">
              <w:rPr>
                <w:rFonts w:eastAsia="Yu Mincho"/>
                <w:lang w:val="en-US" w:eastAsia="ja-JP"/>
              </w:rPr>
              <w:t>Beam ID prediction accuracy will be used as the KPI</w:t>
            </w:r>
          </w:p>
          <w:p w14:paraId="78BB60AA" w14:textId="2FD2303D" w:rsidR="00F94619" w:rsidRPr="00C66C97" w:rsidRDefault="00C66C97" w:rsidP="00C66C97">
            <w:pPr>
              <w:numPr>
                <w:ilvl w:val="1"/>
                <w:numId w:val="17"/>
              </w:numPr>
              <w:spacing w:after="180"/>
              <w:rPr>
                <w:rFonts w:eastAsiaTheme="minorEastAsia"/>
                <w:lang w:val="en-US" w:eastAsia="ja-JP"/>
              </w:rPr>
            </w:pPr>
            <w:r w:rsidRPr="009C082E">
              <w:rPr>
                <w:rFonts w:eastAsia="Yu Mincho"/>
                <w:lang w:val="en-US" w:eastAsia="ja-JP"/>
              </w:rPr>
              <w:t>FFS whether beam ID prediction accuracy refers to a combination of Option 2 and/or Option 3 or modified Option 2/3 or other options</w:t>
            </w:r>
          </w:p>
        </w:tc>
      </w:tr>
    </w:tbl>
    <w:p w14:paraId="11D5BA1E" w14:textId="7A30484A" w:rsidR="00002312" w:rsidRDefault="00002312" w:rsidP="00002312">
      <w:pPr>
        <w:rPr>
          <w:lang w:val="en-US"/>
        </w:rPr>
      </w:pPr>
    </w:p>
    <w:p w14:paraId="1C2CEF50" w14:textId="793C23E7" w:rsidR="00DB5905" w:rsidRPr="00DB5905" w:rsidRDefault="00DB5905" w:rsidP="00FC6466">
      <w:pPr>
        <w:pStyle w:val="NormalWeb"/>
        <w:jc w:val="both"/>
        <w:rPr>
          <w:rFonts w:eastAsia="Yu Mincho"/>
          <w:sz w:val="22"/>
          <w:szCs w:val="22"/>
        </w:rPr>
      </w:pPr>
      <w:r w:rsidRPr="00DB5905">
        <w:rPr>
          <w:sz w:val="22"/>
          <w:szCs w:val="22"/>
          <w:lang w:val="en-US"/>
        </w:rPr>
        <w:t>The agreed definition for a</w:t>
      </w:r>
      <w:r w:rsidR="00290A18" w:rsidRPr="00DB5905">
        <w:rPr>
          <w:sz w:val="22"/>
          <w:szCs w:val="22"/>
          <w:lang w:val="en-US"/>
        </w:rPr>
        <w:t xml:space="preserve">bsolute RSRP </w:t>
      </w:r>
      <w:r w:rsidRPr="00DB5905">
        <w:rPr>
          <w:sz w:val="22"/>
          <w:szCs w:val="22"/>
          <w:lang w:val="en-US"/>
        </w:rPr>
        <w:t xml:space="preserve">accuracy </w:t>
      </w:r>
      <w:r w:rsidR="00FC6466">
        <w:rPr>
          <w:sz w:val="22"/>
          <w:szCs w:val="22"/>
          <w:lang w:val="en-US"/>
        </w:rPr>
        <w:t>is given section 2.1 above.</w:t>
      </w:r>
    </w:p>
    <w:p w14:paraId="17AA3C91" w14:textId="47E9ED36" w:rsidR="00DB5905" w:rsidRPr="00DB5905" w:rsidRDefault="00DB5905" w:rsidP="00DB58C6">
      <w:pPr>
        <w:pStyle w:val="NormalWeb"/>
        <w:jc w:val="both"/>
        <w:rPr>
          <w:rFonts w:eastAsia="Yu Mincho"/>
          <w:sz w:val="22"/>
          <w:szCs w:val="22"/>
        </w:rPr>
      </w:pPr>
      <w:r w:rsidRPr="00DB5905">
        <w:rPr>
          <w:rFonts w:eastAsia="Yu Mincho"/>
          <w:sz w:val="22"/>
          <w:szCs w:val="22"/>
        </w:rPr>
        <w:t xml:space="preserve">The above definition of RSRP accuracy, ensure the deviation of all the top-K predicted beam is within a limit. Which is a necessary test metric to ensure reliable beam predictions. </w:t>
      </w:r>
    </w:p>
    <w:p w14:paraId="1FB0423D" w14:textId="080B4ABF" w:rsidR="00DB5905" w:rsidRDefault="00DB5905" w:rsidP="00DB58C6">
      <w:pPr>
        <w:pStyle w:val="NormalWeb"/>
        <w:jc w:val="both"/>
        <w:rPr>
          <w:b/>
          <w:bCs/>
          <w:sz w:val="22"/>
          <w:szCs w:val="22"/>
          <w:lang w:val="en-US"/>
        </w:rPr>
      </w:pPr>
      <w:r w:rsidRPr="00DB5905">
        <w:rPr>
          <w:b/>
          <w:bCs/>
          <w:sz w:val="22"/>
          <w:szCs w:val="22"/>
          <w:lang w:val="en-US"/>
        </w:rPr>
        <w:t xml:space="preserve">Proposal </w:t>
      </w:r>
      <w:r w:rsidR="00261A90">
        <w:rPr>
          <w:b/>
          <w:bCs/>
          <w:sz w:val="22"/>
          <w:szCs w:val="22"/>
          <w:lang w:val="en-US"/>
        </w:rPr>
        <w:t>4</w:t>
      </w:r>
      <w:r w:rsidRPr="00DB5905">
        <w:rPr>
          <w:b/>
          <w:bCs/>
          <w:sz w:val="22"/>
          <w:szCs w:val="22"/>
          <w:lang w:val="en-US"/>
        </w:rPr>
        <w:t>: RSRP accuracy should be one of the KPIs.</w:t>
      </w:r>
    </w:p>
    <w:p w14:paraId="75AC3B7E" w14:textId="500CDCD0" w:rsidR="00124E35" w:rsidRPr="00124E35" w:rsidRDefault="00124E35" w:rsidP="00124E35">
      <w:pPr>
        <w:pStyle w:val="NormalWeb"/>
        <w:jc w:val="both"/>
        <w:rPr>
          <w:sz w:val="22"/>
          <w:lang w:val="en-US"/>
        </w:rPr>
      </w:pPr>
      <w:r w:rsidRPr="00124E35">
        <w:rPr>
          <w:sz w:val="22"/>
          <w:lang w:val="en-US"/>
        </w:rPr>
        <w:lastRenderedPageBreak/>
        <w:t>Both Top-K/1 (%) and Top-1/K (%) from Option 2 use similar approaches, evaluating the probability that either the Top-1 strongest beam is part of the Top-K predicted beams, or the Top-1 predicted beam is one of the Top-K strongest beams.</w:t>
      </w:r>
      <w:r>
        <w:rPr>
          <w:sz w:val="22"/>
          <w:lang w:val="en-US"/>
        </w:rPr>
        <w:t xml:space="preserve"> </w:t>
      </w:r>
      <w:r w:rsidRPr="00124E35">
        <w:rPr>
          <w:sz w:val="22"/>
          <w:lang w:val="en-US"/>
        </w:rPr>
        <w:t>However, when K is large, the likelihood of the Top-1 strongest beam becoming part of the Top-K predicted beams—and vice versa—increases. This makes it easier for the test to pass and reduces the ability to validate the reliability of the beam prediction. Therefore, it is important to keep K small to maintain meaningful validation.</w:t>
      </w:r>
      <w:r>
        <w:rPr>
          <w:sz w:val="22"/>
          <w:lang w:val="en-US"/>
        </w:rPr>
        <w:t xml:space="preserve"> Furthermore, </w:t>
      </w:r>
      <w:r w:rsidRPr="00124E35">
        <w:rPr>
          <w:sz w:val="22"/>
          <w:lang w:val="en-US"/>
        </w:rPr>
        <w:t xml:space="preserve">these metrics only ensure the presence of the Top-1 beam within the set of predicted beams, which may limit the network’s ability to select the best beam, particularly when the top beam cannot be allocated. To better address this, </w:t>
      </w:r>
      <w:r>
        <w:rPr>
          <w:sz w:val="22"/>
          <w:lang w:val="en-US"/>
        </w:rPr>
        <w:t xml:space="preserve">update option 2 such that more than one strongest beam is part of the top-K predicted beams.  </w:t>
      </w:r>
    </w:p>
    <w:p w14:paraId="5F780FDA" w14:textId="776BB8FF" w:rsidR="00DB5905" w:rsidRDefault="009F7677" w:rsidP="00DB58C6">
      <w:pPr>
        <w:pStyle w:val="NormalWeb"/>
        <w:jc w:val="both"/>
        <w:rPr>
          <w:b/>
          <w:bCs/>
          <w:sz w:val="22"/>
          <w:szCs w:val="22"/>
          <w:lang w:val="en-US"/>
        </w:rPr>
      </w:pPr>
      <w:r w:rsidRPr="009F7677">
        <w:rPr>
          <w:b/>
          <w:bCs/>
          <w:sz w:val="22"/>
          <w:szCs w:val="22"/>
          <w:lang w:val="en-US"/>
        </w:rPr>
        <w:t>Observation</w:t>
      </w:r>
      <w:r w:rsidR="00261A90">
        <w:rPr>
          <w:b/>
          <w:bCs/>
          <w:sz w:val="22"/>
          <w:szCs w:val="22"/>
          <w:lang w:val="en-US"/>
        </w:rPr>
        <w:t xml:space="preserve"> 3</w:t>
      </w:r>
      <w:r w:rsidRPr="009F7677">
        <w:rPr>
          <w:b/>
          <w:bCs/>
          <w:sz w:val="22"/>
          <w:szCs w:val="22"/>
          <w:lang w:val="en-US"/>
        </w:rPr>
        <w:t xml:space="preserve">: </w:t>
      </w:r>
      <w:r>
        <w:rPr>
          <w:b/>
          <w:bCs/>
          <w:sz w:val="22"/>
          <w:szCs w:val="22"/>
          <w:lang w:val="en-US"/>
        </w:rPr>
        <w:t>W</w:t>
      </w:r>
      <w:r w:rsidRPr="00124E35">
        <w:rPr>
          <w:b/>
          <w:bCs/>
          <w:sz w:val="22"/>
          <w:szCs w:val="22"/>
          <w:lang w:val="en-US"/>
        </w:rPr>
        <w:t>hen K is large, the likelihood of the Top-1 strongest beam becoming part of the Top-K predicted beams</w:t>
      </w:r>
      <w:r>
        <w:rPr>
          <w:b/>
          <w:bCs/>
          <w:sz w:val="22"/>
          <w:szCs w:val="22"/>
          <w:lang w:val="en-US"/>
        </w:rPr>
        <w:t xml:space="preserve"> </w:t>
      </w:r>
      <w:r w:rsidRPr="00124E35">
        <w:rPr>
          <w:b/>
          <w:bCs/>
          <w:sz w:val="22"/>
          <w:szCs w:val="22"/>
          <w:lang w:val="en-US"/>
        </w:rPr>
        <w:t>increases</w:t>
      </w:r>
      <w:r>
        <w:rPr>
          <w:b/>
          <w:bCs/>
          <w:sz w:val="22"/>
          <w:szCs w:val="22"/>
          <w:lang w:val="en-US"/>
        </w:rPr>
        <w:t>.</w:t>
      </w:r>
    </w:p>
    <w:p w14:paraId="7B776AEC" w14:textId="2A3CB429" w:rsidR="009F7677" w:rsidRDefault="009F7677" w:rsidP="00DB58C6">
      <w:pPr>
        <w:pStyle w:val="NormalWeb"/>
        <w:jc w:val="both"/>
        <w:rPr>
          <w:b/>
          <w:bCs/>
          <w:sz w:val="22"/>
          <w:szCs w:val="22"/>
        </w:rPr>
      </w:pPr>
      <w:r>
        <w:rPr>
          <w:b/>
          <w:bCs/>
          <w:sz w:val="22"/>
          <w:szCs w:val="22"/>
          <w:lang w:val="en-US"/>
        </w:rPr>
        <w:t>Proposal</w:t>
      </w:r>
      <w:r w:rsidR="00261A90">
        <w:rPr>
          <w:b/>
          <w:bCs/>
          <w:sz w:val="22"/>
          <w:szCs w:val="22"/>
          <w:lang w:val="en-US"/>
        </w:rPr>
        <w:t xml:space="preserve"> 5</w:t>
      </w:r>
      <w:r>
        <w:rPr>
          <w:b/>
          <w:bCs/>
          <w:sz w:val="22"/>
          <w:szCs w:val="22"/>
          <w:lang w:val="en-US"/>
        </w:rPr>
        <w:t xml:space="preserve">: </w:t>
      </w:r>
      <w:r w:rsidRPr="009F7677">
        <w:rPr>
          <w:b/>
          <w:bCs/>
          <w:sz w:val="22"/>
          <w:szCs w:val="22"/>
        </w:rPr>
        <w:t>For Option 2, the value of K should be kept small to ensure more meaningful validation and reduce the likelihood of the Top-1 strongest beam easily fitting into the Top-K predicted beams</w:t>
      </w:r>
      <w:r>
        <w:rPr>
          <w:b/>
          <w:bCs/>
          <w:sz w:val="22"/>
          <w:szCs w:val="22"/>
        </w:rPr>
        <w:t>.</w:t>
      </w:r>
    </w:p>
    <w:p w14:paraId="6CA864C4" w14:textId="06E3B3E8" w:rsidR="009F7677" w:rsidRDefault="009F7677" w:rsidP="00DB58C6">
      <w:pPr>
        <w:pStyle w:val="NormalWeb"/>
        <w:jc w:val="both"/>
        <w:rPr>
          <w:b/>
          <w:bCs/>
          <w:iCs/>
          <w:sz w:val="22"/>
          <w:szCs w:val="22"/>
        </w:rPr>
      </w:pPr>
      <w:r>
        <w:rPr>
          <w:b/>
          <w:bCs/>
          <w:sz w:val="22"/>
          <w:szCs w:val="22"/>
        </w:rPr>
        <w:t>Proposal</w:t>
      </w:r>
      <w:r w:rsidR="00261A90">
        <w:rPr>
          <w:b/>
          <w:bCs/>
          <w:sz w:val="22"/>
          <w:szCs w:val="22"/>
        </w:rPr>
        <w:t xml:space="preserve"> 6</w:t>
      </w:r>
      <w:r>
        <w:rPr>
          <w:b/>
          <w:bCs/>
          <w:sz w:val="22"/>
          <w:szCs w:val="22"/>
        </w:rPr>
        <w:t>: Updated Option 2: Top N/K (%)</w:t>
      </w:r>
      <w:r w:rsidRPr="00C66C97">
        <w:rPr>
          <w:b/>
          <w:bCs/>
          <w:iCs/>
          <w:sz w:val="22"/>
          <w:szCs w:val="22"/>
        </w:rPr>
        <w:t xml:space="preserve">: </w:t>
      </w:r>
      <w:r w:rsidRPr="009F7677">
        <w:rPr>
          <w:b/>
          <w:bCs/>
          <w:iCs/>
          <w:sz w:val="22"/>
          <w:szCs w:val="22"/>
        </w:rPr>
        <w:t>Top-N/K (%): The percentage of the Top-N predicted beams that are among the Top-K strongest beams.</w:t>
      </w:r>
    </w:p>
    <w:p w14:paraId="4AB73AC2" w14:textId="59016DF8" w:rsidR="00DB58C6" w:rsidRPr="00DB58C6" w:rsidRDefault="002D7456" w:rsidP="00DB58C6">
      <w:pPr>
        <w:pStyle w:val="NormalWeb"/>
        <w:jc w:val="both"/>
        <w:rPr>
          <w:sz w:val="22"/>
          <w:lang w:val="en-US"/>
        </w:rPr>
      </w:pPr>
      <w:r w:rsidRPr="002D7456">
        <w:rPr>
          <w:sz w:val="22"/>
        </w:rPr>
        <w:t>If the threshold for RSRP accuracy is adequately maintained, the deviation of all predicted beams from the ground truth relative to the threshold has already been verified. Option 3 verifies the prediction accuracy of the Top-1 predicted beam within a specified error margin (x dB) compared to the RSRP of the strongest beam, which is somewhat redundant in relation to the RSRP accuracy definition</w:t>
      </w:r>
      <w:r w:rsidR="001F0F74">
        <w:rPr>
          <w:sz w:val="22"/>
          <w:lang w:val="en-US"/>
        </w:rPr>
        <w:t xml:space="preserve">. </w:t>
      </w:r>
      <w:r w:rsidR="001D78C4">
        <w:rPr>
          <w:sz w:val="22"/>
          <w:lang w:val="en-US"/>
        </w:rPr>
        <w:t xml:space="preserve">However, </w:t>
      </w:r>
      <w:r w:rsidR="001D78C4" w:rsidRPr="00DB58C6">
        <w:rPr>
          <w:sz w:val="22"/>
          <w:lang w:val="en-US"/>
        </w:rPr>
        <w:t>it is important to note that it also does not fully address cases where multiple top beams could be valid.</w:t>
      </w:r>
      <w:r w:rsidR="001D78C4">
        <w:rPr>
          <w:sz w:val="22"/>
          <w:lang w:val="en-US"/>
        </w:rPr>
        <w:t xml:space="preserve"> Furthermore, i</w:t>
      </w:r>
      <w:r w:rsidR="00DB58C6" w:rsidRPr="00DB58C6">
        <w:rPr>
          <w:sz w:val="22"/>
          <w:lang w:val="en-US"/>
        </w:rPr>
        <w:t>t is essential to emphasize that, for the Top-K predicted beams, consistency in both RSRP accuracy and beam prediction accuracy should be maintained. Consistency means that the list of predicted beams should contain more than one potential option for the network to select from and must align with the actual beam strength order. This allows the network to make informed decisions, especially in cases where the strongest beam is not available or a</w:t>
      </w:r>
      <w:r w:rsidR="00085C43">
        <w:rPr>
          <w:sz w:val="22"/>
          <w:lang w:val="en-US"/>
        </w:rPr>
        <w:t>ssigna</w:t>
      </w:r>
      <w:r w:rsidR="00DB58C6" w:rsidRPr="00DB58C6">
        <w:rPr>
          <w:sz w:val="22"/>
          <w:lang w:val="en-US"/>
        </w:rPr>
        <w:t>ble.</w:t>
      </w:r>
    </w:p>
    <w:p w14:paraId="5DF01293" w14:textId="19201D38" w:rsidR="00DB58C6" w:rsidRPr="00DE17AE" w:rsidRDefault="001D78C4" w:rsidP="008E6020">
      <w:pPr>
        <w:pStyle w:val="NormalWeb"/>
        <w:jc w:val="both"/>
        <w:rPr>
          <w:b/>
          <w:bCs/>
          <w:sz w:val="22"/>
          <w:szCs w:val="22"/>
        </w:rPr>
      </w:pPr>
      <w:r w:rsidRPr="00DE17AE">
        <w:rPr>
          <w:b/>
          <w:bCs/>
          <w:sz w:val="22"/>
          <w:szCs w:val="22"/>
        </w:rPr>
        <w:t>Observation</w:t>
      </w:r>
      <w:r w:rsidR="00261A90">
        <w:rPr>
          <w:b/>
          <w:bCs/>
          <w:sz w:val="22"/>
          <w:szCs w:val="22"/>
        </w:rPr>
        <w:t xml:space="preserve"> 4</w:t>
      </w:r>
      <w:r w:rsidRPr="00DE17AE">
        <w:rPr>
          <w:b/>
          <w:bCs/>
          <w:sz w:val="22"/>
          <w:szCs w:val="22"/>
        </w:rPr>
        <w:t xml:space="preserve">: </w:t>
      </w:r>
      <w:r w:rsidR="00DE17AE" w:rsidRPr="00DE17AE">
        <w:rPr>
          <w:b/>
          <w:bCs/>
          <w:sz w:val="22"/>
          <w:szCs w:val="22"/>
        </w:rPr>
        <w:t>Option 3 alone is insufficient, as it only validates a single beam</w:t>
      </w:r>
      <w:r w:rsidR="00DE17AE">
        <w:rPr>
          <w:b/>
          <w:bCs/>
          <w:sz w:val="22"/>
          <w:szCs w:val="22"/>
        </w:rPr>
        <w:t>.</w:t>
      </w:r>
    </w:p>
    <w:p w14:paraId="3EF949E7" w14:textId="7269FFFD" w:rsidR="00DE17AE" w:rsidRPr="00701614" w:rsidRDefault="00DE17AE" w:rsidP="00701614">
      <w:pPr>
        <w:pStyle w:val="NormalWeb"/>
        <w:jc w:val="both"/>
        <w:rPr>
          <w:b/>
          <w:bCs/>
          <w:sz w:val="22"/>
          <w:szCs w:val="22"/>
        </w:rPr>
      </w:pPr>
      <w:r w:rsidRPr="00701614">
        <w:rPr>
          <w:b/>
          <w:bCs/>
          <w:sz w:val="22"/>
          <w:szCs w:val="22"/>
        </w:rPr>
        <w:t>Proposal</w:t>
      </w:r>
      <w:r w:rsidR="00261A90" w:rsidRPr="00701614">
        <w:rPr>
          <w:b/>
          <w:bCs/>
          <w:sz w:val="22"/>
          <w:szCs w:val="22"/>
        </w:rPr>
        <w:t xml:space="preserve"> 7</w:t>
      </w:r>
      <w:r w:rsidRPr="00701614">
        <w:rPr>
          <w:b/>
          <w:bCs/>
          <w:sz w:val="22"/>
          <w:szCs w:val="22"/>
        </w:rPr>
        <w:t xml:space="preserve">: </w:t>
      </w:r>
      <w:r w:rsidR="00701614" w:rsidRPr="00701614">
        <w:rPr>
          <w:b/>
          <w:bCs/>
          <w:sz w:val="22"/>
          <w:szCs w:val="22"/>
        </w:rPr>
        <w:t>RSRP accuracy should be included as one of the KPIs, combined with the updated Option 2 and Option 3.</w:t>
      </w:r>
    </w:p>
    <w:p w14:paraId="1B35217A" w14:textId="12F4F966" w:rsidR="00847264" w:rsidRPr="0013167C" w:rsidRDefault="00CD7492" w:rsidP="008C39F7">
      <w:pPr>
        <w:pStyle w:val="RAN4H1"/>
        <w:rPr>
          <w:sz w:val="32"/>
          <w:szCs w:val="18"/>
          <w:lang w:val="en-US"/>
        </w:rPr>
      </w:pPr>
      <w:bookmarkStart w:id="10" w:name="_Toc116995848"/>
      <w:r w:rsidRPr="0013167C">
        <w:rPr>
          <w:sz w:val="32"/>
          <w:szCs w:val="18"/>
          <w:lang w:val="en-US"/>
        </w:rPr>
        <w:t>Conclusion</w:t>
      </w:r>
      <w:bookmarkStart w:id="11" w:name="_Toc116995849"/>
      <w:bookmarkEnd w:id="10"/>
    </w:p>
    <w:p w14:paraId="5B1067F0" w14:textId="081BA571" w:rsidR="00CC7F40" w:rsidRDefault="00CC7F40" w:rsidP="006130A2">
      <w:pPr>
        <w:jc w:val="both"/>
        <w:rPr>
          <w:sz w:val="22"/>
          <w:szCs w:val="24"/>
          <w:lang w:val="en-US"/>
        </w:rPr>
      </w:pPr>
      <w:bookmarkStart w:id="12" w:name="_Hlk181955750"/>
      <w:r>
        <w:rPr>
          <w:sz w:val="22"/>
          <w:szCs w:val="24"/>
          <w:lang w:val="en-US"/>
        </w:rPr>
        <w:t xml:space="preserve">This section summarizes our discussion by listing all the observations and proposals discussed in this contribution. </w:t>
      </w:r>
    </w:p>
    <w:p w14:paraId="4432A19B" w14:textId="2157B6D8" w:rsidR="00790DEB" w:rsidRDefault="00790DEB" w:rsidP="00790DEB">
      <w:pPr>
        <w:overflowPunct w:val="0"/>
        <w:autoSpaceDE w:val="0"/>
        <w:autoSpaceDN w:val="0"/>
        <w:spacing w:after="180" w:line="240" w:lineRule="auto"/>
        <w:textAlignment w:val="baseline"/>
        <w:rPr>
          <w:rFonts w:eastAsia="Yu Mincho"/>
          <w:b/>
          <w:bCs/>
          <w:color w:val="000000" w:themeColor="text1"/>
          <w:sz w:val="22"/>
          <w:lang w:val="en-US"/>
        </w:rPr>
      </w:pPr>
      <w:r w:rsidRPr="00383E56">
        <w:rPr>
          <w:rFonts w:eastAsia="Yu Mincho"/>
          <w:b/>
          <w:bCs/>
          <w:color w:val="000000" w:themeColor="text1"/>
          <w:sz w:val="22"/>
          <w:lang w:val="en-US"/>
        </w:rPr>
        <w:t xml:space="preserve">Observation 1: </w:t>
      </w:r>
      <w:r w:rsidRPr="0073538F">
        <w:rPr>
          <w:rFonts w:eastAsia="Yu Mincho"/>
          <w:b/>
          <w:bCs/>
          <w:color w:val="000000" w:themeColor="text1"/>
          <w:sz w:val="22"/>
          <w:lang w:val="en-US"/>
        </w:rPr>
        <w:t>If the gap between the best beam and the second-best beam is large, the UE may fail to meet any of the requirements in the test</w:t>
      </w:r>
      <w:r>
        <w:rPr>
          <w:rFonts w:eastAsia="Yu Mincho"/>
          <w:b/>
          <w:bCs/>
          <w:color w:val="000000" w:themeColor="text1"/>
          <w:sz w:val="22"/>
          <w:lang w:val="en-US"/>
        </w:rPr>
        <w:t>.</w:t>
      </w:r>
    </w:p>
    <w:p w14:paraId="3D0E49F2" w14:textId="385D63F1" w:rsidR="00790DEB" w:rsidRPr="00790DEB" w:rsidRDefault="00790DEB" w:rsidP="00790DEB">
      <w:pPr>
        <w:jc w:val="both"/>
        <w:rPr>
          <w:b/>
          <w:bCs/>
          <w:sz w:val="22"/>
          <w:szCs w:val="24"/>
        </w:rPr>
      </w:pPr>
      <w:r w:rsidRPr="006766B1">
        <w:rPr>
          <w:b/>
          <w:bCs/>
          <w:sz w:val="22"/>
          <w:szCs w:val="24"/>
        </w:rPr>
        <w:t xml:space="preserve">Observation </w:t>
      </w:r>
      <w:r>
        <w:rPr>
          <w:b/>
          <w:bCs/>
          <w:sz w:val="22"/>
          <w:szCs w:val="24"/>
        </w:rPr>
        <w:t>2</w:t>
      </w:r>
      <w:r w:rsidRPr="006766B1">
        <w:rPr>
          <w:b/>
          <w:bCs/>
          <w:sz w:val="22"/>
          <w:szCs w:val="24"/>
        </w:rPr>
        <w:t>: An unknown TCI state change can result in increased delay during the state transition.</w:t>
      </w:r>
    </w:p>
    <w:p w14:paraId="554B9607" w14:textId="5810C72C" w:rsidR="00790DEB" w:rsidRDefault="00790DEB" w:rsidP="00790DEB">
      <w:pPr>
        <w:pStyle w:val="NormalWeb"/>
        <w:jc w:val="both"/>
        <w:rPr>
          <w:b/>
          <w:bCs/>
          <w:sz w:val="22"/>
          <w:szCs w:val="22"/>
          <w:lang w:val="en-US"/>
        </w:rPr>
      </w:pPr>
      <w:r w:rsidRPr="009F7677">
        <w:rPr>
          <w:b/>
          <w:bCs/>
          <w:sz w:val="22"/>
          <w:szCs w:val="22"/>
          <w:lang w:val="en-US"/>
        </w:rPr>
        <w:t>Observation</w:t>
      </w:r>
      <w:r>
        <w:rPr>
          <w:b/>
          <w:bCs/>
          <w:sz w:val="22"/>
          <w:szCs w:val="22"/>
          <w:lang w:val="en-US"/>
        </w:rPr>
        <w:t xml:space="preserve"> 3</w:t>
      </w:r>
      <w:r w:rsidRPr="009F7677">
        <w:rPr>
          <w:b/>
          <w:bCs/>
          <w:sz w:val="22"/>
          <w:szCs w:val="22"/>
          <w:lang w:val="en-US"/>
        </w:rPr>
        <w:t xml:space="preserve">: </w:t>
      </w:r>
      <w:r>
        <w:rPr>
          <w:b/>
          <w:bCs/>
          <w:sz w:val="22"/>
          <w:szCs w:val="22"/>
          <w:lang w:val="en-US"/>
        </w:rPr>
        <w:t>W</w:t>
      </w:r>
      <w:r w:rsidRPr="00124E35">
        <w:rPr>
          <w:b/>
          <w:bCs/>
          <w:sz w:val="22"/>
          <w:szCs w:val="22"/>
          <w:lang w:val="en-US"/>
        </w:rPr>
        <w:t>hen K is large, the likelihood of the Top-1 strongest beam becoming part of the Top-K predicted beams</w:t>
      </w:r>
      <w:r>
        <w:rPr>
          <w:b/>
          <w:bCs/>
          <w:sz w:val="22"/>
          <w:szCs w:val="22"/>
          <w:lang w:val="en-US"/>
        </w:rPr>
        <w:t xml:space="preserve"> </w:t>
      </w:r>
      <w:r w:rsidRPr="00124E35">
        <w:rPr>
          <w:b/>
          <w:bCs/>
          <w:sz w:val="22"/>
          <w:szCs w:val="22"/>
          <w:lang w:val="en-US"/>
        </w:rPr>
        <w:t>increases</w:t>
      </w:r>
      <w:r>
        <w:rPr>
          <w:b/>
          <w:bCs/>
          <w:sz w:val="22"/>
          <w:szCs w:val="22"/>
          <w:lang w:val="en-US"/>
        </w:rPr>
        <w:t>.</w:t>
      </w:r>
    </w:p>
    <w:p w14:paraId="16B5C8E4" w14:textId="31A32DF1" w:rsidR="00790DEB" w:rsidRPr="00790DEB" w:rsidRDefault="00790DEB" w:rsidP="00790DEB">
      <w:pPr>
        <w:pStyle w:val="NormalWeb"/>
        <w:jc w:val="both"/>
        <w:rPr>
          <w:b/>
          <w:bCs/>
          <w:sz w:val="22"/>
          <w:szCs w:val="22"/>
        </w:rPr>
      </w:pPr>
      <w:r w:rsidRPr="00DE17AE">
        <w:rPr>
          <w:b/>
          <w:bCs/>
          <w:sz w:val="22"/>
          <w:szCs w:val="22"/>
        </w:rPr>
        <w:t>Observation</w:t>
      </w:r>
      <w:r>
        <w:rPr>
          <w:b/>
          <w:bCs/>
          <w:sz w:val="22"/>
          <w:szCs w:val="22"/>
        </w:rPr>
        <w:t xml:space="preserve"> 4</w:t>
      </w:r>
      <w:r w:rsidRPr="00DE17AE">
        <w:rPr>
          <w:b/>
          <w:bCs/>
          <w:sz w:val="22"/>
          <w:szCs w:val="22"/>
        </w:rPr>
        <w:t>: Option 3 alone is insufficient, as it only validates a single beam</w:t>
      </w:r>
      <w:r>
        <w:rPr>
          <w:b/>
          <w:bCs/>
          <w:sz w:val="22"/>
          <w:szCs w:val="22"/>
        </w:rPr>
        <w:t>.</w:t>
      </w:r>
    </w:p>
    <w:p w14:paraId="0A751407" w14:textId="54302015" w:rsidR="00790DEB" w:rsidRPr="00B66FEE" w:rsidRDefault="00790DEB" w:rsidP="00790DEB">
      <w:pPr>
        <w:overflowPunct w:val="0"/>
        <w:autoSpaceDE w:val="0"/>
        <w:autoSpaceDN w:val="0"/>
        <w:spacing w:after="180" w:line="240" w:lineRule="auto"/>
        <w:textAlignment w:val="baseline"/>
        <w:rPr>
          <w:rFonts w:eastAsia="Yu Mincho"/>
          <w:b/>
          <w:bCs/>
          <w:color w:val="000000" w:themeColor="text1"/>
          <w:sz w:val="22"/>
          <w:lang w:val="en-US"/>
        </w:rPr>
      </w:pPr>
      <w:r w:rsidRPr="00B66FEE">
        <w:rPr>
          <w:rFonts w:eastAsia="Yu Mincho"/>
          <w:b/>
          <w:bCs/>
          <w:color w:val="000000" w:themeColor="text1"/>
          <w:sz w:val="22"/>
        </w:rPr>
        <w:t>Proposal 1: The definition should capture the idea of relative L1-RSRP accuracy, not relative L1-RSRP values.</w:t>
      </w:r>
    </w:p>
    <w:p w14:paraId="488E0BE3" w14:textId="77777777" w:rsidR="00790DEB" w:rsidRPr="00B66FEE" w:rsidRDefault="00790DEB" w:rsidP="00790DEB">
      <w:pPr>
        <w:overflowPunct w:val="0"/>
        <w:autoSpaceDE w:val="0"/>
        <w:autoSpaceDN w:val="0"/>
        <w:spacing w:after="180" w:line="240" w:lineRule="auto"/>
        <w:textAlignment w:val="baseline"/>
        <w:rPr>
          <w:rFonts w:eastAsia="Yu Mincho"/>
          <w:b/>
          <w:bCs/>
          <w:color w:val="000000" w:themeColor="text1"/>
          <w:sz w:val="22"/>
        </w:rPr>
      </w:pPr>
      <w:r w:rsidRPr="00B66FEE">
        <w:rPr>
          <w:rFonts w:eastAsia="Yu Mincho"/>
          <w:b/>
          <w:bCs/>
          <w:color w:val="000000" w:themeColor="text1"/>
          <w:sz w:val="22"/>
        </w:rPr>
        <w:t xml:space="preserve">Proposal 2: </w:t>
      </w:r>
      <w:r w:rsidRPr="00B66FEE">
        <w:rPr>
          <w:rFonts w:eastAsia="Yu Mincho"/>
          <w:b/>
          <w:bCs/>
          <w:color w:val="000000" w:themeColor="text1"/>
          <w:sz w:val="22"/>
          <w:lang w:val="en-US"/>
        </w:rPr>
        <w:t xml:space="preserve">The relative RSRP accuracy for AI/ML-based beam prediction = Absolute L1-RSRP Accuracy of the predicted beam index </w:t>
      </w:r>
      <w:proofErr w:type="spellStart"/>
      <w:r w:rsidRPr="00B66FEE">
        <w:rPr>
          <w:rFonts w:eastAsia="Yu Mincho"/>
          <w:b/>
          <w:bCs/>
          <w:color w:val="000000" w:themeColor="text1"/>
          <w:sz w:val="22"/>
          <w:lang w:val="en-US"/>
        </w:rPr>
        <w:t>i</w:t>
      </w:r>
      <w:proofErr w:type="spellEnd"/>
      <w:r w:rsidRPr="00B66FEE">
        <w:rPr>
          <w:rFonts w:eastAsia="Yu Mincho"/>
          <w:b/>
          <w:bCs/>
          <w:color w:val="000000" w:themeColor="text1"/>
          <w:sz w:val="22"/>
          <w:lang w:val="en-US"/>
        </w:rPr>
        <w:t xml:space="preserve"> – Absolute L1-RSRP Accuracy of the best-predicted beam.</w:t>
      </w:r>
    </w:p>
    <w:p w14:paraId="32FBEF9A" w14:textId="77777777" w:rsidR="00790DEB" w:rsidRDefault="00790DEB" w:rsidP="00790DEB">
      <w:pPr>
        <w:jc w:val="both"/>
        <w:rPr>
          <w:b/>
          <w:bCs/>
          <w:sz w:val="22"/>
          <w:szCs w:val="24"/>
          <w:lang w:val="en-US"/>
        </w:rPr>
      </w:pPr>
      <w:r w:rsidRPr="006766B1">
        <w:rPr>
          <w:b/>
          <w:bCs/>
          <w:sz w:val="22"/>
          <w:szCs w:val="24"/>
          <w:lang w:val="en-US"/>
        </w:rPr>
        <w:lastRenderedPageBreak/>
        <w:t>Proposal 3: TCI state associated with the predicted beam should be known.</w:t>
      </w:r>
    </w:p>
    <w:p w14:paraId="5177BE4F" w14:textId="77777777" w:rsidR="00790DEB" w:rsidRDefault="00790DEB" w:rsidP="00790DEB">
      <w:pPr>
        <w:pStyle w:val="NormalWeb"/>
        <w:jc w:val="both"/>
        <w:rPr>
          <w:b/>
          <w:bCs/>
          <w:sz w:val="22"/>
          <w:szCs w:val="22"/>
          <w:lang w:val="en-US"/>
        </w:rPr>
      </w:pPr>
      <w:r w:rsidRPr="00DB5905">
        <w:rPr>
          <w:b/>
          <w:bCs/>
          <w:sz w:val="22"/>
          <w:szCs w:val="22"/>
          <w:lang w:val="en-US"/>
        </w:rPr>
        <w:t xml:space="preserve">Proposal </w:t>
      </w:r>
      <w:r>
        <w:rPr>
          <w:b/>
          <w:bCs/>
          <w:sz w:val="22"/>
          <w:szCs w:val="22"/>
          <w:lang w:val="en-US"/>
        </w:rPr>
        <w:t>4</w:t>
      </w:r>
      <w:r w:rsidRPr="00DB5905">
        <w:rPr>
          <w:b/>
          <w:bCs/>
          <w:sz w:val="22"/>
          <w:szCs w:val="22"/>
          <w:lang w:val="en-US"/>
        </w:rPr>
        <w:t>: RSRP accuracy should be one of the KPIs.</w:t>
      </w:r>
    </w:p>
    <w:p w14:paraId="56261953" w14:textId="77777777" w:rsidR="00790DEB" w:rsidRDefault="00790DEB" w:rsidP="00790DEB">
      <w:pPr>
        <w:pStyle w:val="NormalWeb"/>
        <w:jc w:val="both"/>
        <w:rPr>
          <w:b/>
          <w:bCs/>
          <w:sz w:val="22"/>
          <w:szCs w:val="22"/>
        </w:rPr>
      </w:pPr>
      <w:r>
        <w:rPr>
          <w:b/>
          <w:bCs/>
          <w:sz w:val="22"/>
          <w:szCs w:val="22"/>
          <w:lang w:val="en-US"/>
        </w:rPr>
        <w:t xml:space="preserve">Proposal 5: </w:t>
      </w:r>
      <w:r w:rsidRPr="009F7677">
        <w:rPr>
          <w:b/>
          <w:bCs/>
          <w:sz w:val="22"/>
          <w:szCs w:val="22"/>
        </w:rPr>
        <w:t>For Option 2, the value of K should be kept small to ensure more meaningful validation and reduce the likelihood of the Top-1 strongest beam easily fitting into the Top-K predicted beams</w:t>
      </w:r>
      <w:r>
        <w:rPr>
          <w:b/>
          <w:bCs/>
          <w:sz w:val="22"/>
          <w:szCs w:val="22"/>
        </w:rPr>
        <w:t>.</w:t>
      </w:r>
    </w:p>
    <w:p w14:paraId="0EA67672" w14:textId="77777777" w:rsidR="00790DEB" w:rsidRDefault="00790DEB" w:rsidP="00790DEB">
      <w:pPr>
        <w:pStyle w:val="NormalWeb"/>
        <w:jc w:val="both"/>
        <w:rPr>
          <w:b/>
          <w:bCs/>
          <w:iCs/>
          <w:sz w:val="22"/>
          <w:szCs w:val="22"/>
        </w:rPr>
      </w:pPr>
      <w:r>
        <w:rPr>
          <w:b/>
          <w:bCs/>
          <w:sz w:val="22"/>
          <w:szCs w:val="22"/>
        </w:rPr>
        <w:t>Proposal 6: Updated Option 2: Top N/K (%)</w:t>
      </w:r>
      <w:r w:rsidRPr="00C66C97">
        <w:rPr>
          <w:b/>
          <w:bCs/>
          <w:iCs/>
          <w:sz w:val="22"/>
          <w:szCs w:val="22"/>
        </w:rPr>
        <w:t xml:space="preserve">: </w:t>
      </w:r>
      <w:r w:rsidRPr="009F7677">
        <w:rPr>
          <w:b/>
          <w:bCs/>
          <w:iCs/>
          <w:sz w:val="22"/>
          <w:szCs w:val="22"/>
        </w:rPr>
        <w:t>Top-N/K (%): The percentage of the Top-N predicted beams that are among the Top-K strongest beams.</w:t>
      </w:r>
    </w:p>
    <w:p w14:paraId="3CFA306B" w14:textId="3CDE6159" w:rsidR="00774B1F" w:rsidRPr="000F49FA" w:rsidRDefault="000F49FA" w:rsidP="000F49FA">
      <w:pPr>
        <w:pStyle w:val="NormalWeb"/>
        <w:jc w:val="both"/>
        <w:rPr>
          <w:b/>
          <w:bCs/>
          <w:sz w:val="22"/>
          <w:szCs w:val="22"/>
        </w:rPr>
      </w:pPr>
      <w:r w:rsidRPr="00701614">
        <w:rPr>
          <w:b/>
          <w:bCs/>
          <w:sz w:val="22"/>
          <w:szCs w:val="22"/>
        </w:rPr>
        <w:t>Proposal 7: RSRP accuracy should be included as one of the KPIs, combined with the updated Option 2 and Option 3.</w:t>
      </w:r>
    </w:p>
    <w:bookmarkEnd w:id="12"/>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1"/>
    </w:p>
    <w:p w14:paraId="08C171FB" w14:textId="25CD433D" w:rsidR="00F02682" w:rsidRPr="0072705F" w:rsidRDefault="0072705F" w:rsidP="0072705F">
      <w:pPr>
        <w:pStyle w:val="ListParagraph"/>
        <w:numPr>
          <w:ilvl w:val="0"/>
          <w:numId w:val="5"/>
        </w:numPr>
        <w:ind w:right="-22"/>
        <w:rPr>
          <w:sz w:val="22"/>
        </w:rPr>
      </w:pPr>
      <w:bookmarkStart w:id="13" w:name="_Hlk181871526"/>
      <w:r w:rsidRPr="0072705F">
        <w:rPr>
          <w:rFonts w:hint="eastAsia"/>
          <w:sz w:val="22"/>
        </w:rPr>
        <w:t>R4-2502856</w:t>
      </w:r>
      <w:r w:rsidR="002531E3" w:rsidRPr="0072705F">
        <w:rPr>
          <w:sz w:val="22"/>
          <w:lang w:val="en-US"/>
        </w:rPr>
        <w:t xml:space="preserve">, </w:t>
      </w:r>
      <w:r w:rsidR="00F02682" w:rsidRPr="0072705F">
        <w:rPr>
          <w:sz w:val="22"/>
        </w:rPr>
        <w:t>WF on AI/ML air interface part 1</w:t>
      </w:r>
      <w:r w:rsidR="002531E3" w:rsidRPr="0072705F">
        <w:rPr>
          <w:sz w:val="22"/>
          <w:lang w:val="en-US"/>
        </w:rPr>
        <w:t xml:space="preserve">, Qualcomm Incorporated, </w:t>
      </w:r>
      <w:bookmarkEnd w:id="13"/>
      <w:r w:rsidRPr="0072705F">
        <w:rPr>
          <w:rFonts w:hint="eastAsia"/>
          <w:sz w:val="22"/>
        </w:rPr>
        <w:t xml:space="preserve">Athens, Greece, </w:t>
      </w:r>
      <w:r w:rsidRPr="0072705F">
        <w:rPr>
          <w:sz w:val="22"/>
        </w:rPr>
        <w:t>1</w:t>
      </w:r>
      <w:r w:rsidRPr="0072705F">
        <w:rPr>
          <w:rFonts w:hint="eastAsia"/>
          <w:sz w:val="22"/>
        </w:rPr>
        <w:t>7</w:t>
      </w:r>
      <w:r w:rsidRPr="0072705F">
        <w:rPr>
          <w:sz w:val="22"/>
          <w:vertAlign w:val="superscript"/>
        </w:rPr>
        <w:t>th</w:t>
      </w:r>
      <w:r w:rsidRPr="0072705F">
        <w:rPr>
          <w:sz w:val="22"/>
        </w:rPr>
        <w:t xml:space="preserve"> – </w:t>
      </w:r>
      <w:r w:rsidRPr="0072705F">
        <w:rPr>
          <w:rFonts w:hint="eastAsia"/>
          <w:sz w:val="22"/>
        </w:rPr>
        <w:t>21</w:t>
      </w:r>
      <w:r w:rsidRPr="0072705F">
        <w:rPr>
          <w:rFonts w:hint="eastAsia"/>
          <w:sz w:val="22"/>
          <w:vertAlign w:val="superscript"/>
        </w:rPr>
        <w:t>st</w:t>
      </w:r>
      <w:r w:rsidRPr="0072705F">
        <w:rPr>
          <w:rFonts w:hint="eastAsia"/>
          <w:sz w:val="22"/>
        </w:rPr>
        <w:t xml:space="preserve"> February</w:t>
      </w:r>
      <w:r w:rsidRPr="0072705F">
        <w:rPr>
          <w:sz w:val="22"/>
        </w:rPr>
        <w:t>, 202</w:t>
      </w:r>
      <w:r w:rsidRPr="0072705F">
        <w:rPr>
          <w:rFonts w:hint="eastAsia"/>
          <w:sz w:val="22"/>
        </w:rPr>
        <w:t>5</w:t>
      </w:r>
    </w:p>
    <w:p w14:paraId="24F15E16" w14:textId="77777777" w:rsidR="0072705F" w:rsidRPr="0072705F" w:rsidRDefault="0072705F" w:rsidP="0072705F">
      <w:pPr>
        <w:pStyle w:val="ListParagraph"/>
        <w:numPr>
          <w:ilvl w:val="0"/>
          <w:numId w:val="5"/>
        </w:numPr>
        <w:ind w:right="-22"/>
        <w:rPr>
          <w:sz w:val="22"/>
        </w:rPr>
      </w:pPr>
      <w:r w:rsidRPr="0072705F">
        <w:rPr>
          <w:rFonts w:hint="eastAsia"/>
          <w:sz w:val="22"/>
        </w:rPr>
        <w:t>R4-</w:t>
      </w:r>
      <w:r w:rsidRPr="0072705F">
        <w:rPr>
          <w:sz w:val="22"/>
        </w:rPr>
        <w:t>2</w:t>
      </w:r>
      <w:r w:rsidRPr="0072705F">
        <w:rPr>
          <w:rFonts w:hint="eastAsia"/>
          <w:sz w:val="22"/>
        </w:rPr>
        <w:t>503012</w:t>
      </w:r>
      <w:r w:rsidR="00CC7F40" w:rsidRPr="0072705F">
        <w:rPr>
          <w:sz w:val="22"/>
          <w:lang w:val="en-US"/>
        </w:rPr>
        <w:t>, AI/ML ad-hoc meeting minutes</w:t>
      </w:r>
      <w:r w:rsidRPr="0072705F">
        <w:rPr>
          <w:sz w:val="22"/>
          <w:lang w:val="en-US"/>
        </w:rPr>
        <w:t>-1</w:t>
      </w:r>
      <w:r w:rsidR="00CC7F40" w:rsidRPr="0072705F">
        <w:rPr>
          <w:sz w:val="22"/>
          <w:lang w:val="en-US"/>
        </w:rPr>
        <w:t xml:space="preserve">, Qualcomm Incorporated, </w:t>
      </w:r>
      <w:r w:rsidRPr="0072705F">
        <w:rPr>
          <w:rFonts w:hint="eastAsia"/>
          <w:sz w:val="22"/>
        </w:rPr>
        <w:t xml:space="preserve">Athens, Greece, </w:t>
      </w:r>
      <w:r w:rsidRPr="0072705F">
        <w:rPr>
          <w:sz w:val="22"/>
        </w:rPr>
        <w:t>1</w:t>
      </w:r>
      <w:r w:rsidRPr="0072705F">
        <w:rPr>
          <w:rFonts w:hint="eastAsia"/>
          <w:sz w:val="22"/>
        </w:rPr>
        <w:t>7</w:t>
      </w:r>
      <w:r w:rsidRPr="0072705F">
        <w:rPr>
          <w:sz w:val="22"/>
          <w:vertAlign w:val="superscript"/>
        </w:rPr>
        <w:t>th</w:t>
      </w:r>
      <w:r w:rsidRPr="0072705F">
        <w:rPr>
          <w:sz w:val="22"/>
        </w:rPr>
        <w:t xml:space="preserve"> – </w:t>
      </w:r>
      <w:r w:rsidRPr="0072705F">
        <w:rPr>
          <w:rFonts w:hint="eastAsia"/>
          <w:sz w:val="22"/>
        </w:rPr>
        <w:t>21</w:t>
      </w:r>
      <w:r w:rsidRPr="0072705F">
        <w:rPr>
          <w:rFonts w:hint="eastAsia"/>
          <w:sz w:val="22"/>
          <w:vertAlign w:val="superscript"/>
        </w:rPr>
        <w:t>st</w:t>
      </w:r>
      <w:r w:rsidRPr="0072705F">
        <w:rPr>
          <w:rFonts w:hint="eastAsia"/>
          <w:sz w:val="22"/>
        </w:rPr>
        <w:t xml:space="preserve"> February</w:t>
      </w:r>
      <w:r w:rsidRPr="0072705F">
        <w:rPr>
          <w:sz w:val="22"/>
        </w:rPr>
        <w:t>, 202</w:t>
      </w:r>
      <w:r w:rsidRPr="0072705F">
        <w:rPr>
          <w:rFonts w:hint="eastAsia"/>
          <w:sz w:val="22"/>
        </w:rPr>
        <w:t>5</w:t>
      </w:r>
    </w:p>
    <w:p w14:paraId="7065A84F" w14:textId="5AB33234" w:rsidR="007F1B8E" w:rsidRPr="0072705F" w:rsidRDefault="00CC7F40" w:rsidP="004D523E">
      <w:pPr>
        <w:pStyle w:val="ListParagraph"/>
        <w:numPr>
          <w:ilvl w:val="0"/>
          <w:numId w:val="5"/>
        </w:numPr>
        <w:ind w:right="-22"/>
        <w:rPr>
          <w:rFonts w:eastAsia="SimSun"/>
          <w:sz w:val="22"/>
          <w:lang w:val="en-US" w:eastAsia="zh-CN"/>
        </w:rPr>
      </w:pPr>
      <w:r w:rsidRPr="0072705F">
        <w:rPr>
          <w:rFonts w:eastAsia="SimSun" w:hint="eastAsia"/>
          <w:sz w:val="22"/>
          <w:lang w:val="en-US" w:eastAsia="zh-CN"/>
        </w:rPr>
        <w:t xml:space="preserve">TR 38.843, </w:t>
      </w:r>
      <w:r w:rsidR="009824F9" w:rsidRPr="0072705F">
        <w:rPr>
          <w:rFonts w:eastAsia="SimSun"/>
          <w:sz w:val="22"/>
          <w:lang w:val="en-US" w:eastAsia="zh-CN"/>
        </w:rPr>
        <w:t>Study on Artificial Intelligence (AI)/Machine Learning (ML) for NR air interface, Rel-18, ver. 18.0.0.</w:t>
      </w:r>
    </w:p>
    <w:p w14:paraId="087C4A1D" w14:textId="1706CC79" w:rsidR="00CF2D61" w:rsidRPr="009824F9" w:rsidRDefault="00CF2D61" w:rsidP="00F02682">
      <w:pPr>
        <w:pStyle w:val="ListParagraph"/>
        <w:rPr>
          <w:rFonts w:eastAsia="SimSun"/>
          <w:sz w:val="22"/>
          <w:lang w:val="en-US" w:eastAsia="zh-CN"/>
        </w:rPr>
      </w:pPr>
    </w:p>
    <w:sectPr w:rsidR="00CF2D61" w:rsidRPr="009824F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43488" w14:textId="77777777" w:rsidR="001D5F3C" w:rsidRDefault="001D5F3C" w:rsidP="00001C9B">
      <w:pPr>
        <w:spacing w:after="0" w:line="240" w:lineRule="auto"/>
      </w:pPr>
      <w:r>
        <w:separator/>
      </w:r>
    </w:p>
  </w:endnote>
  <w:endnote w:type="continuationSeparator" w:id="0">
    <w:p w14:paraId="763C2932" w14:textId="77777777" w:rsidR="001D5F3C" w:rsidRDefault="001D5F3C" w:rsidP="00001C9B">
      <w:pPr>
        <w:spacing w:after="0" w:line="240" w:lineRule="auto"/>
      </w:pPr>
      <w:r>
        <w:continuationSeparator/>
      </w:r>
    </w:p>
  </w:endnote>
  <w:endnote w:type="continuationNotice" w:id="1">
    <w:p w14:paraId="4FB40212" w14:textId="77777777" w:rsidR="001D5F3C" w:rsidRDefault="001D5F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53FF4" w14:textId="77777777" w:rsidR="001D5F3C" w:rsidRDefault="001D5F3C" w:rsidP="00001C9B">
      <w:pPr>
        <w:spacing w:after="0" w:line="240" w:lineRule="auto"/>
      </w:pPr>
      <w:r>
        <w:separator/>
      </w:r>
    </w:p>
  </w:footnote>
  <w:footnote w:type="continuationSeparator" w:id="0">
    <w:p w14:paraId="06B7322C" w14:textId="77777777" w:rsidR="001D5F3C" w:rsidRDefault="001D5F3C" w:rsidP="00001C9B">
      <w:pPr>
        <w:spacing w:after="0" w:line="240" w:lineRule="auto"/>
      </w:pPr>
      <w:r>
        <w:continuationSeparator/>
      </w:r>
    </w:p>
  </w:footnote>
  <w:footnote w:type="continuationNotice" w:id="1">
    <w:p w14:paraId="2489C471" w14:textId="77777777" w:rsidR="001D5F3C" w:rsidRDefault="001D5F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A7AE2"/>
    <w:multiLevelType w:val="hybridMultilevel"/>
    <w:tmpl w:val="406A7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7D572F"/>
    <w:multiLevelType w:val="multilevel"/>
    <w:tmpl w:val="B830A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7"/>
  </w:num>
  <w:num w:numId="3">
    <w:abstractNumId w:val="9"/>
  </w:num>
  <w:num w:numId="4">
    <w:abstractNumId w:val="14"/>
  </w:num>
  <w:num w:numId="5">
    <w:abstractNumId w:val="12"/>
  </w:num>
  <w:num w:numId="6">
    <w:abstractNumId w:val="0"/>
  </w:num>
  <w:num w:numId="7">
    <w:abstractNumId w:val="5"/>
  </w:num>
  <w:num w:numId="8">
    <w:abstractNumId w:val="15"/>
  </w:num>
  <w:num w:numId="9">
    <w:abstractNumId w:val="8"/>
  </w:num>
  <w:num w:numId="10">
    <w:abstractNumId w:val="3"/>
  </w:num>
  <w:num w:numId="11">
    <w:abstractNumId w:val="1"/>
  </w:num>
  <w:num w:numId="12">
    <w:abstractNumId w:val="13"/>
  </w:num>
  <w:num w:numId="13">
    <w:abstractNumId w:val="11"/>
  </w:num>
  <w:num w:numId="14">
    <w:abstractNumId w:val="6"/>
  </w:num>
  <w:num w:numId="15">
    <w:abstractNumId w:val="14"/>
  </w:num>
  <w:num w:numId="16">
    <w:abstractNumId w:val="14"/>
  </w:num>
  <w:num w:numId="17">
    <w:abstractNumId w:val="11"/>
  </w:num>
  <w:num w:numId="18">
    <w:abstractNumId w:val="2"/>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312"/>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BEB"/>
    <w:rsid w:val="000074D9"/>
    <w:rsid w:val="000077EF"/>
    <w:rsid w:val="00010181"/>
    <w:rsid w:val="00010EA9"/>
    <w:rsid w:val="0001133E"/>
    <w:rsid w:val="000115E4"/>
    <w:rsid w:val="00011742"/>
    <w:rsid w:val="00011784"/>
    <w:rsid w:val="00011B32"/>
    <w:rsid w:val="00012252"/>
    <w:rsid w:val="0001271C"/>
    <w:rsid w:val="00013717"/>
    <w:rsid w:val="00013E29"/>
    <w:rsid w:val="00014166"/>
    <w:rsid w:val="0001416F"/>
    <w:rsid w:val="000147D7"/>
    <w:rsid w:val="000151EF"/>
    <w:rsid w:val="000155B3"/>
    <w:rsid w:val="00015641"/>
    <w:rsid w:val="00015674"/>
    <w:rsid w:val="00015B9F"/>
    <w:rsid w:val="00016AB8"/>
    <w:rsid w:val="00016C40"/>
    <w:rsid w:val="00016D16"/>
    <w:rsid w:val="0001778E"/>
    <w:rsid w:val="00017DE0"/>
    <w:rsid w:val="000200CB"/>
    <w:rsid w:val="000205DA"/>
    <w:rsid w:val="000209EA"/>
    <w:rsid w:val="00020BFB"/>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E68"/>
    <w:rsid w:val="00042F61"/>
    <w:rsid w:val="000434FC"/>
    <w:rsid w:val="00043FB9"/>
    <w:rsid w:val="000440B3"/>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581"/>
    <w:rsid w:val="0007582F"/>
    <w:rsid w:val="000775D7"/>
    <w:rsid w:val="00077DAA"/>
    <w:rsid w:val="0008011A"/>
    <w:rsid w:val="0008088B"/>
    <w:rsid w:val="000809DE"/>
    <w:rsid w:val="000818EA"/>
    <w:rsid w:val="00082241"/>
    <w:rsid w:val="00082278"/>
    <w:rsid w:val="000829CC"/>
    <w:rsid w:val="0008369B"/>
    <w:rsid w:val="000837E9"/>
    <w:rsid w:val="00083CC0"/>
    <w:rsid w:val="00084640"/>
    <w:rsid w:val="00084C07"/>
    <w:rsid w:val="0008509E"/>
    <w:rsid w:val="000851EE"/>
    <w:rsid w:val="00085429"/>
    <w:rsid w:val="00085C43"/>
    <w:rsid w:val="00085E9D"/>
    <w:rsid w:val="00085F26"/>
    <w:rsid w:val="0008612A"/>
    <w:rsid w:val="00086B82"/>
    <w:rsid w:val="00086C3C"/>
    <w:rsid w:val="000871B1"/>
    <w:rsid w:val="000904A9"/>
    <w:rsid w:val="00090E18"/>
    <w:rsid w:val="000911E6"/>
    <w:rsid w:val="00091E9D"/>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6251"/>
    <w:rsid w:val="000A6ED6"/>
    <w:rsid w:val="000A7204"/>
    <w:rsid w:val="000A7495"/>
    <w:rsid w:val="000A7984"/>
    <w:rsid w:val="000A79E7"/>
    <w:rsid w:val="000A7F53"/>
    <w:rsid w:val="000A7FDE"/>
    <w:rsid w:val="000B0043"/>
    <w:rsid w:val="000B0056"/>
    <w:rsid w:val="000B0760"/>
    <w:rsid w:val="000B0EE7"/>
    <w:rsid w:val="000B2D32"/>
    <w:rsid w:val="000B30E7"/>
    <w:rsid w:val="000B5454"/>
    <w:rsid w:val="000B593F"/>
    <w:rsid w:val="000B63D6"/>
    <w:rsid w:val="000B6B5B"/>
    <w:rsid w:val="000B70F2"/>
    <w:rsid w:val="000B79C1"/>
    <w:rsid w:val="000C0628"/>
    <w:rsid w:val="000C0EFE"/>
    <w:rsid w:val="000C1087"/>
    <w:rsid w:val="000C1281"/>
    <w:rsid w:val="000C1DB0"/>
    <w:rsid w:val="000C2494"/>
    <w:rsid w:val="000C2814"/>
    <w:rsid w:val="000C2D70"/>
    <w:rsid w:val="000C3197"/>
    <w:rsid w:val="000C37AD"/>
    <w:rsid w:val="000C3B9D"/>
    <w:rsid w:val="000C3C7B"/>
    <w:rsid w:val="000C3E1D"/>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835"/>
    <w:rsid w:val="000D4415"/>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2EA2"/>
    <w:rsid w:val="000F39A5"/>
    <w:rsid w:val="000F3B71"/>
    <w:rsid w:val="000F3E06"/>
    <w:rsid w:val="000F4252"/>
    <w:rsid w:val="000F496E"/>
    <w:rsid w:val="000F49FA"/>
    <w:rsid w:val="000F4CDC"/>
    <w:rsid w:val="000F5CCA"/>
    <w:rsid w:val="000F6D46"/>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E35"/>
    <w:rsid w:val="00124F42"/>
    <w:rsid w:val="0012641C"/>
    <w:rsid w:val="0012685B"/>
    <w:rsid w:val="00126D21"/>
    <w:rsid w:val="00127A79"/>
    <w:rsid w:val="00127ACB"/>
    <w:rsid w:val="001305BD"/>
    <w:rsid w:val="0013137D"/>
    <w:rsid w:val="0013167C"/>
    <w:rsid w:val="00132081"/>
    <w:rsid w:val="001324AF"/>
    <w:rsid w:val="00132D00"/>
    <w:rsid w:val="00132F6A"/>
    <w:rsid w:val="00132F96"/>
    <w:rsid w:val="001333F9"/>
    <w:rsid w:val="00133913"/>
    <w:rsid w:val="00133927"/>
    <w:rsid w:val="0013467C"/>
    <w:rsid w:val="00134932"/>
    <w:rsid w:val="0013597D"/>
    <w:rsid w:val="00136F1C"/>
    <w:rsid w:val="00137269"/>
    <w:rsid w:val="0013732D"/>
    <w:rsid w:val="00140221"/>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B6E"/>
    <w:rsid w:val="001534C0"/>
    <w:rsid w:val="00153F33"/>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4493"/>
    <w:rsid w:val="00194839"/>
    <w:rsid w:val="00195376"/>
    <w:rsid w:val="00196376"/>
    <w:rsid w:val="0019646E"/>
    <w:rsid w:val="00196912"/>
    <w:rsid w:val="00196967"/>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A25"/>
    <w:rsid w:val="001B1EA8"/>
    <w:rsid w:val="001B2412"/>
    <w:rsid w:val="001B2687"/>
    <w:rsid w:val="001B299D"/>
    <w:rsid w:val="001B299F"/>
    <w:rsid w:val="001B3B5D"/>
    <w:rsid w:val="001B407F"/>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746"/>
    <w:rsid w:val="001C6B5D"/>
    <w:rsid w:val="001C6F0E"/>
    <w:rsid w:val="001C74DD"/>
    <w:rsid w:val="001C7B31"/>
    <w:rsid w:val="001C7B9E"/>
    <w:rsid w:val="001C7FBE"/>
    <w:rsid w:val="001D0C4B"/>
    <w:rsid w:val="001D130F"/>
    <w:rsid w:val="001D2467"/>
    <w:rsid w:val="001D2FF4"/>
    <w:rsid w:val="001D3314"/>
    <w:rsid w:val="001D3356"/>
    <w:rsid w:val="001D34F5"/>
    <w:rsid w:val="001D521C"/>
    <w:rsid w:val="001D5426"/>
    <w:rsid w:val="001D563B"/>
    <w:rsid w:val="001D5A89"/>
    <w:rsid w:val="001D5F3C"/>
    <w:rsid w:val="001D63E5"/>
    <w:rsid w:val="001D6722"/>
    <w:rsid w:val="001D67C9"/>
    <w:rsid w:val="001D6A98"/>
    <w:rsid w:val="001D7095"/>
    <w:rsid w:val="001D70DA"/>
    <w:rsid w:val="001D71F9"/>
    <w:rsid w:val="001D78C4"/>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0F74"/>
    <w:rsid w:val="001F13F0"/>
    <w:rsid w:val="001F1ABC"/>
    <w:rsid w:val="001F1D0C"/>
    <w:rsid w:val="001F1D3B"/>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B6A"/>
    <w:rsid w:val="00234465"/>
    <w:rsid w:val="00235C1B"/>
    <w:rsid w:val="00235C74"/>
    <w:rsid w:val="00235F5C"/>
    <w:rsid w:val="0023640D"/>
    <w:rsid w:val="002374C9"/>
    <w:rsid w:val="00237C41"/>
    <w:rsid w:val="00240081"/>
    <w:rsid w:val="0024108B"/>
    <w:rsid w:val="002410C5"/>
    <w:rsid w:val="002416BA"/>
    <w:rsid w:val="002416FB"/>
    <w:rsid w:val="00241B5D"/>
    <w:rsid w:val="00241B9F"/>
    <w:rsid w:val="00241D44"/>
    <w:rsid w:val="002422F8"/>
    <w:rsid w:val="00242FD3"/>
    <w:rsid w:val="00243748"/>
    <w:rsid w:val="00243AA1"/>
    <w:rsid w:val="00243CA2"/>
    <w:rsid w:val="00244CA1"/>
    <w:rsid w:val="00244DAD"/>
    <w:rsid w:val="00244FC0"/>
    <w:rsid w:val="00245304"/>
    <w:rsid w:val="0024559A"/>
    <w:rsid w:val="0024665C"/>
    <w:rsid w:val="002466CF"/>
    <w:rsid w:val="00246F86"/>
    <w:rsid w:val="002470E6"/>
    <w:rsid w:val="002478E6"/>
    <w:rsid w:val="00250D3D"/>
    <w:rsid w:val="00251424"/>
    <w:rsid w:val="0025143E"/>
    <w:rsid w:val="00251CEE"/>
    <w:rsid w:val="00251E04"/>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A90"/>
    <w:rsid w:val="00261C15"/>
    <w:rsid w:val="00261D8B"/>
    <w:rsid w:val="00261F97"/>
    <w:rsid w:val="0026210C"/>
    <w:rsid w:val="002631A4"/>
    <w:rsid w:val="002645BC"/>
    <w:rsid w:val="002654DE"/>
    <w:rsid w:val="00265520"/>
    <w:rsid w:val="00265D27"/>
    <w:rsid w:val="00265E7F"/>
    <w:rsid w:val="00265E97"/>
    <w:rsid w:val="00266238"/>
    <w:rsid w:val="0026679D"/>
    <w:rsid w:val="00266D57"/>
    <w:rsid w:val="00266E0B"/>
    <w:rsid w:val="0026710F"/>
    <w:rsid w:val="002676F2"/>
    <w:rsid w:val="00267979"/>
    <w:rsid w:val="002705AE"/>
    <w:rsid w:val="00270845"/>
    <w:rsid w:val="00270AED"/>
    <w:rsid w:val="00270FD2"/>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A18"/>
    <w:rsid w:val="00290B1D"/>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474F"/>
    <w:rsid w:val="002D4C55"/>
    <w:rsid w:val="002D4EF6"/>
    <w:rsid w:val="002D51EC"/>
    <w:rsid w:val="002D543E"/>
    <w:rsid w:val="002D5F8E"/>
    <w:rsid w:val="002D619F"/>
    <w:rsid w:val="002D61A2"/>
    <w:rsid w:val="002D645E"/>
    <w:rsid w:val="002D7456"/>
    <w:rsid w:val="002D7C83"/>
    <w:rsid w:val="002D7C8C"/>
    <w:rsid w:val="002D7E28"/>
    <w:rsid w:val="002E0408"/>
    <w:rsid w:val="002E12C7"/>
    <w:rsid w:val="002E1E35"/>
    <w:rsid w:val="002E1F62"/>
    <w:rsid w:val="002E2C13"/>
    <w:rsid w:val="002E2D9E"/>
    <w:rsid w:val="002E3361"/>
    <w:rsid w:val="002E369B"/>
    <w:rsid w:val="002E3705"/>
    <w:rsid w:val="002E39F8"/>
    <w:rsid w:val="002E4212"/>
    <w:rsid w:val="002E4F61"/>
    <w:rsid w:val="002E4F64"/>
    <w:rsid w:val="002E5137"/>
    <w:rsid w:val="002E51A3"/>
    <w:rsid w:val="002E5733"/>
    <w:rsid w:val="002E5777"/>
    <w:rsid w:val="002E57BD"/>
    <w:rsid w:val="002E60CD"/>
    <w:rsid w:val="002E6689"/>
    <w:rsid w:val="002E67FC"/>
    <w:rsid w:val="002E6B5D"/>
    <w:rsid w:val="002E6DED"/>
    <w:rsid w:val="002E7C76"/>
    <w:rsid w:val="002E7F79"/>
    <w:rsid w:val="002F054D"/>
    <w:rsid w:val="002F0BF3"/>
    <w:rsid w:val="002F0D4E"/>
    <w:rsid w:val="002F0F50"/>
    <w:rsid w:val="002F152D"/>
    <w:rsid w:val="002F16FD"/>
    <w:rsid w:val="002F28FC"/>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8BF"/>
    <w:rsid w:val="00315B6E"/>
    <w:rsid w:val="003168E7"/>
    <w:rsid w:val="00316C50"/>
    <w:rsid w:val="00317187"/>
    <w:rsid w:val="00317422"/>
    <w:rsid w:val="003174FA"/>
    <w:rsid w:val="0031783D"/>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27FB4"/>
    <w:rsid w:val="003311BB"/>
    <w:rsid w:val="00331844"/>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843"/>
    <w:rsid w:val="003418C5"/>
    <w:rsid w:val="00342019"/>
    <w:rsid w:val="003425D7"/>
    <w:rsid w:val="00342606"/>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85"/>
    <w:rsid w:val="00370257"/>
    <w:rsid w:val="00370B58"/>
    <w:rsid w:val="00370B74"/>
    <w:rsid w:val="003717C5"/>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C0C"/>
    <w:rsid w:val="003831FD"/>
    <w:rsid w:val="00383419"/>
    <w:rsid w:val="00383B5B"/>
    <w:rsid w:val="00383E56"/>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D44"/>
    <w:rsid w:val="003C3ED1"/>
    <w:rsid w:val="003C3EF7"/>
    <w:rsid w:val="003C3FE6"/>
    <w:rsid w:val="003C48EC"/>
    <w:rsid w:val="003C4BA5"/>
    <w:rsid w:val="003C4EC4"/>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2A3"/>
    <w:rsid w:val="003F42C8"/>
    <w:rsid w:val="003F466E"/>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E8"/>
    <w:rsid w:val="00422F65"/>
    <w:rsid w:val="00422F66"/>
    <w:rsid w:val="00423B7D"/>
    <w:rsid w:val="00423FE8"/>
    <w:rsid w:val="00424900"/>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60239"/>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E86"/>
    <w:rsid w:val="00487EAB"/>
    <w:rsid w:val="004907CD"/>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635"/>
    <w:rsid w:val="004D07D4"/>
    <w:rsid w:val="004D07E5"/>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50"/>
    <w:rsid w:val="004F2DF5"/>
    <w:rsid w:val="004F2E60"/>
    <w:rsid w:val="004F2EFF"/>
    <w:rsid w:val="004F37C8"/>
    <w:rsid w:val="004F3F52"/>
    <w:rsid w:val="004F48F6"/>
    <w:rsid w:val="004F52AF"/>
    <w:rsid w:val="004F54AF"/>
    <w:rsid w:val="004F5D6B"/>
    <w:rsid w:val="004F5DB3"/>
    <w:rsid w:val="004F5DDB"/>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BDC"/>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40EDC"/>
    <w:rsid w:val="00541027"/>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D75"/>
    <w:rsid w:val="005F1298"/>
    <w:rsid w:val="005F1D0C"/>
    <w:rsid w:val="005F3166"/>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90E"/>
    <w:rsid w:val="0060718D"/>
    <w:rsid w:val="006073B5"/>
    <w:rsid w:val="00607426"/>
    <w:rsid w:val="006075EA"/>
    <w:rsid w:val="0060760D"/>
    <w:rsid w:val="00607673"/>
    <w:rsid w:val="00607A51"/>
    <w:rsid w:val="00607BA0"/>
    <w:rsid w:val="00607CE3"/>
    <w:rsid w:val="006104DD"/>
    <w:rsid w:val="0061128F"/>
    <w:rsid w:val="00611423"/>
    <w:rsid w:val="006118D5"/>
    <w:rsid w:val="00611AD0"/>
    <w:rsid w:val="0061232F"/>
    <w:rsid w:val="00612622"/>
    <w:rsid w:val="006130A2"/>
    <w:rsid w:val="006130B5"/>
    <w:rsid w:val="0061444E"/>
    <w:rsid w:val="006148FA"/>
    <w:rsid w:val="00614DD8"/>
    <w:rsid w:val="00615004"/>
    <w:rsid w:val="0061523B"/>
    <w:rsid w:val="006152C1"/>
    <w:rsid w:val="006155A7"/>
    <w:rsid w:val="00615DB4"/>
    <w:rsid w:val="006160D0"/>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5250"/>
    <w:rsid w:val="00655288"/>
    <w:rsid w:val="006563F2"/>
    <w:rsid w:val="006577F0"/>
    <w:rsid w:val="0065796F"/>
    <w:rsid w:val="00657E7F"/>
    <w:rsid w:val="006602A5"/>
    <w:rsid w:val="006603F9"/>
    <w:rsid w:val="00660994"/>
    <w:rsid w:val="00661973"/>
    <w:rsid w:val="0066221F"/>
    <w:rsid w:val="006625F3"/>
    <w:rsid w:val="0066273D"/>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20CB"/>
    <w:rsid w:val="0067317C"/>
    <w:rsid w:val="00673DD6"/>
    <w:rsid w:val="00673E78"/>
    <w:rsid w:val="00673F78"/>
    <w:rsid w:val="00674D3E"/>
    <w:rsid w:val="00674E41"/>
    <w:rsid w:val="006751C4"/>
    <w:rsid w:val="00675639"/>
    <w:rsid w:val="00675E4D"/>
    <w:rsid w:val="006766B1"/>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D22"/>
    <w:rsid w:val="006B02DB"/>
    <w:rsid w:val="006B0FA4"/>
    <w:rsid w:val="006B146C"/>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16AC"/>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3AE"/>
    <w:rsid w:val="006F1E32"/>
    <w:rsid w:val="006F2016"/>
    <w:rsid w:val="006F222C"/>
    <w:rsid w:val="006F29CF"/>
    <w:rsid w:val="006F2FD8"/>
    <w:rsid w:val="006F39EF"/>
    <w:rsid w:val="006F46C4"/>
    <w:rsid w:val="006F47A6"/>
    <w:rsid w:val="006F4EB1"/>
    <w:rsid w:val="006F5642"/>
    <w:rsid w:val="006F5910"/>
    <w:rsid w:val="006F61F1"/>
    <w:rsid w:val="006F7295"/>
    <w:rsid w:val="006F7D76"/>
    <w:rsid w:val="00701185"/>
    <w:rsid w:val="00701614"/>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05F"/>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38F"/>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1F"/>
    <w:rsid w:val="00774BAC"/>
    <w:rsid w:val="0077505F"/>
    <w:rsid w:val="00775434"/>
    <w:rsid w:val="00775E14"/>
    <w:rsid w:val="007760BD"/>
    <w:rsid w:val="00776379"/>
    <w:rsid w:val="007767B5"/>
    <w:rsid w:val="00776FE0"/>
    <w:rsid w:val="00777BC0"/>
    <w:rsid w:val="00777CB4"/>
    <w:rsid w:val="00777CCC"/>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DF4"/>
    <w:rsid w:val="00787114"/>
    <w:rsid w:val="0078771B"/>
    <w:rsid w:val="00787942"/>
    <w:rsid w:val="00787DE1"/>
    <w:rsid w:val="007907C9"/>
    <w:rsid w:val="00790935"/>
    <w:rsid w:val="00790CB9"/>
    <w:rsid w:val="00790DEB"/>
    <w:rsid w:val="0079102B"/>
    <w:rsid w:val="0079113F"/>
    <w:rsid w:val="007911C1"/>
    <w:rsid w:val="00791210"/>
    <w:rsid w:val="00791464"/>
    <w:rsid w:val="00791D41"/>
    <w:rsid w:val="00791EAD"/>
    <w:rsid w:val="007920E1"/>
    <w:rsid w:val="007924B2"/>
    <w:rsid w:val="00792E9A"/>
    <w:rsid w:val="007934D0"/>
    <w:rsid w:val="00793982"/>
    <w:rsid w:val="00794187"/>
    <w:rsid w:val="007947F0"/>
    <w:rsid w:val="007954EB"/>
    <w:rsid w:val="007956A3"/>
    <w:rsid w:val="00795797"/>
    <w:rsid w:val="00795B63"/>
    <w:rsid w:val="00796BA8"/>
    <w:rsid w:val="00796E4E"/>
    <w:rsid w:val="007970B2"/>
    <w:rsid w:val="007971EC"/>
    <w:rsid w:val="007974C5"/>
    <w:rsid w:val="007979BC"/>
    <w:rsid w:val="00797E2B"/>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A27"/>
    <w:rsid w:val="007B5CAD"/>
    <w:rsid w:val="007B603F"/>
    <w:rsid w:val="007B6341"/>
    <w:rsid w:val="007B673B"/>
    <w:rsid w:val="007B6CE6"/>
    <w:rsid w:val="007B6E17"/>
    <w:rsid w:val="007B7F74"/>
    <w:rsid w:val="007C0448"/>
    <w:rsid w:val="007C047F"/>
    <w:rsid w:val="007C09D0"/>
    <w:rsid w:val="007C101B"/>
    <w:rsid w:val="007C1696"/>
    <w:rsid w:val="007C2236"/>
    <w:rsid w:val="007C2317"/>
    <w:rsid w:val="007C23F1"/>
    <w:rsid w:val="007C261A"/>
    <w:rsid w:val="007C3D6F"/>
    <w:rsid w:val="007C3ED0"/>
    <w:rsid w:val="007C47AB"/>
    <w:rsid w:val="007C48A0"/>
    <w:rsid w:val="007C48C4"/>
    <w:rsid w:val="007C5971"/>
    <w:rsid w:val="007C5D60"/>
    <w:rsid w:val="007C64A9"/>
    <w:rsid w:val="007C704D"/>
    <w:rsid w:val="007C78D8"/>
    <w:rsid w:val="007D00A8"/>
    <w:rsid w:val="007D03AC"/>
    <w:rsid w:val="007D0536"/>
    <w:rsid w:val="007D0850"/>
    <w:rsid w:val="007D13DC"/>
    <w:rsid w:val="007D1ED0"/>
    <w:rsid w:val="007D240E"/>
    <w:rsid w:val="007D2E66"/>
    <w:rsid w:val="007D32C4"/>
    <w:rsid w:val="007D3A71"/>
    <w:rsid w:val="007D3C34"/>
    <w:rsid w:val="007D403E"/>
    <w:rsid w:val="007D4162"/>
    <w:rsid w:val="007D472B"/>
    <w:rsid w:val="007D47D4"/>
    <w:rsid w:val="007D4922"/>
    <w:rsid w:val="007D4E6F"/>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D19"/>
    <w:rsid w:val="008003B5"/>
    <w:rsid w:val="00800584"/>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42EB"/>
    <w:rsid w:val="00834F52"/>
    <w:rsid w:val="00835E96"/>
    <w:rsid w:val="00835F59"/>
    <w:rsid w:val="00836093"/>
    <w:rsid w:val="008360BD"/>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68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27D"/>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020"/>
    <w:rsid w:val="008E63FC"/>
    <w:rsid w:val="008E7424"/>
    <w:rsid w:val="008E7431"/>
    <w:rsid w:val="008E76F2"/>
    <w:rsid w:val="008F03E8"/>
    <w:rsid w:val="008F041C"/>
    <w:rsid w:val="008F1173"/>
    <w:rsid w:val="008F1250"/>
    <w:rsid w:val="008F1391"/>
    <w:rsid w:val="008F1804"/>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1162"/>
    <w:rsid w:val="009311BF"/>
    <w:rsid w:val="0093160E"/>
    <w:rsid w:val="00932154"/>
    <w:rsid w:val="00932F91"/>
    <w:rsid w:val="0093309F"/>
    <w:rsid w:val="00933921"/>
    <w:rsid w:val="00934619"/>
    <w:rsid w:val="009347F2"/>
    <w:rsid w:val="0093487C"/>
    <w:rsid w:val="00934BB1"/>
    <w:rsid w:val="00934E9E"/>
    <w:rsid w:val="00935258"/>
    <w:rsid w:val="0093549D"/>
    <w:rsid w:val="00935932"/>
    <w:rsid w:val="0093607A"/>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620"/>
    <w:rsid w:val="009457B5"/>
    <w:rsid w:val="00945AFD"/>
    <w:rsid w:val="00946A12"/>
    <w:rsid w:val="00946C26"/>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898"/>
    <w:rsid w:val="00955D83"/>
    <w:rsid w:val="00955E6D"/>
    <w:rsid w:val="009560AA"/>
    <w:rsid w:val="009562C7"/>
    <w:rsid w:val="009563D3"/>
    <w:rsid w:val="0095658A"/>
    <w:rsid w:val="00956C9D"/>
    <w:rsid w:val="009609B4"/>
    <w:rsid w:val="00960D11"/>
    <w:rsid w:val="0096124F"/>
    <w:rsid w:val="00961E96"/>
    <w:rsid w:val="00961F3B"/>
    <w:rsid w:val="00962183"/>
    <w:rsid w:val="00962721"/>
    <w:rsid w:val="00962925"/>
    <w:rsid w:val="00963D89"/>
    <w:rsid w:val="00963ECB"/>
    <w:rsid w:val="00963FD7"/>
    <w:rsid w:val="0096415C"/>
    <w:rsid w:val="00964554"/>
    <w:rsid w:val="00964CE6"/>
    <w:rsid w:val="009650E1"/>
    <w:rsid w:val="00965CAF"/>
    <w:rsid w:val="00966117"/>
    <w:rsid w:val="0096621D"/>
    <w:rsid w:val="0096624D"/>
    <w:rsid w:val="009666A2"/>
    <w:rsid w:val="00966A4E"/>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60D"/>
    <w:rsid w:val="009936CB"/>
    <w:rsid w:val="00993B1B"/>
    <w:rsid w:val="00993B4D"/>
    <w:rsid w:val="00994184"/>
    <w:rsid w:val="00994916"/>
    <w:rsid w:val="00994CEE"/>
    <w:rsid w:val="00994FDD"/>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7CF"/>
    <w:rsid w:val="009A595C"/>
    <w:rsid w:val="009A6430"/>
    <w:rsid w:val="009A663A"/>
    <w:rsid w:val="009A6855"/>
    <w:rsid w:val="009A6B02"/>
    <w:rsid w:val="009A6D65"/>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368"/>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34E"/>
    <w:rsid w:val="009D34E6"/>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677"/>
    <w:rsid w:val="009F7FB4"/>
    <w:rsid w:val="00A0017F"/>
    <w:rsid w:val="00A00354"/>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3EE5"/>
    <w:rsid w:val="00A64262"/>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AFA"/>
    <w:rsid w:val="00A91B82"/>
    <w:rsid w:val="00A91F82"/>
    <w:rsid w:val="00A923C7"/>
    <w:rsid w:val="00A92475"/>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F45"/>
    <w:rsid w:val="00AA2B71"/>
    <w:rsid w:val="00AA47B6"/>
    <w:rsid w:val="00AA4CF9"/>
    <w:rsid w:val="00AA4E28"/>
    <w:rsid w:val="00AA5E67"/>
    <w:rsid w:val="00AA6729"/>
    <w:rsid w:val="00AA6B1C"/>
    <w:rsid w:val="00AA7698"/>
    <w:rsid w:val="00AA7865"/>
    <w:rsid w:val="00AA7C1C"/>
    <w:rsid w:val="00AA7E50"/>
    <w:rsid w:val="00AB0C31"/>
    <w:rsid w:val="00AB0D0E"/>
    <w:rsid w:val="00AB159A"/>
    <w:rsid w:val="00AB216C"/>
    <w:rsid w:val="00AB24D6"/>
    <w:rsid w:val="00AB2BC6"/>
    <w:rsid w:val="00AB31BC"/>
    <w:rsid w:val="00AB34C8"/>
    <w:rsid w:val="00AB3726"/>
    <w:rsid w:val="00AB43F2"/>
    <w:rsid w:val="00AB532D"/>
    <w:rsid w:val="00AB59CB"/>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3B"/>
    <w:rsid w:val="00AF0B20"/>
    <w:rsid w:val="00AF1C3E"/>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3587"/>
    <w:rsid w:val="00B03A4D"/>
    <w:rsid w:val="00B03F4D"/>
    <w:rsid w:val="00B0431D"/>
    <w:rsid w:val="00B047E9"/>
    <w:rsid w:val="00B04E66"/>
    <w:rsid w:val="00B05178"/>
    <w:rsid w:val="00B052A3"/>
    <w:rsid w:val="00B05B6F"/>
    <w:rsid w:val="00B05BB9"/>
    <w:rsid w:val="00B0732A"/>
    <w:rsid w:val="00B07A7C"/>
    <w:rsid w:val="00B07B2A"/>
    <w:rsid w:val="00B07C05"/>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5D8B"/>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C5C"/>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8B2"/>
    <w:rsid w:val="00B54AB5"/>
    <w:rsid w:val="00B54D1C"/>
    <w:rsid w:val="00B54E9B"/>
    <w:rsid w:val="00B552EE"/>
    <w:rsid w:val="00B55B77"/>
    <w:rsid w:val="00B56169"/>
    <w:rsid w:val="00B56949"/>
    <w:rsid w:val="00B56D7D"/>
    <w:rsid w:val="00B56DF5"/>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4092"/>
    <w:rsid w:val="00B642B1"/>
    <w:rsid w:val="00B64CAE"/>
    <w:rsid w:val="00B654D7"/>
    <w:rsid w:val="00B655EA"/>
    <w:rsid w:val="00B658F3"/>
    <w:rsid w:val="00B66B7D"/>
    <w:rsid w:val="00B66F13"/>
    <w:rsid w:val="00B66FEE"/>
    <w:rsid w:val="00B67D7C"/>
    <w:rsid w:val="00B67DE7"/>
    <w:rsid w:val="00B7049F"/>
    <w:rsid w:val="00B7054C"/>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F7B"/>
    <w:rsid w:val="00BC497E"/>
    <w:rsid w:val="00BC4D97"/>
    <w:rsid w:val="00BC59BF"/>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2422"/>
    <w:rsid w:val="00C424EA"/>
    <w:rsid w:val="00C428EC"/>
    <w:rsid w:val="00C42CEF"/>
    <w:rsid w:val="00C43392"/>
    <w:rsid w:val="00C43F4D"/>
    <w:rsid w:val="00C44002"/>
    <w:rsid w:val="00C44513"/>
    <w:rsid w:val="00C44BA9"/>
    <w:rsid w:val="00C450AF"/>
    <w:rsid w:val="00C454FB"/>
    <w:rsid w:val="00C455AE"/>
    <w:rsid w:val="00C46548"/>
    <w:rsid w:val="00C46F46"/>
    <w:rsid w:val="00C47566"/>
    <w:rsid w:val="00C50BA5"/>
    <w:rsid w:val="00C50E16"/>
    <w:rsid w:val="00C513FC"/>
    <w:rsid w:val="00C51A1D"/>
    <w:rsid w:val="00C51BDE"/>
    <w:rsid w:val="00C51E7F"/>
    <w:rsid w:val="00C525BB"/>
    <w:rsid w:val="00C52895"/>
    <w:rsid w:val="00C52CE9"/>
    <w:rsid w:val="00C5308C"/>
    <w:rsid w:val="00C54585"/>
    <w:rsid w:val="00C54A36"/>
    <w:rsid w:val="00C54FDB"/>
    <w:rsid w:val="00C55FB6"/>
    <w:rsid w:val="00C563A3"/>
    <w:rsid w:val="00C565B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6C97"/>
    <w:rsid w:val="00C675FE"/>
    <w:rsid w:val="00C67973"/>
    <w:rsid w:val="00C67EB8"/>
    <w:rsid w:val="00C67F58"/>
    <w:rsid w:val="00C707A8"/>
    <w:rsid w:val="00C70F6D"/>
    <w:rsid w:val="00C713C7"/>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D6"/>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3D32"/>
    <w:rsid w:val="00CB47B6"/>
    <w:rsid w:val="00CB4B33"/>
    <w:rsid w:val="00CB4CF4"/>
    <w:rsid w:val="00CB53BF"/>
    <w:rsid w:val="00CB5B9F"/>
    <w:rsid w:val="00CB5CFA"/>
    <w:rsid w:val="00CB7EDA"/>
    <w:rsid w:val="00CC03AC"/>
    <w:rsid w:val="00CC043E"/>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6029"/>
    <w:rsid w:val="00CD660A"/>
    <w:rsid w:val="00CD6B78"/>
    <w:rsid w:val="00CD6E1B"/>
    <w:rsid w:val="00CD6E74"/>
    <w:rsid w:val="00CD7492"/>
    <w:rsid w:val="00CD75D5"/>
    <w:rsid w:val="00CD7650"/>
    <w:rsid w:val="00CD7FF8"/>
    <w:rsid w:val="00CE11E4"/>
    <w:rsid w:val="00CE15F2"/>
    <w:rsid w:val="00CE1DB8"/>
    <w:rsid w:val="00CE2165"/>
    <w:rsid w:val="00CE2435"/>
    <w:rsid w:val="00CE2683"/>
    <w:rsid w:val="00CE30B6"/>
    <w:rsid w:val="00CE3338"/>
    <w:rsid w:val="00CE3366"/>
    <w:rsid w:val="00CE3A6B"/>
    <w:rsid w:val="00CE44D2"/>
    <w:rsid w:val="00CE4B90"/>
    <w:rsid w:val="00CE5663"/>
    <w:rsid w:val="00CE5A9E"/>
    <w:rsid w:val="00CE63E8"/>
    <w:rsid w:val="00CE6887"/>
    <w:rsid w:val="00CE6F30"/>
    <w:rsid w:val="00CE71BC"/>
    <w:rsid w:val="00CE75C0"/>
    <w:rsid w:val="00CE7883"/>
    <w:rsid w:val="00CE798A"/>
    <w:rsid w:val="00CE7E83"/>
    <w:rsid w:val="00CF0434"/>
    <w:rsid w:val="00CF0A55"/>
    <w:rsid w:val="00CF11FE"/>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07FE8"/>
    <w:rsid w:val="00D1101B"/>
    <w:rsid w:val="00D1164D"/>
    <w:rsid w:val="00D11ACE"/>
    <w:rsid w:val="00D1218F"/>
    <w:rsid w:val="00D13B18"/>
    <w:rsid w:val="00D13D37"/>
    <w:rsid w:val="00D147DB"/>
    <w:rsid w:val="00D149C4"/>
    <w:rsid w:val="00D14AE8"/>
    <w:rsid w:val="00D14B95"/>
    <w:rsid w:val="00D14F1A"/>
    <w:rsid w:val="00D150D2"/>
    <w:rsid w:val="00D155C2"/>
    <w:rsid w:val="00D165A8"/>
    <w:rsid w:val="00D16B92"/>
    <w:rsid w:val="00D16F5C"/>
    <w:rsid w:val="00D202AD"/>
    <w:rsid w:val="00D206EE"/>
    <w:rsid w:val="00D2090D"/>
    <w:rsid w:val="00D22FBA"/>
    <w:rsid w:val="00D23226"/>
    <w:rsid w:val="00D2375F"/>
    <w:rsid w:val="00D240E7"/>
    <w:rsid w:val="00D24585"/>
    <w:rsid w:val="00D25D61"/>
    <w:rsid w:val="00D265A5"/>
    <w:rsid w:val="00D26D06"/>
    <w:rsid w:val="00D3048A"/>
    <w:rsid w:val="00D305DE"/>
    <w:rsid w:val="00D30AAF"/>
    <w:rsid w:val="00D30AB1"/>
    <w:rsid w:val="00D30BDD"/>
    <w:rsid w:val="00D30F95"/>
    <w:rsid w:val="00D3143E"/>
    <w:rsid w:val="00D31D62"/>
    <w:rsid w:val="00D32BC4"/>
    <w:rsid w:val="00D32E1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BE8"/>
    <w:rsid w:val="00D74EBE"/>
    <w:rsid w:val="00D75413"/>
    <w:rsid w:val="00D7583C"/>
    <w:rsid w:val="00D75F74"/>
    <w:rsid w:val="00D7615E"/>
    <w:rsid w:val="00D763BE"/>
    <w:rsid w:val="00D7738D"/>
    <w:rsid w:val="00D77428"/>
    <w:rsid w:val="00D774D1"/>
    <w:rsid w:val="00D7758D"/>
    <w:rsid w:val="00D80461"/>
    <w:rsid w:val="00D8065C"/>
    <w:rsid w:val="00D8081F"/>
    <w:rsid w:val="00D80E3A"/>
    <w:rsid w:val="00D80F63"/>
    <w:rsid w:val="00D80F65"/>
    <w:rsid w:val="00D81387"/>
    <w:rsid w:val="00D816B7"/>
    <w:rsid w:val="00D81B7A"/>
    <w:rsid w:val="00D81D86"/>
    <w:rsid w:val="00D82336"/>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31B8"/>
    <w:rsid w:val="00DB34F3"/>
    <w:rsid w:val="00DB3B65"/>
    <w:rsid w:val="00DB430A"/>
    <w:rsid w:val="00DB4898"/>
    <w:rsid w:val="00DB5210"/>
    <w:rsid w:val="00DB58C6"/>
    <w:rsid w:val="00DB5905"/>
    <w:rsid w:val="00DB5A98"/>
    <w:rsid w:val="00DB61D1"/>
    <w:rsid w:val="00DB672F"/>
    <w:rsid w:val="00DB682E"/>
    <w:rsid w:val="00DB6CC0"/>
    <w:rsid w:val="00DB7D92"/>
    <w:rsid w:val="00DB7FEB"/>
    <w:rsid w:val="00DC03BF"/>
    <w:rsid w:val="00DC0AE5"/>
    <w:rsid w:val="00DC1407"/>
    <w:rsid w:val="00DC15AC"/>
    <w:rsid w:val="00DC1850"/>
    <w:rsid w:val="00DC225B"/>
    <w:rsid w:val="00DC2413"/>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17AE"/>
    <w:rsid w:val="00DE207C"/>
    <w:rsid w:val="00DE2CC1"/>
    <w:rsid w:val="00DE2CC9"/>
    <w:rsid w:val="00DE337A"/>
    <w:rsid w:val="00DE3EC8"/>
    <w:rsid w:val="00DE42CC"/>
    <w:rsid w:val="00DE47BC"/>
    <w:rsid w:val="00DE4A30"/>
    <w:rsid w:val="00DE4EF3"/>
    <w:rsid w:val="00DE6916"/>
    <w:rsid w:val="00DE7064"/>
    <w:rsid w:val="00DE7E26"/>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7804"/>
    <w:rsid w:val="00E1790D"/>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427D"/>
    <w:rsid w:val="00E2451C"/>
    <w:rsid w:val="00E24CC9"/>
    <w:rsid w:val="00E252FB"/>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4018"/>
    <w:rsid w:val="00E34316"/>
    <w:rsid w:val="00E34F26"/>
    <w:rsid w:val="00E3526B"/>
    <w:rsid w:val="00E40623"/>
    <w:rsid w:val="00E40730"/>
    <w:rsid w:val="00E4108C"/>
    <w:rsid w:val="00E42021"/>
    <w:rsid w:val="00E4276D"/>
    <w:rsid w:val="00E43691"/>
    <w:rsid w:val="00E437D2"/>
    <w:rsid w:val="00E43BF9"/>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B07"/>
    <w:rsid w:val="00E56CA2"/>
    <w:rsid w:val="00E57343"/>
    <w:rsid w:val="00E574E0"/>
    <w:rsid w:val="00E575C4"/>
    <w:rsid w:val="00E57801"/>
    <w:rsid w:val="00E57F71"/>
    <w:rsid w:val="00E603FF"/>
    <w:rsid w:val="00E60544"/>
    <w:rsid w:val="00E60F35"/>
    <w:rsid w:val="00E61326"/>
    <w:rsid w:val="00E61DC5"/>
    <w:rsid w:val="00E61E66"/>
    <w:rsid w:val="00E6258D"/>
    <w:rsid w:val="00E62A58"/>
    <w:rsid w:val="00E62D59"/>
    <w:rsid w:val="00E6359B"/>
    <w:rsid w:val="00E63973"/>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6478"/>
    <w:rsid w:val="00E764EC"/>
    <w:rsid w:val="00E76D8E"/>
    <w:rsid w:val="00E77EF5"/>
    <w:rsid w:val="00E80161"/>
    <w:rsid w:val="00E80674"/>
    <w:rsid w:val="00E811A0"/>
    <w:rsid w:val="00E81DA1"/>
    <w:rsid w:val="00E81F34"/>
    <w:rsid w:val="00E821E2"/>
    <w:rsid w:val="00E82930"/>
    <w:rsid w:val="00E82979"/>
    <w:rsid w:val="00E82B94"/>
    <w:rsid w:val="00E83408"/>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3F3"/>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D07"/>
    <w:rsid w:val="00EC4106"/>
    <w:rsid w:val="00EC44DD"/>
    <w:rsid w:val="00EC4CC0"/>
    <w:rsid w:val="00EC6119"/>
    <w:rsid w:val="00EC6253"/>
    <w:rsid w:val="00EC6431"/>
    <w:rsid w:val="00EC6B2F"/>
    <w:rsid w:val="00EC7BC3"/>
    <w:rsid w:val="00EC7E58"/>
    <w:rsid w:val="00ED03AC"/>
    <w:rsid w:val="00ED06AD"/>
    <w:rsid w:val="00ED083E"/>
    <w:rsid w:val="00ED1344"/>
    <w:rsid w:val="00ED18DE"/>
    <w:rsid w:val="00ED1D61"/>
    <w:rsid w:val="00ED2C57"/>
    <w:rsid w:val="00ED310E"/>
    <w:rsid w:val="00ED3DD0"/>
    <w:rsid w:val="00ED4288"/>
    <w:rsid w:val="00ED482D"/>
    <w:rsid w:val="00ED4A08"/>
    <w:rsid w:val="00ED530F"/>
    <w:rsid w:val="00ED5423"/>
    <w:rsid w:val="00ED6417"/>
    <w:rsid w:val="00ED646D"/>
    <w:rsid w:val="00ED657F"/>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B39"/>
    <w:rsid w:val="00F01B5C"/>
    <w:rsid w:val="00F01E7D"/>
    <w:rsid w:val="00F02675"/>
    <w:rsid w:val="00F02682"/>
    <w:rsid w:val="00F0307F"/>
    <w:rsid w:val="00F03776"/>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D0C"/>
    <w:rsid w:val="00F11F5F"/>
    <w:rsid w:val="00F121C7"/>
    <w:rsid w:val="00F12213"/>
    <w:rsid w:val="00F12CDF"/>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48A"/>
    <w:rsid w:val="00F239BA"/>
    <w:rsid w:val="00F240DE"/>
    <w:rsid w:val="00F243CB"/>
    <w:rsid w:val="00F254C9"/>
    <w:rsid w:val="00F25A2F"/>
    <w:rsid w:val="00F25A79"/>
    <w:rsid w:val="00F25D3A"/>
    <w:rsid w:val="00F2606D"/>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19"/>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0F0"/>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6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7E0"/>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10E"/>
    <w:rsid w:val="00FF7664"/>
    <w:rsid w:val="00FF7927"/>
    <w:rsid w:val="00FF7E15"/>
    <w:rsid w:val="012CA1F7"/>
    <w:rsid w:val="03474E69"/>
    <w:rsid w:val="034846B6"/>
    <w:rsid w:val="034A1385"/>
    <w:rsid w:val="03914B21"/>
    <w:rsid w:val="03C24BCD"/>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CCBD74"/>
    <w:rsid w:val="6840785B"/>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61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229273646">
      <w:bodyDiv w:val="1"/>
      <w:marLeft w:val="0"/>
      <w:marRight w:val="0"/>
      <w:marTop w:val="0"/>
      <w:marBottom w:val="0"/>
      <w:divBdr>
        <w:top w:val="none" w:sz="0" w:space="0" w:color="auto"/>
        <w:left w:val="none" w:sz="0" w:space="0" w:color="auto"/>
        <w:bottom w:val="none" w:sz="0" w:space="0" w:color="auto"/>
        <w:right w:val="none" w:sz="0" w:space="0" w:color="auto"/>
      </w:divBdr>
    </w:div>
    <w:div w:id="283385660">
      <w:bodyDiv w:val="1"/>
      <w:marLeft w:val="0"/>
      <w:marRight w:val="0"/>
      <w:marTop w:val="0"/>
      <w:marBottom w:val="0"/>
      <w:divBdr>
        <w:top w:val="none" w:sz="0" w:space="0" w:color="auto"/>
        <w:left w:val="none" w:sz="0" w:space="0" w:color="auto"/>
        <w:bottom w:val="none" w:sz="0" w:space="0" w:color="auto"/>
        <w:right w:val="none" w:sz="0" w:space="0" w:color="auto"/>
      </w:divBdr>
      <w:divsChild>
        <w:div w:id="1401555451">
          <w:marLeft w:val="0"/>
          <w:marRight w:val="75"/>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57345712">
      <w:bodyDiv w:val="1"/>
      <w:marLeft w:val="0"/>
      <w:marRight w:val="0"/>
      <w:marTop w:val="0"/>
      <w:marBottom w:val="0"/>
      <w:divBdr>
        <w:top w:val="none" w:sz="0" w:space="0" w:color="auto"/>
        <w:left w:val="none" w:sz="0" w:space="0" w:color="auto"/>
        <w:bottom w:val="none" w:sz="0" w:space="0" w:color="auto"/>
        <w:right w:val="none" w:sz="0" w:space="0" w:color="auto"/>
      </w:divBdr>
      <w:divsChild>
        <w:div w:id="388193327">
          <w:marLeft w:val="0"/>
          <w:marRight w:val="75"/>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1337274">
      <w:bodyDiv w:val="1"/>
      <w:marLeft w:val="0"/>
      <w:marRight w:val="0"/>
      <w:marTop w:val="0"/>
      <w:marBottom w:val="0"/>
      <w:divBdr>
        <w:top w:val="none" w:sz="0" w:space="0" w:color="auto"/>
        <w:left w:val="none" w:sz="0" w:space="0" w:color="auto"/>
        <w:bottom w:val="none" w:sz="0" w:space="0" w:color="auto"/>
        <w:right w:val="none" w:sz="0" w:space="0" w:color="auto"/>
      </w:divBdr>
      <w:divsChild>
        <w:div w:id="1606501206">
          <w:marLeft w:val="0"/>
          <w:marRight w:val="75"/>
          <w:marTop w:val="0"/>
          <w:marBottom w:val="0"/>
          <w:divBdr>
            <w:top w:val="none" w:sz="0" w:space="0" w:color="auto"/>
            <w:left w:val="none" w:sz="0" w:space="0" w:color="auto"/>
            <w:bottom w:val="none" w:sz="0" w:space="0" w:color="auto"/>
            <w:right w:val="none" w:sz="0" w:space="0" w:color="auto"/>
          </w:divBdr>
        </w:div>
      </w:divsChild>
    </w:div>
    <w:div w:id="856697457">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56464683">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39877538">
      <w:bodyDiv w:val="1"/>
      <w:marLeft w:val="0"/>
      <w:marRight w:val="0"/>
      <w:marTop w:val="0"/>
      <w:marBottom w:val="0"/>
      <w:divBdr>
        <w:top w:val="none" w:sz="0" w:space="0" w:color="auto"/>
        <w:left w:val="none" w:sz="0" w:space="0" w:color="auto"/>
        <w:bottom w:val="none" w:sz="0" w:space="0" w:color="auto"/>
        <w:right w:val="none" w:sz="0" w:space="0" w:color="auto"/>
      </w:divBdr>
    </w:div>
    <w:div w:id="1191453036">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19984341">
      <w:bodyDiv w:val="1"/>
      <w:marLeft w:val="0"/>
      <w:marRight w:val="0"/>
      <w:marTop w:val="0"/>
      <w:marBottom w:val="0"/>
      <w:divBdr>
        <w:top w:val="none" w:sz="0" w:space="0" w:color="auto"/>
        <w:left w:val="none" w:sz="0" w:space="0" w:color="auto"/>
        <w:bottom w:val="none" w:sz="0" w:space="0" w:color="auto"/>
        <w:right w:val="none" w:sz="0" w:space="0" w:color="auto"/>
      </w:divBdr>
    </w:div>
    <w:div w:id="1436897198">
      <w:bodyDiv w:val="1"/>
      <w:marLeft w:val="0"/>
      <w:marRight w:val="0"/>
      <w:marTop w:val="0"/>
      <w:marBottom w:val="0"/>
      <w:divBdr>
        <w:top w:val="none" w:sz="0" w:space="0" w:color="auto"/>
        <w:left w:val="none" w:sz="0" w:space="0" w:color="auto"/>
        <w:bottom w:val="none" w:sz="0" w:space="0" w:color="auto"/>
        <w:right w:val="none" w:sz="0" w:space="0" w:color="auto"/>
      </w:divBdr>
      <w:divsChild>
        <w:div w:id="1961758014">
          <w:marLeft w:val="0"/>
          <w:marRight w:val="75"/>
          <w:marTop w:val="0"/>
          <w:marBottom w:val="0"/>
          <w:divBdr>
            <w:top w:val="none" w:sz="0" w:space="0" w:color="auto"/>
            <w:left w:val="none" w:sz="0" w:space="0" w:color="auto"/>
            <w:bottom w:val="none" w:sz="0" w:space="0" w:color="auto"/>
            <w:right w:val="none" w:sz="0" w:space="0" w:color="auto"/>
          </w:divBdr>
        </w:div>
      </w:divsChild>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8098">
      <w:bodyDiv w:val="1"/>
      <w:marLeft w:val="0"/>
      <w:marRight w:val="0"/>
      <w:marTop w:val="0"/>
      <w:marBottom w:val="0"/>
      <w:divBdr>
        <w:top w:val="none" w:sz="0" w:space="0" w:color="auto"/>
        <w:left w:val="none" w:sz="0" w:space="0" w:color="auto"/>
        <w:bottom w:val="none" w:sz="0" w:space="0" w:color="auto"/>
        <w:right w:val="none" w:sz="0" w:space="0" w:color="auto"/>
      </w:divBdr>
    </w:div>
    <w:div w:id="1927230464">
      <w:bodyDiv w:val="1"/>
      <w:marLeft w:val="0"/>
      <w:marRight w:val="0"/>
      <w:marTop w:val="0"/>
      <w:marBottom w:val="0"/>
      <w:divBdr>
        <w:top w:val="none" w:sz="0" w:space="0" w:color="auto"/>
        <w:left w:val="none" w:sz="0" w:space="0" w:color="auto"/>
        <w:bottom w:val="none" w:sz="0" w:space="0" w:color="auto"/>
        <w:right w:val="none" w:sz="0" w:space="0" w:color="auto"/>
      </w:divBdr>
    </w:div>
    <w:div w:id="1969699110">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RBI5PAMIO524-1616901215-28984</_dlc_DocId>
    <HideFromDelve xmlns="71c5aaf6-e6ce-465b-b873-5148d2a4c105">false</HideFromDelve>
    <_dlc_DocIdUrl xmlns="71c5aaf6-e6ce-465b-b873-5148d2a4c105">
      <Url>https://nokia.sharepoint.com/sites/gxp/_layouts/15/DocIdRedir.aspx?ID=RBI5PAMIO524-1616901215-28984</Url>
      <Description>RBI5PAMIO524-1616901215-28984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17</TotalTime>
  <Pages>5</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12107</CharactersWithSpaces>
  <SharedDoc>false</SharedDoc>
  <HLinks>
    <vt:vector size="54" baseType="variant">
      <vt:variant>
        <vt:i4>7602297</vt:i4>
      </vt:variant>
      <vt:variant>
        <vt:i4>33</vt:i4>
      </vt:variant>
      <vt:variant>
        <vt:i4>0</vt:i4>
      </vt:variant>
      <vt:variant>
        <vt:i4>5</vt:i4>
      </vt:variant>
      <vt:variant>
        <vt:lpwstr>https://www.3gpp.org/ftp/tsg_ran/WG4_Radio/</vt:lpwstr>
      </vt:variant>
      <vt:variant>
        <vt:lpwstr/>
      </vt:variant>
      <vt:variant>
        <vt:i4>5898315</vt:i4>
      </vt:variant>
      <vt:variant>
        <vt:i4>30</vt:i4>
      </vt:variant>
      <vt:variant>
        <vt:i4>0</vt:i4>
      </vt:variant>
      <vt:variant>
        <vt:i4>5</vt:i4>
      </vt:variant>
      <vt:variant>
        <vt:lpwstr>https://whatthespec.net/index.php</vt:lpwstr>
      </vt:variant>
      <vt:variant>
        <vt:lpwstr/>
      </vt:variant>
      <vt:variant>
        <vt:i4>1376315</vt:i4>
      </vt:variant>
      <vt:variant>
        <vt:i4>26</vt:i4>
      </vt:variant>
      <vt:variant>
        <vt:i4>0</vt:i4>
      </vt:variant>
      <vt:variant>
        <vt:i4>5</vt:i4>
      </vt:variant>
      <vt:variant>
        <vt:lpwstr/>
      </vt:variant>
      <vt:variant>
        <vt:lpwstr>_Toc133918805</vt:lpwstr>
      </vt:variant>
      <vt:variant>
        <vt:i4>1376315</vt:i4>
      </vt:variant>
      <vt:variant>
        <vt:i4>23</vt:i4>
      </vt:variant>
      <vt:variant>
        <vt:i4>0</vt:i4>
      </vt:variant>
      <vt:variant>
        <vt:i4>5</vt:i4>
      </vt:variant>
      <vt:variant>
        <vt:lpwstr/>
      </vt:variant>
      <vt:variant>
        <vt:lpwstr>_Toc133918804</vt:lpwstr>
      </vt:variant>
      <vt:variant>
        <vt:i4>1376315</vt:i4>
      </vt:variant>
      <vt:variant>
        <vt:i4>20</vt:i4>
      </vt:variant>
      <vt:variant>
        <vt:i4>0</vt:i4>
      </vt:variant>
      <vt:variant>
        <vt:i4>5</vt:i4>
      </vt:variant>
      <vt:variant>
        <vt:lpwstr/>
      </vt:variant>
      <vt:variant>
        <vt:lpwstr>_Toc133918803</vt:lpwstr>
      </vt:variant>
      <vt:variant>
        <vt:i4>1376315</vt:i4>
      </vt:variant>
      <vt:variant>
        <vt:i4>17</vt:i4>
      </vt:variant>
      <vt:variant>
        <vt:i4>0</vt:i4>
      </vt:variant>
      <vt:variant>
        <vt:i4>5</vt:i4>
      </vt:variant>
      <vt:variant>
        <vt:lpwstr/>
      </vt:variant>
      <vt:variant>
        <vt:lpwstr>_Toc133918802</vt:lpwstr>
      </vt:variant>
      <vt:variant>
        <vt:i4>3539063</vt:i4>
      </vt:variant>
      <vt:variant>
        <vt:i4>6</vt:i4>
      </vt:variant>
      <vt:variant>
        <vt:i4>0</vt:i4>
      </vt:variant>
      <vt:variant>
        <vt:i4>5</vt:i4>
      </vt:variant>
      <vt:variant>
        <vt:lpwstr>mailto:fahad.syed_muhammad@nokia.com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5</cp:revision>
  <dcterms:created xsi:type="dcterms:W3CDTF">2025-03-28T09:45:00Z</dcterms:created>
  <dcterms:modified xsi:type="dcterms:W3CDTF">2025-03-28T11:03:00Z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26b31f4f-dd34-4aff-b62e-78584dcd4f8e</vt:lpwstr>
  </property>
  <property fmtid="{D5CDD505-2E9C-101B-9397-08002B2CF9AE}" pid="11" name="MediaServiceImageTags">
    <vt:lpwstr/>
  </property>
</Properties>
</file>