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81628" w14:textId="3857A46D"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w:t>
      </w:r>
      <w:r w:rsidR="00DD7A58">
        <w:rPr>
          <w:rFonts w:hint="eastAsia"/>
          <w:b/>
          <w:noProof/>
          <w:sz w:val="24"/>
          <w:lang w:val="en-US" w:eastAsia="ja-JP"/>
        </w:rPr>
        <w:t>4</w:t>
      </w:r>
      <w:r w:rsidR="00A12ABE">
        <w:rPr>
          <w:rFonts w:hint="eastAsia"/>
          <w:b/>
          <w:noProof/>
          <w:sz w:val="24"/>
          <w:lang w:val="en-US" w:eastAsia="ja-JP"/>
        </w:rPr>
        <w:t>-bis</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DD7A58">
        <w:rPr>
          <w:rFonts w:hint="eastAsia"/>
          <w:b/>
          <w:i/>
          <w:noProof/>
          <w:sz w:val="28"/>
          <w:lang w:val="en-US" w:eastAsia="ja-JP"/>
        </w:rPr>
        <w:t>50</w:t>
      </w:r>
      <w:r w:rsidR="004C47BF">
        <w:rPr>
          <w:rFonts w:hint="eastAsia"/>
          <w:b/>
          <w:i/>
          <w:noProof/>
          <w:sz w:val="28"/>
          <w:lang w:val="en-US" w:eastAsia="ja-JP"/>
        </w:rPr>
        <w:t>3710</w:t>
      </w:r>
    </w:p>
    <w:p w14:paraId="7A081629" w14:textId="49730CCE" w:rsidR="00C24B74" w:rsidRPr="005F2756" w:rsidRDefault="000039F2" w:rsidP="00A7320D">
      <w:pPr>
        <w:pStyle w:val="3GPPNormalText"/>
        <w:rPr>
          <w:rFonts w:ascii="Arial" w:hAnsi="Arial"/>
          <w:b/>
          <w:noProof/>
          <w:sz w:val="24"/>
          <w:szCs w:val="20"/>
          <w:lang w:val="en-GB" w:eastAsia="ja-JP"/>
        </w:rPr>
      </w:pPr>
      <w:r>
        <w:rPr>
          <w:rFonts w:ascii="Arial" w:hAnsi="Arial" w:hint="eastAsia"/>
          <w:b/>
          <w:noProof/>
          <w:sz w:val="24"/>
          <w:szCs w:val="20"/>
          <w:lang w:val="en-GB" w:eastAsia="ja-JP"/>
        </w:rPr>
        <w:t>Wuhan</w:t>
      </w:r>
      <w:r w:rsidR="00981F1B" w:rsidRPr="005F2756">
        <w:rPr>
          <w:rFonts w:ascii="Arial" w:hAnsi="Arial" w:hint="eastAsia"/>
          <w:b/>
          <w:noProof/>
          <w:sz w:val="24"/>
          <w:szCs w:val="20"/>
          <w:lang w:val="en-GB" w:eastAsia="ja-JP"/>
        </w:rPr>
        <w:t>,</w:t>
      </w:r>
      <w:r w:rsidR="00924937" w:rsidRPr="005F2756">
        <w:rPr>
          <w:rFonts w:ascii="Arial" w:hAnsi="Arial"/>
          <w:b/>
          <w:noProof/>
          <w:sz w:val="24"/>
          <w:szCs w:val="20"/>
          <w:lang w:val="en-GB" w:eastAsia="ja-JP"/>
        </w:rPr>
        <w:t xml:space="preserve"> </w:t>
      </w:r>
      <w:r w:rsidR="009C028F">
        <w:rPr>
          <w:rFonts w:ascii="Arial" w:hAnsi="Arial" w:hint="eastAsia"/>
          <w:b/>
          <w:noProof/>
          <w:sz w:val="24"/>
          <w:szCs w:val="20"/>
          <w:lang w:val="en-GB" w:eastAsia="ja-JP"/>
        </w:rPr>
        <w:t>China</w:t>
      </w:r>
      <w:r w:rsidR="00AF2A75" w:rsidRPr="005F2756">
        <w:rPr>
          <w:rFonts w:ascii="Arial" w:hAnsi="Arial"/>
          <w:b/>
          <w:noProof/>
          <w:sz w:val="24"/>
          <w:szCs w:val="20"/>
          <w:lang w:val="en-GB" w:eastAsia="ja-JP"/>
        </w:rPr>
        <w:t>,</w:t>
      </w:r>
      <w:r w:rsidR="009803BC" w:rsidRPr="005F2756">
        <w:rPr>
          <w:rFonts w:ascii="Arial" w:hAnsi="Arial"/>
          <w:b/>
          <w:noProof/>
          <w:sz w:val="24"/>
          <w:szCs w:val="20"/>
          <w:lang w:val="en-GB" w:eastAsia="ja-JP"/>
        </w:rPr>
        <w:t xml:space="preserve"> </w:t>
      </w:r>
      <w:r w:rsidR="009C028F">
        <w:rPr>
          <w:rFonts w:ascii="Arial" w:hAnsi="Arial" w:hint="eastAsia"/>
          <w:b/>
          <w:noProof/>
          <w:sz w:val="24"/>
          <w:szCs w:val="20"/>
          <w:lang w:val="en-GB" w:eastAsia="ja-JP"/>
        </w:rPr>
        <w:t>7</w:t>
      </w:r>
      <w:r w:rsidR="00AF2A75" w:rsidRPr="005F2756">
        <w:rPr>
          <w:rFonts w:ascii="Arial" w:hAnsi="Arial"/>
          <w:b/>
          <w:noProof/>
          <w:sz w:val="24"/>
          <w:szCs w:val="20"/>
          <w:lang w:val="en-GB" w:eastAsia="ja-JP"/>
        </w:rPr>
        <w:t xml:space="preserve">th </w:t>
      </w:r>
      <w:r w:rsidR="009C028F">
        <w:rPr>
          <w:rFonts w:ascii="Arial" w:hAnsi="Arial" w:hint="eastAsia"/>
          <w:b/>
          <w:noProof/>
          <w:sz w:val="24"/>
          <w:szCs w:val="20"/>
          <w:lang w:val="en-GB" w:eastAsia="ja-JP"/>
        </w:rPr>
        <w:t>Apr</w:t>
      </w:r>
      <w:r w:rsidR="00981F1B" w:rsidRPr="005F2756">
        <w:rPr>
          <w:rFonts w:ascii="Arial" w:hAnsi="Arial" w:hint="eastAsia"/>
          <w:b/>
          <w:noProof/>
          <w:sz w:val="24"/>
          <w:szCs w:val="20"/>
          <w:lang w:val="en-GB" w:eastAsia="ja-JP"/>
        </w:rPr>
        <w:t>.</w:t>
      </w:r>
      <w:r w:rsidR="00114B2D" w:rsidRPr="005F2756">
        <w:rPr>
          <w:rFonts w:ascii="Arial" w:hAnsi="Arial"/>
          <w:b/>
          <w:noProof/>
          <w:sz w:val="24"/>
          <w:szCs w:val="20"/>
          <w:lang w:val="en-GB" w:eastAsia="ja-JP"/>
        </w:rPr>
        <w:t xml:space="preserve"> </w:t>
      </w:r>
      <w:r w:rsidR="00E9134D" w:rsidRPr="005F2756">
        <w:rPr>
          <w:rFonts w:ascii="Arial" w:hAnsi="Arial"/>
          <w:b/>
          <w:noProof/>
          <w:sz w:val="24"/>
          <w:szCs w:val="20"/>
          <w:lang w:val="en-GB" w:eastAsia="ja-JP"/>
        </w:rPr>
        <w:t>–</w:t>
      </w:r>
      <w:r w:rsidR="006B6054" w:rsidRPr="005F2756">
        <w:rPr>
          <w:rFonts w:ascii="Arial" w:hAnsi="Arial"/>
          <w:b/>
          <w:noProof/>
          <w:sz w:val="24"/>
          <w:szCs w:val="20"/>
          <w:lang w:val="en-GB" w:eastAsia="ja-JP"/>
        </w:rPr>
        <w:t xml:space="preserve"> </w:t>
      </w:r>
      <w:r w:rsidR="009C028F">
        <w:rPr>
          <w:rFonts w:ascii="Arial" w:hAnsi="Arial" w:hint="eastAsia"/>
          <w:b/>
          <w:noProof/>
          <w:sz w:val="24"/>
          <w:szCs w:val="20"/>
          <w:lang w:val="en-GB" w:eastAsia="ja-JP"/>
        </w:rPr>
        <w:t>11</w:t>
      </w:r>
      <w:r w:rsidR="002A322B">
        <w:rPr>
          <w:rFonts w:ascii="Arial" w:hAnsi="Arial" w:hint="eastAsia"/>
          <w:b/>
          <w:noProof/>
          <w:sz w:val="24"/>
          <w:szCs w:val="20"/>
          <w:lang w:val="en-GB" w:eastAsia="ja-JP"/>
        </w:rPr>
        <w:t>th</w:t>
      </w:r>
      <w:r w:rsidR="005E7791" w:rsidRPr="005F2756">
        <w:rPr>
          <w:rFonts w:ascii="Arial" w:hAnsi="Arial"/>
          <w:b/>
          <w:noProof/>
          <w:sz w:val="24"/>
          <w:szCs w:val="20"/>
          <w:lang w:val="en-GB" w:eastAsia="ja-JP"/>
        </w:rPr>
        <w:t xml:space="preserve"> </w:t>
      </w:r>
      <w:r w:rsidR="009C028F">
        <w:rPr>
          <w:rFonts w:ascii="Arial" w:hAnsi="Arial" w:hint="eastAsia"/>
          <w:b/>
          <w:noProof/>
          <w:sz w:val="24"/>
          <w:szCs w:val="20"/>
          <w:lang w:val="en-GB" w:eastAsia="ja-JP"/>
        </w:rPr>
        <w:t>Apr</w:t>
      </w:r>
      <w:r w:rsidR="001214A6">
        <w:rPr>
          <w:rFonts w:ascii="Arial" w:hAnsi="Arial" w:hint="eastAsia"/>
          <w:b/>
          <w:noProof/>
          <w:sz w:val="24"/>
          <w:szCs w:val="20"/>
          <w:lang w:val="en-GB" w:eastAsia="ja-JP"/>
        </w:rPr>
        <w:t>.</w:t>
      </w:r>
      <w:r w:rsidR="00E9134D" w:rsidRPr="005F2756">
        <w:rPr>
          <w:rFonts w:ascii="Arial" w:hAnsi="Arial"/>
          <w:b/>
          <w:noProof/>
          <w:sz w:val="24"/>
          <w:szCs w:val="20"/>
          <w:lang w:val="en-GB" w:eastAsia="ja-JP"/>
        </w:rPr>
        <w:t xml:space="preserve"> 20</w:t>
      </w:r>
      <w:r w:rsidR="00E9134D" w:rsidRPr="005F2756">
        <w:rPr>
          <w:rFonts w:ascii="Arial" w:hAnsi="Arial" w:hint="eastAsia"/>
          <w:b/>
          <w:noProof/>
          <w:sz w:val="24"/>
          <w:szCs w:val="20"/>
          <w:lang w:val="en-GB" w:eastAsia="ja-JP"/>
        </w:rPr>
        <w:t>2</w:t>
      </w:r>
      <w:r w:rsidR="001214A6">
        <w:rPr>
          <w:rFonts w:ascii="Arial" w:hAnsi="Arial" w:hint="eastAsia"/>
          <w:b/>
          <w:noProof/>
          <w:sz w:val="24"/>
          <w:szCs w:val="20"/>
          <w:lang w:val="en-GB" w:eastAsia="ja-JP"/>
        </w:rPr>
        <w:t>5</w:t>
      </w:r>
    </w:p>
    <w:p w14:paraId="7A08162A" w14:textId="77D66BE1"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A12ABE">
        <w:rPr>
          <w:rFonts w:ascii="Arial" w:eastAsia="ＭＳ 明朝" w:hAnsi="Arial" w:hint="eastAsia"/>
          <w:sz w:val="24"/>
          <w:lang w:eastAsia="ja-JP"/>
        </w:rPr>
        <w:t xml:space="preserve">Views on </w:t>
      </w:r>
      <w:r w:rsidR="00796755">
        <w:rPr>
          <w:rFonts w:ascii="Arial" w:eastAsia="ＭＳ 明朝" w:hAnsi="Arial" w:hint="eastAsia"/>
          <w:sz w:val="24"/>
          <w:lang w:eastAsia="ja-JP"/>
        </w:rPr>
        <w:t xml:space="preserve">TE emulated channel model for </w:t>
      </w:r>
      <w:r w:rsidR="00042B09">
        <w:rPr>
          <w:rFonts w:ascii="Arial" w:eastAsia="ＭＳ 明朝" w:hAnsi="Arial" w:hint="eastAsia"/>
          <w:sz w:val="24"/>
          <w:lang w:eastAsia="ja-JP"/>
        </w:rPr>
        <w:t>satellite mobility</w:t>
      </w:r>
      <w:r w:rsidR="00B94DE1">
        <w:rPr>
          <w:rFonts w:ascii="Arial" w:eastAsia="ＭＳ 明朝" w:hAnsi="Arial" w:hint="eastAsia"/>
          <w:sz w:val="24"/>
          <w:lang w:eastAsia="ja-JP"/>
        </w:rPr>
        <w:t xml:space="preserve"> </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0F8DD424" w:rsidR="00A75095" w:rsidRPr="00761566"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E646D" w:rsidRPr="00DE646D">
        <w:rPr>
          <w:rFonts w:ascii="Arial" w:eastAsiaTheme="minorEastAsia" w:hAnsi="Arial" w:hint="eastAsia"/>
          <w:sz w:val="24"/>
          <w:szCs w:val="24"/>
          <w:lang w:val="pt-BR" w:eastAsia="ja-JP"/>
        </w:rPr>
        <w:t>7.10.4</w:t>
      </w:r>
      <w:r w:rsidR="006A1B03">
        <w:rPr>
          <w:rFonts w:ascii="Arial" w:eastAsiaTheme="minorEastAsia" w:hAnsi="Arial" w:hint="eastAsia"/>
          <w:sz w:val="24"/>
          <w:szCs w:val="24"/>
          <w:lang w:val="pt-BR" w:eastAsia="ja-JP"/>
        </w:rPr>
        <w:t>.1</w:t>
      </w:r>
    </w:p>
    <w:p w14:paraId="7A08162D" w14:textId="121F95C6"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12418C">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539D7512" w:rsidR="00717DE3" w:rsidRDefault="00413E4D" w:rsidP="00D40668">
      <w:pPr>
        <w:spacing w:before="120" w:after="120"/>
        <w:ind w:firstLineChars="50" w:firstLine="100"/>
        <w:rPr>
          <w:rFonts w:eastAsia="ＭＳ 明朝"/>
          <w:lang w:eastAsia="ja-JP"/>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w:t>
      </w:r>
      <w:r w:rsidR="009B3FDD">
        <w:rPr>
          <w:rFonts w:eastAsia="ＭＳ 明朝" w:hint="eastAsia"/>
          <w:lang w:eastAsia="ja-JP"/>
        </w:rPr>
        <w:t>4</w:t>
      </w:r>
      <w:r>
        <w:rPr>
          <w:rFonts w:eastAsia="ＭＳ 明朝"/>
        </w:rPr>
        <w:t xml:space="preserve"> meeting</w:t>
      </w:r>
      <w:r w:rsidR="00E23DAC">
        <w:rPr>
          <w:rFonts w:eastAsia="ＭＳ 明朝"/>
        </w:rPr>
        <w:t xml:space="preserve"> in </w:t>
      </w:r>
      <w:r w:rsidR="009B3FDD">
        <w:rPr>
          <w:rFonts w:eastAsia="ＭＳ 明朝" w:hint="eastAsia"/>
          <w:lang w:eastAsia="ja-JP"/>
        </w:rPr>
        <w:t>Athens</w:t>
      </w:r>
      <w:r>
        <w:rPr>
          <w:rFonts w:eastAsia="ＭＳ 明朝"/>
        </w:rPr>
        <w:t xml:space="preserve">, </w:t>
      </w:r>
      <w:r w:rsidR="00BC1DBF">
        <w:rPr>
          <w:rFonts w:eastAsia="ＭＳ 明朝" w:hint="eastAsia"/>
          <w:lang w:eastAsia="ja-JP"/>
        </w:rPr>
        <w:t xml:space="preserve">we </w:t>
      </w:r>
      <w:r w:rsidR="00014F95">
        <w:rPr>
          <w:rFonts w:eastAsia="ＭＳ 明朝" w:hint="eastAsia"/>
          <w:lang w:eastAsia="ja-JP"/>
        </w:rPr>
        <w:t>continued a discussion on</w:t>
      </w:r>
      <w:r w:rsidR="00875556">
        <w:rPr>
          <w:rFonts w:eastAsia="ＭＳ 明朝" w:hint="eastAsia"/>
          <w:lang w:eastAsia="ja-JP"/>
        </w:rPr>
        <w:t xml:space="preserve"> </w:t>
      </w:r>
      <w:r w:rsidR="00A4302D">
        <w:rPr>
          <w:rFonts w:eastAsia="ＭＳ 明朝" w:hint="eastAsia"/>
          <w:lang w:eastAsia="ja-JP"/>
        </w:rPr>
        <w:t>a</w:t>
      </w:r>
      <w:r w:rsidR="00875556">
        <w:rPr>
          <w:rFonts w:eastAsia="ＭＳ 明朝" w:hint="eastAsia"/>
          <w:lang w:eastAsia="ja-JP"/>
        </w:rPr>
        <w:t xml:space="preserve"> </w:t>
      </w:r>
      <w:r w:rsidR="00EB3255">
        <w:rPr>
          <w:rFonts w:eastAsia="ＭＳ 明朝" w:hint="eastAsia"/>
          <w:lang w:eastAsia="ja-JP"/>
        </w:rPr>
        <w:t xml:space="preserve">methodology </w:t>
      </w:r>
      <w:r w:rsidR="00FC376A">
        <w:rPr>
          <w:rFonts w:eastAsia="ＭＳ 明朝" w:hint="eastAsia"/>
          <w:lang w:eastAsia="ja-JP"/>
        </w:rPr>
        <w:t>to derive</w:t>
      </w:r>
      <w:r w:rsidR="00EB3255">
        <w:rPr>
          <w:rFonts w:eastAsia="ＭＳ 明朝" w:hint="eastAsia"/>
          <w:lang w:eastAsia="ja-JP"/>
        </w:rPr>
        <w:t xml:space="preserve"> time varying doppler shift and propagation delay </w:t>
      </w:r>
      <w:r w:rsidR="003C6620">
        <w:rPr>
          <w:rFonts w:eastAsia="ＭＳ 明朝" w:hint="eastAsia"/>
          <w:lang w:eastAsia="ja-JP"/>
        </w:rPr>
        <w:t>based on the</w:t>
      </w:r>
      <w:r w:rsidR="00A4302D">
        <w:rPr>
          <w:rFonts w:eastAsia="ＭＳ 明朝" w:hint="eastAsia"/>
          <w:lang w:eastAsia="ja-JP"/>
        </w:rPr>
        <w:t xml:space="preserve"> </w:t>
      </w:r>
      <w:r w:rsidR="003C6620">
        <w:rPr>
          <w:rFonts w:eastAsia="ＭＳ 明朝" w:hint="eastAsia"/>
          <w:lang w:eastAsia="ja-JP"/>
        </w:rPr>
        <w:t xml:space="preserve">two-body </w:t>
      </w:r>
      <w:r w:rsidR="00A4302D">
        <w:rPr>
          <w:rFonts w:eastAsia="ＭＳ 明朝" w:hint="eastAsia"/>
          <w:lang w:eastAsia="ja-JP"/>
        </w:rPr>
        <w:t>Keplerian propagator model</w:t>
      </w:r>
      <w:r w:rsidR="00260461">
        <w:rPr>
          <w:rFonts w:eastAsia="ＭＳ 明朝" w:hint="eastAsia"/>
          <w:lang w:eastAsia="ja-JP"/>
        </w:rPr>
        <w:t>.</w:t>
      </w:r>
      <w:r w:rsidR="00DE5832">
        <w:rPr>
          <w:rFonts w:eastAsia="ＭＳ 明朝" w:hint="eastAsia"/>
          <w:lang w:eastAsia="ja-JP"/>
        </w:rPr>
        <w:t xml:space="preserve"> </w:t>
      </w:r>
      <w:r w:rsidR="00260461">
        <w:rPr>
          <w:rFonts w:eastAsia="ＭＳ 明朝" w:hint="eastAsia"/>
          <w:lang w:eastAsia="ja-JP"/>
        </w:rPr>
        <w:t>A</w:t>
      </w:r>
      <w:r w:rsidR="00DE5832">
        <w:rPr>
          <w:rFonts w:eastAsia="ＭＳ 明朝" w:hint="eastAsia"/>
          <w:lang w:eastAsia="ja-JP"/>
        </w:rPr>
        <w:t xml:space="preserve">nd </w:t>
      </w:r>
      <w:r w:rsidR="00260461">
        <w:rPr>
          <w:rFonts w:eastAsia="ＭＳ 明朝" w:hint="eastAsia"/>
          <w:lang w:eastAsia="ja-JP"/>
        </w:rPr>
        <w:t xml:space="preserve">some open issues were captured in </w:t>
      </w:r>
      <w:r w:rsidR="00DE5832">
        <w:rPr>
          <w:rFonts w:eastAsia="ＭＳ 明朝" w:hint="eastAsia"/>
          <w:lang w:eastAsia="ja-JP"/>
        </w:rPr>
        <w:t>the way forward</w:t>
      </w:r>
      <w:r w:rsidR="009E0FED">
        <w:rPr>
          <w:rFonts w:eastAsia="ＭＳ 明朝" w:hint="eastAsia"/>
          <w:lang w:eastAsia="ja-JP"/>
        </w:rPr>
        <w:t xml:space="preserve"> </w:t>
      </w:r>
      <w:r w:rsidR="00351283">
        <w:rPr>
          <w:rFonts w:eastAsia="ＭＳ 明朝" w:hint="eastAsia"/>
          <w:lang w:eastAsia="ja-JP"/>
        </w:rPr>
        <w:t>[1]</w:t>
      </w:r>
      <w:r w:rsidR="00DB0CA0">
        <w:rPr>
          <w:rFonts w:eastAsia="ＭＳ 明朝" w:hint="eastAsia"/>
          <w:lang w:eastAsia="ja-JP"/>
        </w:rPr>
        <w:t xml:space="preserve">. </w:t>
      </w:r>
    </w:p>
    <w:p w14:paraId="7EC5B344" w14:textId="1E1349F0" w:rsidR="00340E74" w:rsidRDefault="00340E74" w:rsidP="00D40668">
      <w:pPr>
        <w:spacing w:before="120" w:after="120"/>
        <w:ind w:firstLineChars="50" w:firstLine="100"/>
        <w:rPr>
          <w:rFonts w:eastAsia="ＭＳ 明朝"/>
          <w:lang w:eastAsia="ja-JP"/>
        </w:rPr>
      </w:pPr>
      <w:r>
        <w:rPr>
          <w:rFonts w:eastAsia="ＭＳ 明朝"/>
        </w:rPr>
        <w:t xml:space="preserve">In this contribution we </w:t>
      </w:r>
      <w:r>
        <w:rPr>
          <w:rFonts w:eastAsia="ＭＳ 明朝" w:hint="eastAsia"/>
          <w:lang w:eastAsia="ja-JP"/>
        </w:rPr>
        <w:t>share</w:t>
      </w:r>
      <w:r w:rsidR="00EC49C2">
        <w:rPr>
          <w:rFonts w:eastAsia="ＭＳ 明朝" w:hint="eastAsia"/>
          <w:lang w:eastAsia="ja-JP"/>
        </w:rPr>
        <w:t xml:space="preserve"> our </w:t>
      </w:r>
      <w:r w:rsidR="006D5761">
        <w:rPr>
          <w:rFonts w:eastAsia="ＭＳ 明朝" w:hint="eastAsia"/>
          <w:lang w:eastAsia="ja-JP"/>
        </w:rPr>
        <w:t>views</w:t>
      </w:r>
      <w:r w:rsidR="00D40580">
        <w:rPr>
          <w:rFonts w:eastAsia="ＭＳ 明朝" w:hint="eastAsia"/>
          <w:lang w:eastAsia="ja-JP"/>
        </w:rPr>
        <w:t xml:space="preserve"> on </w:t>
      </w:r>
      <w:r w:rsidR="006D5761">
        <w:rPr>
          <w:rFonts w:eastAsia="ＭＳ 明朝" w:hint="eastAsia"/>
          <w:lang w:eastAsia="ja-JP"/>
        </w:rPr>
        <w:t xml:space="preserve">the </w:t>
      </w:r>
      <w:r w:rsidR="00EC49C2">
        <w:rPr>
          <w:rFonts w:eastAsia="ＭＳ 明朝" w:hint="eastAsia"/>
          <w:lang w:eastAsia="ja-JP"/>
        </w:rPr>
        <w:t>following issue</w:t>
      </w:r>
      <w:r w:rsidR="00781A52">
        <w:rPr>
          <w:rFonts w:eastAsia="ＭＳ 明朝" w:hint="eastAsia"/>
          <w:lang w:eastAsia="ja-JP"/>
        </w:rPr>
        <w:t xml:space="preserve"> 1-1-1 and issue 1-1-2, extracted for reference</w:t>
      </w:r>
      <w:r w:rsidR="0045128B">
        <w:rPr>
          <w:rFonts w:eastAsia="ＭＳ 明朝" w:hint="eastAsia"/>
          <w:lang w:eastAsia="ja-JP"/>
        </w:rPr>
        <w:t>.</w:t>
      </w:r>
    </w:p>
    <w:p w14:paraId="26BF8947" w14:textId="77777777" w:rsidR="00D40580" w:rsidRPr="006D5761" w:rsidRDefault="00D40580" w:rsidP="00D40580">
      <w:pPr>
        <w:spacing w:before="120" w:after="120"/>
        <w:rPr>
          <w:rFonts w:eastAsia="ＭＳ 明朝"/>
          <w:lang w:eastAsia="ja-JP"/>
        </w:rPr>
      </w:pP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738320C8" w14:textId="75B2D232" w:rsidR="00F21CDD" w:rsidRPr="00F21CDD" w:rsidRDefault="00F21CDD" w:rsidP="00352230">
            <w:pPr>
              <w:pStyle w:val="2"/>
              <w:ind w:left="22" w:firstLine="0"/>
              <w:rPr>
                <w:rFonts w:eastAsiaTheme="minorEastAsia"/>
                <w:sz w:val="21"/>
                <w:szCs w:val="12"/>
                <w:lang w:val="en-US" w:eastAsia="ja-JP"/>
              </w:rPr>
            </w:pPr>
            <w:r>
              <w:rPr>
                <w:rFonts w:eastAsiaTheme="minorEastAsia" w:hint="eastAsia"/>
                <w:sz w:val="21"/>
                <w:szCs w:val="12"/>
                <w:lang w:val="en-US" w:eastAsia="ja-JP"/>
              </w:rPr>
              <w:t>Extract from [1]</w:t>
            </w:r>
          </w:p>
          <w:p w14:paraId="7B13CC8E" w14:textId="77777777" w:rsidR="00D643DF" w:rsidRPr="00D643DF" w:rsidRDefault="00D643DF" w:rsidP="00D643DF">
            <w:pPr>
              <w:overflowPunct/>
              <w:autoSpaceDE/>
              <w:autoSpaceDN/>
              <w:adjustRightInd/>
              <w:jc w:val="both"/>
              <w:textAlignment w:val="auto"/>
              <w:rPr>
                <w:rFonts w:eastAsia="SimSun"/>
                <w:b/>
                <w:bCs/>
                <w:u w:val="single"/>
                <w:lang w:val="en-US" w:eastAsia="zh-CN"/>
              </w:rPr>
            </w:pPr>
            <w:r w:rsidRPr="00D643DF">
              <w:rPr>
                <w:rFonts w:eastAsia="SimSun"/>
                <w:b/>
                <w:bCs/>
                <w:u w:val="single"/>
                <w:lang w:val="en-US" w:eastAsia="zh-CN"/>
              </w:rPr>
              <w:t xml:space="preserve">Issue 1-1-1 </w:t>
            </w:r>
            <w:bookmarkStart w:id="0" w:name="_Hlk193734828"/>
            <w:r w:rsidRPr="00D643DF">
              <w:rPr>
                <w:rFonts w:eastAsia="SimSun"/>
                <w:b/>
                <w:bCs/>
                <w:u w:val="single"/>
                <w:lang w:val="en-US" w:eastAsia="zh-CN"/>
              </w:rPr>
              <w:t>Satellite position/velocity estimation based on equation of motion</w:t>
            </w:r>
            <w:bookmarkEnd w:id="0"/>
          </w:p>
          <w:p w14:paraId="419B56E7" w14:textId="77777777" w:rsidR="00D643DF" w:rsidRPr="00D643DF" w:rsidRDefault="00D643DF" w:rsidP="00C84929">
            <w:pPr>
              <w:numPr>
                <w:ilvl w:val="0"/>
                <w:numId w:val="10"/>
              </w:numPr>
              <w:overflowPunct/>
              <w:autoSpaceDE/>
              <w:autoSpaceDN/>
              <w:adjustRightInd/>
              <w:spacing w:after="120"/>
              <w:ind w:left="936"/>
              <w:textAlignment w:val="auto"/>
              <w:rPr>
                <w:rFonts w:eastAsia="ＭＳ 明朝"/>
                <w:szCs w:val="24"/>
                <w:lang w:eastAsia="zh-CN"/>
              </w:rPr>
            </w:pPr>
            <w:r w:rsidRPr="00D643DF">
              <w:rPr>
                <w:rFonts w:eastAsia="SimSun"/>
                <w:szCs w:val="24"/>
                <w:lang w:eastAsia="zh-CN"/>
              </w:rPr>
              <w:t>WF</w:t>
            </w:r>
          </w:p>
          <w:p w14:paraId="7F61A45F" w14:textId="77777777" w:rsidR="00D643DF" w:rsidRPr="00D643DF" w:rsidRDefault="00D643DF" w:rsidP="00C84929">
            <w:pPr>
              <w:numPr>
                <w:ilvl w:val="0"/>
                <w:numId w:val="11"/>
              </w:numPr>
              <w:overflowPunct/>
              <w:autoSpaceDE/>
              <w:autoSpaceDN/>
              <w:adjustRightInd/>
              <w:spacing w:after="120"/>
              <w:textAlignment w:val="auto"/>
              <w:rPr>
                <w:rFonts w:eastAsia="SimSun"/>
                <w:szCs w:val="24"/>
                <w:lang w:eastAsia="zh-CN"/>
              </w:rPr>
            </w:pPr>
            <w:r w:rsidRPr="00D643DF">
              <w:rPr>
                <w:rFonts w:eastAsia="SimSun"/>
                <w:szCs w:val="24"/>
                <w:lang w:eastAsia="zh-CN"/>
              </w:rPr>
              <w:t xml:space="preserve">RAN4 aims to introduce TE-emulated time varying doppler shift and propagation delay based on </w:t>
            </w:r>
            <w:r w:rsidRPr="00D643DF">
              <w:rPr>
                <w:rFonts w:eastAsia="ＭＳ 明朝" w:hint="eastAsia"/>
                <w:szCs w:val="24"/>
                <w:lang w:eastAsia="zh-CN"/>
              </w:rPr>
              <w:t xml:space="preserve">the </w:t>
            </w:r>
            <w:r w:rsidRPr="00D643DF">
              <w:rPr>
                <w:rFonts w:eastAsia="ＭＳ 明朝"/>
                <w:szCs w:val="24"/>
                <w:lang w:eastAsia="zh-CN"/>
              </w:rPr>
              <w:t>Kepler’s equation and equation of motion. It is up to TE implementation which method is used to derive the varying Doppler shift and propagation delay for NGSO test. Specify both the satellite position/velocity calculation methods in TS 38.101-5/TS 36.102</w:t>
            </w:r>
          </w:p>
          <w:p w14:paraId="5FEBC327" w14:textId="77777777" w:rsidR="00D643DF" w:rsidRPr="00D643DF" w:rsidRDefault="00D643DF" w:rsidP="00C84929">
            <w:pPr>
              <w:numPr>
                <w:ilvl w:val="1"/>
                <w:numId w:val="11"/>
              </w:numPr>
              <w:overflowPunct/>
              <w:autoSpaceDE/>
              <w:autoSpaceDN/>
              <w:adjustRightInd/>
              <w:spacing w:after="120"/>
              <w:textAlignment w:val="auto"/>
              <w:rPr>
                <w:rFonts w:eastAsia="SimSun"/>
                <w:szCs w:val="24"/>
                <w:lang w:eastAsia="zh-CN"/>
              </w:rPr>
            </w:pPr>
            <w:r w:rsidRPr="00D643DF">
              <w:rPr>
                <w:rFonts w:eastAsia="SimSun"/>
                <w:szCs w:val="24"/>
                <w:lang w:eastAsia="zh-CN"/>
              </w:rPr>
              <w:t>Note: the details models for Kepler’s equation and equation of motion can be referred in Appendix</w:t>
            </w:r>
          </w:p>
          <w:p w14:paraId="72AA85B5" w14:textId="77777777" w:rsidR="00D643DF" w:rsidRPr="00D643DF" w:rsidRDefault="00D643DF" w:rsidP="00C84929">
            <w:pPr>
              <w:numPr>
                <w:ilvl w:val="0"/>
                <w:numId w:val="11"/>
              </w:numPr>
              <w:overflowPunct/>
              <w:autoSpaceDE/>
              <w:autoSpaceDN/>
              <w:adjustRightInd/>
              <w:textAlignment w:val="auto"/>
              <w:rPr>
                <w:rFonts w:eastAsia="SimSun"/>
                <w:szCs w:val="24"/>
                <w:highlight w:val="yellow"/>
                <w:lang w:eastAsia="zh-CN"/>
              </w:rPr>
            </w:pPr>
            <w:bookmarkStart w:id="1" w:name="_Hlk193824957"/>
            <w:r w:rsidRPr="00D643DF">
              <w:rPr>
                <w:rFonts w:eastAsia="SimSun" w:hint="eastAsia"/>
                <w:szCs w:val="24"/>
                <w:highlight w:val="yellow"/>
                <w:lang w:eastAsia="zh-CN"/>
              </w:rPr>
              <w:t>R</w:t>
            </w:r>
            <w:r w:rsidRPr="00D643DF">
              <w:rPr>
                <w:rFonts w:eastAsia="SimSun"/>
                <w:szCs w:val="24"/>
                <w:highlight w:val="yellow"/>
                <w:lang w:eastAsia="zh-CN"/>
              </w:rPr>
              <w:t>AN4 will introduce the accuracy requirement applied for two models compared with GMAT</w:t>
            </w:r>
            <w:bookmarkEnd w:id="1"/>
          </w:p>
          <w:p w14:paraId="799C5013" w14:textId="77777777" w:rsidR="00D4150A" w:rsidRPr="006F4552" w:rsidRDefault="00D643DF" w:rsidP="00C84929">
            <w:pPr>
              <w:numPr>
                <w:ilvl w:val="0"/>
                <w:numId w:val="11"/>
              </w:numPr>
              <w:overflowPunct/>
              <w:autoSpaceDE/>
              <w:autoSpaceDN/>
              <w:adjustRightInd/>
              <w:textAlignment w:val="auto"/>
              <w:rPr>
                <w:rFonts w:eastAsia="SimSun"/>
                <w:szCs w:val="24"/>
                <w:lang w:eastAsia="zh-CN"/>
              </w:rPr>
            </w:pPr>
            <w:r w:rsidRPr="00D643DF">
              <w:rPr>
                <w:rFonts w:eastAsia="SimSun"/>
                <w:szCs w:val="24"/>
                <w:lang w:eastAsia="zh-CN"/>
              </w:rPr>
              <w:t>Companies are encouraged to provide the calibration and comparison results with two models before RAN4#114bis meeting, based on calibration and comparison results, further discuss how to define the related accuracy requirement in the next meeting.</w:t>
            </w:r>
          </w:p>
          <w:p w14:paraId="7CB8CEF4" w14:textId="77777777" w:rsidR="006F4552" w:rsidRPr="006F4552" w:rsidRDefault="006F4552" w:rsidP="00C84929">
            <w:pPr>
              <w:numPr>
                <w:ilvl w:val="0"/>
                <w:numId w:val="11"/>
              </w:numPr>
              <w:overflowPunct/>
              <w:autoSpaceDE/>
              <w:autoSpaceDN/>
              <w:adjustRightInd/>
              <w:spacing w:after="120"/>
              <w:textAlignment w:val="auto"/>
              <w:rPr>
                <w:rFonts w:eastAsia="SimSun"/>
                <w:szCs w:val="24"/>
                <w:lang w:eastAsia="zh-CN"/>
              </w:rPr>
            </w:pPr>
            <w:r w:rsidRPr="006F4552">
              <w:rPr>
                <w:rFonts w:eastAsia="SimSun" w:hint="eastAsia"/>
                <w:szCs w:val="24"/>
                <w:lang w:eastAsia="zh-CN"/>
              </w:rPr>
              <w:t>F</w:t>
            </w:r>
            <w:r w:rsidRPr="006F4552">
              <w:rPr>
                <w:rFonts w:eastAsia="SimSun"/>
                <w:szCs w:val="24"/>
                <w:lang w:eastAsia="zh-CN"/>
              </w:rPr>
              <w:t xml:space="preserve">FS how to capture the TE-emulated time varying doppler shift and propagation delay model </w:t>
            </w:r>
            <w:proofErr w:type="gramStart"/>
            <w:r w:rsidRPr="006F4552">
              <w:rPr>
                <w:rFonts w:eastAsia="SimSun"/>
                <w:szCs w:val="24"/>
                <w:lang w:eastAsia="zh-CN"/>
              </w:rPr>
              <w:t>in  the</w:t>
            </w:r>
            <w:proofErr w:type="gramEnd"/>
            <w:r w:rsidRPr="006F4552">
              <w:rPr>
                <w:rFonts w:eastAsia="SimSun"/>
                <w:szCs w:val="24"/>
                <w:lang w:eastAsia="zh-CN"/>
              </w:rPr>
              <w:t xml:space="preserve"> specification</w:t>
            </w:r>
          </w:p>
          <w:p w14:paraId="58E84FC4" w14:textId="77777777" w:rsidR="006F4552" w:rsidRPr="006F4552" w:rsidRDefault="006F4552" w:rsidP="00C84929">
            <w:pPr>
              <w:numPr>
                <w:ilvl w:val="1"/>
                <w:numId w:val="11"/>
              </w:numPr>
              <w:overflowPunct/>
              <w:autoSpaceDE/>
              <w:autoSpaceDN/>
              <w:adjustRightInd/>
              <w:spacing w:after="120"/>
              <w:textAlignment w:val="auto"/>
              <w:rPr>
                <w:rFonts w:eastAsia="SimSun"/>
                <w:szCs w:val="24"/>
                <w:lang w:eastAsia="zh-CN"/>
              </w:rPr>
            </w:pPr>
            <w:r w:rsidRPr="006F4552">
              <w:rPr>
                <w:rFonts w:eastAsia="SimSun" w:hint="eastAsia"/>
                <w:szCs w:val="24"/>
                <w:lang w:eastAsia="zh-CN"/>
              </w:rPr>
              <w:t>O</w:t>
            </w:r>
            <w:r w:rsidRPr="006F4552">
              <w:rPr>
                <w:rFonts w:eastAsia="SimSun"/>
                <w:szCs w:val="24"/>
                <w:lang w:eastAsia="zh-CN"/>
              </w:rPr>
              <w:t xml:space="preserve">ption 1: capture into the normative part of Appendix, details need to be further discussed </w:t>
            </w:r>
          </w:p>
          <w:p w14:paraId="2BDD0F98" w14:textId="43C9A350" w:rsidR="006F4552" w:rsidRPr="00BA0EE8" w:rsidRDefault="006F4552" w:rsidP="00C36094">
            <w:pPr>
              <w:overflowPunct/>
              <w:autoSpaceDE/>
              <w:autoSpaceDN/>
              <w:adjustRightInd/>
              <w:textAlignment w:val="auto"/>
              <w:rPr>
                <w:rFonts w:eastAsia="SimSun"/>
                <w:szCs w:val="24"/>
                <w:lang w:eastAsia="zh-CN"/>
              </w:rPr>
            </w:pPr>
          </w:p>
        </w:tc>
      </w:tr>
    </w:tbl>
    <w:p w14:paraId="587E531F" w14:textId="77777777" w:rsidR="00BA0EE8" w:rsidRDefault="00BA0EE8" w:rsidP="00D40668">
      <w:pPr>
        <w:spacing w:before="120" w:after="120"/>
        <w:ind w:firstLineChars="50" w:firstLine="100"/>
        <w:rPr>
          <w:rFonts w:eastAsia="ＭＳ 明朝"/>
          <w:lang w:eastAsia="ja-JP"/>
        </w:rPr>
      </w:pPr>
    </w:p>
    <w:tbl>
      <w:tblPr>
        <w:tblStyle w:val="aff2"/>
        <w:tblW w:w="0" w:type="auto"/>
        <w:tblLook w:val="04A0" w:firstRow="1" w:lastRow="0" w:firstColumn="1" w:lastColumn="0" w:noHBand="0" w:noVBand="1"/>
      </w:tblPr>
      <w:tblGrid>
        <w:gridCol w:w="9631"/>
      </w:tblGrid>
      <w:tr w:rsidR="00C36094" w14:paraId="28AF25EC" w14:textId="77777777" w:rsidTr="00C36094">
        <w:tc>
          <w:tcPr>
            <w:tcW w:w="9631" w:type="dxa"/>
          </w:tcPr>
          <w:p w14:paraId="6D0C5737" w14:textId="164F7E01" w:rsidR="00C36094" w:rsidRPr="00C36094" w:rsidRDefault="00C36094" w:rsidP="00C36094">
            <w:pPr>
              <w:pStyle w:val="2"/>
              <w:ind w:left="22" w:firstLine="0"/>
              <w:rPr>
                <w:rFonts w:eastAsiaTheme="minorEastAsia"/>
                <w:sz w:val="21"/>
                <w:szCs w:val="12"/>
                <w:lang w:val="en-US" w:eastAsia="ja-JP"/>
              </w:rPr>
            </w:pPr>
            <w:r>
              <w:rPr>
                <w:rFonts w:eastAsiaTheme="minorEastAsia" w:hint="eastAsia"/>
                <w:sz w:val="21"/>
                <w:szCs w:val="12"/>
                <w:lang w:val="en-US" w:eastAsia="ja-JP"/>
              </w:rPr>
              <w:lastRenderedPageBreak/>
              <w:t>Extract from [1]</w:t>
            </w:r>
          </w:p>
          <w:p w14:paraId="0D7ACCF9" w14:textId="77777777" w:rsidR="00C36094" w:rsidRPr="006F4552" w:rsidRDefault="00C36094" w:rsidP="00C36094">
            <w:pPr>
              <w:overflowPunct/>
              <w:autoSpaceDE/>
              <w:autoSpaceDN/>
              <w:adjustRightInd/>
              <w:jc w:val="both"/>
              <w:textAlignment w:val="auto"/>
              <w:rPr>
                <w:rFonts w:eastAsia="SimSun"/>
                <w:b/>
                <w:bCs/>
                <w:u w:val="single"/>
                <w:lang w:val="en-US" w:eastAsia="zh-CN"/>
              </w:rPr>
            </w:pPr>
            <w:r w:rsidRPr="006F4552">
              <w:rPr>
                <w:rFonts w:eastAsia="SimSun"/>
                <w:b/>
                <w:bCs/>
                <w:u w:val="single"/>
                <w:lang w:val="en-US" w:eastAsia="zh-CN"/>
              </w:rPr>
              <w:t xml:space="preserve">Issue 1-1-2 Correction of Propagation Delay Calculation </w:t>
            </w:r>
          </w:p>
          <w:p w14:paraId="3B1626D4" w14:textId="77777777" w:rsidR="00C36094" w:rsidRPr="006F4552" w:rsidRDefault="00C36094" w:rsidP="00C84929">
            <w:pPr>
              <w:numPr>
                <w:ilvl w:val="0"/>
                <w:numId w:val="10"/>
              </w:numPr>
              <w:overflowPunct/>
              <w:autoSpaceDE/>
              <w:autoSpaceDN/>
              <w:adjustRightInd/>
              <w:spacing w:after="120"/>
              <w:ind w:left="936"/>
              <w:textAlignment w:val="auto"/>
              <w:rPr>
                <w:rFonts w:eastAsia="ＭＳ 明朝"/>
                <w:szCs w:val="24"/>
                <w:lang w:eastAsia="zh-CN"/>
              </w:rPr>
            </w:pPr>
            <w:r w:rsidRPr="006F4552">
              <w:rPr>
                <w:rFonts w:eastAsia="SimSun"/>
                <w:szCs w:val="24"/>
                <w:lang w:eastAsia="zh-CN"/>
              </w:rPr>
              <w:t>WF</w:t>
            </w:r>
          </w:p>
          <w:p w14:paraId="5BDC5999" w14:textId="77777777" w:rsidR="00C36094" w:rsidRPr="006F4552" w:rsidRDefault="00C36094" w:rsidP="00C84929">
            <w:pPr>
              <w:numPr>
                <w:ilvl w:val="0"/>
                <w:numId w:val="11"/>
              </w:numPr>
              <w:overflowPunct/>
              <w:autoSpaceDE/>
              <w:autoSpaceDN/>
              <w:adjustRightInd/>
              <w:textAlignment w:val="auto"/>
              <w:rPr>
                <w:rFonts w:eastAsia="SimSun"/>
                <w:szCs w:val="24"/>
                <w:highlight w:val="yellow"/>
                <w:lang w:eastAsia="zh-CN"/>
              </w:rPr>
            </w:pPr>
            <w:bookmarkStart w:id="2" w:name="_Hlk193730896"/>
            <w:r w:rsidRPr="006F4552">
              <w:rPr>
                <w:rFonts w:eastAsia="SimSun"/>
                <w:szCs w:val="24"/>
                <w:highlight w:val="yellow"/>
                <w:lang w:eastAsia="zh-CN"/>
              </w:rPr>
              <w:t xml:space="preserve">RAN4 discuss whether the Earth's rotation is considered during signal flight time for more accurate estimations of propagation delay </w:t>
            </w:r>
          </w:p>
          <w:p w14:paraId="2F662078" w14:textId="77777777" w:rsidR="00C36094" w:rsidRPr="006F4552" w:rsidRDefault="00C36094" w:rsidP="00C84929">
            <w:pPr>
              <w:numPr>
                <w:ilvl w:val="0"/>
                <w:numId w:val="11"/>
              </w:numPr>
              <w:overflowPunct/>
              <w:autoSpaceDE/>
              <w:autoSpaceDN/>
              <w:adjustRightInd/>
              <w:spacing w:after="120"/>
              <w:textAlignment w:val="auto"/>
              <w:rPr>
                <w:rFonts w:eastAsia="SimSun"/>
                <w:szCs w:val="24"/>
                <w:lang w:eastAsia="zh-CN"/>
              </w:rPr>
            </w:pPr>
            <w:r w:rsidRPr="006F4552">
              <w:rPr>
                <w:rFonts w:eastAsia="SimSun"/>
                <w:szCs w:val="24"/>
                <w:lang w:eastAsia="zh-CN"/>
              </w:rPr>
              <w:t xml:space="preserve">Considering the earth rotation, the propagation delay, </w:t>
            </w:r>
            <m:oMath>
              <m:sSub>
                <m:sSubPr>
                  <m:ctrlPr>
                    <w:rPr>
                      <w:rFonts w:ascii="Cambria Math" w:eastAsia="ＭＳ 明朝" w:hAnsi="Cambria Math"/>
                      <w:b/>
                      <w:bCs/>
                      <w:i/>
                      <w:lang w:eastAsia="en-US"/>
                    </w:rPr>
                  </m:ctrlPr>
                </m:sSubPr>
                <m:e>
                  <m:r>
                    <m:rPr>
                      <m:sty m:val="bi"/>
                    </m:rPr>
                    <w:rPr>
                      <w:rFonts w:ascii="Cambria Math" w:eastAsia="ＭＳ 明朝" w:hAnsi="Cambria Math"/>
                      <w:lang w:eastAsia="en-US"/>
                    </w:rPr>
                    <m:t>Delay</m:t>
                  </m:r>
                </m:e>
                <m:sub>
                  <m:r>
                    <m:rPr>
                      <m:sty m:val="bi"/>
                    </m:rPr>
                    <w:rPr>
                      <w:rFonts w:ascii="Cambria Math" w:eastAsia="ＭＳ 明朝" w:hAnsi="Cambria Math"/>
                      <w:lang w:eastAsia="en-US"/>
                    </w:rPr>
                    <m:t>ER</m:t>
                  </m:r>
                </m:sub>
              </m:sSub>
              <m:d>
                <m:dPr>
                  <m:ctrlPr>
                    <w:rPr>
                      <w:rFonts w:ascii="Cambria Math" w:eastAsia="ＭＳ 明朝" w:hAnsi="Cambria Math"/>
                      <w:b/>
                      <w:bCs/>
                      <w:i/>
                      <w:lang w:eastAsia="en-US"/>
                    </w:rPr>
                  </m:ctrlPr>
                </m:dPr>
                <m:e>
                  <m:sSub>
                    <m:sSubPr>
                      <m:ctrlPr>
                        <w:rPr>
                          <w:rFonts w:ascii="Cambria Math" w:eastAsia="ＭＳ 明朝" w:hAnsi="Cambria Math"/>
                          <w:b/>
                          <w:bCs/>
                          <w:i/>
                          <w:lang w:eastAsia="en-US"/>
                        </w:rPr>
                      </m:ctrlPr>
                    </m:sSubPr>
                    <m:e>
                      <m:r>
                        <m:rPr>
                          <m:sty m:val="bi"/>
                        </m:rPr>
                        <w:rPr>
                          <w:rFonts w:ascii="Cambria Math" w:eastAsia="ＭＳ 明朝" w:hAnsi="Cambria Math"/>
                          <w:lang w:eastAsia="en-US"/>
                        </w:rPr>
                        <m:t>t</m:t>
                      </m:r>
                    </m:e>
                    <m:sub>
                      <m:r>
                        <m:rPr>
                          <m:sty m:val="bi"/>
                        </m:rPr>
                        <w:rPr>
                          <w:rFonts w:ascii="Cambria Math" w:eastAsia="ＭＳ 明朝" w:hAnsi="Cambria Math"/>
                          <w:lang w:eastAsia="en-US"/>
                        </w:rPr>
                        <m:t>R</m:t>
                      </m:r>
                    </m:sub>
                  </m:sSub>
                </m:e>
              </m:d>
            </m:oMath>
            <w:r w:rsidRPr="006F4552">
              <w:rPr>
                <w:rFonts w:ascii="Cambria Math" w:eastAsia="DengXian" w:hAnsi="Cambria Math" w:hint="eastAsia"/>
                <w:b/>
                <w:bCs/>
                <w:i/>
                <w:lang w:eastAsia="zh-CN"/>
              </w:rPr>
              <w:t xml:space="preserve"> </w:t>
            </w:r>
            <w:r w:rsidRPr="006F4552">
              <w:rPr>
                <w:rFonts w:eastAsia="SimSun"/>
                <w:szCs w:val="24"/>
                <w:lang w:eastAsia="zh-CN"/>
              </w:rPr>
              <w:t xml:space="preserve">can be derived as </w:t>
            </w:r>
          </w:p>
          <w:p w14:paraId="7BF865EB" w14:textId="77777777" w:rsidR="00C36094" w:rsidRPr="006F4552" w:rsidRDefault="00000000" w:rsidP="00C36094">
            <w:pPr>
              <w:overflowPunct/>
              <w:autoSpaceDE/>
              <w:autoSpaceDN/>
              <w:adjustRightInd/>
              <w:spacing w:after="120"/>
              <w:textAlignment w:val="auto"/>
              <w:rPr>
                <w:rFonts w:eastAsia="SimSun"/>
                <w:b/>
                <w:bCs/>
                <w:sz w:val="24"/>
                <w:szCs w:val="24"/>
                <w:lang w:val="en-US" w:eastAsia="zh-CN"/>
              </w:rPr>
            </w:pPr>
            <m:oMathPara>
              <m:oMathParaPr>
                <m:jc m:val="center"/>
              </m:oMathParaPr>
              <m:oMath>
                <m:sSub>
                  <m:sSubPr>
                    <m:ctrlPr>
                      <w:rPr>
                        <w:rFonts w:ascii="Cambria Math" w:eastAsia="SimSun" w:hAnsi="Cambria Math"/>
                        <w:b/>
                        <w:bCs/>
                        <w:i/>
                        <w:lang w:eastAsia="en-US"/>
                      </w:rPr>
                    </m:ctrlPr>
                  </m:sSubPr>
                  <m:e>
                    <m:r>
                      <m:rPr>
                        <m:sty m:val="bi"/>
                      </m:rPr>
                      <w:rPr>
                        <w:rFonts w:ascii="Cambria Math" w:eastAsia="SimSun" w:hAnsi="Cambria Math"/>
                        <w:lang w:eastAsia="en-US"/>
                      </w:rPr>
                      <m:t>Delay</m:t>
                    </m:r>
                  </m:e>
                  <m:sub>
                    <m:r>
                      <m:rPr>
                        <m:sty m:val="bi"/>
                      </m:rPr>
                      <w:rPr>
                        <w:rFonts w:ascii="Cambria Math" w:eastAsia="SimSun" w:hAnsi="Cambria Math"/>
                        <w:lang w:eastAsia="en-US"/>
                      </w:rPr>
                      <m:t>ER</m:t>
                    </m:r>
                  </m:sub>
                </m:sSub>
                <m:d>
                  <m:dPr>
                    <m:ctrlPr>
                      <w:rPr>
                        <w:rFonts w:ascii="Cambria Math" w:eastAsia="SimSun" w:hAnsi="Cambria Math"/>
                        <w:b/>
                        <w:bCs/>
                        <w:i/>
                        <w:lang w:eastAsia="en-US"/>
                      </w:rPr>
                    </m:ctrlPr>
                  </m:dPr>
                  <m:e>
                    <m:sSub>
                      <m:sSubPr>
                        <m:ctrlPr>
                          <w:rPr>
                            <w:rFonts w:ascii="Cambria Math" w:eastAsia="SimSun" w:hAnsi="Cambria Math"/>
                            <w:b/>
                            <w:bCs/>
                            <w:i/>
                            <w:lang w:eastAsia="en-US"/>
                          </w:rPr>
                        </m:ctrlPr>
                      </m:sSubPr>
                      <m:e>
                        <m:r>
                          <m:rPr>
                            <m:sty m:val="bi"/>
                          </m:rPr>
                          <w:rPr>
                            <w:rFonts w:ascii="Cambria Math" w:eastAsia="SimSun" w:hAnsi="Cambria Math"/>
                            <w:lang w:eastAsia="en-US"/>
                          </w:rPr>
                          <m:t>t</m:t>
                        </m:r>
                      </m:e>
                      <m:sub>
                        <m:r>
                          <m:rPr>
                            <m:sty m:val="bi"/>
                          </m:rPr>
                          <w:rPr>
                            <w:rFonts w:ascii="Cambria Math" w:eastAsia="SimSun" w:hAnsi="Cambria Math"/>
                            <w:lang w:eastAsia="en-US"/>
                          </w:rPr>
                          <m:t>R</m:t>
                        </m:r>
                      </m:sub>
                    </m:sSub>
                  </m:e>
                </m:d>
                <m:r>
                  <m:rPr>
                    <m:sty m:val="bi"/>
                  </m:rPr>
                  <w:rPr>
                    <w:rFonts w:ascii="Cambria Math" w:eastAsia="SimSun" w:hAnsi="Cambria Math"/>
                    <w:lang w:eastAsia="en-US"/>
                  </w:rPr>
                  <m:t>=</m:t>
                </m:r>
                <m:f>
                  <m:fPr>
                    <m:ctrlPr>
                      <w:rPr>
                        <w:rFonts w:ascii="Cambria Math" w:eastAsia="SimSun" w:hAnsi="Cambria Math"/>
                        <w:b/>
                        <w:bCs/>
                        <w:i/>
                        <w:sz w:val="24"/>
                        <w:szCs w:val="24"/>
                        <w:lang w:val="en-US" w:eastAsia="zh-CN"/>
                      </w:rPr>
                    </m:ctrlPr>
                  </m:fPr>
                  <m:num>
                    <m:d>
                      <m:dPr>
                        <m:begChr m:val="‖"/>
                        <m:endChr m:val="‖"/>
                        <m:ctrlPr>
                          <w:rPr>
                            <w:rFonts w:ascii="Cambria Math" w:eastAsia="DengXian" w:hAnsi="Cambria Math"/>
                            <w:b/>
                            <w:bCs/>
                            <w:i/>
                            <w:kern w:val="2"/>
                            <w:sz w:val="21"/>
                            <w:szCs w:val="22"/>
                            <w:lang w:eastAsia="en-US"/>
                          </w:rPr>
                        </m:ctrlPr>
                      </m:dPr>
                      <m:e>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ρ</m:t>
                            </m:r>
                          </m:e>
                          <m:sub>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t</m:t>
                                </m:r>
                              </m:e>
                              <m:sub>
                                <m:r>
                                  <m:rPr>
                                    <m:sty m:val="bi"/>
                                  </m:rPr>
                                  <w:rPr>
                                    <w:rFonts w:ascii="Cambria Math" w:eastAsia="DengXian" w:hAnsi="Cambria Math"/>
                                    <w:kern w:val="2"/>
                                    <w:sz w:val="21"/>
                                    <w:szCs w:val="22"/>
                                    <w:lang w:eastAsia="en-US"/>
                                  </w:rPr>
                                  <m:t>R</m:t>
                                </m:r>
                              </m:sub>
                            </m:sSub>
                          </m:sub>
                        </m:sSub>
                      </m:e>
                    </m:d>
                    <m:r>
                      <m:rPr>
                        <m:sty m:val="bi"/>
                      </m:rPr>
                      <w:rPr>
                        <w:rFonts w:ascii="Cambria Math" w:eastAsia="SimSun" w:hAnsi="Cambria Math"/>
                        <w:sz w:val="24"/>
                        <w:szCs w:val="24"/>
                        <w:lang w:val="en-US" w:eastAsia="zh-CN"/>
                      </w:rPr>
                      <m:t>/c</m:t>
                    </m:r>
                  </m:num>
                  <m:den>
                    <m:r>
                      <m:rPr>
                        <m:sty m:val="bi"/>
                      </m:rPr>
                      <w:rPr>
                        <w:rFonts w:ascii="Cambria Math" w:eastAsia="SimSun" w:hAnsi="Cambria Math"/>
                        <w:sz w:val="24"/>
                        <w:szCs w:val="24"/>
                        <w:lang w:val="en-US" w:eastAsia="zh-CN"/>
                      </w:rPr>
                      <m:t>1-</m:t>
                    </m:r>
                    <m:f>
                      <m:fPr>
                        <m:ctrlPr>
                          <w:rPr>
                            <w:rFonts w:ascii="Cambria Math" w:eastAsia="SimSun" w:hAnsi="Cambria Math"/>
                            <w:b/>
                            <w:bCs/>
                            <w:i/>
                            <w:sz w:val="24"/>
                            <w:szCs w:val="24"/>
                            <w:lang w:val="en-US" w:eastAsia="zh-CN"/>
                          </w:rPr>
                        </m:ctrlPr>
                      </m:fPr>
                      <m:num>
                        <m:r>
                          <m:rPr>
                            <m:sty m:val="bi"/>
                          </m:rPr>
                          <w:rPr>
                            <w:rFonts w:ascii="Cambria Math" w:eastAsia="SimSun" w:hAnsi="Cambria Math"/>
                            <w:sz w:val="24"/>
                            <w:szCs w:val="24"/>
                            <w:lang w:val="en-US" w:eastAsia="zh-CN"/>
                          </w:rPr>
                          <m:t>1</m:t>
                        </m:r>
                      </m:num>
                      <m:den>
                        <m:r>
                          <m:rPr>
                            <m:sty m:val="bi"/>
                          </m:rPr>
                          <w:rPr>
                            <w:rFonts w:ascii="Cambria Math" w:eastAsia="SimSun" w:hAnsi="Cambria Math"/>
                            <w:sz w:val="24"/>
                            <w:szCs w:val="24"/>
                            <w:lang w:val="en-US" w:eastAsia="zh-CN"/>
                          </w:rPr>
                          <m:t>c</m:t>
                        </m:r>
                      </m:den>
                    </m:f>
                    <m:r>
                      <m:rPr>
                        <m:sty m:val="bi"/>
                      </m:rPr>
                      <w:rPr>
                        <w:rFonts w:ascii="Cambria Math" w:eastAsia="SimSun" w:hAnsi="Cambria Math"/>
                        <w:sz w:val="24"/>
                        <w:szCs w:val="24"/>
                        <w:lang w:val="en-US" w:eastAsia="zh-CN"/>
                      </w:rPr>
                      <m:t>&lt;</m:t>
                    </m:r>
                    <m:sSubSup>
                      <m:sSubSupPr>
                        <m:ctrlPr>
                          <w:rPr>
                            <w:rFonts w:ascii="Cambria Math" w:eastAsia="DengXian" w:hAnsi="Cambria Math"/>
                            <w:b/>
                            <w:bCs/>
                            <w:i/>
                            <w:kern w:val="2"/>
                            <w:sz w:val="21"/>
                            <w:szCs w:val="22"/>
                            <w:lang w:eastAsia="en-US"/>
                          </w:rPr>
                        </m:ctrlPr>
                      </m:sSubSupPr>
                      <m:e>
                        <m:r>
                          <m:rPr>
                            <m:sty m:val="bi"/>
                          </m:rPr>
                          <w:rPr>
                            <w:rFonts w:ascii="Cambria Math" w:eastAsia="SimSun" w:hAnsi="Cambria Math"/>
                            <w:lang w:eastAsia="en-US"/>
                          </w:rPr>
                          <m:t>v</m:t>
                        </m:r>
                      </m:e>
                      <m:sub>
                        <m:sSub>
                          <m:sSubPr>
                            <m:ctrlPr>
                              <w:rPr>
                                <w:rFonts w:ascii="Cambria Math" w:eastAsia="SimSun" w:hAnsi="Cambria Math"/>
                                <w:b/>
                                <w:bCs/>
                                <w:i/>
                                <w:lang w:eastAsia="en-US"/>
                              </w:rPr>
                            </m:ctrlPr>
                          </m:sSubPr>
                          <m:e>
                            <m:r>
                              <m:rPr>
                                <m:sty m:val="bi"/>
                              </m:rPr>
                              <w:rPr>
                                <w:rFonts w:ascii="Cambria Math" w:eastAsia="SimSun" w:hAnsi="Cambria Math"/>
                                <w:lang w:eastAsia="en-US"/>
                              </w:rPr>
                              <m:t>t</m:t>
                            </m:r>
                          </m:e>
                          <m:sub>
                            <m:r>
                              <m:rPr>
                                <m:sty m:val="bi"/>
                              </m:rPr>
                              <w:rPr>
                                <w:rFonts w:ascii="Cambria Math" w:eastAsia="SimSun" w:hAnsi="Cambria Math"/>
                                <w:lang w:eastAsia="en-US"/>
                              </w:rPr>
                              <m:t>R</m:t>
                            </m:r>
                          </m:sub>
                        </m:sSub>
                      </m:sub>
                      <m:sup>
                        <m:r>
                          <m:rPr>
                            <m:sty m:val="bi"/>
                          </m:rPr>
                          <w:rPr>
                            <w:rFonts w:ascii="Cambria Math" w:eastAsia="SimSun" w:hAnsi="Cambria Math"/>
                            <w:lang w:eastAsia="en-US"/>
                          </w:rPr>
                          <m:t>ECEF</m:t>
                        </m:r>
                      </m:sup>
                    </m:sSubSup>
                    <m:r>
                      <m:rPr>
                        <m:sty m:val="bi"/>
                      </m:rPr>
                      <w:rPr>
                        <w:rFonts w:ascii="Cambria Math" w:eastAsia="SimSun" w:hAnsi="Cambria Math"/>
                        <w:sz w:val="24"/>
                        <w:szCs w:val="24"/>
                        <w:lang w:val="en-US" w:eastAsia="zh-CN"/>
                      </w:rPr>
                      <m:t>+</m:t>
                    </m:r>
                    <m:sSub>
                      <m:sSubPr>
                        <m:ctrlPr>
                          <w:rPr>
                            <w:rFonts w:ascii="Cambria Math" w:eastAsia="SimSun" w:hAnsi="Cambria Math"/>
                            <w:b/>
                            <w:bCs/>
                            <w:i/>
                            <w:kern w:val="2"/>
                            <w:szCs w:val="22"/>
                            <w:lang w:eastAsia="ja-JP"/>
                          </w:rPr>
                        </m:ctrlPr>
                      </m:sSubPr>
                      <m:e>
                        <m:r>
                          <m:rPr>
                            <m:sty m:val="bi"/>
                          </m:rPr>
                          <w:rPr>
                            <w:rFonts w:ascii="Cambria Math" w:eastAsia="SimSun" w:hAnsi="Cambria Math"/>
                            <w:lang w:eastAsia="ja-JP"/>
                          </w:rPr>
                          <m:t>ω</m:t>
                        </m:r>
                      </m:e>
                      <m:sub>
                        <m:r>
                          <m:rPr>
                            <m:sty m:val="bi"/>
                          </m:rPr>
                          <w:rPr>
                            <w:rFonts w:ascii="Cambria Math" w:eastAsia="SimSun" w:hAnsi="Cambria Math"/>
                            <w:lang w:eastAsia="ja-JP"/>
                          </w:rPr>
                          <m:t>E</m:t>
                        </m:r>
                      </m:sub>
                    </m:sSub>
                    <m:r>
                      <m:rPr>
                        <m:sty m:val="bi"/>
                      </m:rPr>
                      <w:rPr>
                        <w:rFonts w:ascii="Cambria Math" w:eastAsia="SimSun" w:hAnsi="Cambria Math"/>
                        <w:sz w:val="24"/>
                        <w:szCs w:val="24"/>
                        <w:lang w:val="en-US" w:eastAsia="zh-CN"/>
                      </w:rPr>
                      <m:t>(K×</m:t>
                    </m:r>
                    <m:sSubSup>
                      <m:sSubSupPr>
                        <m:ctrlPr>
                          <w:rPr>
                            <w:rFonts w:ascii="Cambria Math" w:eastAsia="DengXian" w:hAnsi="Cambria Math"/>
                            <w:b/>
                            <w:bCs/>
                            <w:i/>
                            <w:kern w:val="2"/>
                            <w:szCs w:val="22"/>
                            <w:lang w:eastAsia="ja-JP"/>
                          </w:rPr>
                        </m:ctrlPr>
                      </m:sSubSupPr>
                      <m:e>
                        <m:r>
                          <m:rPr>
                            <m:sty m:val="bi"/>
                          </m:rPr>
                          <w:rPr>
                            <w:rFonts w:ascii="Cambria Math" w:eastAsia="SimSun" w:hAnsi="Cambria Math"/>
                            <w:lang w:eastAsia="ja-JP"/>
                          </w:rPr>
                          <m:t>r</m:t>
                        </m:r>
                      </m:e>
                      <m:sub>
                        <m:sSub>
                          <m:sSubPr>
                            <m:ctrlPr>
                              <w:rPr>
                                <w:rFonts w:ascii="Cambria Math" w:eastAsia="SimSun" w:hAnsi="Cambria Math"/>
                                <w:b/>
                                <w:bCs/>
                                <w:i/>
                                <w:lang w:eastAsia="ja-JP"/>
                              </w:rPr>
                            </m:ctrlPr>
                          </m:sSubPr>
                          <m:e>
                            <m:r>
                              <m:rPr>
                                <m:sty m:val="bi"/>
                              </m:rPr>
                              <w:rPr>
                                <w:rFonts w:ascii="Cambria Math" w:eastAsia="SimSun" w:hAnsi="Cambria Math"/>
                                <w:lang w:eastAsia="ja-JP"/>
                              </w:rPr>
                              <m:t>t</m:t>
                            </m:r>
                          </m:e>
                          <m:sub>
                            <m:r>
                              <m:rPr>
                                <m:sty m:val="bi"/>
                              </m:rPr>
                              <w:rPr>
                                <w:rFonts w:ascii="Cambria Math" w:eastAsia="SimSun" w:hAnsi="Cambria Math"/>
                                <w:lang w:eastAsia="ja-JP"/>
                              </w:rPr>
                              <m:t>R</m:t>
                            </m:r>
                          </m:sub>
                        </m:sSub>
                      </m:sub>
                      <m:sup>
                        <m:r>
                          <m:rPr>
                            <m:sty m:val="bi"/>
                          </m:rPr>
                          <w:rPr>
                            <w:rFonts w:ascii="Cambria Math" w:eastAsia="SimSun" w:hAnsi="Cambria Math"/>
                            <w:lang w:eastAsia="ja-JP"/>
                          </w:rPr>
                          <m:t>ECEF</m:t>
                        </m:r>
                      </m:sup>
                    </m:sSubSup>
                    <m:r>
                      <m:rPr>
                        <m:sty m:val="bi"/>
                      </m:rPr>
                      <w:rPr>
                        <w:rFonts w:ascii="Cambria Math" w:eastAsia="SimSun" w:hAnsi="Cambria Math"/>
                        <w:sz w:val="24"/>
                        <w:szCs w:val="24"/>
                        <w:lang w:val="en-US" w:eastAsia="zh-CN"/>
                      </w:rPr>
                      <m:t>),</m:t>
                    </m:r>
                    <m:f>
                      <m:fPr>
                        <m:ctrlPr>
                          <w:rPr>
                            <w:rFonts w:ascii="Cambria Math" w:eastAsia="SimSun" w:hAnsi="Cambria Math"/>
                            <w:b/>
                            <w:bCs/>
                            <w:i/>
                            <w:sz w:val="24"/>
                            <w:szCs w:val="24"/>
                            <w:lang w:val="en-US" w:eastAsia="zh-CN"/>
                          </w:rPr>
                        </m:ctrlPr>
                      </m:fPr>
                      <m:num>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ρ</m:t>
                            </m:r>
                          </m:e>
                          <m:sub>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t</m:t>
                                </m:r>
                              </m:e>
                              <m:sub>
                                <m:r>
                                  <m:rPr>
                                    <m:sty m:val="bi"/>
                                  </m:rPr>
                                  <w:rPr>
                                    <w:rFonts w:ascii="Cambria Math" w:eastAsia="DengXian" w:hAnsi="Cambria Math"/>
                                    <w:kern w:val="2"/>
                                    <w:sz w:val="21"/>
                                    <w:szCs w:val="22"/>
                                    <w:lang w:eastAsia="en-US"/>
                                  </w:rPr>
                                  <m:t>R</m:t>
                                </m:r>
                              </m:sub>
                            </m:sSub>
                          </m:sub>
                        </m:sSub>
                      </m:num>
                      <m:den>
                        <m:d>
                          <m:dPr>
                            <m:begChr m:val="‖"/>
                            <m:endChr m:val="‖"/>
                            <m:ctrlPr>
                              <w:rPr>
                                <w:rFonts w:ascii="Cambria Math" w:eastAsia="DengXian" w:hAnsi="Cambria Math"/>
                                <w:b/>
                                <w:bCs/>
                                <w:i/>
                                <w:kern w:val="2"/>
                                <w:sz w:val="21"/>
                                <w:szCs w:val="22"/>
                                <w:lang w:eastAsia="en-US"/>
                              </w:rPr>
                            </m:ctrlPr>
                          </m:dPr>
                          <m:e>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ρ</m:t>
                                </m:r>
                              </m:e>
                              <m:sub>
                                <m:sSub>
                                  <m:sSubPr>
                                    <m:ctrlPr>
                                      <w:rPr>
                                        <w:rFonts w:ascii="Cambria Math" w:eastAsia="DengXian" w:hAnsi="Cambria Math"/>
                                        <w:b/>
                                        <w:bCs/>
                                        <w:i/>
                                        <w:kern w:val="2"/>
                                        <w:sz w:val="21"/>
                                        <w:szCs w:val="22"/>
                                        <w:lang w:eastAsia="en-US"/>
                                      </w:rPr>
                                    </m:ctrlPr>
                                  </m:sSubPr>
                                  <m:e>
                                    <m:r>
                                      <m:rPr>
                                        <m:sty m:val="bi"/>
                                      </m:rPr>
                                      <w:rPr>
                                        <w:rFonts w:ascii="Cambria Math" w:eastAsia="DengXian" w:hAnsi="Cambria Math"/>
                                        <w:kern w:val="2"/>
                                        <w:sz w:val="21"/>
                                        <w:szCs w:val="22"/>
                                        <w:lang w:eastAsia="en-US"/>
                                      </w:rPr>
                                      <m:t>t</m:t>
                                    </m:r>
                                  </m:e>
                                  <m:sub>
                                    <m:r>
                                      <m:rPr>
                                        <m:sty m:val="bi"/>
                                      </m:rPr>
                                      <w:rPr>
                                        <w:rFonts w:ascii="Cambria Math" w:eastAsia="DengXian" w:hAnsi="Cambria Math"/>
                                        <w:kern w:val="2"/>
                                        <w:sz w:val="21"/>
                                        <w:szCs w:val="22"/>
                                        <w:lang w:eastAsia="en-US"/>
                                      </w:rPr>
                                      <m:t>R</m:t>
                                    </m:r>
                                  </m:sub>
                                </m:sSub>
                              </m:sub>
                            </m:sSub>
                          </m:e>
                        </m:d>
                      </m:den>
                    </m:f>
                    <m:r>
                      <m:rPr>
                        <m:sty m:val="bi"/>
                      </m:rPr>
                      <w:rPr>
                        <w:rFonts w:ascii="Cambria Math" w:eastAsia="SimSun" w:hAnsi="Cambria Math"/>
                        <w:sz w:val="24"/>
                        <w:szCs w:val="24"/>
                        <w:lang w:val="en-US" w:eastAsia="zh-CN"/>
                      </w:rPr>
                      <m:t>&gt;</m:t>
                    </m:r>
                  </m:den>
                </m:f>
              </m:oMath>
            </m:oMathPara>
          </w:p>
          <w:p w14:paraId="036AEFC5" w14:textId="77777777" w:rsidR="00C36094" w:rsidRPr="006F4552" w:rsidRDefault="00C36094" w:rsidP="00C36094">
            <w:pPr>
              <w:ind w:left="1616"/>
              <w:rPr>
                <w:rFonts w:eastAsia="SimSun"/>
                <w:szCs w:val="24"/>
                <w:lang w:eastAsia="zh-CN"/>
              </w:rPr>
            </w:pPr>
            <w:r w:rsidRPr="006F4552">
              <w:rPr>
                <w:rFonts w:eastAsia="SimSun"/>
                <w:szCs w:val="24"/>
                <w:lang w:eastAsia="zh-CN"/>
              </w:rPr>
              <w:t xml:space="preserve">Where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oMath>
            <w:r w:rsidRPr="006F4552">
              <w:rPr>
                <w:rFonts w:eastAsia="SimSun" w:hint="eastAsia"/>
                <w:szCs w:val="24"/>
                <w:lang w:eastAsia="zh-CN"/>
              </w:rPr>
              <w:t xml:space="preserve"> </w:t>
            </w:r>
            <w:r w:rsidRPr="006F4552">
              <w:rPr>
                <w:rFonts w:eastAsia="SimSun"/>
                <w:szCs w:val="24"/>
                <w:lang w:eastAsia="zh-CN"/>
              </w:rPr>
              <w:t xml:space="preserve">is the signal’s received time, </w:t>
            </w:r>
            <m:oMath>
              <m:sSubSup>
                <m:sSubSupPr>
                  <m:ctrlPr>
                    <w:rPr>
                      <w:rFonts w:ascii="Cambria Math" w:eastAsia="SimSun" w:hAnsi="Cambria Math"/>
                      <w:szCs w:val="24"/>
                      <w:lang w:eastAsia="zh-CN"/>
                    </w:rPr>
                  </m:ctrlPr>
                </m:sSubSupPr>
                <m:e>
                  <m:r>
                    <m:rPr>
                      <m:sty m:val="bi"/>
                    </m:rPr>
                    <w:rPr>
                      <w:rFonts w:ascii="Cambria Math" w:eastAsia="SimSun" w:hAnsi="Cambria Math"/>
                      <w:szCs w:val="24"/>
                      <w:lang w:eastAsia="zh-CN"/>
                    </w:rPr>
                    <m:t>r</m:t>
                  </m:r>
                </m:e>
                <m:sub>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sub>
                <m:sup>
                  <m:r>
                    <m:rPr>
                      <m:sty m:val="bi"/>
                    </m:rPr>
                    <w:rPr>
                      <w:rFonts w:ascii="Cambria Math" w:eastAsia="SimSun" w:hAnsi="Cambria Math"/>
                      <w:szCs w:val="24"/>
                      <w:lang w:eastAsia="zh-CN"/>
                    </w:rPr>
                    <m:t>ECEF</m:t>
                  </m:r>
                </m:sup>
              </m:sSubSup>
            </m:oMath>
            <w:r w:rsidRPr="006F4552">
              <w:rPr>
                <w:rFonts w:eastAsia="SimSun"/>
                <w:szCs w:val="24"/>
                <w:lang w:eastAsia="zh-CN"/>
              </w:rPr>
              <w:t xml:space="preserve">and </w:t>
            </w:r>
            <m:oMath>
              <m:sSubSup>
                <m:sSubSupPr>
                  <m:ctrlPr>
                    <w:rPr>
                      <w:rFonts w:ascii="Cambria Math" w:eastAsia="SimSun" w:hAnsi="Cambria Math"/>
                      <w:szCs w:val="24"/>
                      <w:lang w:eastAsia="zh-CN"/>
                    </w:rPr>
                  </m:ctrlPr>
                </m:sSubSupPr>
                <m:e>
                  <m:r>
                    <m:rPr>
                      <m:sty m:val="bi"/>
                    </m:rPr>
                    <w:rPr>
                      <w:rFonts w:ascii="Cambria Math" w:eastAsia="SimSun" w:hAnsi="Cambria Math"/>
                      <w:szCs w:val="24"/>
                      <w:lang w:eastAsia="zh-CN"/>
                    </w:rPr>
                    <m:t>v</m:t>
                  </m:r>
                </m:e>
                <m:sub>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sub>
                <m:sup>
                  <m:r>
                    <m:rPr>
                      <m:sty m:val="bi"/>
                    </m:rPr>
                    <w:rPr>
                      <w:rFonts w:ascii="Cambria Math" w:eastAsia="SimSun" w:hAnsi="Cambria Math"/>
                      <w:szCs w:val="24"/>
                      <w:lang w:eastAsia="zh-CN"/>
                    </w:rPr>
                    <m:t>ECEF</m:t>
                  </m:r>
                </m:sup>
              </m:sSubSup>
            </m:oMath>
            <w:r w:rsidRPr="006F4552">
              <w:rPr>
                <w:rFonts w:eastAsia="SimSun"/>
                <w:szCs w:val="24"/>
                <w:lang w:eastAsia="zh-CN"/>
              </w:rPr>
              <w:t xml:space="preserve"> are the satellite position and velocity vectors at time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oMath>
            <w:r w:rsidRPr="006F4552">
              <w:rPr>
                <w:rFonts w:eastAsia="SimSun" w:hint="eastAsia"/>
                <w:szCs w:val="24"/>
                <w:lang w:eastAsia="zh-CN"/>
              </w:rPr>
              <w:t xml:space="preserve"> </w:t>
            </w:r>
            <w:r w:rsidRPr="006F4552">
              <w:rPr>
                <w:rFonts w:eastAsia="SimSun"/>
                <w:szCs w:val="24"/>
                <w:lang w:eastAsia="zh-CN"/>
              </w:rPr>
              <w:t xml:space="preserv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ρ</m:t>
                  </m:r>
                </m:e>
                <m:sub>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sub>
              </m:sSub>
            </m:oMath>
            <w:r w:rsidRPr="006F4552">
              <w:rPr>
                <w:rFonts w:eastAsia="SimSun"/>
                <w:szCs w:val="24"/>
                <w:lang w:eastAsia="zh-CN"/>
              </w:rPr>
              <w:t xml:space="preserve">is the difference in satellite and UE position vectors at time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oMath>
            <w:r w:rsidRPr="006F4552">
              <w:rPr>
                <w:rFonts w:eastAsia="SimSun"/>
                <w:szCs w:val="24"/>
                <w:lang w:eastAsia="zh-CN"/>
              </w:rPr>
              <w:t xml:space="preserve">,  </w:t>
            </w:r>
            <m:oMath>
              <m:r>
                <m:rPr>
                  <m:sty m:val="bi"/>
                </m:rPr>
                <w:rPr>
                  <w:rFonts w:ascii="Cambria Math" w:eastAsia="SimSun" w:hAnsi="Cambria Math"/>
                  <w:szCs w:val="24"/>
                  <w:lang w:eastAsia="zh-CN"/>
                </w:rPr>
                <m:t>K</m:t>
              </m:r>
            </m:oMath>
            <w:r w:rsidRPr="006F4552">
              <w:rPr>
                <w:rFonts w:eastAsia="SimSun"/>
                <w:szCs w:val="24"/>
                <w:lang w:eastAsia="zh-CN"/>
              </w:rPr>
              <w:t xml:space="preserve">  is the unit vector in standard z-axis, (a×b) is the cross-product and &lt;a, b&gt; is the dot product between a and b</w:t>
            </w:r>
          </w:p>
          <w:bookmarkEnd w:id="2"/>
          <w:p w14:paraId="387D14BC" w14:textId="77777777" w:rsidR="00C36094" w:rsidRPr="006F4552" w:rsidRDefault="00C36094" w:rsidP="00C84929">
            <w:pPr>
              <w:numPr>
                <w:ilvl w:val="0"/>
                <w:numId w:val="11"/>
              </w:numPr>
              <w:overflowPunct/>
              <w:autoSpaceDE/>
              <w:autoSpaceDN/>
              <w:adjustRightInd/>
              <w:textAlignment w:val="auto"/>
              <w:rPr>
                <w:rFonts w:eastAsia="SimSun"/>
                <w:szCs w:val="24"/>
                <w:lang w:eastAsia="zh-CN"/>
              </w:rPr>
            </w:pPr>
            <w:r w:rsidRPr="006F4552">
              <w:rPr>
                <w:rFonts w:eastAsia="SimSun" w:hint="eastAsia"/>
                <w:szCs w:val="24"/>
                <w:lang w:eastAsia="zh-CN"/>
              </w:rPr>
              <w:t>T</w:t>
            </w:r>
            <w:r w:rsidRPr="006F4552">
              <w:rPr>
                <w:rFonts w:eastAsia="SimSun"/>
                <w:szCs w:val="24"/>
                <w:lang w:eastAsia="zh-CN"/>
              </w:rPr>
              <w:t>he proponent is encouraged to provide the detail information, e.g., reference, if possible, about the propagation delay calculation with considering the signal flight time before RAN4#114bis meeting</w:t>
            </w:r>
          </w:p>
          <w:p w14:paraId="319144AB" w14:textId="77777777" w:rsidR="00C36094" w:rsidRPr="006F4552" w:rsidRDefault="00C36094" w:rsidP="00C84929">
            <w:pPr>
              <w:numPr>
                <w:ilvl w:val="0"/>
                <w:numId w:val="11"/>
              </w:numPr>
              <w:overflowPunct/>
              <w:autoSpaceDE/>
              <w:autoSpaceDN/>
              <w:adjustRightInd/>
              <w:textAlignment w:val="auto"/>
              <w:rPr>
                <w:rFonts w:eastAsia="ＭＳ 明朝"/>
                <w:szCs w:val="24"/>
                <w:lang w:eastAsia="zh-CN"/>
              </w:rPr>
            </w:pPr>
            <w:r w:rsidRPr="006F4552">
              <w:rPr>
                <w:rFonts w:eastAsia="SimSun"/>
                <w:szCs w:val="24"/>
                <w:lang w:eastAsia="zh-CN"/>
              </w:rPr>
              <w:t>Participating companies are encouraged to examine this issue from their perspective.</w:t>
            </w:r>
          </w:p>
          <w:p w14:paraId="7CF6F202" w14:textId="77777777" w:rsidR="00C36094" w:rsidRPr="00C36094" w:rsidRDefault="00C36094" w:rsidP="00D40668">
            <w:pPr>
              <w:spacing w:before="120" w:after="120"/>
              <w:rPr>
                <w:rFonts w:eastAsia="ＭＳ 明朝"/>
                <w:lang w:eastAsia="ja-JP"/>
              </w:rPr>
            </w:pPr>
          </w:p>
        </w:tc>
      </w:tr>
    </w:tbl>
    <w:p w14:paraId="543C2F1B" w14:textId="77777777" w:rsidR="00C36094" w:rsidRDefault="00C36094" w:rsidP="00D40668">
      <w:pPr>
        <w:spacing w:before="120" w:after="120"/>
        <w:ind w:firstLineChars="50" w:firstLine="100"/>
        <w:rPr>
          <w:rFonts w:eastAsia="ＭＳ 明朝"/>
          <w:lang w:eastAsia="ja-JP"/>
        </w:rPr>
      </w:pP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5C070002" w14:textId="2E14EA3F" w:rsidR="00DB7C0F" w:rsidRDefault="00C10967" w:rsidP="00C84929">
      <w:pPr>
        <w:pStyle w:val="afff3"/>
        <w:numPr>
          <w:ilvl w:val="1"/>
          <w:numId w:val="14"/>
        </w:numPr>
        <w:spacing w:before="120" w:after="120"/>
        <w:ind w:leftChars="0"/>
        <w:rPr>
          <w:rFonts w:eastAsia="ＭＳ 明朝"/>
          <w:b/>
          <w:iCs/>
        </w:rPr>
      </w:pPr>
      <w:r>
        <w:rPr>
          <w:rFonts w:eastAsia="ＭＳ 明朝" w:hint="eastAsia"/>
          <w:b/>
          <w:iCs/>
          <w:lang w:eastAsia="ja-JP"/>
        </w:rPr>
        <w:t xml:space="preserve">Views on Issue 1-1-1 </w:t>
      </w:r>
      <w:r w:rsidRPr="00C10967">
        <w:rPr>
          <w:rFonts w:eastAsia="ＭＳ 明朝"/>
          <w:b/>
          <w:iCs/>
          <w:lang w:eastAsia="ja-JP"/>
        </w:rPr>
        <w:t>Satellite position/velocity estimation based on equation of motion</w:t>
      </w:r>
    </w:p>
    <w:p w14:paraId="1AFFD4AD" w14:textId="77777777" w:rsidR="00E16B44" w:rsidRDefault="00062127" w:rsidP="00C10967">
      <w:pPr>
        <w:spacing w:before="120" w:after="120"/>
        <w:rPr>
          <w:rFonts w:eastAsia="ＭＳ 明朝"/>
          <w:bCs/>
          <w:iCs/>
          <w:lang w:eastAsia="ja-JP"/>
        </w:rPr>
      </w:pPr>
      <w:r>
        <w:rPr>
          <w:rFonts w:eastAsia="ＭＳ 明朝" w:hint="eastAsia"/>
          <w:bCs/>
          <w:iCs/>
          <w:lang w:eastAsia="ja-JP"/>
        </w:rPr>
        <w:t xml:space="preserve"> One of the items captured on Issue 1-1-1 in the WF [1] </w:t>
      </w:r>
      <w:r w:rsidR="00E16B44">
        <w:rPr>
          <w:rFonts w:eastAsia="ＭＳ 明朝" w:hint="eastAsia"/>
          <w:bCs/>
          <w:iCs/>
          <w:lang w:eastAsia="ja-JP"/>
        </w:rPr>
        <w:t>is extracted as follows.</w:t>
      </w:r>
    </w:p>
    <w:p w14:paraId="1AD82A36" w14:textId="44B538C7" w:rsidR="00C10967" w:rsidRPr="00727520" w:rsidRDefault="00727520" w:rsidP="00C84929">
      <w:pPr>
        <w:pStyle w:val="afff3"/>
        <w:numPr>
          <w:ilvl w:val="0"/>
          <w:numId w:val="15"/>
        </w:numPr>
        <w:spacing w:before="120" w:after="120"/>
        <w:ind w:leftChars="0"/>
        <w:rPr>
          <w:rFonts w:eastAsia="ＭＳ 明朝"/>
          <w:bCs/>
          <w:iCs/>
          <w:lang w:eastAsia="ja-JP"/>
        </w:rPr>
      </w:pPr>
      <w:r w:rsidRPr="00727520">
        <w:rPr>
          <w:rFonts w:eastAsia="ＭＳ 明朝" w:hint="eastAsia"/>
          <w:bCs/>
          <w:iCs/>
          <w:lang w:eastAsia="ja-JP"/>
        </w:rPr>
        <w:t>R</w:t>
      </w:r>
      <w:r w:rsidRPr="00727520">
        <w:rPr>
          <w:rFonts w:eastAsia="ＭＳ 明朝"/>
          <w:bCs/>
          <w:iCs/>
          <w:lang w:eastAsia="ja-JP"/>
        </w:rPr>
        <w:t>AN4 will introduce the accuracy requirement applied for two models compared with GMAT</w:t>
      </w:r>
      <w:r w:rsidR="00E16B44" w:rsidRPr="00727520">
        <w:rPr>
          <w:rFonts w:eastAsia="ＭＳ 明朝" w:hint="eastAsia"/>
          <w:bCs/>
          <w:iCs/>
          <w:lang w:eastAsia="ja-JP"/>
        </w:rPr>
        <w:t xml:space="preserve"> </w:t>
      </w:r>
    </w:p>
    <w:p w14:paraId="6E9DB240" w14:textId="77777777" w:rsidR="002A4BEF" w:rsidRDefault="00727520" w:rsidP="00C10967">
      <w:pPr>
        <w:spacing w:before="120" w:after="120"/>
        <w:rPr>
          <w:rFonts w:eastAsia="ＭＳ 明朝"/>
          <w:b/>
          <w:iCs/>
          <w:lang w:eastAsia="ja-JP"/>
        </w:rPr>
      </w:pPr>
      <w:r>
        <w:rPr>
          <w:rFonts w:eastAsia="ＭＳ 明朝" w:hint="eastAsia"/>
          <w:b/>
          <w:iCs/>
          <w:lang w:eastAsia="ja-JP"/>
        </w:rPr>
        <w:t xml:space="preserve"> </w:t>
      </w:r>
    </w:p>
    <w:p w14:paraId="2C746C29" w14:textId="65CA245D" w:rsidR="0075048A" w:rsidRDefault="002A4BEF" w:rsidP="008F4738">
      <w:pPr>
        <w:spacing w:before="120" w:after="120"/>
        <w:ind w:firstLineChars="50" w:firstLine="100"/>
        <w:rPr>
          <w:rFonts w:eastAsia="ＭＳ 明朝"/>
          <w:bCs/>
          <w:iCs/>
          <w:lang w:eastAsia="ja-JP"/>
        </w:rPr>
      </w:pPr>
      <w:r>
        <w:rPr>
          <w:rFonts w:eastAsia="ＭＳ 明朝" w:hint="eastAsia"/>
          <w:bCs/>
          <w:iCs/>
          <w:lang w:eastAsia="ja-JP"/>
        </w:rPr>
        <w:t xml:space="preserve">Suppose we use GMAT as </w:t>
      </w:r>
      <w:r w:rsidR="00706DC9">
        <w:rPr>
          <w:rFonts w:eastAsia="ＭＳ 明朝" w:hint="eastAsia"/>
          <w:bCs/>
          <w:iCs/>
          <w:lang w:eastAsia="ja-JP"/>
        </w:rPr>
        <w:t>a</w:t>
      </w:r>
      <w:r>
        <w:rPr>
          <w:rFonts w:eastAsia="ＭＳ 明朝" w:hint="eastAsia"/>
          <w:bCs/>
          <w:iCs/>
          <w:lang w:eastAsia="ja-JP"/>
        </w:rPr>
        <w:t xml:space="preserve"> bas</w:t>
      </w:r>
      <w:r w:rsidR="00DD388E">
        <w:rPr>
          <w:rFonts w:eastAsia="ＭＳ 明朝" w:hint="eastAsia"/>
          <w:bCs/>
          <w:iCs/>
          <w:lang w:eastAsia="ja-JP"/>
        </w:rPr>
        <w:t>is</w:t>
      </w:r>
      <w:r>
        <w:rPr>
          <w:rFonts w:eastAsia="ＭＳ 明朝" w:hint="eastAsia"/>
          <w:bCs/>
          <w:iCs/>
          <w:lang w:eastAsia="ja-JP"/>
        </w:rPr>
        <w:t xml:space="preserve">, </w:t>
      </w:r>
      <w:r w:rsidR="009A11CF">
        <w:rPr>
          <w:rFonts w:eastAsia="ＭＳ 明朝" w:hint="eastAsia"/>
          <w:bCs/>
          <w:iCs/>
          <w:lang w:eastAsia="ja-JP"/>
        </w:rPr>
        <w:t xml:space="preserve">we noticed that we </w:t>
      </w:r>
      <w:r w:rsidR="002D00CB">
        <w:rPr>
          <w:rFonts w:eastAsia="ＭＳ 明朝" w:hint="eastAsia"/>
          <w:bCs/>
          <w:iCs/>
          <w:lang w:eastAsia="ja-JP"/>
        </w:rPr>
        <w:t>need to agree on multiple parameters and configuration</w:t>
      </w:r>
      <w:r w:rsidR="008D5E48">
        <w:rPr>
          <w:rFonts w:eastAsia="ＭＳ 明朝" w:hint="eastAsia"/>
          <w:bCs/>
          <w:iCs/>
          <w:lang w:eastAsia="ja-JP"/>
        </w:rPr>
        <w:t xml:space="preserve"> file</w:t>
      </w:r>
      <w:r w:rsidR="002D00CB">
        <w:rPr>
          <w:rFonts w:eastAsia="ＭＳ 明朝" w:hint="eastAsia"/>
          <w:bCs/>
          <w:iCs/>
          <w:lang w:eastAsia="ja-JP"/>
        </w:rPr>
        <w:t xml:space="preserve">s </w:t>
      </w:r>
      <w:r w:rsidR="006A42C4">
        <w:rPr>
          <w:rFonts w:eastAsia="ＭＳ 明朝" w:hint="eastAsia"/>
          <w:bCs/>
          <w:iCs/>
          <w:lang w:eastAsia="ja-JP"/>
        </w:rPr>
        <w:t xml:space="preserve">to use </w:t>
      </w:r>
      <w:r w:rsidR="002D00CB">
        <w:rPr>
          <w:rFonts w:eastAsia="ＭＳ 明朝" w:hint="eastAsia"/>
          <w:bCs/>
          <w:iCs/>
          <w:lang w:eastAsia="ja-JP"/>
        </w:rPr>
        <w:t xml:space="preserve">commonly </w:t>
      </w:r>
      <w:r w:rsidR="006A42C4">
        <w:rPr>
          <w:rFonts w:eastAsia="ＭＳ 明朝" w:hint="eastAsia"/>
          <w:bCs/>
          <w:iCs/>
          <w:lang w:eastAsia="ja-JP"/>
        </w:rPr>
        <w:t>for</w:t>
      </w:r>
      <w:r w:rsidR="002D00CB">
        <w:rPr>
          <w:rFonts w:eastAsia="ＭＳ 明朝" w:hint="eastAsia"/>
          <w:bCs/>
          <w:iCs/>
          <w:lang w:eastAsia="ja-JP"/>
        </w:rPr>
        <w:t xml:space="preserve"> </w:t>
      </w:r>
      <w:r w:rsidR="00C55A34">
        <w:rPr>
          <w:rFonts w:eastAsia="ＭＳ 明朝" w:hint="eastAsia"/>
          <w:bCs/>
          <w:iCs/>
          <w:lang w:eastAsia="ja-JP"/>
        </w:rPr>
        <w:t>conduct</w:t>
      </w:r>
      <w:r w:rsidR="00C92835">
        <w:rPr>
          <w:rFonts w:eastAsia="ＭＳ 明朝" w:hint="eastAsia"/>
          <w:bCs/>
          <w:iCs/>
          <w:lang w:eastAsia="ja-JP"/>
        </w:rPr>
        <w:t>ing</w:t>
      </w:r>
      <w:r w:rsidR="00C55A34">
        <w:rPr>
          <w:rFonts w:eastAsia="ＭＳ 明朝" w:hint="eastAsia"/>
          <w:bCs/>
          <w:iCs/>
          <w:lang w:eastAsia="ja-JP"/>
        </w:rPr>
        <w:t xml:space="preserve"> a comparison of the satellite orbit between GMAT and </w:t>
      </w:r>
      <w:r w:rsidR="00117DAD">
        <w:rPr>
          <w:rFonts w:eastAsia="ＭＳ 明朝" w:hint="eastAsia"/>
          <w:bCs/>
          <w:iCs/>
          <w:lang w:eastAsia="ja-JP"/>
        </w:rPr>
        <w:t>two</w:t>
      </w:r>
      <w:r w:rsidR="00D7637E">
        <w:rPr>
          <w:rFonts w:eastAsia="ＭＳ 明朝" w:hint="eastAsia"/>
          <w:bCs/>
          <w:iCs/>
          <w:lang w:eastAsia="ja-JP"/>
        </w:rPr>
        <w:t xml:space="preserve">-body </w:t>
      </w:r>
      <w:r w:rsidR="00C55A34">
        <w:rPr>
          <w:rFonts w:eastAsia="ＭＳ 明朝" w:hint="eastAsia"/>
          <w:bCs/>
          <w:iCs/>
          <w:lang w:eastAsia="ja-JP"/>
        </w:rPr>
        <w:t>Keplerian</w:t>
      </w:r>
      <w:r w:rsidR="0033145D">
        <w:rPr>
          <w:rFonts w:eastAsia="ＭＳ 明朝" w:hint="eastAsia"/>
          <w:bCs/>
          <w:iCs/>
          <w:lang w:eastAsia="ja-JP"/>
        </w:rPr>
        <w:t xml:space="preserve"> model</w:t>
      </w:r>
      <w:r w:rsidR="003E14BA">
        <w:rPr>
          <w:rFonts w:eastAsia="ＭＳ 明朝" w:hint="eastAsia"/>
          <w:bCs/>
          <w:iCs/>
          <w:lang w:eastAsia="ja-JP"/>
        </w:rPr>
        <w:t>.</w:t>
      </w:r>
      <w:r w:rsidR="0062622D">
        <w:rPr>
          <w:rFonts w:eastAsia="ＭＳ 明朝" w:hint="eastAsia"/>
          <w:bCs/>
          <w:iCs/>
          <w:lang w:eastAsia="ja-JP"/>
        </w:rPr>
        <w:t xml:space="preserve"> Otherwise</w:t>
      </w:r>
      <w:r w:rsidR="00B26DD1">
        <w:rPr>
          <w:rFonts w:eastAsia="ＭＳ 明朝" w:hint="eastAsia"/>
          <w:bCs/>
          <w:iCs/>
          <w:lang w:eastAsia="ja-JP"/>
        </w:rPr>
        <w:t>,</w:t>
      </w:r>
      <w:r w:rsidR="0062622D">
        <w:rPr>
          <w:rFonts w:eastAsia="ＭＳ 明朝" w:hint="eastAsia"/>
          <w:bCs/>
          <w:iCs/>
          <w:lang w:eastAsia="ja-JP"/>
        </w:rPr>
        <w:t xml:space="preserve"> we won</w:t>
      </w:r>
      <w:r w:rsidR="0062622D">
        <w:rPr>
          <w:rFonts w:eastAsia="ＭＳ 明朝"/>
          <w:bCs/>
          <w:iCs/>
          <w:lang w:eastAsia="ja-JP"/>
        </w:rPr>
        <w:t>’</w:t>
      </w:r>
      <w:r w:rsidR="0062622D">
        <w:rPr>
          <w:rFonts w:eastAsia="ＭＳ 明朝" w:hint="eastAsia"/>
          <w:bCs/>
          <w:iCs/>
          <w:lang w:eastAsia="ja-JP"/>
        </w:rPr>
        <w:t xml:space="preserve">t be able to compare the obtained results among companies. </w:t>
      </w:r>
      <w:r w:rsidR="0075048A">
        <w:rPr>
          <w:rFonts w:eastAsia="ＭＳ 明朝" w:hint="eastAsia"/>
          <w:bCs/>
          <w:iCs/>
          <w:lang w:eastAsia="ja-JP"/>
        </w:rPr>
        <w:t xml:space="preserve">Following </w:t>
      </w:r>
      <w:r w:rsidR="0057284F">
        <w:rPr>
          <w:rFonts w:eastAsia="ＭＳ 明朝" w:hint="eastAsia"/>
          <w:bCs/>
          <w:iCs/>
          <w:lang w:eastAsia="ja-JP"/>
        </w:rPr>
        <w:t xml:space="preserve">Figure 2.1-1 depicts the actual setup </w:t>
      </w:r>
      <w:r w:rsidR="0075048A">
        <w:rPr>
          <w:rFonts w:eastAsia="ＭＳ 明朝" w:hint="eastAsia"/>
          <w:bCs/>
          <w:iCs/>
          <w:lang w:eastAsia="ja-JP"/>
        </w:rPr>
        <w:t>window</w:t>
      </w:r>
      <w:r w:rsidR="0089085B">
        <w:rPr>
          <w:rFonts w:eastAsia="ＭＳ 明朝" w:hint="eastAsia"/>
          <w:bCs/>
          <w:iCs/>
          <w:lang w:eastAsia="ja-JP"/>
        </w:rPr>
        <w:t xml:space="preserve"> of GMAT.</w:t>
      </w:r>
      <w:r w:rsidR="0075048A">
        <w:rPr>
          <w:rFonts w:eastAsia="ＭＳ 明朝" w:hint="eastAsia"/>
          <w:bCs/>
          <w:iCs/>
          <w:lang w:eastAsia="ja-JP"/>
        </w:rPr>
        <w:t xml:space="preserve"> </w:t>
      </w:r>
      <w:r w:rsidR="00B30BCA">
        <w:rPr>
          <w:rFonts w:eastAsia="ＭＳ 明朝" w:hint="eastAsia"/>
          <w:bCs/>
          <w:iCs/>
          <w:lang w:eastAsia="ja-JP"/>
        </w:rPr>
        <w:t xml:space="preserve">As can be seen in the setup window, there are several parameters </w:t>
      </w:r>
      <w:r w:rsidR="00856687">
        <w:rPr>
          <w:rFonts w:eastAsia="ＭＳ 明朝" w:hint="eastAsia"/>
          <w:bCs/>
          <w:iCs/>
          <w:lang w:eastAsia="ja-JP"/>
        </w:rPr>
        <w:t xml:space="preserve">such as Minimum step size, </w:t>
      </w:r>
      <w:r w:rsidR="003B622D">
        <w:rPr>
          <w:rFonts w:eastAsia="ＭＳ 明朝" w:hint="eastAsia"/>
          <w:bCs/>
          <w:iCs/>
          <w:lang w:eastAsia="ja-JP"/>
        </w:rPr>
        <w:t xml:space="preserve">Primary body, </w:t>
      </w:r>
      <w:r w:rsidR="00856687">
        <w:rPr>
          <w:rFonts w:eastAsia="ＭＳ 明朝" w:hint="eastAsia"/>
          <w:bCs/>
          <w:iCs/>
          <w:lang w:eastAsia="ja-JP"/>
        </w:rPr>
        <w:t xml:space="preserve">Gravity model, </w:t>
      </w:r>
      <w:r w:rsidR="003B622D">
        <w:rPr>
          <w:rFonts w:eastAsia="ＭＳ 明朝" w:hint="eastAsia"/>
          <w:bCs/>
          <w:iCs/>
          <w:lang w:eastAsia="ja-JP"/>
        </w:rPr>
        <w:t>etc.</w:t>
      </w:r>
      <w:r w:rsidR="00E31075">
        <w:rPr>
          <w:rFonts w:eastAsia="ＭＳ 明朝" w:hint="eastAsia"/>
          <w:bCs/>
          <w:iCs/>
          <w:lang w:eastAsia="ja-JP"/>
        </w:rPr>
        <w:t xml:space="preserve"> </w:t>
      </w:r>
      <w:r w:rsidR="00000D07">
        <w:rPr>
          <w:rFonts w:eastAsia="ＭＳ 明朝" w:hint="eastAsia"/>
          <w:bCs/>
          <w:iCs/>
          <w:lang w:eastAsia="ja-JP"/>
        </w:rPr>
        <w:t>Also related to this</w:t>
      </w:r>
      <w:r w:rsidR="001404B2">
        <w:rPr>
          <w:rFonts w:eastAsia="ＭＳ 明朝" w:hint="eastAsia"/>
          <w:bCs/>
          <w:iCs/>
          <w:lang w:eastAsia="ja-JP"/>
        </w:rPr>
        <w:t xml:space="preserve"> issue</w:t>
      </w:r>
      <w:r w:rsidR="00E31075">
        <w:rPr>
          <w:rFonts w:eastAsia="ＭＳ 明朝" w:hint="eastAsia"/>
          <w:bCs/>
          <w:iCs/>
          <w:lang w:eastAsia="ja-JP"/>
        </w:rPr>
        <w:t xml:space="preserve">, </w:t>
      </w:r>
      <w:r w:rsidR="008F4738">
        <w:rPr>
          <w:rFonts w:eastAsia="ＭＳ 明朝" w:hint="eastAsia"/>
          <w:bCs/>
          <w:iCs/>
          <w:lang w:eastAsia="ja-JP"/>
        </w:rPr>
        <w:t xml:space="preserve">there is a parameter file which associates with the selected gravity model, also </w:t>
      </w:r>
      <w:r w:rsidR="005A3F38">
        <w:rPr>
          <w:rFonts w:eastAsia="ＭＳ 明朝" w:hint="eastAsia"/>
          <w:bCs/>
          <w:iCs/>
          <w:lang w:eastAsia="ja-JP"/>
        </w:rPr>
        <w:t>shown</w:t>
      </w:r>
      <w:r w:rsidR="00003D89">
        <w:rPr>
          <w:rFonts w:eastAsia="ＭＳ 明朝" w:hint="eastAsia"/>
          <w:bCs/>
          <w:iCs/>
          <w:lang w:eastAsia="ja-JP"/>
        </w:rPr>
        <w:t xml:space="preserve"> an example</w:t>
      </w:r>
      <w:r w:rsidR="008F4738">
        <w:rPr>
          <w:rFonts w:eastAsia="ＭＳ 明朝" w:hint="eastAsia"/>
          <w:bCs/>
          <w:iCs/>
          <w:lang w:eastAsia="ja-JP"/>
        </w:rPr>
        <w:t xml:space="preserve"> by Figure 2.1-2.</w:t>
      </w:r>
      <w:r w:rsidR="00E67032">
        <w:rPr>
          <w:rFonts w:eastAsia="ＭＳ 明朝" w:hint="eastAsia"/>
          <w:bCs/>
          <w:iCs/>
          <w:lang w:eastAsia="ja-JP"/>
        </w:rPr>
        <w:t xml:space="preserve"> Since we previously agreed in the group that we apply the two-body Keplerian model </w:t>
      </w:r>
      <w:r w:rsidR="000F3B72">
        <w:rPr>
          <w:rFonts w:eastAsia="ＭＳ 明朝" w:hint="eastAsia"/>
          <w:bCs/>
          <w:iCs/>
          <w:lang w:eastAsia="ja-JP"/>
        </w:rPr>
        <w:t>to emulate</w:t>
      </w:r>
      <w:r w:rsidR="00E67032">
        <w:rPr>
          <w:rFonts w:eastAsia="ＭＳ 明朝" w:hint="eastAsia"/>
          <w:bCs/>
          <w:iCs/>
          <w:lang w:eastAsia="ja-JP"/>
        </w:rPr>
        <w:t xml:space="preserve"> the satellite </w:t>
      </w:r>
      <w:r w:rsidR="000F3B72">
        <w:rPr>
          <w:rFonts w:eastAsia="ＭＳ 明朝" w:hint="eastAsia"/>
          <w:bCs/>
          <w:iCs/>
          <w:lang w:eastAsia="ja-JP"/>
        </w:rPr>
        <w:t>motion</w:t>
      </w:r>
      <w:r w:rsidR="00E67032">
        <w:rPr>
          <w:rFonts w:eastAsia="ＭＳ 明朝" w:hint="eastAsia"/>
          <w:bCs/>
          <w:iCs/>
          <w:lang w:eastAsia="ja-JP"/>
        </w:rPr>
        <w:t xml:space="preserve">, we need to prepare the associated configuration file to compare the </w:t>
      </w:r>
      <w:r w:rsidR="00EC06B7">
        <w:rPr>
          <w:rFonts w:eastAsia="ＭＳ 明朝" w:hint="eastAsia"/>
          <w:bCs/>
          <w:iCs/>
          <w:lang w:eastAsia="ja-JP"/>
        </w:rPr>
        <w:t xml:space="preserve">calculation results of orbits between </w:t>
      </w:r>
      <w:r w:rsidR="00AE47E9">
        <w:rPr>
          <w:rFonts w:eastAsia="ＭＳ 明朝" w:hint="eastAsia"/>
          <w:bCs/>
          <w:iCs/>
          <w:lang w:eastAsia="ja-JP"/>
        </w:rPr>
        <w:t>GMAT and Keplerian</w:t>
      </w:r>
      <w:r w:rsidR="00EC06B7">
        <w:rPr>
          <w:rFonts w:eastAsia="ＭＳ 明朝" w:hint="eastAsia"/>
          <w:bCs/>
          <w:iCs/>
          <w:lang w:eastAsia="ja-JP"/>
        </w:rPr>
        <w:t>.</w:t>
      </w:r>
    </w:p>
    <w:p w14:paraId="2F0B2CFC" w14:textId="0CC416C1" w:rsidR="00B36407" w:rsidRDefault="003B622D" w:rsidP="0057284F">
      <w:pPr>
        <w:spacing w:before="120" w:after="120"/>
        <w:rPr>
          <w:rFonts w:eastAsia="ＭＳ 明朝"/>
          <w:b/>
          <w:i/>
          <w:lang w:eastAsia="ja-JP"/>
        </w:rPr>
      </w:pPr>
      <w:r w:rsidRPr="00B36407">
        <w:rPr>
          <w:rFonts w:eastAsia="ＭＳ 明朝" w:hint="eastAsia"/>
          <w:b/>
          <w:i/>
          <w:lang w:eastAsia="ja-JP"/>
        </w:rPr>
        <w:t xml:space="preserve">Observation 1: </w:t>
      </w:r>
      <w:r w:rsidR="009631F6" w:rsidRPr="00B36407">
        <w:rPr>
          <w:rFonts w:eastAsia="ＭＳ 明朝" w:hint="eastAsia"/>
          <w:b/>
          <w:i/>
          <w:lang w:eastAsia="ja-JP"/>
        </w:rPr>
        <w:t xml:space="preserve">There is a need to agree on multiple parameters </w:t>
      </w:r>
      <w:r w:rsidR="00E31075">
        <w:rPr>
          <w:rFonts w:eastAsia="ＭＳ 明朝" w:hint="eastAsia"/>
          <w:b/>
          <w:i/>
          <w:lang w:eastAsia="ja-JP"/>
        </w:rPr>
        <w:t>and configuration</w:t>
      </w:r>
      <w:r w:rsidR="00F20FAA">
        <w:rPr>
          <w:rFonts w:eastAsia="ＭＳ 明朝" w:hint="eastAsia"/>
          <w:b/>
          <w:i/>
          <w:lang w:eastAsia="ja-JP"/>
        </w:rPr>
        <w:t xml:space="preserve"> files</w:t>
      </w:r>
      <w:r w:rsidR="00E31075">
        <w:rPr>
          <w:rFonts w:eastAsia="ＭＳ 明朝" w:hint="eastAsia"/>
          <w:b/>
          <w:i/>
          <w:lang w:eastAsia="ja-JP"/>
        </w:rPr>
        <w:t xml:space="preserve"> </w:t>
      </w:r>
      <w:r w:rsidR="0033145D">
        <w:rPr>
          <w:rFonts w:eastAsia="ＭＳ 明朝" w:hint="eastAsia"/>
          <w:b/>
          <w:i/>
          <w:lang w:eastAsia="ja-JP"/>
        </w:rPr>
        <w:t xml:space="preserve">to use </w:t>
      </w:r>
      <w:r w:rsidR="009631F6" w:rsidRPr="00B36407">
        <w:rPr>
          <w:rFonts w:eastAsia="ＭＳ 明朝" w:hint="eastAsia"/>
          <w:b/>
          <w:i/>
          <w:lang w:eastAsia="ja-JP"/>
        </w:rPr>
        <w:t xml:space="preserve">commonly </w:t>
      </w:r>
      <w:r w:rsidR="0033145D">
        <w:rPr>
          <w:rFonts w:eastAsia="ＭＳ 明朝" w:hint="eastAsia"/>
          <w:b/>
          <w:i/>
          <w:lang w:eastAsia="ja-JP"/>
        </w:rPr>
        <w:t>for</w:t>
      </w:r>
      <w:r w:rsidR="009631F6" w:rsidRPr="00B36407">
        <w:rPr>
          <w:rFonts w:eastAsia="ＭＳ 明朝" w:hint="eastAsia"/>
          <w:b/>
          <w:i/>
          <w:lang w:eastAsia="ja-JP"/>
        </w:rPr>
        <w:t xml:space="preserve"> conduct</w:t>
      </w:r>
      <w:r w:rsidR="0033145D">
        <w:rPr>
          <w:rFonts w:eastAsia="ＭＳ 明朝" w:hint="eastAsia"/>
          <w:b/>
          <w:i/>
          <w:lang w:eastAsia="ja-JP"/>
        </w:rPr>
        <w:t>ing</w:t>
      </w:r>
      <w:r w:rsidR="009631F6" w:rsidRPr="00B36407">
        <w:rPr>
          <w:rFonts w:eastAsia="ＭＳ 明朝" w:hint="eastAsia"/>
          <w:b/>
          <w:i/>
          <w:lang w:eastAsia="ja-JP"/>
        </w:rPr>
        <w:t xml:space="preserve"> a comparison of the satellite orbit between GMAT and </w:t>
      </w:r>
      <w:r w:rsidR="00D7637E">
        <w:rPr>
          <w:rFonts w:eastAsia="ＭＳ 明朝" w:hint="eastAsia"/>
          <w:b/>
          <w:i/>
          <w:lang w:eastAsia="ja-JP"/>
        </w:rPr>
        <w:t xml:space="preserve">two-body </w:t>
      </w:r>
      <w:r w:rsidR="009631F6" w:rsidRPr="00B36407">
        <w:rPr>
          <w:rFonts w:eastAsia="ＭＳ 明朝" w:hint="eastAsia"/>
          <w:b/>
          <w:i/>
          <w:lang w:eastAsia="ja-JP"/>
        </w:rPr>
        <w:t>Keplerian</w:t>
      </w:r>
      <w:r w:rsidR="00F20FAA">
        <w:rPr>
          <w:rFonts w:eastAsia="ＭＳ 明朝" w:hint="eastAsia"/>
          <w:b/>
          <w:i/>
          <w:lang w:eastAsia="ja-JP"/>
        </w:rPr>
        <w:t xml:space="preserve"> along with the comparison among companies</w:t>
      </w:r>
      <w:r w:rsidR="00B36407" w:rsidRPr="00B36407">
        <w:rPr>
          <w:rFonts w:eastAsia="ＭＳ 明朝" w:hint="eastAsia"/>
          <w:b/>
          <w:i/>
          <w:lang w:eastAsia="ja-JP"/>
        </w:rPr>
        <w:t>.</w:t>
      </w:r>
    </w:p>
    <w:p w14:paraId="1B7AEE94" w14:textId="729A11E2" w:rsidR="000F3B72" w:rsidRDefault="000F3B72" w:rsidP="0057284F">
      <w:pPr>
        <w:spacing w:before="120" w:after="120"/>
        <w:rPr>
          <w:rFonts w:eastAsia="ＭＳ 明朝"/>
          <w:b/>
          <w:i/>
          <w:lang w:eastAsia="ja-JP"/>
        </w:rPr>
      </w:pPr>
      <w:r>
        <w:rPr>
          <w:rFonts w:eastAsia="ＭＳ 明朝" w:hint="eastAsia"/>
          <w:b/>
          <w:i/>
          <w:lang w:eastAsia="ja-JP"/>
        </w:rPr>
        <w:t xml:space="preserve">Observation 2: </w:t>
      </w:r>
      <w:r w:rsidR="007F52ED">
        <w:rPr>
          <w:rFonts w:eastAsia="ＭＳ 明朝" w:hint="eastAsia"/>
          <w:b/>
          <w:i/>
          <w:lang w:eastAsia="ja-JP"/>
        </w:rPr>
        <w:t>Associated parameter file for the selected gravity model is also necessary.</w:t>
      </w:r>
    </w:p>
    <w:p w14:paraId="18923765" w14:textId="4EAD0757" w:rsidR="00257F76" w:rsidRPr="00257F76" w:rsidRDefault="00257F76" w:rsidP="0057284F">
      <w:pPr>
        <w:spacing w:before="120" w:after="120"/>
        <w:rPr>
          <w:rFonts w:eastAsia="ＭＳ 明朝"/>
          <w:lang w:eastAsia="ja-JP"/>
        </w:rPr>
      </w:pPr>
    </w:p>
    <w:p w14:paraId="67BA55FB" w14:textId="631C264C" w:rsidR="0089085B" w:rsidRDefault="0075048A" w:rsidP="0075048A">
      <w:pPr>
        <w:spacing w:before="120" w:after="120"/>
        <w:jc w:val="center"/>
        <w:rPr>
          <w:rFonts w:eastAsia="ＭＳ 明朝"/>
          <w:bCs/>
          <w:iCs/>
          <w:lang w:eastAsia="ja-JP"/>
        </w:rPr>
      </w:pPr>
      <w:r>
        <w:rPr>
          <w:rFonts w:eastAsia="ＭＳ 明朝"/>
          <w:bCs/>
          <w:iCs/>
          <w:noProof/>
          <w:lang w:eastAsia="ja-JP"/>
        </w:rPr>
        <w:lastRenderedPageBreak/>
        <w:drawing>
          <wp:inline distT="0" distB="0" distL="0" distR="0" wp14:anchorId="4714AF2B" wp14:editId="501519CD">
            <wp:extent cx="4095444" cy="3321170"/>
            <wp:effectExtent l="0" t="0" r="635" b="0"/>
            <wp:docPr id="870887158"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5164" cy="3329052"/>
                    </a:xfrm>
                    <a:prstGeom prst="rect">
                      <a:avLst/>
                    </a:prstGeom>
                    <a:noFill/>
                    <a:ln>
                      <a:noFill/>
                    </a:ln>
                  </pic:spPr>
                </pic:pic>
              </a:graphicData>
            </a:graphic>
          </wp:inline>
        </w:drawing>
      </w:r>
    </w:p>
    <w:p w14:paraId="19D27AE7" w14:textId="4EF53C0B" w:rsidR="00CB2E5B" w:rsidRPr="00693A5A" w:rsidRDefault="0075048A" w:rsidP="00693A5A">
      <w:pPr>
        <w:spacing w:before="120" w:after="120"/>
        <w:jc w:val="center"/>
        <w:rPr>
          <w:rFonts w:eastAsia="ＭＳ 明朝"/>
          <w:b/>
          <w:iCs/>
          <w:lang w:eastAsia="ja-JP"/>
        </w:rPr>
      </w:pPr>
      <w:r w:rsidRPr="00E67032">
        <w:rPr>
          <w:rFonts w:eastAsia="ＭＳ 明朝" w:hint="eastAsia"/>
          <w:b/>
          <w:iCs/>
          <w:lang w:eastAsia="ja-JP"/>
        </w:rPr>
        <w:t>Figure 2.1-1: Setup window of GMAT</w:t>
      </w:r>
    </w:p>
    <w:p w14:paraId="54EA1ACC" w14:textId="5A14AA5E" w:rsidR="00E03DD1" w:rsidRDefault="00E03DD1" w:rsidP="00F20FAA">
      <w:pPr>
        <w:spacing w:before="120" w:after="120"/>
        <w:jc w:val="center"/>
        <w:rPr>
          <w:rFonts w:eastAsia="ＭＳ 明朝"/>
          <w:bCs/>
          <w:iCs/>
          <w:lang w:eastAsia="ja-JP"/>
        </w:rPr>
      </w:pPr>
      <w:r>
        <w:rPr>
          <w:noProof/>
        </w:rPr>
        <w:drawing>
          <wp:inline distT="0" distB="0" distL="0" distR="0" wp14:anchorId="3C9C8B6C" wp14:editId="75D9E27B">
            <wp:extent cx="5414669" cy="2734012"/>
            <wp:effectExtent l="0" t="0" r="0" b="9525"/>
            <wp:docPr id="516518187" name="図 40" descr="グラフィカル ユーザー インターフェイス, テキスト, アプリケーショ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518187" name="図 40" descr="グラフィカル ユーザー インターフェイス, テキスト, アプリケーション&#10;&#10;AI によって生成されたコンテンツは間違っている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2124" cy="2737776"/>
                    </a:xfrm>
                    <a:prstGeom prst="rect">
                      <a:avLst/>
                    </a:prstGeom>
                    <a:noFill/>
                    <a:ln>
                      <a:noFill/>
                    </a:ln>
                  </pic:spPr>
                </pic:pic>
              </a:graphicData>
            </a:graphic>
          </wp:inline>
        </w:drawing>
      </w:r>
    </w:p>
    <w:p w14:paraId="198600CC" w14:textId="3D0B7DF5" w:rsidR="00F20FAA" w:rsidRPr="00CB2E5B" w:rsidRDefault="00E03DD1" w:rsidP="00E03DD1">
      <w:pPr>
        <w:spacing w:before="120" w:after="120"/>
        <w:jc w:val="center"/>
        <w:rPr>
          <w:rFonts w:eastAsia="ＭＳ 明朝"/>
          <w:b/>
          <w:iCs/>
          <w:lang w:eastAsia="ja-JP"/>
        </w:rPr>
      </w:pPr>
      <w:r w:rsidRPr="00E67032">
        <w:rPr>
          <w:rFonts w:eastAsia="ＭＳ 明朝" w:hint="eastAsia"/>
          <w:b/>
          <w:iCs/>
          <w:lang w:eastAsia="ja-JP"/>
        </w:rPr>
        <w:t xml:space="preserve">Figure 2.1-2: </w:t>
      </w:r>
      <w:r w:rsidR="00DD0C0E">
        <w:rPr>
          <w:rFonts w:eastAsia="ＭＳ 明朝" w:hint="eastAsia"/>
          <w:b/>
          <w:iCs/>
          <w:lang w:eastAsia="ja-JP"/>
        </w:rPr>
        <w:t>Example of g</w:t>
      </w:r>
      <w:r w:rsidRPr="00E67032">
        <w:rPr>
          <w:rFonts w:eastAsia="ＭＳ 明朝" w:hint="eastAsia"/>
          <w:b/>
          <w:iCs/>
          <w:lang w:eastAsia="ja-JP"/>
        </w:rPr>
        <w:t>ravity model</w:t>
      </w:r>
      <w:r w:rsidR="00E67032" w:rsidRPr="00E67032">
        <w:rPr>
          <w:rFonts w:eastAsia="ＭＳ 明朝" w:hint="eastAsia"/>
          <w:b/>
          <w:iCs/>
          <w:lang w:eastAsia="ja-JP"/>
        </w:rPr>
        <w:t xml:space="preserve"> configuration file</w:t>
      </w:r>
    </w:p>
    <w:p w14:paraId="68895431" w14:textId="3D75C353" w:rsidR="00C10967" w:rsidRPr="00CB2E5B" w:rsidRDefault="00C10967" w:rsidP="00C10967">
      <w:pPr>
        <w:spacing w:before="120" w:after="120"/>
        <w:rPr>
          <w:rFonts w:eastAsia="ＭＳ 明朝"/>
          <w:b/>
          <w:iCs/>
          <w:lang w:val="en-US" w:eastAsia="ja-JP"/>
        </w:rPr>
      </w:pPr>
    </w:p>
    <w:p w14:paraId="628B0048" w14:textId="61600334" w:rsidR="00C10967" w:rsidRPr="00C10967" w:rsidRDefault="00C10967" w:rsidP="00C84929">
      <w:pPr>
        <w:pStyle w:val="afff3"/>
        <w:numPr>
          <w:ilvl w:val="1"/>
          <w:numId w:val="14"/>
        </w:numPr>
        <w:spacing w:before="120" w:after="120"/>
        <w:ind w:leftChars="0"/>
        <w:rPr>
          <w:rFonts w:eastAsia="ＭＳ 明朝"/>
          <w:b/>
          <w:iCs/>
        </w:rPr>
      </w:pPr>
      <w:r>
        <w:rPr>
          <w:rFonts w:eastAsia="ＭＳ 明朝" w:hint="eastAsia"/>
          <w:b/>
          <w:iCs/>
          <w:lang w:eastAsia="ja-JP"/>
        </w:rPr>
        <w:t xml:space="preserve">Views on Issue 1-1-2 </w:t>
      </w:r>
      <w:r w:rsidRPr="00C10967">
        <w:rPr>
          <w:rFonts w:eastAsia="ＭＳ 明朝"/>
          <w:b/>
          <w:iCs/>
          <w:lang w:eastAsia="ja-JP"/>
        </w:rPr>
        <w:t>Correction of Propagation Delay Calculation</w:t>
      </w:r>
    </w:p>
    <w:p w14:paraId="2F30D505" w14:textId="122BE318" w:rsidR="00891A43" w:rsidRPr="00891A43" w:rsidRDefault="00891A43" w:rsidP="00DC1C78">
      <w:pPr>
        <w:spacing w:before="120" w:after="120"/>
        <w:rPr>
          <w:rFonts w:eastAsia="ＭＳ 明朝"/>
          <w:b/>
          <w:iCs/>
          <w:lang w:eastAsia="ja-JP"/>
        </w:rPr>
      </w:pPr>
      <w:r w:rsidRPr="00891A43">
        <w:rPr>
          <w:rFonts w:eastAsia="ＭＳ 明朝" w:hint="eastAsia"/>
          <w:b/>
          <w:iCs/>
          <w:lang w:eastAsia="ja-JP"/>
        </w:rPr>
        <w:t>2.2.1 Equation to derive total propagation delay</w:t>
      </w:r>
    </w:p>
    <w:p w14:paraId="5B76E48B" w14:textId="75D810A8" w:rsidR="00DC1C78" w:rsidRDefault="00561B9B" w:rsidP="00DC1C78">
      <w:pPr>
        <w:spacing w:before="120" w:after="120"/>
        <w:rPr>
          <w:rFonts w:eastAsia="ＭＳ 明朝"/>
          <w:bCs/>
          <w:iCs/>
          <w:lang w:eastAsia="ja-JP"/>
        </w:rPr>
      </w:pPr>
      <w:r>
        <w:rPr>
          <w:rFonts w:eastAsia="ＭＳ 明朝" w:hint="eastAsia"/>
          <w:bCs/>
          <w:iCs/>
          <w:lang w:eastAsia="ja-JP"/>
        </w:rPr>
        <w:t xml:space="preserve"> Next</w:t>
      </w:r>
      <w:r w:rsidR="00F02FF7">
        <w:rPr>
          <w:rFonts w:eastAsia="ＭＳ 明朝" w:hint="eastAsia"/>
          <w:bCs/>
          <w:iCs/>
          <w:lang w:eastAsia="ja-JP"/>
        </w:rPr>
        <w:t>,</w:t>
      </w:r>
      <w:r>
        <w:rPr>
          <w:rFonts w:eastAsia="ＭＳ 明朝" w:hint="eastAsia"/>
          <w:bCs/>
          <w:iCs/>
          <w:lang w:eastAsia="ja-JP"/>
        </w:rPr>
        <w:t xml:space="preserve"> we would like to show our views on the proposed </w:t>
      </w:r>
      <w:r w:rsidR="00AD3096">
        <w:rPr>
          <w:rFonts w:eastAsia="ＭＳ 明朝" w:hint="eastAsia"/>
          <w:bCs/>
          <w:iCs/>
          <w:lang w:eastAsia="ja-JP"/>
        </w:rPr>
        <w:t xml:space="preserve">correction factor </w:t>
      </w:r>
      <w:r w:rsidR="00BF1952">
        <w:rPr>
          <w:rFonts w:eastAsia="ＭＳ 明朝" w:hint="eastAsia"/>
          <w:bCs/>
          <w:iCs/>
          <w:lang w:eastAsia="ja-JP"/>
        </w:rPr>
        <w:t xml:space="preserve">to the propagation delay calculation </w:t>
      </w:r>
      <w:r w:rsidR="00207621">
        <w:rPr>
          <w:rFonts w:eastAsia="ＭＳ 明朝" w:hint="eastAsia"/>
          <w:bCs/>
          <w:iCs/>
          <w:lang w:eastAsia="ja-JP"/>
        </w:rPr>
        <w:t>which considers</w:t>
      </w:r>
      <w:r w:rsidR="00BF1952">
        <w:rPr>
          <w:rFonts w:eastAsia="ＭＳ 明朝" w:hint="eastAsia"/>
          <w:bCs/>
          <w:iCs/>
          <w:lang w:eastAsia="ja-JP"/>
        </w:rPr>
        <w:t xml:space="preserve"> </w:t>
      </w:r>
      <w:r w:rsidR="000A7A17">
        <w:rPr>
          <w:rFonts w:eastAsia="ＭＳ 明朝" w:hint="eastAsia"/>
          <w:bCs/>
          <w:iCs/>
          <w:lang w:eastAsia="ja-JP"/>
        </w:rPr>
        <w:t>a</w:t>
      </w:r>
      <w:r w:rsidR="00BF1952">
        <w:rPr>
          <w:rFonts w:eastAsia="ＭＳ 明朝" w:hint="eastAsia"/>
          <w:bCs/>
          <w:iCs/>
          <w:lang w:eastAsia="ja-JP"/>
        </w:rPr>
        <w:t xml:space="preserve"> rotation of the Earth</w:t>
      </w:r>
      <w:r w:rsidR="00B95300">
        <w:rPr>
          <w:rFonts w:eastAsia="ＭＳ 明朝" w:hint="eastAsia"/>
          <w:bCs/>
          <w:iCs/>
          <w:lang w:eastAsia="ja-JP"/>
        </w:rPr>
        <w:t xml:space="preserve"> during the time of signal transmission</w:t>
      </w:r>
      <w:r w:rsidR="00BF1952">
        <w:rPr>
          <w:rFonts w:eastAsia="ＭＳ 明朝" w:hint="eastAsia"/>
          <w:bCs/>
          <w:iCs/>
          <w:lang w:eastAsia="ja-JP"/>
        </w:rPr>
        <w:t>.</w:t>
      </w:r>
      <w:r w:rsidR="00C72DFB">
        <w:rPr>
          <w:rFonts w:eastAsia="ＭＳ 明朝" w:hint="eastAsia"/>
          <w:bCs/>
          <w:iCs/>
          <w:lang w:eastAsia="ja-JP"/>
        </w:rPr>
        <w:t xml:space="preserve"> T</w:t>
      </w:r>
      <w:r w:rsidR="008F43F7">
        <w:rPr>
          <w:rFonts w:eastAsia="ＭＳ 明朝" w:hint="eastAsia"/>
          <w:bCs/>
          <w:iCs/>
          <w:lang w:eastAsia="ja-JP"/>
        </w:rPr>
        <w:t xml:space="preserve">he </w:t>
      </w:r>
      <w:r w:rsidR="00C66AA3">
        <w:rPr>
          <w:rFonts w:eastAsia="ＭＳ 明朝" w:hint="eastAsia"/>
          <w:bCs/>
          <w:iCs/>
          <w:lang w:eastAsia="ja-JP"/>
        </w:rPr>
        <w:t xml:space="preserve">equation to derive the </w:t>
      </w:r>
      <w:r w:rsidR="000A7A17">
        <w:rPr>
          <w:rFonts w:eastAsia="ＭＳ 明朝" w:hint="eastAsia"/>
          <w:bCs/>
          <w:iCs/>
          <w:lang w:eastAsia="ja-JP"/>
        </w:rPr>
        <w:t>total propagation delay can be referred in multiple papers</w:t>
      </w:r>
      <w:r w:rsidR="001B3841">
        <w:rPr>
          <w:rFonts w:eastAsia="ＭＳ 明朝" w:hint="eastAsia"/>
          <w:bCs/>
          <w:iCs/>
          <w:lang w:eastAsia="ja-JP"/>
        </w:rPr>
        <w:t>,</w:t>
      </w:r>
      <w:r w:rsidR="000A7A17">
        <w:rPr>
          <w:rFonts w:eastAsia="ＭＳ 明朝" w:hint="eastAsia"/>
          <w:bCs/>
          <w:iCs/>
          <w:lang w:eastAsia="ja-JP"/>
        </w:rPr>
        <w:t xml:space="preserve"> </w:t>
      </w:r>
      <w:r w:rsidR="001B3841">
        <w:rPr>
          <w:rFonts w:eastAsia="ＭＳ 明朝" w:hint="eastAsia"/>
          <w:bCs/>
          <w:iCs/>
          <w:lang w:eastAsia="ja-JP"/>
        </w:rPr>
        <w:t xml:space="preserve">for example </w:t>
      </w:r>
      <w:r w:rsidR="00747D9B">
        <w:rPr>
          <w:rFonts w:eastAsia="ＭＳ 明朝" w:hint="eastAsia"/>
          <w:bCs/>
          <w:iCs/>
          <w:lang w:eastAsia="ja-JP"/>
        </w:rPr>
        <w:t xml:space="preserve">as the equation #34 in </w:t>
      </w:r>
      <w:r w:rsidR="000E124C">
        <w:rPr>
          <w:rFonts w:eastAsia="ＭＳ 明朝" w:hint="eastAsia"/>
          <w:bCs/>
          <w:iCs/>
          <w:lang w:eastAsia="ja-JP"/>
        </w:rPr>
        <w:t xml:space="preserve">the technical </w:t>
      </w:r>
      <w:r w:rsidR="00565B25">
        <w:rPr>
          <w:rFonts w:eastAsia="ＭＳ 明朝" w:hint="eastAsia"/>
          <w:bCs/>
          <w:iCs/>
          <w:lang w:eastAsia="ja-JP"/>
        </w:rPr>
        <w:t xml:space="preserve">note provided from </w:t>
      </w:r>
      <w:r w:rsidR="000A7A17">
        <w:rPr>
          <w:rFonts w:eastAsia="ＭＳ 明朝" w:hint="eastAsia"/>
          <w:bCs/>
          <w:iCs/>
          <w:lang w:eastAsia="ja-JP"/>
        </w:rPr>
        <w:t>NIST</w:t>
      </w:r>
      <w:r w:rsidR="00565B25">
        <w:rPr>
          <w:rFonts w:eastAsia="ＭＳ 明朝" w:hint="eastAsia"/>
          <w:bCs/>
          <w:iCs/>
          <w:lang w:eastAsia="ja-JP"/>
        </w:rPr>
        <w:t xml:space="preserve"> [3]</w:t>
      </w:r>
      <w:r w:rsidR="001761B8">
        <w:rPr>
          <w:rFonts w:eastAsia="ＭＳ 明朝" w:hint="eastAsia"/>
          <w:bCs/>
          <w:iCs/>
          <w:lang w:eastAsia="ja-JP"/>
        </w:rPr>
        <w:t>, shown by equation (1) below</w:t>
      </w:r>
      <w:r w:rsidR="00565B25">
        <w:rPr>
          <w:rFonts w:eastAsia="ＭＳ 明朝" w:hint="eastAsia"/>
          <w:bCs/>
          <w:iCs/>
          <w:lang w:eastAsia="ja-JP"/>
        </w:rPr>
        <w:t xml:space="preserve">. </w:t>
      </w:r>
      <w:r w:rsidR="00C72DFB">
        <w:rPr>
          <w:rFonts w:eastAsia="ＭＳ 明朝" w:hint="eastAsia"/>
          <w:bCs/>
          <w:iCs/>
          <w:lang w:eastAsia="ja-JP"/>
        </w:rPr>
        <w:t xml:space="preserve">And </w:t>
      </w:r>
      <w:r w:rsidR="00FF5451">
        <w:rPr>
          <w:rFonts w:eastAsia="ＭＳ 明朝" w:hint="eastAsia"/>
          <w:bCs/>
          <w:iCs/>
          <w:lang w:eastAsia="ja-JP"/>
        </w:rPr>
        <w:t xml:space="preserve">the </w:t>
      </w:r>
      <w:r w:rsidR="003D4819">
        <w:rPr>
          <w:rFonts w:eastAsia="ＭＳ 明朝" w:hint="eastAsia"/>
          <w:bCs/>
          <w:iCs/>
          <w:lang w:eastAsia="ja-JP"/>
        </w:rPr>
        <w:t>propagation delay error caused by the rotation of the Earth</w:t>
      </w:r>
      <w:r w:rsidR="00C72DFB">
        <w:rPr>
          <w:rFonts w:eastAsia="ＭＳ 明朝" w:hint="eastAsia"/>
          <w:bCs/>
          <w:iCs/>
          <w:lang w:eastAsia="ja-JP"/>
        </w:rPr>
        <w:t xml:space="preserve"> is called </w:t>
      </w:r>
      <w:proofErr w:type="spellStart"/>
      <w:r w:rsidR="00C72DFB">
        <w:rPr>
          <w:rFonts w:eastAsia="ＭＳ 明朝" w:hint="eastAsia"/>
          <w:bCs/>
          <w:iCs/>
          <w:lang w:eastAsia="ja-JP"/>
        </w:rPr>
        <w:t>Sagnac</w:t>
      </w:r>
      <w:proofErr w:type="spellEnd"/>
      <w:r w:rsidR="00C72DFB">
        <w:rPr>
          <w:rFonts w:eastAsia="ＭＳ 明朝" w:hint="eastAsia"/>
          <w:bCs/>
          <w:iCs/>
          <w:lang w:eastAsia="ja-JP"/>
        </w:rPr>
        <w:t xml:space="preserve"> effect</w:t>
      </w:r>
      <w:r w:rsidR="00E5182A">
        <w:rPr>
          <w:rFonts w:eastAsia="ＭＳ 明朝" w:hint="eastAsia"/>
          <w:bCs/>
          <w:iCs/>
          <w:lang w:eastAsia="ja-JP"/>
        </w:rPr>
        <w:t xml:space="preserve"> (or </w:t>
      </w:r>
      <w:proofErr w:type="spellStart"/>
      <w:r w:rsidR="00E5182A">
        <w:rPr>
          <w:rFonts w:eastAsia="ＭＳ 明朝" w:hint="eastAsia"/>
          <w:bCs/>
          <w:iCs/>
          <w:lang w:eastAsia="ja-JP"/>
        </w:rPr>
        <w:t>Sagnac</w:t>
      </w:r>
      <w:proofErr w:type="spellEnd"/>
      <w:r w:rsidR="00E5182A">
        <w:rPr>
          <w:rFonts w:eastAsia="ＭＳ 明朝" w:hint="eastAsia"/>
          <w:bCs/>
          <w:iCs/>
          <w:lang w:eastAsia="ja-JP"/>
        </w:rPr>
        <w:t xml:space="preserve"> correction)</w:t>
      </w:r>
      <w:r w:rsidR="00C72DFB">
        <w:rPr>
          <w:rFonts w:eastAsia="ＭＳ 明朝" w:hint="eastAsia"/>
          <w:bCs/>
          <w:iCs/>
          <w:lang w:eastAsia="ja-JP"/>
        </w:rPr>
        <w:t>.</w:t>
      </w:r>
    </w:p>
    <w:p w14:paraId="2B50BF9F" w14:textId="225AB60E" w:rsidR="00FE4A53" w:rsidRDefault="00FE4A53" w:rsidP="00DC1C78">
      <w:pPr>
        <w:spacing w:before="120" w:after="120"/>
        <w:rPr>
          <w:rFonts w:eastAsia="ＭＳ 明朝"/>
          <w:bCs/>
          <w:iCs/>
          <w:lang w:eastAsia="ja-JP"/>
        </w:rPr>
      </w:pPr>
      <w:r>
        <w:rPr>
          <w:rFonts w:eastAsia="ＭＳ 明朝" w:hint="eastAsia"/>
          <w:bCs/>
          <w:iCs/>
          <w:lang w:eastAsia="ja-JP"/>
        </w:rPr>
        <w:t xml:space="preserve"> If ECI position vectors are referenced to the time of signal transmission, then</w:t>
      </w:r>
    </w:p>
    <w:p w14:paraId="109A410E" w14:textId="4D27938F" w:rsidR="00772963" w:rsidRPr="00EE58E7" w:rsidRDefault="00000000" w:rsidP="00DC1C78">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D</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Cs/>
                          <w:i/>
                          <w:iCs/>
                          <w:lang w:eastAsia="ja-JP"/>
                        </w:rPr>
                      </m:ctrlPr>
                    </m:dPr>
                    <m:e>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w:rPr>
                          <w:rFonts w:ascii="Cambria Math" w:eastAsia="ＭＳ 明朝" w:hAnsi="Cambria Math"/>
                          <w:lang w:eastAsia="ja-JP"/>
                        </w:rPr>
                        <m:t>-</m:t>
                      </m:r>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ＭＳ 明朝" w:hAnsi="Cambria Math"/>
                      <w:lang w:eastAsia="ja-JP"/>
                    </w:rPr>
                    <m:t>c</m:t>
                  </m:r>
                </m:den>
              </m:f>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Cs/>
                          <w:i/>
                          <w:iCs/>
                          <w:lang w:eastAsia="ja-JP"/>
                        </w:rPr>
                      </m:ctrlPr>
                    </m:dPr>
                    <m:e>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w:rPr>
                          <w:rFonts w:ascii="Cambria Math" w:eastAsia="ＭＳ 明朝" w:hAnsi="Cambria Math"/>
                          <w:lang w:eastAsia="ja-JP"/>
                        </w:rPr>
                        <m:t>-</m:t>
                      </m:r>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ＭＳ 明朝" w:hAnsi="Cambria Math"/>
                      <w:lang w:eastAsia="ja-JP"/>
                    </w:rPr>
                    <m:t>c</m:t>
                  </m:r>
                </m:den>
              </m:f>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Cs/>
                          <w:i/>
                          <w:iCs/>
                          <w:lang w:eastAsia="ja-JP"/>
                        </w:rPr>
                      </m:ctrlPr>
                    </m:dPr>
                    <m:e>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w:rPr>
                          <w:rFonts w:ascii="Cambria Math" w:eastAsia="ＭＳ 明朝" w:hAnsi="Cambria Math"/>
                          <w:lang w:eastAsia="ja-JP"/>
                        </w:rPr>
                        <m:t>-</m:t>
                      </m:r>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r>
                    <w:rPr>
                      <w:rFonts w:ascii="Cambria Math" w:eastAsia="ＭＳ 明朝" w:hAnsi="Cambria Math"/>
                      <w:lang w:eastAsia="ja-JP"/>
                    </w:rPr>
                    <m:t>⋅</m:t>
                  </m:r>
                  <m:r>
                    <m:rPr>
                      <m:sty m:val="bi"/>
                    </m:rPr>
                    <w:rPr>
                      <w:rFonts w:ascii="Cambria Math" w:eastAsia="ＭＳ 明朝" w:hAnsi="Cambria Math"/>
                      <w:lang w:eastAsia="ja-JP"/>
                    </w:rPr>
                    <m:t>v</m:t>
                  </m:r>
                </m:num>
                <m:den>
                  <m:sSup>
                    <m:sSupPr>
                      <m:ctrlPr>
                        <w:rPr>
                          <w:rFonts w:ascii="Cambria Math" w:eastAsia="ＭＳ 明朝" w:hAnsi="Cambria Math"/>
                          <w:bCs/>
                          <w:i/>
                          <w:iCs/>
                          <w:lang w:eastAsia="ja-JP"/>
                        </w:rPr>
                      </m:ctrlPr>
                    </m:sSupPr>
                    <m:e>
                      <m:r>
                        <w:rPr>
                          <w:rFonts w:ascii="Cambria Math" w:eastAsia="ＭＳ 明朝" w:hAnsi="Cambria Math"/>
                          <w:lang w:eastAsia="ja-JP"/>
                        </w:rPr>
                        <m:t>c</m:t>
                      </m:r>
                    </m:e>
                    <m:sup>
                      <m:r>
                        <w:rPr>
                          <w:rFonts w:ascii="Cambria Math" w:eastAsia="ＭＳ 明朝" w:hAnsi="Cambria Math"/>
                        </w:rPr>
                        <m:t>2</m:t>
                      </m:r>
                    </m:sup>
                  </m:sSup>
                </m:den>
              </m:f>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1</m:t>
                  </m:r>
                </m:e>
              </m:d>
            </m:e>
          </m:eqArr>
        </m:oMath>
      </m:oMathPara>
    </w:p>
    <w:p w14:paraId="399A1CF0" w14:textId="77777777" w:rsidR="00293589" w:rsidRDefault="00293589" w:rsidP="00DC1C78">
      <w:pPr>
        <w:spacing w:before="120" w:after="120"/>
        <w:rPr>
          <w:rFonts w:eastAsia="ＭＳ 明朝"/>
          <w:bCs/>
          <w:iCs/>
          <w:lang w:eastAsia="ja-JP"/>
        </w:rPr>
      </w:pPr>
    </w:p>
    <w:p w14:paraId="2D3A4E4B" w14:textId="0A5352BF" w:rsidR="00EE58E7" w:rsidRDefault="0022189F" w:rsidP="00DC1C78">
      <w:pPr>
        <w:spacing w:before="120" w:after="120"/>
        <w:rPr>
          <w:rFonts w:eastAsia="ＭＳ 明朝"/>
          <w:bCs/>
          <w:iCs/>
          <w:lang w:eastAsia="ja-JP"/>
        </w:rPr>
      </w:pPr>
      <w:proofErr w:type="gramStart"/>
      <w:r>
        <w:rPr>
          <w:rFonts w:eastAsia="ＭＳ 明朝" w:hint="eastAsia"/>
          <w:bCs/>
          <w:iCs/>
          <w:lang w:eastAsia="ja-JP"/>
        </w:rPr>
        <w:lastRenderedPageBreak/>
        <w:t>Where</w:t>
      </w:r>
      <w:proofErr w:type="gramEnd"/>
    </w:p>
    <w:p w14:paraId="054C3E54" w14:textId="1E2C00BA" w:rsidR="002C2008" w:rsidRDefault="0022189F" w:rsidP="002C2008">
      <w:pPr>
        <w:spacing w:before="120" w:after="120"/>
        <w:rPr>
          <w:rFonts w:eastAsia="ＭＳ 明朝"/>
          <w:bCs/>
          <w:iCs/>
          <w:lang w:eastAsia="ja-JP"/>
        </w:rPr>
      </w:pPr>
      <w:r>
        <w:rPr>
          <w:rFonts w:eastAsia="ＭＳ 明朝"/>
          <w:bCs/>
          <w:iCs/>
          <w:lang w:eastAsia="ja-JP"/>
        </w:rPr>
        <w:tab/>
      </w:r>
      <w:proofErr w:type="spellStart"/>
      <w:r w:rsidR="002C2008" w:rsidRPr="00ED3298">
        <w:rPr>
          <w:rFonts w:eastAsia="ＭＳ 明朝" w:hint="eastAsia"/>
          <w:bCs/>
          <w:i/>
          <w:lang w:eastAsia="ja-JP"/>
        </w:rPr>
        <w:t>t</w:t>
      </w:r>
      <w:r w:rsidR="002C2008" w:rsidRPr="00ED3298">
        <w:rPr>
          <w:rFonts w:eastAsia="ＭＳ 明朝" w:hint="eastAsia"/>
          <w:bCs/>
          <w:i/>
          <w:vertAlign w:val="subscript"/>
          <w:lang w:eastAsia="ja-JP"/>
        </w:rPr>
        <w:t>D</w:t>
      </w:r>
      <w:proofErr w:type="spellEnd"/>
      <w:r w:rsidR="002C2008">
        <w:rPr>
          <w:rFonts w:eastAsia="ＭＳ 明朝" w:hint="eastAsia"/>
          <w:bCs/>
          <w:iCs/>
          <w:lang w:eastAsia="ja-JP"/>
        </w:rPr>
        <w:t xml:space="preserve"> is the </w:t>
      </w:r>
      <w:r w:rsidR="002C2008" w:rsidRPr="00ED3298">
        <w:rPr>
          <w:rFonts w:eastAsia="ＭＳ 明朝"/>
          <w:bCs/>
          <w:iCs/>
          <w:lang w:eastAsia="ja-JP"/>
        </w:rPr>
        <w:t>total propagation delay</w:t>
      </w:r>
      <w:r w:rsidR="002C2008">
        <w:rPr>
          <w:rFonts w:eastAsia="ＭＳ 明朝" w:hint="eastAsia"/>
          <w:bCs/>
          <w:iCs/>
          <w:lang w:eastAsia="ja-JP"/>
        </w:rPr>
        <w:t xml:space="preserve">, </w:t>
      </w:r>
    </w:p>
    <w:p w14:paraId="3E2D863E" w14:textId="58FFCF04" w:rsidR="0022189F" w:rsidRDefault="0022189F" w:rsidP="002C2008">
      <w:pPr>
        <w:spacing w:before="120" w:after="120"/>
        <w:ind w:firstLine="284"/>
        <w:rPr>
          <w:rFonts w:eastAsia="ＭＳ 明朝"/>
          <w:bCs/>
          <w:iCs/>
          <w:lang w:eastAsia="ja-JP"/>
        </w:rPr>
      </w:pPr>
      <w:r w:rsidRPr="00F9536B">
        <w:rPr>
          <w:rFonts w:eastAsia="ＭＳ 明朝" w:hint="eastAsia"/>
          <w:b/>
          <w:i/>
          <w:lang w:eastAsia="ja-JP"/>
        </w:rPr>
        <w:t>R</w:t>
      </w:r>
      <w:r>
        <w:rPr>
          <w:rFonts w:eastAsia="ＭＳ 明朝" w:hint="eastAsia"/>
          <w:bCs/>
          <w:iCs/>
          <w:lang w:eastAsia="ja-JP"/>
        </w:rPr>
        <w:t xml:space="preserve"> is the satellite position vector,</w:t>
      </w:r>
    </w:p>
    <w:p w14:paraId="384CA38E" w14:textId="0849F3A4" w:rsidR="0022189F" w:rsidRDefault="0022189F" w:rsidP="00DC1C78">
      <w:pPr>
        <w:spacing w:before="120" w:after="120"/>
        <w:rPr>
          <w:rFonts w:eastAsia="ＭＳ 明朝"/>
          <w:bCs/>
          <w:iCs/>
          <w:lang w:eastAsia="ja-JP"/>
        </w:rPr>
      </w:pPr>
      <w:r>
        <w:rPr>
          <w:rFonts w:eastAsia="ＭＳ 明朝"/>
          <w:bCs/>
          <w:iCs/>
          <w:lang w:eastAsia="ja-JP"/>
        </w:rPr>
        <w:tab/>
      </w:r>
      <w:r w:rsidRPr="00F9536B">
        <w:rPr>
          <w:rFonts w:eastAsia="ＭＳ 明朝" w:hint="eastAsia"/>
          <w:b/>
          <w:i/>
          <w:lang w:eastAsia="ja-JP"/>
        </w:rPr>
        <w:t>r</w:t>
      </w:r>
      <w:r>
        <w:rPr>
          <w:rFonts w:eastAsia="ＭＳ 明朝" w:hint="eastAsia"/>
          <w:bCs/>
          <w:iCs/>
          <w:lang w:eastAsia="ja-JP"/>
        </w:rPr>
        <w:t xml:space="preserve"> is the receiver position vector,</w:t>
      </w:r>
    </w:p>
    <w:p w14:paraId="4E23AA71" w14:textId="7E4D42BE" w:rsidR="0022189F" w:rsidRDefault="0022189F" w:rsidP="0040031C">
      <w:pPr>
        <w:spacing w:before="120" w:after="120"/>
        <w:ind w:firstLine="284"/>
        <w:rPr>
          <w:rFonts w:eastAsia="ＭＳ 明朝"/>
          <w:bCs/>
          <w:iCs/>
          <w:lang w:eastAsia="ja-JP"/>
        </w:rPr>
      </w:pPr>
      <w:proofErr w:type="spellStart"/>
      <w:r w:rsidRPr="00F9536B">
        <w:rPr>
          <w:rFonts w:eastAsia="ＭＳ 明朝" w:hint="eastAsia"/>
          <w:bCs/>
          <w:i/>
          <w:lang w:eastAsia="ja-JP"/>
        </w:rPr>
        <w:t>t</w:t>
      </w:r>
      <w:r w:rsidRPr="00F9536B">
        <w:rPr>
          <w:rFonts w:eastAsia="ＭＳ 明朝" w:hint="eastAsia"/>
          <w:bCs/>
          <w:i/>
          <w:vertAlign w:val="subscript"/>
          <w:lang w:eastAsia="ja-JP"/>
        </w:rPr>
        <w:t>T</w:t>
      </w:r>
      <w:proofErr w:type="spellEnd"/>
      <w:r>
        <w:rPr>
          <w:rFonts w:eastAsia="ＭＳ 明朝" w:hint="eastAsia"/>
          <w:bCs/>
          <w:iCs/>
          <w:lang w:eastAsia="ja-JP"/>
        </w:rPr>
        <w:t xml:space="preserve"> and </w:t>
      </w:r>
      <w:proofErr w:type="spellStart"/>
      <w:r w:rsidRPr="00F9536B">
        <w:rPr>
          <w:rFonts w:eastAsia="ＭＳ 明朝" w:hint="eastAsia"/>
          <w:bCs/>
          <w:i/>
          <w:lang w:eastAsia="ja-JP"/>
        </w:rPr>
        <w:t>t</w:t>
      </w:r>
      <w:r w:rsidRPr="00F9536B">
        <w:rPr>
          <w:rFonts w:eastAsia="ＭＳ 明朝" w:hint="eastAsia"/>
          <w:bCs/>
          <w:i/>
          <w:vertAlign w:val="subscript"/>
          <w:lang w:eastAsia="ja-JP"/>
        </w:rPr>
        <w:t>R</w:t>
      </w:r>
      <w:proofErr w:type="spellEnd"/>
      <w:r>
        <w:rPr>
          <w:rFonts w:eastAsia="ＭＳ 明朝" w:hint="eastAsia"/>
          <w:bCs/>
          <w:iCs/>
          <w:lang w:eastAsia="ja-JP"/>
        </w:rPr>
        <w:t xml:space="preserve"> are GPS time at respectively transmit and receive times</w:t>
      </w:r>
      <w:r w:rsidR="00F9536B">
        <w:rPr>
          <w:rFonts w:eastAsia="ＭＳ 明朝" w:hint="eastAsia"/>
          <w:bCs/>
          <w:iCs/>
          <w:lang w:eastAsia="ja-JP"/>
        </w:rPr>
        <w:t xml:space="preserve">, and </w:t>
      </w:r>
    </w:p>
    <w:p w14:paraId="591EA601" w14:textId="4816B537" w:rsidR="00F9536B" w:rsidRDefault="00F9536B" w:rsidP="00DC1C78">
      <w:pPr>
        <w:spacing w:before="120" w:after="120"/>
        <w:rPr>
          <w:rFonts w:eastAsia="ＭＳ 明朝"/>
          <w:bCs/>
          <w:iCs/>
          <w:lang w:eastAsia="ja-JP"/>
        </w:rPr>
      </w:pPr>
      <w:r>
        <w:rPr>
          <w:rFonts w:eastAsia="ＭＳ 明朝"/>
          <w:bCs/>
          <w:iCs/>
          <w:lang w:eastAsia="ja-JP"/>
        </w:rPr>
        <w:tab/>
      </w:r>
      <w:r w:rsidRPr="006A5C38">
        <w:rPr>
          <w:rFonts w:eastAsia="ＭＳ 明朝" w:hint="eastAsia"/>
          <w:b/>
          <w:i/>
          <w:lang w:eastAsia="ja-JP"/>
        </w:rPr>
        <w:t>v</w:t>
      </w:r>
      <w:r>
        <w:rPr>
          <w:rFonts w:eastAsia="ＭＳ 明朝" w:hint="eastAsia"/>
          <w:bCs/>
          <w:iCs/>
          <w:lang w:eastAsia="ja-JP"/>
        </w:rPr>
        <w:t xml:space="preserve"> is the receiver velocity vector in the ECIF.</w:t>
      </w:r>
    </w:p>
    <w:p w14:paraId="07507AA9" w14:textId="3B00C6F4" w:rsidR="0097505D" w:rsidRDefault="0097505D" w:rsidP="0097505D">
      <w:pPr>
        <w:spacing w:before="120" w:after="120"/>
        <w:ind w:firstLineChars="50" w:firstLine="100"/>
        <w:rPr>
          <w:rFonts w:eastAsia="ＭＳ 明朝"/>
          <w:bCs/>
          <w:iCs/>
          <w:lang w:eastAsia="ja-JP"/>
        </w:rPr>
      </w:pPr>
      <w:r>
        <w:rPr>
          <w:rFonts w:eastAsia="ＭＳ 明朝" w:hint="eastAsia"/>
          <w:bCs/>
          <w:iCs/>
          <w:lang w:eastAsia="ja-JP"/>
        </w:rPr>
        <w:t xml:space="preserve">The last term in the right side of the equation (1) is the </w:t>
      </w:r>
      <w:proofErr w:type="spellStart"/>
      <w:r>
        <w:rPr>
          <w:rFonts w:eastAsia="ＭＳ 明朝" w:hint="eastAsia"/>
          <w:bCs/>
          <w:iCs/>
          <w:lang w:eastAsia="ja-JP"/>
        </w:rPr>
        <w:t>Sagnac</w:t>
      </w:r>
      <w:proofErr w:type="spellEnd"/>
      <w:r>
        <w:rPr>
          <w:rFonts w:eastAsia="ＭＳ 明朝" w:hint="eastAsia"/>
          <w:bCs/>
          <w:iCs/>
          <w:lang w:eastAsia="ja-JP"/>
        </w:rPr>
        <w:t xml:space="preserve"> </w:t>
      </w:r>
      <w:r w:rsidR="00080387">
        <w:rPr>
          <w:rFonts w:eastAsia="ＭＳ 明朝" w:hint="eastAsia"/>
          <w:bCs/>
          <w:iCs/>
          <w:lang w:eastAsia="ja-JP"/>
        </w:rPr>
        <w:t>effect</w:t>
      </w:r>
      <w:r w:rsidR="0020189D">
        <w:rPr>
          <w:rFonts w:eastAsia="ＭＳ 明朝" w:hint="eastAsia"/>
          <w:bCs/>
          <w:iCs/>
          <w:lang w:eastAsia="ja-JP"/>
        </w:rPr>
        <w:t xml:space="preserve"> which </w:t>
      </w:r>
      <w:proofErr w:type="gramStart"/>
      <w:r w:rsidR="0020189D">
        <w:rPr>
          <w:rFonts w:eastAsia="ＭＳ 明朝" w:hint="eastAsia"/>
          <w:bCs/>
          <w:iCs/>
          <w:lang w:eastAsia="ja-JP"/>
        </w:rPr>
        <w:t>takes into account</w:t>
      </w:r>
      <w:proofErr w:type="gramEnd"/>
      <w:r w:rsidR="0020189D">
        <w:rPr>
          <w:rFonts w:eastAsia="ＭＳ 明朝" w:hint="eastAsia"/>
          <w:bCs/>
          <w:iCs/>
          <w:lang w:eastAsia="ja-JP"/>
        </w:rPr>
        <w:t xml:space="preserve"> of the rotation of the Earth</w:t>
      </w:r>
      <w:r w:rsidR="002C2008">
        <w:rPr>
          <w:rFonts w:eastAsia="ＭＳ 明朝" w:hint="eastAsia"/>
          <w:bCs/>
          <w:iCs/>
          <w:lang w:eastAsia="ja-JP"/>
        </w:rPr>
        <w:t>. A</w:t>
      </w:r>
      <w:r w:rsidR="006675DE">
        <w:rPr>
          <w:rFonts w:eastAsia="ＭＳ 明朝" w:hint="eastAsia"/>
          <w:bCs/>
          <w:iCs/>
          <w:lang w:eastAsia="ja-JP"/>
        </w:rPr>
        <w:t xml:space="preserve">nd as can be seen in the equation, </w:t>
      </w:r>
      <w:r w:rsidR="00DD2481">
        <w:rPr>
          <w:rFonts w:eastAsia="ＭＳ 明朝" w:hint="eastAsia"/>
          <w:bCs/>
          <w:iCs/>
          <w:lang w:eastAsia="ja-JP"/>
        </w:rPr>
        <w:t xml:space="preserve">calculation of the propagation delay is </w:t>
      </w:r>
      <w:r w:rsidR="007E5D42">
        <w:rPr>
          <w:rFonts w:eastAsia="ＭＳ 明朝" w:hint="eastAsia"/>
          <w:bCs/>
          <w:iCs/>
          <w:lang w:eastAsia="ja-JP"/>
        </w:rPr>
        <w:t>made</w:t>
      </w:r>
      <w:r w:rsidR="00DD2481">
        <w:rPr>
          <w:rFonts w:eastAsia="ＭＳ 明朝" w:hint="eastAsia"/>
          <w:bCs/>
          <w:iCs/>
          <w:lang w:eastAsia="ja-JP"/>
        </w:rPr>
        <w:t xml:space="preserve"> based on the timing when signals are transmitted</w:t>
      </w:r>
      <w:r w:rsidR="0020189D">
        <w:rPr>
          <w:rFonts w:eastAsia="ＭＳ 明朝" w:hint="eastAsia"/>
          <w:bCs/>
          <w:iCs/>
          <w:lang w:eastAsia="ja-JP"/>
        </w:rPr>
        <w:t xml:space="preserve"> and the </w:t>
      </w:r>
      <w:r w:rsidR="00253978">
        <w:rPr>
          <w:rFonts w:eastAsia="ＭＳ 明朝" w:hint="eastAsia"/>
          <w:bCs/>
          <w:iCs/>
          <w:lang w:eastAsia="ja-JP"/>
        </w:rPr>
        <w:t>receiver velocity</w:t>
      </w:r>
      <w:r w:rsidR="00540F6C">
        <w:rPr>
          <w:rFonts w:eastAsia="ＭＳ 明朝" w:hint="eastAsia"/>
          <w:bCs/>
          <w:iCs/>
          <w:lang w:eastAsia="ja-JP"/>
        </w:rPr>
        <w:t xml:space="preserve"> on ECI frame</w:t>
      </w:r>
      <w:r w:rsidR="00253978">
        <w:rPr>
          <w:rFonts w:eastAsia="ＭＳ 明朝" w:hint="eastAsia"/>
          <w:bCs/>
          <w:iCs/>
          <w:lang w:eastAsia="ja-JP"/>
        </w:rPr>
        <w:t>.</w:t>
      </w:r>
    </w:p>
    <w:p w14:paraId="31206F99" w14:textId="28A7DCB8" w:rsidR="002743F9" w:rsidRPr="005A356E" w:rsidRDefault="002743F9" w:rsidP="002743F9">
      <w:pPr>
        <w:spacing w:before="120" w:after="120"/>
        <w:rPr>
          <w:rFonts w:eastAsia="ＭＳ 明朝"/>
          <w:b/>
          <w:i/>
          <w:lang w:eastAsia="ja-JP"/>
        </w:rPr>
      </w:pPr>
      <w:r w:rsidRPr="005A356E">
        <w:rPr>
          <w:rFonts w:eastAsia="ＭＳ 明朝" w:hint="eastAsia"/>
          <w:b/>
          <w:i/>
          <w:lang w:eastAsia="ja-JP"/>
        </w:rPr>
        <w:t xml:space="preserve">Observation 3: When considering </w:t>
      </w:r>
      <w:r w:rsidR="009D3BB1">
        <w:rPr>
          <w:rFonts w:eastAsia="ＭＳ 明朝" w:hint="eastAsia"/>
          <w:b/>
          <w:i/>
          <w:lang w:eastAsia="ja-JP"/>
        </w:rPr>
        <w:t xml:space="preserve">an effect of </w:t>
      </w:r>
      <w:r w:rsidRPr="005A356E">
        <w:rPr>
          <w:rFonts w:eastAsia="ＭＳ 明朝" w:hint="eastAsia"/>
          <w:b/>
          <w:i/>
          <w:lang w:eastAsia="ja-JP"/>
        </w:rPr>
        <w:t>a rotation of the Earth in ECI frame, an equation to calculate a total propagation delay can be expressed as follows.</w:t>
      </w:r>
    </w:p>
    <w:p w14:paraId="44661E64" w14:textId="77777777" w:rsidR="002743F9" w:rsidRDefault="00000000" w:rsidP="002743F9">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D</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Cs/>
                          <w:i/>
                          <w:iCs/>
                          <w:lang w:eastAsia="ja-JP"/>
                        </w:rPr>
                      </m:ctrlPr>
                    </m:dPr>
                    <m:e>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w:rPr>
                          <w:rFonts w:ascii="Cambria Math" w:eastAsia="ＭＳ 明朝" w:hAnsi="Cambria Math"/>
                          <w:lang w:eastAsia="ja-JP"/>
                        </w:rPr>
                        <m:t>-</m:t>
                      </m:r>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ＭＳ 明朝" w:hAnsi="Cambria Math"/>
                      <w:lang w:eastAsia="ja-JP"/>
                    </w:rPr>
                    <m:t>c</m:t>
                  </m:r>
                </m:den>
              </m:f>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Cs/>
                          <w:i/>
                          <w:iCs/>
                          <w:lang w:eastAsia="ja-JP"/>
                        </w:rPr>
                      </m:ctrlPr>
                    </m:dPr>
                    <m:e>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w:rPr>
                          <w:rFonts w:ascii="Cambria Math" w:eastAsia="ＭＳ 明朝" w:hAnsi="Cambria Math"/>
                          <w:lang w:eastAsia="ja-JP"/>
                        </w:rPr>
                        <m:t>-</m:t>
                      </m:r>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ＭＳ 明朝" w:hAnsi="Cambria Math"/>
                      <w:lang w:eastAsia="ja-JP"/>
                    </w:rPr>
                    <m:t>c</m:t>
                  </m:r>
                </m:den>
              </m:f>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Cs/>
                          <w:i/>
                          <w:iCs/>
                          <w:lang w:eastAsia="ja-JP"/>
                        </w:rPr>
                      </m:ctrlPr>
                    </m:dPr>
                    <m:e>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w:rPr>
                          <w:rFonts w:ascii="Cambria Math" w:eastAsia="ＭＳ 明朝" w:hAnsi="Cambria Math"/>
                          <w:lang w:eastAsia="ja-JP"/>
                        </w:rPr>
                        <m:t>-</m:t>
                      </m:r>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r>
                    <w:rPr>
                      <w:rFonts w:ascii="Cambria Math" w:eastAsia="ＭＳ 明朝" w:hAnsi="Cambria Math"/>
                      <w:lang w:eastAsia="ja-JP"/>
                    </w:rPr>
                    <m:t>⋅</m:t>
                  </m:r>
                  <m:r>
                    <m:rPr>
                      <m:sty m:val="bi"/>
                    </m:rPr>
                    <w:rPr>
                      <w:rFonts w:ascii="Cambria Math" w:eastAsia="ＭＳ 明朝" w:hAnsi="Cambria Math"/>
                      <w:lang w:eastAsia="ja-JP"/>
                    </w:rPr>
                    <m:t>v</m:t>
                  </m:r>
                </m:num>
                <m:den>
                  <m:sSup>
                    <m:sSupPr>
                      <m:ctrlPr>
                        <w:rPr>
                          <w:rFonts w:ascii="Cambria Math" w:eastAsia="ＭＳ 明朝" w:hAnsi="Cambria Math"/>
                          <w:bCs/>
                          <w:i/>
                          <w:iCs/>
                          <w:lang w:eastAsia="ja-JP"/>
                        </w:rPr>
                      </m:ctrlPr>
                    </m:sSupPr>
                    <m:e>
                      <m:r>
                        <w:rPr>
                          <w:rFonts w:ascii="Cambria Math" w:eastAsia="ＭＳ 明朝" w:hAnsi="Cambria Math"/>
                          <w:lang w:eastAsia="ja-JP"/>
                        </w:rPr>
                        <m:t>c</m:t>
                      </m:r>
                    </m:e>
                    <m:sup>
                      <m:r>
                        <w:rPr>
                          <w:rFonts w:ascii="Cambria Math" w:eastAsia="ＭＳ 明朝" w:hAnsi="Cambria Math"/>
                        </w:rPr>
                        <m:t>2</m:t>
                      </m:r>
                    </m:sup>
                  </m:sSup>
                </m:den>
              </m:f>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1</m:t>
                  </m:r>
                </m:e>
              </m:d>
            </m:e>
          </m:eqArr>
        </m:oMath>
      </m:oMathPara>
    </w:p>
    <w:p w14:paraId="26687FFB" w14:textId="31A9011C" w:rsidR="00E15AE8" w:rsidRPr="00DD2481" w:rsidRDefault="00F0177A" w:rsidP="00DC1C78">
      <w:pPr>
        <w:spacing w:before="120" w:after="120"/>
        <w:rPr>
          <w:rFonts w:eastAsia="ＭＳ 明朝"/>
          <w:bCs/>
          <w:iCs/>
          <w:lang w:eastAsia="ja-JP"/>
        </w:rPr>
      </w:pPr>
      <w:r>
        <w:rPr>
          <w:rFonts w:eastAsia="ＭＳ 明朝" w:hint="eastAsia"/>
          <w:bCs/>
          <w:iCs/>
          <w:lang w:eastAsia="ja-JP"/>
        </w:rPr>
        <w:t xml:space="preserve"> </w:t>
      </w:r>
      <w:r w:rsidR="00AB2570">
        <w:rPr>
          <w:rFonts w:eastAsia="ＭＳ 明朝" w:hint="eastAsia"/>
          <w:bCs/>
          <w:iCs/>
          <w:lang w:eastAsia="ja-JP"/>
        </w:rPr>
        <w:t xml:space="preserve">Based on the equation (1), we will </w:t>
      </w:r>
      <w:r w:rsidR="008F67DC">
        <w:rPr>
          <w:rFonts w:eastAsia="ＭＳ 明朝" w:hint="eastAsia"/>
          <w:bCs/>
          <w:iCs/>
          <w:lang w:eastAsia="ja-JP"/>
        </w:rPr>
        <w:t xml:space="preserve">slightly modify </w:t>
      </w:r>
      <w:r w:rsidR="007F0796">
        <w:rPr>
          <w:rFonts w:eastAsia="ＭＳ 明朝" w:hint="eastAsia"/>
          <w:bCs/>
          <w:iCs/>
          <w:lang w:eastAsia="ja-JP"/>
        </w:rPr>
        <w:t>the</w:t>
      </w:r>
      <w:r w:rsidR="00BA39FA">
        <w:rPr>
          <w:rFonts w:eastAsia="ＭＳ 明朝" w:hint="eastAsia"/>
          <w:bCs/>
          <w:iCs/>
          <w:lang w:eastAsia="ja-JP"/>
        </w:rPr>
        <w:t xml:space="preserve"> way to show</w:t>
      </w:r>
      <w:r w:rsidR="007F0796">
        <w:rPr>
          <w:rFonts w:eastAsia="ＭＳ 明朝" w:hint="eastAsia"/>
          <w:bCs/>
          <w:iCs/>
          <w:lang w:eastAsia="ja-JP"/>
        </w:rPr>
        <w:t xml:space="preserve"> </w:t>
      </w:r>
      <w:r w:rsidR="00F07F16">
        <w:rPr>
          <w:rFonts w:eastAsia="ＭＳ 明朝" w:hint="eastAsia"/>
          <w:bCs/>
          <w:iCs/>
          <w:lang w:eastAsia="ja-JP"/>
        </w:rPr>
        <w:t>variable</w:t>
      </w:r>
      <w:r w:rsidR="00BA39FA">
        <w:rPr>
          <w:rFonts w:eastAsia="ＭＳ 明朝" w:hint="eastAsia"/>
          <w:bCs/>
          <w:iCs/>
          <w:lang w:eastAsia="ja-JP"/>
        </w:rPr>
        <w:t>s</w:t>
      </w:r>
      <w:r w:rsidR="00F07F16">
        <w:rPr>
          <w:rFonts w:eastAsia="ＭＳ 明朝" w:hint="eastAsia"/>
          <w:bCs/>
          <w:iCs/>
          <w:lang w:eastAsia="ja-JP"/>
        </w:rPr>
        <w:t xml:space="preserve"> of the </w:t>
      </w:r>
      <w:r w:rsidR="005C4F64">
        <w:rPr>
          <w:rFonts w:eastAsia="ＭＳ 明朝" w:hint="eastAsia"/>
          <w:bCs/>
          <w:iCs/>
          <w:lang w:eastAsia="ja-JP"/>
        </w:rPr>
        <w:t xml:space="preserve">equation </w:t>
      </w:r>
      <w:r w:rsidR="003007B5">
        <w:rPr>
          <w:rFonts w:eastAsia="ＭＳ 明朝" w:hint="eastAsia"/>
          <w:bCs/>
          <w:iCs/>
          <w:lang w:eastAsia="ja-JP"/>
        </w:rPr>
        <w:t xml:space="preserve">first from the downlink case. </w:t>
      </w:r>
      <w:r w:rsidR="00B71A83">
        <w:rPr>
          <w:rFonts w:eastAsia="ＭＳ 明朝" w:hint="eastAsia"/>
          <w:bCs/>
          <w:iCs/>
          <w:lang w:eastAsia="ja-JP"/>
        </w:rPr>
        <w:t>To share the image of the DL case in the group, the</w:t>
      </w:r>
      <w:r w:rsidR="003007B5">
        <w:rPr>
          <w:rFonts w:eastAsia="ＭＳ 明朝" w:hint="eastAsia"/>
          <w:bCs/>
          <w:iCs/>
          <w:lang w:eastAsia="ja-JP"/>
        </w:rPr>
        <w:t xml:space="preserve"> image of this calculation is shown in the </w:t>
      </w:r>
      <w:r w:rsidR="00A07F4C">
        <w:rPr>
          <w:rFonts w:eastAsia="ＭＳ 明朝" w:hint="eastAsia"/>
          <w:bCs/>
          <w:iCs/>
          <w:lang w:eastAsia="ja-JP"/>
        </w:rPr>
        <w:t>Figure 2.2</w:t>
      </w:r>
      <w:r w:rsidR="00891A43">
        <w:rPr>
          <w:rFonts w:eastAsia="ＭＳ 明朝" w:hint="eastAsia"/>
          <w:bCs/>
          <w:iCs/>
          <w:lang w:eastAsia="ja-JP"/>
        </w:rPr>
        <w:t>.1</w:t>
      </w:r>
      <w:r w:rsidR="00A07F4C">
        <w:rPr>
          <w:rFonts w:eastAsia="ＭＳ 明朝" w:hint="eastAsia"/>
          <w:bCs/>
          <w:iCs/>
          <w:lang w:eastAsia="ja-JP"/>
        </w:rPr>
        <w:t>-1</w:t>
      </w:r>
      <w:r w:rsidR="00BA39FA">
        <w:rPr>
          <w:rFonts w:eastAsia="ＭＳ 明朝" w:hint="eastAsia"/>
          <w:bCs/>
          <w:iCs/>
          <w:lang w:eastAsia="ja-JP"/>
        </w:rPr>
        <w:t>,</w:t>
      </w:r>
      <w:r w:rsidR="00063D02">
        <w:rPr>
          <w:rFonts w:eastAsia="ＭＳ 明朝" w:hint="eastAsia"/>
          <w:bCs/>
          <w:iCs/>
          <w:lang w:eastAsia="ja-JP"/>
        </w:rPr>
        <w:t xml:space="preserve"> and </w:t>
      </w:r>
      <w:r w:rsidR="00E352AA">
        <w:rPr>
          <w:rFonts w:eastAsia="ＭＳ 明朝" w:hint="eastAsia"/>
          <w:bCs/>
          <w:iCs/>
          <w:lang w:eastAsia="ja-JP"/>
        </w:rPr>
        <w:t>we add</w:t>
      </w:r>
      <w:r w:rsidR="007B2D9C">
        <w:rPr>
          <w:rFonts w:eastAsia="ＭＳ 明朝" w:hint="eastAsia"/>
          <w:bCs/>
          <w:iCs/>
          <w:lang w:eastAsia="ja-JP"/>
        </w:rPr>
        <w:t>ed</w:t>
      </w:r>
      <w:r w:rsidR="00E352AA">
        <w:rPr>
          <w:rFonts w:eastAsia="ＭＳ 明朝" w:hint="eastAsia"/>
          <w:bCs/>
          <w:iCs/>
          <w:lang w:eastAsia="ja-JP"/>
        </w:rPr>
        <w:t xml:space="preserve"> some suffix </w:t>
      </w:r>
      <w:r w:rsidR="00063D02">
        <w:rPr>
          <w:rFonts w:eastAsia="ＭＳ 明朝" w:hint="eastAsia"/>
          <w:bCs/>
          <w:iCs/>
          <w:lang w:eastAsia="ja-JP"/>
        </w:rPr>
        <w:t xml:space="preserve">to clarify </w:t>
      </w:r>
      <w:r w:rsidR="001C0ED1">
        <w:rPr>
          <w:rFonts w:eastAsia="ＭＳ 明朝" w:hint="eastAsia"/>
          <w:bCs/>
          <w:iCs/>
          <w:lang w:eastAsia="ja-JP"/>
        </w:rPr>
        <w:t xml:space="preserve">the </w:t>
      </w:r>
      <w:r w:rsidR="004938B7">
        <w:rPr>
          <w:rFonts w:eastAsia="ＭＳ 明朝" w:hint="eastAsia"/>
          <w:bCs/>
          <w:iCs/>
          <w:lang w:eastAsia="ja-JP"/>
        </w:rPr>
        <w:t xml:space="preserve">assumptions of each </w:t>
      </w:r>
      <w:r w:rsidR="00BA39FA">
        <w:rPr>
          <w:rFonts w:eastAsia="ＭＳ 明朝" w:hint="eastAsia"/>
          <w:bCs/>
          <w:iCs/>
          <w:lang w:eastAsia="ja-JP"/>
        </w:rPr>
        <w:t>variable</w:t>
      </w:r>
      <w:r w:rsidR="00F73DCE">
        <w:rPr>
          <w:rFonts w:eastAsia="ＭＳ 明朝" w:hint="eastAsia"/>
          <w:bCs/>
          <w:iCs/>
          <w:lang w:eastAsia="ja-JP"/>
        </w:rPr>
        <w:t>.</w:t>
      </w:r>
      <w:r w:rsidR="003007B5">
        <w:rPr>
          <w:rFonts w:eastAsia="ＭＳ 明朝" w:hint="eastAsia"/>
          <w:bCs/>
          <w:iCs/>
          <w:lang w:eastAsia="ja-JP"/>
        </w:rPr>
        <w:t xml:space="preserve"> </w:t>
      </w:r>
    </w:p>
    <w:p w14:paraId="50778CC4" w14:textId="6E50728E" w:rsidR="00831C85" w:rsidRDefault="00295AFF" w:rsidP="00295AFF">
      <w:pPr>
        <w:spacing w:before="120" w:after="120"/>
        <w:jc w:val="center"/>
        <w:rPr>
          <w:rFonts w:eastAsia="ＭＳ 明朝"/>
          <w:bCs/>
          <w:iCs/>
          <w:lang w:eastAsia="ja-JP"/>
        </w:rPr>
      </w:pPr>
      <w:r>
        <w:rPr>
          <w:noProof/>
        </w:rPr>
        <w:drawing>
          <wp:inline distT="0" distB="0" distL="0" distR="0" wp14:anchorId="1F47B3AA" wp14:editId="266EF820">
            <wp:extent cx="4435839" cy="2936367"/>
            <wp:effectExtent l="0" t="0" r="3175" b="0"/>
            <wp:docPr id="1146683416"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683416" name="図 1" descr="ダイアグラム&#10;&#10;AI によって生成されたコンテンツは間違っている可能性があります。"/>
                    <pic:cNvPicPr/>
                  </pic:nvPicPr>
                  <pic:blipFill>
                    <a:blip r:embed="rId13"/>
                    <a:stretch>
                      <a:fillRect/>
                    </a:stretch>
                  </pic:blipFill>
                  <pic:spPr>
                    <a:xfrm>
                      <a:off x="0" y="0"/>
                      <a:ext cx="4444552" cy="2942135"/>
                    </a:xfrm>
                    <a:prstGeom prst="rect">
                      <a:avLst/>
                    </a:prstGeom>
                  </pic:spPr>
                </pic:pic>
              </a:graphicData>
            </a:graphic>
          </wp:inline>
        </w:drawing>
      </w:r>
    </w:p>
    <w:p w14:paraId="59EF2C43" w14:textId="11CA04F2" w:rsidR="004D7C7B" w:rsidRPr="00D01EA3" w:rsidRDefault="00FE06E1" w:rsidP="00FE06E1">
      <w:pPr>
        <w:spacing w:before="120" w:after="120"/>
        <w:jc w:val="center"/>
        <w:rPr>
          <w:rFonts w:eastAsia="ＭＳ 明朝"/>
          <w:b/>
          <w:iCs/>
          <w:lang w:eastAsia="ja-JP"/>
        </w:rPr>
      </w:pPr>
      <w:r w:rsidRPr="00D01EA3">
        <w:rPr>
          <w:rFonts w:eastAsia="ＭＳ 明朝" w:hint="eastAsia"/>
          <w:b/>
          <w:iCs/>
          <w:lang w:eastAsia="ja-JP"/>
        </w:rPr>
        <w:t>Figure 2.2</w:t>
      </w:r>
      <w:r w:rsidR="00891A43">
        <w:rPr>
          <w:rFonts w:eastAsia="ＭＳ 明朝" w:hint="eastAsia"/>
          <w:b/>
          <w:iCs/>
          <w:lang w:eastAsia="ja-JP"/>
        </w:rPr>
        <w:t>.1</w:t>
      </w:r>
      <w:r w:rsidRPr="00D01EA3">
        <w:rPr>
          <w:rFonts w:eastAsia="ＭＳ 明朝" w:hint="eastAsia"/>
          <w:b/>
          <w:iCs/>
          <w:lang w:eastAsia="ja-JP"/>
        </w:rPr>
        <w:t xml:space="preserve">-1: </w:t>
      </w:r>
      <w:r w:rsidR="00D01EA3" w:rsidRPr="00D01EA3">
        <w:rPr>
          <w:rFonts w:eastAsia="ＭＳ 明朝" w:hint="eastAsia"/>
          <w:b/>
          <w:iCs/>
          <w:lang w:eastAsia="ja-JP"/>
        </w:rPr>
        <w:t xml:space="preserve">Propagation delay calculation of </w:t>
      </w:r>
      <w:r w:rsidRPr="00D01EA3">
        <w:rPr>
          <w:rFonts w:eastAsia="ＭＳ 明朝" w:hint="eastAsia"/>
          <w:b/>
          <w:iCs/>
          <w:lang w:eastAsia="ja-JP"/>
        </w:rPr>
        <w:t>DL</w:t>
      </w:r>
      <w:r w:rsidR="00D01EA3" w:rsidRPr="00D01EA3">
        <w:rPr>
          <w:rFonts w:eastAsia="ＭＳ 明朝" w:hint="eastAsia"/>
          <w:b/>
          <w:iCs/>
          <w:lang w:eastAsia="ja-JP"/>
        </w:rPr>
        <w:t xml:space="preserve"> case including</w:t>
      </w:r>
      <w:r w:rsidRPr="00D01EA3">
        <w:rPr>
          <w:rFonts w:eastAsia="ＭＳ 明朝" w:hint="eastAsia"/>
          <w:b/>
          <w:iCs/>
          <w:lang w:eastAsia="ja-JP"/>
        </w:rPr>
        <w:t xml:space="preserve"> </w:t>
      </w:r>
      <w:proofErr w:type="spellStart"/>
      <w:r w:rsidR="00D01EA3" w:rsidRPr="00D01EA3">
        <w:rPr>
          <w:rFonts w:eastAsia="ＭＳ 明朝" w:hint="eastAsia"/>
          <w:b/>
          <w:iCs/>
          <w:lang w:eastAsia="ja-JP"/>
        </w:rPr>
        <w:t>Sagnac</w:t>
      </w:r>
      <w:proofErr w:type="spellEnd"/>
      <w:r w:rsidR="00D01EA3" w:rsidRPr="00D01EA3">
        <w:rPr>
          <w:rFonts w:eastAsia="ＭＳ 明朝" w:hint="eastAsia"/>
          <w:b/>
          <w:iCs/>
          <w:lang w:eastAsia="ja-JP"/>
        </w:rPr>
        <w:t xml:space="preserve"> </w:t>
      </w:r>
      <w:r w:rsidR="00080387">
        <w:rPr>
          <w:rFonts w:eastAsia="ＭＳ 明朝" w:hint="eastAsia"/>
          <w:b/>
          <w:iCs/>
          <w:lang w:eastAsia="ja-JP"/>
        </w:rPr>
        <w:t>effect</w:t>
      </w:r>
    </w:p>
    <w:p w14:paraId="0A381AE0" w14:textId="5ACB50FD" w:rsidR="008D093E" w:rsidRDefault="0039479F" w:rsidP="00DC1C78">
      <w:pPr>
        <w:spacing w:before="120" w:after="120"/>
        <w:rPr>
          <w:rFonts w:eastAsia="ＭＳ 明朝"/>
          <w:bCs/>
          <w:iCs/>
          <w:lang w:eastAsia="ja-JP"/>
        </w:rPr>
      </w:pPr>
      <w:proofErr w:type="gramStart"/>
      <w:r w:rsidRPr="0039479F">
        <w:rPr>
          <w:rFonts w:eastAsia="ＭＳ 明朝" w:hint="eastAsia"/>
          <w:bCs/>
          <w:iCs/>
          <w:lang w:eastAsia="ja-JP"/>
        </w:rPr>
        <w:t>Where</w:t>
      </w:r>
      <w:proofErr w:type="gramEnd"/>
      <w:r w:rsidRPr="0039479F">
        <w:rPr>
          <w:rFonts w:eastAsia="ＭＳ 明朝" w:hint="eastAsia"/>
          <w:bCs/>
          <w:iCs/>
          <w:lang w:eastAsia="ja-JP"/>
        </w:rPr>
        <w:t xml:space="preserve"> </w:t>
      </w:r>
    </w:p>
    <w:p w14:paraId="26892DF4" w14:textId="23EE3B18" w:rsidR="008A2CB4" w:rsidRPr="008A2CB4" w:rsidRDefault="0039479F" w:rsidP="008A2CB4">
      <w:pPr>
        <w:overflowPunct/>
        <w:autoSpaceDE/>
        <w:autoSpaceDN/>
        <w:adjustRightInd/>
        <w:spacing w:after="0"/>
        <w:textAlignment w:val="auto"/>
        <w:rPr>
          <w:rFonts w:eastAsia="ＭＳ 明朝"/>
          <w:lang w:eastAsia="ja-JP"/>
        </w:rPr>
      </w:pPr>
      <w:r>
        <w:rPr>
          <w:rFonts w:eastAsia="ＭＳ 明朝"/>
          <w:bCs/>
          <w:iCs/>
          <w:lang w:eastAsia="ja-JP"/>
        </w:rPr>
        <w:tab/>
      </w:r>
      <w:r w:rsidR="008A2CB4" w:rsidRPr="008A2CB4">
        <w:rPr>
          <w:rFonts w:eastAsia="ＭＳ 明朝" w:hint="eastAsia"/>
          <w:lang w:eastAsia="ja-JP"/>
        </w:rPr>
        <w:t>SV</w:t>
      </w:r>
      <w:r w:rsidR="001F2558">
        <w:rPr>
          <w:rFonts w:eastAsia="ＭＳ 明朝" w:hint="eastAsia"/>
          <w:lang w:eastAsia="ja-JP"/>
        </w:rPr>
        <w:t xml:space="preserve"> (Satellite)</w:t>
      </w:r>
      <w:r w:rsidR="00AE6356">
        <w:rPr>
          <w:rFonts w:eastAsia="ＭＳ 明朝"/>
          <w:lang w:eastAsia="ja-JP"/>
        </w:rPr>
        <w:tab/>
      </w:r>
      <w:r w:rsidR="00C5304C">
        <w:rPr>
          <w:rFonts w:eastAsia="ＭＳ 明朝"/>
          <w:lang w:eastAsia="ja-JP"/>
        </w:rPr>
        <w:tab/>
      </w:r>
      <w:r w:rsidR="008A2CB4" w:rsidRPr="008A2CB4">
        <w:rPr>
          <w:rFonts w:eastAsia="ＭＳ 明朝" w:hint="eastAsia"/>
          <w:lang w:eastAsia="ja-JP"/>
        </w:rPr>
        <w:t>: Transmitter</w:t>
      </w:r>
    </w:p>
    <w:p w14:paraId="77B4A342" w14:textId="2362E4BF" w:rsidR="008A2CB4" w:rsidRPr="008A2CB4" w:rsidRDefault="008A2CB4" w:rsidP="008A2CB4">
      <w:pPr>
        <w:overflowPunct/>
        <w:autoSpaceDE/>
        <w:autoSpaceDN/>
        <w:adjustRightInd/>
        <w:spacing w:after="0"/>
        <w:ind w:firstLine="284"/>
        <w:textAlignment w:val="auto"/>
        <w:rPr>
          <w:rFonts w:eastAsia="ＭＳ 明朝"/>
          <w:lang w:eastAsia="ja-JP"/>
        </w:rPr>
      </w:pPr>
      <w:r w:rsidRPr="008A2CB4">
        <w:rPr>
          <w:rFonts w:eastAsia="ＭＳ 明朝" w:hint="eastAsia"/>
          <w:lang w:eastAsia="ja-JP"/>
        </w:rPr>
        <w:t xml:space="preserve">UE </w:t>
      </w:r>
      <w:r w:rsidR="009437F2">
        <w:rPr>
          <w:rFonts w:eastAsia="ＭＳ 明朝"/>
          <w:lang w:eastAsia="ja-JP"/>
        </w:rPr>
        <w:tab/>
      </w:r>
      <w:r w:rsidR="00AE6356">
        <w:rPr>
          <w:rFonts w:eastAsia="ＭＳ 明朝"/>
          <w:lang w:eastAsia="ja-JP"/>
        </w:rPr>
        <w:tab/>
      </w:r>
      <w:r w:rsidR="00AE6356">
        <w:rPr>
          <w:rFonts w:eastAsia="ＭＳ 明朝"/>
          <w:lang w:eastAsia="ja-JP"/>
        </w:rPr>
        <w:tab/>
      </w:r>
      <w:r w:rsidR="00C5304C">
        <w:rPr>
          <w:rFonts w:eastAsia="ＭＳ 明朝"/>
          <w:lang w:eastAsia="ja-JP"/>
        </w:rPr>
        <w:tab/>
      </w:r>
      <w:r w:rsidRPr="008A2CB4">
        <w:rPr>
          <w:rFonts w:eastAsia="ＭＳ 明朝" w:hint="eastAsia"/>
          <w:lang w:eastAsia="ja-JP"/>
        </w:rPr>
        <w:t xml:space="preserve">: </w:t>
      </w:r>
      <w:r w:rsidRPr="008A2CB4">
        <w:rPr>
          <w:rFonts w:eastAsia="ＭＳ 明朝"/>
          <w:lang w:eastAsia="ja-JP"/>
        </w:rPr>
        <w:t>Receiver</w:t>
      </w:r>
    </w:p>
    <w:p w14:paraId="4C92FA76" w14:textId="704A220F" w:rsidR="008A2CB4" w:rsidRDefault="008A2CB4" w:rsidP="008A2CB4">
      <w:pPr>
        <w:overflowPunct/>
        <w:autoSpaceDE/>
        <w:autoSpaceDN/>
        <w:adjustRightInd/>
        <w:spacing w:after="0"/>
        <w:ind w:firstLine="284"/>
        <w:jc w:val="both"/>
        <w:textAlignment w:val="auto"/>
        <w:rPr>
          <w:rFonts w:eastAsia="ＭＳ 明朝"/>
          <w:lang w:val="en-US" w:eastAsia="ja-JP"/>
        </w:rPr>
      </w:pPr>
      <m:oMath>
        <m:r>
          <w:rPr>
            <w:rFonts w:ascii="Cambria Math" w:eastAsia="ＭＳ 明朝" w:hAnsi="Cambria Math" w:hint="eastAsia"/>
            <w:lang w:eastAsia="ja-JP"/>
          </w:rPr>
          <m:t>Δ</m:t>
        </m:r>
        <m:sSub>
          <m:sSubPr>
            <m:ctrlPr>
              <w:rPr>
                <w:rFonts w:ascii="Cambria Math" w:eastAsia="ＭＳ 明朝" w:hAnsi="Cambria Math"/>
                <w:i/>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DL</m:t>
            </m:r>
          </m:sub>
        </m:sSub>
        <m:r>
          <w:rPr>
            <w:rFonts w:ascii="Cambria Math" w:eastAsia="ＭＳ 明朝" w:hAnsi="Cambria Math"/>
            <w:lang w:eastAsia="ja-JP"/>
          </w:rPr>
          <m:t xml:space="preserve">= </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 xml:space="preserve">- </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 xml:space="preserve"> </m:t>
        </m:r>
      </m:oMath>
      <w:r>
        <w:rPr>
          <w:rFonts w:eastAsia="ＭＳ 明朝" w:hint="eastAsia"/>
          <w:lang w:val="en-US" w:eastAsia="ja-JP"/>
        </w:rPr>
        <w:t xml:space="preserve"> : </w:t>
      </w:r>
      <w:r w:rsidR="0086129E">
        <w:rPr>
          <w:rFonts w:eastAsia="ＭＳ 明朝" w:hint="eastAsia"/>
          <w:lang w:val="en-US" w:eastAsia="ja-JP"/>
        </w:rPr>
        <w:t>Downlink</w:t>
      </w:r>
      <w:r>
        <w:rPr>
          <w:rFonts w:eastAsia="ＭＳ 明朝" w:hint="eastAsia"/>
          <w:lang w:val="en-US" w:eastAsia="ja-JP"/>
        </w:rPr>
        <w:t xml:space="preserve"> total propagation delay</w:t>
      </w:r>
    </w:p>
    <w:p w14:paraId="250A1989" w14:textId="14810C2F" w:rsidR="00A8267B" w:rsidRDefault="00A8267B" w:rsidP="008A2CB4">
      <w:pPr>
        <w:overflowPunct/>
        <w:autoSpaceDE/>
        <w:autoSpaceDN/>
        <w:adjustRightInd/>
        <w:spacing w:after="0"/>
        <w:ind w:firstLine="284"/>
        <w:jc w:val="both"/>
        <w:textAlignment w:val="auto"/>
        <w:rPr>
          <w:rFonts w:eastAsia="ＭＳ 明朝"/>
          <w:lang w:val="en-US" w:eastAsia="ja-JP"/>
        </w:rPr>
      </w:pPr>
      <w:proofErr w:type="spellStart"/>
      <w:r w:rsidRPr="00831781">
        <w:rPr>
          <w:rFonts w:eastAsia="ＭＳ 明朝" w:hint="eastAsia"/>
          <w:i/>
          <w:iCs/>
          <w:lang w:val="en-US" w:eastAsia="ja-JP"/>
        </w:rPr>
        <w:t>t</w:t>
      </w:r>
      <w:r w:rsidR="00831781" w:rsidRPr="00831781">
        <w:rPr>
          <w:rFonts w:eastAsia="ＭＳ 明朝" w:hint="eastAsia"/>
          <w:i/>
          <w:iCs/>
          <w:vertAlign w:val="subscript"/>
          <w:lang w:val="en-US" w:eastAsia="ja-JP"/>
        </w:rPr>
        <w:t>T</w:t>
      </w:r>
      <w:proofErr w:type="spellEnd"/>
      <w:r w:rsidR="00831781" w:rsidRPr="00831781">
        <w:rPr>
          <w:rFonts w:eastAsia="ＭＳ 明朝"/>
          <w:i/>
          <w:iCs/>
          <w:lang w:val="en-US" w:eastAsia="ja-JP"/>
        </w:rPr>
        <w:tab/>
      </w:r>
      <w:r w:rsidR="00831781">
        <w:rPr>
          <w:rFonts w:eastAsia="ＭＳ 明朝"/>
          <w:lang w:val="en-US" w:eastAsia="ja-JP"/>
        </w:rPr>
        <w:tab/>
      </w:r>
      <w:r w:rsidR="00831781">
        <w:rPr>
          <w:rFonts w:eastAsia="ＭＳ 明朝"/>
          <w:lang w:val="en-US" w:eastAsia="ja-JP"/>
        </w:rPr>
        <w:tab/>
      </w:r>
      <w:r w:rsidR="00831781">
        <w:rPr>
          <w:rFonts w:eastAsia="ＭＳ 明朝"/>
          <w:lang w:val="en-US" w:eastAsia="ja-JP"/>
        </w:rPr>
        <w:tab/>
      </w:r>
      <w:r w:rsidR="00831781">
        <w:rPr>
          <w:rFonts w:eastAsia="ＭＳ 明朝"/>
          <w:lang w:val="en-US" w:eastAsia="ja-JP"/>
        </w:rPr>
        <w:tab/>
      </w:r>
      <w:r w:rsidR="00831781">
        <w:rPr>
          <w:rFonts w:eastAsia="ＭＳ 明朝" w:hint="eastAsia"/>
          <w:lang w:val="en-US" w:eastAsia="ja-JP"/>
        </w:rPr>
        <w:t xml:space="preserve">: Time when </w:t>
      </w:r>
      <w:r w:rsidR="001063C0">
        <w:rPr>
          <w:rFonts w:eastAsia="ＭＳ 明朝" w:hint="eastAsia"/>
          <w:lang w:val="en-US" w:eastAsia="ja-JP"/>
        </w:rPr>
        <w:t>signals are transmitted from satellite</w:t>
      </w:r>
    </w:p>
    <w:p w14:paraId="07D04E68" w14:textId="664473F0" w:rsidR="001063C0" w:rsidRPr="00F532BD" w:rsidRDefault="001063C0" w:rsidP="008A2CB4">
      <w:pPr>
        <w:overflowPunct/>
        <w:autoSpaceDE/>
        <w:autoSpaceDN/>
        <w:adjustRightInd/>
        <w:spacing w:after="0"/>
        <w:ind w:firstLine="284"/>
        <w:jc w:val="both"/>
        <w:textAlignment w:val="auto"/>
        <w:rPr>
          <w:rFonts w:eastAsia="ＭＳ 明朝"/>
          <w:lang w:val="en-US" w:eastAsia="ja-JP"/>
        </w:rPr>
      </w:pPr>
      <w:proofErr w:type="spellStart"/>
      <w:r w:rsidRPr="00831781">
        <w:rPr>
          <w:rFonts w:eastAsia="ＭＳ 明朝" w:hint="eastAsia"/>
          <w:i/>
          <w:iCs/>
          <w:lang w:val="en-US" w:eastAsia="ja-JP"/>
        </w:rPr>
        <w:t>t</w:t>
      </w:r>
      <w:r w:rsidR="00937DA1">
        <w:rPr>
          <w:rFonts w:eastAsia="ＭＳ 明朝" w:hint="eastAsia"/>
          <w:i/>
          <w:iCs/>
          <w:vertAlign w:val="subscript"/>
          <w:lang w:val="en-US" w:eastAsia="ja-JP"/>
        </w:rPr>
        <w:t>R</w:t>
      </w:r>
      <w:proofErr w:type="spellEnd"/>
      <w:r w:rsidRPr="00831781">
        <w:rPr>
          <w:rFonts w:eastAsia="ＭＳ 明朝"/>
          <w:i/>
          <w:iCs/>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hint="eastAsia"/>
          <w:lang w:val="en-US" w:eastAsia="ja-JP"/>
        </w:rPr>
        <w:t xml:space="preserve">: Time when signals are </w:t>
      </w:r>
      <w:r w:rsidR="00937DA1">
        <w:rPr>
          <w:rFonts w:eastAsia="ＭＳ 明朝" w:hint="eastAsia"/>
          <w:lang w:val="en-US" w:eastAsia="ja-JP"/>
        </w:rPr>
        <w:t>receiv</w:t>
      </w:r>
      <w:r>
        <w:rPr>
          <w:rFonts w:eastAsia="ＭＳ 明朝" w:hint="eastAsia"/>
          <w:lang w:val="en-US" w:eastAsia="ja-JP"/>
        </w:rPr>
        <w:t>ed</w:t>
      </w:r>
      <w:r w:rsidR="00937DA1">
        <w:rPr>
          <w:rFonts w:eastAsia="ＭＳ 明朝" w:hint="eastAsia"/>
          <w:lang w:val="en-US" w:eastAsia="ja-JP"/>
        </w:rPr>
        <w:t xml:space="preserve"> by UE</w:t>
      </w:r>
    </w:p>
    <w:p w14:paraId="2844A273" w14:textId="2D4D8334" w:rsidR="008A2CB4" w:rsidRDefault="00000000" w:rsidP="000B02E0">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oMath>
      <w:r w:rsidR="008A2CB4">
        <w:rPr>
          <w:rFonts w:eastAsia="ＭＳ 明朝" w:hint="eastAsia"/>
          <w:lang w:val="en-US" w:eastAsia="ja-JP"/>
        </w:rPr>
        <w:t xml:space="preserve"> </w:t>
      </w:r>
      <w:r w:rsidR="009437F2">
        <w:rPr>
          <w:rFonts w:eastAsia="ＭＳ 明朝"/>
          <w:lang w:val="en-US" w:eastAsia="ja-JP"/>
        </w:rPr>
        <w:tab/>
      </w:r>
      <w:r w:rsidR="009437F2">
        <w:rPr>
          <w:rFonts w:eastAsia="ＭＳ 明朝"/>
          <w:lang w:val="en-US" w:eastAsia="ja-JP"/>
        </w:rPr>
        <w:tab/>
      </w:r>
      <w:r w:rsidR="00AE6356">
        <w:rPr>
          <w:rFonts w:eastAsia="ＭＳ 明朝"/>
          <w:lang w:val="en-US" w:eastAsia="ja-JP"/>
        </w:rPr>
        <w:tab/>
      </w:r>
      <w:r w:rsidR="00AE6356">
        <w:rPr>
          <w:rFonts w:eastAsia="ＭＳ 明朝"/>
          <w:lang w:val="en-US" w:eastAsia="ja-JP"/>
        </w:rPr>
        <w:tab/>
      </w:r>
      <w:r w:rsidR="00C5304C">
        <w:rPr>
          <w:rFonts w:eastAsia="ＭＳ 明朝"/>
          <w:lang w:val="en-US" w:eastAsia="ja-JP"/>
        </w:rPr>
        <w:tab/>
      </w:r>
      <w:r w:rsidR="008A2CB4">
        <w:rPr>
          <w:rFonts w:eastAsia="ＭＳ 明朝" w:hint="eastAsia"/>
          <w:lang w:val="en-US" w:eastAsia="ja-JP"/>
        </w:rPr>
        <w:t xml:space="preserve">: UE position </w:t>
      </w:r>
      <w:r w:rsidR="000A10EE">
        <w:rPr>
          <w:rFonts w:eastAsia="ＭＳ 明朝" w:hint="eastAsia"/>
          <w:lang w:val="en-US" w:eastAsia="ja-JP"/>
        </w:rPr>
        <w:t xml:space="preserve">vector </w:t>
      </w:r>
      <w:r w:rsidR="008A2CB4">
        <w:rPr>
          <w:rFonts w:eastAsia="ＭＳ 明朝" w:hint="eastAsia"/>
          <w:lang w:val="en-US" w:eastAsia="ja-JP"/>
        </w:rPr>
        <w:t xml:space="preserve">at </w:t>
      </w:r>
      <w:r w:rsidR="000C6588">
        <w:rPr>
          <w:rFonts w:eastAsia="ＭＳ 明朝" w:hint="eastAsia"/>
          <w:lang w:val="en-US" w:eastAsia="ja-JP"/>
        </w:rPr>
        <w:t xml:space="preserve">transmitted </w:t>
      </w:r>
      <w:r w:rsidR="008A2CB4">
        <w:rPr>
          <w:rFonts w:eastAsia="ＭＳ 明朝" w:hint="eastAsia"/>
          <w:lang w:val="en-US" w:eastAsia="ja-JP"/>
        </w:rPr>
        <w:t xml:space="preserve">time </w:t>
      </w:r>
      <w:proofErr w:type="spellStart"/>
      <w:r w:rsidR="008A2CB4" w:rsidRPr="00002377">
        <w:rPr>
          <w:rFonts w:eastAsia="ＭＳ 明朝" w:hint="eastAsia"/>
          <w:i/>
          <w:iCs/>
          <w:lang w:val="en-US" w:eastAsia="ja-JP"/>
        </w:rPr>
        <w:t>t</w:t>
      </w:r>
      <w:r w:rsidR="008A2CB4" w:rsidRPr="00002377">
        <w:rPr>
          <w:rFonts w:eastAsia="ＭＳ 明朝" w:hint="eastAsia"/>
          <w:i/>
          <w:iCs/>
          <w:vertAlign w:val="subscript"/>
          <w:lang w:val="en-US" w:eastAsia="ja-JP"/>
        </w:rPr>
        <w:t>T</w:t>
      </w:r>
      <w:proofErr w:type="spellEnd"/>
      <w:r w:rsidR="008A2CB4">
        <w:rPr>
          <w:rFonts w:eastAsia="ＭＳ 明朝" w:hint="eastAsia"/>
          <w:lang w:val="en-US" w:eastAsia="ja-JP"/>
        </w:rPr>
        <w:t xml:space="preserve"> on ECI Frame</w:t>
      </w:r>
    </w:p>
    <w:p w14:paraId="6C18E01B" w14:textId="3F891060" w:rsidR="008A2CB4" w:rsidRDefault="00000000" w:rsidP="000B02E0">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i/>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UE</m:t>
            </m:r>
          </m:sub>
        </m:sSub>
      </m:oMath>
      <w:r w:rsidR="008A2CB4">
        <w:rPr>
          <w:rFonts w:eastAsia="ＭＳ 明朝" w:hint="eastAsia"/>
          <w:lang w:val="en-US" w:eastAsia="ja-JP"/>
        </w:rPr>
        <w:t xml:space="preserve"> </w:t>
      </w:r>
      <w:r w:rsidR="009437F2">
        <w:rPr>
          <w:rFonts w:eastAsia="ＭＳ 明朝"/>
          <w:lang w:val="en-US" w:eastAsia="ja-JP"/>
        </w:rPr>
        <w:tab/>
      </w:r>
      <w:r w:rsidR="00AE6356">
        <w:rPr>
          <w:rFonts w:eastAsia="ＭＳ 明朝"/>
          <w:lang w:val="en-US" w:eastAsia="ja-JP"/>
        </w:rPr>
        <w:tab/>
      </w:r>
      <w:r w:rsidR="00AE6356">
        <w:rPr>
          <w:rFonts w:eastAsia="ＭＳ 明朝"/>
          <w:lang w:val="en-US" w:eastAsia="ja-JP"/>
        </w:rPr>
        <w:tab/>
      </w:r>
      <w:r w:rsidR="00C5304C">
        <w:rPr>
          <w:rFonts w:eastAsia="ＭＳ 明朝"/>
          <w:lang w:val="en-US" w:eastAsia="ja-JP"/>
        </w:rPr>
        <w:tab/>
      </w:r>
      <w:r w:rsidR="008A2CB4">
        <w:rPr>
          <w:rFonts w:eastAsia="ＭＳ 明朝" w:hint="eastAsia"/>
          <w:lang w:val="en-US" w:eastAsia="ja-JP"/>
        </w:rPr>
        <w:t xml:space="preserve">: UE velocity </w:t>
      </w:r>
      <w:r w:rsidR="000821A7">
        <w:rPr>
          <w:rFonts w:eastAsia="ＭＳ 明朝" w:hint="eastAsia"/>
          <w:lang w:val="en-US" w:eastAsia="ja-JP"/>
        </w:rPr>
        <w:t xml:space="preserve">vector </w:t>
      </w:r>
      <w:r w:rsidR="008A2CB4">
        <w:rPr>
          <w:rFonts w:eastAsia="ＭＳ 明朝" w:hint="eastAsia"/>
          <w:lang w:val="en-US" w:eastAsia="ja-JP"/>
        </w:rPr>
        <w:t xml:space="preserve">at </w:t>
      </w:r>
      <w:r w:rsidR="000C6588">
        <w:rPr>
          <w:rFonts w:eastAsia="ＭＳ 明朝" w:hint="eastAsia"/>
          <w:lang w:val="en-US" w:eastAsia="ja-JP"/>
        </w:rPr>
        <w:t xml:space="preserve">transmitted </w:t>
      </w:r>
      <w:r w:rsidR="008A2CB4">
        <w:rPr>
          <w:rFonts w:eastAsia="ＭＳ 明朝" w:hint="eastAsia"/>
          <w:lang w:val="en-US" w:eastAsia="ja-JP"/>
        </w:rPr>
        <w:t xml:space="preserve">time </w:t>
      </w:r>
      <w:proofErr w:type="spellStart"/>
      <w:r w:rsidR="008A2CB4" w:rsidRPr="00002377">
        <w:rPr>
          <w:rFonts w:eastAsia="ＭＳ 明朝" w:hint="eastAsia"/>
          <w:i/>
          <w:iCs/>
          <w:lang w:val="en-US" w:eastAsia="ja-JP"/>
        </w:rPr>
        <w:t>t</w:t>
      </w:r>
      <w:r w:rsidR="008A2CB4" w:rsidRPr="00002377">
        <w:rPr>
          <w:rFonts w:eastAsia="ＭＳ 明朝" w:hint="eastAsia"/>
          <w:i/>
          <w:iCs/>
          <w:vertAlign w:val="subscript"/>
          <w:lang w:val="en-US" w:eastAsia="ja-JP"/>
        </w:rPr>
        <w:t>T</w:t>
      </w:r>
      <w:proofErr w:type="spellEnd"/>
      <w:r w:rsidR="008A2CB4">
        <w:rPr>
          <w:rFonts w:eastAsia="ＭＳ 明朝" w:hint="eastAsia"/>
          <w:lang w:val="en-US" w:eastAsia="ja-JP"/>
        </w:rPr>
        <w:t xml:space="preserve"> on ECI Frame</w:t>
      </w:r>
    </w:p>
    <w:p w14:paraId="5042B6A3" w14:textId="74C9EB63" w:rsidR="008A2CB4" w:rsidRDefault="00000000" w:rsidP="009437F2">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w:r w:rsidR="008A2CB4">
        <w:rPr>
          <w:rFonts w:eastAsia="ＭＳ 明朝" w:hint="eastAsia"/>
          <w:lang w:val="en-US" w:eastAsia="ja-JP"/>
        </w:rPr>
        <w:t xml:space="preserve"> </w:t>
      </w:r>
      <w:r w:rsidR="009437F2">
        <w:rPr>
          <w:rFonts w:eastAsia="ＭＳ 明朝"/>
          <w:lang w:val="en-US" w:eastAsia="ja-JP"/>
        </w:rPr>
        <w:tab/>
      </w:r>
      <w:r w:rsidR="009437F2">
        <w:rPr>
          <w:rFonts w:eastAsia="ＭＳ 明朝"/>
          <w:lang w:val="en-US" w:eastAsia="ja-JP"/>
        </w:rPr>
        <w:tab/>
      </w:r>
      <w:r w:rsidR="00AE6356">
        <w:rPr>
          <w:rFonts w:eastAsia="ＭＳ 明朝"/>
          <w:lang w:val="en-US" w:eastAsia="ja-JP"/>
        </w:rPr>
        <w:tab/>
      </w:r>
      <w:r w:rsidR="00AE6356">
        <w:rPr>
          <w:rFonts w:eastAsia="ＭＳ 明朝"/>
          <w:lang w:val="en-US" w:eastAsia="ja-JP"/>
        </w:rPr>
        <w:tab/>
      </w:r>
      <w:r w:rsidR="00C5304C">
        <w:rPr>
          <w:rFonts w:eastAsia="ＭＳ 明朝"/>
          <w:lang w:val="en-US" w:eastAsia="ja-JP"/>
        </w:rPr>
        <w:tab/>
      </w:r>
      <w:r w:rsidR="008A2CB4">
        <w:rPr>
          <w:rFonts w:eastAsia="ＭＳ 明朝" w:hint="eastAsia"/>
          <w:lang w:val="en-US" w:eastAsia="ja-JP"/>
        </w:rPr>
        <w:t xml:space="preserve">: SV position </w:t>
      </w:r>
      <w:r w:rsidR="000821A7">
        <w:rPr>
          <w:rFonts w:eastAsia="ＭＳ 明朝" w:hint="eastAsia"/>
          <w:lang w:val="en-US" w:eastAsia="ja-JP"/>
        </w:rPr>
        <w:t xml:space="preserve">vector </w:t>
      </w:r>
      <w:r w:rsidR="008A2CB4">
        <w:rPr>
          <w:rFonts w:eastAsia="ＭＳ 明朝" w:hint="eastAsia"/>
          <w:lang w:val="en-US" w:eastAsia="ja-JP"/>
        </w:rPr>
        <w:t xml:space="preserve">at </w:t>
      </w:r>
      <w:r w:rsidR="000C6588">
        <w:rPr>
          <w:rFonts w:eastAsia="ＭＳ 明朝" w:hint="eastAsia"/>
          <w:lang w:val="en-US" w:eastAsia="ja-JP"/>
        </w:rPr>
        <w:t xml:space="preserve">transmitted </w:t>
      </w:r>
      <w:r w:rsidR="008A2CB4">
        <w:rPr>
          <w:rFonts w:eastAsia="ＭＳ 明朝" w:hint="eastAsia"/>
          <w:lang w:val="en-US" w:eastAsia="ja-JP"/>
        </w:rPr>
        <w:t xml:space="preserve">time </w:t>
      </w:r>
      <w:proofErr w:type="spellStart"/>
      <w:r w:rsidR="008A2CB4" w:rsidRPr="00002377">
        <w:rPr>
          <w:rFonts w:eastAsia="ＭＳ 明朝" w:hint="eastAsia"/>
          <w:i/>
          <w:iCs/>
          <w:lang w:val="en-US" w:eastAsia="ja-JP"/>
        </w:rPr>
        <w:t>t</w:t>
      </w:r>
      <w:r w:rsidR="008A2CB4" w:rsidRPr="00002377">
        <w:rPr>
          <w:rFonts w:eastAsia="ＭＳ 明朝" w:hint="eastAsia"/>
          <w:i/>
          <w:iCs/>
          <w:vertAlign w:val="subscript"/>
          <w:lang w:val="en-US" w:eastAsia="ja-JP"/>
        </w:rPr>
        <w:t>T</w:t>
      </w:r>
      <w:proofErr w:type="spellEnd"/>
      <w:r w:rsidR="008A2CB4">
        <w:rPr>
          <w:rFonts w:eastAsia="ＭＳ 明朝" w:hint="eastAsia"/>
          <w:lang w:val="en-US" w:eastAsia="ja-JP"/>
        </w:rPr>
        <w:t xml:space="preserve"> on ECI Frame</w:t>
      </w:r>
    </w:p>
    <w:p w14:paraId="0E10C534" w14:textId="18EA93FC" w:rsidR="008A2CB4" w:rsidRPr="00416CF9" w:rsidRDefault="00000000" w:rsidP="002038AD">
      <w:pPr>
        <w:overflowPunct/>
        <w:autoSpaceDE/>
        <w:autoSpaceDN/>
        <w:adjustRightInd/>
        <w:spacing w:after="0"/>
        <w:ind w:left="284"/>
        <w:textAlignment w:val="auto"/>
        <w:rPr>
          <w:rFonts w:eastAsia="ＭＳ 明朝"/>
          <w:b/>
          <w:bCs/>
          <w:lang w:eastAsia="ja-JP"/>
        </w:rPr>
      </w:pPr>
      <m:oMathPara>
        <m:oMathParaPr>
          <m:jc m:val="left"/>
        </m:oMathPara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DL</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m:oMathPara>
    </w:p>
    <w:p w14:paraId="5A1D53EB" w14:textId="531DADB1" w:rsidR="00D640D3" w:rsidRPr="00B516AD" w:rsidRDefault="00000000" w:rsidP="00D640D3">
      <w:pPr>
        <w:overflowPunct/>
        <w:autoSpaceDE/>
        <w:autoSpaceDN/>
        <w:adjustRightInd/>
        <w:spacing w:after="0"/>
        <w:ind w:firstLine="284"/>
        <w:textAlignment w:val="auto"/>
        <w:rPr>
          <w:rFonts w:eastAsia="ＭＳ 明朝"/>
          <w:lang w:eastAsia="ja-JP"/>
        </w:rPr>
      </w:pPr>
      <m:oMath>
        <m:sSub>
          <m:sSubPr>
            <m:ctrlPr>
              <w:rPr>
                <w:rFonts w:ascii="Cambria Math" w:eastAsia="SimSun" w:hAnsi="Cambria Math"/>
                <w:b/>
                <w:bCs/>
                <w:i/>
                <w:kern w:val="2"/>
                <w:lang w:eastAsia="ja-JP"/>
              </w:rPr>
            </m:ctrlPr>
          </m:sSubPr>
          <m:e>
            <m:r>
              <m:rPr>
                <m:sty m:val="bi"/>
              </m:rPr>
              <w:rPr>
                <w:rFonts w:ascii="Cambria Math" w:eastAsia="SimSun" w:hAnsi="Cambria Math"/>
                <w:lang w:eastAsia="ja-JP"/>
              </w:rPr>
              <m:t>ω</m:t>
            </m:r>
          </m:e>
          <m:sub>
            <m:r>
              <m:rPr>
                <m:sty m:val="p"/>
              </m:rPr>
              <w:rPr>
                <w:rFonts w:ascii="Cambria Math" w:eastAsia="SimSun" w:hAnsi="Cambria Math"/>
                <w:lang w:eastAsia="ja-JP"/>
              </w:rPr>
              <m:t>E</m:t>
            </m:r>
          </m:sub>
        </m:sSub>
      </m:oMath>
      <w:r w:rsidR="00D640D3" w:rsidRPr="00B516AD">
        <w:rPr>
          <w:rFonts w:eastAsia="ＭＳ 明朝" w:hint="eastAsia"/>
          <w:lang w:eastAsia="ja-JP"/>
        </w:rPr>
        <w:t xml:space="preserve">  = [0, 0,</w:t>
      </w:r>
      <w:r w:rsidR="00D640D3" w:rsidRPr="00B516AD">
        <w:rPr>
          <w:rFonts w:ascii="Consolas" w:eastAsia="ＭＳ 明朝" w:hAnsi="Consolas" w:cs="Consolas"/>
          <w:color w:val="000000"/>
          <w:sz w:val="19"/>
          <w:szCs w:val="19"/>
          <w:highlight w:val="white"/>
          <w:lang w:val="en-US" w:eastAsia="ja-JP"/>
        </w:rPr>
        <w:t xml:space="preserve"> </w:t>
      </w:r>
      <w:r w:rsidR="00D640D3" w:rsidRPr="00B516AD">
        <w:rPr>
          <w:rFonts w:eastAsia="ＭＳ 明朝"/>
          <w:lang w:val="en-US" w:eastAsia="ja-JP"/>
        </w:rPr>
        <w:t>7.292115E-5</w:t>
      </w:r>
      <w:r w:rsidR="00D640D3" w:rsidRPr="00B516AD">
        <w:rPr>
          <w:rFonts w:eastAsia="ＭＳ 明朝" w:hint="eastAsia"/>
          <w:lang w:eastAsia="ja-JP"/>
        </w:rPr>
        <w:t>]</w:t>
      </w:r>
      <w:r w:rsidR="00D640D3">
        <w:rPr>
          <w:rFonts w:eastAsia="ＭＳ 明朝" w:hint="eastAsia"/>
          <w:lang w:eastAsia="ja-JP"/>
        </w:rPr>
        <w:t>, (|</w:t>
      </w:r>
      <m:oMath>
        <m:sSub>
          <m:sSubPr>
            <m:ctrlPr>
              <w:rPr>
                <w:rFonts w:ascii="Cambria Math" w:eastAsia="SimSun" w:hAnsi="Cambria Math"/>
                <w:b/>
                <w:bCs/>
                <w:i/>
                <w:kern w:val="2"/>
                <w:lang w:eastAsia="ja-JP"/>
              </w:rPr>
            </m:ctrlPr>
          </m:sSubPr>
          <m:e>
            <m:r>
              <m:rPr>
                <m:sty m:val="bi"/>
              </m:rPr>
              <w:rPr>
                <w:rFonts w:ascii="Cambria Math" w:eastAsia="SimSun" w:hAnsi="Cambria Math"/>
                <w:lang w:eastAsia="ja-JP"/>
              </w:rPr>
              <m:t>ω</m:t>
            </m:r>
          </m:e>
          <m:sub>
            <m:r>
              <m:rPr>
                <m:sty m:val="p"/>
              </m:rPr>
              <w:rPr>
                <w:rFonts w:ascii="Cambria Math" w:eastAsia="SimSun" w:hAnsi="Cambria Math"/>
                <w:lang w:eastAsia="ja-JP"/>
              </w:rPr>
              <m:t>E</m:t>
            </m:r>
          </m:sub>
        </m:sSub>
      </m:oMath>
      <w:r w:rsidR="00D640D3">
        <w:rPr>
          <w:rFonts w:eastAsia="ＭＳ 明朝" w:hint="eastAsia"/>
          <w:lang w:eastAsia="ja-JP"/>
        </w:rPr>
        <w:t xml:space="preserve">| = </w:t>
      </w:r>
      <w:r w:rsidR="00D640D3" w:rsidRPr="00B516AD">
        <w:rPr>
          <w:rFonts w:eastAsia="ＭＳ 明朝"/>
          <w:lang w:val="en-US" w:eastAsia="ja-JP"/>
        </w:rPr>
        <w:t>7.292115</w:t>
      </w:r>
      <w:r w:rsidR="00D640D3" w:rsidRPr="00877F34">
        <w:rPr>
          <w:rFonts w:eastAsia="ＭＳ 明朝" w:hint="eastAsia"/>
          <w:lang w:val="en-US" w:eastAsia="ja-JP"/>
        </w:rPr>
        <w:t xml:space="preserve"> </w:t>
      </w:r>
      <w:r w:rsidR="00D640D3">
        <w:rPr>
          <w:rFonts w:eastAsia="ＭＳ 明朝" w:hint="eastAsia"/>
          <w:lang w:val="en-US" w:eastAsia="ja-JP"/>
        </w:rPr>
        <w:t>x 10</w:t>
      </w:r>
      <w:r w:rsidR="00D640D3">
        <w:rPr>
          <w:rFonts w:eastAsia="ＭＳ 明朝" w:hint="eastAsia"/>
          <w:vertAlign w:val="superscript"/>
          <w:lang w:val="en-US" w:eastAsia="ja-JP"/>
        </w:rPr>
        <w:t>-5</w:t>
      </w:r>
      <w:r w:rsidR="00D640D3" w:rsidRPr="00B516AD">
        <w:rPr>
          <w:rFonts w:eastAsia="ＭＳ 明朝" w:hint="eastAsia"/>
          <w:lang w:val="en-US" w:eastAsia="ja-JP"/>
        </w:rPr>
        <w:t xml:space="preserve"> [</w:t>
      </w:r>
      <w:r w:rsidR="00D640D3">
        <w:rPr>
          <w:rFonts w:eastAsia="ＭＳ 明朝" w:hint="eastAsia"/>
          <w:lang w:val="en-US" w:eastAsia="ja-JP"/>
        </w:rPr>
        <w:t>red.</w:t>
      </w:r>
      <w:r w:rsidR="00D640D3" w:rsidRPr="00B516AD">
        <w:rPr>
          <w:rFonts w:eastAsia="ＭＳ 明朝" w:hint="eastAsia"/>
          <w:lang w:val="en-US" w:eastAsia="ja-JP"/>
        </w:rPr>
        <w:t>/s]</w:t>
      </w:r>
      <w:r w:rsidR="00D640D3">
        <w:rPr>
          <w:rFonts w:eastAsia="ＭＳ 明朝" w:hint="eastAsia"/>
          <w:lang w:val="en-US" w:eastAsia="ja-JP"/>
        </w:rPr>
        <w:t>)</w:t>
      </w:r>
    </w:p>
    <w:p w14:paraId="1DA70731" w14:textId="4979F1E2" w:rsidR="008A2CB4" w:rsidRPr="00B516AD" w:rsidRDefault="008A2CB4" w:rsidP="00B516AD">
      <w:pPr>
        <w:overflowPunct/>
        <w:autoSpaceDE/>
        <w:autoSpaceDN/>
        <w:adjustRightInd/>
        <w:spacing w:after="0"/>
        <w:ind w:firstLine="284"/>
        <w:textAlignment w:val="auto"/>
        <w:rPr>
          <w:rFonts w:eastAsia="ＭＳ 明朝"/>
          <w:lang w:eastAsia="ja-JP"/>
        </w:rPr>
      </w:pPr>
      <w:r w:rsidRPr="0082050E">
        <w:rPr>
          <w:rFonts w:eastAsia="ＭＳ 明朝" w:hint="eastAsia"/>
          <w:i/>
          <w:iCs/>
          <w:lang w:eastAsia="ja-JP"/>
        </w:rPr>
        <w:t>c</w:t>
      </w:r>
      <w:r w:rsidRPr="00B516AD">
        <w:rPr>
          <w:rFonts w:eastAsia="ＭＳ 明朝" w:hint="eastAsia"/>
          <w:lang w:eastAsia="ja-JP"/>
        </w:rPr>
        <w:t xml:space="preserve"> = </w:t>
      </w:r>
      <w:r w:rsidRPr="00B516AD">
        <w:rPr>
          <w:rFonts w:eastAsia="ＭＳ 明朝"/>
          <w:lang w:val="en-US" w:eastAsia="ja-JP"/>
        </w:rPr>
        <w:t>2.99792458</w:t>
      </w:r>
      <w:r w:rsidR="00DC6C81">
        <w:rPr>
          <w:rFonts w:eastAsia="ＭＳ 明朝" w:hint="eastAsia"/>
          <w:lang w:val="en-US" w:eastAsia="ja-JP"/>
        </w:rPr>
        <w:t xml:space="preserve"> x 10</w:t>
      </w:r>
      <w:r w:rsidRPr="00DC6C81">
        <w:rPr>
          <w:rFonts w:eastAsia="ＭＳ 明朝"/>
          <w:vertAlign w:val="superscript"/>
          <w:lang w:val="en-US" w:eastAsia="ja-JP"/>
        </w:rPr>
        <w:t>8</w:t>
      </w:r>
      <w:r w:rsidRPr="00B516AD">
        <w:rPr>
          <w:rFonts w:eastAsia="ＭＳ 明朝" w:hint="eastAsia"/>
          <w:lang w:val="en-US" w:eastAsia="ja-JP"/>
        </w:rPr>
        <w:t xml:space="preserve"> [m/s]</w:t>
      </w:r>
    </w:p>
    <w:p w14:paraId="4D52D08A" w14:textId="1DB01BA7" w:rsidR="000F26DF" w:rsidRDefault="000F26DF" w:rsidP="00DC1C78">
      <w:pPr>
        <w:spacing w:before="120" w:after="120"/>
        <w:rPr>
          <w:rFonts w:eastAsia="ＭＳ 明朝"/>
          <w:b/>
          <w:iCs/>
          <w:lang w:eastAsia="ja-JP"/>
        </w:rPr>
      </w:pPr>
    </w:p>
    <w:p w14:paraId="261166D0" w14:textId="0C378C5B" w:rsidR="00F625FF" w:rsidRPr="00CD05FD" w:rsidRDefault="00F625FF" w:rsidP="00DC1C78">
      <w:pPr>
        <w:spacing w:before="120" w:after="120"/>
        <w:rPr>
          <w:rFonts w:eastAsia="ＭＳ 明朝"/>
          <w:bCs/>
          <w:iCs/>
          <w:lang w:eastAsia="ja-JP"/>
        </w:rPr>
      </w:pPr>
      <w:r w:rsidRPr="00CD05FD">
        <w:rPr>
          <w:rFonts w:eastAsia="ＭＳ 明朝" w:hint="eastAsia"/>
          <w:bCs/>
          <w:iCs/>
          <w:lang w:eastAsia="ja-JP"/>
        </w:rPr>
        <w:t xml:space="preserve">The equation (1) can be </w:t>
      </w:r>
      <w:r w:rsidR="00B2782B" w:rsidRPr="00CD05FD">
        <w:rPr>
          <w:rFonts w:eastAsia="ＭＳ 明朝" w:hint="eastAsia"/>
          <w:bCs/>
          <w:iCs/>
          <w:lang w:eastAsia="ja-JP"/>
        </w:rPr>
        <w:t xml:space="preserve">slightly modified and </w:t>
      </w:r>
      <w:r w:rsidR="005A110B" w:rsidRPr="00CD05FD">
        <w:rPr>
          <w:rFonts w:eastAsia="ＭＳ 明朝" w:hint="eastAsia"/>
          <w:bCs/>
          <w:iCs/>
          <w:lang w:eastAsia="ja-JP"/>
        </w:rPr>
        <w:t>expressed</w:t>
      </w:r>
      <w:r w:rsidR="008E319C" w:rsidRPr="00CD05FD">
        <w:rPr>
          <w:rFonts w:eastAsia="ＭＳ 明朝" w:hint="eastAsia"/>
          <w:bCs/>
          <w:iCs/>
          <w:lang w:eastAsia="ja-JP"/>
        </w:rPr>
        <w:t xml:space="preserve"> as follows.</w:t>
      </w:r>
      <w:r w:rsidR="005A110B" w:rsidRPr="00CD05FD">
        <w:rPr>
          <w:rFonts w:eastAsia="ＭＳ 明朝" w:hint="eastAsia"/>
          <w:bCs/>
          <w:iCs/>
          <w:lang w:eastAsia="ja-JP"/>
        </w:rPr>
        <w:t xml:space="preserve"> </w:t>
      </w:r>
      <w:r w:rsidRPr="00CD05FD">
        <w:rPr>
          <w:rFonts w:eastAsia="ＭＳ 明朝" w:hint="eastAsia"/>
          <w:bCs/>
          <w:iCs/>
          <w:lang w:eastAsia="ja-JP"/>
        </w:rPr>
        <w:t xml:space="preserve"> </w:t>
      </w:r>
    </w:p>
    <w:p w14:paraId="73EBFA40" w14:textId="43F3C278" w:rsidR="00BA7409" w:rsidRDefault="00000000" w:rsidP="00DC1C78">
      <w:pPr>
        <w:spacing w:before="120" w:after="120"/>
        <w:rPr>
          <w:rFonts w:eastAsia="ＭＳ 明朝"/>
          <w:b/>
          <w:iCs/>
          <w:lang w:eastAsia="ja-JP"/>
        </w:rPr>
      </w:pPr>
      <m:oMathPara>
        <m:oMath>
          <m:eqArr>
            <m:eqArrPr>
              <m:maxDist m:val="1"/>
              <m:ctrlPr>
                <w:rPr>
                  <w:rFonts w:ascii="Cambria Math" w:eastAsia="ＭＳ 明朝" w:hAnsi="Cambria Math"/>
                  <w:bCs/>
                  <w:i/>
                  <w:iCs/>
                  <w:lang w:eastAsia="ja-JP"/>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w:rPr>
                      <w:rFonts w:ascii="Cambria Math" w:eastAsia="ＭＳ 明朝" w:hAnsi="Cambria Math"/>
                      <w:lang w:eastAsia="ja-JP"/>
                    </w:rPr>
                    <m:t>DL</m:t>
                  </m:r>
                </m:sub>
              </m:sSub>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r>
                        <m:rPr>
                          <m:sty m:val="bi"/>
                        </m:rP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m:rPr>
                          <m:sty m:val="bi"/>
                        </m:rPr>
                        <w:rPr>
                          <w:rFonts w:ascii="Cambria Math" w:eastAsia="ＭＳ 明朝" w:hAnsi="Cambria Math"/>
                          <w:lang w:eastAsia="ja-JP"/>
                        </w:rPr>
                        <m:t>)</m:t>
                      </m:r>
                    </m:e>
                  </m:d>
                </m:num>
                <m:den>
                  <m:r>
                    <w:rPr>
                      <w:rFonts w:ascii="Cambria Math" w:eastAsia="ＭＳ 明朝" w:hAnsi="Cambria Math"/>
                      <w:lang w:eastAsia="ja-JP"/>
                    </w:rPr>
                    <m:t>c</m:t>
                  </m:r>
                </m:den>
              </m:f>
              <m:r>
                <w:rPr>
                  <w:rFonts w:ascii="Cambria Math" w:eastAsia="ＭＳ 明朝" w:hAnsi="Cambria Math"/>
                  <w:lang w:eastAsia="ja-JP"/>
                </w:rPr>
                <m:t>+</m:t>
              </m:r>
              <m:f>
                <m:fPr>
                  <m:ctrlPr>
                    <w:rPr>
                      <w:rFonts w:ascii="Cambria Math" w:eastAsia="ＭＳ 明朝" w:hAnsi="Cambria Math"/>
                      <w:bCs/>
                      <w:i/>
                      <w:iCs/>
                      <w:lang w:eastAsia="ja-JP"/>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UE</m:t>
                      </m:r>
                    </m:sub>
                  </m:sSub>
                  <m:r>
                    <m:rPr>
                      <m:sty m:val="bi"/>
                    </m:rP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m:rPr>
                      <m:sty m:val="bi"/>
                    </m:rP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r>
                    <m:rPr>
                      <m:sty m:val="bi"/>
                    </m:rP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m:rPr>
                      <m:sty m:val="bi"/>
                    </m:rPr>
                    <w:rPr>
                      <w:rFonts w:ascii="Cambria Math" w:eastAsia="ＭＳ 明朝" w:hAnsi="Cambria Math"/>
                      <w:lang w:eastAsia="ja-JP"/>
                    </w:rPr>
                    <m:t>)</m:t>
                  </m:r>
                </m:num>
                <m:den>
                  <m:sSup>
                    <m:sSupPr>
                      <m:ctrlPr>
                        <w:rPr>
                          <w:rFonts w:ascii="Cambria Math" w:eastAsia="ＭＳ 明朝" w:hAnsi="Cambria Math"/>
                          <w:bCs/>
                          <w:i/>
                          <w:iCs/>
                          <w:lang w:eastAsia="ja-JP"/>
                        </w:rPr>
                      </m:ctrlPr>
                    </m:sSupPr>
                    <m:e>
                      <m:r>
                        <w:rPr>
                          <w:rFonts w:ascii="Cambria Math" w:eastAsia="ＭＳ 明朝" w:hAnsi="Cambria Math"/>
                          <w:lang w:eastAsia="ja-JP"/>
                        </w:rPr>
                        <m:t>c</m:t>
                      </m:r>
                    </m:e>
                    <m:sup>
                      <m:r>
                        <w:rPr>
                          <w:rFonts w:ascii="Cambria Math" w:eastAsia="ＭＳ 明朝" w:hAnsi="Cambria Math"/>
                        </w:rPr>
                        <m:t>2</m:t>
                      </m:r>
                    </m:sup>
                  </m:sSup>
                </m:den>
              </m:f>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2</m:t>
                  </m:r>
                </m:e>
              </m:d>
            </m:e>
          </m:eqArr>
        </m:oMath>
      </m:oMathPara>
    </w:p>
    <w:p w14:paraId="5F31003F" w14:textId="30B8A023" w:rsidR="00877F34" w:rsidRPr="00877F34" w:rsidRDefault="00695864" w:rsidP="00877F34">
      <w:pPr>
        <w:overflowPunct/>
        <w:autoSpaceDE/>
        <w:autoSpaceDN/>
        <w:adjustRightInd/>
        <w:spacing w:after="0"/>
        <w:textAlignment w:val="auto"/>
        <w:rPr>
          <w:rFonts w:eastAsia="ＭＳ 明朝"/>
          <w:bCs/>
          <w:iCs/>
          <w:color w:val="FF0000"/>
          <w:lang w:val="en-US" w:eastAsia="ja-JP"/>
        </w:rPr>
      </w:pPr>
      <w:r w:rsidRPr="00695864">
        <w:rPr>
          <w:rFonts w:eastAsia="ＭＳ 明朝" w:hint="eastAsia"/>
          <w:bCs/>
          <w:iCs/>
          <w:lang w:val="en-US" w:eastAsia="ja-JP"/>
        </w:rPr>
        <w:lastRenderedPageBreak/>
        <w:t>The</w:t>
      </w:r>
      <w:r>
        <w:rPr>
          <w:rFonts w:eastAsia="ＭＳ 明朝" w:hint="eastAsia"/>
          <w:bCs/>
          <w:iCs/>
          <w:lang w:val="en-US" w:eastAsia="ja-JP"/>
        </w:rPr>
        <w:t xml:space="preserve"> equation (2) can be further </w:t>
      </w:r>
      <w:r w:rsidR="00294262">
        <w:rPr>
          <w:rFonts w:eastAsia="ＭＳ 明朝" w:hint="eastAsia"/>
          <w:bCs/>
          <w:iCs/>
          <w:lang w:val="en-US" w:eastAsia="ja-JP"/>
        </w:rPr>
        <w:t xml:space="preserve">transformed. When the first term of the right side of the equation </w:t>
      </w:r>
      <w:r w:rsidR="000957AB">
        <w:rPr>
          <w:rFonts w:eastAsia="ＭＳ 明朝" w:hint="eastAsia"/>
          <w:bCs/>
          <w:iCs/>
          <w:lang w:val="en-US" w:eastAsia="ja-JP"/>
        </w:rPr>
        <w:t>is sufficiently large</w:t>
      </w:r>
      <w:r w:rsidR="00144B6C">
        <w:rPr>
          <w:rFonts w:eastAsia="ＭＳ 明朝" w:hint="eastAsia"/>
          <w:bCs/>
          <w:iCs/>
          <w:lang w:val="en-US" w:eastAsia="ja-JP"/>
        </w:rPr>
        <w:t>r</w:t>
      </w:r>
      <w:r w:rsidR="000957AB">
        <w:rPr>
          <w:rFonts w:eastAsia="ＭＳ 明朝" w:hint="eastAsia"/>
          <w:bCs/>
          <w:iCs/>
          <w:lang w:val="en-US" w:eastAsia="ja-JP"/>
        </w:rPr>
        <w:t xml:space="preserve"> than </w:t>
      </w:r>
      <w:r w:rsidR="00294262">
        <w:rPr>
          <w:rFonts w:eastAsia="ＭＳ 明朝" w:hint="eastAsia"/>
          <w:bCs/>
          <w:iCs/>
          <w:lang w:val="en-US" w:eastAsia="ja-JP"/>
        </w:rPr>
        <w:t>the second term</w:t>
      </w:r>
      <w:r w:rsidR="00A526AE">
        <w:rPr>
          <w:rFonts w:eastAsia="ＭＳ 明朝" w:hint="eastAsia"/>
          <w:bCs/>
          <w:iCs/>
          <w:lang w:val="en-US" w:eastAsia="ja-JP"/>
        </w:rPr>
        <w:t xml:space="preserve">, we can apply the </w:t>
      </w:r>
      <w:r w:rsidR="009C5B00">
        <w:rPr>
          <w:rFonts w:eastAsia="ＭＳ 明朝" w:hint="eastAsia"/>
          <w:bCs/>
          <w:iCs/>
          <w:lang w:val="en-US" w:eastAsia="ja-JP"/>
        </w:rPr>
        <w:t xml:space="preserve">math expression that 1+x=1/(1-x). Therefore, the equation (2) can be transformed to the </w:t>
      </w:r>
      <w:r w:rsidR="00812EC1">
        <w:rPr>
          <w:rFonts w:eastAsia="ＭＳ 明朝" w:hint="eastAsia"/>
          <w:bCs/>
          <w:iCs/>
          <w:lang w:val="en-US" w:eastAsia="ja-JP"/>
        </w:rPr>
        <w:t xml:space="preserve">following </w:t>
      </w:r>
      <w:r w:rsidR="009C5B00">
        <w:rPr>
          <w:rFonts w:eastAsia="ＭＳ 明朝" w:hint="eastAsia"/>
          <w:bCs/>
          <w:iCs/>
          <w:lang w:val="en-US" w:eastAsia="ja-JP"/>
        </w:rPr>
        <w:t>form.</w:t>
      </w:r>
      <w:r w:rsidR="00294262">
        <w:rPr>
          <w:rFonts w:eastAsia="ＭＳ 明朝" w:hint="eastAsia"/>
          <w:bCs/>
          <w:iCs/>
          <w:lang w:val="en-US" w:eastAsia="ja-JP"/>
        </w:rPr>
        <w:t xml:space="preserve"> </w:t>
      </w:r>
    </w:p>
    <w:p w14:paraId="24E9153E" w14:textId="2EF7A053" w:rsidR="00877F34" w:rsidRPr="00AD6575" w:rsidRDefault="00CD05FD" w:rsidP="00AD6575">
      <w:pPr>
        <w:spacing w:before="120" w:after="120"/>
        <w:rPr>
          <w:rFonts w:eastAsia="ＭＳ 明朝"/>
          <w:b/>
          <w:iCs/>
          <w:lang w:eastAsia="ja-JP"/>
        </w:rPr>
      </w:pPr>
      <w:r>
        <w:rPr>
          <w:rFonts w:eastAsia="ＭＳ 明朝" w:hint="eastAsia"/>
          <w:b/>
          <w:iCs/>
          <w:lang w:eastAsia="ja-JP"/>
        </w:rPr>
        <w:t>Observation 4: The equation (1) can be slightly modified and expressed as follows</w:t>
      </w:r>
      <w:r w:rsidR="004747D1">
        <w:rPr>
          <w:rFonts w:eastAsia="ＭＳ 明朝" w:hint="eastAsia"/>
          <w:b/>
          <w:iCs/>
          <w:lang w:eastAsia="ja-JP"/>
        </w:rPr>
        <w:t xml:space="preserve"> for the downlink case.</w:t>
      </w:r>
    </w:p>
    <w:p w14:paraId="0BFE56B1" w14:textId="2EF8B1F9" w:rsidR="00BA7409" w:rsidRPr="004B6B0E" w:rsidRDefault="00000000" w:rsidP="004B6B0E">
      <w:pPr>
        <w:overflowPunct/>
        <w:autoSpaceDE/>
        <w:autoSpaceDN/>
        <w:adjustRightInd/>
        <w:spacing w:after="0"/>
        <w:textAlignment w:val="auto"/>
        <w:rPr>
          <w:rFonts w:eastAsia="ＭＳ 明朝"/>
          <w:bCs/>
          <w:iCs/>
          <w:lang w:eastAsia="ja-JP"/>
        </w:rPr>
      </w:pPr>
      <m:oMathPara>
        <m:oMath>
          <m:eqArr>
            <m:eqArrPr>
              <m:maxDist m:val="1"/>
              <m:ctrlPr>
                <w:rPr>
                  <w:rFonts w:ascii="Cambria Math" w:eastAsia="SimSun" w:hAnsi="Cambria Math"/>
                  <w:b/>
                  <w:bCs/>
                  <w:i/>
                  <w:lang w:val="en-US" w:eastAsia="zh-CN"/>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m:rPr>
                      <m:sty m:val="p"/>
                    </m:rPr>
                    <w:rPr>
                      <w:rFonts w:ascii="Cambria Math" w:eastAsia="ＭＳ 明朝" w:hAnsi="Cambria Math"/>
                      <w:lang w:eastAsia="ja-JP"/>
                    </w:rPr>
                    <m:t>DL</m:t>
                  </m:r>
                </m:sub>
              </m:sSub>
              <m:r>
                <m:rPr>
                  <m:sty m:val="bi"/>
                </m:rPr>
                <w:rPr>
                  <w:rFonts w:ascii="Cambria Math" w:eastAsia="SimSun" w:hAnsi="Cambria Math"/>
                  <w:sz w:val="14"/>
                  <w:szCs w:val="14"/>
                  <w:lang w:eastAsia="en-US"/>
                </w:rPr>
                <m:t>=</m:t>
              </m:r>
              <m:f>
                <m:fPr>
                  <m:ctrlPr>
                    <w:rPr>
                      <w:rFonts w:ascii="Cambria Math" w:eastAsia="SimSun" w:hAnsi="Cambria Math"/>
                      <w:b/>
                      <w:bCs/>
                      <w:i/>
                      <w:lang w:val="en-US" w:eastAsia="zh-CN"/>
                    </w:rPr>
                  </m:ctrlPr>
                </m:fPr>
                <m:num>
                  <m:f>
                    <m:fPr>
                      <m:ctrlPr>
                        <w:rPr>
                          <w:rFonts w:ascii="Cambria Math" w:eastAsia="SimSun"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SimSun" w:hAnsi="Cambria Math"/>
                          <w:lang w:val="en-US" w:eastAsia="zh-CN"/>
                        </w:rPr>
                        <m:t>c</m:t>
                      </m:r>
                    </m:den>
                  </m:f>
                </m:num>
                <m:den>
                  <m:r>
                    <w:rPr>
                      <w:rFonts w:ascii="Cambria Math" w:eastAsia="SimSun" w:hAnsi="Cambria Math"/>
                      <w:lang w:val="en-US" w:eastAsia="zh-CN"/>
                    </w:rPr>
                    <m:t>1</m:t>
                  </m:r>
                  <m:r>
                    <m:rPr>
                      <m:sty m:val="bi"/>
                    </m:rP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1</m:t>
                      </m:r>
                    </m:num>
                    <m:den>
                      <m:r>
                        <w:rPr>
                          <w:rFonts w:ascii="Cambria Math" w:eastAsia="SimSun" w:hAnsi="Cambria Math"/>
                          <w:lang w:val="en-US" w:eastAsia="zh-CN"/>
                        </w:rPr>
                        <m:t>c</m:t>
                      </m:r>
                    </m:den>
                  </m:f>
                  <m:d>
                    <m:dPr>
                      <m:ctrlPr>
                        <w:rPr>
                          <w:rFonts w:ascii="Cambria Math" w:eastAsiaTheme="minorEastAsia" w:hAnsi="Cambria Math"/>
                          <w:b/>
                          <w:i/>
                          <w:lang w:val="en-US"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UE</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m:rPr>
                          <m:sty m:val="bi"/>
                        </m:rPr>
                        <w:rPr>
                          <w:rFonts w:ascii="Cambria Math" w:eastAsiaTheme="minorEastAsia" w:hAnsi="Cambria Math" w:hint="eastAsia"/>
                          <w:lang w:val="en-US" w:eastAsia="ja-JP"/>
                        </w:rPr>
                        <m:t>・</m:t>
                      </m:r>
                      <m:f>
                        <m:fPr>
                          <m:ctrlPr>
                            <w:rPr>
                              <w:rFonts w:ascii="Cambria Math" w:eastAsia="SimSun" w:hAnsi="Cambria Math"/>
                              <w:b/>
                              <w:i/>
                              <w:lang w:val="en-US" w:eastAsia="zh-CN"/>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den>
                      </m:f>
                    </m:e>
                  </m:d>
                </m:den>
              </m:f>
              <m:r>
                <w:rPr>
                  <w:rFonts w:ascii="Cambria Math" w:eastAsia="ＭＳ 明朝" w:hAnsi="Cambria Math"/>
                  <w:lang w:eastAsia="ja-JP"/>
                </w:rPr>
                <m:t>#</m:t>
              </m:r>
              <m:d>
                <m:dPr>
                  <m:ctrlPr>
                    <w:rPr>
                      <w:rFonts w:ascii="Cambria Math" w:eastAsiaTheme="minorEastAsia" w:hAnsi="Cambria Math"/>
                      <w:b/>
                      <w:bCs/>
                      <w:i/>
                      <w:lang w:val="en-US" w:eastAsia="ja-JP"/>
                    </w:rPr>
                  </m:ctrlPr>
                </m:dPr>
                <m:e>
                  <m:sSup>
                    <m:sSupPr>
                      <m:ctrlPr>
                        <w:rPr>
                          <w:rFonts w:ascii="Cambria Math" w:eastAsiaTheme="minorEastAsia" w:hAnsi="Cambria Math"/>
                          <w:i/>
                          <w:lang w:val="en-US" w:eastAsia="ja-JP"/>
                        </w:rPr>
                      </m:ctrlPr>
                    </m:sSupPr>
                    <m:e>
                      <m:r>
                        <w:rPr>
                          <w:rFonts w:ascii="Cambria Math" w:eastAsiaTheme="minorEastAsia" w:hAnsi="Cambria Math"/>
                          <w:lang w:val="en-US" w:eastAsia="ja-JP"/>
                        </w:rPr>
                        <m:t>2</m:t>
                      </m:r>
                    </m:e>
                    <m:sup>
                      <m:r>
                        <w:rPr>
                          <w:rFonts w:ascii="Cambria Math" w:eastAsiaTheme="minorEastAsia" w:hAnsi="Cambria Math"/>
                          <w:lang w:val="en-US" w:eastAsia="ja-JP"/>
                        </w:rPr>
                        <m:t>'</m:t>
                      </m:r>
                    </m:sup>
                  </m:sSup>
                </m:e>
              </m:d>
              <m:ctrlPr>
                <w:rPr>
                  <w:rFonts w:ascii="Cambria Math" w:eastAsia="ＭＳ 明朝" w:hAnsi="Cambria Math"/>
                  <w:bCs/>
                  <w:i/>
                  <w:iCs/>
                  <w:lang w:eastAsia="ja-JP"/>
                </w:rPr>
              </m:ctrlPr>
            </m:e>
          </m:eqArr>
        </m:oMath>
      </m:oMathPara>
    </w:p>
    <w:p w14:paraId="5ED2CA4E" w14:textId="15D07BF2" w:rsidR="00B516AD" w:rsidRDefault="00796471" w:rsidP="00DC1C78">
      <w:pPr>
        <w:spacing w:before="120" w:after="120"/>
        <w:rPr>
          <w:rFonts w:eastAsia="ＭＳ 明朝"/>
          <w:b/>
          <w:iCs/>
          <w:lang w:eastAsia="ja-JP"/>
        </w:rPr>
      </w:pPr>
      <w:r w:rsidRPr="00891A43">
        <w:rPr>
          <w:rFonts w:eastAsia="ＭＳ 明朝" w:hint="eastAsia"/>
          <w:b/>
          <w:iCs/>
          <w:lang w:eastAsia="ja-JP"/>
        </w:rPr>
        <w:t>2.2.</w:t>
      </w:r>
      <w:r>
        <w:rPr>
          <w:rFonts w:eastAsia="ＭＳ 明朝" w:hint="eastAsia"/>
          <w:b/>
          <w:iCs/>
          <w:lang w:eastAsia="ja-JP"/>
        </w:rPr>
        <w:t>2</w:t>
      </w:r>
      <w:r w:rsidRPr="00891A43">
        <w:rPr>
          <w:rFonts w:eastAsia="ＭＳ 明朝" w:hint="eastAsia"/>
          <w:b/>
          <w:iCs/>
          <w:lang w:eastAsia="ja-JP"/>
        </w:rPr>
        <w:t xml:space="preserve"> </w:t>
      </w:r>
      <w:r>
        <w:rPr>
          <w:rFonts w:eastAsia="ＭＳ 明朝" w:hint="eastAsia"/>
          <w:b/>
          <w:iCs/>
          <w:lang w:eastAsia="ja-JP"/>
        </w:rPr>
        <w:t>Vie</w:t>
      </w:r>
      <w:r w:rsidR="00B2782B">
        <w:rPr>
          <w:rFonts w:eastAsia="ＭＳ 明朝" w:hint="eastAsia"/>
          <w:b/>
          <w:iCs/>
          <w:lang w:eastAsia="ja-JP"/>
        </w:rPr>
        <w:t>w</w:t>
      </w:r>
      <w:r>
        <w:rPr>
          <w:rFonts w:eastAsia="ＭＳ 明朝" w:hint="eastAsia"/>
          <w:b/>
          <w:iCs/>
          <w:lang w:eastAsia="ja-JP"/>
        </w:rPr>
        <w:t>s on the proposed e</w:t>
      </w:r>
      <w:r w:rsidRPr="00891A43">
        <w:rPr>
          <w:rFonts w:eastAsia="ＭＳ 明朝" w:hint="eastAsia"/>
          <w:b/>
          <w:iCs/>
          <w:lang w:eastAsia="ja-JP"/>
        </w:rPr>
        <w:t xml:space="preserve">quation </w:t>
      </w:r>
      <w:r>
        <w:rPr>
          <w:rFonts w:eastAsia="ＭＳ 明朝" w:hint="eastAsia"/>
          <w:b/>
          <w:iCs/>
          <w:lang w:eastAsia="ja-JP"/>
        </w:rPr>
        <w:t>in</w:t>
      </w:r>
      <w:r w:rsidR="00B2782B">
        <w:rPr>
          <w:rFonts w:eastAsia="ＭＳ 明朝" w:hint="eastAsia"/>
          <w:b/>
          <w:iCs/>
          <w:lang w:eastAsia="ja-JP"/>
        </w:rPr>
        <w:t xml:space="preserve"> WF</w:t>
      </w:r>
      <w:r>
        <w:rPr>
          <w:rFonts w:eastAsia="ＭＳ 明朝" w:hint="eastAsia"/>
          <w:b/>
          <w:iCs/>
          <w:lang w:eastAsia="ja-JP"/>
        </w:rPr>
        <w:t xml:space="preserve"> [1]</w:t>
      </w:r>
    </w:p>
    <w:p w14:paraId="0EFFD638" w14:textId="4C60A7FA" w:rsidR="00796471" w:rsidRDefault="00F625FF" w:rsidP="00DC1C78">
      <w:pPr>
        <w:spacing w:before="120" w:after="120"/>
        <w:rPr>
          <w:rFonts w:eastAsia="ＭＳ 明朝"/>
          <w:bCs/>
          <w:iCs/>
          <w:lang w:eastAsia="ja-JP"/>
        </w:rPr>
      </w:pPr>
      <w:r>
        <w:rPr>
          <w:rFonts w:eastAsia="ＭＳ 明朝" w:hint="eastAsia"/>
          <w:bCs/>
          <w:iCs/>
          <w:lang w:eastAsia="ja-JP"/>
        </w:rPr>
        <w:t xml:space="preserve"> Here we would like to share our views on the proposed equation in the previous WF [1]. The associated equation is extracted below for reference.</w:t>
      </w:r>
    </w:p>
    <w:p w14:paraId="685885B7" w14:textId="77777777" w:rsidR="00796471" w:rsidRDefault="00796471" w:rsidP="00DC1C78">
      <w:pPr>
        <w:spacing w:before="120" w:after="120"/>
        <w:rPr>
          <w:rFonts w:eastAsia="ＭＳ 明朝"/>
          <w:bCs/>
          <w:iCs/>
          <w:lang w:eastAsia="ja-JP"/>
        </w:rPr>
      </w:pPr>
    </w:p>
    <w:p w14:paraId="7955A769" w14:textId="23F7777A" w:rsidR="00796471" w:rsidRPr="00AA7C8C" w:rsidRDefault="00000000" w:rsidP="00796471">
      <w:pPr>
        <w:overflowPunct/>
        <w:autoSpaceDE/>
        <w:autoSpaceDN/>
        <w:adjustRightInd/>
        <w:spacing w:after="120"/>
        <w:textAlignment w:val="auto"/>
        <w:rPr>
          <w:rFonts w:eastAsia="ＭＳ 明朝"/>
          <w:b/>
          <w:bCs/>
          <w:lang w:eastAsia="ja-JP"/>
        </w:rPr>
      </w:pPr>
      <m:oMathPara>
        <m:oMathParaPr>
          <m:jc m:val="center"/>
        </m:oMathParaPr>
        <m:oMath>
          <m:eqArr>
            <m:eqArrPr>
              <m:maxDist m:val="1"/>
              <m:ctrlPr>
                <w:rPr>
                  <w:rFonts w:ascii="Cambria Math" w:eastAsia="SimSun" w:hAnsi="Cambria Math"/>
                  <w:iCs/>
                  <w:lang w:val="en-US" w:eastAsia="zh-CN"/>
                </w:rPr>
              </m:ctrlPr>
            </m:eqArrPr>
            <m:e>
              <m:sSub>
                <m:sSubPr>
                  <m:ctrlPr>
                    <w:rPr>
                      <w:rFonts w:ascii="Cambria Math" w:eastAsia="SimSun" w:hAnsi="Cambria Math"/>
                      <w:b/>
                      <w:bCs/>
                      <w:i/>
                      <w:sz w:val="14"/>
                      <w:szCs w:val="14"/>
                      <w:lang w:eastAsia="en-US"/>
                    </w:rPr>
                  </m:ctrlPr>
                </m:sSubPr>
                <m:e>
                  <m:r>
                    <m:rPr>
                      <m:sty m:val="bi"/>
                    </m:rPr>
                    <w:rPr>
                      <w:rFonts w:ascii="Cambria Math" w:eastAsia="SimSun" w:hAnsi="Cambria Math"/>
                      <w:sz w:val="14"/>
                      <w:szCs w:val="14"/>
                      <w:lang w:eastAsia="en-US"/>
                    </w:rPr>
                    <m:t>Delay</m:t>
                  </m:r>
                </m:e>
                <m:sub>
                  <m:r>
                    <m:rPr>
                      <m:sty m:val="bi"/>
                    </m:rPr>
                    <w:rPr>
                      <w:rFonts w:ascii="Cambria Math" w:eastAsia="SimSun" w:hAnsi="Cambria Math"/>
                      <w:sz w:val="14"/>
                      <w:szCs w:val="14"/>
                      <w:lang w:eastAsia="en-US"/>
                    </w:rPr>
                    <m:t>ER</m:t>
                  </m:r>
                </m:sub>
              </m:sSub>
              <m:d>
                <m:dPr>
                  <m:ctrlPr>
                    <w:rPr>
                      <w:rFonts w:ascii="Cambria Math" w:eastAsia="SimSun" w:hAnsi="Cambria Math"/>
                      <w:b/>
                      <w:bCs/>
                      <w:i/>
                      <w:sz w:val="14"/>
                      <w:szCs w:val="14"/>
                      <w:lang w:eastAsia="en-US"/>
                    </w:rPr>
                  </m:ctrlPr>
                </m:dPr>
                <m:e>
                  <m:sSub>
                    <m:sSubPr>
                      <m:ctrlPr>
                        <w:rPr>
                          <w:rFonts w:ascii="Cambria Math" w:eastAsia="SimSun" w:hAnsi="Cambria Math"/>
                          <w:b/>
                          <w:bCs/>
                          <w:i/>
                          <w:sz w:val="14"/>
                          <w:szCs w:val="14"/>
                          <w:lang w:eastAsia="en-US"/>
                        </w:rPr>
                      </m:ctrlPr>
                    </m:sSubPr>
                    <m:e>
                      <m:r>
                        <m:rPr>
                          <m:sty m:val="bi"/>
                        </m:rPr>
                        <w:rPr>
                          <w:rFonts w:ascii="Cambria Math" w:eastAsia="SimSun" w:hAnsi="Cambria Math"/>
                          <w:sz w:val="14"/>
                          <w:szCs w:val="14"/>
                          <w:lang w:eastAsia="en-US"/>
                        </w:rPr>
                        <m:t>t</m:t>
                      </m:r>
                    </m:e>
                    <m:sub>
                      <m:r>
                        <m:rPr>
                          <m:sty m:val="bi"/>
                        </m:rPr>
                        <w:rPr>
                          <w:rFonts w:ascii="Cambria Math" w:eastAsia="SimSun" w:hAnsi="Cambria Math"/>
                          <w:sz w:val="14"/>
                          <w:szCs w:val="14"/>
                          <w:lang w:eastAsia="en-US"/>
                        </w:rPr>
                        <m:t>R</m:t>
                      </m:r>
                    </m:sub>
                  </m:sSub>
                </m:e>
              </m:d>
              <m:r>
                <m:rPr>
                  <m:sty m:val="bi"/>
                </m:rPr>
                <w:rPr>
                  <w:rFonts w:ascii="Cambria Math" w:eastAsia="SimSun" w:hAnsi="Cambria Math"/>
                  <w:sz w:val="14"/>
                  <w:szCs w:val="14"/>
                  <w:lang w:eastAsia="en-US"/>
                </w:rPr>
                <m:t>=</m:t>
              </m:r>
              <m:f>
                <m:fPr>
                  <m:ctrlPr>
                    <w:rPr>
                      <w:rFonts w:ascii="Cambria Math" w:eastAsia="SimSun" w:hAnsi="Cambria Math"/>
                      <w:b/>
                      <w:bCs/>
                      <w:i/>
                      <w:lang w:val="en-US" w:eastAsia="zh-CN"/>
                    </w:rPr>
                  </m:ctrlPr>
                </m:fPr>
                <m:num>
                  <m:f>
                    <m:fPr>
                      <m:ctrlPr>
                        <w:rPr>
                          <w:rFonts w:ascii="Cambria Math" w:eastAsia="SimSun" w:hAnsi="Cambria Math"/>
                          <w:b/>
                          <w:i/>
                          <w:lang w:val="en-US" w:eastAsia="zh-CN"/>
                        </w:rPr>
                      </m:ctrlPr>
                    </m:fPr>
                    <m:num>
                      <m:d>
                        <m:dPr>
                          <m:begChr m:val="‖"/>
                          <m:endChr m:val="‖"/>
                          <m:ctrlPr>
                            <w:rPr>
                              <w:rFonts w:ascii="Cambria Math" w:eastAsia="DengXian" w:hAnsi="Cambria Math"/>
                              <w:b/>
                              <w:bCs/>
                              <w:i/>
                              <w:kern w:val="2"/>
                              <w:sz w:val="16"/>
                              <w:szCs w:val="18"/>
                              <w:lang w:eastAsia="en-US"/>
                            </w:rPr>
                          </m:ctrlPr>
                        </m:dPr>
                        <m:e>
                          <m:sSub>
                            <m:sSubPr>
                              <m:ctrlPr>
                                <w:rPr>
                                  <w:rFonts w:ascii="Cambria Math" w:eastAsia="DengXian" w:hAnsi="Cambria Math"/>
                                  <w:b/>
                                  <w:bCs/>
                                  <w:i/>
                                  <w:kern w:val="2"/>
                                  <w:sz w:val="16"/>
                                  <w:szCs w:val="18"/>
                                  <w:lang w:eastAsia="en-US"/>
                                </w:rPr>
                              </m:ctrlPr>
                            </m:sSubPr>
                            <m:e>
                              <m:r>
                                <m:rPr>
                                  <m:sty m:val="bi"/>
                                </m:rPr>
                                <w:rPr>
                                  <w:rFonts w:ascii="Cambria Math" w:eastAsia="DengXian" w:hAnsi="Cambria Math"/>
                                  <w:kern w:val="2"/>
                                  <w:sz w:val="16"/>
                                  <w:szCs w:val="18"/>
                                  <w:lang w:eastAsia="en-US"/>
                                </w:rPr>
                                <m:t>ρ</m:t>
                              </m:r>
                            </m:e>
                            <m:sub>
                              <m:sSub>
                                <m:sSubPr>
                                  <m:ctrlPr>
                                    <w:rPr>
                                      <w:rFonts w:ascii="Cambria Math" w:eastAsia="DengXian" w:hAnsi="Cambria Math"/>
                                      <w:b/>
                                      <w:bCs/>
                                      <w:i/>
                                      <w:kern w:val="2"/>
                                      <w:sz w:val="16"/>
                                      <w:szCs w:val="18"/>
                                      <w:lang w:eastAsia="en-US"/>
                                    </w:rPr>
                                  </m:ctrlPr>
                                </m:sSubPr>
                                <m:e>
                                  <m:r>
                                    <m:rPr>
                                      <m:sty m:val="bi"/>
                                    </m:rPr>
                                    <w:rPr>
                                      <w:rFonts w:ascii="Cambria Math" w:eastAsia="DengXian" w:hAnsi="Cambria Math"/>
                                      <w:kern w:val="2"/>
                                      <w:sz w:val="16"/>
                                      <w:szCs w:val="18"/>
                                      <w:lang w:eastAsia="en-US"/>
                                    </w:rPr>
                                    <m:t>t</m:t>
                                  </m:r>
                                </m:e>
                                <m:sub>
                                  <m:r>
                                    <m:rPr>
                                      <m:sty m:val="bi"/>
                                    </m:rPr>
                                    <w:rPr>
                                      <w:rFonts w:ascii="Cambria Math" w:eastAsia="DengXian" w:hAnsi="Cambria Math"/>
                                      <w:kern w:val="2"/>
                                      <w:sz w:val="16"/>
                                      <w:szCs w:val="18"/>
                                      <w:lang w:eastAsia="en-US"/>
                                    </w:rPr>
                                    <m:t>R</m:t>
                                  </m:r>
                                </m:sub>
                              </m:sSub>
                            </m:sub>
                          </m:sSub>
                        </m:e>
                      </m:d>
                    </m:num>
                    <m:den>
                      <m:r>
                        <m:rPr>
                          <m:sty m:val="bi"/>
                        </m:rPr>
                        <w:rPr>
                          <w:rFonts w:ascii="Cambria Math" w:eastAsia="SimSun" w:hAnsi="Cambria Math"/>
                          <w:lang w:val="en-US" w:eastAsia="zh-CN"/>
                        </w:rPr>
                        <m:t>c</m:t>
                      </m:r>
                    </m:den>
                  </m:f>
                </m:num>
                <m:den>
                  <m:r>
                    <m:rPr>
                      <m:sty m:val="bi"/>
                    </m:rPr>
                    <w:rPr>
                      <w:rFonts w:ascii="Cambria Math" w:eastAsia="SimSun" w:hAnsi="Cambria Math"/>
                      <w:lang w:val="en-US" w:eastAsia="zh-CN"/>
                    </w:rPr>
                    <m:t>1-</m:t>
                  </m:r>
                  <m:f>
                    <m:fPr>
                      <m:ctrlPr>
                        <w:rPr>
                          <w:rFonts w:ascii="Cambria Math" w:eastAsia="SimSun" w:hAnsi="Cambria Math"/>
                          <w:b/>
                          <w:bCs/>
                          <w:i/>
                          <w:lang w:val="en-US" w:eastAsia="zh-CN"/>
                        </w:rPr>
                      </m:ctrlPr>
                    </m:fPr>
                    <m:num>
                      <m:r>
                        <m:rPr>
                          <m:sty m:val="bi"/>
                        </m:rPr>
                        <w:rPr>
                          <w:rFonts w:ascii="Cambria Math" w:eastAsia="SimSun" w:hAnsi="Cambria Math"/>
                          <w:lang w:val="en-US" w:eastAsia="zh-CN"/>
                        </w:rPr>
                        <m:t>1</m:t>
                      </m:r>
                    </m:num>
                    <m:den>
                      <m:r>
                        <m:rPr>
                          <m:sty m:val="bi"/>
                        </m:rPr>
                        <w:rPr>
                          <w:rFonts w:ascii="Cambria Math" w:eastAsia="SimSun" w:hAnsi="Cambria Math"/>
                          <w:lang w:val="en-US" w:eastAsia="zh-CN"/>
                        </w:rPr>
                        <m:t>c</m:t>
                      </m:r>
                    </m:den>
                  </m:f>
                  <m:r>
                    <m:rPr>
                      <m:sty m:val="bi"/>
                    </m:rPr>
                    <w:rPr>
                      <w:rFonts w:ascii="Cambria Math" w:eastAsia="SimSun" w:hAnsi="Cambria Math"/>
                      <w:lang w:val="en-US" w:eastAsia="zh-CN"/>
                    </w:rPr>
                    <m:t>&lt;</m:t>
                  </m:r>
                  <m:sSubSup>
                    <m:sSubSupPr>
                      <m:ctrlPr>
                        <w:rPr>
                          <w:rFonts w:ascii="Cambria Math" w:eastAsia="DengXian" w:hAnsi="Cambria Math"/>
                          <w:b/>
                          <w:bCs/>
                          <w:i/>
                          <w:kern w:val="2"/>
                          <w:sz w:val="16"/>
                          <w:szCs w:val="18"/>
                          <w:lang w:eastAsia="en-US"/>
                        </w:rPr>
                      </m:ctrlPr>
                    </m:sSubSupPr>
                    <m:e>
                      <m:r>
                        <m:rPr>
                          <m:sty m:val="bi"/>
                        </m:rPr>
                        <w:rPr>
                          <w:rFonts w:ascii="Cambria Math" w:eastAsia="SimSun" w:hAnsi="Cambria Math"/>
                          <w:sz w:val="14"/>
                          <w:szCs w:val="14"/>
                          <w:lang w:eastAsia="en-US"/>
                        </w:rPr>
                        <m:t>v</m:t>
                      </m:r>
                    </m:e>
                    <m:sub>
                      <m:sSub>
                        <m:sSubPr>
                          <m:ctrlPr>
                            <w:rPr>
                              <w:rFonts w:ascii="Cambria Math" w:eastAsia="SimSun" w:hAnsi="Cambria Math"/>
                              <w:b/>
                              <w:bCs/>
                              <w:i/>
                              <w:sz w:val="14"/>
                              <w:szCs w:val="14"/>
                              <w:lang w:eastAsia="en-US"/>
                            </w:rPr>
                          </m:ctrlPr>
                        </m:sSubPr>
                        <m:e>
                          <m:r>
                            <m:rPr>
                              <m:sty m:val="bi"/>
                            </m:rPr>
                            <w:rPr>
                              <w:rFonts w:ascii="Cambria Math" w:eastAsia="SimSun" w:hAnsi="Cambria Math"/>
                              <w:sz w:val="14"/>
                              <w:szCs w:val="14"/>
                              <w:lang w:eastAsia="en-US"/>
                            </w:rPr>
                            <m:t>t</m:t>
                          </m:r>
                        </m:e>
                        <m:sub>
                          <m:r>
                            <m:rPr>
                              <m:sty m:val="bi"/>
                            </m:rPr>
                            <w:rPr>
                              <w:rFonts w:ascii="Cambria Math" w:eastAsia="SimSun" w:hAnsi="Cambria Math"/>
                              <w:sz w:val="14"/>
                              <w:szCs w:val="14"/>
                              <w:lang w:eastAsia="en-US"/>
                            </w:rPr>
                            <m:t>R</m:t>
                          </m:r>
                        </m:sub>
                      </m:sSub>
                    </m:sub>
                    <m:sup>
                      <m:r>
                        <m:rPr>
                          <m:sty m:val="bi"/>
                        </m:rPr>
                        <w:rPr>
                          <w:rFonts w:ascii="Cambria Math" w:eastAsia="SimSun" w:hAnsi="Cambria Math"/>
                          <w:sz w:val="14"/>
                          <w:szCs w:val="14"/>
                          <w:lang w:eastAsia="en-US"/>
                        </w:rPr>
                        <m:t>ECEF</m:t>
                      </m:r>
                    </m:sup>
                  </m:sSubSup>
                  <m:r>
                    <m:rPr>
                      <m:sty m:val="bi"/>
                    </m:rPr>
                    <w:rPr>
                      <w:rFonts w:ascii="Cambria Math" w:eastAsia="SimSun" w:hAnsi="Cambria Math"/>
                      <w:lang w:val="en-US" w:eastAsia="zh-CN"/>
                    </w:rPr>
                    <m:t>+</m:t>
                  </m:r>
                  <m:sSub>
                    <m:sSubPr>
                      <m:ctrlPr>
                        <w:rPr>
                          <w:rFonts w:ascii="Cambria Math" w:eastAsia="SimSun" w:hAnsi="Cambria Math"/>
                          <w:b/>
                          <w:bCs/>
                          <w:i/>
                          <w:kern w:val="2"/>
                          <w:sz w:val="14"/>
                          <w:szCs w:val="18"/>
                          <w:lang w:eastAsia="ja-JP"/>
                        </w:rPr>
                      </m:ctrlPr>
                    </m:sSubPr>
                    <m:e>
                      <m:r>
                        <m:rPr>
                          <m:sty m:val="bi"/>
                        </m:rPr>
                        <w:rPr>
                          <w:rFonts w:ascii="Cambria Math" w:eastAsia="SimSun" w:hAnsi="Cambria Math"/>
                          <w:sz w:val="14"/>
                          <w:szCs w:val="14"/>
                          <w:lang w:eastAsia="ja-JP"/>
                        </w:rPr>
                        <m:t>ω</m:t>
                      </m:r>
                    </m:e>
                    <m:sub>
                      <m:r>
                        <m:rPr>
                          <m:sty m:val="bi"/>
                        </m:rPr>
                        <w:rPr>
                          <w:rFonts w:ascii="Cambria Math" w:eastAsia="SimSun" w:hAnsi="Cambria Math"/>
                          <w:sz w:val="14"/>
                          <w:szCs w:val="14"/>
                          <w:lang w:eastAsia="ja-JP"/>
                        </w:rPr>
                        <m:t>E</m:t>
                      </m:r>
                    </m:sub>
                  </m:sSub>
                  <m:d>
                    <m:dPr>
                      <m:ctrlPr>
                        <w:rPr>
                          <w:rFonts w:ascii="Cambria Math" w:eastAsia="SimSun" w:hAnsi="Cambria Math"/>
                          <w:b/>
                          <w:i/>
                          <w:lang w:val="en-US" w:eastAsia="zh-CN"/>
                        </w:rPr>
                      </m:ctrlPr>
                    </m:dPr>
                    <m:e>
                      <m:r>
                        <m:rPr>
                          <m:sty m:val="bi"/>
                        </m:rPr>
                        <w:rPr>
                          <w:rFonts w:ascii="Cambria Math" w:eastAsia="SimSun" w:hAnsi="Cambria Math"/>
                          <w:lang w:val="en-US" w:eastAsia="zh-CN"/>
                        </w:rPr>
                        <m:t>K×</m:t>
                      </m:r>
                      <m:sSubSup>
                        <m:sSubSupPr>
                          <m:ctrlPr>
                            <w:rPr>
                              <w:rFonts w:ascii="Cambria Math" w:eastAsia="DengXian" w:hAnsi="Cambria Math"/>
                              <w:b/>
                              <w:bCs/>
                              <w:i/>
                              <w:kern w:val="2"/>
                              <w:sz w:val="14"/>
                              <w:szCs w:val="18"/>
                              <w:lang w:eastAsia="ja-JP"/>
                            </w:rPr>
                          </m:ctrlPr>
                        </m:sSubSupPr>
                        <m:e>
                          <m:r>
                            <m:rPr>
                              <m:sty m:val="bi"/>
                            </m:rPr>
                            <w:rPr>
                              <w:rFonts w:ascii="Cambria Math" w:eastAsia="SimSun" w:hAnsi="Cambria Math"/>
                              <w:sz w:val="14"/>
                              <w:szCs w:val="14"/>
                              <w:lang w:eastAsia="ja-JP"/>
                            </w:rPr>
                            <m:t>r</m:t>
                          </m:r>
                        </m:e>
                        <m:sub>
                          <m:sSub>
                            <m:sSubPr>
                              <m:ctrlPr>
                                <w:rPr>
                                  <w:rFonts w:ascii="Cambria Math" w:eastAsia="SimSun" w:hAnsi="Cambria Math"/>
                                  <w:b/>
                                  <w:bCs/>
                                  <w:i/>
                                  <w:sz w:val="14"/>
                                  <w:szCs w:val="14"/>
                                  <w:lang w:eastAsia="ja-JP"/>
                                </w:rPr>
                              </m:ctrlPr>
                            </m:sSubPr>
                            <m:e>
                              <m:r>
                                <m:rPr>
                                  <m:sty m:val="bi"/>
                                </m:rPr>
                                <w:rPr>
                                  <w:rFonts w:ascii="Cambria Math" w:eastAsia="SimSun" w:hAnsi="Cambria Math"/>
                                  <w:sz w:val="14"/>
                                  <w:szCs w:val="14"/>
                                  <w:lang w:eastAsia="ja-JP"/>
                                </w:rPr>
                                <m:t>t</m:t>
                              </m:r>
                            </m:e>
                            <m:sub>
                              <m:r>
                                <m:rPr>
                                  <m:sty m:val="bi"/>
                                </m:rPr>
                                <w:rPr>
                                  <w:rFonts w:ascii="Cambria Math" w:eastAsia="SimSun" w:hAnsi="Cambria Math"/>
                                  <w:sz w:val="14"/>
                                  <w:szCs w:val="14"/>
                                  <w:lang w:eastAsia="ja-JP"/>
                                </w:rPr>
                                <m:t>R</m:t>
                              </m:r>
                            </m:sub>
                          </m:sSub>
                        </m:sub>
                        <m:sup>
                          <m:r>
                            <m:rPr>
                              <m:sty m:val="bi"/>
                            </m:rPr>
                            <w:rPr>
                              <w:rFonts w:ascii="Cambria Math" w:eastAsia="SimSun" w:hAnsi="Cambria Math"/>
                              <w:sz w:val="14"/>
                              <w:szCs w:val="14"/>
                              <w:lang w:eastAsia="ja-JP"/>
                            </w:rPr>
                            <m:t>ECEF</m:t>
                          </m:r>
                        </m:sup>
                      </m:sSubSup>
                    </m:e>
                  </m:d>
                  <m:r>
                    <m:rPr>
                      <m:sty m:val="bi"/>
                    </m:rPr>
                    <w:rPr>
                      <w:rFonts w:ascii="Cambria Math" w:eastAsia="SimSun" w:hAnsi="Cambria Math"/>
                      <w:lang w:val="en-US" w:eastAsia="zh-CN"/>
                    </w:rPr>
                    <m:t>,</m:t>
                  </m:r>
                  <m:f>
                    <m:fPr>
                      <m:ctrlPr>
                        <w:rPr>
                          <w:rFonts w:ascii="Cambria Math" w:eastAsia="SimSun" w:hAnsi="Cambria Math"/>
                          <w:b/>
                          <w:bCs/>
                          <w:i/>
                          <w:lang w:val="en-US" w:eastAsia="zh-CN"/>
                        </w:rPr>
                      </m:ctrlPr>
                    </m:fPr>
                    <m:num>
                      <m:sSub>
                        <m:sSubPr>
                          <m:ctrlPr>
                            <w:rPr>
                              <w:rFonts w:ascii="Cambria Math" w:eastAsia="DengXian" w:hAnsi="Cambria Math"/>
                              <w:b/>
                              <w:bCs/>
                              <w:i/>
                              <w:kern w:val="2"/>
                              <w:sz w:val="16"/>
                              <w:szCs w:val="18"/>
                              <w:lang w:eastAsia="en-US"/>
                            </w:rPr>
                          </m:ctrlPr>
                        </m:sSubPr>
                        <m:e>
                          <m:r>
                            <m:rPr>
                              <m:sty m:val="bi"/>
                            </m:rPr>
                            <w:rPr>
                              <w:rFonts w:ascii="Cambria Math" w:eastAsia="DengXian" w:hAnsi="Cambria Math"/>
                              <w:kern w:val="2"/>
                              <w:sz w:val="16"/>
                              <w:szCs w:val="18"/>
                              <w:lang w:eastAsia="en-US"/>
                            </w:rPr>
                            <m:t>ρ</m:t>
                          </m:r>
                        </m:e>
                        <m:sub>
                          <m:sSub>
                            <m:sSubPr>
                              <m:ctrlPr>
                                <w:rPr>
                                  <w:rFonts w:ascii="Cambria Math" w:eastAsia="DengXian" w:hAnsi="Cambria Math"/>
                                  <w:b/>
                                  <w:bCs/>
                                  <w:i/>
                                  <w:kern w:val="2"/>
                                  <w:sz w:val="16"/>
                                  <w:szCs w:val="18"/>
                                  <w:lang w:eastAsia="en-US"/>
                                </w:rPr>
                              </m:ctrlPr>
                            </m:sSubPr>
                            <m:e>
                              <m:r>
                                <m:rPr>
                                  <m:sty m:val="bi"/>
                                </m:rPr>
                                <w:rPr>
                                  <w:rFonts w:ascii="Cambria Math" w:eastAsia="DengXian" w:hAnsi="Cambria Math"/>
                                  <w:kern w:val="2"/>
                                  <w:sz w:val="16"/>
                                  <w:szCs w:val="18"/>
                                  <w:lang w:eastAsia="en-US"/>
                                </w:rPr>
                                <m:t>t</m:t>
                              </m:r>
                            </m:e>
                            <m:sub>
                              <m:r>
                                <m:rPr>
                                  <m:sty m:val="bi"/>
                                </m:rPr>
                                <w:rPr>
                                  <w:rFonts w:ascii="Cambria Math" w:eastAsia="DengXian" w:hAnsi="Cambria Math"/>
                                  <w:kern w:val="2"/>
                                  <w:sz w:val="16"/>
                                  <w:szCs w:val="18"/>
                                  <w:lang w:eastAsia="en-US"/>
                                </w:rPr>
                                <m:t>R</m:t>
                              </m:r>
                            </m:sub>
                          </m:sSub>
                        </m:sub>
                      </m:sSub>
                    </m:num>
                    <m:den>
                      <m:d>
                        <m:dPr>
                          <m:begChr m:val="‖"/>
                          <m:endChr m:val="‖"/>
                          <m:ctrlPr>
                            <w:rPr>
                              <w:rFonts w:ascii="Cambria Math" w:eastAsia="DengXian" w:hAnsi="Cambria Math"/>
                              <w:b/>
                              <w:bCs/>
                              <w:i/>
                              <w:kern w:val="2"/>
                              <w:sz w:val="16"/>
                              <w:szCs w:val="18"/>
                              <w:lang w:eastAsia="en-US"/>
                            </w:rPr>
                          </m:ctrlPr>
                        </m:dPr>
                        <m:e>
                          <m:sSub>
                            <m:sSubPr>
                              <m:ctrlPr>
                                <w:rPr>
                                  <w:rFonts w:ascii="Cambria Math" w:eastAsia="DengXian" w:hAnsi="Cambria Math"/>
                                  <w:b/>
                                  <w:bCs/>
                                  <w:i/>
                                  <w:kern w:val="2"/>
                                  <w:sz w:val="16"/>
                                  <w:szCs w:val="18"/>
                                  <w:lang w:eastAsia="en-US"/>
                                </w:rPr>
                              </m:ctrlPr>
                            </m:sSubPr>
                            <m:e>
                              <m:r>
                                <m:rPr>
                                  <m:sty m:val="bi"/>
                                </m:rPr>
                                <w:rPr>
                                  <w:rFonts w:ascii="Cambria Math" w:eastAsia="DengXian" w:hAnsi="Cambria Math"/>
                                  <w:kern w:val="2"/>
                                  <w:sz w:val="16"/>
                                  <w:szCs w:val="18"/>
                                  <w:lang w:eastAsia="en-US"/>
                                </w:rPr>
                                <m:t>ρ</m:t>
                              </m:r>
                            </m:e>
                            <m:sub>
                              <m:sSub>
                                <m:sSubPr>
                                  <m:ctrlPr>
                                    <w:rPr>
                                      <w:rFonts w:ascii="Cambria Math" w:eastAsia="DengXian" w:hAnsi="Cambria Math"/>
                                      <w:b/>
                                      <w:bCs/>
                                      <w:i/>
                                      <w:kern w:val="2"/>
                                      <w:sz w:val="16"/>
                                      <w:szCs w:val="18"/>
                                      <w:lang w:eastAsia="en-US"/>
                                    </w:rPr>
                                  </m:ctrlPr>
                                </m:sSubPr>
                                <m:e>
                                  <m:r>
                                    <m:rPr>
                                      <m:sty m:val="bi"/>
                                    </m:rPr>
                                    <w:rPr>
                                      <w:rFonts w:ascii="Cambria Math" w:eastAsia="DengXian" w:hAnsi="Cambria Math"/>
                                      <w:kern w:val="2"/>
                                      <w:sz w:val="16"/>
                                      <w:szCs w:val="18"/>
                                      <w:lang w:eastAsia="en-US"/>
                                    </w:rPr>
                                    <m:t>t</m:t>
                                  </m:r>
                                </m:e>
                                <m:sub>
                                  <m:r>
                                    <m:rPr>
                                      <m:sty m:val="bi"/>
                                    </m:rPr>
                                    <w:rPr>
                                      <w:rFonts w:ascii="Cambria Math" w:eastAsia="DengXian" w:hAnsi="Cambria Math"/>
                                      <w:kern w:val="2"/>
                                      <w:sz w:val="16"/>
                                      <w:szCs w:val="18"/>
                                      <w:lang w:eastAsia="en-US"/>
                                    </w:rPr>
                                    <m:t>R</m:t>
                                  </m:r>
                                </m:sub>
                              </m:sSub>
                            </m:sub>
                          </m:sSub>
                        </m:e>
                      </m:d>
                    </m:den>
                  </m:f>
                  <m:r>
                    <m:rPr>
                      <m:sty m:val="bi"/>
                    </m:rPr>
                    <w:rPr>
                      <w:rFonts w:ascii="Cambria Math" w:eastAsia="SimSun" w:hAnsi="Cambria Math"/>
                      <w:lang w:val="en-US" w:eastAsia="zh-CN"/>
                    </w:rPr>
                    <m:t>&gt;</m:t>
                  </m:r>
                </m:den>
              </m:f>
              <m:r>
                <m:rPr>
                  <m:sty m:val="bi"/>
                </m:rPr>
                <w:rPr>
                  <w:rFonts w:ascii="Cambria Math" w:eastAsia="SimSun" w:hAnsi="Cambria Math"/>
                  <w:sz w:val="14"/>
                  <w:szCs w:val="14"/>
                  <w:lang w:eastAsia="en-US"/>
                </w:rPr>
                <m:t>#</m:t>
              </m:r>
              <m:d>
                <m:dPr>
                  <m:ctrlPr>
                    <w:rPr>
                      <w:rFonts w:ascii="Cambria Math" w:eastAsiaTheme="minorEastAsia" w:hAnsi="Cambria Math"/>
                      <w:iCs/>
                      <w:lang w:val="en-US" w:eastAsia="ja-JP"/>
                    </w:rPr>
                  </m:ctrlPr>
                </m:dPr>
                <m:e>
                  <m:r>
                    <m:rPr>
                      <m:sty m:val="p"/>
                    </m:rPr>
                    <w:rPr>
                      <w:rFonts w:ascii="Cambria Math" w:eastAsiaTheme="minorEastAsia" w:hAnsi="Cambria Math"/>
                      <w:lang w:val="en-US" w:eastAsia="ja-JP"/>
                    </w:rPr>
                    <m:t>3</m:t>
                  </m:r>
                </m:e>
              </m:d>
              <m:ctrlPr>
                <w:rPr>
                  <w:rFonts w:ascii="Cambria Math" w:eastAsia="SimSun" w:hAnsi="Cambria Math"/>
                  <w:b/>
                  <w:bCs/>
                  <w:i/>
                  <w:sz w:val="14"/>
                  <w:szCs w:val="14"/>
                  <w:lang w:eastAsia="en-US"/>
                </w:rPr>
              </m:ctrlPr>
            </m:e>
          </m:eqArr>
        </m:oMath>
      </m:oMathPara>
    </w:p>
    <w:p w14:paraId="22FECE6A" w14:textId="77777777" w:rsidR="00AA7C8C" w:rsidRPr="00AA7C8C" w:rsidRDefault="00AA7C8C" w:rsidP="00796471">
      <w:pPr>
        <w:overflowPunct/>
        <w:autoSpaceDE/>
        <w:autoSpaceDN/>
        <w:adjustRightInd/>
        <w:spacing w:after="120"/>
        <w:textAlignment w:val="auto"/>
        <w:rPr>
          <w:rFonts w:eastAsia="ＭＳ 明朝"/>
          <w:b/>
          <w:bCs/>
          <w:sz w:val="24"/>
          <w:szCs w:val="24"/>
          <w:lang w:val="en-US" w:eastAsia="ja-JP"/>
        </w:rPr>
      </w:pPr>
    </w:p>
    <w:p w14:paraId="6604658C" w14:textId="77777777" w:rsidR="00796471" w:rsidRPr="006F4552" w:rsidRDefault="00796471" w:rsidP="00796471">
      <w:pPr>
        <w:ind w:left="1616"/>
        <w:rPr>
          <w:rFonts w:eastAsia="SimSun"/>
          <w:szCs w:val="24"/>
          <w:lang w:eastAsia="zh-CN"/>
        </w:rPr>
      </w:pPr>
      <w:r w:rsidRPr="006F4552">
        <w:rPr>
          <w:rFonts w:eastAsia="SimSun"/>
          <w:szCs w:val="24"/>
          <w:lang w:eastAsia="zh-CN"/>
        </w:rPr>
        <w:t xml:space="preserve">Where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oMath>
      <w:r w:rsidRPr="006F4552">
        <w:rPr>
          <w:rFonts w:eastAsia="SimSun" w:hint="eastAsia"/>
          <w:szCs w:val="24"/>
          <w:lang w:eastAsia="zh-CN"/>
        </w:rPr>
        <w:t xml:space="preserve"> </w:t>
      </w:r>
      <w:r w:rsidRPr="006F4552">
        <w:rPr>
          <w:rFonts w:eastAsia="SimSun"/>
          <w:szCs w:val="24"/>
          <w:lang w:eastAsia="zh-CN"/>
        </w:rPr>
        <w:t xml:space="preserve">is the signal’s received time, </w:t>
      </w:r>
      <m:oMath>
        <m:sSubSup>
          <m:sSubSupPr>
            <m:ctrlPr>
              <w:rPr>
                <w:rFonts w:ascii="Cambria Math" w:eastAsia="SimSun" w:hAnsi="Cambria Math"/>
                <w:szCs w:val="24"/>
                <w:lang w:eastAsia="zh-CN"/>
              </w:rPr>
            </m:ctrlPr>
          </m:sSubSupPr>
          <m:e>
            <m:r>
              <m:rPr>
                <m:sty m:val="bi"/>
              </m:rPr>
              <w:rPr>
                <w:rFonts w:ascii="Cambria Math" w:eastAsia="SimSun" w:hAnsi="Cambria Math"/>
                <w:szCs w:val="24"/>
                <w:lang w:eastAsia="zh-CN"/>
              </w:rPr>
              <m:t>r</m:t>
            </m:r>
          </m:e>
          <m:sub>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sub>
          <m:sup>
            <m:r>
              <m:rPr>
                <m:sty m:val="bi"/>
              </m:rPr>
              <w:rPr>
                <w:rFonts w:ascii="Cambria Math" w:eastAsia="SimSun" w:hAnsi="Cambria Math"/>
                <w:szCs w:val="24"/>
                <w:lang w:eastAsia="zh-CN"/>
              </w:rPr>
              <m:t>ECEF</m:t>
            </m:r>
          </m:sup>
        </m:sSubSup>
      </m:oMath>
      <w:r w:rsidRPr="006F4552">
        <w:rPr>
          <w:rFonts w:eastAsia="SimSun"/>
          <w:szCs w:val="24"/>
          <w:lang w:eastAsia="zh-CN"/>
        </w:rPr>
        <w:t xml:space="preserve">and </w:t>
      </w:r>
      <m:oMath>
        <m:sSubSup>
          <m:sSubSupPr>
            <m:ctrlPr>
              <w:rPr>
                <w:rFonts w:ascii="Cambria Math" w:eastAsia="SimSun" w:hAnsi="Cambria Math"/>
                <w:szCs w:val="24"/>
                <w:lang w:eastAsia="zh-CN"/>
              </w:rPr>
            </m:ctrlPr>
          </m:sSubSupPr>
          <m:e>
            <m:r>
              <m:rPr>
                <m:sty m:val="bi"/>
              </m:rPr>
              <w:rPr>
                <w:rFonts w:ascii="Cambria Math" w:eastAsia="SimSun" w:hAnsi="Cambria Math"/>
                <w:szCs w:val="24"/>
                <w:lang w:eastAsia="zh-CN"/>
              </w:rPr>
              <m:t>v</m:t>
            </m:r>
          </m:e>
          <m:sub>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sub>
          <m:sup>
            <m:r>
              <m:rPr>
                <m:sty m:val="bi"/>
              </m:rPr>
              <w:rPr>
                <w:rFonts w:ascii="Cambria Math" w:eastAsia="SimSun" w:hAnsi="Cambria Math"/>
                <w:szCs w:val="24"/>
                <w:lang w:eastAsia="zh-CN"/>
              </w:rPr>
              <m:t>ECEF</m:t>
            </m:r>
          </m:sup>
        </m:sSubSup>
      </m:oMath>
      <w:r w:rsidRPr="006F4552">
        <w:rPr>
          <w:rFonts w:eastAsia="SimSun"/>
          <w:szCs w:val="24"/>
          <w:lang w:eastAsia="zh-CN"/>
        </w:rPr>
        <w:t xml:space="preserve"> are the satellite position and velocity vectors at time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oMath>
      <w:r w:rsidRPr="006F4552">
        <w:rPr>
          <w:rFonts w:eastAsia="SimSun" w:hint="eastAsia"/>
          <w:szCs w:val="24"/>
          <w:lang w:eastAsia="zh-CN"/>
        </w:rPr>
        <w:t xml:space="preserve"> </w:t>
      </w:r>
      <w:r w:rsidRPr="006F4552">
        <w:rPr>
          <w:rFonts w:eastAsia="SimSun"/>
          <w:szCs w:val="24"/>
          <w:lang w:eastAsia="zh-CN"/>
        </w:rPr>
        <w:t xml:space="preserv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ρ</m:t>
            </m:r>
          </m:e>
          <m:sub>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sub>
        </m:sSub>
      </m:oMath>
      <w:r w:rsidRPr="006F4552">
        <w:rPr>
          <w:rFonts w:eastAsia="SimSun"/>
          <w:szCs w:val="24"/>
          <w:lang w:eastAsia="zh-CN"/>
        </w:rPr>
        <w:t xml:space="preserve">is the difference in satellite and UE position vectors at time </w:t>
      </w:r>
      <m:oMath>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oMath>
      <w:r w:rsidRPr="006F4552">
        <w:rPr>
          <w:rFonts w:eastAsia="SimSun"/>
          <w:szCs w:val="24"/>
          <w:lang w:eastAsia="zh-CN"/>
        </w:rPr>
        <w:t xml:space="preserve">,  </w:t>
      </w:r>
      <m:oMath>
        <m:r>
          <m:rPr>
            <m:sty m:val="bi"/>
          </m:rPr>
          <w:rPr>
            <w:rFonts w:ascii="Cambria Math" w:eastAsia="SimSun" w:hAnsi="Cambria Math"/>
            <w:szCs w:val="24"/>
            <w:lang w:eastAsia="zh-CN"/>
          </w:rPr>
          <m:t>K</m:t>
        </m:r>
      </m:oMath>
      <w:r w:rsidRPr="006F4552">
        <w:rPr>
          <w:rFonts w:eastAsia="SimSun"/>
          <w:szCs w:val="24"/>
          <w:lang w:eastAsia="zh-CN"/>
        </w:rPr>
        <w:t xml:space="preserve">  is the unit vector in standard z-axis, (a×b) is the cross-product and &lt;a, b&gt; is the dot product between a and b</w:t>
      </w:r>
    </w:p>
    <w:p w14:paraId="761AB318" w14:textId="77777777" w:rsidR="00796471" w:rsidRDefault="00796471" w:rsidP="00DC1C78">
      <w:pPr>
        <w:spacing w:before="120" w:after="120"/>
        <w:rPr>
          <w:rFonts w:eastAsia="ＭＳ 明朝"/>
          <w:bCs/>
          <w:iCs/>
          <w:lang w:eastAsia="ja-JP"/>
        </w:rPr>
      </w:pPr>
    </w:p>
    <w:p w14:paraId="7A015643" w14:textId="10EBB2BA" w:rsidR="002471CF" w:rsidRPr="00FF3457" w:rsidRDefault="007D78C4" w:rsidP="00C84929">
      <w:pPr>
        <w:pStyle w:val="afff3"/>
        <w:numPr>
          <w:ilvl w:val="0"/>
          <w:numId w:val="17"/>
        </w:numPr>
        <w:spacing w:before="120" w:after="120"/>
        <w:ind w:leftChars="0"/>
        <w:rPr>
          <w:rFonts w:eastAsia="ＭＳ 明朝"/>
          <w:bCs/>
          <w:iCs/>
          <w:lang w:eastAsia="ja-JP"/>
        </w:rPr>
      </w:pPr>
      <w:r w:rsidRPr="00FF3457">
        <w:rPr>
          <w:rFonts w:eastAsia="ＭＳ 明朝" w:hint="eastAsia"/>
          <w:bCs/>
          <w:iCs/>
          <w:lang w:eastAsia="ja-JP"/>
        </w:rPr>
        <w:t>When we compare the equation (2</w:t>
      </w:r>
      <w:r w:rsidR="00FB0C31">
        <w:rPr>
          <w:rFonts w:eastAsia="ＭＳ 明朝"/>
          <w:bCs/>
          <w:iCs/>
          <w:lang w:eastAsia="ja-JP"/>
        </w:rPr>
        <w:t>’</w:t>
      </w:r>
      <w:r w:rsidRPr="00FF3457">
        <w:rPr>
          <w:rFonts w:eastAsia="ＭＳ 明朝" w:hint="eastAsia"/>
          <w:bCs/>
          <w:iCs/>
          <w:lang w:eastAsia="ja-JP"/>
        </w:rPr>
        <w:t xml:space="preserve">) and (3), </w:t>
      </w:r>
      <w:r w:rsidR="001D7C84">
        <w:rPr>
          <w:rFonts w:eastAsia="ＭＳ 明朝" w:hint="eastAsia"/>
          <w:bCs/>
          <w:iCs/>
          <w:lang w:eastAsia="ja-JP"/>
        </w:rPr>
        <w:t xml:space="preserve">though they look similar, </w:t>
      </w:r>
      <w:r w:rsidR="00041A26" w:rsidRPr="00FF3457">
        <w:rPr>
          <w:rFonts w:eastAsia="ＭＳ 明朝" w:hint="eastAsia"/>
          <w:bCs/>
          <w:iCs/>
          <w:lang w:eastAsia="ja-JP"/>
        </w:rPr>
        <w:t xml:space="preserve">there are </w:t>
      </w:r>
      <w:r w:rsidR="009051A9" w:rsidRPr="00FF3457">
        <w:rPr>
          <w:rFonts w:eastAsia="ＭＳ 明朝" w:hint="eastAsia"/>
          <w:bCs/>
          <w:iCs/>
          <w:lang w:eastAsia="ja-JP"/>
        </w:rPr>
        <w:t xml:space="preserve">mainly </w:t>
      </w:r>
      <w:r w:rsidR="00041A26" w:rsidRPr="00FF3457">
        <w:rPr>
          <w:rFonts w:eastAsia="ＭＳ 明朝" w:hint="eastAsia"/>
          <w:bCs/>
          <w:iCs/>
          <w:lang w:eastAsia="ja-JP"/>
        </w:rPr>
        <w:t>two differences between them.</w:t>
      </w:r>
    </w:p>
    <w:p w14:paraId="5784ACFA" w14:textId="19F01CD1" w:rsidR="00090236" w:rsidRPr="00B7188F" w:rsidRDefault="00D14ECB" w:rsidP="00C84929">
      <w:pPr>
        <w:pStyle w:val="afff3"/>
        <w:numPr>
          <w:ilvl w:val="0"/>
          <w:numId w:val="16"/>
        </w:numPr>
        <w:spacing w:before="120" w:after="120"/>
        <w:ind w:leftChars="0"/>
        <w:rPr>
          <w:rFonts w:eastAsia="ＭＳ 明朝"/>
          <w:bCs/>
          <w:iCs/>
          <w:lang w:eastAsia="ja-JP"/>
        </w:rPr>
      </w:pPr>
      <w:r w:rsidRPr="00D14ECB">
        <w:rPr>
          <w:rFonts w:eastAsia="ＭＳ 明朝"/>
          <w:bCs/>
          <w:iCs/>
          <w:lang w:eastAsia="ja-JP"/>
        </w:rPr>
        <w:t>A</w:t>
      </w:r>
      <w:r w:rsidRPr="00D14ECB">
        <w:rPr>
          <w:rFonts w:eastAsia="ＭＳ 明朝" w:hint="eastAsia"/>
          <w:bCs/>
          <w:iCs/>
          <w:lang w:eastAsia="ja-JP"/>
        </w:rPr>
        <w:t xml:space="preserve">s </w:t>
      </w:r>
      <w:r>
        <w:rPr>
          <w:rFonts w:eastAsia="ＭＳ 明朝" w:hint="eastAsia"/>
          <w:bCs/>
          <w:iCs/>
          <w:lang w:eastAsia="ja-JP"/>
        </w:rPr>
        <w:t xml:space="preserve">mentioned above, </w:t>
      </w:r>
      <m:oMath>
        <m:sSubSup>
          <m:sSubSupPr>
            <m:ctrlPr>
              <w:rPr>
                <w:rFonts w:ascii="Cambria Math" w:eastAsia="SimSun" w:hAnsi="Cambria Math"/>
                <w:szCs w:val="24"/>
                <w:lang w:eastAsia="zh-CN"/>
              </w:rPr>
            </m:ctrlPr>
          </m:sSubSupPr>
          <m:e>
            <m:r>
              <m:rPr>
                <m:sty m:val="bi"/>
              </m:rPr>
              <w:rPr>
                <w:rFonts w:ascii="Cambria Math" w:eastAsia="SimSun" w:hAnsi="Cambria Math"/>
                <w:szCs w:val="24"/>
                <w:lang w:eastAsia="zh-CN"/>
              </w:rPr>
              <m:t>v</m:t>
            </m:r>
          </m:e>
          <m:sub>
            <m:sSub>
              <m:sSubPr>
                <m:ctrlPr>
                  <w:rPr>
                    <w:rFonts w:ascii="Cambria Math" w:eastAsia="SimSun" w:hAnsi="Cambria Math"/>
                    <w:szCs w:val="24"/>
                    <w:lang w:eastAsia="zh-CN"/>
                  </w:rPr>
                </m:ctrlPr>
              </m:sSubPr>
              <m:e>
                <m:r>
                  <m:rPr>
                    <m:sty m:val="bi"/>
                  </m:rPr>
                  <w:rPr>
                    <w:rFonts w:ascii="Cambria Math" w:eastAsia="SimSun" w:hAnsi="Cambria Math"/>
                    <w:szCs w:val="24"/>
                    <w:lang w:eastAsia="zh-CN"/>
                  </w:rPr>
                  <m:t>t</m:t>
                </m:r>
              </m:e>
              <m:sub>
                <m:r>
                  <m:rPr>
                    <m:sty m:val="bi"/>
                  </m:rPr>
                  <w:rPr>
                    <w:rFonts w:ascii="Cambria Math" w:eastAsia="SimSun" w:hAnsi="Cambria Math"/>
                    <w:szCs w:val="24"/>
                    <w:lang w:eastAsia="zh-CN"/>
                  </w:rPr>
                  <m:t>R</m:t>
                </m:r>
              </m:sub>
            </m:sSub>
          </m:sub>
          <m:sup>
            <m:r>
              <m:rPr>
                <m:sty m:val="bi"/>
              </m:rPr>
              <w:rPr>
                <w:rFonts w:ascii="Cambria Math" w:eastAsia="SimSun" w:hAnsi="Cambria Math"/>
                <w:szCs w:val="24"/>
                <w:lang w:eastAsia="zh-CN"/>
              </w:rPr>
              <m:t>ECEF</m:t>
            </m:r>
          </m:sup>
        </m:sSubSup>
      </m:oMath>
      <w:r>
        <w:rPr>
          <w:rFonts w:eastAsia="ＭＳ 明朝" w:hint="eastAsia"/>
          <w:bCs/>
          <w:iCs/>
          <w:lang w:eastAsia="ja-JP"/>
        </w:rPr>
        <w:t xml:space="preserve"> is the velocity vector of </w:t>
      </w:r>
      <w:r w:rsidR="00B7188F">
        <w:rPr>
          <w:rFonts w:eastAsia="ＭＳ 明朝" w:hint="eastAsia"/>
          <w:bCs/>
          <w:iCs/>
          <w:lang w:eastAsia="ja-JP"/>
        </w:rPr>
        <w:t xml:space="preserve">the satellite in the equation (3) while </w:t>
      </w:r>
      <m:oMath>
        <m:sSub>
          <m:sSubPr>
            <m:ctrlPr>
              <w:rPr>
                <w:rFonts w:ascii="Cambria Math" w:eastAsia="ＭＳ 明朝" w:hAnsi="Cambria Math"/>
                <w:b/>
                <w:i/>
                <w:lang w:eastAsia="ja-JP"/>
              </w:rPr>
            </m:ctrlPr>
          </m:sSubPr>
          <m:e>
            <m:r>
              <m:rPr>
                <m:sty m:val="bi"/>
              </m:rPr>
              <w:rPr>
                <w:rFonts w:ascii="Cambria Math" w:eastAsia="ＭＳ 明朝" w:hAnsi="Cambria Math"/>
                <w:lang w:eastAsia="ja-JP"/>
              </w:rPr>
              <m:t>v</m:t>
            </m:r>
          </m:e>
          <m:sub>
            <m:r>
              <m:rPr>
                <m:sty m:val="bi"/>
              </m:rPr>
              <w:rPr>
                <w:rFonts w:ascii="Cambria Math" w:eastAsia="ＭＳ 明朝" w:hAnsi="Cambria Math"/>
                <w:lang w:eastAsia="ja-JP"/>
              </w:rPr>
              <m:t>UE</m:t>
            </m:r>
          </m:sub>
        </m:sSub>
      </m:oMath>
      <w:r w:rsidR="00B7188F">
        <w:rPr>
          <w:rFonts w:eastAsia="ＭＳ 明朝" w:hint="eastAsia"/>
          <w:bCs/>
          <w:iCs/>
          <w:lang w:eastAsia="ja-JP"/>
        </w:rPr>
        <w:t xml:space="preserve"> is the </w:t>
      </w:r>
      <w:r w:rsidR="00B7188F">
        <w:rPr>
          <w:rFonts w:eastAsia="ＭＳ 明朝" w:hint="eastAsia"/>
          <w:lang w:val="en-US" w:eastAsia="ja-JP"/>
        </w:rPr>
        <w:t>UE velocity vector</w:t>
      </w:r>
      <w:r w:rsidR="004033E2">
        <w:rPr>
          <w:rFonts w:eastAsia="ＭＳ 明朝" w:hint="eastAsia"/>
          <w:lang w:val="en-US" w:eastAsia="ja-JP"/>
        </w:rPr>
        <w:t xml:space="preserve"> in the equation (2</w:t>
      </w:r>
      <w:r w:rsidR="009E5090">
        <w:rPr>
          <w:rFonts w:eastAsia="ＭＳ 明朝"/>
          <w:lang w:val="en-US" w:eastAsia="ja-JP"/>
        </w:rPr>
        <w:t>’</w:t>
      </w:r>
      <w:r w:rsidR="004033E2">
        <w:rPr>
          <w:rFonts w:eastAsia="ＭＳ 明朝" w:hint="eastAsia"/>
          <w:lang w:val="en-US" w:eastAsia="ja-JP"/>
        </w:rPr>
        <w:t>)</w:t>
      </w:r>
      <w:r w:rsidR="00B7188F">
        <w:rPr>
          <w:rFonts w:eastAsia="ＭＳ 明朝" w:hint="eastAsia"/>
          <w:lang w:val="en-US" w:eastAsia="ja-JP"/>
        </w:rPr>
        <w:t>.</w:t>
      </w:r>
      <w:r w:rsidR="00553BDB">
        <w:rPr>
          <w:rFonts w:eastAsia="ＭＳ 明朝" w:hint="eastAsia"/>
          <w:lang w:val="en-US" w:eastAsia="ja-JP"/>
        </w:rPr>
        <w:t xml:space="preserve"> </w:t>
      </w:r>
    </w:p>
    <w:p w14:paraId="1D4C739E" w14:textId="7EB01605" w:rsidR="00B7188F" w:rsidRPr="009559C1" w:rsidRDefault="005C258E" w:rsidP="00C84929">
      <w:pPr>
        <w:pStyle w:val="afff3"/>
        <w:numPr>
          <w:ilvl w:val="0"/>
          <w:numId w:val="16"/>
        </w:numPr>
        <w:spacing w:before="120" w:after="120"/>
        <w:ind w:leftChars="0"/>
        <w:rPr>
          <w:rFonts w:eastAsia="ＭＳ 明朝"/>
          <w:bCs/>
          <w:iCs/>
          <w:lang w:eastAsia="ja-JP"/>
        </w:rPr>
      </w:pPr>
      <w:proofErr w:type="spellStart"/>
      <w:r w:rsidRPr="005C258E">
        <w:rPr>
          <w:rFonts w:eastAsia="ＭＳ 明朝" w:hint="eastAsia"/>
          <w:i/>
          <w:iCs/>
          <w:lang w:val="en-US" w:eastAsia="ja-JP"/>
        </w:rPr>
        <w:t>t</w:t>
      </w:r>
      <w:r w:rsidRPr="005C258E">
        <w:rPr>
          <w:rFonts w:eastAsia="ＭＳ 明朝" w:hint="eastAsia"/>
          <w:i/>
          <w:iCs/>
          <w:vertAlign w:val="subscript"/>
          <w:lang w:val="en-US" w:eastAsia="ja-JP"/>
        </w:rPr>
        <w:t>R</w:t>
      </w:r>
      <w:proofErr w:type="spellEnd"/>
      <w:r>
        <w:rPr>
          <w:rFonts w:eastAsia="ＭＳ 明朝" w:hint="eastAsia"/>
          <w:lang w:val="en-US" w:eastAsia="ja-JP"/>
        </w:rPr>
        <w:t xml:space="preserve"> </w:t>
      </w:r>
      <w:r w:rsidR="00B7188F">
        <w:rPr>
          <w:rFonts w:eastAsia="ＭＳ 明朝" w:hint="eastAsia"/>
          <w:lang w:val="en-US" w:eastAsia="ja-JP"/>
        </w:rPr>
        <w:t xml:space="preserve">is </w:t>
      </w:r>
      <w:r w:rsidR="004033E2">
        <w:rPr>
          <w:rFonts w:eastAsia="ＭＳ 明朝" w:hint="eastAsia"/>
          <w:lang w:val="en-US" w:eastAsia="ja-JP"/>
        </w:rPr>
        <w:t>the signal</w:t>
      </w:r>
      <w:r w:rsidR="004033E2">
        <w:rPr>
          <w:rFonts w:eastAsia="ＭＳ 明朝"/>
          <w:lang w:val="en-US" w:eastAsia="ja-JP"/>
        </w:rPr>
        <w:t>’</w:t>
      </w:r>
      <w:r w:rsidR="004033E2">
        <w:rPr>
          <w:rFonts w:eastAsia="ＭＳ 明朝" w:hint="eastAsia"/>
          <w:lang w:val="en-US" w:eastAsia="ja-JP"/>
        </w:rPr>
        <w:t xml:space="preserve">s received time in the equation (3) while </w:t>
      </w:r>
      <w:proofErr w:type="spellStart"/>
      <w:r w:rsidRPr="005C258E">
        <w:rPr>
          <w:rFonts w:eastAsia="ＭＳ 明朝" w:hint="eastAsia"/>
          <w:i/>
          <w:iCs/>
          <w:lang w:val="en-US" w:eastAsia="ja-JP"/>
        </w:rPr>
        <w:t>t</w:t>
      </w:r>
      <w:r w:rsidRPr="005C258E">
        <w:rPr>
          <w:rFonts w:eastAsia="ＭＳ 明朝" w:hint="eastAsia"/>
          <w:i/>
          <w:iCs/>
          <w:vertAlign w:val="subscript"/>
          <w:lang w:val="en-US" w:eastAsia="ja-JP"/>
        </w:rPr>
        <w:t>T</w:t>
      </w:r>
      <w:proofErr w:type="spellEnd"/>
      <w:r w:rsidR="004033E2">
        <w:rPr>
          <w:rFonts w:eastAsia="ＭＳ 明朝" w:hint="eastAsia"/>
          <w:lang w:val="en-US" w:eastAsia="ja-JP"/>
        </w:rPr>
        <w:t xml:space="preserve"> </w:t>
      </w:r>
      <w:r>
        <w:rPr>
          <w:rFonts w:eastAsia="ＭＳ 明朝" w:hint="eastAsia"/>
          <w:lang w:val="en-US" w:eastAsia="ja-JP"/>
        </w:rPr>
        <w:t xml:space="preserve">is </w:t>
      </w:r>
      <w:r w:rsidR="00002377">
        <w:rPr>
          <w:rFonts w:eastAsia="ＭＳ 明朝" w:hint="eastAsia"/>
          <w:lang w:val="en-US" w:eastAsia="ja-JP"/>
        </w:rPr>
        <w:t>transmitted time in the equation (2</w:t>
      </w:r>
      <w:r w:rsidR="009E5090">
        <w:rPr>
          <w:rFonts w:eastAsia="ＭＳ 明朝"/>
          <w:lang w:val="en-US" w:eastAsia="ja-JP"/>
        </w:rPr>
        <w:t>’</w:t>
      </w:r>
      <w:r w:rsidR="00002377">
        <w:rPr>
          <w:rFonts w:eastAsia="ＭＳ 明朝" w:hint="eastAsia"/>
          <w:lang w:val="en-US" w:eastAsia="ja-JP"/>
        </w:rPr>
        <w:t>).</w:t>
      </w:r>
    </w:p>
    <w:p w14:paraId="2F323517" w14:textId="77777777" w:rsidR="009559C1" w:rsidRDefault="009559C1" w:rsidP="009559C1">
      <w:pPr>
        <w:spacing w:before="120" w:after="120"/>
        <w:rPr>
          <w:rFonts w:eastAsia="ＭＳ 明朝"/>
          <w:bCs/>
          <w:iCs/>
          <w:lang w:eastAsia="ja-JP"/>
        </w:rPr>
      </w:pPr>
    </w:p>
    <w:p w14:paraId="66F3FA0D" w14:textId="585097AF" w:rsidR="00F9191E" w:rsidRDefault="00F7167D" w:rsidP="00A33908">
      <w:pPr>
        <w:spacing w:before="120" w:after="120"/>
        <w:ind w:firstLineChars="50" w:firstLine="100"/>
        <w:rPr>
          <w:rFonts w:eastAsia="ＭＳ 明朝"/>
          <w:bCs/>
          <w:iCs/>
          <w:lang w:eastAsia="ja-JP"/>
        </w:rPr>
      </w:pPr>
      <w:r>
        <w:rPr>
          <w:rFonts w:eastAsia="ＭＳ 明朝" w:hint="eastAsia"/>
          <w:bCs/>
          <w:iCs/>
          <w:lang w:eastAsia="ja-JP"/>
        </w:rPr>
        <w:t>From th</w:t>
      </w:r>
      <w:r w:rsidR="007A6A1C">
        <w:rPr>
          <w:rFonts w:eastAsia="ＭＳ 明朝" w:hint="eastAsia"/>
          <w:bCs/>
          <w:iCs/>
          <w:lang w:eastAsia="ja-JP"/>
        </w:rPr>
        <w:t>e</w:t>
      </w:r>
      <w:r>
        <w:rPr>
          <w:rFonts w:eastAsia="ＭＳ 明朝" w:hint="eastAsia"/>
          <w:bCs/>
          <w:iCs/>
          <w:lang w:eastAsia="ja-JP"/>
        </w:rPr>
        <w:t>se two points</w:t>
      </w:r>
      <w:r w:rsidR="00F86768">
        <w:rPr>
          <w:rFonts w:eastAsia="ＭＳ 明朝" w:hint="eastAsia"/>
          <w:bCs/>
          <w:iCs/>
          <w:lang w:eastAsia="ja-JP"/>
        </w:rPr>
        <w:t xml:space="preserve"> and</w:t>
      </w:r>
      <w:r w:rsidR="000013F7">
        <w:rPr>
          <w:rFonts w:eastAsia="ＭＳ 明朝" w:hint="eastAsia"/>
          <w:bCs/>
          <w:iCs/>
          <w:lang w:eastAsia="ja-JP"/>
        </w:rPr>
        <w:t xml:space="preserve"> based on the </w:t>
      </w:r>
      <w:r w:rsidR="006C5704">
        <w:rPr>
          <w:rFonts w:eastAsia="ＭＳ 明朝" w:hint="eastAsia"/>
          <w:bCs/>
          <w:iCs/>
          <w:lang w:eastAsia="ja-JP"/>
        </w:rPr>
        <w:t xml:space="preserve">explanation of </w:t>
      </w:r>
      <w:r w:rsidR="000013F7">
        <w:rPr>
          <w:rFonts w:eastAsia="ＭＳ 明朝" w:hint="eastAsia"/>
          <w:bCs/>
          <w:iCs/>
          <w:lang w:eastAsia="ja-JP"/>
        </w:rPr>
        <w:t>equation (1)</w:t>
      </w:r>
      <w:r w:rsidR="009559C1">
        <w:rPr>
          <w:rFonts w:eastAsia="ＭＳ 明朝" w:hint="eastAsia"/>
          <w:bCs/>
          <w:iCs/>
          <w:lang w:eastAsia="ja-JP"/>
        </w:rPr>
        <w:t xml:space="preserve">, </w:t>
      </w:r>
      <w:r w:rsidR="006C5704">
        <w:rPr>
          <w:rFonts w:eastAsia="ＭＳ 明朝" w:hint="eastAsia"/>
          <w:bCs/>
          <w:iCs/>
          <w:lang w:eastAsia="ja-JP"/>
        </w:rPr>
        <w:t xml:space="preserve">since </w:t>
      </w:r>
      <w:r w:rsidR="006C5704" w:rsidRPr="006C5704">
        <w:rPr>
          <w:rFonts w:eastAsia="ＭＳ 明朝" w:hint="eastAsia"/>
          <w:bCs/>
          <w:i/>
          <w:lang w:eastAsia="ja-JP"/>
        </w:rPr>
        <w:t>v</w:t>
      </w:r>
      <w:r w:rsidR="006C5704">
        <w:rPr>
          <w:rFonts w:eastAsia="ＭＳ 明朝" w:hint="eastAsia"/>
          <w:bCs/>
          <w:iCs/>
          <w:lang w:eastAsia="ja-JP"/>
        </w:rPr>
        <w:t xml:space="preserve"> is the </w:t>
      </w:r>
      <w:r w:rsidR="006C5704" w:rsidRPr="00D93386">
        <w:rPr>
          <w:rFonts w:eastAsia="ＭＳ 明朝" w:hint="eastAsia"/>
          <w:bCs/>
          <w:iCs/>
          <w:lang w:eastAsia="ja-JP"/>
        </w:rPr>
        <w:t xml:space="preserve">receiver </w:t>
      </w:r>
      <w:r w:rsidR="006C5704">
        <w:rPr>
          <w:rFonts w:eastAsia="ＭＳ 明朝" w:hint="eastAsia"/>
          <w:bCs/>
          <w:iCs/>
          <w:lang w:eastAsia="ja-JP"/>
        </w:rPr>
        <w:t>velocity vector</w:t>
      </w:r>
      <w:r w:rsidR="00E62213">
        <w:rPr>
          <w:rFonts w:eastAsia="ＭＳ 明朝" w:hint="eastAsia"/>
          <w:bCs/>
          <w:iCs/>
          <w:lang w:eastAsia="ja-JP"/>
        </w:rPr>
        <w:t xml:space="preserve"> in (1)</w:t>
      </w:r>
      <w:r w:rsidR="006C5704">
        <w:rPr>
          <w:rFonts w:eastAsia="ＭＳ 明朝" w:hint="eastAsia"/>
          <w:bCs/>
          <w:iCs/>
          <w:lang w:eastAsia="ja-JP"/>
        </w:rPr>
        <w:t>, it looks the equation (3) is calculat</w:t>
      </w:r>
      <w:r w:rsidR="005007F0">
        <w:rPr>
          <w:rFonts w:eastAsia="ＭＳ 明朝" w:hint="eastAsia"/>
          <w:bCs/>
          <w:iCs/>
          <w:lang w:eastAsia="ja-JP"/>
        </w:rPr>
        <w:t>ing</w:t>
      </w:r>
      <w:r w:rsidR="006C5704">
        <w:rPr>
          <w:rFonts w:eastAsia="ＭＳ 明朝" w:hint="eastAsia"/>
          <w:bCs/>
          <w:iCs/>
          <w:lang w:eastAsia="ja-JP"/>
        </w:rPr>
        <w:t xml:space="preserve"> the </w:t>
      </w:r>
      <w:r w:rsidR="00B00F12">
        <w:rPr>
          <w:rFonts w:eastAsia="ＭＳ 明朝" w:hint="eastAsia"/>
          <w:bCs/>
          <w:iCs/>
          <w:lang w:eastAsia="ja-JP"/>
        </w:rPr>
        <w:t>total propagation delay</w:t>
      </w:r>
      <w:r>
        <w:rPr>
          <w:rFonts w:eastAsia="ＭＳ 明朝" w:hint="eastAsia"/>
          <w:bCs/>
          <w:iCs/>
          <w:lang w:eastAsia="ja-JP"/>
        </w:rPr>
        <w:t xml:space="preserve"> in a case of the uplink transmission </w:t>
      </w:r>
      <w:r w:rsidR="00EF2396">
        <w:rPr>
          <w:rFonts w:eastAsia="ＭＳ 明朝" w:hint="eastAsia"/>
          <w:bCs/>
          <w:iCs/>
          <w:lang w:eastAsia="ja-JP"/>
        </w:rPr>
        <w:t>using</w:t>
      </w:r>
      <w:r>
        <w:rPr>
          <w:rFonts w:eastAsia="ＭＳ 明朝" w:hint="eastAsia"/>
          <w:bCs/>
          <w:iCs/>
          <w:lang w:eastAsia="ja-JP"/>
        </w:rPr>
        <w:t xml:space="preserve"> the receiv</w:t>
      </w:r>
      <w:r w:rsidR="00FA7BF0">
        <w:rPr>
          <w:rFonts w:eastAsia="ＭＳ 明朝" w:hint="eastAsia"/>
          <w:bCs/>
          <w:iCs/>
          <w:lang w:eastAsia="ja-JP"/>
        </w:rPr>
        <w:t>ed</w:t>
      </w:r>
      <w:r>
        <w:rPr>
          <w:rFonts w:eastAsia="ＭＳ 明朝" w:hint="eastAsia"/>
          <w:bCs/>
          <w:iCs/>
          <w:lang w:eastAsia="ja-JP"/>
        </w:rPr>
        <w:t xml:space="preserve"> timing</w:t>
      </w:r>
      <w:r w:rsidR="00EE2347">
        <w:rPr>
          <w:rFonts w:eastAsia="ＭＳ 明朝" w:hint="eastAsia"/>
          <w:bCs/>
          <w:iCs/>
          <w:lang w:eastAsia="ja-JP"/>
        </w:rPr>
        <w:t xml:space="preserve"> instead of the transmitted timing</w:t>
      </w:r>
      <w:r>
        <w:rPr>
          <w:rFonts w:eastAsia="ＭＳ 明朝" w:hint="eastAsia"/>
          <w:bCs/>
          <w:iCs/>
          <w:lang w:eastAsia="ja-JP"/>
        </w:rPr>
        <w:t>.</w:t>
      </w:r>
      <w:r w:rsidR="00872E4B">
        <w:rPr>
          <w:rFonts w:eastAsia="ＭＳ 明朝" w:hint="eastAsia"/>
          <w:bCs/>
          <w:iCs/>
          <w:lang w:eastAsia="ja-JP"/>
        </w:rPr>
        <w:t xml:space="preserve"> </w:t>
      </w:r>
      <w:r w:rsidR="00AF15C8">
        <w:rPr>
          <w:rFonts w:eastAsia="ＭＳ 明朝" w:hint="eastAsia"/>
          <w:bCs/>
          <w:iCs/>
          <w:lang w:eastAsia="ja-JP"/>
        </w:rPr>
        <w:t xml:space="preserve">Because the original proposal </w:t>
      </w:r>
      <w:r w:rsidR="00D51BF2">
        <w:rPr>
          <w:rFonts w:eastAsia="ＭＳ 明朝" w:hint="eastAsia"/>
          <w:bCs/>
          <w:iCs/>
          <w:lang w:eastAsia="ja-JP"/>
        </w:rPr>
        <w:t xml:space="preserve">in the group </w:t>
      </w:r>
      <w:r w:rsidR="00AF15C8">
        <w:rPr>
          <w:rFonts w:eastAsia="ＭＳ 明朝" w:hint="eastAsia"/>
          <w:bCs/>
          <w:iCs/>
          <w:lang w:eastAsia="ja-JP"/>
        </w:rPr>
        <w:t>was to consider the effect of the Earth</w:t>
      </w:r>
      <w:r w:rsidR="00AF15C8">
        <w:rPr>
          <w:rFonts w:eastAsia="ＭＳ 明朝"/>
          <w:bCs/>
          <w:iCs/>
          <w:lang w:eastAsia="ja-JP"/>
        </w:rPr>
        <w:t>’</w:t>
      </w:r>
      <w:r w:rsidR="00AF15C8">
        <w:rPr>
          <w:rFonts w:eastAsia="ＭＳ 明朝" w:hint="eastAsia"/>
          <w:bCs/>
          <w:iCs/>
          <w:lang w:eastAsia="ja-JP"/>
        </w:rPr>
        <w:t xml:space="preserve">s rotation, </w:t>
      </w:r>
      <w:r w:rsidR="00D753C3">
        <w:rPr>
          <w:rFonts w:eastAsia="ＭＳ 明朝" w:hint="eastAsia"/>
          <w:bCs/>
          <w:iCs/>
          <w:lang w:eastAsia="ja-JP"/>
        </w:rPr>
        <w:t xml:space="preserve">and based on the </w:t>
      </w:r>
      <w:r w:rsidR="008F4DA8">
        <w:rPr>
          <w:rFonts w:eastAsia="ＭＳ 明朝" w:hint="eastAsia"/>
          <w:bCs/>
          <w:iCs/>
          <w:lang w:eastAsia="ja-JP"/>
        </w:rPr>
        <w:t>F</w:t>
      </w:r>
      <w:r w:rsidR="00D753C3">
        <w:rPr>
          <w:rFonts w:eastAsia="ＭＳ 明朝" w:hint="eastAsia"/>
          <w:bCs/>
          <w:iCs/>
          <w:lang w:eastAsia="ja-JP"/>
        </w:rPr>
        <w:t>igure 2.2</w:t>
      </w:r>
      <w:r w:rsidR="008F4DA8">
        <w:rPr>
          <w:rFonts w:eastAsia="ＭＳ 明朝" w:hint="eastAsia"/>
          <w:bCs/>
          <w:iCs/>
          <w:lang w:eastAsia="ja-JP"/>
        </w:rPr>
        <w:t>.1</w:t>
      </w:r>
      <w:r w:rsidR="00D753C3">
        <w:rPr>
          <w:rFonts w:eastAsia="ＭＳ 明朝" w:hint="eastAsia"/>
          <w:bCs/>
          <w:iCs/>
          <w:lang w:eastAsia="ja-JP"/>
        </w:rPr>
        <w:t xml:space="preserve">-1 above, </w:t>
      </w:r>
      <w:r w:rsidR="00872E4B">
        <w:rPr>
          <w:rFonts w:eastAsia="ＭＳ 明朝" w:hint="eastAsia"/>
          <w:bCs/>
          <w:iCs/>
          <w:lang w:eastAsia="ja-JP"/>
        </w:rPr>
        <w:t>we assume that we need to care the velocity of the receiver (</w:t>
      </w:r>
      <w:r w:rsidR="00690A1C">
        <w:rPr>
          <w:rFonts w:eastAsia="ＭＳ 明朝" w:hint="eastAsia"/>
          <w:bCs/>
          <w:iCs/>
          <w:lang w:eastAsia="ja-JP"/>
        </w:rPr>
        <w:t xml:space="preserve">i.e. </w:t>
      </w:r>
      <w:r w:rsidR="00872E4B">
        <w:rPr>
          <w:rFonts w:eastAsia="ＭＳ 明朝" w:hint="eastAsia"/>
          <w:bCs/>
          <w:iCs/>
          <w:lang w:eastAsia="ja-JP"/>
        </w:rPr>
        <w:t>UE) in the DL case</w:t>
      </w:r>
      <w:r w:rsidR="008D6861">
        <w:rPr>
          <w:rFonts w:eastAsia="ＭＳ 明朝" w:hint="eastAsia"/>
          <w:bCs/>
          <w:iCs/>
          <w:lang w:eastAsia="ja-JP"/>
        </w:rPr>
        <w:t xml:space="preserve"> and the timing of the transmission of signals</w:t>
      </w:r>
      <w:r w:rsidR="00872E4B">
        <w:rPr>
          <w:rFonts w:eastAsia="ＭＳ 明朝" w:hint="eastAsia"/>
          <w:bCs/>
          <w:iCs/>
          <w:lang w:eastAsia="ja-JP"/>
        </w:rPr>
        <w:t>. Thus</w:t>
      </w:r>
      <w:r w:rsidR="008B1C1A">
        <w:rPr>
          <w:rFonts w:eastAsia="ＭＳ 明朝" w:hint="eastAsia"/>
          <w:bCs/>
          <w:iCs/>
          <w:lang w:eastAsia="ja-JP"/>
        </w:rPr>
        <w:t>,</w:t>
      </w:r>
      <w:r w:rsidR="00872E4B">
        <w:rPr>
          <w:rFonts w:eastAsia="ＭＳ 明朝" w:hint="eastAsia"/>
          <w:bCs/>
          <w:iCs/>
          <w:lang w:eastAsia="ja-JP"/>
        </w:rPr>
        <w:t xml:space="preserve"> </w:t>
      </w:r>
      <w:r w:rsidR="00F9191E">
        <w:rPr>
          <w:rFonts w:eastAsia="ＭＳ 明朝" w:hint="eastAsia"/>
          <w:bCs/>
          <w:iCs/>
          <w:lang w:eastAsia="ja-JP"/>
        </w:rPr>
        <w:t>we would like to encourage companies to cross check the equation</w:t>
      </w:r>
      <w:r w:rsidR="00B658D0">
        <w:rPr>
          <w:rFonts w:eastAsia="ＭＳ 明朝" w:hint="eastAsia"/>
          <w:bCs/>
          <w:iCs/>
          <w:lang w:eastAsia="ja-JP"/>
        </w:rPr>
        <w:t>s.</w:t>
      </w:r>
    </w:p>
    <w:p w14:paraId="50CCF5EE" w14:textId="435F32DD" w:rsidR="00B658D0" w:rsidRPr="003063D2" w:rsidRDefault="00B658D0" w:rsidP="009559C1">
      <w:pPr>
        <w:spacing w:before="120" w:after="120"/>
        <w:rPr>
          <w:rFonts w:eastAsia="ＭＳ 明朝"/>
          <w:b/>
          <w:i/>
          <w:lang w:eastAsia="ja-JP"/>
        </w:rPr>
      </w:pPr>
      <w:r w:rsidRPr="003063D2">
        <w:rPr>
          <w:rFonts w:eastAsia="ＭＳ 明朝" w:hint="eastAsia"/>
          <w:b/>
          <w:i/>
          <w:lang w:eastAsia="ja-JP"/>
        </w:rPr>
        <w:t xml:space="preserve">Observation 5: </w:t>
      </w:r>
      <w:r w:rsidR="003F3EDA">
        <w:rPr>
          <w:rFonts w:eastAsia="ＭＳ 明朝" w:hint="eastAsia"/>
          <w:b/>
          <w:i/>
          <w:lang w:eastAsia="ja-JP"/>
        </w:rPr>
        <w:t>B</w:t>
      </w:r>
      <w:r w:rsidR="000D55FE">
        <w:rPr>
          <w:rFonts w:eastAsia="ＭＳ 明朝" w:hint="eastAsia"/>
          <w:b/>
          <w:i/>
          <w:lang w:eastAsia="ja-JP"/>
        </w:rPr>
        <w:t>ased on the assumption of equation (1), v is the velocity vector of the receiver</w:t>
      </w:r>
      <w:r w:rsidR="00731C49">
        <w:rPr>
          <w:rFonts w:eastAsia="ＭＳ 明朝" w:hint="eastAsia"/>
          <w:b/>
          <w:i/>
          <w:lang w:eastAsia="ja-JP"/>
        </w:rPr>
        <w:t xml:space="preserve"> on ECI frame</w:t>
      </w:r>
      <w:r w:rsidR="000D55FE">
        <w:rPr>
          <w:rFonts w:eastAsia="ＭＳ 明朝" w:hint="eastAsia"/>
          <w:b/>
          <w:i/>
          <w:lang w:eastAsia="ja-JP"/>
        </w:rPr>
        <w:t>. In that sense, since v in the equation (3) is the satellite velocity vector, i</w:t>
      </w:r>
      <w:r w:rsidR="00B664F8" w:rsidRPr="003063D2">
        <w:rPr>
          <w:rFonts w:eastAsia="ＭＳ 明朝" w:hint="eastAsia"/>
          <w:b/>
          <w:i/>
          <w:lang w:eastAsia="ja-JP"/>
        </w:rPr>
        <w:t xml:space="preserve">t appears that the equation (3) is </w:t>
      </w:r>
      <w:r w:rsidR="004A3C95">
        <w:rPr>
          <w:rFonts w:eastAsia="ＭＳ 明朝" w:hint="eastAsia"/>
          <w:b/>
          <w:i/>
          <w:lang w:eastAsia="ja-JP"/>
        </w:rPr>
        <w:t>calculating the total propagation delay of</w:t>
      </w:r>
      <w:r w:rsidR="00B664F8" w:rsidRPr="003063D2">
        <w:rPr>
          <w:rFonts w:eastAsia="ＭＳ 明朝" w:hint="eastAsia"/>
          <w:b/>
          <w:i/>
          <w:lang w:eastAsia="ja-JP"/>
        </w:rPr>
        <w:t xml:space="preserve"> the </w:t>
      </w:r>
      <w:r w:rsidR="004A3C95">
        <w:rPr>
          <w:rFonts w:eastAsia="ＭＳ 明朝" w:hint="eastAsia"/>
          <w:b/>
          <w:i/>
          <w:lang w:eastAsia="ja-JP"/>
        </w:rPr>
        <w:t>uplink transmission case.</w:t>
      </w:r>
    </w:p>
    <w:p w14:paraId="7AB841AD" w14:textId="087F20AC" w:rsidR="000F26DF" w:rsidRPr="000F26DF" w:rsidRDefault="00AF15C8" w:rsidP="004179A2">
      <w:pPr>
        <w:spacing w:before="120" w:after="120"/>
        <w:rPr>
          <w:rFonts w:eastAsia="ＭＳ 明朝"/>
          <w:bCs/>
          <w:iCs/>
          <w:lang w:val="en-US" w:eastAsia="ja-JP"/>
        </w:rPr>
      </w:pPr>
      <w:r w:rsidRPr="00AF15C8">
        <w:rPr>
          <w:rFonts w:eastAsia="ＭＳ 明朝" w:hint="eastAsia"/>
          <w:b/>
          <w:i/>
          <w:lang w:eastAsia="ja-JP"/>
        </w:rPr>
        <w:t xml:space="preserve">Proposal 1: Companies are encouraged to cross check the equations to derive </w:t>
      </w:r>
      <w:r w:rsidR="00743216">
        <w:rPr>
          <w:rFonts w:eastAsia="ＭＳ 明朝" w:hint="eastAsia"/>
          <w:b/>
          <w:i/>
          <w:lang w:eastAsia="ja-JP"/>
        </w:rPr>
        <w:t xml:space="preserve">the </w:t>
      </w:r>
      <w:r w:rsidRPr="00AF15C8">
        <w:rPr>
          <w:rFonts w:eastAsia="ＭＳ 明朝" w:hint="eastAsia"/>
          <w:b/>
          <w:i/>
          <w:lang w:eastAsia="ja-JP"/>
        </w:rPr>
        <w:t>total propagation delay</w:t>
      </w:r>
      <w:r w:rsidR="00765917">
        <w:rPr>
          <w:rFonts w:eastAsia="ＭＳ 明朝" w:hint="eastAsia"/>
          <w:b/>
          <w:i/>
          <w:lang w:eastAsia="ja-JP"/>
        </w:rPr>
        <w:t xml:space="preserve"> and its error</w:t>
      </w:r>
      <w:r w:rsidR="00731C49">
        <w:rPr>
          <w:rFonts w:eastAsia="ＭＳ 明朝" w:hint="eastAsia"/>
          <w:b/>
          <w:i/>
          <w:lang w:eastAsia="ja-JP"/>
        </w:rPr>
        <w:t>.</w:t>
      </w:r>
    </w:p>
    <w:p w14:paraId="42FEF328" w14:textId="77777777" w:rsidR="000F26DF" w:rsidRDefault="000F26DF" w:rsidP="000F26DF">
      <w:pPr>
        <w:spacing w:before="120" w:after="120"/>
        <w:rPr>
          <w:rFonts w:eastAsia="ＭＳ 明朝"/>
          <w:bCs/>
          <w:iCs/>
          <w:lang w:val="en-US" w:eastAsia="ja-JP"/>
        </w:rPr>
      </w:pPr>
    </w:p>
    <w:p w14:paraId="49C317E1" w14:textId="50E72AA1" w:rsidR="000F26DF" w:rsidRPr="000F26DF" w:rsidRDefault="00252414" w:rsidP="009555B0">
      <w:pPr>
        <w:spacing w:before="120" w:after="120"/>
        <w:ind w:firstLineChars="50" w:firstLine="100"/>
        <w:rPr>
          <w:rFonts w:eastAsia="ＭＳ 明朝"/>
          <w:bCs/>
          <w:iCs/>
          <w:lang w:val="en-US" w:eastAsia="ja-JP"/>
        </w:rPr>
      </w:pPr>
      <w:r>
        <w:rPr>
          <w:rFonts w:eastAsia="ＭＳ 明朝" w:hint="eastAsia"/>
          <w:bCs/>
          <w:iCs/>
          <w:lang w:val="en-US" w:eastAsia="ja-JP"/>
        </w:rPr>
        <w:t xml:space="preserve">We will show our calculation result of the propagation delay </w:t>
      </w:r>
      <w:r w:rsidR="00766A5C">
        <w:rPr>
          <w:rFonts w:eastAsia="ＭＳ 明朝" w:hint="eastAsia"/>
          <w:bCs/>
          <w:iCs/>
          <w:lang w:val="en-US" w:eastAsia="ja-JP"/>
        </w:rPr>
        <w:t xml:space="preserve">error </w:t>
      </w:r>
      <w:r>
        <w:rPr>
          <w:rFonts w:eastAsia="ＭＳ 明朝" w:hint="eastAsia"/>
          <w:bCs/>
          <w:iCs/>
          <w:lang w:val="en-US" w:eastAsia="ja-JP"/>
        </w:rPr>
        <w:t>later in this document. Since the</w:t>
      </w:r>
      <w:r w:rsidR="0043403D">
        <w:rPr>
          <w:rFonts w:eastAsia="ＭＳ 明朝" w:hint="eastAsia"/>
          <w:bCs/>
          <w:iCs/>
          <w:lang w:val="en-US" w:eastAsia="ja-JP"/>
        </w:rPr>
        <w:t xml:space="preserve">re </w:t>
      </w:r>
      <w:r w:rsidR="004B78ED">
        <w:rPr>
          <w:rFonts w:eastAsia="ＭＳ 明朝" w:hint="eastAsia"/>
          <w:bCs/>
          <w:iCs/>
          <w:lang w:val="en-US" w:eastAsia="ja-JP"/>
        </w:rPr>
        <w:t>is a</w:t>
      </w:r>
      <w:r w:rsidR="0043403D">
        <w:rPr>
          <w:rFonts w:eastAsia="ＭＳ 明朝" w:hint="eastAsia"/>
          <w:bCs/>
          <w:iCs/>
          <w:lang w:val="en-US" w:eastAsia="ja-JP"/>
        </w:rPr>
        <w:t xml:space="preserve"> difference between the obtained result in </w:t>
      </w:r>
      <w:r w:rsidR="00F045B2">
        <w:rPr>
          <w:rFonts w:eastAsia="ＭＳ 明朝" w:hint="eastAsia"/>
          <w:bCs/>
          <w:iCs/>
          <w:lang w:val="en-US" w:eastAsia="ja-JP"/>
        </w:rPr>
        <w:t xml:space="preserve">[2] and ours, we </w:t>
      </w:r>
      <w:r w:rsidR="001534DA">
        <w:rPr>
          <w:rFonts w:eastAsia="ＭＳ 明朝" w:hint="eastAsia"/>
          <w:bCs/>
          <w:iCs/>
          <w:lang w:val="en-US" w:eastAsia="ja-JP"/>
        </w:rPr>
        <w:t xml:space="preserve">also </w:t>
      </w:r>
      <w:r w:rsidR="00880E30">
        <w:rPr>
          <w:rFonts w:eastAsia="ＭＳ 明朝" w:hint="eastAsia"/>
          <w:bCs/>
          <w:iCs/>
          <w:lang w:val="en-US" w:eastAsia="ja-JP"/>
        </w:rPr>
        <w:t>propose</w:t>
      </w:r>
      <w:r w:rsidR="00F045B2">
        <w:rPr>
          <w:rFonts w:eastAsia="ＭＳ 明朝" w:hint="eastAsia"/>
          <w:bCs/>
          <w:iCs/>
          <w:lang w:val="en-US" w:eastAsia="ja-JP"/>
        </w:rPr>
        <w:t xml:space="preserve"> companies to bring calculated values from each company.</w:t>
      </w:r>
    </w:p>
    <w:p w14:paraId="559E3914" w14:textId="293B97B5" w:rsidR="000F26DF" w:rsidRPr="00BE2947" w:rsidRDefault="00BE2947" w:rsidP="000F26DF">
      <w:pPr>
        <w:spacing w:before="120" w:after="120"/>
        <w:rPr>
          <w:rFonts w:eastAsia="ＭＳ 明朝"/>
          <w:b/>
          <w:i/>
          <w:lang w:val="en-US" w:eastAsia="ja-JP"/>
        </w:rPr>
      </w:pPr>
      <w:r w:rsidRPr="00BE2947">
        <w:rPr>
          <w:rFonts w:eastAsia="ＭＳ 明朝" w:hint="eastAsia"/>
          <w:b/>
          <w:i/>
          <w:lang w:val="en-US" w:eastAsia="ja-JP"/>
        </w:rPr>
        <w:t xml:space="preserve">Proposal 2: </w:t>
      </w:r>
      <w:r>
        <w:rPr>
          <w:rFonts w:eastAsia="ＭＳ 明朝" w:hint="eastAsia"/>
          <w:b/>
          <w:i/>
          <w:lang w:val="en-US" w:eastAsia="ja-JP"/>
        </w:rPr>
        <w:t>Companies are encouraged to bring calculated propagation delay</w:t>
      </w:r>
      <w:r w:rsidR="00C92A3A">
        <w:rPr>
          <w:rFonts w:eastAsia="ＭＳ 明朝" w:hint="eastAsia"/>
          <w:b/>
          <w:i/>
          <w:lang w:val="en-US" w:eastAsia="ja-JP"/>
        </w:rPr>
        <w:t xml:space="preserve"> error</w:t>
      </w:r>
      <w:r>
        <w:rPr>
          <w:rFonts w:eastAsia="ＭＳ 明朝" w:hint="eastAsia"/>
          <w:b/>
          <w:i/>
          <w:lang w:val="en-US" w:eastAsia="ja-JP"/>
        </w:rPr>
        <w:t xml:space="preserve"> results</w:t>
      </w:r>
      <w:r w:rsidR="009E5137">
        <w:rPr>
          <w:rFonts w:eastAsia="ＭＳ 明朝" w:hint="eastAsia"/>
          <w:b/>
          <w:i/>
          <w:lang w:val="en-US" w:eastAsia="ja-JP"/>
        </w:rPr>
        <w:t>.</w:t>
      </w:r>
    </w:p>
    <w:p w14:paraId="4D2BE9B7" w14:textId="77777777" w:rsidR="00D600E1" w:rsidRDefault="00D600E1" w:rsidP="000F26DF">
      <w:pPr>
        <w:spacing w:before="120" w:after="120"/>
        <w:rPr>
          <w:rFonts w:eastAsia="ＭＳ 明朝"/>
          <w:bCs/>
          <w:iCs/>
          <w:lang w:val="en-US" w:eastAsia="ja-JP"/>
        </w:rPr>
      </w:pPr>
    </w:p>
    <w:p w14:paraId="0E9C3904" w14:textId="438BA691" w:rsidR="009E5137" w:rsidRDefault="005A09E6" w:rsidP="00C84929">
      <w:pPr>
        <w:pStyle w:val="afff3"/>
        <w:numPr>
          <w:ilvl w:val="0"/>
          <w:numId w:val="17"/>
        </w:numPr>
        <w:spacing w:before="120" w:after="120"/>
        <w:ind w:leftChars="0" w:left="0" w:firstLine="0"/>
        <w:rPr>
          <w:rFonts w:eastAsia="ＭＳ 明朝"/>
          <w:bCs/>
          <w:iCs/>
          <w:lang w:val="en-US" w:eastAsia="ja-JP"/>
        </w:rPr>
      </w:pPr>
      <w:r>
        <w:rPr>
          <w:rFonts w:eastAsia="ＭＳ 明朝" w:hint="eastAsia"/>
          <w:bCs/>
          <w:iCs/>
          <w:lang w:val="en-US" w:eastAsia="ja-JP"/>
        </w:rPr>
        <w:t>As shown by the equation (1)</w:t>
      </w:r>
      <w:r w:rsidR="006F58CF">
        <w:rPr>
          <w:rFonts w:eastAsia="ＭＳ 明朝" w:hint="eastAsia"/>
          <w:bCs/>
          <w:iCs/>
          <w:lang w:val="en-US" w:eastAsia="ja-JP"/>
        </w:rPr>
        <w:t>, the</w:t>
      </w:r>
      <w:r w:rsidR="00866CD4">
        <w:rPr>
          <w:rFonts w:eastAsia="ＭＳ 明朝" w:hint="eastAsia"/>
          <w:bCs/>
          <w:iCs/>
          <w:lang w:val="en-US" w:eastAsia="ja-JP"/>
        </w:rPr>
        <w:t xml:space="preserve"> associated</w:t>
      </w:r>
      <w:r w:rsidR="006F58CF">
        <w:rPr>
          <w:rFonts w:eastAsia="ＭＳ 明朝" w:hint="eastAsia"/>
          <w:bCs/>
          <w:iCs/>
          <w:lang w:val="en-US" w:eastAsia="ja-JP"/>
        </w:rPr>
        <w:t xml:space="preserve"> effect depen</w:t>
      </w:r>
      <w:r w:rsidR="00E60553">
        <w:rPr>
          <w:rFonts w:eastAsia="ＭＳ 明朝" w:hint="eastAsia"/>
          <w:bCs/>
          <w:iCs/>
          <w:lang w:val="en-US" w:eastAsia="ja-JP"/>
        </w:rPr>
        <w:t>d</w:t>
      </w:r>
      <w:r w:rsidR="005E0548">
        <w:rPr>
          <w:rFonts w:eastAsia="ＭＳ 明朝" w:hint="eastAsia"/>
          <w:bCs/>
          <w:iCs/>
          <w:lang w:val="en-US" w:eastAsia="ja-JP"/>
        </w:rPr>
        <w:t>s</w:t>
      </w:r>
      <w:r w:rsidR="00E60553">
        <w:rPr>
          <w:rFonts w:eastAsia="ＭＳ 明朝" w:hint="eastAsia"/>
          <w:bCs/>
          <w:iCs/>
          <w:lang w:val="en-US" w:eastAsia="ja-JP"/>
        </w:rPr>
        <w:t xml:space="preserve"> </w:t>
      </w:r>
      <w:r w:rsidR="005E0548">
        <w:rPr>
          <w:rFonts w:eastAsia="ＭＳ 明朝" w:hint="eastAsia"/>
          <w:bCs/>
          <w:iCs/>
          <w:lang w:val="en-US" w:eastAsia="ja-JP"/>
        </w:rPr>
        <w:t>on the velocity of the receiver</w:t>
      </w:r>
      <w:r w:rsidR="005A5242">
        <w:rPr>
          <w:rFonts w:eastAsia="ＭＳ 明朝" w:hint="eastAsia"/>
          <w:bCs/>
          <w:iCs/>
          <w:lang w:val="en-US" w:eastAsia="ja-JP"/>
        </w:rPr>
        <w:t xml:space="preserve">, </w:t>
      </w:r>
      <w:r w:rsidR="00536E22">
        <w:rPr>
          <w:rFonts w:eastAsia="ＭＳ 明朝" w:hint="eastAsia"/>
          <w:bCs/>
          <w:iCs/>
          <w:lang w:val="en-US" w:eastAsia="ja-JP"/>
        </w:rPr>
        <w:t xml:space="preserve">i.e. </w:t>
      </w:r>
      <w:r w:rsidR="00192870">
        <w:rPr>
          <w:rFonts w:eastAsia="ＭＳ 明朝" w:hint="eastAsia"/>
          <w:bCs/>
          <w:iCs/>
          <w:lang w:val="en-US" w:eastAsia="ja-JP"/>
        </w:rPr>
        <w:t>velocity of the UE</w:t>
      </w:r>
      <w:r w:rsidR="005C6864">
        <w:rPr>
          <w:rFonts w:eastAsia="ＭＳ 明朝" w:hint="eastAsia"/>
          <w:bCs/>
          <w:iCs/>
          <w:lang w:val="en-US" w:eastAsia="ja-JP"/>
        </w:rPr>
        <w:t xml:space="preserve"> corresponding the rotation of the Earth</w:t>
      </w:r>
      <w:r w:rsidR="00192870">
        <w:rPr>
          <w:rFonts w:eastAsia="ＭＳ 明朝" w:hint="eastAsia"/>
          <w:bCs/>
          <w:iCs/>
          <w:lang w:val="en-US" w:eastAsia="ja-JP"/>
        </w:rPr>
        <w:t xml:space="preserve"> in the downlink case</w:t>
      </w:r>
      <w:r w:rsidR="005C6864">
        <w:rPr>
          <w:rFonts w:eastAsia="ＭＳ 明朝" w:hint="eastAsia"/>
          <w:bCs/>
          <w:iCs/>
          <w:lang w:val="en-US" w:eastAsia="ja-JP"/>
        </w:rPr>
        <w:t>,</w:t>
      </w:r>
      <w:r w:rsidR="00192870">
        <w:rPr>
          <w:rFonts w:eastAsia="ＭＳ 明朝" w:hint="eastAsia"/>
          <w:bCs/>
          <w:iCs/>
          <w:lang w:val="en-US" w:eastAsia="ja-JP"/>
        </w:rPr>
        <w:t xml:space="preserve"> and velocity of the </w:t>
      </w:r>
      <w:r w:rsidR="00192870">
        <w:rPr>
          <w:rFonts w:eastAsia="ＭＳ 明朝"/>
          <w:bCs/>
          <w:iCs/>
          <w:lang w:val="en-US" w:eastAsia="ja-JP"/>
        </w:rPr>
        <w:t>satellite</w:t>
      </w:r>
      <w:r w:rsidR="00192870">
        <w:rPr>
          <w:rFonts w:eastAsia="ＭＳ 明朝" w:hint="eastAsia"/>
          <w:bCs/>
          <w:iCs/>
          <w:lang w:val="en-US" w:eastAsia="ja-JP"/>
        </w:rPr>
        <w:t xml:space="preserve"> in the uplink case.</w:t>
      </w:r>
      <w:r w:rsidR="005E0548">
        <w:rPr>
          <w:rFonts w:eastAsia="ＭＳ 明朝" w:hint="eastAsia"/>
          <w:bCs/>
          <w:iCs/>
          <w:lang w:val="en-US" w:eastAsia="ja-JP"/>
        </w:rPr>
        <w:t xml:space="preserve"> Therefore</w:t>
      </w:r>
      <w:r w:rsidR="00866CD4">
        <w:rPr>
          <w:rFonts w:eastAsia="ＭＳ 明朝" w:hint="eastAsia"/>
          <w:bCs/>
          <w:iCs/>
          <w:lang w:val="en-US" w:eastAsia="ja-JP"/>
        </w:rPr>
        <w:t xml:space="preserve">, we </w:t>
      </w:r>
      <w:r w:rsidR="002B69D1">
        <w:rPr>
          <w:rFonts w:eastAsia="ＭＳ 明朝" w:hint="eastAsia"/>
          <w:bCs/>
          <w:iCs/>
          <w:lang w:val="en-US" w:eastAsia="ja-JP"/>
        </w:rPr>
        <w:t>think</w:t>
      </w:r>
      <w:r w:rsidR="00866CD4">
        <w:rPr>
          <w:rFonts w:eastAsia="ＭＳ 明朝" w:hint="eastAsia"/>
          <w:bCs/>
          <w:iCs/>
          <w:lang w:val="en-US" w:eastAsia="ja-JP"/>
        </w:rPr>
        <w:t xml:space="preserve"> that the different </w:t>
      </w:r>
      <w:r w:rsidR="00E22FE2">
        <w:rPr>
          <w:rFonts w:eastAsia="ＭＳ 明朝" w:hint="eastAsia"/>
          <w:bCs/>
          <w:iCs/>
          <w:lang w:val="en-US" w:eastAsia="ja-JP"/>
        </w:rPr>
        <w:t xml:space="preserve">equations and </w:t>
      </w:r>
      <w:r w:rsidR="00866CD4">
        <w:rPr>
          <w:rFonts w:eastAsia="ＭＳ 明朝" w:hint="eastAsia"/>
          <w:bCs/>
          <w:iCs/>
          <w:lang w:val="en-US" w:eastAsia="ja-JP"/>
        </w:rPr>
        <w:t xml:space="preserve">corrections must be considered in the downlink case and uplink case. </w:t>
      </w:r>
      <w:r w:rsidR="005D72E3">
        <w:rPr>
          <w:rFonts w:eastAsia="ＭＳ 明朝" w:hint="eastAsia"/>
          <w:bCs/>
          <w:iCs/>
          <w:lang w:val="en-US" w:eastAsia="ja-JP"/>
        </w:rPr>
        <w:t>If we consider uplink timing test case for RRM, since the</w:t>
      </w:r>
      <w:r w:rsidR="006F232A">
        <w:rPr>
          <w:rFonts w:eastAsia="ＭＳ 明朝" w:hint="eastAsia"/>
          <w:bCs/>
          <w:iCs/>
          <w:lang w:val="en-US" w:eastAsia="ja-JP"/>
        </w:rPr>
        <w:t xml:space="preserve"> UE adjusts the transmission timing</w:t>
      </w:r>
      <w:r w:rsidR="008E75A0">
        <w:rPr>
          <w:rFonts w:eastAsia="ＭＳ 明朝" w:hint="eastAsia"/>
          <w:bCs/>
          <w:iCs/>
          <w:lang w:val="en-US" w:eastAsia="ja-JP"/>
        </w:rPr>
        <w:t xml:space="preserve"> by the reference signals from the </w:t>
      </w:r>
      <w:r w:rsidR="00D63BC8">
        <w:rPr>
          <w:rFonts w:eastAsia="ＭＳ 明朝" w:hint="eastAsia"/>
          <w:bCs/>
          <w:iCs/>
          <w:lang w:val="en-US" w:eastAsia="ja-JP"/>
        </w:rPr>
        <w:t>satellite</w:t>
      </w:r>
      <w:r w:rsidR="008E75A0">
        <w:rPr>
          <w:rFonts w:eastAsia="ＭＳ 明朝" w:hint="eastAsia"/>
          <w:bCs/>
          <w:iCs/>
          <w:lang w:val="en-US" w:eastAsia="ja-JP"/>
        </w:rPr>
        <w:t xml:space="preserve">, </w:t>
      </w:r>
      <w:r w:rsidR="005D72E3">
        <w:rPr>
          <w:rFonts w:eastAsia="ＭＳ 明朝" w:hint="eastAsia"/>
          <w:bCs/>
          <w:iCs/>
          <w:lang w:val="en-US" w:eastAsia="ja-JP"/>
        </w:rPr>
        <w:t xml:space="preserve">UL timing </w:t>
      </w:r>
      <w:r w:rsidR="00412C21">
        <w:rPr>
          <w:rFonts w:eastAsia="ＭＳ 明朝" w:hint="eastAsia"/>
          <w:bCs/>
          <w:iCs/>
          <w:lang w:val="en-US" w:eastAsia="ja-JP"/>
        </w:rPr>
        <w:t>may</w:t>
      </w:r>
      <w:r w:rsidR="00D63BC8">
        <w:rPr>
          <w:rFonts w:eastAsia="ＭＳ 明朝" w:hint="eastAsia"/>
          <w:bCs/>
          <w:iCs/>
          <w:lang w:val="en-US" w:eastAsia="ja-JP"/>
        </w:rPr>
        <w:t xml:space="preserve"> be</w:t>
      </w:r>
      <w:r w:rsidR="00412C21">
        <w:rPr>
          <w:rFonts w:eastAsia="ＭＳ 明朝" w:hint="eastAsia"/>
          <w:bCs/>
          <w:iCs/>
          <w:lang w:val="en-US" w:eastAsia="ja-JP"/>
        </w:rPr>
        <w:t xml:space="preserve"> </w:t>
      </w:r>
      <w:r w:rsidR="00CC1770">
        <w:rPr>
          <w:rFonts w:eastAsia="ＭＳ 明朝" w:hint="eastAsia"/>
          <w:bCs/>
          <w:iCs/>
          <w:lang w:val="en-US" w:eastAsia="ja-JP"/>
        </w:rPr>
        <w:t xml:space="preserve">influenced by both </w:t>
      </w:r>
      <w:r w:rsidR="005D72E3">
        <w:rPr>
          <w:rFonts w:eastAsia="ＭＳ 明朝" w:hint="eastAsia"/>
          <w:bCs/>
          <w:iCs/>
          <w:lang w:val="en-US" w:eastAsia="ja-JP"/>
        </w:rPr>
        <w:t xml:space="preserve">the DL signals from </w:t>
      </w:r>
      <w:r w:rsidR="00D63BC8">
        <w:rPr>
          <w:rFonts w:eastAsia="ＭＳ 明朝" w:hint="eastAsia"/>
          <w:bCs/>
          <w:iCs/>
          <w:lang w:val="en-US" w:eastAsia="ja-JP"/>
        </w:rPr>
        <w:t>the satellite</w:t>
      </w:r>
      <w:r w:rsidR="005D72E3">
        <w:rPr>
          <w:rFonts w:eastAsia="ＭＳ 明朝" w:hint="eastAsia"/>
          <w:bCs/>
          <w:iCs/>
          <w:lang w:val="en-US" w:eastAsia="ja-JP"/>
        </w:rPr>
        <w:t xml:space="preserve"> to UE</w:t>
      </w:r>
      <w:r w:rsidR="00CC1770">
        <w:rPr>
          <w:rFonts w:eastAsia="ＭＳ 明朝" w:hint="eastAsia"/>
          <w:bCs/>
          <w:iCs/>
          <w:lang w:val="en-US" w:eastAsia="ja-JP"/>
        </w:rPr>
        <w:t xml:space="preserve"> and the UL signals from UE to the satellite</w:t>
      </w:r>
      <w:r w:rsidR="00056A86">
        <w:rPr>
          <w:rFonts w:eastAsia="ＭＳ 明朝" w:hint="eastAsia"/>
          <w:bCs/>
          <w:iCs/>
          <w:lang w:val="en-US" w:eastAsia="ja-JP"/>
        </w:rPr>
        <w:t>.</w:t>
      </w:r>
      <w:r w:rsidR="00FD57B0">
        <w:rPr>
          <w:rFonts w:eastAsia="ＭＳ 明朝" w:hint="eastAsia"/>
          <w:bCs/>
          <w:iCs/>
          <w:lang w:val="en-US" w:eastAsia="ja-JP"/>
        </w:rPr>
        <w:t xml:space="preserve"> </w:t>
      </w:r>
      <w:r w:rsidR="00D37D9F">
        <w:rPr>
          <w:rFonts w:eastAsia="ＭＳ 明朝" w:hint="eastAsia"/>
          <w:bCs/>
          <w:iCs/>
          <w:lang w:val="en-US" w:eastAsia="ja-JP"/>
        </w:rPr>
        <w:t xml:space="preserve">Saying that, the necessity of the corrections should be </w:t>
      </w:r>
      <w:r w:rsidR="002928A9">
        <w:rPr>
          <w:rFonts w:eastAsia="ＭＳ 明朝" w:hint="eastAsia"/>
          <w:bCs/>
          <w:iCs/>
          <w:lang w:val="en-US" w:eastAsia="ja-JP"/>
        </w:rPr>
        <w:t>decided based on the obtained delay errors.</w:t>
      </w:r>
      <w:r w:rsidR="00D37D9F">
        <w:rPr>
          <w:rFonts w:eastAsia="ＭＳ 明朝" w:hint="eastAsia"/>
          <w:bCs/>
          <w:iCs/>
          <w:lang w:val="en-US" w:eastAsia="ja-JP"/>
        </w:rPr>
        <w:t xml:space="preserve"> </w:t>
      </w:r>
      <w:r w:rsidR="005D72E3">
        <w:rPr>
          <w:rFonts w:eastAsia="ＭＳ 明朝" w:hint="eastAsia"/>
          <w:bCs/>
          <w:iCs/>
          <w:lang w:val="en-US" w:eastAsia="ja-JP"/>
        </w:rPr>
        <w:t xml:space="preserve"> </w:t>
      </w:r>
    </w:p>
    <w:p w14:paraId="6CBA5EC5" w14:textId="52FA93A3" w:rsidR="00D07D44" w:rsidRDefault="00D07D44" w:rsidP="00D07D44">
      <w:pPr>
        <w:spacing w:before="120" w:after="120"/>
        <w:rPr>
          <w:rFonts w:eastAsia="ＭＳ 明朝"/>
          <w:b/>
          <w:i/>
          <w:lang w:val="en-US" w:eastAsia="ja-JP"/>
        </w:rPr>
      </w:pPr>
      <w:r w:rsidRPr="00514650">
        <w:rPr>
          <w:rFonts w:eastAsia="ＭＳ 明朝" w:hint="eastAsia"/>
          <w:b/>
          <w:i/>
          <w:lang w:val="en-US" w:eastAsia="ja-JP"/>
        </w:rPr>
        <w:lastRenderedPageBreak/>
        <w:t xml:space="preserve">Observation 6: Since the equation (1) contains the </w:t>
      </w:r>
      <w:r w:rsidR="005D72E3" w:rsidRPr="00514650">
        <w:rPr>
          <w:rFonts w:eastAsia="ＭＳ 明朝" w:hint="eastAsia"/>
          <w:b/>
          <w:i/>
          <w:lang w:val="en-US" w:eastAsia="ja-JP"/>
        </w:rPr>
        <w:t>receiver velocity vector</w:t>
      </w:r>
      <w:r w:rsidR="00514650" w:rsidRPr="00514650">
        <w:rPr>
          <w:rFonts w:eastAsia="ＭＳ 明朝" w:hint="eastAsia"/>
          <w:b/>
          <w:i/>
          <w:lang w:val="en-US" w:eastAsia="ja-JP"/>
        </w:rPr>
        <w:t>, it is expected that the effect may vary depending on the case of the downlink and uplink.</w:t>
      </w:r>
      <w:r w:rsidR="00514650">
        <w:rPr>
          <w:rFonts w:eastAsia="ＭＳ 明朝" w:hint="eastAsia"/>
          <w:b/>
          <w:i/>
          <w:lang w:val="en-US" w:eastAsia="ja-JP"/>
        </w:rPr>
        <w:t xml:space="preserve"> </w:t>
      </w:r>
      <w:r w:rsidR="00AC4408">
        <w:rPr>
          <w:rFonts w:eastAsia="ＭＳ 明朝" w:hint="eastAsia"/>
          <w:b/>
          <w:i/>
          <w:lang w:val="en-US" w:eastAsia="ja-JP"/>
        </w:rPr>
        <w:t>Study should be made for both the DL case and the UL case.</w:t>
      </w:r>
    </w:p>
    <w:p w14:paraId="50FDF10D" w14:textId="47975CAE" w:rsidR="00AC4408" w:rsidRPr="00514650" w:rsidRDefault="00AC4408" w:rsidP="00D07D44">
      <w:pPr>
        <w:spacing w:before="120" w:after="120"/>
        <w:rPr>
          <w:rFonts w:eastAsia="ＭＳ 明朝"/>
          <w:b/>
          <w:i/>
          <w:lang w:val="en-US" w:eastAsia="ja-JP"/>
        </w:rPr>
      </w:pPr>
      <w:r>
        <w:rPr>
          <w:rFonts w:eastAsia="ＭＳ 明朝" w:hint="eastAsia"/>
          <w:b/>
          <w:i/>
          <w:lang w:val="en-US" w:eastAsia="ja-JP"/>
        </w:rPr>
        <w:t xml:space="preserve">Observation 7: A necessity of the corrections due to the velocity of the receiver should be decided based on the analysis of the </w:t>
      </w:r>
      <w:r w:rsidR="00F102B0">
        <w:rPr>
          <w:rFonts w:eastAsia="ＭＳ 明朝" w:hint="eastAsia"/>
          <w:b/>
          <w:i/>
          <w:lang w:val="en-US" w:eastAsia="ja-JP"/>
        </w:rPr>
        <w:t xml:space="preserve">propagation </w:t>
      </w:r>
      <w:r>
        <w:rPr>
          <w:rFonts w:eastAsia="ＭＳ 明朝" w:hint="eastAsia"/>
          <w:b/>
          <w:i/>
          <w:lang w:val="en-US" w:eastAsia="ja-JP"/>
        </w:rPr>
        <w:t>delay errors</w:t>
      </w:r>
      <w:r w:rsidR="003060C9">
        <w:rPr>
          <w:rFonts w:eastAsia="ＭＳ 明朝" w:hint="eastAsia"/>
          <w:b/>
          <w:i/>
          <w:lang w:val="en-US" w:eastAsia="ja-JP"/>
        </w:rPr>
        <w:t xml:space="preserve"> for both DL case and UL case</w:t>
      </w:r>
      <w:r>
        <w:rPr>
          <w:rFonts w:eastAsia="ＭＳ 明朝" w:hint="eastAsia"/>
          <w:b/>
          <w:i/>
          <w:lang w:val="en-US" w:eastAsia="ja-JP"/>
        </w:rPr>
        <w:t>.</w:t>
      </w:r>
    </w:p>
    <w:p w14:paraId="1B887625" w14:textId="77777777" w:rsidR="00514650" w:rsidRDefault="00514650" w:rsidP="00D07D44">
      <w:pPr>
        <w:spacing w:before="120" w:after="120"/>
        <w:rPr>
          <w:rFonts w:eastAsia="ＭＳ 明朝"/>
          <w:bCs/>
          <w:iCs/>
          <w:lang w:val="en-US" w:eastAsia="ja-JP"/>
        </w:rPr>
      </w:pPr>
    </w:p>
    <w:p w14:paraId="7D5AF675" w14:textId="6D4D88B9" w:rsidR="000F26DF" w:rsidRPr="0085541D" w:rsidRDefault="00DB5F55" w:rsidP="00491F05">
      <w:pPr>
        <w:pStyle w:val="afff3"/>
        <w:numPr>
          <w:ilvl w:val="0"/>
          <w:numId w:val="17"/>
        </w:numPr>
        <w:spacing w:before="120" w:after="120"/>
        <w:ind w:leftChars="0" w:left="0" w:firstLine="0"/>
        <w:rPr>
          <w:rFonts w:eastAsia="ＭＳ 明朝"/>
          <w:bCs/>
          <w:iCs/>
          <w:lang w:val="en-US" w:eastAsia="ja-JP"/>
        </w:rPr>
      </w:pPr>
      <w:r w:rsidRPr="0085541D">
        <w:rPr>
          <w:rFonts w:eastAsia="ＭＳ 明朝" w:hint="eastAsia"/>
          <w:bCs/>
          <w:iCs/>
          <w:lang w:val="en-US" w:eastAsia="ja-JP"/>
        </w:rPr>
        <w:t xml:space="preserve">This is not limited to this </w:t>
      </w:r>
      <w:r w:rsidR="00093730" w:rsidRPr="0085541D">
        <w:rPr>
          <w:rFonts w:eastAsia="ＭＳ 明朝" w:hint="eastAsia"/>
          <w:bCs/>
          <w:iCs/>
          <w:lang w:val="en-US" w:eastAsia="ja-JP"/>
        </w:rPr>
        <w:t xml:space="preserve">delay error calculation case, but since we have been implicitly using the assumption </w:t>
      </w:r>
      <w:r w:rsidR="00886240" w:rsidRPr="0085541D">
        <w:rPr>
          <w:rFonts w:eastAsia="ＭＳ 明朝" w:hint="eastAsia"/>
          <w:bCs/>
          <w:iCs/>
          <w:lang w:val="en-US" w:eastAsia="ja-JP"/>
        </w:rPr>
        <w:t>of</w:t>
      </w:r>
      <w:r w:rsidR="00B91005" w:rsidRPr="0085541D">
        <w:rPr>
          <w:rFonts w:eastAsia="ＭＳ 明朝" w:hint="eastAsia"/>
          <w:bCs/>
          <w:iCs/>
          <w:lang w:val="en-US" w:eastAsia="ja-JP"/>
        </w:rPr>
        <w:t xml:space="preserve"> WGS-84 frame as</w:t>
      </w:r>
      <w:r w:rsidR="00154E61" w:rsidRPr="0085541D">
        <w:rPr>
          <w:rFonts w:eastAsia="ＭＳ 明朝" w:hint="eastAsia"/>
          <w:bCs/>
          <w:iCs/>
          <w:lang w:val="en-US" w:eastAsia="ja-JP"/>
        </w:rPr>
        <w:t xml:space="preserve"> an</w:t>
      </w:r>
      <w:r w:rsidR="00886240" w:rsidRPr="0085541D">
        <w:rPr>
          <w:rFonts w:eastAsia="ＭＳ 明朝" w:hint="eastAsia"/>
          <w:bCs/>
          <w:iCs/>
          <w:lang w:val="en-US" w:eastAsia="ja-JP"/>
        </w:rPr>
        <w:t xml:space="preserve"> </w:t>
      </w:r>
      <w:r w:rsidR="004D09E3" w:rsidRPr="0085541D">
        <w:rPr>
          <w:rFonts w:eastAsia="ＭＳ 明朝" w:hint="eastAsia"/>
          <w:bCs/>
          <w:iCs/>
          <w:lang w:val="en-US" w:eastAsia="ja-JP"/>
        </w:rPr>
        <w:t xml:space="preserve">ellipsoid </w:t>
      </w:r>
      <w:r w:rsidR="00093730" w:rsidRPr="0085541D">
        <w:rPr>
          <w:rFonts w:eastAsia="ＭＳ 明朝" w:hint="eastAsia"/>
          <w:bCs/>
          <w:iCs/>
          <w:lang w:val="en-US" w:eastAsia="ja-JP"/>
        </w:rPr>
        <w:t xml:space="preserve">to </w:t>
      </w:r>
      <w:r w:rsidR="004D09E3" w:rsidRPr="0085541D">
        <w:rPr>
          <w:rFonts w:eastAsia="ＭＳ 明朝" w:hint="eastAsia"/>
          <w:bCs/>
          <w:iCs/>
          <w:lang w:val="en-US" w:eastAsia="ja-JP"/>
        </w:rPr>
        <w:t xml:space="preserve">define several parameters </w:t>
      </w:r>
      <w:r w:rsidR="00B91005" w:rsidRPr="0085541D">
        <w:rPr>
          <w:rFonts w:eastAsia="ＭＳ 明朝" w:hint="eastAsia"/>
          <w:bCs/>
          <w:iCs/>
          <w:lang w:val="en-US" w:eastAsia="ja-JP"/>
        </w:rPr>
        <w:t xml:space="preserve">like </w:t>
      </w:r>
      <w:r w:rsidR="0059022E" w:rsidRPr="0085541D">
        <w:rPr>
          <w:rFonts w:ascii="Symbol" w:eastAsia="ＭＳ 明朝" w:hAnsi="Symbol" w:hint="eastAsia"/>
          <w:bCs/>
          <w:iCs/>
          <w:lang w:val="en-US" w:eastAsia="ja-JP"/>
        </w:rPr>
        <w:t>w</w:t>
      </w:r>
      <w:r w:rsidR="00B91005" w:rsidRPr="0085541D">
        <w:rPr>
          <w:rFonts w:eastAsia="ＭＳ 明朝" w:hint="eastAsia"/>
          <w:bCs/>
          <w:iCs/>
          <w:vertAlign w:val="subscript"/>
          <w:lang w:val="en-US" w:eastAsia="ja-JP"/>
        </w:rPr>
        <w:t>E</w:t>
      </w:r>
      <w:r w:rsidR="00B064ED" w:rsidRPr="0085541D">
        <w:rPr>
          <w:rFonts w:eastAsia="ＭＳ 明朝" w:hint="eastAsia"/>
          <w:bCs/>
          <w:iCs/>
          <w:lang w:val="en-US" w:eastAsia="ja-JP"/>
        </w:rPr>
        <w:t>,</w:t>
      </w:r>
      <w:r w:rsidR="00AC6BF9" w:rsidRPr="0085541D">
        <w:rPr>
          <w:rFonts w:eastAsia="ＭＳ 明朝"/>
          <w:bCs/>
          <w:iCs/>
          <w:lang w:val="en-US" w:eastAsia="ja-JP"/>
        </w:rPr>
        <w:t xml:space="preserve"> </w:t>
      </w:r>
      <w:r w:rsidR="009425E1" w:rsidRPr="0085541D">
        <w:rPr>
          <w:rFonts w:eastAsia="ＭＳ 明朝" w:hint="eastAsia"/>
          <w:bCs/>
          <w:iCs/>
          <w:lang w:val="en-US" w:eastAsia="ja-JP"/>
        </w:rPr>
        <w:t>WGS-84 need</w:t>
      </w:r>
      <w:r w:rsidR="007E067F" w:rsidRPr="0085541D">
        <w:rPr>
          <w:rFonts w:eastAsia="ＭＳ 明朝" w:hint="eastAsia"/>
          <w:bCs/>
          <w:iCs/>
          <w:lang w:val="en-US" w:eastAsia="ja-JP"/>
        </w:rPr>
        <w:t>s</w:t>
      </w:r>
      <w:r w:rsidR="009425E1" w:rsidRPr="0085541D">
        <w:rPr>
          <w:rFonts w:eastAsia="ＭＳ 明朝" w:hint="eastAsia"/>
          <w:bCs/>
          <w:iCs/>
          <w:lang w:val="en-US" w:eastAsia="ja-JP"/>
        </w:rPr>
        <w:t xml:space="preserve"> to be </w:t>
      </w:r>
      <w:r w:rsidR="00D82111" w:rsidRPr="0085541D">
        <w:rPr>
          <w:rFonts w:eastAsia="ＭＳ 明朝" w:hint="eastAsia"/>
          <w:bCs/>
          <w:iCs/>
          <w:lang w:val="en-US" w:eastAsia="ja-JP"/>
        </w:rPr>
        <w:t xml:space="preserve">commonly </w:t>
      </w:r>
      <w:r w:rsidR="009425E1" w:rsidRPr="0085541D">
        <w:rPr>
          <w:rFonts w:eastAsia="ＭＳ 明朝" w:hint="eastAsia"/>
          <w:bCs/>
          <w:iCs/>
          <w:lang w:val="en-US" w:eastAsia="ja-JP"/>
        </w:rPr>
        <w:t>used as the</w:t>
      </w:r>
      <w:r w:rsidR="00AC6BF9" w:rsidRPr="0085541D">
        <w:rPr>
          <w:rFonts w:eastAsia="ＭＳ 明朝"/>
          <w:bCs/>
          <w:iCs/>
          <w:lang w:val="en-US" w:eastAsia="ja-JP"/>
        </w:rPr>
        <w:t xml:space="preserve"> ellipsoid </w:t>
      </w:r>
      <w:r w:rsidR="001A1856" w:rsidRPr="0085541D">
        <w:rPr>
          <w:rFonts w:eastAsia="ＭＳ 明朝" w:hint="eastAsia"/>
          <w:bCs/>
          <w:iCs/>
          <w:lang w:val="en-US" w:eastAsia="ja-JP"/>
        </w:rPr>
        <w:t>to</w:t>
      </w:r>
      <w:r w:rsidR="00AC6BF9" w:rsidRPr="0085541D">
        <w:rPr>
          <w:rFonts w:eastAsia="ＭＳ 明朝"/>
          <w:bCs/>
          <w:iCs/>
          <w:lang w:val="en-US" w:eastAsia="ja-JP"/>
        </w:rPr>
        <w:t xml:space="preserve"> determine the geodetic coordinate system</w:t>
      </w:r>
      <w:r w:rsidR="00AC6BF9" w:rsidRPr="0085541D">
        <w:rPr>
          <w:rFonts w:eastAsia="ＭＳ 明朝" w:hint="eastAsia"/>
          <w:bCs/>
          <w:iCs/>
          <w:lang w:val="en-US" w:eastAsia="ja-JP"/>
        </w:rPr>
        <w:t>.</w:t>
      </w:r>
      <w:r w:rsidR="00B064ED" w:rsidRPr="0085541D">
        <w:rPr>
          <w:rFonts w:eastAsia="ＭＳ 明朝" w:hint="eastAsia"/>
          <w:bCs/>
          <w:iCs/>
          <w:lang w:val="en-US" w:eastAsia="ja-JP"/>
        </w:rPr>
        <w:t xml:space="preserve"> </w:t>
      </w:r>
      <w:r w:rsidR="007E067F" w:rsidRPr="0085541D">
        <w:rPr>
          <w:rFonts w:eastAsia="ＭＳ 明朝" w:hint="eastAsia"/>
          <w:bCs/>
          <w:iCs/>
          <w:lang w:val="en-US" w:eastAsia="ja-JP"/>
        </w:rPr>
        <w:t>Otherwise</w:t>
      </w:r>
      <w:r w:rsidR="00F458AD" w:rsidRPr="0085541D">
        <w:rPr>
          <w:rFonts w:eastAsia="ＭＳ 明朝" w:hint="eastAsia"/>
          <w:bCs/>
          <w:iCs/>
          <w:lang w:val="en-US" w:eastAsia="ja-JP"/>
        </w:rPr>
        <w:t>,</w:t>
      </w:r>
      <w:r w:rsidR="007E067F" w:rsidRPr="0085541D">
        <w:rPr>
          <w:rFonts w:eastAsia="ＭＳ 明朝" w:hint="eastAsia"/>
          <w:bCs/>
          <w:iCs/>
          <w:lang w:val="en-US" w:eastAsia="ja-JP"/>
        </w:rPr>
        <w:t xml:space="preserve"> we may have an inconsistency with other parameters</w:t>
      </w:r>
      <w:r w:rsidR="00BF7994" w:rsidRPr="0085541D">
        <w:rPr>
          <w:rFonts w:eastAsia="ＭＳ 明朝" w:hint="eastAsia"/>
          <w:bCs/>
          <w:iCs/>
          <w:lang w:val="en-US" w:eastAsia="ja-JP"/>
        </w:rPr>
        <w:t>,</w:t>
      </w:r>
      <w:r w:rsidR="007E067F" w:rsidRPr="0085541D">
        <w:rPr>
          <w:rFonts w:eastAsia="ＭＳ 明朝" w:hint="eastAsia"/>
          <w:bCs/>
          <w:iCs/>
          <w:lang w:val="en-US" w:eastAsia="ja-JP"/>
        </w:rPr>
        <w:t xml:space="preserve"> and </w:t>
      </w:r>
      <w:r w:rsidR="00F458AD" w:rsidRPr="0085541D">
        <w:rPr>
          <w:rFonts w:eastAsia="ＭＳ 明朝" w:hint="eastAsia"/>
          <w:bCs/>
          <w:iCs/>
          <w:lang w:val="en-US" w:eastAsia="ja-JP"/>
        </w:rPr>
        <w:t>the UE position and UE velocity cannot be correctly obtained</w:t>
      </w:r>
      <w:r w:rsidR="00F84785" w:rsidRPr="0085541D">
        <w:rPr>
          <w:rFonts w:eastAsia="ＭＳ 明朝" w:hint="eastAsia"/>
          <w:bCs/>
          <w:iCs/>
          <w:lang w:val="en-US" w:eastAsia="ja-JP"/>
        </w:rPr>
        <w:t xml:space="preserve"> which may </w:t>
      </w:r>
      <w:r w:rsidR="00F9404C" w:rsidRPr="0085541D">
        <w:rPr>
          <w:rFonts w:eastAsia="ＭＳ 明朝" w:hint="eastAsia"/>
          <w:bCs/>
          <w:iCs/>
          <w:lang w:val="en-US" w:eastAsia="ja-JP"/>
        </w:rPr>
        <w:t>cause</w:t>
      </w:r>
      <w:r w:rsidR="00F84785" w:rsidRPr="0085541D">
        <w:rPr>
          <w:rFonts w:eastAsia="ＭＳ 明朝" w:hint="eastAsia"/>
          <w:bCs/>
          <w:iCs/>
          <w:lang w:val="en-US" w:eastAsia="ja-JP"/>
        </w:rPr>
        <w:t xml:space="preserve"> the additional error of the propagation delay error</w:t>
      </w:r>
      <w:r w:rsidR="00F458AD" w:rsidRPr="0085541D">
        <w:rPr>
          <w:rFonts w:eastAsia="ＭＳ 明朝" w:hint="eastAsia"/>
          <w:bCs/>
          <w:iCs/>
          <w:lang w:val="en-US" w:eastAsia="ja-JP"/>
        </w:rPr>
        <w:t>.</w:t>
      </w:r>
      <w:r w:rsidR="007E11C7" w:rsidRPr="0085541D">
        <w:rPr>
          <w:rFonts w:eastAsia="ＭＳ 明朝" w:hint="eastAsia"/>
          <w:bCs/>
          <w:iCs/>
          <w:lang w:val="en-US" w:eastAsia="ja-JP"/>
        </w:rPr>
        <w:t xml:space="preserve"> </w:t>
      </w:r>
      <w:r w:rsidR="007236A6" w:rsidRPr="0085541D">
        <w:rPr>
          <w:rFonts w:eastAsia="ＭＳ 明朝" w:hint="eastAsia"/>
          <w:bCs/>
          <w:iCs/>
          <w:lang w:val="en-US" w:eastAsia="ja-JP"/>
        </w:rPr>
        <w:t xml:space="preserve">In addition to that, since GPS is using WGS-84 and we would obtain the position of the UE by GPS, we </w:t>
      </w:r>
      <w:r w:rsidR="001642E6">
        <w:rPr>
          <w:rFonts w:eastAsia="ＭＳ 明朝" w:hint="eastAsia"/>
          <w:bCs/>
          <w:iCs/>
          <w:lang w:val="en-US" w:eastAsia="ja-JP"/>
        </w:rPr>
        <w:t>shall</w:t>
      </w:r>
      <w:r w:rsidR="007236A6" w:rsidRPr="0085541D">
        <w:rPr>
          <w:rFonts w:eastAsia="ＭＳ 明朝" w:hint="eastAsia"/>
          <w:bCs/>
          <w:iCs/>
          <w:lang w:val="en-US" w:eastAsia="ja-JP"/>
        </w:rPr>
        <w:t xml:space="preserve"> align that assumption with GPS</w:t>
      </w:r>
      <w:r w:rsidR="001642E6">
        <w:rPr>
          <w:rFonts w:eastAsia="ＭＳ 明朝" w:hint="eastAsia"/>
          <w:bCs/>
          <w:iCs/>
          <w:lang w:val="en-US" w:eastAsia="ja-JP"/>
        </w:rPr>
        <w:t>, too</w:t>
      </w:r>
      <w:r w:rsidR="007236A6" w:rsidRPr="0085541D">
        <w:rPr>
          <w:rFonts w:eastAsia="ＭＳ 明朝" w:hint="eastAsia"/>
          <w:bCs/>
          <w:iCs/>
          <w:lang w:val="en-US" w:eastAsia="ja-JP"/>
        </w:rPr>
        <w:t xml:space="preserve">. </w:t>
      </w:r>
    </w:p>
    <w:p w14:paraId="7BEC317C" w14:textId="7F46EFED" w:rsidR="00FA0E40" w:rsidRPr="00FA0E40" w:rsidRDefault="00FA0E40" w:rsidP="00DC1C78">
      <w:pPr>
        <w:spacing w:before="120" w:after="120"/>
        <w:rPr>
          <w:rFonts w:eastAsia="ＭＳ 明朝"/>
          <w:b/>
          <w:i/>
          <w:lang w:val="en-US" w:eastAsia="ja-JP"/>
        </w:rPr>
      </w:pPr>
      <w:r w:rsidRPr="00FA0E40">
        <w:rPr>
          <w:rFonts w:eastAsia="ＭＳ 明朝" w:hint="eastAsia"/>
          <w:b/>
          <w:i/>
          <w:lang w:val="en-US" w:eastAsia="ja-JP"/>
        </w:rPr>
        <w:t xml:space="preserve">Observation 8: </w:t>
      </w:r>
      <w:r>
        <w:rPr>
          <w:rFonts w:eastAsia="ＭＳ 明朝" w:hint="eastAsia"/>
          <w:b/>
          <w:i/>
          <w:lang w:val="en-US" w:eastAsia="ja-JP"/>
        </w:rPr>
        <w:t>When considering the</w:t>
      </w:r>
      <w:r w:rsidR="009D6157">
        <w:rPr>
          <w:rFonts w:eastAsia="ＭＳ 明朝" w:hint="eastAsia"/>
          <w:b/>
          <w:i/>
          <w:lang w:val="en-US" w:eastAsia="ja-JP"/>
        </w:rPr>
        <w:t xml:space="preserve"> propagation delay error (</w:t>
      </w:r>
      <w:proofErr w:type="spellStart"/>
      <w:r>
        <w:rPr>
          <w:rFonts w:eastAsia="ＭＳ 明朝" w:hint="eastAsia"/>
          <w:b/>
          <w:i/>
          <w:lang w:val="en-US" w:eastAsia="ja-JP"/>
        </w:rPr>
        <w:t>Sagnac</w:t>
      </w:r>
      <w:proofErr w:type="spellEnd"/>
      <w:r>
        <w:rPr>
          <w:rFonts w:eastAsia="ＭＳ 明朝" w:hint="eastAsia"/>
          <w:b/>
          <w:i/>
          <w:lang w:val="en-US" w:eastAsia="ja-JP"/>
        </w:rPr>
        <w:t xml:space="preserve"> effect</w:t>
      </w:r>
      <w:r w:rsidR="009D6157">
        <w:rPr>
          <w:rFonts w:eastAsia="ＭＳ 明朝" w:hint="eastAsia"/>
          <w:b/>
          <w:i/>
          <w:lang w:val="en-US" w:eastAsia="ja-JP"/>
        </w:rPr>
        <w:t>)</w:t>
      </w:r>
      <w:r>
        <w:rPr>
          <w:rFonts w:eastAsia="ＭＳ 明朝" w:hint="eastAsia"/>
          <w:b/>
          <w:i/>
          <w:lang w:val="en-US" w:eastAsia="ja-JP"/>
        </w:rPr>
        <w:t xml:space="preserve">, </w:t>
      </w:r>
      <w:r w:rsidR="0065486F">
        <w:rPr>
          <w:rFonts w:eastAsia="ＭＳ 明朝" w:hint="eastAsia"/>
          <w:b/>
          <w:i/>
          <w:lang w:val="en-US" w:eastAsia="ja-JP"/>
        </w:rPr>
        <w:t xml:space="preserve">to align an assumption with other parameters, WGS-84 </w:t>
      </w:r>
      <w:r w:rsidR="00915992">
        <w:rPr>
          <w:rFonts w:eastAsia="ＭＳ 明朝" w:hint="eastAsia"/>
          <w:b/>
          <w:i/>
          <w:lang w:val="en-US" w:eastAsia="ja-JP"/>
        </w:rPr>
        <w:t>shall</w:t>
      </w:r>
      <w:r w:rsidR="0065486F">
        <w:rPr>
          <w:rFonts w:eastAsia="ＭＳ 明朝" w:hint="eastAsia"/>
          <w:b/>
          <w:i/>
          <w:lang w:val="en-US" w:eastAsia="ja-JP"/>
        </w:rPr>
        <w:t xml:space="preserve"> be used</w:t>
      </w:r>
      <w:r w:rsidR="00BD5B11">
        <w:rPr>
          <w:rFonts w:eastAsia="ＭＳ 明朝" w:hint="eastAsia"/>
          <w:b/>
          <w:i/>
          <w:lang w:val="en-US" w:eastAsia="ja-JP"/>
        </w:rPr>
        <w:t xml:space="preserve"> as </w:t>
      </w:r>
      <w:r w:rsidR="0065486F">
        <w:rPr>
          <w:rFonts w:eastAsia="ＭＳ 明朝" w:hint="eastAsia"/>
          <w:b/>
          <w:i/>
          <w:lang w:val="en-US" w:eastAsia="ja-JP"/>
        </w:rPr>
        <w:t xml:space="preserve">the ellipsoid for </w:t>
      </w:r>
      <w:r w:rsidR="00BD5B11">
        <w:rPr>
          <w:rFonts w:eastAsia="ＭＳ 明朝" w:hint="eastAsia"/>
          <w:b/>
          <w:i/>
          <w:lang w:val="en-US" w:eastAsia="ja-JP"/>
        </w:rPr>
        <w:t>the geodetic coordinate system.</w:t>
      </w:r>
    </w:p>
    <w:p w14:paraId="19EB9E42" w14:textId="77777777" w:rsidR="0062237F" w:rsidRDefault="0062237F" w:rsidP="0062237F">
      <w:pPr>
        <w:spacing w:before="120" w:after="120"/>
        <w:rPr>
          <w:rFonts w:eastAsia="ＭＳ 明朝"/>
          <w:bCs/>
          <w:iCs/>
          <w:lang w:val="en-US" w:eastAsia="ja-JP"/>
        </w:rPr>
      </w:pPr>
    </w:p>
    <w:p w14:paraId="4ECA3DD5" w14:textId="59D4B785" w:rsidR="006E0AF8" w:rsidRPr="006E0AF8" w:rsidRDefault="007D7442" w:rsidP="00957301">
      <w:pPr>
        <w:pStyle w:val="afff3"/>
        <w:numPr>
          <w:ilvl w:val="0"/>
          <w:numId w:val="17"/>
        </w:numPr>
        <w:spacing w:before="120" w:after="120"/>
        <w:ind w:leftChars="0" w:left="0" w:firstLine="0"/>
        <w:rPr>
          <w:rFonts w:eastAsia="ＭＳ 明朝"/>
          <w:bCs/>
          <w:iCs/>
          <w:lang w:val="en-US" w:eastAsia="ja-JP"/>
        </w:rPr>
      </w:pPr>
      <w:r>
        <w:rPr>
          <w:rFonts w:eastAsia="ＭＳ 明朝" w:hint="eastAsia"/>
          <w:bCs/>
          <w:iCs/>
          <w:lang w:val="en-US" w:eastAsia="ja-JP"/>
        </w:rPr>
        <w:t xml:space="preserve">Related to the </w:t>
      </w:r>
      <w:proofErr w:type="spellStart"/>
      <w:r>
        <w:rPr>
          <w:rFonts w:eastAsia="ＭＳ 明朝" w:hint="eastAsia"/>
          <w:bCs/>
          <w:iCs/>
          <w:lang w:val="en-US" w:eastAsia="ja-JP"/>
        </w:rPr>
        <w:t>Sagnac</w:t>
      </w:r>
      <w:proofErr w:type="spellEnd"/>
      <w:r>
        <w:rPr>
          <w:rFonts w:eastAsia="ＭＳ 明朝" w:hint="eastAsia"/>
          <w:bCs/>
          <w:iCs/>
          <w:lang w:val="en-US" w:eastAsia="ja-JP"/>
        </w:rPr>
        <w:t xml:space="preserve"> effect, w</w:t>
      </w:r>
      <w:r w:rsidR="00E30BCA">
        <w:rPr>
          <w:rFonts w:eastAsia="ＭＳ 明朝" w:hint="eastAsia"/>
          <w:bCs/>
          <w:iCs/>
          <w:lang w:val="en-US" w:eastAsia="ja-JP"/>
        </w:rPr>
        <w:t xml:space="preserve">e also noticed in the reference paper [3] that </w:t>
      </w:r>
      <w:r w:rsidR="00FE120E">
        <w:rPr>
          <w:rFonts w:eastAsia="ＭＳ 明朝" w:hint="eastAsia"/>
          <w:bCs/>
          <w:iCs/>
          <w:lang w:val="en-US" w:eastAsia="ja-JP"/>
        </w:rPr>
        <w:t>the effect to a</w:t>
      </w:r>
      <w:r>
        <w:rPr>
          <w:rFonts w:eastAsia="ＭＳ 明朝" w:hint="eastAsia"/>
          <w:bCs/>
          <w:iCs/>
          <w:lang w:val="en-US" w:eastAsia="ja-JP"/>
        </w:rPr>
        <w:t xml:space="preserve"> doppler shift may also </w:t>
      </w:r>
      <w:r w:rsidR="008E1F72">
        <w:rPr>
          <w:rFonts w:eastAsia="ＭＳ 明朝" w:hint="eastAsia"/>
          <w:bCs/>
          <w:iCs/>
          <w:lang w:val="en-US" w:eastAsia="ja-JP"/>
        </w:rPr>
        <w:t xml:space="preserve">need to be </w:t>
      </w:r>
      <w:r w:rsidR="00017B78">
        <w:rPr>
          <w:rFonts w:eastAsia="ＭＳ 明朝" w:hint="eastAsia"/>
          <w:bCs/>
          <w:iCs/>
          <w:lang w:val="en-US" w:eastAsia="ja-JP"/>
        </w:rPr>
        <w:t>considered</w:t>
      </w:r>
      <w:r w:rsidR="008E1F72">
        <w:rPr>
          <w:rFonts w:eastAsia="ＭＳ 明朝" w:hint="eastAsia"/>
          <w:bCs/>
          <w:iCs/>
          <w:lang w:val="en-US" w:eastAsia="ja-JP"/>
        </w:rPr>
        <w:t xml:space="preserve">. </w:t>
      </w:r>
      <w:r w:rsidR="00017B78">
        <w:rPr>
          <w:rFonts w:eastAsia="ＭＳ 明朝" w:hint="eastAsia"/>
          <w:bCs/>
          <w:iCs/>
          <w:lang w:val="en-US" w:eastAsia="ja-JP"/>
        </w:rPr>
        <w:t xml:space="preserve">The </w:t>
      </w:r>
      <w:r w:rsidR="00FE120E">
        <w:rPr>
          <w:rFonts w:eastAsia="ＭＳ 明朝" w:hint="eastAsia"/>
          <w:bCs/>
          <w:iCs/>
          <w:lang w:val="en-US" w:eastAsia="ja-JP"/>
        </w:rPr>
        <w:t xml:space="preserve">associated equation can be referred </w:t>
      </w:r>
      <w:r w:rsidR="00983CB8">
        <w:rPr>
          <w:rFonts w:eastAsia="ＭＳ 明朝" w:hint="eastAsia"/>
          <w:bCs/>
          <w:iCs/>
          <w:lang w:val="en-US" w:eastAsia="ja-JP"/>
        </w:rPr>
        <w:t xml:space="preserve">to equation </w:t>
      </w:r>
      <w:r w:rsidR="002C0E6B">
        <w:rPr>
          <w:rFonts w:eastAsia="ＭＳ 明朝" w:hint="eastAsia"/>
          <w:bCs/>
          <w:iCs/>
          <w:lang w:val="en-US" w:eastAsia="ja-JP"/>
        </w:rPr>
        <w:t>(</w:t>
      </w:r>
      <w:r w:rsidR="00983CB8">
        <w:rPr>
          <w:rFonts w:eastAsia="ＭＳ 明朝" w:hint="eastAsia"/>
          <w:bCs/>
          <w:iCs/>
          <w:lang w:val="en-US" w:eastAsia="ja-JP"/>
        </w:rPr>
        <w:t>D.15</w:t>
      </w:r>
      <w:r w:rsidR="002C0E6B">
        <w:rPr>
          <w:rFonts w:eastAsia="ＭＳ 明朝" w:hint="eastAsia"/>
          <w:bCs/>
          <w:iCs/>
          <w:lang w:val="en-US" w:eastAsia="ja-JP"/>
        </w:rPr>
        <w:t>)</w:t>
      </w:r>
      <w:r w:rsidR="00983CB8">
        <w:rPr>
          <w:rFonts w:eastAsia="ＭＳ 明朝" w:hint="eastAsia"/>
          <w:bCs/>
          <w:iCs/>
          <w:lang w:val="en-US" w:eastAsia="ja-JP"/>
        </w:rPr>
        <w:t xml:space="preserve"> in [3], also shown below by </w:t>
      </w:r>
      <w:r w:rsidR="001E4797">
        <w:rPr>
          <w:rFonts w:eastAsia="ＭＳ 明朝" w:hint="eastAsia"/>
          <w:bCs/>
          <w:iCs/>
          <w:lang w:val="en-US" w:eastAsia="ja-JP"/>
        </w:rPr>
        <w:t>equation (4)</w:t>
      </w:r>
      <w:r w:rsidR="00F97554">
        <w:rPr>
          <w:rFonts w:eastAsia="ＭＳ 明朝" w:hint="eastAsia"/>
          <w:bCs/>
          <w:iCs/>
          <w:lang w:val="en-US" w:eastAsia="ja-JP"/>
        </w:rPr>
        <w:t>.</w:t>
      </w:r>
      <w:r w:rsidR="00957301">
        <w:rPr>
          <w:rFonts w:eastAsia="ＭＳ 明朝" w:hint="eastAsia"/>
          <w:bCs/>
          <w:iCs/>
          <w:lang w:val="en-US" w:eastAsia="ja-JP"/>
        </w:rPr>
        <w:t xml:space="preserve"> </w:t>
      </w:r>
    </w:p>
    <w:p w14:paraId="7C094C43" w14:textId="6F460D47" w:rsidR="006E0AF8" w:rsidRDefault="00000000" w:rsidP="0062237F">
      <w:pPr>
        <w:spacing w:before="120" w:after="120"/>
        <w:rPr>
          <w:rFonts w:eastAsia="ＭＳ 明朝"/>
          <w:bCs/>
          <w:iCs/>
          <w:lang w:val="en-US" w:eastAsia="ja-JP"/>
        </w:rPr>
      </w:pPr>
      <m:oMathPara>
        <m:oMath>
          <m:eqArr>
            <m:eqArrPr>
              <m:maxDist m:val="1"/>
              <m:ctrlPr>
                <w:rPr>
                  <w:rFonts w:ascii="Cambria Math" w:eastAsia="ＭＳ 明朝" w:hAnsi="Cambria Math"/>
                  <w:bCs/>
                  <w:i/>
                  <w:iCs/>
                  <w:lang w:eastAsia="ja-JP"/>
                </w:rPr>
              </m:ctrlPr>
            </m:eqArrPr>
            <m:e>
              <m:f>
                <m:fPr>
                  <m:ctrlPr>
                    <w:rPr>
                      <w:rFonts w:ascii="Cambria Math" w:eastAsia="ＭＳ 明朝" w:hAnsi="Cambria Math"/>
                      <w:i/>
                      <w:lang w:eastAsia="ja-JP"/>
                    </w:rPr>
                  </m:ctrlPr>
                </m:fPr>
                <m:num>
                  <m:r>
                    <w:rPr>
                      <w:rFonts w:ascii="Cambria Math" w:eastAsia="ＭＳ 明朝" w:hAnsi="Cambria Math"/>
                      <w:lang w:eastAsia="ja-JP"/>
                    </w:rPr>
                    <m:t>F</m:t>
                  </m:r>
                </m:num>
                <m:den>
                  <m:r>
                    <w:rPr>
                      <w:rFonts w:ascii="Cambria Math" w:eastAsia="ＭＳ 明朝" w:hAnsi="Cambria Math"/>
                      <w:lang w:eastAsia="ja-JP"/>
                    </w:rPr>
                    <m:t>f</m:t>
                  </m:r>
                </m:den>
              </m:f>
              <m:r>
                <w:rPr>
                  <w:rFonts w:ascii="Cambria Math" w:eastAsia="ＭＳ 明朝" w:hAnsi="Cambria Math"/>
                  <w:lang w:eastAsia="ja-JP"/>
                </w:rPr>
                <m:t>=1+</m:t>
              </m:r>
              <m:f>
                <m:fPr>
                  <m:ctrlPr>
                    <w:rPr>
                      <w:rFonts w:ascii="Cambria Math" w:eastAsia="ＭＳ 明朝" w:hAnsi="Cambria Math"/>
                      <w:bCs/>
                      <w:i/>
                      <w:iCs/>
                      <w:lang w:eastAsia="ja-JP"/>
                    </w:rPr>
                  </m:ctrlPr>
                </m:fPr>
                <m:num>
                  <m:r>
                    <m:rPr>
                      <m:sty m:val="b"/>
                    </m:rPr>
                    <w:rPr>
                      <w:rFonts w:ascii="Cambria Math" w:eastAsia="ＭＳ 明朝" w:hAnsi="Cambria Math"/>
                      <w:lang w:eastAsia="ja-JP"/>
                    </w:rPr>
                    <m:t>Φ</m:t>
                  </m:r>
                  <m:d>
                    <m:dPr>
                      <m:ctrlPr>
                        <w:rPr>
                          <w:rFonts w:ascii="Cambria Math" w:eastAsia="ＭＳ 明朝" w:hAnsi="Cambria Math"/>
                          <w:b/>
                          <w:i/>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w:rPr>
                              <w:rFonts w:ascii="Cambria Math" w:eastAsia="ＭＳ 明朝" w:hAnsi="Cambria Math"/>
                              <w:lang w:eastAsia="ja-JP"/>
                            </w:rPr>
                            <m:t>R</m:t>
                          </m:r>
                        </m:sub>
                      </m:sSub>
                    </m:e>
                  </m:d>
                  <m:r>
                    <m:rPr>
                      <m:sty m:val="bi"/>
                    </m:rPr>
                    <w:rPr>
                      <w:rFonts w:ascii="Cambria Math" w:eastAsia="ＭＳ 明朝" w:hAnsi="Cambria Math"/>
                      <w:lang w:eastAsia="ja-JP"/>
                    </w:rPr>
                    <m:t>-</m:t>
                  </m:r>
                  <m:r>
                    <m:rPr>
                      <m:sty m:val="b"/>
                    </m:rPr>
                    <w:rPr>
                      <w:rFonts w:ascii="Cambria Math" w:eastAsia="ＭＳ 明朝" w:hAnsi="Cambria Math"/>
                      <w:lang w:eastAsia="ja-JP"/>
                    </w:rPr>
                    <m:t>Φ</m:t>
                  </m:r>
                  <m:d>
                    <m:dPr>
                      <m:ctrlPr>
                        <w:rPr>
                          <w:rFonts w:ascii="Cambria Math" w:eastAsia="ＭＳ 明朝" w:hAnsi="Cambria Math"/>
                          <w:b/>
                          <w:i/>
                          <w:lang w:eastAsia="ja-JP"/>
                        </w:rPr>
                      </m:ctrlPr>
                    </m:dPr>
                    <m:e>
                      <m:sSub>
                        <m:sSubPr>
                          <m:ctrlPr>
                            <w:rPr>
                              <w:rFonts w:ascii="Cambria Math" w:eastAsia="ＭＳ 明朝" w:hAnsi="Cambria Math"/>
                              <w:b/>
                              <w:i/>
                              <w:lang w:eastAsia="ja-JP"/>
                            </w:rPr>
                          </m:ctrlPr>
                        </m:sSubPr>
                        <m:e>
                          <m:r>
                            <m:rPr>
                              <m:sty m:val="bi"/>
                            </m:rPr>
                            <w:rPr>
                              <w:rFonts w:ascii="Cambria Math" w:eastAsia="ＭＳ 明朝" w:hAnsi="Cambria Math"/>
                              <w:lang w:eastAsia="ja-JP"/>
                            </w:rPr>
                            <m:t>r</m:t>
                          </m:r>
                        </m:e>
                        <m:sub>
                          <m:r>
                            <w:rPr>
                              <w:rFonts w:ascii="Cambria Math" w:eastAsia="ＭＳ 明朝" w:hAnsi="Cambria Math"/>
                              <w:lang w:eastAsia="ja-JP"/>
                            </w:rPr>
                            <m:t>T</m:t>
                          </m:r>
                        </m:sub>
                      </m:sSub>
                    </m:e>
                  </m:d>
                </m:num>
                <m:den>
                  <m:sSup>
                    <m:sSupPr>
                      <m:ctrlPr>
                        <w:rPr>
                          <w:rFonts w:ascii="Cambria Math" w:eastAsia="ＭＳ 明朝" w:hAnsi="Cambria Math"/>
                          <w:bCs/>
                          <w:i/>
                          <w:iCs/>
                          <w:lang w:eastAsia="ja-JP"/>
                        </w:rPr>
                      </m:ctrlPr>
                    </m:sSupPr>
                    <m:e>
                      <m:r>
                        <w:rPr>
                          <w:rFonts w:ascii="Cambria Math" w:eastAsia="ＭＳ 明朝" w:hAnsi="Cambria Math"/>
                          <w:lang w:eastAsia="ja-JP"/>
                        </w:rPr>
                        <m:t>c</m:t>
                      </m:r>
                    </m:e>
                    <m:sup>
                      <m:r>
                        <w:rPr>
                          <w:rFonts w:ascii="Cambria Math" w:eastAsia="ＭＳ 明朝" w:hAnsi="Cambria Math"/>
                        </w:rPr>
                        <m:t>2</m:t>
                      </m:r>
                    </m:sup>
                  </m:sSup>
                </m:den>
              </m:f>
              <m:r>
                <w:rPr>
                  <w:rFonts w:ascii="Cambria Math" w:eastAsia="ＭＳ 明朝" w:hAnsi="Cambria Math"/>
                  <w:lang w:eastAsia="ja-JP"/>
                </w:rPr>
                <m:t>-</m:t>
              </m:r>
              <m:f>
                <m:fPr>
                  <m:ctrlPr>
                    <w:rPr>
                      <w:rFonts w:ascii="Cambria Math" w:eastAsia="ＭＳ 明朝" w:hAnsi="Cambria Math"/>
                      <w:bCs/>
                      <w:i/>
                      <w:iCs/>
                      <w:lang w:eastAsia="ja-JP"/>
                    </w:rPr>
                  </m:ctrlPr>
                </m:fPr>
                <m:num>
                  <m:sSup>
                    <m:sSupPr>
                      <m:ctrlPr>
                        <w:rPr>
                          <w:rFonts w:ascii="Cambria Math" w:eastAsiaTheme="minorEastAsia" w:hAnsi="Cambria Math"/>
                          <w:b/>
                          <w:bCs/>
                          <w:i/>
                          <w:kern w:val="2"/>
                          <w:sz w:val="16"/>
                          <w:szCs w:val="18"/>
                          <w:lang w:eastAsia="ja-JP"/>
                        </w:rPr>
                      </m:ctrlPr>
                    </m:sSupPr>
                    <m:e>
                      <m:d>
                        <m:dPr>
                          <m:begChr m:val="|"/>
                          <m:endChr m:val="|"/>
                          <m:ctrlPr>
                            <w:rPr>
                              <w:rFonts w:ascii="Cambria Math" w:eastAsiaTheme="minorEastAsia" w:hAnsi="Cambria Math"/>
                              <w:b/>
                              <w:bCs/>
                              <w:i/>
                              <w:kern w:val="2"/>
                              <w:sz w:val="16"/>
                              <w:szCs w:val="18"/>
                              <w:lang w:eastAsia="ja-JP"/>
                            </w:rPr>
                          </m:ctrlPr>
                        </m:dPr>
                        <m:e>
                          <m:r>
                            <m:rPr>
                              <m:sty m:val="bi"/>
                            </m:rPr>
                            <w:rPr>
                              <w:rFonts w:ascii="Cambria Math" w:eastAsiaTheme="minorEastAsia" w:hAnsi="Cambria Math"/>
                              <w:kern w:val="2"/>
                              <w:sz w:val="16"/>
                              <w:szCs w:val="18"/>
                              <w:lang w:eastAsia="ja-JP"/>
                            </w:rPr>
                            <m:t>v</m:t>
                          </m:r>
                        </m:e>
                      </m:d>
                    </m:e>
                    <m:sup>
                      <m:r>
                        <m:rPr>
                          <m:sty m:val="bi"/>
                        </m:rPr>
                        <w:rPr>
                          <w:rFonts w:ascii="Cambria Math" w:eastAsiaTheme="minorEastAsia" w:hAnsi="Cambria Math"/>
                          <w:kern w:val="2"/>
                          <w:sz w:val="16"/>
                          <w:szCs w:val="18"/>
                          <w:lang w:eastAsia="ja-JP"/>
                        </w:rPr>
                        <m:t>2</m:t>
                      </m:r>
                    </m:sup>
                  </m:sSup>
                </m:num>
                <m:den>
                  <m:r>
                    <w:rPr>
                      <w:rFonts w:ascii="Cambria Math" w:eastAsia="ＭＳ 明朝" w:hAnsi="Cambria Math"/>
                      <w:lang w:eastAsia="ja-JP"/>
                    </w:rPr>
                    <m:t>2</m:t>
                  </m:r>
                  <m:sSup>
                    <m:sSupPr>
                      <m:ctrlPr>
                        <w:rPr>
                          <w:rFonts w:ascii="Cambria Math" w:eastAsia="ＭＳ 明朝" w:hAnsi="Cambria Math"/>
                          <w:bCs/>
                          <w:i/>
                          <w:iCs/>
                          <w:lang w:eastAsia="ja-JP"/>
                        </w:rPr>
                      </m:ctrlPr>
                    </m:sSupPr>
                    <m:e>
                      <m:r>
                        <w:rPr>
                          <w:rFonts w:ascii="Cambria Math" w:eastAsia="ＭＳ 明朝" w:hAnsi="Cambria Math"/>
                          <w:lang w:eastAsia="ja-JP"/>
                        </w:rPr>
                        <m:t>c</m:t>
                      </m:r>
                    </m:e>
                    <m:sup>
                      <m:r>
                        <w:rPr>
                          <w:rFonts w:ascii="Cambria Math" w:eastAsia="ＭＳ 明朝" w:hAnsi="Cambria Math"/>
                        </w:rPr>
                        <m:t>2</m:t>
                      </m:r>
                    </m:sup>
                  </m:sSup>
                </m:den>
              </m:f>
              <m:r>
                <w:rPr>
                  <w:rFonts w:ascii="Cambria Math" w:eastAsia="ＭＳ 明朝" w:hAnsi="Cambria Math"/>
                  <w:lang w:eastAsia="ja-JP"/>
                </w:rPr>
                <m:t>+</m:t>
              </m:r>
              <m:f>
                <m:fPr>
                  <m:ctrlPr>
                    <w:rPr>
                      <w:rFonts w:ascii="Cambria Math" w:eastAsia="ＭＳ 明朝" w:hAnsi="Cambria Math"/>
                      <w:bCs/>
                      <w:i/>
                      <w:iCs/>
                      <w:lang w:eastAsia="ja-JP"/>
                    </w:rPr>
                  </m:ctrlPr>
                </m:fPr>
                <m:num>
                  <m:sSup>
                    <m:sSupPr>
                      <m:ctrlPr>
                        <w:rPr>
                          <w:rFonts w:ascii="Cambria Math" w:eastAsiaTheme="minorEastAsia" w:hAnsi="Cambria Math"/>
                          <w:b/>
                          <w:bCs/>
                          <w:i/>
                          <w:kern w:val="2"/>
                          <w:sz w:val="16"/>
                          <w:szCs w:val="18"/>
                          <w:lang w:eastAsia="ja-JP"/>
                        </w:rPr>
                      </m:ctrlPr>
                    </m:sSupPr>
                    <m:e>
                      <m:d>
                        <m:dPr>
                          <m:begChr m:val="|"/>
                          <m:endChr m:val="|"/>
                          <m:ctrlPr>
                            <w:rPr>
                              <w:rFonts w:ascii="Cambria Math" w:eastAsiaTheme="minorEastAsia" w:hAnsi="Cambria Math"/>
                              <w:b/>
                              <w:bCs/>
                              <w:i/>
                              <w:kern w:val="2"/>
                              <w:sz w:val="16"/>
                              <w:szCs w:val="18"/>
                              <w:lang w:eastAsia="ja-JP"/>
                            </w:rPr>
                          </m:ctrlPr>
                        </m:dPr>
                        <m:e>
                          <m:r>
                            <m:rPr>
                              <m:sty m:val="bi"/>
                            </m:rPr>
                            <w:rPr>
                              <w:rFonts w:ascii="Cambria Math" w:eastAsiaTheme="minorEastAsia" w:hAnsi="Cambria Math"/>
                              <w:kern w:val="2"/>
                              <w:sz w:val="16"/>
                              <w:szCs w:val="18"/>
                              <w:lang w:eastAsia="ja-JP"/>
                            </w:rPr>
                            <m:t>V</m:t>
                          </m:r>
                        </m:e>
                      </m:d>
                    </m:e>
                    <m:sup>
                      <m:r>
                        <m:rPr>
                          <m:sty m:val="bi"/>
                        </m:rPr>
                        <w:rPr>
                          <w:rFonts w:ascii="Cambria Math" w:eastAsiaTheme="minorEastAsia" w:hAnsi="Cambria Math"/>
                          <w:kern w:val="2"/>
                          <w:sz w:val="16"/>
                          <w:szCs w:val="18"/>
                          <w:lang w:eastAsia="ja-JP"/>
                        </w:rPr>
                        <m:t>2</m:t>
                      </m:r>
                    </m:sup>
                  </m:sSup>
                </m:num>
                <m:den>
                  <m:r>
                    <w:rPr>
                      <w:rFonts w:ascii="Cambria Math" w:eastAsia="ＭＳ 明朝" w:hAnsi="Cambria Math"/>
                      <w:lang w:eastAsia="ja-JP"/>
                    </w:rPr>
                    <m:t>2</m:t>
                  </m:r>
                  <m:sSup>
                    <m:sSupPr>
                      <m:ctrlPr>
                        <w:rPr>
                          <w:rFonts w:ascii="Cambria Math" w:eastAsia="ＭＳ 明朝" w:hAnsi="Cambria Math"/>
                          <w:bCs/>
                          <w:i/>
                          <w:iCs/>
                          <w:lang w:eastAsia="ja-JP"/>
                        </w:rPr>
                      </m:ctrlPr>
                    </m:sSupPr>
                    <m:e>
                      <m:r>
                        <w:rPr>
                          <w:rFonts w:ascii="Cambria Math" w:eastAsia="ＭＳ 明朝" w:hAnsi="Cambria Math"/>
                          <w:lang w:eastAsia="ja-JP"/>
                        </w:rPr>
                        <m:t>c</m:t>
                      </m:r>
                    </m:e>
                    <m:sup>
                      <m:r>
                        <w:rPr>
                          <w:rFonts w:ascii="Cambria Math" w:eastAsia="ＭＳ 明朝" w:hAnsi="Cambria Math"/>
                        </w:rPr>
                        <m:t>2</m:t>
                      </m:r>
                    </m:sup>
                  </m:sSup>
                </m:den>
              </m:f>
              <m:r>
                <w:rPr>
                  <w:rFonts w:ascii="Cambria Math" w:eastAsia="ＭＳ 明朝" w:hAnsi="Cambria Math"/>
                  <w:lang w:eastAsia="ja-JP"/>
                </w:rPr>
                <m:t>+</m:t>
              </m:r>
              <m:f>
                <m:fPr>
                  <m:ctrlPr>
                    <w:rPr>
                      <w:rFonts w:ascii="Cambria Math" w:eastAsia="ＭＳ 明朝" w:hAnsi="Cambria Math"/>
                      <w:i/>
                      <w:lang w:eastAsia="ja-JP"/>
                    </w:rPr>
                  </m:ctrlPr>
                </m:fPr>
                <m:num>
                  <m:r>
                    <m:rPr>
                      <m:sty m:val="bi"/>
                    </m:rPr>
                    <w:rPr>
                      <w:rFonts w:ascii="Cambria Math" w:eastAsia="ＭＳ 明朝" w:hAnsi="Cambria Math"/>
                      <w:lang w:eastAsia="ja-JP"/>
                    </w:rPr>
                    <m:t>N∙</m:t>
                  </m:r>
                  <m:d>
                    <m:dPr>
                      <m:ctrlPr>
                        <w:rPr>
                          <w:rFonts w:ascii="Cambria Math" w:eastAsia="ＭＳ 明朝" w:hAnsi="Cambria Math"/>
                          <w:b/>
                          <w:bCs/>
                          <w:i/>
                          <w:lang w:eastAsia="ja-JP"/>
                        </w:rPr>
                      </m:ctrlPr>
                    </m:dPr>
                    <m:e>
                      <m:r>
                        <m:rPr>
                          <m:sty m:val="bi"/>
                        </m:rPr>
                        <w:rPr>
                          <w:rFonts w:ascii="Cambria Math" w:eastAsia="ＭＳ 明朝" w:hAnsi="Cambria Math"/>
                          <w:lang w:eastAsia="ja-JP"/>
                        </w:rPr>
                        <m:t>v-V</m:t>
                      </m:r>
                    </m:e>
                  </m:d>
                </m:num>
                <m:den>
                  <m:r>
                    <w:rPr>
                      <w:rFonts w:ascii="Cambria Math" w:eastAsia="ＭＳ 明朝" w:hAnsi="Cambria Math"/>
                      <w:lang w:eastAsia="ja-JP"/>
                    </w:rPr>
                    <m:t>c</m:t>
                  </m:r>
                </m:den>
              </m:f>
              <m:r>
                <w:rPr>
                  <w:rFonts w:ascii="Cambria Math" w:eastAsia="ＭＳ 明朝" w:hAnsi="Cambria Math"/>
                  <w:lang w:eastAsia="ja-JP"/>
                </w:rPr>
                <m:t>-</m:t>
              </m:r>
              <m:d>
                <m:dPr>
                  <m:ctrlPr>
                    <w:rPr>
                      <w:rFonts w:ascii="Cambria Math" w:eastAsia="ＭＳ 明朝" w:hAnsi="Cambria Math"/>
                      <w:i/>
                      <w:lang w:eastAsia="ja-JP"/>
                    </w:rPr>
                  </m:ctrlPr>
                </m:dPr>
                <m:e>
                  <m:f>
                    <m:fPr>
                      <m:ctrlPr>
                        <w:rPr>
                          <w:rFonts w:ascii="Cambria Math" w:eastAsia="ＭＳ 明朝" w:hAnsi="Cambria Math"/>
                          <w:i/>
                          <w:lang w:eastAsia="ja-JP"/>
                        </w:rPr>
                      </m:ctrlPr>
                    </m:fPr>
                    <m:num>
                      <m:r>
                        <m:rPr>
                          <m:sty m:val="bi"/>
                        </m:rPr>
                        <w:rPr>
                          <w:rFonts w:ascii="Cambria Math" w:eastAsia="ＭＳ 明朝" w:hAnsi="Cambria Math"/>
                          <w:lang w:eastAsia="ja-JP"/>
                        </w:rPr>
                        <m:t>N∙v</m:t>
                      </m:r>
                    </m:num>
                    <m:den>
                      <m:r>
                        <w:rPr>
                          <w:rFonts w:ascii="Cambria Math" w:eastAsia="ＭＳ 明朝" w:hAnsi="Cambria Math"/>
                          <w:lang w:eastAsia="ja-JP"/>
                        </w:rPr>
                        <m:t>c</m:t>
                      </m:r>
                    </m:den>
                  </m:f>
                </m:e>
              </m:d>
              <m:r>
                <w:rPr>
                  <w:rFonts w:ascii="Cambria Math" w:eastAsia="ＭＳ 明朝" w:hAnsi="Cambria Math"/>
                  <w:lang w:eastAsia="ja-JP"/>
                </w:rPr>
                <m:t>∙</m:t>
              </m:r>
              <m:d>
                <m:dPr>
                  <m:ctrlPr>
                    <w:rPr>
                      <w:rFonts w:ascii="Cambria Math" w:eastAsia="ＭＳ 明朝" w:hAnsi="Cambria Math"/>
                      <w:i/>
                      <w:lang w:eastAsia="ja-JP"/>
                    </w:rPr>
                  </m:ctrlPr>
                </m:dPr>
                <m:e>
                  <m:f>
                    <m:fPr>
                      <m:ctrlPr>
                        <w:rPr>
                          <w:rFonts w:ascii="Cambria Math" w:eastAsia="ＭＳ 明朝" w:hAnsi="Cambria Math"/>
                          <w:i/>
                          <w:lang w:eastAsia="ja-JP"/>
                        </w:rPr>
                      </m:ctrlPr>
                    </m:fPr>
                    <m:num>
                      <m:r>
                        <m:rPr>
                          <m:sty m:val="bi"/>
                        </m:rPr>
                        <w:rPr>
                          <w:rFonts w:ascii="Cambria Math" w:eastAsia="ＭＳ 明朝" w:hAnsi="Cambria Math"/>
                          <w:lang w:eastAsia="ja-JP"/>
                        </w:rPr>
                        <m:t>N∙V</m:t>
                      </m:r>
                    </m:num>
                    <m:den>
                      <m:r>
                        <w:rPr>
                          <w:rFonts w:ascii="Cambria Math" w:eastAsia="ＭＳ 明朝" w:hAnsi="Cambria Math"/>
                          <w:lang w:eastAsia="ja-JP"/>
                        </w:rPr>
                        <m:t>c</m:t>
                      </m:r>
                    </m:den>
                  </m:f>
                </m:e>
              </m:d>
              <m:r>
                <w:rPr>
                  <w:rFonts w:ascii="Cambria Math" w:eastAsia="ＭＳ 明朝" w:hAnsi="Cambria Math"/>
                  <w:lang w:eastAsia="ja-JP"/>
                </w:rPr>
                <m:t>+</m:t>
              </m:r>
              <m:sSup>
                <m:sSupPr>
                  <m:ctrlPr>
                    <w:rPr>
                      <w:rFonts w:ascii="Cambria Math" w:eastAsia="ＭＳ 明朝" w:hAnsi="Cambria Math"/>
                      <w:i/>
                      <w:lang w:eastAsia="ja-JP"/>
                    </w:rPr>
                  </m:ctrlPr>
                </m:sSupPr>
                <m:e>
                  <m:d>
                    <m:dPr>
                      <m:ctrlPr>
                        <w:rPr>
                          <w:rFonts w:ascii="Cambria Math" w:eastAsia="ＭＳ 明朝" w:hAnsi="Cambria Math"/>
                          <w:i/>
                          <w:lang w:eastAsia="ja-JP"/>
                        </w:rPr>
                      </m:ctrlPr>
                    </m:dPr>
                    <m:e>
                      <m:f>
                        <m:fPr>
                          <m:ctrlPr>
                            <w:rPr>
                              <w:rFonts w:ascii="Cambria Math" w:eastAsia="ＭＳ 明朝" w:hAnsi="Cambria Math"/>
                              <w:i/>
                              <w:lang w:eastAsia="ja-JP"/>
                            </w:rPr>
                          </m:ctrlPr>
                        </m:fPr>
                        <m:num>
                          <m:r>
                            <m:rPr>
                              <m:sty m:val="bi"/>
                            </m:rPr>
                            <w:rPr>
                              <w:rFonts w:ascii="Cambria Math" w:eastAsia="ＭＳ 明朝" w:hAnsi="Cambria Math"/>
                              <w:lang w:eastAsia="ja-JP"/>
                            </w:rPr>
                            <m:t>N</m:t>
                          </m:r>
                          <m:r>
                            <w:rPr>
                              <w:rFonts w:ascii="Cambria Math" w:eastAsia="ＭＳ 明朝" w:hAnsi="Cambria Math"/>
                              <w:lang w:eastAsia="ja-JP"/>
                            </w:rPr>
                            <m:t>∙</m:t>
                          </m:r>
                          <m:r>
                            <m:rPr>
                              <m:sty m:val="bi"/>
                            </m:rPr>
                            <w:rPr>
                              <w:rFonts w:ascii="Cambria Math" w:eastAsia="ＭＳ 明朝" w:hAnsi="Cambria Math"/>
                              <w:lang w:eastAsia="ja-JP"/>
                            </w:rPr>
                            <m:t>v</m:t>
                          </m:r>
                        </m:num>
                        <m:den>
                          <m:r>
                            <w:rPr>
                              <w:rFonts w:ascii="Cambria Math" w:eastAsia="ＭＳ 明朝" w:hAnsi="Cambria Math"/>
                              <w:lang w:eastAsia="ja-JP"/>
                            </w:rPr>
                            <m:t>c</m:t>
                          </m:r>
                        </m:den>
                      </m:f>
                    </m:e>
                  </m:d>
                </m:e>
                <m:sup>
                  <m:r>
                    <w:rPr>
                      <w:rFonts w:ascii="Cambria Math" w:eastAsia="ＭＳ 明朝" w:hAnsi="Cambria Math"/>
                      <w:lang w:eastAsia="ja-JP"/>
                    </w:rPr>
                    <m:t>2</m:t>
                  </m:r>
                </m:sup>
              </m:sSup>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4</m:t>
                  </m:r>
                </m:e>
              </m:d>
            </m:e>
          </m:eqArr>
        </m:oMath>
      </m:oMathPara>
    </w:p>
    <w:p w14:paraId="144250BA" w14:textId="156D9B17" w:rsidR="008A4662" w:rsidRDefault="00915F7C" w:rsidP="0062237F">
      <w:pPr>
        <w:spacing w:before="120" w:after="120"/>
        <w:rPr>
          <w:rFonts w:eastAsia="ＭＳ 明朝"/>
          <w:bCs/>
          <w:iCs/>
          <w:lang w:val="en-US" w:eastAsia="ja-JP"/>
        </w:rPr>
      </w:pPr>
      <w:proofErr w:type="gramStart"/>
      <w:r>
        <w:rPr>
          <w:rFonts w:eastAsia="ＭＳ 明朝" w:hint="eastAsia"/>
          <w:bCs/>
          <w:iCs/>
          <w:lang w:val="en-US" w:eastAsia="ja-JP"/>
        </w:rPr>
        <w:t>Where</w:t>
      </w:r>
      <w:proofErr w:type="gramEnd"/>
    </w:p>
    <w:p w14:paraId="39B81909" w14:textId="28C29BE5" w:rsidR="00915F7C" w:rsidRDefault="00915F7C" w:rsidP="0062237F">
      <w:pPr>
        <w:spacing w:before="120" w:after="120"/>
        <w:rPr>
          <w:rFonts w:eastAsia="ＭＳ 明朝"/>
          <w:bCs/>
          <w:iCs/>
          <w:lang w:val="en-US" w:eastAsia="ja-JP"/>
        </w:rPr>
      </w:pPr>
      <w:r>
        <w:rPr>
          <w:rFonts w:eastAsia="ＭＳ 明朝"/>
          <w:bCs/>
          <w:iCs/>
          <w:lang w:val="en-US" w:eastAsia="ja-JP"/>
        </w:rPr>
        <w:tab/>
      </w:r>
      <w:r w:rsidRPr="00915F7C">
        <w:rPr>
          <w:rFonts w:eastAsia="ＭＳ 明朝" w:hint="eastAsia"/>
          <w:bCs/>
          <w:i/>
          <w:lang w:val="en-US" w:eastAsia="ja-JP"/>
        </w:rPr>
        <w:t>F</w:t>
      </w:r>
      <w:r>
        <w:rPr>
          <w:rFonts w:eastAsia="ＭＳ 明朝"/>
          <w:bCs/>
          <w:iCs/>
          <w:lang w:val="en-US" w:eastAsia="ja-JP"/>
        </w:rPr>
        <w:tab/>
      </w:r>
      <w:r w:rsidR="008365AA">
        <w:rPr>
          <w:rFonts w:eastAsia="ＭＳ 明朝"/>
          <w:bCs/>
          <w:iCs/>
          <w:lang w:val="en-US" w:eastAsia="ja-JP"/>
        </w:rPr>
        <w:tab/>
      </w:r>
      <w:r>
        <w:rPr>
          <w:rFonts w:eastAsia="ＭＳ 明朝" w:hint="eastAsia"/>
          <w:bCs/>
          <w:iCs/>
          <w:lang w:val="en-US" w:eastAsia="ja-JP"/>
        </w:rPr>
        <w:t xml:space="preserve">: </w:t>
      </w:r>
      <w:r w:rsidR="00816927">
        <w:rPr>
          <w:rFonts w:eastAsia="ＭＳ 明朝" w:hint="eastAsia"/>
          <w:bCs/>
          <w:iCs/>
          <w:lang w:val="en-US" w:eastAsia="ja-JP"/>
        </w:rPr>
        <w:t>Transmitte</w:t>
      </w:r>
      <w:r w:rsidR="00F1335B">
        <w:rPr>
          <w:rFonts w:eastAsia="ＭＳ 明朝" w:hint="eastAsia"/>
          <w:bCs/>
          <w:iCs/>
          <w:lang w:val="en-US" w:eastAsia="ja-JP"/>
        </w:rPr>
        <w:t>d frequency</w:t>
      </w:r>
    </w:p>
    <w:p w14:paraId="1AF25F1D" w14:textId="2E26FCF2" w:rsidR="00915F7C" w:rsidRDefault="00915F7C" w:rsidP="0062237F">
      <w:pPr>
        <w:spacing w:before="120" w:after="120"/>
        <w:rPr>
          <w:rFonts w:eastAsia="ＭＳ 明朝"/>
          <w:bCs/>
          <w:iCs/>
          <w:lang w:val="en-US" w:eastAsia="ja-JP"/>
        </w:rPr>
      </w:pPr>
      <w:r>
        <w:rPr>
          <w:rFonts w:eastAsia="ＭＳ 明朝"/>
          <w:bCs/>
          <w:iCs/>
          <w:lang w:val="en-US" w:eastAsia="ja-JP"/>
        </w:rPr>
        <w:tab/>
      </w:r>
      <w:r w:rsidRPr="00915F7C">
        <w:rPr>
          <w:rFonts w:eastAsia="ＭＳ 明朝" w:hint="eastAsia"/>
          <w:bCs/>
          <w:i/>
          <w:lang w:val="en-US" w:eastAsia="ja-JP"/>
        </w:rPr>
        <w:t>f</w:t>
      </w:r>
      <w:r>
        <w:rPr>
          <w:rFonts w:eastAsia="ＭＳ 明朝"/>
          <w:bCs/>
          <w:iCs/>
          <w:lang w:val="en-US" w:eastAsia="ja-JP"/>
        </w:rPr>
        <w:tab/>
      </w:r>
      <w:r w:rsidR="008365AA">
        <w:rPr>
          <w:rFonts w:eastAsia="ＭＳ 明朝"/>
          <w:bCs/>
          <w:iCs/>
          <w:lang w:val="en-US" w:eastAsia="ja-JP"/>
        </w:rPr>
        <w:tab/>
      </w:r>
      <w:r>
        <w:rPr>
          <w:rFonts w:eastAsia="ＭＳ 明朝" w:hint="eastAsia"/>
          <w:bCs/>
          <w:iCs/>
          <w:lang w:val="en-US" w:eastAsia="ja-JP"/>
        </w:rPr>
        <w:t>:</w:t>
      </w:r>
      <w:r w:rsidR="00F1335B">
        <w:rPr>
          <w:rFonts w:eastAsia="ＭＳ 明朝" w:hint="eastAsia"/>
          <w:bCs/>
          <w:iCs/>
          <w:lang w:val="en-US" w:eastAsia="ja-JP"/>
        </w:rPr>
        <w:t xml:space="preserve"> Received frequency</w:t>
      </w:r>
    </w:p>
    <w:p w14:paraId="7C0CBB2B" w14:textId="039960E6" w:rsidR="00F1335B" w:rsidRDefault="00F1335B" w:rsidP="0062237F">
      <w:pPr>
        <w:spacing w:before="120" w:after="120"/>
        <w:rPr>
          <w:rFonts w:eastAsia="ＭＳ 明朝"/>
          <w:bCs/>
          <w:iCs/>
          <w:lang w:val="en-US" w:eastAsia="ja-JP"/>
        </w:rPr>
      </w:pPr>
      <w:r>
        <w:rPr>
          <w:rFonts w:eastAsia="ＭＳ 明朝"/>
          <w:bCs/>
          <w:iCs/>
          <w:lang w:val="en-US" w:eastAsia="ja-JP"/>
        </w:rPr>
        <w:tab/>
      </w:r>
      <w:r w:rsidR="00DB6E21" w:rsidRPr="000B1E62">
        <w:rPr>
          <w:rFonts w:eastAsia="ＭＳ 明朝" w:hint="eastAsia"/>
          <w:b/>
          <w:i/>
          <w:lang w:val="en-US" w:eastAsia="ja-JP"/>
        </w:rPr>
        <w:t>V</w:t>
      </w:r>
      <w:r w:rsidR="00DB6E21">
        <w:rPr>
          <w:rFonts w:eastAsia="ＭＳ 明朝"/>
          <w:bCs/>
          <w:iCs/>
          <w:lang w:val="en-US" w:eastAsia="ja-JP"/>
        </w:rPr>
        <w:tab/>
      </w:r>
      <w:r w:rsidR="008365AA">
        <w:rPr>
          <w:rFonts w:eastAsia="ＭＳ 明朝"/>
          <w:bCs/>
          <w:iCs/>
          <w:lang w:val="en-US" w:eastAsia="ja-JP"/>
        </w:rPr>
        <w:tab/>
      </w:r>
      <w:r w:rsidR="00DB6E21">
        <w:rPr>
          <w:rFonts w:eastAsia="ＭＳ 明朝" w:hint="eastAsia"/>
          <w:bCs/>
          <w:iCs/>
          <w:lang w:val="en-US" w:eastAsia="ja-JP"/>
        </w:rPr>
        <w:t xml:space="preserve">: </w:t>
      </w:r>
      <w:r w:rsidR="000B1E62">
        <w:rPr>
          <w:rFonts w:eastAsia="ＭＳ 明朝" w:hint="eastAsia"/>
          <w:bCs/>
          <w:iCs/>
          <w:lang w:val="en-US" w:eastAsia="ja-JP"/>
        </w:rPr>
        <w:t xml:space="preserve">Transmitter velocity </w:t>
      </w:r>
      <w:r w:rsidR="008F7EEE">
        <w:rPr>
          <w:rFonts w:eastAsia="ＭＳ 明朝" w:hint="eastAsia"/>
          <w:bCs/>
          <w:iCs/>
          <w:lang w:val="en-US" w:eastAsia="ja-JP"/>
        </w:rPr>
        <w:t xml:space="preserve">vector </w:t>
      </w:r>
      <w:r w:rsidR="000B1E62">
        <w:rPr>
          <w:rFonts w:eastAsia="ＭＳ 明朝" w:hint="eastAsia"/>
          <w:bCs/>
          <w:iCs/>
          <w:lang w:val="en-US" w:eastAsia="ja-JP"/>
        </w:rPr>
        <w:t>in ECI coordinates</w:t>
      </w:r>
    </w:p>
    <w:p w14:paraId="16DAECF6" w14:textId="4270FCA7" w:rsidR="000B1E62" w:rsidRDefault="000B1E62" w:rsidP="0062237F">
      <w:pPr>
        <w:spacing w:before="120" w:after="120"/>
        <w:rPr>
          <w:rFonts w:eastAsia="ＭＳ 明朝"/>
          <w:bCs/>
          <w:iCs/>
          <w:lang w:val="en-US" w:eastAsia="ja-JP"/>
        </w:rPr>
      </w:pPr>
      <w:r>
        <w:rPr>
          <w:rFonts w:eastAsia="ＭＳ 明朝"/>
          <w:bCs/>
          <w:iCs/>
          <w:lang w:val="en-US" w:eastAsia="ja-JP"/>
        </w:rPr>
        <w:tab/>
      </w:r>
      <w:r w:rsidR="008F7EEE" w:rsidRPr="008F7EEE">
        <w:rPr>
          <w:rFonts w:eastAsia="ＭＳ 明朝" w:hint="eastAsia"/>
          <w:b/>
          <w:i/>
          <w:lang w:val="en-US" w:eastAsia="ja-JP"/>
        </w:rPr>
        <w:t>v</w:t>
      </w:r>
      <w:r w:rsidR="008F7EEE">
        <w:rPr>
          <w:rFonts w:eastAsia="ＭＳ 明朝"/>
          <w:bCs/>
          <w:iCs/>
          <w:lang w:val="en-US" w:eastAsia="ja-JP"/>
        </w:rPr>
        <w:tab/>
      </w:r>
      <w:r w:rsidR="008365AA">
        <w:rPr>
          <w:rFonts w:eastAsia="ＭＳ 明朝"/>
          <w:bCs/>
          <w:iCs/>
          <w:lang w:val="en-US" w:eastAsia="ja-JP"/>
        </w:rPr>
        <w:tab/>
      </w:r>
      <w:r w:rsidR="008F7EEE">
        <w:rPr>
          <w:rFonts w:eastAsia="ＭＳ 明朝" w:hint="eastAsia"/>
          <w:bCs/>
          <w:iCs/>
          <w:lang w:val="en-US" w:eastAsia="ja-JP"/>
        </w:rPr>
        <w:t>: Receiver velocity vector in ECI coordinates</w:t>
      </w:r>
    </w:p>
    <w:p w14:paraId="22E5A32B" w14:textId="5C29961F" w:rsidR="002E1D4D" w:rsidRDefault="002E1D4D" w:rsidP="0062237F">
      <w:pPr>
        <w:spacing w:before="120" w:after="120"/>
        <w:rPr>
          <w:rFonts w:eastAsia="ＭＳ 明朝"/>
          <w:bCs/>
          <w:iCs/>
          <w:lang w:val="en-US" w:eastAsia="ja-JP"/>
        </w:rPr>
      </w:pPr>
      <w:r>
        <w:rPr>
          <w:rFonts w:eastAsia="ＭＳ 明朝"/>
          <w:bCs/>
          <w:iCs/>
          <w:lang w:val="en-US" w:eastAsia="ja-JP"/>
        </w:rPr>
        <w:tab/>
      </w:r>
      <w:r w:rsidRPr="002E1D4D">
        <w:rPr>
          <w:rFonts w:eastAsia="ＭＳ 明朝" w:hint="eastAsia"/>
          <w:b/>
          <w:i/>
          <w:lang w:val="en-US" w:eastAsia="ja-JP"/>
        </w:rPr>
        <w:t>N</w:t>
      </w:r>
      <w:r>
        <w:rPr>
          <w:rFonts w:eastAsia="ＭＳ 明朝"/>
          <w:bCs/>
          <w:iCs/>
          <w:lang w:val="en-US" w:eastAsia="ja-JP"/>
        </w:rPr>
        <w:tab/>
      </w:r>
      <w:r w:rsidR="008365AA">
        <w:rPr>
          <w:rFonts w:eastAsia="ＭＳ 明朝"/>
          <w:bCs/>
          <w:iCs/>
          <w:lang w:val="en-US" w:eastAsia="ja-JP"/>
        </w:rPr>
        <w:tab/>
      </w:r>
      <w:r>
        <w:rPr>
          <w:rFonts w:eastAsia="ＭＳ 明朝" w:hint="eastAsia"/>
          <w:bCs/>
          <w:iCs/>
          <w:lang w:val="en-US" w:eastAsia="ja-JP"/>
        </w:rPr>
        <w:t xml:space="preserve">: </w:t>
      </w:r>
      <w:r w:rsidR="00AA7895">
        <w:rPr>
          <w:rFonts w:eastAsia="ＭＳ 明朝" w:hint="eastAsia"/>
          <w:bCs/>
          <w:iCs/>
          <w:lang w:val="en-US" w:eastAsia="ja-JP"/>
        </w:rPr>
        <w:t>ECI unit vector in the direction of signal propagation</w:t>
      </w:r>
    </w:p>
    <w:p w14:paraId="437BB7D0" w14:textId="422AC337" w:rsidR="00D933BE" w:rsidRDefault="009E02BB" w:rsidP="0062237F">
      <w:pPr>
        <w:spacing w:before="120" w:after="120"/>
        <w:rPr>
          <w:rFonts w:eastAsia="ＭＳ 明朝"/>
          <w:bCs/>
          <w:iCs/>
          <w:lang w:val="en-US" w:eastAsia="ja-JP"/>
        </w:rPr>
      </w:pPr>
      <w:r>
        <w:rPr>
          <w:rFonts w:eastAsia="ＭＳ 明朝"/>
          <w:bCs/>
          <w:iCs/>
          <w:lang w:val="en-US" w:eastAsia="ja-JP"/>
        </w:rPr>
        <w:tab/>
      </w:r>
      <w:r w:rsidRPr="008365AA">
        <w:rPr>
          <w:rFonts w:ascii="ＭＳ 明朝" w:eastAsia="ＭＳ 明朝" w:hAnsi="ＭＳ 明朝" w:hint="eastAsia"/>
          <w:b/>
          <w:iCs/>
          <w:lang w:val="en-US" w:eastAsia="ja-JP"/>
        </w:rPr>
        <w:t>Φ</w:t>
      </w:r>
      <w:r w:rsidR="00A91D25">
        <w:rPr>
          <w:rFonts w:ascii="ＭＳ 明朝" w:eastAsia="ＭＳ 明朝" w:hAnsi="ＭＳ 明朝" w:hint="eastAsia"/>
          <w:bCs/>
          <w:iCs/>
          <w:lang w:val="en-US" w:eastAsia="ja-JP"/>
        </w:rPr>
        <w:t>(</w:t>
      </w:r>
      <w:r w:rsidR="008365AA" w:rsidRPr="00727F47">
        <w:rPr>
          <w:rFonts w:ascii="ＭＳ 明朝" w:eastAsia="ＭＳ 明朝" w:hAnsi="ＭＳ 明朝" w:hint="eastAsia"/>
          <w:b/>
          <w:i/>
          <w:lang w:val="en-US" w:eastAsia="ja-JP"/>
        </w:rPr>
        <w:t>r</w:t>
      </w:r>
      <w:r w:rsidR="00A91D25">
        <w:rPr>
          <w:rFonts w:ascii="ＭＳ 明朝" w:eastAsia="ＭＳ 明朝" w:hAnsi="ＭＳ 明朝" w:hint="eastAsia"/>
          <w:bCs/>
          <w:iCs/>
          <w:lang w:val="en-US" w:eastAsia="ja-JP"/>
        </w:rPr>
        <w:t>)</w:t>
      </w:r>
      <w:r>
        <w:rPr>
          <w:rFonts w:eastAsia="ＭＳ 明朝"/>
          <w:bCs/>
          <w:iCs/>
          <w:lang w:val="en-US" w:eastAsia="ja-JP"/>
        </w:rPr>
        <w:tab/>
      </w:r>
      <w:r w:rsidR="00D641AE">
        <w:rPr>
          <w:rFonts w:eastAsia="ＭＳ 明朝" w:hint="eastAsia"/>
          <w:bCs/>
          <w:iCs/>
          <w:lang w:val="en-US" w:eastAsia="ja-JP"/>
        </w:rPr>
        <w:t xml:space="preserve">: </w:t>
      </w:r>
      <w:r w:rsidR="00622598">
        <w:rPr>
          <w:rFonts w:eastAsia="ＭＳ 明朝" w:hint="eastAsia"/>
          <w:bCs/>
          <w:iCs/>
          <w:lang w:val="en-US" w:eastAsia="ja-JP"/>
        </w:rPr>
        <w:t xml:space="preserve">Newtonian gravitational potential at position </w:t>
      </w:r>
      <w:r w:rsidR="003D3485" w:rsidRPr="003D3485">
        <w:rPr>
          <w:rFonts w:eastAsia="ＭＳ 明朝" w:hint="eastAsia"/>
          <w:b/>
          <w:i/>
          <w:lang w:val="en-US" w:eastAsia="ja-JP"/>
        </w:rPr>
        <w:t>r</w:t>
      </w:r>
      <w:r w:rsidR="003D3485">
        <w:rPr>
          <w:rFonts w:eastAsia="ＭＳ 明朝" w:hint="eastAsia"/>
          <w:bCs/>
          <w:iCs/>
          <w:lang w:val="en-US" w:eastAsia="ja-JP"/>
        </w:rPr>
        <w:t xml:space="preserve"> in ECI coordinates</w:t>
      </w:r>
    </w:p>
    <w:p w14:paraId="2F6302F9" w14:textId="5315BC8B" w:rsidR="00C542A1" w:rsidRDefault="00000000" w:rsidP="00C542A1">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oMath>
      <w:r w:rsidR="00C542A1">
        <w:rPr>
          <w:rFonts w:eastAsia="ＭＳ 明朝" w:hint="eastAsia"/>
          <w:lang w:val="en-US" w:eastAsia="ja-JP"/>
        </w:rPr>
        <w:t xml:space="preserve"> </w:t>
      </w:r>
      <w:r w:rsidR="00C542A1">
        <w:rPr>
          <w:rFonts w:eastAsia="ＭＳ 明朝"/>
          <w:lang w:val="en-US" w:eastAsia="ja-JP"/>
        </w:rPr>
        <w:tab/>
      </w:r>
      <w:r w:rsidR="00C542A1">
        <w:rPr>
          <w:rFonts w:eastAsia="ＭＳ 明朝"/>
          <w:lang w:val="en-US" w:eastAsia="ja-JP"/>
        </w:rPr>
        <w:tab/>
      </w:r>
      <w:r w:rsidR="00C542A1">
        <w:rPr>
          <w:rFonts w:eastAsia="ＭＳ 明朝" w:hint="eastAsia"/>
          <w:lang w:val="en-US" w:eastAsia="ja-JP"/>
        </w:rPr>
        <w:t xml:space="preserve">: </w:t>
      </w:r>
      <w:r w:rsidR="001413F7">
        <w:rPr>
          <w:rFonts w:eastAsia="ＭＳ 明朝" w:hint="eastAsia"/>
          <w:lang w:val="en-US" w:eastAsia="ja-JP"/>
        </w:rPr>
        <w:t>Receiver</w:t>
      </w:r>
      <w:r w:rsidR="00C542A1">
        <w:rPr>
          <w:rFonts w:eastAsia="ＭＳ 明朝" w:hint="eastAsia"/>
          <w:lang w:val="en-US" w:eastAsia="ja-JP"/>
        </w:rPr>
        <w:t xml:space="preserve"> position vector at transmitted time </w:t>
      </w:r>
      <w:proofErr w:type="spellStart"/>
      <w:r w:rsidR="00C542A1" w:rsidRPr="00002377">
        <w:rPr>
          <w:rFonts w:eastAsia="ＭＳ 明朝" w:hint="eastAsia"/>
          <w:i/>
          <w:iCs/>
          <w:lang w:val="en-US" w:eastAsia="ja-JP"/>
        </w:rPr>
        <w:t>t</w:t>
      </w:r>
      <w:r w:rsidR="00C542A1" w:rsidRPr="00002377">
        <w:rPr>
          <w:rFonts w:eastAsia="ＭＳ 明朝" w:hint="eastAsia"/>
          <w:i/>
          <w:iCs/>
          <w:vertAlign w:val="subscript"/>
          <w:lang w:val="en-US" w:eastAsia="ja-JP"/>
        </w:rPr>
        <w:t>T</w:t>
      </w:r>
      <w:proofErr w:type="spellEnd"/>
      <w:r w:rsidR="00C542A1">
        <w:rPr>
          <w:rFonts w:eastAsia="ＭＳ 明朝" w:hint="eastAsia"/>
          <w:lang w:val="en-US" w:eastAsia="ja-JP"/>
        </w:rPr>
        <w:t xml:space="preserve"> on ECI Frame</w:t>
      </w:r>
    </w:p>
    <w:p w14:paraId="6929090F" w14:textId="2ADDAE04" w:rsidR="00D87E4F" w:rsidRDefault="00000000" w:rsidP="00D87E4F">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w:r w:rsidR="00D87E4F">
        <w:rPr>
          <w:rFonts w:eastAsia="ＭＳ 明朝" w:hint="eastAsia"/>
          <w:lang w:val="en-US" w:eastAsia="ja-JP"/>
        </w:rPr>
        <w:t xml:space="preserve"> </w:t>
      </w:r>
      <w:r w:rsidR="00D87E4F">
        <w:rPr>
          <w:rFonts w:eastAsia="ＭＳ 明朝"/>
          <w:lang w:val="en-US" w:eastAsia="ja-JP"/>
        </w:rPr>
        <w:tab/>
      </w:r>
      <w:r w:rsidR="00D87E4F">
        <w:rPr>
          <w:rFonts w:eastAsia="ＭＳ 明朝"/>
          <w:lang w:val="en-US" w:eastAsia="ja-JP"/>
        </w:rPr>
        <w:tab/>
      </w:r>
      <w:r w:rsidR="00D87E4F">
        <w:rPr>
          <w:rFonts w:eastAsia="ＭＳ 明朝" w:hint="eastAsia"/>
          <w:lang w:val="en-US" w:eastAsia="ja-JP"/>
        </w:rPr>
        <w:t xml:space="preserve">: Transmitter position vector at transmitted time </w:t>
      </w:r>
      <w:proofErr w:type="spellStart"/>
      <w:r w:rsidR="00D87E4F" w:rsidRPr="00002377">
        <w:rPr>
          <w:rFonts w:eastAsia="ＭＳ 明朝" w:hint="eastAsia"/>
          <w:i/>
          <w:iCs/>
          <w:lang w:val="en-US" w:eastAsia="ja-JP"/>
        </w:rPr>
        <w:t>t</w:t>
      </w:r>
      <w:r w:rsidR="00D87E4F" w:rsidRPr="00002377">
        <w:rPr>
          <w:rFonts w:eastAsia="ＭＳ 明朝" w:hint="eastAsia"/>
          <w:i/>
          <w:iCs/>
          <w:vertAlign w:val="subscript"/>
          <w:lang w:val="en-US" w:eastAsia="ja-JP"/>
        </w:rPr>
        <w:t>T</w:t>
      </w:r>
      <w:proofErr w:type="spellEnd"/>
      <w:r w:rsidR="00D87E4F">
        <w:rPr>
          <w:rFonts w:eastAsia="ＭＳ 明朝" w:hint="eastAsia"/>
          <w:lang w:val="en-US" w:eastAsia="ja-JP"/>
        </w:rPr>
        <w:t xml:space="preserve"> on ECI Frame</w:t>
      </w:r>
    </w:p>
    <w:p w14:paraId="1556C523" w14:textId="0475E43A" w:rsidR="003D3485" w:rsidRDefault="003D3485" w:rsidP="0062237F">
      <w:pPr>
        <w:spacing w:before="120" w:after="120"/>
        <w:rPr>
          <w:rFonts w:eastAsia="ＭＳ 明朝"/>
          <w:bCs/>
          <w:iCs/>
          <w:lang w:val="en-US" w:eastAsia="ja-JP"/>
        </w:rPr>
      </w:pPr>
    </w:p>
    <w:p w14:paraId="2AFD7539" w14:textId="7163CBE3" w:rsidR="00491792" w:rsidRDefault="00491792" w:rsidP="00463AB2">
      <w:pPr>
        <w:spacing w:before="120" w:after="120"/>
        <w:ind w:firstLineChars="50" w:firstLine="100"/>
        <w:rPr>
          <w:rFonts w:eastAsia="ＭＳ 明朝"/>
          <w:bCs/>
          <w:iCs/>
          <w:lang w:val="en-US" w:eastAsia="ja-JP"/>
        </w:rPr>
      </w:pPr>
      <w:r>
        <w:rPr>
          <w:rFonts w:eastAsia="ＭＳ 明朝" w:hint="eastAsia"/>
          <w:bCs/>
          <w:iCs/>
          <w:lang w:val="en-US" w:eastAsia="ja-JP"/>
        </w:rPr>
        <w:t>Due to the limit</w:t>
      </w:r>
      <w:r w:rsidR="008C42DB">
        <w:rPr>
          <w:rFonts w:eastAsia="ＭＳ 明朝" w:hint="eastAsia"/>
          <w:bCs/>
          <w:iCs/>
          <w:lang w:val="en-US" w:eastAsia="ja-JP"/>
        </w:rPr>
        <w:t>ation</w:t>
      </w:r>
      <w:r>
        <w:rPr>
          <w:rFonts w:eastAsia="ＭＳ 明朝" w:hint="eastAsia"/>
          <w:bCs/>
          <w:iCs/>
          <w:lang w:val="en-US" w:eastAsia="ja-JP"/>
        </w:rPr>
        <w:t xml:space="preserve"> of time, we haven</w:t>
      </w:r>
      <w:r>
        <w:rPr>
          <w:rFonts w:eastAsia="ＭＳ 明朝"/>
          <w:bCs/>
          <w:iCs/>
          <w:lang w:val="en-US" w:eastAsia="ja-JP"/>
        </w:rPr>
        <w:t>’</w:t>
      </w:r>
      <w:r>
        <w:rPr>
          <w:rFonts w:eastAsia="ＭＳ 明朝" w:hint="eastAsia"/>
          <w:bCs/>
          <w:iCs/>
          <w:lang w:val="en-US" w:eastAsia="ja-JP"/>
        </w:rPr>
        <w:t>t started the analysis o</w:t>
      </w:r>
      <w:r w:rsidR="00463AB2">
        <w:rPr>
          <w:rFonts w:eastAsia="ＭＳ 明朝" w:hint="eastAsia"/>
          <w:bCs/>
          <w:iCs/>
          <w:lang w:val="en-US" w:eastAsia="ja-JP"/>
        </w:rPr>
        <w:t>f</w:t>
      </w:r>
      <w:r>
        <w:rPr>
          <w:rFonts w:eastAsia="ＭＳ 明朝" w:hint="eastAsia"/>
          <w:bCs/>
          <w:iCs/>
          <w:lang w:val="en-US" w:eastAsia="ja-JP"/>
        </w:rPr>
        <w:t xml:space="preserve"> this influence </w:t>
      </w:r>
      <w:r w:rsidR="00796BBE">
        <w:rPr>
          <w:rFonts w:eastAsia="ＭＳ 明朝" w:hint="eastAsia"/>
          <w:bCs/>
          <w:iCs/>
          <w:lang w:val="en-US" w:eastAsia="ja-JP"/>
        </w:rPr>
        <w:t>on</w:t>
      </w:r>
      <w:r>
        <w:rPr>
          <w:rFonts w:eastAsia="ＭＳ 明朝" w:hint="eastAsia"/>
          <w:bCs/>
          <w:iCs/>
          <w:lang w:val="en-US" w:eastAsia="ja-JP"/>
        </w:rPr>
        <w:t xml:space="preserve"> the doppler shift</w:t>
      </w:r>
      <w:r w:rsidR="00796BBE">
        <w:rPr>
          <w:rFonts w:eastAsia="ＭＳ 明朝" w:hint="eastAsia"/>
          <w:bCs/>
          <w:iCs/>
          <w:lang w:val="en-US" w:eastAsia="ja-JP"/>
        </w:rPr>
        <w:t xml:space="preserve">. But </w:t>
      </w:r>
      <w:r w:rsidR="004E6B2C">
        <w:rPr>
          <w:rFonts w:eastAsia="ＭＳ 明朝" w:hint="eastAsia"/>
          <w:bCs/>
          <w:iCs/>
          <w:lang w:val="en-US" w:eastAsia="ja-JP"/>
        </w:rPr>
        <w:t xml:space="preserve">since </w:t>
      </w:r>
      <w:r w:rsidR="00424D65">
        <w:rPr>
          <w:rFonts w:eastAsia="ＭＳ 明朝" w:hint="eastAsia"/>
          <w:bCs/>
          <w:iCs/>
          <w:lang w:val="en-US" w:eastAsia="ja-JP"/>
        </w:rPr>
        <w:t>the propagation delay and the doppler shift</w:t>
      </w:r>
      <w:r w:rsidR="007F2C35">
        <w:rPr>
          <w:rFonts w:eastAsia="ＭＳ 明朝" w:hint="eastAsia"/>
          <w:bCs/>
          <w:iCs/>
          <w:lang w:val="en-US" w:eastAsia="ja-JP"/>
        </w:rPr>
        <w:t xml:space="preserve"> </w:t>
      </w:r>
      <w:r w:rsidR="00424D65">
        <w:rPr>
          <w:rFonts w:eastAsia="ＭＳ 明朝" w:hint="eastAsia"/>
          <w:bCs/>
          <w:iCs/>
          <w:lang w:val="en-US" w:eastAsia="ja-JP"/>
        </w:rPr>
        <w:t xml:space="preserve">are closely related, </w:t>
      </w:r>
      <w:r w:rsidR="00F70177">
        <w:rPr>
          <w:rFonts w:eastAsia="ＭＳ 明朝" w:hint="eastAsia"/>
          <w:bCs/>
          <w:iCs/>
          <w:lang w:val="en-US" w:eastAsia="ja-JP"/>
        </w:rPr>
        <w:t xml:space="preserve">we think </w:t>
      </w:r>
      <w:r w:rsidR="007F2C35">
        <w:rPr>
          <w:rFonts w:eastAsia="ＭＳ 明朝" w:hint="eastAsia"/>
          <w:bCs/>
          <w:iCs/>
          <w:lang w:val="en-US" w:eastAsia="ja-JP"/>
        </w:rPr>
        <w:t xml:space="preserve">we need to consider </w:t>
      </w:r>
      <w:r w:rsidR="00791136">
        <w:rPr>
          <w:rFonts w:eastAsia="ＭＳ 明朝" w:hint="eastAsia"/>
          <w:bCs/>
          <w:iCs/>
          <w:lang w:val="en-US" w:eastAsia="ja-JP"/>
        </w:rPr>
        <w:t>them as</w:t>
      </w:r>
      <w:r w:rsidR="004E6B2C">
        <w:rPr>
          <w:rFonts w:eastAsia="ＭＳ 明朝" w:hint="eastAsia"/>
          <w:bCs/>
          <w:iCs/>
          <w:lang w:val="en-US" w:eastAsia="ja-JP"/>
        </w:rPr>
        <w:t xml:space="preserve"> a pa</w:t>
      </w:r>
      <w:r w:rsidR="00791136">
        <w:rPr>
          <w:rFonts w:eastAsia="ＭＳ 明朝" w:hint="eastAsia"/>
          <w:bCs/>
          <w:iCs/>
          <w:lang w:val="en-US" w:eastAsia="ja-JP"/>
        </w:rPr>
        <w:t xml:space="preserve">ckage and need to decide </w:t>
      </w:r>
      <w:r w:rsidR="00016C6A">
        <w:rPr>
          <w:rFonts w:eastAsia="ＭＳ 明朝" w:hint="eastAsia"/>
          <w:bCs/>
          <w:iCs/>
          <w:lang w:val="en-US" w:eastAsia="ja-JP"/>
        </w:rPr>
        <w:t>a</w:t>
      </w:r>
      <w:r w:rsidR="00791136">
        <w:rPr>
          <w:rFonts w:eastAsia="ＭＳ 明朝" w:hint="eastAsia"/>
          <w:bCs/>
          <w:iCs/>
          <w:lang w:val="en-US" w:eastAsia="ja-JP"/>
        </w:rPr>
        <w:t xml:space="preserve"> way forward </w:t>
      </w:r>
      <w:r w:rsidR="00463AB2">
        <w:rPr>
          <w:rFonts w:eastAsia="ＭＳ 明朝" w:hint="eastAsia"/>
          <w:bCs/>
          <w:iCs/>
          <w:lang w:val="en-US" w:eastAsia="ja-JP"/>
        </w:rPr>
        <w:t xml:space="preserve">after reviewing the </w:t>
      </w:r>
      <w:r w:rsidR="00A716AD">
        <w:rPr>
          <w:rFonts w:eastAsia="ＭＳ 明朝" w:hint="eastAsia"/>
          <w:bCs/>
          <w:iCs/>
          <w:lang w:val="en-US" w:eastAsia="ja-JP"/>
        </w:rPr>
        <w:t>impact also to the doppler shift.</w:t>
      </w:r>
    </w:p>
    <w:p w14:paraId="47903626" w14:textId="361419DB" w:rsidR="00A716AD" w:rsidRDefault="00A716AD" w:rsidP="00A716AD">
      <w:pPr>
        <w:spacing w:before="120" w:after="120"/>
        <w:rPr>
          <w:rFonts w:eastAsia="ＭＳ 明朝"/>
          <w:b/>
          <w:i/>
          <w:lang w:val="en-US" w:eastAsia="ja-JP"/>
        </w:rPr>
      </w:pPr>
      <w:r w:rsidRPr="00A716AD">
        <w:rPr>
          <w:rFonts w:eastAsia="ＭＳ 明朝" w:hint="eastAsia"/>
          <w:b/>
          <w:i/>
          <w:lang w:val="en-US" w:eastAsia="ja-JP"/>
        </w:rPr>
        <w:t xml:space="preserve">Observation </w:t>
      </w:r>
      <w:r>
        <w:rPr>
          <w:rFonts w:eastAsia="ＭＳ 明朝" w:hint="eastAsia"/>
          <w:b/>
          <w:i/>
          <w:lang w:val="en-US" w:eastAsia="ja-JP"/>
        </w:rPr>
        <w:t xml:space="preserve">9: </w:t>
      </w:r>
      <w:r w:rsidR="00D34799">
        <w:rPr>
          <w:rFonts w:eastAsia="ＭＳ 明朝" w:hint="eastAsia"/>
          <w:b/>
          <w:i/>
          <w:lang w:val="en-US" w:eastAsia="ja-JP"/>
        </w:rPr>
        <w:t xml:space="preserve">The </w:t>
      </w:r>
      <w:proofErr w:type="spellStart"/>
      <w:r w:rsidR="00D34799">
        <w:rPr>
          <w:rFonts w:eastAsia="ＭＳ 明朝" w:hint="eastAsia"/>
          <w:b/>
          <w:i/>
          <w:lang w:val="en-US" w:eastAsia="ja-JP"/>
        </w:rPr>
        <w:t>Sagnac</w:t>
      </w:r>
      <w:proofErr w:type="spellEnd"/>
      <w:r w:rsidR="00D34799">
        <w:rPr>
          <w:rFonts w:eastAsia="ＭＳ 明朝" w:hint="eastAsia"/>
          <w:b/>
          <w:i/>
          <w:lang w:val="en-US" w:eastAsia="ja-JP"/>
        </w:rPr>
        <w:t xml:space="preserve"> effect </w:t>
      </w:r>
      <w:r w:rsidR="005C5E99">
        <w:rPr>
          <w:rFonts w:eastAsia="ＭＳ 明朝" w:hint="eastAsia"/>
          <w:b/>
          <w:i/>
          <w:lang w:val="en-US" w:eastAsia="ja-JP"/>
        </w:rPr>
        <w:t>also has an impact on the calculation of the doppler shift.</w:t>
      </w:r>
    </w:p>
    <w:p w14:paraId="12CA01C3" w14:textId="66AEA16E" w:rsidR="00A716AD" w:rsidRPr="00A716AD" w:rsidRDefault="00A716AD" w:rsidP="00A716AD">
      <w:pPr>
        <w:spacing w:before="120" w:after="120"/>
        <w:rPr>
          <w:rFonts w:eastAsia="ＭＳ 明朝"/>
          <w:b/>
          <w:i/>
          <w:lang w:val="en-US" w:eastAsia="ja-JP"/>
        </w:rPr>
      </w:pPr>
      <w:r>
        <w:rPr>
          <w:rFonts w:eastAsia="ＭＳ 明朝" w:hint="eastAsia"/>
          <w:b/>
          <w:i/>
          <w:lang w:val="en-US" w:eastAsia="ja-JP"/>
        </w:rPr>
        <w:t xml:space="preserve">Proposal </w:t>
      </w:r>
      <w:r w:rsidR="000414CA">
        <w:rPr>
          <w:rFonts w:eastAsia="ＭＳ 明朝" w:hint="eastAsia"/>
          <w:b/>
          <w:i/>
          <w:lang w:val="en-US" w:eastAsia="ja-JP"/>
        </w:rPr>
        <w:t xml:space="preserve">3: </w:t>
      </w:r>
      <w:r w:rsidR="00161A82">
        <w:rPr>
          <w:rFonts w:eastAsia="ＭＳ 明朝" w:hint="eastAsia"/>
          <w:b/>
          <w:i/>
          <w:lang w:val="en-US" w:eastAsia="ja-JP"/>
        </w:rPr>
        <w:t xml:space="preserve">Consider the </w:t>
      </w:r>
      <w:proofErr w:type="spellStart"/>
      <w:r w:rsidR="00161A82">
        <w:rPr>
          <w:rFonts w:eastAsia="ＭＳ 明朝" w:hint="eastAsia"/>
          <w:b/>
          <w:i/>
          <w:lang w:val="en-US" w:eastAsia="ja-JP"/>
        </w:rPr>
        <w:t>Sagnac</w:t>
      </w:r>
      <w:proofErr w:type="spellEnd"/>
      <w:r w:rsidR="00161A82">
        <w:rPr>
          <w:rFonts w:eastAsia="ＭＳ 明朝" w:hint="eastAsia"/>
          <w:b/>
          <w:i/>
          <w:lang w:val="en-US" w:eastAsia="ja-JP"/>
        </w:rPr>
        <w:t xml:space="preserve"> effect </w:t>
      </w:r>
      <w:r w:rsidR="00706956">
        <w:rPr>
          <w:rFonts w:eastAsia="ＭＳ 明朝" w:hint="eastAsia"/>
          <w:b/>
          <w:i/>
          <w:lang w:val="en-US" w:eastAsia="ja-JP"/>
        </w:rPr>
        <w:t>on</w:t>
      </w:r>
      <w:r w:rsidR="0032012F">
        <w:rPr>
          <w:rFonts w:eastAsia="ＭＳ 明朝" w:hint="eastAsia"/>
          <w:b/>
          <w:i/>
          <w:lang w:val="en-US" w:eastAsia="ja-JP"/>
        </w:rPr>
        <w:t xml:space="preserve"> </w:t>
      </w:r>
      <w:r w:rsidR="00161A82">
        <w:rPr>
          <w:rFonts w:eastAsia="ＭＳ 明朝" w:hint="eastAsia"/>
          <w:b/>
          <w:i/>
          <w:lang w:val="en-US" w:eastAsia="ja-JP"/>
        </w:rPr>
        <w:t>the propagation delay and the doppler shift as a package</w:t>
      </w:r>
      <w:r w:rsidR="0032012F">
        <w:rPr>
          <w:rFonts w:eastAsia="ＭＳ 明朝" w:hint="eastAsia"/>
          <w:b/>
          <w:i/>
          <w:lang w:val="en-US" w:eastAsia="ja-JP"/>
        </w:rPr>
        <w:t xml:space="preserve"> and decide a way forward after reviewing the </w:t>
      </w:r>
      <w:r w:rsidR="006D37BD">
        <w:rPr>
          <w:rFonts w:eastAsia="ＭＳ 明朝" w:hint="eastAsia"/>
          <w:b/>
          <w:i/>
          <w:lang w:val="en-US" w:eastAsia="ja-JP"/>
        </w:rPr>
        <w:t>impact.</w:t>
      </w:r>
      <w:r w:rsidR="00972735">
        <w:rPr>
          <w:rFonts w:eastAsia="ＭＳ 明朝" w:hint="eastAsia"/>
          <w:b/>
          <w:i/>
          <w:lang w:val="en-US" w:eastAsia="ja-JP"/>
        </w:rPr>
        <w:t xml:space="preserve"> Whether </w:t>
      </w:r>
      <w:r w:rsidR="001A7108">
        <w:rPr>
          <w:rFonts w:eastAsia="ＭＳ 明朝" w:hint="eastAsia"/>
          <w:b/>
          <w:i/>
          <w:lang w:val="en-US" w:eastAsia="ja-JP"/>
        </w:rPr>
        <w:t xml:space="preserve">or not </w:t>
      </w:r>
      <w:r w:rsidR="00972735">
        <w:rPr>
          <w:rFonts w:eastAsia="ＭＳ 明朝" w:hint="eastAsia"/>
          <w:b/>
          <w:i/>
          <w:lang w:val="en-US" w:eastAsia="ja-JP"/>
        </w:rPr>
        <w:t xml:space="preserve">applying the </w:t>
      </w:r>
      <w:proofErr w:type="spellStart"/>
      <w:r w:rsidR="00972735">
        <w:rPr>
          <w:rFonts w:eastAsia="ＭＳ 明朝" w:hint="eastAsia"/>
          <w:b/>
          <w:i/>
          <w:lang w:val="en-US" w:eastAsia="ja-JP"/>
        </w:rPr>
        <w:t>Sagnac</w:t>
      </w:r>
      <w:proofErr w:type="spellEnd"/>
      <w:r w:rsidR="00972735">
        <w:rPr>
          <w:rFonts w:eastAsia="ＭＳ 明朝" w:hint="eastAsia"/>
          <w:b/>
          <w:i/>
          <w:lang w:val="en-US" w:eastAsia="ja-JP"/>
        </w:rPr>
        <w:t xml:space="preserve"> effect to </w:t>
      </w:r>
      <w:r w:rsidR="001A7108">
        <w:rPr>
          <w:rFonts w:eastAsia="ＭＳ 明朝" w:hint="eastAsia"/>
          <w:b/>
          <w:i/>
          <w:lang w:val="en-US" w:eastAsia="ja-JP"/>
        </w:rPr>
        <w:t>the calculation of delay and doppler shift</w:t>
      </w:r>
      <w:r w:rsidR="008E7ED5">
        <w:rPr>
          <w:rFonts w:eastAsia="ＭＳ 明朝" w:hint="eastAsia"/>
          <w:b/>
          <w:i/>
          <w:lang w:val="en-US" w:eastAsia="ja-JP"/>
        </w:rPr>
        <w:t xml:space="preserve"> is FFS.</w:t>
      </w:r>
      <w:r w:rsidR="001A7108">
        <w:rPr>
          <w:rFonts w:eastAsia="ＭＳ 明朝" w:hint="eastAsia"/>
          <w:b/>
          <w:i/>
          <w:lang w:val="en-US" w:eastAsia="ja-JP"/>
        </w:rPr>
        <w:t xml:space="preserve"> </w:t>
      </w:r>
    </w:p>
    <w:p w14:paraId="40B1C6F6" w14:textId="77777777" w:rsidR="00053F2C" w:rsidRPr="00016C6A" w:rsidRDefault="00053F2C" w:rsidP="0062237F">
      <w:pPr>
        <w:spacing w:before="120" w:after="120"/>
        <w:rPr>
          <w:rFonts w:eastAsia="ＭＳ 明朝"/>
          <w:bCs/>
          <w:iCs/>
          <w:lang w:val="en-US" w:eastAsia="ja-JP"/>
        </w:rPr>
      </w:pPr>
    </w:p>
    <w:p w14:paraId="678D69BB" w14:textId="6D9F2C50" w:rsidR="00652FAF" w:rsidRPr="00652FAF" w:rsidRDefault="00652FAF" w:rsidP="0062237F">
      <w:pPr>
        <w:spacing w:before="120" w:after="120"/>
        <w:rPr>
          <w:rFonts w:eastAsia="ＭＳ 明朝"/>
          <w:b/>
          <w:iCs/>
          <w:lang w:val="en-US" w:eastAsia="ja-JP"/>
        </w:rPr>
      </w:pPr>
      <w:r w:rsidRPr="00652FAF">
        <w:rPr>
          <w:rFonts w:eastAsia="ＭＳ 明朝" w:hint="eastAsia"/>
          <w:b/>
          <w:iCs/>
          <w:lang w:val="en-US" w:eastAsia="ja-JP"/>
        </w:rPr>
        <w:t>2.3 Calculation of total propagation delay</w:t>
      </w:r>
      <w:r w:rsidR="001D5B78">
        <w:rPr>
          <w:rFonts w:eastAsia="ＭＳ 明朝" w:hint="eastAsia"/>
          <w:b/>
          <w:iCs/>
          <w:lang w:val="en-US" w:eastAsia="ja-JP"/>
        </w:rPr>
        <w:t xml:space="preserve"> </w:t>
      </w:r>
    </w:p>
    <w:p w14:paraId="538F1262" w14:textId="289DB87C" w:rsidR="00FB1070" w:rsidRPr="00B527D0" w:rsidRDefault="00FB1070" w:rsidP="00FB1070">
      <w:pPr>
        <w:spacing w:before="120" w:after="120"/>
        <w:rPr>
          <w:rFonts w:eastAsia="ＭＳ 明朝"/>
          <w:b/>
          <w:iCs/>
          <w:lang w:val="en-US" w:eastAsia="ja-JP"/>
        </w:rPr>
      </w:pPr>
      <w:r w:rsidRPr="00B527D0">
        <w:rPr>
          <w:rFonts w:eastAsia="ＭＳ 明朝" w:hint="eastAsia"/>
          <w:b/>
          <w:iCs/>
          <w:lang w:val="en-US" w:eastAsia="ja-JP"/>
        </w:rPr>
        <w:t>2.3.1 Calculation of total propagation delay for downlink case</w:t>
      </w:r>
      <w:r w:rsidR="0014469C">
        <w:rPr>
          <w:rFonts w:eastAsia="ＭＳ 明朝" w:hint="eastAsia"/>
          <w:b/>
          <w:iCs/>
          <w:lang w:val="en-US" w:eastAsia="ja-JP"/>
        </w:rPr>
        <w:t xml:space="preserve"> by equation (2)</w:t>
      </w:r>
    </w:p>
    <w:p w14:paraId="7F23083D" w14:textId="76974693" w:rsidR="0062237F" w:rsidRDefault="005B4CE0" w:rsidP="005B4CE0">
      <w:pPr>
        <w:spacing w:before="120" w:after="120"/>
        <w:ind w:firstLineChars="50" w:firstLine="100"/>
        <w:rPr>
          <w:rFonts w:eastAsia="ＭＳ 明朝"/>
          <w:bCs/>
          <w:iCs/>
          <w:lang w:val="en-US" w:eastAsia="ja-JP"/>
        </w:rPr>
      </w:pPr>
      <w:r>
        <w:rPr>
          <w:rFonts w:eastAsia="ＭＳ 明朝" w:hint="eastAsia"/>
          <w:bCs/>
          <w:iCs/>
          <w:lang w:val="en-US" w:eastAsia="ja-JP"/>
        </w:rPr>
        <w:t xml:space="preserve">To compare </w:t>
      </w:r>
      <w:r w:rsidR="005D63FB">
        <w:rPr>
          <w:rFonts w:eastAsia="ＭＳ 明朝" w:hint="eastAsia"/>
          <w:bCs/>
          <w:iCs/>
          <w:lang w:val="en-US" w:eastAsia="ja-JP"/>
        </w:rPr>
        <w:t xml:space="preserve">with </w:t>
      </w:r>
      <w:r>
        <w:rPr>
          <w:rFonts w:eastAsia="ＭＳ 明朝" w:hint="eastAsia"/>
          <w:bCs/>
          <w:iCs/>
          <w:lang w:val="en-US" w:eastAsia="ja-JP"/>
        </w:rPr>
        <w:t>the calculated propagation delay error</w:t>
      </w:r>
      <w:r w:rsidR="00992BA3">
        <w:rPr>
          <w:rFonts w:eastAsia="ＭＳ 明朝" w:hint="eastAsia"/>
          <w:bCs/>
          <w:iCs/>
          <w:lang w:val="en-US" w:eastAsia="ja-JP"/>
        </w:rPr>
        <w:t xml:space="preserve"> </w:t>
      </w:r>
      <w:r w:rsidR="00111EB0">
        <w:rPr>
          <w:rFonts w:eastAsia="ＭＳ 明朝" w:hint="eastAsia"/>
          <w:bCs/>
          <w:iCs/>
          <w:lang w:val="en-US" w:eastAsia="ja-JP"/>
        </w:rPr>
        <w:t xml:space="preserve">(i.e. </w:t>
      </w:r>
      <w:proofErr w:type="spellStart"/>
      <w:r w:rsidR="00111EB0">
        <w:rPr>
          <w:rFonts w:eastAsia="ＭＳ 明朝" w:hint="eastAsia"/>
          <w:bCs/>
          <w:iCs/>
          <w:lang w:val="en-US" w:eastAsia="ja-JP"/>
        </w:rPr>
        <w:t>Sagnac</w:t>
      </w:r>
      <w:proofErr w:type="spellEnd"/>
      <w:r w:rsidR="00111EB0">
        <w:rPr>
          <w:rFonts w:eastAsia="ＭＳ 明朝" w:hint="eastAsia"/>
          <w:bCs/>
          <w:iCs/>
          <w:lang w:val="en-US" w:eastAsia="ja-JP"/>
        </w:rPr>
        <w:t xml:space="preserve"> effect) </w:t>
      </w:r>
      <w:r w:rsidR="00992BA3">
        <w:rPr>
          <w:rFonts w:eastAsia="ＭＳ 明朝" w:hint="eastAsia"/>
          <w:bCs/>
          <w:iCs/>
          <w:lang w:val="en-US" w:eastAsia="ja-JP"/>
        </w:rPr>
        <w:t>in the previous contribution [2]</w:t>
      </w:r>
      <w:r w:rsidR="005D63FB">
        <w:rPr>
          <w:rFonts w:eastAsia="ＭＳ 明朝" w:hint="eastAsia"/>
          <w:bCs/>
          <w:iCs/>
          <w:lang w:val="en-US" w:eastAsia="ja-JP"/>
        </w:rPr>
        <w:t xml:space="preserve">, we also tried </w:t>
      </w:r>
      <w:r w:rsidR="00E60E83">
        <w:rPr>
          <w:rFonts w:eastAsia="ＭＳ 明朝" w:hint="eastAsia"/>
          <w:bCs/>
          <w:iCs/>
          <w:lang w:val="en-US" w:eastAsia="ja-JP"/>
        </w:rPr>
        <w:t xml:space="preserve">deriving </w:t>
      </w:r>
      <w:r w:rsidR="00263CBF">
        <w:rPr>
          <w:rFonts w:eastAsia="ＭＳ 明朝" w:hint="eastAsia"/>
          <w:bCs/>
          <w:iCs/>
          <w:lang w:val="en-US" w:eastAsia="ja-JP"/>
        </w:rPr>
        <w:t>it</w:t>
      </w:r>
      <w:r w:rsidR="005D63FB">
        <w:rPr>
          <w:rFonts w:eastAsia="ＭＳ 明朝" w:hint="eastAsia"/>
          <w:bCs/>
          <w:iCs/>
          <w:lang w:val="en-US" w:eastAsia="ja-JP"/>
        </w:rPr>
        <w:t xml:space="preserve"> based on our equation (2)</w:t>
      </w:r>
      <w:r w:rsidR="009C79A8">
        <w:rPr>
          <w:rFonts w:eastAsia="ＭＳ 明朝" w:hint="eastAsia"/>
          <w:bCs/>
          <w:iCs/>
          <w:lang w:val="en-US" w:eastAsia="ja-JP"/>
        </w:rPr>
        <w:t xml:space="preserve"> </w:t>
      </w:r>
      <w:r w:rsidR="00AD162D">
        <w:rPr>
          <w:rFonts w:eastAsia="ＭＳ 明朝" w:hint="eastAsia"/>
          <w:bCs/>
          <w:iCs/>
          <w:lang w:val="en-US" w:eastAsia="ja-JP"/>
        </w:rPr>
        <w:t xml:space="preserve">for DL case </w:t>
      </w:r>
      <w:r w:rsidR="00CE25AD">
        <w:rPr>
          <w:rFonts w:eastAsia="ＭＳ 明朝" w:hint="eastAsia"/>
          <w:bCs/>
          <w:iCs/>
          <w:lang w:val="en-US" w:eastAsia="ja-JP"/>
        </w:rPr>
        <w:t>along with</w:t>
      </w:r>
      <w:r w:rsidR="009C79A8">
        <w:rPr>
          <w:rFonts w:eastAsia="ＭＳ 明朝" w:hint="eastAsia"/>
          <w:bCs/>
          <w:iCs/>
          <w:lang w:val="en-US" w:eastAsia="ja-JP"/>
        </w:rPr>
        <w:t xml:space="preserve"> our equation</w:t>
      </w:r>
      <w:r w:rsidR="00EE04DE">
        <w:rPr>
          <w:rFonts w:eastAsia="ＭＳ 明朝" w:hint="eastAsia"/>
          <w:bCs/>
          <w:iCs/>
          <w:lang w:val="en-US" w:eastAsia="ja-JP"/>
        </w:rPr>
        <w:t xml:space="preserve"> (</w:t>
      </w:r>
      <w:r w:rsidR="00535374">
        <w:rPr>
          <w:rFonts w:eastAsia="ＭＳ 明朝" w:hint="eastAsia"/>
          <w:bCs/>
          <w:iCs/>
          <w:lang w:val="en-US" w:eastAsia="ja-JP"/>
        </w:rPr>
        <w:t>5</w:t>
      </w:r>
      <w:r w:rsidR="00EE04DE">
        <w:rPr>
          <w:rFonts w:eastAsia="ＭＳ 明朝" w:hint="eastAsia"/>
          <w:bCs/>
          <w:iCs/>
          <w:lang w:val="en-US" w:eastAsia="ja-JP"/>
        </w:rPr>
        <w:t>)</w:t>
      </w:r>
      <w:r w:rsidR="009C79A8">
        <w:rPr>
          <w:rFonts w:eastAsia="ＭＳ 明朝" w:hint="eastAsia"/>
          <w:bCs/>
          <w:iCs/>
          <w:lang w:val="en-US" w:eastAsia="ja-JP"/>
        </w:rPr>
        <w:t xml:space="preserve"> for UL case</w:t>
      </w:r>
      <w:r w:rsidR="00EE04DE">
        <w:rPr>
          <w:rFonts w:eastAsia="ＭＳ 明朝" w:hint="eastAsia"/>
          <w:bCs/>
          <w:iCs/>
          <w:lang w:val="en-US" w:eastAsia="ja-JP"/>
        </w:rPr>
        <w:t xml:space="preserve"> which we will show at the later part in this sub-clause</w:t>
      </w:r>
      <w:r w:rsidR="005D63FB">
        <w:rPr>
          <w:rFonts w:eastAsia="ＭＳ 明朝" w:hint="eastAsia"/>
          <w:bCs/>
          <w:iCs/>
          <w:lang w:val="en-US" w:eastAsia="ja-JP"/>
        </w:rPr>
        <w:t>.</w:t>
      </w:r>
      <w:r w:rsidR="006A1484">
        <w:rPr>
          <w:rFonts w:eastAsia="ＭＳ 明朝" w:hint="eastAsia"/>
          <w:bCs/>
          <w:iCs/>
          <w:lang w:val="en-US" w:eastAsia="ja-JP"/>
        </w:rPr>
        <w:t xml:space="preserve"> This </w:t>
      </w:r>
      <w:r w:rsidR="00CE25AD">
        <w:rPr>
          <w:rFonts w:eastAsia="ＭＳ 明朝" w:hint="eastAsia"/>
          <w:bCs/>
          <w:iCs/>
          <w:lang w:val="en-US" w:eastAsia="ja-JP"/>
        </w:rPr>
        <w:t>time</w:t>
      </w:r>
      <w:r w:rsidR="006A1484">
        <w:rPr>
          <w:rFonts w:eastAsia="ＭＳ 明朝" w:hint="eastAsia"/>
          <w:bCs/>
          <w:iCs/>
          <w:lang w:val="en-US" w:eastAsia="ja-JP"/>
        </w:rPr>
        <w:t xml:space="preserve"> we conducted the calculation with the zero doppler condition</w:t>
      </w:r>
      <w:r w:rsidR="00926420">
        <w:rPr>
          <w:rFonts w:eastAsia="ＭＳ 明朝" w:hint="eastAsia"/>
          <w:bCs/>
          <w:iCs/>
          <w:lang w:val="en-US" w:eastAsia="ja-JP"/>
        </w:rPr>
        <w:t>,</w:t>
      </w:r>
      <w:r w:rsidR="00CA2892">
        <w:rPr>
          <w:rFonts w:eastAsia="ＭＳ 明朝" w:hint="eastAsia"/>
          <w:bCs/>
          <w:iCs/>
          <w:lang w:val="en-US" w:eastAsia="ja-JP"/>
        </w:rPr>
        <w:t xml:space="preserve"> and other factors are listed in the appendix at the end of this paper. </w:t>
      </w:r>
      <w:r w:rsidR="00676557">
        <w:rPr>
          <w:rFonts w:eastAsia="ＭＳ 明朝" w:hint="eastAsia"/>
          <w:bCs/>
          <w:iCs/>
          <w:lang w:val="en-US" w:eastAsia="ja-JP"/>
        </w:rPr>
        <w:t>Here we also extract the associated part from the contribution [2] t</w:t>
      </w:r>
      <w:r w:rsidR="00D37149">
        <w:rPr>
          <w:rFonts w:eastAsia="ＭＳ 明朝" w:hint="eastAsia"/>
          <w:bCs/>
          <w:iCs/>
          <w:lang w:val="en-US" w:eastAsia="ja-JP"/>
        </w:rPr>
        <w:t xml:space="preserve">o </w:t>
      </w:r>
      <w:r w:rsidR="006F2E82">
        <w:rPr>
          <w:rFonts w:eastAsia="ＭＳ 明朝" w:hint="eastAsia"/>
          <w:bCs/>
          <w:iCs/>
          <w:lang w:val="en-US" w:eastAsia="ja-JP"/>
        </w:rPr>
        <w:t xml:space="preserve">refer to the point </w:t>
      </w:r>
      <w:r w:rsidR="00676557">
        <w:rPr>
          <w:rFonts w:eastAsia="ＭＳ 明朝" w:hint="eastAsia"/>
          <w:bCs/>
          <w:iCs/>
          <w:lang w:val="en-US" w:eastAsia="ja-JP"/>
        </w:rPr>
        <w:t>at 128 seconds.</w:t>
      </w:r>
    </w:p>
    <w:p w14:paraId="394698ED" w14:textId="77777777" w:rsidR="00D93D46" w:rsidRDefault="00D93D46" w:rsidP="005B4CE0">
      <w:pPr>
        <w:spacing w:before="120" w:after="120"/>
        <w:ind w:firstLineChars="50" w:firstLine="100"/>
        <w:rPr>
          <w:rFonts w:eastAsia="ＭＳ 明朝"/>
          <w:bCs/>
          <w:iCs/>
          <w:lang w:val="en-US" w:eastAsia="ja-JP"/>
        </w:rPr>
      </w:pPr>
    </w:p>
    <w:p w14:paraId="29275EFF" w14:textId="77777777" w:rsidR="00D93D46" w:rsidRDefault="00D93D46" w:rsidP="005B4CE0">
      <w:pPr>
        <w:spacing w:before="120" w:after="120"/>
        <w:ind w:firstLineChars="50" w:firstLine="100"/>
        <w:rPr>
          <w:rFonts w:eastAsia="ＭＳ 明朝"/>
          <w:bCs/>
          <w:iCs/>
          <w:lang w:val="en-US" w:eastAsia="ja-JP"/>
        </w:rPr>
      </w:pPr>
    </w:p>
    <w:p w14:paraId="1326FA53" w14:textId="77777777" w:rsidR="00D93D46" w:rsidRDefault="00D93D46" w:rsidP="005B4CE0">
      <w:pPr>
        <w:spacing w:before="120" w:after="120"/>
        <w:ind w:firstLineChars="50" w:firstLine="100"/>
        <w:rPr>
          <w:rFonts w:eastAsia="ＭＳ 明朝"/>
          <w:bCs/>
          <w:iCs/>
          <w:lang w:val="en-US" w:eastAsia="ja-JP"/>
        </w:rPr>
      </w:pPr>
    </w:p>
    <w:tbl>
      <w:tblPr>
        <w:tblStyle w:val="aff2"/>
        <w:tblW w:w="0" w:type="auto"/>
        <w:tblLook w:val="04A0" w:firstRow="1" w:lastRow="0" w:firstColumn="1" w:lastColumn="0" w:noHBand="0" w:noVBand="1"/>
      </w:tblPr>
      <w:tblGrid>
        <w:gridCol w:w="9631"/>
      </w:tblGrid>
      <w:tr w:rsidR="00676557" w14:paraId="31812EA3" w14:textId="77777777" w:rsidTr="00676557">
        <w:tc>
          <w:tcPr>
            <w:tcW w:w="9631" w:type="dxa"/>
          </w:tcPr>
          <w:p w14:paraId="4CD3840E" w14:textId="66E64031" w:rsidR="002F47EF" w:rsidRPr="002F47EF" w:rsidRDefault="002F47EF" w:rsidP="002F47EF">
            <w:pPr>
              <w:rPr>
                <w:rFonts w:eastAsiaTheme="minorEastAsia"/>
                <w:sz w:val="21"/>
                <w:szCs w:val="21"/>
                <w:lang w:val="en-US" w:eastAsia="ja-JP"/>
              </w:rPr>
            </w:pPr>
            <w:r w:rsidRPr="002F47EF">
              <w:rPr>
                <w:rFonts w:eastAsiaTheme="minorEastAsia" w:hint="eastAsia"/>
                <w:sz w:val="21"/>
                <w:szCs w:val="21"/>
                <w:lang w:val="en-US" w:eastAsia="ja-JP"/>
              </w:rPr>
              <w:lastRenderedPageBreak/>
              <w:t xml:space="preserve">Extract from </w:t>
            </w:r>
            <w:r>
              <w:rPr>
                <w:rFonts w:eastAsiaTheme="minorEastAsia" w:hint="eastAsia"/>
                <w:sz w:val="21"/>
                <w:szCs w:val="21"/>
                <w:lang w:val="en-US" w:eastAsia="ja-JP"/>
              </w:rPr>
              <w:t>[2]</w:t>
            </w:r>
          </w:p>
          <w:p w14:paraId="26D45E2B" w14:textId="1323507D" w:rsidR="002F47EF" w:rsidRDefault="002F47EF" w:rsidP="002F47EF">
            <w:pPr>
              <w:jc w:val="center"/>
              <w:rPr>
                <w:b/>
                <w:bCs/>
                <w:sz w:val="24"/>
                <w:szCs w:val="24"/>
                <w:lang w:val="en-US" w:eastAsia="zh-CN"/>
              </w:rPr>
            </w:pPr>
            <w:r w:rsidRPr="00A9302C">
              <w:rPr>
                <w:b/>
                <w:bCs/>
                <w:noProof/>
                <w:sz w:val="24"/>
                <w:szCs w:val="24"/>
                <w:lang w:val="en-US" w:eastAsia="zh-CN"/>
              </w:rPr>
              <w:drawing>
                <wp:inline distT="0" distB="0" distL="0" distR="0" wp14:anchorId="1B5CC2DE" wp14:editId="17B5BE71">
                  <wp:extent cx="4026849" cy="3132814"/>
                  <wp:effectExtent l="0" t="0" r="0" b="0"/>
                  <wp:docPr id="1202416461"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416461" name="Picture 1" descr="A graph with a line&#10;&#10;Description automatically generated"/>
                          <pic:cNvPicPr/>
                        </pic:nvPicPr>
                        <pic:blipFill>
                          <a:blip r:embed="rId14"/>
                          <a:stretch>
                            <a:fillRect/>
                          </a:stretch>
                        </pic:blipFill>
                        <pic:spPr>
                          <a:xfrm>
                            <a:off x="0" y="0"/>
                            <a:ext cx="4033815" cy="3138234"/>
                          </a:xfrm>
                          <a:prstGeom prst="rect">
                            <a:avLst/>
                          </a:prstGeom>
                        </pic:spPr>
                      </pic:pic>
                    </a:graphicData>
                  </a:graphic>
                </wp:inline>
              </w:drawing>
            </w:r>
          </w:p>
          <w:p w14:paraId="3C2D6D1D" w14:textId="77777777" w:rsidR="002F47EF" w:rsidRPr="00926420" w:rsidRDefault="002F47EF" w:rsidP="002F47EF">
            <w:pPr>
              <w:jc w:val="center"/>
              <w:rPr>
                <w:sz w:val="21"/>
                <w:szCs w:val="21"/>
                <w:lang w:val="en-US" w:eastAsia="zh-CN"/>
              </w:rPr>
            </w:pPr>
            <w:r w:rsidRPr="00926420">
              <w:rPr>
                <w:sz w:val="21"/>
                <w:szCs w:val="21"/>
                <w:lang w:val="en-US" w:eastAsia="zh-CN"/>
              </w:rPr>
              <w:t xml:space="preserve">Fig. 2: </w:t>
            </w:r>
            <w:r w:rsidRPr="00926420">
              <w:rPr>
                <w:sz w:val="21"/>
                <w:szCs w:val="21"/>
                <w:lang w:eastAsia="zh-CN"/>
              </w:rPr>
              <w:t>Propagation delay error due to ignoring Earth's rotation during signal flight time</w:t>
            </w:r>
          </w:p>
          <w:p w14:paraId="7E0F7179" w14:textId="569ED0AB" w:rsidR="00676557" w:rsidRPr="00FE00CA" w:rsidRDefault="002F47EF" w:rsidP="00FE00CA">
            <w:pPr>
              <w:rPr>
                <w:rFonts w:eastAsiaTheme="minorEastAsia"/>
                <w:color w:val="242424"/>
                <w:sz w:val="24"/>
                <w:szCs w:val="24"/>
                <w:shd w:val="clear" w:color="auto" w:fill="FAFAFA"/>
                <w:lang w:eastAsia="ja-JP"/>
              </w:rPr>
            </w:pPr>
            <w:r w:rsidRPr="00926420">
              <w:rPr>
                <w:color w:val="242424"/>
                <w:sz w:val="21"/>
                <w:szCs w:val="21"/>
                <w:shd w:val="clear" w:color="auto" w:fill="FAFAFA"/>
              </w:rPr>
              <w:t xml:space="preserve">As illustrated in Fig. 2, at 262 seconds (corresponding to a 10-degree elevation), the delay estimation error is 0.1493 µs, while </w:t>
            </w:r>
            <w:r w:rsidRPr="00926420">
              <w:rPr>
                <w:color w:val="242424"/>
                <w:sz w:val="21"/>
                <w:szCs w:val="21"/>
                <w:highlight w:val="yellow"/>
                <w:shd w:val="clear" w:color="auto" w:fill="FAFAFA"/>
              </w:rPr>
              <w:t>at 128 seconds (corresponding to a 30-degree initial elevation angle), the delay estimation error is 0.075 µs</w:t>
            </w:r>
            <w:r w:rsidRPr="00926420">
              <w:rPr>
                <w:color w:val="242424"/>
                <w:sz w:val="21"/>
                <w:szCs w:val="21"/>
                <w:shd w:val="clear" w:color="auto" w:fill="FAFAFA"/>
              </w:rPr>
              <w:t>. We note that the maximum delay error could reach 0.5 µs. This propagation delay error could be significant for certain test cases, such as UL timing test cases. Therefore, we believe this phenomenon warrants further study in RAN4.</w:t>
            </w:r>
          </w:p>
        </w:tc>
      </w:tr>
    </w:tbl>
    <w:p w14:paraId="25D41D6D" w14:textId="44837F30" w:rsidR="00410844" w:rsidRDefault="00636CE6" w:rsidP="00410844">
      <w:pPr>
        <w:spacing w:before="120" w:after="120"/>
        <w:rPr>
          <w:rFonts w:eastAsia="ＭＳ 明朝"/>
          <w:bCs/>
          <w:iCs/>
          <w:lang w:val="en-US" w:eastAsia="ja-JP"/>
        </w:rPr>
      </w:pPr>
      <w:r>
        <w:rPr>
          <w:rFonts w:eastAsia="ＭＳ 明朝" w:hint="eastAsia"/>
          <w:bCs/>
          <w:iCs/>
          <w:lang w:val="en-US" w:eastAsia="ja-JP"/>
        </w:rPr>
        <w:t xml:space="preserve"> As mentioned before, since the </w:t>
      </w:r>
      <w:r w:rsidR="00CE7FA2">
        <w:rPr>
          <w:rFonts w:eastAsia="ＭＳ 明朝" w:hint="eastAsia"/>
          <w:bCs/>
          <w:iCs/>
          <w:lang w:val="en-US" w:eastAsia="ja-JP"/>
        </w:rPr>
        <w:t xml:space="preserve">previous </w:t>
      </w:r>
      <w:r>
        <w:rPr>
          <w:rFonts w:eastAsia="ＭＳ 明朝" w:hint="eastAsia"/>
          <w:bCs/>
          <w:iCs/>
          <w:lang w:val="en-US" w:eastAsia="ja-JP"/>
        </w:rPr>
        <w:t xml:space="preserve">equation is based on the ECI frame, </w:t>
      </w:r>
      <w:r w:rsidR="00DE7303">
        <w:rPr>
          <w:rFonts w:eastAsia="ＭＳ 明朝" w:hint="eastAsia"/>
          <w:bCs/>
          <w:iCs/>
          <w:lang w:val="en-US" w:eastAsia="ja-JP"/>
        </w:rPr>
        <w:t>all the values</w:t>
      </w:r>
      <w:r>
        <w:rPr>
          <w:rFonts w:eastAsia="ＭＳ 明朝" w:hint="eastAsia"/>
          <w:bCs/>
          <w:iCs/>
          <w:lang w:val="en-US" w:eastAsia="ja-JP"/>
        </w:rPr>
        <w:t xml:space="preserve"> need to be transformed </w:t>
      </w:r>
      <w:r w:rsidR="00C70B5B">
        <w:rPr>
          <w:rFonts w:eastAsia="ＭＳ 明朝" w:hint="eastAsia"/>
          <w:bCs/>
          <w:iCs/>
          <w:lang w:val="en-US" w:eastAsia="ja-JP"/>
        </w:rPr>
        <w:t>in</w:t>
      </w:r>
      <w:r>
        <w:rPr>
          <w:rFonts w:eastAsia="ＭＳ 明朝" w:hint="eastAsia"/>
          <w:bCs/>
          <w:iCs/>
          <w:lang w:val="en-US" w:eastAsia="ja-JP"/>
        </w:rPr>
        <w:t>to</w:t>
      </w:r>
      <w:r w:rsidR="00203ED7">
        <w:rPr>
          <w:rFonts w:eastAsia="ＭＳ 明朝" w:hint="eastAsia"/>
          <w:bCs/>
          <w:iCs/>
          <w:lang w:val="en-US" w:eastAsia="ja-JP"/>
        </w:rPr>
        <w:t xml:space="preserve"> ones to fit</w:t>
      </w:r>
      <w:r>
        <w:rPr>
          <w:rFonts w:eastAsia="ＭＳ 明朝" w:hint="eastAsia"/>
          <w:bCs/>
          <w:iCs/>
          <w:lang w:val="en-US" w:eastAsia="ja-JP"/>
        </w:rPr>
        <w:t xml:space="preserve"> ECI</w:t>
      </w:r>
      <w:r w:rsidR="00203ED7">
        <w:rPr>
          <w:rFonts w:eastAsia="ＭＳ 明朝" w:hint="eastAsia"/>
          <w:bCs/>
          <w:iCs/>
          <w:lang w:val="en-US" w:eastAsia="ja-JP"/>
        </w:rPr>
        <w:t xml:space="preserve"> frame</w:t>
      </w:r>
      <w:r w:rsidR="009517F5">
        <w:rPr>
          <w:rFonts w:eastAsia="ＭＳ 明朝" w:hint="eastAsia"/>
          <w:bCs/>
          <w:iCs/>
          <w:lang w:val="en-US" w:eastAsia="ja-JP"/>
        </w:rPr>
        <w:t>. Table 2.3.</w:t>
      </w:r>
      <w:r w:rsidR="00E315CF">
        <w:rPr>
          <w:rFonts w:eastAsia="ＭＳ 明朝" w:hint="eastAsia"/>
          <w:bCs/>
          <w:iCs/>
          <w:lang w:val="en-US" w:eastAsia="ja-JP"/>
        </w:rPr>
        <w:t>1-1 shows the summary of transformation law.</w:t>
      </w:r>
    </w:p>
    <w:p w14:paraId="4BEF1CF1" w14:textId="546048B5" w:rsidR="00667342" w:rsidRDefault="00667342">
      <w:pPr>
        <w:overflowPunct/>
        <w:autoSpaceDE/>
        <w:autoSpaceDN/>
        <w:adjustRightInd/>
        <w:spacing w:after="0"/>
        <w:textAlignment w:val="auto"/>
        <w:rPr>
          <w:rFonts w:eastAsia="ＭＳ 明朝"/>
          <w:b/>
          <w:iCs/>
          <w:lang w:val="en-US" w:eastAsia="ja-JP"/>
        </w:rPr>
      </w:pPr>
    </w:p>
    <w:p w14:paraId="5FE80766" w14:textId="698FC7C1" w:rsidR="00E315CF" w:rsidRPr="00E315CF" w:rsidRDefault="00E315CF" w:rsidP="00E315CF">
      <w:pPr>
        <w:spacing w:before="120" w:after="120"/>
        <w:jc w:val="center"/>
        <w:rPr>
          <w:rFonts w:eastAsia="ＭＳ 明朝"/>
          <w:bCs/>
          <w:lang w:val="en-US" w:eastAsia="ja-JP"/>
        </w:rPr>
      </w:pPr>
      <w:r w:rsidRPr="00E315CF">
        <w:rPr>
          <w:rFonts w:eastAsia="ＭＳ 明朝" w:hint="eastAsia"/>
          <w:b/>
          <w:iCs/>
          <w:lang w:val="en-US" w:eastAsia="ja-JP"/>
        </w:rPr>
        <w:t>Table 2.3.1-1:</w:t>
      </w:r>
      <w:r w:rsidRPr="00E315CF">
        <w:rPr>
          <w:rFonts w:eastAsia="ＭＳ 明朝" w:hint="eastAsia"/>
          <w:b/>
          <w:lang w:val="en-US" w:eastAsia="ja-JP"/>
        </w:rPr>
        <w:t xml:space="preserve"> Summary of transformation law</w:t>
      </w:r>
      <w:r w:rsidRPr="00E315CF">
        <w:rPr>
          <w:rFonts w:eastAsia="ＭＳ 明朝" w:hint="eastAsia"/>
          <w:bCs/>
          <w:lang w:val="en-US" w:eastAsia="ja-JP"/>
        </w:rPr>
        <w:t xml:space="preserve"> </w:t>
      </w:r>
    </w:p>
    <w:tbl>
      <w:tblPr>
        <w:tblStyle w:val="aff2"/>
        <w:tblW w:w="0" w:type="auto"/>
        <w:tblLook w:val="04A0" w:firstRow="1" w:lastRow="0" w:firstColumn="1" w:lastColumn="0" w:noHBand="0" w:noVBand="1"/>
      </w:tblPr>
      <w:tblGrid>
        <w:gridCol w:w="1413"/>
        <w:gridCol w:w="2410"/>
        <w:gridCol w:w="2835"/>
        <w:gridCol w:w="2973"/>
      </w:tblGrid>
      <w:tr w:rsidR="00233273" w14:paraId="01B404B3" w14:textId="77777777" w:rsidTr="009F07FF">
        <w:tc>
          <w:tcPr>
            <w:tcW w:w="1413" w:type="dxa"/>
          </w:tcPr>
          <w:p w14:paraId="7E67C809" w14:textId="77777777" w:rsidR="00233273" w:rsidRDefault="00233273" w:rsidP="00F37696">
            <w:pPr>
              <w:spacing w:before="120" w:after="120"/>
              <w:rPr>
                <w:rFonts w:eastAsia="ＭＳ 明朝"/>
                <w:bCs/>
                <w:lang w:val="en-US" w:eastAsia="ja-JP"/>
              </w:rPr>
            </w:pPr>
          </w:p>
        </w:tc>
        <w:tc>
          <w:tcPr>
            <w:tcW w:w="2410" w:type="dxa"/>
          </w:tcPr>
          <w:p w14:paraId="6E71ED77" w14:textId="77777777" w:rsidR="00233273" w:rsidRDefault="00233273" w:rsidP="00F37696">
            <w:pPr>
              <w:spacing w:before="120" w:after="120"/>
              <w:rPr>
                <w:rFonts w:eastAsia="ＭＳ 明朝"/>
                <w:bCs/>
                <w:lang w:val="en-US" w:eastAsia="ja-JP"/>
              </w:rPr>
            </w:pPr>
            <w:r>
              <w:rPr>
                <w:rFonts w:eastAsia="ＭＳ 明朝" w:hint="eastAsia"/>
                <w:bCs/>
                <w:lang w:val="en-US" w:eastAsia="ja-JP"/>
              </w:rPr>
              <w:t>ECI Frame:</w:t>
            </w:r>
            <w:r w:rsidRPr="00EB71A1">
              <w:rPr>
                <w:rFonts w:ascii="Cambria Math" w:eastAsia="ＭＳ 明朝" w:hAnsi="Cambria Math" w:cs="Cambria Math"/>
                <w:lang w:val="en-US" w:eastAsia="ja-JP"/>
              </w:rPr>
              <w:t xml:space="preserve"> </w:t>
            </w:r>
            <m:oMath>
              <m:r>
                <m:rPr>
                  <m:sty m:val="p"/>
                </m:rPr>
                <w:rPr>
                  <w:rFonts w:ascii="Cambria Math" w:eastAsia="ＭＳ 明朝" w:hAnsi="Cambria Math" w:cs="Cambria Math"/>
                  <w:lang w:eastAsia="ja-JP"/>
                </w:rPr>
                <m:t>Σ</m:t>
              </m:r>
              <m:r>
                <m:rPr>
                  <m:sty m:val="p"/>
                </m:rPr>
                <w:rPr>
                  <w:rFonts w:ascii="Cambria Math" w:eastAsia="ＭＳ 明朝" w:hAnsi="Cambria Math" w:cs="Cambria Math"/>
                  <w:lang w:val="en-US" w:eastAsia="ja-JP"/>
                </w:rPr>
                <m:t xml:space="preserve"> (</m:t>
              </m:r>
              <m:r>
                <w:rPr>
                  <w:rFonts w:ascii="Cambria Math" w:eastAsia="ＭＳ 明朝" w:hAnsi="Cambria Math" w:cs="Cambria Math"/>
                  <w:lang w:val="en-US" w:eastAsia="ja-JP"/>
                </w:rPr>
                <m:t>O,xyz</m:t>
              </m:r>
              <m:r>
                <m:rPr>
                  <m:sty m:val="p"/>
                </m:rPr>
                <w:rPr>
                  <w:rFonts w:ascii="Cambria Math" w:eastAsia="ＭＳ 明朝" w:hAnsi="Cambria Math" w:cs="Cambria Math"/>
                  <w:lang w:val="en-US" w:eastAsia="ja-JP"/>
                </w:rPr>
                <m:t>)</m:t>
              </m:r>
            </m:oMath>
          </w:p>
        </w:tc>
        <w:tc>
          <w:tcPr>
            <w:tcW w:w="2835" w:type="dxa"/>
          </w:tcPr>
          <w:p w14:paraId="23AFD329" w14:textId="77777777" w:rsidR="00233273" w:rsidRDefault="00233273" w:rsidP="00F37696">
            <w:pPr>
              <w:spacing w:before="120" w:after="120"/>
              <w:rPr>
                <w:rFonts w:eastAsia="ＭＳ 明朝"/>
                <w:bCs/>
                <w:lang w:val="en-US" w:eastAsia="ja-JP"/>
              </w:rPr>
            </w:pPr>
            <w:r>
              <w:rPr>
                <w:rFonts w:eastAsia="ＭＳ 明朝" w:hint="eastAsia"/>
                <w:bCs/>
                <w:lang w:val="en-US" w:eastAsia="ja-JP"/>
              </w:rPr>
              <w:t>ECEF Frame:</w:t>
            </w:r>
            <w:r w:rsidRPr="00EB71A1">
              <w:rPr>
                <w:rFonts w:ascii="Cambria Math" w:eastAsia="ＭＳ 明朝" w:hAnsi="Cambria Math" w:cs="Cambria Math"/>
                <w:lang w:val="en-US" w:eastAsia="ja-JP"/>
              </w:rPr>
              <w:t xml:space="preserve"> </w:t>
            </w:r>
            <m:oMath>
              <m:r>
                <m:rPr>
                  <m:sty m:val="p"/>
                </m:rPr>
                <w:rPr>
                  <w:rFonts w:ascii="Cambria Math" w:eastAsia="ＭＳ 明朝" w:hAnsi="Cambria Math" w:cs="Cambria Math"/>
                  <w:lang w:eastAsia="ja-JP"/>
                </w:rPr>
                <m:t>Σ</m:t>
              </m:r>
              <m:r>
                <m:rPr>
                  <m:sty m:val="p"/>
                </m:rPr>
                <w:rPr>
                  <w:rFonts w:ascii="Cambria Math" w:eastAsia="ＭＳ 明朝" w:hAnsi="Cambria Math" w:cs="Cambria Math"/>
                  <w:lang w:val="en-US" w:eastAsia="ja-JP"/>
                </w:rPr>
                <m:t>'(</m:t>
              </m:r>
              <m:r>
                <w:rPr>
                  <w:rFonts w:ascii="Cambria Math" w:eastAsia="ＭＳ 明朝" w:hAnsi="Cambria Math" w:cs="Cambria Math"/>
                  <w:lang w:val="en-US" w:eastAsia="ja-JP"/>
                </w:rPr>
                <m:t>O,x'y'z'</m:t>
              </m:r>
              <m:r>
                <m:rPr>
                  <m:sty m:val="p"/>
                </m:rPr>
                <w:rPr>
                  <w:rFonts w:ascii="Cambria Math" w:eastAsia="ＭＳ 明朝" w:hAnsi="Cambria Math" w:cs="Cambria Math"/>
                  <w:lang w:val="en-US" w:eastAsia="ja-JP"/>
                </w:rPr>
                <m:t>)</m:t>
              </m:r>
            </m:oMath>
          </w:p>
        </w:tc>
        <w:tc>
          <w:tcPr>
            <w:tcW w:w="2973" w:type="dxa"/>
          </w:tcPr>
          <w:p w14:paraId="2B449926" w14:textId="77777777" w:rsidR="00233273" w:rsidRDefault="00233273" w:rsidP="00F37696">
            <w:pPr>
              <w:spacing w:before="120" w:after="120"/>
              <w:jc w:val="center"/>
              <w:rPr>
                <w:rFonts w:eastAsia="ＭＳ 明朝"/>
                <w:bCs/>
                <w:lang w:val="en-US" w:eastAsia="ja-JP"/>
              </w:rPr>
            </w:pPr>
            <w:r>
              <w:rPr>
                <w:rFonts w:eastAsia="ＭＳ 明朝" w:hint="eastAsia"/>
                <w:bCs/>
                <w:lang w:val="en-US" w:eastAsia="ja-JP"/>
              </w:rPr>
              <w:t>Transformation law</w:t>
            </w:r>
          </w:p>
        </w:tc>
      </w:tr>
      <w:tr w:rsidR="00233273" w14:paraId="7DF54420" w14:textId="77777777" w:rsidTr="009F07FF">
        <w:tc>
          <w:tcPr>
            <w:tcW w:w="1413" w:type="dxa"/>
          </w:tcPr>
          <w:p w14:paraId="7224FBD9" w14:textId="77777777" w:rsidR="00233273" w:rsidRDefault="00233273" w:rsidP="00F37696">
            <w:pPr>
              <w:spacing w:before="120" w:after="120"/>
              <w:rPr>
                <w:rFonts w:eastAsia="ＭＳ 明朝"/>
                <w:bCs/>
                <w:lang w:val="en-US" w:eastAsia="ja-JP"/>
              </w:rPr>
            </w:pPr>
            <w:r>
              <w:rPr>
                <w:rFonts w:eastAsia="ＭＳ 明朝" w:hint="eastAsia"/>
                <w:bCs/>
                <w:lang w:val="en-US" w:eastAsia="ja-JP"/>
              </w:rPr>
              <w:t>Bases</w:t>
            </w:r>
          </w:p>
        </w:tc>
        <w:tc>
          <w:tcPr>
            <w:tcW w:w="2410" w:type="dxa"/>
          </w:tcPr>
          <w:p w14:paraId="0FDEB636" w14:textId="77777777" w:rsidR="00233273" w:rsidRDefault="00000000" w:rsidP="00F37696">
            <w:pPr>
              <w:spacing w:before="120" w:after="120"/>
              <w:rPr>
                <w:rFonts w:eastAsia="ＭＳ 明朝"/>
                <w:bCs/>
                <w:lang w:val="en-US" w:eastAsia="ja-JP"/>
              </w:rPr>
            </w:pPr>
            <m:oMathPara>
              <m:oMath>
                <m:d>
                  <m:dPr>
                    <m:begChr m:val="{"/>
                    <m:endChr m:val="}"/>
                    <m:ctrlPr>
                      <w:rPr>
                        <w:rFonts w:ascii="Cambria Math" w:eastAsia="ＭＳ 明朝" w:hAnsi="Cambria Math"/>
                        <w:b/>
                        <w:bCs/>
                        <w:i/>
                        <w:lang w:eastAsia="ja-JP"/>
                      </w:rPr>
                    </m:ctrlPr>
                  </m:dPr>
                  <m:e>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e>
                </m:d>
              </m:oMath>
            </m:oMathPara>
          </w:p>
        </w:tc>
        <w:tc>
          <w:tcPr>
            <w:tcW w:w="2835" w:type="dxa"/>
          </w:tcPr>
          <w:p w14:paraId="6E010244" w14:textId="77777777" w:rsidR="00233273" w:rsidRDefault="00000000" w:rsidP="00F37696">
            <w:pPr>
              <w:spacing w:before="120" w:after="120"/>
              <w:rPr>
                <w:rFonts w:eastAsia="ＭＳ 明朝"/>
                <w:bCs/>
                <w:lang w:val="en-US" w:eastAsia="ja-JP"/>
              </w:rPr>
            </w:pPr>
            <m:oMathPara>
              <m:oMath>
                <m:d>
                  <m:dPr>
                    <m:begChr m:val="{"/>
                    <m:endChr m:val="}"/>
                    <m:ctrlPr>
                      <w:rPr>
                        <w:rFonts w:ascii="Cambria Math" w:eastAsia="ＭＳ 明朝" w:hAnsi="Cambria Math"/>
                        <w:b/>
                        <w:bCs/>
                        <w:i/>
                        <w:lang w:eastAsia="ja-JP"/>
                      </w:rPr>
                    </m:ctrlPr>
                  </m:dPr>
                  <m:e>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e>
                </m:d>
              </m:oMath>
            </m:oMathPara>
          </w:p>
        </w:tc>
        <w:tc>
          <w:tcPr>
            <w:tcW w:w="2973" w:type="dxa"/>
          </w:tcPr>
          <w:p w14:paraId="37C0E3F0" w14:textId="77777777" w:rsidR="00233273" w:rsidRDefault="00233273" w:rsidP="00F37696">
            <w:pPr>
              <w:spacing w:before="120" w:after="120"/>
              <w:jc w:val="center"/>
              <w:rPr>
                <w:rFonts w:eastAsia="ＭＳ 明朝"/>
                <w:bCs/>
                <w:lang w:val="en-US" w:eastAsia="ja-JP"/>
              </w:rPr>
            </w:pPr>
            <w:r>
              <w:rPr>
                <w:rFonts w:eastAsia="ＭＳ 明朝" w:hint="eastAsia"/>
                <w:bCs/>
                <w:lang w:val="en-US" w:eastAsia="ja-JP"/>
              </w:rPr>
              <w:t>－</w:t>
            </w:r>
          </w:p>
        </w:tc>
      </w:tr>
      <w:tr w:rsidR="00233273" w14:paraId="27E9D0D5" w14:textId="77777777" w:rsidTr="009F07FF">
        <w:tc>
          <w:tcPr>
            <w:tcW w:w="1413" w:type="dxa"/>
          </w:tcPr>
          <w:p w14:paraId="45438CF1" w14:textId="77777777" w:rsidR="00233273" w:rsidRDefault="00233273" w:rsidP="00F37696">
            <w:pPr>
              <w:spacing w:before="120" w:after="120"/>
              <w:rPr>
                <w:rFonts w:eastAsia="ＭＳ 明朝"/>
                <w:bCs/>
                <w:lang w:val="en-US" w:eastAsia="ja-JP"/>
              </w:rPr>
            </w:pPr>
            <w:r>
              <w:rPr>
                <w:rFonts w:eastAsia="ＭＳ 明朝" w:hint="eastAsia"/>
                <w:bCs/>
                <w:lang w:val="en-US" w:eastAsia="ja-JP"/>
              </w:rPr>
              <w:t>Position</w:t>
            </w:r>
          </w:p>
        </w:tc>
        <w:tc>
          <w:tcPr>
            <w:tcW w:w="2410" w:type="dxa"/>
          </w:tcPr>
          <w:p w14:paraId="4B82C334" w14:textId="77777777" w:rsidR="00233273" w:rsidRDefault="00233273" w:rsidP="00F37696">
            <w:pPr>
              <w:spacing w:before="120" w:after="120"/>
              <w:rPr>
                <w:rFonts w:eastAsia="ＭＳ 明朝"/>
                <w:bCs/>
                <w:lang w:val="en-US" w:eastAsia="ja-JP"/>
              </w:rPr>
            </w:pPr>
            <m:oMathPara>
              <m:oMath>
                <m:r>
                  <m:rPr>
                    <m:sty m:val="bi"/>
                  </m:rPr>
                  <w:rPr>
                    <w:rFonts w:ascii="Cambria Math" w:eastAsia="ＭＳ 明朝" w:hAnsi="Cambria Math" w:cs="Cambria Math"/>
                    <w:lang w:eastAsia="ja-JP"/>
                  </w:rPr>
                  <m:t>r</m:t>
                </m:r>
              </m:oMath>
            </m:oMathPara>
          </w:p>
        </w:tc>
        <w:tc>
          <w:tcPr>
            <w:tcW w:w="2835" w:type="dxa"/>
          </w:tcPr>
          <w:p w14:paraId="728790EE" w14:textId="77777777" w:rsidR="00233273" w:rsidRDefault="00233273" w:rsidP="00F37696">
            <w:pPr>
              <w:spacing w:before="120" w:after="120"/>
              <w:rPr>
                <w:rFonts w:eastAsia="ＭＳ 明朝"/>
                <w:bCs/>
                <w:lang w:val="en-US" w:eastAsia="ja-JP"/>
              </w:rPr>
            </w:pPr>
            <m:oMathPara>
              <m:oMath>
                <m:r>
                  <m:rPr>
                    <m:sty m:val="bi"/>
                  </m:rPr>
                  <w:rPr>
                    <w:rFonts w:ascii="Cambria Math" w:eastAsia="ＭＳ 明朝" w:hAnsi="Cambria Math" w:cs="Cambria Math"/>
                    <w:lang w:eastAsia="ja-JP"/>
                  </w:rPr>
                  <m:t>r'</m:t>
                </m:r>
              </m:oMath>
            </m:oMathPara>
          </w:p>
        </w:tc>
        <w:tc>
          <w:tcPr>
            <w:tcW w:w="2973" w:type="dxa"/>
          </w:tcPr>
          <w:p w14:paraId="55D00201" w14:textId="77777777" w:rsidR="00233273" w:rsidRPr="00EB71A1" w:rsidRDefault="00233273" w:rsidP="00F37696">
            <w:pPr>
              <w:spacing w:before="120" w:after="120"/>
              <w:rPr>
                <w:rFonts w:eastAsia="ＭＳ 明朝"/>
                <w:b/>
                <w:bCs/>
                <w:i/>
                <w:iCs/>
                <w:lang w:eastAsia="ja-JP"/>
              </w:rPr>
            </w:pPr>
            <m:oMathPara>
              <m:oMath>
                <m:r>
                  <m:rPr>
                    <m:sty m:val="bi"/>
                  </m:rPr>
                  <w:rPr>
                    <w:rFonts w:ascii="Cambria Math" w:eastAsia="ＭＳ 明朝" w:hAnsi="Cambria Math" w:cs="Cambria Math"/>
                    <w:lang w:eastAsia="ja-JP"/>
                  </w:rPr>
                  <m:t>r=r'</m:t>
                </m:r>
              </m:oMath>
            </m:oMathPara>
          </w:p>
        </w:tc>
      </w:tr>
      <w:tr w:rsidR="00233273" w14:paraId="217674E4" w14:textId="77777777" w:rsidTr="009F07FF">
        <w:tc>
          <w:tcPr>
            <w:tcW w:w="1413" w:type="dxa"/>
          </w:tcPr>
          <w:p w14:paraId="4FFD4781" w14:textId="77777777" w:rsidR="00233273" w:rsidRDefault="00233273" w:rsidP="00F37696">
            <w:pPr>
              <w:spacing w:before="120" w:after="120"/>
              <w:rPr>
                <w:rFonts w:eastAsia="ＭＳ 明朝"/>
                <w:bCs/>
                <w:lang w:val="en-US" w:eastAsia="ja-JP"/>
              </w:rPr>
            </w:pPr>
            <w:r>
              <w:rPr>
                <w:rFonts w:eastAsia="ＭＳ 明朝" w:hint="eastAsia"/>
                <w:bCs/>
                <w:lang w:val="en-US" w:eastAsia="ja-JP"/>
              </w:rPr>
              <w:t>Velocity</w:t>
            </w:r>
          </w:p>
        </w:tc>
        <w:tc>
          <w:tcPr>
            <w:tcW w:w="2410" w:type="dxa"/>
          </w:tcPr>
          <w:p w14:paraId="42AD0EAF" w14:textId="77777777" w:rsidR="00233273" w:rsidRDefault="00000000" w:rsidP="00F37696">
            <w:pPr>
              <w:spacing w:before="120" w:after="120"/>
              <w:rPr>
                <w:rFonts w:eastAsia="ＭＳ 明朝"/>
                <w:bCs/>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cs="Cambria Math"/>
                        <w:lang w:eastAsia="ja-JP"/>
                      </w:rPr>
                      <m:t>Σ</m:t>
                    </m:r>
                  </m:sub>
                </m:sSub>
              </m:oMath>
            </m:oMathPara>
          </w:p>
        </w:tc>
        <w:tc>
          <w:tcPr>
            <w:tcW w:w="2835" w:type="dxa"/>
          </w:tcPr>
          <w:p w14:paraId="04191BDB" w14:textId="77777777" w:rsidR="00233273" w:rsidRDefault="00000000" w:rsidP="00F37696">
            <w:pPr>
              <w:spacing w:before="120" w:after="120"/>
              <w:rPr>
                <w:rFonts w:eastAsia="ＭＳ 明朝"/>
                <w:bCs/>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m:oMathPara>
          </w:p>
        </w:tc>
        <w:tc>
          <w:tcPr>
            <w:tcW w:w="2973" w:type="dxa"/>
          </w:tcPr>
          <w:p w14:paraId="524E5096" w14:textId="77777777" w:rsidR="00233273" w:rsidRPr="00EB71A1" w:rsidRDefault="00000000" w:rsidP="00F37696">
            <w:pPr>
              <w:spacing w:before="120" w:after="120"/>
              <w:rPr>
                <w:rFonts w:eastAsia="ＭＳ 明朝"/>
                <w:b/>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r>
                  <m:rPr>
                    <m:sty m:val="bi"/>
                  </m:rPr>
                  <w:rPr>
                    <w:rFonts w:ascii="Cambria Math" w:eastAsia="ＭＳ 明朝" w:hAnsi="Cambria Math"/>
                    <w:lang w:val="en-US" w:eastAsia="ja-JP"/>
                  </w:rPr>
                  <m:t>×</m:t>
                </m:r>
                <m:sSup>
                  <m:sSupPr>
                    <m:ctrlPr>
                      <w:rPr>
                        <w:rFonts w:ascii="Cambria Math" w:eastAsia="ＭＳ 明朝" w:hAnsi="Cambria Math"/>
                        <w:b/>
                        <w:i/>
                        <w:lang w:val="en-US" w:eastAsia="ja-JP"/>
                      </w:rPr>
                    </m:ctrlPr>
                  </m:sSupPr>
                  <m:e>
                    <m:r>
                      <m:rPr>
                        <m:sty m:val="bi"/>
                      </m:rPr>
                      <w:rPr>
                        <w:rFonts w:ascii="Cambria Math" w:eastAsia="ＭＳ 明朝" w:hAnsi="Cambria Math"/>
                        <w:lang w:val="en-US" w:eastAsia="ja-JP"/>
                      </w:rPr>
                      <m:t>r</m:t>
                    </m:r>
                  </m:e>
                  <m:sup>
                    <m:r>
                      <m:rPr>
                        <m:sty m:val="bi"/>
                      </m:rPr>
                      <w:rPr>
                        <w:rFonts w:ascii="Cambria Math" w:eastAsia="ＭＳ 明朝" w:hAnsi="Cambria Math"/>
                        <w:lang w:val="en-US" w:eastAsia="ja-JP"/>
                      </w:rPr>
                      <m:t>'</m:t>
                    </m:r>
                  </m:sup>
                </m:sSup>
              </m:oMath>
            </m:oMathPara>
          </w:p>
        </w:tc>
      </w:tr>
      <w:tr w:rsidR="00233273" w14:paraId="391763AF" w14:textId="77777777" w:rsidTr="009F07FF">
        <w:tc>
          <w:tcPr>
            <w:tcW w:w="1413" w:type="dxa"/>
          </w:tcPr>
          <w:p w14:paraId="586F25F8" w14:textId="77777777" w:rsidR="00233273" w:rsidRDefault="00233273" w:rsidP="00F37696">
            <w:pPr>
              <w:spacing w:before="120" w:after="120"/>
              <w:rPr>
                <w:rFonts w:eastAsia="ＭＳ 明朝"/>
                <w:bCs/>
                <w:lang w:val="en-US" w:eastAsia="ja-JP"/>
              </w:rPr>
            </w:pPr>
            <w:r>
              <w:rPr>
                <w:rFonts w:eastAsia="ＭＳ 明朝" w:hint="eastAsia"/>
                <w:bCs/>
                <w:lang w:val="en-US" w:eastAsia="ja-JP"/>
              </w:rPr>
              <w:t>Acceleration</w:t>
            </w:r>
          </w:p>
        </w:tc>
        <w:tc>
          <w:tcPr>
            <w:tcW w:w="2410" w:type="dxa"/>
          </w:tcPr>
          <w:p w14:paraId="3B107E73" w14:textId="77777777" w:rsidR="00233273" w:rsidRDefault="00000000" w:rsidP="00F37696">
            <w:pPr>
              <w:spacing w:before="120" w:after="120"/>
              <w:rPr>
                <w:rFonts w:eastAsia="ＭＳ 明朝"/>
                <w:bCs/>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r>
                      <m:rPr>
                        <m:sty m:val="b"/>
                      </m:rPr>
                      <w:rPr>
                        <w:rFonts w:ascii="Cambria Math" w:eastAsia="ＭＳ 明朝" w:hAnsi="Cambria Math" w:cs="Cambria Math"/>
                        <w:lang w:eastAsia="ja-JP"/>
                      </w:rPr>
                      <m:t>Σ</m:t>
                    </m:r>
                  </m:sub>
                </m:sSub>
              </m:oMath>
            </m:oMathPara>
          </w:p>
        </w:tc>
        <w:tc>
          <w:tcPr>
            <w:tcW w:w="2835" w:type="dxa"/>
          </w:tcPr>
          <w:p w14:paraId="02CFD613" w14:textId="77777777" w:rsidR="00233273" w:rsidRDefault="00000000" w:rsidP="00F37696">
            <w:pPr>
              <w:spacing w:before="120" w:after="120"/>
              <w:rPr>
                <w:rFonts w:eastAsia="ＭＳ 明朝"/>
                <w:bCs/>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m:oMathPara>
          </w:p>
        </w:tc>
        <w:tc>
          <w:tcPr>
            <w:tcW w:w="2973" w:type="dxa"/>
          </w:tcPr>
          <w:p w14:paraId="7A5457A3" w14:textId="77777777" w:rsidR="00233273" w:rsidRPr="00EB71A1" w:rsidRDefault="00000000" w:rsidP="00F37696">
            <w:pPr>
              <w:spacing w:before="120" w:after="120"/>
              <w:rPr>
                <w:rFonts w:eastAsia="ＭＳ 明朝"/>
                <w:lang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oMath>
            </m:oMathPara>
          </w:p>
          <w:p w14:paraId="10B30606" w14:textId="77777777" w:rsidR="00233273" w:rsidRPr="00EB71A1" w:rsidRDefault="00233273" w:rsidP="00F37696">
            <w:pPr>
              <w:spacing w:before="120" w:after="120"/>
              <w:rPr>
                <w:rFonts w:eastAsia="ＭＳ 明朝"/>
                <w:b/>
                <w:lang w:val="en-US" w:eastAsia="ja-JP"/>
              </w:rPr>
            </w:pPr>
            <m:oMathPara>
              <m:oMath>
                <m: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r>
                  <m:rPr>
                    <m:sty m:val="b"/>
                  </m:rPr>
                  <w:rPr>
                    <w:rFonts w:ascii="Cambria Math" w:eastAsia="ＭＳ 明朝" w:hAnsi="Cambria Math" w:cs="Cambria Math"/>
                    <w:lang w:val="en-US" w:eastAsia="ja-JP"/>
                  </w:rPr>
                  <m:t>2</m:t>
                </m:r>
                <m:r>
                  <m:rPr>
                    <m:sty m:val="p"/>
                  </m:rPr>
                  <w:rPr>
                    <w:rFonts w:ascii="Cambria Math" w:eastAsia="ＭＳ 明朝" w:hAnsi="Cambria Math" w:cs="Cambria Math"/>
                    <w:lang w:val="en-US" w:eastAsia="ja-JP"/>
                  </w:rPr>
                  <m:t xml:space="preserve"> </m:t>
                </m:r>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e>
                </m:d>
              </m:oMath>
            </m:oMathPara>
          </w:p>
          <w:p w14:paraId="3EFADDAF" w14:textId="77777777" w:rsidR="00233273" w:rsidRPr="00EB71A1" w:rsidRDefault="00233273" w:rsidP="00F37696">
            <w:pPr>
              <w:spacing w:before="120" w:after="120"/>
              <w:rPr>
                <w:rFonts w:eastAsia="ＭＳ 明朝"/>
                <w:i/>
                <w:lang w:eastAsia="ja-JP"/>
              </w:rPr>
            </w:pPr>
            <m:oMathPara>
              <m:oMath>
                <m:r>
                  <m:rPr>
                    <m:sty m:val="bi"/>
                  </m:rPr>
                  <w:rPr>
                    <w:rFonts w:ascii="Cambria Math" w:eastAsia="ＭＳ 明朝" w:hAnsi="Cambria Math" w:cs="Cambria Math"/>
                    <w:lang w:val="en-US" w:eastAsia="ja-JP"/>
                  </w:rPr>
                  <m:t>+ω×(ω×r')</m:t>
                </m:r>
              </m:oMath>
            </m:oMathPara>
          </w:p>
        </w:tc>
      </w:tr>
    </w:tbl>
    <w:p w14:paraId="5157F3A2" w14:textId="77777777" w:rsidR="00233273" w:rsidRDefault="00233273" w:rsidP="00233273">
      <w:pPr>
        <w:overflowPunct/>
        <w:autoSpaceDE/>
        <w:autoSpaceDN/>
        <w:adjustRightInd/>
        <w:spacing w:after="0"/>
        <w:textAlignment w:val="auto"/>
        <w:rPr>
          <w:rFonts w:eastAsia="ＭＳ 明朝"/>
          <w:lang w:val="en-US" w:eastAsia="ja-JP"/>
        </w:rPr>
      </w:pPr>
    </w:p>
    <w:p w14:paraId="45984A50" w14:textId="3399FBAB" w:rsidR="00233273" w:rsidRPr="005851A6" w:rsidRDefault="005C309A" w:rsidP="00410844">
      <w:pPr>
        <w:spacing w:before="120" w:after="120"/>
        <w:rPr>
          <w:rFonts w:eastAsia="ＭＳ 明朝"/>
          <w:b/>
          <w:iCs/>
          <w:u w:val="single"/>
          <w:lang w:val="en-US" w:eastAsia="ja-JP"/>
        </w:rPr>
      </w:pPr>
      <w:r w:rsidRPr="005851A6">
        <w:rPr>
          <w:rFonts w:eastAsia="ＭＳ 明朝" w:hint="eastAsia"/>
          <w:b/>
          <w:iCs/>
          <w:u w:val="single"/>
          <w:lang w:val="en-US" w:eastAsia="ja-JP"/>
        </w:rPr>
        <w:t>Calculation of DL propagation delay at</w:t>
      </w:r>
      <w:r w:rsidRPr="00C02CD0">
        <w:rPr>
          <w:rFonts w:eastAsia="ＭＳ 明朝" w:hint="eastAsia"/>
          <w:b/>
          <w:i/>
          <w:u w:val="single"/>
          <w:lang w:val="en-US" w:eastAsia="ja-JP"/>
        </w:rPr>
        <w:t xml:space="preserve"> t</w:t>
      </w:r>
      <w:r w:rsidRPr="005851A6">
        <w:rPr>
          <w:rFonts w:eastAsia="ＭＳ 明朝" w:hint="eastAsia"/>
          <w:b/>
          <w:iCs/>
          <w:u w:val="single"/>
          <w:lang w:val="en-US" w:eastAsia="ja-JP"/>
        </w:rPr>
        <w:t>=128 [s]</w:t>
      </w:r>
    </w:p>
    <w:p w14:paraId="0D57D834" w14:textId="7D4D2D72" w:rsidR="005709F9" w:rsidRPr="004C0C47" w:rsidRDefault="005709F9" w:rsidP="005709F9">
      <w:pPr>
        <w:overflowPunct/>
        <w:autoSpaceDE/>
        <w:autoSpaceDN/>
        <w:adjustRightInd/>
        <w:spacing w:after="0"/>
        <w:textAlignment w:val="auto"/>
        <w:rPr>
          <w:rFonts w:eastAsia="ＭＳ 明朝"/>
          <w:b/>
          <w:bCs/>
          <w:u w:val="single"/>
          <w:lang w:eastAsia="ja-JP"/>
        </w:rPr>
      </w:pPr>
      <w:r w:rsidRPr="004C0C47">
        <w:rPr>
          <w:rFonts w:eastAsia="ＭＳ 明朝" w:hint="eastAsia"/>
          <w:b/>
          <w:bCs/>
          <w:u w:val="single"/>
          <w:lang w:eastAsia="ja-JP"/>
        </w:rPr>
        <w:t>S</w:t>
      </w:r>
      <w:r w:rsidR="005851A6" w:rsidRPr="004C0C47">
        <w:rPr>
          <w:rFonts w:eastAsia="ＭＳ 明朝" w:hint="eastAsia"/>
          <w:b/>
          <w:bCs/>
          <w:u w:val="single"/>
          <w:lang w:eastAsia="ja-JP"/>
        </w:rPr>
        <w:t xml:space="preserve">tep </w:t>
      </w:r>
      <w:r w:rsidRPr="004C0C47">
        <w:rPr>
          <w:rFonts w:eastAsia="ＭＳ 明朝" w:hint="eastAsia"/>
          <w:b/>
          <w:bCs/>
          <w:u w:val="single"/>
          <w:lang w:eastAsia="ja-JP"/>
        </w:rPr>
        <w:t>1</w:t>
      </w:r>
      <w:r w:rsidR="00D36DCD" w:rsidRPr="004C0C47">
        <w:rPr>
          <w:rFonts w:eastAsia="ＭＳ 明朝" w:hint="eastAsia"/>
          <w:b/>
          <w:bCs/>
          <w:u w:val="single"/>
          <w:lang w:eastAsia="ja-JP"/>
        </w:rPr>
        <w:t>: Transformation of Satellite position and velocity from ECEF to ECI</w:t>
      </w:r>
      <w:r w:rsidR="00946AF7" w:rsidRPr="004C0C47">
        <w:rPr>
          <w:rFonts w:eastAsia="ＭＳ 明朝" w:hint="eastAsia"/>
          <w:b/>
          <w:bCs/>
          <w:u w:val="single"/>
          <w:lang w:eastAsia="ja-JP"/>
        </w:rPr>
        <w:t xml:space="preserve"> at </w:t>
      </w:r>
      <w:proofErr w:type="spellStart"/>
      <w:r w:rsidR="00946AF7" w:rsidRPr="0082050E">
        <w:rPr>
          <w:rFonts w:eastAsia="ＭＳ 明朝" w:hint="eastAsia"/>
          <w:b/>
          <w:bCs/>
          <w:i/>
          <w:iCs/>
          <w:u w:val="single"/>
          <w:lang w:eastAsia="ja-JP"/>
        </w:rPr>
        <w:t>t</w:t>
      </w:r>
      <w:r w:rsidR="00946AF7" w:rsidRPr="0082050E">
        <w:rPr>
          <w:rFonts w:eastAsia="ＭＳ 明朝" w:hint="eastAsia"/>
          <w:b/>
          <w:bCs/>
          <w:i/>
          <w:iCs/>
          <w:u w:val="single"/>
          <w:vertAlign w:val="subscript"/>
          <w:lang w:eastAsia="ja-JP"/>
        </w:rPr>
        <w:t>T</w:t>
      </w:r>
      <w:proofErr w:type="spellEnd"/>
    </w:p>
    <w:p w14:paraId="291D930F" w14:textId="4D42326E" w:rsidR="00946AF7" w:rsidRPr="00611A82" w:rsidRDefault="00611A82" w:rsidP="005709F9">
      <w:pPr>
        <w:overflowPunct/>
        <w:autoSpaceDE/>
        <w:autoSpaceDN/>
        <w:adjustRightInd/>
        <w:spacing w:after="0"/>
        <w:textAlignment w:val="auto"/>
        <w:rPr>
          <w:rFonts w:eastAsia="ＭＳ 明朝"/>
          <w:lang w:eastAsia="ja-JP"/>
        </w:rPr>
      </w:pPr>
      <w:r w:rsidRPr="00611A82">
        <w:rPr>
          <w:rFonts w:eastAsia="ＭＳ 明朝" w:hint="eastAsia"/>
          <w:lang w:eastAsia="ja-JP"/>
        </w:rPr>
        <w:t>By</w:t>
      </w:r>
      <w:r>
        <w:rPr>
          <w:rFonts w:eastAsia="ＭＳ 明朝" w:hint="eastAsia"/>
          <w:lang w:eastAsia="ja-JP"/>
        </w:rPr>
        <w:t xml:space="preserve"> applying the transformation law in Table 2.3.1-1, </w:t>
      </w:r>
      <w:r w:rsidR="00C8315D">
        <w:rPr>
          <w:rFonts w:eastAsia="ＭＳ 明朝" w:hint="eastAsia"/>
          <w:lang w:eastAsia="ja-JP"/>
        </w:rPr>
        <w:t>we calculate the position and velocity of the satellite</w:t>
      </w:r>
      <w:r w:rsidR="004C0C47">
        <w:rPr>
          <w:rFonts w:eastAsia="ＭＳ 明朝" w:hint="eastAsia"/>
          <w:lang w:eastAsia="ja-JP"/>
        </w:rPr>
        <w:t xml:space="preserve"> at</w:t>
      </w:r>
      <w:r w:rsidR="004C0C47" w:rsidRPr="00012A1E">
        <w:rPr>
          <w:rFonts w:eastAsia="ＭＳ 明朝" w:hint="eastAsia"/>
          <w:i/>
          <w:iCs/>
          <w:lang w:eastAsia="ja-JP"/>
        </w:rPr>
        <w:t xml:space="preserve"> </w:t>
      </w:r>
      <w:proofErr w:type="spellStart"/>
      <w:r w:rsidR="004C0C47" w:rsidRPr="00012A1E">
        <w:rPr>
          <w:rFonts w:eastAsia="ＭＳ 明朝" w:hint="eastAsia"/>
          <w:i/>
          <w:iCs/>
          <w:lang w:eastAsia="ja-JP"/>
        </w:rPr>
        <w:t>t</w:t>
      </w:r>
      <w:r w:rsidR="004A5DB9" w:rsidRPr="0082050E">
        <w:rPr>
          <w:rFonts w:eastAsia="ＭＳ 明朝" w:hint="eastAsia"/>
          <w:i/>
          <w:iCs/>
          <w:vertAlign w:val="subscript"/>
          <w:lang w:eastAsia="ja-JP"/>
        </w:rPr>
        <w:t>T</w:t>
      </w:r>
      <w:proofErr w:type="spellEnd"/>
      <w:r w:rsidR="00C8315D">
        <w:rPr>
          <w:rFonts w:eastAsia="ＭＳ 明朝" w:hint="eastAsia"/>
          <w:lang w:eastAsia="ja-JP"/>
        </w:rPr>
        <w:t xml:space="preserve"> </w:t>
      </w:r>
      <w:r w:rsidR="004A5DB9">
        <w:rPr>
          <w:rFonts w:eastAsia="ＭＳ 明朝" w:hint="eastAsia"/>
          <w:lang w:eastAsia="ja-JP"/>
        </w:rPr>
        <w:t xml:space="preserve">(@128 s) </w:t>
      </w:r>
      <w:r w:rsidR="00CF2B37">
        <w:rPr>
          <w:rFonts w:eastAsia="ＭＳ 明朝" w:hint="eastAsia"/>
          <w:lang w:eastAsia="ja-JP"/>
        </w:rPr>
        <w:t>as follows.</w:t>
      </w:r>
      <w:r w:rsidR="00C8315D">
        <w:rPr>
          <w:rFonts w:eastAsia="ＭＳ 明朝" w:hint="eastAsia"/>
          <w:lang w:eastAsia="ja-JP"/>
        </w:rPr>
        <w:t xml:space="preserve"> </w:t>
      </w:r>
      <w:r w:rsidR="00591D87">
        <w:rPr>
          <w:rFonts w:eastAsia="ＭＳ 明朝" w:hint="eastAsia"/>
          <w:lang w:eastAsia="ja-JP"/>
        </w:rPr>
        <w:t xml:space="preserve">However, values for the satellite velocity are not used for the downlink case. These values are for the UL case which appears later. </w:t>
      </w:r>
    </w:p>
    <w:p w14:paraId="067CCAE5" w14:textId="3958980A" w:rsidR="00146C66" w:rsidRDefault="00146C66" w:rsidP="00146C66">
      <w:pPr>
        <w:overflowPunct/>
        <w:autoSpaceDE/>
        <w:autoSpaceDN/>
        <w:adjustRightInd/>
        <w:spacing w:after="0"/>
        <w:ind w:firstLineChars="200" w:firstLine="402"/>
        <w:textAlignment w:val="auto"/>
        <w:rPr>
          <w:rFonts w:eastAsia="ＭＳ 明朝"/>
          <w:b/>
          <w:bCs/>
          <w:lang w:eastAsia="ja-JP"/>
        </w:rPr>
      </w:pPr>
      <w:proofErr w:type="spellStart"/>
      <w:r w:rsidRPr="0082050E">
        <w:rPr>
          <w:rFonts w:eastAsia="ＭＳ 明朝" w:hint="eastAsia"/>
          <w:b/>
          <w:bCs/>
          <w:i/>
          <w:iCs/>
          <w:lang w:eastAsia="ja-JP"/>
        </w:rPr>
        <w:t>r</w:t>
      </w:r>
      <w:r w:rsidRPr="00D640D3">
        <w:rPr>
          <w:rFonts w:eastAsia="ＭＳ 明朝" w:hint="eastAsia"/>
          <w:vertAlign w:val="subscript"/>
          <w:lang w:eastAsia="ja-JP"/>
        </w:rPr>
        <w:t>SV</w:t>
      </w:r>
      <w:r w:rsidRPr="00D640D3">
        <w:rPr>
          <w:rFonts w:eastAsia="ＭＳ 明朝" w:hint="eastAsia"/>
          <w:vertAlign w:val="superscript"/>
          <w:lang w:eastAsia="ja-JP"/>
        </w:rPr>
        <w:t>ECI</w:t>
      </w:r>
      <w:proofErr w:type="spellEnd"/>
      <w:r>
        <w:rPr>
          <w:rFonts w:eastAsia="ＭＳ 明朝" w:hint="eastAsia"/>
          <w:b/>
          <w:bCs/>
          <w:lang w:eastAsia="ja-JP"/>
        </w:rPr>
        <w:t xml:space="preserve"> = </w:t>
      </w:r>
      <w:proofErr w:type="spellStart"/>
      <w:r w:rsidRPr="0082050E">
        <w:rPr>
          <w:rFonts w:eastAsia="ＭＳ 明朝" w:hint="eastAsia"/>
          <w:b/>
          <w:bCs/>
          <w:i/>
          <w:iCs/>
          <w:lang w:eastAsia="ja-JP"/>
        </w:rPr>
        <w:t>r</w:t>
      </w:r>
      <w:r w:rsidRPr="00D640D3">
        <w:rPr>
          <w:rFonts w:eastAsia="ＭＳ 明朝" w:hint="eastAsia"/>
          <w:vertAlign w:val="subscript"/>
          <w:lang w:eastAsia="ja-JP"/>
        </w:rPr>
        <w:t>SV</w:t>
      </w:r>
      <w:r w:rsidRPr="00D640D3">
        <w:rPr>
          <w:rFonts w:eastAsia="ＭＳ 明朝" w:hint="eastAsia"/>
          <w:vertAlign w:val="superscript"/>
          <w:lang w:eastAsia="ja-JP"/>
        </w:rPr>
        <w:t>ECEF</w:t>
      </w:r>
      <w:proofErr w:type="spellEnd"/>
    </w:p>
    <w:p w14:paraId="7C806551" w14:textId="71DA4E51" w:rsidR="00146C66" w:rsidRPr="00031365" w:rsidRDefault="00146C66" w:rsidP="00146C66">
      <w:pPr>
        <w:overflowPunct/>
        <w:autoSpaceDE/>
        <w:autoSpaceDN/>
        <w:adjustRightInd/>
        <w:spacing w:after="0"/>
        <w:ind w:firstLineChars="200" w:firstLine="402"/>
        <w:textAlignment w:val="auto"/>
        <w:rPr>
          <w:rFonts w:eastAsia="ＭＳ 明朝"/>
          <w:b/>
          <w:bCs/>
          <w:lang w:eastAsia="ja-JP"/>
        </w:rPr>
      </w:pPr>
      <w:r w:rsidRPr="00C02CD0">
        <w:rPr>
          <w:rFonts w:eastAsia="ＭＳ 明朝" w:hint="eastAsia"/>
          <w:b/>
          <w:bCs/>
          <w:i/>
          <w:iCs/>
          <w:lang w:eastAsia="ja-JP"/>
        </w:rPr>
        <w:t>V</w:t>
      </w:r>
      <w:r w:rsidRPr="00D640D3">
        <w:rPr>
          <w:rFonts w:eastAsia="ＭＳ 明朝" w:hint="eastAsia"/>
          <w:vertAlign w:val="subscript"/>
          <w:lang w:eastAsia="ja-JP"/>
        </w:rPr>
        <w:t>SV</w:t>
      </w:r>
      <w:r w:rsidRPr="00D640D3">
        <w:rPr>
          <w:rFonts w:eastAsia="ＭＳ 明朝" w:hint="eastAsia"/>
          <w:vertAlign w:val="superscript"/>
          <w:lang w:eastAsia="ja-JP"/>
        </w:rPr>
        <w:t>ECI</w:t>
      </w:r>
      <w:r>
        <w:rPr>
          <w:rFonts w:eastAsia="ＭＳ 明朝" w:hint="eastAsia"/>
          <w:b/>
          <w:bCs/>
          <w:lang w:eastAsia="ja-JP"/>
        </w:rPr>
        <w:t xml:space="preserve"> = </w:t>
      </w:r>
      <w:r w:rsidRPr="00C02CD0">
        <w:rPr>
          <w:rFonts w:eastAsia="ＭＳ 明朝" w:hint="eastAsia"/>
          <w:b/>
          <w:bCs/>
          <w:i/>
          <w:iCs/>
          <w:lang w:eastAsia="ja-JP"/>
        </w:rPr>
        <w:t>V</w:t>
      </w:r>
      <w:r w:rsidRPr="00D640D3">
        <w:rPr>
          <w:rFonts w:eastAsia="ＭＳ 明朝" w:hint="eastAsia"/>
          <w:vertAlign w:val="subscript"/>
          <w:lang w:eastAsia="ja-JP"/>
        </w:rPr>
        <w:t>SV</w:t>
      </w:r>
      <w:r w:rsidRPr="00D640D3">
        <w:rPr>
          <w:rFonts w:eastAsia="ＭＳ 明朝" w:hint="eastAsia"/>
          <w:vertAlign w:val="superscript"/>
          <w:lang w:eastAsia="ja-JP"/>
        </w:rPr>
        <w:t>ECEF</w:t>
      </w:r>
      <w:r>
        <w:rPr>
          <w:rFonts w:eastAsia="ＭＳ 明朝" w:hint="eastAsia"/>
          <w:b/>
          <w:bCs/>
          <w:lang w:eastAsia="ja-JP"/>
        </w:rPr>
        <w:t xml:space="preserve"> +</w:t>
      </w:r>
      <w:r w:rsidRPr="00D640D3">
        <w:rPr>
          <w:rFonts w:eastAsia="ＭＳ 明朝" w:hint="eastAsia"/>
          <w:lang w:eastAsia="ja-JP"/>
        </w:rPr>
        <w:t xml:space="preserve"> (</w:t>
      </w:r>
      <m:oMath>
        <m:sSub>
          <m:sSubPr>
            <m:ctrlPr>
              <w:rPr>
                <w:rFonts w:ascii="Cambria Math" w:eastAsia="SimSun" w:hAnsi="Cambria Math"/>
                <w:b/>
                <w:bCs/>
                <w:i/>
                <w:kern w:val="2"/>
                <w:lang w:eastAsia="ja-JP"/>
              </w:rPr>
            </m:ctrlPr>
          </m:sSubPr>
          <m:e>
            <m:r>
              <m:rPr>
                <m:sty m:val="bi"/>
              </m:rPr>
              <w:rPr>
                <w:rFonts w:ascii="Cambria Math" w:eastAsia="SimSun" w:hAnsi="Cambria Math"/>
                <w:lang w:eastAsia="ja-JP"/>
              </w:rPr>
              <m:t>ω</m:t>
            </m:r>
          </m:e>
          <m:sub>
            <m:r>
              <m:rPr>
                <m:sty m:val="p"/>
              </m:rPr>
              <w:rPr>
                <w:rFonts w:ascii="Cambria Math" w:eastAsia="SimSun" w:hAnsi="Cambria Math"/>
                <w:lang w:eastAsia="ja-JP"/>
              </w:rPr>
              <m:t>E</m:t>
            </m:r>
          </m:sub>
        </m:sSub>
      </m:oMath>
      <w:r>
        <w:rPr>
          <w:rFonts w:eastAsia="ＭＳ 明朝" w:hint="eastAsia"/>
          <w:b/>
          <w:bCs/>
          <w:sz w:val="16"/>
          <w:szCs w:val="16"/>
          <w:lang w:eastAsia="ja-JP"/>
        </w:rPr>
        <w:t>×</w:t>
      </w:r>
      <w:proofErr w:type="spellStart"/>
      <w:r w:rsidRPr="0082050E">
        <w:rPr>
          <w:rFonts w:eastAsia="ＭＳ 明朝" w:hint="eastAsia"/>
          <w:b/>
          <w:bCs/>
          <w:i/>
          <w:iCs/>
          <w:lang w:eastAsia="ja-JP"/>
        </w:rPr>
        <w:t>r</w:t>
      </w:r>
      <w:r w:rsidRPr="00D640D3">
        <w:rPr>
          <w:rFonts w:eastAsia="ＭＳ 明朝" w:hint="eastAsia"/>
          <w:vertAlign w:val="subscript"/>
          <w:lang w:eastAsia="ja-JP"/>
        </w:rPr>
        <w:t>SV</w:t>
      </w:r>
      <w:r w:rsidRPr="00D640D3">
        <w:rPr>
          <w:rFonts w:eastAsia="ＭＳ 明朝" w:hint="eastAsia"/>
          <w:vertAlign w:val="superscript"/>
          <w:lang w:eastAsia="ja-JP"/>
        </w:rPr>
        <w:t>ECEF</w:t>
      </w:r>
      <w:proofErr w:type="spellEnd"/>
      <w:r>
        <w:rPr>
          <w:rFonts w:eastAsia="ＭＳ 明朝" w:hint="eastAsia"/>
          <w:b/>
          <w:bCs/>
          <w:lang w:eastAsia="ja-JP"/>
        </w:rPr>
        <w:t>)</w:t>
      </w:r>
    </w:p>
    <w:p w14:paraId="568E4035" w14:textId="77777777" w:rsidR="00D54687" w:rsidRPr="00146C66" w:rsidRDefault="00D54687" w:rsidP="005709F9">
      <w:pPr>
        <w:overflowPunct/>
        <w:autoSpaceDE/>
        <w:autoSpaceDN/>
        <w:adjustRightInd/>
        <w:spacing w:after="0"/>
        <w:textAlignment w:val="auto"/>
        <w:rPr>
          <w:rFonts w:eastAsia="ＭＳ 明朝"/>
          <w:b/>
          <w:bCs/>
          <w:lang w:eastAsia="ja-JP"/>
        </w:rPr>
      </w:pPr>
    </w:p>
    <w:p w14:paraId="1FAD0BE6" w14:textId="5B7355A3" w:rsidR="007E4FA5" w:rsidRDefault="007E4FA5" w:rsidP="005709F9">
      <w:pPr>
        <w:overflowPunct/>
        <w:autoSpaceDE/>
        <w:autoSpaceDN/>
        <w:adjustRightInd/>
        <w:spacing w:after="0"/>
        <w:textAlignment w:val="auto"/>
        <w:rPr>
          <w:rFonts w:eastAsia="ＭＳ 明朝"/>
          <w:b/>
          <w:bCs/>
          <w:lang w:eastAsia="ja-JP"/>
        </w:rPr>
      </w:pPr>
      <w:r>
        <w:rPr>
          <w:rFonts w:eastAsia="ＭＳ 明朝" w:hint="eastAsia"/>
          <w:b/>
          <w:bCs/>
          <w:lang w:eastAsia="ja-JP"/>
        </w:rPr>
        <w:lastRenderedPageBreak/>
        <w:t>Satellite position on ECEF</w:t>
      </w:r>
    </w:p>
    <w:tbl>
      <w:tblPr>
        <w:tblStyle w:val="aff2"/>
        <w:tblW w:w="0" w:type="auto"/>
        <w:tblLayout w:type="fixed"/>
        <w:tblLook w:val="04A0" w:firstRow="1" w:lastRow="0" w:firstColumn="1" w:lastColumn="0" w:noHBand="0" w:noVBand="1"/>
      </w:tblPr>
      <w:tblGrid>
        <w:gridCol w:w="846"/>
        <w:gridCol w:w="2399"/>
        <w:gridCol w:w="2400"/>
        <w:gridCol w:w="2400"/>
      </w:tblGrid>
      <w:tr w:rsidR="00A75717" w:rsidRPr="00124796" w14:paraId="280DADB6" w14:textId="77777777" w:rsidTr="00A75717">
        <w:tc>
          <w:tcPr>
            <w:tcW w:w="846" w:type="dxa"/>
          </w:tcPr>
          <w:p w14:paraId="3B4E4159" w14:textId="3DE2E51E" w:rsidR="00A75717" w:rsidRPr="00124796" w:rsidRDefault="00A75717" w:rsidP="005709F9">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Time [s]</w:t>
            </w:r>
          </w:p>
        </w:tc>
        <w:tc>
          <w:tcPr>
            <w:tcW w:w="2399" w:type="dxa"/>
          </w:tcPr>
          <w:p w14:paraId="16FC4CA9" w14:textId="77777777" w:rsidR="00A75717" w:rsidRDefault="00A75717" w:rsidP="005709F9">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sidRPr="00D640D3">
              <w:rPr>
                <w:rFonts w:eastAsia="ＭＳ 明朝"/>
                <w:sz w:val="16"/>
                <w:szCs w:val="16"/>
                <w:vertAlign w:val="subscript"/>
                <w:lang w:eastAsia="ja-JP"/>
              </w:rPr>
              <w:t>x</w:t>
            </w:r>
            <w:r w:rsidR="00D640D3" w:rsidRPr="00D640D3">
              <w:rPr>
                <w:rFonts w:eastAsia="ＭＳ 明朝" w:hint="eastAsia"/>
                <w:sz w:val="16"/>
                <w:szCs w:val="16"/>
                <w:vertAlign w:val="subscript"/>
                <w:lang w:eastAsia="ja-JP"/>
              </w:rPr>
              <w:t>,</w:t>
            </w:r>
            <w:r w:rsidR="00D640D3">
              <w:rPr>
                <w:rFonts w:eastAsia="ＭＳ 明朝" w:hint="eastAsia"/>
                <w:sz w:val="16"/>
                <w:szCs w:val="16"/>
                <w:vertAlign w:val="subscript"/>
                <w:lang w:eastAsia="ja-JP"/>
              </w:rPr>
              <w:t>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ECEF</w:t>
            </w:r>
            <w:proofErr w:type="spellEnd"/>
            <w:proofErr w:type="gramEnd"/>
            <w:r w:rsidRPr="00124796">
              <w:rPr>
                <w:rFonts w:eastAsia="ＭＳ 明朝"/>
                <w:sz w:val="16"/>
                <w:szCs w:val="16"/>
                <w:lang w:eastAsia="ja-JP"/>
              </w:rPr>
              <w:t xml:space="preserve"> [m]</w:t>
            </w:r>
          </w:p>
          <w:p w14:paraId="442DBBCA" w14:textId="00D7FF97" w:rsidR="0082050E" w:rsidRPr="00124796" w:rsidRDefault="0082050E" w:rsidP="005709F9">
            <w:pPr>
              <w:overflowPunct/>
              <w:autoSpaceDE/>
              <w:autoSpaceDN/>
              <w:adjustRightInd/>
              <w:spacing w:after="0"/>
              <w:textAlignment w:val="auto"/>
              <w:rPr>
                <w:rFonts w:eastAsia="ＭＳ 明朝"/>
                <w:sz w:val="16"/>
                <w:szCs w:val="16"/>
                <w:lang w:eastAsia="ja-JP"/>
              </w:rPr>
            </w:pPr>
          </w:p>
        </w:tc>
        <w:tc>
          <w:tcPr>
            <w:tcW w:w="2400" w:type="dxa"/>
          </w:tcPr>
          <w:p w14:paraId="298A00A9" w14:textId="2B217A1D" w:rsidR="00A75717" w:rsidRPr="00124796" w:rsidRDefault="00D640D3" w:rsidP="005709F9">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Pr>
                <w:rFonts w:eastAsia="ＭＳ 明朝" w:hint="eastAsia"/>
                <w:sz w:val="16"/>
                <w:szCs w:val="16"/>
                <w:vertAlign w:val="subscript"/>
                <w:lang w:eastAsia="ja-JP"/>
              </w:rPr>
              <w:t>y,S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ECEF</w:t>
            </w:r>
            <w:proofErr w:type="spellEnd"/>
            <w:proofErr w:type="gramEnd"/>
            <w:r w:rsidR="00A75717" w:rsidRPr="00124796">
              <w:rPr>
                <w:rFonts w:eastAsia="ＭＳ 明朝" w:hint="eastAsia"/>
                <w:sz w:val="16"/>
                <w:szCs w:val="16"/>
                <w:lang w:eastAsia="ja-JP"/>
              </w:rPr>
              <w:t xml:space="preserve"> </w:t>
            </w:r>
            <w:r w:rsidR="00A75717" w:rsidRPr="00124796">
              <w:rPr>
                <w:rFonts w:eastAsia="ＭＳ 明朝"/>
                <w:sz w:val="16"/>
                <w:szCs w:val="16"/>
                <w:lang w:eastAsia="ja-JP"/>
              </w:rPr>
              <w:t>[m]</w:t>
            </w:r>
          </w:p>
        </w:tc>
        <w:tc>
          <w:tcPr>
            <w:tcW w:w="2400" w:type="dxa"/>
          </w:tcPr>
          <w:p w14:paraId="2E4829CA" w14:textId="314957B1" w:rsidR="00A75717" w:rsidRPr="00124796" w:rsidRDefault="00D640D3" w:rsidP="005709F9">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Pr>
                <w:rFonts w:eastAsia="ＭＳ 明朝" w:hint="eastAsia"/>
                <w:sz w:val="16"/>
                <w:szCs w:val="16"/>
                <w:vertAlign w:val="subscript"/>
                <w:lang w:eastAsia="ja-JP"/>
              </w:rPr>
              <w:t>z,S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ECEF</w:t>
            </w:r>
            <w:proofErr w:type="spellEnd"/>
            <w:proofErr w:type="gramEnd"/>
            <w:r w:rsidR="00A75717" w:rsidRPr="00124796">
              <w:rPr>
                <w:rFonts w:eastAsia="ＭＳ 明朝" w:hint="eastAsia"/>
                <w:sz w:val="16"/>
                <w:szCs w:val="16"/>
                <w:lang w:eastAsia="ja-JP"/>
              </w:rPr>
              <w:t xml:space="preserve"> </w:t>
            </w:r>
            <w:r w:rsidR="00A75717" w:rsidRPr="00124796">
              <w:rPr>
                <w:rFonts w:eastAsia="ＭＳ 明朝"/>
                <w:sz w:val="16"/>
                <w:szCs w:val="16"/>
                <w:lang w:eastAsia="ja-JP"/>
              </w:rPr>
              <w:t>[m]</w:t>
            </w:r>
          </w:p>
        </w:tc>
      </w:tr>
      <w:tr w:rsidR="00A75717" w:rsidRPr="00124796" w14:paraId="53A8CB22" w14:textId="77777777" w:rsidTr="00A75717">
        <w:tc>
          <w:tcPr>
            <w:tcW w:w="846" w:type="dxa"/>
          </w:tcPr>
          <w:p w14:paraId="2FCDDFDB" w14:textId="6889CE1E" w:rsidR="00A75717" w:rsidRPr="00124796" w:rsidRDefault="00A75717" w:rsidP="005709F9">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128</w:t>
            </w:r>
          </w:p>
        </w:tc>
        <w:tc>
          <w:tcPr>
            <w:tcW w:w="2399" w:type="dxa"/>
          </w:tcPr>
          <w:p w14:paraId="0811AC01" w14:textId="3AC538D0" w:rsidR="00A75717" w:rsidRPr="00124796" w:rsidRDefault="00A75717" w:rsidP="005709F9">
            <w:pPr>
              <w:overflowPunct/>
              <w:autoSpaceDE/>
              <w:autoSpaceDN/>
              <w:adjustRightInd/>
              <w:spacing w:after="0"/>
              <w:textAlignment w:val="auto"/>
              <w:rPr>
                <w:rFonts w:eastAsia="ＭＳ 明朝"/>
                <w:sz w:val="16"/>
                <w:szCs w:val="16"/>
                <w:lang w:eastAsia="ja-JP"/>
              </w:rPr>
            </w:pPr>
            <w:r w:rsidRPr="00F642DC">
              <w:rPr>
                <w:rFonts w:eastAsia="ＭＳ 明朝"/>
                <w:sz w:val="16"/>
                <w:szCs w:val="16"/>
                <w:lang w:eastAsia="ja-JP"/>
              </w:rPr>
              <w:t>-3119107.6440345100000000</w:t>
            </w:r>
          </w:p>
        </w:tc>
        <w:tc>
          <w:tcPr>
            <w:tcW w:w="2400" w:type="dxa"/>
          </w:tcPr>
          <w:p w14:paraId="290054DE" w14:textId="5DA3CECF" w:rsidR="00A75717" w:rsidRPr="00124796" w:rsidRDefault="00A75717" w:rsidP="005709F9">
            <w:pPr>
              <w:overflowPunct/>
              <w:autoSpaceDE/>
              <w:autoSpaceDN/>
              <w:adjustRightInd/>
              <w:spacing w:after="0"/>
              <w:textAlignment w:val="auto"/>
              <w:rPr>
                <w:rFonts w:eastAsia="ＭＳ 明朝"/>
                <w:sz w:val="16"/>
                <w:szCs w:val="16"/>
                <w:lang w:eastAsia="ja-JP"/>
              </w:rPr>
            </w:pPr>
            <w:r w:rsidRPr="00F642DC">
              <w:rPr>
                <w:rFonts w:eastAsia="ＭＳ 明朝"/>
                <w:sz w:val="16"/>
                <w:szCs w:val="16"/>
                <w:lang w:eastAsia="ja-JP"/>
              </w:rPr>
              <w:t>4974557.7431512100000000</w:t>
            </w:r>
          </w:p>
        </w:tc>
        <w:tc>
          <w:tcPr>
            <w:tcW w:w="2400" w:type="dxa"/>
          </w:tcPr>
          <w:p w14:paraId="0CC48C76" w14:textId="04C51139" w:rsidR="00A75717" w:rsidRPr="00124796" w:rsidRDefault="00A75717" w:rsidP="005709F9">
            <w:pPr>
              <w:overflowPunct/>
              <w:autoSpaceDE/>
              <w:autoSpaceDN/>
              <w:adjustRightInd/>
              <w:spacing w:after="0"/>
              <w:textAlignment w:val="auto"/>
              <w:rPr>
                <w:rFonts w:eastAsia="ＭＳ 明朝"/>
                <w:sz w:val="16"/>
                <w:szCs w:val="16"/>
                <w:lang w:eastAsia="ja-JP"/>
              </w:rPr>
            </w:pPr>
            <w:r w:rsidRPr="00A75717">
              <w:rPr>
                <w:rFonts w:eastAsia="ＭＳ 明朝"/>
                <w:sz w:val="16"/>
                <w:szCs w:val="16"/>
                <w:lang w:eastAsia="ja-JP"/>
              </w:rPr>
              <w:t>3787355.7799740000000000</w:t>
            </w:r>
          </w:p>
        </w:tc>
      </w:tr>
    </w:tbl>
    <w:p w14:paraId="07A9E113" w14:textId="742775B3" w:rsidR="00146C66" w:rsidRDefault="007E4FA5" w:rsidP="005709F9">
      <w:pPr>
        <w:overflowPunct/>
        <w:autoSpaceDE/>
        <w:autoSpaceDN/>
        <w:adjustRightInd/>
        <w:spacing w:after="0"/>
        <w:textAlignment w:val="auto"/>
        <w:rPr>
          <w:rFonts w:eastAsia="ＭＳ 明朝"/>
          <w:b/>
          <w:bCs/>
          <w:lang w:eastAsia="ja-JP"/>
        </w:rPr>
      </w:pPr>
      <w:r>
        <w:rPr>
          <w:rFonts w:eastAsia="ＭＳ 明朝" w:hint="eastAsia"/>
          <w:b/>
          <w:bCs/>
          <w:lang w:eastAsia="ja-JP"/>
        </w:rPr>
        <w:t>Satellite velocity in ECEF</w:t>
      </w:r>
    </w:p>
    <w:tbl>
      <w:tblPr>
        <w:tblStyle w:val="aff2"/>
        <w:tblW w:w="0" w:type="auto"/>
        <w:tblLayout w:type="fixed"/>
        <w:tblLook w:val="04A0" w:firstRow="1" w:lastRow="0" w:firstColumn="1" w:lastColumn="0" w:noHBand="0" w:noVBand="1"/>
      </w:tblPr>
      <w:tblGrid>
        <w:gridCol w:w="846"/>
        <w:gridCol w:w="2409"/>
        <w:gridCol w:w="2410"/>
        <w:gridCol w:w="2410"/>
      </w:tblGrid>
      <w:tr w:rsidR="00A75717" w:rsidRPr="00124796" w14:paraId="23F5C0AB" w14:textId="77777777" w:rsidTr="00A75717">
        <w:tc>
          <w:tcPr>
            <w:tcW w:w="846" w:type="dxa"/>
          </w:tcPr>
          <w:p w14:paraId="0D56C2A1" w14:textId="77777777" w:rsidR="00A75717" w:rsidRPr="00124796" w:rsidRDefault="00A75717"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Time [s]</w:t>
            </w:r>
          </w:p>
        </w:tc>
        <w:tc>
          <w:tcPr>
            <w:tcW w:w="2409" w:type="dxa"/>
          </w:tcPr>
          <w:p w14:paraId="20529F7B" w14:textId="77777777" w:rsidR="00A75717" w:rsidRDefault="00D640D3" w:rsidP="00F37696">
            <w:pPr>
              <w:overflowPunct/>
              <w:autoSpaceDE/>
              <w:autoSpaceDN/>
              <w:adjustRightInd/>
              <w:spacing w:after="0"/>
              <w:textAlignment w:val="auto"/>
              <w:rPr>
                <w:rFonts w:eastAsia="ＭＳ 明朝"/>
                <w:sz w:val="16"/>
                <w:szCs w:val="16"/>
                <w:lang w:eastAsia="ja-JP"/>
              </w:rPr>
            </w:pPr>
            <w:proofErr w:type="spellStart"/>
            <w:proofErr w:type="gramStart"/>
            <w:r w:rsidRPr="00C02CD0">
              <w:rPr>
                <w:rFonts w:eastAsia="ＭＳ 明朝" w:hint="eastAsia"/>
                <w:i/>
                <w:iCs/>
                <w:sz w:val="16"/>
                <w:szCs w:val="16"/>
                <w:lang w:eastAsia="ja-JP"/>
              </w:rPr>
              <w:t>V</w:t>
            </w:r>
            <w:r w:rsidRPr="00D640D3">
              <w:rPr>
                <w:rFonts w:eastAsia="ＭＳ 明朝"/>
                <w:sz w:val="16"/>
                <w:szCs w:val="16"/>
                <w:vertAlign w:val="subscript"/>
                <w:lang w:eastAsia="ja-JP"/>
              </w:rPr>
              <w:t>x</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ECEF</w:t>
            </w:r>
            <w:proofErr w:type="spellEnd"/>
            <w:proofErr w:type="gramEnd"/>
            <w:r w:rsidR="00A75717" w:rsidRPr="00124796">
              <w:rPr>
                <w:rFonts w:eastAsia="ＭＳ 明朝"/>
                <w:sz w:val="16"/>
                <w:szCs w:val="16"/>
                <w:lang w:eastAsia="ja-JP"/>
              </w:rPr>
              <w:t xml:space="preserve"> [m/s]</w:t>
            </w:r>
          </w:p>
          <w:p w14:paraId="6C04E86D" w14:textId="42BA54D4" w:rsidR="0082050E" w:rsidRPr="00124796" w:rsidRDefault="0082050E" w:rsidP="00F37696">
            <w:pPr>
              <w:overflowPunct/>
              <w:autoSpaceDE/>
              <w:autoSpaceDN/>
              <w:adjustRightInd/>
              <w:spacing w:after="0"/>
              <w:textAlignment w:val="auto"/>
              <w:rPr>
                <w:rFonts w:eastAsia="ＭＳ 明朝"/>
                <w:sz w:val="16"/>
                <w:szCs w:val="16"/>
                <w:lang w:eastAsia="ja-JP"/>
              </w:rPr>
            </w:pPr>
          </w:p>
        </w:tc>
        <w:tc>
          <w:tcPr>
            <w:tcW w:w="2410" w:type="dxa"/>
          </w:tcPr>
          <w:p w14:paraId="135597A9" w14:textId="485254F7" w:rsidR="00A75717" w:rsidRPr="00124796" w:rsidRDefault="00532E45" w:rsidP="00F37696">
            <w:pPr>
              <w:overflowPunct/>
              <w:autoSpaceDE/>
              <w:autoSpaceDN/>
              <w:adjustRightInd/>
              <w:spacing w:after="0"/>
              <w:textAlignment w:val="auto"/>
              <w:rPr>
                <w:rFonts w:eastAsia="ＭＳ 明朝"/>
                <w:sz w:val="16"/>
                <w:szCs w:val="16"/>
                <w:lang w:eastAsia="ja-JP"/>
              </w:rPr>
            </w:pPr>
            <w:proofErr w:type="spellStart"/>
            <w:proofErr w:type="gramStart"/>
            <w:r w:rsidRPr="00C02CD0">
              <w:rPr>
                <w:rFonts w:eastAsia="ＭＳ 明朝" w:hint="eastAsia"/>
                <w:i/>
                <w:iCs/>
                <w:sz w:val="16"/>
                <w:szCs w:val="16"/>
                <w:lang w:eastAsia="ja-JP"/>
              </w:rPr>
              <w:t>V</w:t>
            </w:r>
            <w:r>
              <w:rPr>
                <w:rFonts w:eastAsia="ＭＳ 明朝" w:hint="eastAsia"/>
                <w:sz w:val="16"/>
                <w:szCs w:val="16"/>
                <w:vertAlign w:val="subscript"/>
                <w:lang w:eastAsia="ja-JP"/>
              </w:rPr>
              <w:t>y</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ECEF</w:t>
            </w:r>
            <w:proofErr w:type="spellEnd"/>
            <w:proofErr w:type="gramEnd"/>
            <w:r w:rsidR="00A75717" w:rsidRPr="00124796">
              <w:rPr>
                <w:rFonts w:eastAsia="ＭＳ 明朝"/>
                <w:sz w:val="16"/>
                <w:szCs w:val="16"/>
                <w:lang w:eastAsia="ja-JP"/>
              </w:rPr>
              <w:t xml:space="preserve"> [m/s]</w:t>
            </w:r>
          </w:p>
        </w:tc>
        <w:tc>
          <w:tcPr>
            <w:tcW w:w="2410" w:type="dxa"/>
          </w:tcPr>
          <w:p w14:paraId="55A7DDD3" w14:textId="74CBD2C8" w:rsidR="00A75717" w:rsidRPr="00124796" w:rsidRDefault="00532E45" w:rsidP="00F37696">
            <w:pPr>
              <w:overflowPunct/>
              <w:autoSpaceDE/>
              <w:autoSpaceDN/>
              <w:adjustRightInd/>
              <w:spacing w:after="0"/>
              <w:textAlignment w:val="auto"/>
              <w:rPr>
                <w:rFonts w:eastAsia="ＭＳ 明朝"/>
                <w:sz w:val="16"/>
                <w:szCs w:val="16"/>
                <w:lang w:eastAsia="ja-JP"/>
              </w:rPr>
            </w:pPr>
            <w:proofErr w:type="spellStart"/>
            <w:proofErr w:type="gramStart"/>
            <w:r w:rsidRPr="00C02CD0">
              <w:rPr>
                <w:rFonts w:eastAsia="ＭＳ 明朝" w:hint="eastAsia"/>
                <w:i/>
                <w:iCs/>
                <w:sz w:val="16"/>
                <w:szCs w:val="16"/>
                <w:lang w:eastAsia="ja-JP"/>
              </w:rPr>
              <w:t>V</w:t>
            </w:r>
            <w:r>
              <w:rPr>
                <w:rFonts w:eastAsia="ＭＳ 明朝" w:hint="eastAsia"/>
                <w:sz w:val="16"/>
                <w:szCs w:val="16"/>
                <w:vertAlign w:val="subscript"/>
                <w:lang w:eastAsia="ja-JP"/>
              </w:rPr>
              <w:t>z</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ECEF</w:t>
            </w:r>
            <w:proofErr w:type="spellEnd"/>
            <w:proofErr w:type="gramEnd"/>
            <w:r w:rsidR="00A75717" w:rsidRPr="00124796">
              <w:rPr>
                <w:rFonts w:eastAsia="ＭＳ 明朝" w:hint="eastAsia"/>
                <w:sz w:val="16"/>
                <w:szCs w:val="16"/>
                <w:lang w:eastAsia="ja-JP"/>
              </w:rPr>
              <w:t xml:space="preserve"> </w:t>
            </w:r>
            <w:r w:rsidR="00A75717" w:rsidRPr="00124796">
              <w:rPr>
                <w:rFonts w:eastAsia="ＭＳ 明朝"/>
                <w:sz w:val="16"/>
                <w:szCs w:val="16"/>
                <w:lang w:eastAsia="ja-JP"/>
              </w:rPr>
              <w:t>[m/s]</w:t>
            </w:r>
          </w:p>
        </w:tc>
      </w:tr>
      <w:tr w:rsidR="00A75717" w:rsidRPr="00124796" w14:paraId="61ABE4E4" w14:textId="77777777" w:rsidTr="00A75717">
        <w:tc>
          <w:tcPr>
            <w:tcW w:w="846" w:type="dxa"/>
          </w:tcPr>
          <w:p w14:paraId="25ED31DF" w14:textId="77777777" w:rsidR="00A75717" w:rsidRPr="00124796" w:rsidRDefault="00A75717"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128</w:t>
            </w:r>
          </w:p>
        </w:tc>
        <w:tc>
          <w:tcPr>
            <w:tcW w:w="2409" w:type="dxa"/>
          </w:tcPr>
          <w:p w14:paraId="0737BEB0" w14:textId="6C50F3D4" w:rsidR="00A75717" w:rsidRPr="00124796" w:rsidRDefault="00A54F20" w:rsidP="00F37696">
            <w:pPr>
              <w:overflowPunct/>
              <w:autoSpaceDE/>
              <w:autoSpaceDN/>
              <w:adjustRightInd/>
              <w:spacing w:after="0"/>
              <w:textAlignment w:val="auto"/>
              <w:rPr>
                <w:rFonts w:eastAsia="ＭＳ 明朝"/>
                <w:sz w:val="16"/>
                <w:szCs w:val="16"/>
                <w:lang w:eastAsia="ja-JP"/>
              </w:rPr>
            </w:pPr>
            <w:r w:rsidRPr="00A54F20">
              <w:rPr>
                <w:rFonts w:eastAsia="ＭＳ 明朝"/>
                <w:sz w:val="16"/>
                <w:szCs w:val="16"/>
                <w:lang w:eastAsia="ja-JP"/>
              </w:rPr>
              <w:t>1736.7646846242100000</w:t>
            </w:r>
          </w:p>
        </w:tc>
        <w:tc>
          <w:tcPr>
            <w:tcW w:w="2410" w:type="dxa"/>
          </w:tcPr>
          <w:p w14:paraId="009B0BDB" w14:textId="358A193F" w:rsidR="00A75717" w:rsidRPr="00124796" w:rsidRDefault="00A54F20" w:rsidP="00F37696">
            <w:pPr>
              <w:overflowPunct/>
              <w:autoSpaceDE/>
              <w:autoSpaceDN/>
              <w:adjustRightInd/>
              <w:spacing w:after="0"/>
              <w:textAlignment w:val="auto"/>
              <w:rPr>
                <w:rFonts w:eastAsia="ＭＳ 明朝"/>
                <w:sz w:val="16"/>
                <w:szCs w:val="16"/>
                <w:lang w:eastAsia="ja-JP"/>
              </w:rPr>
            </w:pPr>
            <w:r w:rsidRPr="00A54F20">
              <w:rPr>
                <w:rFonts w:eastAsia="ＭＳ 明朝"/>
                <w:sz w:val="16"/>
                <w:szCs w:val="16"/>
                <w:lang w:eastAsia="ja-JP"/>
              </w:rPr>
              <w:t>-3692.4648329521400000</w:t>
            </w:r>
          </w:p>
        </w:tc>
        <w:tc>
          <w:tcPr>
            <w:tcW w:w="2410" w:type="dxa"/>
          </w:tcPr>
          <w:p w14:paraId="57228096" w14:textId="382B938A" w:rsidR="00A75717" w:rsidRPr="00124796" w:rsidRDefault="00A54F20" w:rsidP="00F37696">
            <w:pPr>
              <w:overflowPunct/>
              <w:autoSpaceDE/>
              <w:autoSpaceDN/>
              <w:adjustRightInd/>
              <w:spacing w:after="0"/>
              <w:textAlignment w:val="auto"/>
              <w:rPr>
                <w:rFonts w:eastAsia="ＭＳ 明朝"/>
                <w:sz w:val="16"/>
                <w:szCs w:val="16"/>
                <w:lang w:eastAsia="ja-JP"/>
              </w:rPr>
            </w:pPr>
            <w:r w:rsidRPr="00A54F20">
              <w:rPr>
                <w:rFonts w:eastAsia="ＭＳ 明朝"/>
                <w:sz w:val="16"/>
                <w:szCs w:val="16"/>
                <w:lang w:eastAsia="ja-JP"/>
              </w:rPr>
              <w:t>6342.0523881150100000</w:t>
            </w:r>
          </w:p>
        </w:tc>
      </w:tr>
    </w:tbl>
    <w:p w14:paraId="7B330170" w14:textId="77777777" w:rsidR="005709F9" w:rsidRDefault="005709F9" w:rsidP="005709F9">
      <w:pPr>
        <w:overflowPunct/>
        <w:autoSpaceDE/>
        <w:autoSpaceDN/>
        <w:adjustRightInd/>
        <w:spacing w:after="0"/>
        <w:textAlignment w:val="auto"/>
        <w:rPr>
          <w:rFonts w:eastAsia="ＭＳ 明朝"/>
          <w:b/>
          <w:bCs/>
          <w:lang w:eastAsia="ja-JP"/>
        </w:rPr>
      </w:pPr>
      <w:r>
        <w:rPr>
          <w:rFonts w:eastAsia="ＭＳ 明朝" w:hint="eastAsia"/>
          <w:b/>
          <w:bCs/>
          <w:lang w:eastAsia="ja-JP"/>
        </w:rPr>
        <w:t>↓</w:t>
      </w:r>
    </w:p>
    <w:p w14:paraId="6ECB213E" w14:textId="403ACA38" w:rsidR="005709F9" w:rsidRDefault="00FF31ED" w:rsidP="005709F9">
      <w:pPr>
        <w:overflowPunct/>
        <w:autoSpaceDE/>
        <w:autoSpaceDN/>
        <w:adjustRightInd/>
        <w:spacing w:after="0"/>
        <w:textAlignment w:val="auto"/>
        <w:rPr>
          <w:rFonts w:eastAsia="ＭＳ 明朝"/>
          <w:b/>
          <w:bCs/>
          <w:lang w:eastAsia="ja-JP"/>
        </w:rPr>
      </w:pPr>
      <w:r>
        <w:rPr>
          <w:rFonts w:eastAsia="ＭＳ 明朝" w:hint="eastAsia"/>
          <w:b/>
          <w:bCs/>
          <w:lang w:eastAsia="ja-JP"/>
        </w:rPr>
        <w:t xml:space="preserve">Satellite position on </w:t>
      </w:r>
      <w:r w:rsidR="005709F9">
        <w:rPr>
          <w:rFonts w:eastAsia="ＭＳ 明朝" w:hint="eastAsia"/>
          <w:b/>
          <w:bCs/>
          <w:lang w:eastAsia="ja-JP"/>
        </w:rPr>
        <w:t>ECI</w:t>
      </w:r>
    </w:p>
    <w:tbl>
      <w:tblPr>
        <w:tblStyle w:val="aff2"/>
        <w:tblW w:w="0" w:type="auto"/>
        <w:tblLayout w:type="fixed"/>
        <w:tblLook w:val="04A0" w:firstRow="1" w:lastRow="0" w:firstColumn="1" w:lastColumn="0" w:noHBand="0" w:noVBand="1"/>
      </w:tblPr>
      <w:tblGrid>
        <w:gridCol w:w="846"/>
        <w:gridCol w:w="2399"/>
        <w:gridCol w:w="2400"/>
        <w:gridCol w:w="2400"/>
      </w:tblGrid>
      <w:tr w:rsidR="000F1FE2" w:rsidRPr="00124796" w14:paraId="1A0FEFF8" w14:textId="77777777" w:rsidTr="00F37696">
        <w:tc>
          <w:tcPr>
            <w:tcW w:w="846" w:type="dxa"/>
          </w:tcPr>
          <w:p w14:paraId="3B65D61C" w14:textId="77777777" w:rsidR="000F1FE2" w:rsidRPr="00124796" w:rsidRDefault="000F1FE2"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Time [s]</w:t>
            </w:r>
          </w:p>
        </w:tc>
        <w:tc>
          <w:tcPr>
            <w:tcW w:w="2399" w:type="dxa"/>
          </w:tcPr>
          <w:p w14:paraId="474F6BED" w14:textId="77777777" w:rsidR="000F1FE2" w:rsidRDefault="0082050E" w:rsidP="00F37696">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sidRPr="00D640D3">
              <w:rPr>
                <w:rFonts w:eastAsia="ＭＳ 明朝"/>
                <w:sz w:val="16"/>
                <w:szCs w:val="16"/>
                <w:vertAlign w:val="subscript"/>
                <w:lang w:eastAsia="ja-JP"/>
              </w:rPr>
              <w:t>x</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0F1FE2" w:rsidRPr="00124796">
              <w:rPr>
                <w:rFonts w:eastAsia="ＭＳ 明朝"/>
                <w:sz w:val="16"/>
                <w:szCs w:val="16"/>
                <w:lang w:eastAsia="ja-JP"/>
              </w:rPr>
              <w:t xml:space="preserve"> [m]</w:t>
            </w:r>
          </w:p>
          <w:p w14:paraId="4CD3D3AD" w14:textId="3467BBD1" w:rsidR="0082050E" w:rsidRPr="00124796" w:rsidRDefault="0082050E" w:rsidP="00F37696">
            <w:pPr>
              <w:overflowPunct/>
              <w:autoSpaceDE/>
              <w:autoSpaceDN/>
              <w:adjustRightInd/>
              <w:spacing w:after="0"/>
              <w:textAlignment w:val="auto"/>
              <w:rPr>
                <w:rFonts w:eastAsia="ＭＳ 明朝"/>
                <w:sz w:val="16"/>
                <w:szCs w:val="16"/>
                <w:lang w:eastAsia="ja-JP"/>
              </w:rPr>
            </w:pPr>
          </w:p>
        </w:tc>
        <w:tc>
          <w:tcPr>
            <w:tcW w:w="2400" w:type="dxa"/>
          </w:tcPr>
          <w:p w14:paraId="756C7613" w14:textId="185A0CAE" w:rsidR="000F1FE2" w:rsidRPr="00124796" w:rsidRDefault="0082050E" w:rsidP="00F37696">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Pr>
                <w:rFonts w:eastAsia="ＭＳ 明朝" w:hint="eastAsia"/>
                <w:sz w:val="16"/>
                <w:szCs w:val="16"/>
                <w:vertAlign w:val="subscript"/>
                <w:lang w:eastAsia="ja-JP"/>
              </w:rPr>
              <w:t>y,S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0F1FE2" w:rsidRPr="00124796">
              <w:rPr>
                <w:rFonts w:eastAsia="ＭＳ 明朝" w:hint="eastAsia"/>
                <w:sz w:val="16"/>
                <w:szCs w:val="16"/>
                <w:lang w:eastAsia="ja-JP"/>
              </w:rPr>
              <w:t xml:space="preserve"> </w:t>
            </w:r>
            <w:r w:rsidR="000F1FE2" w:rsidRPr="00124796">
              <w:rPr>
                <w:rFonts w:eastAsia="ＭＳ 明朝"/>
                <w:sz w:val="16"/>
                <w:szCs w:val="16"/>
                <w:lang w:eastAsia="ja-JP"/>
              </w:rPr>
              <w:t>[m]</w:t>
            </w:r>
          </w:p>
        </w:tc>
        <w:tc>
          <w:tcPr>
            <w:tcW w:w="2400" w:type="dxa"/>
          </w:tcPr>
          <w:p w14:paraId="5CFABC20" w14:textId="16CC5357" w:rsidR="000F1FE2" w:rsidRPr="00124796" w:rsidRDefault="0082050E" w:rsidP="00F37696">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Pr>
                <w:rFonts w:eastAsia="ＭＳ 明朝" w:hint="eastAsia"/>
                <w:sz w:val="16"/>
                <w:szCs w:val="16"/>
                <w:vertAlign w:val="subscript"/>
                <w:lang w:eastAsia="ja-JP"/>
              </w:rPr>
              <w:t>z,S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0F1FE2" w:rsidRPr="00124796">
              <w:rPr>
                <w:rFonts w:eastAsia="ＭＳ 明朝" w:hint="eastAsia"/>
                <w:sz w:val="16"/>
                <w:szCs w:val="16"/>
                <w:lang w:eastAsia="ja-JP"/>
              </w:rPr>
              <w:t xml:space="preserve"> </w:t>
            </w:r>
            <w:r w:rsidR="000F1FE2" w:rsidRPr="00124796">
              <w:rPr>
                <w:rFonts w:eastAsia="ＭＳ 明朝"/>
                <w:sz w:val="16"/>
                <w:szCs w:val="16"/>
                <w:lang w:eastAsia="ja-JP"/>
              </w:rPr>
              <w:t>[m]</w:t>
            </w:r>
          </w:p>
        </w:tc>
      </w:tr>
      <w:tr w:rsidR="008C7666" w:rsidRPr="00124796" w14:paraId="4F9FF3CE" w14:textId="77777777" w:rsidTr="00F37696">
        <w:tc>
          <w:tcPr>
            <w:tcW w:w="846" w:type="dxa"/>
          </w:tcPr>
          <w:p w14:paraId="7075B67C" w14:textId="77777777" w:rsidR="008C7666" w:rsidRPr="00124796" w:rsidRDefault="008C7666" w:rsidP="008C766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128</w:t>
            </w:r>
          </w:p>
        </w:tc>
        <w:tc>
          <w:tcPr>
            <w:tcW w:w="2399" w:type="dxa"/>
          </w:tcPr>
          <w:p w14:paraId="6EE6B87E" w14:textId="4E15B219" w:rsidR="008C7666" w:rsidRPr="00124796" w:rsidRDefault="008C7666" w:rsidP="008C7666">
            <w:pPr>
              <w:overflowPunct/>
              <w:autoSpaceDE/>
              <w:autoSpaceDN/>
              <w:adjustRightInd/>
              <w:spacing w:after="0"/>
              <w:textAlignment w:val="auto"/>
              <w:rPr>
                <w:rFonts w:eastAsia="ＭＳ 明朝"/>
                <w:sz w:val="16"/>
                <w:szCs w:val="16"/>
                <w:lang w:eastAsia="ja-JP"/>
              </w:rPr>
            </w:pPr>
            <w:r w:rsidRPr="008C7666">
              <w:rPr>
                <w:rFonts w:eastAsia="ＭＳ 明朝"/>
                <w:sz w:val="16"/>
                <w:szCs w:val="16"/>
                <w:lang w:eastAsia="ja-JP"/>
              </w:rPr>
              <w:t>-3119107.6440345100000000</w:t>
            </w:r>
          </w:p>
        </w:tc>
        <w:tc>
          <w:tcPr>
            <w:tcW w:w="2400" w:type="dxa"/>
          </w:tcPr>
          <w:p w14:paraId="2440A6F2" w14:textId="1C18D9A8" w:rsidR="008C7666" w:rsidRPr="00124796" w:rsidRDefault="008C7666" w:rsidP="008C7666">
            <w:pPr>
              <w:overflowPunct/>
              <w:autoSpaceDE/>
              <w:autoSpaceDN/>
              <w:adjustRightInd/>
              <w:spacing w:after="0"/>
              <w:textAlignment w:val="auto"/>
              <w:rPr>
                <w:rFonts w:eastAsia="ＭＳ 明朝"/>
                <w:sz w:val="16"/>
                <w:szCs w:val="16"/>
                <w:lang w:eastAsia="ja-JP"/>
              </w:rPr>
            </w:pPr>
            <w:r w:rsidRPr="00F642DC">
              <w:rPr>
                <w:rFonts w:eastAsia="ＭＳ 明朝"/>
                <w:sz w:val="16"/>
                <w:szCs w:val="16"/>
                <w:lang w:eastAsia="ja-JP"/>
              </w:rPr>
              <w:t>4974557.7431512100000000</w:t>
            </w:r>
          </w:p>
        </w:tc>
        <w:tc>
          <w:tcPr>
            <w:tcW w:w="2400" w:type="dxa"/>
          </w:tcPr>
          <w:p w14:paraId="5F515E6A" w14:textId="0062BA75" w:rsidR="008C7666" w:rsidRPr="00124796" w:rsidRDefault="008C7666" w:rsidP="008C7666">
            <w:pPr>
              <w:overflowPunct/>
              <w:autoSpaceDE/>
              <w:autoSpaceDN/>
              <w:adjustRightInd/>
              <w:spacing w:after="0"/>
              <w:textAlignment w:val="auto"/>
              <w:rPr>
                <w:rFonts w:eastAsia="ＭＳ 明朝"/>
                <w:sz w:val="16"/>
                <w:szCs w:val="16"/>
                <w:lang w:eastAsia="ja-JP"/>
              </w:rPr>
            </w:pPr>
            <w:r w:rsidRPr="00A75717">
              <w:rPr>
                <w:rFonts w:eastAsia="ＭＳ 明朝"/>
                <w:sz w:val="16"/>
                <w:szCs w:val="16"/>
                <w:lang w:eastAsia="ja-JP"/>
              </w:rPr>
              <w:t>3787355.7799740000000000</w:t>
            </w:r>
          </w:p>
        </w:tc>
      </w:tr>
    </w:tbl>
    <w:p w14:paraId="465903DF" w14:textId="6A3B4AE7" w:rsidR="000F1FE2" w:rsidRDefault="000F1FE2" w:rsidP="000F1FE2">
      <w:pPr>
        <w:overflowPunct/>
        <w:autoSpaceDE/>
        <w:autoSpaceDN/>
        <w:adjustRightInd/>
        <w:spacing w:after="0"/>
        <w:textAlignment w:val="auto"/>
        <w:rPr>
          <w:rFonts w:eastAsia="ＭＳ 明朝"/>
          <w:b/>
          <w:bCs/>
          <w:lang w:eastAsia="ja-JP"/>
        </w:rPr>
      </w:pPr>
      <w:r>
        <w:rPr>
          <w:rFonts w:eastAsia="ＭＳ 明朝" w:hint="eastAsia"/>
          <w:b/>
          <w:bCs/>
          <w:lang w:eastAsia="ja-JP"/>
        </w:rPr>
        <w:t>Satellite velocity in EC</w:t>
      </w:r>
      <w:r w:rsidR="00F339C1">
        <w:rPr>
          <w:rFonts w:eastAsia="ＭＳ 明朝" w:hint="eastAsia"/>
          <w:b/>
          <w:bCs/>
          <w:lang w:eastAsia="ja-JP"/>
        </w:rPr>
        <w:t>I</w:t>
      </w:r>
    </w:p>
    <w:tbl>
      <w:tblPr>
        <w:tblStyle w:val="aff2"/>
        <w:tblW w:w="0" w:type="auto"/>
        <w:tblLayout w:type="fixed"/>
        <w:tblLook w:val="04A0" w:firstRow="1" w:lastRow="0" w:firstColumn="1" w:lastColumn="0" w:noHBand="0" w:noVBand="1"/>
      </w:tblPr>
      <w:tblGrid>
        <w:gridCol w:w="846"/>
        <w:gridCol w:w="2409"/>
        <w:gridCol w:w="2410"/>
        <w:gridCol w:w="2410"/>
      </w:tblGrid>
      <w:tr w:rsidR="000F1FE2" w:rsidRPr="00124796" w14:paraId="647856EC" w14:textId="77777777" w:rsidTr="00F37696">
        <w:tc>
          <w:tcPr>
            <w:tcW w:w="846" w:type="dxa"/>
          </w:tcPr>
          <w:p w14:paraId="5FF65A47" w14:textId="77777777" w:rsidR="000F1FE2" w:rsidRPr="00124796" w:rsidRDefault="000F1FE2"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Time [s]</w:t>
            </w:r>
          </w:p>
        </w:tc>
        <w:tc>
          <w:tcPr>
            <w:tcW w:w="2409" w:type="dxa"/>
          </w:tcPr>
          <w:p w14:paraId="20D5F33D" w14:textId="77777777" w:rsidR="000F1FE2" w:rsidRDefault="0082050E" w:rsidP="00F37696">
            <w:pPr>
              <w:overflowPunct/>
              <w:autoSpaceDE/>
              <w:autoSpaceDN/>
              <w:adjustRightInd/>
              <w:spacing w:after="0"/>
              <w:textAlignment w:val="auto"/>
              <w:rPr>
                <w:rFonts w:eastAsia="ＭＳ 明朝"/>
                <w:sz w:val="16"/>
                <w:szCs w:val="16"/>
                <w:lang w:eastAsia="ja-JP"/>
              </w:rPr>
            </w:pPr>
            <w:proofErr w:type="spellStart"/>
            <w:proofErr w:type="gramStart"/>
            <w:r w:rsidRPr="00C02CD0">
              <w:rPr>
                <w:rFonts w:eastAsia="ＭＳ 明朝" w:hint="eastAsia"/>
                <w:i/>
                <w:iCs/>
                <w:sz w:val="16"/>
                <w:szCs w:val="16"/>
                <w:lang w:eastAsia="ja-JP"/>
              </w:rPr>
              <w:t>V</w:t>
            </w:r>
            <w:r w:rsidRPr="00D640D3">
              <w:rPr>
                <w:rFonts w:eastAsia="ＭＳ 明朝"/>
                <w:sz w:val="16"/>
                <w:szCs w:val="16"/>
                <w:vertAlign w:val="subscript"/>
                <w:lang w:eastAsia="ja-JP"/>
              </w:rPr>
              <w:t>x</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0F1FE2" w:rsidRPr="00124796">
              <w:rPr>
                <w:rFonts w:eastAsia="ＭＳ 明朝"/>
                <w:sz w:val="16"/>
                <w:szCs w:val="16"/>
                <w:lang w:eastAsia="ja-JP"/>
              </w:rPr>
              <w:t xml:space="preserve"> [m/s]</w:t>
            </w:r>
          </w:p>
          <w:p w14:paraId="08F22E96" w14:textId="3FD9258A" w:rsidR="0082050E" w:rsidRPr="00124796" w:rsidRDefault="0082050E" w:rsidP="00F37696">
            <w:pPr>
              <w:overflowPunct/>
              <w:autoSpaceDE/>
              <w:autoSpaceDN/>
              <w:adjustRightInd/>
              <w:spacing w:after="0"/>
              <w:textAlignment w:val="auto"/>
              <w:rPr>
                <w:rFonts w:eastAsia="ＭＳ 明朝"/>
                <w:sz w:val="16"/>
                <w:szCs w:val="16"/>
                <w:lang w:eastAsia="ja-JP"/>
              </w:rPr>
            </w:pPr>
          </w:p>
        </w:tc>
        <w:tc>
          <w:tcPr>
            <w:tcW w:w="2410" w:type="dxa"/>
          </w:tcPr>
          <w:p w14:paraId="4DF1ED55" w14:textId="0BAE255F" w:rsidR="000F1FE2" w:rsidRPr="00124796" w:rsidRDefault="0082050E" w:rsidP="00F37696">
            <w:pPr>
              <w:overflowPunct/>
              <w:autoSpaceDE/>
              <w:autoSpaceDN/>
              <w:adjustRightInd/>
              <w:spacing w:after="0"/>
              <w:textAlignment w:val="auto"/>
              <w:rPr>
                <w:rFonts w:eastAsia="ＭＳ 明朝"/>
                <w:sz w:val="16"/>
                <w:szCs w:val="16"/>
                <w:lang w:eastAsia="ja-JP"/>
              </w:rPr>
            </w:pPr>
            <w:proofErr w:type="spellStart"/>
            <w:proofErr w:type="gramStart"/>
            <w:r w:rsidRPr="00C02CD0">
              <w:rPr>
                <w:rFonts w:eastAsia="ＭＳ 明朝" w:hint="eastAsia"/>
                <w:i/>
                <w:iCs/>
                <w:sz w:val="16"/>
                <w:szCs w:val="16"/>
                <w:lang w:eastAsia="ja-JP"/>
              </w:rPr>
              <w:t>V</w:t>
            </w:r>
            <w:r>
              <w:rPr>
                <w:rFonts w:eastAsia="ＭＳ 明朝" w:hint="eastAsia"/>
                <w:sz w:val="16"/>
                <w:szCs w:val="16"/>
                <w:vertAlign w:val="subscript"/>
                <w:lang w:eastAsia="ja-JP"/>
              </w:rPr>
              <w:t>y</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0F1FE2" w:rsidRPr="00124796">
              <w:rPr>
                <w:rFonts w:eastAsia="ＭＳ 明朝"/>
                <w:sz w:val="16"/>
                <w:szCs w:val="16"/>
                <w:lang w:eastAsia="ja-JP"/>
              </w:rPr>
              <w:t xml:space="preserve"> [m/s]</w:t>
            </w:r>
          </w:p>
        </w:tc>
        <w:tc>
          <w:tcPr>
            <w:tcW w:w="2410" w:type="dxa"/>
          </w:tcPr>
          <w:p w14:paraId="552AC299" w14:textId="196CE1DE" w:rsidR="000F1FE2" w:rsidRPr="00124796" w:rsidRDefault="0082050E" w:rsidP="00F37696">
            <w:pPr>
              <w:overflowPunct/>
              <w:autoSpaceDE/>
              <w:autoSpaceDN/>
              <w:adjustRightInd/>
              <w:spacing w:after="0"/>
              <w:textAlignment w:val="auto"/>
              <w:rPr>
                <w:rFonts w:eastAsia="ＭＳ 明朝"/>
                <w:sz w:val="16"/>
                <w:szCs w:val="16"/>
                <w:lang w:eastAsia="ja-JP"/>
              </w:rPr>
            </w:pPr>
            <w:proofErr w:type="spellStart"/>
            <w:proofErr w:type="gramStart"/>
            <w:r w:rsidRPr="00C02CD0">
              <w:rPr>
                <w:rFonts w:eastAsia="ＭＳ 明朝" w:hint="eastAsia"/>
                <w:i/>
                <w:iCs/>
                <w:sz w:val="16"/>
                <w:szCs w:val="16"/>
                <w:lang w:eastAsia="ja-JP"/>
              </w:rPr>
              <w:t>V</w:t>
            </w:r>
            <w:r>
              <w:rPr>
                <w:rFonts w:eastAsia="ＭＳ 明朝" w:hint="eastAsia"/>
                <w:sz w:val="16"/>
                <w:szCs w:val="16"/>
                <w:vertAlign w:val="subscript"/>
                <w:lang w:eastAsia="ja-JP"/>
              </w:rPr>
              <w:t>z</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S</w:t>
            </w:r>
            <w:r w:rsidRPr="00D640D3">
              <w:rPr>
                <w:rFonts w:eastAsia="ＭＳ 明朝"/>
                <w:sz w:val="16"/>
                <w:szCs w:val="16"/>
                <w:vertAlign w:val="subscript"/>
                <w:lang w:eastAsia="ja-JP"/>
              </w:rPr>
              <w:t>V</w:t>
            </w:r>
            <w:r w:rsidRPr="00D640D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0F1FE2" w:rsidRPr="00124796">
              <w:rPr>
                <w:rFonts w:eastAsia="ＭＳ 明朝" w:hint="eastAsia"/>
                <w:sz w:val="16"/>
                <w:szCs w:val="16"/>
                <w:lang w:eastAsia="ja-JP"/>
              </w:rPr>
              <w:t xml:space="preserve"> </w:t>
            </w:r>
            <w:r w:rsidR="000F1FE2" w:rsidRPr="00124796">
              <w:rPr>
                <w:rFonts w:eastAsia="ＭＳ 明朝"/>
                <w:sz w:val="16"/>
                <w:szCs w:val="16"/>
                <w:lang w:eastAsia="ja-JP"/>
              </w:rPr>
              <w:t>[m/s]</w:t>
            </w:r>
          </w:p>
        </w:tc>
      </w:tr>
      <w:tr w:rsidR="000F1FE2" w:rsidRPr="00124796" w14:paraId="3EC8D84A" w14:textId="77777777" w:rsidTr="00F37696">
        <w:tc>
          <w:tcPr>
            <w:tcW w:w="846" w:type="dxa"/>
          </w:tcPr>
          <w:p w14:paraId="77AB98C9" w14:textId="77777777" w:rsidR="000F1FE2" w:rsidRPr="00124796" w:rsidRDefault="000F1FE2"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128</w:t>
            </w:r>
          </w:p>
        </w:tc>
        <w:tc>
          <w:tcPr>
            <w:tcW w:w="2409" w:type="dxa"/>
          </w:tcPr>
          <w:p w14:paraId="0D115D4B" w14:textId="1101174F" w:rsidR="000F1FE2" w:rsidRPr="00124796" w:rsidRDefault="00F339C1" w:rsidP="00F37696">
            <w:pPr>
              <w:overflowPunct/>
              <w:autoSpaceDE/>
              <w:autoSpaceDN/>
              <w:adjustRightInd/>
              <w:spacing w:after="0"/>
              <w:textAlignment w:val="auto"/>
              <w:rPr>
                <w:rFonts w:eastAsia="ＭＳ 明朝"/>
                <w:sz w:val="16"/>
                <w:szCs w:val="16"/>
                <w:lang w:eastAsia="ja-JP"/>
              </w:rPr>
            </w:pPr>
            <w:r w:rsidRPr="00F339C1">
              <w:rPr>
                <w:rFonts w:eastAsia="ＭＳ 明朝"/>
                <w:sz w:val="16"/>
                <w:szCs w:val="16"/>
                <w:lang w:eastAsia="ja-JP"/>
              </w:rPr>
              <w:t>1374.0142132522200000</w:t>
            </w:r>
          </w:p>
        </w:tc>
        <w:tc>
          <w:tcPr>
            <w:tcW w:w="2410" w:type="dxa"/>
          </w:tcPr>
          <w:p w14:paraId="6E34CCE7" w14:textId="3AA47A61" w:rsidR="000F1FE2" w:rsidRPr="00124796" w:rsidRDefault="00973AFA" w:rsidP="00F37696">
            <w:pPr>
              <w:overflowPunct/>
              <w:autoSpaceDE/>
              <w:autoSpaceDN/>
              <w:adjustRightInd/>
              <w:spacing w:after="0"/>
              <w:textAlignment w:val="auto"/>
              <w:rPr>
                <w:rFonts w:eastAsia="ＭＳ 明朝"/>
                <w:sz w:val="16"/>
                <w:szCs w:val="16"/>
                <w:lang w:eastAsia="ja-JP"/>
              </w:rPr>
            </w:pPr>
            <w:r w:rsidRPr="00973AFA">
              <w:rPr>
                <w:rFonts w:eastAsia="ＭＳ 明朝"/>
                <w:sz w:val="16"/>
                <w:szCs w:val="16"/>
                <w:lang w:eastAsia="ja-JP"/>
              </w:rPr>
              <w:t>-3919.9137493289300000</w:t>
            </w:r>
          </w:p>
        </w:tc>
        <w:tc>
          <w:tcPr>
            <w:tcW w:w="2410" w:type="dxa"/>
          </w:tcPr>
          <w:p w14:paraId="7AA59EC5" w14:textId="6A014487" w:rsidR="000F1FE2" w:rsidRPr="00124796" w:rsidRDefault="00973AFA" w:rsidP="00F37696">
            <w:pPr>
              <w:overflowPunct/>
              <w:autoSpaceDE/>
              <w:autoSpaceDN/>
              <w:adjustRightInd/>
              <w:spacing w:after="0"/>
              <w:textAlignment w:val="auto"/>
              <w:rPr>
                <w:rFonts w:eastAsia="ＭＳ 明朝"/>
                <w:sz w:val="16"/>
                <w:szCs w:val="16"/>
                <w:lang w:eastAsia="ja-JP"/>
              </w:rPr>
            </w:pPr>
            <w:r w:rsidRPr="00973AFA">
              <w:rPr>
                <w:rFonts w:eastAsia="ＭＳ 明朝"/>
                <w:sz w:val="16"/>
                <w:szCs w:val="16"/>
                <w:lang w:eastAsia="ja-JP"/>
              </w:rPr>
              <w:t>6342.0523881150100000</w:t>
            </w:r>
          </w:p>
        </w:tc>
      </w:tr>
    </w:tbl>
    <w:p w14:paraId="0F93FD37" w14:textId="77777777" w:rsidR="000F1FE2" w:rsidRDefault="000F1FE2" w:rsidP="005709F9">
      <w:pPr>
        <w:overflowPunct/>
        <w:autoSpaceDE/>
        <w:autoSpaceDN/>
        <w:adjustRightInd/>
        <w:spacing w:after="0"/>
        <w:textAlignment w:val="auto"/>
        <w:rPr>
          <w:rFonts w:eastAsia="ＭＳ 明朝"/>
          <w:b/>
          <w:bCs/>
          <w:lang w:eastAsia="ja-JP"/>
        </w:rPr>
      </w:pPr>
    </w:p>
    <w:p w14:paraId="525FDB9D" w14:textId="77777777" w:rsidR="005709F9" w:rsidRDefault="005709F9" w:rsidP="005709F9">
      <w:pPr>
        <w:overflowPunct/>
        <w:autoSpaceDE/>
        <w:autoSpaceDN/>
        <w:adjustRightInd/>
        <w:spacing w:after="0"/>
        <w:textAlignment w:val="auto"/>
        <w:rPr>
          <w:rFonts w:eastAsia="ＭＳ 明朝"/>
          <w:b/>
          <w:bCs/>
          <w:lang w:eastAsia="ja-JP"/>
        </w:rPr>
      </w:pPr>
    </w:p>
    <w:p w14:paraId="4278F63F" w14:textId="17AE8EDF" w:rsidR="005709F9" w:rsidRPr="00397C9D" w:rsidRDefault="005709F9" w:rsidP="005709F9">
      <w:pPr>
        <w:overflowPunct/>
        <w:autoSpaceDE/>
        <w:autoSpaceDN/>
        <w:adjustRightInd/>
        <w:spacing w:after="0"/>
        <w:textAlignment w:val="auto"/>
        <w:rPr>
          <w:rFonts w:eastAsia="ＭＳ 明朝"/>
          <w:b/>
          <w:bCs/>
          <w:u w:val="single"/>
          <w:lang w:eastAsia="ja-JP"/>
        </w:rPr>
      </w:pPr>
      <w:r w:rsidRPr="00397C9D">
        <w:rPr>
          <w:rFonts w:eastAsia="ＭＳ 明朝" w:hint="eastAsia"/>
          <w:b/>
          <w:bCs/>
          <w:u w:val="single"/>
          <w:lang w:eastAsia="ja-JP"/>
        </w:rPr>
        <w:t>S</w:t>
      </w:r>
      <w:r w:rsidR="00ED2409">
        <w:rPr>
          <w:rFonts w:eastAsia="ＭＳ 明朝" w:hint="eastAsia"/>
          <w:b/>
          <w:bCs/>
          <w:u w:val="single"/>
          <w:lang w:eastAsia="ja-JP"/>
        </w:rPr>
        <w:t xml:space="preserve">tep </w:t>
      </w:r>
      <w:r w:rsidRPr="00397C9D">
        <w:rPr>
          <w:rFonts w:eastAsia="ＭＳ 明朝" w:hint="eastAsia"/>
          <w:b/>
          <w:bCs/>
          <w:u w:val="single"/>
          <w:lang w:eastAsia="ja-JP"/>
        </w:rPr>
        <w:t>2</w:t>
      </w:r>
      <w:r w:rsidR="00AB1453">
        <w:rPr>
          <w:rFonts w:eastAsia="ＭＳ 明朝" w:hint="eastAsia"/>
          <w:b/>
          <w:bCs/>
          <w:u w:val="single"/>
          <w:lang w:eastAsia="ja-JP"/>
        </w:rPr>
        <w:t xml:space="preserve">: </w:t>
      </w:r>
      <w:r w:rsidR="00AB1453" w:rsidRPr="004C0C47">
        <w:rPr>
          <w:rFonts w:eastAsia="ＭＳ 明朝" w:hint="eastAsia"/>
          <w:b/>
          <w:bCs/>
          <w:u w:val="single"/>
          <w:lang w:eastAsia="ja-JP"/>
        </w:rPr>
        <w:t xml:space="preserve">Transformation of </w:t>
      </w:r>
      <w:r w:rsidR="00AB1453">
        <w:rPr>
          <w:rFonts w:eastAsia="ＭＳ 明朝" w:hint="eastAsia"/>
          <w:b/>
          <w:bCs/>
          <w:u w:val="single"/>
          <w:lang w:eastAsia="ja-JP"/>
        </w:rPr>
        <w:t>UE</w:t>
      </w:r>
      <w:r w:rsidR="00AB1453" w:rsidRPr="004C0C47">
        <w:rPr>
          <w:rFonts w:eastAsia="ＭＳ 明朝" w:hint="eastAsia"/>
          <w:b/>
          <w:bCs/>
          <w:u w:val="single"/>
          <w:lang w:eastAsia="ja-JP"/>
        </w:rPr>
        <w:t xml:space="preserve"> position and velocity from ECEF to ECI at </w:t>
      </w:r>
      <w:proofErr w:type="spellStart"/>
      <w:r w:rsidR="00AB1453" w:rsidRPr="004C0C47">
        <w:rPr>
          <w:rFonts w:eastAsia="ＭＳ 明朝" w:hint="eastAsia"/>
          <w:b/>
          <w:bCs/>
          <w:u w:val="single"/>
          <w:lang w:eastAsia="ja-JP"/>
        </w:rPr>
        <w:t>t</w:t>
      </w:r>
      <w:r w:rsidR="00AB1453" w:rsidRPr="004C0C47">
        <w:rPr>
          <w:rFonts w:eastAsia="ＭＳ 明朝" w:hint="eastAsia"/>
          <w:b/>
          <w:bCs/>
          <w:u w:val="single"/>
          <w:vertAlign w:val="subscript"/>
          <w:lang w:eastAsia="ja-JP"/>
        </w:rPr>
        <w:t>T</w:t>
      </w:r>
      <w:proofErr w:type="spellEnd"/>
    </w:p>
    <w:p w14:paraId="085005EE" w14:textId="2ECE8F7D" w:rsidR="005A5019" w:rsidRPr="005A5019" w:rsidRDefault="005A5019" w:rsidP="005A5019">
      <w:pPr>
        <w:overflowPunct/>
        <w:autoSpaceDE/>
        <w:autoSpaceDN/>
        <w:adjustRightInd/>
        <w:spacing w:after="0"/>
        <w:textAlignment w:val="auto"/>
        <w:rPr>
          <w:rFonts w:eastAsia="ＭＳ 明朝"/>
          <w:lang w:eastAsia="ja-JP"/>
        </w:rPr>
      </w:pPr>
      <w:proofErr w:type="gramStart"/>
      <w:r>
        <w:rPr>
          <w:rFonts w:eastAsia="ＭＳ 明朝" w:hint="eastAsia"/>
          <w:lang w:eastAsia="ja-JP"/>
        </w:rPr>
        <w:t>Similar to</w:t>
      </w:r>
      <w:proofErr w:type="gramEnd"/>
      <w:r>
        <w:rPr>
          <w:rFonts w:eastAsia="ＭＳ 明朝" w:hint="eastAsia"/>
          <w:lang w:eastAsia="ja-JP"/>
        </w:rPr>
        <w:t xml:space="preserve"> above for the satellite, b</w:t>
      </w:r>
      <w:r w:rsidRPr="00611A82">
        <w:rPr>
          <w:rFonts w:eastAsia="ＭＳ 明朝" w:hint="eastAsia"/>
          <w:lang w:eastAsia="ja-JP"/>
        </w:rPr>
        <w:t>y</w:t>
      </w:r>
      <w:r>
        <w:rPr>
          <w:rFonts w:eastAsia="ＭＳ 明朝" w:hint="eastAsia"/>
          <w:lang w:eastAsia="ja-JP"/>
        </w:rPr>
        <w:t xml:space="preserve"> applying the transformation law in Table 2.3.1-1, we calculate the position and velocity of the UE at </w:t>
      </w:r>
      <w:proofErr w:type="spellStart"/>
      <w:r w:rsidRPr="0082050E">
        <w:rPr>
          <w:rFonts w:eastAsia="ＭＳ 明朝" w:hint="eastAsia"/>
          <w:i/>
          <w:iCs/>
          <w:lang w:eastAsia="ja-JP"/>
        </w:rPr>
        <w:t>t</w:t>
      </w:r>
      <w:r w:rsidRPr="0082050E">
        <w:rPr>
          <w:rFonts w:eastAsia="ＭＳ 明朝" w:hint="eastAsia"/>
          <w:i/>
          <w:iCs/>
          <w:vertAlign w:val="subscript"/>
          <w:lang w:eastAsia="ja-JP"/>
        </w:rPr>
        <w:t>T</w:t>
      </w:r>
      <w:proofErr w:type="spellEnd"/>
      <w:r>
        <w:rPr>
          <w:rFonts w:eastAsia="ＭＳ 明朝" w:hint="eastAsia"/>
          <w:lang w:eastAsia="ja-JP"/>
        </w:rPr>
        <w:t xml:space="preserve"> (@128 s) as follows.</w:t>
      </w:r>
    </w:p>
    <w:p w14:paraId="4B115A93" w14:textId="1CB244CC" w:rsidR="0082050E" w:rsidRDefault="0082050E" w:rsidP="0082050E">
      <w:pPr>
        <w:overflowPunct/>
        <w:autoSpaceDE/>
        <w:autoSpaceDN/>
        <w:adjustRightInd/>
        <w:spacing w:after="0"/>
        <w:ind w:firstLineChars="200" w:firstLine="402"/>
        <w:textAlignment w:val="auto"/>
        <w:rPr>
          <w:rFonts w:eastAsia="ＭＳ 明朝"/>
          <w:b/>
          <w:bCs/>
          <w:lang w:eastAsia="ja-JP"/>
        </w:rPr>
      </w:pPr>
      <w:proofErr w:type="spellStart"/>
      <w:r w:rsidRPr="0082050E">
        <w:rPr>
          <w:rFonts w:eastAsia="ＭＳ 明朝" w:hint="eastAsia"/>
          <w:b/>
          <w:bCs/>
          <w:i/>
          <w:iCs/>
          <w:lang w:eastAsia="ja-JP"/>
        </w:rPr>
        <w:t>r</w:t>
      </w:r>
      <w:r>
        <w:rPr>
          <w:rFonts w:eastAsia="ＭＳ 明朝" w:hint="eastAsia"/>
          <w:vertAlign w:val="subscript"/>
          <w:lang w:eastAsia="ja-JP"/>
        </w:rPr>
        <w:t>UE</w:t>
      </w:r>
      <w:r w:rsidRPr="00D640D3">
        <w:rPr>
          <w:rFonts w:eastAsia="ＭＳ 明朝" w:hint="eastAsia"/>
          <w:vertAlign w:val="superscript"/>
          <w:lang w:eastAsia="ja-JP"/>
        </w:rPr>
        <w:t>ECI</w:t>
      </w:r>
      <w:proofErr w:type="spellEnd"/>
      <w:r>
        <w:rPr>
          <w:rFonts w:eastAsia="ＭＳ 明朝" w:hint="eastAsia"/>
          <w:b/>
          <w:bCs/>
          <w:lang w:eastAsia="ja-JP"/>
        </w:rPr>
        <w:t xml:space="preserve"> = </w:t>
      </w:r>
      <w:proofErr w:type="spellStart"/>
      <w:r w:rsidRPr="0082050E">
        <w:rPr>
          <w:rFonts w:eastAsia="ＭＳ 明朝" w:hint="eastAsia"/>
          <w:b/>
          <w:bCs/>
          <w:i/>
          <w:iCs/>
          <w:lang w:eastAsia="ja-JP"/>
        </w:rPr>
        <w:t>r</w:t>
      </w:r>
      <w:r>
        <w:rPr>
          <w:rFonts w:eastAsia="ＭＳ 明朝" w:hint="eastAsia"/>
          <w:vertAlign w:val="subscript"/>
          <w:lang w:eastAsia="ja-JP"/>
        </w:rPr>
        <w:t>UE</w:t>
      </w:r>
      <w:r w:rsidRPr="00D640D3">
        <w:rPr>
          <w:rFonts w:eastAsia="ＭＳ 明朝" w:hint="eastAsia"/>
          <w:vertAlign w:val="superscript"/>
          <w:lang w:eastAsia="ja-JP"/>
        </w:rPr>
        <w:t>ECEF</w:t>
      </w:r>
      <w:proofErr w:type="spellEnd"/>
    </w:p>
    <w:p w14:paraId="244CC364" w14:textId="058ACE52" w:rsidR="0082050E" w:rsidRPr="00031365" w:rsidRDefault="0082050E" w:rsidP="0082050E">
      <w:pPr>
        <w:overflowPunct/>
        <w:autoSpaceDE/>
        <w:autoSpaceDN/>
        <w:adjustRightInd/>
        <w:spacing w:after="0"/>
        <w:ind w:firstLineChars="200" w:firstLine="402"/>
        <w:textAlignment w:val="auto"/>
        <w:rPr>
          <w:rFonts w:eastAsia="ＭＳ 明朝"/>
          <w:b/>
          <w:bCs/>
          <w:lang w:eastAsia="ja-JP"/>
        </w:rPr>
      </w:pPr>
      <w:proofErr w:type="spellStart"/>
      <w:r w:rsidRPr="0082050E">
        <w:rPr>
          <w:rFonts w:eastAsia="ＭＳ 明朝" w:hint="eastAsia"/>
          <w:b/>
          <w:bCs/>
          <w:i/>
          <w:iCs/>
          <w:lang w:eastAsia="ja-JP"/>
        </w:rPr>
        <w:t>v</w:t>
      </w:r>
      <w:r>
        <w:rPr>
          <w:rFonts w:eastAsia="ＭＳ 明朝" w:hint="eastAsia"/>
          <w:vertAlign w:val="subscript"/>
          <w:lang w:eastAsia="ja-JP"/>
        </w:rPr>
        <w:t>UE</w:t>
      </w:r>
      <w:r w:rsidRPr="00D640D3">
        <w:rPr>
          <w:rFonts w:eastAsia="ＭＳ 明朝" w:hint="eastAsia"/>
          <w:vertAlign w:val="superscript"/>
          <w:lang w:eastAsia="ja-JP"/>
        </w:rPr>
        <w:t>ECI</w:t>
      </w:r>
      <w:proofErr w:type="spellEnd"/>
      <w:r>
        <w:rPr>
          <w:rFonts w:eastAsia="ＭＳ 明朝" w:hint="eastAsia"/>
          <w:b/>
          <w:bCs/>
          <w:lang w:eastAsia="ja-JP"/>
        </w:rPr>
        <w:t xml:space="preserve"> = </w:t>
      </w:r>
      <w:proofErr w:type="spellStart"/>
      <w:r w:rsidRPr="0082050E">
        <w:rPr>
          <w:rFonts w:eastAsia="ＭＳ 明朝" w:hint="eastAsia"/>
          <w:b/>
          <w:bCs/>
          <w:i/>
          <w:iCs/>
          <w:lang w:eastAsia="ja-JP"/>
        </w:rPr>
        <w:t>v</w:t>
      </w:r>
      <w:r w:rsidRPr="00D640D3">
        <w:rPr>
          <w:rFonts w:eastAsia="ＭＳ 明朝" w:hint="eastAsia"/>
          <w:vertAlign w:val="subscript"/>
          <w:lang w:eastAsia="ja-JP"/>
        </w:rPr>
        <w:t>SV</w:t>
      </w:r>
      <w:r w:rsidRPr="00D640D3">
        <w:rPr>
          <w:rFonts w:eastAsia="ＭＳ 明朝" w:hint="eastAsia"/>
          <w:vertAlign w:val="superscript"/>
          <w:lang w:eastAsia="ja-JP"/>
        </w:rPr>
        <w:t>ECEF</w:t>
      </w:r>
      <w:proofErr w:type="spellEnd"/>
      <w:r>
        <w:rPr>
          <w:rFonts w:eastAsia="ＭＳ 明朝" w:hint="eastAsia"/>
          <w:b/>
          <w:bCs/>
          <w:lang w:eastAsia="ja-JP"/>
        </w:rPr>
        <w:t xml:space="preserve"> +</w:t>
      </w:r>
      <w:r w:rsidRPr="00D640D3">
        <w:rPr>
          <w:rFonts w:eastAsia="ＭＳ 明朝" w:hint="eastAsia"/>
          <w:lang w:eastAsia="ja-JP"/>
        </w:rPr>
        <w:t xml:space="preserve"> (</w:t>
      </w:r>
      <m:oMath>
        <m:sSub>
          <m:sSubPr>
            <m:ctrlPr>
              <w:rPr>
                <w:rFonts w:ascii="Cambria Math" w:eastAsia="SimSun" w:hAnsi="Cambria Math"/>
                <w:b/>
                <w:bCs/>
                <w:i/>
                <w:kern w:val="2"/>
                <w:lang w:eastAsia="ja-JP"/>
              </w:rPr>
            </m:ctrlPr>
          </m:sSubPr>
          <m:e>
            <m:r>
              <m:rPr>
                <m:sty m:val="bi"/>
              </m:rPr>
              <w:rPr>
                <w:rFonts w:ascii="Cambria Math" w:eastAsia="SimSun" w:hAnsi="Cambria Math"/>
                <w:lang w:eastAsia="ja-JP"/>
              </w:rPr>
              <m:t>ω</m:t>
            </m:r>
          </m:e>
          <m:sub>
            <m:r>
              <m:rPr>
                <m:sty m:val="p"/>
              </m:rPr>
              <w:rPr>
                <w:rFonts w:ascii="Cambria Math" w:eastAsia="SimSun" w:hAnsi="Cambria Math"/>
                <w:lang w:eastAsia="ja-JP"/>
              </w:rPr>
              <m:t>E</m:t>
            </m:r>
          </m:sub>
        </m:sSub>
      </m:oMath>
      <w:r>
        <w:rPr>
          <w:rFonts w:eastAsia="ＭＳ 明朝" w:hint="eastAsia"/>
          <w:b/>
          <w:bCs/>
          <w:sz w:val="16"/>
          <w:szCs w:val="16"/>
          <w:lang w:eastAsia="ja-JP"/>
        </w:rPr>
        <w:t>×</w:t>
      </w:r>
      <w:proofErr w:type="spellStart"/>
      <w:r w:rsidRPr="0082050E">
        <w:rPr>
          <w:rFonts w:eastAsia="ＭＳ 明朝" w:hint="eastAsia"/>
          <w:b/>
          <w:bCs/>
          <w:i/>
          <w:iCs/>
          <w:lang w:eastAsia="ja-JP"/>
        </w:rPr>
        <w:t>r</w:t>
      </w:r>
      <w:r>
        <w:rPr>
          <w:rFonts w:eastAsia="ＭＳ 明朝" w:hint="eastAsia"/>
          <w:vertAlign w:val="subscript"/>
          <w:lang w:eastAsia="ja-JP"/>
        </w:rPr>
        <w:t>UE</w:t>
      </w:r>
      <w:r w:rsidRPr="00D640D3">
        <w:rPr>
          <w:rFonts w:eastAsia="ＭＳ 明朝" w:hint="eastAsia"/>
          <w:vertAlign w:val="superscript"/>
          <w:lang w:eastAsia="ja-JP"/>
        </w:rPr>
        <w:t>ECEF</w:t>
      </w:r>
      <w:proofErr w:type="spellEnd"/>
      <w:r>
        <w:rPr>
          <w:rFonts w:eastAsia="ＭＳ 明朝" w:hint="eastAsia"/>
          <w:b/>
          <w:bCs/>
          <w:lang w:eastAsia="ja-JP"/>
        </w:rPr>
        <w:t>)</w:t>
      </w:r>
    </w:p>
    <w:p w14:paraId="018DE269" w14:textId="77777777" w:rsidR="005A5019" w:rsidRPr="0082050E" w:rsidRDefault="005A5019" w:rsidP="005A5019">
      <w:pPr>
        <w:overflowPunct/>
        <w:autoSpaceDE/>
        <w:autoSpaceDN/>
        <w:adjustRightInd/>
        <w:spacing w:after="0"/>
        <w:textAlignment w:val="auto"/>
        <w:rPr>
          <w:rFonts w:eastAsia="ＭＳ 明朝"/>
          <w:lang w:eastAsia="ja-JP"/>
        </w:rPr>
      </w:pPr>
    </w:p>
    <w:p w14:paraId="43B26B53" w14:textId="169D6A47" w:rsidR="00E272E4" w:rsidRDefault="00E272E4" w:rsidP="00E272E4">
      <w:pPr>
        <w:overflowPunct/>
        <w:autoSpaceDE/>
        <w:autoSpaceDN/>
        <w:adjustRightInd/>
        <w:spacing w:after="0"/>
        <w:textAlignment w:val="auto"/>
        <w:rPr>
          <w:rFonts w:eastAsia="ＭＳ 明朝"/>
          <w:b/>
          <w:bCs/>
          <w:lang w:eastAsia="ja-JP"/>
        </w:rPr>
      </w:pPr>
      <w:r>
        <w:rPr>
          <w:rFonts w:eastAsia="ＭＳ 明朝" w:hint="eastAsia"/>
          <w:b/>
          <w:bCs/>
          <w:lang w:eastAsia="ja-JP"/>
        </w:rPr>
        <w:t>UE position on ECEF</w:t>
      </w:r>
    </w:p>
    <w:tbl>
      <w:tblPr>
        <w:tblStyle w:val="aff2"/>
        <w:tblW w:w="0" w:type="auto"/>
        <w:tblLayout w:type="fixed"/>
        <w:tblLook w:val="04A0" w:firstRow="1" w:lastRow="0" w:firstColumn="1" w:lastColumn="0" w:noHBand="0" w:noVBand="1"/>
      </w:tblPr>
      <w:tblGrid>
        <w:gridCol w:w="846"/>
        <w:gridCol w:w="2399"/>
        <w:gridCol w:w="2400"/>
        <w:gridCol w:w="2400"/>
      </w:tblGrid>
      <w:tr w:rsidR="00E272E4" w:rsidRPr="00124796" w14:paraId="1A7BED1E" w14:textId="77777777" w:rsidTr="00F37696">
        <w:tc>
          <w:tcPr>
            <w:tcW w:w="846" w:type="dxa"/>
          </w:tcPr>
          <w:p w14:paraId="2ECC397A" w14:textId="77777777" w:rsidR="00E272E4" w:rsidRPr="00124796" w:rsidRDefault="00E272E4"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Time [s]</w:t>
            </w:r>
          </w:p>
        </w:tc>
        <w:tc>
          <w:tcPr>
            <w:tcW w:w="2399" w:type="dxa"/>
          </w:tcPr>
          <w:p w14:paraId="6BC5CD7E" w14:textId="0C65EC63" w:rsidR="00E272E4"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sidRPr="00D640D3">
              <w:rPr>
                <w:rFonts w:eastAsia="ＭＳ 明朝"/>
                <w:sz w:val="16"/>
                <w:szCs w:val="16"/>
                <w:vertAlign w:val="subscript"/>
                <w:lang w:eastAsia="ja-JP"/>
              </w:rPr>
              <w:t>x</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UE</w:t>
            </w:r>
            <w:r w:rsidRPr="00D640D3">
              <w:rPr>
                <w:rFonts w:eastAsia="ＭＳ 明朝"/>
                <w:sz w:val="16"/>
                <w:szCs w:val="16"/>
                <w:vertAlign w:val="superscript"/>
                <w:lang w:eastAsia="ja-JP"/>
              </w:rPr>
              <w:t>ECEF</w:t>
            </w:r>
            <w:proofErr w:type="spellEnd"/>
            <w:proofErr w:type="gramEnd"/>
            <w:r w:rsidR="00E272E4" w:rsidRPr="00124796">
              <w:rPr>
                <w:rFonts w:eastAsia="ＭＳ 明朝"/>
                <w:sz w:val="16"/>
                <w:szCs w:val="16"/>
                <w:lang w:eastAsia="ja-JP"/>
              </w:rPr>
              <w:t xml:space="preserve"> [m]</w:t>
            </w:r>
            <w:r w:rsidR="00E272E4" w:rsidRPr="00124796">
              <w:rPr>
                <w:rFonts w:eastAsia="ＭＳ 明朝"/>
                <w:sz w:val="16"/>
                <w:szCs w:val="16"/>
                <w:lang w:eastAsia="ja-JP"/>
              </w:rPr>
              <w:tab/>
            </w:r>
            <w:r w:rsidR="00E272E4" w:rsidRPr="00124796">
              <w:rPr>
                <w:rFonts w:eastAsia="ＭＳ 明朝"/>
                <w:sz w:val="16"/>
                <w:szCs w:val="16"/>
                <w:lang w:eastAsia="ja-JP"/>
              </w:rPr>
              <w:tab/>
            </w:r>
            <w:r w:rsidR="00E272E4" w:rsidRPr="00124796">
              <w:rPr>
                <w:rFonts w:eastAsia="ＭＳ 明朝"/>
                <w:sz w:val="16"/>
                <w:szCs w:val="16"/>
                <w:lang w:eastAsia="ja-JP"/>
              </w:rPr>
              <w:tab/>
            </w:r>
            <w:r w:rsidR="00E272E4" w:rsidRPr="00124796">
              <w:rPr>
                <w:rFonts w:eastAsia="ＭＳ 明朝"/>
                <w:sz w:val="16"/>
                <w:szCs w:val="16"/>
                <w:lang w:eastAsia="ja-JP"/>
              </w:rPr>
              <w:tab/>
            </w:r>
            <w:r w:rsidR="00E272E4" w:rsidRPr="00124796">
              <w:rPr>
                <w:rFonts w:eastAsia="ＭＳ 明朝"/>
                <w:sz w:val="16"/>
                <w:szCs w:val="16"/>
                <w:lang w:eastAsia="ja-JP"/>
              </w:rPr>
              <w:tab/>
            </w:r>
          </w:p>
        </w:tc>
        <w:tc>
          <w:tcPr>
            <w:tcW w:w="2400" w:type="dxa"/>
          </w:tcPr>
          <w:p w14:paraId="1E694240" w14:textId="2110D1C1" w:rsidR="00E272E4"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Pr>
                <w:rFonts w:eastAsia="ＭＳ 明朝" w:hint="eastAsia"/>
                <w:sz w:val="16"/>
                <w:szCs w:val="16"/>
                <w:vertAlign w:val="subscript"/>
                <w:lang w:eastAsia="ja-JP"/>
              </w:rPr>
              <w:t>y</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UE</w:t>
            </w:r>
            <w:r w:rsidRPr="00D640D3">
              <w:rPr>
                <w:rFonts w:eastAsia="ＭＳ 明朝"/>
                <w:sz w:val="16"/>
                <w:szCs w:val="16"/>
                <w:vertAlign w:val="superscript"/>
                <w:lang w:eastAsia="ja-JP"/>
              </w:rPr>
              <w:t>ECEF</w:t>
            </w:r>
            <w:proofErr w:type="spellEnd"/>
            <w:proofErr w:type="gramEnd"/>
            <w:r w:rsidR="00E272E4" w:rsidRPr="00124796">
              <w:rPr>
                <w:rFonts w:eastAsia="ＭＳ 明朝" w:hint="eastAsia"/>
                <w:sz w:val="16"/>
                <w:szCs w:val="16"/>
                <w:lang w:eastAsia="ja-JP"/>
              </w:rPr>
              <w:t xml:space="preserve"> </w:t>
            </w:r>
            <w:r w:rsidR="00E272E4" w:rsidRPr="00124796">
              <w:rPr>
                <w:rFonts w:eastAsia="ＭＳ 明朝"/>
                <w:sz w:val="16"/>
                <w:szCs w:val="16"/>
                <w:lang w:eastAsia="ja-JP"/>
              </w:rPr>
              <w:t>[m]</w:t>
            </w:r>
          </w:p>
        </w:tc>
        <w:tc>
          <w:tcPr>
            <w:tcW w:w="2400" w:type="dxa"/>
          </w:tcPr>
          <w:p w14:paraId="471F653F" w14:textId="273DDDA6" w:rsidR="00E272E4"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Pr>
                <w:rFonts w:eastAsia="ＭＳ 明朝" w:hint="eastAsia"/>
                <w:sz w:val="16"/>
                <w:szCs w:val="16"/>
                <w:vertAlign w:val="subscript"/>
                <w:lang w:eastAsia="ja-JP"/>
              </w:rPr>
              <w:t>z</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UE</w:t>
            </w:r>
            <w:r w:rsidRPr="00D640D3">
              <w:rPr>
                <w:rFonts w:eastAsia="ＭＳ 明朝"/>
                <w:sz w:val="16"/>
                <w:szCs w:val="16"/>
                <w:vertAlign w:val="superscript"/>
                <w:lang w:eastAsia="ja-JP"/>
              </w:rPr>
              <w:t>ECEF</w:t>
            </w:r>
            <w:proofErr w:type="spellEnd"/>
            <w:proofErr w:type="gramEnd"/>
            <w:r w:rsidR="00E272E4" w:rsidRPr="00124796">
              <w:rPr>
                <w:rFonts w:eastAsia="ＭＳ 明朝" w:hint="eastAsia"/>
                <w:sz w:val="16"/>
                <w:szCs w:val="16"/>
                <w:lang w:eastAsia="ja-JP"/>
              </w:rPr>
              <w:t xml:space="preserve"> </w:t>
            </w:r>
            <w:r w:rsidR="00E272E4" w:rsidRPr="00124796">
              <w:rPr>
                <w:rFonts w:eastAsia="ＭＳ 明朝"/>
                <w:sz w:val="16"/>
                <w:szCs w:val="16"/>
                <w:lang w:eastAsia="ja-JP"/>
              </w:rPr>
              <w:t>[m]</w:t>
            </w:r>
          </w:p>
        </w:tc>
      </w:tr>
      <w:tr w:rsidR="00E272E4" w:rsidRPr="00124796" w14:paraId="1B87A172" w14:textId="77777777" w:rsidTr="00F37696">
        <w:tc>
          <w:tcPr>
            <w:tcW w:w="846" w:type="dxa"/>
          </w:tcPr>
          <w:p w14:paraId="1F445977" w14:textId="77777777" w:rsidR="00E272E4" w:rsidRPr="00124796" w:rsidRDefault="00E272E4"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128</w:t>
            </w:r>
          </w:p>
        </w:tc>
        <w:tc>
          <w:tcPr>
            <w:tcW w:w="2399" w:type="dxa"/>
          </w:tcPr>
          <w:p w14:paraId="1C28DB3C" w14:textId="44DF5AA7" w:rsidR="00E272E4" w:rsidRPr="00124796" w:rsidRDefault="0016106A" w:rsidP="00F37696">
            <w:pPr>
              <w:overflowPunct/>
              <w:autoSpaceDE/>
              <w:autoSpaceDN/>
              <w:adjustRightInd/>
              <w:spacing w:after="0"/>
              <w:textAlignment w:val="auto"/>
              <w:rPr>
                <w:rFonts w:eastAsia="ＭＳ 明朝"/>
                <w:sz w:val="16"/>
                <w:szCs w:val="16"/>
                <w:lang w:eastAsia="ja-JP"/>
              </w:rPr>
            </w:pPr>
            <w:r w:rsidRPr="0016106A">
              <w:rPr>
                <w:rFonts w:eastAsia="ＭＳ 明朝"/>
                <w:sz w:val="16"/>
                <w:szCs w:val="16"/>
                <w:lang w:eastAsia="ja-JP"/>
              </w:rPr>
              <w:t>-3025296.9357793700000000</w:t>
            </w:r>
          </w:p>
        </w:tc>
        <w:tc>
          <w:tcPr>
            <w:tcW w:w="2400" w:type="dxa"/>
          </w:tcPr>
          <w:p w14:paraId="666F5EB1" w14:textId="61D7FD45" w:rsidR="00E272E4" w:rsidRPr="00124796" w:rsidRDefault="00DF4BD6" w:rsidP="00F37696">
            <w:pPr>
              <w:overflowPunct/>
              <w:autoSpaceDE/>
              <w:autoSpaceDN/>
              <w:adjustRightInd/>
              <w:spacing w:after="0"/>
              <w:textAlignment w:val="auto"/>
              <w:rPr>
                <w:rFonts w:eastAsia="ＭＳ 明朝"/>
                <w:sz w:val="16"/>
                <w:szCs w:val="16"/>
                <w:lang w:eastAsia="ja-JP"/>
              </w:rPr>
            </w:pPr>
            <w:r w:rsidRPr="00DF4BD6">
              <w:rPr>
                <w:rFonts w:eastAsia="ＭＳ 明朝"/>
                <w:sz w:val="16"/>
                <w:szCs w:val="16"/>
                <w:lang w:eastAsia="ja-JP"/>
              </w:rPr>
              <w:t>4925102.7898296000000000</w:t>
            </w:r>
          </w:p>
        </w:tc>
        <w:tc>
          <w:tcPr>
            <w:tcW w:w="2400" w:type="dxa"/>
          </w:tcPr>
          <w:p w14:paraId="59909A98" w14:textId="3C0E46C9" w:rsidR="00E272E4" w:rsidRPr="00124796" w:rsidRDefault="00DF4BD6" w:rsidP="00F37696">
            <w:pPr>
              <w:overflowPunct/>
              <w:autoSpaceDE/>
              <w:autoSpaceDN/>
              <w:adjustRightInd/>
              <w:spacing w:after="0"/>
              <w:textAlignment w:val="auto"/>
              <w:rPr>
                <w:rFonts w:eastAsia="ＭＳ 明朝"/>
                <w:sz w:val="16"/>
                <w:szCs w:val="16"/>
                <w:lang w:eastAsia="ja-JP"/>
              </w:rPr>
            </w:pPr>
            <w:r w:rsidRPr="00DF4BD6">
              <w:rPr>
                <w:rFonts w:eastAsia="ＭＳ 明朝"/>
                <w:sz w:val="16"/>
                <w:szCs w:val="16"/>
                <w:lang w:eastAsia="ja-JP"/>
              </w:rPr>
              <w:t>2687544.2100484500000000</w:t>
            </w:r>
          </w:p>
        </w:tc>
      </w:tr>
    </w:tbl>
    <w:p w14:paraId="3D495F4A" w14:textId="77B92098" w:rsidR="00E272E4" w:rsidRDefault="00E272E4" w:rsidP="00E272E4">
      <w:pPr>
        <w:overflowPunct/>
        <w:autoSpaceDE/>
        <w:autoSpaceDN/>
        <w:adjustRightInd/>
        <w:spacing w:after="0"/>
        <w:textAlignment w:val="auto"/>
        <w:rPr>
          <w:rFonts w:eastAsia="ＭＳ 明朝"/>
          <w:b/>
          <w:bCs/>
          <w:lang w:eastAsia="ja-JP"/>
        </w:rPr>
      </w:pPr>
      <w:r>
        <w:rPr>
          <w:rFonts w:eastAsia="ＭＳ 明朝" w:hint="eastAsia"/>
          <w:b/>
          <w:bCs/>
          <w:lang w:eastAsia="ja-JP"/>
        </w:rPr>
        <w:t>UE velocity in ECEF</w:t>
      </w:r>
    </w:p>
    <w:tbl>
      <w:tblPr>
        <w:tblStyle w:val="aff2"/>
        <w:tblW w:w="0" w:type="auto"/>
        <w:tblLayout w:type="fixed"/>
        <w:tblLook w:val="04A0" w:firstRow="1" w:lastRow="0" w:firstColumn="1" w:lastColumn="0" w:noHBand="0" w:noVBand="1"/>
      </w:tblPr>
      <w:tblGrid>
        <w:gridCol w:w="846"/>
        <w:gridCol w:w="2409"/>
        <w:gridCol w:w="2410"/>
        <w:gridCol w:w="2410"/>
      </w:tblGrid>
      <w:tr w:rsidR="00E272E4" w:rsidRPr="00124796" w14:paraId="2DE7B284" w14:textId="77777777" w:rsidTr="00F37696">
        <w:tc>
          <w:tcPr>
            <w:tcW w:w="846" w:type="dxa"/>
          </w:tcPr>
          <w:p w14:paraId="42D981A9" w14:textId="77777777" w:rsidR="00E272E4" w:rsidRPr="00124796" w:rsidRDefault="00E272E4"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Time [s]</w:t>
            </w:r>
          </w:p>
        </w:tc>
        <w:tc>
          <w:tcPr>
            <w:tcW w:w="2409" w:type="dxa"/>
          </w:tcPr>
          <w:p w14:paraId="2D4FF9D3" w14:textId="58103780" w:rsidR="00E272E4" w:rsidRPr="00124796" w:rsidRDefault="00F6160F" w:rsidP="00F37696">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hint="eastAsia"/>
                <w:i/>
                <w:iCs/>
                <w:sz w:val="16"/>
                <w:szCs w:val="16"/>
                <w:lang w:eastAsia="ja-JP"/>
              </w:rPr>
              <w:t>v</w:t>
            </w:r>
            <w:r w:rsidR="00E272E4" w:rsidRPr="001A3D93">
              <w:rPr>
                <w:rFonts w:eastAsia="ＭＳ 明朝"/>
                <w:i/>
                <w:iCs/>
                <w:sz w:val="16"/>
                <w:szCs w:val="16"/>
                <w:vertAlign w:val="subscript"/>
                <w:lang w:eastAsia="ja-JP"/>
              </w:rPr>
              <w:t>x</w:t>
            </w:r>
            <w:r w:rsidR="001A3D93">
              <w:rPr>
                <w:rFonts w:eastAsia="ＭＳ 明朝" w:hint="eastAsia"/>
                <w:sz w:val="16"/>
                <w:szCs w:val="16"/>
                <w:vertAlign w:val="subscript"/>
                <w:lang w:eastAsia="ja-JP"/>
              </w:rPr>
              <w:t>,</w:t>
            </w:r>
            <w:r w:rsidRPr="001A3D93">
              <w:rPr>
                <w:rFonts w:eastAsia="ＭＳ 明朝" w:hint="eastAsia"/>
                <w:sz w:val="16"/>
                <w:szCs w:val="16"/>
                <w:vertAlign w:val="subscript"/>
                <w:lang w:eastAsia="ja-JP"/>
              </w:rPr>
              <w:t>UE</w:t>
            </w:r>
            <w:r w:rsidR="00E272E4" w:rsidRPr="001A3D93">
              <w:rPr>
                <w:rFonts w:eastAsia="ＭＳ 明朝"/>
                <w:sz w:val="16"/>
                <w:szCs w:val="16"/>
                <w:vertAlign w:val="superscript"/>
                <w:lang w:eastAsia="ja-JP"/>
              </w:rPr>
              <w:t>ECEF</w:t>
            </w:r>
            <w:proofErr w:type="spellEnd"/>
            <w:proofErr w:type="gramEnd"/>
            <w:r w:rsidR="00E272E4" w:rsidRPr="00124796">
              <w:rPr>
                <w:rFonts w:eastAsia="ＭＳ 明朝"/>
                <w:sz w:val="16"/>
                <w:szCs w:val="16"/>
                <w:lang w:eastAsia="ja-JP"/>
              </w:rPr>
              <w:t xml:space="preserve"> [m/s]</w:t>
            </w:r>
          </w:p>
        </w:tc>
        <w:tc>
          <w:tcPr>
            <w:tcW w:w="2410" w:type="dxa"/>
          </w:tcPr>
          <w:p w14:paraId="702FEDCA" w14:textId="29853094" w:rsidR="00E272E4"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hint="eastAsia"/>
                <w:i/>
                <w:iCs/>
                <w:sz w:val="16"/>
                <w:szCs w:val="16"/>
                <w:lang w:eastAsia="ja-JP"/>
              </w:rPr>
              <w:t>v</w:t>
            </w:r>
            <w:r>
              <w:rPr>
                <w:rFonts w:eastAsia="ＭＳ 明朝" w:hint="eastAsia"/>
                <w:i/>
                <w:iCs/>
                <w:sz w:val="16"/>
                <w:szCs w:val="16"/>
                <w:vertAlign w:val="subscript"/>
                <w:lang w:eastAsia="ja-JP"/>
              </w:rPr>
              <w:t>y</w:t>
            </w:r>
            <w:r>
              <w:rPr>
                <w:rFonts w:eastAsia="ＭＳ 明朝" w:hint="eastAsia"/>
                <w:sz w:val="16"/>
                <w:szCs w:val="16"/>
                <w:vertAlign w:val="subscript"/>
                <w:lang w:eastAsia="ja-JP"/>
              </w:rPr>
              <w:t>,</w:t>
            </w:r>
            <w:r w:rsidRPr="001A3D93">
              <w:rPr>
                <w:rFonts w:eastAsia="ＭＳ 明朝" w:hint="eastAsia"/>
                <w:sz w:val="16"/>
                <w:szCs w:val="16"/>
                <w:vertAlign w:val="subscript"/>
                <w:lang w:eastAsia="ja-JP"/>
              </w:rPr>
              <w:t>UE</w:t>
            </w:r>
            <w:r w:rsidRPr="001A3D93">
              <w:rPr>
                <w:rFonts w:eastAsia="ＭＳ 明朝"/>
                <w:sz w:val="16"/>
                <w:szCs w:val="16"/>
                <w:vertAlign w:val="superscript"/>
                <w:lang w:eastAsia="ja-JP"/>
              </w:rPr>
              <w:t>ECEF</w:t>
            </w:r>
            <w:proofErr w:type="spellEnd"/>
            <w:proofErr w:type="gramEnd"/>
            <w:r w:rsidR="00E272E4" w:rsidRPr="00124796">
              <w:rPr>
                <w:rFonts w:eastAsia="ＭＳ 明朝"/>
                <w:sz w:val="16"/>
                <w:szCs w:val="16"/>
                <w:lang w:eastAsia="ja-JP"/>
              </w:rPr>
              <w:t xml:space="preserve"> [m/s]</w:t>
            </w:r>
          </w:p>
        </w:tc>
        <w:tc>
          <w:tcPr>
            <w:tcW w:w="2410" w:type="dxa"/>
          </w:tcPr>
          <w:p w14:paraId="79C24BED" w14:textId="6AD163F3" w:rsidR="00E272E4"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hint="eastAsia"/>
                <w:i/>
                <w:iCs/>
                <w:sz w:val="16"/>
                <w:szCs w:val="16"/>
                <w:lang w:eastAsia="ja-JP"/>
              </w:rPr>
              <w:t>v</w:t>
            </w:r>
            <w:r>
              <w:rPr>
                <w:rFonts w:eastAsia="ＭＳ 明朝" w:hint="eastAsia"/>
                <w:i/>
                <w:iCs/>
                <w:sz w:val="16"/>
                <w:szCs w:val="16"/>
                <w:vertAlign w:val="subscript"/>
                <w:lang w:eastAsia="ja-JP"/>
              </w:rPr>
              <w:t>z</w:t>
            </w:r>
            <w:r>
              <w:rPr>
                <w:rFonts w:eastAsia="ＭＳ 明朝" w:hint="eastAsia"/>
                <w:sz w:val="16"/>
                <w:szCs w:val="16"/>
                <w:vertAlign w:val="subscript"/>
                <w:lang w:eastAsia="ja-JP"/>
              </w:rPr>
              <w:t>,</w:t>
            </w:r>
            <w:r w:rsidRPr="001A3D93">
              <w:rPr>
                <w:rFonts w:eastAsia="ＭＳ 明朝" w:hint="eastAsia"/>
                <w:sz w:val="16"/>
                <w:szCs w:val="16"/>
                <w:vertAlign w:val="subscript"/>
                <w:lang w:eastAsia="ja-JP"/>
              </w:rPr>
              <w:t>UE</w:t>
            </w:r>
            <w:r w:rsidRPr="001A3D93">
              <w:rPr>
                <w:rFonts w:eastAsia="ＭＳ 明朝"/>
                <w:sz w:val="16"/>
                <w:szCs w:val="16"/>
                <w:vertAlign w:val="superscript"/>
                <w:lang w:eastAsia="ja-JP"/>
              </w:rPr>
              <w:t>ECEF</w:t>
            </w:r>
            <w:proofErr w:type="spellEnd"/>
            <w:proofErr w:type="gramEnd"/>
            <w:r w:rsidRPr="00124796">
              <w:rPr>
                <w:rFonts w:eastAsia="ＭＳ 明朝"/>
                <w:sz w:val="16"/>
                <w:szCs w:val="16"/>
                <w:lang w:eastAsia="ja-JP"/>
              </w:rPr>
              <w:t xml:space="preserve"> </w:t>
            </w:r>
            <w:r w:rsidR="00E272E4" w:rsidRPr="00124796">
              <w:rPr>
                <w:rFonts w:eastAsia="ＭＳ 明朝"/>
                <w:sz w:val="16"/>
                <w:szCs w:val="16"/>
                <w:lang w:eastAsia="ja-JP"/>
              </w:rPr>
              <w:t>[m/s]</w:t>
            </w:r>
          </w:p>
        </w:tc>
      </w:tr>
      <w:tr w:rsidR="00E272E4" w:rsidRPr="00124796" w14:paraId="08D49B9F" w14:textId="77777777" w:rsidTr="00F37696">
        <w:tc>
          <w:tcPr>
            <w:tcW w:w="846" w:type="dxa"/>
          </w:tcPr>
          <w:p w14:paraId="2CB84FB1" w14:textId="77777777" w:rsidR="00E272E4" w:rsidRPr="00124796" w:rsidRDefault="00E272E4"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128</w:t>
            </w:r>
          </w:p>
        </w:tc>
        <w:tc>
          <w:tcPr>
            <w:tcW w:w="2409" w:type="dxa"/>
          </w:tcPr>
          <w:p w14:paraId="35D5F5B2" w14:textId="5BB36F8C" w:rsidR="00E272E4" w:rsidRPr="00124796" w:rsidRDefault="001A118F" w:rsidP="00F37696">
            <w:pPr>
              <w:overflowPunct/>
              <w:autoSpaceDE/>
              <w:autoSpaceDN/>
              <w:adjustRightInd/>
              <w:spacing w:after="0"/>
              <w:textAlignment w:val="auto"/>
              <w:rPr>
                <w:rFonts w:eastAsia="ＭＳ 明朝"/>
                <w:sz w:val="16"/>
                <w:szCs w:val="16"/>
                <w:lang w:eastAsia="ja-JP"/>
              </w:rPr>
            </w:pPr>
            <w:r w:rsidRPr="001A118F">
              <w:rPr>
                <w:rFonts w:eastAsia="ＭＳ 明朝"/>
                <w:sz w:val="16"/>
                <w:szCs w:val="16"/>
                <w:lang w:eastAsia="ja-JP"/>
              </w:rPr>
              <w:t>0.0000000000000000</w:t>
            </w:r>
          </w:p>
        </w:tc>
        <w:tc>
          <w:tcPr>
            <w:tcW w:w="2410" w:type="dxa"/>
          </w:tcPr>
          <w:p w14:paraId="6C3F7093" w14:textId="4A8A387A" w:rsidR="00E272E4" w:rsidRPr="00124796" w:rsidRDefault="001A118F" w:rsidP="00F37696">
            <w:pPr>
              <w:overflowPunct/>
              <w:autoSpaceDE/>
              <w:autoSpaceDN/>
              <w:adjustRightInd/>
              <w:spacing w:after="0"/>
              <w:textAlignment w:val="auto"/>
              <w:rPr>
                <w:rFonts w:eastAsia="ＭＳ 明朝"/>
                <w:sz w:val="16"/>
                <w:szCs w:val="16"/>
                <w:lang w:eastAsia="ja-JP"/>
              </w:rPr>
            </w:pPr>
            <w:r w:rsidRPr="001A118F">
              <w:rPr>
                <w:rFonts w:eastAsia="ＭＳ 明朝"/>
                <w:sz w:val="16"/>
                <w:szCs w:val="16"/>
                <w:lang w:eastAsia="ja-JP"/>
              </w:rPr>
              <w:t>0.0000000000000000</w:t>
            </w:r>
          </w:p>
        </w:tc>
        <w:tc>
          <w:tcPr>
            <w:tcW w:w="2410" w:type="dxa"/>
          </w:tcPr>
          <w:p w14:paraId="58CE991C" w14:textId="33A57EBB" w:rsidR="00E272E4" w:rsidRPr="00124796" w:rsidRDefault="001A118F" w:rsidP="00F37696">
            <w:pPr>
              <w:overflowPunct/>
              <w:autoSpaceDE/>
              <w:autoSpaceDN/>
              <w:adjustRightInd/>
              <w:spacing w:after="0"/>
              <w:textAlignment w:val="auto"/>
              <w:rPr>
                <w:rFonts w:eastAsia="ＭＳ 明朝"/>
                <w:sz w:val="16"/>
                <w:szCs w:val="16"/>
                <w:lang w:eastAsia="ja-JP"/>
              </w:rPr>
            </w:pPr>
            <w:r w:rsidRPr="001A118F">
              <w:rPr>
                <w:rFonts w:eastAsia="ＭＳ 明朝"/>
                <w:sz w:val="16"/>
                <w:szCs w:val="16"/>
                <w:lang w:eastAsia="ja-JP"/>
              </w:rPr>
              <w:t>0.0000000000000000</w:t>
            </w:r>
          </w:p>
        </w:tc>
      </w:tr>
    </w:tbl>
    <w:p w14:paraId="5F62CB12" w14:textId="77777777" w:rsidR="00E272E4" w:rsidRDefault="00E272E4" w:rsidP="00E272E4">
      <w:pPr>
        <w:overflowPunct/>
        <w:autoSpaceDE/>
        <w:autoSpaceDN/>
        <w:adjustRightInd/>
        <w:spacing w:after="0"/>
        <w:textAlignment w:val="auto"/>
        <w:rPr>
          <w:rFonts w:eastAsia="ＭＳ 明朝"/>
          <w:b/>
          <w:bCs/>
          <w:lang w:eastAsia="ja-JP"/>
        </w:rPr>
      </w:pPr>
      <w:r>
        <w:rPr>
          <w:rFonts w:eastAsia="ＭＳ 明朝" w:hint="eastAsia"/>
          <w:b/>
          <w:bCs/>
          <w:lang w:eastAsia="ja-JP"/>
        </w:rPr>
        <w:t>↓</w:t>
      </w:r>
    </w:p>
    <w:p w14:paraId="6C156719" w14:textId="2B89C308" w:rsidR="00E272E4" w:rsidRDefault="00E272E4" w:rsidP="00E272E4">
      <w:pPr>
        <w:overflowPunct/>
        <w:autoSpaceDE/>
        <w:autoSpaceDN/>
        <w:adjustRightInd/>
        <w:spacing w:after="0"/>
        <w:textAlignment w:val="auto"/>
        <w:rPr>
          <w:rFonts w:eastAsia="ＭＳ 明朝"/>
          <w:b/>
          <w:bCs/>
          <w:lang w:eastAsia="ja-JP"/>
        </w:rPr>
      </w:pPr>
      <w:r>
        <w:rPr>
          <w:rFonts w:eastAsia="ＭＳ 明朝" w:hint="eastAsia"/>
          <w:b/>
          <w:bCs/>
          <w:lang w:eastAsia="ja-JP"/>
        </w:rPr>
        <w:t>UE position on ECI</w:t>
      </w:r>
    </w:p>
    <w:tbl>
      <w:tblPr>
        <w:tblStyle w:val="aff2"/>
        <w:tblW w:w="0" w:type="auto"/>
        <w:tblLayout w:type="fixed"/>
        <w:tblLook w:val="04A0" w:firstRow="1" w:lastRow="0" w:firstColumn="1" w:lastColumn="0" w:noHBand="0" w:noVBand="1"/>
      </w:tblPr>
      <w:tblGrid>
        <w:gridCol w:w="846"/>
        <w:gridCol w:w="2399"/>
        <w:gridCol w:w="2400"/>
        <w:gridCol w:w="2400"/>
      </w:tblGrid>
      <w:tr w:rsidR="00E272E4" w:rsidRPr="00124796" w14:paraId="112E6CEF" w14:textId="77777777" w:rsidTr="00F37696">
        <w:tc>
          <w:tcPr>
            <w:tcW w:w="846" w:type="dxa"/>
          </w:tcPr>
          <w:p w14:paraId="0C212A10" w14:textId="77777777" w:rsidR="00E272E4" w:rsidRPr="00124796" w:rsidRDefault="00E272E4"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Time [s]</w:t>
            </w:r>
          </w:p>
        </w:tc>
        <w:tc>
          <w:tcPr>
            <w:tcW w:w="2399" w:type="dxa"/>
          </w:tcPr>
          <w:p w14:paraId="6F576494" w14:textId="75019AF6" w:rsidR="00E272E4"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sidRPr="00D640D3">
              <w:rPr>
                <w:rFonts w:eastAsia="ＭＳ 明朝"/>
                <w:sz w:val="16"/>
                <w:szCs w:val="16"/>
                <w:vertAlign w:val="subscript"/>
                <w:lang w:eastAsia="ja-JP"/>
              </w:rPr>
              <w:t>x</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UE</w:t>
            </w:r>
            <w:r w:rsidRPr="00D640D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E272E4" w:rsidRPr="00124796">
              <w:rPr>
                <w:rFonts w:eastAsia="ＭＳ 明朝"/>
                <w:sz w:val="16"/>
                <w:szCs w:val="16"/>
                <w:lang w:eastAsia="ja-JP"/>
              </w:rPr>
              <w:t xml:space="preserve"> [m]</w:t>
            </w:r>
            <w:r w:rsidR="00E272E4" w:rsidRPr="00124796">
              <w:rPr>
                <w:rFonts w:eastAsia="ＭＳ 明朝"/>
                <w:sz w:val="16"/>
                <w:szCs w:val="16"/>
                <w:lang w:eastAsia="ja-JP"/>
              </w:rPr>
              <w:tab/>
            </w:r>
            <w:r w:rsidR="00E272E4" w:rsidRPr="00124796">
              <w:rPr>
                <w:rFonts w:eastAsia="ＭＳ 明朝"/>
                <w:sz w:val="16"/>
                <w:szCs w:val="16"/>
                <w:lang w:eastAsia="ja-JP"/>
              </w:rPr>
              <w:tab/>
            </w:r>
            <w:r w:rsidR="00E272E4" w:rsidRPr="00124796">
              <w:rPr>
                <w:rFonts w:eastAsia="ＭＳ 明朝"/>
                <w:sz w:val="16"/>
                <w:szCs w:val="16"/>
                <w:lang w:eastAsia="ja-JP"/>
              </w:rPr>
              <w:tab/>
            </w:r>
            <w:r w:rsidR="00E272E4" w:rsidRPr="00124796">
              <w:rPr>
                <w:rFonts w:eastAsia="ＭＳ 明朝"/>
                <w:sz w:val="16"/>
                <w:szCs w:val="16"/>
                <w:lang w:eastAsia="ja-JP"/>
              </w:rPr>
              <w:tab/>
            </w:r>
            <w:r w:rsidR="00E272E4" w:rsidRPr="00124796">
              <w:rPr>
                <w:rFonts w:eastAsia="ＭＳ 明朝"/>
                <w:sz w:val="16"/>
                <w:szCs w:val="16"/>
                <w:lang w:eastAsia="ja-JP"/>
              </w:rPr>
              <w:tab/>
            </w:r>
          </w:p>
        </w:tc>
        <w:tc>
          <w:tcPr>
            <w:tcW w:w="2400" w:type="dxa"/>
          </w:tcPr>
          <w:p w14:paraId="06BA6786" w14:textId="1B578A50" w:rsidR="00E272E4"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Pr>
                <w:rFonts w:eastAsia="ＭＳ 明朝" w:hint="eastAsia"/>
                <w:sz w:val="16"/>
                <w:szCs w:val="16"/>
                <w:vertAlign w:val="subscript"/>
                <w:lang w:eastAsia="ja-JP"/>
              </w:rPr>
              <w:t>y</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UE</w:t>
            </w:r>
            <w:r w:rsidRPr="00D640D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E272E4" w:rsidRPr="00124796">
              <w:rPr>
                <w:rFonts w:eastAsia="ＭＳ 明朝" w:hint="eastAsia"/>
                <w:sz w:val="16"/>
                <w:szCs w:val="16"/>
                <w:lang w:eastAsia="ja-JP"/>
              </w:rPr>
              <w:t xml:space="preserve"> </w:t>
            </w:r>
            <w:r w:rsidR="00E272E4" w:rsidRPr="00124796">
              <w:rPr>
                <w:rFonts w:eastAsia="ＭＳ 明朝"/>
                <w:sz w:val="16"/>
                <w:szCs w:val="16"/>
                <w:lang w:eastAsia="ja-JP"/>
              </w:rPr>
              <w:t>[m]</w:t>
            </w:r>
          </w:p>
        </w:tc>
        <w:tc>
          <w:tcPr>
            <w:tcW w:w="2400" w:type="dxa"/>
          </w:tcPr>
          <w:p w14:paraId="38222691" w14:textId="6A9DC57B" w:rsidR="00E272E4"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82050E">
              <w:rPr>
                <w:rFonts w:eastAsia="ＭＳ 明朝"/>
                <w:i/>
                <w:iCs/>
                <w:sz w:val="16"/>
                <w:szCs w:val="16"/>
                <w:lang w:eastAsia="ja-JP"/>
              </w:rPr>
              <w:t>r</w:t>
            </w:r>
            <w:r>
              <w:rPr>
                <w:rFonts w:eastAsia="ＭＳ 明朝" w:hint="eastAsia"/>
                <w:sz w:val="16"/>
                <w:szCs w:val="16"/>
                <w:vertAlign w:val="subscript"/>
                <w:lang w:eastAsia="ja-JP"/>
              </w:rPr>
              <w:t>z</w:t>
            </w:r>
            <w:r w:rsidRPr="00D640D3">
              <w:rPr>
                <w:rFonts w:eastAsia="ＭＳ 明朝" w:hint="eastAsia"/>
                <w:sz w:val="16"/>
                <w:szCs w:val="16"/>
                <w:vertAlign w:val="subscript"/>
                <w:lang w:eastAsia="ja-JP"/>
              </w:rPr>
              <w:t>,</w:t>
            </w:r>
            <w:r>
              <w:rPr>
                <w:rFonts w:eastAsia="ＭＳ 明朝" w:hint="eastAsia"/>
                <w:sz w:val="16"/>
                <w:szCs w:val="16"/>
                <w:vertAlign w:val="subscript"/>
                <w:lang w:eastAsia="ja-JP"/>
              </w:rPr>
              <w:t>UE</w:t>
            </w:r>
            <w:r w:rsidRPr="00D640D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E272E4" w:rsidRPr="00124796">
              <w:rPr>
                <w:rFonts w:eastAsia="ＭＳ 明朝" w:hint="eastAsia"/>
                <w:sz w:val="16"/>
                <w:szCs w:val="16"/>
                <w:lang w:eastAsia="ja-JP"/>
              </w:rPr>
              <w:t xml:space="preserve"> </w:t>
            </w:r>
            <w:r w:rsidR="00E272E4" w:rsidRPr="00124796">
              <w:rPr>
                <w:rFonts w:eastAsia="ＭＳ 明朝"/>
                <w:sz w:val="16"/>
                <w:szCs w:val="16"/>
                <w:lang w:eastAsia="ja-JP"/>
              </w:rPr>
              <w:t>[m]</w:t>
            </w:r>
          </w:p>
        </w:tc>
      </w:tr>
      <w:tr w:rsidR="001A118F" w:rsidRPr="00124796" w14:paraId="1EE46D35" w14:textId="77777777" w:rsidTr="00F37696">
        <w:tc>
          <w:tcPr>
            <w:tcW w:w="846" w:type="dxa"/>
          </w:tcPr>
          <w:p w14:paraId="3D15C1A6" w14:textId="77777777" w:rsidR="001A118F" w:rsidRPr="00124796" w:rsidRDefault="001A118F" w:rsidP="001A118F">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128</w:t>
            </w:r>
          </w:p>
        </w:tc>
        <w:tc>
          <w:tcPr>
            <w:tcW w:w="2399" w:type="dxa"/>
          </w:tcPr>
          <w:p w14:paraId="06B2D952" w14:textId="528382B3" w:rsidR="001A118F" w:rsidRPr="00124796" w:rsidRDefault="001A118F" w:rsidP="001A118F">
            <w:pPr>
              <w:overflowPunct/>
              <w:autoSpaceDE/>
              <w:autoSpaceDN/>
              <w:adjustRightInd/>
              <w:spacing w:after="0"/>
              <w:textAlignment w:val="auto"/>
              <w:rPr>
                <w:rFonts w:eastAsia="ＭＳ 明朝"/>
                <w:sz w:val="16"/>
                <w:szCs w:val="16"/>
                <w:lang w:eastAsia="ja-JP"/>
              </w:rPr>
            </w:pPr>
            <w:r w:rsidRPr="0016106A">
              <w:rPr>
                <w:rFonts w:eastAsia="ＭＳ 明朝"/>
                <w:sz w:val="16"/>
                <w:szCs w:val="16"/>
                <w:lang w:eastAsia="ja-JP"/>
              </w:rPr>
              <w:t>-3025296.9357793700000000</w:t>
            </w:r>
          </w:p>
        </w:tc>
        <w:tc>
          <w:tcPr>
            <w:tcW w:w="2400" w:type="dxa"/>
          </w:tcPr>
          <w:p w14:paraId="1647D45E" w14:textId="3D37A358" w:rsidR="001A118F" w:rsidRPr="00124796" w:rsidRDefault="001A118F" w:rsidP="001A118F">
            <w:pPr>
              <w:overflowPunct/>
              <w:autoSpaceDE/>
              <w:autoSpaceDN/>
              <w:adjustRightInd/>
              <w:spacing w:after="0"/>
              <w:textAlignment w:val="auto"/>
              <w:rPr>
                <w:rFonts w:eastAsia="ＭＳ 明朝"/>
                <w:sz w:val="16"/>
                <w:szCs w:val="16"/>
                <w:lang w:eastAsia="ja-JP"/>
              </w:rPr>
            </w:pPr>
            <w:r w:rsidRPr="00DF4BD6">
              <w:rPr>
                <w:rFonts w:eastAsia="ＭＳ 明朝"/>
                <w:sz w:val="16"/>
                <w:szCs w:val="16"/>
                <w:lang w:eastAsia="ja-JP"/>
              </w:rPr>
              <w:t>4925102.7898296000000000</w:t>
            </w:r>
          </w:p>
        </w:tc>
        <w:tc>
          <w:tcPr>
            <w:tcW w:w="2400" w:type="dxa"/>
          </w:tcPr>
          <w:p w14:paraId="5CAAC8C1" w14:textId="0FAA11A5" w:rsidR="001A118F" w:rsidRPr="00124796" w:rsidRDefault="001A118F" w:rsidP="001A118F">
            <w:pPr>
              <w:overflowPunct/>
              <w:autoSpaceDE/>
              <w:autoSpaceDN/>
              <w:adjustRightInd/>
              <w:spacing w:after="0"/>
              <w:textAlignment w:val="auto"/>
              <w:rPr>
                <w:rFonts w:eastAsia="ＭＳ 明朝"/>
                <w:sz w:val="16"/>
                <w:szCs w:val="16"/>
                <w:lang w:eastAsia="ja-JP"/>
              </w:rPr>
            </w:pPr>
            <w:r w:rsidRPr="00DF4BD6">
              <w:rPr>
                <w:rFonts w:eastAsia="ＭＳ 明朝"/>
                <w:sz w:val="16"/>
                <w:szCs w:val="16"/>
                <w:lang w:eastAsia="ja-JP"/>
              </w:rPr>
              <w:t>2687544.2100484500000000</w:t>
            </w:r>
          </w:p>
        </w:tc>
      </w:tr>
    </w:tbl>
    <w:p w14:paraId="3C3E3C9B" w14:textId="706FDC4A" w:rsidR="00E272E4" w:rsidRDefault="00E272E4" w:rsidP="00E272E4">
      <w:pPr>
        <w:overflowPunct/>
        <w:autoSpaceDE/>
        <w:autoSpaceDN/>
        <w:adjustRightInd/>
        <w:spacing w:after="0"/>
        <w:textAlignment w:val="auto"/>
        <w:rPr>
          <w:rFonts w:eastAsia="ＭＳ 明朝"/>
          <w:b/>
          <w:bCs/>
          <w:lang w:eastAsia="ja-JP"/>
        </w:rPr>
      </w:pPr>
      <w:r>
        <w:rPr>
          <w:rFonts w:eastAsia="ＭＳ 明朝" w:hint="eastAsia"/>
          <w:b/>
          <w:bCs/>
          <w:lang w:eastAsia="ja-JP"/>
        </w:rPr>
        <w:t>UE velocity in ECI</w:t>
      </w:r>
    </w:p>
    <w:tbl>
      <w:tblPr>
        <w:tblStyle w:val="aff2"/>
        <w:tblW w:w="0" w:type="auto"/>
        <w:tblLayout w:type="fixed"/>
        <w:tblLook w:val="04A0" w:firstRow="1" w:lastRow="0" w:firstColumn="1" w:lastColumn="0" w:noHBand="0" w:noVBand="1"/>
      </w:tblPr>
      <w:tblGrid>
        <w:gridCol w:w="846"/>
        <w:gridCol w:w="2409"/>
        <w:gridCol w:w="2410"/>
        <w:gridCol w:w="2410"/>
      </w:tblGrid>
      <w:tr w:rsidR="00E272E4" w:rsidRPr="00124796" w14:paraId="0A6C8388" w14:textId="77777777" w:rsidTr="00F37696">
        <w:tc>
          <w:tcPr>
            <w:tcW w:w="846" w:type="dxa"/>
          </w:tcPr>
          <w:p w14:paraId="3AA7E28C" w14:textId="77777777" w:rsidR="00E272E4" w:rsidRPr="00124796" w:rsidRDefault="00E272E4"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Time [s]</w:t>
            </w:r>
          </w:p>
        </w:tc>
        <w:tc>
          <w:tcPr>
            <w:tcW w:w="2409" w:type="dxa"/>
          </w:tcPr>
          <w:p w14:paraId="55AADF56" w14:textId="6BD30C1A" w:rsidR="00E272E4"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hint="eastAsia"/>
                <w:i/>
                <w:iCs/>
                <w:sz w:val="16"/>
                <w:szCs w:val="16"/>
                <w:lang w:eastAsia="ja-JP"/>
              </w:rPr>
              <w:t>v</w:t>
            </w:r>
            <w:r w:rsidRPr="001A3D93">
              <w:rPr>
                <w:rFonts w:eastAsia="ＭＳ 明朝"/>
                <w:i/>
                <w:iCs/>
                <w:sz w:val="16"/>
                <w:szCs w:val="16"/>
                <w:vertAlign w:val="subscript"/>
                <w:lang w:eastAsia="ja-JP"/>
              </w:rPr>
              <w:t>x</w:t>
            </w:r>
            <w:r>
              <w:rPr>
                <w:rFonts w:eastAsia="ＭＳ 明朝" w:hint="eastAsia"/>
                <w:sz w:val="16"/>
                <w:szCs w:val="16"/>
                <w:vertAlign w:val="subscript"/>
                <w:lang w:eastAsia="ja-JP"/>
              </w:rPr>
              <w:t>,</w:t>
            </w:r>
            <w:r w:rsidRPr="001A3D93">
              <w:rPr>
                <w:rFonts w:eastAsia="ＭＳ 明朝" w:hint="eastAsia"/>
                <w:sz w:val="16"/>
                <w:szCs w:val="16"/>
                <w:vertAlign w:val="subscript"/>
                <w:lang w:eastAsia="ja-JP"/>
              </w:rPr>
              <w:t>UE</w:t>
            </w:r>
            <w:r w:rsidRPr="001A3D9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E272E4" w:rsidRPr="00124796">
              <w:rPr>
                <w:rFonts w:eastAsia="ＭＳ 明朝"/>
                <w:sz w:val="16"/>
                <w:szCs w:val="16"/>
                <w:lang w:eastAsia="ja-JP"/>
              </w:rPr>
              <w:t xml:space="preserve"> [m/s]</w:t>
            </w:r>
          </w:p>
        </w:tc>
        <w:tc>
          <w:tcPr>
            <w:tcW w:w="2410" w:type="dxa"/>
          </w:tcPr>
          <w:p w14:paraId="1746D537" w14:textId="0D1E46FD" w:rsidR="00E272E4"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hint="eastAsia"/>
                <w:i/>
                <w:iCs/>
                <w:sz w:val="16"/>
                <w:szCs w:val="16"/>
                <w:lang w:eastAsia="ja-JP"/>
              </w:rPr>
              <w:t>v</w:t>
            </w:r>
            <w:r>
              <w:rPr>
                <w:rFonts w:eastAsia="ＭＳ 明朝" w:hint="eastAsia"/>
                <w:i/>
                <w:iCs/>
                <w:sz w:val="16"/>
                <w:szCs w:val="16"/>
                <w:vertAlign w:val="subscript"/>
                <w:lang w:eastAsia="ja-JP"/>
              </w:rPr>
              <w:t>y</w:t>
            </w:r>
            <w:r>
              <w:rPr>
                <w:rFonts w:eastAsia="ＭＳ 明朝" w:hint="eastAsia"/>
                <w:sz w:val="16"/>
                <w:szCs w:val="16"/>
                <w:vertAlign w:val="subscript"/>
                <w:lang w:eastAsia="ja-JP"/>
              </w:rPr>
              <w:t>,</w:t>
            </w:r>
            <w:r w:rsidRPr="001A3D93">
              <w:rPr>
                <w:rFonts w:eastAsia="ＭＳ 明朝" w:hint="eastAsia"/>
                <w:sz w:val="16"/>
                <w:szCs w:val="16"/>
                <w:vertAlign w:val="subscript"/>
                <w:lang w:eastAsia="ja-JP"/>
              </w:rPr>
              <w:t>UE</w:t>
            </w:r>
            <w:r w:rsidRPr="001A3D9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E272E4" w:rsidRPr="00124796">
              <w:rPr>
                <w:rFonts w:eastAsia="ＭＳ 明朝"/>
                <w:sz w:val="16"/>
                <w:szCs w:val="16"/>
                <w:lang w:eastAsia="ja-JP"/>
              </w:rPr>
              <w:t xml:space="preserve"> [m/s]</w:t>
            </w:r>
          </w:p>
        </w:tc>
        <w:tc>
          <w:tcPr>
            <w:tcW w:w="2410" w:type="dxa"/>
          </w:tcPr>
          <w:p w14:paraId="136E52D5" w14:textId="536BCCF2" w:rsidR="00E272E4"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hint="eastAsia"/>
                <w:i/>
                <w:iCs/>
                <w:sz w:val="16"/>
                <w:szCs w:val="16"/>
                <w:lang w:eastAsia="ja-JP"/>
              </w:rPr>
              <w:t>v</w:t>
            </w:r>
            <w:r>
              <w:rPr>
                <w:rFonts w:eastAsia="ＭＳ 明朝" w:hint="eastAsia"/>
                <w:i/>
                <w:iCs/>
                <w:sz w:val="16"/>
                <w:szCs w:val="16"/>
                <w:vertAlign w:val="subscript"/>
                <w:lang w:eastAsia="ja-JP"/>
              </w:rPr>
              <w:t>z</w:t>
            </w:r>
            <w:r>
              <w:rPr>
                <w:rFonts w:eastAsia="ＭＳ 明朝" w:hint="eastAsia"/>
                <w:sz w:val="16"/>
                <w:szCs w:val="16"/>
                <w:vertAlign w:val="subscript"/>
                <w:lang w:eastAsia="ja-JP"/>
              </w:rPr>
              <w:t>,</w:t>
            </w:r>
            <w:r w:rsidRPr="001A3D93">
              <w:rPr>
                <w:rFonts w:eastAsia="ＭＳ 明朝" w:hint="eastAsia"/>
                <w:sz w:val="16"/>
                <w:szCs w:val="16"/>
                <w:vertAlign w:val="subscript"/>
                <w:lang w:eastAsia="ja-JP"/>
              </w:rPr>
              <w:t>UE</w:t>
            </w:r>
            <w:r w:rsidRPr="001A3D93">
              <w:rPr>
                <w:rFonts w:eastAsia="ＭＳ 明朝"/>
                <w:sz w:val="16"/>
                <w:szCs w:val="16"/>
                <w:vertAlign w:val="superscript"/>
                <w:lang w:eastAsia="ja-JP"/>
              </w:rPr>
              <w:t>EC</w:t>
            </w:r>
            <w:r>
              <w:rPr>
                <w:rFonts w:eastAsia="ＭＳ 明朝" w:hint="eastAsia"/>
                <w:sz w:val="16"/>
                <w:szCs w:val="16"/>
                <w:vertAlign w:val="superscript"/>
                <w:lang w:eastAsia="ja-JP"/>
              </w:rPr>
              <w:t>I</w:t>
            </w:r>
            <w:proofErr w:type="spellEnd"/>
            <w:proofErr w:type="gramEnd"/>
            <w:r w:rsidR="00E272E4" w:rsidRPr="00124796">
              <w:rPr>
                <w:rFonts w:eastAsia="ＭＳ 明朝" w:hint="eastAsia"/>
                <w:sz w:val="16"/>
                <w:szCs w:val="16"/>
                <w:lang w:eastAsia="ja-JP"/>
              </w:rPr>
              <w:t xml:space="preserve"> </w:t>
            </w:r>
            <w:r w:rsidR="00E272E4" w:rsidRPr="00124796">
              <w:rPr>
                <w:rFonts w:eastAsia="ＭＳ 明朝"/>
                <w:sz w:val="16"/>
                <w:szCs w:val="16"/>
                <w:lang w:eastAsia="ja-JP"/>
              </w:rPr>
              <w:t>[m/s]</w:t>
            </w:r>
          </w:p>
        </w:tc>
      </w:tr>
      <w:tr w:rsidR="00E272E4" w:rsidRPr="00124796" w14:paraId="1D0F5057" w14:textId="77777777" w:rsidTr="00F37696">
        <w:tc>
          <w:tcPr>
            <w:tcW w:w="846" w:type="dxa"/>
          </w:tcPr>
          <w:p w14:paraId="7FFEBD30" w14:textId="77777777" w:rsidR="00E272E4" w:rsidRPr="00124796" w:rsidRDefault="00E272E4"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128</w:t>
            </w:r>
          </w:p>
        </w:tc>
        <w:tc>
          <w:tcPr>
            <w:tcW w:w="2409" w:type="dxa"/>
          </w:tcPr>
          <w:p w14:paraId="6AACD0E6" w14:textId="104C99B3" w:rsidR="00E272E4" w:rsidRPr="00124796" w:rsidRDefault="00154F70" w:rsidP="00F37696">
            <w:pPr>
              <w:overflowPunct/>
              <w:autoSpaceDE/>
              <w:autoSpaceDN/>
              <w:adjustRightInd/>
              <w:spacing w:after="0"/>
              <w:textAlignment w:val="auto"/>
              <w:rPr>
                <w:rFonts w:eastAsia="ＭＳ 明朝"/>
                <w:sz w:val="16"/>
                <w:szCs w:val="16"/>
                <w:lang w:eastAsia="ja-JP"/>
              </w:rPr>
            </w:pPr>
            <w:r w:rsidRPr="00154F70">
              <w:rPr>
                <w:rFonts w:eastAsia="ＭＳ 明朝"/>
                <w:sz w:val="16"/>
                <w:szCs w:val="16"/>
                <w:lang w:eastAsia="ja-JP"/>
              </w:rPr>
              <w:t>-359.1441593025830000</w:t>
            </w:r>
          </w:p>
        </w:tc>
        <w:tc>
          <w:tcPr>
            <w:tcW w:w="2410" w:type="dxa"/>
          </w:tcPr>
          <w:p w14:paraId="02D6E824" w14:textId="56A55576" w:rsidR="00E272E4" w:rsidRPr="00124796" w:rsidRDefault="00A54544" w:rsidP="00F37696">
            <w:pPr>
              <w:overflowPunct/>
              <w:autoSpaceDE/>
              <w:autoSpaceDN/>
              <w:adjustRightInd/>
              <w:spacing w:after="0"/>
              <w:textAlignment w:val="auto"/>
              <w:rPr>
                <w:rFonts w:eastAsia="ＭＳ 明朝"/>
                <w:sz w:val="16"/>
                <w:szCs w:val="16"/>
                <w:lang w:eastAsia="ja-JP"/>
              </w:rPr>
            </w:pPr>
            <w:r w:rsidRPr="00A54544">
              <w:rPr>
                <w:rFonts w:eastAsia="ＭＳ 明朝"/>
                <w:sz w:val="16"/>
                <w:szCs w:val="16"/>
                <w:lang w:eastAsia="ja-JP"/>
              </w:rPr>
              <w:t>-220.6081316485070000</w:t>
            </w:r>
          </w:p>
        </w:tc>
        <w:tc>
          <w:tcPr>
            <w:tcW w:w="2410" w:type="dxa"/>
          </w:tcPr>
          <w:p w14:paraId="099465BA" w14:textId="01C36220" w:rsidR="00E272E4" w:rsidRPr="00124796" w:rsidRDefault="00A54544" w:rsidP="00F37696">
            <w:pPr>
              <w:overflowPunct/>
              <w:autoSpaceDE/>
              <w:autoSpaceDN/>
              <w:adjustRightInd/>
              <w:spacing w:after="0"/>
              <w:textAlignment w:val="auto"/>
              <w:rPr>
                <w:rFonts w:eastAsia="ＭＳ 明朝"/>
                <w:sz w:val="16"/>
                <w:szCs w:val="16"/>
                <w:lang w:eastAsia="ja-JP"/>
              </w:rPr>
            </w:pPr>
            <w:r w:rsidRPr="001A118F">
              <w:rPr>
                <w:rFonts w:eastAsia="ＭＳ 明朝"/>
                <w:sz w:val="16"/>
                <w:szCs w:val="16"/>
                <w:lang w:eastAsia="ja-JP"/>
              </w:rPr>
              <w:t>0.0000000000000000</w:t>
            </w:r>
          </w:p>
        </w:tc>
      </w:tr>
    </w:tbl>
    <w:p w14:paraId="6F89D3D0" w14:textId="77777777" w:rsidR="00E272E4" w:rsidRDefault="00E272E4" w:rsidP="00E272E4">
      <w:pPr>
        <w:overflowPunct/>
        <w:autoSpaceDE/>
        <w:autoSpaceDN/>
        <w:adjustRightInd/>
        <w:spacing w:after="0"/>
        <w:textAlignment w:val="auto"/>
        <w:rPr>
          <w:rFonts w:eastAsia="ＭＳ 明朝"/>
          <w:b/>
          <w:bCs/>
          <w:lang w:eastAsia="ja-JP"/>
        </w:rPr>
      </w:pPr>
    </w:p>
    <w:p w14:paraId="073D2F47" w14:textId="44A9448F" w:rsidR="005709F9" w:rsidRPr="00B47D39" w:rsidRDefault="005709F9" w:rsidP="005709F9">
      <w:pPr>
        <w:overflowPunct/>
        <w:autoSpaceDE/>
        <w:autoSpaceDN/>
        <w:adjustRightInd/>
        <w:spacing w:after="0"/>
        <w:textAlignment w:val="auto"/>
        <w:rPr>
          <w:rFonts w:eastAsia="ＭＳ 明朝"/>
          <w:b/>
          <w:bCs/>
          <w:u w:val="single"/>
          <w:lang w:eastAsia="ja-JP"/>
        </w:rPr>
      </w:pPr>
      <w:r w:rsidRPr="00AF4309">
        <w:rPr>
          <w:rFonts w:eastAsia="ＭＳ 明朝" w:hint="eastAsia"/>
          <w:b/>
          <w:bCs/>
          <w:u w:val="single"/>
          <w:lang w:eastAsia="ja-JP"/>
        </w:rPr>
        <w:t>S</w:t>
      </w:r>
      <w:r w:rsidR="00ED2409">
        <w:rPr>
          <w:rFonts w:eastAsia="ＭＳ 明朝" w:hint="eastAsia"/>
          <w:b/>
          <w:bCs/>
          <w:u w:val="single"/>
          <w:lang w:eastAsia="ja-JP"/>
        </w:rPr>
        <w:t xml:space="preserve">tep 3: </w:t>
      </w:r>
      <w:r w:rsidR="00416BEC">
        <w:rPr>
          <w:rFonts w:eastAsia="ＭＳ 明朝" w:hint="eastAsia"/>
          <w:b/>
          <w:bCs/>
          <w:u w:val="single"/>
          <w:lang w:eastAsia="ja-JP"/>
        </w:rPr>
        <w:t xml:space="preserve">Calculation of </w:t>
      </w:r>
      <w:proofErr w:type="spellStart"/>
      <w:r w:rsidR="00416BEC" w:rsidRPr="00C02CD0">
        <w:rPr>
          <w:rFonts w:eastAsia="ＭＳ 明朝" w:hint="eastAsia"/>
          <w:b/>
          <w:bCs/>
          <w:i/>
          <w:iCs/>
          <w:u w:val="single"/>
          <w:lang w:eastAsia="ja-JP"/>
        </w:rPr>
        <w:t>R</w:t>
      </w:r>
      <w:r w:rsidR="00416BEC" w:rsidRPr="00416BEC">
        <w:rPr>
          <w:rFonts w:eastAsia="ＭＳ 明朝" w:hint="eastAsia"/>
          <w:b/>
          <w:bCs/>
          <w:u w:val="single"/>
          <w:vertAlign w:val="subscript"/>
          <w:lang w:eastAsia="ja-JP"/>
        </w:rPr>
        <w:t>DL</w:t>
      </w:r>
      <w:r w:rsidR="00B47D39">
        <w:rPr>
          <w:rFonts w:eastAsia="ＭＳ 明朝" w:hint="eastAsia"/>
          <w:b/>
          <w:bCs/>
          <w:u w:val="single"/>
          <w:lang w:eastAsia="ja-JP"/>
        </w:rPr>
        <w:t>at</w:t>
      </w:r>
      <w:proofErr w:type="spellEnd"/>
      <w:r w:rsidR="00B47D39">
        <w:rPr>
          <w:rFonts w:eastAsia="ＭＳ 明朝" w:hint="eastAsia"/>
          <w:b/>
          <w:bCs/>
          <w:u w:val="single"/>
          <w:lang w:eastAsia="ja-JP"/>
        </w:rPr>
        <w:t xml:space="preserve"> </w:t>
      </w:r>
      <w:proofErr w:type="spellStart"/>
      <w:r w:rsidR="00891A2A" w:rsidRPr="00C02CD0">
        <w:rPr>
          <w:rFonts w:eastAsia="ＭＳ 明朝" w:hint="eastAsia"/>
          <w:b/>
          <w:bCs/>
          <w:i/>
          <w:iCs/>
          <w:u w:val="single"/>
          <w:lang w:eastAsia="ja-JP"/>
        </w:rPr>
        <w:t>t</w:t>
      </w:r>
      <w:r w:rsidR="00DD3ECF" w:rsidRPr="00C02CD0">
        <w:rPr>
          <w:rFonts w:eastAsia="ＭＳ 明朝" w:hint="eastAsia"/>
          <w:b/>
          <w:bCs/>
          <w:i/>
          <w:iCs/>
          <w:u w:val="single"/>
          <w:vertAlign w:val="subscript"/>
          <w:lang w:eastAsia="ja-JP"/>
        </w:rPr>
        <w:t>T</w:t>
      </w:r>
      <w:proofErr w:type="spellEnd"/>
    </w:p>
    <w:p w14:paraId="35B7497C" w14:textId="2A33A35D" w:rsidR="00416BEC" w:rsidRPr="001D637D" w:rsidRDefault="00416BEC" w:rsidP="005709F9">
      <w:pPr>
        <w:overflowPunct/>
        <w:autoSpaceDE/>
        <w:autoSpaceDN/>
        <w:adjustRightInd/>
        <w:spacing w:after="0"/>
        <w:textAlignment w:val="auto"/>
        <w:rPr>
          <w:rFonts w:eastAsia="ＭＳ 明朝"/>
          <w:lang w:eastAsia="ja-JP"/>
        </w:rPr>
      </w:pPr>
      <w:r w:rsidRPr="001D637D">
        <w:rPr>
          <w:rFonts w:eastAsia="ＭＳ 明朝" w:hint="eastAsia"/>
          <w:lang w:eastAsia="ja-JP"/>
        </w:rPr>
        <w:t>Based on the previous equation</w:t>
      </w:r>
      <w:r w:rsidR="00BF4107">
        <w:rPr>
          <w:rFonts w:eastAsia="ＭＳ 明朝" w:hint="eastAsia"/>
          <w:lang w:eastAsia="ja-JP"/>
        </w:rPr>
        <w:t xml:space="preserve"> </w:t>
      </w:r>
      <w:r w:rsidRPr="001D637D">
        <w:rPr>
          <w:rFonts w:eastAsia="ＭＳ 明朝" w:hint="eastAsia"/>
          <w:lang w:eastAsia="ja-JP"/>
        </w:rPr>
        <w:t xml:space="preserve">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DL</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w:r w:rsidR="00BF4107">
        <w:rPr>
          <w:rFonts w:eastAsia="ＭＳ 明朝" w:hint="eastAsia"/>
          <w:lang w:eastAsia="ja-JP"/>
        </w:rPr>
        <w:t xml:space="preserve">,  </w:t>
      </w:r>
      <w:r w:rsidR="00994B5A">
        <w:rPr>
          <w:rFonts w:eastAsia="ＭＳ 明朝" w:hint="eastAsia"/>
          <w:lang w:eastAsia="ja-JP"/>
        </w:rPr>
        <w:t xml:space="preserve">we </w:t>
      </w:r>
      <w:r w:rsidR="00635F60">
        <w:rPr>
          <w:rFonts w:eastAsia="ＭＳ 明朝" w:hint="eastAsia"/>
          <w:lang w:eastAsia="ja-JP"/>
        </w:rPr>
        <w:t xml:space="preserve">calculate the </w:t>
      </w:r>
      <w:r w:rsidR="00635F60" w:rsidRPr="00AD2032">
        <w:rPr>
          <w:rFonts w:eastAsia="ＭＳ 明朝" w:hint="eastAsia"/>
          <w:b/>
          <w:bCs/>
          <w:i/>
          <w:iCs/>
          <w:lang w:eastAsia="ja-JP"/>
        </w:rPr>
        <w:t>R</w:t>
      </w:r>
      <w:r w:rsidR="00635F60" w:rsidRPr="004D486E">
        <w:rPr>
          <w:rFonts w:eastAsia="ＭＳ 明朝" w:hint="eastAsia"/>
          <w:vertAlign w:val="subscript"/>
          <w:lang w:eastAsia="ja-JP"/>
        </w:rPr>
        <w:t>DL</w:t>
      </w:r>
      <w:r w:rsidR="00B47D39" w:rsidRPr="00B47D39">
        <w:rPr>
          <w:rFonts w:eastAsia="ＭＳ 明朝" w:hint="eastAsia"/>
          <w:lang w:eastAsia="ja-JP"/>
        </w:rPr>
        <w:t xml:space="preserve"> at</w:t>
      </w:r>
      <w:r w:rsidR="00B47D39">
        <w:rPr>
          <w:rFonts w:eastAsia="ＭＳ 明朝" w:hint="eastAsia"/>
          <w:lang w:eastAsia="ja-JP"/>
        </w:rPr>
        <w:t xml:space="preserve"> </w:t>
      </w:r>
      <w:proofErr w:type="spellStart"/>
      <w:r w:rsidR="00677B85" w:rsidRPr="00C02CD0">
        <w:rPr>
          <w:rFonts w:eastAsia="ＭＳ 明朝" w:hint="eastAsia"/>
          <w:i/>
          <w:iCs/>
          <w:lang w:eastAsia="ja-JP"/>
        </w:rPr>
        <w:t>t</w:t>
      </w:r>
      <w:r w:rsidR="00677B85" w:rsidRPr="00C02CD0">
        <w:rPr>
          <w:rFonts w:eastAsia="ＭＳ 明朝" w:hint="eastAsia"/>
          <w:i/>
          <w:iCs/>
          <w:vertAlign w:val="subscript"/>
          <w:lang w:eastAsia="ja-JP"/>
        </w:rPr>
        <w:t>T</w:t>
      </w:r>
      <w:proofErr w:type="spellEnd"/>
      <w:r w:rsidR="00677B85">
        <w:rPr>
          <w:rFonts w:eastAsia="ＭＳ 明朝" w:hint="eastAsia"/>
          <w:lang w:eastAsia="ja-JP"/>
        </w:rPr>
        <w:t xml:space="preserve"> (@128 s)</w:t>
      </w:r>
      <w:r w:rsidR="00635F60">
        <w:rPr>
          <w:rFonts w:eastAsia="ＭＳ 明朝" w:hint="eastAsia"/>
          <w:lang w:eastAsia="ja-JP"/>
        </w:rPr>
        <w:t xml:space="preserve">. Here </w:t>
      </w:r>
      <w:r w:rsidR="00BF4107">
        <w:rPr>
          <w:rFonts w:eastAsia="ＭＳ 明朝" w:hint="eastAsia"/>
          <w:lang w:eastAsia="ja-JP"/>
        </w:rPr>
        <w:t xml:space="preserve">we </w:t>
      </w:r>
      <w:r w:rsidR="008F6FDD">
        <w:rPr>
          <w:rFonts w:eastAsia="ＭＳ 明朝" w:hint="eastAsia"/>
          <w:lang w:eastAsia="ja-JP"/>
        </w:rPr>
        <w:t>assume the position vectors as follows.</w:t>
      </w:r>
    </w:p>
    <w:p w14:paraId="514B72BC" w14:textId="10380B28" w:rsidR="005709F9" w:rsidRDefault="005709F9" w:rsidP="005709F9">
      <w:pPr>
        <w:overflowPunct/>
        <w:autoSpaceDE/>
        <w:autoSpaceDN/>
        <w:adjustRightInd/>
        <w:spacing w:after="0"/>
        <w:textAlignment w:val="auto"/>
        <w:rPr>
          <w:rFonts w:eastAsia="ＭＳ 明朝"/>
          <w:b/>
          <w:bCs/>
          <w:lang w:eastAsia="ja-JP"/>
        </w:rPr>
      </w:pPr>
      <w:r>
        <w:rPr>
          <w:rFonts w:eastAsia="ＭＳ 明朝" w:hint="eastAsia"/>
          <w:b/>
          <w:bCs/>
          <w:lang w:eastAsia="ja-JP"/>
        </w:rPr>
        <w:t xml:space="preserve">　　</w:t>
      </w:r>
      <w:proofErr w:type="spellStart"/>
      <w:r w:rsidRPr="0082050E">
        <w:rPr>
          <w:rFonts w:eastAsia="ＭＳ 明朝" w:hint="eastAsia"/>
          <w:b/>
          <w:bCs/>
          <w:i/>
          <w:iCs/>
          <w:lang w:eastAsia="ja-JP"/>
        </w:rPr>
        <w:t>r</w:t>
      </w:r>
      <w:r w:rsidRPr="0082050E">
        <w:rPr>
          <w:rFonts w:eastAsia="ＭＳ 明朝" w:hint="eastAsia"/>
          <w:i/>
          <w:iCs/>
          <w:vertAlign w:val="subscript"/>
          <w:lang w:eastAsia="ja-JP"/>
        </w:rPr>
        <w:t>T</w:t>
      </w:r>
      <w:proofErr w:type="spellEnd"/>
      <w:r>
        <w:rPr>
          <w:rFonts w:eastAsia="ＭＳ 明朝" w:hint="eastAsia"/>
          <w:b/>
          <w:bCs/>
          <w:lang w:eastAsia="ja-JP"/>
        </w:rPr>
        <w:t xml:space="preserve"> =</w:t>
      </w:r>
      <w:r w:rsidRPr="00C02CD0">
        <w:rPr>
          <w:rFonts w:eastAsia="ＭＳ 明朝" w:hint="eastAsia"/>
          <w:b/>
          <w:bCs/>
          <w:i/>
          <w:iCs/>
          <w:lang w:eastAsia="ja-JP"/>
        </w:rPr>
        <w:t xml:space="preserve"> </w:t>
      </w:r>
      <w:proofErr w:type="spellStart"/>
      <w:r w:rsidRPr="00C02CD0">
        <w:rPr>
          <w:rFonts w:eastAsia="ＭＳ 明朝" w:hint="eastAsia"/>
          <w:b/>
          <w:bCs/>
          <w:i/>
          <w:iCs/>
          <w:lang w:eastAsia="ja-JP"/>
        </w:rPr>
        <w:t>r</w:t>
      </w:r>
      <w:r w:rsidRPr="001A3D93">
        <w:rPr>
          <w:rFonts w:eastAsia="ＭＳ 明朝" w:hint="eastAsia"/>
          <w:vertAlign w:val="subscript"/>
          <w:lang w:eastAsia="ja-JP"/>
        </w:rPr>
        <w:t>SV</w:t>
      </w:r>
      <w:r w:rsidRPr="001A3D93">
        <w:rPr>
          <w:rFonts w:eastAsia="ＭＳ 明朝" w:hint="eastAsia"/>
          <w:vertAlign w:val="superscript"/>
          <w:lang w:eastAsia="ja-JP"/>
        </w:rPr>
        <w:t>ECI</w:t>
      </w:r>
      <w:proofErr w:type="spellEnd"/>
      <w:r>
        <w:rPr>
          <w:rFonts w:eastAsia="ＭＳ 明朝" w:hint="eastAsia"/>
          <w:b/>
          <w:bCs/>
          <w:lang w:eastAsia="ja-JP"/>
        </w:rPr>
        <w:t xml:space="preserve"> </w:t>
      </w:r>
      <w:r w:rsidRPr="00F73906">
        <w:rPr>
          <w:rFonts w:eastAsia="ＭＳ 明朝" w:hint="eastAsia"/>
          <w:lang w:eastAsia="ja-JP"/>
        </w:rPr>
        <w:t>(</w:t>
      </w:r>
      <w:r w:rsidR="008F6FDD" w:rsidRPr="00F73906">
        <w:rPr>
          <w:rFonts w:eastAsia="ＭＳ 明朝" w:hint="eastAsia"/>
          <w:lang w:eastAsia="ja-JP"/>
        </w:rPr>
        <w:t>Satellite is the transmitter</w:t>
      </w:r>
      <w:r w:rsidRPr="00F73906">
        <w:rPr>
          <w:rFonts w:eastAsia="ＭＳ 明朝" w:hint="eastAsia"/>
          <w:lang w:eastAsia="ja-JP"/>
        </w:rPr>
        <w:t>)</w:t>
      </w:r>
    </w:p>
    <w:p w14:paraId="567D7C20" w14:textId="0C20A056" w:rsidR="005709F9" w:rsidRDefault="005709F9" w:rsidP="005709F9">
      <w:pPr>
        <w:overflowPunct/>
        <w:autoSpaceDE/>
        <w:autoSpaceDN/>
        <w:adjustRightInd/>
        <w:spacing w:after="0"/>
        <w:textAlignment w:val="auto"/>
        <w:rPr>
          <w:rFonts w:eastAsia="ＭＳ 明朝"/>
          <w:b/>
          <w:bCs/>
          <w:lang w:eastAsia="ja-JP"/>
        </w:rPr>
      </w:pPr>
      <w:r>
        <w:rPr>
          <w:rFonts w:eastAsia="ＭＳ 明朝" w:hint="eastAsia"/>
          <w:b/>
          <w:bCs/>
          <w:lang w:eastAsia="ja-JP"/>
        </w:rPr>
        <w:t xml:space="preserve">　　</w:t>
      </w:r>
      <w:proofErr w:type="spellStart"/>
      <w:r w:rsidRPr="0082050E">
        <w:rPr>
          <w:rFonts w:eastAsia="ＭＳ 明朝" w:hint="eastAsia"/>
          <w:b/>
          <w:bCs/>
          <w:i/>
          <w:iCs/>
          <w:lang w:eastAsia="ja-JP"/>
        </w:rPr>
        <w:t>r</w:t>
      </w:r>
      <w:r w:rsidRPr="0082050E">
        <w:rPr>
          <w:rFonts w:eastAsia="ＭＳ 明朝" w:hint="eastAsia"/>
          <w:i/>
          <w:iCs/>
          <w:vertAlign w:val="subscript"/>
          <w:lang w:eastAsia="ja-JP"/>
        </w:rPr>
        <w:t>R</w:t>
      </w:r>
      <w:proofErr w:type="spellEnd"/>
      <w:r>
        <w:rPr>
          <w:rFonts w:eastAsia="ＭＳ 明朝" w:hint="eastAsia"/>
          <w:b/>
          <w:bCs/>
          <w:lang w:eastAsia="ja-JP"/>
        </w:rPr>
        <w:t xml:space="preserve"> =</w:t>
      </w:r>
      <w:r w:rsidRPr="00C02CD0">
        <w:rPr>
          <w:rFonts w:eastAsia="ＭＳ 明朝" w:hint="eastAsia"/>
          <w:b/>
          <w:bCs/>
          <w:i/>
          <w:iCs/>
          <w:lang w:eastAsia="ja-JP"/>
        </w:rPr>
        <w:t xml:space="preserve"> </w:t>
      </w:r>
      <w:proofErr w:type="spellStart"/>
      <w:r w:rsidRPr="00C02CD0">
        <w:rPr>
          <w:rFonts w:eastAsia="ＭＳ 明朝" w:hint="eastAsia"/>
          <w:b/>
          <w:bCs/>
          <w:i/>
          <w:iCs/>
          <w:lang w:eastAsia="ja-JP"/>
        </w:rPr>
        <w:t>r</w:t>
      </w:r>
      <w:r w:rsidRPr="001A3D93">
        <w:rPr>
          <w:rFonts w:eastAsia="ＭＳ 明朝" w:hint="eastAsia"/>
          <w:vertAlign w:val="subscript"/>
          <w:lang w:eastAsia="ja-JP"/>
        </w:rPr>
        <w:t>UE</w:t>
      </w:r>
      <w:r w:rsidRPr="001A3D93">
        <w:rPr>
          <w:rFonts w:eastAsia="ＭＳ 明朝" w:hint="eastAsia"/>
          <w:vertAlign w:val="superscript"/>
          <w:lang w:eastAsia="ja-JP"/>
        </w:rPr>
        <w:t>ECI</w:t>
      </w:r>
      <w:proofErr w:type="spellEnd"/>
      <w:r>
        <w:rPr>
          <w:rFonts w:eastAsia="ＭＳ 明朝" w:hint="eastAsia"/>
          <w:b/>
          <w:bCs/>
          <w:lang w:eastAsia="ja-JP"/>
        </w:rPr>
        <w:t xml:space="preserve"> </w:t>
      </w:r>
      <w:r w:rsidRPr="00F73906">
        <w:rPr>
          <w:rFonts w:eastAsia="ＭＳ 明朝" w:hint="eastAsia"/>
          <w:lang w:eastAsia="ja-JP"/>
        </w:rPr>
        <w:t>(</w:t>
      </w:r>
      <w:r w:rsidR="00F73906" w:rsidRPr="00F73906">
        <w:rPr>
          <w:rFonts w:eastAsia="ＭＳ 明朝" w:hint="eastAsia"/>
          <w:lang w:eastAsia="ja-JP"/>
        </w:rPr>
        <w:t>UE is the receiver</w:t>
      </w:r>
      <w:r w:rsidRPr="00F73906">
        <w:rPr>
          <w:rFonts w:eastAsia="ＭＳ 明朝" w:hint="eastAsia"/>
          <w:lang w:eastAsia="ja-JP"/>
        </w:rPr>
        <w:t>)</w:t>
      </w:r>
    </w:p>
    <w:p w14:paraId="270FABB2" w14:textId="77777777" w:rsidR="005709F9" w:rsidRDefault="005709F9" w:rsidP="005709F9">
      <w:pPr>
        <w:overflowPunct/>
        <w:autoSpaceDE/>
        <w:autoSpaceDN/>
        <w:adjustRightInd/>
        <w:spacing w:after="0"/>
        <w:textAlignment w:val="auto"/>
        <w:rPr>
          <w:rFonts w:eastAsia="ＭＳ 明朝"/>
          <w:b/>
          <w:bCs/>
          <w:lang w:eastAsia="ja-JP"/>
        </w:rPr>
      </w:pPr>
    </w:p>
    <w:p w14:paraId="14AEBC35" w14:textId="289D5D7A" w:rsidR="002D2C9D" w:rsidRDefault="002D2C9D" w:rsidP="005709F9">
      <w:pPr>
        <w:overflowPunct/>
        <w:autoSpaceDE/>
        <w:autoSpaceDN/>
        <w:adjustRightInd/>
        <w:spacing w:after="0"/>
        <w:textAlignment w:val="auto"/>
        <w:rPr>
          <w:rFonts w:eastAsia="ＭＳ 明朝"/>
          <w:lang w:eastAsia="ja-JP"/>
        </w:rPr>
      </w:pPr>
      <w:r w:rsidRPr="002D2C9D">
        <w:rPr>
          <w:rFonts w:eastAsia="ＭＳ 明朝" w:hint="eastAsia"/>
          <w:lang w:eastAsia="ja-JP"/>
        </w:rPr>
        <w:t xml:space="preserve">Here the last column of the </w:t>
      </w:r>
      <w:r w:rsidR="00677B85">
        <w:rPr>
          <w:rFonts w:eastAsia="ＭＳ 明朝" w:hint="eastAsia"/>
          <w:lang w:eastAsia="ja-JP"/>
        </w:rPr>
        <w:t xml:space="preserve">following table is root sum square of </w:t>
      </w:r>
      <w:r w:rsidR="00677B85" w:rsidRPr="00C02CD0">
        <w:rPr>
          <w:rFonts w:eastAsia="ＭＳ 明朝" w:hint="eastAsia"/>
          <w:i/>
          <w:iCs/>
          <w:lang w:eastAsia="ja-JP"/>
        </w:rPr>
        <w:t>Rx</w:t>
      </w:r>
      <w:r w:rsidR="00677B85">
        <w:rPr>
          <w:rFonts w:eastAsia="ＭＳ 明朝" w:hint="eastAsia"/>
          <w:lang w:eastAsia="ja-JP"/>
        </w:rPr>
        <w:t>,</w:t>
      </w:r>
      <w:r w:rsidR="00677B85" w:rsidRPr="00C02CD0">
        <w:rPr>
          <w:rFonts w:eastAsia="ＭＳ 明朝" w:hint="eastAsia"/>
          <w:i/>
          <w:iCs/>
          <w:lang w:eastAsia="ja-JP"/>
        </w:rPr>
        <w:t xml:space="preserve"> Ry</w:t>
      </w:r>
      <w:r w:rsidR="00677B85">
        <w:rPr>
          <w:rFonts w:eastAsia="ＭＳ 明朝" w:hint="eastAsia"/>
          <w:lang w:eastAsia="ja-JP"/>
        </w:rPr>
        <w:t xml:space="preserve"> and </w:t>
      </w:r>
      <w:r w:rsidR="00677B85" w:rsidRPr="00C02CD0">
        <w:rPr>
          <w:rFonts w:eastAsia="ＭＳ 明朝" w:hint="eastAsia"/>
          <w:i/>
          <w:iCs/>
          <w:lang w:eastAsia="ja-JP"/>
        </w:rPr>
        <w:t>Rz</w:t>
      </w:r>
      <w:r w:rsidR="00677B85">
        <w:rPr>
          <w:rFonts w:eastAsia="ＭＳ 明朝" w:hint="eastAsia"/>
          <w:lang w:eastAsia="ja-JP"/>
        </w:rPr>
        <w:t>.</w:t>
      </w:r>
    </w:p>
    <w:p w14:paraId="1F3A9DDD" w14:textId="47F6F609" w:rsidR="005709F9" w:rsidRPr="00F04489" w:rsidRDefault="00000000" w:rsidP="00F04489">
      <w:pPr>
        <w:overflowPunct/>
        <w:autoSpaceDE/>
        <w:autoSpaceDN/>
        <w:adjustRightInd/>
        <w:spacing w:after="0"/>
        <w:textAlignment w:val="auto"/>
        <w:rPr>
          <w:rFonts w:eastAsia="ＭＳ 明朝"/>
          <w:lang w:eastAsia="ja-JP"/>
        </w:rPr>
      </w:pPr>
      <m:oMathPara>
        <m:oMathParaPr>
          <m:jc m:val="left"/>
        </m:oMathPara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DL</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m:oMathPara>
    </w:p>
    <w:tbl>
      <w:tblPr>
        <w:tblStyle w:val="aff2"/>
        <w:tblW w:w="9634" w:type="dxa"/>
        <w:tblLayout w:type="fixed"/>
        <w:tblLook w:val="04A0" w:firstRow="1" w:lastRow="0" w:firstColumn="1" w:lastColumn="0" w:noHBand="0" w:noVBand="1"/>
      </w:tblPr>
      <w:tblGrid>
        <w:gridCol w:w="846"/>
        <w:gridCol w:w="2197"/>
        <w:gridCol w:w="2197"/>
        <w:gridCol w:w="2197"/>
        <w:gridCol w:w="2197"/>
      </w:tblGrid>
      <w:tr w:rsidR="00170988" w:rsidRPr="00124796" w14:paraId="0E0408EA" w14:textId="453C1251" w:rsidTr="00813993">
        <w:tc>
          <w:tcPr>
            <w:tcW w:w="846" w:type="dxa"/>
          </w:tcPr>
          <w:p w14:paraId="06AF7FEC" w14:textId="77777777" w:rsidR="00170988" w:rsidRPr="00124796" w:rsidRDefault="00170988"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Time [s]</w:t>
            </w:r>
          </w:p>
        </w:tc>
        <w:tc>
          <w:tcPr>
            <w:tcW w:w="2197" w:type="dxa"/>
          </w:tcPr>
          <w:p w14:paraId="15CB2587" w14:textId="65B31B3F" w:rsidR="00170988" w:rsidRPr="00124796" w:rsidRDefault="00A242BF" w:rsidP="00F37696">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i/>
                <w:iCs/>
                <w:sz w:val="16"/>
                <w:szCs w:val="16"/>
                <w:lang w:eastAsia="ja-JP"/>
              </w:rPr>
              <w:t>R</w:t>
            </w:r>
            <w:r w:rsidRPr="001A3D93">
              <w:rPr>
                <w:rFonts w:eastAsia="ＭＳ 明朝"/>
                <w:sz w:val="16"/>
                <w:szCs w:val="16"/>
                <w:vertAlign w:val="subscript"/>
                <w:lang w:eastAsia="ja-JP"/>
              </w:rPr>
              <w:t>x</w:t>
            </w:r>
            <w:r w:rsidR="001A3D93" w:rsidRPr="001A3D93">
              <w:rPr>
                <w:rFonts w:eastAsia="ＭＳ 明朝" w:hint="eastAsia"/>
                <w:sz w:val="16"/>
                <w:szCs w:val="16"/>
                <w:vertAlign w:val="subscript"/>
                <w:lang w:eastAsia="ja-JP"/>
              </w:rPr>
              <w:t>,</w:t>
            </w:r>
            <w:r w:rsidRPr="001A3D93">
              <w:rPr>
                <w:rFonts w:eastAsia="ＭＳ 明朝"/>
                <w:sz w:val="16"/>
                <w:szCs w:val="16"/>
                <w:vertAlign w:val="subscript"/>
                <w:lang w:eastAsia="ja-JP"/>
              </w:rPr>
              <w:t>DL</w:t>
            </w:r>
            <w:r w:rsidRPr="001A3D93">
              <w:rPr>
                <w:rFonts w:eastAsia="ＭＳ 明朝"/>
                <w:sz w:val="16"/>
                <w:szCs w:val="16"/>
                <w:vertAlign w:val="superscript"/>
                <w:lang w:eastAsia="ja-JP"/>
              </w:rPr>
              <w:t>ECI</w:t>
            </w:r>
            <w:proofErr w:type="spellEnd"/>
            <w:proofErr w:type="gramEnd"/>
            <w:r w:rsidR="001A3D93">
              <w:rPr>
                <w:rFonts w:eastAsia="ＭＳ 明朝" w:hint="eastAsia"/>
                <w:sz w:val="16"/>
                <w:szCs w:val="16"/>
                <w:lang w:eastAsia="ja-JP"/>
              </w:rPr>
              <w:t>(</w:t>
            </w:r>
            <w:proofErr w:type="spellStart"/>
            <w:r w:rsidRPr="001A3D93">
              <w:rPr>
                <w:rFonts w:eastAsia="ＭＳ 明朝"/>
                <w:i/>
                <w:iCs/>
                <w:sz w:val="16"/>
                <w:szCs w:val="16"/>
                <w:lang w:eastAsia="ja-JP"/>
              </w:rPr>
              <w:t>t</w:t>
            </w:r>
            <w:r w:rsidRPr="001A3D93">
              <w:rPr>
                <w:rFonts w:eastAsia="ＭＳ 明朝"/>
                <w:i/>
                <w:iCs/>
                <w:sz w:val="16"/>
                <w:szCs w:val="16"/>
                <w:vertAlign w:val="subscript"/>
                <w:lang w:eastAsia="ja-JP"/>
              </w:rPr>
              <w:t>T</w:t>
            </w:r>
            <w:proofErr w:type="spellEnd"/>
            <w:r w:rsidR="001A3D93">
              <w:rPr>
                <w:rFonts w:eastAsia="ＭＳ 明朝" w:hint="eastAsia"/>
                <w:sz w:val="16"/>
                <w:szCs w:val="16"/>
                <w:lang w:eastAsia="ja-JP"/>
              </w:rPr>
              <w:t>)</w:t>
            </w:r>
            <w:r w:rsidRPr="00A242BF">
              <w:rPr>
                <w:rFonts w:eastAsia="ＭＳ 明朝"/>
                <w:sz w:val="16"/>
                <w:szCs w:val="16"/>
                <w:lang w:eastAsia="ja-JP"/>
              </w:rPr>
              <w:t xml:space="preserve"> [m]</w:t>
            </w:r>
            <w:r w:rsidRPr="00A242BF">
              <w:rPr>
                <w:rFonts w:eastAsia="ＭＳ 明朝"/>
                <w:sz w:val="16"/>
                <w:szCs w:val="16"/>
                <w:lang w:eastAsia="ja-JP"/>
              </w:rPr>
              <w:tab/>
            </w:r>
            <w:r w:rsidR="00170988" w:rsidRPr="00124796">
              <w:rPr>
                <w:rFonts w:eastAsia="ＭＳ 明朝"/>
                <w:sz w:val="16"/>
                <w:szCs w:val="16"/>
                <w:lang w:eastAsia="ja-JP"/>
              </w:rPr>
              <w:tab/>
            </w:r>
          </w:p>
        </w:tc>
        <w:tc>
          <w:tcPr>
            <w:tcW w:w="2197" w:type="dxa"/>
          </w:tcPr>
          <w:p w14:paraId="2D6B66A3" w14:textId="45C9F7B0" w:rsidR="00170988" w:rsidRPr="00124796" w:rsidRDefault="00A242BF" w:rsidP="00F37696">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i/>
                <w:iCs/>
                <w:sz w:val="16"/>
                <w:szCs w:val="16"/>
                <w:lang w:eastAsia="ja-JP"/>
              </w:rPr>
              <w:t>R</w:t>
            </w:r>
            <w:r w:rsidRPr="001A3D93">
              <w:rPr>
                <w:rFonts w:eastAsia="ＭＳ 明朝"/>
                <w:sz w:val="16"/>
                <w:szCs w:val="16"/>
                <w:vertAlign w:val="subscript"/>
                <w:lang w:eastAsia="ja-JP"/>
              </w:rPr>
              <w:t>y</w:t>
            </w:r>
            <w:r w:rsidR="001A3D93" w:rsidRPr="001A3D93">
              <w:rPr>
                <w:rFonts w:eastAsia="ＭＳ 明朝" w:hint="eastAsia"/>
                <w:sz w:val="16"/>
                <w:szCs w:val="16"/>
                <w:vertAlign w:val="subscript"/>
                <w:lang w:eastAsia="ja-JP"/>
              </w:rPr>
              <w:t>,</w:t>
            </w:r>
            <w:r w:rsidRPr="001A3D93">
              <w:rPr>
                <w:rFonts w:eastAsia="ＭＳ 明朝"/>
                <w:sz w:val="16"/>
                <w:szCs w:val="16"/>
                <w:vertAlign w:val="subscript"/>
                <w:lang w:eastAsia="ja-JP"/>
              </w:rPr>
              <w:t>DL</w:t>
            </w:r>
            <w:r w:rsidRPr="001A3D93">
              <w:rPr>
                <w:rFonts w:eastAsia="ＭＳ 明朝"/>
                <w:sz w:val="16"/>
                <w:szCs w:val="16"/>
                <w:vertAlign w:val="superscript"/>
                <w:lang w:eastAsia="ja-JP"/>
              </w:rPr>
              <w:t>ECI</w:t>
            </w:r>
            <w:proofErr w:type="spellEnd"/>
            <w:proofErr w:type="gramEnd"/>
            <w:r w:rsidR="001A3D93">
              <w:rPr>
                <w:rFonts w:eastAsia="ＭＳ 明朝" w:hint="eastAsia"/>
                <w:sz w:val="16"/>
                <w:szCs w:val="16"/>
                <w:lang w:eastAsia="ja-JP"/>
              </w:rPr>
              <w:t>(</w:t>
            </w:r>
            <w:proofErr w:type="spellStart"/>
            <w:r w:rsidR="001A3D93" w:rsidRPr="001A3D93">
              <w:rPr>
                <w:rFonts w:eastAsia="ＭＳ 明朝"/>
                <w:i/>
                <w:iCs/>
                <w:sz w:val="16"/>
                <w:szCs w:val="16"/>
                <w:lang w:eastAsia="ja-JP"/>
              </w:rPr>
              <w:t>t</w:t>
            </w:r>
            <w:r w:rsidR="001A3D93" w:rsidRPr="001A3D93">
              <w:rPr>
                <w:rFonts w:eastAsia="ＭＳ 明朝"/>
                <w:i/>
                <w:iCs/>
                <w:sz w:val="16"/>
                <w:szCs w:val="16"/>
                <w:vertAlign w:val="subscript"/>
                <w:lang w:eastAsia="ja-JP"/>
              </w:rPr>
              <w:t>T</w:t>
            </w:r>
            <w:proofErr w:type="spellEnd"/>
            <w:r w:rsidR="001A3D93">
              <w:rPr>
                <w:rFonts w:eastAsia="ＭＳ 明朝" w:hint="eastAsia"/>
                <w:sz w:val="16"/>
                <w:szCs w:val="16"/>
                <w:lang w:eastAsia="ja-JP"/>
              </w:rPr>
              <w:t>)</w:t>
            </w:r>
            <w:r w:rsidRPr="00A242BF">
              <w:rPr>
                <w:rFonts w:eastAsia="ＭＳ 明朝"/>
                <w:sz w:val="16"/>
                <w:szCs w:val="16"/>
                <w:lang w:eastAsia="ja-JP"/>
              </w:rPr>
              <w:t xml:space="preserve"> [m]</w:t>
            </w:r>
          </w:p>
        </w:tc>
        <w:tc>
          <w:tcPr>
            <w:tcW w:w="2197" w:type="dxa"/>
          </w:tcPr>
          <w:p w14:paraId="0C4D56B5" w14:textId="5A20EB29" w:rsidR="00170988" w:rsidRPr="00124796" w:rsidRDefault="001A3D93" w:rsidP="00F37696">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i/>
                <w:iCs/>
                <w:sz w:val="16"/>
                <w:szCs w:val="16"/>
                <w:lang w:eastAsia="ja-JP"/>
              </w:rPr>
              <w:t>R</w:t>
            </w:r>
            <w:r>
              <w:rPr>
                <w:rFonts w:eastAsia="ＭＳ 明朝" w:hint="eastAsia"/>
                <w:sz w:val="16"/>
                <w:szCs w:val="16"/>
                <w:vertAlign w:val="subscript"/>
                <w:lang w:eastAsia="ja-JP"/>
              </w:rPr>
              <w:t>z</w:t>
            </w:r>
            <w:r w:rsidRPr="001A3D93">
              <w:rPr>
                <w:rFonts w:eastAsia="ＭＳ 明朝" w:hint="eastAsia"/>
                <w:sz w:val="16"/>
                <w:szCs w:val="16"/>
                <w:vertAlign w:val="subscript"/>
                <w:lang w:eastAsia="ja-JP"/>
              </w:rPr>
              <w:t>,</w:t>
            </w:r>
            <w:r w:rsidRPr="001A3D93">
              <w:rPr>
                <w:rFonts w:eastAsia="ＭＳ 明朝"/>
                <w:sz w:val="16"/>
                <w:szCs w:val="16"/>
                <w:vertAlign w:val="subscript"/>
                <w:lang w:eastAsia="ja-JP"/>
              </w:rPr>
              <w:t>DL</w:t>
            </w:r>
            <w:r w:rsidRPr="001A3D93">
              <w:rPr>
                <w:rFonts w:eastAsia="ＭＳ 明朝"/>
                <w:sz w:val="16"/>
                <w:szCs w:val="16"/>
                <w:vertAlign w:val="superscript"/>
                <w:lang w:eastAsia="ja-JP"/>
              </w:rPr>
              <w:t>ECI</w:t>
            </w:r>
            <w:proofErr w:type="spellEnd"/>
            <w:proofErr w:type="gramEnd"/>
            <w:r>
              <w:rPr>
                <w:rFonts w:eastAsia="ＭＳ 明朝" w:hint="eastAsia"/>
                <w:sz w:val="16"/>
                <w:szCs w:val="16"/>
                <w:lang w:eastAsia="ja-JP"/>
              </w:rPr>
              <w:t>(</w:t>
            </w:r>
            <w:proofErr w:type="spellStart"/>
            <w:r w:rsidRPr="001A3D93">
              <w:rPr>
                <w:rFonts w:eastAsia="ＭＳ 明朝"/>
                <w:i/>
                <w:iCs/>
                <w:sz w:val="16"/>
                <w:szCs w:val="16"/>
                <w:lang w:eastAsia="ja-JP"/>
              </w:rPr>
              <w:t>t</w:t>
            </w:r>
            <w:r w:rsidRPr="001A3D93">
              <w:rPr>
                <w:rFonts w:eastAsia="ＭＳ 明朝"/>
                <w:i/>
                <w:iCs/>
                <w:sz w:val="16"/>
                <w:szCs w:val="16"/>
                <w:vertAlign w:val="subscript"/>
                <w:lang w:eastAsia="ja-JP"/>
              </w:rPr>
              <w:t>T</w:t>
            </w:r>
            <w:proofErr w:type="spellEnd"/>
            <w:r>
              <w:rPr>
                <w:rFonts w:eastAsia="ＭＳ 明朝" w:hint="eastAsia"/>
                <w:sz w:val="16"/>
                <w:szCs w:val="16"/>
                <w:lang w:eastAsia="ja-JP"/>
              </w:rPr>
              <w:t>)</w:t>
            </w:r>
            <w:r w:rsidR="00813993" w:rsidRPr="00813993">
              <w:rPr>
                <w:rFonts w:eastAsia="ＭＳ 明朝"/>
                <w:sz w:val="16"/>
                <w:szCs w:val="16"/>
                <w:lang w:eastAsia="ja-JP"/>
              </w:rPr>
              <w:t xml:space="preserve"> [m]</w:t>
            </w:r>
            <w:r w:rsidR="00813993" w:rsidRPr="00813993">
              <w:rPr>
                <w:rFonts w:eastAsia="ＭＳ 明朝"/>
                <w:sz w:val="16"/>
                <w:szCs w:val="16"/>
                <w:lang w:eastAsia="ja-JP"/>
              </w:rPr>
              <w:tab/>
            </w:r>
          </w:p>
        </w:tc>
        <w:tc>
          <w:tcPr>
            <w:tcW w:w="2197" w:type="dxa"/>
          </w:tcPr>
          <w:p w14:paraId="2C978EAF" w14:textId="520739A7" w:rsidR="00170988" w:rsidRPr="00124796" w:rsidRDefault="001A3D93" w:rsidP="00F37696">
            <w:pPr>
              <w:overflowPunct/>
              <w:autoSpaceDE/>
              <w:autoSpaceDN/>
              <w:adjustRightInd/>
              <w:spacing w:after="0"/>
              <w:textAlignment w:val="auto"/>
              <w:rPr>
                <w:rFonts w:eastAsia="ＭＳ 明朝"/>
                <w:sz w:val="16"/>
                <w:szCs w:val="16"/>
                <w:lang w:eastAsia="ja-JP"/>
              </w:rPr>
            </w:pPr>
            <w:r>
              <w:rPr>
                <w:rFonts w:eastAsia="ＭＳ 明朝" w:hint="eastAsia"/>
                <w:sz w:val="16"/>
                <w:szCs w:val="16"/>
                <w:lang w:eastAsia="ja-JP"/>
              </w:rPr>
              <w:t xml:space="preserve">| </w:t>
            </w:r>
            <w:proofErr w:type="gramStart"/>
            <w:r>
              <w:rPr>
                <w:rFonts w:eastAsia="ＭＳ 明朝" w:hint="eastAsia"/>
                <w:b/>
                <w:bCs/>
                <w:i/>
                <w:iCs/>
                <w:sz w:val="16"/>
                <w:szCs w:val="16"/>
                <w:lang w:eastAsia="ja-JP"/>
              </w:rPr>
              <w:t>R</w:t>
            </w:r>
            <w:r w:rsidR="002C5033" w:rsidRPr="001A3D93">
              <w:rPr>
                <w:rFonts w:eastAsia="ＭＳ 明朝"/>
                <w:sz w:val="16"/>
                <w:szCs w:val="16"/>
                <w:vertAlign w:val="subscript"/>
                <w:lang w:eastAsia="ja-JP"/>
              </w:rPr>
              <w:t>DL</w:t>
            </w:r>
            <w:r w:rsidR="002C5033" w:rsidRPr="001A3D93">
              <w:rPr>
                <w:rFonts w:eastAsia="ＭＳ 明朝"/>
                <w:sz w:val="16"/>
                <w:szCs w:val="16"/>
                <w:vertAlign w:val="superscript"/>
                <w:lang w:eastAsia="ja-JP"/>
              </w:rPr>
              <w:t>ECI</w:t>
            </w:r>
            <w:r>
              <w:rPr>
                <w:rFonts w:eastAsia="ＭＳ 明朝" w:hint="eastAsia"/>
                <w:sz w:val="16"/>
                <w:szCs w:val="16"/>
                <w:lang w:eastAsia="ja-JP"/>
              </w:rPr>
              <w:t>(</w:t>
            </w:r>
            <w:proofErr w:type="spellStart"/>
            <w:proofErr w:type="gramEnd"/>
            <w:r w:rsidRPr="001A3D93">
              <w:rPr>
                <w:rFonts w:eastAsia="ＭＳ 明朝"/>
                <w:i/>
                <w:iCs/>
                <w:sz w:val="16"/>
                <w:szCs w:val="16"/>
                <w:lang w:eastAsia="ja-JP"/>
              </w:rPr>
              <w:t>t</w:t>
            </w:r>
            <w:r w:rsidRPr="001A3D93">
              <w:rPr>
                <w:rFonts w:eastAsia="ＭＳ 明朝"/>
                <w:i/>
                <w:iCs/>
                <w:sz w:val="16"/>
                <w:szCs w:val="16"/>
                <w:vertAlign w:val="subscript"/>
                <w:lang w:eastAsia="ja-JP"/>
              </w:rPr>
              <w:t>T</w:t>
            </w:r>
            <w:proofErr w:type="spellEnd"/>
            <w:r>
              <w:rPr>
                <w:rFonts w:eastAsia="ＭＳ 明朝" w:hint="eastAsia"/>
                <w:sz w:val="16"/>
                <w:szCs w:val="16"/>
                <w:lang w:eastAsia="ja-JP"/>
              </w:rPr>
              <w:t>) |</w:t>
            </w:r>
            <w:r w:rsidR="002C5033" w:rsidRPr="002C5033">
              <w:rPr>
                <w:rFonts w:eastAsia="ＭＳ 明朝"/>
                <w:sz w:val="16"/>
                <w:szCs w:val="16"/>
                <w:lang w:eastAsia="ja-JP"/>
              </w:rPr>
              <w:t xml:space="preserve"> [m]</w:t>
            </w:r>
          </w:p>
        </w:tc>
      </w:tr>
      <w:tr w:rsidR="00170988" w:rsidRPr="00124796" w14:paraId="208A3A03" w14:textId="0A5F0401" w:rsidTr="00813993">
        <w:tc>
          <w:tcPr>
            <w:tcW w:w="846" w:type="dxa"/>
          </w:tcPr>
          <w:p w14:paraId="4BD6C476" w14:textId="77777777" w:rsidR="00170988" w:rsidRPr="00124796" w:rsidRDefault="00170988" w:rsidP="00F37696">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128</w:t>
            </w:r>
          </w:p>
        </w:tc>
        <w:tc>
          <w:tcPr>
            <w:tcW w:w="2197" w:type="dxa"/>
          </w:tcPr>
          <w:p w14:paraId="093BB957" w14:textId="02401EFD" w:rsidR="00170988" w:rsidRPr="00124796" w:rsidRDefault="00C50ACE" w:rsidP="00F37696">
            <w:pPr>
              <w:overflowPunct/>
              <w:autoSpaceDE/>
              <w:autoSpaceDN/>
              <w:adjustRightInd/>
              <w:spacing w:after="0"/>
              <w:textAlignment w:val="auto"/>
              <w:rPr>
                <w:rFonts w:eastAsia="ＭＳ 明朝"/>
                <w:sz w:val="16"/>
                <w:szCs w:val="16"/>
                <w:lang w:eastAsia="ja-JP"/>
              </w:rPr>
            </w:pPr>
            <w:r w:rsidRPr="00C50ACE">
              <w:rPr>
                <w:rFonts w:eastAsia="ＭＳ 明朝"/>
                <w:sz w:val="16"/>
                <w:szCs w:val="16"/>
                <w:lang w:eastAsia="ja-JP"/>
              </w:rPr>
              <w:t>93810.7082551443000000</w:t>
            </w:r>
          </w:p>
        </w:tc>
        <w:tc>
          <w:tcPr>
            <w:tcW w:w="2197" w:type="dxa"/>
          </w:tcPr>
          <w:p w14:paraId="5341E33F" w14:textId="06478AF2" w:rsidR="00170988" w:rsidRPr="00124796" w:rsidRDefault="00862D1B" w:rsidP="00F37696">
            <w:pPr>
              <w:overflowPunct/>
              <w:autoSpaceDE/>
              <w:autoSpaceDN/>
              <w:adjustRightInd/>
              <w:spacing w:after="0"/>
              <w:textAlignment w:val="auto"/>
              <w:rPr>
                <w:rFonts w:eastAsia="ＭＳ 明朝"/>
                <w:sz w:val="16"/>
                <w:szCs w:val="16"/>
                <w:lang w:eastAsia="ja-JP"/>
              </w:rPr>
            </w:pPr>
            <w:r w:rsidRPr="00862D1B">
              <w:rPr>
                <w:rFonts w:eastAsia="ＭＳ 明朝"/>
                <w:sz w:val="16"/>
                <w:szCs w:val="16"/>
                <w:lang w:eastAsia="ja-JP"/>
              </w:rPr>
              <w:t>-49454.9533216012000000</w:t>
            </w:r>
          </w:p>
        </w:tc>
        <w:tc>
          <w:tcPr>
            <w:tcW w:w="2197" w:type="dxa"/>
          </w:tcPr>
          <w:p w14:paraId="21B7BAE9" w14:textId="2DBE0B46" w:rsidR="00170988" w:rsidRPr="00124796" w:rsidRDefault="00862D1B" w:rsidP="00F37696">
            <w:pPr>
              <w:overflowPunct/>
              <w:autoSpaceDE/>
              <w:autoSpaceDN/>
              <w:adjustRightInd/>
              <w:spacing w:after="0"/>
              <w:textAlignment w:val="auto"/>
              <w:rPr>
                <w:rFonts w:eastAsia="ＭＳ 明朝"/>
                <w:sz w:val="16"/>
                <w:szCs w:val="16"/>
                <w:lang w:eastAsia="ja-JP"/>
              </w:rPr>
            </w:pPr>
            <w:r w:rsidRPr="00862D1B">
              <w:rPr>
                <w:rFonts w:eastAsia="ＭＳ 明朝"/>
                <w:sz w:val="16"/>
                <w:szCs w:val="16"/>
                <w:lang w:eastAsia="ja-JP"/>
              </w:rPr>
              <w:t>-1099811.5699255400000000</w:t>
            </w:r>
          </w:p>
        </w:tc>
        <w:tc>
          <w:tcPr>
            <w:tcW w:w="2197" w:type="dxa"/>
          </w:tcPr>
          <w:p w14:paraId="7A2962BE" w14:textId="31FDABDB" w:rsidR="00170988" w:rsidRPr="00DF4BD6" w:rsidRDefault="00862D1B" w:rsidP="00F37696">
            <w:pPr>
              <w:overflowPunct/>
              <w:autoSpaceDE/>
              <w:autoSpaceDN/>
              <w:adjustRightInd/>
              <w:spacing w:after="0"/>
              <w:textAlignment w:val="auto"/>
              <w:rPr>
                <w:rFonts w:eastAsia="ＭＳ 明朝"/>
                <w:sz w:val="16"/>
                <w:szCs w:val="16"/>
                <w:lang w:eastAsia="ja-JP"/>
              </w:rPr>
            </w:pPr>
            <w:r w:rsidRPr="00862D1B">
              <w:rPr>
                <w:rFonts w:eastAsia="ＭＳ 明朝"/>
                <w:sz w:val="16"/>
                <w:szCs w:val="16"/>
                <w:lang w:eastAsia="ja-JP"/>
              </w:rPr>
              <w:t>1104912.5443823400000000</w:t>
            </w:r>
          </w:p>
        </w:tc>
      </w:tr>
    </w:tbl>
    <w:p w14:paraId="19BEB1CA" w14:textId="77777777" w:rsidR="00141875" w:rsidRDefault="00141875" w:rsidP="00141875">
      <w:pPr>
        <w:overflowPunct/>
        <w:autoSpaceDE/>
        <w:autoSpaceDN/>
        <w:adjustRightInd/>
        <w:spacing w:after="0"/>
        <w:textAlignment w:val="auto"/>
        <w:rPr>
          <w:rFonts w:eastAsia="ＭＳ 明朝"/>
          <w:b/>
          <w:bCs/>
          <w:lang w:eastAsia="ja-JP"/>
        </w:rPr>
      </w:pPr>
    </w:p>
    <w:p w14:paraId="688A4A6F" w14:textId="3ADFA7A1" w:rsidR="005709F9" w:rsidRPr="00AF4309" w:rsidRDefault="005709F9" w:rsidP="005709F9">
      <w:pPr>
        <w:overflowPunct/>
        <w:autoSpaceDE/>
        <w:autoSpaceDN/>
        <w:adjustRightInd/>
        <w:spacing w:after="0"/>
        <w:textAlignment w:val="auto"/>
        <w:rPr>
          <w:rFonts w:eastAsia="ＭＳ 明朝"/>
          <w:b/>
          <w:bCs/>
          <w:u w:val="single"/>
          <w:lang w:eastAsia="ja-JP"/>
        </w:rPr>
      </w:pPr>
      <w:r w:rsidRPr="00AF4309">
        <w:rPr>
          <w:rFonts w:eastAsia="ＭＳ 明朝" w:hint="eastAsia"/>
          <w:b/>
          <w:bCs/>
          <w:u w:val="single"/>
          <w:lang w:eastAsia="ja-JP"/>
        </w:rPr>
        <w:t>S</w:t>
      </w:r>
      <w:r w:rsidR="00786B33">
        <w:rPr>
          <w:rFonts w:eastAsia="ＭＳ 明朝" w:hint="eastAsia"/>
          <w:b/>
          <w:bCs/>
          <w:u w:val="single"/>
          <w:lang w:eastAsia="ja-JP"/>
        </w:rPr>
        <w:t>tep 4:</w:t>
      </w:r>
      <w:r w:rsidR="00670932">
        <w:rPr>
          <w:rFonts w:eastAsia="ＭＳ 明朝" w:hint="eastAsia"/>
          <w:b/>
          <w:bCs/>
          <w:u w:val="single"/>
          <w:lang w:eastAsia="ja-JP"/>
        </w:rPr>
        <w:t xml:space="preserve"> Calculation of </w:t>
      </w:r>
      <w:r w:rsidR="008E0ED0">
        <w:rPr>
          <w:rFonts w:eastAsia="ＭＳ 明朝" w:hint="eastAsia"/>
          <w:b/>
          <w:bCs/>
          <w:u w:val="single"/>
          <w:lang w:eastAsia="ja-JP"/>
        </w:rPr>
        <w:t xml:space="preserve">Propagation delay and </w:t>
      </w:r>
      <w:r w:rsidR="005D47AF">
        <w:rPr>
          <w:rFonts w:eastAsia="ＭＳ 明朝" w:hint="eastAsia"/>
          <w:b/>
          <w:bCs/>
          <w:u w:val="single"/>
          <w:lang w:eastAsia="ja-JP"/>
        </w:rPr>
        <w:t>Propagation delay error (</w:t>
      </w:r>
      <w:proofErr w:type="spellStart"/>
      <w:r w:rsidR="008E0ED0">
        <w:rPr>
          <w:rFonts w:eastAsia="ＭＳ 明朝" w:hint="eastAsia"/>
          <w:b/>
          <w:bCs/>
          <w:u w:val="single"/>
          <w:lang w:eastAsia="ja-JP"/>
        </w:rPr>
        <w:t>Sagnac</w:t>
      </w:r>
      <w:proofErr w:type="spellEnd"/>
      <w:r w:rsidR="008E0ED0">
        <w:rPr>
          <w:rFonts w:eastAsia="ＭＳ 明朝" w:hint="eastAsia"/>
          <w:b/>
          <w:bCs/>
          <w:u w:val="single"/>
          <w:lang w:eastAsia="ja-JP"/>
        </w:rPr>
        <w:t xml:space="preserve"> </w:t>
      </w:r>
      <w:r w:rsidR="005D47AF">
        <w:rPr>
          <w:rFonts w:eastAsia="ＭＳ 明朝" w:hint="eastAsia"/>
          <w:b/>
          <w:bCs/>
          <w:u w:val="single"/>
          <w:lang w:eastAsia="ja-JP"/>
        </w:rPr>
        <w:t>effect)</w:t>
      </w:r>
      <w:r w:rsidR="00786B33">
        <w:rPr>
          <w:rFonts w:eastAsia="ＭＳ 明朝" w:hint="eastAsia"/>
          <w:b/>
          <w:bCs/>
          <w:u w:val="single"/>
          <w:lang w:eastAsia="ja-JP"/>
        </w:rPr>
        <w:t xml:space="preserve"> </w:t>
      </w:r>
    </w:p>
    <w:p w14:paraId="249EC2C0" w14:textId="69625D38" w:rsidR="00C8568C" w:rsidRPr="008F5907" w:rsidRDefault="008F5907" w:rsidP="005709F9">
      <w:pPr>
        <w:overflowPunct/>
        <w:autoSpaceDE/>
        <w:autoSpaceDN/>
        <w:adjustRightInd/>
        <w:spacing w:after="0"/>
        <w:textAlignment w:val="auto"/>
        <w:rPr>
          <w:rFonts w:eastAsia="ＭＳ 明朝"/>
          <w:lang w:eastAsia="ja-JP"/>
        </w:rPr>
      </w:pPr>
      <w:r w:rsidRPr="008F5907">
        <w:rPr>
          <w:rFonts w:eastAsia="ＭＳ 明朝" w:hint="eastAsia"/>
          <w:lang w:eastAsia="ja-JP"/>
        </w:rPr>
        <w:t>Based on the equation (2)</w:t>
      </w:r>
      <w:r w:rsidR="004E44D2">
        <w:rPr>
          <w:rFonts w:eastAsia="ＭＳ 明朝" w:hint="eastAsia"/>
          <w:lang w:eastAsia="ja-JP"/>
        </w:rPr>
        <w:t xml:space="preserve"> and obtained </w:t>
      </w:r>
      <w:r w:rsidR="000B28A3">
        <w:rPr>
          <w:rFonts w:eastAsia="ＭＳ 明朝" w:hint="eastAsia"/>
          <w:lang w:eastAsia="ja-JP"/>
        </w:rPr>
        <w:t>value</w:t>
      </w:r>
      <w:r w:rsidR="004E44D2">
        <w:rPr>
          <w:rFonts w:eastAsia="ＭＳ 明朝" w:hint="eastAsia"/>
          <w:lang w:eastAsia="ja-JP"/>
        </w:rPr>
        <w:t xml:space="preserve">s </w:t>
      </w:r>
      <w:r w:rsidR="007D071B">
        <w:rPr>
          <w:rFonts w:eastAsia="ＭＳ 明朝" w:hint="eastAsia"/>
          <w:lang w:eastAsia="ja-JP"/>
        </w:rPr>
        <w:t>un</w:t>
      </w:r>
      <w:r w:rsidR="009C6947">
        <w:rPr>
          <w:rFonts w:eastAsia="ＭＳ 明朝" w:hint="eastAsia"/>
          <w:lang w:eastAsia="ja-JP"/>
        </w:rPr>
        <w:t>til</w:t>
      </w:r>
      <w:r w:rsidR="004E44D2">
        <w:rPr>
          <w:rFonts w:eastAsia="ＭＳ 明朝" w:hint="eastAsia"/>
          <w:lang w:eastAsia="ja-JP"/>
        </w:rPr>
        <w:t xml:space="preserve"> Step 3</w:t>
      </w:r>
      <w:r w:rsidR="009C6947">
        <w:rPr>
          <w:rFonts w:eastAsia="ＭＳ 明朝" w:hint="eastAsia"/>
          <w:lang w:eastAsia="ja-JP"/>
        </w:rPr>
        <w:t xml:space="preserve"> above</w:t>
      </w:r>
      <w:r w:rsidRPr="008F5907">
        <w:rPr>
          <w:rFonts w:eastAsia="ＭＳ 明朝" w:hint="eastAsia"/>
          <w:lang w:eastAsia="ja-JP"/>
        </w:rPr>
        <w:t xml:space="preserve">, </w:t>
      </w:r>
      <w:r w:rsidR="00994B5A">
        <w:rPr>
          <w:rFonts w:eastAsia="ＭＳ 明朝" w:hint="eastAsia"/>
          <w:lang w:eastAsia="ja-JP"/>
        </w:rPr>
        <w:t xml:space="preserve">we </w:t>
      </w:r>
      <w:r>
        <w:rPr>
          <w:rFonts w:eastAsia="ＭＳ 明朝" w:hint="eastAsia"/>
          <w:lang w:eastAsia="ja-JP"/>
        </w:rPr>
        <w:t>calculate</w:t>
      </w:r>
      <w:r w:rsidR="00697B31">
        <w:rPr>
          <w:rFonts w:eastAsia="ＭＳ 明朝" w:hint="eastAsia"/>
          <w:lang w:eastAsia="ja-JP"/>
        </w:rPr>
        <w:t>d</w:t>
      </w:r>
      <w:r>
        <w:rPr>
          <w:rFonts w:eastAsia="ＭＳ 明朝" w:hint="eastAsia"/>
          <w:lang w:eastAsia="ja-JP"/>
        </w:rPr>
        <w:t xml:space="preserve"> propagation delay and the</w:t>
      </w:r>
      <w:r w:rsidR="009F41C4">
        <w:rPr>
          <w:rFonts w:eastAsia="ＭＳ 明朝" w:hint="eastAsia"/>
          <w:lang w:eastAsia="ja-JP"/>
        </w:rPr>
        <w:t xml:space="preserve"> propagation delay error (i.e.</w:t>
      </w:r>
      <w:r>
        <w:rPr>
          <w:rFonts w:eastAsia="ＭＳ 明朝" w:hint="eastAsia"/>
          <w:lang w:eastAsia="ja-JP"/>
        </w:rPr>
        <w:t xml:space="preserve"> </w:t>
      </w:r>
      <w:proofErr w:type="spellStart"/>
      <w:r w:rsidR="004E44D2">
        <w:rPr>
          <w:rFonts w:eastAsia="ＭＳ 明朝" w:hint="eastAsia"/>
          <w:lang w:eastAsia="ja-JP"/>
        </w:rPr>
        <w:t>Sagnac</w:t>
      </w:r>
      <w:proofErr w:type="spellEnd"/>
      <w:r w:rsidR="004E44D2">
        <w:rPr>
          <w:rFonts w:eastAsia="ＭＳ 明朝" w:hint="eastAsia"/>
          <w:lang w:eastAsia="ja-JP"/>
        </w:rPr>
        <w:t xml:space="preserve"> </w:t>
      </w:r>
      <w:r w:rsidR="005D47AF">
        <w:rPr>
          <w:rFonts w:eastAsia="ＭＳ 明朝" w:hint="eastAsia"/>
          <w:lang w:eastAsia="ja-JP"/>
        </w:rPr>
        <w:t>effect</w:t>
      </w:r>
      <w:r w:rsidR="009F41C4">
        <w:rPr>
          <w:rFonts w:eastAsia="ＭＳ 明朝" w:hint="eastAsia"/>
          <w:lang w:eastAsia="ja-JP"/>
        </w:rPr>
        <w:t>)</w:t>
      </w:r>
      <w:r w:rsidR="006D78B3">
        <w:rPr>
          <w:rFonts w:eastAsia="ＭＳ 明朝" w:hint="eastAsia"/>
          <w:lang w:eastAsia="ja-JP"/>
        </w:rPr>
        <w:t xml:space="preserve"> at</w:t>
      </w:r>
      <w:r w:rsidR="006D78B3" w:rsidRPr="00C02CD0">
        <w:rPr>
          <w:rFonts w:eastAsia="ＭＳ 明朝" w:hint="eastAsia"/>
          <w:i/>
          <w:iCs/>
          <w:lang w:eastAsia="ja-JP"/>
        </w:rPr>
        <w:t xml:space="preserve"> </w:t>
      </w:r>
      <w:proofErr w:type="spellStart"/>
      <w:r w:rsidR="006D78B3" w:rsidRPr="00C02CD0">
        <w:rPr>
          <w:rFonts w:eastAsia="ＭＳ 明朝" w:hint="eastAsia"/>
          <w:i/>
          <w:iCs/>
          <w:lang w:eastAsia="ja-JP"/>
        </w:rPr>
        <w:t>t</w:t>
      </w:r>
      <w:r w:rsidR="00DB5832" w:rsidRPr="00C02CD0">
        <w:rPr>
          <w:rFonts w:eastAsia="ＭＳ 明朝" w:hint="eastAsia"/>
          <w:i/>
          <w:iCs/>
          <w:vertAlign w:val="subscript"/>
          <w:lang w:eastAsia="ja-JP"/>
        </w:rPr>
        <w:t>T</w:t>
      </w:r>
      <w:proofErr w:type="spellEnd"/>
      <w:r w:rsidR="001E1506" w:rsidRPr="001E1506">
        <w:rPr>
          <w:rFonts w:eastAsia="ＭＳ 明朝" w:hint="eastAsia"/>
          <w:lang w:eastAsia="ja-JP"/>
        </w:rPr>
        <w:t xml:space="preserve"> </w:t>
      </w:r>
      <w:r w:rsidR="001E1506">
        <w:rPr>
          <w:rFonts w:eastAsia="ＭＳ 明朝" w:hint="eastAsia"/>
          <w:lang w:eastAsia="ja-JP"/>
        </w:rPr>
        <w:t>(@128 s).</w:t>
      </w:r>
      <w:r w:rsidR="004E44D2">
        <w:rPr>
          <w:rFonts w:eastAsia="ＭＳ 明朝" w:hint="eastAsia"/>
          <w:lang w:eastAsia="ja-JP"/>
        </w:rPr>
        <w:t xml:space="preserve"> </w:t>
      </w:r>
    </w:p>
    <w:p w14:paraId="1C568461" w14:textId="1B83F7F8" w:rsidR="005709F9" w:rsidRPr="004D486E" w:rsidRDefault="005709F9" w:rsidP="005709F9">
      <w:pPr>
        <w:overflowPunct/>
        <w:autoSpaceDE/>
        <w:autoSpaceDN/>
        <w:adjustRightInd/>
        <w:spacing w:after="0"/>
        <w:textAlignment w:val="auto"/>
        <w:rPr>
          <w:rFonts w:eastAsia="ＭＳ 明朝"/>
          <w:lang w:eastAsia="ja-JP"/>
        </w:rPr>
      </w:pPr>
      <w:r>
        <w:rPr>
          <w:rFonts w:eastAsia="ＭＳ 明朝" w:hint="eastAsia"/>
          <w:b/>
          <w:bCs/>
          <w:lang w:eastAsia="ja-JP"/>
        </w:rPr>
        <w:t xml:space="preserve">　　</w:t>
      </w:r>
      <w:r w:rsidRPr="00172E43">
        <w:rPr>
          <w:rFonts w:eastAsia="ＭＳ 明朝" w:hint="eastAsia"/>
          <w:lang w:eastAsia="ja-JP"/>
        </w:rPr>
        <w:t>Delay</w:t>
      </w:r>
      <w:r w:rsidR="00172E43">
        <w:rPr>
          <w:rFonts w:eastAsia="ＭＳ 明朝" w:hint="eastAsia"/>
          <w:lang w:eastAsia="ja-JP"/>
        </w:rPr>
        <w:t xml:space="preserve"> </w:t>
      </w:r>
      <w:r w:rsidRPr="00172E43">
        <w:rPr>
          <w:rFonts w:eastAsia="ＭＳ 明朝" w:hint="eastAsia"/>
          <w:vertAlign w:val="subscript"/>
          <w:lang w:eastAsia="ja-JP"/>
        </w:rPr>
        <w:t>DL</w:t>
      </w:r>
      <w:r>
        <w:rPr>
          <w:rFonts w:eastAsia="ＭＳ 明朝" w:hint="eastAsia"/>
          <w:b/>
          <w:bCs/>
          <w:lang w:eastAsia="ja-JP"/>
        </w:rPr>
        <w:t xml:space="preserve"> =</w:t>
      </w:r>
      <w:r w:rsidR="00172E43">
        <w:rPr>
          <w:rFonts w:eastAsia="ＭＳ 明朝" w:hint="eastAsia"/>
          <w:b/>
          <w:bCs/>
          <w:lang w:eastAsia="ja-JP"/>
        </w:rPr>
        <w:t xml:space="preserve"> |</w:t>
      </w:r>
      <w:r>
        <w:rPr>
          <w:rFonts w:eastAsia="ＭＳ 明朝" w:hint="eastAsia"/>
          <w:b/>
          <w:bCs/>
          <w:lang w:eastAsia="ja-JP"/>
        </w:rPr>
        <w:t xml:space="preserve"> </w:t>
      </w:r>
      <w:r w:rsidRPr="00C02CD0">
        <w:rPr>
          <w:rFonts w:eastAsia="ＭＳ 明朝" w:hint="eastAsia"/>
          <w:b/>
          <w:bCs/>
          <w:i/>
          <w:iCs/>
          <w:lang w:eastAsia="ja-JP"/>
        </w:rPr>
        <w:t>R</w:t>
      </w:r>
      <w:r w:rsidRPr="004D486E">
        <w:rPr>
          <w:rFonts w:eastAsia="ＭＳ 明朝" w:hint="eastAsia"/>
          <w:vertAlign w:val="subscript"/>
          <w:lang w:eastAsia="ja-JP"/>
        </w:rPr>
        <w:t>DL</w:t>
      </w:r>
      <w:r w:rsidRPr="004D486E">
        <w:rPr>
          <w:rFonts w:eastAsia="ＭＳ 明朝" w:hint="eastAsia"/>
          <w:lang w:eastAsia="ja-JP"/>
        </w:rPr>
        <w:t xml:space="preserve"> </w:t>
      </w:r>
      <w:r w:rsidR="00172E43">
        <w:rPr>
          <w:rFonts w:eastAsia="ＭＳ 明朝" w:hint="eastAsia"/>
          <w:lang w:eastAsia="ja-JP"/>
        </w:rPr>
        <w:t xml:space="preserve">| </w:t>
      </w:r>
      <w:r w:rsidRPr="004D486E">
        <w:rPr>
          <w:rFonts w:eastAsia="ＭＳ 明朝" w:hint="eastAsia"/>
          <w:lang w:eastAsia="ja-JP"/>
        </w:rPr>
        <w:t>/ c</w:t>
      </w:r>
    </w:p>
    <w:p w14:paraId="1CC67217" w14:textId="644C411C" w:rsidR="005709F9" w:rsidRPr="004D486E" w:rsidRDefault="005709F9" w:rsidP="005709F9">
      <w:pPr>
        <w:overflowPunct/>
        <w:autoSpaceDE/>
        <w:autoSpaceDN/>
        <w:adjustRightInd/>
        <w:spacing w:after="0"/>
        <w:textAlignment w:val="auto"/>
        <w:rPr>
          <w:rFonts w:eastAsia="ＭＳ 明朝"/>
          <w:lang w:eastAsia="ja-JP"/>
        </w:rPr>
      </w:pPr>
      <w:r>
        <w:rPr>
          <w:rFonts w:eastAsia="ＭＳ 明朝" w:hint="eastAsia"/>
          <w:b/>
          <w:bCs/>
          <w:lang w:eastAsia="ja-JP"/>
        </w:rPr>
        <w:t xml:space="preserve">　　</w:t>
      </w:r>
      <w:r w:rsidR="00A23079" w:rsidRPr="00A23CDB">
        <w:rPr>
          <w:rFonts w:eastAsia="ＭＳ 明朝" w:hint="eastAsia"/>
          <w:lang w:eastAsia="ja-JP"/>
        </w:rPr>
        <w:t>Propagation delay error (</w:t>
      </w:r>
      <w:proofErr w:type="spellStart"/>
      <w:r w:rsidRPr="00172E43">
        <w:rPr>
          <w:rFonts w:eastAsia="ＭＳ 明朝" w:hint="eastAsia"/>
          <w:lang w:eastAsia="ja-JP"/>
        </w:rPr>
        <w:t>Sagnac</w:t>
      </w:r>
      <w:proofErr w:type="spellEnd"/>
      <w:r w:rsidR="00172E43">
        <w:rPr>
          <w:rFonts w:eastAsia="ＭＳ 明朝" w:hint="eastAsia"/>
          <w:lang w:eastAsia="ja-JP"/>
        </w:rPr>
        <w:t xml:space="preserve"> </w:t>
      </w:r>
      <w:r w:rsidRPr="00172E43">
        <w:rPr>
          <w:rFonts w:eastAsia="ＭＳ 明朝" w:hint="eastAsia"/>
          <w:vertAlign w:val="subscript"/>
          <w:lang w:eastAsia="ja-JP"/>
        </w:rPr>
        <w:t>DL</w:t>
      </w:r>
      <w:r w:rsidR="00A23CDB" w:rsidRPr="00A23CDB">
        <w:rPr>
          <w:rFonts w:eastAsia="ＭＳ 明朝" w:hint="eastAsia"/>
          <w:lang w:eastAsia="ja-JP"/>
        </w:rPr>
        <w:t>)</w:t>
      </w:r>
      <w:r w:rsidR="00A23CDB">
        <w:rPr>
          <w:rFonts w:eastAsia="ＭＳ 明朝" w:hint="eastAsia"/>
          <w:b/>
          <w:bCs/>
          <w:lang w:eastAsia="ja-JP"/>
        </w:rPr>
        <w:t xml:space="preserve"> </w:t>
      </w:r>
      <w:r>
        <w:rPr>
          <w:rFonts w:eastAsia="ＭＳ 明朝" w:hint="eastAsia"/>
          <w:b/>
          <w:bCs/>
          <w:lang w:eastAsia="ja-JP"/>
        </w:rPr>
        <w:t>=</w:t>
      </w:r>
      <w:r w:rsidRPr="004D486E">
        <w:rPr>
          <w:rFonts w:eastAsia="ＭＳ 明朝" w:hint="eastAsia"/>
          <w:lang w:eastAsia="ja-JP"/>
        </w:rPr>
        <w:t xml:space="preserve"> (</w:t>
      </w:r>
      <w:r>
        <w:rPr>
          <w:rFonts w:eastAsia="ＭＳ 明朝" w:hint="eastAsia"/>
          <w:b/>
          <w:bCs/>
          <w:lang w:eastAsia="ja-JP"/>
        </w:rPr>
        <w:t xml:space="preserve"> </w:t>
      </w:r>
      <w:proofErr w:type="spellStart"/>
      <w:r w:rsidRPr="00F071E3">
        <w:rPr>
          <w:rFonts w:eastAsia="ＭＳ 明朝" w:hint="eastAsia"/>
          <w:b/>
          <w:bCs/>
          <w:i/>
          <w:iCs/>
          <w:lang w:eastAsia="ja-JP"/>
        </w:rPr>
        <w:t>v</w:t>
      </w:r>
      <w:r w:rsidRPr="004D486E">
        <w:rPr>
          <w:rFonts w:eastAsia="ＭＳ 明朝" w:hint="eastAsia"/>
          <w:vertAlign w:val="subscript"/>
          <w:lang w:eastAsia="ja-JP"/>
        </w:rPr>
        <w:t>UE</w:t>
      </w:r>
      <w:proofErr w:type="spellEnd"/>
      <w:r>
        <w:rPr>
          <w:rFonts w:eastAsia="ＭＳ 明朝" w:hint="eastAsia"/>
          <w:b/>
          <w:bCs/>
          <w:lang w:eastAsia="ja-JP"/>
        </w:rPr>
        <w:t>・</w:t>
      </w:r>
      <w:r w:rsidRPr="00C02CD0">
        <w:rPr>
          <w:rFonts w:eastAsia="ＭＳ 明朝" w:hint="eastAsia"/>
          <w:b/>
          <w:bCs/>
          <w:i/>
          <w:iCs/>
          <w:lang w:eastAsia="ja-JP"/>
        </w:rPr>
        <w:t>R</w:t>
      </w:r>
      <w:r w:rsidRPr="004D486E">
        <w:rPr>
          <w:rFonts w:eastAsia="ＭＳ 明朝" w:hint="eastAsia"/>
          <w:vertAlign w:val="subscript"/>
          <w:lang w:eastAsia="ja-JP"/>
        </w:rPr>
        <w:t>DL</w:t>
      </w:r>
      <w:r w:rsidRPr="004D486E">
        <w:rPr>
          <w:rFonts w:eastAsia="ＭＳ 明朝" w:hint="eastAsia"/>
          <w:lang w:eastAsia="ja-JP"/>
        </w:rPr>
        <w:t xml:space="preserve"> )</w:t>
      </w:r>
      <w:r>
        <w:rPr>
          <w:rFonts w:eastAsia="ＭＳ 明朝" w:hint="eastAsia"/>
          <w:b/>
          <w:bCs/>
          <w:lang w:eastAsia="ja-JP"/>
        </w:rPr>
        <w:t xml:space="preserve"> /</w:t>
      </w:r>
      <w:r w:rsidRPr="004D486E">
        <w:rPr>
          <w:rFonts w:eastAsia="ＭＳ 明朝" w:hint="eastAsia"/>
          <w:lang w:eastAsia="ja-JP"/>
        </w:rPr>
        <w:t xml:space="preserve"> c</w:t>
      </w:r>
      <w:r w:rsidRPr="004D486E">
        <w:rPr>
          <w:rFonts w:eastAsia="ＭＳ 明朝" w:hint="eastAsia"/>
          <w:vertAlign w:val="superscript"/>
          <w:lang w:eastAsia="ja-JP"/>
        </w:rPr>
        <w:t>2</w:t>
      </w:r>
    </w:p>
    <w:tbl>
      <w:tblPr>
        <w:tblStyle w:val="aff2"/>
        <w:tblW w:w="0" w:type="auto"/>
        <w:tblLook w:val="04A0" w:firstRow="1" w:lastRow="0" w:firstColumn="1" w:lastColumn="0" w:noHBand="0" w:noVBand="1"/>
      </w:tblPr>
      <w:tblGrid>
        <w:gridCol w:w="2972"/>
        <w:gridCol w:w="2977"/>
      </w:tblGrid>
      <w:tr w:rsidR="00BC6469" w14:paraId="63004CF1" w14:textId="77777777" w:rsidTr="00227AB3">
        <w:tc>
          <w:tcPr>
            <w:tcW w:w="2972" w:type="dxa"/>
          </w:tcPr>
          <w:p w14:paraId="14760280" w14:textId="7A3BAB9C" w:rsidR="00BC6469" w:rsidRPr="00227AB3" w:rsidRDefault="00172E43" w:rsidP="005709F9">
            <w:pPr>
              <w:overflowPunct/>
              <w:autoSpaceDE/>
              <w:autoSpaceDN/>
              <w:adjustRightInd/>
              <w:spacing w:after="0"/>
              <w:textAlignment w:val="auto"/>
              <w:rPr>
                <w:rFonts w:eastAsia="ＭＳ 明朝"/>
                <w:lang w:eastAsia="ja-JP"/>
              </w:rPr>
            </w:pPr>
            <w:proofErr w:type="spellStart"/>
            <w:r w:rsidRPr="00172E43">
              <w:rPr>
                <w:rFonts w:eastAsia="ＭＳ 明朝" w:hint="eastAsia"/>
                <w:lang w:eastAsia="ja-JP"/>
              </w:rPr>
              <w:t>Delay</w:t>
            </w:r>
            <w:r w:rsidRPr="00172E43">
              <w:rPr>
                <w:rFonts w:eastAsia="ＭＳ 明朝" w:hint="eastAsia"/>
                <w:vertAlign w:val="subscript"/>
                <w:lang w:eastAsia="ja-JP"/>
              </w:rPr>
              <w:t>DL</w:t>
            </w:r>
            <w:proofErr w:type="spellEnd"/>
            <w:r w:rsidR="00227AB3" w:rsidRPr="00227AB3">
              <w:rPr>
                <w:rFonts w:eastAsia="ＭＳ 明朝"/>
                <w:lang w:eastAsia="ja-JP"/>
              </w:rPr>
              <w:t xml:space="preserve"> (=R</w:t>
            </w:r>
            <w:r w:rsidR="00227AB3" w:rsidRPr="001A3D93">
              <w:rPr>
                <w:rFonts w:eastAsia="ＭＳ 明朝"/>
                <w:vertAlign w:val="subscript"/>
                <w:lang w:eastAsia="ja-JP"/>
              </w:rPr>
              <w:t>DL</w:t>
            </w:r>
            <w:r w:rsidR="00227AB3" w:rsidRPr="00227AB3">
              <w:rPr>
                <w:rFonts w:eastAsia="ＭＳ 明朝"/>
                <w:lang w:eastAsia="ja-JP"/>
              </w:rPr>
              <w:t>/</w:t>
            </w:r>
            <w:r w:rsidR="00227AB3" w:rsidRPr="001A3D93">
              <w:rPr>
                <w:rFonts w:eastAsia="ＭＳ 明朝"/>
                <w:i/>
                <w:iCs/>
                <w:lang w:eastAsia="ja-JP"/>
              </w:rPr>
              <w:t>c</w:t>
            </w:r>
            <w:r w:rsidR="00227AB3" w:rsidRPr="00227AB3">
              <w:rPr>
                <w:rFonts w:eastAsia="ＭＳ 明朝"/>
                <w:lang w:eastAsia="ja-JP"/>
              </w:rPr>
              <w:t>) [s]</w:t>
            </w:r>
          </w:p>
        </w:tc>
        <w:tc>
          <w:tcPr>
            <w:tcW w:w="2977" w:type="dxa"/>
          </w:tcPr>
          <w:p w14:paraId="0E4AB4A1" w14:textId="4CA34B47" w:rsidR="00BC6469" w:rsidRPr="00227AB3" w:rsidRDefault="00172E43" w:rsidP="005709F9">
            <w:pPr>
              <w:overflowPunct/>
              <w:autoSpaceDE/>
              <w:autoSpaceDN/>
              <w:adjustRightInd/>
              <w:spacing w:after="0"/>
              <w:textAlignment w:val="auto"/>
              <w:rPr>
                <w:rFonts w:eastAsia="ＭＳ 明朝"/>
                <w:lang w:eastAsia="ja-JP"/>
              </w:rPr>
            </w:pPr>
            <w:proofErr w:type="spellStart"/>
            <w:r w:rsidRPr="00172E43">
              <w:rPr>
                <w:rFonts w:eastAsia="ＭＳ 明朝" w:hint="eastAsia"/>
                <w:lang w:eastAsia="ja-JP"/>
              </w:rPr>
              <w:t>Sagnac</w:t>
            </w:r>
            <w:r w:rsidRPr="00172E43">
              <w:rPr>
                <w:rFonts w:eastAsia="ＭＳ 明朝" w:hint="eastAsia"/>
                <w:vertAlign w:val="subscript"/>
                <w:lang w:eastAsia="ja-JP"/>
              </w:rPr>
              <w:t>DL</w:t>
            </w:r>
            <w:proofErr w:type="spellEnd"/>
            <w:r w:rsidR="001F7F96" w:rsidRPr="001F7F96">
              <w:rPr>
                <w:rFonts w:eastAsia="ＭＳ 明朝"/>
                <w:lang w:eastAsia="ja-JP"/>
              </w:rPr>
              <w:t xml:space="preserve"> [</w:t>
            </w:r>
            <w:r w:rsidR="007A1125">
              <w:rPr>
                <w:rFonts w:eastAsia="ＭＳ 明朝" w:hint="eastAsia"/>
                <w:lang w:eastAsia="ja-JP"/>
              </w:rPr>
              <w:t>n</w:t>
            </w:r>
            <w:r w:rsidR="001F7F96" w:rsidRPr="001F7F96">
              <w:rPr>
                <w:rFonts w:eastAsia="ＭＳ 明朝"/>
                <w:lang w:eastAsia="ja-JP"/>
              </w:rPr>
              <w:t>s]</w:t>
            </w:r>
          </w:p>
        </w:tc>
      </w:tr>
      <w:tr w:rsidR="00BC6469" w14:paraId="40F40433" w14:textId="77777777" w:rsidTr="00227AB3">
        <w:tc>
          <w:tcPr>
            <w:tcW w:w="2972" w:type="dxa"/>
          </w:tcPr>
          <w:p w14:paraId="1D94AC32" w14:textId="3C920AA0" w:rsidR="00BC6469" w:rsidRPr="00227AB3" w:rsidRDefault="00D83D9C" w:rsidP="005709F9">
            <w:pPr>
              <w:overflowPunct/>
              <w:autoSpaceDE/>
              <w:autoSpaceDN/>
              <w:adjustRightInd/>
              <w:spacing w:after="0"/>
              <w:textAlignment w:val="auto"/>
              <w:rPr>
                <w:rFonts w:eastAsia="ＭＳ 明朝"/>
                <w:lang w:eastAsia="ja-JP"/>
              </w:rPr>
            </w:pPr>
            <w:r w:rsidRPr="00D83D9C">
              <w:rPr>
                <w:rFonts w:eastAsia="ＭＳ 明朝"/>
                <w:lang w:eastAsia="ja-JP"/>
              </w:rPr>
              <w:t>0.0036855915313999</w:t>
            </w:r>
          </w:p>
        </w:tc>
        <w:tc>
          <w:tcPr>
            <w:tcW w:w="2977" w:type="dxa"/>
          </w:tcPr>
          <w:p w14:paraId="6B9EAA31" w14:textId="009C014C" w:rsidR="00BC6469" w:rsidRPr="00227AB3" w:rsidRDefault="00D83D9C" w:rsidP="005709F9">
            <w:pPr>
              <w:overflowPunct/>
              <w:autoSpaceDE/>
              <w:autoSpaceDN/>
              <w:adjustRightInd/>
              <w:spacing w:after="0"/>
              <w:textAlignment w:val="auto"/>
              <w:rPr>
                <w:rFonts w:eastAsia="ＭＳ 明朝"/>
                <w:lang w:eastAsia="ja-JP"/>
              </w:rPr>
            </w:pPr>
            <w:r w:rsidRPr="00D83D9C">
              <w:rPr>
                <w:rFonts w:eastAsia="ＭＳ 明朝"/>
                <w:lang w:eastAsia="ja-JP"/>
              </w:rPr>
              <w:t>-0.2534773</w:t>
            </w:r>
          </w:p>
        </w:tc>
      </w:tr>
    </w:tbl>
    <w:p w14:paraId="7CE08760" w14:textId="77777777" w:rsidR="00BC6469" w:rsidRDefault="00BC6469" w:rsidP="005709F9">
      <w:pPr>
        <w:overflowPunct/>
        <w:autoSpaceDE/>
        <w:autoSpaceDN/>
        <w:adjustRightInd/>
        <w:spacing w:after="0"/>
        <w:textAlignment w:val="auto"/>
        <w:rPr>
          <w:rFonts w:eastAsia="ＭＳ 明朝"/>
          <w:b/>
          <w:bCs/>
          <w:lang w:eastAsia="ja-JP"/>
        </w:rPr>
      </w:pPr>
    </w:p>
    <w:p w14:paraId="50E43166" w14:textId="0C7FE518" w:rsidR="002A51AB" w:rsidRDefault="002A51AB" w:rsidP="005709F9">
      <w:pPr>
        <w:overflowPunct/>
        <w:autoSpaceDE/>
        <w:autoSpaceDN/>
        <w:adjustRightInd/>
        <w:spacing w:after="0"/>
        <w:textAlignment w:val="auto"/>
        <w:rPr>
          <w:rFonts w:eastAsia="ＭＳ 明朝"/>
          <w:lang w:eastAsia="ja-JP"/>
        </w:rPr>
      </w:pPr>
      <w:r w:rsidRPr="002A51AB">
        <w:rPr>
          <w:rFonts w:eastAsia="ＭＳ 明朝" w:hint="eastAsia"/>
          <w:lang w:eastAsia="ja-JP"/>
        </w:rPr>
        <w:t xml:space="preserve">From the calculation result above, </w:t>
      </w:r>
      <w:r>
        <w:rPr>
          <w:rFonts w:eastAsia="ＭＳ 明朝" w:hint="eastAsia"/>
          <w:lang w:eastAsia="ja-JP"/>
        </w:rPr>
        <w:t>the propagation delay error</w:t>
      </w:r>
      <w:r w:rsidR="004F0895">
        <w:rPr>
          <w:rFonts w:eastAsia="ＭＳ 明朝" w:hint="eastAsia"/>
          <w:lang w:eastAsia="ja-JP"/>
        </w:rPr>
        <w:t xml:space="preserve"> for DL case at 128s</w:t>
      </w:r>
      <w:r w:rsidR="001D21E0">
        <w:rPr>
          <w:rFonts w:eastAsia="ＭＳ 明朝" w:hint="eastAsia"/>
          <w:lang w:eastAsia="ja-JP"/>
        </w:rPr>
        <w:t xml:space="preserve"> point</w:t>
      </w:r>
      <w:r>
        <w:rPr>
          <w:rFonts w:eastAsia="ＭＳ 明朝" w:hint="eastAsia"/>
          <w:lang w:eastAsia="ja-JP"/>
        </w:rPr>
        <w:t xml:space="preserve"> is approximately -25</w:t>
      </w:r>
      <w:r w:rsidR="00E976D4">
        <w:rPr>
          <w:rFonts w:eastAsia="ＭＳ 明朝" w:hint="eastAsia"/>
          <w:lang w:eastAsia="ja-JP"/>
        </w:rPr>
        <w:t xml:space="preserve">0 </w:t>
      </w:r>
      <w:proofErr w:type="spellStart"/>
      <w:r w:rsidR="00E976D4">
        <w:rPr>
          <w:rFonts w:eastAsia="ＭＳ 明朝" w:hint="eastAsia"/>
          <w:lang w:eastAsia="ja-JP"/>
        </w:rPr>
        <w:t>p</w:t>
      </w:r>
      <w:r>
        <w:rPr>
          <w:rFonts w:eastAsia="ＭＳ 明朝" w:hint="eastAsia"/>
          <w:lang w:eastAsia="ja-JP"/>
        </w:rPr>
        <w:t>s</w:t>
      </w:r>
      <w:proofErr w:type="spellEnd"/>
      <w:r w:rsidR="00BA0520">
        <w:rPr>
          <w:rFonts w:eastAsia="ＭＳ 明朝" w:hint="eastAsia"/>
          <w:lang w:eastAsia="ja-JP"/>
        </w:rPr>
        <w:t>, which appears to be negligible compared to the propagation delay</w:t>
      </w:r>
      <w:r w:rsidR="004F0895">
        <w:rPr>
          <w:rFonts w:eastAsia="ＭＳ 明朝" w:hint="eastAsia"/>
          <w:lang w:eastAsia="ja-JP"/>
        </w:rPr>
        <w:t xml:space="preserve">. </w:t>
      </w:r>
    </w:p>
    <w:p w14:paraId="5C0E33D5" w14:textId="49E814BB" w:rsidR="00251919" w:rsidRPr="002A51AB" w:rsidRDefault="00C40CAD" w:rsidP="005709F9">
      <w:pPr>
        <w:overflowPunct/>
        <w:autoSpaceDE/>
        <w:autoSpaceDN/>
        <w:adjustRightInd/>
        <w:spacing w:after="0"/>
        <w:textAlignment w:val="auto"/>
        <w:rPr>
          <w:rFonts w:eastAsia="ＭＳ 明朝"/>
          <w:lang w:eastAsia="ja-JP"/>
        </w:rPr>
      </w:pPr>
      <w:r>
        <w:rPr>
          <w:rFonts w:eastAsia="ＭＳ 明朝" w:hint="eastAsia"/>
          <w:lang w:eastAsia="ja-JP"/>
        </w:rPr>
        <w:t>And c</w:t>
      </w:r>
      <w:r w:rsidR="00251919">
        <w:rPr>
          <w:rFonts w:eastAsia="ＭＳ 明朝" w:hint="eastAsia"/>
          <w:lang w:eastAsia="ja-JP"/>
        </w:rPr>
        <w:t>ompar</w:t>
      </w:r>
      <w:r>
        <w:rPr>
          <w:rFonts w:eastAsia="ＭＳ 明朝" w:hint="eastAsia"/>
          <w:lang w:eastAsia="ja-JP"/>
        </w:rPr>
        <w:t>ing</w:t>
      </w:r>
      <w:r w:rsidR="00251919">
        <w:rPr>
          <w:rFonts w:eastAsia="ＭＳ 明朝" w:hint="eastAsia"/>
          <w:lang w:eastAsia="ja-JP"/>
        </w:rPr>
        <w:t xml:space="preserve"> to the value provided in the contribution [2]</w:t>
      </w:r>
      <w:r w:rsidR="000355FE">
        <w:rPr>
          <w:rFonts w:eastAsia="ＭＳ 明朝" w:hint="eastAsia"/>
          <w:lang w:eastAsia="ja-JP"/>
        </w:rPr>
        <w:t xml:space="preserve"> (i.e. 0.075 </w:t>
      </w:r>
      <w:r w:rsidR="000355FE" w:rsidRPr="000355FE">
        <w:rPr>
          <w:rFonts w:ascii="Symbol" w:eastAsia="ＭＳ 明朝" w:hAnsi="Symbol"/>
          <w:lang w:eastAsia="ja-JP"/>
        </w:rPr>
        <w:t>m</w:t>
      </w:r>
      <w:r w:rsidR="000355FE">
        <w:rPr>
          <w:rFonts w:eastAsia="ＭＳ 明朝" w:hint="eastAsia"/>
          <w:lang w:eastAsia="ja-JP"/>
        </w:rPr>
        <w:t>s)</w:t>
      </w:r>
      <w:r w:rsidR="00251919">
        <w:rPr>
          <w:rFonts w:eastAsia="ＭＳ 明朝" w:hint="eastAsia"/>
          <w:lang w:eastAsia="ja-JP"/>
        </w:rPr>
        <w:t>,</w:t>
      </w:r>
      <w:r w:rsidR="000355FE">
        <w:rPr>
          <w:rFonts w:eastAsia="ＭＳ 明朝" w:hint="eastAsia"/>
          <w:lang w:eastAsia="ja-JP"/>
        </w:rPr>
        <w:t xml:space="preserve"> it </w:t>
      </w:r>
      <w:r w:rsidR="00F57D8A">
        <w:rPr>
          <w:rFonts w:eastAsia="ＭＳ 明朝" w:hint="eastAsia"/>
          <w:lang w:eastAsia="ja-JP"/>
        </w:rPr>
        <w:t xml:space="preserve">seems </w:t>
      </w:r>
      <w:r w:rsidR="003E3DD7">
        <w:rPr>
          <w:rFonts w:eastAsia="ＭＳ 明朝" w:hint="eastAsia"/>
          <w:lang w:eastAsia="ja-JP"/>
        </w:rPr>
        <w:t>extremely small</w:t>
      </w:r>
      <w:r w:rsidR="0015169D">
        <w:rPr>
          <w:rFonts w:eastAsia="ＭＳ 明朝" w:hint="eastAsia"/>
          <w:lang w:eastAsia="ja-JP"/>
        </w:rPr>
        <w:t>.</w:t>
      </w:r>
      <w:r w:rsidR="00260D35">
        <w:rPr>
          <w:rFonts w:eastAsia="ＭＳ 明朝" w:hint="eastAsia"/>
          <w:lang w:eastAsia="ja-JP"/>
        </w:rPr>
        <w:t xml:space="preserve"> Thus, further cross check might be necessary.</w:t>
      </w:r>
      <w:r w:rsidR="000355FE">
        <w:rPr>
          <w:rFonts w:eastAsia="ＭＳ 明朝" w:hint="eastAsia"/>
          <w:lang w:eastAsia="ja-JP"/>
        </w:rPr>
        <w:t xml:space="preserve"> </w:t>
      </w:r>
      <w:r w:rsidR="00251919">
        <w:rPr>
          <w:rFonts w:eastAsia="ＭＳ 明朝" w:hint="eastAsia"/>
          <w:lang w:eastAsia="ja-JP"/>
        </w:rPr>
        <w:t xml:space="preserve"> </w:t>
      </w:r>
    </w:p>
    <w:p w14:paraId="0413A9D6" w14:textId="05E6BAD6" w:rsidR="005709F9" w:rsidRPr="00D76DB7" w:rsidRDefault="005709F9" w:rsidP="005709F9">
      <w:pPr>
        <w:overflowPunct/>
        <w:autoSpaceDE/>
        <w:autoSpaceDN/>
        <w:adjustRightInd/>
        <w:spacing w:after="0"/>
        <w:textAlignment w:val="auto"/>
        <w:rPr>
          <w:rFonts w:eastAsia="ＭＳ 明朝"/>
          <w:b/>
          <w:bCs/>
          <w:lang w:eastAsia="ja-JP"/>
        </w:rPr>
      </w:pPr>
    </w:p>
    <w:p w14:paraId="6E62120B" w14:textId="0D4D7B95" w:rsidR="0091254B" w:rsidRPr="00D175C4" w:rsidRDefault="0091254B" w:rsidP="005709F9">
      <w:pPr>
        <w:overflowPunct/>
        <w:autoSpaceDE/>
        <w:autoSpaceDN/>
        <w:adjustRightInd/>
        <w:spacing w:after="0"/>
        <w:textAlignment w:val="auto"/>
        <w:rPr>
          <w:rFonts w:eastAsia="ＭＳ 明朝"/>
          <w:b/>
          <w:bCs/>
          <w:i/>
          <w:iCs/>
          <w:lang w:eastAsia="ja-JP"/>
        </w:rPr>
      </w:pPr>
      <w:r w:rsidRPr="00D175C4">
        <w:rPr>
          <w:rFonts w:eastAsia="ＭＳ 明朝" w:hint="eastAsia"/>
          <w:b/>
          <w:bCs/>
          <w:i/>
          <w:iCs/>
          <w:lang w:eastAsia="ja-JP"/>
        </w:rPr>
        <w:lastRenderedPageBreak/>
        <w:t xml:space="preserve">Observation </w:t>
      </w:r>
      <w:r w:rsidR="006D37BD">
        <w:rPr>
          <w:rFonts w:eastAsia="ＭＳ 明朝" w:hint="eastAsia"/>
          <w:b/>
          <w:bCs/>
          <w:i/>
          <w:iCs/>
          <w:lang w:eastAsia="ja-JP"/>
        </w:rPr>
        <w:t>10</w:t>
      </w:r>
      <w:r w:rsidRPr="00D175C4">
        <w:rPr>
          <w:rFonts w:eastAsia="ＭＳ 明朝" w:hint="eastAsia"/>
          <w:b/>
          <w:bCs/>
          <w:i/>
          <w:iCs/>
          <w:lang w:eastAsia="ja-JP"/>
        </w:rPr>
        <w:t xml:space="preserve">: The calculated propagation delay </w:t>
      </w:r>
      <w:r w:rsidR="008871E5" w:rsidRPr="00D175C4">
        <w:rPr>
          <w:rFonts w:eastAsia="ＭＳ 明朝" w:hint="eastAsia"/>
          <w:b/>
          <w:bCs/>
          <w:i/>
          <w:iCs/>
          <w:lang w:eastAsia="ja-JP"/>
        </w:rPr>
        <w:t xml:space="preserve">error (i.e. </w:t>
      </w:r>
      <w:proofErr w:type="spellStart"/>
      <w:r w:rsidR="008871E5" w:rsidRPr="00D175C4">
        <w:rPr>
          <w:rFonts w:eastAsia="ＭＳ 明朝" w:hint="eastAsia"/>
          <w:b/>
          <w:bCs/>
          <w:i/>
          <w:iCs/>
          <w:lang w:eastAsia="ja-JP"/>
        </w:rPr>
        <w:t>Sagnac</w:t>
      </w:r>
      <w:proofErr w:type="spellEnd"/>
      <w:r w:rsidR="008871E5" w:rsidRPr="00D175C4">
        <w:rPr>
          <w:rFonts w:eastAsia="ＭＳ 明朝" w:hint="eastAsia"/>
          <w:b/>
          <w:bCs/>
          <w:i/>
          <w:iCs/>
          <w:lang w:eastAsia="ja-JP"/>
        </w:rPr>
        <w:t xml:space="preserve"> </w:t>
      </w:r>
      <w:r w:rsidR="003859D5" w:rsidRPr="00D175C4">
        <w:rPr>
          <w:rFonts w:eastAsia="ＭＳ 明朝" w:hint="eastAsia"/>
          <w:b/>
          <w:bCs/>
          <w:i/>
          <w:iCs/>
          <w:lang w:eastAsia="ja-JP"/>
        </w:rPr>
        <w:t>effect</w:t>
      </w:r>
      <w:r w:rsidR="008871E5" w:rsidRPr="00D175C4">
        <w:rPr>
          <w:rFonts w:eastAsia="ＭＳ 明朝" w:hint="eastAsia"/>
          <w:b/>
          <w:bCs/>
          <w:i/>
          <w:iCs/>
          <w:lang w:eastAsia="ja-JP"/>
        </w:rPr>
        <w:t xml:space="preserve">) for DL case at 128s point is </w:t>
      </w:r>
      <w:r w:rsidR="00937C70" w:rsidRPr="00D175C4">
        <w:rPr>
          <w:rFonts w:eastAsia="ＭＳ 明朝" w:hint="eastAsia"/>
          <w:b/>
          <w:bCs/>
          <w:i/>
          <w:iCs/>
          <w:lang w:eastAsia="ja-JP"/>
        </w:rPr>
        <w:t xml:space="preserve">approximately -250 </w:t>
      </w:r>
      <w:proofErr w:type="spellStart"/>
      <w:r w:rsidR="00937C70" w:rsidRPr="00D175C4">
        <w:rPr>
          <w:rFonts w:eastAsia="ＭＳ 明朝" w:hint="eastAsia"/>
          <w:b/>
          <w:bCs/>
          <w:i/>
          <w:iCs/>
          <w:lang w:eastAsia="ja-JP"/>
        </w:rPr>
        <w:t>ps</w:t>
      </w:r>
      <w:proofErr w:type="spellEnd"/>
      <w:r w:rsidR="00D76DB7" w:rsidRPr="00D175C4">
        <w:rPr>
          <w:rFonts w:eastAsia="ＭＳ 明朝" w:hint="eastAsia"/>
          <w:b/>
          <w:bCs/>
          <w:i/>
          <w:iCs/>
          <w:lang w:eastAsia="ja-JP"/>
        </w:rPr>
        <w:t>, which is 1/300 compared to the value provided in [2].</w:t>
      </w:r>
      <w:r w:rsidR="00FC4516" w:rsidRPr="00D175C4">
        <w:rPr>
          <w:rFonts w:eastAsia="ＭＳ 明朝" w:hint="eastAsia"/>
          <w:b/>
          <w:bCs/>
          <w:i/>
          <w:iCs/>
          <w:lang w:eastAsia="ja-JP"/>
        </w:rPr>
        <w:t xml:space="preserve"> Further cross check might be necessary.</w:t>
      </w:r>
    </w:p>
    <w:p w14:paraId="26DB6D4F" w14:textId="77777777" w:rsidR="00710B30" w:rsidRDefault="00710B30" w:rsidP="005709F9">
      <w:pPr>
        <w:overflowPunct/>
        <w:autoSpaceDE/>
        <w:autoSpaceDN/>
        <w:adjustRightInd/>
        <w:spacing w:after="0"/>
        <w:textAlignment w:val="auto"/>
        <w:rPr>
          <w:rFonts w:eastAsia="ＭＳ 明朝"/>
          <w:b/>
          <w:bCs/>
          <w:lang w:eastAsia="ja-JP"/>
        </w:rPr>
      </w:pPr>
    </w:p>
    <w:p w14:paraId="49144C95" w14:textId="313CC819" w:rsidR="00DB20C2" w:rsidRDefault="007C5FD1" w:rsidP="005709F9">
      <w:pPr>
        <w:overflowPunct/>
        <w:autoSpaceDE/>
        <w:autoSpaceDN/>
        <w:adjustRightInd/>
        <w:spacing w:after="0"/>
        <w:textAlignment w:val="auto"/>
        <w:rPr>
          <w:rFonts w:eastAsia="ＭＳ 明朝"/>
          <w:lang w:eastAsia="ja-JP"/>
        </w:rPr>
      </w:pPr>
      <w:r>
        <w:rPr>
          <w:rFonts w:eastAsia="ＭＳ 明朝" w:hint="eastAsia"/>
          <w:lang w:eastAsia="ja-JP"/>
        </w:rPr>
        <w:t xml:space="preserve">Figure 2.3.1-1 and </w:t>
      </w:r>
      <w:r w:rsidR="00DB20C2">
        <w:rPr>
          <w:rFonts w:eastAsia="ＭＳ 明朝" w:hint="eastAsia"/>
          <w:lang w:eastAsia="ja-JP"/>
        </w:rPr>
        <w:t xml:space="preserve">Figure 2.3.1-2 depicts the </w:t>
      </w:r>
      <w:r w:rsidR="00DB27E2">
        <w:rPr>
          <w:rFonts w:eastAsia="ＭＳ 明朝" w:hint="eastAsia"/>
          <w:lang w:eastAsia="ja-JP"/>
        </w:rPr>
        <w:t>obtained propagation delay and propagation delay error (</w:t>
      </w:r>
      <w:proofErr w:type="spellStart"/>
      <w:r w:rsidR="00DB27E2">
        <w:rPr>
          <w:rFonts w:eastAsia="ＭＳ 明朝" w:hint="eastAsia"/>
          <w:lang w:eastAsia="ja-JP"/>
        </w:rPr>
        <w:t>Sagnac</w:t>
      </w:r>
      <w:proofErr w:type="spellEnd"/>
      <w:r w:rsidR="00DB27E2">
        <w:rPr>
          <w:rFonts w:eastAsia="ＭＳ 明朝" w:hint="eastAsia"/>
          <w:lang w:eastAsia="ja-JP"/>
        </w:rPr>
        <w:t xml:space="preserve"> effect) for downlink case.</w:t>
      </w:r>
    </w:p>
    <w:p w14:paraId="0167232E" w14:textId="3812F918" w:rsidR="005709F9" w:rsidRPr="00BD1730" w:rsidRDefault="007C5FD1" w:rsidP="00BD1730">
      <w:pPr>
        <w:overflowPunct/>
        <w:autoSpaceDE/>
        <w:autoSpaceDN/>
        <w:adjustRightInd/>
        <w:spacing w:after="0"/>
        <w:textAlignment w:val="auto"/>
        <w:rPr>
          <w:rFonts w:eastAsia="ＭＳ 明朝"/>
          <w:lang w:eastAsia="ja-JP"/>
        </w:rPr>
      </w:pPr>
      <w:r w:rsidRPr="007C5FD1">
        <w:rPr>
          <w:rFonts w:eastAsia="ＭＳ 明朝" w:hint="eastAsia"/>
          <w:lang w:eastAsia="ja-JP"/>
        </w:rPr>
        <w:t xml:space="preserve"> </w:t>
      </w:r>
    </w:p>
    <w:p w14:paraId="29ED07D9" w14:textId="780C1305" w:rsidR="00E66C56" w:rsidRDefault="00E66C56" w:rsidP="00F22CBD">
      <w:pPr>
        <w:overflowPunct/>
        <w:autoSpaceDE/>
        <w:autoSpaceDN/>
        <w:adjustRightInd/>
        <w:spacing w:after="0"/>
        <w:jc w:val="center"/>
        <w:textAlignment w:val="auto"/>
        <w:rPr>
          <w:rFonts w:eastAsia="ＭＳ 明朝"/>
          <w:b/>
          <w:bCs/>
          <w:lang w:eastAsia="ja-JP"/>
        </w:rPr>
      </w:pPr>
      <w:r>
        <w:rPr>
          <w:rFonts w:eastAsia="ＭＳ 明朝"/>
          <w:b/>
          <w:bCs/>
          <w:noProof/>
          <w:lang w:eastAsia="ja-JP"/>
        </w:rPr>
        <w:drawing>
          <wp:inline distT="0" distB="0" distL="0" distR="0" wp14:anchorId="5748CF43" wp14:editId="512965E3">
            <wp:extent cx="4357314" cy="2895256"/>
            <wp:effectExtent l="0" t="0" r="5715" b="635"/>
            <wp:docPr id="54781061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0993" cy="2917635"/>
                    </a:xfrm>
                    <a:prstGeom prst="rect">
                      <a:avLst/>
                    </a:prstGeom>
                    <a:noFill/>
                    <a:ln>
                      <a:noFill/>
                    </a:ln>
                  </pic:spPr>
                </pic:pic>
              </a:graphicData>
            </a:graphic>
          </wp:inline>
        </w:drawing>
      </w:r>
    </w:p>
    <w:p w14:paraId="6CBD442B" w14:textId="282770FC" w:rsidR="005709F9" w:rsidRDefault="005709F9" w:rsidP="005709F9">
      <w:pPr>
        <w:overflowPunct/>
        <w:autoSpaceDE/>
        <w:autoSpaceDN/>
        <w:adjustRightInd/>
        <w:spacing w:after="0"/>
        <w:textAlignment w:val="auto"/>
        <w:rPr>
          <w:rFonts w:eastAsia="ＭＳ 明朝"/>
          <w:b/>
          <w:bCs/>
          <w:lang w:eastAsia="ja-JP"/>
        </w:rPr>
      </w:pPr>
    </w:p>
    <w:p w14:paraId="33ED291F" w14:textId="07A327D8" w:rsidR="005709F9" w:rsidRDefault="005709F9" w:rsidP="005709F9">
      <w:pPr>
        <w:overflowPunct/>
        <w:autoSpaceDE/>
        <w:autoSpaceDN/>
        <w:adjustRightInd/>
        <w:spacing w:after="0"/>
        <w:jc w:val="center"/>
        <w:textAlignment w:val="auto"/>
        <w:rPr>
          <w:rFonts w:eastAsia="ＭＳ 明朝"/>
          <w:b/>
          <w:bCs/>
          <w:lang w:eastAsia="ja-JP"/>
        </w:rPr>
      </w:pPr>
      <w:r>
        <w:rPr>
          <w:rFonts w:eastAsia="ＭＳ 明朝" w:hint="eastAsia"/>
          <w:b/>
          <w:bCs/>
          <w:lang w:eastAsia="ja-JP"/>
        </w:rPr>
        <w:t xml:space="preserve">Figure </w:t>
      </w:r>
      <w:r w:rsidR="00F22CBD">
        <w:rPr>
          <w:rFonts w:eastAsia="ＭＳ 明朝" w:hint="eastAsia"/>
          <w:b/>
          <w:bCs/>
          <w:lang w:eastAsia="ja-JP"/>
        </w:rPr>
        <w:t>2.3.1-1</w:t>
      </w:r>
      <w:r>
        <w:rPr>
          <w:rFonts w:eastAsia="ＭＳ 明朝" w:hint="eastAsia"/>
          <w:b/>
          <w:bCs/>
          <w:lang w:eastAsia="ja-JP"/>
        </w:rPr>
        <w:t>:</w:t>
      </w:r>
      <w:r w:rsidR="00F22CBD">
        <w:rPr>
          <w:rFonts w:eastAsia="ＭＳ 明朝" w:hint="eastAsia"/>
          <w:b/>
          <w:bCs/>
          <w:lang w:eastAsia="ja-JP"/>
        </w:rPr>
        <w:t xml:space="preserve"> Propagation delay</w:t>
      </w:r>
      <w:r w:rsidR="00A52E2D">
        <w:rPr>
          <w:rFonts w:eastAsia="ＭＳ 明朝" w:hint="eastAsia"/>
          <w:b/>
          <w:bCs/>
          <w:lang w:eastAsia="ja-JP"/>
        </w:rPr>
        <w:t xml:space="preserve"> for downlink</w:t>
      </w:r>
      <w:r w:rsidR="00F22CBD">
        <w:rPr>
          <w:rFonts w:eastAsia="ＭＳ 明朝" w:hint="eastAsia"/>
          <w:b/>
          <w:bCs/>
          <w:lang w:eastAsia="ja-JP"/>
        </w:rPr>
        <w:t xml:space="preserve"> </w:t>
      </w:r>
      <w:r w:rsidR="00A52E2D">
        <w:rPr>
          <w:rFonts w:eastAsia="ＭＳ 明朝" w:hint="eastAsia"/>
          <w:b/>
          <w:bCs/>
          <w:lang w:eastAsia="ja-JP"/>
        </w:rPr>
        <w:t xml:space="preserve">without </w:t>
      </w:r>
      <w:proofErr w:type="spellStart"/>
      <w:r w:rsidR="00A52E2D">
        <w:rPr>
          <w:rFonts w:eastAsia="ＭＳ 明朝" w:hint="eastAsia"/>
          <w:b/>
          <w:bCs/>
          <w:lang w:eastAsia="ja-JP"/>
        </w:rPr>
        <w:t>Sagnac</w:t>
      </w:r>
      <w:proofErr w:type="spellEnd"/>
      <w:r w:rsidR="00A52E2D">
        <w:rPr>
          <w:rFonts w:eastAsia="ＭＳ 明朝" w:hint="eastAsia"/>
          <w:b/>
          <w:bCs/>
          <w:lang w:eastAsia="ja-JP"/>
        </w:rPr>
        <w:t xml:space="preserve"> effect</w:t>
      </w:r>
    </w:p>
    <w:p w14:paraId="2C4F6740" w14:textId="06C36FB9" w:rsidR="005709F9" w:rsidRDefault="005709F9" w:rsidP="005709F9">
      <w:pPr>
        <w:overflowPunct/>
        <w:autoSpaceDE/>
        <w:autoSpaceDN/>
        <w:adjustRightInd/>
        <w:spacing w:after="0"/>
        <w:textAlignment w:val="auto"/>
        <w:rPr>
          <w:rFonts w:eastAsia="ＭＳ 明朝"/>
          <w:b/>
          <w:bCs/>
          <w:lang w:eastAsia="ja-JP"/>
        </w:rPr>
      </w:pPr>
    </w:p>
    <w:p w14:paraId="7D38C5AF" w14:textId="1F266C24" w:rsidR="005709F9" w:rsidRDefault="005709F9" w:rsidP="005709F9">
      <w:pPr>
        <w:overflowPunct/>
        <w:autoSpaceDE/>
        <w:autoSpaceDN/>
        <w:adjustRightInd/>
        <w:spacing w:after="0"/>
        <w:textAlignment w:val="auto"/>
        <w:rPr>
          <w:rFonts w:eastAsia="ＭＳ 明朝"/>
          <w:b/>
          <w:bCs/>
          <w:lang w:eastAsia="ja-JP"/>
        </w:rPr>
      </w:pPr>
    </w:p>
    <w:p w14:paraId="678278B6" w14:textId="2C968170" w:rsidR="00487C4A" w:rsidRDefault="00487C4A" w:rsidP="00487C4A">
      <w:pPr>
        <w:overflowPunct/>
        <w:autoSpaceDE/>
        <w:autoSpaceDN/>
        <w:adjustRightInd/>
        <w:spacing w:after="0"/>
        <w:jc w:val="center"/>
        <w:textAlignment w:val="auto"/>
        <w:rPr>
          <w:rFonts w:eastAsia="ＭＳ 明朝"/>
          <w:b/>
          <w:bCs/>
          <w:lang w:eastAsia="ja-JP"/>
        </w:rPr>
      </w:pPr>
      <w:r>
        <w:rPr>
          <w:rFonts w:eastAsia="ＭＳ 明朝"/>
          <w:b/>
          <w:bCs/>
          <w:noProof/>
          <w:lang w:eastAsia="ja-JP"/>
        </w:rPr>
        <w:drawing>
          <wp:inline distT="0" distB="0" distL="0" distR="0" wp14:anchorId="31D0D08D" wp14:editId="5B2E6D5D">
            <wp:extent cx="4402144" cy="2886323"/>
            <wp:effectExtent l="0" t="0" r="0" b="9525"/>
            <wp:docPr id="152808891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2165" cy="2899450"/>
                    </a:xfrm>
                    <a:prstGeom prst="rect">
                      <a:avLst/>
                    </a:prstGeom>
                    <a:noFill/>
                    <a:ln>
                      <a:noFill/>
                    </a:ln>
                  </pic:spPr>
                </pic:pic>
              </a:graphicData>
            </a:graphic>
          </wp:inline>
        </w:drawing>
      </w:r>
    </w:p>
    <w:p w14:paraId="0604B6B3" w14:textId="74F830AC" w:rsidR="005709F9" w:rsidRDefault="005709F9" w:rsidP="005709F9">
      <w:pPr>
        <w:overflowPunct/>
        <w:autoSpaceDE/>
        <w:autoSpaceDN/>
        <w:adjustRightInd/>
        <w:spacing w:after="0"/>
        <w:jc w:val="center"/>
        <w:textAlignment w:val="auto"/>
        <w:rPr>
          <w:rFonts w:eastAsia="ＭＳ 明朝"/>
          <w:b/>
          <w:bCs/>
          <w:lang w:eastAsia="ja-JP"/>
        </w:rPr>
      </w:pPr>
      <w:r>
        <w:rPr>
          <w:rFonts w:eastAsia="ＭＳ 明朝" w:hint="eastAsia"/>
          <w:b/>
          <w:bCs/>
          <w:lang w:eastAsia="ja-JP"/>
        </w:rPr>
        <w:t>Figure</w:t>
      </w:r>
      <w:r w:rsidR="00DB20C2">
        <w:rPr>
          <w:rFonts w:eastAsia="ＭＳ 明朝" w:hint="eastAsia"/>
          <w:b/>
          <w:bCs/>
          <w:lang w:eastAsia="ja-JP"/>
        </w:rPr>
        <w:t xml:space="preserve"> 2.3.1-2</w:t>
      </w:r>
      <w:r>
        <w:rPr>
          <w:rFonts w:eastAsia="ＭＳ 明朝" w:hint="eastAsia"/>
          <w:b/>
          <w:bCs/>
          <w:lang w:eastAsia="ja-JP"/>
        </w:rPr>
        <w:t>:</w:t>
      </w:r>
      <w:r w:rsidR="00DB20C2">
        <w:rPr>
          <w:rFonts w:eastAsia="ＭＳ 明朝" w:hint="eastAsia"/>
          <w:b/>
          <w:bCs/>
          <w:lang w:eastAsia="ja-JP"/>
        </w:rPr>
        <w:t xml:space="preserve"> Propagation delay error (</w:t>
      </w:r>
      <w:proofErr w:type="spellStart"/>
      <w:r w:rsidR="00DB20C2">
        <w:rPr>
          <w:rFonts w:eastAsia="ＭＳ 明朝" w:hint="eastAsia"/>
          <w:b/>
          <w:bCs/>
          <w:lang w:eastAsia="ja-JP"/>
        </w:rPr>
        <w:t>Sagnac</w:t>
      </w:r>
      <w:proofErr w:type="spellEnd"/>
      <w:r w:rsidR="00DB20C2">
        <w:rPr>
          <w:rFonts w:eastAsia="ＭＳ 明朝" w:hint="eastAsia"/>
          <w:b/>
          <w:bCs/>
          <w:lang w:eastAsia="ja-JP"/>
        </w:rPr>
        <w:t xml:space="preserve"> effect) for downlink</w:t>
      </w:r>
    </w:p>
    <w:p w14:paraId="5511B34B" w14:textId="77777777" w:rsidR="005709F9" w:rsidRDefault="005709F9" w:rsidP="005709F9">
      <w:pPr>
        <w:overflowPunct/>
        <w:autoSpaceDE/>
        <w:autoSpaceDN/>
        <w:adjustRightInd/>
        <w:spacing w:after="0"/>
        <w:textAlignment w:val="auto"/>
        <w:rPr>
          <w:rFonts w:eastAsia="ＭＳ 明朝"/>
          <w:b/>
          <w:bCs/>
          <w:lang w:eastAsia="ja-JP"/>
        </w:rPr>
      </w:pPr>
    </w:p>
    <w:p w14:paraId="1648A815" w14:textId="3F989098" w:rsidR="0014469C" w:rsidRPr="00B527D0" w:rsidRDefault="0014469C" w:rsidP="0014469C">
      <w:pPr>
        <w:spacing w:before="120" w:after="120"/>
        <w:rPr>
          <w:rFonts w:eastAsia="ＭＳ 明朝"/>
          <w:b/>
          <w:iCs/>
          <w:lang w:val="en-US" w:eastAsia="ja-JP"/>
        </w:rPr>
      </w:pPr>
      <w:r w:rsidRPr="00B527D0">
        <w:rPr>
          <w:rFonts w:eastAsia="ＭＳ 明朝" w:hint="eastAsia"/>
          <w:b/>
          <w:iCs/>
          <w:lang w:val="en-US" w:eastAsia="ja-JP"/>
        </w:rPr>
        <w:t>2.3.</w:t>
      </w:r>
      <w:r>
        <w:rPr>
          <w:rFonts w:eastAsia="ＭＳ 明朝" w:hint="eastAsia"/>
          <w:b/>
          <w:iCs/>
          <w:lang w:val="en-US" w:eastAsia="ja-JP"/>
        </w:rPr>
        <w:t>2</w:t>
      </w:r>
      <w:r w:rsidRPr="00B527D0">
        <w:rPr>
          <w:rFonts w:eastAsia="ＭＳ 明朝" w:hint="eastAsia"/>
          <w:b/>
          <w:iCs/>
          <w:lang w:val="en-US" w:eastAsia="ja-JP"/>
        </w:rPr>
        <w:t xml:space="preserve"> Calculation of total propagation delay for </w:t>
      </w:r>
      <w:r>
        <w:rPr>
          <w:rFonts w:eastAsia="ＭＳ 明朝" w:hint="eastAsia"/>
          <w:b/>
          <w:iCs/>
          <w:lang w:val="en-US" w:eastAsia="ja-JP"/>
        </w:rPr>
        <w:t>uplink</w:t>
      </w:r>
      <w:r w:rsidRPr="00B527D0">
        <w:rPr>
          <w:rFonts w:eastAsia="ＭＳ 明朝" w:hint="eastAsia"/>
          <w:b/>
          <w:iCs/>
          <w:lang w:val="en-US" w:eastAsia="ja-JP"/>
        </w:rPr>
        <w:t xml:space="preserve"> case</w:t>
      </w:r>
    </w:p>
    <w:p w14:paraId="3C1E3683" w14:textId="4025F490" w:rsidR="005709F9" w:rsidRPr="00027564" w:rsidRDefault="00027564" w:rsidP="005709F9">
      <w:pPr>
        <w:overflowPunct/>
        <w:autoSpaceDE/>
        <w:autoSpaceDN/>
        <w:adjustRightInd/>
        <w:spacing w:after="0"/>
        <w:textAlignment w:val="auto"/>
        <w:rPr>
          <w:rFonts w:eastAsia="ＭＳ 明朝"/>
          <w:lang w:val="en-US" w:eastAsia="ja-JP"/>
        </w:rPr>
      </w:pPr>
      <w:r w:rsidRPr="00027564">
        <w:rPr>
          <w:rFonts w:eastAsia="ＭＳ 明朝" w:hint="eastAsia"/>
          <w:lang w:val="en-US" w:eastAsia="ja-JP"/>
        </w:rPr>
        <w:t xml:space="preserve"> As mentioned </w:t>
      </w:r>
      <w:r>
        <w:rPr>
          <w:rFonts w:eastAsia="ＭＳ 明朝" w:hint="eastAsia"/>
          <w:lang w:val="en-US" w:eastAsia="ja-JP"/>
        </w:rPr>
        <w:t xml:space="preserve">at </w:t>
      </w:r>
      <w:r w:rsidR="00C34E9C">
        <w:rPr>
          <w:rFonts w:eastAsia="ＭＳ 明朝" w:hint="eastAsia"/>
          <w:lang w:val="en-US" w:eastAsia="ja-JP"/>
        </w:rPr>
        <w:t>O</w:t>
      </w:r>
      <w:r>
        <w:rPr>
          <w:rFonts w:eastAsia="ＭＳ 明朝" w:hint="eastAsia"/>
          <w:lang w:val="en-US" w:eastAsia="ja-JP"/>
        </w:rPr>
        <w:t xml:space="preserve">bservation 6 above, </w:t>
      </w:r>
      <w:r w:rsidR="00662256">
        <w:rPr>
          <w:rFonts w:eastAsia="ＭＳ 明朝" w:hint="eastAsia"/>
          <w:lang w:val="en-US" w:eastAsia="ja-JP"/>
        </w:rPr>
        <w:t>we assume that there is a need to study the propagation delay error</w:t>
      </w:r>
      <w:r w:rsidR="00103C65">
        <w:rPr>
          <w:rFonts w:eastAsia="ＭＳ 明朝" w:hint="eastAsia"/>
          <w:lang w:val="en-US" w:eastAsia="ja-JP"/>
        </w:rPr>
        <w:t xml:space="preserve"> also</w:t>
      </w:r>
      <w:r w:rsidR="00662256">
        <w:rPr>
          <w:rFonts w:eastAsia="ＭＳ 明朝" w:hint="eastAsia"/>
          <w:lang w:val="en-US" w:eastAsia="ja-JP"/>
        </w:rPr>
        <w:t xml:space="preserve"> for the </w:t>
      </w:r>
      <w:r w:rsidR="00CB0CD0">
        <w:rPr>
          <w:rFonts w:eastAsia="ＭＳ 明朝" w:hint="eastAsia"/>
          <w:lang w:val="en-US" w:eastAsia="ja-JP"/>
        </w:rPr>
        <w:t>uplink case</w:t>
      </w:r>
      <w:r w:rsidR="00C34E9C">
        <w:rPr>
          <w:rFonts w:eastAsia="ＭＳ 明朝" w:hint="eastAsia"/>
          <w:lang w:val="en-US" w:eastAsia="ja-JP"/>
        </w:rPr>
        <w:t xml:space="preserve"> since the velocity of the receiver </w:t>
      </w:r>
      <w:r w:rsidR="008B57BC">
        <w:rPr>
          <w:rFonts w:eastAsia="ＭＳ 明朝" w:hint="eastAsia"/>
          <w:lang w:val="en-US" w:eastAsia="ja-JP"/>
        </w:rPr>
        <w:t xml:space="preserve">in the equation </w:t>
      </w:r>
      <w:r w:rsidR="00C34E9C">
        <w:rPr>
          <w:rFonts w:eastAsia="ＭＳ 明朝" w:hint="eastAsia"/>
          <w:lang w:val="en-US" w:eastAsia="ja-JP"/>
        </w:rPr>
        <w:t xml:space="preserve">is </w:t>
      </w:r>
      <w:r w:rsidR="0023506D">
        <w:rPr>
          <w:rFonts w:eastAsia="ＭＳ 明朝" w:hint="eastAsia"/>
          <w:lang w:val="en-US" w:eastAsia="ja-JP"/>
        </w:rPr>
        <w:t>replace</w:t>
      </w:r>
      <w:r w:rsidR="00600005">
        <w:rPr>
          <w:rFonts w:eastAsia="ＭＳ 明朝" w:hint="eastAsia"/>
          <w:lang w:val="en-US" w:eastAsia="ja-JP"/>
        </w:rPr>
        <w:t>d</w:t>
      </w:r>
      <w:r w:rsidR="00C34E9C">
        <w:rPr>
          <w:rFonts w:eastAsia="ＭＳ 明朝" w:hint="eastAsia"/>
          <w:lang w:val="en-US" w:eastAsia="ja-JP"/>
        </w:rPr>
        <w:t xml:space="preserve"> </w:t>
      </w:r>
      <w:r w:rsidR="006B2A69">
        <w:rPr>
          <w:rFonts w:eastAsia="ＭＳ 明朝" w:hint="eastAsia"/>
          <w:lang w:val="en-US" w:eastAsia="ja-JP"/>
        </w:rPr>
        <w:t>by</w:t>
      </w:r>
      <w:r w:rsidR="00C34E9C">
        <w:rPr>
          <w:rFonts w:eastAsia="ＭＳ 明朝" w:hint="eastAsia"/>
          <w:lang w:val="en-US" w:eastAsia="ja-JP"/>
        </w:rPr>
        <w:t xml:space="preserve"> the satellite this </w:t>
      </w:r>
      <w:r w:rsidR="00551661">
        <w:rPr>
          <w:rFonts w:eastAsia="ＭＳ 明朝" w:hint="eastAsia"/>
          <w:lang w:val="en-US" w:eastAsia="ja-JP"/>
        </w:rPr>
        <w:t>case</w:t>
      </w:r>
      <w:r w:rsidR="00C34E9C">
        <w:rPr>
          <w:rFonts w:eastAsia="ＭＳ 明朝" w:hint="eastAsia"/>
          <w:lang w:val="en-US" w:eastAsia="ja-JP"/>
        </w:rPr>
        <w:t>.</w:t>
      </w:r>
      <w:r w:rsidR="00551661">
        <w:rPr>
          <w:rFonts w:eastAsia="ＭＳ 明朝" w:hint="eastAsia"/>
          <w:lang w:val="en-US" w:eastAsia="ja-JP"/>
        </w:rPr>
        <w:t xml:space="preserve"> Figure 2.3.2-1 is depicted to show our idea of the calculation for the uplink.</w:t>
      </w:r>
      <w:r w:rsidR="00CB0CD0">
        <w:rPr>
          <w:rFonts w:eastAsia="ＭＳ 明朝" w:hint="eastAsia"/>
          <w:lang w:val="en-US" w:eastAsia="ja-JP"/>
        </w:rPr>
        <w:t xml:space="preserve"> </w:t>
      </w:r>
    </w:p>
    <w:p w14:paraId="237B88C7" w14:textId="41822A8A" w:rsidR="00E443B8" w:rsidRPr="00A8267B" w:rsidRDefault="00E443B8" w:rsidP="00A8267B">
      <w:pPr>
        <w:overflowPunct/>
        <w:autoSpaceDE/>
        <w:autoSpaceDN/>
        <w:adjustRightInd/>
        <w:spacing w:after="0"/>
        <w:textAlignment w:val="auto"/>
        <w:rPr>
          <w:rFonts w:eastAsiaTheme="minorEastAsia"/>
          <w:b/>
          <w:bCs/>
          <w:lang w:eastAsia="ja-JP"/>
        </w:rPr>
      </w:pPr>
    </w:p>
    <w:p w14:paraId="2883B245" w14:textId="522F88D0" w:rsidR="002551CB" w:rsidRDefault="002551CB" w:rsidP="008D0B5E">
      <w:pPr>
        <w:overflowPunct/>
        <w:autoSpaceDE/>
        <w:autoSpaceDN/>
        <w:adjustRightInd/>
        <w:spacing w:after="0"/>
        <w:jc w:val="center"/>
        <w:textAlignment w:val="auto"/>
        <w:rPr>
          <w:rFonts w:eastAsia="ＭＳ 明朝"/>
          <w:b/>
          <w:bCs/>
          <w:lang w:eastAsia="ja-JP"/>
        </w:rPr>
      </w:pPr>
      <w:r>
        <w:rPr>
          <w:noProof/>
        </w:rPr>
        <w:lastRenderedPageBreak/>
        <w:drawing>
          <wp:inline distT="0" distB="0" distL="0" distR="0" wp14:anchorId="04A066E3" wp14:editId="1AD03B5D">
            <wp:extent cx="4635141" cy="2945221"/>
            <wp:effectExtent l="0" t="0" r="0" b="7620"/>
            <wp:docPr id="1166967181"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967181" name="図 1" descr="ダイアグラム&#10;&#10;AI によって生成されたコンテンツは間違っている可能性があります。"/>
                    <pic:cNvPicPr/>
                  </pic:nvPicPr>
                  <pic:blipFill>
                    <a:blip r:embed="rId17"/>
                    <a:stretch>
                      <a:fillRect/>
                    </a:stretch>
                  </pic:blipFill>
                  <pic:spPr>
                    <a:xfrm>
                      <a:off x="0" y="0"/>
                      <a:ext cx="4639692" cy="2948113"/>
                    </a:xfrm>
                    <a:prstGeom prst="rect">
                      <a:avLst/>
                    </a:prstGeom>
                  </pic:spPr>
                </pic:pic>
              </a:graphicData>
            </a:graphic>
          </wp:inline>
        </w:drawing>
      </w:r>
    </w:p>
    <w:p w14:paraId="764D0803" w14:textId="7D0D75D7" w:rsidR="005709F9" w:rsidRPr="00E9148E" w:rsidRDefault="005709F9" w:rsidP="005709F9">
      <w:pPr>
        <w:overflowPunct/>
        <w:autoSpaceDE/>
        <w:autoSpaceDN/>
        <w:adjustRightInd/>
        <w:spacing w:after="0"/>
        <w:jc w:val="center"/>
        <w:textAlignment w:val="auto"/>
        <w:rPr>
          <w:rFonts w:eastAsia="ＭＳ 明朝"/>
          <w:b/>
          <w:bCs/>
          <w:lang w:eastAsia="ja-JP"/>
        </w:rPr>
      </w:pPr>
      <w:r>
        <w:rPr>
          <w:rFonts w:eastAsia="ＭＳ 明朝" w:hint="eastAsia"/>
          <w:b/>
          <w:bCs/>
          <w:lang w:eastAsia="ja-JP"/>
        </w:rPr>
        <w:t>Figure</w:t>
      </w:r>
      <w:r w:rsidR="00E30CCB">
        <w:rPr>
          <w:rFonts w:eastAsia="ＭＳ 明朝" w:hint="eastAsia"/>
          <w:b/>
          <w:bCs/>
          <w:lang w:eastAsia="ja-JP"/>
        </w:rPr>
        <w:t xml:space="preserve"> 2.3.2-1</w:t>
      </w:r>
      <w:r>
        <w:rPr>
          <w:rFonts w:eastAsia="ＭＳ 明朝" w:hint="eastAsia"/>
          <w:b/>
          <w:bCs/>
          <w:lang w:eastAsia="ja-JP"/>
        </w:rPr>
        <w:t xml:space="preserve">: </w:t>
      </w:r>
      <w:r w:rsidR="008A27BF" w:rsidRPr="008A27BF">
        <w:rPr>
          <w:rFonts w:eastAsia="ＭＳ 明朝"/>
          <w:b/>
          <w:bCs/>
          <w:lang w:eastAsia="ja-JP"/>
        </w:rPr>
        <w:t xml:space="preserve">Propagation delay calculation of </w:t>
      </w:r>
      <w:r w:rsidR="008A27BF">
        <w:rPr>
          <w:rFonts w:eastAsia="ＭＳ 明朝" w:hint="eastAsia"/>
          <w:b/>
          <w:bCs/>
          <w:lang w:eastAsia="ja-JP"/>
        </w:rPr>
        <w:t>U</w:t>
      </w:r>
      <w:r w:rsidR="008A27BF" w:rsidRPr="008A27BF">
        <w:rPr>
          <w:rFonts w:eastAsia="ＭＳ 明朝"/>
          <w:b/>
          <w:bCs/>
          <w:lang w:eastAsia="ja-JP"/>
        </w:rPr>
        <w:t xml:space="preserve">L case including </w:t>
      </w:r>
      <w:r w:rsidR="009C40C0">
        <w:rPr>
          <w:rFonts w:eastAsia="ＭＳ 明朝" w:hint="eastAsia"/>
          <w:b/>
          <w:bCs/>
          <w:lang w:eastAsia="ja-JP"/>
        </w:rPr>
        <w:t>propagation delay error</w:t>
      </w:r>
    </w:p>
    <w:p w14:paraId="5B824D0E" w14:textId="77777777" w:rsidR="00057407" w:rsidRDefault="00057407" w:rsidP="00057407">
      <w:pPr>
        <w:spacing w:before="120" w:after="120"/>
        <w:rPr>
          <w:rFonts w:eastAsia="ＭＳ 明朝"/>
          <w:bCs/>
          <w:iCs/>
          <w:lang w:eastAsia="ja-JP"/>
        </w:rPr>
      </w:pPr>
      <w:proofErr w:type="gramStart"/>
      <w:r w:rsidRPr="0039479F">
        <w:rPr>
          <w:rFonts w:eastAsia="ＭＳ 明朝" w:hint="eastAsia"/>
          <w:bCs/>
          <w:iCs/>
          <w:lang w:eastAsia="ja-JP"/>
        </w:rPr>
        <w:t>Where</w:t>
      </w:r>
      <w:proofErr w:type="gramEnd"/>
      <w:r w:rsidRPr="0039479F">
        <w:rPr>
          <w:rFonts w:eastAsia="ＭＳ 明朝" w:hint="eastAsia"/>
          <w:bCs/>
          <w:iCs/>
          <w:lang w:eastAsia="ja-JP"/>
        </w:rPr>
        <w:t xml:space="preserve"> </w:t>
      </w:r>
    </w:p>
    <w:p w14:paraId="30D2F059" w14:textId="481BC6FE" w:rsidR="00057407" w:rsidRPr="008A2CB4" w:rsidRDefault="00057407" w:rsidP="00057407">
      <w:pPr>
        <w:overflowPunct/>
        <w:autoSpaceDE/>
        <w:autoSpaceDN/>
        <w:adjustRightInd/>
        <w:spacing w:after="0"/>
        <w:textAlignment w:val="auto"/>
        <w:rPr>
          <w:rFonts w:eastAsia="ＭＳ 明朝"/>
          <w:lang w:eastAsia="ja-JP"/>
        </w:rPr>
      </w:pPr>
      <w:r>
        <w:rPr>
          <w:rFonts w:eastAsia="ＭＳ 明朝"/>
          <w:bCs/>
          <w:iCs/>
          <w:lang w:eastAsia="ja-JP"/>
        </w:rPr>
        <w:tab/>
      </w:r>
      <w:r w:rsidRPr="008A2CB4">
        <w:rPr>
          <w:rFonts w:eastAsia="ＭＳ 明朝" w:hint="eastAsia"/>
          <w:lang w:eastAsia="ja-JP"/>
        </w:rPr>
        <w:t>SV</w:t>
      </w:r>
      <w:r w:rsidR="00D31023">
        <w:rPr>
          <w:rFonts w:eastAsia="ＭＳ 明朝" w:hint="eastAsia"/>
          <w:lang w:eastAsia="ja-JP"/>
        </w:rPr>
        <w:t xml:space="preserve"> (Satellite)</w:t>
      </w:r>
      <w:r w:rsidR="00D31023">
        <w:rPr>
          <w:rFonts w:eastAsia="ＭＳ 明朝"/>
          <w:lang w:eastAsia="ja-JP"/>
        </w:rPr>
        <w:tab/>
      </w:r>
      <w:r w:rsidR="004D486E">
        <w:rPr>
          <w:rFonts w:eastAsia="ＭＳ 明朝"/>
          <w:lang w:eastAsia="ja-JP"/>
        </w:rPr>
        <w:tab/>
      </w:r>
      <w:r w:rsidRPr="008A2CB4">
        <w:rPr>
          <w:rFonts w:eastAsia="ＭＳ 明朝" w:hint="eastAsia"/>
          <w:lang w:eastAsia="ja-JP"/>
        </w:rPr>
        <w:t xml:space="preserve">: </w:t>
      </w:r>
      <w:r w:rsidR="001F2558">
        <w:rPr>
          <w:rFonts w:eastAsia="ＭＳ 明朝" w:hint="eastAsia"/>
          <w:lang w:eastAsia="ja-JP"/>
        </w:rPr>
        <w:t>Receiver</w:t>
      </w:r>
    </w:p>
    <w:p w14:paraId="275B4D24" w14:textId="6CADE6A5" w:rsidR="00057407" w:rsidRPr="008A2CB4" w:rsidRDefault="00057407" w:rsidP="00057407">
      <w:pPr>
        <w:overflowPunct/>
        <w:autoSpaceDE/>
        <w:autoSpaceDN/>
        <w:adjustRightInd/>
        <w:spacing w:after="0"/>
        <w:ind w:firstLine="284"/>
        <w:textAlignment w:val="auto"/>
        <w:rPr>
          <w:rFonts w:eastAsia="ＭＳ 明朝"/>
          <w:lang w:eastAsia="ja-JP"/>
        </w:rPr>
      </w:pPr>
      <w:r w:rsidRPr="008A2CB4">
        <w:rPr>
          <w:rFonts w:eastAsia="ＭＳ 明朝" w:hint="eastAsia"/>
          <w:lang w:eastAsia="ja-JP"/>
        </w:rPr>
        <w:t>UE</w:t>
      </w:r>
      <w:r w:rsidR="00D31023">
        <w:rPr>
          <w:rFonts w:eastAsia="ＭＳ 明朝"/>
          <w:lang w:eastAsia="ja-JP"/>
        </w:rPr>
        <w:tab/>
      </w:r>
      <w:r w:rsidR="00D31023">
        <w:rPr>
          <w:rFonts w:eastAsia="ＭＳ 明朝"/>
          <w:lang w:eastAsia="ja-JP"/>
        </w:rPr>
        <w:tab/>
      </w:r>
      <w:r w:rsidR="00D31023">
        <w:rPr>
          <w:rFonts w:eastAsia="ＭＳ 明朝"/>
          <w:lang w:eastAsia="ja-JP"/>
        </w:rPr>
        <w:tab/>
      </w:r>
      <w:r w:rsidR="00D31023">
        <w:rPr>
          <w:rFonts w:eastAsia="ＭＳ 明朝"/>
          <w:lang w:eastAsia="ja-JP"/>
        </w:rPr>
        <w:tab/>
      </w:r>
      <w:r w:rsidR="004D486E">
        <w:rPr>
          <w:rFonts w:eastAsia="ＭＳ 明朝"/>
          <w:lang w:eastAsia="ja-JP"/>
        </w:rPr>
        <w:tab/>
      </w:r>
      <w:r w:rsidRPr="008A2CB4">
        <w:rPr>
          <w:rFonts w:eastAsia="ＭＳ 明朝" w:hint="eastAsia"/>
          <w:lang w:eastAsia="ja-JP"/>
        </w:rPr>
        <w:t xml:space="preserve">: </w:t>
      </w:r>
      <w:r w:rsidR="001F2558">
        <w:rPr>
          <w:rFonts w:eastAsia="ＭＳ 明朝" w:hint="eastAsia"/>
          <w:lang w:eastAsia="ja-JP"/>
        </w:rPr>
        <w:t xml:space="preserve">Transmitter </w:t>
      </w:r>
    </w:p>
    <w:p w14:paraId="74AB2A81" w14:textId="3264F1F4" w:rsidR="00057407" w:rsidRDefault="00877F34" w:rsidP="00057407">
      <w:pPr>
        <w:overflowPunct/>
        <w:autoSpaceDE/>
        <w:autoSpaceDN/>
        <w:adjustRightInd/>
        <w:spacing w:after="0"/>
        <w:ind w:firstLine="284"/>
        <w:jc w:val="both"/>
        <w:textAlignment w:val="auto"/>
        <w:rPr>
          <w:rFonts w:eastAsia="ＭＳ 明朝"/>
          <w:lang w:val="en-US" w:eastAsia="ja-JP"/>
        </w:rPr>
      </w:pPr>
      <m:oMath>
        <m:r>
          <w:rPr>
            <w:rFonts w:ascii="Cambria Math" w:eastAsia="ＭＳ 明朝" w:hAnsi="Cambria Math" w:hint="eastAsia"/>
            <w:lang w:eastAsia="ja-JP"/>
          </w:rPr>
          <m:t>Δ</m:t>
        </m:r>
        <m:sSub>
          <m:sSubPr>
            <m:ctrlPr>
              <w:rPr>
                <w:rFonts w:ascii="Cambria Math" w:eastAsia="ＭＳ 明朝" w:hAnsi="Cambria Math"/>
                <w:i/>
                <w:lang w:eastAsia="ja-JP"/>
              </w:rPr>
            </m:ctrlPr>
          </m:sSubPr>
          <m:e>
            <m:r>
              <w:rPr>
                <w:rFonts w:ascii="Cambria Math" w:eastAsia="ＭＳ 明朝" w:hAnsi="Cambria Math"/>
                <w:lang w:eastAsia="ja-JP"/>
              </w:rPr>
              <m:t>t</m:t>
            </m:r>
          </m:e>
          <m:sub>
            <m:r>
              <m:rPr>
                <m:sty m:val="p"/>
              </m:rPr>
              <w:rPr>
                <w:rFonts w:ascii="Cambria Math" w:eastAsia="ＭＳ 明朝" w:hAnsi="Cambria Math"/>
                <w:lang w:eastAsia="ja-JP"/>
              </w:rPr>
              <m:t>UL</m:t>
            </m:r>
          </m:sub>
        </m:sSub>
        <m:r>
          <w:rPr>
            <w:rFonts w:ascii="Cambria Math" w:eastAsia="ＭＳ 明朝" w:hAnsi="Cambria Math"/>
            <w:lang w:eastAsia="ja-JP"/>
          </w:rPr>
          <m:t xml:space="preserve">= </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 xml:space="preserve">- </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 xml:space="preserve"> </m:t>
        </m:r>
      </m:oMath>
      <w:r w:rsidR="00057407">
        <w:rPr>
          <w:rFonts w:eastAsia="ＭＳ 明朝"/>
          <w:lang w:val="en-US" w:eastAsia="ja-JP"/>
        </w:rPr>
        <w:tab/>
      </w:r>
      <w:r w:rsidR="00057407">
        <w:rPr>
          <w:rFonts w:eastAsia="ＭＳ 明朝" w:hint="eastAsia"/>
          <w:lang w:val="en-US" w:eastAsia="ja-JP"/>
        </w:rPr>
        <w:t xml:space="preserve">: </w:t>
      </w:r>
      <w:r w:rsidR="008E7695">
        <w:rPr>
          <w:rFonts w:eastAsia="ＭＳ 明朝" w:hint="eastAsia"/>
          <w:lang w:val="en-US" w:eastAsia="ja-JP"/>
        </w:rPr>
        <w:t>Up</w:t>
      </w:r>
      <w:r w:rsidR="00057407">
        <w:rPr>
          <w:rFonts w:eastAsia="ＭＳ 明朝" w:hint="eastAsia"/>
          <w:lang w:val="en-US" w:eastAsia="ja-JP"/>
        </w:rPr>
        <w:t>link total propagation delay</w:t>
      </w:r>
    </w:p>
    <w:p w14:paraId="6DC805B3" w14:textId="6ACF5CC9" w:rsidR="00FF1583" w:rsidRDefault="00FF1583" w:rsidP="00FF1583">
      <w:pPr>
        <w:overflowPunct/>
        <w:autoSpaceDE/>
        <w:autoSpaceDN/>
        <w:adjustRightInd/>
        <w:spacing w:after="0"/>
        <w:ind w:firstLine="284"/>
        <w:jc w:val="both"/>
        <w:textAlignment w:val="auto"/>
        <w:rPr>
          <w:rFonts w:eastAsia="ＭＳ 明朝"/>
          <w:lang w:val="en-US" w:eastAsia="ja-JP"/>
        </w:rPr>
      </w:pPr>
      <w:proofErr w:type="spellStart"/>
      <w:r w:rsidRPr="00831781">
        <w:rPr>
          <w:rFonts w:eastAsia="ＭＳ 明朝" w:hint="eastAsia"/>
          <w:i/>
          <w:iCs/>
          <w:lang w:val="en-US" w:eastAsia="ja-JP"/>
        </w:rPr>
        <w:t>t</w:t>
      </w:r>
      <w:r w:rsidRPr="00831781">
        <w:rPr>
          <w:rFonts w:eastAsia="ＭＳ 明朝" w:hint="eastAsia"/>
          <w:i/>
          <w:iCs/>
          <w:vertAlign w:val="subscript"/>
          <w:lang w:val="en-US" w:eastAsia="ja-JP"/>
        </w:rPr>
        <w:t>T</w:t>
      </w:r>
      <w:proofErr w:type="spellEnd"/>
      <w:r w:rsidRPr="00831781">
        <w:rPr>
          <w:rFonts w:eastAsia="ＭＳ 明朝"/>
          <w:i/>
          <w:iCs/>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hint="eastAsia"/>
          <w:lang w:val="en-US" w:eastAsia="ja-JP"/>
        </w:rPr>
        <w:t xml:space="preserve">: Time when signals are transmitted from </w:t>
      </w:r>
      <w:r w:rsidR="00BC4078">
        <w:rPr>
          <w:rFonts w:eastAsia="ＭＳ 明朝" w:hint="eastAsia"/>
          <w:lang w:val="en-US" w:eastAsia="ja-JP"/>
        </w:rPr>
        <w:t>UE</w:t>
      </w:r>
    </w:p>
    <w:p w14:paraId="05ABFBF0" w14:textId="7443876C" w:rsidR="001E2EF3" w:rsidRPr="00FF1583" w:rsidRDefault="00FF1583" w:rsidP="00FF1583">
      <w:pPr>
        <w:overflowPunct/>
        <w:autoSpaceDE/>
        <w:autoSpaceDN/>
        <w:adjustRightInd/>
        <w:spacing w:after="0"/>
        <w:ind w:firstLine="284"/>
        <w:jc w:val="both"/>
        <w:textAlignment w:val="auto"/>
        <w:rPr>
          <w:rFonts w:eastAsia="ＭＳ 明朝"/>
          <w:lang w:val="en-US" w:eastAsia="ja-JP"/>
        </w:rPr>
      </w:pPr>
      <w:proofErr w:type="spellStart"/>
      <w:r w:rsidRPr="00831781">
        <w:rPr>
          <w:rFonts w:eastAsia="ＭＳ 明朝" w:hint="eastAsia"/>
          <w:i/>
          <w:iCs/>
          <w:lang w:val="en-US" w:eastAsia="ja-JP"/>
        </w:rPr>
        <w:t>t</w:t>
      </w:r>
      <w:r>
        <w:rPr>
          <w:rFonts w:eastAsia="ＭＳ 明朝" w:hint="eastAsia"/>
          <w:i/>
          <w:iCs/>
          <w:vertAlign w:val="subscript"/>
          <w:lang w:val="en-US" w:eastAsia="ja-JP"/>
        </w:rPr>
        <w:t>R</w:t>
      </w:r>
      <w:proofErr w:type="spellEnd"/>
      <w:r w:rsidRPr="00831781">
        <w:rPr>
          <w:rFonts w:eastAsia="ＭＳ 明朝"/>
          <w:i/>
          <w:iCs/>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lang w:val="en-US" w:eastAsia="ja-JP"/>
        </w:rPr>
        <w:tab/>
      </w:r>
      <w:r>
        <w:rPr>
          <w:rFonts w:eastAsia="ＭＳ 明朝" w:hint="eastAsia"/>
          <w:lang w:val="en-US" w:eastAsia="ja-JP"/>
        </w:rPr>
        <w:t xml:space="preserve">: Time when signals are received by </w:t>
      </w:r>
      <w:r w:rsidR="00BC4078">
        <w:rPr>
          <w:rFonts w:eastAsia="ＭＳ 明朝" w:hint="eastAsia"/>
          <w:lang w:val="en-US" w:eastAsia="ja-JP"/>
        </w:rPr>
        <w:t>satellite</w:t>
      </w:r>
    </w:p>
    <w:p w14:paraId="658A7B31" w14:textId="0556E01C" w:rsidR="00057407" w:rsidRDefault="00000000" w:rsidP="00057407">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oMath>
      <w:r w:rsidR="00057407">
        <w:rPr>
          <w:rFonts w:eastAsia="ＭＳ 明朝" w:hint="eastAsia"/>
          <w:lang w:val="en-US" w:eastAsia="ja-JP"/>
        </w:rPr>
        <w:t xml:space="preserve"> </w:t>
      </w:r>
      <w:r w:rsidR="00057407">
        <w:rPr>
          <w:rFonts w:eastAsia="ＭＳ 明朝"/>
          <w:lang w:val="en-US" w:eastAsia="ja-JP"/>
        </w:rPr>
        <w:tab/>
      </w:r>
      <w:r w:rsidR="00057407">
        <w:rPr>
          <w:rFonts w:eastAsia="ＭＳ 明朝"/>
          <w:lang w:val="en-US" w:eastAsia="ja-JP"/>
        </w:rPr>
        <w:tab/>
      </w:r>
      <w:r w:rsidR="00D31023">
        <w:rPr>
          <w:rFonts w:eastAsia="ＭＳ 明朝"/>
          <w:lang w:val="en-US" w:eastAsia="ja-JP"/>
        </w:rPr>
        <w:tab/>
      </w:r>
      <w:r w:rsidR="00D31023">
        <w:rPr>
          <w:rFonts w:eastAsia="ＭＳ 明朝"/>
          <w:lang w:val="en-US" w:eastAsia="ja-JP"/>
        </w:rPr>
        <w:tab/>
      </w:r>
      <w:r w:rsidR="004D486E">
        <w:rPr>
          <w:rFonts w:eastAsia="ＭＳ 明朝"/>
          <w:lang w:val="en-US" w:eastAsia="ja-JP"/>
        </w:rPr>
        <w:tab/>
      </w:r>
      <w:r w:rsidR="00057407">
        <w:rPr>
          <w:rFonts w:eastAsia="ＭＳ 明朝" w:hint="eastAsia"/>
          <w:lang w:val="en-US" w:eastAsia="ja-JP"/>
        </w:rPr>
        <w:t xml:space="preserve">: </w:t>
      </w:r>
      <w:r w:rsidR="003460F3">
        <w:rPr>
          <w:rFonts w:eastAsia="ＭＳ 明朝" w:hint="eastAsia"/>
          <w:lang w:val="en-US" w:eastAsia="ja-JP"/>
        </w:rPr>
        <w:t>SV</w:t>
      </w:r>
      <w:r w:rsidR="00057407">
        <w:rPr>
          <w:rFonts w:eastAsia="ＭＳ 明朝" w:hint="eastAsia"/>
          <w:lang w:val="en-US" w:eastAsia="ja-JP"/>
        </w:rPr>
        <w:t xml:space="preserve"> position vector at transmitted time </w:t>
      </w:r>
      <w:proofErr w:type="spellStart"/>
      <w:r w:rsidR="00057407" w:rsidRPr="00002377">
        <w:rPr>
          <w:rFonts w:eastAsia="ＭＳ 明朝" w:hint="eastAsia"/>
          <w:i/>
          <w:iCs/>
          <w:lang w:val="en-US" w:eastAsia="ja-JP"/>
        </w:rPr>
        <w:t>t</w:t>
      </w:r>
      <w:r w:rsidR="00057407" w:rsidRPr="00002377">
        <w:rPr>
          <w:rFonts w:eastAsia="ＭＳ 明朝" w:hint="eastAsia"/>
          <w:i/>
          <w:iCs/>
          <w:vertAlign w:val="subscript"/>
          <w:lang w:val="en-US" w:eastAsia="ja-JP"/>
        </w:rPr>
        <w:t>T</w:t>
      </w:r>
      <w:proofErr w:type="spellEnd"/>
      <w:r w:rsidR="00057407">
        <w:rPr>
          <w:rFonts w:eastAsia="ＭＳ 明朝" w:hint="eastAsia"/>
          <w:lang w:val="en-US" w:eastAsia="ja-JP"/>
        </w:rPr>
        <w:t xml:space="preserve"> on ECI Frame</w:t>
      </w:r>
    </w:p>
    <w:p w14:paraId="0CA4E909" w14:textId="2643894C" w:rsidR="00057407" w:rsidRDefault="00000000" w:rsidP="00057407">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i/>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oMath>
      <w:r w:rsidR="00057407">
        <w:rPr>
          <w:rFonts w:eastAsia="ＭＳ 明朝" w:hint="eastAsia"/>
          <w:lang w:val="en-US" w:eastAsia="ja-JP"/>
        </w:rPr>
        <w:t xml:space="preserve"> </w:t>
      </w:r>
      <w:r w:rsidR="00057407">
        <w:rPr>
          <w:rFonts w:eastAsia="ＭＳ 明朝"/>
          <w:lang w:val="en-US" w:eastAsia="ja-JP"/>
        </w:rPr>
        <w:tab/>
      </w:r>
      <w:r w:rsidR="00D31023">
        <w:rPr>
          <w:rFonts w:eastAsia="ＭＳ 明朝"/>
          <w:lang w:val="en-US" w:eastAsia="ja-JP"/>
        </w:rPr>
        <w:tab/>
      </w:r>
      <w:r w:rsidR="00D31023">
        <w:rPr>
          <w:rFonts w:eastAsia="ＭＳ 明朝"/>
          <w:lang w:val="en-US" w:eastAsia="ja-JP"/>
        </w:rPr>
        <w:tab/>
      </w:r>
      <w:r w:rsidR="004D486E">
        <w:rPr>
          <w:rFonts w:eastAsia="ＭＳ 明朝"/>
          <w:lang w:val="en-US" w:eastAsia="ja-JP"/>
        </w:rPr>
        <w:tab/>
      </w:r>
      <w:r w:rsidR="00057407">
        <w:rPr>
          <w:rFonts w:eastAsia="ＭＳ 明朝" w:hint="eastAsia"/>
          <w:lang w:val="en-US" w:eastAsia="ja-JP"/>
        </w:rPr>
        <w:t xml:space="preserve">: </w:t>
      </w:r>
      <w:r w:rsidR="000938BA">
        <w:rPr>
          <w:rFonts w:eastAsia="ＭＳ 明朝" w:hint="eastAsia"/>
          <w:lang w:val="en-US" w:eastAsia="ja-JP"/>
        </w:rPr>
        <w:t>SV</w:t>
      </w:r>
      <w:r w:rsidR="00057407">
        <w:rPr>
          <w:rFonts w:eastAsia="ＭＳ 明朝" w:hint="eastAsia"/>
          <w:lang w:val="en-US" w:eastAsia="ja-JP"/>
        </w:rPr>
        <w:t xml:space="preserve"> velocity vector at transmitted time </w:t>
      </w:r>
      <w:proofErr w:type="spellStart"/>
      <w:r w:rsidR="00057407" w:rsidRPr="00002377">
        <w:rPr>
          <w:rFonts w:eastAsia="ＭＳ 明朝" w:hint="eastAsia"/>
          <w:i/>
          <w:iCs/>
          <w:lang w:val="en-US" w:eastAsia="ja-JP"/>
        </w:rPr>
        <w:t>t</w:t>
      </w:r>
      <w:r w:rsidR="00057407" w:rsidRPr="00002377">
        <w:rPr>
          <w:rFonts w:eastAsia="ＭＳ 明朝" w:hint="eastAsia"/>
          <w:i/>
          <w:iCs/>
          <w:vertAlign w:val="subscript"/>
          <w:lang w:val="en-US" w:eastAsia="ja-JP"/>
        </w:rPr>
        <w:t>T</w:t>
      </w:r>
      <w:proofErr w:type="spellEnd"/>
      <w:r w:rsidR="00057407">
        <w:rPr>
          <w:rFonts w:eastAsia="ＭＳ 明朝" w:hint="eastAsia"/>
          <w:lang w:val="en-US" w:eastAsia="ja-JP"/>
        </w:rPr>
        <w:t xml:space="preserve"> on ECI Frame</w:t>
      </w:r>
    </w:p>
    <w:p w14:paraId="2D8CB6C4" w14:textId="6FD8BCE7" w:rsidR="00057407" w:rsidRDefault="00000000" w:rsidP="00057407">
      <w:pPr>
        <w:overflowPunct/>
        <w:autoSpaceDE/>
        <w:autoSpaceDN/>
        <w:adjustRightInd/>
        <w:spacing w:after="0"/>
        <w:ind w:firstLine="284"/>
        <w:textAlignment w:val="auto"/>
        <w:rPr>
          <w:rFonts w:eastAsia="ＭＳ 明朝"/>
          <w:lang w:val="en-US" w:eastAsia="ja-JP"/>
        </w:rPr>
      </w:p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w:r w:rsidR="00057407">
        <w:rPr>
          <w:rFonts w:eastAsia="ＭＳ 明朝" w:hint="eastAsia"/>
          <w:lang w:val="en-US" w:eastAsia="ja-JP"/>
        </w:rPr>
        <w:t xml:space="preserve"> </w:t>
      </w:r>
      <w:r w:rsidR="00057407">
        <w:rPr>
          <w:rFonts w:eastAsia="ＭＳ 明朝"/>
          <w:lang w:val="en-US" w:eastAsia="ja-JP"/>
        </w:rPr>
        <w:tab/>
      </w:r>
      <w:r w:rsidR="00057407">
        <w:rPr>
          <w:rFonts w:eastAsia="ＭＳ 明朝"/>
          <w:lang w:val="en-US" w:eastAsia="ja-JP"/>
        </w:rPr>
        <w:tab/>
      </w:r>
      <w:r w:rsidR="00D31023">
        <w:rPr>
          <w:rFonts w:eastAsia="ＭＳ 明朝"/>
          <w:lang w:val="en-US" w:eastAsia="ja-JP"/>
        </w:rPr>
        <w:tab/>
      </w:r>
      <w:r w:rsidR="00D31023">
        <w:rPr>
          <w:rFonts w:eastAsia="ＭＳ 明朝"/>
          <w:lang w:val="en-US" w:eastAsia="ja-JP"/>
        </w:rPr>
        <w:tab/>
      </w:r>
      <w:r w:rsidR="004D486E">
        <w:rPr>
          <w:rFonts w:eastAsia="ＭＳ 明朝"/>
          <w:lang w:val="en-US" w:eastAsia="ja-JP"/>
        </w:rPr>
        <w:tab/>
      </w:r>
      <w:r w:rsidR="00057407">
        <w:rPr>
          <w:rFonts w:eastAsia="ＭＳ 明朝" w:hint="eastAsia"/>
          <w:lang w:val="en-US" w:eastAsia="ja-JP"/>
        </w:rPr>
        <w:t xml:space="preserve">: </w:t>
      </w:r>
      <w:r w:rsidR="003460F3">
        <w:rPr>
          <w:rFonts w:eastAsia="ＭＳ 明朝" w:hint="eastAsia"/>
          <w:lang w:val="en-US" w:eastAsia="ja-JP"/>
        </w:rPr>
        <w:t>UE</w:t>
      </w:r>
      <w:r w:rsidR="00057407">
        <w:rPr>
          <w:rFonts w:eastAsia="ＭＳ 明朝" w:hint="eastAsia"/>
          <w:lang w:val="en-US" w:eastAsia="ja-JP"/>
        </w:rPr>
        <w:t xml:space="preserve"> position vector at transmitted time </w:t>
      </w:r>
      <w:proofErr w:type="spellStart"/>
      <w:r w:rsidR="00057407" w:rsidRPr="00002377">
        <w:rPr>
          <w:rFonts w:eastAsia="ＭＳ 明朝" w:hint="eastAsia"/>
          <w:i/>
          <w:iCs/>
          <w:lang w:val="en-US" w:eastAsia="ja-JP"/>
        </w:rPr>
        <w:t>t</w:t>
      </w:r>
      <w:r w:rsidR="00057407" w:rsidRPr="00002377">
        <w:rPr>
          <w:rFonts w:eastAsia="ＭＳ 明朝" w:hint="eastAsia"/>
          <w:i/>
          <w:iCs/>
          <w:vertAlign w:val="subscript"/>
          <w:lang w:val="en-US" w:eastAsia="ja-JP"/>
        </w:rPr>
        <w:t>T</w:t>
      </w:r>
      <w:proofErr w:type="spellEnd"/>
      <w:r w:rsidR="00057407">
        <w:rPr>
          <w:rFonts w:eastAsia="ＭＳ 明朝" w:hint="eastAsia"/>
          <w:lang w:val="en-US" w:eastAsia="ja-JP"/>
        </w:rPr>
        <w:t xml:space="preserve"> on ECI Frame</w:t>
      </w:r>
    </w:p>
    <w:p w14:paraId="0A4C5566" w14:textId="7CD9008C" w:rsidR="00057407" w:rsidRPr="00416CF9" w:rsidRDefault="00000000" w:rsidP="00057407">
      <w:pPr>
        <w:overflowPunct/>
        <w:autoSpaceDE/>
        <w:autoSpaceDN/>
        <w:adjustRightInd/>
        <w:spacing w:after="0"/>
        <w:ind w:left="284"/>
        <w:textAlignment w:val="auto"/>
        <w:rPr>
          <w:rFonts w:eastAsia="ＭＳ 明朝"/>
          <w:b/>
          <w:bCs/>
          <w:lang w:eastAsia="ja-JP"/>
        </w:rPr>
      </w:pPr>
      <m:oMathPara>
        <m:oMathParaPr>
          <m:jc m:val="left"/>
        </m:oMathPara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UL</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m:oMathPara>
    </w:p>
    <w:p w14:paraId="2D74D584" w14:textId="61E46484" w:rsidR="00057407" w:rsidRPr="00B516AD" w:rsidRDefault="00000000" w:rsidP="00057407">
      <w:pPr>
        <w:overflowPunct/>
        <w:autoSpaceDE/>
        <w:autoSpaceDN/>
        <w:adjustRightInd/>
        <w:spacing w:after="0"/>
        <w:ind w:firstLine="284"/>
        <w:textAlignment w:val="auto"/>
        <w:rPr>
          <w:rFonts w:eastAsia="ＭＳ 明朝"/>
          <w:lang w:eastAsia="ja-JP"/>
        </w:rPr>
      </w:pPr>
      <m:oMath>
        <m:sSub>
          <m:sSubPr>
            <m:ctrlPr>
              <w:rPr>
                <w:rFonts w:ascii="Cambria Math" w:eastAsia="ＭＳ 明朝" w:hAnsi="Cambria Math"/>
                <w:i/>
                <w:lang w:eastAsia="ja-JP"/>
              </w:rPr>
            </m:ctrlPr>
          </m:sSubPr>
          <m:e>
            <m:r>
              <w:rPr>
                <w:rFonts w:ascii="Cambria Math" w:eastAsia="ＭＳ 明朝" w:hAnsi="Cambria Math"/>
                <w:lang w:eastAsia="ja-JP"/>
              </w:rPr>
              <m:t>ω</m:t>
            </m:r>
          </m:e>
          <m:sub>
            <m:r>
              <m:rPr>
                <m:sty m:val="p"/>
              </m:rPr>
              <w:rPr>
                <w:rFonts w:ascii="Cambria Math" w:eastAsia="ＭＳ 明朝" w:hAnsi="Cambria Math"/>
                <w:lang w:eastAsia="ja-JP"/>
              </w:rPr>
              <m:t>E</m:t>
            </m:r>
          </m:sub>
        </m:sSub>
      </m:oMath>
      <w:r w:rsidR="00057407" w:rsidRPr="00B516AD">
        <w:rPr>
          <w:rFonts w:eastAsia="ＭＳ 明朝" w:hint="eastAsia"/>
          <w:lang w:eastAsia="ja-JP"/>
        </w:rPr>
        <w:t xml:space="preserve">  = [0, 0,</w:t>
      </w:r>
      <w:r w:rsidR="00057407" w:rsidRPr="00B516AD">
        <w:rPr>
          <w:rFonts w:ascii="Consolas" w:eastAsia="ＭＳ 明朝" w:hAnsi="Consolas" w:cs="Consolas"/>
          <w:color w:val="000000"/>
          <w:sz w:val="19"/>
          <w:szCs w:val="19"/>
          <w:highlight w:val="white"/>
          <w:lang w:val="en-US" w:eastAsia="ja-JP"/>
        </w:rPr>
        <w:t xml:space="preserve"> </w:t>
      </w:r>
      <w:r w:rsidR="00057407" w:rsidRPr="00B516AD">
        <w:rPr>
          <w:rFonts w:eastAsia="ＭＳ 明朝"/>
          <w:lang w:val="en-US" w:eastAsia="ja-JP"/>
        </w:rPr>
        <w:t>7.292115E-5</w:t>
      </w:r>
      <w:r w:rsidR="00057407" w:rsidRPr="00B516AD">
        <w:rPr>
          <w:rFonts w:eastAsia="ＭＳ 明朝" w:hint="eastAsia"/>
          <w:lang w:eastAsia="ja-JP"/>
        </w:rPr>
        <w:t>]</w:t>
      </w:r>
      <w:r w:rsidR="00877F34">
        <w:rPr>
          <w:rFonts w:eastAsia="ＭＳ 明朝" w:hint="eastAsia"/>
          <w:lang w:eastAsia="ja-JP"/>
        </w:rPr>
        <w:t>, (|</w:t>
      </w:r>
      <m:oMath>
        <m:sSub>
          <m:sSubPr>
            <m:ctrlPr>
              <w:rPr>
                <w:rFonts w:ascii="Cambria Math" w:eastAsia="ＭＳ 明朝" w:hAnsi="Cambria Math"/>
                <w:i/>
                <w:lang w:eastAsia="ja-JP"/>
              </w:rPr>
            </m:ctrlPr>
          </m:sSubPr>
          <m:e>
            <m:r>
              <w:rPr>
                <w:rFonts w:ascii="Cambria Math" w:eastAsia="ＭＳ 明朝" w:hAnsi="Cambria Math"/>
                <w:lang w:eastAsia="ja-JP"/>
              </w:rPr>
              <m:t>ω</m:t>
            </m:r>
          </m:e>
          <m:sub>
            <m:r>
              <m:rPr>
                <m:sty m:val="p"/>
              </m:rPr>
              <w:rPr>
                <w:rFonts w:ascii="Cambria Math" w:eastAsia="ＭＳ 明朝" w:hAnsi="Cambria Math"/>
                <w:lang w:eastAsia="ja-JP"/>
              </w:rPr>
              <m:t>E</m:t>
            </m:r>
          </m:sub>
        </m:sSub>
      </m:oMath>
      <w:r w:rsidR="00877F34">
        <w:rPr>
          <w:rFonts w:eastAsia="ＭＳ 明朝" w:hint="eastAsia"/>
          <w:lang w:eastAsia="ja-JP"/>
        </w:rPr>
        <w:t xml:space="preserve">| = </w:t>
      </w:r>
      <w:r w:rsidR="00877F34" w:rsidRPr="00B516AD">
        <w:rPr>
          <w:rFonts w:eastAsia="ＭＳ 明朝"/>
          <w:lang w:val="en-US" w:eastAsia="ja-JP"/>
        </w:rPr>
        <w:t>7.292115</w:t>
      </w:r>
      <w:r w:rsidR="00877F34" w:rsidRPr="00877F34">
        <w:rPr>
          <w:rFonts w:eastAsia="ＭＳ 明朝" w:hint="eastAsia"/>
          <w:lang w:val="en-US" w:eastAsia="ja-JP"/>
        </w:rPr>
        <w:t xml:space="preserve"> </w:t>
      </w:r>
      <w:r w:rsidR="00877F34">
        <w:rPr>
          <w:rFonts w:eastAsia="ＭＳ 明朝" w:hint="eastAsia"/>
          <w:lang w:val="en-US" w:eastAsia="ja-JP"/>
        </w:rPr>
        <w:t>x 10</w:t>
      </w:r>
      <w:r w:rsidR="00877F34">
        <w:rPr>
          <w:rFonts w:eastAsia="ＭＳ 明朝" w:hint="eastAsia"/>
          <w:vertAlign w:val="superscript"/>
          <w:lang w:val="en-US" w:eastAsia="ja-JP"/>
        </w:rPr>
        <w:t>-5</w:t>
      </w:r>
      <w:r w:rsidR="00877F34" w:rsidRPr="00B516AD">
        <w:rPr>
          <w:rFonts w:eastAsia="ＭＳ 明朝" w:hint="eastAsia"/>
          <w:lang w:val="en-US" w:eastAsia="ja-JP"/>
        </w:rPr>
        <w:t xml:space="preserve"> [</w:t>
      </w:r>
      <w:r w:rsidR="00877F34">
        <w:rPr>
          <w:rFonts w:eastAsia="ＭＳ 明朝" w:hint="eastAsia"/>
          <w:lang w:val="en-US" w:eastAsia="ja-JP"/>
        </w:rPr>
        <w:t>red.</w:t>
      </w:r>
      <w:r w:rsidR="00877F34" w:rsidRPr="00B516AD">
        <w:rPr>
          <w:rFonts w:eastAsia="ＭＳ 明朝" w:hint="eastAsia"/>
          <w:lang w:val="en-US" w:eastAsia="ja-JP"/>
        </w:rPr>
        <w:t>/s]</w:t>
      </w:r>
      <w:r w:rsidR="00877F34">
        <w:rPr>
          <w:rFonts w:eastAsia="ＭＳ 明朝" w:hint="eastAsia"/>
          <w:lang w:val="en-US" w:eastAsia="ja-JP"/>
        </w:rPr>
        <w:t>)</w:t>
      </w:r>
    </w:p>
    <w:p w14:paraId="762FE9EA" w14:textId="77777777" w:rsidR="00057407" w:rsidRPr="00B516AD" w:rsidRDefault="00057407" w:rsidP="00057407">
      <w:pPr>
        <w:overflowPunct/>
        <w:autoSpaceDE/>
        <w:autoSpaceDN/>
        <w:adjustRightInd/>
        <w:spacing w:after="0"/>
        <w:ind w:firstLine="284"/>
        <w:textAlignment w:val="auto"/>
        <w:rPr>
          <w:rFonts w:eastAsia="ＭＳ 明朝"/>
          <w:lang w:eastAsia="ja-JP"/>
        </w:rPr>
      </w:pPr>
      <w:r w:rsidRPr="00B516AD">
        <w:rPr>
          <w:rFonts w:eastAsia="ＭＳ 明朝" w:hint="eastAsia"/>
          <w:lang w:eastAsia="ja-JP"/>
        </w:rPr>
        <w:t xml:space="preserve">c = </w:t>
      </w:r>
      <w:r w:rsidRPr="00B516AD">
        <w:rPr>
          <w:rFonts w:eastAsia="ＭＳ 明朝"/>
          <w:lang w:val="en-US" w:eastAsia="ja-JP"/>
        </w:rPr>
        <w:t>2.99792458</w:t>
      </w:r>
      <w:r>
        <w:rPr>
          <w:rFonts w:eastAsia="ＭＳ 明朝" w:hint="eastAsia"/>
          <w:lang w:val="en-US" w:eastAsia="ja-JP"/>
        </w:rPr>
        <w:t xml:space="preserve"> x 10</w:t>
      </w:r>
      <w:r w:rsidRPr="00DC6C81">
        <w:rPr>
          <w:rFonts w:eastAsia="ＭＳ 明朝"/>
          <w:vertAlign w:val="superscript"/>
          <w:lang w:val="en-US" w:eastAsia="ja-JP"/>
        </w:rPr>
        <w:t>8</w:t>
      </w:r>
      <w:r w:rsidRPr="00B516AD">
        <w:rPr>
          <w:rFonts w:eastAsia="ＭＳ 明朝" w:hint="eastAsia"/>
          <w:lang w:val="en-US" w:eastAsia="ja-JP"/>
        </w:rPr>
        <w:t xml:space="preserve"> [m/s]</w:t>
      </w:r>
    </w:p>
    <w:p w14:paraId="2736A095" w14:textId="77777777" w:rsidR="005709F9" w:rsidRDefault="005709F9" w:rsidP="005709F9">
      <w:pPr>
        <w:overflowPunct/>
        <w:autoSpaceDE/>
        <w:autoSpaceDN/>
        <w:adjustRightInd/>
        <w:spacing w:after="0"/>
        <w:textAlignment w:val="auto"/>
        <w:rPr>
          <w:rFonts w:eastAsia="ＭＳ 明朝"/>
          <w:lang w:val="en-US" w:eastAsia="ja-JP"/>
        </w:rPr>
      </w:pPr>
    </w:p>
    <w:p w14:paraId="40BADB77" w14:textId="2CF55CBF" w:rsidR="00057407" w:rsidRDefault="00B21BE9" w:rsidP="005709F9">
      <w:pPr>
        <w:overflowPunct/>
        <w:autoSpaceDE/>
        <w:autoSpaceDN/>
        <w:adjustRightInd/>
        <w:spacing w:after="0"/>
        <w:textAlignment w:val="auto"/>
        <w:rPr>
          <w:rFonts w:eastAsia="ＭＳ 明朝"/>
          <w:lang w:val="en-US" w:eastAsia="ja-JP"/>
        </w:rPr>
      </w:pPr>
      <w:r>
        <w:rPr>
          <w:rFonts w:eastAsia="ＭＳ 明朝" w:hint="eastAsia"/>
          <w:lang w:val="en-US" w:eastAsia="ja-JP"/>
        </w:rPr>
        <w:t xml:space="preserve">Reusing the equation (2), </w:t>
      </w:r>
      <w:r w:rsidR="00DA29EE">
        <w:rPr>
          <w:rFonts w:eastAsia="ＭＳ 明朝" w:hint="eastAsia"/>
          <w:lang w:val="en-US" w:eastAsia="ja-JP"/>
        </w:rPr>
        <w:t xml:space="preserve">the </w:t>
      </w:r>
      <w:r w:rsidR="00D31023">
        <w:rPr>
          <w:rFonts w:eastAsia="ＭＳ 明朝" w:hint="eastAsia"/>
          <w:lang w:val="en-US" w:eastAsia="ja-JP"/>
        </w:rPr>
        <w:t>following equation can be obtained to calculate the total propagation delay for the uplink case.</w:t>
      </w:r>
    </w:p>
    <w:p w14:paraId="62A55F12" w14:textId="609F22F1" w:rsidR="00674BE0" w:rsidRPr="008E3EBF" w:rsidRDefault="00674BE0" w:rsidP="005709F9">
      <w:pPr>
        <w:overflowPunct/>
        <w:autoSpaceDE/>
        <w:autoSpaceDN/>
        <w:adjustRightInd/>
        <w:spacing w:after="0"/>
        <w:textAlignment w:val="auto"/>
        <w:rPr>
          <w:rFonts w:eastAsia="ＭＳ 明朝"/>
          <w:b/>
          <w:bCs/>
          <w:i/>
          <w:iCs/>
          <w:lang w:val="en-US" w:eastAsia="ja-JP"/>
        </w:rPr>
      </w:pPr>
      <w:r w:rsidRPr="008E3EBF">
        <w:rPr>
          <w:rFonts w:eastAsia="ＭＳ 明朝" w:hint="eastAsia"/>
          <w:b/>
          <w:bCs/>
          <w:i/>
          <w:iCs/>
          <w:lang w:val="en-US" w:eastAsia="ja-JP"/>
        </w:rPr>
        <w:t>Observation 1</w:t>
      </w:r>
      <w:r w:rsidR="006D37BD">
        <w:rPr>
          <w:rFonts w:eastAsia="ＭＳ 明朝" w:hint="eastAsia"/>
          <w:b/>
          <w:bCs/>
          <w:i/>
          <w:iCs/>
          <w:lang w:val="en-US" w:eastAsia="ja-JP"/>
        </w:rPr>
        <w:t>1</w:t>
      </w:r>
      <w:r w:rsidRPr="008E3EBF">
        <w:rPr>
          <w:rFonts w:eastAsia="ＭＳ 明朝" w:hint="eastAsia"/>
          <w:b/>
          <w:bCs/>
          <w:i/>
          <w:iCs/>
          <w:lang w:val="en-US" w:eastAsia="ja-JP"/>
        </w:rPr>
        <w:t xml:space="preserve">: </w:t>
      </w:r>
      <w:r w:rsidR="00BC0752" w:rsidRPr="008E3EBF">
        <w:rPr>
          <w:rFonts w:eastAsia="ＭＳ 明朝" w:hint="eastAsia"/>
          <w:b/>
          <w:bCs/>
          <w:i/>
          <w:iCs/>
          <w:lang w:val="en-US" w:eastAsia="ja-JP"/>
        </w:rPr>
        <w:t xml:space="preserve">Reusing the </w:t>
      </w:r>
      <w:r w:rsidR="00BC0752" w:rsidRPr="008E3EBF">
        <w:rPr>
          <w:rFonts w:eastAsia="ＭＳ 明朝"/>
          <w:b/>
          <w:bCs/>
          <w:i/>
          <w:iCs/>
          <w:lang w:val="en-US" w:eastAsia="ja-JP"/>
        </w:rPr>
        <w:t>equation</w:t>
      </w:r>
      <w:r w:rsidR="00BC0752" w:rsidRPr="008E3EBF">
        <w:rPr>
          <w:rFonts w:eastAsia="ＭＳ 明朝" w:hint="eastAsia"/>
          <w:b/>
          <w:bCs/>
          <w:i/>
          <w:iCs/>
          <w:lang w:val="en-US" w:eastAsia="ja-JP"/>
        </w:rPr>
        <w:t xml:space="preserve"> (2), the equation to calculate the total propagation delay for the uplink case can be expressed </w:t>
      </w:r>
      <w:r w:rsidR="008E3EBF" w:rsidRPr="008E3EBF">
        <w:rPr>
          <w:rFonts w:eastAsia="ＭＳ 明朝" w:hint="eastAsia"/>
          <w:b/>
          <w:bCs/>
          <w:i/>
          <w:iCs/>
          <w:lang w:val="en-US" w:eastAsia="ja-JP"/>
        </w:rPr>
        <w:t>as follows.</w:t>
      </w:r>
    </w:p>
    <w:p w14:paraId="000E06B1" w14:textId="2D44E51D" w:rsidR="00C6610E" w:rsidRDefault="00000000" w:rsidP="005709F9">
      <w:pPr>
        <w:overflowPunct/>
        <w:autoSpaceDE/>
        <w:autoSpaceDN/>
        <w:adjustRightInd/>
        <w:spacing w:after="0"/>
        <w:textAlignment w:val="auto"/>
        <w:rPr>
          <w:rFonts w:eastAsia="ＭＳ 明朝"/>
          <w:lang w:val="en-US" w:eastAsia="ja-JP"/>
        </w:rPr>
      </w:pPr>
      <m:oMathPara>
        <m:oMath>
          <m:eqArr>
            <m:eqArrPr>
              <m:maxDist m:val="1"/>
              <m:ctrlPr>
                <w:rPr>
                  <w:rFonts w:ascii="Cambria Math" w:eastAsia="ＭＳ 明朝" w:hAnsi="Cambria Math"/>
                  <w:bCs/>
                  <w:i/>
                  <w:iCs/>
                  <w:lang w:eastAsia="ja-JP"/>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w:rPr>
                      <w:rFonts w:ascii="Cambria Math" w:eastAsia="ＭＳ 明朝" w:hAnsi="Cambria Math"/>
                      <w:lang w:eastAsia="ja-JP"/>
                    </w:rPr>
                    <m:t>UL</m:t>
                  </m:r>
                </m:sub>
              </m:sSub>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
                          <w:i/>
                          <w:lang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UL</m:t>
                          </m:r>
                        </m:sub>
                      </m:sSub>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m:t>
                      </m:r>
                    </m:e>
                  </m:d>
                </m:num>
                <m:den>
                  <m:r>
                    <w:rPr>
                      <w:rFonts w:ascii="Cambria Math" w:eastAsia="ＭＳ 明朝" w:hAnsi="Cambria Math"/>
                      <w:lang w:eastAsia="ja-JP"/>
                    </w:rPr>
                    <m:t>c</m:t>
                  </m:r>
                </m:den>
              </m:f>
              <m:r>
                <w:rPr>
                  <w:rFonts w:ascii="Cambria Math" w:eastAsia="ＭＳ 明朝" w:hAnsi="Cambria Math"/>
                  <w:lang w:eastAsia="ja-JP"/>
                </w:rPr>
                <m:t>+</m:t>
              </m:r>
              <m:f>
                <m:fPr>
                  <m:ctrlPr>
                    <w:rPr>
                      <w:rFonts w:ascii="Cambria Math" w:eastAsia="ＭＳ 明朝" w:hAnsi="Cambria Math"/>
                      <w:bCs/>
                      <w:i/>
                      <w:iCs/>
                      <w:lang w:eastAsia="ja-JP"/>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m:t>
                  </m:r>
                  <m:r>
                    <m:rPr>
                      <m:sty m:val="bi"/>
                    </m:rP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UL</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m:t>
                  </m:r>
                </m:num>
                <m:den>
                  <m:sSup>
                    <m:sSupPr>
                      <m:ctrlPr>
                        <w:rPr>
                          <w:rFonts w:ascii="Cambria Math" w:eastAsia="ＭＳ 明朝" w:hAnsi="Cambria Math"/>
                          <w:bCs/>
                          <w:i/>
                          <w:iCs/>
                          <w:lang w:eastAsia="ja-JP"/>
                        </w:rPr>
                      </m:ctrlPr>
                    </m:sSupPr>
                    <m:e>
                      <m:r>
                        <w:rPr>
                          <w:rFonts w:ascii="Cambria Math" w:eastAsia="ＭＳ 明朝" w:hAnsi="Cambria Math"/>
                          <w:lang w:eastAsia="ja-JP"/>
                        </w:rPr>
                        <m:t>c</m:t>
                      </m:r>
                    </m:e>
                    <m:sup>
                      <m:r>
                        <w:rPr>
                          <w:rFonts w:ascii="Cambria Math" w:eastAsia="ＭＳ 明朝" w:hAnsi="Cambria Math"/>
                        </w:rPr>
                        <m:t>2</m:t>
                      </m:r>
                    </m:sup>
                  </m:sSup>
                </m:den>
              </m:f>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5</m:t>
                  </m:r>
                </m:e>
              </m:d>
            </m:e>
          </m:eqArr>
        </m:oMath>
      </m:oMathPara>
    </w:p>
    <w:p w14:paraId="28880388" w14:textId="77777777" w:rsidR="00C6610E" w:rsidRDefault="00C6610E" w:rsidP="005709F9">
      <w:pPr>
        <w:overflowPunct/>
        <w:autoSpaceDE/>
        <w:autoSpaceDN/>
        <w:adjustRightInd/>
        <w:spacing w:after="0"/>
        <w:textAlignment w:val="auto"/>
        <w:rPr>
          <w:rFonts w:eastAsia="ＭＳ 明朝"/>
          <w:lang w:val="en-US" w:eastAsia="ja-JP"/>
        </w:rPr>
      </w:pPr>
    </w:p>
    <w:p w14:paraId="4CB1837C" w14:textId="77777777" w:rsidR="00550866" w:rsidRDefault="00550866" w:rsidP="005709F9">
      <w:pPr>
        <w:overflowPunct/>
        <w:autoSpaceDE/>
        <w:autoSpaceDN/>
        <w:adjustRightInd/>
        <w:spacing w:after="0"/>
        <w:textAlignment w:val="auto"/>
        <w:rPr>
          <w:rFonts w:eastAsia="ＭＳ 明朝"/>
          <w:lang w:val="en-US" w:eastAsia="ja-JP"/>
        </w:rPr>
      </w:pPr>
    </w:p>
    <w:p w14:paraId="336D4FC5" w14:textId="3C0CC3CE" w:rsidR="003025FB" w:rsidRPr="00B527D0" w:rsidRDefault="003025FB" w:rsidP="003025FB">
      <w:pPr>
        <w:spacing w:before="120" w:after="120"/>
        <w:rPr>
          <w:rFonts w:eastAsia="ＭＳ 明朝"/>
          <w:b/>
          <w:iCs/>
          <w:lang w:val="en-US" w:eastAsia="ja-JP"/>
        </w:rPr>
      </w:pPr>
      <w:r w:rsidRPr="00B527D0">
        <w:rPr>
          <w:rFonts w:eastAsia="ＭＳ 明朝" w:hint="eastAsia"/>
          <w:b/>
          <w:iCs/>
          <w:lang w:val="en-US" w:eastAsia="ja-JP"/>
        </w:rPr>
        <w:t>2.3.</w:t>
      </w:r>
      <w:r w:rsidR="00451AD7">
        <w:rPr>
          <w:rFonts w:eastAsia="ＭＳ 明朝" w:hint="eastAsia"/>
          <w:b/>
          <w:iCs/>
          <w:lang w:val="en-US" w:eastAsia="ja-JP"/>
        </w:rPr>
        <w:t>3</w:t>
      </w:r>
      <w:r w:rsidRPr="00B527D0">
        <w:rPr>
          <w:rFonts w:eastAsia="ＭＳ 明朝" w:hint="eastAsia"/>
          <w:b/>
          <w:iCs/>
          <w:lang w:val="en-US" w:eastAsia="ja-JP"/>
        </w:rPr>
        <w:t xml:space="preserve"> Calculation of total propagation delay for</w:t>
      </w:r>
      <w:r w:rsidR="00E02392">
        <w:rPr>
          <w:rFonts w:eastAsia="ＭＳ 明朝" w:hint="eastAsia"/>
          <w:b/>
          <w:iCs/>
          <w:lang w:val="en-US" w:eastAsia="ja-JP"/>
        </w:rPr>
        <w:t xml:space="preserve"> up</w:t>
      </w:r>
      <w:r w:rsidRPr="00B527D0">
        <w:rPr>
          <w:rFonts w:eastAsia="ＭＳ 明朝" w:hint="eastAsia"/>
          <w:b/>
          <w:iCs/>
          <w:lang w:val="en-US" w:eastAsia="ja-JP"/>
        </w:rPr>
        <w:t>link case</w:t>
      </w:r>
      <w:r>
        <w:rPr>
          <w:rFonts w:eastAsia="ＭＳ 明朝" w:hint="eastAsia"/>
          <w:b/>
          <w:iCs/>
          <w:lang w:val="en-US" w:eastAsia="ja-JP"/>
        </w:rPr>
        <w:t xml:space="preserve"> by equation (</w:t>
      </w:r>
      <w:r w:rsidR="00535374">
        <w:rPr>
          <w:rFonts w:eastAsia="ＭＳ 明朝" w:hint="eastAsia"/>
          <w:b/>
          <w:iCs/>
          <w:lang w:val="en-US" w:eastAsia="ja-JP"/>
        </w:rPr>
        <w:t>5</w:t>
      </w:r>
      <w:r>
        <w:rPr>
          <w:rFonts w:eastAsia="ＭＳ 明朝" w:hint="eastAsia"/>
          <w:b/>
          <w:iCs/>
          <w:lang w:val="en-US" w:eastAsia="ja-JP"/>
        </w:rPr>
        <w:t>)</w:t>
      </w:r>
    </w:p>
    <w:p w14:paraId="4005FD59" w14:textId="78395B36" w:rsidR="00451AD7" w:rsidRPr="005851A6" w:rsidRDefault="00451AD7" w:rsidP="00451AD7">
      <w:pPr>
        <w:spacing w:before="120" w:after="120"/>
        <w:rPr>
          <w:rFonts w:eastAsia="ＭＳ 明朝"/>
          <w:b/>
          <w:iCs/>
          <w:u w:val="single"/>
          <w:lang w:val="en-US" w:eastAsia="ja-JP"/>
        </w:rPr>
      </w:pPr>
      <w:r w:rsidRPr="005851A6">
        <w:rPr>
          <w:rFonts w:eastAsia="ＭＳ 明朝" w:hint="eastAsia"/>
          <w:b/>
          <w:iCs/>
          <w:u w:val="single"/>
          <w:lang w:val="en-US" w:eastAsia="ja-JP"/>
        </w:rPr>
        <w:t xml:space="preserve">Calculation of </w:t>
      </w:r>
      <w:r w:rsidR="00E02392">
        <w:rPr>
          <w:rFonts w:eastAsia="ＭＳ 明朝" w:hint="eastAsia"/>
          <w:b/>
          <w:iCs/>
          <w:u w:val="single"/>
          <w:lang w:val="en-US" w:eastAsia="ja-JP"/>
        </w:rPr>
        <w:t>UL</w:t>
      </w:r>
      <w:r w:rsidRPr="005851A6">
        <w:rPr>
          <w:rFonts w:eastAsia="ＭＳ 明朝" w:hint="eastAsia"/>
          <w:b/>
          <w:iCs/>
          <w:u w:val="single"/>
          <w:lang w:val="en-US" w:eastAsia="ja-JP"/>
        </w:rPr>
        <w:t xml:space="preserve"> propagation delay at</w:t>
      </w:r>
      <w:r w:rsidRPr="00C02CD0">
        <w:rPr>
          <w:rFonts w:eastAsia="ＭＳ 明朝" w:hint="eastAsia"/>
          <w:b/>
          <w:i/>
          <w:u w:val="single"/>
          <w:lang w:val="en-US" w:eastAsia="ja-JP"/>
        </w:rPr>
        <w:t xml:space="preserve"> t</w:t>
      </w:r>
      <w:r w:rsidRPr="005851A6">
        <w:rPr>
          <w:rFonts w:eastAsia="ＭＳ 明朝" w:hint="eastAsia"/>
          <w:b/>
          <w:iCs/>
          <w:u w:val="single"/>
          <w:lang w:val="en-US" w:eastAsia="ja-JP"/>
        </w:rPr>
        <w:t>=128 [s]</w:t>
      </w:r>
    </w:p>
    <w:p w14:paraId="12FDC9F6" w14:textId="6BC373E0" w:rsidR="00620506" w:rsidRPr="00C04264" w:rsidRDefault="00620506" w:rsidP="005709F9">
      <w:pPr>
        <w:overflowPunct/>
        <w:autoSpaceDE/>
        <w:autoSpaceDN/>
        <w:adjustRightInd/>
        <w:spacing w:after="0"/>
        <w:textAlignment w:val="auto"/>
        <w:rPr>
          <w:rFonts w:eastAsia="ＭＳ 明朝"/>
          <w:b/>
          <w:bCs/>
          <w:u w:val="single"/>
          <w:lang w:eastAsia="ja-JP"/>
        </w:rPr>
      </w:pPr>
      <w:r w:rsidRPr="00C04264">
        <w:rPr>
          <w:rFonts w:eastAsia="ＭＳ 明朝" w:hint="eastAsia"/>
          <w:b/>
          <w:bCs/>
          <w:u w:val="single"/>
          <w:lang w:eastAsia="ja-JP"/>
        </w:rPr>
        <w:t xml:space="preserve">Step 1 and 2: </w:t>
      </w:r>
    </w:p>
    <w:p w14:paraId="2F72EBC7" w14:textId="5F1AA8C3" w:rsidR="00620506" w:rsidRPr="00FF525C" w:rsidRDefault="00FF525C" w:rsidP="005709F9">
      <w:pPr>
        <w:overflowPunct/>
        <w:autoSpaceDE/>
        <w:autoSpaceDN/>
        <w:adjustRightInd/>
        <w:spacing w:after="0"/>
        <w:textAlignment w:val="auto"/>
        <w:rPr>
          <w:rFonts w:eastAsia="ＭＳ 明朝"/>
          <w:lang w:eastAsia="ja-JP"/>
        </w:rPr>
      </w:pPr>
      <w:r>
        <w:rPr>
          <w:rFonts w:eastAsia="ＭＳ 明朝" w:hint="eastAsia"/>
          <w:lang w:eastAsia="ja-JP"/>
        </w:rPr>
        <w:t>Refer to the downlink case in sub-clause 2.3.1 above since s</w:t>
      </w:r>
      <w:r w:rsidR="00620506" w:rsidRPr="00FF525C">
        <w:rPr>
          <w:rFonts w:eastAsia="ＭＳ 明朝" w:hint="eastAsia"/>
          <w:lang w:eastAsia="ja-JP"/>
        </w:rPr>
        <w:t>tep 1 and 2 to transform the satellite / UE position and velocity are completely same.</w:t>
      </w:r>
    </w:p>
    <w:p w14:paraId="2F4357FD" w14:textId="77777777" w:rsidR="005709F9" w:rsidRDefault="005709F9" w:rsidP="005709F9">
      <w:pPr>
        <w:overflowPunct/>
        <w:autoSpaceDE/>
        <w:autoSpaceDN/>
        <w:adjustRightInd/>
        <w:spacing w:after="0"/>
        <w:textAlignment w:val="auto"/>
        <w:rPr>
          <w:rFonts w:eastAsia="ＭＳ 明朝"/>
          <w:b/>
          <w:bCs/>
          <w:lang w:eastAsia="ja-JP"/>
        </w:rPr>
      </w:pPr>
    </w:p>
    <w:p w14:paraId="2CE31A36" w14:textId="1ED143DD" w:rsidR="006209C1" w:rsidRPr="00B47D39" w:rsidRDefault="006209C1" w:rsidP="006209C1">
      <w:pPr>
        <w:overflowPunct/>
        <w:autoSpaceDE/>
        <w:autoSpaceDN/>
        <w:adjustRightInd/>
        <w:spacing w:after="0"/>
        <w:textAlignment w:val="auto"/>
        <w:rPr>
          <w:rFonts w:eastAsia="ＭＳ 明朝"/>
          <w:b/>
          <w:bCs/>
          <w:u w:val="single"/>
          <w:lang w:eastAsia="ja-JP"/>
        </w:rPr>
      </w:pPr>
      <w:r w:rsidRPr="00AF4309">
        <w:rPr>
          <w:rFonts w:eastAsia="ＭＳ 明朝" w:hint="eastAsia"/>
          <w:b/>
          <w:bCs/>
          <w:u w:val="single"/>
          <w:lang w:eastAsia="ja-JP"/>
        </w:rPr>
        <w:t>S</w:t>
      </w:r>
      <w:r>
        <w:rPr>
          <w:rFonts w:eastAsia="ＭＳ 明朝" w:hint="eastAsia"/>
          <w:b/>
          <w:bCs/>
          <w:u w:val="single"/>
          <w:lang w:eastAsia="ja-JP"/>
        </w:rPr>
        <w:t xml:space="preserve">tep 3: Calculation of </w:t>
      </w:r>
      <w:proofErr w:type="spellStart"/>
      <w:r>
        <w:rPr>
          <w:rFonts w:eastAsia="ＭＳ 明朝" w:hint="eastAsia"/>
          <w:b/>
          <w:bCs/>
          <w:u w:val="single"/>
          <w:lang w:eastAsia="ja-JP"/>
        </w:rPr>
        <w:t>R</w:t>
      </w:r>
      <w:r>
        <w:rPr>
          <w:rFonts w:eastAsia="ＭＳ 明朝" w:hint="eastAsia"/>
          <w:b/>
          <w:bCs/>
          <w:u w:val="single"/>
          <w:vertAlign w:val="subscript"/>
          <w:lang w:eastAsia="ja-JP"/>
        </w:rPr>
        <w:t>U</w:t>
      </w:r>
      <w:r w:rsidRPr="00416BEC">
        <w:rPr>
          <w:rFonts w:eastAsia="ＭＳ 明朝" w:hint="eastAsia"/>
          <w:b/>
          <w:bCs/>
          <w:u w:val="single"/>
          <w:vertAlign w:val="subscript"/>
          <w:lang w:eastAsia="ja-JP"/>
        </w:rPr>
        <w:t>L</w:t>
      </w:r>
      <w:r>
        <w:rPr>
          <w:rFonts w:eastAsia="ＭＳ 明朝" w:hint="eastAsia"/>
          <w:b/>
          <w:bCs/>
          <w:u w:val="single"/>
          <w:lang w:eastAsia="ja-JP"/>
        </w:rPr>
        <w:t>at</w:t>
      </w:r>
      <w:proofErr w:type="spellEnd"/>
      <w:r>
        <w:rPr>
          <w:rFonts w:eastAsia="ＭＳ 明朝" w:hint="eastAsia"/>
          <w:b/>
          <w:bCs/>
          <w:u w:val="single"/>
          <w:lang w:eastAsia="ja-JP"/>
        </w:rPr>
        <w:t xml:space="preserve"> </w:t>
      </w:r>
      <w:proofErr w:type="spellStart"/>
      <w:r>
        <w:rPr>
          <w:rFonts w:eastAsia="ＭＳ 明朝" w:hint="eastAsia"/>
          <w:b/>
          <w:bCs/>
          <w:u w:val="single"/>
          <w:lang w:eastAsia="ja-JP"/>
        </w:rPr>
        <w:t>t</w:t>
      </w:r>
      <w:r w:rsidRPr="00DD3ECF">
        <w:rPr>
          <w:rFonts w:eastAsia="ＭＳ 明朝" w:hint="eastAsia"/>
          <w:b/>
          <w:bCs/>
          <w:u w:val="single"/>
          <w:vertAlign w:val="subscript"/>
          <w:lang w:eastAsia="ja-JP"/>
        </w:rPr>
        <w:t>T</w:t>
      </w:r>
      <w:proofErr w:type="spellEnd"/>
    </w:p>
    <w:p w14:paraId="1F715E37" w14:textId="7774EDBB" w:rsidR="006209C1" w:rsidRPr="001D637D" w:rsidRDefault="006209C1" w:rsidP="006209C1">
      <w:pPr>
        <w:overflowPunct/>
        <w:autoSpaceDE/>
        <w:autoSpaceDN/>
        <w:adjustRightInd/>
        <w:spacing w:after="0"/>
        <w:textAlignment w:val="auto"/>
        <w:rPr>
          <w:rFonts w:eastAsia="ＭＳ 明朝"/>
          <w:lang w:eastAsia="ja-JP"/>
        </w:rPr>
      </w:pPr>
      <w:r w:rsidRPr="001D637D">
        <w:rPr>
          <w:rFonts w:eastAsia="ＭＳ 明朝" w:hint="eastAsia"/>
          <w:lang w:eastAsia="ja-JP"/>
        </w:rPr>
        <w:t xml:space="preserve">Based on the </w:t>
      </w:r>
      <w:r w:rsidR="004424DE">
        <w:rPr>
          <w:rFonts w:eastAsia="ＭＳ 明朝" w:hint="eastAsia"/>
          <w:lang w:eastAsia="ja-JP"/>
        </w:rPr>
        <w:t>above</w:t>
      </w:r>
      <w:r w:rsidRPr="001D637D">
        <w:rPr>
          <w:rFonts w:eastAsia="ＭＳ 明朝" w:hint="eastAsia"/>
          <w:lang w:eastAsia="ja-JP"/>
        </w:rPr>
        <w:t xml:space="preserve"> equation</w:t>
      </w:r>
      <w:r>
        <w:rPr>
          <w:rFonts w:eastAsia="ＭＳ 明朝" w:hint="eastAsia"/>
          <w:lang w:eastAsia="ja-JP"/>
        </w:rPr>
        <w:t xml:space="preserve"> </w:t>
      </w:r>
      <w:r w:rsidRPr="001D637D">
        <w:rPr>
          <w:rFonts w:eastAsia="ＭＳ 明朝" w:hint="eastAsia"/>
          <w:lang w:eastAsia="ja-JP"/>
        </w:rPr>
        <w:t xml:space="preserve">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UL</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w:r>
        <w:rPr>
          <w:rFonts w:eastAsia="ＭＳ 明朝" w:hint="eastAsia"/>
          <w:lang w:eastAsia="ja-JP"/>
        </w:rPr>
        <w:t xml:space="preserve">,  we calculate the </w:t>
      </w:r>
      <w:r w:rsidRPr="00AD2032">
        <w:rPr>
          <w:rFonts w:eastAsia="ＭＳ 明朝" w:hint="eastAsia"/>
          <w:b/>
          <w:bCs/>
          <w:i/>
          <w:iCs/>
          <w:lang w:eastAsia="ja-JP"/>
        </w:rPr>
        <w:t>R</w:t>
      </w:r>
      <w:r w:rsidR="00F678CF" w:rsidRPr="004D486E">
        <w:rPr>
          <w:rFonts w:eastAsia="ＭＳ 明朝" w:hint="eastAsia"/>
          <w:vertAlign w:val="subscript"/>
          <w:lang w:eastAsia="ja-JP"/>
        </w:rPr>
        <w:t>U</w:t>
      </w:r>
      <w:r w:rsidRPr="004D486E">
        <w:rPr>
          <w:rFonts w:eastAsia="ＭＳ 明朝" w:hint="eastAsia"/>
          <w:vertAlign w:val="subscript"/>
          <w:lang w:eastAsia="ja-JP"/>
        </w:rPr>
        <w:t>L</w:t>
      </w:r>
      <w:r w:rsidRPr="00B47D39">
        <w:rPr>
          <w:rFonts w:eastAsia="ＭＳ 明朝" w:hint="eastAsia"/>
          <w:lang w:eastAsia="ja-JP"/>
        </w:rPr>
        <w:t xml:space="preserve"> at</w:t>
      </w:r>
      <w:r>
        <w:rPr>
          <w:rFonts w:eastAsia="ＭＳ 明朝" w:hint="eastAsia"/>
          <w:lang w:eastAsia="ja-JP"/>
        </w:rPr>
        <w:t xml:space="preserve"> </w:t>
      </w:r>
      <w:proofErr w:type="spellStart"/>
      <w:r w:rsidRPr="00C02CD0">
        <w:rPr>
          <w:rFonts w:eastAsia="ＭＳ 明朝" w:hint="eastAsia"/>
          <w:i/>
          <w:iCs/>
          <w:lang w:eastAsia="ja-JP"/>
        </w:rPr>
        <w:t>t</w:t>
      </w:r>
      <w:r w:rsidRPr="00C02CD0">
        <w:rPr>
          <w:rFonts w:eastAsia="ＭＳ 明朝" w:hint="eastAsia"/>
          <w:i/>
          <w:iCs/>
          <w:vertAlign w:val="subscript"/>
          <w:lang w:eastAsia="ja-JP"/>
        </w:rPr>
        <w:t>T</w:t>
      </w:r>
      <w:proofErr w:type="spellEnd"/>
      <w:r>
        <w:rPr>
          <w:rFonts w:eastAsia="ＭＳ 明朝" w:hint="eastAsia"/>
          <w:lang w:eastAsia="ja-JP"/>
        </w:rPr>
        <w:t xml:space="preserve"> (@128 s). Here we assume the position vectors as follows.</w:t>
      </w:r>
    </w:p>
    <w:p w14:paraId="5B381A3A" w14:textId="690F2C2C" w:rsidR="006209C1" w:rsidRDefault="006209C1" w:rsidP="006209C1">
      <w:pPr>
        <w:overflowPunct/>
        <w:autoSpaceDE/>
        <w:autoSpaceDN/>
        <w:adjustRightInd/>
        <w:spacing w:after="0"/>
        <w:textAlignment w:val="auto"/>
        <w:rPr>
          <w:rFonts w:eastAsia="ＭＳ 明朝"/>
          <w:b/>
          <w:bCs/>
          <w:lang w:eastAsia="ja-JP"/>
        </w:rPr>
      </w:pPr>
      <w:r>
        <w:rPr>
          <w:rFonts w:eastAsia="ＭＳ 明朝" w:hint="eastAsia"/>
          <w:b/>
          <w:bCs/>
          <w:lang w:eastAsia="ja-JP"/>
        </w:rPr>
        <w:t xml:space="preserve">　　</w:t>
      </w:r>
      <w:proofErr w:type="spellStart"/>
      <w:r w:rsidRPr="008F6FDD">
        <w:rPr>
          <w:rFonts w:eastAsia="ＭＳ 明朝" w:hint="eastAsia"/>
          <w:b/>
          <w:bCs/>
          <w:i/>
          <w:iCs/>
          <w:lang w:eastAsia="ja-JP"/>
        </w:rPr>
        <w:t>r</w:t>
      </w:r>
      <w:r w:rsidRPr="008F6FDD">
        <w:rPr>
          <w:rFonts w:eastAsia="ＭＳ 明朝" w:hint="eastAsia"/>
          <w:b/>
          <w:bCs/>
          <w:i/>
          <w:iCs/>
          <w:vertAlign w:val="subscript"/>
          <w:lang w:eastAsia="ja-JP"/>
        </w:rPr>
        <w:t>T</w:t>
      </w:r>
      <w:proofErr w:type="spellEnd"/>
      <w:r>
        <w:rPr>
          <w:rFonts w:eastAsia="ＭＳ 明朝" w:hint="eastAsia"/>
          <w:b/>
          <w:bCs/>
          <w:lang w:eastAsia="ja-JP"/>
        </w:rPr>
        <w:t xml:space="preserve"> = </w:t>
      </w:r>
      <w:proofErr w:type="spellStart"/>
      <w:r w:rsidR="00796BDA" w:rsidRPr="001A3D93">
        <w:rPr>
          <w:rFonts w:eastAsia="ＭＳ 明朝" w:hint="eastAsia"/>
          <w:b/>
          <w:bCs/>
          <w:i/>
          <w:iCs/>
          <w:lang w:eastAsia="ja-JP"/>
        </w:rPr>
        <w:t>r</w:t>
      </w:r>
      <w:r w:rsidR="00796BDA" w:rsidRPr="002B1CF0">
        <w:rPr>
          <w:rFonts w:eastAsia="ＭＳ 明朝" w:hint="eastAsia"/>
          <w:vertAlign w:val="subscript"/>
          <w:lang w:eastAsia="ja-JP"/>
        </w:rPr>
        <w:t>UE</w:t>
      </w:r>
      <w:r w:rsidR="00796BDA" w:rsidRPr="002B1CF0">
        <w:rPr>
          <w:rFonts w:eastAsia="ＭＳ 明朝" w:hint="eastAsia"/>
          <w:vertAlign w:val="superscript"/>
          <w:lang w:eastAsia="ja-JP"/>
        </w:rPr>
        <w:t>ECI</w:t>
      </w:r>
      <w:proofErr w:type="spellEnd"/>
      <w:r w:rsidR="00796BDA">
        <w:rPr>
          <w:rFonts w:eastAsia="ＭＳ 明朝" w:hint="eastAsia"/>
          <w:b/>
          <w:bCs/>
          <w:lang w:eastAsia="ja-JP"/>
        </w:rPr>
        <w:t xml:space="preserve"> </w:t>
      </w:r>
      <w:r w:rsidR="00796BDA" w:rsidRPr="00F73906">
        <w:rPr>
          <w:rFonts w:eastAsia="ＭＳ 明朝" w:hint="eastAsia"/>
          <w:lang w:eastAsia="ja-JP"/>
        </w:rPr>
        <w:t xml:space="preserve">(UE is the </w:t>
      </w:r>
      <w:r w:rsidR="00796BDA">
        <w:rPr>
          <w:rFonts w:eastAsia="ＭＳ 明朝" w:hint="eastAsia"/>
          <w:lang w:eastAsia="ja-JP"/>
        </w:rPr>
        <w:t>transmitter</w:t>
      </w:r>
      <w:r w:rsidR="00796BDA" w:rsidRPr="00F73906">
        <w:rPr>
          <w:rFonts w:eastAsia="ＭＳ 明朝" w:hint="eastAsia"/>
          <w:lang w:eastAsia="ja-JP"/>
        </w:rPr>
        <w:t>)</w:t>
      </w:r>
    </w:p>
    <w:p w14:paraId="12531065" w14:textId="79CB1D11" w:rsidR="006209C1" w:rsidRDefault="006209C1" w:rsidP="006209C1">
      <w:pPr>
        <w:overflowPunct/>
        <w:autoSpaceDE/>
        <w:autoSpaceDN/>
        <w:adjustRightInd/>
        <w:spacing w:after="0"/>
        <w:textAlignment w:val="auto"/>
        <w:rPr>
          <w:rFonts w:eastAsia="ＭＳ 明朝"/>
          <w:b/>
          <w:bCs/>
          <w:lang w:eastAsia="ja-JP"/>
        </w:rPr>
      </w:pPr>
      <w:r>
        <w:rPr>
          <w:rFonts w:eastAsia="ＭＳ 明朝" w:hint="eastAsia"/>
          <w:b/>
          <w:bCs/>
          <w:lang w:eastAsia="ja-JP"/>
        </w:rPr>
        <w:t xml:space="preserve">　　</w:t>
      </w:r>
      <w:proofErr w:type="spellStart"/>
      <w:r w:rsidRPr="008F6FDD">
        <w:rPr>
          <w:rFonts w:eastAsia="ＭＳ 明朝" w:hint="eastAsia"/>
          <w:b/>
          <w:bCs/>
          <w:i/>
          <w:iCs/>
          <w:lang w:eastAsia="ja-JP"/>
        </w:rPr>
        <w:t>r</w:t>
      </w:r>
      <w:r w:rsidRPr="008F6FDD">
        <w:rPr>
          <w:rFonts w:eastAsia="ＭＳ 明朝" w:hint="eastAsia"/>
          <w:b/>
          <w:bCs/>
          <w:i/>
          <w:iCs/>
          <w:vertAlign w:val="subscript"/>
          <w:lang w:eastAsia="ja-JP"/>
        </w:rPr>
        <w:t>R</w:t>
      </w:r>
      <w:proofErr w:type="spellEnd"/>
      <w:r>
        <w:rPr>
          <w:rFonts w:eastAsia="ＭＳ 明朝" w:hint="eastAsia"/>
          <w:b/>
          <w:bCs/>
          <w:lang w:eastAsia="ja-JP"/>
        </w:rPr>
        <w:t xml:space="preserve"> = </w:t>
      </w:r>
      <w:proofErr w:type="spellStart"/>
      <w:r w:rsidR="00F678CF" w:rsidRPr="001A3D93">
        <w:rPr>
          <w:rFonts w:eastAsia="ＭＳ 明朝" w:hint="eastAsia"/>
          <w:b/>
          <w:bCs/>
          <w:i/>
          <w:iCs/>
          <w:lang w:eastAsia="ja-JP"/>
        </w:rPr>
        <w:t>r</w:t>
      </w:r>
      <w:r w:rsidR="00F678CF" w:rsidRPr="00FE45C3">
        <w:rPr>
          <w:rFonts w:eastAsia="ＭＳ 明朝" w:hint="eastAsia"/>
          <w:vertAlign w:val="subscript"/>
          <w:lang w:eastAsia="ja-JP"/>
        </w:rPr>
        <w:t>SV</w:t>
      </w:r>
      <w:r w:rsidR="00F678CF" w:rsidRPr="00FE45C3">
        <w:rPr>
          <w:rFonts w:eastAsia="ＭＳ 明朝" w:hint="eastAsia"/>
          <w:vertAlign w:val="superscript"/>
          <w:lang w:eastAsia="ja-JP"/>
        </w:rPr>
        <w:t>ECI</w:t>
      </w:r>
      <w:proofErr w:type="spellEnd"/>
      <w:r w:rsidR="00F678CF">
        <w:rPr>
          <w:rFonts w:eastAsia="ＭＳ 明朝" w:hint="eastAsia"/>
          <w:b/>
          <w:bCs/>
          <w:lang w:eastAsia="ja-JP"/>
        </w:rPr>
        <w:t xml:space="preserve"> </w:t>
      </w:r>
      <w:r w:rsidR="00F678CF" w:rsidRPr="00F73906">
        <w:rPr>
          <w:rFonts w:eastAsia="ＭＳ 明朝" w:hint="eastAsia"/>
          <w:lang w:eastAsia="ja-JP"/>
        </w:rPr>
        <w:t xml:space="preserve">(Satellite is the </w:t>
      </w:r>
      <w:r w:rsidR="00796BDA">
        <w:rPr>
          <w:rFonts w:eastAsia="ＭＳ 明朝" w:hint="eastAsia"/>
          <w:lang w:eastAsia="ja-JP"/>
        </w:rPr>
        <w:t>receiver</w:t>
      </w:r>
      <w:r w:rsidR="00F678CF" w:rsidRPr="00F73906">
        <w:rPr>
          <w:rFonts w:eastAsia="ＭＳ 明朝" w:hint="eastAsia"/>
          <w:lang w:eastAsia="ja-JP"/>
        </w:rPr>
        <w:t>)</w:t>
      </w:r>
    </w:p>
    <w:p w14:paraId="4F71DB47" w14:textId="77777777" w:rsidR="006209C1" w:rsidRPr="00796BDA" w:rsidRDefault="006209C1" w:rsidP="005709F9">
      <w:pPr>
        <w:overflowPunct/>
        <w:autoSpaceDE/>
        <w:autoSpaceDN/>
        <w:adjustRightInd/>
        <w:spacing w:after="0"/>
        <w:textAlignment w:val="auto"/>
        <w:rPr>
          <w:rFonts w:eastAsia="ＭＳ 明朝"/>
          <w:b/>
          <w:bCs/>
          <w:lang w:eastAsia="ja-JP"/>
        </w:rPr>
      </w:pPr>
    </w:p>
    <w:p w14:paraId="70685750" w14:textId="77777777" w:rsidR="003A483A" w:rsidRDefault="003A483A" w:rsidP="003A483A">
      <w:pPr>
        <w:overflowPunct/>
        <w:autoSpaceDE/>
        <w:autoSpaceDN/>
        <w:adjustRightInd/>
        <w:spacing w:after="0"/>
        <w:textAlignment w:val="auto"/>
        <w:rPr>
          <w:rFonts w:eastAsia="ＭＳ 明朝"/>
          <w:lang w:eastAsia="ja-JP"/>
        </w:rPr>
      </w:pPr>
      <w:r w:rsidRPr="002D2C9D">
        <w:rPr>
          <w:rFonts w:eastAsia="ＭＳ 明朝" w:hint="eastAsia"/>
          <w:lang w:eastAsia="ja-JP"/>
        </w:rPr>
        <w:t xml:space="preserve">Here the last column of the </w:t>
      </w:r>
      <w:r>
        <w:rPr>
          <w:rFonts w:eastAsia="ＭＳ 明朝" w:hint="eastAsia"/>
          <w:lang w:eastAsia="ja-JP"/>
        </w:rPr>
        <w:t xml:space="preserve">following table is root sum square of </w:t>
      </w:r>
      <w:r w:rsidRPr="00C02CD0">
        <w:rPr>
          <w:rFonts w:eastAsia="ＭＳ 明朝" w:hint="eastAsia"/>
          <w:i/>
          <w:iCs/>
          <w:lang w:eastAsia="ja-JP"/>
        </w:rPr>
        <w:t>Rx</w:t>
      </w:r>
      <w:r>
        <w:rPr>
          <w:rFonts w:eastAsia="ＭＳ 明朝" w:hint="eastAsia"/>
          <w:lang w:eastAsia="ja-JP"/>
        </w:rPr>
        <w:t>,</w:t>
      </w:r>
      <w:r w:rsidRPr="00C02CD0">
        <w:rPr>
          <w:rFonts w:eastAsia="ＭＳ 明朝" w:hint="eastAsia"/>
          <w:i/>
          <w:iCs/>
          <w:lang w:eastAsia="ja-JP"/>
        </w:rPr>
        <w:t xml:space="preserve"> Ry</w:t>
      </w:r>
      <w:r>
        <w:rPr>
          <w:rFonts w:eastAsia="ＭＳ 明朝" w:hint="eastAsia"/>
          <w:lang w:eastAsia="ja-JP"/>
        </w:rPr>
        <w:t xml:space="preserve"> and </w:t>
      </w:r>
      <w:r w:rsidRPr="00C02CD0">
        <w:rPr>
          <w:rFonts w:eastAsia="ＭＳ 明朝" w:hint="eastAsia"/>
          <w:i/>
          <w:iCs/>
          <w:lang w:eastAsia="ja-JP"/>
        </w:rPr>
        <w:t>Rz</w:t>
      </w:r>
      <w:r>
        <w:rPr>
          <w:rFonts w:eastAsia="ＭＳ 明朝" w:hint="eastAsia"/>
          <w:lang w:eastAsia="ja-JP"/>
        </w:rPr>
        <w:t>.</w:t>
      </w:r>
    </w:p>
    <w:p w14:paraId="7FD6711A" w14:textId="77777777" w:rsidR="002C7439" w:rsidRPr="00416CF9" w:rsidRDefault="00000000" w:rsidP="002C7439">
      <w:pPr>
        <w:overflowPunct/>
        <w:autoSpaceDE/>
        <w:autoSpaceDN/>
        <w:adjustRightInd/>
        <w:spacing w:after="0"/>
        <w:textAlignment w:val="auto"/>
        <w:rPr>
          <w:rFonts w:eastAsia="ＭＳ 明朝"/>
          <w:b/>
          <w:bCs/>
          <w:lang w:eastAsia="ja-JP"/>
        </w:rPr>
      </w:pPr>
      <m:oMathPara>
        <m:oMathParaPr>
          <m:jc m:val="left"/>
        </m:oMathParaP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UL</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R</m:t>
              </m:r>
            </m:sub>
          </m:sSub>
          <m:r>
            <m:rPr>
              <m:sty m:val="bi"/>
            </m:rP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w:rPr>
                  <w:rFonts w:ascii="Cambria Math" w:eastAsia="ＭＳ 明朝" w:hAnsi="Cambria Math" w:cs="Cambria Math"/>
                  <w:lang w:eastAsia="ja-JP"/>
                </w:rPr>
                <m:t>T</m:t>
              </m:r>
            </m:sub>
          </m:sSub>
        </m:oMath>
      </m:oMathPara>
    </w:p>
    <w:tbl>
      <w:tblPr>
        <w:tblStyle w:val="aff2"/>
        <w:tblW w:w="9634" w:type="dxa"/>
        <w:tblLayout w:type="fixed"/>
        <w:tblLook w:val="04A0" w:firstRow="1" w:lastRow="0" w:firstColumn="1" w:lastColumn="0" w:noHBand="0" w:noVBand="1"/>
      </w:tblPr>
      <w:tblGrid>
        <w:gridCol w:w="846"/>
        <w:gridCol w:w="2197"/>
        <w:gridCol w:w="2197"/>
        <w:gridCol w:w="2197"/>
        <w:gridCol w:w="2197"/>
      </w:tblGrid>
      <w:tr w:rsidR="00875B4E" w:rsidRPr="00124796" w14:paraId="4ED94122" w14:textId="77777777" w:rsidTr="004D0B50">
        <w:tc>
          <w:tcPr>
            <w:tcW w:w="846" w:type="dxa"/>
          </w:tcPr>
          <w:p w14:paraId="64D793CC" w14:textId="77777777" w:rsidR="00875B4E" w:rsidRPr="00124796" w:rsidRDefault="00875B4E" w:rsidP="004D0B50">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Time [s]</w:t>
            </w:r>
          </w:p>
        </w:tc>
        <w:tc>
          <w:tcPr>
            <w:tcW w:w="2197" w:type="dxa"/>
          </w:tcPr>
          <w:p w14:paraId="3D4DE36F" w14:textId="3C6F8EC8" w:rsidR="00875B4E" w:rsidRPr="00124796" w:rsidRDefault="00875B4E" w:rsidP="004D0B50">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i/>
                <w:iCs/>
                <w:sz w:val="16"/>
                <w:szCs w:val="16"/>
                <w:lang w:eastAsia="ja-JP"/>
              </w:rPr>
              <w:t>R</w:t>
            </w:r>
            <w:r w:rsidRPr="001A3D93">
              <w:rPr>
                <w:rFonts w:eastAsia="ＭＳ 明朝"/>
                <w:sz w:val="16"/>
                <w:szCs w:val="16"/>
                <w:vertAlign w:val="subscript"/>
                <w:lang w:eastAsia="ja-JP"/>
              </w:rPr>
              <w:t>x</w:t>
            </w:r>
            <w:r w:rsidRPr="001A3D93">
              <w:rPr>
                <w:rFonts w:eastAsia="ＭＳ 明朝" w:hint="eastAsia"/>
                <w:sz w:val="16"/>
                <w:szCs w:val="16"/>
                <w:vertAlign w:val="subscript"/>
                <w:lang w:eastAsia="ja-JP"/>
              </w:rPr>
              <w:t>,</w:t>
            </w:r>
            <w:r>
              <w:rPr>
                <w:rFonts w:eastAsia="ＭＳ 明朝" w:hint="eastAsia"/>
                <w:sz w:val="16"/>
                <w:szCs w:val="16"/>
                <w:vertAlign w:val="subscript"/>
                <w:lang w:eastAsia="ja-JP"/>
              </w:rPr>
              <w:t>U</w:t>
            </w:r>
            <w:r w:rsidRPr="001A3D93">
              <w:rPr>
                <w:rFonts w:eastAsia="ＭＳ 明朝"/>
                <w:sz w:val="16"/>
                <w:szCs w:val="16"/>
                <w:vertAlign w:val="subscript"/>
                <w:lang w:eastAsia="ja-JP"/>
              </w:rPr>
              <w:t>L</w:t>
            </w:r>
            <w:r w:rsidRPr="001A3D93">
              <w:rPr>
                <w:rFonts w:eastAsia="ＭＳ 明朝"/>
                <w:sz w:val="16"/>
                <w:szCs w:val="16"/>
                <w:vertAlign w:val="superscript"/>
                <w:lang w:eastAsia="ja-JP"/>
              </w:rPr>
              <w:t>ECI</w:t>
            </w:r>
            <w:proofErr w:type="spellEnd"/>
            <w:proofErr w:type="gramEnd"/>
            <w:r>
              <w:rPr>
                <w:rFonts w:eastAsia="ＭＳ 明朝" w:hint="eastAsia"/>
                <w:sz w:val="16"/>
                <w:szCs w:val="16"/>
                <w:lang w:eastAsia="ja-JP"/>
              </w:rPr>
              <w:t>(</w:t>
            </w:r>
            <w:proofErr w:type="spellStart"/>
            <w:r w:rsidRPr="001A3D93">
              <w:rPr>
                <w:rFonts w:eastAsia="ＭＳ 明朝"/>
                <w:i/>
                <w:iCs/>
                <w:sz w:val="16"/>
                <w:szCs w:val="16"/>
                <w:lang w:eastAsia="ja-JP"/>
              </w:rPr>
              <w:t>t</w:t>
            </w:r>
            <w:r w:rsidRPr="001A3D93">
              <w:rPr>
                <w:rFonts w:eastAsia="ＭＳ 明朝"/>
                <w:i/>
                <w:iCs/>
                <w:sz w:val="16"/>
                <w:szCs w:val="16"/>
                <w:vertAlign w:val="subscript"/>
                <w:lang w:eastAsia="ja-JP"/>
              </w:rPr>
              <w:t>T</w:t>
            </w:r>
            <w:proofErr w:type="spellEnd"/>
            <w:r>
              <w:rPr>
                <w:rFonts w:eastAsia="ＭＳ 明朝" w:hint="eastAsia"/>
                <w:sz w:val="16"/>
                <w:szCs w:val="16"/>
                <w:lang w:eastAsia="ja-JP"/>
              </w:rPr>
              <w:t>)</w:t>
            </w:r>
            <w:r w:rsidRPr="00A242BF">
              <w:rPr>
                <w:rFonts w:eastAsia="ＭＳ 明朝"/>
                <w:sz w:val="16"/>
                <w:szCs w:val="16"/>
                <w:lang w:eastAsia="ja-JP"/>
              </w:rPr>
              <w:t xml:space="preserve"> [m]</w:t>
            </w:r>
            <w:r w:rsidRPr="00A242BF">
              <w:rPr>
                <w:rFonts w:eastAsia="ＭＳ 明朝"/>
                <w:sz w:val="16"/>
                <w:szCs w:val="16"/>
                <w:lang w:eastAsia="ja-JP"/>
              </w:rPr>
              <w:tab/>
            </w:r>
            <w:r w:rsidRPr="00124796">
              <w:rPr>
                <w:rFonts w:eastAsia="ＭＳ 明朝"/>
                <w:sz w:val="16"/>
                <w:szCs w:val="16"/>
                <w:lang w:eastAsia="ja-JP"/>
              </w:rPr>
              <w:tab/>
            </w:r>
          </w:p>
        </w:tc>
        <w:tc>
          <w:tcPr>
            <w:tcW w:w="2197" w:type="dxa"/>
          </w:tcPr>
          <w:p w14:paraId="701AE97F" w14:textId="16E1DAD4" w:rsidR="00875B4E" w:rsidRPr="00124796" w:rsidRDefault="00875B4E" w:rsidP="004D0B50">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i/>
                <w:iCs/>
                <w:sz w:val="16"/>
                <w:szCs w:val="16"/>
                <w:lang w:eastAsia="ja-JP"/>
              </w:rPr>
              <w:t>R</w:t>
            </w:r>
            <w:r w:rsidRPr="001A3D93">
              <w:rPr>
                <w:rFonts w:eastAsia="ＭＳ 明朝"/>
                <w:sz w:val="16"/>
                <w:szCs w:val="16"/>
                <w:vertAlign w:val="subscript"/>
                <w:lang w:eastAsia="ja-JP"/>
              </w:rPr>
              <w:t>y</w:t>
            </w:r>
            <w:r w:rsidRPr="001A3D93">
              <w:rPr>
                <w:rFonts w:eastAsia="ＭＳ 明朝" w:hint="eastAsia"/>
                <w:sz w:val="16"/>
                <w:szCs w:val="16"/>
                <w:vertAlign w:val="subscript"/>
                <w:lang w:eastAsia="ja-JP"/>
              </w:rPr>
              <w:t>,</w:t>
            </w:r>
            <w:r>
              <w:rPr>
                <w:rFonts w:eastAsia="ＭＳ 明朝" w:hint="eastAsia"/>
                <w:sz w:val="16"/>
                <w:szCs w:val="16"/>
                <w:vertAlign w:val="subscript"/>
                <w:lang w:eastAsia="ja-JP"/>
              </w:rPr>
              <w:t>U</w:t>
            </w:r>
            <w:r w:rsidRPr="001A3D93">
              <w:rPr>
                <w:rFonts w:eastAsia="ＭＳ 明朝"/>
                <w:sz w:val="16"/>
                <w:szCs w:val="16"/>
                <w:vertAlign w:val="subscript"/>
                <w:lang w:eastAsia="ja-JP"/>
              </w:rPr>
              <w:t>L</w:t>
            </w:r>
            <w:r w:rsidRPr="001A3D93">
              <w:rPr>
                <w:rFonts w:eastAsia="ＭＳ 明朝"/>
                <w:sz w:val="16"/>
                <w:szCs w:val="16"/>
                <w:vertAlign w:val="superscript"/>
                <w:lang w:eastAsia="ja-JP"/>
              </w:rPr>
              <w:t>ECI</w:t>
            </w:r>
            <w:proofErr w:type="spellEnd"/>
            <w:proofErr w:type="gramEnd"/>
            <w:r>
              <w:rPr>
                <w:rFonts w:eastAsia="ＭＳ 明朝" w:hint="eastAsia"/>
                <w:sz w:val="16"/>
                <w:szCs w:val="16"/>
                <w:lang w:eastAsia="ja-JP"/>
              </w:rPr>
              <w:t>(</w:t>
            </w:r>
            <w:proofErr w:type="spellStart"/>
            <w:r w:rsidRPr="001A3D93">
              <w:rPr>
                <w:rFonts w:eastAsia="ＭＳ 明朝"/>
                <w:i/>
                <w:iCs/>
                <w:sz w:val="16"/>
                <w:szCs w:val="16"/>
                <w:lang w:eastAsia="ja-JP"/>
              </w:rPr>
              <w:t>t</w:t>
            </w:r>
            <w:r w:rsidRPr="001A3D93">
              <w:rPr>
                <w:rFonts w:eastAsia="ＭＳ 明朝"/>
                <w:i/>
                <w:iCs/>
                <w:sz w:val="16"/>
                <w:szCs w:val="16"/>
                <w:vertAlign w:val="subscript"/>
                <w:lang w:eastAsia="ja-JP"/>
              </w:rPr>
              <w:t>T</w:t>
            </w:r>
            <w:proofErr w:type="spellEnd"/>
            <w:r>
              <w:rPr>
                <w:rFonts w:eastAsia="ＭＳ 明朝" w:hint="eastAsia"/>
                <w:sz w:val="16"/>
                <w:szCs w:val="16"/>
                <w:lang w:eastAsia="ja-JP"/>
              </w:rPr>
              <w:t>)</w:t>
            </w:r>
            <w:r w:rsidRPr="00A242BF">
              <w:rPr>
                <w:rFonts w:eastAsia="ＭＳ 明朝"/>
                <w:sz w:val="16"/>
                <w:szCs w:val="16"/>
                <w:lang w:eastAsia="ja-JP"/>
              </w:rPr>
              <w:t xml:space="preserve"> [m]</w:t>
            </w:r>
          </w:p>
        </w:tc>
        <w:tc>
          <w:tcPr>
            <w:tcW w:w="2197" w:type="dxa"/>
          </w:tcPr>
          <w:p w14:paraId="537C949D" w14:textId="70716907" w:rsidR="00875B4E" w:rsidRPr="00124796" w:rsidRDefault="00875B4E" w:rsidP="004D0B50">
            <w:pPr>
              <w:overflowPunct/>
              <w:autoSpaceDE/>
              <w:autoSpaceDN/>
              <w:adjustRightInd/>
              <w:spacing w:after="0"/>
              <w:textAlignment w:val="auto"/>
              <w:rPr>
                <w:rFonts w:eastAsia="ＭＳ 明朝"/>
                <w:sz w:val="16"/>
                <w:szCs w:val="16"/>
                <w:lang w:eastAsia="ja-JP"/>
              </w:rPr>
            </w:pPr>
            <w:proofErr w:type="spellStart"/>
            <w:proofErr w:type="gramStart"/>
            <w:r w:rsidRPr="001A3D93">
              <w:rPr>
                <w:rFonts w:eastAsia="ＭＳ 明朝"/>
                <w:i/>
                <w:iCs/>
                <w:sz w:val="16"/>
                <w:szCs w:val="16"/>
                <w:lang w:eastAsia="ja-JP"/>
              </w:rPr>
              <w:t>R</w:t>
            </w:r>
            <w:r>
              <w:rPr>
                <w:rFonts w:eastAsia="ＭＳ 明朝" w:hint="eastAsia"/>
                <w:sz w:val="16"/>
                <w:szCs w:val="16"/>
                <w:vertAlign w:val="subscript"/>
                <w:lang w:eastAsia="ja-JP"/>
              </w:rPr>
              <w:t>z</w:t>
            </w:r>
            <w:r w:rsidRPr="001A3D93">
              <w:rPr>
                <w:rFonts w:eastAsia="ＭＳ 明朝" w:hint="eastAsia"/>
                <w:sz w:val="16"/>
                <w:szCs w:val="16"/>
                <w:vertAlign w:val="subscript"/>
                <w:lang w:eastAsia="ja-JP"/>
              </w:rPr>
              <w:t>,</w:t>
            </w:r>
            <w:r>
              <w:rPr>
                <w:rFonts w:eastAsia="ＭＳ 明朝" w:hint="eastAsia"/>
                <w:sz w:val="16"/>
                <w:szCs w:val="16"/>
                <w:vertAlign w:val="subscript"/>
                <w:lang w:eastAsia="ja-JP"/>
              </w:rPr>
              <w:t>U</w:t>
            </w:r>
            <w:r w:rsidRPr="001A3D93">
              <w:rPr>
                <w:rFonts w:eastAsia="ＭＳ 明朝"/>
                <w:sz w:val="16"/>
                <w:szCs w:val="16"/>
                <w:vertAlign w:val="subscript"/>
                <w:lang w:eastAsia="ja-JP"/>
              </w:rPr>
              <w:t>L</w:t>
            </w:r>
            <w:r w:rsidRPr="001A3D93">
              <w:rPr>
                <w:rFonts w:eastAsia="ＭＳ 明朝"/>
                <w:sz w:val="16"/>
                <w:szCs w:val="16"/>
                <w:vertAlign w:val="superscript"/>
                <w:lang w:eastAsia="ja-JP"/>
              </w:rPr>
              <w:t>ECI</w:t>
            </w:r>
            <w:proofErr w:type="spellEnd"/>
            <w:proofErr w:type="gramEnd"/>
            <w:r>
              <w:rPr>
                <w:rFonts w:eastAsia="ＭＳ 明朝" w:hint="eastAsia"/>
                <w:sz w:val="16"/>
                <w:szCs w:val="16"/>
                <w:lang w:eastAsia="ja-JP"/>
              </w:rPr>
              <w:t>(</w:t>
            </w:r>
            <w:proofErr w:type="spellStart"/>
            <w:r w:rsidRPr="001A3D93">
              <w:rPr>
                <w:rFonts w:eastAsia="ＭＳ 明朝"/>
                <w:i/>
                <w:iCs/>
                <w:sz w:val="16"/>
                <w:szCs w:val="16"/>
                <w:lang w:eastAsia="ja-JP"/>
              </w:rPr>
              <w:t>t</w:t>
            </w:r>
            <w:r w:rsidRPr="001A3D93">
              <w:rPr>
                <w:rFonts w:eastAsia="ＭＳ 明朝"/>
                <w:i/>
                <w:iCs/>
                <w:sz w:val="16"/>
                <w:szCs w:val="16"/>
                <w:vertAlign w:val="subscript"/>
                <w:lang w:eastAsia="ja-JP"/>
              </w:rPr>
              <w:t>T</w:t>
            </w:r>
            <w:proofErr w:type="spellEnd"/>
            <w:r>
              <w:rPr>
                <w:rFonts w:eastAsia="ＭＳ 明朝" w:hint="eastAsia"/>
                <w:sz w:val="16"/>
                <w:szCs w:val="16"/>
                <w:lang w:eastAsia="ja-JP"/>
              </w:rPr>
              <w:t>)</w:t>
            </w:r>
            <w:r w:rsidRPr="00813993">
              <w:rPr>
                <w:rFonts w:eastAsia="ＭＳ 明朝"/>
                <w:sz w:val="16"/>
                <w:szCs w:val="16"/>
                <w:lang w:eastAsia="ja-JP"/>
              </w:rPr>
              <w:t xml:space="preserve"> [m]</w:t>
            </w:r>
            <w:r w:rsidRPr="00813993">
              <w:rPr>
                <w:rFonts w:eastAsia="ＭＳ 明朝"/>
                <w:sz w:val="16"/>
                <w:szCs w:val="16"/>
                <w:lang w:eastAsia="ja-JP"/>
              </w:rPr>
              <w:tab/>
            </w:r>
          </w:p>
        </w:tc>
        <w:tc>
          <w:tcPr>
            <w:tcW w:w="2197" w:type="dxa"/>
          </w:tcPr>
          <w:p w14:paraId="6D5E1F07" w14:textId="5DC4D357" w:rsidR="00875B4E" w:rsidRPr="00124796" w:rsidRDefault="00875B4E" w:rsidP="004D0B50">
            <w:pPr>
              <w:overflowPunct/>
              <w:autoSpaceDE/>
              <w:autoSpaceDN/>
              <w:adjustRightInd/>
              <w:spacing w:after="0"/>
              <w:textAlignment w:val="auto"/>
              <w:rPr>
                <w:rFonts w:eastAsia="ＭＳ 明朝"/>
                <w:sz w:val="16"/>
                <w:szCs w:val="16"/>
                <w:lang w:eastAsia="ja-JP"/>
              </w:rPr>
            </w:pPr>
            <w:r>
              <w:rPr>
                <w:rFonts w:eastAsia="ＭＳ 明朝" w:hint="eastAsia"/>
                <w:sz w:val="16"/>
                <w:szCs w:val="16"/>
                <w:lang w:eastAsia="ja-JP"/>
              </w:rPr>
              <w:t xml:space="preserve">| </w:t>
            </w:r>
            <w:proofErr w:type="gramStart"/>
            <w:r>
              <w:rPr>
                <w:rFonts w:eastAsia="ＭＳ 明朝" w:hint="eastAsia"/>
                <w:b/>
                <w:bCs/>
                <w:i/>
                <w:iCs/>
                <w:sz w:val="16"/>
                <w:szCs w:val="16"/>
                <w:lang w:eastAsia="ja-JP"/>
              </w:rPr>
              <w:t>R</w:t>
            </w:r>
            <w:r>
              <w:rPr>
                <w:rFonts w:eastAsia="ＭＳ 明朝" w:hint="eastAsia"/>
                <w:sz w:val="16"/>
                <w:szCs w:val="16"/>
                <w:vertAlign w:val="subscript"/>
                <w:lang w:eastAsia="ja-JP"/>
              </w:rPr>
              <w:t>U</w:t>
            </w:r>
            <w:r w:rsidRPr="001A3D93">
              <w:rPr>
                <w:rFonts w:eastAsia="ＭＳ 明朝"/>
                <w:sz w:val="16"/>
                <w:szCs w:val="16"/>
                <w:vertAlign w:val="subscript"/>
                <w:lang w:eastAsia="ja-JP"/>
              </w:rPr>
              <w:t>L</w:t>
            </w:r>
            <w:r w:rsidRPr="001A3D93">
              <w:rPr>
                <w:rFonts w:eastAsia="ＭＳ 明朝"/>
                <w:sz w:val="16"/>
                <w:szCs w:val="16"/>
                <w:vertAlign w:val="superscript"/>
                <w:lang w:eastAsia="ja-JP"/>
              </w:rPr>
              <w:t>ECI</w:t>
            </w:r>
            <w:r>
              <w:rPr>
                <w:rFonts w:eastAsia="ＭＳ 明朝" w:hint="eastAsia"/>
                <w:sz w:val="16"/>
                <w:szCs w:val="16"/>
                <w:lang w:eastAsia="ja-JP"/>
              </w:rPr>
              <w:t>(</w:t>
            </w:r>
            <w:proofErr w:type="spellStart"/>
            <w:proofErr w:type="gramEnd"/>
            <w:r w:rsidRPr="001A3D93">
              <w:rPr>
                <w:rFonts w:eastAsia="ＭＳ 明朝"/>
                <w:i/>
                <w:iCs/>
                <w:sz w:val="16"/>
                <w:szCs w:val="16"/>
                <w:lang w:eastAsia="ja-JP"/>
              </w:rPr>
              <w:t>t</w:t>
            </w:r>
            <w:r w:rsidRPr="001A3D93">
              <w:rPr>
                <w:rFonts w:eastAsia="ＭＳ 明朝"/>
                <w:i/>
                <w:iCs/>
                <w:sz w:val="16"/>
                <w:szCs w:val="16"/>
                <w:vertAlign w:val="subscript"/>
                <w:lang w:eastAsia="ja-JP"/>
              </w:rPr>
              <w:t>T</w:t>
            </w:r>
            <w:proofErr w:type="spellEnd"/>
            <w:r>
              <w:rPr>
                <w:rFonts w:eastAsia="ＭＳ 明朝" w:hint="eastAsia"/>
                <w:sz w:val="16"/>
                <w:szCs w:val="16"/>
                <w:lang w:eastAsia="ja-JP"/>
              </w:rPr>
              <w:t>) |</w:t>
            </w:r>
            <w:r w:rsidRPr="002C5033">
              <w:rPr>
                <w:rFonts w:eastAsia="ＭＳ 明朝"/>
                <w:sz w:val="16"/>
                <w:szCs w:val="16"/>
                <w:lang w:eastAsia="ja-JP"/>
              </w:rPr>
              <w:t xml:space="preserve"> [m]</w:t>
            </w:r>
          </w:p>
        </w:tc>
      </w:tr>
      <w:tr w:rsidR="00875B4E" w:rsidRPr="00124796" w14:paraId="57DC442F" w14:textId="77777777" w:rsidTr="004D0B50">
        <w:tc>
          <w:tcPr>
            <w:tcW w:w="846" w:type="dxa"/>
          </w:tcPr>
          <w:p w14:paraId="7FA49D46" w14:textId="77777777" w:rsidR="00875B4E" w:rsidRPr="00124796" w:rsidRDefault="00875B4E" w:rsidP="004D0B50">
            <w:pPr>
              <w:overflowPunct/>
              <w:autoSpaceDE/>
              <w:autoSpaceDN/>
              <w:adjustRightInd/>
              <w:spacing w:after="0"/>
              <w:textAlignment w:val="auto"/>
              <w:rPr>
                <w:rFonts w:eastAsia="ＭＳ 明朝"/>
                <w:sz w:val="16"/>
                <w:szCs w:val="16"/>
                <w:lang w:eastAsia="ja-JP"/>
              </w:rPr>
            </w:pPr>
            <w:r w:rsidRPr="00124796">
              <w:rPr>
                <w:rFonts w:eastAsia="ＭＳ 明朝" w:hint="eastAsia"/>
                <w:sz w:val="16"/>
                <w:szCs w:val="16"/>
                <w:lang w:eastAsia="ja-JP"/>
              </w:rPr>
              <w:t>128</w:t>
            </w:r>
          </w:p>
        </w:tc>
        <w:tc>
          <w:tcPr>
            <w:tcW w:w="2197" w:type="dxa"/>
          </w:tcPr>
          <w:p w14:paraId="69328428" w14:textId="6ECCAA3D" w:rsidR="00875B4E" w:rsidRPr="00124796" w:rsidRDefault="00D61BD5" w:rsidP="004D0B50">
            <w:pPr>
              <w:overflowPunct/>
              <w:autoSpaceDE/>
              <w:autoSpaceDN/>
              <w:adjustRightInd/>
              <w:spacing w:after="0"/>
              <w:textAlignment w:val="auto"/>
              <w:rPr>
                <w:rFonts w:eastAsia="ＭＳ 明朝"/>
                <w:sz w:val="16"/>
                <w:szCs w:val="16"/>
                <w:lang w:eastAsia="ja-JP"/>
              </w:rPr>
            </w:pPr>
            <w:r>
              <w:rPr>
                <w:rFonts w:eastAsia="ＭＳ 明朝" w:hint="eastAsia"/>
                <w:sz w:val="16"/>
                <w:szCs w:val="16"/>
                <w:lang w:eastAsia="ja-JP"/>
              </w:rPr>
              <w:t>-</w:t>
            </w:r>
            <w:r w:rsidR="00875B4E" w:rsidRPr="00C50ACE">
              <w:rPr>
                <w:rFonts w:eastAsia="ＭＳ 明朝"/>
                <w:sz w:val="16"/>
                <w:szCs w:val="16"/>
                <w:lang w:eastAsia="ja-JP"/>
              </w:rPr>
              <w:t>93810.7082551443000000</w:t>
            </w:r>
          </w:p>
        </w:tc>
        <w:tc>
          <w:tcPr>
            <w:tcW w:w="2197" w:type="dxa"/>
          </w:tcPr>
          <w:p w14:paraId="5204EAF1" w14:textId="3CABDA00" w:rsidR="00875B4E" w:rsidRPr="00124796" w:rsidRDefault="00875B4E" w:rsidP="004D0B50">
            <w:pPr>
              <w:overflowPunct/>
              <w:autoSpaceDE/>
              <w:autoSpaceDN/>
              <w:adjustRightInd/>
              <w:spacing w:after="0"/>
              <w:textAlignment w:val="auto"/>
              <w:rPr>
                <w:rFonts w:eastAsia="ＭＳ 明朝"/>
                <w:sz w:val="16"/>
                <w:szCs w:val="16"/>
                <w:lang w:eastAsia="ja-JP"/>
              </w:rPr>
            </w:pPr>
            <w:r w:rsidRPr="00862D1B">
              <w:rPr>
                <w:rFonts w:eastAsia="ＭＳ 明朝"/>
                <w:sz w:val="16"/>
                <w:szCs w:val="16"/>
                <w:lang w:eastAsia="ja-JP"/>
              </w:rPr>
              <w:t>49454.9533216012000000</w:t>
            </w:r>
          </w:p>
        </w:tc>
        <w:tc>
          <w:tcPr>
            <w:tcW w:w="2197" w:type="dxa"/>
          </w:tcPr>
          <w:p w14:paraId="21B5F56C" w14:textId="37311F8A" w:rsidR="00875B4E" w:rsidRPr="00124796" w:rsidRDefault="00875B4E" w:rsidP="004D0B50">
            <w:pPr>
              <w:overflowPunct/>
              <w:autoSpaceDE/>
              <w:autoSpaceDN/>
              <w:adjustRightInd/>
              <w:spacing w:after="0"/>
              <w:textAlignment w:val="auto"/>
              <w:rPr>
                <w:rFonts w:eastAsia="ＭＳ 明朝"/>
                <w:sz w:val="16"/>
                <w:szCs w:val="16"/>
                <w:lang w:eastAsia="ja-JP"/>
              </w:rPr>
            </w:pPr>
            <w:r w:rsidRPr="00862D1B">
              <w:rPr>
                <w:rFonts w:eastAsia="ＭＳ 明朝"/>
                <w:sz w:val="16"/>
                <w:szCs w:val="16"/>
                <w:lang w:eastAsia="ja-JP"/>
              </w:rPr>
              <w:t>1099811.5699255400000000</w:t>
            </w:r>
          </w:p>
        </w:tc>
        <w:tc>
          <w:tcPr>
            <w:tcW w:w="2197" w:type="dxa"/>
          </w:tcPr>
          <w:p w14:paraId="5C94E9DA" w14:textId="77777777" w:rsidR="00875B4E" w:rsidRPr="00DF4BD6" w:rsidRDefault="00875B4E" w:rsidP="004D0B50">
            <w:pPr>
              <w:overflowPunct/>
              <w:autoSpaceDE/>
              <w:autoSpaceDN/>
              <w:adjustRightInd/>
              <w:spacing w:after="0"/>
              <w:textAlignment w:val="auto"/>
              <w:rPr>
                <w:rFonts w:eastAsia="ＭＳ 明朝"/>
                <w:sz w:val="16"/>
                <w:szCs w:val="16"/>
                <w:lang w:eastAsia="ja-JP"/>
              </w:rPr>
            </w:pPr>
            <w:r w:rsidRPr="00862D1B">
              <w:rPr>
                <w:rFonts w:eastAsia="ＭＳ 明朝"/>
                <w:sz w:val="16"/>
                <w:szCs w:val="16"/>
                <w:lang w:eastAsia="ja-JP"/>
              </w:rPr>
              <w:t>1104912.5443823400000000</w:t>
            </w:r>
          </w:p>
        </w:tc>
      </w:tr>
    </w:tbl>
    <w:p w14:paraId="48FEDD3C" w14:textId="67D543E6" w:rsidR="005709F9" w:rsidRPr="003A483A" w:rsidRDefault="005709F9" w:rsidP="004C3E1A">
      <w:pPr>
        <w:overflowPunct/>
        <w:autoSpaceDE/>
        <w:autoSpaceDN/>
        <w:adjustRightInd/>
        <w:spacing w:after="0"/>
        <w:textAlignment w:val="auto"/>
        <w:rPr>
          <w:rFonts w:eastAsia="ＭＳ 明朝"/>
          <w:b/>
          <w:bCs/>
          <w:lang w:eastAsia="ja-JP"/>
        </w:rPr>
      </w:pPr>
    </w:p>
    <w:p w14:paraId="06ABF235" w14:textId="77777777" w:rsidR="003A591E" w:rsidRPr="00AF4309" w:rsidRDefault="005709F9" w:rsidP="003A591E">
      <w:pPr>
        <w:overflowPunct/>
        <w:autoSpaceDE/>
        <w:autoSpaceDN/>
        <w:adjustRightInd/>
        <w:spacing w:after="0"/>
        <w:textAlignment w:val="auto"/>
        <w:rPr>
          <w:rFonts w:eastAsia="ＭＳ 明朝"/>
          <w:b/>
          <w:bCs/>
          <w:u w:val="single"/>
          <w:lang w:eastAsia="ja-JP"/>
        </w:rPr>
      </w:pPr>
      <w:r w:rsidRPr="00AF4309">
        <w:rPr>
          <w:rFonts w:eastAsia="ＭＳ 明朝" w:hint="eastAsia"/>
          <w:b/>
          <w:bCs/>
          <w:u w:val="single"/>
          <w:lang w:eastAsia="ja-JP"/>
        </w:rPr>
        <w:lastRenderedPageBreak/>
        <w:t>S</w:t>
      </w:r>
      <w:r w:rsidR="006179B7">
        <w:rPr>
          <w:rFonts w:eastAsia="ＭＳ 明朝" w:hint="eastAsia"/>
          <w:b/>
          <w:bCs/>
          <w:u w:val="single"/>
          <w:lang w:eastAsia="ja-JP"/>
        </w:rPr>
        <w:t xml:space="preserve">tep </w:t>
      </w:r>
      <w:r w:rsidRPr="00AF4309">
        <w:rPr>
          <w:rFonts w:eastAsia="ＭＳ 明朝" w:hint="eastAsia"/>
          <w:b/>
          <w:bCs/>
          <w:u w:val="single"/>
          <w:lang w:eastAsia="ja-JP"/>
        </w:rPr>
        <w:t>4</w:t>
      </w:r>
      <w:r w:rsidR="006179B7">
        <w:rPr>
          <w:rFonts w:eastAsia="ＭＳ 明朝" w:hint="eastAsia"/>
          <w:b/>
          <w:bCs/>
          <w:u w:val="single"/>
          <w:lang w:eastAsia="ja-JP"/>
        </w:rPr>
        <w:t xml:space="preserve">: </w:t>
      </w:r>
      <w:r w:rsidR="003A591E">
        <w:rPr>
          <w:rFonts w:eastAsia="ＭＳ 明朝" w:hint="eastAsia"/>
          <w:b/>
          <w:bCs/>
          <w:u w:val="single"/>
          <w:lang w:eastAsia="ja-JP"/>
        </w:rPr>
        <w:t>Calculation of Propagation delay and Propagation delay error (</w:t>
      </w:r>
      <w:proofErr w:type="spellStart"/>
      <w:r w:rsidR="003A591E">
        <w:rPr>
          <w:rFonts w:eastAsia="ＭＳ 明朝" w:hint="eastAsia"/>
          <w:b/>
          <w:bCs/>
          <w:u w:val="single"/>
          <w:lang w:eastAsia="ja-JP"/>
        </w:rPr>
        <w:t>Sagnac</w:t>
      </w:r>
      <w:proofErr w:type="spellEnd"/>
      <w:r w:rsidR="003A591E">
        <w:rPr>
          <w:rFonts w:eastAsia="ＭＳ 明朝" w:hint="eastAsia"/>
          <w:b/>
          <w:bCs/>
          <w:u w:val="single"/>
          <w:lang w:eastAsia="ja-JP"/>
        </w:rPr>
        <w:t xml:space="preserve"> effect) </w:t>
      </w:r>
    </w:p>
    <w:p w14:paraId="0D77A1B1" w14:textId="36728CC1" w:rsidR="003A591E" w:rsidRPr="008F5907" w:rsidRDefault="003A591E" w:rsidP="003A591E">
      <w:pPr>
        <w:overflowPunct/>
        <w:autoSpaceDE/>
        <w:autoSpaceDN/>
        <w:adjustRightInd/>
        <w:spacing w:after="0"/>
        <w:textAlignment w:val="auto"/>
        <w:rPr>
          <w:rFonts w:eastAsia="ＭＳ 明朝"/>
          <w:lang w:eastAsia="ja-JP"/>
        </w:rPr>
      </w:pPr>
      <w:r w:rsidRPr="008F5907">
        <w:rPr>
          <w:rFonts w:eastAsia="ＭＳ 明朝" w:hint="eastAsia"/>
          <w:lang w:eastAsia="ja-JP"/>
        </w:rPr>
        <w:t>Based on the equation (</w:t>
      </w:r>
      <w:r w:rsidR="00535374">
        <w:rPr>
          <w:rFonts w:eastAsia="ＭＳ 明朝" w:hint="eastAsia"/>
          <w:lang w:eastAsia="ja-JP"/>
        </w:rPr>
        <w:t>5</w:t>
      </w:r>
      <w:r w:rsidRPr="008F5907">
        <w:rPr>
          <w:rFonts w:eastAsia="ＭＳ 明朝" w:hint="eastAsia"/>
          <w:lang w:eastAsia="ja-JP"/>
        </w:rPr>
        <w:t>)</w:t>
      </w:r>
      <w:r>
        <w:rPr>
          <w:rFonts w:eastAsia="ＭＳ 明朝" w:hint="eastAsia"/>
          <w:lang w:eastAsia="ja-JP"/>
        </w:rPr>
        <w:t xml:space="preserve"> and obtained values until Step 3 above</w:t>
      </w:r>
      <w:r w:rsidRPr="008F5907">
        <w:rPr>
          <w:rFonts w:eastAsia="ＭＳ 明朝" w:hint="eastAsia"/>
          <w:lang w:eastAsia="ja-JP"/>
        </w:rPr>
        <w:t xml:space="preserve">, </w:t>
      </w:r>
      <w:r>
        <w:rPr>
          <w:rFonts w:eastAsia="ＭＳ 明朝" w:hint="eastAsia"/>
          <w:lang w:eastAsia="ja-JP"/>
        </w:rPr>
        <w:t>we calculate propagation delay and the propagation delay error (</w:t>
      </w:r>
      <w:proofErr w:type="spellStart"/>
      <w:r>
        <w:rPr>
          <w:rFonts w:eastAsia="ＭＳ 明朝" w:hint="eastAsia"/>
          <w:lang w:eastAsia="ja-JP"/>
        </w:rPr>
        <w:t>Sagnac</w:t>
      </w:r>
      <w:proofErr w:type="spellEnd"/>
      <w:r>
        <w:rPr>
          <w:rFonts w:eastAsia="ＭＳ 明朝" w:hint="eastAsia"/>
          <w:lang w:eastAsia="ja-JP"/>
        </w:rPr>
        <w:t xml:space="preserve"> effect) at</w:t>
      </w:r>
      <w:r w:rsidRPr="00C02CD0">
        <w:rPr>
          <w:rFonts w:eastAsia="ＭＳ 明朝" w:hint="eastAsia"/>
          <w:i/>
          <w:iCs/>
          <w:lang w:eastAsia="ja-JP"/>
        </w:rPr>
        <w:t xml:space="preserve"> </w:t>
      </w:r>
      <w:proofErr w:type="spellStart"/>
      <w:r w:rsidRPr="00C02CD0">
        <w:rPr>
          <w:rFonts w:eastAsia="ＭＳ 明朝" w:hint="eastAsia"/>
          <w:i/>
          <w:iCs/>
          <w:lang w:eastAsia="ja-JP"/>
        </w:rPr>
        <w:t>t</w:t>
      </w:r>
      <w:r w:rsidRPr="00C02CD0">
        <w:rPr>
          <w:rFonts w:eastAsia="ＭＳ 明朝" w:hint="eastAsia"/>
          <w:i/>
          <w:iCs/>
          <w:vertAlign w:val="subscript"/>
          <w:lang w:eastAsia="ja-JP"/>
        </w:rPr>
        <w:t>T</w:t>
      </w:r>
      <w:proofErr w:type="spellEnd"/>
      <w:r w:rsidRPr="001E1506">
        <w:rPr>
          <w:rFonts w:eastAsia="ＭＳ 明朝" w:hint="eastAsia"/>
          <w:lang w:eastAsia="ja-JP"/>
        </w:rPr>
        <w:t xml:space="preserve"> </w:t>
      </w:r>
      <w:r>
        <w:rPr>
          <w:rFonts w:eastAsia="ＭＳ 明朝" w:hint="eastAsia"/>
          <w:lang w:eastAsia="ja-JP"/>
        </w:rPr>
        <w:t xml:space="preserve">(@128 s). </w:t>
      </w:r>
    </w:p>
    <w:p w14:paraId="4182ACE3" w14:textId="1E7A6835" w:rsidR="003A591E" w:rsidRPr="004D486E" w:rsidRDefault="003A591E" w:rsidP="003A591E">
      <w:pPr>
        <w:overflowPunct/>
        <w:autoSpaceDE/>
        <w:autoSpaceDN/>
        <w:adjustRightInd/>
        <w:spacing w:after="0"/>
        <w:textAlignment w:val="auto"/>
        <w:rPr>
          <w:rFonts w:eastAsia="ＭＳ 明朝"/>
          <w:lang w:eastAsia="ja-JP"/>
        </w:rPr>
      </w:pPr>
      <w:r>
        <w:rPr>
          <w:rFonts w:eastAsia="ＭＳ 明朝" w:hint="eastAsia"/>
          <w:b/>
          <w:bCs/>
          <w:lang w:eastAsia="ja-JP"/>
        </w:rPr>
        <w:t xml:space="preserve">　　</w:t>
      </w:r>
      <w:r w:rsidRPr="00172E43">
        <w:rPr>
          <w:rFonts w:eastAsia="ＭＳ 明朝" w:hint="eastAsia"/>
          <w:lang w:eastAsia="ja-JP"/>
        </w:rPr>
        <w:t>Delay</w:t>
      </w:r>
      <w:r>
        <w:rPr>
          <w:rFonts w:eastAsia="ＭＳ 明朝" w:hint="eastAsia"/>
          <w:lang w:eastAsia="ja-JP"/>
        </w:rPr>
        <w:t xml:space="preserve"> </w:t>
      </w:r>
      <w:r w:rsidR="00E426B7">
        <w:rPr>
          <w:rFonts w:eastAsia="ＭＳ 明朝" w:hint="eastAsia"/>
          <w:vertAlign w:val="subscript"/>
          <w:lang w:eastAsia="ja-JP"/>
        </w:rPr>
        <w:t>U</w:t>
      </w:r>
      <w:r w:rsidRPr="00172E43">
        <w:rPr>
          <w:rFonts w:eastAsia="ＭＳ 明朝" w:hint="eastAsia"/>
          <w:vertAlign w:val="subscript"/>
          <w:lang w:eastAsia="ja-JP"/>
        </w:rPr>
        <w:t>L</w:t>
      </w:r>
      <w:r>
        <w:rPr>
          <w:rFonts w:eastAsia="ＭＳ 明朝" w:hint="eastAsia"/>
          <w:b/>
          <w:bCs/>
          <w:lang w:eastAsia="ja-JP"/>
        </w:rPr>
        <w:t xml:space="preserve"> = | </w:t>
      </w:r>
      <w:r w:rsidRPr="00C02CD0">
        <w:rPr>
          <w:rFonts w:eastAsia="ＭＳ 明朝" w:hint="eastAsia"/>
          <w:b/>
          <w:bCs/>
          <w:i/>
          <w:iCs/>
          <w:lang w:eastAsia="ja-JP"/>
        </w:rPr>
        <w:t>R</w:t>
      </w:r>
      <w:r w:rsidR="00E426B7">
        <w:rPr>
          <w:rFonts w:eastAsia="ＭＳ 明朝" w:hint="eastAsia"/>
          <w:vertAlign w:val="subscript"/>
          <w:lang w:eastAsia="ja-JP"/>
        </w:rPr>
        <w:t>U</w:t>
      </w:r>
      <w:r w:rsidRPr="004D486E">
        <w:rPr>
          <w:rFonts w:eastAsia="ＭＳ 明朝" w:hint="eastAsia"/>
          <w:vertAlign w:val="subscript"/>
          <w:lang w:eastAsia="ja-JP"/>
        </w:rPr>
        <w:t>L</w:t>
      </w:r>
      <w:r w:rsidRPr="004D486E">
        <w:rPr>
          <w:rFonts w:eastAsia="ＭＳ 明朝" w:hint="eastAsia"/>
          <w:lang w:eastAsia="ja-JP"/>
        </w:rPr>
        <w:t xml:space="preserve"> </w:t>
      </w:r>
      <w:r>
        <w:rPr>
          <w:rFonts w:eastAsia="ＭＳ 明朝" w:hint="eastAsia"/>
          <w:lang w:eastAsia="ja-JP"/>
        </w:rPr>
        <w:t xml:space="preserve">| </w:t>
      </w:r>
      <w:r w:rsidRPr="004D486E">
        <w:rPr>
          <w:rFonts w:eastAsia="ＭＳ 明朝" w:hint="eastAsia"/>
          <w:lang w:eastAsia="ja-JP"/>
        </w:rPr>
        <w:t>/ c</w:t>
      </w:r>
    </w:p>
    <w:p w14:paraId="4D2F5309" w14:textId="1230C6B0" w:rsidR="003A591E" w:rsidRPr="004D486E" w:rsidRDefault="003A591E" w:rsidP="003A591E">
      <w:pPr>
        <w:overflowPunct/>
        <w:autoSpaceDE/>
        <w:autoSpaceDN/>
        <w:adjustRightInd/>
        <w:spacing w:after="0"/>
        <w:textAlignment w:val="auto"/>
        <w:rPr>
          <w:rFonts w:eastAsia="ＭＳ 明朝"/>
          <w:lang w:eastAsia="ja-JP"/>
        </w:rPr>
      </w:pPr>
      <w:r>
        <w:rPr>
          <w:rFonts w:eastAsia="ＭＳ 明朝" w:hint="eastAsia"/>
          <w:b/>
          <w:bCs/>
          <w:lang w:eastAsia="ja-JP"/>
        </w:rPr>
        <w:t xml:space="preserve">　　</w:t>
      </w:r>
      <w:r w:rsidR="00E20FCB" w:rsidRPr="00E20FCB">
        <w:rPr>
          <w:rFonts w:eastAsia="ＭＳ 明朝" w:hint="eastAsia"/>
          <w:lang w:eastAsia="ja-JP"/>
        </w:rPr>
        <w:t>Propagation delay error (</w:t>
      </w:r>
      <w:proofErr w:type="spellStart"/>
      <w:r w:rsidRPr="00172E43">
        <w:rPr>
          <w:rFonts w:eastAsia="ＭＳ 明朝" w:hint="eastAsia"/>
          <w:lang w:eastAsia="ja-JP"/>
        </w:rPr>
        <w:t>Sagnac</w:t>
      </w:r>
      <w:proofErr w:type="spellEnd"/>
      <w:r>
        <w:rPr>
          <w:rFonts w:eastAsia="ＭＳ 明朝" w:hint="eastAsia"/>
          <w:lang w:eastAsia="ja-JP"/>
        </w:rPr>
        <w:t xml:space="preserve"> </w:t>
      </w:r>
      <w:r w:rsidR="00E426B7">
        <w:rPr>
          <w:rFonts w:eastAsia="ＭＳ 明朝" w:hint="eastAsia"/>
          <w:vertAlign w:val="subscript"/>
          <w:lang w:eastAsia="ja-JP"/>
        </w:rPr>
        <w:t>U</w:t>
      </w:r>
      <w:r w:rsidRPr="00172E43">
        <w:rPr>
          <w:rFonts w:eastAsia="ＭＳ 明朝" w:hint="eastAsia"/>
          <w:vertAlign w:val="subscript"/>
          <w:lang w:eastAsia="ja-JP"/>
        </w:rPr>
        <w:t>L</w:t>
      </w:r>
      <w:r w:rsidR="00E20FCB" w:rsidRPr="00E20FCB">
        <w:rPr>
          <w:rFonts w:eastAsia="ＭＳ 明朝" w:hint="eastAsia"/>
          <w:lang w:eastAsia="ja-JP"/>
        </w:rPr>
        <w:t>)</w:t>
      </w:r>
      <w:r w:rsidR="00E20FCB">
        <w:rPr>
          <w:rFonts w:eastAsia="ＭＳ 明朝" w:hint="eastAsia"/>
          <w:lang w:eastAsia="ja-JP"/>
        </w:rPr>
        <w:t xml:space="preserve"> </w:t>
      </w:r>
      <w:r>
        <w:rPr>
          <w:rFonts w:eastAsia="ＭＳ 明朝" w:hint="eastAsia"/>
          <w:b/>
          <w:bCs/>
          <w:lang w:eastAsia="ja-JP"/>
        </w:rPr>
        <w:t>=</w:t>
      </w:r>
      <w:r w:rsidRPr="004D486E">
        <w:rPr>
          <w:rFonts w:eastAsia="ＭＳ 明朝" w:hint="eastAsia"/>
          <w:lang w:eastAsia="ja-JP"/>
        </w:rPr>
        <w:t xml:space="preserve"> (</w:t>
      </w:r>
      <w:r>
        <w:rPr>
          <w:rFonts w:eastAsia="ＭＳ 明朝" w:hint="eastAsia"/>
          <w:b/>
          <w:bCs/>
          <w:lang w:eastAsia="ja-JP"/>
        </w:rPr>
        <w:t xml:space="preserve"> </w:t>
      </w:r>
      <w:r w:rsidR="009264B4">
        <w:rPr>
          <w:rFonts w:eastAsia="ＭＳ 明朝" w:hint="eastAsia"/>
          <w:b/>
          <w:bCs/>
          <w:i/>
          <w:iCs/>
          <w:lang w:eastAsia="ja-JP"/>
        </w:rPr>
        <w:t>V</w:t>
      </w:r>
      <w:r w:rsidR="009264B4">
        <w:rPr>
          <w:rFonts w:eastAsia="ＭＳ 明朝" w:hint="eastAsia"/>
          <w:vertAlign w:val="subscript"/>
          <w:lang w:eastAsia="ja-JP"/>
        </w:rPr>
        <w:t>SV</w:t>
      </w:r>
      <w:r>
        <w:rPr>
          <w:rFonts w:eastAsia="ＭＳ 明朝" w:hint="eastAsia"/>
          <w:b/>
          <w:bCs/>
          <w:lang w:eastAsia="ja-JP"/>
        </w:rPr>
        <w:t>・</w:t>
      </w:r>
      <w:r w:rsidRPr="00C02CD0">
        <w:rPr>
          <w:rFonts w:eastAsia="ＭＳ 明朝" w:hint="eastAsia"/>
          <w:b/>
          <w:bCs/>
          <w:i/>
          <w:iCs/>
          <w:lang w:eastAsia="ja-JP"/>
        </w:rPr>
        <w:t>R</w:t>
      </w:r>
      <w:r w:rsidR="009264B4">
        <w:rPr>
          <w:rFonts w:eastAsia="ＭＳ 明朝" w:hint="eastAsia"/>
          <w:vertAlign w:val="subscript"/>
          <w:lang w:eastAsia="ja-JP"/>
        </w:rPr>
        <w:t>U</w:t>
      </w:r>
      <w:r w:rsidRPr="004D486E">
        <w:rPr>
          <w:rFonts w:eastAsia="ＭＳ 明朝" w:hint="eastAsia"/>
          <w:vertAlign w:val="subscript"/>
          <w:lang w:eastAsia="ja-JP"/>
        </w:rPr>
        <w:t>L</w:t>
      </w:r>
      <w:r w:rsidRPr="004D486E">
        <w:rPr>
          <w:rFonts w:eastAsia="ＭＳ 明朝" w:hint="eastAsia"/>
          <w:lang w:eastAsia="ja-JP"/>
        </w:rPr>
        <w:t xml:space="preserve"> )</w:t>
      </w:r>
      <w:r>
        <w:rPr>
          <w:rFonts w:eastAsia="ＭＳ 明朝" w:hint="eastAsia"/>
          <w:b/>
          <w:bCs/>
          <w:lang w:eastAsia="ja-JP"/>
        </w:rPr>
        <w:t xml:space="preserve"> /</w:t>
      </w:r>
      <w:r w:rsidRPr="004D486E">
        <w:rPr>
          <w:rFonts w:eastAsia="ＭＳ 明朝" w:hint="eastAsia"/>
          <w:lang w:eastAsia="ja-JP"/>
        </w:rPr>
        <w:t xml:space="preserve"> c</w:t>
      </w:r>
      <w:r w:rsidRPr="004D486E">
        <w:rPr>
          <w:rFonts w:eastAsia="ＭＳ 明朝" w:hint="eastAsia"/>
          <w:vertAlign w:val="superscript"/>
          <w:lang w:eastAsia="ja-JP"/>
        </w:rPr>
        <w:t>2</w:t>
      </w:r>
    </w:p>
    <w:tbl>
      <w:tblPr>
        <w:tblStyle w:val="aff2"/>
        <w:tblW w:w="0" w:type="auto"/>
        <w:tblLook w:val="04A0" w:firstRow="1" w:lastRow="0" w:firstColumn="1" w:lastColumn="0" w:noHBand="0" w:noVBand="1"/>
      </w:tblPr>
      <w:tblGrid>
        <w:gridCol w:w="2972"/>
        <w:gridCol w:w="2977"/>
      </w:tblGrid>
      <w:tr w:rsidR="003A591E" w14:paraId="2D068B75" w14:textId="77777777" w:rsidTr="004D0B50">
        <w:tc>
          <w:tcPr>
            <w:tcW w:w="2972" w:type="dxa"/>
          </w:tcPr>
          <w:p w14:paraId="2B91608E" w14:textId="36180CF0" w:rsidR="003A591E" w:rsidRPr="00227AB3" w:rsidRDefault="003A591E" w:rsidP="004D0B50">
            <w:pPr>
              <w:overflowPunct/>
              <w:autoSpaceDE/>
              <w:autoSpaceDN/>
              <w:adjustRightInd/>
              <w:spacing w:after="0"/>
              <w:textAlignment w:val="auto"/>
              <w:rPr>
                <w:rFonts w:eastAsia="ＭＳ 明朝"/>
                <w:lang w:eastAsia="ja-JP"/>
              </w:rPr>
            </w:pPr>
            <w:proofErr w:type="spellStart"/>
            <w:r w:rsidRPr="00172E43">
              <w:rPr>
                <w:rFonts w:eastAsia="ＭＳ 明朝" w:hint="eastAsia"/>
                <w:lang w:eastAsia="ja-JP"/>
              </w:rPr>
              <w:t>Delay</w:t>
            </w:r>
            <w:r w:rsidR="00C72E21">
              <w:rPr>
                <w:rFonts w:eastAsia="ＭＳ 明朝" w:hint="eastAsia"/>
                <w:vertAlign w:val="subscript"/>
                <w:lang w:eastAsia="ja-JP"/>
              </w:rPr>
              <w:t>U</w:t>
            </w:r>
            <w:r w:rsidRPr="00172E43">
              <w:rPr>
                <w:rFonts w:eastAsia="ＭＳ 明朝" w:hint="eastAsia"/>
                <w:vertAlign w:val="subscript"/>
                <w:lang w:eastAsia="ja-JP"/>
              </w:rPr>
              <w:t>L</w:t>
            </w:r>
            <w:proofErr w:type="spellEnd"/>
            <w:r w:rsidRPr="00227AB3">
              <w:rPr>
                <w:rFonts w:eastAsia="ＭＳ 明朝"/>
                <w:lang w:eastAsia="ja-JP"/>
              </w:rPr>
              <w:t xml:space="preserve"> (=R</w:t>
            </w:r>
            <w:r w:rsidR="00C72E21">
              <w:rPr>
                <w:rFonts w:eastAsia="ＭＳ 明朝" w:hint="eastAsia"/>
                <w:vertAlign w:val="subscript"/>
                <w:lang w:eastAsia="ja-JP"/>
              </w:rPr>
              <w:t>U</w:t>
            </w:r>
            <w:r w:rsidRPr="001A3D93">
              <w:rPr>
                <w:rFonts w:eastAsia="ＭＳ 明朝"/>
                <w:vertAlign w:val="subscript"/>
                <w:lang w:eastAsia="ja-JP"/>
              </w:rPr>
              <w:t>L</w:t>
            </w:r>
            <w:r w:rsidRPr="00227AB3">
              <w:rPr>
                <w:rFonts w:eastAsia="ＭＳ 明朝"/>
                <w:lang w:eastAsia="ja-JP"/>
              </w:rPr>
              <w:t>/</w:t>
            </w:r>
            <w:r w:rsidRPr="001A3D93">
              <w:rPr>
                <w:rFonts w:eastAsia="ＭＳ 明朝"/>
                <w:i/>
                <w:iCs/>
                <w:lang w:eastAsia="ja-JP"/>
              </w:rPr>
              <w:t>c</w:t>
            </w:r>
            <w:r w:rsidRPr="00227AB3">
              <w:rPr>
                <w:rFonts w:eastAsia="ＭＳ 明朝"/>
                <w:lang w:eastAsia="ja-JP"/>
              </w:rPr>
              <w:t>) [s]</w:t>
            </w:r>
          </w:p>
        </w:tc>
        <w:tc>
          <w:tcPr>
            <w:tcW w:w="2977" w:type="dxa"/>
          </w:tcPr>
          <w:p w14:paraId="0331EABA" w14:textId="56E8B317" w:rsidR="003A591E" w:rsidRPr="00227AB3" w:rsidRDefault="003A591E" w:rsidP="004D0B50">
            <w:pPr>
              <w:overflowPunct/>
              <w:autoSpaceDE/>
              <w:autoSpaceDN/>
              <w:adjustRightInd/>
              <w:spacing w:after="0"/>
              <w:textAlignment w:val="auto"/>
              <w:rPr>
                <w:rFonts w:eastAsia="ＭＳ 明朝"/>
                <w:lang w:eastAsia="ja-JP"/>
              </w:rPr>
            </w:pPr>
            <w:proofErr w:type="spellStart"/>
            <w:r w:rsidRPr="00172E43">
              <w:rPr>
                <w:rFonts w:eastAsia="ＭＳ 明朝" w:hint="eastAsia"/>
                <w:lang w:eastAsia="ja-JP"/>
              </w:rPr>
              <w:t>Sagnac</w:t>
            </w:r>
            <w:r w:rsidR="00C72E21">
              <w:rPr>
                <w:rFonts w:eastAsia="ＭＳ 明朝" w:hint="eastAsia"/>
                <w:vertAlign w:val="subscript"/>
                <w:lang w:eastAsia="ja-JP"/>
              </w:rPr>
              <w:t>U</w:t>
            </w:r>
            <w:r w:rsidRPr="00172E43">
              <w:rPr>
                <w:rFonts w:eastAsia="ＭＳ 明朝" w:hint="eastAsia"/>
                <w:vertAlign w:val="subscript"/>
                <w:lang w:eastAsia="ja-JP"/>
              </w:rPr>
              <w:t>L</w:t>
            </w:r>
            <w:proofErr w:type="spellEnd"/>
            <w:r w:rsidRPr="001F7F96">
              <w:rPr>
                <w:rFonts w:eastAsia="ＭＳ 明朝"/>
                <w:lang w:eastAsia="ja-JP"/>
              </w:rPr>
              <w:t xml:space="preserve"> [</w:t>
            </w:r>
            <w:r w:rsidR="003F0B57">
              <w:rPr>
                <w:rFonts w:eastAsia="ＭＳ 明朝" w:hint="eastAsia"/>
                <w:lang w:eastAsia="ja-JP"/>
              </w:rPr>
              <w:t>u</w:t>
            </w:r>
            <w:r w:rsidRPr="001F7F96">
              <w:rPr>
                <w:rFonts w:eastAsia="ＭＳ 明朝"/>
                <w:lang w:eastAsia="ja-JP"/>
              </w:rPr>
              <w:t>s]</w:t>
            </w:r>
          </w:p>
        </w:tc>
      </w:tr>
      <w:tr w:rsidR="003A591E" w14:paraId="21EDE32E" w14:textId="77777777" w:rsidTr="004D0B50">
        <w:tc>
          <w:tcPr>
            <w:tcW w:w="2972" w:type="dxa"/>
          </w:tcPr>
          <w:p w14:paraId="6F20CF96" w14:textId="77777777" w:rsidR="003A591E" w:rsidRPr="00227AB3" w:rsidRDefault="003A591E" w:rsidP="004D0B50">
            <w:pPr>
              <w:overflowPunct/>
              <w:autoSpaceDE/>
              <w:autoSpaceDN/>
              <w:adjustRightInd/>
              <w:spacing w:after="0"/>
              <w:textAlignment w:val="auto"/>
              <w:rPr>
                <w:rFonts w:eastAsia="ＭＳ 明朝"/>
                <w:lang w:eastAsia="ja-JP"/>
              </w:rPr>
            </w:pPr>
            <w:r w:rsidRPr="00D83D9C">
              <w:rPr>
                <w:rFonts w:eastAsia="ＭＳ 明朝"/>
                <w:lang w:eastAsia="ja-JP"/>
              </w:rPr>
              <w:t>0.0036855915313999</w:t>
            </w:r>
          </w:p>
        </w:tc>
        <w:tc>
          <w:tcPr>
            <w:tcW w:w="2977" w:type="dxa"/>
          </w:tcPr>
          <w:p w14:paraId="58C8944B" w14:textId="27D618EA" w:rsidR="003A591E" w:rsidRPr="00227AB3" w:rsidRDefault="00E81C93" w:rsidP="004D0B50">
            <w:pPr>
              <w:overflowPunct/>
              <w:autoSpaceDE/>
              <w:autoSpaceDN/>
              <w:adjustRightInd/>
              <w:spacing w:after="0"/>
              <w:textAlignment w:val="auto"/>
              <w:rPr>
                <w:rFonts w:eastAsia="ＭＳ 明朝"/>
                <w:lang w:eastAsia="ja-JP"/>
              </w:rPr>
            </w:pPr>
            <w:r w:rsidRPr="00E81C93">
              <w:rPr>
                <w:rFonts w:eastAsia="ＭＳ 明朝"/>
                <w:lang w:eastAsia="ja-JP"/>
              </w:rPr>
              <w:t>0.</w:t>
            </w:r>
            <w:r w:rsidR="003F0B57" w:rsidRPr="00E81C93">
              <w:rPr>
                <w:rFonts w:eastAsia="ＭＳ 明朝"/>
                <w:lang w:eastAsia="ja-JP"/>
              </w:rPr>
              <w:t xml:space="preserve"> </w:t>
            </w:r>
            <w:r w:rsidRPr="00E81C93">
              <w:rPr>
                <w:rFonts w:eastAsia="ＭＳ 明朝"/>
                <w:lang w:eastAsia="ja-JP"/>
              </w:rPr>
              <w:t>0740168886</w:t>
            </w:r>
          </w:p>
        </w:tc>
      </w:tr>
    </w:tbl>
    <w:p w14:paraId="66E625B1" w14:textId="3E311EB3" w:rsidR="005709F9" w:rsidRPr="00AF4309" w:rsidRDefault="005709F9" w:rsidP="005709F9">
      <w:pPr>
        <w:overflowPunct/>
        <w:autoSpaceDE/>
        <w:autoSpaceDN/>
        <w:adjustRightInd/>
        <w:spacing w:after="0"/>
        <w:textAlignment w:val="auto"/>
        <w:rPr>
          <w:rFonts w:eastAsia="ＭＳ 明朝"/>
          <w:b/>
          <w:bCs/>
          <w:u w:val="single"/>
          <w:lang w:eastAsia="ja-JP"/>
        </w:rPr>
      </w:pPr>
    </w:p>
    <w:p w14:paraId="631DA1C0" w14:textId="0921F9CD" w:rsidR="005709F9" w:rsidRDefault="006B4415" w:rsidP="005709F9">
      <w:pPr>
        <w:overflowPunct/>
        <w:autoSpaceDE/>
        <w:autoSpaceDN/>
        <w:adjustRightInd/>
        <w:spacing w:after="0"/>
        <w:textAlignment w:val="auto"/>
        <w:rPr>
          <w:rFonts w:eastAsia="ＭＳ 明朝"/>
          <w:lang w:eastAsia="ja-JP"/>
        </w:rPr>
      </w:pPr>
      <w:r w:rsidRPr="002A51AB">
        <w:rPr>
          <w:rFonts w:eastAsia="ＭＳ 明朝" w:hint="eastAsia"/>
          <w:lang w:eastAsia="ja-JP"/>
        </w:rPr>
        <w:t>From the calculation result</w:t>
      </w:r>
      <w:r w:rsidR="00E20FCB">
        <w:rPr>
          <w:rFonts w:eastAsia="ＭＳ 明朝" w:hint="eastAsia"/>
          <w:lang w:eastAsia="ja-JP"/>
        </w:rPr>
        <w:t>s</w:t>
      </w:r>
      <w:r w:rsidRPr="002A51AB">
        <w:rPr>
          <w:rFonts w:eastAsia="ＭＳ 明朝" w:hint="eastAsia"/>
          <w:lang w:eastAsia="ja-JP"/>
        </w:rPr>
        <w:t xml:space="preserve"> above, </w:t>
      </w:r>
      <w:r>
        <w:rPr>
          <w:rFonts w:eastAsia="ＭＳ 明朝" w:hint="eastAsia"/>
          <w:lang w:eastAsia="ja-JP"/>
        </w:rPr>
        <w:t>the propagation delay error for UL case at 128s point is approximately 0.074 us</w:t>
      </w:r>
      <w:r w:rsidR="00DF4E8B">
        <w:rPr>
          <w:rFonts w:eastAsia="ＭＳ 明朝" w:hint="eastAsia"/>
          <w:lang w:eastAsia="ja-JP"/>
        </w:rPr>
        <w:t xml:space="preserve"> which is </w:t>
      </w:r>
      <w:r w:rsidR="00735716">
        <w:rPr>
          <w:rFonts w:eastAsia="ＭＳ 明朝" w:hint="eastAsia"/>
          <w:lang w:eastAsia="ja-JP"/>
        </w:rPr>
        <w:t>larger</w:t>
      </w:r>
      <w:r w:rsidR="00DF4E8B">
        <w:rPr>
          <w:rFonts w:eastAsia="ＭＳ 明朝" w:hint="eastAsia"/>
          <w:lang w:eastAsia="ja-JP"/>
        </w:rPr>
        <w:t xml:space="preserve"> compared to </w:t>
      </w:r>
      <w:r w:rsidR="007610EF">
        <w:rPr>
          <w:rFonts w:eastAsia="ＭＳ 明朝" w:hint="eastAsia"/>
          <w:lang w:eastAsia="ja-JP"/>
        </w:rPr>
        <w:t>the DL case</w:t>
      </w:r>
      <w:r w:rsidR="008044CC">
        <w:rPr>
          <w:rFonts w:eastAsia="ＭＳ 明朝" w:hint="eastAsia"/>
          <w:lang w:eastAsia="ja-JP"/>
        </w:rPr>
        <w:t xml:space="preserve"> error</w:t>
      </w:r>
      <w:r w:rsidR="007610EF">
        <w:rPr>
          <w:rFonts w:eastAsia="ＭＳ 明朝" w:hint="eastAsia"/>
          <w:lang w:eastAsia="ja-JP"/>
        </w:rPr>
        <w:t xml:space="preserve"> (i.e. </w:t>
      </w:r>
      <w:r w:rsidR="007610EF">
        <w:rPr>
          <w:rFonts w:eastAsia="ＭＳ 明朝"/>
          <w:lang w:eastAsia="ja-JP"/>
        </w:rPr>
        <w:t>approx.</w:t>
      </w:r>
      <w:r w:rsidR="007610EF">
        <w:rPr>
          <w:rFonts w:eastAsia="ＭＳ 明朝" w:hint="eastAsia"/>
          <w:lang w:eastAsia="ja-JP"/>
        </w:rPr>
        <w:t xml:space="preserve"> -250 </w:t>
      </w:r>
      <w:proofErr w:type="spellStart"/>
      <w:r w:rsidR="007610EF">
        <w:rPr>
          <w:rFonts w:eastAsia="ＭＳ 明朝" w:hint="eastAsia"/>
          <w:lang w:eastAsia="ja-JP"/>
        </w:rPr>
        <w:t>ps</w:t>
      </w:r>
      <w:proofErr w:type="spellEnd"/>
      <w:r w:rsidR="007610EF">
        <w:rPr>
          <w:rFonts w:eastAsia="ＭＳ 明朝" w:hint="eastAsia"/>
          <w:lang w:eastAsia="ja-JP"/>
        </w:rPr>
        <w:t>)</w:t>
      </w:r>
      <w:r w:rsidR="00D53CFB">
        <w:rPr>
          <w:rFonts w:eastAsia="ＭＳ 明朝" w:hint="eastAsia"/>
          <w:lang w:eastAsia="ja-JP"/>
        </w:rPr>
        <w:t xml:space="preserve">. </w:t>
      </w:r>
    </w:p>
    <w:p w14:paraId="5CFA6946" w14:textId="304978A1" w:rsidR="006B4415" w:rsidRDefault="004663C0" w:rsidP="005709F9">
      <w:pPr>
        <w:overflowPunct/>
        <w:autoSpaceDE/>
        <w:autoSpaceDN/>
        <w:adjustRightInd/>
        <w:spacing w:after="0"/>
        <w:textAlignment w:val="auto"/>
        <w:rPr>
          <w:rFonts w:eastAsia="ＭＳ 明朝"/>
          <w:lang w:eastAsia="ja-JP"/>
        </w:rPr>
      </w:pPr>
      <w:r w:rsidRPr="004663C0">
        <w:rPr>
          <w:rFonts w:eastAsia="ＭＳ 明朝" w:hint="eastAsia"/>
          <w:lang w:eastAsia="ja-JP"/>
        </w:rPr>
        <w:t xml:space="preserve">And </w:t>
      </w:r>
      <w:r>
        <w:rPr>
          <w:rFonts w:eastAsia="ＭＳ 明朝" w:hint="eastAsia"/>
          <w:lang w:eastAsia="ja-JP"/>
        </w:rPr>
        <w:t xml:space="preserve">this value appears to be matching the value provided in the </w:t>
      </w:r>
      <w:r w:rsidR="0083768C">
        <w:rPr>
          <w:rFonts w:eastAsia="ＭＳ 明朝" w:hint="eastAsia"/>
          <w:lang w:eastAsia="ja-JP"/>
        </w:rPr>
        <w:t xml:space="preserve">contribution [2] (i.e. 0.075 </w:t>
      </w:r>
      <w:r w:rsidR="0083768C" w:rsidRPr="000355FE">
        <w:rPr>
          <w:rFonts w:ascii="Symbol" w:eastAsia="ＭＳ 明朝" w:hAnsi="Symbol"/>
          <w:lang w:eastAsia="ja-JP"/>
        </w:rPr>
        <w:t>m</w:t>
      </w:r>
      <w:r w:rsidR="0083768C">
        <w:rPr>
          <w:rFonts w:eastAsia="ＭＳ 明朝" w:hint="eastAsia"/>
          <w:lang w:eastAsia="ja-JP"/>
        </w:rPr>
        <w:t>s).</w:t>
      </w:r>
    </w:p>
    <w:p w14:paraId="6685BD83" w14:textId="77777777" w:rsidR="004663C0" w:rsidRDefault="004663C0" w:rsidP="005709F9">
      <w:pPr>
        <w:overflowPunct/>
        <w:autoSpaceDE/>
        <w:autoSpaceDN/>
        <w:adjustRightInd/>
        <w:spacing w:after="0"/>
        <w:textAlignment w:val="auto"/>
        <w:rPr>
          <w:rFonts w:eastAsia="ＭＳ 明朝"/>
          <w:lang w:eastAsia="ja-JP"/>
        </w:rPr>
      </w:pPr>
    </w:p>
    <w:p w14:paraId="1F8D447F" w14:textId="463590F2" w:rsidR="0083768C" w:rsidRDefault="0083768C" w:rsidP="005709F9">
      <w:pPr>
        <w:overflowPunct/>
        <w:autoSpaceDE/>
        <w:autoSpaceDN/>
        <w:adjustRightInd/>
        <w:spacing w:after="0"/>
        <w:textAlignment w:val="auto"/>
        <w:rPr>
          <w:rFonts w:eastAsia="ＭＳ 明朝"/>
          <w:b/>
          <w:bCs/>
          <w:i/>
          <w:iCs/>
          <w:lang w:eastAsia="ja-JP"/>
        </w:rPr>
      </w:pPr>
      <w:r w:rsidRPr="00E25FBF">
        <w:rPr>
          <w:rFonts w:eastAsia="ＭＳ 明朝" w:hint="eastAsia"/>
          <w:b/>
          <w:bCs/>
          <w:i/>
          <w:iCs/>
          <w:lang w:eastAsia="ja-JP"/>
        </w:rPr>
        <w:t xml:space="preserve">Observation </w:t>
      </w:r>
      <w:r w:rsidR="00E25FBF" w:rsidRPr="00E25FBF">
        <w:rPr>
          <w:rFonts w:eastAsia="ＭＳ 明朝" w:hint="eastAsia"/>
          <w:b/>
          <w:bCs/>
          <w:i/>
          <w:iCs/>
          <w:lang w:eastAsia="ja-JP"/>
        </w:rPr>
        <w:t>1</w:t>
      </w:r>
      <w:r w:rsidR="006D37BD">
        <w:rPr>
          <w:rFonts w:eastAsia="ＭＳ 明朝" w:hint="eastAsia"/>
          <w:b/>
          <w:bCs/>
          <w:i/>
          <w:iCs/>
          <w:lang w:eastAsia="ja-JP"/>
        </w:rPr>
        <w:t>2</w:t>
      </w:r>
      <w:r w:rsidR="00E25FBF" w:rsidRPr="00E25FBF">
        <w:rPr>
          <w:rFonts w:eastAsia="ＭＳ 明朝" w:hint="eastAsia"/>
          <w:b/>
          <w:bCs/>
          <w:i/>
          <w:iCs/>
          <w:lang w:eastAsia="ja-JP"/>
        </w:rPr>
        <w:t xml:space="preserve">: </w:t>
      </w:r>
      <w:r w:rsidR="008044CC" w:rsidRPr="00D175C4">
        <w:rPr>
          <w:rFonts w:eastAsia="ＭＳ 明朝" w:hint="eastAsia"/>
          <w:b/>
          <w:bCs/>
          <w:i/>
          <w:iCs/>
          <w:lang w:eastAsia="ja-JP"/>
        </w:rPr>
        <w:t xml:space="preserve">The calculated propagation delay error for </w:t>
      </w:r>
      <w:r w:rsidR="008044CC">
        <w:rPr>
          <w:rFonts w:eastAsia="ＭＳ 明朝" w:hint="eastAsia"/>
          <w:b/>
          <w:bCs/>
          <w:i/>
          <w:iCs/>
          <w:lang w:eastAsia="ja-JP"/>
        </w:rPr>
        <w:t>U</w:t>
      </w:r>
      <w:r w:rsidR="008044CC" w:rsidRPr="00D175C4">
        <w:rPr>
          <w:rFonts w:eastAsia="ＭＳ 明朝" w:hint="eastAsia"/>
          <w:b/>
          <w:bCs/>
          <w:i/>
          <w:iCs/>
          <w:lang w:eastAsia="ja-JP"/>
        </w:rPr>
        <w:t xml:space="preserve">L case at 128s point is approximately </w:t>
      </w:r>
      <w:r w:rsidR="008044CC">
        <w:rPr>
          <w:rFonts w:eastAsia="ＭＳ 明朝" w:hint="eastAsia"/>
          <w:b/>
          <w:bCs/>
          <w:i/>
          <w:iCs/>
          <w:lang w:eastAsia="ja-JP"/>
        </w:rPr>
        <w:t>0.074</w:t>
      </w:r>
      <w:r w:rsidR="008044CC" w:rsidRPr="00D175C4">
        <w:rPr>
          <w:rFonts w:eastAsia="ＭＳ 明朝" w:hint="eastAsia"/>
          <w:b/>
          <w:bCs/>
          <w:i/>
          <w:iCs/>
          <w:lang w:eastAsia="ja-JP"/>
        </w:rPr>
        <w:t xml:space="preserve"> </w:t>
      </w:r>
      <w:r w:rsidR="008044CC" w:rsidRPr="008044CC">
        <w:rPr>
          <w:rFonts w:ascii="Symbol" w:eastAsia="ＭＳ 明朝" w:hAnsi="Symbol"/>
          <w:b/>
          <w:bCs/>
          <w:i/>
          <w:iCs/>
          <w:lang w:eastAsia="ja-JP"/>
        </w:rPr>
        <w:t>m</w:t>
      </w:r>
      <w:r w:rsidR="008044CC" w:rsidRPr="00D175C4">
        <w:rPr>
          <w:rFonts w:eastAsia="ＭＳ 明朝" w:hint="eastAsia"/>
          <w:b/>
          <w:bCs/>
          <w:i/>
          <w:iCs/>
          <w:lang w:eastAsia="ja-JP"/>
        </w:rPr>
        <w:t>s, which is</w:t>
      </w:r>
      <w:r w:rsidR="0036255A">
        <w:rPr>
          <w:rFonts w:eastAsia="ＭＳ 明朝" w:hint="eastAsia"/>
          <w:b/>
          <w:bCs/>
          <w:i/>
          <w:iCs/>
          <w:lang w:eastAsia="ja-JP"/>
        </w:rPr>
        <w:t xml:space="preserve"> </w:t>
      </w:r>
      <w:r w:rsidR="00735716">
        <w:rPr>
          <w:rFonts w:eastAsia="ＭＳ 明朝" w:hint="eastAsia"/>
          <w:b/>
          <w:bCs/>
          <w:i/>
          <w:iCs/>
          <w:lang w:eastAsia="ja-JP"/>
        </w:rPr>
        <w:t>larger</w:t>
      </w:r>
      <w:r w:rsidR="0036255A">
        <w:rPr>
          <w:rFonts w:eastAsia="ＭＳ 明朝" w:hint="eastAsia"/>
          <w:b/>
          <w:bCs/>
          <w:i/>
          <w:iCs/>
          <w:lang w:eastAsia="ja-JP"/>
        </w:rPr>
        <w:t xml:space="preserve"> compared to the DL case error.</w:t>
      </w:r>
    </w:p>
    <w:p w14:paraId="7D00D85C" w14:textId="10A10C51" w:rsidR="0083768C" w:rsidRPr="00FF5C15" w:rsidRDefault="0083768C" w:rsidP="005709F9">
      <w:pPr>
        <w:overflowPunct/>
        <w:autoSpaceDE/>
        <w:autoSpaceDN/>
        <w:adjustRightInd/>
        <w:spacing w:after="0"/>
        <w:textAlignment w:val="auto"/>
        <w:rPr>
          <w:rFonts w:eastAsia="ＭＳ 明朝"/>
          <w:b/>
          <w:bCs/>
          <w:i/>
          <w:iCs/>
          <w:lang w:eastAsia="ja-JP"/>
        </w:rPr>
      </w:pPr>
    </w:p>
    <w:p w14:paraId="32F1438A" w14:textId="527E9061" w:rsidR="008014B0" w:rsidRDefault="008014B0" w:rsidP="008014B0">
      <w:pPr>
        <w:overflowPunct/>
        <w:autoSpaceDE/>
        <w:autoSpaceDN/>
        <w:adjustRightInd/>
        <w:spacing w:after="0"/>
        <w:textAlignment w:val="auto"/>
        <w:rPr>
          <w:rFonts w:eastAsia="ＭＳ 明朝"/>
          <w:lang w:eastAsia="ja-JP"/>
        </w:rPr>
      </w:pPr>
      <w:r>
        <w:rPr>
          <w:rFonts w:eastAsia="ＭＳ 明朝" w:hint="eastAsia"/>
          <w:lang w:eastAsia="ja-JP"/>
        </w:rPr>
        <w:t>Figure 2.</w:t>
      </w:r>
      <w:r w:rsidR="00FF5C15">
        <w:rPr>
          <w:rFonts w:eastAsia="ＭＳ 明朝" w:hint="eastAsia"/>
          <w:lang w:eastAsia="ja-JP"/>
        </w:rPr>
        <w:t>3.</w:t>
      </w:r>
      <w:r>
        <w:rPr>
          <w:rFonts w:eastAsia="ＭＳ 明朝" w:hint="eastAsia"/>
          <w:lang w:eastAsia="ja-JP"/>
        </w:rPr>
        <w:t>3-1 and Figure 2.3.3-2 depict the obtained propagation delay and propagation delay error (</w:t>
      </w:r>
      <w:proofErr w:type="spellStart"/>
      <w:r>
        <w:rPr>
          <w:rFonts w:eastAsia="ＭＳ 明朝" w:hint="eastAsia"/>
          <w:lang w:eastAsia="ja-JP"/>
        </w:rPr>
        <w:t>Sagnac</w:t>
      </w:r>
      <w:proofErr w:type="spellEnd"/>
      <w:r>
        <w:rPr>
          <w:rFonts w:eastAsia="ＭＳ 明朝" w:hint="eastAsia"/>
          <w:lang w:eastAsia="ja-JP"/>
        </w:rPr>
        <w:t xml:space="preserve"> effect) for </w:t>
      </w:r>
      <w:r w:rsidR="00603FFF">
        <w:rPr>
          <w:rFonts w:eastAsia="ＭＳ 明朝" w:hint="eastAsia"/>
          <w:lang w:eastAsia="ja-JP"/>
        </w:rPr>
        <w:t>up</w:t>
      </w:r>
      <w:r>
        <w:rPr>
          <w:rFonts w:eastAsia="ＭＳ 明朝" w:hint="eastAsia"/>
          <w:lang w:eastAsia="ja-JP"/>
        </w:rPr>
        <w:t>link case.</w:t>
      </w:r>
    </w:p>
    <w:p w14:paraId="07C8132D" w14:textId="77777777" w:rsidR="008014B0" w:rsidRPr="008014B0" w:rsidRDefault="008014B0" w:rsidP="005709F9">
      <w:pPr>
        <w:overflowPunct/>
        <w:autoSpaceDE/>
        <w:autoSpaceDN/>
        <w:adjustRightInd/>
        <w:spacing w:after="0"/>
        <w:textAlignment w:val="auto"/>
        <w:rPr>
          <w:rFonts w:eastAsia="ＭＳ 明朝"/>
          <w:b/>
          <w:bCs/>
          <w:lang w:eastAsia="ja-JP"/>
        </w:rPr>
      </w:pPr>
    </w:p>
    <w:p w14:paraId="02D33492" w14:textId="77777777" w:rsidR="005709F9" w:rsidRDefault="005709F9" w:rsidP="005709F9">
      <w:pPr>
        <w:overflowPunct/>
        <w:autoSpaceDE/>
        <w:autoSpaceDN/>
        <w:adjustRightInd/>
        <w:spacing w:after="0"/>
        <w:textAlignment w:val="auto"/>
        <w:rPr>
          <w:rFonts w:eastAsia="ＭＳ 明朝"/>
          <w:b/>
          <w:bCs/>
          <w:lang w:eastAsia="ja-JP"/>
        </w:rPr>
      </w:pPr>
    </w:p>
    <w:p w14:paraId="7B947524" w14:textId="72A15255" w:rsidR="005709F9" w:rsidRDefault="005709F9" w:rsidP="0067044B">
      <w:pPr>
        <w:overflowPunct/>
        <w:autoSpaceDE/>
        <w:autoSpaceDN/>
        <w:adjustRightInd/>
        <w:spacing w:after="0"/>
        <w:jc w:val="center"/>
        <w:textAlignment w:val="auto"/>
        <w:rPr>
          <w:rFonts w:eastAsia="ＭＳ 明朝"/>
          <w:lang w:val="en-US" w:eastAsia="ja-JP"/>
        </w:rPr>
      </w:pPr>
    </w:p>
    <w:p w14:paraId="627D84E4" w14:textId="1604ACF8" w:rsidR="0067044B" w:rsidRDefault="0067044B" w:rsidP="0067044B">
      <w:pPr>
        <w:overflowPunct/>
        <w:autoSpaceDE/>
        <w:autoSpaceDN/>
        <w:adjustRightInd/>
        <w:spacing w:after="0"/>
        <w:jc w:val="center"/>
        <w:textAlignment w:val="auto"/>
        <w:rPr>
          <w:rFonts w:eastAsia="ＭＳ 明朝"/>
          <w:lang w:val="en-US" w:eastAsia="ja-JP"/>
        </w:rPr>
      </w:pPr>
      <w:r>
        <w:rPr>
          <w:rFonts w:eastAsia="ＭＳ 明朝"/>
          <w:noProof/>
          <w:lang w:val="en-US" w:eastAsia="ja-JP"/>
        </w:rPr>
        <w:drawing>
          <wp:inline distT="0" distB="0" distL="0" distR="0" wp14:anchorId="6E8B41F8" wp14:editId="4D554D36">
            <wp:extent cx="4436552" cy="2994092"/>
            <wp:effectExtent l="0" t="0" r="2540" b="0"/>
            <wp:docPr id="61953777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4697" cy="3006337"/>
                    </a:xfrm>
                    <a:prstGeom prst="rect">
                      <a:avLst/>
                    </a:prstGeom>
                    <a:noFill/>
                    <a:ln>
                      <a:noFill/>
                    </a:ln>
                  </pic:spPr>
                </pic:pic>
              </a:graphicData>
            </a:graphic>
          </wp:inline>
        </w:drawing>
      </w:r>
    </w:p>
    <w:p w14:paraId="095ED773" w14:textId="7E53FAEF" w:rsidR="005709F9" w:rsidRDefault="005709F9" w:rsidP="005709F9">
      <w:pPr>
        <w:overflowPunct/>
        <w:autoSpaceDE/>
        <w:autoSpaceDN/>
        <w:adjustRightInd/>
        <w:spacing w:after="0"/>
        <w:jc w:val="center"/>
        <w:textAlignment w:val="auto"/>
        <w:rPr>
          <w:rFonts w:eastAsia="ＭＳ 明朝"/>
          <w:b/>
          <w:bCs/>
          <w:lang w:eastAsia="ja-JP"/>
        </w:rPr>
      </w:pPr>
      <w:r>
        <w:rPr>
          <w:rFonts w:eastAsia="ＭＳ 明朝" w:hint="eastAsia"/>
          <w:b/>
          <w:bCs/>
          <w:lang w:eastAsia="ja-JP"/>
        </w:rPr>
        <w:t xml:space="preserve">Figure </w:t>
      </w:r>
      <w:r w:rsidR="009C399B">
        <w:rPr>
          <w:rFonts w:eastAsia="ＭＳ 明朝" w:hint="eastAsia"/>
          <w:b/>
          <w:bCs/>
          <w:lang w:eastAsia="ja-JP"/>
        </w:rPr>
        <w:t>2.3.3-1</w:t>
      </w:r>
      <w:r>
        <w:rPr>
          <w:rFonts w:eastAsia="ＭＳ 明朝" w:hint="eastAsia"/>
          <w:b/>
          <w:bCs/>
          <w:lang w:eastAsia="ja-JP"/>
        </w:rPr>
        <w:t>:</w:t>
      </w:r>
      <w:r w:rsidR="009C399B">
        <w:rPr>
          <w:rFonts w:eastAsia="ＭＳ 明朝" w:hint="eastAsia"/>
          <w:b/>
          <w:bCs/>
          <w:lang w:eastAsia="ja-JP"/>
        </w:rPr>
        <w:t xml:space="preserve"> Propagation delay for uplink without </w:t>
      </w:r>
      <w:proofErr w:type="spellStart"/>
      <w:r w:rsidR="009C399B">
        <w:rPr>
          <w:rFonts w:eastAsia="ＭＳ 明朝" w:hint="eastAsia"/>
          <w:b/>
          <w:bCs/>
          <w:lang w:eastAsia="ja-JP"/>
        </w:rPr>
        <w:t>Sagnac</w:t>
      </w:r>
      <w:proofErr w:type="spellEnd"/>
      <w:r w:rsidR="009C399B">
        <w:rPr>
          <w:rFonts w:eastAsia="ＭＳ 明朝" w:hint="eastAsia"/>
          <w:b/>
          <w:bCs/>
          <w:lang w:eastAsia="ja-JP"/>
        </w:rPr>
        <w:t xml:space="preserve"> effect</w:t>
      </w:r>
    </w:p>
    <w:p w14:paraId="167C1A71" w14:textId="77777777" w:rsidR="005709F9" w:rsidRDefault="005709F9" w:rsidP="005709F9">
      <w:pPr>
        <w:overflowPunct/>
        <w:autoSpaceDE/>
        <w:autoSpaceDN/>
        <w:adjustRightInd/>
        <w:spacing w:after="0"/>
        <w:textAlignment w:val="auto"/>
        <w:rPr>
          <w:rFonts w:eastAsia="ＭＳ 明朝"/>
          <w:b/>
          <w:bCs/>
          <w:lang w:eastAsia="ja-JP"/>
        </w:rPr>
      </w:pPr>
    </w:p>
    <w:p w14:paraId="320F155A" w14:textId="612CFE6A" w:rsidR="005709F9" w:rsidRDefault="005709F9" w:rsidP="00A42371">
      <w:pPr>
        <w:overflowPunct/>
        <w:autoSpaceDE/>
        <w:autoSpaceDN/>
        <w:adjustRightInd/>
        <w:spacing w:after="0"/>
        <w:jc w:val="center"/>
        <w:textAlignment w:val="auto"/>
        <w:rPr>
          <w:rFonts w:eastAsia="ＭＳ 明朝"/>
          <w:b/>
          <w:bCs/>
          <w:lang w:eastAsia="ja-JP"/>
        </w:rPr>
      </w:pPr>
    </w:p>
    <w:p w14:paraId="062979E4" w14:textId="1966EA51" w:rsidR="00A42371" w:rsidRDefault="00A42371" w:rsidP="00A42371">
      <w:pPr>
        <w:overflowPunct/>
        <w:autoSpaceDE/>
        <w:autoSpaceDN/>
        <w:adjustRightInd/>
        <w:spacing w:after="0"/>
        <w:jc w:val="center"/>
        <w:textAlignment w:val="auto"/>
        <w:rPr>
          <w:rFonts w:eastAsia="ＭＳ 明朝"/>
          <w:b/>
          <w:bCs/>
          <w:lang w:eastAsia="ja-JP"/>
        </w:rPr>
      </w:pPr>
      <w:r>
        <w:rPr>
          <w:rFonts w:eastAsia="ＭＳ 明朝"/>
          <w:b/>
          <w:bCs/>
          <w:noProof/>
          <w:lang w:eastAsia="ja-JP"/>
        </w:rPr>
        <w:lastRenderedPageBreak/>
        <w:drawing>
          <wp:inline distT="0" distB="0" distL="0" distR="0" wp14:anchorId="2C4005C7" wp14:editId="17D6F36D">
            <wp:extent cx="4533807" cy="2735249"/>
            <wp:effectExtent l="0" t="0" r="635" b="8255"/>
            <wp:docPr id="8317863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4889" cy="2741935"/>
                    </a:xfrm>
                    <a:prstGeom prst="rect">
                      <a:avLst/>
                    </a:prstGeom>
                    <a:noFill/>
                    <a:ln>
                      <a:noFill/>
                    </a:ln>
                  </pic:spPr>
                </pic:pic>
              </a:graphicData>
            </a:graphic>
          </wp:inline>
        </w:drawing>
      </w:r>
    </w:p>
    <w:p w14:paraId="07B2EF4C" w14:textId="4086F875" w:rsidR="005709F9" w:rsidRDefault="005709F9" w:rsidP="005709F9">
      <w:pPr>
        <w:overflowPunct/>
        <w:autoSpaceDE/>
        <w:autoSpaceDN/>
        <w:adjustRightInd/>
        <w:spacing w:after="0"/>
        <w:jc w:val="center"/>
        <w:textAlignment w:val="auto"/>
        <w:rPr>
          <w:rFonts w:eastAsia="ＭＳ 明朝"/>
          <w:b/>
          <w:bCs/>
          <w:lang w:eastAsia="ja-JP"/>
        </w:rPr>
      </w:pPr>
      <w:r>
        <w:rPr>
          <w:rFonts w:eastAsia="ＭＳ 明朝" w:hint="eastAsia"/>
          <w:b/>
          <w:bCs/>
          <w:lang w:eastAsia="ja-JP"/>
        </w:rPr>
        <w:t xml:space="preserve">Figure </w:t>
      </w:r>
      <w:r w:rsidR="00C91427">
        <w:rPr>
          <w:rFonts w:eastAsia="ＭＳ 明朝" w:hint="eastAsia"/>
          <w:b/>
          <w:bCs/>
          <w:lang w:eastAsia="ja-JP"/>
        </w:rPr>
        <w:t>2.3.3-2</w:t>
      </w:r>
      <w:r>
        <w:rPr>
          <w:rFonts w:eastAsia="ＭＳ 明朝" w:hint="eastAsia"/>
          <w:b/>
          <w:bCs/>
          <w:lang w:eastAsia="ja-JP"/>
        </w:rPr>
        <w:t>:</w:t>
      </w:r>
      <w:r w:rsidR="00C91427">
        <w:rPr>
          <w:rFonts w:eastAsia="ＭＳ 明朝" w:hint="eastAsia"/>
          <w:b/>
          <w:bCs/>
          <w:lang w:eastAsia="ja-JP"/>
        </w:rPr>
        <w:t xml:space="preserve"> Propagation delay error (</w:t>
      </w:r>
      <w:proofErr w:type="spellStart"/>
      <w:r w:rsidR="00C91427">
        <w:rPr>
          <w:rFonts w:eastAsia="ＭＳ 明朝" w:hint="eastAsia"/>
          <w:b/>
          <w:bCs/>
          <w:lang w:eastAsia="ja-JP"/>
        </w:rPr>
        <w:t>Sagnac</w:t>
      </w:r>
      <w:proofErr w:type="spellEnd"/>
      <w:r w:rsidR="00C91427">
        <w:rPr>
          <w:rFonts w:eastAsia="ＭＳ 明朝" w:hint="eastAsia"/>
          <w:b/>
          <w:bCs/>
          <w:lang w:eastAsia="ja-JP"/>
        </w:rPr>
        <w:t xml:space="preserve"> effect) for uplink</w:t>
      </w:r>
    </w:p>
    <w:p w14:paraId="7692E2AA" w14:textId="77777777" w:rsidR="005709F9" w:rsidRDefault="005709F9" w:rsidP="005709F9">
      <w:pPr>
        <w:overflowPunct/>
        <w:autoSpaceDE/>
        <w:autoSpaceDN/>
        <w:adjustRightInd/>
        <w:spacing w:after="0"/>
        <w:textAlignment w:val="auto"/>
        <w:rPr>
          <w:rFonts w:eastAsia="ＭＳ 明朝"/>
          <w:b/>
          <w:bCs/>
          <w:lang w:eastAsia="ja-JP"/>
        </w:rPr>
      </w:pPr>
    </w:p>
    <w:p w14:paraId="7A081654" w14:textId="77777777"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169965C5" w14:textId="52941B44" w:rsidR="00D451BC" w:rsidRDefault="00A255B4" w:rsidP="00D451BC">
      <w:pPr>
        <w:pStyle w:val="afff3"/>
        <w:spacing w:before="120" w:after="120"/>
        <w:ind w:leftChars="0" w:left="0" w:firstLineChars="50" w:firstLine="100"/>
        <w:rPr>
          <w:rFonts w:eastAsia="ＭＳ 明朝"/>
          <w:lang w:eastAsia="ja-JP"/>
        </w:rPr>
      </w:pPr>
      <w:r>
        <w:rPr>
          <w:rFonts w:eastAsia="ＭＳ 明朝"/>
        </w:rPr>
        <w:t xml:space="preserve">In this contribution we </w:t>
      </w:r>
      <w:r>
        <w:rPr>
          <w:rFonts w:eastAsia="ＭＳ 明朝" w:hint="eastAsia"/>
          <w:lang w:eastAsia="ja-JP"/>
        </w:rPr>
        <w:t>share our views on the following issue 1-1-1 and issue 1-1-2 in the previous WF [1].</w:t>
      </w:r>
    </w:p>
    <w:p w14:paraId="2410287F" w14:textId="77777777" w:rsidR="00F0735C" w:rsidRDefault="00F0735C" w:rsidP="00F0735C">
      <w:pPr>
        <w:spacing w:before="120" w:after="120"/>
        <w:rPr>
          <w:rFonts w:eastAsia="ＭＳ 明朝"/>
          <w:b/>
          <w:i/>
          <w:lang w:eastAsia="ja-JP"/>
        </w:rPr>
      </w:pPr>
      <w:r w:rsidRPr="00B36407">
        <w:rPr>
          <w:rFonts w:eastAsia="ＭＳ 明朝" w:hint="eastAsia"/>
          <w:b/>
          <w:i/>
          <w:lang w:eastAsia="ja-JP"/>
        </w:rPr>
        <w:t xml:space="preserve">Observation 1: There is a need to agree on multiple parameters </w:t>
      </w:r>
      <w:r>
        <w:rPr>
          <w:rFonts w:eastAsia="ＭＳ 明朝" w:hint="eastAsia"/>
          <w:b/>
          <w:i/>
          <w:lang w:eastAsia="ja-JP"/>
        </w:rPr>
        <w:t xml:space="preserve">and configuration files to use </w:t>
      </w:r>
      <w:r w:rsidRPr="00B36407">
        <w:rPr>
          <w:rFonts w:eastAsia="ＭＳ 明朝" w:hint="eastAsia"/>
          <w:b/>
          <w:i/>
          <w:lang w:eastAsia="ja-JP"/>
        </w:rPr>
        <w:t xml:space="preserve">commonly </w:t>
      </w:r>
      <w:r>
        <w:rPr>
          <w:rFonts w:eastAsia="ＭＳ 明朝" w:hint="eastAsia"/>
          <w:b/>
          <w:i/>
          <w:lang w:eastAsia="ja-JP"/>
        </w:rPr>
        <w:t>for</w:t>
      </w:r>
      <w:r w:rsidRPr="00B36407">
        <w:rPr>
          <w:rFonts w:eastAsia="ＭＳ 明朝" w:hint="eastAsia"/>
          <w:b/>
          <w:i/>
          <w:lang w:eastAsia="ja-JP"/>
        </w:rPr>
        <w:t xml:space="preserve"> conduct</w:t>
      </w:r>
      <w:r>
        <w:rPr>
          <w:rFonts w:eastAsia="ＭＳ 明朝" w:hint="eastAsia"/>
          <w:b/>
          <w:i/>
          <w:lang w:eastAsia="ja-JP"/>
        </w:rPr>
        <w:t>ing</w:t>
      </w:r>
      <w:r w:rsidRPr="00B36407">
        <w:rPr>
          <w:rFonts w:eastAsia="ＭＳ 明朝" w:hint="eastAsia"/>
          <w:b/>
          <w:i/>
          <w:lang w:eastAsia="ja-JP"/>
        </w:rPr>
        <w:t xml:space="preserve"> a comparison of the satellite orbit between GMAT and </w:t>
      </w:r>
      <w:r>
        <w:rPr>
          <w:rFonts w:eastAsia="ＭＳ 明朝" w:hint="eastAsia"/>
          <w:b/>
          <w:i/>
          <w:lang w:eastAsia="ja-JP"/>
        </w:rPr>
        <w:t xml:space="preserve">two-body </w:t>
      </w:r>
      <w:r w:rsidRPr="00B36407">
        <w:rPr>
          <w:rFonts w:eastAsia="ＭＳ 明朝" w:hint="eastAsia"/>
          <w:b/>
          <w:i/>
          <w:lang w:eastAsia="ja-JP"/>
        </w:rPr>
        <w:t>Keplerian</w:t>
      </w:r>
      <w:r>
        <w:rPr>
          <w:rFonts w:eastAsia="ＭＳ 明朝" w:hint="eastAsia"/>
          <w:b/>
          <w:i/>
          <w:lang w:eastAsia="ja-JP"/>
        </w:rPr>
        <w:t xml:space="preserve"> along with the comparison among companies</w:t>
      </w:r>
      <w:r w:rsidRPr="00B36407">
        <w:rPr>
          <w:rFonts w:eastAsia="ＭＳ 明朝" w:hint="eastAsia"/>
          <w:b/>
          <w:i/>
          <w:lang w:eastAsia="ja-JP"/>
        </w:rPr>
        <w:t>.</w:t>
      </w:r>
    </w:p>
    <w:p w14:paraId="0D1D1540" w14:textId="77777777" w:rsidR="00A255B4" w:rsidRDefault="00A255B4" w:rsidP="00A255B4">
      <w:pPr>
        <w:spacing w:before="120" w:after="120"/>
        <w:rPr>
          <w:rFonts w:eastAsia="ＭＳ 明朝"/>
          <w:b/>
          <w:i/>
          <w:lang w:eastAsia="ja-JP"/>
        </w:rPr>
      </w:pPr>
      <w:r>
        <w:rPr>
          <w:rFonts w:eastAsia="ＭＳ 明朝" w:hint="eastAsia"/>
          <w:b/>
          <w:i/>
          <w:lang w:eastAsia="ja-JP"/>
        </w:rPr>
        <w:t>Observation 2: Associated parameter file for the selected gravity model is also necessary.</w:t>
      </w:r>
    </w:p>
    <w:p w14:paraId="37F79BE5" w14:textId="77777777" w:rsidR="00A255B4" w:rsidRPr="005A356E" w:rsidRDefault="00A255B4" w:rsidP="00A255B4">
      <w:pPr>
        <w:spacing w:before="120" w:after="120"/>
        <w:rPr>
          <w:rFonts w:eastAsia="ＭＳ 明朝"/>
          <w:b/>
          <w:i/>
          <w:lang w:eastAsia="ja-JP"/>
        </w:rPr>
      </w:pPr>
      <w:r w:rsidRPr="005A356E">
        <w:rPr>
          <w:rFonts w:eastAsia="ＭＳ 明朝" w:hint="eastAsia"/>
          <w:b/>
          <w:i/>
          <w:lang w:eastAsia="ja-JP"/>
        </w:rPr>
        <w:t xml:space="preserve">Observation 3: When considering </w:t>
      </w:r>
      <w:r>
        <w:rPr>
          <w:rFonts w:eastAsia="ＭＳ 明朝" w:hint="eastAsia"/>
          <w:b/>
          <w:i/>
          <w:lang w:eastAsia="ja-JP"/>
        </w:rPr>
        <w:t xml:space="preserve">an effect of </w:t>
      </w:r>
      <w:r w:rsidRPr="005A356E">
        <w:rPr>
          <w:rFonts w:eastAsia="ＭＳ 明朝" w:hint="eastAsia"/>
          <w:b/>
          <w:i/>
          <w:lang w:eastAsia="ja-JP"/>
        </w:rPr>
        <w:t>a rotation of the Earth in ECI frame, an equation to calculate a total propagation delay can be expressed as follows.</w:t>
      </w:r>
    </w:p>
    <w:p w14:paraId="3124717D" w14:textId="77777777" w:rsidR="00A255B4" w:rsidRDefault="00000000" w:rsidP="00A255B4">
      <w:pPr>
        <w:spacing w:before="120" w:after="120"/>
        <w:rPr>
          <w:rFonts w:eastAsia="ＭＳ 明朝"/>
          <w:bCs/>
          <w:iCs/>
          <w:lang w:eastAsia="ja-JP"/>
        </w:rPr>
      </w:pPr>
      <m:oMathPara>
        <m:oMath>
          <m:eqArr>
            <m:eqArrPr>
              <m:maxDist m:val="1"/>
              <m:ctrlPr>
                <w:rPr>
                  <w:rFonts w:ascii="Cambria Math" w:eastAsia="ＭＳ 明朝" w:hAnsi="Cambria Math"/>
                  <w:bCs/>
                  <w:i/>
                  <w:iCs/>
                  <w:lang w:eastAsia="ja-JP"/>
                </w:rPr>
              </m:ctrlPr>
            </m:eqArr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D</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Cs/>
                          <w:i/>
                          <w:iCs/>
                          <w:lang w:eastAsia="ja-JP"/>
                        </w:rPr>
                      </m:ctrlPr>
                    </m:dPr>
                    <m:e>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R</m:t>
                              </m:r>
                            </m:sub>
                          </m:sSub>
                        </m:e>
                      </m:d>
                      <m:r>
                        <w:rPr>
                          <w:rFonts w:ascii="Cambria Math" w:eastAsia="ＭＳ 明朝" w:hAnsi="Cambria Math"/>
                          <w:lang w:eastAsia="ja-JP"/>
                        </w:rPr>
                        <m:t>-</m:t>
                      </m:r>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ＭＳ 明朝" w:hAnsi="Cambria Math"/>
                      <w:lang w:eastAsia="ja-JP"/>
                    </w:rPr>
                    <m:t>c</m:t>
                  </m:r>
                </m:den>
              </m:f>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Cs/>
                          <w:i/>
                          <w:iCs/>
                          <w:lang w:eastAsia="ja-JP"/>
                        </w:rPr>
                      </m:ctrlPr>
                    </m:dPr>
                    <m:e>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w:rPr>
                          <w:rFonts w:ascii="Cambria Math" w:eastAsia="ＭＳ 明朝" w:hAnsi="Cambria Math"/>
                          <w:lang w:eastAsia="ja-JP"/>
                        </w:rPr>
                        <m:t>-</m:t>
                      </m:r>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ＭＳ 明朝" w:hAnsi="Cambria Math"/>
                      <w:lang w:eastAsia="ja-JP"/>
                    </w:rPr>
                    <m:t>c</m:t>
                  </m:r>
                </m:den>
              </m:f>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Cs/>
                          <w:i/>
                          <w:iCs/>
                          <w:lang w:eastAsia="ja-JP"/>
                        </w:rPr>
                      </m:ctrlPr>
                    </m:dPr>
                    <m:e>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w:rPr>
                          <w:rFonts w:ascii="Cambria Math" w:eastAsia="ＭＳ 明朝" w:hAnsi="Cambria Math"/>
                          <w:lang w:eastAsia="ja-JP"/>
                        </w:rPr>
                        <m:t>-</m:t>
                      </m:r>
                      <m:r>
                        <m:rPr>
                          <m:sty m:val="bi"/>
                        </m:rPr>
                        <w:rPr>
                          <w:rFonts w:ascii="Cambria Math" w:eastAsia="ＭＳ 明朝" w:hAnsi="Cambria Math"/>
                          <w:lang w:eastAsia="ja-JP"/>
                        </w:rPr>
                        <m:t>R</m:t>
                      </m:r>
                      <m:d>
                        <m:dPr>
                          <m:ctrlPr>
                            <w:rPr>
                              <w:rFonts w:ascii="Cambria Math" w:eastAsia="ＭＳ 明朝" w:hAnsi="Cambria Math"/>
                              <w:bCs/>
                              <w:i/>
                              <w:iCs/>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r>
                    <w:rPr>
                      <w:rFonts w:ascii="Cambria Math" w:eastAsia="ＭＳ 明朝" w:hAnsi="Cambria Math"/>
                      <w:lang w:eastAsia="ja-JP"/>
                    </w:rPr>
                    <m:t>⋅</m:t>
                  </m:r>
                  <m:r>
                    <m:rPr>
                      <m:sty m:val="bi"/>
                    </m:rPr>
                    <w:rPr>
                      <w:rFonts w:ascii="Cambria Math" w:eastAsia="ＭＳ 明朝" w:hAnsi="Cambria Math"/>
                      <w:lang w:eastAsia="ja-JP"/>
                    </w:rPr>
                    <m:t>v</m:t>
                  </m:r>
                </m:num>
                <m:den>
                  <m:sSup>
                    <m:sSupPr>
                      <m:ctrlPr>
                        <w:rPr>
                          <w:rFonts w:ascii="Cambria Math" w:eastAsia="ＭＳ 明朝" w:hAnsi="Cambria Math"/>
                          <w:bCs/>
                          <w:i/>
                          <w:iCs/>
                          <w:lang w:eastAsia="ja-JP"/>
                        </w:rPr>
                      </m:ctrlPr>
                    </m:sSupPr>
                    <m:e>
                      <m:r>
                        <w:rPr>
                          <w:rFonts w:ascii="Cambria Math" w:eastAsia="ＭＳ 明朝" w:hAnsi="Cambria Math"/>
                          <w:lang w:eastAsia="ja-JP"/>
                        </w:rPr>
                        <m:t>c</m:t>
                      </m:r>
                    </m:e>
                    <m:sup>
                      <m:r>
                        <w:rPr>
                          <w:rFonts w:ascii="Cambria Math" w:eastAsia="ＭＳ 明朝" w:hAnsi="Cambria Math"/>
                        </w:rPr>
                        <m:t>2</m:t>
                      </m:r>
                    </m:sup>
                  </m:sSup>
                </m:den>
              </m:f>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1</m:t>
                  </m:r>
                </m:e>
              </m:d>
            </m:e>
          </m:eqArr>
        </m:oMath>
      </m:oMathPara>
    </w:p>
    <w:p w14:paraId="78810EF9" w14:textId="6350ACED" w:rsidR="00167BE0" w:rsidRPr="00AD6575" w:rsidRDefault="00167BE0" w:rsidP="00167BE0">
      <w:pPr>
        <w:spacing w:before="120" w:after="120"/>
        <w:rPr>
          <w:rFonts w:eastAsia="ＭＳ 明朝"/>
          <w:b/>
          <w:iCs/>
          <w:lang w:eastAsia="ja-JP"/>
        </w:rPr>
      </w:pPr>
      <w:r>
        <w:rPr>
          <w:rFonts w:eastAsia="ＭＳ 明朝" w:hint="eastAsia"/>
          <w:b/>
          <w:iCs/>
          <w:lang w:eastAsia="ja-JP"/>
        </w:rPr>
        <w:t>Observation 4: The equation (1) can be slightly modified and expressed as follows</w:t>
      </w:r>
      <w:r w:rsidR="00496104">
        <w:rPr>
          <w:rFonts w:eastAsia="ＭＳ 明朝" w:hint="eastAsia"/>
          <w:b/>
          <w:iCs/>
          <w:lang w:eastAsia="ja-JP"/>
        </w:rPr>
        <w:t xml:space="preserve"> for the downlink case</w:t>
      </w:r>
      <w:r>
        <w:rPr>
          <w:rFonts w:eastAsia="ＭＳ 明朝" w:hint="eastAsia"/>
          <w:b/>
          <w:iCs/>
          <w:lang w:eastAsia="ja-JP"/>
        </w:rPr>
        <w:t xml:space="preserve">.  </w:t>
      </w:r>
    </w:p>
    <w:p w14:paraId="0A284E76" w14:textId="77777777" w:rsidR="00167BE0" w:rsidRPr="004B6B0E" w:rsidRDefault="00000000" w:rsidP="00167BE0">
      <w:pPr>
        <w:overflowPunct/>
        <w:autoSpaceDE/>
        <w:autoSpaceDN/>
        <w:adjustRightInd/>
        <w:spacing w:after="0"/>
        <w:textAlignment w:val="auto"/>
        <w:rPr>
          <w:rFonts w:eastAsia="ＭＳ 明朝"/>
          <w:bCs/>
          <w:iCs/>
          <w:lang w:eastAsia="ja-JP"/>
        </w:rPr>
      </w:pPr>
      <m:oMathPara>
        <m:oMath>
          <m:eqArr>
            <m:eqArrPr>
              <m:maxDist m:val="1"/>
              <m:ctrlPr>
                <w:rPr>
                  <w:rFonts w:ascii="Cambria Math" w:eastAsia="SimSun" w:hAnsi="Cambria Math"/>
                  <w:b/>
                  <w:bCs/>
                  <w:i/>
                  <w:lang w:val="en-US" w:eastAsia="zh-CN"/>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m:rPr>
                      <m:sty m:val="p"/>
                    </m:rPr>
                    <w:rPr>
                      <w:rFonts w:ascii="Cambria Math" w:eastAsia="ＭＳ 明朝" w:hAnsi="Cambria Math"/>
                      <w:lang w:eastAsia="ja-JP"/>
                    </w:rPr>
                    <m:t>DL</m:t>
                  </m:r>
                </m:sub>
              </m:sSub>
              <m:r>
                <m:rPr>
                  <m:sty m:val="bi"/>
                </m:rPr>
                <w:rPr>
                  <w:rFonts w:ascii="Cambria Math" w:eastAsia="SimSun" w:hAnsi="Cambria Math"/>
                  <w:sz w:val="14"/>
                  <w:szCs w:val="14"/>
                  <w:lang w:eastAsia="en-US"/>
                </w:rPr>
                <m:t>=</m:t>
              </m:r>
              <m:f>
                <m:fPr>
                  <m:ctrlPr>
                    <w:rPr>
                      <w:rFonts w:ascii="Cambria Math" w:eastAsia="SimSun" w:hAnsi="Cambria Math"/>
                      <w:b/>
                      <w:bCs/>
                      <w:i/>
                      <w:lang w:val="en-US" w:eastAsia="zh-CN"/>
                    </w:rPr>
                  </m:ctrlPr>
                </m:fPr>
                <m:num>
                  <m:f>
                    <m:fPr>
                      <m:ctrlPr>
                        <w:rPr>
                          <w:rFonts w:ascii="Cambria Math" w:eastAsia="SimSun"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num>
                    <m:den>
                      <m:r>
                        <w:rPr>
                          <w:rFonts w:ascii="Cambria Math" w:eastAsia="SimSun" w:hAnsi="Cambria Math"/>
                          <w:lang w:val="en-US" w:eastAsia="zh-CN"/>
                        </w:rPr>
                        <m:t>c</m:t>
                      </m:r>
                    </m:den>
                  </m:f>
                </m:num>
                <m:den>
                  <m:r>
                    <w:rPr>
                      <w:rFonts w:ascii="Cambria Math" w:eastAsia="SimSun" w:hAnsi="Cambria Math"/>
                      <w:lang w:val="en-US" w:eastAsia="zh-CN"/>
                    </w:rPr>
                    <m:t>1</m:t>
                  </m:r>
                  <m:r>
                    <m:rPr>
                      <m:sty m:val="bi"/>
                    </m:rP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1</m:t>
                      </m:r>
                    </m:num>
                    <m:den>
                      <m:r>
                        <w:rPr>
                          <w:rFonts w:ascii="Cambria Math" w:eastAsia="SimSun" w:hAnsi="Cambria Math"/>
                          <w:lang w:val="en-US" w:eastAsia="zh-CN"/>
                        </w:rPr>
                        <m:t>c</m:t>
                      </m:r>
                    </m:den>
                  </m:f>
                  <m:d>
                    <m:dPr>
                      <m:ctrlPr>
                        <w:rPr>
                          <w:rFonts w:ascii="Cambria Math" w:eastAsiaTheme="minorEastAsia" w:hAnsi="Cambria Math"/>
                          <w:b/>
                          <w:i/>
                          <w:lang w:val="en-US"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UE</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r>
                        <m:rPr>
                          <m:sty m:val="bi"/>
                        </m:rPr>
                        <w:rPr>
                          <w:rFonts w:ascii="Cambria Math" w:eastAsiaTheme="minorEastAsia" w:hAnsi="Cambria Math" w:hint="eastAsia"/>
                          <w:lang w:val="en-US" w:eastAsia="ja-JP"/>
                        </w:rPr>
                        <m:t>・</m:t>
                      </m:r>
                      <m:f>
                        <m:fPr>
                          <m:ctrlPr>
                            <w:rPr>
                              <w:rFonts w:ascii="Cambria Math" w:eastAsia="SimSun" w:hAnsi="Cambria Math"/>
                              <w:b/>
                              <w:i/>
                              <w:lang w:val="en-US" w:eastAsia="zh-CN"/>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DL</m:t>
                                  </m:r>
                                </m:sub>
                              </m:sSub>
                              <m:d>
                                <m:dPr>
                                  <m:ctrlPr>
                                    <w:rPr>
                                      <w:rFonts w:ascii="Cambria Math" w:eastAsia="ＭＳ 明朝" w:hAnsi="Cambria Math"/>
                                      <w:b/>
                                      <w:i/>
                                      <w:lang w:eastAsia="ja-JP"/>
                                    </w:rPr>
                                  </m:ctrlPr>
                                </m:dPr>
                                <m:e>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e>
                              </m:d>
                            </m:e>
                          </m:d>
                        </m:den>
                      </m:f>
                    </m:e>
                  </m:d>
                </m:den>
              </m:f>
              <m:r>
                <w:rPr>
                  <w:rFonts w:ascii="Cambria Math" w:eastAsia="ＭＳ 明朝" w:hAnsi="Cambria Math"/>
                  <w:lang w:eastAsia="ja-JP"/>
                </w:rPr>
                <m:t>#</m:t>
              </m:r>
              <m:d>
                <m:dPr>
                  <m:ctrlPr>
                    <w:rPr>
                      <w:rFonts w:ascii="Cambria Math" w:eastAsiaTheme="minorEastAsia" w:hAnsi="Cambria Math"/>
                      <w:b/>
                      <w:bCs/>
                      <w:i/>
                      <w:lang w:val="en-US" w:eastAsia="ja-JP"/>
                    </w:rPr>
                  </m:ctrlPr>
                </m:dPr>
                <m:e>
                  <m:sSup>
                    <m:sSupPr>
                      <m:ctrlPr>
                        <w:rPr>
                          <w:rFonts w:ascii="Cambria Math" w:eastAsiaTheme="minorEastAsia" w:hAnsi="Cambria Math"/>
                          <w:i/>
                          <w:lang w:val="en-US" w:eastAsia="ja-JP"/>
                        </w:rPr>
                      </m:ctrlPr>
                    </m:sSupPr>
                    <m:e>
                      <m:r>
                        <w:rPr>
                          <w:rFonts w:ascii="Cambria Math" w:eastAsiaTheme="minorEastAsia" w:hAnsi="Cambria Math"/>
                          <w:lang w:val="en-US" w:eastAsia="ja-JP"/>
                        </w:rPr>
                        <m:t>2</m:t>
                      </m:r>
                    </m:e>
                    <m:sup>
                      <m:r>
                        <w:rPr>
                          <w:rFonts w:ascii="Cambria Math" w:eastAsiaTheme="minorEastAsia" w:hAnsi="Cambria Math"/>
                          <w:lang w:val="en-US" w:eastAsia="ja-JP"/>
                        </w:rPr>
                        <m:t>'</m:t>
                      </m:r>
                    </m:sup>
                  </m:sSup>
                </m:e>
              </m:d>
              <m:ctrlPr>
                <w:rPr>
                  <w:rFonts w:ascii="Cambria Math" w:eastAsia="ＭＳ 明朝" w:hAnsi="Cambria Math"/>
                  <w:bCs/>
                  <w:i/>
                  <w:iCs/>
                  <w:lang w:eastAsia="ja-JP"/>
                </w:rPr>
              </m:ctrlPr>
            </m:e>
          </m:eqArr>
        </m:oMath>
      </m:oMathPara>
    </w:p>
    <w:p w14:paraId="27C27CED" w14:textId="77777777" w:rsidR="00AC7D6F" w:rsidRPr="003063D2" w:rsidRDefault="00AC7D6F" w:rsidP="00AC7D6F">
      <w:pPr>
        <w:spacing w:before="120" w:after="120"/>
        <w:rPr>
          <w:rFonts w:eastAsia="ＭＳ 明朝"/>
          <w:b/>
          <w:i/>
          <w:lang w:eastAsia="ja-JP"/>
        </w:rPr>
      </w:pPr>
      <w:r w:rsidRPr="003063D2">
        <w:rPr>
          <w:rFonts w:eastAsia="ＭＳ 明朝" w:hint="eastAsia"/>
          <w:b/>
          <w:i/>
          <w:lang w:eastAsia="ja-JP"/>
        </w:rPr>
        <w:t xml:space="preserve">Observation 5: </w:t>
      </w:r>
      <w:r>
        <w:rPr>
          <w:rFonts w:eastAsia="ＭＳ 明朝" w:hint="eastAsia"/>
          <w:b/>
          <w:i/>
          <w:lang w:eastAsia="ja-JP"/>
        </w:rPr>
        <w:t>Based on the assumption of equation (1), v is the velocity vector of the receiver on ECI frame. In that sense, since v in the equation (3) is the satellite velocity vector, i</w:t>
      </w:r>
      <w:r w:rsidRPr="003063D2">
        <w:rPr>
          <w:rFonts w:eastAsia="ＭＳ 明朝" w:hint="eastAsia"/>
          <w:b/>
          <w:i/>
          <w:lang w:eastAsia="ja-JP"/>
        </w:rPr>
        <w:t xml:space="preserve">t appears that the equation (3) is </w:t>
      </w:r>
      <w:r>
        <w:rPr>
          <w:rFonts w:eastAsia="ＭＳ 明朝" w:hint="eastAsia"/>
          <w:b/>
          <w:i/>
          <w:lang w:eastAsia="ja-JP"/>
        </w:rPr>
        <w:t>calculating the total propagation delay of</w:t>
      </w:r>
      <w:r w:rsidRPr="003063D2">
        <w:rPr>
          <w:rFonts w:eastAsia="ＭＳ 明朝" w:hint="eastAsia"/>
          <w:b/>
          <w:i/>
          <w:lang w:eastAsia="ja-JP"/>
        </w:rPr>
        <w:t xml:space="preserve"> the </w:t>
      </w:r>
      <w:r>
        <w:rPr>
          <w:rFonts w:eastAsia="ＭＳ 明朝" w:hint="eastAsia"/>
          <w:b/>
          <w:i/>
          <w:lang w:eastAsia="ja-JP"/>
        </w:rPr>
        <w:t>uplink transmission case.</w:t>
      </w:r>
    </w:p>
    <w:p w14:paraId="6B3F68BC" w14:textId="77777777" w:rsidR="00AC7D6F" w:rsidRPr="000F26DF" w:rsidRDefault="00AC7D6F" w:rsidP="00AC7D6F">
      <w:pPr>
        <w:spacing w:before="120" w:after="120"/>
        <w:rPr>
          <w:rFonts w:eastAsia="ＭＳ 明朝"/>
          <w:bCs/>
          <w:iCs/>
          <w:lang w:val="en-US" w:eastAsia="ja-JP"/>
        </w:rPr>
      </w:pPr>
      <w:r w:rsidRPr="00AF15C8">
        <w:rPr>
          <w:rFonts w:eastAsia="ＭＳ 明朝" w:hint="eastAsia"/>
          <w:b/>
          <w:i/>
          <w:lang w:eastAsia="ja-JP"/>
        </w:rPr>
        <w:t xml:space="preserve">Proposal 1: Companies are encouraged to cross check the equations to derive </w:t>
      </w:r>
      <w:r>
        <w:rPr>
          <w:rFonts w:eastAsia="ＭＳ 明朝" w:hint="eastAsia"/>
          <w:b/>
          <w:i/>
          <w:lang w:eastAsia="ja-JP"/>
        </w:rPr>
        <w:t xml:space="preserve">the </w:t>
      </w:r>
      <w:r w:rsidRPr="00AF15C8">
        <w:rPr>
          <w:rFonts w:eastAsia="ＭＳ 明朝" w:hint="eastAsia"/>
          <w:b/>
          <w:i/>
          <w:lang w:eastAsia="ja-JP"/>
        </w:rPr>
        <w:t>total propagation delay</w:t>
      </w:r>
      <w:r>
        <w:rPr>
          <w:rFonts w:eastAsia="ＭＳ 明朝" w:hint="eastAsia"/>
          <w:b/>
          <w:i/>
          <w:lang w:eastAsia="ja-JP"/>
        </w:rPr>
        <w:t xml:space="preserve"> and its error.</w:t>
      </w:r>
    </w:p>
    <w:p w14:paraId="54095D27" w14:textId="77777777" w:rsidR="00AC7D6F" w:rsidRPr="00BE2947" w:rsidRDefault="00AC7D6F" w:rsidP="00AC7D6F">
      <w:pPr>
        <w:spacing w:before="120" w:after="120"/>
        <w:rPr>
          <w:rFonts w:eastAsia="ＭＳ 明朝"/>
          <w:b/>
          <w:i/>
          <w:lang w:val="en-US" w:eastAsia="ja-JP"/>
        </w:rPr>
      </w:pPr>
      <w:r w:rsidRPr="00BE2947">
        <w:rPr>
          <w:rFonts w:eastAsia="ＭＳ 明朝" w:hint="eastAsia"/>
          <w:b/>
          <w:i/>
          <w:lang w:val="en-US" w:eastAsia="ja-JP"/>
        </w:rPr>
        <w:t xml:space="preserve">Proposal 2: </w:t>
      </w:r>
      <w:r>
        <w:rPr>
          <w:rFonts w:eastAsia="ＭＳ 明朝" w:hint="eastAsia"/>
          <w:b/>
          <w:i/>
          <w:lang w:val="en-US" w:eastAsia="ja-JP"/>
        </w:rPr>
        <w:t>Companies are encouraged to bring calculated propagation delay error results.</w:t>
      </w:r>
    </w:p>
    <w:p w14:paraId="0A4876C6" w14:textId="77777777" w:rsidR="00AC7D6F" w:rsidRDefault="00AC7D6F" w:rsidP="00AC7D6F">
      <w:pPr>
        <w:spacing w:before="120" w:after="120"/>
        <w:rPr>
          <w:rFonts w:eastAsia="ＭＳ 明朝"/>
          <w:b/>
          <w:i/>
          <w:lang w:val="en-US" w:eastAsia="ja-JP"/>
        </w:rPr>
      </w:pPr>
      <w:r w:rsidRPr="00514650">
        <w:rPr>
          <w:rFonts w:eastAsia="ＭＳ 明朝" w:hint="eastAsia"/>
          <w:b/>
          <w:i/>
          <w:lang w:val="en-US" w:eastAsia="ja-JP"/>
        </w:rPr>
        <w:t>Observation 6: Since the equation (1) contains the receiver velocity vector, it is expected that the effect may vary depending on the case of the downlink and uplink.</w:t>
      </w:r>
      <w:r>
        <w:rPr>
          <w:rFonts w:eastAsia="ＭＳ 明朝" w:hint="eastAsia"/>
          <w:b/>
          <w:i/>
          <w:lang w:val="en-US" w:eastAsia="ja-JP"/>
        </w:rPr>
        <w:t xml:space="preserve"> Study should be made for both the DL case and the UL case.</w:t>
      </w:r>
    </w:p>
    <w:p w14:paraId="19013CA9" w14:textId="77777777" w:rsidR="00AC7D6F" w:rsidRPr="00514650" w:rsidRDefault="00AC7D6F" w:rsidP="00AC7D6F">
      <w:pPr>
        <w:spacing w:before="120" w:after="120"/>
        <w:rPr>
          <w:rFonts w:eastAsia="ＭＳ 明朝"/>
          <w:b/>
          <w:i/>
          <w:lang w:val="en-US" w:eastAsia="ja-JP"/>
        </w:rPr>
      </w:pPr>
      <w:r>
        <w:rPr>
          <w:rFonts w:eastAsia="ＭＳ 明朝" w:hint="eastAsia"/>
          <w:b/>
          <w:i/>
          <w:lang w:val="en-US" w:eastAsia="ja-JP"/>
        </w:rPr>
        <w:t>Observation 7: A necessity of the corrections due to the velocity of the receiver should be decided based on the analysis of the propagation delay errors for both DL case and UL case.</w:t>
      </w:r>
    </w:p>
    <w:p w14:paraId="3D5150F7" w14:textId="2F1C505C" w:rsidR="00AC7D6F" w:rsidRDefault="00AC7D6F" w:rsidP="00AC7D6F">
      <w:pPr>
        <w:spacing w:before="120" w:after="120"/>
        <w:rPr>
          <w:rFonts w:eastAsia="ＭＳ 明朝"/>
          <w:b/>
          <w:i/>
          <w:lang w:val="en-US" w:eastAsia="ja-JP"/>
        </w:rPr>
      </w:pPr>
      <w:r w:rsidRPr="00FA0E40">
        <w:rPr>
          <w:rFonts w:eastAsia="ＭＳ 明朝" w:hint="eastAsia"/>
          <w:b/>
          <w:i/>
          <w:lang w:val="en-US" w:eastAsia="ja-JP"/>
        </w:rPr>
        <w:t xml:space="preserve">Observation 8: </w:t>
      </w:r>
      <w:r>
        <w:rPr>
          <w:rFonts w:eastAsia="ＭＳ 明朝" w:hint="eastAsia"/>
          <w:b/>
          <w:i/>
          <w:lang w:val="en-US" w:eastAsia="ja-JP"/>
        </w:rPr>
        <w:t>When considering the propagation delay error (</w:t>
      </w:r>
      <w:proofErr w:type="spellStart"/>
      <w:r>
        <w:rPr>
          <w:rFonts w:eastAsia="ＭＳ 明朝" w:hint="eastAsia"/>
          <w:b/>
          <w:i/>
          <w:lang w:val="en-US" w:eastAsia="ja-JP"/>
        </w:rPr>
        <w:t>Sagnac</w:t>
      </w:r>
      <w:proofErr w:type="spellEnd"/>
      <w:r>
        <w:rPr>
          <w:rFonts w:eastAsia="ＭＳ 明朝" w:hint="eastAsia"/>
          <w:b/>
          <w:i/>
          <w:lang w:val="en-US" w:eastAsia="ja-JP"/>
        </w:rPr>
        <w:t xml:space="preserve"> effect), to align an assumption with other parameters, WGS-84 </w:t>
      </w:r>
      <w:r w:rsidR="00915992">
        <w:rPr>
          <w:rFonts w:eastAsia="ＭＳ 明朝" w:hint="eastAsia"/>
          <w:b/>
          <w:i/>
          <w:lang w:val="en-US" w:eastAsia="ja-JP"/>
        </w:rPr>
        <w:t>shall</w:t>
      </w:r>
      <w:r>
        <w:rPr>
          <w:rFonts w:eastAsia="ＭＳ 明朝" w:hint="eastAsia"/>
          <w:b/>
          <w:i/>
          <w:lang w:val="en-US" w:eastAsia="ja-JP"/>
        </w:rPr>
        <w:t xml:space="preserve"> be used as the ellipsoid for the geodetic coordinate system.</w:t>
      </w:r>
    </w:p>
    <w:p w14:paraId="003D8901" w14:textId="77777777" w:rsidR="006D37BD" w:rsidRDefault="006D37BD" w:rsidP="006D37BD">
      <w:pPr>
        <w:spacing w:before="120" w:after="120"/>
        <w:rPr>
          <w:rFonts w:eastAsia="ＭＳ 明朝"/>
          <w:b/>
          <w:i/>
          <w:lang w:val="en-US" w:eastAsia="ja-JP"/>
        </w:rPr>
      </w:pPr>
      <w:r w:rsidRPr="00A716AD">
        <w:rPr>
          <w:rFonts w:eastAsia="ＭＳ 明朝" w:hint="eastAsia"/>
          <w:b/>
          <w:i/>
          <w:lang w:val="en-US" w:eastAsia="ja-JP"/>
        </w:rPr>
        <w:t xml:space="preserve">Observation </w:t>
      </w:r>
      <w:r>
        <w:rPr>
          <w:rFonts w:eastAsia="ＭＳ 明朝" w:hint="eastAsia"/>
          <w:b/>
          <w:i/>
          <w:lang w:val="en-US" w:eastAsia="ja-JP"/>
        </w:rPr>
        <w:t xml:space="preserve">9: The </w:t>
      </w:r>
      <w:proofErr w:type="spellStart"/>
      <w:r>
        <w:rPr>
          <w:rFonts w:eastAsia="ＭＳ 明朝" w:hint="eastAsia"/>
          <w:b/>
          <w:i/>
          <w:lang w:val="en-US" w:eastAsia="ja-JP"/>
        </w:rPr>
        <w:t>Sagnac</w:t>
      </w:r>
      <w:proofErr w:type="spellEnd"/>
      <w:r>
        <w:rPr>
          <w:rFonts w:eastAsia="ＭＳ 明朝" w:hint="eastAsia"/>
          <w:b/>
          <w:i/>
          <w:lang w:val="en-US" w:eastAsia="ja-JP"/>
        </w:rPr>
        <w:t xml:space="preserve"> effect also has an impact on the calculation of the doppler shift.</w:t>
      </w:r>
    </w:p>
    <w:p w14:paraId="525567CD" w14:textId="77777777" w:rsidR="008E7ED5" w:rsidRPr="00A716AD" w:rsidRDefault="008E7ED5" w:rsidP="008E7ED5">
      <w:pPr>
        <w:spacing w:before="120" w:after="120"/>
        <w:rPr>
          <w:rFonts w:eastAsia="ＭＳ 明朝"/>
          <w:b/>
          <w:i/>
          <w:lang w:val="en-US" w:eastAsia="ja-JP"/>
        </w:rPr>
      </w:pPr>
      <w:r>
        <w:rPr>
          <w:rFonts w:eastAsia="ＭＳ 明朝" w:hint="eastAsia"/>
          <w:b/>
          <w:i/>
          <w:lang w:val="en-US" w:eastAsia="ja-JP"/>
        </w:rPr>
        <w:lastRenderedPageBreak/>
        <w:t xml:space="preserve">Proposal 3: Consider the </w:t>
      </w:r>
      <w:proofErr w:type="spellStart"/>
      <w:r>
        <w:rPr>
          <w:rFonts w:eastAsia="ＭＳ 明朝" w:hint="eastAsia"/>
          <w:b/>
          <w:i/>
          <w:lang w:val="en-US" w:eastAsia="ja-JP"/>
        </w:rPr>
        <w:t>Sagnac</w:t>
      </w:r>
      <w:proofErr w:type="spellEnd"/>
      <w:r>
        <w:rPr>
          <w:rFonts w:eastAsia="ＭＳ 明朝" w:hint="eastAsia"/>
          <w:b/>
          <w:i/>
          <w:lang w:val="en-US" w:eastAsia="ja-JP"/>
        </w:rPr>
        <w:t xml:space="preserve"> effect on the propagation delay and the doppler shift as a package and decide a way forward after reviewing the impact. Whether or not applying the </w:t>
      </w:r>
      <w:proofErr w:type="spellStart"/>
      <w:r>
        <w:rPr>
          <w:rFonts w:eastAsia="ＭＳ 明朝" w:hint="eastAsia"/>
          <w:b/>
          <w:i/>
          <w:lang w:val="en-US" w:eastAsia="ja-JP"/>
        </w:rPr>
        <w:t>Sagnac</w:t>
      </w:r>
      <w:proofErr w:type="spellEnd"/>
      <w:r>
        <w:rPr>
          <w:rFonts w:eastAsia="ＭＳ 明朝" w:hint="eastAsia"/>
          <w:b/>
          <w:i/>
          <w:lang w:val="en-US" w:eastAsia="ja-JP"/>
        </w:rPr>
        <w:t xml:space="preserve"> effect to the calculation of delay and doppler shift is FFS. </w:t>
      </w:r>
    </w:p>
    <w:p w14:paraId="3E6AD797" w14:textId="52ECC45F" w:rsidR="00AC7D6F" w:rsidRPr="00D175C4" w:rsidRDefault="00AC7D6F" w:rsidP="00AC7D6F">
      <w:pPr>
        <w:overflowPunct/>
        <w:autoSpaceDE/>
        <w:autoSpaceDN/>
        <w:adjustRightInd/>
        <w:spacing w:after="0"/>
        <w:textAlignment w:val="auto"/>
        <w:rPr>
          <w:rFonts w:eastAsia="ＭＳ 明朝"/>
          <w:b/>
          <w:bCs/>
          <w:i/>
          <w:iCs/>
          <w:lang w:eastAsia="ja-JP"/>
        </w:rPr>
      </w:pPr>
      <w:r w:rsidRPr="00D175C4">
        <w:rPr>
          <w:rFonts w:eastAsia="ＭＳ 明朝" w:hint="eastAsia"/>
          <w:b/>
          <w:bCs/>
          <w:i/>
          <w:iCs/>
          <w:lang w:eastAsia="ja-JP"/>
        </w:rPr>
        <w:t xml:space="preserve">Observation </w:t>
      </w:r>
      <w:r w:rsidR="006D37BD">
        <w:rPr>
          <w:rFonts w:eastAsia="ＭＳ 明朝" w:hint="eastAsia"/>
          <w:b/>
          <w:bCs/>
          <w:i/>
          <w:iCs/>
          <w:lang w:eastAsia="ja-JP"/>
        </w:rPr>
        <w:t>10</w:t>
      </w:r>
      <w:r w:rsidRPr="00D175C4">
        <w:rPr>
          <w:rFonts w:eastAsia="ＭＳ 明朝" w:hint="eastAsia"/>
          <w:b/>
          <w:bCs/>
          <w:i/>
          <w:iCs/>
          <w:lang w:eastAsia="ja-JP"/>
        </w:rPr>
        <w:t xml:space="preserve">: The calculated propagation delay error (i.e. </w:t>
      </w:r>
      <w:proofErr w:type="spellStart"/>
      <w:r w:rsidRPr="00D175C4">
        <w:rPr>
          <w:rFonts w:eastAsia="ＭＳ 明朝" w:hint="eastAsia"/>
          <w:b/>
          <w:bCs/>
          <w:i/>
          <w:iCs/>
          <w:lang w:eastAsia="ja-JP"/>
        </w:rPr>
        <w:t>Sagnac</w:t>
      </w:r>
      <w:proofErr w:type="spellEnd"/>
      <w:r w:rsidRPr="00D175C4">
        <w:rPr>
          <w:rFonts w:eastAsia="ＭＳ 明朝" w:hint="eastAsia"/>
          <w:b/>
          <w:bCs/>
          <w:i/>
          <w:iCs/>
          <w:lang w:eastAsia="ja-JP"/>
        </w:rPr>
        <w:t xml:space="preserve"> effect) for DL case at 128s point is approximately -250 </w:t>
      </w:r>
      <w:proofErr w:type="spellStart"/>
      <w:r w:rsidRPr="00D175C4">
        <w:rPr>
          <w:rFonts w:eastAsia="ＭＳ 明朝" w:hint="eastAsia"/>
          <w:b/>
          <w:bCs/>
          <w:i/>
          <w:iCs/>
          <w:lang w:eastAsia="ja-JP"/>
        </w:rPr>
        <w:t>ps</w:t>
      </w:r>
      <w:proofErr w:type="spellEnd"/>
      <w:r w:rsidRPr="00D175C4">
        <w:rPr>
          <w:rFonts w:eastAsia="ＭＳ 明朝" w:hint="eastAsia"/>
          <w:b/>
          <w:bCs/>
          <w:i/>
          <w:iCs/>
          <w:lang w:eastAsia="ja-JP"/>
        </w:rPr>
        <w:t>, which is 1/300 compared to the value provided in [2]. Further cross check might be necessary.</w:t>
      </w:r>
    </w:p>
    <w:p w14:paraId="09DF008C" w14:textId="1D7EB3FE" w:rsidR="00AC7D6F" w:rsidRPr="008E3EBF" w:rsidRDefault="00AC7D6F" w:rsidP="00AC7D6F">
      <w:pPr>
        <w:overflowPunct/>
        <w:autoSpaceDE/>
        <w:autoSpaceDN/>
        <w:adjustRightInd/>
        <w:spacing w:after="0"/>
        <w:textAlignment w:val="auto"/>
        <w:rPr>
          <w:rFonts w:eastAsia="ＭＳ 明朝"/>
          <w:b/>
          <w:bCs/>
          <w:i/>
          <w:iCs/>
          <w:lang w:val="en-US" w:eastAsia="ja-JP"/>
        </w:rPr>
      </w:pPr>
      <w:r w:rsidRPr="008E3EBF">
        <w:rPr>
          <w:rFonts w:eastAsia="ＭＳ 明朝" w:hint="eastAsia"/>
          <w:b/>
          <w:bCs/>
          <w:i/>
          <w:iCs/>
          <w:lang w:val="en-US" w:eastAsia="ja-JP"/>
        </w:rPr>
        <w:t>Observation 1</w:t>
      </w:r>
      <w:r w:rsidR="006D37BD">
        <w:rPr>
          <w:rFonts w:eastAsia="ＭＳ 明朝" w:hint="eastAsia"/>
          <w:b/>
          <w:bCs/>
          <w:i/>
          <w:iCs/>
          <w:lang w:val="en-US" w:eastAsia="ja-JP"/>
        </w:rPr>
        <w:t>1</w:t>
      </w:r>
      <w:r w:rsidRPr="008E3EBF">
        <w:rPr>
          <w:rFonts w:eastAsia="ＭＳ 明朝" w:hint="eastAsia"/>
          <w:b/>
          <w:bCs/>
          <w:i/>
          <w:iCs/>
          <w:lang w:val="en-US" w:eastAsia="ja-JP"/>
        </w:rPr>
        <w:t xml:space="preserve">: Reusing the </w:t>
      </w:r>
      <w:r w:rsidRPr="008E3EBF">
        <w:rPr>
          <w:rFonts w:eastAsia="ＭＳ 明朝"/>
          <w:b/>
          <w:bCs/>
          <w:i/>
          <w:iCs/>
          <w:lang w:val="en-US" w:eastAsia="ja-JP"/>
        </w:rPr>
        <w:t>equation</w:t>
      </w:r>
      <w:r w:rsidRPr="008E3EBF">
        <w:rPr>
          <w:rFonts w:eastAsia="ＭＳ 明朝" w:hint="eastAsia"/>
          <w:b/>
          <w:bCs/>
          <w:i/>
          <w:iCs/>
          <w:lang w:val="en-US" w:eastAsia="ja-JP"/>
        </w:rPr>
        <w:t xml:space="preserve"> (2), the equation to calculate the total propagation delay for the uplink case can be expressed as follows.</w:t>
      </w:r>
    </w:p>
    <w:p w14:paraId="4B24BF59" w14:textId="77777777" w:rsidR="00AC7D6F" w:rsidRDefault="00000000" w:rsidP="00AC7D6F">
      <w:pPr>
        <w:overflowPunct/>
        <w:autoSpaceDE/>
        <w:autoSpaceDN/>
        <w:adjustRightInd/>
        <w:spacing w:after="0"/>
        <w:textAlignment w:val="auto"/>
        <w:rPr>
          <w:rFonts w:eastAsia="ＭＳ 明朝"/>
          <w:lang w:val="en-US" w:eastAsia="ja-JP"/>
        </w:rPr>
      </w:pPr>
      <m:oMathPara>
        <m:oMath>
          <m:eqArr>
            <m:eqArrPr>
              <m:maxDist m:val="1"/>
              <m:ctrlPr>
                <w:rPr>
                  <w:rFonts w:ascii="Cambria Math" w:eastAsia="ＭＳ 明朝" w:hAnsi="Cambria Math"/>
                  <w:bCs/>
                  <w:i/>
                  <w:iCs/>
                  <w:lang w:eastAsia="ja-JP"/>
                </w:rPr>
              </m:ctrlPr>
            </m:eqArrPr>
            <m:e>
              <m:sSub>
                <m:sSubPr>
                  <m:ctrlPr>
                    <w:rPr>
                      <w:rFonts w:ascii="Cambria Math" w:eastAsia="ＭＳ 明朝" w:hAnsi="Cambria Math"/>
                      <w:bCs/>
                      <w:i/>
                      <w:iCs/>
                      <w:lang w:eastAsia="ja-JP"/>
                    </w:rPr>
                  </m:ctrlPr>
                </m:sSubPr>
                <m:e>
                  <m:r>
                    <m:rPr>
                      <m:sty m:val="p"/>
                    </m:rPr>
                    <w:rPr>
                      <w:rFonts w:ascii="Cambria Math" w:eastAsia="ＭＳ 明朝" w:hAnsi="Cambria Math"/>
                      <w:lang w:eastAsia="ja-JP"/>
                    </w:rPr>
                    <m:t>Δ</m:t>
                  </m:r>
                  <m:r>
                    <w:rPr>
                      <w:rFonts w:ascii="Cambria Math" w:eastAsia="ＭＳ 明朝" w:hAnsi="Cambria Math"/>
                      <w:lang w:eastAsia="ja-JP"/>
                    </w:rPr>
                    <m:t>t</m:t>
                  </m:r>
                </m:e>
                <m:sub>
                  <m:r>
                    <w:rPr>
                      <w:rFonts w:ascii="Cambria Math" w:eastAsia="ＭＳ 明朝" w:hAnsi="Cambria Math"/>
                      <w:lang w:eastAsia="ja-JP"/>
                    </w:rPr>
                    <m:t>UL</m:t>
                  </m:r>
                </m:sub>
              </m:sSub>
              <m:r>
                <w:rPr>
                  <w:rFonts w:ascii="Cambria Math" w:eastAsia="ＭＳ 明朝" w:hAnsi="Cambria Math"/>
                  <w:lang w:eastAsia="ja-JP"/>
                </w:rPr>
                <m:t>=</m:t>
              </m:r>
              <m:f>
                <m:fPr>
                  <m:ctrlPr>
                    <w:rPr>
                      <w:rFonts w:ascii="Cambria Math" w:eastAsia="ＭＳ 明朝" w:hAnsi="Cambria Math"/>
                      <w:bCs/>
                      <w:i/>
                      <w:iCs/>
                      <w:lang w:eastAsia="ja-JP"/>
                    </w:rPr>
                  </m:ctrlPr>
                </m:fPr>
                <m:num>
                  <m:d>
                    <m:dPr>
                      <m:begChr m:val="|"/>
                      <m:endChr m:val="|"/>
                      <m:ctrlPr>
                        <w:rPr>
                          <w:rFonts w:ascii="Cambria Math" w:eastAsia="ＭＳ 明朝" w:hAnsi="Cambria Math"/>
                          <w:b/>
                          <w:i/>
                          <w:lang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R</m:t>
                          </m:r>
                        </m:e>
                        <m:sub>
                          <m:r>
                            <m:rPr>
                              <m:sty m:val="p"/>
                            </m:rPr>
                            <w:rPr>
                              <w:rFonts w:ascii="Cambria Math" w:eastAsia="ＭＳ 明朝" w:hAnsi="Cambria Math" w:cs="Cambria Math"/>
                              <w:lang w:eastAsia="ja-JP"/>
                            </w:rPr>
                            <m:t>UL</m:t>
                          </m:r>
                        </m:sub>
                      </m:sSub>
                      <m:r>
                        <w:rPr>
                          <w:rFonts w:ascii="Cambria Math" w:eastAsia="ＭＳ 明朝" w:hAnsi="Cambria Math"/>
                          <w:lang w:eastAsia="ja-JP"/>
                        </w:rPr>
                        <m:t>(</m:t>
                      </m:r>
                      <m:sSub>
                        <m:sSubPr>
                          <m:ctrlPr>
                            <w:rPr>
                              <w:rFonts w:ascii="Cambria Math" w:eastAsia="ＭＳ 明朝" w:hAnsi="Cambria Math"/>
                              <w:bCs/>
                              <w:i/>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m:t>
                      </m:r>
                    </m:e>
                  </m:d>
                </m:num>
                <m:den>
                  <m:r>
                    <w:rPr>
                      <w:rFonts w:ascii="Cambria Math" w:eastAsia="ＭＳ 明朝" w:hAnsi="Cambria Math"/>
                      <w:lang w:eastAsia="ja-JP"/>
                    </w:rPr>
                    <m:t>c</m:t>
                  </m:r>
                </m:den>
              </m:f>
              <m:r>
                <w:rPr>
                  <w:rFonts w:ascii="Cambria Math" w:eastAsia="ＭＳ 明朝" w:hAnsi="Cambria Math"/>
                  <w:lang w:eastAsia="ja-JP"/>
                </w:rPr>
                <m:t>+</m:t>
              </m:r>
              <m:f>
                <m:fPr>
                  <m:ctrlPr>
                    <w:rPr>
                      <w:rFonts w:ascii="Cambria Math" w:eastAsia="ＭＳ 明朝" w:hAnsi="Cambria Math"/>
                      <w:bCs/>
                      <w:i/>
                      <w:iCs/>
                      <w:lang w:eastAsia="ja-JP"/>
                    </w:rPr>
                  </m:ctrlPr>
                </m:fPr>
                <m:num>
                  <m:sSub>
                    <m:sSubPr>
                      <m:ctrlPr>
                        <w:rPr>
                          <w:rFonts w:ascii="Cambria Math" w:eastAsia="ＭＳ 明朝" w:hAnsi="Cambria Math"/>
                          <w:b/>
                          <w:i/>
                          <w:iCs/>
                          <w:lang w:eastAsia="ja-JP"/>
                        </w:rPr>
                      </m:ctrlPr>
                    </m:sSubPr>
                    <m:e>
                      <m:r>
                        <m:rPr>
                          <m:sty m:val="bi"/>
                        </m:rPr>
                        <w:rPr>
                          <w:rFonts w:ascii="Cambria Math" w:eastAsia="ＭＳ 明朝" w:hAnsi="Cambria Math"/>
                          <w:lang w:eastAsia="ja-JP"/>
                        </w:rPr>
                        <m:t>V</m:t>
                      </m:r>
                    </m:e>
                    <m:sub>
                      <m:r>
                        <m:rPr>
                          <m:sty m:val="p"/>
                        </m:rPr>
                        <w:rPr>
                          <w:rFonts w:ascii="Cambria Math" w:eastAsia="ＭＳ 明朝" w:hAnsi="Cambria Math"/>
                          <w:lang w:eastAsia="ja-JP"/>
                        </w:rPr>
                        <m:t>SV</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m:t>
                  </m:r>
                  <m:r>
                    <m:rPr>
                      <m:sty m:val="bi"/>
                    </m:rPr>
                    <w:rPr>
                      <w:rFonts w:ascii="Cambria Math" w:eastAsia="ＭＳ 明朝" w:hAnsi="Cambria Math"/>
                      <w:lang w:eastAsia="ja-JP"/>
                    </w:rPr>
                    <m:t>∙</m:t>
                  </m:r>
                  <m:sSub>
                    <m:sSubPr>
                      <m:ctrlPr>
                        <w:rPr>
                          <w:rFonts w:ascii="Cambria Math" w:eastAsia="ＭＳ 明朝" w:hAnsi="Cambria Math"/>
                          <w:b/>
                          <w:i/>
                          <w:iCs/>
                          <w:lang w:eastAsia="ja-JP"/>
                        </w:rPr>
                      </m:ctrlPr>
                    </m:sSubPr>
                    <m:e>
                      <m:r>
                        <m:rPr>
                          <m:sty m:val="bi"/>
                        </m:rPr>
                        <w:rPr>
                          <w:rFonts w:ascii="Cambria Math" w:eastAsia="ＭＳ 明朝" w:hAnsi="Cambria Math"/>
                          <w:lang w:eastAsia="ja-JP"/>
                        </w:rPr>
                        <m:t>R</m:t>
                      </m:r>
                    </m:e>
                    <m:sub>
                      <m:r>
                        <m:rPr>
                          <m:sty m:val="p"/>
                        </m:rPr>
                        <w:rPr>
                          <w:rFonts w:ascii="Cambria Math" w:eastAsia="ＭＳ 明朝" w:hAnsi="Cambria Math"/>
                          <w:lang w:eastAsia="ja-JP"/>
                        </w:rPr>
                        <m:t>UL</m:t>
                      </m:r>
                    </m:sub>
                  </m:sSub>
                  <m:r>
                    <w:rPr>
                      <w:rFonts w:ascii="Cambria Math" w:eastAsia="ＭＳ 明朝" w:hAnsi="Cambria Math"/>
                      <w:lang w:eastAsia="ja-JP"/>
                    </w:rPr>
                    <m:t>(</m:t>
                  </m:r>
                  <m:sSub>
                    <m:sSubPr>
                      <m:ctrlPr>
                        <w:rPr>
                          <w:rFonts w:ascii="Cambria Math" w:eastAsia="ＭＳ 明朝" w:hAnsi="Cambria Math"/>
                          <w:bCs/>
                          <w:i/>
                          <w:iCs/>
                          <w:lang w:eastAsia="ja-JP"/>
                        </w:rPr>
                      </m:ctrlPr>
                    </m:sSubPr>
                    <m:e>
                      <m:r>
                        <w:rPr>
                          <w:rFonts w:ascii="Cambria Math" w:eastAsia="ＭＳ 明朝" w:hAnsi="Cambria Math"/>
                          <w:lang w:eastAsia="ja-JP"/>
                        </w:rPr>
                        <m:t>t</m:t>
                      </m:r>
                    </m:e>
                    <m:sub>
                      <m:r>
                        <w:rPr>
                          <w:rFonts w:ascii="Cambria Math" w:eastAsia="ＭＳ 明朝" w:hAnsi="Cambria Math"/>
                          <w:lang w:eastAsia="ja-JP"/>
                        </w:rPr>
                        <m:t>T</m:t>
                      </m:r>
                    </m:sub>
                  </m:sSub>
                  <m:r>
                    <w:rPr>
                      <w:rFonts w:ascii="Cambria Math" w:eastAsia="ＭＳ 明朝" w:hAnsi="Cambria Math"/>
                      <w:lang w:eastAsia="ja-JP"/>
                    </w:rPr>
                    <m:t>)</m:t>
                  </m:r>
                </m:num>
                <m:den>
                  <m:sSup>
                    <m:sSupPr>
                      <m:ctrlPr>
                        <w:rPr>
                          <w:rFonts w:ascii="Cambria Math" w:eastAsia="ＭＳ 明朝" w:hAnsi="Cambria Math"/>
                          <w:bCs/>
                          <w:i/>
                          <w:iCs/>
                          <w:lang w:eastAsia="ja-JP"/>
                        </w:rPr>
                      </m:ctrlPr>
                    </m:sSupPr>
                    <m:e>
                      <m:r>
                        <w:rPr>
                          <w:rFonts w:ascii="Cambria Math" w:eastAsia="ＭＳ 明朝" w:hAnsi="Cambria Math"/>
                          <w:lang w:eastAsia="ja-JP"/>
                        </w:rPr>
                        <m:t>c</m:t>
                      </m:r>
                    </m:e>
                    <m:sup>
                      <m:r>
                        <w:rPr>
                          <w:rFonts w:ascii="Cambria Math" w:eastAsia="ＭＳ 明朝" w:hAnsi="Cambria Math"/>
                        </w:rPr>
                        <m:t>2</m:t>
                      </m:r>
                    </m:sup>
                  </m:sSup>
                </m:den>
              </m:f>
              <m:r>
                <w:rPr>
                  <w:rFonts w:ascii="Cambria Math" w:eastAsia="ＭＳ 明朝" w:hAnsi="Cambria Math"/>
                  <w:lang w:eastAsia="ja-JP"/>
                </w:rPr>
                <m:t>#</m:t>
              </m:r>
              <m:d>
                <m:dPr>
                  <m:ctrlPr>
                    <w:rPr>
                      <w:rFonts w:ascii="Cambria Math" w:eastAsia="ＭＳ 明朝" w:hAnsi="Cambria Math"/>
                      <w:bCs/>
                      <w:i/>
                      <w:iCs/>
                      <w:lang w:eastAsia="ja-JP"/>
                    </w:rPr>
                  </m:ctrlPr>
                </m:dPr>
                <m:e>
                  <m:r>
                    <w:rPr>
                      <w:rFonts w:ascii="Cambria Math" w:eastAsia="ＭＳ 明朝" w:hAnsi="Cambria Math"/>
                      <w:lang w:eastAsia="ja-JP"/>
                    </w:rPr>
                    <m:t>4</m:t>
                  </m:r>
                </m:e>
              </m:d>
            </m:e>
          </m:eqArr>
        </m:oMath>
      </m:oMathPara>
    </w:p>
    <w:p w14:paraId="66EC32CF" w14:textId="452839AE" w:rsidR="00757CA4" w:rsidRPr="00E25FBF" w:rsidRDefault="00757CA4" w:rsidP="00757CA4">
      <w:pPr>
        <w:overflowPunct/>
        <w:autoSpaceDE/>
        <w:autoSpaceDN/>
        <w:adjustRightInd/>
        <w:spacing w:after="0"/>
        <w:textAlignment w:val="auto"/>
        <w:rPr>
          <w:rFonts w:eastAsia="ＭＳ 明朝"/>
          <w:b/>
          <w:bCs/>
          <w:i/>
          <w:iCs/>
          <w:lang w:eastAsia="ja-JP"/>
        </w:rPr>
      </w:pPr>
      <w:r w:rsidRPr="00E25FBF">
        <w:rPr>
          <w:rFonts w:eastAsia="ＭＳ 明朝" w:hint="eastAsia"/>
          <w:b/>
          <w:bCs/>
          <w:i/>
          <w:iCs/>
          <w:lang w:eastAsia="ja-JP"/>
        </w:rPr>
        <w:t>Observation 1</w:t>
      </w:r>
      <w:r w:rsidR="006D37BD">
        <w:rPr>
          <w:rFonts w:eastAsia="ＭＳ 明朝" w:hint="eastAsia"/>
          <w:b/>
          <w:bCs/>
          <w:i/>
          <w:iCs/>
          <w:lang w:eastAsia="ja-JP"/>
        </w:rPr>
        <w:t>2</w:t>
      </w:r>
      <w:r w:rsidRPr="00E25FBF">
        <w:rPr>
          <w:rFonts w:eastAsia="ＭＳ 明朝" w:hint="eastAsia"/>
          <w:b/>
          <w:bCs/>
          <w:i/>
          <w:iCs/>
          <w:lang w:eastAsia="ja-JP"/>
        </w:rPr>
        <w:t xml:space="preserve">: </w:t>
      </w:r>
      <w:r w:rsidRPr="00D175C4">
        <w:rPr>
          <w:rFonts w:eastAsia="ＭＳ 明朝" w:hint="eastAsia"/>
          <w:b/>
          <w:bCs/>
          <w:i/>
          <w:iCs/>
          <w:lang w:eastAsia="ja-JP"/>
        </w:rPr>
        <w:t xml:space="preserve">The calculated propagation delay error for </w:t>
      </w:r>
      <w:r>
        <w:rPr>
          <w:rFonts w:eastAsia="ＭＳ 明朝" w:hint="eastAsia"/>
          <w:b/>
          <w:bCs/>
          <w:i/>
          <w:iCs/>
          <w:lang w:eastAsia="ja-JP"/>
        </w:rPr>
        <w:t>U</w:t>
      </w:r>
      <w:r w:rsidRPr="00D175C4">
        <w:rPr>
          <w:rFonts w:eastAsia="ＭＳ 明朝" w:hint="eastAsia"/>
          <w:b/>
          <w:bCs/>
          <w:i/>
          <w:iCs/>
          <w:lang w:eastAsia="ja-JP"/>
        </w:rPr>
        <w:t xml:space="preserve">L case at 128s point is approximately </w:t>
      </w:r>
      <w:r>
        <w:rPr>
          <w:rFonts w:eastAsia="ＭＳ 明朝" w:hint="eastAsia"/>
          <w:b/>
          <w:bCs/>
          <w:i/>
          <w:iCs/>
          <w:lang w:eastAsia="ja-JP"/>
        </w:rPr>
        <w:t>0.074</w:t>
      </w:r>
      <w:r w:rsidRPr="00D175C4">
        <w:rPr>
          <w:rFonts w:eastAsia="ＭＳ 明朝" w:hint="eastAsia"/>
          <w:b/>
          <w:bCs/>
          <w:i/>
          <w:iCs/>
          <w:lang w:eastAsia="ja-JP"/>
        </w:rPr>
        <w:t xml:space="preserve"> </w:t>
      </w:r>
      <w:r w:rsidRPr="008044CC">
        <w:rPr>
          <w:rFonts w:ascii="Symbol" w:eastAsia="ＭＳ 明朝" w:hAnsi="Symbol"/>
          <w:b/>
          <w:bCs/>
          <w:i/>
          <w:iCs/>
          <w:lang w:eastAsia="ja-JP"/>
        </w:rPr>
        <w:t>m</w:t>
      </w:r>
      <w:r w:rsidRPr="00D175C4">
        <w:rPr>
          <w:rFonts w:eastAsia="ＭＳ 明朝" w:hint="eastAsia"/>
          <w:b/>
          <w:bCs/>
          <w:i/>
          <w:iCs/>
          <w:lang w:eastAsia="ja-JP"/>
        </w:rPr>
        <w:t>s, which is</w:t>
      </w:r>
      <w:r>
        <w:rPr>
          <w:rFonts w:eastAsia="ＭＳ 明朝" w:hint="eastAsia"/>
          <w:b/>
          <w:bCs/>
          <w:i/>
          <w:iCs/>
          <w:lang w:eastAsia="ja-JP"/>
        </w:rPr>
        <w:t xml:space="preserve"> </w:t>
      </w:r>
      <w:r w:rsidR="00FF6363">
        <w:rPr>
          <w:rFonts w:eastAsia="ＭＳ 明朝" w:hint="eastAsia"/>
          <w:b/>
          <w:bCs/>
          <w:i/>
          <w:iCs/>
          <w:lang w:eastAsia="ja-JP"/>
        </w:rPr>
        <w:t>larger</w:t>
      </w:r>
      <w:r>
        <w:rPr>
          <w:rFonts w:eastAsia="ＭＳ 明朝" w:hint="eastAsia"/>
          <w:b/>
          <w:bCs/>
          <w:i/>
          <w:iCs/>
          <w:lang w:eastAsia="ja-JP"/>
        </w:rPr>
        <w:t xml:space="preserve"> compared to the DL case error.</w:t>
      </w:r>
    </w:p>
    <w:p w14:paraId="3278CAE0" w14:textId="77777777" w:rsidR="000755E4" w:rsidRPr="00AA3F35" w:rsidRDefault="000755E4" w:rsidP="006E065B">
      <w:pPr>
        <w:spacing w:before="120" w:after="120"/>
        <w:rPr>
          <w:rFonts w:eastAsiaTheme="minorEastAsia"/>
          <w:szCs w:val="24"/>
          <w:lang w:eastAsia="ja-JP"/>
        </w:rPr>
      </w:pP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3936F3B" w14:textId="2193054A" w:rsidR="005A05D5" w:rsidRDefault="005A05D5" w:rsidP="005A05D5">
      <w:pPr>
        <w:spacing w:before="120" w:after="120"/>
        <w:rPr>
          <w:rFonts w:eastAsia="ＭＳ 明朝"/>
          <w:lang w:eastAsia="ja-JP"/>
        </w:rPr>
      </w:pPr>
      <w:r>
        <w:rPr>
          <w:rFonts w:eastAsia="ＭＳ 明朝" w:hint="eastAsia"/>
          <w:lang w:eastAsia="ja-JP"/>
        </w:rPr>
        <w:t>[1] R4-2</w:t>
      </w:r>
      <w:r w:rsidR="00481C9E">
        <w:rPr>
          <w:rFonts w:eastAsia="ＭＳ 明朝" w:hint="eastAsia"/>
          <w:lang w:eastAsia="ja-JP"/>
        </w:rPr>
        <w:t>502314</w:t>
      </w:r>
      <w:r>
        <w:rPr>
          <w:rFonts w:eastAsia="ＭＳ 明朝" w:hint="eastAsia"/>
          <w:lang w:eastAsia="ja-JP"/>
        </w:rPr>
        <w:t xml:space="preserve">, </w:t>
      </w:r>
      <w:r>
        <w:rPr>
          <w:rFonts w:eastAsia="ＭＳ 明朝"/>
          <w:lang w:eastAsia="ja-JP"/>
        </w:rPr>
        <w:t>“</w:t>
      </w:r>
      <w:r w:rsidR="00481C9E" w:rsidRPr="00481C9E">
        <w:rPr>
          <w:rFonts w:eastAsia="ＭＳ 明朝"/>
          <w:lang w:eastAsia="ja-JP"/>
        </w:rPr>
        <w:t xml:space="preserve">Way Forward for [114][325] </w:t>
      </w:r>
      <w:proofErr w:type="spellStart"/>
      <w:r w:rsidR="00481C9E" w:rsidRPr="00481C9E">
        <w:rPr>
          <w:rFonts w:eastAsia="ＭＳ 明朝"/>
          <w:lang w:eastAsia="ja-JP"/>
        </w:rPr>
        <w:t>NTN_testing_NGSO_channel_model</w:t>
      </w:r>
      <w:proofErr w:type="spellEnd"/>
      <w:r w:rsidR="00481C9E" w:rsidRPr="00481C9E">
        <w:rPr>
          <w:rFonts w:eastAsia="ＭＳ 明朝"/>
          <w:lang w:eastAsia="ja-JP"/>
        </w:rPr>
        <w:t xml:space="preserve"> </w:t>
      </w:r>
      <w:r w:rsidR="00E220CD" w:rsidRPr="00E220CD">
        <w:rPr>
          <w:rFonts w:eastAsia="ＭＳ 明朝"/>
          <w:lang w:eastAsia="ja-JP"/>
        </w:rPr>
        <w:t>l</w:t>
      </w:r>
      <w:r>
        <w:rPr>
          <w:rFonts w:eastAsia="ＭＳ 明朝"/>
          <w:lang w:eastAsia="ja-JP"/>
        </w:rPr>
        <w:t>”</w:t>
      </w:r>
      <w:r>
        <w:rPr>
          <w:rFonts w:eastAsia="ＭＳ 明朝" w:hint="eastAsia"/>
          <w:lang w:eastAsia="ja-JP"/>
        </w:rPr>
        <w:t xml:space="preserve">, </w:t>
      </w:r>
      <w:r w:rsidR="00E220CD">
        <w:rPr>
          <w:rFonts w:eastAsia="ＭＳ 明朝" w:hint="eastAsia"/>
          <w:lang w:eastAsia="ja-JP"/>
        </w:rPr>
        <w:t>Moderator (Samsung)</w:t>
      </w:r>
      <w:r>
        <w:rPr>
          <w:rFonts w:eastAsia="ＭＳ 明朝" w:hint="eastAsia"/>
          <w:lang w:eastAsia="ja-JP"/>
        </w:rPr>
        <w:t xml:space="preserve">, </w:t>
      </w:r>
      <w:r>
        <w:rPr>
          <w:rFonts w:eastAsia="ＭＳ 明朝"/>
        </w:rPr>
        <w:t>RAN4 #11</w:t>
      </w:r>
      <w:r w:rsidR="00481C9E">
        <w:rPr>
          <w:rFonts w:eastAsia="ＭＳ 明朝" w:hint="eastAsia"/>
          <w:lang w:eastAsia="ja-JP"/>
        </w:rPr>
        <w:t>4</w:t>
      </w:r>
      <w:r>
        <w:rPr>
          <w:rFonts w:eastAsia="ＭＳ 明朝"/>
        </w:rPr>
        <w:t>,</w:t>
      </w:r>
      <w:r>
        <w:rPr>
          <w:rFonts w:eastAsia="ＭＳ 明朝" w:hint="eastAsia"/>
          <w:lang w:eastAsia="ja-JP"/>
        </w:rPr>
        <w:t xml:space="preserve"> </w:t>
      </w:r>
      <w:r w:rsidR="00481C9E">
        <w:rPr>
          <w:rFonts w:eastAsia="ＭＳ 明朝" w:hint="eastAsia"/>
          <w:lang w:eastAsia="ja-JP"/>
        </w:rPr>
        <w:t>Athens</w:t>
      </w:r>
      <w:r w:rsidR="00E220CD">
        <w:rPr>
          <w:rFonts w:eastAsia="ＭＳ 明朝" w:hint="eastAsia"/>
          <w:lang w:eastAsia="ja-JP"/>
        </w:rPr>
        <w:t>,</w:t>
      </w:r>
      <w:r>
        <w:rPr>
          <w:rFonts w:eastAsia="ＭＳ 明朝"/>
        </w:rPr>
        <w:t xml:space="preserve"> </w:t>
      </w:r>
      <w:r w:rsidR="00481C9E">
        <w:rPr>
          <w:rFonts w:eastAsia="ＭＳ 明朝" w:hint="eastAsia"/>
          <w:lang w:eastAsia="ja-JP"/>
        </w:rPr>
        <w:t>Greece</w:t>
      </w:r>
    </w:p>
    <w:p w14:paraId="7108AD57" w14:textId="4618E87B" w:rsidR="00486533" w:rsidRDefault="00486533" w:rsidP="005A05D5">
      <w:pPr>
        <w:spacing w:before="120" w:after="120"/>
        <w:rPr>
          <w:rFonts w:eastAsia="ＭＳ 明朝"/>
          <w:lang w:eastAsia="ja-JP"/>
        </w:rPr>
      </w:pPr>
      <w:r>
        <w:rPr>
          <w:rFonts w:eastAsia="ＭＳ 明朝" w:hint="eastAsia"/>
          <w:lang w:eastAsia="ja-JP"/>
        </w:rPr>
        <w:t>[2] R4-250</w:t>
      </w:r>
      <w:r w:rsidR="00B060ED">
        <w:rPr>
          <w:rFonts w:eastAsia="ＭＳ 明朝" w:hint="eastAsia"/>
          <w:lang w:eastAsia="ja-JP"/>
        </w:rPr>
        <w:t>0</w:t>
      </w:r>
      <w:r>
        <w:rPr>
          <w:rFonts w:eastAsia="ＭＳ 明朝" w:hint="eastAsia"/>
          <w:lang w:eastAsia="ja-JP"/>
        </w:rPr>
        <w:t xml:space="preserve">116, </w:t>
      </w:r>
      <w:r>
        <w:rPr>
          <w:rFonts w:eastAsia="ＭＳ 明朝"/>
          <w:lang w:eastAsia="ja-JP"/>
        </w:rPr>
        <w:t>“</w:t>
      </w:r>
      <w:r w:rsidR="00FE2A03" w:rsidRPr="00FE2A03">
        <w:rPr>
          <w:rFonts w:eastAsia="ＭＳ 明朝"/>
          <w:lang w:eastAsia="ja-JP"/>
        </w:rPr>
        <w:t>Discussion on NTN testing for NGSO</w:t>
      </w:r>
      <w:r>
        <w:rPr>
          <w:rFonts w:eastAsia="ＭＳ 明朝"/>
          <w:lang w:eastAsia="ja-JP"/>
        </w:rPr>
        <w:t>”</w:t>
      </w:r>
      <w:r>
        <w:rPr>
          <w:rFonts w:eastAsia="ＭＳ 明朝" w:hint="eastAsia"/>
          <w:lang w:eastAsia="ja-JP"/>
        </w:rPr>
        <w:t xml:space="preserve">, </w:t>
      </w:r>
      <w:r w:rsidR="009770B7">
        <w:rPr>
          <w:rFonts w:eastAsia="ＭＳ 明朝" w:hint="eastAsia"/>
          <w:lang w:eastAsia="ja-JP"/>
        </w:rPr>
        <w:t>Qualcomm Inc., RAN4 #114, Athens, Greece</w:t>
      </w:r>
    </w:p>
    <w:p w14:paraId="4BED4D9E" w14:textId="11BA4949" w:rsidR="0090631F" w:rsidRDefault="008666B8" w:rsidP="005A05D5">
      <w:pPr>
        <w:spacing w:before="120" w:after="120"/>
        <w:rPr>
          <w:rFonts w:eastAsia="ＭＳ 明朝"/>
          <w:lang w:eastAsia="ja-JP"/>
        </w:rPr>
      </w:pPr>
      <w:r>
        <w:rPr>
          <w:rFonts w:eastAsia="ＭＳ 明朝" w:hint="eastAsia"/>
          <w:lang w:eastAsia="ja-JP"/>
        </w:rPr>
        <w:t xml:space="preserve">[3] NIST Technical Note 1385, </w:t>
      </w:r>
      <w:r>
        <w:rPr>
          <w:rFonts w:eastAsia="ＭＳ 明朝"/>
          <w:lang w:eastAsia="ja-JP"/>
        </w:rPr>
        <w:t>“</w:t>
      </w:r>
      <w:r>
        <w:rPr>
          <w:rFonts w:eastAsia="ＭＳ 明朝" w:hint="eastAsia"/>
          <w:lang w:eastAsia="ja-JP"/>
        </w:rPr>
        <w:t>Global Positioning System Receivers and Relativity</w:t>
      </w:r>
      <w:r>
        <w:rPr>
          <w:rFonts w:eastAsia="ＭＳ 明朝"/>
          <w:lang w:eastAsia="ja-JP"/>
        </w:rPr>
        <w:t>”</w:t>
      </w:r>
      <w:r>
        <w:rPr>
          <w:rFonts w:eastAsia="ＭＳ 明朝" w:hint="eastAsia"/>
          <w:lang w:eastAsia="ja-JP"/>
        </w:rPr>
        <w:t xml:space="preserve">, </w:t>
      </w:r>
      <w:r w:rsidR="005C4599">
        <w:rPr>
          <w:rFonts w:eastAsia="ＭＳ 明朝" w:hint="eastAsia"/>
          <w:lang w:eastAsia="ja-JP"/>
        </w:rPr>
        <w:t>March 1999</w:t>
      </w:r>
    </w:p>
    <w:p w14:paraId="107EA3E2" w14:textId="3CB76AD4" w:rsidR="004551EB" w:rsidRPr="008666B8" w:rsidRDefault="004551EB" w:rsidP="005A05D5">
      <w:pPr>
        <w:spacing w:before="120" w:after="120"/>
        <w:rPr>
          <w:rFonts w:eastAsia="ＭＳ 明朝"/>
          <w:lang w:eastAsia="ja-JP"/>
        </w:rPr>
      </w:pPr>
      <w:hyperlink r:id="rId20" w:history="1">
        <w:r w:rsidRPr="004551EB">
          <w:rPr>
            <w:rStyle w:val="af2"/>
            <w:rFonts w:eastAsia="ＭＳ 明朝"/>
            <w:lang w:eastAsia="ja-JP"/>
          </w:rPr>
          <w:t>Global Positioning System Receivers and Relativity | NIST</w:t>
        </w:r>
      </w:hyperlink>
    </w:p>
    <w:p w14:paraId="210F6570" w14:textId="6BAC797F" w:rsidR="00AD026B" w:rsidRDefault="00072AB3" w:rsidP="009B37D8">
      <w:pPr>
        <w:spacing w:before="120" w:after="120"/>
        <w:rPr>
          <w:rFonts w:eastAsia="ＭＳ 明朝"/>
          <w:lang w:eastAsia="ja-JP"/>
        </w:rPr>
      </w:pPr>
      <w:r>
        <w:rPr>
          <w:rFonts w:eastAsia="ＭＳ 明朝" w:hint="eastAsia"/>
          <w:lang w:eastAsia="ja-JP"/>
        </w:rPr>
        <w:t>[</w:t>
      </w:r>
      <w:r w:rsidR="000A13A7">
        <w:rPr>
          <w:rFonts w:eastAsia="ＭＳ 明朝" w:hint="eastAsia"/>
          <w:lang w:eastAsia="ja-JP"/>
        </w:rPr>
        <w:t>4</w:t>
      </w:r>
      <w:r>
        <w:rPr>
          <w:rFonts w:eastAsia="ＭＳ 明朝" w:hint="eastAsia"/>
          <w:lang w:eastAsia="ja-JP"/>
        </w:rPr>
        <w:t xml:space="preserve">] </w:t>
      </w:r>
      <w:r w:rsidR="000047C9" w:rsidRPr="000047C9">
        <w:rPr>
          <w:rFonts w:eastAsia="ＭＳ 明朝"/>
          <w:lang w:eastAsia="ja-JP"/>
        </w:rPr>
        <w:t>Relativity in Rotating Frames: Relativistic Physics in Rotating Reference Frame</w:t>
      </w:r>
      <w:r w:rsidR="008D0DB2">
        <w:rPr>
          <w:rFonts w:eastAsia="ＭＳ 明朝" w:hint="eastAsia"/>
          <w:lang w:eastAsia="ja-JP"/>
        </w:rPr>
        <w:t xml:space="preserve">s, </w:t>
      </w:r>
      <w:proofErr w:type="spellStart"/>
      <w:proofErr w:type="gramStart"/>
      <w:r w:rsidR="00EB7E92" w:rsidRPr="00EB7E92">
        <w:rPr>
          <w:rFonts w:eastAsia="ＭＳ 明朝"/>
          <w:lang w:eastAsia="ja-JP"/>
        </w:rPr>
        <w:t>G.Rizzi</w:t>
      </w:r>
      <w:proofErr w:type="spellEnd"/>
      <w:proofErr w:type="gramEnd"/>
      <w:r w:rsidR="00EB7E92" w:rsidRPr="00EB7E92">
        <w:rPr>
          <w:rFonts w:eastAsia="ＭＳ 明朝"/>
          <w:lang w:eastAsia="ja-JP"/>
        </w:rPr>
        <w:t xml:space="preserve"> and </w:t>
      </w:r>
      <w:proofErr w:type="spellStart"/>
      <w:r w:rsidR="00EB7E92" w:rsidRPr="00EB7E92">
        <w:rPr>
          <w:rFonts w:eastAsia="ＭＳ 明朝"/>
          <w:lang w:eastAsia="ja-JP"/>
        </w:rPr>
        <w:t>M.L.Ruggiero</w:t>
      </w:r>
      <w:proofErr w:type="spellEnd"/>
      <w:r w:rsidR="00A0647A">
        <w:rPr>
          <w:rFonts w:eastAsia="ＭＳ 明朝" w:hint="eastAsia"/>
          <w:lang w:eastAsia="ja-JP"/>
        </w:rPr>
        <w:t>,</w:t>
      </w:r>
      <w:r w:rsidR="00EB7E92" w:rsidRPr="00EB7E92">
        <w:rPr>
          <w:rFonts w:eastAsia="ＭＳ 明朝" w:hint="eastAsia"/>
          <w:lang w:eastAsia="ja-JP"/>
        </w:rPr>
        <w:t xml:space="preserve"> </w:t>
      </w:r>
      <w:r w:rsidR="008D0DB2">
        <w:rPr>
          <w:rFonts w:eastAsia="ＭＳ 明朝" w:hint="eastAsia"/>
          <w:lang w:eastAsia="ja-JP"/>
        </w:rPr>
        <w:t>Springer</w:t>
      </w:r>
      <w:r w:rsidR="00A0647A">
        <w:rPr>
          <w:rFonts w:eastAsia="ＭＳ 明朝" w:hint="eastAsia"/>
          <w:lang w:eastAsia="ja-JP"/>
        </w:rPr>
        <w:t>, ISBN 1-4020-1805-3.</w:t>
      </w:r>
      <w:r w:rsidR="000047C9">
        <w:rPr>
          <w:rFonts w:eastAsia="ＭＳ 明朝" w:hint="eastAsia"/>
          <w:lang w:eastAsia="ja-JP"/>
        </w:rPr>
        <w:t xml:space="preserve"> </w:t>
      </w:r>
    </w:p>
    <w:p w14:paraId="185DFD32" w14:textId="77F14DF9" w:rsidR="004E29C1" w:rsidRDefault="004E29C1">
      <w:pPr>
        <w:overflowPunct/>
        <w:autoSpaceDE/>
        <w:autoSpaceDN/>
        <w:adjustRightInd/>
        <w:spacing w:after="0"/>
        <w:textAlignment w:val="auto"/>
        <w:rPr>
          <w:rFonts w:eastAsia="ＭＳ 明朝"/>
          <w:b/>
          <w:bCs/>
          <w:sz w:val="22"/>
          <w:szCs w:val="22"/>
          <w:lang w:val="en-US" w:eastAsia="ja-JP"/>
        </w:rPr>
      </w:pPr>
      <w:r>
        <w:rPr>
          <w:rFonts w:eastAsia="ＭＳ 明朝"/>
          <w:b/>
          <w:bCs/>
          <w:sz w:val="22"/>
          <w:szCs w:val="22"/>
          <w:lang w:val="en-US" w:eastAsia="ja-JP"/>
        </w:rPr>
        <w:br w:type="page"/>
      </w:r>
    </w:p>
    <w:p w14:paraId="7F494D1A" w14:textId="631DFCC7" w:rsidR="001838AB" w:rsidRDefault="00F821EF">
      <w:pPr>
        <w:overflowPunct/>
        <w:autoSpaceDE/>
        <w:autoSpaceDN/>
        <w:adjustRightInd/>
        <w:spacing w:after="0"/>
        <w:textAlignment w:val="auto"/>
        <w:rPr>
          <w:rFonts w:eastAsia="ＭＳ 明朝"/>
          <w:b/>
          <w:bCs/>
          <w:sz w:val="22"/>
          <w:szCs w:val="22"/>
          <w:lang w:val="en-US" w:eastAsia="ja-JP"/>
        </w:rPr>
      </w:pPr>
      <w:r>
        <w:rPr>
          <w:rFonts w:eastAsia="ＭＳ 明朝" w:hint="eastAsia"/>
          <w:b/>
          <w:bCs/>
          <w:sz w:val="22"/>
          <w:szCs w:val="22"/>
          <w:lang w:val="en-US" w:eastAsia="ja-JP"/>
        </w:rPr>
        <w:lastRenderedPageBreak/>
        <w:t xml:space="preserve">Appendix A: Parameters </w:t>
      </w:r>
      <w:r w:rsidR="002F6078">
        <w:rPr>
          <w:rFonts w:eastAsia="ＭＳ 明朝" w:hint="eastAsia"/>
          <w:b/>
          <w:bCs/>
          <w:sz w:val="22"/>
          <w:szCs w:val="22"/>
          <w:lang w:val="en-US" w:eastAsia="ja-JP"/>
        </w:rPr>
        <w:t xml:space="preserve">for </w:t>
      </w:r>
      <w:r>
        <w:rPr>
          <w:rFonts w:eastAsia="ＭＳ 明朝" w:hint="eastAsia"/>
          <w:b/>
          <w:bCs/>
          <w:sz w:val="22"/>
          <w:szCs w:val="22"/>
          <w:lang w:val="en-US" w:eastAsia="ja-JP"/>
        </w:rPr>
        <w:t xml:space="preserve">propagation delay </w:t>
      </w:r>
      <w:r w:rsidR="002F6078">
        <w:rPr>
          <w:rFonts w:eastAsia="ＭＳ 明朝" w:hint="eastAsia"/>
          <w:b/>
          <w:bCs/>
          <w:sz w:val="22"/>
          <w:szCs w:val="22"/>
          <w:lang w:val="en-US" w:eastAsia="ja-JP"/>
        </w:rPr>
        <w:t>calculation</w:t>
      </w:r>
    </w:p>
    <w:p w14:paraId="2FAD9C6A" w14:textId="77777777" w:rsidR="00F821EF" w:rsidRDefault="00F821EF">
      <w:pPr>
        <w:overflowPunct/>
        <w:autoSpaceDE/>
        <w:autoSpaceDN/>
        <w:adjustRightInd/>
        <w:spacing w:after="0"/>
        <w:textAlignment w:val="auto"/>
        <w:rPr>
          <w:rFonts w:eastAsia="ＭＳ 明朝"/>
          <w:b/>
          <w:bCs/>
          <w:sz w:val="22"/>
          <w:szCs w:val="22"/>
          <w:lang w:val="en-US" w:eastAsia="ja-JP"/>
        </w:rPr>
      </w:pPr>
    </w:p>
    <w:p w14:paraId="79516B46" w14:textId="3278DF10" w:rsidR="00D52464" w:rsidRDefault="00D52464">
      <w:pPr>
        <w:overflowPunct/>
        <w:autoSpaceDE/>
        <w:autoSpaceDN/>
        <w:adjustRightInd/>
        <w:spacing w:after="0"/>
        <w:textAlignment w:val="auto"/>
        <w:rPr>
          <w:rFonts w:eastAsia="ＭＳ 明朝"/>
          <w:b/>
          <w:bCs/>
          <w:sz w:val="22"/>
          <w:szCs w:val="22"/>
          <w:lang w:val="en-US" w:eastAsia="ja-JP"/>
        </w:rPr>
      </w:pPr>
      <w:r>
        <w:rPr>
          <w:rFonts w:eastAsia="ＭＳ 明朝" w:hint="eastAsia"/>
          <w:b/>
          <w:bCs/>
          <w:sz w:val="22"/>
          <w:szCs w:val="22"/>
          <w:lang w:val="en-US" w:eastAsia="ja-JP"/>
        </w:rPr>
        <w:t>TS 38.508-1</w:t>
      </w:r>
    </w:p>
    <w:p w14:paraId="0C786FBC" w14:textId="77777777" w:rsidR="004E29C1" w:rsidRPr="00630F7A" w:rsidRDefault="004E29C1" w:rsidP="004E29C1">
      <w:pPr>
        <w:pStyle w:val="TH"/>
      </w:pPr>
      <w:r w:rsidRPr="00630F7A">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1843"/>
        <w:gridCol w:w="1701"/>
        <w:gridCol w:w="1108"/>
      </w:tblGrid>
      <w:tr w:rsidR="004E29C1" w:rsidRPr="00630F7A" w14:paraId="0E7A74CC" w14:textId="77777777" w:rsidTr="00D80E43">
        <w:tc>
          <w:tcPr>
            <w:tcW w:w="9750" w:type="dxa"/>
            <w:gridSpan w:val="4"/>
            <w:tcBorders>
              <w:top w:val="single" w:sz="4" w:space="0" w:color="auto"/>
              <w:left w:val="single" w:sz="4" w:space="0" w:color="auto"/>
              <w:bottom w:val="single" w:sz="4" w:space="0" w:color="auto"/>
              <w:right w:val="single" w:sz="4" w:space="0" w:color="auto"/>
            </w:tcBorders>
            <w:hideMark/>
          </w:tcPr>
          <w:p w14:paraId="03632B22" w14:textId="77777777" w:rsidR="004E29C1" w:rsidRPr="00630F7A" w:rsidRDefault="004E29C1" w:rsidP="00D80E43">
            <w:pPr>
              <w:pStyle w:val="TAH"/>
              <w:jc w:val="left"/>
              <w:rPr>
                <w:b w:val="0"/>
              </w:rPr>
            </w:pPr>
            <w:r w:rsidRPr="00630F7A">
              <w:rPr>
                <w:b w:val="0"/>
              </w:rPr>
              <w:t>Derivation Path: Table 5.6.3.1-1</w:t>
            </w:r>
          </w:p>
        </w:tc>
      </w:tr>
      <w:tr w:rsidR="004E29C1" w:rsidRPr="00630F7A" w14:paraId="385D4DD4" w14:textId="77777777" w:rsidTr="00A03684">
        <w:tc>
          <w:tcPr>
            <w:tcW w:w="5098" w:type="dxa"/>
            <w:tcBorders>
              <w:top w:val="single" w:sz="4" w:space="0" w:color="auto"/>
              <w:left w:val="single" w:sz="4" w:space="0" w:color="auto"/>
              <w:bottom w:val="single" w:sz="4" w:space="0" w:color="auto"/>
              <w:right w:val="single" w:sz="4" w:space="0" w:color="auto"/>
            </w:tcBorders>
            <w:hideMark/>
          </w:tcPr>
          <w:p w14:paraId="0ADF677E" w14:textId="77777777" w:rsidR="004E29C1" w:rsidRPr="00630F7A" w:rsidRDefault="004E29C1" w:rsidP="00D80E43">
            <w:pPr>
              <w:pStyle w:val="TAH"/>
            </w:pPr>
            <w:r w:rsidRPr="00630F7A">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3791F4C9" w14:textId="77777777" w:rsidR="004E29C1" w:rsidRPr="00630F7A" w:rsidRDefault="004E29C1" w:rsidP="00D80E43">
            <w:pPr>
              <w:pStyle w:val="TAH"/>
            </w:pPr>
            <w:r w:rsidRPr="00630F7A">
              <w:t>Value/remark</w:t>
            </w:r>
          </w:p>
        </w:tc>
        <w:tc>
          <w:tcPr>
            <w:tcW w:w="1701" w:type="dxa"/>
            <w:tcBorders>
              <w:top w:val="single" w:sz="4" w:space="0" w:color="auto"/>
              <w:left w:val="single" w:sz="4" w:space="0" w:color="auto"/>
              <w:bottom w:val="single" w:sz="4" w:space="0" w:color="auto"/>
              <w:right w:val="single" w:sz="4" w:space="0" w:color="auto"/>
            </w:tcBorders>
            <w:hideMark/>
          </w:tcPr>
          <w:p w14:paraId="75689CB5" w14:textId="77777777" w:rsidR="004E29C1" w:rsidRPr="00630F7A" w:rsidRDefault="004E29C1" w:rsidP="00D80E43">
            <w:pPr>
              <w:pStyle w:val="TAH"/>
            </w:pPr>
            <w:r w:rsidRPr="00630F7A">
              <w:t>Comment</w:t>
            </w:r>
          </w:p>
        </w:tc>
        <w:tc>
          <w:tcPr>
            <w:tcW w:w="1108" w:type="dxa"/>
            <w:tcBorders>
              <w:top w:val="single" w:sz="4" w:space="0" w:color="auto"/>
              <w:left w:val="single" w:sz="4" w:space="0" w:color="auto"/>
              <w:bottom w:val="single" w:sz="4" w:space="0" w:color="auto"/>
              <w:right w:val="single" w:sz="4" w:space="0" w:color="auto"/>
            </w:tcBorders>
            <w:hideMark/>
          </w:tcPr>
          <w:p w14:paraId="4950B5DA" w14:textId="77777777" w:rsidR="004E29C1" w:rsidRPr="00630F7A" w:rsidRDefault="004E29C1" w:rsidP="00D80E43">
            <w:pPr>
              <w:pStyle w:val="TAH"/>
            </w:pPr>
            <w:r w:rsidRPr="00630F7A">
              <w:t>Condition</w:t>
            </w:r>
          </w:p>
        </w:tc>
      </w:tr>
      <w:tr w:rsidR="004E29C1" w:rsidRPr="00630F7A" w14:paraId="4613FF7F" w14:textId="77777777" w:rsidTr="00A03684">
        <w:tc>
          <w:tcPr>
            <w:tcW w:w="5098" w:type="dxa"/>
            <w:tcBorders>
              <w:top w:val="single" w:sz="4" w:space="0" w:color="auto"/>
              <w:left w:val="single" w:sz="4" w:space="0" w:color="auto"/>
              <w:bottom w:val="single" w:sz="4" w:space="0" w:color="auto"/>
              <w:right w:val="single" w:sz="4" w:space="0" w:color="auto"/>
            </w:tcBorders>
            <w:hideMark/>
          </w:tcPr>
          <w:p w14:paraId="6E7F8B7D" w14:textId="77777777" w:rsidR="004E29C1" w:rsidRPr="00630F7A" w:rsidRDefault="004E29C1" w:rsidP="00D80E43">
            <w:pPr>
              <w:pStyle w:val="TAL"/>
            </w:pPr>
            <w:r w:rsidRPr="00630F7A">
              <w:t>SIB19-r</w:t>
            </w:r>
            <w:proofErr w:type="gramStart"/>
            <w:r w:rsidRPr="00630F7A">
              <w:t>17 ::=</w:t>
            </w:r>
            <w:proofErr w:type="gramEnd"/>
            <w:r w:rsidRPr="00630F7A">
              <w:t xml:space="preserve"> SEQUENCE {</w:t>
            </w:r>
          </w:p>
        </w:tc>
        <w:tc>
          <w:tcPr>
            <w:tcW w:w="1843" w:type="dxa"/>
            <w:tcBorders>
              <w:top w:val="single" w:sz="4" w:space="0" w:color="auto"/>
              <w:left w:val="single" w:sz="4" w:space="0" w:color="auto"/>
              <w:bottom w:val="single" w:sz="4" w:space="0" w:color="auto"/>
              <w:right w:val="single" w:sz="4" w:space="0" w:color="auto"/>
            </w:tcBorders>
          </w:tcPr>
          <w:p w14:paraId="2E173392" w14:textId="77777777" w:rsidR="004E29C1" w:rsidRPr="00630F7A" w:rsidRDefault="004E29C1" w:rsidP="00D80E43">
            <w:pPr>
              <w:pStyle w:val="TAL"/>
            </w:pPr>
          </w:p>
        </w:tc>
        <w:tc>
          <w:tcPr>
            <w:tcW w:w="1701" w:type="dxa"/>
            <w:tcBorders>
              <w:top w:val="single" w:sz="4" w:space="0" w:color="auto"/>
              <w:left w:val="single" w:sz="4" w:space="0" w:color="auto"/>
              <w:bottom w:val="single" w:sz="4" w:space="0" w:color="auto"/>
              <w:right w:val="single" w:sz="4" w:space="0" w:color="auto"/>
            </w:tcBorders>
          </w:tcPr>
          <w:p w14:paraId="4B2236F0" w14:textId="77777777" w:rsidR="004E29C1" w:rsidRPr="00630F7A" w:rsidRDefault="004E29C1" w:rsidP="00D80E43">
            <w:pPr>
              <w:pStyle w:val="TAL"/>
            </w:pPr>
          </w:p>
        </w:tc>
        <w:tc>
          <w:tcPr>
            <w:tcW w:w="1108" w:type="dxa"/>
            <w:tcBorders>
              <w:top w:val="single" w:sz="4" w:space="0" w:color="auto"/>
              <w:left w:val="single" w:sz="4" w:space="0" w:color="auto"/>
              <w:bottom w:val="single" w:sz="4" w:space="0" w:color="auto"/>
              <w:right w:val="single" w:sz="4" w:space="0" w:color="auto"/>
            </w:tcBorders>
          </w:tcPr>
          <w:p w14:paraId="7AA2794A" w14:textId="77777777" w:rsidR="004E29C1" w:rsidRPr="00630F7A" w:rsidRDefault="004E29C1" w:rsidP="00D80E43">
            <w:pPr>
              <w:pStyle w:val="TAL"/>
            </w:pPr>
          </w:p>
        </w:tc>
      </w:tr>
      <w:tr w:rsidR="004E29C1" w:rsidRPr="00630F7A" w14:paraId="47443C75" w14:textId="77777777" w:rsidTr="00A03684">
        <w:tc>
          <w:tcPr>
            <w:tcW w:w="5098" w:type="dxa"/>
            <w:tcBorders>
              <w:top w:val="single" w:sz="4" w:space="0" w:color="auto"/>
              <w:left w:val="single" w:sz="4" w:space="0" w:color="auto"/>
              <w:bottom w:val="single" w:sz="4" w:space="0" w:color="auto"/>
              <w:right w:val="single" w:sz="4" w:space="0" w:color="auto"/>
            </w:tcBorders>
            <w:hideMark/>
          </w:tcPr>
          <w:p w14:paraId="083D8F78" w14:textId="77777777" w:rsidR="004E29C1" w:rsidRPr="00630F7A" w:rsidRDefault="004E29C1" w:rsidP="00D80E43">
            <w:pPr>
              <w:pStyle w:val="TAL"/>
            </w:pPr>
            <w:r w:rsidRPr="00630F7A">
              <w:t xml:space="preserve">  ntn-Config-r17 SEQUENCE {</w:t>
            </w:r>
          </w:p>
        </w:tc>
        <w:tc>
          <w:tcPr>
            <w:tcW w:w="1843" w:type="dxa"/>
            <w:tcBorders>
              <w:top w:val="single" w:sz="4" w:space="0" w:color="auto"/>
              <w:left w:val="single" w:sz="4" w:space="0" w:color="auto"/>
              <w:bottom w:val="single" w:sz="4" w:space="0" w:color="auto"/>
              <w:right w:val="single" w:sz="4" w:space="0" w:color="auto"/>
            </w:tcBorders>
          </w:tcPr>
          <w:p w14:paraId="3CB5AA63" w14:textId="77777777" w:rsidR="004E29C1" w:rsidRPr="00630F7A" w:rsidRDefault="004E29C1" w:rsidP="00D80E43">
            <w:pPr>
              <w:pStyle w:val="TAL"/>
            </w:pPr>
          </w:p>
        </w:tc>
        <w:tc>
          <w:tcPr>
            <w:tcW w:w="1701" w:type="dxa"/>
            <w:tcBorders>
              <w:top w:val="single" w:sz="4" w:space="0" w:color="auto"/>
              <w:left w:val="single" w:sz="4" w:space="0" w:color="auto"/>
              <w:bottom w:val="single" w:sz="4" w:space="0" w:color="auto"/>
              <w:right w:val="single" w:sz="4" w:space="0" w:color="auto"/>
            </w:tcBorders>
          </w:tcPr>
          <w:p w14:paraId="20566FDC" w14:textId="77777777" w:rsidR="004E29C1" w:rsidRPr="00630F7A" w:rsidRDefault="004E29C1" w:rsidP="00D80E43">
            <w:pPr>
              <w:pStyle w:val="TAL"/>
            </w:pPr>
          </w:p>
        </w:tc>
        <w:tc>
          <w:tcPr>
            <w:tcW w:w="1108" w:type="dxa"/>
            <w:tcBorders>
              <w:top w:val="single" w:sz="4" w:space="0" w:color="auto"/>
              <w:left w:val="single" w:sz="4" w:space="0" w:color="auto"/>
              <w:bottom w:val="single" w:sz="4" w:space="0" w:color="auto"/>
              <w:right w:val="single" w:sz="4" w:space="0" w:color="auto"/>
            </w:tcBorders>
          </w:tcPr>
          <w:p w14:paraId="2F0E00DF" w14:textId="77777777" w:rsidR="004E29C1" w:rsidRPr="00630F7A" w:rsidRDefault="004E29C1" w:rsidP="00D80E43">
            <w:pPr>
              <w:pStyle w:val="TAL"/>
            </w:pPr>
          </w:p>
        </w:tc>
      </w:tr>
      <w:tr w:rsidR="004E29C1" w:rsidRPr="00630F7A" w14:paraId="738E854D" w14:textId="77777777" w:rsidTr="00A03684">
        <w:tc>
          <w:tcPr>
            <w:tcW w:w="5098" w:type="dxa"/>
            <w:tcBorders>
              <w:top w:val="single" w:sz="4" w:space="0" w:color="auto"/>
              <w:left w:val="single" w:sz="4" w:space="0" w:color="auto"/>
              <w:bottom w:val="single" w:sz="4" w:space="0" w:color="auto"/>
              <w:right w:val="single" w:sz="4" w:space="0" w:color="auto"/>
            </w:tcBorders>
          </w:tcPr>
          <w:p w14:paraId="1FD03F5B" w14:textId="77777777" w:rsidR="004E29C1" w:rsidRPr="00630F7A" w:rsidRDefault="004E29C1" w:rsidP="00D80E43">
            <w:pPr>
              <w:pStyle w:val="TAL"/>
            </w:pPr>
            <w:r w:rsidRPr="00630F7A">
              <w:t xml:space="preserve">     epochTime-r17</w:t>
            </w:r>
          </w:p>
        </w:tc>
        <w:tc>
          <w:tcPr>
            <w:tcW w:w="1843" w:type="dxa"/>
            <w:tcBorders>
              <w:top w:val="single" w:sz="4" w:space="0" w:color="auto"/>
              <w:left w:val="single" w:sz="4" w:space="0" w:color="auto"/>
              <w:bottom w:val="single" w:sz="4" w:space="0" w:color="auto"/>
              <w:right w:val="single" w:sz="4" w:space="0" w:color="auto"/>
            </w:tcBorders>
          </w:tcPr>
          <w:p w14:paraId="131B3A49" w14:textId="77777777" w:rsidR="004E29C1" w:rsidRPr="00630F7A" w:rsidRDefault="004E29C1" w:rsidP="00D80E43">
            <w:pPr>
              <w:pStyle w:val="TAL"/>
            </w:pPr>
            <w:r w:rsidRPr="00630F7A">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697CD27" w14:textId="77777777" w:rsidR="004E29C1" w:rsidRPr="00630F7A" w:rsidRDefault="004E29C1" w:rsidP="00D80E43">
            <w:pPr>
              <w:pStyle w:val="TAL"/>
            </w:pPr>
          </w:p>
        </w:tc>
        <w:tc>
          <w:tcPr>
            <w:tcW w:w="1108" w:type="dxa"/>
            <w:tcBorders>
              <w:top w:val="single" w:sz="4" w:space="0" w:color="auto"/>
              <w:left w:val="single" w:sz="4" w:space="0" w:color="auto"/>
              <w:bottom w:val="single" w:sz="4" w:space="0" w:color="auto"/>
              <w:right w:val="single" w:sz="4" w:space="0" w:color="auto"/>
            </w:tcBorders>
          </w:tcPr>
          <w:p w14:paraId="58A60158" w14:textId="77777777" w:rsidR="004E29C1" w:rsidRPr="00630F7A" w:rsidRDefault="004E29C1" w:rsidP="00D80E43">
            <w:pPr>
              <w:pStyle w:val="TAL"/>
            </w:pPr>
          </w:p>
        </w:tc>
      </w:tr>
      <w:tr w:rsidR="004E29C1" w:rsidRPr="00630F7A" w14:paraId="7943D5C3" w14:textId="77777777" w:rsidTr="00A03684">
        <w:tc>
          <w:tcPr>
            <w:tcW w:w="5098" w:type="dxa"/>
            <w:tcBorders>
              <w:top w:val="single" w:sz="4" w:space="0" w:color="auto"/>
              <w:left w:val="single" w:sz="4" w:space="0" w:color="auto"/>
              <w:bottom w:val="single" w:sz="4" w:space="0" w:color="auto"/>
              <w:right w:val="single" w:sz="4" w:space="0" w:color="auto"/>
            </w:tcBorders>
          </w:tcPr>
          <w:p w14:paraId="3D9CD03C" w14:textId="77777777" w:rsidR="004E29C1" w:rsidRPr="00630F7A" w:rsidRDefault="004E29C1" w:rsidP="00D80E43">
            <w:pPr>
              <w:pStyle w:val="TAL"/>
            </w:pPr>
            <w:r w:rsidRPr="00630F7A">
              <w:t xml:space="preserve">     ephemerisInfo-r17 CHOICE {</w:t>
            </w:r>
          </w:p>
        </w:tc>
        <w:tc>
          <w:tcPr>
            <w:tcW w:w="1843" w:type="dxa"/>
            <w:tcBorders>
              <w:top w:val="single" w:sz="4" w:space="0" w:color="auto"/>
              <w:left w:val="single" w:sz="4" w:space="0" w:color="auto"/>
              <w:bottom w:val="single" w:sz="4" w:space="0" w:color="auto"/>
              <w:right w:val="single" w:sz="4" w:space="0" w:color="auto"/>
            </w:tcBorders>
          </w:tcPr>
          <w:p w14:paraId="43ED71FA" w14:textId="77777777" w:rsidR="004E29C1" w:rsidRPr="00630F7A" w:rsidRDefault="004E29C1" w:rsidP="00D80E43">
            <w:pPr>
              <w:pStyle w:val="TAL"/>
            </w:pPr>
          </w:p>
        </w:tc>
        <w:tc>
          <w:tcPr>
            <w:tcW w:w="1701" w:type="dxa"/>
            <w:tcBorders>
              <w:top w:val="single" w:sz="4" w:space="0" w:color="auto"/>
              <w:left w:val="single" w:sz="4" w:space="0" w:color="auto"/>
              <w:bottom w:val="single" w:sz="4" w:space="0" w:color="auto"/>
              <w:right w:val="single" w:sz="4" w:space="0" w:color="auto"/>
            </w:tcBorders>
          </w:tcPr>
          <w:p w14:paraId="073A580B" w14:textId="77777777" w:rsidR="004E29C1" w:rsidRPr="00630F7A" w:rsidRDefault="004E29C1" w:rsidP="00D80E43">
            <w:pPr>
              <w:pStyle w:val="TAL"/>
            </w:pPr>
          </w:p>
        </w:tc>
        <w:tc>
          <w:tcPr>
            <w:tcW w:w="1108" w:type="dxa"/>
            <w:tcBorders>
              <w:top w:val="single" w:sz="4" w:space="0" w:color="auto"/>
              <w:left w:val="single" w:sz="4" w:space="0" w:color="auto"/>
              <w:bottom w:val="single" w:sz="4" w:space="0" w:color="auto"/>
              <w:right w:val="single" w:sz="4" w:space="0" w:color="auto"/>
            </w:tcBorders>
          </w:tcPr>
          <w:p w14:paraId="645057C4" w14:textId="77777777" w:rsidR="004E29C1" w:rsidRPr="00630F7A" w:rsidRDefault="004E29C1" w:rsidP="00D80E43">
            <w:pPr>
              <w:pStyle w:val="TAL"/>
            </w:pPr>
          </w:p>
        </w:tc>
      </w:tr>
      <w:tr w:rsidR="004E29C1" w:rsidRPr="00630F7A" w14:paraId="5FD5AA3D" w14:textId="77777777" w:rsidTr="00A03684">
        <w:tc>
          <w:tcPr>
            <w:tcW w:w="5098" w:type="dxa"/>
            <w:tcBorders>
              <w:top w:val="single" w:sz="4" w:space="0" w:color="auto"/>
              <w:left w:val="single" w:sz="4" w:space="0" w:color="auto"/>
              <w:bottom w:val="single" w:sz="4" w:space="0" w:color="auto"/>
              <w:right w:val="single" w:sz="4" w:space="0" w:color="auto"/>
            </w:tcBorders>
          </w:tcPr>
          <w:p w14:paraId="3A6C98B2" w14:textId="77777777" w:rsidR="004E29C1" w:rsidRPr="00630F7A" w:rsidRDefault="004E29C1" w:rsidP="00D80E43">
            <w:pPr>
              <w:pStyle w:val="TAL"/>
            </w:pPr>
            <w:r w:rsidRPr="00630F7A">
              <w:t xml:space="preserve">        positionVelocity-r17 SEQUENCE {</w:t>
            </w:r>
          </w:p>
        </w:tc>
        <w:tc>
          <w:tcPr>
            <w:tcW w:w="1843" w:type="dxa"/>
            <w:tcBorders>
              <w:top w:val="single" w:sz="4" w:space="0" w:color="auto"/>
              <w:left w:val="single" w:sz="4" w:space="0" w:color="auto"/>
              <w:bottom w:val="single" w:sz="4" w:space="0" w:color="auto"/>
              <w:right w:val="single" w:sz="4" w:space="0" w:color="auto"/>
            </w:tcBorders>
          </w:tcPr>
          <w:p w14:paraId="732AAC11" w14:textId="77777777" w:rsidR="004E29C1" w:rsidRPr="00630F7A" w:rsidRDefault="004E29C1" w:rsidP="00D80E43">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7180C59" w14:textId="77777777" w:rsidR="004E29C1" w:rsidRPr="00630F7A" w:rsidRDefault="004E29C1" w:rsidP="00D80E43">
            <w:pPr>
              <w:pStyle w:val="TAL"/>
            </w:pPr>
          </w:p>
        </w:tc>
        <w:tc>
          <w:tcPr>
            <w:tcW w:w="1108" w:type="dxa"/>
            <w:tcBorders>
              <w:top w:val="single" w:sz="4" w:space="0" w:color="auto"/>
              <w:left w:val="single" w:sz="4" w:space="0" w:color="auto"/>
              <w:bottom w:val="single" w:sz="4" w:space="0" w:color="auto"/>
              <w:right w:val="single" w:sz="4" w:space="0" w:color="auto"/>
            </w:tcBorders>
          </w:tcPr>
          <w:p w14:paraId="009E9C0F" w14:textId="77777777" w:rsidR="004E29C1" w:rsidRPr="00630F7A" w:rsidRDefault="004E29C1" w:rsidP="00D80E43">
            <w:pPr>
              <w:pStyle w:val="TAL"/>
            </w:pPr>
          </w:p>
        </w:tc>
      </w:tr>
      <w:tr w:rsidR="004E29C1" w:rsidRPr="00630F7A" w14:paraId="55D9884F" w14:textId="77777777" w:rsidTr="00A03684">
        <w:tc>
          <w:tcPr>
            <w:tcW w:w="5098" w:type="dxa"/>
            <w:tcBorders>
              <w:top w:val="single" w:sz="4" w:space="0" w:color="auto"/>
              <w:left w:val="single" w:sz="4" w:space="0" w:color="auto"/>
              <w:bottom w:val="single" w:sz="4" w:space="0" w:color="auto"/>
              <w:right w:val="single" w:sz="4" w:space="0" w:color="auto"/>
            </w:tcBorders>
          </w:tcPr>
          <w:p w14:paraId="22F0C83F" w14:textId="77777777" w:rsidR="004E29C1" w:rsidRPr="00630F7A" w:rsidRDefault="004E29C1" w:rsidP="00D80E43">
            <w:pPr>
              <w:pStyle w:val="TAL"/>
            </w:pPr>
            <w:r w:rsidRPr="00630F7A">
              <w:t xml:space="preserve">          positionX-r17</w:t>
            </w:r>
          </w:p>
        </w:tc>
        <w:tc>
          <w:tcPr>
            <w:tcW w:w="1843" w:type="dxa"/>
            <w:tcBorders>
              <w:top w:val="single" w:sz="4" w:space="0" w:color="auto"/>
              <w:left w:val="single" w:sz="4" w:space="0" w:color="auto"/>
              <w:bottom w:val="single" w:sz="4" w:space="0" w:color="auto"/>
              <w:right w:val="single" w:sz="4" w:space="0" w:color="auto"/>
            </w:tcBorders>
            <w:vAlign w:val="bottom"/>
          </w:tcPr>
          <w:p w14:paraId="0A3ECEEA" w14:textId="77777777" w:rsidR="004E29C1" w:rsidRPr="00630F7A" w:rsidRDefault="004E29C1" w:rsidP="00D80E43">
            <w:pPr>
              <w:pStyle w:val="TAL"/>
              <w:rPr>
                <w:lang w:eastAsia="zh-CN"/>
              </w:rPr>
            </w:pPr>
            <w:r w:rsidRPr="00630F7A">
              <w:t>-2550081</w:t>
            </w:r>
          </w:p>
        </w:tc>
        <w:tc>
          <w:tcPr>
            <w:tcW w:w="1701" w:type="dxa"/>
            <w:tcBorders>
              <w:top w:val="single" w:sz="4" w:space="0" w:color="auto"/>
              <w:left w:val="single" w:sz="4" w:space="0" w:color="auto"/>
              <w:bottom w:val="single" w:sz="4" w:space="0" w:color="auto"/>
              <w:right w:val="single" w:sz="4" w:space="0" w:color="auto"/>
            </w:tcBorders>
          </w:tcPr>
          <w:p w14:paraId="26949910" w14:textId="796A5EBE" w:rsidR="004E29C1" w:rsidRPr="006A05DF" w:rsidRDefault="006A05DF" w:rsidP="00D80E43">
            <w:pPr>
              <w:pStyle w:val="TAL"/>
              <w:rPr>
                <w:rFonts w:eastAsiaTheme="minorEastAsia"/>
                <w:lang w:eastAsia="ja-JP"/>
              </w:rPr>
            </w:pPr>
            <w:r w:rsidRPr="006A05DF">
              <w:t>-3315</w:t>
            </w:r>
            <w:r>
              <w:rPr>
                <w:rFonts w:eastAsiaTheme="minorEastAsia" w:hint="eastAsia"/>
                <w:lang w:eastAsia="ja-JP"/>
              </w:rPr>
              <w:t>.</w:t>
            </w:r>
            <w:r w:rsidRPr="006A05DF">
              <w:t>1053</w:t>
            </w:r>
            <w:r>
              <w:rPr>
                <w:rFonts w:eastAsiaTheme="minorEastAsia" w:hint="eastAsia"/>
                <w:lang w:eastAsia="ja-JP"/>
              </w:rPr>
              <w:t xml:space="preserve"> (km)</w:t>
            </w:r>
          </w:p>
        </w:tc>
        <w:tc>
          <w:tcPr>
            <w:tcW w:w="1108" w:type="dxa"/>
            <w:tcBorders>
              <w:top w:val="single" w:sz="4" w:space="0" w:color="auto"/>
              <w:left w:val="single" w:sz="4" w:space="0" w:color="auto"/>
              <w:bottom w:val="single" w:sz="4" w:space="0" w:color="auto"/>
              <w:right w:val="single" w:sz="4" w:space="0" w:color="auto"/>
            </w:tcBorders>
          </w:tcPr>
          <w:p w14:paraId="2DC0BB2D" w14:textId="77777777" w:rsidR="004E29C1" w:rsidRPr="00630F7A" w:rsidRDefault="004E29C1" w:rsidP="00D80E43">
            <w:pPr>
              <w:pStyle w:val="TAL"/>
            </w:pPr>
          </w:p>
        </w:tc>
      </w:tr>
      <w:tr w:rsidR="004E29C1" w:rsidRPr="00630F7A" w14:paraId="67A34809" w14:textId="77777777" w:rsidTr="00A03684">
        <w:tc>
          <w:tcPr>
            <w:tcW w:w="5098" w:type="dxa"/>
            <w:tcBorders>
              <w:top w:val="single" w:sz="4" w:space="0" w:color="auto"/>
              <w:left w:val="single" w:sz="4" w:space="0" w:color="auto"/>
              <w:bottom w:val="single" w:sz="4" w:space="0" w:color="auto"/>
              <w:right w:val="single" w:sz="4" w:space="0" w:color="auto"/>
            </w:tcBorders>
          </w:tcPr>
          <w:p w14:paraId="154F2C2C" w14:textId="77777777" w:rsidR="004E29C1" w:rsidRPr="00630F7A" w:rsidRDefault="004E29C1" w:rsidP="00D80E43">
            <w:pPr>
              <w:pStyle w:val="TAL"/>
            </w:pPr>
            <w:r w:rsidRPr="00630F7A">
              <w:t xml:space="preserve">          positionY-r17</w:t>
            </w:r>
          </w:p>
        </w:tc>
        <w:tc>
          <w:tcPr>
            <w:tcW w:w="1843" w:type="dxa"/>
            <w:tcBorders>
              <w:top w:val="single" w:sz="4" w:space="0" w:color="auto"/>
              <w:left w:val="single" w:sz="4" w:space="0" w:color="auto"/>
              <w:bottom w:val="single" w:sz="4" w:space="0" w:color="auto"/>
              <w:right w:val="single" w:sz="4" w:space="0" w:color="auto"/>
            </w:tcBorders>
            <w:vAlign w:val="bottom"/>
          </w:tcPr>
          <w:p w14:paraId="195E55ED" w14:textId="77777777" w:rsidR="004E29C1" w:rsidRPr="00630F7A" w:rsidRDefault="004E29C1" w:rsidP="00D80E43">
            <w:pPr>
              <w:pStyle w:val="TAL"/>
              <w:rPr>
                <w:lang w:eastAsia="zh-CN"/>
              </w:rPr>
            </w:pPr>
            <w:r w:rsidRPr="00630F7A">
              <w:t>4151097</w:t>
            </w:r>
          </w:p>
        </w:tc>
        <w:tc>
          <w:tcPr>
            <w:tcW w:w="1701" w:type="dxa"/>
            <w:tcBorders>
              <w:top w:val="single" w:sz="4" w:space="0" w:color="auto"/>
              <w:left w:val="single" w:sz="4" w:space="0" w:color="auto"/>
              <w:bottom w:val="single" w:sz="4" w:space="0" w:color="auto"/>
              <w:right w:val="single" w:sz="4" w:space="0" w:color="auto"/>
            </w:tcBorders>
          </w:tcPr>
          <w:p w14:paraId="53131294" w14:textId="68DD1216" w:rsidR="004E29C1" w:rsidRPr="00413F3D" w:rsidRDefault="00413F3D" w:rsidP="00D80E43">
            <w:pPr>
              <w:pStyle w:val="TAL"/>
              <w:rPr>
                <w:rFonts w:eastAsiaTheme="minorEastAsia"/>
                <w:lang w:eastAsia="ja-JP"/>
              </w:rPr>
            </w:pPr>
            <w:r w:rsidRPr="00413F3D">
              <w:t>5396</w:t>
            </w:r>
            <w:r>
              <w:rPr>
                <w:rFonts w:eastAsiaTheme="minorEastAsia" w:hint="eastAsia"/>
                <w:lang w:eastAsia="ja-JP"/>
              </w:rPr>
              <w:t>.</w:t>
            </w:r>
            <w:r w:rsidRPr="00413F3D">
              <w:t>4261</w:t>
            </w:r>
            <w:r>
              <w:rPr>
                <w:rFonts w:eastAsiaTheme="minorEastAsia" w:hint="eastAsia"/>
                <w:lang w:eastAsia="ja-JP"/>
              </w:rPr>
              <w:t xml:space="preserve"> (km)</w:t>
            </w:r>
          </w:p>
        </w:tc>
        <w:tc>
          <w:tcPr>
            <w:tcW w:w="1108" w:type="dxa"/>
            <w:tcBorders>
              <w:top w:val="single" w:sz="4" w:space="0" w:color="auto"/>
              <w:left w:val="single" w:sz="4" w:space="0" w:color="auto"/>
              <w:bottom w:val="single" w:sz="4" w:space="0" w:color="auto"/>
              <w:right w:val="single" w:sz="4" w:space="0" w:color="auto"/>
            </w:tcBorders>
          </w:tcPr>
          <w:p w14:paraId="1DBC9B6C" w14:textId="77777777" w:rsidR="004E29C1" w:rsidRPr="00630F7A" w:rsidRDefault="004E29C1" w:rsidP="00D80E43">
            <w:pPr>
              <w:pStyle w:val="TAL"/>
            </w:pPr>
          </w:p>
        </w:tc>
      </w:tr>
      <w:tr w:rsidR="004E29C1" w:rsidRPr="00630F7A" w14:paraId="5CF6EE81" w14:textId="77777777" w:rsidTr="00A03684">
        <w:tc>
          <w:tcPr>
            <w:tcW w:w="5098" w:type="dxa"/>
            <w:tcBorders>
              <w:top w:val="single" w:sz="4" w:space="0" w:color="auto"/>
              <w:left w:val="single" w:sz="4" w:space="0" w:color="auto"/>
              <w:bottom w:val="single" w:sz="4" w:space="0" w:color="auto"/>
              <w:right w:val="single" w:sz="4" w:space="0" w:color="auto"/>
            </w:tcBorders>
          </w:tcPr>
          <w:p w14:paraId="7E0F7E3F" w14:textId="77777777" w:rsidR="004E29C1" w:rsidRPr="00630F7A" w:rsidRDefault="004E29C1" w:rsidP="00D80E43">
            <w:pPr>
              <w:pStyle w:val="TAL"/>
            </w:pPr>
            <w:r w:rsidRPr="00630F7A">
              <w:t xml:space="preserve">          positionZ-r17</w:t>
            </w:r>
          </w:p>
        </w:tc>
        <w:tc>
          <w:tcPr>
            <w:tcW w:w="1843" w:type="dxa"/>
            <w:tcBorders>
              <w:top w:val="single" w:sz="4" w:space="0" w:color="auto"/>
              <w:left w:val="single" w:sz="4" w:space="0" w:color="auto"/>
              <w:bottom w:val="single" w:sz="4" w:space="0" w:color="auto"/>
              <w:right w:val="single" w:sz="4" w:space="0" w:color="auto"/>
            </w:tcBorders>
            <w:vAlign w:val="bottom"/>
          </w:tcPr>
          <w:p w14:paraId="336B3631" w14:textId="77777777" w:rsidR="004E29C1" w:rsidRPr="00630F7A" w:rsidRDefault="004E29C1" w:rsidP="00D80E43">
            <w:pPr>
              <w:pStyle w:val="TAL"/>
              <w:rPr>
                <w:lang w:eastAsia="zh-CN"/>
              </w:rPr>
            </w:pPr>
            <w:r w:rsidRPr="00630F7A">
              <w:t>2263034</w:t>
            </w:r>
          </w:p>
        </w:tc>
        <w:tc>
          <w:tcPr>
            <w:tcW w:w="1701" w:type="dxa"/>
            <w:tcBorders>
              <w:top w:val="single" w:sz="4" w:space="0" w:color="auto"/>
              <w:left w:val="single" w:sz="4" w:space="0" w:color="auto"/>
              <w:bottom w:val="single" w:sz="4" w:space="0" w:color="auto"/>
              <w:right w:val="single" w:sz="4" w:space="0" w:color="auto"/>
            </w:tcBorders>
          </w:tcPr>
          <w:p w14:paraId="330AC0A8" w14:textId="0CAC8A07" w:rsidR="004E29C1" w:rsidRPr="00A03684" w:rsidRDefault="00A03684" w:rsidP="00D80E43">
            <w:pPr>
              <w:pStyle w:val="TAL"/>
              <w:rPr>
                <w:rFonts w:eastAsiaTheme="minorEastAsia"/>
                <w:lang w:eastAsia="ja-JP"/>
              </w:rPr>
            </w:pPr>
            <w:r w:rsidRPr="00A03684">
              <w:t>2941</w:t>
            </w:r>
            <w:r>
              <w:rPr>
                <w:rFonts w:eastAsiaTheme="minorEastAsia" w:hint="eastAsia"/>
                <w:lang w:eastAsia="ja-JP"/>
              </w:rPr>
              <w:t>.</w:t>
            </w:r>
            <w:r w:rsidRPr="00A03684">
              <w:t>9442</w:t>
            </w:r>
            <w:r>
              <w:rPr>
                <w:rFonts w:eastAsiaTheme="minorEastAsia" w:hint="eastAsia"/>
                <w:lang w:eastAsia="ja-JP"/>
              </w:rPr>
              <w:t xml:space="preserve"> (km)</w:t>
            </w:r>
          </w:p>
        </w:tc>
        <w:tc>
          <w:tcPr>
            <w:tcW w:w="1108" w:type="dxa"/>
            <w:tcBorders>
              <w:top w:val="single" w:sz="4" w:space="0" w:color="auto"/>
              <w:left w:val="single" w:sz="4" w:space="0" w:color="auto"/>
              <w:bottom w:val="single" w:sz="4" w:space="0" w:color="auto"/>
              <w:right w:val="single" w:sz="4" w:space="0" w:color="auto"/>
            </w:tcBorders>
          </w:tcPr>
          <w:p w14:paraId="3E8DB21E" w14:textId="77777777" w:rsidR="004E29C1" w:rsidRPr="00630F7A" w:rsidRDefault="004E29C1" w:rsidP="00D80E43">
            <w:pPr>
              <w:pStyle w:val="TAL"/>
            </w:pPr>
          </w:p>
        </w:tc>
      </w:tr>
      <w:tr w:rsidR="004E29C1" w:rsidRPr="00630F7A" w14:paraId="51A7B93D" w14:textId="77777777" w:rsidTr="00A03684">
        <w:tc>
          <w:tcPr>
            <w:tcW w:w="5098" w:type="dxa"/>
            <w:tcBorders>
              <w:top w:val="single" w:sz="4" w:space="0" w:color="auto"/>
              <w:left w:val="single" w:sz="4" w:space="0" w:color="auto"/>
              <w:bottom w:val="single" w:sz="4" w:space="0" w:color="auto"/>
              <w:right w:val="single" w:sz="4" w:space="0" w:color="auto"/>
            </w:tcBorders>
          </w:tcPr>
          <w:p w14:paraId="0828C141" w14:textId="77777777" w:rsidR="004E29C1" w:rsidRPr="00630F7A" w:rsidRDefault="004E29C1" w:rsidP="00D80E43">
            <w:pPr>
              <w:pStyle w:val="TAL"/>
            </w:pPr>
            <w:r w:rsidRPr="00630F7A">
              <w:t xml:space="preserve">          velocityVX-r17</w:t>
            </w:r>
          </w:p>
        </w:tc>
        <w:tc>
          <w:tcPr>
            <w:tcW w:w="1843" w:type="dxa"/>
            <w:tcBorders>
              <w:top w:val="single" w:sz="4" w:space="0" w:color="auto"/>
              <w:left w:val="single" w:sz="4" w:space="0" w:color="auto"/>
              <w:bottom w:val="single" w:sz="4" w:space="0" w:color="auto"/>
              <w:right w:val="single" w:sz="4" w:space="0" w:color="auto"/>
            </w:tcBorders>
            <w:vAlign w:val="bottom"/>
          </w:tcPr>
          <w:p w14:paraId="1E8A8DCB" w14:textId="77777777" w:rsidR="004E29C1" w:rsidRPr="00630F7A" w:rsidRDefault="004E29C1" w:rsidP="00D80E43">
            <w:pPr>
              <w:pStyle w:val="TAL"/>
              <w:rPr>
                <w:lang w:eastAsia="zh-CN"/>
              </w:rPr>
            </w:pPr>
            <w:r w:rsidRPr="00630F7A">
              <w:t>21970</w:t>
            </w:r>
          </w:p>
        </w:tc>
        <w:tc>
          <w:tcPr>
            <w:tcW w:w="1701" w:type="dxa"/>
            <w:tcBorders>
              <w:top w:val="single" w:sz="4" w:space="0" w:color="auto"/>
              <w:left w:val="single" w:sz="4" w:space="0" w:color="auto"/>
              <w:bottom w:val="single" w:sz="4" w:space="0" w:color="auto"/>
              <w:right w:val="single" w:sz="4" w:space="0" w:color="auto"/>
            </w:tcBorders>
          </w:tcPr>
          <w:p w14:paraId="446E5A8B" w14:textId="34CCB632" w:rsidR="004E29C1" w:rsidRPr="00AD5368" w:rsidRDefault="00AD5368" w:rsidP="00D80E43">
            <w:pPr>
              <w:pStyle w:val="TAL"/>
              <w:rPr>
                <w:rFonts w:eastAsiaTheme="minorEastAsia"/>
                <w:lang w:eastAsia="ja-JP"/>
              </w:rPr>
            </w:pPr>
            <w:r w:rsidRPr="00AD5368">
              <w:t>1</w:t>
            </w:r>
            <w:r>
              <w:rPr>
                <w:rFonts w:eastAsiaTheme="minorEastAsia" w:hint="eastAsia"/>
                <w:lang w:eastAsia="ja-JP"/>
              </w:rPr>
              <w:t>.</w:t>
            </w:r>
            <w:r w:rsidRPr="00AD5368">
              <w:t>31820</w:t>
            </w:r>
            <w:r>
              <w:rPr>
                <w:rFonts w:eastAsiaTheme="minorEastAsia" w:hint="eastAsia"/>
                <w:lang w:eastAsia="ja-JP"/>
              </w:rPr>
              <w:t xml:space="preserve"> (km/s)</w:t>
            </w:r>
          </w:p>
        </w:tc>
        <w:tc>
          <w:tcPr>
            <w:tcW w:w="1108" w:type="dxa"/>
            <w:tcBorders>
              <w:top w:val="single" w:sz="4" w:space="0" w:color="auto"/>
              <w:left w:val="single" w:sz="4" w:space="0" w:color="auto"/>
              <w:bottom w:val="single" w:sz="4" w:space="0" w:color="auto"/>
              <w:right w:val="single" w:sz="4" w:space="0" w:color="auto"/>
            </w:tcBorders>
          </w:tcPr>
          <w:p w14:paraId="5894705E" w14:textId="77777777" w:rsidR="004E29C1" w:rsidRPr="00630F7A" w:rsidRDefault="004E29C1" w:rsidP="00D80E43">
            <w:pPr>
              <w:pStyle w:val="TAL"/>
            </w:pPr>
          </w:p>
        </w:tc>
      </w:tr>
      <w:tr w:rsidR="004E29C1" w:rsidRPr="00630F7A" w14:paraId="589CF1B2" w14:textId="77777777" w:rsidTr="00A03684">
        <w:tc>
          <w:tcPr>
            <w:tcW w:w="5098" w:type="dxa"/>
            <w:tcBorders>
              <w:top w:val="single" w:sz="4" w:space="0" w:color="auto"/>
              <w:left w:val="single" w:sz="4" w:space="0" w:color="auto"/>
              <w:bottom w:val="single" w:sz="4" w:space="0" w:color="auto"/>
              <w:right w:val="single" w:sz="4" w:space="0" w:color="auto"/>
            </w:tcBorders>
          </w:tcPr>
          <w:p w14:paraId="2A7A3300" w14:textId="77777777" w:rsidR="004E29C1" w:rsidRPr="00630F7A" w:rsidRDefault="004E29C1" w:rsidP="00D80E43">
            <w:pPr>
              <w:pStyle w:val="TAL"/>
            </w:pPr>
            <w:r w:rsidRPr="00630F7A">
              <w:t xml:space="preserve">          velocityVY-r17</w:t>
            </w:r>
          </w:p>
        </w:tc>
        <w:tc>
          <w:tcPr>
            <w:tcW w:w="1843" w:type="dxa"/>
            <w:tcBorders>
              <w:top w:val="single" w:sz="4" w:space="0" w:color="auto"/>
              <w:left w:val="single" w:sz="4" w:space="0" w:color="auto"/>
              <w:bottom w:val="single" w:sz="4" w:space="0" w:color="auto"/>
              <w:right w:val="single" w:sz="4" w:space="0" w:color="auto"/>
            </w:tcBorders>
            <w:vAlign w:val="bottom"/>
          </w:tcPr>
          <w:p w14:paraId="2D0358AC" w14:textId="77777777" w:rsidR="004E29C1" w:rsidRPr="00630F7A" w:rsidRDefault="004E29C1" w:rsidP="00D80E43">
            <w:pPr>
              <w:pStyle w:val="TAL"/>
              <w:rPr>
                <w:lang w:eastAsia="zh-CN"/>
              </w:rPr>
            </w:pPr>
            <w:r w:rsidRPr="00630F7A">
              <w:t>-48164</w:t>
            </w:r>
          </w:p>
        </w:tc>
        <w:tc>
          <w:tcPr>
            <w:tcW w:w="1701" w:type="dxa"/>
            <w:tcBorders>
              <w:top w:val="single" w:sz="4" w:space="0" w:color="auto"/>
              <w:left w:val="single" w:sz="4" w:space="0" w:color="auto"/>
              <w:bottom w:val="single" w:sz="4" w:space="0" w:color="auto"/>
              <w:right w:val="single" w:sz="4" w:space="0" w:color="auto"/>
            </w:tcBorders>
          </w:tcPr>
          <w:p w14:paraId="746D97DF" w14:textId="6D8F7C45" w:rsidR="004E29C1" w:rsidRPr="00CB448C" w:rsidRDefault="00CB448C" w:rsidP="00D80E43">
            <w:pPr>
              <w:pStyle w:val="TAL"/>
              <w:rPr>
                <w:rFonts w:eastAsiaTheme="minorEastAsia"/>
                <w:lang w:eastAsia="ja-JP"/>
              </w:rPr>
            </w:pPr>
            <w:r w:rsidRPr="00CB448C">
              <w:t>-2</w:t>
            </w:r>
            <w:r>
              <w:rPr>
                <w:rFonts w:eastAsiaTheme="minorEastAsia" w:hint="eastAsia"/>
                <w:lang w:eastAsia="ja-JP"/>
              </w:rPr>
              <w:t>.</w:t>
            </w:r>
            <w:r w:rsidRPr="00CB448C">
              <w:t>88984</w:t>
            </w:r>
            <w:r>
              <w:rPr>
                <w:rFonts w:eastAsiaTheme="minorEastAsia" w:hint="eastAsia"/>
                <w:lang w:eastAsia="ja-JP"/>
              </w:rPr>
              <w:t xml:space="preserve"> (km/s)</w:t>
            </w:r>
          </w:p>
        </w:tc>
        <w:tc>
          <w:tcPr>
            <w:tcW w:w="1108" w:type="dxa"/>
            <w:tcBorders>
              <w:top w:val="single" w:sz="4" w:space="0" w:color="auto"/>
              <w:left w:val="single" w:sz="4" w:space="0" w:color="auto"/>
              <w:bottom w:val="single" w:sz="4" w:space="0" w:color="auto"/>
              <w:right w:val="single" w:sz="4" w:space="0" w:color="auto"/>
            </w:tcBorders>
          </w:tcPr>
          <w:p w14:paraId="2B683A9A" w14:textId="77777777" w:rsidR="004E29C1" w:rsidRPr="00630F7A" w:rsidRDefault="004E29C1" w:rsidP="00D80E43">
            <w:pPr>
              <w:pStyle w:val="TAL"/>
            </w:pPr>
          </w:p>
        </w:tc>
      </w:tr>
      <w:tr w:rsidR="004E29C1" w:rsidRPr="00630F7A" w14:paraId="6B113BAC" w14:textId="77777777" w:rsidTr="00A03684">
        <w:tc>
          <w:tcPr>
            <w:tcW w:w="5098" w:type="dxa"/>
            <w:tcBorders>
              <w:top w:val="single" w:sz="4" w:space="0" w:color="auto"/>
              <w:left w:val="single" w:sz="4" w:space="0" w:color="auto"/>
              <w:bottom w:val="single" w:sz="4" w:space="0" w:color="auto"/>
              <w:right w:val="single" w:sz="4" w:space="0" w:color="auto"/>
            </w:tcBorders>
          </w:tcPr>
          <w:p w14:paraId="17F12C02" w14:textId="77777777" w:rsidR="004E29C1" w:rsidRPr="00630F7A" w:rsidRDefault="004E29C1" w:rsidP="00D80E43">
            <w:pPr>
              <w:pStyle w:val="TAL"/>
            </w:pPr>
            <w:r w:rsidRPr="00630F7A">
              <w:t xml:space="preserve">          velocityVZ-r17</w:t>
            </w:r>
          </w:p>
        </w:tc>
        <w:tc>
          <w:tcPr>
            <w:tcW w:w="1843" w:type="dxa"/>
            <w:tcBorders>
              <w:top w:val="single" w:sz="4" w:space="0" w:color="auto"/>
              <w:left w:val="single" w:sz="4" w:space="0" w:color="auto"/>
              <w:bottom w:val="single" w:sz="4" w:space="0" w:color="auto"/>
              <w:right w:val="single" w:sz="4" w:space="0" w:color="auto"/>
            </w:tcBorders>
            <w:vAlign w:val="bottom"/>
          </w:tcPr>
          <w:p w14:paraId="1A320340" w14:textId="77777777" w:rsidR="004E29C1" w:rsidRPr="00630F7A" w:rsidRDefault="004E29C1" w:rsidP="00D80E43">
            <w:pPr>
              <w:pStyle w:val="TAL"/>
              <w:rPr>
                <w:lang w:eastAsia="zh-CN"/>
              </w:rPr>
            </w:pPr>
            <w:r w:rsidRPr="00630F7A">
              <w:t>114109</w:t>
            </w:r>
          </w:p>
        </w:tc>
        <w:tc>
          <w:tcPr>
            <w:tcW w:w="1701" w:type="dxa"/>
            <w:tcBorders>
              <w:top w:val="single" w:sz="4" w:space="0" w:color="auto"/>
              <w:left w:val="single" w:sz="4" w:space="0" w:color="auto"/>
              <w:bottom w:val="single" w:sz="4" w:space="0" w:color="auto"/>
              <w:right w:val="single" w:sz="4" w:space="0" w:color="auto"/>
            </w:tcBorders>
          </w:tcPr>
          <w:p w14:paraId="0BB35C69" w14:textId="514FD1CA" w:rsidR="004E29C1" w:rsidRPr="00743155" w:rsidRDefault="00743155" w:rsidP="00D80E43">
            <w:pPr>
              <w:pStyle w:val="TAL"/>
              <w:rPr>
                <w:rFonts w:eastAsiaTheme="minorEastAsia"/>
                <w:lang w:eastAsia="ja-JP"/>
              </w:rPr>
            </w:pPr>
            <w:r w:rsidRPr="00743155">
              <w:t>6</w:t>
            </w:r>
            <w:r>
              <w:rPr>
                <w:rFonts w:eastAsiaTheme="minorEastAsia" w:hint="eastAsia"/>
                <w:lang w:eastAsia="ja-JP"/>
              </w:rPr>
              <w:t>.</w:t>
            </w:r>
            <w:r w:rsidRPr="00743155">
              <w:t>84654</w:t>
            </w:r>
            <w:r>
              <w:rPr>
                <w:rFonts w:eastAsiaTheme="minorEastAsia" w:hint="eastAsia"/>
                <w:lang w:eastAsia="ja-JP"/>
              </w:rPr>
              <w:t xml:space="preserve"> (km/s)</w:t>
            </w:r>
          </w:p>
        </w:tc>
        <w:tc>
          <w:tcPr>
            <w:tcW w:w="1108" w:type="dxa"/>
            <w:tcBorders>
              <w:top w:val="single" w:sz="4" w:space="0" w:color="auto"/>
              <w:left w:val="single" w:sz="4" w:space="0" w:color="auto"/>
              <w:bottom w:val="single" w:sz="4" w:space="0" w:color="auto"/>
              <w:right w:val="single" w:sz="4" w:space="0" w:color="auto"/>
            </w:tcBorders>
          </w:tcPr>
          <w:p w14:paraId="7AECD76C" w14:textId="77777777" w:rsidR="004E29C1" w:rsidRPr="00630F7A" w:rsidRDefault="004E29C1" w:rsidP="00D80E43">
            <w:pPr>
              <w:pStyle w:val="TAL"/>
            </w:pPr>
          </w:p>
        </w:tc>
      </w:tr>
      <w:tr w:rsidR="004E29C1" w:rsidRPr="00630F7A" w14:paraId="1104A111" w14:textId="77777777" w:rsidTr="00A03684">
        <w:tc>
          <w:tcPr>
            <w:tcW w:w="5098" w:type="dxa"/>
            <w:tcBorders>
              <w:top w:val="single" w:sz="4" w:space="0" w:color="auto"/>
              <w:left w:val="single" w:sz="4" w:space="0" w:color="auto"/>
              <w:bottom w:val="single" w:sz="4" w:space="0" w:color="auto"/>
              <w:right w:val="single" w:sz="4" w:space="0" w:color="auto"/>
            </w:tcBorders>
          </w:tcPr>
          <w:p w14:paraId="0F2B35FD" w14:textId="77777777" w:rsidR="004E29C1" w:rsidRPr="00630F7A" w:rsidRDefault="004E29C1" w:rsidP="00D80E43">
            <w:pPr>
              <w:pStyle w:val="TAL"/>
            </w:pPr>
            <w:r w:rsidRPr="00630F7A">
              <w:t xml:space="preserve">        }</w:t>
            </w:r>
          </w:p>
        </w:tc>
        <w:tc>
          <w:tcPr>
            <w:tcW w:w="1843" w:type="dxa"/>
            <w:tcBorders>
              <w:top w:val="single" w:sz="4" w:space="0" w:color="auto"/>
              <w:left w:val="single" w:sz="4" w:space="0" w:color="auto"/>
              <w:bottom w:val="single" w:sz="4" w:space="0" w:color="auto"/>
              <w:right w:val="single" w:sz="4" w:space="0" w:color="auto"/>
            </w:tcBorders>
          </w:tcPr>
          <w:p w14:paraId="07C2F22C" w14:textId="77777777" w:rsidR="004E29C1" w:rsidRPr="00630F7A" w:rsidRDefault="004E29C1" w:rsidP="00D80E43">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CD12B7E" w14:textId="77777777" w:rsidR="004E29C1" w:rsidRPr="00630F7A" w:rsidRDefault="004E29C1" w:rsidP="00D80E43">
            <w:pPr>
              <w:pStyle w:val="TAL"/>
            </w:pPr>
          </w:p>
        </w:tc>
        <w:tc>
          <w:tcPr>
            <w:tcW w:w="1108" w:type="dxa"/>
            <w:tcBorders>
              <w:top w:val="single" w:sz="4" w:space="0" w:color="auto"/>
              <w:left w:val="single" w:sz="4" w:space="0" w:color="auto"/>
              <w:bottom w:val="single" w:sz="4" w:space="0" w:color="auto"/>
              <w:right w:val="single" w:sz="4" w:space="0" w:color="auto"/>
            </w:tcBorders>
          </w:tcPr>
          <w:p w14:paraId="5F7E72BD" w14:textId="77777777" w:rsidR="004E29C1" w:rsidRPr="00630F7A" w:rsidRDefault="004E29C1" w:rsidP="00D80E43">
            <w:pPr>
              <w:pStyle w:val="TAL"/>
            </w:pPr>
          </w:p>
        </w:tc>
      </w:tr>
      <w:tr w:rsidR="004E29C1" w:rsidRPr="00630F7A" w14:paraId="0500F719" w14:textId="77777777" w:rsidTr="00A03684">
        <w:tc>
          <w:tcPr>
            <w:tcW w:w="5098" w:type="dxa"/>
            <w:tcBorders>
              <w:top w:val="single" w:sz="4" w:space="0" w:color="auto"/>
              <w:left w:val="single" w:sz="4" w:space="0" w:color="auto"/>
              <w:bottom w:val="single" w:sz="4" w:space="0" w:color="auto"/>
              <w:right w:val="single" w:sz="4" w:space="0" w:color="auto"/>
            </w:tcBorders>
          </w:tcPr>
          <w:p w14:paraId="79A3CBEF" w14:textId="77777777" w:rsidR="004E29C1" w:rsidRPr="00630F7A" w:rsidRDefault="004E29C1" w:rsidP="00D80E43">
            <w:pPr>
              <w:pStyle w:val="TAL"/>
            </w:pPr>
            <w:r w:rsidRPr="00630F7A">
              <w:t xml:space="preserve">     }</w:t>
            </w:r>
          </w:p>
        </w:tc>
        <w:tc>
          <w:tcPr>
            <w:tcW w:w="1843" w:type="dxa"/>
            <w:tcBorders>
              <w:top w:val="single" w:sz="4" w:space="0" w:color="auto"/>
              <w:left w:val="single" w:sz="4" w:space="0" w:color="auto"/>
              <w:bottom w:val="single" w:sz="4" w:space="0" w:color="auto"/>
              <w:right w:val="single" w:sz="4" w:space="0" w:color="auto"/>
            </w:tcBorders>
          </w:tcPr>
          <w:p w14:paraId="1BD389F6" w14:textId="77777777" w:rsidR="004E29C1" w:rsidRPr="00630F7A" w:rsidRDefault="004E29C1" w:rsidP="00D80E43">
            <w:pPr>
              <w:pStyle w:val="TAL"/>
            </w:pPr>
          </w:p>
        </w:tc>
        <w:tc>
          <w:tcPr>
            <w:tcW w:w="1701" w:type="dxa"/>
            <w:tcBorders>
              <w:top w:val="single" w:sz="4" w:space="0" w:color="auto"/>
              <w:left w:val="single" w:sz="4" w:space="0" w:color="auto"/>
              <w:bottom w:val="single" w:sz="4" w:space="0" w:color="auto"/>
              <w:right w:val="single" w:sz="4" w:space="0" w:color="auto"/>
            </w:tcBorders>
          </w:tcPr>
          <w:p w14:paraId="1D6058D8" w14:textId="77777777" w:rsidR="004E29C1" w:rsidRPr="00630F7A" w:rsidRDefault="004E29C1" w:rsidP="00D80E43">
            <w:pPr>
              <w:pStyle w:val="TAL"/>
            </w:pPr>
          </w:p>
        </w:tc>
        <w:tc>
          <w:tcPr>
            <w:tcW w:w="1108" w:type="dxa"/>
            <w:tcBorders>
              <w:top w:val="single" w:sz="4" w:space="0" w:color="auto"/>
              <w:left w:val="single" w:sz="4" w:space="0" w:color="auto"/>
              <w:bottom w:val="single" w:sz="4" w:space="0" w:color="auto"/>
              <w:right w:val="single" w:sz="4" w:space="0" w:color="auto"/>
            </w:tcBorders>
          </w:tcPr>
          <w:p w14:paraId="143D0BF8" w14:textId="77777777" w:rsidR="004E29C1" w:rsidRPr="00630F7A" w:rsidRDefault="004E29C1" w:rsidP="00D80E43">
            <w:pPr>
              <w:pStyle w:val="TAL"/>
            </w:pPr>
          </w:p>
        </w:tc>
      </w:tr>
      <w:tr w:rsidR="004E29C1" w:rsidRPr="00630F7A" w14:paraId="3BC7E50D" w14:textId="77777777" w:rsidTr="00A03684">
        <w:tc>
          <w:tcPr>
            <w:tcW w:w="5098" w:type="dxa"/>
            <w:tcBorders>
              <w:top w:val="single" w:sz="4" w:space="0" w:color="auto"/>
              <w:left w:val="single" w:sz="4" w:space="0" w:color="auto"/>
              <w:bottom w:val="single" w:sz="4" w:space="0" w:color="auto"/>
              <w:right w:val="single" w:sz="4" w:space="0" w:color="auto"/>
            </w:tcBorders>
          </w:tcPr>
          <w:p w14:paraId="111430EF" w14:textId="77777777" w:rsidR="004E29C1" w:rsidRPr="00630F7A" w:rsidRDefault="004E29C1" w:rsidP="00D80E43">
            <w:pPr>
              <w:pStyle w:val="TAL"/>
            </w:pPr>
            <w:r w:rsidRPr="00630F7A">
              <w:t xml:space="preserve">  }</w:t>
            </w:r>
          </w:p>
        </w:tc>
        <w:tc>
          <w:tcPr>
            <w:tcW w:w="1843" w:type="dxa"/>
            <w:tcBorders>
              <w:top w:val="single" w:sz="4" w:space="0" w:color="auto"/>
              <w:left w:val="single" w:sz="4" w:space="0" w:color="auto"/>
              <w:bottom w:val="single" w:sz="4" w:space="0" w:color="auto"/>
              <w:right w:val="single" w:sz="4" w:space="0" w:color="auto"/>
            </w:tcBorders>
          </w:tcPr>
          <w:p w14:paraId="4EA5F2CD" w14:textId="77777777" w:rsidR="004E29C1" w:rsidRPr="00630F7A" w:rsidRDefault="004E29C1" w:rsidP="00D80E43">
            <w:pPr>
              <w:pStyle w:val="TAL"/>
            </w:pPr>
          </w:p>
        </w:tc>
        <w:tc>
          <w:tcPr>
            <w:tcW w:w="1701" w:type="dxa"/>
            <w:tcBorders>
              <w:top w:val="single" w:sz="4" w:space="0" w:color="auto"/>
              <w:left w:val="single" w:sz="4" w:space="0" w:color="auto"/>
              <w:bottom w:val="single" w:sz="4" w:space="0" w:color="auto"/>
              <w:right w:val="single" w:sz="4" w:space="0" w:color="auto"/>
            </w:tcBorders>
          </w:tcPr>
          <w:p w14:paraId="4F60823B" w14:textId="77777777" w:rsidR="004E29C1" w:rsidRPr="00630F7A" w:rsidRDefault="004E29C1" w:rsidP="00D80E43">
            <w:pPr>
              <w:pStyle w:val="TAL"/>
            </w:pPr>
          </w:p>
        </w:tc>
        <w:tc>
          <w:tcPr>
            <w:tcW w:w="1108" w:type="dxa"/>
            <w:tcBorders>
              <w:top w:val="single" w:sz="4" w:space="0" w:color="auto"/>
              <w:left w:val="single" w:sz="4" w:space="0" w:color="auto"/>
              <w:bottom w:val="single" w:sz="4" w:space="0" w:color="auto"/>
              <w:right w:val="single" w:sz="4" w:space="0" w:color="auto"/>
            </w:tcBorders>
          </w:tcPr>
          <w:p w14:paraId="4470F085" w14:textId="77777777" w:rsidR="004E29C1" w:rsidRPr="00630F7A" w:rsidRDefault="004E29C1" w:rsidP="00D80E43">
            <w:pPr>
              <w:pStyle w:val="TAL"/>
            </w:pPr>
          </w:p>
        </w:tc>
      </w:tr>
      <w:tr w:rsidR="004E29C1" w:rsidRPr="00630F7A" w14:paraId="219D208C" w14:textId="77777777" w:rsidTr="00A03684">
        <w:tc>
          <w:tcPr>
            <w:tcW w:w="5098" w:type="dxa"/>
            <w:tcBorders>
              <w:top w:val="single" w:sz="4" w:space="0" w:color="auto"/>
              <w:left w:val="single" w:sz="4" w:space="0" w:color="auto"/>
              <w:bottom w:val="single" w:sz="4" w:space="0" w:color="auto"/>
              <w:right w:val="single" w:sz="4" w:space="0" w:color="auto"/>
            </w:tcBorders>
            <w:hideMark/>
          </w:tcPr>
          <w:p w14:paraId="7EAAE92D" w14:textId="77777777" w:rsidR="004E29C1" w:rsidRPr="00630F7A" w:rsidRDefault="004E29C1" w:rsidP="00D80E43">
            <w:pPr>
              <w:pStyle w:val="TAL"/>
            </w:pPr>
            <w:r w:rsidRPr="00630F7A">
              <w:t>}</w:t>
            </w:r>
          </w:p>
        </w:tc>
        <w:tc>
          <w:tcPr>
            <w:tcW w:w="1843" w:type="dxa"/>
            <w:tcBorders>
              <w:top w:val="single" w:sz="4" w:space="0" w:color="auto"/>
              <w:left w:val="single" w:sz="4" w:space="0" w:color="auto"/>
              <w:bottom w:val="single" w:sz="4" w:space="0" w:color="auto"/>
              <w:right w:val="single" w:sz="4" w:space="0" w:color="auto"/>
            </w:tcBorders>
          </w:tcPr>
          <w:p w14:paraId="7DC07228" w14:textId="77777777" w:rsidR="004E29C1" w:rsidRPr="00630F7A" w:rsidRDefault="004E29C1" w:rsidP="00D80E43">
            <w:pPr>
              <w:pStyle w:val="TAL"/>
            </w:pPr>
          </w:p>
        </w:tc>
        <w:tc>
          <w:tcPr>
            <w:tcW w:w="1701" w:type="dxa"/>
            <w:tcBorders>
              <w:top w:val="single" w:sz="4" w:space="0" w:color="auto"/>
              <w:left w:val="single" w:sz="4" w:space="0" w:color="auto"/>
              <w:bottom w:val="single" w:sz="4" w:space="0" w:color="auto"/>
              <w:right w:val="single" w:sz="4" w:space="0" w:color="auto"/>
            </w:tcBorders>
          </w:tcPr>
          <w:p w14:paraId="5AE870D3" w14:textId="77777777" w:rsidR="004E29C1" w:rsidRPr="00630F7A" w:rsidRDefault="004E29C1" w:rsidP="00D80E43">
            <w:pPr>
              <w:pStyle w:val="TAL"/>
            </w:pPr>
          </w:p>
        </w:tc>
        <w:tc>
          <w:tcPr>
            <w:tcW w:w="1108" w:type="dxa"/>
            <w:tcBorders>
              <w:top w:val="single" w:sz="4" w:space="0" w:color="auto"/>
              <w:left w:val="single" w:sz="4" w:space="0" w:color="auto"/>
              <w:bottom w:val="single" w:sz="4" w:space="0" w:color="auto"/>
              <w:right w:val="single" w:sz="4" w:space="0" w:color="auto"/>
            </w:tcBorders>
          </w:tcPr>
          <w:p w14:paraId="223D3814" w14:textId="77777777" w:rsidR="004E29C1" w:rsidRPr="00630F7A" w:rsidRDefault="004E29C1" w:rsidP="00D80E43">
            <w:pPr>
              <w:pStyle w:val="TAL"/>
            </w:pPr>
          </w:p>
        </w:tc>
      </w:tr>
      <w:tr w:rsidR="004E29C1" w:rsidRPr="00630F7A" w14:paraId="3EDCA03D" w14:textId="77777777" w:rsidTr="00D80E43">
        <w:tc>
          <w:tcPr>
            <w:tcW w:w="9750" w:type="dxa"/>
            <w:gridSpan w:val="4"/>
            <w:tcBorders>
              <w:top w:val="single" w:sz="4" w:space="0" w:color="auto"/>
              <w:left w:val="single" w:sz="4" w:space="0" w:color="auto"/>
              <w:bottom w:val="single" w:sz="4" w:space="0" w:color="auto"/>
              <w:right w:val="single" w:sz="4" w:space="0" w:color="auto"/>
            </w:tcBorders>
          </w:tcPr>
          <w:p w14:paraId="23F66710" w14:textId="77777777" w:rsidR="004E29C1" w:rsidRPr="00630F7A" w:rsidRDefault="004E29C1" w:rsidP="00D80E43">
            <w:pPr>
              <w:pStyle w:val="TAN"/>
            </w:pPr>
            <w:r w:rsidRPr="00630F7A">
              <w:t>NOTE 1:</w:t>
            </w:r>
            <w:r w:rsidRPr="00630F7A">
              <w:tab/>
              <w:t xml:space="preserve">Satellite-UE elevation angle equal to 89.61 degrees, one-way delay equal to 2.03 </w:t>
            </w:r>
            <w:proofErr w:type="spellStart"/>
            <w:r w:rsidRPr="00630F7A">
              <w:t>ms</w:t>
            </w:r>
            <w:proofErr w:type="spellEnd"/>
            <w:r w:rsidRPr="00630F7A">
              <w:t xml:space="preserve"> and Doppler equal to 0.013 ppm</w:t>
            </w:r>
          </w:p>
        </w:tc>
      </w:tr>
    </w:tbl>
    <w:p w14:paraId="52E302D9" w14:textId="77777777" w:rsidR="006C433E" w:rsidRDefault="006C433E" w:rsidP="006C433E">
      <w:pPr>
        <w:spacing w:before="120" w:after="120"/>
        <w:rPr>
          <w:rFonts w:eastAsia="ＭＳ 明朝"/>
          <w:b/>
          <w:iCs/>
          <w:lang w:val="en-US" w:eastAsia="ja-JP"/>
        </w:rPr>
      </w:pPr>
    </w:p>
    <w:p w14:paraId="69F12555" w14:textId="77777777" w:rsidR="006C433E" w:rsidRPr="00101E2A" w:rsidRDefault="006C433E" w:rsidP="006C433E">
      <w:pPr>
        <w:rPr>
          <w:rFonts w:eastAsia="游明朝"/>
          <w:lang w:val="en-US" w:eastAsia="ja-JP"/>
        </w:rPr>
      </w:pPr>
      <w:r w:rsidRPr="00244DA6">
        <w:rPr>
          <w:lang w:val="en-US"/>
        </w:rPr>
        <w:t>UE location (TS 38.508-1)</w:t>
      </w:r>
    </w:p>
    <w:tbl>
      <w:tblPr>
        <w:tblStyle w:val="aff2"/>
        <w:tblW w:w="0" w:type="auto"/>
        <w:tblLook w:val="04A0" w:firstRow="1" w:lastRow="0" w:firstColumn="1" w:lastColumn="0" w:noHBand="0" w:noVBand="1"/>
      </w:tblPr>
      <w:tblGrid>
        <w:gridCol w:w="9629"/>
      </w:tblGrid>
      <w:tr w:rsidR="006C433E" w:rsidRPr="000B5077" w14:paraId="17FB7D02" w14:textId="77777777" w:rsidTr="00D80E43">
        <w:tc>
          <w:tcPr>
            <w:tcW w:w="9629" w:type="dxa"/>
          </w:tcPr>
          <w:p w14:paraId="63321A4C" w14:textId="77777777" w:rsidR="006C433E" w:rsidRPr="000B60EE" w:rsidRDefault="006C433E" w:rsidP="00D80E43">
            <w:pPr>
              <w:pStyle w:val="30"/>
              <w:rPr>
                <w:lang w:val="en-US"/>
              </w:rPr>
            </w:pPr>
            <w:r w:rsidRPr="000B60EE">
              <w:rPr>
                <w:lang w:val="en-US"/>
              </w:rPr>
              <w:t>5.6.1</w:t>
            </w:r>
            <w:r w:rsidRPr="000B60EE">
              <w:rPr>
                <w:lang w:val="en-US"/>
              </w:rPr>
              <w:tab/>
              <w:t>UE location</w:t>
            </w:r>
          </w:p>
          <w:p w14:paraId="1427CF72" w14:textId="77777777" w:rsidR="006C433E" w:rsidRPr="000B60EE" w:rsidRDefault="006C433E" w:rsidP="00D80E43">
            <w:r w:rsidRPr="000B60EE">
              <w:t>UE shall determine its location during the test using any of the following means.</w:t>
            </w:r>
          </w:p>
          <w:p w14:paraId="564E093A" w14:textId="77777777" w:rsidR="006C433E" w:rsidRPr="000B60EE" w:rsidRDefault="006C433E" w:rsidP="00D80E43">
            <w:pPr>
              <w:pStyle w:val="B1"/>
            </w:pPr>
            <w:r w:rsidRPr="000B60EE">
              <w:t>1.</w:t>
            </w:r>
            <w:r w:rsidRPr="000B60EE">
              <w:tab/>
              <w:t>UE location for the test shall be provided to the UE via pre-configured means. During the test the UE location is not expected to change unless explicitly stated as a requirement for the test.</w:t>
            </w:r>
          </w:p>
          <w:p w14:paraId="0AC4D47C" w14:textId="77777777" w:rsidR="006C433E" w:rsidRPr="000B60EE" w:rsidRDefault="006C433E" w:rsidP="00D80E43">
            <w:pPr>
              <w:pStyle w:val="B1"/>
            </w:pPr>
            <w:r w:rsidRPr="000B60EE">
              <w:t>2.</w:t>
            </w:r>
            <w:r w:rsidRPr="000B60EE">
              <w:tab/>
              <w:t>Other options such as providing UE location via AT command are not precluded.</w:t>
            </w:r>
          </w:p>
          <w:p w14:paraId="3C18476E" w14:textId="77777777" w:rsidR="006C433E" w:rsidRPr="000B60EE" w:rsidRDefault="006C433E" w:rsidP="00D80E43">
            <w:pPr>
              <w:pStyle w:val="B1"/>
              <w:ind w:left="0" w:firstLine="0"/>
            </w:pPr>
            <w:r w:rsidRPr="000B60EE">
              <w:t xml:space="preserve">UE location provided to the UE before the start of the test is as follows for RF Tx/Rx and DEMOD test cases for both GSO and NGSO config is as follows: </w:t>
            </w:r>
          </w:p>
          <w:p w14:paraId="0A790B26" w14:textId="77777777" w:rsidR="006C433E" w:rsidRPr="000B60EE" w:rsidRDefault="006C433E" w:rsidP="00D80E43">
            <w:pPr>
              <w:pStyle w:val="B1"/>
              <w:ind w:left="0" w:firstLine="0"/>
            </w:pPr>
            <w:r w:rsidRPr="000B60EE">
              <w:t>Longitude: 121.56076999</w:t>
            </w:r>
          </w:p>
          <w:p w14:paraId="60AD6F85" w14:textId="77777777" w:rsidR="006C433E" w:rsidRPr="000B60EE" w:rsidRDefault="006C433E" w:rsidP="00D80E43">
            <w:pPr>
              <w:pStyle w:val="B1"/>
              <w:ind w:left="0" w:firstLine="0"/>
            </w:pPr>
            <w:r w:rsidRPr="000B60EE">
              <w:t>Latitude: 25.08439333 (NGSO satellites), 55.0 (GSO satellites)</w:t>
            </w:r>
          </w:p>
          <w:p w14:paraId="789C1C6D" w14:textId="77777777" w:rsidR="006C433E" w:rsidRPr="000B5077" w:rsidRDefault="006C433E" w:rsidP="00D80E43">
            <w:pPr>
              <w:pStyle w:val="B1"/>
              <w:ind w:left="0" w:firstLine="0"/>
            </w:pPr>
            <w:r w:rsidRPr="000B60EE">
              <w:t>Altitude: 0</w:t>
            </w:r>
          </w:p>
        </w:tc>
      </w:tr>
    </w:tbl>
    <w:p w14:paraId="25F76F80" w14:textId="77777777" w:rsidR="006C433E" w:rsidRDefault="006C433E" w:rsidP="006C433E">
      <w:pPr>
        <w:rPr>
          <w:rFonts w:eastAsia="游明朝"/>
          <w:lang w:eastAsia="ja-JP"/>
        </w:rPr>
      </w:pPr>
    </w:p>
    <w:p w14:paraId="6E195F40" w14:textId="491D148F" w:rsidR="00695038" w:rsidRDefault="00695038" w:rsidP="00695038">
      <w:pPr>
        <w:ind w:firstLineChars="50" w:firstLine="100"/>
        <w:rPr>
          <w:rFonts w:eastAsia="游明朝"/>
          <w:lang w:eastAsia="ja-JP"/>
        </w:rPr>
      </w:pPr>
      <w:r>
        <w:rPr>
          <w:rFonts w:eastAsia="游明朝" w:hint="eastAsia"/>
          <w:lang w:eastAsia="ja-JP"/>
        </w:rPr>
        <w:t xml:space="preserve">The position and velocity of the satellite described in ECEF Frame need to be converted based on the definitions in TS 38.331 as </w:t>
      </w:r>
      <w:proofErr w:type="spellStart"/>
      <w:r w:rsidRPr="000B4101">
        <w:rPr>
          <w:rFonts w:eastAsia="游明朝" w:hint="eastAsia"/>
          <w:i/>
          <w:iCs/>
          <w:lang w:eastAsia="ja-JP"/>
        </w:rPr>
        <w:t>EphemerisInfo</w:t>
      </w:r>
      <w:proofErr w:type="spellEnd"/>
      <w:r>
        <w:rPr>
          <w:rFonts w:eastAsia="游明朝" w:hint="eastAsia"/>
          <w:lang w:eastAsia="ja-JP"/>
        </w:rPr>
        <w:t xml:space="preserve"> field descriptions.</w:t>
      </w:r>
    </w:p>
    <w:tbl>
      <w:tblPr>
        <w:tblStyle w:val="aff2"/>
        <w:tblW w:w="0" w:type="auto"/>
        <w:tblLook w:val="04A0" w:firstRow="1" w:lastRow="0" w:firstColumn="1" w:lastColumn="0" w:noHBand="0" w:noVBand="1"/>
      </w:tblPr>
      <w:tblGrid>
        <w:gridCol w:w="9631"/>
      </w:tblGrid>
      <w:tr w:rsidR="00695038" w14:paraId="5AC5E625" w14:textId="77777777" w:rsidTr="00D80E43">
        <w:tc>
          <w:tcPr>
            <w:tcW w:w="9631" w:type="dxa"/>
          </w:tcPr>
          <w:p w14:paraId="5E681A4D" w14:textId="77777777" w:rsidR="00695038" w:rsidRPr="00456C25" w:rsidRDefault="00695038" w:rsidP="00D80E43">
            <w:pPr>
              <w:keepNext/>
              <w:keepLines/>
              <w:spacing w:after="0"/>
              <w:jc w:val="center"/>
              <w:rPr>
                <w:rFonts w:ascii="Arial" w:hAnsi="Arial"/>
                <w:b/>
                <w:bCs/>
                <w:i/>
                <w:iCs/>
                <w:kern w:val="2"/>
                <w:sz w:val="18"/>
                <w:lang w:eastAsia="zh-CN"/>
              </w:rPr>
            </w:pPr>
            <w:proofErr w:type="spellStart"/>
            <w:r w:rsidRPr="00B67B78">
              <w:rPr>
                <w:i/>
                <w:lang w:eastAsia="zh-CN"/>
              </w:rPr>
              <w:t>EphemerisInfo</w:t>
            </w:r>
            <w:proofErr w:type="spellEnd"/>
            <w:r w:rsidRPr="00B67B78">
              <w:rPr>
                <w:szCs w:val="22"/>
                <w:lang w:eastAsia="sv-SE"/>
              </w:rPr>
              <w:t xml:space="preserve"> field descriptions</w:t>
            </w:r>
          </w:p>
        </w:tc>
      </w:tr>
      <w:tr w:rsidR="00695038" w14:paraId="1BD8D3D3" w14:textId="77777777" w:rsidTr="00D80E43">
        <w:tc>
          <w:tcPr>
            <w:tcW w:w="9631" w:type="dxa"/>
          </w:tcPr>
          <w:p w14:paraId="751B020A" w14:textId="77777777" w:rsidR="00695038" w:rsidRPr="00456C25" w:rsidRDefault="00695038" w:rsidP="00D80E43">
            <w:pPr>
              <w:keepNext/>
              <w:keepLines/>
              <w:spacing w:after="0"/>
              <w:rPr>
                <w:rFonts w:ascii="Arial" w:hAnsi="Arial"/>
                <w:b/>
                <w:bCs/>
                <w:i/>
                <w:iCs/>
                <w:sz w:val="18"/>
                <w:lang w:eastAsia="zh-CN"/>
              </w:rPr>
            </w:pPr>
            <w:proofErr w:type="spellStart"/>
            <w:r w:rsidRPr="00456C25">
              <w:rPr>
                <w:rFonts w:ascii="Arial" w:hAnsi="Arial"/>
                <w:b/>
                <w:bCs/>
                <w:i/>
                <w:iCs/>
                <w:kern w:val="2"/>
                <w:sz w:val="18"/>
                <w:lang w:eastAsia="zh-CN"/>
              </w:rPr>
              <w:t>positionX</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positionY</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positionZ</w:t>
            </w:r>
            <w:proofErr w:type="spellEnd"/>
          </w:p>
          <w:p w14:paraId="282A295A" w14:textId="77777777" w:rsidR="00695038" w:rsidRPr="00456C25" w:rsidRDefault="00695038" w:rsidP="00D80E43">
            <w:pPr>
              <w:keepNext/>
              <w:keepLines/>
              <w:spacing w:after="0"/>
              <w:rPr>
                <w:rFonts w:ascii="Arial" w:hAnsi="Arial"/>
                <w:sz w:val="18"/>
                <w:lang w:eastAsia="zh-CN"/>
              </w:rPr>
            </w:pPr>
            <w:r w:rsidRPr="00456C25">
              <w:rPr>
                <w:rFonts w:ascii="Arial" w:hAnsi="Arial"/>
                <w:sz w:val="18"/>
                <w:lang w:eastAsia="zh-CN"/>
              </w:rPr>
              <w:t>X, Y, Z coordinate of satellite position state vector in ECEF. Unit is meter.</w:t>
            </w:r>
          </w:p>
          <w:p w14:paraId="748134F0" w14:textId="77777777" w:rsidR="00695038" w:rsidRDefault="00695038" w:rsidP="00D80E43">
            <w:pPr>
              <w:rPr>
                <w:rFonts w:eastAsia="游明朝"/>
                <w:lang w:eastAsia="ja-JP"/>
              </w:rPr>
            </w:pPr>
            <w:r w:rsidRPr="00456C25">
              <w:rPr>
                <w:lang w:eastAsia="zh-CN"/>
              </w:rPr>
              <w:t>Step of 1.3 m. Actual value = field value * 1.3.</w:t>
            </w:r>
          </w:p>
        </w:tc>
      </w:tr>
      <w:tr w:rsidR="00695038" w14:paraId="04484F8E" w14:textId="77777777" w:rsidTr="00D80E43">
        <w:tc>
          <w:tcPr>
            <w:tcW w:w="9631" w:type="dxa"/>
          </w:tcPr>
          <w:p w14:paraId="68430A36" w14:textId="77777777" w:rsidR="00695038" w:rsidRPr="000B7163" w:rsidRDefault="00695038" w:rsidP="00D80E43">
            <w:pPr>
              <w:pStyle w:val="TAL"/>
              <w:rPr>
                <w:b/>
                <w:bCs/>
                <w:i/>
                <w:iCs/>
              </w:rPr>
            </w:pPr>
            <w:proofErr w:type="spellStart"/>
            <w:r w:rsidRPr="000B7163">
              <w:rPr>
                <w:b/>
                <w:bCs/>
                <w:i/>
                <w:iCs/>
              </w:rPr>
              <w:t>velocityVX</w:t>
            </w:r>
            <w:proofErr w:type="spellEnd"/>
            <w:r w:rsidRPr="000B7163">
              <w:rPr>
                <w:b/>
                <w:bCs/>
                <w:i/>
                <w:iCs/>
              </w:rPr>
              <w:t xml:space="preserve">, </w:t>
            </w:r>
            <w:proofErr w:type="spellStart"/>
            <w:r w:rsidRPr="000B7163">
              <w:rPr>
                <w:b/>
                <w:bCs/>
                <w:i/>
                <w:iCs/>
              </w:rPr>
              <w:t>velocityVY</w:t>
            </w:r>
            <w:proofErr w:type="spellEnd"/>
            <w:r w:rsidRPr="000B7163">
              <w:rPr>
                <w:b/>
                <w:bCs/>
                <w:i/>
                <w:iCs/>
              </w:rPr>
              <w:t xml:space="preserve">, </w:t>
            </w:r>
            <w:proofErr w:type="spellStart"/>
            <w:r w:rsidRPr="000B7163">
              <w:rPr>
                <w:b/>
                <w:bCs/>
                <w:i/>
                <w:iCs/>
              </w:rPr>
              <w:t>velocityVZ</w:t>
            </w:r>
            <w:proofErr w:type="spellEnd"/>
          </w:p>
          <w:p w14:paraId="6EEB9B2C" w14:textId="77777777" w:rsidR="00695038" w:rsidRPr="000B7163" w:rsidRDefault="00695038" w:rsidP="00D80E43">
            <w:pPr>
              <w:pStyle w:val="TAL"/>
            </w:pPr>
            <w:r w:rsidRPr="000B7163">
              <w:t>X, Y, Z coordinate of satellite velocity state vector in ECEF. Unit is meter/second.</w:t>
            </w:r>
          </w:p>
          <w:p w14:paraId="5FACD3DB" w14:textId="77777777" w:rsidR="00695038" w:rsidRDefault="00695038" w:rsidP="00D80E43">
            <w:pPr>
              <w:rPr>
                <w:rFonts w:eastAsia="游明朝"/>
                <w:lang w:eastAsia="ja-JP"/>
              </w:rPr>
            </w:pPr>
            <w:r w:rsidRPr="000B7163">
              <w:t>Step of 0.06 m/s. Actual value = field value * 0.06.</w:t>
            </w:r>
          </w:p>
        </w:tc>
      </w:tr>
    </w:tbl>
    <w:p w14:paraId="6520A9A4" w14:textId="77777777" w:rsidR="00695038" w:rsidRDefault="00695038" w:rsidP="00695038">
      <w:pPr>
        <w:rPr>
          <w:rFonts w:eastAsia="游明朝"/>
          <w:lang w:eastAsia="ja-JP"/>
        </w:rPr>
      </w:pPr>
      <w:r>
        <w:rPr>
          <w:rFonts w:eastAsia="游明朝" w:hint="eastAsia"/>
          <w:lang w:eastAsia="ja-JP"/>
        </w:rPr>
        <w:t>The converted satellite coordinate in ECEF Frame (</w:t>
      </w:r>
      <w:r w:rsidRPr="00A35276">
        <w:rPr>
          <w:rFonts w:eastAsia="游明朝" w:hint="eastAsia"/>
          <w:lang w:eastAsia="ja-JP"/>
        </w:rPr>
        <w:t>X</w:t>
      </w:r>
      <w:r w:rsidRPr="00A35276">
        <w:rPr>
          <w:rFonts w:eastAsia="游明朝"/>
          <w:lang w:eastAsia="ja-JP"/>
        </w:rPr>
        <w:t>_SV</w:t>
      </w:r>
      <w:r w:rsidRPr="00BA01CD">
        <w:rPr>
          <w:rFonts w:eastAsia="游明朝"/>
          <w:lang w:eastAsia="ja-JP"/>
        </w:rPr>
        <w:t>,</w:t>
      </w:r>
      <w:r w:rsidRPr="00A35276">
        <w:rPr>
          <w:rFonts w:eastAsia="游明朝" w:hint="eastAsia"/>
          <w:lang w:eastAsia="ja-JP"/>
        </w:rPr>
        <w:t xml:space="preserve"> Y</w:t>
      </w:r>
      <w:r w:rsidRPr="00A35276">
        <w:rPr>
          <w:rFonts w:eastAsia="游明朝"/>
          <w:lang w:eastAsia="ja-JP"/>
        </w:rPr>
        <w:t>_SV</w:t>
      </w:r>
      <w:r w:rsidRPr="00BA01CD">
        <w:rPr>
          <w:rFonts w:eastAsia="游明朝"/>
          <w:lang w:eastAsia="ja-JP"/>
        </w:rPr>
        <w:t>,</w:t>
      </w:r>
      <w:r w:rsidRPr="00A35276">
        <w:rPr>
          <w:rFonts w:eastAsia="游明朝" w:hint="eastAsia"/>
          <w:lang w:eastAsia="ja-JP"/>
        </w:rPr>
        <w:t xml:space="preserve"> Z</w:t>
      </w:r>
      <w:r w:rsidRPr="00A35276">
        <w:rPr>
          <w:rFonts w:eastAsia="游明朝"/>
          <w:lang w:eastAsia="ja-JP"/>
        </w:rPr>
        <w:t>_SV</w:t>
      </w:r>
      <w:r>
        <w:rPr>
          <w:rFonts w:eastAsia="游明朝" w:hint="eastAsia"/>
          <w:lang w:eastAsia="ja-JP"/>
        </w:rPr>
        <w:t>):</w:t>
      </w:r>
    </w:p>
    <w:p w14:paraId="3118D51E" w14:textId="77777777" w:rsidR="00695038" w:rsidRDefault="00695038" w:rsidP="00695038">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X_SV</w:t>
      </w:r>
      <w:r w:rsidRPr="00BA01CD">
        <w:rPr>
          <w:rFonts w:eastAsia="游明朝"/>
          <w:lang w:eastAsia="ja-JP"/>
        </w:rPr>
        <w:t>,</w:t>
      </w:r>
      <w:r w:rsidRPr="00101E2A">
        <w:rPr>
          <w:rFonts w:eastAsia="游明朝"/>
          <w:lang w:eastAsia="ja-JP"/>
        </w:rPr>
        <w:t xml:space="preserve"> Y_SV</w:t>
      </w:r>
      <w:r w:rsidRPr="00BA01CD">
        <w:rPr>
          <w:rFonts w:eastAsia="游明朝"/>
          <w:lang w:eastAsia="ja-JP"/>
        </w:rPr>
        <w:t>,</w:t>
      </w:r>
      <w:r w:rsidRPr="00101E2A">
        <w:rPr>
          <w:rFonts w:eastAsia="游明朝"/>
          <w:lang w:eastAsia="ja-JP"/>
        </w:rPr>
        <w:t xml:space="preserve"> Z_SV</w:t>
      </w:r>
      <w:r w:rsidRPr="00BA01CD">
        <w:rPr>
          <w:rFonts w:eastAsia="游明朝" w:hint="eastAsia"/>
          <w:lang w:eastAsia="ja-JP"/>
        </w:rPr>
        <w:t xml:space="preserve">) </w:t>
      </w:r>
      <w:r>
        <w:rPr>
          <w:rFonts w:eastAsia="游明朝" w:hint="eastAsia"/>
          <w:lang w:eastAsia="ja-JP"/>
        </w:rPr>
        <w:t xml:space="preserve">= ( </w:t>
      </w:r>
      <w:r w:rsidRPr="00244DA6">
        <w:rPr>
          <w:rFonts w:eastAsia="游明朝"/>
          <w:lang w:eastAsia="ja-JP"/>
        </w:rPr>
        <w:t>-3315105.300000</w:t>
      </w:r>
      <w:r>
        <w:rPr>
          <w:rFonts w:eastAsia="游明朝" w:hint="eastAsia"/>
          <w:lang w:eastAsia="ja-JP"/>
        </w:rPr>
        <w:t xml:space="preserve"> [m], </w:t>
      </w:r>
      <w:r w:rsidRPr="00244DA6">
        <w:rPr>
          <w:rFonts w:eastAsia="游明朝"/>
          <w:lang w:eastAsia="ja-JP"/>
        </w:rPr>
        <w:t>5396426.100000</w:t>
      </w:r>
      <w:r>
        <w:rPr>
          <w:rFonts w:eastAsia="游明朝" w:hint="eastAsia"/>
          <w:lang w:eastAsia="ja-JP"/>
        </w:rPr>
        <w:t xml:space="preserve"> [m], </w:t>
      </w:r>
      <w:r w:rsidRPr="00244DA6">
        <w:rPr>
          <w:rFonts w:eastAsia="游明朝"/>
          <w:lang w:eastAsia="ja-JP"/>
        </w:rPr>
        <w:t>2941944.200000</w:t>
      </w:r>
      <w:r>
        <w:rPr>
          <w:rFonts w:eastAsia="游明朝" w:hint="eastAsia"/>
          <w:lang w:eastAsia="ja-JP"/>
        </w:rPr>
        <w:t xml:space="preserve"> [m])</w:t>
      </w:r>
    </w:p>
    <w:p w14:paraId="20B49FE4" w14:textId="77777777" w:rsidR="00695038" w:rsidRDefault="00695038" w:rsidP="00695038">
      <w:pPr>
        <w:rPr>
          <w:rFonts w:eastAsia="游明朝"/>
          <w:lang w:eastAsia="ja-JP"/>
        </w:rPr>
      </w:pPr>
      <w:r>
        <w:rPr>
          <w:rFonts w:eastAsia="游明朝" w:hint="eastAsia"/>
          <w:lang w:eastAsia="ja-JP"/>
        </w:rPr>
        <w:lastRenderedPageBreak/>
        <w:t xml:space="preserve">The converted satellite velocity in ECEF Frame </w:t>
      </w:r>
      <w:r w:rsidRPr="00BA01CD">
        <w:rPr>
          <w:rFonts w:eastAsia="游明朝" w:hint="eastAsia"/>
          <w:lang w:eastAsia="ja-JP"/>
        </w:rPr>
        <w:t>(</w:t>
      </w:r>
      <w:r w:rsidRPr="00A35276">
        <w:rPr>
          <w:rFonts w:eastAsia="游明朝"/>
          <w:lang w:eastAsia="ja-JP"/>
        </w:rPr>
        <w:t>V</w:t>
      </w:r>
      <w:r>
        <w:rPr>
          <w:rFonts w:eastAsia="游明朝" w:hint="eastAsia"/>
          <w:lang w:eastAsia="ja-JP"/>
        </w:rPr>
        <w:t>X</w:t>
      </w:r>
      <w:r w:rsidRPr="00BA01CD">
        <w:rPr>
          <w:rFonts w:eastAsia="游明朝"/>
          <w:lang w:eastAsia="ja-JP"/>
        </w:rPr>
        <w:t>,</w:t>
      </w:r>
      <w:r w:rsidRPr="00A35276">
        <w:rPr>
          <w:rFonts w:eastAsia="游明朝" w:hint="eastAsia"/>
          <w:lang w:eastAsia="ja-JP"/>
        </w:rPr>
        <w:t xml:space="preserve"> </w:t>
      </w:r>
      <w:r>
        <w:rPr>
          <w:rFonts w:eastAsia="游明朝" w:hint="eastAsia"/>
          <w:lang w:eastAsia="ja-JP"/>
        </w:rPr>
        <w:t>VY</w:t>
      </w:r>
      <w:r w:rsidRPr="00BA01CD">
        <w:rPr>
          <w:rFonts w:eastAsia="游明朝"/>
          <w:lang w:eastAsia="ja-JP"/>
        </w:rPr>
        <w:t>,</w:t>
      </w:r>
      <w:r w:rsidRPr="00A35276">
        <w:rPr>
          <w:rFonts w:eastAsia="游明朝" w:hint="eastAsia"/>
          <w:lang w:eastAsia="ja-JP"/>
        </w:rPr>
        <w:t xml:space="preserve"> </w:t>
      </w:r>
      <w:r>
        <w:rPr>
          <w:rFonts w:eastAsia="游明朝" w:hint="eastAsia"/>
          <w:lang w:eastAsia="ja-JP"/>
        </w:rPr>
        <w:t>VZ</w:t>
      </w:r>
      <w:r w:rsidRPr="00BA01CD">
        <w:rPr>
          <w:rFonts w:eastAsia="游明朝" w:hint="eastAsia"/>
          <w:lang w:eastAsia="ja-JP"/>
        </w:rPr>
        <w:t>)</w:t>
      </w:r>
      <w:r>
        <w:rPr>
          <w:rFonts w:eastAsia="游明朝" w:hint="eastAsia"/>
          <w:lang w:eastAsia="ja-JP"/>
        </w:rPr>
        <w:t>:</w:t>
      </w:r>
    </w:p>
    <w:p w14:paraId="4C66A5F3" w14:textId="77777777" w:rsidR="00695038" w:rsidRDefault="00695038" w:rsidP="00695038">
      <w:pPr>
        <w:ind w:firstLineChars="100" w:firstLine="200"/>
        <w:rPr>
          <w:rFonts w:eastAsia="游明朝"/>
          <w:lang w:eastAsia="ja-JP"/>
        </w:rPr>
      </w:pPr>
      <w:r w:rsidRPr="00BA01CD">
        <w:rPr>
          <w:rFonts w:eastAsia="游明朝" w:hint="eastAsia"/>
          <w:lang w:eastAsia="ja-JP"/>
        </w:rPr>
        <w:t>(</w:t>
      </w:r>
      <w:r w:rsidRPr="00BA01CD">
        <w:rPr>
          <w:rFonts w:eastAsia="游明朝"/>
          <w:lang w:eastAsia="ja-JP"/>
        </w:rPr>
        <w:t>V</w:t>
      </w:r>
      <w:r w:rsidRPr="00101E2A">
        <w:rPr>
          <w:rFonts w:eastAsia="游明朝"/>
          <w:lang w:eastAsia="ja-JP"/>
        </w:rPr>
        <w:t>X</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Y</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Z</w:t>
      </w:r>
      <w:r w:rsidRPr="00BA01CD">
        <w:rPr>
          <w:rFonts w:eastAsia="游明朝" w:hint="eastAsia"/>
          <w:lang w:eastAsia="ja-JP"/>
        </w:rPr>
        <w:t xml:space="preserve">) </w:t>
      </w:r>
      <w:r>
        <w:rPr>
          <w:rFonts w:eastAsia="游明朝" w:hint="eastAsia"/>
          <w:lang w:eastAsia="ja-JP"/>
        </w:rPr>
        <w:t>= (</w:t>
      </w:r>
      <w:r w:rsidRPr="00244DA6">
        <w:rPr>
          <w:rFonts w:eastAsia="游明朝"/>
          <w:lang w:eastAsia="ja-JP"/>
        </w:rPr>
        <w:t>1318.200000</w:t>
      </w:r>
      <w:r>
        <w:rPr>
          <w:rFonts w:eastAsia="游明朝" w:hint="eastAsia"/>
          <w:lang w:eastAsia="ja-JP"/>
        </w:rPr>
        <w:t xml:space="preserve"> [m/s], </w:t>
      </w:r>
      <w:r w:rsidRPr="00244DA6">
        <w:rPr>
          <w:rFonts w:eastAsia="游明朝"/>
          <w:lang w:eastAsia="ja-JP"/>
        </w:rPr>
        <w:t>-2889.840000</w:t>
      </w:r>
      <w:r>
        <w:rPr>
          <w:rFonts w:eastAsia="游明朝" w:hint="eastAsia"/>
          <w:lang w:eastAsia="ja-JP"/>
        </w:rPr>
        <w:t xml:space="preserve"> [m/s], </w:t>
      </w:r>
      <w:r w:rsidRPr="00244DA6">
        <w:rPr>
          <w:rFonts w:eastAsia="游明朝"/>
          <w:lang w:eastAsia="ja-JP"/>
        </w:rPr>
        <w:t>6846.540000</w:t>
      </w:r>
      <w:r>
        <w:rPr>
          <w:rFonts w:eastAsia="游明朝" w:hint="eastAsia"/>
          <w:lang w:eastAsia="ja-JP"/>
        </w:rPr>
        <w:t xml:space="preserve"> [m/s])</w:t>
      </w:r>
    </w:p>
    <w:p w14:paraId="18F936FE" w14:textId="77777777" w:rsidR="00695038" w:rsidRDefault="00695038" w:rsidP="00695038">
      <w:pPr>
        <w:rPr>
          <w:rFonts w:eastAsia="游明朝"/>
          <w:lang w:eastAsia="ja-JP"/>
        </w:rPr>
      </w:pPr>
      <w:r>
        <w:rPr>
          <w:rFonts w:eastAsia="游明朝" w:hint="eastAsia"/>
          <w:lang w:eastAsia="ja-JP"/>
        </w:rPr>
        <w:t xml:space="preserve"> Also, the position of the UE needs to be converted to ECEF Frame by the following equations since the definitions of the UE location in TS 38.508-1 above are described based on the ellipsoidal coordinate system.</w:t>
      </w:r>
    </w:p>
    <w:p w14:paraId="2BBF6E57" w14:textId="53ED7AD2" w:rsidR="00695038" w:rsidRPr="00AE22F1" w:rsidRDefault="00000000" w:rsidP="00695038">
      <w:pPr>
        <w:rPr>
          <w:rFonts w:eastAsia="游明朝"/>
          <w:iCs/>
          <w:lang w:eastAsia="ja-JP"/>
        </w:rPr>
      </w:pPr>
      <m:oMathPara>
        <m:oMath>
          <m:eqArr>
            <m:eqArrPr>
              <m:maxDist m:val="1"/>
              <m:ctrlPr>
                <w:rPr>
                  <w:rFonts w:ascii="Cambria Math" w:eastAsia="游明朝" w:hAnsi="Cambria Math"/>
                  <w:i/>
                  <w:iCs/>
                  <w:lang w:eastAsia="ja-JP"/>
                </w:rPr>
              </m:ctrlPr>
            </m:eqArrPr>
            <m:e>
              <m:d>
                <m:dPr>
                  <m:ctrlPr>
                    <w:rPr>
                      <w:rFonts w:ascii="Cambria Math" w:eastAsia="游明朝" w:hAnsi="Cambria Math"/>
                      <w:i/>
                      <w:iCs/>
                      <w:lang w:eastAsia="ja-JP"/>
                    </w:rPr>
                  </m:ctrlPr>
                </m:dPr>
                <m:e>
                  <m:m>
                    <m:mPr>
                      <m:mcs>
                        <m:mc>
                          <m:mcPr>
                            <m:count m:val="1"/>
                            <m:mcJc m:val="center"/>
                          </m:mcPr>
                        </m:mc>
                      </m:mcs>
                      <m:ctrlPr>
                        <w:rPr>
                          <w:rFonts w:ascii="Cambria Math" w:eastAsia="游明朝" w:hAnsi="Cambria Math"/>
                          <w:i/>
                          <w:iCs/>
                          <w:lang w:eastAsia="ja-JP"/>
                        </w:rPr>
                      </m:ctrlPr>
                    </m:mPr>
                    <m:mr>
                      <m:e>
                        <m:r>
                          <w:rPr>
                            <w:rFonts w:ascii="Cambria Math" w:eastAsia="游明朝" w:hAnsi="Cambria Math"/>
                            <w:lang w:eastAsia="ja-JP"/>
                          </w:rPr>
                          <m:t>x</m:t>
                        </m:r>
                      </m:e>
                    </m:mr>
                    <m:mr>
                      <m:e>
                        <m:r>
                          <w:rPr>
                            <w:rFonts w:ascii="Cambria Math" w:eastAsia="游明朝" w:hAnsi="Cambria Math"/>
                            <w:lang w:eastAsia="ja-JP"/>
                          </w:rPr>
                          <m:t>y</m:t>
                        </m:r>
                      </m:e>
                    </m:mr>
                    <m:mr>
                      <m:e>
                        <m:r>
                          <w:rPr>
                            <w:rFonts w:ascii="Cambria Math" w:eastAsia="游明朝" w:hAnsi="Cambria Math"/>
                            <w:lang w:eastAsia="ja-JP"/>
                          </w:rPr>
                          <m:t>z</m:t>
                        </m:r>
                      </m:e>
                    </m:mr>
                  </m:m>
                </m:e>
              </m:d>
              <m:r>
                <w:rPr>
                  <w:rFonts w:ascii="Cambria Math" w:eastAsia="游明朝" w:hAnsi="Cambria Math"/>
                  <w:lang w:eastAsia="ja-JP"/>
                </w:rPr>
                <m:t>=</m:t>
              </m:r>
              <m:d>
                <m:dPr>
                  <m:ctrlPr>
                    <w:rPr>
                      <w:rFonts w:ascii="Cambria Math" w:eastAsia="游明朝" w:hAnsi="Cambria Math"/>
                      <w:i/>
                      <w:iCs/>
                      <w:lang w:eastAsia="ja-JP"/>
                    </w:rPr>
                  </m:ctrlPr>
                </m:dPr>
                <m:e>
                  <m:m>
                    <m:mPr>
                      <m:mcs>
                        <m:mc>
                          <m:mcPr>
                            <m:count m:val="1"/>
                            <m:mcJc m:val="center"/>
                          </m:mcPr>
                        </m:mc>
                      </m:mcs>
                      <m:ctrlPr>
                        <w:rPr>
                          <w:rFonts w:ascii="Cambria Math" w:eastAsia="游明朝" w:hAnsi="Cambria Math"/>
                          <w:i/>
                          <w:iCs/>
                          <w:lang w:eastAsia="ja-JP"/>
                        </w:rPr>
                      </m:ctrlPr>
                    </m:mPr>
                    <m:mr>
                      <m:e>
                        <m:d>
                          <m:dPr>
                            <m:ctrlPr>
                              <w:rPr>
                                <w:rFonts w:ascii="Cambria Math" w:eastAsia="游明朝" w:hAnsi="Cambria Math"/>
                                <w:i/>
                                <w:iCs/>
                                <w:lang w:eastAsia="ja-JP"/>
                              </w:rPr>
                            </m:ctrlPr>
                          </m:dPr>
                          <m:e>
                            <m:r>
                              <w:rPr>
                                <w:rFonts w:ascii="Cambria Math" w:eastAsia="游明朝" w:hAnsi="Cambria Math"/>
                                <w:lang w:eastAsia="ja-JP"/>
                              </w:rPr>
                              <m:t>N+h</m:t>
                            </m:r>
                          </m:e>
                        </m:d>
                        <m:func>
                          <m:funcPr>
                            <m:ctrlPr>
                              <w:rPr>
                                <w:rFonts w:ascii="Cambria Math" w:eastAsia="游明朝" w:hAnsi="Cambria Math"/>
                                <w:i/>
                                <w:iCs/>
                                <w:lang w:eastAsia="ja-JP"/>
                              </w:rPr>
                            </m:ctrlPr>
                          </m:funcPr>
                          <m:fName>
                            <m:r>
                              <m:rPr>
                                <m:sty m:val="p"/>
                              </m:rPr>
                              <w:rPr>
                                <w:rFonts w:ascii="Cambria Math" w:eastAsia="游明朝" w:hAnsi="Cambria Math"/>
                                <w:lang w:eastAsia="ja-JP"/>
                              </w:rPr>
                              <m:t>cos</m:t>
                            </m:r>
                          </m:fName>
                          <m:e>
                            <m:r>
                              <w:rPr>
                                <w:rFonts w:ascii="Cambria Math" w:eastAsia="游明朝" w:hAnsi="Cambria Math"/>
                                <w:lang w:eastAsia="ja-JP"/>
                              </w:rPr>
                              <m:t>ϕ</m:t>
                            </m:r>
                          </m:e>
                        </m:func>
                        <m:func>
                          <m:funcPr>
                            <m:ctrlPr>
                              <w:rPr>
                                <w:rFonts w:ascii="Cambria Math" w:eastAsia="游明朝" w:hAnsi="Cambria Math"/>
                                <w:i/>
                                <w:iCs/>
                                <w:lang w:eastAsia="ja-JP"/>
                              </w:rPr>
                            </m:ctrlPr>
                          </m:funcPr>
                          <m:fName>
                            <m:r>
                              <m:rPr>
                                <m:sty m:val="p"/>
                              </m:rPr>
                              <w:rPr>
                                <w:rFonts w:ascii="Cambria Math" w:eastAsia="游明朝" w:hAnsi="Cambria Math"/>
                                <w:lang w:eastAsia="ja-JP"/>
                              </w:rPr>
                              <m:t>cos</m:t>
                            </m:r>
                          </m:fName>
                          <m:e>
                            <m:r>
                              <w:rPr>
                                <w:rFonts w:ascii="Cambria Math" w:eastAsia="游明朝" w:hAnsi="Cambria Math"/>
                                <w:lang w:eastAsia="ja-JP"/>
                              </w:rPr>
                              <m:t>λ</m:t>
                            </m:r>
                          </m:e>
                        </m:func>
                      </m:e>
                    </m:mr>
                    <m:mr>
                      <m:e>
                        <m:d>
                          <m:dPr>
                            <m:ctrlPr>
                              <w:rPr>
                                <w:rFonts w:ascii="Cambria Math" w:eastAsia="游明朝" w:hAnsi="Cambria Math"/>
                                <w:i/>
                                <w:iCs/>
                                <w:lang w:eastAsia="ja-JP"/>
                              </w:rPr>
                            </m:ctrlPr>
                          </m:dPr>
                          <m:e>
                            <m:r>
                              <w:rPr>
                                <w:rFonts w:ascii="Cambria Math" w:eastAsia="游明朝" w:hAnsi="Cambria Math"/>
                                <w:lang w:eastAsia="ja-JP"/>
                              </w:rPr>
                              <m:t>N+h</m:t>
                            </m:r>
                          </m:e>
                        </m:d>
                        <m:func>
                          <m:funcPr>
                            <m:ctrlPr>
                              <w:rPr>
                                <w:rFonts w:ascii="Cambria Math" w:eastAsia="游明朝" w:hAnsi="Cambria Math"/>
                                <w:i/>
                                <w:iCs/>
                                <w:lang w:eastAsia="ja-JP"/>
                              </w:rPr>
                            </m:ctrlPr>
                          </m:funcPr>
                          <m:fName>
                            <m:r>
                              <m:rPr>
                                <m:sty m:val="p"/>
                              </m:rPr>
                              <w:rPr>
                                <w:rFonts w:ascii="Cambria Math" w:eastAsia="游明朝" w:hAnsi="Cambria Math"/>
                                <w:lang w:eastAsia="ja-JP"/>
                              </w:rPr>
                              <m:t>cos</m:t>
                            </m:r>
                          </m:fName>
                          <m:e>
                            <m:r>
                              <w:rPr>
                                <w:rFonts w:ascii="Cambria Math" w:eastAsia="游明朝" w:hAnsi="Cambria Math"/>
                                <w:lang w:eastAsia="ja-JP"/>
                              </w:rPr>
                              <m:t>ϕ</m:t>
                            </m:r>
                          </m:e>
                        </m:func>
                        <m:func>
                          <m:funcPr>
                            <m:ctrlPr>
                              <w:rPr>
                                <w:rFonts w:ascii="Cambria Math" w:eastAsia="游明朝" w:hAnsi="Cambria Math"/>
                                <w:i/>
                                <w:iCs/>
                                <w:lang w:eastAsia="ja-JP"/>
                              </w:rPr>
                            </m:ctrlPr>
                          </m:funcPr>
                          <m:fName>
                            <m:r>
                              <m:rPr>
                                <m:sty m:val="p"/>
                              </m:rPr>
                              <w:rPr>
                                <w:rFonts w:ascii="Cambria Math" w:eastAsia="游明朝" w:hAnsi="Cambria Math"/>
                                <w:lang w:eastAsia="ja-JP"/>
                              </w:rPr>
                              <m:t>sin</m:t>
                            </m:r>
                          </m:fName>
                          <m:e>
                            <m:r>
                              <w:rPr>
                                <w:rFonts w:ascii="Cambria Math" w:eastAsia="游明朝" w:hAnsi="Cambria Math"/>
                                <w:lang w:eastAsia="ja-JP"/>
                              </w:rPr>
                              <m:t>λ</m:t>
                            </m:r>
                          </m:e>
                        </m:func>
                      </m:e>
                    </m:mr>
                    <m:mr>
                      <m:e>
                        <m:d>
                          <m:dPr>
                            <m:ctrlPr>
                              <w:rPr>
                                <w:rFonts w:ascii="Cambria Math" w:eastAsia="游明朝" w:hAnsi="Cambria Math"/>
                                <w:i/>
                                <w:iCs/>
                                <w:lang w:eastAsia="ja-JP"/>
                              </w:rPr>
                            </m:ctrlPr>
                          </m:dPr>
                          <m:e>
                            <m:r>
                              <w:rPr>
                                <w:rFonts w:ascii="Cambria Math" w:eastAsia="游明朝" w:hAnsi="Cambria Math"/>
                                <w:lang w:eastAsia="ja-JP"/>
                              </w:rPr>
                              <m:t>N</m:t>
                            </m:r>
                            <m:d>
                              <m:dPr>
                                <m:ctrlPr>
                                  <w:rPr>
                                    <w:rFonts w:ascii="Cambria Math" w:eastAsia="游明朝" w:hAnsi="Cambria Math"/>
                                    <w:i/>
                                    <w:iCs/>
                                    <w:lang w:eastAsia="ja-JP"/>
                                  </w:rPr>
                                </m:ctrlPr>
                              </m:dPr>
                              <m:e>
                                <m:r>
                                  <w:rPr>
                                    <w:rFonts w:ascii="Cambria Math" w:eastAsia="游明朝" w:hAnsi="Cambria Math"/>
                                    <w:lang w:eastAsia="ja-JP"/>
                                  </w:rPr>
                                  <m:t>1-</m:t>
                                </m:r>
                                <m:sSup>
                                  <m:sSupPr>
                                    <m:ctrlPr>
                                      <w:rPr>
                                        <w:rFonts w:ascii="Cambria Math" w:eastAsia="游明朝" w:hAnsi="Cambria Math"/>
                                        <w:i/>
                                        <w:iCs/>
                                        <w:lang w:eastAsia="ja-JP"/>
                                      </w:rPr>
                                    </m:ctrlPr>
                                  </m:sSupPr>
                                  <m:e>
                                    <m:r>
                                      <w:rPr>
                                        <w:rFonts w:ascii="Cambria Math" w:eastAsia="游明朝" w:hAnsi="Cambria Math"/>
                                        <w:lang w:eastAsia="ja-JP"/>
                                      </w:rPr>
                                      <m:t>e</m:t>
                                    </m:r>
                                  </m:e>
                                  <m:sup>
                                    <m:r>
                                      <w:rPr>
                                        <w:rFonts w:ascii="Cambria Math" w:eastAsia="游明朝" w:hAnsi="Cambria Math"/>
                                        <w:lang w:eastAsia="ja-JP"/>
                                      </w:rPr>
                                      <m:t>2</m:t>
                                    </m:r>
                                  </m:sup>
                                </m:sSup>
                              </m:e>
                            </m:d>
                            <m:r>
                              <w:rPr>
                                <w:rFonts w:ascii="Cambria Math" w:eastAsia="游明朝" w:hAnsi="Cambria Math"/>
                                <w:lang w:eastAsia="ja-JP"/>
                              </w:rPr>
                              <m:t>+h</m:t>
                            </m:r>
                          </m:e>
                        </m:d>
                        <m:func>
                          <m:funcPr>
                            <m:ctrlPr>
                              <w:rPr>
                                <w:rFonts w:ascii="Cambria Math" w:eastAsia="游明朝" w:hAnsi="Cambria Math"/>
                                <w:i/>
                                <w:iCs/>
                                <w:lang w:eastAsia="ja-JP"/>
                              </w:rPr>
                            </m:ctrlPr>
                          </m:funcPr>
                          <m:fName>
                            <m:r>
                              <m:rPr>
                                <m:sty m:val="p"/>
                              </m:rPr>
                              <w:rPr>
                                <w:rFonts w:ascii="Cambria Math" w:eastAsia="游明朝" w:hAnsi="Cambria Math"/>
                                <w:lang w:eastAsia="ja-JP"/>
                              </w:rPr>
                              <m:t>sin</m:t>
                            </m:r>
                          </m:fName>
                          <m:e>
                            <m:r>
                              <w:rPr>
                                <w:rFonts w:ascii="Cambria Math" w:eastAsia="游明朝" w:hAnsi="Cambria Math"/>
                                <w:lang w:eastAsia="ja-JP"/>
                              </w:rPr>
                              <m:t>ϕ</m:t>
                            </m:r>
                          </m:e>
                        </m:func>
                      </m:e>
                    </m:mr>
                  </m:m>
                </m:e>
              </m:d>
              <m:r>
                <w:rPr>
                  <w:rFonts w:ascii="Cambria Math" w:eastAsia="游明朝" w:hAnsi="Cambria Math"/>
                  <w:lang w:eastAsia="ja-JP"/>
                </w:rPr>
                <m:t>#</m:t>
              </m:r>
            </m:e>
          </m:eqArr>
        </m:oMath>
      </m:oMathPara>
    </w:p>
    <w:p w14:paraId="69F8BEB1" w14:textId="77777777" w:rsidR="00695038" w:rsidRPr="004E4F0D" w:rsidRDefault="00695038" w:rsidP="00695038">
      <w:pPr>
        <w:rPr>
          <w:rFonts w:eastAsia="游明朝"/>
          <w:lang w:eastAsia="ja-JP"/>
        </w:rPr>
      </w:pPr>
      <w:r>
        <w:rPr>
          <w:rFonts w:eastAsia="游明朝" w:hint="eastAsia"/>
          <w:lang w:eastAsia="ja-JP"/>
        </w:rPr>
        <w:t xml:space="preserve">Here </w:t>
      </w:r>
      <w:r w:rsidRPr="006C4A3C">
        <w:rPr>
          <w:rFonts w:ascii="Symbol" w:eastAsia="游明朝" w:hAnsi="Symbol" w:hint="eastAsia"/>
          <w:i/>
          <w:iCs/>
          <w:lang w:eastAsia="ja-JP"/>
        </w:rPr>
        <w:t>f</w:t>
      </w:r>
      <w:r>
        <w:rPr>
          <w:rFonts w:eastAsia="游明朝" w:hint="eastAsia"/>
          <w:lang w:eastAsia="ja-JP"/>
        </w:rPr>
        <w:t xml:space="preserve"> is geodetic latitude, </w:t>
      </w:r>
      <w:r w:rsidRPr="001776D3">
        <w:rPr>
          <w:rFonts w:ascii="Symbol" w:eastAsia="游明朝" w:hAnsi="Symbol"/>
          <w:i/>
          <w:iCs/>
          <w:lang w:eastAsia="ja-JP"/>
        </w:rPr>
        <w:t>l</w:t>
      </w:r>
      <w:r>
        <w:rPr>
          <w:rFonts w:eastAsia="游明朝" w:hint="eastAsia"/>
          <w:lang w:eastAsia="ja-JP"/>
        </w:rPr>
        <w:t xml:space="preserve"> is east longitude, </w:t>
      </w:r>
      <w:r w:rsidRPr="006C3DC1">
        <w:rPr>
          <w:rFonts w:eastAsia="游明朝" w:hint="eastAsia"/>
          <w:i/>
          <w:iCs/>
          <w:lang w:eastAsia="ja-JP"/>
        </w:rPr>
        <w:t>h</w:t>
      </w:r>
      <w:r>
        <w:rPr>
          <w:rFonts w:eastAsia="游明朝" w:hint="eastAsia"/>
          <w:lang w:eastAsia="ja-JP"/>
        </w:rPr>
        <w:t xml:space="preserve"> is altitude from geoid, </w:t>
      </w:r>
      <m:oMath>
        <m:r>
          <w:rPr>
            <w:rFonts w:ascii="Cambria Math" w:eastAsia="游明朝" w:hAnsi="Cambria Math"/>
            <w:lang w:eastAsia="ja-JP"/>
          </w:rPr>
          <m:t>a</m:t>
        </m:r>
      </m:oMath>
      <w:r>
        <w:rPr>
          <w:rFonts w:eastAsia="游明朝" w:hint="eastAsia"/>
          <w:lang w:eastAsia="ja-JP"/>
        </w:rPr>
        <w:t xml:space="preserve"> is average earth equatorial radius, </w:t>
      </w:r>
      <m:oMath>
        <m:r>
          <w:rPr>
            <w:rFonts w:ascii="Cambria Math" w:eastAsia="游明朝" w:hAnsi="Cambria Math"/>
            <w:lang w:eastAsia="ja-JP"/>
          </w:rPr>
          <m:t>e=</m:t>
        </m:r>
        <m:rad>
          <m:radPr>
            <m:degHide m:val="1"/>
            <m:ctrlPr>
              <w:rPr>
                <w:rFonts w:ascii="Cambria Math" w:eastAsia="游明朝" w:hAnsi="Cambria Math"/>
                <w:i/>
                <w:lang w:eastAsia="ja-JP"/>
              </w:rPr>
            </m:ctrlPr>
          </m:radPr>
          <m:deg/>
          <m:e>
            <m:r>
              <w:rPr>
                <w:rFonts w:ascii="Cambria Math" w:eastAsia="游明朝" w:hAnsi="Cambria Math"/>
                <w:lang w:eastAsia="ja-JP"/>
              </w:rPr>
              <m:t xml:space="preserve">f(2-f) </m:t>
            </m:r>
          </m:e>
        </m:rad>
      </m:oMath>
      <w:r>
        <w:rPr>
          <w:rFonts w:eastAsia="游明朝" w:hint="eastAsia"/>
          <w:lang w:eastAsia="ja-JP"/>
        </w:rPr>
        <w:t xml:space="preserve"> where </w:t>
      </w:r>
      <w:r w:rsidRPr="00C90275">
        <w:rPr>
          <w:rFonts w:eastAsia="游明朝" w:hint="eastAsia"/>
          <w:i/>
          <w:iCs/>
          <w:lang w:eastAsia="ja-JP"/>
        </w:rPr>
        <w:t>f</w:t>
      </w:r>
      <w:r>
        <w:rPr>
          <w:rFonts w:eastAsia="游明朝" w:hint="eastAsia"/>
          <w:lang w:eastAsia="ja-JP"/>
        </w:rPr>
        <w:t xml:space="preserve"> is the earth</w:t>
      </w:r>
      <w:r>
        <w:rPr>
          <w:rFonts w:eastAsia="游明朝"/>
          <w:lang w:eastAsia="ja-JP"/>
        </w:rPr>
        <w:t>’</w:t>
      </w:r>
      <w:r>
        <w:rPr>
          <w:rFonts w:eastAsia="游明朝" w:hint="eastAsia"/>
          <w:lang w:eastAsia="ja-JP"/>
        </w:rPr>
        <w:t xml:space="preserve">s declination, and </w:t>
      </w:r>
    </w:p>
    <w:p w14:paraId="06B88A42" w14:textId="77777777" w:rsidR="00695038" w:rsidRPr="00AE22F1" w:rsidRDefault="00695038" w:rsidP="00695038">
      <w:pPr>
        <w:rPr>
          <w:rFonts w:eastAsia="游明朝"/>
          <w:lang w:eastAsia="ja-JP"/>
        </w:rPr>
      </w:pPr>
      <m:oMathPara>
        <m:oMath>
          <m:r>
            <w:rPr>
              <w:rFonts w:ascii="Cambria Math" w:eastAsia="游明朝" w:hAnsi="Cambria Math"/>
              <w:lang w:eastAsia="ja-JP"/>
            </w:rPr>
            <m:t>N=</m:t>
          </m:r>
          <m:f>
            <m:fPr>
              <m:ctrlPr>
                <w:rPr>
                  <w:rFonts w:ascii="Cambria Math" w:eastAsia="游明朝" w:hAnsi="Cambria Math"/>
                  <w:i/>
                  <w:iCs/>
                  <w:lang w:eastAsia="ja-JP"/>
                </w:rPr>
              </m:ctrlPr>
            </m:fPr>
            <m:num>
              <m:r>
                <w:rPr>
                  <w:rFonts w:ascii="Cambria Math" w:eastAsia="游明朝" w:hAnsi="Cambria Math"/>
                  <w:lang w:eastAsia="ja-JP"/>
                </w:rPr>
                <m:t>a</m:t>
              </m:r>
            </m:num>
            <m:den>
              <m:sSup>
                <m:sSupPr>
                  <m:ctrlPr>
                    <w:rPr>
                      <w:rFonts w:ascii="Cambria Math" w:eastAsia="游明朝" w:hAnsi="Cambria Math"/>
                      <w:i/>
                      <w:iCs/>
                      <w:lang w:eastAsia="ja-JP"/>
                    </w:rPr>
                  </m:ctrlPr>
                </m:sSupPr>
                <m:e>
                  <m:d>
                    <m:dPr>
                      <m:ctrlPr>
                        <w:rPr>
                          <w:rFonts w:ascii="Cambria Math" w:eastAsia="游明朝" w:hAnsi="Cambria Math"/>
                          <w:i/>
                          <w:iCs/>
                          <w:lang w:eastAsia="ja-JP"/>
                        </w:rPr>
                      </m:ctrlPr>
                    </m:dPr>
                    <m:e>
                      <m:r>
                        <w:rPr>
                          <w:rFonts w:ascii="Cambria Math" w:eastAsia="游明朝" w:hAnsi="Cambria Math"/>
                          <w:lang w:eastAsia="ja-JP"/>
                        </w:rPr>
                        <m:t>1-</m:t>
                      </m:r>
                      <m:sSup>
                        <m:sSupPr>
                          <m:ctrlPr>
                            <w:rPr>
                              <w:rFonts w:ascii="Cambria Math" w:eastAsia="游明朝" w:hAnsi="Cambria Math"/>
                              <w:i/>
                              <w:iCs/>
                              <w:lang w:eastAsia="ja-JP"/>
                            </w:rPr>
                          </m:ctrlPr>
                        </m:sSupPr>
                        <m:e>
                          <m:r>
                            <w:rPr>
                              <w:rFonts w:ascii="Cambria Math" w:eastAsia="游明朝" w:hAnsi="Cambria Math"/>
                              <w:lang w:eastAsia="ja-JP"/>
                            </w:rPr>
                            <m:t>e</m:t>
                          </m:r>
                        </m:e>
                        <m:sup>
                          <m:r>
                            <w:rPr>
                              <w:rFonts w:ascii="Cambria Math" w:eastAsia="游明朝" w:hAnsi="Cambria Math"/>
                              <w:lang w:eastAsia="ja-JP"/>
                            </w:rPr>
                            <m:t>2</m:t>
                          </m:r>
                        </m:sup>
                      </m:sSup>
                      <m:func>
                        <m:funcPr>
                          <m:ctrlPr>
                            <w:rPr>
                              <w:rFonts w:ascii="Cambria Math" w:eastAsia="游明朝" w:hAnsi="Cambria Math"/>
                              <w:i/>
                              <w:iCs/>
                              <w:lang w:eastAsia="ja-JP"/>
                            </w:rPr>
                          </m:ctrlPr>
                        </m:funcPr>
                        <m:fName>
                          <m:sSup>
                            <m:sSupPr>
                              <m:ctrlPr>
                                <w:rPr>
                                  <w:rFonts w:ascii="Cambria Math" w:eastAsia="游明朝" w:hAnsi="Cambria Math"/>
                                  <w:i/>
                                  <w:iCs/>
                                  <w:lang w:eastAsia="ja-JP"/>
                                </w:rPr>
                              </m:ctrlPr>
                            </m:sSupPr>
                            <m:e>
                              <m:r>
                                <m:rPr>
                                  <m:sty m:val="p"/>
                                </m:rPr>
                                <w:rPr>
                                  <w:rFonts w:ascii="Cambria Math" w:eastAsia="游明朝" w:hAnsi="Cambria Math"/>
                                  <w:lang w:eastAsia="ja-JP"/>
                                </w:rPr>
                                <m:t>sin</m:t>
                              </m:r>
                            </m:e>
                            <m:sup>
                              <m:r>
                                <w:rPr>
                                  <w:rFonts w:ascii="Cambria Math" w:eastAsia="游明朝" w:hAnsi="Cambria Math"/>
                                  <w:lang w:eastAsia="ja-JP"/>
                                </w:rPr>
                                <m:t>2</m:t>
                              </m:r>
                            </m:sup>
                          </m:sSup>
                        </m:fName>
                        <m:e>
                          <m:r>
                            <w:rPr>
                              <w:rFonts w:ascii="Cambria Math" w:eastAsia="游明朝" w:hAnsi="Cambria Math"/>
                              <w:lang w:eastAsia="ja-JP"/>
                            </w:rPr>
                            <m:t>ϕ</m:t>
                          </m:r>
                        </m:e>
                      </m:func>
                    </m:e>
                  </m:d>
                </m:e>
                <m:sup>
                  <m:f>
                    <m:fPr>
                      <m:ctrlPr>
                        <w:rPr>
                          <w:rFonts w:ascii="Cambria Math" w:eastAsia="游明朝" w:hAnsi="Cambria Math"/>
                          <w:i/>
                          <w:iCs/>
                          <w:lang w:eastAsia="ja-JP"/>
                        </w:rPr>
                      </m:ctrlPr>
                    </m:fPr>
                    <m:num>
                      <m:r>
                        <w:rPr>
                          <w:rFonts w:ascii="Cambria Math" w:eastAsia="游明朝" w:hAnsi="Cambria Math"/>
                          <w:lang w:eastAsia="ja-JP"/>
                        </w:rPr>
                        <m:t xml:space="preserve">1 </m:t>
                      </m:r>
                    </m:num>
                    <m:den>
                      <m:r>
                        <w:rPr>
                          <w:rFonts w:ascii="Cambria Math" w:eastAsia="游明朝" w:hAnsi="Cambria Math"/>
                          <w:lang w:eastAsia="ja-JP"/>
                        </w:rPr>
                        <m:t>2</m:t>
                      </m:r>
                    </m:den>
                  </m:f>
                </m:sup>
              </m:sSup>
            </m:den>
          </m:f>
        </m:oMath>
      </m:oMathPara>
    </w:p>
    <w:p w14:paraId="709CC66A" w14:textId="77777777" w:rsidR="00695038" w:rsidRDefault="00695038" w:rsidP="00695038">
      <w:pPr>
        <w:rPr>
          <w:rFonts w:eastAsia="游明朝"/>
          <w:lang w:eastAsia="ja-JP"/>
        </w:rPr>
      </w:pPr>
      <w:r>
        <w:rPr>
          <w:rFonts w:eastAsia="游明朝" w:hint="eastAsia"/>
          <w:lang w:eastAsia="ja-JP"/>
        </w:rPr>
        <w:t>The converted UE coordinate in ECEF Frame:</w:t>
      </w:r>
    </w:p>
    <w:p w14:paraId="4974B270" w14:textId="77777777" w:rsidR="00695038" w:rsidRDefault="00695038" w:rsidP="00695038">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X_UE, Y_UE, Z_UE</w:t>
      </w:r>
      <w:r w:rsidRPr="00BA01CD">
        <w:rPr>
          <w:rFonts w:eastAsia="游明朝" w:hint="eastAsia"/>
          <w:lang w:eastAsia="ja-JP"/>
        </w:rPr>
        <w:t>)</w:t>
      </w:r>
      <w:r>
        <w:rPr>
          <w:rFonts w:eastAsia="游明朝" w:hint="eastAsia"/>
          <w:lang w:eastAsia="ja-JP"/>
        </w:rPr>
        <w:t xml:space="preserve"> =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p>
    <w:p w14:paraId="1CEE5C1D" w14:textId="77777777" w:rsidR="00695038" w:rsidRDefault="00695038" w:rsidP="00695038">
      <w:pPr>
        <w:rPr>
          <w:rFonts w:eastAsia="游明朝"/>
          <w:lang w:eastAsia="ja-JP"/>
        </w:rPr>
      </w:pPr>
    </w:p>
    <w:p w14:paraId="7F508DD0" w14:textId="3D7BFA5B" w:rsidR="00695038" w:rsidRPr="00AB5E1A" w:rsidRDefault="00695038" w:rsidP="00695038">
      <w:pPr>
        <w:rPr>
          <w:rFonts w:eastAsia="游明朝"/>
          <w:b/>
          <w:bCs/>
          <w:i/>
          <w:iCs/>
          <w:lang w:eastAsia="ja-JP"/>
        </w:rPr>
      </w:pPr>
      <w:r w:rsidRPr="00AB5E1A">
        <w:rPr>
          <w:rFonts w:eastAsia="游明朝" w:hint="eastAsia"/>
          <w:b/>
          <w:bCs/>
          <w:i/>
          <w:iCs/>
          <w:lang w:eastAsia="ja-JP"/>
        </w:rPr>
        <w:t xml:space="preserve">Initial conditions of satellite position, velocity and UE position </w:t>
      </w:r>
      <w:r>
        <w:rPr>
          <w:rFonts w:eastAsia="游明朝" w:hint="eastAsia"/>
          <w:b/>
          <w:bCs/>
          <w:i/>
          <w:iCs/>
          <w:lang w:eastAsia="ja-JP"/>
        </w:rPr>
        <w:t>in</w:t>
      </w:r>
      <w:r w:rsidRPr="00AB5E1A">
        <w:rPr>
          <w:rFonts w:eastAsia="游明朝" w:hint="eastAsia"/>
          <w:b/>
          <w:bCs/>
          <w:i/>
          <w:iCs/>
          <w:lang w:eastAsia="ja-JP"/>
        </w:rPr>
        <w:t xml:space="preserve"> ECEF frame</w:t>
      </w:r>
    </w:p>
    <w:p w14:paraId="505D5721" w14:textId="77777777" w:rsidR="00695038" w:rsidRDefault="00695038" w:rsidP="00695038">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X_SV</w:t>
      </w:r>
      <w:r w:rsidRPr="00BA01CD">
        <w:rPr>
          <w:rFonts w:eastAsia="游明朝"/>
          <w:lang w:eastAsia="ja-JP"/>
        </w:rPr>
        <w:t>,</w:t>
      </w:r>
      <w:r w:rsidRPr="00101E2A">
        <w:rPr>
          <w:rFonts w:eastAsia="游明朝"/>
          <w:lang w:eastAsia="ja-JP"/>
        </w:rPr>
        <w:t xml:space="preserve"> Y_SV</w:t>
      </w:r>
      <w:r w:rsidRPr="00BA01CD">
        <w:rPr>
          <w:rFonts w:eastAsia="游明朝"/>
          <w:lang w:eastAsia="ja-JP"/>
        </w:rPr>
        <w:t>,</w:t>
      </w:r>
      <w:r w:rsidRPr="00101E2A">
        <w:rPr>
          <w:rFonts w:eastAsia="游明朝"/>
          <w:lang w:eastAsia="ja-JP"/>
        </w:rPr>
        <w:t xml:space="preserve"> Z_SV</w:t>
      </w:r>
      <w:r w:rsidRPr="00BA01CD">
        <w:rPr>
          <w:rFonts w:eastAsia="游明朝" w:hint="eastAsia"/>
          <w:lang w:eastAsia="ja-JP"/>
        </w:rPr>
        <w:t xml:space="preserve">) </w:t>
      </w:r>
      <w:r>
        <w:rPr>
          <w:rFonts w:eastAsia="游明朝" w:hint="eastAsia"/>
          <w:lang w:eastAsia="ja-JP"/>
        </w:rPr>
        <w:t xml:space="preserve">= ( </w:t>
      </w:r>
      <w:r w:rsidRPr="00244DA6">
        <w:rPr>
          <w:rFonts w:eastAsia="游明朝"/>
          <w:lang w:eastAsia="ja-JP"/>
        </w:rPr>
        <w:t>-3315105.300000</w:t>
      </w:r>
      <w:r>
        <w:rPr>
          <w:rFonts w:eastAsia="游明朝" w:hint="eastAsia"/>
          <w:lang w:eastAsia="ja-JP"/>
        </w:rPr>
        <w:t xml:space="preserve"> [m], </w:t>
      </w:r>
      <w:r w:rsidRPr="00244DA6">
        <w:rPr>
          <w:rFonts w:eastAsia="游明朝"/>
          <w:lang w:eastAsia="ja-JP"/>
        </w:rPr>
        <w:t>5396426.100000</w:t>
      </w:r>
      <w:r>
        <w:rPr>
          <w:rFonts w:eastAsia="游明朝" w:hint="eastAsia"/>
          <w:lang w:eastAsia="ja-JP"/>
        </w:rPr>
        <w:t xml:space="preserve"> [m], </w:t>
      </w:r>
      <w:r w:rsidRPr="00244DA6">
        <w:rPr>
          <w:rFonts w:eastAsia="游明朝"/>
          <w:lang w:eastAsia="ja-JP"/>
        </w:rPr>
        <w:t>2941944.200000</w:t>
      </w:r>
      <w:r>
        <w:rPr>
          <w:rFonts w:eastAsia="游明朝" w:hint="eastAsia"/>
          <w:lang w:eastAsia="ja-JP"/>
        </w:rPr>
        <w:t xml:space="preserve"> [m])</w:t>
      </w:r>
    </w:p>
    <w:p w14:paraId="27E45C7D" w14:textId="77777777" w:rsidR="00695038" w:rsidRDefault="00695038" w:rsidP="00695038">
      <w:pPr>
        <w:ind w:firstLineChars="100" w:firstLine="200"/>
        <w:rPr>
          <w:rFonts w:eastAsia="游明朝"/>
          <w:lang w:eastAsia="ja-JP"/>
        </w:rPr>
      </w:pPr>
      <w:r w:rsidRPr="00BA01CD">
        <w:rPr>
          <w:rFonts w:eastAsia="游明朝" w:hint="eastAsia"/>
          <w:lang w:eastAsia="ja-JP"/>
        </w:rPr>
        <w:t>(</w:t>
      </w:r>
      <w:r w:rsidRPr="00BA01CD">
        <w:rPr>
          <w:rFonts w:eastAsia="游明朝"/>
          <w:lang w:eastAsia="ja-JP"/>
        </w:rPr>
        <w:t>V</w:t>
      </w:r>
      <w:r w:rsidRPr="00101E2A">
        <w:rPr>
          <w:rFonts w:eastAsia="游明朝"/>
          <w:lang w:eastAsia="ja-JP"/>
        </w:rPr>
        <w:t>X</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Y</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Z</w:t>
      </w:r>
      <w:r w:rsidRPr="00BA01CD">
        <w:rPr>
          <w:rFonts w:eastAsia="游明朝" w:hint="eastAsia"/>
          <w:lang w:eastAsia="ja-JP"/>
        </w:rPr>
        <w:t xml:space="preserve">) </w:t>
      </w:r>
      <w:r>
        <w:rPr>
          <w:rFonts w:eastAsia="游明朝" w:hint="eastAsia"/>
          <w:lang w:eastAsia="ja-JP"/>
        </w:rPr>
        <w:t>= (</w:t>
      </w:r>
      <w:r w:rsidRPr="00244DA6">
        <w:rPr>
          <w:rFonts w:eastAsia="游明朝"/>
          <w:lang w:eastAsia="ja-JP"/>
        </w:rPr>
        <w:t>1318.200000</w:t>
      </w:r>
      <w:r>
        <w:rPr>
          <w:rFonts w:eastAsia="游明朝" w:hint="eastAsia"/>
          <w:lang w:eastAsia="ja-JP"/>
        </w:rPr>
        <w:t xml:space="preserve"> [m/s], </w:t>
      </w:r>
      <w:r w:rsidRPr="00244DA6">
        <w:rPr>
          <w:rFonts w:eastAsia="游明朝"/>
          <w:lang w:eastAsia="ja-JP"/>
        </w:rPr>
        <w:t>-2889.840000</w:t>
      </w:r>
      <w:r>
        <w:rPr>
          <w:rFonts w:eastAsia="游明朝" w:hint="eastAsia"/>
          <w:lang w:eastAsia="ja-JP"/>
        </w:rPr>
        <w:t xml:space="preserve"> [m/s], </w:t>
      </w:r>
      <w:r w:rsidRPr="00244DA6">
        <w:rPr>
          <w:rFonts w:eastAsia="游明朝"/>
          <w:lang w:eastAsia="ja-JP"/>
        </w:rPr>
        <w:t>6846.540000</w:t>
      </w:r>
      <w:r>
        <w:rPr>
          <w:rFonts w:eastAsia="游明朝" w:hint="eastAsia"/>
          <w:lang w:eastAsia="ja-JP"/>
        </w:rPr>
        <w:t xml:space="preserve"> [m/s])</w:t>
      </w:r>
    </w:p>
    <w:p w14:paraId="7EBCF688" w14:textId="77777777" w:rsidR="00695038" w:rsidRDefault="00695038" w:rsidP="00695038">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X_UE, Y_UE, Z_UE</w:t>
      </w:r>
      <w:r w:rsidRPr="00BA01CD">
        <w:rPr>
          <w:rFonts w:eastAsia="游明朝" w:hint="eastAsia"/>
          <w:lang w:eastAsia="ja-JP"/>
        </w:rPr>
        <w:t>)</w:t>
      </w:r>
      <w:r>
        <w:rPr>
          <w:rFonts w:eastAsia="游明朝" w:hint="eastAsia"/>
          <w:lang w:eastAsia="ja-JP"/>
        </w:rPr>
        <w:t xml:space="preserve"> =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p>
    <w:p w14:paraId="76868DDD" w14:textId="77777777" w:rsidR="00F213D3" w:rsidRPr="00695038" w:rsidRDefault="00F213D3">
      <w:pPr>
        <w:overflowPunct/>
        <w:autoSpaceDE/>
        <w:autoSpaceDN/>
        <w:adjustRightInd/>
        <w:spacing w:after="0"/>
        <w:textAlignment w:val="auto"/>
        <w:rPr>
          <w:rFonts w:eastAsia="ＭＳ 明朝"/>
          <w:b/>
          <w:bCs/>
          <w:sz w:val="22"/>
          <w:szCs w:val="22"/>
          <w:lang w:eastAsia="ja-JP"/>
        </w:rPr>
      </w:pPr>
    </w:p>
    <w:p w14:paraId="0BE5DDBE" w14:textId="77777777" w:rsidR="004E29C1" w:rsidRDefault="004E29C1">
      <w:pPr>
        <w:overflowPunct/>
        <w:autoSpaceDE/>
        <w:autoSpaceDN/>
        <w:adjustRightInd/>
        <w:spacing w:after="0"/>
        <w:textAlignment w:val="auto"/>
        <w:rPr>
          <w:rFonts w:eastAsia="ＭＳ 明朝"/>
          <w:b/>
          <w:bCs/>
          <w:sz w:val="22"/>
          <w:szCs w:val="22"/>
          <w:lang w:val="en-US" w:eastAsia="ja-JP"/>
        </w:rPr>
      </w:pPr>
    </w:p>
    <w:sectPr w:rsidR="004E29C1" w:rsidSect="001E1D9A">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05C16" w14:textId="77777777" w:rsidR="005609C1" w:rsidRDefault="005609C1" w:rsidP="00920DEF">
      <w:pPr>
        <w:spacing w:before="120" w:after="120"/>
      </w:pPr>
      <w:r>
        <w:separator/>
      </w:r>
    </w:p>
  </w:endnote>
  <w:endnote w:type="continuationSeparator" w:id="0">
    <w:p w14:paraId="2B9C0EC8" w14:textId="77777777" w:rsidR="005609C1" w:rsidRDefault="005609C1"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C50A1" w14:textId="77777777" w:rsidR="005609C1" w:rsidRDefault="005609C1" w:rsidP="00675E3F">
      <w:pPr>
        <w:spacing w:before="120" w:after="120"/>
      </w:pPr>
      <w:r>
        <w:separator/>
      </w:r>
    </w:p>
  </w:footnote>
  <w:footnote w:type="continuationSeparator" w:id="0">
    <w:p w14:paraId="01B9CB28" w14:textId="77777777" w:rsidR="005609C1" w:rsidRDefault="005609C1"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C066A5B"/>
    <w:multiLevelType w:val="hybridMultilevel"/>
    <w:tmpl w:val="ECF404F8"/>
    <w:lvl w:ilvl="0" w:tplc="04090017">
      <w:start w:val="1"/>
      <w:numFmt w:val="bullet"/>
      <w:lvlText w:val="o"/>
      <w:lvlJc w:val="left"/>
      <w:pPr>
        <w:ind w:left="724" w:hanging="440"/>
      </w:pPr>
      <w:rPr>
        <w:rFonts w:ascii="Courier New" w:hAnsi="Courier New" w:cs="Courier New"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FD45C26"/>
    <w:multiLevelType w:val="hybridMultilevel"/>
    <w:tmpl w:val="C5A4C6E4"/>
    <w:lvl w:ilvl="0" w:tplc="C6AA137A">
      <w:start w:val="1"/>
      <w:numFmt w:val="decimal"/>
      <w:lvlText w:val="%1)"/>
      <w:lvlJc w:val="left"/>
      <w:pPr>
        <w:ind w:left="720" w:hanging="360"/>
      </w:pPr>
    </w:lvl>
    <w:lvl w:ilvl="1" w:tplc="A79A5FA6">
      <w:start w:val="1"/>
      <w:numFmt w:val="decimal"/>
      <w:lvlText w:val="%2)"/>
      <w:lvlJc w:val="left"/>
      <w:pPr>
        <w:ind w:left="720" w:hanging="360"/>
      </w:pPr>
    </w:lvl>
    <w:lvl w:ilvl="2" w:tplc="C43E19BE">
      <w:start w:val="1"/>
      <w:numFmt w:val="decimal"/>
      <w:lvlText w:val="%3)"/>
      <w:lvlJc w:val="left"/>
      <w:pPr>
        <w:ind w:left="720" w:hanging="360"/>
      </w:pPr>
    </w:lvl>
    <w:lvl w:ilvl="3" w:tplc="FA44A900">
      <w:start w:val="1"/>
      <w:numFmt w:val="decimal"/>
      <w:lvlText w:val="%4)"/>
      <w:lvlJc w:val="left"/>
      <w:pPr>
        <w:ind w:left="720" w:hanging="360"/>
      </w:pPr>
    </w:lvl>
    <w:lvl w:ilvl="4" w:tplc="D02266B4">
      <w:start w:val="1"/>
      <w:numFmt w:val="decimal"/>
      <w:lvlText w:val="%5)"/>
      <w:lvlJc w:val="left"/>
      <w:pPr>
        <w:ind w:left="720" w:hanging="360"/>
      </w:pPr>
    </w:lvl>
    <w:lvl w:ilvl="5" w:tplc="8990C2AC">
      <w:start w:val="1"/>
      <w:numFmt w:val="decimal"/>
      <w:lvlText w:val="%6)"/>
      <w:lvlJc w:val="left"/>
      <w:pPr>
        <w:ind w:left="720" w:hanging="360"/>
      </w:pPr>
    </w:lvl>
    <w:lvl w:ilvl="6" w:tplc="F87C47AC">
      <w:start w:val="1"/>
      <w:numFmt w:val="decimal"/>
      <w:lvlText w:val="%7)"/>
      <w:lvlJc w:val="left"/>
      <w:pPr>
        <w:ind w:left="720" w:hanging="360"/>
      </w:pPr>
    </w:lvl>
    <w:lvl w:ilvl="7" w:tplc="25BE58C8">
      <w:start w:val="1"/>
      <w:numFmt w:val="decimal"/>
      <w:lvlText w:val="%8)"/>
      <w:lvlJc w:val="left"/>
      <w:pPr>
        <w:ind w:left="720" w:hanging="360"/>
      </w:pPr>
    </w:lvl>
    <w:lvl w:ilvl="8" w:tplc="7E6C6C5E">
      <w:start w:val="1"/>
      <w:numFmt w:val="decimal"/>
      <w:lvlText w:val="%9)"/>
      <w:lvlJc w:val="left"/>
      <w:pPr>
        <w:ind w:left="720" w:hanging="360"/>
      </w:p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D46187"/>
    <w:multiLevelType w:val="hybridMultilevel"/>
    <w:tmpl w:val="5044CC70"/>
    <w:lvl w:ilvl="0" w:tplc="F3C08EE4">
      <w:start w:val="1"/>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6810D8"/>
    <w:multiLevelType w:val="multilevel"/>
    <w:tmpl w:val="A44A3B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2"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CF44C44"/>
    <w:multiLevelType w:val="hybridMultilevel"/>
    <w:tmpl w:val="2ADA3766"/>
    <w:lvl w:ilvl="0" w:tplc="B952F4A2">
      <w:start w:val="1"/>
      <w:numFmt w:val="decimal"/>
      <w:lvlText w:val="%1)"/>
      <w:lvlJc w:val="left"/>
      <w:pPr>
        <w:ind w:left="1020" w:hanging="360"/>
      </w:pPr>
    </w:lvl>
    <w:lvl w:ilvl="1" w:tplc="815C49B6">
      <w:start w:val="1"/>
      <w:numFmt w:val="decimal"/>
      <w:lvlText w:val="%2)"/>
      <w:lvlJc w:val="left"/>
      <w:pPr>
        <w:ind w:left="1020" w:hanging="360"/>
      </w:pPr>
    </w:lvl>
    <w:lvl w:ilvl="2" w:tplc="4452615E">
      <w:start w:val="1"/>
      <w:numFmt w:val="decimal"/>
      <w:lvlText w:val="%3)"/>
      <w:lvlJc w:val="left"/>
      <w:pPr>
        <w:ind w:left="1020" w:hanging="360"/>
      </w:pPr>
    </w:lvl>
    <w:lvl w:ilvl="3" w:tplc="BA6C564E">
      <w:start w:val="1"/>
      <w:numFmt w:val="decimal"/>
      <w:lvlText w:val="%4)"/>
      <w:lvlJc w:val="left"/>
      <w:pPr>
        <w:ind w:left="1020" w:hanging="360"/>
      </w:pPr>
    </w:lvl>
    <w:lvl w:ilvl="4" w:tplc="45F430B8">
      <w:start w:val="1"/>
      <w:numFmt w:val="decimal"/>
      <w:lvlText w:val="%5)"/>
      <w:lvlJc w:val="left"/>
      <w:pPr>
        <w:ind w:left="1020" w:hanging="360"/>
      </w:pPr>
    </w:lvl>
    <w:lvl w:ilvl="5" w:tplc="498ABFD4">
      <w:start w:val="1"/>
      <w:numFmt w:val="decimal"/>
      <w:lvlText w:val="%6)"/>
      <w:lvlJc w:val="left"/>
      <w:pPr>
        <w:ind w:left="1020" w:hanging="360"/>
      </w:pPr>
    </w:lvl>
    <w:lvl w:ilvl="6" w:tplc="D32A78BC">
      <w:start w:val="1"/>
      <w:numFmt w:val="decimal"/>
      <w:lvlText w:val="%7)"/>
      <w:lvlJc w:val="left"/>
      <w:pPr>
        <w:ind w:left="1020" w:hanging="360"/>
      </w:pPr>
    </w:lvl>
    <w:lvl w:ilvl="7" w:tplc="25F8EB7E">
      <w:start w:val="1"/>
      <w:numFmt w:val="decimal"/>
      <w:lvlText w:val="%8)"/>
      <w:lvlJc w:val="left"/>
      <w:pPr>
        <w:ind w:left="1020" w:hanging="360"/>
      </w:pPr>
    </w:lvl>
    <w:lvl w:ilvl="8" w:tplc="EB804CD8">
      <w:start w:val="1"/>
      <w:numFmt w:val="decimal"/>
      <w:lvlText w:val="%9)"/>
      <w:lvlJc w:val="left"/>
      <w:pPr>
        <w:ind w:left="1020" w:hanging="360"/>
      </w:pPr>
    </w:lvl>
  </w:abstractNum>
  <w:abstractNum w:abstractNumId="16" w15:restartNumberingAfterBreak="0">
    <w:nsid w:val="70E72EE7"/>
    <w:multiLevelType w:val="hybridMultilevel"/>
    <w:tmpl w:val="941207E2"/>
    <w:lvl w:ilvl="0" w:tplc="532A0106">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16cid:durableId="551506097">
    <w:abstractNumId w:val="12"/>
  </w:num>
  <w:num w:numId="2" w16cid:durableId="1252007156">
    <w:abstractNumId w:val="11"/>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17"/>
  </w:num>
  <w:num w:numId="5" w16cid:durableId="1669676945">
    <w:abstractNumId w:val="6"/>
  </w:num>
  <w:num w:numId="6" w16cid:durableId="2016565546">
    <w:abstractNumId w:val="4"/>
  </w:num>
  <w:num w:numId="7" w16cid:durableId="941183229">
    <w:abstractNumId w:val="8"/>
  </w:num>
  <w:num w:numId="8" w16cid:durableId="1281571919">
    <w:abstractNumId w:val="13"/>
  </w:num>
  <w:num w:numId="9" w16cid:durableId="451560545">
    <w:abstractNumId w:val="7"/>
  </w:num>
  <w:num w:numId="10" w16cid:durableId="414089154">
    <w:abstractNumId w:val="14"/>
  </w:num>
  <w:num w:numId="11" w16cid:durableId="1417677842">
    <w:abstractNumId w:val="18"/>
  </w:num>
  <w:num w:numId="12" w16cid:durableId="886911964">
    <w:abstractNumId w:val="3"/>
  </w:num>
  <w:num w:numId="13" w16cid:durableId="890271216">
    <w:abstractNumId w:val="10"/>
  </w:num>
  <w:num w:numId="14" w16cid:durableId="1275094015">
    <w:abstractNumId w:val="9"/>
  </w:num>
  <w:num w:numId="15" w16cid:durableId="1658069981">
    <w:abstractNumId w:val="1"/>
  </w:num>
  <w:num w:numId="16" w16cid:durableId="982925842">
    <w:abstractNumId w:val="5"/>
  </w:num>
  <w:num w:numId="17" w16cid:durableId="1199581914">
    <w:abstractNumId w:val="16"/>
  </w:num>
  <w:num w:numId="18" w16cid:durableId="1790589105">
    <w:abstractNumId w:val="2"/>
  </w:num>
  <w:num w:numId="19" w16cid:durableId="104641765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2"/>
    <w:rsid w:val="00000380"/>
    <w:rsid w:val="00000C36"/>
    <w:rsid w:val="00000D07"/>
    <w:rsid w:val="00000DA0"/>
    <w:rsid w:val="000013F7"/>
    <w:rsid w:val="00001467"/>
    <w:rsid w:val="0000154D"/>
    <w:rsid w:val="0000169B"/>
    <w:rsid w:val="00001A1F"/>
    <w:rsid w:val="000020E6"/>
    <w:rsid w:val="00002377"/>
    <w:rsid w:val="00002495"/>
    <w:rsid w:val="000027F4"/>
    <w:rsid w:val="00002805"/>
    <w:rsid w:val="000029DB"/>
    <w:rsid w:val="00002AF3"/>
    <w:rsid w:val="00002EB6"/>
    <w:rsid w:val="00002F65"/>
    <w:rsid w:val="00002F87"/>
    <w:rsid w:val="00002FB9"/>
    <w:rsid w:val="00003069"/>
    <w:rsid w:val="000031AF"/>
    <w:rsid w:val="0000334C"/>
    <w:rsid w:val="00003392"/>
    <w:rsid w:val="000034A5"/>
    <w:rsid w:val="00003578"/>
    <w:rsid w:val="000039F2"/>
    <w:rsid w:val="00003C18"/>
    <w:rsid w:val="00003C43"/>
    <w:rsid w:val="00003D89"/>
    <w:rsid w:val="000043D3"/>
    <w:rsid w:val="0000461C"/>
    <w:rsid w:val="000047C9"/>
    <w:rsid w:val="0000498C"/>
    <w:rsid w:val="000049B4"/>
    <w:rsid w:val="00004CA8"/>
    <w:rsid w:val="00004D92"/>
    <w:rsid w:val="00004E2E"/>
    <w:rsid w:val="00004E5C"/>
    <w:rsid w:val="00004F1E"/>
    <w:rsid w:val="00005002"/>
    <w:rsid w:val="00005083"/>
    <w:rsid w:val="000050C5"/>
    <w:rsid w:val="00005178"/>
    <w:rsid w:val="00005413"/>
    <w:rsid w:val="00005724"/>
    <w:rsid w:val="000058C4"/>
    <w:rsid w:val="00005A33"/>
    <w:rsid w:val="00005AFB"/>
    <w:rsid w:val="00005BA7"/>
    <w:rsid w:val="00005D74"/>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A85"/>
    <w:rsid w:val="00010B9A"/>
    <w:rsid w:val="00010C22"/>
    <w:rsid w:val="00010FB2"/>
    <w:rsid w:val="0001161F"/>
    <w:rsid w:val="00011B95"/>
    <w:rsid w:val="00011D2C"/>
    <w:rsid w:val="00011E27"/>
    <w:rsid w:val="0001203A"/>
    <w:rsid w:val="00012046"/>
    <w:rsid w:val="00012289"/>
    <w:rsid w:val="0001235F"/>
    <w:rsid w:val="0001239E"/>
    <w:rsid w:val="0001256C"/>
    <w:rsid w:val="000126A1"/>
    <w:rsid w:val="00012978"/>
    <w:rsid w:val="00012A1E"/>
    <w:rsid w:val="000134D2"/>
    <w:rsid w:val="000134D6"/>
    <w:rsid w:val="00013950"/>
    <w:rsid w:val="000139C4"/>
    <w:rsid w:val="000140F0"/>
    <w:rsid w:val="0001432B"/>
    <w:rsid w:val="00014432"/>
    <w:rsid w:val="0001452D"/>
    <w:rsid w:val="0001465F"/>
    <w:rsid w:val="00014730"/>
    <w:rsid w:val="000149FD"/>
    <w:rsid w:val="00014C05"/>
    <w:rsid w:val="00014E25"/>
    <w:rsid w:val="00014F95"/>
    <w:rsid w:val="0001550C"/>
    <w:rsid w:val="00015543"/>
    <w:rsid w:val="000155E7"/>
    <w:rsid w:val="00015640"/>
    <w:rsid w:val="00015CDF"/>
    <w:rsid w:val="00015F42"/>
    <w:rsid w:val="00015FFF"/>
    <w:rsid w:val="0001662A"/>
    <w:rsid w:val="00016715"/>
    <w:rsid w:val="00016C6A"/>
    <w:rsid w:val="00016CA7"/>
    <w:rsid w:val="00016D9E"/>
    <w:rsid w:val="00016F52"/>
    <w:rsid w:val="00017B78"/>
    <w:rsid w:val="000201C5"/>
    <w:rsid w:val="000208F2"/>
    <w:rsid w:val="000209F8"/>
    <w:rsid w:val="00020C86"/>
    <w:rsid w:val="00020C97"/>
    <w:rsid w:val="00020D69"/>
    <w:rsid w:val="00020DA5"/>
    <w:rsid w:val="000212FF"/>
    <w:rsid w:val="00021324"/>
    <w:rsid w:val="0002195D"/>
    <w:rsid w:val="00021BD8"/>
    <w:rsid w:val="00021EFB"/>
    <w:rsid w:val="00022015"/>
    <w:rsid w:val="0002217D"/>
    <w:rsid w:val="000223F3"/>
    <w:rsid w:val="00022E12"/>
    <w:rsid w:val="000230F4"/>
    <w:rsid w:val="00023265"/>
    <w:rsid w:val="0002365D"/>
    <w:rsid w:val="00023D14"/>
    <w:rsid w:val="00023F6E"/>
    <w:rsid w:val="000240AA"/>
    <w:rsid w:val="0002413E"/>
    <w:rsid w:val="000242CF"/>
    <w:rsid w:val="000243CE"/>
    <w:rsid w:val="000243EF"/>
    <w:rsid w:val="00024454"/>
    <w:rsid w:val="00024A55"/>
    <w:rsid w:val="00024A7F"/>
    <w:rsid w:val="00025197"/>
    <w:rsid w:val="000252A8"/>
    <w:rsid w:val="00025316"/>
    <w:rsid w:val="00025B63"/>
    <w:rsid w:val="00025D2A"/>
    <w:rsid w:val="000261F0"/>
    <w:rsid w:val="0002628D"/>
    <w:rsid w:val="0002633E"/>
    <w:rsid w:val="00026359"/>
    <w:rsid w:val="00026F2C"/>
    <w:rsid w:val="000270F7"/>
    <w:rsid w:val="00027172"/>
    <w:rsid w:val="00027564"/>
    <w:rsid w:val="00027652"/>
    <w:rsid w:val="00027A2E"/>
    <w:rsid w:val="00027D06"/>
    <w:rsid w:val="00027D12"/>
    <w:rsid w:val="00030102"/>
    <w:rsid w:val="0003027B"/>
    <w:rsid w:val="000303B3"/>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1D15"/>
    <w:rsid w:val="00031F20"/>
    <w:rsid w:val="000323ED"/>
    <w:rsid w:val="000324AF"/>
    <w:rsid w:val="00032623"/>
    <w:rsid w:val="00033312"/>
    <w:rsid w:val="00033725"/>
    <w:rsid w:val="0003376D"/>
    <w:rsid w:val="00033D20"/>
    <w:rsid w:val="000342F4"/>
    <w:rsid w:val="0003440C"/>
    <w:rsid w:val="0003441F"/>
    <w:rsid w:val="000346E7"/>
    <w:rsid w:val="00034E68"/>
    <w:rsid w:val="00034FC5"/>
    <w:rsid w:val="000350A8"/>
    <w:rsid w:val="000352FF"/>
    <w:rsid w:val="0003534A"/>
    <w:rsid w:val="000353C5"/>
    <w:rsid w:val="0003558C"/>
    <w:rsid w:val="000355FE"/>
    <w:rsid w:val="00035679"/>
    <w:rsid w:val="00035915"/>
    <w:rsid w:val="000359BE"/>
    <w:rsid w:val="000359F9"/>
    <w:rsid w:val="00035CAF"/>
    <w:rsid w:val="00036292"/>
    <w:rsid w:val="000366F3"/>
    <w:rsid w:val="00036842"/>
    <w:rsid w:val="00036B2E"/>
    <w:rsid w:val="000374DA"/>
    <w:rsid w:val="000377D4"/>
    <w:rsid w:val="00037814"/>
    <w:rsid w:val="0003785C"/>
    <w:rsid w:val="000378E5"/>
    <w:rsid w:val="0003796E"/>
    <w:rsid w:val="00037BF2"/>
    <w:rsid w:val="00037DB0"/>
    <w:rsid w:val="00040A5F"/>
    <w:rsid w:val="00040AFB"/>
    <w:rsid w:val="00040D3D"/>
    <w:rsid w:val="00040DF5"/>
    <w:rsid w:val="00040E50"/>
    <w:rsid w:val="00040E80"/>
    <w:rsid w:val="00040EF1"/>
    <w:rsid w:val="000410B7"/>
    <w:rsid w:val="000412EB"/>
    <w:rsid w:val="000414BC"/>
    <w:rsid w:val="000414CA"/>
    <w:rsid w:val="000418E0"/>
    <w:rsid w:val="00041A26"/>
    <w:rsid w:val="00041D10"/>
    <w:rsid w:val="0004218D"/>
    <w:rsid w:val="000423C8"/>
    <w:rsid w:val="00042487"/>
    <w:rsid w:val="0004262D"/>
    <w:rsid w:val="0004264C"/>
    <w:rsid w:val="000429E8"/>
    <w:rsid w:val="00042AA9"/>
    <w:rsid w:val="00042B09"/>
    <w:rsid w:val="00042DA5"/>
    <w:rsid w:val="00043B64"/>
    <w:rsid w:val="00043E41"/>
    <w:rsid w:val="00043F1E"/>
    <w:rsid w:val="00044211"/>
    <w:rsid w:val="00044372"/>
    <w:rsid w:val="00044865"/>
    <w:rsid w:val="0004488E"/>
    <w:rsid w:val="000448D2"/>
    <w:rsid w:val="00044C93"/>
    <w:rsid w:val="00044CEB"/>
    <w:rsid w:val="00044F9D"/>
    <w:rsid w:val="00045019"/>
    <w:rsid w:val="00045187"/>
    <w:rsid w:val="0004536E"/>
    <w:rsid w:val="000453FF"/>
    <w:rsid w:val="00045B4F"/>
    <w:rsid w:val="00045B88"/>
    <w:rsid w:val="00045C1F"/>
    <w:rsid w:val="00045C78"/>
    <w:rsid w:val="00045F63"/>
    <w:rsid w:val="00045F89"/>
    <w:rsid w:val="000462BE"/>
    <w:rsid w:val="00046694"/>
    <w:rsid w:val="00046716"/>
    <w:rsid w:val="00046B4F"/>
    <w:rsid w:val="00046DF5"/>
    <w:rsid w:val="0004700C"/>
    <w:rsid w:val="00047146"/>
    <w:rsid w:val="00047292"/>
    <w:rsid w:val="00047508"/>
    <w:rsid w:val="000476F9"/>
    <w:rsid w:val="000479EE"/>
    <w:rsid w:val="00047D9B"/>
    <w:rsid w:val="00047DF1"/>
    <w:rsid w:val="0005011A"/>
    <w:rsid w:val="00050275"/>
    <w:rsid w:val="000503FE"/>
    <w:rsid w:val="00050493"/>
    <w:rsid w:val="0005051C"/>
    <w:rsid w:val="000506B3"/>
    <w:rsid w:val="00050F8A"/>
    <w:rsid w:val="000513F6"/>
    <w:rsid w:val="00051615"/>
    <w:rsid w:val="000518D5"/>
    <w:rsid w:val="00051BCF"/>
    <w:rsid w:val="00051EA4"/>
    <w:rsid w:val="00052256"/>
    <w:rsid w:val="00052279"/>
    <w:rsid w:val="0005246F"/>
    <w:rsid w:val="000524D8"/>
    <w:rsid w:val="00052547"/>
    <w:rsid w:val="000525F2"/>
    <w:rsid w:val="00052B16"/>
    <w:rsid w:val="00052C26"/>
    <w:rsid w:val="00052D05"/>
    <w:rsid w:val="00052D41"/>
    <w:rsid w:val="000531B6"/>
    <w:rsid w:val="000531D2"/>
    <w:rsid w:val="000538DC"/>
    <w:rsid w:val="00053A40"/>
    <w:rsid w:val="00053BE1"/>
    <w:rsid w:val="00053C49"/>
    <w:rsid w:val="00053EBF"/>
    <w:rsid w:val="00053F2C"/>
    <w:rsid w:val="0005458F"/>
    <w:rsid w:val="00054736"/>
    <w:rsid w:val="00054A74"/>
    <w:rsid w:val="00054D22"/>
    <w:rsid w:val="0005577B"/>
    <w:rsid w:val="000557B9"/>
    <w:rsid w:val="000558DE"/>
    <w:rsid w:val="00055AE6"/>
    <w:rsid w:val="00055D53"/>
    <w:rsid w:val="00055D5A"/>
    <w:rsid w:val="0005608E"/>
    <w:rsid w:val="0005641F"/>
    <w:rsid w:val="000566A5"/>
    <w:rsid w:val="00056798"/>
    <w:rsid w:val="00056943"/>
    <w:rsid w:val="00056A4C"/>
    <w:rsid w:val="00056A86"/>
    <w:rsid w:val="00056B52"/>
    <w:rsid w:val="0005738B"/>
    <w:rsid w:val="00057407"/>
    <w:rsid w:val="000575F9"/>
    <w:rsid w:val="000576BD"/>
    <w:rsid w:val="000577E6"/>
    <w:rsid w:val="00057BE8"/>
    <w:rsid w:val="00057C7C"/>
    <w:rsid w:val="00057E2E"/>
    <w:rsid w:val="00057F8D"/>
    <w:rsid w:val="000601E4"/>
    <w:rsid w:val="0006059C"/>
    <w:rsid w:val="000605D6"/>
    <w:rsid w:val="000606F8"/>
    <w:rsid w:val="00060803"/>
    <w:rsid w:val="00060E69"/>
    <w:rsid w:val="00060F3A"/>
    <w:rsid w:val="00061124"/>
    <w:rsid w:val="000611CC"/>
    <w:rsid w:val="00061672"/>
    <w:rsid w:val="00061AC7"/>
    <w:rsid w:val="00061D5F"/>
    <w:rsid w:val="00062127"/>
    <w:rsid w:val="00062231"/>
    <w:rsid w:val="0006230D"/>
    <w:rsid w:val="000624C8"/>
    <w:rsid w:val="0006258A"/>
    <w:rsid w:val="0006265D"/>
    <w:rsid w:val="0006279F"/>
    <w:rsid w:val="00062DFB"/>
    <w:rsid w:val="000632C2"/>
    <w:rsid w:val="00063702"/>
    <w:rsid w:val="0006376A"/>
    <w:rsid w:val="00063B36"/>
    <w:rsid w:val="00063C17"/>
    <w:rsid w:val="00063D02"/>
    <w:rsid w:val="00063DC1"/>
    <w:rsid w:val="00063EE9"/>
    <w:rsid w:val="000641E7"/>
    <w:rsid w:val="000642BE"/>
    <w:rsid w:val="0006435C"/>
    <w:rsid w:val="000649D7"/>
    <w:rsid w:val="00064E81"/>
    <w:rsid w:val="000652A5"/>
    <w:rsid w:val="000653E4"/>
    <w:rsid w:val="0006546B"/>
    <w:rsid w:val="0006572E"/>
    <w:rsid w:val="00065896"/>
    <w:rsid w:val="00065A47"/>
    <w:rsid w:val="00065C17"/>
    <w:rsid w:val="00066275"/>
    <w:rsid w:val="000667FF"/>
    <w:rsid w:val="00066B8F"/>
    <w:rsid w:val="00066CA3"/>
    <w:rsid w:val="00067545"/>
    <w:rsid w:val="000676C1"/>
    <w:rsid w:val="000676CE"/>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1EE"/>
    <w:rsid w:val="00072348"/>
    <w:rsid w:val="0007256C"/>
    <w:rsid w:val="00072988"/>
    <w:rsid w:val="00072A1E"/>
    <w:rsid w:val="00072AB3"/>
    <w:rsid w:val="00072ABA"/>
    <w:rsid w:val="00072BF8"/>
    <w:rsid w:val="0007300A"/>
    <w:rsid w:val="00073094"/>
    <w:rsid w:val="00073226"/>
    <w:rsid w:val="0007388A"/>
    <w:rsid w:val="00073B81"/>
    <w:rsid w:val="00073C85"/>
    <w:rsid w:val="00073E99"/>
    <w:rsid w:val="00074412"/>
    <w:rsid w:val="0007444B"/>
    <w:rsid w:val="00074813"/>
    <w:rsid w:val="000749D8"/>
    <w:rsid w:val="00074DF7"/>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BE"/>
    <w:rsid w:val="00077048"/>
    <w:rsid w:val="00077297"/>
    <w:rsid w:val="00077612"/>
    <w:rsid w:val="0007768A"/>
    <w:rsid w:val="00077A64"/>
    <w:rsid w:val="00077B7F"/>
    <w:rsid w:val="000800A4"/>
    <w:rsid w:val="00080112"/>
    <w:rsid w:val="000802DF"/>
    <w:rsid w:val="00080387"/>
    <w:rsid w:val="000803F8"/>
    <w:rsid w:val="00080640"/>
    <w:rsid w:val="0008076E"/>
    <w:rsid w:val="0008084C"/>
    <w:rsid w:val="00080868"/>
    <w:rsid w:val="00080CF9"/>
    <w:rsid w:val="0008142F"/>
    <w:rsid w:val="00081887"/>
    <w:rsid w:val="00081BF9"/>
    <w:rsid w:val="000821A7"/>
    <w:rsid w:val="000821B6"/>
    <w:rsid w:val="000824CE"/>
    <w:rsid w:val="0008257A"/>
    <w:rsid w:val="00082A33"/>
    <w:rsid w:val="00082D47"/>
    <w:rsid w:val="00082D6F"/>
    <w:rsid w:val="00082FD5"/>
    <w:rsid w:val="00083510"/>
    <w:rsid w:val="000837E1"/>
    <w:rsid w:val="000837EF"/>
    <w:rsid w:val="000838F5"/>
    <w:rsid w:val="00083927"/>
    <w:rsid w:val="000839BC"/>
    <w:rsid w:val="00083FDC"/>
    <w:rsid w:val="000841BE"/>
    <w:rsid w:val="000845C1"/>
    <w:rsid w:val="000846A7"/>
    <w:rsid w:val="000848C5"/>
    <w:rsid w:val="00084EA1"/>
    <w:rsid w:val="0008529F"/>
    <w:rsid w:val="000852EF"/>
    <w:rsid w:val="000853BA"/>
    <w:rsid w:val="000855C3"/>
    <w:rsid w:val="00085976"/>
    <w:rsid w:val="00085C20"/>
    <w:rsid w:val="00085CF1"/>
    <w:rsid w:val="00085D3F"/>
    <w:rsid w:val="0008612A"/>
    <w:rsid w:val="000861CF"/>
    <w:rsid w:val="00086558"/>
    <w:rsid w:val="00086595"/>
    <w:rsid w:val="000866EA"/>
    <w:rsid w:val="0008688B"/>
    <w:rsid w:val="00086B8D"/>
    <w:rsid w:val="000871F0"/>
    <w:rsid w:val="000876C1"/>
    <w:rsid w:val="00087A2B"/>
    <w:rsid w:val="00087D07"/>
    <w:rsid w:val="00090212"/>
    <w:rsid w:val="00090236"/>
    <w:rsid w:val="00090B5B"/>
    <w:rsid w:val="00091196"/>
    <w:rsid w:val="0009120C"/>
    <w:rsid w:val="00091285"/>
    <w:rsid w:val="000914CA"/>
    <w:rsid w:val="00091675"/>
    <w:rsid w:val="00092166"/>
    <w:rsid w:val="00092543"/>
    <w:rsid w:val="00092861"/>
    <w:rsid w:val="000936F8"/>
    <w:rsid w:val="00093730"/>
    <w:rsid w:val="00093868"/>
    <w:rsid w:val="000938BA"/>
    <w:rsid w:val="000938E6"/>
    <w:rsid w:val="0009399F"/>
    <w:rsid w:val="00093A32"/>
    <w:rsid w:val="00093D1E"/>
    <w:rsid w:val="00094828"/>
    <w:rsid w:val="000949C0"/>
    <w:rsid w:val="00094B69"/>
    <w:rsid w:val="00094CC2"/>
    <w:rsid w:val="00094F3D"/>
    <w:rsid w:val="000951A0"/>
    <w:rsid w:val="000952D3"/>
    <w:rsid w:val="000957AB"/>
    <w:rsid w:val="000958F2"/>
    <w:rsid w:val="00095D8E"/>
    <w:rsid w:val="0009613F"/>
    <w:rsid w:val="000969C2"/>
    <w:rsid w:val="00096CCA"/>
    <w:rsid w:val="0009731D"/>
    <w:rsid w:val="000973A7"/>
    <w:rsid w:val="0009769C"/>
    <w:rsid w:val="000979C0"/>
    <w:rsid w:val="00097A24"/>
    <w:rsid w:val="00097C4F"/>
    <w:rsid w:val="00097EFE"/>
    <w:rsid w:val="00097F46"/>
    <w:rsid w:val="00097F4F"/>
    <w:rsid w:val="000A004A"/>
    <w:rsid w:val="000A0238"/>
    <w:rsid w:val="000A078D"/>
    <w:rsid w:val="000A07D2"/>
    <w:rsid w:val="000A10EE"/>
    <w:rsid w:val="000A1226"/>
    <w:rsid w:val="000A12A0"/>
    <w:rsid w:val="000A13A7"/>
    <w:rsid w:val="000A16BA"/>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8D8"/>
    <w:rsid w:val="000A49E8"/>
    <w:rsid w:val="000A5280"/>
    <w:rsid w:val="000A553E"/>
    <w:rsid w:val="000A5697"/>
    <w:rsid w:val="000A5AF5"/>
    <w:rsid w:val="000A5B34"/>
    <w:rsid w:val="000A5E72"/>
    <w:rsid w:val="000A5F28"/>
    <w:rsid w:val="000A6009"/>
    <w:rsid w:val="000A6061"/>
    <w:rsid w:val="000A6063"/>
    <w:rsid w:val="000A60E1"/>
    <w:rsid w:val="000A64F9"/>
    <w:rsid w:val="000A65F6"/>
    <w:rsid w:val="000A6645"/>
    <w:rsid w:val="000A6872"/>
    <w:rsid w:val="000A6993"/>
    <w:rsid w:val="000A6B64"/>
    <w:rsid w:val="000A6F19"/>
    <w:rsid w:val="000A70FF"/>
    <w:rsid w:val="000A74A2"/>
    <w:rsid w:val="000A7564"/>
    <w:rsid w:val="000A78C3"/>
    <w:rsid w:val="000A7A17"/>
    <w:rsid w:val="000A7AFE"/>
    <w:rsid w:val="000A7B1B"/>
    <w:rsid w:val="000A7C69"/>
    <w:rsid w:val="000B02E0"/>
    <w:rsid w:val="000B0350"/>
    <w:rsid w:val="000B057A"/>
    <w:rsid w:val="000B06CC"/>
    <w:rsid w:val="000B0A77"/>
    <w:rsid w:val="000B0B34"/>
    <w:rsid w:val="000B1244"/>
    <w:rsid w:val="000B14C3"/>
    <w:rsid w:val="000B16F3"/>
    <w:rsid w:val="000B1A7B"/>
    <w:rsid w:val="000B1E08"/>
    <w:rsid w:val="000B1E62"/>
    <w:rsid w:val="000B2194"/>
    <w:rsid w:val="000B25C4"/>
    <w:rsid w:val="000B2619"/>
    <w:rsid w:val="000B26FA"/>
    <w:rsid w:val="000B26FF"/>
    <w:rsid w:val="000B28A3"/>
    <w:rsid w:val="000B2D2A"/>
    <w:rsid w:val="000B393B"/>
    <w:rsid w:val="000B39C5"/>
    <w:rsid w:val="000B3B5A"/>
    <w:rsid w:val="000B4101"/>
    <w:rsid w:val="000B444A"/>
    <w:rsid w:val="000B4463"/>
    <w:rsid w:val="000B4723"/>
    <w:rsid w:val="000B4B09"/>
    <w:rsid w:val="000B4BC5"/>
    <w:rsid w:val="000B4F45"/>
    <w:rsid w:val="000B5453"/>
    <w:rsid w:val="000B55CE"/>
    <w:rsid w:val="000B56D5"/>
    <w:rsid w:val="000B576F"/>
    <w:rsid w:val="000B5B96"/>
    <w:rsid w:val="000B5F18"/>
    <w:rsid w:val="000B60C4"/>
    <w:rsid w:val="000B618E"/>
    <w:rsid w:val="000B6349"/>
    <w:rsid w:val="000B6576"/>
    <w:rsid w:val="000B65AC"/>
    <w:rsid w:val="000B6DBD"/>
    <w:rsid w:val="000B6DF9"/>
    <w:rsid w:val="000B6F4A"/>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7E"/>
    <w:rsid w:val="000C189D"/>
    <w:rsid w:val="000C1A7B"/>
    <w:rsid w:val="000C1BF4"/>
    <w:rsid w:val="000C1F4C"/>
    <w:rsid w:val="000C2047"/>
    <w:rsid w:val="000C281A"/>
    <w:rsid w:val="000C2824"/>
    <w:rsid w:val="000C3C74"/>
    <w:rsid w:val="000C3D04"/>
    <w:rsid w:val="000C3F35"/>
    <w:rsid w:val="000C4364"/>
    <w:rsid w:val="000C4825"/>
    <w:rsid w:val="000C4987"/>
    <w:rsid w:val="000C4A2C"/>
    <w:rsid w:val="000C4B3A"/>
    <w:rsid w:val="000C4CD1"/>
    <w:rsid w:val="000C4E61"/>
    <w:rsid w:val="000C513E"/>
    <w:rsid w:val="000C53C1"/>
    <w:rsid w:val="000C5E63"/>
    <w:rsid w:val="000C6588"/>
    <w:rsid w:val="000C65BE"/>
    <w:rsid w:val="000C6BB0"/>
    <w:rsid w:val="000C6D0F"/>
    <w:rsid w:val="000C6E87"/>
    <w:rsid w:val="000C6F32"/>
    <w:rsid w:val="000C7171"/>
    <w:rsid w:val="000C73CD"/>
    <w:rsid w:val="000C74B8"/>
    <w:rsid w:val="000C753C"/>
    <w:rsid w:val="000C7587"/>
    <w:rsid w:val="000C7A27"/>
    <w:rsid w:val="000C7A5B"/>
    <w:rsid w:val="000C7C26"/>
    <w:rsid w:val="000C7F7B"/>
    <w:rsid w:val="000D0007"/>
    <w:rsid w:val="000D02B8"/>
    <w:rsid w:val="000D0359"/>
    <w:rsid w:val="000D06FA"/>
    <w:rsid w:val="000D08A4"/>
    <w:rsid w:val="000D09A4"/>
    <w:rsid w:val="000D0B1D"/>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50"/>
    <w:rsid w:val="000D31E6"/>
    <w:rsid w:val="000D3C06"/>
    <w:rsid w:val="000D3FA8"/>
    <w:rsid w:val="000D44F2"/>
    <w:rsid w:val="000D4636"/>
    <w:rsid w:val="000D47C3"/>
    <w:rsid w:val="000D47D4"/>
    <w:rsid w:val="000D4AB8"/>
    <w:rsid w:val="000D4C08"/>
    <w:rsid w:val="000D4C14"/>
    <w:rsid w:val="000D53AB"/>
    <w:rsid w:val="000D54E3"/>
    <w:rsid w:val="000D55FE"/>
    <w:rsid w:val="000D587A"/>
    <w:rsid w:val="000D5B43"/>
    <w:rsid w:val="000D5D79"/>
    <w:rsid w:val="000D6711"/>
    <w:rsid w:val="000D6DBA"/>
    <w:rsid w:val="000D6E3E"/>
    <w:rsid w:val="000D6EE6"/>
    <w:rsid w:val="000D6EEE"/>
    <w:rsid w:val="000D6F8F"/>
    <w:rsid w:val="000D6FB8"/>
    <w:rsid w:val="000D70A3"/>
    <w:rsid w:val="000D750F"/>
    <w:rsid w:val="000D76DD"/>
    <w:rsid w:val="000D7890"/>
    <w:rsid w:val="000D796F"/>
    <w:rsid w:val="000D79DE"/>
    <w:rsid w:val="000D7B04"/>
    <w:rsid w:val="000D7CA1"/>
    <w:rsid w:val="000D7CB0"/>
    <w:rsid w:val="000D7D8A"/>
    <w:rsid w:val="000E073A"/>
    <w:rsid w:val="000E09FC"/>
    <w:rsid w:val="000E0A44"/>
    <w:rsid w:val="000E0FFC"/>
    <w:rsid w:val="000E10B0"/>
    <w:rsid w:val="000E124C"/>
    <w:rsid w:val="000E1504"/>
    <w:rsid w:val="000E1660"/>
    <w:rsid w:val="000E18D6"/>
    <w:rsid w:val="000E199E"/>
    <w:rsid w:val="000E1C04"/>
    <w:rsid w:val="000E1C50"/>
    <w:rsid w:val="000E1FD4"/>
    <w:rsid w:val="000E20E1"/>
    <w:rsid w:val="000E2636"/>
    <w:rsid w:val="000E28B7"/>
    <w:rsid w:val="000E2BF0"/>
    <w:rsid w:val="000E2C5D"/>
    <w:rsid w:val="000E2C7B"/>
    <w:rsid w:val="000E2D7F"/>
    <w:rsid w:val="000E30D5"/>
    <w:rsid w:val="000E323D"/>
    <w:rsid w:val="000E3275"/>
    <w:rsid w:val="000E351D"/>
    <w:rsid w:val="000E36A1"/>
    <w:rsid w:val="000E3E6F"/>
    <w:rsid w:val="000E4132"/>
    <w:rsid w:val="000E42CC"/>
    <w:rsid w:val="000E483F"/>
    <w:rsid w:val="000E5054"/>
    <w:rsid w:val="000E59DF"/>
    <w:rsid w:val="000E5AB7"/>
    <w:rsid w:val="000E6034"/>
    <w:rsid w:val="000E604F"/>
    <w:rsid w:val="000E65BB"/>
    <w:rsid w:val="000E6A9D"/>
    <w:rsid w:val="000E6B49"/>
    <w:rsid w:val="000E6B5A"/>
    <w:rsid w:val="000E6F5C"/>
    <w:rsid w:val="000E7877"/>
    <w:rsid w:val="000E7B76"/>
    <w:rsid w:val="000F0344"/>
    <w:rsid w:val="000F0BA5"/>
    <w:rsid w:val="000F0C20"/>
    <w:rsid w:val="000F17B1"/>
    <w:rsid w:val="000F1C85"/>
    <w:rsid w:val="000F1FE2"/>
    <w:rsid w:val="000F2692"/>
    <w:rsid w:val="000F26DF"/>
    <w:rsid w:val="000F27E3"/>
    <w:rsid w:val="000F2A13"/>
    <w:rsid w:val="000F2CC5"/>
    <w:rsid w:val="000F2DE9"/>
    <w:rsid w:val="000F32E4"/>
    <w:rsid w:val="000F35DE"/>
    <w:rsid w:val="000F36B5"/>
    <w:rsid w:val="000F39D9"/>
    <w:rsid w:val="000F3B57"/>
    <w:rsid w:val="000F3B72"/>
    <w:rsid w:val="000F3C05"/>
    <w:rsid w:val="000F3E4F"/>
    <w:rsid w:val="000F3F04"/>
    <w:rsid w:val="000F4234"/>
    <w:rsid w:val="000F4824"/>
    <w:rsid w:val="000F4956"/>
    <w:rsid w:val="000F4960"/>
    <w:rsid w:val="000F4B1F"/>
    <w:rsid w:val="000F4B80"/>
    <w:rsid w:val="000F4E78"/>
    <w:rsid w:val="000F5B00"/>
    <w:rsid w:val="000F5BEB"/>
    <w:rsid w:val="000F5C57"/>
    <w:rsid w:val="000F5C70"/>
    <w:rsid w:val="000F5F92"/>
    <w:rsid w:val="000F6150"/>
    <w:rsid w:val="000F61C1"/>
    <w:rsid w:val="000F653A"/>
    <w:rsid w:val="000F66D5"/>
    <w:rsid w:val="000F6716"/>
    <w:rsid w:val="000F673E"/>
    <w:rsid w:val="000F67C3"/>
    <w:rsid w:val="000F6CE2"/>
    <w:rsid w:val="000F7058"/>
    <w:rsid w:val="000F749C"/>
    <w:rsid w:val="000F7718"/>
    <w:rsid w:val="000F7BBE"/>
    <w:rsid w:val="000F7BC6"/>
    <w:rsid w:val="00100023"/>
    <w:rsid w:val="00100026"/>
    <w:rsid w:val="00100128"/>
    <w:rsid w:val="00100429"/>
    <w:rsid w:val="001004EC"/>
    <w:rsid w:val="00100E76"/>
    <w:rsid w:val="001012AE"/>
    <w:rsid w:val="00101595"/>
    <w:rsid w:val="00101898"/>
    <w:rsid w:val="001018F9"/>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C65"/>
    <w:rsid w:val="00103EF9"/>
    <w:rsid w:val="001041AE"/>
    <w:rsid w:val="00104387"/>
    <w:rsid w:val="0010473E"/>
    <w:rsid w:val="0010483F"/>
    <w:rsid w:val="0010497D"/>
    <w:rsid w:val="00104CE6"/>
    <w:rsid w:val="00104DC2"/>
    <w:rsid w:val="00104E19"/>
    <w:rsid w:val="001050EE"/>
    <w:rsid w:val="001053D4"/>
    <w:rsid w:val="001054AA"/>
    <w:rsid w:val="001054B9"/>
    <w:rsid w:val="00105573"/>
    <w:rsid w:val="001058EE"/>
    <w:rsid w:val="001058F6"/>
    <w:rsid w:val="001059BD"/>
    <w:rsid w:val="001059DA"/>
    <w:rsid w:val="00105B12"/>
    <w:rsid w:val="00105C7F"/>
    <w:rsid w:val="00105EA0"/>
    <w:rsid w:val="00105EA1"/>
    <w:rsid w:val="0010608B"/>
    <w:rsid w:val="001063C0"/>
    <w:rsid w:val="00106517"/>
    <w:rsid w:val="00106A64"/>
    <w:rsid w:val="00106B32"/>
    <w:rsid w:val="00106E21"/>
    <w:rsid w:val="00106EEC"/>
    <w:rsid w:val="001072DE"/>
    <w:rsid w:val="001076DC"/>
    <w:rsid w:val="001079D1"/>
    <w:rsid w:val="00107ED0"/>
    <w:rsid w:val="001103DD"/>
    <w:rsid w:val="00110542"/>
    <w:rsid w:val="00110654"/>
    <w:rsid w:val="00110B99"/>
    <w:rsid w:val="00110C54"/>
    <w:rsid w:val="00110DC3"/>
    <w:rsid w:val="0011107B"/>
    <w:rsid w:val="00111C97"/>
    <w:rsid w:val="00111E47"/>
    <w:rsid w:val="00111E98"/>
    <w:rsid w:val="00111EB0"/>
    <w:rsid w:val="001120DE"/>
    <w:rsid w:val="00112266"/>
    <w:rsid w:val="0011231A"/>
    <w:rsid w:val="001125B4"/>
    <w:rsid w:val="00112662"/>
    <w:rsid w:val="00112878"/>
    <w:rsid w:val="00112E18"/>
    <w:rsid w:val="00113142"/>
    <w:rsid w:val="0011337C"/>
    <w:rsid w:val="001133EC"/>
    <w:rsid w:val="00113401"/>
    <w:rsid w:val="00113475"/>
    <w:rsid w:val="00113985"/>
    <w:rsid w:val="00113C75"/>
    <w:rsid w:val="00113D38"/>
    <w:rsid w:val="0011422D"/>
    <w:rsid w:val="00114684"/>
    <w:rsid w:val="001146C4"/>
    <w:rsid w:val="0011486F"/>
    <w:rsid w:val="0011499D"/>
    <w:rsid w:val="00114A84"/>
    <w:rsid w:val="00114B2D"/>
    <w:rsid w:val="00114BCE"/>
    <w:rsid w:val="00114C6C"/>
    <w:rsid w:val="00114D5A"/>
    <w:rsid w:val="00114FFE"/>
    <w:rsid w:val="001152C1"/>
    <w:rsid w:val="00115C63"/>
    <w:rsid w:val="00115E72"/>
    <w:rsid w:val="00116654"/>
    <w:rsid w:val="00116767"/>
    <w:rsid w:val="00116D78"/>
    <w:rsid w:val="00116FA5"/>
    <w:rsid w:val="00117967"/>
    <w:rsid w:val="00117A8A"/>
    <w:rsid w:val="00117AE7"/>
    <w:rsid w:val="00117DAD"/>
    <w:rsid w:val="00117F02"/>
    <w:rsid w:val="00120867"/>
    <w:rsid w:val="001208D0"/>
    <w:rsid w:val="00120B58"/>
    <w:rsid w:val="00120E21"/>
    <w:rsid w:val="00120E7C"/>
    <w:rsid w:val="00120F15"/>
    <w:rsid w:val="00121346"/>
    <w:rsid w:val="001214A6"/>
    <w:rsid w:val="001214DD"/>
    <w:rsid w:val="00121B08"/>
    <w:rsid w:val="00121B65"/>
    <w:rsid w:val="001226D6"/>
    <w:rsid w:val="0012294F"/>
    <w:rsid w:val="00122B4F"/>
    <w:rsid w:val="00122ECE"/>
    <w:rsid w:val="001233D6"/>
    <w:rsid w:val="00123687"/>
    <w:rsid w:val="001237A1"/>
    <w:rsid w:val="001238BE"/>
    <w:rsid w:val="00123927"/>
    <w:rsid w:val="0012397B"/>
    <w:rsid w:val="001239F1"/>
    <w:rsid w:val="00123A9E"/>
    <w:rsid w:val="00123AE6"/>
    <w:rsid w:val="00123B0D"/>
    <w:rsid w:val="00123FE4"/>
    <w:rsid w:val="0012418C"/>
    <w:rsid w:val="00124796"/>
    <w:rsid w:val="00124A20"/>
    <w:rsid w:val="00124AE8"/>
    <w:rsid w:val="00124F91"/>
    <w:rsid w:val="0012578D"/>
    <w:rsid w:val="00125C35"/>
    <w:rsid w:val="00125C81"/>
    <w:rsid w:val="00125EEA"/>
    <w:rsid w:val="001262CA"/>
    <w:rsid w:val="0012661C"/>
    <w:rsid w:val="00126B33"/>
    <w:rsid w:val="00126BCE"/>
    <w:rsid w:val="00126C8D"/>
    <w:rsid w:val="00126D1A"/>
    <w:rsid w:val="00126F5D"/>
    <w:rsid w:val="00126F9E"/>
    <w:rsid w:val="00127332"/>
    <w:rsid w:val="001275CA"/>
    <w:rsid w:val="001279B2"/>
    <w:rsid w:val="00127BE0"/>
    <w:rsid w:val="00127C54"/>
    <w:rsid w:val="00130463"/>
    <w:rsid w:val="0013051A"/>
    <w:rsid w:val="00130536"/>
    <w:rsid w:val="00130650"/>
    <w:rsid w:val="00130A6F"/>
    <w:rsid w:val="00130F3A"/>
    <w:rsid w:val="001312A7"/>
    <w:rsid w:val="001315A4"/>
    <w:rsid w:val="00131A94"/>
    <w:rsid w:val="00131B13"/>
    <w:rsid w:val="00131B6F"/>
    <w:rsid w:val="00131F0F"/>
    <w:rsid w:val="00131FDD"/>
    <w:rsid w:val="00131FF9"/>
    <w:rsid w:val="001321B9"/>
    <w:rsid w:val="0013230A"/>
    <w:rsid w:val="001325A1"/>
    <w:rsid w:val="00132A56"/>
    <w:rsid w:val="00133141"/>
    <w:rsid w:val="00133253"/>
    <w:rsid w:val="00133774"/>
    <w:rsid w:val="00133895"/>
    <w:rsid w:val="00133A4A"/>
    <w:rsid w:val="00133C18"/>
    <w:rsid w:val="00133D56"/>
    <w:rsid w:val="00133F1E"/>
    <w:rsid w:val="0013431D"/>
    <w:rsid w:val="0013453B"/>
    <w:rsid w:val="001345C6"/>
    <w:rsid w:val="001346A1"/>
    <w:rsid w:val="001349ED"/>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737F"/>
    <w:rsid w:val="0013789E"/>
    <w:rsid w:val="00137B30"/>
    <w:rsid w:val="00137B70"/>
    <w:rsid w:val="00137BB2"/>
    <w:rsid w:val="00137E4F"/>
    <w:rsid w:val="00140433"/>
    <w:rsid w:val="0014048B"/>
    <w:rsid w:val="001404B2"/>
    <w:rsid w:val="00140A27"/>
    <w:rsid w:val="00140ADD"/>
    <w:rsid w:val="00140E7B"/>
    <w:rsid w:val="00140EC9"/>
    <w:rsid w:val="00140FEA"/>
    <w:rsid w:val="0014116D"/>
    <w:rsid w:val="00141195"/>
    <w:rsid w:val="001411B0"/>
    <w:rsid w:val="001413F7"/>
    <w:rsid w:val="001414F7"/>
    <w:rsid w:val="00141788"/>
    <w:rsid w:val="00141875"/>
    <w:rsid w:val="00141BA2"/>
    <w:rsid w:val="00141E19"/>
    <w:rsid w:val="00141F3F"/>
    <w:rsid w:val="00142161"/>
    <w:rsid w:val="0014223B"/>
    <w:rsid w:val="00142317"/>
    <w:rsid w:val="0014246F"/>
    <w:rsid w:val="001427A6"/>
    <w:rsid w:val="00142DAA"/>
    <w:rsid w:val="00142DFD"/>
    <w:rsid w:val="00143381"/>
    <w:rsid w:val="001438F4"/>
    <w:rsid w:val="00143E9D"/>
    <w:rsid w:val="001444DF"/>
    <w:rsid w:val="00144616"/>
    <w:rsid w:val="0014469C"/>
    <w:rsid w:val="00144770"/>
    <w:rsid w:val="00144847"/>
    <w:rsid w:val="00144B6C"/>
    <w:rsid w:val="00144E3F"/>
    <w:rsid w:val="00144F99"/>
    <w:rsid w:val="0014518F"/>
    <w:rsid w:val="00145390"/>
    <w:rsid w:val="00145549"/>
    <w:rsid w:val="00145698"/>
    <w:rsid w:val="0014570B"/>
    <w:rsid w:val="00145778"/>
    <w:rsid w:val="00145861"/>
    <w:rsid w:val="00145989"/>
    <w:rsid w:val="00145BC0"/>
    <w:rsid w:val="00145BE9"/>
    <w:rsid w:val="00145C9E"/>
    <w:rsid w:val="00145D7B"/>
    <w:rsid w:val="00145DF2"/>
    <w:rsid w:val="00145E50"/>
    <w:rsid w:val="00146179"/>
    <w:rsid w:val="00146193"/>
    <w:rsid w:val="001462F2"/>
    <w:rsid w:val="00146796"/>
    <w:rsid w:val="0014685D"/>
    <w:rsid w:val="00146B0D"/>
    <w:rsid w:val="00146C66"/>
    <w:rsid w:val="00147877"/>
    <w:rsid w:val="001479BD"/>
    <w:rsid w:val="00147C6F"/>
    <w:rsid w:val="00147D69"/>
    <w:rsid w:val="00147FF4"/>
    <w:rsid w:val="001504DF"/>
    <w:rsid w:val="001505E7"/>
    <w:rsid w:val="00150777"/>
    <w:rsid w:val="00150894"/>
    <w:rsid w:val="0015092E"/>
    <w:rsid w:val="00150D1B"/>
    <w:rsid w:val="00150EAB"/>
    <w:rsid w:val="001512EB"/>
    <w:rsid w:val="00151338"/>
    <w:rsid w:val="0015169D"/>
    <w:rsid w:val="00151E12"/>
    <w:rsid w:val="00152113"/>
    <w:rsid w:val="0015248A"/>
    <w:rsid w:val="00152953"/>
    <w:rsid w:val="00152B3E"/>
    <w:rsid w:val="00152D7B"/>
    <w:rsid w:val="0015334A"/>
    <w:rsid w:val="001534BC"/>
    <w:rsid w:val="001534C9"/>
    <w:rsid w:val="001534DA"/>
    <w:rsid w:val="001535AF"/>
    <w:rsid w:val="00153724"/>
    <w:rsid w:val="0015378A"/>
    <w:rsid w:val="0015392D"/>
    <w:rsid w:val="0015394B"/>
    <w:rsid w:val="00153A85"/>
    <w:rsid w:val="00153D5D"/>
    <w:rsid w:val="00153DFA"/>
    <w:rsid w:val="00154099"/>
    <w:rsid w:val="0015447A"/>
    <w:rsid w:val="00154A9D"/>
    <w:rsid w:val="00154B79"/>
    <w:rsid w:val="00154E61"/>
    <w:rsid w:val="00154F70"/>
    <w:rsid w:val="001553F1"/>
    <w:rsid w:val="001557FD"/>
    <w:rsid w:val="0015598E"/>
    <w:rsid w:val="00155A5B"/>
    <w:rsid w:val="00155A88"/>
    <w:rsid w:val="00155FB2"/>
    <w:rsid w:val="00155FDF"/>
    <w:rsid w:val="001563FB"/>
    <w:rsid w:val="00156AD0"/>
    <w:rsid w:val="00156B63"/>
    <w:rsid w:val="00156CB0"/>
    <w:rsid w:val="00157006"/>
    <w:rsid w:val="0015703E"/>
    <w:rsid w:val="001573A6"/>
    <w:rsid w:val="001576C4"/>
    <w:rsid w:val="00157884"/>
    <w:rsid w:val="001578F0"/>
    <w:rsid w:val="00157AA3"/>
    <w:rsid w:val="00157FE4"/>
    <w:rsid w:val="001600FA"/>
    <w:rsid w:val="00160550"/>
    <w:rsid w:val="001605E8"/>
    <w:rsid w:val="00160A14"/>
    <w:rsid w:val="00160BBB"/>
    <w:rsid w:val="00160E8F"/>
    <w:rsid w:val="00160F9B"/>
    <w:rsid w:val="0016106A"/>
    <w:rsid w:val="00161150"/>
    <w:rsid w:val="001612C5"/>
    <w:rsid w:val="001613DB"/>
    <w:rsid w:val="001617F2"/>
    <w:rsid w:val="001618A0"/>
    <w:rsid w:val="001618BC"/>
    <w:rsid w:val="00161A82"/>
    <w:rsid w:val="00161DA1"/>
    <w:rsid w:val="00161EBE"/>
    <w:rsid w:val="00162065"/>
    <w:rsid w:val="00162080"/>
    <w:rsid w:val="00162118"/>
    <w:rsid w:val="00162311"/>
    <w:rsid w:val="0016233E"/>
    <w:rsid w:val="001623F5"/>
    <w:rsid w:val="00162598"/>
    <w:rsid w:val="00162935"/>
    <w:rsid w:val="00162B74"/>
    <w:rsid w:val="00162B90"/>
    <w:rsid w:val="00162BC3"/>
    <w:rsid w:val="00162C20"/>
    <w:rsid w:val="00163455"/>
    <w:rsid w:val="00163805"/>
    <w:rsid w:val="001638EF"/>
    <w:rsid w:val="00163981"/>
    <w:rsid w:val="00163B30"/>
    <w:rsid w:val="00163C3D"/>
    <w:rsid w:val="0016412C"/>
    <w:rsid w:val="001641BE"/>
    <w:rsid w:val="001642E6"/>
    <w:rsid w:val="0016457C"/>
    <w:rsid w:val="00164640"/>
    <w:rsid w:val="00164751"/>
    <w:rsid w:val="00164779"/>
    <w:rsid w:val="001647F0"/>
    <w:rsid w:val="0016498F"/>
    <w:rsid w:val="00164DD6"/>
    <w:rsid w:val="00164F6B"/>
    <w:rsid w:val="00165091"/>
    <w:rsid w:val="001653B5"/>
    <w:rsid w:val="001654C9"/>
    <w:rsid w:val="001659C4"/>
    <w:rsid w:val="00165A84"/>
    <w:rsid w:val="00165AAD"/>
    <w:rsid w:val="00165AF3"/>
    <w:rsid w:val="001661C2"/>
    <w:rsid w:val="0016640C"/>
    <w:rsid w:val="0016657D"/>
    <w:rsid w:val="001669FF"/>
    <w:rsid w:val="00166B5F"/>
    <w:rsid w:val="001671AD"/>
    <w:rsid w:val="001672AC"/>
    <w:rsid w:val="0016763D"/>
    <w:rsid w:val="0016765E"/>
    <w:rsid w:val="00167688"/>
    <w:rsid w:val="0016768A"/>
    <w:rsid w:val="001677BE"/>
    <w:rsid w:val="001678D1"/>
    <w:rsid w:val="001678FF"/>
    <w:rsid w:val="00167B58"/>
    <w:rsid w:val="00167BE0"/>
    <w:rsid w:val="00167D1F"/>
    <w:rsid w:val="0017015F"/>
    <w:rsid w:val="00170245"/>
    <w:rsid w:val="00170679"/>
    <w:rsid w:val="001707D7"/>
    <w:rsid w:val="00170988"/>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4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4D55"/>
    <w:rsid w:val="00175100"/>
    <w:rsid w:val="00175123"/>
    <w:rsid w:val="0017533D"/>
    <w:rsid w:val="0017539A"/>
    <w:rsid w:val="00175497"/>
    <w:rsid w:val="0017591A"/>
    <w:rsid w:val="00175A01"/>
    <w:rsid w:val="00175A9C"/>
    <w:rsid w:val="00175AB5"/>
    <w:rsid w:val="00175D7F"/>
    <w:rsid w:val="00175EF3"/>
    <w:rsid w:val="001761B8"/>
    <w:rsid w:val="0017629C"/>
    <w:rsid w:val="0017648E"/>
    <w:rsid w:val="00176C35"/>
    <w:rsid w:val="00176DFD"/>
    <w:rsid w:val="00176F81"/>
    <w:rsid w:val="0017754A"/>
    <w:rsid w:val="00177598"/>
    <w:rsid w:val="001776D3"/>
    <w:rsid w:val="00177AFE"/>
    <w:rsid w:val="00177CE0"/>
    <w:rsid w:val="00177D6D"/>
    <w:rsid w:val="00180401"/>
    <w:rsid w:val="001805CD"/>
    <w:rsid w:val="0018064D"/>
    <w:rsid w:val="00180966"/>
    <w:rsid w:val="00180CC2"/>
    <w:rsid w:val="00180D1A"/>
    <w:rsid w:val="00180EAB"/>
    <w:rsid w:val="00181A8A"/>
    <w:rsid w:val="00181B2B"/>
    <w:rsid w:val="00181DE0"/>
    <w:rsid w:val="00181E4C"/>
    <w:rsid w:val="00182314"/>
    <w:rsid w:val="0018233D"/>
    <w:rsid w:val="001823EF"/>
    <w:rsid w:val="001829A8"/>
    <w:rsid w:val="00183614"/>
    <w:rsid w:val="00183657"/>
    <w:rsid w:val="0018374F"/>
    <w:rsid w:val="001838AB"/>
    <w:rsid w:val="00183B76"/>
    <w:rsid w:val="00183BCE"/>
    <w:rsid w:val="00183C32"/>
    <w:rsid w:val="001845CC"/>
    <w:rsid w:val="001845D5"/>
    <w:rsid w:val="001847E5"/>
    <w:rsid w:val="00184AEE"/>
    <w:rsid w:val="0018520E"/>
    <w:rsid w:val="00185327"/>
    <w:rsid w:val="001853E6"/>
    <w:rsid w:val="001858D9"/>
    <w:rsid w:val="00186628"/>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8E"/>
    <w:rsid w:val="001910BE"/>
    <w:rsid w:val="001913CA"/>
    <w:rsid w:val="00191773"/>
    <w:rsid w:val="001925EF"/>
    <w:rsid w:val="00192722"/>
    <w:rsid w:val="00192870"/>
    <w:rsid w:val="00192AB9"/>
    <w:rsid w:val="00192BC1"/>
    <w:rsid w:val="00192D60"/>
    <w:rsid w:val="001932CA"/>
    <w:rsid w:val="0019330A"/>
    <w:rsid w:val="001934D0"/>
    <w:rsid w:val="00193520"/>
    <w:rsid w:val="00193967"/>
    <w:rsid w:val="001939F5"/>
    <w:rsid w:val="00193F4F"/>
    <w:rsid w:val="00194077"/>
    <w:rsid w:val="0019421D"/>
    <w:rsid w:val="001945DE"/>
    <w:rsid w:val="0019461E"/>
    <w:rsid w:val="00194628"/>
    <w:rsid w:val="00194756"/>
    <w:rsid w:val="00194907"/>
    <w:rsid w:val="00194C31"/>
    <w:rsid w:val="00194CAC"/>
    <w:rsid w:val="0019538D"/>
    <w:rsid w:val="00195411"/>
    <w:rsid w:val="0019579B"/>
    <w:rsid w:val="001958B4"/>
    <w:rsid w:val="0019595A"/>
    <w:rsid w:val="00195E6C"/>
    <w:rsid w:val="0019648C"/>
    <w:rsid w:val="00196640"/>
    <w:rsid w:val="0019665D"/>
    <w:rsid w:val="001966C7"/>
    <w:rsid w:val="001968DD"/>
    <w:rsid w:val="001968F9"/>
    <w:rsid w:val="00196D1E"/>
    <w:rsid w:val="00196F57"/>
    <w:rsid w:val="00197132"/>
    <w:rsid w:val="00197187"/>
    <w:rsid w:val="0019731B"/>
    <w:rsid w:val="001973A8"/>
    <w:rsid w:val="00197776"/>
    <w:rsid w:val="00197A12"/>
    <w:rsid w:val="00197A4C"/>
    <w:rsid w:val="00197CA1"/>
    <w:rsid w:val="00197F43"/>
    <w:rsid w:val="001A03A9"/>
    <w:rsid w:val="001A0436"/>
    <w:rsid w:val="001A118F"/>
    <w:rsid w:val="001A1194"/>
    <w:rsid w:val="001A1225"/>
    <w:rsid w:val="001A1856"/>
    <w:rsid w:val="001A1A12"/>
    <w:rsid w:val="001A1AA4"/>
    <w:rsid w:val="001A1B9F"/>
    <w:rsid w:val="001A21C6"/>
    <w:rsid w:val="001A2988"/>
    <w:rsid w:val="001A2F4E"/>
    <w:rsid w:val="001A339A"/>
    <w:rsid w:val="001A3BEF"/>
    <w:rsid w:val="001A3D93"/>
    <w:rsid w:val="001A3DF2"/>
    <w:rsid w:val="001A4201"/>
    <w:rsid w:val="001A42E3"/>
    <w:rsid w:val="001A49A4"/>
    <w:rsid w:val="001A4C2F"/>
    <w:rsid w:val="001A4C6F"/>
    <w:rsid w:val="001A4EA4"/>
    <w:rsid w:val="001A4EB9"/>
    <w:rsid w:val="001A4EBB"/>
    <w:rsid w:val="001A51FF"/>
    <w:rsid w:val="001A521F"/>
    <w:rsid w:val="001A5484"/>
    <w:rsid w:val="001A5535"/>
    <w:rsid w:val="001A5A98"/>
    <w:rsid w:val="001A5EBA"/>
    <w:rsid w:val="001A60FA"/>
    <w:rsid w:val="001A623B"/>
    <w:rsid w:val="001A6693"/>
    <w:rsid w:val="001A6B42"/>
    <w:rsid w:val="001A6B94"/>
    <w:rsid w:val="001A6BCB"/>
    <w:rsid w:val="001A7108"/>
    <w:rsid w:val="001A73E9"/>
    <w:rsid w:val="001B0016"/>
    <w:rsid w:val="001B0644"/>
    <w:rsid w:val="001B0645"/>
    <w:rsid w:val="001B0A3A"/>
    <w:rsid w:val="001B0C32"/>
    <w:rsid w:val="001B0E58"/>
    <w:rsid w:val="001B12D6"/>
    <w:rsid w:val="001B149E"/>
    <w:rsid w:val="001B160A"/>
    <w:rsid w:val="001B16B7"/>
    <w:rsid w:val="001B1E97"/>
    <w:rsid w:val="001B2783"/>
    <w:rsid w:val="001B2992"/>
    <w:rsid w:val="001B2A20"/>
    <w:rsid w:val="001B2D04"/>
    <w:rsid w:val="001B2D93"/>
    <w:rsid w:val="001B2E78"/>
    <w:rsid w:val="001B2FB9"/>
    <w:rsid w:val="001B302A"/>
    <w:rsid w:val="001B3057"/>
    <w:rsid w:val="001B30E0"/>
    <w:rsid w:val="001B3335"/>
    <w:rsid w:val="001B34FC"/>
    <w:rsid w:val="001B36E0"/>
    <w:rsid w:val="001B37FB"/>
    <w:rsid w:val="001B3841"/>
    <w:rsid w:val="001B3AB1"/>
    <w:rsid w:val="001B3FBD"/>
    <w:rsid w:val="001B40F4"/>
    <w:rsid w:val="001B4124"/>
    <w:rsid w:val="001B414B"/>
    <w:rsid w:val="001B418F"/>
    <w:rsid w:val="001B4278"/>
    <w:rsid w:val="001B4389"/>
    <w:rsid w:val="001B4416"/>
    <w:rsid w:val="001B44F0"/>
    <w:rsid w:val="001B468B"/>
    <w:rsid w:val="001B4B22"/>
    <w:rsid w:val="001B505D"/>
    <w:rsid w:val="001B506D"/>
    <w:rsid w:val="001B50AE"/>
    <w:rsid w:val="001B50F7"/>
    <w:rsid w:val="001B54F3"/>
    <w:rsid w:val="001B5AFA"/>
    <w:rsid w:val="001B63F1"/>
    <w:rsid w:val="001B64C3"/>
    <w:rsid w:val="001B67B6"/>
    <w:rsid w:val="001B67D5"/>
    <w:rsid w:val="001B6B49"/>
    <w:rsid w:val="001B6B62"/>
    <w:rsid w:val="001B6D70"/>
    <w:rsid w:val="001B7052"/>
    <w:rsid w:val="001B743F"/>
    <w:rsid w:val="001B7457"/>
    <w:rsid w:val="001B74D8"/>
    <w:rsid w:val="001B750B"/>
    <w:rsid w:val="001B7765"/>
    <w:rsid w:val="001B7851"/>
    <w:rsid w:val="001C0112"/>
    <w:rsid w:val="001C0A1C"/>
    <w:rsid w:val="001C0E33"/>
    <w:rsid w:val="001C0ED1"/>
    <w:rsid w:val="001C0FA1"/>
    <w:rsid w:val="001C11CE"/>
    <w:rsid w:val="001C13B5"/>
    <w:rsid w:val="001C14B4"/>
    <w:rsid w:val="001C2372"/>
    <w:rsid w:val="001C25DE"/>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710"/>
    <w:rsid w:val="001C3772"/>
    <w:rsid w:val="001C4440"/>
    <w:rsid w:val="001C44AF"/>
    <w:rsid w:val="001C47C9"/>
    <w:rsid w:val="001C4854"/>
    <w:rsid w:val="001C48FA"/>
    <w:rsid w:val="001C4A5A"/>
    <w:rsid w:val="001C4D67"/>
    <w:rsid w:val="001C5022"/>
    <w:rsid w:val="001C5200"/>
    <w:rsid w:val="001C5A48"/>
    <w:rsid w:val="001C5AA8"/>
    <w:rsid w:val="001C5B34"/>
    <w:rsid w:val="001C5C62"/>
    <w:rsid w:val="001C5E66"/>
    <w:rsid w:val="001C5F19"/>
    <w:rsid w:val="001C6781"/>
    <w:rsid w:val="001C686D"/>
    <w:rsid w:val="001C68B1"/>
    <w:rsid w:val="001C6AC6"/>
    <w:rsid w:val="001C6E82"/>
    <w:rsid w:val="001C704D"/>
    <w:rsid w:val="001C7411"/>
    <w:rsid w:val="001C7515"/>
    <w:rsid w:val="001C7591"/>
    <w:rsid w:val="001C7774"/>
    <w:rsid w:val="001C7811"/>
    <w:rsid w:val="001C7A49"/>
    <w:rsid w:val="001C7C3A"/>
    <w:rsid w:val="001D015F"/>
    <w:rsid w:val="001D01D3"/>
    <w:rsid w:val="001D050B"/>
    <w:rsid w:val="001D09B5"/>
    <w:rsid w:val="001D0DD9"/>
    <w:rsid w:val="001D137E"/>
    <w:rsid w:val="001D14EB"/>
    <w:rsid w:val="001D192B"/>
    <w:rsid w:val="001D1AA9"/>
    <w:rsid w:val="001D1F49"/>
    <w:rsid w:val="001D208E"/>
    <w:rsid w:val="001D21E0"/>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DC2"/>
    <w:rsid w:val="001D4E3B"/>
    <w:rsid w:val="001D4E61"/>
    <w:rsid w:val="001D4E6E"/>
    <w:rsid w:val="001D4F5B"/>
    <w:rsid w:val="001D4FB5"/>
    <w:rsid w:val="001D5402"/>
    <w:rsid w:val="001D5449"/>
    <w:rsid w:val="001D5ABC"/>
    <w:rsid w:val="001D5B78"/>
    <w:rsid w:val="001D5F64"/>
    <w:rsid w:val="001D60DD"/>
    <w:rsid w:val="001D637D"/>
    <w:rsid w:val="001D6405"/>
    <w:rsid w:val="001D690B"/>
    <w:rsid w:val="001D6958"/>
    <w:rsid w:val="001D6C12"/>
    <w:rsid w:val="001D6D3A"/>
    <w:rsid w:val="001D6E83"/>
    <w:rsid w:val="001D6F96"/>
    <w:rsid w:val="001D767B"/>
    <w:rsid w:val="001D7AFC"/>
    <w:rsid w:val="001D7C4A"/>
    <w:rsid w:val="001D7C84"/>
    <w:rsid w:val="001D7DD4"/>
    <w:rsid w:val="001D7E26"/>
    <w:rsid w:val="001D7E62"/>
    <w:rsid w:val="001E02E1"/>
    <w:rsid w:val="001E0440"/>
    <w:rsid w:val="001E0498"/>
    <w:rsid w:val="001E0607"/>
    <w:rsid w:val="001E066F"/>
    <w:rsid w:val="001E0684"/>
    <w:rsid w:val="001E0C7F"/>
    <w:rsid w:val="001E1069"/>
    <w:rsid w:val="001E11BA"/>
    <w:rsid w:val="001E11DE"/>
    <w:rsid w:val="001E1331"/>
    <w:rsid w:val="001E1506"/>
    <w:rsid w:val="001E1821"/>
    <w:rsid w:val="001E186C"/>
    <w:rsid w:val="001E19D8"/>
    <w:rsid w:val="001E1A64"/>
    <w:rsid w:val="001E1B89"/>
    <w:rsid w:val="001E1C19"/>
    <w:rsid w:val="001E1D14"/>
    <w:rsid w:val="001E1D9A"/>
    <w:rsid w:val="001E215C"/>
    <w:rsid w:val="001E24AE"/>
    <w:rsid w:val="001E261A"/>
    <w:rsid w:val="001E27AE"/>
    <w:rsid w:val="001E2955"/>
    <w:rsid w:val="001E2EF3"/>
    <w:rsid w:val="001E32C1"/>
    <w:rsid w:val="001E33BA"/>
    <w:rsid w:val="001E34B7"/>
    <w:rsid w:val="001E3763"/>
    <w:rsid w:val="001E3A31"/>
    <w:rsid w:val="001E3CBB"/>
    <w:rsid w:val="001E41A3"/>
    <w:rsid w:val="001E42D9"/>
    <w:rsid w:val="001E4474"/>
    <w:rsid w:val="001E4613"/>
    <w:rsid w:val="001E4622"/>
    <w:rsid w:val="001E4642"/>
    <w:rsid w:val="001E4797"/>
    <w:rsid w:val="001E4911"/>
    <w:rsid w:val="001E59A3"/>
    <w:rsid w:val="001E5B41"/>
    <w:rsid w:val="001E5DF0"/>
    <w:rsid w:val="001E6042"/>
    <w:rsid w:val="001E6270"/>
    <w:rsid w:val="001E671A"/>
    <w:rsid w:val="001E671B"/>
    <w:rsid w:val="001E6949"/>
    <w:rsid w:val="001E6DB0"/>
    <w:rsid w:val="001E6DD6"/>
    <w:rsid w:val="001E6E36"/>
    <w:rsid w:val="001E728B"/>
    <w:rsid w:val="001E7584"/>
    <w:rsid w:val="001E763C"/>
    <w:rsid w:val="001E76E9"/>
    <w:rsid w:val="001E7899"/>
    <w:rsid w:val="001E7ED7"/>
    <w:rsid w:val="001F00AB"/>
    <w:rsid w:val="001F0681"/>
    <w:rsid w:val="001F07F0"/>
    <w:rsid w:val="001F081F"/>
    <w:rsid w:val="001F08F9"/>
    <w:rsid w:val="001F0919"/>
    <w:rsid w:val="001F0958"/>
    <w:rsid w:val="001F0CB9"/>
    <w:rsid w:val="001F0D47"/>
    <w:rsid w:val="001F0F95"/>
    <w:rsid w:val="001F0FEE"/>
    <w:rsid w:val="001F139A"/>
    <w:rsid w:val="001F1685"/>
    <w:rsid w:val="001F1740"/>
    <w:rsid w:val="001F20EC"/>
    <w:rsid w:val="001F23F4"/>
    <w:rsid w:val="001F2558"/>
    <w:rsid w:val="001F2683"/>
    <w:rsid w:val="001F26B9"/>
    <w:rsid w:val="001F28A8"/>
    <w:rsid w:val="001F294E"/>
    <w:rsid w:val="001F36CC"/>
    <w:rsid w:val="001F37E5"/>
    <w:rsid w:val="001F41EB"/>
    <w:rsid w:val="001F4721"/>
    <w:rsid w:val="001F4938"/>
    <w:rsid w:val="001F49DB"/>
    <w:rsid w:val="001F4C9C"/>
    <w:rsid w:val="001F4F27"/>
    <w:rsid w:val="001F5093"/>
    <w:rsid w:val="001F52BC"/>
    <w:rsid w:val="001F5676"/>
    <w:rsid w:val="001F5784"/>
    <w:rsid w:val="001F5920"/>
    <w:rsid w:val="001F598B"/>
    <w:rsid w:val="001F5DC8"/>
    <w:rsid w:val="001F627A"/>
    <w:rsid w:val="001F66F8"/>
    <w:rsid w:val="001F6AEA"/>
    <w:rsid w:val="001F6E3D"/>
    <w:rsid w:val="001F73DE"/>
    <w:rsid w:val="001F7518"/>
    <w:rsid w:val="001F793F"/>
    <w:rsid w:val="001F7F96"/>
    <w:rsid w:val="001F7FCE"/>
    <w:rsid w:val="002004B0"/>
    <w:rsid w:val="0020072B"/>
    <w:rsid w:val="002008F0"/>
    <w:rsid w:val="00200900"/>
    <w:rsid w:val="0020189D"/>
    <w:rsid w:val="00201970"/>
    <w:rsid w:val="00201CAD"/>
    <w:rsid w:val="00201D57"/>
    <w:rsid w:val="00201EFD"/>
    <w:rsid w:val="00201FF9"/>
    <w:rsid w:val="00202554"/>
    <w:rsid w:val="00202758"/>
    <w:rsid w:val="00202ABF"/>
    <w:rsid w:val="00202C63"/>
    <w:rsid w:val="00203048"/>
    <w:rsid w:val="002033E2"/>
    <w:rsid w:val="0020342A"/>
    <w:rsid w:val="00203802"/>
    <w:rsid w:val="002038AD"/>
    <w:rsid w:val="00203AD9"/>
    <w:rsid w:val="00203C67"/>
    <w:rsid w:val="00203D9D"/>
    <w:rsid w:val="00203ED7"/>
    <w:rsid w:val="002043A0"/>
    <w:rsid w:val="00204A62"/>
    <w:rsid w:val="00204A6A"/>
    <w:rsid w:val="00204CE1"/>
    <w:rsid w:val="00204CF6"/>
    <w:rsid w:val="002050E5"/>
    <w:rsid w:val="002051F0"/>
    <w:rsid w:val="002055E6"/>
    <w:rsid w:val="0020566E"/>
    <w:rsid w:val="0020585F"/>
    <w:rsid w:val="00205ADE"/>
    <w:rsid w:val="00205F37"/>
    <w:rsid w:val="00206047"/>
    <w:rsid w:val="0020609A"/>
    <w:rsid w:val="00206113"/>
    <w:rsid w:val="00206386"/>
    <w:rsid w:val="0020638D"/>
    <w:rsid w:val="002066E7"/>
    <w:rsid w:val="00206EB8"/>
    <w:rsid w:val="00206F2F"/>
    <w:rsid w:val="00207055"/>
    <w:rsid w:val="002073B1"/>
    <w:rsid w:val="0020759B"/>
    <w:rsid w:val="00207621"/>
    <w:rsid w:val="00207794"/>
    <w:rsid w:val="00207843"/>
    <w:rsid w:val="00207DED"/>
    <w:rsid w:val="00210445"/>
    <w:rsid w:val="00210782"/>
    <w:rsid w:val="00210983"/>
    <w:rsid w:val="00210A57"/>
    <w:rsid w:val="002110DF"/>
    <w:rsid w:val="00211350"/>
    <w:rsid w:val="00211369"/>
    <w:rsid w:val="00211450"/>
    <w:rsid w:val="002115D5"/>
    <w:rsid w:val="002119F6"/>
    <w:rsid w:val="00211BD9"/>
    <w:rsid w:val="00211CC0"/>
    <w:rsid w:val="00211F38"/>
    <w:rsid w:val="002120A0"/>
    <w:rsid w:val="002121F1"/>
    <w:rsid w:val="002124F5"/>
    <w:rsid w:val="002125D5"/>
    <w:rsid w:val="00212751"/>
    <w:rsid w:val="00212A0D"/>
    <w:rsid w:val="00212E29"/>
    <w:rsid w:val="00212E66"/>
    <w:rsid w:val="00212E9B"/>
    <w:rsid w:val="00212FF5"/>
    <w:rsid w:val="00213C0E"/>
    <w:rsid w:val="00213E9B"/>
    <w:rsid w:val="00214118"/>
    <w:rsid w:val="002141AC"/>
    <w:rsid w:val="00214223"/>
    <w:rsid w:val="002143B8"/>
    <w:rsid w:val="002149EF"/>
    <w:rsid w:val="00214B16"/>
    <w:rsid w:val="0021509B"/>
    <w:rsid w:val="0021521D"/>
    <w:rsid w:val="0021538E"/>
    <w:rsid w:val="00215477"/>
    <w:rsid w:val="002154FE"/>
    <w:rsid w:val="00215541"/>
    <w:rsid w:val="002157ED"/>
    <w:rsid w:val="002159C2"/>
    <w:rsid w:val="00215A88"/>
    <w:rsid w:val="00215B3E"/>
    <w:rsid w:val="00215C44"/>
    <w:rsid w:val="00215C4D"/>
    <w:rsid w:val="002160AE"/>
    <w:rsid w:val="002160C1"/>
    <w:rsid w:val="00216442"/>
    <w:rsid w:val="002166FA"/>
    <w:rsid w:val="00216779"/>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571"/>
    <w:rsid w:val="00220625"/>
    <w:rsid w:val="002207D6"/>
    <w:rsid w:val="00220DFA"/>
    <w:rsid w:val="00221025"/>
    <w:rsid w:val="00221546"/>
    <w:rsid w:val="00221699"/>
    <w:rsid w:val="00221843"/>
    <w:rsid w:val="0022189F"/>
    <w:rsid w:val="00221AD7"/>
    <w:rsid w:val="00221F67"/>
    <w:rsid w:val="002223BD"/>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7DE"/>
    <w:rsid w:val="00225970"/>
    <w:rsid w:val="00225C92"/>
    <w:rsid w:val="00225E3D"/>
    <w:rsid w:val="00225E53"/>
    <w:rsid w:val="00225F37"/>
    <w:rsid w:val="00226128"/>
    <w:rsid w:val="00226256"/>
    <w:rsid w:val="002264B9"/>
    <w:rsid w:val="0022681B"/>
    <w:rsid w:val="00226D78"/>
    <w:rsid w:val="00226F08"/>
    <w:rsid w:val="0022731E"/>
    <w:rsid w:val="00227348"/>
    <w:rsid w:val="00227807"/>
    <w:rsid w:val="00227AB3"/>
    <w:rsid w:val="00230201"/>
    <w:rsid w:val="0023036B"/>
    <w:rsid w:val="00230612"/>
    <w:rsid w:val="0023063B"/>
    <w:rsid w:val="002309AA"/>
    <w:rsid w:val="002313A9"/>
    <w:rsid w:val="002316AC"/>
    <w:rsid w:val="00231BB3"/>
    <w:rsid w:val="00231CAD"/>
    <w:rsid w:val="00231EE8"/>
    <w:rsid w:val="0023205E"/>
    <w:rsid w:val="00232202"/>
    <w:rsid w:val="00232B70"/>
    <w:rsid w:val="00232E45"/>
    <w:rsid w:val="00232FAB"/>
    <w:rsid w:val="00233152"/>
    <w:rsid w:val="00233273"/>
    <w:rsid w:val="0023341D"/>
    <w:rsid w:val="0023342C"/>
    <w:rsid w:val="00233A53"/>
    <w:rsid w:val="00233C13"/>
    <w:rsid w:val="00233E71"/>
    <w:rsid w:val="00233F0A"/>
    <w:rsid w:val="002340C4"/>
    <w:rsid w:val="00234179"/>
    <w:rsid w:val="002341C8"/>
    <w:rsid w:val="00234423"/>
    <w:rsid w:val="00234758"/>
    <w:rsid w:val="00234A36"/>
    <w:rsid w:val="00234A7E"/>
    <w:rsid w:val="00234AE0"/>
    <w:rsid w:val="00234CDE"/>
    <w:rsid w:val="00234F3E"/>
    <w:rsid w:val="0023506D"/>
    <w:rsid w:val="002352B7"/>
    <w:rsid w:val="002353F3"/>
    <w:rsid w:val="002354E6"/>
    <w:rsid w:val="0023556A"/>
    <w:rsid w:val="002356E4"/>
    <w:rsid w:val="002357AB"/>
    <w:rsid w:val="002358C1"/>
    <w:rsid w:val="00235AB4"/>
    <w:rsid w:val="00235B22"/>
    <w:rsid w:val="00236320"/>
    <w:rsid w:val="00236999"/>
    <w:rsid w:val="002370A0"/>
    <w:rsid w:val="0023736D"/>
    <w:rsid w:val="002375A6"/>
    <w:rsid w:val="00237688"/>
    <w:rsid w:val="00237699"/>
    <w:rsid w:val="00237DCA"/>
    <w:rsid w:val="0024021B"/>
    <w:rsid w:val="002403DC"/>
    <w:rsid w:val="0024051C"/>
    <w:rsid w:val="00240916"/>
    <w:rsid w:val="00240A83"/>
    <w:rsid w:val="00240E9C"/>
    <w:rsid w:val="002413E1"/>
    <w:rsid w:val="00241412"/>
    <w:rsid w:val="00241901"/>
    <w:rsid w:val="00241A3D"/>
    <w:rsid w:val="00241BD2"/>
    <w:rsid w:val="00241D11"/>
    <w:rsid w:val="002421AD"/>
    <w:rsid w:val="00242425"/>
    <w:rsid w:val="002427A6"/>
    <w:rsid w:val="00242A3E"/>
    <w:rsid w:val="00242A54"/>
    <w:rsid w:val="00242A79"/>
    <w:rsid w:val="00242A8C"/>
    <w:rsid w:val="00242B49"/>
    <w:rsid w:val="00242E18"/>
    <w:rsid w:val="00242EA4"/>
    <w:rsid w:val="00242EFD"/>
    <w:rsid w:val="00243020"/>
    <w:rsid w:val="002431A0"/>
    <w:rsid w:val="00243238"/>
    <w:rsid w:val="0024349B"/>
    <w:rsid w:val="0024415C"/>
    <w:rsid w:val="0024415E"/>
    <w:rsid w:val="00244269"/>
    <w:rsid w:val="002443A2"/>
    <w:rsid w:val="00245266"/>
    <w:rsid w:val="0024531F"/>
    <w:rsid w:val="002454E8"/>
    <w:rsid w:val="0024570E"/>
    <w:rsid w:val="00245755"/>
    <w:rsid w:val="00245C95"/>
    <w:rsid w:val="0024659D"/>
    <w:rsid w:val="002467D3"/>
    <w:rsid w:val="002469BD"/>
    <w:rsid w:val="002469EE"/>
    <w:rsid w:val="00246AEB"/>
    <w:rsid w:val="00246F5D"/>
    <w:rsid w:val="002471CF"/>
    <w:rsid w:val="0024720A"/>
    <w:rsid w:val="00247A17"/>
    <w:rsid w:val="00247A9F"/>
    <w:rsid w:val="00247D26"/>
    <w:rsid w:val="00250388"/>
    <w:rsid w:val="00250553"/>
    <w:rsid w:val="00250977"/>
    <w:rsid w:val="00250B15"/>
    <w:rsid w:val="00250B65"/>
    <w:rsid w:val="00251232"/>
    <w:rsid w:val="00251266"/>
    <w:rsid w:val="00251347"/>
    <w:rsid w:val="002517AE"/>
    <w:rsid w:val="002518CA"/>
    <w:rsid w:val="00251919"/>
    <w:rsid w:val="00252028"/>
    <w:rsid w:val="002520FA"/>
    <w:rsid w:val="002521E8"/>
    <w:rsid w:val="00252209"/>
    <w:rsid w:val="0025235C"/>
    <w:rsid w:val="00252414"/>
    <w:rsid w:val="0025293B"/>
    <w:rsid w:val="0025295E"/>
    <w:rsid w:val="00252A6F"/>
    <w:rsid w:val="00252DD1"/>
    <w:rsid w:val="00252E26"/>
    <w:rsid w:val="002530FC"/>
    <w:rsid w:val="00253303"/>
    <w:rsid w:val="00253978"/>
    <w:rsid w:val="00253BB1"/>
    <w:rsid w:val="00253BDF"/>
    <w:rsid w:val="00253D0E"/>
    <w:rsid w:val="002541A9"/>
    <w:rsid w:val="00254770"/>
    <w:rsid w:val="00254B32"/>
    <w:rsid w:val="00254F23"/>
    <w:rsid w:val="002551CB"/>
    <w:rsid w:val="00255414"/>
    <w:rsid w:val="0025553F"/>
    <w:rsid w:val="0025567F"/>
    <w:rsid w:val="00255720"/>
    <w:rsid w:val="00255A93"/>
    <w:rsid w:val="00255CE1"/>
    <w:rsid w:val="00255DAE"/>
    <w:rsid w:val="00255EC9"/>
    <w:rsid w:val="00256182"/>
    <w:rsid w:val="002561F3"/>
    <w:rsid w:val="00256463"/>
    <w:rsid w:val="002564D5"/>
    <w:rsid w:val="00256756"/>
    <w:rsid w:val="0025688E"/>
    <w:rsid w:val="002568F9"/>
    <w:rsid w:val="00256CAA"/>
    <w:rsid w:val="00256DBE"/>
    <w:rsid w:val="00256F69"/>
    <w:rsid w:val="002570BD"/>
    <w:rsid w:val="002577C5"/>
    <w:rsid w:val="002579F4"/>
    <w:rsid w:val="00257B79"/>
    <w:rsid w:val="00257B9D"/>
    <w:rsid w:val="00257CE5"/>
    <w:rsid w:val="00257F65"/>
    <w:rsid w:val="00257F76"/>
    <w:rsid w:val="00260072"/>
    <w:rsid w:val="00260461"/>
    <w:rsid w:val="002604CB"/>
    <w:rsid w:val="00260A3C"/>
    <w:rsid w:val="00260BC5"/>
    <w:rsid w:val="00260BCD"/>
    <w:rsid w:val="00260D35"/>
    <w:rsid w:val="00260D37"/>
    <w:rsid w:val="00260F1E"/>
    <w:rsid w:val="00260F93"/>
    <w:rsid w:val="002610DD"/>
    <w:rsid w:val="00261142"/>
    <w:rsid w:val="002613A2"/>
    <w:rsid w:val="00261491"/>
    <w:rsid w:val="0026170E"/>
    <w:rsid w:val="002617A0"/>
    <w:rsid w:val="00261A93"/>
    <w:rsid w:val="00261F4B"/>
    <w:rsid w:val="002621DA"/>
    <w:rsid w:val="002623B1"/>
    <w:rsid w:val="00262588"/>
    <w:rsid w:val="002625C9"/>
    <w:rsid w:val="002627DD"/>
    <w:rsid w:val="002627E6"/>
    <w:rsid w:val="00262D75"/>
    <w:rsid w:val="00262DB5"/>
    <w:rsid w:val="00262DE6"/>
    <w:rsid w:val="00263096"/>
    <w:rsid w:val="00263166"/>
    <w:rsid w:val="0026344B"/>
    <w:rsid w:val="0026376A"/>
    <w:rsid w:val="00263931"/>
    <w:rsid w:val="00263A8D"/>
    <w:rsid w:val="00263C8B"/>
    <w:rsid w:val="00263CBF"/>
    <w:rsid w:val="00263CE6"/>
    <w:rsid w:val="00263DC1"/>
    <w:rsid w:val="00263E2E"/>
    <w:rsid w:val="00264021"/>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A83"/>
    <w:rsid w:val="00266DB0"/>
    <w:rsid w:val="00266F5C"/>
    <w:rsid w:val="00267031"/>
    <w:rsid w:val="0027008A"/>
    <w:rsid w:val="00270353"/>
    <w:rsid w:val="00270BC1"/>
    <w:rsid w:val="00271175"/>
    <w:rsid w:val="0027123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3F9"/>
    <w:rsid w:val="0027448F"/>
    <w:rsid w:val="002744FA"/>
    <w:rsid w:val="0027450E"/>
    <w:rsid w:val="00274516"/>
    <w:rsid w:val="0027457C"/>
    <w:rsid w:val="0027488D"/>
    <w:rsid w:val="0027491E"/>
    <w:rsid w:val="00274932"/>
    <w:rsid w:val="00274E32"/>
    <w:rsid w:val="00274F01"/>
    <w:rsid w:val="0027510B"/>
    <w:rsid w:val="0027560E"/>
    <w:rsid w:val="00275695"/>
    <w:rsid w:val="0027573C"/>
    <w:rsid w:val="00275C0E"/>
    <w:rsid w:val="00275F94"/>
    <w:rsid w:val="00276224"/>
    <w:rsid w:val="00276400"/>
    <w:rsid w:val="0027649A"/>
    <w:rsid w:val="0027667B"/>
    <w:rsid w:val="00276A88"/>
    <w:rsid w:val="00276B47"/>
    <w:rsid w:val="00276E91"/>
    <w:rsid w:val="00276FC9"/>
    <w:rsid w:val="00277591"/>
    <w:rsid w:val="00277A12"/>
    <w:rsid w:val="00277AEE"/>
    <w:rsid w:val="00277F46"/>
    <w:rsid w:val="00280076"/>
    <w:rsid w:val="002807C5"/>
    <w:rsid w:val="00280CE4"/>
    <w:rsid w:val="00280D2A"/>
    <w:rsid w:val="00280ED1"/>
    <w:rsid w:val="002811B6"/>
    <w:rsid w:val="0028121A"/>
    <w:rsid w:val="00281A12"/>
    <w:rsid w:val="00281ACD"/>
    <w:rsid w:val="00281C9D"/>
    <w:rsid w:val="00281D1E"/>
    <w:rsid w:val="00281DA1"/>
    <w:rsid w:val="00281EDC"/>
    <w:rsid w:val="002823DD"/>
    <w:rsid w:val="0028277F"/>
    <w:rsid w:val="00282997"/>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862"/>
    <w:rsid w:val="00284898"/>
    <w:rsid w:val="00284A92"/>
    <w:rsid w:val="00285114"/>
    <w:rsid w:val="00285453"/>
    <w:rsid w:val="00285645"/>
    <w:rsid w:val="00285736"/>
    <w:rsid w:val="002857C3"/>
    <w:rsid w:val="00285990"/>
    <w:rsid w:val="00285B1F"/>
    <w:rsid w:val="00285DBF"/>
    <w:rsid w:val="00285E92"/>
    <w:rsid w:val="00286038"/>
    <w:rsid w:val="00286524"/>
    <w:rsid w:val="002865C9"/>
    <w:rsid w:val="00286B53"/>
    <w:rsid w:val="00287152"/>
    <w:rsid w:val="00287553"/>
    <w:rsid w:val="00287B61"/>
    <w:rsid w:val="00287E12"/>
    <w:rsid w:val="00287F44"/>
    <w:rsid w:val="00290088"/>
    <w:rsid w:val="00290141"/>
    <w:rsid w:val="0029042C"/>
    <w:rsid w:val="00290436"/>
    <w:rsid w:val="00290481"/>
    <w:rsid w:val="002906D9"/>
    <w:rsid w:val="002906E2"/>
    <w:rsid w:val="00290705"/>
    <w:rsid w:val="0029104E"/>
    <w:rsid w:val="00291211"/>
    <w:rsid w:val="0029127F"/>
    <w:rsid w:val="00291DDC"/>
    <w:rsid w:val="00291E9B"/>
    <w:rsid w:val="0029216A"/>
    <w:rsid w:val="002921F1"/>
    <w:rsid w:val="002926DB"/>
    <w:rsid w:val="002928A9"/>
    <w:rsid w:val="00292E45"/>
    <w:rsid w:val="00292EE3"/>
    <w:rsid w:val="00293175"/>
    <w:rsid w:val="00293241"/>
    <w:rsid w:val="0029335D"/>
    <w:rsid w:val="0029349E"/>
    <w:rsid w:val="00293589"/>
    <w:rsid w:val="002936CC"/>
    <w:rsid w:val="00293D84"/>
    <w:rsid w:val="00293DE3"/>
    <w:rsid w:val="002940A4"/>
    <w:rsid w:val="00294262"/>
    <w:rsid w:val="00294815"/>
    <w:rsid w:val="00295632"/>
    <w:rsid w:val="00295650"/>
    <w:rsid w:val="0029596B"/>
    <w:rsid w:val="00295998"/>
    <w:rsid w:val="00295A4C"/>
    <w:rsid w:val="00295AFF"/>
    <w:rsid w:val="00295CAD"/>
    <w:rsid w:val="0029656D"/>
    <w:rsid w:val="002965D7"/>
    <w:rsid w:val="0029672D"/>
    <w:rsid w:val="0029692A"/>
    <w:rsid w:val="00296B7A"/>
    <w:rsid w:val="00296C46"/>
    <w:rsid w:val="00296E7B"/>
    <w:rsid w:val="002970AB"/>
    <w:rsid w:val="002971B1"/>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B98"/>
    <w:rsid w:val="002A0F99"/>
    <w:rsid w:val="002A1012"/>
    <w:rsid w:val="002A18E8"/>
    <w:rsid w:val="002A1900"/>
    <w:rsid w:val="002A19A4"/>
    <w:rsid w:val="002A1F13"/>
    <w:rsid w:val="002A1FFC"/>
    <w:rsid w:val="002A2902"/>
    <w:rsid w:val="002A2B56"/>
    <w:rsid w:val="002A2B82"/>
    <w:rsid w:val="002A2EF6"/>
    <w:rsid w:val="002A322B"/>
    <w:rsid w:val="002A331B"/>
    <w:rsid w:val="002A3368"/>
    <w:rsid w:val="002A35DA"/>
    <w:rsid w:val="002A3925"/>
    <w:rsid w:val="002A3B93"/>
    <w:rsid w:val="002A3DEA"/>
    <w:rsid w:val="002A40CE"/>
    <w:rsid w:val="002A41CB"/>
    <w:rsid w:val="002A4237"/>
    <w:rsid w:val="002A4302"/>
    <w:rsid w:val="002A4590"/>
    <w:rsid w:val="002A4BEF"/>
    <w:rsid w:val="002A50EA"/>
    <w:rsid w:val="002A515C"/>
    <w:rsid w:val="002A51AB"/>
    <w:rsid w:val="002A5251"/>
    <w:rsid w:val="002A5505"/>
    <w:rsid w:val="002A57F4"/>
    <w:rsid w:val="002A5AC8"/>
    <w:rsid w:val="002A5BC5"/>
    <w:rsid w:val="002A5BE7"/>
    <w:rsid w:val="002A5C4A"/>
    <w:rsid w:val="002A5D9A"/>
    <w:rsid w:val="002A60F7"/>
    <w:rsid w:val="002A6277"/>
    <w:rsid w:val="002A62B7"/>
    <w:rsid w:val="002A641F"/>
    <w:rsid w:val="002A657A"/>
    <w:rsid w:val="002A68C1"/>
    <w:rsid w:val="002A6BBD"/>
    <w:rsid w:val="002A6E14"/>
    <w:rsid w:val="002A6E4A"/>
    <w:rsid w:val="002A6F29"/>
    <w:rsid w:val="002A76A6"/>
    <w:rsid w:val="002A7B79"/>
    <w:rsid w:val="002A7D8A"/>
    <w:rsid w:val="002A7FFD"/>
    <w:rsid w:val="002B06B6"/>
    <w:rsid w:val="002B098C"/>
    <w:rsid w:val="002B0A59"/>
    <w:rsid w:val="002B0B74"/>
    <w:rsid w:val="002B0D55"/>
    <w:rsid w:val="002B0F01"/>
    <w:rsid w:val="002B19A9"/>
    <w:rsid w:val="002B1CF0"/>
    <w:rsid w:val="002B1FE4"/>
    <w:rsid w:val="002B2178"/>
    <w:rsid w:val="002B265B"/>
    <w:rsid w:val="002B27F8"/>
    <w:rsid w:val="002B29D0"/>
    <w:rsid w:val="002B29E6"/>
    <w:rsid w:val="002B2AB8"/>
    <w:rsid w:val="002B2EED"/>
    <w:rsid w:val="002B32D6"/>
    <w:rsid w:val="002B34D1"/>
    <w:rsid w:val="002B3A79"/>
    <w:rsid w:val="002B3B4A"/>
    <w:rsid w:val="002B4A6A"/>
    <w:rsid w:val="002B514C"/>
    <w:rsid w:val="002B5AEE"/>
    <w:rsid w:val="002B5B13"/>
    <w:rsid w:val="002B5BF9"/>
    <w:rsid w:val="002B5F2D"/>
    <w:rsid w:val="002B698A"/>
    <w:rsid w:val="002B69D1"/>
    <w:rsid w:val="002B6A36"/>
    <w:rsid w:val="002B6A97"/>
    <w:rsid w:val="002B6BD3"/>
    <w:rsid w:val="002B6C29"/>
    <w:rsid w:val="002B6CE5"/>
    <w:rsid w:val="002B6D24"/>
    <w:rsid w:val="002B702B"/>
    <w:rsid w:val="002B77EA"/>
    <w:rsid w:val="002B79DB"/>
    <w:rsid w:val="002B7A2C"/>
    <w:rsid w:val="002C0AA2"/>
    <w:rsid w:val="002C0AFF"/>
    <w:rsid w:val="002C0C84"/>
    <w:rsid w:val="002C0E6A"/>
    <w:rsid w:val="002C0E6B"/>
    <w:rsid w:val="002C0F34"/>
    <w:rsid w:val="002C1413"/>
    <w:rsid w:val="002C1533"/>
    <w:rsid w:val="002C1928"/>
    <w:rsid w:val="002C1B48"/>
    <w:rsid w:val="002C1F4C"/>
    <w:rsid w:val="002C2008"/>
    <w:rsid w:val="002C2185"/>
    <w:rsid w:val="002C235B"/>
    <w:rsid w:val="002C2380"/>
    <w:rsid w:val="002C26BC"/>
    <w:rsid w:val="002C2BAF"/>
    <w:rsid w:val="002C3231"/>
    <w:rsid w:val="002C32AC"/>
    <w:rsid w:val="002C365D"/>
    <w:rsid w:val="002C3A4C"/>
    <w:rsid w:val="002C3A74"/>
    <w:rsid w:val="002C3B11"/>
    <w:rsid w:val="002C3DAF"/>
    <w:rsid w:val="002C4888"/>
    <w:rsid w:val="002C49EA"/>
    <w:rsid w:val="002C4A78"/>
    <w:rsid w:val="002C4CEB"/>
    <w:rsid w:val="002C4D47"/>
    <w:rsid w:val="002C4DEB"/>
    <w:rsid w:val="002C5033"/>
    <w:rsid w:val="002C5087"/>
    <w:rsid w:val="002C517A"/>
    <w:rsid w:val="002C51E7"/>
    <w:rsid w:val="002C5342"/>
    <w:rsid w:val="002C567A"/>
    <w:rsid w:val="002C5C6D"/>
    <w:rsid w:val="002C5C9A"/>
    <w:rsid w:val="002C5DB7"/>
    <w:rsid w:val="002C6347"/>
    <w:rsid w:val="002C6383"/>
    <w:rsid w:val="002C64B3"/>
    <w:rsid w:val="002C684B"/>
    <w:rsid w:val="002C69F3"/>
    <w:rsid w:val="002C70DA"/>
    <w:rsid w:val="002C7439"/>
    <w:rsid w:val="002C755C"/>
    <w:rsid w:val="002C7607"/>
    <w:rsid w:val="002C7643"/>
    <w:rsid w:val="002C76DF"/>
    <w:rsid w:val="002C7782"/>
    <w:rsid w:val="002C7E2C"/>
    <w:rsid w:val="002D00CB"/>
    <w:rsid w:val="002D02E7"/>
    <w:rsid w:val="002D0644"/>
    <w:rsid w:val="002D0B1B"/>
    <w:rsid w:val="002D1433"/>
    <w:rsid w:val="002D1F14"/>
    <w:rsid w:val="002D21CA"/>
    <w:rsid w:val="002D21DB"/>
    <w:rsid w:val="002D2216"/>
    <w:rsid w:val="002D23F8"/>
    <w:rsid w:val="002D2B19"/>
    <w:rsid w:val="002D2B84"/>
    <w:rsid w:val="002D2C9D"/>
    <w:rsid w:val="002D2D91"/>
    <w:rsid w:val="002D3065"/>
    <w:rsid w:val="002D3077"/>
    <w:rsid w:val="002D3278"/>
    <w:rsid w:val="002D365B"/>
    <w:rsid w:val="002D3AEE"/>
    <w:rsid w:val="002D3BFF"/>
    <w:rsid w:val="002D3C8F"/>
    <w:rsid w:val="002D3E9E"/>
    <w:rsid w:val="002D4222"/>
    <w:rsid w:val="002D463C"/>
    <w:rsid w:val="002D4760"/>
    <w:rsid w:val="002D477E"/>
    <w:rsid w:val="002D499A"/>
    <w:rsid w:val="002D51FE"/>
    <w:rsid w:val="002D521C"/>
    <w:rsid w:val="002D5342"/>
    <w:rsid w:val="002D5442"/>
    <w:rsid w:val="002D5C3C"/>
    <w:rsid w:val="002D6018"/>
    <w:rsid w:val="002D63A1"/>
    <w:rsid w:val="002D646B"/>
    <w:rsid w:val="002D6917"/>
    <w:rsid w:val="002D6960"/>
    <w:rsid w:val="002D6C83"/>
    <w:rsid w:val="002D7146"/>
    <w:rsid w:val="002D71EF"/>
    <w:rsid w:val="002D73C9"/>
    <w:rsid w:val="002D7585"/>
    <w:rsid w:val="002D7675"/>
    <w:rsid w:val="002D76B0"/>
    <w:rsid w:val="002D7B58"/>
    <w:rsid w:val="002D7F58"/>
    <w:rsid w:val="002D7FD4"/>
    <w:rsid w:val="002D7FD8"/>
    <w:rsid w:val="002E01BE"/>
    <w:rsid w:val="002E042E"/>
    <w:rsid w:val="002E05B0"/>
    <w:rsid w:val="002E167A"/>
    <w:rsid w:val="002E1814"/>
    <w:rsid w:val="002E1898"/>
    <w:rsid w:val="002E1937"/>
    <w:rsid w:val="002E19FA"/>
    <w:rsid w:val="002E1B92"/>
    <w:rsid w:val="002E1BA6"/>
    <w:rsid w:val="002E1D4D"/>
    <w:rsid w:val="002E1D94"/>
    <w:rsid w:val="002E21F4"/>
    <w:rsid w:val="002E2310"/>
    <w:rsid w:val="002E2587"/>
    <w:rsid w:val="002E2689"/>
    <w:rsid w:val="002E2755"/>
    <w:rsid w:val="002E2A41"/>
    <w:rsid w:val="002E2A5E"/>
    <w:rsid w:val="002E2C36"/>
    <w:rsid w:val="002E32EB"/>
    <w:rsid w:val="002E35D1"/>
    <w:rsid w:val="002E396A"/>
    <w:rsid w:val="002E4320"/>
    <w:rsid w:val="002E4464"/>
    <w:rsid w:val="002E44C9"/>
    <w:rsid w:val="002E45B9"/>
    <w:rsid w:val="002E4850"/>
    <w:rsid w:val="002E4D03"/>
    <w:rsid w:val="002E512B"/>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C0D"/>
    <w:rsid w:val="002F0D2D"/>
    <w:rsid w:val="002F1022"/>
    <w:rsid w:val="002F117B"/>
    <w:rsid w:val="002F121C"/>
    <w:rsid w:val="002F1377"/>
    <w:rsid w:val="002F13E2"/>
    <w:rsid w:val="002F16ED"/>
    <w:rsid w:val="002F1D36"/>
    <w:rsid w:val="002F1D54"/>
    <w:rsid w:val="002F1DDD"/>
    <w:rsid w:val="002F2504"/>
    <w:rsid w:val="002F279E"/>
    <w:rsid w:val="002F28B0"/>
    <w:rsid w:val="002F2936"/>
    <w:rsid w:val="002F2ADC"/>
    <w:rsid w:val="002F2B8B"/>
    <w:rsid w:val="002F2D41"/>
    <w:rsid w:val="002F2EF2"/>
    <w:rsid w:val="002F2F5F"/>
    <w:rsid w:val="002F3775"/>
    <w:rsid w:val="002F3826"/>
    <w:rsid w:val="002F3F68"/>
    <w:rsid w:val="002F42E8"/>
    <w:rsid w:val="002F4518"/>
    <w:rsid w:val="002F46F9"/>
    <w:rsid w:val="002F47EF"/>
    <w:rsid w:val="002F4872"/>
    <w:rsid w:val="002F4A0D"/>
    <w:rsid w:val="002F4DD0"/>
    <w:rsid w:val="002F53CA"/>
    <w:rsid w:val="002F5586"/>
    <w:rsid w:val="002F6050"/>
    <w:rsid w:val="002F6078"/>
    <w:rsid w:val="002F6096"/>
    <w:rsid w:val="002F6256"/>
    <w:rsid w:val="002F62F3"/>
    <w:rsid w:val="002F6311"/>
    <w:rsid w:val="002F63EA"/>
    <w:rsid w:val="002F6464"/>
    <w:rsid w:val="002F650A"/>
    <w:rsid w:val="002F6529"/>
    <w:rsid w:val="002F6EC3"/>
    <w:rsid w:val="002F701F"/>
    <w:rsid w:val="002F75AB"/>
    <w:rsid w:val="002F77B1"/>
    <w:rsid w:val="002F7A2F"/>
    <w:rsid w:val="002F7AB4"/>
    <w:rsid w:val="002F7AD2"/>
    <w:rsid w:val="002F7BF2"/>
    <w:rsid w:val="002F7D00"/>
    <w:rsid w:val="003000A4"/>
    <w:rsid w:val="003000D8"/>
    <w:rsid w:val="00300259"/>
    <w:rsid w:val="0030035D"/>
    <w:rsid w:val="003007B5"/>
    <w:rsid w:val="003008B4"/>
    <w:rsid w:val="00301137"/>
    <w:rsid w:val="0030118D"/>
    <w:rsid w:val="00301523"/>
    <w:rsid w:val="00301A66"/>
    <w:rsid w:val="00301AEC"/>
    <w:rsid w:val="00301C3F"/>
    <w:rsid w:val="00301C81"/>
    <w:rsid w:val="00301CA1"/>
    <w:rsid w:val="00302056"/>
    <w:rsid w:val="0030220F"/>
    <w:rsid w:val="00302587"/>
    <w:rsid w:val="003025CE"/>
    <w:rsid w:val="003025FB"/>
    <w:rsid w:val="003028D1"/>
    <w:rsid w:val="003028F0"/>
    <w:rsid w:val="00302959"/>
    <w:rsid w:val="00302B5D"/>
    <w:rsid w:val="00302D86"/>
    <w:rsid w:val="00302FE7"/>
    <w:rsid w:val="00303308"/>
    <w:rsid w:val="003036D1"/>
    <w:rsid w:val="003038AB"/>
    <w:rsid w:val="003038C8"/>
    <w:rsid w:val="0030394A"/>
    <w:rsid w:val="00304098"/>
    <w:rsid w:val="003040AD"/>
    <w:rsid w:val="0030428C"/>
    <w:rsid w:val="003043E2"/>
    <w:rsid w:val="003044C5"/>
    <w:rsid w:val="003045FD"/>
    <w:rsid w:val="00304893"/>
    <w:rsid w:val="003048BE"/>
    <w:rsid w:val="00304EB8"/>
    <w:rsid w:val="00305060"/>
    <w:rsid w:val="0030518D"/>
    <w:rsid w:val="003052ED"/>
    <w:rsid w:val="00305570"/>
    <w:rsid w:val="0030563E"/>
    <w:rsid w:val="00305964"/>
    <w:rsid w:val="003059D0"/>
    <w:rsid w:val="00305B95"/>
    <w:rsid w:val="003060C9"/>
    <w:rsid w:val="00306159"/>
    <w:rsid w:val="003061A7"/>
    <w:rsid w:val="003061E5"/>
    <w:rsid w:val="003063D2"/>
    <w:rsid w:val="003065E6"/>
    <w:rsid w:val="00306881"/>
    <w:rsid w:val="00306A14"/>
    <w:rsid w:val="003073DC"/>
    <w:rsid w:val="003073F1"/>
    <w:rsid w:val="00307851"/>
    <w:rsid w:val="00307870"/>
    <w:rsid w:val="003078D7"/>
    <w:rsid w:val="0030797F"/>
    <w:rsid w:val="00307AAF"/>
    <w:rsid w:val="0031007B"/>
    <w:rsid w:val="003101A5"/>
    <w:rsid w:val="00310315"/>
    <w:rsid w:val="003103BA"/>
    <w:rsid w:val="003108B0"/>
    <w:rsid w:val="00310BFE"/>
    <w:rsid w:val="00310D98"/>
    <w:rsid w:val="00310E16"/>
    <w:rsid w:val="00311089"/>
    <w:rsid w:val="003115D9"/>
    <w:rsid w:val="00311851"/>
    <w:rsid w:val="0031194F"/>
    <w:rsid w:val="00311B20"/>
    <w:rsid w:val="00311C89"/>
    <w:rsid w:val="00311E4C"/>
    <w:rsid w:val="0031231A"/>
    <w:rsid w:val="0031250B"/>
    <w:rsid w:val="0031273B"/>
    <w:rsid w:val="003129F8"/>
    <w:rsid w:val="00312B2A"/>
    <w:rsid w:val="00312C24"/>
    <w:rsid w:val="00312D06"/>
    <w:rsid w:val="00313070"/>
    <w:rsid w:val="003130ED"/>
    <w:rsid w:val="003132CD"/>
    <w:rsid w:val="003134B7"/>
    <w:rsid w:val="003138CD"/>
    <w:rsid w:val="003138E7"/>
    <w:rsid w:val="00313BF6"/>
    <w:rsid w:val="00313CF3"/>
    <w:rsid w:val="00313EFE"/>
    <w:rsid w:val="00313F95"/>
    <w:rsid w:val="00314260"/>
    <w:rsid w:val="00314648"/>
    <w:rsid w:val="00314658"/>
    <w:rsid w:val="00314703"/>
    <w:rsid w:val="00315250"/>
    <w:rsid w:val="003153AE"/>
    <w:rsid w:val="00315600"/>
    <w:rsid w:val="00315A4A"/>
    <w:rsid w:val="00315B26"/>
    <w:rsid w:val="00316210"/>
    <w:rsid w:val="00316296"/>
    <w:rsid w:val="003163EC"/>
    <w:rsid w:val="003163F4"/>
    <w:rsid w:val="0031661A"/>
    <w:rsid w:val="00316662"/>
    <w:rsid w:val="00316A0F"/>
    <w:rsid w:val="00316BD6"/>
    <w:rsid w:val="00317261"/>
    <w:rsid w:val="003172E7"/>
    <w:rsid w:val="00317733"/>
    <w:rsid w:val="00317AB7"/>
    <w:rsid w:val="00317C1E"/>
    <w:rsid w:val="00317DF1"/>
    <w:rsid w:val="00317F53"/>
    <w:rsid w:val="00320016"/>
    <w:rsid w:val="0032012F"/>
    <w:rsid w:val="003204C2"/>
    <w:rsid w:val="003204EF"/>
    <w:rsid w:val="00320895"/>
    <w:rsid w:val="00320A2C"/>
    <w:rsid w:val="00320D4B"/>
    <w:rsid w:val="00320EB9"/>
    <w:rsid w:val="00320F4E"/>
    <w:rsid w:val="003211D2"/>
    <w:rsid w:val="00321278"/>
    <w:rsid w:val="0032179B"/>
    <w:rsid w:val="00321845"/>
    <w:rsid w:val="0032188E"/>
    <w:rsid w:val="00321CF7"/>
    <w:rsid w:val="00321E6C"/>
    <w:rsid w:val="00321EDA"/>
    <w:rsid w:val="00321F26"/>
    <w:rsid w:val="00322185"/>
    <w:rsid w:val="00322437"/>
    <w:rsid w:val="003227D4"/>
    <w:rsid w:val="003228BC"/>
    <w:rsid w:val="00322EC6"/>
    <w:rsid w:val="00322ECB"/>
    <w:rsid w:val="0032343F"/>
    <w:rsid w:val="003236C7"/>
    <w:rsid w:val="00323878"/>
    <w:rsid w:val="00323A71"/>
    <w:rsid w:val="00323D2C"/>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27AF5"/>
    <w:rsid w:val="00330090"/>
    <w:rsid w:val="0033034A"/>
    <w:rsid w:val="0033036B"/>
    <w:rsid w:val="00330418"/>
    <w:rsid w:val="00330461"/>
    <w:rsid w:val="00330707"/>
    <w:rsid w:val="00330EBF"/>
    <w:rsid w:val="003310C7"/>
    <w:rsid w:val="003310D9"/>
    <w:rsid w:val="003310F7"/>
    <w:rsid w:val="0033145D"/>
    <w:rsid w:val="00331964"/>
    <w:rsid w:val="00331AFF"/>
    <w:rsid w:val="00332202"/>
    <w:rsid w:val="003322B6"/>
    <w:rsid w:val="003322CA"/>
    <w:rsid w:val="003322E8"/>
    <w:rsid w:val="00332845"/>
    <w:rsid w:val="0033294C"/>
    <w:rsid w:val="003330F4"/>
    <w:rsid w:val="0033365A"/>
    <w:rsid w:val="00333C56"/>
    <w:rsid w:val="00333C64"/>
    <w:rsid w:val="00333CF7"/>
    <w:rsid w:val="00333D67"/>
    <w:rsid w:val="00333D70"/>
    <w:rsid w:val="00333E47"/>
    <w:rsid w:val="00334008"/>
    <w:rsid w:val="0033482B"/>
    <w:rsid w:val="00334870"/>
    <w:rsid w:val="00334A52"/>
    <w:rsid w:val="00334AF0"/>
    <w:rsid w:val="00334C2E"/>
    <w:rsid w:val="00334D76"/>
    <w:rsid w:val="00334E15"/>
    <w:rsid w:val="00334F94"/>
    <w:rsid w:val="003352A1"/>
    <w:rsid w:val="003352F1"/>
    <w:rsid w:val="003353A5"/>
    <w:rsid w:val="00335722"/>
    <w:rsid w:val="00335C6E"/>
    <w:rsid w:val="00335CB9"/>
    <w:rsid w:val="003362CF"/>
    <w:rsid w:val="00336B99"/>
    <w:rsid w:val="00336BBD"/>
    <w:rsid w:val="00336F56"/>
    <w:rsid w:val="00337152"/>
    <w:rsid w:val="00337193"/>
    <w:rsid w:val="003371CF"/>
    <w:rsid w:val="00337215"/>
    <w:rsid w:val="00337282"/>
    <w:rsid w:val="00337417"/>
    <w:rsid w:val="00337495"/>
    <w:rsid w:val="00337565"/>
    <w:rsid w:val="00337972"/>
    <w:rsid w:val="00337C5F"/>
    <w:rsid w:val="00337CCB"/>
    <w:rsid w:val="00337D7E"/>
    <w:rsid w:val="00337F02"/>
    <w:rsid w:val="00337F83"/>
    <w:rsid w:val="00337F96"/>
    <w:rsid w:val="00340075"/>
    <w:rsid w:val="0034043B"/>
    <w:rsid w:val="003405C5"/>
    <w:rsid w:val="00340625"/>
    <w:rsid w:val="00340730"/>
    <w:rsid w:val="0034087C"/>
    <w:rsid w:val="00340BFF"/>
    <w:rsid w:val="00340DB1"/>
    <w:rsid w:val="00340E74"/>
    <w:rsid w:val="003411CF"/>
    <w:rsid w:val="003413FF"/>
    <w:rsid w:val="00341609"/>
    <w:rsid w:val="003417B7"/>
    <w:rsid w:val="003418A4"/>
    <w:rsid w:val="003418E1"/>
    <w:rsid w:val="003419D1"/>
    <w:rsid w:val="00341EA9"/>
    <w:rsid w:val="003426E8"/>
    <w:rsid w:val="00342976"/>
    <w:rsid w:val="00342A52"/>
    <w:rsid w:val="00342B20"/>
    <w:rsid w:val="00342D62"/>
    <w:rsid w:val="00342DDF"/>
    <w:rsid w:val="00342EA4"/>
    <w:rsid w:val="00342ED4"/>
    <w:rsid w:val="00343282"/>
    <w:rsid w:val="003434BB"/>
    <w:rsid w:val="00343514"/>
    <w:rsid w:val="0034357A"/>
    <w:rsid w:val="00343672"/>
    <w:rsid w:val="00343D0A"/>
    <w:rsid w:val="00343F08"/>
    <w:rsid w:val="0034410E"/>
    <w:rsid w:val="0034481A"/>
    <w:rsid w:val="0034484E"/>
    <w:rsid w:val="00344871"/>
    <w:rsid w:val="00344CD3"/>
    <w:rsid w:val="00344F87"/>
    <w:rsid w:val="00345300"/>
    <w:rsid w:val="003453D2"/>
    <w:rsid w:val="003453F1"/>
    <w:rsid w:val="00345680"/>
    <w:rsid w:val="003457C5"/>
    <w:rsid w:val="003458A3"/>
    <w:rsid w:val="00345A1C"/>
    <w:rsid w:val="00345B70"/>
    <w:rsid w:val="00345C2D"/>
    <w:rsid w:val="00345DE2"/>
    <w:rsid w:val="003460F3"/>
    <w:rsid w:val="00346277"/>
    <w:rsid w:val="00346362"/>
    <w:rsid w:val="003463DA"/>
    <w:rsid w:val="00346428"/>
    <w:rsid w:val="00346475"/>
    <w:rsid w:val="0034651F"/>
    <w:rsid w:val="00346576"/>
    <w:rsid w:val="003466F0"/>
    <w:rsid w:val="00346A6C"/>
    <w:rsid w:val="00346CE8"/>
    <w:rsid w:val="00346F1E"/>
    <w:rsid w:val="00347201"/>
    <w:rsid w:val="003473F6"/>
    <w:rsid w:val="0034750B"/>
    <w:rsid w:val="00347B3A"/>
    <w:rsid w:val="00347EB1"/>
    <w:rsid w:val="00347F12"/>
    <w:rsid w:val="00347FA4"/>
    <w:rsid w:val="00347FF8"/>
    <w:rsid w:val="003502F0"/>
    <w:rsid w:val="0035042A"/>
    <w:rsid w:val="0035076A"/>
    <w:rsid w:val="003507E4"/>
    <w:rsid w:val="003509BE"/>
    <w:rsid w:val="003509EE"/>
    <w:rsid w:val="00350A59"/>
    <w:rsid w:val="00350C82"/>
    <w:rsid w:val="00350CC2"/>
    <w:rsid w:val="00350EE3"/>
    <w:rsid w:val="00350FB8"/>
    <w:rsid w:val="00351283"/>
    <w:rsid w:val="00351307"/>
    <w:rsid w:val="00351C08"/>
    <w:rsid w:val="00351D94"/>
    <w:rsid w:val="00351E9F"/>
    <w:rsid w:val="00352046"/>
    <w:rsid w:val="00352230"/>
    <w:rsid w:val="00352456"/>
    <w:rsid w:val="00352459"/>
    <w:rsid w:val="00352462"/>
    <w:rsid w:val="003527FD"/>
    <w:rsid w:val="00353575"/>
    <w:rsid w:val="003538B2"/>
    <w:rsid w:val="00353B5F"/>
    <w:rsid w:val="00353DE2"/>
    <w:rsid w:val="00353F94"/>
    <w:rsid w:val="00353FD6"/>
    <w:rsid w:val="0035494F"/>
    <w:rsid w:val="003549DE"/>
    <w:rsid w:val="00354AB7"/>
    <w:rsid w:val="00354B60"/>
    <w:rsid w:val="00354B8F"/>
    <w:rsid w:val="00354C77"/>
    <w:rsid w:val="00354DAA"/>
    <w:rsid w:val="00355056"/>
    <w:rsid w:val="00355B7E"/>
    <w:rsid w:val="00355BE8"/>
    <w:rsid w:val="00355C63"/>
    <w:rsid w:val="00355CBC"/>
    <w:rsid w:val="00355E7A"/>
    <w:rsid w:val="003562DA"/>
    <w:rsid w:val="0035682E"/>
    <w:rsid w:val="00356AEF"/>
    <w:rsid w:val="00356AFF"/>
    <w:rsid w:val="00356EC7"/>
    <w:rsid w:val="00356EDB"/>
    <w:rsid w:val="00356F14"/>
    <w:rsid w:val="00357184"/>
    <w:rsid w:val="003571FB"/>
    <w:rsid w:val="0035728E"/>
    <w:rsid w:val="003573A6"/>
    <w:rsid w:val="00357572"/>
    <w:rsid w:val="003575B6"/>
    <w:rsid w:val="003579F1"/>
    <w:rsid w:val="00357CDB"/>
    <w:rsid w:val="00357DF1"/>
    <w:rsid w:val="00357DF6"/>
    <w:rsid w:val="00357EE1"/>
    <w:rsid w:val="00360189"/>
    <w:rsid w:val="00360539"/>
    <w:rsid w:val="00360969"/>
    <w:rsid w:val="003609C4"/>
    <w:rsid w:val="00360DA0"/>
    <w:rsid w:val="00360FA1"/>
    <w:rsid w:val="003610F7"/>
    <w:rsid w:val="00361731"/>
    <w:rsid w:val="00361810"/>
    <w:rsid w:val="0036200A"/>
    <w:rsid w:val="00362063"/>
    <w:rsid w:val="003620A7"/>
    <w:rsid w:val="0036255A"/>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D83"/>
    <w:rsid w:val="00364F64"/>
    <w:rsid w:val="00365009"/>
    <w:rsid w:val="00365093"/>
    <w:rsid w:val="00365222"/>
    <w:rsid w:val="00365A47"/>
    <w:rsid w:val="00365DB6"/>
    <w:rsid w:val="003663C7"/>
    <w:rsid w:val="0036653B"/>
    <w:rsid w:val="0036670A"/>
    <w:rsid w:val="0036682C"/>
    <w:rsid w:val="00366A3E"/>
    <w:rsid w:val="0036708B"/>
    <w:rsid w:val="0036779E"/>
    <w:rsid w:val="00367C20"/>
    <w:rsid w:val="00367DE7"/>
    <w:rsid w:val="00367E11"/>
    <w:rsid w:val="003703D1"/>
    <w:rsid w:val="0037071D"/>
    <w:rsid w:val="00370A6A"/>
    <w:rsid w:val="00370D4F"/>
    <w:rsid w:val="00371009"/>
    <w:rsid w:val="00371086"/>
    <w:rsid w:val="00371A61"/>
    <w:rsid w:val="00371C85"/>
    <w:rsid w:val="00371D36"/>
    <w:rsid w:val="00371D46"/>
    <w:rsid w:val="00371FE3"/>
    <w:rsid w:val="0037236A"/>
    <w:rsid w:val="00372898"/>
    <w:rsid w:val="00372B64"/>
    <w:rsid w:val="00372BE7"/>
    <w:rsid w:val="00373047"/>
    <w:rsid w:val="0037315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51E"/>
    <w:rsid w:val="00375B57"/>
    <w:rsid w:val="00375FF7"/>
    <w:rsid w:val="00376049"/>
    <w:rsid w:val="003763F4"/>
    <w:rsid w:val="003764BB"/>
    <w:rsid w:val="003766CA"/>
    <w:rsid w:val="003767A1"/>
    <w:rsid w:val="00376BE1"/>
    <w:rsid w:val="0037712E"/>
    <w:rsid w:val="00377505"/>
    <w:rsid w:val="003777C9"/>
    <w:rsid w:val="00377CEB"/>
    <w:rsid w:val="00377DC9"/>
    <w:rsid w:val="00380296"/>
    <w:rsid w:val="00380905"/>
    <w:rsid w:val="00380A4D"/>
    <w:rsid w:val="00380AEE"/>
    <w:rsid w:val="00380C99"/>
    <w:rsid w:val="00380EC3"/>
    <w:rsid w:val="00381186"/>
    <w:rsid w:val="00381491"/>
    <w:rsid w:val="003814E1"/>
    <w:rsid w:val="0038169A"/>
    <w:rsid w:val="003818C7"/>
    <w:rsid w:val="00381A5D"/>
    <w:rsid w:val="00381B73"/>
    <w:rsid w:val="00381BD2"/>
    <w:rsid w:val="00381DD7"/>
    <w:rsid w:val="00381E5E"/>
    <w:rsid w:val="003820C9"/>
    <w:rsid w:val="003820F3"/>
    <w:rsid w:val="0038222F"/>
    <w:rsid w:val="0038243C"/>
    <w:rsid w:val="003825EC"/>
    <w:rsid w:val="003826A5"/>
    <w:rsid w:val="0038288D"/>
    <w:rsid w:val="00382E31"/>
    <w:rsid w:val="00382F45"/>
    <w:rsid w:val="0038351F"/>
    <w:rsid w:val="00383F76"/>
    <w:rsid w:val="003843A9"/>
    <w:rsid w:val="003845E4"/>
    <w:rsid w:val="003846F9"/>
    <w:rsid w:val="00384840"/>
    <w:rsid w:val="00385143"/>
    <w:rsid w:val="00385182"/>
    <w:rsid w:val="0038569D"/>
    <w:rsid w:val="003858A3"/>
    <w:rsid w:val="003859D5"/>
    <w:rsid w:val="00385C20"/>
    <w:rsid w:val="00385DD6"/>
    <w:rsid w:val="003865A9"/>
    <w:rsid w:val="003865D3"/>
    <w:rsid w:val="00386EE7"/>
    <w:rsid w:val="00386FB2"/>
    <w:rsid w:val="00387041"/>
    <w:rsid w:val="00387592"/>
    <w:rsid w:val="003875AB"/>
    <w:rsid w:val="003879CF"/>
    <w:rsid w:val="00387B3E"/>
    <w:rsid w:val="00387D95"/>
    <w:rsid w:val="00387EB4"/>
    <w:rsid w:val="003901DE"/>
    <w:rsid w:val="0039024F"/>
    <w:rsid w:val="003903DC"/>
    <w:rsid w:val="003905DE"/>
    <w:rsid w:val="003909B4"/>
    <w:rsid w:val="00390A35"/>
    <w:rsid w:val="00390B88"/>
    <w:rsid w:val="003913DF"/>
    <w:rsid w:val="00391652"/>
    <w:rsid w:val="0039197A"/>
    <w:rsid w:val="00391DFF"/>
    <w:rsid w:val="00391E24"/>
    <w:rsid w:val="00392270"/>
    <w:rsid w:val="0039243D"/>
    <w:rsid w:val="00392536"/>
    <w:rsid w:val="00392705"/>
    <w:rsid w:val="00392797"/>
    <w:rsid w:val="0039293C"/>
    <w:rsid w:val="00393845"/>
    <w:rsid w:val="00393BEA"/>
    <w:rsid w:val="00393C8D"/>
    <w:rsid w:val="00393E1B"/>
    <w:rsid w:val="003941C6"/>
    <w:rsid w:val="00394415"/>
    <w:rsid w:val="00394662"/>
    <w:rsid w:val="0039479F"/>
    <w:rsid w:val="00394B84"/>
    <w:rsid w:val="00394D11"/>
    <w:rsid w:val="00394EAD"/>
    <w:rsid w:val="003959E8"/>
    <w:rsid w:val="00395D26"/>
    <w:rsid w:val="00395D67"/>
    <w:rsid w:val="00395E2B"/>
    <w:rsid w:val="00395FF4"/>
    <w:rsid w:val="0039623C"/>
    <w:rsid w:val="003962A5"/>
    <w:rsid w:val="0039642E"/>
    <w:rsid w:val="0039646E"/>
    <w:rsid w:val="003964AB"/>
    <w:rsid w:val="0039662E"/>
    <w:rsid w:val="003967BE"/>
    <w:rsid w:val="0039695B"/>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61E"/>
    <w:rsid w:val="003A1789"/>
    <w:rsid w:val="003A1BDB"/>
    <w:rsid w:val="003A1C62"/>
    <w:rsid w:val="003A2032"/>
    <w:rsid w:val="003A21CD"/>
    <w:rsid w:val="003A2553"/>
    <w:rsid w:val="003A2B61"/>
    <w:rsid w:val="003A345C"/>
    <w:rsid w:val="003A3510"/>
    <w:rsid w:val="003A36AD"/>
    <w:rsid w:val="003A3A30"/>
    <w:rsid w:val="003A3AE8"/>
    <w:rsid w:val="003A416C"/>
    <w:rsid w:val="003A41F9"/>
    <w:rsid w:val="003A4474"/>
    <w:rsid w:val="003A483A"/>
    <w:rsid w:val="003A4C68"/>
    <w:rsid w:val="003A4D4A"/>
    <w:rsid w:val="003A4E0D"/>
    <w:rsid w:val="003A4E11"/>
    <w:rsid w:val="003A5082"/>
    <w:rsid w:val="003A512B"/>
    <w:rsid w:val="003A58BF"/>
    <w:rsid w:val="003A591E"/>
    <w:rsid w:val="003A5B50"/>
    <w:rsid w:val="003A5B8A"/>
    <w:rsid w:val="003A6186"/>
    <w:rsid w:val="003A62C7"/>
    <w:rsid w:val="003A631E"/>
    <w:rsid w:val="003A676A"/>
    <w:rsid w:val="003A6890"/>
    <w:rsid w:val="003A6D0E"/>
    <w:rsid w:val="003A6E83"/>
    <w:rsid w:val="003A709C"/>
    <w:rsid w:val="003A768D"/>
    <w:rsid w:val="003A7A39"/>
    <w:rsid w:val="003A7A90"/>
    <w:rsid w:val="003A7EA6"/>
    <w:rsid w:val="003B0244"/>
    <w:rsid w:val="003B0BD2"/>
    <w:rsid w:val="003B0E22"/>
    <w:rsid w:val="003B1004"/>
    <w:rsid w:val="003B1723"/>
    <w:rsid w:val="003B177A"/>
    <w:rsid w:val="003B1C2C"/>
    <w:rsid w:val="003B1CEB"/>
    <w:rsid w:val="003B1E20"/>
    <w:rsid w:val="003B28CA"/>
    <w:rsid w:val="003B2FF2"/>
    <w:rsid w:val="003B300C"/>
    <w:rsid w:val="003B30E0"/>
    <w:rsid w:val="003B30F4"/>
    <w:rsid w:val="003B335B"/>
    <w:rsid w:val="003B3531"/>
    <w:rsid w:val="003B3563"/>
    <w:rsid w:val="003B38F8"/>
    <w:rsid w:val="003B3C6E"/>
    <w:rsid w:val="003B3D00"/>
    <w:rsid w:val="003B4101"/>
    <w:rsid w:val="003B42FD"/>
    <w:rsid w:val="003B4480"/>
    <w:rsid w:val="003B49D5"/>
    <w:rsid w:val="003B4A26"/>
    <w:rsid w:val="003B4A6F"/>
    <w:rsid w:val="003B4B3C"/>
    <w:rsid w:val="003B505E"/>
    <w:rsid w:val="003B51B1"/>
    <w:rsid w:val="003B51F4"/>
    <w:rsid w:val="003B5269"/>
    <w:rsid w:val="003B528B"/>
    <w:rsid w:val="003B546D"/>
    <w:rsid w:val="003B55ED"/>
    <w:rsid w:val="003B5609"/>
    <w:rsid w:val="003B5787"/>
    <w:rsid w:val="003B5B98"/>
    <w:rsid w:val="003B5BBE"/>
    <w:rsid w:val="003B5C57"/>
    <w:rsid w:val="003B5CB9"/>
    <w:rsid w:val="003B5EF7"/>
    <w:rsid w:val="003B5F36"/>
    <w:rsid w:val="003B61D1"/>
    <w:rsid w:val="003B622D"/>
    <w:rsid w:val="003B6257"/>
    <w:rsid w:val="003B6604"/>
    <w:rsid w:val="003B66C5"/>
    <w:rsid w:val="003B6891"/>
    <w:rsid w:val="003B6CCF"/>
    <w:rsid w:val="003B72F7"/>
    <w:rsid w:val="003B733D"/>
    <w:rsid w:val="003B769F"/>
    <w:rsid w:val="003B7CA3"/>
    <w:rsid w:val="003B7CFE"/>
    <w:rsid w:val="003B7D8B"/>
    <w:rsid w:val="003B7E4A"/>
    <w:rsid w:val="003C0745"/>
    <w:rsid w:val="003C0776"/>
    <w:rsid w:val="003C0993"/>
    <w:rsid w:val="003C0AA7"/>
    <w:rsid w:val="003C0E80"/>
    <w:rsid w:val="003C162A"/>
    <w:rsid w:val="003C1B3D"/>
    <w:rsid w:val="003C1B7B"/>
    <w:rsid w:val="003C1B99"/>
    <w:rsid w:val="003C1ED1"/>
    <w:rsid w:val="003C225C"/>
    <w:rsid w:val="003C24AB"/>
    <w:rsid w:val="003C2546"/>
    <w:rsid w:val="003C2649"/>
    <w:rsid w:val="003C28F4"/>
    <w:rsid w:val="003C2913"/>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620"/>
    <w:rsid w:val="003C66A4"/>
    <w:rsid w:val="003C6887"/>
    <w:rsid w:val="003C6BAF"/>
    <w:rsid w:val="003C6E3F"/>
    <w:rsid w:val="003C7477"/>
    <w:rsid w:val="003C77BE"/>
    <w:rsid w:val="003C77E9"/>
    <w:rsid w:val="003C78D1"/>
    <w:rsid w:val="003C7903"/>
    <w:rsid w:val="003C7ABE"/>
    <w:rsid w:val="003C7B26"/>
    <w:rsid w:val="003C7C23"/>
    <w:rsid w:val="003C7D98"/>
    <w:rsid w:val="003D01BD"/>
    <w:rsid w:val="003D068E"/>
    <w:rsid w:val="003D078B"/>
    <w:rsid w:val="003D0930"/>
    <w:rsid w:val="003D0B7D"/>
    <w:rsid w:val="003D0BDB"/>
    <w:rsid w:val="003D1282"/>
    <w:rsid w:val="003D1309"/>
    <w:rsid w:val="003D15D0"/>
    <w:rsid w:val="003D160D"/>
    <w:rsid w:val="003D163C"/>
    <w:rsid w:val="003D178C"/>
    <w:rsid w:val="003D1851"/>
    <w:rsid w:val="003D1BA7"/>
    <w:rsid w:val="003D1FAF"/>
    <w:rsid w:val="003D2078"/>
    <w:rsid w:val="003D3166"/>
    <w:rsid w:val="003D3485"/>
    <w:rsid w:val="003D399E"/>
    <w:rsid w:val="003D3D56"/>
    <w:rsid w:val="003D3ED8"/>
    <w:rsid w:val="003D4014"/>
    <w:rsid w:val="003D41AE"/>
    <w:rsid w:val="003D41F8"/>
    <w:rsid w:val="003D4593"/>
    <w:rsid w:val="003D4647"/>
    <w:rsid w:val="003D4819"/>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8E0"/>
    <w:rsid w:val="003D6AC1"/>
    <w:rsid w:val="003D6BC8"/>
    <w:rsid w:val="003D6BD6"/>
    <w:rsid w:val="003D6CAD"/>
    <w:rsid w:val="003D71A4"/>
    <w:rsid w:val="003D73F2"/>
    <w:rsid w:val="003D79D1"/>
    <w:rsid w:val="003D7A2C"/>
    <w:rsid w:val="003D7C34"/>
    <w:rsid w:val="003D7F01"/>
    <w:rsid w:val="003D7FF2"/>
    <w:rsid w:val="003E00B0"/>
    <w:rsid w:val="003E01A6"/>
    <w:rsid w:val="003E05AD"/>
    <w:rsid w:val="003E06D1"/>
    <w:rsid w:val="003E0782"/>
    <w:rsid w:val="003E0AFC"/>
    <w:rsid w:val="003E0DB0"/>
    <w:rsid w:val="003E0E51"/>
    <w:rsid w:val="003E1321"/>
    <w:rsid w:val="003E14BA"/>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3DD7"/>
    <w:rsid w:val="003E4220"/>
    <w:rsid w:val="003E44E4"/>
    <w:rsid w:val="003E45A3"/>
    <w:rsid w:val="003E45B9"/>
    <w:rsid w:val="003E4626"/>
    <w:rsid w:val="003E48B9"/>
    <w:rsid w:val="003E48BC"/>
    <w:rsid w:val="003E4A65"/>
    <w:rsid w:val="003E4B0B"/>
    <w:rsid w:val="003E4C5A"/>
    <w:rsid w:val="003E54B4"/>
    <w:rsid w:val="003E5926"/>
    <w:rsid w:val="003E6436"/>
    <w:rsid w:val="003E64DB"/>
    <w:rsid w:val="003E6676"/>
    <w:rsid w:val="003E670A"/>
    <w:rsid w:val="003E6915"/>
    <w:rsid w:val="003E6A02"/>
    <w:rsid w:val="003E6EB3"/>
    <w:rsid w:val="003E712F"/>
    <w:rsid w:val="003E7F17"/>
    <w:rsid w:val="003E7F72"/>
    <w:rsid w:val="003E7FB5"/>
    <w:rsid w:val="003F02DF"/>
    <w:rsid w:val="003F04B1"/>
    <w:rsid w:val="003F04B2"/>
    <w:rsid w:val="003F08B5"/>
    <w:rsid w:val="003F0A02"/>
    <w:rsid w:val="003F0B57"/>
    <w:rsid w:val="003F0C88"/>
    <w:rsid w:val="003F0D43"/>
    <w:rsid w:val="003F0D86"/>
    <w:rsid w:val="003F0E0C"/>
    <w:rsid w:val="003F0FCB"/>
    <w:rsid w:val="003F1304"/>
    <w:rsid w:val="003F1549"/>
    <w:rsid w:val="003F1717"/>
    <w:rsid w:val="003F1A42"/>
    <w:rsid w:val="003F1BDC"/>
    <w:rsid w:val="003F251F"/>
    <w:rsid w:val="003F2866"/>
    <w:rsid w:val="003F2D23"/>
    <w:rsid w:val="003F2E1A"/>
    <w:rsid w:val="003F30E4"/>
    <w:rsid w:val="003F31AB"/>
    <w:rsid w:val="003F383C"/>
    <w:rsid w:val="003F3B12"/>
    <w:rsid w:val="003F3BD9"/>
    <w:rsid w:val="003F3EDA"/>
    <w:rsid w:val="003F4014"/>
    <w:rsid w:val="003F48DC"/>
    <w:rsid w:val="003F59BA"/>
    <w:rsid w:val="003F5BEE"/>
    <w:rsid w:val="003F5CEA"/>
    <w:rsid w:val="003F5FC0"/>
    <w:rsid w:val="003F5FDA"/>
    <w:rsid w:val="003F65AD"/>
    <w:rsid w:val="003F694E"/>
    <w:rsid w:val="003F6C70"/>
    <w:rsid w:val="003F6D1D"/>
    <w:rsid w:val="003F70F1"/>
    <w:rsid w:val="003F7255"/>
    <w:rsid w:val="003F7396"/>
    <w:rsid w:val="003F7548"/>
    <w:rsid w:val="003F756D"/>
    <w:rsid w:val="003F7EF6"/>
    <w:rsid w:val="003F7F07"/>
    <w:rsid w:val="0040003B"/>
    <w:rsid w:val="0040018C"/>
    <w:rsid w:val="00400279"/>
    <w:rsid w:val="0040031C"/>
    <w:rsid w:val="00400346"/>
    <w:rsid w:val="0040062E"/>
    <w:rsid w:val="004006FC"/>
    <w:rsid w:val="00400A98"/>
    <w:rsid w:val="00400AEC"/>
    <w:rsid w:val="00401002"/>
    <w:rsid w:val="004012CD"/>
    <w:rsid w:val="004016EF"/>
    <w:rsid w:val="0040180E"/>
    <w:rsid w:val="00401B4F"/>
    <w:rsid w:val="00401B60"/>
    <w:rsid w:val="00401BC9"/>
    <w:rsid w:val="00401F52"/>
    <w:rsid w:val="00402672"/>
    <w:rsid w:val="004027AA"/>
    <w:rsid w:val="004027E8"/>
    <w:rsid w:val="004027F1"/>
    <w:rsid w:val="00402CC5"/>
    <w:rsid w:val="00402D6E"/>
    <w:rsid w:val="0040309F"/>
    <w:rsid w:val="004033E2"/>
    <w:rsid w:val="004033FD"/>
    <w:rsid w:val="004039BF"/>
    <w:rsid w:val="00403CEE"/>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89"/>
    <w:rsid w:val="004102DE"/>
    <w:rsid w:val="004103DD"/>
    <w:rsid w:val="0041048B"/>
    <w:rsid w:val="00410492"/>
    <w:rsid w:val="00410844"/>
    <w:rsid w:val="00410878"/>
    <w:rsid w:val="00410AF2"/>
    <w:rsid w:val="00410F9C"/>
    <w:rsid w:val="00410F9F"/>
    <w:rsid w:val="0041195E"/>
    <w:rsid w:val="00411B40"/>
    <w:rsid w:val="00411F83"/>
    <w:rsid w:val="00412273"/>
    <w:rsid w:val="004122A8"/>
    <w:rsid w:val="00412597"/>
    <w:rsid w:val="0041270C"/>
    <w:rsid w:val="004129BF"/>
    <w:rsid w:val="00412BA4"/>
    <w:rsid w:val="00412C21"/>
    <w:rsid w:val="00412E40"/>
    <w:rsid w:val="00412F33"/>
    <w:rsid w:val="004130ED"/>
    <w:rsid w:val="00413126"/>
    <w:rsid w:val="00413677"/>
    <w:rsid w:val="004137E6"/>
    <w:rsid w:val="00413948"/>
    <w:rsid w:val="00413C58"/>
    <w:rsid w:val="00413E4D"/>
    <w:rsid w:val="00413EC6"/>
    <w:rsid w:val="00413F3D"/>
    <w:rsid w:val="004143AC"/>
    <w:rsid w:val="004143B5"/>
    <w:rsid w:val="004144C1"/>
    <w:rsid w:val="00414E9D"/>
    <w:rsid w:val="00414F18"/>
    <w:rsid w:val="00414FBD"/>
    <w:rsid w:val="00415056"/>
    <w:rsid w:val="004151C2"/>
    <w:rsid w:val="004153AB"/>
    <w:rsid w:val="0041551F"/>
    <w:rsid w:val="00415CAA"/>
    <w:rsid w:val="00415E2C"/>
    <w:rsid w:val="00416180"/>
    <w:rsid w:val="0041619C"/>
    <w:rsid w:val="00416679"/>
    <w:rsid w:val="00416934"/>
    <w:rsid w:val="00416BEC"/>
    <w:rsid w:val="00416C47"/>
    <w:rsid w:val="00416FE4"/>
    <w:rsid w:val="00417225"/>
    <w:rsid w:val="00417559"/>
    <w:rsid w:val="0041756E"/>
    <w:rsid w:val="0041788E"/>
    <w:rsid w:val="004179A2"/>
    <w:rsid w:val="00417A04"/>
    <w:rsid w:val="00417DEE"/>
    <w:rsid w:val="004200D9"/>
    <w:rsid w:val="004204C5"/>
    <w:rsid w:val="004206A1"/>
    <w:rsid w:val="0042099C"/>
    <w:rsid w:val="00420AC5"/>
    <w:rsid w:val="00420C5D"/>
    <w:rsid w:val="00420DB8"/>
    <w:rsid w:val="00420F71"/>
    <w:rsid w:val="00421048"/>
    <w:rsid w:val="004217D7"/>
    <w:rsid w:val="004217DA"/>
    <w:rsid w:val="004218FC"/>
    <w:rsid w:val="00421AA1"/>
    <w:rsid w:val="00421AAC"/>
    <w:rsid w:val="004223C0"/>
    <w:rsid w:val="00422961"/>
    <w:rsid w:val="00422AB3"/>
    <w:rsid w:val="00422D10"/>
    <w:rsid w:val="00422DEC"/>
    <w:rsid w:val="00423120"/>
    <w:rsid w:val="00423567"/>
    <w:rsid w:val="00424130"/>
    <w:rsid w:val="004242B2"/>
    <w:rsid w:val="0042433F"/>
    <w:rsid w:val="0042446E"/>
    <w:rsid w:val="0042461A"/>
    <w:rsid w:val="004247F2"/>
    <w:rsid w:val="00424807"/>
    <w:rsid w:val="00424CF0"/>
    <w:rsid w:val="00424D22"/>
    <w:rsid w:val="00424D65"/>
    <w:rsid w:val="004255C1"/>
    <w:rsid w:val="004257A8"/>
    <w:rsid w:val="00425CFF"/>
    <w:rsid w:val="00426144"/>
    <w:rsid w:val="00426302"/>
    <w:rsid w:val="00426370"/>
    <w:rsid w:val="00426829"/>
    <w:rsid w:val="00426ADD"/>
    <w:rsid w:val="00426B92"/>
    <w:rsid w:val="00426FBB"/>
    <w:rsid w:val="004271E8"/>
    <w:rsid w:val="00427245"/>
    <w:rsid w:val="00427738"/>
    <w:rsid w:val="00427A46"/>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AA9"/>
    <w:rsid w:val="00431CA4"/>
    <w:rsid w:val="00431CE0"/>
    <w:rsid w:val="00431D55"/>
    <w:rsid w:val="00431E3D"/>
    <w:rsid w:val="00431FA2"/>
    <w:rsid w:val="00432414"/>
    <w:rsid w:val="00432415"/>
    <w:rsid w:val="00432504"/>
    <w:rsid w:val="004325B8"/>
    <w:rsid w:val="004325C4"/>
    <w:rsid w:val="00432851"/>
    <w:rsid w:val="00432C61"/>
    <w:rsid w:val="00432DC4"/>
    <w:rsid w:val="0043307A"/>
    <w:rsid w:val="0043346D"/>
    <w:rsid w:val="00433B22"/>
    <w:rsid w:val="00433E08"/>
    <w:rsid w:val="00433E5E"/>
    <w:rsid w:val="00433EDC"/>
    <w:rsid w:val="00433EF6"/>
    <w:rsid w:val="0043403D"/>
    <w:rsid w:val="004340BC"/>
    <w:rsid w:val="00434922"/>
    <w:rsid w:val="00434D15"/>
    <w:rsid w:val="00435046"/>
    <w:rsid w:val="004351B2"/>
    <w:rsid w:val="004351B4"/>
    <w:rsid w:val="0043581C"/>
    <w:rsid w:val="0043588B"/>
    <w:rsid w:val="00435DC7"/>
    <w:rsid w:val="004365BC"/>
    <w:rsid w:val="004367F7"/>
    <w:rsid w:val="0043706D"/>
    <w:rsid w:val="00437088"/>
    <w:rsid w:val="004371D6"/>
    <w:rsid w:val="004372E1"/>
    <w:rsid w:val="0043737A"/>
    <w:rsid w:val="004374C1"/>
    <w:rsid w:val="004375BA"/>
    <w:rsid w:val="0043785C"/>
    <w:rsid w:val="00437B75"/>
    <w:rsid w:val="00437C72"/>
    <w:rsid w:val="00437E67"/>
    <w:rsid w:val="00437F04"/>
    <w:rsid w:val="004400CB"/>
    <w:rsid w:val="004407E7"/>
    <w:rsid w:val="004412AE"/>
    <w:rsid w:val="00441648"/>
    <w:rsid w:val="004416FE"/>
    <w:rsid w:val="00441741"/>
    <w:rsid w:val="00441AE6"/>
    <w:rsid w:val="004424DE"/>
    <w:rsid w:val="004427BD"/>
    <w:rsid w:val="004428C0"/>
    <w:rsid w:val="0044291B"/>
    <w:rsid w:val="00442C42"/>
    <w:rsid w:val="00442CF3"/>
    <w:rsid w:val="00442FDC"/>
    <w:rsid w:val="00443183"/>
    <w:rsid w:val="004435AB"/>
    <w:rsid w:val="0044366D"/>
    <w:rsid w:val="00443A9A"/>
    <w:rsid w:val="00443BEF"/>
    <w:rsid w:val="00443F1B"/>
    <w:rsid w:val="00443F2F"/>
    <w:rsid w:val="00443F6F"/>
    <w:rsid w:val="00443F7C"/>
    <w:rsid w:val="00443FAD"/>
    <w:rsid w:val="00443FF9"/>
    <w:rsid w:val="0044411B"/>
    <w:rsid w:val="00444330"/>
    <w:rsid w:val="00444420"/>
    <w:rsid w:val="0044480C"/>
    <w:rsid w:val="004448BD"/>
    <w:rsid w:val="004449AE"/>
    <w:rsid w:val="00444DCB"/>
    <w:rsid w:val="00444E3B"/>
    <w:rsid w:val="004450FF"/>
    <w:rsid w:val="0044551F"/>
    <w:rsid w:val="0044556E"/>
    <w:rsid w:val="004455DE"/>
    <w:rsid w:val="00445ACD"/>
    <w:rsid w:val="00445CF3"/>
    <w:rsid w:val="004461E8"/>
    <w:rsid w:val="0044622D"/>
    <w:rsid w:val="004463D9"/>
    <w:rsid w:val="0044655F"/>
    <w:rsid w:val="0044657F"/>
    <w:rsid w:val="004467DF"/>
    <w:rsid w:val="004468E9"/>
    <w:rsid w:val="00446908"/>
    <w:rsid w:val="00446BA3"/>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0D98"/>
    <w:rsid w:val="00451154"/>
    <w:rsid w:val="0045128B"/>
    <w:rsid w:val="004512C7"/>
    <w:rsid w:val="0045151E"/>
    <w:rsid w:val="00451566"/>
    <w:rsid w:val="004519EE"/>
    <w:rsid w:val="00451AD7"/>
    <w:rsid w:val="00451B6E"/>
    <w:rsid w:val="00451CE0"/>
    <w:rsid w:val="00451EEC"/>
    <w:rsid w:val="00451FA5"/>
    <w:rsid w:val="00452211"/>
    <w:rsid w:val="00452245"/>
    <w:rsid w:val="00452362"/>
    <w:rsid w:val="004524B2"/>
    <w:rsid w:val="00452553"/>
    <w:rsid w:val="0045276F"/>
    <w:rsid w:val="00452A65"/>
    <w:rsid w:val="00452B4A"/>
    <w:rsid w:val="00452B57"/>
    <w:rsid w:val="00452C6F"/>
    <w:rsid w:val="00453F0A"/>
    <w:rsid w:val="00453FD3"/>
    <w:rsid w:val="0045457A"/>
    <w:rsid w:val="004546E3"/>
    <w:rsid w:val="0045482B"/>
    <w:rsid w:val="004549C5"/>
    <w:rsid w:val="004551EB"/>
    <w:rsid w:val="00455359"/>
    <w:rsid w:val="0045535E"/>
    <w:rsid w:val="004553A3"/>
    <w:rsid w:val="004553D7"/>
    <w:rsid w:val="00455670"/>
    <w:rsid w:val="00455739"/>
    <w:rsid w:val="004559A6"/>
    <w:rsid w:val="00455B1F"/>
    <w:rsid w:val="00455E0D"/>
    <w:rsid w:val="004562B9"/>
    <w:rsid w:val="004562DF"/>
    <w:rsid w:val="004563D1"/>
    <w:rsid w:val="004566D9"/>
    <w:rsid w:val="0045670D"/>
    <w:rsid w:val="00456C25"/>
    <w:rsid w:val="00456CCD"/>
    <w:rsid w:val="00456DE1"/>
    <w:rsid w:val="00457099"/>
    <w:rsid w:val="004570FF"/>
    <w:rsid w:val="00457517"/>
    <w:rsid w:val="00457606"/>
    <w:rsid w:val="0045772B"/>
    <w:rsid w:val="004578F3"/>
    <w:rsid w:val="00457D84"/>
    <w:rsid w:val="00457FB0"/>
    <w:rsid w:val="0046057A"/>
    <w:rsid w:val="00460798"/>
    <w:rsid w:val="00460967"/>
    <w:rsid w:val="00460AA4"/>
    <w:rsid w:val="00460B70"/>
    <w:rsid w:val="00460C19"/>
    <w:rsid w:val="004611EE"/>
    <w:rsid w:val="004612B1"/>
    <w:rsid w:val="00461400"/>
    <w:rsid w:val="004616FE"/>
    <w:rsid w:val="00461DE1"/>
    <w:rsid w:val="00461E51"/>
    <w:rsid w:val="00461ECC"/>
    <w:rsid w:val="00462093"/>
    <w:rsid w:val="004623BC"/>
    <w:rsid w:val="00462D1A"/>
    <w:rsid w:val="00462D5D"/>
    <w:rsid w:val="004634B2"/>
    <w:rsid w:val="00463866"/>
    <w:rsid w:val="00463964"/>
    <w:rsid w:val="00463AB2"/>
    <w:rsid w:val="0046421B"/>
    <w:rsid w:val="004642D7"/>
    <w:rsid w:val="004642E3"/>
    <w:rsid w:val="004644C5"/>
    <w:rsid w:val="0046483D"/>
    <w:rsid w:val="00464846"/>
    <w:rsid w:val="00465083"/>
    <w:rsid w:val="004651F7"/>
    <w:rsid w:val="00465984"/>
    <w:rsid w:val="004663C0"/>
    <w:rsid w:val="004664A0"/>
    <w:rsid w:val="0046650F"/>
    <w:rsid w:val="0046666B"/>
    <w:rsid w:val="004666CC"/>
    <w:rsid w:val="004667C6"/>
    <w:rsid w:val="00466962"/>
    <w:rsid w:val="00466BD5"/>
    <w:rsid w:val="00466E81"/>
    <w:rsid w:val="00466ECB"/>
    <w:rsid w:val="00466F1A"/>
    <w:rsid w:val="004670D2"/>
    <w:rsid w:val="004672C3"/>
    <w:rsid w:val="004672F9"/>
    <w:rsid w:val="0046742D"/>
    <w:rsid w:val="0046788D"/>
    <w:rsid w:val="00467A7F"/>
    <w:rsid w:val="00467B3A"/>
    <w:rsid w:val="00467C05"/>
    <w:rsid w:val="00467EAF"/>
    <w:rsid w:val="00467F1D"/>
    <w:rsid w:val="00467F5D"/>
    <w:rsid w:val="00467FD0"/>
    <w:rsid w:val="00470362"/>
    <w:rsid w:val="004708A5"/>
    <w:rsid w:val="00470A55"/>
    <w:rsid w:val="00470AE9"/>
    <w:rsid w:val="00470B2E"/>
    <w:rsid w:val="00470BF8"/>
    <w:rsid w:val="00470D2F"/>
    <w:rsid w:val="00471384"/>
    <w:rsid w:val="00471407"/>
    <w:rsid w:val="004714B5"/>
    <w:rsid w:val="00471861"/>
    <w:rsid w:val="00471953"/>
    <w:rsid w:val="00471C4B"/>
    <w:rsid w:val="00471CA5"/>
    <w:rsid w:val="00471CDF"/>
    <w:rsid w:val="0047211F"/>
    <w:rsid w:val="004721F1"/>
    <w:rsid w:val="00472413"/>
    <w:rsid w:val="0047262B"/>
    <w:rsid w:val="00472721"/>
    <w:rsid w:val="00472C7B"/>
    <w:rsid w:val="00472F5B"/>
    <w:rsid w:val="00473294"/>
    <w:rsid w:val="004732DF"/>
    <w:rsid w:val="004735CF"/>
    <w:rsid w:val="00473951"/>
    <w:rsid w:val="004739FA"/>
    <w:rsid w:val="00473A87"/>
    <w:rsid w:val="00473B9A"/>
    <w:rsid w:val="00473C0A"/>
    <w:rsid w:val="00473E3C"/>
    <w:rsid w:val="004740A6"/>
    <w:rsid w:val="00474400"/>
    <w:rsid w:val="004745AB"/>
    <w:rsid w:val="0047473B"/>
    <w:rsid w:val="004747A6"/>
    <w:rsid w:val="004747B4"/>
    <w:rsid w:val="004747D1"/>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1D0"/>
    <w:rsid w:val="00477341"/>
    <w:rsid w:val="00477C3A"/>
    <w:rsid w:val="00477DDA"/>
    <w:rsid w:val="0048027B"/>
    <w:rsid w:val="0048039B"/>
    <w:rsid w:val="00480796"/>
    <w:rsid w:val="004809B2"/>
    <w:rsid w:val="00480B5A"/>
    <w:rsid w:val="00480C56"/>
    <w:rsid w:val="00480D08"/>
    <w:rsid w:val="00480E5B"/>
    <w:rsid w:val="0048115C"/>
    <w:rsid w:val="00481428"/>
    <w:rsid w:val="00481BDD"/>
    <w:rsid w:val="00481C9E"/>
    <w:rsid w:val="0048212C"/>
    <w:rsid w:val="00482567"/>
    <w:rsid w:val="0048260A"/>
    <w:rsid w:val="00482A33"/>
    <w:rsid w:val="00482AD1"/>
    <w:rsid w:val="00482F59"/>
    <w:rsid w:val="00482FA7"/>
    <w:rsid w:val="00482FAA"/>
    <w:rsid w:val="00482FAF"/>
    <w:rsid w:val="00483000"/>
    <w:rsid w:val="0048342E"/>
    <w:rsid w:val="004837A3"/>
    <w:rsid w:val="00483832"/>
    <w:rsid w:val="00483935"/>
    <w:rsid w:val="00483994"/>
    <w:rsid w:val="004846F8"/>
    <w:rsid w:val="00484A8F"/>
    <w:rsid w:val="00484B79"/>
    <w:rsid w:val="00484B85"/>
    <w:rsid w:val="00484C00"/>
    <w:rsid w:val="00484C1C"/>
    <w:rsid w:val="00485803"/>
    <w:rsid w:val="0048645B"/>
    <w:rsid w:val="004864C6"/>
    <w:rsid w:val="0048651C"/>
    <w:rsid w:val="00486533"/>
    <w:rsid w:val="004865D6"/>
    <w:rsid w:val="00486688"/>
    <w:rsid w:val="004867E0"/>
    <w:rsid w:val="00486DE4"/>
    <w:rsid w:val="00486F87"/>
    <w:rsid w:val="0048707E"/>
    <w:rsid w:val="004870EF"/>
    <w:rsid w:val="004873EF"/>
    <w:rsid w:val="004878A8"/>
    <w:rsid w:val="00487AF3"/>
    <w:rsid w:val="00487C4A"/>
    <w:rsid w:val="00487E97"/>
    <w:rsid w:val="00490236"/>
    <w:rsid w:val="00490256"/>
    <w:rsid w:val="004903C6"/>
    <w:rsid w:val="00490403"/>
    <w:rsid w:val="004906EA"/>
    <w:rsid w:val="004908FA"/>
    <w:rsid w:val="00490A58"/>
    <w:rsid w:val="00490D6D"/>
    <w:rsid w:val="00490F3A"/>
    <w:rsid w:val="00491081"/>
    <w:rsid w:val="0049127A"/>
    <w:rsid w:val="004912B6"/>
    <w:rsid w:val="00491383"/>
    <w:rsid w:val="0049148C"/>
    <w:rsid w:val="00491792"/>
    <w:rsid w:val="00491A65"/>
    <w:rsid w:val="00491C1D"/>
    <w:rsid w:val="00491C55"/>
    <w:rsid w:val="00492095"/>
    <w:rsid w:val="0049317B"/>
    <w:rsid w:val="0049320B"/>
    <w:rsid w:val="00493264"/>
    <w:rsid w:val="004933FC"/>
    <w:rsid w:val="004934CB"/>
    <w:rsid w:val="00493568"/>
    <w:rsid w:val="00493859"/>
    <w:rsid w:val="004938B7"/>
    <w:rsid w:val="004938CD"/>
    <w:rsid w:val="00493A7E"/>
    <w:rsid w:val="00493C0B"/>
    <w:rsid w:val="00493E91"/>
    <w:rsid w:val="00493FB8"/>
    <w:rsid w:val="004940B5"/>
    <w:rsid w:val="00494106"/>
    <w:rsid w:val="00494523"/>
    <w:rsid w:val="004946C2"/>
    <w:rsid w:val="004947E2"/>
    <w:rsid w:val="004952BE"/>
    <w:rsid w:val="004955C3"/>
    <w:rsid w:val="00495750"/>
    <w:rsid w:val="00495CB5"/>
    <w:rsid w:val="00495F68"/>
    <w:rsid w:val="00496104"/>
    <w:rsid w:val="00496535"/>
    <w:rsid w:val="004965AF"/>
    <w:rsid w:val="0049699B"/>
    <w:rsid w:val="00496AD1"/>
    <w:rsid w:val="00496B47"/>
    <w:rsid w:val="00497337"/>
    <w:rsid w:val="00497365"/>
    <w:rsid w:val="004979EE"/>
    <w:rsid w:val="004A0258"/>
    <w:rsid w:val="004A03F1"/>
    <w:rsid w:val="004A06A7"/>
    <w:rsid w:val="004A0956"/>
    <w:rsid w:val="004A0A49"/>
    <w:rsid w:val="004A0AEE"/>
    <w:rsid w:val="004A0F03"/>
    <w:rsid w:val="004A11BA"/>
    <w:rsid w:val="004A131E"/>
    <w:rsid w:val="004A14B2"/>
    <w:rsid w:val="004A151D"/>
    <w:rsid w:val="004A2347"/>
    <w:rsid w:val="004A2360"/>
    <w:rsid w:val="004A245D"/>
    <w:rsid w:val="004A2572"/>
    <w:rsid w:val="004A27DA"/>
    <w:rsid w:val="004A280F"/>
    <w:rsid w:val="004A2C4F"/>
    <w:rsid w:val="004A2D02"/>
    <w:rsid w:val="004A2DF0"/>
    <w:rsid w:val="004A2F85"/>
    <w:rsid w:val="004A3024"/>
    <w:rsid w:val="004A3086"/>
    <w:rsid w:val="004A30E9"/>
    <w:rsid w:val="004A35DB"/>
    <w:rsid w:val="004A3750"/>
    <w:rsid w:val="004A38AD"/>
    <w:rsid w:val="004A3C13"/>
    <w:rsid w:val="004A3C18"/>
    <w:rsid w:val="004A3C95"/>
    <w:rsid w:val="004A3FD6"/>
    <w:rsid w:val="004A41FB"/>
    <w:rsid w:val="004A47D8"/>
    <w:rsid w:val="004A4CB1"/>
    <w:rsid w:val="004A4F3F"/>
    <w:rsid w:val="004A52FB"/>
    <w:rsid w:val="004A5354"/>
    <w:rsid w:val="004A5DB9"/>
    <w:rsid w:val="004A6058"/>
    <w:rsid w:val="004A615C"/>
    <w:rsid w:val="004A624C"/>
    <w:rsid w:val="004A663A"/>
    <w:rsid w:val="004A69F1"/>
    <w:rsid w:val="004A6BFD"/>
    <w:rsid w:val="004A713E"/>
    <w:rsid w:val="004A75A9"/>
    <w:rsid w:val="004A7872"/>
    <w:rsid w:val="004A7F36"/>
    <w:rsid w:val="004B046F"/>
    <w:rsid w:val="004B0816"/>
    <w:rsid w:val="004B0994"/>
    <w:rsid w:val="004B0AA6"/>
    <w:rsid w:val="004B0C50"/>
    <w:rsid w:val="004B0CFE"/>
    <w:rsid w:val="004B1044"/>
    <w:rsid w:val="004B1148"/>
    <w:rsid w:val="004B1188"/>
    <w:rsid w:val="004B1423"/>
    <w:rsid w:val="004B16F6"/>
    <w:rsid w:val="004B1A5D"/>
    <w:rsid w:val="004B1B71"/>
    <w:rsid w:val="004B1CEA"/>
    <w:rsid w:val="004B2040"/>
    <w:rsid w:val="004B2064"/>
    <w:rsid w:val="004B23D1"/>
    <w:rsid w:val="004B2520"/>
    <w:rsid w:val="004B2792"/>
    <w:rsid w:val="004B2AB4"/>
    <w:rsid w:val="004B2B03"/>
    <w:rsid w:val="004B2D40"/>
    <w:rsid w:val="004B2D79"/>
    <w:rsid w:val="004B3212"/>
    <w:rsid w:val="004B32B3"/>
    <w:rsid w:val="004B352F"/>
    <w:rsid w:val="004B365B"/>
    <w:rsid w:val="004B36B9"/>
    <w:rsid w:val="004B38F9"/>
    <w:rsid w:val="004B3D1E"/>
    <w:rsid w:val="004B3D8C"/>
    <w:rsid w:val="004B3DB8"/>
    <w:rsid w:val="004B40AB"/>
    <w:rsid w:val="004B44AC"/>
    <w:rsid w:val="004B47D0"/>
    <w:rsid w:val="004B49ED"/>
    <w:rsid w:val="004B4DDB"/>
    <w:rsid w:val="004B4E7C"/>
    <w:rsid w:val="004B4E8E"/>
    <w:rsid w:val="004B4FB7"/>
    <w:rsid w:val="004B5026"/>
    <w:rsid w:val="004B52F1"/>
    <w:rsid w:val="004B57BD"/>
    <w:rsid w:val="004B5836"/>
    <w:rsid w:val="004B5F5C"/>
    <w:rsid w:val="004B5F7A"/>
    <w:rsid w:val="004B606D"/>
    <w:rsid w:val="004B6242"/>
    <w:rsid w:val="004B62D7"/>
    <w:rsid w:val="004B65AE"/>
    <w:rsid w:val="004B6A1B"/>
    <w:rsid w:val="004B6B0E"/>
    <w:rsid w:val="004B6B9C"/>
    <w:rsid w:val="004B745A"/>
    <w:rsid w:val="004B78ED"/>
    <w:rsid w:val="004B797A"/>
    <w:rsid w:val="004B7E18"/>
    <w:rsid w:val="004C0090"/>
    <w:rsid w:val="004C00E5"/>
    <w:rsid w:val="004C014A"/>
    <w:rsid w:val="004C029E"/>
    <w:rsid w:val="004C04EC"/>
    <w:rsid w:val="004C056C"/>
    <w:rsid w:val="004C0796"/>
    <w:rsid w:val="004C0B50"/>
    <w:rsid w:val="004C0B62"/>
    <w:rsid w:val="004C0C47"/>
    <w:rsid w:val="004C0E6D"/>
    <w:rsid w:val="004C13F9"/>
    <w:rsid w:val="004C141A"/>
    <w:rsid w:val="004C1470"/>
    <w:rsid w:val="004C1586"/>
    <w:rsid w:val="004C1917"/>
    <w:rsid w:val="004C23A4"/>
    <w:rsid w:val="004C23CB"/>
    <w:rsid w:val="004C2443"/>
    <w:rsid w:val="004C2C3A"/>
    <w:rsid w:val="004C2D41"/>
    <w:rsid w:val="004C2E61"/>
    <w:rsid w:val="004C350E"/>
    <w:rsid w:val="004C368E"/>
    <w:rsid w:val="004C3744"/>
    <w:rsid w:val="004C39E8"/>
    <w:rsid w:val="004C3D0E"/>
    <w:rsid w:val="004C3E1A"/>
    <w:rsid w:val="004C3EDE"/>
    <w:rsid w:val="004C3F88"/>
    <w:rsid w:val="004C3FD1"/>
    <w:rsid w:val="004C42AD"/>
    <w:rsid w:val="004C4437"/>
    <w:rsid w:val="004C47BF"/>
    <w:rsid w:val="004C4855"/>
    <w:rsid w:val="004C486B"/>
    <w:rsid w:val="004C4C7B"/>
    <w:rsid w:val="004C5066"/>
    <w:rsid w:val="004C5888"/>
    <w:rsid w:val="004C5C93"/>
    <w:rsid w:val="004C5E1A"/>
    <w:rsid w:val="004C5FF5"/>
    <w:rsid w:val="004C60ED"/>
    <w:rsid w:val="004C624E"/>
    <w:rsid w:val="004C71E1"/>
    <w:rsid w:val="004C724C"/>
    <w:rsid w:val="004C73A3"/>
    <w:rsid w:val="004C73EB"/>
    <w:rsid w:val="004C7829"/>
    <w:rsid w:val="004C7B49"/>
    <w:rsid w:val="004C7BE1"/>
    <w:rsid w:val="004C7CFF"/>
    <w:rsid w:val="004C7F46"/>
    <w:rsid w:val="004D0316"/>
    <w:rsid w:val="004D06AF"/>
    <w:rsid w:val="004D090A"/>
    <w:rsid w:val="004D09E3"/>
    <w:rsid w:val="004D0D7A"/>
    <w:rsid w:val="004D0E70"/>
    <w:rsid w:val="004D1309"/>
    <w:rsid w:val="004D137E"/>
    <w:rsid w:val="004D14F0"/>
    <w:rsid w:val="004D17E3"/>
    <w:rsid w:val="004D18D3"/>
    <w:rsid w:val="004D1C5B"/>
    <w:rsid w:val="004D1DFD"/>
    <w:rsid w:val="004D1F55"/>
    <w:rsid w:val="004D2073"/>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486E"/>
    <w:rsid w:val="004D536E"/>
    <w:rsid w:val="004D543E"/>
    <w:rsid w:val="004D54CB"/>
    <w:rsid w:val="004D5A26"/>
    <w:rsid w:val="004D5A6A"/>
    <w:rsid w:val="004D5D5C"/>
    <w:rsid w:val="004D5F21"/>
    <w:rsid w:val="004D61C6"/>
    <w:rsid w:val="004D68E4"/>
    <w:rsid w:val="004D69B7"/>
    <w:rsid w:val="004D6FC5"/>
    <w:rsid w:val="004D70E7"/>
    <w:rsid w:val="004D7250"/>
    <w:rsid w:val="004D76AF"/>
    <w:rsid w:val="004D7C7B"/>
    <w:rsid w:val="004D7D1A"/>
    <w:rsid w:val="004D7DB8"/>
    <w:rsid w:val="004D7E97"/>
    <w:rsid w:val="004D7F4D"/>
    <w:rsid w:val="004E00BC"/>
    <w:rsid w:val="004E07BF"/>
    <w:rsid w:val="004E0872"/>
    <w:rsid w:val="004E0A96"/>
    <w:rsid w:val="004E1097"/>
    <w:rsid w:val="004E1099"/>
    <w:rsid w:val="004E119A"/>
    <w:rsid w:val="004E1467"/>
    <w:rsid w:val="004E1502"/>
    <w:rsid w:val="004E15E2"/>
    <w:rsid w:val="004E1699"/>
    <w:rsid w:val="004E176A"/>
    <w:rsid w:val="004E177E"/>
    <w:rsid w:val="004E1C57"/>
    <w:rsid w:val="004E1E1F"/>
    <w:rsid w:val="004E1E7E"/>
    <w:rsid w:val="004E1EFC"/>
    <w:rsid w:val="004E245E"/>
    <w:rsid w:val="004E25BE"/>
    <w:rsid w:val="004E25E7"/>
    <w:rsid w:val="004E2964"/>
    <w:rsid w:val="004E297A"/>
    <w:rsid w:val="004E29C1"/>
    <w:rsid w:val="004E2A3B"/>
    <w:rsid w:val="004E2D1E"/>
    <w:rsid w:val="004E2FC5"/>
    <w:rsid w:val="004E318A"/>
    <w:rsid w:val="004E32CC"/>
    <w:rsid w:val="004E3470"/>
    <w:rsid w:val="004E36B0"/>
    <w:rsid w:val="004E36BB"/>
    <w:rsid w:val="004E37AA"/>
    <w:rsid w:val="004E3933"/>
    <w:rsid w:val="004E3C74"/>
    <w:rsid w:val="004E3C7C"/>
    <w:rsid w:val="004E4163"/>
    <w:rsid w:val="004E4289"/>
    <w:rsid w:val="004E4422"/>
    <w:rsid w:val="004E44D2"/>
    <w:rsid w:val="004E4CAB"/>
    <w:rsid w:val="004E4F0D"/>
    <w:rsid w:val="004E4F79"/>
    <w:rsid w:val="004E50B7"/>
    <w:rsid w:val="004E5135"/>
    <w:rsid w:val="004E5247"/>
    <w:rsid w:val="004E5294"/>
    <w:rsid w:val="004E55B4"/>
    <w:rsid w:val="004E5B85"/>
    <w:rsid w:val="004E5BD6"/>
    <w:rsid w:val="004E5CDE"/>
    <w:rsid w:val="004E5DE9"/>
    <w:rsid w:val="004E5E41"/>
    <w:rsid w:val="004E5F1F"/>
    <w:rsid w:val="004E5FB0"/>
    <w:rsid w:val="004E61D9"/>
    <w:rsid w:val="004E627B"/>
    <w:rsid w:val="004E680A"/>
    <w:rsid w:val="004E6A01"/>
    <w:rsid w:val="004E6B2C"/>
    <w:rsid w:val="004E6F89"/>
    <w:rsid w:val="004E6FC1"/>
    <w:rsid w:val="004E70D5"/>
    <w:rsid w:val="004E71C3"/>
    <w:rsid w:val="004E726C"/>
    <w:rsid w:val="004E72A4"/>
    <w:rsid w:val="004E753A"/>
    <w:rsid w:val="004E7583"/>
    <w:rsid w:val="004F02B9"/>
    <w:rsid w:val="004F0400"/>
    <w:rsid w:val="004F05FC"/>
    <w:rsid w:val="004F0895"/>
    <w:rsid w:val="004F0AD6"/>
    <w:rsid w:val="004F0B0B"/>
    <w:rsid w:val="004F0CE9"/>
    <w:rsid w:val="004F0DEF"/>
    <w:rsid w:val="004F1722"/>
    <w:rsid w:val="004F1730"/>
    <w:rsid w:val="004F19E3"/>
    <w:rsid w:val="004F1DA5"/>
    <w:rsid w:val="004F1E86"/>
    <w:rsid w:val="004F2169"/>
    <w:rsid w:val="004F2384"/>
    <w:rsid w:val="004F252A"/>
    <w:rsid w:val="004F2A90"/>
    <w:rsid w:val="004F2AC0"/>
    <w:rsid w:val="004F2C6D"/>
    <w:rsid w:val="004F3076"/>
    <w:rsid w:val="004F3081"/>
    <w:rsid w:val="004F3305"/>
    <w:rsid w:val="004F388A"/>
    <w:rsid w:val="004F3AC7"/>
    <w:rsid w:val="004F3F9E"/>
    <w:rsid w:val="004F40B9"/>
    <w:rsid w:val="004F4242"/>
    <w:rsid w:val="004F49A5"/>
    <w:rsid w:val="004F4AA2"/>
    <w:rsid w:val="004F4B5B"/>
    <w:rsid w:val="004F4CC7"/>
    <w:rsid w:val="004F4DD2"/>
    <w:rsid w:val="004F51C4"/>
    <w:rsid w:val="004F527F"/>
    <w:rsid w:val="004F5299"/>
    <w:rsid w:val="004F5A67"/>
    <w:rsid w:val="004F5C0E"/>
    <w:rsid w:val="004F5D56"/>
    <w:rsid w:val="004F5DDB"/>
    <w:rsid w:val="004F5EE4"/>
    <w:rsid w:val="004F6148"/>
    <w:rsid w:val="004F6177"/>
    <w:rsid w:val="004F649F"/>
    <w:rsid w:val="004F658C"/>
    <w:rsid w:val="004F67DE"/>
    <w:rsid w:val="004F6A93"/>
    <w:rsid w:val="004F6B4D"/>
    <w:rsid w:val="004F6CE6"/>
    <w:rsid w:val="004F6E21"/>
    <w:rsid w:val="004F6E9F"/>
    <w:rsid w:val="004F7721"/>
    <w:rsid w:val="004F7835"/>
    <w:rsid w:val="004F792E"/>
    <w:rsid w:val="004F7A46"/>
    <w:rsid w:val="004F7B18"/>
    <w:rsid w:val="004F7B3A"/>
    <w:rsid w:val="004F7B6D"/>
    <w:rsid w:val="004F7C8E"/>
    <w:rsid w:val="00500182"/>
    <w:rsid w:val="005007F0"/>
    <w:rsid w:val="00500AA3"/>
    <w:rsid w:val="00500C48"/>
    <w:rsid w:val="00500C6B"/>
    <w:rsid w:val="00500D11"/>
    <w:rsid w:val="00500E18"/>
    <w:rsid w:val="00500F1C"/>
    <w:rsid w:val="0050162A"/>
    <w:rsid w:val="00501954"/>
    <w:rsid w:val="00501BBD"/>
    <w:rsid w:val="005023FD"/>
    <w:rsid w:val="0050278E"/>
    <w:rsid w:val="00502B2E"/>
    <w:rsid w:val="00502B5F"/>
    <w:rsid w:val="00502E2A"/>
    <w:rsid w:val="005036AA"/>
    <w:rsid w:val="005036BC"/>
    <w:rsid w:val="005036F3"/>
    <w:rsid w:val="00503D94"/>
    <w:rsid w:val="00503F37"/>
    <w:rsid w:val="005040A2"/>
    <w:rsid w:val="00504143"/>
    <w:rsid w:val="0050435B"/>
    <w:rsid w:val="0050445F"/>
    <w:rsid w:val="005049CE"/>
    <w:rsid w:val="00504B37"/>
    <w:rsid w:val="00504BE7"/>
    <w:rsid w:val="0050509C"/>
    <w:rsid w:val="00505161"/>
    <w:rsid w:val="00505299"/>
    <w:rsid w:val="0050534F"/>
    <w:rsid w:val="00505582"/>
    <w:rsid w:val="00505613"/>
    <w:rsid w:val="0050565C"/>
    <w:rsid w:val="00505E16"/>
    <w:rsid w:val="005061A3"/>
    <w:rsid w:val="005064FC"/>
    <w:rsid w:val="00506675"/>
    <w:rsid w:val="00506F67"/>
    <w:rsid w:val="00507614"/>
    <w:rsid w:val="005076AE"/>
    <w:rsid w:val="00507833"/>
    <w:rsid w:val="00507CF7"/>
    <w:rsid w:val="00507FD8"/>
    <w:rsid w:val="00510028"/>
    <w:rsid w:val="0051085A"/>
    <w:rsid w:val="00510923"/>
    <w:rsid w:val="005109C1"/>
    <w:rsid w:val="00510ABC"/>
    <w:rsid w:val="00510F66"/>
    <w:rsid w:val="00511058"/>
    <w:rsid w:val="005110EA"/>
    <w:rsid w:val="0051116A"/>
    <w:rsid w:val="00511236"/>
    <w:rsid w:val="005114A7"/>
    <w:rsid w:val="005118F7"/>
    <w:rsid w:val="005119E0"/>
    <w:rsid w:val="00511A0F"/>
    <w:rsid w:val="00511AAF"/>
    <w:rsid w:val="00511B05"/>
    <w:rsid w:val="00511C27"/>
    <w:rsid w:val="00511F38"/>
    <w:rsid w:val="0051205A"/>
    <w:rsid w:val="005121EC"/>
    <w:rsid w:val="00512211"/>
    <w:rsid w:val="0051233A"/>
    <w:rsid w:val="005123A4"/>
    <w:rsid w:val="00512506"/>
    <w:rsid w:val="00512627"/>
    <w:rsid w:val="00512808"/>
    <w:rsid w:val="00513259"/>
    <w:rsid w:val="00513B48"/>
    <w:rsid w:val="00513EBE"/>
    <w:rsid w:val="00514066"/>
    <w:rsid w:val="00514650"/>
    <w:rsid w:val="0051498F"/>
    <w:rsid w:val="00514B4E"/>
    <w:rsid w:val="00514CF2"/>
    <w:rsid w:val="00515112"/>
    <w:rsid w:val="00515140"/>
    <w:rsid w:val="0051544B"/>
    <w:rsid w:val="005158A4"/>
    <w:rsid w:val="00515A43"/>
    <w:rsid w:val="005166C0"/>
    <w:rsid w:val="005169C0"/>
    <w:rsid w:val="00516E4C"/>
    <w:rsid w:val="0051700B"/>
    <w:rsid w:val="00517045"/>
    <w:rsid w:val="0051719B"/>
    <w:rsid w:val="00517800"/>
    <w:rsid w:val="00517AA6"/>
    <w:rsid w:val="00517CDB"/>
    <w:rsid w:val="00517DA2"/>
    <w:rsid w:val="00517E1C"/>
    <w:rsid w:val="005209E2"/>
    <w:rsid w:val="00520A06"/>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84"/>
    <w:rsid w:val="005238E0"/>
    <w:rsid w:val="0052397D"/>
    <w:rsid w:val="00523BA0"/>
    <w:rsid w:val="00523FFE"/>
    <w:rsid w:val="00524001"/>
    <w:rsid w:val="00524077"/>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00"/>
    <w:rsid w:val="00526AB7"/>
    <w:rsid w:val="00526B0B"/>
    <w:rsid w:val="00526FC3"/>
    <w:rsid w:val="00526FCE"/>
    <w:rsid w:val="005270CA"/>
    <w:rsid w:val="005270D0"/>
    <w:rsid w:val="00527375"/>
    <w:rsid w:val="00527611"/>
    <w:rsid w:val="00527621"/>
    <w:rsid w:val="00527C8B"/>
    <w:rsid w:val="00527EA7"/>
    <w:rsid w:val="00527FFA"/>
    <w:rsid w:val="00530459"/>
    <w:rsid w:val="00530575"/>
    <w:rsid w:val="0053057A"/>
    <w:rsid w:val="00530594"/>
    <w:rsid w:val="005305D1"/>
    <w:rsid w:val="00530A25"/>
    <w:rsid w:val="00530CD6"/>
    <w:rsid w:val="00530DB3"/>
    <w:rsid w:val="00530F65"/>
    <w:rsid w:val="0053130D"/>
    <w:rsid w:val="0053142E"/>
    <w:rsid w:val="00531602"/>
    <w:rsid w:val="00531CBC"/>
    <w:rsid w:val="00531E81"/>
    <w:rsid w:val="00531F0F"/>
    <w:rsid w:val="0053222A"/>
    <w:rsid w:val="00532280"/>
    <w:rsid w:val="005324E8"/>
    <w:rsid w:val="00532727"/>
    <w:rsid w:val="005328CA"/>
    <w:rsid w:val="005329AD"/>
    <w:rsid w:val="005329E9"/>
    <w:rsid w:val="00532C67"/>
    <w:rsid w:val="00532E45"/>
    <w:rsid w:val="00532F05"/>
    <w:rsid w:val="00532FAC"/>
    <w:rsid w:val="005330C5"/>
    <w:rsid w:val="00533140"/>
    <w:rsid w:val="00533216"/>
    <w:rsid w:val="0053365B"/>
    <w:rsid w:val="005336FD"/>
    <w:rsid w:val="005337A1"/>
    <w:rsid w:val="005338DA"/>
    <w:rsid w:val="00533B59"/>
    <w:rsid w:val="00533BA7"/>
    <w:rsid w:val="00533E81"/>
    <w:rsid w:val="00533EAD"/>
    <w:rsid w:val="005342EA"/>
    <w:rsid w:val="00534828"/>
    <w:rsid w:val="00534882"/>
    <w:rsid w:val="005348F7"/>
    <w:rsid w:val="005349BC"/>
    <w:rsid w:val="00534B40"/>
    <w:rsid w:val="0053503C"/>
    <w:rsid w:val="005350AB"/>
    <w:rsid w:val="00535156"/>
    <w:rsid w:val="00535374"/>
    <w:rsid w:val="00535438"/>
    <w:rsid w:val="00535851"/>
    <w:rsid w:val="005358F9"/>
    <w:rsid w:val="00535B36"/>
    <w:rsid w:val="00535BAB"/>
    <w:rsid w:val="00535D27"/>
    <w:rsid w:val="005360D6"/>
    <w:rsid w:val="00536337"/>
    <w:rsid w:val="005364E7"/>
    <w:rsid w:val="00536595"/>
    <w:rsid w:val="005368A9"/>
    <w:rsid w:val="00536977"/>
    <w:rsid w:val="00536C51"/>
    <w:rsid w:val="00536E22"/>
    <w:rsid w:val="00536F51"/>
    <w:rsid w:val="00537195"/>
    <w:rsid w:val="00537582"/>
    <w:rsid w:val="0053792F"/>
    <w:rsid w:val="00537AF4"/>
    <w:rsid w:val="00537F10"/>
    <w:rsid w:val="00537FC9"/>
    <w:rsid w:val="005403B7"/>
    <w:rsid w:val="005406BD"/>
    <w:rsid w:val="00540A32"/>
    <w:rsid w:val="00540AB9"/>
    <w:rsid w:val="00540C84"/>
    <w:rsid w:val="00540F6C"/>
    <w:rsid w:val="00541027"/>
    <w:rsid w:val="0054156D"/>
    <w:rsid w:val="00541A17"/>
    <w:rsid w:val="00541D39"/>
    <w:rsid w:val="00541E98"/>
    <w:rsid w:val="005426F4"/>
    <w:rsid w:val="00542726"/>
    <w:rsid w:val="005429BE"/>
    <w:rsid w:val="00542A58"/>
    <w:rsid w:val="00542AA4"/>
    <w:rsid w:val="00542E6A"/>
    <w:rsid w:val="005433AA"/>
    <w:rsid w:val="00543441"/>
    <w:rsid w:val="00543BDE"/>
    <w:rsid w:val="00543DC9"/>
    <w:rsid w:val="00544029"/>
    <w:rsid w:val="00544179"/>
    <w:rsid w:val="005446B3"/>
    <w:rsid w:val="00544A54"/>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47BCF"/>
    <w:rsid w:val="00547FF9"/>
    <w:rsid w:val="0055041B"/>
    <w:rsid w:val="00550866"/>
    <w:rsid w:val="00550C00"/>
    <w:rsid w:val="00550D84"/>
    <w:rsid w:val="00550E02"/>
    <w:rsid w:val="00550E54"/>
    <w:rsid w:val="005510B8"/>
    <w:rsid w:val="005513E5"/>
    <w:rsid w:val="0055147F"/>
    <w:rsid w:val="00551527"/>
    <w:rsid w:val="00551531"/>
    <w:rsid w:val="005515D4"/>
    <w:rsid w:val="00551661"/>
    <w:rsid w:val="00551CAD"/>
    <w:rsid w:val="00551CFF"/>
    <w:rsid w:val="00551D52"/>
    <w:rsid w:val="00552739"/>
    <w:rsid w:val="00552876"/>
    <w:rsid w:val="005528D1"/>
    <w:rsid w:val="00552A8D"/>
    <w:rsid w:val="00552D93"/>
    <w:rsid w:val="00552E90"/>
    <w:rsid w:val="00552F07"/>
    <w:rsid w:val="00553303"/>
    <w:rsid w:val="0055331B"/>
    <w:rsid w:val="00553794"/>
    <w:rsid w:val="005537ED"/>
    <w:rsid w:val="00553A3E"/>
    <w:rsid w:val="00553BDB"/>
    <w:rsid w:val="00553D8F"/>
    <w:rsid w:val="00554217"/>
    <w:rsid w:val="00554630"/>
    <w:rsid w:val="005549C4"/>
    <w:rsid w:val="005549D8"/>
    <w:rsid w:val="00554B7E"/>
    <w:rsid w:val="00554B89"/>
    <w:rsid w:val="00554D3E"/>
    <w:rsid w:val="00554D66"/>
    <w:rsid w:val="00554DA0"/>
    <w:rsid w:val="0055504B"/>
    <w:rsid w:val="00555A28"/>
    <w:rsid w:val="00555A41"/>
    <w:rsid w:val="00555AE5"/>
    <w:rsid w:val="00555B9F"/>
    <w:rsid w:val="00555CCF"/>
    <w:rsid w:val="00555D15"/>
    <w:rsid w:val="00555DE6"/>
    <w:rsid w:val="00555EDF"/>
    <w:rsid w:val="005560AB"/>
    <w:rsid w:val="005560B1"/>
    <w:rsid w:val="005560EA"/>
    <w:rsid w:val="00556104"/>
    <w:rsid w:val="00556131"/>
    <w:rsid w:val="005565DE"/>
    <w:rsid w:val="00556E08"/>
    <w:rsid w:val="00557052"/>
    <w:rsid w:val="005570D2"/>
    <w:rsid w:val="00557564"/>
    <w:rsid w:val="0055757F"/>
    <w:rsid w:val="005576D2"/>
    <w:rsid w:val="005577BC"/>
    <w:rsid w:val="00557BD3"/>
    <w:rsid w:val="00557BDA"/>
    <w:rsid w:val="00557EA7"/>
    <w:rsid w:val="00557F28"/>
    <w:rsid w:val="005602C2"/>
    <w:rsid w:val="00560373"/>
    <w:rsid w:val="005607CC"/>
    <w:rsid w:val="0056085C"/>
    <w:rsid w:val="005608F6"/>
    <w:rsid w:val="005609C1"/>
    <w:rsid w:val="00560A13"/>
    <w:rsid w:val="005611AB"/>
    <w:rsid w:val="00561758"/>
    <w:rsid w:val="00561992"/>
    <w:rsid w:val="00561B9B"/>
    <w:rsid w:val="00561F63"/>
    <w:rsid w:val="00561F6A"/>
    <w:rsid w:val="00562133"/>
    <w:rsid w:val="005621D9"/>
    <w:rsid w:val="00562342"/>
    <w:rsid w:val="00562D6D"/>
    <w:rsid w:val="00562DA3"/>
    <w:rsid w:val="00562EBF"/>
    <w:rsid w:val="00562F22"/>
    <w:rsid w:val="00562F43"/>
    <w:rsid w:val="00563102"/>
    <w:rsid w:val="00563427"/>
    <w:rsid w:val="0056366E"/>
    <w:rsid w:val="00563A1F"/>
    <w:rsid w:val="00563EBB"/>
    <w:rsid w:val="0056418B"/>
    <w:rsid w:val="00564222"/>
    <w:rsid w:val="0056432B"/>
    <w:rsid w:val="00564767"/>
    <w:rsid w:val="005652C2"/>
    <w:rsid w:val="0056545D"/>
    <w:rsid w:val="00565B25"/>
    <w:rsid w:val="00565BB3"/>
    <w:rsid w:val="00566551"/>
    <w:rsid w:val="00566626"/>
    <w:rsid w:val="00566DBA"/>
    <w:rsid w:val="00566F23"/>
    <w:rsid w:val="00567066"/>
    <w:rsid w:val="00567267"/>
    <w:rsid w:val="005673E4"/>
    <w:rsid w:val="00567568"/>
    <w:rsid w:val="0056759C"/>
    <w:rsid w:val="00567654"/>
    <w:rsid w:val="005676B1"/>
    <w:rsid w:val="005676B3"/>
    <w:rsid w:val="00567747"/>
    <w:rsid w:val="00567BA3"/>
    <w:rsid w:val="00567D48"/>
    <w:rsid w:val="00567F16"/>
    <w:rsid w:val="0057005A"/>
    <w:rsid w:val="00570754"/>
    <w:rsid w:val="00570780"/>
    <w:rsid w:val="005709F9"/>
    <w:rsid w:val="00570E6E"/>
    <w:rsid w:val="005715FF"/>
    <w:rsid w:val="005719CE"/>
    <w:rsid w:val="00571AA9"/>
    <w:rsid w:val="00571E03"/>
    <w:rsid w:val="00572058"/>
    <w:rsid w:val="00572156"/>
    <w:rsid w:val="005721A3"/>
    <w:rsid w:val="005722E1"/>
    <w:rsid w:val="0057254D"/>
    <w:rsid w:val="00572713"/>
    <w:rsid w:val="0057284F"/>
    <w:rsid w:val="0057290A"/>
    <w:rsid w:val="00572917"/>
    <w:rsid w:val="00572A55"/>
    <w:rsid w:val="0057318B"/>
    <w:rsid w:val="0057318C"/>
    <w:rsid w:val="00573610"/>
    <w:rsid w:val="0057394A"/>
    <w:rsid w:val="00573A35"/>
    <w:rsid w:val="00573A74"/>
    <w:rsid w:val="00573C83"/>
    <w:rsid w:val="00573E57"/>
    <w:rsid w:val="00574015"/>
    <w:rsid w:val="00574539"/>
    <w:rsid w:val="00574906"/>
    <w:rsid w:val="00574B91"/>
    <w:rsid w:val="00574D8A"/>
    <w:rsid w:val="00575118"/>
    <w:rsid w:val="00575698"/>
    <w:rsid w:val="005756C5"/>
    <w:rsid w:val="0057571C"/>
    <w:rsid w:val="005757F7"/>
    <w:rsid w:val="00575891"/>
    <w:rsid w:val="00575D72"/>
    <w:rsid w:val="00576079"/>
    <w:rsid w:val="00576304"/>
    <w:rsid w:val="0057646B"/>
    <w:rsid w:val="0057649B"/>
    <w:rsid w:val="005766AA"/>
    <w:rsid w:val="00576983"/>
    <w:rsid w:val="00576B78"/>
    <w:rsid w:val="00576EE0"/>
    <w:rsid w:val="00576F75"/>
    <w:rsid w:val="005770D0"/>
    <w:rsid w:val="00577153"/>
    <w:rsid w:val="00577272"/>
    <w:rsid w:val="00577623"/>
    <w:rsid w:val="00577B01"/>
    <w:rsid w:val="00577EAA"/>
    <w:rsid w:val="00577F85"/>
    <w:rsid w:val="00577FE7"/>
    <w:rsid w:val="00580604"/>
    <w:rsid w:val="005808E1"/>
    <w:rsid w:val="00580931"/>
    <w:rsid w:val="00580C97"/>
    <w:rsid w:val="00580D86"/>
    <w:rsid w:val="00581133"/>
    <w:rsid w:val="005811FA"/>
    <w:rsid w:val="005812D5"/>
    <w:rsid w:val="005813FD"/>
    <w:rsid w:val="00581742"/>
    <w:rsid w:val="005818C5"/>
    <w:rsid w:val="00581CE0"/>
    <w:rsid w:val="0058211A"/>
    <w:rsid w:val="00582127"/>
    <w:rsid w:val="005821E0"/>
    <w:rsid w:val="005822AF"/>
    <w:rsid w:val="005823E1"/>
    <w:rsid w:val="00582424"/>
    <w:rsid w:val="00583202"/>
    <w:rsid w:val="00583467"/>
    <w:rsid w:val="005834DC"/>
    <w:rsid w:val="00583835"/>
    <w:rsid w:val="00583AF1"/>
    <w:rsid w:val="00583CA4"/>
    <w:rsid w:val="00584354"/>
    <w:rsid w:val="005846AC"/>
    <w:rsid w:val="00584A17"/>
    <w:rsid w:val="00584AC4"/>
    <w:rsid w:val="00584B6C"/>
    <w:rsid w:val="00584E07"/>
    <w:rsid w:val="00585127"/>
    <w:rsid w:val="005851A6"/>
    <w:rsid w:val="00585438"/>
    <w:rsid w:val="0058569C"/>
    <w:rsid w:val="0058578A"/>
    <w:rsid w:val="0058584B"/>
    <w:rsid w:val="00585905"/>
    <w:rsid w:val="00585972"/>
    <w:rsid w:val="0058652D"/>
    <w:rsid w:val="005866B8"/>
    <w:rsid w:val="00586708"/>
    <w:rsid w:val="00586856"/>
    <w:rsid w:val="00586973"/>
    <w:rsid w:val="00586AEA"/>
    <w:rsid w:val="00586ECD"/>
    <w:rsid w:val="0058706E"/>
    <w:rsid w:val="00587122"/>
    <w:rsid w:val="00587252"/>
    <w:rsid w:val="0058782E"/>
    <w:rsid w:val="00587973"/>
    <w:rsid w:val="005879FD"/>
    <w:rsid w:val="00587ECB"/>
    <w:rsid w:val="00587EE8"/>
    <w:rsid w:val="0059003A"/>
    <w:rsid w:val="0059022E"/>
    <w:rsid w:val="005902FA"/>
    <w:rsid w:val="00590510"/>
    <w:rsid w:val="00590827"/>
    <w:rsid w:val="00590B13"/>
    <w:rsid w:val="00590B53"/>
    <w:rsid w:val="00590C6F"/>
    <w:rsid w:val="00591066"/>
    <w:rsid w:val="00591069"/>
    <w:rsid w:val="00591619"/>
    <w:rsid w:val="005918BD"/>
    <w:rsid w:val="0059192B"/>
    <w:rsid w:val="005919AB"/>
    <w:rsid w:val="00591D87"/>
    <w:rsid w:val="00591E8A"/>
    <w:rsid w:val="00591F16"/>
    <w:rsid w:val="00591F87"/>
    <w:rsid w:val="0059227D"/>
    <w:rsid w:val="00592296"/>
    <w:rsid w:val="00592A67"/>
    <w:rsid w:val="00592C49"/>
    <w:rsid w:val="00592E23"/>
    <w:rsid w:val="0059336E"/>
    <w:rsid w:val="005937F2"/>
    <w:rsid w:val="00593A30"/>
    <w:rsid w:val="00593AF1"/>
    <w:rsid w:val="00593CD2"/>
    <w:rsid w:val="00593D01"/>
    <w:rsid w:val="00593E39"/>
    <w:rsid w:val="00593EDF"/>
    <w:rsid w:val="00594223"/>
    <w:rsid w:val="00594473"/>
    <w:rsid w:val="005948E6"/>
    <w:rsid w:val="005949EC"/>
    <w:rsid w:val="00594BF7"/>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69"/>
    <w:rsid w:val="00597390"/>
    <w:rsid w:val="00597934"/>
    <w:rsid w:val="00597D79"/>
    <w:rsid w:val="00597DEF"/>
    <w:rsid w:val="00597EAE"/>
    <w:rsid w:val="005A02F7"/>
    <w:rsid w:val="005A0495"/>
    <w:rsid w:val="005A05D5"/>
    <w:rsid w:val="005A0865"/>
    <w:rsid w:val="005A08AB"/>
    <w:rsid w:val="005A09E6"/>
    <w:rsid w:val="005A0B89"/>
    <w:rsid w:val="005A0B8B"/>
    <w:rsid w:val="005A0C5C"/>
    <w:rsid w:val="005A0E1F"/>
    <w:rsid w:val="005A0EF5"/>
    <w:rsid w:val="005A1067"/>
    <w:rsid w:val="005A110B"/>
    <w:rsid w:val="005A122B"/>
    <w:rsid w:val="005A162E"/>
    <w:rsid w:val="005A195C"/>
    <w:rsid w:val="005A1C33"/>
    <w:rsid w:val="005A1E7D"/>
    <w:rsid w:val="005A2369"/>
    <w:rsid w:val="005A2386"/>
    <w:rsid w:val="005A23A1"/>
    <w:rsid w:val="005A23B4"/>
    <w:rsid w:val="005A2602"/>
    <w:rsid w:val="005A2BF2"/>
    <w:rsid w:val="005A2C61"/>
    <w:rsid w:val="005A3172"/>
    <w:rsid w:val="005A356E"/>
    <w:rsid w:val="005A3985"/>
    <w:rsid w:val="005A3AE3"/>
    <w:rsid w:val="005A3ED6"/>
    <w:rsid w:val="005A3F38"/>
    <w:rsid w:val="005A4076"/>
    <w:rsid w:val="005A416D"/>
    <w:rsid w:val="005A42AA"/>
    <w:rsid w:val="005A47A2"/>
    <w:rsid w:val="005A4847"/>
    <w:rsid w:val="005A4BC8"/>
    <w:rsid w:val="005A4C9E"/>
    <w:rsid w:val="005A4FE8"/>
    <w:rsid w:val="005A5019"/>
    <w:rsid w:val="005A5242"/>
    <w:rsid w:val="005A5423"/>
    <w:rsid w:val="005A54AB"/>
    <w:rsid w:val="005A55B7"/>
    <w:rsid w:val="005A59B4"/>
    <w:rsid w:val="005A59C0"/>
    <w:rsid w:val="005A5AEB"/>
    <w:rsid w:val="005A5AFE"/>
    <w:rsid w:val="005A5EA6"/>
    <w:rsid w:val="005A6270"/>
    <w:rsid w:val="005A67F5"/>
    <w:rsid w:val="005A6ABE"/>
    <w:rsid w:val="005A6B82"/>
    <w:rsid w:val="005A6F2C"/>
    <w:rsid w:val="005A70A2"/>
    <w:rsid w:val="005A761D"/>
    <w:rsid w:val="005A768E"/>
    <w:rsid w:val="005A7AF9"/>
    <w:rsid w:val="005A7D38"/>
    <w:rsid w:val="005A7E72"/>
    <w:rsid w:val="005A7FA3"/>
    <w:rsid w:val="005B0420"/>
    <w:rsid w:val="005B0671"/>
    <w:rsid w:val="005B09C5"/>
    <w:rsid w:val="005B0D1B"/>
    <w:rsid w:val="005B19A9"/>
    <w:rsid w:val="005B1B30"/>
    <w:rsid w:val="005B1C5D"/>
    <w:rsid w:val="005B1D1C"/>
    <w:rsid w:val="005B1D78"/>
    <w:rsid w:val="005B1E53"/>
    <w:rsid w:val="005B1F63"/>
    <w:rsid w:val="005B2BD5"/>
    <w:rsid w:val="005B2CB6"/>
    <w:rsid w:val="005B2D71"/>
    <w:rsid w:val="005B2F9D"/>
    <w:rsid w:val="005B322A"/>
    <w:rsid w:val="005B3836"/>
    <w:rsid w:val="005B396E"/>
    <w:rsid w:val="005B3B0D"/>
    <w:rsid w:val="005B3C5C"/>
    <w:rsid w:val="005B4163"/>
    <w:rsid w:val="005B44B4"/>
    <w:rsid w:val="005B4908"/>
    <w:rsid w:val="005B4CE0"/>
    <w:rsid w:val="005B4EF1"/>
    <w:rsid w:val="005B52A1"/>
    <w:rsid w:val="005B5617"/>
    <w:rsid w:val="005B5968"/>
    <w:rsid w:val="005B59AC"/>
    <w:rsid w:val="005B5DD1"/>
    <w:rsid w:val="005B60EE"/>
    <w:rsid w:val="005B654E"/>
    <w:rsid w:val="005B68ED"/>
    <w:rsid w:val="005B6C9E"/>
    <w:rsid w:val="005B6F3E"/>
    <w:rsid w:val="005B752E"/>
    <w:rsid w:val="005B7583"/>
    <w:rsid w:val="005B79C8"/>
    <w:rsid w:val="005B7A8E"/>
    <w:rsid w:val="005B7B40"/>
    <w:rsid w:val="005B7DB4"/>
    <w:rsid w:val="005B7DDE"/>
    <w:rsid w:val="005B7F7A"/>
    <w:rsid w:val="005C01B3"/>
    <w:rsid w:val="005C0242"/>
    <w:rsid w:val="005C0251"/>
    <w:rsid w:val="005C026B"/>
    <w:rsid w:val="005C0476"/>
    <w:rsid w:val="005C05F4"/>
    <w:rsid w:val="005C074A"/>
    <w:rsid w:val="005C0805"/>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58E"/>
    <w:rsid w:val="005C26A5"/>
    <w:rsid w:val="005C285E"/>
    <w:rsid w:val="005C2B27"/>
    <w:rsid w:val="005C2BC6"/>
    <w:rsid w:val="005C2F7C"/>
    <w:rsid w:val="005C305E"/>
    <w:rsid w:val="005C309A"/>
    <w:rsid w:val="005C32E5"/>
    <w:rsid w:val="005C33C6"/>
    <w:rsid w:val="005C35C3"/>
    <w:rsid w:val="005C3852"/>
    <w:rsid w:val="005C39B5"/>
    <w:rsid w:val="005C39B7"/>
    <w:rsid w:val="005C3F04"/>
    <w:rsid w:val="005C4111"/>
    <w:rsid w:val="005C4338"/>
    <w:rsid w:val="005C4599"/>
    <w:rsid w:val="005C45C4"/>
    <w:rsid w:val="005C49CE"/>
    <w:rsid w:val="005C4A20"/>
    <w:rsid w:val="005C4B66"/>
    <w:rsid w:val="005C4CB7"/>
    <w:rsid w:val="005C4D72"/>
    <w:rsid w:val="005C4E02"/>
    <w:rsid w:val="005C4F64"/>
    <w:rsid w:val="005C534E"/>
    <w:rsid w:val="005C53F0"/>
    <w:rsid w:val="005C54C3"/>
    <w:rsid w:val="005C581E"/>
    <w:rsid w:val="005C588D"/>
    <w:rsid w:val="005C5963"/>
    <w:rsid w:val="005C5E2D"/>
    <w:rsid w:val="005C5E99"/>
    <w:rsid w:val="005C5ECE"/>
    <w:rsid w:val="005C5F1D"/>
    <w:rsid w:val="005C638C"/>
    <w:rsid w:val="005C6521"/>
    <w:rsid w:val="005C6864"/>
    <w:rsid w:val="005C6A1A"/>
    <w:rsid w:val="005C6BE2"/>
    <w:rsid w:val="005C7070"/>
    <w:rsid w:val="005C71F2"/>
    <w:rsid w:val="005C7284"/>
    <w:rsid w:val="005C75AA"/>
    <w:rsid w:val="005C77B4"/>
    <w:rsid w:val="005C7C31"/>
    <w:rsid w:val="005C7E35"/>
    <w:rsid w:val="005D000C"/>
    <w:rsid w:val="005D0397"/>
    <w:rsid w:val="005D0548"/>
    <w:rsid w:val="005D0B14"/>
    <w:rsid w:val="005D0D94"/>
    <w:rsid w:val="005D140D"/>
    <w:rsid w:val="005D1BC1"/>
    <w:rsid w:val="005D1C60"/>
    <w:rsid w:val="005D2251"/>
    <w:rsid w:val="005D2595"/>
    <w:rsid w:val="005D2C9B"/>
    <w:rsid w:val="005D2F0E"/>
    <w:rsid w:val="005D31A1"/>
    <w:rsid w:val="005D3513"/>
    <w:rsid w:val="005D365C"/>
    <w:rsid w:val="005D444E"/>
    <w:rsid w:val="005D4489"/>
    <w:rsid w:val="005D47AF"/>
    <w:rsid w:val="005D4EC7"/>
    <w:rsid w:val="005D51C4"/>
    <w:rsid w:val="005D52C4"/>
    <w:rsid w:val="005D54CE"/>
    <w:rsid w:val="005D581F"/>
    <w:rsid w:val="005D5F05"/>
    <w:rsid w:val="005D63D7"/>
    <w:rsid w:val="005D63FB"/>
    <w:rsid w:val="005D6676"/>
    <w:rsid w:val="005D67EB"/>
    <w:rsid w:val="005D6AC3"/>
    <w:rsid w:val="005D6F17"/>
    <w:rsid w:val="005D6FB8"/>
    <w:rsid w:val="005D71A0"/>
    <w:rsid w:val="005D72E3"/>
    <w:rsid w:val="005D7361"/>
    <w:rsid w:val="005D76BD"/>
    <w:rsid w:val="005D7847"/>
    <w:rsid w:val="005D7942"/>
    <w:rsid w:val="005D7EB3"/>
    <w:rsid w:val="005E0341"/>
    <w:rsid w:val="005E0548"/>
    <w:rsid w:val="005E067C"/>
    <w:rsid w:val="005E0AAF"/>
    <w:rsid w:val="005E0E8F"/>
    <w:rsid w:val="005E177F"/>
    <w:rsid w:val="005E19D7"/>
    <w:rsid w:val="005E19F7"/>
    <w:rsid w:val="005E1D01"/>
    <w:rsid w:val="005E1D77"/>
    <w:rsid w:val="005E1D92"/>
    <w:rsid w:val="005E1E7C"/>
    <w:rsid w:val="005E209C"/>
    <w:rsid w:val="005E24BF"/>
    <w:rsid w:val="005E2B9C"/>
    <w:rsid w:val="005E2BF3"/>
    <w:rsid w:val="005E2CA8"/>
    <w:rsid w:val="005E338E"/>
    <w:rsid w:val="005E344D"/>
    <w:rsid w:val="005E377D"/>
    <w:rsid w:val="005E3C56"/>
    <w:rsid w:val="005E3CA3"/>
    <w:rsid w:val="005E3CE0"/>
    <w:rsid w:val="005E40E5"/>
    <w:rsid w:val="005E41E5"/>
    <w:rsid w:val="005E460A"/>
    <w:rsid w:val="005E4701"/>
    <w:rsid w:val="005E487E"/>
    <w:rsid w:val="005E49C9"/>
    <w:rsid w:val="005E507B"/>
    <w:rsid w:val="005E55EE"/>
    <w:rsid w:val="005E5616"/>
    <w:rsid w:val="005E563C"/>
    <w:rsid w:val="005E5905"/>
    <w:rsid w:val="005E59E0"/>
    <w:rsid w:val="005E5EA2"/>
    <w:rsid w:val="005E5F14"/>
    <w:rsid w:val="005E6014"/>
    <w:rsid w:val="005E6828"/>
    <w:rsid w:val="005E68F9"/>
    <w:rsid w:val="005E6ACA"/>
    <w:rsid w:val="005E73F0"/>
    <w:rsid w:val="005E75AB"/>
    <w:rsid w:val="005E75B8"/>
    <w:rsid w:val="005E7791"/>
    <w:rsid w:val="005E7BEA"/>
    <w:rsid w:val="005E7D30"/>
    <w:rsid w:val="005F037C"/>
    <w:rsid w:val="005F0443"/>
    <w:rsid w:val="005F08B6"/>
    <w:rsid w:val="005F0E51"/>
    <w:rsid w:val="005F1036"/>
    <w:rsid w:val="005F10C4"/>
    <w:rsid w:val="005F181B"/>
    <w:rsid w:val="005F1B55"/>
    <w:rsid w:val="005F1D31"/>
    <w:rsid w:val="005F1EB1"/>
    <w:rsid w:val="005F23E0"/>
    <w:rsid w:val="005F2756"/>
    <w:rsid w:val="005F2974"/>
    <w:rsid w:val="005F29BA"/>
    <w:rsid w:val="005F2BA6"/>
    <w:rsid w:val="005F2C3F"/>
    <w:rsid w:val="005F2D34"/>
    <w:rsid w:val="005F31AA"/>
    <w:rsid w:val="005F3279"/>
    <w:rsid w:val="005F347B"/>
    <w:rsid w:val="005F352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975"/>
    <w:rsid w:val="005F5C6D"/>
    <w:rsid w:val="005F6347"/>
    <w:rsid w:val="005F6697"/>
    <w:rsid w:val="005F67F0"/>
    <w:rsid w:val="005F6FD3"/>
    <w:rsid w:val="005F7374"/>
    <w:rsid w:val="005F74B6"/>
    <w:rsid w:val="005F765C"/>
    <w:rsid w:val="005F7A50"/>
    <w:rsid w:val="005F7CC1"/>
    <w:rsid w:val="005F7CD0"/>
    <w:rsid w:val="005F7D35"/>
    <w:rsid w:val="005F7F4D"/>
    <w:rsid w:val="00600005"/>
    <w:rsid w:val="00600019"/>
    <w:rsid w:val="00600072"/>
    <w:rsid w:val="00600374"/>
    <w:rsid w:val="00600444"/>
    <w:rsid w:val="00600EFF"/>
    <w:rsid w:val="00600F2E"/>
    <w:rsid w:val="00600F98"/>
    <w:rsid w:val="00601876"/>
    <w:rsid w:val="006018B6"/>
    <w:rsid w:val="00601963"/>
    <w:rsid w:val="00601B65"/>
    <w:rsid w:val="00601B8F"/>
    <w:rsid w:val="00601C49"/>
    <w:rsid w:val="006025F7"/>
    <w:rsid w:val="00602608"/>
    <w:rsid w:val="006027D2"/>
    <w:rsid w:val="0060297F"/>
    <w:rsid w:val="00602BAF"/>
    <w:rsid w:val="00602BC2"/>
    <w:rsid w:val="0060324C"/>
    <w:rsid w:val="006032A8"/>
    <w:rsid w:val="006034AE"/>
    <w:rsid w:val="006036D0"/>
    <w:rsid w:val="00603805"/>
    <w:rsid w:val="00603AE0"/>
    <w:rsid w:val="00603AEA"/>
    <w:rsid w:val="00603FFF"/>
    <w:rsid w:val="0060429E"/>
    <w:rsid w:val="006042EC"/>
    <w:rsid w:val="006042F6"/>
    <w:rsid w:val="00604619"/>
    <w:rsid w:val="00604B03"/>
    <w:rsid w:val="00604E9A"/>
    <w:rsid w:val="006050C2"/>
    <w:rsid w:val="006051B0"/>
    <w:rsid w:val="006054B5"/>
    <w:rsid w:val="006057F0"/>
    <w:rsid w:val="00605E33"/>
    <w:rsid w:val="00605EF7"/>
    <w:rsid w:val="00605F40"/>
    <w:rsid w:val="00605F63"/>
    <w:rsid w:val="006061AC"/>
    <w:rsid w:val="00606242"/>
    <w:rsid w:val="0060633F"/>
    <w:rsid w:val="0060638E"/>
    <w:rsid w:val="006065EF"/>
    <w:rsid w:val="006069A1"/>
    <w:rsid w:val="00606B4F"/>
    <w:rsid w:val="00606D87"/>
    <w:rsid w:val="00606E4D"/>
    <w:rsid w:val="006072C8"/>
    <w:rsid w:val="006076BC"/>
    <w:rsid w:val="00607B05"/>
    <w:rsid w:val="00607DF8"/>
    <w:rsid w:val="00607EC8"/>
    <w:rsid w:val="00607EF6"/>
    <w:rsid w:val="00607F9F"/>
    <w:rsid w:val="006101CB"/>
    <w:rsid w:val="006103EA"/>
    <w:rsid w:val="006104AB"/>
    <w:rsid w:val="00610788"/>
    <w:rsid w:val="006109A1"/>
    <w:rsid w:val="00610C58"/>
    <w:rsid w:val="0061102F"/>
    <w:rsid w:val="00611162"/>
    <w:rsid w:val="006114A7"/>
    <w:rsid w:val="0061192A"/>
    <w:rsid w:val="00611A82"/>
    <w:rsid w:val="00611B03"/>
    <w:rsid w:val="00611B04"/>
    <w:rsid w:val="00611C3C"/>
    <w:rsid w:val="00611D5F"/>
    <w:rsid w:val="00611DDB"/>
    <w:rsid w:val="00611F38"/>
    <w:rsid w:val="0061248A"/>
    <w:rsid w:val="00612741"/>
    <w:rsid w:val="006128D2"/>
    <w:rsid w:val="00613077"/>
    <w:rsid w:val="006132DC"/>
    <w:rsid w:val="00613388"/>
    <w:rsid w:val="00613CCD"/>
    <w:rsid w:val="0061478A"/>
    <w:rsid w:val="00614C29"/>
    <w:rsid w:val="00614DAB"/>
    <w:rsid w:val="00614E45"/>
    <w:rsid w:val="00614F54"/>
    <w:rsid w:val="006158EF"/>
    <w:rsid w:val="00615943"/>
    <w:rsid w:val="00615B79"/>
    <w:rsid w:val="00615D12"/>
    <w:rsid w:val="006160A1"/>
    <w:rsid w:val="0061640B"/>
    <w:rsid w:val="0061653C"/>
    <w:rsid w:val="00616634"/>
    <w:rsid w:val="00616995"/>
    <w:rsid w:val="006169E5"/>
    <w:rsid w:val="00616CB4"/>
    <w:rsid w:val="00616D25"/>
    <w:rsid w:val="00616DE0"/>
    <w:rsid w:val="00616E19"/>
    <w:rsid w:val="00617304"/>
    <w:rsid w:val="00617858"/>
    <w:rsid w:val="006179B7"/>
    <w:rsid w:val="00617A1F"/>
    <w:rsid w:val="00617D5C"/>
    <w:rsid w:val="00617E69"/>
    <w:rsid w:val="00620506"/>
    <w:rsid w:val="006209C1"/>
    <w:rsid w:val="006209CB"/>
    <w:rsid w:val="00620F7B"/>
    <w:rsid w:val="006212C4"/>
    <w:rsid w:val="0062151F"/>
    <w:rsid w:val="00621630"/>
    <w:rsid w:val="00621820"/>
    <w:rsid w:val="006219A0"/>
    <w:rsid w:val="00621C7B"/>
    <w:rsid w:val="00621D79"/>
    <w:rsid w:val="00621F3D"/>
    <w:rsid w:val="00622089"/>
    <w:rsid w:val="006220C6"/>
    <w:rsid w:val="006222DD"/>
    <w:rsid w:val="0062237F"/>
    <w:rsid w:val="00622598"/>
    <w:rsid w:val="0062259D"/>
    <w:rsid w:val="0062288A"/>
    <w:rsid w:val="00622A00"/>
    <w:rsid w:val="00622A64"/>
    <w:rsid w:val="00622C9E"/>
    <w:rsid w:val="00622D21"/>
    <w:rsid w:val="00622F32"/>
    <w:rsid w:val="00623046"/>
    <w:rsid w:val="00623199"/>
    <w:rsid w:val="006231A1"/>
    <w:rsid w:val="006231EE"/>
    <w:rsid w:val="00623692"/>
    <w:rsid w:val="0062390F"/>
    <w:rsid w:val="00623AF1"/>
    <w:rsid w:val="00623B56"/>
    <w:rsid w:val="00623BB9"/>
    <w:rsid w:val="00623BCE"/>
    <w:rsid w:val="00623DE6"/>
    <w:rsid w:val="00624262"/>
    <w:rsid w:val="006245FA"/>
    <w:rsid w:val="00624639"/>
    <w:rsid w:val="006247C8"/>
    <w:rsid w:val="00624A3C"/>
    <w:rsid w:val="00624A8B"/>
    <w:rsid w:val="00624D1E"/>
    <w:rsid w:val="00624DF3"/>
    <w:rsid w:val="00624EA4"/>
    <w:rsid w:val="00624F31"/>
    <w:rsid w:val="0062503A"/>
    <w:rsid w:val="00625270"/>
    <w:rsid w:val="00625348"/>
    <w:rsid w:val="00625355"/>
    <w:rsid w:val="006254B8"/>
    <w:rsid w:val="0062564F"/>
    <w:rsid w:val="0062592A"/>
    <w:rsid w:val="0062622D"/>
    <w:rsid w:val="00626266"/>
    <w:rsid w:val="006262AB"/>
    <w:rsid w:val="00626351"/>
    <w:rsid w:val="006265E5"/>
    <w:rsid w:val="00626601"/>
    <w:rsid w:val="00626764"/>
    <w:rsid w:val="006267C2"/>
    <w:rsid w:val="006269E4"/>
    <w:rsid w:val="00626F58"/>
    <w:rsid w:val="0062742D"/>
    <w:rsid w:val="006279E3"/>
    <w:rsid w:val="00627A64"/>
    <w:rsid w:val="00627ABE"/>
    <w:rsid w:val="00627B40"/>
    <w:rsid w:val="006301C8"/>
    <w:rsid w:val="006301F1"/>
    <w:rsid w:val="006303C7"/>
    <w:rsid w:val="00630878"/>
    <w:rsid w:val="00631719"/>
    <w:rsid w:val="00631BE2"/>
    <w:rsid w:val="00631D44"/>
    <w:rsid w:val="00632014"/>
    <w:rsid w:val="006323D8"/>
    <w:rsid w:val="0063243C"/>
    <w:rsid w:val="00632454"/>
    <w:rsid w:val="006325ED"/>
    <w:rsid w:val="00632669"/>
    <w:rsid w:val="0063290B"/>
    <w:rsid w:val="006337D9"/>
    <w:rsid w:val="00633B28"/>
    <w:rsid w:val="00633BBA"/>
    <w:rsid w:val="00633DB1"/>
    <w:rsid w:val="00633E34"/>
    <w:rsid w:val="00633E71"/>
    <w:rsid w:val="00633F68"/>
    <w:rsid w:val="006340A7"/>
    <w:rsid w:val="006340DC"/>
    <w:rsid w:val="0063427D"/>
    <w:rsid w:val="00634297"/>
    <w:rsid w:val="00634851"/>
    <w:rsid w:val="006348C4"/>
    <w:rsid w:val="00634AE7"/>
    <w:rsid w:val="00634EB4"/>
    <w:rsid w:val="00634FC0"/>
    <w:rsid w:val="00634FE7"/>
    <w:rsid w:val="006352A1"/>
    <w:rsid w:val="00635522"/>
    <w:rsid w:val="00635681"/>
    <w:rsid w:val="00635757"/>
    <w:rsid w:val="006358FD"/>
    <w:rsid w:val="0063590E"/>
    <w:rsid w:val="00635A7D"/>
    <w:rsid w:val="00635A9E"/>
    <w:rsid w:val="00635AFF"/>
    <w:rsid w:val="00635C51"/>
    <w:rsid w:val="00635DF2"/>
    <w:rsid w:val="00635E09"/>
    <w:rsid w:val="00635F60"/>
    <w:rsid w:val="00635FC7"/>
    <w:rsid w:val="00636011"/>
    <w:rsid w:val="006363C5"/>
    <w:rsid w:val="00636410"/>
    <w:rsid w:val="0063660D"/>
    <w:rsid w:val="006366CE"/>
    <w:rsid w:val="0063675C"/>
    <w:rsid w:val="00636CB4"/>
    <w:rsid w:val="00636CE6"/>
    <w:rsid w:val="00636D24"/>
    <w:rsid w:val="00636F0E"/>
    <w:rsid w:val="00637061"/>
    <w:rsid w:val="006371FC"/>
    <w:rsid w:val="00637406"/>
    <w:rsid w:val="00637938"/>
    <w:rsid w:val="00637AC7"/>
    <w:rsid w:val="00637C86"/>
    <w:rsid w:val="00637CEB"/>
    <w:rsid w:val="00640183"/>
    <w:rsid w:val="00640574"/>
    <w:rsid w:val="00640669"/>
    <w:rsid w:val="00640D3F"/>
    <w:rsid w:val="00640D5F"/>
    <w:rsid w:val="00640FB5"/>
    <w:rsid w:val="00641170"/>
    <w:rsid w:val="00641663"/>
    <w:rsid w:val="0064176F"/>
    <w:rsid w:val="00641AFD"/>
    <w:rsid w:val="00641E25"/>
    <w:rsid w:val="00641FB6"/>
    <w:rsid w:val="00642516"/>
    <w:rsid w:val="006425D8"/>
    <w:rsid w:val="00642BFF"/>
    <w:rsid w:val="00642C88"/>
    <w:rsid w:val="00642C90"/>
    <w:rsid w:val="006430B3"/>
    <w:rsid w:val="00643270"/>
    <w:rsid w:val="00643326"/>
    <w:rsid w:val="00643463"/>
    <w:rsid w:val="00643476"/>
    <w:rsid w:val="00643648"/>
    <w:rsid w:val="00643996"/>
    <w:rsid w:val="00643A05"/>
    <w:rsid w:val="00643DAF"/>
    <w:rsid w:val="00644194"/>
    <w:rsid w:val="00644248"/>
    <w:rsid w:val="0064435F"/>
    <w:rsid w:val="00644738"/>
    <w:rsid w:val="00644B1D"/>
    <w:rsid w:val="00644D09"/>
    <w:rsid w:val="00644E3C"/>
    <w:rsid w:val="00644F73"/>
    <w:rsid w:val="00644FA3"/>
    <w:rsid w:val="0064503B"/>
    <w:rsid w:val="00645231"/>
    <w:rsid w:val="00645345"/>
    <w:rsid w:val="006458E7"/>
    <w:rsid w:val="00645A2C"/>
    <w:rsid w:val="00645A8E"/>
    <w:rsid w:val="00645B62"/>
    <w:rsid w:val="00645C70"/>
    <w:rsid w:val="00645EC3"/>
    <w:rsid w:val="00645ECC"/>
    <w:rsid w:val="00646116"/>
    <w:rsid w:val="0064629B"/>
    <w:rsid w:val="0064681A"/>
    <w:rsid w:val="00646A88"/>
    <w:rsid w:val="00646E70"/>
    <w:rsid w:val="00647220"/>
    <w:rsid w:val="00647225"/>
    <w:rsid w:val="00647267"/>
    <w:rsid w:val="006472E7"/>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C92"/>
    <w:rsid w:val="00652079"/>
    <w:rsid w:val="00652286"/>
    <w:rsid w:val="00652935"/>
    <w:rsid w:val="00652DF8"/>
    <w:rsid w:val="00652FAF"/>
    <w:rsid w:val="006534CA"/>
    <w:rsid w:val="006538C3"/>
    <w:rsid w:val="00653AAA"/>
    <w:rsid w:val="00653CC7"/>
    <w:rsid w:val="006542F4"/>
    <w:rsid w:val="006547B5"/>
    <w:rsid w:val="0065486F"/>
    <w:rsid w:val="00654B59"/>
    <w:rsid w:val="00655586"/>
    <w:rsid w:val="006556BC"/>
    <w:rsid w:val="006556F9"/>
    <w:rsid w:val="00655A9B"/>
    <w:rsid w:val="00655BDF"/>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D1"/>
    <w:rsid w:val="00660480"/>
    <w:rsid w:val="006608C0"/>
    <w:rsid w:val="00660B97"/>
    <w:rsid w:val="00660F91"/>
    <w:rsid w:val="0066111E"/>
    <w:rsid w:val="0066142B"/>
    <w:rsid w:val="0066151B"/>
    <w:rsid w:val="006615BE"/>
    <w:rsid w:val="00661BF6"/>
    <w:rsid w:val="00661E0D"/>
    <w:rsid w:val="00661EC2"/>
    <w:rsid w:val="00661FCA"/>
    <w:rsid w:val="00661FF8"/>
    <w:rsid w:val="00662256"/>
    <w:rsid w:val="0066229A"/>
    <w:rsid w:val="00662428"/>
    <w:rsid w:val="00662488"/>
    <w:rsid w:val="006626E4"/>
    <w:rsid w:val="00662736"/>
    <w:rsid w:val="0066273F"/>
    <w:rsid w:val="00662848"/>
    <w:rsid w:val="0066299A"/>
    <w:rsid w:val="00662B12"/>
    <w:rsid w:val="00662BEE"/>
    <w:rsid w:val="00662E06"/>
    <w:rsid w:val="00662EE9"/>
    <w:rsid w:val="0066338E"/>
    <w:rsid w:val="00663489"/>
    <w:rsid w:val="0066351B"/>
    <w:rsid w:val="006638B1"/>
    <w:rsid w:val="006638D9"/>
    <w:rsid w:val="0066392D"/>
    <w:rsid w:val="00663DFF"/>
    <w:rsid w:val="00664593"/>
    <w:rsid w:val="006645CD"/>
    <w:rsid w:val="006645DF"/>
    <w:rsid w:val="00664964"/>
    <w:rsid w:val="00664C8B"/>
    <w:rsid w:val="00664D70"/>
    <w:rsid w:val="0066596D"/>
    <w:rsid w:val="00665C6C"/>
    <w:rsid w:val="00665D3B"/>
    <w:rsid w:val="00665F67"/>
    <w:rsid w:val="0066601B"/>
    <w:rsid w:val="00666172"/>
    <w:rsid w:val="006662D8"/>
    <w:rsid w:val="0066645F"/>
    <w:rsid w:val="00666487"/>
    <w:rsid w:val="006666B9"/>
    <w:rsid w:val="006668E2"/>
    <w:rsid w:val="00666927"/>
    <w:rsid w:val="00666BA4"/>
    <w:rsid w:val="00666C88"/>
    <w:rsid w:val="00666E65"/>
    <w:rsid w:val="00666FA9"/>
    <w:rsid w:val="00667219"/>
    <w:rsid w:val="00667342"/>
    <w:rsid w:val="0066749A"/>
    <w:rsid w:val="006674A3"/>
    <w:rsid w:val="006675DE"/>
    <w:rsid w:val="00667B55"/>
    <w:rsid w:val="00667D44"/>
    <w:rsid w:val="006703BD"/>
    <w:rsid w:val="006703D7"/>
    <w:rsid w:val="0067044B"/>
    <w:rsid w:val="00670522"/>
    <w:rsid w:val="00670706"/>
    <w:rsid w:val="00670932"/>
    <w:rsid w:val="00670DEF"/>
    <w:rsid w:val="0067102A"/>
    <w:rsid w:val="006713E5"/>
    <w:rsid w:val="00671463"/>
    <w:rsid w:val="006717EC"/>
    <w:rsid w:val="006718E1"/>
    <w:rsid w:val="00671D7B"/>
    <w:rsid w:val="006720AE"/>
    <w:rsid w:val="0067262F"/>
    <w:rsid w:val="00672674"/>
    <w:rsid w:val="00672832"/>
    <w:rsid w:val="00672A1D"/>
    <w:rsid w:val="00672B52"/>
    <w:rsid w:val="00672DAC"/>
    <w:rsid w:val="00673782"/>
    <w:rsid w:val="00673A83"/>
    <w:rsid w:val="00673F90"/>
    <w:rsid w:val="006741BE"/>
    <w:rsid w:val="00674875"/>
    <w:rsid w:val="00674BE0"/>
    <w:rsid w:val="00674C47"/>
    <w:rsid w:val="00675153"/>
    <w:rsid w:val="00675178"/>
    <w:rsid w:val="006754AD"/>
    <w:rsid w:val="00675583"/>
    <w:rsid w:val="006759B7"/>
    <w:rsid w:val="00675B0A"/>
    <w:rsid w:val="00675BE4"/>
    <w:rsid w:val="00675CD0"/>
    <w:rsid w:val="00675E3F"/>
    <w:rsid w:val="0067616C"/>
    <w:rsid w:val="00676399"/>
    <w:rsid w:val="00676436"/>
    <w:rsid w:val="00676557"/>
    <w:rsid w:val="006766F9"/>
    <w:rsid w:val="00676A64"/>
    <w:rsid w:val="00676C1E"/>
    <w:rsid w:val="00676CAD"/>
    <w:rsid w:val="00676FD3"/>
    <w:rsid w:val="00677086"/>
    <w:rsid w:val="006771F6"/>
    <w:rsid w:val="006771FC"/>
    <w:rsid w:val="00677489"/>
    <w:rsid w:val="00677757"/>
    <w:rsid w:val="006779A3"/>
    <w:rsid w:val="00677A18"/>
    <w:rsid w:val="00677B85"/>
    <w:rsid w:val="0068011A"/>
    <w:rsid w:val="006802DE"/>
    <w:rsid w:val="00680628"/>
    <w:rsid w:val="006808EF"/>
    <w:rsid w:val="0068094D"/>
    <w:rsid w:val="00680990"/>
    <w:rsid w:val="00680A46"/>
    <w:rsid w:val="00680B8F"/>
    <w:rsid w:val="00680F35"/>
    <w:rsid w:val="00680FD7"/>
    <w:rsid w:val="00681600"/>
    <w:rsid w:val="006818FA"/>
    <w:rsid w:val="00681B4F"/>
    <w:rsid w:val="00682105"/>
    <w:rsid w:val="006823A0"/>
    <w:rsid w:val="00682942"/>
    <w:rsid w:val="00682CD2"/>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63F"/>
    <w:rsid w:val="0068576E"/>
    <w:rsid w:val="006858B0"/>
    <w:rsid w:val="00685C93"/>
    <w:rsid w:val="00685CF6"/>
    <w:rsid w:val="00685F2B"/>
    <w:rsid w:val="00685F91"/>
    <w:rsid w:val="0068614D"/>
    <w:rsid w:val="00686507"/>
    <w:rsid w:val="0068688F"/>
    <w:rsid w:val="00686A11"/>
    <w:rsid w:val="00686A4E"/>
    <w:rsid w:val="00686A8C"/>
    <w:rsid w:val="00686B4D"/>
    <w:rsid w:val="00686B80"/>
    <w:rsid w:val="00686BB9"/>
    <w:rsid w:val="00686BDD"/>
    <w:rsid w:val="00686BEF"/>
    <w:rsid w:val="00686D47"/>
    <w:rsid w:val="00686D6E"/>
    <w:rsid w:val="00686EBD"/>
    <w:rsid w:val="006870D0"/>
    <w:rsid w:val="0068738F"/>
    <w:rsid w:val="00687935"/>
    <w:rsid w:val="00687A18"/>
    <w:rsid w:val="00687A8A"/>
    <w:rsid w:val="00687C66"/>
    <w:rsid w:val="0069001D"/>
    <w:rsid w:val="006901CE"/>
    <w:rsid w:val="00690718"/>
    <w:rsid w:val="0069091E"/>
    <w:rsid w:val="00690A1C"/>
    <w:rsid w:val="00690DDF"/>
    <w:rsid w:val="00691005"/>
    <w:rsid w:val="006910E5"/>
    <w:rsid w:val="0069117E"/>
    <w:rsid w:val="00691473"/>
    <w:rsid w:val="00691503"/>
    <w:rsid w:val="00691ADC"/>
    <w:rsid w:val="00691EBB"/>
    <w:rsid w:val="006927BD"/>
    <w:rsid w:val="0069286E"/>
    <w:rsid w:val="00692953"/>
    <w:rsid w:val="00692DFA"/>
    <w:rsid w:val="00692FC9"/>
    <w:rsid w:val="006936A6"/>
    <w:rsid w:val="00693A5A"/>
    <w:rsid w:val="00693B2D"/>
    <w:rsid w:val="00693D1E"/>
    <w:rsid w:val="00693D82"/>
    <w:rsid w:val="0069448E"/>
    <w:rsid w:val="0069449B"/>
    <w:rsid w:val="006949BC"/>
    <w:rsid w:val="00694C7A"/>
    <w:rsid w:val="00695038"/>
    <w:rsid w:val="006950B5"/>
    <w:rsid w:val="00695697"/>
    <w:rsid w:val="006957AB"/>
    <w:rsid w:val="00695864"/>
    <w:rsid w:val="006958D5"/>
    <w:rsid w:val="0069594F"/>
    <w:rsid w:val="00695B25"/>
    <w:rsid w:val="00695D8D"/>
    <w:rsid w:val="00695E52"/>
    <w:rsid w:val="00695EBC"/>
    <w:rsid w:val="00695FA5"/>
    <w:rsid w:val="00696014"/>
    <w:rsid w:val="0069613D"/>
    <w:rsid w:val="0069619B"/>
    <w:rsid w:val="006968E7"/>
    <w:rsid w:val="006968EE"/>
    <w:rsid w:val="00696960"/>
    <w:rsid w:val="00696DD3"/>
    <w:rsid w:val="00696EAC"/>
    <w:rsid w:val="006972BB"/>
    <w:rsid w:val="006975D8"/>
    <w:rsid w:val="006976E0"/>
    <w:rsid w:val="00697720"/>
    <w:rsid w:val="006978BF"/>
    <w:rsid w:val="00697AD7"/>
    <w:rsid w:val="00697B31"/>
    <w:rsid w:val="00697C4D"/>
    <w:rsid w:val="006A001F"/>
    <w:rsid w:val="006A021B"/>
    <w:rsid w:val="006A05DF"/>
    <w:rsid w:val="006A07A3"/>
    <w:rsid w:val="006A0920"/>
    <w:rsid w:val="006A0C04"/>
    <w:rsid w:val="006A0C78"/>
    <w:rsid w:val="006A0D9A"/>
    <w:rsid w:val="006A119B"/>
    <w:rsid w:val="006A11DC"/>
    <w:rsid w:val="006A123E"/>
    <w:rsid w:val="006A13A2"/>
    <w:rsid w:val="006A1484"/>
    <w:rsid w:val="006A1589"/>
    <w:rsid w:val="006A18E5"/>
    <w:rsid w:val="006A1A93"/>
    <w:rsid w:val="006A1B03"/>
    <w:rsid w:val="006A1DC7"/>
    <w:rsid w:val="006A1F63"/>
    <w:rsid w:val="006A1FF9"/>
    <w:rsid w:val="006A203B"/>
    <w:rsid w:val="006A21D9"/>
    <w:rsid w:val="006A238A"/>
    <w:rsid w:val="006A2500"/>
    <w:rsid w:val="006A2681"/>
    <w:rsid w:val="006A2779"/>
    <w:rsid w:val="006A29DB"/>
    <w:rsid w:val="006A2CFF"/>
    <w:rsid w:val="006A2E04"/>
    <w:rsid w:val="006A3435"/>
    <w:rsid w:val="006A34C4"/>
    <w:rsid w:val="006A3604"/>
    <w:rsid w:val="006A3AFD"/>
    <w:rsid w:val="006A3B7B"/>
    <w:rsid w:val="006A3CAF"/>
    <w:rsid w:val="006A3D91"/>
    <w:rsid w:val="006A3F8D"/>
    <w:rsid w:val="006A42A3"/>
    <w:rsid w:val="006A42C4"/>
    <w:rsid w:val="006A435B"/>
    <w:rsid w:val="006A4A1E"/>
    <w:rsid w:val="006A4D6D"/>
    <w:rsid w:val="006A54D4"/>
    <w:rsid w:val="006A5596"/>
    <w:rsid w:val="006A56D2"/>
    <w:rsid w:val="006A575E"/>
    <w:rsid w:val="006A580C"/>
    <w:rsid w:val="006A59CE"/>
    <w:rsid w:val="006A5A3A"/>
    <w:rsid w:val="006A5C38"/>
    <w:rsid w:val="006A5F1E"/>
    <w:rsid w:val="006A68E4"/>
    <w:rsid w:val="006A6B11"/>
    <w:rsid w:val="006A6D59"/>
    <w:rsid w:val="006A721C"/>
    <w:rsid w:val="006A7578"/>
    <w:rsid w:val="006A7A50"/>
    <w:rsid w:val="006A7B6A"/>
    <w:rsid w:val="006A7CB4"/>
    <w:rsid w:val="006A7E84"/>
    <w:rsid w:val="006A7F13"/>
    <w:rsid w:val="006A7F81"/>
    <w:rsid w:val="006B0438"/>
    <w:rsid w:val="006B133B"/>
    <w:rsid w:val="006B162F"/>
    <w:rsid w:val="006B1726"/>
    <w:rsid w:val="006B183D"/>
    <w:rsid w:val="006B195C"/>
    <w:rsid w:val="006B19D4"/>
    <w:rsid w:val="006B1A89"/>
    <w:rsid w:val="006B1C57"/>
    <w:rsid w:val="006B2078"/>
    <w:rsid w:val="006B28ED"/>
    <w:rsid w:val="006B2A69"/>
    <w:rsid w:val="006B2B8B"/>
    <w:rsid w:val="006B2BBD"/>
    <w:rsid w:val="006B2C44"/>
    <w:rsid w:val="006B2D17"/>
    <w:rsid w:val="006B2FAC"/>
    <w:rsid w:val="006B3178"/>
    <w:rsid w:val="006B36F2"/>
    <w:rsid w:val="006B3C57"/>
    <w:rsid w:val="006B3CB9"/>
    <w:rsid w:val="006B3E00"/>
    <w:rsid w:val="006B3FD8"/>
    <w:rsid w:val="006B40F9"/>
    <w:rsid w:val="006B4104"/>
    <w:rsid w:val="006B4415"/>
    <w:rsid w:val="006B46F8"/>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7BE"/>
    <w:rsid w:val="006B7AF6"/>
    <w:rsid w:val="006B7EEF"/>
    <w:rsid w:val="006B7FFC"/>
    <w:rsid w:val="006C0074"/>
    <w:rsid w:val="006C016D"/>
    <w:rsid w:val="006C0B8E"/>
    <w:rsid w:val="006C0D30"/>
    <w:rsid w:val="006C0D6E"/>
    <w:rsid w:val="006C0E70"/>
    <w:rsid w:val="006C1540"/>
    <w:rsid w:val="006C15F9"/>
    <w:rsid w:val="006C17A6"/>
    <w:rsid w:val="006C1B50"/>
    <w:rsid w:val="006C1BCC"/>
    <w:rsid w:val="006C1C94"/>
    <w:rsid w:val="006C1E5C"/>
    <w:rsid w:val="006C1E8C"/>
    <w:rsid w:val="006C22DE"/>
    <w:rsid w:val="006C2904"/>
    <w:rsid w:val="006C328D"/>
    <w:rsid w:val="006C32B5"/>
    <w:rsid w:val="006C33AA"/>
    <w:rsid w:val="006C3446"/>
    <w:rsid w:val="006C3915"/>
    <w:rsid w:val="006C39A9"/>
    <w:rsid w:val="006C3BF7"/>
    <w:rsid w:val="006C3CBE"/>
    <w:rsid w:val="006C3DC1"/>
    <w:rsid w:val="006C3E66"/>
    <w:rsid w:val="006C433E"/>
    <w:rsid w:val="006C4735"/>
    <w:rsid w:val="006C4A3C"/>
    <w:rsid w:val="006C4BD2"/>
    <w:rsid w:val="006C4C66"/>
    <w:rsid w:val="006C4D21"/>
    <w:rsid w:val="006C4E7B"/>
    <w:rsid w:val="006C4EC6"/>
    <w:rsid w:val="006C4FCE"/>
    <w:rsid w:val="006C5279"/>
    <w:rsid w:val="006C52E2"/>
    <w:rsid w:val="006C5704"/>
    <w:rsid w:val="006C599D"/>
    <w:rsid w:val="006C5A73"/>
    <w:rsid w:val="006C5AFA"/>
    <w:rsid w:val="006C5D6B"/>
    <w:rsid w:val="006C5E60"/>
    <w:rsid w:val="006C5EDF"/>
    <w:rsid w:val="006C5F06"/>
    <w:rsid w:val="006C5F9B"/>
    <w:rsid w:val="006C60FC"/>
    <w:rsid w:val="006C668F"/>
    <w:rsid w:val="006C67FF"/>
    <w:rsid w:val="006C6C0C"/>
    <w:rsid w:val="006C6E42"/>
    <w:rsid w:val="006C70A3"/>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BCA"/>
    <w:rsid w:val="006D1D10"/>
    <w:rsid w:val="006D1E25"/>
    <w:rsid w:val="006D21A3"/>
    <w:rsid w:val="006D21EB"/>
    <w:rsid w:val="006D22DB"/>
    <w:rsid w:val="006D2614"/>
    <w:rsid w:val="006D26E9"/>
    <w:rsid w:val="006D2821"/>
    <w:rsid w:val="006D2982"/>
    <w:rsid w:val="006D2A55"/>
    <w:rsid w:val="006D2FF6"/>
    <w:rsid w:val="006D32D8"/>
    <w:rsid w:val="006D33E6"/>
    <w:rsid w:val="006D37BD"/>
    <w:rsid w:val="006D38C0"/>
    <w:rsid w:val="006D41C1"/>
    <w:rsid w:val="006D4D7E"/>
    <w:rsid w:val="006D4E0D"/>
    <w:rsid w:val="006D53D5"/>
    <w:rsid w:val="006D54CE"/>
    <w:rsid w:val="006D5664"/>
    <w:rsid w:val="006D5699"/>
    <w:rsid w:val="006D5761"/>
    <w:rsid w:val="006D57F0"/>
    <w:rsid w:val="006D5A5C"/>
    <w:rsid w:val="006D5DEB"/>
    <w:rsid w:val="006D6067"/>
    <w:rsid w:val="006D62B5"/>
    <w:rsid w:val="006D64B1"/>
    <w:rsid w:val="006D683B"/>
    <w:rsid w:val="006D6D22"/>
    <w:rsid w:val="006D6F36"/>
    <w:rsid w:val="006D7244"/>
    <w:rsid w:val="006D74CF"/>
    <w:rsid w:val="006D7657"/>
    <w:rsid w:val="006D78B3"/>
    <w:rsid w:val="006D7E7E"/>
    <w:rsid w:val="006D7F4D"/>
    <w:rsid w:val="006E065B"/>
    <w:rsid w:val="006E07BD"/>
    <w:rsid w:val="006E07DE"/>
    <w:rsid w:val="006E09CB"/>
    <w:rsid w:val="006E09D0"/>
    <w:rsid w:val="006E0A9F"/>
    <w:rsid w:val="006E0AF8"/>
    <w:rsid w:val="006E0F1C"/>
    <w:rsid w:val="006E1142"/>
    <w:rsid w:val="006E13C8"/>
    <w:rsid w:val="006E14E2"/>
    <w:rsid w:val="006E177F"/>
    <w:rsid w:val="006E1895"/>
    <w:rsid w:val="006E199F"/>
    <w:rsid w:val="006E1CFB"/>
    <w:rsid w:val="006E1DE4"/>
    <w:rsid w:val="006E23A5"/>
    <w:rsid w:val="006E2423"/>
    <w:rsid w:val="006E24E4"/>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D3B"/>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52"/>
    <w:rsid w:val="006F19AF"/>
    <w:rsid w:val="006F1AFA"/>
    <w:rsid w:val="006F1BC7"/>
    <w:rsid w:val="006F2070"/>
    <w:rsid w:val="006F2160"/>
    <w:rsid w:val="006F232A"/>
    <w:rsid w:val="006F267D"/>
    <w:rsid w:val="006F2B13"/>
    <w:rsid w:val="006F2CDF"/>
    <w:rsid w:val="006F2E73"/>
    <w:rsid w:val="006F2E82"/>
    <w:rsid w:val="006F2F90"/>
    <w:rsid w:val="006F2FAA"/>
    <w:rsid w:val="006F3063"/>
    <w:rsid w:val="006F3568"/>
    <w:rsid w:val="006F38E7"/>
    <w:rsid w:val="006F3C42"/>
    <w:rsid w:val="006F3D3F"/>
    <w:rsid w:val="006F3F5D"/>
    <w:rsid w:val="006F4509"/>
    <w:rsid w:val="006F4552"/>
    <w:rsid w:val="006F46DB"/>
    <w:rsid w:val="006F4925"/>
    <w:rsid w:val="006F4B2F"/>
    <w:rsid w:val="006F4C3D"/>
    <w:rsid w:val="006F4FCC"/>
    <w:rsid w:val="006F4FDD"/>
    <w:rsid w:val="006F52B0"/>
    <w:rsid w:val="006F553E"/>
    <w:rsid w:val="006F562C"/>
    <w:rsid w:val="006F58CF"/>
    <w:rsid w:val="006F59A5"/>
    <w:rsid w:val="006F5E27"/>
    <w:rsid w:val="006F6186"/>
    <w:rsid w:val="006F62B1"/>
    <w:rsid w:val="006F67EB"/>
    <w:rsid w:val="006F6859"/>
    <w:rsid w:val="006F6A59"/>
    <w:rsid w:val="006F7070"/>
    <w:rsid w:val="006F73D3"/>
    <w:rsid w:val="006F7B6C"/>
    <w:rsid w:val="006F7B91"/>
    <w:rsid w:val="00700267"/>
    <w:rsid w:val="007002DC"/>
    <w:rsid w:val="00700681"/>
    <w:rsid w:val="00700E5E"/>
    <w:rsid w:val="00700F9B"/>
    <w:rsid w:val="0070146B"/>
    <w:rsid w:val="007016A0"/>
    <w:rsid w:val="0070175C"/>
    <w:rsid w:val="007018DB"/>
    <w:rsid w:val="00701969"/>
    <w:rsid w:val="007019AB"/>
    <w:rsid w:val="00701CD9"/>
    <w:rsid w:val="0070233B"/>
    <w:rsid w:val="00702AE8"/>
    <w:rsid w:val="00702B7B"/>
    <w:rsid w:val="007034D5"/>
    <w:rsid w:val="0070357D"/>
    <w:rsid w:val="00703B49"/>
    <w:rsid w:val="00704118"/>
    <w:rsid w:val="0070419D"/>
    <w:rsid w:val="00704340"/>
    <w:rsid w:val="0070439F"/>
    <w:rsid w:val="00704526"/>
    <w:rsid w:val="0070495A"/>
    <w:rsid w:val="007049F1"/>
    <w:rsid w:val="00704C37"/>
    <w:rsid w:val="00704F23"/>
    <w:rsid w:val="00704FB2"/>
    <w:rsid w:val="007050B4"/>
    <w:rsid w:val="0070530C"/>
    <w:rsid w:val="007053EB"/>
    <w:rsid w:val="007057E3"/>
    <w:rsid w:val="00705B47"/>
    <w:rsid w:val="00705BF8"/>
    <w:rsid w:val="00705EB2"/>
    <w:rsid w:val="00706450"/>
    <w:rsid w:val="007068FF"/>
    <w:rsid w:val="00706956"/>
    <w:rsid w:val="00706A8D"/>
    <w:rsid w:val="00706C0B"/>
    <w:rsid w:val="00706CD2"/>
    <w:rsid w:val="00706DC9"/>
    <w:rsid w:val="00706FC8"/>
    <w:rsid w:val="00707324"/>
    <w:rsid w:val="007075F2"/>
    <w:rsid w:val="0070760B"/>
    <w:rsid w:val="007076D0"/>
    <w:rsid w:val="00707BAC"/>
    <w:rsid w:val="00707DAC"/>
    <w:rsid w:val="00710117"/>
    <w:rsid w:val="0071016A"/>
    <w:rsid w:val="0071037B"/>
    <w:rsid w:val="00710685"/>
    <w:rsid w:val="00710931"/>
    <w:rsid w:val="00710B07"/>
    <w:rsid w:val="00710B30"/>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B7D"/>
    <w:rsid w:val="00713D14"/>
    <w:rsid w:val="00713D1B"/>
    <w:rsid w:val="00713D3C"/>
    <w:rsid w:val="00713D9F"/>
    <w:rsid w:val="00713F6A"/>
    <w:rsid w:val="00713FC7"/>
    <w:rsid w:val="0071445D"/>
    <w:rsid w:val="00714472"/>
    <w:rsid w:val="00714756"/>
    <w:rsid w:val="007148A2"/>
    <w:rsid w:val="00715428"/>
    <w:rsid w:val="00715C04"/>
    <w:rsid w:val="00715C37"/>
    <w:rsid w:val="00715E58"/>
    <w:rsid w:val="00715FE6"/>
    <w:rsid w:val="00716007"/>
    <w:rsid w:val="00716157"/>
    <w:rsid w:val="00716159"/>
    <w:rsid w:val="00716297"/>
    <w:rsid w:val="00716B5A"/>
    <w:rsid w:val="00717DE3"/>
    <w:rsid w:val="00717F08"/>
    <w:rsid w:val="00717FBB"/>
    <w:rsid w:val="00720171"/>
    <w:rsid w:val="00720217"/>
    <w:rsid w:val="007202B7"/>
    <w:rsid w:val="00720485"/>
    <w:rsid w:val="00720576"/>
    <w:rsid w:val="007205D5"/>
    <w:rsid w:val="007206FE"/>
    <w:rsid w:val="00720E33"/>
    <w:rsid w:val="00720FC2"/>
    <w:rsid w:val="00721423"/>
    <w:rsid w:val="007214EB"/>
    <w:rsid w:val="00721A18"/>
    <w:rsid w:val="00721B1A"/>
    <w:rsid w:val="00721C2D"/>
    <w:rsid w:val="007223B8"/>
    <w:rsid w:val="0072282F"/>
    <w:rsid w:val="00722C96"/>
    <w:rsid w:val="00722CAE"/>
    <w:rsid w:val="007230C8"/>
    <w:rsid w:val="00723112"/>
    <w:rsid w:val="0072315F"/>
    <w:rsid w:val="007231D8"/>
    <w:rsid w:val="007236A6"/>
    <w:rsid w:val="007236F0"/>
    <w:rsid w:val="00723B28"/>
    <w:rsid w:val="00723D9A"/>
    <w:rsid w:val="00723DBD"/>
    <w:rsid w:val="00723EDE"/>
    <w:rsid w:val="0072405E"/>
    <w:rsid w:val="007240E2"/>
    <w:rsid w:val="007247D3"/>
    <w:rsid w:val="0072487E"/>
    <w:rsid w:val="00724AAE"/>
    <w:rsid w:val="007252E1"/>
    <w:rsid w:val="0072531F"/>
    <w:rsid w:val="00725382"/>
    <w:rsid w:val="00725A06"/>
    <w:rsid w:val="00725AC6"/>
    <w:rsid w:val="00725B2E"/>
    <w:rsid w:val="00725E0F"/>
    <w:rsid w:val="00726169"/>
    <w:rsid w:val="007263B6"/>
    <w:rsid w:val="0072649D"/>
    <w:rsid w:val="00726619"/>
    <w:rsid w:val="00726644"/>
    <w:rsid w:val="007266D3"/>
    <w:rsid w:val="0072746C"/>
    <w:rsid w:val="007274A8"/>
    <w:rsid w:val="00727520"/>
    <w:rsid w:val="0072774B"/>
    <w:rsid w:val="0072787D"/>
    <w:rsid w:val="007279E9"/>
    <w:rsid w:val="00727A11"/>
    <w:rsid w:val="00727A90"/>
    <w:rsid w:val="00727B69"/>
    <w:rsid w:val="00727BD9"/>
    <w:rsid w:val="00727DB8"/>
    <w:rsid w:val="00727F29"/>
    <w:rsid w:val="00727F47"/>
    <w:rsid w:val="00730076"/>
    <w:rsid w:val="0073036D"/>
    <w:rsid w:val="007307B8"/>
    <w:rsid w:val="0073097C"/>
    <w:rsid w:val="00730F38"/>
    <w:rsid w:val="0073103C"/>
    <w:rsid w:val="007314E5"/>
    <w:rsid w:val="0073156F"/>
    <w:rsid w:val="007315FF"/>
    <w:rsid w:val="00731608"/>
    <w:rsid w:val="0073196F"/>
    <w:rsid w:val="00731C49"/>
    <w:rsid w:val="00731F1B"/>
    <w:rsid w:val="0073212A"/>
    <w:rsid w:val="007324B6"/>
    <w:rsid w:val="007325A3"/>
    <w:rsid w:val="007325EB"/>
    <w:rsid w:val="00732A5E"/>
    <w:rsid w:val="00732EC1"/>
    <w:rsid w:val="0073302B"/>
    <w:rsid w:val="0073316E"/>
    <w:rsid w:val="007331DF"/>
    <w:rsid w:val="00733988"/>
    <w:rsid w:val="00733CE9"/>
    <w:rsid w:val="00733E4D"/>
    <w:rsid w:val="007342B5"/>
    <w:rsid w:val="0073445C"/>
    <w:rsid w:val="00734516"/>
    <w:rsid w:val="0073469C"/>
    <w:rsid w:val="00734DAC"/>
    <w:rsid w:val="00734DD0"/>
    <w:rsid w:val="00735034"/>
    <w:rsid w:val="00735138"/>
    <w:rsid w:val="00735249"/>
    <w:rsid w:val="00735716"/>
    <w:rsid w:val="0073574D"/>
    <w:rsid w:val="007357D1"/>
    <w:rsid w:val="00735C47"/>
    <w:rsid w:val="00735CDC"/>
    <w:rsid w:val="00735F58"/>
    <w:rsid w:val="00735F5B"/>
    <w:rsid w:val="00735FBF"/>
    <w:rsid w:val="00735FE7"/>
    <w:rsid w:val="007361B2"/>
    <w:rsid w:val="007366CF"/>
    <w:rsid w:val="00736729"/>
    <w:rsid w:val="00736839"/>
    <w:rsid w:val="00736A5F"/>
    <w:rsid w:val="00736BD2"/>
    <w:rsid w:val="007372D4"/>
    <w:rsid w:val="007376A7"/>
    <w:rsid w:val="007376E3"/>
    <w:rsid w:val="00737CA3"/>
    <w:rsid w:val="00737DC9"/>
    <w:rsid w:val="007400D9"/>
    <w:rsid w:val="00740511"/>
    <w:rsid w:val="00740568"/>
    <w:rsid w:val="0074067C"/>
    <w:rsid w:val="00740759"/>
    <w:rsid w:val="007407A3"/>
    <w:rsid w:val="007407FB"/>
    <w:rsid w:val="00740951"/>
    <w:rsid w:val="00740CCC"/>
    <w:rsid w:val="00741429"/>
    <w:rsid w:val="007414D2"/>
    <w:rsid w:val="0074167F"/>
    <w:rsid w:val="00741ADD"/>
    <w:rsid w:val="00741AE9"/>
    <w:rsid w:val="00741C29"/>
    <w:rsid w:val="00742084"/>
    <w:rsid w:val="00742115"/>
    <w:rsid w:val="0074214B"/>
    <w:rsid w:val="0074245D"/>
    <w:rsid w:val="00742492"/>
    <w:rsid w:val="007424F1"/>
    <w:rsid w:val="00742D4E"/>
    <w:rsid w:val="00742E02"/>
    <w:rsid w:val="00742E24"/>
    <w:rsid w:val="00742EA2"/>
    <w:rsid w:val="00742F8E"/>
    <w:rsid w:val="00742FD0"/>
    <w:rsid w:val="007430F3"/>
    <w:rsid w:val="00743155"/>
    <w:rsid w:val="00743216"/>
    <w:rsid w:val="00743AFE"/>
    <w:rsid w:val="00743E29"/>
    <w:rsid w:val="00743FE5"/>
    <w:rsid w:val="0074419D"/>
    <w:rsid w:val="007441A0"/>
    <w:rsid w:val="007441FA"/>
    <w:rsid w:val="0074443F"/>
    <w:rsid w:val="00744DE3"/>
    <w:rsid w:val="007450A1"/>
    <w:rsid w:val="00745D59"/>
    <w:rsid w:val="00745D84"/>
    <w:rsid w:val="00745EE6"/>
    <w:rsid w:val="00746010"/>
    <w:rsid w:val="0074620D"/>
    <w:rsid w:val="00746449"/>
    <w:rsid w:val="00746A7C"/>
    <w:rsid w:val="00746AC3"/>
    <w:rsid w:val="007470A0"/>
    <w:rsid w:val="007478A6"/>
    <w:rsid w:val="00747AEF"/>
    <w:rsid w:val="00747D9B"/>
    <w:rsid w:val="00747FE9"/>
    <w:rsid w:val="00750050"/>
    <w:rsid w:val="00750115"/>
    <w:rsid w:val="0075040A"/>
    <w:rsid w:val="0075048A"/>
    <w:rsid w:val="00750787"/>
    <w:rsid w:val="007509D9"/>
    <w:rsid w:val="00750D86"/>
    <w:rsid w:val="007510F8"/>
    <w:rsid w:val="0075130C"/>
    <w:rsid w:val="0075232C"/>
    <w:rsid w:val="0075237C"/>
    <w:rsid w:val="0075265D"/>
    <w:rsid w:val="0075280D"/>
    <w:rsid w:val="0075297C"/>
    <w:rsid w:val="00752D9F"/>
    <w:rsid w:val="00752E0D"/>
    <w:rsid w:val="00752FD2"/>
    <w:rsid w:val="0075310F"/>
    <w:rsid w:val="00753291"/>
    <w:rsid w:val="00753308"/>
    <w:rsid w:val="00753699"/>
    <w:rsid w:val="007539A0"/>
    <w:rsid w:val="00753E3D"/>
    <w:rsid w:val="0075408C"/>
    <w:rsid w:val="007545C7"/>
    <w:rsid w:val="0075470F"/>
    <w:rsid w:val="0075487D"/>
    <w:rsid w:val="00754A15"/>
    <w:rsid w:val="00754A47"/>
    <w:rsid w:val="00754C57"/>
    <w:rsid w:val="00754CAF"/>
    <w:rsid w:val="0075537A"/>
    <w:rsid w:val="0075547E"/>
    <w:rsid w:val="007556B4"/>
    <w:rsid w:val="00755C9C"/>
    <w:rsid w:val="00756397"/>
    <w:rsid w:val="00756547"/>
    <w:rsid w:val="007567E6"/>
    <w:rsid w:val="00756902"/>
    <w:rsid w:val="00756C8E"/>
    <w:rsid w:val="00756D7E"/>
    <w:rsid w:val="00756E2B"/>
    <w:rsid w:val="00756E3D"/>
    <w:rsid w:val="00756E8E"/>
    <w:rsid w:val="00757035"/>
    <w:rsid w:val="00757235"/>
    <w:rsid w:val="00757548"/>
    <w:rsid w:val="00757551"/>
    <w:rsid w:val="007576E6"/>
    <w:rsid w:val="0075788E"/>
    <w:rsid w:val="007579A6"/>
    <w:rsid w:val="00757A2A"/>
    <w:rsid w:val="00757AC5"/>
    <w:rsid w:val="00757C60"/>
    <w:rsid w:val="00757CA4"/>
    <w:rsid w:val="00757DF2"/>
    <w:rsid w:val="007602ED"/>
    <w:rsid w:val="007602FE"/>
    <w:rsid w:val="00760583"/>
    <w:rsid w:val="00760590"/>
    <w:rsid w:val="007608D7"/>
    <w:rsid w:val="00760BB6"/>
    <w:rsid w:val="00760D79"/>
    <w:rsid w:val="00760F5C"/>
    <w:rsid w:val="00760F68"/>
    <w:rsid w:val="007610C6"/>
    <w:rsid w:val="007610EF"/>
    <w:rsid w:val="00761215"/>
    <w:rsid w:val="00761294"/>
    <w:rsid w:val="007612C8"/>
    <w:rsid w:val="007612CA"/>
    <w:rsid w:val="00761307"/>
    <w:rsid w:val="00761566"/>
    <w:rsid w:val="00761A94"/>
    <w:rsid w:val="00761BC8"/>
    <w:rsid w:val="00761C5C"/>
    <w:rsid w:val="00761EF7"/>
    <w:rsid w:val="00761F13"/>
    <w:rsid w:val="00762149"/>
    <w:rsid w:val="0076214E"/>
    <w:rsid w:val="00762350"/>
    <w:rsid w:val="007623A5"/>
    <w:rsid w:val="0076255E"/>
    <w:rsid w:val="0076266F"/>
    <w:rsid w:val="007627A1"/>
    <w:rsid w:val="00762D3F"/>
    <w:rsid w:val="00762F7B"/>
    <w:rsid w:val="00763071"/>
    <w:rsid w:val="00763338"/>
    <w:rsid w:val="0076361E"/>
    <w:rsid w:val="0076382A"/>
    <w:rsid w:val="00763B34"/>
    <w:rsid w:val="00764150"/>
    <w:rsid w:val="007642DB"/>
    <w:rsid w:val="00764411"/>
    <w:rsid w:val="007644F2"/>
    <w:rsid w:val="00764681"/>
    <w:rsid w:val="0076469F"/>
    <w:rsid w:val="0076483E"/>
    <w:rsid w:val="00764A75"/>
    <w:rsid w:val="007650F7"/>
    <w:rsid w:val="007652FE"/>
    <w:rsid w:val="00765346"/>
    <w:rsid w:val="00765470"/>
    <w:rsid w:val="007655F8"/>
    <w:rsid w:val="007656CE"/>
    <w:rsid w:val="007658E1"/>
    <w:rsid w:val="00765917"/>
    <w:rsid w:val="00765BE8"/>
    <w:rsid w:val="00765C17"/>
    <w:rsid w:val="00765FD7"/>
    <w:rsid w:val="007668C8"/>
    <w:rsid w:val="00766950"/>
    <w:rsid w:val="00766A5C"/>
    <w:rsid w:val="00766BBC"/>
    <w:rsid w:val="00767E98"/>
    <w:rsid w:val="00770040"/>
    <w:rsid w:val="007702FD"/>
    <w:rsid w:val="00770611"/>
    <w:rsid w:val="007706AE"/>
    <w:rsid w:val="00770835"/>
    <w:rsid w:val="00770AB9"/>
    <w:rsid w:val="00770E11"/>
    <w:rsid w:val="00770E27"/>
    <w:rsid w:val="007712D9"/>
    <w:rsid w:val="0077186A"/>
    <w:rsid w:val="00771905"/>
    <w:rsid w:val="007719D2"/>
    <w:rsid w:val="00771E67"/>
    <w:rsid w:val="00771F62"/>
    <w:rsid w:val="00772569"/>
    <w:rsid w:val="007726A4"/>
    <w:rsid w:val="0077270E"/>
    <w:rsid w:val="0077271D"/>
    <w:rsid w:val="007727A7"/>
    <w:rsid w:val="00772834"/>
    <w:rsid w:val="00772963"/>
    <w:rsid w:val="0077296C"/>
    <w:rsid w:val="00772C16"/>
    <w:rsid w:val="00772ECA"/>
    <w:rsid w:val="00773101"/>
    <w:rsid w:val="00773260"/>
    <w:rsid w:val="00773874"/>
    <w:rsid w:val="00773AF2"/>
    <w:rsid w:val="00773B19"/>
    <w:rsid w:val="0077405A"/>
    <w:rsid w:val="0077416D"/>
    <w:rsid w:val="00774363"/>
    <w:rsid w:val="00774416"/>
    <w:rsid w:val="0077484F"/>
    <w:rsid w:val="00774D8C"/>
    <w:rsid w:val="00774FD5"/>
    <w:rsid w:val="0077536B"/>
    <w:rsid w:val="0077541C"/>
    <w:rsid w:val="0077559C"/>
    <w:rsid w:val="007757E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314"/>
    <w:rsid w:val="007807A8"/>
    <w:rsid w:val="00780B68"/>
    <w:rsid w:val="00780B81"/>
    <w:rsid w:val="00780F5D"/>
    <w:rsid w:val="00781040"/>
    <w:rsid w:val="00781093"/>
    <w:rsid w:val="00781A52"/>
    <w:rsid w:val="00781B2F"/>
    <w:rsid w:val="00781F97"/>
    <w:rsid w:val="007821FB"/>
    <w:rsid w:val="007822E6"/>
    <w:rsid w:val="007825FF"/>
    <w:rsid w:val="00782CD2"/>
    <w:rsid w:val="00782CD9"/>
    <w:rsid w:val="00782D81"/>
    <w:rsid w:val="00782E38"/>
    <w:rsid w:val="0078330D"/>
    <w:rsid w:val="00783358"/>
    <w:rsid w:val="0078339E"/>
    <w:rsid w:val="007834EF"/>
    <w:rsid w:val="0078364A"/>
    <w:rsid w:val="007837A3"/>
    <w:rsid w:val="00783A91"/>
    <w:rsid w:val="00783BD0"/>
    <w:rsid w:val="00783D45"/>
    <w:rsid w:val="0078421E"/>
    <w:rsid w:val="0078444E"/>
    <w:rsid w:val="007844B6"/>
    <w:rsid w:val="00784601"/>
    <w:rsid w:val="007846E6"/>
    <w:rsid w:val="007848B1"/>
    <w:rsid w:val="00784A39"/>
    <w:rsid w:val="00784A49"/>
    <w:rsid w:val="00784C2C"/>
    <w:rsid w:val="0078517E"/>
    <w:rsid w:val="007851F5"/>
    <w:rsid w:val="00785ACC"/>
    <w:rsid w:val="007860FF"/>
    <w:rsid w:val="00786169"/>
    <w:rsid w:val="007862FC"/>
    <w:rsid w:val="007869AB"/>
    <w:rsid w:val="00786B33"/>
    <w:rsid w:val="00786CB8"/>
    <w:rsid w:val="00786E4A"/>
    <w:rsid w:val="00786F4F"/>
    <w:rsid w:val="007870E6"/>
    <w:rsid w:val="0078725D"/>
    <w:rsid w:val="0078737D"/>
    <w:rsid w:val="00787468"/>
    <w:rsid w:val="00787763"/>
    <w:rsid w:val="0078788B"/>
    <w:rsid w:val="007878BF"/>
    <w:rsid w:val="0078792E"/>
    <w:rsid w:val="007879FD"/>
    <w:rsid w:val="00787E02"/>
    <w:rsid w:val="00787F0B"/>
    <w:rsid w:val="007901C9"/>
    <w:rsid w:val="00790B7D"/>
    <w:rsid w:val="00790DFC"/>
    <w:rsid w:val="00790E20"/>
    <w:rsid w:val="00791060"/>
    <w:rsid w:val="00791136"/>
    <w:rsid w:val="00791149"/>
    <w:rsid w:val="0079124F"/>
    <w:rsid w:val="007912AD"/>
    <w:rsid w:val="00791371"/>
    <w:rsid w:val="007917A6"/>
    <w:rsid w:val="0079184D"/>
    <w:rsid w:val="00791912"/>
    <w:rsid w:val="00791957"/>
    <w:rsid w:val="00792057"/>
    <w:rsid w:val="0079225A"/>
    <w:rsid w:val="00792874"/>
    <w:rsid w:val="00792D02"/>
    <w:rsid w:val="00793012"/>
    <w:rsid w:val="007931DD"/>
    <w:rsid w:val="00793260"/>
    <w:rsid w:val="007932A3"/>
    <w:rsid w:val="00793426"/>
    <w:rsid w:val="00793472"/>
    <w:rsid w:val="007937E5"/>
    <w:rsid w:val="0079382B"/>
    <w:rsid w:val="007939F2"/>
    <w:rsid w:val="007948E6"/>
    <w:rsid w:val="00794984"/>
    <w:rsid w:val="007949FD"/>
    <w:rsid w:val="00794A1D"/>
    <w:rsid w:val="00795009"/>
    <w:rsid w:val="0079583F"/>
    <w:rsid w:val="00795EE4"/>
    <w:rsid w:val="007960E7"/>
    <w:rsid w:val="0079610B"/>
    <w:rsid w:val="00796262"/>
    <w:rsid w:val="00796353"/>
    <w:rsid w:val="00796471"/>
    <w:rsid w:val="00796755"/>
    <w:rsid w:val="00796BBE"/>
    <w:rsid w:val="00796BDA"/>
    <w:rsid w:val="00796E1E"/>
    <w:rsid w:val="0079702C"/>
    <w:rsid w:val="007971BE"/>
    <w:rsid w:val="007976BD"/>
    <w:rsid w:val="00797760"/>
    <w:rsid w:val="00797C5F"/>
    <w:rsid w:val="00797D12"/>
    <w:rsid w:val="00797E28"/>
    <w:rsid w:val="007A0111"/>
    <w:rsid w:val="007A02CF"/>
    <w:rsid w:val="007A0358"/>
    <w:rsid w:val="007A0D13"/>
    <w:rsid w:val="007A0EB3"/>
    <w:rsid w:val="007A0F27"/>
    <w:rsid w:val="007A1125"/>
    <w:rsid w:val="007A193F"/>
    <w:rsid w:val="007A194D"/>
    <w:rsid w:val="007A19A6"/>
    <w:rsid w:val="007A1AC5"/>
    <w:rsid w:val="007A1E04"/>
    <w:rsid w:val="007A2144"/>
    <w:rsid w:val="007A2793"/>
    <w:rsid w:val="007A27F3"/>
    <w:rsid w:val="007A293E"/>
    <w:rsid w:val="007A29FF"/>
    <w:rsid w:val="007A2DD4"/>
    <w:rsid w:val="007A2ECE"/>
    <w:rsid w:val="007A32B8"/>
    <w:rsid w:val="007A3303"/>
    <w:rsid w:val="007A38D5"/>
    <w:rsid w:val="007A3995"/>
    <w:rsid w:val="007A3AC5"/>
    <w:rsid w:val="007A3ECA"/>
    <w:rsid w:val="007A42E7"/>
    <w:rsid w:val="007A4506"/>
    <w:rsid w:val="007A45C8"/>
    <w:rsid w:val="007A4BF3"/>
    <w:rsid w:val="007A4DE7"/>
    <w:rsid w:val="007A5084"/>
    <w:rsid w:val="007A56A8"/>
    <w:rsid w:val="007A57DB"/>
    <w:rsid w:val="007A5A5E"/>
    <w:rsid w:val="007A5B50"/>
    <w:rsid w:val="007A5DE1"/>
    <w:rsid w:val="007A5F9C"/>
    <w:rsid w:val="007A679B"/>
    <w:rsid w:val="007A684C"/>
    <w:rsid w:val="007A6A1C"/>
    <w:rsid w:val="007A770B"/>
    <w:rsid w:val="007A7FFA"/>
    <w:rsid w:val="007B01FF"/>
    <w:rsid w:val="007B06A7"/>
    <w:rsid w:val="007B07C8"/>
    <w:rsid w:val="007B0A13"/>
    <w:rsid w:val="007B0B18"/>
    <w:rsid w:val="007B0B97"/>
    <w:rsid w:val="007B0C5A"/>
    <w:rsid w:val="007B1485"/>
    <w:rsid w:val="007B182E"/>
    <w:rsid w:val="007B1B8A"/>
    <w:rsid w:val="007B1C20"/>
    <w:rsid w:val="007B1F7F"/>
    <w:rsid w:val="007B1FB4"/>
    <w:rsid w:val="007B2182"/>
    <w:rsid w:val="007B2241"/>
    <w:rsid w:val="007B2273"/>
    <w:rsid w:val="007B2640"/>
    <w:rsid w:val="007B2806"/>
    <w:rsid w:val="007B2D9C"/>
    <w:rsid w:val="007B3477"/>
    <w:rsid w:val="007B3524"/>
    <w:rsid w:val="007B3795"/>
    <w:rsid w:val="007B37D3"/>
    <w:rsid w:val="007B3C2E"/>
    <w:rsid w:val="007B3C9C"/>
    <w:rsid w:val="007B3D7C"/>
    <w:rsid w:val="007B40CC"/>
    <w:rsid w:val="007B415A"/>
    <w:rsid w:val="007B467D"/>
    <w:rsid w:val="007B494D"/>
    <w:rsid w:val="007B49C0"/>
    <w:rsid w:val="007B4B3E"/>
    <w:rsid w:val="007B4BC7"/>
    <w:rsid w:val="007B4F1B"/>
    <w:rsid w:val="007B4F86"/>
    <w:rsid w:val="007B5081"/>
    <w:rsid w:val="007B5437"/>
    <w:rsid w:val="007B576E"/>
    <w:rsid w:val="007B59C8"/>
    <w:rsid w:val="007B5ED0"/>
    <w:rsid w:val="007B60ED"/>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D8C"/>
    <w:rsid w:val="007C1E3F"/>
    <w:rsid w:val="007C26BA"/>
    <w:rsid w:val="007C2706"/>
    <w:rsid w:val="007C2923"/>
    <w:rsid w:val="007C2A2E"/>
    <w:rsid w:val="007C2BAE"/>
    <w:rsid w:val="007C2BF2"/>
    <w:rsid w:val="007C2DA7"/>
    <w:rsid w:val="007C2E53"/>
    <w:rsid w:val="007C2E97"/>
    <w:rsid w:val="007C2F3A"/>
    <w:rsid w:val="007C30DD"/>
    <w:rsid w:val="007C30EE"/>
    <w:rsid w:val="007C3BAA"/>
    <w:rsid w:val="007C3D02"/>
    <w:rsid w:val="007C3F38"/>
    <w:rsid w:val="007C4089"/>
    <w:rsid w:val="007C418D"/>
    <w:rsid w:val="007C4505"/>
    <w:rsid w:val="007C4B50"/>
    <w:rsid w:val="007C4DF8"/>
    <w:rsid w:val="007C4E61"/>
    <w:rsid w:val="007C502D"/>
    <w:rsid w:val="007C5836"/>
    <w:rsid w:val="007C5FD1"/>
    <w:rsid w:val="007C63EA"/>
    <w:rsid w:val="007C6849"/>
    <w:rsid w:val="007C6A64"/>
    <w:rsid w:val="007C6B89"/>
    <w:rsid w:val="007C6C3A"/>
    <w:rsid w:val="007C6CDF"/>
    <w:rsid w:val="007C6DD8"/>
    <w:rsid w:val="007C6ED9"/>
    <w:rsid w:val="007C6F97"/>
    <w:rsid w:val="007C6FE6"/>
    <w:rsid w:val="007C7229"/>
    <w:rsid w:val="007C7680"/>
    <w:rsid w:val="007C7787"/>
    <w:rsid w:val="007C7974"/>
    <w:rsid w:val="007C7BC0"/>
    <w:rsid w:val="007C7F6D"/>
    <w:rsid w:val="007C7FCA"/>
    <w:rsid w:val="007D0100"/>
    <w:rsid w:val="007D0117"/>
    <w:rsid w:val="007D012E"/>
    <w:rsid w:val="007D043D"/>
    <w:rsid w:val="007D060C"/>
    <w:rsid w:val="007D0633"/>
    <w:rsid w:val="007D069A"/>
    <w:rsid w:val="007D071B"/>
    <w:rsid w:val="007D080E"/>
    <w:rsid w:val="007D0A52"/>
    <w:rsid w:val="007D0ABF"/>
    <w:rsid w:val="007D11F4"/>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848"/>
    <w:rsid w:val="007D3DD3"/>
    <w:rsid w:val="007D3F3B"/>
    <w:rsid w:val="007D4352"/>
    <w:rsid w:val="007D4A56"/>
    <w:rsid w:val="007D5206"/>
    <w:rsid w:val="007D524A"/>
    <w:rsid w:val="007D528D"/>
    <w:rsid w:val="007D54DC"/>
    <w:rsid w:val="007D583D"/>
    <w:rsid w:val="007D58AD"/>
    <w:rsid w:val="007D5B0E"/>
    <w:rsid w:val="007D5C3C"/>
    <w:rsid w:val="007D5D66"/>
    <w:rsid w:val="007D5EE0"/>
    <w:rsid w:val="007D609F"/>
    <w:rsid w:val="007D6119"/>
    <w:rsid w:val="007D6213"/>
    <w:rsid w:val="007D68C4"/>
    <w:rsid w:val="007D6D43"/>
    <w:rsid w:val="007D7442"/>
    <w:rsid w:val="007D748D"/>
    <w:rsid w:val="007D7613"/>
    <w:rsid w:val="007D76DA"/>
    <w:rsid w:val="007D78C4"/>
    <w:rsid w:val="007D7C88"/>
    <w:rsid w:val="007D7DB2"/>
    <w:rsid w:val="007D7E66"/>
    <w:rsid w:val="007E0360"/>
    <w:rsid w:val="007E052A"/>
    <w:rsid w:val="007E0556"/>
    <w:rsid w:val="007E067F"/>
    <w:rsid w:val="007E07DB"/>
    <w:rsid w:val="007E0999"/>
    <w:rsid w:val="007E0C6B"/>
    <w:rsid w:val="007E0D32"/>
    <w:rsid w:val="007E0DAC"/>
    <w:rsid w:val="007E0F9C"/>
    <w:rsid w:val="007E11C7"/>
    <w:rsid w:val="007E1259"/>
    <w:rsid w:val="007E1A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10A"/>
    <w:rsid w:val="007E4824"/>
    <w:rsid w:val="007E4AAD"/>
    <w:rsid w:val="007E4F40"/>
    <w:rsid w:val="007E4FA5"/>
    <w:rsid w:val="007E50C6"/>
    <w:rsid w:val="007E54D3"/>
    <w:rsid w:val="007E58E0"/>
    <w:rsid w:val="007E5939"/>
    <w:rsid w:val="007E5A46"/>
    <w:rsid w:val="007E5ADF"/>
    <w:rsid w:val="007E5B93"/>
    <w:rsid w:val="007E5CBA"/>
    <w:rsid w:val="007E5CC1"/>
    <w:rsid w:val="007E5D42"/>
    <w:rsid w:val="007E5FBA"/>
    <w:rsid w:val="007E63DC"/>
    <w:rsid w:val="007E64D9"/>
    <w:rsid w:val="007E6583"/>
    <w:rsid w:val="007E6A73"/>
    <w:rsid w:val="007E6A9B"/>
    <w:rsid w:val="007E6B13"/>
    <w:rsid w:val="007E6F70"/>
    <w:rsid w:val="007E6F7B"/>
    <w:rsid w:val="007E719F"/>
    <w:rsid w:val="007E74EF"/>
    <w:rsid w:val="007E78FC"/>
    <w:rsid w:val="007E7A05"/>
    <w:rsid w:val="007E7AF7"/>
    <w:rsid w:val="007E7BD3"/>
    <w:rsid w:val="007E7E49"/>
    <w:rsid w:val="007E7FF6"/>
    <w:rsid w:val="007F0559"/>
    <w:rsid w:val="007F0631"/>
    <w:rsid w:val="007F0669"/>
    <w:rsid w:val="007F0796"/>
    <w:rsid w:val="007F1330"/>
    <w:rsid w:val="007F13D3"/>
    <w:rsid w:val="007F14B1"/>
    <w:rsid w:val="007F1885"/>
    <w:rsid w:val="007F1D5A"/>
    <w:rsid w:val="007F252F"/>
    <w:rsid w:val="007F2A16"/>
    <w:rsid w:val="007F2B81"/>
    <w:rsid w:val="007F2BCD"/>
    <w:rsid w:val="007F2C35"/>
    <w:rsid w:val="007F2F71"/>
    <w:rsid w:val="007F3327"/>
    <w:rsid w:val="007F348F"/>
    <w:rsid w:val="007F3538"/>
    <w:rsid w:val="007F41CB"/>
    <w:rsid w:val="007F48FE"/>
    <w:rsid w:val="007F49F6"/>
    <w:rsid w:val="007F4DB4"/>
    <w:rsid w:val="007F4E5F"/>
    <w:rsid w:val="007F4F97"/>
    <w:rsid w:val="007F52ED"/>
    <w:rsid w:val="007F541E"/>
    <w:rsid w:val="007F5C89"/>
    <w:rsid w:val="007F5CF7"/>
    <w:rsid w:val="007F5F50"/>
    <w:rsid w:val="007F6183"/>
    <w:rsid w:val="007F6495"/>
    <w:rsid w:val="007F6D14"/>
    <w:rsid w:val="007F6EEF"/>
    <w:rsid w:val="007F70CC"/>
    <w:rsid w:val="007F70CD"/>
    <w:rsid w:val="007F725E"/>
    <w:rsid w:val="007F7557"/>
    <w:rsid w:val="007F774F"/>
    <w:rsid w:val="007F779B"/>
    <w:rsid w:val="007F7999"/>
    <w:rsid w:val="007F7DBE"/>
    <w:rsid w:val="007F7ED6"/>
    <w:rsid w:val="007F7F53"/>
    <w:rsid w:val="007F7FBB"/>
    <w:rsid w:val="00800100"/>
    <w:rsid w:val="008001E7"/>
    <w:rsid w:val="008005EA"/>
    <w:rsid w:val="008008BD"/>
    <w:rsid w:val="00800953"/>
    <w:rsid w:val="00800B2A"/>
    <w:rsid w:val="00801015"/>
    <w:rsid w:val="0080105C"/>
    <w:rsid w:val="0080112D"/>
    <w:rsid w:val="00801244"/>
    <w:rsid w:val="00801288"/>
    <w:rsid w:val="008012EA"/>
    <w:rsid w:val="008014B0"/>
    <w:rsid w:val="00801655"/>
    <w:rsid w:val="00801774"/>
    <w:rsid w:val="008018ED"/>
    <w:rsid w:val="0080192B"/>
    <w:rsid w:val="00801AC2"/>
    <w:rsid w:val="00801CE5"/>
    <w:rsid w:val="00801DBA"/>
    <w:rsid w:val="0080201B"/>
    <w:rsid w:val="0080245B"/>
    <w:rsid w:val="00802796"/>
    <w:rsid w:val="00802BEC"/>
    <w:rsid w:val="008033B1"/>
    <w:rsid w:val="00803617"/>
    <w:rsid w:val="00803D24"/>
    <w:rsid w:val="0080446A"/>
    <w:rsid w:val="008044B5"/>
    <w:rsid w:val="008044CC"/>
    <w:rsid w:val="00804866"/>
    <w:rsid w:val="00804EEA"/>
    <w:rsid w:val="008051AF"/>
    <w:rsid w:val="00805496"/>
    <w:rsid w:val="0080570B"/>
    <w:rsid w:val="008057B3"/>
    <w:rsid w:val="0080592E"/>
    <w:rsid w:val="00805951"/>
    <w:rsid w:val="00805BAD"/>
    <w:rsid w:val="00805BE3"/>
    <w:rsid w:val="00805D8A"/>
    <w:rsid w:val="00806200"/>
    <w:rsid w:val="00806908"/>
    <w:rsid w:val="00806BFA"/>
    <w:rsid w:val="00806DE1"/>
    <w:rsid w:val="0080736A"/>
    <w:rsid w:val="008075FD"/>
    <w:rsid w:val="008076D0"/>
    <w:rsid w:val="00807910"/>
    <w:rsid w:val="00807974"/>
    <w:rsid w:val="00807A01"/>
    <w:rsid w:val="00807A98"/>
    <w:rsid w:val="00807C6C"/>
    <w:rsid w:val="0081015F"/>
    <w:rsid w:val="00810173"/>
    <w:rsid w:val="0081031A"/>
    <w:rsid w:val="008106BF"/>
    <w:rsid w:val="0081075F"/>
    <w:rsid w:val="00810997"/>
    <w:rsid w:val="008113D1"/>
    <w:rsid w:val="008114EF"/>
    <w:rsid w:val="00811AF0"/>
    <w:rsid w:val="00811B18"/>
    <w:rsid w:val="00811B19"/>
    <w:rsid w:val="00811B6E"/>
    <w:rsid w:val="00811E25"/>
    <w:rsid w:val="00812331"/>
    <w:rsid w:val="008123BD"/>
    <w:rsid w:val="008128A4"/>
    <w:rsid w:val="00812917"/>
    <w:rsid w:val="00812B31"/>
    <w:rsid w:val="00812D00"/>
    <w:rsid w:val="00812D27"/>
    <w:rsid w:val="00812EC1"/>
    <w:rsid w:val="00812F04"/>
    <w:rsid w:val="008130DA"/>
    <w:rsid w:val="0081318E"/>
    <w:rsid w:val="008131A1"/>
    <w:rsid w:val="008132C9"/>
    <w:rsid w:val="00813459"/>
    <w:rsid w:val="00813993"/>
    <w:rsid w:val="00813A32"/>
    <w:rsid w:val="00813BE6"/>
    <w:rsid w:val="00813CA9"/>
    <w:rsid w:val="00813CB7"/>
    <w:rsid w:val="00813F85"/>
    <w:rsid w:val="00813F87"/>
    <w:rsid w:val="00814020"/>
    <w:rsid w:val="008142F8"/>
    <w:rsid w:val="0081456F"/>
    <w:rsid w:val="0081462D"/>
    <w:rsid w:val="00814A25"/>
    <w:rsid w:val="00814B08"/>
    <w:rsid w:val="00814CBB"/>
    <w:rsid w:val="00814D0C"/>
    <w:rsid w:val="00814D32"/>
    <w:rsid w:val="00814D8B"/>
    <w:rsid w:val="00814EA5"/>
    <w:rsid w:val="008153DB"/>
    <w:rsid w:val="0081543F"/>
    <w:rsid w:val="00815505"/>
    <w:rsid w:val="0081590D"/>
    <w:rsid w:val="00815C77"/>
    <w:rsid w:val="00815E49"/>
    <w:rsid w:val="00815F59"/>
    <w:rsid w:val="0081628C"/>
    <w:rsid w:val="008165C0"/>
    <w:rsid w:val="00816927"/>
    <w:rsid w:val="00816B54"/>
    <w:rsid w:val="00816CF2"/>
    <w:rsid w:val="008171EA"/>
    <w:rsid w:val="00817475"/>
    <w:rsid w:val="0081748A"/>
    <w:rsid w:val="008177FE"/>
    <w:rsid w:val="00817B33"/>
    <w:rsid w:val="00817BD3"/>
    <w:rsid w:val="008202C1"/>
    <w:rsid w:val="0082044C"/>
    <w:rsid w:val="0082050B"/>
    <w:rsid w:val="0082050E"/>
    <w:rsid w:val="00820D57"/>
    <w:rsid w:val="00820E17"/>
    <w:rsid w:val="0082112B"/>
    <w:rsid w:val="00821456"/>
    <w:rsid w:val="008215BA"/>
    <w:rsid w:val="00821D36"/>
    <w:rsid w:val="00821D51"/>
    <w:rsid w:val="008225F8"/>
    <w:rsid w:val="0082269E"/>
    <w:rsid w:val="00822786"/>
    <w:rsid w:val="008227F6"/>
    <w:rsid w:val="00822855"/>
    <w:rsid w:val="008229A5"/>
    <w:rsid w:val="00822CDB"/>
    <w:rsid w:val="00822DA6"/>
    <w:rsid w:val="00823091"/>
    <w:rsid w:val="008230A0"/>
    <w:rsid w:val="00823218"/>
    <w:rsid w:val="00823244"/>
    <w:rsid w:val="008233C5"/>
    <w:rsid w:val="0082358B"/>
    <w:rsid w:val="00823787"/>
    <w:rsid w:val="008238BE"/>
    <w:rsid w:val="008239A3"/>
    <w:rsid w:val="008239B8"/>
    <w:rsid w:val="00823D69"/>
    <w:rsid w:val="00824453"/>
    <w:rsid w:val="008245C4"/>
    <w:rsid w:val="00824CF0"/>
    <w:rsid w:val="00824EA9"/>
    <w:rsid w:val="00825192"/>
    <w:rsid w:val="0082586C"/>
    <w:rsid w:val="008258AF"/>
    <w:rsid w:val="00825A2E"/>
    <w:rsid w:val="0082625B"/>
    <w:rsid w:val="00826444"/>
    <w:rsid w:val="00827161"/>
    <w:rsid w:val="008276CC"/>
    <w:rsid w:val="00827A1C"/>
    <w:rsid w:val="00827AC5"/>
    <w:rsid w:val="00827BCD"/>
    <w:rsid w:val="00827C66"/>
    <w:rsid w:val="00827D87"/>
    <w:rsid w:val="0083019E"/>
    <w:rsid w:val="00830987"/>
    <w:rsid w:val="00830B2A"/>
    <w:rsid w:val="00830D39"/>
    <w:rsid w:val="00830D86"/>
    <w:rsid w:val="00830E06"/>
    <w:rsid w:val="00830F1B"/>
    <w:rsid w:val="00830FA8"/>
    <w:rsid w:val="00831250"/>
    <w:rsid w:val="008312B1"/>
    <w:rsid w:val="00831432"/>
    <w:rsid w:val="008315FA"/>
    <w:rsid w:val="00831781"/>
    <w:rsid w:val="008317C4"/>
    <w:rsid w:val="00831B03"/>
    <w:rsid w:val="00831C85"/>
    <w:rsid w:val="00831D84"/>
    <w:rsid w:val="00831E30"/>
    <w:rsid w:val="00831EEA"/>
    <w:rsid w:val="00832278"/>
    <w:rsid w:val="00832477"/>
    <w:rsid w:val="008324BF"/>
    <w:rsid w:val="0083259A"/>
    <w:rsid w:val="0083267C"/>
    <w:rsid w:val="00832707"/>
    <w:rsid w:val="0083274D"/>
    <w:rsid w:val="00832751"/>
    <w:rsid w:val="00832823"/>
    <w:rsid w:val="00832F2D"/>
    <w:rsid w:val="008333C8"/>
    <w:rsid w:val="0083374E"/>
    <w:rsid w:val="008337C8"/>
    <w:rsid w:val="00833979"/>
    <w:rsid w:val="00833E87"/>
    <w:rsid w:val="00833F06"/>
    <w:rsid w:val="008340B3"/>
    <w:rsid w:val="00834147"/>
    <w:rsid w:val="008341C3"/>
    <w:rsid w:val="0083478D"/>
    <w:rsid w:val="00834E09"/>
    <w:rsid w:val="00834EC9"/>
    <w:rsid w:val="00835274"/>
    <w:rsid w:val="0083549A"/>
    <w:rsid w:val="008359DD"/>
    <w:rsid w:val="00835C34"/>
    <w:rsid w:val="00835CF9"/>
    <w:rsid w:val="00835F80"/>
    <w:rsid w:val="00835FA4"/>
    <w:rsid w:val="0083600E"/>
    <w:rsid w:val="0083611E"/>
    <w:rsid w:val="00836191"/>
    <w:rsid w:val="00836582"/>
    <w:rsid w:val="008365AA"/>
    <w:rsid w:val="0083661E"/>
    <w:rsid w:val="00836A61"/>
    <w:rsid w:val="00836DD6"/>
    <w:rsid w:val="00836F1D"/>
    <w:rsid w:val="00836F5F"/>
    <w:rsid w:val="00836FCE"/>
    <w:rsid w:val="008372DE"/>
    <w:rsid w:val="008373C2"/>
    <w:rsid w:val="00837499"/>
    <w:rsid w:val="008375D9"/>
    <w:rsid w:val="0083768C"/>
    <w:rsid w:val="0083787F"/>
    <w:rsid w:val="00837BF5"/>
    <w:rsid w:val="00837CCA"/>
    <w:rsid w:val="00837F32"/>
    <w:rsid w:val="00837FCB"/>
    <w:rsid w:val="00840399"/>
    <w:rsid w:val="00840592"/>
    <w:rsid w:val="00840784"/>
    <w:rsid w:val="008408E1"/>
    <w:rsid w:val="00840A2B"/>
    <w:rsid w:val="0084169A"/>
    <w:rsid w:val="008417C6"/>
    <w:rsid w:val="008419BA"/>
    <w:rsid w:val="00841E95"/>
    <w:rsid w:val="00841E98"/>
    <w:rsid w:val="00841ED7"/>
    <w:rsid w:val="00842099"/>
    <w:rsid w:val="0084240E"/>
    <w:rsid w:val="008426F1"/>
    <w:rsid w:val="00842A25"/>
    <w:rsid w:val="00842C85"/>
    <w:rsid w:val="0084318D"/>
    <w:rsid w:val="008432BF"/>
    <w:rsid w:val="008433F6"/>
    <w:rsid w:val="0084340E"/>
    <w:rsid w:val="00843A6E"/>
    <w:rsid w:val="00843A9C"/>
    <w:rsid w:val="00843BA7"/>
    <w:rsid w:val="00843C79"/>
    <w:rsid w:val="008440D8"/>
    <w:rsid w:val="00844173"/>
    <w:rsid w:val="0084419C"/>
    <w:rsid w:val="00844354"/>
    <w:rsid w:val="008447A1"/>
    <w:rsid w:val="00844AC9"/>
    <w:rsid w:val="00844B93"/>
    <w:rsid w:val="00844C3B"/>
    <w:rsid w:val="008450E1"/>
    <w:rsid w:val="00845108"/>
    <w:rsid w:val="00845485"/>
    <w:rsid w:val="0084552A"/>
    <w:rsid w:val="00845558"/>
    <w:rsid w:val="0084555C"/>
    <w:rsid w:val="008455EE"/>
    <w:rsid w:val="0084578F"/>
    <w:rsid w:val="00846853"/>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07E"/>
    <w:rsid w:val="00851580"/>
    <w:rsid w:val="008517A4"/>
    <w:rsid w:val="00851903"/>
    <w:rsid w:val="00851B48"/>
    <w:rsid w:val="00851BC5"/>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541D"/>
    <w:rsid w:val="008564D2"/>
    <w:rsid w:val="008565CF"/>
    <w:rsid w:val="00856687"/>
    <w:rsid w:val="0085689C"/>
    <w:rsid w:val="00856CB4"/>
    <w:rsid w:val="0085708B"/>
    <w:rsid w:val="00857496"/>
    <w:rsid w:val="00857908"/>
    <w:rsid w:val="00857D7B"/>
    <w:rsid w:val="00857D8E"/>
    <w:rsid w:val="00860041"/>
    <w:rsid w:val="00860165"/>
    <w:rsid w:val="00860226"/>
    <w:rsid w:val="008607B4"/>
    <w:rsid w:val="0086094D"/>
    <w:rsid w:val="00860C75"/>
    <w:rsid w:val="00860C79"/>
    <w:rsid w:val="00860DA4"/>
    <w:rsid w:val="0086129E"/>
    <w:rsid w:val="008616F6"/>
    <w:rsid w:val="0086175A"/>
    <w:rsid w:val="00861989"/>
    <w:rsid w:val="00862346"/>
    <w:rsid w:val="008626E3"/>
    <w:rsid w:val="00862C59"/>
    <w:rsid w:val="00862C6E"/>
    <w:rsid w:val="00862CB2"/>
    <w:rsid w:val="00862D1B"/>
    <w:rsid w:val="00862DB3"/>
    <w:rsid w:val="00862F8C"/>
    <w:rsid w:val="008633AE"/>
    <w:rsid w:val="00863555"/>
    <w:rsid w:val="00863692"/>
    <w:rsid w:val="00863716"/>
    <w:rsid w:val="00863CEC"/>
    <w:rsid w:val="00863F0F"/>
    <w:rsid w:val="00863FB0"/>
    <w:rsid w:val="00863FB1"/>
    <w:rsid w:val="008648D0"/>
    <w:rsid w:val="0086490B"/>
    <w:rsid w:val="00864CA8"/>
    <w:rsid w:val="00865281"/>
    <w:rsid w:val="00865420"/>
    <w:rsid w:val="008654D0"/>
    <w:rsid w:val="008655EC"/>
    <w:rsid w:val="008658D9"/>
    <w:rsid w:val="00865BD1"/>
    <w:rsid w:val="00865E0A"/>
    <w:rsid w:val="00865F35"/>
    <w:rsid w:val="00866175"/>
    <w:rsid w:val="008663E9"/>
    <w:rsid w:val="008666B8"/>
    <w:rsid w:val="00866893"/>
    <w:rsid w:val="00866AB4"/>
    <w:rsid w:val="00866B41"/>
    <w:rsid w:val="00866C38"/>
    <w:rsid w:val="00866CD4"/>
    <w:rsid w:val="00866DE3"/>
    <w:rsid w:val="00866FB9"/>
    <w:rsid w:val="00866FDE"/>
    <w:rsid w:val="008670B9"/>
    <w:rsid w:val="00867169"/>
    <w:rsid w:val="00867730"/>
    <w:rsid w:val="00867AE1"/>
    <w:rsid w:val="00867B09"/>
    <w:rsid w:val="00867F34"/>
    <w:rsid w:val="00870163"/>
    <w:rsid w:val="00870169"/>
    <w:rsid w:val="008701B1"/>
    <w:rsid w:val="00870B1F"/>
    <w:rsid w:val="00871076"/>
    <w:rsid w:val="0087152D"/>
    <w:rsid w:val="00871EBD"/>
    <w:rsid w:val="008721E5"/>
    <w:rsid w:val="0087222E"/>
    <w:rsid w:val="00872728"/>
    <w:rsid w:val="0087284F"/>
    <w:rsid w:val="00872BDE"/>
    <w:rsid w:val="00872C00"/>
    <w:rsid w:val="00872D93"/>
    <w:rsid w:val="00872E4B"/>
    <w:rsid w:val="008730FA"/>
    <w:rsid w:val="00873146"/>
    <w:rsid w:val="00873568"/>
    <w:rsid w:val="008736BC"/>
    <w:rsid w:val="00873889"/>
    <w:rsid w:val="00873C6E"/>
    <w:rsid w:val="00873EC9"/>
    <w:rsid w:val="00874A9A"/>
    <w:rsid w:val="00874BE0"/>
    <w:rsid w:val="00874C79"/>
    <w:rsid w:val="0087514D"/>
    <w:rsid w:val="00875556"/>
    <w:rsid w:val="00875B4E"/>
    <w:rsid w:val="0087617F"/>
    <w:rsid w:val="00876ABF"/>
    <w:rsid w:val="00876B38"/>
    <w:rsid w:val="00876BE2"/>
    <w:rsid w:val="00876CFA"/>
    <w:rsid w:val="00876D6B"/>
    <w:rsid w:val="00876ECD"/>
    <w:rsid w:val="00876F58"/>
    <w:rsid w:val="00876F8C"/>
    <w:rsid w:val="00876F95"/>
    <w:rsid w:val="00877317"/>
    <w:rsid w:val="0087775B"/>
    <w:rsid w:val="00877894"/>
    <w:rsid w:val="008778BE"/>
    <w:rsid w:val="00877984"/>
    <w:rsid w:val="008779C3"/>
    <w:rsid w:val="00877BF4"/>
    <w:rsid w:val="00877DCA"/>
    <w:rsid w:val="00877F34"/>
    <w:rsid w:val="00877FF5"/>
    <w:rsid w:val="00880333"/>
    <w:rsid w:val="00880BD2"/>
    <w:rsid w:val="00880E30"/>
    <w:rsid w:val="00880ED0"/>
    <w:rsid w:val="0088105C"/>
    <w:rsid w:val="008813D3"/>
    <w:rsid w:val="00881545"/>
    <w:rsid w:val="00881853"/>
    <w:rsid w:val="008821EB"/>
    <w:rsid w:val="008825B0"/>
    <w:rsid w:val="00882E69"/>
    <w:rsid w:val="00882E85"/>
    <w:rsid w:val="00882EBC"/>
    <w:rsid w:val="008831A1"/>
    <w:rsid w:val="00883409"/>
    <w:rsid w:val="00883823"/>
    <w:rsid w:val="00883B08"/>
    <w:rsid w:val="00884311"/>
    <w:rsid w:val="00884429"/>
    <w:rsid w:val="008844CD"/>
    <w:rsid w:val="00884A82"/>
    <w:rsid w:val="00884E25"/>
    <w:rsid w:val="00884EC2"/>
    <w:rsid w:val="00884FAB"/>
    <w:rsid w:val="00884FEC"/>
    <w:rsid w:val="0088503C"/>
    <w:rsid w:val="008851A7"/>
    <w:rsid w:val="00885690"/>
    <w:rsid w:val="00885768"/>
    <w:rsid w:val="008858B6"/>
    <w:rsid w:val="00885A39"/>
    <w:rsid w:val="00885C3F"/>
    <w:rsid w:val="00886153"/>
    <w:rsid w:val="00886236"/>
    <w:rsid w:val="00886240"/>
    <w:rsid w:val="008863E6"/>
    <w:rsid w:val="008863EF"/>
    <w:rsid w:val="008864A4"/>
    <w:rsid w:val="008867AB"/>
    <w:rsid w:val="00886B2A"/>
    <w:rsid w:val="00886CEC"/>
    <w:rsid w:val="00886EA7"/>
    <w:rsid w:val="0088708D"/>
    <w:rsid w:val="008870A2"/>
    <w:rsid w:val="008870DC"/>
    <w:rsid w:val="008871E5"/>
    <w:rsid w:val="00887320"/>
    <w:rsid w:val="008873EF"/>
    <w:rsid w:val="008875FB"/>
    <w:rsid w:val="00887681"/>
    <w:rsid w:val="00887B09"/>
    <w:rsid w:val="00887BD8"/>
    <w:rsid w:val="00887D6E"/>
    <w:rsid w:val="00887E19"/>
    <w:rsid w:val="00887EF9"/>
    <w:rsid w:val="00890277"/>
    <w:rsid w:val="008906F1"/>
    <w:rsid w:val="0089085B"/>
    <w:rsid w:val="008909DE"/>
    <w:rsid w:val="00890BB4"/>
    <w:rsid w:val="00890C39"/>
    <w:rsid w:val="00890CF2"/>
    <w:rsid w:val="00890F26"/>
    <w:rsid w:val="00890F2D"/>
    <w:rsid w:val="0089101B"/>
    <w:rsid w:val="008915D8"/>
    <w:rsid w:val="008915F8"/>
    <w:rsid w:val="00891862"/>
    <w:rsid w:val="00891A2A"/>
    <w:rsid w:val="00891A43"/>
    <w:rsid w:val="00891BB8"/>
    <w:rsid w:val="00891DE9"/>
    <w:rsid w:val="00891E11"/>
    <w:rsid w:val="00891F02"/>
    <w:rsid w:val="0089236B"/>
    <w:rsid w:val="00892696"/>
    <w:rsid w:val="008927B6"/>
    <w:rsid w:val="00892A1E"/>
    <w:rsid w:val="00892BBA"/>
    <w:rsid w:val="0089304D"/>
    <w:rsid w:val="008930B6"/>
    <w:rsid w:val="00893392"/>
    <w:rsid w:val="00893DB6"/>
    <w:rsid w:val="00893E03"/>
    <w:rsid w:val="008940DE"/>
    <w:rsid w:val="008943AD"/>
    <w:rsid w:val="00894426"/>
    <w:rsid w:val="00894868"/>
    <w:rsid w:val="00894CC2"/>
    <w:rsid w:val="008951F1"/>
    <w:rsid w:val="008952F7"/>
    <w:rsid w:val="00895A4D"/>
    <w:rsid w:val="00895CD4"/>
    <w:rsid w:val="00895D24"/>
    <w:rsid w:val="00895E81"/>
    <w:rsid w:val="008960CD"/>
    <w:rsid w:val="008962AB"/>
    <w:rsid w:val="008963E7"/>
    <w:rsid w:val="00896445"/>
    <w:rsid w:val="008969E0"/>
    <w:rsid w:val="00896C2E"/>
    <w:rsid w:val="00896CBC"/>
    <w:rsid w:val="00896EFB"/>
    <w:rsid w:val="0089701B"/>
    <w:rsid w:val="00897084"/>
    <w:rsid w:val="0089733A"/>
    <w:rsid w:val="0089776F"/>
    <w:rsid w:val="00897C13"/>
    <w:rsid w:val="00897D5A"/>
    <w:rsid w:val="008A0119"/>
    <w:rsid w:val="008A02E5"/>
    <w:rsid w:val="008A0683"/>
    <w:rsid w:val="008A0685"/>
    <w:rsid w:val="008A0CA1"/>
    <w:rsid w:val="008A0F79"/>
    <w:rsid w:val="008A15B0"/>
    <w:rsid w:val="008A1890"/>
    <w:rsid w:val="008A1AD1"/>
    <w:rsid w:val="008A1B3E"/>
    <w:rsid w:val="008A1C2F"/>
    <w:rsid w:val="008A1F7B"/>
    <w:rsid w:val="008A20D6"/>
    <w:rsid w:val="008A2406"/>
    <w:rsid w:val="008A2495"/>
    <w:rsid w:val="008A2745"/>
    <w:rsid w:val="008A27BF"/>
    <w:rsid w:val="008A2AC9"/>
    <w:rsid w:val="008A2AD3"/>
    <w:rsid w:val="008A2CB4"/>
    <w:rsid w:val="008A2F64"/>
    <w:rsid w:val="008A2FA6"/>
    <w:rsid w:val="008A3176"/>
    <w:rsid w:val="008A330F"/>
    <w:rsid w:val="008A3405"/>
    <w:rsid w:val="008A34F9"/>
    <w:rsid w:val="008A37A2"/>
    <w:rsid w:val="008A37B7"/>
    <w:rsid w:val="008A38A5"/>
    <w:rsid w:val="008A3980"/>
    <w:rsid w:val="008A42B4"/>
    <w:rsid w:val="008A4662"/>
    <w:rsid w:val="008A4921"/>
    <w:rsid w:val="008A4A2F"/>
    <w:rsid w:val="008A4A62"/>
    <w:rsid w:val="008A4BA4"/>
    <w:rsid w:val="008A4C71"/>
    <w:rsid w:val="008A5461"/>
    <w:rsid w:val="008A5755"/>
    <w:rsid w:val="008A579A"/>
    <w:rsid w:val="008A57FC"/>
    <w:rsid w:val="008A58A9"/>
    <w:rsid w:val="008A5A57"/>
    <w:rsid w:val="008A5A75"/>
    <w:rsid w:val="008A5DEA"/>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4EB"/>
    <w:rsid w:val="008B06EE"/>
    <w:rsid w:val="008B083C"/>
    <w:rsid w:val="008B0A52"/>
    <w:rsid w:val="008B0EF5"/>
    <w:rsid w:val="008B1027"/>
    <w:rsid w:val="008B137D"/>
    <w:rsid w:val="008B1C1A"/>
    <w:rsid w:val="008B1F6F"/>
    <w:rsid w:val="008B21B3"/>
    <w:rsid w:val="008B21D8"/>
    <w:rsid w:val="008B2354"/>
    <w:rsid w:val="008B2B62"/>
    <w:rsid w:val="008B2EC3"/>
    <w:rsid w:val="008B32A0"/>
    <w:rsid w:val="008B3422"/>
    <w:rsid w:val="008B36F0"/>
    <w:rsid w:val="008B3722"/>
    <w:rsid w:val="008B379B"/>
    <w:rsid w:val="008B38CF"/>
    <w:rsid w:val="008B39EC"/>
    <w:rsid w:val="008B3C47"/>
    <w:rsid w:val="008B3C5D"/>
    <w:rsid w:val="008B3CB2"/>
    <w:rsid w:val="008B3EFA"/>
    <w:rsid w:val="008B414E"/>
    <w:rsid w:val="008B462B"/>
    <w:rsid w:val="008B4691"/>
    <w:rsid w:val="008B46BE"/>
    <w:rsid w:val="008B4970"/>
    <w:rsid w:val="008B4A05"/>
    <w:rsid w:val="008B4A9A"/>
    <w:rsid w:val="008B51B5"/>
    <w:rsid w:val="008B56C3"/>
    <w:rsid w:val="008B573E"/>
    <w:rsid w:val="008B57BC"/>
    <w:rsid w:val="008B57BD"/>
    <w:rsid w:val="008B57DA"/>
    <w:rsid w:val="008B5A38"/>
    <w:rsid w:val="008B5F06"/>
    <w:rsid w:val="008B5F89"/>
    <w:rsid w:val="008B60A3"/>
    <w:rsid w:val="008B618D"/>
    <w:rsid w:val="008B6288"/>
    <w:rsid w:val="008B635D"/>
    <w:rsid w:val="008B6410"/>
    <w:rsid w:val="008B6434"/>
    <w:rsid w:val="008B677F"/>
    <w:rsid w:val="008B67ED"/>
    <w:rsid w:val="008B6A83"/>
    <w:rsid w:val="008B6D34"/>
    <w:rsid w:val="008B72B1"/>
    <w:rsid w:val="008B75EB"/>
    <w:rsid w:val="008B76E3"/>
    <w:rsid w:val="008B77DB"/>
    <w:rsid w:val="008B7AFB"/>
    <w:rsid w:val="008B7D92"/>
    <w:rsid w:val="008C0210"/>
    <w:rsid w:val="008C041D"/>
    <w:rsid w:val="008C0894"/>
    <w:rsid w:val="008C1197"/>
    <w:rsid w:val="008C13E0"/>
    <w:rsid w:val="008C18B1"/>
    <w:rsid w:val="008C1BC2"/>
    <w:rsid w:val="008C1E7B"/>
    <w:rsid w:val="008C2769"/>
    <w:rsid w:val="008C2778"/>
    <w:rsid w:val="008C2BF9"/>
    <w:rsid w:val="008C2E91"/>
    <w:rsid w:val="008C310E"/>
    <w:rsid w:val="008C32BE"/>
    <w:rsid w:val="008C3685"/>
    <w:rsid w:val="008C3D91"/>
    <w:rsid w:val="008C4051"/>
    <w:rsid w:val="008C4158"/>
    <w:rsid w:val="008C42DB"/>
    <w:rsid w:val="008C4439"/>
    <w:rsid w:val="008C45BD"/>
    <w:rsid w:val="008C4750"/>
    <w:rsid w:val="008C4866"/>
    <w:rsid w:val="008C4869"/>
    <w:rsid w:val="008C4872"/>
    <w:rsid w:val="008C49EC"/>
    <w:rsid w:val="008C4C23"/>
    <w:rsid w:val="008C4C96"/>
    <w:rsid w:val="008C4EBE"/>
    <w:rsid w:val="008C5246"/>
    <w:rsid w:val="008C5899"/>
    <w:rsid w:val="008C643B"/>
    <w:rsid w:val="008C699A"/>
    <w:rsid w:val="008C6AB0"/>
    <w:rsid w:val="008C6DA2"/>
    <w:rsid w:val="008C6E19"/>
    <w:rsid w:val="008C7116"/>
    <w:rsid w:val="008C7328"/>
    <w:rsid w:val="008C749A"/>
    <w:rsid w:val="008C75A7"/>
    <w:rsid w:val="008C764C"/>
    <w:rsid w:val="008C7666"/>
    <w:rsid w:val="008C7AE5"/>
    <w:rsid w:val="008C7D97"/>
    <w:rsid w:val="008C7E00"/>
    <w:rsid w:val="008C7EDB"/>
    <w:rsid w:val="008C7F74"/>
    <w:rsid w:val="008D00CA"/>
    <w:rsid w:val="008D015F"/>
    <w:rsid w:val="008D0587"/>
    <w:rsid w:val="008D07A0"/>
    <w:rsid w:val="008D093E"/>
    <w:rsid w:val="008D0958"/>
    <w:rsid w:val="008D0A9D"/>
    <w:rsid w:val="008D0B5E"/>
    <w:rsid w:val="008D0DB2"/>
    <w:rsid w:val="008D0E2F"/>
    <w:rsid w:val="008D0F68"/>
    <w:rsid w:val="008D107D"/>
    <w:rsid w:val="008D130E"/>
    <w:rsid w:val="008D1417"/>
    <w:rsid w:val="008D145C"/>
    <w:rsid w:val="008D1907"/>
    <w:rsid w:val="008D19D9"/>
    <w:rsid w:val="008D1E2B"/>
    <w:rsid w:val="008D1FD7"/>
    <w:rsid w:val="008D2580"/>
    <w:rsid w:val="008D25C7"/>
    <w:rsid w:val="008D2653"/>
    <w:rsid w:val="008D27D4"/>
    <w:rsid w:val="008D27DE"/>
    <w:rsid w:val="008D29E3"/>
    <w:rsid w:val="008D2F5A"/>
    <w:rsid w:val="008D2F6B"/>
    <w:rsid w:val="008D32DA"/>
    <w:rsid w:val="008D3BB1"/>
    <w:rsid w:val="008D4A33"/>
    <w:rsid w:val="008D4AFA"/>
    <w:rsid w:val="008D4F7A"/>
    <w:rsid w:val="008D4F83"/>
    <w:rsid w:val="008D536A"/>
    <w:rsid w:val="008D54F0"/>
    <w:rsid w:val="008D5CE7"/>
    <w:rsid w:val="008D5D8D"/>
    <w:rsid w:val="008D5DBD"/>
    <w:rsid w:val="008D5E48"/>
    <w:rsid w:val="008D5EEA"/>
    <w:rsid w:val="008D6003"/>
    <w:rsid w:val="008D60C8"/>
    <w:rsid w:val="008D6152"/>
    <w:rsid w:val="008D61DE"/>
    <w:rsid w:val="008D64E1"/>
    <w:rsid w:val="008D6853"/>
    <w:rsid w:val="008D6861"/>
    <w:rsid w:val="008D6BB0"/>
    <w:rsid w:val="008D723A"/>
    <w:rsid w:val="008D7B62"/>
    <w:rsid w:val="008D7C64"/>
    <w:rsid w:val="008E01B0"/>
    <w:rsid w:val="008E0341"/>
    <w:rsid w:val="008E0582"/>
    <w:rsid w:val="008E093D"/>
    <w:rsid w:val="008E0A58"/>
    <w:rsid w:val="008E0B06"/>
    <w:rsid w:val="008E0ED0"/>
    <w:rsid w:val="008E14D7"/>
    <w:rsid w:val="008E18D8"/>
    <w:rsid w:val="008E1B62"/>
    <w:rsid w:val="008E1F72"/>
    <w:rsid w:val="008E23D6"/>
    <w:rsid w:val="008E2D73"/>
    <w:rsid w:val="008E2D80"/>
    <w:rsid w:val="008E2E96"/>
    <w:rsid w:val="008E2F8D"/>
    <w:rsid w:val="008E3195"/>
    <w:rsid w:val="008E319C"/>
    <w:rsid w:val="008E330B"/>
    <w:rsid w:val="008E3CBA"/>
    <w:rsid w:val="008E3EBF"/>
    <w:rsid w:val="008E4074"/>
    <w:rsid w:val="008E41D7"/>
    <w:rsid w:val="008E473A"/>
    <w:rsid w:val="008E4901"/>
    <w:rsid w:val="008E4B7D"/>
    <w:rsid w:val="008E5060"/>
    <w:rsid w:val="008E5344"/>
    <w:rsid w:val="008E5735"/>
    <w:rsid w:val="008E5738"/>
    <w:rsid w:val="008E5A71"/>
    <w:rsid w:val="008E5BAE"/>
    <w:rsid w:val="008E5E92"/>
    <w:rsid w:val="008E5F29"/>
    <w:rsid w:val="008E5FF7"/>
    <w:rsid w:val="008E60A2"/>
    <w:rsid w:val="008E62AD"/>
    <w:rsid w:val="008E65AF"/>
    <w:rsid w:val="008E65C9"/>
    <w:rsid w:val="008E6DDF"/>
    <w:rsid w:val="008E7081"/>
    <w:rsid w:val="008E71E3"/>
    <w:rsid w:val="008E7224"/>
    <w:rsid w:val="008E723E"/>
    <w:rsid w:val="008E725B"/>
    <w:rsid w:val="008E7517"/>
    <w:rsid w:val="008E75A0"/>
    <w:rsid w:val="008E75F0"/>
    <w:rsid w:val="008E768B"/>
    <w:rsid w:val="008E7695"/>
    <w:rsid w:val="008E7709"/>
    <w:rsid w:val="008E7809"/>
    <w:rsid w:val="008E7C75"/>
    <w:rsid w:val="008E7ED5"/>
    <w:rsid w:val="008F02C3"/>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3F7"/>
    <w:rsid w:val="008F4541"/>
    <w:rsid w:val="008F459D"/>
    <w:rsid w:val="008F470F"/>
    <w:rsid w:val="008F4738"/>
    <w:rsid w:val="008F47F4"/>
    <w:rsid w:val="008F4B13"/>
    <w:rsid w:val="008F4CF6"/>
    <w:rsid w:val="008F4DA8"/>
    <w:rsid w:val="008F4DCD"/>
    <w:rsid w:val="008F4F9C"/>
    <w:rsid w:val="008F5907"/>
    <w:rsid w:val="008F5E29"/>
    <w:rsid w:val="008F604A"/>
    <w:rsid w:val="008F6391"/>
    <w:rsid w:val="008F66B2"/>
    <w:rsid w:val="008F670B"/>
    <w:rsid w:val="008F67DC"/>
    <w:rsid w:val="008F6B34"/>
    <w:rsid w:val="008F6DCE"/>
    <w:rsid w:val="008F6ED5"/>
    <w:rsid w:val="008F6FDD"/>
    <w:rsid w:val="008F6FEF"/>
    <w:rsid w:val="008F734D"/>
    <w:rsid w:val="008F73BF"/>
    <w:rsid w:val="008F7729"/>
    <w:rsid w:val="008F7BCD"/>
    <w:rsid w:val="008F7E57"/>
    <w:rsid w:val="008F7EBF"/>
    <w:rsid w:val="008F7EEE"/>
    <w:rsid w:val="00900113"/>
    <w:rsid w:val="00900B6C"/>
    <w:rsid w:val="00901013"/>
    <w:rsid w:val="009013BE"/>
    <w:rsid w:val="0090153E"/>
    <w:rsid w:val="00901598"/>
    <w:rsid w:val="009019E7"/>
    <w:rsid w:val="00901BDC"/>
    <w:rsid w:val="00901CB6"/>
    <w:rsid w:val="00901CE7"/>
    <w:rsid w:val="00901D62"/>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9C9"/>
    <w:rsid w:val="00904B46"/>
    <w:rsid w:val="00904D8B"/>
    <w:rsid w:val="00904E28"/>
    <w:rsid w:val="00904FEE"/>
    <w:rsid w:val="009051A9"/>
    <w:rsid w:val="00905355"/>
    <w:rsid w:val="0090539B"/>
    <w:rsid w:val="00905693"/>
    <w:rsid w:val="009057A4"/>
    <w:rsid w:val="00905F0B"/>
    <w:rsid w:val="0090631F"/>
    <w:rsid w:val="0090644C"/>
    <w:rsid w:val="0090673C"/>
    <w:rsid w:val="00906941"/>
    <w:rsid w:val="00906A33"/>
    <w:rsid w:val="00906F52"/>
    <w:rsid w:val="0090747B"/>
    <w:rsid w:val="009078CD"/>
    <w:rsid w:val="00907C52"/>
    <w:rsid w:val="00907F1F"/>
    <w:rsid w:val="009101CD"/>
    <w:rsid w:val="00910363"/>
    <w:rsid w:val="009107D2"/>
    <w:rsid w:val="00910E0D"/>
    <w:rsid w:val="00910E72"/>
    <w:rsid w:val="00910EF1"/>
    <w:rsid w:val="0091137C"/>
    <w:rsid w:val="00911923"/>
    <w:rsid w:val="0091193E"/>
    <w:rsid w:val="009119E8"/>
    <w:rsid w:val="00911B4B"/>
    <w:rsid w:val="00911EC2"/>
    <w:rsid w:val="00912272"/>
    <w:rsid w:val="0091252B"/>
    <w:rsid w:val="0091254B"/>
    <w:rsid w:val="0091262D"/>
    <w:rsid w:val="00912711"/>
    <w:rsid w:val="00912838"/>
    <w:rsid w:val="00912991"/>
    <w:rsid w:val="009129AB"/>
    <w:rsid w:val="00913047"/>
    <w:rsid w:val="00913245"/>
    <w:rsid w:val="00913249"/>
    <w:rsid w:val="009132A9"/>
    <w:rsid w:val="009134E2"/>
    <w:rsid w:val="0091373F"/>
    <w:rsid w:val="00913872"/>
    <w:rsid w:val="00913E63"/>
    <w:rsid w:val="0091404E"/>
    <w:rsid w:val="009141AB"/>
    <w:rsid w:val="0091432D"/>
    <w:rsid w:val="009148A1"/>
    <w:rsid w:val="00914932"/>
    <w:rsid w:val="00914F10"/>
    <w:rsid w:val="009151D1"/>
    <w:rsid w:val="0091522A"/>
    <w:rsid w:val="009155ED"/>
    <w:rsid w:val="009158C9"/>
    <w:rsid w:val="00915992"/>
    <w:rsid w:val="00915F4B"/>
    <w:rsid w:val="00915F7C"/>
    <w:rsid w:val="00915FE5"/>
    <w:rsid w:val="009161D9"/>
    <w:rsid w:val="00916277"/>
    <w:rsid w:val="0091635F"/>
    <w:rsid w:val="009166F0"/>
    <w:rsid w:val="00916771"/>
    <w:rsid w:val="00916D76"/>
    <w:rsid w:val="00916F0A"/>
    <w:rsid w:val="00917288"/>
    <w:rsid w:val="009172B1"/>
    <w:rsid w:val="0091758D"/>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2DAB"/>
    <w:rsid w:val="0092304B"/>
    <w:rsid w:val="009233B1"/>
    <w:rsid w:val="00923743"/>
    <w:rsid w:val="009237B5"/>
    <w:rsid w:val="00923A9D"/>
    <w:rsid w:val="00923AC0"/>
    <w:rsid w:val="00923FB1"/>
    <w:rsid w:val="009241BF"/>
    <w:rsid w:val="009243A5"/>
    <w:rsid w:val="009248AE"/>
    <w:rsid w:val="00924937"/>
    <w:rsid w:val="00924D0E"/>
    <w:rsid w:val="009250F7"/>
    <w:rsid w:val="0092513F"/>
    <w:rsid w:val="009252DD"/>
    <w:rsid w:val="009255CC"/>
    <w:rsid w:val="00925702"/>
    <w:rsid w:val="009257EE"/>
    <w:rsid w:val="00925BE5"/>
    <w:rsid w:val="00925C00"/>
    <w:rsid w:val="00925FCC"/>
    <w:rsid w:val="009263A4"/>
    <w:rsid w:val="00926420"/>
    <w:rsid w:val="009264B4"/>
    <w:rsid w:val="009264D2"/>
    <w:rsid w:val="0092652C"/>
    <w:rsid w:val="00926734"/>
    <w:rsid w:val="009267B0"/>
    <w:rsid w:val="0092686E"/>
    <w:rsid w:val="009268B1"/>
    <w:rsid w:val="0092692D"/>
    <w:rsid w:val="00926C6C"/>
    <w:rsid w:val="00926D91"/>
    <w:rsid w:val="00926EBF"/>
    <w:rsid w:val="00926EF1"/>
    <w:rsid w:val="00926F3C"/>
    <w:rsid w:val="0092706B"/>
    <w:rsid w:val="00927072"/>
    <w:rsid w:val="00927087"/>
    <w:rsid w:val="00927233"/>
    <w:rsid w:val="009273C8"/>
    <w:rsid w:val="0092768C"/>
    <w:rsid w:val="009276B6"/>
    <w:rsid w:val="009278C6"/>
    <w:rsid w:val="00927A08"/>
    <w:rsid w:val="00927A73"/>
    <w:rsid w:val="00927E0A"/>
    <w:rsid w:val="0093003A"/>
    <w:rsid w:val="009303BE"/>
    <w:rsid w:val="00930B31"/>
    <w:rsid w:val="00930E82"/>
    <w:rsid w:val="009311A9"/>
    <w:rsid w:val="0093150C"/>
    <w:rsid w:val="0093150F"/>
    <w:rsid w:val="00931541"/>
    <w:rsid w:val="0093155E"/>
    <w:rsid w:val="009319D5"/>
    <w:rsid w:val="009319D9"/>
    <w:rsid w:val="00931A97"/>
    <w:rsid w:val="00931DB6"/>
    <w:rsid w:val="00931FF6"/>
    <w:rsid w:val="009322DA"/>
    <w:rsid w:val="009323A8"/>
    <w:rsid w:val="00932508"/>
    <w:rsid w:val="00932621"/>
    <w:rsid w:val="0093265A"/>
    <w:rsid w:val="00932A47"/>
    <w:rsid w:val="00932BBF"/>
    <w:rsid w:val="009331D5"/>
    <w:rsid w:val="009331F8"/>
    <w:rsid w:val="00933394"/>
    <w:rsid w:val="00933667"/>
    <w:rsid w:val="0093369D"/>
    <w:rsid w:val="00933713"/>
    <w:rsid w:val="0093394A"/>
    <w:rsid w:val="009339DF"/>
    <w:rsid w:val="00933A96"/>
    <w:rsid w:val="0093438B"/>
    <w:rsid w:val="009343F6"/>
    <w:rsid w:val="009349DC"/>
    <w:rsid w:val="00934EA3"/>
    <w:rsid w:val="00935033"/>
    <w:rsid w:val="0093549C"/>
    <w:rsid w:val="00935722"/>
    <w:rsid w:val="00935D7C"/>
    <w:rsid w:val="00935DA5"/>
    <w:rsid w:val="0093634C"/>
    <w:rsid w:val="00936480"/>
    <w:rsid w:val="00936859"/>
    <w:rsid w:val="00936883"/>
    <w:rsid w:val="0093690E"/>
    <w:rsid w:val="00936C55"/>
    <w:rsid w:val="00936D6D"/>
    <w:rsid w:val="00936F20"/>
    <w:rsid w:val="009371C7"/>
    <w:rsid w:val="0093750C"/>
    <w:rsid w:val="009375B8"/>
    <w:rsid w:val="0093768D"/>
    <w:rsid w:val="00937780"/>
    <w:rsid w:val="00937C70"/>
    <w:rsid w:val="00937CC6"/>
    <w:rsid w:val="00937D6A"/>
    <w:rsid w:val="00937DA1"/>
    <w:rsid w:val="00940466"/>
    <w:rsid w:val="00940613"/>
    <w:rsid w:val="0094067D"/>
    <w:rsid w:val="009408F3"/>
    <w:rsid w:val="00940ADE"/>
    <w:rsid w:val="00940BE3"/>
    <w:rsid w:val="00940FC4"/>
    <w:rsid w:val="0094123A"/>
    <w:rsid w:val="00941926"/>
    <w:rsid w:val="009419AD"/>
    <w:rsid w:val="00942119"/>
    <w:rsid w:val="009422D0"/>
    <w:rsid w:val="00942440"/>
    <w:rsid w:val="009424D4"/>
    <w:rsid w:val="00942543"/>
    <w:rsid w:val="009425E1"/>
    <w:rsid w:val="0094283C"/>
    <w:rsid w:val="00942B28"/>
    <w:rsid w:val="00942C50"/>
    <w:rsid w:val="00942DF0"/>
    <w:rsid w:val="009431C0"/>
    <w:rsid w:val="009437F2"/>
    <w:rsid w:val="009438C6"/>
    <w:rsid w:val="00943F79"/>
    <w:rsid w:val="009443A7"/>
    <w:rsid w:val="00944517"/>
    <w:rsid w:val="009446BD"/>
    <w:rsid w:val="00944972"/>
    <w:rsid w:val="009449D5"/>
    <w:rsid w:val="00944D1C"/>
    <w:rsid w:val="00945007"/>
    <w:rsid w:val="00945072"/>
    <w:rsid w:val="009457FD"/>
    <w:rsid w:val="00945884"/>
    <w:rsid w:val="009458DA"/>
    <w:rsid w:val="009459AA"/>
    <w:rsid w:val="00945B21"/>
    <w:rsid w:val="00945D22"/>
    <w:rsid w:val="00945D8D"/>
    <w:rsid w:val="00945E54"/>
    <w:rsid w:val="00945FA6"/>
    <w:rsid w:val="009464C0"/>
    <w:rsid w:val="009465DF"/>
    <w:rsid w:val="0094666B"/>
    <w:rsid w:val="009466E1"/>
    <w:rsid w:val="00946AF7"/>
    <w:rsid w:val="00946C45"/>
    <w:rsid w:val="00946C85"/>
    <w:rsid w:val="00947151"/>
    <w:rsid w:val="00947199"/>
    <w:rsid w:val="009472DF"/>
    <w:rsid w:val="009475E9"/>
    <w:rsid w:val="00947784"/>
    <w:rsid w:val="0094782B"/>
    <w:rsid w:val="00947A3B"/>
    <w:rsid w:val="00947AE5"/>
    <w:rsid w:val="00947D08"/>
    <w:rsid w:val="00947DC9"/>
    <w:rsid w:val="00950953"/>
    <w:rsid w:val="00950973"/>
    <w:rsid w:val="009509D2"/>
    <w:rsid w:val="009509E4"/>
    <w:rsid w:val="00950E0C"/>
    <w:rsid w:val="00951252"/>
    <w:rsid w:val="00951431"/>
    <w:rsid w:val="00951508"/>
    <w:rsid w:val="009517F5"/>
    <w:rsid w:val="00951883"/>
    <w:rsid w:val="00951A33"/>
    <w:rsid w:val="00951C38"/>
    <w:rsid w:val="00951D03"/>
    <w:rsid w:val="00951F95"/>
    <w:rsid w:val="009520F2"/>
    <w:rsid w:val="00952118"/>
    <w:rsid w:val="009521E6"/>
    <w:rsid w:val="00952342"/>
    <w:rsid w:val="00952384"/>
    <w:rsid w:val="00952514"/>
    <w:rsid w:val="00952A9A"/>
    <w:rsid w:val="009532F5"/>
    <w:rsid w:val="00953339"/>
    <w:rsid w:val="00953670"/>
    <w:rsid w:val="009536DC"/>
    <w:rsid w:val="009537D5"/>
    <w:rsid w:val="009537EF"/>
    <w:rsid w:val="00953AB4"/>
    <w:rsid w:val="00953D27"/>
    <w:rsid w:val="00953D78"/>
    <w:rsid w:val="00953ED9"/>
    <w:rsid w:val="0095404B"/>
    <w:rsid w:val="0095419D"/>
    <w:rsid w:val="00954311"/>
    <w:rsid w:val="009547EC"/>
    <w:rsid w:val="00954A2F"/>
    <w:rsid w:val="00954D2D"/>
    <w:rsid w:val="0095500B"/>
    <w:rsid w:val="009551BF"/>
    <w:rsid w:val="00955387"/>
    <w:rsid w:val="009555B0"/>
    <w:rsid w:val="0095578E"/>
    <w:rsid w:val="009558C6"/>
    <w:rsid w:val="009559C1"/>
    <w:rsid w:val="00955F68"/>
    <w:rsid w:val="009561A6"/>
    <w:rsid w:val="00956A95"/>
    <w:rsid w:val="00956AF4"/>
    <w:rsid w:val="00956B5C"/>
    <w:rsid w:val="00956FEE"/>
    <w:rsid w:val="00957301"/>
    <w:rsid w:val="00957356"/>
    <w:rsid w:val="00957424"/>
    <w:rsid w:val="00957920"/>
    <w:rsid w:val="00957B69"/>
    <w:rsid w:val="00957EE6"/>
    <w:rsid w:val="00957EE9"/>
    <w:rsid w:val="00957F8E"/>
    <w:rsid w:val="00960443"/>
    <w:rsid w:val="0096099D"/>
    <w:rsid w:val="009612F9"/>
    <w:rsid w:val="009619C9"/>
    <w:rsid w:val="009619E2"/>
    <w:rsid w:val="00961A76"/>
    <w:rsid w:val="00961B0C"/>
    <w:rsid w:val="00961B48"/>
    <w:rsid w:val="00961BD9"/>
    <w:rsid w:val="00961F8C"/>
    <w:rsid w:val="00962033"/>
    <w:rsid w:val="00962935"/>
    <w:rsid w:val="00962C37"/>
    <w:rsid w:val="00962D40"/>
    <w:rsid w:val="00962D96"/>
    <w:rsid w:val="00962EDC"/>
    <w:rsid w:val="00962F2F"/>
    <w:rsid w:val="00962FE7"/>
    <w:rsid w:val="00963049"/>
    <w:rsid w:val="009631F6"/>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524"/>
    <w:rsid w:val="009657E5"/>
    <w:rsid w:val="00965D6B"/>
    <w:rsid w:val="00965E24"/>
    <w:rsid w:val="00965ECB"/>
    <w:rsid w:val="00966168"/>
    <w:rsid w:val="009664E0"/>
    <w:rsid w:val="00966929"/>
    <w:rsid w:val="009670F4"/>
    <w:rsid w:val="0096726A"/>
    <w:rsid w:val="009672C9"/>
    <w:rsid w:val="009672E0"/>
    <w:rsid w:val="0096767F"/>
    <w:rsid w:val="0096789F"/>
    <w:rsid w:val="00967964"/>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735"/>
    <w:rsid w:val="00972837"/>
    <w:rsid w:val="00972A38"/>
    <w:rsid w:val="00972F93"/>
    <w:rsid w:val="009730A7"/>
    <w:rsid w:val="009731A6"/>
    <w:rsid w:val="009732CA"/>
    <w:rsid w:val="00973786"/>
    <w:rsid w:val="0097387B"/>
    <w:rsid w:val="00973AFA"/>
    <w:rsid w:val="0097428E"/>
    <w:rsid w:val="00974482"/>
    <w:rsid w:val="009744D8"/>
    <w:rsid w:val="0097482F"/>
    <w:rsid w:val="009749D7"/>
    <w:rsid w:val="00974B56"/>
    <w:rsid w:val="0097505D"/>
    <w:rsid w:val="009750BA"/>
    <w:rsid w:val="009752E1"/>
    <w:rsid w:val="0097573F"/>
    <w:rsid w:val="00975972"/>
    <w:rsid w:val="00975EE4"/>
    <w:rsid w:val="00976012"/>
    <w:rsid w:val="0097644E"/>
    <w:rsid w:val="00976711"/>
    <w:rsid w:val="00976B37"/>
    <w:rsid w:val="009770B7"/>
    <w:rsid w:val="009773C1"/>
    <w:rsid w:val="009774A3"/>
    <w:rsid w:val="009774EA"/>
    <w:rsid w:val="009777B5"/>
    <w:rsid w:val="00977B80"/>
    <w:rsid w:val="009802DF"/>
    <w:rsid w:val="009802E8"/>
    <w:rsid w:val="009803BC"/>
    <w:rsid w:val="009807EE"/>
    <w:rsid w:val="009808DD"/>
    <w:rsid w:val="009809AA"/>
    <w:rsid w:val="00980A59"/>
    <w:rsid w:val="00980CE0"/>
    <w:rsid w:val="00980D79"/>
    <w:rsid w:val="00980D82"/>
    <w:rsid w:val="00980D9A"/>
    <w:rsid w:val="0098143C"/>
    <w:rsid w:val="00981448"/>
    <w:rsid w:val="00981463"/>
    <w:rsid w:val="00981464"/>
    <w:rsid w:val="0098173B"/>
    <w:rsid w:val="00981F1B"/>
    <w:rsid w:val="0098255C"/>
    <w:rsid w:val="00982B13"/>
    <w:rsid w:val="00982B70"/>
    <w:rsid w:val="00982C86"/>
    <w:rsid w:val="00983212"/>
    <w:rsid w:val="00983499"/>
    <w:rsid w:val="00983687"/>
    <w:rsid w:val="009838C5"/>
    <w:rsid w:val="00983CB8"/>
    <w:rsid w:val="009848E5"/>
    <w:rsid w:val="00984A19"/>
    <w:rsid w:val="00984A7B"/>
    <w:rsid w:val="00984AB0"/>
    <w:rsid w:val="00984D52"/>
    <w:rsid w:val="009851D5"/>
    <w:rsid w:val="00985285"/>
    <w:rsid w:val="009852DC"/>
    <w:rsid w:val="0098589F"/>
    <w:rsid w:val="0098590C"/>
    <w:rsid w:val="00985AC7"/>
    <w:rsid w:val="00985F27"/>
    <w:rsid w:val="00986472"/>
    <w:rsid w:val="009866B6"/>
    <w:rsid w:val="0098687C"/>
    <w:rsid w:val="009868EE"/>
    <w:rsid w:val="009868F8"/>
    <w:rsid w:val="00986AA8"/>
    <w:rsid w:val="00986B8A"/>
    <w:rsid w:val="00986F9C"/>
    <w:rsid w:val="00986FFE"/>
    <w:rsid w:val="0098764F"/>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F23"/>
    <w:rsid w:val="00991F2C"/>
    <w:rsid w:val="00992133"/>
    <w:rsid w:val="009921D1"/>
    <w:rsid w:val="00992591"/>
    <w:rsid w:val="009927BC"/>
    <w:rsid w:val="00992BA3"/>
    <w:rsid w:val="00992E61"/>
    <w:rsid w:val="009930CB"/>
    <w:rsid w:val="0099361A"/>
    <w:rsid w:val="00993DAC"/>
    <w:rsid w:val="00993E07"/>
    <w:rsid w:val="00994603"/>
    <w:rsid w:val="009947EA"/>
    <w:rsid w:val="00994B5A"/>
    <w:rsid w:val="009951C0"/>
    <w:rsid w:val="00995434"/>
    <w:rsid w:val="0099544F"/>
    <w:rsid w:val="0099591C"/>
    <w:rsid w:val="00995D1A"/>
    <w:rsid w:val="009963B1"/>
    <w:rsid w:val="009964F9"/>
    <w:rsid w:val="00996533"/>
    <w:rsid w:val="00996585"/>
    <w:rsid w:val="0099671B"/>
    <w:rsid w:val="00996A3F"/>
    <w:rsid w:val="00996C42"/>
    <w:rsid w:val="00996CA1"/>
    <w:rsid w:val="00996F52"/>
    <w:rsid w:val="009970A8"/>
    <w:rsid w:val="0099712A"/>
    <w:rsid w:val="009975ED"/>
    <w:rsid w:val="009977EB"/>
    <w:rsid w:val="00997A35"/>
    <w:rsid w:val="00997DB4"/>
    <w:rsid w:val="009A01EB"/>
    <w:rsid w:val="009A06B2"/>
    <w:rsid w:val="009A0C19"/>
    <w:rsid w:val="009A0E44"/>
    <w:rsid w:val="009A0EDF"/>
    <w:rsid w:val="009A11CF"/>
    <w:rsid w:val="009A1237"/>
    <w:rsid w:val="009A12E3"/>
    <w:rsid w:val="009A17BC"/>
    <w:rsid w:val="009A20EA"/>
    <w:rsid w:val="009A224F"/>
    <w:rsid w:val="009A25A0"/>
    <w:rsid w:val="009A2F97"/>
    <w:rsid w:val="009A34A3"/>
    <w:rsid w:val="009A36D1"/>
    <w:rsid w:val="009A3751"/>
    <w:rsid w:val="009A3963"/>
    <w:rsid w:val="009A39DA"/>
    <w:rsid w:val="009A3B6A"/>
    <w:rsid w:val="009A3D6A"/>
    <w:rsid w:val="009A4142"/>
    <w:rsid w:val="009A4307"/>
    <w:rsid w:val="009A4A62"/>
    <w:rsid w:val="009A5029"/>
    <w:rsid w:val="009A50A3"/>
    <w:rsid w:val="009A557A"/>
    <w:rsid w:val="009A56DF"/>
    <w:rsid w:val="009A56E1"/>
    <w:rsid w:val="009A5780"/>
    <w:rsid w:val="009A5C8F"/>
    <w:rsid w:val="009A602C"/>
    <w:rsid w:val="009A6152"/>
    <w:rsid w:val="009A617C"/>
    <w:rsid w:val="009A6336"/>
    <w:rsid w:val="009A6843"/>
    <w:rsid w:val="009A6961"/>
    <w:rsid w:val="009A6A87"/>
    <w:rsid w:val="009A6AD8"/>
    <w:rsid w:val="009A6D4D"/>
    <w:rsid w:val="009A6DFF"/>
    <w:rsid w:val="009A7093"/>
    <w:rsid w:val="009A70D5"/>
    <w:rsid w:val="009A749C"/>
    <w:rsid w:val="009A74DA"/>
    <w:rsid w:val="009A783F"/>
    <w:rsid w:val="009A78B8"/>
    <w:rsid w:val="009A7D45"/>
    <w:rsid w:val="009A7D9A"/>
    <w:rsid w:val="009B00A8"/>
    <w:rsid w:val="009B016C"/>
    <w:rsid w:val="009B07A5"/>
    <w:rsid w:val="009B087E"/>
    <w:rsid w:val="009B08F0"/>
    <w:rsid w:val="009B0D27"/>
    <w:rsid w:val="009B0EF6"/>
    <w:rsid w:val="009B1186"/>
    <w:rsid w:val="009B1299"/>
    <w:rsid w:val="009B1313"/>
    <w:rsid w:val="009B13BC"/>
    <w:rsid w:val="009B1475"/>
    <w:rsid w:val="009B1598"/>
    <w:rsid w:val="009B17C7"/>
    <w:rsid w:val="009B1F62"/>
    <w:rsid w:val="009B1FED"/>
    <w:rsid w:val="009B20A0"/>
    <w:rsid w:val="009B21CC"/>
    <w:rsid w:val="009B249F"/>
    <w:rsid w:val="009B2AC0"/>
    <w:rsid w:val="009B2AE3"/>
    <w:rsid w:val="009B2CE5"/>
    <w:rsid w:val="009B2D2B"/>
    <w:rsid w:val="009B2FC1"/>
    <w:rsid w:val="009B3190"/>
    <w:rsid w:val="009B3505"/>
    <w:rsid w:val="009B3739"/>
    <w:rsid w:val="009B37D8"/>
    <w:rsid w:val="009B3A76"/>
    <w:rsid w:val="009B3FDD"/>
    <w:rsid w:val="009B40EF"/>
    <w:rsid w:val="009B420E"/>
    <w:rsid w:val="009B47FF"/>
    <w:rsid w:val="009B4A7A"/>
    <w:rsid w:val="009B4DCD"/>
    <w:rsid w:val="009B50AC"/>
    <w:rsid w:val="009B528C"/>
    <w:rsid w:val="009B53D3"/>
    <w:rsid w:val="009B53D7"/>
    <w:rsid w:val="009B5AC4"/>
    <w:rsid w:val="009B5AEE"/>
    <w:rsid w:val="009B5B78"/>
    <w:rsid w:val="009B5E62"/>
    <w:rsid w:val="009B60FB"/>
    <w:rsid w:val="009B61B4"/>
    <w:rsid w:val="009B6303"/>
    <w:rsid w:val="009B63B6"/>
    <w:rsid w:val="009B654A"/>
    <w:rsid w:val="009B669D"/>
    <w:rsid w:val="009B66C7"/>
    <w:rsid w:val="009B6988"/>
    <w:rsid w:val="009B6B29"/>
    <w:rsid w:val="009B7131"/>
    <w:rsid w:val="009B7274"/>
    <w:rsid w:val="009B7283"/>
    <w:rsid w:val="009B7470"/>
    <w:rsid w:val="009B7580"/>
    <w:rsid w:val="009B7748"/>
    <w:rsid w:val="009B791E"/>
    <w:rsid w:val="009B79C8"/>
    <w:rsid w:val="009C028F"/>
    <w:rsid w:val="009C039C"/>
    <w:rsid w:val="009C04D5"/>
    <w:rsid w:val="009C05A7"/>
    <w:rsid w:val="009C0745"/>
    <w:rsid w:val="009C0ADC"/>
    <w:rsid w:val="009C0D3A"/>
    <w:rsid w:val="009C13A5"/>
    <w:rsid w:val="009C13B7"/>
    <w:rsid w:val="009C167A"/>
    <w:rsid w:val="009C1785"/>
    <w:rsid w:val="009C17EE"/>
    <w:rsid w:val="009C1CAD"/>
    <w:rsid w:val="009C1EDF"/>
    <w:rsid w:val="009C233C"/>
    <w:rsid w:val="009C294B"/>
    <w:rsid w:val="009C2DA9"/>
    <w:rsid w:val="009C34E3"/>
    <w:rsid w:val="009C3574"/>
    <w:rsid w:val="009C3806"/>
    <w:rsid w:val="009C393A"/>
    <w:rsid w:val="009C399B"/>
    <w:rsid w:val="009C3B05"/>
    <w:rsid w:val="009C3D44"/>
    <w:rsid w:val="009C3DE5"/>
    <w:rsid w:val="009C40C0"/>
    <w:rsid w:val="009C413A"/>
    <w:rsid w:val="009C43AC"/>
    <w:rsid w:val="009C43DE"/>
    <w:rsid w:val="009C44AE"/>
    <w:rsid w:val="009C459D"/>
    <w:rsid w:val="009C4606"/>
    <w:rsid w:val="009C4803"/>
    <w:rsid w:val="009C4976"/>
    <w:rsid w:val="009C4A44"/>
    <w:rsid w:val="009C4C2A"/>
    <w:rsid w:val="009C4DB4"/>
    <w:rsid w:val="009C4E51"/>
    <w:rsid w:val="009C51B3"/>
    <w:rsid w:val="009C51F7"/>
    <w:rsid w:val="009C526E"/>
    <w:rsid w:val="009C5566"/>
    <w:rsid w:val="009C5607"/>
    <w:rsid w:val="009C5B00"/>
    <w:rsid w:val="009C5B8B"/>
    <w:rsid w:val="009C5DDB"/>
    <w:rsid w:val="009C5F64"/>
    <w:rsid w:val="009C605C"/>
    <w:rsid w:val="009C65FB"/>
    <w:rsid w:val="009C6947"/>
    <w:rsid w:val="009C6CA8"/>
    <w:rsid w:val="009C6D8E"/>
    <w:rsid w:val="009C6D92"/>
    <w:rsid w:val="009C7126"/>
    <w:rsid w:val="009C729A"/>
    <w:rsid w:val="009C7924"/>
    <w:rsid w:val="009C79A8"/>
    <w:rsid w:val="009C7C00"/>
    <w:rsid w:val="009C7EA6"/>
    <w:rsid w:val="009C7F15"/>
    <w:rsid w:val="009C7F82"/>
    <w:rsid w:val="009D009C"/>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DE7"/>
    <w:rsid w:val="009D2EA0"/>
    <w:rsid w:val="009D320E"/>
    <w:rsid w:val="009D32A8"/>
    <w:rsid w:val="009D3592"/>
    <w:rsid w:val="009D35D2"/>
    <w:rsid w:val="009D3720"/>
    <w:rsid w:val="009D38FE"/>
    <w:rsid w:val="009D3BB1"/>
    <w:rsid w:val="009D3F4D"/>
    <w:rsid w:val="009D3F67"/>
    <w:rsid w:val="009D3F98"/>
    <w:rsid w:val="009D40BF"/>
    <w:rsid w:val="009D43B5"/>
    <w:rsid w:val="009D4897"/>
    <w:rsid w:val="009D48F7"/>
    <w:rsid w:val="009D4CB2"/>
    <w:rsid w:val="009D5165"/>
    <w:rsid w:val="009D51F0"/>
    <w:rsid w:val="009D6157"/>
    <w:rsid w:val="009D64C1"/>
    <w:rsid w:val="009D6771"/>
    <w:rsid w:val="009D6EB3"/>
    <w:rsid w:val="009D7223"/>
    <w:rsid w:val="009D750F"/>
    <w:rsid w:val="009D7830"/>
    <w:rsid w:val="009D7C65"/>
    <w:rsid w:val="009D7CA7"/>
    <w:rsid w:val="009E01F2"/>
    <w:rsid w:val="009E02BB"/>
    <w:rsid w:val="009E034C"/>
    <w:rsid w:val="009E0909"/>
    <w:rsid w:val="009E0919"/>
    <w:rsid w:val="009E0DAC"/>
    <w:rsid w:val="009E0F49"/>
    <w:rsid w:val="009E0FED"/>
    <w:rsid w:val="009E1572"/>
    <w:rsid w:val="009E1E97"/>
    <w:rsid w:val="009E1F13"/>
    <w:rsid w:val="009E1F60"/>
    <w:rsid w:val="009E20B1"/>
    <w:rsid w:val="009E21AD"/>
    <w:rsid w:val="009E2254"/>
    <w:rsid w:val="009E22F8"/>
    <w:rsid w:val="009E285F"/>
    <w:rsid w:val="009E2A7A"/>
    <w:rsid w:val="009E2ABC"/>
    <w:rsid w:val="009E2E2D"/>
    <w:rsid w:val="009E349A"/>
    <w:rsid w:val="009E396D"/>
    <w:rsid w:val="009E402B"/>
    <w:rsid w:val="009E43A7"/>
    <w:rsid w:val="009E43BC"/>
    <w:rsid w:val="009E45DB"/>
    <w:rsid w:val="009E477F"/>
    <w:rsid w:val="009E4EFD"/>
    <w:rsid w:val="009E5090"/>
    <w:rsid w:val="009E5137"/>
    <w:rsid w:val="009E53D1"/>
    <w:rsid w:val="009E5496"/>
    <w:rsid w:val="009E56BB"/>
    <w:rsid w:val="009E5994"/>
    <w:rsid w:val="009E5A1B"/>
    <w:rsid w:val="009E5B08"/>
    <w:rsid w:val="009E61C1"/>
    <w:rsid w:val="009E6365"/>
    <w:rsid w:val="009E63BB"/>
    <w:rsid w:val="009E69D0"/>
    <w:rsid w:val="009E71F5"/>
    <w:rsid w:val="009E737C"/>
    <w:rsid w:val="009E749A"/>
    <w:rsid w:val="009E7563"/>
    <w:rsid w:val="009E7598"/>
    <w:rsid w:val="009E768F"/>
    <w:rsid w:val="009E7854"/>
    <w:rsid w:val="009E7873"/>
    <w:rsid w:val="009E78B8"/>
    <w:rsid w:val="009E7C3B"/>
    <w:rsid w:val="009E7F17"/>
    <w:rsid w:val="009F0119"/>
    <w:rsid w:val="009F01B8"/>
    <w:rsid w:val="009F029F"/>
    <w:rsid w:val="009F0328"/>
    <w:rsid w:val="009F07FF"/>
    <w:rsid w:val="009F099C"/>
    <w:rsid w:val="009F0CD9"/>
    <w:rsid w:val="009F0F6E"/>
    <w:rsid w:val="009F116B"/>
    <w:rsid w:val="009F173B"/>
    <w:rsid w:val="009F19B9"/>
    <w:rsid w:val="009F1AAC"/>
    <w:rsid w:val="009F1E11"/>
    <w:rsid w:val="009F2693"/>
    <w:rsid w:val="009F2948"/>
    <w:rsid w:val="009F29A4"/>
    <w:rsid w:val="009F2B73"/>
    <w:rsid w:val="009F302E"/>
    <w:rsid w:val="009F36E6"/>
    <w:rsid w:val="009F36F9"/>
    <w:rsid w:val="009F373C"/>
    <w:rsid w:val="009F3971"/>
    <w:rsid w:val="009F3D0F"/>
    <w:rsid w:val="009F40FB"/>
    <w:rsid w:val="009F41C4"/>
    <w:rsid w:val="009F42C0"/>
    <w:rsid w:val="009F4342"/>
    <w:rsid w:val="009F4745"/>
    <w:rsid w:val="009F493B"/>
    <w:rsid w:val="009F4C13"/>
    <w:rsid w:val="009F4C89"/>
    <w:rsid w:val="009F4F68"/>
    <w:rsid w:val="009F51A1"/>
    <w:rsid w:val="009F51FD"/>
    <w:rsid w:val="009F5338"/>
    <w:rsid w:val="009F566A"/>
    <w:rsid w:val="009F5AD2"/>
    <w:rsid w:val="009F5EB8"/>
    <w:rsid w:val="009F5EED"/>
    <w:rsid w:val="009F61E0"/>
    <w:rsid w:val="009F64A5"/>
    <w:rsid w:val="009F6911"/>
    <w:rsid w:val="009F7B55"/>
    <w:rsid w:val="009F7D3A"/>
    <w:rsid w:val="009F7DCD"/>
    <w:rsid w:val="009F7E49"/>
    <w:rsid w:val="00A00333"/>
    <w:rsid w:val="00A003E8"/>
    <w:rsid w:val="00A005EB"/>
    <w:rsid w:val="00A00811"/>
    <w:rsid w:val="00A008CD"/>
    <w:rsid w:val="00A00DA9"/>
    <w:rsid w:val="00A00DEC"/>
    <w:rsid w:val="00A00FD7"/>
    <w:rsid w:val="00A00FFD"/>
    <w:rsid w:val="00A01069"/>
    <w:rsid w:val="00A011DC"/>
    <w:rsid w:val="00A0132A"/>
    <w:rsid w:val="00A0183A"/>
    <w:rsid w:val="00A01B0F"/>
    <w:rsid w:val="00A01EB0"/>
    <w:rsid w:val="00A02326"/>
    <w:rsid w:val="00A028A0"/>
    <w:rsid w:val="00A028E2"/>
    <w:rsid w:val="00A02A83"/>
    <w:rsid w:val="00A02B14"/>
    <w:rsid w:val="00A02B17"/>
    <w:rsid w:val="00A02C8E"/>
    <w:rsid w:val="00A030DE"/>
    <w:rsid w:val="00A03268"/>
    <w:rsid w:val="00A03327"/>
    <w:rsid w:val="00A03544"/>
    <w:rsid w:val="00A03555"/>
    <w:rsid w:val="00A03684"/>
    <w:rsid w:val="00A037CB"/>
    <w:rsid w:val="00A0397C"/>
    <w:rsid w:val="00A03F21"/>
    <w:rsid w:val="00A04078"/>
    <w:rsid w:val="00A04115"/>
    <w:rsid w:val="00A0433B"/>
    <w:rsid w:val="00A04381"/>
    <w:rsid w:val="00A04555"/>
    <w:rsid w:val="00A048CB"/>
    <w:rsid w:val="00A04A0D"/>
    <w:rsid w:val="00A04DB6"/>
    <w:rsid w:val="00A04E1F"/>
    <w:rsid w:val="00A05084"/>
    <w:rsid w:val="00A05433"/>
    <w:rsid w:val="00A059C2"/>
    <w:rsid w:val="00A05C98"/>
    <w:rsid w:val="00A05E56"/>
    <w:rsid w:val="00A060D8"/>
    <w:rsid w:val="00A0647A"/>
    <w:rsid w:val="00A0653B"/>
    <w:rsid w:val="00A0695A"/>
    <w:rsid w:val="00A06C14"/>
    <w:rsid w:val="00A0706F"/>
    <w:rsid w:val="00A0719A"/>
    <w:rsid w:val="00A07554"/>
    <w:rsid w:val="00A07C3B"/>
    <w:rsid w:val="00A07F4C"/>
    <w:rsid w:val="00A10348"/>
    <w:rsid w:val="00A10922"/>
    <w:rsid w:val="00A10E3A"/>
    <w:rsid w:val="00A10E8B"/>
    <w:rsid w:val="00A1154D"/>
    <w:rsid w:val="00A115F4"/>
    <w:rsid w:val="00A118C9"/>
    <w:rsid w:val="00A11ADF"/>
    <w:rsid w:val="00A11B3C"/>
    <w:rsid w:val="00A11DD2"/>
    <w:rsid w:val="00A11DDC"/>
    <w:rsid w:val="00A120FA"/>
    <w:rsid w:val="00A12325"/>
    <w:rsid w:val="00A12372"/>
    <w:rsid w:val="00A1269E"/>
    <w:rsid w:val="00A128F4"/>
    <w:rsid w:val="00A129B8"/>
    <w:rsid w:val="00A12A62"/>
    <w:rsid w:val="00A12ABE"/>
    <w:rsid w:val="00A12B3C"/>
    <w:rsid w:val="00A12C51"/>
    <w:rsid w:val="00A12F29"/>
    <w:rsid w:val="00A132E9"/>
    <w:rsid w:val="00A133A9"/>
    <w:rsid w:val="00A136F4"/>
    <w:rsid w:val="00A14050"/>
    <w:rsid w:val="00A140F4"/>
    <w:rsid w:val="00A14922"/>
    <w:rsid w:val="00A149B0"/>
    <w:rsid w:val="00A14AB4"/>
    <w:rsid w:val="00A14BA7"/>
    <w:rsid w:val="00A1591B"/>
    <w:rsid w:val="00A15B75"/>
    <w:rsid w:val="00A15D36"/>
    <w:rsid w:val="00A16476"/>
    <w:rsid w:val="00A1654C"/>
    <w:rsid w:val="00A1658D"/>
    <w:rsid w:val="00A16B21"/>
    <w:rsid w:val="00A16E40"/>
    <w:rsid w:val="00A16E63"/>
    <w:rsid w:val="00A16E8E"/>
    <w:rsid w:val="00A17157"/>
    <w:rsid w:val="00A17207"/>
    <w:rsid w:val="00A173E5"/>
    <w:rsid w:val="00A17AA6"/>
    <w:rsid w:val="00A17FCA"/>
    <w:rsid w:val="00A202B6"/>
    <w:rsid w:val="00A203E9"/>
    <w:rsid w:val="00A20A88"/>
    <w:rsid w:val="00A20B5F"/>
    <w:rsid w:val="00A20F86"/>
    <w:rsid w:val="00A211F7"/>
    <w:rsid w:val="00A215E5"/>
    <w:rsid w:val="00A21BFE"/>
    <w:rsid w:val="00A21FFC"/>
    <w:rsid w:val="00A22037"/>
    <w:rsid w:val="00A22405"/>
    <w:rsid w:val="00A22778"/>
    <w:rsid w:val="00A22811"/>
    <w:rsid w:val="00A2295D"/>
    <w:rsid w:val="00A229AF"/>
    <w:rsid w:val="00A22B3C"/>
    <w:rsid w:val="00A23079"/>
    <w:rsid w:val="00A231FB"/>
    <w:rsid w:val="00A23862"/>
    <w:rsid w:val="00A2388F"/>
    <w:rsid w:val="00A238BA"/>
    <w:rsid w:val="00A23CDB"/>
    <w:rsid w:val="00A23CF3"/>
    <w:rsid w:val="00A24026"/>
    <w:rsid w:val="00A242BF"/>
    <w:rsid w:val="00A245B4"/>
    <w:rsid w:val="00A24701"/>
    <w:rsid w:val="00A2540D"/>
    <w:rsid w:val="00A255A2"/>
    <w:rsid w:val="00A255B4"/>
    <w:rsid w:val="00A255D2"/>
    <w:rsid w:val="00A25952"/>
    <w:rsid w:val="00A25C1D"/>
    <w:rsid w:val="00A26183"/>
    <w:rsid w:val="00A261E1"/>
    <w:rsid w:val="00A262D4"/>
    <w:rsid w:val="00A26410"/>
    <w:rsid w:val="00A2678D"/>
    <w:rsid w:val="00A26833"/>
    <w:rsid w:val="00A26864"/>
    <w:rsid w:val="00A26882"/>
    <w:rsid w:val="00A269C7"/>
    <w:rsid w:val="00A26A71"/>
    <w:rsid w:val="00A270AE"/>
    <w:rsid w:val="00A276C3"/>
    <w:rsid w:val="00A277C2"/>
    <w:rsid w:val="00A27E8C"/>
    <w:rsid w:val="00A27EA3"/>
    <w:rsid w:val="00A30158"/>
    <w:rsid w:val="00A302C9"/>
    <w:rsid w:val="00A30310"/>
    <w:rsid w:val="00A309A9"/>
    <w:rsid w:val="00A30BC4"/>
    <w:rsid w:val="00A30E9F"/>
    <w:rsid w:val="00A310F3"/>
    <w:rsid w:val="00A312EA"/>
    <w:rsid w:val="00A31375"/>
    <w:rsid w:val="00A319A3"/>
    <w:rsid w:val="00A31C8E"/>
    <w:rsid w:val="00A31CC5"/>
    <w:rsid w:val="00A31DF9"/>
    <w:rsid w:val="00A31E26"/>
    <w:rsid w:val="00A31EE2"/>
    <w:rsid w:val="00A31FE9"/>
    <w:rsid w:val="00A321F6"/>
    <w:rsid w:val="00A323A1"/>
    <w:rsid w:val="00A325A5"/>
    <w:rsid w:val="00A328A9"/>
    <w:rsid w:val="00A328B6"/>
    <w:rsid w:val="00A3294C"/>
    <w:rsid w:val="00A32DB7"/>
    <w:rsid w:val="00A33035"/>
    <w:rsid w:val="00A3320D"/>
    <w:rsid w:val="00A3379C"/>
    <w:rsid w:val="00A337B3"/>
    <w:rsid w:val="00A33908"/>
    <w:rsid w:val="00A33974"/>
    <w:rsid w:val="00A33B59"/>
    <w:rsid w:val="00A33E58"/>
    <w:rsid w:val="00A34297"/>
    <w:rsid w:val="00A344F6"/>
    <w:rsid w:val="00A347C1"/>
    <w:rsid w:val="00A34CC9"/>
    <w:rsid w:val="00A34E61"/>
    <w:rsid w:val="00A34F1B"/>
    <w:rsid w:val="00A34F76"/>
    <w:rsid w:val="00A351CD"/>
    <w:rsid w:val="00A3521F"/>
    <w:rsid w:val="00A35412"/>
    <w:rsid w:val="00A3573B"/>
    <w:rsid w:val="00A35A54"/>
    <w:rsid w:val="00A35C79"/>
    <w:rsid w:val="00A36232"/>
    <w:rsid w:val="00A36274"/>
    <w:rsid w:val="00A3647B"/>
    <w:rsid w:val="00A3677A"/>
    <w:rsid w:val="00A36856"/>
    <w:rsid w:val="00A36B55"/>
    <w:rsid w:val="00A3711D"/>
    <w:rsid w:val="00A37244"/>
    <w:rsid w:val="00A377AF"/>
    <w:rsid w:val="00A37905"/>
    <w:rsid w:val="00A37A09"/>
    <w:rsid w:val="00A37A12"/>
    <w:rsid w:val="00A37AD8"/>
    <w:rsid w:val="00A40194"/>
    <w:rsid w:val="00A402E9"/>
    <w:rsid w:val="00A40787"/>
    <w:rsid w:val="00A40967"/>
    <w:rsid w:val="00A40CA3"/>
    <w:rsid w:val="00A41D68"/>
    <w:rsid w:val="00A41ED6"/>
    <w:rsid w:val="00A4200D"/>
    <w:rsid w:val="00A42250"/>
    <w:rsid w:val="00A42371"/>
    <w:rsid w:val="00A426CD"/>
    <w:rsid w:val="00A42C6F"/>
    <w:rsid w:val="00A4302D"/>
    <w:rsid w:val="00A433C7"/>
    <w:rsid w:val="00A436C0"/>
    <w:rsid w:val="00A4377B"/>
    <w:rsid w:val="00A43C3B"/>
    <w:rsid w:val="00A44161"/>
    <w:rsid w:val="00A44308"/>
    <w:rsid w:val="00A44316"/>
    <w:rsid w:val="00A446CF"/>
    <w:rsid w:val="00A44991"/>
    <w:rsid w:val="00A44BE4"/>
    <w:rsid w:val="00A44E74"/>
    <w:rsid w:val="00A44FFD"/>
    <w:rsid w:val="00A451A5"/>
    <w:rsid w:val="00A451DB"/>
    <w:rsid w:val="00A452D7"/>
    <w:rsid w:val="00A452F1"/>
    <w:rsid w:val="00A45533"/>
    <w:rsid w:val="00A455E5"/>
    <w:rsid w:val="00A457AF"/>
    <w:rsid w:val="00A45C37"/>
    <w:rsid w:val="00A45C40"/>
    <w:rsid w:val="00A45C78"/>
    <w:rsid w:val="00A463AE"/>
    <w:rsid w:val="00A466B8"/>
    <w:rsid w:val="00A46AC2"/>
    <w:rsid w:val="00A46B36"/>
    <w:rsid w:val="00A46E18"/>
    <w:rsid w:val="00A4717C"/>
    <w:rsid w:val="00A47481"/>
    <w:rsid w:val="00A47590"/>
    <w:rsid w:val="00A47820"/>
    <w:rsid w:val="00A50243"/>
    <w:rsid w:val="00A5077F"/>
    <w:rsid w:val="00A50987"/>
    <w:rsid w:val="00A509CE"/>
    <w:rsid w:val="00A50BFF"/>
    <w:rsid w:val="00A50DF4"/>
    <w:rsid w:val="00A50EF3"/>
    <w:rsid w:val="00A5127C"/>
    <w:rsid w:val="00A517E1"/>
    <w:rsid w:val="00A51957"/>
    <w:rsid w:val="00A51B4D"/>
    <w:rsid w:val="00A51BAE"/>
    <w:rsid w:val="00A51E55"/>
    <w:rsid w:val="00A51E86"/>
    <w:rsid w:val="00A51F45"/>
    <w:rsid w:val="00A52036"/>
    <w:rsid w:val="00A52265"/>
    <w:rsid w:val="00A526AE"/>
    <w:rsid w:val="00A52C62"/>
    <w:rsid w:val="00A52D2D"/>
    <w:rsid w:val="00A52D5E"/>
    <w:rsid w:val="00A52E2D"/>
    <w:rsid w:val="00A5312D"/>
    <w:rsid w:val="00A53158"/>
    <w:rsid w:val="00A536D7"/>
    <w:rsid w:val="00A538A5"/>
    <w:rsid w:val="00A53B8C"/>
    <w:rsid w:val="00A5414D"/>
    <w:rsid w:val="00A5416C"/>
    <w:rsid w:val="00A5446B"/>
    <w:rsid w:val="00A54544"/>
    <w:rsid w:val="00A546CF"/>
    <w:rsid w:val="00A54A19"/>
    <w:rsid w:val="00A54A70"/>
    <w:rsid w:val="00A54E2E"/>
    <w:rsid w:val="00A54F20"/>
    <w:rsid w:val="00A55160"/>
    <w:rsid w:val="00A551C9"/>
    <w:rsid w:val="00A555D0"/>
    <w:rsid w:val="00A557FC"/>
    <w:rsid w:val="00A55832"/>
    <w:rsid w:val="00A55C0B"/>
    <w:rsid w:val="00A55C15"/>
    <w:rsid w:val="00A55ED7"/>
    <w:rsid w:val="00A562D2"/>
    <w:rsid w:val="00A564D3"/>
    <w:rsid w:val="00A56866"/>
    <w:rsid w:val="00A5698E"/>
    <w:rsid w:val="00A56A5C"/>
    <w:rsid w:val="00A56AF4"/>
    <w:rsid w:val="00A5725D"/>
    <w:rsid w:val="00A5743F"/>
    <w:rsid w:val="00A575D3"/>
    <w:rsid w:val="00A575D7"/>
    <w:rsid w:val="00A57A8F"/>
    <w:rsid w:val="00A57BE8"/>
    <w:rsid w:val="00A57FD6"/>
    <w:rsid w:val="00A6005F"/>
    <w:rsid w:val="00A600C5"/>
    <w:rsid w:val="00A6018F"/>
    <w:rsid w:val="00A60204"/>
    <w:rsid w:val="00A6046B"/>
    <w:rsid w:val="00A6072F"/>
    <w:rsid w:val="00A6077E"/>
    <w:rsid w:val="00A608CB"/>
    <w:rsid w:val="00A609B2"/>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3150"/>
    <w:rsid w:val="00A6318D"/>
    <w:rsid w:val="00A632EF"/>
    <w:rsid w:val="00A635B9"/>
    <w:rsid w:val="00A63671"/>
    <w:rsid w:val="00A637D1"/>
    <w:rsid w:val="00A63A81"/>
    <w:rsid w:val="00A63B2E"/>
    <w:rsid w:val="00A63B64"/>
    <w:rsid w:val="00A63E92"/>
    <w:rsid w:val="00A6443F"/>
    <w:rsid w:val="00A6449A"/>
    <w:rsid w:val="00A64738"/>
    <w:rsid w:val="00A64E23"/>
    <w:rsid w:val="00A652BF"/>
    <w:rsid w:val="00A656AA"/>
    <w:rsid w:val="00A65B29"/>
    <w:rsid w:val="00A66363"/>
    <w:rsid w:val="00A669C0"/>
    <w:rsid w:val="00A66C44"/>
    <w:rsid w:val="00A66DCB"/>
    <w:rsid w:val="00A67321"/>
    <w:rsid w:val="00A67712"/>
    <w:rsid w:val="00A702CA"/>
    <w:rsid w:val="00A705E4"/>
    <w:rsid w:val="00A70E5A"/>
    <w:rsid w:val="00A7140F"/>
    <w:rsid w:val="00A716AD"/>
    <w:rsid w:val="00A71E6F"/>
    <w:rsid w:val="00A72078"/>
    <w:rsid w:val="00A72183"/>
    <w:rsid w:val="00A72264"/>
    <w:rsid w:val="00A7235C"/>
    <w:rsid w:val="00A7242E"/>
    <w:rsid w:val="00A725E7"/>
    <w:rsid w:val="00A728C3"/>
    <w:rsid w:val="00A72913"/>
    <w:rsid w:val="00A7291B"/>
    <w:rsid w:val="00A72BD4"/>
    <w:rsid w:val="00A72F0E"/>
    <w:rsid w:val="00A72FEB"/>
    <w:rsid w:val="00A730FA"/>
    <w:rsid w:val="00A7320D"/>
    <w:rsid w:val="00A73577"/>
    <w:rsid w:val="00A73689"/>
    <w:rsid w:val="00A73884"/>
    <w:rsid w:val="00A73B24"/>
    <w:rsid w:val="00A73F0F"/>
    <w:rsid w:val="00A7402B"/>
    <w:rsid w:val="00A74633"/>
    <w:rsid w:val="00A74B89"/>
    <w:rsid w:val="00A74BF1"/>
    <w:rsid w:val="00A74BF9"/>
    <w:rsid w:val="00A74E6D"/>
    <w:rsid w:val="00A75095"/>
    <w:rsid w:val="00A75116"/>
    <w:rsid w:val="00A75232"/>
    <w:rsid w:val="00A752F0"/>
    <w:rsid w:val="00A752F1"/>
    <w:rsid w:val="00A754C8"/>
    <w:rsid w:val="00A75513"/>
    <w:rsid w:val="00A75554"/>
    <w:rsid w:val="00A75717"/>
    <w:rsid w:val="00A757B2"/>
    <w:rsid w:val="00A75AFA"/>
    <w:rsid w:val="00A75BC7"/>
    <w:rsid w:val="00A75C53"/>
    <w:rsid w:val="00A760B2"/>
    <w:rsid w:val="00A762CA"/>
    <w:rsid w:val="00A7639B"/>
    <w:rsid w:val="00A76425"/>
    <w:rsid w:val="00A76BB6"/>
    <w:rsid w:val="00A76D1D"/>
    <w:rsid w:val="00A76E6D"/>
    <w:rsid w:val="00A7740C"/>
    <w:rsid w:val="00A775BB"/>
    <w:rsid w:val="00A7795E"/>
    <w:rsid w:val="00A77BC6"/>
    <w:rsid w:val="00A77D30"/>
    <w:rsid w:val="00A80004"/>
    <w:rsid w:val="00A80077"/>
    <w:rsid w:val="00A8035A"/>
    <w:rsid w:val="00A80582"/>
    <w:rsid w:val="00A80583"/>
    <w:rsid w:val="00A80C9C"/>
    <w:rsid w:val="00A80F49"/>
    <w:rsid w:val="00A814D1"/>
    <w:rsid w:val="00A8204D"/>
    <w:rsid w:val="00A8212A"/>
    <w:rsid w:val="00A8223B"/>
    <w:rsid w:val="00A8267B"/>
    <w:rsid w:val="00A8294E"/>
    <w:rsid w:val="00A82ADE"/>
    <w:rsid w:val="00A82B2E"/>
    <w:rsid w:val="00A82D2B"/>
    <w:rsid w:val="00A8316E"/>
    <w:rsid w:val="00A832E7"/>
    <w:rsid w:val="00A8355F"/>
    <w:rsid w:val="00A837EE"/>
    <w:rsid w:val="00A8417E"/>
    <w:rsid w:val="00A844C7"/>
    <w:rsid w:val="00A84618"/>
    <w:rsid w:val="00A84810"/>
    <w:rsid w:val="00A8487F"/>
    <w:rsid w:val="00A848FA"/>
    <w:rsid w:val="00A849D5"/>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7D0"/>
    <w:rsid w:val="00A86C96"/>
    <w:rsid w:val="00A86C9D"/>
    <w:rsid w:val="00A86F28"/>
    <w:rsid w:val="00A8732F"/>
    <w:rsid w:val="00A87459"/>
    <w:rsid w:val="00A8745D"/>
    <w:rsid w:val="00A874A5"/>
    <w:rsid w:val="00A87C25"/>
    <w:rsid w:val="00A87D2E"/>
    <w:rsid w:val="00A9000E"/>
    <w:rsid w:val="00A90037"/>
    <w:rsid w:val="00A9011E"/>
    <w:rsid w:val="00A90672"/>
    <w:rsid w:val="00A90982"/>
    <w:rsid w:val="00A90BFE"/>
    <w:rsid w:val="00A90CFE"/>
    <w:rsid w:val="00A90E2C"/>
    <w:rsid w:val="00A90EEA"/>
    <w:rsid w:val="00A91913"/>
    <w:rsid w:val="00A91A0D"/>
    <w:rsid w:val="00A91BAF"/>
    <w:rsid w:val="00A91D25"/>
    <w:rsid w:val="00A91E01"/>
    <w:rsid w:val="00A9207B"/>
    <w:rsid w:val="00A922AD"/>
    <w:rsid w:val="00A92663"/>
    <w:rsid w:val="00A92B75"/>
    <w:rsid w:val="00A92CCA"/>
    <w:rsid w:val="00A92D68"/>
    <w:rsid w:val="00A92F4A"/>
    <w:rsid w:val="00A931BD"/>
    <w:rsid w:val="00A93577"/>
    <w:rsid w:val="00A93714"/>
    <w:rsid w:val="00A93969"/>
    <w:rsid w:val="00A939B4"/>
    <w:rsid w:val="00A93A16"/>
    <w:rsid w:val="00A93A22"/>
    <w:rsid w:val="00A93A71"/>
    <w:rsid w:val="00A93C88"/>
    <w:rsid w:val="00A93FAE"/>
    <w:rsid w:val="00A94163"/>
    <w:rsid w:val="00A942F9"/>
    <w:rsid w:val="00A94588"/>
    <w:rsid w:val="00A952D5"/>
    <w:rsid w:val="00A95332"/>
    <w:rsid w:val="00A95572"/>
    <w:rsid w:val="00A95659"/>
    <w:rsid w:val="00A959E0"/>
    <w:rsid w:val="00A95BAF"/>
    <w:rsid w:val="00A95BDF"/>
    <w:rsid w:val="00A95DC9"/>
    <w:rsid w:val="00A96532"/>
    <w:rsid w:val="00A96CBF"/>
    <w:rsid w:val="00A96DAC"/>
    <w:rsid w:val="00A96DB2"/>
    <w:rsid w:val="00A96EC5"/>
    <w:rsid w:val="00A972DC"/>
    <w:rsid w:val="00A97872"/>
    <w:rsid w:val="00A97DCE"/>
    <w:rsid w:val="00A97EC8"/>
    <w:rsid w:val="00A97F98"/>
    <w:rsid w:val="00AA0465"/>
    <w:rsid w:val="00AA048B"/>
    <w:rsid w:val="00AA05D7"/>
    <w:rsid w:val="00AA06F1"/>
    <w:rsid w:val="00AA07C5"/>
    <w:rsid w:val="00AA0832"/>
    <w:rsid w:val="00AA0B45"/>
    <w:rsid w:val="00AA0FC9"/>
    <w:rsid w:val="00AA0FFB"/>
    <w:rsid w:val="00AA109E"/>
    <w:rsid w:val="00AA167C"/>
    <w:rsid w:val="00AA18A1"/>
    <w:rsid w:val="00AA1912"/>
    <w:rsid w:val="00AA1B4A"/>
    <w:rsid w:val="00AA1C12"/>
    <w:rsid w:val="00AA1D48"/>
    <w:rsid w:val="00AA268F"/>
    <w:rsid w:val="00AA273D"/>
    <w:rsid w:val="00AA2EB9"/>
    <w:rsid w:val="00AA2EC5"/>
    <w:rsid w:val="00AA362B"/>
    <w:rsid w:val="00AA386C"/>
    <w:rsid w:val="00AA3B6E"/>
    <w:rsid w:val="00AA3C50"/>
    <w:rsid w:val="00AA3D85"/>
    <w:rsid w:val="00AA3F35"/>
    <w:rsid w:val="00AA3F81"/>
    <w:rsid w:val="00AA4319"/>
    <w:rsid w:val="00AA4878"/>
    <w:rsid w:val="00AA495D"/>
    <w:rsid w:val="00AA5230"/>
    <w:rsid w:val="00AA523A"/>
    <w:rsid w:val="00AA5241"/>
    <w:rsid w:val="00AA55D9"/>
    <w:rsid w:val="00AA5A26"/>
    <w:rsid w:val="00AA5B3D"/>
    <w:rsid w:val="00AA5E4E"/>
    <w:rsid w:val="00AA5E85"/>
    <w:rsid w:val="00AA5F5B"/>
    <w:rsid w:val="00AA60D6"/>
    <w:rsid w:val="00AA64E8"/>
    <w:rsid w:val="00AA67D3"/>
    <w:rsid w:val="00AA6A37"/>
    <w:rsid w:val="00AA6A89"/>
    <w:rsid w:val="00AA6AD2"/>
    <w:rsid w:val="00AA6EC3"/>
    <w:rsid w:val="00AA72C4"/>
    <w:rsid w:val="00AA7370"/>
    <w:rsid w:val="00AA7895"/>
    <w:rsid w:val="00AA7937"/>
    <w:rsid w:val="00AA794F"/>
    <w:rsid w:val="00AA7C8C"/>
    <w:rsid w:val="00AA7F88"/>
    <w:rsid w:val="00AB00C0"/>
    <w:rsid w:val="00AB01D5"/>
    <w:rsid w:val="00AB0236"/>
    <w:rsid w:val="00AB084F"/>
    <w:rsid w:val="00AB09F1"/>
    <w:rsid w:val="00AB0A6F"/>
    <w:rsid w:val="00AB0B7C"/>
    <w:rsid w:val="00AB131C"/>
    <w:rsid w:val="00AB1366"/>
    <w:rsid w:val="00AB1453"/>
    <w:rsid w:val="00AB17ED"/>
    <w:rsid w:val="00AB189A"/>
    <w:rsid w:val="00AB19A1"/>
    <w:rsid w:val="00AB1B28"/>
    <w:rsid w:val="00AB1C2E"/>
    <w:rsid w:val="00AB1DF2"/>
    <w:rsid w:val="00AB20AA"/>
    <w:rsid w:val="00AB2228"/>
    <w:rsid w:val="00AB22C5"/>
    <w:rsid w:val="00AB2570"/>
    <w:rsid w:val="00AB2832"/>
    <w:rsid w:val="00AB2990"/>
    <w:rsid w:val="00AB2EC3"/>
    <w:rsid w:val="00AB30FF"/>
    <w:rsid w:val="00AB3348"/>
    <w:rsid w:val="00AB3477"/>
    <w:rsid w:val="00AB38F8"/>
    <w:rsid w:val="00AB397C"/>
    <w:rsid w:val="00AB399A"/>
    <w:rsid w:val="00AB3B63"/>
    <w:rsid w:val="00AB400A"/>
    <w:rsid w:val="00AB41B7"/>
    <w:rsid w:val="00AB45D0"/>
    <w:rsid w:val="00AB477A"/>
    <w:rsid w:val="00AB4984"/>
    <w:rsid w:val="00AB4BF2"/>
    <w:rsid w:val="00AB4CA6"/>
    <w:rsid w:val="00AB4D09"/>
    <w:rsid w:val="00AB4FAE"/>
    <w:rsid w:val="00AB4FF8"/>
    <w:rsid w:val="00AB5377"/>
    <w:rsid w:val="00AB55D3"/>
    <w:rsid w:val="00AB5600"/>
    <w:rsid w:val="00AB58B5"/>
    <w:rsid w:val="00AB5B2F"/>
    <w:rsid w:val="00AB5B64"/>
    <w:rsid w:val="00AB5D83"/>
    <w:rsid w:val="00AB5E1A"/>
    <w:rsid w:val="00AB5E3B"/>
    <w:rsid w:val="00AB61AA"/>
    <w:rsid w:val="00AB6A8A"/>
    <w:rsid w:val="00AB6E04"/>
    <w:rsid w:val="00AB713C"/>
    <w:rsid w:val="00AB7158"/>
    <w:rsid w:val="00AB7694"/>
    <w:rsid w:val="00AB7D61"/>
    <w:rsid w:val="00AB7F28"/>
    <w:rsid w:val="00AC0013"/>
    <w:rsid w:val="00AC010C"/>
    <w:rsid w:val="00AC04D3"/>
    <w:rsid w:val="00AC04E1"/>
    <w:rsid w:val="00AC052A"/>
    <w:rsid w:val="00AC09CB"/>
    <w:rsid w:val="00AC09D6"/>
    <w:rsid w:val="00AC0A24"/>
    <w:rsid w:val="00AC0DC4"/>
    <w:rsid w:val="00AC13E0"/>
    <w:rsid w:val="00AC1AB2"/>
    <w:rsid w:val="00AC1D8B"/>
    <w:rsid w:val="00AC1FC0"/>
    <w:rsid w:val="00AC2022"/>
    <w:rsid w:val="00AC2322"/>
    <w:rsid w:val="00AC25FE"/>
    <w:rsid w:val="00AC27C4"/>
    <w:rsid w:val="00AC290B"/>
    <w:rsid w:val="00AC2920"/>
    <w:rsid w:val="00AC2FA6"/>
    <w:rsid w:val="00AC3B78"/>
    <w:rsid w:val="00AC3E27"/>
    <w:rsid w:val="00AC3EA7"/>
    <w:rsid w:val="00AC40B4"/>
    <w:rsid w:val="00AC4102"/>
    <w:rsid w:val="00AC4408"/>
    <w:rsid w:val="00AC4501"/>
    <w:rsid w:val="00AC46FC"/>
    <w:rsid w:val="00AC4A57"/>
    <w:rsid w:val="00AC4A7B"/>
    <w:rsid w:val="00AC4AC9"/>
    <w:rsid w:val="00AC4B43"/>
    <w:rsid w:val="00AC4F49"/>
    <w:rsid w:val="00AC5501"/>
    <w:rsid w:val="00AC5A0F"/>
    <w:rsid w:val="00AC5B0D"/>
    <w:rsid w:val="00AC5CD9"/>
    <w:rsid w:val="00AC5D3F"/>
    <w:rsid w:val="00AC5E5C"/>
    <w:rsid w:val="00AC5ED0"/>
    <w:rsid w:val="00AC6172"/>
    <w:rsid w:val="00AC61D9"/>
    <w:rsid w:val="00AC63EF"/>
    <w:rsid w:val="00AC6638"/>
    <w:rsid w:val="00AC6A8C"/>
    <w:rsid w:val="00AC6BF9"/>
    <w:rsid w:val="00AC7145"/>
    <w:rsid w:val="00AC74F3"/>
    <w:rsid w:val="00AC7521"/>
    <w:rsid w:val="00AC7A17"/>
    <w:rsid w:val="00AC7D6F"/>
    <w:rsid w:val="00AC7DDD"/>
    <w:rsid w:val="00AD0217"/>
    <w:rsid w:val="00AD026B"/>
    <w:rsid w:val="00AD036B"/>
    <w:rsid w:val="00AD04A4"/>
    <w:rsid w:val="00AD062E"/>
    <w:rsid w:val="00AD0988"/>
    <w:rsid w:val="00AD0B7A"/>
    <w:rsid w:val="00AD0BAD"/>
    <w:rsid w:val="00AD0E25"/>
    <w:rsid w:val="00AD134E"/>
    <w:rsid w:val="00AD1531"/>
    <w:rsid w:val="00AD162D"/>
    <w:rsid w:val="00AD181A"/>
    <w:rsid w:val="00AD1C11"/>
    <w:rsid w:val="00AD1C95"/>
    <w:rsid w:val="00AD1DE4"/>
    <w:rsid w:val="00AD2032"/>
    <w:rsid w:val="00AD2077"/>
    <w:rsid w:val="00AD258E"/>
    <w:rsid w:val="00AD291F"/>
    <w:rsid w:val="00AD29A1"/>
    <w:rsid w:val="00AD2ACA"/>
    <w:rsid w:val="00AD2D5F"/>
    <w:rsid w:val="00AD3096"/>
    <w:rsid w:val="00AD32DB"/>
    <w:rsid w:val="00AD3320"/>
    <w:rsid w:val="00AD345B"/>
    <w:rsid w:val="00AD3753"/>
    <w:rsid w:val="00AD37E7"/>
    <w:rsid w:val="00AD38E6"/>
    <w:rsid w:val="00AD3C68"/>
    <w:rsid w:val="00AD3C6B"/>
    <w:rsid w:val="00AD3F0A"/>
    <w:rsid w:val="00AD409A"/>
    <w:rsid w:val="00AD41F0"/>
    <w:rsid w:val="00AD4447"/>
    <w:rsid w:val="00AD4627"/>
    <w:rsid w:val="00AD4707"/>
    <w:rsid w:val="00AD4938"/>
    <w:rsid w:val="00AD4FB2"/>
    <w:rsid w:val="00AD51E7"/>
    <w:rsid w:val="00AD5368"/>
    <w:rsid w:val="00AD5510"/>
    <w:rsid w:val="00AD5582"/>
    <w:rsid w:val="00AD577F"/>
    <w:rsid w:val="00AD5974"/>
    <w:rsid w:val="00AD60D5"/>
    <w:rsid w:val="00AD6101"/>
    <w:rsid w:val="00AD6118"/>
    <w:rsid w:val="00AD62D0"/>
    <w:rsid w:val="00AD63FC"/>
    <w:rsid w:val="00AD6503"/>
    <w:rsid w:val="00AD6575"/>
    <w:rsid w:val="00AD6C3A"/>
    <w:rsid w:val="00AD6C64"/>
    <w:rsid w:val="00AD6D75"/>
    <w:rsid w:val="00AD6DDA"/>
    <w:rsid w:val="00AD7624"/>
    <w:rsid w:val="00AD78B6"/>
    <w:rsid w:val="00AE037F"/>
    <w:rsid w:val="00AE0A9A"/>
    <w:rsid w:val="00AE0F4C"/>
    <w:rsid w:val="00AE180A"/>
    <w:rsid w:val="00AE1914"/>
    <w:rsid w:val="00AE1B94"/>
    <w:rsid w:val="00AE1DDF"/>
    <w:rsid w:val="00AE20CC"/>
    <w:rsid w:val="00AE21C9"/>
    <w:rsid w:val="00AE22F1"/>
    <w:rsid w:val="00AE2446"/>
    <w:rsid w:val="00AE2457"/>
    <w:rsid w:val="00AE24FB"/>
    <w:rsid w:val="00AE27F0"/>
    <w:rsid w:val="00AE2829"/>
    <w:rsid w:val="00AE2F18"/>
    <w:rsid w:val="00AE3039"/>
    <w:rsid w:val="00AE30E2"/>
    <w:rsid w:val="00AE34A3"/>
    <w:rsid w:val="00AE366A"/>
    <w:rsid w:val="00AE3AA7"/>
    <w:rsid w:val="00AE3C9E"/>
    <w:rsid w:val="00AE4052"/>
    <w:rsid w:val="00AE413B"/>
    <w:rsid w:val="00AE47E9"/>
    <w:rsid w:val="00AE483A"/>
    <w:rsid w:val="00AE4DC9"/>
    <w:rsid w:val="00AE5296"/>
    <w:rsid w:val="00AE52A4"/>
    <w:rsid w:val="00AE52F9"/>
    <w:rsid w:val="00AE55D5"/>
    <w:rsid w:val="00AE5D7F"/>
    <w:rsid w:val="00AE5F08"/>
    <w:rsid w:val="00AE5F15"/>
    <w:rsid w:val="00AE6356"/>
    <w:rsid w:val="00AE64C7"/>
    <w:rsid w:val="00AE6981"/>
    <w:rsid w:val="00AE6B51"/>
    <w:rsid w:val="00AE6E7A"/>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91A"/>
    <w:rsid w:val="00AF0D11"/>
    <w:rsid w:val="00AF0D94"/>
    <w:rsid w:val="00AF1140"/>
    <w:rsid w:val="00AF15C8"/>
    <w:rsid w:val="00AF1796"/>
    <w:rsid w:val="00AF1902"/>
    <w:rsid w:val="00AF19E6"/>
    <w:rsid w:val="00AF1E01"/>
    <w:rsid w:val="00AF1E12"/>
    <w:rsid w:val="00AF1F7B"/>
    <w:rsid w:val="00AF2A4C"/>
    <w:rsid w:val="00AF2A75"/>
    <w:rsid w:val="00AF2A99"/>
    <w:rsid w:val="00AF2B85"/>
    <w:rsid w:val="00AF2D2C"/>
    <w:rsid w:val="00AF2E08"/>
    <w:rsid w:val="00AF36A0"/>
    <w:rsid w:val="00AF3A2E"/>
    <w:rsid w:val="00AF3BA6"/>
    <w:rsid w:val="00AF3E3C"/>
    <w:rsid w:val="00AF40B1"/>
    <w:rsid w:val="00AF4458"/>
    <w:rsid w:val="00AF4AF4"/>
    <w:rsid w:val="00AF4B45"/>
    <w:rsid w:val="00AF5341"/>
    <w:rsid w:val="00AF555B"/>
    <w:rsid w:val="00AF56B5"/>
    <w:rsid w:val="00AF5881"/>
    <w:rsid w:val="00AF59BF"/>
    <w:rsid w:val="00AF5B4E"/>
    <w:rsid w:val="00AF5C5D"/>
    <w:rsid w:val="00AF5CFE"/>
    <w:rsid w:val="00AF61EA"/>
    <w:rsid w:val="00AF6538"/>
    <w:rsid w:val="00AF697F"/>
    <w:rsid w:val="00AF6C70"/>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0F12"/>
    <w:rsid w:val="00B012CB"/>
    <w:rsid w:val="00B014AE"/>
    <w:rsid w:val="00B01585"/>
    <w:rsid w:val="00B01EC3"/>
    <w:rsid w:val="00B025E2"/>
    <w:rsid w:val="00B02C2D"/>
    <w:rsid w:val="00B03106"/>
    <w:rsid w:val="00B036D5"/>
    <w:rsid w:val="00B0381A"/>
    <w:rsid w:val="00B0398C"/>
    <w:rsid w:val="00B03B2B"/>
    <w:rsid w:val="00B03FB8"/>
    <w:rsid w:val="00B0427C"/>
    <w:rsid w:val="00B0430F"/>
    <w:rsid w:val="00B044DE"/>
    <w:rsid w:val="00B0462F"/>
    <w:rsid w:val="00B048D1"/>
    <w:rsid w:val="00B04A92"/>
    <w:rsid w:val="00B04BD6"/>
    <w:rsid w:val="00B04DDB"/>
    <w:rsid w:val="00B0501B"/>
    <w:rsid w:val="00B055A9"/>
    <w:rsid w:val="00B0581D"/>
    <w:rsid w:val="00B0583F"/>
    <w:rsid w:val="00B058F6"/>
    <w:rsid w:val="00B05A53"/>
    <w:rsid w:val="00B05C5D"/>
    <w:rsid w:val="00B05EA8"/>
    <w:rsid w:val="00B060ED"/>
    <w:rsid w:val="00B061A8"/>
    <w:rsid w:val="00B064ED"/>
    <w:rsid w:val="00B06719"/>
    <w:rsid w:val="00B067BC"/>
    <w:rsid w:val="00B06A03"/>
    <w:rsid w:val="00B06BE5"/>
    <w:rsid w:val="00B06CA5"/>
    <w:rsid w:val="00B06CAB"/>
    <w:rsid w:val="00B072E6"/>
    <w:rsid w:val="00B07CC2"/>
    <w:rsid w:val="00B07CC7"/>
    <w:rsid w:val="00B101F8"/>
    <w:rsid w:val="00B1044D"/>
    <w:rsid w:val="00B113DC"/>
    <w:rsid w:val="00B115D9"/>
    <w:rsid w:val="00B1177F"/>
    <w:rsid w:val="00B117D8"/>
    <w:rsid w:val="00B117DF"/>
    <w:rsid w:val="00B1197B"/>
    <w:rsid w:val="00B11FF6"/>
    <w:rsid w:val="00B121C2"/>
    <w:rsid w:val="00B123C6"/>
    <w:rsid w:val="00B123CA"/>
    <w:rsid w:val="00B1241C"/>
    <w:rsid w:val="00B125E1"/>
    <w:rsid w:val="00B12F6F"/>
    <w:rsid w:val="00B13342"/>
    <w:rsid w:val="00B134CB"/>
    <w:rsid w:val="00B134E7"/>
    <w:rsid w:val="00B13640"/>
    <w:rsid w:val="00B13658"/>
    <w:rsid w:val="00B1368E"/>
    <w:rsid w:val="00B13777"/>
    <w:rsid w:val="00B137AC"/>
    <w:rsid w:val="00B13927"/>
    <w:rsid w:val="00B13DF5"/>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CD"/>
    <w:rsid w:val="00B17670"/>
    <w:rsid w:val="00B176A0"/>
    <w:rsid w:val="00B176E4"/>
    <w:rsid w:val="00B17A50"/>
    <w:rsid w:val="00B17B39"/>
    <w:rsid w:val="00B17D93"/>
    <w:rsid w:val="00B17E1E"/>
    <w:rsid w:val="00B17F1B"/>
    <w:rsid w:val="00B2085F"/>
    <w:rsid w:val="00B20CF1"/>
    <w:rsid w:val="00B20CFA"/>
    <w:rsid w:val="00B20DB5"/>
    <w:rsid w:val="00B21802"/>
    <w:rsid w:val="00B21BE9"/>
    <w:rsid w:val="00B21DFA"/>
    <w:rsid w:val="00B21F0A"/>
    <w:rsid w:val="00B222A5"/>
    <w:rsid w:val="00B2272B"/>
    <w:rsid w:val="00B22B1B"/>
    <w:rsid w:val="00B22BCB"/>
    <w:rsid w:val="00B22F57"/>
    <w:rsid w:val="00B22F5C"/>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5E55"/>
    <w:rsid w:val="00B26328"/>
    <w:rsid w:val="00B26356"/>
    <w:rsid w:val="00B263D0"/>
    <w:rsid w:val="00B26816"/>
    <w:rsid w:val="00B26A93"/>
    <w:rsid w:val="00B26DD1"/>
    <w:rsid w:val="00B27107"/>
    <w:rsid w:val="00B273FC"/>
    <w:rsid w:val="00B2741F"/>
    <w:rsid w:val="00B27734"/>
    <w:rsid w:val="00B2782B"/>
    <w:rsid w:val="00B27B5C"/>
    <w:rsid w:val="00B27D7A"/>
    <w:rsid w:val="00B27DC6"/>
    <w:rsid w:val="00B308CB"/>
    <w:rsid w:val="00B30A35"/>
    <w:rsid w:val="00B30B88"/>
    <w:rsid w:val="00B30BCA"/>
    <w:rsid w:val="00B30DE1"/>
    <w:rsid w:val="00B30F35"/>
    <w:rsid w:val="00B3127A"/>
    <w:rsid w:val="00B312EE"/>
    <w:rsid w:val="00B3169B"/>
    <w:rsid w:val="00B3189F"/>
    <w:rsid w:val="00B31969"/>
    <w:rsid w:val="00B31CD6"/>
    <w:rsid w:val="00B31DFB"/>
    <w:rsid w:val="00B320A1"/>
    <w:rsid w:val="00B321C2"/>
    <w:rsid w:val="00B32312"/>
    <w:rsid w:val="00B32885"/>
    <w:rsid w:val="00B32C10"/>
    <w:rsid w:val="00B33971"/>
    <w:rsid w:val="00B33994"/>
    <w:rsid w:val="00B33D87"/>
    <w:rsid w:val="00B34180"/>
    <w:rsid w:val="00B341C5"/>
    <w:rsid w:val="00B34271"/>
    <w:rsid w:val="00B3460D"/>
    <w:rsid w:val="00B34B18"/>
    <w:rsid w:val="00B34C81"/>
    <w:rsid w:val="00B34E4D"/>
    <w:rsid w:val="00B35038"/>
    <w:rsid w:val="00B350C8"/>
    <w:rsid w:val="00B35123"/>
    <w:rsid w:val="00B35227"/>
    <w:rsid w:val="00B354BB"/>
    <w:rsid w:val="00B35573"/>
    <w:rsid w:val="00B355FA"/>
    <w:rsid w:val="00B356A5"/>
    <w:rsid w:val="00B35EEA"/>
    <w:rsid w:val="00B360D5"/>
    <w:rsid w:val="00B360FE"/>
    <w:rsid w:val="00B361C0"/>
    <w:rsid w:val="00B363F2"/>
    <w:rsid w:val="00B36407"/>
    <w:rsid w:val="00B3642E"/>
    <w:rsid w:val="00B365F2"/>
    <w:rsid w:val="00B367A5"/>
    <w:rsid w:val="00B36837"/>
    <w:rsid w:val="00B36898"/>
    <w:rsid w:val="00B3697A"/>
    <w:rsid w:val="00B369B7"/>
    <w:rsid w:val="00B36EBE"/>
    <w:rsid w:val="00B36ED8"/>
    <w:rsid w:val="00B371E7"/>
    <w:rsid w:val="00B37B2D"/>
    <w:rsid w:val="00B37DBD"/>
    <w:rsid w:val="00B40479"/>
    <w:rsid w:val="00B407AA"/>
    <w:rsid w:val="00B40B37"/>
    <w:rsid w:val="00B40B96"/>
    <w:rsid w:val="00B40F17"/>
    <w:rsid w:val="00B40F36"/>
    <w:rsid w:val="00B4101E"/>
    <w:rsid w:val="00B410EE"/>
    <w:rsid w:val="00B411EF"/>
    <w:rsid w:val="00B415EC"/>
    <w:rsid w:val="00B4173A"/>
    <w:rsid w:val="00B41ADE"/>
    <w:rsid w:val="00B41EA0"/>
    <w:rsid w:val="00B4200E"/>
    <w:rsid w:val="00B42226"/>
    <w:rsid w:val="00B42446"/>
    <w:rsid w:val="00B42492"/>
    <w:rsid w:val="00B43205"/>
    <w:rsid w:val="00B43C59"/>
    <w:rsid w:val="00B446FC"/>
    <w:rsid w:val="00B4471F"/>
    <w:rsid w:val="00B44733"/>
    <w:rsid w:val="00B449BF"/>
    <w:rsid w:val="00B44AE2"/>
    <w:rsid w:val="00B44B9E"/>
    <w:rsid w:val="00B44CA7"/>
    <w:rsid w:val="00B44CBC"/>
    <w:rsid w:val="00B44E06"/>
    <w:rsid w:val="00B45073"/>
    <w:rsid w:val="00B450AD"/>
    <w:rsid w:val="00B45658"/>
    <w:rsid w:val="00B456F5"/>
    <w:rsid w:val="00B45C0E"/>
    <w:rsid w:val="00B45C27"/>
    <w:rsid w:val="00B45D30"/>
    <w:rsid w:val="00B45E68"/>
    <w:rsid w:val="00B45E7B"/>
    <w:rsid w:val="00B45F74"/>
    <w:rsid w:val="00B460DF"/>
    <w:rsid w:val="00B46425"/>
    <w:rsid w:val="00B46822"/>
    <w:rsid w:val="00B4692A"/>
    <w:rsid w:val="00B46EBA"/>
    <w:rsid w:val="00B46F0F"/>
    <w:rsid w:val="00B46F9D"/>
    <w:rsid w:val="00B471FB"/>
    <w:rsid w:val="00B47210"/>
    <w:rsid w:val="00B472A9"/>
    <w:rsid w:val="00B4769D"/>
    <w:rsid w:val="00B476E4"/>
    <w:rsid w:val="00B47CA3"/>
    <w:rsid w:val="00B47CFA"/>
    <w:rsid w:val="00B47D39"/>
    <w:rsid w:val="00B47F3D"/>
    <w:rsid w:val="00B5026B"/>
    <w:rsid w:val="00B50432"/>
    <w:rsid w:val="00B5092E"/>
    <w:rsid w:val="00B50FF4"/>
    <w:rsid w:val="00B512DF"/>
    <w:rsid w:val="00B5166D"/>
    <w:rsid w:val="00B516AD"/>
    <w:rsid w:val="00B51960"/>
    <w:rsid w:val="00B51A54"/>
    <w:rsid w:val="00B51DBB"/>
    <w:rsid w:val="00B523AE"/>
    <w:rsid w:val="00B524E5"/>
    <w:rsid w:val="00B527D0"/>
    <w:rsid w:val="00B52943"/>
    <w:rsid w:val="00B52B0F"/>
    <w:rsid w:val="00B52DCD"/>
    <w:rsid w:val="00B53335"/>
    <w:rsid w:val="00B534BC"/>
    <w:rsid w:val="00B53501"/>
    <w:rsid w:val="00B53524"/>
    <w:rsid w:val="00B53931"/>
    <w:rsid w:val="00B53D3B"/>
    <w:rsid w:val="00B53DE5"/>
    <w:rsid w:val="00B54250"/>
    <w:rsid w:val="00B54DA9"/>
    <w:rsid w:val="00B5502E"/>
    <w:rsid w:val="00B5528D"/>
    <w:rsid w:val="00B552D6"/>
    <w:rsid w:val="00B555EA"/>
    <w:rsid w:val="00B55695"/>
    <w:rsid w:val="00B55AE6"/>
    <w:rsid w:val="00B55B77"/>
    <w:rsid w:val="00B55C4D"/>
    <w:rsid w:val="00B55F0F"/>
    <w:rsid w:val="00B560AB"/>
    <w:rsid w:val="00B5658D"/>
    <w:rsid w:val="00B56F74"/>
    <w:rsid w:val="00B57237"/>
    <w:rsid w:val="00B57396"/>
    <w:rsid w:val="00B57677"/>
    <w:rsid w:val="00B57978"/>
    <w:rsid w:val="00B57BD0"/>
    <w:rsid w:val="00B57E4C"/>
    <w:rsid w:val="00B60546"/>
    <w:rsid w:val="00B60906"/>
    <w:rsid w:val="00B60930"/>
    <w:rsid w:val="00B60A43"/>
    <w:rsid w:val="00B60B89"/>
    <w:rsid w:val="00B60D25"/>
    <w:rsid w:val="00B6105F"/>
    <w:rsid w:val="00B61187"/>
    <w:rsid w:val="00B613DF"/>
    <w:rsid w:val="00B614C0"/>
    <w:rsid w:val="00B6168E"/>
    <w:rsid w:val="00B616D9"/>
    <w:rsid w:val="00B61760"/>
    <w:rsid w:val="00B61CFF"/>
    <w:rsid w:val="00B62522"/>
    <w:rsid w:val="00B6257F"/>
    <w:rsid w:val="00B62BEB"/>
    <w:rsid w:val="00B62DD6"/>
    <w:rsid w:val="00B63061"/>
    <w:rsid w:val="00B6308F"/>
    <w:rsid w:val="00B6327F"/>
    <w:rsid w:val="00B63491"/>
    <w:rsid w:val="00B634BC"/>
    <w:rsid w:val="00B637FC"/>
    <w:rsid w:val="00B6383D"/>
    <w:rsid w:val="00B63B0E"/>
    <w:rsid w:val="00B63B79"/>
    <w:rsid w:val="00B63DC2"/>
    <w:rsid w:val="00B63E6D"/>
    <w:rsid w:val="00B63F87"/>
    <w:rsid w:val="00B63FD2"/>
    <w:rsid w:val="00B64441"/>
    <w:rsid w:val="00B646E7"/>
    <w:rsid w:val="00B64862"/>
    <w:rsid w:val="00B649B4"/>
    <w:rsid w:val="00B64CCC"/>
    <w:rsid w:val="00B64D2B"/>
    <w:rsid w:val="00B64E84"/>
    <w:rsid w:val="00B64EC2"/>
    <w:rsid w:val="00B64F9D"/>
    <w:rsid w:val="00B651C7"/>
    <w:rsid w:val="00B6565C"/>
    <w:rsid w:val="00B658D0"/>
    <w:rsid w:val="00B65E71"/>
    <w:rsid w:val="00B664F8"/>
    <w:rsid w:val="00B66540"/>
    <w:rsid w:val="00B66588"/>
    <w:rsid w:val="00B66949"/>
    <w:rsid w:val="00B66C24"/>
    <w:rsid w:val="00B671AF"/>
    <w:rsid w:val="00B67403"/>
    <w:rsid w:val="00B675AE"/>
    <w:rsid w:val="00B676F2"/>
    <w:rsid w:val="00B678AC"/>
    <w:rsid w:val="00B6797A"/>
    <w:rsid w:val="00B67B78"/>
    <w:rsid w:val="00B67B84"/>
    <w:rsid w:val="00B67D27"/>
    <w:rsid w:val="00B67D71"/>
    <w:rsid w:val="00B67DFD"/>
    <w:rsid w:val="00B67F22"/>
    <w:rsid w:val="00B67FF5"/>
    <w:rsid w:val="00B700A9"/>
    <w:rsid w:val="00B70743"/>
    <w:rsid w:val="00B70EBF"/>
    <w:rsid w:val="00B70EEF"/>
    <w:rsid w:val="00B71638"/>
    <w:rsid w:val="00B7188F"/>
    <w:rsid w:val="00B718CA"/>
    <w:rsid w:val="00B718FE"/>
    <w:rsid w:val="00B7195C"/>
    <w:rsid w:val="00B71A83"/>
    <w:rsid w:val="00B71B0C"/>
    <w:rsid w:val="00B71BE1"/>
    <w:rsid w:val="00B71C32"/>
    <w:rsid w:val="00B71D53"/>
    <w:rsid w:val="00B71E26"/>
    <w:rsid w:val="00B71F69"/>
    <w:rsid w:val="00B72121"/>
    <w:rsid w:val="00B72233"/>
    <w:rsid w:val="00B72691"/>
    <w:rsid w:val="00B727F0"/>
    <w:rsid w:val="00B72A3A"/>
    <w:rsid w:val="00B72B75"/>
    <w:rsid w:val="00B72FD6"/>
    <w:rsid w:val="00B72FF7"/>
    <w:rsid w:val="00B73073"/>
    <w:rsid w:val="00B73108"/>
    <w:rsid w:val="00B73764"/>
    <w:rsid w:val="00B738E9"/>
    <w:rsid w:val="00B73CB4"/>
    <w:rsid w:val="00B74093"/>
    <w:rsid w:val="00B740FD"/>
    <w:rsid w:val="00B742A2"/>
    <w:rsid w:val="00B743FA"/>
    <w:rsid w:val="00B7473B"/>
    <w:rsid w:val="00B74A10"/>
    <w:rsid w:val="00B74A3B"/>
    <w:rsid w:val="00B74A43"/>
    <w:rsid w:val="00B75071"/>
    <w:rsid w:val="00B750CC"/>
    <w:rsid w:val="00B75750"/>
    <w:rsid w:val="00B76288"/>
    <w:rsid w:val="00B76428"/>
    <w:rsid w:val="00B76CCF"/>
    <w:rsid w:val="00B76DEC"/>
    <w:rsid w:val="00B77234"/>
    <w:rsid w:val="00B775D9"/>
    <w:rsid w:val="00B775FE"/>
    <w:rsid w:val="00B77815"/>
    <w:rsid w:val="00B778D5"/>
    <w:rsid w:val="00B77F7B"/>
    <w:rsid w:val="00B801CC"/>
    <w:rsid w:val="00B806EC"/>
    <w:rsid w:val="00B808FC"/>
    <w:rsid w:val="00B8110E"/>
    <w:rsid w:val="00B8119B"/>
    <w:rsid w:val="00B81320"/>
    <w:rsid w:val="00B8186E"/>
    <w:rsid w:val="00B818EE"/>
    <w:rsid w:val="00B81990"/>
    <w:rsid w:val="00B81C35"/>
    <w:rsid w:val="00B81F20"/>
    <w:rsid w:val="00B820E1"/>
    <w:rsid w:val="00B824FB"/>
    <w:rsid w:val="00B826E8"/>
    <w:rsid w:val="00B826FF"/>
    <w:rsid w:val="00B82C8E"/>
    <w:rsid w:val="00B83117"/>
    <w:rsid w:val="00B8372F"/>
    <w:rsid w:val="00B83924"/>
    <w:rsid w:val="00B83C14"/>
    <w:rsid w:val="00B83D63"/>
    <w:rsid w:val="00B83F0B"/>
    <w:rsid w:val="00B845A3"/>
    <w:rsid w:val="00B845F4"/>
    <w:rsid w:val="00B84656"/>
    <w:rsid w:val="00B848E7"/>
    <w:rsid w:val="00B84A3A"/>
    <w:rsid w:val="00B84AF2"/>
    <w:rsid w:val="00B84B11"/>
    <w:rsid w:val="00B84BC8"/>
    <w:rsid w:val="00B84FDC"/>
    <w:rsid w:val="00B84FE9"/>
    <w:rsid w:val="00B85154"/>
    <w:rsid w:val="00B851A9"/>
    <w:rsid w:val="00B8524C"/>
    <w:rsid w:val="00B854E2"/>
    <w:rsid w:val="00B85598"/>
    <w:rsid w:val="00B85662"/>
    <w:rsid w:val="00B85807"/>
    <w:rsid w:val="00B858E2"/>
    <w:rsid w:val="00B8595F"/>
    <w:rsid w:val="00B85B12"/>
    <w:rsid w:val="00B85C9E"/>
    <w:rsid w:val="00B85DA5"/>
    <w:rsid w:val="00B86057"/>
    <w:rsid w:val="00B86776"/>
    <w:rsid w:val="00B86841"/>
    <w:rsid w:val="00B8685F"/>
    <w:rsid w:val="00B869E4"/>
    <w:rsid w:val="00B86D7A"/>
    <w:rsid w:val="00B86ECB"/>
    <w:rsid w:val="00B86F39"/>
    <w:rsid w:val="00B86F55"/>
    <w:rsid w:val="00B87140"/>
    <w:rsid w:val="00B87704"/>
    <w:rsid w:val="00B878A9"/>
    <w:rsid w:val="00B87A67"/>
    <w:rsid w:val="00B87B74"/>
    <w:rsid w:val="00B87D8E"/>
    <w:rsid w:val="00B87E30"/>
    <w:rsid w:val="00B87F37"/>
    <w:rsid w:val="00B901ED"/>
    <w:rsid w:val="00B9033E"/>
    <w:rsid w:val="00B905D4"/>
    <w:rsid w:val="00B906F3"/>
    <w:rsid w:val="00B90961"/>
    <w:rsid w:val="00B90A43"/>
    <w:rsid w:val="00B90F95"/>
    <w:rsid w:val="00B91005"/>
    <w:rsid w:val="00B91230"/>
    <w:rsid w:val="00B912B4"/>
    <w:rsid w:val="00B91B18"/>
    <w:rsid w:val="00B91DBD"/>
    <w:rsid w:val="00B91FA5"/>
    <w:rsid w:val="00B92535"/>
    <w:rsid w:val="00B92958"/>
    <w:rsid w:val="00B933A0"/>
    <w:rsid w:val="00B933FE"/>
    <w:rsid w:val="00B935AA"/>
    <w:rsid w:val="00B936D5"/>
    <w:rsid w:val="00B93763"/>
    <w:rsid w:val="00B938E7"/>
    <w:rsid w:val="00B93959"/>
    <w:rsid w:val="00B93B49"/>
    <w:rsid w:val="00B93B6F"/>
    <w:rsid w:val="00B93BAC"/>
    <w:rsid w:val="00B93D81"/>
    <w:rsid w:val="00B9428B"/>
    <w:rsid w:val="00B94883"/>
    <w:rsid w:val="00B94B14"/>
    <w:rsid w:val="00B94BEF"/>
    <w:rsid w:val="00B94DE1"/>
    <w:rsid w:val="00B94F6C"/>
    <w:rsid w:val="00B9524C"/>
    <w:rsid w:val="00B95300"/>
    <w:rsid w:val="00B9575B"/>
    <w:rsid w:val="00B958B6"/>
    <w:rsid w:val="00B959AD"/>
    <w:rsid w:val="00B95B0F"/>
    <w:rsid w:val="00B95CEE"/>
    <w:rsid w:val="00B95E00"/>
    <w:rsid w:val="00B968DD"/>
    <w:rsid w:val="00B969E0"/>
    <w:rsid w:val="00B96A49"/>
    <w:rsid w:val="00B96B85"/>
    <w:rsid w:val="00B96EF6"/>
    <w:rsid w:val="00B97219"/>
    <w:rsid w:val="00B97279"/>
    <w:rsid w:val="00B972B6"/>
    <w:rsid w:val="00B97380"/>
    <w:rsid w:val="00B974C6"/>
    <w:rsid w:val="00B976A3"/>
    <w:rsid w:val="00B976CA"/>
    <w:rsid w:val="00BA0070"/>
    <w:rsid w:val="00BA0376"/>
    <w:rsid w:val="00BA04B1"/>
    <w:rsid w:val="00BA0520"/>
    <w:rsid w:val="00BA069B"/>
    <w:rsid w:val="00BA06C5"/>
    <w:rsid w:val="00BA087C"/>
    <w:rsid w:val="00BA0C2D"/>
    <w:rsid w:val="00BA0EE8"/>
    <w:rsid w:val="00BA0F8B"/>
    <w:rsid w:val="00BA103E"/>
    <w:rsid w:val="00BA1556"/>
    <w:rsid w:val="00BA1D77"/>
    <w:rsid w:val="00BA1DA1"/>
    <w:rsid w:val="00BA2A0F"/>
    <w:rsid w:val="00BA39FA"/>
    <w:rsid w:val="00BA40BA"/>
    <w:rsid w:val="00BA42A9"/>
    <w:rsid w:val="00BA431C"/>
    <w:rsid w:val="00BA43AA"/>
    <w:rsid w:val="00BA4773"/>
    <w:rsid w:val="00BA47F2"/>
    <w:rsid w:val="00BA4D3F"/>
    <w:rsid w:val="00BA52BF"/>
    <w:rsid w:val="00BA53F2"/>
    <w:rsid w:val="00BA541A"/>
    <w:rsid w:val="00BA5ADA"/>
    <w:rsid w:val="00BA5BAC"/>
    <w:rsid w:val="00BA5DD7"/>
    <w:rsid w:val="00BA5DFE"/>
    <w:rsid w:val="00BA625A"/>
    <w:rsid w:val="00BA6816"/>
    <w:rsid w:val="00BA6E87"/>
    <w:rsid w:val="00BA6EEF"/>
    <w:rsid w:val="00BA7373"/>
    <w:rsid w:val="00BA7409"/>
    <w:rsid w:val="00BA743D"/>
    <w:rsid w:val="00BA7472"/>
    <w:rsid w:val="00BA7584"/>
    <w:rsid w:val="00BA7658"/>
    <w:rsid w:val="00BB05CF"/>
    <w:rsid w:val="00BB0739"/>
    <w:rsid w:val="00BB0893"/>
    <w:rsid w:val="00BB099C"/>
    <w:rsid w:val="00BB0C57"/>
    <w:rsid w:val="00BB0E7F"/>
    <w:rsid w:val="00BB10BA"/>
    <w:rsid w:val="00BB11FB"/>
    <w:rsid w:val="00BB1212"/>
    <w:rsid w:val="00BB1874"/>
    <w:rsid w:val="00BB1A60"/>
    <w:rsid w:val="00BB1ABB"/>
    <w:rsid w:val="00BB1B4A"/>
    <w:rsid w:val="00BB1EFB"/>
    <w:rsid w:val="00BB1F0B"/>
    <w:rsid w:val="00BB1FB1"/>
    <w:rsid w:val="00BB20D5"/>
    <w:rsid w:val="00BB21B4"/>
    <w:rsid w:val="00BB242D"/>
    <w:rsid w:val="00BB2B16"/>
    <w:rsid w:val="00BB2E88"/>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4A0"/>
    <w:rsid w:val="00BB5689"/>
    <w:rsid w:val="00BB5BA5"/>
    <w:rsid w:val="00BB5DE7"/>
    <w:rsid w:val="00BB5F05"/>
    <w:rsid w:val="00BB60F5"/>
    <w:rsid w:val="00BB6193"/>
    <w:rsid w:val="00BB6646"/>
    <w:rsid w:val="00BB66DC"/>
    <w:rsid w:val="00BB7260"/>
    <w:rsid w:val="00BB7293"/>
    <w:rsid w:val="00BB74F6"/>
    <w:rsid w:val="00BB779D"/>
    <w:rsid w:val="00BB7D2E"/>
    <w:rsid w:val="00BC0001"/>
    <w:rsid w:val="00BC02EF"/>
    <w:rsid w:val="00BC0513"/>
    <w:rsid w:val="00BC0752"/>
    <w:rsid w:val="00BC0F61"/>
    <w:rsid w:val="00BC1308"/>
    <w:rsid w:val="00BC1A1B"/>
    <w:rsid w:val="00BC1A60"/>
    <w:rsid w:val="00BC1AB1"/>
    <w:rsid w:val="00BC1B4A"/>
    <w:rsid w:val="00BC1BDA"/>
    <w:rsid w:val="00BC1C2F"/>
    <w:rsid w:val="00BC1DBF"/>
    <w:rsid w:val="00BC1DFC"/>
    <w:rsid w:val="00BC2321"/>
    <w:rsid w:val="00BC2486"/>
    <w:rsid w:val="00BC24C7"/>
    <w:rsid w:val="00BC25E6"/>
    <w:rsid w:val="00BC29AB"/>
    <w:rsid w:val="00BC2A49"/>
    <w:rsid w:val="00BC2ADC"/>
    <w:rsid w:val="00BC2BC5"/>
    <w:rsid w:val="00BC2C44"/>
    <w:rsid w:val="00BC2FDB"/>
    <w:rsid w:val="00BC3215"/>
    <w:rsid w:val="00BC36A9"/>
    <w:rsid w:val="00BC3C00"/>
    <w:rsid w:val="00BC3DEE"/>
    <w:rsid w:val="00BC3DFA"/>
    <w:rsid w:val="00BC3FAA"/>
    <w:rsid w:val="00BC4078"/>
    <w:rsid w:val="00BC419D"/>
    <w:rsid w:val="00BC41C8"/>
    <w:rsid w:val="00BC41DF"/>
    <w:rsid w:val="00BC48B2"/>
    <w:rsid w:val="00BC48B9"/>
    <w:rsid w:val="00BC4B57"/>
    <w:rsid w:val="00BC4C47"/>
    <w:rsid w:val="00BC4D25"/>
    <w:rsid w:val="00BC4DF2"/>
    <w:rsid w:val="00BC51FB"/>
    <w:rsid w:val="00BC53A3"/>
    <w:rsid w:val="00BC549E"/>
    <w:rsid w:val="00BC5660"/>
    <w:rsid w:val="00BC5FDB"/>
    <w:rsid w:val="00BC6037"/>
    <w:rsid w:val="00BC6082"/>
    <w:rsid w:val="00BC6144"/>
    <w:rsid w:val="00BC62A1"/>
    <w:rsid w:val="00BC6469"/>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35E"/>
    <w:rsid w:val="00BD058F"/>
    <w:rsid w:val="00BD0627"/>
    <w:rsid w:val="00BD074F"/>
    <w:rsid w:val="00BD096D"/>
    <w:rsid w:val="00BD098E"/>
    <w:rsid w:val="00BD0AD9"/>
    <w:rsid w:val="00BD0D50"/>
    <w:rsid w:val="00BD0DBB"/>
    <w:rsid w:val="00BD1069"/>
    <w:rsid w:val="00BD11A1"/>
    <w:rsid w:val="00BD1730"/>
    <w:rsid w:val="00BD173A"/>
    <w:rsid w:val="00BD1C6B"/>
    <w:rsid w:val="00BD1C75"/>
    <w:rsid w:val="00BD1CC6"/>
    <w:rsid w:val="00BD1F84"/>
    <w:rsid w:val="00BD233F"/>
    <w:rsid w:val="00BD274C"/>
    <w:rsid w:val="00BD2815"/>
    <w:rsid w:val="00BD28EF"/>
    <w:rsid w:val="00BD2BC5"/>
    <w:rsid w:val="00BD2E44"/>
    <w:rsid w:val="00BD2EFD"/>
    <w:rsid w:val="00BD3027"/>
    <w:rsid w:val="00BD3194"/>
    <w:rsid w:val="00BD34A1"/>
    <w:rsid w:val="00BD34E7"/>
    <w:rsid w:val="00BD34FC"/>
    <w:rsid w:val="00BD3590"/>
    <w:rsid w:val="00BD36D1"/>
    <w:rsid w:val="00BD3A87"/>
    <w:rsid w:val="00BD3B03"/>
    <w:rsid w:val="00BD3D2B"/>
    <w:rsid w:val="00BD3D36"/>
    <w:rsid w:val="00BD401B"/>
    <w:rsid w:val="00BD40EE"/>
    <w:rsid w:val="00BD41BE"/>
    <w:rsid w:val="00BD4635"/>
    <w:rsid w:val="00BD4C84"/>
    <w:rsid w:val="00BD4D05"/>
    <w:rsid w:val="00BD4F87"/>
    <w:rsid w:val="00BD52CF"/>
    <w:rsid w:val="00BD5314"/>
    <w:rsid w:val="00BD550D"/>
    <w:rsid w:val="00BD5744"/>
    <w:rsid w:val="00BD589B"/>
    <w:rsid w:val="00BD5B11"/>
    <w:rsid w:val="00BD5B8C"/>
    <w:rsid w:val="00BD5E65"/>
    <w:rsid w:val="00BD5EB5"/>
    <w:rsid w:val="00BD6708"/>
    <w:rsid w:val="00BD69B4"/>
    <w:rsid w:val="00BD6F10"/>
    <w:rsid w:val="00BD6FCA"/>
    <w:rsid w:val="00BD7072"/>
    <w:rsid w:val="00BD7130"/>
    <w:rsid w:val="00BD72C0"/>
    <w:rsid w:val="00BD7396"/>
    <w:rsid w:val="00BD749B"/>
    <w:rsid w:val="00BD7B56"/>
    <w:rsid w:val="00BD7CA3"/>
    <w:rsid w:val="00BE007A"/>
    <w:rsid w:val="00BE014E"/>
    <w:rsid w:val="00BE01BB"/>
    <w:rsid w:val="00BE07F2"/>
    <w:rsid w:val="00BE0997"/>
    <w:rsid w:val="00BE09E2"/>
    <w:rsid w:val="00BE1071"/>
    <w:rsid w:val="00BE1726"/>
    <w:rsid w:val="00BE178C"/>
    <w:rsid w:val="00BE1816"/>
    <w:rsid w:val="00BE1850"/>
    <w:rsid w:val="00BE19ED"/>
    <w:rsid w:val="00BE1FE8"/>
    <w:rsid w:val="00BE21F4"/>
    <w:rsid w:val="00BE22D6"/>
    <w:rsid w:val="00BE2441"/>
    <w:rsid w:val="00BE2947"/>
    <w:rsid w:val="00BE298F"/>
    <w:rsid w:val="00BE2999"/>
    <w:rsid w:val="00BE2A54"/>
    <w:rsid w:val="00BE2B05"/>
    <w:rsid w:val="00BE2BB6"/>
    <w:rsid w:val="00BE2CF4"/>
    <w:rsid w:val="00BE2D4E"/>
    <w:rsid w:val="00BE2DCE"/>
    <w:rsid w:val="00BE2DD2"/>
    <w:rsid w:val="00BE2DD8"/>
    <w:rsid w:val="00BE2F34"/>
    <w:rsid w:val="00BE2F4D"/>
    <w:rsid w:val="00BE322E"/>
    <w:rsid w:val="00BE3571"/>
    <w:rsid w:val="00BE3616"/>
    <w:rsid w:val="00BE36F6"/>
    <w:rsid w:val="00BE3793"/>
    <w:rsid w:val="00BE3DFF"/>
    <w:rsid w:val="00BE435D"/>
    <w:rsid w:val="00BE4494"/>
    <w:rsid w:val="00BE44FC"/>
    <w:rsid w:val="00BE4510"/>
    <w:rsid w:val="00BE4A9C"/>
    <w:rsid w:val="00BE50DE"/>
    <w:rsid w:val="00BE5372"/>
    <w:rsid w:val="00BE576E"/>
    <w:rsid w:val="00BE59AF"/>
    <w:rsid w:val="00BE5E4F"/>
    <w:rsid w:val="00BE6563"/>
    <w:rsid w:val="00BE6582"/>
    <w:rsid w:val="00BE65D6"/>
    <w:rsid w:val="00BE6B05"/>
    <w:rsid w:val="00BE751F"/>
    <w:rsid w:val="00BE75CE"/>
    <w:rsid w:val="00BE7A19"/>
    <w:rsid w:val="00BE7AD2"/>
    <w:rsid w:val="00BE7B5A"/>
    <w:rsid w:val="00BE7BDD"/>
    <w:rsid w:val="00BE7EC7"/>
    <w:rsid w:val="00BF02FA"/>
    <w:rsid w:val="00BF0B1A"/>
    <w:rsid w:val="00BF0E90"/>
    <w:rsid w:val="00BF0EFD"/>
    <w:rsid w:val="00BF1369"/>
    <w:rsid w:val="00BF1481"/>
    <w:rsid w:val="00BF15B3"/>
    <w:rsid w:val="00BF15BB"/>
    <w:rsid w:val="00BF1661"/>
    <w:rsid w:val="00BF17D5"/>
    <w:rsid w:val="00BF1952"/>
    <w:rsid w:val="00BF1A0B"/>
    <w:rsid w:val="00BF1BBD"/>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9F8"/>
    <w:rsid w:val="00BF3DDB"/>
    <w:rsid w:val="00BF3FFB"/>
    <w:rsid w:val="00BF4107"/>
    <w:rsid w:val="00BF4181"/>
    <w:rsid w:val="00BF45D1"/>
    <w:rsid w:val="00BF4672"/>
    <w:rsid w:val="00BF4991"/>
    <w:rsid w:val="00BF4EDA"/>
    <w:rsid w:val="00BF5220"/>
    <w:rsid w:val="00BF52DF"/>
    <w:rsid w:val="00BF5524"/>
    <w:rsid w:val="00BF57B6"/>
    <w:rsid w:val="00BF5A92"/>
    <w:rsid w:val="00BF5CD3"/>
    <w:rsid w:val="00BF5D38"/>
    <w:rsid w:val="00BF5DCE"/>
    <w:rsid w:val="00BF6120"/>
    <w:rsid w:val="00BF621A"/>
    <w:rsid w:val="00BF6340"/>
    <w:rsid w:val="00BF66EC"/>
    <w:rsid w:val="00BF6740"/>
    <w:rsid w:val="00BF6760"/>
    <w:rsid w:val="00BF6897"/>
    <w:rsid w:val="00BF6DC9"/>
    <w:rsid w:val="00BF6F20"/>
    <w:rsid w:val="00BF6F48"/>
    <w:rsid w:val="00BF7482"/>
    <w:rsid w:val="00BF7909"/>
    <w:rsid w:val="00BF7982"/>
    <w:rsid w:val="00BF7994"/>
    <w:rsid w:val="00BF7ABA"/>
    <w:rsid w:val="00BF7FDD"/>
    <w:rsid w:val="00C00171"/>
    <w:rsid w:val="00C00BD0"/>
    <w:rsid w:val="00C00E81"/>
    <w:rsid w:val="00C00FBF"/>
    <w:rsid w:val="00C0112A"/>
    <w:rsid w:val="00C01149"/>
    <w:rsid w:val="00C01327"/>
    <w:rsid w:val="00C01467"/>
    <w:rsid w:val="00C0154C"/>
    <w:rsid w:val="00C017FF"/>
    <w:rsid w:val="00C0183E"/>
    <w:rsid w:val="00C01A58"/>
    <w:rsid w:val="00C01C29"/>
    <w:rsid w:val="00C021CC"/>
    <w:rsid w:val="00C022C2"/>
    <w:rsid w:val="00C02366"/>
    <w:rsid w:val="00C024D6"/>
    <w:rsid w:val="00C025B0"/>
    <w:rsid w:val="00C025DF"/>
    <w:rsid w:val="00C02736"/>
    <w:rsid w:val="00C02B11"/>
    <w:rsid w:val="00C02CBF"/>
    <w:rsid w:val="00C02CD0"/>
    <w:rsid w:val="00C02E16"/>
    <w:rsid w:val="00C031AE"/>
    <w:rsid w:val="00C038C0"/>
    <w:rsid w:val="00C03C6A"/>
    <w:rsid w:val="00C03DB5"/>
    <w:rsid w:val="00C03E1F"/>
    <w:rsid w:val="00C04264"/>
    <w:rsid w:val="00C04468"/>
    <w:rsid w:val="00C0453D"/>
    <w:rsid w:val="00C045AA"/>
    <w:rsid w:val="00C04938"/>
    <w:rsid w:val="00C054BF"/>
    <w:rsid w:val="00C0569A"/>
    <w:rsid w:val="00C05E28"/>
    <w:rsid w:val="00C05EDC"/>
    <w:rsid w:val="00C05F77"/>
    <w:rsid w:val="00C05FEC"/>
    <w:rsid w:val="00C063B5"/>
    <w:rsid w:val="00C06423"/>
    <w:rsid w:val="00C06515"/>
    <w:rsid w:val="00C068A8"/>
    <w:rsid w:val="00C06AE4"/>
    <w:rsid w:val="00C0713C"/>
    <w:rsid w:val="00C07226"/>
    <w:rsid w:val="00C072C1"/>
    <w:rsid w:val="00C072D6"/>
    <w:rsid w:val="00C073E4"/>
    <w:rsid w:val="00C07475"/>
    <w:rsid w:val="00C079A6"/>
    <w:rsid w:val="00C07B2D"/>
    <w:rsid w:val="00C07B88"/>
    <w:rsid w:val="00C07CBB"/>
    <w:rsid w:val="00C07D9E"/>
    <w:rsid w:val="00C07DB8"/>
    <w:rsid w:val="00C07ECB"/>
    <w:rsid w:val="00C07F6B"/>
    <w:rsid w:val="00C07FD2"/>
    <w:rsid w:val="00C10382"/>
    <w:rsid w:val="00C1083B"/>
    <w:rsid w:val="00C10867"/>
    <w:rsid w:val="00C10967"/>
    <w:rsid w:val="00C11005"/>
    <w:rsid w:val="00C111AC"/>
    <w:rsid w:val="00C1121C"/>
    <w:rsid w:val="00C113A4"/>
    <w:rsid w:val="00C117CD"/>
    <w:rsid w:val="00C11826"/>
    <w:rsid w:val="00C11A35"/>
    <w:rsid w:val="00C11C35"/>
    <w:rsid w:val="00C11E6A"/>
    <w:rsid w:val="00C1231A"/>
    <w:rsid w:val="00C123DA"/>
    <w:rsid w:val="00C124C5"/>
    <w:rsid w:val="00C12737"/>
    <w:rsid w:val="00C12804"/>
    <w:rsid w:val="00C12BED"/>
    <w:rsid w:val="00C12C09"/>
    <w:rsid w:val="00C12C5E"/>
    <w:rsid w:val="00C12EB3"/>
    <w:rsid w:val="00C12F2B"/>
    <w:rsid w:val="00C1313F"/>
    <w:rsid w:val="00C13396"/>
    <w:rsid w:val="00C138E2"/>
    <w:rsid w:val="00C13BB4"/>
    <w:rsid w:val="00C13E62"/>
    <w:rsid w:val="00C13EF6"/>
    <w:rsid w:val="00C1451C"/>
    <w:rsid w:val="00C14619"/>
    <w:rsid w:val="00C14B1E"/>
    <w:rsid w:val="00C14B5E"/>
    <w:rsid w:val="00C14D03"/>
    <w:rsid w:val="00C1515A"/>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2E0"/>
    <w:rsid w:val="00C17619"/>
    <w:rsid w:val="00C1766B"/>
    <w:rsid w:val="00C17908"/>
    <w:rsid w:val="00C17AEC"/>
    <w:rsid w:val="00C17CCA"/>
    <w:rsid w:val="00C17F12"/>
    <w:rsid w:val="00C2028D"/>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09C"/>
    <w:rsid w:val="00C2481F"/>
    <w:rsid w:val="00C24830"/>
    <w:rsid w:val="00C24B74"/>
    <w:rsid w:val="00C24E4D"/>
    <w:rsid w:val="00C24F17"/>
    <w:rsid w:val="00C24F38"/>
    <w:rsid w:val="00C251D6"/>
    <w:rsid w:val="00C25BAC"/>
    <w:rsid w:val="00C2684E"/>
    <w:rsid w:val="00C2686D"/>
    <w:rsid w:val="00C26F20"/>
    <w:rsid w:val="00C270E8"/>
    <w:rsid w:val="00C2710C"/>
    <w:rsid w:val="00C2743C"/>
    <w:rsid w:val="00C27514"/>
    <w:rsid w:val="00C2756F"/>
    <w:rsid w:val="00C27659"/>
    <w:rsid w:val="00C279FE"/>
    <w:rsid w:val="00C27B75"/>
    <w:rsid w:val="00C27BEF"/>
    <w:rsid w:val="00C27C24"/>
    <w:rsid w:val="00C300D4"/>
    <w:rsid w:val="00C3071C"/>
    <w:rsid w:val="00C30930"/>
    <w:rsid w:val="00C30CDC"/>
    <w:rsid w:val="00C30DA0"/>
    <w:rsid w:val="00C313C0"/>
    <w:rsid w:val="00C315B7"/>
    <w:rsid w:val="00C31967"/>
    <w:rsid w:val="00C31A52"/>
    <w:rsid w:val="00C31A60"/>
    <w:rsid w:val="00C323FE"/>
    <w:rsid w:val="00C32855"/>
    <w:rsid w:val="00C3296D"/>
    <w:rsid w:val="00C329C7"/>
    <w:rsid w:val="00C3317B"/>
    <w:rsid w:val="00C331F1"/>
    <w:rsid w:val="00C33491"/>
    <w:rsid w:val="00C33AA6"/>
    <w:rsid w:val="00C33EDC"/>
    <w:rsid w:val="00C34095"/>
    <w:rsid w:val="00C34356"/>
    <w:rsid w:val="00C34669"/>
    <w:rsid w:val="00C34AC8"/>
    <w:rsid w:val="00C34BF1"/>
    <w:rsid w:val="00C34D2F"/>
    <w:rsid w:val="00C34E9C"/>
    <w:rsid w:val="00C34ED4"/>
    <w:rsid w:val="00C35583"/>
    <w:rsid w:val="00C35672"/>
    <w:rsid w:val="00C3583A"/>
    <w:rsid w:val="00C35A30"/>
    <w:rsid w:val="00C35C7A"/>
    <w:rsid w:val="00C36094"/>
    <w:rsid w:val="00C3668A"/>
    <w:rsid w:val="00C36A76"/>
    <w:rsid w:val="00C36AA4"/>
    <w:rsid w:val="00C36AFF"/>
    <w:rsid w:val="00C36EDD"/>
    <w:rsid w:val="00C37070"/>
    <w:rsid w:val="00C37200"/>
    <w:rsid w:val="00C37363"/>
    <w:rsid w:val="00C37797"/>
    <w:rsid w:val="00C37B8B"/>
    <w:rsid w:val="00C40060"/>
    <w:rsid w:val="00C401CC"/>
    <w:rsid w:val="00C40557"/>
    <w:rsid w:val="00C40A20"/>
    <w:rsid w:val="00C40B3E"/>
    <w:rsid w:val="00C40CAD"/>
    <w:rsid w:val="00C40EE4"/>
    <w:rsid w:val="00C40F87"/>
    <w:rsid w:val="00C416A6"/>
    <w:rsid w:val="00C416DC"/>
    <w:rsid w:val="00C418A3"/>
    <w:rsid w:val="00C41C78"/>
    <w:rsid w:val="00C420FA"/>
    <w:rsid w:val="00C421BD"/>
    <w:rsid w:val="00C42217"/>
    <w:rsid w:val="00C42571"/>
    <w:rsid w:val="00C428D8"/>
    <w:rsid w:val="00C428F6"/>
    <w:rsid w:val="00C42C20"/>
    <w:rsid w:val="00C43260"/>
    <w:rsid w:val="00C4365A"/>
    <w:rsid w:val="00C436AC"/>
    <w:rsid w:val="00C43706"/>
    <w:rsid w:val="00C4389D"/>
    <w:rsid w:val="00C4424F"/>
    <w:rsid w:val="00C44A9F"/>
    <w:rsid w:val="00C44B74"/>
    <w:rsid w:val="00C450DD"/>
    <w:rsid w:val="00C454D0"/>
    <w:rsid w:val="00C4596C"/>
    <w:rsid w:val="00C45EE5"/>
    <w:rsid w:val="00C460DA"/>
    <w:rsid w:val="00C46181"/>
    <w:rsid w:val="00C466B8"/>
    <w:rsid w:val="00C469AD"/>
    <w:rsid w:val="00C47129"/>
    <w:rsid w:val="00C47320"/>
    <w:rsid w:val="00C4781C"/>
    <w:rsid w:val="00C4782E"/>
    <w:rsid w:val="00C47C9C"/>
    <w:rsid w:val="00C47D68"/>
    <w:rsid w:val="00C47EB7"/>
    <w:rsid w:val="00C47FB7"/>
    <w:rsid w:val="00C47FDB"/>
    <w:rsid w:val="00C501B0"/>
    <w:rsid w:val="00C50276"/>
    <w:rsid w:val="00C50362"/>
    <w:rsid w:val="00C504EF"/>
    <w:rsid w:val="00C50742"/>
    <w:rsid w:val="00C50852"/>
    <w:rsid w:val="00C50944"/>
    <w:rsid w:val="00C50ACE"/>
    <w:rsid w:val="00C50BDB"/>
    <w:rsid w:val="00C50C5D"/>
    <w:rsid w:val="00C50D17"/>
    <w:rsid w:val="00C50E36"/>
    <w:rsid w:val="00C50FE0"/>
    <w:rsid w:val="00C511AF"/>
    <w:rsid w:val="00C51D2E"/>
    <w:rsid w:val="00C52960"/>
    <w:rsid w:val="00C52CF7"/>
    <w:rsid w:val="00C52D50"/>
    <w:rsid w:val="00C52F34"/>
    <w:rsid w:val="00C52F3B"/>
    <w:rsid w:val="00C5304C"/>
    <w:rsid w:val="00C53106"/>
    <w:rsid w:val="00C53255"/>
    <w:rsid w:val="00C533CF"/>
    <w:rsid w:val="00C537F5"/>
    <w:rsid w:val="00C53B09"/>
    <w:rsid w:val="00C53B8D"/>
    <w:rsid w:val="00C53CBE"/>
    <w:rsid w:val="00C53D79"/>
    <w:rsid w:val="00C53DC2"/>
    <w:rsid w:val="00C5422A"/>
    <w:rsid w:val="00C542A1"/>
    <w:rsid w:val="00C544DD"/>
    <w:rsid w:val="00C54541"/>
    <w:rsid w:val="00C54791"/>
    <w:rsid w:val="00C5484E"/>
    <w:rsid w:val="00C54E04"/>
    <w:rsid w:val="00C54E09"/>
    <w:rsid w:val="00C54FAB"/>
    <w:rsid w:val="00C55A34"/>
    <w:rsid w:val="00C55AA8"/>
    <w:rsid w:val="00C55D35"/>
    <w:rsid w:val="00C5628A"/>
    <w:rsid w:val="00C5662E"/>
    <w:rsid w:val="00C56A0C"/>
    <w:rsid w:val="00C56B23"/>
    <w:rsid w:val="00C56B3C"/>
    <w:rsid w:val="00C56C1C"/>
    <w:rsid w:val="00C56D1D"/>
    <w:rsid w:val="00C5722B"/>
    <w:rsid w:val="00C57A2C"/>
    <w:rsid w:val="00C57B7D"/>
    <w:rsid w:val="00C60105"/>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25"/>
    <w:rsid w:val="00C631D2"/>
    <w:rsid w:val="00C63230"/>
    <w:rsid w:val="00C63BB5"/>
    <w:rsid w:val="00C63DDA"/>
    <w:rsid w:val="00C63F01"/>
    <w:rsid w:val="00C641D6"/>
    <w:rsid w:val="00C642D7"/>
    <w:rsid w:val="00C64A69"/>
    <w:rsid w:val="00C64B0C"/>
    <w:rsid w:val="00C64B1F"/>
    <w:rsid w:val="00C64D84"/>
    <w:rsid w:val="00C65015"/>
    <w:rsid w:val="00C65290"/>
    <w:rsid w:val="00C65371"/>
    <w:rsid w:val="00C656E4"/>
    <w:rsid w:val="00C658CE"/>
    <w:rsid w:val="00C65F2C"/>
    <w:rsid w:val="00C6610E"/>
    <w:rsid w:val="00C6616A"/>
    <w:rsid w:val="00C662DE"/>
    <w:rsid w:val="00C664D5"/>
    <w:rsid w:val="00C6664F"/>
    <w:rsid w:val="00C66727"/>
    <w:rsid w:val="00C66846"/>
    <w:rsid w:val="00C668BE"/>
    <w:rsid w:val="00C6695E"/>
    <w:rsid w:val="00C66AA3"/>
    <w:rsid w:val="00C66DD7"/>
    <w:rsid w:val="00C66EF3"/>
    <w:rsid w:val="00C673D9"/>
    <w:rsid w:val="00C679B7"/>
    <w:rsid w:val="00C67C99"/>
    <w:rsid w:val="00C67D36"/>
    <w:rsid w:val="00C700CB"/>
    <w:rsid w:val="00C701B5"/>
    <w:rsid w:val="00C7027A"/>
    <w:rsid w:val="00C703A4"/>
    <w:rsid w:val="00C7043E"/>
    <w:rsid w:val="00C70B5B"/>
    <w:rsid w:val="00C70FC4"/>
    <w:rsid w:val="00C71580"/>
    <w:rsid w:val="00C7183E"/>
    <w:rsid w:val="00C71C4F"/>
    <w:rsid w:val="00C71CB4"/>
    <w:rsid w:val="00C71D1E"/>
    <w:rsid w:val="00C726BD"/>
    <w:rsid w:val="00C726FA"/>
    <w:rsid w:val="00C7279B"/>
    <w:rsid w:val="00C72B35"/>
    <w:rsid w:val="00C72D2B"/>
    <w:rsid w:val="00C72DFB"/>
    <w:rsid w:val="00C72E21"/>
    <w:rsid w:val="00C7332F"/>
    <w:rsid w:val="00C733F0"/>
    <w:rsid w:val="00C73517"/>
    <w:rsid w:val="00C7396A"/>
    <w:rsid w:val="00C739DD"/>
    <w:rsid w:val="00C73CAF"/>
    <w:rsid w:val="00C74105"/>
    <w:rsid w:val="00C74295"/>
    <w:rsid w:val="00C746FE"/>
    <w:rsid w:val="00C7483C"/>
    <w:rsid w:val="00C74942"/>
    <w:rsid w:val="00C74B82"/>
    <w:rsid w:val="00C74DFB"/>
    <w:rsid w:val="00C74E66"/>
    <w:rsid w:val="00C74F47"/>
    <w:rsid w:val="00C74FC7"/>
    <w:rsid w:val="00C75288"/>
    <w:rsid w:val="00C75439"/>
    <w:rsid w:val="00C756C5"/>
    <w:rsid w:val="00C75819"/>
    <w:rsid w:val="00C7584C"/>
    <w:rsid w:val="00C7593F"/>
    <w:rsid w:val="00C7603B"/>
    <w:rsid w:val="00C762FB"/>
    <w:rsid w:val="00C763C3"/>
    <w:rsid w:val="00C7654D"/>
    <w:rsid w:val="00C76A1A"/>
    <w:rsid w:val="00C76DAA"/>
    <w:rsid w:val="00C778E6"/>
    <w:rsid w:val="00C779CA"/>
    <w:rsid w:val="00C77C16"/>
    <w:rsid w:val="00C8013D"/>
    <w:rsid w:val="00C8022D"/>
    <w:rsid w:val="00C808E4"/>
    <w:rsid w:val="00C80B22"/>
    <w:rsid w:val="00C80D35"/>
    <w:rsid w:val="00C80F4E"/>
    <w:rsid w:val="00C81035"/>
    <w:rsid w:val="00C8103B"/>
    <w:rsid w:val="00C81226"/>
    <w:rsid w:val="00C81236"/>
    <w:rsid w:val="00C8149A"/>
    <w:rsid w:val="00C8194C"/>
    <w:rsid w:val="00C824C9"/>
    <w:rsid w:val="00C8264C"/>
    <w:rsid w:val="00C828A9"/>
    <w:rsid w:val="00C829B6"/>
    <w:rsid w:val="00C82C4A"/>
    <w:rsid w:val="00C82FF6"/>
    <w:rsid w:val="00C83004"/>
    <w:rsid w:val="00C8315D"/>
    <w:rsid w:val="00C831EC"/>
    <w:rsid w:val="00C8338B"/>
    <w:rsid w:val="00C8372C"/>
    <w:rsid w:val="00C83760"/>
    <w:rsid w:val="00C83A54"/>
    <w:rsid w:val="00C83AC9"/>
    <w:rsid w:val="00C83BC8"/>
    <w:rsid w:val="00C83E07"/>
    <w:rsid w:val="00C8401C"/>
    <w:rsid w:val="00C84078"/>
    <w:rsid w:val="00C8431A"/>
    <w:rsid w:val="00C846B2"/>
    <w:rsid w:val="00C846BC"/>
    <w:rsid w:val="00C84926"/>
    <w:rsid w:val="00C84929"/>
    <w:rsid w:val="00C8497F"/>
    <w:rsid w:val="00C84A4D"/>
    <w:rsid w:val="00C84BF9"/>
    <w:rsid w:val="00C84F7B"/>
    <w:rsid w:val="00C8558B"/>
    <w:rsid w:val="00C8568C"/>
    <w:rsid w:val="00C85862"/>
    <w:rsid w:val="00C85D3C"/>
    <w:rsid w:val="00C85D4A"/>
    <w:rsid w:val="00C85EE8"/>
    <w:rsid w:val="00C86012"/>
    <w:rsid w:val="00C861A2"/>
    <w:rsid w:val="00C86246"/>
    <w:rsid w:val="00C862F1"/>
    <w:rsid w:val="00C8648C"/>
    <w:rsid w:val="00C8669F"/>
    <w:rsid w:val="00C868A8"/>
    <w:rsid w:val="00C86CFD"/>
    <w:rsid w:val="00C86D7D"/>
    <w:rsid w:val="00C86D93"/>
    <w:rsid w:val="00C87119"/>
    <w:rsid w:val="00C8796D"/>
    <w:rsid w:val="00C879CC"/>
    <w:rsid w:val="00C87E5A"/>
    <w:rsid w:val="00C90275"/>
    <w:rsid w:val="00C902E1"/>
    <w:rsid w:val="00C906DC"/>
    <w:rsid w:val="00C909F7"/>
    <w:rsid w:val="00C91427"/>
    <w:rsid w:val="00C91609"/>
    <w:rsid w:val="00C9166D"/>
    <w:rsid w:val="00C9166E"/>
    <w:rsid w:val="00C9170A"/>
    <w:rsid w:val="00C9180B"/>
    <w:rsid w:val="00C919E5"/>
    <w:rsid w:val="00C91A6B"/>
    <w:rsid w:val="00C91E8F"/>
    <w:rsid w:val="00C9202E"/>
    <w:rsid w:val="00C921BD"/>
    <w:rsid w:val="00C923ED"/>
    <w:rsid w:val="00C9245A"/>
    <w:rsid w:val="00C92753"/>
    <w:rsid w:val="00C92835"/>
    <w:rsid w:val="00C92A22"/>
    <w:rsid w:val="00C92A3A"/>
    <w:rsid w:val="00C92AC9"/>
    <w:rsid w:val="00C92CB9"/>
    <w:rsid w:val="00C92D4E"/>
    <w:rsid w:val="00C92EB4"/>
    <w:rsid w:val="00C92FDB"/>
    <w:rsid w:val="00C9334C"/>
    <w:rsid w:val="00C93438"/>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44D"/>
    <w:rsid w:val="00C975D4"/>
    <w:rsid w:val="00C9766A"/>
    <w:rsid w:val="00C9777A"/>
    <w:rsid w:val="00C97FE9"/>
    <w:rsid w:val="00CA021E"/>
    <w:rsid w:val="00CA0360"/>
    <w:rsid w:val="00CA08E5"/>
    <w:rsid w:val="00CA0B3C"/>
    <w:rsid w:val="00CA0C51"/>
    <w:rsid w:val="00CA1060"/>
    <w:rsid w:val="00CA10BB"/>
    <w:rsid w:val="00CA15CA"/>
    <w:rsid w:val="00CA1CA6"/>
    <w:rsid w:val="00CA1EEC"/>
    <w:rsid w:val="00CA205A"/>
    <w:rsid w:val="00CA21B7"/>
    <w:rsid w:val="00CA22CC"/>
    <w:rsid w:val="00CA242D"/>
    <w:rsid w:val="00CA2584"/>
    <w:rsid w:val="00CA2892"/>
    <w:rsid w:val="00CA28CB"/>
    <w:rsid w:val="00CA2A27"/>
    <w:rsid w:val="00CA30A8"/>
    <w:rsid w:val="00CA30E5"/>
    <w:rsid w:val="00CA319E"/>
    <w:rsid w:val="00CA32AE"/>
    <w:rsid w:val="00CA32B8"/>
    <w:rsid w:val="00CA3307"/>
    <w:rsid w:val="00CA40A8"/>
    <w:rsid w:val="00CA41C4"/>
    <w:rsid w:val="00CA421A"/>
    <w:rsid w:val="00CA423F"/>
    <w:rsid w:val="00CA4338"/>
    <w:rsid w:val="00CA469D"/>
    <w:rsid w:val="00CA4BB4"/>
    <w:rsid w:val="00CA4C98"/>
    <w:rsid w:val="00CA4F75"/>
    <w:rsid w:val="00CA53F7"/>
    <w:rsid w:val="00CA57A2"/>
    <w:rsid w:val="00CA5937"/>
    <w:rsid w:val="00CA5FB8"/>
    <w:rsid w:val="00CA6030"/>
    <w:rsid w:val="00CA60A6"/>
    <w:rsid w:val="00CA630A"/>
    <w:rsid w:val="00CA658F"/>
    <w:rsid w:val="00CA66ED"/>
    <w:rsid w:val="00CA6791"/>
    <w:rsid w:val="00CA69F4"/>
    <w:rsid w:val="00CA6BB2"/>
    <w:rsid w:val="00CA6C06"/>
    <w:rsid w:val="00CA6CB9"/>
    <w:rsid w:val="00CA6FF6"/>
    <w:rsid w:val="00CA7030"/>
    <w:rsid w:val="00CA72F6"/>
    <w:rsid w:val="00CA7619"/>
    <w:rsid w:val="00CA7729"/>
    <w:rsid w:val="00CA794E"/>
    <w:rsid w:val="00CA7977"/>
    <w:rsid w:val="00CA7C78"/>
    <w:rsid w:val="00CA7EFE"/>
    <w:rsid w:val="00CB0315"/>
    <w:rsid w:val="00CB03D1"/>
    <w:rsid w:val="00CB0445"/>
    <w:rsid w:val="00CB08E0"/>
    <w:rsid w:val="00CB0CA5"/>
    <w:rsid w:val="00CB0CD0"/>
    <w:rsid w:val="00CB0E2D"/>
    <w:rsid w:val="00CB1219"/>
    <w:rsid w:val="00CB1676"/>
    <w:rsid w:val="00CB1C84"/>
    <w:rsid w:val="00CB2480"/>
    <w:rsid w:val="00CB2633"/>
    <w:rsid w:val="00CB2E5B"/>
    <w:rsid w:val="00CB2ECB"/>
    <w:rsid w:val="00CB2F55"/>
    <w:rsid w:val="00CB33D5"/>
    <w:rsid w:val="00CB36E9"/>
    <w:rsid w:val="00CB3B8D"/>
    <w:rsid w:val="00CB3E47"/>
    <w:rsid w:val="00CB4076"/>
    <w:rsid w:val="00CB410B"/>
    <w:rsid w:val="00CB4393"/>
    <w:rsid w:val="00CB448C"/>
    <w:rsid w:val="00CB45CE"/>
    <w:rsid w:val="00CB46A8"/>
    <w:rsid w:val="00CB4C36"/>
    <w:rsid w:val="00CB4C4D"/>
    <w:rsid w:val="00CB5097"/>
    <w:rsid w:val="00CB50A2"/>
    <w:rsid w:val="00CB522C"/>
    <w:rsid w:val="00CB54B3"/>
    <w:rsid w:val="00CB564B"/>
    <w:rsid w:val="00CB59E7"/>
    <w:rsid w:val="00CB5DF6"/>
    <w:rsid w:val="00CB6164"/>
    <w:rsid w:val="00CB6167"/>
    <w:rsid w:val="00CB6D05"/>
    <w:rsid w:val="00CB6E6F"/>
    <w:rsid w:val="00CB6F0F"/>
    <w:rsid w:val="00CB6FE5"/>
    <w:rsid w:val="00CB72B4"/>
    <w:rsid w:val="00CB755C"/>
    <w:rsid w:val="00CB7651"/>
    <w:rsid w:val="00CB76EA"/>
    <w:rsid w:val="00CB7798"/>
    <w:rsid w:val="00CB78A2"/>
    <w:rsid w:val="00CB798A"/>
    <w:rsid w:val="00CB7ADF"/>
    <w:rsid w:val="00CB7D57"/>
    <w:rsid w:val="00CB7F45"/>
    <w:rsid w:val="00CB7F7D"/>
    <w:rsid w:val="00CC00CF"/>
    <w:rsid w:val="00CC0116"/>
    <w:rsid w:val="00CC02C4"/>
    <w:rsid w:val="00CC0348"/>
    <w:rsid w:val="00CC1519"/>
    <w:rsid w:val="00CC1528"/>
    <w:rsid w:val="00CC1770"/>
    <w:rsid w:val="00CC1860"/>
    <w:rsid w:val="00CC1A5C"/>
    <w:rsid w:val="00CC1B16"/>
    <w:rsid w:val="00CC1BC5"/>
    <w:rsid w:val="00CC1FA8"/>
    <w:rsid w:val="00CC203A"/>
    <w:rsid w:val="00CC2183"/>
    <w:rsid w:val="00CC2445"/>
    <w:rsid w:val="00CC248B"/>
    <w:rsid w:val="00CC24D4"/>
    <w:rsid w:val="00CC28F7"/>
    <w:rsid w:val="00CC2C5E"/>
    <w:rsid w:val="00CC3066"/>
    <w:rsid w:val="00CC34F2"/>
    <w:rsid w:val="00CC356C"/>
    <w:rsid w:val="00CC3990"/>
    <w:rsid w:val="00CC3C1E"/>
    <w:rsid w:val="00CC4055"/>
    <w:rsid w:val="00CC409F"/>
    <w:rsid w:val="00CC419C"/>
    <w:rsid w:val="00CC42BA"/>
    <w:rsid w:val="00CC4817"/>
    <w:rsid w:val="00CC4A86"/>
    <w:rsid w:val="00CC4AB9"/>
    <w:rsid w:val="00CC4C65"/>
    <w:rsid w:val="00CC55DB"/>
    <w:rsid w:val="00CC570B"/>
    <w:rsid w:val="00CC5809"/>
    <w:rsid w:val="00CC5ACA"/>
    <w:rsid w:val="00CC5EE9"/>
    <w:rsid w:val="00CC61F3"/>
    <w:rsid w:val="00CC69B7"/>
    <w:rsid w:val="00CC6C1E"/>
    <w:rsid w:val="00CC6CF6"/>
    <w:rsid w:val="00CC6E7A"/>
    <w:rsid w:val="00CC6ED4"/>
    <w:rsid w:val="00CC70E5"/>
    <w:rsid w:val="00CC71D7"/>
    <w:rsid w:val="00CC730B"/>
    <w:rsid w:val="00CC737B"/>
    <w:rsid w:val="00CC7448"/>
    <w:rsid w:val="00CC752F"/>
    <w:rsid w:val="00CC7622"/>
    <w:rsid w:val="00CC763F"/>
    <w:rsid w:val="00CC7703"/>
    <w:rsid w:val="00CC78C1"/>
    <w:rsid w:val="00CC7A94"/>
    <w:rsid w:val="00CC7FF4"/>
    <w:rsid w:val="00CD0225"/>
    <w:rsid w:val="00CD05FD"/>
    <w:rsid w:val="00CD0C3F"/>
    <w:rsid w:val="00CD0ED3"/>
    <w:rsid w:val="00CD1575"/>
    <w:rsid w:val="00CD1695"/>
    <w:rsid w:val="00CD16DF"/>
    <w:rsid w:val="00CD1830"/>
    <w:rsid w:val="00CD18B9"/>
    <w:rsid w:val="00CD1996"/>
    <w:rsid w:val="00CD1AD0"/>
    <w:rsid w:val="00CD1BFF"/>
    <w:rsid w:val="00CD1D4F"/>
    <w:rsid w:val="00CD25D2"/>
    <w:rsid w:val="00CD289A"/>
    <w:rsid w:val="00CD2CA5"/>
    <w:rsid w:val="00CD2E69"/>
    <w:rsid w:val="00CD310E"/>
    <w:rsid w:val="00CD32E7"/>
    <w:rsid w:val="00CD3781"/>
    <w:rsid w:val="00CD378F"/>
    <w:rsid w:val="00CD37C6"/>
    <w:rsid w:val="00CD38E3"/>
    <w:rsid w:val="00CD3DB5"/>
    <w:rsid w:val="00CD3EEF"/>
    <w:rsid w:val="00CD440D"/>
    <w:rsid w:val="00CD4880"/>
    <w:rsid w:val="00CD49B2"/>
    <w:rsid w:val="00CD4B3C"/>
    <w:rsid w:val="00CD4D40"/>
    <w:rsid w:val="00CD50D4"/>
    <w:rsid w:val="00CD53D2"/>
    <w:rsid w:val="00CD53E2"/>
    <w:rsid w:val="00CD5F83"/>
    <w:rsid w:val="00CD5FC3"/>
    <w:rsid w:val="00CD5FC5"/>
    <w:rsid w:val="00CD5FCE"/>
    <w:rsid w:val="00CD5FFD"/>
    <w:rsid w:val="00CD63F7"/>
    <w:rsid w:val="00CD65C3"/>
    <w:rsid w:val="00CD661B"/>
    <w:rsid w:val="00CD67C6"/>
    <w:rsid w:val="00CD67F5"/>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480"/>
    <w:rsid w:val="00CE17E9"/>
    <w:rsid w:val="00CE18F1"/>
    <w:rsid w:val="00CE1AFC"/>
    <w:rsid w:val="00CE1BDC"/>
    <w:rsid w:val="00CE1F37"/>
    <w:rsid w:val="00CE2046"/>
    <w:rsid w:val="00CE21DB"/>
    <w:rsid w:val="00CE220A"/>
    <w:rsid w:val="00CE221D"/>
    <w:rsid w:val="00CE24C7"/>
    <w:rsid w:val="00CE25AD"/>
    <w:rsid w:val="00CE25B0"/>
    <w:rsid w:val="00CE2675"/>
    <w:rsid w:val="00CE292D"/>
    <w:rsid w:val="00CE2AD4"/>
    <w:rsid w:val="00CE2B89"/>
    <w:rsid w:val="00CE2C06"/>
    <w:rsid w:val="00CE2CC8"/>
    <w:rsid w:val="00CE2E1C"/>
    <w:rsid w:val="00CE33F6"/>
    <w:rsid w:val="00CE349C"/>
    <w:rsid w:val="00CE36D0"/>
    <w:rsid w:val="00CE3B7C"/>
    <w:rsid w:val="00CE3FDB"/>
    <w:rsid w:val="00CE4317"/>
    <w:rsid w:val="00CE4324"/>
    <w:rsid w:val="00CE464E"/>
    <w:rsid w:val="00CE48E5"/>
    <w:rsid w:val="00CE497E"/>
    <w:rsid w:val="00CE49D1"/>
    <w:rsid w:val="00CE4CE3"/>
    <w:rsid w:val="00CE5161"/>
    <w:rsid w:val="00CE52A1"/>
    <w:rsid w:val="00CE54E3"/>
    <w:rsid w:val="00CE58BF"/>
    <w:rsid w:val="00CE5B6D"/>
    <w:rsid w:val="00CE5E3C"/>
    <w:rsid w:val="00CE6006"/>
    <w:rsid w:val="00CE68CD"/>
    <w:rsid w:val="00CE6AAA"/>
    <w:rsid w:val="00CE6C18"/>
    <w:rsid w:val="00CE6FF0"/>
    <w:rsid w:val="00CE739A"/>
    <w:rsid w:val="00CE7B59"/>
    <w:rsid w:val="00CE7D59"/>
    <w:rsid w:val="00CE7D6C"/>
    <w:rsid w:val="00CE7E0F"/>
    <w:rsid w:val="00CE7E3E"/>
    <w:rsid w:val="00CE7F0E"/>
    <w:rsid w:val="00CE7FA2"/>
    <w:rsid w:val="00CF01BC"/>
    <w:rsid w:val="00CF0660"/>
    <w:rsid w:val="00CF0715"/>
    <w:rsid w:val="00CF0A7A"/>
    <w:rsid w:val="00CF0EE2"/>
    <w:rsid w:val="00CF0F1F"/>
    <w:rsid w:val="00CF1758"/>
    <w:rsid w:val="00CF1FAB"/>
    <w:rsid w:val="00CF2058"/>
    <w:rsid w:val="00CF232B"/>
    <w:rsid w:val="00CF2468"/>
    <w:rsid w:val="00CF2629"/>
    <w:rsid w:val="00CF2706"/>
    <w:rsid w:val="00CF27F2"/>
    <w:rsid w:val="00CF289D"/>
    <w:rsid w:val="00CF2B37"/>
    <w:rsid w:val="00CF2C53"/>
    <w:rsid w:val="00CF2C65"/>
    <w:rsid w:val="00CF2DAF"/>
    <w:rsid w:val="00CF2EC7"/>
    <w:rsid w:val="00CF3209"/>
    <w:rsid w:val="00CF3621"/>
    <w:rsid w:val="00CF373F"/>
    <w:rsid w:val="00CF4086"/>
    <w:rsid w:val="00CF40D7"/>
    <w:rsid w:val="00CF4918"/>
    <w:rsid w:val="00CF49BB"/>
    <w:rsid w:val="00CF5082"/>
    <w:rsid w:val="00CF5278"/>
    <w:rsid w:val="00CF539B"/>
    <w:rsid w:val="00CF5460"/>
    <w:rsid w:val="00CF5AB7"/>
    <w:rsid w:val="00CF5B87"/>
    <w:rsid w:val="00CF5CA6"/>
    <w:rsid w:val="00CF5D88"/>
    <w:rsid w:val="00CF62BB"/>
    <w:rsid w:val="00CF66AF"/>
    <w:rsid w:val="00CF67DB"/>
    <w:rsid w:val="00CF6F7D"/>
    <w:rsid w:val="00CF70C0"/>
    <w:rsid w:val="00CF76FD"/>
    <w:rsid w:val="00CF77DE"/>
    <w:rsid w:val="00CF7D28"/>
    <w:rsid w:val="00D00549"/>
    <w:rsid w:val="00D006B4"/>
    <w:rsid w:val="00D01346"/>
    <w:rsid w:val="00D0147B"/>
    <w:rsid w:val="00D017F9"/>
    <w:rsid w:val="00D0197B"/>
    <w:rsid w:val="00D01D90"/>
    <w:rsid w:val="00D01EA3"/>
    <w:rsid w:val="00D01F66"/>
    <w:rsid w:val="00D02825"/>
    <w:rsid w:val="00D029BF"/>
    <w:rsid w:val="00D02B6B"/>
    <w:rsid w:val="00D02EEF"/>
    <w:rsid w:val="00D02F28"/>
    <w:rsid w:val="00D0313D"/>
    <w:rsid w:val="00D032FC"/>
    <w:rsid w:val="00D03366"/>
    <w:rsid w:val="00D03592"/>
    <w:rsid w:val="00D0366C"/>
    <w:rsid w:val="00D037AB"/>
    <w:rsid w:val="00D03890"/>
    <w:rsid w:val="00D039BD"/>
    <w:rsid w:val="00D03C14"/>
    <w:rsid w:val="00D03C8B"/>
    <w:rsid w:val="00D03F07"/>
    <w:rsid w:val="00D0411D"/>
    <w:rsid w:val="00D044A8"/>
    <w:rsid w:val="00D04C77"/>
    <w:rsid w:val="00D05441"/>
    <w:rsid w:val="00D0555A"/>
    <w:rsid w:val="00D0566F"/>
    <w:rsid w:val="00D057A2"/>
    <w:rsid w:val="00D05A40"/>
    <w:rsid w:val="00D05C68"/>
    <w:rsid w:val="00D06340"/>
    <w:rsid w:val="00D064EB"/>
    <w:rsid w:val="00D06886"/>
    <w:rsid w:val="00D06960"/>
    <w:rsid w:val="00D06979"/>
    <w:rsid w:val="00D06B3A"/>
    <w:rsid w:val="00D06DF8"/>
    <w:rsid w:val="00D06EE8"/>
    <w:rsid w:val="00D06F0E"/>
    <w:rsid w:val="00D0708C"/>
    <w:rsid w:val="00D0717F"/>
    <w:rsid w:val="00D07574"/>
    <w:rsid w:val="00D07866"/>
    <w:rsid w:val="00D078D0"/>
    <w:rsid w:val="00D07935"/>
    <w:rsid w:val="00D079AD"/>
    <w:rsid w:val="00D07D44"/>
    <w:rsid w:val="00D10E20"/>
    <w:rsid w:val="00D10EF7"/>
    <w:rsid w:val="00D1122B"/>
    <w:rsid w:val="00D1124D"/>
    <w:rsid w:val="00D115A7"/>
    <w:rsid w:val="00D11764"/>
    <w:rsid w:val="00D11ADF"/>
    <w:rsid w:val="00D1280B"/>
    <w:rsid w:val="00D1284F"/>
    <w:rsid w:val="00D12ACC"/>
    <w:rsid w:val="00D12D89"/>
    <w:rsid w:val="00D13826"/>
    <w:rsid w:val="00D13CFE"/>
    <w:rsid w:val="00D13E21"/>
    <w:rsid w:val="00D141F8"/>
    <w:rsid w:val="00D1431C"/>
    <w:rsid w:val="00D146E3"/>
    <w:rsid w:val="00D14AAB"/>
    <w:rsid w:val="00D14CC8"/>
    <w:rsid w:val="00D14ECB"/>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6B24"/>
    <w:rsid w:val="00D16F44"/>
    <w:rsid w:val="00D1701E"/>
    <w:rsid w:val="00D17260"/>
    <w:rsid w:val="00D172A7"/>
    <w:rsid w:val="00D175C1"/>
    <w:rsid w:val="00D175C4"/>
    <w:rsid w:val="00D17A80"/>
    <w:rsid w:val="00D17BB5"/>
    <w:rsid w:val="00D17C76"/>
    <w:rsid w:val="00D17D9D"/>
    <w:rsid w:val="00D17E49"/>
    <w:rsid w:val="00D17EE7"/>
    <w:rsid w:val="00D17F34"/>
    <w:rsid w:val="00D2052D"/>
    <w:rsid w:val="00D209E2"/>
    <w:rsid w:val="00D20C45"/>
    <w:rsid w:val="00D20F85"/>
    <w:rsid w:val="00D2140C"/>
    <w:rsid w:val="00D21636"/>
    <w:rsid w:val="00D21A79"/>
    <w:rsid w:val="00D21B0E"/>
    <w:rsid w:val="00D21CF6"/>
    <w:rsid w:val="00D224DF"/>
    <w:rsid w:val="00D22820"/>
    <w:rsid w:val="00D22A7C"/>
    <w:rsid w:val="00D22D94"/>
    <w:rsid w:val="00D22F50"/>
    <w:rsid w:val="00D235EB"/>
    <w:rsid w:val="00D239CD"/>
    <w:rsid w:val="00D23C2E"/>
    <w:rsid w:val="00D23CB4"/>
    <w:rsid w:val="00D23E35"/>
    <w:rsid w:val="00D2427F"/>
    <w:rsid w:val="00D242A6"/>
    <w:rsid w:val="00D24331"/>
    <w:rsid w:val="00D24567"/>
    <w:rsid w:val="00D245F5"/>
    <w:rsid w:val="00D246C4"/>
    <w:rsid w:val="00D24767"/>
    <w:rsid w:val="00D248B0"/>
    <w:rsid w:val="00D259B4"/>
    <w:rsid w:val="00D25B51"/>
    <w:rsid w:val="00D25F00"/>
    <w:rsid w:val="00D25F52"/>
    <w:rsid w:val="00D25F94"/>
    <w:rsid w:val="00D260DD"/>
    <w:rsid w:val="00D261EF"/>
    <w:rsid w:val="00D26242"/>
    <w:rsid w:val="00D26284"/>
    <w:rsid w:val="00D26346"/>
    <w:rsid w:val="00D265F2"/>
    <w:rsid w:val="00D26659"/>
    <w:rsid w:val="00D26CEC"/>
    <w:rsid w:val="00D26FA1"/>
    <w:rsid w:val="00D277E4"/>
    <w:rsid w:val="00D279EB"/>
    <w:rsid w:val="00D27D95"/>
    <w:rsid w:val="00D27E65"/>
    <w:rsid w:val="00D3012A"/>
    <w:rsid w:val="00D3025A"/>
    <w:rsid w:val="00D30553"/>
    <w:rsid w:val="00D3091F"/>
    <w:rsid w:val="00D30CD4"/>
    <w:rsid w:val="00D30FE1"/>
    <w:rsid w:val="00D31023"/>
    <w:rsid w:val="00D31097"/>
    <w:rsid w:val="00D311DE"/>
    <w:rsid w:val="00D31319"/>
    <w:rsid w:val="00D31372"/>
    <w:rsid w:val="00D31AEE"/>
    <w:rsid w:val="00D31E32"/>
    <w:rsid w:val="00D327E2"/>
    <w:rsid w:val="00D32800"/>
    <w:rsid w:val="00D3286F"/>
    <w:rsid w:val="00D329AF"/>
    <w:rsid w:val="00D32C34"/>
    <w:rsid w:val="00D33027"/>
    <w:rsid w:val="00D33238"/>
    <w:rsid w:val="00D33323"/>
    <w:rsid w:val="00D33848"/>
    <w:rsid w:val="00D338C5"/>
    <w:rsid w:val="00D33A1A"/>
    <w:rsid w:val="00D33D67"/>
    <w:rsid w:val="00D33E95"/>
    <w:rsid w:val="00D343EC"/>
    <w:rsid w:val="00D34564"/>
    <w:rsid w:val="00D34592"/>
    <w:rsid w:val="00D34675"/>
    <w:rsid w:val="00D34799"/>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6DCD"/>
    <w:rsid w:val="00D37149"/>
    <w:rsid w:val="00D37249"/>
    <w:rsid w:val="00D37424"/>
    <w:rsid w:val="00D374DF"/>
    <w:rsid w:val="00D3783B"/>
    <w:rsid w:val="00D37D9F"/>
    <w:rsid w:val="00D37E41"/>
    <w:rsid w:val="00D4012D"/>
    <w:rsid w:val="00D401DF"/>
    <w:rsid w:val="00D4038E"/>
    <w:rsid w:val="00D40580"/>
    <w:rsid w:val="00D40668"/>
    <w:rsid w:val="00D40990"/>
    <w:rsid w:val="00D40B32"/>
    <w:rsid w:val="00D40BDB"/>
    <w:rsid w:val="00D40DFD"/>
    <w:rsid w:val="00D40E26"/>
    <w:rsid w:val="00D41052"/>
    <w:rsid w:val="00D411E8"/>
    <w:rsid w:val="00D4150A"/>
    <w:rsid w:val="00D41E2A"/>
    <w:rsid w:val="00D41E4D"/>
    <w:rsid w:val="00D4200A"/>
    <w:rsid w:val="00D42B4C"/>
    <w:rsid w:val="00D43296"/>
    <w:rsid w:val="00D432B8"/>
    <w:rsid w:val="00D436A2"/>
    <w:rsid w:val="00D436C4"/>
    <w:rsid w:val="00D43725"/>
    <w:rsid w:val="00D43758"/>
    <w:rsid w:val="00D43DA2"/>
    <w:rsid w:val="00D43DCF"/>
    <w:rsid w:val="00D44100"/>
    <w:rsid w:val="00D44669"/>
    <w:rsid w:val="00D4480C"/>
    <w:rsid w:val="00D44C80"/>
    <w:rsid w:val="00D44DC4"/>
    <w:rsid w:val="00D451BC"/>
    <w:rsid w:val="00D45246"/>
    <w:rsid w:val="00D452A1"/>
    <w:rsid w:val="00D455BE"/>
    <w:rsid w:val="00D455CD"/>
    <w:rsid w:val="00D45ACD"/>
    <w:rsid w:val="00D46309"/>
    <w:rsid w:val="00D4672C"/>
    <w:rsid w:val="00D46A70"/>
    <w:rsid w:val="00D46BDF"/>
    <w:rsid w:val="00D46F69"/>
    <w:rsid w:val="00D46F96"/>
    <w:rsid w:val="00D476E4"/>
    <w:rsid w:val="00D478E5"/>
    <w:rsid w:val="00D479CE"/>
    <w:rsid w:val="00D47B32"/>
    <w:rsid w:val="00D47E79"/>
    <w:rsid w:val="00D5042D"/>
    <w:rsid w:val="00D50738"/>
    <w:rsid w:val="00D5074A"/>
    <w:rsid w:val="00D507B1"/>
    <w:rsid w:val="00D507D1"/>
    <w:rsid w:val="00D50856"/>
    <w:rsid w:val="00D509B9"/>
    <w:rsid w:val="00D50A38"/>
    <w:rsid w:val="00D510C2"/>
    <w:rsid w:val="00D511F8"/>
    <w:rsid w:val="00D51380"/>
    <w:rsid w:val="00D515A5"/>
    <w:rsid w:val="00D51953"/>
    <w:rsid w:val="00D51B4D"/>
    <w:rsid w:val="00D51BF2"/>
    <w:rsid w:val="00D51D3A"/>
    <w:rsid w:val="00D51E60"/>
    <w:rsid w:val="00D5215B"/>
    <w:rsid w:val="00D521CE"/>
    <w:rsid w:val="00D52464"/>
    <w:rsid w:val="00D52750"/>
    <w:rsid w:val="00D52752"/>
    <w:rsid w:val="00D5292C"/>
    <w:rsid w:val="00D52977"/>
    <w:rsid w:val="00D52A7E"/>
    <w:rsid w:val="00D52CE0"/>
    <w:rsid w:val="00D53007"/>
    <w:rsid w:val="00D533BB"/>
    <w:rsid w:val="00D5356F"/>
    <w:rsid w:val="00D53619"/>
    <w:rsid w:val="00D5385D"/>
    <w:rsid w:val="00D5397C"/>
    <w:rsid w:val="00D53B31"/>
    <w:rsid w:val="00D53CFB"/>
    <w:rsid w:val="00D53DCC"/>
    <w:rsid w:val="00D53E19"/>
    <w:rsid w:val="00D53EBE"/>
    <w:rsid w:val="00D54083"/>
    <w:rsid w:val="00D540E4"/>
    <w:rsid w:val="00D54687"/>
    <w:rsid w:val="00D548D5"/>
    <w:rsid w:val="00D54C44"/>
    <w:rsid w:val="00D54ED3"/>
    <w:rsid w:val="00D551C3"/>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5"/>
    <w:rsid w:val="00D573FB"/>
    <w:rsid w:val="00D57667"/>
    <w:rsid w:val="00D57E2C"/>
    <w:rsid w:val="00D57EB3"/>
    <w:rsid w:val="00D6007B"/>
    <w:rsid w:val="00D600E1"/>
    <w:rsid w:val="00D602C2"/>
    <w:rsid w:val="00D60353"/>
    <w:rsid w:val="00D604B1"/>
    <w:rsid w:val="00D60505"/>
    <w:rsid w:val="00D607E1"/>
    <w:rsid w:val="00D60999"/>
    <w:rsid w:val="00D610A2"/>
    <w:rsid w:val="00D614E6"/>
    <w:rsid w:val="00D6159D"/>
    <w:rsid w:val="00D6190A"/>
    <w:rsid w:val="00D61B28"/>
    <w:rsid w:val="00D61BD5"/>
    <w:rsid w:val="00D61EE3"/>
    <w:rsid w:val="00D62244"/>
    <w:rsid w:val="00D62539"/>
    <w:rsid w:val="00D62728"/>
    <w:rsid w:val="00D62780"/>
    <w:rsid w:val="00D627A1"/>
    <w:rsid w:val="00D6295D"/>
    <w:rsid w:val="00D6298A"/>
    <w:rsid w:val="00D62AB7"/>
    <w:rsid w:val="00D62BFF"/>
    <w:rsid w:val="00D62FBC"/>
    <w:rsid w:val="00D63115"/>
    <w:rsid w:val="00D63BC8"/>
    <w:rsid w:val="00D63EC6"/>
    <w:rsid w:val="00D63F33"/>
    <w:rsid w:val="00D63FF0"/>
    <w:rsid w:val="00D640D3"/>
    <w:rsid w:val="00D641AE"/>
    <w:rsid w:val="00D643DF"/>
    <w:rsid w:val="00D6440C"/>
    <w:rsid w:val="00D644B6"/>
    <w:rsid w:val="00D6463F"/>
    <w:rsid w:val="00D64828"/>
    <w:rsid w:val="00D649E5"/>
    <w:rsid w:val="00D64A1B"/>
    <w:rsid w:val="00D650FB"/>
    <w:rsid w:val="00D653F8"/>
    <w:rsid w:val="00D65516"/>
    <w:rsid w:val="00D655F7"/>
    <w:rsid w:val="00D657E1"/>
    <w:rsid w:val="00D657F3"/>
    <w:rsid w:val="00D65A6E"/>
    <w:rsid w:val="00D66146"/>
    <w:rsid w:val="00D664B0"/>
    <w:rsid w:val="00D6653A"/>
    <w:rsid w:val="00D669E7"/>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B14"/>
    <w:rsid w:val="00D72EBB"/>
    <w:rsid w:val="00D73117"/>
    <w:rsid w:val="00D73A67"/>
    <w:rsid w:val="00D73F82"/>
    <w:rsid w:val="00D74462"/>
    <w:rsid w:val="00D749AF"/>
    <w:rsid w:val="00D74ABA"/>
    <w:rsid w:val="00D74E2A"/>
    <w:rsid w:val="00D74FF0"/>
    <w:rsid w:val="00D7512E"/>
    <w:rsid w:val="00D751DA"/>
    <w:rsid w:val="00D753C3"/>
    <w:rsid w:val="00D7551A"/>
    <w:rsid w:val="00D7595E"/>
    <w:rsid w:val="00D759E0"/>
    <w:rsid w:val="00D75F56"/>
    <w:rsid w:val="00D75F69"/>
    <w:rsid w:val="00D762A5"/>
    <w:rsid w:val="00D7637E"/>
    <w:rsid w:val="00D76555"/>
    <w:rsid w:val="00D7686B"/>
    <w:rsid w:val="00D76AD8"/>
    <w:rsid w:val="00D76C69"/>
    <w:rsid w:val="00D76CED"/>
    <w:rsid w:val="00D76DB7"/>
    <w:rsid w:val="00D76E39"/>
    <w:rsid w:val="00D76F3C"/>
    <w:rsid w:val="00D773E6"/>
    <w:rsid w:val="00D774C3"/>
    <w:rsid w:val="00D77863"/>
    <w:rsid w:val="00D778A5"/>
    <w:rsid w:val="00D778B8"/>
    <w:rsid w:val="00D77CD1"/>
    <w:rsid w:val="00D803AC"/>
    <w:rsid w:val="00D80A25"/>
    <w:rsid w:val="00D80CB2"/>
    <w:rsid w:val="00D80EF2"/>
    <w:rsid w:val="00D811B4"/>
    <w:rsid w:val="00D8127F"/>
    <w:rsid w:val="00D812EC"/>
    <w:rsid w:val="00D81662"/>
    <w:rsid w:val="00D818F7"/>
    <w:rsid w:val="00D82111"/>
    <w:rsid w:val="00D82434"/>
    <w:rsid w:val="00D8279F"/>
    <w:rsid w:val="00D829C3"/>
    <w:rsid w:val="00D82F98"/>
    <w:rsid w:val="00D830CA"/>
    <w:rsid w:val="00D83204"/>
    <w:rsid w:val="00D8397A"/>
    <w:rsid w:val="00D83D9C"/>
    <w:rsid w:val="00D84265"/>
    <w:rsid w:val="00D8447E"/>
    <w:rsid w:val="00D844DF"/>
    <w:rsid w:val="00D84655"/>
    <w:rsid w:val="00D84936"/>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25E"/>
    <w:rsid w:val="00D8735D"/>
    <w:rsid w:val="00D8737D"/>
    <w:rsid w:val="00D877A0"/>
    <w:rsid w:val="00D877BF"/>
    <w:rsid w:val="00D87AA2"/>
    <w:rsid w:val="00D87B7F"/>
    <w:rsid w:val="00D87D12"/>
    <w:rsid w:val="00D87E4F"/>
    <w:rsid w:val="00D9003D"/>
    <w:rsid w:val="00D9029A"/>
    <w:rsid w:val="00D90367"/>
    <w:rsid w:val="00D906BF"/>
    <w:rsid w:val="00D90809"/>
    <w:rsid w:val="00D9086A"/>
    <w:rsid w:val="00D9091D"/>
    <w:rsid w:val="00D90B80"/>
    <w:rsid w:val="00D90DEF"/>
    <w:rsid w:val="00D90F28"/>
    <w:rsid w:val="00D912B4"/>
    <w:rsid w:val="00D91684"/>
    <w:rsid w:val="00D91834"/>
    <w:rsid w:val="00D91894"/>
    <w:rsid w:val="00D91EF3"/>
    <w:rsid w:val="00D91F20"/>
    <w:rsid w:val="00D92449"/>
    <w:rsid w:val="00D92B20"/>
    <w:rsid w:val="00D92ED5"/>
    <w:rsid w:val="00D93014"/>
    <w:rsid w:val="00D932DB"/>
    <w:rsid w:val="00D93386"/>
    <w:rsid w:val="00D933BE"/>
    <w:rsid w:val="00D934D5"/>
    <w:rsid w:val="00D935DB"/>
    <w:rsid w:val="00D9379C"/>
    <w:rsid w:val="00D93C3E"/>
    <w:rsid w:val="00D93CB8"/>
    <w:rsid w:val="00D93D46"/>
    <w:rsid w:val="00D941B9"/>
    <w:rsid w:val="00D94311"/>
    <w:rsid w:val="00D94A60"/>
    <w:rsid w:val="00D94BC9"/>
    <w:rsid w:val="00D94DF0"/>
    <w:rsid w:val="00D94FEA"/>
    <w:rsid w:val="00D95600"/>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0F36"/>
    <w:rsid w:val="00DA1337"/>
    <w:rsid w:val="00DA135F"/>
    <w:rsid w:val="00DA142B"/>
    <w:rsid w:val="00DA15C1"/>
    <w:rsid w:val="00DA1BD7"/>
    <w:rsid w:val="00DA1D44"/>
    <w:rsid w:val="00DA1FEC"/>
    <w:rsid w:val="00DA2299"/>
    <w:rsid w:val="00DA23EF"/>
    <w:rsid w:val="00DA257E"/>
    <w:rsid w:val="00DA27FF"/>
    <w:rsid w:val="00DA2883"/>
    <w:rsid w:val="00DA28C0"/>
    <w:rsid w:val="00DA29EE"/>
    <w:rsid w:val="00DA2D12"/>
    <w:rsid w:val="00DA2D22"/>
    <w:rsid w:val="00DA304E"/>
    <w:rsid w:val="00DA3082"/>
    <w:rsid w:val="00DA339A"/>
    <w:rsid w:val="00DA3916"/>
    <w:rsid w:val="00DA3C42"/>
    <w:rsid w:val="00DA3CA5"/>
    <w:rsid w:val="00DA3EE1"/>
    <w:rsid w:val="00DA4085"/>
    <w:rsid w:val="00DA44AC"/>
    <w:rsid w:val="00DA4649"/>
    <w:rsid w:val="00DA49B9"/>
    <w:rsid w:val="00DA4B38"/>
    <w:rsid w:val="00DA51B4"/>
    <w:rsid w:val="00DA52DA"/>
    <w:rsid w:val="00DA5434"/>
    <w:rsid w:val="00DA57EA"/>
    <w:rsid w:val="00DA5B36"/>
    <w:rsid w:val="00DA5CCC"/>
    <w:rsid w:val="00DA6245"/>
    <w:rsid w:val="00DA6260"/>
    <w:rsid w:val="00DA6336"/>
    <w:rsid w:val="00DA67EF"/>
    <w:rsid w:val="00DA6F87"/>
    <w:rsid w:val="00DA70E9"/>
    <w:rsid w:val="00DA78E6"/>
    <w:rsid w:val="00DA7C81"/>
    <w:rsid w:val="00DB0083"/>
    <w:rsid w:val="00DB00E8"/>
    <w:rsid w:val="00DB04D5"/>
    <w:rsid w:val="00DB091F"/>
    <w:rsid w:val="00DB0B8B"/>
    <w:rsid w:val="00DB0CA0"/>
    <w:rsid w:val="00DB0D17"/>
    <w:rsid w:val="00DB0E73"/>
    <w:rsid w:val="00DB0ED0"/>
    <w:rsid w:val="00DB0F8A"/>
    <w:rsid w:val="00DB112C"/>
    <w:rsid w:val="00DB1262"/>
    <w:rsid w:val="00DB1413"/>
    <w:rsid w:val="00DB1627"/>
    <w:rsid w:val="00DB178C"/>
    <w:rsid w:val="00DB17E8"/>
    <w:rsid w:val="00DB1AC9"/>
    <w:rsid w:val="00DB1DAE"/>
    <w:rsid w:val="00DB1E6A"/>
    <w:rsid w:val="00DB1ED3"/>
    <w:rsid w:val="00DB205B"/>
    <w:rsid w:val="00DB20C2"/>
    <w:rsid w:val="00DB22B9"/>
    <w:rsid w:val="00DB24B5"/>
    <w:rsid w:val="00DB2659"/>
    <w:rsid w:val="00DB269C"/>
    <w:rsid w:val="00DB2799"/>
    <w:rsid w:val="00DB27E2"/>
    <w:rsid w:val="00DB28CE"/>
    <w:rsid w:val="00DB2DCE"/>
    <w:rsid w:val="00DB2E16"/>
    <w:rsid w:val="00DB300D"/>
    <w:rsid w:val="00DB3CBE"/>
    <w:rsid w:val="00DB3D44"/>
    <w:rsid w:val="00DB4321"/>
    <w:rsid w:val="00DB4CA0"/>
    <w:rsid w:val="00DB5228"/>
    <w:rsid w:val="00DB5720"/>
    <w:rsid w:val="00DB5832"/>
    <w:rsid w:val="00DB5862"/>
    <w:rsid w:val="00DB5BE5"/>
    <w:rsid w:val="00DB5F55"/>
    <w:rsid w:val="00DB6167"/>
    <w:rsid w:val="00DB6229"/>
    <w:rsid w:val="00DB6425"/>
    <w:rsid w:val="00DB6566"/>
    <w:rsid w:val="00DB672E"/>
    <w:rsid w:val="00DB68C9"/>
    <w:rsid w:val="00DB6B28"/>
    <w:rsid w:val="00DB6E21"/>
    <w:rsid w:val="00DB6E92"/>
    <w:rsid w:val="00DB6F65"/>
    <w:rsid w:val="00DB704B"/>
    <w:rsid w:val="00DB715A"/>
    <w:rsid w:val="00DB7834"/>
    <w:rsid w:val="00DB7878"/>
    <w:rsid w:val="00DB7BA4"/>
    <w:rsid w:val="00DB7C0F"/>
    <w:rsid w:val="00DB7D8D"/>
    <w:rsid w:val="00DB7DF3"/>
    <w:rsid w:val="00DC0270"/>
    <w:rsid w:val="00DC06E1"/>
    <w:rsid w:val="00DC06EF"/>
    <w:rsid w:val="00DC07A6"/>
    <w:rsid w:val="00DC0913"/>
    <w:rsid w:val="00DC0B7A"/>
    <w:rsid w:val="00DC0D81"/>
    <w:rsid w:val="00DC11B7"/>
    <w:rsid w:val="00DC12EE"/>
    <w:rsid w:val="00DC15D2"/>
    <w:rsid w:val="00DC1622"/>
    <w:rsid w:val="00DC165F"/>
    <w:rsid w:val="00DC1C78"/>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774"/>
    <w:rsid w:val="00DC48D8"/>
    <w:rsid w:val="00DC48DD"/>
    <w:rsid w:val="00DC49D6"/>
    <w:rsid w:val="00DC4A50"/>
    <w:rsid w:val="00DC50CD"/>
    <w:rsid w:val="00DC5123"/>
    <w:rsid w:val="00DC5169"/>
    <w:rsid w:val="00DC5545"/>
    <w:rsid w:val="00DC5BBF"/>
    <w:rsid w:val="00DC5BE6"/>
    <w:rsid w:val="00DC5D17"/>
    <w:rsid w:val="00DC5E2D"/>
    <w:rsid w:val="00DC5ECE"/>
    <w:rsid w:val="00DC6338"/>
    <w:rsid w:val="00DC679B"/>
    <w:rsid w:val="00DC684F"/>
    <w:rsid w:val="00DC69AA"/>
    <w:rsid w:val="00DC6C81"/>
    <w:rsid w:val="00DC75D5"/>
    <w:rsid w:val="00DC7638"/>
    <w:rsid w:val="00DC78E2"/>
    <w:rsid w:val="00DC7C28"/>
    <w:rsid w:val="00DC7DB3"/>
    <w:rsid w:val="00DD01AB"/>
    <w:rsid w:val="00DD048D"/>
    <w:rsid w:val="00DD0C0E"/>
    <w:rsid w:val="00DD11F0"/>
    <w:rsid w:val="00DD12E0"/>
    <w:rsid w:val="00DD159E"/>
    <w:rsid w:val="00DD19B9"/>
    <w:rsid w:val="00DD1C61"/>
    <w:rsid w:val="00DD1D00"/>
    <w:rsid w:val="00DD1D08"/>
    <w:rsid w:val="00DD1D39"/>
    <w:rsid w:val="00DD1E4D"/>
    <w:rsid w:val="00DD2121"/>
    <w:rsid w:val="00DD22C3"/>
    <w:rsid w:val="00DD2481"/>
    <w:rsid w:val="00DD25F3"/>
    <w:rsid w:val="00DD262C"/>
    <w:rsid w:val="00DD2AA3"/>
    <w:rsid w:val="00DD2CD5"/>
    <w:rsid w:val="00DD3070"/>
    <w:rsid w:val="00DD30D8"/>
    <w:rsid w:val="00DD359C"/>
    <w:rsid w:val="00DD3619"/>
    <w:rsid w:val="00DD369B"/>
    <w:rsid w:val="00DD388E"/>
    <w:rsid w:val="00DD3C80"/>
    <w:rsid w:val="00DD3DE9"/>
    <w:rsid w:val="00DD3E6D"/>
    <w:rsid w:val="00DD3ECF"/>
    <w:rsid w:val="00DD41F0"/>
    <w:rsid w:val="00DD422F"/>
    <w:rsid w:val="00DD461C"/>
    <w:rsid w:val="00DD470C"/>
    <w:rsid w:val="00DD4848"/>
    <w:rsid w:val="00DD4856"/>
    <w:rsid w:val="00DD49C3"/>
    <w:rsid w:val="00DD4AB3"/>
    <w:rsid w:val="00DD4B27"/>
    <w:rsid w:val="00DD4C16"/>
    <w:rsid w:val="00DD4C8E"/>
    <w:rsid w:val="00DD4E62"/>
    <w:rsid w:val="00DD5247"/>
    <w:rsid w:val="00DD544C"/>
    <w:rsid w:val="00DD5576"/>
    <w:rsid w:val="00DD5672"/>
    <w:rsid w:val="00DD5731"/>
    <w:rsid w:val="00DD5B6A"/>
    <w:rsid w:val="00DD5D61"/>
    <w:rsid w:val="00DD5FAF"/>
    <w:rsid w:val="00DD60D6"/>
    <w:rsid w:val="00DD61BD"/>
    <w:rsid w:val="00DD65AA"/>
    <w:rsid w:val="00DD65D2"/>
    <w:rsid w:val="00DD66ED"/>
    <w:rsid w:val="00DD681A"/>
    <w:rsid w:val="00DD688B"/>
    <w:rsid w:val="00DD6B56"/>
    <w:rsid w:val="00DD6D1D"/>
    <w:rsid w:val="00DD6D23"/>
    <w:rsid w:val="00DD7065"/>
    <w:rsid w:val="00DD71AB"/>
    <w:rsid w:val="00DD739C"/>
    <w:rsid w:val="00DD77C7"/>
    <w:rsid w:val="00DD788D"/>
    <w:rsid w:val="00DD7912"/>
    <w:rsid w:val="00DD7A58"/>
    <w:rsid w:val="00DD7CEF"/>
    <w:rsid w:val="00DE029B"/>
    <w:rsid w:val="00DE0321"/>
    <w:rsid w:val="00DE03D3"/>
    <w:rsid w:val="00DE0775"/>
    <w:rsid w:val="00DE09DE"/>
    <w:rsid w:val="00DE0C4B"/>
    <w:rsid w:val="00DE0CB9"/>
    <w:rsid w:val="00DE0CD3"/>
    <w:rsid w:val="00DE0DF8"/>
    <w:rsid w:val="00DE13E6"/>
    <w:rsid w:val="00DE146E"/>
    <w:rsid w:val="00DE199F"/>
    <w:rsid w:val="00DE1A8A"/>
    <w:rsid w:val="00DE1AE3"/>
    <w:rsid w:val="00DE1B9A"/>
    <w:rsid w:val="00DE1E58"/>
    <w:rsid w:val="00DE28E5"/>
    <w:rsid w:val="00DE2DF1"/>
    <w:rsid w:val="00DE2F70"/>
    <w:rsid w:val="00DE37CF"/>
    <w:rsid w:val="00DE3C54"/>
    <w:rsid w:val="00DE3FC9"/>
    <w:rsid w:val="00DE4035"/>
    <w:rsid w:val="00DE41BE"/>
    <w:rsid w:val="00DE47FE"/>
    <w:rsid w:val="00DE4B0D"/>
    <w:rsid w:val="00DE4B1F"/>
    <w:rsid w:val="00DE4F03"/>
    <w:rsid w:val="00DE4F92"/>
    <w:rsid w:val="00DE5099"/>
    <w:rsid w:val="00DE5292"/>
    <w:rsid w:val="00DE52DC"/>
    <w:rsid w:val="00DE53AF"/>
    <w:rsid w:val="00DE55EA"/>
    <w:rsid w:val="00DE57A6"/>
    <w:rsid w:val="00DE5832"/>
    <w:rsid w:val="00DE599A"/>
    <w:rsid w:val="00DE5C40"/>
    <w:rsid w:val="00DE5D0D"/>
    <w:rsid w:val="00DE5D7D"/>
    <w:rsid w:val="00DE5EB6"/>
    <w:rsid w:val="00DE646D"/>
    <w:rsid w:val="00DE66B6"/>
    <w:rsid w:val="00DE66E9"/>
    <w:rsid w:val="00DE6741"/>
    <w:rsid w:val="00DE6765"/>
    <w:rsid w:val="00DE678A"/>
    <w:rsid w:val="00DE696F"/>
    <w:rsid w:val="00DE6A14"/>
    <w:rsid w:val="00DE6A27"/>
    <w:rsid w:val="00DE6B8D"/>
    <w:rsid w:val="00DE6BF3"/>
    <w:rsid w:val="00DE6F22"/>
    <w:rsid w:val="00DE7256"/>
    <w:rsid w:val="00DE7303"/>
    <w:rsid w:val="00DE7B1F"/>
    <w:rsid w:val="00DE7C6E"/>
    <w:rsid w:val="00DE7D1C"/>
    <w:rsid w:val="00DE7E81"/>
    <w:rsid w:val="00DF001D"/>
    <w:rsid w:val="00DF008F"/>
    <w:rsid w:val="00DF00E8"/>
    <w:rsid w:val="00DF0748"/>
    <w:rsid w:val="00DF1338"/>
    <w:rsid w:val="00DF1684"/>
    <w:rsid w:val="00DF1771"/>
    <w:rsid w:val="00DF1CBF"/>
    <w:rsid w:val="00DF1DA3"/>
    <w:rsid w:val="00DF1FA0"/>
    <w:rsid w:val="00DF222C"/>
    <w:rsid w:val="00DF22E5"/>
    <w:rsid w:val="00DF24EE"/>
    <w:rsid w:val="00DF25D1"/>
    <w:rsid w:val="00DF260E"/>
    <w:rsid w:val="00DF2790"/>
    <w:rsid w:val="00DF2934"/>
    <w:rsid w:val="00DF2DA9"/>
    <w:rsid w:val="00DF30AF"/>
    <w:rsid w:val="00DF3B2D"/>
    <w:rsid w:val="00DF3E6F"/>
    <w:rsid w:val="00DF3F48"/>
    <w:rsid w:val="00DF40A5"/>
    <w:rsid w:val="00DF41C7"/>
    <w:rsid w:val="00DF42F4"/>
    <w:rsid w:val="00DF4464"/>
    <w:rsid w:val="00DF44A3"/>
    <w:rsid w:val="00DF459F"/>
    <w:rsid w:val="00DF47FC"/>
    <w:rsid w:val="00DF4BD6"/>
    <w:rsid w:val="00DF4E1D"/>
    <w:rsid w:val="00DF4E8B"/>
    <w:rsid w:val="00DF51C4"/>
    <w:rsid w:val="00DF5252"/>
    <w:rsid w:val="00DF5296"/>
    <w:rsid w:val="00DF5361"/>
    <w:rsid w:val="00DF57CA"/>
    <w:rsid w:val="00DF5C93"/>
    <w:rsid w:val="00DF5D4B"/>
    <w:rsid w:val="00DF60F8"/>
    <w:rsid w:val="00DF61C0"/>
    <w:rsid w:val="00DF65C6"/>
    <w:rsid w:val="00DF69D2"/>
    <w:rsid w:val="00DF69E9"/>
    <w:rsid w:val="00DF6D73"/>
    <w:rsid w:val="00DF72C9"/>
    <w:rsid w:val="00DF7374"/>
    <w:rsid w:val="00DF78D6"/>
    <w:rsid w:val="00DF7AE7"/>
    <w:rsid w:val="00DF7BCE"/>
    <w:rsid w:val="00DF7CE7"/>
    <w:rsid w:val="00DF7F20"/>
    <w:rsid w:val="00DF7FC1"/>
    <w:rsid w:val="00E002B9"/>
    <w:rsid w:val="00E002EB"/>
    <w:rsid w:val="00E005F1"/>
    <w:rsid w:val="00E0067E"/>
    <w:rsid w:val="00E00A48"/>
    <w:rsid w:val="00E00D45"/>
    <w:rsid w:val="00E011D3"/>
    <w:rsid w:val="00E012AF"/>
    <w:rsid w:val="00E0172C"/>
    <w:rsid w:val="00E018E9"/>
    <w:rsid w:val="00E0193E"/>
    <w:rsid w:val="00E01D38"/>
    <w:rsid w:val="00E01E74"/>
    <w:rsid w:val="00E0202F"/>
    <w:rsid w:val="00E02197"/>
    <w:rsid w:val="00E0227D"/>
    <w:rsid w:val="00E02290"/>
    <w:rsid w:val="00E02307"/>
    <w:rsid w:val="00E0238A"/>
    <w:rsid w:val="00E02392"/>
    <w:rsid w:val="00E02889"/>
    <w:rsid w:val="00E028E2"/>
    <w:rsid w:val="00E02901"/>
    <w:rsid w:val="00E0296B"/>
    <w:rsid w:val="00E03164"/>
    <w:rsid w:val="00E0319C"/>
    <w:rsid w:val="00E035AF"/>
    <w:rsid w:val="00E036D7"/>
    <w:rsid w:val="00E037C8"/>
    <w:rsid w:val="00E03BFB"/>
    <w:rsid w:val="00E03DD1"/>
    <w:rsid w:val="00E04402"/>
    <w:rsid w:val="00E04ED2"/>
    <w:rsid w:val="00E04F5B"/>
    <w:rsid w:val="00E04FB3"/>
    <w:rsid w:val="00E0534F"/>
    <w:rsid w:val="00E05413"/>
    <w:rsid w:val="00E05420"/>
    <w:rsid w:val="00E05504"/>
    <w:rsid w:val="00E0596A"/>
    <w:rsid w:val="00E0597A"/>
    <w:rsid w:val="00E0632B"/>
    <w:rsid w:val="00E06466"/>
    <w:rsid w:val="00E06631"/>
    <w:rsid w:val="00E0669E"/>
    <w:rsid w:val="00E06872"/>
    <w:rsid w:val="00E068E8"/>
    <w:rsid w:val="00E06CAE"/>
    <w:rsid w:val="00E06D40"/>
    <w:rsid w:val="00E06F6B"/>
    <w:rsid w:val="00E06FF8"/>
    <w:rsid w:val="00E071A7"/>
    <w:rsid w:val="00E07228"/>
    <w:rsid w:val="00E07350"/>
    <w:rsid w:val="00E07405"/>
    <w:rsid w:val="00E0763C"/>
    <w:rsid w:val="00E07905"/>
    <w:rsid w:val="00E0791C"/>
    <w:rsid w:val="00E07959"/>
    <w:rsid w:val="00E07E2D"/>
    <w:rsid w:val="00E07E98"/>
    <w:rsid w:val="00E07F85"/>
    <w:rsid w:val="00E07FE1"/>
    <w:rsid w:val="00E10064"/>
    <w:rsid w:val="00E10156"/>
    <w:rsid w:val="00E10436"/>
    <w:rsid w:val="00E104C1"/>
    <w:rsid w:val="00E1050A"/>
    <w:rsid w:val="00E1061D"/>
    <w:rsid w:val="00E10999"/>
    <w:rsid w:val="00E11310"/>
    <w:rsid w:val="00E113C9"/>
    <w:rsid w:val="00E11650"/>
    <w:rsid w:val="00E11676"/>
    <w:rsid w:val="00E11736"/>
    <w:rsid w:val="00E11AE5"/>
    <w:rsid w:val="00E11F88"/>
    <w:rsid w:val="00E120F6"/>
    <w:rsid w:val="00E123A3"/>
    <w:rsid w:val="00E1247E"/>
    <w:rsid w:val="00E1249A"/>
    <w:rsid w:val="00E12B1A"/>
    <w:rsid w:val="00E12C55"/>
    <w:rsid w:val="00E138FB"/>
    <w:rsid w:val="00E13C22"/>
    <w:rsid w:val="00E13C2E"/>
    <w:rsid w:val="00E146CD"/>
    <w:rsid w:val="00E14B6E"/>
    <w:rsid w:val="00E14DA9"/>
    <w:rsid w:val="00E14E3F"/>
    <w:rsid w:val="00E14E4E"/>
    <w:rsid w:val="00E1526D"/>
    <w:rsid w:val="00E15806"/>
    <w:rsid w:val="00E15A02"/>
    <w:rsid w:val="00E15AE8"/>
    <w:rsid w:val="00E15F30"/>
    <w:rsid w:val="00E16656"/>
    <w:rsid w:val="00E168EC"/>
    <w:rsid w:val="00E16AE2"/>
    <w:rsid w:val="00E16B44"/>
    <w:rsid w:val="00E16D94"/>
    <w:rsid w:val="00E17009"/>
    <w:rsid w:val="00E17819"/>
    <w:rsid w:val="00E179A8"/>
    <w:rsid w:val="00E17AF0"/>
    <w:rsid w:val="00E17CE4"/>
    <w:rsid w:val="00E17D87"/>
    <w:rsid w:val="00E17DE2"/>
    <w:rsid w:val="00E17E72"/>
    <w:rsid w:val="00E200E3"/>
    <w:rsid w:val="00E201DD"/>
    <w:rsid w:val="00E20493"/>
    <w:rsid w:val="00E2086E"/>
    <w:rsid w:val="00E20921"/>
    <w:rsid w:val="00E209D6"/>
    <w:rsid w:val="00E20A96"/>
    <w:rsid w:val="00E20F77"/>
    <w:rsid w:val="00E20FCB"/>
    <w:rsid w:val="00E211D9"/>
    <w:rsid w:val="00E21595"/>
    <w:rsid w:val="00E21ABB"/>
    <w:rsid w:val="00E21E19"/>
    <w:rsid w:val="00E21E94"/>
    <w:rsid w:val="00E220CD"/>
    <w:rsid w:val="00E221F3"/>
    <w:rsid w:val="00E2237B"/>
    <w:rsid w:val="00E225AA"/>
    <w:rsid w:val="00E227BE"/>
    <w:rsid w:val="00E22B13"/>
    <w:rsid w:val="00E22FE2"/>
    <w:rsid w:val="00E23047"/>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5FBF"/>
    <w:rsid w:val="00E262B8"/>
    <w:rsid w:val="00E2637B"/>
    <w:rsid w:val="00E2717C"/>
    <w:rsid w:val="00E272E4"/>
    <w:rsid w:val="00E27327"/>
    <w:rsid w:val="00E2732A"/>
    <w:rsid w:val="00E27366"/>
    <w:rsid w:val="00E2749F"/>
    <w:rsid w:val="00E27822"/>
    <w:rsid w:val="00E27D8A"/>
    <w:rsid w:val="00E3048C"/>
    <w:rsid w:val="00E3077A"/>
    <w:rsid w:val="00E30950"/>
    <w:rsid w:val="00E309BF"/>
    <w:rsid w:val="00E30BCA"/>
    <w:rsid w:val="00E30CCB"/>
    <w:rsid w:val="00E30DC1"/>
    <w:rsid w:val="00E30FEF"/>
    <w:rsid w:val="00E31035"/>
    <w:rsid w:val="00E31057"/>
    <w:rsid w:val="00E31075"/>
    <w:rsid w:val="00E31246"/>
    <w:rsid w:val="00E31533"/>
    <w:rsid w:val="00E315CF"/>
    <w:rsid w:val="00E31913"/>
    <w:rsid w:val="00E31FA5"/>
    <w:rsid w:val="00E31FD2"/>
    <w:rsid w:val="00E3264E"/>
    <w:rsid w:val="00E32A3D"/>
    <w:rsid w:val="00E32AB7"/>
    <w:rsid w:val="00E32BF5"/>
    <w:rsid w:val="00E32EBB"/>
    <w:rsid w:val="00E3305C"/>
    <w:rsid w:val="00E331BF"/>
    <w:rsid w:val="00E3334F"/>
    <w:rsid w:val="00E33881"/>
    <w:rsid w:val="00E339BD"/>
    <w:rsid w:val="00E33A4C"/>
    <w:rsid w:val="00E34001"/>
    <w:rsid w:val="00E34687"/>
    <w:rsid w:val="00E3494F"/>
    <w:rsid w:val="00E34EAB"/>
    <w:rsid w:val="00E35118"/>
    <w:rsid w:val="00E35144"/>
    <w:rsid w:val="00E352AA"/>
    <w:rsid w:val="00E353AA"/>
    <w:rsid w:val="00E35576"/>
    <w:rsid w:val="00E35DC9"/>
    <w:rsid w:val="00E36139"/>
    <w:rsid w:val="00E36B1B"/>
    <w:rsid w:val="00E36E7A"/>
    <w:rsid w:val="00E36F12"/>
    <w:rsid w:val="00E36FE9"/>
    <w:rsid w:val="00E3707A"/>
    <w:rsid w:val="00E37776"/>
    <w:rsid w:val="00E37A03"/>
    <w:rsid w:val="00E37A83"/>
    <w:rsid w:val="00E37CE8"/>
    <w:rsid w:val="00E37EA9"/>
    <w:rsid w:val="00E40148"/>
    <w:rsid w:val="00E4024A"/>
    <w:rsid w:val="00E406CB"/>
    <w:rsid w:val="00E40B1F"/>
    <w:rsid w:val="00E40BF9"/>
    <w:rsid w:val="00E4158B"/>
    <w:rsid w:val="00E41638"/>
    <w:rsid w:val="00E4175C"/>
    <w:rsid w:val="00E418A8"/>
    <w:rsid w:val="00E419A2"/>
    <w:rsid w:val="00E41EB9"/>
    <w:rsid w:val="00E423B4"/>
    <w:rsid w:val="00E42467"/>
    <w:rsid w:val="00E425EF"/>
    <w:rsid w:val="00E426B7"/>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3B8"/>
    <w:rsid w:val="00E44D1F"/>
    <w:rsid w:val="00E44DF1"/>
    <w:rsid w:val="00E45016"/>
    <w:rsid w:val="00E4537B"/>
    <w:rsid w:val="00E455F7"/>
    <w:rsid w:val="00E45B46"/>
    <w:rsid w:val="00E45B58"/>
    <w:rsid w:val="00E45B96"/>
    <w:rsid w:val="00E45DD7"/>
    <w:rsid w:val="00E4635A"/>
    <w:rsid w:val="00E463AD"/>
    <w:rsid w:val="00E46404"/>
    <w:rsid w:val="00E466FD"/>
    <w:rsid w:val="00E467AE"/>
    <w:rsid w:val="00E46C3C"/>
    <w:rsid w:val="00E46C53"/>
    <w:rsid w:val="00E46EB8"/>
    <w:rsid w:val="00E47083"/>
    <w:rsid w:val="00E47248"/>
    <w:rsid w:val="00E47633"/>
    <w:rsid w:val="00E4776D"/>
    <w:rsid w:val="00E47962"/>
    <w:rsid w:val="00E47A0D"/>
    <w:rsid w:val="00E47CB4"/>
    <w:rsid w:val="00E47CC1"/>
    <w:rsid w:val="00E5041D"/>
    <w:rsid w:val="00E507D5"/>
    <w:rsid w:val="00E50904"/>
    <w:rsid w:val="00E50BF0"/>
    <w:rsid w:val="00E50D84"/>
    <w:rsid w:val="00E50EF3"/>
    <w:rsid w:val="00E51099"/>
    <w:rsid w:val="00E51163"/>
    <w:rsid w:val="00E5182A"/>
    <w:rsid w:val="00E519A6"/>
    <w:rsid w:val="00E51AA6"/>
    <w:rsid w:val="00E51EED"/>
    <w:rsid w:val="00E51F9F"/>
    <w:rsid w:val="00E5213C"/>
    <w:rsid w:val="00E5215A"/>
    <w:rsid w:val="00E521D1"/>
    <w:rsid w:val="00E52481"/>
    <w:rsid w:val="00E52514"/>
    <w:rsid w:val="00E526A3"/>
    <w:rsid w:val="00E52936"/>
    <w:rsid w:val="00E5297B"/>
    <w:rsid w:val="00E52A10"/>
    <w:rsid w:val="00E52AAA"/>
    <w:rsid w:val="00E52B77"/>
    <w:rsid w:val="00E5302A"/>
    <w:rsid w:val="00E531F8"/>
    <w:rsid w:val="00E532F4"/>
    <w:rsid w:val="00E5348E"/>
    <w:rsid w:val="00E53E6D"/>
    <w:rsid w:val="00E53F72"/>
    <w:rsid w:val="00E540CF"/>
    <w:rsid w:val="00E544DB"/>
    <w:rsid w:val="00E544E7"/>
    <w:rsid w:val="00E5473D"/>
    <w:rsid w:val="00E54BF4"/>
    <w:rsid w:val="00E54BFF"/>
    <w:rsid w:val="00E55243"/>
    <w:rsid w:val="00E558E6"/>
    <w:rsid w:val="00E55968"/>
    <w:rsid w:val="00E55B6D"/>
    <w:rsid w:val="00E55C40"/>
    <w:rsid w:val="00E55E28"/>
    <w:rsid w:val="00E56552"/>
    <w:rsid w:val="00E565C6"/>
    <w:rsid w:val="00E56B2B"/>
    <w:rsid w:val="00E56B62"/>
    <w:rsid w:val="00E56B7A"/>
    <w:rsid w:val="00E56C88"/>
    <w:rsid w:val="00E572BC"/>
    <w:rsid w:val="00E5740F"/>
    <w:rsid w:val="00E5747A"/>
    <w:rsid w:val="00E579F4"/>
    <w:rsid w:val="00E57B56"/>
    <w:rsid w:val="00E60360"/>
    <w:rsid w:val="00E60553"/>
    <w:rsid w:val="00E60759"/>
    <w:rsid w:val="00E6082F"/>
    <w:rsid w:val="00E60976"/>
    <w:rsid w:val="00E60C3A"/>
    <w:rsid w:val="00E60C52"/>
    <w:rsid w:val="00E60D27"/>
    <w:rsid w:val="00E60E83"/>
    <w:rsid w:val="00E61296"/>
    <w:rsid w:val="00E612CB"/>
    <w:rsid w:val="00E61BD0"/>
    <w:rsid w:val="00E61E57"/>
    <w:rsid w:val="00E62002"/>
    <w:rsid w:val="00E62213"/>
    <w:rsid w:val="00E626BB"/>
    <w:rsid w:val="00E62E0B"/>
    <w:rsid w:val="00E62E6E"/>
    <w:rsid w:val="00E62FBE"/>
    <w:rsid w:val="00E63073"/>
    <w:rsid w:val="00E63098"/>
    <w:rsid w:val="00E632A8"/>
    <w:rsid w:val="00E637F5"/>
    <w:rsid w:val="00E637FC"/>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6E9"/>
    <w:rsid w:val="00E65AE2"/>
    <w:rsid w:val="00E65BE6"/>
    <w:rsid w:val="00E65F62"/>
    <w:rsid w:val="00E661FE"/>
    <w:rsid w:val="00E66271"/>
    <w:rsid w:val="00E66C56"/>
    <w:rsid w:val="00E66FF4"/>
    <w:rsid w:val="00E67032"/>
    <w:rsid w:val="00E670E9"/>
    <w:rsid w:val="00E675A1"/>
    <w:rsid w:val="00E67815"/>
    <w:rsid w:val="00E67956"/>
    <w:rsid w:val="00E67E0E"/>
    <w:rsid w:val="00E67ECA"/>
    <w:rsid w:val="00E703EB"/>
    <w:rsid w:val="00E7047E"/>
    <w:rsid w:val="00E7066C"/>
    <w:rsid w:val="00E70EF7"/>
    <w:rsid w:val="00E71535"/>
    <w:rsid w:val="00E71AE4"/>
    <w:rsid w:val="00E71C12"/>
    <w:rsid w:val="00E71CAF"/>
    <w:rsid w:val="00E71CEA"/>
    <w:rsid w:val="00E71F79"/>
    <w:rsid w:val="00E7241E"/>
    <w:rsid w:val="00E72515"/>
    <w:rsid w:val="00E726FC"/>
    <w:rsid w:val="00E72B43"/>
    <w:rsid w:val="00E72DCB"/>
    <w:rsid w:val="00E72F19"/>
    <w:rsid w:val="00E73405"/>
    <w:rsid w:val="00E73598"/>
    <w:rsid w:val="00E735FB"/>
    <w:rsid w:val="00E73943"/>
    <w:rsid w:val="00E7395F"/>
    <w:rsid w:val="00E7399D"/>
    <w:rsid w:val="00E74244"/>
    <w:rsid w:val="00E742DE"/>
    <w:rsid w:val="00E74373"/>
    <w:rsid w:val="00E74391"/>
    <w:rsid w:val="00E74411"/>
    <w:rsid w:val="00E7456C"/>
    <w:rsid w:val="00E74662"/>
    <w:rsid w:val="00E7475F"/>
    <w:rsid w:val="00E74886"/>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06"/>
    <w:rsid w:val="00E765B5"/>
    <w:rsid w:val="00E76A9E"/>
    <w:rsid w:val="00E76CE1"/>
    <w:rsid w:val="00E771CD"/>
    <w:rsid w:val="00E771CF"/>
    <w:rsid w:val="00E77303"/>
    <w:rsid w:val="00E77BF4"/>
    <w:rsid w:val="00E800FD"/>
    <w:rsid w:val="00E80115"/>
    <w:rsid w:val="00E80485"/>
    <w:rsid w:val="00E806C2"/>
    <w:rsid w:val="00E8082E"/>
    <w:rsid w:val="00E80C4B"/>
    <w:rsid w:val="00E81191"/>
    <w:rsid w:val="00E811FA"/>
    <w:rsid w:val="00E81C93"/>
    <w:rsid w:val="00E81C95"/>
    <w:rsid w:val="00E81D3E"/>
    <w:rsid w:val="00E82380"/>
    <w:rsid w:val="00E8240C"/>
    <w:rsid w:val="00E824CD"/>
    <w:rsid w:val="00E826E3"/>
    <w:rsid w:val="00E82B90"/>
    <w:rsid w:val="00E82C06"/>
    <w:rsid w:val="00E82FF6"/>
    <w:rsid w:val="00E830C3"/>
    <w:rsid w:val="00E837B4"/>
    <w:rsid w:val="00E83A78"/>
    <w:rsid w:val="00E83BF0"/>
    <w:rsid w:val="00E83EDA"/>
    <w:rsid w:val="00E842DE"/>
    <w:rsid w:val="00E84913"/>
    <w:rsid w:val="00E849AE"/>
    <w:rsid w:val="00E84EC7"/>
    <w:rsid w:val="00E84F80"/>
    <w:rsid w:val="00E851C9"/>
    <w:rsid w:val="00E85234"/>
    <w:rsid w:val="00E85450"/>
    <w:rsid w:val="00E85501"/>
    <w:rsid w:val="00E855B6"/>
    <w:rsid w:val="00E856E8"/>
    <w:rsid w:val="00E8570A"/>
    <w:rsid w:val="00E8581A"/>
    <w:rsid w:val="00E85E48"/>
    <w:rsid w:val="00E8600C"/>
    <w:rsid w:val="00E8617D"/>
    <w:rsid w:val="00E86A63"/>
    <w:rsid w:val="00E86A67"/>
    <w:rsid w:val="00E86C3B"/>
    <w:rsid w:val="00E86CF9"/>
    <w:rsid w:val="00E87094"/>
    <w:rsid w:val="00E871A1"/>
    <w:rsid w:val="00E87657"/>
    <w:rsid w:val="00E87684"/>
    <w:rsid w:val="00E8790F"/>
    <w:rsid w:val="00E87EE4"/>
    <w:rsid w:val="00E9007C"/>
    <w:rsid w:val="00E9010E"/>
    <w:rsid w:val="00E90909"/>
    <w:rsid w:val="00E9096F"/>
    <w:rsid w:val="00E90A85"/>
    <w:rsid w:val="00E90D3A"/>
    <w:rsid w:val="00E90EAF"/>
    <w:rsid w:val="00E90FE2"/>
    <w:rsid w:val="00E910F2"/>
    <w:rsid w:val="00E9134D"/>
    <w:rsid w:val="00E9148E"/>
    <w:rsid w:val="00E9195E"/>
    <w:rsid w:val="00E919C7"/>
    <w:rsid w:val="00E91C87"/>
    <w:rsid w:val="00E92094"/>
    <w:rsid w:val="00E920B4"/>
    <w:rsid w:val="00E92550"/>
    <w:rsid w:val="00E92669"/>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94C"/>
    <w:rsid w:val="00E95A17"/>
    <w:rsid w:val="00E95B3A"/>
    <w:rsid w:val="00E96217"/>
    <w:rsid w:val="00E96A59"/>
    <w:rsid w:val="00E9707C"/>
    <w:rsid w:val="00E975EF"/>
    <w:rsid w:val="00E976D4"/>
    <w:rsid w:val="00E9777B"/>
    <w:rsid w:val="00E97850"/>
    <w:rsid w:val="00E97A46"/>
    <w:rsid w:val="00E97AD9"/>
    <w:rsid w:val="00E97C6F"/>
    <w:rsid w:val="00EA0085"/>
    <w:rsid w:val="00EA00FE"/>
    <w:rsid w:val="00EA038F"/>
    <w:rsid w:val="00EA0B0D"/>
    <w:rsid w:val="00EA0C33"/>
    <w:rsid w:val="00EA10BA"/>
    <w:rsid w:val="00EA13A8"/>
    <w:rsid w:val="00EA14BE"/>
    <w:rsid w:val="00EA1586"/>
    <w:rsid w:val="00EA19BB"/>
    <w:rsid w:val="00EA1B5A"/>
    <w:rsid w:val="00EA1CFB"/>
    <w:rsid w:val="00EA1F72"/>
    <w:rsid w:val="00EA2148"/>
    <w:rsid w:val="00EA2157"/>
    <w:rsid w:val="00EA21F2"/>
    <w:rsid w:val="00EA248F"/>
    <w:rsid w:val="00EA275A"/>
    <w:rsid w:val="00EA27EC"/>
    <w:rsid w:val="00EA2A47"/>
    <w:rsid w:val="00EA2BD2"/>
    <w:rsid w:val="00EA2BFF"/>
    <w:rsid w:val="00EA3109"/>
    <w:rsid w:val="00EA326F"/>
    <w:rsid w:val="00EA343C"/>
    <w:rsid w:val="00EA37EB"/>
    <w:rsid w:val="00EA38F4"/>
    <w:rsid w:val="00EA3AA3"/>
    <w:rsid w:val="00EA4295"/>
    <w:rsid w:val="00EA42FE"/>
    <w:rsid w:val="00EA4346"/>
    <w:rsid w:val="00EA4523"/>
    <w:rsid w:val="00EA47A2"/>
    <w:rsid w:val="00EA4835"/>
    <w:rsid w:val="00EA49A8"/>
    <w:rsid w:val="00EA5449"/>
    <w:rsid w:val="00EA548B"/>
    <w:rsid w:val="00EA550E"/>
    <w:rsid w:val="00EA56DF"/>
    <w:rsid w:val="00EA5700"/>
    <w:rsid w:val="00EA5880"/>
    <w:rsid w:val="00EA5AEC"/>
    <w:rsid w:val="00EA5B13"/>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64F"/>
    <w:rsid w:val="00EB1758"/>
    <w:rsid w:val="00EB1A10"/>
    <w:rsid w:val="00EB1A1B"/>
    <w:rsid w:val="00EB1A96"/>
    <w:rsid w:val="00EB1AD3"/>
    <w:rsid w:val="00EB1CCB"/>
    <w:rsid w:val="00EB1DA2"/>
    <w:rsid w:val="00EB1FCB"/>
    <w:rsid w:val="00EB2029"/>
    <w:rsid w:val="00EB2D19"/>
    <w:rsid w:val="00EB2F9B"/>
    <w:rsid w:val="00EB3149"/>
    <w:rsid w:val="00EB3255"/>
    <w:rsid w:val="00EB3455"/>
    <w:rsid w:val="00EB3613"/>
    <w:rsid w:val="00EB39C2"/>
    <w:rsid w:val="00EB44ED"/>
    <w:rsid w:val="00EB4592"/>
    <w:rsid w:val="00EB4933"/>
    <w:rsid w:val="00EB4CA3"/>
    <w:rsid w:val="00EB4F82"/>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B7E92"/>
    <w:rsid w:val="00EC0080"/>
    <w:rsid w:val="00EC02A2"/>
    <w:rsid w:val="00EC06B7"/>
    <w:rsid w:val="00EC07FD"/>
    <w:rsid w:val="00EC0857"/>
    <w:rsid w:val="00EC0928"/>
    <w:rsid w:val="00EC1305"/>
    <w:rsid w:val="00EC1EC7"/>
    <w:rsid w:val="00EC1F55"/>
    <w:rsid w:val="00EC21A9"/>
    <w:rsid w:val="00EC27C5"/>
    <w:rsid w:val="00EC2B67"/>
    <w:rsid w:val="00EC2D7A"/>
    <w:rsid w:val="00EC2DD6"/>
    <w:rsid w:val="00EC2EB3"/>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623"/>
    <w:rsid w:val="00EC4754"/>
    <w:rsid w:val="00EC4846"/>
    <w:rsid w:val="00EC48E8"/>
    <w:rsid w:val="00EC49AE"/>
    <w:rsid w:val="00EC49C2"/>
    <w:rsid w:val="00EC4A25"/>
    <w:rsid w:val="00EC4CA3"/>
    <w:rsid w:val="00EC4CDD"/>
    <w:rsid w:val="00EC4F12"/>
    <w:rsid w:val="00EC4F56"/>
    <w:rsid w:val="00EC52B5"/>
    <w:rsid w:val="00EC5375"/>
    <w:rsid w:val="00EC5380"/>
    <w:rsid w:val="00EC53EE"/>
    <w:rsid w:val="00EC54CE"/>
    <w:rsid w:val="00EC5854"/>
    <w:rsid w:val="00EC59BA"/>
    <w:rsid w:val="00EC5BA1"/>
    <w:rsid w:val="00EC61BE"/>
    <w:rsid w:val="00EC6472"/>
    <w:rsid w:val="00EC6806"/>
    <w:rsid w:val="00EC6D0A"/>
    <w:rsid w:val="00EC6F78"/>
    <w:rsid w:val="00EC70E3"/>
    <w:rsid w:val="00EC7302"/>
    <w:rsid w:val="00EC7381"/>
    <w:rsid w:val="00EC73BF"/>
    <w:rsid w:val="00EC74FA"/>
    <w:rsid w:val="00EC7580"/>
    <w:rsid w:val="00EC7914"/>
    <w:rsid w:val="00EC7D05"/>
    <w:rsid w:val="00EC7E1E"/>
    <w:rsid w:val="00EC7FEF"/>
    <w:rsid w:val="00ED0032"/>
    <w:rsid w:val="00ED01E7"/>
    <w:rsid w:val="00ED022E"/>
    <w:rsid w:val="00ED0460"/>
    <w:rsid w:val="00ED07AB"/>
    <w:rsid w:val="00ED0903"/>
    <w:rsid w:val="00ED0CBD"/>
    <w:rsid w:val="00ED1403"/>
    <w:rsid w:val="00ED1579"/>
    <w:rsid w:val="00ED162C"/>
    <w:rsid w:val="00ED16E0"/>
    <w:rsid w:val="00ED1E5B"/>
    <w:rsid w:val="00ED1F06"/>
    <w:rsid w:val="00ED2183"/>
    <w:rsid w:val="00ED226A"/>
    <w:rsid w:val="00ED22BE"/>
    <w:rsid w:val="00ED2409"/>
    <w:rsid w:val="00ED2520"/>
    <w:rsid w:val="00ED3249"/>
    <w:rsid w:val="00ED3298"/>
    <w:rsid w:val="00ED3442"/>
    <w:rsid w:val="00ED349B"/>
    <w:rsid w:val="00ED3751"/>
    <w:rsid w:val="00ED37B7"/>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5D16"/>
    <w:rsid w:val="00ED625A"/>
    <w:rsid w:val="00ED6730"/>
    <w:rsid w:val="00ED680A"/>
    <w:rsid w:val="00ED6F8D"/>
    <w:rsid w:val="00ED7076"/>
    <w:rsid w:val="00ED74C2"/>
    <w:rsid w:val="00ED7640"/>
    <w:rsid w:val="00ED7AA1"/>
    <w:rsid w:val="00ED7D53"/>
    <w:rsid w:val="00ED7ED5"/>
    <w:rsid w:val="00EE00A0"/>
    <w:rsid w:val="00EE02C6"/>
    <w:rsid w:val="00EE04DE"/>
    <w:rsid w:val="00EE06ED"/>
    <w:rsid w:val="00EE0749"/>
    <w:rsid w:val="00EE07FD"/>
    <w:rsid w:val="00EE08CB"/>
    <w:rsid w:val="00EE0A15"/>
    <w:rsid w:val="00EE0D89"/>
    <w:rsid w:val="00EE11E0"/>
    <w:rsid w:val="00EE160E"/>
    <w:rsid w:val="00EE161F"/>
    <w:rsid w:val="00EE1871"/>
    <w:rsid w:val="00EE192E"/>
    <w:rsid w:val="00EE1AD9"/>
    <w:rsid w:val="00EE1AF8"/>
    <w:rsid w:val="00EE20AE"/>
    <w:rsid w:val="00EE215C"/>
    <w:rsid w:val="00EE231A"/>
    <w:rsid w:val="00EE2347"/>
    <w:rsid w:val="00EE25E9"/>
    <w:rsid w:val="00EE2838"/>
    <w:rsid w:val="00EE295C"/>
    <w:rsid w:val="00EE2A3D"/>
    <w:rsid w:val="00EE2DA2"/>
    <w:rsid w:val="00EE3248"/>
    <w:rsid w:val="00EE34C4"/>
    <w:rsid w:val="00EE3AAB"/>
    <w:rsid w:val="00EE3DFC"/>
    <w:rsid w:val="00EE3E0D"/>
    <w:rsid w:val="00EE4219"/>
    <w:rsid w:val="00EE477E"/>
    <w:rsid w:val="00EE4F21"/>
    <w:rsid w:val="00EE50A5"/>
    <w:rsid w:val="00EE5520"/>
    <w:rsid w:val="00EE5817"/>
    <w:rsid w:val="00EE58E7"/>
    <w:rsid w:val="00EE5ADE"/>
    <w:rsid w:val="00EE5DB1"/>
    <w:rsid w:val="00EE61DE"/>
    <w:rsid w:val="00EE6378"/>
    <w:rsid w:val="00EE6413"/>
    <w:rsid w:val="00EE65FD"/>
    <w:rsid w:val="00EE6737"/>
    <w:rsid w:val="00EE6AD0"/>
    <w:rsid w:val="00EE6D01"/>
    <w:rsid w:val="00EE738F"/>
    <w:rsid w:val="00EE78AE"/>
    <w:rsid w:val="00EE7F5F"/>
    <w:rsid w:val="00EF0328"/>
    <w:rsid w:val="00EF04AD"/>
    <w:rsid w:val="00EF04C2"/>
    <w:rsid w:val="00EF08E8"/>
    <w:rsid w:val="00EF09CA"/>
    <w:rsid w:val="00EF0A48"/>
    <w:rsid w:val="00EF0A8F"/>
    <w:rsid w:val="00EF0B1B"/>
    <w:rsid w:val="00EF10E0"/>
    <w:rsid w:val="00EF1213"/>
    <w:rsid w:val="00EF127D"/>
    <w:rsid w:val="00EF152B"/>
    <w:rsid w:val="00EF198D"/>
    <w:rsid w:val="00EF1A4E"/>
    <w:rsid w:val="00EF1D89"/>
    <w:rsid w:val="00EF1E47"/>
    <w:rsid w:val="00EF1FCF"/>
    <w:rsid w:val="00EF22C2"/>
    <w:rsid w:val="00EF2396"/>
    <w:rsid w:val="00EF239A"/>
    <w:rsid w:val="00EF2485"/>
    <w:rsid w:val="00EF24BD"/>
    <w:rsid w:val="00EF27AA"/>
    <w:rsid w:val="00EF27B6"/>
    <w:rsid w:val="00EF27B8"/>
    <w:rsid w:val="00EF296F"/>
    <w:rsid w:val="00EF2C87"/>
    <w:rsid w:val="00EF2F62"/>
    <w:rsid w:val="00EF3228"/>
    <w:rsid w:val="00EF34CA"/>
    <w:rsid w:val="00EF36E5"/>
    <w:rsid w:val="00EF39B8"/>
    <w:rsid w:val="00EF3E8F"/>
    <w:rsid w:val="00EF3ED1"/>
    <w:rsid w:val="00EF4519"/>
    <w:rsid w:val="00EF463B"/>
    <w:rsid w:val="00EF466E"/>
    <w:rsid w:val="00EF46B4"/>
    <w:rsid w:val="00EF46EF"/>
    <w:rsid w:val="00EF4970"/>
    <w:rsid w:val="00EF4A5D"/>
    <w:rsid w:val="00EF4C19"/>
    <w:rsid w:val="00EF4E1D"/>
    <w:rsid w:val="00EF4F7C"/>
    <w:rsid w:val="00EF50CD"/>
    <w:rsid w:val="00EF51BE"/>
    <w:rsid w:val="00EF5305"/>
    <w:rsid w:val="00EF55E2"/>
    <w:rsid w:val="00EF567C"/>
    <w:rsid w:val="00EF5728"/>
    <w:rsid w:val="00EF5967"/>
    <w:rsid w:val="00EF5B50"/>
    <w:rsid w:val="00EF5CE0"/>
    <w:rsid w:val="00EF5FB7"/>
    <w:rsid w:val="00EF62B8"/>
    <w:rsid w:val="00EF6386"/>
    <w:rsid w:val="00EF65FA"/>
    <w:rsid w:val="00EF698B"/>
    <w:rsid w:val="00EF77A3"/>
    <w:rsid w:val="00EF7BFB"/>
    <w:rsid w:val="00EF7D72"/>
    <w:rsid w:val="00EF7E4D"/>
    <w:rsid w:val="00EF7F15"/>
    <w:rsid w:val="00F000A5"/>
    <w:rsid w:val="00F00964"/>
    <w:rsid w:val="00F00AA3"/>
    <w:rsid w:val="00F00B20"/>
    <w:rsid w:val="00F0177A"/>
    <w:rsid w:val="00F02302"/>
    <w:rsid w:val="00F025F5"/>
    <w:rsid w:val="00F0268C"/>
    <w:rsid w:val="00F026F8"/>
    <w:rsid w:val="00F027BE"/>
    <w:rsid w:val="00F0281D"/>
    <w:rsid w:val="00F02D9F"/>
    <w:rsid w:val="00F02EA3"/>
    <w:rsid w:val="00F02FF7"/>
    <w:rsid w:val="00F03309"/>
    <w:rsid w:val="00F033FE"/>
    <w:rsid w:val="00F03439"/>
    <w:rsid w:val="00F0349F"/>
    <w:rsid w:val="00F035A4"/>
    <w:rsid w:val="00F03773"/>
    <w:rsid w:val="00F03788"/>
    <w:rsid w:val="00F03CD9"/>
    <w:rsid w:val="00F04229"/>
    <w:rsid w:val="00F0429B"/>
    <w:rsid w:val="00F04416"/>
    <w:rsid w:val="00F04489"/>
    <w:rsid w:val="00F045B2"/>
    <w:rsid w:val="00F04996"/>
    <w:rsid w:val="00F049ED"/>
    <w:rsid w:val="00F04A60"/>
    <w:rsid w:val="00F04BA7"/>
    <w:rsid w:val="00F04F92"/>
    <w:rsid w:val="00F04FB0"/>
    <w:rsid w:val="00F04FDC"/>
    <w:rsid w:val="00F05B17"/>
    <w:rsid w:val="00F05C2C"/>
    <w:rsid w:val="00F061A0"/>
    <w:rsid w:val="00F06901"/>
    <w:rsid w:val="00F06FCB"/>
    <w:rsid w:val="00F0709E"/>
    <w:rsid w:val="00F0735C"/>
    <w:rsid w:val="00F07405"/>
    <w:rsid w:val="00F0776D"/>
    <w:rsid w:val="00F07814"/>
    <w:rsid w:val="00F078E0"/>
    <w:rsid w:val="00F07AC9"/>
    <w:rsid w:val="00F07F16"/>
    <w:rsid w:val="00F10219"/>
    <w:rsid w:val="00F102B0"/>
    <w:rsid w:val="00F10491"/>
    <w:rsid w:val="00F105B4"/>
    <w:rsid w:val="00F10629"/>
    <w:rsid w:val="00F1079B"/>
    <w:rsid w:val="00F107BF"/>
    <w:rsid w:val="00F107EB"/>
    <w:rsid w:val="00F108AF"/>
    <w:rsid w:val="00F109D9"/>
    <w:rsid w:val="00F10FA9"/>
    <w:rsid w:val="00F110BA"/>
    <w:rsid w:val="00F110DD"/>
    <w:rsid w:val="00F114CF"/>
    <w:rsid w:val="00F1168E"/>
    <w:rsid w:val="00F11939"/>
    <w:rsid w:val="00F11DF6"/>
    <w:rsid w:val="00F124A0"/>
    <w:rsid w:val="00F12BE3"/>
    <w:rsid w:val="00F12C59"/>
    <w:rsid w:val="00F12C96"/>
    <w:rsid w:val="00F1306D"/>
    <w:rsid w:val="00F1335B"/>
    <w:rsid w:val="00F135CA"/>
    <w:rsid w:val="00F136A1"/>
    <w:rsid w:val="00F1380D"/>
    <w:rsid w:val="00F13985"/>
    <w:rsid w:val="00F13DDC"/>
    <w:rsid w:val="00F141C0"/>
    <w:rsid w:val="00F14823"/>
    <w:rsid w:val="00F14A69"/>
    <w:rsid w:val="00F14B3E"/>
    <w:rsid w:val="00F14EDB"/>
    <w:rsid w:val="00F1509D"/>
    <w:rsid w:val="00F154E7"/>
    <w:rsid w:val="00F15507"/>
    <w:rsid w:val="00F15625"/>
    <w:rsid w:val="00F1577D"/>
    <w:rsid w:val="00F15E67"/>
    <w:rsid w:val="00F163ED"/>
    <w:rsid w:val="00F16BB0"/>
    <w:rsid w:val="00F16E54"/>
    <w:rsid w:val="00F16F4E"/>
    <w:rsid w:val="00F17422"/>
    <w:rsid w:val="00F17474"/>
    <w:rsid w:val="00F17716"/>
    <w:rsid w:val="00F17988"/>
    <w:rsid w:val="00F1798C"/>
    <w:rsid w:val="00F17E30"/>
    <w:rsid w:val="00F2036C"/>
    <w:rsid w:val="00F203CE"/>
    <w:rsid w:val="00F203E8"/>
    <w:rsid w:val="00F20462"/>
    <w:rsid w:val="00F20534"/>
    <w:rsid w:val="00F208A4"/>
    <w:rsid w:val="00F2094E"/>
    <w:rsid w:val="00F20A25"/>
    <w:rsid w:val="00F20C42"/>
    <w:rsid w:val="00F20C64"/>
    <w:rsid w:val="00F20E8D"/>
    <w:rsid w:val="00F20EDD"/>
    <w:rsid w:val="00F20FAA"/>
    <w:rsid w:val="00F210A6"/>
    <w:rsid w:val="00F213D3"/>
    <w:rsid w:val="00F216B7"/>
    <w:rsid w:val="00F218EB"/>
    <w:rsid w:val="00F21CDD"/>
    <w:rsid w:val="00F21F9C"/>
    <w:rsid w:val="00F2206D"/>
    <w:rsid w:val="00F221F3"/>
    <w:rsid w:val="00F223F2"/>
    <w:rsid w:val="00F22738"/>
    <w:rsid w:val="00F229EA"/>
    <w:rsid w:val="00F22CBD"/>
    <w:rsid w:val="00F22E34"/>
    <w:rsid w:val="00F22E38"/>
    <w:rsid w:val="00F231B3"/>
    <w:rsid w:val="00F233F1"/>
    <w:rsid w:val="00F2357F"/>
    <w:rsid w:val="00F235DE"/>
    <w:rsid w:val="00F236B7"/>
    <w:rsid w:val="00F2393B"/>
    <w:rsid w:val="00F239DB"/>
    <w:rsid w:val="00F24064"/>
    <w:rsid w:val="00F241CA"/>
    <w:rsid w:val="00F24396"/>
    <w:rsid w:val="00F24685"/>
    <w:rsid w:val="00F24A80"/>
    <w:rsid w:val="00F24D0A"/>
    <w:rsid w:val="00F24D4C"/>
    <w:rsid w:val="00F24FCC"/>
    <w:rsid w:val="00F252CA"/>
    <w:rsid w:val="00F25816"/>
    <w:rsid w:val="00F25A95"/>
    <w:rsid w:val="00F25BB4"/>
    <w:rsid w:val="00F25F98"/>
    <w:rsid w:val="00F2664B"/>
    <w:rsid w:val="00F2675F"/>
    <w:rsid w:val="00F267A3"/>
    <w:rsid w:val="00F26988"/>
    <w:rsid w:val="00F270DB"/>
    <w:rsid w:val="00F2732A"/>
    <w:rsid w:val="00F278CF"/>
    <w:rsid w:val="00F27BE1"/>
    <w:rsid w:val="00F27EF1"/>
    <w:rsid w:val="00F30203"/>
    <w:rsid w:val="00F3020E"/>
    <w:rsid w:val="00F3097A"/>
    <w:rsid w:val="00F3097C"/>
    <w:rsid w:val="00F31084"/>
    <w:rsid w:val="00F31485"/>
    <w:rsid w:val="00F31A5C"/>
    <w:rsid w:val="00F31A95"/>
    <w:rsid w:val="00F31C88"/>
    <w:rsid w:val="00F31D31"/>
    <w:rsid w:val="00F31E9B"/>
    <w:rsid w:val="00F3209C"/>
    <w:rsid w:val="00F3210A"/>
    <w:rsid w:val="00F32186"/>
    <w:rsid w:val="00F3251B"/>
    <w:rsid w:val="00F325CF"/>
    <w:rsid w:val="00F3282D"/>
    <w:rsid w:val="00F329C5"/>
    <w:rsid w:val="00F32D31"/>
    <w:rsid w:val="00F33019"/>
    <w:rsid w:val="00F33101"/>
    <w:rsid w:val="00F333C9"/>
    <w:rsid w:val="00F33712"/>
    <w:rsid w:val="00F33972"/>
    <w:rsid w:val="00F339C1"/>
    <w:rsid w:val="00F33B7D"/>
    <w:rsid w:val="00F33D3A"/>
    <w:rsid w:val="00F33E6E"/>
    <w:rsid w:val="00F33F31"/>
    <w:rsid w:val="00F33F9C"/>
    <w:rsid w:val="00F340FA"/>
    <w:rsid w:val="00F341D7"/>
    <w:rsid w:val="00F343D3"/>
    <w:rsid w:val="00F3490E"/>
    <w:rsid w:val="00F349EE"/>
    <w:rsid w:val="00F34ACE"/>
    <w:rsid w:val="00F34C93"/>
    <w:rsid w:val="00F3535A"/>
    <w:rsid w:val="00F35C02"/>
    <w:rsid w:val="00F3619A"/>
    <w:rsid w:val="00F36510"/>
    <w:rsid w:val="00F3652C"/>
    <w:rsid w:val="00F365CC"/>
    <w:rsid w:val="00F366A9"/>
    <w:rsid w:val="00F36BC0"/>
    <w:rsid w:val="00F36C2A"/>
    <w:rsid w:val="00F36CB6"/>
    <w:rsid w:val="00F36E22"/>
    <w:rsid w:val="00F37100"/>
    <w:rsid w:val="00F375F4"/>
    <w:rsid w:val="00F37BA8"/>
    <w:rsid w:val="00F37EE6"/>
    <w:rsid w:val="00F37F58"/>
    <w:rsid w:val="00F40022"/>
    <w:rsid w:val="00F404B0"/>
    <w:rsid w:val="00F409D9"/>
    <w:rsid w:val="00F409DA"/>
    <w:rsid w:val="00F40E3A"/>
    <w:rsid w:val="00F41550"/>
    <w:rsid w:val="00F4176A"/>
    <w:rsid w:val="00F418B7"/>
    <w:rsid w:val="00F41B85"/>
    <w:rsid w:val="00F41BDC"/>
    <w:rsid w:val="00F41C0B"/>
    <w:rsid w:val="00F420A7"/>
    <w:rsid w:val="00F420E1"/>
    <w:rsid w:val="00F421CC"/>
    <w:rsid w:val="00F421E6"/>
    <w:rsid w:val="00F4220F"/>
    <w:rsid w:val="00F4242B"/>
    <w:rsid w:val="00F42533"/>
    <w:rsid w:val="00F429CB"/>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D1B"/>
    <w:rsid w:val="00F450EF"/>
    <w:rsid w:val="00F453B4"/>
    <w:rsid w:val="00F453C7"/>
    <w:rsid w:val="00F458AD"/>
    <w:rsid w:val="00F45BF5"/>
    <w:rsid w:val="00F45C40"/>
    <w:rsid w:val="00F45DE4"/>
    <w:rsid w:val="00F4604C"/>
    <w:rsid w:val="00F460F3"/>
    <w:rsid w:val="00F46487"/>
    <w:rsid w:val="00F464C5"/>
    <w:rsid w:val="00F46679"/>
    <w:rsid w:val="00F466E5"/>
    <w:rsid w:val="00F466F6"/>
    <w:rsid w:val="00F46777"/>
    <w:rsid w:val="00F46888"/>
    <w:rsid w:val="00F46CB6"/>
    <w:rsid w:val="00F46CC3"/>
    <w:rsid w:val="00F4706B"/>
    <w:rsid w:val="00F472AF"/>
    <w:rsid w:val="00F472FE"/>
    <w:rsid w:val="00F478AA"/>
    <w:rsid w:val="00F47BEF"/>
    <w:rsid w:val="00F47D51"/>
    <w:rsid w:val="00F50355"/>
    <w:rsid w:val="00F507DC"/>
    <w:rsid w:val="00F50C9D"/>
    <w:rsid w:val="00F50CDD"/>
    <w:rsid w:val="00F50DD2"/>
    <w:rsid w:val="00F50F80"/>
    <w:rsid w:val="00F51783"/>
    <w:rsid w:val="00F51DAA"/>
    <w:rsid w:val="00F51E66"/>
    <w:rsid w:val="00F51FD5"/>
    <w:rsid w:val="00F52071"/>
    <w:rsid w:val="00F521F9"/>
    <w:rsid w:val="00F522AD"/>
    <w:rsid w:val="00F52744"/>
    <w:rsid w:val="00F5285E"/>
    <w:rsid w:val="00F53203"/>
    <w:rsid w:val="00F533EA"/>
    <w:rsid w:val="00F534D7"/>
    <w:rsid w:val="00F535F2"/>
    <w:rsid w:val="00F538F6"/>
    <w:rsid w:val="00F53A63"/>
    <w:rsid w:val="00F53C12"/>
    <w:rsid w:val="00F53CD6"/>
    <w:rsid w:val="00F53D4A"/>
    <w:rsid w:val="00F53FA5"/>
    <w:rsid w:val="00F5404A"/>
    <w:rsid w:val="00F54105"/>
    <w:rsid w:val="00F5428E"/>
    <w:rsid w:val="00F54302"/>
    <w:rsid w:val="00F5463F"/>
    <w:rsid w:val="00F55142"/>
    <w:rsid w:val="00F554FA"/>
    <w:rsid w:val="00F555A5"/>
    <w:rsid w:val="00F55CAF"/>
    <w:rsid w:val="00F55E2F"/>
    <w:rsid w:val="00F5615E"/>
    <w:rsid w:val="00F5633C"/>
    <w:rsid w:val="00F563AB"/>
    <w:rsid w:val="00F56D69"/>
    <w:rsid w:val="00F56DE1"/>
    <w:rsid w:val="00F57252"/>
    <w:rsid w:val="00F573F0"/>
    <w:rsid w:val="00F577E5"/>
    <w:rsid w:val="00F57B59"/>
    <w:rsid w:val="00F57D8A"/>
    <w:rsid w:val="00F57F5F"/>
    <w:rsid w:val="00F602E1"/>
    <w:rsid w:val="00F60548"/>
    <w:rsid w:val="00F60600"/>
    <w:rsid w:val="00F60802"/>
    <w:rsid w:val="00F61039"/>
    <w:rsid w:val="00F61085"/>
    <w:rsid w:val="00F6145E"/>
    <w:rsid w:val="00F6160F"/>
    <w:rsid w:val="00F61A94"/>
    <w:rsid w:val="00F61AE0"/>
    <w:rsid w:val="00F61B9E"/>
    <w:rsid w:val="00F61EFB"/>
    <w:rsid w:val="00F61FB7"/>
    <w:rsid w:val="00F62251"/>
    <w:rsid w:val="00F6257A"/>
    <w:rsid w:val="00F625FF"/>
    <w:rsid w:val="00F627E8"/>
    <w:rsid w:val="00F62936"/>
    <w:rsid w:val="00F62A4E"/>
    <w:rsid w:val="00F62AD7"/>
    <w:rsid w:val="00F62EFC"/>
    <w:rsid w:val="00F62F6D"/>
    <w:rsid w:val="00F63349"/>
    <w:rsid w:val="00F63499"/>
    <w:rsid w:val="00F63706"/>
    <w:rsid w:val="00F639B1"/>
    <w:rsid w:val="00F63A98"/>
    <w:rsid w:val="00F642DC"/>
    <w:rsid w:val="00F64935"/>
    <w:rsid w:val="00F64C92"/>
    <w:rsid w:val="00F64DBE"/>
    <w:rsid w:val="00F65246"/>
    <w:rsid w:val="00F656F1"/>
    <w:rsid w:val="00F65E74"/>
    <w:rsid w:val="00F661D0"/>
    <w:rsid w:val="00F66450"/>
    <w:rsid w:val="00F6645A"/>
    <w:rsid w:val="00F6661A"/>
    <w:rsid w:val="00F66716"/>
    <w:rsid w:val="00F66B51"/>
    <w:rsid w:val="00F6710A"/>
    <w:rsid w:val="00F673CA"/>
    <w:rsid w:val="00F67815"/>
    <w:rsid w:val="00F6785A"/>
    <w:rsid w:val="00F678CF"/>
    <w:rsid w:val="00F67BF0"/>
    <w:rsid w:val="00F67C2D"/>
    <w:rsid w:val="00F70078"/>
    <w:rsid w:val="00F70177"/>
    <w:rsid w:val="00F703BF"/>
    <w:rsid w:val="00F704CD"/>
    <w:rsid w:val="00F707A3"/>
    <w:rsid w:val="00F709F7"/>
    <w:rsid w:val="00F70B5F"/>
    <w:rsid w:val="00F70E12"/>
    <w:rsid w:val="00F70EFD"/>
    <w:rsid w:val="00F71033"/>
    <w:rsid w:val="00F710E8"/>
    <w:rsid w:val="00F7147B"/>
    <w:rsid w:val="00F7167D"/>
    <w:rsid w:val="00F71B69"/>
    <w:rsid w:val="00F724E4"/>
    <w:rsid w:val="00F72776"/>
    <w:rsid w:val="00F72793"/>
    <w:rsid w:val="00F728FF"/>
    <w:rsid w:val="00F72C7C"/>
    <w:rsid w:val="00F73319"/>
    <w:rsid w:val="00F73499"/>
    <w:rsid w:val="00F735C4"/>
    <w:rsid w:val="00F73711"/>
    <w:rsid w:val="00F73852"/>
    <w:rsid w:val="00F73856"/>
    <w:rsid w:val="00F7386C"/>
    <w:rsid w:val="00F73906"/>
    <w:rsid w:val="00F73985"/>
    <w:rsid w:val="00F739D2"/>
    <w:rsid w:val="00F739E7"/>
    <w:rsid w:val="00F73D4A"/>
    <w:rsid w:val="00F73D7F"/>
    <w:rsid w:val="00F73DCE"/>
    <w:rsid w:val="00F73F7D"/>
    <w:rsid w:val="00F74781"/>
    <w:rsid w:val="00F747D3"/>
    <w:rsid w:val="00F74A77"/>
    <w:rsid w:val="00F75088"/>
    <w:rsid w:val="00F7528A"/>
    <w:rsid w:val="00F752B9"/>
    <w:rsid w:val="00F75359"/>
    <w:rsid w:val="00F7538D"/>
    <w:rsid w:val="00F755C1"/>
    <w:rsid w:val="00F75855"/>
    <w:rsid w:val="00F75A43"/>
    <w:rsid w:val="00F75BFD"/>
    <w:rsid w:val="00F7606F"/>
    <w:rsid w:val="00F76469"/>
    <w:rsid w:val="00F76701"/>
    <w:rsid w:val="00F76A65"/>
    <w:rsid w:val="00F76D06"/>
    <w:rsid w:val="00F76F9B"/>
    <w:rsid w:val="00F76FD1"/>
    <w:rsid w:val="00F771A9"/>
    <w:rsid w:val="00F77491"/>
    <w:rsid w:val="00F774D6"/>
    <w:rsid w:val="00F774FD"/>
    <w:rsid w:val="00F77AE1"/>
    <w:rsid w:val="00F77D78"/>
    <w:rsid w:val="00F77D91"/>
    <w:rsid w:val="00F80054"/>
    <w:rsid w:val="00F803F3"/>
    <w:rsid w:val="00F80480"/>
    <w:rsid w:val="00F805EB"/>
    <w:rsid w:val="00F80A50"/>
    <w:rsid w:val="00F80E1C"/>
    <w:rsid w:val="00F80E3A"/>
    <w:rsid w:val="00F811C3"/>
    <w:rsid w:val="00F8132B"/>
    <w:rsid w:val="00F81342"/>
    <w:rsid w:val="00F81596"/>
    <w:rsid w:val="00F816BB"/>
    <w:rsid w:val="00F818E7"/>
    <w:rsid w:val="00F81A6B"/>
    <w:rsid w:val="00F81F13"/>
    <w:rsid w:val="00F821EF"/>
    <w:rsid w:val="00F82F0A"/>
    <w:rsid w:val="00F82F51"/>
    <w:rsid w:val="00F831D7"/>
    <w:rsid w:val="00F8366D"/>
    <w:rsid w:val="00F8370D"/>
    <w:rsid w:val="00F838C8"/>
    <w:rsid w:val="00F8395A"/>
    <w:rsid w:val="00F839D0"/>
    <w:rsid w:val="00F84246"/>
    <w:rsid w:val="00F844C7"/>
    <w:rsid w:val="00F8468A"/>
    <w:rsid w:val="00F84785"/>
    <w:rsid w:val="00F84791"/>
    <w:rsid w:val="00F849E8"/>
    <w:rsid w:val="00F84D24"/>
    <w:rsid w:val="00F8507E"/>
    <w:rsid w:val="00F851F2"/>
    <w:rsid w:val="00F853C0"/>
    <w:rsid w:val="00F855CE"/>
    <w:rsid w:val="00F8562C"/>
    <w:rsid w:val="00F856A4"/>
    <w:rsid w:val="00F85733"/>
    <w:rsid w:val="00F85C6A"/>
    <w:rsid w:val="00F85ED5"/>
    <w:rsid w:val="00F86041"/>
    <w:rsid w:val="00F860D2"/>
    <w:rsid w:val="00F86768"/>
    <w:rsid w:val="00F86A1D"/>
    <w:rsid w:val="00F86BD7"/>
    <w:rsid w:val="00F86D89"/>
    <w:rsid w:val="00F87222"/>
    <w:rsid w:val="00F8734D"/>
    <w:rsid w:val="00F87530"/>
    <w:rsid w:val="00F87D35"/>
    <w:rsid w:val="00F90109"/>
    <w:rsid w:val="00F90171"/>
    <w:rsid w:val="00F9050B"/>
    <w:rsid w:val="00F90937"/>
    <w:rsid w:val="00F9099F"/>
    <w:rsid w:val="00F90A96"/>
    <w:rsid w:val="00F90C02"/>
    <w:rsid w:val="00F90D1E"/>
    <w:rsid w:val="00F9191E"/>
    <w:rsid w:val="00F91A14"/>
    <w:rsid w:val="00F91A2D"/>
    <w:rsid w:val="00F91D07"/>
    <w:rsid w:val="00F91D24"/>
    <w:rsid w:val="00F91D3E"/>
    <w:rsid w:val="00F91D49"/>
    <w:rsid w:val="00F91EA9"/>
    <w:rsid w:val="00F91FF5"/>
    <w:rsid w:val="00F921D6"/>
    <w:rsid w:val="00F9244B"/>
    <w:rsid w:val="00F92EB4"/>
    <w:rsid w:val="00F93163"/>
    <w:rsid w:val="00F937C3"/>
    <w:rsid w:val="00F93893"/>
    <w:rsid w:val="00F9395C"/>
    <w:rsid w:val="00F93A0D"/>
    <w:rsid w:val="00F93B5A"/>
    <w:rsid w:val="00F93BBB"/>
    <w:rsid w:val="00F9404C"/>
    <w:rsid w:val="00F94B15"/>
    <w:rsid w:val="00F9510A"/>
    <w:rsid w:val="00F951EF"/>
    <w:rsid w:val="00F9536B"/>
    <w:rsid w:val="00F95579"/>
    <w:rsid w:val="00F957C3"/>
    <w:rsid w:val="00F95ABA"/>
    <w:rsid w:val="00F963EB"/>
    <w:rsid w:val="00F96795"/>
    <w:rsid w:val="00F96C4A"/>
    <w:rsid w:val="00F96FD5"/>
    <w:rsid w:val="00F9700A"/>
    <w:rsid w:val="00F972BD"/>
    <w:rsid w:val="00F97554"/>
    <w:rsid w:val="00F97573"/>
    <w:rsid w:val="00F97799"/>
    <w:rsid w:val="00F979BD"/>
    <w:rsid w:val="00F97CD4"/>
    <w:rsid w:val="00FA02E0"/>
    <w:rsid w:val="00FA0594"/>
    <w:rsid w:val="00FA0A59"/>
    <w:rsid w:val="00FA0A7E"/>
    <w:rsid w:val="00FA0C72"/>
    <w:rsid w:val="00FA0D01"/>
    <w:rsid w:val="00FA0E40"/>
    <w:rsid w:val="00FA107D"/>
    <w:rsid w:val="00FA182F"/>
    <w:rsid w:val="00FA1AC3"/>
    <w:rsid w:val="00FA1B79"/>
    <w:rsid w:val="00FA1D0A"/>
    <w:rsid w:val="00FA1E33"/>
    <w:rsid w:val="00FA1F0A"/>
    <w:rsid w:val="00FA2508"/>
    <w:rsid w:val="00FA2AFD"/>
    <w:rsid w:val="00FA2D4E"/>
    <w:rsid w:val="00FA2EC8"/>
    <w:rsid w:val="00FA31C0"/>
    <w:rsid w:val="00FA408F"/>
    <w:rsid w:val="00FA435B"/>
    <w:rsid w:val="00FA4682"/>
    <w:rsid w:val="00FA4AC8"/>
    <w:rsid w:val="00FA4C3C"/>
    <w:rsid w:val="00FA4C87"/>
    <w:rsid w:val="00FA4E9B"/>
    <w:rsid w:val="00FA50A1"/>
    <w:rsid w:val="00FA5599"/>
    <w:rsid w:val="00FA58E8"/>
    <w:rsid w:val="00FA5D3D"/>
    <w:rsid w:val="00FA6377"/>
    <w:rsid w:val="00FA6498"/>
    <w:rsid w:val="00FA65D3"/>
    <w:rsid w:val="00FA675E"/>
    <w:rsid w:val="00FA6AB6"/>
    <w:rsid w:val="00FA7203"/>
    <w:rsid w:val="00FA748B"/>
    <w:rsid w:val="00FA7519"/>
    <w:rsid w:val="00FA79C0"/>
    <w:rsid w:val="00FA7BF0"/>
    <w:rsid w:val="00FB0030"/>
    <w:rsid w:val="00FB01EF"/>
    <w:rsid w:val="00FB0529"/>
    <w:rsid w:val="00FB053A"/>
    <w:rsid w:val="00FB0A52"/>
    <w:rsid w:val="00FB0B6C"/>
    <w:rsid w:val="00FB0C31"/>
    <w:rsid w:val="00FB0D12"/>
    <w:rsid w:val="00FB0D24"/>
    <w:rsid w:val="00FB0F45"/>
    <w:rsid w:val="00FB1070"/>
    <w:rsid w:val="00FB1235"/>
    <w:rsid w:val="00FB16EC"/>
    <w:rsid w:val="00FB1874"/>
    <w:rsid w:val="00FB19FF"/>
    <w:rsid w:val="00FB1C07"/>
    <w:rsid w:val="00FB1CB4"/>
    <w:rsid w:val="00FB24B9"/>
    <w:rsid w:val="00FB2D9C"/>
    <w:rsid w:val="00FB2F71"/>
    <w:rsid w:val="00FB2F94"/>
    <w:rsid w:val="00FB31A8"/>
    <w:rsid w:val="00FB3811"/>
    <w:rsid w:val="00FB3995"/>
    <w:rsid w:val="00FB3A70"/>
    <w:rsid w:val="00FB3E9E"/>
    <w:rsid w:val="00FB3EA9"/>
    <w:rsid w:val="00FB410B"/>
    <w:rsid w:val="00FB4227"/>
    <w:rsid w:val="00FB4318"/>
    <w:rsid w:val="00FB436E"/>
    <w:rsid w:val="00FB4749"/>
    <w:rsid w:val="00FB4A75"/>
    <w:rsid w:val="00FB4B64"/>
    <w:rsid w:val="00FB5166"/>
    <w:rsid w:val="00FB521D"/>
    <w:rsid w:val="00FB53E3"/>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1F"/>
    <w:rsid w:val="00FC03CF"/>
    <w:rsid w:val="00FC0646"/>
    <w:rsid w:val="00FC07FC"/>
    <w:rsid w:val="00FC08F7"/>
    <w:rsid w:val="00FC09C0"/>
    <w:rsid w:val="00FC0A57"/>
    <w:rsid w:val="00FC0CF2"/>
    <w:rsid w:val="00FC0D2D"/>
    <w:rsid w:val="00FC0D53"/>
    <w:rsid w:val="00FC0FDA"/>
    <w:rsid w:val="00FC1123"/>
    <w:rsid w:val="00FC118F"/>
    <w:rsid w:val="00FC12B6"/>
    <w:rsid w:val="00FC13D6"/>
    <w:rsid w:val="00FC1421"/>
    <w:rsid w:val="00FC1431"/>
    <w:rsid w:val="00FC151C"/>
    <w:rsid w:val="00FC1640"/>
    <w:rsid w:val="00FC2389"/>
    <w:rsid w:val="00FC2517"/>
    <w:rsid w:val="00FC281C"/>
    <w:rsid w:val="00FC2DCC"/>
    <w:rsid w:val="00FC2EE4"/>
    <w:rsid w:val="00FC34B2"/>
    <w:rsid w:val="00FC3609"/>
    <w:rsid w:val="00FC376A"/>
    <w:rsid w:val="00FC386B"/>
    <w:rsid w:val="00FC3925"/>
    <w:rsid w:val="00FC3F42"/>
    <w:rsid w:val="00FC3F46"/>
    <w:rsid w:val="00FC4516"/>
    <w:rsid w:val="00FC461C"/>
    <w:rsid w:val="00FC4B23"/>
    <w:rsid w:val="00FC4E62"/>
    <w:rsid w:val="00FC4FF8"/>
    <w:rsid w:val="00FC51EB"/>
    <w:rsid w:val="00FC531A"/>
    <w:rsid w:val="00FC59AA"/>
    <w:rsid w:val="00FC5CD4"/>
    <w:rsid w:val="00FC6041"/>
    <w:rsid w:val="00FC6477"/>
    <w:rsid w:val="00FC6C65"/>
    <w:rsid w:val="00FC6EA3"/>
    <w:rsid w:val="00FC6FBE"/>
    <w:rsid w:val="00FC7093"/>
    <w:rsid w:val="00FC7109"/>
    <w:rsid w:val="00FC7285"/>
    <w:rsid w:val="00FC7CF3"/>
    <w:rsid w:val="00FC7DAB"/>
    <w:rsid w:val="00FC7EBF"/>
    <w:rsid w:val="00FD017C"/>
    <w:rsid w:val="00FD0868"/>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20"/>
    <w:rsid w:val="00FD2D5A"/>
    <w:rsid w:val="00FD2E6A"/>
    <w:rsid w:val="00FD2E93"/>
    <w:rsid w:val="00FD379E"/>
    <w:rsid w:val="00FD3879"/>
    <w:rsid w:val="00FD3932"/>
    <w:rsid w:val="00FD3A8A"/>
    <w:rsid w:val="00FD3D4F"/>
    <w:rsid w:val="00FD3FBC"/>
    <w:rsid w:val="00FD41D1"/>
    <w:rsid w:val="00FD47A3"/>
    <w:rsid w:val="00FD492A"/>
    <w:rsid w:val="00FD4A58"/>
    <w:rsid w:val="00FD4BBA"/>
    <w:rsid w:val="00FD4E22"/>
    <w:rsid w:val="00FD5284"/>
    <w:rsid w:val="00FD5539"/>
    <w:rsid w:val="00FD57B0"/>
    <w:rsid w:val="00FD590B"/>
    <w:rsid w:val="00FD5D49"/>
    <w:rsid w:val="00FD5F21"/>
    <w:rsid w:val="00FD5F34"/>
    <w:rsid w:val="00FD5F85"/>
    <w:rsid w:val="00FD6175"/>
    <w:rsid w:val="00FD6C99"/>
    <w:rsid w:val="00FD6CAD"/>
    <w:rsid w:val="00FD6CCA"/>
    <w:rsid w:val="00FD6D17"/>
    <w:rsid w:val="00FD709D"/>
    <w:rsid w:val="00FD7155"/>
    <w:rsid w:val="00FD72F3"/>
    <w:rsid w:val="00FD72F5"/>
    <w:rsid w:val="00FD74C0"/>
    <w:rsid w:val="00FD7507"/>
    <w:rsid w:val="00FD780F"/>
    <w:rsid w:val="00FD7AE7"/>
    <w:rsid w:val="00FD7C07"/>
    <w:rsid w:val="00FD7CB2"/>
    <w:rsid w:val="00FD7FB3"/>
    <w:rsid w:val="00FD7FC7"/>
    <w:rsid w:val="00FE00CA"/>
    <w:rsid w:val="00FE03B2"/>
    <w:rsid w:val="00FE06E1"/>
    <w:rsid w:val="00FE0934"/>
    <w:rsid w:val="00FE0C36"/>
    <w:rsid w:val="00FE0F23"/>
    <w:rsid w:val="00FE0FE7"/>
    <w:rsid w:val="00FE120E"/>
    <w:rsid w:val="00FE1C9A"/>
    <w:rsid w:val="00FE22D3"/>
    <w:rsid w:val="00FE2347"/>
    <w:rsid w:val="00FE24C2"/>
    <w:rsid w:val="00FE264B"/>
    <w:rsid w:val="00FE269B"/>
    <w:rsid w:val="00FE2A03"/>
    <w:rsid w:val="00FE324A"/>
    <w:rsid w:val="00FE3323"/>
    <w:rsid w:val="00FE36D0"/>
    <w:rsid w:val="00FE39DB"/>
    <w:rsid w:val="00FE3E01"/>
    <w:rsid w:val="00FE3E54"/>
    <w:rsid w:val="00FE3F98"/>
    <w:rsid w:val="00FE4532"/>
    <w:rsid w:val="00FE45C3"/>
    <w:rsid w:val="00FE45EC"/>
    <w:rsid w:val="00FE4A53"/>
    <w:rsid w:val="00FE4C05"/>
    <w:rsid w:val="00FE4EC0"/>
    <w:rsid w:val="00FE59F5"/>
    <w:rsid w:val="00FE5AA0"/>
    <w:rsid w:val="00FE5F8B"/>
    <w:rsid w:val="00FE61FF"/>
    <w:rsid w:val="00FE63F1"/>
    <w:rsid w:val="00FE648D"/>
    <w:rsid w:val="00FE660F"/>
    <w:rsid w:val="00FE66BD"/>
    <w:rsid w:val="00FE67B7"/>
    <w:rsid w:val="00FE6C19"/>
    <w:rsid w:val="00FE70CB"/>
    <w:rsid w:val="00FE7214"/>
    <w:rsid w:val="00FE7295"/>
    <w:rsid w:val="00FE7614"/>
    <w:rsid w:val="00FE7DC9"/>
    <w:rsid w:val="00FF04B2"/>
    <w:rsid w:val="00FF0601"/>
    <w:rsid w:val="00FF0C9C"/>
    <w:rsid w:val="00FF0DA2"/>
    <w:rsid w:val="00FF1196"/>
    <w:rsid w:val="00FF1349"/>
    <w:rsid w:val="00FF1583"/>
    <w:rsid w:val="00FF1DE7"/>
    <w:rsid w:val="00FF220F"/>
    <w:rsid w:val="00FF235B"/>
    <w:rsid w:val="00FF2591"/>
    <w:rsid w:val="00FF2F3A"/>
    <w:rsid w:val="00FF31ED"/>
    <w:rsid w:val="00FF32B1"/>
    <w:rsid w:val="00FF3457"/>
    <w:rsid w:val="00FF3BBF"/>
    <w:rsid w:val="00FF3C97"/>
    <w:rsid w:val="00FF3D01"/>
    <w:rsid w:val="00FF41A7"/>
    <w:rsid w:val="00FF4546"/>
    <w:rsid w:val="00FF46CE"/>
    <w:rsid w:val="00FF49DC"/>
    <w:rsid w:val="00FF4ABF"/>
    <w:rsid w:val="00FF4C80"/>
    <w:rsid w:val="00FF50BB"/>
    <w:rsid w:val="00FF525C"/>
    <w:rsid w:val="00FF5303"/>
    <w:rsid w:val="00FF5451"/>
    <w:rsid w:val="00FF5473"/>
    <w:rsid w:val="00FF57F3"/>
    <w:rsid w:val="00FF5C15"/>
    <w:rsid w:val="00FF5C7D"/>
    <w:rsid w:val="00FF5D44"/>
    <w:rsid w:val="00FF6363"/>
    <w:rsid w:val="00FF653E"/>
    <w:rsid w:val="00FF6A32"/>
    <w:rsid w:val="00FF6AC0"/>
    <w:rsid w:val="00FF6B92"/>
    <w:rsid w:val="00FF6C1A"/>
    <w:rsid w:val="00FF6D4E"/>
    <w:rsid w:val="00FF6E52"/>
    <w:rsid w:val="00FF6E92"/>
    <w:rsid w:val="00FF6ECD"/>
    <w:rsid w:val="00FF7383"/>
    <w:rsid w:val="00FF779F"/>
    <w:rsid w:val="00FF78AE"/>
    <w:rsid w:val="00FF7A11"/>
    <w:rsid w:val="00FF7B18"/>
    <w:rsid w:val="00FF7D1C"/>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576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qFormat/>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qFormat/>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qFormat/>
    <w:rsid w:val="00CE497E"/>
    <w:rPr>
      <w:b/>
    </w:rPr>
  </w:style>
  <w:style w:type="paragraph" w:customStyle="1" w:styleId="TAC">
    <w:name w:val="TAC"/>
    <w:basedOn w:val="TAL"/>
    <w:qFormat/>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qFormat/>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qFormat/>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uiPriority w:val="99"/>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link w:val="GuidanceChar"/>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aliases w:val="TableGrid"/>
    <w:basedOn w:val="a2"/>
    <w:qFormat/>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qFormat/>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qFormat/>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uiPriority w:val="99"/>
    <w:rsid w:val="00347F12"/>
    <w:rPr>
      <w:rFonts w:ascii="Arial" w:eastAsia="Times New Roman" w:hAnsi="Arial"/>
      <w:b/>
      <w:i/>
      <w:noProof/>
      <w:sz w:val="18"/>
      <w:lang w:val="en-GB" w:eastAsia="en-GB"/>
    </w:rPr>
  </w:style>
  <w:style w:type="character" w:customStyle="1" w:styleId="aff4">
    <w:name w:val="コメント内容 (文字)"/>
    <w:link w:val="aff3"/>
    <w:uiPriority w:val="99"/>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99"/>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character" w:customStyle="1" w:styleId="GuidanceChar">
    <w:name w:val="Guidance Char"/>
    <w:link w:val="Guidance"/>
    <w:rsid w:val="001D5449"/>
    <w:rPr>
      <w:rFonts w:eastAsia="Times New Roman"/>
      <w:i/>
      <w:color w:val="0000FF"/>
      <w:lang w:val="en-GB" w:eastAsia="en-GB"/>
    </w:rPr>
  </w:style>
  <w:style w:type="character" w:styleId="afff7">
    <w:name w:val="Emphasis"/>
    <w:qFormat/>
    <w:rsid w:val="001D5449"/>
    <w:rPr>
      <w:i/>
      <w:iCs/>
    </w:rPr>
  </w:style>
  <w:style w:type="paragraph" w:customStyle="1" w:styleId="210">
    <w:name w:val="中等深浅网格 21"/>
    <w:uiPriority w:val="1"/>
    <w:qFormat/>
    <w:rsid w:val="001D5449"/>
    <w:pPr>
      <w:overflowPunct w:val="0"/>
      <w:autoSpaceDE w:val="0"/>
      <w:autoSpaceDN w:val="0"/>
      <w:adjustRightInd w:val="0"/>
      <w:textAlignment w:val="baseline"/>
    </w:pPr>
    <w:rPr>
      <w:rFonts w:eastAsia="Malgun Gothic"/>
      <w:lang w:val="en-GB"/>
    </w:rPr>
  </w:style>
  <w:style w:type="paragraph" w:customStyle="1" w:styleId="3GPPNormalText">
    <w:name w:val="3GPP Normal Text"/>
    <w:basedOn w:val="af8"/>
    <w:link w:val="3GPPNormalTextChar"/>
    <w:qFormat/>
    <w:rsid w:val="001D5449"/>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1D5449"/>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D5449"/>
    <w:rPr>
      <w:rFonts w:eastAsia="Times New Roman"/>
      <w:b/>
      <w:lang w:val="en-GB" w:eastAsia="en-US"/>
    </w:rPr>
  </w:style>
  <w:style w:type="paragraph" w:styleId="afff8">
    <w:name w:val="No Spacing"/>
    <w:uiPriority w:val="1"/>
    <w:qFormat/>
    <w:rsid w:val="001D5449"/>
    <w:pPr>
      <w:overflowPunct w:val="0"/>
      <w:autoSpaceDE w:val="0"/>
      <w:autoSpaceDN w:val="0"/>
      <w:adjustRightInd w:val="0"/>
    </w:pPr>
    <w:rPr>
      <w:lang w:val="en-GB"/>
    </w:rPr>
  </w:style>
  <w:style w:type="character" w:styleId="afff9">
    <w:name w:val="Subtle Reference"/>
    <w:uiPriority w:val="31"/>
    <w:qFormat/>
    <w:rsid w:val="001D5449"/>
    <w:rPr>
      <w:smallCaps/>
      <w:color w:val="C0504D"/>
      <w:u w:val="single"/>
    </w:rPr>
  </w:style>
  <w:style w:type="paragraph" w:customStyle="1" w:styleId="afffa">
    <w:name w:val="样式 页眉"/>
    <w:basedOn w:val="a4"/>
    <w:link w:val="Char2"/>
    <w:rsid w:val="001D5449"/>
    <w:rPr>
      <w:rFonts w:eastAsia="Arial"/>
      <w:bCs/>
      <w:sz w:val="22"/>
      <w:lang w:eastAsia="en-US"/>
    </w:rPr>
  </w:style>
  <w:style w:type="character" w:customStyle="1" w:styleId="Char2">
    <w:name w:val="样式 页眉 Char"/>
    <w:link w:val="afffa"/>
    <w:rsid w:val="001D5449"/>
    <w:rPr>
      <w:rFonts w:ascii="Arial" w:eastAsia="Arial" w:hAnsi="Arial"/>
      <w:b/>
      <w:bCs/>
      <w:noProof/>
      <w:sz w:val="22"/>
      <w:lang w:val="en-GB" w:eastAsia="en-US"/>
    </w:rPr>
  </w:style>
  <w:style w:type="paragraph" w:customStyle="1" w:styleId="MediumGrid21">
    <w:name w:val="Medium Grid 21"/>
    <w:uiPriority w:val="1"/>
    <w:qFormat/>
    <w:rsid w:val="001D5449"/>
    <w:pPr>
      <w:overflowPunct w:val="0"/>
      <w:autoSpaceDE w:val="0"/>
      <w:autoSpaceDN w:val="0"/>
      <w:adjustRightInd w:val="0"/>
      <w:textAlignment w:val="baseline"/>
    </w:pPr>
    <w:rPr>
      <w:lang w:val="en-GB"/>
    </w:rPr>
  </w:style>
  <w:style w:type="character" w:customStyle="1" w:styleId="UnresolvedMention1">
    <w:name w:val="Unresolved Mention1"/>
    <w:uiPriority w:val="99"/>
    <w:semiHidden/>
    <w:unhideWhenUsed/>
    <w:rsid w:val="001D5449"/>
    <w:rPr>
      <w:color w:val="808080"/>
      <w:shd w:val="clear" w:color="auto" w:fill="E6E6E6"/>
    </w:rPr>
  </w:style>
  <w:style w:type="paragraph" w:customStyle="1" w:styleId="Proposal">
    <w:name w:val="Proposal"/>
    <w:basedOn w:val="afff3"/>
    <w:next w:val="a0"/>
    <w:link w:val="ProposalChar"/>
    <w:qFormat/>
    <w:rsid w:val="001D5449"/>
    <w:pPr>
      <w:numPr>
        <w:numId w:val="12"/>
      </w:numPr>
      <w:overflowPunct/>
      <w:autoSpaceDE/>
      <w:autoSpaceDN/>
      <w:adjustRightInd/>
      <w:ind w:leftChars="0"/>
      <w:textAlignment w:val="auto"/>
    </w:pPr>
    <w:rPr>
      <w:rFonts w:eastAsia="SimSun"/>
      <w:b/>
      <w:lang w:val="en-US" w:eastAsia="zh-CN"/>
    </w:rPr>
  </w:style>
  <w:style w:type="character" w:customStyle="1" w:styleId="ProposalChar">
    <w:name w:val="Proposal Char"/>
    <w:basedOn w:val="a1"/>
    <w:link w:val="Proposal"/>
    <w:qFormat/>
    <w:rsid w:val="001D5449"/>
    <w:rPr>
      <w:rFonts w:eastAsia="SimSun"/>
      <w:b/>
      <w:lang w:eastAsia="zh-CN"/>
    </w:rPr>
  </w:style>
  <w:style w:type="paragraph" w:customStyle="1" w:styleId="RAN4proposal">
    <w:name w:val="RAN4 proposal"/>
    <w:basedOn w:val="af0"/>
    <w:next w:val="a0"/>
    <w:link w:val="RAN4proposalChar"/>
    <w:qFormat/>
    <w:rsid w:val="001D5449"/>
    <w:pPr>
      <w:numPr>
        <w:numId w:val="13"/>
      </w:numPr>
      <w:overflowPunct/>
      <w:autoSpaceDE/>
      <w:autoSpaceDN/>
      <w:adjustRightInd/>
      <w:spacing w:before="0" w:after="200"/>
      <w:ind w:left="0" w:firstLine="0"/>
      <w:textAlignment w:val="auto"/>
    </w:pPr>
    <w:rPr>
      <w:rFonts w:eastAsiaTheme="minorEastAsia" w:cstheme="minorBidi"/>
      <w:iCs/>
      <w:szCs w:val="18"/>
      <w:lang w:eastAsia="en-US"/>
    </w:rPr>
  </w:style>
  <w:style w:type="character" w:customStyle="1" w:styleId="RAN4proposalChar">
    <w:name w:val="RAN4 proposal Char"/>
    <w:basedOn w:val="af1"/>
    <w:link w:val="RAN4proposal"/>
    <w:rsid w:val="001D5449"/>
    <w:rPr>
      <w:rFonts w:eastAsiaTheme="minorEastAsia" w:cstheme="minorBidi"/>
      <w:b/>
      <w:iCs/>
      <w:szCs w:val="18"/>
      <w:lang w:val="en-GB" w:eastAsia="en-US"/>
    </w:rPr>
  </w:style>
  <w:style w:type="character" w:styleId="afffb">
    <w:name w:val="Unresolved Mention"/>
    <w:basedOn w:val="a1"/>
    <w:uiPriority w:val="99"/>
    <w:semiHidden/>
    <w:unhideWhenUsed/>
    <w:rsid w:val="00455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10378538">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39561130">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550453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53252372">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0435861">
      <w:bodyDiv w:val="1"/>
      <w:marLeft w:val="0"/>
      <w:marRight w:val="0"/>
      <w:marTop w:val="0"/>
      <w:marBottom w:val="0"/>
      <w:divBdr>
        <w:top w:val="none" w:sz="0" w:space="0" w:color="auto"/>
        <w:left w:val="none" w:sz="0" w:space="0" w:color="auto"/>
        <w:bottom w:val="none" w:sz="0" w:space="0" w:color="auto"/>
        <w:right w:val="none" w:sz="0" w:space="0" w:color="auto"/>
      </w:divBdr>
    </w:div>
    <w:div w:id="537934978">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0425436">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8991998">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33365019">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1356481">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3196081">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1300423">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4917576">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38263184">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8310574">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18958926">
      <w:bodyDiv w:val="1"/>
      <w:marLeft w:val="0"/>
      <w:marRight w:val="0"/>
      <w:marTop w:val="0"/>
      <w:marBottom w:val="0"/>
      <w:divBdr>
        <w:top w:val="none" w:sz="0" w:space="0" w:color="auto"/>
        <w:left w:val="none" w:sz="0" w:space="0" w:color="auto"/>
        <w:bottom w:val="none" w:sz="0" w:space="0" w:color="auto"/>
        <w:right w:val="none" w:sz="0" w:space="0" w:color="auto"/>
      </w:divBdr>
    </w:div>
    <w:div w:id="1538661074">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3147929">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5545132">
      <w:bodyDiv w:val="1"/>
      <w:marLeft w:val="0"/>
      <w:marRight w:val="0"/>
      <w:marTop w:val="0"/>
      <w:marBottom w:val="0"/>
      <w:divBdr>
        <w:top w:val="none" w:sz="0" w:space="0" w:color="auto"/>
        <w:left w:val="none" w:sz="0" w:space="0" w:color="auto"/>
        <w:bottom w:val="none" w:sz="0" w:space="0" w:color="auto"/>
        <w:right w:val="none" w:sz="0" w:space="0" w:color="auto"/>
      </w:divBdr>
    </w:div>
    <w:div w:id="1677421157">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769931099">
      <w:bodyDiv w:val="1"/>
      <w:marLeft w:val="0"/>
      <w:marRight w:val="0"/>
      <w:marTop w:val="0"/>
      <w:marBottom w:val="0"/>
      <w:divBdr>
        <w:top w:val="none" w:sz="0" w:space="0" w:color="auto"/>
        <w:left w:val="none" w:sz="0" w:space="0" w:color="auto"/>
        <w:bottom w:val="none" w:sz="0" w:space="0" w:color="auto"/>
        <w:right w:val="none" w:sz="0" w:space="0" w:color="auto"/>
      </w:divBdr>
    </w:div>
    <w:div w:id="1782218694">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373319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2416227">
      <w:bodyDiv w:val="1"/>
      <w:marLeft w:val="0"/>
      <w:marRight w:val="0"/>
      <w:marTop w:val="0"/>
      <w:marBottom w:val="0"/>
      <w:divBdr>
        <w:top w:val="none" w:sz="0" w:space="0" w:color="auto"/>
        <w:left w:val="none" w:sz="0" w:space="0" w:color="auto"/>
        <w:bottom w:val="none" w:sz="0" w:space="0" w:color="auto"/>
        <w:right w:val="none" w:sz="0" w:space="0" w:color="auto"/>
      </w:divBdr>
    </w:div>
    <w:div w:id="2016808186">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077165403">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www.nist.gov/publications/global-positioning-system-receivers-and-relativit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2.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4.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4384</Words>
  <Characters>24991</Characters>
  <Application>Microsoft Office Word</Application>
  <DocSecurity>0</DocSecurity>
  <Lines>208</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29317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2025-03-28T04:47:00Z</dcterms:created>
  <dcterms:modified xsi:type="dcterms:W3CDTF">2025-03-28T04:47:00Z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