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20B60" w14:textId="5A9801E3" w:rsidR="006572B2" w:rsidRPr="00467A11" w:rsidRDefault="006572B2" w:rsidP="006572B2">
      <w:pPr>
        <w:widowControl w:val="0"/>
        <w:tabs>
          <w:tab w:val="right" w:pos="9630"/>
          <w:tab w:val="right" w:pos="13323"/>
        </w:tabs>
        <w:spacing w:after="0"/>
        <w:jc w:val="right"/>
        <w:textAlignment w:val="auto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467A11">
        <w:rPr>
          <w:rFonts w:ascii="Arial" w:hAnsi="Arial" w:cs="Arial"/>
          <w:b/>
          <w:noProof/>
          <w:sz w:val="24"/>
          <w:szCs w:val="24"/>
        </w:rPr>
        <w:t>3GPP TSG-RAN WG4 Meeting #114-bis</w:t>
      </w:r>
      <w:r w:rsidRPr="00467A11">
        <w:rPr>
          <w:rFonts w:ascii="Arial" w:hAnsi="Arial" w:cs="Arial"/>
          <w:b/>
          <w:noProof/>
          <w:sz w:val="24"/>
          <w:szCs w:val="24"/>
        </w:rPr>
        <w:tab/>
      </w:r>
      <w:r w:rsidR="00B976AF" w:rsidRPr="00B976AF">
        <w:rPr>
          <w:rFonts w:ascii="Arial" w:hAnsi="Arial" w:cs="Arial"/>
          <w:b/>
          <w:noProof/>
          <w:color w:val="000000"/>
          <w:sz w:val="24"/>
          <w:szCs w:val="24"/>
        </w:rPr>
        <w:t>R4-2503100</w:t>
      </w:r>
    </w:p>
    <w:p w14:paraId="53FB5710" w14:textId="77777777" w:rsidR="006572B2" w:rsidRDefault="006572B2" w:rsidP="006572B2">
      <w:pPr>
        <w:rPr>
          <w:rFonts w:ascii="Arial" w:eastAsia="SimSun" w:hAnsi="Arial" w:cs="Arial"/>
          <w:b/>
          <w:sz w:val="24"/>
          <w:szCs w:val="24"/>
          <w:lang w:eastAsia="zh-CN"/>
        </w:rPr>
      </w:pPr>
      <w:r w:rsidRPr="00467A11">
        <w:rPr>
          <w:rFonts w:ascii="Arial" w:eastAsia="SimSun" w:hAnsi="Arial" w:cs="Arial"/>
          <w:b/>
          <w:sz w:val="24"/>
          <w:szCs w:val="24"/>
          <w:lang w:eastAsia="zh-CN"/>
        </w:rPr>
        <w:t>Wuhan, China, 07th – 11th April. 2025</w:t>
      </w:r>
    </w:p>
    <w:p w14:paraId="6C47DDF2" w14:textId="77777777" w:rsidR="006572B2" w:rsidRDefault="006572B2" w:rsidP="006572B2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1C1A84A7" w14:textId="77777777" w:rsidR="006572B2" w:rsidRDefault="006572B2" w:rsidP="006572B2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RAN WG4</w:t>
      </w:r>
      <w:r>
        <w:rPr>
          <w:rFonts w:ascii="Arial" w:hAnsi="Arial" w:cs="Arial"/>
          <w:b/>
          <w:sz w:val="32"/>
        </w:rPr>
        <w:br/>
        <w:t>meeting: 114</w:t>
      </w:r>
    </w:p>
    <w:p w14:paraId="405FB856" w14:textId="77777777" w:rsidR="006572B2" w:rsidRDefault="006572B2" w:rsidP="006572B2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Athens, Greece, 17/02/2025 to 21/02/2025</w:t>
      </w:r>
    </w:p>
    <w:p w14:paraId="332F8187" w14:textId="77777777" w:rsidR="006572B2" w:rsidRDefault="006572B2" w:rsidP="006572B2"/>
    <w:p w14:paraId="452147CC" w14:textId="77777777" w:rsidR="001E4C1E" w:rsidRDefault="001E4C1E" w:rsidP="001E4C1E">
      <w:pPr>
        <w:pStyle w:val="Heading2"/>
      </w:pPr>
      <w:r>
        <w:br w:type="page"/>
      </w:r>
      <w:r>
        <w:lastRenderedPageBreak/>
        <w:t>Annex A: Contribution documents and status</w:t>
      </w:r>
    </w:p>
    <w:p w14:paraId="28CC4137" w14:textId="77777777" w:rsidR="001E4C1E" w:rsidRDefault="001E4C1E" w:rsidP="001E4C1E">
      <w:pPr>
        <w:pStyle w:val="Heading3"/>
      </w:pPr>
      <w:r>
        <w:t>A1: List of TDocs</w:t>
      </w:r>
    </w:p>
    <w:p w14:paraId="3EEEA83B" w14:textId="77777777" w:rsidR="001E4C1E" w:rsidRDefault="001E4C1E" w:rsidP="001E4C1E">
      <w:pPr>
        <w:pStyle w:val="TH"/>
      </w:pPr>
    </w:p>
    <w:p w14:paraId="64B8C3B0" w14:textId="15FA598C" w:rsidR="001E4C1E" w:rsidRDefault="00B976AF" w:rsidP="001E4C1E">
      <w:r>
        <w:t>See excel file attached to this report.</w:t>
      </w:r>
    </w:p>
    <w:p w14:paraId="6500D7CC" w14:textId="77777777" w:rsidR="00B976AF" w:rsidRDefault="00B976AF" w:rsidP="001E4C1E"/>
    <w:p w14:paraId="67DCF666" w14:textId="77777777" w:rsidR="001E4C1E" w:rsidRDefault="001E4C1E" w:rsidP="001E4C1E">
      <w:pPr>
        <w:pStyle w:val="Heading3"/>
      </w:pPr>
      <w:r>
        <w:t>A2: Tdoc decision timing</w:t>
      </w:r>
    </w:p>
    <w:p w14:paraId="5EA1E868" w14:textId="77777777" w:rsidR="001E4C1E" w:rsidRDefault="001E4C1E" w:rsidP="001E4C1E">
      <w:pPr>
        <w:pStyle w:val="TH"/>
      </w:pPr>
    </w:p>
    <w:p w14:paraId="1CD843BA" w14:textId="65F6D8FB" w:rsidR="001E4C1E" w:rsidRDefault="00903ED7" w:rsidP="001E4C1E">
      <w:r>
        <w:t>None</w:t>
      </w:r>
    </w:p>
    <w:p w14:paraId="7D3228B6" w14:textId="77777777" w:rsidR="001E4C1E" w:rsidRDefault="001E4C1E" w:rsidP="001E4C1E">
      <w:pPr>
        <w:pStyle w:val="Heading2"/>
      </w:pPr>
      <w:r>
        <w:br w:type="page"/>
      </w:r>
      <w:r>
        <w:lastRenderedPageBreak/>
        <w:t>Annex B: List of change requests</w:t>
      </w:r>
    </w:p>
    <w:p w14:paraId="1D4785B7" w14:textId="77777777" w:rsidR="001E4C1E" w:rsidRDefault="001E4C1E" w:rsidP="001E4C1E">
      <w:pPr>
        <w:pStyle w:val="TH"/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29"/>
        <w:gridCol w:w="2430"/>
        <w:gridCol w:w="705"/>
        <w:gridCol w:w="851"/>
        <w:gridCol w:w="566"/>
        <w:gridCol w:w="426"/>
        <w:gridCol w:w="568"/>
        <w:gridCol w:w="566"/>
        <w:gridCol w:w="1843"/>
        <w:gridCol w:w="845"/>
      </w:tblGrid>
      <w:tr w:rsidR="00B976AF" w:rsidRPr="00B976AF" w14:paraId="330814BD" w14:textId="77777777" w:rsidTr="00B976AF">
        <w:tc>
          <w:tcPr>
            <w:tcW w:w="430" w:type="pct"/>
          </w:tcPr>
          <w:p w14:paraId="6840AE08" w14:textId="5810712C" w:rsidR="001E4C1E" w:rsidRPr="00B976AF" w:rsidRDefault="001E4C1E" w:rsidP="001E4C1E">
            <w:pPr>
              <w:pStyle w:val="TAH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Document</w:t>
            </w:r>
          </w:p>
        </w:tc>
        <w:tc>
          <w:tcPr>
            <w:tcW w:w="1262" w:type="pct"/>
          </w:tcPr>
          <w:p w14:paraId="14615A80" w14:textId="09D28F03" w:rsidR="001E4C1E" w:rsidRPr="00B976AF" w:rsidRDefault="001E4C1E" w:rsidP="001E4C1E">
            <w:pPr>
              <w:pStyle w:val="TAH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Title</w:t>
            </w:r>
          </w:p>
        </w:tc>
        <w:tc>
          <w:tcPr>
            <w:tcW w:w="366" w:type="pct"/>
          </w:tcPr>
          <w:p w14:paraId="75D9A20F" w14:textId="6DC51A63" w:rsidR="001E4C1E" w:rsidRPr="00B976AF" w:rsidRDefault="001E4C1E" w:rsidP="001E4C1E">
            <w:pPr>
              <w:pStyle w:val="TAH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Source</w:t>
            </w:r>
          </w:p>
        </w:tc>
        <w:tc>
          <w:tcPr>
            <w:tcW w:w="442" w:type="pct"/>
          </w:tcPr>
          <w:p w14:paraId="392B172E" w14:textId="3D923FED" w:rsidR="001E4C1E" w:rsidRPr="00B976AF" w:rsidRDefault="001E4C1E" w:rsidP="001E4C1E">
            <w:pPr>
              <w:pStyle w:val="TAH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Spec</w:t>
            </w:r>
          </w:p>
        </w:tc>
        <w:tc>
          <w:tcPr>
            <w:tcW w:w="294" w:type="pct"/>
          </w:tcPr>
          <w:p w14:paraId="452511C2" w14:textId="2EAB3998" w:rsidR="001E4C1E" w:rsidRPr="00B976AF" w:rsidRDefault="001E4C1E" w:rsidP="001E4C1E">
            <w:pPr>
              <w:pStyle w:val="TAH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</w:t>
            </w:r>
          </w:p>
        </w:tc>
        <w:tc>
          <w:tcPr>
            <w:tcW w:w="221" w:type="pct"/>
          </w:tcPr>
          <w:p w14:paraId="3A271558" w14:textId="79CD5588" w:rsidR="001E4C1E" w:rsidRPr="00B976AF" w:rsidRDefault="001E4C1E" w:rsidP="001E4C1E">
            <w:pPr>
              <w:pStyle w:val="TAH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</w:t>
            </w:r>
          </w:p>
        </w:tc>
        <w:tc>
          <w:tcPr>
            <w:tcW w:w="295" w:type="pct"/>
          </w:tcPr>
          <w:p w14:paraId="086AB0F5" w14:textId="55573006" w:rsidR="001E4C1E" w:rsidRPr="00B976AF" w:rsidRDefault="001E4C1E" w:rsidP="001E4C1E">
            <w:pPr>
              <w:pStyle w:val="TAH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</w:t>
            </w:r>
          </w:p>
        </w:tc>
        <w:tc>
          <w:tcPr>
            <w:tcW w:w="294" w:type="pct"/>
          </w:tcPr>
          <w:p w14:paraId="00134E45" w14:textId="0CDA4C7F" w:rsidR="001E4C1E" w:rsidRPr="00B976AF" w:rsidRDefault="001E4C1E" w:rsidP="001E4C1E">
            <w:pPr>
              <w:pStyle w:val="TAH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</w:t>
            </w:r>
          </w:p>
        </w:tc>
        <w:tc>
          <w:tcPr>
            <w:tcW w:w="957" w:type="pct"/>
          </w:tcPr>
          <w:p w14:paraId="7FAE676F" w14:textId="2DB55059" w:rsidR="001E4C1E" w:rsidRPr="00B976AF" w:rsidRDefault="001E4C1E" w:rsidP="001E4C1E">
            <w:pPr>
              <w:pStyle w:val="TAH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</w:t>
            </w:r>
          </w:p>
        </w:tc>
        <w:tc>
          <w:tcPr>
            <w:tcW w:w="439" w:type="pct"/>
          </w:tcPr>
          <w:p w14:paraId="60C2FA45" w14:textId="1FD82041" w:rsidR="001E4C1E" w:rsidRPr="00B976AF" w:rsidRDefault="001E4C1E" w:rsidP="001E4C1E">
            <w:pPr>
              <w:pStyle w:val="TAH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Decision</w:t>
            </w:r>
          </w:p>
        </w:tc>
      </w:tr>
      <w:tr w:rsidR="00B976AF" w:rsidRPr="00B976AF" w14:paraId="1D86E733" w14:textId="77777777" w:rsidTr="00B976AF">
        <w:tc>
          <w:tcPr>
            <w:tcW w:w="430" w:type="pct"/>
          </w:tcPr>
          <w:p w14:paraId="238E77B5" w14:textId="5B605A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R4-2500018</w:t>
            </w:r>
          </w:p>
        </w:tc>
        <w:tc>
          <w:tcPr>
            <w:tcW w:w="1262" w:type="pct"/>
          </w:tcPr>
          <w:p w14:paraId="2B93174C" w14:textId="1A8C45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related to Introduction of new LTE FDD Band 111</w:t>
            </w:r>
          </w:p>
        </w:tc>
        <w:tc>
          <w:tcPr>
            <w:tcW w:w="366" w:type="pct"/>
          </w:tcPr>
          <w:p w14:paraId="44F18F75" w14:textId="125DD8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021954F9" w14:textId="355243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36.101</w:t>
            </w:r>
          </w:p>
        </w:tc>
        <w:tc>
          <w:tcPr>
            <w:tcW w:w="294" w:type="pct"/>
          </w:tcPr>
          <w:p w14:paraId="20DD834A" w14:textId="2FECC8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6077</w:t>
            </w:r>
          </w:p>
        </w:tc>
        <w:tc>
          <w:tcPr>
            <w:tcW w:w="221" w:type="pct"/>
          </w:tcPr>
          <w:p w14:paraId="6D02758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2632C50" w14:textId="29CA18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1A7A726" w14:textId="490AD4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7C4051E" w14:textId="3F8B75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LTE_FDD_1800_1830MHz_CAN-Core</w:t>
            </w:r>
          </w:p>
        </w:tc>
        <w:tc>
          <w:tcPr>
            <w:tcW w:w="439" w:type="pct"/>
          </w:tcPr>
          <w:p w14:paraId="56051F19" w14:textId="643919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C6A6A8F" w14:textId="77777777" w:rsidTr="00B976AF">
        <w:tc>
          <w:tcPr>
            <w:tcW w:w="430" w:type="pct"/>
          </w:tcPr>
          <w:p w14:paraId="44ABAA28" w14:textId="7986D39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R4-2500349</w:t>
            </w:r>
          </w:p>
        </w:tc>
        <w:tc>
          <w:tcPr>
            <w:tcW w:w="1262" w:type="pct"/>
          </w:tcPr>
          <w:p w14:paraId="08AB894A" w14:textId="4470AB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36.101 R16 Removal of brackets</w:t>
            </w:r>
          </w:p>
        </w:tc>
        <w:tc>
          <w:tcPr>
            <w:tcW w:w="366" w:type="pct"/>
          </w:tcPr>
          <w:p w14:paraId="37BE9DAC" w14:textId="31614E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26B39565" w14:textId="7D02E6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36.101</w:t>
            </w:r>
          </w:p>
        </w:tc>
        <w:tc>
          <w:tcPr>
            <w:tcW w:w="294" w:type="pct"/>
          </w:tcPr>
          <w:p w14:paraId="52770939" w14:textId="7363F1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6078</w:t>
            </w:r>
          </w:p>
        </w:tc>
        <w:tc>
          <w:tcPr>
            <w:tcW w:w="221" w:type="pct"/>
          </w:tcPr>
          <w:p w14:paraId="3BA9BF2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A160C48" w14:textId="5C41AA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3AE2284F" w14:textId="5E24E8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13125CF" w14:textId="48F91A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LTE_bands_R16_M1_NB1-Core, LTE_CA_R16_2BDL_1BUL-Core, LTE_CA_R16_3BDL_1BUL-Core, LTE_CA_R16_xBDL_1BUL-Core, 5G_V2X_NRSL</w:t>
            </w:r>
          </w:p>
        </w:tc>
        <w:tc>
          <w:tcPr>
            <w:tcW w:w="439" w:type="pct"/>
          </w:tcPr>
          <w:p w14:paraId="25843823" w14:textId="177D2E3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72ED8EF" w14:textId="77777777" w:rsidTr="00B976AF">
        <w:tc>
          <w:tcPr>
            <w:tcW w:w="430" w:type="pct"/>
          </w:tcPr>
          <w:p w14:paraId="44B7CAFD" w14:textId="6B4525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R4-2500350</w:t>
            </w:r>
          </w:p>
        </w:tc>
        <w:tc>
          <w:tcPr>
            <w:tcW w:w="1262" w:type="pct"/>
          </w:tcPr>
          <w:p w14:paraId="59F314F7" w14:textId="56B161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36.101 R17 Removal of brackets</w:t>
            </w:r>
          </w:p>
        </w:tc>
        <w:tc>
          <w:tcPr>
            <w:tcW w:w="366" w:type="pct"/>
          </w:tcPr>
          <w:p w14:paraId="5D782564" w14:textId="6DE456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653F491D" w14:textId="6BDC5F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36.101</w:t>
            </w:r>
          </w:p>
        </w:tc>
        <w:tc>
          <w:tcPr>
            <w:tcW w:w="294" w:type="pct"/>
          </w:tcPr>
          <w:p w14:paraId="47E4CAEE" w14:textId="00549C3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6079</w:t>
            </w:r>
          </w:p>
        </w:tc>
        <w:tc>
          <w:tcPr>
            <w:tcW w:w="221" w:type="pct"/>
          </w:tcPr>
          <w:p w14:paraId="2F49EDC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2345CB6" w14:textId="48F887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6DD59565" w14:textId="0160C3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5D13762" w14:textId="78428B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LTE_bands_R16_M1_NB1-Core, LTE_CA_R16_2BDL_1BUL-Core, LTE_CA_R16_3BDL_1BUL-Core, LTE_CA_R16_xBDL_1BUL-Core, 5G_V2X_NRSL</w:t>
            </w:r>
          </w:p>
        </w:tc>
        <w:tc>
          <w:tcPr>
            <w:tcW w:w="439" w:type="pct"/>
          </w:tcPr>
          <w:p w14:paraId="36466F76" w14:textId="2BEB6C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E091DBB" w14:textId="77777777" w:rsidTr="00B976AF">
        <w:tc>
          <w:tcPr>
            <w:tcW w:w="430" w:type="pct"/>
          </w:tcPr>
          <w:p w14:paraId="606F30BA" w14:textId="3EC67C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R4-2500351</w:t>
            </w:r>
          </w:p>
        </w:tc>
        <w:tc>
          <w:tcPr>
            <w:tcW w:w="1262" w:type="pct"/>
          </w:tcPr>
          <w:p w14:paraId="24AD4B94" w14:textId="5FAAE3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36.101 R18 Removal of brackets</w:t>
            </w:r>
          </w:p>
        </w:tc>
        <w:tc>
          <w:tcPr>
            <w:tcW w:w="366" w:type="pct"/>
          </w:tcPr>
          <w:p w14:paraId="273937D8" w14:textId="39DDE5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59203375" w14:textId="10ABB7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36.101</w:t>
            </w:r>
          </w:p>
        </w:tc>
        <w:tc>
          <w:tcPr>
            <w:tcW w:w="294" w:type="pct"/>
          </w:tcPr>
          <w:p w14:paraId="4362EF1D" w14:textId="26A39A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6080</w:t>
            </w:r>
          </w:p>
        </w:tc>
        <w:tc>
          <w:tcPr>
            <w:tcW w:w="221" w:type="pct"/>
          </w:tcPr>
          <w:p w14:paraId="457BFCA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099948D" w14:textId="6D72B8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EE4A9EE" w14:textId="65280F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557FEF5" w14:textId="4CEA4D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LTE_bands_R16_M1_NB1-Core, LTE_CA_R16_2BDL_1BUL-Core, LTE_CA_R16_3BDL_1BUL-Core, LTE_CA_R16_xBDL_1BUL-Core, 5G_V2X_NRSL</w:t>
            </w:r>
          </w:p>
        </w:tc>
        <w:tc>
          <w:tcPr>
            <w:tcW w:w="439" w:type="pct"/>
          </w:tcPr>
          <w:p w14:paraId="1BDCBB46" w14:textId="53A62C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BE97A3F" w14:textId="77777777" w:rsidTr="00B976AF">
        <w:tc>
          <w:tcPr>
            <w:tcW w:w="430" w:type="pct"/>
          </w:tcPr>
          <w:p w14:paraId="57536E15" w14:textId="07039C4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R4-2500352</w:t>
            </w:r>
          </w:p>
        </w:tc>
        <w:tc>
          <w:tcPr>
            <w:tcW w:w="1262" w:type="pct"/>
          </w:tcPr>
          <w:p w14:paraId="36B30414" w14:textId="308F1E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36.101 R19 Removal of brackets</w:t>
            </w:r>
          </w:p>
        </w:tc>
        <w:tc>
          <w:tcPr>
            <w:tcW w:w="366" w:type="pct"/>
          </w:tcPr>
          <w:p w14:paraId="0CB0550D" w14:textId="7D7F71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63BB88C5" w14:textId="1D34BA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36.101</w:t>
            </w:r>
          </w:p>
        </w:tc>
        <w:tc>
          <w:tcPr>
            <w:tcW w:w="294" w:type="pct"/>
          </w:tcPr>
          <w:p w14:paraId="2C7ADE7C" w14:textId="0AD10C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6081</w:t>
            </w:r>
          </w:p>
        </w:tc>
        <w:tc>
          <w:tcPr>
            <w:tcW w:w="221" w:type="pct"/>
          </w:tcPr>
          <w:p w14:paraId="00B60AA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2C24BDA" w14:textId="10D8D3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2E4DF15" w14:textId="6936C9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14F1BB8" w14:textId="75D401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LTE_bands_R16_M1_NB1-Core, LTE_CA_R16_2BDL_1BUL-Core, LTE_CA_R16_3BDL_1BUL-Core, LTE_CA_R16_xBDL_1BUL-Core, 5G_V2X_NRSL</w:t>
            </w:r>
          </w:p>
        </w:tc>
        <w:tc>
          <w:tcPr>
            <w:tcW w:w="439" w:type="pct"/>
          </w:tcPr>
          <w:p w14:paraId="42E73BAF" w14:textId="614B91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3D6D3EE" w14:textId="77777777" w:rsidTr="00B976AF">
        <w:tc>
          <w:tcPr>
            <w:tcW w:w="430" w:type="pct"/>
          </w:tcPr>
          <w:p w14:paraId="40256FF5" w14:textId="338D0D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R4-2500353</w:t>
            </w:r>
          </w:p>
        </w:tc>
        <w:tc>
          <w:tcPr>
            <w:tcW w:w="1262" w:type="pct"/>
          </w:tcPr>
          <w:p w14:paraId="7744D6F4" w14:textId="45566D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36.101 Correction of CA_40-42 R19</w:t>
            </w:r>
          </w:p>
        </w:tc>
        <w:tc>
          <w:tcPr>
            <w:tcW w:w="366" w:type="pct"/>
          </w:tcPr>
          <w:p w14:paraId="26F73D63" w14:textId="1FB76C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75FAC46C" w14:textId="5AC6CC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36.101</w:t>
            </w:r>
          </w:p>
        </w:tc>
        <w:tc>
          <w:tcPr>
            <w:tcW w:w="294" w:type="pct"/>
          </w:tcPr>
          <w:p w14:paraId="304E4BB0" w14:textId="17952C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6082</w:t>
            </w:r>
          </w:p>
        </w:tc>
        <w:tc>
          <w:tcPr>
            <w:tcW w:w="221" w:type="pct"/>
          </w:tcPr>
          <w:p w14:paraId="46BA5A8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62EF036" w14:textId="50CC9E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1C2304C" w14:textId="54DC15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1C37DA6" w14:textId="1A415A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LTE_CA_R15_2DL1UL</w:t>
            </w:r>
          </w:p>
        </w:tc>
        <w:tc>
          <w:tcPr>
            <w:tcW w:w="439" w:type="pct"/>
          </w:tcPr>
          <w:p w14:paraId="13B7F8F7" w14:textId="58274B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3324133" w14:textId="77777777" w:rsidTr="00B976AF">
        <w:tc>
          <w:tcPr>
            <w:tcW w:w="430" w:type="pct"/>
          </w:tcPr>
          <w:p w14:paraId="62A1EB05" w14:textId="29FC06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R4-2500354</w:t>
            </w:r>
          </w:p>
        </w:tc>
        <w:tc>
          <w:tcPr>
            <w:tcW w:w="1262" w:type="pct"/>
          </w:tcPr>
          <w:p w14:paraId="78C21726" w14:textId="44A1FA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36.101 Correction of CA_40-42 R18</w:t>
            </w:r>
          </w:p>
        </w:tc>
        <w:tc>
          <w:tcPr>
            <w:tcW w:w="366" w:type="pct"/>
          </w:tcPr>
          <w:p w14:paraId="48FF0211" w14:textId="150583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79FF2A5A" w14:textId="0F93AD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36.101</w:t>
            </w:r>
          </w:p>
        </w:tc>
        <w:tc>
          <w:tcPr>
            <w:tcW w:w="294" w:type="pct"/>
          </w:tcPr>
          <w:p w14:paraId="4D08B947" w14:textId="2F63CC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6083</w:t>
            </w:r>
          </w:p>
        </w:tc>
        <w:tc>
          <w:tcPr>
            <w:tcW w:w="221" w:type="pct"/>
          </w:tcPr>
          <w:p w14:paraId="62B8B8E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39B37A8" w14:textId="22B0F9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4B326E2" w14:textId="7A632A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7E799CB" w14:textId="495906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LTE_CA_R15_2DL1UL</w:t>
            </w:r>
          </w:p>
        </w:tc>
        <w:tc>
          <w:tcPr>
            <w:tcW w:w="439" w:type="pct"/>
          </w:tcPr>
          <w:p w14:paraId="0B03FDF4" w14:textId="774C3B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B416D79" w14:textId="77777777" w:rsidTr="00B976AF">
        <w:tc>
          <w:tcPr>
            <w:tcW w:w="430" w:type="pct"/>
          </w:tcPr>
          <w:p w14:paraId="37F4915A" w14:textId="28118C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R4-2500355</w:t>
            </w:r>
          </w:p>
        </w:tc>
        <w:tc>
          <w:tcPr>
            <w:tcW w:w="1262" w:type="pct"/>
          </w:tcPr>
          <w:p w14:paraId="3C78F61F" w14:textId="445855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36.101 Correction of CA_40-42 R17</w:t>
            </w:r>
          </w:p>
        </w:tc>
        <w:tc>
          <w:tcPr>
            <w:tcW w:w="366" w:type="pct"/>
          </w:tcPr>
          <w:p w14:paraId="0786E798" w14:textId="0BCF8E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5D6F6E03" w14:textId="349B9E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36.101</w:t>
            </w:r>
          </w:p>
        </w:tc>
        <w:tc>
          <w:tcPr>
            <w:tcW w:w="294" w:type="pct"/>
          </w:tcPr>
          <w:p w14:paraId="16DC40FC" w14:textId="511487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6084</w:t>
            </w:r>
          </w:p>
        </w:tc>
        <w:tc>
          <w:tcPr>
            <w:tcW w:w="221" w:type="pct"/>
          </w:tcPr>
          <w:p w14:paraId="1AB5B97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89A0E95" w14:textId="1B9F14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592E54FA" w14:textId="40E97F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617ED568" w14:textId="58DE69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LTE_CA_R15_2DL1UL</w:t>
            </w:r>
          </w:p>
        </w:tc>
        <w:tc>
          <w:tcPr>
            <w:tcW w:w="439" w:type="pct"/>
          </w:tcPr>
          <w:p w14:paraId="59CDE7C6" w14:textId="677737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D2A7A72" w14:textId="77777777" w:rsidTr="00B976AF">
        <w:tc>
          <w:tcPr>
            <w:tcW w:w="430" w:type="pct"/>
          </w:tcPr>
          <w:p w14:paraId="3B320DF3" w14:textId="41A848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R4-2500356</w:t>
            </w:r>
          </w:p>
        </w:tc>
        <w:tc>
          <w:tcPr>
            <w:tcW w:w="1262" w:type="pct"/>
          </w:tcPr>
          <w:p w14:paraId="0A4E0969" w14:textId="6FE1C08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36.101 Correction of CA_40-42 R16</w:t>
            </w:r>
          </w:p>
        </w:tc>
        <w:tc>
          <w:tcPr>
            <w:tcW w:w="366" w:type="pct"/>
          </w:tcPr>
          <w:p w14:paraId="6ECBA45C" w14:textId="42A369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156D4580" w14:textId="1224CC5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36.101</w:t>
            </w:r>
          </w:p>
        </w:tc>
        <w:tc>
          <w:tcPr>
            <w:tcW w:w="294" w:type="pct"/>
          </w:tcPr>
          <w:p w14:paraId="1C0FFE84" w14:textId="28BF4A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6085</w:t>
            </w:r>
          </w:p>
        </w:tc>
        <w:tc>
          <w:tcPr>
            <w:tcW w:w="221" w:type="pct"/>
          </w:tcPr>
          <w:p w14:paraId="2CA3DE9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59E9854" w14:textId="4D93E2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504689B5" w14:textId="3D6B85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D1DD1A0" w14:textId="60F30E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LTE_CA_R15_2DL1UL</w:t>
            </w:r>
          </w:p>
        </w:tc>
        <w:tc>
          <w:tcPr>
            <w:tcW w:w="439" w:type="pct"/>
          </w:tcPr>
          <w:p w14:paraId="3BFFBE0B" w14:textId="678955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2975C89" w14:textId="77777777" w:rsidTr="00B976AF">
        <w:tc>
          <w:tcPr>
            <w:tcW w:w="430" w:type="pct"/>
          </w:tcPr>
          <w:p w14:paraId="4342F506" w14:textId="13C5D1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R4-2500357</w:t>
            </w:r>
          </w:p>
        </w:tc>
        <w:tc>
          <w:tcPr>
            <w:tcW w:w="1262" w:type="pct"/>
          </w:tcPr>
          <w:p w14:paraId="7ABEBE8B" w14:textId="26F1E5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36.101 Correction of CA_40-42 R15</w:t>
            </w:r>
          </w:p>
        </w:tc>
        <w:tc>
          <w:tcPr>
            <w:tcW w:w="366" w:type="pct"/>
          </w:tcPr>
          <w:p w14:paraId="02A0D2C3" w14:textId="28FA2F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6EC2247B" w14:textId="20F688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36.101</w:t>
            </w:r>
          </w:p>
        </w:tc>
        <w:tc>
          <w:tcPr>
            <w:tcW w:w="294" w:type="pct"/>
          </w:tcPr>
          <w:p w14:paraId="28FE71E2" w14:textId="2CF1A2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6086</w:t>
            </w:r>
          </w:p>
        </w:tc>
        <w:tc>
          <w:tcPr>
            <w:tcW w:w="221" w:type="pct"/>
          </w:tcPr>
          <w:p w14:paraId="4463A49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DAD5B18" w14:textId="4CE1E4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3E8C6A55" w14:textId="10F963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BD804B7" w14:textId="4A6E41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LTE_CA_R15_2DL1UL</w:t>
            </w:r>
          </w:p>
        </w:tc>
        <w:tc>
          <w:tcPr>
            <w:tcW w:w="439" w:type="pct"/>
          </w:tcPr>
          <w:p w14:paraId="19399F0C" w14:textId="02D9FE3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462B921" w14:textId="77777777" w:rsidTr="00B976AF">
        <w:tc>
          <w:tcPr>
            <w:tcW w:w="430" w:type="pct"/>
          </w:tcPr>
          <w:p w14:paraId="741E2815" w14:textId="2A64D6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R4-2500358</w:t>
            </w:r>
          </w:p>
        </w:tc>
        <w:tc>
          <w:tcPr>
            <w:tcW w:w="1262" w:type="pct"/>
          </w:tcPr>
          <w:p w14:paraId="43F4AC8F" w14:textId="797A00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 36.101 Remove the spurious emission requirements for band combinations coexisting with PHS system R18 [PHS_System]</w:t>
            </w:r>
          </w:p>
        </w:tc>
        <w:tc>
          <w:tcPr>
            <w:tcW w:w="366" w:type="pct"/>
          </w:tcPr>
          <w:p w14:paraId="1C8CB867" w14:textId="58695B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Samsung, KDDI, NTT DOCOMO</w:t>
            </w:r>
          </w:p>
        </w:tc>
        <w:tc>
          <w:tcPr>
            <w:tcW w:w="442" w:type="pct"/>
          </w:tcPr>
          <w:p w14:paraId="5D8B01B6" w14:textId="5CE99C5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36.101</w:t>
            </w:r>
          </w:p>
        </w:tc>
        <w:tc>
          <w:tcPr>
            <w:tcW w:w="294" w:type="pct"/>
          </w:tcPr>
          <w:p w14:paraId="38CD8918" w14:textId="092096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6087</w:t>
            </w:r>
          </w:p>
        </w:tc>
        <w:tc>
          <w:tcPr>
            <w:tcW w:w="221" w:type="pct"/>
          </w:tcPr>
          <w:p w14:paraId="40113FB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0C68C86" w14:textId="4246B3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C09D53D" w14:textId="2D6145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0462FA4" w14:textId="07A351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4F9EA668" w14:textId="1F7C66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66F7138A" w14:textId="77777777" w:rsidTr="00B976AF">
        <w:tc>
          <w:tcPr>
            <w:tcW w:w="430" w:type="pct"/>
          </w:tcPr>
          <w:p w14:paraId="71D50C0C" w14:textId="2FB579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R4-2500359</w:t>
            </w:r>
          </w:p>
        </w:tc>
        <w:tc>
          <w:tcPr>
            <w:tcW w:w="1262" w:type="pct"/>
          </w:tcPr>
          <w:p w14:paraId="153C202C" w14:textId="600A25A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 36.101 Remove the spurious emission requirements for band combinations coexisting with PHS system R19 [PHS_System]</w:t>
            </w:r>
          </w:p>
        </w:tc>
        <w:tc>
          <w:tcPr>
            <w:tcW w:w="366" w:type="pct"/>
          </w:tcPr>
          <w:p w14:paraId="3EAAFC8B" w14:textId="0052A9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Samsung, KDDI, NTT DOCOMO</w:t>
            </w:r>
          </w:p>
        </w:tc>
        <w:tc>
          <w:tcPr>
            <w:tcW w:w="442" w:type="pct"/>
          </w:tcPr>
          <w:p w14:paraId="40A7420E" w14:textId="7E46BB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36.101</w:t>
            </w:r>
          </w:p>
        </w:tc>
        <w:tc>
          <w:tcPr>
            <w:tcW w:w="294" w:type="pct"/>
          </w:tcPr>
          <w:p w14:paraId="6B9DD997" w14:textId="7A9264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6088</w:t>
            </w:r>
          </w:p>
        </w:tc>
        <w:tc>
          <w:tcPr>
            <w:tcW w:w="221" w:type="pct"/>
          </w:tcPr>
          <w:p w14:paraId="21B1732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F9AD42B" w14:textId="5D2FFB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61CA2FEA" w14:textId="14D16B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49D09FD" w14:textId="412501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3794EA8E" w14:textId="43BF94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70C12C75" w14:textId="77777777" w:rsidTr="00B976AF">
        <w:tc>
          <w:tcPr>
            <w:tcW w:w="430" w:type="pct"/>
          </w:tcPr>
          <w:p w14:paraId="1DEE675D" w14:textId="3DD36A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R4-2500431</w:t>
            </w:r>
          </w:p>
        </w:tc>
        <w:tc>
          <w:tcPr>
            <w:tcW w:w="1262" w:type="pct"/>
          </w:tcPr>
          <w:p w14:paraId="5E002483" w14:textId="729793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 CR on Introduction of completed R19 x(1&lt;=x&lt;=6) DL y(y&lt;=2) UL CA band combinations to TS 36.101</w:t>
            </w:r>
          </w:p>
        </w:tc>
        <w:tc>
          <w:tcPr>
            <w:tcW w:w="366" w:type="pct"/>
          </w:tcPr>
          <w:p w14:paraId="4685AB9A" w14:textId="3C03FE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11151002" w14:textId="00521C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36.101</w:t>
            </w:r>
          </w:p>
        </w:tc>
        <w:tc>
          <w:tcPr>
            <w:tcW w:w="294" w:type="pct"/>
          </w:tcPr>
          <w:p w14:paraId="7013E721" w14:textId="692F0A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6089</w:t>
            </w:r>
          </w:p>
        </w:tc>
        <w:tc>
          <w:tcPr>
            <w:tcW w:w="221" w:type="pct"/>
          </w:tcPr>
          <w:p w14:paraId="4696C4F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10FFC3F" w14:textId="4CA15D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7D4CCAA9" w14:textId="657AC8A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607A411" w14:textId="326FC8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LTE_CA_R19_xBDL_yBUL-Core</w:t>
            </w:r>
          </w:p>
        </w:tc>
        <w:tc>
          <w:tcPr>
            <w:tcW w:w="439" w:type="pct"/>
          </w:tcPr>
          <w:p w14:paraId="6E2DDE97" w14:textId="0572FF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B51147B" w14:textId="77777777" w:rsidTr="00B976AF">
        <w:tc>
          <w:tcPr>
            <w:tcW w:w="430" w:type="pct"/>
          </w:tcPr>
          <w:p w14:paraId="614ACFE0" w14:textId="308B89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R4-2501296</w:t>
            </w:r>
          </w:p>
        </w:tc>
        <w:tc>
          <w:tcPr>
            <w:tcW w:w="1262" w:type="pct"/>
          </w:tcPr>
          <w:p w14:paraId="0E15BB97" w14:textId="743906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36.101: New bands for LTE based 5G terrestrial broadcast for early deployments, Rel-19</w:t>
            </w:r>
          </w:p>
        </w:tc>
        <w:tc>
          <w:tcPr>
            <w:tcW w:w="366" w:type="pct"/>
          </w:tcPr>
          <w:p w14:paraId="72CA42F4" w14:textId="4AC4BF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BNE, EBU</w:t>
            </w:r>
          </w:p>
        </w:tc>
        <w:tc>
          <w:tcPr>
            <w:tcW w:w="442" w:type="pct"/>
          </w:tcPr>
          <w:p w14:paraId="54778632" w14:textId="78FF03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36.101</w:t>
            </w:r>
          </w:p>
        </w:tc>
        <w:tc>
          <w:tcPr>
            <w:tcW w:w="294" w:type="pct"/>
          </w:tcPr>
          <w:p w14:paraId="08641A3D" w14:textId="6A3237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6090</w:t>
            </w:r>
          </w:p>
        </w:tc>
        <w:tc>
          <w:tcPr>
            <w:tcW w:w="221" w:type="pct"/>
          </w:tcPr>
          <w:p w14:paraId="034F431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2CEAF24" w14:textId="2384FC4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E21B85F" w14:textId="3FCF2C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EAAD926" w14:textId="09D8C2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LTE_terr_bcast_bands_sub_108-Core</w:t>
            </w:r>
          </w:p>
        </w:tc>
        <w:tc>
          <w:tcPr>
            <w:tcW w:w="439" w:type="pct"/>
          </w:tcPr>
          <w:p w14:paraId="4B5948F7" w14:textId="5B9D92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0DA0426B" w14:textId="77777777" w:rsidTr="00B976AF">
        <w:tc>
          <w:tcPr>
            <w:tcW w:w="430" w:type="pct"/>
          </w:tcPr>
          <w:p w14:paraId="0A6E9641" w14:textId="5820B9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R4-2502022</w:t>
            </w:r>
          </w:p>
        </w:tc>
        <w:tc>
          <w:tcPr>
            <w:tcW w:w="1262" w:type="pct"/>
          </w:tcPr>
          <w:p w14:paraId="4F86E772" w14:textId="7A7EC0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(LTE410_Europe_PPDR-Core) CR to TS 36.101: UTRA ACLR exceptions</w:t>
            </w:r>
          </w:p>
        </w:tc>
        <w:tc>
          <w:tcPr>
            <w:tcW w:w="366" w:type="pct"/>
          </w:tcPr>
          <w:p w14:paraId="0569E439" w14:textId="6BA4A0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4A651016" w14:textId="25BF1C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36.101</w:t>
            </w:r>
          </w:p>
        </w:tc>
        <w:tc>
          <w:tcPr>
            <w:tcW w:w="294" w:type="pct"/>
          </w:tcPr>
          <w:p w14:paraId="2226EA5F" w14:textId="2FAEE0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6091</w:t>
            </w:r>
          </w:p>
        </w:tc>
        <w:tc>
          <w:tcPr>
            <w:tcW w:w="221" w:type="pct"/>
          </w:tcPr>
          <w:p w14:paraId="49F9F1D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4BF88D8" w14:textId="62E8EB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12F181BD" w14:textId="1C8DE7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60AFD23" w14:textId="0B0379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LTE410_Europe_PPDR-Core</w:t>
            </w:r>
          </w:p>
        </w:tc>
        <w:tc>
          <w:tcPr>
            <w:tcW w:w="439" w:type="pct"/>
          </w:tcPr>
          <w:p w14:paraId="7E9DFA82" w14:textId="1F6823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7B62A54F" w14:textId="77777777" w:rsidTr="00B976AF">
        <w:tc>
          <w:tcPr>
            <w:tcW w:w="430" w:type="pct"/>
          </w:tcPr>
          <w:p w14:paraId="3E2A8117" w14:textId="126CCF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R4-2502998</w:t>
            </w:r>
          </w:p>
        </w:tc>
        <w:tc>
          <w:tcPr>
            <w:tcW w:w="1262" w:type="pct"/>
          </w:tcPr>
          <w:p w14:paraId="7FA73747" w14:textId="7351AE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(LTE410_Europe_PPDR-Core) CR to TS 36.101: UTRA ACLR exceptions</w:t>
            </w:r>
          </w:p>
        </w:tc>
        <w:tc>
          <w:tcPr>
            <w:tcW w:w="366" w:type="pct"/>
          </w:tcPr>
          <w:p w14:paraId="4D009C86" w14:textId="1F96A1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2B8192BA" w14:textId="70C318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36.101</w:t>
            </w:r>
          </w:p>
        </w:tc>
        <w:tc>
          <w:tcPr>
            <w:tcW w:w="294" w:type="pct"/>
          </w:tcPr>
          <w:p w14:paraId="24E6BF71" w14:textId="079446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6091</w:t>
            </w:r>
          </w:p>
        </w:tc>
        <w:tc>
          <w:tcPr>
            <w:tcW w:w="221" w:type="pct"/>
          </w:tcPr>
          <w:p w14:paraId="434B0BAC" w14:textId="5E676C2D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10B931C" w14:textId="40ADEF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241779E8" w14:textId="6BD0F7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3AC7FDD" w14:textId="4AB964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LTE410_Europe_PPDR-Core</w:t>
            </w:r>
          </w:p>
        </w:tc>
        <w:tc>
          <w:tcPr>
            <w:tcW w:w="439" w:type="pct"/>
          </w:tcPr>
          <w:p w14:paraId="7BB21F2B" w14:textId="454EDA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45EC20D" w14:textId="77777777" w:rsidTr="00B976AF">
        <w:tc>
          <w:tcPr>
            <w:tcW w:w="430" w:type="pct"/>
          </w:tcPr>
          <w:p w14:paraId="3E84EAC7" w14:textId="22475E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R4-2502023</w:t>
            </w:r>
          </w:p>
        </w:tc>
        <w:tc>
          <w:tcPr>
            <w:tcW w:w="1262" w:type="pct"/>
          </w:tcPr>
          <w:p w14:paraId="0C2FA24C" w14:textId="26F16B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(LTE410_Europe_PPDR-Core) CR to TS 36.101: UTRA ACLR exceptions</w:t>
            </w:r>
          </w:p>
        </w:tc>
        <w:tc>
          <w:tcPr>
            <w:tcW w:w="366" w:type="pct"/>
          </w:tcPr>
          <w:p w14:paraId="1A71F476" w14:textId="16B125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20BC04D9" w14:textId="24FC7C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36.101</w:t>
            </w:r>
          </w:p>
        </w:tc>
        <w:tc>
          <w:tcPr>
            <w:tcW w:w="294" w:type="pct"/>
          </w:tcPr>
          <w:p w14:paraId="6812B23A" w14:textId="053104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6092</w:t>
            </w:r>
          </w:p>
        </w:tc>
        <w:tc>
          <w:tcPr>
            <w:tcW w:w="221" w:type="pct"/>
          </w:tcPr>
          <w:p w14:paraId="304C3A2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75FD743" w14:textId="447818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32D2112A" w14:textId="4E619C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FE93A6B" w14:textId="11C981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LTE410_Europe_PPDR-Core</w:t>
            </w:r>
          </w:p>
        </w:tc>
        <w:tc>
          <w:tcPr>
            <w:tcW w:w="439" w:type="pct"/>
          </w:tcPr>
          <w:p w14:paraId="7173039E" w14:textId="7A6981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063EEC7" w14:textId="77777777" w:rsidTr="00B976AF">
        <w:tc>
          <w:tcPr>
            <w:tcW w:w="430" w:type="pct"/>
          </w:tcPr>
          <w:p w14:paraId="47227AF3" w14:textId="14CC02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R4-2502024</w:t>
            </w:r>
          </w:p>
        </w:tc>
        <w:tc>
          <w:tcPr>
            <w:tcW w:w="1262" w:type="pct"/>
          </w:tcPr>
          <w:p w14:paraId="10D38FFA" w14:textId="719799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(LTE410_Europe_PPDR-Core) CR to TS 36.101: UTRA ACLR exceptions</w:t>
            </w:r>
          </w:p>
        </w:tc>
        <w:tc>
          <w:tcPr>
            <w:tcW w:w="366" w:type="pct"/>
          </w:tcPr>
          <w:p w14:paraId="1F47192D" w14:textId="5FFA05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059DA566" w14:textId="15B301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36.101</w:t>
            </w:r>
          </w:p>
        </w:tc>
        <w:tc>
          <w:tcPr>
            <w:tcW w:w="294" w:type="pct"/>
          </w:tcPr>
          <w:p w14:paraId="0BDEE990" w14:textId="0F3A71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6093</w:t>
            </w:r>
          </w:p>
        </w:tc>
        <w:tc>
          <w:tcPr>
            <w:tcW w:w="221" w:type="pct"/>
          </w:tcPr>
          <w:p w14:paraId="01B2F2F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91E8873" w14:textId="5032A1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3658483" w14:textId="4173B2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5899732D" w14:textId="0E9075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LTE410_Europe_PPDR-Core</w:t>
            </w:r>
          </w:p>
        </w:tc>
        <w:tc>
          <w:tcPr>
            <w:tcW w:w="439" w:type="pct"/>
          </w:tcPr>
          <w:p w14:paraId="11E45A2B" w14:textId="57035B5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BF95E03" w14:textId="77777777" w:rsidTr="00B976AF">
        <w:tc>
          <w:tcPr>
            <w:tcW w:w="430" w:type="pct"/>
          </w:tcPr>
          <w:p w14:paraId="5F6B4C38" w14:textId="68985A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R4-2502025</w:t>
            </w:r>
          </w:p>
        </w:tc>
        <w:tc>
          <w:tcPr>
            <w:tcW w:w="1262" w:type="pct"/>
          </w:tcPr>
          <w:p w14:paraId="3257FB01" w14:textId="37DD6F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(LTE410_Europe_PPDR-Core) CR to TS 36.101: UTRA ACLR exceptions</w:t>
            </w:r>
          </w:p>
        </w:tc>
        <w:tc>
          <w:tcPr>
            <w:tcW w:w="366" w:type="pct"/>
          </w:tcPr>
          <w:p w14:paraId="74451619" w14:textId="451AE5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196DBAE4" w14:textId="33D238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36.101</w:t>
            </w:r>
          </w:p>
        </w:tc>
        <w:tc>
          <w:tcPr>
            <w:tcW w:w="294" w:type="pct"/>
          </w:tcPr>
          <w:p w14:paraId="21A76F68" w14:textId="22D828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6094</w:t>
            </w:r>
          </w:p>
        </w:tc>
        <w:tc>
          <w:tcPr>
            <w:tcW w:w="221" w:type="pct"/>
          </w:tcPr>
          <w:p w14:paraId="2F69B39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51A596F" w14:textId="59A2B8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EE59AB0" w14:textId="528F2F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96C47F4" w14:textId="5A21DE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LTE410_Europe_PPDR-Core</w:t>
            </w:r>
          </w:p>
        </w:tc>
        <w:tc>
          <w:tcPr>
            <w:tcW w:w="439" w:type="pct"/>
          </w:tcPr>
          <w:p w14:paraId="3A111257" w14:textId="606BEB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E1A1353" w14:textId="77777777" w:rsidTr="00B976AF">
        <w:tc>
          <w:tcPr>
            <w:tcW w:w="430" w:type="pct"/>
          </w:tcPr>
          <w:p w14:paraId="4D8A1D32" w14:textId="396417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R4-2502112</w:t>
            </w:r>
          </w:p>
        </w:tc>
        <w:tc>
          <w:tcPr>
            <w:tcW w:w="1262" w:type="pct"/>
          </w:tcPr>
          <w:p w14:paraId="468EEA25" w14:textId="4FDB7E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(LTE-RF) Correction of reference to Suspended version of ITU-R SM.329 Recommendation</w:t>
            </w:r>
          </w:p>
        </w:tc>
        <w:tc>
          <w:tcPr>
            <w:tcW w:w="366" w:type="pct"/>
          </w:tcPr>
          <w:p w14:paraId="73B96541" w14:textId="328E3F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2A6E6A52" w14:textId="1636DA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36.101</w:t>
            </w:r>
          </w:p>
        </w:tc>
        <w:tc>
          <w:tcPr>
            <w:tcW w:w="294" w:type="pct"/>
          </w:tcPr>
          <w:p w14:paraId="68F1A16E" w14:textId="517519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6095</w:t>
            </w:r>
          </w:p>
        </w:tc>
        <w:tc>
          <w:tcPr>
            <w:tcW w:w="221" w:type="pct"/>
          </w:tcPr>
          <w:p w14:paraId="18CAEA6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B8F4B68" w14:textId="1451F0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34CB465" w14:textId="267DFB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0B1317A" w14:textId="4A3636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LTE-RF</w:t>
            </w:r>
          </w:p>
        </w:tc>
        <w:tc>
          <w:tcPr>
            <w:tcW w:w="439" w:type="pct"/>
          </w:tcPr>
          <w:p w14:paraId="18C3E44D" w14:textId="1CDD19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987D1D7" w14:textId="77777777" w:rsidTr="00B976AF">
        <w:tc>
          <w:tcPr>
            <w:tcW w:w="430" w:type="pct"/>
          </w:tcPr>
          <w:p w14:paraId="49039F76" w14:textId="7A8A11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R4-2502113</w:t>
            </w:r>
          </w:p>
        </w:tc>
        <w:tc>
          <w:tcPr>
            <w:tcW w:w="1262" w:type="pct"/>
          </w:tcPr>
          <w:p w14:paraId="2B09602A" w14:textId="1DD7DB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(LTE-RF) Correction of reference to Suspended version of ITU-R SM.329 Recommendation</w:t>
            </w:r>
          </w:p>
        </w:tc>
        <w:tc>
          <w:tcPr>
            <w:tcW w:w="366" w:type="pct"/>
          </w:tcPr>
          <w:p w14:paraId="21BAED1F" w14:textId="7CFE35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1B278B24" w14:textId="3F57C9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36.101</w:t>
            </w:r>
          </w:p>
        </w:tc>
        <w:tc>
          <w:tcPr>
            <w:tcW w:w="294" w:type="pct"/>
          </w:tcPr>
          <w:p w14:paraId="5711A57D" w14:textId="25CA63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6096</w:t>
            </w:r>
          </w:p>
        </w:tc>
        <w:tc>
          <w:tcPr>
            <w:tcW w:w="221" w:type="pct"/>
          </w:tcPr>
          <w:p w14:paraId="5B069C3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7A35108" w14:textId="60629C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3F686717" w14:textId="4224CC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347A643" w14:textId="18B393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LTE-RF</w:t>
            </w:r>
          </w:p>
        </w:tc>
        <w:tc>
          <w:tcPr>
            <w:tcW w:w="439" w:type="pct"/>
          </w:tcPr>
          <w:p w14:paraId="0EC22811" w14:textId="3C3C5A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FF2AF5B" w14:textId="77777777" w:rsidTr="00B976AF">
        <w:tc>
          <w:tcPr>
            <w:tcW w:w="430" w:type="pct"/>
          </w:tcPr>
          <w:p w14:paraId="397D26F9" w14:textId="1C3E30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R4-2500134</w:t>
            </w:r>
          </w:p>
        </w:tc>
        <w:tc>
          <w:tcPr>
            <w:tcW w:w="1262" w:type="pct"/>
          </w:tcPr>
          <w:p w14:paraId="114CE139" w14:textId="18CE84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TS36.102, applicability rules for IoT-NTN requirements</w:t>
            </w:r>
          </w:p>
        </w:tc>
        <w:tc>
          <w:tcPr>
            <w:tcW w:w="366" w:type="pct"/>
          </w:tcPr>
          <w:p w14:paraId="4D68F51D" w14:textId="45BB67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</w:t>
            </w:r>
          </w:p>
        </w:tc>
        <w:tc>
          <w:tcPr>
            <w:tcW w:w="442" w:type="pct"/>
          </w:tcPr>
          <w:p w14:paraId="4E903639" w14:textId="416EFC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36.102</w:t>
            </w:r>
          </w:p>
        </w:tc>
        <w:tc>
          <w:tcPr>
            <w:tcW w:w="294" w:type="pct"/>
          </w:tcPr>
          <w:p w14:paraId="0D7CF6A3" w14:textId="59DC93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0055</w:t>
            </w:r>
          </w:p>
        </w:tc>
        <w:tc>
          <w:tcPr>
            <w:tcW w:w="221" w:type="pct"/>
          </w:tcPr>
          <w:p w14:paraId="0E0E7B1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C95242E" w14:textId="7E0353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099D818" w14:textId="60B5FB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903F354" w14:textId="407804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439" w:type="pct"/>
          </w:tcPr>
          <w:p w14:paraId="779A927D" w14:textId="574C09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7BE7E819" w14:textId="77777777" w:rsidTr="00B976AF">
        <w:tc>
          <w:tcPr>
            <w:tcW w:w="430" w:type="pct"/>
          </w:tcPr>
          <w:p w14:paraId="3A6175CD" w14:textId="0AC013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R4-2502355</w:t>
            </w:r>
          </w:p>
        </w:tc>
        <w:tc>
          <w:tcPr>
            <w:tcW w:w="1262" w:type="pct"/>
          </w:tcPr>
          <w:p w14:paraId="47F0FBDC" w14:textId="05B318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TS36.102, applicability rules for IoT-NTN requirements</w:t>
            </w:r>
          </w:p>
        </w:tc>
        <w:tc>
          <w:tcPr>
            <w:tcW w:w="366" w:type="pct"/>
          </w:tcPr>
          <w:p w14:paraId="02FAFE38" w14:textId="42BAC2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</w:t>
            </w:r>
          </w:p>
        </w:tc>
        <w:tc>
          <w:tcPr>
            <w:tcW w:w="442" w:type="pct"/>
          </w:tcPr>
          <w:p w14:paraId="71F74EE8" w14:textId="11C7D8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36.102</w:t>
            </w:r>
          </w:p>
        </w:tc>
        <w:tc>
          <w:tcPr>
            <w:tcW w:w="294" w:type="pct"/>
          </w:tcPr>
          <w:p w14:paraId="379B0CB3" w14:textId="3AD012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0055</w:t>
            </w:r>
          </w:p>
        </w:tc>
        <w:tc>
          <w:tcPr>
            <w:tcW w:w="221" w:type="pct"/>
          </w:tcPr>
          <w:p w14:paraId="52430784" w14:textId="5B6A6386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708440A5" w14:textId="1B78E7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CB0F726" w14:textId="084C0E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C06345C" w14:textId="68C276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439" w:type="pct"/>
          </w:tcPr>
          <w:p w14:paraId="2513992C" w14:textId="0753D3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61FBC7D" w14:textId="77777777" w:rsidTr="00B976AF">
        <w:tc>
          <w:tcPr>
            <w:tcW w:w="430" w:type="pct"/>
          </w:tcPr>
          <w:p w14:paraId="1476C076" w14:textId="7A8ED9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R4-2500766</w:t>
            </w:r>
          </w:p>
        </w:tc>
        <w:tc>
          <w:tcPr>
            <w:tcW w:w="1262" w:type="pct"/>
          </w:tcPr>
          <w:p w14:paraId="2AC2203F" w14:textId="5541D2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Remove GSM_ACLR for NB-Iot based Iot-NTN</w:t>
            </w:r>
          </w:p>
        </w:tc>
        <w:tc>
          <w:tcPr>
            <w:tcW w:w="366" w:type="pct"/>
          </w:tcPr>
          <w:p w14:paraId="745BDF42" w14:textId="5947E1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vivo, Huawei, MediaTek</w:t>
            </w:r>
          </w:p>
        </w:tc>
        <w:tc>
          <w:tcPr>
            <w:tcW w:w="442" w:type="pct"/>
          </w:tcPr>
          <w:p w14:paraId="0390E708" w14:textId="3598DD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36.102</w:t>
            </w:r>
          </w:p>
        </w:tc>
        <w:tc>
          <w:tcPr>
            <w:tcW w:w="294" w:type="pct"/>
          </w:tcPr>
          <w:p w14:paraId="68FBE1B7" w14:textId="446C65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0056</w:t>
            </w:r>
          </w:p>
        </w:tc>
        <w:tc>
          <w:tcPr>
            <w:tcW w:w="221" w:type="pct"/>
          </w:tcPr>
          <w:p w14:paraId="220F121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73578FC" w14:textId="0D8167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96F2EB8" w14:textId="387C0F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9601425" w14:textId="0A6271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439" w:type="pct"/>
          </w:tcPr>
          <w:p w14:paraId="55F1BE56" w14:textId="7DA284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33EBFC1E" w14:textId="77777777" w:rsidTr="00B976AF">
        <w:tc>
          <w:tcPr>
            <w:tcW w:w="430" w:type="pct"/>
          </w:tcPr>
          <w:p w14:paraId="74AF10EB" w14:textId="7F33D3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R4-2501120</w:t>
            </w:r>
          </w:p>
        </w:tc>
        <w:tc>
          <w:tcPr>
            <w:tcW w:w="1262" w:type="pct"/>
          </w:tcPr>
          <w:p w14:paraId="7B28F390" w14:textId="0242F6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CR to 36.102 NB-IoT NTN inband operation with NR NTN [NTNNBIoT_inbandNTNNR]</w:t>
            </w:r>
          </w:p>
        </w:tc>
        <w:tc>
          <w:tcPr>
            <w:tcW w:w="366" w:type="pct"/>
          </w:tcPr>
          <w:p w14:paraId="6D14E69A" w14:textId="5DEC21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</w:t>
            </w:r>
          </w:p>
        </w:tc>
        <w:tc>
          <w:tcPr>
            <w:tcW w:w="442" w:type="pct"/>
          </w:tcPr>
          <w:p w14:paraId="55DF958F" w14:textId="46D1DC5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36.102</w:t>
            </w:r>
          </w:p>
        </w:tc>
        <w:tc>
          <w:tcPr>
            <w:tcW w:w="294" w:type="pct"/>
          </w:tcPr>
          <w:p w14:paraId="7D797346" w14:textId="7BFE42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0057</w:t>
            </w:r>
          </w:p>
        </w:tc>
        <w:tc>
          <w:tcPr>
            <w:tcW w:w="221" w:type="pct"/>
          </w:tcPr>
          <w:p w14:paraId="37484CF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BBCDE51" w14:textId="644FED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7A9B3AD" w14:textId="69475E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545EBD34" w14:textId="72108B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518D470F" w14:textId="7FCC2C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35B04B1F" w14:textId="77777777" w:rsidTr="00B976AF">
        <w:tc>
          <w:tcPr>
            <w:tcW w:w="430" w:type="pct"/>
          </w:tcPr>
          <w:p w14:paraId="6082780A" w14:textId="473EB0E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R4-2503001</w:t>
            </w:r>
          </w:p>
        </w:tc>
        <w:tc>
          <w:tcPr>
            <w:tcW w:w="1262" w:type="pct"/>
          </w:tcPr>
          <w:p w14:paraId="0843FC91" w14:textId="4B1463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CR to 36.102 NB-IoT NTN inband operation with NR NTN [NTNNBIoT_inbandNTNNR]</w:t>
            </w:r>
          </w:p>
        </w:tc>
        <w:tc>
          <w:tcPr>
            <w:tcW w:w="366" w:type="pct"/>
          </w:tcPr>
          <w:p w14:paraId="333CED7D" w14:textId="684C6F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</w:t>
            </w:r>
          </w:p>
        </w:tc>
        <w:tc>
          <w:tcPr>
            <w:tcW w:w="442" w:type="pct"/>
          </w:tcPr>
          <w:p w14:paraId="436FB1B2" w14:textId="575F2B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36.102</w:t>
            </w:r>
          </w:p>
        </w:tc>
        <w:tc>
          <w:tcPr>
            <w:tcW w:w="294" w:type="pct"/>
          </w:tcPr>
          <w:p w14:paraId="2F00D8F9" w14:textId="790BA3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0057</w:t>
            </w:r>
          </w:p>
        </w:tc>
        <w:tc>
          <w:tcPr>
            <w:tcW w:w="221" w:type="pct"/>
          </w:tcPr>
          <w:p w14:paraId="4E90A418" w14:textId="4E8855C6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1DF40C2E" w14:textId="5F4F5E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68403EC" w14:textId="02FB72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1974BF4" w14:textId="036BA9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2449939A" w14:textId="5462905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43E77CB0" w14:textId="77777777" w:rsidTr="00B976AF">
        <w:tc>
          <w:tcPr>
            <w:tcW w:w="430" w:type="pct"/>
          </w:tcPr>
          <w:p w14:paraId="28EE8BF7" w14:textId="22A742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R4-2503034</w:t>
            </w:r>
          </w:p>
        </w:tc>
        <w:tc>
          <w:tcPr>
            <w:tcW w:w="1262" w:type="pct"/>
          </w:tcPr>
          <w:p w14:paraId="627C4F15" w14:textId="05B11A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CR to 36.102 NB-IoT NTN inband operation with NR NTN [NTNNBIoT_inbandNTNNR]</w:t>
            </w:r>
          </w:p>
        </w:tc>
        <w:tc>
          <w:tcPr>
            <w:tcW w:w="366" w:type="pct"/>
          </w:tcPr>
          <w:p w14:paraId="55F2B5FD" w14:textId="765377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</w:t>
            </w:r>
          </w:p>
        </w:tc>
        <w:tc>
          <w:tcPr>
            <w:tcW w:w="442" w:type="pct"/>
          </w:tcPr>
          <w:p w14:paraId="5B3C9130" w14:textId="7B2897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36.102</w:t>
            </w:r>
          </w:p>
        </w:tc>
        <w:tc>
          <w:tcPr>
            <w:tcW w:w="294" w:type="pct"/>
          </w:tcPr>
          <w:p w14:paraId="3D9AB5F4" w14:textId="5F532A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0057</w:t>
            </w:r>
          </w:p>
        </w:tc>
        <w:tc>
          <w:tcPr>
            <w:tcW w:w="221" w:type="pct"/>
          </w:tcPr>
          <w:p w14:paraId="73433179" w14:textId="148D5535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</w:t>
            </w:r>
          </w:p>
        </w:tc>
        <w:tc>
          <w:tcPr>
            <w:tcW w:w="295" w:type="pct"/>
          </w:tcPr>
          <w:p w14:paraId="73CDD502" w14:textId="0D0A8B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A7196DA" w14:textId="68A1FE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2B4FD0B" w14:textId="299F1C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645C4C49" w14:textId="582250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EC9E765" w14:textId="77777777" w:rsidTr="00B976AF">
        <w:tc>
          <w:tcPr>
            <w:tcW w:w="430" w:type="pct"/>
          </w:tcPr>
          <w:p w14:paraId="63028084" w14:textId="42BEC1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R4-2503036</w:t>
            </w:r>
          </w:p>
        </w:tc>
        <w:tc>
          <w:tcPr>
            <w:tcW w:w="1262" w:type="pct"/>
          </w:tcPr>
          <w:p w14:paraId="7209223D" w14:textId="2B221F0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CR to 36.102 NB-IoT NTN inband operation with NR NTN [NTNNBIoT_inbandNTNNR]</w:t>
            </w:r>
          </w:p>
        </w:tc>
        <w:tc>
          <w:tcPr>
            <w:tcW w:w="366" w:type="pct"/>
          </w:tcPr>
          <w:p w14:paraId="637379A4" w14:textId="570C19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</w:t>
            </w:r>
          </w:p>
        </w:tc>
        <w:tc>
          <w:tcPr>
            <w:tcW w:w="442" w:type="pct"/>
          </w:tcPr>
          <w:p w14:paraId="600E6F9A" w14:textId="063CBB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36.102</w:t>
            </w:r>
          </w:p>
        </w:tc>
        <w:tc>
          <w:tcPr>
            <w:tcW w:w="294" w:type="pct"/>
          </w:tcPr>
          <w:p w14:paraId="24DC5DC9" w14:textId="62F0B9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0057</w:t>
            </w:r>
          </w:p>
        </w:tc>
        <w:tc>
          <w:tcPr>
            <w:tcW w:w="221" w:type="pct"/>
          </w:tcPr>
          <w:p w14:paraId="35069EA5" w14:textId="4808FAE1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</w:t>
            </w:r>
          </w:p>
        </w:tc>
        <w:tc>
          <w:tcPr>
            <w:tcW w:w="295" w:type="pct"/>
          </w:tcPr>
          <w:p w14:paraId="5A00E360" w14:textId="1B8D56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F1FC5FE" w14:textId="184F0C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0FBA599" w14:textId="2B9282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410CB008" w14:textId="2EA32B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60D6405" w14:textId="77777777" w:rsidTr="00B976AF">
        <w:tc>
          <w:tcPr>
            <w:tcW w:w="430" w:type="pct"/>
          </w:tcPr>
          <w:p w14:paraId="0BE6AFDF" w14:textId="1AC2C7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R4-2501151</w:t>
            </w:r>
          </w:p>
        </w:tc>
        <w:tc>
          <w:tcPr>
            <w:tcW w:w="1262" w:type="pct"/>
          </w:tcPr>
          <w:p w14:paraId="2BF5C439" w14:textId="3D6459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 xml:space="preserve">(IoT_NTN_FDD_LS_band) CR to TS 36.102 addressing incomplete Rel-18 requirements in clause 6.2B.3 </w:t>
            </w:r>
          </w:p>
        </w:tc>
        <w:tc>
          <w:tcPr>
            <w:tcW w:w="366" w:type="pct"/>
          </w:tcPr>
          <w:p w14:paraId="0E7579C1" w14:textId="4DDA65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(Hefei) Inc.</w:t>
            </w:r>
          </w:p>
        </w:tc>
        <w:tc>
          <w:tcPr>
            <w:tcW w:w="442" w:type="pct"/>
          </w:tcPr>
          <w:p w14:paraId="4BCC99AF" w14:textId="4E7EB8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36.102</w:t>
            </w:r>
          </w:p>
        </w:tc>
        <w:tc>
          <w:tcPr>
            <w:tcW w:w="294" w:type="pct"/>
          </w:tcPr>
          <w:p w14:paraId="0330ADBD" w14:textId="6E682F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0058</w:t>
            </w:r>
          </w:p>
        </w:tc>
        <w:tc>
          <w:tcPr>
            <w:tcW w:w="221" w:type="pct"/>
          </w:tcPr>
          <w:p w14:paraId="7D85D2F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1FC6858" w14:textId="2E03897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B3BAB26" w14:textId="58BC6E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B21869A" w14:textId="4FF06B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IoT_NTN_FDD_LS_band</w:t>
            </w:r>
          </w:p>
        </w:tc>
        <w:tc>
          <w:tcPr>
            <w:tcW w:w="439" w:type="pct"/>
          </w:tcPr>
          <w:p w14:paraId="3035ABD2" w14:textId="555136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4D31B4A4" w14:textId="77777777" w:rsidTr="00B976AF">
        <w:tc>
          <w:tcPr>
            <w:tcW w:w="430" w:type="pct"/>
          </w:tcPr>
          <w:p w14:paraId="533C1AA3" w14:textId="06EBE8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R4-2501194</w:t>
            </w:r>
          </w:p>
        </w:tc>
        <w:tc>
          <w:tcPr>
            <w:tcW w:w="1262" w:type="pct"/>
          </w:tcPr>
          <w:p w14:paraId="43D6BEC0" w14:textId="2331E0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(LTE_NBIOT_eMTC_NTN_req-Core) CR to TS 36.102 on variable TX-RX frequency separation</w:t>
            </w:r>
          </w:p>
        </w:tc>
        <w:tc>
          <w:tcPr>
            <w:tcW w:w="366" w:type="pct"/>
          </w:tcPr>
          <w:p w14:paraId="206095EE" w14:textId="4B7DE3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(Hefei) Inc.</w:t>
            </w:r>
          </w:p>
        </w:tc>
        <w:tc>
          <w:tcPr>
            <w:tcW w:w="442" w:type="pct"/>
          </w:tcPr>
          <w:p w14:paraId="34649E8F" w14:textId="379B87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36.102</w:t>
            </w:r>
          </w:p>
        </w:tc>
        <w:tc>
          <w:tcPr>
            <w:tcW w:w="294" w:type="pct"/>
          </w:tcPr>
          <w:p w14:paraId="13239849" w14:textId="64BA65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0059</w:t>
            </w:r>
          </w:p>
        </w:tc>
        <w:tc>
          <w:tcPr>
            <w:tcW w:w="221" w:type="pct"/>
          </w:tcPr>
          <w:p w14:paraId="5795F52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EEB6BDB" w14:textId="5DD456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895865B" w14:textId="36131A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B5003B6" w14:textId="15E65E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439" w:type="pct"/>
          </w:tcPr>
          <w:p w14:paraId="07AB2EDE" w14:textId="41D5D7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2D306B3" w14:textId="77777777" w:rsidTr="00B976AF">
        <w:tc>
          <w:tcPr>
            <w:tcW w:w="430" w:type="pct"/>
          </w:tcPr>
          <w:p w14:paraId="206209F1" w14:textId="74B4A9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R4-2502990</w:t>
            </w:r>
          </w:p>
        </w:tc>
        <w:tc>
          <w:tcPr>
            <w:tcW w:w="1262" w:type="pct"/>
          </w:tcPr>
          <w:p w14:paraId="6C241FEA" w14:textId="51C89E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(LTE_NBIOT_eMTC_NTN_req-Core) CR to TS 36.102 on variable TX-RX frequency separation</w:t>
            </w:r>
          </w:p>
        </w:tc>
        <w:tc>
          <w:tcPr>
            <w:tcW w:w="366" w:type="pct"/>
          </w:tcPr>
          <w:p w14:paraId="40E94B25" w14:textId="1869BA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(Hefei) Inc.</w:t>
            </w:r>
          </w:p>
        </w:tc>
        <w:tc>
          <w:tcPr>
            <w:tcW w:w="442" w:type="pct"/>
          </w:tcPr>
          <w:p w14:paraId="50F49D16" w14:textId="2B3243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36.102</w:t>
            </w:r>
          </w:p>
        </w:tc>
        <w:tc>
          <w:tcPr>
            <w:tcW w:w="294" w:type="pct"/>
          </w:tcPr>
          <w:p w14:paraId="533B3C3E" w14:textId="425319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0059</w:t>
            </w:r>
          </w:p>
        </w:tc>
        <w:tc>
          <w:tcPr>
            <w:tcW w:w="221" w:type="pct"/>
          </w:tcPr>
          <w:p w14:paraId="2282FBE7" w14:textId="08FC911B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16069D8B" w14:textId="5C577F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6D6A20F" w14:textId="23B09D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313D4A5" w14:textId="49A4DF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439" w:type="pct"/>
          </w:tcPr>
          <w:p w14:paraId="6AD18472" w14:textId="552CB3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92A97EA" w14:textId="77777777" w:rsidTr="00B976AF">
        <w:tc>
          <w:tcPr>
            <w:tcW w:w="430" w:type="pct"/>
          </w:tcPr>
          <w:p w14:paraId="59EA3B45" w14:textId="5212C4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R4-2502001</w:t>
            </w:r>
          </w:p>
        </w:tc>
        <w:tc>
          <w:tcPr>
            <w:tcW w:w="1262" w:type="pct"/>
          </w:tcPr>
          <w:p w14:paraId="09F0AD8C" w14:textId="35036A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36.102: B255 emissions</w:t>
            </w:r>
          </w:p>
        </w:tc>
        <w:tc>
          <w:tcPr>
            <w:tcW w:w="366" w:type="pct"/>
          </w:tcPr>
          <w:p w14:paraId="713E816A" w14:textId="5F09D3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05F7AA22" w14:textId="17015C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36.102</w:t>
            </w:r>
          </w:p>
        </w:tc>
        <w:tc>
          <w:tcPr>
            <w:tcW w:w="294" w:type="pct"/>
          </w:tcPr>
          <w:p w14:paraId="0946A01D" w14:textId="2A5150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0060</w:t>
            </w:r>
          </w:p>
        </w:tc>
        <w:tc>
          <w:tcPr>
            <w:tcW w:w="221" w:type="pct"/>
          </w:tcPr>
          <w:p w14:paraId="7579302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53859A6" w14:textId="0C8940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DD4124B" w14:textId="0886A7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BCE8AAE" w14:textId="30CEDC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439" w:type="pct"/>
          </w:tcPr>
          <w:p w14:paraId="6DAB2154" w14:textId="0AF755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C629C22" w14:textId="77777777" w:rsidTr="00B976AF">
        <w:tc>
          <w:tcPr>
            <w:tcW w:w="430" w:type="pct"/>
          </w:tcPr>
          <w:p w14:paraId="79305602" w14:textId="0E0C78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R4-2502991</w:t>
            </w:r>
          </w:p>
        </w:tc>
        <w:tc>
          <w:tcPr>
            <w:tcW w:w="1262" w:type="pct"/>
          </w:tcPr>
          <w:p w14:paraId="4E608156" w14:textId="0F7A90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36.102: B255 emissions</w:t>
            </w:r>
          </w:p>
        </w:tc>
        <w:tc>
          <w:tcPr>
            <w:tcW w:w="366" w:type="pct"/>
          </w:tcPr>
          <w:p w14:paraId="674EAEC2" w14:textId="6C02493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5093459B" w14:textId="2EC054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36.102</w:t>
            </w:r>
          </w:p>
        </w:tc>
        <w:tc>
          <w:tcPr>
            <w:tcW w:w="294" w:type="pct"/>
          </w:tcPr>
          <w:p w14:paraId="3CE23230" w14:textId="2380D8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0060</w:t>
            </w:r>
          </w:p>
        </w:tc>
        <w:tc>
          <w:tcPr>
            <w:tcW w:w="221" w:type="pct"/>
          </w:tcPr>
          <w:p w14:paraId="4CAC1DF9" w14:textId="2102F114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0206BEB0" w14:textId="08E751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7CE289F" w14:textId="2D25CF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AF94EEE" w14:textId="1E93A9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439" w:type="pct"/>
          </w:tcPr>
          <w:p w14:paraId="6955D1E8" w14:textId="21D939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9717908" w14:textId="77777777" w:rsidTr="00B976AF">
        <w:tc>
          <w:tcPr>
            <w:tcW w:w="430" w:type="pct"/>
          </w:tcPr>
          <w:p w14:paraId="0069470E" w14:textId="613CDB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R4-2502114</w:t>
            </w:r>
          </w:p>
        </w:tc>
        <w:tc>
          <w:tcPr>
            <w:tcW w:w="1262" w:type="pct"/>
          </w:tcPr>
          <w:p w14:paraId="61D78F05" w14:textId="76B910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(LTE_NBIoT_eMTC_NTN_req-Core) Correction of reference to Suspended version of ITU-R SM.329 Recommendation</w:t>
            </w:r>
          </w:p>
        </w:tc>
        <w:tc>
          <w:tcPr>
            <w:tcW w:w="366" w:type="pct"/>
          </w:tcPr>
          <w:p w14:paraId="25968FBB" w14:textId="34B226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1C14C3CA" w14:textId="318814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36.102</w:t>
            </w:r>
          </w:p>
        </w:tc>
        <w:tc>
          <w:tcPr>
            <w:tcW w:w="294" w:type="pct"/>
          </w:tcPr>
          <w:p w14:paraId="63A7E177" w14:textId="4C8AB7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0061</w:t>
            </w:r>
          </w:p>
        </w:tc>
        <w:tc>
          <w:tcPr>
            <w:tcW w:w="221" w:type="pct"/>
          </w:tcPr>
          <w:p w14:paraId="3A817E3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4D360EB" w14:textId="00B170A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C39CA8D" w14:textId="323A65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01C3906" w14:textId="054241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439" w:type="pct"/>
          </w:tcPr>
          <w:p w14:paraId="75C45EB0" w14:textId="59E3BB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8BB236F" w14:textId="77777777" w:rsidTr="00B976AF">
        <w:tc>
          <w:tcPr>
            <w:tcW w:w="430" w:type="pct"/>
          </w:tcPr>
          <w:p w14:paraId="0756C81B" w14:textId="6E4B41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R4-2502140</w:t>
            </w:r>
          </w:p>
        </w:tc>
        <w:tc>
          <w:tcPr>
            <w:tcW w:w="1262" w:type="pct"/>
          </w:tcPr>
          <w:p w14:paraId="2747656A" w14:textId="58216A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Remove GSM_ACLR for NB-Iot based Iot-NTN</w:t>
            </w:r>
          </w:p>
        </w:tc>
        <w:tc>
          <w:tcPr>
            <w:tcW w:w="366" w:type="pct"/>
          </w:tcPr>
          <w:p w14:paraId="790A506C" w14:textId="15118F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vivo, Huawei, MediaTek</w:t>
            </w:r>
          </w:p>
        </w:tc>
        <w:tc>
          <w:tcPr>
            <w:tcW w:w="442" w:type="pct"/>
          </w:tcPr>
          <w:p w14:paraId="1BBC32ED" w14:textId="5DC762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36.102</w:t>
            </w:r>
          </w:p>
        </w:tc>
        <w:tc>
          <w:tcPr>
            <w:tcW w:w="294" w:type="pct"/>
          </w:tcPr>
          <w:p w14:paraId="1DFA72F6" w14:textId="4517C2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0062</w:t>
            </w:r>
          </w:p>
        </w:tc>
        <w:tc>
          <w:tcPr>
            <w:tcW w:w="221" w:type="pct"/>
          </w:tcPr>
          <w:p w14:paraId="2C18F81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4F1A6ED" w14:textId="3B7DEC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59DAA83" w14:textId="68D4DC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CA34A52" w14:textId="491CF6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439" w:type="pct"/>
          </w:tcPr>
          <w:p w14:paraId="3F66E064" w14:textId="773960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D1D1887" w14:textId="77777777" w:rsidTr="00B976AF">
        <w:tc>
          <w:tcPr>
            <w:tcW w:w="430" w:type="pct"/>
          </w:tcPr>
          <w:p w14:paraId="5C1F4DC4" w14:textId="30429B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R4-2502993</w:t>
            </w:r>
          </w:p>
        </w:tc>
        <w:tc>
          <w:tcPr>
            <w:tcW w:w="1262" w:type="pct"/>
          </w:tcPr>
          <w:p w14:paraId="37F7321E" w14:textId="064EC1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Remove GSM_ACLR for NB-Iot based Iot-NTN</w:t>
            </w:r>
          </w:p>
        </w:tc>
        <w:tc>
          <w:tcPr>
            <w:tcW w:w="366" w:type="pct"/>
          </w:tcPr>
          <w:p w14:paraId="214A818A" w14:textId="1658DA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vivo, Huawei, MediaTek</w:t>
            </w:r>
          </w:p>
        </w:tc>
        <w:tc>
          <w:tcPr>
            <w:tcW w:w="442" w:type="pct"/>
          </w:tcPr>
          <w:p w14:paraId="42586067" w14:textId="69C6B5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36.102</w:t>
            </w:r>
          </w:p>
        </w:tc>
        <w:tc>
          <w:tcPr>
            <w:tcW w:w="294" w:type="pct"/>
          </w:tcPr>
          <w:p w14:paraId="53771E04" w14:textId="07406A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0062</w:t>
            </w:r>
          </w:p>
        </w:tc>
        <w:tc>
          <w:tcPr>
            <w:tcW w:w="221" w:type="pct"/>
          </w:tcPr>
          <w:p w14:paraId="1BC76E0D" w14:textId="4D3AD913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4CD5A018" w14:textId="65A684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A6B9B7A" w14:textId="402B3B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D385A3B" w14:textId="55A0F6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439" w:type="pct"/>
          </w:tcPr>
          <w:p w14:paraId="05EA6B25" w14:textId="1B1198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67746719" w14:textId="77777777" w:rsidTr="00B976AF">
        <w:tc>
          <w:tcPr>
            <w:tcW w:w="430" w:type="pct"/>
          </w:tcPr>
          <w:p w14:paraId="2D721C9C" w14:textId="77A415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R4-2500019</w:t>
            </w:r>
          </w:p>
        </w:tc>
        <w:tc>
          <w:tcPr>
            <w:tcW w:w="1262" w:type="pct"/>
          </w:tcPr>
          <w:p w14:paraId="0DC04CBD" w14:textId="6CD7E8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related to Introduction of new LTE FDD Band 111</w:t>
            </w:r>
          </w:p>
        </w:tc>
        <w:tc>
          <w:tcPr>
            <w:tcW w:w="366" w:type="pct"/>
          </w:tcPr>
          <w:p w14:paraId="254CADC0" w14:textId="31F1A7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09B27658" w14:textId="1EB6FE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36.104</w:t>
            </w:r>
          </w:p>
        </w:tc>
        <w:tc>
          <w:tcPr>
            <w:tcW w:w="294" w:type="pct"/>
          </w:tcPr>
          <w:p w14:paraId="1E72CE69" w14:textId="6D5732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4998</w:t>
            </w:r>
          </w:p>
        </w:tc>
        <w:tc>
          <w:tcPr>
            <w:tcW w:w="221" w:type="pct"/>
          </w:tcPr>
          <w:p w14:paraId="35654DB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A632878" w14:textId="453C78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91445E8" w14:textId="3BE71E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9CAA59B" w14:textId="2C921B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LTE_FDD_1800_1830MHz_CAN-Core</w:t>
            </w:r>
          </w:p>
        </w:tc>
        <w:tc>
          <w:tcPr>
            <w:tcW w:w="439" w:type="pct"/>
          </w:tcPr>
          <w:p w14:paraId="2E3FFA5C" w14:textId="7C2315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0EFEAA6" w14:textId="77777777" w:rsidTr="00B976AF">
        <w:tc>
          <w:tcPr>
            <w:tcW w:w="430" w:type="pct"/>
          </w:tcPr>
          <w:p w14:paraId="74EB4BC7" w14:textId="0F0999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R4-2500099</w:t>
            </w:r>
          </w:p>
        </w:tc>
        <w:tc>
          <w:tcPr>
            <w:tcW w:w="1262" w:type="pct"/>
          </w:tcPr>
          <w:p w14:paraId="01C7085C" w14:textId="7E64E4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36.104 on introduction of Band n110</w:t>
            </w:r>
          </w:p>
        </w:tc>
        <w:tc>
          <w:tcPr>
            <w:tcW w:w="366" w:type="pct"/>
          </w:tcPr>
          <w:p w14:paraId="4B9856A9" w14:textId="7F8F044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MidWave Wireless</w:t>
            </w:r>
          </w:p>
        </w:tc>
        <w:tc>
          <w:tcPr>
            <w:tcW w:w="442" w:type="pct"/>
          </w:tcPr>
          <w:p w14:paraId="2E4175CD" w14:textId="2CA430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36.104</w:t>
            </w:r>
          </w:p>
        </w:tc>
        <w:tc>
          <w:tcPr>
            <w:tcW w:w="294" w:type="pct"/>
          </w:tcPr>
          <w:p w14:paraId="2051133D" w14:textId="31D6F9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4999</w:t>
            </w:r>
          </w:p>
        </w:tc>
        <w:tc>
          <w:tcPr>
            <w:tcW w:w="221" w:type="pct"/>
          </w:tcPr>
          <w:p w14:paraId="615BD5D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B285CCC" w14:textId="1F37B7C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767CCBF5" w14:textId="379136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2CA96BA5" w14:textId="58EEB3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NR_FDD_1400MHz-Core</w:t>
            </w:r>
          </w:p>
        </w:tc>
        <w:tc>
          <w:tcPr>
            <w:tcW w:w="439" w:type="pct"/>
          </w:tcPr>
          <w:p w14:paraId="7A93534F" w14:textId="58786F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E6A3E68" w14:textId="77777777" w:rsidTr="00B976AF">
        <w:tc>
          <w:tcPr>
            <w:tcW w:w="430" w:type="pct"/>
          </w:tcPr>
          <w:p w14:paraId="66FA7C08" w14:textId="7CE919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R4-2500120</w:t>
            </w:r>
          </w:p>
        </w:tc>
        <w:tc>
          <w:tcPr>
            <w:tcW w:w="1262" w:type="pct"/>
          </w:tcPr>
          <w:p w14:paraId="327524BC" w14:textId="157EC8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36.104 - Introduction of band n68</w:t>
            </w:r>
          </w:p>
        </w:tc>
        <w:tc>
          <w:tcPr>
            <w:tcW w:w="366" w:type="pct"/>
          </w:tcPr>
          <w:p w14:paraId="530F145E" w14:textId="3BE817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048D2C59" w14:textId="51DF90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36.104</w:t>
            </w:r>
          </w:p>
        </w:tc>
        <w:tc>
          <w:tcPr>
            <w:tcW w:w="294" w:type="pct"/>
          </w:tcPr>
          <w:p w14:paraId="36EB0FC6" w14:textId="08AF83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5000</w:t>
            </w:r>
          </w:p>
        </w:tc>
        <w:tc>
          <w:tcPr>
            <w:tcW w:w="221" w:type="pct"/>
          </w:tcPr>
          <w:p w14:paraId="72C8F6A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2ABF2DD" w14:textId="505117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3990BBC3" w14:textId="520A15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07FF984" w14:textId="67F3DB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NR_band_n68-Core</w:t>
            </w:r>
          </w:p>
        </w:tc>
        <w:tc>
          <w:tcPr>
            <w:tcW w:w="439" w:type="pct"/>
          </w:tcPr>
          <w:p w14:paraId="4893EFFB" w14:textId="113F53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7348CA2" w14:textId="77777777" w:rsidTr="00B976AF">
        <w:tc>
          <w:tcPr>
            <w:tcW w:w="430" w:type="pct"/>
          </w:tcPr>
          <w:p w14:paraId="1A95F901" w14:textId="5603F3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R4-2500124</w:t>
            </w:r>
          </w:p>
        </w:tc>
        <w:tc>
          <w:tcPr>
            <w:tcW w:w="1262" w:type="pct"/>
          </w:tcPr>
          <w:p w14:paraId="067E592F" w14:textId="70ABD3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36.104 - Introduction of bands n87-n88</w:t>
            </w:r>
          </w:p>
        </w:tc>
        <w:tc>
          <w:tcPr>
            <w:tcW w:w="366" w:type="pct"/>
          </w:tcPr>
          <w:p w14:paraId="38300DEE" w14:textId="0AD867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26934399" w14:textId="2B152B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36.104</w:t>
            </w:r>
          </w:p>
        </w:tc>
        <w:tc>
          <w:tcPr>
            <w:tcW w:w="294" w:type="pct"/>
          </w:tcPr>
          <w:p w14:paraId="7A94F9C7" w14:textId="662275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5001</w:t>
            </w:r>
          </w:p>
        </w:tc>
        <w:tc>
          <w:tcPr>
            <w:tcW w:w="221" w:type="pct"/>
          </w:tcPr>
          <w:p w14:paraId="403F462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672E736" w14:textId="52F09A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11CE06E" w14:textId="736ED3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BDA9F53" w14:textId="7DB6D3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NR_bands_n87_n88-Core</w:t>
            </w:r>
          </w:p>
        </w:tc>
        <w:tc>
          <w:tcPr>
            <w:tcW w:w="439" w:type="pct"/>
          </w:tcPr>
          <w:p w14:paraId="2D1EF1F2" w14:textId="69E8BB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F13A285" w14:textId="77777777" w:rsidTr="00B976AF">
        <w:tc>
          <w:tcPr>
            <w:tcW w:w="430" w:type="pct"/>
          </w:tcPr>
          <w:p w14:paraId="1984F8D7" w14:textId="3F4EAF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R4-2501311</w:t>
            </w:r>
          </w:p>
        </w:tc>
        <w:tc>
          <w:tcPr>
            <w:tcW w:w="1262" w:type="pct"/>
          </w:tcPr>
          <w:p w14:paraId="1D4B0DA0" w14:textId="48C092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36.104 : New bands for LTE based 5G terrestrial broadcast for early deployments, Rel-19</w:t>
            </w:r>
          </w:p>
        </w:tc>
        <w:tc>
          <w:tcPr>
            <w:tcW w:w="366" w:type="pct"/>
          </w:tcPr>
          <w:p w14:paraId="63566B78" w14:textId="1EBD82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BNE, EBU</w:t>
            </w:r>
          </w:p>
        </w:tc>
        <w:tc>
          <w:tcPr>
            <w:tcW w:w="442" w:type="pct"/>
          </w:tcPr>
          <w:p w14:paraId="0565CB37" w14:textId="67374B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36.104</w:t>
            </w:r>
          </w:p>
        </w:tc>
        <w:tc>
          <w:tcPr>
            <w:tcW w:w="294" w:type="pct"/>
          </w:tcPr>
          <w:p w14:paraId="2D31B0AF" w14:textId="4F5F95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5002</w:t>
            </w:r>
          </w:p>
        </w:tc>
        <w:tc>
          <w:tcPr>
            <w:tcW w:w="221" w:type="pct"/>
          </w:tcPr>
          <w:p w14:paraId="6653E9C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C3CB769" w14:textId="20ED8A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055067F" w14:textId="53F37A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58E6F753" w14:textId="3EB21C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LTE_terr_bcast_bands_sub_108-Core</w:t>
            </w:r>
          </w:p>
        </w:tc>
        <w:tc>
          <w:tcPr>
            <w:tcW w:w="439" w:type="pct"/>
          </w:tcPr>
          <w:p w14:paraId="2FAB060B" w14:textId="51FDAA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3FFDEEDD" w14:textId="77777777" w:rsidTr="00B976AF">
        <w:tc>
          <w:tcPr>
            <w:tcW w:w="430" w:type="pct"/>
          </w:tcPr>
          <w:p w14:paraId="2FDD7A12" w14:textId="0BC15F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R4-2501898</w:t>
            </w:r>
          </w:p>
        </w:tc>
        <w:tc>
          <w:tcPr>
            <w:tcW w:w="1262" w:type="pct"/>
          </w:tcPr>
          <w:p w14:paraId="5EA0E14C" w14:textId="146BAD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36.104 CR to introduce LTE band 34 for HAPS BS [LTE_HAPS_B34]</w:t>
            </w:r>
          </w:p>
        </w:tc>
        <w:tc>
          <w:tcPr>
            <w:tcW w:w="366" w:type="pct"/>
          </w:tcPr>
          <w:p w14:paraId="5CF01BDD" w14:textId="01DEE9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NTT DOCOMO, INC.</w:t>
            </w:r>
          </w:p>
        </w:tc>
        <w:tc>
          <w:tcPr>
            <w:tcW w:w="442" w:type="pct"/>
          </w:tcPr>
          <w:p w14:paraId="0269E5C6" w14:textId="5FBEB9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36.104</w:t>
            </w:r>
          </w:p>
        </w:tc>
        <w:tc>
          <w:tcPr>
            <w:tcW w:w="294" w:type="pct"/>
          </w:tcPr>
          <w:p w14:paraId="33A09367" w14:textId="32E5D5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5003</w:t>
            </w:r>
          </w:p>
        </w:tc>
        <w:tc>
          <w:tcPr>
            <w:tcW w:w="221" w:type="pct"/>
          </w:tcPr>
          <w:p w14:paraId="3243B24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A1B5928" w14:textId="362A3A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6384E0A" w14:textId="0D0D22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2916AECD" w14:textId="4BFBF9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</w:t>
            </w:r>
          </w:p>
        </w:tc>
        <w:tc>
          <w:tcPr>
            <w:tcW w:w="439" w:type="pct"/>
          </w:tcPr>
          <w:p w14:paraId="663CA7CA" w14:textId="1CACAD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524B8A10" w14:textId="77777777" w:rsidTr="00B976AF">
        <w:tc>
          <w:tcPr>
            <w:tcW w:w="430" w:type="pct"/>
          </w:tcPr>
          <w:p w14:paraId="4A4007AA" w14:textId="36FC5B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R4-2502351</w:t>
            </w:r>
          </w:p>
        </w:tc>
        <w:tc>
          <w:tcPr>
            <w:tcW w:w="1262" w:type="pct"/>
          </w:tcPr>
          <w:p w14:paraId="1572E318" w14:textId="0A5DBF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36.104 CR to introduce LTE bands for HAPS BS [LTE_HAPS_B34]</w:t>
            </w:r>
          </w:p>
        </w:tc>
        <w:tc>
          <w:tcPr>
            <w:tcW w:w="366" w:type="pct"/>
          </w:tcPr>
          <w:p w14:paraId="737EDD7E" w14:textId="4980AA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NTT DOCOMO, INC.</w:t>
            </w:r>
          </w:p>
        </w:tc>
        <w:tc>
          <w:tcPr>
            <w:tcW w:w="442" w:type="pct"/>
          </w:tcPr>
          <w:p w14:paraId="65041971" w14:textId="68167C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36.104</w:t>
            </w:r>
          </w:p>
        </w:tc>
        <w:tc>
          <w:tcPr>
            <w:tcW w:w="294" w:type="pct"/>
          </w:tcPr>
          <w:p w14:paraId="6950E8D4" w14:textId="41A971A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5003</w:t>
            </w:r>
          </w:p>
        </w:tc>
        <w:tc>
          <w:tcPr>
            <w:tcW w:w="221" w:type="pct"/>
          </w:tcPr>
          <w:p w14:paraId="6000F29E" w14:textId="1C78E0D1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1F687CEE" w14:textId="645575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68D6EA9" w14:textId="3D8FB6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7ADB05B5" w14:textId="4D46F8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3F76F96C" w14:textId="36A5AA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9CD98D2" w14:textId="77777777" w:rsidTr="00B976AF">
        <w:tc>
          <w:tcPr>
            <w:tcW w:w="430" w:type="pct"/>
          </w:tcPr>
          <w:p w14:paraId="2F0BDCF7" w14:textId="6F6C9D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R4-2500986</w:t>
            </w:r>
          </w:p>
        </w:tc>
        <w:tc>
          <w:tcPr>
            <w:tcW w:w="1262" w:type="pct"/>
          </w:tcPr>
          <w:p w14:paraId="7528B902" w14:textId="34D604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(LTE_NBIOT_eMTC_NTN_req-Core) CR for TS36.108, Correction on non-regenerative payload and gateway for IoT NTN</w:t>
            </w:r>
          </w:p>
        </w:tc>
        <w:tc>
          <w:tcPr>
            <w:tcW w:w="366" w:type="pct"/>
          </w:tcPr>
          <w:p w14:paraId="364E744B" w14:textId="11836E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7AD030BE" w14:textId="7A2049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36.108</w:t>
            </w:r>
          </w:p>
        </w:tc>
        <w:tc>
          <w:tcPr>
            <w:tcW w:w="294" w:type="pct"/>
          </w:tcPr>
          <w:p w14:paraId="1FEADE83" w14:textId="43BA0A5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0029</w:t>
            </w:r>
          </w:p>
        </w:tc>
        <w:tc>
          <w:tcPr>
            <w:tcW w:w="221" w:type="pct"/>
          </w:tcPr>
          <w:p w14:paraId="10671A3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E66570C" w14:textId="532C73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7264CBD" w14:textId="6B65DC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35ABF49" w14:textId="3DCBAD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439" w:type="pct"/>
          </w:tcPr>
          <w:p w14:paraId="3B691814" w14:textId="49CACC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7C185FC5" w14:textId="77777777" w:rsidTr="00B976AF">
        <w:tc>
          <w:tcPr>
            <w:tcW w:w="430" w:type="pct"/>
          </w:tcPr>
          <w:p w14:paraId="33BC2008" w14:textId="4E1F0A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R4-2502344</w:t>
            </w:r>
          </w:p>
        </w:tc>
        <w:tc>
          <w:tcPr>
            <w:tcW w:w="1262" w:type="pct"/>
          </w:tcPr>
          <w:p w14:paraId="5325B357" w14:textId="17EAFB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(LTE_NBIOT_eMTC_NTN_req-Core) CR for TS36.108, Correction on non-regenerative payload and gateway for IoT NTN</w:t>
            </w:r>
          </w:p>
        </w:tc>
        <w:tc>
          <w:tcPr>
            <w:tcW w:w="366" w:type="pct"/>
          </w:tcPr>
          <w:p w14:paraId="685DE1AD" w14:textId="2CD081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74A79837" w14:textId="5607DE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36.108</w:t>
            </w:r>
          </w:p>
        </w:tc>
        <w:tc>
          <w:tcPr>
            <w:tcW w:w="294" w:type="pct"/>
          </w:tcPr>
          <w:p w14:paraId="5C87652C" w14:textId="06F3EA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0029</w:t>
            </w:r>
          </w:p>
        </w:tc>
        <w:tc>
          <w:tcPr>
            <w:tcW w:w="221" w:type="pct"/>
          </w:tcPr>
          <w:p w14:paraId="5141381A" w14:textId="56716252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4E122598" w14:textId="56D5BA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939247E" w14:textId="605D00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039BB4F" w14:textId="6AF183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439" w:type="pct"/>
          </w:tcPr>
          <w:p w14:paraId="11D38EC2" w14:textId="4E613F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25A001FB" w14:textId="77777777" w:rsidTr="00B976AF">
        <w:tc>
          <w:tcPr>
            <w:tcW w:w="430" w:type="pct"/>
          </w:tcPr>
          <w:p w14:paraId="36C12F84" w14:textId="0678B0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R4-2502368</w:t>
            </w:r>
          </w:p>
        </w:tc>
        <w:tc>
          <w:tcPr>
            <w:tcW w:w="1262" w:type="pct"/>
          </w:tcPr>
          <w:p w14:paraId="2C48AAFA" w14:textId="5F2698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(LTE_NBIOT_eMTC_NTN_req-Core) CR for TS36.108, Correction on non-regenerative payload and gateway for IoT NTN</w:t>
            </w:r>
          </w:p>
        </w:tc>
        <w:tc>
          <w:tcPr>
            <w:tcW w:w="366" w:type="pct"/>
          </w:tcPr>
          <w:p w14:paraId="7AD4125B" w14:textId="66B574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34D12F96" w14:textId="5A5120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36.108</w:t>
            </w:r>
          </w:p>
        </w:tc>
        <w:tc>
          <w:tcPr>
            <w:tcW w:w="294" w:type="pct"/>
          </w:tcPr>
          <w:p w14:paraId="581B5127" w14:textId="755D41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0029</w:t>
            </w:r>
          </w:p>
        </w:tc>
        <w:tc>
          <w:tcPr>
            <w:tcW w:w="221" w:type="pct"/>
          </w:tcPr>
          <w:p w14:paraId="2B051FD5" w14:textId="15A81371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</w:t>
            </w:r>
          </w:p>
        </w:tc>
        <w:tc>
          <w:tcPr>
            <w:tcW w:w="295" w:type="pct"/>
          </w:tcPr>
          <w:p w14:paraId="7EA2FFF9" w14:textId="6BFE94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E42EC3E" w14:textId="20927E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86DD8DE" w14:textId="2F1896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439" w:type="pct"/>
          </w:tcPr>
          <w:p w14:paraId="2925AE64" w14:textId="5D6220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CED1864" w14:textId="77777777" w:rsidTr="00B976AF">
        <w:tc>
          <w:tcPr>
            <w:tcW w:w="430" w:type="pct"/>
          </w:tcPr>
          <w:p w14:paraId="2F7846BA" w14:textId="4ECD73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R4-2502090</w:t>
            </w:r>
          </w:p>
        </w:tc>
        <w:tc>
          <w:tcPr>
            <w:tcW w:w="1262" w:type="pct"/>
          </w:tcPr>
          <w:p w14:paraId="343E1CEC" w14:textId="3AC348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CR to 36.108 NB-IoT In-band operation with NTN NR [NTNNBIoT_inbandNTNNR]</w:t>
            </w:r>
          </w:p>
        </w:tc>
        <w:tc>
          <w:tcPr>
            <w:tcW w:w="366" w:type="pct"/>
          </w:tcPr>
          <w:p w14:paraId="4DE84AEC" w14:textId="70B22F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THALES, EchoStar, Inmarsat, Viasat</w:t>
            </w:r>
          </w:p>
        </w:tc>
        <w:tc>
          <w:tcPr>
            <w:tcW w:w="442" w:type="pct"/>
          </w:tcPr>
          <w:p w14:paraId="638F1A9F" w14:textId="7ECA31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36.108</w:t>
            </w:r>
          </w:p>
        </w:tc>
        <w:tc>
          <w:tcPr>
            <w:tcW w:w="294" w:type="pct"/>
          </w:tcPr>
          <w:p w14:paraId="03FD2C45" w14:textId="2DC821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0030</w:t>
            </w:r>
          </w:p>
        </w:tc>
        <w:tc>
          <w:tcPr>
            <w:tcW w:w="221" w:type="pct"/>
          </w:tcPr>
          <w:p w14:paraId="2297F2C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A48F650" w14:textId="71B54A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C1E1BE1" w14:textId="52F7D6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4A203EC9" w14:textId="08E0A0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521579C3" w14:textId="2C6F41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2BA43753" w14:textId="77777777" w:rsidTr="00B976AF">
        <w:tc>
          <w:tcPr>
            <w:tcW w:w="430" w:type="pct"/>
          </w:tcPr>
          <w:p w14:paraId="472471FF" w14:textId="55EB39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R4-2502353</w:t>
            </w:r>
          </w:p>
        </w:tc>
        <w:tc>
          <w:tcPr>
            <w:tcW w:w="1262" w:type="pct"/>
          </w:tcPr>
          <w:p w14:paraId="5C3615E8" w14:textId="3C1929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CR to 36.108 NB-IoT In-band operation with NTN NR [NTNNBIoT_inbandNTNNR]</w:t>
            </w:r>
          </w:p>
        </w:tc>
        <w:tc>
          <w:tcPr>
            <w:tcW w:w="366" w:type="pct"/>
          </w:tcPr>
          <w:p w14:paraId="21F3500E" w14:textId="2C4A06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THALES, EchoStar, Inmarsat, Viasat</w:t>
            </w:r>
          </w:p>
        </w:tc>
        <w:tc>
          <w:tcPr>
            <w:tcW w:w="442" w:type="pct"/>
          </w:tcPr>
          <w:p w14:paraId="0E52FCB6" w14:textId="2EE7A6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36.108</w:t>
            </w:r>
          </w:p>
        </w:tc>
        <w:tc>
          <w:tcPr>
            <w:tcW w:w="294" w:type="pct"/>
          </w:tcPr>
          <w:p w14:paraId="20B57A81" w14:textId="07ED51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0030</w:t>
            </w:r>
          </w:p>
        </w:tc>
        <w:tc>
          <w:tcPr>
            <w:tcW w:w="221" w:type="pct"/>
          </w:tcPr>
          <w:p w14:paraId="6D297D07" w14:textId="365AAE00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6BAE7166" w14:textId="4FD20E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E4139A3" w14:textId="48773F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474CE520" w14:textId="21D09E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6BFEDE54" w14:textId="5B4D9E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3E24048" w14:textId="77777777" w:rsidTr="00B976AF">
        <w:tc>
          <w:tcPr>
            <w:tcW w:w="430" w:type="pct"/>
          </w:tcPr>
          <w:p w14:paraId="4C34BD80" w14:textId="79C8E4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R4-2502120</w:t>
            </w:r>
          </w:p>
        </w:tc>
        <w:tc>
          <w:tcPr>
            <w:tcW w:w="1262" w:type="pct"/>
          </w:tcPr>
          <w:p w14:paraId="1E56BC5B" w14:textId="2AE53F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(LTE_Relay-Core) Correction of reference to Suspended version of ITU-R SM.329 Recommendation</w:t>
            </w:r>
          </w:p>
        </w:tc>
        <w:tc>
          <w:tcPr>
            <w:tcW w:w="366" w:type="pct"/>
          </w:tcPr>
          <w:p w14:paraId="0084B545" w14:textId="37B0A6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E2AD31B" w14:textId="0EFE87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36.116</w:t>
            </w:r>
          </w:p>
        </w:tc>
        <w:tc>
          <w:tcPr>
            <w:tcW w:w="294" w:type="pct"/>
          </w:tcPr>
          <w:p w14:paraId="4BF1B81B" w14:textId="55B3B9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0020</w:t>
            </w:r>
          </w:p>
        </w:tc>
        <w:tc>
          <w:tcPr>
            <w:tcW w:w="221" w:type="pct"/>
          </w:tcPr>
          <w:p w14:paraId="1330CE9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271FDC0" w14:textId="6AE4D1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A207D7F" w14:textId="6754FC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B7B6DAB" w14:textId="4265EC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LTE_Relay-Core</w:t>
            </w:r>
          </w:p>
        </w:tc>
        <w:tc>
          <w:tcPr>
            <w:tcW w:w="439" w:type="pct"/>
          </w:tcPr>
          <w:p w14:paraId="592B0EC3" w14:textId="5B24FB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053913F" w14:textId="77777777" w:rsidTr="00B976AF">
        <w:tc>
          <w:tcPr>
            <w:tcW w:w="430" w:type="pct"/>
          </w:tcPr>
          <w:p w14:paraId="3581A4FC" w14:textId="10F7ED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R4-2500020</w:t>
            </w:r>
          </w:p>
        </w:tc>
        <w:tc>
          <w:tcPr>
            <w:tcW w:w="1262" w:type="pct"/>
          </w:tcPr>
          <w:p w14:paraId="49A32912" w14:textId="12691D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related to Introduction of new LTE FDD Band 111</w:t>
            </w:r>
          </w:p>
        </w:tc>
        <w:tc>
          <w:tcPr>
            <w:tcW w:w="366" w:type="pct"/>
          </w:tcPr>
          <w:p w14:paraId="136B62FF" w14:textId="659B5C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19C180BE" w14:textId="1436B7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36.133</w:t>
            </w:r>
          </w:p>
        </w:tc>
        <w:tc>
          <w:tcPr>
            <w:tcW w:w="294" w:type="pct"/>
          </w:tcPr>
          <w:p w14:paraId="2F74C407" w14:textId="12217F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7365</w:t>
            </w:r>
          </w:p>
        </w:tc>
        <w:tc>
          <w:tcPr>
            <w:tcW w:w="221" w:type="pct"/>
          </w:tcPr>
          <w:p w14:paraId="2D91139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1A85F0B" w14:textId="2A2421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352F9C5" w14:textId="472B84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4144CD10" w14:textId="6B950E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LTE_FDD_1800_1830MHz_CAN-Core</w:t>
            </w:r>
          </w:p>
        </w:tc>
        <w:tc>
          <w:tcPr>
            <w:tcW w:w="439" w:type="pct"/>
          </w:tcPr>
          <w:p w14:paraId="077BB821" w14:textId="50691D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3AFE61D" w14:textId="77777777" w:rsidTr="00B976AF">
        <w:tc>
          <w:tcPr>
            <w:tcW w:w="430" w:type="pct"/>
          </w:tcPr>
          <w:p w14:paraId="3B995AFB" w14:textId="6E1BC4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R4-2500392</w:t>
            </w:r>
          </w:p>
        </w:tc>
        <w:tc>
          <w:tcPr>
            <w:tcW w:w="1262" w:type="pct"/>
          </w:tcPr>
          <w:p w14:paraId="05442A86" w14:textId="3A4B2D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core maintenance for R18 IoT NTN</w:t>
            </w:r>
          </w:p>
        </w:tc>
        <w:tc>
          <w:tcPr>
            <w:tcW w:w="366" w:type="pct"/>
          </w:tcPr>
          <w:p w14:paraId="23201A44" w14:textId="711FCE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</w:t>
            </w:r>
          </w:p>
        </w:tc>
        <w:tc>
          <w:tcPr>
            <w:tcW w:w="442" w:type="pct"/>
          </w:tcPr>
          <w:p w14:paraId="219C7666" w14:textId="6C3BE8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36.133</w:t>
            </w:r>
          </w:p>
        </w:tc>
        <w:tc>
          <w:tcPr>
            <w:tcW w:w="294" w:type="pct"/>
          </w:tcPr>
          <w:p w14:paraId="0A76FCC7" w14:textId="51506B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7366</w:t>
            </w:r>
          </w:p>
        </w:tc>
        <w:tc>
          <w:tcPr>
            <w:tcW w:w="221" w:type="pct"/>
          </w:tcPr>
          <w:p w14:paraId="11CC09F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BA791B0" w14:textId="152B6A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68CECEC" w14:textId="3DA70D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769E75D" w14:textId="4CC219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439" w:type="pct"/>
          </w:tcPr>
          <w:p w14:paraId="24DD9528" w14:textId="4D5638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E0653B8" w14:textId="77777777" w:rsidTr="00B976AF">
        <w:tc>
          <w:tcPr>
            <w:tcW w:w="430" w:type="pct"/>
          </w:tcPr>
          <w:p w14:paraId="5C32D6F5" w14:textId="63C692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R4-2500393</w:t>
            </w:r>
          </w:p>
        </w:tc>
        <w:tc>
          <w:tcPr>
            <w:tcW w:w="1262" w:type="pct"/>
          </w:tcPr>
          <w:p w14:paraId="256D50DE" w14:textId="53EB94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performance part maintenance for R18 IoT NTN enhancement</w:t>
            </w:r>
          </w:p>
        </w:tc>
        <w:tc>
          <w:tcPr>
            <w:tcW w:w="366" w:type="pct"/>
          </w:tcPr>
          <w:p w14:paraId="6DC422A5" w14:textId="0FAAAC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</w:t>
            </w:r>
          </w:p>
        </w:tc>
        <w:tc>
          <w:tcPr>
            <w:tcW w:w="442" w:type="pct"/>
          </w:tcPr>
          <w:p w14:paraId="18721785" w14:textId="219A82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36.133</w:t>
            </w:r>
          </w:p>
        </w:tc>
        <w:tc>
          <w:tcPr>
            <w:tcW w:w="294" w:type="pct"/>
          </w:tcPr>
          <w:p w14:paraId="6BFCFB4B" w14:textId="3F8FFC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7367</w:t>
            </w:r>
          </w:p>
        </w:tc>
        <w:tc>
          <w:tcPr>
            <w:tcW w:w="221" w:type="pct"/>
          </w:tcPr>
          <w:p w14:paraId="63414C0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B0DA199" w14:textId="11CEC0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4FD3F41" w14:textId="43BFE1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2705DD4" w14:textId="3342D0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IoT_NTN_enh-Perf</w:t>
            </w:r>
          </w:p>
        </w:tc>
        <w:tc>
          <w:tcPr>
            <w:tcW w:w="439" w:type="pct"/>
          </w:tcPr>
          <w:p w14:paraId="5BCC7737" w14:textId="25350A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3F1DAF5" w14:textId="77777777" w:rsidTr="00B976AF">
        <w:tc>
          <w:tcPr>
            <w:tcW w:w="430" w:type="pct"/>
          </w:tcPr>
          <w:p w14:paraId="216A3A87" w14:textId="7069A1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R4-2502625</w:t>
            </w:r>
          </w:p>
        </w:tc>
        <w:tc>
          <w:tcPr>
            <w:tcW w:w="1262" w:type="pct"/>
          </w:tcPr>
          <w:p w14:paraId="03540864" w14:textId="1F62B2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performance part maintenance for R18 IoT NTN enhancement</w:t>
            </w:r>
          </w:p>
        </w:tc>
        <w:tc>
          <w:tcPr>
            <w:tcW w:w="366" w:type="pct"/>
          </w:tcPr>
          <w:p w14:paraId="49D29269" w14:textId="285AE2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</w:t>
            </w:r>
          </w:p>
        </w:tc>
        <w:tc>
          <w:tcPr>
            <w:tcW w:w="442" w:type="pct"/>
          </w:tcPr>
          <w:p w14:paraId="2E4794D3" w14:textId="41B168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36.133</w:t>
            </w:r>
          </w:p>
        </w:tc>
        <w:tc>
          <w:tcPr>
            <w:tcW w:w="294" w:type="pct"/>
          </w:tcPr>
          <w:p w14:paraId="0B25227F" w14:textId="4DFD22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7367</w:t>
            </w:r>
          </w:p>
        </w:tc>
        <w:tc>
          <w:tcPr>
            <w:tcW w:w="221" w:type="pct"/>
          </w:tcPr>
          <w:p w14:paraId="2AA90C53" w14:textId="03247876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24A89BF" w14:textId="292E01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09323B3" w14:textId="64FDC7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7CD7686" w14:textId="76D0E0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IoT_NTN_enh-Perf</w:t>
            </w:r>
          </w:p>
        </w:tc>
        <w:tc>
          <w:tcPr>
            <w:tcW w:w="439" w:type="pct"/>
          </w:tcPr>
          <w:p w14:paraId="0048CD1F" w14:textId="46406B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D97D2EC" w14:textId="77777777" w:rsidTr="00B976AF">
        <w:tc>
          <w:tcPr>
            <w:tcW w:w="430" w:type="pct"/>
          </w:tcPr>
          <w:p w14:paraId="2EC2F1C5" w14:textId="748398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R4-2501183</w:t>
            </w:r>
          </w:p>
        </w:tc>
        <w:tc>
          <w:tcPr>
            <w:tcW w:w="1262" w:type="pct"/>
          </w:tcPr>
          <w:p w14:paraId="07C1D0B0" w14:textId="776FEF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(IoT_NTN_enh-Core) Modify IoT NTN cell re-selection measurement in RRC IDLE  state.</w:t>
            </w:r>
          </w:p>
        </w:tc>
        <w:tc>
          <w:tcPr>
            <w:tcW w:w="366" w:type="pct"/>
          </w:tcPr>
          <w:p w14:paraId="316F934E" w14:textId="1C3651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2072E6FD" w14:textId="6ADFC8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36.133</w:t>
            </w:r>
          </w:p>
        </w:tc>
        <w:tc>
          <w:tcPr>
            <w:tcW w:w="294" w:type="pct"/>
          </w:tcPr>
          <w:p w14:paraId="73142E9B" w14:textId="2619C0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7368</w:t>
            </w:r>
          </w:p>
        </w:tc>
        <w:tc>
          <w:tcPr>
            <w:tcW w:w="221" w:type="pct"/>
          </w:tcPr>
          <w:p w14:paraId="684CE11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8637DFA" w14:textId="44FC43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BE4C51F" w14:textId="1CA9F5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26B2648" w14:textId="3F386B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IoT_NTN_enh-Core</w:t>
            </w:r>
          </w:p>
        </w:tc>
        <w:tc>
          <w:tcPr>
            <w:tcW w:w="439" w:type="pct"/>
          </w:tcPr>
          <w:p w14:paraId="03A860D7" w14:textId="727C1E7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AF35BE8" w14:textId="77777777" w:rsidTr="00B976AF">
        <w:tc>
          <w:tcPr>
            <w:tcW w:w="430" w:type="pct"/>
          </w:tcPr>
          <w:p w14:paraId="39F5671D" w14:textId="051988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R4-2501204</w:t>
            </w:r>
          </w:p>
        </w:tc>
        <w:tc>
          <w:tcPr>
            <w:tcW w:w="1262" w:type="pct"/>
          </w:tcPr>
          <w:p w14:paraId="1681A76B" w14:textId="3F8D0F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(NR_unlic-Perf) CR on maintenance for NR-U 36.133 R16</w:t>
            </w:r>
          </w:p>
        </w:tc>
        <w:tc>
          <w:tcPr>
            <w:tcW w:w="366" w:type="pct"/>
          </w:tcPr>
          <w:p w14:paraId="07006C39" w14:textId="219ADB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6446A99" w14:textId="4CD0B1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36.133</w:t>
            </w:r>
          </w:p>
        </w:tc>
        <w:tc>
          <w:tcPr>
            <w:tcW w:w="294" w:type="pct"/>
          </w:tcPr>
          <w:p w14:paraId="79BA49A5" w14:textId="7D3434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7369</w:t>
            </w:r>
          </w:p>
        </w:tc>
        <w:tc>
          <w:tcPr>
            <w:tcW w:w="221" w:type="pct"/>
          </w:tcPr>
          <w:p w14:paraId="7AA8258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FB42C6C" w14:textId="56CD68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5E18DB43" w14:textId="2137D4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AA083BC" w14:textId="75DD5B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NR_unlic-Perf</w:t>
            </w:r>
          </w:p>
        </w:tc>
        <w:tc>
          <w:tcPr>
            <w:tcW w:w="439" w:type="pct"/>
          </w:tcPr>
          <w:p w14:paraId="7AEAC0CC" w14:textId="480CFC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59186DA" w14:textId="77777777" w:rsidTr="00B976AF">
        <w:tc>
          <w:tcPr>
            <w:tcW w:w="430" w:type="pct"/>
          </w:tcPr>
          <w:p w14:paraId="3F7CD4CB" w14:textId="2AEF3A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R4-2501205</w:t>
            </w:r>
          </w:p>
        </w:tc>
        <w:tc>
          <w:tcPr>
            <w:tcW w:w="1262" w:type="pct"/>
          </w:tcPr>
          <w:p w14:paraId="32FC3D99" w14:textId="369F65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(NR_unlic-Perf) CR on maintenance for NR-U 36.133 R17</w:t>
            </w:r>
          </w:p>
        </w:tc>
        <w:tc>
          <w:tcPr>
            <w:tcW w:w="366" w:type="pct"/>
          </w:tcPr>
          <w:p w14:paraId="11D3E5DC" w14:textId="1BFCCD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0925E325" w14:textId="4C59F6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36.133</w:t>
            </w:r>
          </w:p>
        </w:tc>
        <w:tc>
          <w:tcPr>
            <w:tcW w:w="294" w:type="pct"/>
          </w:tcPr>
          <w:p w14:paraId="0D87BB17" w14:textId="32580A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7370</w:t>
            </w:r>
          </w:p>
        </w:tc>
        <w:tc>
          <w:tcPr>
            <w:tcW w:w="221" w:type="pct"/>
          </w:tcPr>
          <w:p w14:paraId="2B21211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1006BD8" w14:textId="768C6D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7835FF2E" w14:textId="0444E3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4A8B6D03" w14:textId="61CF56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NR_unlic-Perf</w:t>
            </w:r>
          </w:p>
        </w:tc>
        <w:tc>
          <w:tcPr>
            <w:tcW w:w="439" w:type="pct"/>
          </w:tcPr>
          <w:p w14:paraId="61E1FC1B" w14:textId="6A3D4D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28DFBC4" w14:textId="77777777" w:rsidTr="00B976AF">
        <w:tc>
          <w:tcPr>
            <w:tcW w:w="430" w:type="pct"/>
          </w:tcPr>
          <w:p w14:paraId="19374E5F" w14:textId="2C0072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R4-2501206</w:t>
            </w:r>
          </w:p>
        </w:tc>
        <w:tc>
          <w:tcPr>
            <w:tcW w:w="1262" w:type="pct"/>
          </w:tcPr>
          <w:p w14:paraId="79C64E27" w14:textId="2830ED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(NR_unlic-Perf) CR on maintenance for NR-U 36.133 R18</w:t>
            </w:r>
          </w:p>
        </w:tc>
        <w:tc>
          <w:tcPr>
            <w:tcW w:w="366" w:type="pct"/>
          </w:tcPr>
          <w:p w14:paraId="47B11E7C" w14:textId="782071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0EB5FAC" w14:textId="0FAC17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36.133</w:t>
            </w:r>
          </w:p>
        </w:tc>
        <w:tc>
          <w:tcPr>
            <w:tcW w:w="294" w:type="pct"/>
          </w:tcPr>
          <w:p w14:paraId="10C24784" w14:textId="5819C5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7371</w:t>
            </w:r>
          </w:p>
        </w:tc>
        <w:tc>
          <w:tcPr>
            <w:tcW w:w="221" w:type="pct"/>
          </w:tcPr>
          <w:p w14:paraId="083E5A8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B2318F9" w14:textId="6FC42C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C81E9F0" w14:textId="53D98A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4EF88217" w14:textId="5B9FF3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NR_unlic-Perf</w:t>
            </w:r>
          </w:p>
        </w:tc>
        <w:tc>
          <w:tcPr>
            <w:tcW w:w="439" w:type="pct"/>
          </w:tcPr>
          <w:p w14:paraId="2EA38765" w14:textId="2240EA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701ADE3" w14:textId="77777777" w:rsidTr="00B976AF">
        <w:tc>
          <w:tcPr>
            <w:tcW w:w="430" w:type="pct"/>
          </w:tcPr>
          <w:p w14:paraId="5504A117" w14:textId="367890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R4-2501252</w:t>
            </w:r>
          </w:p>
        </w:tc>
        <w:tc>
          <w:tcPr>
            <w:tcW w:w="1262" w:type="pct"/>
          </w:tcPr>
          <w:p w14:paraId="2DA4C2D4" w14:textId="4A40808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requirements for inter-RAT measurement without gap</w:t>
            </w:r>
          </w:p>
        </w:tc>
        <w:tc>
          <w:tcPr>
            <w:tcW w:w="366" w:type="pct"/>
          </w:tcPr>
          <w:p w14:paraId="24D2FFD5" w14:textId="278F24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DAD466D" w14:textId="396C364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36.133</w:t>
            </w:r>
          </w:p>
        </w:tc>
        <w:tc>
          <w:tcPr>
            <w:tcW w:w="294" w:type="pct"/>
          </w:tcPr>
          <w:p w14:paraId="0B739858" w14:textId="076B30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7372</w:t>
            </w:r>
          </w:p>
        </w:tc>
        <w:tc>
          <w:tcPr>
            <w:tcW w:w="221" w:type="pct"/>
          </w:tcPr>
          <w:p w14:paraId="6CA82C2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AB2B940" w14:textId="363A83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5798114" w14:textId="7DC27E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15991EB" w14:textId="2971AE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NR_MG_enh2-Core</w:t>
            </w:r>
          </w:p>
        </w:tc>
        <w:tc>
          <w:tcPr>
            <w:tcW w:w="439" w:type="pct"/>
          </w:tcPr>
          <w:p w14:paraId="043F99F3" w14:textId="09514A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EEB9602" w14:textId="77777777" w:rsidTr="00B976AF">
        <w:tc>
          <w:tcPr>
            <w:tcW w:w="430" w:type="pct"/>
          </w:tcPr>
          <w:p w14:paraId="0B4347BC" w14:textId="4EE682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R4-2501419</w:t>
            </w:r>
          </w:p>
        </w:tc>
        <w:tc>
          <w:tcPr>
            <w:tcW w:w="1262" w:type="pct"/>
          </w:tcPr>
          <w:p w14:paraId="2F23A6E1" w14:textId="7C1B4B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interruption during inter-RAT NR measurements without measurement gap</w:t>
            </w:r>
          </w:p>
        </w:tc>
        <w:tc>
          <w:tcPr>
            <w:tcW w:w="366" w:type="pct"/>
          </w:tcPr>
          <w:p w14:paraId="05C5C655" w14:textId="3E36BF0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OPPO</w:t>
            </w:r>
          </w:p>
        </w:tc>
        <w:tc>
          <w:tcPr>
            <w:tcW w:w="442" w:type="pct"/>
          </w:tcPr>
          <w:p w14:paraId="0F564E06" w14:textId="554A35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36.133</w:t>
            </w:r>
          </w:p>
        </w:tc>
        <w:tc>
          <w:tcPr>
            <w:tcW w:w="294" w:type="pct"/>
          </w:tcPr>
          <w:p w14:paraId="7CFBF6EC" w14:textId="1AED62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7373</w:t>
            </w:r>
          </w:p>
        </w:tc>
        <w:tc>
          <w:tcPr>
            <w:tcW w:w="221" w:type="pct"/>
          </w:tcPr>
          <w:p w14:paraId="693CA52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698DF40" w14:textId="1FF0AF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1B96D6C" w14:textId="6F8E0F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1A7938B" w14:textId="37F65A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NR_MG_enh2-Core</w:t>
            </w:r>
          </w:p>
        </w:tc>
        <w:tc>
          <w:tcPr>
            <w:tcW w:w="439" w:type="pct"/>
          </w:tcPr>
          <w:p w14:paraId="14D3DDAB" w14:textId="00F4097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4F9DD00" w14:textId="77777777" w:rsidTr="00B976AF">
        <w:tc>
          <w:tcPr>
            <w:tcW w:w="430" w:type="pct"/>
          </w:tcPr>
          <w:p w14:paraId="6B4459AC" w14:textId="509FF9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R4-2502671</w:t>
            </w:r>
          </w:p>
        </w:tc>
        <w:tc>
          <w:tcPr>
            <w:tcW w:w="1262" w:type="pct"/>
          </w:tcPr>
          <w:p w14:paraId="383114B8" w14:textId="242FCB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interruption during inter-RAT NR measurements without measurement gap</w:t>
            </w:r>
          </w:p>
        </w:tc>
        <w:tc>
          <w:tcPr>
            <w:tcW w:w="366" w:type="pct"/>
          </w:tcPr>
          <w:p w14:paraId="4DF4ACC9" w14:textId="5896E5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OPPO, Nokia</w:t>
            </w:r>
          </w:p>
        </w:tc>
        <w:tc>
          <w:tcPr>
            <w:tcW w:w="442" w:type="pct"/>
          </w:tcPr>
          <w:p w14:paraId="3E9581F9" w14:textId="2FE1A1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36.133</w:t>
            </w:r>
          </w:p>
        </w:tc>
        <w:tc>
          <w:tcPr>
            <w:tcW w:w="294" w:type="pct"/>
          </w:tcPr>
          <w:p w14:paraId="08A7F6F7" w14:textId="7E0406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7373</w:t>
            </w:r>
          </w:p>
        </w:tc>
        <w:tc>
          <w:tcPr>
            <w:tcW w:w="221" w:type="pct"/>
          </w:tcPr>
          <w:p w14:paraId="2EBA1C7A" w14:textId="7B6D92C8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4E33762" w14:textId="35A509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BD073E3" w14:textId="1779B78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6FA714D" w14:textId="3381F9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NR_MG_enh2-Core</w:t>
            </w:r>
          </w:p>
        </w:tc>
        <w:tc>
          <w:tcPr>
            <w:tcW w:w="439" w:type="pct"/>
          </w:tcPr>
          <w:p w14:paraId="60D98CC2" w14:textId="1C4206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2BFECB4" w14:textId="77777777" w:rsidTr="00B976AF">
        <w:tc>
          <w:tcPr>
            <w:tcW w:w="430" w:type="pct"/>
          </w:tcPr>
          <w:p w14:paraId="45871A78" w14:textId="47E89E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R4-2501420</w:t>
            </w:r>
          </w:p>
        </w:tc>
        <w:tc>
          <w:tcPr>
            <w:tcW w:w="1262" w:type="pct"/>
          </w:tcPr>
          <w:p w14:paraId="6B0F355F" w14:textId="420D62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PL1_sharing for L1-RSRP intra-frequency and inter-frequency neighbour cells</w:t>
            </w:r>
          </w:p>
        </w:tc>
        <w:tc>
          <w:tcPr>
            <w:tcW w:w="366" w:type="pct"/>
          </w:tcPr>
          <w:p w14:paraId="417F7E2A" w14:textId="1679B5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OPPO</w:t>
            </w:r>
          </w:p>
        </w:tc>
        <w:tc>
          <w:tcPr>
            <w:tcW w:w="442" w:type="pct"/>
          </w:tcPr>
          <w:p w14:paraId="5317E673" w14:textId="562A18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36.133</w:t>
            </w:r>
          </w:p>
        </w:tc>
        <w:tc>
          <w:tcPr>
            <w:tcW w:w="294" w:type="pct"/>
          </w:tcPr>
          <w:p w14:paraId="56F0B7C5" w14:textId="27FB14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7374</w:t>
            </w:r>
          </w:p>
        </w:tc>
        <w:tc>
          <w:tcPr>
            <w:tcW w:w="221" w:type="pct"/>
          </w:tcPr>
          <w:p w14:paraId="6BC6F34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A6FEE84" w14:textId="663C6A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31E2461" w14:textId="36DAD4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66682B0" w14:textId="0405E7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NR_Mob_enh2-Core</w:t>
            </w:r>
          </w:p>
        </w:tc>
        <w:tc>
          <w:tcPr>
            <w:tcW w:w="439" w:type="pct"/>
          </w:tcPr>
          <w:p w14:paraId="55B097E4" w14:textId="719A0D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31D80F6B" w14:textId="77777777" w:rsidTr="00B976AF">
        <w:tc>
          <w:tcPr>
            <w:tcW w:w="430" w:type="pct"/>
          </w:tcPr>
          <w:p w14:paraId="7B674CEC" w14:textId="48D445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R4-2501480</w:t>
            </w:r>
          </w:p>
        </w:tc>
        <w:tc>
          <w:tcPr>
            <w:tcW w:w="1262" w:type="pct"/>
          </w:tcPr>
          <w:p w14:paraId="44FEF36B" w14:textId="128794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36133 on Radio Link Monitoring for NB-IoT over NTN</w:t>
            </w:r>
          </w:p>
        </w:tc>
        <w:tc>
          <w:tcPr>
            <w:tcW w:w="366" w:type="pct"/>
          </w:tcPr>
          <w:p w14:paraId="03CD291D" w14:textId="764D85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70AEFDD2" w14:textId="1718AD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36.133</w:t>
            </w:r>
          </w:p>
        </w:tc>
        <w:tc>
          <w:tcPr>
            <w:tcW w:w="294" w:type="pct"/>
          </w:tcPr>
          <w:p w14:paraId="044C5BA7" w14:textId="28B828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7375</w:t>
            </w:r>
          </w:p>
        </w:tc>
        <w:tc>
          <w:tcPr>
            <w:tcW w:w="221" w:type="pct"/>
          </w:tcPr>
          <w:p w14:paraId="0064BA9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357BB34" w14:textId="3BE58E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7B58D23" w14:textId="709226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AF45860" w14:textId="31D32B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IoT_NTN_enh-Core</w:t>
            </w:r>
          </w:p>
        </w:tc>
        <w:tc>
          <w:tcPr>
            <w:tcW w:w="439" w:type="pct"/>
          </w:tcPr>
          <w:p w14:paraId="2AEF1A7E" w14:textId="0D3DEE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0B5BA58" w14:textId="77777777" w:rsidTr="00B976AF">
        <w:tc>
          <w:tcPr>
            <w:tcW w:w="430" w:type="pct"/>
          </w:tcPr>
          <w:p w14:paraId="520D9BFD" w14:textId="06BABC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R4-2502144</w:t>
            </w:r>
          </w:p>
        </w:tc>
        <w:tc>
          <w:tcPr>
            <w:tcW w:w="1262" w:type="pct"/>
          </w:tcPr>
          <w:p w14:paraId="6F262507" w14:textId="44E04D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36133 interruption requirements for interRAT measurements without gaps</w:t>
            </w:r>
          </w:p>
        </w:tc>
        <w:tc>
          <w:tcPr>
            <w:tcW w:w="366" w:type="pct"/>
          </w:tcPr>
          <w:p w14:paraId="256781DE" w14:textId="6C0477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0EEDF319" w14:textId="026DE7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36.133</w:t>
            </w:r>
          </w:p>
        </w:tc>
        <w:tc>
          <w:tcPr>
            <w:tcW w:w="294" w:type="pct"/>
          </w:tcPr>
          <w:p w14:paraId="5993CA91" w14:textId="4D4D70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7376</w:t>
            </w:r>
          </w:p>
        </w:tc>
        <w:tc>
          <w:tcPr>
            <w:tcW w:w="221" w:type="pct"/>
          </w:tcPr>
          <w:p w14:paraId="15CEF74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FF0B655" w14:textId="2ECF4D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08FB16D" w14:textId="61E1F3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3964E34" w14:textId="3454CE4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NR_MG_enh2-Core</w:t>
            </w:r>
          </w:p>
        </w:tc>
        <w:tc>
          <w:tcPr>
            <w:tcW w:w="439" w:type="pct"/>
          </w:tcPr>
          <w:p w14:paraId="68431627" w14:textId="347A83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76943990" w14:textId="77777777" w:rsidTr="00B976AF">
        <w:tc>
          <w:tcPr>
            <w:tcW w:w="430" w:type="pct"/>
          </w:tcPr>
          <w:p w14:paraId="56A421BF" w14:textId="2F713F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R4-2500021</w:t>
            </w:r>
          </w:p>
        </w:tc>
        <w:tc>
          <w:tcPr>
            <w:tcW w:w="1262" w:type="pct"/>
          </w:tcPr>
          <w:p w14:paraId="71AF7027" w14:textId="26AB4F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related to Introduction of new LTE FDD Band 111</w:t>
            </w:r>
          </w:p>
        </w:tc>
        <w:tc>
          <w:tcPr>
            <w:tcW w:w="366" w:type="pct"/>
          </w:tcPr>
          <w:p w14:paraId="726E8B37" w14:textId="15141D5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15DFB159" w14:textId="3FB734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36.141</w:t>
            </w:r>
          </w:p>
        </w:tc>
        <w:tc>
          <w:tcPr>
            <w:tcW w:w="294" w:type="pct"/>
          </w:tcPr>
          <w:p w14:paraId="41A35A41" w14:textId="727189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1402</w:t>
            </w:r>
          </w:p>
        </w:tc>
        <w:tc>
          <w:tcPr>
            <w:tcW w:w="221" w:type="pct"/>
          </w:tcPr>
          <w:p w14:paraId="32CA4EE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6428F60" w14:textId="08ABEC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2830EF9" w14:textId="468A28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48E229AB" w14:textId="3D312E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LTE_FDD_1800_1830MHz_CAN-Perf</w:t>
            </w:r>
          </w:p>
        </w:tc>
        <w:tc>
          <w:tcPr>
            <w:tcW w:w="439" w:type="pct"/>
          </w:tcPr>
          <w:p w14:paraId="27655C57" w14:textId="22CB58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5B13E19E" w14:textId="77777777" w:rsidTr="00B976AF">
        <w:tc>
          <w:tcPr>
            <w:tcW w:w="430" w:type="pct"/>
          </w:tcPr>
          <w:p w14:paraId="62E63662" w14:textId="24C351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R4-2500060</w:t>
            </w:r>
          </w:p>
        </w:tc>
        <w:tc>
          <w:tcPr>
            <w:tcW w:w="1262" w:type="pct"/>
          </w:tcPr>
          <w:p w14:paraId="34C1286A" w14:textId="7414B3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related to Introduction of new LTE FDD Band 111</w:t>
            </w:r>
          </w:p>
        </w:tc>
        <w:tc>
          <w:tcPr>
            <w:tcW w:w="366" w:type="pct"/>
          </w:tcPr>
          <w:p w14:paraId="71384A0A" w14:textId="592B8CA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177D522E" w14:textId="76BF0C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36.141</w:t>
            </w:r>
          </w:p>
        </w:tc>
        <w:tc>
          <w:tcPr>
            <w:tcW w:w="294" w:type="pct"/>
          </w:tcPr>
          <w:p w14:paraId="3DC65B98" w14:textId="1A46C9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1403</w:t>
            </w:r>
          </w:p>
        </w:tc>
        <w:tc>
          <w:tcPr>
            <w:tcW w:w="221" w:type="pct"/>
          </w:tcPr>
          <w:p w14:paraId="7DB4A87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6B0AE30" w14:textId="289CAA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31714C6" w14:textId="1D3C5C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77849F48" w14:textId="2FC7A2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LTE_FDD_1800_1830MHz_CAN-Perf</w:t>
            </w:r>
          </w:p>
        </w:tc>
        <w:tc>
          <w:tcPr>
            <w:tcW w:w="439" w:type="pct"/>
          </w:tcPr>
          <w:p w14:paraId="35DF8591" w14:textId="18BADD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C3842C4" w14:textId="77777777" w:rsidTr="00B976AF">
        <w:tc>
          <w:tcPr>
            <w:tcW w:w="430" w:type="pct"/>
          </w:tcPr>
          <w:p w14:paraId="5BE0B750" w14:textId="45663E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R4-2500062</w:t>
            </w:r>
          </w:p>
        </w:tc>
        <w:tc>
          <w:tcPr>
            <w:tcW w:w="1262" w:type="pct"/>
          </w:tcPr>
          <w:p w14:paraId="56E54C6E" w14:textId="7E75EB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(LTE-RF) CR to TS 36.141 on removal of references to empty Annex E</w:t>
            </w:r>
          </w:p>
        </w:tc>
        <w:tc>
          <w:tcPr>
            <w:tcW w:w="366" w:type="pct"/>
          </w:tcPr>
          <w:p w14:paraId="35B20608" w14:textId="0CC87E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099E343B" w14:textId="02B3DB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36.141</w:t>
            </w:r>
          </w:p>
        </w:tc>
        <w:tc>
          <w:tcPr>
            <w:tcW w:w="294" w:type="pct"/>
          </w:tcPr>
          <w:p w14:paraId="15466E50" w14:textId="48FF57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1404</w:t>
            </w:r>
          </w:p>
        </w:tc>
        <w:tc>
          <w:tcPr>
            <w:tcW w:w="221" w:type="pct"/>
          </w:tcPr>
          <w:p w14:paraId="4A02B35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4A757B0" w14:textId="06D4AF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02DBEC88" w14:textId="284F06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A0DDEF8" w14:textId="7AAA55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LTE-RF</w:t>
            </w:r>
          </w:p>
        </w:tc>
        <w:tc>
          <w:tcPr>
            <w:tcW w:w="439" w:type="pct"/>
          </w:tcPr>
          <w:p w14:paraId="112FA777" w14:textId="73AAC6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B530D82" w14:textId="77777777" w:rsidTr="00B976AF">
        <w:tc>
          <w:tcPr>
            <w:tcW w:w="430" w:type="pct"/>
          </w:tcPr>
          <w:p w14:paraId="155621F6" w14:textId="2C39F5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R4-2500063</w:t>
            </w:r>
          </w:p>
        </w:tc>
        <w:tc>
          <w:tcPr>
            <w:tcW w:w="1262" w:type="pct"/>
          </w:tcPr>
          <w:p w14:paraId="246198EF" w14:textId="4685DE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(LTE-RF) CR to TS 36.141 on removal of references to empty Annex E</w:t>
            </w:r>
          </w:p>
        </w:tc>
        <w:tc>
          <w:tcPr>
            <w:tcW w:w="366" w:type="pct"/>
          </w:tcPr>
          <w:p w14:paraId="4F34D600" w14:textId="18B6A5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39029B49" w14:textId="31F067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36.141</w:t>
            </w:r>
          </w:p>
        </w:tc>
        <w:tc>
          <w:tcPr>
            <w:tcW w:w="294" w:type="pct"/>
          </w:tcPr>
          <w:p w14:paraId="340C1ED4" w14:textId="6EAD01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1405</w:t>
            </w:r>
          </w:p>
        </w:tc>
        <w:tc>
          <w:tcPr>
            <w:tcW w:w="221" w:type="pct"/>
          </w:tcPr>
          <w:p w14:paraId="500786A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BC59420" w14:textId="7E2B37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75D07932" w14:textId="5B0184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59C670BE" w14:textId="6455AB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LTE-RF</w:t>
            </w:r>
          </w:p>
        </w:tc>
        <w:tc>
          <w:tcPr>
            <w:tcW w:w="439" w:type="pct"/>
          </w:tcPr>
          <w:p w14:paraId="2CE01359" w14:textId="45979B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CB95A28" w14:textId="77777777" w:rsidTr="00B976AF">
        <w:tc>
          <w:tcPr>
            <w:tcW w:w="430" w:type="pct"/>
          </w:tcPr>
          <w:p w14:paraId="5F616829" w14:textId="6DC4BB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R4-2500064</w:t>
            </w:r>
          </w:p>
        </w:tc>
        <w:tc>
          <w:tcPr>
            <w:tcW w:w="1262" w:type="pct"/>
          </w:tcPr>
          <w:p w14:paraId="36E5C935" w14:textId="2F4C7C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(LTE-RF) CR to TS 36.141 on removal of references to empty Annex E</w:t>
            </w:r>
          </w:p>
        </w:tc>
        <w:tc>
          <w:tcPr>
            <w:tcW w:w="366" w:type="pct"/>
          </w:tcPr>
          <w:p w14:paraId="2864C7B4" w14:textId="24435B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3D4E08E0" w14:textId="470ACF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36.141</w:t>
            </w:r>
          </w:p>
        </w:tc>
        <w:tc>
          <w:tcPr>
            <w:tcW w:w="294" w:type="pct"/>
          </w:tcPr>
          <w:p w14:paraId="75B753F6" w14:textId="04B836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1406</w:t>
            </w:r>
          </w:p>
        </w:tc>
        <w:tc>
          <w:tcPr>
            <w:tcW w:w="221" w:type="pct"/>
          </w:tcPr>
          <w:p w14:paraId="151CF55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2FDA0F8" w14:textId="2A19F5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714F5B4" w14:textId="40FEBD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6A22C94A" w14:textId="07AF58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LTE-RF</w:t>
            </w:r>
          </w:p>
        </w:tc>
        <w:tc>
          <w:tcPr>
            <w:tcW w:w="439" w:type="pct"/>
          </w:tcPr>
          <w:p w14:paraId="5390FFFC" w14:textId="6CDD6A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744CCB8" w14:textId="77777777" w:rsidTr="00B976AF">
        <w:tc>
          <w:tcPr>
            <w:tcW w:w="430" w:type="pct"/>
          </w:tcPr>
          <w:p w14:paraId="1E9D7EB4" w14:textId="656E78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R4-2500091</w:t>
            </w:r>
          </w:p>
        </w:tc>
        <w:tc>
          <w:tcPr>
            <w:tcW w:w="1262" w:type="pct"/>
          </w:tcPr>
          <w:p w14:paraId="1B127F62" w14:textId="5A060F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36.141 on introduction of Band n87 and n88</w:t>
            </w:r>
          </w:p>
        </w:tc>
        <w:tc>
          <w:tcPr>
            <w:tcW w:w="366" w:type="pct"/>
          </w:tcPr>
          <w:p w14:paraId="2FAD8AB9" w14:textId="359511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2FAFB6EC" w14:textId="32C6B2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36.141</w:t>
            </w:r>
          </w:p>
        </w:tc>
        <w:tc>
          <w:tcPr>
            <w:tcW w:w="294" w:type="pct"/>
          </w:tcPr>
          <w:p w14:paraId="03093BCD" w14:textId="0BB739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1407</w:t>
            </w:r>
          </w:p>
        </w:tc>
        <w:tc>
          <w:tcPr>
            <w:tcW w:w="221" w:type="pct"/>
          </w:tcPr>
          <w:p w14:paraId="1447E69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564F9E8" w14:textId="0F21839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DD410B9" w14:textId="13C26F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B926213" w14:textId="2536C9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NR_bands_n87_n88-Perf</w:t>
            </w:r>
          </w:p>
        </w:tc>
        <w:tc>
          <w:tcPr>
            <w:tcW w:w="439" w:type="pct"/>
          </w:tcPr>
          <w:p w14:paraId="79C936B6" w14:textId="41E3E6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0E54F11" w14:textId="77777777" w:rsidTr="00B976AF">
        <w:tc>
          <w:tcPr>
            <w:tcW w:w="430" w:type="pct"/>
          </w:tcPr>
          <w:p w14:paraId="7C34F345" w14:textId="4816FC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R4-2500095</w:t>
            </w:r>
          </w:p>
        </w:tc>
        <w:tc>
          <w:tcPr>
            <w:tcW w:w="1262" w:type="pct"/>
          </w:tcPr>
          <w:p w14:paraId="1665A278" w14:textId="34CF12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36.141 on introduction of Band n68</w:t>
            </w:r>
          </w:p>
        </w:tc>
        <w:tc>
          <w:tcPr>
            <w:tcW w:w="366" w:type="pct"/>
          </w:tcPr>
          <w:p w14:paraId="54168792" w14:textId="06F911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7F5BCBCB" w14:textId="1C1A9A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36.141</w:t>
            </w:r>
          </w:p>
        </w:tc>
        <w:tc>
          <w:tcPr>
            <w:tcW w:w="294" w:type="pct"/>
          </w:tcPr>
          <w:p w14:paraId="7FA63031" w14:textId="439AC3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1408</w:t>
            </w:r>
          </w:p>
        </w:tc>
        <w:tc>
          <w:tcPr>
            <w:tcW w:w="221" w:type="pct"/>
          </w:tcPr>
          <w:p w14:paraId="2593B4F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E9280F6" w14:textId="233DE8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456A224D" w14:textId="191D3D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3B2C203" w14:textId="11DB0D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NR_band_n68-Perf</w:t>
            </w:r>
          </w:p>
        </w:tc>
        <w:tc>
          <w:tcPr>
            <w:tcW w:w="439" w:type="pct"/>
          </w:tcPr>
          <w:p w14:paraId="4BC99EFE" w14:textId="1BA17C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088B9A8" w14:textId="77777777" w:rsidTr="00B976AF">
        <w:tc>
          <w:tcPr>
            <w:tcW w:w="430" w:type="pct"/>
          </w:tcPr>
          <w:p w14:paraId="2C355262" w14:textId="484763A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R4-2500100</w:t>
            </w:r>
          </w:p>
        </w:tc>
        <w:tc>
          <w:tcPr>
            <w:tcW w:w="1262" w:type="pct"/>
          </w:tcPr>
          <w:p w14:paraId="14A656BE" w14:textId="75C707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36.141 on introduction of Band n110</w:t>
            </w:r>
          </w:p>
        </w:tc>
        <w:tc>
          <w:tcPr>
            <w:tcW w:w="366" w:type="pct"/>
          </w:tcPr>
          <w:p w14:paraId="4C5A6208" w14:textId="6F6A95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MidWave Wireless</w:t>
            </w:r>
          </w:p>
        </w:tc>
        <w:tc>
          <w:tcPr>
            <w:tcW w:w="442" w:type="pct"/>
          </w:tcPr>
          <w:p w14:paraId="426FB0C9" w14:textId="66FBCE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36.141</w:t>
            </w:r>
          </w:p>
        </w:tc>
        <w:tc>
          <w:tcPr>
            <w:tcW w:w="294" w:type="pct"/>
          </w:tcPr>
          <w:p w14:paraId="51DDEDBA" w14:textId="653001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1409</w:t>
            </w:r>
          </w:p>
        </w:tc>
        <w:tc>
          <w:tcPr>
            <w:tcW w:w="221" w:type="pct"/>
          </w:tcPr>
          <w:p w14:paraId="49F5E93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9FFB080" w14:textId="7DC650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61230513" w14:textId="3BFE33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7869D5F" w14:textId="21FD15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NR_FDD_1400MHz-Perf</w:t>
            </w:r>
          </w:p>
        </w:tc>
        <w:tc>
          <w:tcPr>
            <w:tcW w:w="439" w:type="pct"/>
          </w:tcPr>
          <w:p w14:paraId="224FF578" w14:textId="0522D1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9751631" w14:textId="77777777" w:rsidTr="00B976AF">
        <w:tc>
          <w:tcPr>
            <w:tcW w:w="430" w:type="pct"/>
          </w:tcPr>
          <w:p w14:paraId="12DDB83B" w14:textId="5BE125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R4-2501899</w:t>
            </w:r>
          </w:p>
        </w:tc>
        <w:tc>
          <w:tcPr>
            <w:tcW w:w="1262" w:type="pct"/>
          </w:tcPr>
          <w:p w14:paraId="5EF175A4" w14:textId="676F40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36.141 CR to introduce LTE band 34 for HAPS BS [LTE_HAPS_B34]</w:t>
            </w:r>
          </w:p>
        </w:tc>
        <w:tc>
          <w:tcPr>
            <w:tcW w:w="366" w:type="pct"/>
          </w:tcPr>
          <w:p w14:paraId="703AF5FB" w14:textId="32087D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NTT DOCOMO, INC.</w:t>
            </w:r>
          </w:p>
        </w:tc>
        <w:tc>
          <w:tcPr>
            <w:tcW w:w="442" w:type="pct"/>
          </w:tcPr>
          <w:p w14:paraId="20FBA37C" w14:textId="0AC29B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36.141</w:t>
            </w:r>
          </w:p>
        </w:tc>
        <w:tc>
          <w:tcPr>
            <w:tcW w:w="294" w:type="pct"/>
          </w:tcPr>
          <w:p w14:paraId="70BB84EA" w14:textId="66CB79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1410</w:t>
            </w:r>
          </w:p>
        </w:tc>
        <w:tc>
          <w:tcPr>
            <w:tcW w:w="221" w:type="pct"/>
          </w:tcPr>
          <w:p w14:paraId="64E7000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CF9635E" w14:textId="270B03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665B78F" w14:textId="6C9456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73FBB73" w14:textId="11DA4A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</w:t>
            </w:r>
          </w:p>
        </w:tc>
        <w:tc>
          <w:tcPr>
            <w:tcW w:w="439" w:type="pct"/>
          </w:tcPr>
          <w:p w14:paraId="0306DDBC" w14:textId="7E6916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232BE006" w14:textId="77777777" w:rsidTr="00B976AF">
        <w:tc>
          <w:tcPr>
            <w:tcW w:w="430" w:type="pct"/>
          </w:tcPr>
          <w:p w14:paraId="1C084173" w14:textId="653DF9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R4-2502352</w:t>
            </w:r>
          </w:p>
        </w:tc>
        <w:tc>
          <w:tcPr>
            <w:tcW w:w="1262" w:type="pct"/>
          </w:tcPr>
          <w:p w14:paraId="03C3A7FB" w14:textId="159114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36.141 CR to introduce LTE bands for HAPS BS [LTE_HAPS_B34]</w:t>
            </w:r>
          </w:p>
        </w:tc>
        <w:tc>
          <w:tcPr>
            <w:tcW w:w="366" w:type="pct"/>
          </w:tcPr>
          <w:p w14:paraId="040FFB70" w14:textId="79C6885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NTT DOCOMO, INC.</w:t>
            </w:r>
          </w:p>
        </w:tc>
        <w:tc>
          <w:tcPr>
            <w:tcW w:w="442" w:type="pct"/>
          </w:tcPr>
          <w:p w14:paraId="742DB474" w14:textId="5068CA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36.141</w:t>
            </w:r>
          </w:p>
        </w:tc>
        <w:tc>
          <w:tcPr>
            <w:tcW w:w="294" w:type="pct"/>
          </w:tcPr>
          <w:p w14:paraId="1870ABE5" w14:textId="5F3B84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1410</w:t>
            </w:r>
          </w:p>
        </w:tc>
        <w:tc>
          <w:tcPr>
            <w:tcW w:w="221" w:type="pct"/>
          </w:tcPr>
          <w:p w14:paraId="357F3D72" w14:textId="094706E1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6D64FC4D" w14:textId="04DF92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6301786" w14:textId="100E6F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E034BC5" w14:textId="14E2E1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2F7E811C" w14:textId="5EF040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0AAAC4A" w14:textId="77777777" w:rsidTr="00B976AF">
        <w:tc>
          <w:tcPr>
            <w:tcW w:w="430" w:type="pct"/>
          </w:tcPr>
          <w:p w14:paraId="6C17E3C1" w14:textId="1EA04F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R4-2500987</w:t>
            </w:r>
          </w:p>
        </w:tc>
        <w:tc>
          <w:tcPr>
            <w:tcW w:w="1262" w:type="pct"/>
          </w:tcPr>
          <w:p w14:paraId="6B8966E9" w14:textId="070E19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(LTE_NBIOT_eMTC_NTN_req-Perf) CR for TS36.181, Correction on non-regenerative payload and gateway for IoT NTN</w:t>
            </w:r>
          </w:p>
        </w:tc>
        <w:tc>
          <w:tcPr>
            <w:tcW w:w="366" w:type="pct"/>
          </w:tcPr>
          <w:p w14:paraId="113DE5F8" w14:textId="42FCF0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0EAC0F2C" w14:textId="7C93C3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36.181</w:t>
            </w:r>
          </w:p>
        </w:tc>
        <w:tc>
          <w:tcPr>
            <w:tcW w:w="294" w:type="pct"/>
          </w:tcPr>
          <w:p w14:paraId="79CEC7AC" w14:textId="4BC0E0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0023</w:t>
            </w:r>
          </w:p>
        </w:tc>
        <w:tc>
          <w:tcPr>
            <w:tcW w:w="221" w:type="pct"/>
          </w:tcPr>
          <w:p w14:paraId="0CCF16A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FA41625" w14:textId="4179C2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4F28CB7" w14:textId="771BB9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80D2B4F" w14:textId="7DA28C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439" w:type="pct"/>
          </w:tcPr>
          <w:p w14:paraId="2C4365F1" w14:textId="5FF816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6165BB94" w14:textId="77777777" w:rsidTr="00B976AF">
        <w:tc>
          <w:tcPr>
            <w:tcW w:w="430" w:type="pct"/>
          </w:tcPr>
          <w:p w14:paraId="4D618572" w14:textId="16D9F5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R4-2502345</w:t>
            </w:r>
          </w:p>
        </w:tc>
        <w:tc>
          <w:tcPr>
            <w:tcW w:w="1262" w:type="pct"/>
          </w:tcPr>
          <w:p w14:paraId="31493E3B" w14:textId="42A58C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(LTE_NBIOT_eMTC_NTN_req-Perf) CR for TS36.181, Correction on non-regenerative payload and gateway for IoT NTN</w:t>
            </w:r>
          </w:p>
        </w:tc>
        <w:tc>
          <w:tcPr>
            <w:tcW w:w="366" w:type="pct"/>
          </w:tcPr>
          <w:p w14:paraId="61E532C6" w14:textId="63FF93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30D9D1DD" w14:textId="5EC7D1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36.181</w:t>
            </w:r>
          </w:p>
        </w:tc>
        <w:tc>
          <w:tcPr>
            <w:tcW w:w="294" w:type="pct"/>
          </w:tcPr>
          <w:p w14:paraId="2F54CF65" w14:textId="32B0B2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0023</w:t>
            </w:r>
          </w:p>
        </w:tc>
        <w:tc>
          <w:tcPr>
            <w:tcW w:w="221" w:type="pct"/>
          </w:tcPr>
          <w:p w14:paraId="63A533CD" w14:textId="3FCEA51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53C11EB5" w14:textId="75A04AC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2C3DA6D" w14:textId="2160C1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E9F44D1" w14:textId="17E961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439" w:type="pct"/>
          </w:tcPr>
          <w:p w14:paraId="5F1FC8C3" w14:textId="6F4B12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70F39000" w14:textId="77777777" w:rsidTr="00B976AF">
        <w:tc>
          <w:tcPr>
            <w:tcW w:w="430" w:type="pct"/>
          </w:tcPr>
          <w:p w14:paraId="027598B6" w14:textId="4AE842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R4-2502369</w:t>
            </w:r>
          </w:p>
        </w:tc>
        <w:tc>
          <w:tcPr>
            <w:tcW w:w="1262" w:type="pct"/>
          </w:tcPr>
          <w:p w14:paraId="74701F9B" w14:textId="4B5164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(LTE_NBIOT_eMTC_NTN_req-Perf) CR for TS36.181, Correction on non-regenerative payload and gateway for IoT NTN</w:t>
            </w:r>
          </w:p>
        </w:tc>
        <w:tc>
          <w:tcPr>
            <w:tcW w:w="366" w:type="pct"/>
          </w:tcPr>
          <w:p w14:paraId="0C7984EF" w14:textId="0C7ACB3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2CED868A" w14:textId="5DD38B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36.181</w:t>
            </w:r>
          </w:p>
        </w:tc>
        <w:tc>
          <w:tcPr>
            <w:tcW w:w="294" w:type="pct"/>
          </w:tcPr>
          <w:p w14:paraId="2F4F1B13" w14:textId="17A30F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0023</w:t>
            </w:r>
          </w:p>
        </w:tc>
        <w:tc>
          <w:tcPr>
            <w:tcW w:w="221" w:type="pct"/>
          </w:tcPr>
          <w:p w14:paraId="08CE7190" w14:textId="65A0C5D1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</w:t>
            </w:r>
          </w:p>
        </w:tc>
        <w:tc>
          <w:tcPr>
            <w:tcW w:w="295" w:type="pct"/>
          </w:tcPr>
          <w:p w14:paraId="72E743A0" w14:textId="63D1C7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D1A58AC" w14:textId="01D30A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6C88896" w14:textId="1855F5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LTE_NBIoT_eMTC_NTN_req-Perf</w:t>
            </w:r>
          </w:p>
        </w:tc>
        <w:tc>
          <w:tcPr>
            <w:tcW w:w="439" w:type="pct"/>
          </w:tcPr>
          <w:p w14:paraId="362CD4FC" w14:textId="34BA97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BABDF10" w14:textId="77777777" w:rsidTr="00B976AF">
        <w:tc>
          <w:tcPr>
            <w:tcW w:w="430" w:type="pct"/>
          </w:tcPr>
          <w:p w14:paraId="635770FA" w14:textId="4B993B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R4-2501880</w:t>
            </w:r>
          </w:p>
        </w:tc>
        <w:tc>
          <w:tcPr>
            <w:tcW w:w="1262" w:type="pct"/>
          </w:tcPr>
          <w:p w14:paraId="2C9619E9" w14:textId="509EFDD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CR to 36.181 NB-IoT In-band operation with NTN NR [NTNNBIoT_inbandNTNNR]</w:t>
            </w:r>
          </w:p>
        </w:tc>
        <w:tc>
          <w:tcPr>
            <w:tcW w:w="366" w:type="pct"/>
          </w:tcPr>
          <w:p w14:paraId="156CD97D" w14:textId="7E7D5C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</w:t>
            </w:r>
          </w:p>
        </w:tc>
        <w:tc>
          <w:tcPr>
            <w:tcW w:w="442" w:type="pct"/>
          </w:tcPr>
          <w:p w14:paraId="0BE03BB9" w14:textId="2A5B1E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36.181</w:t>
            </w:r>
          </w:p>
        </w:tc>
        <w:tc>
          <w:tcPr>
            <w:tcW w:w="294" w:type="pct"/>
          </w:tcPr>
          <w:p w14:paraId="345FDB3C" w14:textId="04BA0A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0024</w:t>
            </w:r>
          </w:p>
        </w:tc>
        <w:tc>
          <w:tcPr>
            <w:tcW w:w="221" w:type="pct"/>
          </w:tcPr>
          <w:p w14:paraId="5C6A5B0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732C0EE" w14:textId="7028EA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1205CCD" w14:textId="6CC4D6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1950582" w14:textId="566D60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4D010865" w14:textId="3D116A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4956A9D" w14:textId="77777777" w:rsidTr="00B976AF">
        <w:tc>
          <w:tcPr>
            <w:tcW w:w="430" w:type="pct"/>
          </w:tcPr>
          <w:p w14:paraId="5CB48A8A" w14:textId="7327C2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R4-2502350</w:t>
            </w:r>
          </w:p>
        </w:tc>
        <w:tc>
          <w:tcPr>
            <w:tcW w:w="1262" w:type="pct"/>
          </w:tcPr>
          <w:p w14:paraId="1533C938" w14:textId="576654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CR to 36.181 NB-IoT In-band operation with NTN NR [NTNNBIoT_inbandNTNNR]</w:t>
            </w:r>
          </w:p>
        </w:tc>
        <w:tc>
          <w:tcPr>
            <w:tcW w:w="366" w:type="pct"/>
          </w:tcPr>
          <w:p w14:paraId="7EBB3132" w14:textId="0BC59B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</w:t>
            </w:r>
          </w:p>
        </w:tc>
        <w:tc>
          <w:tcPr>
            <w:tcW w:w="442" w:type="pct"/>
          </w:tcPr>
          <w:p w14:paraId="6E5B52C8" w14:textId="36F422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36.181</w:t>
            </w:r>
          </w:p>
        </w:tc>
        <w:tc>
          <w:tcPr>
            <w:tcW w:w="294" w:type="pct"/>
          </w:tcPr>
          <w:p w14:paraId="4083BA2B" w14:textId="4EEA28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0024</w:t>
            </w:r>
          </w:p>
        </w:tc>
        <w:tc>
          <w:tcPr>
            <w:tcW w:w="221" w:type="pct"/>
          </w:tcPr>
          <w:p w14:paraId="1889D2AC" w14:textId="0813AFB9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7A63DC29" w14:textId="764905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401FC44" w14:textId="6A5A64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B37A1C8" w14:textId="28D51C3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604650C4" w14:textId="12A721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1CF2187" w14:textId="77777777" w:rsidTr="00B976AF">
        <w:tc>
          <w:tcPr>
            <w:tcW w:w="430" w:type="pct"/>
          </w:tcPr>
          <w:p w14:paraId="239C0E63" w14:textId="5245EE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R4-2500022</w:t>
            </w:r>
          </w:p>
        </w:tc>
        <w:tc>
          <w:tcPr>
            <w:tcW w:w="1262" w:type="pct"/>
          </w:tcPr>
          <w:p w14:paraId="34E0A80F" w14:textId="5FEA79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36.307 B111 and B3 overlapping bands</w:t>
            </w:r>
          </w:p>
        </w:tc>
        <w:tc>
          <w:tcPr>
            <w:tcW w:w="366" w:type="pct"/>
          </w:tcPr>
          <w:p w14:paraId="299C14DA" w14:textId="413746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63D8BB05" w14:textId="0093D6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36.307</w:t>
            </w:r>
          </w:p>
        </w:tc>
        <w:tc>
          <w:tcPr>
            <w:tcW w:w="294" w:type="pct"/>
          </w:tcPr>
          <w:p w14:paraId="0C8BA821" w14:textId="4291F4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4504</w:t>
            </w:r>
          </w:p>
        </w:tc>
        <w:tc>
          <w:tcPr>
            <w:tcW w:w="221" w:type="pct"/>
          </w:tcPr>
          <w:p w14:paraId="64BDB06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C249ADB" w14:textId="746C6D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355BC0C" w14:textId="7EC1EA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B1BCED6" w14:textId="7053BC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LTE_FDD_1800_1830MHz_CAN-Core</w:t>
            </w:r>
          </w:p>
        </w:tc>
        <w:tc>
          <w:tcPr>
            <w:tcW w:w="439" w:type="pct"/>
          </w:tcPr>
          <w:p w14:paraId="44DA9D3E" w14:textId="5765A93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316E415" w14:textId="77777777" w:rsidTr="00B976AF">
        <w:tc>
          <w:tcPr>
            <w:tcW w:w="430" w:type="pct"/>
          </w:tcPr>
          <w:p w14:paraId="4D51F4E0" w14:textId="3038CD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R4-2500347</w:t>
            </w:r>
          </w:p>
        </w:tc>
        <w:tc>
          <w:tcPr>
            <w:tcW w:w="1262" w:type="pct"/>
          </w:tcPr>
          <w:p w14:paraId="5C2C0FE3" w14:textId="0E2F7E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36.307 R18 Annex A update on overlapping bands table [Overlapping_Bands]</w:t>
            </w:r>
          </w:p>
        </w:tc>
        <w:tc>
          <w:tcPr>
            <w:tcW w:w="366" w:type="pct"/>
          </w:tcPr>
          <w:p w14:paraId="216A617E" w14:textId="4F1916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092AD314" w14:textId="108E0C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36.307</w:t>
            </w:r>
          </w:p>
        </w:tc>
        <w:tc>
          <w:tcPr>
            <w:tcW w:w="294" w:type="pct"/>
          </w:tcPr>
          <w:p w14:paraId="4AF05180" w14:textId="348AEE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4505</w:t>
            </w:r>
          </w:p>
        </w:tc>
        <w:tc>
          <w:tcPr>
            <w:tcW w:w="221" w:type="pct"/>
          </w:tcPr>
          <w:p w14:paraId="00736DE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74CC914" w14:textId="50DEF2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7CAF603" w14:textId="140D22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04C85B1" w14:textId="56F584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62B19E68" w14:textId="23E533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610FCC69" w14:textId="77777777" w:rsidTr="00B976AF">
        <w:tc>
          <w:tcPr>
            <w:tcW w:w="430" w:type="pct"/>
          </w:tcPr>
          <w:p w14:paraId="6BE45119" w14:textId="3621D2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R4-2502962</w:t>
            </w:r>
          </w:p>
        </w:tc>
        <w:tc>
          <w:tcPr>
            <w:tcW w:w="1262" w:type="pct"/>
          </w:tcPr>
          <w:p w14:paraId="31080DDD" w14:textId="4A9B29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36.307 R18 Annex A update on overlapping bands table [Overlapping_Bands]</w:t>
            </w:r>
          </w:p>
        </w:tc>
        <w:tc>
          <w:tcPr>
            <w:tcW w:w="366" w:type="pct"/>
          </w:tcPr>
          <w:p w14:paraId="1D08B2C6" w14:textId="3DA0B0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71BF2773" w14:textId="588F2D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36.307</w:t>
            </w:r>
          </w:p>
        </w:tc>
        <w:tc>
          <w:tcPr>
            <w:tcW w:w="294" w:type="pct"/>
          </w:tcPr>
          <w:p w14:paraId="4D595898" w14:textId="07E1CE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4505</w:t>
            </w:r>
          </w:p>
        </w:tc>
        <w:tc>
          <w:tcPr>
            <w:tcW w:w="221" w:type="pct"/>
          </w:tcPr>
          <w:p w14:paraId="77A895C2" w14:textId="7CB4BE82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19862BD0" w14:textId="3CFD6D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B4B999D" w14:textId="61530DA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E50E7B7" w14:textId="4A3E93A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70D61C7D" w14:textId="5DB285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B5BFEC8" w14:textId="77777777" w:rsidTr="00B976AF">
        <w:tc>
          <w:tcPr>
            <w:tcW w:w="430" w:type="pct"/>
          </w:tcPr>
          <w:p w14:paraId="4740A379" w14:textId="034A12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R4-2502002</w:t>
            </w:r>
          </w:p>
        </w:tc>
        <w:tc>
          <w:tcPr>
            <w:tcW w:w="1262" w:type="pct"/>
          </w:tcPr>
          <w:p w14:paraId="15CC338C" w14:textId="4BAEDC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36.307: Flexible Tx-Rx spacing for NB-IoT and eMTC over NTN</w:t>
            </w:r>
          </w:p>
        </w:tc>
        <w:tc>
          <w:tcPr>
            <w:tcW w:w="366" w:type="pct"/>
          </w:tcPr>
          <w:p w14:paraId="55E24C7D" w14:textId="0E4AA0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659D2DF3" w14:textId="5FFE54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36.307</w:t>
            </w:r>
          </w:p>
        </w:tc>
        <w:tc>
          <w:tcPr>
            <w:tcW w:w="294" w:type="pct"/>
          </w:tcPr>
          <w:p w14:paraId="59F8BB9C" w14:textId="3AFAE3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4506</w:t>
            </w:r>
          </w:p>
        </w:tc>
        <w:tc>
          <w:tcPr>
            <w:tcW w:w="221" w:type="pct"/>
          </w:tcPr>
          <w:p w14:paraId="364244F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75B68EE" w14:textId="45F374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8D53FB5" w14:textId="27D03E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7FA0D60" w14:textId="7AF043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439" w:type="pct"/>
          </w:tcPr>
          <w:p w14:paraId="3EDFD0DA" w14:textId="6E56F5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743CBA20" w14:textId="77777777" w:rsidTr="00B976AF">
        <w:tc>
          <w:tcPr>
            <w:tcW w:w="430" w:type="pct"/>
          </w:tcPr>
          <w:p w14:paraId="52A383EE" w14:textId="58BD4B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R4-2502992</w:t>
            </w:r>
          </w:p>
        </w:tc>
        <w:tc>
          <w:tcPr>
            <w:tcW w:w="1262" w:type="pct"/>
          </w:tcPr>
          <w:p w14:paraId="6609129B" w14:textId="70FB0F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36.307: Flexible Tx-Rx spacing for NB-IoT and eMTC over NTN</w:t>
            </w:r>
          </w:p>
        </w:tc>
        <w:tc>
          <w:tcPr>
            <w:tcW w:w="366" w:type="pct"/>
          </w:tcPr>
          <w:p w14:paraId="051BB9A6" w14:textId="6A9F42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13ADDA04" w14:textId="7ABF753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36.307</w:t>
            </w:r>
          </w:p>
        </w:tc>
        <w:tc>
          <w:tcPr>
            <w:tcW w:w="294" w:type="pct"/>
          </w:tcPr>
          <w:p w14:paraId="0F919496" w14:textId="1DFF9D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4506</w:t>
            </w:r>
          </w:p>
        </w:tc>
        <w:tc>
          <w:tcPr>
            <w:tcW w:w="221" w:type="pct"/>
          </w:tcPr>
          <w:p w14:paraId="5EFDFCC2" w14:textId="7258D338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50D67624" w14:textId="54AC0F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E7F30D9" w14:textId="67E1E4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081D2A5" w14:textId="600A79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LTE_NBIoT_eMTC_NTN_req-Core</w:t>
            </w:r>
          </w:p>
        </w:tc>
        <w:tc>
          <w:tcPr>
            <w:tcW w:w="439" w:type="pct"/>
          </w:tcPr>
          <w:p w14:paraId="0F7AC74E" w14:textId="0CE4E4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539D23D" w14:textId="77777777" w:rsidTr="00B976AF">
        <w:tc>
          <w:tcPr>
            <w:tcW w:w="430" w:type="pct"/>
          </w:tcPr>
          <w:p w14:paraId="5C5BF1BF" w14:textId="46436C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R4-2502003</w:t>
            </w:r>
          </w:p>
        </w:tc>
        <w:tc>
          <w:tcPr>
            <w:tcW w:w="1262" w:type="pct"/>
          </w:tcPr>
          <w:p w14:paraId="4E56057A" w14:textId="23A8BA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CR to TS 36.307: NB-IoT in-band operation with NR NTN [NTNNBIoT_inbandNTNNR]</w:t>
            </w:r>
          </w:p>
        </w:tc>
        <w:tc>
          <w:tcPr>
            <w:tcW w:w="366" w:type="pct"/>
          </w:tcPr>
          <w:p w14:paraId="551CF209" w14:textId="1B0CCF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527E1F81" w14:textId="557CF07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36.307</w:t>
            </w:r>
          </w:p>
        </w:tc>
        <w:tc>
          <w:tcPr>
            <w:tcW w:w="294" w:type="pct"/>
          </w:tcPr>
          <w:p w14:paraId="4B8B88B4" w14:textId="3520F2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4507</w:t>
            </w:r>
          </w:p>
        </w:tc>
        <w:tc>
          <w:tcPr>
            <w:tcW w:w="221" w:type="pct"/>
          </w:tcPr>
          <w:p w14:paraId="4308505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0FFB3A3" w14:textId="4C15FE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C9B425D" w14:textId="02D99E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4B4DD4EF" w14:textId="71A378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03EEA4ED" w14:textId="2740C6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5B27D2AE" w14:textId="77777777" w:rsidTr="00B976AF">
        <w:tc>
          <w:tcPr>
            <w:tcW w:w="430" w:type="pct"/>
          </w:tcPr>
          <w:p w14:paraId="1FAEB9F3" w14:textId="21CA32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R4-2502152</w:t>
            </w:r>
          </w:p>
        </w:tc>
        <w:tc>
          <w:tcPr>
            <w:tcW w:w="1262" w:type="pct"/>
          </w:tcPr>
          <w:p w14:paraId="0D20669D" w14:textId="64EE28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CR to TS 36.307: NB-IoT in-band operation with NR NTN [NTNNBIoT_inbandNTNNR]</w:t>
            </w:r>
          </w:p>
        </w:tc>
        <w:tc>
          <w:tcPr>
            <w:tcW w:w="366" w:type="pct"/>
          </w:tcPr>
          <w:p w14:paraId="2F0D4584" w14:textId="1F83A8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2B30A070" w14:textId="18E079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36.307</w:t>
            </w:r>
          </w:p>
        </w:tc>
        <w:tc>
          <w:tcPr>
            <w:tcW w:w="294" w:type="pct"/>
          </w:tcPr>
          <w:p w14:paraId="0387A71B" w14:textId="76991D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4508</w:t>
            </w:r>
          </w:p>
        </w:tc>
        <w:tc>
          <w:tcPr>
            <w:tcW w:w="221" w:type="pct"/>
          </w:tcPr>
          <w:p w14:paraId="0622760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3178FE2" w14:textId="6B10F5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9F7D606" w14:textId="049FAE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3DA8702" w14:textId="7CEC52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517A47F8" w14:textId="112880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3C6B4F9" w14:textId="77777777" w:rsidTr="00B976AF">
        <w:tc>
          <w:tcPr>
            <w:tcW w:w="430" w:type="pct"/>
          </w:tcPr>
          <w:p w14:paraId="5DEDF3FD" w14:textId="491973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R4-2503002</w:t>
            </w:r>
          </w:p>
        </w:tc>
        <w:tc>
          <w:tcPr>
            <w:tcW w:w="1262" w:type="pct"/>
          </w:tcPr>
          <w:p w14:paraId="0CB61F48" w14:textId="707299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CR to TS 36.307: NB-IoT in-band operation with NR NTN [NTNNBIoT_inbandNTNNR]</w:t>
            </w:r>
          </w:p>
        </w:tc>
        <w:tc>
          <w:tcPr>
            <w:tcW w:w="366" w:type="pct"/>
          </w:tcPr>
          <w:p w14:paraId="41DAD5FD" w14:textId="7775B7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035013AB" w14:textId="7A108A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36.307</w:t>
            </w:r>
          </w:p>
        </w:tc>
        <w:tc>
          <w:tcPr>
            <w:tcW w:w="294" w:type="pct"/>
          </w:tcPr>
          <w:p w14:paraId="320F48E9" w14:textId="67A5B8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4508</w:t>
            </w:r>
          </w:p>
        </w:tc>
        <w:tc>
          <w:tcPr>
            <w:tcW w:w="221" w:type="pct"/>
          </w:tcPr>
          <w:p w14:paraId="0F6CD88F" w14:textId="5B9413B5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5DBC9C1F" w14:textId="5AC5004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7BE379E" w14:textId="52A8E2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47686085" w14:textId="33FA13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0A4BAA08" w14:textId="1BDCE4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402F0C7" w14:textId="77777777" w:rsidTr="00B976AF">
        <w:tc>
          <w:tcPr>
            <w:tcW w:w="430" w:type="pct"/>
          </w:tcPr>
          <w:p w14:paraId="452DA0F9" w14:textId="6FDBDC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R4-2501167</w:t>
            </w:r>
          </w:p>
        </w:tc>
        <w:tc>
          <w:tcPr>
            <w:tcW w:w="1262" w:type="pct"/>
          </w:tcPr>
          <w:p w14:paraId="028557CA" w14:textId="60AA15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(IoT_NTN_FDD_LS_band) CR to TR 36.764 for B254 UE RF 1-Tone A-MPR requirements (Rel-18)</w:t>
            </w:r>
          </w:p>
        </w:tc>
        <w:tc>
          <w:tcPr>
            <w:tcW w:w="366" w:type="pct"/>
          </w:tcPr>
          <w:p w14:paraId="50858000" w14:textId="77FDF8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(Hefei) Inc.</w:t>
            </w:r>
          </w:p>
        </w:tc>
        <w:tc>
          <w:tcPr>
            <w:tcW w:w="442" w:type="pct"/>
          </w:tcPr>
          <w:p w14:paraId="2C8C72DE" w14:textId="6542F9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36.764</w:t>
            </w:r>
          </w:p>
        </w:tc>
        <w:tc>
          <w:tcPr>
            <w:tcW w:w="294" w:type="pct"/>
          </w:tcPr>
          <w:p w14:paraId="231F8A96" w14:textId="5569C0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0006</w:t>
            </w:r>
          </w:p>
        </w:tc>
        <w:tc>
          <w:tcPr>
            <w:tcW w:w="221" w:type="pct"/>
          </w:tcPr>
          <w:p w14:paraId="0C14717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75194F6" w14:textId="551709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FCC53B8" w14:textId="6FDA7C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CB49615" w14:textId="2BDE68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IoT_NTN_FDD_LS_band-Core</w:t>
            </w:r>
          </w:p>
        </w:tc>
        <w:tc>
          <w:tcPr>
            <w:tcW w:w="439" w:type="pct"/>
          </w:tcPr>
          <w:p w14:paraId="76EE6E1B" w14:textId="0E4DF7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5E2239A" w14:textId="77777777" w:rsidTr="00B976AF">
        <w:tc>
          <w:tcPr>
            <w:tcW w:w="430" w:type="pct"/>
          </w:tcPr>
          <w:p w14:paraId="7ED759B0" w14:textId="4F7C84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R4-2502982</w:t>
            </w:r>
          </w:p>
        </w:tc>
        <w:tc>
          <w:tcPr>
            <w:tcW w:w="1262" w:type="pct"/>
          </w:tcPr>
          <w:p w14:paraId="2698C1CE" w14:textId="76FC3C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(IoT_NTN_FDD_LS_band) CR to TR 36.764 for B254 UE RF 1-Tone A-MPR requirements (Rel-18)</w:t>
            </w:r>
          </w:p>
        </w:tc>
        <w:tc>
          <w:tcPr>
            <w:tcW w:w="366" w:type="pct"/>
          </w:tcPr>
          <w:p w14:paraId="4D4FC1E5" w14:textId="45984A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(Hefei) Inc.</w:t>
            </w:r>
          </w:p>
        </w:tc>
        <w:tc>
          <w:tcPr>
            <w:tcW w:w="442" w:type="pct"/>
          </w:tcPr>
          <w:p w14:paraId="07CE41AA" w14:textId="7E6E64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36.764</w:t>
            </w:r>
          </w:p>
        </w:tc>
        <w:tc>
          <w:tcPr>
            <w:tcW w:w="294" w:type="pct"/>
          </w:tcPr>
          <w:p w14:paraId="0EB9D793" w14:textId="6C1E83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0006</w:t>
            </w:r>
          </w:p>
        </w:tc>
        <w:tc>
          <w:tcPr>
            <w:tcW w:w="221" w:type="pct"/>
          </w:tcPr>
          <w:p w14:paraId="0A8FDA74" w14:textId="69B0AD05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4BBC4285" w14:textId="39EA7E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050D2DE" w14:textId="73F255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7B64D5E" w14:textId="32B57A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IoT_NTN_FDD_LS_band</w:t>
            </w:r>
          </w:p>
        </w:tc>
        <w:tc>
          <w:tcPr>
            <w:tcW w:w="439" w:type="pct"/>
          </w:tcPr>
          <w:p w14:paraId="77C2C3E5" w14:textId="771C57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9472AD6" w14:textId="77777777" w:rsidTr="00B976AF">
        <w:tc>
          <w:tcPr>
            <w:tcW w:w="430" w:type="pct"/>
          </w:tcPr>
          <w:p w14:paraId="2F98255A" w14:textId="0A42F9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R4-2500023</w:t>
            </w:r>
          </w:p>
        </w:tc>
        <w:tc>
          <w:tcPr>
            <w:tcW w:w="1262" w:type="pct"/>
          </w:tcPr>
          <w:p w14:paraId="7ADDAC08" w14:textId="467918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related to Introduction of new LTE FDD Band 111</w:t>
            </w:r>
          </w:p>
        </w:tc>
        <w:tc>
          <w:tcPr>
            <w:tcW w:w="366" w:type="pct"/>
          </w:tcPr>
          <w:p w14:paraId="251DB3E8" w14:textId="2E9BEF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7F8B8EA3" w14:textId="2F385B9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37.104</w:t>
            </w:r>
          </w:p>
        </w:tc>
        <w:tc>
          <w:tcPr>
            <w:tcW w:w="294" w:type="pct"/>
          </w:tcPr>
          <w:p w14:paraId="27EC0EBC" w14:textId="201EFB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1019</w:t>
            </w:r>
          </w:p>
        </w:tc>
        <w:tc>
          <w:tcPr>
            <w:tcW w:w="221" w:type="pct"/>
          </w:tcPr>
          <w:p w14:paraId="25FDFE2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C0C701F" w14:textId="5FAC3E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4360717" w14:textId="6DE6A1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47BACF2D" w14:textId="43C3D0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LTE_FDD_1800_1830MHz_CAN-Core</w:t>
            </w:r>
          </w:p>
        </w:tc>
        <w:tc>
          <w:tcPr>
            <w:tcW w:w="439" w:type="pct"/>
          </w:tcPr>
          <w:p w14:paraId="64AAD8AC" w14:textId="4A29C6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B8AB88F" w14:textId="77777777" w:rsidTr="00B976AF">
        <w:tc>
          <w:tcPr>
            <w:tcW w:w="430" w:type="pct"/>
          </w:tcPr>
          <w:p w14:paraId="48A19D6C" w14:textId="33D718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R4-2500092</w:t>
            </w:r>
          </w:p>
        </w:tc>
        <w:tc>
          <w:tcPr>
            <w:tcW w:w="1262" w:type="pct"/>
          </w:tcPr>
          <w:p w14:paraId="7B210FF9" w14:textId="5DCBE6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37.104 on introduction of Band n87 and n88</w:t>
            </w:r>
          </w:p>
        </w:tc>
        <w:tc>
          <w:tcPr>
            <w:tcW w:w="366" w:type="pct"/>
          </w:tcPr>
          <w:p w14:paraId="3E6EB832" w14:textId="726947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389D3001" w14:textId="4BE556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37.104</w:t>
            </w:r>
          </w:p>
        </w:tc>
        <w:tc>
          <w:tcPr>
            <w:tcW w:w="294" w:type="pct"/>
          </w:tcPr>
          <w:p w14:paraId="0147680A" w14:textId="382B67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1020</w:t>
            </w:r>
          </w:p>
        </w:tc>
        <w:tc>
          <w:tcPr>
            <w:tcW w:w="221" w:type="pct"/>
          </w:tcPr>
          <w:p w14:paraId="2B6EFAA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B92F39F" w14:textId="743698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F98F204" w14:textId="6D8033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9895E1E" w14:textId="6A4592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NR_bands_n87_n88-Core</w:t>
            </w:r>
          </w:p>
        </w:tc>
        <w:tc>
          <w:tcPr>
            <w:tcW w:w="439" w:type="pct"/>
          </w:tcPr>
          <w:p w14:paraId="45EC767F" w14:textId="0A1B4E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6890859" w14:textId="77777777" w:rsidTr="00B976AF">
        <w:tc>
          <w:tcPr>
            <w:tcW w:w="430" w:type="pct"/>
          </w:tcPr>
          <w:p w14:paraId="7ABDFC02" w14:textId="42121A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R4-2500096</w:t>
            </w:r>
          </w:p>
        </w:tc>
        <w:tc>
          <w:tcPr>
            <w:tcW w:w="1262" w:type="pct"/>
          </w:tcPr>
          <w:p w14:paraId="6579D2C9" w14:textId="4B80DE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37.104 on introduction of Band n68</w:t>
            </w:r>
          </w:p>
        </w:tc>
        <w:tc>
          <w:tcPr>
            <w:tcW w:w="366" w:type="pct"/>
          </w:tcPr>
          <w:p w14:paraId="0D984A5B" w14:textId="29DCC4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266936AA" w14:textId="156E39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37.104</w:t>
            </w:r>
          </w:p>
        </w:tc>
        <w:tc>
          <w:tcPr>
            <w:tcW w:w="294" w:type="pct"/>
          </w:tcPr>
          <w:p w14:paraId="2D62D4AD" w14:textId="40A99E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1021</w:t>
            </w:r>
          </w:p>
        </w:tc>
        <w:tc>
          <w:tcPr>
            <w:tcW w:w="221" w:type="pct"/>
          </w:tcPr>
          <w:p w14:paraId="4385BE2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CDD8934" w14:textId="462771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9E58D52" w14:textId="7232A8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566B5F53" w14:textId="1C794D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NR_band_n68-Core</w:t>
            </w:r>
          </w:p>
        </w:tc>
        <w:tc>
          <w:tcPr>
            <w:tcW w:w="439" w:type="pct"/>
          </w:tcPr>
          <w:p w14:paraId="7034D980" w14:textId="748C6E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52A0E4E" w14:textId="77777777" w:rsidTr="00B976AF">
        <w:tc>
          <w:tcPr>
            <w:tcW w:w="430" w:type="pct"/>
          </w:tcPr>
          <w:p w14:paraId="02116391" w14:textId="397389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R4-2500188</w:t>
            </w:r>
          </w:p>
        </w:tc>
        <w:tc>
          <w:tcPr>
            <w:tcW w:w="1262" w:type="pct"/>
          </w:tcPr>
          <w:p w14:paraId="70256A18" w14:textId="206237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37.104: n110 band introduction</w:t>
            </w:r>
          </w:p>
        </w:tc>
        <w:tc>
          <w:tcPr>
            <w:tcW w:w="366" w:type="pct"/>
          </w:tcPr>
          <w:p w14:paraId="6664124E" w14:textId="73008C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281F275C" w14:textId="772556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37.104</w:t>
            </w:r>
          </w:p>
        </w:tc>
        <w:tc>
          <w:tcPr>
            <w:tcW w:w="294" w:type="pct"/>
          </w:tcPr>
          <w:p w14:paraId="4E35B2E9" w14:textId="6E69E8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1022</w:t>
            </w:r>
          </w:p>
        </w:tc>
        <w:tc>
          <w:tcPr>
            <w:tcW w:w="221" w:type="pct"/>
          </w:tcPr>
          <w:p w14:paraId="7D1D813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FF2FC62" w14:textId="6FFEEE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7C940E6" w14:textId="220A17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5ECB96C9" w14:textId="78236E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NR_FDD_1400MHz-Core</w:t>
            </w:r>
          </w:p>
        </w:tc>
        <w:tc>
          <w:tcPr>
            <w:tcW w:w="439" w:type="pct"/>
          </w:tcPr>
          <w:p w14:paraId="4364980D" w14:textId="025C56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47D1140" w14:textId="77777777" w:rsidTr="00B976AF">
        <w:tc>
          <w:tcPr>
            <w:tcW w:w="430" w:type="pct"/>
          </w:tcPr>
          <w:p w14:paraId="0FEEFF63" w14:textId="4D0B6D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R4-2503005</w:t>
            </w:r>
          </w:p>
        </w:tc>
        <w:tc>
          <w:tcPr>
            <w:tcW w:w="1262" w:type="pct"/>
          </w:tcPr>
          <w:p w14:paraId="5EC82FD0" w14:textId="4A731D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37.104: n110 band introduction</w:t>
            </w:r>
          </w:p>
        </w:tc>
        <w:tc>
          <w:tcPr>
            <w:tcW w:w="366" w:type="pct"/>
          </w:tcPr>
          <w:p w14:paraId="40DF16E7" w14:textId="3D5134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97E7BAD" w14:textId="6F66F6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37.104</w:t>
            </w:r>
          </w:p>
        </w:tc>
        <w:tc>
          <w:tcPr>
            <w:tcW w:w="294" w:type="pct"/>
          </w:tcPr>
          <w:p w14:paraId="145B7AEF" w14:textId="5C09A1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1022</w:t>
            </w:r>
          </w:p>
        </w:tc>
        <w:tc>
          <w:tcPr>
            <w:tcW w:w="221" w:type="pct"/>
          </w:tcPr>
          <w:p w14:paraId="1487E98F" w14:textId="7898962A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D17D869" w14:textId="10C5C3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6D5F63B" w14:textId="0DFCAF2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9541736" w14:textId="31D766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NR_FDD_1400MHz-Core</w:t>
            </w:r>
          </w:p>
        </w:tc>
        <w:tc>
          <w:tcPr>
            <w:tcW w:w="439" w:type="pct"/>
          </w:tcPr>
          <w:p w14:paraId="5A0B7464" w14:textId="2F7A4F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E1EFB30" w14:textId="77777777" w:rsidTr="00B976AF">
        <w:tc>
          <w:tcPr>
            <w:tcW w:w="430" w:type="pct"/>
          </w:tcPr>
          <w:p w14:paraId="1FDB8585" w14:textId="15972D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R4-2501364</w:t>
            </w:r>
          </w:p>
        </w:tc>
        <w:tc>
          <w:tcPr>
            <w:tcW w:w="1262" w:type="pct"/>
          </w:tcPr>
          <w:p w14:paraId="439E0214" w14:textId="63A99E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(NR_FR1_lessthan_5MHz_BW-Core) CR to TS 37104 - FoffsetRAT for NR 3MHz channel BW</w:t>
            </w:r>
          </w:p>
        </w:tc>
        <w:tc>
          <w:tcPr>
            <w:tcW w:w="366" w:type="pct"/>
          </w:tcPr>
          <w:p w14:paraId="1FC28D0A" w14:textId="7D27EC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05A96EF6" w14:textId="7FB6B3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37.104</w:t>
            </w:r>
          </w:p>
        </w:tc>
        <w:tc>
          <w:tcPr>
            <w:tcW w:w="294" w:type="pct"/>
          </w:tcPr>
          <w:p w14:paraId="50127AEE" w14:textId="1F0962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1023</w:t>
            </w:r>
          </w:p>
        </w:tc>
        <w:tc>
          <w:tcPr>
            <w:tcW w:w="221" w:type="pct"/>
          </w:tcPr>
          <w:p w14:paraId="7002D2B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75A1FDA" w14:textId="461D0D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784CDBB" w14:textId="63932D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CD5491C" w14:textId="205365A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439" w:type="pct"/>
          </w:tcPr>
          <w:p w14:paraId="7D62B0A1" w14:textId="3A6FA6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B972CAC" w14:textId="77777777" w:rsidTr="00B976AF">
        <w:tc>
          <w:tcPr>
            <w:tcW w:w="430" w:type="pct"/>
          </w:tcPr>
          <w:p w14:paraId="666DD58F" w14:textId="119983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R4-2502121</w:t>
            </w:r>
          </w:p>
        </w:tc>
        <w:tc>
          <w:tcPr>
            <w:tcW w:w="1262" w:type="pct"/>
          </w:tcPr>
          <w:p w14:paraId="1EA6AF4F" w14:textId="494BF9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(RInImp9-Rfmulti) Correction of reference to Suspended version of ITU-R SM.329 Recommendation</w:t>
            </w:r>
          </w:p>
        </w:tc>
        <w:tc>
          <w:tcPr>
            <w:tcW w:w="366" w:type="pct"/>
          </w:tcPr>
          <w:p w14:paraId="7BA033CD" w14:textId="02A1FF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BF031F6" w14:textId="1BDA2D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37.104</w:t>
            </w:r>
          </w:p>
        </w:tc>
        <w:tc>
          <w:tcPr>
            <w:tcW w:w="294" w:type="pct"/>
          </w:tcPr>
          <w:p w14:paraId="58B9992F" w14:textId="1C087E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1024</w:t>
            </w:r>
          </w:p>
        </w:tc>
        <w:tc>
          <w:tcPr>
            <w:tcW w:w="221" w:type="pct"/>
          </w:tcPr>
          <w:p w14:paraId="633692B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FA74CE0" w14:textId="0CF72B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03CF16A" w14:textId="0140C0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D06204A" w14:textId="2C3550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RInImp9-RFmulti</w:t>
            </w:r>
          </w:p>
        </w:tc>
        <w:tc>
          <w:tcPr>
            <w:tcW w:w="439" w:type="pct"/>
          </w:tcPr>
          <w:p w14:paraId="3F1173E0" w14:textId="145A94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15FAF47" w14:textId="77777777" w:rsidTr="00B976AF">
        <w:tc>
          <w:tcPr>
            <w:tcW w:w="430" w:type="pct"/>
          </w:tcPr>
          <w:p w14:paraId="52149A82" w14:textId="3ED40C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R4-2500024</w:t>
            </w:r>
          </w:p>
        </w:tc>
        <w:tc>
          <w:tcPr>
            <w:tcW w:w="1262" w:type="pct"/>
          </w:tcPr>
          <w:p w14:paraId="7B7859B8" w14:textId="67E2874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related to Introduction of new LTE FDD Band 111</w:t>
            </w:r>
          </w:p>
        </w:tc>
        <w:tc>
          <w:tcPr>
            <w:tcW w:w="366" w:type="pct"/>
          </w:tcPr>
          <w:p w14:paraId="5316E8A5" w14:textId="786CDC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30E7E513" w14:textId="03644F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37.105</w:t>
            </w:r>
          </w:p>
        </w:tc>
        <w:tc>
          <w:tcPr>
            <w:tcW w:w="294" w:type="pct"/>
          </w:tcPr>
          <w:p w14:paraId="4B4BC94B" w14:textId="3A38C5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0293</w:t>
            </w:r>
          </w:p>
        </w:tc>
        <w:tc>
          <w:tcPr>
            <w:tcW w:w="221" w:type="pct"/>
          </w:tcPr>
          <w:p w14:paraId="35760F5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D379FA7" w14:textId="2EEFCA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9F486BC" w14:textId="4041E4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24E1B590" w14:textId="3AF9C0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LTE_FDD_1800_1830MHz_CAN-Core</w:t>
            </w:r>
          </w:p>
        </w:tc>
        <w:tc>
          <w:tcPr>
            <w:tcW w:w="439" w:type="pct"/>
          </w:tcPr>
          <w:p w14:paraId="01FF11EF" w14:textId="1A6B45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7B989CD" w14:textId="77777777" w:rsidTr="00B976AF">
        <w:tc>
          <w:tcPr>
            <w:tcW w:w="430" w:type="pct"/>
          </w:tcPr>
          <w:p w14:paraId="1F5640A8" w14:textId="33E85F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R4-2500076</w:t>
            </w:r>
          </w:p>
        </w:tc>
        <w:tc>
          <w:tcPr>
            <w:tcW w:w="1262" w:type="pct"/>
          </w:tcPr>
          <w:p w14:paraId="4AFB4286" w14:textId="749B1C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37.105: n68 band introduction</w:t>
            </w:r>
          </w:p>
        </w:tc>
        <w:tc>
          <w:tcPr>
            <w:tcW w:w="366" w:type="pct"/>
          </w:tcPr>
          <w:p w14:paraId="2433F230" w14:textId="7D8F03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7DED74D" w14:textId="7276A5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37.105</w:t>
            </w:r>
          </w:p>
        </w:tc>
        <w:tc>
          <w:tcPr>
            <w:tcW w:w="294" w:type="pct"/>
          </w:tcPr>
          <w:p w14:paraId="3AF6AA32" w14:textId="4CC0D4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0294</w:t>
            </w:r>
          </w:p>
        </w:tc>
        <w:tc>
          <w:tcPr>
            <w:tcW w:w="221" w:type="pct"/>
          </w:tcPr>
          <w:p w14:paraId="23EC188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374EC9F" w14:textId="1C9487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7A66ED9" w14:textId="0931B9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6F74191" w14:textId="53A232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NR_band_n68-Core</w:t>
            </w:r>
          </w:p>
        </w:tc>
        <w:tc>
          <w:tcPr>
            <w:tcW w:w="439" w:type="pct"/>
          </w:tcPr>
          <w:p w14:paraId="469B1D22" w14:textId="106FBE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74A811B" w14:textId="77777777" w:rsidTr="00B976AF">
        <w:tc>
          <w:tcPr>
            <w:tcW w:w="430" w:type="pct"/>
          </w:tcPr>
          <w:p w14:paraId="0B585009" w14:textId="6047D2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R4-2500081</w:t>
            </w:r>
          </w:p>
        </w:tc>
        <w:tc>
          <w:tcPr>
            <w:tcW w:w="1262" w:type="pct"/>
          </w:tcPr>
          <w:p w14:paraId="560322E3" w14:textId="3E7010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37.105: n87 and n88 bands introduction</w:t>
            </w:r>
          </w:p>
        </w:tc>
        <w:tc>
          <w:tcPr>
            <w:tcW w:w="366" w:type="pct"/>
          </w:tcPr>
          <w:p w14:paraId="515E5274" w14:textId="6C2447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2A8E0CE0" w14:textId="46DB64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37.105</w:t>
            </w:r>
          </w:p>
        </w:tc>
        <w:tc>
          <w:tcPr>
            <w:tcW w:w="294" w:type="pct"/>
          </w:tcPr>
          <w:p w14:paraId="2690B3F6" w14:textId="69B0B9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0295</w:t>
            </w:r>
          </w:p>
        </w:tc>
        <w:tc>
          <w:tcPr>
            <w:tcW w:w="221" w:type="pct"/>
          </w:tcPr>
          <w:p w14:paraId="18549BE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0ED4429" w14:textId="3BD984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95C9391" w14:textId="22BC0B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5F95DDC5" w14:textId="231E46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NR_bands_n87_n88-Core</w:t>
            </w:r>
          </w:p>
        </w:tc>
        <w:tc>
          <w:tcPr>
            <w:tcW w:w="439" w:type="pct"/>
          </w:tcPr>
          <w:p w14:paraId="1369A779" w14:textId="5B8023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A62AC3E" w14:textId="77777777" w:rsidTr="00B976AF">
        <w:tc>
          <w:tcPr>
            <w:tcW w:w="430" w:type="pct"/>
          </w:tcPr>
          <w:p w14:paraId="1363124E" w14:textId="6676AE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R4-2500186</w:t>
            </w:r>
          </w:p>
        </w:tc>
        <w:tc>
          <w:tcPr>
            <w:tcW w:w="1262" w:type="pct"/>
          </w:tcPr>
          <w:p w14:paraId="5AC1E75E" w14:textId="721DA8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TS37.105 on introduction of NR band n110</w:t>
            </w:r>
          </w:p>
        </w:tc>
        <w:tc>
          <w:tcPr>
            <w:tcW w:w="366" w:type="pct"/>
          </w:tcPr>
          <w:p w14:paraId="5BD5E15B" w14:textId="76D5F3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37334297" w14:textId="08F67C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37.105</w:t>
            </w:r>
          </w:p>
        </w:tc>
        <w:tc>
          <w:tcPr>
            <w:tcW w:w="294" w:type="pct"/>
          </w:tcPr>
          <w:p w14:paraId="448E6F3A" w14:textId="731AC3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0296</w:t>
            </w:r>
          </w:p>
        </w:tc>
        <w:tc>
          <w:tcPr>
            <w:tcW w:w="221" w:type="pct"/>
          </w:tcPr>
          <w:p w14:paraId="274DCBC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E8F649C" w14:textId="64D0DB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E13B447" w14:textId="3B8929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24F7C829" w14:textId="180D24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NR_FDD_1400MHz-Core</w:t>
            </w:r>
          </w:p>
        </w:tc>
        <w:tc>
          <w:tcPr>
            <w:tcW w:w="439" w:type="pct"/>
          </w:tcPr>
          <w:p w14:paraId="50C6817E" w14:textId="4B4C86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DAEA57C" w14:textId="77777777" w:rsidTr="00B976AF">
        <w:tc>
          <w:tcPr>
            <w:tcW w:w="430" w:type="pct"/>
          </w:tcPr>
          <w:p w14:paraId="13D60B6D" w14:textId="400F54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R4-2502122</w:t>
            </w:r>
          </w:p>
        </w:tc>
        <w:tc>
          <w:tcPr>
            <w:tcW w:w="1262" w:type="pct"/>
          </w:tcPr>
          <w:p w14:paraId="15810F45" w14:textId="27268C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(AAS_BS_LTE_UTRA-Core) Correction of reference to Suspended version of ITU-R SM.329 Recommendation</w:t>
            </w:r>
          </w:p>
        </w:tc>
        <w:tc>
          <w:tcPr>
            <w:tcW w:w="366" w:type="pct"/>
          </w:tcPr>
          <w:p w14:paraId="13338629" w14:textId="0CF923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AAEA04C" w14:textId="4CE084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37.105</w:t>
            </w:r>
          </w:p>
        </w:tc>
        <w:tc>
          <w:tcPr>
            <w:tcW w:w="294" w:type="pct"/>
          </w:tcPr>
          <w:p w14:paraId="58484F70" w14:textId="5C3534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0297</w:t>
            </w:r>
          </w:p>
        </w:tc>
        <w:tc>
          <w:tcPr>
            <w:tcW w:w="221" w:type="pct"/>
          </w:tcPr>
          <w:p w14:paraId="691C4EA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E01799C" w14:textId="002E71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9A350EE" w14:textId="10C3FD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9648CA9" w14:textId="49EBBE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AAS_BS_LTE_UTRA-Core</w:t>
            </w:r>
          </w:p>
        </w:tc>
        <w:tc>
          <w:tcPr>
            <w:tcW w:w="439" w:type="pct"/>
          </w:tcPr>
          <w:p w14:paraId="1174ECD7" w14:textId="7403517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3FA9C6B" w14:textId="77777777" w:rsidTr="00B976AF">
        <w:tc>
          <w:tcPr>
            <w:tcW w:w="430" w:type="pct"/>
          </w:tcPr>
          <w:p w14:paraId="67EE61A7" w14:textId="604F6E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R4-2502123</w:t>
            </w:r>
          </w:p>
        </w:tc>
        <w:tc>
          <w:tcPr>
            <w:tcW w:w="1262" w:type="pct"/>
          </w:tcPr>
          <w:p w14:paraId="3F252453" w14:textId="625745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(AAS_BS_LTE_UTRA-Core) Correction of reference to Suspended version of ITU-R SM.329 Recommendation</w:t>
            </w:r>
          </w:p>
        </w:tc>
        <w:tc>
          <w:tcPr>
            <w:tcW w:w="366" w:type="pct"/>
          </w:tcPr>
          <w:p w14:paraId="0EEF6A22" w14:textId="48FF58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11C755FF" w14:textId="06F16E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37.114</w:t>
            </w:r>
          </w:p>
        </w:tc>
        <w:tc>
          <w:tcPr>
            <w:tcW w:w="294" w:type="pct"/>
          </w:tcPr>
          <w:p w14:paraId="273AE198" w14:textId="772BD0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0113</w:t>
            </w:r>
          </w:p>
        </w:tc>
        <w:tc>
          <w:tcPr>
            <w:tcW w:w="221" w:type="pct"/>
          </w:tcPr>
          <w:p w14:paraId="18ED426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11986D7" w14:textId="66F322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B56D800" w14:textId="187D56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DA92F13" w14:textId="1B5E7E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AAS_BS_LTE_UTRA-Core</w:t>
            </w:r>
          </w:p>
        </w:tc>
        <w:tc>
          <w:tcPr>
            <w:tcW w:w="439" w:type="pct"/>
          </w:tcPr>
          <w:p w14:paraId="1E7FB2C9" w14:textId="131633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AD07AB6" w14:textId="77777777" w:rsidTr="00B976AF">
        <w:tc>
          <w:tcPr>
            <w:tcW w:w="430" w:type="pct"/>
          </w:tcPr>
          <w:p w14:paraId="2205441F" w14:textId="5B009A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R4-2500025</w:t>
            </w:r>
          </w:p>
        </w:tc>
        <w:tc>
          <w:tcPr>
            <w:tcW w:w="1262" w:type="pct"/>
          </w:tcPr>
          <w:p w14:paraId="3F13120F" w14:textId="413F2F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related to Introduction of new LTE FDD Band 111</w:t>
            </w:r>
          </w:p>
        </w:tc>
        <w:tc>
          <w:tcPr>
            <w:tcW w:w="366" w:type="pct"/>
          </w:tcPr>
          <w:p w14:paraId="59A89726" w14:textId="300255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33BB7482" w14:textId="649C9B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37.141</w:t>
            </w:r>
          </w:p>
        </w:tc>
        <w:tc>
          <w:tcPr>
            <w:tcW w:w="294" w:type="pct"/>
          </w:tcPr>
          <w:p w14:paraId="397161B0" w14:textId="67156A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1090</w:t>
            </w:r>
          </w:p>
        </w:tc>
        <w:tc>
          <w:tcPr>
            <w:tcW w:w="221" w:type="pct"/>
          </w:tcPr>
          <w:p w14:paraId="4DBD7B3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92C1A55" w14:textId="3BAFD0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BFB21AC" w14:textId="62EB4D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5C478173" w14:textId="780344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LTE_FDD_1800_1830MHz_CAN-Perf</w:t>
            </w:r>
          </w:p>
        </w:tc>
        <w:tc>
          <w:tcPr>
            <w:tcW w:w="439" w:type="pct"/>
          </w:tcPr>
          <w:p w14:paraId="3E3DFAEF" w14:textId="306B5F5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62FBC6F" w14:textId="77777777" w:rsidTr="00B976AF">
        <w:tc>
          <w:tcPr>
            <w:tcW w:w="430" w:type="pct"/>
          </w:tcPr>
          <w:p w14:paraId="5A6452E4" w14:textId="005CCE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R4-2500093</w:t>
            </w:r>
          </w:p>
        </w:tc>
        <w:tc>
          <w:tcPr>
            <w:tcW w:w="1262" w:type="pct"/>
          </w:tcPr>
          <w:p w14:paraId="55CCD0EA" w14:textId="035DBA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37.141 on introduction of Band n87 and n88</w:t>
            </w:r>
          </w:p>
        </w:tc>
        <w:tc>
          <w:tcPr>
            <w:tcW w:w="366" w:type="pct"/>
          </w:tcPr>
          <w:p w14:paraId="2D7783EA" w14:textId="3DCBCF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5D0C78DB" w14:textId="4ED513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37.141</w:t>
            </w:r>
          </w:p>
        </w:tc>
        <w:tc>
          <w:tcPr>
            <w:tcW w:w="294" w:type="pct"/>
          </w:tcPr>
          <w:p w14:paraId="42854306" w14:textId="5F4749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1091</w:t>
            </w:r>
          </w:p>
        </w:tc>
        <w:tc>
          <w:tcPr>
            <w:tcW w:w="221" w:type="pct"/>
          </w:tcPr>
          <w:p w14:paraId="0D69126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2F2B482" w14:textId="4CE47D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403AB95" w14:textId="74AF66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BDA2A21" w14:textId="080C5A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NR_bands_n87_n88-Perf</w:t>
            </w:r>
          </w:p>
        </w:tc>
        <w:tc>
          <w:tcPr>
            <w:tcW w:w="439" w:type="pct"/>
          </w:tcPr>
          <w:p w14:paraId="1B8EF3E8" w14:textId="5CEF46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51B3935" w14:textId="77777777" w:rsidTr="00B976AF">
        <w:tc>
          <w:tcPr>
            <w:tcW w:w="430" w:type="pct"/>
          </w:tcPr>
          <w:p w14:paraId="03F6186E" w14:textId="106E78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R4-2500097</w:t>
            </w:r>
          </w:p>
        </w:tc>
        <w:tc>
          <w:tcPr>
            <w:tcW w:w="1262" w:type="pct"/>
          </w:tcPr>
          <w:p w14:paraId="1313E557" w14:textId="791297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37.141 on introduction of Band n68</w:t>
            </w:r>
          </w:p>
        </w:tc>
        <w:tc>
          <w:tcPr>
            <w:tcW w:w="366" w:type="pct"/>
          </w:tcPr>
          <w:p w14:paraId="7D5208FA" w14:textId="594910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4F2F5EDF" w14:textId="6314D7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37.141</w:t>
            </w:r>
          </w:p>
        </w:tc>
        <w:tc>
          <w:tcPr>
            <w:tcW w:w="294" w:type="pct"/>
          </w:tcPr>
          <w:p w14:paraId="67577B2F" w14:textId="319F92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1092</w:t>
            </w:r>
          </w:p>
        </w:tc>
        <w:tc>
          <w:tcPr>
            <w:tcW w:w="221" w:type="pct"/>
          </w:tcPr>
          <w:p w14:paraId="221DA2A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5F69033" w14:textId="51B1C5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3F06EE10" w14:textId="2BF93A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7E7A71F" w14:textId="1358DE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NR_band_n68-Perf</w:t>
            </w:r>
          </w:p>
        </w:tc>
        <w:tc>
          <w:tcPr>
            <w:tcW w:w="439" w:type="pct"/>
          </w:tcPr>
          <w:p w14:paraId="5D02F26D" w14:textId="534EE9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8C86AFB" w14:textId="77777777" w:rsidTr="00B976AF">
        <w:tc>
          <w:tcPr>
            <w:tcW w:w="430" w:type="pct"/>
          </w:tcPr>
          <w:p w14:paraId="11F3B293" w14:textId="6BBD06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R4-2500189</w:t>
            </w:r>
          </w:p>
        </w:tc>
        <w:tc>
          <w:tcPr>
            <w:tcW w:w="1262" w:type="pct"/>
          </w:tcPr>
          <w:p w14:paraId="4D167A62" w14:textId="4DC0D4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37.141: n110 band introduction</w:t>
            </w:r>
          </w:p>
        </w:tc>
        <w:tc>
          <w:tcPr>
            <w:tcW w:w="366" w:type="pct"/>
          </w:tcPr>
          <w:p w14:paraId="7261D84A" w14:textId="79B070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2EB39528" w14:textId="00CF0E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37.141</w:t>
            </w:r>
          </w:p>
        </w:tc>
        <w:tc>
          <w:tcPr>
            <w:tcW w:w="294" w:type="pct"/>
          </w:tcPr>
          <w:p w14:paraId="3A6DE630" w14:textId="226981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1093</w:t>
            </w:r>
          </w:p>
        </w:tc>
        <w:tc>
          <w:tcPr>
            <w:tcW w:w="221" w:type="pct"/>
          </w:tcPr>
          <w:p w14:paraId="2524A44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9BF9775" w14:textId="449543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6221E8D" w14:textId="2D5AB5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5FABFCB" w14:textId="0BFEF5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NR_FDD_1400MHz-Perf</w:t>
            </w:r>
          </w:p>
        </w:tc>
        <w:tc>
          <w:tcPr>
            <w:tcW w:w="439" w:type="pct"/>
          </w:tcPr>
          <w:p w14:paraId="6F9CADE7" w14:textId="4F11047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3FD8685" w14:textId="77777777" w:rsidTr="00B976AF">
        <w:tc>
          <w:tcPr>
            <w:tcW w:w="430" w:type="pct"/>
          </w:tcPr>
          <w:p w14:paraId="39717C9F" w14:textId="301E4A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R4-2502843</w:t>
            </w:r>
          </w:p>
        </w:tc>
        <w:tc>
          <w:tcPr>
            <w:tcW w:w="1262" w:type="pct"/>
          </w:tcPr>
          <w:p w14:paraId="51C6A9A4" w14:textId="152FF8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37.141: n110 band introduction</w:t>
            </w:r>
          </w:p>
        </w:tc>
        <w:tc>
          <w:tcPr>
            <w:tcW w:w="366" w:type="pct"/>
          </w:tcPr>
          <w:p w14:paraId="4D66D62A" w14:textId="6C6499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D32DE13" w14:textId="6A5855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37.141</w:t>
            </w:r>
          </w:p>
        </w:tc>
        <w:tc>
          <w:tcPr>
            <w:tcW w:w="294" w:type="pct"/>
          </w:tcPr>
          <w:p w14:paraId="237E706C" w14:textId="59D848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1093</w:t>
            </w:r>
          </w:p>
        </w:tc>
        <w:tc>
          <w:tcPr>
            <w:tcW w:w="221" w:type="pct"/>
          </w:tcPr>
          <w:p w14:paraId="44AB99E7" w14:textId="596E2DED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063C1561" w14:textId="72E4B9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4A0CD147" w14:textId="4BA122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8C55C9E" w14:textId="7FC7C8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NR_FDD_1400MHz-Perf</w:t>
            </w:r>
          </w:p>
        </w:tc>
        <w:tc>
          <w:tcPr>
            <w:tcW w:w="439" w:type="pct"/>
          </w:tcPr>
          <w:p w14:paraId="767F12B4" w14:textId="2E51B4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28B8F8E" w14:textId="77777777" w:rsidTr="00B976AF">
        <w:tc>
          <w:tcPr>
            <w:tcW w:w="430" w:type="pct"/>
          </w:tcPr>
          <w:p w14:paraId="3658B862" w14:textId="5F0EF0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R4-2501365</w:t>
            </w:r>
          </w:p>
        </w:tc>
        <w:tc>
          <w:tcPr>
            <w:tcW w:w="1262" w:type="pct"/>
          </w:tcPr>
          <w:p w14:paraId="04A646FF" w14:textId="5B2309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(NR_FR1_lessthan_5MHz_BW-Perf) CR to TS 37141 - FoffsetRAT for NR 3MHz channel BW</w:t>
            </w:r>
          </w:p>
        </w:tc>
        <w:tc>
          <w:tcPr>
            <w:tcW w:w="366" w:type="pct"/>
          </w:tcPr>
          <w:p w14:paraId="79FE4B5F" w14:textId="6A3946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2B9E7832" w14:textId="324977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37.141</w:t>
            </w:r>
          </w:p>
        </w:tc>
        <w:tc>
          <w:tcPr>
            <w:tcW w:w="294" w:type="pct"/>
          </w:tcPr>
          <w:p w14:paraId="7975D33A" w14:textId="47857F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1094</w:t>
            </w:r>
          </w:p>
        </w:tc>
        <w:tc>
          <w:tcPr>
            <w:tcW w:w="221" w:type="pct"/>
          </w:tcPr>
          <w:p w14:paraId="383559B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1BEE4CB" w14:textId="6777AE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35C2580" w14:textId="755F0C4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1176CC0" w14:textId="5A673B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439" w:type="pct"/>
          </w:tcPr>
          <w:p w14:paraId="3AB3E601" w14:textId="456204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66B233B" w14:textId="77777777" w:rsidTr="00B976AF">
        <w:tc>
          <w:tcPr>
            <w:tcW w:w="430" w:type="pct"/>
          </w:tcPr>
          <w:p w14:paraId="3CAA0265" w14:textId="47335F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R4-2502124</w:t>
            </w:r>
          </w:p>
        </w:tc>
        <w:tc>
          <w:tcPr>
            <w:tcW w:w="1262" w:type="pct"/>
          </w:tcPr>
          <w:p w14:paraId="612ABAA6" w14:textId="18F505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(RInImp9-Rfmulti) Correction of reference to Suspended version of ITU-R SM.329 Recommendation</w:t>
            </w:r>
          </w:p>
        </w:tc>
        <w:tc>
          <w:tcPr>
            <w:tcW w:w="366" w:type="pct"/>
          </w:tcPr>
          <w:p w14:paraId="3F4769F7" w14:textId="0ADF2F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1B905A5" w14:textId="2F402E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37.141</w:t>
            </w:r>
          </w:p>
        </w:tc>
        <w:tc>
          <w:tcPr>
            <w:tcW w:w="294" w:type="pct"/>
          </w:tcPr>
          <w:p w14:paraId="221A4769" w14:textId="4C4337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1095</w:t>
            </w:r>
          </w:p>
        </w:tc>
        <w:tc>
          <w:tcPr>
            <w:tcW w:w="221" w:type="pct"/>
          </w:tcPr>
          <w:p w14:paraId="6532510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65B30C4" w14:textId="49C3E3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36AA407" w14:textId="7AEFC5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D234556" w14:textId="5B895A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RInImp9-RFmulti</w:t>
            </w:r>
          </w:p>
        </w:tc>
        <w:tc>
          <w:tcPr>
            <w:tcW w:w="439" w:type="pct"/>
          </w:tcPr>
          <w:p w14:paraId="3D27AED6" w14:textId="3F68C4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B268578" w14:textId="77777777" w:rsidTr="00B976AF">
        <w:tc>
          <w:tcPr>
            <w:tcW w:w="430" w:type="pct"/>
          </w:tcPr>
          <w:p w14:paraId="367231C5" w14:textId="4FDB0D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R4-2500026</w:t>
            </w:r>
          </w:p>
        </w:tc>
        <w:tc>
          <w:tcPr>
            <w:tcW w:w="1262" w:type="pct"/>
          </w:tcPr>
          <w:p w14:paraId="55EC1746" w14:textId="21A9AC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related to Introduction of new LTE FDD Band 111</w:t>
            </w:r>
          </w:p>
        </w:tc>
        <w:tc>
          <w:tcPr>
            <w:tcW w:w="366" w:type="pct"/>
          </w:tcPr>
          <w:p w14:paraId="5D45C7EC" w14:textId="05522D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59138D5D" w14:textId="3C9950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37.145-1</w:t>
            </w:r>
          </w:p>
        </w:tc>
        <w:tc>
          <w:tcPr>
            <w:tcW w:w="294" w:type="pct"/>
          </w:tcPr>
          <w:p w14:paraId="5E230073" w14:textId="60BFB8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0342</w:t>
            </w:r>
          </w:p>
        </w:tc>
        <w:tc>
          <w:tcPr>
            <w:tcW w:w="221" w:type="pct"/>
          </w:tcPr>
          <w:p w14:paraId="7FD5298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FA7BDAC" w14:textId="3617CE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12432D8" w14:textId="4A5F46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74BF6D9E" w14:textId="4411AC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LTE_FDD_1800_1830MHz_CAN-Perf</w:t>
            </w:r>
          </w:p>
        </w:tc>
        <w:tc>
          <w:tcPr>
            <w:tcW w:w="439" w:type="pct"/>
          </w:tcPr>
          <w:p w14:paraId="6EDD4ED7" w14:textId="75225E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12D46AC" w14:textId="77777777" w:rsidTr="00B976AF">
        <w:tc>
          <w:tcPr>
            <w:tcW w:w="430" w:type="pct"/>
          </w:tcPr>
          <w:p w14:paraId="3065FC5F" w14:textId="60FCFD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R4-2500077</w:t>
            </w:r>
          </w:p>
        </w:tc>
        <w:tc>
          <w:tcPr>
            <w:tcW w:w="1262" w:type="pct"/>
          </w:tcPr>
          <w:p w14:paraId="538F947D" w14:textId="649A54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37.145-1: n68 band introduction</w:t>
            </w:r>
          </w:p>
        </w:tc>
        <w:tc>
          <w:tcPr>
            <w:tcW w:w="366" w:type="pct"/>
          </w:tcPr>
          <w:p w14:paraId="4640604B" w14:textId="0FAED5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2EBAF1C4" w14:textId="413E7E0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37.145-1</w:t>
            </w:r>
          </w:p>
        </w:tc>
        <w:tc>
          <w:tcPr>
            <w:tcW w:w="294" w:type="pct"/>
          </w:tcPr>
          <w:p w14:paraId="54D9C1D8" w14:textId="1574CA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0343</w:t>
            </w:r>
          </w:p>
        </w:tc>
        <w:tc>
          <w:tcPr>
            <w:tcW w:w="221" w:type="pct"/>
          </w:tcPr>
          <w:p w14:paraId="40EE6CE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5D500A3" w14:textId="3C7CE3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7862676" w14:textId="1E387B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07E4E03" w14:textId="77F655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NR_band_n68-Perf</w:t>
            </w:r>
          </w:p>
        </w:tc>
        <w:tc>
          <w:tcPr>
            <w:tcW w:w="439" w:type="pct"/>
          </w:tcPr>
          <w:p w14:paraId="6883BE6D" w14:textId="4035A1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E16EA01" w14:textId="77777777" w:rsidTr="00B976AF">
        <w:tc>
          <w:tcPr>
            <w:tcW w:w="430" w:type="pct"/>
          </w:tcPr>
          <w:p w14:paraId="23CA1FED" w14:textId="301C01C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R4-2500082</w:t>
            </w:r>
          </w:p>
        </w:tc>
        <w:tc>
          <w:tcPr>
            <w:tcW w:w="1262" w:type="pct"/>
          </w:tcPr>
          <w:p w14:paraId="1C378A9C" w14:textId="3D7C17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37.145-1: n87 and n88 bands introduction</w:t>
            </w:r>
          </w:p>
        </w:tc>
        <w:tc>
          <w:tcPr>
            <w:tcW w:w="366" w:type="pct"/>
          </w:tcPr>
          <w:p w14:paraId="19CD4F67" w14:textId="5C9830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46BD5E4" w14:textId="558405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37.145-1</w:t>
            </w:r>
          </w:p>
        </w:tc>
        <w:tc>
          <w:tcPr>
            <w:tcW w:w="294" w:type="pct"/>
          </w:tcPr>
          <w:p w14:paraId="67F983DC" w14:textId="44CFFA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0344</w:t>
            </w:r>
          </w:p>
        </w:tc>
        <w:tc>
          <w:tcPr>
            <w:tcW w:w="221" w:type="pct"/>
          </w:tcPr>
          <w:p w14:paraId="6A448ED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32810D0" w14:textId="79DA9D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319E570" w14:textId="52E0FE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383C66A" w14:textId="1C8C5A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NR_bands_n87_n88-Core</w:t>
            </w:r>
          </w:p>
        </w:tc>
        <w:tc>
          <w:tcPr>
            <w:tcW w:w="439" w:type="pct"/>
          </w:tcPr>
          <w:p w14:paraId="515FAA59" w14:textId="4F6D84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4026233" w14:textId="77777777" w:rsidTr="00B976AF">
        <w:tc>
          <w:tcPr>
            <w:tcW w:w="430" w:type="pct"/>
          </w:tcPr>
          <w:p w14:paraId="43AE1CF6" w14:textId="3A7DF6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R4-2500128</w:t>
            </w:r>
          </w:p>
        </w:tc>
        <w:tc>
          <w:tcPr>
            <w:tcW w:w="1262" w:type="pct"/>
          </w:tcPr>
          <w:p w14:paraId="0999D93F" w14:textId="0D6C1A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37.145-1 - Introduction of band 1.4 GHz n110</w:t>
            </w:r>
          </w:p>
        </w:tc>
        <w:tc>
          <w:tcPr>
            <w:tcW w:w="366" w:type="pct"/>
          </w:tcPr>
          <w:p w14:paraId="6E2FEB20" w14:textId="072EF1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3F5C0F07" w14:textId="2F022A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37.145-1</w:t>
            </w:r>
          </w:p>
        </w:tc>
        <w:tc>
          <w:tcPr>
            <w:tcW w:w="294" w:type="pct"/>
          </w:tcPr>
          <w:p w14:paraId="49B968AB" w14:textId="011971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0345</w:t>
            </w:r>
          </w:p>
        </w:tc>
        <w:tc>
          <w:tcPr>
            <w:tcW w:w="221" w:type="pct"/>
          </w:tcPr>
          <w:p w14:paraId="68F13BE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9937685" w14:textId="481FF0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793673E0" w14:textId="0C4C03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90854FB" w14:textId="5B3F43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NR_FDD_1400MHz-Perf</w:t>
            </w:r>
          </w:p>
        </w:tc>
        <w:tc>
          <w:tcPr>
            <w:tcW w:w="439" w:type="pct"/>
          </w:tcPr>
          <w:p w14:paraId="0FB0FDB9" w14:textId="250142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CFEFFF1" w14:textId="77777777" w:rsidTr="00B976AF">
        <w:tc>
          <w:tcPr>
            <w:tcW w:w="430" w:type="pct"/>
          </w:tcPr>
          <w:p w14:paraId="43D2E20B" w14:textId="7DAD7D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R4-2502108</w:t>
            </w:r>
          </w:p>
        </w:tc>
        <w:tc>
          <w:tcPr>
            <w:tcW w:w="1262" w:type="pct"/>
          </w:tcPr>
          <w:p w14:paraId="0C369472" w14:textId="03A7B27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(LTE410_Europe_PPDR-Perf) Introduction of missing blocking requirements for bands 87, 88</w:t>
            </w:r>
          </w:p>
        </w:tc>
        <w:tc>
          <w:tcPr>
            <w:tcW w:w="366" w:type="pct"/>
          </w:tcPr>
          <w:p w14:paraId="24E981BA" w14:textId="537548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2D228BC5" w14:textId="555930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37.145-1</w:t>
            </w:r>
          </w:p>
        </w:tc>
        <w:tc>
          <w:tcPr>
            <w:tcW w:w="294" w:type="pct"/>
          </w:tcPr>
          <w:p w14:paraId="2158DE2F" w14:textId="59A57C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0346</w:t>
            </w:r>
          </w:p>
        </w:tc>
        <w:tc>
          <w:tcPr>
            <w:tcW w:w="221" w:type="pct"/>
          </w:tcPr>
          <w:p w14:paraId="69506DD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D92B6DC" w14:textId="3CA366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107DE307" w14:textId="638F9F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87B337F" w14:textId="17F1439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LTE410_Europe_PPDR-Perf</w:t>
            </w:r>
          </w:p>
        </w:tc>
        <w:tc>
          <w:tcPr>
            <w:tcW w:w="439" w:type="pct"/>
          </w:tcPr>
          <w:p w14:paraId="39737291" w14:textId="1DBB28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B6434F3" w14:textId="77777777" w:rsidTr="00B976AF">
        <w:tc>
          <w:tcPr>
            <w:tcW w:w="430" w:type="pct"/>
          </w:tcPr>
          <w:p w14:paraId="5B15E89C" w14:textId="3E5008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R4-2502109</w:t>
            </w:r>
          </w:p>
        </w:tc>
        <w:tc>
          <w:tcPr>
            <w:tcW w:w="1262" w:type="pct"/>
          </w:tcPr>
          <w:p w14:paraId="72898D4C" w14:textId="1F518F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(LTE410_Europe_PPDR-Perf) Introduction of missing blocking requirements for bands 87, 88</w:t>
            </w:r>
          </w:p>
        </w:tc>
        <w:tc>
          <w:tcPr>
            <w:tcW w:w="366" w:type="pct"/>
          </w:tcPr>
          <w:p w14:paraId="21FE9AA4" w14:textId="170B29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F7F4D23" w14:textId="22395D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37.145-1</w:t>
            </w:r>
          </w:p>
        </w:tc>
        <w:tc>
          <w:tcPr>
            <w:tcW w:w="294" w:type="pct"/>
          </w:tcPr>
          <w:p w14:paraId="11BEFD1A" w14:textId="0DC10F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0347</w:t>
            </w:r>
          </w:p>
        </w:tc>
        <w:tc>
          <w:tcPr>
            <w:tcW w:w="221" w:type="pct"/>
          </w:tcPr>
          <w:p w14:paraId="6700899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AAA3F38" w14:textId="427344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1047FC06" w14:textId="5B2411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49C19E5" w14:textId="11AF9E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LTE410_Europe_PPDR-Perf</w:t>
            </w:r>
          </w:p>
        </w:tc>
        <w:tc>
          <w:tcPr>
            <w:tcW w:w="439" w:type="pct"/>
          </w:tcPr>
          <w:p w14:paraId="639A2401" w14:textId="196B1D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C5D27FD" w14:textId="77777777" w:rsidTr="00B976AF">
        <w:tc>
          <w:tcPr>
            <w:tcW w:w="430" w:type="pct"/>
          </w:tcPr>
          <w:p w14:paraId="2BD365D6" w14:textId="6CD3C7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R4-2502110</w:t>
            </w:r>
          </w:p>
        </w:tc>
        <w:tc>
          <w:tcPr>
            <w:tcW w:w="1262" w:type="pct"/>
          </w:tcPr>
          <w:p w14:paraId="67F684FA" w14:textId="13AA10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(LTE410_Europe_PPDR-Perf) Introduction of missing blocking requirements for bands 87, 88</w:t>
            </w:r>
          </w:p>
        </w:tc>
        <w:tc>
          <w:tcPr>
            <w:tcW w:w="366" w:type="pct"/>
          </w:tcPr>
          <w:p w14:paraId="77585A89" w14:textId="7E447E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1396334E" w14:textId="24AC9C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37.145-1</w:t>
            </w:r>
          </w:p>
        </w:tc>
        <w:tc>
          <w:tcPr>
            <w:tcW w:w="294" w:type="pct"/>
          </w:tcPr>
          <w:p w14:paraId="043B02CB" w14:textId="0CF5B0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0348</w:t>
            </w:r>
          </w:p>
        </w:tc>
        <w:tc>
          <w:tcPr>
            <w:tcW w:w="221" w:type="pct"/>
          </w:tcPr>
          <w:p w14:paraId="66E6D5D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0A6D733" w14:textId="487F5A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B9A928C" w14:textId="58D15C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53F4E897" w14:textId="72E0BD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LTE410_Europe_PPDR-Perf</w:t>
            </w:r>
          </w:p>
        </w:tc>
        <w:tc>
          <w:tcPr>
            <w:tcW w:w="439" w:type="pct"/>
          </w:tcPr>
          <w:p w14:paraId="758BB9A0" w14:textId="32CE9E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0EA9F2C" w14:textId="77777777" w:rsidTr="00B976AF">
        <w:tc>
          <w:tcPr>
            <w:tcW w:w="430" w:type="pct"/>
          </w:tcPr>
          <w:p w14:paraId="56B8C81A" w14:textId="23E93E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R4-2500027</w:t>
            </w:r>
          </w:p>
        </w:tc>
        <w:tc>
          <w:tcPr>
            <w:tcW w:w="1262" w:type="pct"/>
          </w:tcPr>
          <w:p w14:paraId="09E16C4F" w14:textId="460684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related to Introduction of new LTE FDD Band 111</w:t>
            </w:r>
          </w:p>
        </w:tc>
        <w:tc>
          <w:tcPr>
            <w:tcW w:w="366" w:type="pct"/>
          </w:tcPr>
          <w:p w14:paraId="2804C487" w14:textId="0303EB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59F440DD" w14:textId="487895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37.145-2</w:t>
            </w:r>
          </w:p>
        </w:tc>
        <w:tc>
          <w:tcPr>
            <w:tcW w:w="294" w:type="pct"/>
          </w:tcPr>
          <w:p w14:paraId="0A69459D" w14:textId="550354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0388</w:t>
            </w:r>
          </w:p>
        </w:tc>
        <w:tc>
          <w:tcPr>
            <w:tcW w:w="221" w:type="pct"/>
          </w:tcPr>
          <w:p w14:paraId="03A05E0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A43B252" w14:textId="7BCBD5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21CB8B9" w14:textId="55CCAC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2E76F3E" w14:textId="2806B8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LTE_FDD_1800_1830MHz_CAN-Perf</w:t>
            </w:r>
          </w:p>
        </w:tc>
        <w:tc>
          <w:tcPr>
            <w:tcW w:w="439" w:type="pct"/>
          </w:tcPr>
          <w:p w14:paraId="73A375C9" w14:textId="24E50D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0E3C526" w14:textId="77777777" w:rsidTr="00B976AF">
        <w:tc>
          <w:tcPr>
            <w:tcW w:w="430" w:type="pct"/>
          </w:tcPr>
          <w:p w14:paraId="046E830F" w14:textId="5D0EFE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R4-2500078</w:t>
            </w:r>
          </w:p>
        </w:tc>
        <w:tc>
          <w:tcPr>
            <w:tcW w:w="1262" w:type="pct"/>
          </w:tcPr>
          <w:p w14:paraId="1EA68894" w14:textId="234CEB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37.145-2: n68 band introduction</w:t>
            </w:r>
          </w:p>
        </w:tc>
        <w:tc>
          <w:tcPr>
            <w:tcW w:w="366" w:type="pct"/>
          </w:tcPr>
          <w:p w14:paraId="75D25D18" w14:textId="58ED67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224A5EED" w14:textId="269B61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37.145-2</w:t>
            </w:r>
          </w:p>
        </w:tc>
        <w:tc>
          <w:tcPr>
            <w:tcW w:w="294" w:type="pct"/>
          </w:tcPr>
          <w:p w14:paraId="1A2871A8" w14:textId="320090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0389</w:t>
            </w:r>
          </w:p>
        </w:tc>
        <w:tc>
          <w:tcPr>
            <w:tcW w:w="221" w:type="pct"/>
          </w:tcPr>
          <w:p w14:paraId="1C9CFF6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DFF66FD" w14:textId="5AC01B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A1EDDD0" w14:textId="16DFA6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D304F99" w14:textId="1D0640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NR_band_n68-Perf</w:t>
            </w:r>
          </w:p>
        </w:tc>
        <w:tc>
          <w:tcPr>
            <w:tcW w:w="439" w:type="pct"/>
          </w:tcPr>
          <w:p w14:paraId="716A9505" w14:textId="13ECF1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F73A83B" w14:textId="77777777" w:rsidTr="00B976AF">
        <w:tc>
          <w:tcPr>
            <w:tcW w:w="430" w:type="pct"/>
          </w:tcPr>
          <w:p w14:paraId="27F2BEE4" w14:textId="0309AD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R4-2500083</w:t>
            </w:r>
          </w:p>
        </w:tc>
        <w:tc>
          <w:tcPr>
            <w:tcW w:w="1262" w:type="pct"/>
          </w:tcPr>
          <w:p w14:paraId="2691F64A" w14:textId="254998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37.145-2: n87 and n88 bands introduction</w:t>
            </w:r>
          </w:p>
        </w:tc>
        <w:tc>
          <w:tcPr>
            <w:tcW w:w="366" w:type="pct"/>
          </w:tcPr>
          <w:p w14:paraId="48A236F8" w14:textId="137784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1223A9E1" w14:textId="6B1C80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37.145-2</w:t>
            </w:r>
          </w:p>
        </w:tc>
        <w:tc>
          <w:tcPr>
            <w:tcW w:w="294" w:type="pct"/>
          </w:tcPr>
          <w:p w14:paraId="7D38D1C9" w14:textId="3F7B98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0390</w:t>
            </w:r>
          </w:p>
        </w:tc>
        <w:tc>
          <w:tcPr>
            <w:tcW w:w="221" w:type="pct"/>
          </w:tcPr>
          <w:p w14:paraId="07D4FCF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0F852D7" w14:textId="03870E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18EB8CE" w14:textId="6F3ED5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7B54813D" w14:textId="588C00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NR_bands_n87_n88-Core</w:t>
            </w:r>
          </w:p>
        </w:tc>
        <w:tc>
          <w:tcPr>
            <w:tcW w:w="439" w:type="pct"/>
          </w:tcPr>
          <w:p w14:paraId="73EEE928" w14:textId="0DFC96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77D9BF3" w14:textId="77777777" w:rsidTr="00B976AF">
        <w:tc>
          <w:tcPr>
            <w:tcW w:w="430" w:type="pct"/>
          </w:tcPr>
          <w:p w14:paraId="60F2518E" w14:textId="38D485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R4-2500129</w:t>
            </w:r>
          </w:p>
        </w:tc>
        <w:tc>
          <w:tcPr>
            <w:tcW w:w="1262" w:type="pct"/>
          </w:tcPr>
          <w:p w14:paraId="4B2FA521" w14:textId="4C0EAF3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37.145-2 - Introduction of band 1.4 GHz n110</w:t>
            </w:r>
          </w:p>
        </w:tc>
        <w:tc>
          <w:tcPr>
            <w:tcW w:w="366" w:type="pct"/>
          </w:tcPr>
          <w:p w14:paraId="7DDEB615" w14:textId="6A6583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63FC2E53" w14:textId="537036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37.145-2</w:t>
            </w:r>
          </w:p>
        </w:tc>
        <w:tc>
          <w:tcPr>
            <w:tcW w:w="294" w:type="pct"/>
          </w:tcPr>
          <w:p w14:paraId="5C8A192A" w14:textId="12D787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0391</w:t>
            </w:r>
          </w:p>
        </w:tc>
        <w:tc>
          <w:tcPr>
            <w:tcW w:w="221" w:type="pct"/>
          </w:tcPr>
          <w:p w14:paraId="38F4597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11A0C92" w14:textId="717C5B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F60EFB1" w14:textId="4ADE69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4D82B0C" w14:textId="5191E4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NR_FDD_1400MHz-Perf</w:t>
            </w:r>
          </w:p>
        </w:tc>
        <w:tc>
          <w:tcPr>
            <w:tcW w:w="439" w:type="pct"/>
          </w:tcPr>
          <w:p w14:paraId="63F84BB7" w14:textId="64E815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AEFD98D" w14:textId="77777777" w:rsidTr="00B976AF">
        <w:tc>
          <w:tcPr>
            <w:tcW w:w="430" w:type="pct"/>
          </w:tcPr>
          <w:p w14:paraId="0F367C4F" w14:textId="4E79C8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R4-2502125</w:t>
            </w:r>
          </w:p>
        </w:tc>
        <w:tc>
          <w:tcPr>
            <w:tcW w:w="1262" w:type="pct"/>
          </w:tcPr>
          <w:p w14:paraId="384B91E8" w14:textId="311EB3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(AAS_BS_LTE_UTRA-Perf) Correction of reference to Suspended version of ITU-R SM.329 Recommendation</w:t>
            </w:r>
          </w:p>
        </w:tc>
        <w:tc>
          <w:tcPr>
            <w:tcW w:w="366" w:type="pct"/>
          </w:tcPr>
          <w:p w14:paraId="46293564" w14:textId="01E36D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5F21B70" w14:textId="0CF908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37.145-2</w:t>
            </w:r>
          </w:p>
        </w:tc>
        <w:tc>
          <w:tcPr>
            <w:tcW w:w="294" w:type="pct"/>
          </w:tcPr>
          <w:p w14:paraId="241376EC" w14:textId="48CDAF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0392</w:t>
            </w:r>
          </w:p>
        </w:tc>
        <w:tc>
          <w:tcPr>
            <w:tcW w:w="221" w:type="pct"/>
          </w:tcPr>
          <w:p w14:paraId="19C6106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E7022FF" w14:textId="15DA96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EFB79D7" w14:textId="7DD427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07DE17B" w14:textId="4EF91E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AAS_BS_LTE_UTRA-Perf</w:t>
            </w:r>
          </w:p>
        </w:tc>
        <w:tc>
          <w:tcPr>
            <w:tcW w:w="439" w:type="pct"/>
          </w:tcPr>
          <w:p w14:paraId="5840043F" w14:textId="460B14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C58CEAB" w14:textId="77777777" w:rsidTr="00B976AF">
        <w:tc>
          <w:tcPr>
            <w:tcW w:w="430" w:type="pct"/>
          </w:tcPr>
          <w:p w14:paraId="0E872B34" w14:textId="45FD3C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R4-2500046</w:t>
            </w:r>
          </w:p>
        </w:tc>
        <w:tc>
          <w:tcPr>
            <w:tcW w:w="1262" w:type="pct"/>
          </w:tcPr>
          <w:p w14:paraId="729134E4" w14:textId="1F1183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Spec improvement for 38.101-1</w:t>
            </w:r>
          </w:p>
        </w:tc>
        <w:tc>
          <w:tcPr>
            <w:tcW w:w="366" w:type="pct"/>
          </w:tcPr>
          <w:p w14:paraId="47A70836" w14:textId="7DE10F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Korea Testing Laboratory</w:t>
            </w:r>
          </w:p>
        </w:tc>
        <w:tc>
          <w:tcPr>
            <w:tcW w:w="442" w:type="pct"/>
          </w:tcPr>
          <w:p w14:paraId="6DF2E358" w14:textId="3E09C7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1A089E1B" w14:textId="183732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2608</w:t>
            </w:r>
          </w:p>
        </w:tc>
        <w:tc>
          <w:tcPr>
            <w:tcW w:w="221" w:type="pct"/>
          </w:tcPr>
          <w:p w14:paraId="57A6447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09CFD65" w14:textId="1888BB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1B1CAB5" w14:textId="50958F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CBA5260" w14:textId="14B7BA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72F717CB" w14:textId="6771D1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0FA48E7F" w14:textId="77777777" w:rsidTr="00B976AF">
        <w:tc>
          <w:tcPr>
            <w:tcW w:w="430" w:type="pct"/>
          </w:tcPr>
          <w:p w14:paraId="4A9E3E69" w14:textId="36FB5B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R4-2500065</w:t>
            </w:r>
          </w:p>
        </w:tc>
        <w:tc>
          <w:tcPr>
            <w:tcW w:w="1262" w:type="pct"/>
          </w:tcPr>
          <w:p w14:paraId="33CD1FBB" w14:textId="63F234A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38.101-1 to introduce 3MHz BS RF channel BW for n5 and n12</w:t>
            </w:r>
          </w:p>
        </w:tc>
        <w:tc>
          <w:tcPr>
            <w:tcW w:w="366" w:type="pct"/>
          </w:tcPr>
          <w:p w14:paraId="5F471DC0" w14:textId="5DDA23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AT&amp;T, Rogers, Verizon</w:t>
            </w:r>
          </w:p>
        </w:tc>
        <w:tc>
          <w:tcPr>
            <w:tcW w:w="442" w:type="pct"/>
          </w:tcPr>
          <w:p w14:paraId="464D4044" w14:textId="1498D6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1CA751AA" w14:textId="466727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2609</w:t>
            </w:r>
          </w:p>
        </w:tc>
        <w:tc>
          <w:tcPr>
            <w:tcW w:w="221" w:type="pct"/>
          </w:tcPr>
          <w:p w14:paraId="59F49BE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80CFEA0" w14:textId="7E664F0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45910B94" w14:textId="35F1A4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876033B" w14:textId="12527C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NR_bands_CA_ENDC_R19_BWs-Core</w:t>
            </w:r>
          </w:p>
        </w:tc>
        <w:tc>
          <w:tcPr>
            <w:tcW w:w="439" w:type="pct"/>
          </w:tcPr>
          <w:p w14:paraId="1266DFCE" w14:textId="0173ED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endorsed</w:t>
            </w:r>
          </w:p>
        </w:tc>
      </w:tr>
      <w:tr w:rsidR="00B976AF" w:rsidRPr="00B976AF" w14:paraId="7EF4A5A9" w14:textId="77777777" w:rsidTr="00B976AF">
        <w:tc>
          <w:tcPr>
            <w:tcW w:w="430" w:type="pct"/>
          </w:tcPr>
          <w:p w14:paraId="02A1F77D" w14:textId="0A8435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R4-2500122</w:t>
            </w:r>
          </w:p>
        </w:tc>
        <w:tc>
          <w:tcPr>
            <w:tcW w:w="1262" w:type="pct"/>
          </w:tcPr>
          <w:p w14:paraId="1AA02F35" w14:textId="0CFE0D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38.101-1 - Introduction of band n68</w:t>
            </w:r>
          </w:p>
        </w:tc>
        <w:tc>
          <w:tcPr>
            <w:tcW w:w="366" w:type="pct"/>
          </w:tcPr>
          <w:p w14:paraId="0E3FD1F6" w14:textId="0960DC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41667C58" w14:textId="63EB9B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13BD1BBB" w14:textId="60AA8F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2610</w:t>
            </w:r>
          </w:p>
        </w:tc>
        <w:tc>
          <w:tcPr>
            <w:tcW w:w="221" w:type="pct"/>
          </w:tcPr>
          <w:p w14:paraId="58DD8DA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6902CC3" w14:textId="0A5159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41220AA" w14:textId="6DD42E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67BDBD8" w14:textId="000BF8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NR_band_n68-Core</w:t>
            </w:r>
          </w:p>
        </w:tc>
        <w:tc>
          <w:tcPr>
            <w:tcW w:w="439" w:type="pct"/>
          </w:tcPr>
          <w:p w14:paraId="38ADCF40" w14:textId="66548E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21732D8D" w14:textId="77777777" w:rsidTr="00B976AF">
        <w:tc>
          <w:tcPr>
            <w:tcW w:w="430" w:type="pct"/>
          </w:tcPr>
          <w:p w14:paraId="3B1A6735" w14:textId="5AA74A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R4-2502823</w:t>
            </w:r>
          </w:p>
        </w:tc>
        <w:tc>
          <w:tcPr>
            <w:tcW w:w="1262" w:type="pct"/>
          </w:tcPr>
          <w:p w14:paraId="7EF642C1" w14:textId="5EE96B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38.101-1 - Introduction of band n68</w:t>
            </w:r>
          </w:p>
        </w:tc>
        <w:tc>
          <w:tcPr>
            <w:tcW w:w="366" w:type="pct"/>
          </w:tcPr>
          <w:p w14:paraId="486BD289" w14:textId="3BD3A9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6B78A550" w14:textId="420B36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0E6ADC36" w14:textId="433936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2610</w:t>
            </w:r>
          </w:p>
        </w:tc>
        <w:tc>
          <w:tcPr>
            <w:tcW w:w="221" w:type="pct"/>
          </w:tcPr>
          <w:p w14:paraId="348EB7B2" w14:textId="04F1DC84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6229E45B" w14:textId="4DA56A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7C2A55D7" w14:textId="5DF393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7F2C10B0" w14:textId="6467ED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NR_band_n68-Core</w:t>
            </w:r>
          </w:p>
        </w:tc>
        <w:tc>
          <w:tcPr>
            <w:tcW w:w="439" w:type="pct"/>
          </w:tcPr>
          <w:p w14:paraId="58892C3E" w14:textId="021909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1F01A26" w14:textId="77777777" w:rsidTr="00B976AF">
        <w:tc>
          <w:tcPr>
            <w:tcW w:w="430" w:type="pct"/>
          </w:tcPr>
          <w:p w14:paraId="17DFE72E" w14:textId="232824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R4-2500149</w:t>
            </w:r>
          </w:p>
        </w:tc>
        <w:tc>
          <w:tcPr>
            <w:tcW w:w="1262" w:type="pct"/>
          </w:tcPr>
          <w:p w14:paraId="03B4A0A3" w14:textId="5605B1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38.101-1 on Rel-19 simultaneous Rx-Tx</w:t>
            </w:r>
          </w:p>
        </w:tc>
        <w:tc>
          <w:tcPr>
            <w:tcW w:w="366" w:type="pct"/>
          </w:tcPr>
          <w:p w14:paraId="43834749" w14:textId="3388D3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1E528C98" w14:textId="23352A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5FE86B39" w14:textId="49A630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2611</w:t>
            </w:r>
          </w:p>
        </w:tc>
        <w:tc>
          <w:tcPr>
            <w:tcW w:w="221" w:type="pct"/>
          </w:tcPr>
          <w:p w14:paraId="726658E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B6D5EAC" w14:textId="078CA5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DD5D4B7" w14:textId="39C36F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5F4E16FE" w14:textId="19AB33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LTE_NR_R19_Simult_RxTx-Core</w:t>
            </w:r>
          </w:p>
        </w:tc>
        <w:tc>
          <w:tcPr>
            <w:tcW w:w="439" w:type="pct"/>
          </w:tcPr>
          <w:p w14:paraId="51D4F60C" w14:textId="57E05D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1BC020D7" w14:textId="77777777" w:rsidTr="00B976AF">
        <w:tc>
          <w:tcPr>
            <w:tcW w:w="430" w:type="pct"/>
          </w:tcPr>
          <w:p w14:paraId="713A6849" w14:textId="34B89C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R4-2500286</w:t>
            </w:r>
          </w:p>
        </w:tc>
        <w:tc>
          <w:tcPr>
            <w:tcW w:w="1262" w:type="pct"/>
          </w:tcPr>
          <w:p w14:paraId="68BFA6F6" w14:textId="295387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(NR_unlic_enh-Core) Corrections to the 6GHz unlicensed band NS flags</w:t>
            </w:r>
          </w:p>
        </w:tc>
        <w:tc>
          <w:tcPr>
            <w:tcW w:w="366" w:type="pct"/>
          </w:tcPr>
          <w:p w14:paraId="1B7521AE" w14:textId="048ECD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Apple, Charter Communications</w:t>
            </w:r>
          </w:p>
        </w:tc>
        <w:tc>
          <w:tcPr>
            <w:tcW w:w="442" w:type="pct"/>
          </w:tcPr>
          <w:p w14:paraId="7799E2C7" w14:textId="75698A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659DF2F0" w14:textId="6D03A8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2612</w:t>
            </w:r>
          </w:p>
        </w:tc>
        <w:tc>
          <w:tcPr>
            <w:tcW w:w="221" w:type="pct"/>
          </w:tcPr>
          <w:p w14:paraId="777DCAC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FD8720F" w14:textId="407725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D9C6D69" w14:textId="35D5BC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51E2552" w14:textId="63A734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NR_unlic_enh-Core</w:t>
            </w:r>
          </w:p>
        </w:tc>
        <w:tc>
          <w:tcPr>
            <w:tcW w:w="439" w:type="pct"/>
          </w:tcPr>
          <w:p w14:paraId="408A7BE7" w14:textId="208911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E6FF915" w14:textId="77777777" w:rsidTr="00B976AF">
        <w:tc>
          <w:tcPr>
            <w:tcW w:w="430" w:type="pct"/>
          </w:tcPr>
          <w:p w14:paraId="5430B429" w14:textId="08B37C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R4-2500287</w:t>
            </w:r>
          </w:p>
        </w:tc>
        <w:tc>
          <w:tcPr>
            <w:tcW w:w="1262" w:type="pct"/>
          </w:tcPr>
          <w:p w14:paraId="6B7C7E4E" w14:textId="68AD24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(NR_unlic_enh-Core) Corrections to the 6GHz unlicensed band NS flags</w:t>
            </w:r>
          </w:p>
        </w:tc>
        <w:tc>
          <w:tcPr>
            <w:tcW w:w="366" w:type="pct"/>
          </w:tcPr>
          <w:p w14:paraId="22066861" w14:textId="554DC7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Apple, Charter Communications</w:t>
            </w:r>
          </w:p>
        </w:tc>
        <w:tc>
          <w:tcPr>
            <w:tcW w:w="442" w:type="pct"/>
          </w:tcPr>
          <w:p w14:paraId="6ADF1665" w14:textId="23FC36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0B6B13A3" w14:textId="1DC87C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2613</w:t>
            </w:r>
          </w:p>
        </w:tc>
        <w:tc>
          <w:tcPr>
            <w:tcW w:w="221" w:type="pct"/>
          </w:tcPr>
          <w:p w14:paraId="25DCF9E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96BFAC5" w14:textId="2F5590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E8027F7" w14:textId="009777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058A04C1" w14:textId="4DD8A9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NR_unlic_enh-Core</w:t>
            </w:r>
          </w:p>
        </w:tc>
        <w:tc>
          <w:tcPr>
            <w:tcW w:w="439" w:type="pct"/>
          </w:tcPr>
          <w:p w14:paraId="1AE5014F" w14:textId="0BE7D3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D259158" w14:textId="77777777" w:rsidTr="00B976AF">
        <w:tc>
          <w:tcPr>
            <w:tcW w:w="430" w:type="pct"/>
          </w:tcPr>
          <w:p w14:paraId="3CD1125C" w14:textId="2545E9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R4-2500360</w:t>
            </w:r>
          </w:p>
        </w:tc>
        <w:tc>
          <w:tcPr>
            <w:tcW w:w="1262" w:type="pct"/>
          </w:tcPr>
          <w:p w14:paraId="3BBA16DC" w14:textId="0622BD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38.101-1 R17 Correction for ModifiedMPR table [Modified_MPR]</w:t>
            </w:r>
          </w:p>
        </w:tc>
        <w:tc>
          <w:tcPr>
            <w:tcW w:w="366" w:type="pct"/>
          </w:tcPr>
          <w:p w14:paraId="6D0BBBAD" w14:textId="7DC183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762BE02B" w14:textId="03EE13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0C43C96F" w14:textId="5F5FB2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2614</w:t>
            </w:r>
          </w:p>
        </w:tc>
        <w:tc>
          <w:tcPr>
            <w:tcW w:w="221" w:type="pct"/>
          </w:tcPr>
          <w:p w14:paraId="1F936BE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59E9EA8" w14:textId="75583A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61397FE6" w14:textId="54D1AB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5EC97E8" w14:textId="0A9B84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TEI17</w:t>
            </w:r>
          </w:p>
        </w:tc>
        <w:tc>
          <w:tcPr>
            <w:tcW w:w="439" w:type="pct"/>
          </w:tcPr>
          <w:p w14:paraId="108C9B11" w14:textId="0B40F6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45E5BC3A" w14:textId="77777777" w:rsidTr="00B976AF">
        <w:tc>
          <w:tcPr>
            <w:tcW w:w="430" w:type="pct"/>
          </w:tcPr>
          <w:p w14:paraId="00AD7A96" w14:textId="1972E6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R4-2500361</w:t>
            </w:r>
          </w:p>
        </w:tc>
        <w:tc>
          <w:tcPr>
            <w:tcW w:w="1262" w:type="pct"/>
          </w:tcPr>
          <w:p w14:paraId="1A448A16" w14:textId="68129E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38.101-1 R18 Correction for ModifiedMPR table [Modified_MPR]</w:t>
            </w:r>
          </w:p>
        </w:tc>
        <w:tc>
          <w:tcPr>
            <w:tcW w:w="366" w:type="pct"/>
          </w:tcPr>
          <w:p w14:paraId="52722D4F" w14:textId="2D5CD3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01410156" w14:textId="5D2781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35DD02EE" w14:textId="4FA18A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2615</w:t>
            </w:r>
          </w:p>
        </w:tc>
        <w:tc>
          <w:tcPr>
            <w:tcW w:w="221" w:type="pct"/>
          </w:tcPr>
          <w:p w14:paraId="7AC6314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05CC39D" w14:textId="0359F4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1C923A5" w14:textId="2D0CF6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C6940F7" w14:textId="654843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2CEE1D45" w14:textId="20419D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5BC2AA20" w14:textId="77777777" w:rsidTr="00B976AF">
        <w:tc>
          <w:tcPr>
            <w:tcW w:w="430" w:type="pct"/>
          </w:tcPr>
          <w:p w14:paraId="4C47AA77" w14:textId="56056E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R4-2500362</w:t>
            </w:r>
          </w:p>
        </w:tc>
        <w:tc>
          <w:tcPr>
            <w:tcW w:w="1262" w:type="pct"/>
          </w:tcPr>
          <w:p w14:paraId="74637364" w14:textId="296786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38.101-1 R19 Correction for ModifiedMPR table [Modified_MPR]</w:t>
            </w:r>
          </w:p>
        </w:tc>
        <w:tc>
          <w:tcPr>
            <w:tcW w:w="366" w:type="pct"/>
          </w:tcPr>
          <w:p w14:paraId="264EAD34" w14:textId="038CB2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335770B1" w14:textId="479F0B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3C8B171C" w14:textId="3B8C0D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2616</w:t>
            </w:r>
          </w:p>
        </w:tc>
        <w:tc>
          <w:tcPr>
            <w:tcW w:w="221" w:type="pct"/>
          </w:tcPr>
          <w:p w14:paraId="3F025AB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85F44F8" w14:textId="06FA2D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9E5CF29" w14:textId="46B2E1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0493567" w14:textId="577188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TEI19</w:t>
            </w:r>
          </w:p>
        </w:tc>
        <w:tc>
          <w:tcPr>
            <w:tcW w:w="439" w:type="pct"/>
          </w:tcPr>
          <w:p w14:paraId="7392A4A1" w14:textId="397ED3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629BFD78" w14:textId="77777777" w:rsidTr="00B976AF">
        <w:tc>
          <w:tcPr>
            <w:tcW w:w="430" w:type="pct"/>
          </w:tcPr>
          <w:p w14:paraId="4B7447B8" w14:textId="1557E28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R4-2500363</w:t>
            </w:r>
          </w:p>
        </w:tc>
        <w:tc>
          <w:tcPr>
            <w:tcW w:w="1262" w:type="pct"/>
          </w:tcPr>
          <w:p w14:paraId="46F04A0A" w14:textId="67998B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38.101-1 R18 Corection for ACS requirement for 3 MHz carrier</w:t>
            </w:r>
          </w:p>
        </w:tc>
        <w:tc>
          <w:tcPr>
            <w:tcW w:w="366" w:type="pct"/>
          </w:tcPr>
          <w:p w14:paraId="0B554691" w14:textId="08939F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6180CF7D" w14:textId="2253BA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25A4CBB3" w14:textId="0120AC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2617</w:t>
            </w:r>
          </w:p>
        </w:tc>
        <w:tc>
          <w:tcPr>
            <w:tcW w:w="221" w:type="pct"/>
          </w:tcPr>
          <w:p w14:paraId="3E274AF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4740E19" w14:textId="5D8A08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34D8E2D" w14:textId="13845C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1543DED" w14:textId="57ED37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</w:t>
            </w:r>
          </w:p>
        </w:tc>
        <w:tc>
          <w:tcPr>
            <w:tcW w:w="439" w:type="pct"/>
          </w:tcPr>
          <w:p w14:paraId="17D85E07" w14:textId="42780A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1A4D206" w14:textId="77777777" w:rsidTr="00B976AF">
        <w:tc>
          <w:tcPr>
            <w:tcW w:w="430" w:type="pct"/>
          </w:tcPr>
          <w:p w14:paraId="27B45ACD" w14:textId="6B19FF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R4-2500364</w:t>
            </w:r>
          </w:p>
        </w:tc>
        <w:tc>
          <w:tcPr>
            <w:tcW w:w="1262" w:type="pct"/>
          </w:tcPr>
          <w:p w14:paraId="4D0C431D" w14:textId="5F7565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38.101-1 R19 Corection for ACS requirement for 3 MHz carrier</w:t>
            </w:r>
          </w:p>
        </w:tc>
        <w:tc>
          <w:tcPr>
            <w:tcW w:w="366" w:type="pct"/>
          </w:tcPr>
          <w:p w14:paraId="6A7784CD" w14:textId="35B870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062EA171" w14:textId="7FCE49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45F40DEB" w14:textId="27F1A8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2618</w:t>
            </w:r>
          </w:p>
        </w:tc>
        <w:tc>
          <w:tcPr>
            <w:tcW w:w="221" w:type="pct"/>
          </w:tcPr>
          <w:p w14:paraId="3EC6CE1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BDDC490" w14:textId="7CCB69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35CAB196" w14:textId="22A3F4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C0BA946" w14:textId="06F3AD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</w:t>
            </w:r>
          </w:p>
        </w:tc>
        <w:tc>
          <w:tcPr>
            <w:tcW w:w="439" w:type="pct"/>
          </w:tcPr>
          <w:p w14:paraId="2669BDD8" w14:textId="4D4C1F5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353E9353" w14:textId="77777777" w:rsidTr="00B976AF">
        <w:tc>
          <w:tcPr>
            <w:tcW w:w="430" w:type="pct"/>
          </w:tcPr>
          <w:p w14:paraId="73C1A4B9" w14:textId="3CA69D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R4-2503038</w:t>
            </w:r>
          </w:p>
        </w:tc>
        <w:tc>
          <w:tcPr>
            <w:tcW w:w="1262" w:type="pct"/>
          </w:tcPr>
          <w:p w14:paraId="66D93B80" w14:textId="5EF293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38.101-1 R19 Corection for ACS requirement for 3 MHz carrier</w:t>
            </w:r>
          </w:p>
        </w:tc>
        <w:tc>
          <w:tcPr>
            <w:tcW w:w="366" w:type="pct"/>
          </w:tcPr>
          <w:p w14:paraId="36CC85BA" w14:textId="1B1914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5F32FD72" w14:textId="2C415B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4231E631" w14:textId="62656CC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2618</w:t>
            </w:r>
          </w:p>
        </w:tc>
        <w:tc>
          <w:tcPr>
            <w:tcW w:w="221" w:type="pct"/>
          </w:tcPr>
          <w:p w14:paraId="0F58AF3C" w14:textId="680A2192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58474492" w14:textId="67B6C8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411E8296" w14:textId="6A3FC7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4A847D66" w14:textId="2BCE1A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</w:t>
            </w:r>
          </w:p>
        </w:tc>
        <w:tc>
          <w:tcPr>
            <w:tcW w:w="439" w:type="pct"/>
          </w:tcPr>
          <w:p w14:paraId="57CB81C7" w14:textId="1CEC18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CC88448" w14:textId="77777777" w:rsidTr="00B976AF">
        <w:tc>
          <w:tcPr>
            <w:tcW w:w="430" w:type="pct"/>
          </w:tcPr>
          <w:p w14:paraId="05684ECB" w14:textId="23877C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R4-2500365</w:t>
            </w:r>
          </w:p>
        </w:tc>
        <w:tc>
          <w:tcPr>
            <w:tcW w:w="1262" w:type="pct"/>
          </w:tcPr>
          <w:p w14:paraId="0DA386AF" w14:textId="1FC5B28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38.101-1 Clarifications for non-collocated requirements R19</w:t>
            </w:r>
          </w:p>
        </w:tc>
        <w:tc>
          <w:tcPr>
            <w:tcW w:w="366" w:type="pct"/>
          </w:tcPr>
          <w:p w14:paraId="55729F3F" w14:textId="7E5E2C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Samsung, Qualcomm, Huawei, Apple</w:t>
            </w:r>
          </w:p>
        </w:tc>
        <w:tc>
          <w:tcPr>
            <w:tcW w:w="442" w:type="pct"/>
          </w:tcPr>
          <w:p w14:paraId="29540C27" w14:textId="7DF111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18630CF6" w14:textId="243BED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2619</w:t>
            </w:r>
          </w:p>
        </w:tc>
        <w:tc>
          <w:tcPr>
            <w:tcW w:w="221" w:type="pct"/>
          </w:tcPr>
          <w:p w14:paraId="2AF4F63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2963BFA" w14:textId="2A0A6B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887AECD" w14:textId="6CBE61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849C529" w14:textId="5EB0837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NonCol_intraB_ENDC_NR_CA</w:t>
            </w:r>
          </w:p>
        </w:tc>
        <w:tc>
          <w:tcPr>
            <w:tcW w:w="439" w:type="pct"/>
          </w:tcPr>
          <w:p w14:paraId="411DBC2B" w14:textId="34B107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44ECED8" w14:textId="77777777" w:rsidTr="00B976AF">
        <w:tc>
          <w:tcPr>
            <w:tcW w:w="430" w:type="pct"/>
          </w:tcPr>
          <w:p w14:paraId="57ABE7B7" w14:textId="7E61E8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R4-2500366</w:t>
            </w:r>
          </w:p>
        </w:tc>
        <w:tc>
          <w:tcPr>
            <w:tcW w:w="1262" w:type="pct"/>
          </w:tcPr>
          <w:p w14:paraId="78E53FB4" w14:textId="0D1780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38.101-1 Clarifications for non-collocated requirements R18</w:t>
            </w:r>
          </w:p>
        </w:tc>
        <w:tc>
          <w:tcPr>
            <w:tcW w:w="366" w:type="pct"/>
          </w:tcPr>
          <w:p w14:paraId="0DC9CFA2" w14:textId="5998FB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Samsung, Qualcomm</w:t>
            </w:r>
          </w:p>
        </w:tc>
        <w:tc>
          <w:tcPr>
            <w:tcW w:w="442" w:type="pct"/>
          </w:tcPr>
          <w:p w14:paraId="122F3B6B" w14:textId="5CF8D3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390728E0" w14:textId="50E53A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2620</w:t>
            </w:r>
          </w:p>
        </w:tc>
        <w:tc>
          <w:tcPr>
            <w:tcW w:w="221" w:type="pct"/>
          </w:tcPr>
          <w:p w14:paraId="62B7EB4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4C9A45C" w14:textId="050314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6B345A7" w14:textId="6225FE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683BE2F" w14:textId="66971B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NonCol_intraB_ENDC_NR_CA</w:t>
            </w:r>
          </w:p>
        </w:tc>
        <w:tc>
          <w:tcPr>
            <w:tcW w:w="439" w:type="pct"/>
          </w:tcPr>
          <w:p w14:paraId="2723D27D" w14:textId="4E10EB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C416C43" w14:textId="77777777" w:rsidTr="00B976AF">
        <w:tc>
          <w:tcPr>
            <w:tcW w:w="430" w:type="pct"/>
          </w:tcPr>
          <w:p w14:paraId="4567E3B5" w14:textId="64E323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R4-2500378</w:t>
            </w:r>
          </w:p>
        </w:tc>
        <w:tc>
          <w:tcPr>
            <w:tcW w:w="1262" w:type="pct"/>
          </w:tcPr>
          <w:p w14:paraId="3D9769DA" w14:textId="78D7B0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DeltaP_PowerClass correction for SRS AS for 4Tx</w:t>
            </w:r>
          </w:p>
        </w:tc>
        <w:tc>
          <w:tcPr>
            <w:tcW w:w="366" w:type="pct"/>
          </w:tcPr>
          <w:p w14:paraId="74C49487" w14:textId="059D64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482F20F" w14:textId="0214E5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1E8CFC66" w14:textId="76BFB1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2621</w:t>
            </w:r>
          </w:p>
        </w:tc>
        <w:tc>
          <w:tcPr>
            <w:tcW w:w="221" w:type="pct"/>
          </w:tcPr>
          <w:p w14:paraId="21BB8B7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2E1B609" w14:textId="330D1E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8114965" w14:textId="194B0B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A395E29" w14:textId="6EF58F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439" w:type="pct"/>
          </w:tcPr>
          <w:p w14:paraId="35DE4D1F" w14:textId="5D98B8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6A721C23" w14:textId="77777777" w:rsidTr="00B976AF">
        <w:tc>
          <w:tcPr>
            <w:tcW w:w="430" w:type="pct"/>
          </w:tcPr>
          <w:p w14:paraId="78EF2F7F" w14:textId="36AE63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R4-2500379</w:t>
            </w:r>
          </w:p>
        </w:tc>
        <w:tc>
          <w:tcPr>
            <w:tcW w:w="1262" w:type="pct"/>
          </w:tcPr>
          <w:p w14:paraId="0AFE1CEB" w14:textId="5B31B7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DeltaP_PowerClass correction for SRS AS for 4Tx</w:t>
            </w:r>
          </w:p>
        </w:tc>
        <w:tc>
          <w:tcPr>
            <w:tcW w:w="366" w:type="pct"/>
          </w:tcPr>
          <w:p w14:paraId="51A80790" w14:textId="1D5CDE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636EEE3" w14:textId="0EE386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7477508E" w14:textId="49AC8A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2622</w:t>
            </w:r>
          </w:p>
        </w:tc>
        <w:tc>
          <w:tcPr>
            <w:tcW w:w="221" w:type="pct"/>
          </w:tcPr>
          <w:p w14:paraId="205A4C7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334A595" w14:textId="7B542A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5C126FC" w14:textId="66F49A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6E0173ED" w14:textId="50CCF2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439" w:type="pct"/>
          </w:tcPr>
          <w:p w14:paraId="48C937E5" w14:textId="617237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5E35AB1E" w14:textId="77777777" w:rsidTr="00B976AF">
        <w:tc>
          <w:tcPr>
            <w:tcW w:w="430" w:type="pct"/>
          </w:tcPr>
          <w:p w14:paraId="7C272172" w14:textId="4BF286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R4-2500380</w:t>
            </w:r>
          </w:p>
        </w:tc>
        <w:tc>
          <w:tcPr>
            <w:tcW w:w="1262" w:type="pct"/>
          </w:tcPr>
          <w:p w14:paraId="043B19F7" w14:textId="322D05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(NR_RF_TxD-Core) Replacement of dual Tx with 2Tx and single Tx with 1Tx</w:t>
            </w:r>
          </w:p>
        </w:tc>
        <w:tc>
          <w:tcPr>
            <w:tcW w:w="366" w:type="pct"/>
          </w:tcPr>
          <w:p w14:paraId="6A5FBC78" w14:textId="042DA73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5CE3A15" w14:textId="667383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03972674" w14:textId="787F0B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2623</w:t>
            </w:r>
          </w:p>
        </w:tc>
        <w:tc>
          <w:tcPr>
            <w:tcW w:w="221" w:type="pct"/>
          </w:tcPr>
          <w:p w14:paraId="58AAD62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CE58D5A" w14:textId="3CEA66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7D6C759B" w14:textId="075AE8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4E8B930" w14:textId="45A5C5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NR_RF_TxD-Core</w:t>
            </w:r>
          </w:p>
        </w:tc>
        <w:tc>
          <w:tcPr>
            <w:tcW w:w="439" w:type="pct"/>
          </w:tcPr>
          <w:p w14:paraId="2F154646" w14:textId="0391DD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9A7D845" w14:textId="77777777" w:rsidTr="00B976AF">
        <w:tc>
          <w:tcPr>
            <w:tcW w:w="430" w:type="pct"/>
          </w:tcPr>
          <w:p w14:paraId="6096BFCB" w14:textId="77209E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R4-2500381</w:t>
            </w:r>
          </w:p>
        </w:tc>
        <w:tc>
          <w:tcPr>
            <w:tcW w:w="1262" w:type="pct"/>
          </w:tcPr>
          <w:p w14:paraId="1248BEFE" w14:textId="396FEF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(NR_RF_TxD-Core) Replacement of dual Tx with 2Tx and single Tx with 1Tx</w:t>
            </w:r>
          </w:p>
        </w:tc>
        <w:tc>
          <w:tcPr>
            <w:tcW w:w="366" w:type="pct"/>
          </w:tcPr>
          <w:p w14:paraId="0BD3CD80" w14:textId="164F5E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577F55F4" w14:textId="7DDA8C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4B116328" w14:textId="443F73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2624</w:t>
            </w:r>
          </w:p>
        </w:tc>
        <w:tc>
          <w:tcPr>
            <w:tcW w:w="221" w:type="pct"/>
          </w:tcPr>
          <w:p w14:paraId="7515D67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1D254E5" w14:textId="5132A2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D0FCD26" w14:textId="1E9B51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423E2397" w14:textId="4790D2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NR_RF_TxD-Core</w:t>
            </w:r>
          </w:p>
        </w:tc>
        <w:tc>
          <w:tcPr>
            <w:tcW w:w="439" w:type="pct"/>
          </w:tcPr>
          <w:p w14:paraId="64E82A33" w14:textId="19F92E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A761D76" w14:textId="77777777" w:rsidTr="00B976AF">
        <w:tc>
          <w:tcPr>
            <w:tcW w:w="430" w:type="pct"/>
          </w:tcPr>
          <w:p w14:paraId="4EB74507" w14:textId="505530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R4-2500382</w:t>
            </w:r>
          </w:p>
        </w:tc>
        <w:tc>
          <w:tcPr>
            <w:tcW w:w="1262" w:type="pct"/>
          </w:tcPr>
          <w:p w14:paraId="67DFFF66" w14:textId="6F2FA9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(NR_RF_TxD-Core) Replacement of dual Tx with 2Tx and single Tx with 1Tx</w:t>
            </w:r>
          </w:p>
        </w:tc>
        <w:tc>
          <w:tcPr>
            <w:tcW w:w="366" w:type="pct"/>
          </w:tcPr>
          <w:p w14:paraId="1755D9E7" w14:textId="1282AC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53953155" w14:textId="3A136F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1D926F7C" w14:textId="16A363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2625</w:t>
            </w:r>
          </w:p>
        </w:tc>
        <w:tc>
          <w:tcPr>
            <w:tcW w:w="221" w:type="pct"/>
          </w:tcPr>
          <w:p w14:paraId="15CBA73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0DAA12D" w14:textId="1531D7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E661E08" w14:textId="3415E2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4E9AD4D9" w14:textId="469D46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NR_RF_TxD-Core</w:t>
            </w:r>
          </w:p>
        </w:tc>
        <w:tc>
          <w:tcPr>
            <w:tcW w:w="439" w:type="pct"/>
          </w:tcPr>
          <w:p w14:paraId="24E46EA9" w14:textId="1A96EB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6213BAC" w14:textId="77777777" w:rsidTr="00B976AF">
        <w:tc>
          <w:tcPr>
            <w:tcW w:w="430" w:type="pct"/>
          </w:tcPr>
          <w:p w14:paraId="6183644B" w14:textId="73FB1D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R4-2500396</w:t>
            </w:r>
          </w:p>
        </w:tc>
        <w:tc>
          <w:tcPr>
            <w:tcW w:w="1262" w:type="pct"/>
          </w:tcPr>
          <w:p w14:paraId="08AB79C6" w14:textId="03B83B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(5G_V2X_NRSL-Core) CR to 38.101-1 Rel-16 Cat-F for 7.3E Reference sensitivity for V2X</w:t>
            </w:r>
          </w:p>
        </w:tc>
        <w:tc>
          <w:tcPr>
            <w:tcW w:w="366" w:type="pct"/>
          </w:tcPr>
          <w:p w14:paraId="356B6351" w14:textId="4DD944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CAICT</w:t>
            </w:r>
          </w:p>
        </w:tc>
        <w:tc>
          <w:tcPr>
            <w:tcW w:w="442" w:type="pct"/>
          </w:tcPr>
          <w:p w14:paraId="73CDF1B7" w14:textId="23272B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3EBEEAC6" w14:textId="30B94D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2626</w:t>
            </w:r>
          </w:p>
        </w:tc>
        <w:tc>
          <w:tcPr>
            <w:tcW w:w="221" w:type="pct"/>
          </w:tcPr>
          <w:p w14:paraId="3D4179F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3F17A0A" w14:textId="4FE70E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31E37BAB" w14:textId="6E25B2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F0C2523" w14:textId="374387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5G_V2X_NRSL-Core</w:t>
            </w:r>
          </w:p>
        </w:tc>
        <w:tc>
          <w:tcPr>
            <w:tcW w:w="439" w:type="pct"/>
          </w:tcPr>
          <w:p w14:paraId="0FF99DA3" w14:textId="34AF94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D0F3698" w14:textId="77777777" w:rsidTr="00B976AF">
        <w:tc>
          <w:tcPr>
            <w:tcW w:w="430" w:type="pct"/>
          </w:tcPr>
          <w:p w14:paraId="3AFC8201" w14:textId="1BAE22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R4-2500397</w:t>
            </w:r>
          </w:p>
        </w:tc>
        <w:tc>
          <w:tcPr>
            <w:tcW w:w="1262" w:type="pct"/>
          </w:tcPr>
          <w:p w14:paraId="04142347" w14:textId="026625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(NR_SL_enh2-Core) CR to 38.101-1 Rel-18 Cat-F for 7.6E.3.1A Out-of-band blocking for Sidelink CA</w:t>
            </w:r>
          </w:p>
        </w:tc>
        <w:tc>
          <w:tcPr>
            <w:tcW w:w="366" w:type="pct"/>
          </w:tcPr>
          <w:p w14:paraId="139A1624" w14:textId="23C44C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CAICT</w:t>
            </w:r>
          </w:p>
        </w:tc>
        <w:tc>
          <w:tcPr>
            <w:tcW w:w="442" w:type="pct"/>
          </w:tcPr>
          <w:p w14:paraId="19501129" w14:textId="3CBCE1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2FAF2092" w14:textId="3511DC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2627</w:t>
            </w:r>
          </w:p>
        </w:tc>
        <w:tc>
          <w:tcPr>
            <w:tcW w:w="221" w:type="pct"/>
          </w:tcPr>
          <w:p w14:paraId="6C81503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7F00DC6" w14:textId="093B76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F4D4810" w14:textId="492F21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2D24D34" w14:textId="3031C6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NR_SL_enh2-Core</w:t>
            </w:r>
          </w:p>
        </w:tc>
        <w:tc>
          <w:tcPr>
            <w:tcW w:w="439" w:type="pct"/>
          </w:tcPr>
          <w:p w14:paraId="78E890FD" w14:textId="0095A8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F511215" w14:textId="77777777" w:rsidTr="00B976AF">
        <w:tc>
          <w:tcPr>
            <w:tcW w:w="430" w:type="pct"/>
          </w:tcPr>
          <w:p w14:paraId="3839AF93" w14:textId="242F98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R4-2500398</w:t>
            </w:r>
          </w:p>
        </w:tc>
        <w:tc>
          <w:tcPr>
            <w:tcW w:w="1262" w:type="pct"/>
          </w:tcPr>
          <w:p w14:paraId="18117AB0" w14:textId="510567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(NR_SL_enh2-Core) CR to 38.101-1 Rel-19 Cat-A for 7.6E.3.1A Out-of-band blocking for Sidelink CA</w:t>
            </w:r>
          </w:p>
        </w:tc>
        <w:tc>
          <w:tcPr>
            <w:tcW w:w="366" w:type="pct"/>
          </w:tcPr>
          <w:p w14:paraId="719C7512" w14:textId="576B3A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CAICT</w:t>
            </w:r>
          </w:p>
        </w:tc>
        <w:tc>
          <w:tcPr>
            <w:tcW w:w="442" w:type="pct"/>
          </w:tcPr>
          <w:p w14:paraId="1A442A27" w14:textId="47BB87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4411E253" w14:textId="0048B4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2628</w:t>
            </w:r>
          </w:p>
        </w:tc>
        <w:tc>
          <w:tcPr>
            <w:tcW w:w="221" w:type="pct"/>
          </w:tcPr>
          <w:p w14:paraId="7D2460E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7A6FE3F" w14:textId="00425F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C749FDC" w14:textId="0D6153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0125A733" w14:textId="69BDCD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NR_SL_enh2-Core</w:t>
            </w:r>
          </w:p>
        </w:tc>
        <w:tc>
          <w:tcPr>
            <w:tcW w:w="439" w:type="pct"/>
          </w:tcPr>
          <w:p w14:paraId="1C8BEEB3" w14:textId="317AA2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8C2157F" w14:textId="77777777" w:rsidTr="00B976AF">
        <w:tc>
          <w:tcPr>
            <w:tcW w:w="430" w:type="pct"/>
          </w:tcPr>
          <w:p w14:paraId="5EF0A39B" w14:textId="08BF80A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R4-2500406</w:t>
            </w:r>
          </w:p>
        </w:tc>
        <w:tc>
          <w:tcPr>
            <w:tcW w:w="1262" w:type="pct"/>
          </w:tcPr>
          <w:p w14:paraId="50C15689" w14:textId="35B774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38.101-1 on introduction of Band n110</w:t>
            </w:r>
          </w:p>
        </w:tc>
        <w:tc>
          <w:tcPr>
            <w:tcW w:w="366" w:type="pct"/>
          </w:tcPr>
          <w:p w14:paraId="2421AED2" w14:textId="5A0C09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3B3C7B17" w14:textId="1ADDCF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1A4B022A" w14:textId="4A62E5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2629</w:t>
            </w:r>
          </w:p>
        </w:tc>
        <w:tc>
          <w:tcPr>
            <w:tcW w:w="221" w:type="pct"/>
          </w:tcPr>
          <w:p w14:paraId="4A9ED2C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A0A28F7" w14:textId="4F033B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2D25670" w14:textId="4A02DB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5A4ABDD5" w14:textId="6ABB3E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NR_FDD_1400MHz-Core</w:t>
            </w:r>
          </w:p>
        </w:tc>
        <w:tc>
          <w:tcPr>
            <w:tcW w:w="439" w:type="pct"/>
          </w:tcPr>
          <w:p w14:paraId="00618899" w14:textId="2C6AF1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245E3264" w14:textId="77777777" w:rsidTr="00B976AF">
        <w:tc>
          <w:tcPr>
            <w:tcW w:w="430" w:type="pct"/>
          </w:tcPr>
          <w:p w14:paraId="6F7764E3" w14:textId="4CBFDA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R4-2502842</w:t>
            </w:r>
          </w:p>
        </w:tc>
        <w:tc>
          <w:tcPr>
            <w:tcW w:w="1262" w:type="pct"/>
          </w:tcPr>
          <w:p w14:paraId="52665153" w14:textId="7738E3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38.101-1 on introduction of Band n110</w:t>
            </w:r>
          </w:p>
        </w:tc>
        <w:tc>
          <w:tcPr>
            <w:tcW w:w="366" w:type="pct"/>
          </w:tcPr>
          <w:p w14:paraId="3A4AB68B" w14:textId="5C8906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5F49C0B8" w14:textId="0FBF7F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2B7344F6" w14:textId="4087B1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2629</w:t>
            </w:r>
          </w:p>
        </w:tc>
        <w:tc>
          <w:tcPr>
            <w:tcW w:w="221" w:type="pct"/>
          </w:tcPr>
          <w:p w14:paraId="00295D59" w14:textId="30AE1A48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4DEED9DA" w14:textId="22330F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F2854B7" w14:textId="1BF114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2946D483" w14:textId="0A9AC0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NR_FDD_1400MHz-Core</w:t>
            </w:r>
          </w:p>
        </w:tc>
        <w:tc>
          <w:tcPr>
            <w:tcW w:w="439" w:type="pct"/>
          </w:tcPr>
          <w:p w14:paraId="1D536BE0" w14:textId="6DCAE0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E41E4A7" w14:textId="77777777" w:rsidTr="00B976AF">
        <w:tc>
          <w:tcPr>
            <w:tcW w:w="430" w:type="pct"/>
          </w:tcPr>
          <w:p w14:paraId="75AC4E8F" w14:textId="60ED993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R4-2500418</w:t>
            </w:r>
          </w:p>
        </w:tc>
        <w:tc>
          <w:tcPr>
            <w:tcW w:w="1262" w:type="pct"/>
          </w:tcPr>
          <w:p w14:paraId="6E4EC31A" w14:textId="161C5F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(NonCol_intraB_ENDC_NR_CA-Core) Specifying different intra-band non-contiguous CA UE capability types</w:t>
            </w:r>
          </w:p>
        </w:tc>
        <w:tc>
          <w:tcPr>
            <w:tcW w:w="366" w:type="pct"/>
          </w:tcPr>
          <w:p w14:paraId="5E9FAB43" w14:textId="599AB0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Samsung</w:t>
            </w:r>
          </w:p>
        </w:tc>
        <w:tc>
          <w:tcPr>
            <w:tcW w:w="442" w:type="pct"/>
          </w:tcPr>
          <w:p w14:paraId="2E7A1C0E" w14:textId="1E7B48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1D932273" w14:textId="7A92C0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2630</w:t>
            </w:r>
          </w:p>
        </w:tc>
        <w:tc>
          <w:tcPr>
            <w:tcW w:w="221" w:type="pct"/>
          </w:tcPr>
          <w:p w14:paraId="309D55B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EED3ED2" w14:textId="6AF067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E8FB7C3" w14:textId="23BC10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A897388" w14:textId="00DFF9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439" w:type="pct"/>
          </w:tcPr>
          <w:p w14:paraId="4621EB04" w14:textId="2B81EF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7AFFBAFE" w14:textId="77777777" w:rsidTr="00B976AF">
        <w:tc>
          <w:tcPr>
            <w:tcW w:w="430" w:type="pct"/>
          </w:tcPr>
          <w:p w14:paraId="44C25EC8" w14:textId="3FB594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R4-2500424</w:t>
            </w:r>
          </w:p>
        </w:tc>
        <w:tc>
          <w:tcPr>
            <w:tcW w:w="1262" w:type="pct"/>
          </w:tcPr>
          <w:p w14:paraId="6FBB0275" w14:textId="340D6C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(NonCol_intraB_ENDC_NR_CA-Core) Specifying different intra-band non-contiguous CA UE capability types (R18_CAT_A)</w:t>
            </w:r>
          </w:p>
        </w:tc>
        <w:tc>
          <w:tcPr>
            <w:tcW w:w="366" w:type="pct"/>
          </w:tcPr>
          <w:p w14:paraId="745A409B" w14:textId="01FBD7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Samsung</w:t>
            </w:r>
          </w:p>
        </w:tc>
        <w:tc>
          <w:tcPr>
            <w:tcW w:w="442" w:type="pct"/>
          </w:tcPr>
          <w:p w14:paraId="456D6F1F" w14:textId="357822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124CD8FF" w14:textId="5CBFB8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2631</w:t>
            </w:r>
          </w:p>
        </w:tc>
        <w:tc>
          <w:tcPr>
            <w:tcW w:w="221" w:type="pct"/>
          </w:tcPr>
          <w:p w14:paraId="292D753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FF6C33A" w14:textId="420E2F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8AC78C3" w14:textId="353F21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BA1B1E0" w14:textId="51F7D3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439" w:type="pct"/>
          </w:tcPr>
          <w:p w14:paraId="25319A78" w14:textId="2B6F35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250C4AA8" w14:textId="77777777" w:rsidTr="00B976AF">
        <w:tc>
          <w:tcPr>
            <w:tcW w:w="430" w:type="pct"/>
          </w:tcPr>
          <w:p w14:paraId="0A5A7699" w14:textId="6398E2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R4-2500462</w:t>
            </w:r>
          </w:p>
        </w:tc>
        <w:tc>
          <w:tcPr>
            <w:tcW w:w="1262" w:type="pct"/>
          </w:tcPr>
          <w:p w14:paraId="4B847265" w14:textId="7B476E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(TEI16) CR on 38.101-1 clarification of maximum transmission bandwidth configuration [Max_Tx_BW_config]</w:t>
            </w:r>
          </w:p>
        </w:tc>
        <w:tc>
          <w:tcPr>
            <w:tcW w:w="366" w:type="pct"/>
          </w:tcPr>
          <w:p w14:paraId="332569FA" w14:textId="7E7659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D5F7B21" w14:textId="1D5840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13037CA1" w14:textId="5D9F6F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2632</w:t>
            </w:r>
          </w:p>
        </w:tc>
        <w:tc>
          <w:tcPr>
            <w:tcW w:w="221" w:type="pct"/>
          </w:tcPr>
          <w:p w14:paraId="07D0E59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4046EB3" w14:textId="48825D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6917C69B" w14:textId="4C49B4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02B12A2" w14:textId="428FBA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TEI16</w:t>
            </w:r>
          </w:p>
        </w:tc>
        <w:tc>
          <w:tcPr>
            <w:tcW w:w="439" w:type="pct"/>
          </w:tcPr>
          <w:p w14:paraId="1F76A107" w14:textId="1EFAD3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6874A748" w14:textId="77777777" w:rsidTr="00B976AF">
        <w:tc>
          <w:tcPr>
            <w:tcW w:w="430" w:type="pct"/>
          </w:tcPr>
          <w:p w14:paraId="4AC4B5AB" w14:textId="5E4272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R4-2500463</w:t>
            </w:r>
          </w:p>
        </w:tc>
        <w:tc>
          <w:tcPr>
            <w:tcW w:w="1262" w:type="pct"/>
          </w:tcPr>
          <w:p w14:paraId="777A429A" w14:textId="362A21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(TEI16) CR on 38.101-1 clarification of maximum transmission bandwidth configuration [Max_Tx_BW_config]</w:t>
            </w:r>
          </w:p>
        </w:tc>
        <w:tc>
          <w:tcPr>
            <w:tcW w:w="366" w:type="pct"/>
          </w:tcPr>
          <w:p w14:paraId="2859F3D9" w14:textId="094B127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1DECA6DF" w14:textId="2010DE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1ACA8717" w14:textId="422C7C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2633</w:t>
            </w:r>
          </w:p>
        </w:tc>
        <w:tc>
          <w:tcPr>
            <w:tcW w:w="221" w:type="pct"/>
          </w:tcPr>
          <w:p w14:paraId="66AD3B2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EC3DB35" w14:textId="3F9FB6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5ABD3A06" w14:textId="6D3938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867D3BE" w14:textId="47282D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TEI16</w:t>
            </w:r>
          </w:p>
        </w:tc>
        <w:tc>
          <w:tcPr>
            <w:tcW w:w="439" w:type="pct"/>
          </w:tcPr>
          <w:p w14:paraId="3232F884" w14:textId="6B544B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1FCEF5DD" w14:textId="77777777" w:rsidTr="00B976AF">
        <w:tc>
          <w:tcPr>
            <w:tcW w:w="430" w:type="pct"/>
          </w:tcPr>
          <w:p w14:paraId="1D410E4C" w14:textId="61BAEC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R4-2500464</w:t>
            </w:r>
          </w:p>
        </w:tc>
        <w:tc>
          <w:tcPr>
            <w:tcW w:w="1262" w:type="pct"/>
          </w:tcPr>
          <w:p w14:paraId="63CE2E95" w14:textId="5B0888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(TEI16) CR on 38.101-1 clarification of maximum transmission bandwidth configuration [Max_Tx_BW_config]</w:t>
            </w:r>
          </w:p>
        </w:tc>
        <w:tc>
          <w:tcPr>
            <w:tcW w:w="366" w:type="pct"/>
          </w:tcPr>
          <w:p w14:paraId="77DDF413" w14:textId="71660B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18E976F7" w14:textId="72DB868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4F859129" w14:textId="6AC5B5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2634</w:t>
            </w:r>
          </w:p>
        </w:tc>
        <w:tc>
          <w:tcPr>
            <w:tcW w:w="221" w:type="pct"/>
          </w:tcPr>
          <w:p w14:paraId="521EAAE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D8F7E63" w14:textId="3DDC46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4F0A2B1" w14:textId="468C4B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E9E0432" w14:textId="0F4495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TEI16</w:t>
            </w:r>
          </w:p>
        </w:tc>
        <w:tc>
          <w:tcPr>
            <w:tcW w:w="439" w:type="pct"/>
          </w:tcPr>
          <w:p w14:paraId="2F13A5DE" w14:textId="551A83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1AC55B33" w14:textId="77777777" w:rsidTr="00B976AF">
        <w:tc>
          <w:tcPr>
            <w:tcW w:w="430" w:type="pct"/>
          </w:tcPr>
          <w:p w14:paraId="406938DF" w14:textId="20486E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R4-2500473</w:t>
            </w:r>
          </w:p>
        </w:tc>
        <w:tc>
          <w:tcPr>
            <w:tcW w:w="1262" w:type="pct"/>
          </w:tcPr>
          <w:p w14:paraId="1FB79CDA" w14:textId="15B576C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(TEI16) CR on 38.101-1 clarification of maximum transmission bandwidth configuration [Max_Tx_BW_config]</w:t>
            </w:r>
          </w:p>
        </w:tc>
        <w:tc>
          <w:tcPr>
            <w:tcW w:w="366" w:type="pct"/>
          </w:tcPr>
          <w:p w14:paraId="620928DE" w14:textId="6D9975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1471A60A" w14:textId="3334C9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66FB9BDB" w14:textId="0B31B9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2635</w:t>
            </w:r>
          </w:p>
        </w:tc>
        <w:tc>
          <w:tcPr>
            <w:tcW w:w="221" w:type="pct"/>
          </w:tcPr>
          <w:p w14:paraId="5D9712A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7B442D4" w14:textId="0DABC0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9747989" w14:textId="11149F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4675149" w14:textId="5F476B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TEI16</w:t>
            </w:r>
          </w:p>
        </w:tc>
        <w:tc>
          <w:tcPr>
            <w:tcW w:w="439" w:type="pct"/>
          </w:tcPr>
          <w:p w14:paraId="3AA65987" w14:textId="51EF82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1B402302" w14:textId="77777777" w:rsidTr="00B976AF">
        <w:tc>
          <w:tcPr>
            <w:tcW w:w="430" w:type="pct"/>
          </w:tcPr>
          <w:p w14:paraId="393CF83B" w14:textId="068BC5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R4-2500478</w:t>
            </w:r>
          </w:p>
        </w:tc>
        <w:tc>
          <w:tcPr>
            <w:tcW w:w="1262" w:type="pct"/>
          </w:tcPr>
          <w:p w14:paraId="730BBFFB" w14:textId="3B13DF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 Clarifications on some ATG requirements applicability per connector [NR_ATG-Core]</w:t>
            </w:r>
          </w:p>
        </w:tc>
        <w:tc>
          <w:tcPr>
            <w:tcW w:w="366" w:type="pct"/>
          </w:tcPr>
          <w:p w14:paraId="24D0EF9B" w14:textId="04774E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2" w:type="pct"/>
          </w:tcPr>
          <w:p w14:paraId="7E84C4AD" w14:textId="700A65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467A29F7" w14:textId="59D66F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2636</w:t>
            </w:r>
          </w:p>
        </w:tc>
        <w:tc>
          <w:tcPr>
            <w:tcW w:w="221" w:type="pct"/>
          </w:tcPr>
          <w:p w14:paraId="57A8D22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29311D1" w14:textId="127D19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F1F24C3" w14:textId="645508E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8D242A1" w14:textId="2D4337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NR_ATG-Core</w:t>
            </w:r>
          </w:p>
        </w:tc>
        <w:tc>
          <w:tcPr>
            <w:tcW w:w="439" w:type="pct"/>
          </w:tcPr>
          <w:p w14:paraId="4552F9A6" w14:textId="06B2EC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600FA632" w14:textId="77777777" w:rsidTr="00B976AF">
        <w:tc>
          <w:tcPr>
            <w:tcW w:w="430" w:type="pct"/>
          </w:tcPr>
          <w:p w14:paraId="217F7A8C" w14:textId="5367C0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R4-2500479</w:t>
            </w:r>
          </w:p>
        </w:tc>
        <w:tc>
          <w:tcPr>
            <w:tcW w:w="1262" w:type="pct"/>
          </w:tcPr>
          <w:p w14:paraId="328D0788" w14:textId="4E6037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 Clarifications on some ATG requirements applicability per connector [NR_ATG-Core]</w:t>
            </w:r>
          </w:p>
        </w:tc>
        <w:tc>
          <w:tcPr>
            <w:tcW w:w="366" w:type="pct"/>
          </w:tcPr>
          <w:p w14:paraId="6766A87F" w14:textId="5C421F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2" w:type="pct"/>
          </w:tcPr>
          <w:p w14:paraId="685B03E6" w14:textId="6FBBBA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06B180C0" w14:textId="0FEB41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2637</w:t>
            </w:r>
          </w:p>
        </w:tc>
        <w:tc>
          <w:tcPr>
            <w:tcW w:w="221" w:type="pct"/>
          </w:tcPr>
          <w:p w14:paraId="62A4F25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CF183A3" w14:textId="4F4F33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853FF7A" w14:textId="2C7745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97C9728" w14:textId="76B36D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NR_ATG-Core</w:t>
            </w:r>
          </w:p>
        </w:tc>
        <w:tc>
          <w:tcPr>
            <w:tcW w:w="439" w:type="pct"/>
          </w:tcPr>
          <w:p w14:paraId="5BBF96F9" w14:textId="5C82E4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74C9F4C6" w14:textId="77777777" w:rsidTr="00B976AF">
        <w:tc>
          <w:tcPr>
            <w:tcW w:w="430" w:type="pct"/>
          </w:tcPr>
          <w:p w14:paraId="026958CA" w14:textId="02C038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R4-2500693</w:t>
            </w:r>
          </w:p>
        </w:tc>
        <w:tc>
          <w:tcPr>
            <w:tcW w:w="1262" w:type="pct"/>
          </w:tcPr>
          <w:p w14:paraId="1E7FF26F" w14:textId="235102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 CR to 38.101-1 new combinations for HPUE_NR_CADC_SUL_R19</w:t>
            </w:r>
          </w:p>
        </w:tc>
        <w:tc>
          <w:tcPr>
            <w:tcW w:w="366" w:type="pct"/>
          </w:tcPr>
          <w:p w14:paraId="2D8456E2" w14:textId="75CFED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China Telecom, China Unicom</w:t>
            </w:r>
          </w:p>
        </w:tc>
        <w:tc>
          <w:tcPr>
            <w:tcW w:w="442" w:type="pct"/>
          </w:tcPr>
          <w:p w14:paraId="4905DC51" w14:textId="44DA04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00E1DC75" w14:textId="7AE03C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2638</w:t>
            </w:r>
          </w:p>
        </w:tc>
        <w:tc>
          <w:tcPr>
            <w:tcW w:w="221" w:type="pct"/>
          </w:tcPr>
          <w:p w14:paraId="73D31D7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51F2BF7" w14:textId="0790D1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7E662CC" w14:textId="59AF39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7C68EB32" w14:textId="324E312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HPUE_NR_CADC_SUL_R19</w:t>
            </w:r>
          </w:p>
        </w:tc>
        <w:tc>
          <w:tcPr>
            <w:tcW w:w="439" w:type="pct"/>
          </w:tcPr>
          <w:p w14:paraId="6013DB1E" w14:textId="7CBFBE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E4EA606" w14:textId="77777777" w:rsidTr="00B976AF">
        <w:tc>
          <w:tcPr>
            <w:tcW w:w="430" w:type="pct"/>
          </w:tcPr>
          <w:p w14:paraId="7D9615EB" w14:textId="3A4417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R4-2500714</w:t>
            </w:r>
          </w:p>
        </w:tc>
        <w:tc>
          <w:tcPr>
            <w:tcW w:w="1262" w:type="pct"/>
          </w:tcPr>
          <w:p w14:paraId="01D3D279" w14:textId="615056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BigCR to 38.101-1: Simultaneous Rx-Tx</w:t>
            </w:r>
          </w:p>
        </w:tc>
        <w:tc>
          <w:tcPr>
            <w:tcW w:w="366" w:type="pct"/>
          </w:tcPr>
          <w:p w14:paraId="363E0BA7" w14:textId="621A05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0551D925" w14:textId="1B5524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300411E5" w14:textId="2C5521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2639</w:t>
            </w:r>
          </w:p>
        </w:tc>
        <w:tc>
          <w:tcPr>
            <w:tcW w:w="221" w:type="pct"/>
          </w:tcPr>
          <w:p w14:paraId="272F538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DA48456" w14:textId="58FC95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B75C1B8" w14:textId="6CFF0A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F956797" w14:textId="0F4EAE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LTE_NR_R19_Simult_RxTx-Core</w:t>
            </w:r>
          </w:p>
        </w:tc>
        <w:tc>
          <w:tcPr>
            <w:tcW w:w="439" w:type="pct"/>
          </w:tcPr>
          <w:p w14:paraId="61B3EB16" w14:textId="58957F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BF87ED0" w14:textId="77777777" w:rsidTr="00B976AF">
        <w:tc>
          <w:tcPr>
            <w:tcW w:w="430" w:type="pct"/>
          </w:tcPr>
          <w:p w14:paraId="5E98F01D" w14:textId="4725D2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R4-2500855</w:t>
            </w:r>
          </w:p>
        </w:tc>
        <w:tc>
          <w:tcPr>
            <w:tcW w:w="1262" w:type="pct"/>
          </w:tcPr>
          <w:p w14:paraId="2C407256" w14:textId="110A13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 38.101-1 on ATG UE antenna connector clarification</w:t>
            </w:r>
          </w:p>
        </w:tc>
        <w:tc>
          <w:tcPr>
            <w:tcW w:w="366" w:type="pct"/>
          </w:tcPr>
          <w:p w14:paraId="3F6F1300" w14:textId="4AA697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CMCC</w:t>
            </w:r>
          </w:p>
        </w:tc>
        <w:tc>
          <w:tcPr>
            <w:tcW w:w="442" w:type="pct"/>
          </w:tcPr>
          <w:p w14:paraId="2338C4F6" w14:textId="74096F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53E8E2AA" w14:textId="2915BA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2640</w:t>
            </w:r>
          </w:p>
        </w:tc>
        <w:tc>
          <w:tcPr>
            <w:tcW w:w="221" w:type="pct"/>
          </w:tcPr>
          <w:p w14:paraId="284C70A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78B32F4" w14:textId="41ADBB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22E8485" w14:textId="4103A3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D9EBFE6" w14:textId="43ACA5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NR_ATG-Core</w:t>
            </w:r>
          </w:p>
        </w:tc>
        <w:tc>
          <w:tcPr>
            <w:tcW w:w="439" w:type="pct"/>
          </w:tcPr>
          <w:p w14:paraId="2E34D5BD" w14:textId="514F7F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73ED3DB3" w14:textId="77777777" w:rsidTr="00B976AF">
        <w:tc>
          <w:tcPr>
            <w:tcW w:w="430" w:type="pct"/>
          </w:tcPr>
          <w:p w14:paraId="1E2536D2" w14:textId="6F64FC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R4-2500856</w:t>
            </w:r>
          </w:p>
        </w:tc>
        <w:tc>
          <w:tcPr>
            <w:tcW w:w="1262" w:type="pct"/>
          </w:tcPr>
          <w:p w14:paraId="14B4DB00" w14:textId="102A55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 38.101-1 on ATG UE antenna connector clarification</w:t>
            </w:r>
          </w:p>
        </w:tc>
        <w:tc>
          <w:tcPr>
            <w:tcW w:w="366" w:type="pct"/>
          </w:tcPr>
          <w:p w14:paraId="79425820" w14:textId="431A7C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CMCC</w:t>
            </w:r>
          </w:p>
        </w:tc>
        <w:tc>
          <w:tcPr>
            <w:tcW w:w="442" w:type="pct"/>
          </w:tcPr>
          <w:p w14:paraId="013BCE9F" w14:textId="6A18A4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6E725B23" w14:textId="4E602A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2641</w:t>
            </w:r>
          </w:p>
        </w:tc>
        <w:tc>
          <w:tcPr>
            <w:tcW w:w="221" w:type="pct"/>
          </w:tcPr>
          <w:p w14:paraId="341F427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E45415F" w14:textId="5A5687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31E99C33" w14:textId="449F37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6A1A1D54" w14:textId="2B0F29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NR_ATG-Core</w:t>
            </w:r>
          </w:p>
        </w:tc>
        <w:tc>
          <w:tcPr>
            <w:tcW w:w="439" w:type="pct"/>
          </w:tcPr>
          <w:p w14:paraId="06E40054" w14:textId="7FB961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718E322A" w14:textId="77777777" w:rsidTr="00B976AF">
        <w:tc>
          <w:tcPr>
            <w:tcW w:w="430" w:type="pct"/>
          </w:tcPr>
          <w:p w14:paraId="2126A296" w14:textId="77277C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R4-2500869</w:t>
            </w:r>
          </w:p>
        </w:tc>
        <w:tc>
          <w:tcPr>
            <w:tcW w:w="1262" w:type="pct"/>
          </w:tcPr>
          <w:p w14:paraId="623824E3" w14:textId="40D1ED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 38.101-1 to introduce PC1.5 n104</w:t>
            </w:r>
          </w:p>
        </w:tc>
        <w:tc>
          <w:tcPr>
            <w:tcW w:w="366" w:type="pct"/>
          </w:tcPr>
          <w:p w14:paraId="1EEC14D9" w14:textId="50820D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CMCC</w:t>
            </w:r>
          </w:p>
        </w:tc>
        <w:tc>
          <w:tcPr>
            <w:tcW w:w="442" w:type="pct"/>
          </w:tcPr>
          <w:p w14:paraId="61E89063" w14:textId="283ADF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31F811B7" w14:textId="758F76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2642</w:t>
            </w:r>
          </w:p>
        </w:tc>
        <w:tc>
          <w:tcPr>
            <w:tcW w:w="221" w:type="pct"/>
          </w:tcPr>
          <w:p w14:paraId="14CC549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DD6577B" w14:textId="1BB70B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2E70B16" w14:textId="584B85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4A11925" w14:textId="643CCA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HPUE_NR_FR1_bands_R19-Core</w:t>
            </w:r>
          </w:p>
        </w:tc>
        <w:tc>
          <w:tcPr>
            <w:tcW w:w="439" w:type="pct"/>
          </w:tcPr>
          <w:p w14:paraId="034E653B" w14:textId="0B39E4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40AAF0E" w14:textId="77777777" w:rsidTr="00B976AF">
        <w:tc>
          <w:tcPr>
            <w:tcW w:w="430" w:type="pct"/>
          </w:tcPr>
          <w:p w14:paraId="6B1106DC" w14:textId="28EA62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R4-2502860</w:t>
            </w:r>
          </w:p>
        </w:tc>
        <w:tc>
          <w:tcPr>
            <w:tcW w:w="1262" w:type="pct"/>
          </w:tcPr>
          <w:p w14:paraId="0741108C" w14:textId="42D3E3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 38.101-1 to introduce PC1.5 n104</w:t>
            </w:r>
          </w:p>
        </w:tc>
        <w:tc>
          <w:tcPr>
            <w:tcW w:w="366" w:type="pct"/>
          </w:tcPr>
          <w:p w14:paraId="6624909E" w14:textId="55D770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CMCC, ZTE Corporation, Sanechips</w:t>
            </w:r>
          </w:p>
        </w:tc>
        <w:tc>
          <w:tcPr>
            <w:tcW w:w="442" w:type="pct"/>
          </w:tcPr>
          <w:p w14:paraId="23CCDB5C" w14:textId="450621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050829B9" w14:textId="1740EA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2642</w:t>
            </w:r>
          </w:p>
        </w:tc>
        <w:tc>
          <w:tcPr>
            <w:tcW w:w="221" w:type="pct"/>
          </w:tcPr>
          <w:p w14:paraId="253554C2" w14:textId="305EA193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0A0152F3" w14:textId="396963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6FD7D7CA" w14:textId="1B1A79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467E6455" w14:textId="61A645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HPUE_NR_FR1_bands_R19-Core</w:t>
            </w:r>
          </w:p>
        </w:tc>
        <w:tc>
          <w:tcPr>
            <w:tcW w:w="439" w:type="pct"/>
          </w:tcPr>
          <w:p w14:paraId="79DBE5C5" w14:textId="42D4710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C9F754F" w14:textId="77777777" w:rsidTr="00B976AF">
        <w:tc>
          <w:tcPr>
            <w:tcW w:w="430" w:type="pct"/>
          </w:tcPr>
          <w:p w14:paraId="43AA02A1" w14:textId="1C6430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R4-2500870</w:t>
            </w:r>
          </w:p>
        </w:tc>
        <w:tc>
          <w:tcPr>
            <w:tcW w:w="1262" w:type="pct"/>
          </w:tcPr>
          <w:p w14:paraId="6C33B97F" w14:textId="4AADAE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 38.101-1 to introduce n34 and n39 support 8Rx</w:t>
            </w:r>
          </w:p>
        </w:tc>
        <w:tc>
          <w:tcPr>
            <w:tcW w:w="366" w:type="pct"/>
          </w:tcPr>
          <w:p w14:paraId="17602344" w14:textId="0401C7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CMCC</w:t>
            </w:r>
          </w:p>
        </w:tc>
        <w:tc>
          <w:tcPr>
            <w:tcW w:w="442" w:type="pct"/>
          </w:tcPr>
          <w:p w14:paraId="5E35B15B" w14:textId="534C91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4CE1DF1A" w14:textId="3B6605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2643</w:t>
            </w:r>
          </w:p>
        </w:tc>
        <w:tc>
          <w:tcPr>
            <w:tcW w:w="221" w:type="pct"/>
          </w:tcPr>
          <w:p w14:paraId="1038C9A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D9BEF84" w14:textId="53E649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240867A" w14:textId="44A9BD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5073C2F9" w14:textId="3EC565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NR_bands_xFeature_R19-Core</w:t>
            </w:r>
          </w:p>
        </w:tc>
        <w:tc>
          <w:tcPr>
            <w:tcW w:w="439" w:type="pct"/>
          </w:tcPr>
          <w:p w14:paraId="040B9D55" w14:textId="35D67C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endorsed</w:t>
            </w:r>
          </w:p>
        </w:tc>
      </w:tr>
      <w:tr w:rsidR="00B976AF" w:rsidRPr="00B976AF" w14:paraId="23ED1B23" w14:textId="77777777" w:rsidTr="00B976AF">
        <w:tc>
          <w:tcPr>
            <w:tcW w:w="430" w:type="pct"/>
          </w:tcPr>
          <w:p w14:paraId="4F633BF7" w14:textId="5A36DD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R4-2500871</w:t>
            </w:r>
          </w:p>
        </w:tc>
        <w:tc>
          <w:tcPr>
            <w:tcW w:w="1262" w:type="pct"/>
          </w:tcPr>
          <w:p w14:paraId="2D004F91" w14:textId="05EB34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 38.101-1 to add the missing information on the maximum output power of CA_n41C-n79C</w:t>
            </w:r>
          </w:p>
        </w:tc>
        <w:tc>
          <w:tcPr>
            <w:tcW w:w="366" w:type="pct"/>
          </w:tcPr>
          <w:p w14:paraId="7FF94989" w14:textId="2B5AD5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CMCC</w:t>
            </w:r>
          </w:p>
        </w:tc>
        <w:tc>
          <w:tcPr>
            <w:tcW w:w="442" w:type="pct"/>
          </w:tcPr>
          <w:p w14:paraId="19870123" w14:textId="56BC47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6B4352A3" w14:textId="1004F5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2644</w:t>
            </w:r>
          </w:p>
        </w:tc>
        <w:tc>
          <w:tcPr>
            <w:tcW w:w="221" w:type="pct"/>
          </w:tcPr>
          <w:p w14:paraId="10C6168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A5AEE52" w14:textId="2938E4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D7578E3" w14:textId="06A431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EAB5FAE" w14:textId="63FFDA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439" w:type="pct"/>
          </w:tcPr>
          <w:p w14:paraId="5F824710" w14:textId="698068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1BFDA7D8" w14:textId="77777777" w:rsidTr="00B976AF">
        <w:tc>
          <w:tcPr>
            <w:tcW w:w="430" w:type="pct"/>
          </w:tcPr>
          <w:p w14:paraId="3FA85AC7" w14:textId="6D1CCC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R4-2500872</w:t>
            </w:r>
          </w:p>
        </w:tc>
        <w:tc>
          <w:tcPr>
            <w:tcW w:w="1262" w:type="pct"/>
          </w:tcPr>
          <w:p w14:paraId="38AF610E" w14:textId="04CE07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 38.101-1 to add the missing information on the maximum output power of CA_n41C-n79C</w:t>
            </w:r>
          </w:p>
        </w:tc>
        <w:tc>
          <w:tcPr>
            <w:tcW w:w="366" w:type="pct"/>
          </w:tcPr>
          <w:p w14:paraId="3B2B2AFB" w14:textId="6F011E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CMCC</w:t>
            </w:r>
          </w:p>
        </w:tc>
        <w:tc>
          <w:tcPr>
            <w:tcW w:w="442" w:type="pct"/>
          </w:tcPr>
          <w:p w14:paraId="021CB14F" w14:textId="190745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21CADA2D" w14:textId="46F9DE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2645</w:t>
            </w:r>
          </w:p>
        </w:tc>
        <w:tc>
          <w:tcPr>
            <w:tcW w:w="221" w:type="pct"/>
          </w:tcPr>
          <w:p w14:paraId="7E20A5D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5875AD6" w14:textId="7AEB23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74B497E2" w14:textId="29CC8E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4F33B8A1" w14:textId="27916E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439" w:type="pct"/>
          </w:tcPr>
          <w:p w14:paraId="0E3ED853" w14:textId="113DAA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4F85BCE3" w14:textId="77777777" w:rsidTr="00B976AF">
        <w:tc>
          <w:tcPr>
            <w:tcW w:w="430" w:type="pct"/>
          </w:tcPr>
          <w:p w14:paraId="6A2BB19C" w14:textId="58AC34C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R4-2500873</w:t>
            </w:r>
          </w:p>
        </w:tc>
        <w:tc>
          <w:tcPr>
            <w:tcW w:w="1262" w:type="pct"/>
          </w:tcPr>
          <w:p w14:paraId="29498FE8" w14:textId="6170C20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support of UL MIMO for PC2 n28</w:t>
            </w:r>
          </w:p>
        </w:tc>
        <w:tc>
          <w:tcPr>
            <w:tcW w:w="366" w:type="pct"/>
          </w:tcPr>
          <w:p w14:paraId="06226FC8" w14:textId="3DCF7D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CMCC, CBN, China Broadnet</w:t>
            </w:r>
          </w:p>
        </w:tc>
        <w:tc>
          <w:tcPr>
            <w:tcW w:w="442" w:type="pct"/>
          </w:tcPr>
          <w:p w14:paraId="7226FD7B" w14:textId="5C19E8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5CD74FDE" w14:textId="68F3BE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2646</w:t>
            </w:r>
          </w:p>
        </w:tc>
        <w:tc>
          <w:tcPr>
            <w:tcW w:w="221" w:type="pct"/>
          </w:tcPr>
          <w:p w14:paraId="4B1FDEF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0B9E2CE" w14:textId="69DE48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63EC557" w14:textId="0F8A60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1255F8B" w14:textId="4AB2D2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NR_n28_PC2_40MHz_CBW-Core</w:t>
            </w:r>
          </w:p>
        </w:tc>
        <w:tc>
          <w:tcPr>
            <w:tcW w:w="439" w:type="pct"/>
          </w:tcPr>
          <w:p w14:paraId="11CF0F2C" w14:textId="49483E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6178754E" w14:textId="77777777" w:rsidTr="00B976AF">
        <w:tc>
          <w:tcPr>
            <w:tcW w:w="430" w:type="pct"/>
          </w:tcPr>
          <w:p w14:paraId="5724F7CD" w14:textId="653927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R4-2503025</w:t>
            </w:r>
          </w:p>
        </w:tc>
        <w:tc>
          <w:tcPr>
            <w:tcW w:w="1262" w:type="pct"/>
          </w:tcPr>
          <w:p w14:paraId="40436118" w14:textId="5CA75E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support of UL MIMO for PC2 n28</w:t>
            </w:r>
          </w:p>
        </w:tc>
        <w:tc>
          <w:tcPr>
            <w:tcW w:w="366" w:type="pct"/>
          </w:tcPr>
          <w:p w14:paraId="73F0A597" w14:textId="1BDD13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CMCC, CBN, China Broadnet</w:t>
            </w:r>
          </w:p>
        </w:tc>
        <w:tc>
          <w:tcPr>
            <w:tcW w:w="442" w:type="pct"/>
          </w:tcPr>
          <w:p w14:paraId="720D83D2" w14:textId="0B3267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0B86F3C5" w14:textId="27C1DC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2646</w:t>
            </w:r>
          </w:p>
        </w:tc>
        <w:tc>
          <w:tcPr>
            <w:tcW w:w="221" w:type="pct"/>
          </w:tcPr>
          <w:p w14:paraId="5342965F" w14:textId="53289E7C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C8F9121" w14:textId="5854E9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6ABF77ED" w14:textId="4C96F6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E68B03D" w14:textId="566F47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NR_n28_PC2_40MHz_CBW-Core</w:t>
            </w:r>
          </w:p>
        </w:tc>
        <w:tc>
          <w:tcPr>
            <w:tcW w:w="439" w:type="pct"/>
          </w:tcPr>
          <w:p w14:paraId="213DF8A4" w14:textId="061ED4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197F7E3" w14:textId="77777777" w:rsidTr="00B976AF">
        <w:tc>
          <w:tcPr>
            <w:tcW w:w="430" w:type="pct"/>
          </w:tcPr>
          <w:p w14:paraId="0DD61B78" w14:textId="1E0DB14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R4-2500955</w:t>
            </w:r>
          </w:p>
        </w:tc>
        <w:tc>
          <w:tcPr>
            <w:tcW w:w="1262" w:type="pct"/>
          </w:tcPr>
          <w:p w14:paraId="69E887A8" w14:textId="0E56EDA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Correct the modified MPR behavior</w:t>
            </w:r>
          </w:p>
        </w:tc>
        <w:tc>
          <w:tcPr>
            <w:tcW w:w="366" w:type="pct"/>
          </w:tcPr>
          <w:p w14:paraId="18A939A9" w14:textId="37E6DE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2F15C503" w14:textId="2EE46B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7133DBE7" w14:textId="0BEA0F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2647</w:t>
            </w:r>
          </w:p>
        </w:tc>
        <w:tc>
          <w:tcPr>
            <w:tcW w:w="221" w:type="pct"/>
          </w:tcPr>
          <w:p w14:paraId="6D88289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B8B57C5" w14:textId="2D5FCC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4BB2EBB8" w14:textId="4F2C92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A09D2CD" w14:textId="7BF4FA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55E8DDF6" w14:textId="002F3D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4F2DCA77" w14:textId="77777777" w:rsidTr="00B976AF">
        <w:tc>
          <w:tcPr>
            <w:tcW w:w="430" w:type="pct"/>
          </w:tcPr>
          <w:p w14:paraId="1686233E" w14:textId="2ABD06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R4-2500956</w:t>
            </w:r>
          </w:p>
        </w:tc>
        <w:tc>
          <w:tcPr>
            <w:tcW w:w="1262" w:type="pct"/>
          </w:tcPr>
          <w:p w14:paraId="3302C9E8" w14:textId="30BAE2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Correct the modified MPR behavior</w:t>
            </w:r>
          </w:p>
        </w:tc>
        <w:tc>
          <w:tcPr>
            <w:tcW w:w="366" w:type="pct"/>
          </w:tcPr>
          <w:p w14:paraId="0D088E98" w14:textId="0CA092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1C53115F" w14:textId="0733B5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39CE2D2C" w14:textId="65BA3A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2648</w:t>
            </w:r>
          </w:p>
        </w:tc>
        <w:tc>
          <w:tcPr>
            <w:tcW w:w="221" w:type="pct"/>
          </w:tcPr>
          <w:p w14:paraId="35A7CBA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13C70E8" w14:textId="34702C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06C42058" w14:textId="4E677D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D197BF4" w14:textId="735397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45B51685" w14:textId="68E4B67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7AAD0F4B" w14:textId="77777777" w:rsidTr="00B976AF">
        <w:tc>
          <w:tcPr>
            <w:tcW w:w="430" w:type="pct"/>
          </w:tcPr>
          <w:p w14:paraId="2A2845CD" w14:textId="5C30A3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R4-2500957</w:t>
            </w:r>
          </w:p>
        </w:tc>
        <w:tc>
          <w:tcPr>
            <w:tcW w:w="1262" w:type="pct"/>
          </w:tcPr>
          <w:p w14:paraId="660A9260" w14:textId="50F4144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Correct the modified MPR behavior</w:t>
            </w:r>
          </w:p>
        </w:tc>
        <w:tc>
          <w:tcPr>
            <w:tcW w:w="366" w:type="pct"/>
          </w:tcPr>
          <w:p w14:paraId="3E9E62F6" w14:textId="3EBB114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5D475B65" w14:textId="2992CC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158A1E57" w14:textId="7FAAE0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2649</w:t>
            </w:r>
          </w:p>
        </w:tc>
        <w:tc>
          <w:tcPr>
            <w:tcW w:w="221" w:type="pct"/>
          </w:tcPr>
          <w:p w14:paraId="6EBAB19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B3CD537" w14:textId="59809B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37CC5827" w14:textId="35D2DB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55E9A59" w14:textId="7532E1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09541B6E" w14:textId="3BFDDF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70523344" w14:textId="77777777" w:rsidTr="00B976AF">
        <w:tc>
          <w:tcPr>
            <w:tcW w:w="430" w:type="pct"/>
          </w:tcPr>
          <w:p w14:paraId="0CBB0ABE" w14:textId="1C85A5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R4-2500958</w:t>
            </w:r>
          </w:p>
        </w:tc>
        <w:tc>
          <w:tcPr>
            <w:tcW w:w="1262" w:type="pct"/>
          </w:tcPr>
          <w:p w14:paraId="7E97E4E6" w14:textId="4E1E71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Correct the modified MPR behavior</w:t>
            </w:r>
          </w:p>
        </w:tc>
        <w:tc>
          <w:tcPr>
            <w:tcW w:w="366" w:type="pct"/>
          </w:tcPr>
          <w:p w14:paraId="24354F81" w14:textId="00EFB13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2C37DCC2" w14:textId="066F2A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761CD098" w14:textId="71B7C9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2650</w:t>
            </w:r>
          </w:p>
        </w:tc>
        <w:tc>
          <w:tcPr>
            <w:tcW w:w="221" w:type="pct"/>
          </w:tcPr>
          <w:p w14:paraId="4A7B5A6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94896CE" w14:textId="32A923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0CE582A" w14:textId="1DB228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71942DD" w14:textId="56C69A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5F26D8A6" w14:textId="1C182D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320711AC" w14:textId="77777777" w:rsidTr="00B976AF">
        <w:tc>
          <w:tcPr>
            <w:tcW w:w="430" w:type="pct"/>
          </w:tcPr>
          <w:p w14:paraId="6FC6BD42" w14:textId="543DD0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R4-2500959</w:t>
            </w:r>
          </w:p>
        </w:tc>
        <w:tc>
          <w:tcPr>
            <w:tcW w:w="1262" w:type="pct"/>
          </w:tcPr>
          <w:p w14:paraId="365781CA" w14:textId="626DB5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Correct the modified MPR behavior</w:t>
            </w:r>
          </w:p>
        </w:tc>
        <w:tc>
          <w:tcPr>
            <w:tcW w:w="366" w:type="pct"/>
          </w:tcPr>
          <w:p w14:paraId="561B031D" w14:textId="25DE95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65535C7B" w14:textId="67209E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4A0FB892" w14:textId="6966FB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2651</w:t>
            </w:r>
          </w:p>
        </w:tc>
        <w:tc>
          <w:tcPr>
            <w:tcW w:w="221" w:type="pct"/>
          </w:tcPr>
          <w:p w14:paraId="5828835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5448E2F" w14:textId="2EC073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20F5D2A" w14:textId="280C8B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2760806" w14:textId="0451A7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751E9A01" w14:textId="4B85D5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55AD71F4" w14:textId="77777777" w:rsidTr="00B976AF">
        <w:tc>
          <w:tcPr>
            <w:tcW w:w="430" w:type="pct"/>
          </w:tcPr>
          <w:p w14:paraId="178EFD05" w14:textId="79F974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R4-2500964</w:t>
            </w:r>
          </w:p>
        </w:tc>
        <w:tc>
          <w:tcPr>
            <w:tcW w:w="1262" w:type="pct"/>
          </w:tcPr>
          <w:p w14:paraId="638D78C3" w14:textId="7207BF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(NR_MC_enh-Core) Correct the capability name for Tx switching</w:t>
            </w:r>
          </w:p>
        </w:tc>
        <w:tc>
          <w:tcPr>
            <w:tcW w:w="366" w:type="pct"/>
          </w:tcPr>
          <w:p w14:paraId="455EC9C6" w14:textId="2E541B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606F9136" w14:textId="6BA302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3322AE1E" w14:textId="67979C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2652</w:t>
            </w:r>
          </w:p>
        </w:tc>
        <w:tc>
          <w:tcPr>
            <w:tcW w:w="221" w:type="pct"/>
          </w:tcPr>
          <w:p w14:paraId="547E852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4C6CAE3" w14:textId="3E596D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9623644" w14:textId="07BB2D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7C89357" w14:textId="32DEA3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NR_MC_enh-Core</w:t>
            </w:r>
          </w:p>
        </w:tc>
        <w:tc>
          <w:tcPr>
            <w:tcW w:w="439" w:type="pct"/>
          </w:tcPr>
          <w:p w14:paraId="24C932C5" w14:textId="222A0E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6479CCCE" w14:textId="77777777" w:rsidTr="00B976AF">
        <w:tc>
          <w:tcPr>
            <w:tcW w:w="430" w:type="pct"/>
          </w:tcPr>
          <w:p w14:paraId="140F52E5" w14:textId="2FB2EC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R4-2500965</w:t>
            </w:r>
          </w:p>
        </w:tc>
        <w:tc>
          <w:tcPr>
            <w:tcW w:w="1262" w:type="pct"/>
          </w:tcPr>
          <w:p w14:paraId="2AEBE659" w14:textId="7E2D992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  NR_MC_enh-Core) Correct the capability name for Tx switching</w:t>
            </w:r>
          </w:p>
        </w:tc>
        <w:tc>
          <w:tcPr>
            <w:tcW w:w="366" w:type="pct"/>
          </w:tcPr>
          <w:p w14:paraId="36F09EED" w14:textId="36589E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480DC596" w14:textId="00CDCB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5361DD03" w14:textId="7215A0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2653</w:t>
            </w:r>
          </w:p>
        </w:tc>
        <w:tc>
          <w:tcPr>
            <w:tcW w:w="221" w:type="pct"/>
          </w:tcPr>
          <w:p w14:paraId="6C68ADE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6E473C1" w14:textId="42C9F1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53957E8" w14:textId="5833EA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03EE19E1" w14:textId="5AB38D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NR_MC_enh-Core</w:t>
            </w:r>
          </w:p>
        </w:tc>
        <w:tc>
          <w:tcPr>
            <w:tcW w:w="439" w:type="pct"/>
          </w:tcPr>
          <w:p w14:paraId="606381DC" w14:textId="35411C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60A6066" w14:textId="77777777" w:rsidTr="00B976AF">
        <w:tc>
          <w:tcPr>
            <w:tcW w:w="430" w:type="pct"/>
          </w:tcPr>
          <w:p w14:paraId="076FD5A0" w14:textId="7720E7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R4-2500971</w:t>
            </w:r>
          </w:p>
        </w:tc>
        <w:tc>
          <w:tcPr>
            <w:tcW w:w="1262" w:type="pct"/>
          </w:tcPr>
          <w:p w14:paraId="686309F4" w14:textId="44628B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TS 38.101-1 big CR for NR_bands_xFeature_R19-Core</w:t>
            </w:r>
          </w:p>
        </w:tc>
        <w:tc>
          <w:tcPr>
            <w:tcW w:w="366" w:type="pct"/>
          </w:tcPr>
          <w:p w14:paraId="3A81C3A3" w14:textId="139F53A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Huawei</w:t>
            </w:r>
          </w:p>
        </w:tc>
        <w:tc>
          <w:tcPr>
            <w:tcW w:w="442" w:type="pct"/>
          </w:tcPr>
          <w:p w14:paraId="1F3B1092" w14:textId="6257E80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37F7680A" w14:textId="616C68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2654</w:t>
            </w:r>
          </w:p>
        </w:tc>
        <w:tc>
          <w:tcPr>
            <w:tcW w:w="221" w:type="pct"/>
          </w:tcPr>
          <w:p w14:paraId="295F078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DB15D60" w14:textId="16E34D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8580BB5" w14:textId="291FD7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44C604CE" w14:textId="458CBA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NR_bands_xFeature_R19-Core</w:t>
            </w:r>
          </w:p>
        </w:tc>
        <w:tc>
          <w:tcPr>
            <w:tcW w:w="439" w:type="pct"/>
          </w:tcPr>
          <w:p w14:paraId="7BB33BCF" w14:textId="42EE90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A3AD247" w14:textId="77777777" w:rsidTr="00B976AF">
        <w:tc>
          <w:tcPr>
            <w:tcW w:w="430" w:type="pct"/>
          </w:tcPr>
          <w:p w14:paraId="112AB318" w14:textId="7DA1D3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R4-2501051</w:t>
            </w:r>
          </w:p>
        </w:tc>
        <w:tc>
          <w:tcPr>
            <w:tcW w:w="1262" w:type="pct"/>
          </w:tcPr>
          <w:p w14:paraId="2E2556CB" w14:textId="443D7A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(Power_Limit_CA_DC-Core) CR to TS 38.101-1 on DL CA HPUE with 1UL (Cat-F)</w:t>
            </w:r>
          </w:p>
        </w:tc>
        <w:tc>
          <w:tcPr>
            <w:tcW w:w="366" w:type="pct"/>
          </w:tcPr>
          <w:p w14:paraId="697F70A0" w14:textId="058E76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5910A3E2" w14:textId="45538B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6E6BF54F" w14:textId="3108FE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2655</w:t>
            </w:r>
          </w:p>
        </w:tc>
        <w:tc>
          <w:tcPr>
            <w:tcW w:w="221" w:type="pct"/>
          </w:tcPr>
          <w:p w14:paraId="3EAEBA3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02B3DE1" w14:textId="4115A3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25F1AF6A" w14:textId="76402B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3E344B5" w14:textId="16C04F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Power_Limit_CA_DC-Core</w:t>
            </w:r>
          </w:p>
        </w:tc>
        <w:tc>
          <w:tcPr>
            <w:tcW w:w="439" w:type="pct"/>
          </w:tcPr>
          <w:p w14:paraId="00CFAD5F" w14:textId="6AC694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5AE16DE1" w14:textId="77777777" w:rsidTr="00B976AF">
        <w:tc>
          <w:tcPr>
            <w:tcW w:w="430" w:type="pct"/>
          </w:tcPr>
          <w:p w14:paraId="270D137D" w14:textId="154133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R4-2501052</w:t>
            </w:r>
          </w:p>
        </w:tc>
        <w:tc>
          <w:tcPr>
            <w:tcW w:w="1262" w:type="pct"/>
          </w:tcPr>
          <w:p w14:paraId="3BB161BA" w14:textId="0155D2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(Power_Limit_CA_DC-Core) CR to TS 38.101-1 on DL CA HPUE with 1UL (Cat-A)</w:t>
            </w:r>
          </w:p>
        </w:tc>
        <w:tc>
          <w:tcPr>
            <w:tcW w:w="366" w:type="pct"/>
          </w:tcPr>
          <w:p w14:paraId="1EFEE2B5" w14:textId="547BD0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334BEDD5" w14:textId="2CFAB7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02EFC113" w14:textId="296A68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2656</w:t>
            </w:r>
          </w:p>
        </w:tc>
        <w:tc>
          <w:tcPr>
            <w:tcW w:w="221" w:type="pct"/>
          </w:tcPr>
          <w:p w14:paraId="42CEAE5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E027761" w14:textId="7234EA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FAA8AD3" w14:textId="73140B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C9C782D" w14:textId="6312F4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Power_Limit_CA_DC-Core</w:t>
            </w:r>
          </w:p>
        </w:tc>
        <w:tc>
          <w:tcPr>
            <w:tcW w:w="439" w:type="pct"/>
          </w:tcPr>
          <w:p w14:paraId="39BB20AD" w14:textId="69463D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38E14600" w14:textId="77777777" w:rsidTr="00B976AF">
        <w:tc>
          <w:tcPr>
            <w:tcW w:w="430" w:type="pct"/>
          </w:tcPr>
          <w:p w14:paraId="39B53E02" w14:textId="354751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R4-2501055</w:t>
            </w:r>
          </w:p>
        </w:tc>
        <w:tc>
          <w:tcPr>
            <w:tcW w:w="1262" w:type="pct"/>
          </w:tcPr>
          <w:p w14:paraId="791895A2" w14:textId="0C0BC4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38.101-1 on introduction NR bands n87 and n88</w:t>
            </w:r>
          </w:p>
        </w:tc>
        <w:tc>
          <w:tcPr>
            <w:tcW w:w="366" w:type="pct"/>
          </w:tcPr>
          <w:p w14:paraId="3F316FEC" w14:textId="3A73A1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669F852D" w14:textId="010EB4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10C50464" w14:textId="2C3925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2657</w:t>
            </w:r>
          </w:p>
        </w:tc>
        <w:tc>
          <w:tcPr>
            <w:tcW w:w="221" w:type="pct"/>
          </w:tcPr>
          <w:p w14:paraId="7146192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94039E0" w14:textId="275ECF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FF90325" w14:textId="7B3ADB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2EFA61D5" w14:textId="1C041D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NR_bands_n87_n88-Core</w:t>
            </w:r>
          </w:p>
        </w:tc>
        <w:tc>
          <w:tcPr>
            <w:tcW w:w="439" w:type="pct"/>
          </w:tcPr>
          <w:p w14:paraId="5687F57B" w14:textId="64E6BF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7DAB9AE7" w14:textId="77777777" w:rsidTr="00B976AF">
        <w:tc>
          <w:tcPr>
            <w:tcW w:w="430" w:type="pct"/>
          </w:tcPr>
          <w:p w14:paraId="306D324B" w14:textId="3B628F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R4-2501058</w:t>
            </w:r>
          </w:p>
        </w:tc>
        <w:tc>
          <w:tcPr>
            <w:tcW w:w="1262" w:type="pct"/>
          </w:tcPr>
          <w:p w14:paraId="682F2B5B" w14:textId="4F2308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 38.101-1 2U/2D n5-n8</w:t>
            </w:r>
          </w:p>
        </w:tc>
        <w:tc>
          <w:tcPr>
            <w:tcW w:w="366" w:type="pct"/>
          </w:tcPr>
          <w:p w14:paraId="749F202A" w14:textId="0E0255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CATT, China Telecom, Huawei</w:t>
            </w:r>
          </w:p>
        </w:tc>
        <w:tc>
          <w:tcPr>
            <w:tcW w:w="442" w:type="pct"/>
          </w:tcPr>
          <w:p w14:paraId="17A1F0DC" w14:textId="0A8A8C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3AA1D64E" w14:textId="002C57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2658</w:t>
            </w:r>
          </w:p>
        </w:tc>
        <w:tc>
          <w:tcPr>
            <w:tcW w:w="221" w:type="pct"/>
          </w:tcPr>
          <w:p w14:paraId="6DA7328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249FD65" w14:textId="402660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B8AE6E1" w14:textId="1B3E0C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AC821C1" w14:textId="36779E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NR_CADC_SUL_R19-Core</w:t>
            </w:r>
          </w:p>
        </w:tc>
        <w:tc>
          <w:tcPr>
            <w:tcW w:w="439" w:type="pct"/>
          </w:tcPr>
          <w:p w14:paraId="3AC39EB0" w14:textId="25FF2A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00103874" w14:textId="77777777" w:rsidTr="00B976AF">
        <w:tc>
          <w:tcPr>
            <w:tcW w:w="430" w:type="pct"/>
          </w:tcPr>
          <w:p w14:paraId="7A9B3DAF" w14:textId="095278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R4-2501107</w:t>
            </w:r>
          </w:p>
        </w:tc>
        <w:tc>
          <w:tcPr>
            <w:tcW w:w="1262" w:type="pct"/>
          </w:tcPr>
          <w:p w14:paraId="309A688C" w14:textId="3BF624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 CR to 38.101-1 Introduce no DL interruption clarification for CA at dynamic Tx Switching in uplink</w:t>
            </w:r>
          </w:p>
        </w:tc>
        <w:tc>
          <w:tcPr>
            <w:tcW w:w="366" w:type="pct"/>
          </w:tcPr>
          <w:p w14:paraId="2EA99402" w14:textId="6CE4C7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China Telecom</w:t>
            </w:r>
          </w:p>
        </w:tc>
        <w:tc>
          <w:tcPr>
            <w:tcW w:w="442" w:type="pct"/>
          </w:tcPr>
          <w:p w14:paraId="3A9FDFB4" w14:textId="1FB5FE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2255C11A" w14:textId="23F992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2659</w:t>
            </w:r>
          </w:p>
        </w:tc>
        <w:tc>
          <w:tcPr>
            <w:tcW w:w="221" w:type="pct"/>
          </w:tcPr>
          <w:p w14:paraId="4EDDCB9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DD7AB08" w14:textId="38636DA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45C92993" w14:textId="5971B2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514CB3CF" w14:textId="79EAD8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DL_intrpt_combos_TxSW_R19</w:t>
            </w:r>
          </w:p>
        </w:tc>
        <w:tc>
          <w:tcPr>
            <w:tcW w:w="439" w:type="pct"/>
          </w:tcPr>
          <w:p w14:paraId="069AEA03" w14:textId="4184CB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DB272DA" w14:textId="77777777" w:rsidTr="00B976AF">
        <w:tc>
          <w:tcPr>
            <w:tcW w:w="430" w:type="pct"/>
          </w:tcPr>
          <w:p w14:paraId="60D83CE4" w14:textId="21ECFC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R4-2501366</w:t>
            </w:r>
          </w:p>
        </w:tc>
        <w:tc>
          <w:tcPr>
            <w:tcW w:w="1262" w:type="pct"/>
          </w:tcPr>
          <w:p w14:paraId="62A4E3FF" w14:textId="1B9AA6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(NR_RAIL_EU_900MHz, NR_UAV) CR to TS 38101-1 - Wrong references</w:t>
            </w:r>
          </w:p>
        </w:tc>
        <w:tc>
          <w:tcPr>
            <w:tcW w:w="366" w:type="pct"/>
          </w:tcPr>
          <w:p w14:paraId="6ACBA06D" w14:textId="170280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20D659EE" w14:textId="5607B2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5A44BB54" w14:textId="0065D3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2660</w:t>
            </w:r>
          </w:p>
        </w:tc>
        <w:tc>
          <w:tcPr>
            <w:tcW w:w="221" w:type="pct"/>
          </w:tcPr>
          <w:p w14:paraId="19D3646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DBE8F10" w14:textId="5D7861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28350FF" w14:textId="6E484B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2C72DF7" w14:textId="6689DA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NR_RAIL_EU_900MHz, NR_UAV</w:t>
            </w:r>
          </w:p>
        </w:tc>
        <w:tc>
          <w:tcPr>
            <w:tcW w:w="439" w:type="pct"/>
          </w:tcPr>
          <w:p w14:paraId="1E3B22CA" w14:textId="519D60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73CE3BB" w14:textId="77777777" w:rsidTr="00B976AF">
        <w:tc>
          <w:tcPr>
            <w:tcW w:w="430" w:type="pct"/>
          </w:tcPr>
          <w:p w14:paraId="1AAD5E24" w14:textId="75F971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R4-2501367</w:t>
            </w:r>
          </w:p>
        </w:tc>
        <w:tc>
          <w:tcPr>
            <w:tcW w:w="1262" w:type="pct"/>
          </w:tcPr>
          <w:p w14:paraId="0801502A" w14:textId="7D84ED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(NR_RAIL_EU_900MHz, NR_UAV) CR to TS 38101-1 - Wrong references</w:t>
            </w:r>
          </w:p>
        </w:tc>
        <w:tc>
          <w:tcPr>
            <w:tcW w:w="366" w:type="pct"/>
          </w:tcPr>
          <w:p w14:paraId="356D20DE" w14:textId="6F9587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3692B4AC" w14:textId="567755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352A0406" w14:textId="3B2370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2661</w:t>
            </w:r>
          </w:p>
        </w:tc>
        <w:tc>
          <w:tcPr>
            <w:tcW w:w="221" w:type="pct"/>
          </w:tcPr>
          <w:p w14:paraId="27E9365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8D6917B" w14:textId="59AF99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A97E86A" w14:textId="40AEEA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50BBDDFC" w14:textId="115AF5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NR_RAIL_EU_900MHz, NR_UAV</w:t>
            </w:r>
          </w:p>
        </w:tc>
        <w:tc>
          <w:tcPr>
            <w:tcW w:w="439" w:type="pct"/>
          </w:tcPr>
          <w:p w14:paraId="523FDE38" w14:textId="698FB7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318FDAD" w14:textId="77777777" w:rsidTr="00B976AF">
        <w:tc>
          <w:tcPr>
            <w:tcW w:w="430" w:type="pct"/>
          </w:tcPr>
          <w:p w14:paraId="1A969DBC" w14:textId="10C8AA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R4-2501374</w:t>
            </w:r>
          </w:p>
        </w:tc>
        <w:tc>
          <w:tcPr>
            <w:tcW w:w="1262" w:type="pct"/>
          </w:tcPr>
          <w:p w14:paraId="1F2DE8ED" w14:textId="7D53ACC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 CR to TS 38.101-1: Adding channel BW support in existing NR bands</w:t>
            </w:r>
          </w:p>
        </w:tc>
        <w:tc>
          <w:tcPr>
            <w:tcW w:w="366" w:type="pct"/>
          </w:tcPr>
          <w:p w14:paraId="3F4D8558" w14:textId="0E175E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1C01521E" w14:textId="31A26D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79B817DF" w14:textId="3F4C4C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2662</w:t>
            </w:r>
          </w:p>
        </w:tc>
        <w:tc>
          <w:tcPr>
            <w:tcW w:w="221" w:type="pct"/>
          </w:tcPr>
          <w:p w14:paraId="2678B11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F2E6232" w14:textId="6D2E37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317A03C3" w14:textId="211887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0EF2363" w14:textId="450407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NR_bands_CA_ENDC_R19_BWs-Core</w:t>
            </w:r>
          </w:p>
        </w:tc>
        <w:tc>
          <w:tcPr>
            <w:tcW w:w="439" w:type="pct"/>
          </w:tcPr>
          <w:p w14:paraId="612D54BF" w14:textId="469DBA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4EC5BA0C" w14:textId="77777777" w:rsidTr="00B976AF">
        <w:tc>
          <w:tcPr>
            <w:tcW w:w="430" w:type="pct"/>
          </w:tcPr>
          <w:p w14:paraId="65EEC97E" w14:textId="127F41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R4-2503010</w:t>
            </w:r>
          </w:p>
        </w:tc>
        <w:tc>
          <w:tcPr>
            <w:tcW w:w="1262" w:type="pct"/>
          </w:tcPr>
          <w:p w14:paraId="14B4C1F7" w14:textId="36FA7E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 CR to TS 38.101-1: Adding channel BW support in existing NR bands</w:t>
            </w:r>
          </w:p>
        </w:tc>
        <w:tc>
          <w:tcPr>
            <w:tcW w:w="366" w:type="pct"/>
          </w:tcPr>
          <w:p w14:paraId="7581D660" w14:textId="42D0CA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110A232E" w14:textId="5EF865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4CF44A64" w14:textId="7A5458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2662</w:t>
            </w:r>
          </w:p>
        </w:tc>
        <w:tc>
          <w:tcPr>
            <w:tcW w:w="221" w:type="pct"/>
          </w:tcPr>
          <w:p w14:paraId="52D6BE63" w14:textId="10CE52CF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1352B090" w14:textId="564B88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664C3A8F" w14:textId="2AAFEF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56F6D46" w14:textId="3A78A7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NR_bands_CA_ENDC_R19_BWs-Core</w:t>
            </w:r>
          </w:p>
        </w:tc>
        <w:tc>
          <w:tcPr>
            <w:tcW w:w="439" w:type="pct"/>
          </w:tcPr>
          <w:p w14:paraId="6EBFCA6D" w14:textId="41CB7F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EC9B907" w14:textId="77777777" w:rsidTr="00B976AF">
        <w:tc>
          <w:tcPr>
            <w:tcW w:w="430" w:type="pct"/>
          </w:tcPr>
          <w:p w14:paraId="1890117D" w14:textId="5BCC24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R4-2501395</w:t>
            </w:r>
          </w:p>
        </w:tc>
        <w:tc>
          <w:tcPr>
            <w:tcW w:w="1262" w:type="pct"/>
          </w:tcPr>
          <w:p w14:paraId="69FB9C8F" w14:textId="41AD7F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Support of 3MHz channel bandwidth for RedCap devices [RedCap_3MHz]</w:t>
            </w:r>
          </w:p>
        </w:tc>
        <w:tc>
          <w:tcPr>
            <w:tcW w:w="366" w:type="pct"/>
          </w:tcPr>
          <w:p w14:paraId="74B21AF9" w14:textId="381385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Anterix</w:t>
            </w:r>
          </w:p>
        </w:tc>
        <w:tc>
          <w:tcPr>
            <w:tcW w:w="442" w:type="pct"/>
          </w:tcPr>
          <w:p w14:paraId="6FC1BA6A" w14:textId="5FE3CE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76196D5D" w14:textId="416518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2663</w:t>
            </w:r>
          </w:p>
        </w:tc>
        <w:tc>
          <w:tcPr>
            <w:tcW w:w="221" w:type="pct"/>
          </w:tcPr>
          <w:p w14:paraId="4885888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5D3E46F" w14:textId="5E5E34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6CEF490B" w14:textId="5F21E8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2D21937" w14:textId="32D8C6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TEI8</w:t>
            </w:r>
          </w:p>
        </w:tc>
        <w:tc>
          <w:tcPr>
            <w:tcW w:w="439" w:type="pct"/>
          </w:tcPr>
          <w:p w14:paraId="411E3450" w14:textId="414DC7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FAF6B49" w14:textId="77777777" w:rsidTr="00B976AF">
        <w:tc>
          <w:tcPr>
            <w:tcW w:w="430" w:type="pct"/>
          </w:tcPr>
          <w:p w14:paraId="12DDFED4" w14:textId="27B39A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R4-2501995</w:t>
            </w:r>
          </w:p>
        </w:tc>
        <w:tc>
          <w:tcPr>
            <w:tcW w:w="1262" w:type="pct"/>
          </w:tcPr>
          <w:p w14:paraId="6985D27F" w14:textId="304A39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Support of 3MHz channel bandwidth for RedCap devices [RedCap_3MHz]</w:t>
            </w:r>
          </w:p>
        </w:tc>
        <w:tc>
          <w:tcPr>
            <w:tcW w:w="366" w:type="pct"/>
          </w:tcPr>
          <w:p w14:paraId="4DE936EA" w14:textId="2A7B9D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Anterix</w:t>
            </w:r>
          </w:p>
        </w:tc>
        <w:tc>
          <w:tcPr>
            <w:tcW w:w="442" w:type="pct"/>
          </w:tcPr>
          <w:p w14:paraId="06EC949D" w14:textId="634AF3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3D0E0A33" w14:textId="4D6338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2663</w:t>
            </w:r>
          </w:p>
        </w:tc>
        <w:tc>
          <w:tcPr>
            <w:tcW w:w="221" w:type="pct"/>
          </w:tcPr>
          <w:p w14:paraId="5EAA2516" w14:textId="727EDE3B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405D9FAC" w14:textId="082074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62C36BCA" w14:textId="601F17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7E0B0A35" w14:textId="23E0A8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08938DB1" w14:textId="7CA57E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792B43CF" w14:textId="77777777" w:rsidTr="00B976AF">
        <w:tc>
          <w:tcPr>
            <w:tcW w:w="430" w:type="pct"/>
          </w:tcPr>
          <w:p w14:paraId="0679ECCD" w14:textId="0BD542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R4-2501412</w:t>
            </w:r>
          </w:p>
        </w:tc>
        <w:tc>
          <w:tcPr>
            <w:tcW w:w="1262" w:type="pct"/>
          </w:tcPr>
          <w:p w14:paraId="0E7E2AE0" w14:textId="0F7559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(NR_MC_enh-Core) Correct the capability name for Tx switching</w:t>
            </w:r>
          </w:p>
        </w:tc>
        <w:tc>
          <w:tcPr>
            <w:tcW w:w="366" w:type="pct"/>
          </w:tcPr>
          <w:p w14:paraId="193F81E8" w14:textId="23E961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34677367" w14:textId="4B5966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7FC31340" w14:textId="3FC076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2664</w:t>
            </w:r>
          </w:p>
        </w:tc>
        <w:tc>
          <w:tcPr>
            <w:tcW w:w="221" w:type="pct"/>
          </w:tcPr>
          <w:p w14:paraId="79C6807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F3B9678" w14:textId="55901F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C0864D1" w14:textId="1516CC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9107CFF" w14:textId="26B7A1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NR_MC_enh-Core</w:t>
            </w:r>
          </w:p>
        </w:tc>
        <w:tc>
          <w:tcPr>
            <w:tcW w:w="439" w:type="pct"/>
          </w:tcPr>
          <w:p w14:paraId="7897F8A8" w14:textId="6DAE42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015E0E18" w14:textId="77777777" w:rsidTr="00B976AF">
        <w:tc>
          <w:tcPr>
            <w:tcW w:w="430" w:type="pct"/>
          </w:tcPr>
          <w:p w14:paraId="24CFDE31" w14:textId="104F59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R4-2501432</w:t>
            </w:r>
          </w:p>
        </w:tc>
        <w:tc>
          <w:tcPr>
            <w:tcW w:w="1262" w:type="pct"/>
          </w:tcPr>
          <w:p w14:paraId="558BD64A" w14:textId="4F3218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  NR_MC_enh-Core) Correct the capability name for Tx switching</w:t>
            </w:r>
          </w:p>
        </w:tc>
        <w:tc>
          <w:tcPr>
            <w:tcW w:w="366" w:type="pct"/>
          </w:tcPr>
          <w:p w14:paraId="70A8C293" w14:textId="4FE0DD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153D7E9C" w14:textId="00B10B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732EEE3A" w14:textId="231D95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2665</w:t>
            </w:r>
          </w:p>
        </w:tc>
        <w:tc>
          <w:tcPr>
            <w:tcW w:w="221" w:type="pct"/>
          </w:tcPr>
          <w:p w14:paraId="6A7612D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EBCBD8F" w14:textId="40EDEF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9C0E46D" w14:textId="02F874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807FC65" w14:textId="108F43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NR_MC_enh-Core</w:t>
            </w:r>
          </w:p>
        </w:tc>
        <w:tc>
          <w:tcPr>
            <w:tcW w:w="439" w:type="pct"/>
          </w:tcPr>
          <w:p w14:paraId="256A7D85" w14:textId="632A4B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22EE808" w14:textId="77777777" w:rsidTr="00B976AF">
        <w:tc>
          <w:tcPr>
            <w:tcW w:w="430" w:type="pct"/>
          </w:tcPr>
          <w:p w14:paraId="67786AAE" w14:textId="1C884F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R4-2501558</w:t>
            </w:r>
          </w:p>
        </w:tc>
        <w:tc>
          <w:tcPr>
            <w:tcW w:w="1262" w:type="pct"/>
          </w:tcPr>
          <w:p w14:paraId="11A17AE4" w14:textId="346D1D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Modification of additional requirements indicated by NS_05/NS_05U</w:t>
            </w:r>
          </w:p>
        </w:tc>
        <w:tc>
          <w:tcPr>
            <w:tcW w:w="366" w:type="pct"/>
          </w:tcPr>
          <w:p w14:paraId="7AF442F5" w14:textId="591036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Ericsson, Samsung</w:t>
            </w:r>
          </w:p>
        </w:tc>
        <w:tc>
          <w:tcPr>
            <w:tcW w:w="442" w:type="pct"/>
          </w:tcPr>
          <w:p w14:paraId="07B9B1CF" w14:textId="5E18BE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79E70EF6" w14:textId="7643A8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2666</w:t>
            </w:r>
          </w:p>
        </w:tc>
        <w:tc>
          <w:tcPr>
            <w:tcW w:w="221" w:type="pct"/>
          </w:tcPr>
          <w:p w14:paraId="3035FF7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297054D" w14:textId="1CA9B0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16B318DE" w14:textId="34F4B4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FCDB178" w14:textId="2ACE09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411E4AF8" w14:textId="3D6049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56745A0D" w14:textId="77777777" w:rsidTr="00B976AF">
        <w:tc>
          <w:tcPr>
            <w:tcW w:w="430" w:type="pct"/>
          </w:tcPr>
          <w:p w14:paraId="280961CD" w14:textId="48AF95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R4-2501559</w:t>
            </w:r>
          </w:p>
        </w:tc>
        <w:tc>
          <w:tcPr>
            <w:tcW w:w="1262" w:type="pct"/>
          </w:tcPr>
          <w:p w14:paraId="0AF9AF19" w14:textId="131803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Modification of additional requirements indicated by NS_05/NS_05U</w:t>
            </w:r>
          </w:p>
        </w:tc>
        <w:tc>
          <w:tcPr>
            <w:tcW w:w="366" w:type="pct"/>
          </w:tcPr>
          <w:p w14:paraId="27BEF959" w14:textId="1B5049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Ericsson, Samsung</w:t>
            </w:r>
          </w:p>
        </w:tc>
        <w:tc>
          <w:tcPr>
            <w:tcW w:w="442" w:type="pct"/>
          </w:tcPr>
          <w:p w14:paraId="647085B3" w14:textId="722CF3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4BC610F9" w14:textId="418D0D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2667</w:t>
            </w:r>
          </w:p>
        </w:tc>
        <w:tc>
          <w:tcPr>
            <w:tcW w:w="221" w:type="pct"/>
          </w:tcPr>
          <w:p w14:paraId="0885FE5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77B404D" w14:textId="5B476B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6E5E84A4" w14:textId="5DE874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B136A09" w14:textId="39C529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72D7A8D1" w14:textId="5BC73E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62B43B91" w14:textId="77777777" w:rsidTr="00B976AF">
        <w:tc>
          <w:tcPr>
            <w:tcW w:w="430" w:type="pct"/>
          </w:tcPr>
          <w:p w14:paraId="24BDCD41" w14:textId="375E16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R4-2501560</w:t>
            </w:r>
          </w:p>
        </w:tc>
        <w:tc>
          <w:tcPr>
            <w:tcW w:w="1262" w:type="pct"/>
          </w:tcPr>
          <w:p w14:paraId="20780BBC" w14:textId="2F8E10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Modification of additional requirements indicated by NS_05/NS_05U</w:t>
            </w:r>
          </w:p>
        </w:tc>
        <w:tc>
          <w:tcPr>
            <w:tcW w:w="366" w:type="pct"/>
          </w:tcPr>
          <w:p w14:paraId="3866EBF6" w14:textId="7809FF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Ericsson, Samsung</w:t>
            </w:r>
          </w:p>
        </w:tc>
        <w:tc>
          <w:tcPr>
            <w:tcW w:w="442" w:type="pct"/>
          </w:tcPr>
          <w:p w14:paraId="5F770CD7" w14:textId="32AD60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75347117" w14:textId="40534A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2668</w:t>
            </w:r>
          </w:p>
        </w:tc>
        <w:tc>
          <w:tcPr>
            <w:tcW w:w="221" w:type="pct"/>
          </w:tcPr>
          <w:p w14:paraId="77E3692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A45E94A" w14:textId="565C02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171399EC" w14:textId="22DDC7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6604A4A2" w14:textId="312A6B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5B2CDA01" w14:textId="43788F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3AAF05CE" w14:textId="77777777" w:rsidTr="00B976AF">
        <w:tc>
          <w:tcPr>
            <w:tcW w:w="430" w:type="pct"/>
          </w:tcPr>
          <w:p w14:paraId="3A8B775C" w14:textId="677E73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R4-2501561</w:t>
            </w:r>
          </w:p>
        </w:tc>
        <w:tc>
          <w:tcPr>
            <w:tcW w:w="1262" w:type="pct"/>
          </w:tcPr>
          <w:p w14:paraId="136ED298" w14:textId="792769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Modification of additional requirements indicated by NS_05/NS_05U</w:t>
            </w:r>
          </w:p>
        </w:tc>
        <w:tc>
          <w:tcPr>
            <w:tcW w:w="366" w:type="pct"/>
          </w:tcPr>
          <w:p w14:paraId="1D91CE23" w14:textId="7808C2D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Ericsson, Samsung</w:t>
            </w:r>
          </w:p>
        </w:tc>
        <w:tc>
          <w:tcPr>
            <w:tcW w:w="442" w:type="pct"/>
          </w:tcPr>
          <w:p w14:paraId="7D9DE20A" w14:textId="0327F8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2CF584DB" w14:textId="2F72D9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2669</w:t>
            </w:r>
          </w:p>
        </w:tc>
        <w:tc>
          <w:tcPr>
            <w:tcW w:w="221" w:type="pct"/>
          </w:tcPr>
          <w:p w14:paraId="61F69CB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CE66262" w14:textId="640AE9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D591DE5" w14:textId="11AA2D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EDCC14C" w14:textId="48ACE4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15F031B1" w14:textId="2BB680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5597680B" w14:textId="77777777" w:rsidTr="00B976AF">
        <w:tc>
          <w:tcPr>
            <w:tcW w:w="430" w:type="pct"/>
          </w:tcPr>
          <w:p w14:paraId="02FB46D9" w14:textId="2C7F61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R4-2501562</w:t>
            </w:r>
          </w:p>
        </w:tc>
        <w:tc>
          <w:tcPr>
            <w:tcW w:w="1262" w:type="pct"/>
          </w:tcPr>
          <w:p w14:paraId="7CD9A6D4" w14:textId="2DBC62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Modification of additional requirements indicated by NS_05/NS_05U</w:t>
            </w:r>
          </w:p>
        </w:tc>
        <w:tc>
          <w:tcPr>
            <w:tcW w:w="366" w:type="pct"/>
          </w:tcPr>
          <w:p w14:paraId="44E21578" w14:textId="2F2857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Ericsson, Samsung</w:t>
            </w:r>
          </w:p>
        </w:tc>
        <w:tc>
          <w:tcPr>
            <w:tcW w:w="442" w:type="pct"/>
          </w:tcPr>
          <w:p w14:paraId="305E7024" w14:textId="39A067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3200DCDC" w14:textId="59A091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2670</w:t>
            </w:r>
          </w:p>
        </w:tc>
        <w:tc>
          <w:tcPr>
            <w:tcW w:w="221" w:type="pct"/>
          </w:tcPr>
          <w:p w14:paraId="6625BE3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0FEF2BC" w14:textId="0004B1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FB2FD52" w14:textId="4F1DE0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0AD299F" w14:textId="482EBF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3E22BC1D" w14:textId="446411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626C8994" w14:textId="77777777" w:rsidTr="00B976AF">
        <w:tc>
          <w:tcPr>
            <w:tcW w:w="430" w:type="pct"/>
          </w:tcPr>
          <w:p w14:paraId="202C76E5" w14:textId="78E6DC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R4-2501563</w:t>
            </w:r>
          </w:p>
        </w:tc>
        <w:tc>
          <w:tcPr>
            <w:tcW w:w="1262" w:type="pct"/>
          </w:tcPr>
          <w:p w14:paraId="64D9E01E" w14:textId="4B944D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(Power_Limit_CA_DC) Specification of Pcmax for the serving cell of DL-only CA for HPUE</w:t>
            </w:r>
          </w:p>
        </w:tc>
        <w:tc>
          <w:tcPr>
            <w:tcW w:w="366" w:type="pct"/>
          </w:tcPr>
          <w:p w14:paraId="1577D031" w14:textId="1367D7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307AB3DB" w14:textId="11B1DC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6E529A0B" w14:textId="6F6104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2671</w:t>
            </w:r>
          </w:p>
        </w:tc>
        <w:tc>
          <w:tcPr>
            <w:tcW w:w="221" w:type="pct"/>
          </w:tcPr>
          <w:p w14:paraId="71EC8EC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B2D7E92" w14:textId="77ED0B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3B5D75A4" w14:textId="5BD493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B76DCD0" w14:textId="051FF1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Power_Limit_CA_DC</w:t>
            </w:r>
          </w:p>
        </w:tc>
        <w:tc>
          <w:tcPr>
            <w:tcW w:w="439" w:type="pct"/>
          </w:tcPr>
          <w:p w14:paraId="6A01CEEF" w14:textId="357B04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2BEF9F88" w14:textId="77777777" w:rsidTr="00B976AF">
        <w:tc>
          <w:tcPr>
            <w:tcW w:w="430" w:type="pct"/>
          </w:tcPr>
          <w:p w14:paraId="38D1BE79" w14:textId="22C7FC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R4-2501564</w:t>
            </w:r>
          </w:p>
        </w:tc>
        <w:tc>
          <w:tcPr>
            <w:tcW w:w="1262" w:type="pct"/>
          </w:tcPr>
          <w:p w14:paraId="6184FC79" w14:textId="6D1E2C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(Power_Limit_CA_DC) Specification of Pcmax for the serving cell of DL-only CA for HPUE</w:t>
            </w:r>
          </w:p>
        </w:tc>
        <w:tc>
          <w:tcPr>
            <w:tcW w:w="366" w:type="pct"/>
          </w:tcPr>
          <w:p w14:paraId="45D6A9F7" w14:textId="3996B0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574333CF" w14:textId="64FE54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48276630" w14:textId="0C0DD3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2672</w:t>
            </w:r>
          </w:p>
        </w:tc>
        <w:tc>
          <w:tcPr>
            <w:tcW w:w="221" w:type="pct"/>
          </w:tcPr>
          <w:p w14:paraId="2A881F0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31BE082" w14:textId="097505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F80AA34" w14:textId="694F47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60E519A" w14:textId="2186E2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Power_Limit_CA_DC</w:t>
            </w:r>
          </w:p>
        </w:tc>
        <w:tc>
          <w:tcPr>
            <w:tcW w:w="439" w:type="pct"/>
          </w:tcPr>
          <w:p w14:paraId="0E5D4A14" w14:textId="4EB7C9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389BC6E8" w14:textId="77777777" w:rsidTr="00B976AF">
        <w:tc>
          <w:tcPr>
            <w:tcW w:w="430" w:type="pct"/>
          </w:tcPr>
          <w:p w14:paraId="008AE33D" w14:textId="4B2A79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R4-2501565</w:t>
            </w:r>
          </w:p>
        </w:tc>
        <w:tc>
          <w:tcPr>
            <w:tcW w:w="1262" w:type="pct"/>
          </w:tcPr>
          <w:p w14:paraId="6B3C4CD6" w14:textId="378852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(Power_Limit_CA_DC) Specification of Pcmax for the serving cell of DL-only CA for HPUE</w:t>
            </w:r>
          </w:p>
        </w:tc>
        <w:tc>
          <w:tcPr>
            <w:tcW w:w="366" w:type="pct"/>
          </w:tcPr>
          <w:p w14:paraId="035C97FF" w14:textId="03E049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123FC005" w14:textId="4E65CE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32B64401" w14:textId="32A160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2673</w:t>
            </w:r>
          </w:p>
        </w:tc>
        <w:tc>
          <w:tcPr>
            <w:tcW w:w="221" w:type="pct"/>
          </w:tcPr>
          <w:p w14:paraId="155B991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60C6F60" w14:textId="740DE3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619B148" w14:textId="53E981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2B2F74A" w14:textId="400B65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Power_Limit_CA_DC</w:t>
            </w:r>
          </w:p>
        </w:tc>
        <w:tc>
          <w:tcPr>
            <w:tcW w:w="439" w:type="pct"/>
          </w:tcPr>
          <w:p w14:paraId="16C5AD73" w14:textId="1032139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6743AAC5" w14:textId="77777777" w:rsidTr="00B976AF">
        <w:tc>
          <w:tcPr>
            <w:tcW w:w="430" w:type="pct"/>
          </w:tcPr>
          <w:p w14:paraId="1AA9B7E0" w14:textId="29FB2E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R4-2501566</w:t>
            </w:r>
          </w:p>
        </w:tc>
        <w:tc>
          <w:tcPr>
            <w:tcW w:w="1262" w:type="pct"/>
          </w:tcPr>
          <w:p w14:paraId="7BFFDD12" w14:textId="24374D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(NR_RF_TxD-Core) Reference measurement channels for SRS transmissions</w:t>
            </w:r>
          </w:p>
        </w:tc>
        <w:tc>
          <w:tcPr>
            <w:tcW w:w="366" w:type="pct"/>
          </w:tcPr>
          <w:p w14:paraId="21D0ED6F" w14:textId="78AC5C4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67317265" w14:textId="075D46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6EFE79EF" w14:textId="205F7D8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2674</w:t>
            </w:r>
          </w:p>
        </w:tc>
        <w:tc>
          <w:tcPr>
            <w:tcW w:w="221" w:type="pct"/>
          </w:tcPr>
          <w:p w14:paraId="3398BF9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5FA976A" w14:textId="0A6041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798F80A4" w14:textId="29C9E6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1470A31" w14:textId="419FE5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NR_RF_TxD-Core</w:t>
            </w:r>
          </w:p>
        </w:tc>
        <w:tc>
          <w:tcPr>
            <w:tcW w:w="439" w:type="pct"/>
          </w:tcPr>
          <w:p w14:paraId="6D5EC1F4" w14:textId="2E3083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10F89916" w14:textId="77777777" w:rsidTr="00B976AF">
        <w:tc>
          <w:tcPr>
            <w:tcW w:w="430" w:type="pct"/>
          </w:tcPr>
          <w:p w14:paraId="01F1CD02" w14:textId="2C1593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R4-2501567</w:t>
            </w:r>
          </w:p>
        </w:tc>
        <w:tc>
          <w:tcPr>
            <w:tcW w:w="1262" w:type="pct"/>
          </w:tcPr>
          <w:p w14:paraId="34526B1E" w14:textId="52D972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(NR_RF_TxD-Core) Reference measurement channels for SRS transmissions</w:t>
            </w:r>
          </w:p>
        </w:tc>
        <w:tc>
          <w:tcPr>
            <w:tcW w:w="366" w:type="pct"/>
          </w:tcPr>
          <w:p w14:paraId="58E429E0" w14:textId="7AFDD1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44276E43" w14:textId="7668B0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37BDCBCB" w14:textId="2948E9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2675</w:t>
            </w:r>
          </w:p>
        </w:tc>
        <w:tc>
          <w:tcPr>
            <w:tcW w:w="221" w:type="pct"/>
          </w:tcPr>
          <w:p w14:paraId="0740013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D7B65FC" w14:textId="6D2593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2044791" w14:textId="55A010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93A6968" w14:textId="78AB62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NR_RF_TxD-Core</w:t>
            </w:r>
          </w:p>
        </w:tc>
        <w:tc>
          <w:tcPr>
            <w:tcW w:w="439" w:type="pct"/>
          </w:tcPr>
          <w:p w14:paraId="10EA8B8F" w14:textId="61FD42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173DD2BD" w14:textId="77777777" w:rsidTr="00B976AF">
        <w:tc>
          <w:tcPr>
            <w:tcW w:w="430" w:type="pct"/>
          </w:tcPr>
          <w:p w14:paraId="0511F74C" w14:textId="39CA4E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R4-2501568</w:t>
            </w:r>
          </w:p>
        </w:tc>
        <w:tc>
          <w:tcPr>
            <w:tcW w:w="1262" w:type="pct"/>
          </w:tcPr>
          <w:p w14:paraId="1D48E379" w14:textId="2131E3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(NR_RF_TxD-Core) Reference measurement channels for SRS transmissions</w:t>
            </w:r>
          </w:p>
        </w:tc>
        <w:tc>
          <w:tcPr>
            <w:tcW w:w="366" w:type="pct"/>
          </w:tcPr>
          <w:p w14:paraId="104B49AA" w14:textId="11E735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3355B4C8" w14:textId="6E063F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7A053512" w14:textId="00CB4E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2676</w:t>
            </w:r>
          </w:p>
        </w:tc>
        <w:tc>
          <w:tcPr>
            <w:tcW w:w="221" w:type="pct"/>
          </w:tcPr>
          <w:p w14:paraId="34D1DA4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1AF3DBD" w14:textId="128219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6AE07019" w14:textId="241AA8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F395369" w14:textId="2DB1265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NR_RF_TxD-Core</w:t>
            </w:r>
          </w:p>
        </w:tc>
        <w:tc>
          <w:tcPr>
            <w:tcW w:w="439" w:type="pct"/>
          </w:tcPr>
          <w:p w14:paraId="1541C561" w14:textId="00197F3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3140151B" w14:textId="77777777" w:rsidTr="00B976AF">
        <w:tc>
          <w:tcPr>
            <w:tcW w:w="430" w:type="pct"/>
          </w:tcPr>
          <w:p w14:paraId="07B62AD0" w14:textId="02767E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R4-2501573</w:t>
            </w:r>
          </w:p>
        </w:tc>
        <w:tc>
          <w:tcPr>
            <w:tcW w:w="1262" w:type="pct"/>
          </w:tcPr>
          <w:p w14:paraId="729520A9" w14:textId="16E7AD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Corrections to Harmonic Mixing UL allocations</w:t>
            </w:r>
          </w:p>
        </w:tc>
        <w:tc>
          <w:tcPr>
            <w:tcW w:w="366" w:type="pct"/>
          </w:tcPr>
          <w:p w14:paraId="5E12EEF3" w14:textId="50FEFA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France</w:t>
            </w:r>
          </w:p>
        </w:tc>
        <w:tc>
          <w:tcPr>
            <w:tcW w:w="442" w:type="pct"/>
          </w:tcPr>
          <w:p w14:paraId="1765CE5A" w14:textId="60E86E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37A9FFA7" w14:textId="4FDE51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2677</w:t>
            </w:r>
          </w:p>
        </w:tc>
        <w:tc>
          <w:tcPr>
            <w:tcW w:w="221" w:type="pct"/>
          </w:tcPr>
          <w:p w14:paraId="0FC182E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DC7E4F0" w14:textId="1EE5CD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8A678D2" w14:textId="70F7AC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575DB85" w14:textId="689B1F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NR_CADC_R18_2BDL_xBUL-Core, HPUE_FR1_TDD_NR_CADC_SUL_R18, HPUE_FR1_FDD_NR_CADC_R18</w:t>
            </w:r>
          </w:p>
        </w:tc>
        <w:tc>
          <w:tcPr>
            <w:tcW w:w="439" w:type="pct"/>
          </w:tcPr>
          <w:p w14:paraId="05733EE2" w14:textId="221298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F4AB560" w14:textId="77777777" w:rsidTr="00B976AF">
        <w:tc>
          <w:tcPr>
            <w:tcW w:w="430" w:type="pct"/>
          </w:tcPr>
          <w:p w14:paraId="06C2E18B" w14:textId="401CEC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R4-2501574</w:t>
            </w:r>
          </w:p>
        </w:tc>
        <w:tc>
          <w:tcPr>
            <w:tcW w:w="1262" w:type="pct"/>
          </w:tcPr>
          <w:p w14:paraId="7D5347AA" w14:textId="30B1A4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Corrections to Harmonic Mixing UL allocations</w:t>
            </w:r>
          </w:p>
        </w:tc>
        <w:tc>
          <w:tcPr>
            <w:tcW w:w="366" w:type="pct"/>
          </w:tcPr>
          <w:p w14:paraId="7EF15178" w14:textId="2A00F7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France</w:t>
            </w:r>
          </w:p>
        </w:tc>
        <w:tc>
          <w:tcPr>
            <w:tcW w:w="442" w:type="pct"/>
          </w:tcPr>
          <w:p w14:paraId="0ACF6D98" w14:textId="021F0A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52AC2394" w14:textId="7BD519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2678</w:t>
            </w:r>
          </w:p>
        </w:tc>
        <w:tc>
          <w:tcPr>
            <w:tcW w:w="221" w:type="pct"/>
          </w:tcPr>
          <w:p w14:paraId="30DDC9E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7981E74" w14:textId="3939E7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31D51910" w14:textId="7D7933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72F5B3E" w14:textId="2DA899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NR_CADC_R18_2BDL_xBUL-Core, HPUE_FR1_TDD_NR_CADC_SUL_R18, HPUE_FR1_FDD_NR_CADC_R18, NR_CADC_SUL_R19-Core, HPUE_NR_CADC_SUL_R19-Core</w:t>
            </w:r>
          </w:p>
        </w:tc>
        <w:tc>
          <w:tcPr>
            <w:tcW w:w="439" w:type="pct"/>
          </w:tcPr>
          <w:p w14:paraId="4ECC50F5" w14:textId="3808F4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CCDC2F2" w14:textId="77777777" w:rsidTr="00B976AF">
        <w:tc>
          <w:tcPr>
            <w:tcW w:w="430" w:type="pct"/>
          </w:tcPr>
          <w:p w14:paraId="74DB0CB3" w14:textId="0CBC8A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R4-2501584</w:t>
            </w:r>
          </w:p>
        </w:tc>
        <w:tc>
          <w:tcPr>
            <w:tcW w:w="1262" w:type="pct"/>
          </w:tcPr>
          <w:p w14:paraId="128327BD" w14:textId="381130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(NR_CADC_R17_2BDL_xBUL) CR to clarify that sources of IMD coming from two CCs in clause 7.3A.5 can be from two bands or just a single band - TS38.101-1</w:t>
            </w:r>
          </w:p>
        </w:tc>
        <w:tc>
          <w:tcPr>
            <w:tcW w:w="366" w:type="pct"/>
          </w:tcPr>
          <w:p w14:paraId="4C98491D" w14:textId="066DBC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Anritsu Limited, CHTTL, SGS Wireless</w:t>
            </w:r>
          </w:p>
        </w:tc>
        <w:tc>
          <w:tcPr>
            <w:tcW w:w="442" w:type="pct"/>
          </w:tcPr>
          <w:p w14:paraId="0939B402" w14:textId="3AD595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05BB555F" w14:textId="2EE36BD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2679</w:t>
            </w:r>
          </w:p>
        </w:tc>
        <w:tc>
          <w:tcPr>
            <w:tcW w:w="221" w:type="pct"/>
          </w:tcPr>
          <w:p w14:paraId="7EC6CA2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B46B75A" w14:textId="65AD23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52F4C88B" w14:textId="3E388E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3BE55F7" w14:textId="1AB799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NR_CADC_R17_2BDL_xBUL, NR_CA_R17_3BDL_1BUL, NR_CADC_R17_3BDL_2BUL</w:t>
            </w:r>
          </w:p>
        </w:tc>
        <w:tc>
          <w:tcPr>
            <w:tcW w:w="439" w:type="pct"/>
          </w:tcPr>
          <w:p w14:paraId="07F49390" w14:textId="107879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1DC1F992" w14:textId="77777777" w:rsidTr="00B976AF">
        <w:tc>
          <w:tcPr>
            <w:tcW w:w="430" w:type="pct"/>
          </w:tcPr>
          <w:p w14:paraId="6367F701" w14:textId="359023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R4-2501585</w:t>
            </w:r>
          </w:p>
        </w:tc>
        <w:tc>
          <w:tcPr>
            <w:tcW w:w="1262" w:type="pct"/>
          </w:tcPr>
          <w:p w14:paraId="267BD55B" w14:textId="75A3D2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(NR_CADC_R18_2BDL_xBUL) CR to clarify that sources of IMD coming from two CCs in section 7.3A.5 can be from two bands or just a single band - TS38.101-1</w:t>
            </w:r>
          </w:p>
        </w:tc>
        <w:tc>
          <w:tcPr>
            <w:tcW w:w="366" w:type="pct"/>
          </w:tcPr>
          <w:p w14:paraId="77B4BE6D" w14:textId="28C65A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Anritsu Limited, CHTTL, SGS Wireless</w:t>
            </w:r>
          </w:p>
        </w:tc>
        <w:tc>
          <w:tcPr>
            <w:tcW w:w="442" w:type="pct"/>
          </w:tcPr>
          <w:p w14:paraId="6BFA488B" w14:textId="5C7800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7BBDDA87" w14:textId="02C0BF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2680</w:t>
            </w:r>
          </w:p>
        </w:tc>
        <w:tc>
          <w:tcPr>
            <w:tcW w:w="221" w:type="pct"/>
          </w:tcPr>
          <w:p w14:paraId="3D756BB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CB35E38" w14:textId="376D59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8327065" w14:textId="7900AB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20EBBAA" w14:textId="29B178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NR_CADC_R18_2BDL_xBUL, NR_CADC_R18_3BDL_xBUL</w:t>
            </w:r>
          </w:p>
        </w:tc>
        <w:tc>
          <w:tcPr>
            <w:tcW w:w="439" w:type="pct"/>
          </w:tcPr>
          <w:p w14:paraId="3A4254F4" w14:textId="18767D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4B9D1CD3" w14:textId="77777777" w:rsidTr="00B976AF">
        <w:tc>
          <w:tcPr>
            <w:tcW w:w="430" w:type="pct"/>
          </w:tcPr>
          <w:p w14:paraId="6AFC30FF" w14:textId="656797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R4-2501586</w:t>
            </w:r>
          </w:p>
        </w:tc>
        <w:tc>
          <w:tcPr>
            <w:tcW w:w="1262" w:type="pct"/>
          </w:tcPr>
          <w:p w14:paraId="67F0862B" w14:textId="52359D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(NR_CADC_R18_2BDL_xBUL) CR to clarify that sources of IMD coming from two CCs in section 7.3A.5 can be from two bands or just a single band - TS38.101-1</w:t>
            </w:r>
          </w:p>
        </w:tc>
        <w:tc>
          <w:tcPr>
            <w:tcW w:w="366" w:type="pct"/>
          </w:tcPr>
          <w:p w14:paraId="1158103E" w14:textId="6DE568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Anritsu Limited, CHTTL, SGS Wireless</w:t>
            </w:r>
          </w:p>
        </w:tc>
        <w:tc>
          <w:tcPr>
            <w:tcW w:w="442" w:type="pct"/>
          </w:tcPr>
          <w:p w14:paraId="7A73CE39" w14:textId="14E29F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47BB4749" w14:textId="551146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2681</w:t>
            </w:r>
          </w:p>
        </w:tc>
        <w:tc>
          <w:tcPr>
            <w:tcW w:w="221" w:type="pct"/>
          </w:tcPr>
          <w:p w14:paraId="76AA889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7481215" w14:textId="12DD17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72EA6CB1" w14:textId="46D3B2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658C3EE" w14:textId="426359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NR_CADC_R18_2BDL_xBUL, NR_CADC_R18_3BDL_xBUL</w:t>
            </w:r>
          </w:p>
        </w:tc>
        <w:tc>
          <w:tcPr>
            <w:tcW w:w="439" w:type="pct"/>
          </w:tcPr>
          <w:p w14:paraId="36613E3B" w14:textId="78629C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7CC9D09A" w14:textId="77777777" w:rsidTr="00B976AF">
        <w:tc>
          <w:tcPr>
            <w:tcW w:w="430" w:type="pct"/>
          </w:tcPr>
          <w:p w14:paraId="3C8EEB29" w14:textId="655492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R4-2501606</w:t>
            </w:r>
          </w:p>
        </w:tc>
        <w:tc>
          <w:tcPr>
            <w:tcW w:w="1262" w:type="pct"/>
          </w:tcPr>
          <w:p w14:paraId="51E04C93" w14:textId="788695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(HPUE_NR_FR1_FDD_R18) CR for TS 38.101-1 to clarify A-MPR for NS_43</w:t>
            </w:r>
          </w:p>
        </w:tc>
        <w:tc>
          <w:tcPr>
            <w:tcW w:w="366" w:type="pct"/>
          </w:tcPr>
          <w:p w14:paraId="24E68496" w14:textId="5E3048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Huawei,HiSilicon</w:t>
            </w:r>
          </w:p>
        </w:tc>
        <w:tc>
          <w:tcPr>
            <w:tcW w:w="442" w:type="pct"/>
          </w:tcPr>
          <w:p w14:paraId="3A793886" w14:textId="7D5680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577A31D6" w14:textId="7A99A7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2682</w:t>
            </w:r>
          </w:p>
        </w:tc>
        <w:tc>
          <w:tcPr>
            <w:tcW w:w="221" w:type="pct"/>
          </w:tcPr>
          <w:p w14:paraId="05D6D1B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D36F27B" w14:textId="73C53D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0010C3C" w14:textId="70C5EB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33F3270" w14:textId="73F704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HPUE_NR_FR1_FDD_R18-Core</w:t>
            </w:r>
          </w:p>
        </w:tc>
        <w:tc>
          <w:tcPr>
            <w:tcW w:w="439" w:type="pct"/>
          </w:tcPr>
          <w:p w14:paraId="4A7EC7F5" w14:textId="66638D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5CDA40C" w14:textId="77777777" w:rsidTr="00B976AF">
        <w:tc>
          <w:tcPr>
            <w:tcW w:w="430" w:type="pct"/>
          </w:tcPr>
          <w:p w14:paraId="3E1CE076" w14:textId="3D1B1D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R4-2501607</w:t>
            </w:r>
          </w:p>
        </w:tc>
        <w:tc>
          <w:tcPr>
            <w:tcW w:w="1262" w:type="pct"/>
          </w:tcPr>
          <w:p w14:paraId="74DBE8DB" w14:textId="54365A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(HPUE_NR_FR1_FDD_R18) CR for TS 38.101-1 to clarify A-MPR for NS_43</w:t>
            </w:r>
          </w:p>
        </w:tc>
        <w:tc>
          <w:tcPr>
            <w:tcW w:w="366" w:type="pct"/>
          </w:tcPr>
          <w:p w14:paraId="3381102C" w14:textId="443AFE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Huawei,HiSilicon</w:t>
            </w:r>
          </w:p>
        </w:tc>
        <w:tc>
          <w:tcPr>
            <w:tcW w:w="442" w:type="pct"/>
          </w:tcPr>
          <w:p w14:paraId="79563023" w14:textId="264057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7A81ABD8" w14:textId="0D7214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2683</w:t>
            </w:r>
          </w:p>
        </w:tc>
        <w:tc>
          <w:tcPr>
            <w:tcW w:w="221" w:type="pct"/>
          </w:tcPr>
          <w:p w14:paraId="5BAA647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2DE2CB0" w14:textId="6C949F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0651988" w14:textId="1CBC2B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19135B9" w14:textId="79CFED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HPUE_NR_FR1_FDD_R18-Core</w:t>
            </w:r>
          </w:p>
        </w:tc>
        <w:tc>
          <w:tcPr>
            <w:tcW w:w="439" w:type="pct"/>
          </w:tcPr>
          <w:p w14:paraId="0AC6C058" w14:textId="38D737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B743EA1" w14:textId="77777777" w:rsidTr="00B976AF">
        <w:tc>
          <w:tcPr>
            <w:tcW w:w="430" w:type="pct"/>
          </w:tcPr>
          <w:p w14:paraId="72B78B69" w14:textId="259383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R4-2501627</w:t>
            </w:r>
          </w:p>
        </w:tc>
        <w:tc>
          <w:tcPr>
            <w:tcW w:w="1262" w:type="pct"/>
          </w:tcPr>
          <w:p w14:paraId="066C2865" w14:textId="2727A2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 CR for NR_CADC_SUL_R19 (OBJ-3 NR_CADC_R19_3BDL_xBUL) into TS 38.101-1</w:t>
            </w:r>
          </w:p>
        </w:tc>
        <w:tc>
          <w:tcPr>
            <w:tcW w:w="366" w:type="pct"/>
          </w:tcPr>
          <w:p w14:paraId="7E5657DF" w14:textId="369BB2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</w:t>
            </w:r>
          </w:p>
        </w:tc>
        <w:tc>
          <w:tcPr>
            <w:tcW w:w="442" w:type="pct"/>
          </w:tcPr>
          <w:p w14:paraId="5175F428" w14:textId="0E1185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35247CF8" w14:textId="514534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2684</w:t>
            </w:r>
          </w:p>
        </w:tc>
        <w:tc>
          <w:tcPr>
            <w:tcW w:w="221" w:type="pct"/>
          </w:tcPr>
          <w:p w14:paraId="53DB192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760A597" w14:textId="67066C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71BD6313" w14:textId="7C8A56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98ECC36" w14:textId="6235FF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NR_CADC_SUL_R19-Core</w:t>
            </w:r>
          </w:p>
        </w:tc>
        <w:tc>
          <w:tcPr>
            <w:tcW w:w="439" w:type="pct"/>
          </w:tcPr>
          <w:p w14:paraId="463CF448" w14:textId="4C870C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6A539050" w14:textId="77777777" w:rsidTr="00B976AF">
        <w:tc>
          <w:tcPr>
            <w:tcW w:w="430" w:type="pct"/>
          </w:tcPr>
          <w:p w14:paraId="76409739" w14:textId="22D435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R4-2501633</w:t>
            </w:r>
          </w:p>
        </w:tc>
        <w:tc>
          <w:tcPr>
            <w:tcW w:w="1262" w:type="pct"/>
          </w:tcPr>
          <w:p w14:paraId="26F65281" w14:textId="422143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(HPUE_FR1_TDD_NR_CADC_SUL_R18-Core) Corrections on single uplink carrier for inter-band CA configurations</w:t>
            </w:r>
          </w:p>
        </w:tc>
        <w:tc>
          <w:tcPr>
            <w:tcW w:w="366" w:type="pct"/>
          </w:tcPr>
          <w:p w14:paraId="52C7EED0" w14:textId="1134F3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5B217422" w14:textId="376DCE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2D711CA3" w14:textId="0A966C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2685</w:t>
            </w:r>
          </w:p>
        </w:tc>
        <w:tc>
          <w:tcPr>
            <w:tcW w:w="221" w:type="pct"/>
          </w:tcPr>
          <w:p w14:paraId="67645C5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037B8F2" w14:textId="47D59F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4BEE3FF" w14:textId="694AE3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A3D7D6F" w14:textId="790813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HPUE_FR1_TDD_NR_CADC_SUL_R18-Core</w:t>
            </w:r>
          </w:p>
        </w:tc>
        <w:tc>
          <w:tcPr>
            <w:tcW w:w="439" w:type="pct"/>
          </w:tcPr>
          <w:p w14:paraId="5401F652" w14:textId="45CFC5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5167010" w14:textId="77777777" w:rsidTr="00B976AF">
        <w:tc>
          <w:tcPr>
            <w:tcW w:w="430" w:type="pct"/>
          </w:tcPr>
          <w:p w14:paraId="40FBD401" w14:textId="38D5E6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R4-2501634</w:t>
            </w:r>
          </w:p>
        </w:tc>
        <w:tc>
          <w:tcPr>
            <w:tcW w:w="1262" w:type="pct"/>
          </w:tcPr>
          <w:p w14:paraId="1800F764" w14:textId="00E7BB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(HPUE_FR1_TDD_NR_CADC_SUL_R18-Core) Corrections on single uplink carrier for inter-band CA configurations_R19_CAT_A</w:t>
            </w:r>
          </w:p>
        </w:tc>
        <w:tc>
          <w:tcPr>
            <w:tcW w:w="366" w:type="pct"/>
          </w:tcPr>
          <w:p w14:paraId="781F86AD" w14:textId="55200F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6C7E8265" w14:textId="4A1247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4C5D5E18" w14:textId="3A5D83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2686</w:t>
            </w:r>
          </w:p>
        </w:tc>
        <w:tc>
          <w:tcPr>
            <w:tcW w:w="221" w:type="pct"/>
          </w:tcPr>
          <w:p w14:paraId="34EF8CD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4FC0BCB" w14:textId="3081CE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345D6135" w14:textId="7EE755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D670EC2" w14:textId="0BB6D7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HPUE_FR1_TDD_NR_CADC_SUL_R18-Core</w:t>
            </w:r>
          </w:p>
        </w:tc>
        <w:tc>
          <w:tcPr>
            <w:tcW w:w="439" w:type="pct"/>
          </w:tcPr>
          <w:p w14:paraId="75AE26E1" w14:textId="008835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AF9C364" w14:textId="77777777" w:rsidTr="00B976AF">
        <w:tc>
          <w:tcPr>
            <w:tcW w:w="430" w:type="pct"/>
          </w:tcPr>
          <w:p w14:paraId="7991D3D6" w14:textId="6AC9B7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R4-2501635</w:t>
            </w:r>
          </w:p>
        </w:tc>
        <w:tc>
          <w:tcPr>
            <w:tcW w:w="1262" w:type="pct"/>
          </w:tcPr>
          <w:p w14:paraId="6A78B08D" w14:textId="57A309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(NR_CADC_R18_2BDL_xBUL-Core) Corrections on inter-band CA reference sensitivity due to intermodulation interference</w:t>
            </w:r>
          </w:p>
        </w:tc>
        <w:tc>
          <w:tcPr>
            <w:tcW w:w="366" w:type="pct"/>
          </w:tcPr>
          <w:p w14:paraId="3319FC25" w14:textId="24B6D3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06EAF900" w14:textId="14CB12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7F5F3B81" w14:textId="4D8CF4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2687</w:t>
            </w:r>
          </w:p>
        </w:tc>
        <w:tc>
          <w:tcPr>
            <w:tcW w:w="221" w:type="pct"/>
          </w:tcPr>
          <w:p w14:paraId="037AC12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75076E5" w14:textId="33951C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4EDE97D" w14:textId="7A7CA6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6232006" w14:textId="1B0971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439" w:type="pct"/>
          </w:tcPr>
          <w:p w14:paraId="7C90682F" w14:textId="545AB7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D501A07" w14:textId="77777777" w:rsidTr="00B976AF">
        <w:tc>
          <w:tcPr>
            <w:tcW w:w="430" w:type="pct"/>
          </w:tcPr>
          <w:p w14:paraId="1F7F51C4" w14:textId="250338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R4-2501636</w:t>
            </w:r>
          </w:p>
        </w:tc>
        <w:tc>
          <w:tcPr>
            <w:tcW w:w="1262" w:type="pct"/>
          </w:tcPr>
          <w:p w14:paraId="72709974" w14:textId="07AB2F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(NR_CADC_R18_2BDL_xBUL-Core) Corrections on inter-band CA reference sensitivity due to intermodulation interference_R19_CAT_A</w:t>
            </w:r>
          </w:p>
        </w:tc>
        <w:tc>
          <w:tcPr>
            <w:tcW w:w="366" w:type="pct"/>
          </w:tcPr>
          <w:p w14:paraId="64BBDB65" w14:textId="4D4D91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15DC8D08" w14:textId="33DCF0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491B2F7E" w14:textId="3DFD8D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2688</w:t>
            </w:r>
          </w:p>
        </w:tc>
        <w:tc>
          <w:tcPr>
            <w:tcW w:w="221" w:type="pct"/>
          </w:tcPr>
          <w:p w14:paraId="32F9C87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38C7950" w14:textId="4332FB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F16C41C" w14:textId="15D508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76E3C0B" w14:textId="28C4F7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439" w:type="pct"/>
          </w:tcPr>
          <w:p w14:paraId="7B022B9D" w14:textId="276106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A99477F" w14:textId="77777777" w:rsidTr="00B976AF">
        <w:tc>
          <w:tcPr>
            <w:tcW w:w="430" w:type="pct"/>
          </w:tcPr>
          <w:p w14:paraId="25B5321B" w14:textId="355896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R4-2501654</w:t>
            </w:r>
          </w:p>
        </w:tc>
        <w:tc>
          <w:tcPr>
            <w:tcW w:w="1262" w:type="pct"/>
          </w:tcPr>
          <w:p w14:paraId="334FFB45" w14:textId="22840B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Corrections to 2 3 and 4 NR CA configuration tabels</w:t>
            </w:r>
          </w:p>
        </w:tc>
        <w:tc>
          <w:tcPr>
            <w:tcW w:w="366" w:type="pct"/>
          </w:tcPr>
          <w:p w14:paraId="1E674828" w14:textId="3ECAC6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BT plc</w:t>
            </w:r>
          </w:p>
        </w:tc>
        <w:tc>
          <w:tcPr>
            <w:tcW w:w="442" w:type="pct"/>
          </w:tcPr>
          <w:p w14:paraId="7B47E1F2" w14:textId="042E5E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0FB402B1" w14:textId="01F185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2689</w:t>
            </w:r>
          </w:p>
        </w:tc>
        <w:tc>
          <w:tcPr>
            <w:tcW w:w="221" w:type="pct"/>
          </w:tcPr>
          <w:p w14:paraId="07D80AD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6254323" w14:textId="2991F9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E8D4571" w14:textId="60301D8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CADF4F0" w14:textId="30EA95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NR_CADC_R18_2BDL_xBUL, NR_CADC_R18_3BDL_xBUL, NR_CADC_R18_yBDL_xBUL</w:t>
            </w:r>
          </w:p>
        </w:tc>
        <w:tc>
          <w:tcPr>
            <w:tcW w:w="439" w:type="pct"/>
          </w:tcPr>
          <w:p w14:paraId="689A82D0" w14:textId="32712D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5D872585" w14:textId="77777777" w:rsidTr="00B976AF">
        <w:tc>
          <w:tcPr>
            <w:tcW w:w="430" w:type="pct"/>
          </w:tcPr>
          <w:p w14:paraId="48A5B623" w14:textId="24B73E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R4-2502989</w:t>
            </w:r>
          </w:p>
        </w:tc>
        <w:tc>
          <w:tcPr>
            <w:tcW w:w="1262" w:type="pct"/>
          </w:tcPr>
          <w:p w14:paraId="18494A56" w14:textId="24ED3B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Corrections to 2 3 and 4 NR CA configuration tabels</w:t>
            </w:r>
          </w:p>
        </w:tc>
        <w:tc>
          <w:tcPr>
            <w:tcW w:w="366" w:type="pct"/>
          </w:tcPr>
          <w:p w14:paraId="4EB5951D" w14:textId="3C1591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BT plc</w:t>
            </w:r>
          </w:p>
        </w:tc>
        <w:tc>
          <w:tcPr>
            <w:tcW w:w="442" w:type="pct"/>
          </w:tcPr>
          <w:p w14:paraId="27266B81" w14:textId="226FC8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07F6F1E8" w14:textId="356751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2689</w:t>
            </w:r>
          </w:p>
        </w:tc>
        <w:tc>
          <w:tcPr>
            <w:tcW w:w="221" w:type="pct"/>
          </w:tcPr>
          <w:p w14:paraId="27AB140B" w14:textId="57B4961D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692CBDC4" w14:textId="45EFA8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478E4E3" w14:textId="1623320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CF1CCC1" w14:textId="5F41E3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NR_CADC_R18_2BDL_xBUL, NR_CADC_R18_3BDL_xBUL, NR_CADC_R18_yBDL_xBUL</w:t>
            </w:r>
          </w:p>
        </w:tc>
        <w:tc>
          <w:tcPr>
            <w:tcW w:w="439" w:type="pct"/>
          </w:tcPr>
          <w:p w14:paraId="4348DE5B" w14:textId="7DC618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79999F3" w14:textId="77777777" w:rsidTr="00B976AF">
        <w:tc>
          <w:tcPr>
            <w:tcW w:w="430" w:type="pct"/>
          </w:tcPr>
          <w:p w14:paraId="67878B37" w14:textId="6AB3D0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R4-2501655</w:t>
            </w:r>
          </w:p>
        </w:tc>
        <w:tc>
          <w:tcPr>
            <w:tcW w:w="1262" w:type="pct"/>
          </w:tcPr>
          <w:p w14:paraId="55F49BEA" w14:textId="0F4435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Corrections to 2 3 and 4 NR CA configuration tabels</w:t>
            </w:r>
          </w:p>
        </w:tc>
        <w:tc>
          <w:tcPr>
            <w:tcW w:w="366" w:type="pct"/>
          </w:tcPr>
          <w:p w14:paraId="240E3F2B" w14:textId="46B5888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BT plc</w:t>
            </w:r>
          </w:p>
        </w:tc>
        <w:tc>
          <w:tcPr>
            <w:tcW w:w="442" w:type="pct"/>
          </w:tcPr>
          <w:p w14:paraId="519A2252" w14:textId="3D4450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21238B7E" w14:textId="00DEAD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2690</w:t>
            </w:r>
          </w:p>
        </w:tc>
        <w:tc>
          <w:tcPr>
            <w:tcW w:w="221" w:type="pct"/>
          </w:tcPr>
          <w:p w14:paraId="6BAB233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F73930F" w14:textId="79C2A10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FDD6D68" w14:textId="3AA789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CBB0925" w14:textId="48583B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NR_CADC_R18_2BDL_xBUL, NR_CADC_R18_3BDL_xBUL, NR_CADC_R18_yBDL_xBUL</w:t>
            </w:r>
          </w:p>
        </w:tc>
        <w:tc>
          <w:tcPr>
            <w:tcW w:w="439" w:type="pct"/>
          </w:tcPr>
          <w:p w14:paraId="0E5AAC88" w14:textId="7BF774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6444587" w14:textId="77777777" w:rsidTr="00B976AF">
        <w:tc>
          <w:tcPr>
            <w:tcW w:w="430" w:type="pct"/>
          </w:tcPr>
          <w:p w14:paraId="73F63621" w14:textId="742C22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R4-2501688</w:t>
            </w:r>
          </w:p>
        </w:tc>
        <w:tc>
          <w:tcPr>
            <w:tcW w:w="1262" w:type="pct"/>
          </w:tcPr>
          <w:p w14:paraId="4787919D" w14:textId="5C31E6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(5G_V2X_NRSL-Core) CR on PC3 A-MPR for NS_33 (R16)</w:t>
            </w:r>
          </w:p>
        </w:tc>
        <w:tc>
          <w:tcPr>
            <w:tcW w:w="366" w:type="pct"/>
          </w:tcPr>
          <w:p w14:paraId="36EA172B" w14:textId="016D1E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LG Electronics</w:t>
            </w:r>
          </w:p>
        </w:tc>
        <w:tc>
          <w:tcPr>
            <w:tcW w:w="442" w:type="pct"/>
          </w:tcPr>
          <w:p w14:paraId="4D878C03" w14:textId="52321F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64131C30" w14:textId="67F6773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2691</w:t>
            </w:r>
          </w:p>
        </w:tc>
        <w:tc>
          <w:tcPr>
            <w:tcW w:w="221" w:type="pct"/>
          </w:tcPr>
          <w:p w14:paraId="4C2D5A1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2E71455" w14:textId="754904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7603B5C6" w14:textId="0D51A0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7617648" w14:textId="0F843D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5G_V2X_NRSL-Core</w:t>
            </w:r>
          </w:p>
        </w:tc>
        <w:tc>
          <w:tcPr>
            <w:tcW w:w="439" w:type="pct"/>
          </w:tcPr>
          <w:p w14:paraId="41034A40" w14:textId="5F41EB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9430058" w14:textId="77777777" w:rsidTr="00B976AF">
        <w:tc>
          <w:tcPr>
            <w:tcW w:w="430" w:type="pct"/>
          </w:tcPr>
          <w:p w14:paraId="07FAF29D" w14:textId="1A711D8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R4-2501689</w:t>
            </w:r>
          </w:p>
        </w:tc>
        <w:tc>
          <w:tcPr>
            <w:tcW w:w="1262" w:type="pct"/>
          </w:tcPr>
          <w:p w14:paraId="413A19F2" w14:textId="00861A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(NR_SL_enh-Core) CR on A-MPR for NS_33 (R17)</w:t>
            </w:r>
          </w:p>
        </w:tc>
        <w:tc>
          <w:tcPr>
            <w:tcW w:w="366" w:type="pct"/>
          </w:tcPr>
          <w:p w14:paraId="6D02397F" w14:textId="33A09C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LG Electronics</w:t>
            </w:r>
          </w:p>
        </w:tc>
        <w:tc>
          <w:tcPr>
            <w:tcW w:w="442" w:type="pct"/>
          </w:tcPr>
          <w:p w14:paraId="09649C26" w14:textId="339C5DC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73C71D91" w14:textId="10C587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2692</w:t>
            </w:r>
          </w:p>
        </w:tc>
        <w:tc>
          <w:tcPr>
            <w:tcW w:w="221" w:type="pct"/>
          </w:tcPr>
          <w:p w14:paraId="38C6339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6B71CA0" w14:textId="04F1B4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59D1F300" w14:textId="47B69A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6642EC6" w14:textId="43431A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NR_SL_enh-Core</w:t>
            </w:r>
          </w:p>
        </w:tc>
        <w:tc>
          <w:tcPr>
            <w:tcW w:w="439" w:type="pct"/>
          </w:tcPr>
          <w:p w14:paraId="2C6351B9" w14:textId="006029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7148227" w14:textId="77777777" w:rsidTr="00B976AF">
        <w:tc>
          <w:tcPr>
            <w:tcW w:w="430" w:type="pct"/>
          </w:tcPr>
          <w:p w14:paraId="58BF4521" w14:textId="08D1CF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R4-2501690</w:t>
            </w:r>
          </w:p>
        </w:tc>
        <w:tc>
          <w:tcPr>
            <w:tcW w:w="1262" w:type="pct"/>
          </w:tcPr>
          <w:p w14:paraId="3CCBF8DA" w14:textId="74024C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(NR_SL_enh-Core) CR on A-MPR for NS_33 (R18)</w:t>
            </w:r>
          </w:p>
        </w:tc>
        <w:tc>
          <w:tcPr>
            <w:tcW w:w="366" w:type="pct"/>
          </w:tcPr>
          <w:p w14:paraId="78169251" w14:textId="1736AA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LG Electronics</w:t>
            </w:r>
          </w:p>
        </w:tc>
        <w:tc>
          <w:tcPr>
            <w:tcW w:w="442" w:type="pct"/>
          </w:tcPr>
          <w:p w14:paraId="14F82670" w14:textId="273D79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0EE757A7" w14:textId="7C68ED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2693</w:t>
            </w:r>
          </w:p>
        </w:tc>
        <w:tc>
          <w:tcPr>
            <w:tcW w:w="221" w:type="pct"/>
          </w:tcPr>
          <w:p w14:paraId="5C1A67A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C073E2B" w14:textId="607672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CE8E2EB" w14:textId="3B2149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4D562F68" w14:textId="06FE22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NR_SL_enh-Core</w:t>
            </w:r>
          </w:p>
        </w:tc>
        <w:tc>
          <w:tcPr>
            <w:tcW w:w="439" w:type="pct"/>
          </w:tcPr>
          <w:p w14:paraId="7E65810B" w14:textId="5E7E108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31E3CDC" w14:textId="77777777" w:rsidTr="00B976AF">
        <w:tc>
          <w:tcPr>
            <w:tcW w:w="430" w:type="pct"/>
          </w:tcPr>
          <w:p w14:paraId="235C4DCD" w14:textId="4A11B0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R4-2501693</w:t>
            </w:r>
          </w:p>
        </w:tc>
        <w:tc>
          <w:tcPr>
            <w:tcW w:w="1262" w:type="pct"/>
          </w:tcPr>
          <w:p w14:paraId="272182EC" w14:textId="23BB12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(NR_SL_enh-Core) CR on A-MPR for NS_33 (R19)</w:t>
            </w:r>
          </w:p>
        </w:tc>
        <w:tc>
          <w:tcPr>
            <w:tcW w:w="366" w:type="pct"/>
          </w:tcPr>
          <w:p w14:paraId="4BA85C38" w14:textId="5AC2DC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LG Electronics</w:t>
            </w:r>
          </w:p>
        </w:tc>
        <w:tc>
          <w:tcPr>
            <w:tcW w:w="442" w:type="pct"/>
          </w:tcPr>
          <w:p w14:paraId="14E6AAEF" w14:textId="00828C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70385D73" w14:textId="2B4616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2694</w:t>
            </w:r>
          </w:p>
        </w:tc>
        <w:tc>
          <w:tcPr>
            <w:tcW w:w="221" w:type="pct"/>
          </w:tcPr>
          <w:p w14:paraId="3D6601A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D5B68A0" w14:textId="3AECDB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6C971A2" w14:textId="2BB453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9190D78" w14:textId="3FE7C6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NR_SL_enh-Core</w:t>
            </w:r>
          </w:p>
        </w:tc>
        <w:tc>
          <w:tcPr>
            <w:tcW w:w="439" w:type="pct"/>
          </w:tcPr>
          <w:p w14:paraId="5126A895" w14:textId="39C678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2C37A21" w14:textId="77777777" w:rsidTr="00B976AF">
        <w:tc>
          <w:tcPr>
            <w:tcW w:w="430" w:type="pct"/>
          </w:tcPr>
          <w:p w14:paraId="5D12FCF9" w14:textId="1031044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R4-2501695</w:t>
            </w:r>
          </w:p>
        </w:tc>
        <w:tc>
          <w:tcPr>
            <w:tcW w:w="1262" w:type="pct"/>
          </w:tcPr>
          <w:p w14:paraId="3C7FD637" w14:textId="437DEB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(5G_V2X_NRSL-Core) CR on SL MIMO configuration (R16)</w:t>
            </w:r>
          </w:p>
        </w:tc>
        <w:tc>
          <w:tcPr>
            <w:tcW w:w="366" w:type="pct"/>
          </w:tcPr>
          <w:p w14:paraId="0F49DC31" w14:textId="50CB6F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LG Electronics</w:t>
            </w:r>
          </w:p>
        </w:tc>
        <w:tc>
          <w:tcPr>
            <w:tcW w:w="442" w:type="pct"/>
          </w:tcPr>
          <w:p w14:paraId="1F90FFF8" w14:textId="27859B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18B8A177" w14:textId="4BAF13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2695</w:t>
            </w:r>
          </w:p>
        </w:tc>
        <w:tc>
          <w:tcPr>
            <w:tcW w:w="221" w:type="pct"/>
          </w:tcPr>
          <w:p w14:paraId="7E1719E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74ADF82" w14:textId="169D23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6E6D5777" w14:textId="255B3D4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3C156E1" w14:textId="384AB5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5G_V2X_NRSL-Core</w:t>
            </w:r>
          </w:p>
        </w:tc>
        <w:tc>
          <w:tcPr>
            <w:tcW w:w="439" w:type="pct"/>
          </w:tcPr>
          <w:p w14:paraId="5B2EF03F" w14:textId="250F4D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49F762D1" w14:textId="77777777" w:rsidTr="00B976AF">
        <w:tc>
          <w:tcPr>
            <w:tcW w:w="430" w:type="pct"/>
          </w:tcPr>
          <w:p w14:paraId="008F0026" w14:textId="3296D8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R4-2502919</w:t>
            </w:r>
          </w:p>
        </w:tc>
        <w:tc>
          <w:tcPr>
            <w:tcW w:w="1262" w:type="pct"/>
          </w:tcPr>
          <w:p w14:paraId="09056E5A" w14:textId="5FEB22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(5G_V2X_NRSL-Core) CR on SL MIMO configuration (R16)</w:t>
            </w:r>
          </w:p>
        </w:tc>
        <w:tc>
          <w:tcPr>
            <w:tcW w:w="366" w:type="pct"/>
          </w:tcPr>
          <w:p w14:paraId="30671D2F" w14:textId="5A9075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LG Electronics</w:t>
            </w:r>
          </w:p>
        </w:tc>
        <w:tc>
          <w:tcPr>
            <w:tcW w:w="442" w:type="pct"/>
          </w:tcPr>
          <w:p w14:paraId="7ED752AC" w14:textId="72E8A9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258B9AB1" w14:textId="62CAE5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2695</w:t>
            </w:r>
          </w:p>
        </w:tc>
        <w:tc>
          <w:tcPr>
            <w:tcW w:w="221" w:type="pct"/>
          </w:tcPr>
          <w:p w14:paraId="77BA4074" w14:textId="1CDCC0B5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F479F45" w14:textId="5BD99D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39B60118" w14:textId="468D1D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654C632" w14:textId="2EB5DB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5G_V2X_NRSL-Core</w:t>
            </w:r>
          </w:p>
        </w:tc>
        <w:tc>
          <w:tcPr>
            <w:tcW w:w="439" w:type="pct"/>
          </w:tcPr>
          <w:p w14:paraId="4D4422C9" w14:textId="11B500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DFF02D0" w14:textId="77777777" w:rsidTr="00B976AF">
        <w:tc>
          <w:tcPr>
            <w:tcW w:w="430" w:type="pct"/>
          </w:tcPr>
          <w:p w14:paraId="26441E4B" w14:textId="1B1BD73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R4-2501702</w:t>
            </w:r>
          </w:p>
        </w:tc>
        <w:tc>
          <w:tcPr>
            <w:tcW w:w="1262" w:type="pct"/>
          </w:tcPr>
          <w:p w14:paraId="1E4AEBDB" w14:textId="161CBA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(5G_V2X_NRSL-Core) CR on SL MIMO configuration (R17)</w:t>
            </w:r>
          </w:p>
        </w:tc>
        <w:tc>
          <w:tcPr>
            <w:tcW w:w="366" w:type="pct"/>
          </w:tcPr>
          <w:p w14:paraId="3B46E469" w14:textId="673D68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LG Electronics</w:t>
            </w:r>
          </w:p>
        </w:tc>
        <w:tc>
          <w:tcPr>
            <w:tcW w:w="442" w:type="pct"/>
          </w:tcPr>
          <w:p w14:paraId="29B55E4C" w14:textId="39F111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2DEF4E65" w14:textId="70298A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2696</w:t>
            </w:r>
          </w:p>
        </w:tc>
        <w:tc>
          <w:tcPr>
            <w:tcW w:w="221" w:type="pct"/>
          </w:tcPr>
          <w:p w14:paraId="509F48C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9B84DE5" w14:textId="04A4E7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7E90FBDE" w14:textId="45561A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B1B5DE6" w14:textId="134077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5G_V2X_NRSL-Core</w:t>
            </w:r>
          </w:p>
        </w:tc>
        <w:tc>
          <w:tcPr>
            <w:tcW w:w="439" w:type="pct"/>
          </w:tcPr>
          <w:p w14:paraId="03EE09EA" w14:textId="2B317F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A6288F8" w14:textId="77777777" w:rsidTr="00B976AF">
        <w:tc>
          <w:tcPr>
            <w:tcW w:w="430" w:type="pct"/>
          </w:tcPr>
          <w:p w14:paraId="1081A1DC" w14:textId="312D90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R4-2501707</w:t>
            </w:r>
          </w:p>
        </w:tc>
        <w:tc>
          <w:tcPr>
            <w:tcW w:w="1262" w:type="pct"/>
          </w:tcPr>
          <w:p w14:paraId="582B392E" w14:textId="3BFC1A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(5G_V2X_NRSL-Core) CR on SL MIMO configuration (R18)</w:t>
            </w:r>
          </w:p>
        </w:tc>
        <w:tc>
          <w:tcPr>
            <w:tcW w:w="366" w:type="pct"/>
          </w:tcPr>
          <w:p w14:paraId="0D3D85C3" w14:textId="518496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LG Electronics</w:t>
            </w:r>
          </w:p>
        </w:tc>
        <w:tc>
          <w:tcPr>
            <w:tcW w:w="442" w:type="pct"/>
          </w:tcPr>
          <w:p w14:paraId="0C413A79" w14:textId="66800D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3D6CE303" w14:textId="599043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2697</w:t>
            </w:r>
          </w:p>
        </w:tc>
        <w:tc>
          <w:tcPr>
            <w:tcW w:w="221" w:type="pct"/>
          </w:tcPr>
          <w:p w14:paraId="154DC6A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3C9CE7A" w14:textId="0E8AA4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002FCCE" w14:textId="77D3C9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DA9468D" w14:textId="12DECD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5G_V2X_NRSL-Core</w:t>
            </w:r>
          </w:p>
        </w:tc>
        <w:tc>
          <w:tcPr>
            <w:tcW w:w="439" w:type="pct"/>
          </w:tcPr>
          <w:p w14:paraId="02044F4A" w14:textId="087957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D218BB7" w14:textId="77777777" w:rsidTr="00B976AF">
        <w:tc>
          <w:tcPr>
            <w:tcW w:w="430" w:type="pct"/>
          </w:tcPr>
          <w:p w14:paraId="0ABF1F30" w14:textId="3AF9D3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R4-2501709</w:t>
            </w:r>
          </w:p>
        </w:tc>
        <w:tc>
          <w:tcPr>
            <w:tcW w:w="1262" w:type="pct"/>
          </w:tcPr>
          <w:p w14:paraId="611C3600" w14:textId="1D3B93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(5G_V2X_NRSL-Core) CR on SL MIMO configuration (R19)</w:t>
            </w:r>
          </w:p>
        </w:tc>
        <w:tc>
          <w:tcPr>
            <w:tcW w:w="366" w:type="pct"/>
          </w:tcPr>
          <w:p w14:paraId="1250755F" w14:textId="119E4F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LG Electronics</w:t>
            </w:r>
          </w:p>
        </w:tc>
        <w:tc>
          <w:tcPr>
            <w:tcW w:w="442" w:type="pct"/>
          </w:tcPr>
          <w:p w14:paraId="33B3690C" w14:textId="014EB7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04D1B94B" w14:textId="43D03B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2698</w:t>
            </w:r>
          </w:p>
        </w:tc>
        <w:tc>
          <w:tcPr>
            <w:tcW w:w="221" w:type="pct"/>
          </w:tcPr>
          <w:p w14:paraId="7CBE341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7E1E30D" w14:textId="268EDF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FD02B4A" w14:textId="521A59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01966E4" w14:textId="57DFE8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5G_V2X_NRSL-Core</w:t>
            </w:r>
          </w:p>
        </w:tc>
        <w:tc>
          <w:tcPr>
            <w:tcW w:w="439" w:type="pct"/>
          </w:tcPr>
          <w:p w14:paraId="398CE45D" w14:textId="43F05C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5AC5E07" w14:textId="77777777" w:rsidTr="00B976AF">
        <w:tc>
          <w:tcPr>
            <w:tcW w:w="430" w:type="pct"/>
          </w:tcPr>
          <w:p w14:paraId="49D21B45" w14:textId="00A019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R4-2501769</w:t>
            </w:r>
          </w:p>
        </w:tc>
        <w:tc>
          <w:tcPr>
            <w:tcW w:w="1262" w:type="pct"/>
          </w:tcPr>
          <w:p w14:paraId="1C6CFEC9" w14:textId="18F647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 CR 38.101-1 for NR_CADC_SUL_R19</w:t>
            </w:r>
          </w:p>
        </w:tc>
        <w:tc>
          <w:tcPr>
            <w:tcW w:w="366" w:type="pct"/>
          </w:tcPr>
          <w:p w14:paraId="1C771AE5" w14:textId="3B0FC5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Ericsson, ZTE Corporation, Sanechips, Huawei, Hisilicon</w:t>
            </w:r>
          </w:p>
        </w:tc>
        <w:tc>
          <w:tcPr>
            <w:tcW w:w="442" w:type="pct"/>
          </w:tcPr>
          <w:p w14:paraId="204F8DAC" w14:textId="6705F7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26FAC817" w14:textId="6B03C84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2699</w:t>
            </w:r>
          </w:p>
        </w:tc>
        <w:tc>
          <w:tcPr>
            <w:tcW w:w="221" w:type="pct"/>
          </w:tcPr>
          <w:p w14:paraId="7DDAF49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3E55330" w14:textId="0B2765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FB543AA" w14:textId="017DDA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7F18177" w14:textId="543979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NR_CADC_SUL_R19-Core</w:t>
            </w:r>
          </w:p>
        </w:tc>
        <w:tc>
          <w:tcPr>
            <w:tcW w:w="439" w:type="pct"/>
          </w:tcPr>
          <w:p w14:paraId="57006841" w14:textId="3BE8BF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A1F38F2" w14:textId="77777777" w:rsidTr="00B976AF">
        <w:tc>
          <w:tcPr>
            <w:tcW w:w="430" w:type="pct"/>
          </w:tcPr>
          <w:p w14:paraId="3E5A1673" w14:textId="4AD87F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R4-2501783</w:t>
            </w:r>
          </w:p>
        </w:tc>
        <w:tc>
          <w:tcPr>
            <w:tcW w:w="1262" w:type="pct"/>
          </w:tcPr>
          <w:p w14:paraId="211C1EB5" w14:textId="6EA5AD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38.101-1 correcting band combination configuration tables</w:t>
            </w:r>
          </w:p>
        </w:tc>
        <w:tc>
          <w:tcPr>
            <w:tcW w:w="366" w:type="pct"/>
          </w:tcPr>
          <w:p w14:paraId="4ED2D2EE" w14:textId="650617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08F2D1C0" w14:textId="35D2AB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66656BB2" w14:textId="6DFF04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2700</w:t>
            </w:r>
          </w:p>
        </w:tc>
        <w:tc>
          <w:tcPr>
            <w:tcW w:w="221" w:type="pct"/>
          </w:tcPr>
          <w:p w14:paraId="5BE1674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144D46E" w14:textId="6B699E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78966988" w14:textId="4DE7BC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D5B8410" w14:textId="4E4146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NR_CADC_SUL_R19</w:t>
            </w:r>
          </w:p>
        </w:tc>
        <w:tc>
          <w:tcPr>
            <w:tcW w:w="439" w:type="pct"/>
          </w:tcPr>
          <w:p w14:paraId="7AE624D0" w14:textId="3936B4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976702D" w14:textId="77777777" w:rsidTr="00B976AF">
        <w:tc>
          <w:tcPr>
            <w:tcW w:w="430" w:type="pct"/>
          </w:tcPr>
          <w:p w14:paraId="202DE810" w14:textId="1FBA2D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R4-2501847</w:t>
            </w:r>
          </w:p>
        </w:tc>
        <w:tc>
          <w:tcPr>
            <w:tcW w:w="1262" w:type="pct"/>
          </w:tcPr>
          <w:p w14:paraId="1C2C81BC" w14:textId="445F99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(Power_Limit_CA_DC-Core) CR to TS 38.101-1 on DL CA HPUE with 1UL (Cat-F)</w:t>
            </w:r>
          </w:p>
        </w:tc>
        <w:tc>
          <w:tcPr>
            <w:tcW w:w="366" w:type="pct"/>
          </w:tcPr>
          <w:p w14:paraId="7279CD8E" w14:textId="22A0EE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45CFACA2" w14:textId="12DCBB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4B1E99FE" w14:textId="390402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2701</w:t>
            </w:r>
          </w:p>
        </w:tc>
        <w:tc>
          <w:tcPr>
            <w:tcW w:w="221" w:type="pct"/>
          </w:tcPr>
          <w:p w14:paraId="700688A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5B45CC8" w14:textId="69D96D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33584BD5" w14:textId="55435D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D6208C9" w14:textId="145463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Power_Limit_CA_DC-Core</w:t>
            </w:r>
          </w:p>
        </w:tc>
        <w:tc>
          <w:tcPr>
            <w:tcW w:w="439" w:type="pct"/>
          </w:tcPr>
          <w:p w14:paraId="14F80221" w14:textId="046DB7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3CD82288" w14:textId="77777777" w:rsidTr="00B976AF">
        <w:tc>
          <w:tcPr>
            <w:tcW w:w="430" w:type="pct"/>
          </w:tcPr>
          <w:p w14:paraId="0439707D" w14:textId="4AB18B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R4-2501848</w:t>
            </w:r>
          </w:p>
        </w:tc>
        <w:tc>
          <w:tcPr>
            <w:tcW w:w="1262" w:type="pct"/>
          </w:tcPr>
          <w:p w14:paraId="2A9D160C" w14:textId="184494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 38.101-1 2U/2D n5-n8</w:t>
            </w:r>
          </w:p>
        </w:tc>
        <w:tc>
          <w:tcPr>
            <w:tcW w:w="366" w:type="pct"/>
          </w:tcPr>
          <w:p w14:paraId="67638B65" w14:textId="19F7E2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CATT, China Telecom, Huawei</w:t>
            </w:r>
          </w:p>
        </w:tc>
        <w:tc>
          <w:tcPr>
            <w:tcW w:w="442" w:type="pct"/>
          </w:tcPr>
          <w:p w14:paraId="70E79501" w14:textId="55B6F3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7F4C361B" w14:textId="66AEF9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2702</w:t>
            </w:r>
          </w:p>
        </w:tc>
        <w:tc>
          <w:tcPr>
            <w:tcW w:w="221" w:type="pct"/>
          </w:tcPr>
          <w:p w14:paraId="29C495A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5AD2A03" w14:textId="61A7AD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F319DD8" w14:textId="78B3F7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7D81188B" w14:textId="2B29B9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NR_CADC_SUL_R19-Core</w:t>
            </w:r>
          </w:p>
        </w:tc>
        <w:tc>
          <w:tcPr>
            <w:tcW w:w="439" w:type="pct"/>
          </w:tcPr>
          <w:p w14:paraId="5C978BB9" w14:textId="7ABDFD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412179AD" w14:textId="77777777" w:rsidTr="00B976AF">
        <w:tc>
          <w:tcPr>
            <w:tcW w:w="430" w:type="pct"/>
          </w:tcPr>
          <w:p w14:paraId="096A8EA8" w14:textId="3C45C8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R4-2501864</w:t>
            </w:r>
          </w:p>
        </w:tc>
        <w:tc>
          <w:tcPr>
            <w:tcW w:w="1262" w:type="pct"/>
          </w:tcPr>
          <w:p w14:paraId="57EF88B7" w14:textId="5C2F6A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(Power_Limit_CA_DC-Core) CR to TS 38.101-1: DL CA HPUE with 1UL (Cat-F)</w:t>
            </w:r>
          </w:p>
        </w:tc>
        <w:tc>
          <w:tcPr>
            <w:tcW w:w="366" w:type="pct"/>
          </w:tcPr>
          <w:p w14:paraId="1B5CAB7A" w14:textId="220B69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4D2B1660" w14:textId="2ACD99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09063D6A" w14:textId="2C77E4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2703</w:t>
            </w:r>
          </w:p>
        </w:tc>
        <w:tc>
          <w:tcPr>
            <w:tcW w:w="221" w:type="pct"/>
          </w:tcPr>
          <w:p w14:paraId="4F6ECB7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881A59F" w14:textId="0E7B2D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50BBA079" w14:textId="269737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9082862" w14:textId="122BBE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Power_Limit_CA_DC-Core</w:t>
            </w:r>
          </w:p>
        </w:tc>
        <w:tc>
          <w:tcPr>
            <w:tcW w:w="439" w:type="pct"/>
          </w:tcPr>
          <w:p w14:paraId="59021D0E" w14:textId="333999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110AE9BA" w14:textId="77777777" w:rsidTr="00B976AF">
        <w:tc>
          <w:tcPr>
            <w:tcW w:w="430" w:type="pct"/>
          </w:tcPr>
          <w:p w14:paraId="0D8DD79E" w14:textId="6AB54B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R4-2501865</w:t>
            </w:r>
          </w:p>
        </w:tc>
        <w:tc>
          <w:tcPr>
            <w:tcW w:w="1262" w:type="pct"/>
          </w:tcPr>
          <w:p w14:paraId="15956EC4" w14:textId="481F54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 38.101-1 2U/2D n5-n8</w:t>
            </w:r>
          </w:p>
        </w:tc>
        <w:tc>
          <w:tcPr>
            <w:tcW w:w="366" w:type="pct"/>
          </w:tcPr>
          <w:p w14:paraId="20C708AE" w14:textId="74F5F5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CATT, China Telecom, Huawei</w:t>
            </w:r>
          </w:p>
        </w:tc>
        <w:tc>
          <w:tcPr>
            <w:tcW w:w="442" w:type="pct"/>
          </w:tcPr>
          <w:p w14:paraId="0EA4CCE3" w14:textId="1AE628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6354D37D" w14:textId="0AAEA0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2704</w:t>
            </w:r>
          </w:p>
        </w:tc>
        <w:tc>
          <w:tcPr>
            <w:tcW w:w="221" w:type="pct"/>
          </w:tcPr>
          <w:p w14:paraId="4842570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41066C1" w14:textId="684D9B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7442C616" w14:textId="045E69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40B6413D" w14:textId="35051A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NR_CADC_SUL_R19-Core</w:t>
            </w:r>
          </w:p>
        </w:tc>
        <w:tc>
          <w:tcPr>
            <w:tcW w:w="439" w:type="pct"/>
          </w:tcPr>
          <w:p w14:paraId="2AF195C1" w14:textId="1FD287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47A9CB76" w14:textId="77777777" w:rsidTr="00B976AF">
        <w:tc>
          <w:tcPr>
            <w:tcW w:w="430" w:type="pct"/>
          </w:tcPr>
          <w:p w14:paraId="0A1E9A16" w14:textId="57EF36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R4-2501933</w:t>
            </w:r>
          </w:p>
        </w:tc>
        <w:tc>
          <w:tcPr>
            <w:tcW w:w="1262" w:type="pct"/>
          </w:tcPr>
          <w:p w14:paraId="5309EB06" w14:textId="0F06BA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(HPUE_NR_CADC_SUL_R19) Cat F CR for TS 38.101-1-j00 SUL PC2 MSD requirements</w:t>
            </w:r>
          </w:p>
        </w:tc>
        <w:tc>
          <w:tcPr>
            <w:tcW w:w="366" w:type="pct"/>
          </w:tcPr>
          <w:p w14:paraId="3E8A2563" w14:textId="1025EE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Skyworks Solutions Inc.</w:t>
            </w:r>
          </w:p>
        </w:tc>
        <w:tc>
          <w:tcPr>
            <w:tcW w:w="442" w:type="pct"/>
          </w:tcPr>
          <w:p w14:paraId="54C9297F" w14:textId="1A31AB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4449C182" w14:textId="7E8556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2705</w:t>
            </w:r>
          </w:p>
        </w:tc>
        <w:tc>
          <w:tcPr>
            <w:tcW w:w="221" w:type="pct"/>
          </w:tcPr>
          <w:p w14:paraId="5C915FE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01A2725" w14:textId="5C49E4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65C8FAF" w14:textId="19C3B5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800ECDC" w14:textId="040FC0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HPUE_NR_CADC_SUL_R19-Core</w:t>
            </w:r>
          </w:p>
        </w:tc>
        <w:tc>
          <w:tcPr>
            <w:tcW w:w="439" w:type="pct"/>
          </w:tcPr>
          <w:p w14:paraId="568BAE47" w14:textId="6B67A3D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28882B98" w14:textId="77777777" w:rsidTr="00B976AF">
        <w:tc>
          <w:tcPr>
            <w:tcW w:w="430" w:type="pct"/>
          </w:tcPr>
          <w:p w14:paraId="3E63FF7F" w14:textId="0AFD1F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R4-2501944</w:t>
            </w:r>
          </w:p>
        </w:tc>
        <w:tc>
          <w:tcPr>
            <w:tcW w:w="1262" w:type="pct"/>
          </w:tcPr>
          <w:p w14:paraId="1D4D7757" w14:textId="2BA449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(LTE_NR_R19_Simult_RxTx-Core) Cat F CR for TS 38.101-1-j00 Simultaneous RxTx clean-up</w:t>
            </w:r>
          </w:p>
        </w:tc>
        <w:tc>
          <w:tcPr>
            <w:tcW w:w="366" w:type="pct"/>
          </w:tcPr>
          <w:p w14:paraId="3FE81408" w14:textId="58AEBF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Skyworks Solutions Inc., Nokia.</w:t>
            </w:r>
          </w:p>
        </w:tc>
        <w:tc>
          <w:tcPr>
            <w:tcW w:w="442" w:type="pct"/>
          </w:tcPr>
          <w:p w14:paraId="45553F10" w14:textId="42F6FB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72611F94" w14:textId="180B28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2706</w:t>
            </w:r>
          </w:p>
        </w:tc>
        <w:tc>
          <w:tcPr>
            <w:tcW w:w="221" w:type="pct"/>
          </w:tcPr>
          <w:p w14:paraId="130557A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F00178D" w14:textId="7F16CD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194686B" w14:textId="28E4B6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576B5CD" w14:textId="692933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LTE_NR_R19_Simult_RxTx-Core</w:t>
            </w:r>
          </w:p>
        </w:tc>
        <w:tc>
          <w:tcPr>
            <w:tcW w:w="439" w:type="pct"/>
          </w:tcPr>
          <w:p w14:paraId="762946A5" w14:textId="6CA56A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4D0443CF" w14:textId="77777777" w:rsidTr="00B976AF">
        <w:tc>
          <w:tcPr>
            <w:tcW w:w="430" w:type="pct"/>
          </w:tcPr>
          <w:p w14:paraId="2CB0EE90" w14:textId="37AA3B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R4-2501949</w:t>
            </w:r>
          </w:p>
        </w:tc>
        <w:tc>
          <w:tcPr>
            <w:tcW w:w="1262" w:type="pct"/>
          </w:tcPr>
          <w:p w14:paraId="1ABCE80D" w14:textId="18A886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(HPUE_FR1_TDD_NR_CADC_SUL_R18) Cat F CR for TS 38.101-1-i80 Corrections to PC2 harmonic MSD</w:t>
            </w:r>
          </w:p>
        </w:tc>
        <w:tc>
          <w:tcPr>
            <w:tcW w:w="366" w:type="pct"/>
          </w:tcPr>
          <w:p w14:paraId="5C1EF71D" w14:textId="144213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Skyworks Solutions Inc.</w:t>
            </w:r>
          </w:p>
        </w:tc>
        <w:tc>
          <w:tcPr>
            <w:tcW w:w="442" w:type="pct"/>
          </w:tcPr>
          <w:p w14:paraId="2AFAFCD0" w14:textId="45EF17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79C172E7" w14:textId="0060D0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2707</w:t>
            </w:r>
          </w:p>
        </w:tc>
        <w:tc>
          <w:tcPr>
            <w:tcW w:w="221" w:type="pct"/>
          </w:tcPr>
          <w:p w14:paraId="0D6202B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40F6853" w14:textId="1D2ED6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E21E7F5" w14:textId="28FAB9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5CC777F" w14:textId="35AE02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HPUE_FR1_TDD_NR_CADC_SUL_R18</w:t>
            </w:r>
          </w:p>
        </w:tc>
        <w:tc>
          <w:tcPr>
            <w:tcW w:w="439" w:type="pct"/>
          </w:tcPr>
          <w:p w14:paraId="201126A5" w14:textId="6FA13C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C904B24" w14:textId="77777777" w:rsidTr="00B976AF">
        <w:tc>
          <w:tcPr>
            <w:tcW w:w="430" w:type="pct"/>
          </w:tcPr>
          <w:p w14:paraId="41FC8CE9" w14:textId="369F7D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R4-2501950</w:t>
            </w:r>
          </w:p>
        </w:tc>
        <w:tc>
          <w:tcPr>
            <w:tcW w:w="1262" w:type="pct"/>
          </w:tcPr>
          <w:p w14:paraId="10B69612" w14:textId="1FAB92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(HPUE_FR1_TDD_NR_CADC_SUL_R18) Cat A CR for TS 38.101-1-j00 Corrections to PC2 harmonic MSD</w:t>
            </w:r>
          </w:p>
        </w:tc>
        <w:tc>
          <w:tcPr>
            <w:tcW w:w="366" w:type="pct"/>
          </w:tcPr>
          <w:p w14:paraId="47A7F8B2" w14:textId="14137F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Skyworks Solutions Inc.</w:t>
            </w:r>
          </w:p>
        </w:tc>
        <w:tc>
          <w:tcPr>
            <w:tcW w:w="442" w:type="pct"/>
          </w:tcPr>
          <w:p w14:paraId="11FC9B6F" w14:textId="4B0EF8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22E3B1D7" w14:textId="1872D13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2708</w:t>
            </w:r>
          </w:p>
        </w:tc>
        <w:tc>
          <w:tcPr>
            <w:tcW w:w="221" w:type="pct"/>
          </w:tcPr>
          <w:p w14:paraId="142A47A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50B43CF" w14:textId="07CFD8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C351EE4" w14:textId="4BB784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6CEEB744" w14:textId="5A5159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HPUE_FR1_TDD_NR_CADC_SUL_R18</w:t>
            </w:r>
          </w:p>
        </w:tc>
        <w:tc>
          <w:tcPr>
            <w:tcW w:w="439" w:type="pct"/>
          </w:tcPr>
          <w:p w14:paraId="1CF98C83" w14:textId="7DED57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A1277B9" w14:textId="77777777" w:rsidTr="00B976AF">
        <w:tc>
          <w:tcPr>
            <w:tcW w:w="430" w:type="pct"/>
          </w:tcPr>
          <w:p w14:paraId="52097834" w14:textId="5187AE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R4-2501951</w:t>
            </w:r>
          </w:p>
        </w:tc>
        <w:tc>
          <w:tcPr>
            <w:tcW w:w="1262" w:type="pct"/>
          </w:tcPr>
          <w:p w14:paraId="505533D0" w14:textId="5D440A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(HPUE_NR_CADC_SUL_R19) Cat F CR for TS 38.101-1-j00 Corrections to intra-band non-contiguous MSD</w:t>
            </w:r>
          </w:p>
        </w:tc>
        <w:tc>
          <w:tcPr>
            <w:tcW w:w="366" w:type="pct"/>
          </w:tcPr>
          <w:p w14:paraId="6FB192FE" w14:textId="1648E0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Skyworks Solutions Inc., T-Mobile USA</w:t>
            </w:r>
          </w:p>
        </w:tc>
        <w:tc>
          <w:tcPr>
            <w:tcW w:w="442" w:type="pct"/>
          </w:tcPr>
          <w:p w14:paraId="0A6111B6" w14:textId="04CA5C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48F13B46" w14:textId="6259DA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2709</w:t>
            </w:r>
          </w:p>
        </w:tc>
        <w:tc>
          <w:tcPr>
            <w:tcW w:w="221" w:type="pct"/>
          </w:tcPr>
          <w:p w14:paraId="697BC33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BFC3C0A" w14:textId="2C2F04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6983489" w14:textId="22C566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8242AA3" w14:textId="0A01C1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NR_CADC_SUL_R19-Core, HPUE_NR_CADC_SUL_R19-Core</w:t>
            </w:r>
          </w:p>
        </w:tc>
        <w:tc>
          <w:tcPr>
            <w:tcW w:w="439" w:type="pct"/>
          </w:tcPr>
          <w:p w14:paraId="5E8471E6" w14:textId="006D5C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228FB916" w14:textId="77777777" w:rsidTr="00B976AF">
        <w:tc>
          <w:tcPr>
            <w:tcW w:w="430" w:type="pct"/>
          </w:tcPr>
          <w:p w14:paraId="5B702752" w14:textId="7EBC4B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R4-2502829</w:t>
            </w:r>
          </w:p>
        </w:tc>
        <w:tc>
          <w:tcPr>
            <w:tcW w:w="1262" w:type="pct"/>
          </w:tcPr>
          <w:p w14:paraId="78A15C90" w14:textId="18BC48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(HPUE_NR_CADC_SUL_R19) Cat F CR for TS 38.101-1-j00 Corrections to intra-band non-contiguous MSD</w:t>
            </w:r>
          </w:p>
        </w:tc>
        <w:tc>
          <w:tcPr>
            <w:tcW w:w="366" w:type="pct"/>
          </w:tcPr>
          <w:p w14:paraId="6168F01B" w14:textId="0A3C38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Skyworks Solutions Inc., T-Mobile USA</w:t>
            </w:r>
          </w:p>
        </w:tc>
        <w:tc>
          <w:tcPr>
            <w:tcW w:w="442" w:type="pct"/>
          </w:tcPr>
          <w:p w14:paraId="11D015F3" w14:textId="435A61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76E6D275" w14:textId="7D5F96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2709</w:t>
            </w:r>
          </w:p>
        </w:tc>
        <w:tc>
          <w:tcPr>
            <w:tcW w:w="221" w:type="pct"/>
          </w:tcPr>
          <w:p w14:paraId="1024C1C7" w14:textId="571EB8B8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6D2A98BA" w14:textId="50A158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6320292" w14:textId="58CB9D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7995D34" w14:textId="1656E0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NR_CADC_SUL_R19-Core, HPUE_NR_CADC_SUL_R19-Core</w:t>
            </w:r>
          </w:p>
        </w:tc>
        <w:tc>
          <w:tcPr>
            <w:tcW w:w="439" w:type="pct"/>
          </w:tcPr>
          <w:p w14:paraId="71995646" w14:textId="1DEC008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DFFC466" w14:textId="77777777" w:rsidTr="00B976AF">
        <w:tc>
          <w:tcPr>
            <w:tcW w:w="430" w:type="pct"/>
          </w:tcPr>
          <w:p w14:paraId="27B35463" w14:textId="781E39E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R4-2501972</w:t>
            </w:r>
          </w:p>
        </w:tc>
        <w:tc>
          <w:tcPr>
            <w:tcW w:w="1262" w:type="pct"/>
          </w:tcPr>
          <w:p w14:paraId="25B91E87" w14:textId="3A9FF2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(NR_PC2_RedCap_UE) CR to 38.101-1: PC2 Redcap support for TDD bands</w:t>
            </w:r>
          </w:p>
        </w:tc>
        <w:tc>
          <w:tcPr>
            <w:tcW w:w="366" w:type="pct"/>
          </w:tcPr>
          <w:p w14:paraId="49D4DC3C" w14:textId="2536C4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0611D6AC" w14:textId="410C77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75653509" w14:textId="165038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2710</w:t>
            </w:r>
          </w:p>
        </w:tc>
        <w:tc>
          <w:tcPr>
            <w:tcW w:w="221" w:type="pct"/>
          </w:tcPr>
          <w:p w14:paraId="46B08F1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E6DF95C" w14:textId="1E9DBE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C042B5E" w14:textId="249EF0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2700932F" w14:textId="0071D2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NR_PC2_RedCap_UE-Core</w:t>
            </w:r>
          </w:p>
        </w:tc>
        <w:tc>
          <w:tcPr>
            <w:tcW w:w="439" w:type="pct"/>
          </w:tcPr>
          <w:p w14:paraId="5C1B4A57" w14:textId="29B2FE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37C25177" w14:textId="77777777" w:rsidTr="00B976AF">
        <w:tc>
          <w:tcPr>
            <w:tcW w:w="430" w:type="pct"/>
          </w:tcPr>
          <w:p w14:paraId="65AB90F1" w14:textId="34BC0D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R4-2501991</w:t>
            </w:r>
          </w:p>
        </w:tc>
        <w:tc>
          <w:tcPr>
            <w:tcW w:w="1262" w:type="pct"/>
          </w:tcPr>
          <w:p w14:paraId="01E45807" w14:textId="2D62E9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(NR_ATG-Core) CR for 38101-1 on ATG Rx RF requirements</w:t>
            </w:r>
          </w:p>
        </w:tc>
        <w:tc>
          <w:tcPr>
            <w:tcW w:w="366" w:type="pct"/>
          </w:tcPr>
          <w:p w14:paraId="3011BC4A" w14:textId="46980C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3371421F" w14:textId="521560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1B026493" w14:textId="193019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2711</w:t>
            </w:r>
          </w:p>
        </w:tc>
        <w:tc>
          <w:tcPr>
            <w:tcW w:w="221" w:type="pct"/>
          </w:tcPr>
          <w:p w14:paraId="45D90F8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3367E3F" w14:textId="6542B8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C96118D" w14:textId="4BB588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42C1FD2" w14:textId="0E36AA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NR_ATG-Core</w:t>
            </w:r>
          </w:p>
        </w:tc>
        <w:tc>
          <w:tcPr>
            <w:tcW w:w="439" w:type="pct"/>
          </w:tcPr>
          <w:p w14:paraId="1BCD8DB6" w14:textId="62405C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6DDCBCB5" w14:textId="77777777" w:rsidTr="00B976AF">
        <w:tc>
          <w:tcPr>
            <w:tcW w:w="430" w:type="pct"/>
          </w:tcPr>
          <w:p w14:paraId="663DDFDF" w14:textId="484063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R4-2501992</w:t>
            </w:r>
          </w:p>
        </w:tc>
        <w:tc>
          <w:tcPr>
            <w:tcW w:w="1262" w:type="pct"/>
          </w:tcPr>
          <w:p w14:paraId="6EC2685E" w14:textId="6946D5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(NR_ATG-Core) ATG Tx requirements applicability per connector</w:t>
            </w:r>
          </w:p>
        </w:tc>
        <w:tc>
          <w:tcPr>
            <w:tcW w:w="366" w:type="pct"/>
          </w:tcPr>
          <w:p w14:paraId="332ACFBE" w14:textId="5D79EE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0C706D97" w14:textId="29D039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5028EADC" w14:textId="344200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2712</w:t>
            </w:r>
          </w:p>
        </w:tc>
        <w:tc>
          <w:tcPr>
            <w:tcW w:w="221" w:type="pct"/>
          </w:tcPr>
          <w:p w14:paraId="4CC6CBD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185FF39" w14:textId="630FDB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C9CEF93" w14:textId="727152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B9F80EA" w14:textId="007C5C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NR_ATG-Core</w:t>
            </w:r>
          </w:p>
        </w:tc>
        <w:tc>
          <w:tcPr>
            <w:tcW w:w="439" w:type="pct"/>
          </w:tcPr>
          <w:p w14:paraId="31218449" w14:textId="3DFE55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45AA26CE" w14:textId="77777777" w:rsidTr="00B976AF">
        <w:tc>
          <w:tcPr>
            <w:tcW w:w="430" w:type="pct"/>
          </w:tcPr>
          <w:p w14:paraId="7245809A" w14:textId="2B9F7D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R4-2502019</w:t>
            </w:r>
          </w:p>
        </w:tc>
        <w:tc>
          <w:tcPr>
            <w:tcW w:w="1262" w:type="pct"/>
          </w:tcPr>
          <w:p w14:paraId="6F638B74" w14:textId="20B0FB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(NR_redcap-Core) CR to TS 38.101-1: OOB blocking for RedCap UEs</w:t>
            </w:r>
          </w:p>
        </w:tc>
        <w:tc>
          <w:tcPr>
            <w:tcW w:w="366" w:type="pct"/>
          </w:tcPr>
          <w:p w14:paraId="58E9D68D" w14:textId="40AE08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1DD8D157" w14:textId="6F84AD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21E3C296" w14:textId="4FFF462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2713</w:t>
            </w:r>
          </w:p>
        </w:tc>
        <w:tc>
          <w:tcPr>
            <w:tcW w:w="221" w:type="pct"/>
          </w:tcPr>
          <w:p w14:paraId="39ACAF0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0C2DA9C" w14:textId="0F325E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3E496851" w14:textId="1A508D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133B682" w14:textId="1F41AB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NR_redcap-Core</w:t>
            </w:r>
          </w:p>
        </w:tc>
        <w:tc>
          <w:tcPr>
            <w:tcW w:w="439" w:type="pct"/>
          </w:tcPr>
          <w:p w14:paraId="57ED4CDA" w14:textId="35599E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083FD51A" w14:textId="77777777" w:rsidTr="00B976AF">
        <w:tc>
          <w:tcPr>
            <w:tcW w:w="430" w:type="pct"/>
          </w:tcPr>
          <w:p w14:paraId="7E767B2D" w14:textId="13DF06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R4-2502020</w:t>
            </w:r>
          </w:p>
        </w:tc>
        <w:tc>
          <w:tcPr>
            <w:tcW w:w="1262" w:type="pct"/>
          </w:tcPr>
          <w:p w14:paraId="226060BD" w14:textId="6E098E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(NR_redcap-Core) CR to TS 38.101-1: OOB blocking for RedCap UEs</w:t>
            </w:r>
          </w:p>
        </w:tc>
        <w:tc>
          <w:tcPr>
            <w:tcW w:w="366" w:type="pct"/>
          </w:tcPr>
          <w:p w14:paraId="666C0202" w14:textId="7FB380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5895EE47" w14:textId="24611F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0AE2F4AF" w14:textId="3CFC82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2714</w:t>
            </w:r>
          </w:p>
        </w:tc>
        <w:tc>
          <w:tcPr>
            <w:tcW w:w="221" w:type="pct"/>
          </w:tcPr>
          <w:p w14:paraId="3FD19DB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79C3B89" w14:textId="3E1FD6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FA4F09A" w14:textId="667604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5AF2B20" w14:textId="589124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NR_redcap-Core</w:t>
            </w:r>
          </w:p>
        </w:tc>
        <w:tc>
          <w:tcPr>
            <w:tcW w:w="439" w:type="pct"/>
          </w:tcPr>
          <w:p w14:paraId="4C1622BF" w14:textId="532EFA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27D9E495" w14:textId="77777777" w:rsidTr="00B976AF">
        <w:tc>
          <w:tcPr>
            <w:tcW w:w="430" w:type="pct"/>
          </w:tcPr>
          <w:p w14:paraId="5084BA40" w14:textId="6D2301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R4-2502021</w:t>
            </w:r>
          </w:p>
        </w:tc>
        <w:tc>
          <w:tcPr>
            <w:tcW w:w="1262" w:type="pct"/>
          </w:tcPr>
          <w:p w14:paraId="0EEA003F" w14:textId="7309A6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(NR_redcap-Core) CR to TS 38.101-1: OOB blocking for RedCap UEs</w:t>
            </w:r>
          </w:p>
        </w:tc>
        <w:tc>
          <w:tcPr>
            <w:tcW w:w="366" w:type="pct"/>
          </w:tcPr>
          <w:p w14:paraId="42181FF1" w14:textId="544B85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328E3D17" w14:textId="704A6C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15CA5B59" w14:textId="7242BB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2715</w:t>
            </w:r>
          </w:p>
        </w:tc>
        <w:tc>
          <w:tcPr>
            <w:tcW w:w="221" w:type="pct"/>
          </w:tcPr>
          <w:p w14:paraId="0F1F1D7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7B9C6DB" w14:textId="053289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6D0E7F9F" w14:textId="7ECD88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6042DC37" w14:textId="2E0931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NR_redcap-Core</w:t>
            </w:r>
          </w:p>
        </w:tc>
        <w:tc>
          <w:tcPr>
            <w:tcW w:w="439" w:type="pct"/>
          </w:tcPr>
          <w:p w14:paraId="000701BA" w14:textId="31CA33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350C9CD7" w14:textId="77777777" w:rsidTr="00B976AF">
        <w:tc>
          <w:tcPr>
            <w:tcW w:w="430" w:type="pct"/>
          </w:tcPr>
          <w:p w14:paraId="2FD13035" w14:textId="3FE9A2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R4-2502115</w:t>
            </w:r>
          </w:p>
        </w:tc>
        <w:tc>
          <w:tcPr>
            <w:tcW w:w="1262" w:type="pct"/>
          </w:tcPr>
          <w:p w14:paraId="0733309B" w14:textId="01182D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Correction of reference to Suspended version of ITU-R SM.329 Recommendation</w:t>
            </w:r>
          </w:p>
        </w:tc>
        <w:tc>
          <w:tcPr>
            <w:tcW w:w="366" w:type="pct"/>
          </w:tcPr>
          <w:p w14:paraId="51DC6B7F" w14:textId="17929D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1014C207" w14:textId="6EAF97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076446AF" w14:textId="61643F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2716</w:t>
            </w:r>
          </w:p>
        </w:tc>
        <w:tc>
          <w:tcPr>
            <w:tcW w:w="221" w:type="pct"/>
          </w:tcPr>
          <w:p w14:paraId="2CF86DA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192B352" w14:textId="5DD926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3F637F8" w14:textId="6E9A4A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7CDDD25" w14:textId="303BA0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4FA982D2" w14:textId="7A78125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9E53AF1" w14:textId="77777777" w:rsidTr="00B976AF">
        <w:tc>
          <w:tcPr>
            <w:tcW w:w="430" w:type="pct"/>
          </w:tcPr>
          <w:p w14:paraId="760FF7BC" w14:textId="3A12D8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R4-2502116</w:t>
            </w:r>
          </w:p>
        </w:tc>
        <w:tc>
          <w:tcPr>
            <w:tcW w:w="1262" w:type="pct"/>
          </w:tcPr>
          <w:p w14:paraId="5D9FE699" w14:textId="001B26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Correction of reference to Suspended version of ITU-R SM.329 Recommendation</w:t>
            </w:r>
          </w:p>
        </w:tc>
        <w:tc>
          <w:tcPr>
            <w:tcW w:w="366" w:type="pct"/>
          </w:tcPr>
          <w:p w14:paraId="5A5E6CCC" w14:textId="2CA28B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380B98E" w14:textId="72BC27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2C5B688F" w14:textId="3746CB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2717</w:t>
            </w:r>
          </w:p>
        </w:tc>
        <w:tc>
          <w:tcPr>
            <w:tcW w:w="221" w:type="pct"/>
          </w:tcPr>
          <w:p w14:paraId="49C7060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33FDADD" w14:textId="31F428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73BC4EB0" w14:textId="7EB99A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A23A043" w14:textId="315A03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63C7FA96" w14:textId="653602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0981BFF" w14:textId="77777777" w:rsidTr="00B976AF">
        <w:tc>
          <w:tcPr>
            <w:tcW w:w="430" w:type="pct"/>
          </w:tcPr>
          <w:p w14:paraId="38547706" w14:textId="0676D0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R4-2502188</w:t>
            </w:r>
          </w:p>
        </w:tc>
        <w:tc>
          <w:tcPr>
            <w:tcW w:w="1262" w:type="pct"/>
          </w:tcPr>
          <w:p w14:paraId="1B6702E4" w14:textId="171DB7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(NR_ENDC_RF_FR1_enh2-Core) CR to 38.101 Rel-18: DeltaP_PowerClass correction for SRS-AS for 4Tx</w:t>
            </w:r>
          </w:p>
        </w:tc>
        <w:tc>
          <w:tcPr>
            <w:tcW w:w="366" w:type="pct"/>
          </w:tcPr>
          <w:p w14:paraId="59E692E8" w14:textId="6A10B3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7D9EC351" w14:textId="1DD4FF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4EB7EFFD" w14:textId="0F5F38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2718</w:t>
            </w:r>
          </w:p>
        </w:tc>
        <w:tc>
          <w:tcPr>
            <w:tcW w:w="221" w:type="pct"/>
          </w:tcPr>
          <w:p w14:paraId="017E969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06455AE" w14:textId="52F520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437D5D8" w14:textId="20DADB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D13988E" w14:textId="07295C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439" w:type="pct"/>
          </w:tcPr>
          <w:p w14:paraId="73D07EA9" w14:textId="58BF21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3F40A02C" w14:textId="77777777" w:rsidTr="00B976AF">
        <w:tc>
          <w:tcPr>
            <w:tcW w:w="430" w:type="pct"/>
          </w:tcPr>
          <w:p w14:paraId="2DB01E3D" w14:textId="2D4D98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R4-2502189</w:t>
            </w:r>
          </w:p>
        </w:tc>
        <w:tc>
          <w:tcPr>
            <w:tcW w:w="1262" w:type="pct"/>
          </w:tcPr>
          <w:p w14:paraId="5884DBFB" w14:textId="14DFF1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(NR_ENDC_RF_FR1_enh2-Core) CR to 38.101 Rel-19: DeltaP_PowerClass correction for SRS-AS for 4Tx</w:t>
            </w:r>
          </w:p>
        </w:tc>
        <w:tc>
          <w:tcPr>
            <w:tcW w:w="366" w:type="pct"/>
          </w:tcPr>
          <w:p w14:paraId="7BF81382" w14:textId="6E4CA2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77114E92" w14:textId="0D0ECE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6E002A0D" w14:textId="0C1F20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2719</w:t>
            </w:r>
          </w:p>
        </w:tc>
        <w:tc>
          <w:tcPr>
            <w:tcW w:w="221" w:type="pct"/>
          </w:tcPr>
          <w:p w14:paraId="175A2E0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9A4C5BD" w14:textId="213D0B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4142E5E3" w14:textId="3DFDED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E7A039E" w14:textId="518CAF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NR_ENDC_RF_FR1_enh2-Core</w:t>
            </w:r>
          </w:p>
        </w:tc>
        <w:tc>
          <w:tcPr>
            <w:tcW w:w="439" w:type="pct"/>
          </w:tcPr>
          <w:p w14:paraId="69E9892E" w14:textId="1D253D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228E3DC2" w14:textId="77777777" w:rsidTr="00B976AF">
        <w:tc>
          <w:tcPr>
            <w:tcW w:w="430" w:type="pct"/>
          </w:tcPr>
          <w:p w14:paraId="341773B7" w14:textId="45E404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R4-2502201</w:t>
            </w:r>
          </w:p>
        </w:tc>
        <w:tc>
          <w:tcPr>
            <w:tcW w:w="1262" w:type="pct"/>
          </w:tcPr>
          <w:p w14:paraId="02BF0861" w14:textId="578EB3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38.101-1 to correct errors and remove redundant CA with TxD table</w:t>
            </w:r>
          </w:p>
        </w:tc>
        <w:tc>
          <w:tcPr>
            <w:tcW w:w="366" w:type="pct"/>
          </w:tcPr>
          <w:p w14:paraId="75B11CFE" w14:textId="18786E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T-Mobile USA, Nokia, Skyworks Solutions, Inc., Deutsche Telekom, Ericsson, Qualcomm</w:t>
            </w:r>
          </w:p>
        </w:tc>
        <w:tc>
          <w:tcPr>
            <w:tcW w:w="442" w:type="pct"/>
          </w:tcPr>
          <w:p w14:paraId="26B23F7A" w14:textId="5F45C0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1F39F7D3" w14:textId="1200DA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2720</w:t>
            </w:r>
          </w:p>
        </w:tc>
        <w:tc>
          <w:tcPr>
            <w:tcW w:w="221" w:type="pct"/>
          </w:tcPr>
          <w:p w14:paraId="0DE51E9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9D33E87" w14:textId="45BEA1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812994F" w14:textId="3D57CA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C90447D" w14:textId="6C029D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HPUE_NR_CADC_SUL_R19-Core</w:t>
            </w:r>
          </w:p>
        </w:tc>
        <w:tc>
          <w:tcPr>
            <w:tcW w:w="439" w:type="pct"/>
          </w:tcPr>
          <w:p w14:paraId="75A0529D" w14:textId="3B5871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D9BDEBC" w14:textId="77777777" w:rsidTr="00B976AF">
        <w:tc>
          <w:tcPr>
            <w:tcW w:w="430" w:type="pct"/>
          </w:tcPr>
          <w:p w14:paraId="5A5A9716" w14:textId="2FBC8D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R4-2502833</w:t>
            </w:r>
          </w:p>
        </w:tc>
        <w:tc>
          <w:tcPr>
            <w:tcW w:w="1262" w:type="pct"/>
          </w:tcPr>
          <w:p w14:paraId="6062FD75" w14:textId="6F7E81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38.101-1 to correct errors and remove redundant CA with TxD table</w:t>
            </w:r>
          </w:p>
        </w:tc>
        <w:tc>
          <w:tcPr>
            <w:tcW w:w="366" w:type="pct"/>
          </w:tcPr>
          <w:p w14:paraId="50A262DF" w14:textId="634B4C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T-Mobile USA, Nokia, Skyworks Solutions, Inc., Deutsche Telekom, Ericsson, Qualcomm</w:t>
            </w:r>
          </w:p>
        </w:tc>
        <w:tc>
          <w:tcPr>
            <w:tcW w:w="442" w:type="pct"/>
          </w:tcPr>
          <w:p w14:paraId="00B7D809" w14:textId="5AC73C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27E78EA3" w14:textId="286581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2720</w:t>
            </w:r>
          </w:p>
        </w:tc>
        <w:tc>
          <w:tcPr>
            <w:tcW w:w="221" w:type="pct"/>
          </w:tcPr>
          <w:p w14:paraId="7957D3FC" w14:textId="59213C08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96C6EE9" w14:textId="6B08D7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FE7A25C" w14:textId="4D504A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44C625D" w14:textId="1C4631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HPUE_NR_CADC_SUL_R19-Core</w:t>
            </w:r>
          </w:p>
        </w:tc>
        <w:tc>
          <w:tcPr>
            <w:tcW w:w="439" w:type="pct"/>
          </w:tcPr>
          <w:p w14:paraId="41665371" w14:textId="4BD71C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B11940F" w14:textId="77777777" w:rsidTr="00B976AF">
        <w:tc>
          <w:tcPr>
            <w:tcW w:w="430" w:type="pct"/>
          </w:tcPr>
          <w:p w14:paraId="152B148D" w14:textId="6C6A0D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R4-2502203</w:t>
            </w:r>
          </w:p>
        </w:tc>
        <w:tc>
          <w:tcPr>
            <w:tcW w:w="1262" w:type="pct"/>
          </w:tcPr>
          <w:p w14:paraId="30C016D4" w14:textId="3BA79D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38.101-1 to correct FDD HPUE notes</w:t>
            </w:r>
          </w:p>
        </w:tc>
        <w:tc>
          <w:tcPr>
            <w:tcW w:w="366" w:type="pct"/>
          </w:tcPr>
          <w:p w14:paraId="54387FEE" w14:textId="2854AA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T-Mobile USA</w:t>
            </w:r>
          </w:p>
        </w:tc>
        <w:tc>
          <w:tcPr>
            <w:tcW w:w="442" w:type="pct"/>
          </w:tcPr>
          <w:p w14:paraId="1690C127" w14:textId="532B4B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4A4EBA07" w14:textId="3F004E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2721</w:t>
            </w:r>
          </w:p>
        </w:tc>
        <w:tc>
          <w:tcPr>
            <w:tcW w:w="221" w:type="pct"/>
          </w:tcPr>
          <w:p w14:paraId="4943759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C03BE0F" w14:textId="09BF33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769F1DDD" w14:textId="071EC3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1498E03" w14:textId="42313D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HPUE_NR_CADC_SUL_R19-Core</w:t>
            </w:r>
          </w:p>
        </w:tc>
        <w:tc>
          <w:tcPr>
            <w:tcW w:w="439" w:type="pct"/>
          </w:tcPr>
          <w:p w14:paraId="0DD9E422" w14:textId="761345A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C91A429" w14:textId="77777777" w:rsidTr="00B976AF">
        <w:tc>
          <w:tcPr>
            <w:tcW w:w="430" w:type="pct"/>
          </w:tcPr>
          <w:p w14:paraId="76878AA3" w14:textId="4A5372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R4-2502260</w:t>
            </w:r>
          </w:p>
        </w:tc>
        <w:tc>
          <w:tcPr>
            <w:tcW w:w="1262" w:type="pct"/>
          </w:tcPr>
          <w:p w14:paraId="48DE920A" w14:textId="7E6B5E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 CR for less than 5MHz UE RF requirements in Rel-19</w:t>
            </w:r>
          </w:p>
        </w:tc>
        <w:tc>
          <w:tcPr>
            <w:tcW w:w="366" w:type="pct"/>
          </w:tcPr>
          <w:p w14:paraId="1D95692B" w14:textId="7825C2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Intel Corporation</w:t>
            </w:r>
          </w:p>
        </w:tc>
        <w:tc>
          <w:tcPr>
            <w:tcW w:w="442" w:type="pct"/>
          </w:tcPr>
          <w:p w14:paraId="07F060CE" w14:textId="5BB4D3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2BBE6B92" w14:textId="431332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2722</w:t>
            </w:r>
          </w:p>
        </w:tc>
        <w:tc>
          <w:tcPr>
            <w:tcW w:w="221" w:type="pct"/>
          </w:tcPr>
          <w:p w14:paraId="4331846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DB02386" w14:textId="5282A9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494FC4EA" w14:textId="79B484D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4421ACE" w14:textId="1D5976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NR_FR1_lessthan_5MHz_BW_Ph2-Core</w:t>
            </w:r>
          </w:p>
        </w:tc>
        <w:tc>
          <w:tcPr>
            <w:tcW w:w="439" w:type="pct"/>
          </w:tcPr>
          <w:p w14:paraId="470B037D" w14:textId="0C2C03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4C2CE3FD" w14:textId="77777777" w:rsidTr="00B976AF">
        <w:tc>
          <w:tcPr>
            <w:tcW w:w="430" w:type="pct"/>
          </w:tcPr>
          <w:p w14:paraId="7D67D024" w14:textId="713347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R4-2502262</w:t>
            </w:r>
          </w:p>
        </w:tc>
        <w:tc>
          <w:tcPr>
            <w:tcW w:w="1262" w:type="pct"/>
          </w:tcPr>
          <w:p w14:paraId="12A8DF68" w14:textId="5755D2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 CR for less than 5MHz UE RF requirements in Rel-19</w:t>
            </w:r>
          </w:p>
        </w:tc>
        <w:tc>
          <w:tcPr>
            <w:tcW w:w="366" w:type="pct"/>
          </w:tcPr>
          <w:p w14:paraId="738F42AA" w14:textId="1289669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Intel Corporation</w:t>
            </w:r>
          </w:p>
        </w:tc>
        <w:tc>
          <w:tcPr>
            <w:tcW w:w="442" w:type="pct"/>
          </w:tcPr>
          <w:p w14:paraId="59FD6233" w14:textId="3C31E4A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68AD34D6" w14:textId="611CE7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2723</w:t>
            </w:r>
          </w:p>
        </w:tc>
        <w:tc>
          <w:tcPr>
            <w:tcW w:w="221" w:type="pct"/>
          </w:tcPr>
          <w:p w14:paraId="57D0EEA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5614322" w14:textId="2CEFD2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7F59327C" w14:textId="076A5FE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BF2B5A9" w14:textId="16ECC7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NR_FR1_lessthan_5MHz_BW_Ph2-Core</w:t>
            </w:r>
          </w:p>
        </w:tc>
        <w:tc>
          <w:tcPr>
            <w:tcW w:w="439" w:type="pct"/>
          </w:tcPr>
          <w:p w14:paraId="492FDC8D" w14:textId="14B8E80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57A5BAB" w14:textId="77777777" w:rsidTr="00B976AF">
        <w:tc>
          <w:tcPr>
            <w:tcW w:w="430" w:type="pct"/>
          </w:tcPr>
          <w:p w14:paraId="3F000755" w14:textId="321B8F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R4-2502927</w:t>
            </w:r>
          </w:p>
        </w:tc>
        <w:tc>
          <w:tcPr>
            <w:tcW w:w="1262" w:type="pct"/>
          </w:tcPr>
          <w:p w14:paraId="7F261773" w14:textId="665F0BA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38.101-1 clarification of maximum transmission bandwidth configuration</w:t>
            </w:r>
          </w:p>
        </w:tc>
        <w:tc>
          <w:tcPr>
            <w:tcW w:w="366" w:type="pct"/>
          </w:tcPr>
          <w:p w14:paraId="735E933B" w14:textId="674F1A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0E433366" w14:textId="60B4AA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38.101-1</w:t>
            </w:r>
          </w:p>
        </w:tc>
        <w:tc>
          <w:tcPr>
            <w:tcW w:w="294" w:type="pct"/>
          </w:tcPr>
          <w:p w14:paraId="4317985C" w14:textId="0DF422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2724</w:t>
            </w:r>
          </w:p>
        </w:tc>
        <w:tc>
          <w:tcPr>
            <w:tcW w:w="221" w:type="pct"/>
          </w:tcPr>
          <w:p w14:paraId="7B3CE61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A553842" w14:textId="69C968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625C25B3" w14:textId="6EBB55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41F292F" w14:textId="23D9C4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3A7BABCB" w14:textId="746075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2649245C" w14:textId="77777777" w:rsidTr="00B976AF">
        <w:tc>
          <w:tcPr>
            <w:tcW w:w="430" w:type="pct"/>
          </w:tcPr>
          <w:p w14:paraId="501174E5" w14:textId="5F04AE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R4-2500475</w:t>
            </w:r>
          </w:p>
        </w:tc>
        <w:tc>
          <w:tcPr>
            <w:tcW w:w="1262" w:type="pct"/>
          </w:tcPr>
          <w:p w14:paraId="48BE45AA" w14:textId="51AFA5C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 Minor correction in PC6 UL-MIMO Maximum Output Power requirements [NR_HST_FR2-Core]</w:t>
            </w:r>
          </w:p>
        </w:tc>
        <w:tc>
          <w:tcPr>
            <w:tcW w:w="366" w:type="pct"/>
          </w:tcPr>
          <w:p w14:paraId="468367BE" w14:textId="5A76BF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2" w:type="pct"/>
          </w:tcPr>
          <w:p w14:paraId="3A2FCDD3" w14:textId="18AE70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56F7DD69" w14:textId="7729F9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0767</w:t>
            </w:r>
          </w:p>
        </w:tc>
        <w:tc>
          <w:tcPr>
            <w:tcW w:w="221" w:type="pct"/>
          </w:tcPr>
          <w:p w14:paraId="7DF5E31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D16541B" w14:textId="204F06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3CA56CCC" w14:textId="12C0CC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14B918C" w14:textId="0965E1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NR_HST_FR2-Core</w:t>
            </w:r>
          </w:p>
        </w:tc>
        <w:tc>
          <w:tcPr>
            <w:tcW w:w="439" w:type="pct"/>
          </w:tcPr>
          <w:p w14:paraId="3B1B6D9E" w14:textId="248F38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5B525295" w14:textId="77777777" w:rsidTr="00B976AF">
        <w:tc>
          <w:tcPr>
            <w:tcW w:w="430" w:type="pct"/>
          </w:tcPr>
          <w:p w14:paraId="3289FB41" w14:textId="003709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R4-2502946</w:t>
            </w:r>
          </w:p>
        </w:tc>
        <w:tc>
          <w:tcPr>
            <w:tcW w:w="1262" w:type="pct"/>
          </w:tcPr>
          <w:p w14:paraId="7278C9F9" w14:textId="5A7458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(NR_HST_FR2-Core) Rel-17 Minor correction in PC6 UL-MIMO Maximum Output Power requirements</w:t>
            </w:r>
          </w:p>
        </w:tc>
        <w:tc>
          <w:tcPr>
            <w:tcW w:w="366" w:type="pct"/>
          </w:tcPr>
          <w:p w14:paraId="1EE93BBD" w14:textId="3C7421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2" w:type="pct"/>
          </w:tcPr>
          <w:p w14:paraId="74A572E3" w14:textId="4E2331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0A355545" w14:textId="37264B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0767</w:t>
            </w:r>
          </w:p>
        </w:tc>
        <w:tc>
          <w:tcPr>
            <w:tcW w:w="221" w:type="pct"/>
          </w:tcPr>
          <w:p w14:paraId="3B14F3A3" w14:textId="533238B6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2DD37734" w14:textId="48B68A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2490C834" w14:textId="1DEDA3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15D4336" w14:textId="40AA32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NR_HST_FR2-Core</w:t>
            </w:r>
          </w:p>
        </w:tc>
        <w:tc>
          <w:tcPr>
            <w:tcW w:w="439" w:type="pct"/>
          </w:tcPr>
          <w:p w14:paraId="51E86407" w14:textId="5C51AD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FFEA281" w14:textId="77777777" w:rsidTr="00B976AF">
        <w:tc>
          <w:tcPr>
            <w:tcW w:w="430" w:type="pct"/>
          </w:tcPr>
          <w:p w14:paraId="606F82AA" w14:textId="36ACF2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R4-2500476</w:t>
            </w:r>
          </w:p>
        </w:tc>
        <w:tc>
          <w:tcPr>
            <w:tcW w:w="1262" w:type="pct"/>
          </w:tcPr>
          <w:p w14:paraId="30F49325" w14:textId="23E699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(NR_HST_FR2-Core) Rel-18 Minor correction in PC6 UL-MIMO Maximum Output Power requirements</w:t>
            </w:r>
          </w:p>
        </w:tc>
        <w:tc>
          <w:tcPr>
            <w:tcW w:w="366" w:type="pct"/>
          </w:tcPr>
          <w:p w14:paraId="31BDBA26" w14:textId="608BAA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2" w:type="pct"/>
          </w:tcPr>
          <w:p w14:paraId="569B1720" w14:textId="6912EB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16D2FFDE" w14:textId="15E17F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0768</w:t>
            </w:r>
          </w:p>
        </w:tc>
        <w:tc>
          <w:tcPr>
            <w:tcW w:w="221" w:type="pct"/>
          </w:tcPr>
          <w:p w14:paraId="37AEA7F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26D762F" w14:textId="06D85D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C5BB44D" w14:textId="357A74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6520D5E5" w14:textId="35D0D8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NR_HST_FR2-Core</w:t>
            </w:r>
          </w:p>
        </w:tc>
        <w:tc>
          <w:tcPr>
            <w:tcW w:w="439" w:type="pct"/>
          </w:tcPr>
          <w:p w14:paraId="37BAAFFF" w14:textId="281935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3FDAED5" w14:textId="77777777" w:rsidTr="00B976AF">
        <w:tc>
          <w:tcPr>
            <w:tcW w:w="430" w:type="pct"/>
          </w:tcPr>
          <w:p w14:paraId="3DC7BBF8" w14:textId="3628C8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R4-2500499</w:t>
            </w:r>
          </w:p>
        </w:tc>
        <w:tc>
          <w:tcPr>
            <w:tcW w:w="1262" w:type="pct"/>
          </w:tcPr>
          <w:p w14:paraId="3282E599" w14:textId="55A61C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38.101-2 on MPR correction for FR2 intra-band contiguous CA</w:t>
            </w:r>
          </w:p>
        </w:tc>
        <w:tc>
          <w:tcPr>
            <w:tcW w:w="366" w:type="pct"/>
          </w:tcPr>
          <w:p w14:paraId="62AEE384" w14:textId="6098EF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6A5B1CFC" w14:textId="662E6A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4473EE2D" w14:textId="1DC511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0769</w:t>
            </w:r>
          </w:p>
        </w:tc>
        <w:tc>
          <w:tcPr>
            <w:tcW w:w="221" w:type="pct"/>
          </w:tcPr>
          <w:p w14:paraId="2E850D2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155DAEC" w14:textId="2C373E0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15BC5618" w14:textId="5E5268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53F9FB2" w14:textId="1A7E1D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24DE6CB9" w14:textId="734E19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673935E8" w14:textId="77777777" w:rsidTr="00B976AF">
        <w:tc>
          <w:tcPr>
            <w:tcW w:w="430" w:type="pct"/>
          </w:tcPr>
          <w:p w14:paraId="6AE41E13" w14:textId="18D5F9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R4-2500500</w:t>
            </w:r>
          </w:p>
        </w:tc>
        <w:tc>
          <w:tcPr>
            <w:tcW w:w="1262" w:type="pct"/>
          </w:tcPr>
          <w:p w14:paraId="4C62B85C" w14:textId="63CB8C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38.101-2 on MPR correction for FR2 intra-band contiguous CA</w:t>
            </w:r>
          </w:p>
        </w:tc>
        <w:tc>
          <w:tcPr>
            <w:tcW w:w="366" w:type="pct"/>
          </w:tcPr>
          <w:p w14:paraId="02478C33" w14:textId="12E064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0DDA2DCA" w14:textId="458D76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061B46C6" w14:textId="5EFB63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0770</w:t>
            </w:r>
          </w:p>
        </w:tc>
        <w:tc>
          <w:tcPr>
            <w:tcW w:w="221" w:type="pct"/>
          </w:tcPr>
          <w:p w14:paraId="5F76E0B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E987F16" w14:textId="6D17C1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6B505352" w14:textId="4378B8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03995306" w14:textId="094477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2C12C5C1" w14:textId="229A4C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5FB5B34B" w14:textId="77777777" w:rsidTr="00B976AF">
        <w:tc>
          <w:tcPr>
            <w:tcW w:w="430" w:type="pct"/>
          </w:tcPr>
          <w:p w14:paraId="0B3BFBD3" w14:textId="58AC31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R4-2500501</w:t>
            </w:r>
          </w:p>
        </w:tc>
        <w:tc>
          <w:tcPr>
            <w:tcW w:w="1262" w:type="pct"/>
          </w:tcPr>
          <w:p w14:paraId="17389762" w14:textId="60E522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38.101-2 on MPR correction for FR2 intra-band contiguous CA</w:t>
            </w:r>
          </w:p>
        </w:tc>
        <w:tc>
          <w:tcPr>
            <w:tcW w:w="366" w:type="pct"/>
          </w:tcPr>
          <w:p w14:paraId="71145A3F" w14:textId="51757A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34D72650" w14:textId="22E495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3CE5959E" w14:textId="364968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0771</w:t>
            </w:r>
          </w:p>
        </w:tc>
        <w:tc>
          <w:tcPr>
            <w:tcW w:w="221" w:type="pct"/>
          </w:tcPr>
          <w:p w14:paraId="4EA99DF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C1E2F8C" w14:textId="393659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0D1302C0" w14:textId="75187FA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D5D4104" w14:textId="47E501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6D93F1F2" w14:textId="377E41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6A57E06B" w14:textId="77777777" w:rsidTr="00B976AF">
        <w:tc>
          <w:tcPr>
            <w:tcW w:w="430" w:type="pct"/>
          </w:tcPr>
          <w:p w14:paraId="4A359651" w14:textId="484954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R4-2500502</w:t>
            </w:r>
          </w:p>
        </w:tc>
        <w:tc>
          <w:tcPr>
            <w:tcW w:w="1262" w:type="pct"/>
          </w:tcPr>
          <w:p w14:paraId="04D4707B" w14:textId="4048B2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38.101-2 on MPR correction for FR2 intra-band contiguous CA</w:t>
            </w:r>
          </w:p>
        </w:tc>
        <w:tc>
          <w:tcPr>
            <w:tcW w:w="366" w:type="pct"/>
          </w:tcPr>
          <w:p w14:paraId="64EBC3FF" w14:textId="3FF465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43CAF902" w14:textId="1DDF8A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5CBFA6BA" w14:textId="23C696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0772</w:t>
            </w:r>
          </w:p>
        </w:tc>
        <w:tc>
          <w:tcPr>
            <w:tcW w:w="221" w:type="pct"/>
          </w:tcPr>
          <w:p w14:paraId="3F6C281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34A606E" w14:textId="148B9E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7623BA5" w14:textId="4B5A11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E97010F" w14:textId="595A47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2210674E" w14:textId="777E83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5BADEA6D" w14:textId="77777777" w:rsidTr="00B976AF">
        <w:tc>
          <w:tcPr>
            <w:tcW w:w="430" w:type="pct"/>
          </w:tcPr>
          <w:p w14:paraId="753689C6" w14:textId="3A074D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R4-2500960</w:t>
            </w:r>
          </w:p>
        </w:tc>
        <w:tc>
          <w:tcPr>
            <w:tcW w:w="1262" w:type="pct"/>
          </w:tcPr>
          <w:p w14:paraId="485070C2" w14:textId="453656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Correct the modified MPR behavior in Annex H</w:t>
            </w:r>
          </w:p>
        </w:tc>
        <w:tc>
          <w:tcPr>
            <w:tcW w:w="366" w:type="pct"/>
          </w:tcPr>
          <w:p w14:paraId="5102AEBF" w14:textId="50AF2A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6EF6C148" w14:textId="6B0A2E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0B61D694" w14:textId="00B336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0773</w:t>
            </w:r>
          </w:p>
        </w:tc>
        <w:tc>
          <w:tcPr>
            <w:tcW w:w="221" w:type="pct"/>
          </w:tcPr>
          <w:p w14:paraId="4371A32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98C5878" w14:textId="763EFBC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182ADCDF" w14:textId="694D15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F68126E" w14:textId="4D4BF9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1697E160" w14:textId="769F46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7C4E892E" w14:textId="77777777" w:rsidTr="00B976AF">
        <w:tc>
          <w:tcPr>
            <w:tcW w:w="430" w:type="pct"/>
          </w:tcPr>
          <w:p w14:paraId="0EB7A5D8" w14:textId="6BF1A5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R4-2500961</w:t>
            </w:r>
          </w:p>
        </w:tc>
        <w:tc>
          <w:tcPr>
            <w:tcW w:w="1262" w:type="pct"/>
          </w:tcPr>
          <w:p w14:paraId="3661F888" w14:textId="305850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Correct the modified MPR behavior in Annex H</w:t>
            </w:r>
          </w:p>
        </w:tc>
        <w:tc>
          <w:tcPr>
            <w:tcW w:w="366" w:type="pct"/>
          </w:tcPr>
          <w:p w14:paraId="6788418F" w14:textId="47031E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71480814" w14:textId="5DB799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736ACE24" w14:textId="679A0F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0774</w:t>
            </w:r>
          </w:p>
        </w:tc>
        <w:tc>
          <w:tcPr>
            <w:tcW w:w="221" w:type="pct"/>
          </w:tcPr>
          <w:p w14:paraId="6373240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33AF2FE" w14:textId="1C4688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1788E62C" w14:textId="58E3D07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9F2EF09" w14:textId="36C21B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77C9304A" w14:textId="4FA90A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3DD3C0D5" w14:textId="77777777" w:rsidTr="00B976AF">
        <w:tc>
          <w:tcPr>
            <w:tcW w:w="430" w:type="pct"/>
          </w:tcPr>
          <w:p w14:paraId="37D39AF0" w14:textId="7F997F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R4-2500962</w:t>
            </w:r>
          </w:p>
        </w:tc>
        <w:tc>
          <w:tcPr>
            <w:tcW w:w="1262" w:type="pct"/>
          </w:tcPr>
          <w:p w14:paraId="4BEBC0C7" w14:textId="3EBE10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Correct the modified MPR behavior in Annex H</w:t>
            </w:r>
          </w:p>
        </w:tc>
        <w:tc>
          <w:tcPr>
            <w:tcW w:w="366" w:type="pct"/>
          </w:tcPr>
          <w:p w14:paraId="2E4F7919" w14:textId="1C990E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39E56FA7" w14:textId="36C686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31F91CA8" w14:textId="79107D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0775</w:t>
            </w:r>
          </w:p>
        </w:tc>
        <w:tc>
          <w:tcPr>
            <w:tcW w:w="221" w:type="pct"/>
          </w:tcPr>
          <w:p w14:paraId="3CCD1B5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39ECF4B" w14:textId="089E2D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1E833F4C" w14:textId="373F2D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C20124A" w14:textId="0DC992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656A65E4" w14:textId="090C14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237D389B" w14:textId="77777777" w:rsidTr="00B976AF">
        <w:tc>
          <w:tcPr>
            <w:tcW w:w="430" w:type="pct"/>
          </w:tcPr>
          <w:p w14:paraId="1BBEFD8E" w14:textId="15F154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R4-2500963</w:t>
            </w:r>
          </w:p>
        </w:tc>
        <w:tc>
          <w:tcPr>
            <w:tcW w:w="1262" w:type="pct"/>
          </w:tcPr>
          <w:p w14:paraId="0911E231" w14:textId="6639C8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Correct the modified MPR behavior in Annex H</w:t>
            </w:r>
          </w:p>
        </w:tc>
        <w:tc>
          <w:tcPr>
            <w:tcW w:w="366" w:type="pct"/>
          </w:tcPr>
          <w:p w14:paraId="0E1F2EB9" w14:textId="51D691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5D50162B" w14:textId="2F9C17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646F5AD7" w14:textId="124485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0776</w:t>
            </w:r>
          </w:p>
        </w:tc>
        <w:tc>
          <w:tcPr>
            <w:tcW w:w="221" w:type="pct"/>
          </w:tcPr>
          <w:p w14:paraId="1EFCE78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74B4F27" w14:textId="69AF9D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F2889F2" w14:textId="112806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6140EFA4" w14:textId="47954C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1336418B" w14:textId="45937E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0353D707" w14:textId="77777777" w:rsidTr="00B976AF">
        <w:tc>
          <w:tcPr>
            <w:tcW w:w="430" w:type="pct"/>
          </w:tcPr>
          <w:p w14:paraId="19303765" w14:textId="426CCC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R4-2501359</w:t>
            </w:r>
          </w:p>
        </w:tc>
        <w:tc>
          <w:tcPr>
            <w:tcW w:w="1262" w:type="pct"/>
          </w:tcPr>
          <w:p w14:paraId="69C9DD87" w14:textId="62DC3A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38101-2 - EESS protection - UE RF impacts</w:t>
            </w:r>
          </w:p>
        </w:tc>
        <w:tc>
          <w:tcPr>
            <w:tcW w:w="366" w:type="pct"/>
          </w:tcPr>
          <w:p w14:paraId="00447AF5" w14:textId="35B791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5E2DC698" w14:textId="5E5C3A7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1D289AE6" w14:textId="133ADB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0777</w:t>
            </w:r>
          </w:p>
        </w:tc>
        <w:tc>
          <w:tcPr>
            <w:tcW w:w="221" w:type="pct"/>
          </w:tcPr>
          <w:p w14:paraId="39CB3E1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519348C" w14:textId="54004D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7301A9EF" w14:textId="2AADA3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21E1362E" w14:textId="6257D3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NR_mmWave_protect-Core</w:t>
            </w:r>
          </w:p>
        </w:tc>
        <w:tc>
          <w:tcPr>
            <w:tcW w:w="439" w:type="pct"/>
          </w:tcPr>
          <w:p w14:paraId="57E83C08" w14:textId="5E58A2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29FFA378" w14:textId="77777777" w:rsidTr="00B976AF">
        <w:tc>
          <w:tcPr>
            <w:tcW w:w="430" w:type="pct"/>
          </w:tcPr>
          <w:p w14:paraId="55B6E83F" w14:textId="4F2F08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R4-2501408</w:t>
            </w:r>
          </w:p>
        </w:tc>
        <w:tc>
          <w:tcPr>
            <w:tcW w:w="1262" w:type="pct"/>
          </w:tcPr>
          <w:p w14:paraId="64F8AC6D" w14:textId="5A6196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 CR on UE RF requirements for WI NR_mmWave_protect</w:t>
            </w:r>
          </w:p>
        </w:tc>
        <w:tc>
          <w:tcPr>
            <w:tcW w:w="366" w:type="pct"/>
          </w:tcPr>
          <w:p w14:paraId="32FBAEE2" w14:textId="6CE9EC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China Unicom, Huawei, HiSilicon</w:t>
            </w:r>
          </w:p>
        </w:tc>
        <w:tc>
          <w:tcPr>
            <w:tcW w:w="442" w:type="pct"/>
          </w:tcPr>
          <w:p w14:paraId="7C70F368" w14:textId="653346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1436DEC9" w14:textId="7B30B0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0778</w:t>
            </w:r>
          </w:p>
        </w:tc>
        <w:tc>
          <w:tcPr>
            <w:tcW w:w="221" w:type="pct"/>
          </w:tcPr>
          <w:p w14:paraId="180D7E3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8AEE7FB" w14:textId="15F19E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49065B47" w14:textId="715CBA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3E89D7E" w14:textId="0D7259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NR_mmWave_protect-Core</w:t>
            </w:r>
          </w:p>
        </w:tc>
        <w:tc>
          <w:tcPr>
            <w:tcW w:w="439" w:type="pct"/>
          </w:tcPr>
          <w:p w14:paraId="5DEEB76C" w14:textId="76EC47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EB31AC2" w14:textId="77777777" w:rsidTr="00B976AF">
        <w:tc>
          <w:tcPr>
            <w:tcW w:w="430" w:type="pct"/>
          </w:tcPr>
          <w:p w14:paraId="267B8B88" w14:textId="68166A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R4-2501552</w:t>
            </w:r>
          </w:p>
        </w:tc>
        <w:tc>
          <w:tcPr>
            <w:tcW w:w="1262" w:type="pct"/>
          </w:tcPr>
          <w:p w14:paraId="6CA4B5BF" w14:textId="3F1005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introduction of RF requirements for FR2 PC8 in TS 38.101-2 [FR2_PC8]</w:t>
            </w:r>
          </w:p>
        </w:tc>
        <w:tc>
          <w:tcPr>
            <w:tcW w:w="366" w:type="pct"/>
          </w:tcPr>
          <w:p w14:paraId="05DD5C52" w14:textId="64ADC4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HiSilicon, CTC, CEPRI, OPPO, vivo, Xiaomi, CATT, Spreadtrum, Google, Honor, TD Tech, StarPoint, SRTC</w:t>
            </w:r>
          </w:p>
        </w:tc>
        <w:tc>
          <w:tcPr>
            <w:tcW w:w="442" w:type="pct"/>
          </w:tcPr>
          <w:p w14:paraId="182B7A0D" w14:textId="796A672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56F60A68" w14:textId="02038C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0779</w:t>
            </w:r>
          </w:p>
        </w:tc>
        <w:tc>
          <w:tcPr>
            <w:tcW w:w="221" w:type="pct"/>
          </w:tcPr>
          <w:p w14:paraId="37FA0EC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F15975A" w14:textId="5D1F81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A5C0DDE" w14:textId="1CBD6B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488CE400" w14:textId="29BF3B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6013B27C" w14:textId="285260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61499B6E" w14:textId="77777777" w:rsidTr="00B976AF">
        <w:tc>
          <w:tcPr>
            <w:tcW w:w="430" w:type="pct"/>
          </w:tcPr>
          <w:p w14:paraId="1BC5F931" w14:textId="5FDCC5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R4-2501770</w:t>
            </w:r>
          </w:p>
        </w:tc>
        <w:tc>
          <w:tcPr>
            <w:tcW w:w="1262" w:type="pct"/>
          </w:tcPr>
          <w:p w14:paraId="14F57DF5" w14:textId="339065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 CR 38.101-2 for NR_CADC_SUL_R19</w:t>
            </w:r>
          </w:p>
        </w:tc>
        <w:tc>
          <w:tcPr>
            <w:tcW w:w="366" w:type="pct"/>
          </w:tcPr>
          <w:p w14:paraId="28EDD97A" w14:textId="459CA3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47BCDD02" w14:textId="252C34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33777EB4" w14:textId="2BD421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0780</w:t>
            </w:r>
          </w:p>
        </w:tc>
        <w:tc>
          <w:tcPr>
            <w:tcW w:w="221" w:type="pct"/>
          </w:tcPr>
          <w:p w14:paraId="0A44853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1B7C0A4" w14:textId="0427060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165FA65" w14:textId="681DF3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4043AB9E" w14:textId="601777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NR_CADC_SUL_R19-Core</w:t>
            </w:r>
          </w:p>
        </w:tc>
        <w:tc>
          <w:tcPr>
            <w:tcW w:w="439" w:type="pct"/>
          </w:tcPr>
          <w:p w14:paraId="7F1B9C56" w14:textId="7F57C1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05ACE2D5" w14:textId="77777777" w:rsidTr="00B976AF">
        <w:tc>
          <w:tcPr>
            <w:tcW w:w="430" w:type="pct"/>
          </w:tcPr>
          <w:p w14:paraId="3461A1AE" w14:textId="5486A8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R4-2501804</w:t>
            </w:r>
          </w:p>
        </w:tc>
        <w:tc>
          <w:tcPr>
            <w:tcW w:w="1262" w:type="pct"/>
          </w:tcPr>
          <w:p w14:paraId="20844F3A" w14:textId="4D0D16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Clarification to beam correspondence requirements in initial access and RRC_INACTIVE [NR_RF_FR2_req_Ph3-Core]</w:t>
            </w:r>
          </w:p>
        </w:tc>
        <w:tc>
          <w:tcPr>
            <w:tcW w:w="366" w:type="pct"/>
          </w:tcPr>
          <w:p w14:paraId="0EE034B2" w14:textId="0A2AAF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A525539" w14:textId="228884E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539C4D43" w14:textId="6A5EFC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0781</w:t>
            </w:r>
          </w:p>
        </w:tc>
        <w:tc>
          <w:tcPr>
            <w:tcW w:w="221" w:type="pct"/>
          </w:tcPr>
          <w:p w14:paraId="2E4CF03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8A81E88" w14:textId="590083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4A83C38" w14:textId="03C4E4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51B1101" w14:textId="338DB8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NR_RF_FR2_req_Ph3-Core</w:t>
            </w:r>
          </w:p>
        </w:tc>
        <w:tc>
          <w:tcPr>
            <w:tcW w:w="439" w:type="pct"/>
          </w:tcPr>
          <w:p w14:paraId="7A6812F9" w14:textId="5EF281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endorsed</w:t>
            </w:r>
          </w:p>
        </w:tc>
      </w:tr>
      <w:tr w:rsidR="00B976AF" w:rsidRPr="00B976AF" w14:paraId="30382C6E" w14:textId="77777777" w:rsidTr="00B976AF">
        <w:tc>
          <w:tcPr>
            <w:tcW w:w="430" w:type="pct"/>
          </w:tcPr>
          <w:p w14:paraId="66ABE084" w14:textId="760D3A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R4-2502074</w:t>
            </w:r>
          </w:p>
        </w:tc>
        <w:tc>
          <w:tcPr>
            <w:tcW w:w="1262" w:type="pct"/>
          </w:tcPr>
          <w:p w14:paraId="6AD121F0" w14:textId="749B3E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(NR_n259-Core) CR to add missing in-band blocking requirement for n259 intra-band contiguous CA</w:t>
            </w:r>
          </w:p>
        </w:tc>
        <w:tc>
          <w:tcPr>
            <w:tcW w:w="366" w:type="pct"/>
          </w:tcPr>
          <w:p w14:paraId="740FD9F0" w14:textId="02BCF7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NTT DOCOMO INC.</w:t>
            </w:r>
          </w:p>
        </w:tc>
        <w:tc>
          <w:tcPr>
            <w:tcW w:w="442" w:type="pct"/>
          </w:tcPr>
          <w:p w14:paraId="1F28BFCE" w14:textId="26664E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7952FFCC" w14:textId="3DE6444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0782</w:t>
            </w:r>
          </w:p>
        </w:tc>
        <w:tc>
          <w:tcPr>
            <w:tcW w:w="221" w:type="pct"/>
          </w:tcPr>
          <w:p w14:paraId="002C3DA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C452188" w14:textId="45D656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4324224B" w14:textId="4ABE46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C446ED6" w14:textId="009137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NR_n259-Core</w:t>
            </w:r>
          </w:p>
        </w:tc>
        <w:tc>
          <w:tcPr>
            <w:tcW w:w="439" w:type="pct"/>
          </w:tcPr>
          <w:p w14:paraId="485CEE8B" w14:textId="5E0697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C1869FF" w14:textId="77777777" w:rsidTr="00B976AF">
        <w:tc>
          <w:tcPr>
            <w:tcW w:w="430" w:type="pct"/>
          </w:tcPr>
          <w:p w14:paraId="1F038B60" w14:textId="5FA726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R4-2502075</w:t>
            </w:r>
          </w:p>
        </w:tc>
        <w:tc>
          <w:tcPr>
            <w:tcW w:w="1262" w:type="pct"/>
          </w:tcPr>
          <w:p w14:paraId="66069F9D" w14:textId="2A7C74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(NR_n259-Core) CR to add missing in-band blocking requirement for n259 intra-band contiguous CA</w:t>
            </w:r>
          </w:p>
        </w:tc>
        <w:tc>
          <w:tcPr>
            <w:tcW w:w="366" w:type="pct"/>
          </w:tcPr>
          <w:p w14:paraId="27263DA7" w14:textId="039BE1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NTT DOCOMO INC.</w:t>
            </w:r>
          </w:p>
        </w:tc>
        <w:tc>
          <w:tcPr>
            <w:tcW w:w="442" w:type="pct"/>
          </w:tcPr>
          <w:p w14:paraId="0117ED90" w14:textId="0E27EE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0E016224" w14:textId="2CF2CB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0783</w:t>
            </w:r>
          </w:p>
        </w:tc>
        <w:tc>
          <w:tcPr>
            <w:tcW w:w="221" w:type="pct"/>
          </w:tcPr>
          <w:p w14:paraId="661EB4B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3082B02" w14:textId="7975C9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2B66CF62" w14:textId="36C642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22EAC68" w14:textId="6EE91D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NR_n259-Core</w:t>
            </w:r>
          </w:p>
        </w:tc>
        <w:tc>
          <w:tcPr>
            <w:tcW w:w="439" w:type="pct"/>
          </w:tcPr>
          <w:p w14:paraId="7398E865" w14:textId="002BAE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294AE86" w14:textId="77777777" w:rsidTr="00B976AF">
        <w:tc>
          <w:tcPr>
            <w:tcW w:w="430" w:type="pct"/>
          </w:tcPr>
          <w:p w14:paraId="5120F34F" w14:textId="1CF806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R4-2502076</w:t>
            </w:r>
          </w:p>
        </w:tc>
        <w:tc>
          <w:tcPr>
            <w:tcW w:w="1262" w:type="pct"/>
          </w:tcPr>
          <w:p w14:paraId="7822FAAF" w14:textId="720BE8A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(NR_n259-Core) CR to add missing in-band blocking requirement for n259 intra-band contiguous CA</w:t>
            </w:r>
          </w:p>
        </w:tc>
        <w:tc>
          <w:tcPr>
            <w:tcW w:w="366" w:type="pct"/>
          </w:tcPr>
          <w:p w14:paraId="70F7F55F" w14:textId="4DE827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NTT DOCOMO INC.</w:t>
            </w:r>
          </w:p>
        </w:tc>
        <w:tc>
          <w:tcPr>
            <w:tcW w:w="442" w:type="pct"/>
          </w:tcPr>
          <w:p w14:paraId="738D29A1" w14:textId="5E4BD0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098309E4" w14:textId="1D7917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0784</w:t>
            </w:r>
          </w:p>
        </w:tc>
        <w:tc>
          <w:tcPr>
            <w:tcW w:w="221" w:type="pct"/>
          </w:tcPr>
          <w:p w14:paraId="031F21C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C60BB98" w14:textId="4983A9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609954F" w14:textId="5B04C0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8B1AF12" w14:textId="60675F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NR_n259-Core</w:t>
            </w:r>
          </w:p>
        </w:tc>
        <w:tc>
          <w:tcPr>
            <w:tcW w:w="439" w:type="pct"/>
          </w:tcPr>
          <w:p w14:paraId="1396284C" w14:textId="78BE4E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17A10BF" w14:textId="77777777" w:rsidTr="00B976AF">
        <w:tc>
          <w:tcPr>
            <w:tcW w:w="430" w:type="pct"/>
          </w:tcPr>
          <w:p w14:paraId="401D34E2" w14:textId="52E13E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R4-2502077</w:t>
            </w:r>
          </w:p>
        </w:tc>
        <w:tc>
          <w:tcPr>
            <w:tcW w:w="1262" w:type="pct"/>
          </w:tcPr>
          <w:p w14:paraId="3B82962C" w14:textId="261C7AC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on adding beam locked mode for some TX requirements</w:t>
            </w:r>
          </w:p>
        </w:tc>
        <w:tc>
          <w:tcPr>
            <w:tcW w:w="366" w:type="pct"/>
          </w:tcPr>
          <w:p w14:paraId="1BC7E82F" w14:textId="2D9E0F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5F231084" w14:textId="23C4EB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5F3D6FB1" w14:textId="549BC1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0785</w:t>
            </w:r>
          </w:p>
        </w:tc>
        <w:tc>
          <w:tcPr>
            <w:tcW w:w="221" w:type="pct"/>
          </w:tcPr>
          <w:p w14:paraId="52F2CE0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7D72F52" w14:textId="7666EC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253F46E4" w14:textId="6589F8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78F541A" w14:textId="7903C9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209A108F" w14:textId="215A8D5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080EE3D5" w14:textId="77777777" w:rsidTr="00B976AF">
        <w:tc>
          <w:tcPr>
            <w:tcW w:w="430" w:type="pct"/>
          </w:tcPr>
          <w:p w14:paraId="7104E4CE" w14:textId="3E4724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R4-2502078</w:t>
            </w:r>
          </w:p>
        </w:tc>
        <w:tc>
          <w:tcPr>
            <w:tcW w:w="1262" w:type="pct"/>
          </w:tcPr>
          <w:p w14:paraId="63CAB7D5" w14:textId="4A4ECB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on adding beam locked mode for some TX requirements</w:t>
            </w:r>
          </w:p>
        </w:tc>
        <w:tc>
          <w:tcPr>
            <w:tcW w:w="366" w:type="pct"/>
          </w:tcPr>
          <w:p w14:paraId="72FB501A" w14:textId="4BCF0D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2E3CDA9A" w14:textId="6145D8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6F9B01CF" w14:textId="4F8C50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0786</w:t>
            </w:r>
          </w:p>
        </w:tc>
        <w:tc>
          <w:tcPr>
            <w:tcW w:w="221" w:type="pct"/>
          </w:tcPr>
          <w:p w14:paraId="28A1676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3097293" w14:textId="54F6FB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2C7D512A" w14:textId="221B78C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5E9F70FA" w14:textId="12F445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25BE13EB" w14:textId="401655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77EBC261" w14:textId="77777777" w:rsidTr="00B976AF">
        <w:tc>
          <w:tcPr>
            <w:tcW w:w="430" w:type="pct"/>
          </w:tcPr>
          <w:p w14:paraId="11DD33A8" w14:textId="2A8D04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R4-2502079</w:t>
            </w:r>
          </w:p>
        </w:tc>
        <w:tc>
          <w:tcPr>
            <w:tcW w:w="1262" w:type="pct"/>
          </w:tcPr>
          <w:p w14:paraId="6E13784A" w14:textId="7F0075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adding beam locked mode for some TX requirements</w:t>
            </w:r>
          </w:p>
        </w:tc>
        <w:tc>
          <w:tcPr>
            <w:tcW w:w="366" w:type="pct"/>
          </w:tcPr>
          <w:p w14:paraId="7BFA9AED" w14:textId="4FA549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5816739A" w14:textId="12F85C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705DBE5F" w14:textId="5D04F1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0787</w:t>
            </w:r>
          </w:p>
        </w:tc>
        <w:tc>
          <w:tcPr>
            <w:tcW w:w="221" w:type="pct"/>
          </w:tcPr>
          <w:p w14:paraId="575D442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00BD5D9" w14:textId="21A29A5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5117A538" w14:textId="760897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32A48D0" w14:textId="42A659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NR_RF_FR2_req_enh2-Core</w:t>
            </w:r>
          </w:p>
        </w:tc>
        <w:tc>
          <w:tcPr>
            <w:tcW w:w="439" w:type="pct"/>
          </w:tcPr>
          <w:p w14:paraId="58380384" w14:textId="02BB34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506417CC" w14:textId="77777777" w:rsidTr="00B976AF">
        <w:tc>
          <w:tcPr>
            <w:tcW w:w="430" w:type="pct"/>
          </w:tcPr>
          <w:p w14:paraId="08C1B46A" w14:textId="2AF1DB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R4-2502080</w:t>
            </w:r>
          </w:p>
        </w:tc>
        <w:tc>
          <w:tcPr>
            <w:tcW w:w="1262" w:type="pct"/>
          </w:tcPr>
          <w:p w14:paraId="0A32EB60" w14:textId="1B7AE6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on adding beam locked mode for some TX requirements</w:t>
            </w:r>
          </w:p>
        </w:tc>
        <w:tc>
          <w:tcPr>
            <w:tcW w:w="366" w:type="pct"/>
          </w:tcPr>
          <w:p w14:paraId="5E7C8370" w14:textId="54EF14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69CB370D" w14:textId="72FE7D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340BE5FC" w14:textId="28292B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0788</w:t>
            </w:r>
          </w:p>
        </w:tc>
        <w:tc>
          <w:tcPr>
            <w:tcW w:w="221" w:type="pct"/>
          </w:tcPr>
          <w:p w14:paraId="4782BC7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D857C8B" w14:textId="4E82F1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507D3BD" w14:textId="1074D0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852BB3A" w14:textId="6C61E4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NR_RF_FR2_req_enh2-Core</w:t>
            </w:r>
          </w:p>
        </w:tc>
        <w:tc>
          <w:tcPr>
            <w:tcW w:w="439" w:type="pct"/>
          </w:tcPr>
          <w:p w14:paraId="38E55113" w14:textId="0281FA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4FC89C7D" w14:textId="77777777" w:rsidTr="00B976AF">
        <w:tc>
          <w:tcPr>
            <w:tcW w:w="430" w:type="pct"/>
          </w:tcPr>
          <w:p w14:paraId="0F7FA38F" w14:textId="5E2843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R4-2502117</w:t>
            </w:r>
          </w:p>
        </w:tc>
        <w:tc>
          <w:tcPr>
            <w:tcW w:w="1262" w:type="pct"/>
          </w:tcPr>
          <w:p w14:paraId="2EB24D7D" w14:textId="49B801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Correction of reference to Suspended version of ITU-R SM.329 Recommendation</w:t>
            </w:r>
          </w:p>
        </w:tc>
        <w:tc>
          <w:tcPr>
            <w:tcW w:w="366" w:type="pct"/>
          </w:tcPr>
          <w:p w14:paraId="09537228" w14:textId="332944A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614F0F6B" w14:textId="513A88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38.101-2</w:t>
            </w:r>
          </w:p>
        </w:tc>
        <w:tc>
          <w:tcPr>
            <w:tcW w:w="294" w:type="pct"/>
          </w:tcPr>
          <w:p w14:paraId="310F6020" w14:textId="4D8D3FC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0789</w:t>
            </w:r>
          </w:p>
        </w:tc>
        <w:tc>
          <w:tcPr>
            <w:tcW w:w="221" w:type="pct"/>
          </w:tcPr>
          <w:p w14:paraId="35E786D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E2BB594" w14:textId="3ED3BA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DE1A457" w14:textId="5B9D6C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46A7294" w14:textId="4155E5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52BA4A7E" w14:textId="174687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F63F4AF" w14:textId="77777777" w:rsidTr="00B976AF">
        <w:tc>
          <w:tcPr>
            <w:tcW w:w="430" w:type="pct"/>
          </w:tcPr>
          <w:p w14:paraId="243403F5" w14:textId="28AEB8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R4-2500040</w:t>
            </w:r>
          </w:p>
        </w:tc>
        <w:tc>
          <w:tcPr>
            <w:tcW w:w="1262" w:type="pct"/>
          </w:tcPr>
          <w:p w14:paraId="7A889ABA" w14:textId="51E76D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(HPUE_FR1_DC_LTE_NR_R18) Correction on HP-ENDC combination of 1A_n3A-n77A</w:t>
            </w:r>
          </w:p>
        </w:tc>
        <w:tc>
          <w:tcPr>
            <w:tcW w:w="366" w:type="pct"/>
          </w:tcPr>
          <w:p w14:paraId="65A4D1C5" w14:textId="365B9B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SoftBank Corp.</w:t>
            </w:r>
          </w:p>
        </w:tc>
        <w:tc>
          <w:tcPr>
            <w:tcW w:w="442" w:type="pct"/>
          </w:tcPr>
          <w:p w14:paraId="7F106AAC" w14:textId="736C03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33D94F35" w14:textId="11CF79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1337</w:t>
            </w:r>
          </w:p>
        </w:tc>
        <w:tc>
          <w:tcPr>
            <w:tcW w:w="221" w:type="pct"/>
          </w:tcPr>
          <w:p w14:paraId="32C06E8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B5C4B4B" w14:textId="5F7142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EC13C76" w14:textId="172073A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63947E5" w14:textId="5300CD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HPUE_FR1_DC_LTE_NR_R18</w:t>
            </w:r>
          </w:p>
        </w:tc>
        <w:tc>
          <w:tcPr>
            <w:tcW w:w="439" w:type="pct"/>
          </w:tcPr>
          <w:p w14:paraId="2E87EB8B" w14:textId="60E86F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2E4B5A4" w14:textId="77777777" w:rsidTr="00B976AF">
        <w:tc>
          <w:tcPr>
            <w:tcW w:w="430" w:type="pct"/>
          </w:tcPr>
          <w:p w14:paraId="1BC52906" w14:textId="1B1901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R4-2500150</w:t>
            </w:r>
          </w:p>
        </w:tc>
        <w:tc>
          <w:tcPr>
            <w:tcW w:w="1262" w:type="pct"/>
          </w:tcPr>
          <w:p w14:paraId="75C37AFB" w14:textId="29489E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38.101-3 on Rel-19 simultaneous Rx-Tx</w:t>
            </w:r>
          </w:p>
        </w:tc>
        <w:tc>
          <w:tcPr>
            <w:tcW w:w="366" w:type="pct"/>
          </w:tcPr>
          <w:p w14:paraId="6751EB0A" w14:textId="62056B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CB2C236" w14:textId="04EC59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00D17AD2" w14:textId="7A236B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1338</w:t>
            </w:r>
          </w:p>
        </w:tc>
        <w:tc>
          <w:tcPr>
            <w:tcW w:w="221" w:type="pct"/>
          </w:tcPr>
          <w:p w14:paraId="7F617EA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A451853" w14:textId="3BEE4F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7C301FE" w14:textId="4059E9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7F303EF1" w14:textId="545DC5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LTE_NR_R19_Simult_RxTx-Core</w:t>
            </w:r>
          </w:p>
        </w:tc>
        <w:tc>
          <w:tcPr>
            <w:tcW w:w="439" w:type="pct"/>
          </w:tcPr>
          <w:p w14:paraId="78EBA34D" w14:textId="2C7F1D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6EA609B1" w14:textId="77777777" w:rsidTr="00B976AF">
        <w:tc>
          <w:tcPr>
            <w:tcW w:w="430" w:type="pct"/>
          </w:tcPr>
          <w:p w14:paraId="3E1DA945" w14:textId="72CEC6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R4-2500367</w:t>
            </w:r>
          </w:p>
        </w:tc>
        <w:tc>
          <w:tcPr>
            <w:tcW w:w="1262" w:type="pct"/>
          </w:tcPr>
          <w:p w14:paraId="12F3983B" w14:textId="0195CE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38.101-3 Clarification of collocation requirements R19</w:t>
            </w:r>
          </w:p>
        </w:tc>
        <w:tc>
          <w:tcPr>
            <w:tcW w:w="366" w:type="pct"/>
          </w:tcPr>
          <w:p w14:paraId="2623D2F2" w14:textId="6B2833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Samsung, Qualcomm, Huawei, Apple</w:t>
            </w:r>
          </w:p>
        </w:tc>
        <w:tc>
          <w:tcPr>
            <w:tcW w:w="442" w:type="pct"/>
          </w:tcPr>
          <w:p w14:paraId="47605AA4" w14:textId="005F9E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56821F6B" w14:textId="6F5414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1339</w:t>
            </w:r>
          </w:p>
        </w:tc>
        <w:tc>
          <w:tcPr>
            <w:tcW w:w="221" w:type="pct"/>
          </w:tcPr>
          <w:p w14:paraId="58FC1D8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B0636E2" w14:textId="0799855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87470B1" w14:textId="279E05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4614020E" w14:textId="745121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NonCol_intraB_ENDC_NR_CA</w:t>
            </w:r>
          </w:p>
        </w:tc>
        <w:tc>
          <w:tcPr>
            <w:tcW w:w="439" w:type="pct"/>
          </w:tcPr>
          <w:p w14:paraId="089F9F11" w14:textId="678896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9E11F0F" w14:textId="77777777" w:rsidTr="00B976AF">
        <w:tc>
          <w:tcPr>
            <w:tcW w:w="430" w:type="pct"/>
          </w:tcPr>
          <w:p w14:paraId="61333AAA" w14:textId="1C712E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R4-2500368</w:t>
            </w:r>
          </w:p>
        </w:tc>
        <w:tc>
          <w:tcPr>
            <w:tcW w:w="1262" w:type="pct"/>
          </w:tcPr>
          <w:p w14:paraId="055E67ED" w14:textId="3D1AA3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38.101-3 Clarification of collocation requirements R18</w:t>
            </w:r>
          </w:p>
        </w:tc>
        <w:tc>
          <w:tcPr>
            <w:tcW w:w="366" w:type="pct"/>
          </w:tcPr>
          <w:p w14:paraId="11C5A340" w14:textId="41F327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Samsung, Qualcomm</w:t>
            </w:r>
          </w:p>
        </w:tc>
        <w:tc>
          <w:tcPr>
            <w:tcW w:w="442" w:type="pct"/>
          </w:tcPr>
          <w:p w14:paraId="661491E9" w14:textId="283D5D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3E2E724F" w14:textId="5542EC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1340</w:t>
            </w:r>
          </w:p>
        </w:tc>
        <w:tc>
          <w:tcPr>
            <w:tcW w:w="221" w:type="pct"/>
          </w:tcPr>
          <w:p w14:paraId="16E4124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69EC008" w14:textId="0381D6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339C540" w14:textId="270ACD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A5119FD" w14:textId="647CE4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NonCol_intraB_ENDC_NR_CA</w:t>
            </w:r>
          </w:p>
        </w:tc>
        <w:tc>
          <w:tcPr>
            <w:tcW w:w="439" w:type="pct"/>
          </w:tcPr>
          <w:p w14:paraId="445EF4C6" w14:textId="264C79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55BA792" w14:textId="77777777" w:rsidTr="00B976AF">
        <w:tc>
          <w:tcPr>
            <w:tcW w:w="430" w:type="pct"/>
          </w:tcPr>
          <w:p w14:paraId="593D5FFC" w14:textId="583872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R4-2500369</w:t>
            </w:r>
          </w:p>
        </w:tc>
        <w:tc>
          <w:tcPr>
            <w:tcW w:w="1262" w:type="pct"/>
          </w:tcPr>
          <w:p w14:paraId="229820D6" w14:textId="08A043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38.101-3 Clarification of collocation requirements R17</w:t>
            </w:r>
          </w:p>
        </w:tc>
        <w:tc>
          <w:tcPr>
            <w:tcW w:w="366" w:type="pct"/>
          </w:tcPr>
          <w:p w14:paraId="413086DC" w14:textId="075ACA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Samsung, Qualcomm</w:t>
            </w:r>
          </w:p>
        </w:tc>
        <w:tc>
          <w:tcPr>
            <w:tcW w:w="442" w:type="pct"/>
          </w:tcPr>
          <w:p w14:paraId="7DB28CF2" w14:textId="4109A8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45D616C0" w14:textId="2A88DC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1341</w:t>
            </w:r>
          </w:p>
        </w:tc>
        <w:tc>
          <w:tcPr>
            <w:tcW w:w="221" w:type="pct"/>
          </w:tcPr>
          <w:p w14:paraId="4133A0E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4AFF5D6" w14:textId="5F7AED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1D76F6A0" w14:textId="09FCAC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7E0108B" w14:textId="3D61AD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NonCol_intraB_ENDC_NR_CA</w:t>
            </w:r>
          </w:p>
        </w:tc>
        <w:tc>
          <w:tcPr>
            <w:tcW w:w="439" w:type="pct"/>
          </w:tcPr>
          <w:p w14:paraId="69E79C14" w14:textId="67521F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176C440" w14:textId="77777777" w:rsidTr="00B976AF">
        <w:tc>
          <w:tcPr>
            <w:tcW w:w="430" w:type="pct"/>
          </w:tcPr>
          <w:p w14:paraId="3E198AE0" w14:textId="345394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R4-2500370</w:t>
            </w:r>
          </w:p>
        </w:tc>
        <w:tc>
          <w:tcPr>
            <w:tcW w:w="1262" w:type="pct"/>
          </w:tcPr>
          <w:p w14:paraId="74F198FA" w14:textId="0564B2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38.101-3 Clarification of collocation requirements R16</w:t>
            </w:r>
          </w:p>
        </w:tc>
        <w:tc>
          <w:tcPr>
            <w:tcW w:w="366" w:type="pct"/>
          </w:tcPr>
          <w:p w14:paraId="73869458" w14:textId="031C41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Samsung, Qualcomm</w:t>
            </w:r>
          </w:p>
        </w:tc>
        <w:tc>
          <w:tcPr>
            <w:tcW w:w="442" w:type="pct"/>
          </w:tcPr>
          <w:p w14:paraId="0CF5F8F8" w14:textId="6E134F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535D0574" w14:textId="75CB5E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1342</w:t>
            </w:r>
          </w:p>
        </w:tc>
        <w:tc>
          <w:tcPr>
            <w:tcW w:w="221" w:type="pct"/>
          </w:tcPr>
          <w:p w14:paraId="32A7184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F5BD754" w14:textId="15FD72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11608271" w14:textId="3722CC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E78E31F" w14:textId="4D12C1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NonCol_intraB_ENDC_NR_CA</w:t>
            </w:r>
          </w:p>
        </w:tc>
        <w:tc>
          <w:tcPr>
            <w:tcW w:w="439" w:type="pct"/>
          </w:tcPr>
          <w:p w14:paraId="3EADED56" w14:textId="63A724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321A0EF" w14:textId="77777777" w:rsidTr="00B976AF">
        <w:tc>
          <w:tcPr>
            <w:tcW w:w="430" w:type="pct"/>
          </w:tcPr>
          <w:p w14:paraId="15C7FDCD" w14:textId="7C27BD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R4-2500394</w:t>
            </w:r>
          </w:p>
        </w:tc>
        <w:tc>
          <w:tcPr>
            <w:tcW w:w="1262" w:type="pct"/>
          </w:tcPr>
          <w:p w14:paraId="34606B5A" w14:textId="1B8B84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 CR on Rel-19 HPUE for DC combinations of LTE band(s) and NR band(s)</w:t>
            </w:r>
          </w:p>
        </w:tc>
        <w:tc>
          <w:tcPr>
            <w:tcW w:w="366" w:type="pct"/>
          </w:tcPr>
          <w:p w14:paraId="72033947" w14:textId="5278E6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China Unicom, Ericsson</w:t>
            </w:r>
          </w:p>
        </w:tc>
        <w:tc>
          <w:tcPr>
            <w:tcW w:w="442" w:type="pct"/>
          </w:tcPr>
          <w:p w14:paraId="00B953FB" w14:textId="0325FC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60D768F9" w14:textId="63420C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1343</w:t>
            </w:r>
          </w:p>
        </w:tc>
        <w:tc>
          <w:tcPr>
            <w:tcW w:w="221" w:type="pct"/>
          </w:tcPr>
          <w:p w14:paraId="42E2F96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8873E76" w14:textId="77DFDB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773FE60" w14:textId="61F16D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57F2639E" w14:textId="060BCB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HPUE_DC_LTE_NR_R19-Core</w:t>
            </w:r>
          </w:p>
        </w:tc>
        <w:tc>
          <w:tcPr>
            <w:tcW w:w="439" w:type="pct"/>
          </w:tcPr>
          <w:p w14:paraId="08E48DD4" w14:textId="0D9606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BE23EF7" w14:textId="77777777" w:rsidTr="00B976AF">
        <w:tc>
          <w:tcPr>
            <w:tcW w:w="430" w:type="pct"/>
          </w:tcPr>
          <w:p w14:paraId="046E2D34" w14:textId="119678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R4-2500419</w:t>
            </w:r>
          </w:p>
        </w:tc>
        <w:tc>
          <w:tcPr>
            <w:tcW w:w="1262" w:type="pct"/>
          </w:tcPr>
          <w:p w14:paraId="11C8CD7B" w14:textId="548A46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on 38.101-3 Specifying different inter band EN-DC UE capability types</w:t>
            </w:r>
          </w:p>
        </w:tc>
        <w:tc>
          <w:tcPr>
            <w:tcW w:w="366" w:type="pct"/>
          </w:tcPr>
          <w:p w14:paraId="5F7F93E4" w14:textId="57B6DA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Samsung</w:t>
            </w:r>
          </w:p>
        </w:tc>
        <w:tc>
          <w:tcPr>
            <w:tcW w:w="442" w:type="pct"/>
          </w:tcPr>
          <w:p w14:paraId="3C59721D" w14:textId="1CEB15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4E7B85AC" w14:textId="0191DA0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1344</w:t>
            </w:r>
          </w:p>
        </w:tc>
        <w:tc>
          <w:tcPr>
            <w:tcW w:w="221" w:type="pct"/>
          </w:tcPr>
          <w:p w14:paraId="73C3E7B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D9DDF61" w14:textId="5364F7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6C8F5C2F" w14:textId="63790B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2D07002" w14:textId="35C786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2165DD29" w14:textId="428A54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4E02E582" w14:textId="77777777" w:rsidTr="00B976AF">
        <w:tc>
          <w:tcPr>
            <w:tcW w:w="430" w:type="pct"/>
          </w:tcPr>
          <w:p w14:paraId="12114592" w14:textId="602B78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R4-2500422</w:t>
            </w:r>
          </w:p>
        </w:tc>
        <w:tc>
          <w:tcPr>
            <w:tcW w:w="1262" w:type="pct"/>
          </w:tcPr>
          <w:p w14:paraId="3BA6A18B" w14:textId="7EBDA3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on 38.101-3 Specifying different inter band EN-DC UE capability types (R17_CAT_A)</w:t>
            </w:r>
          </w:p>
        </w:tc>
        <w:tc>
          <w:tcPr>
            <w:tcW w:w="366" w:type="pct"/>
          </w:tcPr>
          <w:p w14:paraId="0290317C" w14:textId="4C27E8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Samsung</w:t>
            </w:r>
          </w:p>
        </w:tc>
        <w:tc>
          <w:tcPr>
            <w:tcW w:w="442" w:type="pct"/>
          </w:tcPr>
          <w:p w14:paraId="70C7094F" w14:textId="321EBD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1EBCFC70" w14:textId="60590B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1345</w:t>
            </w:r>
          </w:p>
        </w:tc>
        <w:tc>
          <w:tcPr>
            <w:tcW w:w="221" w:type="pct"/>
          </w:tcPr>
          <w:p w14:paraId="532D0BE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22EBE78" w14:textId="5308ED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564DA662" w14:textId="188B24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BF4DE8F" w14:textId="2CFCAD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7C0B0670" w14:textId="74861C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0B628C6C" w14:textId="77777777" w:rsidTr="00B976AF">
        <w:tc>
          <w:tcPr>
            <w:tcW w:w="430" w:type="pct"/>
          </w:tcPr>
          <w:p w14:paraId="1D0337D3" w14:textId="5EB1B4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R4-2500715</w:t>
            </w:r>
          </w:p>
        </w:tc>
        <w:tc>
          <w:tcPr>
            <w:tcW w:w="1262" w:type="pct"/>
          </w:tcPr>
          <w:p w14:paraId="1F815EBD" w14:textId="62786E9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BigCR to 38.101-3: Simultaneous Rx-Tx</w:t>
            </w:r>
          </w:p>
        </w:tc>
        <w:tc>
          <w:tcPr>
            <w:tcW w:w="366" w:type="pct"/>
          </w:tcPr>
          <w:p w14:paraId="411C3E45" w14:textId="4137E1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38DAD16" w14:textId="17E56A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1D3624E6" w14:textId="573EDD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1346</w:t>
            </w:r>
          </w:p>
        </w:tc>
        <w:tc>
          <w:tcPr>
            <w:tcW w:w="221" w:type="pct"/>
          </w:tcPr>
          <w:p w14:paraId="4132416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004E371" w14:textId="21BD31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6962EA9" w14:textId="7226F3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A88BD3F" w14:textId="5B692C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LTE_NR_R19_Simult_RxTx-Core</w:t>
            </w:r>
          </w:p>
        </w:tc>
        <w:tc>
          <w:tcPr>
            <w:tcW w:w="439" w:type="pct"/>
          </w:tcPr>
          <w:p w14:paraId="0AD0E80A" w14:textId="6CD693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6F7381F" w14:textId="77777777" w:rsidTr="00B976AF">
        <w:tc>
          <w:tcPr>
            <w:tcW w:w="430" w:type="pct"/>
          </w:tcPr>
          <w:p w14:paraId="5927393B" w14:textId="0530F2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R4-2500802</w:t>
            </w:r>
          </w:p>
        </w:tc>
        <w:tc>
          <w:tcPr>
            <w:tcW w:w="1262" w:type="pct"/>
          </w:tcPr>
          <w:p w14:paraId="50CB6DB1" w14:textId="41D4E2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(NR_newRAT-Core, TEI18) Rel-19 CR for TS 38.101-3 Remove the spurious emission requirements for band combinations coexisting with PHS system</w:t>
            </w:r>
          </w:p>
        </w:tc>
        <w:tc>
          <w:tcPr>
            <w:tcW w:w="366" w:type="pct"/>
          </w:tcPr>
          <w:p w14:paraId="273BF04D" w14:textId="1F0FE6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Samsung, KDDI, Nokia, Ericsson, Apple</w:t>
            </w:r>
          </w:p>
        </w:tc>
        <w:tc>
          <w:tcPr>
            <w:tcW w:w="442" w:type="pct"/>
          </w:tcPr>
          <w:p w14:paraId="417E7B03" w14:textId="3FFCD3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2C41EF0B" w14:textId="613F9A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1347</w:t>
            </w:r>
          </w:p>
        </w:tc>
        <w:tc>
          <w:tcPr>
            <w:tcW w:w="221" w:type="pct"/>
          </w:tcPr>
          <w:p w14:paraId="787C416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1E4EB8C" w14:textId="600AAF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62D3472" w14:textId="14F025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</w:t>
            </w:r>
          </w:p>
        </w:tc>
        <w:tc>
          <w:tcPr>
            <w:tcW w:w="957" w:type="pct"/>
          </w:tcPr>
          <w:p w14:paraId="1F41EA69" w14:textId="5BD0D2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NR_newRAT-Core, TEI18</w:t>
            </w:r>
          </w:p>
        </w:tc>
        <w:tc>
          <w:tcPr>
            <w:tcW w:w="439" w:type="pct"/>
          </w:tcPr>
          <w:p w14:paraId="3ECA6E53" w14:textId="752A32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0DE664E3" w14:textId="77777777" w:rsidTr="00B976AF">
        <w:tc>
          <w:tcPr>
            <w:tcW w:w="430" w:type="pct"/>
          </w:tcPr>
          <w:p w14:paraId="2EB29E35" w14:textId="5AB90A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R4-2501587</w:t>
            </w:r>
          </w:p>
        </w:tc>
        <w:tc>
          <w:tcPr>
            <w:tcW w:w="1262" w:type="pct"/>
          </w:tcPr>
          <w:p w14:paraId="156C23AF" w14:textId="07DB10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(DC_R18_1BLTE_1BNR_2DL2UL) CR to to change the B66 DL test frequency of DC_66A_n77A/n41A/n38A in Tables 7.3B.2.3.4-1&amp;1a from 2197.5MHz to 2177.5MHz - TS38.101-3</w:t>
            </w:r>
          </w:p>
        </w:tc>
        <w:tc>
          <w:tcPr>
            <w:tcW w:w="366" w:type="pct"/>
          </w:tcPr>
          <w:p w14:paraId="70A1AE8A" w14:textId="7A11D1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Anritsu Limited</w:t>
            </w:r>
          </w:p>
        </w:tc>
        <w:tc>
          <w:tcPr>
            <w:tcW w:w="442" w:type="pct"/>
          </w:tcPr>
          <w:p w14:paraId="05B1C64B" w14:textId="18B06B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1010DCED" w14:textId="4326B8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1348</w:t>
            </w:r>
          </w:p>
        </w:tc>
        <w:tc>
          <w:tcPr>
            <w:tcW w:w="221" w:type="pct"/>
          </w:tcPr>
          <w:p w14:paraId="71F833F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9EF13C0" w14:textId="3F776D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3D5986C" w14:textId="63B3AA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44541BF" w14:textId="7E8F5B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DC_R18_1BLTE_1BNR_2DL2UL</w:t>
            </w:r>
          </w:p>
        </w:tc>
        <w:tc>
          <w:tcPr>
            <w:tcW w:w="439" w:type="pct"/>
          </w:tcPr>
          <w:p w14:paraId="1FF8266A" w14:textId="5CBD33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5B6AA9BC" w14:textId="77777777" w:rsidTr="00B976AF">
        <w:tc>
          <w:tcPr>
            <w:tcW w:w="430" w:type="pct"/>
          </w:tcPr>
          <w:p w14:paraId="7B4F07CB" w14:textId="25FE6F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R4-2502988</w:t>
            </w:r>
          </w:p>
        </w:tc>
        <w:tc>
          <w:tcPr>
            <w:tcW w:w="1262" w:type="pct"/>
          </w:tcPr>
          <w:p w14:paraId="21EAF899" w14:textId="2D1607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(DC_R18_1BLTE_1BNR_2DL2UL) CR to to change the B66 DL test frequency of DC_66A_n77A/n41A/n38A in Tables 7.3B.2.3.4-1&amp;1a from 2197.5MHz to 2177.5MHz - TS38.101-3</w:t>
            </w:r>
          </w:p>
        </w:tc>
        <w:tc>
          <w:tcPr>
            <w:tcW w:w="366" w:type="pct"/>
          </w:tcPr>
          <w:p w14:paraId="4E4FD72E" w14:textId="412091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Anritsu Limited</w:t>
            </w:r>
          </w:p>
        </w:tc>
        <w:tc>
          <w:tcPr>
            <w:tcW w:w="442" w:type="pct"/>
          </w:tcPr>
          <w:p w14:paraId="67FED221" w14:textId="197968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35D034B3" w14:textId="6199DB8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1348</w:t>
            </w:r>
          </w:p>
        </w:tc>
        <w:tc>
          <w:tcPr>
            <w:tcW w:w="221" w:type="pct"/>
          </w:tcPr>
          <w:p w14:paraId="0F828269" w14:textId="66874F83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1CD19F48" w14:textId="700238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0D85C48" w14:textId="203A52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75908CD" w14:textId="78793A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DC_R18_1BLTE_1BNR_2DL2UL</w:t>
            </w:r>
          </w:p>
        </w:tc>
        <w:tc>
          <w:tcPr>
            <w:tcW w:w="439" w:type="pct"/>
          </w:tcPr>
          <w:p w14:paraId="2DB387BA" w14:textId="5DD09E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0F01FD3" w14:textId="77777777" w:rsidTr="00B976AF">
        <w:tc>
          <w:tcPr>
            <w:tcW w:w="430" w:type="pct"/>
          </w:tcPr>
          <w:p w14:paraId="481E25CD" w14:textId="0701A5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R4-2501588</w:t>
            </w:r>
          </w:p>
        </w:tc>
        <w:tc>
          <w:tcPr>
            <w:tcW w:w="1262" w:type="pct"/>
          </w:tcPr>
          <w:p w14:paraId="479D0050" w14:textId="652729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(DC_R18_1BLTE_1BNR_2DL2UL) CR to to change the B66 DL test frequency of DC_66A_n77A/n41A/n38A in Tables 7.3B.2.3.4-1&amp;1a from 2197.5MHz to 2177.5MHz - TS38.101-3</w:t>
            </w:r>
          </w:p>
        </w:tc>
        <w:tc>
          <w:tcPr>
            <w:tcW w:w="366" w:type="pct"/>
          </w:tcPr>
          <w:p w14:paraId="6D21EAE8" w14:textId="2A611B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Anritsu Limited</w:t>
            </w:r>
          </w:p>
        </w:tc>
        <w:tc>
          <w:tcPr>
            <w:tcW w:w="442" w:type="pct"/>
          </w:tcPr>
          <w:p w14:paraId="493DAB0F" w14:textId="6A68A8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5DD84420" w14:textId="4C1287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1349</w:t>
            </w:r>
          </w:p>
        </w:tc>
        <w:tc>
          <w:tcPr>
            <w:tcW w:w="221" w:type="pct"/>
          </w:tcPr>
          <w:p w14:paraId="4CBA6C1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6D2BBB4" w14:textId="7DDAEBA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7D77A514" w14:textId="528E49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204F569" w14:textId="37A178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DC_R18_1BLTE_1BNR_2DL2UL</w:t>
            </w:r>
          </w:p>
        </w:tc>
        <w:tc>
          <w:tcPr>
            <w:tcW w:w="439" w:type="pct"/>
          </w:tcPr>
          <w:p w14:paraId="4347B4CE" w14:textId="48A758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841311C" w14:textId="77777777" w:rsidTr="00B976AF">
        <w:tc>
          <w:tcPr>
            <w:tcW w:w="430" w:type="pct"/>
          </w:tcPr>
          <w:p w14:paraId="3F761124" w14:textId="3805E3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R4-2501628</w:t>
            </w:r>
          </w:p>
        </w:tc>
        <w:tc>
          <w:tcPr>
            <w:tcW w:w="1262" w:type="pct"/>
          </w:tcPr>
          <w:p w14:paraId="2F7C69D2" w14:textId="54E448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 CR for NR_CADC_SUL_R19 (OBJ-3 NR_CADC_R19_3BDL_xBUL) into TS 38.101-3</w:t>
            </w:r>
          </w:p>
        </w:tc>
        <w:tc>
          <w:tcPr>
            <w:tcW w:w="366" w:type="pct"/>
          </w:tcPr>
          <w:p w14:paraId="52F46BAA" w14:textId="54BB94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</w:t>
            </w:r>
          </w:p>
        </w:tc>
        <w:tc>
          <w:tcPr>
            <w:tcW w:w="442" w:type="pct"/>
          </w:tcPr>
          <w:p w14:paraId="05D33273" w14:textId="3B3FCB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12432984" w14:textId="197B6A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1350</w:t>
            </w:r>
          </w:p>
        </w:tc>
        <w:tc>
          <w:tcPr>
            <w:tcW w:w="221" w:type="pct"/>
          </w:tcPr>
          <w:p w14:paraId="359C683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C57202F" w14:textId="2EB516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457A7DDF" w14:textId="74233E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73BA2D7" w14:textId="07176B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NR_CADC_SUL_R19-Core</w:t>
            </w:r>
          </w:p>
        </w:tc>
        <w:tc>
          <w:tcPr>
            <w:tcW w:w="439" w:type="pct"/>
          </w:tcPr>
          <w:p w14:paraId="15E2C8E2" w14:textId="287E10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6DC995B8" w14:textId="77777777" w:rsidTr="00B976AF">
        <w:tc>
          <w:tcPr>
            <w:tcW w:w="430" w:type="pct"/>
          </w:tcPr>
          <w:p w14:paraId="4DBEFAF8" w14:textId="6981A9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R4-2501629</w:t>
            </w:r>
          </w:p>
        </w:tc>
        <w:tc>
          <w:tcPr>
            <w:tcW w:w="1262" w:type="pct"/>
          </w:tcPr>
          <w:p w14:paraId="32AED0C4" w14:textId="2E4434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(DC_R16_1BLTE_1BNR_2DL2UL-Core) Corrections on reference sensitivity for intra-band contiguous and inter-band EN-DC configurations</w:t>
            </w:r>
          </w:p>
        </w:tc>
        <w:tc>
          <w:tcPr>
            <w:tcW w:w="366" w:type="pct"/>
          </w:tcPr>
          <w:p w14:paraId="778BAC6B" w14:textId="09AF8BE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44626E12" w14:textId="2E9686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0F258348" w14:textId="5FA7C4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1351</w:t>
            </w:r>
          </w:p>
        </w:tc>
        <w:tc>
          <w:tcPr>
            <w:tcW w:w="221" w:type="pct"/>
          </w:tcPr>
          <w:p w14:paraId="2D2A135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2357EB9" w14:textId="42263D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194B51EE" w14:textId="500F0C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992DF50" w14:textId="6C6C34D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DC_R16_1BLTE_1BNR_2DL2UL-Core</w:t>
            </w:r>
          </w:p>
        </w:tc>
        <w:tc>
          <w:tcPr>
            <w:tcW w:w="439" w:type="pct"/>
          </w:tcPr>
          <w:p w14:paraId="128E07B0" w14:textId="0E3451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0E77550" w14:textId="77777777" w:rsidTr="00B976AF">
        <w:tc>
          <w:tcPr>
            <w:tcW w:w="430" w:type="pct"/>
          </w:tcPr>
          <w:p w14:paraId="5C25B39D" w14:textId="2A8C5E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R4-2501630</w:t>
            </w:r>
          </w:p>
        </w:tc>
        <w:tc>
          <w:tcPr>
            <w:tcW w:w="1262" w:type="pct"/>
          </w:tcPr>
          <w:p w14:paraId="2D687344" w14:textId="6617BE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(DC_R16_1BLTE_1BNR_2DL2UL-Core) Corrections on reference sensitivity for intra-band contiguous and inter-band EN-DC configurations_R17_CAT_A</w:t>
            </w:r>
          </w:p>
        </w:tc>
        <w:tc>
          <w:tcPr>
            <w:tcW w:w="366" w:type="pct"/>
          </w:tcPr>
          <w:p w14:paraId="1B1ABA64" w14:textId="380556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6B6D5B21" w14:textId="3FD09D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5D4DE1CB" w14:textId="4131BA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1352</w:t>
            </w:r>
          </w:p>
        </w:tc>
        <w:tc>
          <w:tcPr>
            <w:tcW w:w="221" w:type="pct"/>
          </w:tcPr>
          <w:p w14:paraId="0FDC1CA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A44592A" w14:textId="2BCC7F7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7B1D4498" w14:textId="5F41DB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CDD7F18" w14:textId="7C9677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DC_R16_1BLTE_1BNR_2DL2UL-Core</w:t>
            </w:r>
          </w:p>
        </w:tc>
        <w:tc>
          <w:tcPr>
            <w:tcW w:w="439" w:type="pct"/>
          </w:tcPr>
          <w:p w14:paraId="48618992" w14:textId="3370BE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85AEB5D" w14:textId="77777777" w:rsidTr="00B976AF">
        <w:tc>
          <w:tcPr>
            <w:tcW w:w="430" w:type="pct"/>
          </w:tcPr>
          <w:p w14:paraId="548A076D" w14:textId="33043B4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R4-2501631</w:t>
            </w:r>
          </w:p>
        </w:tc>
        <w:tc>
          <w:tcPr>
            <w:tcW w:w="1262" w:type="pct"/>
          </w:tcPr>
          <w:p w14:paraId="4E4BBB56" w14:textId="446313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(DC_R16_1BLTE_1BNR_2DL2UL-Core) Corrections on reference sensitivity for intra-band contiguous and inter-band EN-DC configurations_R18_CAT_A</w:t>
            </w:r>
          </w:p>
        </w:tc>
        <w:tc>
          <w:tcPr>
            <w:tcW w:w="366" w:type="pct"/>
          </w:tcPr>
          <w:p w14:paraId="4A5EAACF" w14:textId="27F391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2CCB9580" w14:textId="461909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19332239" w14:textId="498354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1353</w:t>
            </w:r>
          </w:p>
        </w:tc>
        <w:tc>
          <w:tcPr>
            <w:tcW w:w="221" w:type="pct"/>
          </w:tcPr>
          <w:p w14:paraId="59B4AC9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34CF193" w14:textId="4E4224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9DC3F0A" w14:textId="5A8BE6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516B23AC" w14:textId="441014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DC_R16_1BLTE_1BNR_2DL2UL-Core</w:t>
            </w:r>
          </w:p>
        </w:tc>
        <w:tc>
          <w:tcPr>
            <w:tcW w:w="439" w:type="pct"/>
          </w:tcPr>
          <w:p w14:paraId="16446171" w14:textId="37EAD4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7FFD89F" w14:textId="77777777" w:rsidTr="00B976AF">
        <w:tc>
          <w:tcPr>
            <w:tcW w:w="430" w:type="pct"/>
          </w:tcPr>
          <w:p w14:paraId="6358E775" w14:textId="3D2638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R4-2501632</w:t>
            </w:r>
          </w:p>
        </w:tc>
        <w:tc>
          <w:tcPr>
            <w:tcW w:w="1262" w:type="pct"/>
          </w:tcPr>
          <w:p w14:paraId="64B4544F" w14:textId="7E4076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(DC_R16_1BLTE_1BNR_2DL2UL-Core) Corrections on reference sensitivity for intra-band contiguous and inter-band EN-DC configurations_R19_CAT_A</w:t>
            </w:r>
          </w:p>
        </w:tc>
        <w:tc>
          <w:tcPr>
            <w:tcW w:w="366" w:type="pct"/>
          </w:tcPr>
          <w:p w14:paraId="75134E9C" w14:textId="0A1A85E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00BBB6CE" w14:textId="368F59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3C60A154" w14:textId="346BCC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1354</w:t>
            </w:r>
          </w:p>
        </w:tc>
        <w:tc>
          <w:tcPr>
            <w:tcW w:w="221" w:type="pct"/>
          </w:tcPr>
          <w:p w14:paraId="6219D89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4975D05" w14:textId="268091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DD850D3" w14:textId="2D58CA7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EA1777C" w14:textId="425CCB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DC_R16_1BLTE_1BNR_2DL2UL-Core</w:t>
            </w:r>
          </w:p>
        </w:tc>
        <w:tc>
          <w:tcPr>
            <w:tcW w:w="439" w:type="pct"/>
          </w:tcPr>
          <w:p w14:paraId="537198CD" w14:textId="7CF76F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D975204" w14:textId="77777777" w:rsidTr="00B976AF">
        <w:tc>
          <w:tcPr>
            <w:tcW w:w="430" w:type="pct"/>
          </w:tcPr>
          <w:p w14:paraId="5BBF9B3E" w14:textId="713243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R4-2501637</w:t>
            </w:r>
          </w:p>
        </w:tc>
        <w:tc>
          <w:tcPr>
            <w:tcW w:w="1262" w:type="pct"/>
          </w:tcPr>
          <w:p w14:paraId="60B38A24" w14:textId="3057AD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(DC_R18_xBLTE_2BNR_yDL2UL-Core) Removal of redundant EN-DC configurations including FR1 and FR2</w:t>
            </w:r>
          </w:p>
        </w:tc>
        <w:tc>
          <w:tcPr>
            <w:tcW w:w="366" w:type="pct"/>
          </w:tcPr>
          <w:p w14:paraId="62C76124" w14:textId="2E96CA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15E688A8" w14:textId="69EC16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4815620F" w14:textId="213504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1355</w:t>
            </w:r>
          </w:p>
        </w:tc>
        <w:tc>
          <w:tcPr>
            <w:tcW w:w="221" w:type="pct"/>
          </w:tcPr>
          <w:p w14:paraId="775FA8C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BDB81A9" w14:textId="0A025B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F0A0B6F" w14:textId="178FB04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F656F66" w14:textId="7E6A9C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DC_R18_xBLTE_2BNR_yDL2UL-Core</w:t>
            </w:r>
          </w:p>
        </w:tc>
        <w:tc>
          <w:tcPr>
            <w:tcW w:w="439" w:type="pct"/>
          </w:tcPr>
          <w:p w14:paraId="516F803C" w14:textId="5B127F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638472F" w14:textId="77777777" w:rsidTr="00B976AF">
        <w:tc>
          <w:tcPr>
            <w:tcW w:w="430" w:type="pct"/>
          </w:tcPr>
          <w:p w14:paraId="3CB9A56B" w14:textId="780FA2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R4-2501638</w:t>
            </w:r>
          </w:p>
        </w:tc>
        <w:tc>
          <w:tcPr>
            <w:tcW w:w="1262" w:type="pct"/>
          </w:tcPr>
          <w:p w14:paraId="390BCD31" w14:textId="0AEB2C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(DC_R18_xBLTE_2BNR_yDL2UL-Core) Removal of redundant EN-DC configurations including FR1 and FR2_R19_CAT_A</w:t>
            </w:r>
          </w:p>
        </w:tc>
        <w:tc>
          <w:tcPr>
            <w:tcW w:w="366" w:type="pct"/>
          </w:tcPr>
          <w:p w14:paraId="14CBAA0B" w14:textId="7B05DE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64472848" w14:textId="2B3927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18E14C84" w14:textId="4ABEF1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1356</w:t>
            </w:r>
          </w:p>
        </w:tc>
        <w:tc>
          <w:tcPr>
            <w:tcW w:w="221" w:type="pct"/>
          </w:tcPr>
          <w:p w14:paraId="16412F2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DBBDFA3" w14:textId="1A4EC2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B7F4796" w14:textId="5A7652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CE9F107" w14:textId="085138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DC_R18_xBLTE_2BNR_yDL2UL-Core</w:t>
            </w:r>
          </w:p>
        </w:tc>
        <w:tc>
          <w:tcPr>
            <w:tcW w:w="439" w:type="pct"/>
          </w:tcPr>
          <w:p w14:paraId="25D0617A" w14:textId="2EFD4B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167CC66" w14:textId="77777777" w:rsidTr="00B976AF">
        <w:tc>
          <w:tcPr>
            <w:tcW w:w="430" w:type="pct"/>
          </w:tcPr>
          <w:p w14:paraId="1CA25185" w14:textId="66195A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R4-2501639</w:t>
            </w:r>
          </w:p>
        </w:tc>
        <w:tc>
          <w:tcPr>
            <w:tcW w:w="1262" w:type="pct"/>
          </w:tcPr>
          <w:p w14:paraId="1A1E1790" w14:textId="75BED8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(NR_CADC_R18_2BDL_xBUL-Core) Corrections on NR CA band for two bands between FR1 and FR2</w:t>
            </w:r>
          </w:p>
        </w:tc>
        <w:tc>
          <w:tcPr>
            <w:tcW w:w="366" w:type="pct"/>
          </w:tcPr>
          <w:p w14:paraId="0F7AA44A" w14:textId="358948E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6EFD6E77" w14:textId="6EBE39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0B83C54B" w14:textId="12BE57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1357</w:t>
            </w:r>
          </w:p>
        </w:tc>
        <w:tc>
          <w:tcPr>
            <w:tcW w:w="221" w:type="pct"/>
          </w:tcPr>
          <w:p w14:paraId="59347DA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DC62EDD" w14:textId="2B1DAB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700A608" w14:textId="2C3796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EEE6143" w14:textId="6B9078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439" w:type="pct"/>
          </w:tcPr>
          <w:p w14:paraId="1A1637CF" w14:textId="205983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8F2F8EC" w14:textId="77777777" w:rsidTr="00B976AF">
        <w:tc>
          <w:tcPr>
            <w:tcW w:w="430" w:type="pct"/>
          </w:tcPr>
          <w:p w14:paraId="394B2323" w14:textId="0C442B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R4-2501640</w:t>
            </w:r>
          </w:p>
        </w:tc>
        <w:tc>
          <w:tcPr>
            <w:tcW w:w="1262" w:type="pct"/>
          </w:tcPr>
          <w:p w14:paraId="128FD421" w14:textId="2E49CA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(NR_CADC_R18_2BDL_xBUL-Core) Corrections on NR CA band for two bands between FR1 and FR2_R19_CAT_A</w:t>
            </w:r>
          </w:p>
        </w:tc>
        <w:tc>
          <w:tcPr>
            <w:tcW w:w="366" w:type="pct"/>
          </w:tcPr>
          <w:p w14:paraId="32C9A45F" w14:textId="5FDD02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7CB394B1" w14:textId="3CC040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105C55BF" w14:textId="366999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1358</w:t>
            </w:r>
          </w:p>
        </w:tc>
        <w:tc>
          <w:tcPr>
            <w:tcW w:w="221" w:type="pct"/>
          </w:tcPr>
          <w:p w14:paraId="4152353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9D034A2" w14:textId="0C3621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37FE06E" w14:textId="139CF3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BD18A91" w14:textId="0734D6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NR_CADC_R18_2BDL_xBUL-Core</w:t>
            </w:r>
          </w:p>
        </w:tc>
        <w:tc>
          <w:tcPr>
            <w:tcW w:w="439" w:type="pct"/>
          </w:tcPr>
          <w:p w14:paraId="20BDB5C5" w14:textId="1110F8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4280BEF" w14:textId="77777777" w:rsidTr="00B976AF">
        <w:tc>
          <w:tcPr>
            <w:tcW w:w="430" w:type="pct"/>
          </w:tcPr>
          <w:p w14:paraId="32579530" w14:textId="4F5EAB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R4-2501651</w:t>
            </w:r>
          </w:p>
        </w:tc>
        <w:tc>
          <w:tcPr>
            <w:tcW w:w="1262" w:type="pct"/>
          </w:tcPr>
          <w:p w14:paraId="65031832" w14:textId="7DDEED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BigCR for DC_R19_xBLTE_yBNR</w:t>
            </w:r>
          </w:p>
        </w:tc>
        <w:tc>
          <w:tcPr>
            <w:tcW w:w="366" w:type="pct"/>
          </w:tcPr>
          <w:p w14:paraId="42C41420" w14:textId="6C4D5E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CHTTL, LG Electronics, Samsung</w:t>
            </w:r>
          </w:p>
        </w:tc>
        <w:tc>
          <w:tcPr>
            <w:tcW w:w="442" w:type="pct"/>
          </w:tcPr>
          <w:p w14:paraId="7744E0EB" w14:textId="6F4040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28759AA6" w14:textId="0EF59A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1359</w:t>
            </w:r>
          </w:p>
        </w:tc>
        <w:tc>
          <w:tcPr>
            <w:tcW w:w="221" w:type="pct"/>
          </w:tcPr>
          <w:p w14:paraId="42BA8EC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A040BD0" w14:textId="7F36E9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845E1C9" w14:textId="789BD7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BF3B0D8" w14:textId="0D9BFC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DC_R19_xBLTE_yBNR</w:t>
            </w:r>
          </w:p>
        </w:tc>
        <w:tc>
          <w:tcPr>
            <w:tcW w:w="439" w:type="pct"/>
          </w:tcPr>
          <w:p w14:paraId="1ED3F343" w14:textId="3429D23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484D54C" w14:textId="77777777" w:rsidTr="00B976AF">
        <w:tc>
          <w:tcPr>
            <w:tcW w:w="430" w:type="pct"/>
          </w:tcPr>
          <w:p w14:paraId="5C77E65B" w14:textId="56F7A1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R4-2501771</w:t>
            </w:r>
          </w:p>
        </w:tc>
        <w:tc>
          <w:tcPr>
            <w:tcW w:w="1262" w:type="pct"/>
          </w:tcPr>
          <w:p w14:paraId="7ECD07AC" w14:textId="75020D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 CR 38.101-3 for NR_CADC_SUL_R19</w:t>
            </w:r>
          </w:p>
        </w:tc>
        <w:tc>
          <w:tcPr>
            <w:tcW w:w="366" w:type="pct"/>
          </w:tcPr>
          <w:p w14:paraId="1AAC50CA" w14:textId="6ADBA5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Ericsson, ZTE Corporation, Sanechips, Huawei, Hisilicon</w:t>
            </w:r>
          </w:p>
        </w:tc>
        <w:tc>
          <w:tcPr>
            <w:tcW w:w="442" w:type="pct"/>
          </w:tcPr>
          <w:p w14:paraId="5FA4203C" w14:textId="0767A4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3675893F" w14:textId="2E211C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1360</w:t>
            </w:r>
          </w:p>
        </w:tc>
        <w:tc>
          <w:tcPr>
            <w:tcW w:w="221" w:type="pct"/>
          </w:tcPr>
          <w:p w14:paraId="561EFB7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DA30728" w14:textId="475036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7256896E" w14:textId="6B40A2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7CE3438F" w14:textId="299405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NR_CADC_SUL_R19-Core</w:t>
            </w:r>
          </w:p>
        </w:tc>
        <w:tc>
          <w:tcPr>
            <w:tcW w:w="439" w:type="pct"/>
          </w:tcPr>
          <w:p w14:paraId="35A3B5DE" w14:textId="2EACE3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BF1D078" w14:textId="77777777" w:rsidTr="00B976AF">
        <w:tc>
          <w:tcPr>
            <w:tcW w:w="430" w:type="pct"/>
          </w:tcPr>
          <w:p w14:paraId="51E343CF" w14:textId="16D7654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R4-2501816</w:t>
            </w:r>
          </w:p>
        </w:tc>
        <w:tc>
          <w:tcPr>
            <w:tcW w:w="1262" w:type="pct"/>
          </w:tcPr>
          <w:p w14:paraId="16AD46AD" w14:textId="605565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 38.101-3 to correct Test BW configuration of DC_5A-7A_n78A MSD</w:t>
            </w:r>
          </w:p>
        </w:tc>
        <w:tc>
          <w:tcPr>
            <w:tcW w:w="366" w:type="pct"/>
          </w:tcPr>
          <w:p w14:paraId="107D1299" w14:textId="471A50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Samsung, Anritsu</w:t>
            </w:r>
          </w:p>
        </w:tc>
        <w:tc>
          <w:tcPr>
            <w:tcW w:w="442" w:type="pct"/>
          </w:tcPr>
          <w:p w14:paraId="293F3074" w14:textId="57854E5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7832A6CE" w14:textId="301C18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1361</w:t>
            </w:r>
          </w:p>
        </w:tc>
        <w:tc>
          <w:tcPr>
            <w:tcW w:w="221" w:type="pct"/>
          </w:tcPr>
          <w:p w14:paraId="4A3636C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CE05992" w14:textId="40E7DA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65D8F161" w14:textId="19C79F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EB1110C" w14:textId="1A4966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79E7C808" w14:textId="0CF46B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56E464F0" w14:textId="77777777" w:rsidTr="00B976AF">
        <w:tc>
          <w:tcPr>
            <w:tcW w:w="430" w:type="pct"/>
          </w:tcPr>
          <w:p w14:paraId="2EB38DB7" w14:textId="130123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R4-2502996</w:t>
            </w:r>
          </w:p>
        </w:tc>
        <w:tc>
          <w:tcPr>
            <w:tcW w:w="1262" w:type="pct"/>
          </w:tcPr>
          <w:p w14:paraId="39507EDF" w14:textId="2DB432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 38.101-3 to correct Test BW configuration of DC_5A-7A_n78A MSD</w:t>
            </w:r>
          </w:p>
        </w:tc>
        <w:tc>
          <w:tcPr>
            <w:tcW w:w="366" w:type="pct"/>
          </w:tcPr>
          <w:p w14:paraId="601FFF3C" w14:textId="74F646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Samsung, Anritsu</w:t>
            </w:r>
          </w:p>
        </w:tc>
        <w:tc>
          <w:tcPr>
            <w:tcW w:w="442" w:type="pct"/>
          </w:tcPr>
          <w:p w14:paraId="468F92EA" w14:textId="270A38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0D03E6FD" w14:textId="4E16010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1361</w:t>
            </w:r>
          </w:p>
        </w:tc>
        <w:tc>
          <w:tcPr>
            <w:tcW w:w="221" w:type="pct"/>
          </w:tcPr>
          <w:p w14:paraId="69C1326D" w14:textId="3D313D82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3B87A7B" w14:textId="25117C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473F9654" w14:textId="2AD926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D76DF97" w14:textId="67B827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046CA436" w14:textId="1EDD75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41E797B7" w14:textId="77777777" w:rsidTr="00B976AF">
        <w:tc>
          <w:tcPr>
            <w:tcW w:w="430" w:type="pct"/>
          </w:tcPr>
          <w:p w14:paraId="3FA9C980" w14:textId="6CB427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R4-2503029</w:t>
            </w:r>
          </w:p>
        </w:tc>
        <w:tc>
          <w:tcPr>
            <w:tcW w:w="1262" w:type="pct"/>
          </w:tcPr>
          <w:p w14:paraId="6FA3FFC6" w14:textId="566C0D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 38.101-3 to correct Test BW configuration of DC_5A-7A_n78A MSD</w:t>
            </w:r>
          </w:p>
        </w:tc>
        <w:tc>
          <w:tcPr>
            <w:tcW w:w="366" w:type="pct"/>
          </w:tcPr>
          <w:p w14:paraId="01984BB0" w14:textId="0A3EA6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Samsung, Anritsu</w:t>
            </w:r>
          </w:p>
        </w:tc>
        <w:tc>
          <w:tcPr>
            <w:tcW w:w="442" w:type="pct"/>
          </w:tcPr>
          <w:p w14:paraId="4A9C630C" w14:textId="209143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6C90A178" w14:textId="7FE25C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1361</w:t>
            </w:r>
          </w:p>
        </w:tc>
        <w:tc>
          <w:tcPr>
            <w:tcW w:w="221" w:type="pct"/>
          </w:tcPr>
          <w:p w14:paraId="038F634C" w14:textId="2A12A618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</w:t>
            </w:r>
          </w:p>
        </w:tc>
        <w:tc>
          <w:tcPr>
            <w:tcW w:w="295" w:type="pct"/>
          </w:tcPr>
          <w:p w14:paraId="2EE100E6" w14:textId="287AA5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08EC4A6E" w14:textId="042F2E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BF00D63" w14:textId="210B678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733E8E57" w14:textId="4D8EED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DBA56F0" w14:textId="77777777" w:rsidTr="00B976AF">
        <w:tc>
          <w:tcPr>
            <w:tcW w:w="430" w:type="pct"/>
          </w:tcPr>
          <w:p w14:paraId="4D1BBB72" w14:textId="60A600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R4-2501817</w:t>
            </w:r>
          </w:p>
        </w:tc>
        <w:tc>
          <w:tcPr>
            <w:tcW w:w="1262" w:type="pct"/>
          </w:tcPr>
          <w:p w14:paraId="3BF2D2F1" w14:textId="5B6ACA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 38.101-3 to correct Test BW configuration of DC_5A-7A_n78A MSD</w:t>
            </w:r>
          </w:p>
        </w:tc>
        <w:tc>
          <w:tcPr>
            <w:tcW w:w="366" w:type="pct"/>
          </w:tcPr>
          <w:p w14:paraId="6D9328D0" w14:textId="2AE4DB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Samsung, Anritsu</w:t>
            </w:r>
          </w:p>
        </w:tc>
        <w:tc>
          <w:tcPr>
            <w:tcW w:w="442" w:type="pct"/>
          </w:tcPr>
          <w:p w14:paraId="4191956B" w14:textId="28CCE7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091E0C68" w14:textId="57CE57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1362</w:t>
            </w:r>
          </w:p>
        </w:tc>
        <w:tc>
          <w:tcPr>
            <w:tcW w:w="221" w:type="pct"/>
          </w:tcPr>
          <w:p w14:paraId="60CE9FC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1D4D016" w14:textId="21FE0B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0C3FD5AE" w14:textId="2A14D1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07F52717" w14:textId="7BC1D9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62E95DA4" w14:textId="56D415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A5A4703" w14:textId="77777777" w:rsidTr="00B976AF">
        <w:tc>
          <w:tcPr>
            <w:tcW w:w="430" w:type="pct"/>
          </w:tcPr>
          <w:p w14:paraId="1FD83F80" w14:textId="246340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R4-2501818</w:t>
            </w:r>
          </w:p>
        </w:tc>
        <w:tc>
          <w:tcPr>
            <w:tcW w:w="1262" w:type="pct"/>
          </w:tcPr>
          <w:p w14:paraId="4608D250" w14:textId="0EB2C7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 38.101-3 to correct Test BW configuration of DC_5A-7A_n78A MSD</w:t>
            </w:r>
          </w:p>
        </w:tc>
        <w:tc>
          <w:tcPr>
            <w:tcW w:w="366" w:type="pct"/>
          </w:tcPr>
          <w:p w14:paraId="5B792579" w14:textId="7BAC1F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Samsung, Anritsu</w:t>
            </w:r>
          </w:p>
        </w:tc>
        <w:tc>
          <w:tcPr>
            <w:tcW w:w="442" w:type="pct"/>
          </w:tcPr>
          <w:p w14:paraId="519F67B3" w14:textId="1547BD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6B5A2893" w14:textId="7C4899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1363</w:t>
            </w:r>
          </w:p>
        </w:tc>
        <w:tc>
          <w:tcPr>
            <w:tcW w:w="221" w:type="pct"/>
          </w:tcPr>
          <w:p w14:paraId="7CD3747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7286DDF" w14:textId="083FD4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450BE019" w14:textId="13CA62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3A101FC" w14:textId="56342E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02D617C3" w14:textId="2AF1EF3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2DBEE68" w14:textId="77777777" w:rsidTr="00B976AF">
        <w:tc>
          <w:tcPr>
            <w:tcW w:w="430" w:type="pct"/>
          </w:tcPr>
          <w:p w14:paraId="323A8FCA" w14:textId="2A5602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R4-2501819</w:t>
            </w:r>
          </w:p>
        </w:tc>
        <w:tc>
          <w:tcPr>
            <w:tcW w:w="1262" w:type="pct"/>
          </w:tcPr>
          <w:p w14:paraId="0BAAF71A" w14:textId="40BDA3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 38.101-3 to correct Test BW configuration of DC_5A-7A_n78A MSD</w:t>
            </w:r>
          </w:p>
        </w:tc>
        <w:tc>
          <w:tcPr>
            <w:tcW w:w="366" w:type="pct"/>
          </w:tcPr>
          <w:p w14:paraId="38D65532" w14:textId="463F5E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Samsung, Anritsu</w:t>
            </w:r>
          </w:p>
        </w:tc>
        <w:tc>
          <w:tcPr>
            <w:tcW w:w="442" w:type="pct"/>
          </w:tcPr>
          <w:p w14:paraId="118F3436" w14:textId="0826BF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3DD2B550" w14:textId="518187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1364</w:t>
            </w:r>
          </w:p>
        </w:tc>
        <w:tc>
          <w:tcPr>
            <w:tcW w:w="221" w:type="pct"/>
          </w:tcPr>
          <w:p w14:paraId="578292A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74113A4" w14:textId="712AC0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69B67E6" w14:textId="1028E15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2EDBCEB" w14:textId="0B58DE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65755F75" w14:textId="6B5816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AE28EE2" w14:textId="77777777" w:rsidTr="00B976AF">
        <w:tc>
          <w:tcPr>
            <w:tcW w:w="430" w:type="pct"/>
          </w:tcPr>
          <w:p w14:paraId="38CE5F9B" w14:textId="30901F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R4-2501820</w:t>
            </w:r>
          </w:p>
        </w:tc>
        <w:tc>
          <w:tcPr>
            <w:tcW w:w="1262" w:type="pct"/>
          </w:tcPr>
          <w:p w14:paraId="60368A1C" w14:textId="240C18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 38.101-3 to correct Test BW configuration of DC_5A-7A_n78A MSD</w:t>
            </w:r>
          </w:p>
        </w:tc>
        <w:tc>
          <w:tcPr>
            <w:tcW w:w="366" w:type="pct"/>
          </w:tcPr>
          <w:p w14:paraId="275D34FB" w14:textId="7F1FFA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Samsung, Anritsu</w:t>
            </w:r>
          </w:p>
        </w:tc>
        <w:tc>
          <w:tcPr>
            <w:tcW w:w="442" w:type="pct"/>
          </w:tcPr>
          <w:p w14:paraId="3DC64EBC" w14:textId="08CEDA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7BC75C0F" w14:textId="02B3C8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1365</w:t>
            </w:r>
          </w:p>
        </w:tc>
        <w:tc>
          <w:tcPr>
            <w:tcW w:w="221" w:type="pct"/>
          </w:tcPr>
          <w:p w14:paraId="2A239C8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338518A" w14:textId="462526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29CEFF4" w14:textId="1A3A3E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9AE2ECC" w14:textId="477A85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1A4602B5" w14:textId="425834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A81B8BC" w14:textId="77777777" w:rsidTr="00B976AF">
        <w:tc>
          <w:tcPr>
            <w:tcW w:w="430" w:type="pct"/>
          </w:tcPr>
          <w:p w14:paraId="0C2D2792" w14:textId="0D98E9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R4-2501929</w:t>
            </w:r>
          </w:p>
        </w:tc>
        <w:tc>
          <w:tcPr>
            <w:tcW w:w="1262" w:type="pct"/>
          </w:tcPr>
          <w:p w14:paraId="3B53C549" w14:textId="3E40C2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(DC_R18_1BLTE_1BNR_2DL2UL-Core) Cat F CR for TS 38.101-3-i80 Intra-band contiguous MSD clean-up</w:t>
            </w:r>
          </w:p>
        </w:tc>
        <w:tc>
          <w:tcPr>
            <w:tcW w:w="366" w:type="pct"/>
          </w:tcPr>
          <w:p w14:paraId="17C452AB" w14:textId="558042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Skyworks Solutions Inc., Murata Corporation Ltd</w:t>
            </w:r>
          </w:p>
        </w:tc>
        <w:tc>
          <w:tcPr>
            <w:tcW w:w="442" w:type="pct"/>
          </w:tcPr>
          <w:p w14:paraId="61A43918" w14:textId="349138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742F38CA" w14:textId="4240C6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1366</w:t>
            </w:r>
          </w:p>
        </w:tc>
        <w:tc>
          <w:tcPr>
            <w:tcW w:w="221" w:type="pct"/>
          </w:tcPr>
          <w:p w14:paraId="52A28CE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1035201" w14:textId="4A1EC6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76DC808" w14:textId="19A980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99FA251" w14:textId="16C632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DC_R18_1BLTE_1BNR_2DL2UL-Core</w:t>
            </w:r>
          </w:p>
        </w:tc>
        <w:tc>
          <w:tcPr>
            <w:tcW w:w="439" w:type="pct"/>
          </w:tcPr>
          <w:p w14:paraId="4C22B4DF" w14:textId="4C928B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6C8754E" w14:textId="77777777" w:rsidTr="00B976AF">
        <w:tc>
          <w:tcPr>
            <w:tcW w:w="430" w:type="pct"/>
          </w:tcPr>
          <w:p w14:paraId="53B3ED85" w14:textId="5348DC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R4-2501932</w:t>
            </w:r>
          </w:p>
        </w:tc>
        <w:tc>
          <w:tcPr>
            <w:tcW w:w="1262" w:type="pct"/>
          </w:tcPr>
          <w:p w14:paraId="38ABE1F1" w14:textId="2D429F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(NR_CADC_SUL_R19-Core) Cat F CR for TS 38.101-3-j00 DC_(n)8AA MSD and MSD clean-ups</w:t>
            </w:r>
          </w:p>
        </w:tc>
        <w:tc>
          <w:tcPr>
            <w:tcW w:w="366" w:type="pct"/>
          </w:tcPr>
          <w:p w14:paraId="3507BBCF" w14:textId="6FEC44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Skyworks Solutions Inc., Murata Corporation Ltd</w:t>
            </w:r>
          </w:p>
        </w:tc>
        <w:tc>
          <w:tcPr>
            <w:tcW w:w="442" w:type="pct"/>
          </w:tcPr>
          <w:p w14:paraId="04BCC533" w14:textId="5601BD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58E5F690" w14:textId="1BCA42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1367</w:t>
            </w:r>
          </w:p>
        </w:tc>
        <w:tc>
          <w:tcPr>
            <w:tcW w:w="221" w:type="pct"/>
          </w:tcPr>
          <w:p w14:paraId="0930E5A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3E619DF" w14:textId="3955899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D7B4553" w14:textId="218CA3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D1F354E" w14:textId="2B6375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NR_CADC_SUL_R19-Core</w:t>
            </w:r>
          </w:p>
        </w:tc>
        <w:tc>
          <w:tcPr>
            <w:tcW w:w="439" w:type="pct"/>
          </w:tcPr>
          <w:p w14:paraId="514CB4FF" w14:textId="21991C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33B517C9" w14:textId="77777777" w:rsidTr="00B976AF">
        <w:tc>
          <w:tcPr>
            <w:tcW w:w="430" w:type="pct"/>
          </w:tcPr>
          <w:p w14:paraId="37C637B9" w14:textId="455E4E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R4-2501946</w:t>
            </w:r>
          </w:p>
        </w:tc>
        <w:tc>
          <w:tcPr>
            <w:tcW w:w="1262" w:type="pct"/>
          </w:tcPr>
          <w:p w14:paraId="4A548667" w14:textId="4E0639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(NonCol_intraB_ENDC_NR_CA-Core) Specifying different inter-band EN-DC UE capability types (R18_CAT_A)</w:t>
            </w:r>
          </w:p>
        </w:tc>
        <w:tc>
          <w:tcPr>
            <w:tcW w:w="366" w:type="pct"/>
          </w:tcPr>
          <w:p w14:paraId="27B50139" w14:textId="5FCA83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Samsung</w:t>
            </w:r>
          </w:p>
        </w:tc>
        <w:tc>
          <w:tcPr>
            <w:tcW w:w="442" w:type="pct"/>
          </w:tcPr>
          <w:p w14:paraId="65FCBF72" w14:textId="773011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2C496D27" w14:textId="0A1CC2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1368</w:t>
            </w:r>
          </w:p>
        </w:tc>
        <w:tc>
          <w:tcPr>
            <w:tcW w:w="221" w:type="pct"/>
          </w:tcPr>
          <w:p w14:paraId="17ED4AD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55D9DA9" w14:textId="0C6FE7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37617A9" w14:textId="3C214E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476A23D" w14:textId="64C9C7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NonCol_intraB_ENDC_NR_CA-Core</w:t>
            </w:r>
          </w:p>
        </w:tc>
        <w:tc>
          <w:tcPr>
            <w:tcW w:w="439" w:type="pct"/>
          </w:tcPr>
          <w:p w14:paraId="263AAABF" w14:textId="2BF433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1F0C1E38" w14:textId="77777777" w:rsidTr="00B976AF">
        <w:tc>
          <w:tcPr>
            <w:tcW w:w="430" w:type="pct"/>
          </w:tcPr>
          <w:p w14:paraId="37C42374" w14:textId="2EF007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R4-2501997</w:t>
            </w:r>
          </w:p>
        </w:tc>
        <w:tc>
          <w:tcPr>
            <w:tcW w:w="1262" w:type="pct"/>
          </w:tcPr>
          <w:p w14:paraId="7A90D920" w14:textId="495642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(DC_R16_1BLTE_1BNR_2DL2UL-Core) CR on 38.101-3 Specifying different inter band EN-DC UE capability types</w:t>
            </w:r>
          </w:p>
        </w:tc>
        <w:tc>
          <w:tcPr>
            <w:tcW w:w="366" w:type="pct"/>
          </w:tcPr>
          <w:p w14:paraId="21E6A57A" w14:textId="0D4368E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Samsung</w:t>
            </w:r>
          </w:p>
        </w:tc>
        <w:tc>
          <w:tcPr>
            <w:tcW w:w="442" w:type="pct"/>
          </w:tcPr>
          <w:p w14:paraId="2866EEBF" w14:textId="6E1B0A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0FE1DC6C" w14:textId="1E6CDD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1369</w:t>
            </w:r>
          </w:p>
        </w:tc>
        <w:tc>
          <w:tcPr>
            <w:tcW w:w="221" w:type="pct"/>
          </w:tcPr>
          <w:p w14:paraId="66D1D63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B1360DC" w14:textId="516759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517794D6" w14:textId="04E885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395C96E" w14:textId="67476A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DC_R16_1BLTE_1BNR_2DL2UL-Core</w:t>
            </w:r>
          </w:p>
        </w:tc>
        <w:tc>
          <w:tcPr>
            <w:tcW w:w="439" w:type="pct"/>
          </w:tcPr>
          <w:p w14:paraId="545D6C2F" w14:textId="39D336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182DD691" w14:textId="77777777" w:rsidTr="00B976AF">
        <w:tc>
          <w:tcPr>
            <w:tcW w:w="430" w:type="pct"/>
          </w:tcPr>
          <w:p w14:paraId="6CCDC719" w14:textId="318D49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R4-2501999</w:t>
            </w:r>
          </w:p>
        </w:tc>
        <w:tc>
          <w:tcPr>
            <w:tcW w:w="1262" w:type="pct"/>
          </w:tcPr>
          <w:p w14:paraId="2D5BFF7F" w14:textId="144A73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(DC_R17_1BLTE_1BNR_2DL2UL-Core) CR on 38.101-3 Specifying different inter band EN-DC UE capability types (R17_CAT_A)</w:t>
            </w:r>
          </w:p>
        </w:tc>
        <w:tc>
          <w:tcPr>
            <w:tcW w:w="366" w:type="pct"/>
          </w:tcPr>
          <w:p w14:paraId="3D6576E4" w14:textId="073027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Samsung</w:t>
            </w:r>
          </w:p>
        </w:tc>
        <w:tc>
          <w:tcPr>
            <w:tcW w:w="442" w:type="pct"/>
          </w:tcPr>
          <w:p w14:paraId="788ED4CD" w14:textId="5D6D5F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1A86C3B9" w14:textId="4802D4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1370</w:t>
            </w:r>
          </w:p>
        </w:tc>
        <w:tc>
          <w:tcPr>
            <w:tcW w:w="221" w:type="pct"/>
          </w:tcPr>
          <w:p w14:paraId="3F0F3E7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6DB2B4C" w14:textId="2F92EC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6118EFEE" w14:textId="3285449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4B957D4" w14:textId="3DA59F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DC_R17_1BLTE_1BNR_2DL2UL-Core</w:t>
            </w:r>
          </w:p>
        </w:tc>
        <w:tc>
          <w:tcPr>
            <w:tcW w:w="439" w:type="pct"/>
          </w:tcPr>
          <w:p w14:paraId="256B15BE" w14:textId="15E351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3C1F629C" w14:textId="77777777" w:rsidTr="00B976AF">
        <w:tc>
          <w:tcPr>
            <w:tcW w:w="430" w:type="pct"/>
          </w:tcPr>
          <w:p w14:paraId="1A4F4CE5" w14:textId="1B16CA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R4-2502971</w:t>
            </w:r>
          </w:p>
        </w:tc>
        <w:tc>
          <w:tcPr>
            <w:tcW w:w="1262" w:type="pct"/>
          </w:tcPr>
          <w:p w14:paraId="6F45B126" w14:textId="547387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(DC_R17_1BLTE_1BNR_2DL2UL-Core) Cat F CR for TS 38.101-3-hg0 Intra-band contiguous MSD clean-up</w:t>
            </w:r>
          </w:p>
        </w:tc>
        <w:tc>
          <w:tcPr>
            <w:tcW w:w="366" w:type="pct"/>
          </w:tcPr>
          <w:p w14:paraId="5FA9F557" w14:textId="6F2E2C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Skyworks, Murata</w:t>
            </w:r>
          </w:p>
        </w:tc>
        <w:tc>
          <w:tcPr>
            <w:tcW w:w="442" w:type="pct"/>
          </w:tcPr>
          <w:p w14:paraId="1635F23C" w14:textId="5976A0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2E9AA34B" w14:textId="36ECD3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1371</w:t>
            </w:r>
          </w:p>
        </w:tc>
        <w:tc>
          <w:tcPr>
            <w:tcW w:w="221" w:type="pct"/>
          </w:tcPr>
          <w:p w14:paraId="7D77304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0836722" w14:textId="367772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2C1879AA" w14:textId="1F6725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2004154" w14:textId="530D92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DC_R17_1BLTE_1BNR_2DL2UL-Core</w:t>
            </w:r>
          </w:p>
        </w:tc>
        <w:tc>
          <w:tcPr>
            <w:tcW w:w="439" w:type="pct"/>
          </w:tcPr>
          <w:p w14:paraId="1ED713CD" w14:textId="4ACD0C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7B2A39E" w14:textId="77777777" w:rsidTr="00B976AF">
        <w:tc>
          <w:tcPr>
            <w:tcW w:w="430" w:type="pct"/>
          </w:tcPr>
          <w:p w14:paraId="0CCF286C" w14:textId="3B3B97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R4-2502972</w:t>
            </w:r>
          </w:p>
        </w:tc>
        <w:tc>
          <w:tcPr>
            <w:tcW w:w="1262" w:type="pct"/>
          </w:tcPr>
          <w:p w14:paraId="024E74C1" w14:textId="783B5E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(DC_R17_1BLTE_1BNR_2DL2UL-Core) Cat A CR for TS 38.101-3-i0 Intra-band contiguous MSD clean-up</w:t>
            </w:r>
          </w:p>
        </w:tc>
        <w:tc>
          <w:tcPr>
            <w:tcW w:w="366" w:type="pct"/>
          </w:tcPr>
          <w:p w14:paraId="16E1C876" w14:textId="1898C1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Skyworks, Murata</w:t>
            </w:r>
          </w:p>
        </w:tc>
        <w:tc>
          <w:tcPr>
            <w:tcW w:w="442" w:type="pct"/>
          </w:tcPr>
          <w:p w14:paraId="6ED4211F" w14:textId="3751E2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5B079354" w14:textId="5B7595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1372</w:t>
            </w:r>
          </w:p>
        </w:tc>
        <w:tc>
          <w:tcPr>
            <w:tcW w:w="221" w:type="pct"/>
          </w:tcPr>
          <w:p w14:paraId="4CABDB1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8014943" w14:textId="48E9CC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46480DB" w14:textId="4C561C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EB03296" w14:textId="1EA215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DC_R17_1BLTE_1BNR_2DL2UL-Core</w:t>
            </w:r>
          </w:p>
        </w:tc>
        <w:tc>
          <w:tcPr>
            <w:tcW w:w="439" w:type="pct"/>
          </w:tcPr>
          <w:p w14:paraId="4891AD50" w14:textId="4B2D62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EBD1DFE" w14:textId="77777777" w:rsidTr="00B976AF">
        <w:tc>
          <w:tcPr>
            <w:tcW w:w="430" w:type="pct"/>
          </w:tcPr>
          <w:p w14:paraId="2B2A84B0" w14:textId="783480E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R4-2502973</w:t>
            </w:r>
          </w:p>
        </w:tc>
        <w:tc>
          <w:tcPr>
            <w:tcW w:w="1262" w:type="pct"/>
          </w:tcPr>
          <w:p w14:paraId="19312935" w14:textId="1141D9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(DC_R17_1BLTE_1BNR_2DL2UL-Core) Cat A CR for TS 38.101-3-j0 Intra-band contiguous MSD clean-up</w:t>
            </w:r>
          </w:p>
        </w:tc>
        <w:tc>
          <w:tcPr>
            <w:tcW w:w="366" w:type="pct"/>
          </w:tcPr>
          <w:p w14:paraId="0E06A4DB" w14:textId="263E73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Skyworks, Murata</w:t>
            </w:r>
          </w:p>
        </w:tc>
        <w:tc>
          <w:tcPr>
            <w:tcW w:w="442" w:type="pct"/>
          </w:tcPr>
          <w:p w14:paraId="2FEF2DCA" w14:textId="44E888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38.101-3</w:t>
            </w:r>
          </w:p>
        </w:tc>
        <w:tc>
          <w:tcPr>
            <w:tcW w:w="294" w:type="pct"/>
          </w:tcPr>
          <w:p w14:paraId="05BC7C1F" w14:textId="27BE94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1373</w:t>
            </w:r>
          </w:p>
        </w:tc>
        <w:tc>
          <w:tcPr>
            <w:tcW w:w="221" w:type="pct"/>
          </w:tcPr>
          <w:p w14:paraId="2AF26DA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16588F2" w14:textId="55428A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F436742" w14:textId="74B6A1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7DD236B" w14:textId="1D5461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DC_R17_1BLTE_1BNR_2DL2UL-Core</w:t>
            </w:r>
          </w:p>
        </w:tc>
        <w:tc>
          <w:tcPr>
            <w:tcW w:w="439" w:type="pct"/>
          </w:tcPr>
          <w:p w14:paraId="79A4B4E8" w14:textId="492B4C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E6D7573" w14:textId="77777777" w:rsidTr="00B976AF">
        <w:tc>
          <w:tcPr>
            <w:tcW w:w="430" w:type="pct"/>
          </w:tcPr>
          <w:p w14:paraId="68CA7A12" w14:textId="283F96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R4-2500052</w:t>
            </w:r>
          </w:p>
        </w:tc>
        <w:tc>
          <w:tcPr>
            <w:tcW w:w="1262" w:type="pct"/>
          </w:tcPr>
          <w:p w14:paraId="3ABA04BE" w14:textId="2A8D7C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(NR_demod_enh2-Perf) CR for TS38.101-4, corrections on configurations for CQI reporting with inter-cell interference</w:t>
            </w:r>
          </w:p>
        </w:tc>
        <w:tc>
          <w:tcPr>
            <w:tcW w:w="366" w:type="pct"/>
          </w:tcPr>
          <w:p w14:paraId="0D54BEB3" w14:textId="10F01C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inc., Huawei, HiSilicon</w:t>
            </w:r>
          </w:p>
        </w:tc>
        <w:tc>
          <w:tcPr>
            <w:tcW w:w="442" w:type="pct"/>
          </w:tcPr>
          <w:p w14:paraId="07248C0F" w14:textId="6681DD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201DC350" w14:textId="1F1B35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0705</w:t>
            </w:r>
          </w:p>
        </w:tc>
        <w:tc>
          <w:tcPr>
            <w:tcW w:w="221" w:type="pct"/>
          </w:tcPr>
          <w:p w14:paraId="30DA9FD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E31E0E7" w14:textId="71D378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6A8DDECC" w14:textId="58D21E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FA932FD" w14:textId="0FE0FE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NR_demod_enh2-Perf</w:t>
            </w:r>
          </w:p>
        </w:tc>
        <w:tc>
          <w:tcPr>
            <w:tcW w:w="439" w:type="pct"/>
          </w:tcPr>
          <w:p w14:paraId="79160FEA" w14:textId="458244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8C6AC5C" w14:textId="77777777" w:rsidTr="00B976AF">
        <w:tc>
          <w:tcPr>
            <w:tcW w:w="430" w:type="pct"/>
          </w:tcPr>
          <w:p w14:paraId="784C740C" w14:textId="08CF23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R4-2500053</w:t>
            </w:r>
          </w:p>
        </w:tc>
        <w:tc>
          <w:tcPr>
            <w:tcW w:w="1262" w:type="pct"/>
          </w:tcPr>
          <w:p w14:paraId="280CF356" w14:textId="0D92F7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(NR_demod_enh2-Perf) CR for TS38.101-4, corrections on configurations for CQI reporting with inter-cell interference</w:t>
            </w:r>
          </w:p>
        </w:tc>
        <w:tc>
          <w:tcPr>
            <w:tcW w:w="366" w:type="pct"/>
          </w:tcPr>
          <w:p w14:paraId="13DFF134" w14:textId="5A3323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inc., Huawei, HiSilicon</w:t>
            </w:r>
          </w:p>
        </w:tc>
        <w:tc>
          <w:tcPr>
            <w:tcW w:w="442" w:type="pct"/>
          </w:tcPr>
          <w:p w14:paraId="11350BE5" w14:textId="76DC0B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3B1605EA" w14:textId="72B0BD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0706</w:t>
            </w:r>
          </w:p>
        </w:tc>
        <w:tc>
          <w:tcPr>
            <w:tcW w:w="221" w:type="pct"/>
          </w:tcPr>
          <w:p w14:paraId="56EDC4E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AA815DA" w14:textId="015FFF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D5B4C07" w14:textId="5AE14E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52805786" w14:textId="1093CB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NR_demod_enh2-Perf</w:t>
            </w:r>
          </w:p>
        </w:tc>
        <w:tc>
          <w:tcPr>
            <w:tcW w:w="439" w:type="pct"/>
          </w:tcPr>
          <w:p w14:paraId="20AA8540" w14:textId="10EE95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F74E9D1" w14:textId="77777777" w:rsidTr="00B976AF">
        <w:tc>
          <w:tcPr>
            <w:tcW w:w="430" w:type="pct"/>
          </w:tcPr>
          <w:p w14:paraId="2E349785" w14:textId="133AB3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R4-2500131</w:t>
            </w:r>
          </w:p>
        </w:tc>
        <w:tc>
          <w:tcPr>
            <w:tcW w:w="1262" w:type="pct"/>
          </w:tcPr>
          <w:p w14:paraId="32A58D81" w14:textId="4E03D37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TS38.101-4, corrections on codebook restriction for 8Rx CQI reporting requirements</w:t>
            </w:r>
          </w:p>
        </w:tc>
        <w:tc>
          <w:tcPr>
            <w:tcW w:w="366" w:type="pct"/>
          </w:tcPr>
          <w:p w14:paraId="14324C95" w14:textId="03D36F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</w:t>
            </w:r>
          </w:p>
        </w:tc>
        <w:tc>
          <w:tcPr>
            <w:tcW w:w="442" w:type="pct"/>
          </w:tcPr>
          <w:p w14:paraId="68B0A4E0" w14:textId="6169F0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5BB220C8" w14:textId="382EA9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0707</w:t>
            </w:r>
          </w:p>
        </w:tc>
        <w:tc>
          <w:tcPr>
            <w:tcW w:w="221" w:type="pct"/>
          </w:tcPr>
          <w:p w14:paraId="5BA078B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643D913" w14:textId="7126FA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3EB8A83" w14:textId="7F532E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E2DB0E9" w14:textId="353EAC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439" w:type="pct"/>
          </w:tcPr>
          <w:p w14:paraId="19E8B503" w14:textId="407434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473E04F6" w14:textId="77777777" w:rsidTr="00B976AF">
        <w:tc>
          <w:tcPr>
            <w:tcW w:w="430" w:type="pct"/>
          </w:tcPr>
          <w:p w14:paraId="2080F34A" w14:textId="31512F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R4-2500132</w:t>
            </w:r>
          </w:p>
        </w:tc>
        <w:tc>
          <w:tcPr>
            <w:tcW w:w="1262" w:type="pct"/>
          </w:tcPr>
          <w:p w14:paraId="0E022A63" w14:textId="1288DB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TS38.101-4, applicability rules for 8Rx requirements</w:t>
            </w:r>
          </w:p>
        </w:tc>
        <w:tc>
          <w:tcPr>
            <w:tcW w:w="366" w:type="pct"/>
          </w:tcPr>
          <w:p w14:paraId="0420DCE7" w14:textId="274E1C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</w:t>
            </w:r>
          </w:p>
        </w:tc>
        <w:tc>
          <w:tcPr>
            <w:tcW w:w="442" w:type="pct"/>
          </w:tcPr>
          <w:p w14:paraId="7BC74196" w14:textId="7AB3C6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262C161F" w14:textId="5DC6A7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0708</w:t>
            </w:r>
          </w:p>
        </w:tc>
        <w:tc>
          <w:tcPr>
            <w:tcW w:w="221" w:type="pct"/>
          </w:tcPr>
          <w:p w14:paraId="04597C3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7FEA1AA" w14:textId="2907784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E8D0199" w14:textId="1E9E385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2833AC1" w14:textId="36E39D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439" w:type="pct"/>
          </w:tcPr>
          <w:p w14:paraId="7F71AE70" w14:textId="5523A6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0FE8E367" w14:textId="77777777" w:rsidTr="00B976AF">
        <w:tc>
          <w:tcPr>
            <w:tcW w:w="430" w:type="pct"/>
          </w:tcPr>
          <w:p w14:paraId="023CBB1D" w14:textId="746898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R4-2500163</w:t>
            </w:r>
          </w:p>
        </w:tc>
        <w:tc>
          <w:tcPr>
            <w:tcW w:w="1262" w:type="pct"/>
          </w:tcPr>
          <w:p w14:paraId="6EE2EA13" w14:textId="6BC239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(NR_perf_enh-Perf) CR to CQI-PMI-RI Delay in 6.2A.3.1.1 Test1</w:t>
            </w:r>
          </w:p>
        </w:tc>
        <w:tc>
          <w:tcPr>
            <w:tcW w:w="366" w:type="pct"/>
          </w:tcPr>
          <w:p w14:paraId="123AD0FF" w14:textId="15217C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Anritsu Corporation</w:t>
            </w:r>
          </w:p>
        </w:tc>
        <w:tc>
          <w:tcPr>
            <w:tcW w:w="442" w:type="pct"/>
          </w:tcPr>
          <w:p w14:paraId="75707504" w14:textId="40A422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76460500" w14:textId="73CAB0E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0709</w:t>
            </w:r>
          </w:p>
        </w:tc>
        <w:tc>
          <w:tcPr>
            <w:tcW w:w="221" w:type="pct"/>
          </w:tcPr>
          <w:p w14:paraId="773AB63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26DB832" w14:textId="41F081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66402A02" w14:textId="42A21C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6987262" w14:textId="60369A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NR_perf_enh-Perf</w:t>
            </w:r>
          </w:p>
        </w:tc>
        <w:tc>
          <w:tcPr>
            <w:tcW w:w="439" w:type="pct"/>
          </w:tcPr>
          <w:p w14:paraId="6168E367" w14:textId="29C52C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2059F7C6" w14:textId="77777777" w:rsidTr="00B976AF">
        <w:tc>
          <w:tcPr>
            <w:tcW w:w="430" w:type="pct"/>
          </w:tcPr>
          <w:p w14:paraId="4A58359B" w14:textId="368339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R4-2502326</w:t>
            </w:r>
          </w:p>
        </w:tc>
        <w:tc>
          <w:tcPr>
            <w:tcW w:w="1262" w:type="pct"/>
          </w:tcPr>
          <w:p w14:paraId="350D5D8A" w14:textId="633084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(NR_perf_enh-Perf) CR to CQI-PMI-RI Delay in 6.2A.3.1.1 Test1</w:t>
            </w:r>
          </w:p>
        </w:tc>
        <w:tc>
          <w:tcPr>
            <w:tcW w:w="366" w:type="pct"/>
          </w:tcPr>
          <w:p w14:paraId="5CCA55FE" w14:textId="575A3D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Anritsu Corporation</w:t>
            </w:r>
          </w:p>
        </w:tc>
        <w:tc>
          <w:tcPr>
            <w:tcW w:w="442" w:type="pct"/>
          </w:tcPr>
          <w:p w14:paraId="5951C976" w14:textId="3C0222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31AAAC0E" w14:textId="38F4CB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0709</w:t>
            </w:r>
          </w:p>
        </w:tc>
        <w:tc>
          <w:tcPr>
            <w:tcW w:w="221" w:type="pct"/>
          </w:tcPr>
          <w:p w14:paraId="7B97560C" w14:textId="2230AC06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77CCF6B4" w14:textId="40441B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0D214A69" w14:textId="0FE2B5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1304ABA" w14:textId="075943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NR_perf_enh-Perf</w:t>
            </w:r>
          </w:p>
        </w:tc>
        <w:tc>
          <w:tcPr>
            <w:tcW w:w="439" w:type="pct"/>
          </w:tcPr>
          <w:p w14:paraId="44AF9E55" w14:textId="0671A7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9B4AEF4" w14:textId="77777777" w:rsidTr="00B976AF">
        <w:tc>
          <w:tcPr>
            <w:tcW w:w="430" w:type="pct"/>
          </w:tcPr>
          <w:p w14:paraId="31C57B76" w14:textId="23A8BF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R4-2500164</w:t>
            </w:r>
          </w:p>
        </w:tc>
        <w:tc>
          <w:tcPr>
            <w:tcW w:w="1262" w:type="pct"/>
          </w:tcPr>
          <w:p w14:paraId="001E2DD2" w14:textId="1BC76A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(NR_perf_enh-Perf) CR to CQI-PMI-RI Delay in 6.2A.3.1.1 Test1</w:t>
            </w:r>
          </w:p>
        </w:tc>
        <w:tc>
          <w:tcPr>
            <w:tcW w:w="366" w:type="pct"/>
          </w:tcPr>
          <w:p w14:paraId="20D07D80" w14:textId="4C5C7B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Anritsu Corporation</w:t>
            </w:r>
          </w:p>
        </w:tc>
        <w:tc>
          <w:tcPr>
            <w:tcW w:w="442" w:type="pct"/>
          </w:tcPr>
          <w:p w14:paraId="796B516B" w14:textId="12E993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251F6DC2" w14:textId="25D96B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0710</w:t>
            </w:r>
          </w:p>
        </w:tc>
        <w:tc>
          <w:tcPr>
            <w:tcW w:w="221" w:type="pct"/>
          </w:tcPr>
          <w:p w14:paraId="41C276E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C595EED" w14:textId="20EDE5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6B9B9B76" w14:textId="618AA7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4BA7F740" w14:textId="1F39B2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NR_perf_enh-Perf</w:t>
            </w:r>
          </w:p>
        </w:tc>
        <w:tc>
          <w:tcPr>
            <w:tcW w:w="439" w:type="pct"/>
          </w:tcPr>
          <w:p w14:paraId="05C535FC" w14:textId="038DC7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4B7D324" w14:textId="77777777" w:rsidTr="00B976AF">
        <w:tc>
          <w:tcPr>
            <w:tcW w:w="430" w:type="pct"/>
          </w:tcPr>
          <w:p w14:paraId="26EFDDFA" w14:textId="7B2C00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R4-2500165</w:t>
            </w:r>
          </w:p>
        </w:tc>
        <w:tc>
          <w:tcPr>
            <w:tcW w:w="1262" w:type="pct"/>
          </w:tcPr>
          <w:p w14:paraId="5B2380DB" w14:textId="622DEB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(NR_perf_enh-Perf) CR to CQI-PMI-RI Delay in 6.2A.3.1.1 Test1</w:t>
            </w:r>
          </w:p>
        </w:tc>
        <w:tc>
          <w:tcPr>
            <w:tcW w:w="366" w:type="pct"/>
          </w:tcPr>
          <w:p w14:paraId="7C1344DF" w14:textId="16AAE3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Anritsu Corporation</w:t>
            </w:r>
          </w:p>
        </w:tc>
        <w:tc>
          <w:tcPr>
            <w:tcW w:w="442" w:type="pct"/>
          </w:tcPr>
          <w:p w14:paraId="0A460DC2" w14:textId="34F94A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3C8A90F0" w14:textId="5AA2AE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0711</w:t>
            </w:r>
          </w:p>
        </w:tc>
        <w:tc>
          <w:tcPr>
            <w:tcW w:w="221" w:type="pct"/>
          </w:tcPr>
          <w:p w14:paraId="2AE7094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C5BA435" w14:textId="2E130C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2B78707" w14:textId="2BE63B5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5C40876" w14:textId="3A7EAA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NR_perf_enh-Perf</w:t>
            </w:r>
          </w:p>
        </w:tc>
        <w:tc>
          <w:tcPr>
            <w:tcW w:w="439" w:type="pct"/>
          </w:tcPr>
          <w:p w14:paraId="3C856671" w14:textId="286C72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50222BB" w14:textId="77777777" w:rsidTr="00B976AF">
        <w:tc>
          <w:tcPr>
            <w:tcW w:w="430" w:type="pct"/>
          </w:tcPr>
          <w:p w14:paraId="35D46976" w14:textId="5DFB14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R4-2500257</w:t>
            </w:r>
          </w:p>
        </w:tc>
        <w:tc>
          <w:tcPr>
            <w:tcW w:w="1262" w:type="pct"/>
          </w:tcPr>
          <w:p w14:paraId="30DE9AE7" w14:textId="045272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CR to 38.101-4 for PT-RS config-R15</w:t>
            </w:r>
          </w:p>
        </w:tc>
        <w:tc>
          <w:tcPr>
            <w:tcW w:w="366" w:type="pct"/>
          </w:tcPr>
          <w:p w14:paraId="66E94AE2" w14:textId="6A08ED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1EEABE6F" w14:textId="738EA7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2E98653E" w14:textId="42CBDC5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0712</w:t>
            </w:r>
          </w:p>
        </w:tc>
        <w:tc>
          <w:tcPr>
            <w:tcW w:w="221" w:type="pct"/>
          </w:tcPr>
          <w:p w14:paraId="2770C8D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CD6180E" w14:textId="21D037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2C65A827" w14:textId="4BF91F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2F0BC8E" w14:textId="2F4764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787E6C00" w14:textId="60EE3E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2085AD68" w14:textId="77777777" w:rsidTr="00B976AF">
        <w:tc>
          <w:tcPr>
            <w:tcW w:w="430" w:type="pct"/>
          </w:tcPr>
          <w:p w14:paraId="036C8321" w14:textId="435A23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R4-2500258</w:t>
            </w:r>
          </w:p>
        </w:tc>
        <w:tc>
          <w:tcPr>
            <w:tcW w:w="1262" w:type="pct"/>
          </w:tcPr>
          <w:p w14:paraId="74EF3E56" w14:textId="74204C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(NR_perf_enh-Perf) CR to 38.101-4 for PT-RS config-R16</w:t>
            </w:r>
          </w:p>
        </w:tc>
        <w:tc>
          <w:tcPr>
            <w:tcW w:w="366" w:type="pct"/>
          </w:tcPr>
          <w:p w14:paraId="19374FAC" w14:textId="162F46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79F838A5" w14:textId="2EA85B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42A216DD" w14:textId="0BC836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0713</w:t>
            </w:r>
          </w:p>
        </w:tc>
        <w:tc>
          <w:tcPr>
            <w:tcW w:w="221" w:type="pct"/>
          </w:tcPr>
          <w:p w14:paraId="5F53FF1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46EEBC7" w14:textId="1AE24D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1E580EE1" w14:textId="76D4D4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33FA28F" w14:textId="5DE10E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NR_perf_enh-Perf</w:t>
            </w:r>
          </w:p>
        </w:tc>
        <w:tc>
          <w:tcPr>
            <w:tcW w:w="439" w:type="pct"/>
          </w:tcPr>
          <w:p w14:paraId="2B4C131B" w14:textId="1DF602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A84FDC8" w14:textId="77777777" w:rsidTr="00B976AF">
        <w:tc>
          <w:tcPr>
            <w:tcW w:w="430" w:type="pct"/>
          </w:tcPr>
          <w:p w14:paraId="00E4F09B" w14:textId="0B08C2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R4-2500259</w:t>
            </w:r>
          </w:p>
        </w:tc>
        <w:tc>
          <w:tcPr>
            <w:tcW w:w="1262" w:type="pct"/>
          </w:tcPr>
          <w:p w14:paraId="69EF28F2" w14:textId="6A191C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(NR_perf_enh-Perf) CR to 38.101-4 for PT-RS config-R17</w:t>
            </w:r>
          </w:p>
        </w:tc>
        <w:tc>
          <w:tcPr>
            <w:tcW w:w="366" w:type="pct"/>
          </w:tcPr>
          <w:p w14:paraId="1702C66D" w14:textId="6071FE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608301DD" w14:textId="103A3F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1CEB52F4" w14:textId="25B3B7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0714</w:t>
            </w:r>
          </w:p>
        </w:tc>
        <w:tc>
          <w:tcPr>
            <w:tcW w:w="221" w:type="pct"/>
          </w:tcPr>
          <w:p w14:paraId="0ADA220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D59042B" w14:textId="7A9B1BE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0B01CF59" w14:textId="2B8956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5F7C4832" w14:textId="4EB591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NR_perf_enh-Perf</w:t>
            </w:r>
          </w:p>
        </w:tc>
        <w:tc>
          <w:tcPr>
            <w:tcW w:w="439" w:type="pct"/>
          </w:tcPr>
          <w:p w14:paraId="3DEA8F37" w14:textId="26A8123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D4BBB54" w14:textId="77777777" w:rsidTr="00B976AF">
        <w:tc>
          <w:tcPr>
            <w:tcW w:w="430" w:type="pct"/>
          </w:tcPr>
          <w:p w14:paraId="5E96709B" w14:textId="6D5E6B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R4-2500260</w:t>
            </w:r>
          </w:p>
        </w:tc>
        <w:tc>
          <w:tcPr>
            <w:tcW w:w="1262" w:type="pct"/>
          </w:tcPr>
          <w:p w14:paraId="4C6ADCF3" w14:textId="5A4603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(NR_perf_enh-Perf) CR to 38.101-4 for PT-RS config-R18</w:t>
            </w:r>
          </w:p>
        </w:tc>
        <w:tc>
          <w:tcPr>
            <w:tcW w:w="366" w:type="pct"/>
          </w:tcPr>
          <w:p w14:paraId="3AAB2CAC" w14:textId="4AF45F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53DD8685" w14:textId="1BEDE0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747E7375" w14:textId="0FC9F2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0715</w:t>
            </w:r>
          </w:p>
        </w:tc>
        <w:tc>
          <w:tcPr>
            <w:tcW w:w="221" w:type="pct"/>
          </w:tcPr>
          <w:p w14:paraId="322032D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84BF65E" w14:textId="516AEE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53742D3" w14:textId="0E4F78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40B67DB" w14:textId="19BDBE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NR_perf_enh-Perf</w:t>
            </w:r>
          </w:p>
        </w:tc>
        <w:tc>
          <w:tcPr>
            <w:tcW w:w="439" w:type="pct"/>
          </w:tcPr>
          <w:p w14:paraId="649BEFCF" w14:textId="1F43FE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E86E18A" w14:textId="77777777" w:rsidTr="00B976AF">
        <w:tc>
          <w:tcPr>
            <w:tcW w:w="430" w:type="pct"/>
          </w:tcPr>
          <w:p w14:paraId="5860D7E1" w14:textId="17875A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R4-2500261</w:t>
            </w:r>
          </w:p>
        </w:tc>
        <w:tc>
          <w:tcPr>
            <w:tcW w:w="1262" w:type="pct"/>
          </w:tcPr>
          <w:p w14:paraId="1646B353" w14:textId="3EA3F1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38.101-4 for PT-RS config for requirements with multi-RX in FR2</w:t>
            </w:r>
          </w:p>
        </w:tc>
        <w:tc>
          <w:tcPr>
            <w:tcW w:w="366" w:type="pct"/>
          </w:tcPr>
          <w:p w14:paraId="315A2FCD" w14:textId="3269B5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6BE88B3C" w14:textId="1C7720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53326CBD" w14:textId="2120B8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0716</w:t>
            </w:r>
          </w:p>
        </w:tc>
        <w:tc>
          <w:tcPr>
            <w:tcW w:w="221" w:type="pct"/>
          </w:tcPr>
          <w:p w14:paraId="508276E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817AF58" w14:textId="7F5B422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FAE8461" w14:textId="6B0503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5196D08" w14:textId="3A699C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NR_FR2_multiRX_DL-Perf</w:t>
            </w:r>
          </w:p>
        </w:tc>
        <w:tc>
          <w:tcPr>
            <w:tcW w:w="439" w:type="pct"/>
          </w:tcPr>
          <w:p w14:paraId="1B78A60C" w14:textId="00B8A4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4F8E3E0" w14:textId="77777777" w:rsidTr="00B976AF">
        <w:tc>
          <w:tcPr>
            <w:tcW w:w="430" w:type="pct"/>
          </w:tcPr>
          <w:p w14:paraId="7453CB20" w14:textId="4B4ADE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R4-2500278</w:t>
            </w:r>
          </w:p>
        </w:tc>
        <w:tc>
          <w:tcPr>
            <w:tcW w:w="1262" w:type="pct"/>
          </w:tcPr>
          <w:p w14:paraId="4DA47818" w14:textId="12484F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Editorial CR to 38.101-4 on PDCCH requirements in FR2-R15</w:t>
            </w:r>
          </w:p>
        </w:tc>
        <w:tc>
          <w:tcPr>
            <w:tcW w:w="366" w:type="pct"/>
          </w:tcPr>
          <w:p w14:paraId="39A01918" w14:textId="7B3180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4DEF8888" w14:textId="351844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7955A8F0" w14:textId="7F11E5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0717</w:t>
            </w:r>
          </w:p>
        </w:tc>
        <w:tc>
          <w:tcPr>
            <w:tcW w:w="221" w:type="pct"/>
          </w:tcPr>
          <w:p w14:paraId="663EEFB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77FAC2F" w14:textId="6CA1D7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17FD32FC" w14:textId="17D072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799B1F4" w14:textId="32B5AB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0E4CD7A1" w14:textId="7E88FF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0C456437" w14:textId="77777777" w:rsidTr="00B976AF">
        <w:tc>
          <w:tcPr>
            <w:tcW w:w="430" w:type="pct"/>
          </w:tcPr>
          <w:p w14:paraId="60020BC8" w14:textId="5D224A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R4-2500279</w:t>
            </w:r>
          </w:p>
        </w:tc>
        <w:tc>
          <w:tcPr>
            <w:tcW w:w="1262" w:type="pct"/>
          </w:tcPr>
          <w:p w14:paraId="498ADE28" w14:textId="0798A2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Editorial CR to 38.101-4 on PDCCH requirements in FR2-R16</w:t>
            </w:r>
          </w:p>
        </w:tc>
        <w:tc>
          <w:tcPr>
            <w:tcW w:w="366" w:type="pct"/>
          </w:tcPr>
          <w:p w14:paraId="6F7990F3" w14:textId="05906B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25BAB41D" w14:textId="1068ED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069C7D80" w14:textId="245BFA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0718</w:t>
            </w:r>
          </w:p>
        </w:tc>
        <w:tc>
          <w:tcPr>
            <w:tcW w:w="221" w:type="pct"/>
          </w:tcPr>
          <w:p w14:paraId="3C875D7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01A2A8D" w14:textId="779479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76DF2827" w14:textId="16106B7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A146490" w14:textId="0EF843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2B62E705" w14:textId="6549E0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0EA0FEB6" w14:textId="77777777" w:rsidTr="00B976AF">
        <w:tc>
          <w:tcPr>
            <w:tcW w:w="430" w:type="pct"/>
          </w:tcPr>
          <w:p w14:paraId="6036966B" w14:textId="51583D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R4-2500280</w:t>
            </w:r>
          </w:p>
        </w:tc>
        <w:tc>
          <w:tcPr>
            <w:tcW w:w="1262" w:type="pct"/>
          </w:tcPr>
          <w:p w14:paraId="29356B94" w14:textId="414D3E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Editorial CR to 38.101-4 on PDCCH requirements in FR2-R17</w:t>
            </w:r>
          </w:p>
        </w:tc>
        <w:tc>
          <w:tcPr>
            <w:tcW w:w="366" w:type="pct"/>
          </w:tcPr>
          <w:p w14:paraId="016CC50A" w14:textId="4B6C99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44CFD3EB" w14:textId="204E55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7401BC8E" w14:textId="7823DF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0719</w:t>
            </w:r>
          </w:p>
        </w:tc>
        <w:tc>
          <w:tcPr>
            <w:tcW w:w="221" w:type="pct"/>
          </w:tcPr>
          <w:p w14:paraId="01AB854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C23D738" w14:textId="1348B4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7604598F" w14:textId="674C3A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FECA81B" w14:textId="727470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54F9CFAD" w14:textId="780F43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5306897A" w14:textId="77777777" w:rsidTr="00B976AF">
        <w:tc>
          <w:tcPr>
            <w:tcW w:w="430" w:type="pct"/>
          </w:tcPr>
          <w:p w14:paraId="12935F6B" w14:textId="3CD4EE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R4-2500281</w:t>
            </w:r>
          </w:p>
        </w:tc>
        <w:tc>
          <w:tcPr>
            <w:tcW w:w="1262" w:type="pct"/>
          </w:tcPr>
          <w:p w14:paraId="3AC05527" w14:textId="4FC035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Editorial CR to 38.101-4 on PDCCH requirements in FR2-R18</w:t>
            </w:r>
          </w:p>
        </w:tc>
        <w:tc>
          <w:tcPr>
            <w:tcW w:w="366" w:type="pct"/>
          </w:tcPr>
          <w:p w14:paraId="7F8F855E" w14:textId="1BD2C8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3FFC5CF0" w14:textId="0071EA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4F862B58" w14:textId="2D34C3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0720</w:t>
            </w:r>
          </w:p>
        </w:tc>
        <w:tc>
          <w:tcPr>
            <w:tcW w:w="221" w:type="pct"/>
          </w:tcPr>
          <w:p w14:paraId="6939A5B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398042C" w14:textId="5C3C60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9E4F4E2" w14:textId="1345C5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F936754" w14:textId="76A7D8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14EFEA91" w14:textId="203246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43B2C0DE" w14:textId="77777777" w:rsidTr="00B976AF">
        <w:tc>
          <w:tcPr>
            <w:tcW w:w="430" w:type="pct"/>
          </w:tcPr>
          <w:p w14:paraId="66626EA2" w14:textId="3B9DD5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R4-2500485</w:t>
            </w:r>
          </w:p>
        </w:tc>
        <w:tc>
          <w:tcPr>
            <w:tcW w:w="1262" w:type="pct"/>
          </w:tcPr>
          <w:p w14:paraId="693B2AB2" w14:textId="3105E3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(NR_demod_enh3-Perf) Correct Measurement Channel for Requirements in Section 5.6</w:t>
            </w:r>
          </w:p>
        </w:tc>
        <w:tc>
          <w:tcPr>
            <w:tcW w:w="366" w:type="pct"/>
          </w:tcPr>
          <w:p w14:paraId="1DE1D372" w14:textId="49EBD1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7B797BA6" w14:textId="76D812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7E899B31" w14:textId="5A5214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0721</w:t>
            </w:r>
          </w:p>
        </w:tc>
        <w:tc>
          <w:tcPr>
            <w:tcW w:w="221" w:type="pct"/>
          </w:tcPr>
          <w:p w14:paraId="0013ABC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DB29AD6" w14:textId="19EE0F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7EAC289" w14:textId="5CD83E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435CB25" w14:textId="6EF165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NR_demod_enh3-Perf</w:t>
            </w:r>
          </w:p>
        </w:tc>
        <w:tc>
          <w:tcPr>
            <w:tcW w:w="439" w:type="pct"/>
          </w:tcPr>
          <w:p w14:paraId="3EBF15C3" w14:textId="3DBE94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69EA1EB" w14:textId="77777777" w:rsidTr="00B976AF">
        <w:tc>
          <w:tcPr>
            <w:tcW w:w="430" w:type="pct"/>
          </w:tcPr>
          <w:p w14:paraId="6D0EF011" w14:textId="0EB661A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R4-2502323</w:t>
            </w:r>
          </w:p>
        </w:tc>
        <w:tc>
          <w:tcPr>
            <w:tcW w:w="1262" w:type="pct"/>
          </w:tcPr>
          <w:p w14:paraId="711CB721" w14:textId="05CC2C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(NR_demod_enh3-Perf) Correct Measurement Channel for Requirements in Section 5.6</w:t>
            </w:r>
          </w:p>
        </w:tc>
        <w:tc>
          <w:tcPr>
            <w:tcW w:w="366" w:type="pct"/>
          </w:tcPr>
          <w:p w14:paraId="75AA7009" w14:textId="04C9F6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2698FDA3" w14:textId="52FBCA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56470D23" w14:textId="208192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0721</w:t>
            </w:r>
          </w:p>
        </w:tc>
        <w:tc>
          <w:tcPr>
            <w:tcW w:w="221" w:type="pct"/>
          </w:tcPr>
          <w:p w14:paraId="7ECFD705" w14:textId="25D3C3AB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0678DCD2" w14:textId="48062F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5BC1D75" w14:textId="305D98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CC3020B" w14:textId="11B3AA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NR_demod_enh3-Perf</w:t>
            </w:r>
          </w:p>
        </w:tc>
        <w:tc>
          <w:tcPr>
            <w:tcW w:w="439" w:type="pct"/>
          </w:tcPr>
          <w:p w14:paraId="60325974" w14:textId="34A796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321E343" w14:textId="77777777" w:rsidTr="00B976AF">
        <w:tc>
          <w:tcPr>
            <w:tcW w:w="430" w:type="pct"/>
          </w:tcPr>
          <w:p w14:paraId="038A920E" w14:textId="261871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R4-2500493</w:t>
            </w:r>
          </w:p>
        </w:tc>
        <w:tc>
          <w:tcPr>
            <w:tcW w:w="1262" w:type="pct"/>
          </w:tcPr>
          <w:p w14:paraId="7611D822" w14:textId="12CFFE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[NR_demod_enh2-Perf] CR to 38.101-4 on clarifying test specifications for CQI reporting with inter-cell interference</w:t>
            </w:r>
          </w:p>
        </w:tc>
        <w:tc>
          <w:tcPr>
            <w:tcW w:w="366" w:type="pct"/>
          </w:tcPr>
          <w:p w14:paraId="259D8145" w14:textId="50619B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</w:t>
            </w:r>
          </w:p>
        </w:tc>
        <w:tc>
          <w:tcPr>
            <w:tcW w:w="442" w:type="pct"/>
          </w:tcPr>
          <w:p w14:paraId="267503B8" w14:textId="4B8740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721C608A" w14:textId="1EC37B5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0722</w:t>
            </w:r>
          </w:p>
        </w:tc>
        <w:tc>
          <w:tcPr>
            <w:tcW w:w="221" w:type="pct"/>
          </w:tcPr>
          <w:p w14:paraId="45B07EE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F0125A2" w14:textId="4C5ED1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0A0D76CC" w14:textId="6C953E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1931367" w14:textId="34812C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NR_demod_enh2-Perf</w:t>
            </w:r>
          </w:p>
        </w:tc>
        <w:tc>
          <w:tcPr>
            <w:tcW w:w="439" w:type="pct"/>
          </w:tcPr>
          <w:p w14:paraId="425C1F19" w14:textId="5A831D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14F6C63" w14:textId="77777777" w:rsidTr="00B976AF">
        <w:tc>
          <w:tcPr>
            <w:tcW w:w="430" w:type="pct"/>
          </w:tcPr>
          <w:p w14:paraId="3D4C07F5" w14:textId="5EFDBF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R4-2502356</w:t>
            </w:r>
          </w:p>
        </w:tc>
        <w:tc>
          <w:tcPr>
            <w:tcW w:w="1262" w:type="pct"/>
          </w:tcPr>
          <w:p w14:paraId="28DA03DE" w14:textId="47A37C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(NR_demod_enh2-Perf) CR to 38.101-4 on clarifying test specifications for CQI reporting with inter-cell interference</w:t>
            </w:r>
          </w:p>
        </w:tc>
        <w:tc>
          <w:tcPr>
            <w:tcW w:w="366" w:type="pct"/>
          </w:tcPr>
          <w:p w14:paraId="4ED32886" w14:textId="65E089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</w:t>
            </w:r>
          </w:p>
        </w:tc>
        <w:tc>
          <w:tcPr>
            <w:tcW w:w="442" w:type="pct"/>
          </w:tcPr>
          <w:p w14:paraId="15C68475" w14:textId="7217CA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7BD445EE" w14:textId="15C41B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0722</w:t>
            </w:r>
          </w:p>
        </w:tc>
        <w:tc>
          <w:tcPr>
            <w:tcW w:w="221" w:type="pct"/>
          </w:tcPr>
          <w:p w14:paraId="198BBBF7" w14:textId="1F597E4C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20B6B9FD" w14:textId="474EEB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1D09EEC9" w14:textId="399DEE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11A60A0" w14:textId="7AD2BA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NR_demod_enh2-Perf</w:t>
            </w:r>
          </w:p>
        </w:tc>
        <w:tc>
          <w:tcPr>
            <w:tcW w:w="439" w:type="pct"/>
          </w:tcPr>
          <w:p w14:paraId="0BF9982B" w14:textId="015152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D6F643D" w14:textId="77777777" w:rsidTr="00B976AF">
        <w:tc>
          <w:tcPr>
            <w:tcW w:w="430" w:type="pct"/>
          </w:tcPr>
          <w:p w14:paraId="4F232A29" w14:textId="356583C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R4-2500497</w:t>
            </w:r>
          </w:p>
        </w:tc>
        <w:tc>
          <w:tcPr>
            <w:tcW w:w="1262" w:type="pct"/>
          </w:tcPr>
          <w:p w14:paraId="131556C4" w14:textId="127C45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(NR_demod_enh2-Perf) CR to 38.101-4 on clarifying test specifications for CQI reporting with inter-cell interference</w:t>
            </w:r>
          </w:p>
        </w:tc>
        <w:tc>
          <w:tcPr>
            <w:tcW w:w="366" w:type="pct"/>
          </w:tcPr>
          <w:p w14:paraId="34AE57F3" w14:textId="449176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</w:t>
            </w:r>
          </w:p>
        </w:tc>
        <w:tc>
          <w:tcPr>
            <w:tcW w:w="442" w:type="pct"/>
          </w:tcPr>
          <w:p w14:paraId="1F70C857" w14:textId="1B6E46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44C27AE3" w14:textId="70852D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0723</w:t>
            </w:r>
          </w:p>
        </w:tc>
        <w:tc>
          <w:tcPr>
            <w:tcW w:w="221" w:type="pct"/>
          </w:tcPr>
          <w:p w14:paraId="73F122A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4CBC98D" w14:textId="403F40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8FFC805" w14:textId="5590B3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7A91839" w14:textId="2B4E0C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NR_demod_enh2-Perf</w:t>
            </w:r>
          </w:p>
        </w:tc>
        <w:tc>
          <w:tcPr>
            <w:tcW w:w="439" w:type="pct"/>
          </w:tcPr>
          <w:p w14:paraId="1D130339" w14:textId="6C3D76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17639DE" w14:textId="77777777" w:rsidTr="00B976AF">
        <w:tc>
          <w:tcPr>
            <w:tcW w:w="430" w:type="pct"/>
          </w:tcPr>
          <w:p w14:paraId="3D593DB6" w14:textId="5F96DD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R4-2500509</w:t>
            </w:r>
          </w:p>
        </w:tc>
        <w:tc>
          <w:tcPr>
            <w:tcW w:w="1262" w:type="pct"/>
          </w:tcPr>
          <w:p w14:paraId="23A14F7A" w14:textId="39B1E3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[NR_FR2_multiRX_DL-Perf] CR to 38.101-4 on correcting table numbers for reference measurement channels</w:t>
            </w:r>
          </w:p>
        </w:tc>
        <w:tc>
          <w:tcPr>
            <w:tcW w:w="366" w:type="pct"/>
          </w:tcPr>
          <w:p w14:paraId="7E72C56C" w14:textId="786B88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Europe Inc. - Spain</w:t>
            </w:r>
          </w:p>
        </w:tc>
        <w:tc>
          <w:tcPr>
            <w:tcW w:w="442" w:type="pct"/>
          </w:tcPr>
          <w:p w14:paraId="140CB2BA" w14:textId="506729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46315207" w14:textId="20A7F0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0724</w:t>
            </w:r>
          </w:p>
        </w:tc>
        <w:tc>
          <w:tcPr>
            <w:tcW w:w="221" w:type="pct"/>
          </w:tcPr>
          <w:p w14:paraId="6D24A2D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18728AF" w14:textId="65D53C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93085B0" w14:textId="408A80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58568AF" w14:textId="1C69FA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NR_FR2_multiRX_DL-Perf</w:t>
            </w:r>
          </w:p>
        </w:tc>
        <w:tc>
          <w:tcPr>
            <w:tcW w:w="439" w:type="pct"/>
          </w:tcPr>
          <w:p w14:paraId="2A0DE0CF" w14:textId="28A974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79AFA562" w14:textId="77777777" w:rsidTr="00B976AF">
        <w:tc>
          <w:tcPr>
            <w:tcW w:w="430" w:type="pct"/>
          </w:tcPr>
          <w:p w14:paraId="62B39B8D" w14:textId="626896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R4-2501313</w:t>
            </w:r>
          </w:p>
        </w:tc>
        <w:tc>
          <w:tcPr>
            <w:tcW w:w="1262" w:type="pct"/>
          </w:tcPr>
          <w:p w14:paraId="1F634891" w14:textId="614FE3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(NR_demod_enh2-Perf) CR for 38.101-4 on Correction to FRC tables</w:t>
            </w:r>
          </w:p>
        </w:tc>
        <w:tc>
          <w:tcPr>
            <w:tcW w:w="366" w:type="pct"/>
          </w:tcPr>
          <w:p w14:paraId="3EE39C12" w14:textId="50CC343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3CE73DA0" w14:textId="44FC9C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0E33E9DC" w14:textId="2A05A3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0725</w:t>
            </w:r>
          </w:p>
        </w:tc>
        <w:tc>
          <w:tcPr>
            <w:tcW w:w="221" w:type="pct"/>
          </w:tcPr>
          <w:p w14:paraId="789F626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58E0BB1" w14:textId="356F50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056340DF" w14:textId="0A7249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BBC6DFF" w14:textId="5D686B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NR_demod_enh2-Perf</w:t>
            </w:r>
          </w:p>
        </w:tc>
        <w:tc>
          <w:tcPr>
            <w:tcW w:w="439" w:type="pct"/>
          </w:tcPr>
          <w:p w14:paraId="16D4B850" w14:textId="09F220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0E8D9C8" w14:textId="77777777" w:rsidTr="00B976AF">
        <w:tc>
          <w:tcPr>
            <w:tcW w:w="430" w:type="pct"/>
          </w:tcPr>
          <w:p w14:paraId="5D440B08" w14:textId="4FF77A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R4-2501314</w:t>
            </w:r>
          </w:p>
        </w:tc>
        <w:tc>
          <w:tcPr>
            <w:tcW w:w="1262" w:type="pct"/>
          </w:tcPr>
          <w:p w14:paraId="16681258" w14:textId="6410B3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(NR_demod_enh2-Perf) CR for 38.101-4 on Correction to FRC tables</w:t>
            </w:r>
          </w:p>
        </w:tc>
        <w:tc>
          <w:tcPr>
            <w:tcW w:w="366" w:type="pct"/>
          </w:tcPr>
          <w:p w14:paraId="319464AE" w14:textId="6FBBBE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24E72F38" w14:textId="10998E0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540B402C" w14:textId="6DE97D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0726</w:t>
            </w:r>
          </w:p>
        </w:tc>
        <w:tc>
          <w:tcPr>
            <w:tcW w:w="221" w:type="pct"/>
          </w:tcPr>
          <w:p w14:paraId="4EA9C71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2481898" w14:textId="317F85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2E46B7F" w14:textId="04275F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0FFC864F" w14:textId="759267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NR_demod_enh2-Perf</w:t>
            </w:r>
          </w:p>
        </w:tc>
        <w:tc>
          <w:tcPr>
            <w:tcW w:w="439" w:type="pct"/>
          </w:tcPr>
          <w:p w14:paraId="65B94DC1" w14:textId="0CA13B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F26CCCE" w14:textId="77777777" w:rsidTr="00B976AF">
        <w:tc>
          <w:tcPr>
            <w:tcW w:w="430" w:type="pct"/>
          </w:tcPr>
          <w:p w14:paraId="75BBB93E" w14:textId="6E8BD2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R4-2501315</w:t>
            </w:r>
          </w:p>
        </w:tc>
        <w:tc>
          <w:tcPr>
            <w:tcW w:w="1262" w:type="pct"/>
          </w:tcPr>
          <w:p w14:paraId="3DBE81AD" w14:textId="051766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(NR_ENDC_RF_FR1_enh2-Perf) CR for 38.101-4 on Correction to FRC tables</w:t>
            </w:r>
          </w:p>
        </w:tc>
        <w:tc>
          <w:tcPr>
            <w:tcW w:w="366" w:type="pct"/>
          </w:tcPr>
          <w:p w14:paraId="508190F4" w14:textId="6DBB42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15A2C8F2" w14:textId="440454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21039966" w14:textId="753C8F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0727</w:t>
            </w:r>
          </w:p>
        </w:tc>
        <w:tc>
          <w:tcPr>
            <w:tcW w:w="221" w:type="pct"/>
          </w:tcPr>
          <w:p w14:paraId="22209B5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7F46F23" w14:textId="2F4BA1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7586855" w14:textId="036F70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5A75DD1" w14:textId="652F6E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439" w:type="pct"/>
          </w:tcPr>
          <w:p w14:paraId="30C70C12" w14:textId="67AE09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40415D28" w14:textId="77777777" w:rsidTr="00B976AF">
        <w:tc>
          <w:tcPr>
            <w:tcW w:w="430" w:type="pct"/>
          </w:tcPr>
          <w:p w14:paraId="4FE08C14" w14:textId="269F98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R4-2501316</w:t>
            </w:r>
          </w:p>
        </w:tc>
        <w:tc>
          <w:tcPr>
            <w:tcW w:w="1262" w:type="pct"/>
          </w:tcPr>
          <w:p w14:paraId="746ABCD2" w14:textId="539A1B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(NR_FR2_multiRX_DL-Perf) CR for 38.101-4 on Correcting FRC tables</w:t>
            </w:r>
          </w:p>
        </w:tc>
        <w:tc>
          <w:tcPr>
            <w:tcW w:w="366" w:type="pct"/>
          </w:tcPr>
          <w:p w14:paraId="3DDAB129" w14:textId="5A1319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09CB48E4" w14:textId="29B3C1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56B801E2" w14:textId="700BF4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0728</w:t>
            </w:r>
          </w:p>
        </w:tc>
        <w:tc>
          <w:tcPr>
            <w:tcW w:w="221" w:type="pct"/>
          </w:tcPr>
          <w:p w14:paraId="6C2D17A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8F0AE92" w14:textId="15AFB5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465CF4F" w14:textId="10D4E7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0CEF359" w14:textId="52C2B8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NR_FR2_multiRX_DL-Perf</w:t>
            </w:r>
          </w:p>
        </w:tc>
        <w:tc>
          <w:tcPr>
            <w:tcW w:w="439" w:type="pct"/>
          </w:tcPr>
          <w:p w14:paraId="0E5A7B85" w14:textId="132BEE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A4F36ED" w14:textId="77777777" w:rsidTr="00B976AF">
        <w:tc>
          <w:tcPr>
            <w:tcW w:w="430" w:type="pct"/>
          </w:tcPr>
          <w:p w14:paraId="4B1080F4" w14:textId="1BFAE9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R4-2502322</w:t>
            </w:r>
          </w:p>
        </w:tc>
        <w:tc>
          <w:tcPr>
            <w:tcW w:w="1262" w:type="pct"/>
          </w:tcPr>
          <w:p w14:paraId="532FF233" w14:textId="03DFB7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(NR_FR2_multiRX_DL-Perf) CR for 38.101-4 on Correcting FRC tables</w:t>
            </w:r>
          </w:p>
        </w:tc>
        <w:tc>
          <w:tcPr>
            <w:tcW w:w="366" w:type="pct"/>
          </w:tcPr>
          <w:p w14:paraId="716B607F" w14:textId="389135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Qualcomm</w:t>
            </w:r>
          </w:p>
        </w:tc>
        <w:tc>
          <w:tcPr>
            <w:tcW w:w="442" w:type="pct"/>
          </w:tcPr>
          <w:p w14:paraId="3F61DD66" w14:textId="35AEE5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2877763C" w14:textId="11AB70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0728</w:t>
            </w:r>
          </w:p>
        </w:tc>
        <w:tc>
          <w:tcPr>
            <w:tcW w:w="221" w:type="pct"/>
          </w:tcPr>
          <w:p w14:paraId="09FFB005" w14:textId="78FD6A1C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1106996" w14:textId="2CDCBC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DAF7B0E" w14:textId="2B4569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010A094" w14:textId="20FDC9E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NR_FR2_multiRX_DL-Perf</w:t>
            </w:r>
          </w:p>
        </w:tc>
        <w:tc>
          <w:tcPr>
            <w:tcW w:w="439" w:type="pct"/>
          </w:tcPr>
          <w:p w14:paraId="08ED151A" w14:textId="433728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084721E" w14:textId="77777777" w:rsidTr="00B976AF">
        <w:tc>
          <w:tcPr>
            <w:tcW w:w="430" w:type="pct"/>
          </w:tcPr>
          <w:p w14:paraId="77EDCD83" w14:textId="641AAB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R4-2501317</w:t>
            </w:r>
          </w:p>
        </w:tc>
        <w:tc>
          <w:tcPr>
            <w:tcW w:w="1262" w:type="pct"/>
          </w:tcPr>
          <w:p w14:paraId="78F2104D" w14:textId="6E2FA68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(NR_ext_to_71GHz-Perf) CR for 38.101-4 on Correcting duplicate FRC names</w:t>
            </w:r>
          </w:p>
        </w:tc>
        <w:tc>
          <w:tcPr>
            <w:tcW w:w="366" w:type="pct"/>
          </w:tcPr>
          <w:p w14:paraId="79684198" w14:textId="351558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2FA96C84" w14:textId="0EE842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11B4C704" w14:textId="7F4771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0729</w:t>
            </w:r>
          </w:p>
        </w:tc>
        <w:tc>
          <w:tcPr>
            <w:tcW w:w="221" w:type="pct"/>
          </w:tcPr>
          <w:p w14:paraId="5F43ADB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26CD180" w14:textId="72EC95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63ADEAEC" w14:textId="793DCD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21A4E41" w14:textId="52F3F5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NR_ext_to_71GHz-Perf</w:t>
            </w:r>
          </w:p>
        </w:tc>
        <w:tc>
          <w:tcPr>
            <w:tcW w:w="439" w:type="pct"/>
          </w:tcPr>
          <w:p w14:paraId="6638EA61" w14:textId="741E59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B96A24C" w14:textId="77777777" w:rsidTr="00B976AF">
        <w:tc>
          <w:tcPr>
            <w:tcW w:w="430" w:type="pct"/>
          </w:tcPr>
          <w:p w14:paraId="7A173297" w14:textId="7CDD04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R4-2501318</w:t>
            </w:r>
          </w:p>
        </w:tc>
        <w:tc>
          <w:tcPr>
            <w:tcW w:w="1262" w:type="pct"/>
          </w:tcPr>
          <w:p w14:paraId="66FCBC72" w14:textId="460DA8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(NR_ext_to_71GHz-Perf) CR for 38.101-4 on Correcting duplicate FRCs</w:t>
            </w:r>
          </w:p>
        </w:tc>
        <w:tc>
          <w:tcPr>
            <w:tcW w:w="366" w:type="pct"/>
          </w:tcPr>
          <w:p w14:paraId="08D64958" w14:textId="150BDE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1FC865F9" w14:textId="0362663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65FCD35A" w14:textId="70F8A7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0730</w:t>
            </w:r>
          </w:p>
        </w:tc>
        <w:tc>
          <w:tcPr>
            <w:tcW w:w="221" w:type="pct"/>
          </w:tcPr>
          <w:p w14:paraId="2F4511F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7CFFF24" w14:textId="0E425A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17BAE97" w14:textId="22A8B3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0E5BEA2" w14:textId="3CFC67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NR_ext_to_71GHz-Perf</w:t>
            </w:r>
          </w:p>
        </w:tc>
        <w:tc>
          <w:tcPr>
            <w:tcW w:w="439" w:type="pct"/>
          </w:tcPr>
          <w:p w14:paraId="58CF1648" w14:textId="3A209C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A7827B8" w14:textId="77777777" w:rsidTr="00B976AF">
        <w:tc>
          <w:tcPr>
            <w:tcW w:w="430" w:type="pct"/>
          </w:tcPr>
          <w:p w14:paraId="0391D61A" w14:textId="1E98AB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R4-2501424</w:t>
            </w:r>
          </w:p>
        </w:tc>
        <w:tc>
          <w:tcPr>
            <w:tcW w:w="1262" w:type="pct"/>
          </w:tcPr>
          <w:p w14:paraId="0CCF52BB" w14:textId="61F9A3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applicability rules for Rel-18 ATG</w:t>
            </w:r>
          </w:p>
        </w:tc>
        <w:tc>
          <w:tcPr>
            <w:tcW w:w="366" w:type="pct"/>
          </w:tcPr>
          <w:p w14:paraId="08A574A7" w14:textId="411475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4E78DE4B" w14:textId="48E4EF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0DF4C2DC" w14:textId="11CE7E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0731</w:t>
            </w:r>
          </w:p>
        </w:tc>
        <w:tc>
          <w:tcPr>
            <w:tcW w:w="221" w:type="pct"/>
          </w:tcPr>
          <w:p w14:paraId="01E41CB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72E1ABB" w14:textId="39D228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EC43CA6" w14:textId="4E5DF1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9576613" w14:textId="04FDA0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NR_ATG-Perf</w:t>
            </w:r>
          </w:p>
        </w:tc>
        <w:tc>
          <w:tcPr>
            <w:tcW w:w="439" w:type="pct"/>
          </w:tcPr>
          <w:p w14:paraId="68F3C276" w14:textId="10FEB1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CEBA187" w14:textId="77777777" w:rsidTr="00B976AF">
        <w:tc>
          <w:tcPr>
            <w:tcW w:w="430" w:type="pct"/>
          </w:tcPr>
          <w:p w14:paraId="16554CD4" w14:textId="56A091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R4-2501425</w:t>
            </w:r>
          </w:p>
        </w:tc>
        <w:tc>
          <w:tcPr>
            <w:tcW w:w="1262" w:type="pct"/>
          </w:tcPr>
          <w:p w14:paraId="6171274C" w14:textId="68E9BE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applicability rules for Rel-18 less than 5MHz BW</w:t>
            </w:r>
          </w:p>
        </w:tc>
        <w:tc>
          <w:tcPr>
            <w:tcW w:w="366" w:type="pct"/>
          </w:tcPr>
          <w:p w14:paraId="4CFD76FC" w14:textId="6A3264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32CA7C5C" w14:textId="2A4732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1D11B4F5" w14:textId="087415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0732</w:t>
            </w:r>
          </w:p>
        </w:tc>
        <w:tc>
          <w:tcPr>
            <w:tcW w:w="221" w:type="pct"/>
          </w:tcPr>
          <w:p w14:paraId="4B57E52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6000F2C" w14:textId="685C1B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B52CF52" w14:textId="308EA5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2E84971" w14:textId="6B7474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439" w:type="pct"/>
          </w:tcPr>
          <w:p w14:paraId="645646EB" w14:textId="6DB153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81A2319" w14:textId="77777777" w:rsidTr="00B976AF">
        <w:tc>
          <w:tcPr>
            <w:tcW w:w="430" w:type="pct"/>
          </w:tcPr>
          <w:p w14:paraId="2389BB9D" w14:textId="3DC13A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R4-2501426</w:t>
            </w:r>
          </w:p>
        </w:tc>
        <w:tc>
          <w:tcPr>
            <w:tcW w:w="1262" w:type="pct"/>
          </w:tcPr>
          <w:p w14:paraId="75EF454E" w14:textId="38F0A7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PDSCH Reference Channel for Rel-18 8Rx CA</w:t>
            </w:r>
          </w:p>
        </w:tc>
        <w:tc>
          <w:tcPr>
            <w:tcW w:w="366" w:type="pct"/>
          </w:tcPr>
          <w:p w14:paraId="7742C847" w14:textId="034DA6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580A513D" w14:textId="54F2E1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1EDB7E55" w14:textId="04BEBE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0733</w:t>
            </w:r>
          </w:p>
        </w:tc>
        <w:tc>
          <w:tcPr>
            <w:tcW w:w="221" w:type="pct"/>
          </w:tcPr>
          <w:p w14:paraId="658A4F4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61147AB" w14:textId="2493DD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FF726EA" w14:textId="579822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79CB6E7" w14:textId="027309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439" w:type="pct"/>
          </w:tcPr>
          <w:p w14:paraId="422171DE" w14:textId="123181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739D9FF4" w14:textId="77777777" w:rsidTr="00B976AF">
        <w:tc>
          <w:tcPr>
            <w:tcW w:w="430" w:type="pct"/>
          </w:tcPr>
          <w:p w14:paraId="776359EC" w14:textId="010E4A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R4-2502329</w:t>
            </w:r>
          </w:p>
        </w:tc>
        <w:tc>
          <w:tcPr>
            <w:tcW w:w="1262" w:type="pct"/>
          </w:tcPr>
          <w:p w14:paraId="397D9FC1" w14:textId="1C4087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PDSCH Reference Channel for Rel-18 8Rx CA</w:t>
            </w:r>
          </w:p>
        </w:tc>
        <w:tc>
          <w:tcPr>
            <w:tcW w:w="366" w:type="pct"/>
          </w:tcPr>
          <w:p w14:paraId="2366940B" w14:textId="72AD3D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Samsung, Nokia</w:t>
            </w:r>
          </w:p>
        </w:tc>
        <w:tc>
          <w:tcPr>
            <w:tcW w:w="442" w:type="pct"/>
          </w:tcPr>
          <w:p w14:paraId="314A372C" w14:textId="7B1613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07337046" w14:textId="190800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0733</w:t>
            </w:r>
          </w:p>
        </w:tc>
        <w:tc>
          <w:tcPr>
            <w:tcW w:w="221" w:type="pct"/>
          </w:tcPr>
          <w:p w14:paraId="5B66E660" w14:textId="62F8F9E0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15A0CC84" w14:textId="049700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4D29D0C" w14:textId="2FEA18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EDFBEEF" w14:textId="42C1FE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439" w:type="pct"/>
          </w:tcPr>
          <w:p w14:paraId="58ACAE0A" w14:textId="2750BA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B47409F" w14:textId="77777777" w:rsidTr="00B976AF">
        <w:tc>
          <w:tcPr>
            <w:tcW w:w="430" w:type="pct"/>
          </w:tcPr>
          <w:p w14:paraId="563F2E58" w14:textId="278706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R4-2501502</w:t>
            </w:r>
          </w:p>
        </w:tc>
        <w:tc>
          <w:tcPr>
            <w:tcW w:w="1262" w:type="pct"/>
          </w:tcPr>
          <w:p w14:paraId="50E1C3B4" w14:textId="020D73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38.101-4 for ATG demodulation requirements with k1 value</w:t>
            </w:r>
          </w:p>
        </w:tc>
        <w:tc>
          <w:tcPr>
            <w:tcW w:w="366" w:type="pct"/>
          </w:tcPr>
          <w:p w14:paraId="001DB326" w14:textId="592676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0E6E7BB8" w14:textId="3396B6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3F8CFD30" w14:textId="37E46D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0734</w:t>
            </w:r>
          </w:p>
        </w:tc>
        <w:tc>
          <w:tcPr>
            <w:tcW w:w="221" w:type="pct"/>
          </w:tcPr>
          <w:p w14:paraId="1ED9FD4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BD55200" w14:textId="515BAD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1B783FF" w14:textId="452151A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84F97BD" w14:textId="2A4675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NR_ATG-Perf</w:t>
            </w:r>
          </w:p>
        </w:tc>
        <w:tc>
          <w:tcPr>
            <w:tcW w:w="439" w:type="pct"/>
          </w:tcPr>
          <w:p w14:paraId="507D2026" w14:textId="6C08E17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7EEE9559" w14:textId="77777777" w:rsidTr="00B976AF">
        <w:tc>
          <w:tcPr>
            <w:tcW w:w="430" w:type="pct"/>
          </w:tcPr>
          <w:p w14:paraId="0420A24C" w14:textId="21E470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R4-2501520</w:t>
            </w:r>
          </w:p>
        </w:tc>
        <w:tc>
          <w:tcPr>
            <w:tcW w:w="1262" w:type="pct"/>
          </w:tcPr>
          <w:p w14:paraId="72FEF3B4" w14:textId="53B980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38.101-4: Modification on applicability rules and test setup for 8Rx requirements</w:t>
            </w:r>
          </w:p>
        </w:tc>
        <w:tc>
          <w:tcPr>
            <w:tcW w:w="366" w:type="pct"/>
          </w:tcPr>
          <w:p w14:paraId="39D84623" w14:textId="0E8C40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9078F65" w14:textId="359FD6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7214F7FF" w14:textId="4FE218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0735</w:t>
            </w:r>
          </w:p>
        </w:tc>
        <w:tc>
          <w:tcPr>
            <w:tcW w:w="221" w:type="pct"/>
          </w:tcPr>
          <w:p w14:paraId="297AD77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8A8C45F" w14:textId="2FD266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D82700B" w14:textId="35BBB5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0110F52" w14:textId="7D4016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439" w:type="pct"/>
          </w:tcPr>
          <w:p w14:paraId="29856E8B" w14:textId="1EBD42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2B564EE0" w14:textId="77777777" w:rsidTr="00B976AF">
        <w:tc>
          <w:tcPr>
            <w:tcW w:w="430" w:type="pct"/>
          </w:tcPr>
          <w:p w14:paraId="2AEFE49D" w14:textId="291CB7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R4-2502358</w:t>
            </w:r>
          </w:p>
        </w:tc>
        <w:tc>
          <w:tcPr>
            <w:tcW w:w="1262" w:type="pct"/>
          </w:tcPr>
          <w:p w14:paraId="5022286F" w14:textId="4DB77D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38.101-4: Modification on applicability rules and test setup for 8Rx requirements</w:t>
            </w:r>
          </w:p>
        </w:tc>
        <w:tc>
          <w:tcPr>
            <w:tcW w:w="366" w:type="pct"/>
          </w:tcPr>
          <w:p w14:paraId="49761C84" w14:textId="135516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HiSilicon, MediaTek</w:t>
            </w:r>
          </w:p>
        </w:tc>
        <w:tc>
          <w:tcPr>
            <w:tcW w:w="442" w:type="pct"/>
          </w:tcPr>
          <w:p w14:paraId="5330C6E6" w14:textId="42443F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114B4252" w14:textId="4F3DCF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0735</w:t>
            </w:r>
          </w:p>
        </w:tc>
        <w:tc>
          <w:tcPr>
            <w:tcW w:w="221" w:type="pct"/>
          </w:tcPr>
          <w:p w14:paraId="0F3BF253" w14:textId="11533F1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09CC05EA" w14:textId="41A802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30B987A" w14:textId="65762F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EE5828C" w14:textId="0218FE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439" w:type="pct"/>
          </w:tcPr>
          <w:p w14:paraId="65CE0302" w14:textId="13E07E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65B37F5" w14:textId="77777777" w:rsidTr="00B976AF">
        <w:tc>
          <w:tcPr>
            <w:tcW w:w="430" w:type="pct"/>
          </w:tcPr>
          <w:p w14:paraId="5E7D9EEF" w14:textId="547E96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R4-2501521</w:t>
            </w:r>
          </w:p>
        </w:tc>
        <w:tc>
          <w:tcPr>
            <w:tcW w:w="1262" w:type="pct"/>
          </w:tcPr>
          <w:p w14:paraId="14471D41" w14:textId="175A1D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38.101-4 Modification on the general statement for FR2 CSI test(R17)</w:t>
            </w:r>
          </w:p>
        </w:tc>
        <w:tc>
          <w:tcPr>
            <w:tcW w:w="366" w:type="pct"/>
          </w:tcPr>
          <w:p w14:paraId="073A05B5" w14:textId="7718BA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57F9A1FB" w14:textId="0AAA93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1EC800FD" w14:textId="4CDE29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0736</w:t>
            </w:r>
          </w:p>
        </w:tc>
        <w:tc>
          <w:tcPr>
            <w:tcW w:w="221" w:type="pct"/>
          </w:tcPr>
          <w:p w14:paraId="79DAA57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40B22AB" w14:textId="01F2A2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4A3DE2F2" w14:textId="545F45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3383C2D" w14:textId="660BDF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NR_ext_to_71GHz-Perf</w:t>
            </w:r>
          </w:p>
        </w:tc>
        <w:tc>
          <w:tcPr>
            <w:tcW w:w="439" w:type="pct"/>
          </w:tcPr>
          <w:p w14:paraId="5F695127" w14:textId="7084B9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17FC0BD" w14:textId="77777777" w:rsidTr="00B976AF">
        <w:tc>
          <w:tcPr>
            <w:tcW w:w="430" w:type="pct"/>
          </w:tcPr>
          <w:p w14:paraId="28ABBAF4" w14:textId="6D11C4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R4-2502359</w:t>
            </w:r>
          </w:p>
        </w:tc>
        <w:tc>
          <w:tcPr>
            <w:tcW w:w="1262" w:type="pct"/>
          </w:tcPr>
          <w:p w14:paraId="5F2FEA32" w14:textId="5DB740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38.101-4 Modification on the general statement for FR2 CSI test(R17)</w:t>
            </w:r>
          </w:p>
        </w:tc>
        <w:tc>
          <w:tcPr>
            <w:tcW w:w="366" w:type="pct"/>
          </w:tcPr>
          <w:p w14:paraId="4C386BE9" w14:textId="5A3A83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2B90AB21" w14:textId="11CCCE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6801D086" w14:textId="792001A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0736</w:t>
            </w:r>
          </w:p>
        </w:tc>
        <w:tc>
          <w:tcPr>
            <w:tcW w:w="221" w:type="pct"/>
          </w:tcPr>
          <w:p w14:paraId="28A9A615" w14:textId="5BEB631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0F5541B5" w14:textId="70454E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54C67A92" w14:textId="2DF012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D590742" w14:textId="6E08C0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NR_ext_to_71GHz-Perf</w:t>
            </w:r>
          </w:p>
        </w:tc>
        <w:tc>
          <w:tcPr>
            <w:tcW w:w="439" w:type="pct"/>
          </w:tcPr>
          <w:p w14:paraId="3B784F1C" w14:textId="60C33A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F85A5B5" w14:textId="77777777" w:rsidTr="00B976AF">
        <w:tc>
          <w:tcPr>
            <w:tcW w:w="430" w:type="pct"/>
          </w:tcPr>
          <w:p w14:paraId="3BA42B76" w14:textId="45330B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R4-2501522</w:t>
            </w:r>
          </w:p>
        </w:tc>
        <w:tc>
          <w:tcPr>
            <w:tcW w:w="1262" w:type="pct"/>
          </w:tcPr>
          <w:p w14:paraId="24242430" w14:textId="525801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38.101-4: Modification on the general statement for FR2 CSI test</w:t>
            </w:r>
          </w:p>
        </w:tc>
        <w:tc>
          <w:tcPr>
            <w:tcW w:w="366" w:type="pct"/>
          </w:tcPr>
          <w:p w14:paraId="198D0282" w14:textId="1547F3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51A5EA20" w14:textId="04562E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6513B09A" w14:textId="79364D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0737</w:t>
            </w:r>
          </w:p>
        </w:tc>
        <w:tc>
          <w:tcPr>
            <w:tcW w:w="221" w:type="pct"/>
          </w:tcPr>
          <w:p w14:paraId="3F6B022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73D5AF9" w14:textId="334E3A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7D7B1A9" w14:textId="5B147B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08C78ADF" w14:textId="3BCEF0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NR_ext_to_71GHz-Perf</w:t>
            </w:r>
          </w:p>
        </w:tc>
        <w:tc>
          <w:tcPr>
            <w:tcW w:w="439" w:type="pct"/>
          </w:tcPr>
          <w:p w14:paraId="6A2744C2" w14:textId="0CFFFA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808D208" w14:textId="77777777" w:rsidTr="00B976AF">
        <w:tc>
          <w:tcPr>
            <w:tcW w:w="430" w:type="pct"/>
          </w:tcPr>
          <w:p w14:paraId="0E431F64" w14:textId="656E6F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R4-2501523</w:t>
            </w:r>
          </w:p>
        </w:tc>
        <w:tc>
          <w:tcPr>
            <w:tcW w:w="1262" w:type="pct"/>
          </w:tcPr>
          <w:p w14:paraId="4017E95D" w14:textId="58BFE3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38.101-4 Modification on test setups for R18 sidelink requirements</w:t>
            </w:r>
          </w:p>
        </w:tc>
        <w:tc>
          <w:tcPr>
            <w:tcW w:w="366" w:type="pct"/>
          </w:tcPr>
          <w:p w14:paraId="70606ACD" w14:textId="549A69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DEE2865" w14:textId="42CB78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74907026" w14:textId="12E81F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0738</w:t>
            </w:r>
          </w:p>
        </w:tc>
        <w:tc>
          <w:tcPr>
            <w:tcW w:w="221" w:type="pct"/>
          </w:tcPr>
          <w:p w14:paraId="642B4A4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BCC818B" w14:textId="6E0D8F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F929AD9" w14:textId="194DA4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64B394B" w14:textId="52A62B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NR_SL_enh2-Perf</w:t>
            </w:r>
          </w:p>
        </w:tc>
        <w:tc>
          <w:tcPr>
            <w:tcW w:w="439" w:type="pct"/>
          </w:tcPr>
          <w:p w14:paraId="1EE1D082" w14:textId="4BE424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2EDC0F8" w14:textId="77777777" w:rsidTr="00B976AF">
        <w:tc>
          <w:tcPr>
            <w:tcW w:w="430" w:type="pct"/>
          </w:tcPr>
          <w:p w14:paraId="5D9A6AC6" w14:textId="4610B6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R4-2502365</w:t>
            </w:r>
          </w:p>
        </w:tc>
        <w:tc>
          <w:tcPr>
            <w:tcW w:w="1262" w:type="pct"/>
          </w:tcPr>
          <w:p w14:paraId="07FF0899" w14:textId="0A39D0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38.101-4 Modification on test setups for R18 sidelink requirements</w:t>
            </w:r>
          </w:p>
        </w:tc>
        <w:tc>
          <w:tcPr>
            <w:tcW w:w="366" w:type="pct"/>
          </w:tcPr>
          <w:p w14:paraId="5DF980D0" w14:textId="670135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7CFA459" w14:textId="348103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03E0BCAF" w14:textId="5463AE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0738</w:t>
            </w:r>
          </w:p>
        </w:tc>
        <w:tc>
          <w:tcPr>
            <w:tcW w:w="221" w:type="pct"/>
          </w:tcPr>
          <w:p w14:paraId="5FB32A96" w14:textId="0F1C57EC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7775B25A" w14:textId="4D65BF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9481C2E" w14:textId="5360C4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E6E09B8" w14:textId="4266DD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NR_SL_enh2-Perf</w:t>
            </w:r>
          </w:p>
        </w:tc>
        <w:tc>
          <w:tcPr>
            <w:tcW w:w="439" w:type="pct"/>
          </w:tcPr>
          <w:p w14:paraId="3E77BF2C" w14:textId="7F54BB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9BA6CA9" w14:textId="77777777" w:rsidTr="00B976AF">
        <w:tc>
          <w:tcPr>
            <w:tcW w:w="430" w:type="pct"/>
          </w:tcPr>
          <w:p w14:paraId="07054FEE" w14:textId="2FE789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R4-2501524</w:t>
            </w:r>
          </w:p>
        </w:tc>
        <w:tc>
          <w:tcPr>
            <w:tcW w:w="1262" w:type="pct"/>
          </w:tcPr>
          <w:p w14:paraId="71D804B8" w14:textId="60A51B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38.101-4 Further clarification on DMRS sequence configuration for tests with interference(R17)</w:t>
            </w:r>
          </w:p>
        </w:tc>
        <w:tc>
          <w:tcPr>
            <w:tcW w:w="366" w:type="pct"/>
          </w:tcPr>
          <w:p w14:paraId="073A0DF1" w14:textId="392E3B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59359D35" w14:textId="3DA212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78DCDF1B" w14:textId="0DA800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0739</w:t>
            </w:r>
          </w:p>
        </w:tc>
        <w:tc>
          <w:tcPr>
            <w:tcW w:w="221" w:type="pct"/>
          </w:tcPr>
          <w:p w14:paraId="4C67FB6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C2399B8" w14:textId="0138A7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0CCD0DC0" w14:textId="7585129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195336D" w14:textId="0D2782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NR_demod_enh2-Perf</w:t>
            </w:r>
          </w:p>
        </w:tc>
        <w:tc>
          <w:tcPr>
            <w:tcW w:w="439" w:type="pct"/>
          </w:tcPr>
          <w:p w14:paraId="43E2AAAC" w14:textId="3FCEE4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4DF508AE" w14:textId="77777777" w:rsidTr="00B976AF">
        <w:tc>
          <w:tcPr>
            <w:tcW w:w="430" w:type="pct"/>
          </w:tcPr>
          <w:p w14:paraId="45839ADF" w14:textId="4C5AE9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R4-2501525</w:t>
            </w:r>
          </w:p>
        </w:tc>
        <w:tc>
          <w:tcPr>
            <w:tcW w:w="1262" w:type="pct"/>
          </w:tcPr>
          <w:p w14:paraId="64D93221" w14:textId="56C861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38.101-4 Further clarification on DMRS sequence configuration for tests with interference(R18)</w:t>
            </w:r>
          </w:p>
        </w:tc>
        <w:tc>
          <w:tcPr>
            <w:tcW w:w="366" w:type="pct"/>
          </w:tcPr>
          <w:p w14:paraId="7B650303" w14:textId="605400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6D3180EC" w14:textId="11AF55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1F2BE13C" w14:textId="0E5D82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0740</w:t>
            </w:r>
          </w:p>
        </w:tc>
        <w:tc>
          <w:tcPr>
            <w:tcW w:w="221" w:type="pct"/>
          </w:tcPr>
          <w:p w14:paraId="716C8C3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C4D115E" w14:textId="346523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3A0443F" w14:textId="270151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66723E5" w14:textId="7898C6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NR_demod_enh2-Perf</w:t>
            </w:r>
          </w:p>
        </w:tc>
        <w:tc>
          <w:tcPr>
            <w:tcW w:w="439" w:type="pct"/>
          </w:tcPr>
          <w:p w14:paraId="0DD8B71A" w14:textId="17F75F9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07EA9EA6" w14:textId="77777777" w:rsidTr="00B976AF">
        <w:tc>
          <w:tcPr>
            <w:tcW w:w="430" w:type="pct"/>
          </w:tcPr>
          <w:p w14:paraId="6A0B2BFC" w14:textId="4ED4F5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R4-2501534</w:t>
            </w:r>
          </w:p>
        </w:tc>
        <w:tc>
          <w:tcPr>
            <w:tcW w:w="1262" w:type="pct"/>
          </w:tcPr>
          <w:p w14:paraId="49A363DF" w14:textId="5AE9C6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CR on UE CSI requirements</w:t>
            </w:r>
          </w:p>
        </w:tc>
        <w:tc>
          <w:tcPr>
            <w:tcW w:w="366" w:type="pct"/>
          </w:tcPr>
          <w:p w14:paraId="1C3B4F7C" w14:textId="555FD0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2A6509FC" w14:textId="57D211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013CDC65" w14:textId="3107F3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0741</w:t>
            </w:r>
          </w:p>
        </w:tc>
        <w:tc>
          <w:tcPr>
            <w:tcW w:w="221" w:type="pct"/>
          </w:tcPr>
          <w:p w14:paraId="16DFCBF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2A14C5B" w14:textId="19207C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20FAFAD1" w14:textId="0E42E4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774E526" w14:textId="374E42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3A87D45C" w14:textId="5065ED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726BD1B0" w14:textId="77777777" w:rsidTr="00B976AF">
        <w:tc>
          <w:tcPr>
            <w:tcW w:w="430" w:type="pct"/>
          </w:tcPr>
          <w:p w14:paraId="229C8DF6" w14:textId="2D5845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R4-2502360</w:t>
            </w:r>
          </w:p>
        </w:tc>
        <w:tc>
          <w:tcPr>
            <w:tcW w:w="1262" w:type="pct"/>
          </w:tcPr>
          <w:p w14:paraId="6AFEC977" w14:textId="2E637D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CR on UE CSI requirements</w:t>
            </w:r>
          </w:p>
        </w:tc>
        <w:tc>
          <w:tcPr>
            <w:tcW w:w="366" w:type="pct"/>
          </w:tcPr>
          <w:p w14:paraId="4B83D5C9" w14:textId="39D3B99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1BAD6E17" w14:textId="0A8411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67653BAC" w14:textId="07A7E8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0741</w:t>
            </w:r>
          </w:p>
        </w:tc>
        <w:tc>
          <w:tcPr>
            <w:tcW w:w="221" w:type="pct"/>
          </w:tcPr>
          <w:p w14:paraId="31AF3517" w14:textId="4F82F29E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299473A5" w14:textId="6DA283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3F2554F0" w14:textId="0E93C3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638466B" w14:textId="55C62E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07F23870" w14:textId="2EF27A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2EE3EB1" w14:textId="77777777" w:rsidTr="00B976AF">
        <w:tc>
          <w:tcPr>
            <w:tcW w:w="430" w:type="pct"/>
          </w:tcPr>
          <w:p w14:paraId="5802A2CC" w14:textId="78E7D4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R4-2501535</w:t>
            </w:r>
          </w:p>
        </w:tc>
        <w:tc>
          <w:tcPr>
            <w:tcW w:w="1262" w:type="pct"/>
          </w:tcPr>
          <w:p w14:paraId="782C475E" w14:textId="70C2E3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CR on UE CSI requirements</w:t>
            </w:r>
          </w:p>
        </w:tc>
        <w:tc>
          <w:tcPr>
            <w:tcW w:w="366" w:type="pct"/>
          </w:tcPr>
          <w:p w14:paraId="55BAEA7E" w14:textId="7FA98D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EC2BBA9" w14:textId="26A769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0FA64513" w14:textId="7F8579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0742</w:t>
            </w:r>
          </w:p>
        </w:tc>
        <w:tc>
          <w:tcPr>
            <w:tcW w:w="221" w:type="pct"/>
          </w:tcPr>
          <w:p w14:paraId="78B494F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2C47265" w14:textId="3E89A4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0565676F" w14:textId="418A05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E3DBF87" w14:textId="670879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41E96C58" w14:textId="4B3ADF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7B2924A" w14:textId="77777777" w:rsidTr="00B976AF">
        <w:tc>
          <w:tcPr>
            <w:tcW w:w="430" w:type="pct"/>
          </w:tcPr>
          <w:p w14:paraId="0D9FEF24" w14:textId="78A308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R4-2501536</w:t>
            </w:r>
          </w:p>
        </w:tc>
        <w:tc>
          <w:tcPr>
            <w:tcW w:w="1262" w:type="pct"/>
          </w:tcPr>
          <w:p w14:paraId="4BA5F0CC" w14:textId="218A45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CR on UE CSI requirements</w:t>
            </w:r>
          </w:p>
        </w:tc>
        <w:tc>
          <w:tcPr>
            <w:tcW w:w="366" w:type="pct"/>
          </w:tcPr>
          <w:p w14:paraId="3813AF35" w14:textId="508919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663549B6" w14:textId="36970E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2559B392" w14:textId="5C0B0E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0743</w:t>
            </w:r>
          </w:p>
        </w:tc>
        <w:tc>
          <w:tcPr>
            <w:tcW w:w="221" w:type="pct"/>
          </w:tcPr>
          <w:p w14:paraId="7D4AA37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36D9AEB" w14:textId="2F34A5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0EDCF3EE" w14:textId="11BC9F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4D869AAC" w14:textId="0C3EA5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3FE88E94" w14:textId="5A5635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0C32D4C" w14:textId="77777777" w:rsidTr="00B976AF">
        <w:tc>
          <w:tcPr>
            <w:tcW w:w="430" w:type="pct"/>
          </w:tcPr>
          <w:p w14:paraId="68765C7C" w14:textId="0AADAE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R4-2501537</w:t>
            </w:r>
          </w:p>
        </w:tc>
        <w:tc>
          <w:tcPr>
            <w:tcW w:w="1262" w:type="pct"/>
          </w:tcPr>
          <w:p w14:paraId="1FC6F051" w14:textId="44068D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CR on UE CSI requirements</w:t>
            </w:r>
          </w:p>
        </w:tc>
        <w:tc>
          <w:tcPr>
            <w:tcW w:w="366" w:type="pct"/>
          </w:tcPr>
          <w:p w14:paraId="2DFE2327" w14:textId="4A7833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09974CD6" w14:textId="0057A7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0C6B7407" w14:textId="3DC905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0744</w:t>
            </w:r>
          </w:p>
        </w:tc>
        <w:tc>
          <w:tcPr>
            <w:tcW w:w="221" w:type="pct"/>
          </w:tcPr>
          <w:p w14:paraId="114EF28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CBC0C67" w14:textId="63E59F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5348496" w14:textId="7B22E8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ACF5F08" w14:textId="0546FB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007DAF85" w14:textId="0F2235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77130B1" w14:textId="77777777" w:rsidTr="00B976AF">
        <w:tc>
          <w:tcPr>
            <w:tcW w:w="430" w:type="pct"/>
          </w:tcPr>
          <w:p w14:paraId="64031E4E" w14:textId="5C65CD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R4-2501538</w:t>
            </w:r>
          </w:p>
        </w:tc>
        <w:tc>
          <w:tcPr>
            <w:tcW w:w="1262" w:type="pct"/>
          </w:tcPr>
          <w:p w14:paraId="66AE90FE" w14:textId="48818B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(NR_perf_enh-Perf) CR on UE CSI requirements</w:t>
            </w:r>
          </w:p>
        </w:tc>
        <w:tc>
          <w:tcPr>
            <w:tcW w:w="366" w:type="pct"/>
          </w:tcPr>
          <w:p w14:paraId="51FD4760" w14:textId="2CD7D5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CA80550" w14:textId="6F1E84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54E0CD4A" w14:textId="00D1C0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0745</w:t>
            </w:r>
          </w:p>
        </w:tc>
        <w:tc>
          <w:tcPr>
            <w:tcW w:w="221" w:type="pct"/>
          </w:tcPr>
          <w:p w14:paraId="4F307A3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1CD136E" w14:textId="09C227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036F2414" w14:textId="7883F5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9C7C0D2" w14:textId="797826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NR_perf_enh-Perf</w:t>
            </w:r>
          </w:p>
        </w:tc>
        <w:tc>
          <w:tcPr>
            <w:tcW w:w="439" w:type="pct"/>
          </w:tcPr>
          <w:p w14:paraId="5F3D22E9" w14:textId="11707B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6745B3E3" w14:textId="77777777" w:rsidTr="00B976AF">
        <w:tc>
          <w:tcPr>
            <w:tcW w:w="430" w:type="pct"/>
          </w:tcPr>
          <w:p w14:paraId="29CCB9ED" w14:textId="781302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R4-2502327</w:t>
            </w:r>
          </w:p>
        </w:tc>
        <w:tc>
          <w:tcPr>
            <w:tcW w:w="1262" w:type="pct"/>
          </w:tcPr>
          <w:p w14:paraId="2E057857" w14:textId="0C54C0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(NR_perf_enh-Perf) CR on UE CSI requirements</w:t>
            </w:r>
          </w:p>
        </w:tc>
        <w:tc>
          <w:tcPr>
            <w:tcW w:w="366" w:type="pct"/>
          </w:tcPr>
          <w:p w14:paraId="22E660C6" w14:textId="2A6C7E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B1B441F" w14:textId="1F3CD5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6011624E" w14:textId="7BCBFF4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0745</w:t>
            </w:r>
          </w:p>
        </w:tc>
        <w:tc>
          <w:tcPr>
            <w:tcW w:w="221" w:type="pct"/>
          </w:tcPr>
          <w:p w14:paraId="15F52CB8" w14:textId="5C0D73BA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79C15546" w14:textId="0B1D89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08F154BF" w14:textId="07217E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D4CCFAC" w14:textId="2B0ADFA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NR_perf_enh-Perf</w:t>
            </w:r>
          </w:p>
        </w:tc>
        <w:tc>
          <w:tcPr>
            <w:tcW w:w="439" w:type="pct"/>
          </w:tcPr>
          <w:p w14:paraId="76C7BA5F" w14:textId="5B321D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D543CEB" w14:textId="77777777" w:rsidTr="00B976AF">
        <w:tc>
          <w:tcPr>
            <w:tcW w:w="430" w:type="pct"/>
          </w:tcPr>
          <w:p w14:paraId="0BEAAC56" w14:textId="73B1C9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R4-2501539</w:t>
            </w:r>
          </w:p>
        </w:tc>
        <w:tc>
          <w:tcPr>
            <w:tcW w:w="1262" w:type="pct"/>
          </w:tcPr>
          <w:p w14:paraId="44E20DC6" w14:textId="0691F4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(NR_perf_enh-Perf) CR on UE CSI requirements</w:t>
            </w:r>
          </w:p>
        </w:tc>
        <w:tc>
          <w:tcPr>
            <w:tcW w:w="366" w:type="pct"/>
          </w:tcPr>
          <w:p w14:paraId="2F37370D" w14:textId="284C24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447CA8E" w14:textId="0C2FD8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0132ABD1" w14:textId="229578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0746</w:t>
            </w:r>
          </w:p>
        </w:tc>
        <w:tc>
          <w:tcPr>
            <w:tcW w:w="221" w:type="pct"/>
          </w:tcPr>
          <w:p w14:paraId="0FF618B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F1EE943" w14:textId="5B3781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0FE7B14E" w14:textId="7B7471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4689C63E" w14:textId="3D35F2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NR_perf_enh-Perf</w:t>
            </w:r>
          </w:p>
        </w:tc>
        <w:tc>
          <w:tcPr>
            <w:tcW w:w="439" w:type="pct"/>
          </w:tcPr>
          <w:p w14:paraId="2E870840" w14:textId="59B0EA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493C636" w14:textId="77777777" w:rsidTr="00B976AF">
        <w:tc>
          <w:tcPr>
            <w:tcW w:w="430" w:type="pct"/>
          </w:tcPr>
          <w:p w14:paraId="79483EA9" w14:textId="1427F7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R4-2501540</w:t>
            </w:r>
          </w:p>
        </w:tc>
        <w:tc>
          <w:tcPr>
            <w:tcW w:w="1262" w:type="pct"/>
          </w:tcPr>
          <w:p w14:paraId="6398D673" w14:textId="5C5AAA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(NR_perf_enh-Perf) CR on UE CSI requirements</w:t>
            </w:r>
          </w:p>
        </w:tc>
        <w:tc>
          <w:tcPr>
            <w:tcW w:w="366" w:type="pct"/>
          </w:tcPr>
          <w:p w14:paraId="7967D9C2" w14:textId="1D3E47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2019DB78" w14:textId="7949CF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1B0544F7" w14:textId="1F9F69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0747</w:t>
            </w:r>
          </w:p>
        </w:tc>
        <w:tc>
          <w:tcPr>
            <w:tcW w:w="221" w:type="pct"/>
          </w:tcPr>
          <w:p w14:paraId="34337E5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681A0F3" w14:textId="419AF7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608549C" w14:textId="710CF9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8A29F58" w14:textId="19B9FE5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NR_perf_enh-Perf</w:t>
            </w:r>
          </w:p>
        </w:tc>
        <w:tc>
          <w:tcPr>
            <w:tcW w:w="439" w:type="pct"/>
          </w:tcPr>
          <w:p w14:paraId="01C7AF11" w14:textId="0F5E70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BB27589" w14:textId="77777777" w:rsidTr="00B976AF">
        <w:tc>
          <w:tcPr>
            <w:tcW w:w="430" w:type="pct"/>
          </w:tcPr>
          <w:p w14:paraId="78209BB6" w14:textId="6853ED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R4-2501541</w:t>
            </w:r>
          </w:p>
        </w:tc>
        <w:tc>
          <w:tcPr>
            <w:tcW w:w="1262" w:type="pct"/>
          </w:tcPr>
          <w:p w14:paraId="16027E65" w14:textId="76C179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(NR_eMIMO-Perf) CR on UE CSI requirements</w:t>
            </w:r>
          </w:p>
        </w:tc>
        <w:tc>
          <w:tcPr>
            <w:tcW w:w="366" w:type="pct"/>
          </w:tcPr>
          <w:p w14:paraId="78B7A41B" w14:textId="777161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81FA196" w14:textId="53C3058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3086C20C" w14:textId="7BB76A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0748</w:t>
            </w:r>
          </w:p>
        </w:tc>
        <w:tc>
          <w:tcPr>
            <w:tcW w:w="221" w:type="pct"/>
          </w:tcPr>
          <w:p w14:paraId="3CCF15E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F8947EA" w14:textId="4679B5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0098D0E6" w14:textId="464439A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192C8D2" w14:textId="4264BA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NR_eMIMO-Perf</w:t>
            </w:r>
          </w:p>
        </w:tc>
        <w:tc>
          <w:tcPr>
            <w:tcW w:w="439" w:type="pct"/>
          </w:tcPr>
          <w:p w14:paraId="772EDBC8" w14:textId="2D574D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8B38AC0" w14:textId="77777777" w:rsidTr="00B976AF">
        <w:tc>
          <w:tcPr>
            <w:tcW w:w="430" w:type="pct"/>
          </w:tcPr>
          <w:p w14:paraId="6AF59919" w14:textId="3ADE9B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R4-2502325</w:t>
            </w:r>
          </w:p>
        </w:tc>
        <w:tc>
          <w:tcPr>
            <w:tcW w:w="1262" w:type="pct"/>
          </w:tcPr>
          <w:p w14:paraId="6AFF4C0A" w14:textId="08FB91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(NR_eMIMO-Perf) CR on UE CSI requirements</w:t>
            </w:r>
          </w:p>
        </w:tc>
        <w:tc>
          <w:tcPr>
            <w:tcW w:w="366" w:type="pct"/>
          </w:tcPr>
          <w:p w14:paraId="5F15147E" w14:textId="360913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6BFFF2A" w14:textId="153234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4EACBC7B" w14:textId="42070D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0748</w:t>
            </w:r>
          </w:p>
        </w:tc>
        <w:tc>
          <w:tcPr>
            <w:tcW w:w="221" w:type="pct"/>
          </w:tcPr>
          <w:p w14:paraId="53C7ACCC" w14:textId="23A8C784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2E3D0074" w14:textId="1CFAD1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75471CA8" w14:textId="5D3929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42353EA" w14:textId="74E71F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NR_eMIMO-Perf</w:t>
            </w:r>
          </w:p>
        </w:tc>
        <w:tc>
          <w:tcPr>
            <w:tcW w:w="439" w:type="pct"/>
          </w:tcPr>
          <w:p w14:paraId="1A570DA7" w14:textId="61B028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905A64F" w14:textId="77777777" w:rsidTr="00B976AF">
        <w:tc>
          <w:tcPr>
            <w:tcW w:w="430" w:type="pct"/>
          </w:tcPr>
          <w:p w14:paraId="3A122F4D" w14:textId="58C9FD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R4-2501542</w:t>
            </w:r>
          </w:p>
        </w:tc>
        <w:tc>
          <w:tcPr>
            <w:tcW w:w="1262" w:type="pct"/>
          </w:tcPr>
          <w:p w14:paraId="66AD6281" w14:textId="581447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(NR_eMIMO-Perf) CR on UE CSI requirements</w:t>
            </w:r>
          </w:p>
        </w:tc>
        <w:tc>
          <w:tcPr>
            <w:tcW w:w="366" w:type="pct"/>
          </w:tcPr>
          <w:p w14:paraId="24A8DE49" w14:textId="1D0252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D644DD0" w14:textId="7D2541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0C0A26B7" w14:textId="195C8A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0749</w:t>
            </w:r>
          </w:p>
        </w:tc>
        <w:tc>
          <w:tcPr>
            <w:tcW w:w="221" w:type="pct"/>
          </w:tcPr>
          <w:p w14:paraId="7C7C019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C55BFCB" w14:textId="0E4ACF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40ABA297" w14:textId="6718E1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3895E83" w14:textId="4098F3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NR_eMIMO-Perf</w:t>
            </w:r>
          </w:p>
        </w:tc>
        <w:tc>
          <w:tcPr>
            <w:tcW w:w="439" w:type="pct"/>
          </w:tcPr>
          <w:p w14:paraId="17FB9166" w14:textId="46C3D3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8EDAA67" w14:textId="77777777" w:rsidTr="00B976AF">
        <w:tc>
          <w:tcPr>
            <w:tcW w:w="430" w:type="pct"/>
          </w:tcPr>
          <w:p w14:paraId="4797C8A7" w14:textId="50AF18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R4-2501543</w:t>
            </w:r>
          </w:p>
        </w:tc>
        <w:tc>
          <w:tcPr>
            <w:tcW w:w="1262" w:type="pct"/>
          </w:tcPr>
          <w:p w14:paraId="24F997A5" w14:textId="68499D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(NR_eMIMO-Perf) CR on UE CSI requirements</w:t>
            </w:r>
          </w:p>
        </w:tc>
        <w:tc>
          <w:tcPr>
            <w:tcW w:w="366" w:type="pct"/>
          </w:tcPr>
          <w:p w14:paraId="163B5AC7" w14:textId="6B3DCA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E1642DB" w14:textId="3C8791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370FBF19" w14:textId="37E46E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0750</w:t>
            </w:r>
          </w:p>
        </w:tc>
        <w:tc>
          <w:tcPr>
            <w:tcW w:w="221" w:type="pct"/>
          </w:tcPr>
          <w:p w14:paraId="7222FF8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3B15833" w14:textId="517B8F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5917014" w14:textId="0C4B89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78550AF" w14:textId="48ED6A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NR_eMIMO-Perf</w:t>
            </w:r>
          </w:p>
        </w:tc>
        <w:tc>
          <w:tcPr>
            <w:tcW w:w="439" w:type="pct"/>
          </w:tcPr>
          <w:p w14:paraId="107523DE" w14:textId="572109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5C9E064" w14:textId="77777777" w:rsidTr="00B976AF">
        <w:tc>
          <w:tcPr>
            <w:tcW w:w="430" w:type="pct"/>
          </w:tcPr>
          <w:p w14:paraId="0B5E5BF0" w14:textId="6CB225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R4-2501544</w:t>
            </w:r>
          </w:p>
        </w:tc>
        <w:tc>
          <w:tcPr>
            <w:tcW w:w="1262" w:type="pct"/>
          </w:tcPr>
          <w:p w14:paraId="3DF9C162" w14:textId="09429E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(NR_FeMIMO-Perf) CR on UE CSI requirements</w:t>
            </w:r>
          </w:p>
        </w:tc>
        <w:tc>
          <w:tcPr>
            <w:tcW w:w="366" w:type="pct"/>
          </w:tcPr>
          <w:p w14:paraId="317C931C" w14:textId="5BD71A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13247017" w14:textId="662A03E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77ECF0CD" w14:textId="74E397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0751</w:t>
            </w:r>
          </w:p>
        </w:tc>
        <w:tc>
          <w:tcPr>
            <w:tcW w:w="221" w:type="pct"/>
          </w:tcPr>
          <w:p w14:paraId="57DEEF7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E969AE7" w14:textId="5A2C257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12C15980" w14:textId="6AA536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E934537" w14:textId="5F2C373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NR_feMIMO-Perf</w:t>
            </w:r>
          </w:p>
        </w:tc>
        <w:tc>
          <w:tcPr>
            <w:tcW w:w="439" w:type="pct"/>
          </w:tcPr>
          <w:p w14:paraId="12D30DEC" w14:textId="3E4E21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76DCCF64" w14:textId="77777777" w:rsidTr="00B976AF">
        <w:tc>
          <w:tcPr>
            <w:tcW w:w="430" w:type="pct"/>
          </w:tcPr>
          <w:p w14:paraId="5D90F336" w14:textId="100D34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R4-2502361</w:t>
            </w:r>
          </w:p>
        </w:tc>
        <w:tc>
          <w:tcPr>
            <w:tcW w:w="1262" w:type="pct"/>
          </w:tcPr>
          <w:p w14:paraId="1CCF4D83" w14:textId="65A8BD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(NR_FeMIMO-Perf) CR on UE CSI requirements</w:t>
            </w:r>
          </w:p>
        </w:tc>
        <w:tc>
          <w:tcPr>
            <w:tcW w:w="366" w:type="pct"/>
          </w:tcPr>
          <w:p w14:paraId="57DD6DD6" w14:textId="157547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64CB7D03" w14:textId="4F3520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6D87C6DC" w14:textId="443D5A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0751</w:t>
            </w:r>
          </w:p>
        </w:tc>
        <w:tc>
          <w:tcPr>
            <w:tcW w:w="221" w:type="pct"/>
          </w:tcPr>
          <w:p w14:paraId="0CE4DFE9" w14:textId="00B372EC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436E9608" w14:textId="7F4C79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047E8714" w14:textId="33EEBA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510B966" w14:textId="68752B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NR_feMIMO-Perf</w:t>
            </w:r>
          </w:p>
        </w:tc>
        <w:tc>
          <w:tcPr>
            <w:tcW w:w="439" w:type="pct"/>
          </w:tcPr>
          <w:p w14:paraId="6DA53B32" w14:textId="721C0C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CF552D6" w14:textId="77777777" w:rsidTr="00B976AF">
        <w:tc>
          <w:tcPr>
            <w:tcW w:w="430" w:type="pct"/>
          </w:tcPr>
          <w:p w14:paraId="1376F005" w14:textId="6A77DB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R4-2501545</w:t>
            </w:r>
          </w:p>
        </w:tc>
        <w:tc>
          <w:tcPr>
            <w:tcW w:w="1262" w:type="pct"/>
          </w:tcPr>
          <w:p w14:paraId="54E2ABE8" w14:textId="1320E5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(NR_FeMIMO-Perf) CR on UE CSI requirements</w:t>
            </w:r>
          </w:p>
        </w:tc>
        <w:tc>
          <w:tcPr>
            <w:tcW w:w="366" w:type="pct"/>
          </w:tcPr>
          <w:p w14:paraId="16E9D70C" w14:textId="7022A4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23EBB330" w14:textId="7C1ADF3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24460B63" w14:textId="2DF123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0752</w:t>
            </w:r>
          </w:p>
        </w:tc>
        <w:tc>
          <w:tcPr>
            <w:tcW w:w="221" w:type="pct"/>
          </w:tcPr>
          <w:p w14:paraId="2E2F8B5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10243AD" w14:textId="16F966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EEB3C54" w14:textId="78D62E0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17665B8" w14:textId="4BAF9F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NR_feMIMO-Perf</w:t>
            </w:r>
          </w:p>
        </w:tc>
        <w:tc>
          <w:tcPr>
            <w:tcW w:w="439" w:type="pct"/>
          </w:tcPr>
          <w:p w14:paraId="5628F96B" w14:textId="2B7E22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B48D9A1" w14:textId="77777777" w:rsidTr="00B976AF">
        <w:tc>
          <w:tcPr>
            <w:tcW w:w="430" w:type="pct"/>
          </w:tcPr>
          <w:p w14:paraId="3233F5A1" w14:textId="54D1B0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R4-2501546</w:t>
            </w:r>
          </w:p>
        </w:tc>
        <w:tc>
          <w:tcPr>
            <w:tcW w:w="1262" w:type="pct"/>
          </w:tcPr>
          <w:p w14:paraId="0E62F3EA" w14:textId="0B73F0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(NR_redcap-Perf) CR on UE CSI requirements</w:t>
            </w:r>
          </w:p>
        </w:tc>
        <w:tc>
          <w:tcPr>
            <w:tcW w:w="366" w:type="pct"/>
          </w:tcPr>
          <w:p w14:paraId="053403FF" w14:textId="79CE2C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789F2A7" w14:textId="758FC5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422EC02B" w14:textId="279148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0753</w:t>
            </w:r>
          </w:p>
        </w:tc>
        <w:tc>
          <w:tcPr>
            <w:tcW w:w="221" w:type="pct"/>
          </w:tcPr>
          <w:p w14:paraId="168F00C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71C7209" w14:textId="0B9490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694F8428" w14:textId="5D8AD2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A8DD7E9" w14:textId="31A88F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NR_redcap-Perf</w:t>
            </w:r>
          </w:p>
        </w:tc>
        <w:tc>
          <w:tcPr>
            <w:tcW w:w="439" w:type="pct"/>
          </w:tcPr>
          <w:p w14:paraId="1EA0D645" w14:textId="2AA30C8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252574E" w14:textId="77777777" w:rsidTr="00B976AF">
        <w:tc>
          <w:tcPr>
            <w:tcW w:w="430" w:type="pct"/>
          </w:tcPr>
          <w:p w14:paraId="62D9F81C" w14:textId="2BEC0E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R4-2502362</w:t>
            </w:r>
          </w:p>
        </w:tc>
        <w:tc>
          <w:tcPr>
            <w:tcW w:w="1262" w:type="pct"/>
          </w:tcPr>
          <w:p w14:paraId="5F1024FC" w14:textId="19EB68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(NR_redcap-Perf) CR on UE CSI requirements</w:t>
            </w:r>
          </w:p>
        </w:tc>
        <w:tc>
          <w:tcPr>
            <w:tcW w:w="366" w:type="pct"/>
          </w:tcPr>
          <w:p w14:paraId="0967B716" w14:textId="77187A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6AE76ACE" w14:textId="0126B7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4AF95A4B" w14:textId="456351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0753</w:t>
            </w:r>
          </w:p>
        </w:tc>
        <w:tc>
          <w:tcPr>
            <w:tcW w:w="221" w:type="pct"/>
          </w:tcPr>
          <w:p w14:paraId="5B09DA05" w14:textId="0E28806B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23FDC570" w14:textId="42D346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598C2870" w14:textId="3E31C3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0F826DA" w14:textId="161EFF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NR_redcap-Perf</w:t>
            </w:r>
          </w:p>
        </w:tc>
        <w:tc>
          <w:tcPr>
            <w:tcW w:w="439" w:type="pct"/>
          </w:tcPr>
          <w:p w14:paraId="7AF7750C" w14:textId="3E425B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060F9C71" w14:textId="77777777" w:rsidTr="00B976AF">
        <w:tc>
          <w:tcPr>
            <w:tcW w:w="430" w:type="pct"/>
          </w:tcPr>
          <w:p w14:paraId="666B0DDC" w14:textId="1FF151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R4-2501547</w:t>
            </w:r>
          </w:p>
        </w:tc>
        <w:tc>
          <w:tcPr>
            <w:tcW w:w="1262" w:type="pct"/>
          </w:tcPr>
          <w:p w14:paraId="33FFA091" w14:textId="07E29C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(NR_redcap-Perf) CR on UE CSI requirements</w:t>
            </w:r>
          </w:p>
        </w:tc>
        <w:tc>
          <w:tcPr>
            <w:tcW w:w="366" w:type="pct"/>
          </w:tcPr>
          <w:p w14:paraId="70BFA6E0" w14:textId="1BA4E6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0371D52B" w14:textId="2038A5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410B746A" w14:textId="38346E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0754</w:t>
            </w:r>
          </w:p>
        </w:tc>
        <w:tc>
          <w:tcPr>
            <w:tcW w:w="221" w:type="pct"/>
          </w:tcPr>
          <w:p w14:paraId="6F7DDD4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A9EAD4E" w14:textId="4E8ED1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46B724F" w14:textId="580EEA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690D2CE5" w14:textId="4F4859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NR_redcap-Perf</w:t>
            </w:r>
          </w:p>
        </w:tc>
        <w:tc>
          <w:tcPr>
            <w:tcW w:w="439" w:type="pct"/>
          </w:tcPr>
          <w:p w14:paraId="3980321F" w14:textId="25AF5A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E4F6E46" w14:textId="77777777" w:rsidTr="00B976AF">
        <w:tc>
          <w:tcPr>
            <w:tcW w:w="430" w:type="pct"/>
          </w:tcPr>
          <w:p w14:paraId="7AC3599E" w14:textId="58465A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R4-2501548</w:t>
            </w:r>
          </w:p>
        </w:tc>
        <w:tc>
          <w:tcPr>
            <w:tcW w:w="1262" w:type="pct"/>
          </w:tcPr>
          <w:p w14:paraId="33520766" w14:textId="1E0ECA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(NR_redcap_enh-Perf) CR on UE CSI requirements</w:t>
            </w:r>
          </w:p>
        </w:tc>
        <w:tc>
          <w:tcPr>
            <w:tcW w:w="366" w:type="pct"/>
          </w:tcPr>
          <w:p w14:paraId="6CF2976A" w14:textId="3883C9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1A7A2AA" w14:textId="32D96A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07180FA1" w14:textId="59C5E6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0755</w:t>
            </w:r>
          </w:p>
        </w:tc>
        <w:tc>
          <w:tcPr>
            <w:tcW w:w="221" w:type="pct"/>
          </w:tcPr>
          <w:p w14:paraId="411C4BF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59BDABC" w14:textId="1830AF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723567B" w14:textId="1EBF3F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1B99403" w14:textId="29F30B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NR_redcap_enh-Perf</w:t>
            </w:r>
          </w:p>
        </w:tc>
        <w:tc>
          <w:tcPr>
            <w:tcW w:w="439" w:type="pct"/>
          </w:tcPr>
          <w:p w14:paraId="676FFD25" w14:textId="6C085C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8FACF0B" w14:textId="77777777" w:rsidTr="00B976AF">
        <w:tc>
          <w:tcPr>
            <w:tcW w:w="430" w:type="pct"/>
          </w:tcPr>
          <w:p w14:paraId="01CA5768" w14:textId="58E5BE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R4-2501549</w:t>
            </w:r>
          </w:p>
        </w:tc>
        <w:tc>
          <w:tcPr>
            <w:tcW w:w="1262" w:type="pct"/>
          </w:tcPr>
          <w:p w14:paraId="4A87DC2A" w14:textId="00D398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(NR_perf_enh-Perf) CR on UE CA demodulation requirements</w:t>
            </w:r>
          </w:p>
        </w:tc>
        <w:tc>
          <w:tcPr>
            <w:tcW w:w="366" w:type="pct"/>
          </w:tcPr>
          <w:p w14:paraId="5916179E" w14:textId="509BB9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F94E981" w14:textId="0128BA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4ECEE349" w14:textId="127538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0756</w:t>
            </w:r>
          </w:p>
        </w:tc>
        <w:tc>
          <w:tcPr>
            <w:tcW w:w="221" w:type="pct"/>
          </w:tcPr>
          <w:p w14:paraId="71F2572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906B275" w14:textId="360707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10F9285F" w14:textId="46B60C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18E6D59" w14:textId="510974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NR_perf_enh-Perf</w:t>
            </w:r>
          </w:p>
        </w:tc>
        <w:tc>
          <w:tcPr>
            <w:tcW w:w="439" w:type="pct"/>
          </w:tcPr>
          <w:p w14:paraId="1005C8F3" w14:textId="72D82C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8BCFE79" w14:textId="77777777" w:rsidTr="00B976AF">
        <w:tc>
          <w:tcPr>
            <w:tcW w:w="430" w:type="pct"/>
          </w:tcPr>
          <w:p w14:paraId="019DFA19" w14:textId="257B29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R4-2502328</w:t>
            </w:r>
          </w:p>
        </w:tc>
        <w:tc>
          <w:tcPr>
            <w:tcW w:w="1262" w:type="pct"/>
          </w:tcPr>
          <w:p w14:paraId="249031AE" w14:textId="00EEEA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(NR_perf_enh-Perf) CR on UE CA demodulation requirements</w:t>
            </w:r>
          </w:p>
        </w:tc>
        <w:tc>
          <w:tcPr>
            <w:tcW w:w="366" w:type="pct"/>
          </w:tcPr>
          <w:p w14:paraId="4ACE9436" w14:textId="68B7F9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218C334" w14:textId="74F2C2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3B05937C" w14:textId="201BE3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0756</w:t>
            </w:r>
          </w:p>
        </w:tc>
        <w:tc>
          <w:tcPr>
            <w:tcW w:w="221" w:type="pct"/>
          </w:tcPr>
          <w:p w14:paraId="5FF7BD9C" w14:textId="68F047BA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E31E10A" w14:textId="64FC8B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1A930E88" w14:textId="478D15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6A13F57" w14:textId="0A6BFB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NR_perf_enh-Perf</w:t>
            </w:r>
          </w:p>
        </w:tc>
        <w:tc>
          <w:tcPr>
            <w:tcW w:w="439" w:type="pct"/>
          </w:tcPr>
          <w:p w14:paraId="4307AE78" w14:textId="6B9BDD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037CD29" w14:textId="77777777" w:rsidTr="00B976AF">
        <w:tc>
          <w:tcPr>
            <w:tcW w:w="430" w:type="pct"/>
          </w:tcPr>
          <w:p w14:paraId="19B36916" w14:textId="67C664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R4-2501550</w:t>
            </w:r>
          </w:p>
        </w:tc>
        <w:tc>
          <w:tcPr>
            <w:tcW w:w="1262" w:type="pct"/>
          </w:tcPr>
          <w:p w14:paraId="12D32286" w14:textId="40FDFA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(NR_perf_enh-Perf) CR on UE CA demodulation requirements</w:t>
            </w:r>
          </w:p>
        </w:tc>
        <w:tc>
          <w:tcPr>
            <w:tcW w:w="366" w:type="pct"/>
          </w:tcPr>
          <w:p w14:paraId="48E024A1" w14:textId="6A8866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59EA05EF" w14:textId="0DBEAD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01F28CAD" w14:textId="670D1F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0757</w:t>
            </w:r>
          </w:p>
        </w:tc>
        <w:tc>
          <w:tcPr>
            <w:tcW w:w="221" w:type="pct"/>
          </w:tcPr>
          <w:p w14:paraId="510B7D1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0CA0C89" w14:textId="7D8CA7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24FAAF4" w14:textId="180191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655E1B8B" w14:textId="0F2FB6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NR_perf_enh-Perf</w:t>
            </w:r>
          </w:p>
        </w:tc>
        <w:tc>
          <w:tcPr>
            <w:tcW w:w="439" w:type="pct"/>
          </w:tcPr>
          <w:p w14:paraId="66539995" w14:textId="348868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41CC595" w14:textId="77777777" w:rsidTr="00B976AF">
        <w:tc>
          <w:tcPr>
            <w:tcW w:w="430" w:type="pct"/>
          </w:tcPr>
          <w:p w14:paraId="263D5172" w14:textId="0ED4D0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R4-2501908</w:t>
            </w:r>
          </w:p>
        </w:tc>
        <w:tc>
          <w:tcPr>
            <w:tcW w:w="1262" w:type="pct"/>
          </w:tcPr>
          <w:p w14:paraId="196A3F69" w14:textId="154FA3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TS38101-4 Correction on the name of the 8Rx receiver</w:t>
            </w:r>
          </w:p>
        </w:tc>
        <w:tc>
          <w:tcPr>
            <w:tcW w:w="366" w:type="pct"/>
          </w:tcPr>
          <w:p w14:paraId="1C0F4D14" w14:textId="2B433F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120CB902" w14:textId="4DF66F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0D2232CF" w14:textId="022B2B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0758</w:t>
            </w:r>
          </w:p>
        </w:tc>
        <w:tc>
          <w:tcPr>
            <w:tcW w:w="221" w:type="pct"/>
          </w:tcPr>
          <w:p w14:paraId="7403E1B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3F67A33" w14:textId="4D38E0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1BADF34" w14:textId="19F915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9119E36" w14:textId="03BB46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NR_ENDC_RF_FR1_enh2-Perf</w:t>
            </w:r>
          </w:p>
        </w:tc>
        <w:tc>
          <w:tcPr>
            <w:tcW w:w="439" w:type="pct"/>
          </w:tcPr>
          <w:p w14:paraId="63EF7307" w14:textId="429C50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1F78FE0C" w14:textId="77777777" w:rsidTr="00B976AF">
        <w:tc>
          <w:tcPr>
            <w:tcW w:w="430" w:type="pct"/>
          </w:tcPr>
          <w:p w14:paraId="26318BF0" w14:textId="7FB6D4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R4-2501909</w:t>
            </w:r>
          </w:p>
        </w:tc>
        <w:tc>
          <w:tcPr>
            <w:tcW w:w="1262" w:type="pct"/>
          </w:tcPr>
          <w:p w14:paraId="55D24277" w14:textId="2406BA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CR to TS38101-4 Correction on the test numbering of PDCCH requirements</w:t>
            </w:r>
          </w:p>
        </w:tc>
        <w:tc>
          <w:tcPr>
            <w:tcW w:w="366" w:type="pct"/>
          </w:tcPr>
          <w:p w14:paraId="7E4CA59F" w14:textId="313E5C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5D7AAF29" w14:textId="406CE0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469E8F09" w14:textId="2BF111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0759</w:t>
            </w:r>
          </w:p>
        </w:tc>
        <w:tc>
          <w:tcPr>
            <w:tcW w:w="221" w:type="pct"/>
          </w:tcPr>
          <w:p w14:paraId="4BE22FA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F49E16B" w14:textId="5A4C10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1059ACFA" w14:textId="3330EF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B4DA3E6" w14:textId="7771C6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4C95876B" w14:textId="62E156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6C71253" w14:textId="77777777" w:rsidTr="00B976AF">
        <w:tc>
          <w:tcPr>
            <w:tcW w:w="430" w:type="pct"/>
          </w:tcPr>
          <w:p w14:paraId="18EFD57A" w14:textId="1E16AF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R4-2501910</w:t>
            </w:r>
          </w:p>
        </w:tc>
        <w:tc>
          <w:tcPr>
            <w:tcW w:w="1262" w:type="pct"/>
          </w:tcPr>
          <w:p w14:paraId="43DD7A18" w14:textId="675D67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CR to TS38101-4 Correction on the test numbering of PDCCH requirements</w:t>
            </w:r>
          </w:p>
        </w:tc>
        <w:tc>
          <w:tcPr>
            <w:tcW w:w="366" w:type="pct"/>
          </w:tcPr>
          <w:p w14:paraId="22A1BD38" w14:textId="055EE8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31E4C04C" w14:textId="2503DD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2FB1EADE" w14:textId="204A8D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0760</w:t>
            </w:r>
          </w:p>
        </w:tc>
        <w:tc>
          <w:tcPr>
            <w:tcW w:w="221" w:type="pct"/>
          </w:tcPr>
          <w:p w14:paraId="578C168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448DE49" w14:textId="6713FD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6A84548F" w14:textId="04F211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1ACDB12" w14:textId="558857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0F5D3BAD" w14:textId="6A930B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72EE580" w14:textId="77777777" w:rsidTr="00B976AF">
        <w:tc>
          <w:tcPr>
            <w:tcW w:w="430" w:type="pct"/>
          </w:tcPr>
          <w:p w14:paraId="0579AE8D" w14:textId="2D271D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R4-2501911</w:t>
            </w:r>
          </w:p>
        </w:tc>
        <w:tc>
          <w:tcPr>
            <w:tcW w:w="1262" w:type="pct"/>
          </w:tcPr>
          <w:p w14:paraId="282A0442" w14:textId="509F608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CR to TS38101-4 Correction on the test numbering of PDCCH requirements</w:t>
            </w:r>
          </w:p>
        </w:tc>
        <w:tc>
          <w:tcPr>
            <w:tcW w:w="366" w:type="pct"/>
          </w:tcPr>
          <w:p w14:paraId="6EF211D2" w14:textId="0D4683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57A287D2" w14:textId="654176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114157BD" w14:textId="1B7253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0761</w:t>
            </w:r>
          </w:p>
        </w:tc>
        <w:tc>
          <w:tcPr>
            <w:tcW w:w="221" w:type="pct"/>
          </w:tcPr>
          <w:p w14:paraId="12CF95F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0B940A8" w14:textId="0BEA72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1DF246A6" w14:textId="3C3558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28D0B12" w14:textId="6582C6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27EE974B" w14:textId="64FB69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F58A254" w14:textId="77777777" w:rsidTr="00B976AF">
        <w:tc>
          <w:tcPr>
            <w:tcW w:w="430" w:type="pct"/>
          </w:tcPr>
          <w:p w14:paraId="14D2A9FD" w14:textId="665848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R4-2501912</w:t>
            </w:r>
          </w:p>
        </w:tc>
        <w:tc>
          <w:tcPr>
            <w:tcW w:w="1262" w:type="pct"/>
          </w:tcPr>
          <w:p w14:paraId="70D016C4" w14:textId="63E739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CR to TS38101-4 Correction on the test numbering of PDCCH requirements</w:t>
            </w:r>
          </w:p>
        </w:tc>
        <w:tc>
          <w:tcPr>
            <w:tcW w:w="366" w:type="pct"/>
          </w:tcPr>
          <w:p w14:paraId="7A063E75" w14:textId="389D99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5C970603" w14:textId="112392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38.101-4</w:t>
            </w:r>
          </w:p>
        </w:tc>
        <w:tc>
          <w:tcPr>
            <w:tcW w:w="294" w:type="pct"/>
          </w:tcPr>
          <w:p w14:paraId="28CE9681" w14:textId="1CC046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0762</w:t>
            </w:r>
          </w:p>
        </w:tc>
        <w:tc>
          <w:tcPr>
            <w:tcW w:w="221" w:type="pct"/>
          </w:tcPr>
          <w:p w14:paraId="18709E8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37EFF82" w14:textId="175D9C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A1CDCDE" w14:textId="7D45F7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05204CB" w14:textId="0037D2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558EB8E9" w14:textId="7898AA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294D12F" w14:textId="77777777" w:rsidTr="00B976AF">
        <w:tc>
          <w:tcPr>
            <w:tcW w:w="430" w:type="pct"/>
          </w:tcPr>
          <w:p w14:paraId="7FFBC0F9" w14:textId="6229C8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R4-2500084</w:t>
            </w:r>
          </w:p>
        </w:tc>
        <w:tc>
          <w:tcPr>
            <w:tcW w:w="1262" w:type="pct"/>
          </w:tcPr>
          <w:p w14:paraId="782703FE" w14:textId="77F120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38.101-5: n87 and n88 bands introduction</w:t>
            </w:r>
          </w:p>
        </w:tc>
        <w:tc>
          <w:tcPr>
            <w:tcW w:w="366" w:type="pct"/>
          </w:tcPr>
          <w:p w14:paraId="0BD12B13" w14:textId="787859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26E3EDB" w14:textId="3C1A6A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38.101-5</w:t>
            </w:r>
          </w:p>
        </w:tc>
        <w:tc>
          <w:tcPr>
            <w:tcW w:w="294" w:type="pct"/>
          </w:tcPr>
          <w:p w14:paraId="0A6E584A" w14:textId="5C8356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0143</w:t>
            </w:r>
          </w:p>
        </w:tc>
        <w:tc>
          <w:tcPr>
            <w:tcW w:w="221" w:type="pct"/>
          </w:tcPr>
          <w:p w14:paraId="463DC4C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AB210F4" w14:textId="35A272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C414F9C" w14:textId="3411CE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097EDE2" w14:textId="2A1CF3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NR_bands_n87_n88-Core</w:t>
            </w:r>
          </w:p>
        </w:tc>
        <w:tc>
          <w:tcPr>
            <w:tcW w:w="439" w:type="pct"/>
          </w:tcPr>
          <w:p w14:paraId="3F8DEB9E" w14:textId="33A9A1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719ECDE" w14:textId="77777777" w:rsidTr="00B976AF">
        <w:tc>
          <w:tcPr>
            <w:tcW w:w="430" w:type="pct"/>
          </w:tcPr>
          <w:p w14:paraId="6763A2AA" w14:textId="48A0D8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R4-2500130</w:t>
            </w:r>
          </w:p>
        </w:tc>
        <w:tc>
          <w:tcPr>
            <w:tcW w:w="1262" w:type="pct"/>
          </w:tcPr>
          <w:p w14:paraId="746435C3" w14:textId="5DAB81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38.101-5 - Introduction of band n68</w:t>
            </w:r>
          </w:p>
        </w:tc>
        <w:tc>
          <w:tcPr>
            <w:tcW w:w="366" w:type="pct"/>
          </w:tcPr>
          <w:p w14:paraId="436F6A28" w14:textId="17A448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 Limited</w:t>
            </w:r>
          </w:p>
        </w:tc>
        <w:tc>
          <w:tcPr>
            <w:tcW w:w="442" w:type="pct"/>
          </w:tcPr>
          <w:p w14:paraId="24486529" w14:textId="147B43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38.101-5</w:t>
            </w:r>
          </w:p>
        </w:tc>
        <w:tc>
          <w:tcPr>
            <w:tcW w:w="294" w:type="pct"/>
          </w:tcPr>
          <w:p w14:paraId="085DAD90" w14:textId="57DC77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0144</w:t>
            </w:r>
          </w:p>
        </w:tc>
        <w:tc>
          <w:tcPr>
            <w:tcW w:w="221" w:type="pct"/>
          </w:tcPr>
          <w:p w14:paraId="0CD834B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D6B54A7" w14:textId="3FE646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799B7463" w14:textId="00366B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5BCD057B" w14:textId="42B5D0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NR_band_n68-Core</w:t>
            </w:r>
          </w:p>
        </w:tc>
        <w:tc>
          <w:tcPr>
            <w:tcW w:w="439" w:type="pct"/>
          </w:tcPr>
          <w:p w14:paraId="635821EA" w14:textId="5406E57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A7AA5B4" w14:textId="77777777" w:rsidTr="00B976AF">
        <w:tc>
          <w:tcPr>
            <w:tcW w:w="430" w:type="pct"/>
          </w:tcPr>
          <w:p w14:paraId="736D2F5E" w14:textId="2E33C2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R4-2500185</w:t>
            </w:r>
          </w:p>
        </w:tc>
        <w:tc>
          <w:tcPr>
            <w:tcW w:w="1262" w:type="pct"/>
          </w:tcPr>
          <w:p w14:paraId="3EBF1858" w14:textId="12B400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TS38.101-5 on introduction of NR band n110</w:t>
            </w:r>
          </w:p>
        </w:tc>
        <w:tc>
          <w:tcPr>
            <w:tcW w:w="366" w:type="pct"/>
          </w:tcPr>
          <w:p w14:paraId="4415B0B9" w14:textId="1E7DD6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0F29915C" w14:textId="5CAB53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38.101-5</w:t>
            </w:r>
          </w:p>
        </w:tc>
        <w:tc>
          <w:tcPr>
            <w:tcW w:w="294" w:type="pct"/>
          </w:tcPr>
          <w:p w14:paraId="48BA3C54" w14:textId="33B637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0145</w:t>
            </w:r>
          </w:p>
        </w:tc>
        <w:tc>
          <w:tcPr>
            <w:tcW w:w="221" w:type="pct"/>
          </w:tcPr>
          <w:p w14:paraId="2BA94E6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9320191" w14:textId="70816A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E72CEF9" w14:textId="2FF15E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57B0240" w14:textId="59B598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NR_FDD_1400MHz-Core</w:t>
            </w:r>
          </w:p>
        </w:tc>
        <w:tc>
          <w:tcPr>
            <w:tcW w:w="439" w:type="pct"/>
          </w:tcPr>
          <w:p w14:paraId="5B11F1EB" w14:textId="269B84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A7FC63B" w14:textId="77777777" w:rsidTr="00B976AF">
        <w:tc>
          <w:tcPr>
            <w:tcW w:w="430" w:type="pct"/>
          </w:tcPr>
          <w:p w14:paraId="4386B92A" w14:textId="12E4AD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R4-2500320</w:t>
            </w:r>
          </w:p>
        </w:tc>
        <w:tc>
          <w:tcPr>
            <w:tcW w:w="1262" w:type="pct"/>
          </w:tcPr>
          <w:p w14:paraId="227A5D52" w14:textId="69E1399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(NR_NTN_solutions) CR to 38.101-5 to clarify applicability of phase continuity requirements in R17</w:t>
            </w:r>
          </w:p>
        </w:tc>
        <w:tc>
          <w:tcPr>
            <w:tcW w:w="366" w:type="pct"/>
          </w:tcPr>
          <w:p w14:paraId="4B5ADD31" w14:textId="006BBF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77E488CC" w14:textId="40AEF8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38.101-5</w:t>
            </w:r>
          </w:p>
        </w:tc>
        <w:tc>
          <w:tcPr>
            <w:tcW w:w="294" w:type="pct"/>
          </w:tcPr>
          <w:p w14:paraId="1560FECF" w14:textId="137BA9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0146</w:t>
            </w:r>
          </w:p>
        </w:tc>
        <w:tc>
          <w:tcPr>
            <w:tcW w:w="221" w:type="pct"/>
          </w:tcPr>
          <w:p w14:paraId="451C190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1F9D6FF" w14:textId="0A155B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48B9D538" w14:textId="707222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C35A45B" w14:textId="65A438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NR_NTN_solutions-Core</w:t>
            </w:r>
          </w:p>
        </w:tc>
        <w:tc>
          <w:tcPr>
            <w:tcW w:w="439" w:type="pct"/>
          </w:tcPr>
          <w:p w14:paraId="50EEF6D2" w14:textId="682A28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BFC250D" w14:textId="77777777" w:rsidTr="00B976AF">
        <w:tc>
          <w:tcPr>
            <w:tcW w:w="430" w:type="pct"/>
          </w:tcPr>
          <w:p w14:paraId="171E6FF8" w14:textId="532643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R4-2500984</w:t>
            </w:r>
          </w:p>
        </w:tc>
        <w:tc>
          <w:tcPr>
            <w:tcW w:w="1262" w:type="pct"/>
          </w:tcPr>
          <w:p w14:paraId="05BA28A2" w14:textId="7DEF05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(NR_NTN_LSband-Core)CR for TS 38.101-5, Correction on sync raster for band n254 for NTN</w:t>
            </w:r>
          </w:p>
        </w:tc>
        <w:tc>
          <w:tcPr>
            <w:tcW w:w="366" w:type="pct"/>
          </w:tcPr>
          <w:p w14:paraId="51B5706B" w14:textId="55A5A2A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38A6A119" w14:textId="4E5CBE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38.101-5</w:t>
            </w:r>
          </w:p>
        </w:tc>
        <w:tc>
          <w:tcPr>
            <w:tcW w:w="294" w:type="pct"/>
          </w:tcPr>
          <w:p w14:paraId="6B7F08F5" w14:textId="571451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0147</w:t>
            </w:r>
          </w:p>
        </w:tc>
        <w:tc>
          <w:tcPr>
            <w:tcW w:w="221" w:type="pct"/>
          </w:tcPr>
          <w:p w14:paraId="038786C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14A702A" w14:textId="417AFA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FBDB601" w14:textId="25D967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BFC076D" w14:textId="205AD7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NR_NTN_LSband-Core</w:t>
            </w:r>
          </w:p>
        </w:tc>
        <w:tc>
          <w:tcPr>
            <w:tcW w:w="439" w:type="pct"/>
          </w:tcPr>
          <w:p w14:paraId="1EB5B562" w14:textId="581377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4461E321" w14:textId="77777777" w:rsidTr="00B976AF">
        <w:tc>
          <w:tcPr>
            <w:tcW w:w="430" w:type="pct"/>
          </w:tcPr>
          <w:p w14:paraId="629D50D0" w14:textId="7A5340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R4-2502948</w:t>
            </w:r>
          </w:p>
        </w:tc>
        <w:tc>
          <w:tcPr>
            <w:tcW w:w="1262" w:type="pct"/>
          </w:tcPr>
          <w:p w14:paraId="48323193" w14:textId="66D015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(NR_NTN_LSband-Core)CR for TS 38.101-5, Correction on sync raster for band n254 for NTN</w:t>
            </w:r>
          </w:p>
        </w:tc>
        <w:tc>
          <w:tcPr>
            <w:tcW w:w="366" w:type="pct"/>
          </w:tcPr>
          <w:p w14:paraId="48A4B177" w14:textId="57CFA5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CATT, Apple</w:t>
            </w:r>
          </w:p>
        </w:tc>
        <w:tc>
          <w:tcPr>
            <w:tcW w:w="442" w:type="pct"/>
          </w:tcPr>
          <w:p w14:paraId="7138ECA2" w14:textId="5409A2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38.101-5</w:t>
            </w:r>
          </w:p>
        </w:tc>
        <w:tc>
          <w:tcPr>
            <w:tcW w:w="294" w:type="pct"/>
          </w:tcPr>
          <w:p w14:paraId="2FDAEADA" w14:textId="109FB4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0147</w:t>
            </w:r>
          </w:p>
        </w:tc>
        <w:tc>
          <w:tcPr>
            <w:tcW w:w="221" w:type="pct"/>
          </w:tcPr>
          <w:p w14:paraId="7C708B87" w14:textId="59D3BB0B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04A5AE30" w14:textId="2ABB78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3180987" w14:textId="74FC49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C3272AF" w14:textId="0D97DB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NR_NTN_LSband-Core</w:t>
            </w:r>
          </w:p>
        </w:tc>
        <w:tc>
          <w:tcPr>
            <w:tcW w:w="439" w:type="pct"/>
          </w:tcPr>
          <w:p w14:paraId="266679F8" w14:textId="15C66F0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5AD66D6" w14:textId="77777777" w:rsidTr="00B976AF">
        <w:tc>
          <w:tcPr>
            <w:tcW w:w="430" w:type="pct"/>
          </w:tcPr>
          <w:p w14:paraId="60517D07" w14:textId="284EFD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R4-2501053</w:t>
            </w:r>
          </w:p>
        </w:tc>
        <w:tc>
          <w:tcPr>
            <w:tcW w:w="1262" w:type="pct"/>
          </w:tcPr>
          <w:p w14:paraId="31367094" w14:textId="794DD4D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(NR_NTN_enh-Core) CR for TS 38.101-5 Correction on FR2-NTN frequency range</w:t>
            </w:r>
          </w:p>
        </w:tc>
        <w:tc>
          <w:tcPr>
            <w:tcW w:w="366" w:type="pct"/>
          </w:tcPr>
          <w:p w14:paraId="10899AFC" w14:textId="39EB8A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0A0B7863" w14:textId="1C39EC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38.101-5</w:t>
            </w:r>
          </w:p>
        </w:tc>
        <w:tc>
          <w:tcPr>
            <w:tcW w:w="294" w:type="pct"/>
          </w:tcPr>
          <w:p w14:paraId="75162256" w14:textId="754297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0148</w:t>
            </w:r>
          </w:p>
        </w:tc>
        <w:tc>
          <w:tcPr>
            <w:tcW w:w="221" w:type="pct"/>
          </w:tcPr>
          <w:p w14:paraId="6D303C2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E81326F" w14:textId="16AEDF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D78AD0E" w14:textId="4DC24F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993DF1B" w14:textId="32646B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48E2F3BD" w14:textId="51766A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347CFCE2" w14:textId="77777777" w:rsidTr="00B976AF">
        <w:tc>
          <w:tcPr>
            <w:tcW w:w="430" w:type="pct"/>
          </w:tcPr>
          <w:p w14:paraId="3B27F98C" w14:textId="39FE36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R4-2502340</w:t>
            </w:r>
          </w:p>
        </w:tc>
        <w:tc>
          <w:tcPr>
            <w:tcW w:w="1262" w:type="pct"/>
          </w:tcPr>
          <w:p w14:paraId="079D4A4D" w14:textId="687BDD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(NR_NTN_enh-Core) CR for TS 38.101-5 Correction on FR2-NTN frequency range</w:t>
            </w:r>
          </w:p>
        </w:tc>
        <w:tc>
          <w:tcPr>
            <w:tcW w:w="366" w:type="pct"/>
          </w:tcPr>
          <w:p w14:paraId="383828AA" w14:textId="72ED5D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5D7CE08A" w14:textId="173372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38.101-5</w:t>
            </w:r>
          </w:p>
        </w:tc>
        <w:tc>
          <w:tcPr>
            <w:tcW w:w="294" w:type="pct"/>
          </w:tcPr>
          <w:p w14:paraId="1ABF05B9" w14:textId="2BC84F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0148</w:t>
            </w:r>
          </w:p>
        </w:tc>
        <w:tc>
          <w:tcPr>
            <w:tcW w:w="221" w:type="pct"/>
          </w:tcPr>
          <w:p w14:paraId="2D4B39CA" w14:textId="3E8CCBF6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9F4BAF9" w14:textId="3A795E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CB5ABF5" w14:textId="5D3D89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092DD79" w14:textId="1CBE43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7D475461" w14:textId="4A2BD3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A4317D3" w14:textId="77777777" w:rsidTr="00B976AF">
        <w:tc>
          <w:tcPr>
            <w:tcW w:w="430" w:type="pct"/>
          </w:tcPr>
          <w:p w14:paraId="050CF845" w14:textId="7AF5E4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R4-2501447</w:t>
            </w:r>
          </w:p>
        </w:tc>
        <w:tc>
          <w:tcPr>
            <w:tcW w:w="1262" w:type="pct"/>
          </w:tcPr>
          <w:p w14:paraId="5D9D313A" w14:textId="463D7D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(NR_NTN_enh-Core) CR for TS 38.101-5 to clarify Doppler shift issues for guard band and transmission bandwidth configuration</w:t>
            </w:r>
          </w:p>
        </w:tc>
        <w:tc>
          <w:tcPr>
            <w:tcW w:w="366" w:type="pct"/>
          </w:tcPr>
          <w:p w14:paraId="727666D1" w14:textId="401054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3535D95" w14:textId="4D85A3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38.101-5</w:t>
            </w:r>
          </w:p>
        </w:tc>
        <w:tc>
          <w:tcPr>
            <w:tcW w:w="294" w:type="pct"/>
          </w:tcPr>
          <w:p w14:paraId="7039E821" w14:textId="1AEB28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0149</w:t>
            </w:r>
          </w:p>
        </w:tc>
        <w:tc>
          <w:tcPr>
            <w:tcW w:w="221" w:type="pct"/>
          </w:tcPr>
          <w:p w14:paraId="788B335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F3EA73F" w14:textId="4A8075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1A2C65E" w14:textId="3D26CC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CA103FB" w14:textId="147160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1822632B" w14:textId="5C98CA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042D582E" w14:textId="77777777" w:rsidTr="00B976AF">
        <w:tc>
          <w:tcPr>
            <w:tcW w:w="430" w:type="pct"/>
          </w:tcPr>
          <w:p w14:paraId="61365B6E" w14:textId="5A9C8D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R4-2501763</w:t>
            </w:r>
          </w:p>
        </w:tc>
        <w:tc>
          <w:tcPr>
            <w:tcW w:w="1262" w:type="pct"/>
          </w:tcPr>
          <w:p w14:paraId="7D5E8637" w14:textId="42EFB7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CR to 38.101-5 NB-IoT inband operation with NR NTN [NTNNBIoT_inbandNTNNR]</w:t>
            </w:r>
          </w:p>
        </w:tc>
        <w:tc>
          <w:tcPr>
            <w:tcW w:w="366" w:type="pct"/>
          </w:tcPr>
          <w:p w14:paraId="2E4FE477" w14:textId="0164B8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EchoStar</w:t>
            </w:r>
          </w:p>
        </w:tc>
        <w:tc>
          <w:tcPr>
            <w:tcW w:w="442" w:type="pct"/>
          </w:tcPr>
          <w:p w14:paraId="49FC8611" w14:textId="100295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38.101-5</w:t>
            </w:r>
          </w:p>
        </w:tc>
        <w:tc>
          <w:tcPr>
            <w:tcW w:w="294" w:type="pct"/>
          </w:tcPr>
          <w:p w14:paraId="77B01609" w14:textId="4E2BE3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0150</w:t>
            </w:r>
          </w:p>
        </w:tc>
        <w:tc>
          <w:tcPr>
            <w:tcW w:w="221" w:type="pct"/>
          </w:tcPr>
          <w:p w14:paraId="394A4BA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2446322" w14:textId="04D597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49C1506" w14:textId="111713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2DF62D1" w14:textId="3D5C1B3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3EDECB63" w14:textId="118BD3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6768D43D" w14:textId="77777777" w:rsidTr="00B976AF">
        <w:tc>
          <w:tcPr>
            <w:tcW w:w="430" w:type="pct"/>
          </w:tcPr>
          <w:p w14:paraId="2C51D229" w14:textId="3BA317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R4-2502929</w:t>
            </w:r>
          </w:p>
        </w:tc>
        <w:tc>
          <w:tcPr>
            <w:tcW w:w="1262" w:type="pct"/>
          </w:tcPr>
          <w:p w14:paraId="59F84642" w14:textId="7AC6A6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CR to 38.101-5 NB-IoT inband operation with NR NTN [NTNNBIoT_inbandNTNNR]</w:t>
            </w:r>
          </w:p>
        </w:tc>
        <w:tc>
          <w:tcPr>
            <w:tcW w:w="366" w:type="pct"/>
          </w:tcPr>
          <w:p w14:paraId="24AC4A3D" w14:textId="31F56B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EchoStar</w:t>
            </w:r>
          </w:p>
        </w:tc>
        <w:tc>
          <w:tcPr>
            <w:tcW w:w="442" w:type="pct"/>
          </w:tcPr>
          <w:p w14:paraId="00A8CE18" w14:textId="2F2DDF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38.101-5</w:t>
            </w:r>
          </w:p>
        </w:tc>
        <w:tc>
          <w:tcPr>
            <w:tcW w:w="294" w:type="pct"/>
          </w:tcPr>
          <w:p w14:paraId="66F73094" w14:textId="0DEA6C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0150</w:t>
            </w:r>
          </w:p>
        </w:tc>
        <w:tc>
          <w:tcPr>
            <w:tcW w:w="221" w:type="pct"/>
          </w:tcPr>
          <w:p w14:paraId="340F9102" w14:textId="7541F822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543AC69A" w14:textId="7ED936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DE1E9B8" w14:textId="6E115E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ED027A4" w14:textId="2B6E03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628D725A" w14:textId="368C5E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3094ACD2" w14:textId="77777777" w:rsidTr="00B976AF">
        <w:tc>
          <w:tcPr>
            <w:tcW w:w="430" w:type="pct"/>
          </w:tcPr>
          <w:p w14:paraId="093F2696" w14:textId="52B6B9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R4-2501952</w:t>
            </w:r>
          </w:p>
        </w:tc>
        <w:tc>
          <w:tcPr>
            <w:tcW w:w="1262" w:type="pct"/>
          </w:tcPr>
          <w:p w14:paraId="56B80FAC" w14:textId="46EC9D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(NR_NTN_enh-Core) CR for TS 38.101-5 to clarify Doppler shift issues</w:t>
            </w:r>
          </w:p>
        </w:tc>
        <w:tc>
          <w:tcPr>
            <w:tcW w:w="366" w:type="pct"/>
          </w:tcPr>
          <w:p w14:paraId="6E3E28C0" w14:textId="7E6C5A4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Incorporated, THALES, Ericsson</w:t>
            </w:r>
          </w:p>
        </w:tc>
        <w:tc>
          <w:tcPr>
            <w:tcW w:w="442" w:type="pct"/>
          </w:tcPr>
          <w:p w14:paraId="61AE43D6" w14:textId="1DD0A1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38.101-5</w:t>
            </w:r>
          </w:p>
        </w:tc>
        <w:tc>
          <w:tcPr>
            <w:tcW w:w="294" w:type="pct"/>
          </w:tcPr>
          <w:p w14:paraId="756D4CC5" w14:textId="67D726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0151</w:t>
            </w:r>
          </w:p>
        </w:tc>
        <w:tc>
          <w:tcPr>
            <w:tcW w:w="221" w:type="pct"/>
          </w:tcPr>
          <w:p w14:paraId="7D270E3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E591624" w14:textId="43F6FA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AB34BE8" w14:textId="74F5F8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B73BB2D" w14:textId="1B421F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51E09A84" w14:textId="52C9A5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4CF99FD8" w14:textId="77777777" w:rsidTr="00B976AF">
        <w:tc>
          <w:tcPr>
            <w:tcW w:w="430" w:type="pct"/>
          </w:tcPr>
          <w:p w14:paraId="3EFEF3CE" w14:textId="1F75FB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R4-2502342</w:t>
            </w:r>
          </w:p>
        </w:tc>
        <w:tc>
          <w:tcPr>
            <w:tcW w:w="1262" w:type="pct"/>
          </w:tcPr>
          <w:p w14:paraId="55DBF4E2" w14:textId="0C4DD6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(NR_NTN_enh-Core) CR for TS 38.101-5 to clarify Doppler shift issues</w:t>
            </w:r>
          </w:p>
        </w:tc>
        <w:tc>
          <w:tcPr>
            <w:tcW w:w="366" w:type="pct"/>
          </w:tcPr>
          <w:p w14:paraId="724E7424" w14:textId="212480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Incorporated, THALES, Ericsson</w:t>
            </w:r>
          </w:p>
        </w:tc>
        <w:tc>
          <w:tcPr>
            <w:tcW w:w="442" w:type="pct"/>
          </w:tcPr>
          <w:p w14:paraId="46CA7473" w14:textId="10505D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38.101-5</w:t>
            </w:r>
          </w:p>
        </w:tc>
        <w:tc>
          <w:tcPr>
            <w:tcW w:w="294" w:type="pct"/>
          </w:tcPr>
          <w:p w14:paraId="5FE244DB" w14:textId="7629FE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0151</w:t>
            </w:r>
          </w:p>
        </w:tc>
        <w:tc>
          <w:tcPr>
            <w:tcW w:w="221" w:type="pct"/>
          </w:tcPr>
          <w:p w14:paraId="067860AD" w14:textId="4407B865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53217B87" w14:textId="7739C4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68CCA1A" w14:textId="7E2E53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2321C0B" w14:textId="52337B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776A883E" w14:textId="1C12B6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1DF4EA00" w14:textId="77777777" w:rsidTr="00B976AF">
        <w:tc>
          <w:tcPr>
            <w:tcW w:w="430" w:type="pct"/>
          </w:tcPr>
          <w:p w14:paraId="0F0E7160" w14:textId="57C1CB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R4-2502006</w:t>
            </w:r>
          </w:p>
        </w:tc>
        <w:tc>
          <w:tcPr>
            <w:tcW w:w="1262" w:type="pct"/>
          </w:tcPr>
          <w:p w14:paraId="38203602" w14:textId="40A055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(NR_NTN_enh-Core, NR_NTN_solutions-Core) CR to TS 38.101-5: Correction on flexible Tx-Rx spacing for NR NTN</w:t>
            </w:r>
          </w:p>
        </w:tc>
        <w:tc>
          <w:tcPr>
            <w:tcW w:w="366" w:type="pct"/>
          </w:tcPr>
          <w:p w14:paraId="46C4C52A" w14:textId="61F779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05CCBF51" w14:textId="6E0A41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38.101-5</w:t>
            </w:r>
          </w:p>
        </w:tc>
        <w:tc>
          <w:tcPr>
            <w:tcW w:w="294" w:type="pct"/>
          </w:tcPr>
          <w:p w14:paraId="1AD43ED9" w14:textId="1A925D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0152</w:t>
            </w:r>
          </w:p>
        </w:tc>
        <w:tc>
          <w:tcPr>
            <w:tcW w:w="221" w:type="pct"/>
          </w:tcPr>
          <w:p w14:paraId="5B7BDC0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9B5DB08" w14:textId="7C209C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0A0827F" w14:textId="0A2F0D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8BB0BA3" w14:textId="4A331A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NR_NTN_enh-Core, NR_NTN_solutions-Core</w:t>
            </w:r>
          </w:p>
        </w:tc>
        <w:tc>
          <w:tcPr>
            <w:tcW w:w="439" w:type="pct"/>
          </w:tcPr>
          <w:p w14:paraId="3ABA73B0" w14:textId="259E6D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C9594A8" w14:textId="77777777" w:rsidTr="00B976AF">
        <w:tc>
          <w:tcPr>
            <w:tcW w:w="430" w:type="pct"/>
          </w:tcPr>
          <w:p w14:paraId="78BA2101" w14:textId="5174C9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R4-2502118</w:t>
            </w:r>
          </w:p>
        </w:tc>
        <w:tc>
          <w:tcPr>
            <w:tcW w:w="1262" w:type="pct"/>
          </w:tcPr>
          <w:p w14:paraId="179115EE" w14:textId="086F60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(NR_NTN_solutions-Core) Correction of reference to Suspended version of ITU-R SM.329 Recommendation</w:t>
            </w:r>
          </w:p>
        </w:tc>
        <w:tc>
          <w:tcPr>
            <w:tcW w:w="366" w:type="pct"/>
          </w:tcPr>
          <w:p w14:paraId="34031AF6" w14:textId="33D5AE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62E1E7D" w14:textId="279407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38.101-5</w:t>
            </w:r>
          </w:p>
        </w:tc>
        <w:tc>
          <w:tcPr>
            <w:tcW w:w="294" w:type="pct"/>
          </w:tcPr>
          <w:p w14:paraId="62549A6B" w14:textId="74E1E0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0153</w:t>
            </w:r>
          </w:p>
        </w:tc>
        <w:tc>
          <w:tcPr>
            <w:tcW w:w="221" w:type="pct"/>
          </w:tcPr>
          <w:p w14:paraId="62B4E23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0568482" w14:textId="1871E0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2266218" w14:textId="63C885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58DF7A7" w14:textId="1EC42D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NR_NTN_solutions-Core</w:t>
            </w:r>
          </w:p>
        </w:tc>
        <w:tc>
          <w:tcPr>
            <w:tcW w:w="439" w:type="pct"/>
          </w:tcPr>
          <w:p w14:paraId="22629FB5" w14:textId="671CF1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3A553BF" w14:textId="77777777" w:rsidTr="00B976AF">
        <w:tc>
          <w:tcPr>
            <w:tcW w:w="430" w:type="pct"/>
          </w:tcPr>
          <w:p w14:paraId="4BB1FE4B" w14:textId="588A9F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R4-2502248</w:t>
            </w:r>
          </w:p>
        </w:tc>
        <w:tc>
          <w:tcPr>
            <w:tcW w:w="1262" w:type="pct"/>
          </w:tcPr>
          <w:p w14:paraId="06756FE5" w14:textId="5914E4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(NR_NTN_solutions-Core) Maintenance CR on 38.101-5 - Removing NTN 256QAM from Rel-17 FR1-NTN</w:t>
            </w:r>
          </w:p>
        </w:tc>
        <w:tc>
          <w:tcPr>
            <w:tcW w:w="366" w:type="pct"/>
          </w:tcPr>
          <w:p w14:paraId="62526634" w14:textId="117D09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THALES</w:t>
            </w:r>
          </w:p>
        </w:tc>
        <w:tc>
          <w:tcPr>
            <w:tcW w:w="442" w:type="pct"/>
          </w:tcPr>
          <w:p w14:paraId="0E27B3B5" w14:textId="04E28A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38.101-5</w:t>
            </w:r>
          </w:p>
        </w:tc>
        <w:tc>
          <w:tcPr>
            <w:tcW w:w="294" w:type="pct"/>
          </w:tcPr>
          <w:p w14:paraId="2425DFED" w14:textId="01F00A5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0154</w:t>
            </w:r>
          </w:p>
        </w:tc>
        <w:tc>
          <w:tcPr>
            <w:tcW w:w="221" w:type="pct"/>
          </w:tcPr>
          <w:p w14:paraId="5C0C514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F96E3E3" w14:textId="70CA45A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3AB1662A" w14:textId="1ADE4C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2A925E9" w14:textId="5D248D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NR_NTN_solutions-Core</w:t>
            </w:r>
          </w:p>
        </w:tc>
        <w:tc>
          <w:tcPr>
            <w:tcW w:w="439" w:type="pct"/>
          </w:tcPr>
          <w:p w14:paraId="6E202E83" w14:textId="5E65F7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696B8F10" w14:textId="77777777" w:rsidTr="00B976AF">
        <w:tc>
          <w:tcPr>
            <w:tcW w:w="430" w:type="pct"/>
          </w:tcPr>
          <w:p w14:paraId="0BF8E0BB" w14:textId="5E5C35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R4-2502947</w:t>
            </w:r>
          </w:p>
        </w:tc>
        <w:tc>
          <w:tcPr>
            <w:tcW w:w="1262" w:type="pct"/>
          </w:tcPr>
          <w:p w14:paraId="65D227F2" w14:textId="12749D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(NR_NTN_solutions-Core) Maintenance CR on 38.101-5 - Removing NTN 256QAM from Rel-17 FR1-NTN</w:t>
            </w:r>
          </w:p>
        </w:tc>
        <w:tc>
          <w:tcPr>
            <w:tcW w:w="366" w:type="pct"/>
          </w:tcPr>
          <w:p w14:paraId="4A5349BA" w14:textId="1ED717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THALES</w:t>
            </w:r>
          </w:p>
        </w:tc>
        <w:tc>
          <w:tcPr>
            <w:tcW w:w="442" w:type="pct"/>
          </w:tcPr>
          <w:p w14:paraId="7840441A" w14:textId="3CA0A7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38.101-5</w:t>
            </w:r>
          </w:p>
        </w:tc>
        <w:tc>
          <w:tcPr>
            <w:tcW w:w="294" w:type="pct"/>
          </w:tcPr>
          <w:p w14:paraId="548189FD" w14:textId="7A584B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0154</w:t>
            </w:r>
          </w:p>
        </w:tc>
        <w:tc>
          <w:tcPr>
            <w:tcW w:w="221" w:type="pct"/>
          </w:tcPr>
          <w:p w14:paraId="08978229" w14:textId="2866A356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7690ACE" w14:textId="0494F0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53D0453F" w14:textId="60C9624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7FD5581" w14:textId="28CC5C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NR_NTN_solutions-Core</w:t>
            </w:r>
          </w:p>
        </w:tc>
        <w:tc>
          <w:tcPr>
            <w:tcW w:w="439" w:type="pct"/>
          </w:tcPr>
          <w:p w14:paraId="4CC62AFA" w14:textId="42FC7D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8A13AF5" w14:textId="77777777" w:rsidTr="00B976AF">
        <w:tc>
          <w:tcPr>
            <w:tcW w:w="430" w:type="pct"/>
          </w:tcPr>
          <w:p w14:paraId="4C6365B5" w14:textId="0C5FC1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R4-2502249</w:t>
            </w:r>
          </w:p>
        </w:tc>
        <w:tc>
          <w:tcPr>
            <w:tcW w:w="1262" w:type="pct"/>
          </w:tcPr>
          <w:p w14:paraId="1C41AD71" w14:textId="508BD5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(NR_NTN_enh-Core) Maintenance CR on 38.101-5 - Removing NTN 256QAM from Rel-18 FR1-NTN</w:t>
            </w:r>
          </w:p>
        </w:tc>
        <w:tc>
          <w:tcPr>
            <w:tcW w:w="366" w:type="pct"/>
          </w:tcPr>
          <w:p w14:paraId="1EA795FB" w14:textId="1F85A3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THALES</w:t>
            </w:r>
          </w:p>
        </w:tc>
        <w:tc>
          <w:tcPr>
            <w:tcW w:w="442" w:type="pct"/>
          </w:tcPr>
          <w:p w14:paraId="1E316E11" w14:textId="64EBFC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38.101-5</w:t>
            </w:r>
          </w:p>
        </w:tc>
        <w:tc>
          <w:tcPr>
            <w:tcW w:w="294" w:type="pct"/>
          </w:tcPr>
          <w:p w14:paraId="69583846" w14:textId="4C4467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0155</w:t>
            </w:r>
          </w:p>
        </w:tc>
        <w:tc>
          <w:tcPr>
            <w:tcW w:w="221" w:type="pct"/>
          </w:tcPr>
          <w:p w14:paraId="7873B4C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9EC722C" w14:textId="7746F8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EE4B6F5" w14:textId="78C3AE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74BBEF4" w14:textId="0604C9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6FE96A55" w14:textId="00BF8B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40FC13F" w14:textId="77777777" w:rsidTr="00B976AF">
        <w:tc>
          <w:tcPr>
            <w:tcW w:w="430" w:type="pct"/>
          </w:tcPr>
          <w:p w14:paraId="1399E4E5" w14:textId="3B755A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R4-2502343</w:t>
            </w:r>
          </w:p>
        </w:tc>
        <w:tc>
          <w:tcPr>
            <w:tcW w:w="1262" w:type="pct"/>
          </w:tcPr>
          <w:p w14:paraId="11EEE3E9" w14:textId="2030723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(NR_NTN_enh-Core) Maintenance CR on 38.101-5 - Removing NTN 256QAM from Rel-18 FR1-NTN</w:t>
            </w:r>
          </w:p>
        </w:tc>
        <w:tc>
          <w:tcPr>
            <w:tcW w:w="366" w:type="pct"/>
          </w:tcPr>
          <w:p w14:paraId="14AA1666" w14:textId="7D9AFE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THALES</w:t>
            </w:r>
          </w:p>
        </w:tc>
        <w:tc>
          <w:tcPr>
            <w:tcW w:w="442" w:type="pct"/>
          </w:tcPr>
          <w:p w14:paraId="5C29F5BC" w14:textId="3E224F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38.101-5</w:t>
            </w:r>
          </w:p>
        </w:tc>
        <w:tc>
          <w:tcPr>
            <w:tcW w:w="294" w:type="pct"/>
          </w:tcPr>
          <w:p w14:paraId="50C50D5B" w14:textId="455ACE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0155</w:t>
            </w:r>
          </w:p>
        </w:tc>
        <w:tc>
          <w:tcPr>
            <w:tcW w:w="221" w:type="pct"/>
          </w:tcPr>
          <w:p w14:paraId="329E30A7" w14:textId="47C2E5D9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79BD5347" w14:textId="1AF882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F30B81C" w14:textId="4AC3E1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B140AF9" w14:textId="57A105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0AF5D597" w14:textId="575D27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C0FD6EC" w14:textId="77777777" w:rsidTr="00B976AF">
        <w:tc>
          <w:tcPr>
            <w:tcW w:w="430" w:type="pct"/>
          </w:tcPr>
          <w:p w14:paraId="59A74FD6" w14:textId="16B4E8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R4-2500028</w:t>
            </w:r>
          </w:p>
        </w:tc>
        <w:tc>
          <w:tcPr>
            <w:tcW w:w="1262" w:type="pct"/>
          </w:tcPr>
          <w:p w14:paraId="02AE9D50" w14:textId="353B51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related to Introduction of new LTE FDD Band 111</w:t>
            </w:r>
          </w:p>
        </w:tc>
        <w:tc>
          <w:tcPr>
            <w:tcW w:w="366" w:type="pct"/>
          </w:tcPr>
          <w:p w14:paraId="7FD5ADFF" w14:textId="3FA7D9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438108B9" w14:textId="255DCB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48388024" w14:textId="1A4859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0674</w:t>
            </w:r>
          </w:p>
        </w:tc>
        <w:tc>
          <w:tcPr>
            <w:tcW w:w="221" w:type="pct"/>
          </w:tcPr>
          <w:p w14:paraId="3A98C43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1AD25DD" w14:textId="64A479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3A9250A0" w14:textId="14E317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A2BCC97" w14:textId="671AC6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LTE_FDD_1800_1830MHz_CAN-Core</w:t>
            </w:r>
          </w:p>
        </w:tc>
        <w:tc>
          <w:tcPr>
            <w:tcW w:w="439" w:type="pct"/>
          </w:tcPr>
          <w:p w14:paraId="1D5474C1" w14:textId="093390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3F885E08" w14:textId="77777777" w:rsidTr="00B976AF">
        <w:tc>
          <w:tcPr>
            <w:tcW w:w="430" w:type="pct"/>
          </w:tcPr>
          <w:p w14:paraId="38D81BFC" w14:textId="6D8C37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R4-2502846</w:t>
            </w:r>
          </w:p>
        </w:tc>
        <w:tc>
          <w:tcPr>
            <w:tcW w:w="1262" w:type="pct"/>
          </w:tcPr>
          <w:p w14:paraId="55B67753" w14:textId="374432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related to Introduction of new LTE FDD Band 111</w:t>
            </w:r>
          </w:p>
        </w:tc>
        <w:tc>
          <w:tcPr>
            <w:tcW w:w="366" w:type="pct"/>
          </w:tcPr>
          <w:p w14:paraId="540C90C1" w14:textId="4E4E1E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011A21A5" w14:textId="25F84E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62896F23" w14:textId="41F35D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0674</w:t>
            </w:r>
          </w:p>
        </w:tc>
        <w:tc>
          <w:tcPr>
            <w:tcW w:w="221" w:type="pct"/>
          </w:tcPr>
          <w:p w14:paraId="4D797465" w14:textId="304D06C4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47733476" w14:textId="16094E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9B070AE" w14:textId="7E19CC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70DF8692" w14:textId="3ED3BB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LTE_FDD_1800_1830MHz_CAN-Core</w:t>
            </w:r>
          </w:p>
        </w:tc>
        <w:tc>
          <w:tcPr>
            <w:tcW w:w="439" w:type="pct"/>
          </w:tcPr>
          <w:p w14:paraId="4A3A7431" w14:textId="5BBFB4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CE3DA13" w14:textId="77777777" w:rsidTr="00B976AF">
        <w:tc>
          <w:tcPr>
            <w:tcW w:w="430" w:type="pct"/>
          </w:tcPr>
          <w:p w14:paraId="04F1FA67" w14:textId="0C31EF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R4-2500066</w:t>
            </w:r>
          </w:p>
        </w:tc>
        <w:tc>
          <w:tcPr>
            <w:tcW w:w="1262" w:type="pct"/>
          </w:tcPr>
          <w:p w14:paraId="521FF664" w14:textId="72C7AB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38.104 to introduce 3MHz BS RF channel BW for n5 and n12</w:t>
            </w:r>
          </w:p>
        </w:tc>
        <w:tc>
          <w:tcPr>
            <w:tcW w:w="366" w:type="pct"/>
          </w:tcPr>
          <w:p w14:paraId="2F3C4447" w14:textId="711239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AT&amp;T, Rogers, Verizon</w:t>
            </w:r>
          </w:p>
        </w:tc>
        <w:tc>
          <w:tcPr>
            <w:tcW w:w="442" w:type="pct"/>
          </w:tcPr>
          <w:p w14:paraId="36142B7D" w14:textId="634731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3ED53021" w14:textId="3D342B2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0675</w:t>
            </w:r>
          </w:p>
        </w:tc>
        <w:tc>
          <w:tcPr>
            <w:tcW w:w="221" w:type="pct"/>
          </w:tcPr>
          <w:p w14:paraId="13A4340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D6D1324" w14:textId="15678C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7C8405B2" w14:textId="40737F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FDB71A7" w14:textId="29EB2E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NR_bands_CA_ENDC_R19_BWs-Core</w:t>
            </w:r>
          </w:p>
        </w:tc>
        <w:tc>
          <w:tcPr>
            <w:tcW w:w="439" w:type="pct"/>
          </w:tcPr>
          <w:p w14:paraId="50A3F466" w14:textId="3E72BB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endorsed</w:t>
            </w:r>
          </w:p>
        </w:tc>
      </w:tr>
      <w:tr w:rsidR="00B976AF" w:rsidRPr="00B976AF" w14:paraId="024ACC62" w14:textId="77777777" w:rsidTr="00B976AF">
        <w:tc>
          <w:tcPr>
            <w:tcW w:w="430" w:type="pct"/>
          </w:tcPr>
          <w:p w14:paraId="44BFAD27" w14:textId="0A8F88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R4-2500094</w:t>
            </w:r>
          </w:p>
        </w:tc>
        <w:tc>
          <w:tcPr>
            <w:tcW w:w="1262" w:type="pct"/>
          </w:tcPr>
          <w:p w14:paraId="08629D38" w14:textId="3F7AE3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38.104 on introduction of Band n87 and n88</w:t>
            </w:r>
          </w:p>
        </w:tc>
        <w:tc>
          <w:tcPr>
            <w:tcW w:w="366" w:type="pct"/>
          </w:tcPr>
          <w:p w14:paraId="4A361DF9" w14:textId="687220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1928AEE1" w14:textId="7D588D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48C9A3E9" w14:textId="492EE4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0676</w:t>
            </w:r>
          </w:p>
        </w:tc>
        <w:tc>
          <w:tcPr>
            <w:tcW w:w="221" w:type="pct"/>
          </w:tcPr>
          <w:p w14:paraId="7AA207F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519A01F" w14:textId="2700FB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3320A10D" w14:textId="6BB211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5CF36C2" w14:textId="296933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NR_bands_n87_n88-Core</w:t>
            </w:r>
          </w:p>
        </w:tc>
        <w:tc>
          <w:tcPr>
            <w:tcW w:w="439" w:type="pct"/>
          </w:tcPr>
          <w:p w14:paraId="79746B71" w14:textId="43DB94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204446F" w14:textId="77777777" w:rsidTr="00B976AF">
        <w:tc>
          <w:tcPr>
            <w:tcW w:w="430" w:type="pct"/>
          </w:tcPr>
          <w:p w14:paraId="62ECF1E5" w14:textId="78C20A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R4-2500101</w:t>
            </w:r>
          </w:p>
        </w:tc>
        <w:tc>
          <w:tcPr>
            <w:tcW w:w="1262" w:type="pct"/>
          </w:tcPr>
          <w:p w14:paraId="3708CFA2" w14:textId="471E6D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38.104 on introduction of Band n110</w:t>
            </w:r>
          </w:p>
        </w:tc>
        <w:tc>
          <w:tcPr>
            <w:tcW w:w="366" w:type="pct"/>
          </w:tcPr>
          <w:p w14:paraId="681253D7" w14:textId="75643B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MidWave Wireless</w:t>
            </w:r>
          </w:p>
        </w:tc>
        <w:tc>
          <w:tcPr>
            <w:tcW w:w="442" w:type="pct"/>
          </w:tcPr>
          <w:p w14:paraId="22273EB7" w14:textId="21507F2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569DC3A0" w14:textId="282A07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0677</w:t>
            </w:r>
          </w:p>
        </w:tc>
        <w:tc>
          <w:tcPr>
            <w:tcW w:w="221" w:type="pct"/>
          </w:tcPr>
          <w:p w14:paraId="7D66C67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AD887F0" w14:textId="6F7661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FE3F1C2" w14:textId="2B90E9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6BE64C9" w14:textId="7148892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NR_FDD_1400MHz-Core</w:t>
            </w:r>
          </w:p>
        </w:tc>
        <w:tc>
          <w:tcPr>
            <w:tcW w:w="439" w:type="pct"/>
          </w:tcPr>
          <w:p w14:paraId="412D4D88" w14:textId="06C1C4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E13ADC4" w14:textId="77777777" w:rsidTr="00B976AF">
        <w:tc>
          <w:tcPr>
            <w:tcW w:w="430" w:type="pct"/>
          </w:tcPr>
          <w:p w14:paraId="666D1451" w14:textId="13FE1B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R4-2500104</w:t>
            </w:r>
          </w:p>
        </w:tc>
        <w:tc>
          <w:tcPr>
            <w:tcW w:w="1262" w:type="pct"/>
          </w:tcPr>
          <w:p w14:paraId="01B165E9" w14:textId="166E51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CR to 38.104 on corrections to co-existence table [bands_coex_req]</w:t>
            </w:r>
          </w:p>
        </w:tc>
        <w:tc>
          <w:tcPr>
            <w:tcW w:w="366" w:type="pct"/>
          </w:tcPr>
          <w:p w14:paraId="0D9F4023" w14:textId="21398A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316C43CD" w14:textId="379057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2171EC16" w14:textId="376C9F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0678</w:t>
            </w:r>
          </w:p>
        </w:tc>
        <w:tc>
          <w:tcPr>
            <w:tcW w:w="221" w:type="pct"/>
          </w:tcPr>
          <w:p w14:paraId="2A7ACEF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4621AA4" w14:textId="5D3B68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2A4E1AB" w14:textId="4B248EA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A7219AB" w14:textId="54807C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564F5F9B" w14:textId="603C9A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5E8FF28" w14:textId="77777777" w:rsidTr="00B976AF">
        <w:tc>
          <w:tcPr>
            <w:tcW w:w="430" w:type="pct"/>
          </w:tcPr>
          <w:p w14:paraId="3E65EEDB" w14:textId="769155C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R4-2500119</w:t>
            </w:r>
          </w:p>
        </w:tc>
        <w:tc>
          <w:tcPr>
            <w:tcW w:w="1262" w:type="pct"/>
          </w:tcPr>
          <w:p w14:paraId="67890A05" w14:textId="4093BE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38.104: Addition of HAPS bands</w:t>
            </w:r>
          </w:p>
        </w:tc>
        <w:tc>
          <w:tcPr>
            <w:tcW w:w="366" w:type="pct"/>
          </w:tcPr>
          <w:p w14:paraId="0F524014" w14:textId="7EF0E8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SoftBank, Ericsson, Nokia, Huawei, HiSilicon</w:t>
            </w:r>
          </w:p>
        </w:tc>
        <w:tc>
          <w:tcPr>
            <w:tcW w:w="442" w:type="pct"/>
          </w:tcPr>
          <w:p w14:paraId="61710612" w14:textId="7B0E96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4802D354" w14:textId="79B6ED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0679</w:t>
            </w:r>
          </w:p>
        </w:tc>
        <w:tc>
          <w:tcPr>
            <w:tcW w:w="221" w:type="pct"/>
          </w:tcPr>
          <w:p w14:paraId="2F7221D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8893DA0" w14:textId="79B57C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40DFB04" w14:textId="427F2A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763A4C4" w14:textId="239670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NR_HAPS_bands-Core</w:t>
            </w:r>
          </w:p>
        </w:tc>
        <w:tc>
          <w:tcPr>
            <w:tcW w:w="439" w:type="pct"/>
          </w:tcPr>
          <w:p w14:paraId="04B4C4A7" w14:textId="5D552D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C7C62E3" w14:textId="77777777" w:rsidTr="00B976AF">
        <w:tc>
          <w:tcPr>
            <w:tcW w:w="430" w:type="pct"/>
          </w:tcPr>
          <w:p w14:paraId="0A9683D0" w14:textId="0AEA777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R4-2500121</w:t>
            </w:r>
          </w:p>
        </w:tc>
        <w:tc>
          <w:tcPr>
            <w:tcW w:w="1262" w:type="pct"/>
          </w:tcPr>
          <w:p w14:paraId="4B4B88D8" w14:textId="5FF67B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38.104 - Introduction of band n68</w:t>
            </w:r>
          </w:p>
        </w:tc>
        <w:tc>
          <w:tcPr>
            <w:tcW w:w="366" w:type="pct"/>
          </w:tcPr>
          <w:p w14:paraId="2BCDAED8" w14:textId="0DEA0B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0CB96F49" w14:textId="66C112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40EEFCB1" w14:textId="17FEA7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0680</w:t>
            </w:r>
          </w:p>
        </w:tc>
        <w:tc>
          <w:tcPr>
            <w:tcW w:w="221" w:type="pct"/>
          </w:tcPr>
          <w:p w14:paraId="2B60DC7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DF72DC8" w14:textId="1F65BD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4EA415FE" w14:textId="1D19E6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7EC7DEE" w14:textId="059FAF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NR_band_n68-Core</w:t>
            </w:r>
          </w:p>
        </w:tc>
        <w:tc>
          <w:tcPr>
            <w:tcW w:w="439" w:type="pct"/>
          </w:tcPr>
          <w:p w14:paraId="16A7BFF9" w14:textId="5A225D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038E3E8" w14:textId="77777777" w:rsidTr="00B976AF">
        <w:tc>
          <w:tcPr>
            <w:tcW w:w="430" w:type="pct"/>
          </w:tcPr>
          <w:p w14:paraId="7377EA50" w14:textId="718BFC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R4-2500596</w:t>
            </w:r>
          </w:p>
        </w:tc>
        <w:tc>
          <w:tcPr>
            <w:tcW w:w="1262" w:type="pct"/>
          </w:tcPr>
          <w:p w14:paraId="5A65028F" w14:textId="225BA2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(NR_FR1_lessthan_5MHz_BW-Core) CR to TS38.104 Add NB-IoT RB power dynamic range for 3MHz</w:t>
            </w:r>
          </w:p>
        </w:tc>
        <w:tc>
          <w:tcPr>
            <w:tcW w:w="366" w:type="pct"/>
          </w:tcPr>
          <w:p w14:paraId="70201FC2" w14:textId="307F1B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1B6F4054" w14:textId="174E09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16038AE5" w14:textId="27E0F8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0681</w:t>
            </w:r>
          </w:p>
        </w:tc>
        <w:tc>
          <w:tcPr>
            <w:tcW w:w="221" w:type="pct"/>
          </w:tcPr>
          <w:p w14:paraId="20F4256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14B61FE" w14:textId="7CB414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3FB1FFE" w14:textId="2391AC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407417E" w14:textId="269427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439" w:type="pct"/>
          </w:tcPr>
          <w:p w14:paraId="05686009" w14:textId="1CB7B5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D00ABE3" w14:textId="77777777" w:rsidTr="00B976AF">
        <w:tc>
          <w:tcPr>
            <w:tcW w:w="430" w:type="pct"/>
          </w:tcPr>
          <w:p w14:paraId="2E2903B6" w14:textId="3DCEDF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R4-2500973</w:t>
            </w:r>
          </w:p>
        </w:tc>
        <w:tc>
          <w:tcPr>
            <w:tcW w:w="1262" w:type="pct"/>
          </w:tcPr>
          <w:p w14:paraId="768035AE" w14:textId="4457BE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(NR_6GHz_unlic_EU-Core)  CR for TS38.104: Correction on channel raster for band n102</w:t>
            </w:r>
          </w:p>
        </w:tc>
        <w:tc>
          <w:tcPr>
            <w:tcW w:w="366" w:type="pct"/>
          </w:tcPr>
          <w:p w14:paraId="2F9848E0" w14:textId="754226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00308C2D" w14:textId="05DD7C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617E42CF" w14:textId="1D0A22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0682</w:t>
            </w:r>
          </w:p>
        </w:tc>
        <w:tc>
          <w:tcPr>
            <w:tcW w:w="221" w:type="pct"/>
          </w:tcPr>
          <w:p w14:paraId="43D5DC5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E72AEFF" w14:textId="28D9D0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10B07216" w14:textId="472490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C157CCC" w14:textId="60D478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NR_6GHz_unlic_EU-Core</w:t>
            </w:r>
          </w:p>
        </w:tc>
        <w:tc>
          <w:tcPr>
            <w:tcW w:w="439" w:type="pct"/>
          </w:tcPr>
          <w:p w14:paraId="3F6190E6" w14:textId="522CC4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5699E3A" w14:textId="77777777" w:rsidTr="00B976AF">
        <w:tc>
          <w:tcPr>
            <w:tcW w:w="430" w:type="pct"/>
          </w:tcPr>
          <w:p w14:paraId="084CA1AB" w14:textId="1FE809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R4-2500974</w:t>
            </w:r>
          </w:p>
        </w:tc>
        <w:tc>
          <w:tcPr>
            <w:tcW w:w="1262" w:type="pct"/>
          </w:tcPr>
          <w:p w14:paraId="7EE2CE32" w14:textId="23B822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(NR_6GHz_unlic_EU-Core)CR for TS38.104: Correction on channel raster for band n102</w:t>
            </w:r>
          </w:p>
        </w:tc>
        <w:tc>
          <w:tcPr>
            <w:tcW w:w="366" w:type="pct"/>
          </w:tcPr>
          <w:p w14:paraId="5E0D5364" w14:textId="6A0827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40450DA7" w14:textId="55D7CA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34298FD8" w14:textId="526F26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0683</w:t>
            </w:r>
          </w:p>
        </w:tc>
        <w:tc>
          <w:tcPr>
            <w:tcW w:w="221" w:type="pct"/>
          </w:tcPr>
          <w:p w14:paraId="3980129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155B20E" w14:textId="0D3209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F9C60FB" w14:textId="539BD1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D41693B" w14:textId="1BB55F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NR_6GHz_unlic_EU-Core</w:t>
            </w:r>
          </w:p>
        </w:tc>
        <w:tc>
          <w:tcPr>
            <w:tcW w:w="439" w:type="pct"/>
          </w:tcPr>
          <w:p w14:paraId="116EDEE4" w14:textId="181E9B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09E0CC3" w14:textId="77777777" w:rsidTr="00B976AF">
        <w:tc>
          <w:tcPr>
            <w:tcW w:w="430" w:type="pct"/>
          </w:tcPr>
          <w:p w14:paraId="18BCE485" w14:textId="0A5C7C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R4-2501369</w:t>
            </w:r>
          </w:p>
        </w:tc>
        <w:tc>
          <w:tcPr>
            <w:tcW w:w="1262" w:type="pct"/>
          </w:tcPr>
          <w:p w14:paraId="21977844" w14:textId="192582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(NR_FDD_ULn28_DLn75_n76-Core) CR to TS38104 - Wrong channel BW supported by n109</w:t>
            </w:r>
          </w:p>
        </w:tc>
        <w:tc>
          <w:tcPr>
            <w:tcW w:w="366" w:type="pct"/>
          </w:tcPr>
          <w:p w14:paraId="4AED9A26" w14:textId="4F18D9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183F8EA8" w14:textId="074F9A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59507741" w14:textId="13EF27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0684</w:t>
            </w:r>
          </w:p>
        </w:tc>
        <w:tc>
          <w:tcPr>
            <w:tcW w:w="221" w:type="pct"/>
          </w:tcPr>
          <w:p w14:paraId="7EFBE99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13DB5DA" w14:textId="58C6D0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7763E3E" w14:textId="5E40D3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E3EA664" w14:textId="781097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NR_FDD_ULn28_DLn75_n76-Core</w:t>
            </w:r>
          </w:p>
        </w:tc>
        <w:tc>
          <w:tcPr>
            <w:tcW w:w="439" w:type="pct"/>
          </w:tcPr>
          <w:p w14:paraId="74822A4F" w14:textId="2F8C26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BC7C3C7" w14:textId="77777777" w:rsidTr="00B976AF">
        <w:tc>
          <w:tcPr>
            <w:tcW w:w="430" w:type="pct"/>
          </w:tcPr>
          <w:p w14:paraId="3C6A8B48" w14:textId="29AE84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R4-2501373</w:t>
            </w:r>
          </w:p>
        </w:tc>
        <w:tc>
          <w:tcPr>
            <w:tcW w:w="1262" w:type="pct"/>
          </w:tcPr>
          <w:p w14:paraId="5E6E0EEA" w14:textId="2728BE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 CR to TS 38.104: Adding channel BW support in existing NR bands</w:t>
            </w:r>
          </w:p>
        </w:tc>
        <w:tc>
          <w:tcPr>
            <w:tcW w:w="366" w:type="pct"/>
          </w:tcPr>
          <w:p w14:paraId="3F3F04F8" w14:textId="6114B6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6FAE6F63" w14:textId="729D3F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11F42C3E" w14:textId="15A28D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0685</w:t>
            </w:r>
          </w:p>
        </w:tc>
        <w:tc>
          <w:tcPr>
            <w:tcW w:w="221" w:type="pct"/>
          </w:tcPr>
          <w:p w14:paraId="5F5202F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8499427" w14:textId="181E13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69C579C0" w14:textId="54DED9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57DCB5EE" w14:textId="0457B3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NR_bands_CA_ENDC_R19_BWs-Core</w:t>
            </w:r>
          </w:p>
        </w:tc>
        <w:tc>
          <w:tcPr>
            <w:tcW w:w="439" w:type="pct"/>
          </w:tcPr>
          <w:p w14:paraId="493C5CFA" w14:textId="3389FC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617EAC2E" w14:textId="77777777" w:rsidTr="00B976AF">
        <w:tc>
          <w:tcPr>
            <w:tcW w:w="430" w:type="pct"/>
          </w:tcPr>
          <w:p w14:paraId="31E03A51" w14:textId="53A054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R4-2503009</w:t>
            </w:r>
          </w:p>
        </w:tc>
        <w:tc>
          <w:tcPr>
            <w:tcW w:w="1262" w:type="pct"/>
          </w:tcPr>
          <w:p w14:paraId="0229FEDC" w14:textId="48E117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 CR to TS 38.104: Adding channel BW support in existing NR bands</w:t>
            </w:r>
          </w:p>
        </w:tc>
        <w:tc>
          <w:tcPr>
            <w:tcW w:w="366" w:type="pct"/>
          </w:tcPr>
          <w:p w14:paraId="2022F1B3" w14:textId="7E5464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779F2735" w14:textId="06992F5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2FB02287" w14:textId="3DB94A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0685</w:t>
            </w:r>
          </w:p>
        </w:tc>
        <w:tc>
          <w:tcPr>
            <w:tcW w:w="221" w:type="pct"/>
          </w:tcPr>
          <w:p w14:paraId="13295BB4" w14:textId="085CEE8A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4AFC6E2" w14:textId="7037D9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66D924F" w14:textId="29AD89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4492C21B" w14:textId="017F6B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NR_bands_CA_ENDC_R19_BWs-Core</w:t>
            </w:r>
          </w:p>
        </w:tc>
        <w:tc>
          <w:tcPr>
            <w:tcW w:w="439" w:type="pct"/>
          </w:tcPr>
          <w:p w14:paraId="4D2D64BE" w14:textId="103BB7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8A128AC" w14:textId="77777777" w:rsidTr="00B976AF">
        <w:tc>
          <w:tcPr>
            <w:tcW w:w="430" w:type="pct"/>
          </w:tcPr>
          <w:p w14:paraId="221CDB82" w14:textId="59A235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R4-2501827</w:t>
            </w:r>
          </w:p>
        </w:tc>
        <w:tc>
          <w:tcPr>
            <w:tcW w:w="1262" w:type="pct"/>
          </w:tcPr>
          <w:p w14:paraId="481DC498" w14:textId="3EDD53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Removal of the exceptional raster point from Rel-18 NR band n28</w:t>
            </w:r>
          </w:p>
        </w:tc>
        <w:tc>
          <w:tcPr>
            <w:tcW w:w="366" w:type="pct"/>
          </w:tcPr>
          <w:p w14:paraId="390BE82A" w14:textId="4BE6F8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18D67125" w14:textId="76C843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75BF62C4" w14:textId="7BD91B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0686</w:t>
            </w:r>
          </w:p>
        </w:tc>
        <w:tc>
          <w:tcPr>
            <w:tcW w:w="221" w:type="pct"/>
          </w:tcPr>
          <w:p w14:paraId="4A3D009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14CD01D" w14:textId="53129D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AD8BCE8" w14:textId="0C3448A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7D3D7FE" w14:textId="4CD3FB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NR_channel_raster_enh</w:t>
            </w:r>
          </w:p>
        </w:tc>
        <w:tc>
          <w:tcPr>
            <w:tcW w:w="439" w:type="pct"/>
          </w:tcPr>
          <w:p w14:paraId="6511D83A" w14:textId="7B5A6B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34CF420" w14:textId="77777777" w:rsidTr="00B976AF">
        <w:tc>
          <w:tcPr>
            <w:tcW w:w="430" w:type="pct"/>
          </w:tcPr>
          <w:p w14:paraId="2B0EB04F" w14:textId="0A3E36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R4-2502033</w:t>
            </w:r>
          </w:p>
        </w:tc>
        <w:tc>
          <w:tcPr>
            <w:tcW w:w="1262" w:type="pct"/>
          </w:tcPr>
          <w:p w14:paraId="6D8E8111" w14:textId="0FC3AC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(NR_newRAT-Perf)Correction CR on performance requirements for PUCCH in TS 38.104</w:t>
            </w:r>
          </w:p>
        </w:tc>
        <w:tc>
          <w:tcPr>
            <w:tcW w:w="366" w:type="pct"/>
          </w:tcPr>
          <w:p w14:paraId="0EFA5620" w14:textId="60B843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34C6C14C" w14:textId="180C00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47F258E0" w14:textId="1F6A00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0687</w:t>
            </w:r>
          </w:p>
        </w:tc>
        <w:tc>
          <w:tcPr>
            <w:tcW w:w="221" w:type="pct"/>
          </w:tcPr>
          <w:p w14:paraId="3748622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EEAC876" w14:textId="4097C2A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40194397" w14:textId="19137E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442C0EA" w14:textId="1BD961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2FEF884E" w14:textId="7D7D110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7E3A2405" w14:textId="77777777" w:rsidTr="00B976AF">
        <w:tc>
          <w:tcPr>
            <w:tcW w:w="430" w:type="pct"/>
          </w:tcPr>
          <w:p w14:paraId="68C67172" w14:textId="1784C8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R4-2502034</w:t>
            </w:r>
          </w:p>
        </w:tc>
        <w:tc>
          <w:tcPr>
            <w:tcW w:w="1262" w:type="pct"/>
          </w:tcPr>
          <w:p w14:paraId="1FFB1BBA" w14:textId="5C0909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(NR_newRAT-Perf)Correction CR on performance requirements for PUCCH in TS 38.104</w:t>
            </w:r>
          </w:p>
        </w:tc>
        <w:tc>
          <w:tcPr>
            <w:tcW w:w="366" w:type="pct"/>
          </w:tcPr>
          <w:p w14:paraId="7F6364F7" w14:textId="61BF98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232552FD" w14:textId="0E53B8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69ED861B" w14:textId="3CD103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0688</w:t>
            </w:r>
          </w:p>
        </w:tc>
        <w:tc>
          <w:tcPr>
            <w:tcW w:w="221" w:type="pct"/>
          </w:tcPr>
          <w:p w14:paraId="583E9D9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53167C6" w14:textId="398367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03670BAC" w14:textId="011874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33778F6" w14:textId="224569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2228470B" w14:textId="5BF630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058274A4" w14:textId="77777777" w:rsidTr="00B976AF">
        <w:tc>
          <w:tcPr>
            <w:tcW w:w="430" w:type="pct"/>
          </w:tcPr>
          <w:p w14:paraId="2DCCECBE" w14:textId="78C15D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R4-2502035</w:t>
            </w:r>
          </w:p>
        </w:tc>
        <w:tc>
          <w:tcPr>
            <w:tcW w:w="1262" w:type="pct"/>
          </w:tcPr>
          <w:p w14:paraId="29A2FD8F" w14:textId="2D29A1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(NR_newRAT-Perf)Correction CR on performance requirements for PUCCH in TS 38.104</w:t>
            </w:r>
          </w:p>
        </w:tc>
        <w:tc>
          <w:tcPr>
            <w:tcW w:w="366" w:type="pct"/>
          </w:tcPr>
          <w:p w14:paraId="6CE61AD5" w14:textId="311DA8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52A04CF2" w14:textId="59E03D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6AB4CB95" w14:textId="0AB639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0689</w:t>
            </w:r>
          </w:p>
        </w:tc>
        <w:tc>
          <w:tcPr>
            <w:tcW w:w="221" w:type="pct"/>
          </w:tcPr>
          <w:p w14:paraId="34F3140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C535462" w14:textId="0BDAC7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53D934A1" w14:textId="633740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4EC4D63C" w14:textId="59B257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705B9C27" w14:textId="29D589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6F58571C" w14:textId="77777777" w:rsidTr="00B976AF">
        <w:tc>
          <w:tcPr>
            <w:tcW w:w="430" w:type="pct"/>
          </w:tcPr>
          <w:p w14:paraId="0566172B" w14:textId="2B12C3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R4-2502036</w:t>
            </w:r>
          </w:p>
        </w:tc>
        <w:tc>
          <w:tcPr>
            <w:tcW w:w="1262" w:type="pct"/>
          </w:tcPr>
          <w:p w14:paraId="38937336" w14:textId="09D0FF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(NR_newRAT-Perf)Correction CR on performance requirements for PUCCH in TS 38.104</w:t>
            </w:r>
          </w:p>
        </w:tc>
        <w:tc>
          <w:tcPr>
            <w:tcW w:w="366" w:type="pct"/>
          </w:tcPr>
          <w:p w14:paraId="0BB7A700" w14:textId="31E578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1F8E7050" w14:textId="4B416C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36776137" w14:textId="27E7D1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0690</w:t>
            </w:r>
          </w:p>
        </w:tc>
        <w:tc>
          <w:tcPr>
            <w:tcW w:w="221" w:type="pct"/>
          </w:tcPr>
          <w:p w14:paraId="1CD93EA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544F43E" w14:textId="03575D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15AC01F" w14:textId="499DC4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18937AF" w14:textId="447D2F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282A06EC" w14:textId="1182BAA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1E20C03F" w14:textId="77777777" w:rsidTr="00B976AF">
        <w:tc>
          <w:tcPr>
            <w:tcW w:w="430" w:type="pct"/>
          </w:tcPr>
          <w:p w14:paraId="44C91091" w14:textId="697BF8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R4-2502129</w:t>
            </w:r>
          </w:p>
        </w:tc>
        <w:tc>
          <w:tcPr>
            <w:tcW w:w="1262" w:type="pct"/>
          </w:tcPr>
          <w:p w14:paraId="708D54ED" w14:textId="53EE53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(NR_RAIL_EU_900MHz-Core, NR_RAIL_EU_1900MHz_TDD-Core) NB-IoT operation modes clarification for FRMCS BS in multi-carrier operation</w:t>
            </w:r>
          </w:p>
        </w:tc>
        <w:tc>
          <w:tcPr>
            <w:tcW w:w="366" w:type="pct"/>
          </w:tcPr>
          <w:p w14:paraId="79000886" w14:textId="78FA1F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1153E369" w14:textId="2EA75F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5A47E7D1" w14:textId="65FA1A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0691</w:t>
            </w:r>
          </w:p>
        </w:tc>
        <w:tc>
          <w:tcPr>
            <w:tcW w:w="221" w:type="pct"/>
          </w:tcPr>
          <w:p w14:paraId="1395315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D93A0F6" w14:textId="46D6CD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0392F7F4" w14:textId="398A38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83F0569" w14:textId="0698EC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NR_RAIL_EU_900MHz-Core, NR_RAIL_EU_1900MHz_TDD-Core</w:t>
            </w:r>
          </w:p>
        </w:tc>
        <w:tc>
          <w:tcPr>
            <w:tcW w:w="439" w:type="pct"/>
          </w:tcPr>
          <w:p w14:paraId="64BF68B4" w14:textId="33C392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8A1B28E" w14:textId="77777777" w:rsidTr="00B976AF">
        <w:tc>
          <w:tcPr>
            <w:tcW w:w="430" w:type="pct"/>
          </w:tcPr>
          <w:p w14:paraId="08A65675" w14:textId="0E4BBA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R4-2502333</w:t>
            </w:r>
          </w:p>
        </w:tc>
        <w:tc>
          <w:tcPr>
            <w:tcW w:w="1262" w:type="pct"/>
          </w:tcPr>
          <w:p w14:paraId="704F690B" w14:textId="0A3E43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(NR_RAIL_EU_900MHz-Core, NR_RAIL_EU_1900MHz_TDD-Core) NB-IoT operation modes clarification for FRMCS BS in multi-carrier operation</w:t>
            </w:r>
          </w:p>
        </w:tc>
        <w:tc>
          <w:tcPr>
            <w:tcW w:w="366" w:type="pct"/>
          </w:tcPr>
          <w:p w14:paraId="317DC116" w14:textId="11B043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06526A9" w14:textId="320D8E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0388E7AE" w14:textId="4D301C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0691</w:t>
            </w:r>
          </w:p>
        </w:tc>
        <w:tc>
          <w:tcPr>
            <w:tcW w:w="221" w:type="pct"/>
          </w:tcPr>
          <w:p w14:paraId="362CC039" w14:textId="49BA440F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6DD72585" w14:textId="09D1D2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71C73ED9" w14:textId="5197D7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3C2FB74" w14:textId="493BCD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NR_RAIL_EU_900MHz-Core, NR_RAIL_EU_1900MHz_TDD-Core</w:t>
            </w:r>
          </w:p>
        </w:tc>
        <w:tc>
          <w:tcPr>
            <w:tcW w:w="439" w:type="pct"/>
          </w:tcPr>
          <w:p w14:paraId="6A3544EA" w14:textId="164DDD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4F8B733" w14:textId="77777777" w:rsidTr="00B976AF">
        <w:tc>
          <w:tcPr>
            <w:tcW w:w="430" w:type="pct"/>
          </w:tcPr>
          <w:p w14:paraId="6AD0A2F1" w14:textId="1498ED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R4-2502130</w:t>
            </w:r>
          </w:p>
        </w:tc>
        <w:tc>
          <w:tcPr>
            <w:tcW w:w="1262" w:type="pct"/>
          </w:tcPr>
          <w:p w14:paraId="6107DECD" w14:textId="49EB90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(NR_RAIL_EU_900MHz-Core, NR_RAIL_EU_1900MHz_TDD-Core) NB-IoT operation modes clarification for FRMCS BS in multi-carrier operation</w:t>
            </w:r>
          </w:p>
        </w:tc>
        <w:tc>
          <w:tcPr>
            <w:tcW w:w="366" w:type="pct"/>
          </w:tcPr>
          <w:p w14:paraId="05FB4401" w14:textId="6D1774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136C9290" w14:textId="37D99B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473F5AA1" w14:textId="322BFF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0692</w:t>
            </w:r>
          </w:p>
        </w:tc>
        <w:tc>
          <w:tcPr>
            <w:tcW w:w="221" w:type="pct"/>
          </w:tcPr>
          <w:p w14:paraId="6484B4C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218B593" w14:textId="5CE4BC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8FA9C79" w14:textId="4E1554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151A027" w14:textId="235E9B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NR_RAIL_EU_900MHz-Core, NR_RAIL_EU_1900MHz_TDD-Core</w:t>
            </w:r>
          </w:p>
        </w:tc>
        <w:tc>
          <w:tcPr>
            <w:tcW w:w="439" w:type="pct"/>
          </w:tcPr>
          <w:p w14:paraId="1379DBFA" w14:textId="7F7068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B008741" w14:textId="77777777" w:rsidTr="00B976AF">
        <w:tc>
          <w:tcPr>
            <w:tcW w:w="430" w:type="pct"/>
          </w:tcPr>
          <w:p w14:paraId="1370FB67" w14:textId="7E5189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R4-2502334</w:t>
            </w:r>
          </w:p>
        </w:tc>
        <w:tc>
          <w:tcPr>
            <w:tcW w:w="1262" w:type="pct"/>
          </w:tcPr>
          <w:p w14:paraId="706953EA" w14:textId="191D78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(NR_RAIL_EU_900MHz-Core, NR_RAIL_EU_1900MHz_TDD-Core) NB-IoT operation modes clarification for FRMCS BS in multi-carrier operation</w:t>
            </w:r>
          </w:p>
        </w:tc>
        <w:tc>
          <w:tcPr>
            <w:tcW w:w="366" w:type="pct"/>
          </w:tcPr>
          <w:p w14:paraId="13C52C60" w14:textId="1AA43E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0E4415CD" w14:textId="29ECA4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6505126B" w14:textId="7680FB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0692</w:t>
            </w:r>
          </w:p>
        </w:tc>
        <w:tc>
          <w:tcPr>
            <w:tcW w:w="221" w:type="pct"/>
          </w:tcPr>
          <w:p w14:paraId="0EA06E83" w14:textId="4D424B45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BBC50B0" w14:textId="034E72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2703326" w14:textId="738F64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5671005" w14:textId="5F0796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NR_RAIL_EU_900MHz-Core, NR_RAIL_EU_1900MHz_TDD-Core</w:t>
            </w:r>
          </w:p>
        </w:tc>
        <w:tc>
          <w:tcPr>
            <w:tcW w:w="439" w:type="pct"/>
          </w:tcPr>
          <w:p w14:paraId="3DDE7A24" w14:textId="411609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4C33BDD" w14:textId="77777777" w:rsidTr="00B976AF">
        <w:tc>
          <w:tcPr>
            <w:tcW w:w="430" w:type="pct"/>
          </w:tcPr>
          <w:p w14:paraId="2991BFE9" w14:textId="50DC3B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R4-2502263</w:t>
            </w:r>
          </w:p>
        </w:tc>
        <w:tc>
          <w:tcPr>
            <w:tcW w:w="1262" w:type="pct"/>
          </w:tcPr>
          <w:p w14:paraId="577C0AA3" w14:textId="2BDB73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(NR_newRAT-Perf)Correction CR on performance requirements for PUCCH in TS 38.104</w:t>
            </w:r>
          </w:p>
        </w:tc>
        <w:tc>
          <w:tcPr>
            <w:tcW w:w="366" w:type="pct"/>
          </w:tcPr>
          <w:p w14:paraId="4CB0E382" w14:textId="1CFC2A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3914D954" w14:textId="1108F8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38.104</w:t>
            </w:r>
          </w:p>
        </w:tc>
        <w:tc>
          <w:tcPr>
            <w:tcW w:w="294" w:type="pct"/>
          </w:tcPr>
          <w:p w14:paraId="6FE242F4" w14:textId="203638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0693</w:t>
            </w:r>
          </w:p>
        </w:tc>
        <w:tc>
          <w:tcPr>
            <w:tcW w:w="221" w:type="pct"/>
          </w:tcPr>
          <w:p w14:paraId="562F89D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8C8F3F8" w14:textId="5B3409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504467A1" w14:textId="765800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B48731D" w14:textId="29055B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55750164" w14:textId="4D817FE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6FF3A045" w14:textId="77777777" w:rsidTr="00B976AF">
        <w:tc>
          <w:tcPr>
            <w:tcW w:w="430" w:type="pct"/>
          </w:tcPr>
          <w:p w14:paraId="2E8A44FD" w14:textId="705862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R4-2500029</w:t>
            </w:r>
          </w:p>
        </w:tc>
        <w:tc>
          <w:tcPr>
            <w:tcW w:w="1262" w:type="pct"/>
          </w:tcPr>
          <w:p w14:paraId="09855DAE" w14:textId="09B9C84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related to Introduction of new LTE FDD Band 111</w:t>
            </w:r>
          </w:p>
        </w:tc>
        <w:tc>
          <w:tcPr>
            <w:tcW w:w="366" w:type="pct"/>
          </w:tcPr>
          <w:p w14:paraId="5C677F6D" w14:textId="37455D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099060AD" w14:textId="7B2D68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38.106</w:t>
            </w:r>
          </w:p>
        </w:tc>
        <w:tc>
          <w:tcPr>
            <w:tcW w:w="294" w:type="pct"/>
          </w:tcPr>
          <w:p w14:paraId="02D98BCB" w14:textId="180FED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0102</w:t>
            </w:r>
          </w:p>
        </w:tc>
        <w:tc>
          <w:tcPr>
            <w:tcW w:w="221" w:type="pct"/>
          </w:tcPr>
          <w:p w14:paraId="6ED48E0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B59DE50" w14:textId="36067F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71B29B52" w14:textId="32660C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BFD8728" w14:textId="0FFD31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LTE_FDD_1800_1830MHz_CAN-Core</w:t>
            </w:r>
          </w:p>
        </w:tc>
        <w:tc>
          <w:tcPr>
            <w:tcW w:w="439" w:type="pct"/>
          </w:tcPr>
          <w:p w14:paraId="7836F8CC" w14:textId="7F6899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A961F77" w14:textId="77777777" w:rsidTr="00B976AF">
        <w:tc>
          <w:tcPr>
            <w:tcW w:w="430" w:type="pct"/>
          </w:tcPr>
          <w:p w14:paraId="54807203" w14:textId="3C41C6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R4-2500175</w:t>
            </w:r>
          </w:p>
        </w:tc>
        <w:tc>
          <w:tcPr>
            <w:tcW w:w="1262" w:type="pct"/>
          </w:tcPr>
          <w:p w14:paraId="5EA2AD90" w14:textId="427019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TS38.106 on introduction of NR bands n87 and n88</w:t>
            </w:r>
          </w:p>
        </w:tc>
        <w:tc>
          <w:tcPr>
            <w:tcW w:w="366" w:type="pct"/>
          </w:tcPr>
          <w:p w14:paraId="21E94A4D" w14:textId="617F68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0DD42F69" w14:textId="6FD1A0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38.106</w:t>
            </w:r>
          </w:p>
        </w:tc>
        <w:tc>
          <w:tcPr>
            <w:tcW w:w="294" w:type="pct"/>
          </w:tcPr>
          <w:p w14:paraId="202B94E8" w14:textId="580912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0103</w:t>
            </w:r>
          </w:p>
        </w:tc>
        <w:tc>
          <w:tcPr>
            <w:tcW w:w="221" w:type="pct"/>
          </w:tcPr>
          <w:p w14:paraId="42FC3FE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22B6C09" w14:textId="6F20F4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36DC722E" w14:textId="5E5DB2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4215318B" w14:textId="4B987C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NR_bands_n87_n88-Core</w:t>
            </w:r>
          </w:p>
        </w:tc>
        <w:tc>
          <w:tcPr>
            <w:tcW w:w="439" w:type="pct"/>
          </w:tcPr>
          <w:p w14:paraId="421A6B60" w14:textId="33EF34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2A0B341" w14:textId="77777777" w:rsidTr="00B976AF">
        <w:tc>
          <w:tcPr>
            <w:tcW w:w="430" w:type="pct"/>
          </w:tcPr>
          <w:p w14:paraId="334B068C" w14:textId="1A09C9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R4-2500180</w:t>
            </w:r>
          </w:p>
        </w:tc>
        <w:tc>
          <w:tcPr>
            <w:tcW w:w="1262" w:type="pct"/>
          </w:tcPr>
          <w:p w14:paraId="6046ECD1" w14:textId="04828F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TS38.106 on introduction of NR band n68</w:t>
            </w:r>
          </w:p>
        </w:tc>
        <w:tc>
          <w:tcPr>
            <w:tcW w:w="366" w:type="pct"/>
          </w:tcPr>
          <w:p w14:paraId="1BF80477" w14:textId="1FCDE7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14D00A59" w14:textId="392632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38.106</w:t>
            </w:r>
          </w:p>
        </w:tc>
        <w:tc>
          <w:tcPr>
            <w:tcW w:w="294" w:type="pct"/>
          </w:tcPr>
          <w:p w14:paraId="0C29A5E4" w14:textId="095E8D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0104</w:t>
            </w:r>
          </w:p>
        </w:tc>
        <w:tc>
          <w:tcPr>
            <w:tcW w:w="221" w:type="pct"/>
          </w:tcPr>
          <w:p w14:paraId="34CDE01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91A980A" w14:textId="0B63B2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6C478E9F" w14:textId="0AB2DD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037658C" w14:textId="0ADA72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NR_band_n68-Core</w:t>
            </w:r>
          </w:p>
        </w:tc>
        <w:tc>
          <w:tcPr>
            <w:tcW w:w="439" w:type="pct"/>
          </w:tcPr>
          <w:p w14:paraId="383F6209" w14:textId="797838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5156ACE" w14:textId="77777777" w:rsidTr="00B976AF">
        <w:tc>
          <w:tcPr>
            <w:tcW w:w="430" w:type="pct"/>
          </w:tcPr>
          <w:p w14:paraId="7186A5FD" w14:textId="51AF54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R4-2500194</w:t>
            </w:r>
          </w:p>
        </w:tc>
        <w:tc>
          <w:tcPr>
            <w:tcW w:w="1262" w:type="pct"/>
          </w:tcPr>
          <w:p w14:paraId="559AC11D" w14:textId="4E44C4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38.106 on introduction of Band n110</w:t>
            </w:r>
          </w:p>
        </w:tc>
        <w:tc>
          <w:tcPr>
            <w:tcW w:w="366" w:type="pct"/>
          </w:tcPr>
          <w:p w14:paraId="2CEF4616" w14:textId="3F2BF7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MidWave Wireless</w:t>
            </w:r>
          </w:p>
        </w:tc>
        <w:tc>
          <w:tcPr>
            <w:tcW w:w="442" w:type="pct"/>
          </w:tcPr>
          <w:p w14:paraId="72607795" w14:textId="14D3D2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38.106</w:t>
            </w:r>
          </w:p>
        </w:tc>
        <w:tc>
          <w:tcPr>
            <w:tcW w:w="294" w:type="pct"/>
          </w:tcPr>
          <w:p w14:paraId="79D874CE" w14:textId="1D3800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0105</w:t>
            </w:r>
          </w:p>
        </w:tc>
        <w:tc>
          <w:tcPr>
            <w:tcW w:w="221" w:type="pct"/>
          </w:tcPr>
          <w:p w14:paraId="0005EF6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EBE4A42" w14:textId="0887A6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533D23E" w14:textId="57174D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0157D80" w14:textId="341591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</w:t>
            </w:r>
          </w:p>
        </w:tc>
        <w:tc>
          <w:tcPr>
            <w:tcW w:w="439" w:type="pct"/>
          </w:tcPr>
          <w:p w14:paraId="237C5D56" w14:textId="3A7CE1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4E887F1A" w14:textId="77777777" w:rsidTr="00B976AF">
        <w:tc>
          <w:tcPr>
            <w:tcW w:w="430" w:type="pct"/>
          </w:tcPr>
          <w:p w14:paraId="06CA6DDC" w14:textId="6580F6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R4-2500200</w:t>
            </w:r>
          </w:p>
        </w:tc>
        <w:tc>
          <w:tcPr>
            <w:tcW w:w="1262" w:type="pct"/>
          </w:tcPr>
          <w:p w14:paraId="1EE53D22" w14:textId="1F8C58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CR to 38.106 on corrections to co-existence table [bands_coex_req]</w:t>
            </w:r>
          </w:p>
        </w:tc>
        <w:tc>
          <w:tcPr>
            <w:tcW w:w="366" w:type="pct"/>
          </w:tcPr>
          <w:p w14:paraId="5B66FB45" w14:textId="6630DD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18C26F91" w14:textId="7B9FD6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38.106</w:t>
            </w:r>
          </w:p>
        </w:tc>
        <w:tc>
          <w:tcPr>
            <w:tcW w:w="294" w:type="pct"/>
          </w:tcPr>
          <w:p w14:paraId="763EDDEC" w14:textId="3DFFC5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0106</w:t>
            </w:r>
          </w:p>
        </w:tc>
        <w:tc>
          <w:tcPr>
            <w:tcW w:w="221" w:type="pct"/>
          </w:tcPr>
          <w:p w14:paraId="64D4952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A6BD5A9" w14:textId="1852EE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5F086F8" w14:textId="40819B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7769204" w14:textId="473ADA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3ACC6697" w14:textId="37CB27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436478F" w14:textId="77777777" w:rsidTr="00B976AF">
        <w:tc>
          <w:tcPr>
            <w:tcW w:w="430" w:type="pct"/>
          </w:tcPr>
          <w:p w14:paraId="302995ED" w14:textId="0164034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R4-2500204</w:t>
            </w:r>
          </w:p>
        </w:tc>
        <w:tc>
          <w:tcPr>
            <w:tcW w:w="1262" w:type="pct"/>
          </w:tcPr>
          <w:p w14:paraId="4669641D" w14:textId="74DE9B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38.106 on introduction of Band n110</w:t>
            </w:r>
          </w:p>
        </w:tc>
        <w:tc>
          <w:tcPr>
            <w:tcW w:w="366" w:type="pct"/>
          </w:tcPr>
          <w:p w14:paraId="54327D28" w14:textId="1B0CD0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MidWave Wireless</w:t>
            </w:r>
          </w:p>
        </w:tc>
        <w:tc>
          <w:tcPr>
            <w:tcW w:w="442" w:type="pct"/>
          </w:tcPr>
          <w:p w14:paraId="2FF85275" w14:textId="55989B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38.106</w:t>
            </w:r>
          </w:p>
        </w:tc>
        <w:tc>
          <w:tcPr>
            <w:tcW w:w="294" w:type="pct"/>
          </w:tcPr>
          <w:p w14:paraId="64800DB2" w14:textId="5A8372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0107</w:t>
            </w:r>
          </w:p>
        </w:tc>
        <w:tc>
          <w:tcPr>
            <w:tcW w:w="221" w:type="pct"/>
          </w:tcPr>
          <w:p w14:paraId="1F9A528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E5D28AF" w14:textId="7FC54B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6EEB663" w14:textId="4EEFDD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ED7D4B3" w14:textId="6306C9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</w:t>
            </w:r>
          </w:p>
        </w:tc>
        <w:tc>
          <w:tcPr>
            <w:tcW w:w="439" w:type="pct"/>
          </w:tcPr>
          <w:p w14:paraId="59079D9C" w14:textId="167574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EEB3F2B" w14:textId="77777777" w:rsidTr="00B976AF">
        <w:tc>
          <w:tcPr>
            <w:tcW w:w="430" w:type="pct"/>
          </w:tcPr>
          <w:p w14:paraId="43D6043C" w14:textId="41E329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R4-2501844</w:t>
            </w:r>
          </w:p>
        </w:tc>
        <w:tc>
          <w:tcPr>
            <w:tcW w:w="1262" w:type="pct"/>
          </w:tcPr>
          <w:p w14:paraId="046D4C3D" w14:textId="42CDBE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NCR-MT Correlation Matrix in 38.106</w:t>
            </w:r>
          </w:p>
        </w:tc>
        <w:tc>
          <w:tcPr>
            <w:tcW w:w="366" w:type="pct"/>
          </w:tcPr>
          <w:p w14:paraId="70127CD9" w14:textId="6A0A54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104C95FC" w14:textId="294887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38.106</w:t>
            </w:r>
          </w:p>
        </w:tc>
        <w:tc>
          <w:tcPr>
            <w:tcW w:w="294" w:type="pct"/>
          </w:tcPr>
          <w:p w14:paraId="65228F7B" w14:textId="5E8C3C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0108</w:t>
            </w:r>
          </w:p>
        </w:tc>
        <w:tc>
          <w:tcPr>
            <w:tcW w:w="221" w:type="pct"/>
          </w:tcPr>
          <w:p w14:paraId="79E73E9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759300D" w14:textId="4508F1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3952CAD" w14:textId="033368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CDFCD67" w14:textId="663CDF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39" w:type="pct"/>
          </w:tcPr>
          <w:p w14:paraId="70D7B943" w14:textId="485EB0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9420C42" w14:textId="77777777" w:rsidTr="00B976AF">
        <w:tc>
          <w:tcPr>
            <w:tcW w:w="430" w:type="pct"/>
          </w:tcPr>
          <w:p w14:paraId="20B5E571" w14:textId="35DD24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R4-2500073</w:t>
            </w:r>
          </w:p>
        </w:tc>
        <w:tc>
          <w:tcPr>
            <w:tcW w:w="1262" w:type="pct"/>
          </w:tcPr>
          <w:p w14:paraId="7D2FDADE" w14:textId="7FD505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 CR to TS 38.108 to introduce less than 5MHz for NTN</w:t>
            </w:r>
          </w:p>
        </w:tc>
        <w:tc>
          <w:tcPr>
            <w:tcW w:w="366" w:type="pct"/>
          </w:tcPr>
          <w:p w14:paraId="2FEC670B" w14:textId="2A4E19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ZTE Corporation, Sanechips, Ericsson, Samsung, China Telecom</w:t>
            </w:r>
          </w:p>
        </w:tc>
        <w:tc>
          <w:tcPr>
            <w:tcW w:w="442" w:type="pct"/>
          </w:tcPr>
          <w:p w14:paraId="1B39D628" w14:textId="1126723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38.108</w:t>
            </w:r>
          </w:p>
        </w:tc>
        <w:tc>
          <w:tcPr>
            <w:tcW w:w="294" w:type="pct"/>
          </w:tcPr>
          <w:p w14:paraId="14D9891C" w14:textId="0AF935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0102</w:t>
            </w:r>
          </w:p>
        </w:tc>
        <w:tc>
          <w:tcPr>
            <w:tcW w:w="221" w:type="pct"/>
          </w:tcPr>
          <w:p w14:paraId="786DC31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5E189D1" w14:textId="158910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870EF91" w14:textId="4652D4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7FA362F1" w14:textId="72AD6B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NR_IoT_NTN_req_test_enh-Core</w:t>
            </w:r>
          </w:p>
        </w:tc>
        <w:tc>
          <w:tcPr>
            <w:tcW w:w="439" w:type="pct"/>
          </w:tcPr>
          <w:p w14:paraId="3A17AC84" w14:textId="01F407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7E2FD299" w14:textId="77777777" w:rsidTr="00B976AF">
        <w:tc>
          <w:tcPr>
            <w:tcW w:w="430" w:type="pct"/>
          </w:tcPr>
          <w:p w14:paraId="59A19302" w14:textId="0BAF26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R4-2501608</w:t>
            </w:r>
          </w:p>
        </w:tc>
        <w:tc>
          <w:tcPr>
            <w:tcW w:w="1262" w:type="pct"/>
          </w:tcPr>
          <w:p w14:paraId="26919775" w14:textId="5952AA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 CR to TS 38.108 to introduce less than 5MHz for NTN</w:t>
            </w:r>
          </w:p>
        </w:tc>
        <w:tc>
          <w:tcPr>
            <w:tcW w:w="366" w:type="pct"/>
          </w:tcPr>
          <w:p w14:paraId="3A6C3447" w14:textId="536376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ZTE Corporation, Sanechips, Ericsson, Samsung, China Telecom</w:t>
            </w:r>
          </w:p>
        </w:tc>
        <w:tc>
          <w:tcPr>
            <w:tcW w:w="442" w:type="pct"/>
          </w:tcPr>
          <w:p w14:paraId="641E5A4A" w14:textId="29BFEE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38.108</w:t>
            </w:r>
          </w:p>
        </w:tc>
        <w:tc>
          <w:tcPr>
            <w:tcW w:w="294" w:type="pct"/>
          </w:tcPr>
          <w:p w14:paraId="7B7AA232" w14:textId="4323F6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0102</w:t>
            </w:r>
          </w:p>
        </w:tc>
        <w:tc>
          <w:tcPr>
            <w:tcW w:w="221" w:type="pct"/>
          </w:tcPr>
          <w:p w14:paraId="2AAD45C9" w14:textId="55BDF3FF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545AFFF8" w14:textId="73466C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421A9FAA" w14:textId="6FAD31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26C1D0B" w14:textId="624E0D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NR_IoT_NTN_req_test_enh-Core</w:t>
            </w:r>
          </w:p>
        </w:tc>
        <w:tc>
          <w:tcPr>
            <w:tcW w:w="439" w:type="pct"/>
          </w:tcPr>
          <w:p w14:paraId="58A2F221" w14:textId="676F48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7DF49A9" w14:textId="77777777" w:rsidTr="00B976AF">
        <w:tc>
          <w:tcPr>
            <w:tcW w:w="430" w:type="pct"/>
          </w:tcPr>
          <w:p w14:paraId="32E2DF07" w14:textId="4C19C1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R4-2500983</w:t>
            </w:r>
          </w:p>
        </w:tc>
        <w:tc>
          <w:tcPr>
            <w:tcW w:w="1262" w:type="pct"/>
          </w:tcPr>
          <w:p w14:paraId="4492CFD5" w14:textId="13165F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(NR_NTN_LSband-Core)CR for TS 38.108, Correction on sync raster for band n254 for NTN</w:t>
            </w:r>
          </w:p>
        </w:tc>
        <w:tc>
          <w:tcPr>
            <w:tcW w:w="366" w:type="pct"/>
          </w:tcPr>
          <w:p w14:paraId="4F3BF25F" w14:textId="5C6163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49CE181A" w14:textId="1F45A9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38.108</w:t>
            </w:r>
          </w:p>
        </w:tc>
        <w:tc>
          <w:tcPr>
            <w:tcW w:w="294" w:type="pct"/>
          </w:tcPr>
          <w:p w14:paraId="027F8560" w14:textId="4E7987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0103</w:t>
            </w:r>
          </w:p>
        </w:tc>
        <w:tc>
          <w:tcPr>
            <w:tcW w:w="221" w:type="pct"/>
          </w:tcPr>
          <w:p w14:paraId="712C64E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F26DDA3" w14:textId="275723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1119527" w14:textId="54EE91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A93B1F7" w14:textId="5F6029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NR_NTN_LSband-Core</w:t>
            </w:r>
          </w:p>
        </w:tc>
        <w:tc>
          <w:tcPr>
            <w:tcW w:w="439" w:type="pct"/>
          </w:tcPr>
          <w:p w14:paraId="4F1F1E6E" w14:textId="0715B0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5CECFE83" w14:textId="77777777" w:rsidTr="00B976AF">
        <w:tc>
          <w:tcPr>
            <w:tcW w:w="430" w:type="pct"/>
          </w:tcPr>
          <w:p w14:paraId="3D28C32D" w14:textId="0AECD2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R4-2502985</w:t>
            </w:r>
          </w:p>
        </w:tc>
        <w:tc>
          <w:tcPr>
            <w:tcW w:w="1262" w:type="pct"/>
          </w:tcPr>
          <w:p w14:paraId="5FD45C27" w14:textId="3A632C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(NR_NTN_LSband-Core)CR for TS 38.108, Correction on sync raster for band n254 for NTN</w:t>
            </w:r>
          </w:p>
        </w:tc>
        <w:tc>
          <w:tcPr>
            <w:tcW w:w="366" w:type="pct"/>
          </w:tcPr>
          <w:p w14:paraId="70E036F5" w14:textId="09AF02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CATT, Apple</w:t>
            </w:r>
          </w:p>
        </w:tc>
        <w:tc>
          <w:tcPr>
            <w:tcW w:w="442" w:type="pct"/>
          </w:tcPr>
          <w:p w14:paraId="64A93955" w14:textId="1A09F1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38.108</w:t>
            </w:r>
          </w:p>
        </w:tc>
        <w:tc>
          <w:tcPr>
            <w:tcW w:w="294" w:type="pct"/>
          </w:tcPr>
          <w:p w14:paraId="4B09541C" w14:textId="0A9580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0103</w:t>
            </w:r>
          </w:p>
        </w:tc>
        <w:tc>
          <w:tcPr>
            <w:tcW w:w="221" w:type="pct"/>
          </w:tcPr>
          <w:p w14:paraId="3FEC9508" w14:textId="246EB50B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721E2C18" w14:textId="46242F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A8E8CE8" w14:textId="755160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9C0613F" w14:textId="4DF061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NR_NTN_LSband-Core</w:t>
            </w:r>
          </w:p>
        </w:tc>
        <w:tc>
          <w:tcPr>
            <w:tcW w:w="439" w:type="pct"/>
          </w:tcPr>
          <w:p w14:paraId="045F73E0" w14:textId="19D932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D558FB4" w14:textId="77777777" w:rsidTr="00B976AF">
        <w:tc>
          <w:tcPr>
            <w:tcW w:w="430" w:type="pct"/>
          </w:tcPr>
          <w:p w14:paraId="40CD2330" w14:textId="3676D3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R4-2501054</w:t>
            </w:r>
          </w:p>
        </w:tc>
        <w:tc>
          <w:tcPr>
            <w:tcW w:w="1262" w:type="pct"/>
          </w:tcPr>
          <w:p w14:paraId="18CBCD5E" w14:textId="07AABF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(NR_NTN_enh-Core) CR for TS 38.108 Correction on FR2-NTN frequency range</w:t>
            </w:r>
          </w:p>
        </w:tc>
        <w:tc>
          <w:tcPr>
            <w:tcW w:w="366" w:type="pct"/>
          </w:tcPr>
          <w:p w14:paraId="5D925C53" w14:textId="3C8408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52ECB970" w14:textId="303F37A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38.108</w:t>
            </w:r>
          </w:p>
        </w:tc>
        <w:tc>
          <w:tcPr>
            <w:tcW w:w="294" w:type="pct"/>
          </w:tcPr>
          <w:p w14:paraId="5E92DCFF" w14:textId="0446FF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0104</w:t>
            </w:r>
          </w:p>
        </w:tc>
        <w:tc>
          <w:tcPr>
            <w:tcW w:w="221" w:type="pct"/>
          </w:tcPr>
          <w:p w14:paraId="4334FE4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30BA2E3" w14:textId="32B25E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074C80A" w14:textId="7FE3F0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B2AFEDA" w14:textId="667F95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2B7FB528" w14:textId="478D96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59DB90AE" w14:textId="77777777" w:rsidTr="00B976AF">
        <w:tc>
          <w:tcPr>
            <w:tcW w:w="430" w:type="pct"/>
          </w:tcPr>
          <w:p w14:paraId="750989FA" w14:textId="574A53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R4-2502341</w:t>
            </w:r>
          </w:p>
        </w:tc>
        <w:tc>
          <w:tcPr>
            <w:tcW w:w="1262" w:type="pct"/>
          </w:tcPr>
          <w:p w14:paraId="09FF3821" w14:textId="59707D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(NR_NTN_enh-Core) CR for TS 38.108 Correction on FR2-NTN frequency range</w:t>
            </w:r>
          </w:p>
        </w:tc>
        <w:tc>
          <w:tcPr>
            <w:tcW w:w="366" w:type="pct"/>
          </w:tcPr>
          <w:p w14:paraId="1F190AA7" w14:textId="4B943A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1EBA7925" w14:textId="109C3D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38.108</w:t>
            </w:r>
          </w:p>
        </w:tc>
        <w:tc>
          <w:tcPr>
            <w:tcW w:w="294" w:type="pct"/>
          </w:tcPr>
          <w:p w14:paraId="72C63710" w14:textId="55001A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0104</w:t>
            </w:r>
          </w:p>
        </w:tc>
        <w:tc>
          <w:tcPr>
            <w:tcW w:w="221" w:type="pct"/>
          </w:tcPr>
          <w:p w14:paraId="393B4A9D" w14:textId="0014715A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2AA2ECB" w14:textId="2B4D38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5D1FFB5" w14:textId="4C8F99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44B940E" w14:textId="3C0FF4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027B93A3" w14:textId="4B176A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E748CC7" w14:textId="77777777" w:rsidTr="00B976AF">
        <w:tc>
          <w:tcPr>
            <w:tcW w:w="430" w:type="pct"/>
          </w:tcPr>
          <w:p w14:paraId="7564B2B5" w14:textId="28496C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R4-2501368</w:t>
            </w:r>
          </w:p>
        </w:tc>
        <w:tc>
          <w:tcPr>
            <w:tcW w:w="1262" w:type="pct"/>
          </w:tcPr>
          <w:p w14:paraId="3328BBB9" w14:textId="23D961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(NR_NTN_enh-Core) CR to TS 38108 - Missing SAN classes for type 2-O</w:t>
            </w:r>
          </w:p>
        </w:tc>
        <w:tc>
          <w:tcPr>
            <w:tcW w:w="366" w:type="pct"/>
          </w:tcPr>
          <w:p w14:paraId="3CB66653" w14:textId="657DBB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3C8047E2" w14:textId="239679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38.108</w:t>
            </w:r>
          </w:p>
        </w:tc>
        <w:tc>
          <w:tcPr>
            <w:tcW w:w="294" w:type="pct"/>
          </w:tcPr>
          <w:p w14:paraId="205278C1" w14:textId="5ECD60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0105</w:t>
            </w:r>
          </w:p>
        </w:tc>
        <w:tc>
          <w:tcPr>
            <w:tcW w:w="221" w:type="pct"/>
          </w:tcPr>
          <w:p w14:paraId="16EF3AD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2B007F7" w14:textId="07EA09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62E76BB" w14:textId="38877A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F8DC245" w14:textId="4081EF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1C629ED8" w14:textId="53CAA20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923F1C9" w14:textId="77777777" w:rsidTr="00B976AF">
        <w:tc>
          <w:tcPr>
            <w:tcW w:w="430" w:type="pct"/>
          </w:tcPr>
          <w:p w14:paraId="70D3EE36" w14:textId="32FF82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R4-2501737</w:t>
            </w:r>
          </w:p>
        </w:tc>
        <w:tc>
          <w:tcPr>
            <w:tcW w:w="1262" w:type="pct"/>
          </w:tcPr>
          <w:p w14:paraId="0D668368" w14:textId="0F3AE0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CR to 38.108 NB-IoT NTN inband operation with NR NTN [NTNNBIoT_inbandNTNNR]</w:t>
            </w:r>
          </w:p>
        </w:tc>
        <w:tc>
          <w:tcPr>
            <w:tcW w:w="366" w:type="pct"/>
          </w:tcPr>
          <w:p w14:paraId="30CBF4F0" w14:textId="60C50B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Inmarsat, Viasat, EchoStar, Thales</w:t>
            </w:r>
          </w:p>
        </w:tc>
        <w:tc>
          <w:tcPr>
            <w:tcW w:w="442" w:type="pct"/>
          </w:tcPr>
          <w:p w14:paraId="1B8071F5" w14:textId="025C4F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38.108</w:t>
            </w:r>
          </w:p>
        </w:tc>
        <w:tc>
          <w:tcPr>
            <w:tcW w:w="294" w:type="pct"/>
          </w:tcPr>
          <w:p w14:paraId="29A08485" w14:textId="2A6568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0106</w:t>
            </w:r>
          </w:p>
        </w:tc>
        <w:tc>
          <w:tcPr>
            <w:tcW w:w="221" w:type="pct"/>
          </w:tcPr>
          <w:p w14:paraId="0E08A4D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CA9246C" w14:textId="0F606B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FE72C48" w14:textId="011B6AA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29AB978" w14:textId="13D672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64CA1F69" w14:textId="24EB45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52ED7DCB" w14:textId="77777777" w:rsidTr="00B976AF">
        <w:tc>
          <w:tcPr>
            <w:tcW w:w="430" w:type="pct"/>
          </w:tcPr>
          <w:p w14:paraId="11C97492" w14:textId="7BFFC0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R4-2502348</w:t>
            </w:r>
          </w:p>
        </w:tc>
        <w:tc>
          <w:tcPr>
            <w:tcW w:w="1262" w:type="pct"/>
          </w:tcPr>
          <w:p w14:paraId="7889BC1C" w14:textId="1D96E2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CR to 38.108 NB-IoT NTN inband operation with NR NTN [NTNNBIoT_inbandNTNNR]</w:t>
            </w:r>
          </w:p>
        </w:tc>
        <w:tc>
          <w:tcPr>
            <w:tcW w:w="366" w:type="pct"/>
          </w:tcPr>
          <w:p w14:paraId="57026B6B" w14:textId="40804C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Inmarsat, Viasat, EchoStar, Thales</w:t>
            </w:r>
          </w:p>
        </w:tc>
        <w:tc>
          <w:tcPr>
            <w:tcW w:w="442" w:type="pct"/>
          </w:tcPr>
          <w:p w14:paraId="12DFBB6B" w14:textId="14F505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38.108</w:t>
            </w:r>
          </w:p>
        </w:tc>
        <w:tc>
          <w:tcPr>
            <w:tcW w:w="294" w:type="pct"/>
          </w:tcPr>
          <w:p w14:paraId="2C25BFA7" w14:textId="16EA4A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0106</w:t>
            </w:r>
          </w:p>
        </w:tc>
        <w:tc>
          <w:tcPr>
            <w:tcW w:w="221" w:type="pct"/>
          </w:tcPr>
          <w:p w14:paraId="3F3643F5" w14:textId="354B2373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1FD9E320" w14:textId="1E9BC9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4EB034B" w14:textId="598720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46E9FE5B" w14:textId="3000A7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19CFC60C" w14:textId="242FE1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D18CB72" w14:textId="77777777" w:rsidTr="00B976AF">
        <w:tc>
          <w:tcPr>
            <w:tcW w:w="430" w:type="pct"/>
          </w:tcPr>
          <w:p w14:paraId="55376280" w14:textId="7B4199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R4-2501789</w:t>
            </w:r>
          </w:p>
        </w:tc>
        <w:tc>
          <w:tcPr>
            <w:tcW w:w="1262" w:type="pct"/>
          </w:tcPr>
          <w:p w14:paraId="48CA9C7F" w14:textId="1EBBC8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38.108 on FR2-NTN PUSCH demodulation requirements</w:t>
            </w:r>
          </w:p>
        </w:tc>
        <w:tc>
          <w:tcPr>
            <w:tcW w:w="366" w:type="pct"/>
          </w:tcPr>
          <w:p w14:paraId="1FE27F5E" w14:textId="250142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4F3CFAB6" w14:textId="3C6563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38.108</w:t>
            </w:r>
          </w:p>
        </w:tc>
        <w:tc>
          <w:tcPr>
            <w:tcW w:w="294" w:type="pct"/>
          </w:tcPr>
          <w:p w14:paraId="716AEF7B" w14:textId="18B225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0107</w:t>
            </w:r>
          </w:p>
        </w:tc>
        <w:tc>
          <w:tcPr>
            <w:tcW w:w="221" w:type="pct"/>
          </w:tcPr>
          <w:p w14:paraId="2E7239F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F25C0EB" w14:textId="055B7F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666E691" w14:textId="22404A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4A8116F" w14:textId="1767BC7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NR_NTN_enh-Perf</w:t>
            </w:r>
          </w:p>
        </w:tc>
        <w:tc>
          <w:tcPr>
            <w:tcW w:w="439" w:type="pct"/>
          </w:tcPr>
          <w:p w14:paraId="3EB1911D" w14:textId="01B6B0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566BB540" w14:textId="77777777" w:rsidTr="00B976AF">
        <w:tc>
          <w:tcPr>
            <w:tcW w:w="430" w:type="pct"/>
          </w:tcPr>
          <w:p w14:paraId="38B0C565" w14:textId="7D153B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R4-2502045</w:t>
            </w:r>
          </w:p>
        </w:tc>
        <w:tc>
          <w:tcPr>
            <w:tcW w:w="1262" w:type="pct"/>
          </w:tcPr>
          <w:p w14:paraId="70917F11" w14:textId="328E1E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(NR_NTN_solutions-Perf)Correction CR on SAN performance requirements in TS 38.108</w:t>
            </w:r>
          </w:p>
        </w:tc>
        <w:tc>
          <w:tcPr>
            <w:tcW w:w="366" w:type="pct"/>
          </w:tcPr>
          <w:p w14:paraId="18C4A50A" w14:textId="112B52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4AFC3FD5" w14:textId="460C66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38.108</w:t>
            </w:r>
          </w:p>
        </w:tc>
        <w:tc>
          <w:tcPr>
            <w:tcW w:w="294" w:type="pct"/>
          </w:tcPr>
          <w:p w14:paraId="4A29A7FE" w14:textId="64D017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0108</w:t>
            </w:r>
          </w:p>
        </w:tc>
        <w:tc>
          <w:tcPr>
            <w:tcW w:w="221" w:type="pct"/>
          </w:tcPr>
          <w:p w14:paraId="3B1E9E6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0AFBB2C" w14:textId="1E221A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10AC5417" w14:textId="1D6E2F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E22A64F" w14:textId="271ACA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NR_NTN_solutions-Perf</w:t>
            </w:r>
          </w:p>
        </w:tc>
        <w:tc>
          <w:tcPr>
            <w:tcW w:w="439" w:type="pct"/>
          </w:tcPr>
          <w:p w14:paraId="52530821" w14:textId="49E730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7A450D8C" w14:textId="77777777" w:rsidTr="00B976AF">
        <w:tc>
          <w:tcPr>
            <w:tcW w:w="430" w:type="pct"/>
          </w:tcPr>
          <w:p w14:paraId="7F509BF5" w14:textId="46259E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R4-2502046</w:t>
            </w:r>
          </w:p>
        </w:tc>
        <w:tc>
          <w:tcPr>
            <w:tcW w:w="1262" w:type="pct"/>
          </w:tcPr>
          <w:p w14:paraId="527C0934" w14:textId="2C2C81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(NR_NTN_solutions-Perf)Correction CR on SAN performance requirements in TS 38.108</w:t>
            </w:r>
          </w:p>
        </w:tc>
        <w:tc>
          <w:tcPr>
            <w:tcW w:w="366" w:type="pct"/>
          </w:tcPr>
          <w:p w14:paraId="7B79EBD3" w14:textId="427401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0F58F8FD" w14:textId="77688E3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38.108</w:t>
            </w:r>
          </w:p>
        </w:tc>
        <w:tc>
          <w:tcPr>
            <w:tcW w:w="294" w:type="pct"/>
          </w:tcPr>
          <w:p w14:paraId="6354B4C9" w14:textId="0123B97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0109</w:t>
            </w:r>
          </w:p>
        </w:tc>
        <w:tc>
          <w:tcPr>
            <w:tcW w:w="221" w:type="pct"/>
          </w:tcPr>
          <w:p w14:paraId="43A869A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EEABF7B" w14:textId="528F68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EC09CE8" w14:textId="62B5F3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E507E92" w14:textId="7939EA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NR_NTN_solutions-Perf</w:t>
            </w:r>
          </w:p>
        </w:tc>
        <w:tc>
          <w:tcPr>
            <w:tcW w:w="439" w:type="pct"/>
          </w:tcPr>
          <w:p w14:paraId="31147E7B" w14:textId="3DEEB3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AB81C3B" w14:textId="77777777" w:rsidTr="00B976AF">
        <w:tc>
          <w:tcPr>
            <w:tcW w:w="430" w:type="pct"/>
          </w:tcPr>
          <w:p w14:paraId="7DBD7E01" w14:textId="04200F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R4-2502047</w:t>
            </w:r>
          </w:p>
        </w:tc>
        <w:tc>
          <w:tcPr>
            <w:tcW w:w="1262" w:type="pct"/>
          </w:tcPr>
          <w:p w14:paraId="6997F841" w14:textId="5CF302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Correction CR on SAN performance requirements in TS 38.108</w:t>
            </w:r>
          </w:p>
        </w:tc>
        <w:tc>
          <w:tcPr>
            <w:tcW w:w="366" w:type="pct"/>
          </w:tcPr>
          <w:p w14:paraId="061BB440" w14:textId="71A251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6FDEBE88" w14:textId="7B2C4E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38.108</w:t>
            </w:r>
          </w:p>
        </w:tc>
        <w:tc>
          <w:tcPr>
            <w:tcW w:w="294" w:type="pct"/>
          </w:tcPr>
          <w:p w14:paraId="4F406BF4" w14:textId="6DDBBA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0110</w:t>
            </w:r>
          </w:p>
        </w:tc>
        <w:tc>
          <w:tcPr>
            <w:tcW w:w="221" w:type="pct"/>
          </w:tcPr>
          <w:p w14:paraId="757A55E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13EEFE2" w14:textId="219CFD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685B74D" w14:textId="1EC1F7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2D5C4BD" w14:textId="124827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NR_NTN_enh-Perf</w:t>
            </w:r>
          </w:p>
        </w:tc>
        <w:tc>
          <w:tcPr>
            <w:tcW w:w="439" w:type="pct"/>
          </w:tcPr>
          <w:p w14:paraId="7DE9503C" w14:textId="750F11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66A1D7F3" w14:textId="77777777" w:rsidTr="00B976AF">
        <w:tc>
          <w:tcPr>
            <w:tcW w:w="430" w:type="pct"/>
          </w:tcPr>
          <w:p w14:paraId="29AB6DAC" w14:textId="69E667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R4-2502266</w:t>
            </w:r>
          </w:p>
        </w:tc>
        <w:tc>
          <w:tcPr>
            <w:tcW w:w="1262" w:type="pct"/>
          </w:tcPr>
          <w:p w14:paraId="309B2B17" w14:textId="4720A4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(NR_NTN_solutions-Perf)Correction CR on SAN performance requirements in TS 38.108</w:t>
            </w:r>
          </w:p>
        </w:tc>
        <w:tc>
          <w:tcPr>
            <w:tcW w:w="366" w:type="pct"/>
          </w:tcPr>
          <w:p w14:paraId="4BD0CF65" w14:textId="4A651F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24B13ED1" w14:textId="2465EE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38.108</w:t>
            </w:r>
          </w:p>
        </w:tc>
        <w:tc>
          <w:tcPr>
            <w:tcW w:w="294" w:type="pct"/>
          </w:tcPr>
          <w:p w14:paraId="3EC3ABB2" w14:textId="756C18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0111</w:t>
            </w:r>
          </w:p>
        </w:tc>
        <w:tc>
          <w:tcPr>
            <w:tcW w:w="221" w:type="pct"/>
          </w:tcPr>
          <w:p w14:paraId="739EA85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8AD529F" w14:textId="4F0394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1C477402" w14:textId="575983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C3A26D2" w14:textId="201E71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NR_NTN_solutions-Perf</w:t>
            </w:r>
          </w:p>
        </w:tc>
        <w:tc>
          <w:tcPr>
            <w:tcW w:w="439" w:type="pct"/>
          </w:tcPr>
          <w:p w14:paraId="5DF04C09" w14:textId="4AE3BF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25126E47" w14:textId="77777777" w:rsidTr="00B976AF">
        <w:tc>
          <w:tcPr>
            <w:tcW w:w="430" w:type="pct"/>
          </w:tcPr>
          <w:p w14:paraId="33CA1F7D" w14:textId="4F1D57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R4-2502363</w:t>
            </w:r>
          </w:p>
        </w:tc>
        <w:tc>
          <w:tcPr>
            <w:tcW w:w="1262" w:type="pct"/>
          </w:tcPr>
          <w:p w14:paraId="6C26D7DF" w14:textId="339FD0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(NR_NTN_solutions-Perf)Correction CR on SAN performance requirements in TS 38.108</w:t>
            </w:r>
          </w:p>
        </w:tc>
        <w:tc>
          <w:tcPr>
            <w:tcW w:w="366" w:type="pct"/>
          </w:tcPr>
          <w:p w14:paraId="29348192" w14:textId="151EEE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5E5B85BE" w14:textId="5EBD60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38.108</w:t>
            </w:r>
          </w:p>
        </w:tc>
        <w:tc>
          <w:tcPr>
            <w:tcW w:w="294" w:type="pct"/>
          </w:tcPr>
          <w:p w14:paraId="7826C3B4" w14:textId="2224850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0111</w:t>
            </w:r>
          </w:p>
        </w:tc>
        <w:tc>
          <w:tcPr>
            <w:tcW w:w="221" w:type="pct"/>
          </w:tcPr>
          <w:p w14:paraId="022ECFFF" w14:textId="6E0F23B8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58EE2A00" w14:textId="55DA38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43CE1CF7" w14:textId="2FA59F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53A0DD7" w14:textId="7FD726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NR_NTN_solutions-Perf</w:t>
            </w:r>
          </w:p>
        </w:tc>
        <w:tc>
          <w:tcPr>
            <w:tcW w:w="439" w:type="pct"/>
          </w:tcPr>
          <w:p w14:paraId="2F31D057" w14:textId="7BE947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75D3217" w14:textId="77777777" w:rsidTr="00B976AF">
        <w:tc>
          <w:tcPr>
            <w:tcW w:w="430" w:type="pct"/>
          </w:tcPr>
          <w:p w14:paraId="44DAADD4" w14:textId="3D5774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R4-2502267</w:t>
            </w:r>
          </w:p>
        </w:tc>
        <w:tc>
          <w:tcPr>
            <w:tcW w:w="1262" w:type="pct"/>
          </w:tcPr>
          <w:p w14:paraId="144B80C6" w14:textId="5F1EF0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SAN performance requirements in TS 38.108</w:t>
            </w:r>
          </w:p>
        </w:tc>
        <w:tc>
          <w:tcPr>
            <w:tcW w:w="366" w:type="pct"/>
          </w:tcPr>
          <w:p w14:paraId="2F97EED8" w14:textId="41042A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72B28FCF" w14:textId="57E0B6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38.108</w:t>
            </w:r>
          </w:p>
        </w:tc>
        <w:tc>
          <w:tcPr>
            <w:tcW w:w="294" w:type="pct"/>
          </w:tcPr>
          <w:p w14:paraId="4743F302" w14:textId="62B769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0112</w:t>
            </w:r>
          </w:p>
        </w:tc>
        <w:tc>
          <w:tcPr>
            <w:tcW w:w="221" w:type="pct"/>
          </w:tcPr>
          <w:p w14:paraId="14CE627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CA4B87D" w14:textId="315359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64668E7" w14:textId="6597AF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633496C" w14:textId="073D71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NR_NTN_enh-Perf</w:t>
            </w:r>
          </w:p>
        </w:tc>
        <w:tc>
          <w:tcPr>
            <w:tcW w:w="439" w:type="pct"/>
          </w:tcPr>
          <w:p w14:paraId="68949677" w14:textId="5B2C8A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7D2D4D4F" w14:textId="77777777" w:rsidTr="00B976AF">
        <w:tc>
          <w:tcPr>
            <w:tcW w:w="430" w:type="pct"/>
          </w:tcPr>
          <w:p w14:paraId="428E863B" w14:textId="4DFBD7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R4-2502324</w:t>
            </w:r>
          </w:p>
        </w:tc>
        <w:tc>
          <w:tcPr>
            <w:tcW w:w="1262" w:type="pct"/>
          </w:tcPr>
          <w:p w14:paraId="70C04CEA" w14:textId="519A14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SAN performance requirements in TS 38.108</w:t>
            </w:r>
          </w:p>
        </w:tc>
        <w:tc>
          <w:tcPr>
            <w:tcW w:w="366" w:type="pct"/>
          </w:tcPr>
          <w:p w14:paraId="1C53A8CB" w14:textId="1F18E0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Samsung, Ericsson</w:t>
            </w:r>
          </w:p>
        </w:tc>
        <w:tc>
          <w:tcPr>
            <w:tcW w:w="442" w:type="pct"/>
          </w:tcPr>
          <w:p w14:paraId="507F29EB" w14:textId="186202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38.108</w:t>
            </w:r>
          </w:p>
        </w:tc>
        <w:tc>
          <w:tcPr>
            <w:tcW w:w="294" w:type="pct"/>
          </w:tcPr>
          <w:p w14:paraId="397802B9" w14:textId="031627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0112</w:t>
            </w:r>
          </w:p>
        </w:tc>
        <w:tc>
          <w:tcPr>
            <w:tcW w:w="221" w:type="pct"/>
          </w:tcPr>
          <w:p w14:paraId="4C0D51B1" w14:textId="03F02321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603CF04" w14:textId="2E8059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B298C84" w14:textId="0CF24F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4008969" w14:textId="46D528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NR_NTN_enh-Perf</w:t>
            </w:r>
          </w:p>
        </w:tc>
        <w:tc>
          <w:tcPr>
            <w:tcW w:w="439" w:type="pct"/>
          </w:tcPr>
          <w:p w14:paraId="73A4325F" w14:textId="7A70B4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8DC9581" w14:textId="77777777" w:rsidTr="00B976AF">
        <w:tc>
          <w:tcPr>
            <w:tcW w:w="430" w:type="pct"/>
          </w:tcPr>
          <w:p w14:paraId="646A68D7" w14:textId="516051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R4-2502126</w:t>
            </w:r>
          </w:p>
        </w:tc>
        <w:tc>
          <w:tcPr>
            <w:tcW w:w="1262" w:type="pct"/>
          </w:tcPr>
          <w:p w14:paraId="6144EB53" w14:textId="77209B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Correction of reference to Suspended version of ITU-R SM.329 Recommendation</w:t>
            </w:r>
          </w:p>
        </w:tc>
        <w:tc>
          <w:tcPr>
            <w:tcW w:w="366" w:type="pct"/>
          </w:tcPr>
          <w:p w14:paraId="2C04CC95" w14:textId="38EA88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F294C84" w14:textId="188A9E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38.113</w:t>
            </w:r>
          </w:p>
        </w:tc>
        <w:tc>
          <w:tcPr>
            <w:tcW w:w="294" w:type="pct"/>
          </w:tcPr>
          <w:p w14:paraId="7E693C5D" w14:textId="18FA26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0082</w:t>
            </w:r>
          </w:p>
        </w:tc>
        <w:tc>
          <w:tcPr>
            <w:tcW w:w="221" w:type="pct"/>
          </w:tcPr>
          <w:p w14:paraId="263DC8E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B50146A" w14:textId="4F95F1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A2BF495" w14:textId="465E54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352DC4F" w14:textId="2BD7CC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5CDA96EB" w14:textId="10C969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BD94E8A" w14:textId="77777777" w:rsidTr="00B976AF">
        <w:tc>
          <w:tcPr>
            <w:tcW w:w="430" w:type="pct"/>
          </w:tcPr>
          <w:p w14:paraId="1F9741C9" w14:textId="6AA6E9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R4-2500030</w:t>
            </w:r>
          </w:p>
        </w:tc>
        <w:tc>
          <w:tcPr>
            <w:tcW w:w="1262" w:type="pct"/>
          </w:tcPr>
          <w:p w14:paraId="08C38B5F" w14:textId="204D97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related to Introduction of new LTE FDD Band 111</w:t>
            </w:r>
          </w:p>
        </w:tc>
        <w:tc>
          <w:tcPr>
            <w:tcW w:w="366" w:type="pct"/>
          </w:tcPr>
          <w:p w14:paraId="50C67CB3" w14:textId="5BC2B5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69AAB9EA" w14:textId="57CC17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38.115-1</w:t>
            </w:r>
          </w:p>
        </w:tc>
        <w:tc>
          <w:tcPr>
            <w:tcW w:w="294" w:type="pct"/>
          </w:tcPr>
          <w:p w14:paraId="55AB2C82" w14:textId="4BBCE7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0054</w:t>
            </w:r>
          </w:p>
        </w:tc>
        <w:tc>
          <w:tcPr>
            <w:tcW w:w="221" w:type="pct"/>
          </w:tcPr>
          <w:p w14:paraId="22D763A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C16AAC6" w14:textId="290384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4CA2551B" w14:textId="06FE9C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AA7CB39" w14:textId="70CF8C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LTE_FDD_1800_1830MHz_CAN-Perf</w:t>
            </w:r>
          </w:p>
        </w:tc>
        <w:tc>
          <w:tcPr>
            <w:tcW w:w="439" w:type="pct"/>
          </w:tcPr>
          <w:p w14:paraId="622BF816" w14:textId="65461B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3202F2B5" w14:textId="77777777" w:rsidTr="00B976AF">
        <w:tc>
          <w:tcPr>
            <w:tcW w:w="430" w:type="pct"/>
          </w:tcPr>
          <w:p w14:paraId="4A6F7D67" w14:textId="3625D5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R4-2502847</w:t>
            </w:r>
          </w:p>
        </w:tc>
        <w:tc>
          <w:tcPr>
            <w:tcW w:w="1262" w:type="pct"/>
          </w:tcPr>
          <w:p w14:paraId="322AB2DC" w14:textId="648DE7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related to Introduction of new LTE FDD Band 111</w:t>
            </w:r>
          </w:p>
        </w:tc>
        <w:tc>
          <w:tcPr>
            <w:tcW w:w="366" w:type="pct"/>
          </w:tcPr>
          <w:p w14:paraId="2B1C5E9E" w14:textId="32F42F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7A668BD1" w14:textId="5CC068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38.115-1</w:t>
            </w:r>
          </w:p>
        </w:tc>
        <w:tc>
          <w:tcPr>
            <w:tcW w:w="294" w:type="pct"/>
          </w:tcPr>
          <w:p w14:paraId="4B0EC883" w14:textId="5C7C28A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0054</w:t>
            </w:r>
          </w:p>
        </w:tc>
        <w:tc>
          <w:tcPr>
            <w:tcW w:w="221" w:type="pct"/>
          </w:tcPr>
          <w:p w14:paraId="112F1F89" w14:textId="222FB7C1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57D98B5B" w14:textId="1BA925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4FC411ED" w14:textId="4322D0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2FF09235" w14:textId="29B3C7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LTE_FDD_1800_1830MHz_CAN-Perf</w:t>
            </w:r>
          </w:p>
        </w:tc>
        <w:tc>
          <w:tcPr>
            <w:tcW w:w="439" w:type="pct"/>
          </w:tcPr>
          <w:p w14:paraId="3B25BE51" w14:textId="710557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F9D3E7F" w14:textId="77777777" w:rsidTr="00B976AF">
        <w:tc>
          <w:tcPr>
            <w:tcW w:w="430" w:type="pct"/>
          </w:tcPr>
          <w:p w14:paraId="52F05310" w14:textId="2E7376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R4-2500176</w:t>
            </w:r>
          </w:p>
        </w:tc>
        <w:tc>
          <w:tcPr>
            <w:tcW w:w="1262" w:type="pct"/>
          </w:tcPr>
          <w:p w14:paraId="68AF7077" w14:textId="1E87FB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TS38.115-1 on introduction of NR bands n87 and n88</w:t>
            </w:r>
          </w:p>
        </w:tc>
        <w:tc>
          <w:tcPr>
            <w:tcW w:w="366" w:type="pct"/>
          </w:tcPr>
          <w:p w14:paraId="2D7A7566" w14:textId="61B6EF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4DF6A0AC" w14:textId="420EC9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38.115-1</w:t>
            </w:r>
          </w:p>
        </w:tc>
        <w:tc>
          <w:tcPr>
            <w:tcW w:w="294" w:type="pct"/>
          </w:tcPr>
          <w:p w14:paraId="097EBF6E" w14:textId="4C60C8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0055</w:t>
            </w:r>
          </w:p>
        </w:tc>
        <w:tc>
          <w:tcPr>
            <w:tcW w:w="221" w:type="pct"/>
          </w:tcPr>
          <w:p w14:paraId="5E82836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FF6DE5A" w14:textId="37FA34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4CBD12CA" w14:textId="14C72C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C869F09" w14:textId="381085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NR_bands_n87_n88-Perf</w:t>
            </w:r>
          </w:p>
        </w:tc>
        <w:tc>
          <w:tcPr>
            <w:tcW w:w="439" w:type="pct"/>
          </w:tcPr>
          <w:p w14:paraId="238FD2F8" w14:textId="6CD9C0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320CBEA" w14:textId="77777777" w:rsidTr="00B976AF">
        <w:tc>
          <w:tcPr>
            <w:tcW w:w="430" w:type="pct"/>
          </w:tcPr>
          <w:p w14:paraId="0CFD71DE" w14:textId="0C3BA7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R4-2500181</w:t>
            </w:r>
          </w:p>
        </w:tc>
        <w:tc>
          <w:tcPr>
            <w:tcW w:w="1262" w:type="pct"/>
          </w:tcPr>
          <w:p w14:paraId="72060A71" w14:textId="67969F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TS38.115-1 on introduction of NR band n68</w:t>
            </w:r>
          </w:p>
        </w:tc>
        <w:tc>
          <w:tcPr>
            <w:tcW w:w="366" w:type="pct"/>
          </w:tcPr>
          <w:p w14:paraId="6CCB851D" w14:textId="18724A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56BE914F" w14:textId="73A65E8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38.115-1</w:t>
            </w:r>
          </w:p>
        </w:tc>
        <w:tc>
          <w:tcPr>
            <w:tcW w:w="294" w:type="pct"/>
          </w:tcPr>
          <w:p w14:paraId="67D97391" w14:textId="508633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0056</w:t>
            </w:r>
          </w:p>
        </w:tc>
        <w:tc>
          <w:tcPr>
            <w:tcW w:w="221" w:type="pct"/>
          </w:tcPr>
          <w:p w14:paraId="1C3362C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A617C14" w14:textId="476F74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8E1FAEA" w14:textId="19E0A9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06388FF" w14:textId="5AD922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NR_band_n68-Perf</w:t>
            </w:r>
          </w:p>
        </w:tc>
        <w:tc>
          <w:tcPr>
            <w:tcW w:w="439" w:type="pct"/>
          </w:tcPr>
          <w:p w14:paraId="658B7BFF" w14:textId="5710DA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6AED3BD" w14:textId="77777777" w:rsidTr="00B976AF">
        <w:tc>
          <w:tcPr>
            <w:tcW w:w="430" w:type="pct"/>
          </w:tcPr>
          <w:p w14:paraId="4906C409" w14:textId="1BFDB7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R4-2500192</w:t>
            </w:r>
          </w:p>
        </w:tc>
        <w:tc>
          <w:tcPr>
            <w:tcW w:w="1262" w:type="pct"/>
          </w:tcPr>
          <w:p w14:paraId="239B64F0" w14:textId="6F7A57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38.115-1 with clauses corrections</w:t>
            </w:r>
          </w:p>
        </w:tc>
        <w:tc>
          <w:tcPr>
            <w:tcW w:w="366" w:type="pct"/>
          </w:tcPr>
          <w:p w14:paraId="1B7C1299" w14:textId="43733D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01E22F08" w14:textId="36F9D1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38.115-1</w:t>
            </w:r>
          </w:p>
        </w:tc>
        <w:tc>
          <w:tcPr>
            <w:tcW w:w="294" w:type="pct"/>
          </w:tcPr>
          <w:p w14:paraId="5D330944" w14:textId="28F064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0057</w:t>
            </w:r>
          </w:p>
        </w:tc>
        <w:tc>
          <w:tcPr>
            <w:tcW w:w="221" w:type="pct"/>
          </w:tcPr>
          <w:p w14:paraId="09F75AD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1657CA4" w14:textId="2957F3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5D6B8DCC" w14:textId="2E19C6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22BAC72" w14:textId="2DE096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39" w:type="pct"/>
          </w:tcPr>
          <w:p w14:paraId="60834304" w14:textId="1C091E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F171681" w14:textId="77777777" w:rsidTr="00B976AF">
        <w:tc>
          <w:tcPr>
            <w:tcW w:w="430" w:type="pct"/>
          </w:tcPr>
          <w:p w14:paraId="77EB5DF9" w14:textId="33C759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R4-2500193</w:t>
            </w:r>
          </w:p>
        </w:tc>
        <w:tc>
          <w:tcPr>
            <w:tcW w:w="1262" w:type="pct"/>
          </w:tcPr>
          <w:p w14:paraId="1B810176" w14:textId="01B07A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38.115-1 with clauses corrections</w:t>
            </w:r>
          </w:p>
        </w:tc>
        <w:tc>
          <w:tcPr>
            <w:tcW w:w="366" w:type="pct"/>
          </w:tcPr>
          <w:p w14:paraId="3F21C3D7" w14:textId="6A5B49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0D62DCE2" w14:textId="4B199D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38.115-1</w:t>
            </w:r>
          </w:p>
        </w:tc>
        <w:tc>
          <w:tcPr>
            <w:tcW w:w="294" w:type="pct"/>
          </w:tcPr>
          <w:p w14:paraId="24C09269" w14:textId="30AAAB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0058</w:t>
            </w:r>
          </w:p>
        </w:tc>
        <w:tc>
          <w:tcPr>
            <w:tcW w:w="221" w:type="pct"/>
          </w:tcPr>
          <w:p w14:paraId="0ABD847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39067AF" w14:textId="1E7A8F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5E667DB" w14:textId="5EF0409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32B411C" w14:textId="41EB35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39" w:type="pct"/>
          </w:tcPr>
          <w:p w14:paraId="4D6D8F16" w14:textId="775F1D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4BB5E19B" w14:textId="77777777" w:rsidTr="00B976AF">
        <w:tc>
          <w:tcPr>
            <w:tcW w:w="430" w:type="pct"/>
          </w:tcPr>
          <w:p w14:paraId="673E242E" w14:textId="1B9CD1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R4-2502347</w:t>
            </w:r>
          </w:p>
        </w:tc>
        <w:tc>
          <w:tcPr>
            <w:tcW w:w="1262" w:type="pct"/>
          </w:tcPr>
          <w:p w14:paraId="55FEDCF7" w14:textId="6A1ECF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38.115-1 with clauses corrections</w:t>
            </w:r>
          </w:p>
        </w:tc>
        <w:tc>
          <w:tcPr>
            <w:tcW w:w="366" w:type="pct"/>
          </w:tcPr>
          <w:p w14:paraId="2D6FCAEB" w14:textId="3B17E3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34C87562" w14:textId="1E7292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38.115-1</w:t>
            </w:r>
          </w:p>
        </w:tc>
        <w:tc>
          <w:tcPr>
            <w:tcW w:w="294" w:type="pct"/>
          </w:tcPr>
          <w:p w14:paraId="094C0C8B" w14:textId="2C658D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0058</w:t>
            </w:r>
          </w:p>
        </w:tc>
        <w:tc>
          <w:tcPr>
            <w:tcW w:w="221" w:type="pct"/>
          </w:tcPr>
          <w:p w14:paraId="4589DF1A" w14:textId="4EF4CBB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5540C189" w14:textId="203815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04D7D7C" w14:textId="22A670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7D3DA49" w14:textId="6628DA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39" w:type="pct"/>
          </w:tcPr>
          <w:p w14:paraId="0569ED01" w14:textId="484C02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2F279CE" w14:textId="77777777" w:rsidTr="00B976AF">
        <w:tc>
          <w:tcPr>
            <w:tcW w:w="430" w:type="pct"/>
          </w:tcPr>
          <w:p w14:paraId="187D2317" w14:textId="3B37A5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R4-2500195</w:t>
            </w:r>
          </w:p>
        </w:tc>
        <w:tc>
          <w:tcPr>
            <w:tcW w:w="1262" w:type="pct"/>
          </w:tcPr>
          <w:p w14:paraId="13B7E5D3" w14:textId="60E3A4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38.115-1 on introduction of Band n110</w:t>
            </w:r>
          </w:p>
        </w:tc>
        <w:tc>
          <w:tcPr>
            <w:tcW w:w="366" w:type="pct"/>
          </w:tcPr>
          <w:p w14:paraId="10F89989" w14:textId="183C9E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MidWave Wireless</w:t>
            </w:r>
          </w:p>
        </w:tc>
        <w:tc>
          <w:tcPr>
            <w:tcW w:w="442" w:type="pct"/>
          </w:tcPr>
          <w:p w14:paraId="2C26D3FE" w14:textId="688932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38.115-1</w:t>
            </w:r>
          </w:p>
        </w:tc>
        <w:tc>
          <w:tcPr>
            <w:tcW w:w="294" w:type="pct"/>
          </w:tcPr>
          <w:p w14:paraId="689F8C17" w14:textId="727235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0059</w:t>
            </w:r>
          </w:p>
        </w:tc>
        <w:tc>
          <w:tcPr>
            <w:tcW w:w="221" w:type="pct"/>
          </w:tcPr>
          <w:p w14:paraId="4BCE3FD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2752EF8" w14:textId="227D9B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497BB95" w14:textId="47D27E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C0414A6" w14:textId="71414F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</w:t>
            </w:r>
          </w:p>
        </w:tc>
        <w:tc>
          <w:tcPr>
            <w:tcW w:w="439" w:type="pct"/>
          </w:tcPr>
          <w:p w14:paraId="7399161E" w14:textId="718D6F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459AF8F4" w14:textId="77777777" w:rsidTr="00B976AF">
        <w:tc>
          <w:tcPr>
            <w:tcW w:w="430" w:type="pct"/>
          </w:tcPr>
          <w:p w14:paraId="1B684FCC" w14:textId="654D7E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R4-2500201</w:t>
            </w:r>
          </w:p>
        </w:tc>
        <w:tc>
          <w:tcPr>
            <w:tcW w:w="1262" w:type="pct"/>
          </w:tcPr>
          <w:p w14:paraId="0BCA08D9" w14:textId="68FE01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CR to 38.115-1 on corrections to co-existence table [bands_coex_req]</w:t>
            </w:r>
          </w:p>
        </w:tc>
        <w:tc>
          <w:tcPr>
            <w:tcW w:w="366" w:type="pct"/>
          </w:tcPr>
          <w:p w14:paraId="60C22819" w14:textId="737C4C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13893AED" w14:textId="028195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38.115-1</w:t>
            </w:r>
          </w:p>
        </w:tc>
        <w:tc>
          <w:tcPr>
            <w:tcW w:w="294" w:type="pct"/>
          </w:tcPr>
          <w:p w14:paraId="12A64289" w14:textId="404F92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0060</w:t>
            </w:r>
          </w:p>
        </w:tc>
        <w:tc>
          <w:tcPr>
            <w:tcW w:w="221" w:type="pct"/>
          </w:tcPr>
          <w:p w14:paraId="0F532A3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487F693" w14:textId="47C47D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F0B1069" w14:textId="5818C5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6817007" w14:textId="49532E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7EB374F6" w14:textId="1736EA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EAC92E0" w14:textId="77777777" w:rsidTr="00B976AF">
        <w:tc>
          <w:tcPr>
            <w:tcW w:w="430" w:type="pct"/>
          </w:tcPr>
          <w:p w14:paraId="12EF39A6" w14:textId="7D8B80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R4-2500205</w:t>
            </w:r>
          </w:p>
        </w:tc>
        <w:tc>
          <w:tcPr>
            <w:tcW w:w="1262" w:type="pct"/>
          </w:tcPr>
          <w:p w14:paraId="7E834D33" w14:textId="6BC5FD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38.115-1 on introduction of Band n110</w:t>
            </w:r>
          </w:p>
        </w:tc>
        <w:tc>
          <w:tcPr>
            <w:tcW w:w="366" w:type="pct"/>
          </w:tcPr>
          <w:p w14:paraId="0E358AB4" w14:textId="259B68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MidWave Wireless</w:t>
            </w:r>
          </w:p>
        </w:tc>
        <w:tc>
          <w:tcPr>
            <w:tcW w:w="442" w:type="pct"/>
          </w:tcPr>
          <w:p w14:paraId="3716C188" w14:textId="55F29B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38.115-1</w:t>
            </w:r>
          </w:p>
        </w:tc>
        <w:tc>
          <w:tcPr>
            <w:tcW w:w="294" w:type="pct"/>
          </w:tcPr>
          <w:p w14:paraId="7F0B4356" w14:textId="574457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0061</w:t>
            </w:r>
          </w:p>
        </w:tc>
        <w:tc>
          <w:tcPr>
            <w:tcW w:w="221" w:type="pct"/>
          </w:tcPr>
          <w:p w14:paraId="6E233EA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926F1EB" w14:textId="73EB95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461BA434" w14:textId="2FCE40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2D7744F2" w14:textId="168A19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</w:t>
            </w:r>
          </w:p>
        </w:tc>
        <w:tc>
          <w:tcPr>
            <w:tcW w:w="439" w:type="pct"/>
          </w:tcPr>
          <w:p w14:paraId="539CBA86" w14:textId="4B0981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9FE3AC8" w14:textId="77777777" w:rsidTr="00B976AF">
        <w:tc>
          <w:tcPr>
            <w:tcW w:w="430" w:type="pct"/>
          </w:tcPr>
          <w:p w14:paraId="09BCA7EE" w14:textId="1921E7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R4-2501845</w:t>
            </w:r>
          </w:p>
        </w:tc>
        <w:tc>
          <w:tcPr>
            <w:tcW w:w="1262" w:type="pct"/>
          </w:tcPr>
          <w:p w14:paraId="25831E85" w14:textId="44A969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NCR-MT Correlation Matrix in 38.115-1</w:t>
            </w:r>
          </w:p>
        </w:tc>
        <w:tc>
          <w:tcPr>
            <w:tcW w:w="366" w:type="pct"/>
          </w:tcPr>
          <w:p w14:paraId="32368B9D" w14:textId="323DC7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7196E1D2" w14:textId="072990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38.115-1</w:t>
            </w:r>
          </w:p>
        </w:tc>
        <w:tc>
          <w:tcPr>
            <w:tcW w:w="294" w:type="pct"/>
          </w:tcPr>
          <w:p w14:paraId="446222AF" w14:textId="60AB8D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0062</w:t>
            </w:r>
          </w:p>
        </w:tc>
        <w:tc>
          <w:tcPr>
            <w:tcW w:w="221" w:type="pct"/>
          </w:tcPr>
          <w:p w14:paraId="03D974E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866C03F" w14:textId="3070A5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8EA142B" w14:textId="6C860D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71482F3" w14:textId="6DD014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39" w:type="pct"/>
          </w:tcPr>
          <w:p w14:paraId="28F06923" w14:textId="62A425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B9F3C7C" w14:textId="77777777" w:rsidTr="00B976AF">
        <w:tc>
          <w:tcPr>
            <w:tcW w:w="430" w:type="pct"/>
          </w:tcPr>
          <w:p w14:paraId="36E7EE02" w14:textId="76E01E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R4-2500980</w:t>
            </w:r>
          </w:p>
        </w:tc>
        <w:tc>
          <w:tcPr>
            <w:tcW w:w="1262" w:type="pct"/>
          </w:tcPr>
          <w:p w14:paraId="7AA28B8E" w14:textId="0F0718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(NR_repeaters-Perf)CR for TS38.115-2: On mmWave EESS protection</w:t>
            </w:r>
          </w:p>
        </w:tc>
        <w:tc>
          <w:tcPr>
            <w:tcW w:w="366" w:type="pct"/>
          </w:tcPr>
          <w:p w14:paraId="48D0B5B4" w14:textId="1E4DD9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09D7A29F" w14:textId="2B98AD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38.115-2</w:t>
            </w:r>
          </w:p>
        </w:tc>
        <w:tc>
          <w:tcPr>
            <w:tcW w:w="294" w:type="pct"/>
          </w:tcPr>
          <w:p w14:paraId="30865447" w14:textId="1B4638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0032</w:t>
            </w:r>
          </w:p>
        </w:tc>
        <w:tc>
          <w:tcPr>
            <w:tcW w:w="221" w:type="pct"/>
          </w:tcPr>
          <w:p w14:paraId="2C5BE93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D0E5FAF" w14:textId="6FE188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0B7996B7" w14:textId="3A47AD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297B1A9" w14:textId="6AC799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NR_repeaters-Perf, NR_mmWave_protect-Perf</w:t>
            </w:r>
          </w:p>
        </w:tc>
        <w:tc>
          <w:tcPr>
            <w:tcW w:w="439" w:type="pct"/>
          </w:tcPr>
          <w:p w14:paraId="20878FAA" w14:textId="066531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3A43F287" w14:textId="77777777" w:rsidTr="00B976AF">
        <w:tc>
          <w:tcPr>
            <w:tcW w:w="430" w:type="pct"/>
          </w:tcPr>
          <w:p w14:paraId="68BA0552" w14:textId="5BBBF1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R4-2502330</w:t>
            </w:r>
          </w:p>
        </w:tc>
        <w:tc>
          <w:tcPr>
            <w:tcW w:w="1262" w:type="pct"/>
          </w:tcPr>
          <w:p w14:paraId="436AF860" w14:textId="543F8C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(NR_repeaters-Perf)CR for TS38.115-2: On mmWave EESS protection</w:t>
            </w:r>
          </w:p>
        </w:tc>
        <w:tc>
          <w:tcPr>
            <w:tcW w:w="366" w:type="pct"/>
          </w:tcPr>
          <w:p w14:paraId="79C74FB1" w14:textId="24EB61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6E492AD1" w14:textId="74F9E3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38.115-2</w:t>
            </w:r>
          </w:p>
        </w:tc>
        <w:tc>
          <w:tcPr>
            <w:tcW w:w="294" w:type="pct"/>
          </w:tcPr>
          <w:p w14:paraId="07FC74F6" w14:textId="318B9F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0032</w:t>
            </w:r>
          </w:p>
        </w:tc>
        <w:tc>
          <w:tcPr>
            <w:tcW w:w="221" w:type="pct"/>
          </w:tcPr>
          <w:p w14:paraId="7B1FBD88" w14:textId="547BF066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0BB70524" w14:textId="31C251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074CFDF0" w14:textId="06C20F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FB69B15" w14:textId="5DC8AB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NR_repeaters-Perf</w:t>
            </w:r>
          </w:p>
        </w:tc>
        <w:tc>
          <w:tcPr>
            <w:tcW w:w="439" w:type="pct"/>
          </w:tcPr>
          <w:p w14:paraId="0B6845A1" w14:textId="76696E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E2346EF" w14:textId="77777777" w:rsidTr="00B976AF">
        <w:tc>
          <w:tcPr>
            <w:tcW w:w="430" w:type="pct"/>
          </w:tcPr>
          <w:p w14:paraId="25B39AB5" w14:textId="2A652B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R4-2500981</w:t>
            </w:r>
          </w:p>
        </w:tc>
        <w:tc>
          <w:tcPr>
            <w:tcW w:w="1262" w:type="pct"/>
          </w:tcPr>
          <w:p w14:paraId="7642CD78" w14:textId="063043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(NR_repeaters-Perf)CR for TS38.115-2: On mmWave EESS protection</w:t>
            </w:r>
          </w:p>
        </w:tc>
        <w:tc>
          <w:tcPr>
            <w:tcW w:w="366" w:type="pct"/>
          </w:tcPr>
          <w:p w14:paraId="7BD16BE0" w14:textId="04A3C3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2C24772C" w14:textId="1992489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38.115-2</w:t>
            </w:r>
          </w:p>
        </w:tc>
        <w:tc>
          <w:tcPr>
            <w:tcW w:w="294" w:type="pct"/>
          </w:tcPr>
          <w:p w14:paraId="0DFCA423" w14:textId="1BF7F4E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0033</w:t>
            </w:r>
          </w:p>
        </w:tc>
        <w:tc>
          <w:tcPr>
            <w:tcW w:w="221" w:type="pct"/>
          </w:tcPr>
          <w:p w14:paraId="30317B5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5550A39" w14:textId="127AAA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A761C33" w14:textId="06EA76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0024B529" w14:textId="6BD827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NR_repeaters-Perf</w:t>
            </w:r>
          </w:p>
        </w:tc>
        <w:tc>
          <w:tcPr>
            <w:tcW w:w="439" w:type="pct"/>
          </w:tcPr>
          <w:p w14:paraId="1B469733" w14:textId="5E70A3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511DCBEE" w14:textId="77777777" w:rsidTr="00B976AF">
        <w:tc>
          <w:tcPr>
            <w:tcW w:w="430" w:type="pct"/>
          </w:tcPr>
          <w:p w14:paraId="0893F9F2" w14:textId="7F253A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R4-2502354</w:t>
            </w:r>
          </w:p>
        </w:tc>
        <w:tc>
          <w:tcPr>
            <w:tcW w:w="1262" w:type="pct"/>
          </w:tcPr>
          <w:p w14:paraId="2FE87083" w14:textId="524641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(NR_repeaters-Perf)CR for TS38.115-2: On mmWave EESS protection</w:t>
            </w:r>
          </w:p>
        </w:tc>
        <w:tc>
          <w:tcPr>
            <w:tcW w:w="366" w:type="pct"/>
          </w:tcPr>
          <w:p w14:paraId="033122E4" w14:textId="6C5142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0F143B61" w14:textId="04641C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38.115-2</w:t>
            </w:r>
          </w:p>
        </w:tc>
        <w:tc>
          <w:tcPr>
            <w:tcW w:w="294" w:type="pct"/>
          </w:tcPr>
          <w:p w14:paraId="1636B4B6" w14:textId="0F9F78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0033</w:t>
            </w:r>
          </w:p>
        </w:tc>
        <w:tc>
          <w:tcPr>
            <w:tcW w:w="221" w:type="pct"/>
          </w:tcPr>
          <w:p w14:paraId="4BBF64A3" w14:textId="73E5DE49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088495BD" w14:textId="548D9B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17122F0" w14:textId="578E40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C5642A1" w14:textId="075DFE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NR_repeaters-Perf</w:t>
            </w:r>
          </w:p>
        </w:tc>
        <w:tc>
          <w:tcPr>
            <w:tcW w:w="439" w:type="pct"/>
          </w:tcPr>
          <w:p w14:paraId="2446F47B" w14:textId="3BEE8B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9A2E4F5" w14:textId="77777777" w:rsidTr="00B976AF">
        <w:tc>
          <w:tcPr>
            <w:tcW w:w="430" w:type="pct"/>
          </w:tcPr>
          <w:p w14:paraId="5DBB3EDE" w14:textId="29367E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R4-2501000</w:t>
            </w:r>
          </w:p>
        </w:tc>
        <w:tc>
          <w:tcPr>
            <w:tcW w:w="1262" w:type="pct"/>
          </w:tcPr>
          <w:p w14:paraId="7367C4DB" w14:textId="2A9318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Maintenance CR to TS 38.115-2: NCR conformance part</w:t>
            </w:r>
          </w:p>
        </w:tc>
        <w:tc>
          <w:tcPr>
            <w:tcW w:w="366" w:type="pct"/>
          </w:tcPr>
          <w:p w14:paraId="6EF7E936" w14:textId="681D01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37BAACEF" w14:textId="3BCFD8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38.115-2</w:t>
            </w:r>
          </w:p>
        </w:tc>
        <w:tc>
          <w:tcPr>
            <w:tcW w:w="294" w:type="pct"/>
          </w:tcPr>
          <w:p w14:paraId="0F893175" w14:textId="2FABE5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0034</w:t>
            </w:r>
          </w:p>
        </w:tc>
        <w:tc>
          <w:tcPr>
            <w:tcW w:w="221" w:type="pct"/>
          </w:tcPr>
          <w:p w14:paraId="1D3B06C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C80FA9A" w14:textId="709A47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B1AEA1E" w14:textId="69B015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2946A9F" w14:textId="23376B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39" w:type="pct"/>
          </w:tcPr>
          <w:p w14:paraId="22CB3AFE" w14:textId="2018B7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6DD6BCF" w14:textId="77777777" w:rsidTr="00B976AF">
        <w:tc>
          <w:tcPr>
            <w:tcW w:w="430" w:type="pct"/>
          </w:tcPr>
          <w:p w14:paraId="6F2C3ECD" w14:textId="477DAB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R4-2502331</w:t>
            </w:r>
          </w:p>
        </w:tc>
        <w:tc>
          <w:tcPr>
            <w:tcW w:w="1262" w:type="pct"/>
          </w:tcPr>
          <w:p w14:paraId="0F722A99" w14:textId="3B2A57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Maintenance CR to TS 38.115-2: NCR conformance part</w:t>
            </w:r>
          </w:p>
        </w:tc>
        <w:tc>
          <w:tcPr>
            <w:tcW w:w="366" w:type="pct"/>
          </w:tcPr>
          <w:p w14:paraId="29D8E741" w14:textId="6261F9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012C80E2" w14:textId="63B65F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38.115-2</w:t>
            </w:r>
          </w:p>
        </w:tc>
        <w:tc>
          <w:tcPr>
            <w:tcW w:w="294" w:type="pct"/>
          </w:tcPr>
          <w:p w14:paraId="23591088" w14:textId="6682AE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0034</w:t>
            </w:r>
          </w:p>
        </w:tc>
        <w:tc>
          <w:tcPr>
            <w:tcW w:w="221" w:type="pct"/>
          </w:tcPr>
          <w:p w14:paraId="2ADBEE40" w14:textId="3E75AE5F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524FDF1C" w14:textId="43AF51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D2F0CCD" w14:textId="37C602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10AEB89" w14:textId="425000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39" w:type="pct"/>
          </w:tcPr>
          <w:p w14:paraId="4AFAE985" w14:textId="1235C6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B91A0B2" w14:textId="77777777" w:rsidTr="00B976AF">
        <w:tc>
          <w:tcPr>
            <w:tcW w:w="430" w:type="pct"/>
          </w:tcPr>
          <w:p w14:paraId="78A1FC75" w14:textId="0CCE96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R4-2501846</w:t>
            </w:r>
          </w:p>
        </w:tc>
        <w:tc>
          <w:tcPr>
            <w:tcW w:w="1262" w:type="pct"/>
          </w:tcPr>
          <w:p w14:paraId="795F1800" w14:textId="6C750F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NCR-MT Correlation Matrix in 38.115-2</w:t>
            </w:r>
          </w:p>
        </w:tc>
        <w:tc>
          <w:tcPr>
            <w:tcW w:w="366" w:type="pct"/>
          </w:tcPr>
          <w:p w14:paraId="5028AFCF" w14:textId="61F1D4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43ED831F" w14:textId="156BD9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38.115-2</w:t>
            </w:r>
          </w:p>
        </w:tc>
        <w:tc>
          <w:tcPr>
            <w:tcW w:w="294" w:type="pct"/>
          </w:tcPr>
          <w:p w14:paraId="09CC1DD2" w14:textId="6578AAA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0035</w:t>
            </w:r>
          </w:p>
        </w:tc>
        <w:tc>
          <w:tcPr>
            <w:tcW w:w="221" w:type="pct"/>
          </w:tcPr>
          <w:p w14:paraId="76A0C7C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11DB408" w14:textId="6137D8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B903EFE" w14:textId="366C4A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7CD76EF" w14:textId="736B48A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NR_netcon_repeater-Perf</w:t>
            </w:r>
          </w:p>
        </w:tc>
        <w:tc>
          <w:tcPr>
            <w:tcW w:w="439" w:type="pct"/>
          </w:tcPr>
          <w:p w14:paraId="10586E71" w14:textId="75CF49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7BAE132" w14:textId="77777777" w:rsidTr="00B976AF">
        <w:tc>
          <w:tcPr>
            <w:tcW w:w="430" w:type="pct"/>
          </w:tcPr>
          <w:p w14:paraId="1668640E" w14:textId="375E0C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R4-2500047</w:t>
            </w:r>
          </w:p>
        </w:tc>
        <w:tc>
          <w:tcPr>
            <w:tcW w:w="1262" w:type="pct"/>
          </w:tcPr>
          <w:p w14:paraId="3DD32F66" w14:textId="2E2506E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Spec improvement for 38.133</w:t>
            </w:r>
          </w:p>
        </w:tc>
        <w:tc>
          <w:tcPr>
            <w:tcW w:w="366" w:type="pct"/>
          </w:tcPr>
          <w:p w14:paraId="69CE2C60" w14:textId="5D8585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Korea Testing Laboratory</w:t>
            </w:r>
          </w:p>
        </w:tc>
        <w:tc>
          <w:tcPr>
            <w:tcW w:w="442" w:type="pct"/>
          </w:tcPr>
          <w:p w14:paraId="2589544A" w14:textId="6659E6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0736690" w14:textId="21FCD7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5230</w:t>
            </w:r>
          </w:p>
        </w:tc>
        <w:tc>
          <w:tcPr>
            <w:tcW w:w="221" w:type="pct"/>
          </w:tcPr>
          <w:p w14:paraId="0632675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6B299CB" w14:textId="7BD22B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CC2D4E5" w14:textId="48EC94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96E07FD" w14:textId="3715EE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0D357AF6" w14:textId="5F7985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5346501B" w14:textId="77777777" w:rsidTr="00B976AF">
        <w:tc>
          <w:tcPr>
            <w:tcW w:w="430" w:type="pct"/>
          </w:tcPr>
          <w:p w14:paraId="5BBDA7A5" w14:textId="4B7C0B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R4-2500127</w:t>
            </w:r>
          </w:p>
        </w:tc>
        <w:tc>
          <w:tcPr>
            <w:tcW w:w="1262" w:type="pct"/>
          </w:tcPr>
          <w:p w14:paraId="15D54E98" w14:textId="70CD4D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38.133 - Introduction of bands n87-n88</w:t>
            </w:r>
          </w:p>
        </w:tc>
        <w:tc>
          <w:tcPr>
            <w:tcW w:w="366" w:type="pct"/>
          </w:tcPr>
          <w:p w14:paraId="3334D50B" w14:textId="0F21EE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0CDDC6D7" w14:textId="23C792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321D04B" w14:textId="3A547E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5231</w:t>
            </w:r>
          </w:p>
        </w:tc>
        <w:tc>
          <w:tcPr>
            <w:tcW w:w="221" w:type="pct"/>
          </w:tcPr>
          <w:p w14:paraId="33408AD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E1B196B" w14:textId="56767C7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0AB0A5F" w14:textId="1A90E2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CB99296" w14:textId="434C49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NR_bands_n87_n88-Core</w:t>
            </w:r>
          </w:p>
        </w:tc>
        <w:tc>
          <w:tcPr>
            <w:tcW w:w="439" w:type="pct"/>
          </w:tcPr>
          <w:p w14:paraId="3639678D" w14:textId="609CE6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2C7329A" w14:textId="77777777" w:rsidTr="00B976AF">
        <w:tc>
          <w:tcPr>
            <w:tcW w:w="430" w:type="pct"/>
          </w:tcPr>
          <w:p w14:paraId="62D60518" w14:textId="7EECF9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R4-2500187</w:t>
            </w:r>
          </w:p>
        </w:tc>
        <w:tc>
          <w:tcPr>
            <w:tcW w:w="1262" w:type="pct"/>
          </w:tcPr>
          <w:p w14:paraId="478E50F8" w14:textId="642FDF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TS38.133 on introduction of NR band n110</w:t>
            </w:r>
          </w:p>
        </w:tc>
        <w:tc>
          <w:tcPr>
            <w:tcW w:w="366" w:type="pct"/>
          </w:tcPr>
          <w:p w14:paraId="39C51F79" w14:textId="1BA9EC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5A553594" w14:textId="60EF58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1F559B1" w14:textId="5929F8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5232</w:t>
            </w:r>
          </w:p>
        </w:tc>
        <w:tc>
          <w:tcPr>
            <w:tcW w:w="221" w:type="pct"/>
          </w:tcPr>
          <w:p w14:paraId="0C7E967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F604CA4" w14:textId="3A4192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C692CDB" w14:textId="00B1040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49EAC25F" w14:textId="21F332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NR_FDD_1400MHz-Core</w:t>
            </w:r>
          </w:p>
        </w:tc>
        <w:tc>
          <w:tcPr>
            <w:tcW w:w="439" w:type="pct"/>
          </w:tcPr>
          <w:p w14:paraId="4E2F972B" w14:textId="09F051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72A81F7" w14:textId="77777777" w:rsidTr="00B976AF">
        <w:tc>
          <w:tcPr>
            <w:tcW w:w="430" w:type="pct"/>
          </w:tcPr>
          <w:p w14:paraId="545FD5D4" w14:textId="44C8B1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R4-2500253</w:t>
            </w:r>
          </w:p>
        </w:tc>
        <w:tc>
          <w:tcPr>
            <w:tcW w:w="1262" w:type="pct"/>
          </w:tcPr>
          <w:p w14:paraId="7B9B13A2" w14:textId="625CDF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to 38.133 for gradual timing adjustment and MTTD-R15</w:t>
            </w:r>
          </w:p>
        </w:tc>
        <w:tc>
          <w:tcPr>
            <w:tcW w:w="366" w:type="pct"/>
          </w:tcPr>
          <w:p w14:paraId="074D2418" w14:textId="1FEAA4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356E521C" w14:textId="07B1E2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450C826" w14:textId="4E3FB6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5233</w:t>
            </w:r>
          </w:p>
        </w:tc>
        <w:tc>
          <w:tcPr>
            <w:tcW w:w="221" w:type="pct"/>
          </w:tcPr>
          <w:p w14:paraId="0A1B3AB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1A74675" w14:textId="7D3A4C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1946CC26" w14:textId="4094CB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C1298E2" w14:textId="274706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007FF018" w14:textId="6AC142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25342E22" w14:textId="77777777" w:rsidTr="00B976AF">
        <w:tc>
          <w:tcPr>
            <w:tcW w:w="430" w:type="pct"/>
          </w:tcPr>
          <w:p w14:paraId="11A07DA0" w14:textId="5DDA94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R4-2500254</w:t>
            </w:r>
          </w:p>
        </w:tc>
        <w:tc>
          <w:tcPr>
            <w:tcW w:w="1262" w:type="pct"/>
          </w:tcPr>
          <w:p w14:paraId="5500122E" w14:textId="258213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(NR_RRM_Enh-Core) CR to 38.133 for gradual timing adjustment and MTTD-R16</w:t>
            </w:r>
          </w:p>
        </w:tc>
        <w:tc>
          <w:tcPr>
            <w:tcW w:w="366" w:type="pct"/>
          </w:tcPr>
          <w:p w14:paraId="7EC64B3E" w14:textId="0A2D68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1841963E" w14:textId="0B21B7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72D80CC" w14:textId="2786EB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5234</w:t>
            </w:r>
          </w:p>
        </w:tc>
        <w:tc>
          <w:tcPr>
            <w:tcW w:w="221" w:type="pct"/>
          </w:tcPr>
          <w:p w14:paraId="17B2D56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2B161E0" w14:textId="7DF32C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2A04B494" w14:textId="750D9C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1906251" w14:textId="263C1E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NR_RRM_enh-Core</w:t>
            </w:r>
          </w:p>
        </w:tc>
        <w:tc>
          <w:tcPr>
            <w:tcW w:w="439" w:type="pct"/>
          </w:tcPr>
          <w:p w14:paraId="6B187B04" w14:textId="6B7094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7D27D817" w14:textId="77777777" w:rsidTr="00B976AF">
        <w:tc>
          <w:tcPr>
            <w:tcW w:w="430" w:type="pct"/>
          </w:tcPr>
          <w:p w14:paraId="34378E09" w14:textId="7C99DA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R4-2500255</w:t>
            </w:r>
          </w:p>
        </w:tc>
        <w:tc>
          <w:tcPr>
            <w:tcW w:w="1262" w:type="pct"/>
          </w:tcPr>
          <w:p w14:paraId="5250B507" w14:textId="3566DD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(NR_RRM_Enh-Core) CR to 38.133 for gradual timing adjustment and MTTD-R17</w:t>
            </w:r>
          </w:p>
        </w:tc>
        <w:tc>
          <w:tcPr>
            <w:tcW w:w="366" w:type="pct"/>
          </w:tcPr>
          <w:p w14:paraId="7D3DAB80" w14:textId="463D79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41E94529" w14:textId="3F6267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D0F12E2" w14:textId="3D1CB6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5235</w:t>
            </w:r>
          </w:p>
        </w:tc>
        <w:tc>
          <w:tcPr>
            <w:tcW w:w="221" w:type="pct"/>
          </w:tcPr>
          <w:p w14:paraId="36542B8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61712E4" w14:textId="118ADE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4E3C92CA" w14:textId="179219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04D820AF" w14:textId="5AF25B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NR_RRM_enh-Core</w:t>
            </w:r>
          </w:p>
        </w:tc>
        <w:tc>
          <w:tcPr>
            <w:tcW w:w="439" w:type="pct"/>
          </w:tcPr>
          <w:p w14:paraId="726A901F" w14:textId="1EAD10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05623A14" w14:textId="77777777" w:rsidTr="00B976AF">
        <w:tc>
          <w:tcPr>
            <w:tcW w:w="430" w:type="pct"/>
          </w:tcPr>
          <w:p w14:paraId="5944C1E6" w14:textId="245AC5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R4-2500256</w:t>
            </w:r>
          </w:p>
        </w:tc>
        <w:tc>
          <w:tcPr>
            <w:tcW w:w="1262" w:type="pct"/>
          </w:tcPr>
          <w:p w14:paraId="3DCF78CF" w14:textId="4948DE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(NR_RRM_Enh-Core) CR to 38.133 for gradual timing adjustment and MTTD-R18</w:t>
            </w:r>
          </w:p>
        </w:tc>
        <w:tc>
          <w:tcPr>
            <w:tcW w:w="366" w:type="pct"/>
          </w:tcPr>
          <w:p w14:paraId="5B5A7863" w14:textId="0B7B5D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38C949FA" w14:textId="16BF14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D27D7C3" w14:textId="3B7B94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5236</w:t>
            </w:r>
          </w:p>
        </w:tc>
        <w:tc>
          <w:tcPr>
            <w:tcW w:w="221" w:type="pct"/>
          </w:tcPr>
          <w:p w14:paraId="1C8D027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8A3A880" w14:textId="0F02EF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9843593" w14:textId="7EA85F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0084B01" w14:textId="1C6753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NR_RRM_enh-Core</w:t>
            </w:r>
          </w:p>
        </w:tc>
        <w:tc>
          <w:tcPr>
            <w:tcW w:w="439" w:type="pct"/>
          </w:tcPr>
          <w:p w14:paraId="29322FD8" w14:textId="42FF4C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69A3DAEE" w14:textId="77777777" w:rsidTr="00B976AF">
        <w:tc>
          <w:tcPr>
            <w:tcW w:w="430" w:type="pct"/>
          </w:tcPr>
          <w:p w14:paraId="4D19C2B9" w14:textId="4E12DC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R4-2500395</w:t>
            </w:r>
          </w:p>
        </w:tc>
        <w:tc>
          <w:tcPr>
            <w:tcW w:w="1262" w:type="pct"/>
          </w:tcPr>
          <w:p w14:paraId="705003FA" w14:textId="44ADF7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(NR_RRM_enh3-Core) CR for RRM Spec Improvement (section A.7)</w:t>
            </w:r>
          </w:p>
        </w:tc>
        <w:tc>
          <w:tcPr>
            <w:tcW w:w="366" w:type="pct"/>
          </w:tcPr>
          <w:p w14:paraId="48B586AE" w14:textId="60F024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76FC9A99" w14:textId="77A6FB5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3C3D42B" w14:textId="5C048A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5237</w:t>
            </w:r>
          </w:p>
        </w:tc>
        <w:tc>
          <w:tcPr>
            <w:tcW w:w="221" w:type="pct"/>
          </w:tcPr>
          <w:p w14:paraId="1AAF67B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62B89A3" w14:textId="35379C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F4C1318" w14:textId="317315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4857A9B" w14:textId="26FA81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0FBD3B97" w14:textId="7337172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799BF9A0" w14:textId="77777777" w:rsidTr="00B976AF">
        <w:tc>
          <w:tcPr>
            <w:tcW w:w="430" w:type="pct"/>
          </w:tcPr>
          <w:p w14:paraId="06DBA2E0" w14:textId="6FC474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R4-2502659</w:t>
            </w:r>
          </w:p>
        </w:tc>
        <w:tc>
          <w:tcPr>
            <w:tcW w:w="1262" w:type="pct"/>
          </w:tcPr>
          <w:p w14:paraId="33042E10" w14:textId="5EB8F2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(NR_RRM_enh3-Core) CR for RRM Spec Improvement (section A.7)</w:t>
            </w:r>
          </w:p>
        </w:tc>
        <w:tc>
          <w:tcPr>
            <w:tcW w:w="366" w:type="pct"/>
          </w:tcPr>
          <w:p w14:paraId="4267E89D" w14:textId="7830CE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2753AFD8" w14:textId="036040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08DBF05" w14:textId="1E8B9C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5237</w:t>
            </w:r>
          </w:p>
        </w:tc>
        <w:tc>
          <w:tcPr>
            <w:tcW w:w="221" w:type="pct"/>
          </w:tcPr>
          <w:p w14:paraId="68E5FC94" w14:textId="6CF428CA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5A17AAD5" w14:textId="6DCDCC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9018AE3" w14:textId="0B2C87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B3A1AAE" w14:textId="4645CB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NR_RRM_enh3-Core</w:t>
            </w:r>
          </w:p>
        </w:tc>
        <w:tc>
          <w:tcPr>
            <w:tcW w:w="439" w:type="pct"/>
          </w:tcPr>
          <w:p w14:paraId="6F1E547C" w14:textId="7E8E56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3D25753" w14:textId="77777777" w:rsidTr="00B976AF">
        <w:tc>
          <w:tcPr>
            <w:tcW w:w="430" w:type="pct"/>
          </w:tcPr>
          <w:p w14:paraId="7643CD95" w14:textId="176D02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R4-2500445</w:t>
            </w:r>
          </w:p>
        </w:tc>
        <w:tc>
          <w:tcPr>
            <w:tcW w:w="1262" w:type="pct"/>
          </w:tcPr>
          <w:p w14:paraId="2232D5A7" w14:textId="4C0EE29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for RRM measurement on deactivated SCC - R15</w:t>
            </w:r>
          </w:p>
        </w:tc>
        <w:tc>
          <w:tcPr>
            <w:tcW w:w="366" w:type="pct"/>
          </w:tcPr>
          <w:p w14:paraId="133B1959" w14:textId="721814E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5D482F37" w14:textId="20E685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548408D" w14:textId="468B71A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5238</w:t>
            </w:r>
          </w:p>
        </w:tc>
        <w:tc>
          <w:tcPr>
            <w:tcW w:w="221" w:type="pct"/>
          </w:tcPr>
          <w:p w14:paraId="2FE1267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B8D2A0C" w14:textId="6E931D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2192FC82" w14:textId="1CEE2C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EEDBB4E" w14:textId="7824D2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21375C08" w14:textId="37BF2D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4E796FD" w14:textId="77777777" w:rsidTr="00B976AF">
        <w:tc>
          <w:tcPr>
            <w:tcW w:w="430" w:type="pct"/>
          </w:tcPr>
          <w:p w14:paraId="5EE8FD98" w14:textId="439815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R4-2502665</w:t>
            </w:r>
          </w:p>
        </w:tc>
        <w:tc>
          <w:tcPr>
            <w:tcW w:w="1262" w:type="pct"/>
          </w:tcPr>
          <w:p w14:paraId="2B559958" w14:textId="3C73C1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for RRM measurement on deactivated SCC - R15</w:t>
            </w:r>
          </w:p>
        </w:tc>
        <w:tc>
          <w:tcPr>
            <w:tcW w:w="366" w:type="pct"/>
          </w:tcPr>
          <w:p w14:paraId="0DE898BE" w14:textId="3FC939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2F386759" w14:textId="25B26B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1E18F42" w14:textId="48E283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5238</w:t>
            </w:r>
          </w:p>
        </w:tc>
        <w:tc>
          <w:tcPr>
            <w:tcW w:w="221" w:type="pct"/>
          </w:tcPr>
          <w:p w14:paraId="6541AD38" w14:textId="34D29554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239F19CF" w14:textId="0DB798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29ADD339" w14:textId="575895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C8CEDF4" w14:textId="7C78EA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15915E9E" w14:textId="45BFFD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7B379BFD" w14:textId="77777777" w:rsidTr="00B976AF">
        <w:tc>
          <w:tcPr>
            <w:tcW w:w="430" w:type="pct"/>
          </w:tcPr>
          <w:p w14:paraId="7EC5EF8A" w14:textId="1F6838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R4-2502696</w:t>
            </w:r>
          </w:p>
        </w:tc>
        <w:tc>
          <w:tcPr>
            <w:tcW w:w="1262" w:type="pct"/>
          </w:tcPr>
          <w:p w14:paraId="0A83701B" w14:textId="7C3BA1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for RRM measurement on deactivated SCC - R15</w:t>
            </w:r>
          </w:p>
        </w:tc>
        <w:tc>
          <w:tcPr>
            <w:tcW w:w="366" w:type="pct"/>
          </w:tcPr>
          <w:p w14:paraId="6F706FBB" w14:textId="169FE3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477B546A" w14:textId="0ED608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1624D88" w14:textId="440623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5238</w:t>
            </w:r>
          </w:p>
        </w:tc>
        <w:tc>
          <w:tcPr>
            <w:tcW w:w="221" w:type="pct"/>
          </w:tcPr>
          <w:p w14:paraId="1345513F" w14:textId="3A894F88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</w:t>
            </w:r>
          </w:p>
        </w:tc>
        <w:tc>
          <w:tcPr>
            <w:tcW w:w="295" w:type="pct"/>
          </w:tcPr>
          <w:p w14:paraId="654A9482" w14:textId="40BCEC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79302906" w14:textId="2AD61B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7A2B74D" w14:textId="72D743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485EE302" w14:textId="474226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381A01C" w14:textId="77777777" w:rsidTr="00B976AF">
        <w:tc>
          <w:tcPr>
            <w:tcW w:w="430" w:type="pct"/>
          </w:tcPr>
          <w:p w14:paraId="2E19BC59" w14:textId="7EE839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R4-2500446</w:t>
            </w:r>
          </w:p>
        </w:tc>
        <w:tc>
          <w:tcPr>
            <w:tcW w:w="1262" w:type="pct"/>
          </w:tcPr>
          <w:p w14:paraId="2C5B5C54" w14:textId="2DEA09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for RRM measurement on deactivated SCC - R16</w:t>
            </w:r>
          </w:p>
        </w:tc>
        <w:tc>
          <w:tcPr>
            <w:tcW w:w="366" w:type="pct"/>
          </w:tcPr>
          <w:p w14:paraId="47F1CC9F" w14:textId="068988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2243BBE4" w14:textId="6557C3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B8BE249" w14:textId="72F0C4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5239</w:t>
            </w:r>
          </w:p>
        </w:tc>
        <w:tc>
          <w:tcPr>
            <w:tcW w:w="221" w:type="pct"/>
          </w:tcPr>
          <w:p w14:paraId="6074D6C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D612680" w14:textId="19A97A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130EE6E7" w14:textId="15CA77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DBCDCB2" w14:textId="134D88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116B7C06" w14:textId="208B9C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B48B6A9" w14:textId="77777777" w:rsidTr="00B976AF">
        <w:tc>
          <w:tcPr>
            <w:tcW w:w="430" w:type="pct"/>
          </w:tcPr>
          <w:p w14:paraId="3D401E54" w14:textId="7F9434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R4-2500447</w:t>
            </w:r>
          </w:p>
        </w:tc>
        <w:tc>
          <w:tcPr>
            <w:tcW w:w="1262" w:type="pct"/>
          </w:tcPr>
          <w:p w14:paraId="5FD86231" w14:textId="73AA55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for RRM measurement on deactivated SCC - R17</w:t>
            </w:r>
          </w:p>
        </w:tc>
        <w:tc>
          <w:tcPr>
            <w:tcW w:w="366" w:type="pct"/>
          </w:tcPr>
          <w:p w14:paraId="0B3BDE4D" w14:textId="68AEC2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12CBE40D" w14:textId="1364E5E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2F8836A" w14:textId="20D390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5240</w:t>
            </w:r>
          </w:p>
        </w:tc>
        <w:tc>
          <w:tcPr>
            <w:tcW w:w="221" w:type="pct"/>
          </w:tcPr>
          <w:p w14:paraId="02D6584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4060677" w14:textId="6F6AAF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2632FF8A" w14:textId="6ACF59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0D8228BA" w14:textId="2FABF2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55612802" w14:textId="7277AF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1C1BE17" w14:textId="77777777" w:rsidTr="00B976AF">
        <w:tc>
          <w:tcPr>
            <w:tcW w:w="430" w:type="pct"/>
          </w:tcPr>
          <w:p w14:paraId="2E5AE7BA" w14:textId="00A634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R4-2500448</w:t>
            </w:r>
          </w:p>
        </w:tc>
        <w:tc>
          <w:tcPr>
            <w:tcW w:w="1262" w:type="pct"/>
          </w:tcPr>
          <w:p w14:paraId="707892A6" w14:textId="0336ED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for RRM measurement on deactivated SCC - R18</w:t>
            </w:r>
          </w:p>
        </w:tc>
        <w:tc>
          <w:tcPr>
            <w:tcW w:w="366" w:type="pct"/>
          </w:tcPr>
          <w:p w14:paraId="5C9EE077" w14:textId="6D35E0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5616204D" w14:textId="46F3C4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9E21978" w14:textId="10D528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5241</w:t>
            </w:r>
          </w:p>
        </w:tc>
        <w:tc>
          <w:tcPr>
            <w:tcW w:w="221" w:type="pct"/>
          </w:tcPr>
          <w:p w14:paraId="61F7CED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AC7A596" w14:textId="5C8A65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8285943" w14:textId="445999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EF53D3A" w14:textId="3C5B83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413AA466" w14:textId="1DE205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365532A" w14:textId="77777777" w:rsidTr="00B976AF">
        <w:tc>
          <w:tcPr>
            <w:tcW w:w="430" w:type="pct"/>
          </w:tcPr>
          <w:p w14:paraId="6E0719BF" w14:textId="71345B0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R4-2500449</w:t>
            </w:r>
          </w:p>
        </w:tc>
        <w:tc>
          <w:tcPr>
            <w:tcW w:w="1262" w:type="pct"/>
          </w:tcPr>
          <w:p w14:paraId="2173B0EB" w14:textId="009433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(NR_RRM_enh-Perf) CR for test case of active BWP switch - R16</w:t>
            </w:r>
          </w:p>
        </w:tc>
        <w:tc>
          <w:tcPr>
            <w:tcW w:w="366" w:type="pct"/>
          </w:tcPr>
          <w:p w14:paraId="6E56FD03" w14:textId="507611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1A354D89" w14:textId="5C9678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9EC348C" w14:textId="13925DE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5242</w:t>
            </w:r>
          </w:p>
        </w:tc>
        <w:tc>
          <w:tcPr>
            <w:tcW w:w="221" w:type="pct"/>
          </w:tcPr>
          <w:p w14:paraId="45A8A60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1F6BCE6" w14:textId="7128E2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21B9B9A5" w14:textId="489746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D13AC9B" w14:textId="6E67C03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NR_RRM_enh-Perf</w:t>
            </w:r>
          </w:p>
        </w:tc>
        <w:tc>
          <w:tcPr>
            <w:tcW w:w="439" w:type="pct"/>
          </w:tcPr>
          <w:p w14:paraId="26D1A2F5" w14:textId="1D4691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B67E53F" w14:textId="77777777" w:rsidTr="00B976AF">
        <w:tc>
          <w:tcPr>
            <w:tcW w:w="430" w:type="pct"/>
          </w:tcPr>
          <w:p w14:paraId="68A118F4" w14:textId="2BD259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R4-2502609</w:t>
            </w:r>
          </w:p>
        </w:tc>
        <w:tc>
          <w:tcPr>
            <w:tcW w:w="1262" w:type="pct"/>
          </w:tcPr>
          <w:p w14:paraId="0747288D" w14:textId="3FCB3A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(NR_RRM_enh-Perf) CR for test case of active BWP switch - R16</w:t>
            </w:r>
          </w:p>
        </w:tc>
        <w:tc>
          <w:tcPr>
            <w:tcW w:w="366" w:type="pct"/>
          </w:tcPr>
          <w:p w14:paraId="4FEB6FE1" w14:textId="729CA37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162FEF98" w14:textId="7E370A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807606D" w14:textId="20960D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5242</w:t>
            </w:r>
          </w:p>
        </w:tc>
        <w:tc>
          <w:tcPr>
            <w:tcW w:w="221" w:type="pct"/>
          </w:tcPr>
          <w:p w14:paraId="5E0B1701" w14:textId="378F938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6A7E604C" w14:textId="1A1B81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0D4122C6" w14:textId="2C3875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6DFAD45" w14:textId="0D0409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NR_RRM_enh-Perf</w:t>
            </w:r>
          </w:p>
        </w:tc>
        <w:tc>
          <w:tcPr>
            <w:tcW w:w="439" w:type="pct"/>
          </w:tcPr>
          <w:p w14:paraId="1E06F168" w14:textId="6EEF75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54D99BE" w14:textId="77777777" w:rsidTr="00B976AF">
        <w:tc>
          <w:tcPr>
            <w:tcW w:w="430" w:type="pct"/>
          </w:tcPr>
          <w:p w14:paraId="693FEE4E" w14:textId="3D1009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R4-2500450</w:t>
            </w:r>
          </w:p>
        </w:tc>
        <w:tc>
          <w:tcPr>
            <w:tcW w:w="1262" w:type="pct"/>
          </w:tcPr>
          <w:p w14:paraId="54A6160E" w14:textId="2B4C60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(NR_RRM_Enh-Perf) CR on A.4.6.6.1 for EN-DC intra-frequency CGI identification - R16</w:t>
            </w:r>
          </w:p>
        </w:tc>
        <w:tc>
          <w:tcPr>
            <w:tcW w:w="366" w:type="pct"/>
          </w:tcPr>
          <w:p w14:paraId="02A8EA43" w14:textId="2C2BC5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252FB148" w14:textId="2633D0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1B0DFB1" w14:textId="2CC169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5243</w:t>
            </w:r>
          </w:p>
        </w:tc>
        <w:tc>
          <w:tcPr>
            <w:tcW w:w="221" w:type="pct"/>
          </w:tcPr>
          <w:p w14:paraId="69824D2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6D7F3A4" w14:textId="12F45B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65AAC62C" w14:textId="4375453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3817FE4" w14:textId="04EE1D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NR_RRM_enh-Perf</w:t>
            </w:r>
          </w:p>
        </w:tc>
        <w:tc>
          <w:tcPr>
            <w:tcW w:w="439" w:type="pct"/>
          </w:tcPr>
          <w:p w14:paraId="7A143BF8" w14:textId="3DDEAC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D390E70" w14:textId="77777777" w:rsidTr="00B976AF">
        <w:tc>
          <w:tcPr>
            <w:tcW w:w="430" w:type="pct"/>
          </w:tcPr>
          <w:p w14:paraId="5ECDAF72" w14:textId="10EBD4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R4-2500451</w:t>
            </w:r>
          </w:p>
        </w:tc>
        <w:tc>
          <w:tcPr>
            <w:tcW w:w="1262" w:type="pct"/>
          </w:tcPr>
          <w:p w14:paraId="13D095D0" w14:textId="423A74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(NR_RRM_Enh-Perf) CR on A.4.6.6.1 for EN-DC intra-frequency CGI identification - R17</w:t>
            </w:r>
          </w:p>
        </w:tc>
        <w:tc>
          <w:tcPr>
            <w:tcW w:w="366" w:type="pct"/>
          </w:tcPr>
          <w:p w14:paraId="44100788" w14:textId="57A5054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35FDC45F" w14:textId="70C8A3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36353CA" w14:textId="5C27DC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5244</w:t>
            </w:r>
          </w:p>
        </w:tc>
        <w:tc>
          <w:tcPr>
            <w:tcW w:w="221" w:type="pct"/>
          </w:tcPr>
          <w:p w14:paraId="7492601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E7C7DC3" w14:textId="004878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78F178FA" w14:textId="775279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62BB1889" w14:textId="32017A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NR_RRM_enh-Perf</w:t>
            </w:r>
          </w:p>
        </w:tc>
        <w:tc>
          <w:tcPr>
            <w:tcW w:w="439" w:type="pct"/>
          </w:tcPr>
          <w:p w14:paraId="3EA93A94" w14:textId="7DD736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EEDF135" w14:textId="77777777" w:rsidTr="00B976AF">
        <w:tc>
          <w:tcPr>
            <w:tcW w:w="430" w:type="pct"/>
          </w:tcPr>
          <w:p w14:paraId="1A8C8002" w14:textId="494B41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R4-2500452</w:t>
            </w:r>
          </w:p>
        </w:tc>
        <w:tc>
          <w:tcPr>
            <w:tcW w:w="1262" w:type="pct"/>
          </w:tcPr>
          <w:p w14:paraId="1B1798A2" w14:textId="670FC9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(NR_RRM_Enh-Perf) CR on A.4.6.6.1 for EN-DC intra-frequency CGI identification - R18</w:t>
            </w:r>
          </w:p>
        </w:tc>
        <w:tc>
          <w:tcPr>
            <w:tcW w:w="366" w:type="pct"/>
          </w:tcPr>
          <w:p w14:paraId="73473266" w14:textId="63C3DD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0D657210" w14:textId="6C08D6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7D57ECC" w14:textId="2A0773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5245</w:t>
            </w:r>
          </w:p>
        </w:tc>
        <w:tc>
          <w:tcPr>
            <w:tcW w:w="221" w:type="pct"/>
          </w:tcPr>
          <w:p w14:paraId="246E075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C1B728A" w14:textId="7AE229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405CFE1" w14:textId="516F53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5E04C9F8" w14:textId="36D786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NR_RRM_enh-Perf</w:t>
            </w:r>
          </w:p>
        </w:tc>
        <w:tc>
          <w:tcPr>
            <w:tcW w:w="439" w:type="pct"/>
          </w:tcPr>
          <w:p w14:paraId="78C52A1F" w14:textId="055B0D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D04CD43" w14:textId="77777777" w:rsidTr="00B976AF">
        <w:tc>
          <w:tcPr>
            <w:tcW w:w="430" w:type="pct"/>
          </w:tcPr>
          <w:p w14:paraId="05D22973" w14:textId="4C435A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R4-2500453</w:t>
            </w:r>
          </w:p>
        </w:tc>
        <w:tc>
          <w:tcPr>
            <w:tcW w:w="1262" w:type="pct"/>
          </w:tcPr>
          <w:p w14:paraId="6A8CE243" w14:textId="4EF024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(NR_MG_enh-Core) CR on RRM requirements for NCSG - R17</w:t>
            </w:r>
          </w:p>
        </w:tc>
        <w:tc>
          <w:tcPr>
            <w:tcW w:w="366" w:type="pct"/>
          </w:tcPr>
          <w:p w14:paraId="39D11B1A" w14:textId="6DA85E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26098A77" w14:textId="6F2C65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711BEC9" w14:textId="1551C2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5246</w:t>
            </w:r>
          </w:p>
        </w:tc>
        <w:tc>
          <w:tcPr>
            <w:tcW w:w="221" w:type="pct"/>
          </w:tcPr>
          <w:p w14:paraId="5ED110C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57D10B0" w14:textId="7CA634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79F5EF79" w14:textId="0F4C05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AF0F65B" w14:textId="7286C0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NR_MG_enh-Core</w:t>
            </w:r>
          </w:p>
        </w:tc>
        <w:tc>
          <w:tcPr>
            <w:tcW w:w="439" w:type="pct"/>
          </w:tcPr>
          <w:p w14:paraId="3927F593" w14:textId="368ADF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3B5025E" w14:textId="77777777" w:rsidTr="00B976AF">
        <w:tc>
          <w:tcPr>
            <w:tcW w:w="430" w:type="pct"/>
          </w:tcPr>
          <w:p w14:paraId="48F986DA" w14:textId="722898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R4-2500454</w:t>
            </w:r>
          </w:p>
        </w:tc>
        <w:tc>
          <w:tcPr>
            <w:tcW w:w="1262" w:type="pct"/>
          </w:tcPr>
          <w:p w14:paraId="27B73223" w14:textId="1A6D7ED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(NR_MG_enh-Core) CR on RRM requirements for NCSG - R18</w:t>
            </w:r>
          </w:p>
        </w:tc>
        <w:tc>
          <w:tcPr>
            <w:tcW w:w="366" w:type="pct"/>
          </w:tcPr>
          <w:p w14:paraId="3A0B337E" w14:textId="75A803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5AC34D40" w14:textId="498BE6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1778059" w14:textId="170705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5247</w:t>
            </w:r>
          </w:p>
        </w:tc>
        <w:tc>
          <w:tcPr>
            <w:tcW w:w="221" w:type="pct"/>
          </w:tcPr>
          <w:p w14:paraId="30837F9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FC3AD76" w14:textId="0359B7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0E25245" w14:textId="23EF61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57B0912" w14:textId="317FC2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NR_MG_enh-Core</w:t>
            </w:r>
          </w:p>
        </w:tc>
        <w:tc>
          <w:tcPr>
            <w:tcW w:w="439" w:type="pct"/>
          </w:tcPr>
          <w:p w14:paraId="2C17AF83" w14:textId="0D57C6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4FC3473" w14:textId="77777777" w:rsidTr="00B976AF">
        <w:tc>
          <w:tcPr>
            <w:tcW w:w="430" w:type="pct"/>
          </w:tcPr>
          <w:p w14:paraId="7EA46DA5" w14:textId="7A74E5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R4-2500472</w:t>
            </w:r>
          </w:p>
        </w:tc>
        <w:tc>
          <w:tcPr>
            <w:tcW w:w="1262" w:type="pct"/>
          </w:tcPr>
          <w:p w14:paraId="050F589E" w14:textId="7193B6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 CR on intra-frequency measurement with SSB-less SCell</w:t>
            </w:r>
          </w:p>
        </w:tc>
        <w:tc>
          <w:tcPr>
            <w:tcW w:w="366" w:type="pct"/>
          </w:tcPr>
          <w:p w14:paraId="38C75AAC" w14:textId="4ADAEB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2" w:type="pct"/>
          </w:tcPr>
          <w:p w14:paraId="52EE57F1" w14:textId="4B8625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CB0A221" w14:textId="7449A63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5248</w:t>
            </w:r>
          </w:p>
        </w:tc>
        <w:tc>
          <w:tcPr>
            <w:tcW w:w="221" w:type="pct"/>
          </w:tcPr>
          <w:p w14:paraId="3F487CD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AEA2E6D" w14:textId="487980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5040222" w14:textId="784506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5D2B9D3" w14:textId="0B21AF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Netw_Energy_NR-Core</w:t>
            </w:r>
          </w:p>
        </w:tc>
        <w:tc>
          <w:tcPr>
            <w:tcW w:w="439" w:type="pct"/>
          </w:tcPr>
          <w:p w14:paraId="602FCDEF" w14:textId="264B06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0F9DF306" w14:textId="77777777" w:rsidTr="00B976AF">
        <w:tc>
          <w:tcPr>
            <w:tcW w:w="430" w:type="pct"/>
          </w:tcPr>
          <w:p w14:paraId="53522F0E" w14:textId="3980F3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R4-2500624</w:t>
            </w:r>
          </w:p>
        </w:tc>
        <w:tc>
          <w:tcPr>
            <w:tcW w:w="1262" w:type="pct"/>
          </w:tcPr>
          <w:p w14:paraId="12E4058E" w14:textId="22FA7E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core requirements for R18 mobility</w:t>
            </w:r>
          </w:p>
        </w:tc>
        <w:tc>
          <w:tcPr>
            <w:tcW w:w="366" w:type="pct"/>
          </w:tcPr>
          <w:p w14:paraId="50B5C76A" w14:textId="7EE2B9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Xiaomi</w:t>
            </w:r>
          </w:p>
        </w:tc>
        <w:tc>
          <w:tcPr>
            <w:tcW w:w="442" w:type="pct"/>
          </w:tcPr>
          <w:p w14:paraId="68B01B80" w14:textId="5B01F0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71BF037" w14:textId="747E44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5249</w:t>
            </w:r>
          </w:p>
        </w:tc>
        <w:tc>
          <w:tcPr>
            <w:tcW w:w="221" w:type="pct"/>
          </w:tcPr>
          <w:p w14:paraId="15DB4B5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8E62EE3" w14:textId="2B215B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1A16B9E" w14:textId="39B6F2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8AA6C3C" w14:textId="3A84FE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NR_Mob_enh2-Core</w:t>
            </w:r>
          </w:p>
        </w:tc>
        <w:tc>
          <w:tcPr>
            <w:tcW w:w="439" w:type="pct"/>
          </w:tcPr>
          <w:p w14:paraId="7D06F97C" w14:textId="1B2122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0212DDC" w14:textId="77777777" w:rsidTr="00B976AF">
        <w:tc>
          <w:tcPr>
            <w:tcW w:w="430" w:type="pct"/>
          </w:tcPr>
          <w:p w14:paraId="5A2F54A5" w14:textId="73E932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R4-2500706</w:t>
            </w:r>
          </w:p>
        </w:tc>
        <w:tc>
          <w:tcPr>
            <w:tcW w:w="1262" w:type="pct"/>
          </w:tcPr>
          <w:p w14:paraId="64CF1F59" w14:textId="544AFE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(NR_Mob_enh2-Core) Correction on Conditional handover including target MCG in FR1 and target SCG</w:t>
            </w:r>
          </w:p>
        </w:tc>
        <w:tc>
          <w:tcPr>
            <w:tcW w:w="366" w:type="pct"/>
          </w:tcPr>
          <w:p w14:paraId="78F27843" w14:textId="5C1DEF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08FCA7DE" w14:textId="03759E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FC09722" w14:textId="525DDA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5250</w:t>
            </w:r>
          </w:p>
        </w:tc>
        <w:tc>
          <w:tcPr>
            <w:tcW w:w="221" w:type="pct"/>
          </w:tcPr>
          <w:p w14:paraId="7A72E8F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561127F" w14:textId="758173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80F4ADC" w14:textId="023D35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DB7A0A8" w14:textId="014076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NR_Mob_enh2-Core</w:t>
            </w:r>
          </w:p>
        </w:tc>
        <w:tc>
          <w:tcPr>
            <w:tcW w:w="439" w:type="pct"/>
          </w:tcPr>
          <w:p w14:paraId="289B127E" w14:textId="210837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54B5675E" w14:textId="77777777" w:rsidTr="00B976AF">
        <w:tc>
          <w:tcPr>
            <w:tcW w:w="430" w:type="pct"/>
          </w:tcPr>
          <w:p w14:paraId="1B1942BD" w14:textId="4E4B5A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R4-2500707</w:t>
            </w:r>
          </w:p>
        </w:tc>
        <w:tc>
          <w:tcPr>
            <w:tcW w:w="1262" w:type="pct"/>
          </w:tcPr>
          <w:p w14:paraId="33220EE6" w14:textId="3BCECF0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(NR_Mob_enh2-Pref) Correction on test cases for Idle mode fast CA/DC measurement</w:t>
            </w:r>
          </w:p>
        </w:tc>
        <w:tc>
          <w:tcPr>
            <w:tcW w:w="366" w:type="pct"/>
          </w:tcPr>
          <w:p w14:paraId="3CA256E9" w14:textId="07E839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3AECFBD1" w14:textId="72FB38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0854C3B" w14:textId="2AAC21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5251</w:t>
            </w:r>
          </w:p>
        </w:tc>
        <w:tc>
          <w:tcPr>
            <w:tcW w:w="221" w:type="pct"/>
          </w:tcPr>
          <w:p w14:paraId="04CA3BF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D6B45F9" w14:textId="28821D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7685A17" w14:textId="22A939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9550F20" w14:textId="5106490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NR_Mob_enh2-Perf</w:t>
            </w:r>
          </w:p>
        </w:tc>
        <w:tc>
          <w:tcPr>
            <w:tcW w:w="439" w:type="pct"/>
          </w:tcPr>
          <w:p w14:paraId="4F3238AF" w14:textId="792B95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FCB7672" w14:textId="77777777" w:rsidTr="00B976AF">
        <w:tc>
          <w:tcPr>
            <w:tcW w:w="430" w:type="pct"/>
          </w:tcPr>
          <w:p w14:paraId="2A9EEF76" w14:textId="3B8BE6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R4-2500708</w:t>
            </w:r>
          </w:p>
        </w:tc>
        <w:tc>
          <w:tcPr>
            <w:tcW w:w="1262" w:type="pct"/>
          </w:tcPr>
          <w:p w14:paraId="2E553F16" w14:textId="011F5C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(NR_redcap_enh-Core) Correction on eRedCap UE</w:t>
            </w:r>
          </w:p>
        </w:tc>
        <w:tc>
          <w:tcPr>
            <w:tcW w:w="366" w:type="pct"/>
          </w:tcPr>
          <w:p w14:paraId="1761F1D5" w14:textId="2B2834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23872CC1" w14:textId="4076F4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3CCC0AE" w14:textId="2E966C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5252</w:t>
            </w:r>
          </w:p>
        </w:tc>
        <w:tc>
          <w:tcPr>
            <w:tcW w:w="221" w:type="pct"/>
          </w:tcPr>
          <w:p w14:paraId="3108A18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328F150" w14:textId="5BDDA5D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4BE51EB" w14:textId="613069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45985A1" w14:textId="19445E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NR_redcap_enh-Core</w:t>
            </w:r>
          </w:p>
        </w:tc>
        <w:tc>
          <w:tcPr>
            <w:tcW w:w="439" w:type="pct"/>
          </w:tcPr>
          <w:p w14:paraId="0968427D" w14:textId="6EFA8D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35E9F29" w14:textId="77777777" w:rsidTr="00B976AF">
        <w:tc>
          <w:tcPr>
            <w:tcW w:w="430" w:type="pct"/>
          </w:tcPr>
          <w:p w14:paraId="16891E2D" w14:textId="400CD4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R4-2500709</w:t>
            </w:r>
          </w:p>
        </w:tc>
        <w:tc>
          <w:tcPr>
            <w:tcW w:w="1262" w:type="pct"/>
          </w:tcPr>
          <w:p w14:paraId="25575055" w14:textId="474B3A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(NR_RRM_enh2) Correction on NR PSCell Addition Delay requirements</w:t>
            </w:r>
          </w:p>
        </w:tc>
        <w:tc>
          <w:tcPr>
            <w:tcW w:w="366" w:type="pct"/>
          </w:tcPr>
          <w:p w14:paraId="21B19842" w14:textId="2C0185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352AEB7A" w14:textId="517377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A987672" w14:textId="55C6CC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5253</w:t>
            </w:r>
          </w:p>
        </w:tc>
        <w:tc>
          <w:tcPr>
            <w:tcW w:w="221" w:type="pct"/>
          </w:tcPr>
          <w:p w14:paraId="5604C60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02F14B4" w14:textId="46AFC2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7939FC67" w14:textId="5FBD5A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094F268" w14:textId="7E52A8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NR_RRM_enh2</w:t>
            </w:r>
          </w:p>
        </w:tc>
        <w:tc>
          <w:tcPr>
            <w:tcW w:w="439" w:type="pct"/>
          </w:tcPr>
          <w:p w14:paraId="2D244458" w14:textId="440F3C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4329D854" w14:textId="77777777" w:rsidTr="00B976AF">
        <w:tc>
          <w:tcPr>
            <w:tcW w:w="430" w:type="pct"/>
          </w:tcPr>
          <w:p w14:paraId="619F220D" w14:textId="375CE2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R4-2502638</w:t>
            </w:r>
          </w:p>
        </w:tc>
        <w:tc>
          <w:tcPr>
            <w:tcW w:w="1262" w:type="pct"/>
          </w:tcPr>
          <w:p w14:paraId="30EA376C" w14:textId="016D66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(NR_RRM_enh2) Correction on NR PSCell Addition Delay requirements</w:t>
            </w:r>
          </w:p>
        </w:tc>
        <w:tc>
          <w:tcPr>
            <w:tcW w:w="366" w:type="pct"/>
          </w:tcPr>
          <w:p w14:paraId="245CF6E3" w14:textId="5D0951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1D783557" w14:textId="4991BD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7A2FA09" w14:textId="7729E2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5253</w:t>
            </w:r>
          </w:p>
        </w:tc>
        <w:tc>
          <w:tcPr>
            <w:tcW w:w="221" w:type="pct"/>
          </w:tcPr>
          <w:p w14:paraId="325F0449" w14:textId="1CD191AC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02343645" w14:textId="2ECE26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2812AF10" w14:textId="35ADFD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FD2C2EB" w14:textId="6EE51A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NR_RRM_enh2</w:t>
            </w:r>
          </w:p>
        </w:tc>
        <w:tc>
          <w:tcPr>
            <w:tcW w:w="439" w:type="pct"/>
          </w:tcPr>
          <w:p w14:paraId="038C9481" w14:textId="6634ED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B519909" w14:textId="77777777" w:rsidTr="00B976AF">
        <w:tc>
          <w:tcPr>
            <w:tcW w:w="430" w:type="pct"/>
          </w:tcPr>
          <w:p w14:paraId="5876D7FD" w14:textId="2468AD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R4-2500710</w:t>
            </w:r>
          </w:p>
        </w:tc>
        <w:tc>
          <w:tcPr>
            <w:tcW w:w="1262" w:type="pct"/>
          </w:tcPr>
          <w:p w14:paraId="6248E484" w14:textId="5EC3FA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(NR_RRM_enh2) Correction on NR PSCell Addition Delay requirements</w:t>
            </w:r>
          </w:p>
        </w:tc>
        <w:tc>
          <w:tcPr>
            <w:tcW w:w="366" w:type="pct"/>
          </w:tcPr>
          <w:p w14:paraId="21739377" w14:textId="1F6F04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69ED0B34" w14:textId="0105EA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5D3B4F7" w14:textId="5B133D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5254</w:t>
            </w:r>
          </w:p>
        </w:tc>
        <w:tc>
          <w:tcPr>
            <w:tcW w:w="221" w:type="pct"/>
          </w:tcPr>
          <w:p w14:paraId="65D230D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BA94C8D" w14:textId="0C256D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8EA94E4" w14:textId="12EE66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A5EB63D" w14:textId="5EE62E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NR_RRM_enh2</w:t>
            </w:r>
          </w:p>
        </w:tc>
        <w:tc>
          <w:tcPr>
            <w:tcW w:w="439" w:type="pct"/>
          </w:tcPr>
          <w:p w14:paraId="3E81F99C" w14:textId="3F997A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6A0C977" w14:textId="77777777" w:rsidTr="00B976AF">
        <w:tc>
          <w:tcPr>
            <w:tcW w:w="430" w:type="pct"/>
          </w:tcPr>
          <w:p w14:paraId="4C2AA495" w14:textId="015DACA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R4-2500711</w:t>
            </w:r>
          </w:p>
        </w:tc>
        <w:tc>
          <w:tcPr>
            <w:tcW w:w="1262" w:type="pct"/>
          </w:tcPr>
          <w:p w14:paraId="1AF8CE2F" w14:textId="01B555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test cases for NR_FR1_lessthan_5MHz_BW</w:t>
            </w:r>
          </w:p>
        </w:tc>
        <w:tc>
          <w:tcPr>
            <w:tcW w:w="366" w:type="pct"/>
          </w:tcPr>
          <w:p w14:paraId="560AA3AF" w14:textId="248B45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71365CC5" w14:textId="0E02D7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D91D67F" w14:textId="1E0D6B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5255</w:t>
            </w:r>
          </w:p>
        </w:tc>
        <w:tc>
          <w:tcPr>
            <w:tcW w:w="221" w:type="pct"/>
          </w:tcPr>
          <w:p w14:paraId="6EDE936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BC92137" w14:textId="03CF07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E0C3CAF" w14:textId="386D09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680C93C" w14:textId="4A0E96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439" w:type="pct"/>
          </w:tcPr>
          <w:p w14:paraId="25B4DD76" w14:textId="2CAC2D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4703A924" w14:textId="77777777" w:rsidTr="00B976AF">
        <w:tc>
          <w:tcPr>
            <w:tcW w:w="430" w:type="pct"/>
          </w:tcPr>
          <w:p w14:paraId="1A99D519" w14:textId="727C98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R4-2500830</w:t>
            </w:r>
          </w:p>
        </w:tc>
        <w:tc>
          <w:tcPr>
            <w:tcW w:w="1262" w:type="pct"/>
          </w:tcPr>
          <w:p w14:paraId="1A90E3E5" w14:textId="30FFD3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BWP switching requirements for multi-carrier enhancements</w:t>
            </w:r>
          </w:p>
        </w:tc>
        <w:tc>
          <w:tcPr>
            <w:tcW w:w="366" w:type="pct"/>
          </w:tcPr>
          <w:p w14:paraId="43838A6E" w14:textId="615587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vivo</w:t>
            </w:r>
          </w:p>
        </w:tc>
        <w:tc>
          <w:tcPr>
            <w:tcW w:w="442" w:type="pct"/>
          </w:tcPr>
          <w:p w14:paraId="28626751" w14:textId="294468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2226198" w14:textId="4079FF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5256</w:t>
            </w:r>
          </w:p>
        </w:tc>
        <w:tc>
          <w:tcPr>
            <w:tcW w:w="221" w:type="pct"/>
          </w:tcPr>
          <w:p w14:paraId="5C06F5E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213CE00" w14:textId="23543B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CD282E2" w14:textId="718792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2F3EA5F" w14:textId="78FBB1E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NR_MC_enh-Core</w:t>
            </w:r>
          </w:p>
        </w:tc>
        <w:tc>
          <w:tcPr>
            <w:tcW w:w="439" w:type="pct"/>
          </w:tcPr>
          <w:p w14:paraId="72732948" w14:textId="6AE3C9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7DEF18CE" w14:textId="77777777" w:rsidTr="00B976AF">
        <w:tc>
          <w:tcPr>
            <w:tcW w:w="430" w:type="pct"/>
          </w:tcPr>
          <w:p w14:paraId="11A5EF64" w14:textId="589782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R4-2500831</w:t>
            </w:r>
          </w:p>
        </w:tc>
        <w:tc>
          <w:tcPr>
            <w:tcW w:w="1262" w:type="pct"/>
          </w:tcPr>
          <w:p w14:paraId="25DD8C8C" w14:textId="476550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requirements for DCI based BWP switch delay on multiple CCs (R16)</w:t>
            </w:r>
          </w:p>
        </w:tc>
        <w:tc>
          <w:tcPr>
            <w:tcW w:w="366" w:type="pct"/>
          </w:tcPr>
          <w:p w14:paraId="3F6599B2" w14:textId="14D194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vivo</w:t>
            </w:r>
          </w:p>
        </w:tc>
        <w:tc>
          <w:tcPr>
            <w:tcW w:w="442" w:type="pct"/>
          </w:tcPr>
          <w:p w14:paraId="37C61C67" w14:textId="472FAF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63C73FC" w14:textId="0B7C64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5257</w:t>
            </w:r>
          </w:p>
        </w:tc>
        <w:tc>
          <w:tcPr>
            <w:tcW w:w="221" w:type="pct"/>
          </w:tcPr>
          <w:p w14:paraId="183A58D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16F4F8E" w14:textId="3E31CA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764BC270" w14:textId="173EFF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36F4A4F" w14:textId="66EB44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NR_RRM_enh-Core</w:t>
            </w:r>
          </w:p>
        </w:tc>
        <w:tc>
          <w:tcPr>
            <w:tcW w:w="439" w:type="pct"/>
          </w:tcPr>
          <w:p w14:paraId="6F8289D8" w14:textId="6ABF87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49BACB32" w14:textId="77777777" w:rsidTr="00B976AF">
        <w:tc>
          <w:tcPr>
            <w:tcW w:w="430" w:type="pct"/>
          </w:tcPr>
          <w:p w14:paraId="504984C6" w14:textId="1E1215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R4-2500832</w:t>
            </w:r>
          </w:p>
        </w:tc>
        <w:tc>
          <w:tcPr>
            <w:tcW w:w="1262" w:type="pct"/>
          </w:tcPr>
          <w:p w14:paraId="2F778370" w14:textId="36CCF5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requirements for DCI based BWP switch delay on multiple CCs (R17)</w:t>
            </w:r>
          </w:p>
        </w:tc>
        <w:tc>
          <w:tcPr>
            <w:tcW w:w="366" w:type="pct"/>
          </w:tcPr>
          <w:p w14:paraId="16FA1B8F" w14:textId="6FFCA9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vivo</w:t>
            </w:r>
          </w:p>
        </w:tc>
        <w:tc>
          <w:tcPr>
            <w:tcW w:w="442" w:type="pct"/>
          </w:tcPr>
          <w:p w14:paraId="13FFF573" w14:textId="4B10E2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D77EE9A" w14:textId="61C8D2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5258</w:t>
            </w:r>
          </w:p>
        </w:tc>
        <w:tc>
          <w:tcPr>
            <w:tcW w:w="221" w:type="pct"/>
          </w:tcPr>
          <w:p w14:paraId="5D09822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0D21350" w14:textId="704D5F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263BD069" w14:textId="635FBD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5FB718A5" w14:textId="6B0880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NR_RRM_enh-Core</w:t>
            </w:r>
          </w:p>
        </w:tc>
        <w:tc>
          <w:tcPr>
            <w:tcW w:w="439" w:type="pct"/>
          </w:tcPr>
          <w:p w14:paraId="0E395D3E" w14:textId="4031F1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7AE97C76" w14:textId="77777777" w:rsidTr="00B976AF">
        <w:tc>
          <w:tcPr>
            <w:tcW w:w="430" w:type="pct"/>
          </w:tcPr>
          <w:p w14:paraId="488E1E36" w14:textId="6A58A2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R4-2500833</w:t>
            </w:r>
          </w:p>
        </w:tc>
        <w:tc>
          <w:tcPr>
            <w:tcW w:w="1262" w:type="pct"/>
          </w:tcPr>
          <w:p w14:paraId="0F29E2C6" w14:textId="65645D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requirements for DCI based BWP switch delay on multiple CCs (R18)</w:t>
            </w:r>
          </w:p>
        </w:tc>
        <w:tc>
          <w:tcPr>
            <w:tcW w:w="366" w:type="pct"/>
          </w:tcPr>
          <w:p w14:paraId="54ED81A6" w14:textId="5661BF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vivo</w:t>
            </w:r>
          </w:p>
        </w:tc>
        <w:tc>
          <w:tcPr>
            <w:tcW w:w="442" w:type="pct"/>
          </w:tcPr>
          <w:p w14:paraId="36938E3A" w14:textId="7EFD3A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5C42781" w14:textId="53C354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5259</w:t>
            </w:r>
          </w:p>
        </w:tc>
        <w:tc>
          <w:tcPr>
            <w:tcW w:w="221" w:type="pct"/>
          </w:tcPr>
          <w:p w14:paraId="612C50E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C29CF31" w14:textId="078600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AFE79FE" w14:textId="3AD53D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F9AF464" w14:textId="219D72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NR_RRM_enh-Core</w:t>
            </w:r>
          </w:p>
        </w:tc>
        <w:tc>
          <w:tcPr>
            <w:tcW w:w="439" w:type="pct"/>
          </w:tcPr>
          <w:p w14:paraId="369E888E" w14:textId="304D45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194B85AE" w14:textId="77777777" w:rsidTr="00B976AF">
        <w:tc>
          <w:tcPr>
            <w:tcW w:w="430" w:type="pct"/>
          </w:tcPr>
          <w:p w14:paraId="1EE4D132" w14:textId="015416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R4-2500834</w:t>
            </w:r>
          </w:p>
        </w:tc>
        <w:tc>
          <w:tcPr>
            <w:tcW w:w="1262" w:type="pct"/>
          </w:tcPr>
          <w:p w14:paraId="4B3A242F" w14:textId="11E9CE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(NR_SL_enh-Core) CR on correction of wrong indentation for Selection / Reselection of V2X Synchronization Reference Source</w:t>
            </w:r>
          </w:p>
        </w:tc>
        <w:tc>
          <w:tcPr>
            <w:tcW w:w="366" w:type="pct"/>
          </w:tcPr>
          <w:p w14:paraId="108B01AF" w14:textId="51B4A4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LG Electronics Inc.</w:t>
            </w:r>
          </w:p>
        </w:tc>
        <w:tc>
          <w:tcPr>
            <w:tcW w:w="442" w:type="pct"/>
          </w:tcPr>
          <w:p w14:paraId="3FCC4B8D" w14:textId="1A0599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B7B23CF" w14:textId="63ED8C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5260</w:t>
            </w:r>
          </w:p>
        </w:tc>
        <w:tc>
          <w:tcPr>
            <w:tcW w:w="221" w:type="pct"/>
          </w:tcPr>
          <w:p w14:paraId="5E198FE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5B219EA" w14:textId="2B417C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6C98D1B0" w14:textId="0A61B7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DB1492B" w14:textId="61D641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NR_SL_enh-Core</w:t>
            </w:r>
          </w:p>
        </w:tc>
        <w:tc>
          <w:tcPr>
            <w:tcW w:w="439" w:type="pct"/>
          </w:tcPr>
          <w:p w14:paraId="5550D6C1" w14:textId="7392B4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F567019" w14:textId="77777777" w:rsidTr="00B976AF">
        <w:tc>
          <w:tcPr>
            <w:tcW w:w="430" w:type="pct"/>
          </w:tcPr>
          <w:p w14:paraId="397F3DC4" w14:textId="22174C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R4-2500835</w:t>
            </w:r>
          </w:p>
        </w:tc>
        <w:tc>
          <w:tcPr>
            <w:tcW w:w="1262" w:type="pct"/>
          </w:tcPr>
          <w:p w14:paraId="61716C28" w14:textId="72CE11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(NR_SL_enh-Core) CR on correction of wrong indentation for Selection / Reselection of V2X Synchronization Reference Source</w:t>
            </w:r>
          </w:p>
        </w:tc>
        <w:tc>
          <w:tcPr>
            <w:tcW w:w="366" w:type="pct"/>
          </w:tcPr>
          <w:p w14:paraId="574F2035" w14:textId="669469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LG Electronics Inc.</w:t>
            </w:r>
          </w:p>
        </w:tc>
        <w:tc>
          <w:tcPr>
            <w:tcW w:w="442" w:type="pct"/>
          </w:tcPr>
          <w:p w14:paraId="11937DC1" w14:textId="66A330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24C0930" w14:textId="1D9400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5261</w:t>
            </w:r>
          </w:p>
        </w:tc>
        <w:tc>
          <w:tcPr>
            <w:tcW w:w="221" w:type="pct"/>
          </w:tcPr>
          <w:p w14:paraId="1A09597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3BB158E" w14:textId="51ED2B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B36E02B" w14:textId="12A8BD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342CDEE" w14:textId="6E8D32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NR_SL_enh-Core</w:t>
            </w:r>
          </w:p>
        </w:tc>
        <w:tc>
          <w:tcPr>
            <w:tcW w:w="439" w:type="pct"/>
          </w:tcPr>
          <w:p w14:paraId="24E2E420" w14:textId="39E6B7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E033F34" w14:textId="77777777" w:rsidTr="00B976AF">
        <w:tc>
          <w:tcPr>
            <w:tcW w:w="430" w:type="pct"/>
          </w:tcPr>
          <w:p w14:paraId="09CC595E" w14:textId="1D9C75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R4-2500836</w:t>
            </w:r>
          </w:p>
        </w:tc>
        <w:tc>
          <w:tcPr>
            <w:tcW w:w="1262" w:type="pct"/>
          </w:tcPr>
          <w:p w14:paraId="7F8D2A76" w14:textId="165282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(NR_SL_enh2-Core) CR on correction of wrong indentation for Selection / Reselection of Sidelink Synchronization Reference Source with CCA</w:t>
            </w:r>
          </w:p>
        </w:tc>
        <w:tc>
          <w:tcPr>
            <w:tcW w:w="366" w:type="pct"/>
          </w:tcPr>
          <w:p w14:paraId="65A2F45B" w14:textId="765840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LG Electronics Inc.</w:t>
            </w:r>
          </w:p>
        </w:tc>
        <w:tc>
          <w:tcPr>
            <w:tcW w:w="442" w:type="pct"/>
          </w:tcPr>
          <w:p w14:paraId="37852F96" w14:textId="32AA88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B7F4FE2" w14:textId="534E15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5262</w:t>
            </w:r>
          </w:p>
        </w:tc>
        <w:tc>
          <w:tcPr>
            <w:tcW w:w="221" w:type="pct"/>
          </w:tcPr>
          <w:p w14:paraId="2E28420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979F7D5" w14:textId="75952B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72598CC" w14:textId="76C413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8638B99" w14:textId="5B3933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NR_SL_enh2-Core</w:t>
            </w:r>
          </w:p>
        </w:tc>
        <w:tc>
          <w:tcPr>
            <w:tcW w:w="439" w:type="pct"/>
          </w:tcPr>
          <w:p w14:paraId="5DEF3CFB" w14:textId="3C7CC2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6BE7057" w14:textId="77777777" w:rsidTr="00B976AF">
        <w:tc>
          <w:tcPr>
            <w:tcW w:w="430" w:type="pct"/>
          </w:tcPr>
          <w:p w14:paraId="003E4798" w14:textId="12E88D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R4-2500838</w:t>
            </w:r>
          </w:p>
        </w:tc>
        <w:tc>
          <w:tcPr>
            <w:tcW w:w="1262" w:type="pct"/>
          </w:tcPr>
          <w:p w14:paraId="704D40BF" w14:textId="7E95B7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38.133 Correction of scheduling availability for HD-FDD Redcap UE</w:t>
            </w:r>
          </w:p>
        </w:tc>
        <w:tc>
          <w:tcPr>
            <w:tcW w:w="366" w:type="pct"/>
          </w:tcPr>
          <w:p w14:paraId="5EB9D7DF" w14:textId="50B875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CMCC</w:t>
            </w:r>
          </w:p>
        </w:tc>
        <w:tc>
          <w:tcPr>
            <w:tcW w:w="442" w:type="pct"/>
          </w:tcPr>
          <w:p w14:paraId="1A9B713D" w14:textId="4F83AD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853E1DD" w14:textId="09AE33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5263</w:t>
            </w:r>
          </w:p>
        </w:tc>
        <w:tc>
          <w:tcPr>
            <w:tcW w:w="221" w:type="pct"/>
          </w:tcPr>
          <w:p w14:paraId="250CB7A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3EF19E6" w14:textId="7B0767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36C17348" w14:textId="661463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6706C32" w14:textId="372E79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NR_redcap-Core</w:t>
            </w:r>
          </w:p>
        </w:tc>
        <w:tc>
          <w:tcPr>
            <w:tcW w:w="439" w:type="pct"/>
          </w:tcPr>
          <w:p w14:paraId="11F3883E" w14:textId="0CEEE2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6D8D0A91" w14:textId="77777777" w:rsidTr="00B976AF">
        <w:tc>
          <w:tcPr>
            <w:tcW w:w="430" w:type="pct"/>
          </w:tcPr>
          <w:p w14:paraId="0816017C" w14:textId="56DB52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R4-2502640</w:t>
            </w:r>
          </w:p>
        </w:tc>
        <w:tc>
          <w:tcPr>
            <w:tcW w:w="1262" w:type="pct"/>
          </w:tcPr>
          <w:p w14:paraId="4F43AA9E" w14:textId="36EBE7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38.133 Correction of scheduling availability for HD-FDD Redcap UE</w:t>
            </w:r>
          </w:p>
        </w:tc>
        <w:tc>
          <w:tcPr>
            <w:tcW w:w="366" w:type="pct"/>
          </w:tcPr>
          <w:p w14:paraId="71F54E8E" w14:textId="132C70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CMCC</w:t>
            </w:r>
          </w:p>
        </w:tc>
        <w:tc>
          <w:tcPr>
            <w:tcW w:w="442" w:type="pct"/>
          </w:tcPr>
          <w:p w14:paraId="6AD391A6" w14:textId="2AD8070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1877514" w14:textId="3C915BA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5263</w:t>
            </w:r>
          </w:p>
        </w:tc>
        <w:tc>
          <w:tcPr>
            <w:tcW w:w="221" w:type="pct"/>
          </w:tcPr>
          <w:p w14:paraId="54A37022" w14:textId="2F74CDB0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1D11A976" w14:textId="2F03942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499ED6EE" w14:textId="3756A2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DA831BD" w14:textId="11B2A8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NR_redcap-Core</w:t>
            </w:r>
          </w:p>
        </w:tc>
        <w:tc>
          <w:tcPr>
            <w:tcW w:w="439" w:type="pct"/>
          </w:tcPr>
          <w:p w14:paraId="68891239" w14:textId="0E040E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3E741FB2" w14:textId="77777777" w:rsidTr="00B976AF">
        <w:tc>
          <w:tcPr>
            <w:tcW w:w="430" w:type="pct"/>
          </w:tcPr>
          <w:p w14:paraId="6BB6F878" w14:textId="07F0C5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R4-2500839</w:t>
            </w:r>
          </w:p>
        </w:tc>
        <w:tc>
          <w:tcPr>
            <w:tcW w:w="1262" w:type="pct"/>
          </w:tcPr>
          <w:p w14:paraId="656707E1" w14:textId="3AD6D2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38.133 Correction of scheduling availability for HD-FDD Redcap UE</w:t>
            </w:r>
          </w:p>
        </w:tc>
        <w:tc>
          <w:tcPr>
            <w:tcW w:w="366" w:type="pct"/>
          </w:tcPr>
          <w:p w14:paraId="3CA63F58" w14:textId="5E5213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CMCC</w:t>
            </w:r>
          </w:p>
        </w:tc>
        <w:tc>
          <w:tcPr>
            <w:tcW w:w="442" w:type="pct"/>
          </w:tcPr>
          <w:p w14:paraId="50D8EF6E" w14:textId="0DD458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D662E59" w14:textId="264F21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5264</w:t>
            </w:r>
          </w:p>
        </w:tc>
        <w:tc>
          <w:tcPr>
            <w:tcW w:w="221" w:type="pct"/>
          </w:tcPr>
          <w:p w14:paraId="440CC89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9778ABE" w14:textId="44C363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A125E9C" w14:textId="16C8BD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6DC45A5D" w14:textId="2E20B7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NR_redcap-Core</w:t>
            </w:r>
          </w:p>
        </w:tc>
        <w:tc>
          <w:tcPr>
            <w:tcW w:w="439" w:type="pct"/>
          </w:tcPr>
          <w:p w14:paraId="20CB9DDE" w14:textId="381BC3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51B79BD7" w14:textId="77777777" w:rsidTr="00B976AF">
        <w:tc>
          <w:tcPr>
            <w:tcW w:w="430" w:type="pct"/>
          </w:tcPr>
          <w:p w14:paraId="4D4FDE78" w14:textId="0BE277E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R4-2500840</w:t>
            </w:r>
          </w:p>
        </w:tc>
        <w:tc>
          <w:tcPr>
            <w:tcW w:w="1262" w:type="pct"/>
          </w:tcPr>
          <w:p w14:paraId="0C167571" w14:textId="0A1D8E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38.133 Correction of L1 sharing factor for Inter-frequency measurements without measurement gaps for ATG UE</w:t>
            </w:r>
          </w:p>
        </w:tc>
        <w:tc>
          <w:tcPr>
            <w:tcW w:w="366" w:type="pct"/>
          </w:tcPr>
          <w:p w14:paraId="54A42D57" w14:textId="2ADDE7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CMCC</w:t>
            </w:r>
          </w:p>
        </w:tc>
        <w:tc>
          <w:tcPr>
            <w:tcW w:w="442" w:type="pct"/>
          </w:tcPr>
          <w:p w14:paraId="396C52C6" w14:textId="1E040E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BB04C8D" w14:textId="1CA841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5265</w:t>
            </w:r>
          </w:p>
        </w:tc>
        <w:tc>
          <w:tcPr>
            <w:tcW w:w="221" w:type="pct"/>
          </w:tcPr>
          <w:p w14:paraId="05756FC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54ED641" w14:textId="7DD966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C7E39BB" w14:textId="183ACF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17984AA" w14:textId="232981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NR_ATG-Core</w:t>
            </w:r>
          </w:p>
        </w:tc>
        <w:tc>
          <w:tcPr>
            <w:tcW w:w="439" w:type="pct"/>
          </w:tcPr>
          <w:p w14:paraId="3DE33D68" w14:textId="0A657A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7BF7D32E" w14:textId="77777777" w:rsidTr="00B976AF">
        <w:tc>
          <w:tcPr>
            <w:tcW w:w="430" w:type="pct"/>
          </w:tcPr>
          <w:p w14:paraId="3CC290D2" w14:textId="6D6D98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R4-2502646</w:t>
            </w:r>
          </w:p>
        </w:tc>
        <w:tc>
          <w:tcPr>
            <w:tcW w:w="1262" w:type="pct"/>
          </w:tcPr>
          <w:p w14:paraId="0F3AA5F4" w14:textId="207D6C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38.133 Correction of L1 sharing factor for Inter-frequency measurements without measurement gaps for ATG UE</w:t>
            </w:r>
          </w:p>
        </w:tc>
        <w:tc>
          <w:tcPr>
            <w:tcW w:w="366" w:type="pct"/>
          </w:tcPr>
          <w:p w14:paraId="57FD3710" w14:textId="06ADFD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CMCC</w:t>
            </w:r>
          </w:p>
        </w:tc>
        <w:tc>
          <w:tcPr>
            <w:tcW w:w="442" w:type="pct"/>
          </w:tcPr>
          <w:p w14:paraId="28364E36" w14:textId="5BD5CC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6632896" w14:textId="341A37A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5265</w:t>
            </w:r>
          </w:p>
        </w:tc>
        <w:tc>
          <w:tcPr>
            <w:tcW w:w="221" w:type="pct"/>
          </w:tcPr>
          <w:p w14:paraId="6518DA75" w14:textId="6CD5F8F4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05819DCA" w14:textId="67BC89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88EF558" w14:textId="46E36F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F671C30" w14:textId="1E2814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NR_ATG-Core</w:t>
            </w:r>
          </w:p>
        </w:tc>
        <w:tc>
          <w:tcPr>
            <w:tcW w:w="439" w:type="pct"/>
          </w:tcPr>
          <w:p w14:paraId="31B15ADE" w14:textId="02AEDB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0E278200" w14:textId="77777777" w:rsidTr="00B976AF">
        <w:tc>
          <w:tcPr>
            <w:tcW w:w="430" w:type="pct"/>
          </w:tcPr>
          <w:p w14:paraId="4B6EE0C2" w14:textId="1CB2E7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R4-2500841</w:t>
            </w:r>
          </w:p>
        </w:tc>
        <w:tc>
          <w:tcPr>
            <w:tcW w:w="1262" w:type="pct"/>
          </w:tcPr>
          <w:p w14:paraId="77B156E1" w14:textId="1655FE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38.133 Correction of inter-RAT E-UTRAN cells with TN carrier measurement for NTN UE</w:t>
            </w:r>
          </w:p>
        </w:tc>
        <w:tc>
          <w:tcPr>
            <w:tcW w:w="366" w:type="pct"/>
          </w:tcPr>
          <w:p w14:paraId="695EDEDC" w14:textId="7C0281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CMCC</w:t>
            </w:r>
          </w:p>
        </w:tc>
        <w:tc>
          <w:tcPr>
            <w:tcW w:w="442" w:type="pct"/>
          </w:tcPr>
          <w:p w14:paraId="77989820" w14:textId="071E3D8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4110DA5" w14:textId="2E2BEB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5266</w:t>
            </w:r>
          </w:p>
        </w:tc>
        <w:tc>
          <w:tcPr>
            <w:tcW w:w="221" w:type="pct"/>
          </w:tcPr>
          <w:p w14:paraId="0D453CE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43E01BF" w14:textId="65FEAC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9D5CD16" w14:textId="76359FA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A299086" w14:textId="023AD7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179A1BC1" w14:textId="26678A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269FCF36" w14:textId="77777777" w:rsidTr="00B976AF">
        <w:tc>
          <w:tcPr>
            <w:tcW w:w="430" w:type="pct"/>
          </w:tcPr>
          <w:p w14:paraId="01356ABB" w14:textId="5BDD0E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R4-2502676</w:t>
            </w:r>
          </w:p>
        </w:tc>
        <w:tc>
          <w:tcPr>
            <w:tcW w:w="1262" w:type="pct"/>
          </w:tcPr>
          <w:p w14:paraId="794C2B85" w14:textId="4A76B4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38.133 Correction of inter-RAT E-UTRAN cells with TN carrier measurement for NTN UE</w:t>
            </w:r>
          </w:p>
        </w:tc>
        <w:tc>
          <w:tcPr>
            <w:tcW w:w="366" w:type="pct"/>
          </w:tcPr>
          <w:p w14:paraId="7A2E983B" w14:textId="46FAB4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CMCC</w:t>
            </w:r>
          </w:p>
        </w:tc>
        <w:tc>
          <w:tcPr>
            <w:tcW w:w="442" w:type="pct"/>
          </w:tcPr>
          <w:p w14:paraId="68931208" w14:textId="1AE04D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D27ADD2" w14:textId="2A1048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5266</w:t>
            </w:r>
          </w:p>
        </w:tc>
        <w:tc>
          <w:tcPr>
            <w:tcW w:w="221" w:type="pct"/>
          </w:tcPr>
          <w:p w14:paraId="2644473A" w14:textId="4DBF021C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246D5251" w14:textId="33C0B9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0FBA387" w14:textId="03A4A7D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0BD2B11" w14:textId="5EC7D0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1429E76C" w14:textId="328560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06942D75" w14:textId="77777777" w:rsidTr="00B976AF">
        <w:tc>
          <w:tcPr>
            <w:tcW w:w="430" w:type="pct"/>
          </w:tcPr>
          <w:p w14:paraId="2FB38B4C" w14:textId="7DA0A3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R4-2500893</w:t>
            </w:r>
          </w:p>
        </w:tc>
        <w:tc>
          <w:tcPr>
            <w:tcW w:w="1262" w:type="pct"/>
          </w:tcPr>
          <w:p w14:paraId="15F3B09D" w14:textId="16B959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maintenance for R18 mobility [NR_Mob_enh2]</w:t>
            </w:r>
          </w:p>
        </w:tc>
        <w:tc>
          <w:tcPr>
            <w:tcW w:w="366" w:type="pct"/>
          </w:tcPr>
          <w:p w14:paraId="40CB2DE2" w14:textId="5FA1BB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</w:t>
            </w:r>
          </w:p>
        </w:tc>
        <w:tc>
          <w:tcPr>
            <w:tcW w:w="442" w:type="pct"/>
          </w:tcPr>
          <w:p w14:paraId="4DAC0F71" w14:textId="5A9B44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CD941CF" w14:textId="11A57F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5267</w:t>
            </w:r>
          </w:p>
        </w:tc>
        <w:tc>
          <w:tcPr>
            <w:tcW w:w="221" w:type="pct"/>
          </w:tcPr>
          <w:p w14:paraId="15BE814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8729440" w14:textId="151FF4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EAE4712" w14:textId="060123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EE965FE" w14:textId="74B599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</w:t>
            </w:r>
          </w:p>
        </w:tc>
        <w:tc>
          <w:tcPr>
            <w:tcW w:w="439" w:type="pct"/>
          </w:tcPr>
          <w:p w14:paraId="4AFA7CD7" w14:textId="75D8FA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427CD2B3" w14:textId="77777777" w:rsidTr="00B976AF">
        <w:tc>
          <w:tcPr>
            <w:tcW w:w="430" w:type="pct"/>
          </w:tcPr>
          <w:p w14:paraId="77DB347F" w14:textId="49AC069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R4-2502620</w:t>
            </w:r>
          </w:p>
        </w:tc>
        <w:tc>
          <w:tcPr>
            <w:tcW w:w="1262" w:type="pct"/>
          </w:tcPr>
          <w:p w14:paraId="2F79F6E8" w14:textId="678619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maintenance for R18 mobility</w:t>
            </w:r>
          </w:p>
        </w:tc>
        <w:tc>
          <w:tcPr>
            <w:tcW w:w="366" w:type="pct"/>
          </w:tcPr>
          <w:p w14:paraId="7501E50A" w14:textId="1E8024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</w:t>
            </w:r>
          </w:p>
        </w:tc>
        <w:tc>
          <w:tcPr>
            <w:tcW w:w="442" w:type="pct"/>
          </w:tcPr>
          <w:p w14:paraId="64BCAAC4" w14:textId="34FA48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4EFFE0A" w14:textId="00BCD7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5267</w:t>
            </w:r>
          </w:p>
        </w:tc>
        <w:tc>
          <w:tcPr>
            <w:tcW w:w="221" w:type="pct"/>
          </w:tcPr>
          <w:p w14:paraId="75F1A17E" w14:textId="67A16AE1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51CD5323" w14:textId="368E245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CFB4300" w14:textId="0615D4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E46364F" w14:textId="0E96A3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</w:t>
            </w:r>
          </w:p>
        </w:tc>
        <w:tc>
          <w:tcPr>
            <w:tcW w:w="439" w:type="pct"/>
          </w:tcPr>
          <w:p w14:paraId="469E5056" w14:textId="4416B4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6DA1E4A" w14:textId="77777777" w:rsidTr="00B976AF">
        <w:tc>
          <w:tcPr>
            <w:tcW w:w="430" w:type="pct"/>
          </w:tcPr>
          <w:p w14:paraId="7B5204B8" w14:textId="48C8CD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R4-2500900</w:t>
            </w:r>
          </w:p>
        </w:tc>
        <w:tc>
          <w:tcPr>
            <w:tcW w:w="1262" w:type="pct"/>
          </w:tcPr>
          <w:p w14:paraId="148BF4D7" w14:textId="5A80B8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(NR_NTN_enh-Core) CR on adding FR2 term in the requirement tables in cell re-selection for NTN</w:t>
            </w:r>
          </w:p>
        </w:tc>
        <w:tc>
          <w:tcPr>
            <w:tcW w:w="366" w:type="pct"/>
          </w:tcPr>
          <w:p w14:paraId="583CA875" w14:textId="173DD8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LG Electronics Inc.</w:t>
            </w:r>
          </w:p>
        </w:tc>
        <w:tc>
          <w:tcPr>
            <w:tcW w:w="442" w:type="pct"/>
          </w:tcPr>
          <w:p w14:paraId="2A176DDE" w14:textId="3AAA6C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FDE9D90" w14:textId="370890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5268</w:t>
            </w:r>
          </w:p>
        </w:tc>
        <w:tc>
          <w:tcPr>
            <w:tcW w:w="221" w:type="pct"/>
          </w:tcPr>
          <w:p w14:paraId="7A4F74D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541C8D9" w14:textId="5E9674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7C312F5" w14:textId="4D0AFD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1BB30F2" w14:textId="39A4CC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35519BFE" w14:textId="02347D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45D8D8FF" w14:textId="77777777" w:rsidTr="00B976AF">
        <w:tc>
          <w:tcPr>
            <w:tcW w:w="430" w:type="pct"/>
          </w:tcPr>
          <w:p w14:paraId="1450AC5C" w14:textId="2B098C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R4-2502677</w:t>
            </w:r>
          </w:p>
        </w:tc>
        <w:tc>
          <w:tcPr>
            <w:tcW w:w="1262" w:type="pct"/>
          </w:tcPr>
          <w:p w14:paraId="75F0F081" w14:textId="287205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(NR_NTN_enh-Core) CR on adding FR2 term in the requirement tables in cell re-selection for NTN</w:t>
            </w:r>
          </w:p>
        </w:tc>
        <w:tc>
          <w:tcPr>
            <w:tcW w:w="366" w:type="pct"/>
          </w:tcPr>
          <w:p w14:paraId="374786B7" w14:textId="395164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LG Electronics Inc.</w:t>
            </w:r>
          </w:p>
        </w:tc>
        <w:tc>
          <w:tcPr>
            <w:tcW w:w="442" w:type="pct"/>
          </w:tcPr>
          <w:p w14:paraId="4E07EC14" w14:textId="02824B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0F88DB0" w14:textId="5B9439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5268</w:t>
            </w:r>
          </w:p>
        </w:tc>
        <w:tc>
          <w:tcPr>
            <w:tcW w:w="221" w:type="pct"/>
          </w:tcPr>
          <w:p w14:paraId="7A606B48" w14:textId="606D4BCB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60009AE5" w14:textId="5C0199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2433935" w14:textId="445BDC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7F65CF4" w14:textId="132FBA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0158C70C" w14:textId="2919DA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D475569" w14:textId="77777777" w:rsidTr="00B976AF">
        <w:tc>
          <w:tcPr>
            <w:tcW w:w="430" w:type="pct"/>
          </w:tcPr>
          <w:p w14:paraId="72D8C1CD" w14:textId="04A448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R4-2500915</w:t>
            </w:r>
          </w:p>
        </w:tc>
        <w:tc>
          <w:tcPr>
            <w:tcW w:w="1262" w:type="pct"/>
          </w:tcPr>
          <w:p w14:paraId="008FCFC3" w14:textId="2D7983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on R15 CSI-RS based RLM&amp;BFD</w:t>
            </w:r>
          </w:p>
        </w:tc>
        <w:tc>
          <w:tcPr>
            <w:tcW w:w="366" w:type="pct"/>
          </w:tcPr>
          <w:p w14:paraId="282209BD" w14:textId="29BCBC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3CDC5D58" w14:textId="48A190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CF5DB76" w14:textId="792D8E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5269</w:t>
            </w:r>
          </w:p>
        </w:tc>
        <w:tc>
          <w:tcPr>
            <w:tcW w:w="221" w:type="pct"/>
          </w:tcPr>
          <w:p w14:paraId="2EF121F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3B11AB5" w14:textId="63D09C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6C5A7601" w14:textId="551086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56E0610" w14:textId="760F8D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48EB7DD6" w14:textId="4DC3E2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0E16099E" w14:textId="77777777" w:rsidTr="00B976AF">
        <w:tc>
          <w:tcPr>
            <w:tcW w:w="430" w:type="pct"/>
          </w:tcPr>
          <w:p w14:paraId="4568B89F" w14:textId="7E7BA2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R4-2500916</w:t>
            </w:r>
          </w:p>
        </w:tc>
        <w:tc>
          <w:tcPr>
            <w:tcW w:w="1262" w:type="pct"/>
          </w:tcPr>
          <w:p w14:paraId="5D7F781D" w14:textId="681262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on R15 CSI-RS based RLM&amp;BFD</w:t>
            </w:r>
          </w:p>
        </w:tc>
        <w:tc>
          <w:tcPr>
            <w:tcW w:w="366" w:type="pct"/>
          </w:tcPr>
          <w:p w14:paraId="7E2FCDE4" w14:textId="244788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0AFAB079" w14:textId="6745B3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E50C32F" w14:textId="78068C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5270</w:t>
            </w:r>
          </w:p>
        </w:tc>
        <w:tc>
          <w:tcPr>
            <w:tcW w:w="221" w:type="pct"/>
          </w:tcPr>
          <w:p w14:paraId="0B5CC8E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1931B4F" w14:textId="2E3E83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038B68B0" w14:textId="2F34B9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63BEA41" w14:textId="14CF3B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13967513" w14:textId="6D2C95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76A5B716" w14:textId="77777777" w:rsidTr="00B976AF">
        <w:tc>
          <w:tcPr>
            <w:tcW w:w="430" w:type="pct"/>
          </w:tcPr>
          <w:p w14:paraId="31CB3947" w14:textId="4E6DBB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R4-2500917</w:t>
            </w:r>
          </w:p>
        </w:tc>
        <w:tc>
          <w:tcPr>
            <w:tcW w:w="1262" w:type="pct"/>
          </w:tcPr>
          <w:p w14:paraId="5C612272" w14:textId="62D06E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on R15 CSI-RS based RLM&amp;BFD</w:t>
            </w:r>
          </w:p>
        </w:tc>
        <w:tc>
          <w:tcPr>
            <w:tcW w:w="366" w:type="pct"/>
          </w:tcPr>
          <w:p w14:paraId="15735E76" w14:textId="7124B1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05FB8FB1" w14:textId="27B69B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EC41CF8" w14:textId="23672B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5271</w:t>
            </w:r>
          </w:p>
        </w:tc>
        <w:tc>
          <w:tcPr>
            <w:tcW w:w="221" w:type="pct"/>
          </w:tcPr>
          <w:p w14:paraId="64981B4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A5A5931" w14:textId="47FA99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371C78B4" w14:textId="73E231C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5A4F6B4E" w14:textId="479BB0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33D467FA" w14:textId="3ACB19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73EF9620" w14:textId="77777777" w:rsidTr="00B976AF">
        <w:tc>
          <w:tcPr>
            <w:tcW w:w="430" w:type="pct"/>
          </w:tcPr>
          <w:p w14:paraId="2D76F11C" w14:textId="495F3F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R4-2500918</w:t>
            </w:r>
          </w:p>
        </w:tc>
        <w:tc>
          <w:tcPr>
            <w:tcW w:w="1262" w:type="pct"/>
          </w:tcPr>
          <w:p w14:paraId="470C9843" w14:textId="661EED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on R15 CSI-RS based RLM&amp;BFD</w:t>
            </w:r>
          </w:p>
        </w:tc>
        <w:tc>
          <w:tcPr>
            <w:tcW w:w="366" w:type="pct"/>
          </w:tcPr>
          <w:p w14:paraId="493A1B0E" w14:textId="4B7A7AD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552CC452" w14:textId="34C7BB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1746EA2" w14:textId="6D6F75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5272</w:t>
            </w:r>
          </w:p>
        </w:tc>
        <w:tc>
          <w:tcPr>
            <w:tcW w:w="221" w:type="pct"/>
          </w:tcPr>
          <w:p w14:paraId="5AC5057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36F33B7" w14:textId="67FCD0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C1FE7FE" w14:textId="68CB2C3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F13E66C" w14:textId="556CC4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597B8D7B" w14:textId="48ACE0A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670907C3" w14:textId="77777777" w:rsidTr="00B976AF">
        <w:tc>
          <w:tcPr>
            <w:tcW w:w="430" w:type="pct"/>
          </w:tcPr>
          <w:p w14:paraId="78D72501" w14:textId="607BB6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R4-2500919</w:t>
            </w:r>
          </w:p>
        </w:tc>
        <w:tc>
          <w:tcPr>
            <w:tcW w:w="1262" w:type="pct"/>
          </w:tcPr>
          <w:p w14:paraId="70B39610" w14:textId="051183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(LTE_NR_DC_CA_enh-Core) CR on R16 EMR</w:t>
            </w:r>
          </w:p>
        </w:tc>
        <w:tc>
          <w:tcPr>
            <w:tcW w:w="366" w:type="pct"/>
          </w:tcPr>
          <w:p w14:paraId="3490EA03" w14:textId="0BE350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366E34DB" w14:textId="2A90A2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CEE7F24" w14:textId="09C6AB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5273</w:t>
            </w:r>
          </w:p>
        </w:tc>
        <w:tc>
          <w:tcPr>
            <w:tcW w:w="221" w:type="pct"/>
          </w:tcPr>
          <w:p w14:paraId="249049C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E6BAFAF" w14:textId="25AEF6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143FBC98" w14:textId="442881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C32DBE6" w14:textId="60F1B7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LTE_NR_DC_CA_enh-Core</w:t>
            </w:r>
          </w:p>
        </w:tc>
        <w:tc>
          <w:tcPr>
            <w:tcW w:w="439" w:type="pct"/>
          </w:tcPr>
          <w:p w14:paraId="762AE7BC" w14:textId="3411F8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782DCC97" w14:textId="77777777" w:rsidTr="00B976AF">
        <w:tc>
          <w:tcPr>
            <w:tcW w:w="430" w:type="pct"/>
          </w:tcPr>
          <w:p w14:paraId="131CBE8B" w14:textId="100EB3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R4-2502636</w:t>
            </w:r>
          </w:p>
        </w:tc>
        <w:tc>
          <w:tcPr>
            <w:tcW w:w="1262" w:type="pct"/>
          </w:tcPr>
          <w:p w14:paraId="50C69CA8" w14:textId="1EF96B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(LTE_NR_DC_CA_enh-Core) CR on R16 EMR</w:t>
            </w:r>
          </w:p>
        </w:tc>
        <w:tc>
          <w:tcPr>
            <w:tcW w:w="366" w:type="pct"/>
          </w:tcPr>
          <w:p w14:paraId="6E74C1C7" w14:textId="619CCC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103AECF3" w14:textId="576ECD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FA0F148" w14:textId="50D66D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5273</w:t>
            </w:r>
          </w:p>
        </w:tc>
        <w:tc>
          <w:tcPr>
            <w:tcW w:w="221" w:type="pct"/>
          </w:tcPr>
          <w:p w14:paraId="1C552A2E" w14:textId="4D2AEC12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0A3FE415" w14:textId="02AF5F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501DA40A" w14:textId="1D01FA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C2AE622" w14:textId="6FE749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LTE_NR_DC_CA_enh-Core</w:t>
            </w:r>
          </w:p>
        </w:tc>
        <w:tc>
          <w:tcPr>
            <w:tcW w:w="439" w:type="pct"/>
          </w:tcPr>
          <w:p w14:paraId="34CB594E" w14:textId="16FF34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2A6A81A" w14:textId="77777777" w:rsidTr="00B976AF">
        <w:tc>
          <w:tcPr>
            <w:tcW w:w="430" w:type="pct"/>
          </w:tcPr>
          <w:p w14:paraId="57F47E00" w14:textId="1E8BAC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R4-2500920</w:t>
            </w:r>
          </w:p>
        </w:tc>
        <w:tc>
          <w:tcPr>
            <w:tcW w:w="1262" w:type="pct"/>
          </w:tcPr>
          <w:p w14:paraId="59929E7D" w14:textId="6F753A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(LTE_NR_DC_CA_enh-Core) CR on R16 EMR</w:t>
            </w:r>
          </w:p>
        </w:tc>
        <w:tc>
          <w:tcPr>
            <w:tcW w:w="366" w:type="pct"/>
          </w:tcPr>
          <w:p w14:paraId="68D70F1A" w14:textId="7F5A50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1D6B55A7" w14:textId="46D5E0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9C1AF26" w14:textId="161B1E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5274</w:t>
            </w:r>
          </w:p>
        </w:tc>
        <w:tc>
          <w:tcPr>
            <w:tcW w:w="221" w:type="pct"/>
          </w:tcPr>
          <w:p w14:paraId="5669299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B6D1EBC" w14:textId="29685A4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4440D176" w14:textId="235C52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05B07A6E" w14:textId="27C670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LTE_NR_DC_CA_enh-Core</w:t>
            </w:r>
          </w:p>
        </w:tc>
        <w:tc>
          <w:tcPr>
            <w:tcW w:w="439" w:type="pct"/>
          </w:tcPr>
          <w:p w14:paraId="5E558A47" w14:textId="02C4D2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2F942A8" w14:textId="77777777" w:rsidTr="00B976AF">
        <w:tc>
          <w:tcPr>
            <w:tcW w:w="430" w:type="pct"/>
          </w:tcPr>
          <w:p w14:paraId="2220E5FB" w14:textId="6F7EF3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R4-2500921</w:t>
            </w:r>
          </w:p>
        </w:tc>
        <w:tc>
          <w:tcPr>
            <w:tcW w:w="1262" w:type="pct"/>
          </w:tcPr>
          <w:p w14:paraId="6323A58C" w14:textId="745FF3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(LTE_NR_DC_CA_enh-Core) CR on R16 EMR</w:t>
            </w:r>
          </w:p>
        </w:tc>
        <w:tc>
          <w:tcPr>
            <w:tcW w:w="366" w:type="pct"/>
          </w:tcPr>
          <w:p w14:paraId="6992E41E" w14:textId="1FFC4F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43464131" w14:textId="2D9424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93FDD06" w14:textId="27557C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5275</w:t>
            </w:r>
          </w:p>
        </w:tc>
        <w:tc>
          <w:tcPr>
            <w:tcW w:w="221" w:type="pct"/>
          </w:tcPr>
          <w:p w14:paraId="220F226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9A84ACC" w14:textId="159D0A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84A4B7B" w14:textId="44B19AE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53E5938" w14:textId="6C8F4F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LTE_NR_DC_CA_enh-Core</w:t>
            </w:r>
          </w:p>
        </w:tc>
        <w:tc>
          <w:tcPr>
            <w:tcW w:w="439" w:type="pct"/>
          </w:tcPr>
          <w:p w14:paraId="63F18146" w14:textId="50E130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D361FEE" w14:textId="77777777" w:rsidTr="00B976AF">
        <w:tc>
          <w:tcPr>
            <w:tcW w:w="430" w:type="pct"/>
          </w:tcPr>
          <w:p w14:paraId="5829FF14" w14:textId="40739D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R4-2500922</w:t>
            </w:r>
          </w:p>
        </w:tc>
        <w:tc>
          <w:tcPr>
            <w:tcW w:w="1262" w:type="pct"/>
          </w:tcPr>
          <w:p w14:paraId="5E2B8EE9" w14:textId="2E650F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(NR_UE_pow_sav-Core) CR on R16 measurement relaxation for low mobility</w:t>
            </w:r>
          </w:p>
        </w:tc>
        <w:tc>
          <w:tcPr>
            <w:tcW w:w="366" w:type="pct"/>
          </w:tcPr>
          <w:p w14:paraId="48166905" w14:textId="7604D4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1EC7BFA2" w14:textId="325F86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00F6305" w14:textId="15B209A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5276</w:t>
            </w:r>
          </w:p>
        </w:tc>
        <w:tc>
          <w:tcPr>
            <w:tcW w:w="221" w:type="pct"/>
          </w:tcPr>
          <w:p w14:paraId="1956A75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C5F47AB" w14:textId="6A2844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5E4D3D64" w14:textId="25DE62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439101A" w14:textId="5F62A8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NR_UE_pow_sav-Core</w:t>
            </w:r>
          </w:p>
        </w:tc>
        <w:tc>
          <w:tcPr>
            <w:tcW w:w="439" w:type="pct"/>
          </w:tcPr>
          <w:p w14:paraId="2C2B8911" w14:textId="66D656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FFC1597" w14:textId="77777777" w:rsidTr="00B976AF">
        <w:tc>
          <w:tcPr>
            <w:tcW w:w="430" w:type="pct"/>
          </w:tcPr>
          <w:p w14:paraId="4881AAF1" w14:textId="54D4F4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R4-2502695</w:t>
            </w:r>
          </w:p>
        </w:tc>
        <w:tc>
          <w:tcPr>
            <w:tcW w:w="1262" w:type="pct"/>
          </w:tcPr>
          <w:p w14:paraId="3187B618" w14:textId="08BD90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(NR_UE_pow_sav-Core) CR on R16 measurement relaxation for low mobility</w:t>
            </w:r>
          </w:p>
        </w:tc>
        <w:tc>
          <w:tcPr>
            <w:tcW w:w="366" w:type="pct"/>
          </w:tcPr>
          <w:p w14:paraId="3E6188B1" w14:textId="6B609E7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3EC5BD33" w14:textId="74ACEC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2F831A2" w14:textId="28FF11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5276</w:t>
            </w:r>
          </w:p>
        </w:tc>
        <w:tc>
          <w:tcPr>
            <w:tcW w:w="221" w:type="pct"/>
          </w:tcPr>
          <w:p w14:paraId="4694E11A" w14:textId="5C416985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588C86B3" w14:textId="5479EC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22185C38" w14:textId="64668A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B9685FF" w14:textId="4CEAE8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NR_UE_pow_sav-Core</w:t>
            </w:r>
          </w:p>
        </w:tc>
        <w:tc>
          <w:tcPr>
            <w:tcW w:w="439" w:type="pct"/>
          </w:tcPr>
          <w:p w14:paraId="789F3D35" w14:textId="6AEE0A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3CA965B" w14:textId="77777777" w:rsidTr="00B976AF">
        <w:tc>
          <w:tcPr>
            <w:tcW w:w="430" w:type="pct"/>
          </w:tcPr>
          <w:p w14:paraId="288B2B08" w14:textId="0DF6CD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R4-2500923</w:t>
            </w:r>
          </w:p>
        </w:tc>
        <w:tc>
          <w:tcPr>
            <w:tcW w:w="1262" w:type="pct"/>
          </w:tcPr>
          <w:p w14:paraId="7DFE9D81" w14:textId="5041A9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(NR_UE_pow_sav-Core) CR on R16 measurement relaxation for low mobility</w:t>
            </w:r>
          </w:p>
        </w:tc>
        <w:tc>
          <w:tcPr>
            <w:tcW w:w="366" w:type="pct"/>
          </w:tcPr>
          <w:p w14:paraId="2BED68A2" w14:textId="0200574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4DD3D19D" w14:textId="622138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21D47CE" w14:textId="2F6F3A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5277</w:t>
            </w:r>
          </w:p>
        </w:tc>
        <w:tc>
          <w:tcPr>
            <w:tcW w:w="221" w:type="pct"/>
          </w:tcPr>
          <w:p w14:paraId="4858868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72D909C" w14:textId="591DE5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7A11608C" w14:textId="6AF104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07B1DDB0" w14:textId="3B34150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NR_UE_pow_sav-Core</w:t>
            </w:r>
          </w:p>
        </w:tc>
        <w:tc>
          <w:tcPr>
            <w:tcW w:w="439" w:type="pct"/>
          </w:tcPr>
          <w:p w14:paraId="4D92621B" w14:textId="58166B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EE63E77" w14:textId="77777777" w:rsidTr="00B976AF">
        <w:tc>
          <w:tcPr>
            <w:tcW w:w="430" w:type="pct"/>
          </w:tcPr>
          <w:p w14:paraId="47547785" w14:textId="21F733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R4-2500924</w:t>
            </w:r>
          </w:p>
        </w:tc>
        <w:tc>
          <w:tcPr>
            <w:tcW w:w="1262" w:type="pct"/>
          </w:tcPr>
          <w:p w14:paraId="0E7A028F" w14:textId="2376C8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(NR_UE_pow_sav-Core) CR on R16 measurement relaxation for low mobility</w:t>
            </w:r>
          </w:p>
        </w:tc>
        <w:tc>
          <w:tcPr>
            <w:tcW w:w="366" w:type="pct"/>
          </w:tcPr>
          <w:p w14:paraId="79C0E83C" w14:textId="1EEF94A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789A4027" w14:textId="6825D0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09C09D5" w14:textId="0DACAF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5278</w:t>
            </w:r>
          </w:p>
        </w:tc>
        <w:tc>
          <w:tcPr>
            <w:tcW w:w="221" w:type="pct"/>
          </w:tcPr>
          <w:p w14:paraId="0D321F5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6E9738B" w14:textId="34D708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5029002" w14:textId="387DD3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5E5B87DF" w14:textId="4E1FDF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NR_UE_pow_sav-Core</w:t>
            </w:r>
          </w:p>
        </w:tc>
        <w:tc>
          <w:tcPr>
            <w:tcW w:w="439" w:type="pct"/>
          </w:tcPr>
          <w:p w14:paraId="78786C78" w14:textId="37D6C9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258B13D" w14:textId="77777777" w:rsidTr="00B976AF">
        <w:tc>
          <w:tcPr>
            <w:tcW w:w="430" w:type="pct"/>
          </w:tcPr>
          <w:p w14:paraId="450F315E" w14:textId="1F9420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R4-2500925</w:t>
            </w:r>
          </w:p>
        </w:tc>
        <w:tc>
          <w:tcPr>
            <w:tcW w:w="1262" w:type="pct"/>
          </w:tcPr>
          <w:p w14:paraId="72E5AE4C" w14:textId="10A79A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(NR_unlic-Core) CR on R16 CSSF_outside gap for SA scenario</w:t>
            </w:r>
          </w:p>
        </w:tc>
        <w:tc>
          <w:tcPr>
            <w:tcW w:w="366" w:type="pct"/>
          </w:tcPr>
          <w:p w14:paraId="705CA0ED" w14:textId="08DAC1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2C96A61A" w14:textId="4B3297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A6EEC9E" w14:textId="6EE3FD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5279</w:t>
            </w:r>
          </w:p>
        </w:tc>
        <w:tc>
          <w:tcPr>
            <w:tcW w:w="221" w:type="pct"/>
          </w:tcPr>
          <w:p w14:paraId="7C78339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A5F87DD" w14:textId="3B8C99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2DEBEDB2" w14:textId="1BECC9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F0A9949" w14:textId="65FD6A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NR_unlic-Core</w:t>
            </w:r>
          </w:p>
        </w:tc>
        <w:tc>
          <w:tcPr>
            <w:tcW w:w="439" w:type="pct"/>
          </w:tcPr>
          <w:p w14:paraId="64A75444" w14:textId="45E71F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2E5499E" w14:textId="77777777" w:rsidTr="00B976AF">
        <w:tc>
          <w:tcPr>
            <w:tcW w:w="430" w:type="pct"/>
          </w:tcPr>
          <w:p w14:paraId="607AC390" w14:textId="614618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R4-2500926</w:t>
            </w:r>
          </w:p>
        </w:tc>
        <w:tc>
          <w:tcPr>
            <w:tcW w:w="1262" w:type="pct"/>
          </w:tcPr>
          <w:p w14:paraId="60AD6598" w14:textId="591C3D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(NR_unlic-Core) CR on R16 CSSF_outside gap for SA scenario</w:t>
            </w:r>
          </w:p>
        </w:tc>
        <w:tc>
          <w:tcPr>
            <w:tcW w:w="366" w:type="pct"/>
          </w:tcPr>
          <w:p w14:paraId="771F62D7" w14:textId="2B6540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0A1FBE28" w14:textId="665AAB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ECEB54E" w14:textId="3F63C2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5280</w:t>
            </w:r>
          </w:p>
        </w:tc>
        <w:tc>
          <w:tcPr>
            <w:tcW w:w="221" w:type="pct"/>
          </w:tcPr>
          <w:p w14:paraId="5B0E7B0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5939C87" w14:textId="7132BDE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1AE8DC15" w14:textId="42AB25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24FE0D3" w14:textId="3AD6D5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NR_unlic-Core</w:t>
            </w:r>
          </w:p>
        </w:tc>
        <w:tc>
          <w:tcPr>
            <w:tcW w:w="439" w:type="pct"/>
          </w:tcPr>
          <w:p w14:paraId="7D70FEA0" w14:textId="5EC5FB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0059390" w14:textId="77777777" w:rsidTr="00B976AF">
        <w:tc>
          <w:tcPr>
            <w:tcW w:w="430" w:type="pct"/>
          </w:tcPr>
          <w:p w14:paraId="10F83289" w14:textId="10FACC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R4-2500927</w:t>
            </w:r>
          </w:p>
        </w:tc>
        <w:tc>
          <w:tcPr>
            <w:tcW w:w="1262" w:type="pct"/>
          </w:tcPr>
          <w:p w14:paraId="1CB76519" w14:textId="008579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(NR_unlic-Core) CR on R16 CSSF_outside gap for SA scenario</w:t>
            </w:r>
          </w:p>
        </w:tc>
        <w:tc>
          <w:tcPr>
            <w:tcW w:w="366" w:type="pct"/>
          </w:tcPr>
          <w:p w14:paraId="42AE33D1" w14:textId="1B9B22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3006BA8F" w14:textId="2976D6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D2FCD6E" w14:textId="4EFE50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5281</w:t>
            </w:r>
          </w:p>
        </w:tc>
        <w:tc>
          <w:tcPr>
            <w:tcW w:w="221" w:type="pct"/>
          </w:tcPr>
          <w:p w14:paraId="7DE8A16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0846E84" w14:textId="0D671C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3909B17" w14:textId="47AAB5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6D9A92BA" w14:textId="7B038B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NR_unlic-Core</w:t>
            </w:r>
          </w:p>
        </w:tc>
        <w:tc>
          <w:tcPr>
            <w:tcW w:w="439" w:type="pct"/>
          </w:tcPr>
          <w:p w14:paraId="5DFBCD73" w14:textId="520BD74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BFEB2A9" w14:textId="77777777" w:rsidTr="00B976AF">
        <w:tc>
          <w:tcPr>
            <w:tcW w:w="430" w:type="pct"/>
          </w:tcPr>
          <w:p w14:paraId="201FA769" w14:textId="7518E9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R4-2500928</w:t>
            </w:r>
          </w:p>
        </w:tc>
        <w:tc>
          <w:tcPr>
            <w:tcW w:w="1262" w:type="pct"/>
          </w:tcPr>
          <w:p w14:paraId="79662D20" w14:textId="57C34A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(NR_MG_enh-Core) CR on the interruption of deactivated SCell measurement when NCSG is configured</w:t>
            </w:r>
          </w:p>
        </w:tc>
        <w:tc>
          <w:tcPr>
            <w:tcW w:w="366" w:type="pct"/>
          </w:tcPr>
          <w:p w14:paraId="5FDE177D" w14:textId="7A20A4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663801C8" w14:textId="514A0B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DA93AAA" w14:textId="20952A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5282</w:t>
            </w:r>
          </w:p>
        </w:tc>
        <w:tc>
          <w:tcPr>
            <w:tcW w:w="221" w:type="pct"/>
          </w:tcPr>
          <w:p w14:paraId="303C398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1783C4D" w14:textId="159DF4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4CAE0F4B" w14:textId="67A7E0D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C8D885C" w14:textId="2E69CE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NR_MG_enh-Core</w:t>
            </w:r>
          </w:p>
        </w:tc>
        <w:tc>
          <w:tcPr>
            <w:tcW w:w="439" w:type="pct"/>
          </w:tcPr>
          <w:p w14:paraId="6CB522A3" w14:textId="2C11E3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4F945C6F" w14:textId="77777777" w:rsidTr="00B976AF">
        <w:tc>
          <w:tcPr>
            <w:tcW w:w="430" w:type="pct"/>
          </w:tcPr>
          <w:p w14:paraId="1F300FA8" w14:textId="09AAF4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R4-2502641</w:t>
            </w:r>
          </w:p>
        </w:tc>
        <w:tc>
          <w:tcPr>
            <w:tcW w:w="1262" w:type="pct"/>
          </w:tcPr>
          <w:p w14:paraId="11D56425" w14:textId="7E6B0F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(NR_MG_enh-Core) CR on the interruption of deactivated SCell measurement when NCSG is configured</w:t>
            </w:r>
          </w:p>
        </w:tc>
        <w:tc>
          <w:tcPr>
            <w:tcW w:w="366" w:type="pct"/>
          </w:tcPr>
          <w:p w14:paraId="426F9730" w14:textId="6C50DA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4E07EBAC" w14:textId="74CD55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0E8FA28" w14:textId="044FE8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5282</w:t>
            </w:r>
          </w:p>
        </w:tc>
        <w:tc>
          <w:tcPr>
            <w:tcW w:w="221" w:type="pct"/>
          </w:tcPr>
          <w:p w14:paraId="24D18DC0" w14:textId="089F5C92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1637C197" w14:textId="64AF07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740A723A" w14:textId="29B92D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FCD1A00" w14:textId="40210C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NR_MG_enh-Core</w:t>
            </w:r>
          </w:p>
        </w:tc>
        <w:tc>
          <w:tcPr>
            <w:tcW w:w="439" w:type="pct"/>
          </w:tcPr>
          <w:p w14:paraId="0A6B4074" w14:textId="4EEBE0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341BCE5" w14:textId="77777777" w:rsidTr="00B976AF">
        <w:tc>
          <w:tcPr>
            <w:tcW w:w="430" w:type="pct"/>
          </w:tcPr>
          <w:p w14:paraId="17B1CB2C" w14:textId="6BF87D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R4-2500929</w:t>
            </w:r>
          </w:p>
        </w:tc>
        <w:tc>
          <w:tcPr>
            <w:tcW w:w="1262" w:type="pct"/>
          </w:tcPr>
          <w:p w14:paraId="1ACC09DD" w14:textId="3703B3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(NR_MG_enh-Core) CR on the interruption of deactivated SCell measurement when NCSG is configured</w:t>
            </w:r>
          </w:p>
        </w:tc>
        <w:tc>
          <w:tcPr>
            <w:tcW w:w="366" w:type="pct"/>
          </w:tcPr>
          <w:p w14:paraId="20A32393" w14:textId="2410F8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2D989266" w14:textId="3A1061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1351E48" w14:textId="216BED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5283</w:t>
            </w:r>
          </w:p>
        </w:tc>
        <w:tc>
          <w:tcPr>
            <w:tcW w:w="221" w:type="pct"/>
          </w:tcPr>
          <w:p w14:paraId="7DD7981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2F234FF" w14:textId="4494B3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0E7ECAF" w14:textId="17ABE4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4C6FCB71" w14:textId="387C13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NR_MG_enh-Core</w:t>
            </w:r>
          </w:p>
        </w:tc>
        <w:tc>
          <w:tcPr>
            <w:tcW w:w="439" w:type="pct"/>
          </w:tcPr>
          <w:p w14:paraId="77DC8E08" w14:textId="0B1076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7372877" w14:textId="77777777" w:rsidTr="00B976AF">
        <w:tc>
          <w:tcPr>
            <w:tcW w:w="430" w:type="pct"/>
          </w:tcPr>
          <w:p w14:paraId="35D4DE7B" w14:textId="1A1845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R4-2500930</w:t>
            </w:r>
          </w:p>
        </w:tc>
        <w:tc>
          <w:tcPr>
            <w:tcW w:w="1262" w:type="pct"/>
          </w:tcPr>
          <w:p w14:paraId="4267DBDE" w14:textId="301F07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(NR_redcap-Core) CR on R17 CSI-RS based RLM&amp;BFD for Redcap</w:t>
            </w:r>
          </w:p>
        </w:tc>
        <w:tc>
          <w:tcPr>
            <w:tcW w:w="366" w:type="pct"/>
          </w:tcPr>
          <w:p w14:paraId="256A9C8E" w14:textId="31632D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0604C350" w14:textId="44CDC8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FC591BA" w14:textId="259774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5284</w:t>
            </w:r>
          </w:p>
        </w:tc>
        <w:tc>
          <w:tcPr>
            <w:tcW w:w="221" w:type="pct"/>
          </w:tcPr>
          <w:p w14:paraId="5974793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45B1B81" w14:textId="3E68B6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163B0C9E" w14:textId="523DEB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25FBA53" w14:textId="2C8810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NR_redcap-Core</w:t>
            </w:r>
          </w:p>
        </w:tc>
        <w:tc>
          <w:tcPr>
            <w:tcW w:w="439" w:type="pct"/>
          </w:tcPr>
          <w:p w14:paraId="5D7BF371" w14:textId="7AF9CC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311EDD38" w14:textId="77777777" w:rsidTr="00B976AF">
        <w:tc>
          <w:tcPr>
            <w:tcW w:w="430" w:type="pct"/>
          </w:tcPr>
          <w:p w14:paraId="0B08653B" w14:textId="08196A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R4-2500931</w:t>
            </w:r>
          </w:p>
        </w:tc>
        <w:tc>
          <w:tcPr>
            <w:tcW w:w="1262" w:type="pct"/>
          </w:tcPr>
          <w:p w14:paraId="5C203FA8" w14:textId="521F98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(NR_redcap-Core) CR on R17 CSI-RS based RLM&amp;BFD for Redcap</w:t>
            </w:r>
          </w:p>
        </w:tc>
        <w:tc>
          <w:tcPr>
            <w:tcW w:w="366" w:type="pct"/>
          </w:tcPr>
          <w:p w14:paraId="5C36E4D9" w14:textId="213935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40F64A59" w14:textId="2ABF8A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38F194A" w14:textId="112FE4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5285</w:t>
            </w:r>
          </w:p>
        </w:tc>
        <w:tc>
          <w:tcPr>
            <w:tcW w:w="221" w:type="pct"/>
          </w:tcPr>
          <w:p w14:paraId="63CA075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8899908" w14:textId="756B4F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1C0B9B9" w14:textId="30C531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49A1C4AD" w14:textId="17FB16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NR_redcap-Core</w:t>
            </w:r>
          </w:p>
        </w:tc>
        <w:tc>
          <w:tcPr>
            <w:tcW w:w="439" w:type="pct"/>
          </w:tcPr>
          <w:p w14:paraId="5E02EBD9" w14:textId="169D35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2BFAC203" w14:textId="77777777" w:rsidTr="00B976AF">
        <w:tc>
          <w:tcPr>
            <w:tcW w:w="430" w:type="pct"/>
          </w:tcPr>
          <w:p w14:paraId="20663C56" w14:textId="4DF1AD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R4-2500932</w:t>
            </w:r>
          </w:p>
        </w:tc>
        <w:tc>
          <w:tcPr>
            <w:tcW w:w="1262" w:type="pct"/>
          </w:tcPr>
          <w:p w14:paraId="0D256F16" w14:textId="4BAC35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(NR_RRM_enh2-Core) CR on R17 handover with PSCell change</w:t>
            </w:r>
          </w:p>
        </w:tc>
        <w:tc>
          <w:tcPr>
            <w:tcW w:w="366" w:type="pct"/>
          </w:tcPr>
          <w:p w14:paraId="7023492D" w14:textId="2881B6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14BB274E" w14:textId="1335BA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ADF9ACC" w14:textId="0F4953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5286</w:t>
            </w:r>
          </w:p>
        </w:tc>
        <w:tc>
          <w:tcPr>
            <w:tcW w:w="221" w:type="pct"/>
          </w:tcPr>
          <w:p w14:paraId="1F427E8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4FD6CD7" w14:textId="0B06DF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194565D9" w14:textId="21B8E2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6610555" w14:textId="4CC501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NR_RRM_enh2-Core</w:t>
            </w:r>
          </w:p>
        </w:tc>
        <w:tc>
          <w:tcPr>
            <w:tcW w:w="439" w:type="pct"/>
          </w:tcPr>
          <w:p w14:paraId="23165D01" w14:textId="3CD8C5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BC71238" w14:textId="77777777" w:rsidTr="00B976AF">
        <w:tc>
          <w:tcPr>
            <w:tcW w:w="430" w:type="pct"/>
          </w:tcPr>
          <w:p w14:paraId="7E713BF2" w14:textId="3F12C2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R4-2502639</w:t>
            </w:r>
          </w:p>
        </w:tc>
        <w:tc>
          <w:tcPr>
            <w:tcW w:w="1262" w:type="pct"/>
          </w:tcPr>
          <w:p w14:paraId="5915ACAC" w14:textId="4DADAF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(NR_RRM_enh2-Core) CR on R17 handover with PSCell change</w:t>
            </w:r>
          </w:p>
        </w:tc>
        <w:tc>
          <w:tcPr>
            <w:tcW w:w="366" w:type="pct"/>
          </w:tcPr>
          <w:p w14:paraId="2F8E22C5" w14:textId="1B27EB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7AD8A2B3" w14:textId="65877C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3E6A3A3" w14:textId="19B081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5286</w:t>
            </w:r>
          </w:p>
        </w:tc>
        <w:tc>
          <w:tcPr>
            <w:tcW w:w="221" w:type="pct"/>
          </w:tcPr>
          <w:p w14:paraId="222092BC" w14:textId="2358A119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56AA0D10" w14:textId="1A28F8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54C405B0" w14:textId="30CB63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F1B19D5" w14:textId="05B49C5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NR_RRM_enh2-Core</w:t>
            </w:r>
          </w:p>
        </w:tc>
        <w:tc>
          <w:tcPr>
            <w:tcW w:w="439" w:type="pct"/>
          </w:tcPr>
          <w:p w14:paraId="4DBB0BF8" w14:textId="7CDF49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607EAC4" w14:textId="77777777" w:rsidTr="00B976AF">
        <w:tc>
          <w:tcPr>
            <w:tcW w:w="430" w:type="pct"/>
          </w:tcPr>
          <w:p w14:paraId="3FE5256D" w14:textId="38C62A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R4-2500933</w:t>
            </w:r>
          </w:p>
        </w:tc>
        <w:tc>
          <w:tcPr>
            <w:tcW w:w="1262" w:type="pct"/>
          </w:tcPr>
          <w:p w14:paraId="54D98CF4" w14:textId="254A43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(NR_RRM_enh2-Core) CR on R17 handover with PSCell change</w:t>
            </w:r>
          </w:p>
        </w:tc>
        <w:tc>
          <w:tcPr>
            <w:tcW w:w="366" w:type="pct"/>
          </w:tcPr>
          <w:p w14:paraId="39015BFC" w14:textId="2D1B8C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0432A93E" w14:textId="14DF2C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6936912" w14:textId="50CDCE4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5287</w:t>
            </w:r>
          </w:p>
        </w:tc>
        <w:tc>
          <w:tcPr>
            <w:tcW w:w="221" w:type="pct"/>
          </w:tcPr>
          <w:p w14:paraId="00329E3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0EBC905" w14:textId="026FA1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08B8B06" w14:textId="0F8D19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646154F9" w14:textId="3314C1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NR_RRM_enh2-Core</w:t>
            </w:r>
          </w:p>
        </w:tc>
        <w:tc>
          <w:tcPr>
            <w:tcW w:w="439" w:type="pct"/>
          </w:tcPr>
          <w:p w14:paraId="0505AE9A" w14:textId="3E5767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0805BEE" w14:textId="77777777" w:rsidTr="00B976AF">
        <w:tc>
          <w:tcPr>
            <w:tcW w:w="430" w:type="pct"/>
          </w:tcPr>
          <w:p w14:paraId="604CE11C" w14:textId="47537E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R4-2500934</w:t>
            </w:r>
          </w:p>
        </w:tc>
        <w:tc>
          <w:tcPr>
            <w:tcW w:w="1262" w:type="pct"/>
          </w:tcPr>
          <w:p w14:paraId="0064CA24" w14:textId="6924C6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(NR_ATG-Core) CR on location-based CHO of R18 ATG</w:t>
            </w:r>
          </w:p>
        </w:tc>
        <w:tc>
          <w:tcPr>
            <w:tcW w:w="366" w:type="pct"/>
          </w:tcPr>
          <w:p w14:paraId="35AB67D3" w14:textId="42E8A5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0BBACB98" w14:textId="722EDB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8214217" w14:textId="0AA8D3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5288</w:t>
            </w:r>
          </w:p>
        </w:tc>
        <w:tc>
          <w:tcPr>
            <w:tcW w:w="221" w:type="pct"/>
          </w:tcPr>
          <w:p w14:paraId="4EF124D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41F9764" w14:textId="09CAF4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AFF82CA" w14:textId="4A0E8F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7494058" w14:textId="2BAA90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NR_ATG-Core</w:t>
            </w:r>
          </w:p>
        </w:tc>
        <w:tc>
          <w:tcPr>
            <w:tcW w:w="439" w:type="pct"/>
          </w:tcPr>
          <w:p w14:paraId="30365C51" w14:textId="4969EE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D14D3E7" w14:textId="77777777" w:rsidTr="00B976AF">
        <w:tc>
          <w:tcPr>
            <w:tcW w:w="430" w:type="pct"/>
          </w:tcPr>
          <w:p w14:paraId="7DB6B894" w14:textId="63120E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R4-2500935</w:t>
            </w:r>
          </w:p>
        </w:tc>
        <w:tc>
          <w:tcPr>
            <w:tcW w:w="1262" w:type="pct"/>
          </w:tcPr>
          <w:p w14:paraId="65D40B49" w14:textId="46BD46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(NR_MG_enh2-Core) CR on Case 2 of R18 Concurrent MGs</w:t>
            </w:r>
          </w:p>
        </w:tc>
        <w:tc>
          <w:tcPr>
            <w:tcW w:w="366" w:type="pct"/>
          </w:tcPr>
          <w:p w14:paraId="12C1E3BD" w14:textId="664557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334A7292" w14:textId="0D2CC8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A1A2B9F" w14:textId="0A273B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5289</w:t>
            </w:r>
          </w:p>
        </w:tc>
        <w:tc>
          <w:tcPr>
            <w:tcW w:w="221" w:type="pct"/>
          </w:tcPr>
          <w:p w14:paraId="690851C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F35D8B1" w14:textId="1E19AA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FC6EE3E" w14:textId="599F475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DAEA8C0" w14:textId="4E81A3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NR_MG_enh2-Core</w:t>
            </w:r>
          </w:p>
        </w:tc>
        <w:tc>
          <w:tcPr>
            <w:tcW w:w="439" w:type="pct"/>
          </w:tcPr>
          <w:p w14:paraId="508C9AA0" w14:textId="5E5D36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05E40CB" w14:textId="77777777" w:rsidTr="00B976AF">
        <w:tc>
          <w:tcPr>
            <w:tcW w:w="430" w:type="pct"/>
          </w:tcPr>
          <w:p w14:paraId="368D2CA6" w14:textId="0AE85E8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R4-2500936</w:t>
            </w:r>
          </w:p>
        </w:tc>
        <w:tc>
          <w:tcPr>
            <w:tcW w:w="1262" w:type="pct"/>
          </w:tcPr>
          <w:p w14:paraId="60F6A86E" w14:textId="0F8000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(NR_Mob_enh2-Core) CR on R18 CHO with PSCell change</w:t>
            </w:r>
          </w:p>
        </w:tc>
        <w:tc>
          <w:tcPr>
            <w:tcW w:w="366" w:type="pct"/>
          </w:tcPr>
          <w:p w14:paraId="71A872C7" w14:textId="3CA1AC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66482EEE" w14:textId="2167CD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A3D5D5D" w14:textId="265268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5290</w:t>
            </w:r>
          </w:p>
        </w:tc>
        <w:tc>
          <w:tcPr>
            <w:tcW w:w="221" w:type="pct"/>
          </w:tcPr>
          <w:p w14:paraId="1F33B11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D1EC150" w14:textId="428F9E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FEAE5BE" w14:textId="1AC4E3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17C6F09" w14:textId="0E557F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NR_Mob_enh2-Core</w:t>
            </w:r>
          </w:p>
        </w:tc>
        <w:tc>
          <w:tcPr>
            <w:tcW w:w="439" w:type="pct"/>
          </w:tcPr>
          <w:p w14:paraId="0DBC6AEA" w14:textId="0113AB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43131BD" w14:textId="77777777" w:rsidTr="00B976AF">
        <w:tc>
          <w:tcPr>
            <w:tcW w:w="430" w:type="pct"/>
          </w:tcPr>
          <w:p w14:paraId="02B816D5" w14:textId="2E4E07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R4-2501010</w:t>
            </w:r>
          </w:p>
        </w:tc>
        <w:tc>
          <w:tcPr>
            <w:tcW w:w="1262" w:type="pct"/>
          </w:tcPr>
          <w:p w14:paraId="6B508CE5" w14:textId="027A5D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(NR_ext_to_71GHz-Perf) CR to TS 38.133 on test cases in FR2-2 with CCA</w:t>
            </w:r>
          </w:p>
        </w:tc>
        <w:tc>
          <w:tcPr>
            <w:tcW w:w="366" w:type="pct"/>
          </w:tcPr>
          <w:p w14:paraId="0C3A0AC8" w14:textId="2B5D0E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29BC601E" w14:textId="2BF8C0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AC020FC" w14:textId="00FA63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5291</w:t>
            </w:r>
          </w:p>
        </w:tc>
        <w:tc>
          <w:tcPr>
            <w:tcW w:w="221" w:type="pct"/>
          </w:tcPr>
          <w:p w14:paraId="77BE455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97682ED" w14:textId="20B87F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3289AF04" w14:textId="61037E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70BFC06" w14:textId="5E1CA8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NR_ext_to_71GHz-Perf</w:t>
            </w:r>
          </w:p>
        </w:tc>
        <w:tc>
          <w:tcPr>
            <w:tcW w:w="439" w:type="pct"/>
          </w:tcPr>
          <w:p w14:paraId="51D06EA3" w14:textId="0C795B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530CD116" w14:textId="77777777" w:rsidTr="00B976AF">
        <w:tc>
          <w:tcPr>
            <w:tcW w:w="430" w:type="pct"/>
          </w:tcPr>
          <w:p w14:paraId="234B48E1" w14:textId="2DBE247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R4-2502642</w:t>
            </w:r>
          </w:p>
        </w:tc>
        <w:tc>
          <w:tcPr>
            <w:tcW w:w="1262" w:type="pct"/>
          </w:tcPr>
          <w:p w14:paraId="1A379D08" w14:textId="7288C8A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(NR_ext_to_71GHz-Perf) CR to TS 38.133 on test cases in FR2-2 with CCA</w:t>
            </w:r>
          </w:p>
        </w:tc>
        <w:tc>
          <w:tcPr>
            <w:tcW w:w="366" w:type="pct"/>
          </w:tcPr>
          <w:p w14:paraId="629005B5" w14:textId="0486CB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4A37EDBC" w14:textId="4236A1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EA81E3C" w14:textId="44DB15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5291</w:t>
            </w:r>
          </w:p>
        </w:tc>
        <w:tc>
          <w:tcPr>
            <w:tcW w:w="221" w:type="pct"/>
          </w:tcPr>
          <w:p w14:paraId="729CD4F0" w14:textId="23CD3B36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05A1DFAC" w14:textId="136553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2E0E6CED" w14:textId="313B30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A7596B6" w14:textId="46CC46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NR_ext_to_71GHz-Perf</w:t>
            </w:r>
          </w:p>
        </w:tc>
        <w:tc>
          <w:tcPr>
            <w:tcW w:w="439" w:type="pct"/>
          </w:tcPr>
          <w:p w14:paraId="0C23C36D" w14:textId="25C7B2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84813F6" w14:textId="77777777" w:rsidTr="00B976AF">
        <w:tc>
          <w:tcPr>
            <w:tcW w:w="430" w:type="pct"/>
          </w:tcPr>
          <w:p w14:paraId="6F32989F" w14:textId="503279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R4-2501011</w:t>
            </w:r>
          </w:p>
        </w:tc>
        <w:tc>
          <w:tcPr>
            <w:tcW w:w="1262" w:type="pct"/>
          </w:tcPr>
          <w:p w14:paraId="0315FC15" w14:textId="3B7CE7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(NR_ext_to_71GHz-Perf) CR to TS 38.133 on test cases in FR2-2 with CCA</w:t>
            </w:r>
          </w:p>
        </w:tc>
        <w:tc>
          <w:tcPr>
            <w:tcW w:w="366" w:type="pct"/>
          </w:tcPr>
          <w:p w14:paraId="7D746FE4" w14:textId="41CAB2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76F57BDB" w14:textId="182B18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29D8568" w14:textId="48579C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5292</w:t>
            </w:r>
          </w:p>
        </w:tc>
        <w:tc>
          <w:tcPr>
            <w:tcW w:w="221" w:type="pct"/>
          </w:tcPr>
          <w:p w14:paraId="3013C29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11C2213" w14:textId="6416D9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F53EDDF" w14:textId="5B9D40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41D95BFB" w14:textId="3AC693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NR_ext_to_71GHz-Perf</w:t>
            </w:r>
          </w:p>
        </w:tc>
        <w:tc>
          <w:tcPr>
            <w:tcW w:w="439" w:type="pct"/>
          </w:tcPr>
          <w:p w14:paraId="4AAA749A" w14:textId="6F2785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9814207" w14:textId="77777777" w:rsidTr="00B976AF">
        <w:tc>
          <w:tcPr>
            <w:tcW w:w="430" w:type="pct"/>
          </w:tcPr>
          <w:p w14:paraId="20544937" w14:textId="0ECEB9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R4-2501012</w:t>
            </w:r>
          </w:p>
        </w:tc>
        <w:tc>
          <w:tcPr>
            <w:tcW w:w="1262" w:type="pct"/>
          </w:tcPr>
          <w:p w14:paraId="5C898DD5" w14:textId="2BC043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(NR_ATG-Core) CR to TS 38.133 on core maintenance for R18 ATG</w:t>
            </w:r>
          </w:p>
        </w:tc>
        <w:tc>
          <w:tcPr>
            <w:tcW w:w="366" w:type="pct"/>
          </w:tcPr>
          <w:p w14:paraId="24130FD4" w14:textId="09EEE1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0A52FDA1" w14:textId="2C5D75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CD8B326" w14:textId="187158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5293</w:t>
            </w:r>
          </w:p>
        </w:tc>
        <w:tc>
          <w:tcPr>
            <w:tcW w:w="221" w:type="pct"/>
          </w:tcPr>
          <w:p w14:paraId="105D925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0C41621" w14:textId="4F5994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D91D9DD" w14:textId="3AAB82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F5FC016" w14:textId="60BD4D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NR_ATG-Core</w:t>
            </w:r>
          </w:p>
        </w:tc>
        <w:tc>
          <w:tcPr>
            <w:tcW w:w="439" w:type="pct"/>
          </w:tcPr>
          <w:p w14:paraId="2758ECCD" w14:textId="596213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98A42B5" w14:textId="77777777" w:rsidTr="00B976AF">
        <w:tc>
          <w:tcPr>
            <w:tcW w:w="430" w:type="pct"/>
          </w:tcPr>
          <w:p w14:paraId="16D5F2AA" w14:textId="482E16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R4-2501013</w:t>
            </w:r>
          </w:p>
        </w:tc>
        <w:tc>
          <w:tcPr>
            <w:tcW w:w="1262" w:type="pct"/>
          </w:tcPr>
          <w:p w14:paraId="28CB12AA" w14:textId="2B30DA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(NR_NTN_enh-Core) CR on core requirements of Rel-18 NR NTN enhancements</w:t>
            </w:r>
          </w:p>
        </w:tc>
        <w:tc>
          <w:tcPr>
            <w:tcW w:w="366" w:type="pct"/>
          </w:tcPr>
          <w:p w14:paraId="1197D25C" w14:textId="0C2A31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086DDBA8" w14:textId="49C8B3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9907366" w14:textId="339713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5294</w:t>
            </w:r>
          </w:p>
        </w:tc>
        <w:tc>
          <w:tcPr>
            <w:tcW w:w="221" w:type="pct"/>
          </w:tcPr>
          <w:p w14:paraId="35A8192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CDA9669" w14:textId="45C24F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8C9036D" w14:textId="4A695A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29538CE" w14:textId="46AF673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01B0DFE7" w14:textId="52180E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462351D" w14:textId="77777777" w:rsidTr="00B976AF">
        <w:tc>
          <w:tcPr>
            <w:tcW w:w="430" w:type="pct"/>
          </w:tcPr>
          <w:p w14:paraId="188CF2D1" w14:textId="269C8A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R4-2501047</w:t>
            </w:r>
          </w:p>
        </w:tc>
        <w:tc>
          <w:tcPr>
            <w:tcW w:w="1262" w:type="pct"/>
          </w:tcPr>
          <w:p w14:paraId="724BF4DE" w14:textId="5E8C72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Fast SCell activation for UE supporting Rel-18 eEMR</w:t>
            </w:r>
          </w:p>
        </w:tc>
        <w:tc>
          <w:tcPr>
            <w:tcW w:w="366" w:type="pct"/>
          </w:tcPr>
          <w:p w14:paraId="66FDEAA6" w14:textId="4D1D4E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CATT, Apple, Nokia, Ericsson, Huawei, HiSilicon, Qualcomm, Samsung, ZTE Corporation, Sanechips, MediaTek, CMCC, China Telecom, LG Electronics, OPPO, vivo</w:t>
            </w:r>
          </w:p>
        </w:tc>
        <w:tc>
          <w:tcPr>
            <w:tcW w:w="442" w:type="pct"/>
          </w:tcPr>
          <w:p w14:paraId="361FC1D7" w14:textId="78652C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B5C1F48" w14:textId="5C6321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5295</w:t>
            </w:r>
          </w:p>
        </w:tc>
        <w:tc>
          <w:tcPr>
            <w:tcW w:w="221" w:type="pct"/>
          </w:tcPr>
          <w:p w14:paraId="1829069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8EF9FCE" w14:textId="620198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BD29BD2" w14:textId="72467D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79B09609" w14:textId="1536DE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NR_RRM_Ph5-Core</w:t>
            </w:r>
          </w:p>
        </w:tc>
        <w:tc>
          <w:tcPr>
            <w:tcW w:w="439" w:type="pct"/>
          </w:tcPr>
          <w:p w14:paraId="0678D3CE" w14:textId="750FB6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7B9FE3D7" w14:textId="77777777" w:rsidTr="00B976AF">
        <w:tc>
          <w:tcPr>
            <w:tcW w:w="430" w:type="pct"/>
          </w:tcPr>
          <w:p w14:paraId="7CF4ED69" w14:textId="3FF4A3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R4-2501049</w:t>
            </w:r>
          </w:p>
        </w:tc>
        <w:tc>
          <w:tcPr>
            <w:tcW w:w="1262" w:type="pct"/>
          </w:tcPr>
          <w:p w14:paraId="5B44D712" w14:textId="272490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correction on interruption requirements for SRS  BW aggregation</w:t>
            </w:r>
          </w:p>
        </w:tc>
        <w:tc>
          <w:tcPr>
            <w:tcW w:w="366" w:type="pct"/>
          </w:tcPr>
          <w:p w14:paraId="7AFBA62D" w14:textId="40C4627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232307FB" w14:textId="490309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1F5F6F0" w14:textId="14843D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5296</w:t>
            </w:r>
          </w:p>
        </w:tc>
        <w:tc>
          <w:tcPr>
            <w:tcW w:w="221" w:type="pct"/>
          </w:tcPr>
          <w:p w14:paraId="240F04F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F3F59C4" w14:textId="303CC5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C6397B5" w14:textId="267800D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3BFDCFC" w14:textId="64C542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NR_pos_enh2-Core</w:t>
            </w:r>
          </w:p>
        </w:tc>
        <w:tc>
          <w:tcPr>
            <w:tcW w:w="439" w:type="pct"/>
          </w:tcPr>
          <w:p w14:paraId="328D8E7B" w14:textId="7E94EE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87730BC" w14:textId="77777777" w:rsidTr="00B976AF">
        <w:tc>
          <w:tcPr>
            <w:tcW w:w="430" w:type="pct"/>
          </w:tcPr>
          <w:p w14:paraId="4A7FD3AB" w14:textId="2F9555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R4-2502626</w:t>
            </w:r>
          </w:p>
        </w:tc>
        <w:tc>
          <w:tcPr>
            <w:tcW w:w="1262" w:type="pct"/>
          </w:tcPr>
          <w:p w14:paraId="24E82336" w14:textId="0F0DE60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correction on interruption requirements for SRS  BW aggregation</w:t>
            </w:r>
          </w:p>
        </w:tc>
        <w:tc>
          <w:tcPr>
            <w:tcW w:w="366" w:type="pct"/>
          </w:tcPr>
          <w:p w14:paraId="789B8B28" w14:textId="233D48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CATT, Huawei, HiSilicon</w:t>
            </w:r>
          </w:p>
        </w:tc>
        <w:tc>
          <w:tcPr>
            <w:tcW w:w="442" w:type="pct"/>
          </w:tcPr>
          <w:p w14:paraId="023674BF" w14:textId="010E2B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E29768F" w14:textId="179815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5296</w:t>
            </w:r>
          </w:p>
        </w:tc>
        <w:tc>
          <w:tcPr>
            <w:tcW w:w="221" w:type="pct"/>
          </w:tcPr>
          <w:p w14:paraId="17B64E7B" w14:textId="4081A5A4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47ED78E9" w14:textId="48BC4A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C444D45" w14:textId="7A8C72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3554CF8" w14:textId="791289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NR_pos_enh2-Core</w:t>
            </w:r>
          </w:p>
        </w:tc>
        <w:tc>
          <w:tcPr>
            <w:tcW w:w="439" w:type="pct"/>
          </w:tcPr>
          <w:p w14:paraId="5A76BE81" w14:textId="5732A37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F1566BE" w14:textId="77777777" w:rsidTr="00B976AF">
        <w:tc>
          <w:tcPr>
            <w:tcW w:w="430" w:type="pct"/>
          </w:tcPr>
          <w:p w14:paraId="64EEE769" w14:textId="331359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R4-2501056</w:t>
            </w:r>
          </w:p>
        </w:tc>
        <w:tc>
          <w:tcPr>
            <w:tcW w:w="1262" w:type="pct"/>
          </w:tcPr>
          <w:p w14:paraId="3C308900" w14:textId="0860FC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38.133- Introduction of NR band n68</w:t>
            </w:r>
          </w:p>
        </w:tc>
        <w:tc>
          <w:tcPr>
            <w:tcW w:w="366" w:type="pct"/>
          </w:tcPr>
          <w:p w14:paraId="2D04A762" w14:textId="0BC3A40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26962109" w14:textId="6B7764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87E2637" w14:textId="5E4DB3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5297</w:t>
            </w:r>
          </w:p>
        </w:tc>
        <w:tc>
          <w:tcPr>
            <w:tcW w:w="221" w:type="pct"/>
          </w:tcPr>
          <w:p w14:paraId="4A8D04E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F02654B" w14:textId="65E593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39F4B162" w14:textId="3364FE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7B45CCD9" w14:textId="4487A0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NR_band_n68-Core</w:t>
            </w:r>
          </w:p>
        </w:tc>
        <w:tc>
          <w:tcPr>
            <w:tcW w:w="439" w:type="pct"/>
          </w:tcPr>
          <w:p w14:paraId="3FD08F47" w14:textId="222FB5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6ED9376" w14:textId="77777777" w:rsidTr="00B976AF">
        <w:tc>
          <w:tcPr>
            <w:tcW w:w="430" w:type="pct"/>
          </w:tcPr>
          <w:p w14:paraId="112CD223" w14:textId="633EC2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R4-2501103</w:t>
            </w:r>
          </w:p>
        </w:tc>
        <w:tc>
          <w:tcPr>
            <w:tcW w:w="1262" w:type="pct"/>
          </w:tcPr>
          <w:p w14:paraId="7F8655AA" w14:textId="79B972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(NR_Mob_enh2-Core) CR on Rel-18 LTM</w:t>
            </w:r>
          </w:p>
        </w:tc>
        <w:tc>
          <w:tcPr>
            <w:tcW w:w="366" w:type="pct"/>
          </w:tcPr>
          <w:p w14:paraId="5F914980" w14:textId="5A66F6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CMCC</w:t>
            </w:r>
          </w:p>
        </w:tc>
        <w:tc>
          <w:tcPr>
            <w:tcW w:w="442" w:type="pct"/>
          </w:tcPr>
          <w:p w14:paraId="63BD9F52" w14:textId="3B1B68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C95F53C" w14:textId="257248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5298</w:t>
            </w:r>
          </w:p>
        </w:tc>
        <w:tc>
          <w:tcPr>
            <w:tcW w:w="221" w:type="pct"/>
          </w:tcPr>
          <w:p w14:paraId="1FEE06F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98D270B" w14:textId="2C5C06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71F7C29" w14:textId="617C843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DEAD5FC" w14:textId="00E8105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NR_Mob_enh2-Core</w:t>
            </w:r>
          </w:p>
        </w:tc>
        <w:tc>
          <w:tcPr>
            <w:tcW w:w="439" w:type="pct"/>
          </w:tcPr>
          <w:p w14:paraId="151FFB04" w14:textId="61C87A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4210828B" w14:textId="77777777" w:rsidTr="00B976AF">
        <w:tc>
          <w:tcPr>
            <w:tcW w:w="430" w:type="pct"/>
          </w:tcPr>
          <w:p w14:paraId="74143066" w14:textId="0E6CD5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R4-2502621</w:t>
            </w:r>
          </w:p>
        </w:tc>
        <w:tc>
          <w:tcPr>
            <w:tcW w:w="1262" w:type="pct"/>
          </w:tcPr>
          <w:p w14:paraId="45919D29" w14:textId="003A1E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(NR_Mob_enh2-Core) CR on Rel-18 LTM</w:t>
            </w:r>
          </w:p>
        </w:tc>
        <w:tc>
          <w:tcPr>
            <w:tcW w:w="366" w:type="pct"/>
          </w:tcPr>
          <w:p w14:paraId="7E46FB24" w14:textId="509E92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CMCC</w:t>
            </w:r>
          </w:p>
        </w:tc>
        <w:tc>
          <w:tcPr>
            <w:tcW w:w="442" w:type="pct"/>
          </w:tcPr>
          <w:p w14:paraId="041D9EB3" w14:textId="6E62C1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F5DEE00" w14:textId="5DA146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5298</w:t>
            </w:r>
          </w:p>
        </w:tc>
        <w:tc>
          <w:tcPr>
            <w:tcW w:w="221" w:type="pct"/>
          </w:tcPr>
          <w:p w14:paraId="51805FF3" w14:textId="0F2733D2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44EDC11F" w14:textId="6DFBBB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016A5EA" w14:textId="6D676A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FE7F22D" w14:textId="337F7D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NR_Mob_enh2-Core</w:t>
            </w:r>
          </w:p>
        </w:tc>
        <w:tc>
          <w:tcPr>
            <w:tcW w:w="439" w:type="pct"/>
          </w:tcPr>
          <w:p w14:paraId="70427F09" w14:textId="3CFA42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75AFF9A" w14:textId="77777777" w:rsidTr="00B976AF">
        <w:tc>
          <w:tcPr>
            <w:tcW w:w="430" w:type="pct"/>
          </w:tcPr>
          <w:p w14:paraId="08A34CE5" w14:textId="490C7A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R4-2501104</w:t>
            </w:r>
          </w:p>
        </w:tc>
        <w:tc>
          <w:tcPr>
            <w:tcW w:w="1262" w:type="pct"/>
          </w:tcPr>
          <w:p w14:paraId="7BC9A250" w14:textId="7ED6C6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concurrent gaps with NCSG</w:t>
            </w:r>
          </w:p>
        </w:tc>
        <w:tc>
          <w:tcPr>
            <w:tcW w:w="366" w:type="pct"/>
          </w:tcPr>
          <w:p w14:paraId="0164CEF4" w14:textId="108341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CMCC</w:t>
            </w:r>
          </w:p>
        </w:tc>
        <w:tc>
          <w:tcPr>
            <w:tcW w:w="442" w:type="pct"/>
          </w:tcPr>
          <w:p w14:paraId="13640BBC" w14:textId="1674EC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022DB68" w14:textId="1EA851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5299</w:t>
            </w:r>
          </w:p>
        </w:tc>
        <w:tc>
          <w:tcPr>
            <w:tcW w:w="221" w:type="pct"/>
          </w:tcPr>
          <w:p w14:paraId="5447D4E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2C04367" w14:textId="3A3E61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4E6B8EA" w14:textId="061FAF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2508B1A" w14:textId="089633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NR_MG_enh2-Core</w:t>
            </w:r>
          </w:p>
        </w:tc>
        <w:tc>
          <w:tcPr>
            <w:tcW w:w="439" w:type="pct"/>
          </w:tcPr>
          <w:p w14:paraId="06F530BA" w14:textId="052FB97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6E1E2FE3" w14:textId="77777777" w:rsidTr="00B976AF">
        <w:tc>
          <w:tcPr>
            <w:tcW w:w="430" w:type="pct"/>
          </w:tcPr>
          <w:p w14:paraId="00FE1E4D" w14:textId="17200F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R4-2501123</w:t>
            </w:r>
          </w:p>
        </w:tc>
        <w:tc>
          <w:tcPr>
            <w:tcW w:w="1262" w:type="pct"/>
          </w:tcPr>
          <w:p w14:paraId="2FDD1464" w14:textId="43F6DB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38.133 on Inter-frequency measurements reporting requirements [NR_newRAT-Core]</w:t>
            </w:r>
          </w:p>
        </w:tc>
        <w:tc>
          <w:tcPr>
            <w:tcW w:w="366" w:type="pct"/>
          </w:tcPr>
          <w:p w14:paraId="4F63FE72" w14:textId="7049ED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4A2530A5" w14:textId="5F1F9D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FC80834" w14:textId="5ADB85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5300</w:t>
            </w:r>
          </w:p>
        </w:tc>
        <w:tc>
          <w:tcPr>
            <w:tcW w:w="221" w:type="pct"/>
          </w:tcPr>
          <w:p w14:paraId="07EF79B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91C9475" w14:textId="3293E4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8780A79" w14:textId="6E9FE37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0367FC1" w14:textId="06E54C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65CFC0A4" w14:textId="25B0EA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2160A535" w14:textId="77777777" w:rsidTr="00B976AF">
        <w:tc>
          <w:tcPr>
            <w:tcW w:w="430" w:type="pct"/>
          </w:tcPr>
          <w:p w14:paraId="5E4A7A16" w14:textId="13AEB2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R4-2501132</w:t>
            </w:r>
          </w:p>
        </w:tc>
        <w:tc>
          <w:tcPr>
            <w:tcW w:w="1262" w:type="pct"/>
          </w:tcPr>
          <w:p w14:paraId="6A3A744F" w14:textId="300E46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SCell Activation Delay requirement with the L3 reporting</w:t>
            </w:r>
          </w:p>
        </w:tc>
        <w:tc>
          <w:tcPr>
            <w:tcW w:w="366" w:type="pct"/>
          </w:tcPr>
          <w:p w14:paraId="5F8CDE21" w14:textId="2EB0A9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OPPO</w:t>
            </w:r>
          </w:p>
        </w:tc>
        <w:tc>
          <w:tcPr>
            <w:tcW w:w="442" w:type="pct"/>
          </w:tcPr>
          <w:p w14:paraId="3A327340" w14:textId="4A5ACE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C7C413B" w14:textId="18C134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5301</w:t>
            </w:r>
          </w:p>
        </w:tc>
        <w:tc>
          <w:tcPr>
            <w:tcW w:w="221" w:type="pct"/>
          </w:tcPr>
          <w:p w14:paraId="05DF4C4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27D0897" w14:textId="47094E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1BF84C9" w14:textId="4B21D3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B55FD7E" w14:textId="6BB940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NR_RRM_enh3</w:t>
            </w:r>
          </w:p>
        </w:tc>
        <w:tc>
          <w:tcPr>
            <w:tcW w:w="439" w:type="pct"/>
          </w:tcPr>
          <w:p w14:paraId="0CEAA8F6" w14:textId="3CFC00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5AA76CBD" w14:textId="77777777" w:rsidTr="00B976AF">
        <w:tc>
          <w:tcPr>
            <w:tcW w:w="430" w:type="pct"/>
          </w:tcPr>
          <w:p w14:paraId="145EC1C9" w14:textId="640387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R4-2501137</w:t>
            </w:r>
          </w:p>
        </w:tc>
        <w:tc>
          <w:tcPr>
            <w:tcW w:w="1262" w:type="pct"/>
          </w:tcPr>
          <w:p w14:paraId="123CEA7A" w14:textId="767892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handover requirements for BWP without restriction</w:t>
            </w:r>
          </w:p>
        </w:tc>
        <w:tc>
          <w:tcPr>
            <w:tcW w:w="366" w:type="pct"/>
          </w:tcPr>
          <w:p w14:paraId="45FC1579" w14:textId="0A942BE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OPPO</w:t>
            </w:r>
          </w:p>
        </w:tc>
        <w:tc>
          <w:tcPr>
            <w:tcW w:w="442" w:type="pct"/>
          </w:tcPr>
          <w:p w14:paraId="72D0A3E9" w14:textId="71649A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92D237F" w14:textId="3B88F8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5302</w:t>
            </w:r>
          </w:p>
        </w:tc>
        <w:tc>
          <w:tcPr>
            <w:tcW w:w="221" w:type="pct"/>
          </w:tcPr>
          <w:p w14:paraId="63B790B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4384EB9" w14:textId="10B4D6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F30BB30" w14:textId="0494CD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B8A122E" w14:textId="5B91174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NR_BWP_wor-Core</w:t>
            </w:r>
          </w:p>
        </w:tc>
        <w:tc>
          <w:tcPr>
            <w:tcW w:w="439" w:type="pct"/>
          </w:tcPr>
          <w:p w14:paraId="1AE83E36" w14:textId="68372B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4E55589E" w14:textId="77777777" w:rsidTr="00B976AF">
        <w:tc>
          <w:tcPr>
            <w:tcW w:w="430" w:type="pct"/>
          </w:tcPr>
          <w:p w14:paraId="2C6C8D9E" w14:textId="3B3592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R4-2502653</w:t>
            </w:r>
          </w:p>
        </w:tc>
        <w:tc>
          <w:tcPr>
            <w:tcW w:w="1262" w:type="pct"/>
          </w:tcPr>
          <w:p w14:paraId="5B81AE54" w14:textId="115036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handover requirements for BWP without restriction</w:t>
            </w:r>
          </w:p>
        </w:tc>
        <w:tc>
          <w:tcPr>
            <w:tcW w:w="366" w:type="pct"/>
          </w:tcPr>
          <w:p w14:paraId="1909B4BE" w14:textId="4D58DC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OPPO</w:t>
            </w:r>
          </w:p>
        </w:tc>
        <w:tc>
          <w:tcPr>
            <w:tcW w:w="442" w:type="pct"/>
          </w:tcPr>
          <w:p w14:paraId="2467A9E7" w14:textId="650174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7EDC455" w14:textId="03EF25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5302</w:t>
            </w:r>
          </w:p>
        </w:tc>
        <w:tc>
          <w:tcPr>
            <w:tcW w:w="221" w:type="pct"/>
          </w:tcPr>
          <w:p w14:paraId="3791BA4F" w14:textId="087205F8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6CA542D6" w14:textId="195BAD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B01F94A" w14:textId="6D226A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5C554F0" w14:textId="5C5370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NR_BWP_wor-Core</w:t>
            </w:r>
          </w:p>
        </w:tc>
        <w:tc>
          <w:tcPr>
            <w:tcW w:w="439" w:type="pct"/>
          </w:tcPr>
          <w:p w14:paraId="6E5858D8" w14:textId="081BF2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31AF594" w14:textId="77777777" w:rsidTr="00B976AF">
        <w:tc>
          <w:tcPr>
            <w:tcW w:w="430" w:type="pct"/>
          </w:tcPr>
          <w:p w14:paraId="107C2561" w14:textId="3C4BCF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R4-2501138</w:t>
            </w:r>
          </w:p>
        </w:tc>
        <w:tc>
          <w:tcPr>
            <w:tcW w:w="1262" w:type="pct"/>
          </w:tcPr>
          <w:p w14:paraId="05B2B0A4" w14:textId="435637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Pre-MG requirements for ATG</w:t>
            </w:r>
          </w:p>
        </w:tc>
        <w:tc>
          <w:tcPr>
            <w:tcW w:w="366" w:type="pct"/>
          </w:tcPr>
          <w:p w14:paraId="332F321C" w14:textId="5D8F92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OPPO</w:t>
            </w:r>
          </w:p>
        </w:tc>
        <w:tc>
          <w:tcPr>
            <w:tcW w:w="442" w:type="pct"/>
          </w:tcPr>
          <w:p w14:paraId="34A22E4B" w14:textId="67F1AB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CD6D015" w14:textId="3D496AA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5303</w:t>
            </w:r>
          </w:p>
        </w:tc>
        <w:tc>
          <w:tcPr>
            <w:tcW w:w="221" w:type="pct"/>
          </w:tcPr>
          <w:p w14:paraId="67F9917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C4F5CC5" w14:textId="448D79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BA6F524" w14:textId="027B5F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F173E6C" w14:textId="51FFDB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NR_ATG-Core</w:t>
            </w:r>
          </w:p>
        </w:tc>
        <w:tc>
          <w:tcPr>
            <w:tcW w:w="439" w:type="pct"/>
          </w:tcPr>
          <w:p w14:paraId="09C26EA2" w14:textId="5F8FE6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E26D6BE" w14:textId="77777777" w:rsidTr="00B976AF">
        <w:tc>
          <w:tcPr>
            <w:tcW w:w="430" w:type="pct"/>
          </w:tcPr>
          <w:p w14:paraId="0646BFEE" w14:textId="13091B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R4-2501140</w:t>
            </w:r>
          </w:p>
        </w:tc>
        <w:tc>
          <w:tcPr>
            <w:tcW w:w="1262" w:type="pct"/>
          </w:tcPr>
          <w:p w14:paraId="633DB984" w14:textId="5F6E0D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core requirements of further MG enhancements</w:t>
            </w:r>
          </w:p>
        </w:tc>
        <w:tc>
          <w:tcPr>
            <w:tcW w:w="366" w:type="pct"/>
          </w:tcPr>
          <w:p w14:paraId="5202F5A9" w14:textId="1C1145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OPPO</w:t>
            </w:r>
          </w:p>
        </w:tc>
        <w:tc>
          <w:tcPr>
            <w:tcW w:w="442" w:type="pct"/>
          </w:tcPr>
          <w:p w14:paraId="56974622" w14:textId="5DB664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46A7C38" w14:textId="393A9D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5304</w:t>
            </w:r>
          </w:p>
        </w:tc>
        <w:tc>
          <w:tcPr>
            <w:tcW w:w="221" w:type="pct"/>
          </w:tcPr>
          <w:p w14:paraId="042C191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ACBF375" w14:textId="18ABB7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D479064" w14:textId="0EA813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D7B31B4" w14:textId="610500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NR_MG_enh2-Core</w:t>
            </w:r>
          </w:p>
        </w:tc>
        <w:tc>
          <w:tcPr>
            <w:tcW w:w="439" w:type="pct"/>
          </w:tcPr>
          <w:p w14:paraId="2A2EBD74" w14:textId="17F868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746909EB" w14:textId="77777777" w:rsidTr="00B976AF">
        <w:tc>
          <w:tcPr>
            <w:tcW w:w="430" w:type="pct"/>
          </w:tcPr>
          <w:p w14:paraId="01CF6EA0" w14:textId="7CAE64E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R4-2501142</w:t>
            </w:r>
          </w:p>
        </w:tc>
        <w:tc>
          <w:tcPr>
            <w:tcW w:w="1262" w:type="pct"/>
          </w:tcPr>
          <w:p w14:paraId="0DD396F1" w14:textId="49618E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core requirements of positioning enhancements</w:t>
            </w:r>
          </w:p>
        </w:tc>
        <w:tc>
          <w:tcPr>
            <w:tcW w:w="366" w:type="pct"/>
          </w:tcPr>
          <w:p w14:paraId="0952527B" w14:textId="3E920D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OPPO</w:t>
            </w:r>
          </w:p>
        </w:tc>
        <w:tc>
          <w:tcPr>
            <w:tcW w:w="442" w:type="pct"/>
          </w:tcPr>
          <w:p w14:paraId="3632E245" w14:textId="0427CC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91F43A3" w14:textId="05D009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5305</w:t>
            </w:r>
          </w:p>
        </w:tc>
        <w:tc>
          <w:tcPr>
            <w:tcW w:w="221" w:type="pct"/>
          </w:tcPr>
          <w:p w14:paraId="1F72A48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C1D85A4" w14:textId="18FDCE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39C8E76" w14:textId="5BDD8C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8123351" w14:textId="5D5351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NR_pos_enh2-Core</w:t>
            </w:r>
          </w:p>
        </w:tc>
        <w:tc>
          <w:tcPr>
            <w:tcW w:w="439" w:type="pct"/>
          </w:tcPr>
          <w:p w14:paraId="3D4753DD" w14:textId="6076E9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53C04319" w14:textId="77777777" w:rsidTr="00B976AF">
        <w:tc>
          <w:tcPr>
            <w:tcW w:w="430" w:type="pct"/>
          </w:tcPr>
          <w:p w14:paraId="252964F7" w14:textId="11DAF3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R4-2502627</w:t>
            </w:r>
          </w:p>
        </w:tc>
        <w:tc>
          <w:tcPr>
            <w:tcW w:w="1262" w:type="pct"/>
          </w:tcPr>
          <w:p w14:paraId="40132163" w14:textId="17BCFC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core requirements of positioning enhancements</w:t>
            </w:r>
          </w:p>
        </w:tc>
        <w:tc>
          <w:tcPr>
            <w:tcW w:w="366" w:type="pct"/>
          </w:tcPr>
          <w:p w14:paraId="38F49BA5" w14:textId="482403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OPPO</w:t>
            </w:r>
          </w:p>
        </w:tc>
        <w:tc>
          <w:tcPr>
            <w:tcW w:w="442" w:type="pct"/>
          </w:tcPr>
          <w:p w14:paraId="1B03EA20" w14:textId="28B754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03997A9" w14:textId="1C4284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5305</w:t>
            </w:r>
          </w:p>
        </w:tc>
        <w:tc>
          <w:tcPr>
            <w:tcW w:w="221" w:type="pct"/>
          </w:tcPr>
          <w:p w14:paraId="3C7BCD31" w14:textId="3ED1EE00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747B9D60" w14:textId="16A43D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5516C87" w14:textId="35E01C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FBD4C3C" w14:textId="71A1DE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NR_pos_enh2-Core</w:t>
            </w:r>
          </w:p>
        </w:tc>
        <w:tc>
          <w:tcPr>
            <w:tcW w:w="439" w:type="pct"/>
          </w:tcPr>
          <w:p w14:paraId="7C2287CA" w14:textId="69D3F1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C370056" w14:textId="77777777" w:rsidTr="00B976AF">
        <w:tc>
          <w:tcPr>
            <w:tcW w:w="430" w:type="pct"/>
          </w:tcPr>
          <w:p w14:paraId="6E62CD0C" w14:textId="3514A5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R4-2501143</w:t>
            </w:r>
          </w:p>
        </w:tc>
        <w:tc>
          <w:tcPr>
            <w:tcW w:w="1262" w:type="pct"/>
          </w:tcPr>
          <w:p w14:paraId="5F612DA8" w14:textId="741A49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 CR for less than 5MHz UE RF requirements in Rel-19</w:t>
            </w:r>
          </w:p>
        </w:tc>
        <w:tc>
          <w:tcPr>
            <w:tcW w:w="366" w:type="pct"/>
          </w:tcPr>
          <w:p w14:paraId="2E21803E" w14:textId="2F75CD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Intel Corporation</w:t>
            </w:r>
          </w:p>
        </w:tc>
        <w:tc>
          <w:tcPr>
            <w:tcW w:w="442" w:type="pct"/>
          </w:tcPr>
          <w:p w14:paraId="564187D0" w14:textId="556955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B0426BB" w14:textId="44EF27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5306</w:t>
            </w:r>
          </w:p>
        </w:tc>
        <w:tc>
          <w:tcPr>
            <w:tcW w:w="221" w:type="pct"/>
          </w:tcPr>
          <w:p w14:paraId="594EAA8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9F1BC2A" w14:textId="25BC40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9CC620A" w14:textId="4212AE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0D9D7C1" w14:textId="61C48E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NR_FR1_lessthan_5MHz_BW_Ph2-Core</w:t>
            </w:r>
          </w:p>
        </w:tc>
        <w:tc>
          <w:tcPr>
            <w:tcW w:w="439" w:type="pct"/>
          </w:tcPr>
          <w:p w14:paraId="4036AA7B" w14:textId="4CA701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25EB2551" w14:textId="77777777" w:rsidTr="00B976AF">
        <w:tc>
          <w:tcPr>
            <w:tcW w:w="430" w:type="pct"/>
          </w:tcPr>
          <w:p w14:paraId="293B1CA5" w14:textId="49035C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R4-2501144</w:t>
            </w:r>
          </w:p>
        </w:tc>
        <w:tc>
          <w:tcPr>
            <w:tcW w:w="1262" w:type="pct"/>
          </w:tcPr>
          <w:p w14:paraId="5BC6BC2F" w14:textId="210396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 CR for less than 5MHz RRM requirements in Rel-19</w:t>
            </w:r>
          </w:p>
        </w:tc>
        <w:tc>
          <w:tcPr>
            <w:tcW w:w="366" w:type="pct"/>
          </w:tcPr>
          <w:p w14:paraId="722E3388" w14:textId="21C0B6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Intel Corporation</w:t>
            </w:r>
          </w:p>
        </w:tc>
        <w:tc>
          <w:tcPr>
            <w:tcW w:w="442" w:type="pct"/>
          </w:tcPr>
          <w:p w14:paraId="717BEE27" w14:textId="791593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A6C30D9" w14:textId="4BB825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5307</w:t>
            </w:r>
          </w:p>
        </w:tc>
        <w:tc>
          <w:tcPr>
            <w:tcW w:w="221" w:type="pct"/>
          </w:tcPr>
          <w:p w14:paraId="639AD73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63F1F6A" w14:textId="72754C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7EA4F574" w14:textId="18F5C8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9695C14" w14:textId="281235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NR_FR1_lessthan_5MHz_BW_Ph2-Core</w:t>
            </w:r>
          </w:p>
        </w:tc>
        <w:tc>
          <w:tcPr>
            <w:tcW w:w="439" w:type="pct"/>
          </w:tcPr>
          <w:p w14:paraId="79FE2555" w14:textId="5D8EB4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A22DA2B" w14:textId="77777777" w:rsidTr="00B976AF">
        <w:tc>
          <w:tcPr>
            <w:tcW w:w="430" w:type="pct"/>
          </w:tcPr>
          <w:p w14:paraId="654A5848" w14:textId="761860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R4-2502608</w:t>
            </w:r>
          </w:p>
        </w:tc>
        <w:tc>
          <w:tcPr>
            <w:tcW w:w="1262" w:type="pct"/>
          </w:tcPr>
          <w:p w14:paraId="7029B3F8" w14:textId="204D9A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 CR for less than 5MHz RRM requirements in Rel-19</w:t>
            </w:r>
          </w:p>
        </w:tc>
        <w:tc>
          <w:tcPr>
            <w:tcW w:w="366" w:type="pct"/>
          </w:tcPr>
          <w:p w14:paraId="0AEA2DEE" w14:textId="5C33FE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Intel Corporation</w:t>
            </w:r>
          </w:p>
        </w:tc>
        <w:tc>
          <w:tcPr>
            <w:tcW w:w="442" w:type="pct"/>
          </w:tcPr>
          <w:p w14:paraId="54F0A840" w14:textId="51AC91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F738035" w14:textId="645A59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5307</w:t>
            </w:r>
          </w:p>
        </w:tc>
        <w:tc>
          <w:tcPr>
            <w:tcW w:w="221" w:type="pct"/>
          </w:tcPr>
          <w:p w14:paraId="7D0A4CBD" w14:textId="792C1334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0F2EE68C" w14:textId="2AE99C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54F5451" w14:textId="5F31B9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F625788" w14:textId="119A80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NR_FR1_lessthan_5MHz_BW_Ph2-Core</w:t>
            </w:r>
          </w:p>
        </w:tc>
        <w:tc>
          <w:tcPr>
            <w:tcW w:w="439" w:type="pct"/>
          </w:tcPr>
          <w:p w14:paraId="1AC4C769" w14:textId="6F45E6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9213CB5" w14:textId="77777777" w:rsidTr="00B976AF">
        <w:tc>
          <w:tcPr>
            <w:tcW w:w="430" w:type="pct"/>
          </w:tcPr>
          <w:p w14:paraId="03690912" w14:textId="3B22E3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R4-2501184</w:t>
            </w:r>
          </w:p>
        </w:tc>
        <w:tc>
          <w:tcPr>
            <w:tcW w:w="1262" w:type="pct"/>
          </w:tcPr>
          <w:p w14:paraId="6F8DB31B" w14:textId="448F55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(NR_NTN_enh-Core) Correction IE for NR NTN in RRC connected state</w:t>
            </w:r>
          </w:p>
        </w:tc>
        <w:tc>
          <w:tcPr>
            <w:tcW w:w="366" w:type="pct"/>
          </w:tcPr>
          <w:p w14:paraId="2A1CFC29" w14:textId="49D06E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3502735B" w14:textId="5C3CB9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A104852" w14:textId="20AC803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5308</w:t>
            </w:r>
          </w:p>
        </w:tc>
        <w:tc>
          <w:tcPr>
            <w:tcW w:w="221" w:type="pct"/>
          </w:tcPr>
          <w:p w14:paraId="1DB3389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F8F1201" w14:textId="14C05B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EB2BB0F" w14:textId="328FD2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9BEEA52" w14:textId="5290DC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4C300449" w14:textId="1A70D5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A8D0A0F" w14:textId="77777777" w:rsidTr="00B976AF">
        <w:tc>
          <w:tcPr>
            <w:tcW w:w="430" w:type="pct"/>
          </w:tcPr>
          <w:p w14:paraId="40C1703A" w14:textId="7FC79B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R4-2501185</w:t>
            </w:r>
          </w:p>
        </w:tc>
        <w:tc>
          <w:tcPr>
            <w:tcW w:w="1262" w:type="pct"/>
          </w:tcPr>
          <w:p w14:paraId="57FB2C13" w14:textId="27B74D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(NR_NTN_enh-Core) Correction on NR NTN handover delay</w:t>
            </w:r>
          </w:p>
        </w:tc>
        <w:tc>
          <w:tcPr>
            <w:tcW w:w="366" w:type="pct"/>
          </w:tcPr>
          <w:p w14:paraId="59D6A7EC" w14:textId="3E2955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1AF4EC77" w14:textId="52C8BF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1206201" w14:textId="7A5F53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5309</w:t>
            </w:r>
          </w:p>
        </w:tc>
        <w:tc>
          <w:tcPr>
            <w:tcW w:w="221" w:type="pct"/>
          </w:tcPr>
          <w:p w14:paraId="125C92D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47ADB3E" w14:textId="362171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8397A6A" w14:textId="3C10B1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01A2ABE" w14:textId="678606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16E6AD24" w14:textId="1BB8C6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4C28DF68" w14:textId="77777777" w:rsidTr="00B976AF">
        <w:tc>
          <w:tcPr>
            <w:tcW w:w="430" w:type="pct"/>
          </w:tcPr>
          <w:p w14:paraId="712D0F06" w14:textId="570F70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R4-2502678</w:t>
            </w:r>
          </w:p>
        </w:tc>
        <w:tc>
          <w:tcPr>
            <w:tcW w:w="1262" w:type="pct"/>
          </w:tcPr>
          <w:p w14:paraId="68A647B2" w14:textId="0653F3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(NR_NTN_enh-Core) Correction on NR NTN handover delay</w:t>
            </w:r>
          </w:p>
        </w:tc>
        <w:tc>
          <w:tcPr>
            <w:tcW w:w="366" w:type="pct"/>
          </w:tcPr>
          <w:p w14:paraId="4E1974DE" w14:textId="5DAF1C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41A5567E" w14:textId="21D5FA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EF4048C" w14:textId="28F4C7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5309</w:t>
            </w:r>
          </w:p>
        </w:tc>
        <w:tc>
          <w:tcPr>
            <w:tcW w:w="221" w:type="pct"/>
          </w:tcPr>
          <w:p w14:paraId="725F7AD3" w14:textId="5185BC1A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53F7D62E" w14:textId="128E24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5E08158" w14:textId="722DB4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0CEF69D" w14:textId="5E7F2E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4ED7E995" w14:textId="502EF1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0995FEE" w14:textId="77777777" w:rsidTr="00B976AF">
        <w:tc>
          <w:tcPr>
            <w:tcW w:w="430" w:type="pct"/>
          </w:tcPr>
          <w:p w14:paraId="5A366FBA" w14:textId="470233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R4-2501186</w:t>
            </w:r>
          </w:p>
        </w:tc>
        <w:tc>
          <w:tcPr>
            <w:tcW w:w="1262" w:type="pct"/>
          </w:tcPr>
          <w:p w14:paraId="7569261B" w14:textId="3A8A59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(NR_NTN_enh-Core) Modify NR NTN cell re-selection measurement in RRC IDLE  state.</w:t>
            </w:r>
          </w:p>
        </w:tc>
        <w:tc>
          <w:tcPr>
            <w:tcW w:w="366" w:type="pct"/>
          </w:tcPr>
          <w:p w14:paraId="5DE7DD75" w14:textId="68A7B4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2327B0E4" w14:textId="04BB0A7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4B9D712" w14:textId="168C48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5310</w:t>
            </w:r>
          </w:p>
        </w:tc>
        <w:tc>
          <w:tcPr>
            <w:tcW w:w="221" w:type="pct"/>
          </w:tcPr>
          <w:p w14:paraId="287CA8E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1678353" w14:textId="1ED759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B25DADA" w14:textId="46816D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6498C8D" w14:textId="6E4F86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0EA1CF46" w14:textId="7BDC34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48094FCF" w14:textId="77777777" w:rsidTr="00B976AF">
        <w:tc>
          <w:tcPr>
            <w:tcW w:w="430" w:type="pct"/>
          </w:tcPr>
          <w:p w14:paraId="6CC94188" w14:textId="284793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R4-2502679</w:t>
            </w:r>
          </w:p>
        </w:tc>
        <w:tc>
          <w:tcPr>
            <w:tcW w:w="1262" w:type="pct"/>
          </w:tcPr>
          <w:p w14:paraId="7FE3DD43" w14:textId="5CFF58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(NR_NTN_enh-Core) Modify NR NTN cell re-selection measurement in RRC IDLE  state.</w:t>
            </w:r>
          </w:p>
        </w:tc>
        <w:tc>
          <w:tcPr>
            <w:tcW w:w="366" w:type="pct"/>
          </w:tcPr>
          <w:p w14:paraId="63AC520B" w14:textId="4AE786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64D44FD4" w14:textId="2F106A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0075E11" w14:textId="23D8BF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5310</w:t>
            </w:r>
          </w:p>
        </w:tc>
        <w:tc>
          <w:tcPr>
            <w:tcW w:w="221" w:type="pct"/>
          </w:tcPr>
          <w:p w14:paraId="75B09B26" w14:textId="4D3FC604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133CED01" w14:textId="229C6E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35CFDEE" w14:textId="665874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18660A3" w14:textId="6A7597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5B362A80" w14:textId="3C4FBE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D10E6B3" w14:textId="77777777" w:rsidTr="00B976AF">
        <w:tc>
          <w:tcPr>
            <w:tcW w:w="430" w:type="pct"/>
          </w:tcPr>
          <w:p w14:paraId="5C7BC7EB" w14:textId="3C6F53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R4-2501187</w:t>
            </w:r>
          </w:p>
        </w:tc>
        <w:tc>
          <w:tcPr>
            <w:tcW w:w="1262" w:type="pct"/>
          </w:tcPr>
          <w:p w14:paraId="13B177B7" w14:textId="15E3DD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(NR_NTN_solutions-Core) Correction on NR NTN in RRC connected state_R17</w:t>
            </w:r>
          </w:p>
        </w:tc>
        <w:tc>
          <w:tcPr>
            <w:tcW w:w="366" w:type="pct"/>
          </w:tcPr>
          <w:p w14:paraId="1A4A5437" w14:textId="61BFC1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308D8651" w14:textId="1463E4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0669E14" w14:textId="574778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5311</w:t>
            </w:r>
          </w:p>
        </w:tc>
        <w:tc>
          <w:tcPr>
            <w:tcW w:w="221" w:type="pct"/>
          </w:tcPr>
          <w:p w14:paraId="3BCB382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E356C81" w14:textId="6BE078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6290903D" w14:textId="1D851A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EFA6C45" w14:textId="165FBF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NR_NTN_solutions-Core</w:t>
            </w:r>
          </w:p>
        </w:tc>
        <w:tc>
          <w:tcPr>
            <w:tcW w:w="439" w:type="pct"/>
          </w:tcPr>
          <w:p w14:paraId="4818736D" w14:textId="72412D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2BAD394" w14:textId="77777777" w:rsidTr="00B976AF">
        <w:tc>
          <w:tcPr>
            <w:tcW w:w="430" w:type="pct"/>
          </w:tcPr>
          <w:p w14:paraId="4CD9120F" w14:textId="6453B9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R4-2501188</w:t>
            </w:r>
          </w:p>
        </w:tc>
        <w:tc>
          <w:tcPr>
            <w:tcW w:w="1262" w:type="pct"/>
          </w:tcPr>
          <w:p w14:paraId="3E96B951" w14:textId="7B132E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(NR_NTN_solutions-Core) Correction on NR NTN in RRC connected state_R18</w:t>
            </w:r>
          </w:p>
        </w:tc>
        <w:tc>
          <w:tcPr>
            <w:tcW w:w="366" w:type="pct"/>
          </w:tcPr>
          <w:p w14:paraId="37503989" w14:textId="29E4F2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1BBBFFD5" w14:textId="4F495B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65257A9" w14:textId="4C48F8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5312</w:t>
            </w:r>
          </w:p>
        </w:tc>
        <w:tc>
          <w:tcPr>
            <w:tcW w:w="221" w:type="pct"/>
          </w:tcPr>
          <w:p w14:paraId="6FF9BA9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A784F01" w14:textId="266692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47BC7E2" w14:textId="48026D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BAFFFDF" w14:textId="201ED8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NR_NTN_solutions-Core</w:t>
            </w:r>
          </w:p>
        </w:tc>
        <w:tc>
          <w:tcPr>
            <w:tcW w:w="439" w:type="pct"/>
          </w:tcPr>
          <w:p w14:paraId="19F7CE87" w14:textId="5A7010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92CD70F" w14:textId="77777777" w:rsidTr="00B976AF">
        <w:tc>
          <w:tcPr>
            <w:tcW w:w="430" w:type="pct"/>
          </w:tcPr>
          <w:p w14:paraId="2DC35A82" w14:textId="384332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R4-2501198</w:t>
            </w:r>
          </w:p>
        </w:tc>
        <w:tc>
          <w:tcPr>
            <w:tcW w:w="1262" w:type="pct"/>
          </w:tcPr>
          <w:p w14:paraId="3A73F17D" w14:textId="04E390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(NR_RF_FR1-Perf) Correction to Rel-16 Tx switching RRM test cases_R16</w:t>
            </w:r>
          </w:p>
        </w:tc>
        <w:tc>
          <w:tcPr>
            <w:tcW w:w="366" w:type="pct"/>
          </w:tcPr>
          <w:p w14:paraId="0D040E19" w14:textId="2928D4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6F9D85B5" w14:textId="1E63AA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91F6C8A" w14:textId="70A288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5313</w:t>
            </w:r>
          </w:p>
        </w:tc>
        <w:tc>
          <w:tcPr>
            <w:tcW w:w="221" w:type="pct"/>
          </w:tcPr>
          <w:p w14:paraId="1593A04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B79B6B0" w14:textId="2649DE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67625C6C" w14:textId="7AE2BE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38076F2" w14:textId="67C009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NR_RF_FR1-Perf</w:t>
            </w:r>
          </w:p>
        </w:tc>
        <w:tc>
          <w:tcPr>
            <w:tcW w:w="439" w:type="pct"/>
          </w:tcPr>
          <w:p w14:paraId="32600858" w14:textId="4D4429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3AA608D" w14:textId="77777777" w:rsidTr="00B976AF">
        <w:tc>
          <w:tcPr>
            <w:tcW w:w="430" w:type="pct"/>
          </w:tcPr>
          <w:p w14:paraId="7171F657" w14:textId="3A46BD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R4-2501199</w:t>
            </w:r>
          </w:p>
        </w:tc>
        <w:tc>
          <w:tcPr>
            <w:tcW w:w="1262" w:type="pct"/>
          </w:tcPr>
          <w:p w14:paraId="3C045EAB" w14:textId="46DF59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(NR_RF_FR1-Perf) Correction to Rel-16 Tx switching RRM test cases_R17</w:t>
            </w:r>
          </w:p>
        </w:tc>
        <w:tc>
          <w:tcPr>
            <w:tcW w:w="366" w:type="pct"/>
          </w:tcPr>
          <w:p w14:paraId="0EB091BA" w14:textId="017BF9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26D34A9D" w14:textId="0C2442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2E22BCD" w14:textId="662448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5314</w:t>
            </w:r>
          </w:p>
        </w:tc>
        <w:tc>
          <w:tcPr>
            <w:tcW w:w="221" w:type="pct"/>
          </w:tcPr>
          <w:p w14:paraId="09B704E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D43086D" w14:textId="18EB52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1FA70B86" w14:textId="16C02B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6671E9EC" w14:textId="656433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NR_RF_FR1-Perf</w:t>
            </w:r>
          </w:p>
        </w:tc>
        <w:tc>
          <w:tcPr>
            <w:tcW w:w="439" w:type="pct"/>
          </w:tcPr>
          <w:p w14:paraId="3B27DF32" w14:textId="500EC3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981451F" w14:textId="77777777" w:rsidTr="00B976AF">
        <w:tc>
          <w:tcPr>
            <w:tcW w:w="430" w:type="pct"/>
          </w:tcPr>
          <w:p w14:paraId="2F28928F" w14:textId="2F458B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R4-2501200</w:t>
            </w:r>
          </w:p>
        </w:tc>
        <w:tc>
          <w:tcPr>
            <w:tcW w:w="1262" w:type="pct"/>
          </w:tcPr>
          <w:p w14:paraId="428B4F64" w14:textId="19FE0F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(NR_RF_FR1-Perf) Correction to Rel-16 Tx switching RRM test cases_R18</w:t>
            </w:r>
          </w:p>
        </w:tc>
        <w:tc>
          <w:tcPr>
            <w:tcW w:w="366" w:type="pct"/>
          </w:tcPr>
          <w:p w14:paraId="75718831" w14:textId="42A16A4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1F82A9FA" w14:textId="45774F2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2BF9E21" w14:textId="0D2392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5315</w:t>
            </w:r>
          </w:p>
        </w:tc>
        <w:tc>
          <w:tcPr>
            <w:tcW w:w="221" w:type="pct"/>
          </w:tcPr>
          <w:p w14:paraId="3C224EA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B3111E7" w14:textId="28B0BB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488703B" w14:textId="1F0530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14672CF" w14:textId="2531CA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NR_RF_FR1-Perf</w:t>
            </w:r>
          </w:p>
        </w:tc>
        <w:tc>
          <w:tcPr>
            <w:tcW w:w="439" w:type="pct"/>
          </w:tcPr>
          <w:p w14:paraId="76AF2DE9" w14:textId="0230E1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A6BEAA4" w14:textId="77777777" w:rsidTr="00B976AF">
        <w:tc>
          <w:tcPr>
            <w:tcW w:w="430" w:type="pct"/>
          </w:tcPr>
          <w:p w14:paraId="58DBD4AE" w14:textId="1915A1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R4-2501201</w:t>
            </w:r>
          </w:p>
        </w:tc>
        <w:tc>
          <w:tcPr>
            <w:tcW w:w="1262" w:type="pct"/>
          </w:tcPr>
          <w:p w14:paraId="047AFD6B" w14:textId="6DF196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(NR_RF_FR1_enh-Perf) Correction to Rel-17 Tx switching RRM test cases_R17</w:t>
            </w:r>
          </w:p>
        </w:tc>
        <w:tc>
          <w:tcPr>
            <w:tcW w:w="366" w:type="pct"/>
          </w:tcPr>
          <w:p w14:paraId="7D589C0D" w14:textId="6825B1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B67A90A" w14:textId="090693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2CCCA75" w14:textId="5C4BA8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5316</w:t>
            </w:r>
          </w:p>
        </w:tc>
        <w:tc>
          <w:tcPr>
            <w:tcW w:w="221" w:type="pct"/>
          </w:tcPr>
          <w:p w14:paraId="657FE4E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67E9D61" w14:textId="5D9DAD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72689C67" w14:textId="051104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2451986" w14:textId="78EE5C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NR_RF_FR1_enh-Perf</w:t>
            </w:r>
          </w:p>
        </w:tc>
        <w:tc>
          <w:tcPr>
            <w:tcW w:w="439" w:type="pct"/>
          </w:tcPr>
          <w:p w14:paraId="1FF0F822" w14:textId="6B5FCF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7E94259" w14:textId="77777777" w:rsidTr="00B976AF">
        <w:tc>
          <w:tcPr>
            <w:tcW w:w="430" w:type="pct"/>
          </w:tcPr>
          <w:p w14:paraId="3C9334CD" w14:textId="0AA329E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R4-2501202</w:t>
            </w:r>
          </w:p>
        </w:tc>
        <w:tc>
          <w:tcPr>
            <w:tcW w:w="1262" w:type="pct"/>
          </w:tcPr>
          <w:p w14:paraId="765D764F" w14:textId="308A2C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(NR_RF_FR1_enh-Perf) Correction to Rel-17 Tx switching RRM test cases_R18</w:t>
            </w:r>
          </w:p>
        </w:tc>
        <w:tc>
          <w:tcPr>
            <w:tcW w:w="366" w:type="pct"/>
          </w:tcPr>
          <w:p w14:paraId="7A90ACBB" w14:textId="3FCD7D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1B3F81D7" w14:textId="49622D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E64CAFA" w14:textId="567E13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5317</w:t>
            </w:r>
          </w:p>
        </w:tc>
        <w:tc>
          <w:tcPr>
            <w:tcW w:w="221" w:type="pct"/>
          </w:tcPr>
          <w:p w14:paraId="2BCBC9A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4044783" w14:textId="3DB144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33854BD" w14:textId="548EE5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5317C2EE" w14:textId="091783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NR_RF_FR1_enh-Perf</w:t>
            </w:r>
          </w:p>
        </w:tc>
        <w:tc>
          <w:tcPr>
            <w:tcW w:w="439" w:type="pct"/>
          </w:tcPr>
          <w:p w14:paraId="519E106F" w14:textId="6615D2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A4B57C5" w14:textId="77777777" w:rsidTr="00B976AF">
        <w:tc>
          <w:tcPr>
            <w:tcW w:w="430" w:type="pct"/>
          </w:tcPr>
          <w:p w14:paraId="57992D23" w14:textId="4772F9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R4-2501203</w:t>
            </w:r>
          </w:p>
        </w:tc>
        <w:tc>
          <w:tcPr>
            <w:tcW w:w="1262" w:type="pct"/>
          </w:tcPr>
          <w:p w14:paraId="2A656B69" w14:textId="20D4FB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(NR_MC_enh-Perf) Correction to multi-carrier enhancement RRM test cases_R18</w:t>
            </w:r>
          </w:p>
        </w:tc>
        <w:tc>
          <w:tcPr>
            <w:tcW w:w="366" w:type="pct"/>
          </w:tcPr>
          <w:p w14:paraId="0FD670DE" w14:textId="25B826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0B4A055" w14:textId="2498FC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C77B2C0" w14:textId="1C26CE7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5318</w:t>
            </w:r>
          </w:p>
        </w:tc>
        <w:tc>
          <w:tcPr>
            <w:tcW w:w="221" w:type="pct"/>
          </w:tcPr>
          <w:p w14:paraId="3711295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86CEF24" w14:textId="17CA7E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61EF272" w14:textId="4E677A3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C47EC5D" w14:textId="72C95B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NR_MC_enh-Perf</w:t>
            </w:r>
          </w:p>
        </w:tc>
        <w:tc>
          <w:tcPr>
            <w:tcW w:w="439" w:type="pct"/>
          </w:tcPr>
          <w:p w14:paraId="0E436376" w14:textId="31B56E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76700E7" w14:textId="77777777" w:rsidTr="00B976AF">
        <w:tc>
          <w:tcPr>
            <w:tcW w:w="430" w:type="pct"/>
          </w:tcPr>
          <w:p w14:paraId="2E3A82FC" w14:textId="559A84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R4-2501207</w:t>
            </w:r>
          </w:p>
        </w:tc>
        <w:tc>
          <w:tcPr>
            <w:tcW w:w="1262" w:type="pct"/>
          </w:tcPr>
          <w:p w14:paraId="15BFBDD7" w14:textId="23DF88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(NR_feMIMO-Perf) CR on maintenance for unified TCI TC R17</w:t>
            </w:r>
          </w:p>
        </w:tc>
        <w:tc>
          <w:tcPr>
            <w:tcW w:w="366" w:type="pct"/>
          </w:tcPr>
          <w:p w14:paraId="77E28EBC" w14:textId="5193F3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98AB3E3" w14:textId="33ED05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923F363" w14:textId="26EFD58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5319</w:t>
            </w:r>
          </w:p>
        </w:tc>
        <w:tc>
          <w:tcPr>
            <w:tcW w:w="221" w:type="pct"/>
          </w:tcPr>
          <w:p w14:paraId="233D1AB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A35F08F" w14:textId="59E03F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025A8C3F" w14:textId="0AF174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6C30EBF" w14:textId="6C190D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NR_feMIMO-Perf</w:t>
            </w:r>
          </w:p>
        </w:tc>
        <w:tc>
          <w:tcPr>
            <w:tcW w:w="439" w:type="pct"/>
          </w:tcPr>
          <w:p w14:paraId="6419A8A0" w14:textId="18182A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35407FD8" w14:textId="77777777" w:rsidTr="00B976AF">
        <w:tc>
          <w:tcPr>
            <w:tcW w:w="430" w:type="pct"/>
          </w:tcPr>
          <w:p w14:paraId="6100F498" w14:textId="067542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R4-2501208</w:t>
            </w:r>
          </w:p>
        </w:tc>
        <w:tc>
          <w:tcPr>
            <w:tcW w:w="1262" w:type="pct"/>
          </w:tcPr>
          <w:p w14:paraId="7CB44CEC" w14:textId="5B8262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(NR_feMIMO-Perf) CR on maintenance for unified TCI TC R18</w:t>
            </w:r>
          </w:p>
        </w:tc>
        <w:tc>
          <w:tcPr>
            <w:tcW w:w="366" w:type="pct"/>
          </w:tcPr>
          <w:p w14:paraId="2BF7F48B" w14:textId="34023D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626D473E" w14:textId="54F2B8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553120F" w14:textId="7EA954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5320</w:t>
            </w:r>
          </w:p>
        </w:tc>
        <w:tc>
          <w:tcPr>
            <w:tcW w:w="221" w:type="pct"/>
          </w:tcPr>
          <w:p w14:paraId="2EE8789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766A946" w14:textId="4122BC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8789E4D" w14:textId="6C9AEF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65DA878" w14:textId="0EEF89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NR_feMIMO-Perf</w:t>
            </w:r>
          </w:p>
        </w:tc>
        <w:tc>
          <w:tcPr>
            <w:tcW w:w="439" w:type="pct"/>
          </w:tcPr>
          <w:p w14:paraId="4214DBC9" w14:textId="166DA8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3804D8ED" w14:textId="77777777" w:rsidTr="00B976AF">
        <w:tc>
          <w:tcPr>
            <w:tcW w:w="430" w:type="pct"/>
          </w:tcPr>
          <w:p w14:paraId="1133BB89" w14:textId="2D02CE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R4-2501209</w:t>
            </w:r>
          </w:p>
        </w:tc>
        <w:tc>
          <w:tcPr>
            <w:tcW w:w="1262" w:type="pct"/>
          </w:tcPr>
          <w:p w14:paraId="08AE26F4" w14:textId="5FAB37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(NR_RRM_enh2-Perf) CR on TC maintenance for PUCCH Scell activation R17</w:t>
            </w:r>
          </w:p>
        </w:tc>
        <w:tc>
          <w:tcPr>
            <w:tcW w:w="366" w:type="pct"/>
          </w:tcPr>
          <w:p w14:paraId="1C190A40" w14:textId="4675B1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07AB0827" w14:textId="2C2E54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7647DE9" w14:textId="086109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5321</w:t>
            </w:r>
          </w:p>
        </w:tc>
        <w:tc>
          <w:tcPr>
            <w:tcW w:w="221" w:type="pct"/>
          </w:tcPr>
          <w:p w14:paraId="753F20E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1DDD573" w14:textId="0DAD15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065251C1" w14:textId="442EDC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F171CB3" w14:textId="54D28A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NR_RRM_enh2-Perf</w:t>
            </w:r>
          </w:p>
        </w:tc>
        <w:tc>
          <w:tcPr>
            <w:tcW w:w="439" w:type="pct"/>
          </w:tcPr>
          <w:p w14:paraId="54B4D2B9" w14:textId="2C0875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1CB11372" w14:textId="77777777" w:rsidTr="00B976AF">
        <w:tc>
          <w:tcPr>
            <w:tcW w:w="430" w:type="pct"/>
          </w:tcPr>
          <w:p w14:paraId="46BA1B51" w14:textId="5043AF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R4-2501210</w:t>
            </w:r>
          </w:p>
        </w:tc>
        <w:tc>
          <w:tcPr>
            <w:tcW w:w="1262" w:type="pct"/>
          </w:tcPr>
          <w:p w14:paraId="6CB6CEE3" w14:textId="4FB9CF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(NR_RRM_enh2-Perf) CR on TC maintenance for PUCCH Scell activation R18</w:t>
            </w:r>
          </w:p>
        </w:tc>
        <w:tc>
          <w:tcPr>
            <w:tcW w:w="366" w:type="pct"/>
          </w:tcPr>
          <w:p w14:paraId="3C2BB9D9" w14:textId="266427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4859C82" w14:textId="6B3D2A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4D22FE5" w14:textId="2499F5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5322</w:t>
            </w:r>
          </w:p>
        </w:tc>
        <w:tc>
          <w:tcPr>
            <w:tcW w:w="221" w:type="pct"/>
          </w:tcPr>
          <w:p w14:paraId="4E844A0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41875E3" w14:textId="415CB5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96F57A8" w14:textId="1CA5D5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F82D233" w14:textId="20EC07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NR_RRM_enh2-Perf</w:t>
            </w:r>
          </w:p>
        </w:tc>
        <w:tc>
          <w:tcPr>
            <w:tcW w:w="439" w:type="pct"/>
          </w:tcPr>
          <w:p w14:paraId="18C6C645" w14:textId="19DB47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60919368" w14:textId="77777777" w:rsidTr="00B976AF">
        <w:tc>
          <w:tcPr>
            <w:tcW w:w="430" w:type="pct"/>
          </w:tcPr>
          <w:p w14:paraId="3CA33EAA" w14:textId="4BD0EC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R4-2501211</w:t>
            </w:r>
          </w:p>
        </w:tc>
        <w:tc>
          <w:tcPr>
            <w:tcW w:w="1262" w:type="pct"/>
          </w:tcPr>
          <w:p w14:paraId="5DA7D09B" w14:textId="29165D4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(NR_MIMO_evo_DL_UL-Core) CR on core requirements maintenance for R18 MIMO</w:t>
            </w:r>
          </w:p>
        </w:tc>
        <w:tc>
          <w:tcPr>
            <w:tcW w:w="366" w:type="pct"/>
          </w:tcPr>
          <w:p w14:paraId="09FAA3C7" w14:textId="5A0578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6F69B81F" w14:textId="1EEB10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5C96B42" w14:textId="3AE5AD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5323</w:t>
            </w:r>
          </w:p>
        </w:tc>
        <w:tc>
          <w:tcPr>
            <w:tcW w:w="221" w:type="pct"/>
          </w:tcPr>
          <w:p w14:paraId="5B248F5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49B66E1" w14:textId="183883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8C685A6" w14:textId="4B1D9B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3022F2E" w14:textId="49DD1D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NR_MIMO_evo_DL_UL-Core</w:t>
            </w:r>
          </w:p>
        </w:tc>
        <w:tc>
          <w:tcPr>
            <w:tcW w:w="439" w:type="pct"/>
          </w:tcPr>
          <w:p w14:paraId="35D8FDE9" w14:textId="42CBB4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40237403" w14:textId="77777777" w:rsidTr="00B976AF">
        <w:tc>
          <w:tcPr>
            <w:tcW w:w="430" w:type="pct"/>
          </w:tcPr>
          <w:p w14:paraId="760EA299" w14:textId="2B266E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R4-2502655</w:t>
            </w:r>
          </w:p>
        </w:tc>
        <w:tc>
          <w:tcPr>
            <w:tcW w:w="1262" w:type="pct"/>
          </w:tcPr>
          <w:p w14:paraId="2A80B44E" w14:textId="7C5CD0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(NR_MIMO_evo_DL_UL-Core) CR on core requirements maintenance for R18 MIMO</w:t>
            </w:r>
          </w:p>
        </w:tc>
        <w:tc>
          <w:tcPr>
            <w:tcW w:w="366" w:type="pct"/>
          </w:tcPr>
          <w:p w14:paraId="2691DD65" w14:textId="0FC79F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4E722FD" w14:textId="7849C8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2361FB2" w14:textId="41A722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5323</w:t>
            </w:r>
          </w:p>
        </w:tc>
        <w:tc>
          <w:tcPr>
            <w:tcW w:w="221" w:type="pct"/>
          </w:tcPr>
          <w:p w14:paraId="216ADD10" w14:textId="43DD9DF4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1BAF69C9" w14:textId="2801698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379F5A0" w14:textId="5939B8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8D0B80A" w14:textId="166A03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NR_MIMO_evo_DL_UL-Core</w:t>
            </w:r>
          </w:p>
        </w:tc>
        <w:tc>
          <w:tcPr>
            <w:tcW w:w="439" w:type="pct"/>
          </w:tcPr>
          <w:p w14:paraId="2A314B53" w14:textId="7C27EA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577BC3B" w14:textId="77777777" w:rsidTr="00B976AF">
        <w:tc>
          <w:tcPr>
            <w:tcW w:w="430" w:type="pct"/>
          </w:tcPr>
          <w:p w14:paraId="512DB72E" w14:textId="7D7CE8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R4-2501213</w:t>
            </w:r>
          </w:p>
        </w:tc>
        <w:tc>
          <w:tcPr>
            <w:tcW w:w="1262" w:type="pct"/>
          </w:tcPr>
          <w:p w14:paraId="61D93A73" w14:textId="3BFF5B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(NR_RRM_enh3-Core) CR on core requirements maintenance for R18 eFeRRM multiple SCell activation</w:t>
            </w:r>
          </w:p>
        </w:tc>
        <w:tc>
          <w:tcPr>
            <w:tcW w:w="366" w:type="pct"/>
          </w:tcPr>
          <w:p w14:paraId="65A42657" w14:textId="4E5D94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655FCC44" w14:textId="771F66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72C45CA" w14:textId="0AAE3E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5324</w:t>
            </w:r>
          </w:p>
        </w:tc>
        <w:tc>
          <w:tcPr>
            <w:tcW w:w="221" w:type="pct"/>
          </w:tcPr>
          <w:p w14:paraId="687E1E3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95AEB6B" w14:textId="599760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00638DE" w14:textId="1F6708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9C0840D" w14:textId="4EC4C2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NR_RRM_enh3-Core</w:t>
            </w:r>
          </w:p>
        </w:tc>
        <w:tc>
          <w:tcPr>
            <w:tcW w:w="439" w:type="pct"/>
          </w:tcPr>
          <w:p w14:paraId="7996B3AC" w14:textId="6D70C4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66EA213B" w14:textId="77777777" w:rsidTr="00B976AF">
        <w:tc>
          <w:tcPr>
            <w:tcW w:w="430" w:type="pct"/>
          </w:tcPr>
          <w:p w14:paraId="593A4C3E" w14:textId="3F09CC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R4-2501214</w:t>
            </w:r>
          </w:p>
        </w:tc>
        <w:tc>
          <w:tcPr>
            <w:tcW w:w="1262" w:type="pct"/>
          </w:tcPr>
          <w:p w14:paraId="2C8BC90E" w14:textId="75FE90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(NR_RRM_enh3-Perf) CR on TC maintenance for Rel-18 eFeRRM</w:t>
            </w:r>
          </w:p>
        </w:tc>
        <w:tc>
          <w:tcPr>
            <w:tcW w:w="366" w:type="pct"/>
          </w:tcPr>
          <w:p w14:paraId="09ACF275" w14:textId="41FDFF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ADE3A36" w14:textId="483D85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A6BFCF0" w14:textId="7B322F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5325</w:t>
            </w:r>
          </w:p>
        </w:tc>
        <w:tc>
          <w:tcPr>
            <w:tcW w:w="221" w:type="pct"/>
          </w:tcPr>
          <w:p w14:paraId="2BD35C6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68DA83F" w14:textId="4F5639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37C733E" w14:textId="39F0FC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85E031E" w14:textId="6D0309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NR_RRM_enh3-Perf</w:t>
            </w:r>
          </w:p>
        </w:tc>
        <w:tc>
          <w:tcPr>
            <w:tcW w:w="439" w:type="pct"/>
          </w:tcPr>
          <w:p w14:paraId="09AA5777" w14:textId="28838D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A6E968A" w14:textId="77777777" w:rsidTr="00B976AF">
        <w:tc>
          <w:tcPr>
            <w:tcW w:w="430" w:type="pct"/>
          </w:tcPr>
          <w:p w14:paraId="0C5A7575" w14:textId="4F91E20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R4-2501216</w:t>
            </w:r>
          </w:p>
        </w:tc>
        <w:tc>
          <w:tcPr>
            <w:tcW w:w="1262" w:type="pct"/>
          </w:tcPr>
          <w:p w14:paraId="0558AEF9" w14:textId="2A9831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(Netw_Energy_NR-Perf) CR on TC maintenance for Rel-18 NES SSB-less</w:t>
            </w:r>
          </w:p>
        </w:tc>
        <w:tc>
          <w:tcPr>
            <w:tcW w:w="366" w:type="pct"/>
          </w:tcPr>
          <w:p w14:paraId="363D330A" w14:textId="2BA486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64DBE364" w14:textId="61D6802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2AF6E95" w14:textId="7CFE8C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5326</w:t>
            </w:r>
          </w:p>
        </w:tc>
        <w:tc>
          <w:tcPr>
            <w:tcW w:w="221" w:type="pct"/>
          </w:tcPr>
          <w:p w14:paraId="7F32429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6325DDF" w14:textId="4C6EE5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5480FF4" w14:textId="5564A3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898B240" w14:textId="10E406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Netw_Energy_NR-Perf</w:t>
            </w:r>
          </w:p>
        </w:tc>
        <w:tc>
          <w:tcPr>
            <w:tcW w:w="439" w:type="pct"/>
          </w:tcPr>
          <w:p w14:paraId="64FAF3F9" w14:textId="16D992D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A0913A4" w14:textId="77777777" w:rsidTr="00B976AF">
        <w:tc>
          <w:tcPr>
            <w:tcW w:w="430" w:type="pct"/>
          </w:tcPr>
          <w:p w14:paraId="45A118A5" w14:textId="19432E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R4-2502630</w:t>
            </w:r>
          </w:p>
        </w:tc>
        <w:tc>
          <w:tcPr>
            <w:tcW w:w="1262" w:type="pct"/>
          </w:tcPr>
          <w:p w14:paraId="503B536C" w14:textId="41675F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(Netw_Energy_NR-Perf) CR on TC maintenance for Rel-18 NES SSB-less</w:t>
            </w:r>
          </w:p>
        </w:tc>
        <w:tc>
          <w:tcPr>
            <w:tcW w:w="366" w:type="pct"/>
          </w:tcPr>
          <w:p w14:paraId="0EFC3C24" w14:textId="35C62E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D9BE5C0" w14:textId="0EFD33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0C9EB30" w14:textId="22BCF3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5326</w:t>
            </w:r>
          </w:p>
        </w:tc>
        <w:tc>
          <w:tcPr>
            <w:tcW w:w="221" w:type="pct"/>
          </w:tcPr>
          <w:p w14:paraId="3D5074C4" w14:textId="45E27D08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529C655C" w14:textId="1CE369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4E95250" w14:textId="5B4607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607A361" w14:textId="28A585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Netw_Energy_NR-Perf</w:t>
            </w:r>
          </w:p>
        </w:tc>
        <w:tc>
          <w:tcPr>
            <w:tcW w:w="439" w:type="pct"/>
          </w:tcPr>
          <w:p w14:paraId="3E136B53" w14:textId="70F41E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E6C2D81" w14:textId="77777777" w:rsidTr="00B976AF">
        <w:tc>
          <w:tcPr>
            <w:tcW w:w="430" w:type="pct"/>
          </w:tcPr>
          <w:p w14:paraId="70BC6D7E" w14:textId="071A75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R4-2501217</w:t>
            </w:r>
          </w:p>
        </w:tc>
        <w:tc>
          <w:tcPr>
            <w:tcW w:w="1262" w:type="pct"/>
          </w:tcPr>
          <w:p w14:paraId="07C17655" w14:textId="1D22F5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(Netw_Energy_NR-Perf) CR on TC maintenance for Rel-18 NES CHO</w:t>
            </w:r>
          </w:p>
        </w:tc>
        <w:tc>
          <w:tcPr>
            <w:tcW w:w="366" w:type="pct"/>
          </w:tcPr>
          <w:p w14:paraId="23E56296" w14:textId="6121B77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203E7D0" w14:textId="658751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AE0EFCD" w14:textId="134C9C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5327</w:t>
            </w:r>
          </w:p>
        </w:tc>
        <w:tc>
          <w:tcPr>
            <w:tcW w:w="221" w:type="pct"/>
          </w:tcPr>
          <w:p w14:paraId="025C722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F93099F" w14:textId="7D0D0D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6E4E3FE" w14:textId="78BC63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60B5FD8" w14:textId="6E4BBD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Netw_Energy_NR-Perf</w:t>
            </w:r>
          </w:p>
        </w:tc>
        <w:tc>
          <w:tcPr>
            <w:tcW w:w="439" w:type="pct"/>
          </w:tcPr>
          <w:p w14:paraId="7D688967" w14:textId="6AB96D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01DDD87" w14:textId="77777777" w:rsidTr="00B976AF">
        <w:tc>
          <w:tcPr>
            <w:tcW w:w="430" w:type="pct"/>
          </w:tcPr>
          <w:p w14:paraId="5C2607AA" w14:textId="04C853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R4-2501225</w:t>
            </w:r>
          </w:p>
        </w:tc>
        <w:tc>
          <w:tcPr>
            <w:tcW w:w="1262" w:type="pct"/>
          </w:tcPr>
          <w:p w14:paraId="3A00F7C6" w14:textId="14340A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specification improvement for 38.133 A.5</w:t>
            </w:r>
          </w:p>
        </w:tc>
        <w:tc>
          <w:tcPr>
            <w:tcW w:w="366" w:type="pct"/>
          </w:tcPr>
          <w:p w14:paraId="522E39CD" w14:textId="2B9234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526C4344" w14:textId="22F9C4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E5D60B8" w14:textId="62F91A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5328</w:t>
            </w:r>
          </w:p>
        </w:tc>
        <w:tc>
          <w:tcPr>
            <w:tcW w:w="221" w:type="pct"/>
          </w:tcPr>
          <w:p w14:paraId="7F54449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ED83536" w14:textId="097C40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77E493C" w14:textId="7EBCBD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2CC5CDD" w14:textId="29C60D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NR_RRM_enh3-Core</w:t>
            </w:r>
          </w:p>
        </w:tc>
        <w:tc>
          <w:tcPr>
            <w:tcW w:w="439" w:type="pct"/>
          </w:tcPr>
          <w:p w14:paraId="65134A7F" w14:textId="2E08D3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933ACA7" w14:textId="77777777" w:rsidTr="00B976AF">
        <w:tc>
          <w:tcPr>
            <w:tcW w:w="430" w:type="pct"/>
          </w:tcPr>
          <w:p w14:paraId="15702B6E" w14:textId="2E7355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R4-2501227</w:t>
            </w:r>
          </w:p>
        </w:tc>
        <w:tc>
          <w:tcPr>
            <w:tcW w:w="1262" w:type="pct"/>
          </w:tcPr>
          <w:p w14:paraId="0B3ED316" w14:textId="19A285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(NR_Mob_enh2-Core) Corrections on LTM Cell Switch delay</w:t>
            </w:r>
          </w:p>
        </w:tc>
        <w:tc>
          <w:tcPr>
            <w:tcW w:w="366" w:type="pct"/>
          </w:tcPr>
          <w:p w14:paraId="0434A858" w14:textId="0AD747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32AF808" w14:textId="7FD427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27A305C" w14:textId="08EC0E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5329</w:t>
            </w:r>
          </w:p>
        </w:tc>
        <w:tc>
          <w:tcPr>
            <w:tcW w:w="221" w:type="pct"/>
          </w:tcPr>
          <w:p w14:paraId="349E112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F0546A2" w14:textId="62E780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8738E8A" w14:textId="662F02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4302E3C" w14:textId="3477CD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NR_Mob_enh2-Core</w:t>
            </w:r>
          </w:p>
        </w:tc>
        <w:tc>
          <w:tcPr>
            <w:tcW w:w="439" w:type="pct"/>
          </w:tcPr>
          <w:p w14:paraId="476A6F11" w14:textId="730791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4A539FBC" w14:textId="77777777" w:rsidTr="00B976AF">
        <w:tc>
          <w:tcPr>
            <w:tcW w:w="430" w:type="pct"/>
          </w:tcPr>
          <w:p w14:paraId="18CDE99D" w14:textId="0523BE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R4-2501228</w:t>
            </w:r>
          </w:p>
        </w:tc>
        <w:tc>
          <w:tcPr>
            <w:tcW w:w="1262" w:type="pct"/>
          </w:tcPr>
          <w:p w14:paraId="2E87E369" w14:textId="475B67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(NR_Mob_enh2-Perf) Corrections on TC for LTM PDCCH-order Random Access</w:t>
            </w:r>
          </w:p>
        </w:tc>
        <w:tc>
          <w:tcPr>
            <w:tcW w:w="366" w:type="pct"/>
          </w:tcPr>
          <w:p w14:paraId="2E2BEF8A" w14:textId="18943B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6691440B" w14:textId="09B945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DEC3BB3" w14:textId="23A480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5330</w:t>
            </w:r>
          </w:p>
        </w:tc>
        <w:tc>
          <w:tcPr>
            <w:tcW w:w="221" w:type="pct"/>
          </w:tcPr>
          <w:p w14:paraId="1ABB3CD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C19AC7F" w14:textId="78DCCD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FFB33F1" w14:textId="49BD87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3047A0C" w14:textId="06FE42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NR_Mob_enh2-Perf</w:t>
            </w:r>
          </w:p>
        </w:tc>
        <w:tc>
          <w:tcPr>
            <w:tcW w:w="439" w:type="pct"/>
          </w:tcPr>
          <w:p w14:paraId="5DCADB80" w14:textId="635BCB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257AF37" w14:textId="77777777" w:rsidTr="00B976AF">
        <w:tc>
          <w:tcPr>
            <w:tcW w:w="430" w:type="pct"/>
          </w:tcPr>
          <w:p w14:paraId="70823B92" w14:textId="58E9BE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R4-2501237</w:t>
            </w:r>
          </w:p>
        </w:tc>
        <w:tc>
          <w:tcPr>
            <w:tcW w:w="1262" w:type="pct"/>
          </w:tcPr>
          <w:p w14:paraId="4F344E25" w14:textId="1A5049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(NR_redcap-Core) Correction to TA validation requirements for RedCap R17</w:t>
            </w:r>
          </w:p>
        </w:tc>
        <w:tc>
          <w:tcPr>
            <w:tcW w:w="366" w:type="pct"/>
          </w:tcPr>
          <w:p w14:paraId="24A6AFE5" w14:textId="1513FA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29B69E7D" w14:textId="3A77E8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DEAE106" w14:textId="251590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5331</w:t>
            </w:r>
          </w:p>
        </w:tc>
        <w:tc>
          <w:tcPr>
            <w:tcW w:w="221" w:type="pct"/>
          </w:tcPr>
          <w:p w14:paraId="16C7853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F4D4C63" w14:textId="47519F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53787CE2" w14:textId="215740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05BBAF3" w14:textId="2B4AB2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NR_redcap-Core</w:t>
            </w:r>
          </w:p>
        </w:tc>
        <w:tc>
          <w:tcPr>
            <w:tcW w:w="439" w:type="pct"/>
          </w:tcPr>
          <w:p w14:paraId="6A1FD5BD" w14:textId="6BBFDA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E1CBC68" w14:textId="77777777" w:rsidTr="00B976AF">
        <w:tc>
          <w:tcPr>
            <w:tcW w:w="430" w:type="pct"/>
          </w:tcPr>
          <w:p w14:paraId="1FA3D474" w14:textId="2F74D5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R4-2501238</w:t>
            </w:r>
          </w:p>
        </w:tc>
        <w:tc>
          <w:tcPr>
            <w:tcW w:w="1262" w:type="pct"/>
          </w:tcPr>
          <w:p w14:paraId="6B1A2EBE" w14:textId="301D08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(NR_redcap_enh-Core) Correction to TA validation requirements for RedCap R18</w:t>
            </w:r>
          </w:p>
        </w:tc>
        <w:tc>
          <w:tcPr>
            <w:tcW w:w="366" w:type="pct"/>
          </w:tcPr>
          <w:p w14:paraId="66802F99" w14:textId="64E538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5EAEF518" w14:textId="48B126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8FD84DD" w14:textId="4F14470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5332</w:t>
            </w:r>
          </w:p>
        </w:tc>
        <w:tc>
          <w:tcPr>
            <w:tcW w:w="221" w:type="pct"/>
          </w:tcPr>
          <w:p w14:paraId="30DF08B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75F67F7" w14:textId="57F4B3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224741B" w14:textId="618C84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B86EF92" w14:textId="66D51F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NR_redcap_enh-Core</w:t>
            </w:r>
          </w:p>
        </w:tc>
        <w:tc>
          <w:tcPr>
            <w:tcW w:w="439" w:type="pct"/>
          </w:tcPr>
          <w:p w14:paraId="32A1A3FC" w14:textId="192D92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23C0159D" w14:textId="77777777" w:rsidTr="00B976AF">
        <w:tc>
          <w:tcPr>
            <w:tcW w:w="430" w:type="pct"/>
          </w:tcPr>
          <w:p w14:paraId="01798E8A" w14:textId="1B09E5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R4-2502657</w:t>
            </w:r>
          </w:p>
        </w:tc>
        <w:tc>
          <w:tcPr>
            <w:tcW w:w="1262" w:type="pct"/>
          </w:tcPr>
          <w:p w14:paraId="2F5E0074" w14:textId="65A9D1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(NR_redcap_enh-Core) Correction to TA validation requirements for RedCap R18</w:t>
            </w:r>
          </w:p>
        </w:tc>
        <w:tc>
          <w:tcPr>
            <w:tcW w:w="366" w:type="pct"/>
          </w:tcPr>
          <w:p w14:paraId="44441E16" w14:textId="3ED9F9A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0442FCF6" w14:textId="4B4A47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8EF25C3" w14:textId="7B9EC0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5332</w:t>
            </w:r>
          </w:p>
        </w:tc>
        <w:tc>
          <w:tcPr>
            <w:tcW w:w="221" w:type="pct"/>
          </w:tcPr>
          <w:p w14:paraId="29886CC1" w14:textId="1442183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71C0E374" w14:textId="46A7BC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FE2D3F4" w14:textId="2BE59F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BE9E008" w14:textId="23158FA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NR_redcap_enh-Core</w:t>
            </w:r>
          </w:p>
        </w:tc>
        <w:tc>
          <w:tcPr>
            <w:tcW w:w="439" w:type="pct"/>
          </w:tcPr>
          <w:p w14:paraId="264442B6" w14:textId="0D33A5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C70AF75" w14:textId="77777777" w:rsidTr="00B976AF">
        <w:tc>
          <w:tcPr>
            <w:tcW w:w="430" w:type="pct"/>
          </w:tcPr>
          <w:p w14:paraId="6A465322" w14:textId="2A07D9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R4-2501239</w:t>
            </w:r>
          </w:p>
        </w:tc>
        <w:tc>
          <w:tcPr>
            <w:tcW w:w="1262" w:type="pct"/>
          </w:tcPr>
          <w:p w14:paraId="26F0275B" w14:textId="0A2053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(NR_HST_FR2_enh-Core) Correction on inter-frequency cell identification without gap requirements for FR2 HST</w:t>
            </w:r>
          </w:p>
        </w:tc>
        <w:tc>
          <w:tcPr>
            <w:tcW w:w="366" w:type="pct"/>
          </w:tcPr>
          <w:p w14:paraId="66228607" w14:textId="152C36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557CAEAE" w14:textId="5C27A9E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B4637E2" w14:textId="78ACD9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5333</w:t>
            </w:r>
          </w:p>
        </w:tc>
        <w:tc>
          <w:tcPr>
            <w:tcW w:w="221" w:type="pct"/>
          </w:tcPr>
          <w:p w14:paraId="3FDA977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FF0A8AF" w14:textId="1A1E2F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E842B3A" w14:textId="131A83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F7B07E3" w14:textId="7B3AAD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NR_HST_FR2_enh-Core</w:t>
            </w:r>
          </w:p>
        </w:tc>
        <w:tc>
          <w:tcPr>
            <w:tcW w:w="439" w:type="pct"/>
          </w:tcPr>
          <w:p w14:paraId="2DEA9C08" w14:textId="151E50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5D3958D1" w14:textId="77777777" w:rsidTr="00B976AF">
        <w:tc>
          <w:tcPr>
            <w:tcW w:w="430" w:type="pct"/>
          </w:tcPr>
          <w:p w14:paraId="049B3730" w14:textId="7C1131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R4-2502654</w:t>
            </w:r>
          </w:p>
        </w:tc>
        <w:tc>
          <w:tcPr>
            <w:tcW w:w="1262" w:type="pct"/>
          </w:tcPr>
          <w:p w14:paraId="51A0DC3E" w14:textId="3AA6D0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(NR_HST_FR2_enh-Core) Correction on inter-frequency cell identification without gap requirements for FR2 HST</w:t>
            </w:r>
          </w:p>
        </w:tc>
        <w:tc>
          <w:tcPr>
            <w:tcW w:w="366" w:type="pct"/>
          </w:tcPr>
          <w:p w14:paraId="232E0C05" w14:textId="2C8971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88FD8F5" w14:textId="2FDF73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183113D" w14:textId="2A5DFD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5333</w:t>
            </w:r>
          </w:p>
        </w:tc>
        <w:tc>
          <w:tcPr>
            <w:tcW w:w="221" w:type="pct"/>
          </w:tcPr>
          <w:p w14:paraId="1C3909A9" w14:textId="72CEB8A5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53344A39" w14:textId="7F8E91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8104A08" w14:textId="1B7268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3F4E47B" w14:textId="0F152D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NR_HST_FR2_enh-Core</w:t>
            </w:r>
          </w:p>
        </w:tc>
        <w:tc>
          <w:tcPr>
            <w:tcW w:w="439" w:type="pct"/>
          </w:tcPr>
          <w:p w14:paraId="24EE18C7" w14:textId="3A88C6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A372869" w14:textId="77777777" w:rsidTr="00B976AF">
        <w:tc>
          <w:tcPr>
            <w:tcW w:w="430" w:type="pct"/>
          </w:tcPr>
          <w:p w14:paraId="229AC15C" w14:textId="0115FC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R4-2501240</w:t>
            </w:r>
          </w:p>
        </w:tc>
        <w:tc>
          <w:tcPr>
            <w:tcW w:w="1262" w:type="pct"/>
          </w:tcPr>
          <w:p w14:paraId="25F89EB2" w14:textId="438717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on RRC connection release with redirection</w:t>
            </w:r>
          </w:p>
        </w:tc>
        <w:tc>
          <w:tcPr>
            <w:tcW w:w="366" w:type="pct"/>
          </w:tcPr>
          <w:p w14:paraId="4DECD5F3" w14:textId="30ACA8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11D8A977" w14:textId="6AC9028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FE9FA12" w14:textId="3C73C3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5334</w:t>
            </w:r>
          </w:p>
        </w:tc>
        <w:tc>
          <w:tcPr>
            <w:tcW w:w="221" w:type="pct"/>
          </w:tcPr>
          <w:p w14:paraId="0E2B551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F6C10F3" w14:textId="400F80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5FD2F997" w14:textId="2DBF9F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BBE025A" w14:textId="2B5FAE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036D1123" w14:textId="10BA83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012F553F" w14:textId="77777777" w:rsidTr="00B976AF">
        <w:tc>
          <w:tcPr>
            <w:tcW w:w="430" w:type="pct"/>
          </w:tcPr>
          <w:p w14:paraId="695631F9" w14:textId="0FE5F4A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R4-2501241</w:t>
            </w:r>
          </w:p>
        </w:tc>
        <w:tc>
          <w:tcPr>
            <w:tcW w:w="1262" w:type="pct"/>
          </w:tcPr>
          <w:p w14:paraId="2AC81DD0" w14:textId="03E78F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on RRC connection release with redirection R16</w:t>
            </w:r>
          </w:p>
        </w:tc>
        <w:tc>
          <w:tcPr>
            <w:tcW w:w="366" w:type="pct"/>
          </w:tcPr>
          <w:p w14:paraId="5A2C6DCE" w14:textId="657139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57D6F58" w14:textId="43C25D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825784E" w14:textId="1283FD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5335</w:t>
            </w:r>
          </w:p>
        </w:tc>
        <w:tc>
          <w:tcPr>
            <w:tcW w:w="221" w:type="pct"/>
          </w:tcPr>
          <w:p w14:paraId="0085339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117CC05" w14:textId="6CA477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58FA91D7" w14:textId="7C7713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FB9C906" w14:textId="7F45F5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3561BA28" w14:textId="39E512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2F6522A8" w14:textId="77777777" w:rsidTr="00B976AF">
        <w:tc>
          <w:tcPr>
            <w:tcW w:w="430" w:type="pct"/>
          </w:tcPr>
          <w:p w14:paraId="6B58BDEA" w14:textId="55EF64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R4-2501242</w:t>
            </w:r>
          </w:p>
        </w:tc>
        <w:tc>
          <w:tcPr>
            <w:tcW w:w="1262" w:type="pct"/>
          </w:tcPr>
          <w:p w14:paraId="467A99C4" w14:textId="5BE296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on RRC connection release with redirection R17</w:t>
            </w:r>
          </w:p>
        </w:tc>
        <w:tc>
          <w:tcPr>
            <w:tcW w:w="366" w:type="pct"/>
          </w:tcPr>
          <w:p w14:paraId="6869D36F" w14:textId="1EC772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EE1445B" w14:textId="647320E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3083AA3" w14:textId="2FC121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5336</w:t>
            </w:r>
          </w:p>
        </w:tc>
        <w:tc>
          <w:tcPr>
            <w:tcW w:w="221" w:type="pct"/>
          </w:tcPr>
          <w:p w14:paraId="4DBE686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CB88540" w14:textId="1F41E7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6DDC9A73" w14:textId="3E54B4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431E2271" w14:textId="52A9A9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761C1BD8" w14:textId="51D157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6A83C093" w14:textId="77777777" w:rsidTr="00B976AF">
        <w:tc>
          <w:tcPr>
            <w:tcW w:w="430" w:type="pct"/>
          </w:tcPr>
          <w:p w14:paraId="69015AC2" w14:textId="5B7FAE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R4-2501243</w:t>
            </w:r>
          </w:p>
        </w:tc>
        <w:tc>
          <w:tcPr>
            <w:tcW w:w="1262" w:type="pct"/>
          </w:tcPr>
          <w:p w14:paraId="7403BFE1" w14:textId="4C4523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on RRC connection release with redirection R18</w:t>
            </w:r>
          </w:p>
        </w:tc>
        <w:tc>
          <w:tcPr>
            <w:tcW w:w="366" w:type="pct"/>
          </w:tcPr>
          <w:p w14:paraId="4EE52129" w14:textId="135FA7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735F6A3" w14:textId="57B7647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C43B5C2" w14:textId="3196C0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5337</w:t>
            </w:r>
          </w:p>
        </w:tc>
        <w:tc>
          <w:tcPr>
            <w:tcW w:w="221" w:type="pct"/>
          </w:tcPr>
          <w:p w14:paraId="4CA0DEE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294B88F" w14:textId="7F6074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E7921F6" w14:textId="325E81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818B64D" w14:textId="6EA30B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6716A34D" w14:textId="7FF6FB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557E57D6" w14:textId="77777777" w:rsidTr="00B976AF">
        <w:tc>
          <w:tcPr>
            <w:tcW w:w="430" w:type="pct"/>
          </w:tcPr>
          <w:p w14:paraId="28D39106" w14:textId="6AFC9F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R4-2501244</w:t>
            </w:r>
          </w:p>
        </w:tc>
        <w:tc>
          <w:tcPr>
            <w:tcW w:w="1262" w:type="pct"/>
          </w:tcPr>
          <w:p w14:paraId="576F6C58" w14:textId="788C88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(NR_SmallData_INACTIVE-Core) CR on CG-SDT requirements</w:t>
            </w:r>
          </w:p>
        </w:tc>
        <w:tc>
          <w:tcPr>
            <w:tcW w:w="366" w:type="pct"/>
          </w:tcPr>
          <w:p w14:paraId="689C4BA6" w14:textId="42529E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F0F1DC8" w14:textId="7687B8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1F672E0" w14:textId="4FC8EE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5338</w:t>
            </w:r>
          </w:p>
        </w:tc>
        <w:tc>
          <w:tcPr>
            <w:tcW w:w="221" w:type="pct"/>
          </w:tcPr>
          <w:p w14:paraId="36A1C07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6613479" w14:textId="6A70C6A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0A26FC59" w14:textId="038218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4AB9583" w14:textId="30E5C3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NR_SmallData_INACTIVE-Core</w:t>
            </w:r>
          </w:p>
        </w:tc>
        <w:tc>
          <w:tcPr>
            <w:tcW w:w="439" w:type="pct"/>
          </w:tcPr>
          <w:p w14:paraId="15937864" w14:textId="799445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299886B" w14:textId="77777777" w:rsidTr="00B976AF">
        <w:tc>
          <w:tcPr>
            <w:tcW w:w="430" w:type="pct"/>
          </w:tcPr>
          <w:p w14:paraId="2B5055BA" w14:textId="371363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R4-2501245</w:t>
            </w:r>
          </w:p>
        </w:tc>
        <w:tc>
          <w:tcPr>
            <w:tcW w:w="1262" w:type="pct"/>
          </w:tcPr>
          <w:p w14:paraId="43F57F10" w14:textId="7DE32E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(NR_SmallData_INACTIVE-Core) CR on CG-SDT requirements R18</w:t>
            </w:r>
          </w:p>
        </w:tc>
        <w:tc>
          <w:tcPr>
            <w:tcW w:w="366" w:type="pct"/>
          </w:tcPr>
          <w:p w14:paraId="3C184F05" w14:textId="0F8451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0B9C543A" w14:textId="623234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757EDA5" w14:textId="3B216C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5339</w:t>
            </w:r>
          </w:p>
        </w:tc>
        <w:tc>
          <w:tcPr>
            <w:tcW w:w="221" w:type="pct"/>
          </w:tcPr>
          <w:p w14:paraId="53448BB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7B19F5D" w14:textId="0C5BA3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43B741F" w14:textId="328DC7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7E2B216" w14:textId="043916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NR_SmallData_INACTIVE-Core</w:t>
            </w:r>
          </w:p>
        </w:tc>
        <w:tc>
          <w:tcPr>
            <w:tcW w:w="439" w:type="pct"/>
          </w:tcPr>
          <w:p w14:paraId="0ED6D441" w14:textId="1D1FC1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53848DE5" w14:textId="77777777" w:rsidTr="00B976AF">
        <w:tc>
          <w:tcPr>
            <w:tcW w:w="430" w:type="pct"/>
          </w:tcPr>
          <w:p w14:paraId="6526E1EE" w14:textId="1F4478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R4-2502645</w:t>
            </w:r>
          </w:p>
        </w:tc>
        <w:tc>
          <w:tcPr>
            <w:tcW w:w="1262" w:type="pct"/>
          </w:tcPr>
          <w:p w14:paraId="1FB657C8" w14:textId="20C675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(NR_SmallData_INACTIVE-Core) CR on CG-SDT requirements R18</w:t>
            </w:r>
          </w:p>
        </w:tc>
        <w:tc>
          <w:tcPr>
            <w:tcW w:w="366" w:type="pct"/>
          </w:tcPr>
          <w:p w14:paraId="315251D9" w14:textId="789CADA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E1AC288" w14:textId="2DBE06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3A5A6F0" w14:textId="6E0C570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5339</w:t>
            </w:r>
          </w:p>
        </w:tc>
        <w:tc>
          <w:tcPr>
            <w:tcW w:w="221" w:type="pct"/>
          </w:tcPr>
          <w:p w14:paraId="2501FC43" w14:textId="6A72C0E4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58375D39" w14:textId="4F5ECA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F00271A" w14:textId="02919B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3E8F0A8" w14:textId="27054D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NR_SmallData_INACTIVE-Core</w:t>
            </w:r>
          </w:p>
        </w:tc>
        <w:tc>
          <w:tcPr>
            <w:tcW w:w="439" w:type="pct"/>
          </w:tcPr>
          <w:p w14:paraId="3A651933" w14:textId="1176BB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5728008" w14:textId="77777777" w:rsidTr="00B976AF">
        <w:tc>
          <w:tcPr>
            <w:tcW w:w="430" w:type="pct"/>
          </w:tcPr>
          <w:p w14:paraId="461B29FB" w14:textId="74A690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R4-2501247</w:t>
            </w:r>
          </w:p>
        </w:tc>
        <w:tc>
          <w:tcPr>
            <w:tcW w:w="1262" w:type="pct"/>
          </w:tcPr>
          <w:p w14:paraId="1B2657AE" w14:textId="351345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(NR_pos_enh-Core) CR on requirements for PRS measurement outside MG</w:t>
            </w:r>
          </w:p>
        </w:tc>
        <w:tc>
          <w:tcPr>
            <w:tcW w:w="366" w:type="pct"/>
          </w:tcPr>
          <w:p w14:paraId="28FE6B5B" w14:textId="3F6A3B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3693DED" w14:textId="69877E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7798BF5" w14:textId="0E0A00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5340</w:t>
            </w:r>
          </w:p>
        </w:tc>
        <w:tc>
          <w:tcPr>
            <w:tcW w:w="221" w:type="pct"/>
          </w:tcPr>
          <w:p w14:paraId="4CFB0E3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65C65FC" w14:textId="30B1C8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31C15BE0" w14:textId="2F78AE4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1EE665B" w14:textId="43C303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NR_pos_enh-Core</w:t>
            </w:r>
          </w:p>
        </w:tc>
        <w:tc>
          <w:tcPr>
            <w:tcW w:w="439" w:type="pct"/>
          </w:tcPr>
          <w:p w14:paraId="11D9A3ED" w14:textId="2B6D35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3A6885D" w14:textId="77777777" w:rsidTr="00B976AF">
        <w:tc>
          <w:tcPr>
            <w:tcW w:w="430" w:type="pct"/>
          </w:tcPr>
          <w:p w14:paraId="06802DBB" w14:textId="16CA14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R4-2501248</w:t>
            </w:r>
          </w:p>
        </w:tc>
        <w:tc>
          <w:tcPr>
            <w:tcW w:w="1262" w:type="pct"/>
          </w:tcPr>
          <w:p w14:paraId="7E671E9F" w14:textId="618919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(NR_pos_enh-Core) CR on requirements for PRS measurement outside MG R18</w:t>
            </w:r>
          </w:p>
        </w:tc>
        <w:tc>
          <w:tcPr>
            <w:tcW w:w="366" w:type="pct"/>
          </w:tcPr>
          <w:p w14:paraId="550EA2BC" w14:textId="6394E0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2D85F292" w14:textId="6183B0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6B79094" w14:textId="14159C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5341</w:t>
            </w:r>
          </w:p>
        </w:tc>
        <w:tc>
          <w:tcPr>
            <w:tcW w:w="221" w:type="pct"/>
          </w:tcPr>
          <w:p w14:paraId="4B32207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D14062A" w14:textId="1C2E0B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43D550B" w14:textId="2D6C53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FF47465" w14:textId="2FC400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NR_pos_enh-Core</w:t>
            </w:r>
          </w:p>
        </w:tc>
        <w:tc>
          <w:tcPr>
            <w:tcW w:w="439" w:type="pct"/>
          </w:tcPr>
          <w:p w14:paraId="002201AA" w14:textId="0D622D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F61E19F" w14:textId="77777777" w:rsidTr="00B976AF">
        <w:tc>
          <w:tcPr>
            <w:tcW w:w="430" w:type="pct"/>
          </w:tcPr>
          <w:p w14:paraId="694D173C" w14:textId="391958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R4-2501250</w:t>
            </w:r>
          </w:p>
        </w:tc>
        <w:tc>
          <w:tcPr>
            <w:tcW w:w="1262" w:type="pct"/>
          </w:tcPr>
          <w:p w14:paraId="4D8144C5" w14:textId="1C7226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TCs for less than 5MHz BW</w:t>
            </w:r>
          </w:p>
        </w:tc>
        <w:tc>
          <w:tcPr>
            <w:tcW w:w="366" w:type="pct"/>
          </w:tcPr>
          <w:p w14:paraId="73380996" w14:textId="6232E9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7D4BF65" w14:textId="563C608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7BF61EE" w14:textId="6550E9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5342</w:t>
            </w:r>
          </w:p>
        </w:tc>
        <w:tc>
          <w:tcPr>
            <w:tcW w:w="221" w:type="pct"/>
          </w:tcPr>
          <w:p w14:paraId="141CB1F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BE33328" w14:textId="6C2CCC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62E5FBF" w14:textId="0DB7AC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C1BF089" w14:textId="5A685B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439" w:type="pct"/>
          </w:tcPr>
          <w:p w14:paraId="56E7A2EA" w14:textId="7082013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65BAF94B" w14:textId="77777777" w:rsidTr="00B976AF">
        <w:tc>
          <w:tcPr>
            <w:tcW w:w="430" w:type="pct"/>
          </w:tcPr>
          <w:p w14:paraId="2BCD75CE" w14:textId="50FAA9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R4-2501254</w:t>
            </w:r>
          </w:p>
        </w:tc>
        <w:tc>
          <w:tcPr>
            <w:tcW w:w="1262" w:type="pct"/>
          </w:tcPr>
          <w:p w14:paraId="042D3017" w14:textId="3B3287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measurement requirements for FR2-NTN</w:t>
            </w:r>
          </w:p>
        </w:tc>
        <w:tc>
          <w:tcPr>
            <w:tcW w:w="366" w:type="pct"/>
          </w:tcPr>
          <w:p w14:paraId="549A8413" w14:textId="1C8E71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6C99CB3" w14:textId="1FB616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F8D6A06" w14:textId="278243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5343</w:t>
            </w:r>
          </w:p>
        </w:tc>
        <w:tc>
          <w:tcPr>
            <w:tcW w:w="221" w:type="pct"/>
          </w:tcPr>
          <w:p w14:paraId="2F2950B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F09F224" w14:textId="4B54AF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B9B265F" w14:textId="0AD452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A1BD571" w14:textId="0E5B31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08D81C1B" w14:textId="5B87EC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D924F22" w14:textId="77777777" w:rsidTr="00B976AF">
        <w:tc>
          <w:tcPr>
            <w:tcW w:w="430" w:type="pct"/>
          </w:tcPr>
          <w:p w14:paraId="7C5874CB" w14:textId="60F291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R4-2501255</w:t>
            </w:r>
          </w:p>
        </w:tc>
        <w:tc>
          <w:tcPr>
            <w:tcW w:w="1262" w:type="pct"/>
          </w:tcPr>
          <w:p w14:paraId="688598CA" w14:textId="54D27B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UL timing TC for FR2-NTN</w:t>
            </w:r>
          </w:p>
        </w:tc>
        <w:tc>
          <w:tcPr>
            <w:tcW w:w="366" w:type="pct"/>
          </w:tcPr>
          <w:p w14:paraId="68435FC3" w14:textId="29E5B5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BBDA8A2" w14:textId="6C72E9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5FB452A" w14:textId="0F6AD5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5344</w:t>
            </w:r>
          </w:p>
        </w:tc>
        <w:tc>
          <w:tcPr>
            <w:tcW w:w="221" w:type="pct"/>
          </w:tcPr>
          <w:p w14:paraId="03992EE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6A93B2C" w14:textId="108D71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54FC600" w14:textId="1D4B32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06BBEA0" w14:textId="68CBFD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NR_NTN_enh-Perf</w:t>
            </w:r>
          </w:p>
        </w:tc>
        <w:tc>
          <w:tcPr>
            <w:tcW w:w="439" w:type="pct"/>
          </w:tcPr>
          <w:p w14:paraId="607CC4AF" w14:textId="74BBB89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A3E1A94" w14:textId="77777777" w:rsidTr="00B976AF">
        <w:tc>
          <w:tcPr>
            <w:tcW w:w="430" w:type="pct"/>
          </w:tcPr>
          <w:p w14:paraId="12884570" w14:textId="7B8E61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R4-2501257</w:t>
            </w:r>
          </w:p>
        </w:tc>
        <w:tc>
          <w:tcPr>
            <w:tcW w:w="1262" w:type="pct"/>
          </w:tcPr>
          <w:p w14:paraId="10DCA658" w14:textId="204FA9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RRM requirements for SL positioning</w:t>
            </w:r>
          </w:p>
        </w:tc>
        <w:tc>
          <w:tcPr>
            <w:tcW w:w="366" w:type="pct"/>
          </w:tcPr>
          <w:p w14:paraId="7BE62A79" w14:textId="2B33C1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7F8601D" w14:textId="7B8A73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E8C11A1" w14:textId="0975EE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5345</w:t>
            </w:r>
          </w:p>
        </w:tc>
        <w:tc>
          <w:tcPr>
            <w:tcW w:w="221" w:type="pct"/>
          </w:tcPr>
          <w:p w14:paraId="7E8CFFD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23FB759" w14:textId="0C48678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1697585" w14:textId="50B936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5CE6542" w14:textId="6C6078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NR_pos_enh2-Core</w:t>
            </w:r>
          </w:p>
        </w:tc>
        <w:tc>
          <w:tcPr>
            <w:tcW w:w="439" w:type="pct"/>
          </w:tcPr>
          <w:p w14:paraId="7A0F5BB5" w14:textId="4BED2F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68A34370" w14:textId="77777777" w:rsidTr="00B976AF">
        <w:tc>
          <w:tcPr>
            <w:tcW w:w="430" w:type="pct"/>
          </w:tcPr>
          <w:p w14:paraId="334F3256" w14:textId="5A5F15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R4-2502660</w:t>
            </w:r>
          </w:p>
        </w:tc>
        <w:tc>
          <w:tcPr>
            <w:tcW w:w="1262" w:type="pct"/>
          </w:tcPr>
          <w:p w14:paraId="004AEC1B" w14:textId="0CB952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RRM requirements for SL positioning</w:t>
            </w:r>
          </w:p>
        </w:tc>
        <w:tc>
          <w:tcPr>
            <w:tcW w:w="366" w:type="pct"/>
          </w:tcPr>
          <w:p w14:paraId="555079A3" w14:textId="3C905AA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0B57340B" w14:textId="08F1DD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B7432FC" w14:textId="41D8EE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5345</w:t>
            </w:r>
          </w:p>
        </w:tc>
        <w:tc>
          <w:tcPr>
            <w:tcW w:w="221" w:type="pct"/>
          </w:tcPr>
          <w:p w14:paraId="23D4AEBD" w14:textId="3A4A488E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1403D30" w14:textId="4ECE4F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8781A94" w14:textId="5BC3E2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2A065D4" w14:textId="04C8EF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NR_pos_enh2-Core</w:t>
            </w:r>
          </w:p>
        </w:tc>
        <w:tc>
          <w:tcPr>
            <w:tcW w:w="439" w:type="pct"/>
          </w:tcPr>
          <w:p w14:paraId="5E6F231F" w14:textId="2BA942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5F050B9" w14:textId="77777777" w:rsidTr="00B976AF">
        <w:tc>
          <w:tcPr>
            <w:tcW w:w="430" w:type="pct"/>
          </w:tcPr>
          <w:p w14:paraId="7A36D8F3" w14:textId="2F559C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R4-2501258</w:t>
            </w:r>
          </w:p>
        </w:tc>
        <w:tc>
          <w:tcPr>
            <w:tcW w:w="1262" w:type="pct"/>
          </w:tcPr>
          <w:p w14:paraId="252DD286" w14:textId="025A20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requirements for SRS BWA</w:t>
            </w:r>
          </w:p>
        </w:tc>
        <w:tc>
          <w:tcPr>
            <w:tcW w:w="366" w:type="pct"/>
          </w:tcPr>
          <w:p w14:paraId="69F2160D" w14:textId="56A433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0744D37B" w14:textId="744A98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671D897" w14:textId="6CCC9F4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5346</w:t>
            </w:r>
          </w:p>
        </w:tc>
        <w:tc>
          <w:tcPr>
            <w:tcW w:w="221" w:type="pct"/>
          </w:tcPr>
          <w:p w14:paraId="088F20E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5EEF88A" w14:textId="0107A9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BC1BB2B" w14:textId="1E0B23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2365656" w14:textId="2C4B84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NR_pos_enh2-Core</w:t>
            </w:r>
          </w:p>
        </w:tc>
        <w:tc>
          <w:tcPr>
            <w:tcW w:w="439" w:type="pct"/>
          </w:tcPr>
          <w:p w14:paraId="799AE280" w14:textId="682460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66BCE8BF" w14:textId="77777777" w:rsidTr="00B976AF">
        <w:tc>
          <w:tcPr>
            <w:tcW w:w="430" w:type="pct"/>
          </w:tcPr>
          <w:p w14:paraId="3D66B8CD" w14:textId="7839DE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R4-2501259</w:t>
            </w:r>
          </w:p>
        </w:tc>
        <w:tc>
          <w:tcPr>
            <w:tcW w:w="1262" w:type="pct"/>
          </w:tcPr>
          <w:p w14:paraId="28CC61FF" w14:textId="5F14CD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accuracy requirements for RedCap positioning</w:t>
            </w:r>
          </w:p>
        </w:tc>
        <w:tc>
          <w:tcPr>
            <w:tcW w:w="366" w:type="pct"/>
          </w:tcPr>
          <w:p w14:paraId="43D83F17" w14:textId="3C19FC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59F92BD2" w14:textId="4C0A10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71308A8" w14:textId="392711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5347</w:t>
            </w:r>
          </w:p>
        </w:tc>
        <w:tc>
          <w:tcPr>
            <w:tcW w:w="221" w:type="pct"/>
          </w:tcPr>
          <w:p w14:paraId="403FE80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EB61E73" w14:textId="2AD66A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BBB18E9" w14:textId="7EC0DA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3B79BA8" w14:textId="4785F3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NR_pos_enh2-Perf</w:t>
            </w:r>
          </w:p>
        </w:tc>
        <w:tc>
          <w:tcPr>
            <w:tcW w:w="439" w:type="pct"/>
          </w:tcPr>
          <w:p w14:paraId="25DB3CEC" w14:textId="78CE29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8764D0E" w14:textId="77777777" w:rsidTr="00B976AF">
        <w:tc>
          <w:tcPr>
            <w:tcW w:w="430" w:type="pct"/>
          </w:tcPr>
          <w:p w14:paraId="1BA2736F" w14:textId="0D76D2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R4-2501275</w:t>
            </w:r>
          </w:p>
        </w:tc>
        <w:tc>
          <w:tcPr>
            <w:tcW w:w="1262" w:type="pct"/>
          </w:tcPr>
          <w:p w14:paraId="42331D79" w14:textId="22887F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CR on the correction of band group notations in the SSB_RP and SSB conditions tables R15</w:t>
            </w:r>
          </w:p>
        </w:tc>
        <w:tc>
          <w:tcPr>
            <w:tcW w:w="366" w:type="pct"/>
          </w:tcPr>
          <w:p w14:paraId="3DFE94FB" w14:textId="699D055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6AA63BD8" w14:textId="47E3AB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652C56F" w14:textId="043F20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5348</w:t>
            </w:r>
          </w:p>
        </w:tc>
        <w:tc>
          <w:tcPr>
            <w:tcW w:w="221" w:type="pct"/>
          </w:tcPr>
          <w:p w14:paraId="306CDF6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BC284F2" w14:textId="04C763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507329A8" w14:textId="7043AE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D11E187" w14:textId="6F9BBB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6205ED87" w14:textId="447331E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3CA557C" w14:textId="77777777" w:rsidTr="00B976AF">
        <w:tc>
          <w:tcPr>
            <w:tcW w:w="430" w:type="pct"/>
          </w:tcPr>
          <w:p w14:paraId="28FA8CF9" w14:textId="043E1C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R4-2501276</w:t>
            </w:r>
          </w:p>
        </w:tc>
        <w:tc>
          <w:tcPr>
            <w:tcW w:w="1262" w:type="pct"/>
          </w:tcPr>
          <w:p w14:paraId="2EFF06E6" w14:textId="5DCF02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CR on the correction of band group notations in the SSB_RP and SSB conditions tables R16</w:t>
            </w:r>
          </w:p>
        </w:tc>
        <w:tc>
          <w:tcPr>
            <w:tcW w:w="366" w:type="pct"/>
          </w:tcPr>
          <w:p w14:paraId="08B86240" w14:textId="6995DE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249DE9AC" w14:textId="358347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91A3CB5" w14:textId="085436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5349</w:t>
            </w:r>
          </w:p>
        </w:tc>
        <w:tc>
          <w:tcPr>
            <w:tcW w:w="221" w:type="pct"/>
          </w:tcPr>
          <w:p w14:paraId="5E97C1B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EEEB09D" w14:textId="21C68B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25FA66E8" w14:textId="58E71A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24A8D1A" w14:textId="350360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5113E879" w14:textId="5D870F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F32970F" w14:textId="77777777" w:rsidTr="00B976AF">
        <w:tc>
          <w:tcPr>
            <w:tcW w:w="430" w:type="pct"/>
          </w:tcPr>
          <w:p w14:paraId="65F2B30F" w14:textId="22D9CB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R4-2501277</w:t>
            </w:r>
          </w:p>
        </w:tc>
        <w:tc>
          <w:tcPr>
            <w:tcW w:w="1262" w:type="pct"/>
          </w:tcPr>
          <w:p w14:paraId="2ACC34BF" w14:textId="185EF3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CR on the correction of band group notations in the SSB_RP and SSB conditions tables R17</w:t>
            </w:r>
          </w:p>
        </w:tc>
        <w:tc>
          <w:tcPr>
            <w:tcW w:w="366" w:type="pct"/>
          </w:tcPr>
          <w:p w14:paraId="7710453F" w14:textId="0D9E8E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63D7520" w14:textId="16D012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EC3348D" w14:textId="476405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5350</w:t>
            </w:r>
          </w:p>
        </w:tc>
        <w:tc>
          <w:tcPr>
            <w:tcW w:w="221" w:type="pct"/>
          </w:tcPr>
          <w:p w14:paraId="61C3DC9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1F25EC1" w14:textId="632105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3A29DA0C" w14:textId="04DCEF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29EC038" w14:textId="2AD4EA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4F411795" w14:textId="45309F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F3F3646" w14:textId="77777777" w:rsidTr="00B976AF">
        <w:tc>
          <w:tcPr>
            <w:tcW w:w="430" w:type="pct"/>
          </w:tcPr>
          <w:p w14:paraId="4FE06BE8" w14:textId="371213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R4-2501278</w:t>
            </w:r>
          </w:p>
        </w:tc>
        <w:tc>
          <w:tcPr>
            <w:tcW w:w="1262" w:type="pct"/>
          </w:tcPr>
          <w:p w14:paraId="6F9876E6" w14:textId="4B8FF5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CR on the correction of band group notations in the SSB_RP and SSB conditions tables R18</w:t>
            </w:r>
          </w:p>
        </w:tc>
        <w:tc>
          <w:tcPr>
            <w:tcW w:w="366" w:type="pct"/>
          </w:tcPr>
          <w:p w14:paraId="47164AAB" w14:textId="6CB8B4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D3B585D" w14:textId="04EA2A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8B9C440" w14:textId="266FDD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5351</w:t>
            </w:r>
          </w:p>
        </w:tc>
        <w:tc>
          <w:tcPr>
            <w:tcW w:w="221" w:type="pct"/>
          </w:tcPr>
          <w:p w14:paraId="79AA844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DA12DAD" w14:textId="2C9F0A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B61FAD2" w14:textId="6C73F7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8E0343E" w14:textId="37F640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1C40DBDC" w14:textId="7D03FE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D23C1F6" w14:textId="77777777" w:rsidTr="00B976AF">
        <w:tc>
          <w:tcPr>
            <w:tcW w:w="430" w:type="pct"/>
          </w:tcPr>
          <w:p w14:paraId="41CD7AD0" w14:textId="3FD4D2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R4-2501279</w:t>
            </w:r>
          </w:p>
        </w:tc>
        <w:tc>
          <w:tcPr>
            <w:tcW w:w="1262" w:type="pct"/>
          </w:tcPr>
          <w:p w14:paraId="02ED4E0A" w14:textId="62A449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(NR_newRAT-Perf)CR on the correction of band group notations in the accuracy requirements tables R16</w:t>
            </w:r>
          </w:p>
        </w:tc>
        <w:tc>
          <w:tcPr>
            <w:tcW w:w="366" w:type="pct"/>
          </w:tcPr>
          <w:p w14:paraId="64D78C41" w14:textId="53A505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C2C836A" w14:textId="7CD784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2BA5646" w14:textId="73060D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5352</w:t>
            </w:r>
          </w:p>
        </w:tc>
        <w:tc>
          <w:tcPr>
            <w:tcW w:w="221" w:type="pct"/>
          </w:tcPr>
          <w:p w14:paraId="118C69F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2C9D47D" w14:textId="4A441C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23E99C40" w14:textId="31F3AE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41BF8BF" w14:textId="6C71B8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5022ABC0" w14:textId="61AEB7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A4DB47E" w14:textId="77777777" w:rsidTr="00B976AF">
        <w:tc>
          <w:tcPr>
            <w:tcW w:w="430" w:type="pct"/>
          </w:tcPr>
          <w:p w14:paraId="34461907" w14:textId="221213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R4-2501280</w:t>
            </w:r>
          </w:p>
        </w:tc>
        <w:tc>
          <w:tcPr>
            <w:tcW w:w="1262" w:type="pct"/>
          </w:tcPr>
          <w:p w14:paraId="003AE01D" w14:textId="2A7C30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(NR_newRAT-Perf)CR on the correction of band group notations in the accuracy requirements tables R17</w:t>
            </w:r>
          </w:p>
        </w:tc>
        <w:tc>
          <w:tcPr>
            <w:tcW w:w="366" w:type="pct"/>
          </w:tcPr>
          <w:p w14:paraId="6DB45F58" w14:textId="796D72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BBAB69F" w14:textId="76BE20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4FCB92C" w14:textId="76EE50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5353</w:t>
            </w:r>
          </w:p>
        </w:tc>
        <w:tc>
          <w:tcPr>
            <w:tcW w:w="221" w:type="pct"/>
          </w:tcPr>
          <w:p w14:paraId="6E58846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4DD59AF" w14:textId="2F8DA8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4AC673CD" w14:textId="689075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A556886" w14:textId="08ECBA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7997A97A" w14:textId="7CC1A1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DC6F0DA" w14:textId="77777777" w:rsidTr="00B976AF">
        <w:tc>
          <w:tcPr>
            <w:tcW w:w="430" w:type="pct"/>
          </w:tcPr>
          <w:p w14:paraId="470DFEE7" w14:textId="3412BE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R4-2501281</w:t>
            </w:r>
          </w:p>
        </w:tc>
        <w:tc>
          <w:tcPr>
            <w:tcW w:w="1262" w:type="pct"/>
          </w:tcPr>
          <w:p w14:paraId="7EF8CFF6" w14:textId="4E2ABB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(NR_newRAT-Perf)CR on the correction of band group notations in the accuracy requirements tables R18</w:t>
            </w:r>
          </w:p>
        </w:tc>
        <w:tc>
          <w:tcPr>
            <w:tcW w:w="366" w:type="pct"/>
          </w:tcPr>
          <w:p w14:paraId="2A4F0DB9" w14:textId="585EB1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5CE47B3" w14:textId="43D936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5A18188" w14:textId="7F1D40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5354</w:t>
            </w:r>
          </w:p>
        </w:tc>
        <w:tc>
          <w:tcPr>
            <w:tcW w:w="221" w:type="pct"/>
          </w:tcPr>
          <w:p w14:paraId="5FF320A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D37EC14" w14:textId="2045E1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5686D18" w14:textId="33DFDA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22E038B" w14:textId="2DBFD1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3A4AAC76" w14:textId="32C56CE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89C18F5" w14:textId="77777777" w:rsidTr="00B976AF">
        <w:tc>
          <w:tcPr>
            <w:tcW w:w="430" w:type="pct"/>
          </w:tcPr>
          <w:p w14:paraId="239D5A7F" w14:textId="377639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R4-2501291</w:t>
            </w:r>
          </w:p>
        </w:tc>
        <w:tc>
          <w:tcPr>
            <w:tcW w:w="1262" w:type="pct"/>
          </w:tcPr>
          <w:p w14:paraId="66A56FDC" w14:textId="4D90B2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(NR_NTN_enh-Core) Formal CR for TS 38.133 on positioning measurement accuracy requirements for NTN</w:t>
            </w:r>
          </w:p>
        </w:tc>
        <w:tc>
          <w:tcPr>
            <w:tcW w:w="366" w:type="pct"/>
          </w:tcPr>
          <w:p w14:paraId="73C12DD3" w14:textId="4313A8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5507EEDD" w14:textId="64361E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C636DD3" w14:textId="0B4ABE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5355</w:t>
            </w:r>
          </w:p>
        </w:tc>
        <w:tc>
          <w:tcPr>
            <w:tcW w:w="221" w:type="pct"/>
          </w:tcPr>
          <w:p w14:paraId="7D7913D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8F9FC70" w14:textId="4D7B39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956217E" w14:textId="0B6806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84F9938" w14:textId="30C05C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40B5C6E5" w14:textId="5EAF81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3FC516A0" w14:textId="77777777" w:rsidTr="00B976AF">
        <w:tc>
          <w:tcPr>
            <w:tcW w:w="430" w:type="pct"/>
          </w:tcPr>
          <w:p w14:paraId="62AEE4EF" w14:textId="0701D4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R4-2501292</w:t>
            </w:r>
          </w:p>
        </w:tc>
        <w:tc>
          <w:tcPr>
            <w:tcW w:w="1262" w:type="pct"/>
          </w:tcPr>
          <w:p w14:paraId="6A91A0D4" w14:textId="6C39DE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(NR_NTN_enh-Core) Formal CR for TS 38.133 on positioning measurement for NTN</w:t>
            </w:r>
          </w:p>
        </w:tc>
        <w:tc>
          <w:tcPr>
            <w:tcW w:w="366" w:type="pct"/>
          </w:tcPr>
          <w:p w14:paraId="6FD3D674" w14:textId="031595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2CD7207F" w14:textId="6E1203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4066175" w14:textId="44252E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5356</w:t>
            </w:r>
          </w:p>
        </w:tc>
        <w:tc>
          <w:tcPr>
            <w:tcW w:w="221" w:type="pct"/>
          </w:tcPr>
          <w:p w14:paraId="13D59D9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50CA79E" w14:textId="6180EBD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1871D7B" w14:textId="29E4D65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782E3A8" w14:textId="4AFEF6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0364740F" w14:textId="32478A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477B80FA" w14:textId="77777777" w:rsidTr="00B976AF">
        <w:tc>
          <w:tcPr>
            <w:tcW w:w="430" w:type="pct"/>
          </w:tcPr>
          <w:p w14:paraId="2F0BA8DC" w14:textId="680FC7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R4-2502680</w:t>
            </w:r>
          </w:p>
        </w:tc>
        <w:tc>
          <w:tcPr>
            <w:tcW w:w="1262" w:type="pct"/>
          </w:tcPr>
          <w:p w14:paraId="6D59D32A" w14:textId="407184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(NR_NTN_enh-Core) Formal CR for TS 38.133 on positioning measurement for NTN</w:t>
            </w:r>
          </w:p>
        </w:tc>
        <w:tc>
          <w:tcPr>
            <w:tcW w:w="366" w:type="pct"/>
          </w:tcPr>
          <w:p w14:paraId="2A06EAE5" w14:textId="5DEE57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666E17C0" w14:textId="1B9E5E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892024F" w14:textId="25AE622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5356</w:t>
            </w:r>
          </w:p>
        </w:tc>
        <w:tc>
          <w:tcPr>
            <w:tcW w:w="221" w:type="pct"/>
          </w:tcPr>
          <w:p w14:paraId="046F5736" w14:textId="2DF76681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E71632C" w14:textId="072426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EF65D70" w14:textId="10E6BD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C6B4BFB" w14:textId="7EFAAA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6B4EC229" w14:textId="716E4F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E4DD050" w14:textId="77777777" w:rsidTr="00B976AF">
        <w:tc>
          <w:tcPr>
            <w:tcW w:w="430" w:type="pct"/>
          </w:tcPr>
          <w:p w14:paraId="6CE63D4B" w14:textId="0A3D7D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R4-2501300</w:t>
            </w:r>
          </w:p>
        </w:tc>
        <w:tc>
          <w:tcPr>
            <w:tcW w:w="1262" w:type="pct"/>
          </w:tcPr>
          <w:p w14:paraId="57CA6699" w14:textId="73FFD6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(NR_MG_enh2-Core) CR on 38.133 MG enh2 on NCSGs</w:t>
            </w:r>
          </w:p>
        </w:tc>
        <w:tc>
          <w:tcPr>
            <w:tcW w:w="366" w:type="pct"/>
          </w:tcPr>
          <w:p w14:paraId="0ACEDB45" w14:textId="38E2DA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3CBE97D2" w14:textId="71DE1C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6D31E24" w14:textId="710AB4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5357</w:t>
            </w:r>
          </w:p>
        </w:tc>
        <w:tc>
          <w:tcPr>
            <w:tcW w:w="221" w:type="pct"/>
          </w:tcPr>
          <w:p w14:paraId="1C38368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3909ECD" w14:textId="42CBF0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E28FC6F" w14:textId="24C696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568FFA0" w14:textId="717FAE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NR_MG_enh2-Core</w:t>
            </w:r>
          </w:p>
        </w:tc>
        <w:tc>
          <w:tcPr>
            <w:tcW w:w="439" w:type="pct"/>
          </w:tcPr>
          <w:p w14:paraId="782353AB" w14:textId="4A62EC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29F9DA17" w14:textId="77777777" w:rsidTr="00B976AF">
        <w:tc>
          <w:tcPr>
            <w:tcW w:w="430" w:type="pct"/>
          </w:tcPr>
          <w:p w14:paraId="4609795D" w14:textId="71307E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R4-2502670</w:t>
            </w:r>
          </w:p>
        </w:tc>
        <w:tc>
          <w:tcPr>
            <w:tcW w:w="1262" w:type="pct"/>
          </w:tcPr>
          <w:p w14:paraId="7481B58E" w14:textId="6C7A34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(NR_MG_enh2-Core) CR on 38.133 MG enh2 on NCSGs</w:t>
            </w:r>
          </w:p>
        </w:tc>
        <w:tc>
          <w:tcPr>
            <w:tcW w:w="366" w:type="pct"/>
          </w:tcPr>
          <w:p w14:paraId="2F1F0172" w14:textId="274D717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Ericsson, Nokia, CMCC, OPPO</w:t>
            </w:r>
          </w:p>
        </w:tc>
        <w:tc>
          <w:tcPr>
            <w:tcW w:w="442" w:type="pct"/>
          </w:tcPr>
          <w:p w14:paraId="53874BCD" w14:textId="6105D3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873EC11" w14:textId="37A0A0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5357</w:t>
            </w:r>
          </w:p>
        </w:tc>
        <w:tc>
          <w:tcPr>
            <w:tcW w:w="221" w:type="pct"/>
          </w:tcPr>
          <w:p w14:paraId="6233ED90" w14:textId="28480FBC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7D2D9FA6" w14:textId="6F9063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A52AA8D" w14:textId="1150CA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065B7D1" w14:textId="636B9D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NR_MG_enh2-Core</w:t>
            </w:r>
          </w:p>
        </w:tc>
        <w:tc>
          <w:tcPr>
            <w:tcW w:w="439" w:type="pct"/>
          </w:tcPr>
          <w:p w14:paraId="4949A989" w14:textId="328987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C7D8E99" w14:textId="77777777" w:rsidTr="00B976AF">
        <w:tc>
          <w:tcPr>
            <w:tcW w:w="430" w:type="pct"/>
          </w:tcPr>
          <w:p w14:paraId="7679059A" w14:textId="67D43C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R4-2501403</w:t>
            </w:r>
          </w:p>
        </w:tc>
        <w:tc>
          <w:tcPr>
            <w:tcW w:w="1262" w:type="pct"/>
          </w:tcPr>
          <w:p w14:paraId="1BD8DE2F" w14:textId="543142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LTM core part maintenance</w:t>
            </w:r>
          </w:p>
        </w:tc>
        <w:tc>
          <w:tcPr>
            <w:tcW w:w="366" w:type="pct"/>
          </w:tcPr>
          <w:p w14:paraId="69D060A7" w14:textId="00BF1E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7A18CD9E" w14:textId="3EF376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4951645" w14:textId="1D1DE9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5358</w:t>
            </w:r>
          </w:p>
        </w:tc>
        <w:tc>
          <w:tcPr>
            <w:tcW w:w="221" w:type="pct"/>
          </w:tcPr>
          <w:p w14:paraId="06840FE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362417F" w14:textId="1F9C60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B776A4C" w14:textId="4D1DF0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F35B22F" w14:textId="10B24B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NR_Mob_enh2-Core</w:t>
            </w:r>
          </w:p>
        </w:tc>
        <w:tc>
          <w:tcPr>
            <w:tcW w:w="439" w:type="pct"/>
          </w:tcPr>
          <w:p w14:paraId="7A01A756" w14:textId="231700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3384F01B" w14:textId="77777777" w:rsidTr="00B976AF">
        <w:tc>
          <w:tcPr>
            <w:tcW w:w="430" w:type="pct"/>
          </w:tcPr>
          <w:p w14:paraId="581E3CFF" w14:textId="0DFC06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R4-2502622</w:t>
            </w:r>
          </w:p>
        </w:tc>
        <w:tc>
          <w:tcPr>
            <w:tcW w:w="1262" w:type="pct"/>
          </w:tcPr>
          <w:p w14:paraId="1B16D67C" w14:textId="18958C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LTM core part maintenance</w:t>
            </w:r>
          </w:p>
        </w:tc>
        <w:tc>
          <w:tcPr>
            <w:tcW w:w="366" w:type="pct"/>
          </w:tcPr>
          <w:p w14:paraId="562F1056" w14:textId="3C4DF63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6692A368" w14:textId="15EA5F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293C9C4" w14:textId="5B4EAC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5358</w:t>
            </w:r>
          </w:p>
        </w:tc>
        <w:tc>
          <w:tcPr>
            <w:tcW w:w="221" w:type="pct"/>
          </w:tcPr>
          <w:p w14:paraId="1AB016C8" w14:textId="742B5F7D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7066C16F" w14:textId="3EFB26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117A3CE" w14:textId="43FD68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2F3DFA3" w14:textId="6B9E04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NR_Mob_enh2-Core</w:t>
            </w:r>
          </w:p>
        </w:tc>
        <w:tc>
          <w:tcPr>
            <w:tcW w:w="439" w:type="pct"/>
          </w:tcPr>
          <w:p w14:paraId="10D76D33" w14:textId="281DEB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8026D09" w14:textId="77777777" w:rsidTr="00B976AF">
        <w:tc>
          <w:tcPr>
            <w:tcW w:w="430" w:type="pct"/>
          </w:tcPr>
          <w:p w14:paraId="3E4CFD47" w14:textId="101DF7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R4-2501468</w:t>
            </w:r>
          </w:p>
        </w:tc>
        <w:tc>
          <w:tcPr>
            <w:tcW w:w="1262" w:type="pct"/>
          </w:tcPr>
          <w:p w14:paraId="2A9D5B2B" w14:textId="68A6B5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(NR_RRM_enh-Core)Correction on RRC based BWP switch delay for multiple CCs</w:t>
            </w:r>
          </w:p>
        </w:tc>
        <w:tc>
          <w:tcPr>
            <w:tcW w:w="366" w:type="pct"/>
          </w:tcPr>
          <w:p w14:paraId="71BF5A4F" w14:textId="5E8325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54F872CC" w14:textId="684CDD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A58DDBD" w14:textId="67CCA1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5359</w:t>
            </w:r>
          </w:p>
        </w:tc>
        <w:tc>
          <w:tcPr>
            <w:tcW w:w="221" w:type="pct"/>
          </w:tcPr>
          <w:p w14:paraId="1E3F8F8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770F44D" w14:textId="305B47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1358D670" w14:textId="38E3D0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2273D76" w14:textId="16B350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NR_RRM_enh-Core</w:t>
            </w:r>
          </w:p>
        </w:tc>
        <w:tc>
          <w:tcPr>
            <w:tcW w:w="439" w:type="pct"/>
          </w:tcPr>
          <w:p w14:paraId="466DA93D" w14:textId="781DB3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50813E51" w14:textId="77777777" w:rsidTr="00B976AF">
        <w:tc>
          <w:tcPr>
            <w:tcW w:w="430" w:type="pct"/>
          </w:tcPr>
          <w:p w14:paraId="136FEA49" w14:textId="094082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R4-2502635</w:t>
            </w:r>
          </w:p>
        </w:tc>
        <w:tc>
          <w:tcPr>
            <w:tcW w:w="1262" w:type="pct"/>
          </w:tcPr>
          <w:p w14:paraId="477BC072" w14:textId="0ADBDA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(NR_RRM_enh-Core)Correction on RRC based BWP switch delay for multiple CCs</w:t>
            </w:r>
          </w:p>
        </w:tc>
        <w:tc>
          <w:tcPr>
            <w:tcW w:w="366" w:type="pct"/>
          </w:tcPr>
          <w:p w14:paraId="7192ABA7" w14:textId="2F60AE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22D0287F" w14:textId="2B0DC9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6AE494F" w14:textId="4B076B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5359</w:t>
            </w:r>
          </w:p>
        </w:tc>
        <w:tc>
          <w:tcPr>
            <w:tcW w:w="221" w:type="pct"/>
          </w:tcPr>
          <w:p w14:paraId="073F25E2" w14:textId="76B4CDE4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1C9CFBD6" w14:textId="114B98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4D760514" w14:textId="1C202C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3AD9CEB" w14:textId="196498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NR_RRM_enh-Core</w:t>
            </w:r>
          </w:p>
        </w:tc>
        <w:tc>
          <w:tcPr>
            <w:tcW w:w="439" w:type="pct"/>
          </w:tcPr>
          <w:p w14:paraId="7669B63D" w14:textId="432B3A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15AA4AB" w14:textId="77777777" w:rsidTr="00B976AF">
        <w:tc>
          <w:tcPr>
            <w:tcW w:w="430" w:type="pct"/>
          </w:tcPr>
          <w:p w14:paraId="3FE0D936" w14:textId="4D6C1C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R4-2501469</w:t>
            </w:r>
          </w:p>
        </w:tc>
        <w:tc>
          <w:tcPr>
            <w:tcW w:w="1262" w:type="pct"/>
          </w:tcPr>
          <w:p w14:paraId="2FF9BD9E" w14:textId="4796AE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(NR_RRM_enh-Core)Correction on RRC based BWP switch delay for multiple CCs</w:t>
            </w:r>
          </w:p>
        </w:tc>
        <w:tc>
          <w:tcPr>
            <w:tcW w:w="366" w:type="pct"/>
          </w:tcPr>
          <w:p w14:paraId="1AEC1770" w14:textId="7AB39D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6E4BF0A3" w14:textId="57AD69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25B8BF5" w14:textId="32AF6A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5360</w:t>
            </w:r>
          </w:p>
        </w:tc>
        <w:tc>
          <w:tcPr>
            <w:tcW w:w="221" w:type="pct"/>
          </w:tcPr>
          <w:p w14:paraId="3D1521D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EBF842D" w14:textId="0E8DE6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443E9B19" w14:textId="74C48D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0D0E586" w14:textId="33789E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NR_RRM_enh-Core</w:t>
            </w:r>
          </w:p>
        </w:tc>
        <w:tc>
          <w:tcPr>
            <w:tcW w:w="439" w:type="pct"/>
          </w:tcPr>
          <w:p w14:paraId="59021E8B" w14:textId="356AC9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088E488" w14:textId="77777777" w:rsidTr="00B976AF">
        <w:tc>
          <w:tcPr>
            <w:tcW w:w="430" w:type="pct"/>
          </w:tcPr>
          <w:p w14:paraId="10E91CC1" w14:textId="0EB3F1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R4-2501470</w:t>
            </w:r>
          </w:p>
        </w:tc>
        <w:tc>
          <w:tcPr>
            <w:tcW w:w="1262" w:type="pct"/>
          </w:tcPr>
          <w:p w14:paraId="5A00C7D7" w14:textId="283909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(NR_RRM_enh-Core)Correction on RRC based BWP switch delay for multiple CCs</w:t>
            </w:r>
          </w:p>
        </w:tc>
        <w:tc>
          <w:tcPr>
            <w:tcW w:w="366" w:type="pct"/>
          </w:tcPr>
          <w:p w14:paraId="6AFF77FE" w14:textId="2F2B2A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65AB32E6" w14:textId="25FE1E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3CC837C" w14:textId="20E5BF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5361</w:t>
            </w:r>
          </w:p>
        </w:tc>
        <w:tc>
          <w:tcPr>
            <w:tcW w:w="221" w:type="pct"/>
          </w:tcPr>
          <w:p w14:paraId="07DD156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78AAC84" w14:textId="28E388D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E092237" w14:textId="3C05B7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F725ECA" w14:textId="425C00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NR_RRM_enh-Core</w:t>
            </w:r>
          </w:p>
        </w:tc>
        <w:tc>
          <w:tcPr>
            <w:tcW w:w="439" w:type="pct"/>
          </w:tcPr>
          <w:p w14:paraId="51AB37CF" w14:textId="5E888E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F6E9012" w14:textId="77777777" w:rsidTr="00B976AF">
        <w:tc>
          <w:tcPr>
            <w:tcW w:w="430" w:type="pct"/>
          </w:tcPr>
          <w:p w14:paraId="30B7F647" w14:textId="5F99EF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R4-2501553</w:t>
            </w:r>
          </w:p>
        </w:tc>
        <w:tc>
          <w:tcPr>
            <w:tcW w:w="1262" w:type="pct"/>
          </w:tcPr>
          <w:p w14:paraId="1C6FC3E2" w14:textId="2F8266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introduction of RRM requirements for FR2 PC8 in TS 38.133 [FR2_PC8]</w:t>
            </w:r>
          </w:p>
        </w:tc>
        <w:tc>
          <w:tcPr>
            <w:tcW w:w="366" w:type="pct"/>
          </w:tcPr>
          <w:p w14:paraId="06BA7086" w14:textId="389242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HiSilicon, CTC, CEPRI, OPPO, vivo, Xiaomi, CATT, Spreadtrum, Google, Honor, TD Tech, StarPoint, SRTC</w:t>
            </w:r>
          </w:p>
        </w:tc>
        <w:tc>
          <w:tcPr>
            <w:tcW w:w="442" w:type="pct"/>
          </w:tcPr>
          <w:p w14:paraId="397B79BB" w14:textId="5E04E4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0F9C57D" w14:textId="7CD1F0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5362</w:t>
            </w:r>
          </w:p>
        </w:tc>
        <w:tc>
          <w:tcPr>
            <w:tcW w:w="221" w:type="pct"/>
          </w:tcPr>
          <w:p w14:paraId="191A1BF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9B068A4" w14:textId="1D0899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FAB2A1B" w14:textId="6DE404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47B0F13" w14:textId="5F9EC2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7FFE0764" w14:textId="68A536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7078B079" w14:textId="77777777" w:rsidTr="00B976AF">
        <w:tc>
          <w:tcPr>
            <w:tcW w:w="430" w:type="pct"/>
          </w:tcPr>
          <w:p w14:paraId="4C2E9760" w14:textId="61170C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R4-2501592</w:t>
            </w:r>
          </w:p>
        </w:tc>
        <w:tc>
          <w:tcPr>
            <w:tcW w:w="1262" w:type="pct"/>
          </w:tcPr>
          <w:p w14:paraId="327219BD" w14:textId="4C5189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R18 RRM_enh3 core requirements</w:t>
            </w:r>
          </w:p>
        </w:tc>
        <w:tc>
          <w:tcPr>
            <w:tcW w:w="366" w:type="pct"/>
          </w:tcPr>
          <w:p w14:paraId="5E5235A9" w14:textId="6F262B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vivo</w:t>
            </w:r>
          </w:p>
        </w:tc>
        <w:tc>
          <w:tcPr>
            <w:tcW w:w="442" w:type="pct"/>
          </w:tcPr>
          <w:p w14:paraId="12E1719C" w14:textId="266B79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DD01FA6" w14:textId="04285E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5363</w:t>
            </w:r>
          </w:p>
        </w:tc>
        <w:tc>
          <w:tcPr>
            <w:tcW w:w="221" w:type="pct"/>
          </w:tcPr>
          <w:p w14:paraId="645B031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2915C0D" w14:textId="1BCCC6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D850D07" w14:textId="19F8BF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451A920" w14:textId="76E7BF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NR_RRM_enh3-Core</w:t>
            </w:r>
          </w:p>
        </w:tc>
        <w:tc>
          <w:tcPr>
            <w:tcW w:w="439" w:type="pct"/>
          </w:tcPr>
          <w:p w14:paraId="6BD1F389" w14:textId="33B0AB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5FD171D" w14:textId="77777777" w:rsidTr="00B976AF">
        <w:tc>
          <w:tcPr>
            <w:tcW w:w="430" w:type="pct"/>
          </w:tcPr>
          <w:p w14:paraId="0F7C0AE4" w14:textId="296C80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R4-2502651</w:t>
            </w:r>
          </w:p>
        </w:tc>
        <w:tc>
          <w:tcPr>
            <w:tcW w:w="1262" w:type="pct"/>
          </w:tcPr>
          <w:p w14:paraId="24BA7B49" w14:textId="429583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R18 RRM_enh3 core requirements</w:t>
            </w:r>
          </w:p>
        </w:tc>
        <w:tc>
          <w:tcPr>
            <w:tcW w:w="366" w:type="pct"/>
          </w:tcPr>
          <w:p w14:paraId="21186AAD" w14:textId="7CD9EF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vivo</w:t>
            </w:r>
          </w:p>
        </w:tc>
        <w:tc>
          <w:tcPr>
            <w:tcW w:w="442" w:type="pct"/>
          </w:tcPr>
          <w:p w14:paraId="40C12971" w14:textId="4FCA5C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D5FAF8A" w14:textId="214804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5363</w:t>
            </w:r>
          </w:p>
        </w:tc>
        <w:tc>
          <w:tcPr>
            <w:tcW w:w="221" w:type="pct"/>
          </w:tcPr>
          <w:p w14:paraId="6ADE12A7" w14:textId="62D16E99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647E827B" w14:textId="178CBC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460A596" w14:textId="0D2EEB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ABD63D3" w14:textId="5C01DF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NR_RRM_enh3-Core</w:t>
            </w:r>
          </w:p>
        </w:tc>
        <w:tc>
          <w:tcPr>
            <w:tcW w:w="439" w:type="pct"/>
          </w:tcPr>
          <w:p w14:paraId="7EAB8AE9" w14:textId="4EF22C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F4096BF" w14:textId="77777777" w:rsidTr="00B976AF">
        <w:tc>
          <w:tcPr>
            <w:tcW w:w="430" w:type="pct"/>
          </w:tcPr>
          <w:p w14:paraId="06D572F4" w14:textId="2BE3F0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R4-2501594</w:t>
            </w:r>
          </w:p>
        </w:tc>
        <w:tc>
          <w:tcPr>
            <w:tcW w:w="1262" w:type="pct"/>
          </w:tcPr>
          <w:p w14:paraId="45A79C5C" w14:textId="6284E9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R18 LTM RRM core requirements</w:t>
            </w:r>
          </w:p>
        </w:tc>
        <w:tc>
          <w:tcPr>
            <w:tcW w:w="366" w:type="pct"/>
          </w:tcPr>
          <w:p w14:paraId="4A264538" w14:textId="200903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vivo</w:t>
            </w:r>
          </w:p>
        </w:tc>
        <w:tc>
          <w:tcPr>
            <w:tcW w:w="442" w:type="pct"/>
          </w:tcPr>
          <w:p w14:paraId="393A6058" w14:textId="14DB3C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F8ED222" w14:textId="39BB3D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5364</w:t>
            </w:r>
          </w:p>
        </w:tc>
        <w:tc>
          <w:tcPr>
            <w:tcW w:w="221" w:type="pct"/>
          </w:tcPr>
          <w:p w14:paraId="752024B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D2E3DF3" w14:textId="5F3C1F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20B84A5" w14:textId="208D7E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EEC810A" w14:textId="6F3C89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NR_Mob_enh2-Core</w:t>
            </w:r>
          </w:p>
        </w:tc>
        <w:tc>
          <w:tcPr>
            <w:tcW w:w="439" w:type="pct"/>
          </w:tcPr>
          <w:p w14:paraId="421F20F8" w14:textId="006CB4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720F395E" w14:textId="77777777" w:rsidTr="00B976AF">
        <w:tc>
          <w:tcPr>
            <w:tcW w:w="430" w:type="pct"/>
          </w:tcPr>
          <w:p w14:paraId="3605FDD6" w14:textId="4D18CD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R4-2501595</w:t>
            </w:r>
          </w:p>
        </w:tc>
        <w:tc>
          <w:tcPr>
            <w:tcW w:w="1262" w:type="pct"/>
          </w:tcPr>
          <w:p w14:paraId="1EE7BAA9" w14:textId="4B8041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R18 LTM RRM performance requirements</w:t>
            </w:r>
          </w:p>
        </w:tc>
        <w:tc>
          <w:tcPr>
            <w:tcW w:w="366" w:type="pct"/>
          </w:tcPr>
          <w:p w14:paraId="3AF0968C" w14:textId="125C84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vivo</w:t>
            </w:r>
          </w:p>
        </w:tc>
        <w:tc>
          <w:tcPr>
            <w:tcW w:w="442" w:type="pct"/>
          </w:tcPr>
          <w:p w14:paraId="3ACC58B1" w14:textId="02481F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C73645A" w14:textId="23E761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5365</w:t>
            </w:r>
          </w:p>
        </w:tc>
        <w:tc>
          <w:tcPr>
            <w:tcW w:w="221" w:type="pct"/>
          </w:tcPr>
          <w:p w14:paraId="01DDB9A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228C152" w14:textId="7E856F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08D255B" w14:textId="601FDD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1DEF83D" w14:textId="418BD2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NR_Mob_enh2-Perf</w:t>
            </w:r>
          </w:p>
        </w:tc>
        <w:tc>
          <w:tcPr>
            <w:tcW w:w="439" w:type="pct"/>
          </w:tcPr>
          <w:p w14:paraId="01E61062" w14:textId="2C2925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6DAD76C7" w14:textId="77777777" w:rsidTr="00B976AF">
        <w:tc>
          <w:tcPr>
            <w:tcW w:w="430" w:type="pct"/>
          </w:tcPr>
          <w:p w14:paraId="6E3B55CA" w14:textId="32B2AB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R4-2501597</w:t>
            </w:r>
          </w:p>
        </w:tc>
        <w:tc>
          <w:tcPr>
            <w:tcW w:w="1262" w:type="pct"/>
          </w:tcPr>
          <w:p w14:paraId="7557058A" w14:textId="0B6652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R18 MIMO RRM requirements</w:t>
            </w:r>
          </w:p>
        </w:tc>
        <w:tc>
          <w:tcPr>
            <w:tcW w:w="366" w:type="pct"/>
          </w:tcPr>
          <w:p w14:paraId="267C7359" w14:textId="6F7EA2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vivo</w:t>
            </w:r>
          </w:p>
        </w:tc>
        <w:tc>
          <w:tcPr>
            <w:tcW w:w="442" w:type="pct"/>
          </w:tcPr>
          <w:p w14:paraId="0F61ECAF" w14:textId="683C02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AC1B6C3" w14:textId="612C9A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5366</w:t>
            </w:r>
          </w:p>
        </w:tc>
        <w:tc>
          <w:tcPr>
            <w:tcW w:w="221" w:type="pct"/>
          </w:tcPr>
          <w:p w14:paraId="348D31B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7B99313" w14:textId="073290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54C05F7" w14:textId="39D216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08D81D7" w14:textId="4BC6FA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NR_MIMO_evo_DL_UL-Core</w:t>
            </w:r>
          </w:p>
        </w:tc>
        <w:tc>
          <w:tcPr>
            <w:tcW w:w="439" w:type="pct"/>
          </w:tcPr>
          <w:p w14:paraId="6FBAD5EA" w14:textId="2B8166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0C6BB325" w14:textId="77777777" w:rsidTr="00B976AF">
        <w:tc>
          <w:tcPr>
            <w:tcW w:w="430" w:type="pct"/>
          </w:tcPr>
          <w:p w14:paraId="079451CC" w14:textId="1AC457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R4-2501609</w:t>
            </w:r>
          </w:p>
        </w:tc>
        <w:tc>
          <w:tcPr>
            <w:tcW w:w="1262" w:type="pct"/>
          </w:tcPr>
          <w:p w14:paraId="6012AF70" w14:textId="7955C2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38.133 remaining core issues for SL positioning</w:t>
            </w:r>
          </w:p>
        </w:tc>
        <w:tc>
          <w:tcPr>
            <w:tcW w:w="366" w:type="pct"/>
          </w:tcPr>
          <w:p w14:paraId="47E13B98" w14:textId="6A1573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26B8233E" w14:textId="53F3BB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12CC005" w14:textId="487338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5367</w:t>
            </w:r>
          </w:p>
        </w:tc>
        <w:tc>
          <w:tcPr>
            <w:tcW w:w="221" w:type="pct"/>
          </w:tcPr>
          <w:p w14:paraId="2CCF1FA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0FE77CE" w14:textId="075BE9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D46DDE8" w14:textId="6C2A70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2BBFB18" w14:textId="331BA6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NR_pos_enh2-Core</w:t>
            </w:r>
          </w:p>
        </w:tc>
        <w:tc>
          <w:tcPr>
            <w:tcW w:w="439" w:type="pct"/>
          </w:tcPr>
          <w:p w14:paraId="009C6F6F" w14:textId="46CCB6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25DFB5CF" w14:textId="77777777" w:rsidTr="00B976AF">
        <w:tc>
          <w:tcPr>
            <w:tcW w:w="430" w:type="pct"/>
          </w:tcPr>
          <w:p w14:paraId="36B26878" w14:textId="124E94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R4-2502661</w:t>
            </w:r>
          </w:p>
        </w:tc>
        <w:tc>
          <w:tcPr>
            <w:tcW w:w="1262" w:type="pct"/>
          </w:tcPr>
          <w:p w14:paraId="755E9603" w14:textId="6BA0E5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38.133 remaining core issues for SL positioning</w:t>
            </w:r>
          </w:p>
        </w:tc>
        <w:tc>
          <w:tcPr>
            <w:tcW w:w="366" w:type="pct"/>
          </w:tcPr>
          <w:p w14:paraId="48ADE9CD" w14:textId="168B79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52EF28ED" w14:textId="7FC79C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C01E291" w14:textId="27CC56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5367</w:t>
            </w:r>
          </w:p>
        </w:tc>
        <w:tc>
          <w:tcPr>
            <w:tcW w:w="221" w:type="pct"/>
          </w:tcPr>
          <w:p w14:paraId="2F5D9FAE" w14:textId="651BC7B2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5C3A93C" w14:textId="75C8D1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E40202A" w14:textId="341733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D1EBC07" w14:textId="7925DE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NR_pos_enh2-Core</w:t>
            </w:r>
          </w:p>
        </w:tc>
        <w:tc>
          <w:tcPr>
            <w:tcW w:w="439" w:type="pct"/>
          </w:tcPr>
          <w:p w14:paraId="4F205167" w14:textId="3CCFAA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8D8F67E" w14:textId="77777777" w:rsidTr="00B976AF">
        <w:tc>
          <w:tcPr>
            <w:tcW w:w="430" w:type="pct"/>
          </w:tcPr>
          <w:p w14:paraId="25CBF137" w14:textId="36753D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R4-2501615</w:t>
            </w:r>
          </w:p>
        </w:tc>
        <w:tc>
          <w:tcPr>
            <w:tcW w:w="1262" w:type="pct"/>
          </w:tcPr>
          <w:p w14:paraId="1BF1A0ED" w14:textId="4ACB0F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SCell transmission based on MTTD</w:t>
            </w:r>
          </w:p>
        </w:tc>
        <w:tc>
          <w:tcPr>
            <w:tcW w:w="366" w:type="pct"/>
          </w:tcPr>
          <w:p w14:paraId="1FB764B0" w14:textId="6B1E878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599E7D71" w14:textId="0D4315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03F3929" w14:textId="61910B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5368</w:t>
            </w:r>
          </w:p>
        </w:tc>
        <w:tc>
          <w:tcPr>
            <w:tcW w:w="221" w:type="pct"/>
          </w:tcPr>
          <w:p w14:paraId="04809CF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5122C48" w14:textId="14708D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539B8B9" w14:textId="3CE68C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27060A3" w14:textId="73B2F2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2C37EF02" w14:textId="330DF4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42EA48FA" w14:textId="77777777" w:rsidTr="00B976AF">
        <w:tc>
          <w:tcPr>
            <w:tcW w:w="430" w:type="pct"/>
          </w:tcPr>
          <w:p w14:paraId="1597A72E" w14:textId="30FE66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R4-2501664</w:t>
            </w:r>
          </w:p>
        </w:tc>
        <w:tc>
          <w:tcPr>
            <w:tcW w:w="1262" w:type="pct"/>
          </w:tcPr>
          <w:p w14:paraId="75F55970" w14:textId="2A9EDD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Corrections to UE transmit timing for Satellite Access</w:t>
            </w:r>
          </w:p>
        </w:tc>
        <w:tc>
          <w:tcPr>
            <w:tcW w:w="366" w:type="pct"/>
          </w:tcPr>
          <w:p w14:paraId="607513B3" w14:textId="2B9679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Eutelsat Group, Thales, European Space Agency, Sharp, CHTTL, Airbus</w:t>
            </w:r>
          </w:p>
        </w:tc>
        <w:tc>
          <w:tcPr>
            <w:tcW w:w="442" w:type="pct"/>
          </w:tcPr>
          <w:p w14:paraId="0681972B" w14:textId="46C6EC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490F7A2" w14:textId="58702C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5369</w:t>
            </w:r>
          </w:p>
        </w:tc>
        <w:tc>
          <w:tcPr>
            <w:tcW w:w="221" w:type="pct"/>
          </w:tcPr>
          <w:p w14:paraId="3878BF5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B5257DD" w14:textId="625AF4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1015D2C" w14:textId="5668FA7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C606169" w14:textId="145CB5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7885DFDE" w14:textId="43A5A0D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52F6B9C7" w14:textId="77777777" w:rsidTr="00B976AF">
        <w:tc>
          <w:tcPr>
            <w:tcW w:w="430" w:type="pct"/>
          </w:tcPr>
          <w:p w14:paraId="7F58187C" w14:textId="5E41D9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R4-2501710</w:t>
            </w:r>
          </w:p>
        </w:tc>
        <w:tc>
          <w:tcPr>
            <w:tcW w:w="1262" w:type="pct"/>
          </w:tcPr>
          <w:p w14:paraId="71B05484" w14:textId="1F4CF3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CR to TS 38.133: Corrections to NR RRM test cases (Rel 15)</w:t>
            </w:r>
          </w:p>
        </w:tc>
        <w:tc>
          <w:tcPr>
            <w:tcW w:w="366" w:type="pct"/>
          </w:tcPr>
          <w:p w14:paraId="14A73561" w14:textId="662DE14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Rohde &amp; Schwarz</w:t>
            </w:r>
          </w:p>
        </w:tc>
        <w:tc>
          <w:tcPr>
            <w:tcW w:w="442" w:type="pct"/>
          </w:tcPr>
          <w:p w14:paraId="6DB79397" w14:textId="09287D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6A60164" w14:textId="715F57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5370</w:t>
            </w:r>
          </w:p>
        </w:tc>
        <w:tc>
          <w:tcPr>
            <w:tcW w:w="221" w:type="pct"/>
          </w:tcPr>
          <w:p w14:paraId="199024C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9DFE320" w14:textId="71A4BC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2D190DA1" w14:textId="57E615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52CAC83" w14:textId="30D0F0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0DE2DAF6" w14:textId="5AB2F2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C4D8BDF" w14:textId="77777777" w:rsidTr="00B976AF">
        <w:tc>
          <w:tcPr>
            <w:tcW w:w="430" w:type="pct"/>
          </w:tcPr>
          <w:p w14:paraId="65E55839" w14:textId="55FBC7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R4-2501711</w:t>
            </w:r>
          </w:p>
        </w:tc>
        <w:tc>
          <w:tcPr>
            <w:tcW w:w="1262" w:type="pct"/>
          </w:tcPr>
          <w:p w14:paraId="2A7679FF" w14:textId="3727ED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CR to TS 38.133: Corrections to NR RRM test cases (Rel 16)</w:t>
            </w:r>
          </w:p>
        </w:tc>
        <w:tc>
          <w:tcPr>
            <w:tcW w:w="366" w:type="pct"/>
          </w:tcPr>
          <w:p w14:paraId="1E32E5B5" w14:textId="11C65D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Rohde &amp; Schwarz</w:t>
            </w:r>
          </w:p>
        </w:tc>
        <w:tc>
          <w:tcPr>
            <w:tcW w:w="442" w:type="pct"/>
          </w:tcPr>
          <w:p w14:paraId="21A321D4" w14:textId="01FC59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A558A06" w14:textId="48F6D1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5371</w:t>
            </w:r>
          </w:p>
        </w:tc>
        <w:tc>
          <w:tcPr>
            <w:tcW w:w="221" w:type="pct"/>
          </w:tcPr>
          <w:p w14:paraId="0E9CD10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10B28D9" w14:textId="3FCFB2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142ACE9F" w14:textId="1DEEA7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49456FAB" w14:textId="67996F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07D9DF06" w14:textId="045DA4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C2F8972" w14:textId="77777777" w:rsidTr="00B976AF">
        <w:tc>
          <w:tcPr>
            <w:tcW w:w="430" w:type="pct"/>
          </w:tcPr>
          <w:p w14:paraId="2DF84A10" w14:textId="46B8D0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R4-2501712</w:t>
            </w:r>
          </w:p>
        </w:tc>
        <w:tc>
          <w:tcPr>
            <w:tcW w:w="1262" w:type="pct"/>
          </w:tcPr>
          <w:p w14:paraId="293E14C4" w14:textId="3B1B02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CR to TS 38.133: Corrections to NR RRM test cases (Rel 17)</w:t>
            </w:r>
          </w:p>
        </w:tc>
        <w:tc>
          <w:tcPr>
            <w:tcW w:w="366" w:type="pct"/>
          </w:tcPr>
          <w:p w14:paraId="4DAF6B95" w14:textId="164EA3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Rohde &amp; Schwarz</w:t>
            </w:r>
          </w:p>
        </w:tc>
        <w:tc>
          <w:tcPr>
            <w:tcW w:w="442" w:type="pct"/>
          </w:tcPr>
          <w:p w14:paraId="5DBF1ECD" w14:textId="61F21E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80D78FD" w14:textId="208C92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5372</w:t>
            </w:r>
          </w:p>
        </w:tc>
        <w:tc>
          <w:tcPr>
            <w:tcW w:w="221" w:type="pct"/>
          </w:tcPr>
          <w:p w14:paraId="07E7459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E64CCB4" w14:textId="4BEF27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0C0DE6FE" w14:textId="30CD6F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0C634A56" w14:textId="5432672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58277139" w14:textId="2CAB5E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F8F7106" w14:textId="77777777" w:rsidTr="00B976AF">
        <w:tc>
          <w:tcPr>
            <w:tcW w:w="430" w:type="pct"/>
          </w:tcPr>
          <w:p w14:paraId="230427C6" w14:textId="3CEFEB5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R4-2501713</w:t>
            </w:r>
          </w:p>
        </w:tc>
        <w:tc>
          <w:tcPr>
            <w:tcW w:w="1262" w:type="pct"/>
          </w:tcPr>
          <w:p w14:paraId="71768C47" w14:textId="5B2536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CR to TS 38.133: Corrections to NR RRM test cases (Rel 18)</w:t>
            </w:r>
          </w:p>
        </w:tc>
        <w:tc>
          <w:tcPr>
            <w:tcW w:w="366" w:type="pct"/>
          </w:tcPr>
          <w:p w14:paraId="6BF06638" w14:textId="3D99BC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Rohde &amp; Schwarz</w:t>
            </w:r>
          </w:p>
        </w:tc>
        <w:tc>
          <w:tcPr>
            <w:tcW w:w="442" w:type="pct"/>
          </w:tcPr>
          <w:p w14:paraId="008E57E0" w14:textId="4DE206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FCDE4A5" w14:textId="732C6B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5373</w:t>
            </w:r>
          </w:p>
        </w:tc>
        <w:tc>
          <w:tcPr>
            <w:tcW w:w="221" w:type="pct"/>
          </w:tcPr>
          <w:p w14:paraId="48C9779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3FDC594" w14:textId="0A1A47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991A3EB" w14:textId="2D3F1C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34A509B" w14:textId="692FFB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250302CE" w14:textId="70D1E2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E3E3A79" w14:textId="77777777" w:rsidTr="00B976AF">
        <w:tc>
          <w:tcPr>
            <w:tcW w:w="430" w:type="pct"/>
          </w:tcPr>
          <w:p w14:paraId="4A685DE2" w14:textId="0455ED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R4-2501714</w:t>
            </w:r>
          </w:p>
        </w:tc>
        <w:tc>
          <w:tcPr>
            <w:tcW w:w="1262" w:type="pct"/>
          </w:tcPr>
          <w:p w14:paraId="20E683A4" w14:textId="6F79B5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(NR_unlic-Perf) CR to TS 38.133: Corrections to NR-U RRM test cases (Rel 16)</w:t>
            </w:r>
          </w:p>
        </w:tc>
        <w:tc>
          <w:tcPr>
            <w:tcW w:w="366" w:type="pct"/>
          </w:tcPr>
          <w:p w14:paraId="4654EA91" w14:textId="2B230F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Rohde &amp; Schwarz</w:t>
            </w:r>
          </w:p>
        </w:tc>
        <w:tc>
          <w:tcPr>
            <w:tcW w:w="442" w:type="pct"/>
          </w:tcPr>
          <w:p w14:paraId="42B79B29" w14:textId="7B1A98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8C84F9C" w14:textId="465A70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5374</w:t>
            </w:r>
          </w:p>
        </w:tc>
        <w:tc>
          <w:tcPr>
            <w:tcW w:w="221" w:type="pct"/>
          </w:tcPr>
          <w:p w14:paraId="57A2D3B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CA1B8C1" w14:textId="1699AE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03397558" w14:textId="20C7FE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E577168" w14:textId="336CF0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NR_unlic-Perf</w:t>
            </w:r>
          </w:p>
        </w:tc>
        <w:tc>
          <w:tcPr>
            <w:tcW w:w="439" w:type="pct"/>
          </w:tcPr>
          <w:p w14:paraId="0BA684B8" w14:textId="75443D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7AB2763" w14:textId="77777777" w:rsidTr="00B976AF">
        <w:tc>
          <w:tcPr>
            <w:tcW w:w="430" w:type="pct"/>
          </w:tcPr>
          <w:p w14:paraId="60A08631" w14:textId="6C12CC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R4-2501715</w:t>
            </w:r>
          </w:p>
        </w:tc>
        <w:tc>
          <w:tcPr>
            <w:tcW w:w="1262" w:type="pct"/>
          </w:tcPr>
          <w:p w14:paraId="0948EB08" w14:textId="284D1A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(NR_unlic-Perf) CR to TS 38.133: Corrections to NR-U RRM test cases (Rel 17)</w:t>
            </w:r>
          </w:p>
        </w:tc>
        <w:tc>
          <w:tcPr>
            <w:tcW w:w="366" w:type="pct"/>
          </w:tcPr>
          <w:p w14:paraId="4D6D5498" w14:textId="30FBE8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Rohde &amp; Schwarz</w:t>
            </w:r>
          </w:p>
        </w:tc>
        <w:tc>
          <w:tcPr>
            <w:tcW w:w="442" w:type="pct"/>
          </w:tcPr>
          <w:p w14:paraId="76531804" w14:textId="4B235B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CCD589F" w14:textId="268C99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5375</w:t>
            </w:r>
          </w:p>
        </w:tc>
        <w:tc>
          <w:tcPr>
            <w:tcW w:w="221" w:type="pct"/>
          </w:tcPr>
          <w:p w14:paraId="1CCDBFA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C3F29B0" w14:textId="7AE9C4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3E2F169C" w14:textId="7519C1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F833810" w14:textId="7813FE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NR_unlic-Perf</w:t>
            </w:r>
          </w:p>
        </w:tc>
        <w:tc>
          <w:tcPr>
            <w:tcW w:w="439" w:type="pct"/>
          </w:tcPr>
          <w:p w14:paraId="580A8C09" w14:textId="3217BF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6CE3CEF" w14:textId="77777777" w:rsidTr="00B976AF">
        <w:tc>
          <w:tcPr>
            <w:tcW w:w="430" w:type="pct"/>
          </w:tcPr>
          <w:p w14:paraId="48B2BFD2" w14:textId="01045D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R4-2501716</w:t>
            </w:r>
          </w:p>
        </w:tc>
        <w:tc>
          <w:tcPr>
            <w:tcW w:w="1262" w:type="pct"/>
          </w:tcPr>
          <w:p w14:paraId="0C75B282" w14:textId="1F8634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(NR_unlic-Perf) CR to TS 38.133: Corrections to NR-U RRM test cases (Rel 18)</w:t>
            </w:r>
          </w:p>
        </w:tc>
        <w:tc>
          <w:tcPr>
            <w:tcW w:w="366" w:type="pct"/>
          </w:tcPr>
          <w:p w14:paraId="1A4DE930" w14:textId="7AA2A8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Rohde &amp; Schwarz</w:t>
            </w:r>
          </w:p>
        </w:tc>
        <w:tc>
          <w:tcPr>
            <w:tcW w:w="442" w:type="pct"/>
          </w:tcPr>
          <w:p w14:paraId="39F7A69D" w14:textId="4D3974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CBF9625" w14:textId="3036FD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5376</w:t>
            </w:r>
          </w:p>
        </w:tc>
        <w:tc>
          <w:tcPr>
            <w:tcW w:w="221" w:type="pct"/>
          </w:tcPr>
          <w:p w14:paraId="0CF003B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ECBBAD4" w14:textId="4899E8C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8CB4311" w14:textId="538301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48D893F4" w14:textId="63CCB1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NR_unlic-Perf</w:t>
            </w:r>
          </w:p>
        </w:tc>
        <w:tc>
          <w:tcPr>
            <w:tcW w:w="439" w:type="pct"/>
          </w:tcPr>
          <w:p w14:paraId="37B0DAFF" w14:textId="3EC480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49EC386" w14:textId="77777777" w:rsidTr="00B976AF">
        <w:tc>
          <w:tcPr>
            <w:tcW w:w="430" w:type="pct"/>
          </w:tcPr>
          <w:p w14:paraId="6AF1299D" w14:textId="19BFCE5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R4-2501717</w:t>
            </w:r>
          </w:p>
        </w:tc>
        <w:tc>
          <w:tcPr>
            <w:tcW w:w="1262" w:type="pct"/>
          </w:tcPr>
          <w:p w14:paraId="40D65190" w14:textId="6E5C81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(NR_pos-Perf) CR to TS 38.133: Corrections to NR Positioning test cases (Rel 16)</w:t>
            </w:r>
          </w:p>
        </w:tc>
        <w:tc>
          <w:tcPr>
            <w:tcW w:w="366" w:type="pct"/>
          </w:tcPr>
          <w:p w14:paraId="7903DFF2" w14:textId="6DE9A2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Rohde &amp; Schwarz</w:t>
            </w:r>
          </w:p>
        </w:tc>
        <w:tc>
          <w:tcPr>
            <w:tcW w:w="442" w:type="pct"/>
          </w:tcPr>
          <w:p w14:paraId="24B33091" w14:textId="3707F7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95AE2A7" w14:textId="47A338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5377</w:t>
            </w:r>
          </w:p>
        </w:tc>
        <w:tc>
          <w:tcPr>
            <w:tcW w:w="221" w:type="pct"/>
          </w:tcPr>
          <w:p w14:paraId="7EB5C81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EC995F0" w14:textId="5BC59D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3689D69B" w14:textId="4745AE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0FAB78C" w14:textId="574648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NR_pos-Perf</w:t>
            </w:r>
          </w:p>
        </w:tc>
        <w:tc>
          <w:tcPr>
            <w:tcW w:w="439" w:type="pct"/>
          </w:tcPr>
          <w:p w14:paraId="0D605B64" w14:textId="3E643B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ED5AB3C" w14:textId="77777777" w:rsidTr="00B976AF">
        <w:tc>
          <w:tcPr>
            <w:tcW w:w="430" w:type="pct"/>
          </w:tcPr>
          <w:p w14:paraId="79E7102F" w14:textId="0616D8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R4-2502612</w:t>
            </w:r>
          </w:p>
        </w:tc>
        <w:tc>
          <w:tcPr>
            <w:tcW w:w="1262" w:type="pct"/>
          </w:tcPr>
          <w:p w14:paraId="3064E1CC" w14:textId="357FF0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(NR_pos-Perf)   CR to TS 38.133: Corrections to NR Positioning test cases (Rel 16)</w:t>
            </w:r>
          </w:p>
        </w:tc>
        <w:tc>
          <w:tcPr>
            <w:tcW w:w="366" w:type="pct"/>
          </w:tcPr>
          <w:p w14:paraId="2937195D" w14:textId="0843AB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Rohde &amp; Schwarz</w:t>
            </w:r>
          </w:p>
        </w:tc>
        <w:tc>
          <w:tcPr>
            <w:tcW w:w="442" w:type="pct"/>
          </w:tcPr>
          <w:p w14:paraId="41D4DED9" w14:textId="271EC3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E761169" w14:textId="623DE3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5377</w:t>
            </w:r>
          </w:p>
        </w:tc>
        <w:tc>
          <w:tcPr>
            <w:tcW w:w="221" w:type="pct"/>
          </w:tcPr>
          <w:p w14:paraId="3286B62C" w14:textId="7B59306C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75078555" w14:textId="27A390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3C92F56E" w14:textId="48E0D7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CDE57FF" w14:textId="74BC740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NR_pos-Perf</w:t>
            </w:r>
          </w:p>
        </w:tc>
        <w:tc>
          <w:tcPr>
            <w:tcW w:w="439" w:type="pct"/>
          </w:tcPr>
          <w:p w14:paraId="28E2C614" w14:textId="7CBB3F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6D9F0C09" w14:textId="77777777" w:rsidTr="00B976AF">
        <w:tc>
          <w:tcPr>
            <w:tcW w:w="430" w:type="pct"/>
          </w:tcPr>
          <w:p w14:paraId="2BF09278" w14:textId="099DB3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R4-2502691</w:t>
            </w:r>
          </w:p>
        </w:tc>
        <w:tc>
          <w:tcPr>
            <w:tcW w:w="1262" w:type="pct"/>
          </w:tcPr>
          <w:p w14:paraId="472FD8D7" w14:textId="020877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(NR_pos-Perf)   CR to TS 38.133: Corrections to NR Positioning test cases (Rel 16)</w:t>
            </w:r>
          </w:p>
        </w:tc>
        <w:tc>
          <w:tcPr>
            <w:tcW w:w="366" w:type="pct"/>
          </w:tcPr>
          <w:p w14:paraId="119E8261" w14:textId="19DF24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Rohde &amp; Schwarz</w:t>
            </w:r>
          </w:p>
        </w:tc>
        <w:tc>
          <w:tcPr>
            <w:tcW w:w="442" w:type="pct"/>
          </w:tcPr>
          <w:p w14:paraId="08FC87A7" w14:textId="207AD4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AECBEEC" w14:textId="23330A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5377</w:t>
            </w:r>
          </w:p>
        </w:tc>
        <w:tc>
          <w:tcPr>
            <w:tcW w:w="221" w:type="pct"/>
          </w:tcPr>
          <w:p w14:paraId="476558D9" w14:textId="782961BF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</w:t>
            </w:r>
          </w:p>
        </w:tc>
        <w:tc>
          <w:tcPr>
            <w:tcW w:w="295" w:type="pct"/>
          </w:tcPr>
          <w:p w14:paraId="160E5301" w14:textId="6697CD0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3E92FC7E" w14:textId="68A079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7ED5148" w14:textId="6F6211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NR_pos-Perf</w:t>
            </w:r>
          </w:p>
        </w:tc>
        <w:tc>
          <w:tcPr>
            <w:tcW w:w="439" w:type="pct"/>
          </w:tcPr>
          <w:p w14:paraId="5653F306" w14:textId="2034C2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56609B9" w14:textId="77777777" w:rsidTr="00B976AF">
        <w:tc>
          <w:tcPr>
            <w:tcW w:w="430" w:type="pct"/>
          </w:tcPr>
          <w:p w14:paraId="1CA60207" w14:textId="268FCE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R4-2501718</w:t>
            </w:r>
          </w:p>
        </w:tc>
        <w:tc>
          <w:tcPr>
            <w:tcW w:w="1262" w:type="pct"/>
          </w:tcPr>
          <w:p w14:paraId="27A88BEE" w14:textId="75ED46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(NR_pos-Perf) CR to TS 38.133: Corrections to NR Positioning test cases (Rel 17)</w:t>
            </w:r>
          </w:p>
        </w:tc>
        <w:tc>
          <w:tcPr>
            <w:tcW w:w="366" w:type="pct"/>
          </w:tcPr>
          <w:p w14:paraId="080CE495" w14:textId="2ABEAE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Rohde &amp; Schwarz</w:t>
            </w:r>
          </w:p>
        </w:tc>
        <w:tc>
          <w:tcPr>
            <w:tcW w:w="442" w:type="pct"/>
          </w:tcPr>
          <w:p w14:paraId="71A9E7AA" w14:textId="703569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E296629" w14:textId="4C23FDE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5378</w:t>
            </w:r>
          </w:p>
        </w:tc>
        <w:tc>
          <w:tcPr>
            <w:tcW w:w="221" w:type="pct"/>
          </w:tcPr>
          <w:p w14:paraId="3541010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9D1EE25" w14:textId="1BD011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25A9D18B" w14:textId="1835CD3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ED87BA3" w14:textId="630F4B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NR_pos-Perf</w:t>
            </w:r>
          </w:p>
        </w:tc>
        <w:tc>
          <w:tcPr>
            <w:tcW w:w="439" w:type="pct"/>
          </w:tcPr>
          <w:p w14:paraId="520C1A9E" w14:textId="5CC098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55A7F27" w14:textId="77777777" w:rsidTr="00B976AF">
        <w:tc>
          <w:tcPr>
            <w:tcW w:w="430" w:type="pct"/>
          </w:tcPr>
          <w:p w14:paraId="237416AE" w14:textId="1BCCB5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R4-2501719</w:t>
            </w:r>
          </w:p>
        </w:tc>
        <w:tc>
          <w:tcPr>
            <w:tcW w:w="1262" w:type="pct"/>
          </w:tcPr>
          <w:p w14:paraId="3796D566" w14:textId="176015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(NR_pos-Perf) CR to TS 38.133: Corrections to NR Positioning test cases (Rel 18)</w:t>
            </w:r>
          </w:p>
        </w:tc>
        <w:tc>
          <w:tcPr>
            <w:tcW w:w="366" w:type="pct"/>
          </w:tcPr>
          <w:p w14:paraId="308568C5" w14:textId="5C28F5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Rohde &amp; Schwarz</w:t>
            </w:r>
          </w:p>
        </w:tc>
        <w:tc>
          <w:tcPr>
            <w:tcW w:w="442" w:type="pct"/>
          </w:tcPr>
          <w:p w14:paraId="091128AF" w14:textId="2A55AF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2527040" w14:textId="344183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5379</w:t>
            </w:r>
          </w:p>
        </w:tc>
        <w:tc>
          <w:tcPr>
            <w:tcW w:w="221" w:type="pct"/>
          </w:tcPr>
          <w:p w14:paraId="5FA94DA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D15943A" w14:textId="50671E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FE45F9E" w14:textId="1EF8F4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73515A1" w14:textId="4FD13D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NR_pos-Perf</w:t>
            </w:r>
          </w:p>
        </w:tc>
        <w:tc>
          <w:tcPr>
            <w:tcW w:w="439" w:type="pct"/>
          </w:tcPr>
          <w:p w14:paraId="0A8B842E" w14:textId="293C4D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95C8864" w14:textId="77777777" w:rsidTr="00B976AF">
        <w:tc>
          <w:tcPr>
            <w:tcW w:w="430" w:type="pct"/>
          </w:tcPr>
          <w:p w14:paraId="6A73C667" w14:textId="0DE920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R4-2501720</w:t>
            </w:r>
          </w:p>
        </w:tc>
        <w:tc>
          <w:tcPr>
            <w:tcW w:w="1262" w:type="pct"/>
          </w:tcPr>
          <w:p w14:paraId="768F4364" w14:textId="43991C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(NR_pos_enh-Perf) CR to TS 38.133: Corrections to NR Enhanced Positioning test cases (Rel 17)</w:t>
            </w:r>
          </w:p>
        </w:tc>
        <w:tc>
          <w:tcPr>
            <w:tcW w:w="366" w:type="pct"/>
          </w:tcPr>
          <w:p w14:paraId="71195BB2" w14:textId="63D88C9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Rohde &amp; Schwarz</w:t>
            </w:r>
          </w:p>
        </w:tc>
        <w:tc>
          <w:tcPr>
            <w:tcW w:w="442" w:type="pct"/>
          </w:tcPr>
          <w:p w14:paraId="74DFABFB" w14:textId="0596EA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3D5A0D0" w14:textId="09B8BC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5380</w:t>
            </w:r>
          </w:p>
        </w:tc>
        <w:tc>
          <w:tcPr>
            <w:tcW w:w="221" w:type="pct"/>
          </w:tcPr>
          <w:p w14:paraId="7587234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C6235B6" w14:textId="0F2F60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3EB360F5" w14:textId="27990D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29B68AE" w14:textId="35B115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NR_pos_enh-Perf</w:t>
            </w:r>
          </w:p>
        </w:tc>
        <w:tc>
          <w:tcPr>
            <w:tcW w:w="439" w:type="pct"/>
          </w:tcPr>
          <w:p w14:paraId="1F0B8E3D" w14:textId="65855E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B15D094" w14:textId="77777777" w:rsidTr="00B976AF">
        <w:tc>
          <w:tcPr>
            <w:tcW w:w="430" w:type="pct"/>
          </w:tcPr>
          <w:p w14:paraId="1FDF1048" w14:textId="5EEF7B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R4-2502610</w:t>
            </w:r>
          </w:p>
        </w:tc>
        <w:tc>
          <w:tcPr>
            <w:tcW w:w="1262" w:type="pct"/>
          </w:tcPr>
          <w:p w14:paraId="4B80677B" w14:textId="246D76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(NR_pos_enh-Perf) CR to TS 38.133: Corrections to NR Enhanced Positioning test cases (Rel 17)</w:t>
            </w:r>
          </w:p>
        </w:tc>
        <w:tc>
          <w:tcPr>
            <w:tcW w:w="366" w:type="pct"/>
          </w:tcPr>
          <w:p w14:paraId="180EC4E9" w14:textId="16798F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Rohde &amp; Schwarz</w:t>
            </w:r>
          </w:p>
        </w:tc>
        <w:tc>
          <w:tcPr>
            <w:tcW w:w="442" w:type="pct"/>
          </w:tcPr>
          <w:p w14:paraId="09A4CF5A" w14:textId="50750E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2B365B9" w14:textId="35B653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5380</w:t>
            </w:r>
          </w:p>
        </w:tc>
        <w:tc>
          <w:tcPr>
            <w:tcW w:w="221" w:type="pct"/>
          </w:tcPr>
          <w:p w14:paraId="07521C43" w14:textId="2EA82D36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7412F6B3" w14:textId="04DB4D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168F325B" w14:textId="6C28D7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E8B9452" w14:textId="75E5DD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NR_pos_enh-Perf</w:t>
            </w:r>
          </w:p>
        </w:tc>
        <w:tc>
          <w:tcPr>
            <w:tcW w:w="439" w:type="pct"/>
          </w:tcPr>
          <w:p w14:paraId="1BC5B74D" w14:textId="0E7F0E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383E2B43" w14:textId="77777777" w:rsidTr="00B976AF">
        <w:tc>
          <w:tcPr>
            <w:tcW w:w="430" w:type="pct"/>
          </w:tcPr>
          <w:p w14:paraId="52FC9C5C" w14:textId="440E6F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R4-2502690</w:t>
            </w:r>
          </w:p>
        </w:tc>
        <w:tc>
          <w:tcPr>
            <w:tcW w:w="1262" w:type="pct"/>
          </w:tcPr>
          <w:p w14:paraId="40076990" w14:textId="78DA2F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(NR_pos_enh-Perf) CR to TS 38.133: Corrections to NR Enhanced Positioning test cases (Rel 17)</w:t>
            </w:r>
          </w:p>
        </w:tc>
        <w:tc>
          <w:tcPr>
            <w:tcW w:w="366" w:type="pct"/>
          </w:tcPr>
          <w:p w14:paraId="7769819E" w14:textId="655422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Rohde &amp; Schwarz</w:t>
            </w:r>
          </w:p>
        </w:tc>
        <w:tc>
          <w:tcPr>
            <w:tcW w:w="442" w:type="pct"/>
          </w:tcPr>
          <w:p w14:paraId="259E6F1B" w14:textId="67C1A6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A191714" w14:textId="0B1B5E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5380</w:t>
            </w:r>
          </w:p>
        </w:tc>
        <w:tc>
          <w:tcPr>
            <w:tcW w:w="221" w:type="pct"/>
          </w:tcPr>
          <w:p w14:paraId="3F9743EA" w14:textId="34031EFF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</w:t>
            </w:r>
          </w:p>
        </w:tc>
        <w:tc>
          <w:tcPr>
            <w:tcW w:w="295" w:type="pct"/>
          </w:tcPr>
          <w:p w14:paraId="29154632" w14:textId="76C8DF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3032AC01" w14:textId="1331FF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2FD72EA" w14:textId="002B28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NR_pos_enh-Perf</w:t>
            </w:r>
          </w:p>
        </w:tc>
        <w:tc>
          <w:tcPr>
            <w:tcW w:w="439" w:type="pct"/>
          </w:tcPr>
          <w:p w14:paraId="702E3899" w14:textId="12B60D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85D94A6" w14:textId="77777777" w:rsidTr="00B976AF">
        <w:tc>
          <w:tcPr>
            <w:tcW w:w="430" w:type="pct"/>
          </w:tcPr>
          <w:p w14:paraId="20D6E1E9" w14:textId="191C7AD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R4-2501721</w:t>
            </w:r>
          </w:p>
        </w:tc>
        <w:tc>
          <w:tcPr>
            <w:tcW w:w="1262" w:type="pct"/>
          </w:tcPr>
          <w:p w14:paraId="6EA570C6" w14:textId="74A1A8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(NR_pos_enh-Perf) CR to TS 38.133: Corrections to NR Enhanced Positioning test cases (Rel 18)</w:t>
            </w:r>
          </w:p>
        </w:tc>
        <w:tc>
          <w:tcPr>
            <w:tcW w:w="366" w:type="pct"/>
          </w:tcPr>
          <w:p w14:paraId="5BE4408F" w14:textId="78D5B5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Rohde &amp; Schwarz</w:t>
            </w:r>
          </w:p>
        </w:tc>
        <w:tc>
          <w:tcPr>
            <w:tcW w:w="442" w:type="pct"/>
          </w:tcPr>
          <w:p w14:paraId="5E8D85B0" w14:textId="39A9D1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64EA5AC" w14:textId="42D609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5381</w:t>
            </w:r>
          </w:p>
        </w:tc>
        <w:tc>
          <w:tcPr>
            <w:tcW w:w="221" w:type="pct"/>
          </w:tcPr>
          <w:p w14:paraId="4236B78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82BECF1" w14:textId="283BB3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82DC226" w14:textId="15541D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6E7E1B85" w14:textId="56EF60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NR_pos_enh-Perf</w:t>
            </w:r>
          </w:p>
        </w:tc>
        <w:tc>
          <w:tcPr>
            <w:tcW w:w="439" w:type="pct"/>
          </w:tcPr>
          <w:p w14:paraId="76F2B6D9" w14:textId="3851EC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BAEBE1A" w14:textId="77777777" w:rsidTr="00B976AF">
        <w:tc>
          <w:tcPr>
            <w:tcW w:w="430" w:type="pct"/>
          </w:tcPr>
          <w:p w14:paraId="3ABBAAA7" w14:textId="09BFD4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R4-2501722</w:t>
            </w:r>
          </w:p>
        </w:tc>
        <w:tc>
          <w:tcPr>
            <w:tcW w:w="1262" w:type="pct"/>
          </w:tcPr>
          <w:p w14:paraId="4C8E9E16" w14:textId="1F5358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(NR_NTN_solutions-Perf) CR to TS 38.133: Corrections to NR NTN RRM test cases (Rel 17)</w:t>
            </w:r>
          </w:p>
        </w:tc>
        <w:tc>
          <w:tcPr>
            <w:tcW w:w="366" w:type="pct"/>
          </w:tcPr>
          <w:p w14:paraId="16538E88" w14:textId="5B73F7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Rohde &amp; Schwarz</w:t>
            </w:r>
          </w:p>
        </w:tc>
        <w:tc>
          <w:tcPr>
            <w:tcW w:w="442" w:type="pct"/>
          </w:tcPr>
          <w:p w14:paraId="1E8FB766" w14:textId="0AECF80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A7B7C2E" w14:textId="3FF2E3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5382</w:t>
            </w:r>
          </w:p>
        </w:tc>
        <w:tc>
          <w:tcPr>
            <w:tcW w:w="221" w:type="pct"/>
          </w:tcPr>
          <w:p w14:paraId="3E57A60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38A73E0" w14:textId="64154F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318C3DD4" w14:textId="208CFC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C2CC59B" w14:textId="5BB9B6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NR_NTN_solutions-Perf</w:t>
            </w:r>
          </w:p>
        </w:tc>
        <w:tc>
          <w:tcPr>
            <w:tcW w:w="439" w:type="pct"/>
          </w:tcPr>
          <w:p w14:paraId="0CA5B21D" w14:textId="7E9A3F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46F629AD" w14:textId="77777777" w:rsidTr="00B976AF">
        <w:tc>
          <w:tcPr>
            <w:tcW w:w="430" w:type="pct"/>
          </w:tcPr>
          <w:p w14:paraId="6B7D9CE3" w14:textId="6CA99F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R4-2502613</w:t>
            </w:r>
          </w:p>
        </w:tc>
        <w:tc>
          <w:tcPr>
            <w:tcW w:w="1262" w:type="pct"/>
          </w:tcPr>
          <w:p w14:paraId="4CF8A86D" w14:textId="426345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(NR_NTN_solutions-Perf) CR to TS 38.133: Corrections to NR NTN RRM test cases (Rel 17)</w:t>
            </w:r>
          </w:p>
        </w:tc>
        <w:tc>
          <w:tcPr>
            <w:tcW w:w="366" w:type="pct"/>
          </w:tcPr>
          <w:p w14:paraId="7A623017" w14:textId="756185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Rohde &amp; Schwarz</w:t>
            </w:r>
          </w:p>
        </w:tc>
        <w:tc>
          <w:tcPr>
            <w:tcW w:w="442" w:type="pct"/>
          </w:tcPr>
          <w:p w14:paraId="23DBE209" w14:textId="394C25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57B3A87" w14:textId="394DEF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5382</w:t>
            </w:r>
          </w:p>
        </w:tc>
        <w:tc>
          <w:tcPr>
            <w:tcW w:w="221" w:type="pct"/>
          </w:tcPr>
          <w:p w14:paraId="23811CEB" w14:textId="7DF3A8C2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2B3F2EFA" w14:textId="079E1F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31F9EADD" w14:textId="58190F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BB3E30B" w14:textId="5472D3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NR_NTN_solutions-Perf</w:t>
            </w:r>
          </w:p>
        </w:tc>
        <w:tc>
          <w:tcPr>
            <w:tcW w:w="439" w:type="pct"/>
          </w:tcPr>
          <w:p w14:paraId="1F1A1722" w14:textId="541646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533A1F9E" w14:textId="77777777" w:rsidTr="00B976AF">
        <w:tc>
          <w:tcPr>
            <w:tcW w:w="430" w:type="pct"/>
          </w:tcPr>
          <w:p w14:paraId="3444B5B8" w14:textId="77DBC5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R4-2502643</w:t>
            </w:r>
          </w:p>
        </w:tc>
        <w:tc>
          <w:tcPr>
            <w:tcW w:w="1262" w:type="pct"/>
          </w:tcPr>
          <w:p w14:paraId="4AFC230B" w14:textId="453DDF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(NR_NTN_solutions-Perf) CR to TS 38.133: Corrections to NR NTN RRM test cases (Rel 17)</w:t>
            </w:r>
          </w:p>
        </w:tc>
        <w:tc>
          <w:tcPr>
            <w:tcW w:w="366" w:type="pct"/>
          </w:tcPr>
          <w:p w14:paraId="45D9369C" w14:textId="71B78E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Rohde &amp; Schwarz</w:t>
            </w:r>
          </w:p>
        </w:tc>
        <w:tc>
          <w:tcPr>
            <w:tcW w:w="442" w:type="pct"/>
          </w:tcPr>
          <w:p w14:paraId="3910E1CE" w14:textId="29E1CA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7B35B39" w14:textId="561D4F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5382</w:t>
            </w:r>
          </w:p>
        </w:tc>
        <w:tc>
          <w:tcPr>
            <w:tcW w:w="221" w:type="pct"/>
          </w:tcPr>
          <w:p w14:paraId="16BF8D2D" w14:textId="3D77AD3D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</w:t>
            </w:r>
          </w:p>
        </w:tc>
        <w:tc>
          <w:tcPr>
            <w:tcW w:w="295" w:type="pct"/>
          </w:tcPr>
          <w:p w14:paraId="4D97A74D" w14:textId="333DD1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4DFA1867" w14:textId="6599363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E8702AF" w14:textId="41C2BF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NR_NTN_solutions-Perf</w:t>
            </w:r>
          </w:p>
        </w:tc>
        <w:tc>
          <w:tcPr>
            <w:tcW w:w="439" w:type="pct"/>
          </w:tcPr>
          <w:p w14:paraId="6C7EB030" w14:textId="674B3F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DF1D2AC" w14:textId="77777777" w:rsidTr="00B976AF">
        <w:tc>
          <w:tcPr>
            <w:tcW w:w="430" w:type="pct"/>
          </w:tcPr>
          <w:p w14:paraId="0BD5508C" w14:textId="312BE5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R4-2501723</w:t>
            </w:r>
          </w:p>
        </w:tc>
        <w:tc>
          <w:tcPr>
            <w:tcW w:w="1262" w:type="pct"/>
          </w:tcPr>
          <w:p w14:paraId="117FCA67" w14:textId="7C1CCB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(NR_NTN_solutions-Perf) CR to TS 38.133: Corrections to NR NTN RRM test cases (Rel 18)</w:t>
            </w:r>
          </w:p>
        </w:tc>
        <w:tc>
          <w:tcPr>
            <w:tcW w:w="366" w:type="pct"/>
          </w:tcPr>
          <w:p w14:paraId="6E848617" w14:textId="77BAFD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Rohde &amp; Schwarz</w:t>
            </w:r>
          </w:p>
        </w:tc>
        <w:tc>
          <w:tcPr>
            <w:tcW w:w="442" w:type="pct"/>
          </w:tcPr>
          <w:p w14:paraId="6D1914CB" w14:textId="5B9FDB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63F9412" w14:textId="1EA667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5383</w:t>
            </w:r>
          </w:p>
        </w:tc>
        <w:tc>
          <w:tcPr>
            <w:tcW w:w="221" w:type="pct"/>
          </w:tcPr>
          <w:p w14:paraId="00207F2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9BA1A48" w14:textId="70D473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38F41AD" w14:textId="21550B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59D78C4C" w14:textId="569AA3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NR_NTN_solutions-Perf</w:t>
            </w:r>
          </w:p>
        </w:tc>
        <w:tc>
          <w:tcPr>
            <w:tcW w:w="439" w:type="pct"/>
          </w:tcPr>
          <w:p w14:paraId="3D2E2297" w14:textId="057E48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9DF73C5" w14:textId="77777777" w:rsidTr="00B976AF">
        <w:tc>
          <w:tcPr>
            <w:tcW w:w="430" w:type="pct"/>
          </w:tcPr>
          <w:p w14:paraId="627B036D" w14:textId="3C694C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R4-2501724</w:t>
            </w:r>
          </w:p>
        </w:tc>
        <w:tc>
          <w:tcPr>
            <w:tcW w:w="1262" w:type="pct"/>
          </w:tcPr>
          <w:p w14:paraId="243F683B" w14:textId="2EAA53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(NR_redcap-Perf) CR to TS 38.133: Corrections to RedCap RRM test cases (Rel 17)</w:t>
            </w:r>
          </w:p>
        </w:tc>
        <w:tc>
          <w:tcPr>
            <w:tcW w:w="366" w:type="pct"/>
          </w:tcPr>
          <w:p w14:paraId="2F8E6E09" w14:textId="575706E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Rohde &amp; Schwarz</w:t>
            </w:r>
          </w:p>
        </w:tc>
        <w:tc>
          <w:tcPr>
            <w:tcW w:w="442" w:type="pct"/>
          </w:tcPr>
          <w:p w14:paraId="06201781" w14:textId="40AFB2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832673D" w14:textId="2F6CB8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5384</w:t>
            </w:r>
          </w:p>
        </w:tc>
        <w:tc>
          <w:tcPr>
            <w:tcW w:w="221" w:type="pct"/>
          </w:tcPr>
          <w:p w14:paraId="60AF4B8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FF2497F" w14:textId="78EBEA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4CFA6ED8" w14:textId="0D9657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E7B28EA" w14:textId="5B953D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NR_redcap-Perf</w:t>
            </w:r>
          </w:p>
        </w:tc>
        <w:tc>
          <w:tcPr>
            <w:tcW w:w="439" w:type="pct"/>
          </w:tcPr>
          <w:p w14:paraId="15DD67AF" w14:textId="077652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CA05252" w14:textId="77777777" w:rsidTr="00B976AF">
        <w:tc>
          <w:tcPr>
            <w:tcW w:w="430" w:type="pct"/>
          </w:tcPr>
          <w:p w14:paraId="6D191776" w14:textId="7D82CB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R4-2501725</w:t>
            </w:r>
          </w:p>
        </w:tc>
        <w:tc>
          <w:tcPr>
            <w:tcW w:w="1262" w:type="pct"/>
          </w:tcPr>
          <w:p w14:paraId="76A5FD7B" w14:textId="1DC446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(NR_redcap-Perf) CR to TS 38.133: Corrections to RedCap RRM test cases (Rel 18)</w:t>
            </w:r>
          </w:p>
        </w:tc>
        <w:tc>
          <w:tcPr>
            <w:tcW w:w="366" w:type="pct"/>
          </w:tcPr>
          <w:p w14:paraId="58FA3C03" w14:textId="0DC35F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Rohde &amp; Schwarz</w:t>
            </w:r>
          </w:p>
        </w:tc>
        <w:tc>
          <w:tcPr>
            <w:tcW w:w="442" w:type="pct"/>
          </w:tcPr>
          <w:p w14:paraId="12DD2153" w14:textId="1B2B8B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85425A6" w14:textId="708149A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5385</w:t>
            </w:r>
          </w:p>
        </w:tc>
        <w:tc>
          <w:tcPr>
            <w:tcW w:w="221" w:type="pct"/>
          </w:tcPr>
          <w:p w14:paraId="5F35297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585BEF6" w14:textId="2AF3A2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6FBA454" w14:textId="5F9F75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EDC16DD" w14:textId="0362DB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NR_redcap-Perf</w:t>
            </w:r>
          </w:p>
        </w:tc>
        <w:tc>
          <w:tcPr>
            <w:tcW w:w="439" w:type="pct"/>
          </w:tcPr>
          <w:p w14:paraId="1C65E8CA" w14:textId="028B3B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436BFF2" w14:textId="77777777" w:rsidTr="00B976AF">
        <w:tc>
          <w:tcPr>
            <w:tcW w:w="430" w:type="pct"/>
          </w:tcPr>
          <w:p w14:paraId="6BC317C4" w14:textId="236E8A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R4-2501741</w:t>
            </w:r>
          </w:p>
        </w:tc>
        <w:tc>
          <w:tcPr>
            <w:tcW w:w="1262" w:type="pct"/>
          </w:tcPr>
          <w:p w14:paraId="3673ABF2" w14:textId="62BE2D3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PL1_sharing for L1-RSRP intra-frequency and inter-frequency neighbour cells</w:t>
            </w:r>
          </w:p>
        </w:tc>
        <w:tc>
          <w:tcPr>
            <w:tcW w:w="366" w:type="pct"/>
          </w:tcPr>
          <w:p w14:paraId="0E983291" w14:textId="34DA13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OPPO</w:t>
            </w:r>
          </w:p>
        </w:tc>
        <w:tc>
          <w:tcPr>
            <w:tcW w:w="442" w:type="pct"/>
          </w:tcPr>
          <w:p w14:paraId="7FD89B5F" w14:textId="2D27A15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3CD7C48" w14:textId="6464C2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5386</w:t>
            </w:r>
          </w:p>
        </w:tc>
        <w:tc>
          <w:tcPr>
            <w:tcW w:w="221" w:type="pct"/>
          </w:tcPr>
          <w:p w14:paraId="6D2597D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64004F3" w14:textId="088657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10ACE4B" w14:textId="24DF7E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699024A" w14:textId="2D12C2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NR_Mob_enh2-Core</w:t>
            </w:r>
          </w:p>
        </w:tc>
        <w:tc>
          <w:tcPr>
            <w:tcW w:w="439" w:type="pct"/>
          </w:tcPr>
          <w:p w14:paraId="76F9B236" w14:textId="43B87B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7DE2FF86" w14:textId="77777777" w:rsidTr="00B976AF">
        <w:tc>
          <w:tcPr>
            <w:tcW w:w="430" w:type="pct"/>
          </w:tcPr>
          <w:p w14:paraId="32094338" w14:textId="0871B1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R4-2501751</w:t>
            </w:r>
          </w:p>
        </w:tc>
        <w:tc>
          <w:tcPr>
            <w:tcW w:w="1262" w:type="pct"/>
          </w:tcPr>
          <w:p w14:paraId="28649A0E" w14:textId="0CB6B5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PL1_sharing for L1-RSRP intra-frequency and inter-frequency neighbour cells</w:t>
            </w:r>
          </w:p>
        </w:tc>
        <w:tc>
          <w:tcPr>
            <w:tcW w:w="366" w:type="pct"/>
          </w:tcPr>
          <w:p w14:paraId="3676D557" w14:textId="5865E8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OPPO</w:t>
            </w:r>
          </w:p>
        </w:tc>
        <w:tc>
          <w:tcPr>
            <w:tcW w:w="442" w:type="pct"/>
          </w:tcPr>
          <w:p w14:paraId="07E344AC" w14:textId="58907B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4CE3AB3" w14:textId="39ED01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5387</w:t>
            </w:r>
          </w:p>
        </w:tc>
        <w:tc>
          <w:tcPr>
            <w:tcW w:w="221" w:type="pct"/>
          </w:tcPr>
          <w:p w14:paraId="66AEB20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6F1926F" w14:textId="545C0C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C8B93E1" w14:textId="6A56D3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1B4D343" w14:textId="1FF303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NR_Mob_enh2-Core</w:t>
            </w:r>
          </w:p>
        </w:tc>
        <w:tc>
          <w:tcPr>
            <w:tcW w:w="439" w:type="pct"/>
          </w:tcPr>
          <w:p w14:paraId="711997D7" w14:textId="48DC5F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324F7CE" w14:textId="77777777" w:rsidTr="00B976AF">
        <w:tc>
          <w:tcPr>
            <w:tcW w:w="430" w:type="pct"/>
          </w:tcPr>
          <w:p w14:paraId="44B1E046" w14:textId="0C4368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R4-2502623</w:t>
            </w:r>
          </w:p>
        </w:tc>
        <w:tc>
          <w:tcPr>
            <w:tcW w:w="1262" w:type="pct"/>
          </w:tcPr>
          <w:p w14:paraId="76F5B578" w14:textId="111018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PL1_sharing for L1-RSRP intra-frequency and inter-frequency neighbour cells</w:t>
            </w:r>
          </w:p>
        </w:tc>
        <w:tc>
          <w:tcPr>
            <w:tcW w:w="366" w:type="pct"/>
          </w:tcPr>
          <w:p w14:paraId="4B3FA6D7" w14:textId="318EE0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OPPO</w:t>
            </w:r>
          </w:p>
        </w:tc>
        <w:tc>
          <w:tcPr>
            <w:tcW w:w="442" w:type="pct"/>
          </w:tcPr>
          <w:p w14:paraId="63F075D2" w14:textId="515647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AE4F2D3" w14:textId="7613D7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5387</w:t>
            </w:r>
          </w:p>
        </w:tc>
        <w:tc>
          <w:tcPr>
            <w:tcW w:w="221" w:type="pct"/>
          </w:tcPr>
          <w:p w14:paraId="5C4453F4" w14:textId="72386A02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4455A689" w14:textId="7947CD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4E2A904" w14:textId="52A0D4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67AD0BA" w14:textId="7F1055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NR_Mob_enh2-Core</w:t>
            </w:r>
          </w:p>
        </w:tc>
        <w:tc>
          <w:tcPr>
            <w:tcW w:w="439" w:type="pct"/>
          </w:tcPr>
          <w:p w14:paraId="50A633FB" w14:textId="30BB3B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7830E9BC" w14:textId="77777777" w:rsidTr="00B976AF">
        <w:tc>
          <w:tcPr>
            <w:tcW w:w="430" w:type="pct"/>
          </w:tcPr>
          <w:p w14:paraId="0A4D1ABE" w14:textId="0783C3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R4-2501752</w:t>
            </w:r>
          </w:p>
        </w:tc>
        <w:tc>
          <w:tcPr>
            <w:tcW w:w="1262" w:type="pct"/>
          </w:tcPr>
          <w:p w14:paraId="4B07B31B" w14:textId="64E3E5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(NR_pos_enh-Perf) CAT-F CR to 38.133 on performance requirement for PRS-RSRP and UE Rx-Tx measurements</w:t>
            </w:r>
          </w:p>
        </w:tc>
        <w:tc>
          <w:tcPr>
            <w:tcW w:w="366" w:type="pct"/>
          </w:tcPr>
          <w:p w14:paraId="016EE29D" w14:textId="15F689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15F83F4F" w14:textId="2DFC7C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FA17BDC" w14:textId="4A3C28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5388</w:t>
            </w:r>
          </w:p>
        </w:tc>
        <w:tc>
          <w:tcPr>
            <w:tcW w:w="221" w:type="pct"/>
          </w:tcPr>
          <w:p w14:paraId="21199B2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E62CCF6" w14:textId="00F2FD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5F5DDB5F" w14:textId="04EF20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EB5BBD5" w14:textId="64B4D8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NR_pos_enh-Perf</w:t>
            </w:r>
          </w:p>
        </w:tc>
        <w:tc>
          <w:tcPr>
            <w:tcW w:w="439" w:type="pct"/>
          </w:tcPr>
          <w:p w14:paraId="0CF39893" w14:textId="08E61E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5D184F2" w14:textId="77777777" w:rsidTr="00B976AF">
        <w:tc>
          <w:tcPr>
            <w:tcW w:w="430" w:type="pct"/>
          </w:tcPr>
          <w:p w14:paraId="48EBE25C" w14:textId="21E5ED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R4-2501753</w:t>
            </w:r>
          </w:p>
        </w:tc>
        <w:tc>
          <w:tcPr>
            <w:tcW w:w="1262" w:type="pct"/>
          </w:tcPr>
          <w:p w14:paraId="1C57CAE6" w14:textId="0CDD48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(NR_pos_enh-Perf) CAT-A   CR to 38.133 on performance requirement for PRS-RSRP and UE Rx-Tx measurements</w:t>
            </w:r>
          </w:p>
        </w:tc>
        <w:tc>
          <w:tcPr>
            <w:tcW w:w="366" w:type="pct"/>
          </w:tcPr>
          <w:p w14:paraId="6F0FAD79" w14:textId="2046050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477EE594" w14:textId="393AAA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A3A4AE3" w14:textId="1AB8CB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5389</w:t>
            </w:r>
          </w:p>
        </w:tc>
        <w:tc>
          <w:tcPr>
            <w:tcW w:w="221" w:type="pct"/>
          </w:tcPr>
          <w:p w14:paraId="5957C46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7175AE6" w14:textId="3E6E6A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606E019" w14:textId="2CFF89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00D02848" w14:textId="625649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NR_pos_enh-Perf</w:t>
            </w:r>
          </w:p>
        </w:tc>
        <w:tc>
          <w:tcPr>
            <w:tcW w:w="439" w:type="pct"/>
          </w:tcPr>
          <w:p w14:paraId="4CA5F5BF" w14:textId="234402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7C8B6D9" w14:textId="77777777" w:rsidTr="00B976AF">
        <w:tc>
          <w:tcPr>
            <w:tcW w:w="430" w:type="pct"/>
          </w:tcPr>
          <w:p w14:paraId="6F058041" w14:textId="0A1B73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R4-2501754</w:t>
            </w:r>
          </w:p>
        </w:tc>
        <w:tc>
          <w:tcPr>
            <w:tcW w:w="1262" w:type="pct"/>
          </w:tcPr>
          <w:p w14:paraId="41162B75" w14:textId="5A17D4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38.133 on core requirements for CPP</w:t>
            </w:r>
          </w:p>
        </w:tc>
        <w:tc>
          <w:tcPr>
            <w:tcW w:w="366" w:type="pct"/>
          </w:tcPr>
          <w:p w14:paraId="0A8E0C70" w14:textId="5F4D10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067FCB81" w14:textId="2A6CA0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FAECAC8" w14:textId="2461C4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5390</w:t>
            </w:r>
          </w:p>
        </w:tc>
        <w:tc>
          <w:tcPr>
            <w:tcW w:w="221" w:type="pct"/>
          </w:tcPr>
          <w:p w14:paraId="1FA6605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CCA5227" w14:textId="55BCF9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8BE81A1" w14:textId="4DB521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F7FC0B4" w14:textId="38C458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NR_pos_enh2-Core</w:t>
            </w:r>
          </w:p>
        </w:tc>
        <w:tc>
          <w:tcPr>
            <w:tcW w:w="439" w:type="pct"/>
          </w:tcPr>
          <w:p w14:paraId="33106A3F" w14:textId="5F8180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790AA4F" w14:textId="77777777" w:rsidTr="00B976AF">
        <w:tc>
          <w:tcPr>
            <w:tcW w:w="430" w:type="pct"/>
          </w:tcPr>
          <w:p w14:paraId="674AE767" w14:textId="53E248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R4-2502628</w:t>
            </w:r>
          </w:p>
        </w:tc>
        <w:tc>
          <w:tcPr>
            <w:tcW w:w="1262" w:type="pct"/>
          </w:tcPr>
          <w:p w14:paraId="3F9C4C89" w14:textId="2B0FD1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38.133 on core requirements for CPP</w:t>
            </w:r>
          </w:p>
        </w:tc>
        <w:tc>
          <w:tcPr>
            <w:tcW w:w="366" w:type="pct"/>
          </w:tcPr>
          <w:p w14:paraId="6A30EFBF" w14:textId="18F1F8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726A5344" w14:textId="15C8C7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4095295" w14:textId="5294BE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5390</w:t>
            </w:r>
          </w:p>
        </w:tc>
        <w:tc>
          <w:tcPr>
            <w:tcW w:w="221" w:type="pct"/>
          </w:tcPr>
          <w:p w14:paraId="24B21A23" w14:textId="2F69C3E0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5FA17BDE" w14:textId="078C41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119D49B" w14:textId="2AC0EA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6FE19CB" w14:textId="45F33F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NR_pos_enh2-Core</w:t>
            </w:r>
          </w:p>
        </w:tc>
        <w:tc>
          <w:tcPr>
            <w:tcW w:w="439" w:type="pct"/>
          </w:tcPr>
          <w:p w14:paraId="3D3078A2" w14:textId="1FE44D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F8CA736" w14:textId="77777777" w:rsidTr="00B976AF">
        <w:tc>
          <w:tcPr>
            <w:tcW w:w="430" w:type="pct"/>
          </w:tcPr>
          <w:p w14:paraId="2DB8AC48" w14:textId="21F77F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R4-2501755</w:t>
            </w:r>
          </w:p>
        </w:tc>
        <w:tc>
          <w:tcPr>
            <w:tcW w:w="1262" w:type="pct"/>
          </w:tcPr>
          <w:p w14:paraId="20B619DB" w14:textId="2EEFF7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38.133 on core requirements for LPHAP</w:t>
            </w:r>
          </w:p>
        </w:tc>
        <w:tc>
          <w:tcPr>
            <w:tcW w:w="366" w:type="pct"/>
          </w:tcPr>
          <w:p w14:paraId="050AA16B" w14:textId="46F9C3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03DF4035" w14:textId="76CE04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6AEE12C" w14:textId="588CBE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5391</w:t>
            </w:r>
          </w:p>
        </w:tc>
        <w:tc>
          <w:tcPr>
            <w:tcW w:w="221" w:type="pct"/>
          </w:tcPr>
          <w:p w14:paraId="1E0121C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C788CE5" w14:textId="2A6BE3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7C1E99F" w14:textId="07F584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52C5256" w14:textId="70EA7F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NR_pos_enh2-Core</w:t>
            </w:r>
          </w:p>
        </w:tc>
        <w:tc>
          <w:tcPr>
            <w:tcW w:w="439" w:type="pct"/>
          </w:tcPr>
          <w:p w14:paraId="205FA012" w14:textId="6F214B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0156898" w14:textId="77777777" w:rsidTr="00B976AF">
        <w:tc>
          <w:tcPr>
            <w:tcW w:w="430" w:type="pct"/>
          </w:tcPr>
          <w:p w14:paraId="05F9AE89" w14:textId="205A49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R4-2501756</w:t>
            </w:r>
          </w:p>
        </w:tc>
        <w:tc>
          <w:tcPr>
            <w:tcW w:w="1262" w:type="pct"/>
          </w:tcPr>
          <w:p w14:paraId="56A9737E" w14:textId="42B1CD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38.133 on test case for LPHAP</w:t>
            </w:r>
          </w:p>
        </w:tc>
        <w:tc>
          <w:tcPr>
            <w:tcW w:w="366" w:type="pct"/>
          </w:tcPr>
          <w:p w14:paraId="3DC08BAE" w14:textId="3A1F7D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1EBB6310" w14:textId="65183A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5D40FEB" w14:textId="6D81E2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5392</w:t>
            </w:r>
          </w:p>
        </w:tc>
        <w:tc>
          <w:tcPr>
            <w:tcW w:w="221" w:type="pct"/>
          </w:tcPr>
          <w:p w14:paraId="0373593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B31E785" w14:textId="2AD6A2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48BCC08" w14:textId="0731F8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21F2C58" w14:textId="2323DE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NR_pos_enh2-Perf</w:t>
            </w:r>
          </w:p>
        </w:tc>
        <w:tc>
          <w:tcPr>
            <w:tcW w:w="439" w:type="pct"/>
          </w:tcPr>
          <w:p w14:paraId="40F4F2DA" w14:textId="32159D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8145ED9" w14:textId="77777777" w:rsidTr="00B976AF">
        <w:tc>
          <w:tcPr>
            <w:tcW w:w="430" w:type="pct"/>
          </w:tcPr>
          <w:p w14:paraId="09071F59" w14:textId="60876E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R4-2502629</w:t>
            </w:r>
          </w:p>
        </w:tc>
        <w:tc>
          <w:tcPr>
            <w:tcW w:w="1262" w:type="pct"/>
          </w:tcPr>
          <w:p w14:paraId="714A51FA" w14:textId="46B511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38.133 on test case for LPHAP</w:t>
            </w:r>
          </w:p>
        </w:tc>
        <w:tc>
          <w:tcPr>
            <w:tcW w:w="366" w:type="pct"/>
          </w:tcPr>
          <w:p w14:paraId="4B37C9F2" w14:textId="2B7855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364B38EF" w14:textId="427E07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ED3F180" w14:textId="780402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5392</w:t>
            </w:r>
          </w:p>
        </w:tc>
        <w:tc>
          <w:tcPr>
            <w:tcW w:w="221" w:type="pct"/>
          </w:tcPr>
          <w:p w14:paraId="23E4C30C" w14:textId="4CEA0A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1A1B6D77" w14:textId="49A050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9433A5C" w14:textId="263072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322A3E1" w14:textId="2BAF87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NR_pos_enh2-Perf</w:t>
            </w:r>
          </w:p>
        </w:tc>
        <w:tc>
          <w:tcPr>
            <w:tcW w:w="439" w:type="pct"/>
          </w:tcPr>
          <w:p w14:paraId="32F5BB04" w14:textId="07E71E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3089CB0" w14:textId="77777777" w:rsidTr="00B976AF">
        <w:tc>
          <w:tcPr>
            <w:tcW w:w="430" w:type="pct"/>
          </w:tcPr>
          <w:p w14:paraId="7099B89C" w14:textId="5C6FFF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R4-2501757</w:t>
            </w:r>
          </w:p>
        </w:tc>
        <w:tc>
          <w:tcPr>
            <w:tcW w:w="1262" w:type="pct"/>
          </w:tcPr>
          <w:p w14:paraId="544C325B" w14:textId="4F9D49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38.133 on performance requirements for carrier phase measurement for NR positioning</w:t>
            </w:r>
          </w:p>
        </w:tc>
        <w:tc>
          <w:tcPr>
            <w:tcW w:w="366" w:type="pct"/>
          </w:tcPr>
          <w:p w14:paraId="0A34A64D" w14:textId="600B1A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20DC9843" w14:textId="24F365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9CA1656" w14:textId="287F29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5393</w:t>
            </w:r>
          </w:p>
        </w:tc>
        <w:tc>
          <w:tcPr>
            <w:tcW w:w="221" w:type="pct"/>
          </w:tcPr>
          <w:p w14:paraId="68C7AC7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F305F85" w14:textId="315E6B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DCD48B0" w14:textId="0E4F9D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76A3379" w14:textId="1F486C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NR_pos_enh2-Perf</w:t>
            </w:r>
          </w:p>
        </w:tc>
        <w:tc>
          <w:tcPr>
            <w:tcW w:w="439" w:type="pct"/>
          </w:tcPr>
          <w:p w14:paraId="604570E3" w14:textId="387D7C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336160B" w14:textId="77777777" w:rsidTr="00B976AF">
        <w:tc>
          <w:tcPr>
            <w:tcW w:w="430" w:type="pct"/>
          </w:tcPr>
          <w:p w14:paraId="3AC2B033" w14:textId="7CF8A3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R4-2501821</w:t>
            </w:r>
          </w:p>
        </w:tc>
        <w:tc>
          <w:tcPr>
            <w:tcW w:w="1262" w:type="pct"/>
          </w:tcPr>
          <w:p w14:paraId="59EE5A82" w14:textId="69A34B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(NR_NTN_enh-Core) Formal CR for TS 38.133 on positioning measurement accuracy requirements for NTN</w:t>
            </w:r>
          </w:p>
        </w:tc>
        <w:tc>
          <w:tcPr>
            <w:tcW w:w="366" w:type="pct"/>
          </w:tcPr>
          <w:p w14:paraId="28132018" w14:textId="3896DC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00C2FDA8" w14:textId="0EA770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389CDB4" w14:textId="488D31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5394</w:t>
            </w:r>
          </w:p>
        </w:tc>
        <w:tc>
          <w:tcPr>
            <w:tcW w:w="221" w:type="pct"/>
          </w:tcPr>
          <w:p w14:paraId="68A54AA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82DF349" w14:textId="6BB9F6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5DB12B6" w14:textId="583B19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06985C4" w14:textId="6E5FA4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2B3D8C24" w14:textId="663663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945FD14" w14:textId="77777777" w:rsidTr="00B976AF">
        <w:tc>
          <w:tcPr>
            <w:tcW w:w="430" w:type="pct"/>
          </w:tcPr>
          <w:p w14:paraId="72CB78FC" w14:textId="0D0AD7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R4-2501887</w:t>
            </w:r>
          </w:p>
        </w:tc>
        <w:tc>
          <w:tcPr>
            <w:tcW w:w="1262" w:type="pct"/>
          </w:tcPr>
          <w:p w14:paraId="02ED61BF" w14:textId="740132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clarifying the UE UL transmit timing requirements</w:t>
            </w:r>
          </w:p>
        </w:tc>
        <w:tc>
          <w:tcPr>
            <w:tcW w:w="366" w:type="pct"/>
          </w:tcPr>
          <w:p w14:paraId="67CB9C26" w14:textId="6CF3E3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09324DC1" w14:textId="6369C2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9DD9776" w14:textId="6B59FE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5395</w:t>
            </w:r>
          </w:p>
        </w:tc>
        <w:tc>
          <w:tcPr>
            <w:tcW w:w="221" w:type="pct"/>
          </w:tcPr>
          <w:p w14:paraId="75088C7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401A212" w14:textId="76734C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2DB37BA9" w14:textId="403A66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99BC42E" w14:textId="1B8377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47C204FB" w14:textId="1D87E2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18B80C98" w14:textId="77777777" w:rsidTr="00B976AF">
        <w:tc>
          <w:tcPr>
            <w:tcW w:w="430" w:type="pct"/>
          </w:tcPr>
          <w:p w14:paraId="73AEAC59" w14:textId="67C7D8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R4-2501888</w:t>
            </w:r>
          </w:p>
        </w:tc>
        <w:tc>
          <w:tcPr>
            <w:tcW w:w="1262" w:type="pct"/>
          </w:tcPr>
          <w:p w14:paraId="0F16C3DA" w14:textId="78D1D8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clarifying the UE UL transmit timing requirements</w:t>
            </w:r>
          </w:p>
        </w:tc>
        <w:tc>
          <w:tcPr>
            <w:tcW w:w="366" w:type="pct"/>
          </w:tcPr>
          <w:p w14:paraId="77643CDC" w14:textId="2578B3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5B7FCCBD" w14:textId="2291F2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0DE6293" w14:textId="5412EA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5396</w:t>
            </w:r>
          </w:p>
        </w:tc>
        <w:tc>
          <w:tcPr>
            <w:tcW w:w="221" w:type="pct"/>
          </w:tcPr>
          <w:p w14:paraId="7E787B2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F19EB52" w14:textId="74CD7E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5065ACBD" w14:textId="0A71E3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67A0A38D" w14:textId="4E3CF4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18AF50B6" w14:textId="138D36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1FB87776" w14:textId="77777777" w:rsidTr="00B976AF">
        <w:tc>
          <w:tcPr>
            <w:tcW w:w="430" w:type="pct"/>
          </w:tcPr>
          <w:p w14:paraId="35B9EB45" w14:textId="02CBA9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R4-2501889</w:t>
            </w:r>
          </w:p>
        </w:tc>
        <w:tc>
          <w:tcPr>
            <w:tcW w:w="1262" w:type="pct"/>
          </w:tcPr>
          <w:p w14:paraId="388394B4" w14:textId="5A2916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clarifying the UE UL transmit timing requirements</w:t>
            </w:r>
          </w:p>
        </w:tc>
        <w:tc>
          <w:tcPr>
            <w:tcW w:w="366" w:type="pct"/>
          </w:tcPr>
          <w:p w14:paraId="2AEC80AE" w14:textId="7540D3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4E114B08" w14:textId="5301F5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878581D" w14:textId="0D3667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5397</w:t>
            </w:r>
          </w:p>
        </w:tc>
        <w:tc>
          <w:tcPr>
            <w:tcW w:w="221" w:type="pct"/>
          </w:tcPr>
          <w:p w14:paraId="0BD8FAB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E1748CD" w14:textId="7B3389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7E509FC9" w14:textId="033940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60ECE83" w14:textId="46698B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31157865" w14:textId="5A0C7D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4E4F3410" w14:textId="77777777" w:rsidTr="00B976AF">
        <w:tc>
          <w:tcPr>
            <w:tcW w:w="430" w:type="pct"/>
          </w:tcPr>
          <w:p w14:paraId="2E933925" w14:textId="4F8D3A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R4-2501890</w:t>
            </w:r>
          </w:p>
        </w:tc>
        <w:tc>
          <w:tcPr>
            <w:tcW w:w="1262" w:type="pct"/>
          </w:tcPr>
          <w:p w14:paraId="6103FE2E" w14:textId="7801A84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clarifying the UE UL transmit timing requirements</w:t>
            </w:r>
          </w:p>
        </w:tc>
        <w:tc>
          <w:tcPr>
            <w:tcW w:w="366" w:type="pct"/>
          </w:tcPr>
          <w:p w14:paraId="713B1E53" w14:textId="72A1C0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04073A69" w14:textId="427503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458831F" w14:textId="1E078C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5398</w:t>
            </w:r>
          </w:p>
        </w:tc>
        <w:tc>
          <w:tcPr>
            <w:tcW w:w="221" w:type="pct"/>
          </w:tcPr>
          <w:p w14:paraId="72AAFFD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525FB87" w14:textId="22A2D2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D2F3FD6" w14:textId="5B639C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58B0CDC1" w14:textId="176FC9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11D25D3A" w14:textId="369049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3FD01C36" w14:textId="77777777" w:rsidTr="00B976AF">
        <w:tc>
          <w:tcPr>
            <w:tcW w:w="430" w:type="pct"/>
          </w:tcPr>
          <w:p w14:paraId="531AA175" w14:textId="2DD708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R4-2501892</w:t>
            </w:r>
          </w:p>
        </w:tc>
        <w:tc>
          <w:tcPr>
            <w:tcW w:w="1262" w:type="pct"/>
          </w:tcPr>
          <w:p w14:paraId="3FB0D800" w14:textId="2D6747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on NR-E-UTRAN HO delay requirement maintenance</w:t>
            </w:r>
          </w:p>
        </w:tc>
        <w:tc>
          <w:tcPr>
            <w:tcW w:w="366" w:type="pct"/>
          </w:tcPr>
          <w:p w14:paraId="7E5B5150" w14:textId="6E3469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104B57B0" w14:textId="6BC2DD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56FA486" w14:textId="2DC030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5399</w:t>
            </w:r>
          </w:p>
        </w:tc>
        <w:tc>
          <w:tcPr>
            <w:tcW w:w="221" w:type="pct"/>
          </w:tcPr>
          <w:p w14:paraId="17077B4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5102689" w14:textId="410A32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27A318E8" w14:textId="3F4100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6FF4C88" w14:textId="3BC740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7B27C57C" w14:textId="6614DE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0093A7D9" w14:textId="77777777" w:rsidTr="00B976AF">
        <w:tc>
          <w:tcPr>
            <w:tcW w:w="430" w:type="pct"/>
          </w:tcPr>
          <w:p w14:paraId="7E19E778" w14:textId="3B9AD0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R4-2501893</w:t>
            </w:r>
          </w:p>
        </w:tc>
        <w:tc>
          <w:tcPr>
            <w:tcW w:w="1262" w:type="pct"/>
          </w:tcPr>
          <w:p w14:paraId="42D1DE1B" w14:textId="3D3ABF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on NR-E-UTRAN HO delay requirement maintenance</w:t>
            </w:r>
          </w:p>
        </w:tc>
        <w:tc>
          <w:tcPr>
            <w:tcW w:w="366" w:type="pct"/>
          </w:tcPr>
          <w:p w14:paraId="084280DD" w14:textId="11E327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7A564399" w14:textId="527F3D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A6C2FF4" w14:textId="765DF3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5400</w:t>
            </w:r>
          </w:p>
        </w:tc>
        <w:tc>
          <w:tcPr>
            <w:tcW w:w="221" w:type="pct"/>
          </w:tcPr>
          <w:p w14:paraId="037888B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221D5F5" w14:textId="0D527B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719ED0D" w14:textId="3061FB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8A7C56B" w14:textId="39FCD7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474D6E77" w14:textId="33F06D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0DD3C188" w14:textId="77777777" w:rsidTr="00B976AF">
        <w:tc>
          <w:tcPr>
            <w:tcW w:w="430" w:type="pct"/>
          </w:tcPr>
          <w:p w14:paraId="0D43C42D" w14:textId="0FB42A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R4-2501895</w:t>
            </w:r>
          </w:p>
        </w:tc>
        <w:tc>
          <w:tcPr>
            <w:tcW w:w="1262" w:type="pct"/>
          </w:tcPr>
          <w:p w14:paraId="7BC99A48" w14:textId="0DBF8A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(LTE_NR_DC_enh2) CR for correcting interruptions during measurements on deactivated NR PSCell</w:t>
            </w:r>
          </w:p>
        </w:tc>
        <w:tc>
          <w:tcPr>
            <w:tcW w:w="366" w:type="pct"/>
          </w:tcPr>
          <w:p w14:paraId="0030B53F" w14:textId="08268C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67A5D361" w14:textId="49F02F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FAB117F" w14:textId="1E6B77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5401</w:t>
            </w:r>
          </w:p>
        </w:tc>
        <w:tc>
          <w:tcPr>
            <w:tcW w:w="221" w:type="pct"/>
          </w:tcPr>
          <w:p w14:paraId="40CB148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9DF14EC" w14:textId="1BE0EC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E327D13" w14:textId="1EEF77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1F5057D" w14:textId="63BEC2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LTE_NR_DC_enh2</w:t>
            </w:r>
          </w:p>
        </w:tc>
        <w:tc>
          <w:tcPr>
            <w:tcW w:w="439" w:type="pct"/>
          </w:tcPr>
          <w:p w14:paraId="6FE0601A" w14:textId="284978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A1E5EB4" w14:textId="77777777" w:rsidTr="00B976AF">
        <w:tc>
          <w:tcPr>
            <w:tcW w:w="430" w:type="pct"/>
          </w:tcPr>
          <w:p w14:paraId="310AE143" w14:textId="2A23FC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R4-2501913</w:t>
            </w:r>
          </w:p>
        </w:tc>
        <w:tc>
          <w:tcPr>
            <w:tcW w:w="1262" w:type="pct"/>
          </w:tcPr>
          <w:p w14:paraId="09709FAF" w14:textId="4198B8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(NR_redcap-Perf) Corrections in A.16.7.1.3 and A.16.7.1.4 on derived parameters</w:t>
            </w:r>
          </w:p>
        </w:tc>
        <w:tc>
          <w:tcPr>
            <w:tcW w:w="366" w:type="pct"/>
          </w:tcPr>
          <w:p w14:paraId="40AAB5F8" w14:textId="1AEC94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Keysight Technologies</w:t>
            </w:r>
          </w:p>
        </w:tc>
        <w:tc>
          <w:tcPr>
            <w:tcW w:w="442" w:type="pct"/>
          </w:tcPr>
          <w:p w14:paraId="7013CA2D" w14:textId="0109AA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2400D72" w14:textId="6ADDB1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5402</w:t>
            </w:r>
          </w:p>
        </w:tc>
        <w:tc>
          <w:tcPr>
            <w:tcW w:w="221" w:type="pct"/>
          </w:tcPr>
          <w:p w14:paraId="2E5093E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445BA76" w14:textId="55F8419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620F22A6" w14:textId="2FF9A1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9B115B7" w14:textId="16AC6BE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NR_redcap-Perf</w:t>
            </w:r>
          </w:p>
        </w:tc>
        <w:tc>
          <w:tcPr>
            <w:tcW w:w="439" w:type="pct"/>
          </w:tcPr>
          <w:p w14:paraId="199AFE66" w14:textId="6FB400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AE019EF" w14:textId="77777777" w:rsidTr="00B976AF">
        <w:tc>
          <w:tcPr>
            <w:tcW w:w="430" w:type="pct"/>
          </w:tcPr>
          <w:p w14:paraId="28971DCD" w14:textId="624FBF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R4-2501916</w:t>
            </w:r>
          </w:p>
        </w:tc>
        <w:tc>
          <w:tcPr>
            <w:tcW w:w="1262" w:type="pct"/>
          </w:tcPr>
          <w:p w14:paraId="485F1578" w14:textId="2875CE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(NR_redcap-Perf) Corrections in A.16.7.1.3 and A.16.7.1.4 on derived parameters (Rel 18)</w:t>
            </w:r>
          </w:p>
        </w:tc>
        <w:tc>
          <w:tcPr>
            <w:tcW w:w="366" w:type="pct"/>
          </w:tcPr>
          <w:p w14:paraId="02C767D3" w14:textId="4A8221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Keysight Technologies</w:t>
            </w:r>
          </w:p>
        </w:tc>
        <w:tc>
          <w:tcPr>
            <w:tcW w:w="442" w:type="pct"/>
          </w:tcPr>
          <w:p w14:paraId="36E6CB37" w14:textId="7D4A79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F0ED459" w14:textId="2D2C57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5403</w:t>
            </w:r>
          </w:p>
        </w:tc>
        <w:tc>
          <w:tcPr>
            <w:tcW w:w="221" w:type="pct"/>
          </w:tcPr>
          <w:p w14:paraId="06F5433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A2113AA" w14:textId="1916FAA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1FC2372" w14:textId="2199DF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0E89938" w14:textId="271D83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NR_redcap-Perf</w:t>
            </w:r>
          </w:p>
        </w:tc>
        <w:tc>
          <w:tcPr>
            <w:tcW w:w="439" w:type="pct"/>
          </w:tcPr>
          <w:p w14:paraId="664AB3C9" w14:textId="323F78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BF89C14" w14:textId="77777777" w:rsidTr="00B976AF">
        <w:tc>
          <w:tcPr>
            <w:tcW w:w="430" w:type="pct"/>
          </w:tcPr>
          <w:p w14:paraId="76B61952" w14:textId="2B8879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R4-2501917</w:t>
            </w:r>
          </w:p>
        </w:tc>
        <w:tc>
          <w:tcPr>
            <w:tcW w:w="1262" w:type="pct"/>
          </w:tcPr>
          <w:p w14:paraId="42F65F84" w14:textId="2DA102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(NR_NTN_solutions-Perf) Remove NR NTN testing scenarios for BFR in SCell</w:t>
            </w:r>
          </w:p>
        </w:tc>
        <w:tc>
          <w:tcPr>
            <w:tcW w:w="366" w:type="pct"/>
          </w:tcPr>
          <w:p w14:paraId="00BB2732" w14:textId="14F9A3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Keysight Technologies, Nokia</w:t>
            </w:r>
          </w:p>
        </w:tc>
        <w:tc>
          <w:tcPr>
            <w:tcW w:w="442" w:type="pct"/>
          </w:tcPr>
          <w:p w14:paraId="26DB4D48" w14:textId="47FC6D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6308BC3" w14:textId="39F1EA7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5404</w:t>
            </w:r>
          </w:p>
        </w:tc>
        <w:tc>
          <w:tcPr>
            <w:tcW w:w="221" w:type="pct"/>
          </w:tcPr>
          <w:p w14:paraId="4F6E9D8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19F2D58" w14:textId="10BBB7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329B843A" w14:textId="0C865F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32C7732" w14:textId="1A09B3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NR_NTN_solutions-Perf</w:t>
            </w:r>
          </w:p>
        </w:tc>
        <w:tc>
          <w:tcPr>
            <w:tcW w:w="439" w:type="pct"/>
          </w:tcPr>
          <w:p w14:paraId="2BE56FA3" w14:textId="01426E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5C1F304" w14:textId="77777777" w:rsidTr="00B976AF">
        <w:tc>
          <w:tcPr>
            <w:tcW w:w="430" w:type="pct"/>
          </w:tcPr>
          <w:p w14:paraId="18A3D39A" w14:textId="3C94A7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R4-2501921</w:t>
            </w:r>
          </w:p>
        </w:tc>
        <w:tc>
          <w:tcPr>
            <w:tcW w:w="1262" w:type="pct"/>
          </w:tcPr>
          <w:p w14:paraId="5FF97ADC" w14:textId="2DF880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(NR_NTN_solutions-Perf) Remove NR NTN testing scenarios for BFR in SCell (Rel 18)</w:t>
            </w:r>
          </w:p>
        </w:tc>
        <w:tc>
          <w:tcPr>
            <w:tcW w:w="366" w:type="pct"/>
          </w:tcPr>
          <w:p w14:paraId="00EB2171" w14:textId="316F6F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Keysight Technologies, Nokia</w:t>
            </w:r>
          </w:p>
        </w:tc>
        <w:tc>
          <w:tcPr>
            <w:tcW w:w="442" w:type="pct"/>
          </w:tcPr>
          <w:p w14:paraId="576EA585" w14:textId="1B1B653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AD0C55F" w14:textId="05059E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5405</w:t>
            </w:r>
          </w:p>
        </w:tc>
        <w:tc>
          <w:tcPr>
            <w:tcW w:w="221" w:type="pct"/>
          </w:tcPr>
          <w:p w14:paraId="46309B9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1CDADAC" w14:textId="439135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A8C73B4" w14:textId="34BC83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593FA086" w14:textId="3F106F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NR_NTN_solutions-Perf</w:t>
            </w:r>
          </w:p>
        </w:tc>
        <w:tc>
          <w:tcPr>
            <w:tcW w:w="439" w:type="pct"/>
          </w:tcPr>
          <w:p w14:paraId="78FE103D" w14:textId="7491635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02968A7" w14:textId="77777777" w:rsidTr="00B976AF">
        <w:tc>
          <w:tcPr>
            <w:tcW w:w="430" w:type="pct"/>
          </w:tcPr>
          <w:p w14:paraId="19847D9E" w14:textId="3FA08E2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R4-2501922</w:t>
            </w:r>
          </w:p>
        </w:tc>
        <w:tc>
          <w:tcPr>
            <w:tcW w:w="1262" w:type="pct"/>
          </w:tcPr>
          <w:p w14:paraId="0AD3C515" w14:textId="0D7982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Corrections in A.4.7.1.2 and A.6.7.1.2 on derived parameters</w:t>
            </w:r>
          </w:p>
        </w:tc>
        <w:tc>
          <w:tcPr>
            <w:tcW w:w="366" w:type="pct"/>
          </w:tcPr>
          <w:p w14:paraId="793C7052" w14:textId="098D3B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Keysight Technologies UK Ltd</w:t>
            </w:r>
          </w:p>
        </w:tc>
        <w:tc>
          <w:tcPr>
            <w:tcW w:w="442" w:type="pct"/>
          </w:tcPr>
          <w:p w14:paraId="1EADF4C0" w14:textId="0A2DCE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2932013" w14:textId="1A620C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5406</w:t>
            </w:r>
          </w:p>
        </w:tc>
        <w:tc>
          <w:tcPr>
            <w:tcW w:w="221" w:type="pct"/>
          </w:tcPr>
          <w:p w14:paraId="314246D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6A40942" w14:textId="3E976E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6E040570" w14:textId="526EE6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B517913" w14:textId="039059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6F9E8A38" w14:textId="53B875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4601E3A3" w14:textId="77777777" w:rsidTr="00B976AF">
        <w:tc>
          <w:tcPr>
            <w:tcW w:w="430" w:type="pct"/>
          </w:tcPr>
          <w:p w14:paraId="3D2A5BDF" w14:textId="5186D0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R4-2501923</w:t>
            </w:r>
          </w:p>
        </w:tc>
        <w:tc>
          <w:tcPr>
            <w:tcW w:w="1262" w:type="pct"/>
          </w:tcPr>
          <w:p w14:paraId="1D13495D" w14:textId="3BF071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Corrections in A.4.7.1.2 and A.6.7.1.2 on derived parameters (Rel 16)</w:t>
            </w:r>
          </w:p>
        </w:tc>
        <w:tc>
          <w:tcPr>
            <w:tcW w:w="366" w:type="pct"/>
          </w:tcPr>
          <w:p w14:paraId="07F235FA" w14:textId="12389F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Keysight Technologies</w:t>
            </w:r>
          </w:p>
        </w:tc>
        <w:tc>
          <w:tcPr>
            <w:tcW w:w="442" w:type="pct"/>
          </w:tcPr>
          <w:p w14:paraId="720D6C58" w14:textId="214403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8025279" w14:textId="493988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5407</w:t>
            </w:r>
          </w:p>
        </w:tc>
        <w:tc>
          <w:tcPr>
            <w:tcW w:w="221" w:type="pct"/>
          </w:tcPr>
          <w:p w14:paraId="5C22B20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A1416ED" w14:textId="3F41B23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2FC042E9" w14:textId="565F5D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DD3C30D" w14:textId="23853A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3FEEC4D5" w14:textId="49303C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B3F2FF2" w14:textId="77777777" w:rsidTr="00B976AF">
        <w:tc>
          <w:tcPr>
            <w:tcW w:w="430" w:type="pct"/>
          </w:tcPr>
          <w:p w14:paraId="3FA11C60" w14:textId="221F3B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R4-2501925</w:t>
            </w:r>
          </w:p>
        </w:tc>
        <w:tc>
          <w:tcPr>
            <w:tcW w:w="1262" w:type="pct"/>
          </w:tcPr>
          <w:p w14:paraId="22CA68CB" w14:textId="23479A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Corrections in A.4.7.1.2 and A.6.7.1.2 on derived parameters (Rel 17)</w:t>
            </w:r>
          </w:p>
        </w:tc>
        <w:tc>
          <w:tcPr>
            <w:tcW w:w="366" w:type="pct"/>
          </w:tcPr>
          <w:p w14:paraId="4A22F17D" w14:textId="0D04893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Keysight Technologies</w:t>
            </w:r>
          </w:p>
        </w:tc>
        <w:tc>
          <w:tcPr>
            <w:tcW w:w="442" w:type="pct"/>
          </w:tcPr>
          <w:p w14:paraId="399715A9" w14:textId="021155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426D8A5" w14:textId="6E0545E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5408</w:t>
            </w:r>
          </w:p>
        </w:tc>
        <w:tc>
          <w:tcPr>
            <w:tcW w:w="221" w:type="pct"/>
          </w:tcPr>
          <w:p w14:paraId="1152337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98E44DD" w14:textId="5B5681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01F48ED5" w14:textId="20BFC9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E182BDE" w14:textId="78900D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205796C1" w14:textId="495086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94DAB43" w14:textId="77777777" w:rsidTr="00B976AF">
        <w:tc>
          <w:tcPr>
            <w:tcW w:w="430" w:type="pct"/>
          </w:tcPr>
          <w:p w14:paraId="2FD4F11F" w14:textId="23B001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R4-2501926</w:t>
            </w:r>
          </w:p>
        </w:tc>
        <w:tc>
          <w:tcPr>
            <w:tcW w:w="1262" w:type="pct"/>
          </w:tcPr>
          <w:p w14:paraId="17330FDA" w14:textId="3248CF7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Corrections in A.4.7.1.2 and A.6.7.1.2 on derived parameters (Rel 18)</w:t>
            </w:r>
          </w:p>
        </w:tc>
        <w:tc>
          <w:tcPr>
            <w:tcW w:w="366" w:type="pct"/>
          </w:tcPr>
          <w:p w14:paraId="1CF3CCA7" w14:textId="2E4B63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Keysight Technologies</w:t>
            </w:r>
          </w:p>
        </w:tc>
        <w:tc>
          <w:tcPr>
            <w:tcW w:w="442" w:type="pct"/>
          </w:tcPr>
          <w:p w14:paraId="4FFEEDD2" w14:textId="1D3E38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1F67240" w14:textId="7700F3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5409</w:t>
            </w:r>
          </w:p>
        </w:tc>
        <w:tc>
          <w:tcPr>
            <w:tcW w:w="221" w:type="pct"/>
          </w:tcPr>
          <w:p w14:paraId="6689B65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C265266" w14:textId="7A8480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533F582" w14:textId="4832B5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655E6FFD" w14:textId="5C6693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72FB2F2C" w14:textId="662AEB3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2EA0FB3" w14:textId="77777777" w:rsidTr="00B976AF">
        <w:tc>
          <w:tcPr>
            <w:tcW w:w="430" w:type="pct"/>
          </w:tcPr>
          <w:p w14:paraId="508FACB6" w14:textId="086916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R4-2501930</w:t>
            </w:r>
          </w:p>
        </w:tc>
        <w:tc>
          <w:tcPr>
            <w:tcW w:w="1262" w:type="pct"/>
          </w:tcPr>
          <w:p w14:paraId="32E1AD0A" w14:textId="4299A9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R18 LTM RRM core requirements</w:t>
            </w:r>
          </w:p>
        </w:tc>
        <w:tc>
          <w:tcPr>
            <w:tcW w:w="366" w:type="pct"/>
          </w:tcPr>
          <w:p w14:paraId="16B83A31" w14:textId="1BF901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vivo</w:t>
            </w:r>
          </w:p>
        </w:tc>
        <w:tc>
          <w:tcPr>
            <w:tcW w:w="442" w:type="pct"/>
          </w:tcPr>
          <w:p w14:paraId="349D304F" w14:textId="3ABC12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D531D9F" w14:textId="5C1301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5410</w:t>
            </w:r>
          </w:p>
        </w:tc>
        <w:tc>
          <w:tcPr>
            <w:tcW w:w="221" w:type="pct"/>
          </w:tcPr>
          <w:p w14:paraId="48A404D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75AD97D" w14:textId="603D9A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3567663" w14:textId="366DF2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70895F9" w14:textId="32ECE40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NR_Mob_enh2-Core</w:t>
            </w:r>
          </w:p>
        </w:tc>
        <w:tc>
          <w:tcPr>
            <w:tcW w:w="439" w:type="pct"/>
          </w:tcPr>
          <w:p w14:paraId="5F6E3B69" w14:textId="44F39B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34012DD" w14:textId="77777777" w:rsidTr="00B976AF">
        <w:tc>
          <w:tcPr>
            <w:tcW w:w="430" w:type="pct"/>
          </w:tcPr>
          <w:p w14:paraId="15297FD8" w14:textId="1C206F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R4-2502624</w:t>
            </w:r>
          </w:p>
        </w:tc>
        <w:tc>
          <w:tcPr>
            <w:tcW w:w="1262" w:type="pct"/>
          </w:tcPr>
          <w:p w14:paraId="741A3936" w14:textId="235877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R18 LTM RRM core requirements</w:t>
            </w:r>
          </w:p>
        </w:tc>
        <w:tc>
          <w:tcPr>
            <w:tcW w:w="366" w:type="pct"/>
          </w:tcPr>
          <w:p w14:paraId="2D11D237" w14:textId="13FC1B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vivo</w:t>
            </w:r>
          </w:p>
        </w:tc>
        <w:tc>
          <w:tcPr>
            <w:tcW w:w="442" w:type="pct"/>
          </w:tcPr>
          <w:p w14:paraId="1FBA5CBA" w14:textId="49B9D3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B840FC1" w14:textId="78E569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5410</w:t>
            </w:r>
          </w:p>
        </w:tc>
        <w:tc>
          <w:tcPr>
            <w:tcW w:w="221" w:type="pct"/>
          </w:tcPr>
          <w:p w14:paraId="245D4432" w14:textId="141A1036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290DE6EA" w14:textId="46EC96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560740E" w14:textId="7D5A41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050F6C8" w14:textId="0A82394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NR_Mob_enh2-Core</w:t>
            </w:r>
          </w:p>
        </w:tc>
        <w:tc>
          <w:tcPr>
            <w:tcW w:w="439" w:type="pct"/>
          </w:tcPr>
          <w:p w14:paraId="2D182B40" w14:textId="40DC36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DC2498C" w14:textId="77777777" w:rsidTr="00B976AF">
        <w:tc>
          <w:tcPr>
            <w:tcW w:w="430" w:type="pct"/>
          </w:tcPr>
          <w:p w14:paraId="319F3D73" w14:textId="618C61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R4-2501931</w:t>
            </w:r>
          </w:p>
        </w:tc>
        <w:tc>
          <w:tcPr>
            <w:tcW w:w="1262" w:type="pct"/>
          </w:tcPr>
          <w:p w14:paraId="45053267" w14:textId="618AAB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R18 LTM RRM performance requirements</w:t>
            </w:r>
          </w:p>
        </w:tc>
        <w:tc>
          <w:tcPr>
            <w:tcW w:w="366" w:type="pct"/>
          </w:tcPr>
          <w:p w14:paraId="736B7A26" w14:textId="1FF4F9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vivo</w:t>
            </w:r>
          </w:p>
        </w:tc>
        <w:tc>
          <w:tcPr>
            <w:tcW w:w="442" w:type="pct"/>
          </w:tcPr>
          <w:p w14:paraId="7D39F0BF" w14:textId="142109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2D5D3C9" w14:textId="5279BB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5411</w:t>
            </w:r>
          </w:p>
        </w:tc>
        <w:tc>
          <w:tcPr>
            <w:tcW w:w="221" w:type="pct"/>
          </w:tcPr>
          <w:p w14:paraId="502A9E5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E0A0F2F" w14:textId="232C27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2F536CC" w14:textId="6FFFCB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443F6D8" w14:textId="431F5F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NR_Mob_enh2-Perf</w:t>
            </w:r>
          </w:p>
        </w:tc>
        <w:tc>
          <w:tcPr>
            <w:tcW w:w="439" w:type="pct"/>
          </w:tcPr>
          <w:p w14:paraId="3E6181ED" w14:textId="25B05C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ED71AE2" w14:textId="77777777" w:rsidTr="00B976AF">
        <w:tc>
          <w:tcPr>
            <w:tcW w:w="430" w:type="pct"/>
          </w:tcPr>
          <w:p w14:paraId="6693CBF6" w14:textId="3D2F15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R4-2502692</w:t>
            </w:r>
          </w:p>
        </w:tc>
        <w:tc>
          <w:tcPr>
            <w:tcW w:w="1262" w:type="pct"/>
          </w:tcPr>
          <w:p w14:paraId="4F048DF5" w14:textId="524F77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R18 LTM RRM performance requirements</w:t>
            </w:r>
          </w:p>
        </w:tc>
        <w:tc>
          <w:tcPr>
            <w:tcW w:w="366" w:type="pct"/>
          </w:tcPr>
          <w:p w14:paraId="7CC6D7ED" w14:textId="4DB83E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vivo</w:t>
            </w:r>
          </w:p>
        </w:tc>
        <w:tc>
          <w:tcPr>
            <w:tcW w:w="442" w:type="pct"/>
          </w:tcPr>
          <w:p w14:paraId="73569CD3" w14:textId="3039DD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CCB4310" w14:textId="36ED51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5411</w:t>
            </w:r>
          </w:p>
        </w:tc>
        <w:tc>
          <w:tcPr>
            <w:tcW w:w="221" w:type="pct"/>
          </w:tcPr>
          <w:p w14:paraId="7CD892C0" w14:textId="4960A2F1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1B82DD11" w14:textId="1B57C6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6679ED6" w14:textId="11598E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0451A0F" w14:textId="33B8BC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NR_Mob_enh2-Perf</w:t>
            </w:r>
          </w:p>
        </w:tc>
        <w:tc>
          <w:tcPr>
            <w:tcW w:w="439" w:type="pct"/>
          </w:tcPr>
          <w:p w14:paraId="060592A3" w14:textId="512F74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71F21F04" w14:textId="77777777" w:rsidTr="00B976AF">
        <w:tc>
          <w:tcPr>
            <w:tcW w:w="430" w:type="pct"/>
          </w:tcPr>
          <w:p w14:paraId="1413BD15" w14:textId="709CC0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R4-2501945</w:t>
            </w:r>
          </w:p>
        </w:tc>
        <w:tc>
          <w:tcPr>
            <w:tcW w:w="1262" w:type="pct"/>
          </w:tcPr>
          <w:p w14:paraId="54499356" w14:textId="4896DB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Corrections in A.4.7.1.2 and A.6.7.1.2 on derived parameters</w:t>
            </w:r>
          </w:p>
        </w:tc>
        <w:tc>
          <w:tcPr>
            <w:tcW w:w="366" w:type="pct"/>
          </w:tcPr>
          <w:p w14:paraId="25A639BD" w14:textId="5E6201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Keysight Technologies</w:t>
            </w:r>
          </w:p>
        </w:tc>
        <w:tc>
          <w:tcPr>
            <w:tcW w:w="442" w:type="pct"/>
          </w:tcPr>
          <w:p w14:paraId="7501C5EC" w14:textId="70E4E8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012ECC3" w14:textId="18C421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5412</w:t>
            </w:r>
          </w:p>
        </w:tc>
        <w:tc>
          <w:tcPr>
            <w:tcW w:w="221" w:type="pct"/>
          </w:tcPr>
          <w:p w14:paraId="5111E2C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6351839" w14:textId="375705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2DEF2431" w14:textId="206E55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A4C2B57" w14:textId="43C0EA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672783A4" w14:textId="5B004E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24D25FAA" w14:textId="77777777" w:rsidTr="00B976AF">
        <w:tc>
          <w:tcPr>
            <w:tcW w:w="430" w:type="pct"/>
          </w:tcPr>
          <w:p w14:paraId="647914BF" w14:textId="35ACBF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R4-2502634</w:t>
            </w:r>
          </w:p>
        </w:tc>
        <w:tc>
          <w:tcPr>
            <w:tcW w:w="1262" w:type="pct"/>
          </w:tcPr>
          <w:p w14:paraId="141DD7FA" w14:textId="3F4D64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Corrections in A.4.7.1.2 and A.6.7.1.2 on derived parameters</w:t>
            </w:r>
          </w:p>
        </w:tc>
        <w:tc>
          <w:tcPr>
            <w:tcW w:w="366" w:type="pct"/>
          </w:tcPr>
          <w:p w14:paraId="57F35D92" w14:textId="170E15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Keysight Technologies</w:t>
            </w:r>
          </w:p>
        </w:tc>
        <w:tc>
          <w:tcPr>
            <w:tcW w:w="442" w:type="pct"/>
          </w:tcPr>
          <w:p w14:paraId="2E599C62" w14:textId="124957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ED1161F" w14:textId="22A8FF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5412</w:t>
            </w:r>
          </w:p>
        </w:tc>
        <w:tc>
          <w:tcPr>
            <w:tcW w:w="221" w:type="pct"/>
          </w:tcPr>
          <w:p w14:paraId="764A77C7" w14:textId="48520EE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21E2094D" w14:textId="0F129E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778B9A1F" w14:textId="585900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1A49E95" w14:textId="6968BB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636495C4" w14:textId="71F5BD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7C5F372" w14:textId="77777777" w:rsidTr="00B976AF">
        <w:tc>
          <w:tcPr>
            <w:tcW w:w="430" w:type="pct"/>
          </w:tcPr>
          <w:p w14:paraId="3D74CB6F" w14:textId="30193B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R4-2501947</w:t>
            </w:r>
          </w:p>
        </w:tc>
        <w:tc>
          <w:tcPr>
            <w:tcW w:w="1262" w:type="pct"/>
          </w:tcPr>
          <w:p w14:paraId="44AD2FB3" w14:textId="52FE04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Support of 3MHz channel bandwidth for RedCap devices RRM CR [RedCap_3MHz]</w:t>
            </w:r>
          </w:p>
        </w:tc>
        <w:tc>
          <w:tcPr>
            <w:tcW w:w="366" w:type="pct"/>
          </w:tcPr>
          <w:p w14:paraId="430BBFB7" w14:textId="760E05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Anterix</w:t>
            </w:r>
          </w:p>
        </w:tc>
        <w:tc>
          <w:tcPr>
            <w:tcW w:w="442" w:type="pct"/>
          </w:tcPr>
          <w:p w14:paraId="34C6B994" w14:textId="130170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6CA4466" w14:textId="39346F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5413</w:t>
            </w:r>
          </w:p>
        </w:tc>
        <w:tc>
          <w:tcPr>
            <w:tcW w:w="221" w:type="pct"/>
          </w:tcPr>
          <w:p w14:paraId="58AECA8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49C9634" w14:textId="2BB2C7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463B17B7" w14:textId="04AE58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409A49D" w14:textId="2F86E7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60FD12C5" w14:textId="657CEB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1BAB9A19" w14:textId="77777777" w:rsidTr="00B976AF">
        <w:tc>
          <w:tcPr>
            <w:tcW w:w="430" w:type="pct"/>
          </w:tcPr>
          <w:p w14:paraId="62BEF4F1" w14:textId="21437B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R4-2501977</w:t>
            </w:r>
          </w:p>
        </w:tc>
        <w:tc>
          <w:tcPr>
            <w:tcW w:w="1262" w:type="pct"/>
          </w:tcPr>
          <w:p w14:paraId="52C7B623" w14:textId="34F66B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EMR test case with validityDuration</w:t>
            </w:r>
          </w:p>
        </w:tc>
        <w:tc>
          <w:tcPr>
            <w:tcW w:w="366" w:type="pct"/>
          </w:tcPr>
          <w:p w14:paraId="52A34ED4" w14:textId="6C7E22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5E140D5B" w14:textId="3DECA9A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2513CF1" w14:textId="3B356B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5414</w:t>
            </w:r>
          </w:p>
        </w:tc>
        <w:tc>
          <w:tcPr>
            <w:tcW w:w="221" w:type="pct"/>
          </w:tcPr>
          <w:p w14:paraId="419BBE1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ED78E2F" w14:textId="0B6C9C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E766C26" w14:textId="60B13A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01FEE29" w14:textId="0A1A4E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NR_Mob_enh2-Perf</w:t>
            </w:r>
          </w:p>
        </w:tc>
        <w:tc>
          <w:tcPr>
            <w:tcW w:w="439" w:type="pct"/>
          </w:tcPr>
          <w:p w14:paraId="04005438" w14:textId="2E34BB4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1D264E6A" w14:textId="77777777" w:rsidTr="00B976AF">
        <w:tc>
          <w:tcPr>
            <w:tcW w:w="430" w:type="pct"/>
          </w:tcPr>
          <w:p w14:paraId="39FC9420" w14:textId="619AFD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R4-2502051</w:t>
            </w:r>
          </w:p>
        </w:tc>
        <w:tc>
          <w:tcPr>
            <w:tcW w:w="1262" w:type="pct"/>
          </w:tcPr>
          <w:p w14:paraId="29CB7288" w14:textId="11FF75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Corrections to UE transmit timing for Satellite Access</w:t>
            </w:r>
          </w:p>
        </w:tc>
        <w:tc>
          <w:tcPr>
            <w:tcW w:w="366" w:type="pct"/>
          </w:tcPr>
          <w:p w14:paraId="7CF59C40" w14:textId="1058160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Eutelsat Group, Thales, European Space Agency, Sharp, CHTTL, Airbus</w:t>
            </w:r>
          </w:p>
        </w:tc>
        <w:tc>
          <w:tcPr>
            <w:tcW w:w="442" w:type="pct"/>
          </w:tcPr>
          <w:p w14:paraId="75784313" w14:textId="1E5257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1B22B9C" w14:textId="57E70F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5415</w:t>
            </w:r>
          </w:p>
        </w:tc>
        <w:tc>
          <w:tcPr>
            <w:tcW w:w="221" w:type="pct"/>
          </w:tcPr>
          <w:p w14:paraId="4B3FD55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AE74F80" w14:textId="563CE8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6E1E1DA" w14:textId="79A938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2A247E0" w14:textId="6BDC0A0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06AC5ADC" w14:textId="7378C0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29054272" w14:textId="77777777" w:rsidTr="00B976AF">
        <w:tc>
          <w:tcPr>
            <w:tcW w:w="430" w:type="pct"/>
          </w:tcPr>
          <w:p w14:paraId="0B0E4053" w14:textId="49D2DD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R4-2502611</w:t>
            </w:r>
          </w:p>
        </w:tc>
        <w:tc>
          <w:tcPr>
            <w:tcW w:w="1262" w:type="pct"/>
          </w:tcPr>
          <w:p w14:paraId="3CC6753D" w14:textId="398AC8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Corrections to UE transmit timing for Satellite Access</w:t>
            </w:r>
          </w:p>
        </w:tc>
        <w:tc>
          <w:tcPr>
            <w:tcW w:w="366" w:type="pct"/>
          </w:tcPr>
          <w:p w14:paraId="248C6AC5" w14:textId="1C3926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Eutelsat Group, Thales, European Space Agency, Sharp, CHTTL, Airbus</w:t>
            </w:r>
          </w:p>
        </w:tc>
        <w:tc>
          <w:tcPr>
            <w:tcW w:w="442" w:type="pct"/>
          </w:tcPr>
          <w:p w14:paraId="39E8D797" w14:textId="5798B23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4A39565" w14:textId="17FAA6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5415</w:t>
            </w:r>
          </w:p>
        </w:tc>
        <w:tc>
          <w:tcPr>
            <w:tcW w:w="221" w:type="pct"/>
          </w:tcPr>
          <w:p w14:paraId="02A71FDB" w14:textId="05C6DCC8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607DD811" w14:textId="391087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6D6F744" w14:textId="4A2AFE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FD8DC8C" w14:textId="6E7B45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0D91AF78" w14:textId="0A3337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69F93113" w14:textId="77777777" w:rsidTr="00B976AF">
        <w:tc>
          <w:tcPr>
            <w:tcW w:w="430" w:type="pct"/>
          </w:tcPr>
          <w:p w14:paraId="677F3D51" w14:textId="17DCA1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R4-2502688</w:t>
            </w:r>
          </w:p>
        </w:tc>
        <w:tc>
          <w:tcPr>
            <w:tcW w:w="1262" w:type="pct"/>
          </w:tcPr>
          <w:p w14:paraId="17604237" w14:textId="063C32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Corrections to UE transmit timing for Satellite Access</w:t>
            </w:r>
          </w:p>
        </w:tc>
        <w:tc>
          <w:tcPr>
            <w:tcW w:w="366" w:type="pct"/>
          </w:tcPr>
          <w:p w14:paraId="62D90022" w14:textId="4E72BD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Eutelsat Group, Thales, European Space Agency, Sharp, CHTTL, Airbus</w:t>
            </w:r>
          </w:p>
        </w:tc>
        <w:tc>
          <w:tcPr>
            <w:tcW w:w="442" w:type="pct"/>
          </w:tcPr>
          <w:p w14:paraId="39E7157C" w14:textId="22D106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12FF68F" w14:textId="47FDAB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5415</w:t>
            </w:r>
          </w:p>
        </w:tc>
        <w:tc>
          <w:tcPr>
            <w:tcW w:w="221" w:type="pct"/>
          </w:tcPr>
          <w:p w14:paraId="5812B4D9" w14:textId="6998ED3D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2</w:t>
            </w:r>
          </w:p>
        </w:tc>
        <w:tc>
          <w:tcPr>
            <w:tcW w:w="295" w:type="pct"/>
          </w:tcPr>
          <w:p w14:paraId="60B0CE0F" w14:textId="2AD228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9DDFE7F" w14:textId="5B5E4E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479414D" w14:textId="4C06BE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4ACB07DB" w14:textId="39CFBD3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762AB79" w14:textId="77777777" w:rsidTr="00B976AF">
        <w:tc>
          <w:tcPr>
            <w:tcW w:w="430" w:type="pct"/>
          </w:tcPr>
          <w:p w14:paraId="713C1D7F" w14:textId="4F591E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R4-2502054</w:t>
            </w:r>
          </w:p>
        </w:tc>
        <w:tc>
          <w:tcPr>
            <w:tcW w:w="1262" w:type="pct"/>
          </w:tcPr>
          <w:p w14:paraId="2A447E62" w14:textId="2906CE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38.133: Maintenance CR of SNR levels for RLM/BFD test cases</w:t>
            </w:r>
          </w:p>
        </w:tc>
        <w:tc>
          <w:tcPr>
            <w:tcW w:w="366" w:type="pct"/>
          </w:tcPr>
          <w:p w14:paraId="20B14926" w14:textId="052E5C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4C4FFE96" w14:textId="5EAFAC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3E69AC8" w14:textId="148A5F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5416</w:t>
            </w:r>
          </w:p>
        </w:tc>
        <w:tc>
          <w:tcPr>
            <w:tcW w:w="221" w:type="pct"/>
          </w:tcPr>
          <w:p w14:paraId="30CCBFC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9E5F5F5" w14:textId="1B8E36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619887A" w14:textId="39D26E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C958D4E" w14:textId="58F227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439" w:type="pct"/>
          </w:tcPr>
          <w:p w14:paraId="705AD322" w14:textId="5CEF03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77BDBA9B" w14:textId="77777777" w:rsidTr="00B976AF">
        <w:tc>
          <w:tcPr>
            <w:tcW w:w="430" w:type="pct"/>
          </w:tcPr>
          <w:p w14:paraId="6F5584AA" w14:textId="44ACC6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R4-2502056</w:t>
            </w:r>
          </w:p>
        </w:tc>
        <w:tc>
          <w:tcPr>
            <w:tcW w:w="1262" w:type="pct"/>
          </w:tcPr>
          <w:p w14:paraId="3ECF5216" w14:textId="335419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38.133: Addition of sub test using SR for SCell action with valid L3 results</w:t>
            </w:r>
          </w:p>
        </w:tc>
        <w:tc>
          <w:tcPr>
            <w:tcW w:w="366" w:type="pct"/>
          </w:tcPr>
          <w:p w14:paraId="328CF839" w14:textId="3C5646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651B8190" w14:textId="54EB2C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B466FDD" w14:textId="5D1C5A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5417</w:t>
            </w:r>
          </w:p>
        </w:tc>
        <w:tc>
          <w:tcPr>
            <w:tcW w:w="221" w:type="pct"/>
          </w:tcPr>
          <w:p w14:paraId="083E697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D6107EB" w14:textId="23D478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E79AEB7" w14:textId="2929A8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D309558" w14:textId="3E26CB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NR_RRM_enh3-Perf</w:t>
            </w:r>
          </w:p>
        </w:tc>
        <w:tc>
          <w:tcPr>
            <w:tcW w:w="439" w:type="pct"/>
          </w:tcPr>
          <w:p w14:paraId="5BDE3C57" w14:textId="714C5F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5DFCBDE" w14:textId="77777777" w:rsidTr="00B976AF">
        <w:tc>
          <w:tcPr>
            <w:tcW w:w="430" w:type="pct"/>
          </w:tcPr>
          <w:p w14:paraId="58BA5359" w14:textId="459CD3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R4-2502058</w:t>
            </w:r>
          </w:p>
        </w:tc>
        <w:tc>
          <w:tcPr>
            <w:tcW w:w="1262" w:type="pct"/>
          </w:tcPr>
          <w:p w14:paraId="7F1C6375" w14:textId="2C6007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38.133: maintenance CR on LTM</w:t>
            </w:r>
          </w:p>
        </w:tc>
        <w:tc>
          <w:tcPr>
            <w:tcW w:w="366" w:type="pct"/>
          </w:tcPr>
          <w:p w14:paraId="7F206F71" w14:textId="7B1811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1A6050A4" w14:textId="65774B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C027087" w14:textId="2C8F2B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5418</w:t>
            </w:r>
          </w:p>
        </w:tc>
        <w:tc>
          <w:tcPr>
            <w:tcW w:w="221" w:type="pct"/>
          </w:tcPr>
          <w:p w14:paraId="04A3D9C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CE6DFD8" w14:textId="0B7BDF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026238E" w14:textId="2A36CE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22EE05E" w14:textId="1390B1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NR_Mob_enh2-Core</w:t>
            </w:r>
          </w:p>
        </w:tc>
        <w:tc>
          <w:tcPr>
            <w:tcW w:w="439" w:type="pct"/>
          </w:tcPr>
          <w:p w14:paraId="4B625190" w14:textId="30F265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4DB88E37" w14:textId="77777777" w:rsidTr="00B976AF">
        <w:tc>
          <w:tcPr>
            <w:tcW w:w="430" w:type="pct"/>
          </w:tcPr>
          <w:p w14:paraId="386CF0C3" w14:textId="3C34B0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R4-2502060</w:t>
            </w:r>
          </w:p>
        </w:tc>
        <w:tc>
          <w:tcPr>
            <w:tcW w:w="1262" w:type="pct"/>
          </w:tcPr>
          <w:p w14:paraId="465D4261" w14:textId="4C75DD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38.133 on core requirement maintenance for NES</w:t>
            </w:r>
          </w:p>
        </w:tc>
        <w:tc>
          <w:tcPr>
            <w:tcW w:w="366" w:type="pct"/>
          </w:tcPr>
          <w:p w14:paraId="02C85F67" w14:textId="60C070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5C00B5ED" w14:textId="519BD9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2503831" w14:textId="62E90A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5419</w:t>
            </w:r>
          </w:p>
        </w:tc>
        <w:tc>
          <w:tcPr>
            <w:tcW w:w="221" w:type="pct"/>
          </w:tcPr>
          <w:p w14:paraId="7A887A4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0C7E4C3" w14:textId="214A12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F9FE720" w14:textId="31B428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472B21B" w14:textId="67789C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Netw_Energy_NR-Core</w:t>
            </w:r>
          </w:p>
        </w:tc>
        <w:tc>
          <w:tcPr>
            <w:tcW w:w="439" w:type="pct"/>
          </w:tcPr>
          <w:p w14:paraId="1F279CD6" w14:textId="1914F9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66082A6E" w14:textId="77777777" w:rsidTr="00B976AF">
        <w:tc>
          <w:tcPr>
            <w:tcW w:w="430" w:type="pct"/>
          </w:tcPr>
          <w:p w14:paraId="558C6DC1" w14:textId="62509A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R4-2502631</w:t>
            </w:r>
          </w:p>
        </w:tc>
        <w:tc>
          <w:tcPr>
            <w:tcW w:w="1262" w:type="pct"/>
          </w:tcPr>
          <w:p w14:paraId="075B579D" w14:textId="4943E0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38.133 on core requirement maintenance for NES</w:t>
            </w:r>
          </w:p>
        </w:tc>
        <w:tc>
          <w:tcPr>
            <w:tcW w:w="366" w:type="pct"/>
          </w:tcPr>
          <w:p w14:paraId="563CE35F" w14:textId="4C07F9E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78EB9C55" w14:textId="690AA1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1D96D82" w14:textId="57F201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5419</w:t>
            </w:r>
          </w:p>
        </w:tc>
        <w:tc>
          <w:tcPr>
            <w:tcW w:w="221" w:type="pct"/>
          </w:tcPr>
          <w:p w14:paraId="0D4AB4D3" w14:textId="7A2A726B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0607B6A9" w14:textId="497470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0F717BF" w14:textId="131935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256EB55" w14:textId="492764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Netw_Energy_NR-Core</w:t>
            </w:r>
          </w:p>
        </w:tc>
        <w:tc>
          <w:tcPr>
            <w:tcW w:w="439" w:type="pct"/>
          </w:tcPr>
          <w:p w14:paraId="6B8EF2DE" w14:textId="075856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FC6119A" w14:textId="77777777" w:rsidTr="00B976AF">
        <w:tc>
          <w:tcPr>
            <w:tcW w:w="430" w:type="pct"/>
          </w:tcPr>
          <w:p w14:paraId="6D7C96EB" w14:textId="7C9E26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R4-2502068</w:t>
            </w:r>
          </w:p>
        </w:tc>
        <w:tc>
          <w:tcPr>
            <w:tcW w:w="1262" w:type="pct"/>
          </w:tcPr>
          <w:p w14:paraId="5FB69BDF" w14:textId="5A258F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 CR on PUCCH SCell activation with L3 report</w:t>
            </w:r>
          </w:p>
        </w:tc>
        <w:tc>
          <w:tcPr>
            <w:tcW w:w="366" w:type="pct"/>
          </w:tcPr>
          <w:p w14:paraId="7B86A66E" w14:textId="6DF705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Nokia Shanghai Bell</w:t>
            </w:r>
          </w:p>
        </w:tc>
        <w:tc>
          <w:tcPr>
            <w:tcW w:w="442" w:type="pct"/>
          </w:tcPr>
          <w:p w14:paraId="77ABC3CB" w14:textId="3892C7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3832A13" w14:textId="720D3D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5420</w:t>
            </w:r>
          </w:p>
        </w:tc>
        <w:tc>
          <w:tcPr>
            <w:tcW w:w="221" w:type="pct"/>
          </w:tcPr>
          <w:p w14:paraId="29F1E0F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F5010D6" w14:textId="00F550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DA2C8EA" w14:textId="5E2960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902BDC7" w14:textId="747A19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NR_RRM_enh3-Core</w:t>
            </w:r>
          </w:p>
        </w:tc>
        <w:tc>
          <w:tcPr>
            <w:tcW w:w="439" w:type="pct"/>
          </w:tcPr>
          <w:p w14:paraId="29377667" w14:textId="0B3168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611D716" w14:textId="77777777" w:rsidTr="00B976AF">
        <w:tc>
          <w:tcPr>
            <w:tcW w:w="430" w:type="pct"/>
          </w:tcPr>
          <w:p w14:paraId="6759B0EE" w14:textId="75751C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R4-2502652</w:t>
            </w:r>
          </w:p>
        </w:tc>
        <w:tc>
          <w:tcPr>
            <w:tcW w:w="1262" w:type="pct"/>
          </w:tcPr>
          <w:p w14:paraId="76E580BC" w14:textId="28D89B8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 CR on PUCCH SCell activation with L3 report</w:t>
            </w:r>
          </w:p>
        </w:tc>
        <w:tc>
          <w:tcPr>
            <w:tcW w:w="366" w:type="pct"/>
          </w:tcPr>
          <w:p w14:paraId="5D88AA2D" w14:textId="18D2EC0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Nokia Shanghai Bell, OPPO</w:t>
            </w:r>
          </w:p>
        </w:tc>
        <w:tc>
          <w:tcPr>
            <w:tcW w:w="442" w:type="pct"/>
          </w:tcPr>
          <w:p w14:paraId="5EF5602E" w14:textId="6EB475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677AAC4" w14:textId="1C1402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5420</w:t>
            </w:r>
          </w:p>
        </w:tc>
        <w:tc>
          <w:tcPr>
            <w:tcW w:w="221" w:type="pct"/>
          </w:tcPr>
          <w:p w14:paraId="37DEE3D1" w14:textId="46A77AAA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7CD68EC1" w14:textId="221999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E2F8D68" w14:textId="4B29A4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1509C09" w14:textId="17A4C2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NR_RRM_enh3-Core</w:t>
            </w:r>
          </w:p>
        </w:tc>
        <w:tc>
          <w:tcPr>
            <w:tcW w:w="439" w:type="pct"/>
          </w:tcPr>
          <w:p w14:paraId="5C7EC329" w14:textId="26C22F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A2C6396" w14:textId="77777777" w:rsidTr="00B976AF">
        <w:tc>
          <w:tcPr>
            <w:tcW w:w="430" w:type="pct"/>
          </w:tcPr>
          <w:p w14:paraId="4AEB2BAA" w14:textId="13F57D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R4-2502069</w:t>
            </w:r>
          </w:p>
        </w:tc>
        <w:tc>
          <w:tcPr>
            <w:tcW w:w="1262" w:type="pct"/>
          </w:tcPr>
          <w:p w14:paraId="3AF6F0B9" w14:textId="4BC997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Rel-18 Less Than 5MHz Performance part</w:t>
            </w:r>
          </w:p>
        </w:tc>
        <w:tc>
          <w:tcPr>
            <w:tcW w:w="366" w:type="pct"/>
          </w:tcPr>
          <w:p w14:paraId="2E7DCC7D" w14:textId="0FD770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2B1AA4BD" w14:textId="5711A6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82EAB85" w14:textId="5B2C68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5421</w:t>
            </w:r>
          </w:p>
        </w:tc>
        <w:tc>
          <w:tcPr>
            <w:tcW w:w="221" w:type="pct"/>
          </w:tcPr>
          <w:p w14:paraId="7176E46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9245FFC" w14:textId="51A414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3834568" w14:textId="1EAF9F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E0A47D3" w14:textId="5290EE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439" w:type="pct"/>
          </w:tcPr>
          <w:p w14:paraId="4B724776" w14:textId="1D225A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317824E5" w14:textId="77777777" w:rsidTr="00B976AF">
        <w:tc>
          <w:tcPr>
            <w:tcW w:w="430" w:type="pct"/>
          </w:tcPr>
          <w:p w14:paraId="1246AD02" w14:textId="692C30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R4-2502650</w:t>
            </w:r>
          </w:p>
        </w:tc>
        <w:tc>
          <w:tcPr>
            <w:tcW w:w="1262" w:type="pct"/>
          </w:tcPr>
          <w:p w14:paraId="3C67DD40" w14:textId="5F4A60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Rel-18 Less Than 5MHz Performance part</w:t>
            </w:r>
          </w:p>
        </w:tc>
        <w:tc>
          <w:tcPr>
            <w:tcW w:w="366" w:type="pct"/>
          </w:tcPr>
          <w:p w14:paraId="779FAA93" w14:textId="437049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Ericsson, Huawei, HiSilicon, MediaTek, ZTE, Sanechip, Qualcomm</w:t>
            </w:r>
          </w:p>
        </w:tc>
        <w:tc>
          <w:tcPr>
            <w:tcW w:w="442" w:type="pct"/>
          </w:tcPr>
          <w:p w14:paraId="435FD0CC" w14:textId="45BF9F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DDA04A4" w14:textId="634BEF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5421</w:t>
            </w:r>
          </w:p>
        </w:tc>
        <w:tc>
          <w:tcPr>
            <w:tcW w:w="221" w:type="pct"/>
          </w:tcPr>
          <w:p w14:paraId="3FF0DBF3" w14:textId="732738A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1632C0FD" w14:textId="42B551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42256DE" w14:textId="411419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46B5BE4" w14:textId="3B17DD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439" w:type="pct"/>
          </w:tcPr>
          <w:p w14:paraId="45B0FA1E" w14:textId="1D9DEE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9D67FC3" w14:textId="77777777" w:rsidTr="00B976AF">
        <w:tc>
          <w:tcPr>
            <w:tcW w:w="430" w:type="pct"/>
          </w:tcPr>
          <w:p w14:paraId="7B9DDA21" w14:textId="14F04C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R4-2502073</w:t>
            </w:r>
          </w:p>
        </w:tc>
        <w:tc>
          <w:tcPr>
            <w:tcW w:w="1262" w:type="pct"/>
          </w:tcPr>
          <w:p w14:paraId="71C6211E" w14:textId="61C33D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introducing test case for Radio Link Monitoring In-sync Test for FR1 PCell with 3MHz Channel Bandwidth configured with SSB-based RLM RS in DRX mode</w:t>
            </w:r>
          </w:p>
        </w:tc>
        <w:tc>
          <w:tcPr>
            <w:tcW w:w="366" w:type="pct"/>
          </w:tcPr>
          <w:p w14:paraId="58F179DA" w14:textId="1A2662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42DC8712" w14:textId="4DA156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136A671" w14:textId="418DF0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5422</w:t>
            </w:r>
          </w:p>
        </w:tc>
        <w:tc>
          <w:tcPr>
            <w:tcW w:w="221" w:type="pct"/>
          </w:tcPr>
          <w:p w14:paraId="489BFBE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31C290F" w14:textId="7D4274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A5FF141" w14:textId="796C56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DB7050F" w14:textId="4C30AC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439" w:type="pct"/>
          </w:tcPr>
          <w:p w14:paraId="1149DE01" w14:textId="02667C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4DF1D661" w14:textId="77777777" w:rsidTr="00B976AF">
        <w:tc>
          <w:tcPr>
            <w:tcW w:w="430" w:type="pct"/>
          </w:tcPr>
          <w:p w14:paraId="3B08D657" w14:textId="51BA1D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R4-2502087</w:t>
            </w:r>
          </w:p>
        </w:tc>
        <w:tc>
          <w:tcPr>
            <w:tcW w:w="1262" w:type="pct"/>
          </w:tcPr>
          <w:p w14:paraId="5D13912F" w14:textId="6C0F93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(NR_MG_enh2-Perf) CR on MGE2 R18 performance</w:t>
            </w:r>
          </w:p>
        </w:tc>
        <w:tc>
          <w:tcPr>
            <w:tcW w:w="366" w:type="pct"/>
          </w:tcPr>
          <w:p w14:paraId="52B5A026" w14:textId="2CA942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</w:t>
            </w:r>
          </w:p>
        </w:tc>
        <w:tc>
          <w:tcPr>
            <w:tcW w:w="442" w:type="pct"/>
          </w:tcPr>
          <w:p w14:paraId="1CCDB71C" w14:textId="746D17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AF676D4" w14:textId="183488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5423</w:t>
            </w:r>
          </w:p>
        </w:tc>
        <w:tc>
          <w:tcPr>
            <w:tcW w:w="221" w:type="pct"/>
          </w:tcPr>
          <w:p w14:paraId="7C396BB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1E56CD9" w14:textId="3275A8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98D8AF0" w14:textId="66DC0C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617E550" w14:textId="22C6A8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NR_MG_enh2-Perf</w:t>
            </w:r>
          </w:p>
        </w:tc>
        <w:tc>
          <w:tcPr>
            <w:tcW w:w="439" w:type="pct"/>
          </w:tcPr>
          <w:p w14:paraId="3DC51CE2" w14:textId="3A440A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445631C0" w14:textId="77777777" w:rsidTr="00B976AF">
        <w:tc>
          <w:tcPr>
            <w:tcW w:w="430" w:type="pct"/>
          </w:tcPr>
          <w:p w14:paraId="402AB3C6" w14:textId="39BF64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R4-2502672</w:t>
            </w:r>
          </w:p>
        </w:tc>
        <w:tc>
          <w:tcPr>
            <w:tcW w:w="1262" w:type="pct"/>
          </w:tcPr>
          <w:p w14:paraId="413F8966" w14:textId="7E7C5C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(NR_MG_enh2-Perf) CR on MGE2 R18 performance</w:t>
            </w:r>
          </w:p>
        </w:tc>
        <w:tc>
          <w:tcPr>
            <w:tcW w:w="366" w:type="pct"/>
          </w:tcPr>
          <w:p w14:paraId="3D86D90F" w14:textId="03FA34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</w:t>
            </w:r>
          </w:p>
        </w:tc>
        <w:tc>
          <w:tcPr>
            <w:tcW w:w="442" w:type="pct"/>
          </w:tcPr>
          <w:p w14:paraId="7941E777" w14:textId="30B72C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059CA52" w14:textId="7E3103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5423</w:t>
            </w:r>
          </w:p>
        </w:tc>
        <w:tc>
          <w:tcPr>
            <w:tcW w:w="221" w:type="pct"/>
          </w:tcPr>
          <w:p w14:paraId="3FB3A300" w14:textId="3969E3FF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69811089" w14:textId="2E5C823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7645A4C" w14:textId="2DFCEE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FE8D91E" w14:textId="5B4509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NR_MG_enh2-Perf</w:t>
            </w:r>
          </w:p>
        </w:tc>
        <w:tc>
          <w:tcPr>
            <w:tcW w:w="439" w:type="pct"/>
          </w:tcPr>
          <w:p w14:paraId="22DE46FE" w14:textId="028342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DD0D72F" w14:textId="77777777" w:rsidTr="00B976AF">
        <w:tc>
          <w:tcPr>
            <w:tcW w:w="430" w:type="pct"/>
          </w:tcPr>
          <w:p w14:paraId="4ADDDB0D" w14:textId="5FDBFA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R4-2502088</w:t>
            </w:r>
          </w:p>
        </w:tc>
        <w:tc>
          <w:tcPr>
            <w:tcW w:w="1262" w:type="pct"/>
          </w:tcPr>
          <w:p w14:paraId="3C2953B2" w14:textId="1537CE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(NR_FR1_lessthan_5MHz_BW-Perf) CR to R18 on Less than 5MHz Perf</w:t>
            </w:r>
          </w:p>
        </w:tc>
        <w:tc>
          <w:tcPr>
            <w:tcW w:w="366" w:type="pct"/>
          </w:tcPr>
          <w:p w14:paraId="187CA291" w14:textId="18EEF0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</w:t>
            </w:r>
          </w:p>
        </w:tc>
        <w:tc>
          <w:tcPr>
            <w:tcW w:w="442" w:type="pct"/>
          </w:tcPr>
          <w:p w14:paraId="0075526C" w14:textId="21995D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FE7A020" w14:textId="13AFDC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5424</w:t>
            </w:r>
          </w:p>
        </w:tc>
        <w:tc>
          <w:tcPr>
            <w:tcW w:w="221" w:type="pct"/>
          </w:tcPr>
          <w:p w14:paraId="63F6A98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8D213A5" w14:textId="5CA678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E486546" w14:textId="79759B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A622172" w14:textId="2FEACC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439" w:type="pct"/>
          </w:tcPr>
          <w:p w14:paraId="61A9E55C" w14:textId="5DBAE8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3CE5AB4B" w14:textId="77777777" w:rsidTr="00B976AF">
        <w:tc>
          <w:tcPr>
            <w:tcW w:w="430" w:type="pct"/>
          </w:tcPr>
          <w:p w14:paraId="0D5AB3E2" w14:textId="51E921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R4-2502089</w:t>
            </w:r>
          </w:p>
        </w:tc>
        <w:tc>
          <w:tcPr>
            <w:tcW w:w="1262" w:type="pct"/>
          </w:tcPr>
          <w:p w14:paraId="6BB3AB15" w14:textId="77C49E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(NR_FR1_lessthan_5MHz_BW-Core) CR to R18 on Less than 5MHz</w:t>
            </w:r>
          </w:p>
        </w:tc>
        <w:tc>
          <w:tcPr>
            <w:tcW w:w="366" w:type="pct"/>
          </w:tcPr>
          <w:p w14:paraId="66B7377E" w14:textId="4D0493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</w:t>
            </w:r>
          </w:p>
        </w:tc>
        <w:tc>
          <w:tcPr>
            <w:tcW w:w="442" w:type="pct"/>
          </w:tcPr>
          <w:p w14:paraId="1DD8C826" w14:textId="43A1E3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0831872" w14:textId="349C0A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5425</w:t>
            </w:r>
          </w:p>
        </w:tc>
        <w:tc>
          <w:tcPr>
            <w:tcW w:w="221" w:type="pct"/>
          </w:tcPr>
          <w:p w14:paraId="604DA18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D3BC41E" w14:textId="615B08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8DF6C39" w14:textId="7C62D6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E477875" w14:textId="76DADD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NR_FR1_lessthan_5MHz_BW-Core</w:t>
            </w:r>
          </w:p>
        </w:tc>
        <w:tc>
          <w:tcPr>
            <w:tcW w:w="439" w:type="pct"/>
          </w:tcPr>
          <w:p w14:paraId="26E511B9" w14:textId="456A3D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6034D835" w14:textId="77777777" w:rsidTr="00B976AF">
        <w:tc>
          <w:tcPr>
            <w:tcW w:w="430" w:type="pct"/>
          </w:tcPr>
          <w:p w14:paraId="6589777D" w14:textId="66575C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R4-2502143</w:t>
            </w:r>
          </w:p>
        </w:tc>
        <w:tc>
          <w:tcPr>
            <w:tcW w:w="1262" w:type="pct"/>
          </w:tcPr>
          <w:p w14:paraId="65B9DCFC" w14:textId="407E75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38133 on NeedForInterruption</w:t>
            </w:r>
          </w:p>
        </w:tc>
        <w:tc>
          <w:tcPr>
            <w:tcW w:w="366" w:type="pct"/>
          </w:tcPr>
          <w:p w14:paraId="265FA2F0" w14:textId="4E7A57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3DFAA089" w14:textId="4689DF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2ED8F52" w14:textId="324C40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5426</w:t>
            </w:r>
          </w:p>
        </w:tc>
        <w:tc>
          <w:tcPr>
            <w:tcW w:w="221" w:type="pct"/>
          </w:tcPr>
          <w:p w14:paraId="7EA017A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EB92E59" w14:textId="3258C5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133F8C2" w14:textId="12A509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1DAD795" w14:textId="606FB9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NR_MG_enh2-Core</w:t>
            </w:r>
          </w:p>
        </w:tc>
        <w:tc>
          <w:tcPr>
            <w:tcW w:w="439" w:type="pct"/>
          </w:tcPr>
          <w:p w14:paraId="038D564F" w14:textId="392AB8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71BCD967" w14:textId="77777777" w:rsidTr="00B976AF">
        <w:tc>
          <w:tcPr>
            <w:tcW w:w="430" w:type="pct"/>
          </w:tcPr>
          <w:p w14:paraId="1489BEBA" w14:textId="74ED31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R4-2502673</w:t>
            </w:r>
          </w:p>
        </w:tc>
        <w:tc>
          <w:tcPr>
            <w:tcW w:w="1262" w:type="pct"/>
          </w:tcPr>
          <w:p w14:paraId="03669A2D" w14:textId="4A971A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38133 on NeedForInterruption</w:t>
            </w:r>
          </w:p>
        </w:tc>
        <w:tc>
          <w:tcPr>
            <w:tcW w:w="366" w:type="pct"/>
          </w:tcPr>
          <w:p w14:paraId="12355118" w14:textId="21D8EA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OPPO</w:t>
            </w:r>
          </w:p>
        </w:tc>
        <w:tc>
          <w:tcPr>
            <w:tcW w:w="442" w:type="pct"/>
          </w:tcPr>
          <w:p w14:paraId="2274C7A8" w14:textId="199D3B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51C4BE0" w14:textId="3FEF7F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5426</w:t>
            </w:r>
          </w:p>
        </w:tc>
        <w:tc>
          <w:tcPr>
            <w:tcW w:w="221" w:type="pct"/>
          </w:tcPr>
          <w:p w14:paraId="5997B407" w14:textId="61F91FD0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2BE260DD" w14:textId="2D4661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6AABC7A" w14:textId="0025BD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F0D6504" w14:textId="42D513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NR_MG_enh2-Core</w:t>
            </w:r>
          </w:p>
        </w:tc>
        <w:tc>
          <w:tcPr>
            <w:tcW w:w="439" w:type="pct"/>
          </w:tcPr>
          <w:p w14:paraId="3FE93C58" w14:textId="035CA2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5471C0F" w14:textId="77777777" w:rsidTr="00B976AF">
        <w:tc>
          <w:tcPr>
            <w:tcW w:w="430" w:type="pct"/>
          </w:tcPr>
          <w:p w14:paraId="3B9265D4" w14:textId="440C62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R4-2502145</w:t>
            </w:r>
          </w:p>
        </w:tc>
        <w:tc>
          <w:tcPr>
            <w:tcW w:w="1262" w:type="pct"/>
          </w:tcPr>
          <w:p w14:paraId="7A594DE7" w14:textId="2A3786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Rel-18 multi-Rx test case maintenance</w:t>
            </w:r>
          </w:p>
        </w:tc>
        <w:tc>
          <w:tcPr>
            <w:tcW w:w="366" w:type="pct"/>
          </w:tcPr>
          <w:p w14:paraId="4F0E9998" w14:textId="2F366E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7E272DAA" w14:textId="56443F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00FBD9B" w14:textId="13516D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5427</w:t>
            </w:r>
          </w:p>
        </w:tc>
        <w:tc>
          <w:tcPr>
            <w:tcW w:w="221" w:type="pct"/>
          </w:tcPr>
          <w:p w14:paraId="36E9BE0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02CAAED" w14:textId="35EA43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CA61467" w14:textId="7719EC3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A695FC6" w14:textId="388896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NR_FR2_multiRX_DL-Perf</w:t>
            </w:r>
          </w:p>
        </w:tc>
        <w:tc>
          <w:tcPr>
            <w:tcW w:w="439" w:type="pct"/>
          </w:tcPr>
          <w:p w14:paraId="178C1D27" w14:textId="6AFC21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17E5CF1" w14:textId="77777777" w:rsidTr="00B976AF">
        <w:tc>
          <w:tcPr>
            <w:tcW w:w="430" w:type="pct"/>
          </w:tcPr>
          <w:p w14:paraId="5B36F032" w14:textId="77C07C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R4-2502146</w:t>
            </w:r>
          </w:p>
        </w:tc>
        <w:tc>
          <w:tcPr>
            <w:tcW w:w="1262" w:type="pct"/>
          </w:tcPr>
          <w:p w14:paraId="65A9920B" w14:textId="2E85F8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corrections of RRM performance requirements for NR MIMO Evo</w:t>
            </w:r>
          </w:p>
        </w:tc>
        <w:tc>
          <w:tcPr>
            <w:tcW w:w="366" w:type="pct"/>
          </w:tcPr>
          <w:p w14:paraId="35548EB5" w14:textId="64AA77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07F38003" w14:textId="7AAB01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382A6CB" w14:textId="0D67FA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5428</w:t>
            </w:r>
          </w:p>
        </w:tc>
        <w:tc>
          <w:tcPr>
            <w:tcW w:w="221" w:type="pct"/>
          </w:tcPr>
          <w:p w14:paraId="664579F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2649F66" w14:textId="68F0D7F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943B50B" w14:textId="7A99A8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585282E" w14:textId="73F234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NR_MIMO_evo_DL_UL-Perf</w:t>
            </w:r>
          </w:p>
        </w:tc>
        <w:tc>
          <w:tcPr>
            <w:tcW w:w="439" w:type="pct"/>
          </w:tcPr>
          <w:p w14:paraId="10636DF7" w14:textId="2DC8CF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EAE371D" w14:textId="77777777" w:rsidTr="00B976AF">
        <w:tc>
          <w:tcPr>
            <w:tcW w:w="430" w:type="pct"/>
          </w:tcPr>
          <w:p w14:paraId="6D622D5D" w14:textId="3C8525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R4-2502171</w:t>
            </w:r>
          </w:p>
        </w:tc>
        <w:tc>
          <w:tcPr>
            <w:tcW w:w="1262" w:type="pct"/>
          </w:tcPr>
          <w:p w14:paraId="6A733B93" w14:textId="5AFCBB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(NR_MG_enh2-Perf) CR on MGE2 R18 performance</w:t>
            </w:r>
          </w:p>
        </w:tc>
        <w:tc>
          <w:tcPr>
            <w:tcW w:w="366" w:type="pct"/>
          </w:tcPr>
          <w:p w14:paraId="61C15ABB" w14:textId="2CA39E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</w:t>
            </w:r>
          </w:p>
        </w:tc>
        <w:tc>
          <w:tcPr>
            <w:tcW w:w="442" w:type="pct"/>
          </w:tcPr>
          <w:p w14:paraId="51C29A17" w14:textId="1C0D393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319E3C3F" w14:textId="4257A45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5429</w:t>
            </w:r>
          </w:p>
        </w:tc>
        <w:tc>
          <w:tcPr>
            <w:tcW w:w="221" w:type="pct"/>
          </w:tcPr>
          <w:p w14:paraId="1E7A193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D258AF9" w14:textId="374805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4515D4E" w14:textId="610FA6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07553ED" w14:textId="306F99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NR_MG_enh2-Perf</w:t>
            </w:r>
          </w:p>
        </w:tc>
        <w:tc>
          <w:tcPr>
            <w:tcW w:w="439" w:type="pct"/>
          </w:tcPr>
          <w:p w14:paraId="202175BA" w14:textId="445B0D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3E2E83C3" w14:textId="77777777" w:rsidTr="00B976AF">
        <w:tc>
          <w:tcPr>
            <w:tcW w:w="430" w:type="pct"/>
          </w:tcPr>
          <w:p w14:paraId="738435F8" w14:textId="1981B7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R4-2502184</w:t>
            </w:r>
          </w:p>
        </w:tc>
        <w:tc>
          <w:tcPr>
            <w:tcW w:w="1262" w:type="pct"/>
          </w:tcPr>
          <w:p w14:paraId="3217556B" w14:textId="2070D1B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(NR_RF_FR1) CR on TC for DL interruptions at switching between two uplink carriers in FDD-TDD CA (R16)</w:t>
            </w:r>
          </w:p>
        </w:tc>
        <w:tc>
          <w:tcPr>
            <w:tcW w:w="366" w:type="pct"/>
          </w:tcPr>
          <w:p w14:paraId="4434BA1F" w14:textId="232996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</w:t>
            </w:r>
          </w:p>
        </w:tc>
        <w:tc>
          <w:tcPr>
            <w:tcW w:w="442" w:type="pct"/>
          </w:tcPr>
          <w:p w14:paraId="35D4FF58" w14:textId="0D6E11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754A2C4" w14:textId="52B229C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5430</w:t>
            </w:r>
          </w:p>
        </w:tc>
        <w:tc>
          <w:tcPr>
            <w:tcW w:w="221" w:type="pct"/>
          </w:tcPr>
          <w:p w14:paraId="14F5243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B7AA10E" w14:textId="17F8B2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4A815879" w14:textId="3AE857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F2BF13F" w14:textId="7E631B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NR_RF_FR1</w:t>
            </w:r>
          </w:p>
        </w:tc>
        <w:tc>
          <w:tcPr>
            <w:tcW w:w="439" w:type="pct"/>
          </w:tcPr>
          <w:p w14:paraId="33D2EF2E" w14:textId="3B1B27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6A1A6ACA" w14:textId="77777777" w:rsidTr="00B976AF">
        <w:tc>
          <w:tcPr>
            <w:tcW w:w="430" w:type="pct"/>
          </w:tcPr>
          <w:p w14:paraId="6B262EC3" w14:textId="127FAA2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R4-2502637</w:t>
            </w:r>
          </w:p>
        </w:tc>
        <w:tc>
          <w:tcPr>
            <w:tcW w:w="1262" w:type="pct"/>
          </w:tcPr>
          <w:p w14:paraId="32DCE0E2" w14:textId="46AEE9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(NR_RF_FR1) CR on TC for DL interruptions at switching between two uplink carriers in FDD-TDD CA (R16)</w:t>
            </w:r>
          </w:p>
        </w:tc>
        <w:tc>
          <w:tcPr>
            <w:tcW w:w="366" w:type="pct"/>
          </w:tcPr>
          <w:p w14:paraId="5EAC0342" w14:textId="3F5370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</w:t>
            </w:r>
          </w:p>
        </w:tc>
        <w:tc>
          <w:tcPr>
            <w:tcW w:w="442" w:type="pct"/>
          </w:tcPr>
          <w:p w14:paraId="0805EDEC" w14:textId="7F1431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6851C45" w14:textId="44C8FA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5430</w:t>
            </w:r>
          </w:p>
        </w:tc>
        <w:tc>
          <w:tcPr>
            <w:tcW w:w="221" w:type="pct"/>
          </w:tcPr>
          <w:p w14:paraId="1B9A8359" w14:textId="6D312CCA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11AD9F9D" w14:textId="129028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4CD0F8F1" w14:textId="3F7F33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7EB0428" w14:textId="0DF5735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NR_RF_FR1-Perf</w:t>
            </w:r>
          </w:p>
        </w:tc>
        <w:tc>
          <w:tcPr>
            <w:tcW w:w="439" w:type="pct"/>
          </w:tcPr>
          <w:p w14:paraId="5E0B1466" w14:textId="1C57749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ACB3287" w14:textId="77777777" w:rsidTr="00B976AF">
        <w:tc>
          <w:tcPr>
            <w:tcW w:w="430" w:type="pct"/>
          </w:tcPr>
          <w:p w14:paraId="30A8B7B6" w14:textId="505E2F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R4-2502185</w:t>
            </w:r>
          </w:p>
        </w:tc>
        <w:tc>
          <w:tcPr>
            <w:tcW w:w="1262" w:type="pct"/>
          </w:tcPr>
          <w:p w14:paraId="539C7DCF" w14:textId="484F10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(NR_RF_FR1) CR on TC for DL interruptions at switching between two uplink carriers in FDD-TDD CA (R17)</w:t>
            </w:r>
          </w:p>
        </w:tc>
        <w:tc>
          <w:tcPr>
            <w:tcW w:w="366" w:type="pct"/>
          </w:tcPr>
          <w:p w14:paraId="35934CFC" w14:textId="1C3590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</w:t>
            </w:r>
          </w:p>
        </w:tc>
        <w:tc>
          <w:tcPr>
            <w:tcW w:w="442" w:type="pct"/>
          </w:tcPr>
          <w:p w14:paraId="6EFD30C4" w14:textId="4E027C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0244CB83" w14:textId="506545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5431</w:t>
            </w:r>
          </w:p>
        </w:tc>
        <w:tc>
          <w:tcPr>
            <w:tcW w:w="221" w:type="pct"/>
          </w:tcPr>
          <w:p w14:paraId="2440214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B488B17" w14:textId="581C4D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390CBEFB" w14:textId="50D62C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390783EB" w14:textId="4375ED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NR_RF_FR1-Perf</w:t>
            </w:r>
          </w:p>
        </w:tc>
        <w:tc>
          <w:tcPr>
            <w:tcW w:w="439" w:type="pct"/>
          </w:tcPr>
          <w:p w14:paraId="705C94F3" w14:textId="1E3016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FF773D9" w14:textId="77777777" w:rsidTr="00B976AF">
        <w:tc>
          <w:tcPr>
            <w:tcW w:w="430" w:type="pct"/>
          </w:tcPr>
          <w:p w14:paraId="09CDE88E" w14:textId="032431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R4-2502186</w:t>
            </w:r>
          </w:p>
        </w:tc>
        <w:tc>
          <w:tcPr>
            <w:tcW w:w="1262" w:type="pct"/>
          </w:tcPr>
          <w:p w14:paraId="3B5F32BA" w14:textId="1E7AF5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(NR_RF_FR1) CR on TC for DL interruptions at switching between two uplink carriers in FDD-TDD CA (R18)</w:t>
            </w:r>
          </w:p>
        </w:tc>
        <w:tc>
          <w:tcPr>
            <w:tcW w:w="366" w:type="pct"/>
          </w:tcPr>
          <w:p w14:paraId="4E29EAAD" w14:textId="6E2BDC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MediaTek inc.</w:t>
            </w:r>
          </w:p>
        </w:tc>
        <w:tc>
          <w:tcPr>
            <w:tcW w:w="442" w:type="pct"/>
          </w:tcPr>
          <w:p w14:paraId="391CD846" w14:textId="23AA77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2A1BEB6" w14:textId="5DBDEC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5432</w:t>
            </w:r>
          </w:p>
        </w:tc>
        <w:tc>
          <w:tcPr>
            <w:tcW w:w="221" w:type="pct"/>
          </w:tcPr>
          <w:p w14:paraId="321E185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797D137" w14:textId="5A2EB2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641F323" w14:textId="4C8EFE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4B195C7B" w14:textId="24CD0B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NR_RF_FR1-Perf</w:t>
            </w:r>
          </w:p>
        </w:tc>
        <w:tc>
          <w:tcPr>
            <w:tcW w:w="439" w:type="pct"/>
          </w:tcPr>
          <w:p w14:paraId="26FDC190" w14:textId="6935F0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E4B0E9C" w14:textId="77777777" w:rsidTr="00B976AF">
        <w:tc>
          <w:tcPr>
            <w:tcW w:w="430" w:type="pct"/>
          </w:tcPr>
          <w:p w14:paraId="17A82376" w14:textId="107C34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R4-2502204</w:t>
            </w:r>
          </w:p>
        </w:tc>
        <w:tc>
          <w:tcPr>
            <w:tcW w:w="1262" w:type="pct"/>
          </w:tcPr>
          <w:p w14:paraId="286517C5" w14:textId="07F953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(NR_newRAT-Core) CR to TS 38.133 on Inter-frequency measurements reporting requirements</w:t>
            </w:r>
          </w:p>
        </w:tc>
        <w:tc>
          <w:tcPr>
            <w:tcW w:w="366" w:type="pct"/>
          </w:tcPr>
          <w:p w14:paraId="494DB95B" w14:textId="0305318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45CCBB43" w14:textId="79494A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A38E60F" w14:textId="0BBCF2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5433</w:t>
            </w:r>
          </w:p>
        </w:tc>
        <w:tc>
          <w:tcPr>
            <w:tcW w:w="221" w:type="pct"/>
          </w:tcPr>
          <w:p w14:paraId="53DEBCC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2FD8E71" w14:textId="6A9D4D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44E3E98" w14:textId="2FA9B3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8C43A3C" w14:textId="1C5BA7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NR_newRAT-Core</w:t>
            </w:r>
          </w:p>
        </w:tc>
        <w:tc>
          <w:tcPr>
            <w:tcW w:w="439" w:type="pct"/>
          </w:tcPr>
          <w:p w14:paraId="1AFB1B17" w14:textId="03289A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43D2916F" w14:textId="77777777" w:rsidTr="00B976AF">
        <w:tc>
          <w:tcPr>
            <w:tcW w:w="430" w:type="pct"/>
          </w:tcPr>
          <w:p w14:paraId="28810AB0" w14:textId="002216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R4-2502206</w:t>
            </w:r>
          </w:p>
        </w:tc>
        <w:tc>
          <w:tcPr>
            <w:tcW w:w="1262" w:type="pct"/>
          </w:tcPr>
          <w:p w14:paraId="7983C359" w14:textId="36CEE1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38.133 on Inter-frequency measurements reporting requirements [NR_inter-freq_report]</w:t>
            </w:r>
          </w:p>
        </w:tc>
        <w:tc>
          <w:tcPr>
            <w:tcW w:w="366" w:type="pct"/>
          </w:tcPr>
          <w:p w14:paraId="4EEA1D20" w14:textId="39B71F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066C2EC4" w14:textId="4149D5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F4ADC62" w14:textId="48A0C2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5434</w:t>
            </w:r>
          </w:p>
        </w:tc>
        <w:tc>
          <w:tcPr>
            <w:tcW w:w="221" w:type="pct"/>
          </w:tcPr>
          <w:p w14:paraId="75F58AD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7DD5CCF" w14:textId="5A4E08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23E5C46" w14:textId="7EB8AE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D66B290" w14:textId="0E02DF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07DCFC95" w14:textId="1F4973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C9EE326" w14:textId="77777777" w:rsidTr="00B976AF">
        <w:tc>
          <w:tcPr>
            <w:tcW w:w="430" w:type="pct"/>
          </w:tcPr>
          <w:p w14:paraId="011F115C" w14:textId="067D134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R4-2502207</w:t>
            </w:r>
          </w:p>
        </w:tc>
        <w:tc>
          <w:tcPr>
            <w:tcW w:w="1262" w:type="pct"/>
          </w:tcPr>
          <w:p w14:paraId="1FE9AAE0" w14:textId="075968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38.133 to modify uplink timing requirements to enable mobile VSAT served by NGSO by NGSO</w:t>
            </w:r>
          </w:p>
        </w:tc>
        <w:tc>
          <w:tcPr>
            <w:tcW w:w="366" w:type="pct"/>
          </w:tcPr>
          <w:p w14:paraId="624D0C8B" w14:textId="0C1A45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Eutelsat Group</w:t>
            </w:r>
          </w:p>
        </w:tc>
        <w:tc>
          <w:tcPr>
            <w:tcW w:w="442" w:type="pct"/>
          </w:tcPr>
          <w:p w14:paraId="40E72C8A" w14:textId="66DBBD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FA48BD6" w14:textId="170E9E5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5435</w:t>
            </w:r>
          </w:p>
        </w:tc>
        <w:tc>
          <w:tcPr>
            <w:tcW w:w="221" w:type="pct"/>
          </w:tcPr>
          <w:p w14:paraId="66958B8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2176EFA" w14:textId="26DC98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8091CA0" w14:textId="77E5FC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</w:t>
            </w:r>
          </w:p>
        </w:tc>
        <w:tc>
          <w:tcPr>
            <w:tcW w:w="957" w:type="pct"/>
          </w:tcPr>
          <w:p w14:paraId="009BFB9F" w14:textId="4D1A44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NR_NTN_Ku_bands-Core</w:t>
            </w:r>
          </w:p>
        </w:tc>
        <w:tc>
          <w:tcPr>
            <w:tcW w:w="439" w:type="pct"/>
          </w:tcPr>
          <w:p w14:paraId="7B10BFE6" w14:textId="03D0ED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1574330D" w14:textId="77777777" w:rsidTr="00B976AF">
        <w:tc>
          <w:tcPr>
            <w:tcW w:w="430" w:type="pct"/>
          </w:tcPr>
          <w:p w14:paraId="5D521EE0" w14:textId="25D745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R4-2502212</w:t>
            </w:r>
          </w:p>
        </w:tc>
        <w:tc>
          <w:tcPr>
            <w:tcW w:w="1262" w:type="pct"/>
          </w:tcPr>
          <w:p w14:paraId="32776346" w14:textId="4E7FE6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(NR_NTN_solutions-Core) CR on L1-RSRP accuracy requirements for FR1 SAN (Cat-F Rel-17)</w:t>
            </w:r>
          </w:p>
        </w:tc>
        <w:tc>
          <w:tcPr>
            <w:tcW w:w="366" w:type="pct"/>
          </w:tcPr>
          <w:p w14:paraId="29283D7D" w14:textId="1BAA3A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07CB9BB6" w14:textId="6C8596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29214A8B" w14:textId="5BDB41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5436</w:t>
            </w:r>
          </w:p>
        </w:tc>
        <w:tc>
          <w:tcPr>
            <w:tcW w:w="221" w:type="pct"/>
          </w:tcPr>
          <w:p w14:paraId="7D357D8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81D8561" w14:textId="05735D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6F928BEA" w14:textId="35D873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40E7A41" w14:textId="4BC8D7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NR_NTN_solutions-Core</w:t>
            </w:r>
          </w:p>
        </w:tc>
        <w:tc>
          <w:tcPr>
            <w:tcW w:w="439" w:type="pct"/>
          </w:tcPr>
          <w:p w14:paraId="1A74FF55" w14:textId="72EDFD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11775DCE" w14:textId="77777777" w:rsidTr="00B976AF">
        <w:tc>
          <w:tcPr>
            <w:tcW w:w="430" w:type="pct"/>
          </w:tcPr>
          <w:p w14:paraId="5205E32D" w14:textId="2B5672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R4-2502213</w:t>
            </w:r>
          </w:p>
        </w:tc>
        <w:tc>
          <w:tcPr>
            <w:tcW w:w="1262" w:type="pct"/>
          </w:tcPr>
          <w:p w14:paraId="46E906CB" w14:textId="2E6696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(NR_NTN_solutions-Core) CR on L1-RSRP accuracy requirements for FR1 SAN (Cat-A Rel-18)</w:t>
            </w:r>
          </w:p>
        </w:tc>
        <w:tc>
          <w:tcPr>
            <w:tcW w:w="366" w:type="pct"/>
          </w:tcPr>
          <w:p w14:paraId="74B68497" w14:textId="30A077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190995CF" w14:textId="170F12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FC4F0E8" w14:textId="3832A2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5437</w:t>
            </w:r>
          </w:p>
        </w:tc>
        <w:tc>
          <w:tcPr>
            <w:tcW w:w="221" w:type="pct"/>
          </w:tcPr>
          <w:p w14:paraId="615AAB6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E6F68CF" w14:textId="0992F4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314C2D6" w14:textId="65BBE2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0E836C7A" w14:textId="73E060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NR_NTN_solutions-Core</w:t>
            </w:r>
          </w:p>
        </w:tc>
        <w:tc>
          <w:tcPr>
            <w:tcW w:w="439" w:type="pct"/>
          </w:tcPr>
          <w:p w14:paraId="62E54AE7" w14:textId="01E37A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17CF76C1" w14:textId="77777777" w:rsidTr="00B976AF">
        <w:tc>
          <w:tcPr>
            <w:tcW w:w="430" w:type="pct"/>
          </w:tcPr>
          <w:p w14:paraId="6B4A1305" w14:textId="0D0B7B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R4-2502214</w:t>
            </w:r>
          </w:p>
        </w:tc>
        <w:tc>
          <w:tcPr>
            <w:tcW w:w="1262" w:type="pct"/>
          </w:tcPr>
          <w:p w14:paraId="13C88754" w14:textId="0C95FE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(NR_NTN_solutions-Perf) CR on NTN test cases for FR1 SAN (Cat-F Rel-17)</w:t>
            </w:r>
          </w:p>
        </w:tc>
        <w:tc>
          <w:tcPr>
            <w:tcW w:w="366" w:type="pct"/>
          </w:tcPr>
          <w:p w14:paraId="0EFC6A46" w14:textId="715B4C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0485C138" w14:textId="5685D2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A524741" w14:textId="66E88F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5438</w:t>
            </w:r>
          </w:p>
        </w:tc>
        <w:tc>
          <w:tcPr>
            <w:tcW w:w="221" w:type="pct"/>
          </w:tcPr>
          <w:p w14:paraId="61844E2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BB6D0DD" w14:textId="02E275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1F776596" w14:textId="44AFA2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280E0EB" w14:textId="20E780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NR_NTN_solutions-Perf</w:t>
            </w:r>
          </w:p>
        </w:tc>
        <w:tc>
          <w:tcPr>
            <w:tcW w:w="439" w:type="pct"/>
          </w:tcPr>
          <w:p w14:paraId="65415E67" w14:textId="6C49A5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5FA4A81" w14:textId="77777777" w:rsidTr="00B976AF">
        <w:tc>
          <w:tcPr>
            <w:tcW w:w="430" w:type="pct"/>
          </w:tcPr>
          <w:p w14:paraId="5A5C1056" w14:textId="7E090C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R4-2502215</w:t>
            </w:r>
          </w:p>
        </w:tc>
        <w:tc>
          <w:tcPr>
            <w:tcW w:w="1262" w:type="pct"/>
          </w:tcPr>
          <w:p w14:paraId="18EB8CDC" w14:textId="3C2EC2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(NR_NTN_solutions-Perf) CR on L1-RSRP accuracy requirements for FR1 SAN (Cat-A Rel-18)</w:t>
            </w:r>
          </w:p>
        </w:tc>
        <w:tc>
          <w:tcPr>
            <w:tcW w:w="366" w:type="pct"/>
          </w:tcPr>
          <w:p w14:paraId="1F8790B1" w14:textId="68E5FA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2EC695B1" w14:textId="59C833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3697468" w14:textId="7069D3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5439</w:t>
            </w:r>
          </w:p>
        </w:tc>
        <w:tc>
          <w:tcPr>
            <w:tcW w:w="221" w:type="pct"/>
          </w:tcPr>
          <w:p w14:paraId="4FA369B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B1C34BA" w14:textId="26E406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41F9ED6" w14:textId="14CDF8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C1D345D" w14:textId="3CC49A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NR_NTN_solutions-Perf</w:t>
            </w:r>
          </w:p>
        </w:tc>
        <w:tc>
          <w:tcPr>
            <w:tcW w:w="439" w:type="pct"/>
          </w:tcPr>
          <w:p w14:paraId="276E853D" w14:textId="5D5C8F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FC48319" w14:textId="77777777" w:rsidTr="00B976AF">
        <w:tc>
          <w:tcPr>
            <w:tcW w:w="430" w:type="pct"/>
          </w:tcPr>
          <w:p w14:paraId="51A550E8" w14:textId="20E632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R4-2502216</w:t>
            </w:r>
          </w:p>
        </w:tc>
        <w:tc>
          <w:tcPr>
            <w:tcW w:w="1262" w:type="pct"/>
          </w:tcPr>
          <w:p w14:paraId="4E1DB889" w14:textId="3A3F1D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(NR_Mob_enh2-Core) CR on PDCCH order PRACH timeline (Cat-F Rel-18)</w:t>
            </w:r>
          </w:p>
        </w:tc>
        <w:tc>
          <w:tcPr>
            <w:tcW w:w="366" w:type="pct"/>
          </w:tcPr>
          <w:p w14:paraId="653D3AF5" w14:textId="224C5E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790BA503" w14:textId="66D963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EC66664" w14:textId="3CCBE0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5440</w:t>
            </w:r>
          </w:p>
        </w:tc>
        <w:tc>
          <w:tcPr>
            <w:tcW w:w="221" w:type="pct"/>
          </w:tcPr>
          <w:p w14:paraId="2C52DF6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2501F93" w14:textId="747059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6D7F8A2" w14:textId="152C3C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66A3B77" w14:textId="5D1EA1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NR_Mob_enh2-Core</w:t>
            </w:r>
          </w:p>
        </w:tc>
        <w:tc>
          <w:tcPr>
            <w:tcW w:w="439" w:type="pct"/>
          </w:tcPr>
          <w:p w14:paraId="24782231" w14:textId="7B3095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738F7F5" w14:textId="77777777" w:rsidTr="00B976AF">
        <w:tc>
          <w:tcPr>
            <w:tcW w:w="430" w:type="pct"/>
          </w:tcPr>
          <w:p w14:paraId="61366AA9" w14:textId="2F8D31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R4-2502693</w:t>
            </w:r>
          </w:p>
        </w:tc>
        <w:tc>
          <w:tcPr>
            <w:tcW w:w="1262" w:type="pct"/>
          </w:tcPr>
          <w:p w14:paraId="7FA6B0CE" w14:textId="56A6FD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(NR_Mob_enh2-Core) CR on PDCCH order PRACH timeline (Cat-F Rel-18)</w:t>
            </w:r>
          </w:p>
        </w:tc>
        <w:tc>
          <w:tcPr>
            <w:tcW w:w="366" w:type="pct"/>
          </w:tcPr>
          <w:p w14:paraId="38D9BFC1" w14:textId="5F46BA4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149E1EC4" w14:textId="37653E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10EFBE7" w14:textId="42287A0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5440</w:t>
            </w:r>
          </w:p>
        </w:tc>
        <w:tc>
          <w:tcPr>
            <w:tcW w:w="221" w:type="pct"/>
          </w:tcPr>
          <w:p w14:paraId="06E29753" w14:textId="25DF0430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DD40CCA" w14:textId="77B079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AFB7FB9" w14:textId="483242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D5F839E" w14:textId="4B2B0D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NR_Mob_enh2-Core</w:t>
            </w:r>
          </w:p>
        </w:tc>
        <w:tc>
          <w:tcPr>
            <w:tcW w:w="439" w:type="pct"/>
          </w:tcPr>
          <w:p w14:paraId="04493312" w14:textId="4DA2F0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8A1F7FF" w14:textId="77777777" w:rsidTr="00B976AF">
        <w:tc>
          <w:tcPr>
            <w:tcW w:w="430" w:type="pct"/>
          </w:tcPr>
          <w:p w14:paraId="51F2B85C" w14:textId="08B3D7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R4-2502239</w:t>
            </w:r>
          </w:p>
        </w:tc>
        <w:tc>
          <w:tcPr>
            <w:tcW w:w="1262" w:type="pct"/>
          </w:tcPr>
          <w:p w14:paraId="67978EBD" w14:textId="766F03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CR38.133 Corrections to Case 2 requirements</w:t>
            </w:r>
          </w:p>
        </w:tc>
        <w:tc>
          <w:tcPr>
            <w:tcW w:w="366" w:type="pct"/>
          </w:tcPr>
          <w:p w14:paraId="3C4BE963" w14:textId="1BE70B8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4745570D" w14:textId="09B186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4A2970A1" w14:textId="7A8A0A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5441</w:t>
            </w:r>
          </w:p>
        </w:tc>
        <w:tc>
          <w:tcPr>
            <w:tcW w:w="221" w:type="pct"/>
          </w:tcPr>
          <w:p w14:paraId="32D2A15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58439B5" w14:textId="1CBEB9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CA6A9F2" w14:textId="5BD7F1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0D296E9" w14:textId="06485C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NR_MG_enh2-Core</w:t>
            </w:r>
          </w:p>
        </w:tc>
        <w:tc>
          <w:tcPr>
            <w:tcW w:w="439" w:type="pct"/>
          </w:tcPr>
          <w:p w14:paraId="19F43500" w14:textId="21205B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50B0A5D5" w14:textId="77777777" w:rsidTr="00B976AF">
        <w:tc>
          <w:tcPr>
            <w:tcW w:w="430" w:type="pct"/>
          </w:tcPr>
          <w:p w14:paraId="43347B7F" w14:textId="23D6BF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R4-2502242</w:t>
            </w:r>
          </w:p>
        </w:tc>
        <w:tc>
          <w:tcPr>
            <w:tcW w:w="1262" w:type="pct"/>
          </w:tcPr>
          <w:p w14:paraId="4F729B17" w14:textId="007804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CR38.133 Corrections to CSSF requirements</w:t>
            </w:r>
          </w:p>
        </w:tc>
        <w:tc>
          <w:tcPr>
            <w:tcW w:w="366" w:type="pct"/>
          </w:tcPr>
          <w:p w14:paraId="7AB4A708" w14:textId="17476D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7F78CA66" w14:textId="2A40C3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7F9ABDB" w14:textId="119648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5442</w:t>
            </w:r>
          </w:p>
        </w:tc>
        <w:tc>
          <w:tcPr>
            <w:tcW w:w="221" w:type="pct"/>
          </w:tcPr>
          <w:p w14:paraId="2042D3B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EBFECB1" w14:textId="4D78E5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3E80F66" w14:textId="320C64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8A3B8BC" w14:textId="2082E7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NR_MG_enh2-Core</w:t>
            </w:r>
          </w:p>
        </w:tc>
        <w:tc>
          <w:tcPr>
            <w:tcW w:w="439" w:type="pct"/>
          </w:tcPr>
          <w:p w14:paraId="1BF2E7BB" w14:textId="5902B4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6E80D5BF" w14:textId="77777777" w:rsidTr="00B976AF">
        <w:tc>
          <w:tcPr>
            <w:tcW w:w="430" w:type="pct"/>
          </w:tcPr>
          <w:p w14:paraId="0C592DBC" w14:textId="5F94F5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R4-2502674</w:t>
            </w:r>
          </w:p>
        </w:tc>
        <w:tc>
          <w:tcPr>
            <w:tcW w:w="1262" w:type="pct"/>
          </w:tcPr>
          <w:p w14:paraId="543C3793" w14:textId="70AC44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CR38.133 Corrections to CSSF requirements</w:t>
            </w:r>
          </w:p>
        </w:tc>
        <w:tc>
          <w:tcPr>
            <w:tcW w:w="366" w:type="pct"/>
          </w:tcPr>
          <w:p w14:paraId="252CD7AC" w14:textId="1BDEA1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445AB016" w14:textId="46F323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66220439" w14:textId="78AB64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5442</w:t>
            </w:r>
          </w:p>
        </w:tc>
        <w:tc>
          <w:tcPr>
            <w:tcW w:w="221" w:type="pct"/>
          </w:tcPr>
          <w:p w14:paraId="4208DC71" w14:textId="62461F73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68FDBDCE" w14:textId="373174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967711C" w14:textId="7F3D87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06B20E1" w14:textId="768D2A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NR_MG_enh2-Core</w:t>
            </w:r>
          </w:p>
        </w:tc>
        <w:tc>
          <w:tcPr>
            <w:tcW w:w="439" w:type="pct"/>
          </w:tcPr>
          <w:p w14:paraId="68D92C2E" w14:textId="20B410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2D435F4" w14:textId="77777777" w:rsidTr="00B976AF">
        <w:tc>
          <w:tcPr>
            <w:tcW w:w="430" w:type="pct"/>
          </w:tcPr>
          <w:p w14:paraId="4DDBF1E5" w14:textId="0226B1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R4-2502251</w:t>
            </w:r>
          </w:p>
        </w:tc>
        <w:tc>
          <w:tcPr>
            <w:tcW w:w="1262" w:type="pct"/>
          </w:tcPr>
          <w:p w14:paraId="09DBCD17" w14:textId="216AB5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(NR_unlic-Perf) Correction CR for A.12.5.1.1</w:t>
            </w:r>
          </w:p>
        </w:tc>
        <w:tc>
          <w:tcPr>
            <w:tcW w:w="366" w:type="pct"/>
          </w:tcPr>
          <w:p w14:paraId="5057983D" w14:textId="15BDD9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4B782E6E" w14:textId="2F3BE3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C9A1CBB" w14:textId="27980A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5443</w:t>
            </w:r>
          </w:p>
        </w:tc>
        <w:tc>
          <w:tcPr>
            <w:tcW w:w="221" w:type="pct"/>
          </w:tcPr>
          <w:p w14:paraId="1F4D2BE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E9AA51E" w14:textId="0EE426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3DBD6C6E" w14:textId="6196B1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6F58D9B" w14:textId="6D207C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NR_unlic-Perf</w:t>
            </w:r>
          </w:p>
        </w:tc>
        <w:tc>
          <w:tcPr>
            <w:tcW w:w="439" w:type="pct"/>
          </w:tcPr>
          <w:p w14:paraId="35463E63" w14:textId="1262BF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856EFA0" w14:textId="77777777" w:rsidTr="00B976AF">
        <w:tc>
          <w:tcPr>
            <w:tcW w:w="430" w:type="pct"/>
          </w:tcPr>
          <w:p w14:paraId="4947A6E2" w14:textId="7A3395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R4-2502257</w:t>
            </w:r>
          </w:p>
        </w:tc>
        <w:tc>
          <w:tcPr>
            <w:tcW w:w="1262" w:type="pct"/>
          </w:tcPr>
          <w:p w14:paraId="5CDA0557" w14:textId="27FB61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(NR_unlic-Perf) Correction CR for A.12.5.1.1</w:t>
            </w:r>
          </w:p>
        </w:tc>
        <w:tc>
          <w:tcPr>
            <w:tcW w:w="366" w:type="pct"/>
          </w:tcPr>
          <w:p w14:paraId="330BC142" w14:textId="71D99F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6501D4F8" w14:textId="44C357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12541FB0" w14:textId="14EF64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5444</w:t>
            </w:r>
          </w:p>
        </w:tc>
        <w:tc>
          <w:tcPr>
            <w:tcW w:w="221" w:type="pct"/>
          </w:tcPr>
          <w:p w14:paraId="4050648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72C59DD" w14:textId="3EE656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2B806B8C" w14:textId="2597F9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8AAA1CA" w14:textId="5254F8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NR_unlic-Perf</w:t>
            </w:r>
          </w:p>
        </w:tc>
        <w:tc>
          <w:tcPr>
            <w:tcW w:w="439" w:type="pct"/>
          </w:tcPr>
          <w:p w14:paraId="450DAA9C" w14:textId="20CDC7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0AFA571" w14:textId="77777777" w:rsidTr="00B976AF">
        <w:tc>
          <w:tcPr>
            <w:tcW w:w="430" w:type="pct"/>
          </w:tcPr>
          <w:p w14:paraId="6677E2BD" w14:textId="1D6ADF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R4-2502258</w:t>
            </w:r>
          </w:p>
        </w:tc>
        <w:tc>
          <w:tcPr>
            <w:tcW w:w="1262" w:type="pct"/>
          </w:tcPr>
          <w:p w14:paraId="2042612D" w14:textId="281574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(NR_unlic-Perf) Correction CR for A.12.5.1.1</w:t>
            </w:r>
          </w:p>
        </w:tc>
        <w:tc>
          <w:tcPr>
            <w:tcW w:w="366" w:type="pct"/>
          </w:tcPr>
          <w:p w14:paraId="2D96C022" w14:textId="5A1C96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Qualcomm Incorporated</w:t>
            </w:r>
          </w:p>
        </w:tc>
        <w:tc>
          <w:tcPr>
            <w:tcW w:w="442" w:type="pct"/>
          </w:tcPr>
          <w:p w14:paraId="0B55A874" w14:textId="15BC15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702C2448" w14:textId="6B918E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5445</w:t>
            </w:r>
          </w:p>
        </w:tc>
        <w:tc>
          <w:tcPr>
            <w:tcW w:w="221" w:type="pct"/>
          </w:tcPr>
          <w:p w14:paraId="6878DC8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FB24445" w14:textId="4A180E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4F2019A" w14:textId="17EF12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03345893" w14:textId="499D89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NR_unlic-Perf</w:t>
            </w:r>
          </w:p>
        </w:tc>
        <w:tc>
          <w:tcPr>
            <w:tcW w:w="439" w:type="pct"/>
          </w:tcPr>
          <w:p w14:paraId="0A36BAF9" w14:textId="3BBBA2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034789E" w14:textId="77777777" w:rsidTr="00B976AF">
        <w:tc>
          <w:tcPr>
            <w:tcW w:w="430" w:type="pct"/>
          </w:tcPr>
          <w:p w14:paraId="683A7E01" w14:textId="7803F5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R4-2502271</w:t>
            </w:r>
          </w:p>
        </w:tc>
        <w:tc>
          <w:tcPr>
            <w:tcW w:w="1262" w:type="pct"/>
          </w:tcPr>
          <w:p w14:paraId="2700D989" w14:textId="4AFF60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CR38.133 Corrections to DL RSCP requirements</w:t>
            </w:r>
          </w:p>
        </w:tc>
        <w:tc>
          <w:tcPr>
            <w:tcW w:w="366" w:type="pct"/>
          </w:tcPr>
          <w:p w14:paraId="66A62932" w14:textId="421641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 Germany</w:t>
            </w:r>
          </w:p>
        </w:tc>
        <w:tc>
          <w:tcPr>
            <w:tcW w:w="442" w:type="pct"/>
          </w:tcPr>
          <w:p w14:paraId="0F87477F" w14:textId="6ADAA7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38.133</w:t>
            </w:r>
          </w:p>
        </w:tc>
        <w:tc>
          <w:tcPr>
            <w:tcW w:w="294" w:type="pct"/>
          </w:tcPr>
          <w:p w14:paraId="53CE8EEE" w14:textId="6149A3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5446</w:t>
            </w:r>
          </w:p>
        </w:tc>
        <w:tc>
          <w:tcPr>
            <w:tcW w:w="221" w:type="pct"/>
          </w:tcPr>
          <w:p w14:paraId="364E185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D091101" w14:textId="610222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FDE4B2D" w14:textId="29E84E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DF6C1E8" w14:textId="500C3A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NR_pos_enh2-Core</w:t>
            </w:r>
          </w:p>
        </w:tc>
        <w:tc>
          <w:tcPr>
            <w:tcW w:w="439" w:type="pct"/>
          </w:tcPr>
          <w:p w14:paraId="5E79C2D6" w14:textId="003175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merged</w:t>
            </w:r>
          </w:p>
        </w:tc>
      </w:tr>
      <w:tr w:rsidR="00B976AF" w:rsidRPr="00B976AF" w14:paraId="3C61A07A" w14:textId="77777777" w:rsidTr="00B976AF">
        <w:tc>
          <w:tcPr>
            <w:tcW w:w="430" w:type="pct"/>
          </w:tcPr>
          <w:p w14:paraId="737F704F" w14:textId="085646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R4-2500031</w:t>
            </w:r>
          </w:p>
        </w:tc>
        <w:tc>
          <w:tcPr>
            <w:tcW w:w="1262" w:type="pct"/>
          </w:tcPr>
          <w:p w14:paraId="7B0476DD" w14:textId="70D5E9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related to Introduction of new LTE FDD Band 111</w:t>
            </w:r>
          </w:p>
        </w:tc>
        <w:tc>
          <w:tcPr>
            <w:tcW w:w="366" w:type="pct"/>
          </w:tcPr>
          <w:p w14:paraId="7550F956" w14:textId="5964ED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3E7A5E97" w14:textId="100919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778B948E" w14:textId="4830CD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0476</w:t>
            </w:r>
          </w:p>
        </w:tc>
        <w:tc>
          <w:tcPr>
            <w:tcW w:w="221" w:type="pct"/>
          </w:tcPr>
          <w:p w14:paraId="40CEF34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E582058" w14:textId="13505D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75DDAE3A" w14:textId="0D2427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5471D43D" w14:textId="3EFCEC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LTE_FDD_1800_1830MHz_CAN-Perf</w:t>
            </w:r>
          </w:p>
        </w:tc>
        <w:tc>
          <w:tcPr>
            <w:tcW w:w="439" w:type="pct"/>
          </w:tcPr>
          <w:p w14:paraId="2DE81B07" w14:textId="08167F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39675455" w14:textId="77777777" w:rsidTr="00B976AF">
        <w:tc>
          <w:tcPr>
            <w:tcW w:w="430" w:type="pct"/>
          </w:tcPr>
          <w:p w14:paraId="32BD5F6B" w14:textId="4C1B04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R4-2502848</w:t>
            </w:r>
          </w:p>
        </w:tc>
        <w:tc>
          <w:tcPr>
            <w:tcW w:w="1262" w:type="pct"/>
          </w:tcPr>
          <w:p w14:paraId="2602559A" w14:textId="437B9D7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related to Introduction of new LTE FDD Band 111</w:t>
            </w:r>
          </w:p>
        </w:tc>
        <w:tc>
          <w:tcPr>
            <w:tcW w:w="366" w:type="pct"/>
          </w:tcPr>
          <w:p w14:paraId="429AC498" w14:textId="7853DE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4674D848" w14:textId="448234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0B9A0C90" w14:textId="5217EC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0476</w:t>
            </w:r>
          </w:p>
        </w:tc>
        <w:tc>
          <w:tcPr>
            <w:tcW w:w="221" w:type="pct"/>
          </w:tcPr>
          <w:p w14:paraId="2FE0B1F3" w14:textId="7AE90661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5A17959C" w14:textId="58A69F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5D375CF" w14:textId="0B4624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2C5B74DF" w14:textId="1D03583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LTE_FDD_1800_1830MHz_CAN-Perf</w:t>
            </w:r>
          </w:p>
        </w:tc>
        <w:tc>
          <w:tcPr>
            <w:tcW w:w="439" w:type="pct"/>
          </w:tcPr>
          <w:p w14:paraId="4B9F4D5A" w14:textId="245CE2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F202633" w14:textId="77777777" w:rsidTr="00B976AF">
        <w:tc>
          <w:tcPr>
            <w:tcW w:w="430" w:type="pct"/>
          </w:tcPr>
          <w:p w14:paraId="1F4E8598" w14:textId="7F6632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R4-2500058</w:t>
            </w:r>
          </w:p>
        </w:tc>
        <w:tc>
          <w:tcPr>
            <w:tcW w:w="1262" w:type="pct"/>
          </w:tcPr>
          <w:p w14:paraId="2267DF2E" w14:textId="0EA9F0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38.141-1: Addition of test tolerance for BS total power dynamic range (CBWs 35 MHz and 45 MHz)</w:t>
            </w:r>
          </w:p>
        </w:tc>
        <w:tc>
          <w:tcPr>
            <w:tcW w:w="366" w:type="pct"/>
          </w:tcPr>
          <w:p w14:paraId="05E99BB7" w14:textId="287ECA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6E077134" w14:textId="232BC34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2E8EBACC" w14:textId="60EF63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0477</w:t>
            </w:r>
          </w:p>
        </w:tc>
        <w:tc>
          <w:tcPr>
            <w:tcW w:w="221" w:type="pct"/>
          </w:tcPr>
          <w:p w14:paraId="34A0F4F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DE23478" w14:textId="5AD342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0A03B4CA" w14:textId="75A727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B3B7104" w14:textId="28B5BB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NR_FR1_35MHz_45MHz_BW-Core</w:t>
            </w:r>
          </w:p>
        </w:tc>
        <w:tc>
          <w:tcPr>
            <w:tcW w:w="439" w:type="pct"/>
          </w:tcPr>
          <w:p w14:paraId="426B72CE" w14:textId="5EEF85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169494D" w14:textId="77777777" w:rsidTr="00B976AF">
        <w:tc>
          <w:tcPr>
            <w:tcW w:w="430" w:type="pct"/>
          </w:tcPr>
          <w:p w14:paraId="2487C20F" w14:textId="5F2DC1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R4-2500059</w:t>
            </w:r>
          </w:p>
        </w:tc>
        <w:tc>
          <w:tcPr>
            <w:tcW w:w="1262" w:type="pct"/>
          </w:tcPr>
          <w:p w14:paraId="072C72C6" w14:textId="7958A9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38.141-1: Addition of test tolerance for BS total power dynamic range (CBWs 35 MHz and 45 MHz)</w:t>
            </w:r>
          </w:p>
        </w:tc>
        <w:tc>
          <w:tcPr>
            <w:tcW w:w="366" w:type="pct"/>
          </w:tcPr>
          <w:p w14:paraId="4F3BC7AE" w14:textId="597118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43684F6D" w14:textId="62B38C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13BBF40C" w14:textId="1D1E06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0478</w:t>
            </w:r>
          </w:p>
        </w:tc>
        <w:tc>
          <w:tcPr>
            <w:tcW w:w="221" w:type="pct"/>
          </w:tcPr>
          <w:p w14:paraId="2C8E35F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6B93B1D" w14:textId="23E4FC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B1DC76F" w14:textId="22A6B2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078EFD9" w14:textId="702822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NR_FR1_35MHz_45MHz_BW-Core</w:t>
            </w:r>
          </w:p>
        </w:tc>
        <w:tc>
          <w:tcPr>
            <w:tcW w:w="439" w:type="pct"/>
          </w:tcPr>
          <w:p w14:paraId="6A9641DA" w14:textId="4EB2D4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8E752B7" w14:textId="77777777" w:rsidTr="00B976AF">
        <w:tc>
          <w:tcPr>
            <w:tcW w:w="430" w:type="pct"/>
          </w:tcPr>
          <w:p w14:paraId="6C670874" w14:textId="6D5D1B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R4-2500098</w:t>
            </w:r>
          </w:p>
        </w:tc>
        <w:tc>
          <w:tcPr>
            <w:tcW w:w="1262" w:type="pct"/>
          </w:tcPr>
          <w:p w14:paraId="47BC36F0" w14:textId="27FCD7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38.141-1 on introduction of Band n68</w:t>
            </w:r>
          </w:p>
        </w:tc>
        <w:tc>
          <w:tcPr>
            <w:tcW w:w="366" w:type="pct"/>
          </w:tcPr>
          <w:p w14:paraId="1A946523" w14:textId="29EFC6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49F8C249" w14:textId="6EA9FBC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67424ACD" w14:textId="0A2C538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0479</w:t>
            </w:r>
          </w:p>
        </w:tc>
        <w:tc>
          <w:tcPr>
            <w:tcW w:w="221" w:type="pct"/>
          </w:tcPr>
          <w:p w14:paraId="753C83F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D9FB7B5" w14:textId="618CA3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635762E8" w14:textId="6B5CE6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2A7A5B6A" w14:textId="65FD6E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NR_band_n68-Perf</w:t>
            </w:r>
          </w:p>
        </w:tc>
        <w:tc>
          <w:tcPr>
            <w:tcW w:w="439" w:type="pct"/>
          </w:tcPr>
          <w:p w14:paraId="3311B206" w14:textId="467779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C90F27C" w14:textId="77777777" w:rsidTr="00B976AF">
        <w:tc>
          <w:tcPr>
            <w:tcW w:w="430" w:type="pct"/>
          </w:tcPr>
          <w:p w14:paraId="3E6EA546" w14:textId="4FB350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R4-2500105</w:t>
            </w:r>
          </w:p>
        </w:tc>
        <w:tc>
          <w:tcPr>
            <w:tcW w:w="1262" w:type="pct"/>
          </w:tcPr>
          <w:p w14:paraId="35C744FE" w14:textId="2D323B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CR to 38.141-1 on corrections to co-existence table [bands_coex_req]</w:t>
            </w:r>
          </w:p>
        </w:tc>
        <w:tc>
          <w:tcPr>
            <w:tcW w:w="366" w:type="pct"/>
          </w:tcPr>
          <w:p w14:paraId="38AE88AF" w14:textId="7B33AB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1ABE7532" w14:textId="0852CA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17A2CDEB" w14:textId="6B2930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0480</w:t>
            </w:r>
          </w:p>
        </w:tc>
        <w:tc>
          <w:tcPr>
            <w:tcW w:w="221" w:type="pct"/>
          </w:tcPr>
          <w:p w14:paraId="5BC2602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AF073D7" w14:textId="263ADC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598E29D" w14:textId="3B183F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53A5CE7" w14:textId="2C538E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3B0AE8C7" w14:textId="1C8CFE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96B08E7" w14:textId="77777777" w:rsidTr="00B976AF">
        <w:tc>
          <w:tcPr>
            <w:tcW w:w="430" w:type="pct"/>
          </w:tcPr>
          <w:p w14:paraId="24065D19" w14:textId="1A4179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R4-2500123</w:t>
            </w:r>
          </w:p>
        </w:tc>
        <w:tc>
          <w:tcPr>
            <w:tcW w:w="1262" w:type="pct"/>
          </w:tcPr>
          <w:p w14:paraId="232E532A" w14:textId="5CE31A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38.101-5 - Introduction of band n68</w:t>
            </w:r>
          </w:p>
        </w:tc>
        <w:tc>
          <w:tcPr>
            <w:tcW w:w="366" w:type="pct"/>
          </w:tcPr>
          <w:p w14:paraId="433925E2" w14:textId="0F7DAA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026F2EB7" w14:textId="6301C05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7E5FCD43" w14:textId="553CC8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0481</w:t>
            </w:r>
          </w:p>
        </w:tc>
        <w:tc>
          <w:tcPr>
            <w:tcW w:w="221" w:type="pct"/>
          </w:tcPr>
          <w:p w14:paraId="3C5278A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2EC8700" w14:textId="17E03E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703D209" w14:textId="10C3F7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89D5E3D" w14:textId="48F9F0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NR_band_n68-Core</w:t>
            </w:r>
          </w:p>
        </w:tc>
        <w:tc>
          <w:tcPr>
            <w:tcW w:w="439" w:type="pct"/>
          </w:tcPr>
          <w:p w14:paraId="08352221" w14:textId="37975D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1F6313A5" w14:textId="77777777" w:rsidTr="00B976AF">
        <w:tc>
          <w:tcPr>
            <w:tcW w:w="430" w:type="pct"/>
          </w:tcPr>
          <w:p w14:paraId="1CF37FD3" w14:textId="36F55E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R4-2500125</w:t>
            </w:r>
          </w:p>
        </w:tc>
        <w:tc>
          <w:tcPr>
            <w:tcW w:w="1262" w:type="pct"/>
          </w:tcPr>
          <w:p w14:paraId="447B834A" w14:textId="7E386D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38.141-1 - Introduction of bands n87-n88</w:t>
            </w:r>
          </w:p>
        </w:tc>
        <w:tc>
          <w:tcPr>
            <w:tcW w:w="366" w:type="pct"/>
          </w:tcPr>
          <w:p w14:paraId="51688C37" w14:textId="55BDAB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32D80E1F" w14:textId="685AC5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25A28392" w14:textId="7D46D9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0482</w:t>
            </w:r>
          </w:p>
        </w:tc>
        <w:tc>
          <w:tcPr>
            <w:tcW w:w="221" w:type="pct"/>
          </w:tcPr>
          <w:p w14:paraId="669E366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E9905DF" w14:textId="2220F8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F8325A9" w14:textId="65E78B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5548A294" w14:textId="7EE42F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NR_bands_n87_n88-Perf</w:t>
            </w:r>
          </w:p>
        </w:tc>
        <w:tc>
          <w:tcPr>
            <w:tcW w:w="439" w:type="pct"/>
          </w:tcPr>
          <w:p w14:paraId="5E91EDF7" w14:textId="1305BC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EC74753" w14:textId="77777777" w:rsidTr="00B976AF">
        <w:tc>
          <w:tcPr>
            <w:tcW w:w="430" w:type="pct"/>
          </w:tcPr>
          <w:p w14:paraId="102C11D1" w14:textId="3E082E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R4-2500190</w:t>
            </w:r>
          </w:p>
        </w:tc>
        <w:tc>
          <w:tcPr>
            <w:tcW w:w="1262" w:type="pct"/>
          </w:tcPr>
          <w:p w14:paraId="05B42DAF" w14:textId="5AEE59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38.141-1: n110 band introduction</w:t>
            </w:r>
          </w:p>
        </w:tc>
        <w:tc>
          <w:tcPr>
            <w:tcW w:w="366" w:type="pct"/>
          </w:tcPr>
          <w:p w14:paraId="6C49533C" w14:textId="04F99B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540B1BA2" w14:textId="76BCE9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492FF2FD" w14:textId="485E84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0483</w:t>
            </w:r>
          </w:p>
        </w:tc>
        <w:tc>
          <w:tcPr>
            <w:tcW w:w="221" w:type="pct"/>
          </w:tcPr>
          <w:p w14:paraId="4F89A54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E969F08" w14:textId="6D1D0B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35FFAFB" w14:textId="0E4569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42C3970" w14:textId="17F59F2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NR_FDD_1400MHz-Perf</w:t>
            </w:r>
          </w:p>
        </w:tc>
        <w:tc>
          <w:tcPr>
            <w:tcW w:w="439" w:type="pct"/>
          </w:tcPr>
          <w:p w14:paraId="1FA457C1" w14:textId="44E820F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1B73E34" w14:textId="77777777" w:rsidTr="00B976AF">
        <w:tc>
          <w:tcPr>
            <w:tcW w:w="430" w:type="pct"/>
          </w:tcPr>
          <w:p w14:paraId="590381C5" w14:textId="3DDA18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R4-2502844</w:t>
            </w:r>
          </w:p>
        </w:tc>
        <w:tc>
          <w:tcPr>
            <w:tcW w:w="1262" w:type="pct"/>
          </w:tcPr>
          <w:p w14:paraId="7696476B" w14:textId="72EB99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38.141-1: n110 band introduction</w:t>
            </w:r>
          </w:p>
        </w:tc>
        <w:tc>
          <w:tcPr>
            <w:tcW w:w="366" w:type="pct"/>
          </w:tcPr>
          <w:p w14:paraId="7E3EC070" w14:textId="535AA5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8699088" w14:textId="578308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14DA9763" w14:textId="58DBBF7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0483</w:t>
            </w:r>
          </w:p>
        </w:tc>
        <w:tc>
          <w:tcPr>
            <w:tcW w:w="221" w:type="pct"/>
          </w:tcPr>
          <w:p w14:paraId="20EE6C9C" w14:textId="014C29A5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75C966A0" w14:textId="61E65F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4A72ECAE" w14:textId="5DE5EE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5EEA00F" w14:textId="58EEDC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NR_FDD_1400MHz-Perf</w:t>
            </w:r>
          </w:p>
        </w:tc>
        <w:tc>
          <w:tcPr>
            <w:tcW w:w="439" w:type="pct"/>
          </w:tcPr>
          <w:p w14:paraId="1E7F38EA" w14:textId="5E8B6E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F699E30" w14:textId="77777777" w:rsidTr="00B976AF">
        <w:tc>
          <w:tcPr>
            <w:tcW w:w="430" w:type="pct"/>
          </w:tcPr>
          <w:p w14:paraId="364103BA" w14:textId="21E6654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R4-2500212</w:t>
            </w:r>
          </w:p>
        </w:tc>
        <w:tc>
          <w:tcPr>
            <w:tcW w:w="1262" w:type="pct"/>
          </w:tcPr>
          <w:p w14:paraId="7738CADD" w14:textId="1EC897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38.141-1 to add 3MHz for occupied bandwidth test</w:t>
            </w:r>
          </w:p>
        </w:tc>
        <w:tc>
          <w:tcPr>
            <w:tcW w:w="366" w:type="pct"/>
          </w:tcPr>
          <w:p w14:paraId="58CB6763" w14:textId="105BBA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0E4A1869" w14:textId="29FFC9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4B9726A5" w14:textId="54E3BF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0484</w:t>
            </w:r>
          </w:p>
        </w:tc>
        <w:tc>
          <w:tcPr>
            <w:tcW w:w="221" w:type="pct"/>
          </w:tcPr>
          <w:p w14:paraId="00B2721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8D0AB22" w14:textId="403B26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8422712" w14:textId="3848AF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CE1BC2C" w14:textId="57804D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439" w:type="pct"/>
          </w:tcPr>
          <w:p w14:paraId="7AFCCDA1" w14:textId="702B4A6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C19567F" w14:textId="77777777" w:rsidTr="00B976AF">
        <w:tc>
          <w:tcPr>
            <w:tcW w:w="430" w:type="pct"/>
          </w:tcPr>
          <w:p w14:paraId="41EAC69D" w14:textId="231842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R4-2500597</w:t>
            </w:r>
          </w:p>
        </w:tc>
        <w:tc>
          <w:tcPr>
            <w:tcW w:w="1262" w:type="pct"/>
          </w:tcPr>
          <w:p w14:paraId="66D25BD6" w14:textId="74AE50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(NR_FR1_lessthan_5MHz_BW-Perf) CR to TS38.141-1 Add NB-IoT RB power dynamic range and occupied bandwidth requirement for 3MHz</w:t>
            </w:r>
          </w:p>
        </w:tc>
        <w:tc>
          <w:tcPr>
            <w:tcW w:w="366" w:type="pct"/>
          </w:tcPr>
          <w:p w14:paraId="2F1A02AD" w14:textId="5E56B8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13E569D6" w14:textId="3FE471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6319F90D" w14:textId="39F5B0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0485</w:t>
            </w:r>
          </w:p>
        </w:tc>
        <w:tc>
          <w:tcPr>
            <w:tcW w:w="221" w:type="pct"/>
          </w:tcPr>
          <w:p w14:paraId="76745E6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956B131" w14:textId="216DFF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DD896EB" w14:textId="140071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9228159" w14:textId="700B66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439" w:type="pct"/>
          </w:tcPr>
          <w:p w14:paraId="7BC91436" w14:textId="007157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7EA81B39" w14:textId="77777777" w:rsidTr="00B976AF">
        <w:tc>
          <w:tcPr>
            <w:tcW w:w="430" w:type="pct"/>
          </w:tcPr>
          <w:p w14:paraId="4FA682CE" w14:textId="12295D2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R4-2502337</w:t>
            </w:r>
          </w:p>
        </w:tc>
        <w:tc>
          <w:tcPr>
            <w:tcW w:w="1262" w:type="pct"/>
          </w:tcPr>
          <w:p w14:paraId="41F4F5BF" w14:textId="57E6AB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(NR_FR1_lessthan_5MHz_BW-Perf) CR to TS38.141-1 Add NB-IoT RB power dynamic range and occupied bandwidth requirement for 3MHz</w:t>
            </w:r>
          </w:p>
        </w:tc>
        <w:tc>
          <w:tcPr>
            <w:tcW w:w="366" w:type="pct"/>
          </w:tcPr>
          <w:p w14:paraId="6D848337" w14:textId="475DB2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0FAAC53A" w14:textId="70A351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255CF972" w14:textId="448042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0485</w:t>
            </w:r>
          </w:p>
        </w:tc>
        <w:tc>
          <w:tcPr>
            <w:tcW w:w="221" w:type="pct"/>
          </w:tcPr>
          <w:p w14:paraId="7ADA46CE" w14:textId="0778396E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22DB361D" w14:textId="2A3FEC7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EB7B1F4" w14:textId="715F00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832B90D" w14:textId="64A3DB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NR_FR1_lessthan_5MHz_BW-Perf</w:t>
            </w:r>
          </w:p>
        </w:tc>
        <w:tc>
          <w:tcPr>
            <w:tcW w:w="439" w:type="pct"/>
          </w:tcPr>
          <w:p w14:paraId="4CF218A4" w14:textId="7D19B7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C78F6FE" w14:textId="77777777" w:rsidTr="00B976AF">
        <w:tc>
          <w:tcPr>
            <w:tcW w:w="430" w:type="pct"/>
          </w:tcPr>
          <w:p w14:paraId="69F6FB2F" w14:textId="67A81E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R4-2500976</w:t>
            </w:r>
          </w:p>
        </w:tc>
        <w:tc>
          <w:tcPr>
            <w:tcW w:w="1262" w:type="pct"/>
          </w:tcPr>
          <w:p w14:paraId="430F3C99" w14:textId="379F5A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(NR_NTN_solutions)CR for TS38.141-1: Adding HAPS abbreviation and definition of HAPS BS class for conformance requirements</w:t>
            </w:r>
          </w:p>
        </w:tc>
        <w:tc>
          <w:tcPr>
            <w:tcW w:w="366" w:type="pct"/>
          </w:tcPr>
          <w:p w14:paraId="3A94A375" w14:textId="775AC5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734F8C3A" w14:textId="705D7B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4DC38D46" w14:textId="4D4569A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0486</w:t>
            </w:r>
          </w:p>
        </w:tc>
        <w:tc>
          <w:tcPr>
            <w:tcW w:w="221" w:type="pct"/>
          </w:tcPr>
          <w:p w14:paraId="620F882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8E806B6" w14:textId="7AF1ED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485617DC" w14:textId="2E3F80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9DE1F0D" w14:textId="55332A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</w:t>
            </w:r>
          </w:p>
        </w:tc>
        <w:tc>
          <w:tcPr>
            <w:tcW w:w="439" w:type="pct"/>
          </w:tcPr>
          <w:p w14:paraId="4959FE2E" w14:textId="26E472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3AF1C7C" w14:textId="77777777" w:rsidTr="00B976AF">
        <w:tc>
          <w:tcPr>
            <w:tcW w:w="430" w:type="pct"/>
          </w:tcPr>
          <w:p w14:paraId="65F90FBC" w14:textId="1FE4A5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R4-2500977</w:t>
            </w:r>
          </w:p>
        </w:tc>
        <w:tc>
          <w:tcPr>
            <w:tcW w:w="1262" w:type="pct"/>
          </w:tcPr>
          <w:p w14:paraId="1EDD9084" w14:textId="21C035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(NR_NTN_solutions)CR for TS38.141-1: Adding HAPS abbreviation and definition of HAPS BS class for conformance requirements</w:t>
            </w:r>
          </w:p>
        </w:tc>
        <w:tc>
          <w:tcPr>
            <w:tcW w:w="366" w:type="pct"/>
          </w:tcPr>
          <w:p w14:paraId="34FDDD0A" w14:textId="65C0D7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0A158E3F" w14:textId="322361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77FEB08B" w14:textId="1270E9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0487</w:t>
            </w:r>
          </w:p>
        </w:tc>
        <w:tc>
          <w:tcPr>
            <w:tcW w:w="221" w:type="pct"/>
          </w:tcPr>
          <w:p w14:paraId="00C7C46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AC6594C" w14:textId="10C792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65C5CB9" w14:textId="5352F22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505E1FAD" w14:textId="3021A7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</w:t>
            </w:r>
          </w:p>
        </w:tc>
        <w:tc>
          <w:tcPr>
            <w:tcW w:w="439" w:type="pct"/>
          </w:tcPr>
          <w:p w14:paraId="45F218D2" w14:textId="162F3C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2C781D1" w14:textId="77777777" w:rsidTr="00B976AF">
        <w:tc>
          <w:tcPr>
            <w:tcW w:w="430" w:type="pct"/>
          </w:tcPr>
          <w:p w14:paraId="1DBAC914" w14:textId="4ACC0F2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R4-2502037</w:t>
            </w:r>
          </w:p>
        </w:tc>
        <w:tc>
          <w:tcPr>
            <w:tcW w:w="1262" w:type="pct"/>
          </w:tcPr>
          <w:p w14:paraId="21C0D591" w14:textId="116D6D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(NR_newRAT-Perf)Correction CR on performance requirement for PUCCH in TS 38141-1</w:t>
            </w:r>
          </w:p>
        </w:tc>
        <w:tc>
          <w:tcPr>
            <w:tcW w:w="366" w:type="pct"/>
          </w:tcPr>
          <w:p w14:paraId="7DCDD238" w14:textId="2E1D4B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5C06B789" w14:textId="34E528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08BBF317" w14:textId="5655D5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0488</w:t>
            </w:r>
          </w:p>
        </w:tc>
        <w:tc>
          <w:tcPr>
            <w:tcW w:w="221" w:type="pct"/>
          </w:tcPr>
          <w:p w14:paraId="2D69778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21C068F" w14:textId="35DC39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4834677A" w14:textId="5C96F0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D7290C2" w14:textId="2595CB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4F28295C" w14:textId="7EBDF4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5C595805" w14:textId="77777777" w:rsidTr="00B976AF">
        <w:tc>
          <w:tcPr>
            <w:tcW w:w="430" w:type="pct"/>
          </w:tcPr>
          <w:p w14:paraId="10ECBC4C" w14:textId="6A92A9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R4-2502038</w:t>
            </w:r>
          </w:p>
        </w:tc>
        <w:tc>
          <w:tcPr>
            <w:tcW w:w="1262" w:type="pct"/>
          </w:tcPr>
          <w:p w14:paraId="65007404" w14:textId="178B21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(NR_newRAT-Perf)Correction CR on performance requirement for PUCCH in TS 38141-1</w:t>
            </w:r>
          </w:p>
        </w:tc>
        <w:tc>
          <w:tcPr>
            <w:tcW w:w="366" w:type="pct"/>
          </w:tcPr>
          <w:p w14:paraId="5D6FB76F" w14:textId="4FA18C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21DD1270" w14:textId="039685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391928DB" w14:textId="40878D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0489</w:t>
            </w:r>
          </w:p>
        </w:tc>
        <w:tc>
          <w:tcPr>
            <w:tcW w:w="221" w:type="pct"/>
          </w:tcPr>
          <w:p w14:paraId="15412F0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0B6E93B" w14:textId="2B3A98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041E384E" w14:textId="01F233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662C0D6" w14:textId="43B026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658C8F10" w14:textId="57BC0F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2C51174D" w14:textId="77777777" w:rsidTr="00B976AF">
        <w:tc>
          <w:tcPr>
            <w:tcW w:w="430" w:type="pct"/>
          </w:tcPr>
          <w:p w14:paraId="6CD20D85" w14:textId="3DF7BE5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R4-2502039</w:t>
            </w:r>
          </w:p>
        </w:tc>
        <w:tc>
          <w:tcPr>
            <w:tcW w:w="1262" w:type="pct"/>
          </w:tcPr>
          <w:p w14:paraId="515D9F5A" w14:textId="644D54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(NR_newRAT-Perf)Correction CR on performance requirement for PUCCH in TS 38141-1</w:t>
            </w:r>
          </w:p>
        </w:tc>
        <w:tc>
          <w:tcPr>
            <w:tcW w:w="366" w:type="pct"/>
          </w:tcPr>
          <w:p w14:paraId="0FB7193D" w14:textId="059F3D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7E4FEEF5" w14:textId="4914FC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5B8F16E0" w14:textId="452419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0490</w:t>
            </w:r>
          </w:p>
        </w:tc>
        <w:tc>
          <w:tcPr>
            <w:tcW w:w="221" w:type="pct"/>
          </w:tcPr>
          <w:p w14:paraId="1B6D828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335C8F0" w14:textId="14F980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516A931A" w14:textId="42C65DD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009A2637" w14:textId="4F0BFF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34B8B052" w14:textId="1A430F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34B75C60" w14:textId="77777777" w:rsidTr="00B976AF">
        <w:tc>
          <w:tcPr>
            <w:tcW w:w="430" w:type="pct"/>
          </w:tcPr>
          <w:p w14:paraId="73D34577" w14:textId="795F92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R4-2502040</w:t>
            </w:r>
          </w:p>
        </w:tc>
        <w:tc>
          <w:tcPr>
            <w:tcW w:w="1262" w:type="pct"/>
          </w:tcPr>
          <w:p w14:paraId="0B1CE876" w14:textId="62770D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(NR_newRAT-Perf)Correction CR on performance requirement for PUCCH in TS 38141-1</w:t>
            </w:r>
          </w:p>
        </w:tc>
        <w:tc>
          <w:tcPr>
            <w:tcW w:w="366" w:type="pct"/>
          </w:tcPr>
          <w:p w14:paraId="6F0E9EA7" w14:textId="0C3D9E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1EE957D1" w14:textId="32F812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78DABD2C" w14:textId="71D7DC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0491</w:t>
            </w:r>
          </w:p>
        </w:tc>
        <w:tc>
          <w:tcPr>
            <w:tcW w:w="221" w:type="pct"/>
          </w:tcPr>
          <w:p w14:paraId="7A982F6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B605EE9" w14:textId="01432F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B25E34A" w14:textId="098D1B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78D7522" w14:textId="05572E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08D37EE2" w14:textId="7C94B5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52194035" w14:textId="77777777" w:rsidTr="00B976AF">
        <w:tc>
          <w:tcPr>
            <w:tcW w:w="430" w:type="pct"/>
          </w:tcPr>
          <w:p w14:paraId="2B95B3C2" w14:textId="2DC10F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R4-2502131</w:t>
            </w:r>
          </w:p>
        </w:tc>
        <w:tc>
          <w:tcPr>
            <w:tcW w:w="1262" w:type="pct"/>
          </w:tcPr>
          <w:p w14:paraId="291DE083" w14:textId="627742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(NR_RAIL_EU_900MHz-Perf, NR_RAIL_EU_1900MHz_TDD-Perf) NB-IoT operation modes clarification for FRMCS BS in multi-carrier operation</w:t>
            </w:r>
          </w:p>
        </w:tc>
        <w:tc>
          <w:tcPr>
            <w:tcW w:w="366" w:type="pct"/>
          </w:tcPr>
          <w:p w14:paraId="7A3ABC8E" w14:textId="142C8E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A6091EA" w14:textId="0C630E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25CAA171" w14:textId="4F34F95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0492</w:t>
            </w:r>
          </w:p>
        </w:tc>
        <w:tc>
          <w:tcPr>
            <w:tcW w:w="221" w:type="pct"/>
          </w:tcPr>
          <w:p w14:paraId="69A020F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F1CED42" w14:textId="3E4DBF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53C6D4CB" w14:textId="47C766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DDE4518" w14:textId="47AFFE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NR_RAIL_EU_900MHz-Perf, NR_RAIL_EU_1900MHz_TDD-Perf</w:t>
            </w:r>
          </w:p>
        </w:tc>
        <w:tc>
          <w:tcPr>
            <w:tcW w:w="439" w:type="pct"/>
          </w:tcPr>
          <w:p w14:paraId="230D58ED" w14:textId="45D628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ABE29C4" w14:textId="77777777" w:rsidTr="00B976AF">
        <w:tc>
          <w:tcPr>
            <w:tcW w:w="430" w:type="pct"/>
          </w:tcPr>
          <w:p w14:paraId="1A755FA7" w14:textId="0C5510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R4-2502335</w:t>
            </w:r>
          </w:p>
        </w:tc>
        <w:tc>
          <w:tcPr>
            <w:tcW w:w="1262" w:type="pct"/>
          </w:tcPr>
          <w:p w14:paraId="23E3551F" w14:textId="365D75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(NR_RAIL_EU_900MHz-Perf, NR_RAIL_EU_1900MHz_TDD-Perf) NB-IoT operation modes clarification for FRMCS BS in multi-carrier operation</w:t>
            </w:r>
          </w:p>
        </w:tc>
        <w:tc>
          <w:tcPr>
            <w:tcW w:w="366" w:type="pct"/>
          </w:tcPr>
          <w:p w14:paraId="63455CBA" w14:textId="3A7026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7033CEF" w14:textId="7B86C4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52459635" w14:textId="7C2D76C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0492</w:t>
            </w:r>
          </w:p>
        </w:tc>
        <w:tc>
          <w:tcPr>
            <w:tcW w:w="221" w:type="pct"/>
          </w:tcPr>
          <w:p w14:paraId="52A052FC" w14:textId="7732C27A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6B9C5E51" w14:textId="715BAA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68DB4248" w14:textId="64B609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E8AC3E9" w14:textId="368F60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NR_RAIL_EU_900MHz-Perf, NR_RAIL_EU_1900MHz_TDD-Perf</w:t>
            </w:r>
          </w:p>
        </w:tc>
        <w:tc>
          <w:tcPr>
            <w:tcW w:w="439" w:type="pct"/>
          </w:tcPr>
          <w:p w14:paraId="6C8A8FDE" w14:textId="357901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A16ADC5" w14:textId="77777777" w:rsidTr="00B976AF">
        <w:tc>
          <w:tcPr>
            <w:tcW w:w="430" w:type="pct"/>
          </w:tcPr>
          <w:p w14:paraId="443B5C1D" w14:textId="431522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R4-2502132</w:t>
            </w:r>
          </w:p>
        </w:tc>
        <w:tc>
          <w:tcPr>
            <w:tcW w:w="1262" w:type="pct"/>
          </w:tcPr>
          <w:p w14:paraId="3449A797" w14:textId="1CC925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(NR_RAIL_EU_900MHz-Perf, NR_RAIL_EU_1900MHz_TDD-Perf) NB-IoT operation modes clarification for FRMCS BS in multi-carrier operation</w:t>
            </w:r>
          </w:p>
        </w:tc>
        <w:tc>
          <w:tcPr>
            <w:tcW w:w="366" w:type="pct"/>
          </w:tcPr>
          <w:p w14:paraId="08AF2AA5" w14:textId="6BC35B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303A6CD" w14:textId="408B39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7E22DC69" w14:textId="381E7F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0493</w:t>
            </w:r>
          </w:p>
        </w:tc>
        <w:tc>
          <w:tcPr>
            <w:tcW w:w="221" w:type="pct"/>
          </w:tcPr>
          <w:p w14:paraId="1A6EB57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4343986" w14:textId="05196A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28F925D" w14:textId="3B2730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8EEB49A" w14:textId="696F3B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NR_RAIL_EU_900MHz-Perf, NR_RAIL_EU_1900MHz_TDD-Perf</w:t>
            </w:r>
          </w:p>
        </w:tc>
        <w:tc>
          <w:tcPr>
            <w:tcW w:w="439" w:type="pct"/>
          </w:tcPr>
          <w:p w14:paraId="58936857" w14:textId="6B412C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54B95C7" w14:textId="77777777" w:rsidTr="00B976AF">
        <w:tc>
          <w:tcPr>
            <w:tcW w:w="430" w:type="pct"/>
          </w:tcPr>
          <w:p w14:paraId="010EF9EB" w14:textId="0FBDAD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R4-2502336</w:t>
            </w:r>
          </w:p>
        </w:tc>
        <w:tc>
          <w:tcPr>
            <w:tcW w:w="1262" w:type="pct"/>
          </w:tcPr>
          <w:p w14:paraId="36965FD9" w14:textId="7AA51A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(NR_RAIL_EU_900MHz-Perf, NR_RAIL_EU_1900MHz_TDD-Perf) NB-IoT operation modes clarification for FRMCS BS in multi-carrier operation</w:t>
            </w:r>
          </w:p>
        </w:tc>
        <w:tc>
          <w:tcPr>
            <w:tcW w:w="366" w:type="pct"/>
          </w:tcPr>
          <w:p w14:paraId="41E7D981" w14:textId="2AF1AD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6900EB7" w14:textId="1494B68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0F916F0E" w14:textId="282C43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0493</w:t>
            </w:r>
          </w:p>
        </w:tc>
        <w:tc>
          <w:tcPr>
            <w:tcW w:w="221" w:type="pct"/>
          </w:tcPr>
          <w:p w14:paraId="595E2734" w14:textId="4522636A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0C12DBCC" w14:textId="534CBE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A86D5C9" w14:textId="423B3B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1C44E19" w14:textId="7565883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NR_RAIL_EU_900MHz-Perf, NR_RAIL_EU_1900MHz_TDD-Perf</w:t>
            </w:r>
          </w:p>
        </w:tc>
        <w:tc>
          <w:tcPr>
            <w:tcW w:w="439" w:type="pct"/>
          </w:tcPr>
          <w:p w14:paraId="52F4D2E6" w14:textId="532892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58FE9A2" w14:textId="77777777" w:rsidTr="00B976AF">
        <w:tc>
          <w:tcPr>
            <w:tcW w:w="430" w:type="pct"/>
          </w:tcPr>
          <w:p w14:paraId="51E5F023" w14:textId="4D029A3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R4-2502264</w:t>
            </w:r>
          </w:p>
        </w:tc>
        <w:tc>
          <w:tcPr>
            <w:tcW w:w="1262" w:type="pct"/>
          </w:tcPr>
          <w:p w14:paraId="7D3A4328" w14:textId="77E3B3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  Correction CR on performance requirements for PUCCH in TS 38.141-1</w:t>
            </w:r>
          </w:p>
        </w:tc>
        <w:tc>
          <w:tcPr>
            <w:tcW w:w="366" w:type="pct"/>
          </w:tcPr>
          <w:p w14:paraId="3F2F4A92" w14:textId="757C89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144C9264" w14:textId="45AAAA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38.141-1</w:t>
            </w:r>
          </w:p>
        </w:tc>
        <w:tc>
          <w:tcPr>
            <w:tcW w:w="294" w:type="pct"/>
          </w:tcPr>
          <w:p w14:paraId="5898C784" w14:textId="3F5CD9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0494</w:t>
            </w:r>
          </w:p>
        </w:tc>
        <w:tc>
          <w:tcPr>
            <w:tcW w:w="221" w:type="pct"/>
          </w:tcPr>
          <w:p w14:paraId="782AEDD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1F3379C" w14:textId="6802A9E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0AA921BC" w14:textId="493C87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57FD668" w14:textId="321564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64511498" w14:textId="79ADE8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229CCD5D" w14:textId="77777777" w:rsidTr="00B976AF">
        <w:tc>
          <w:tcPr>
            <w:tcW w:w="430" w:type="pct"/>
          </w:tcPr>
          <w:p w14:paraId="7BF2FDA2" w14:textId="747F37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R4-2500032</w:t>
            </w:r>
          </w:p>
        </w:tc>
        <w:tc>
          <w:tcPr>
            <w:tcW w:w="1262" w:type="pct"/>
          </w:tcPr>
          <w:p w14:paraId="33F92544" w14:textId="4F7C99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related to Introduction of new LTE FDD Band 111</w:t>
            </w:r>
          </w:p>
        </w:tc>
        <w:tc>
          <w:tcPr>
            <w:tcW w:w="366" w:type="pct"/>
          </w:tcPr>
          <w:p w14:paraId="78176D74" w14:textId="7A0DF0E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35CEED7B" w14:textId="03DF8A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38.141-2</w:t>
            </w:r>
          </w:p>
        </w:tc>
        <w:tc>
          <w:tcPr>
            <w:tcW w:w="294" w:type="pct"/>
          </w:tcPr>
          <w:p w14:paraId="5E7968B7" w14:textId="31C9E2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0615</w:t>
            </w:r>
          </w:p>
        </w:tc>
        <w:tc>
          <w:tcPr>
            <w:tcW w:w="221" w:type="pct"/>
          </w:tcPr>
          <w:p w14:paraId="72B316E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B83C296" w14:textId="28F4AE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68CCE6C1" w14:textId="4DE6C67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7BD7A65" w14:textId="295952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LTE_FDD_1800_1830MHz_CAN-Perf</w:t>
            </w:r>
          </w:p>
        </w:tc>
        <w:tc>
          <w:tcPr>
            <w:tcW w:w="439" w:type="pct"/>
          </w:tcPr>
          <w:p w14:paraId="5B0D26F8" w14:textId="62BDB4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6B343B7D" w14:textId="77777777" w:rsidTr="00B976AF">
        <w:tc>
          <w:tcPr>
            <w:tcW w:w="430" w:type="pct"/>
          </w:tcPr>
          <w:p w14:paraId="31CFD6F6" w14:textId="4DDB0B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R4-2502849</w:t>
            </w:r>
          </w:p>
        </w:tc>
        <w:tc>
          <w:tcPr>
            <w:tcW w:w="1262" w:type="pct"/>
          </w:tcPr>
          <w:p w14:paraId="0D766939" w14:textId="675890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related to Introduction of new LTE FDD Band 111</w:t>
            </w:r>
          </w:p>
        </w:tc>
        <w:tc>
          <w:tcPr>
            <w:tcW w:w="366" w:type="pct"/>
          </w:tcPr>
          <w:p w14:paraId="12AF589F" w14:textId="4BA58C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6BE785FB" w14:textId="29036E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38.141-2</w:t>
            </w:r>
          </w:p>
        </w:tc>
        <w:tc>
          <w:tcPr>
            <w:tcW w:w="294" w:type="pct"/>
          </w:tcPr>
          <w:p w14:paraId="2C0BCD32" w14:textId="03B749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0615</w:t>
            </w:r>
          </w:p>
        </w:tc>
        <w:tc>
          <w:tcPr>
            <w:tcW w:w="221" w:type="pct"/>
          </w:tcPr>
          <w:p w14:paraId="5BCBB6ED" w14:textId="29845875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135920B" w14:textId="554244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6F3071B5" w14:textId="6A4C39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087120F" w14:textId="093E15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LTE_FDD_1800_1830MHz_CAN-Perf</w:t>
            </w:r>
          </w:p>
        </w:tc>
        <w:tc>
          <w:tcPr>
            <w:tcW w:w="439" w:type="pct"/>
          </w:tcPr>
          <w:p w14:paraId="48CC931B" w14:textId="2DD694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DD1A270" w14:textId="77777777" w:rsidTr="00B976AF">
        <w:tc>
          <w:tcPr>
            <w:tcW w:w="430" w:type="pct"/>
          </w:tcPr>
          <w:p w14:paraId="045DBC43" w14:textId="3E515A4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R4-2500079</w:t>
            </w:r>
          </w:p>
        </w:tc>
        <w:tc>
          <w:tcPr>
            <w:tcW w:w="1262" w:type="pct"/>
          </w:tcPr>
          <w:p w14:paraId="1B0C0446" w14:textId="520173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38.141-2: n68 band introduction</w:t>
            </w:r>
          </w:p>
        </w:tc>
        <w:tc>
          <w:tcPr>
            <w:tcW w:w="366" w:type="pct"/>
          </w:tcPr>
          <w:p w14:paraId="370CB22B" w14:textId="1CC4F5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D1BF30F" w14:textId="4B17F5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38.141-2</w:t>
            </w:r>
          </w:p>
        </w:tc>
        <w:tc>
          <w:tcPr>
            <w:tcW w:w="294" w:type="pct"/>
          </w:tcPr>
          <w:p w14:paraId="344885AE" w14:textId="7134D2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0616</w:t>
            </w:r>
          </w:p>
        </w:tc>
        <w:tc>
          <w:tcPr>
            <w:tcW w:w="221" w:type="pct"/>
          </w:tcPr>
          <w:p w14:paraId="5D3D282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E3AF029" w14:textId="1273F1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61C1603" w14:textId="050DDA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7E851EA5" w14:textId="7F943B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NR_band_n68-Perf</w:t>
            </w:r>
          </w:p>
        </w:tc>
        <w:tc>
          <w:tcPr>
            <w:tcW w:w="439" w:type="pct"/>
          </w:tcPr>
          <w:p w14:paraId="53F58A90" w14:textId="74BB2D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C5817A5" w14:textId="77777777" w:rsidTr="00B976AF">
        <w:tc>
          <w:tcPr>
            <w:tcW w:w="430" w:type="pct"/>
          </w:tcPr>
          <w:p w14:paraId="13784D9F" w14:textId="2A8FDE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R4-2500106</w:t>
            </w:r>
          </w:p>
        </w:tc>
        <w:tc>
          <w:tcPr>
            <w:tcW w:w="1262" w:type="pct"/>
          </w:tcPr>
          <w:p w14:paraId="09469AEA" w14:textId="6C52BCA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CR to 38.141-2 on corrections to co-existence table [bands_coex_req]</w:t>
            </w:r>
          </w:p>
        </w:tc>
        <w:tc>
          <w:tcPr>
            <w:tcW w:w="366" w:type="pct"/>
          </w:tcPr>
          <w:p w14:paraId="74B1C7CA" w14:textId="3D1C19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634A86D8" w14:textId="7A1889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38.141-2</w:t>
            </w:r>
          </w:p>
        </w:tc>
        <w:tc>
          <w:tcPr>
            <w:tcW w:w="294" w:type="pct"/>
          </w:tcPr>
          <w:p w14:paraId="3D23ED0D" w14:textId="1A5639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0617</w:t>
            </w:r>
          </w:p>
        </w:tc>
        <w:tc>
          <w:tcPr>
            <w:tcW w:w="221" w:type="pct"/>
          </w:tcPr>
          <w:p w14:paraId="2649EAB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CBEEE0F" w14:textId="78F87B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3BFA564" w14:textId="6FA9D8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A38D58E" w14:textId="61D410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61657576" w14:textId="1F8300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B0532B0" w14:textId="77777777" w:rsidTr="00B976AF">
        <w:tc>
          <w:tcPr>
            <w:tcW w:w="430" w:type="pct"/>
          </w:tcPr>
          <w:p w14:paraId="1F6F7524" w14:textId="6176412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R4-2500126</w:t>
            </w:r>
          </w:p>
        </w:tc>
        <w:tc>
          <w:tcPr>
            <w:tcW w:w="1262" w:type="pct"/>
          </w:tcPr>
          <w:p w14:paraId="11EDA6BF" w14:textId="10AEAD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38.141-2 - Introduction of bands n87-n88</w:t>
            </w:r>
          </w:p>
        </w:tc>
        <w:tc>
          <w:tcPr>
            <w:tcW w:w="366" w:type="pct"/>
          </w:tcPr>
          <w:p w14:paraId="6522977F" w14:textId="184AD1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7B1AC01F" w14:textId="096404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38.141-2</w:t>
            </w:r>
          </w:p>
        </w:tc>
        <w:tc>
          <w:tcPr>
            <w:tcW w:w="294" w:type="pct"/>
          </w:tcPr>
          <w:p w14:paraId="4C494F0F" w14:textId="5CFC65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0618</w:t>
            </w:r>
          </w:p>
        </w:tc>
        <w:tc>
          <w:tcPr>
            <w:tcW w:w="221" w:type="pct"/>
          </w:tcPr>
          <w:p w14:paraId="336ADE9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5E96500" w14:textId="59C346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5D4824D" w14:textId="337DD2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44977A85" w14:textId="7D0031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NR_bands_n87_n88-Perf</w:t>
            </w:r>
          </w:p>
        </w:tc>
        <w:tc>
          <w:tcPr>
            <w:tcW w:w="439" w:type="pct"/>
          </w:tcPr>
          <w:p w14:paraId="02442327" w14:textId="0B7A57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EE28AE4" w14:textId="77777777" w:rsidTr="00B976AF">
        <w:tc>
          <w:tcPr>
            <w:tcW w:w="430" w:type="pct"/>
          </w:tcPr>
          <w:p w14:paraId="286FE677" w14:textId="13F72BF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R4-2500191</w:t>
            </w:r>
          </w:p>
        </w:tc>
        <w:tc>
          <w:tcPr>
            <w:tcW w:w="1262" w:type="pct"/>
          </w:tcPr>
          <w:p w14:paraId="67E9241E" w14:textId="0C5F56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38.141-2: n110 band introduction</w:t>
            </w:r>
          </w:p>
        </w:tc>
        <w:tc>
          <w:tcPr>
            <w:tcW w:w="366" w:type="pct"/>
          </w:tcPr>
          <w:p w14:paraId="761B7846" w14:textId="408A86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16E20C6B" w14:textId="1D51D3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38.141-2</w:t>
            </w:r>
          </w:p>
        </w:tc>
        <w:tc>
          <w:tcPr>
            <w:tcW w:w="294" w:type="pct"/>
          </w:tcPr>
          <w:p w14:paraId="7903296D" w14:textId="672568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0619</w:t>
            </w:r>
          </w:p>
        </w:tc>
        <w:tc>
          <w:tcPr>
            <w:tcW w:w="221" w:type="pct"/>
          </w:tcPr>
          <w:p w14:paraId="0959428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059AEF9" w14:textId="2126E3A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4B9A6B4F" w14:textId="6BF909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7E13A244" w14:textId="4BFE13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NR_FDD_1400MHz-Perf</w:t>
            </w:r>
          </w:p>
        </w:tc>
        <w:tc>
          <w:tcPr>
            <w:tcW w:w="439" w:type="pct"/>
          </w:tcPr>
          <w:p w14:paraId="52451279" w14:textId="6D5119B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D2E97D2" w14:textId="77777777" w:rsidTr="00B976AF">
        <w:tc>
          <w:tcPr>
            <w:tcW w:w="430" w:type="pct"/>
          </w:tcPr>
          <w:p w14:paraId="76E563D1" w14:textId="1F8306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R4-2502845</w:t>
            </w:r>
          </w:p>
        </w:tc>
        <w:tc>
          <w:tcPr>
            <w:tcW w:w="1262" w:type="pct"/>
          </w:tcPr>
          <w:p w14:paraId="59334561" w14:textId="009EBF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38.141-2: n110 band introduction</w:t>
            </w:r>
          </w:p>
        </w:tc>
        <w:tc>
          <w:tcPr>
            <w:tcW w:w="366" w:type="pct"/>
          </w:tcPr>
          <w:p w14:paraId="1EF98F34" w14:textId="651C53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66F7861F" w14:textId="0AAC8CD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38.141-2</w:t>
            </w:r>
          </w:p>
        </w:tc>
        <w:tc>
          <w:tcPr>
            <w:tcW w:w="294" w:type="pct"/>
          </w:tcPr>
          <w:p w14:paraId="40E130FF" w14:textId="18A336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0619</w:t>
            </w:r>
          </w:p>
        </w:tc>
        <w:tc>
          <w:tcPr>
            <w:tcW w:w="221" w:type="pct"/>
          </w:tcPr>
          <w:p w14:paraId="1A218965" w14:textId="485E2BF4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13A0AA9B" w14:textId="5FC8FA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5BDB7A8" w14:textId="3C331F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2A3B561D" w14:textId="10556BC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NR_FDD_1400MHz-Perf</w:t>
            </w:r>
          </w:p>
        </w:tc>
        <w:tc>
          <w:tcPr>
            <w:tcW w:w="439" w:type="pct"/>
          </w:tcPr>
          <w:p w14:paraId="41636536" w14:textId="381399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A85C413" w14:textId="77777777" w:rsidTr="00B976AF">
        <w:tc>
          <w:tcPr>
            <w:tcW w:w="430" w:type="pct"/>
          </w:tcPr>
          <w:p w14:paraId="7837CFB5" w14:textId="68BFD5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R4-2500978</w:t>
            </w:r>
          </w:p>
        </w:tc>
        <w:tc>
          <w:tcPr>
            <w:tcW w:w="1262" w:type="pct"/>
          </w:tcPr>
          <w:p w14:paraId="10283DC1" w14:textId="226BD6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(NR_NTN_solutions)CR for TS38.141-2: Adding HAPS abbreviation and definition of HAPS BS class for conformance requirements</w:t>
            </w:r>
          </w:p>
        </w:tc>
        <w:tc>
          <w:tcPr>
            <w:tcW w:w="366" w:type="pct"/>
          </w:tcPr>
          <w:p w14:paraId="72D5D746" w14:textId="1E1371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10B0812F" w14:textId="6AEECE7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38.141-2</w:t>
            </w:r>
          </w:p>
        </w:tc>
        <w:tc>
          <w:tcPr>
            <w:tcW w:w="294" w:type="pct"/>
          </w:tcPr>
          <w:p w14:paraId="5E589927" w14:textId="6673CB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0620</w:t>
            </w:r>
          </w:p>
        </w:tc>
        <w:tc>
          <w:tcPr>
            <w:tcW w:w="221" w:type="pct"/>
          </w:tcPr>
          <w:p w14:paraId="07F8460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AA38B14" w14:textId="0355BB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4F1B66DD" w14:textId="0B078D2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9461C00" w14:textId="3BBDB3C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</w:t>
            </w:r>
          </w:p>
        </w:tc>
        <w:tc>
          <w:tcPr>
            <w:tcW w:w="439" w:type="pct"/>
          </w:tcPr>
          <w:p w14:paraId="41AD2589" w14:textId="77A5D6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1FAD016" w14:textId="77777777" w:rsidTr="00B976AF">
        <w:tc>
          <w:tcPr>
            <w:tcW w:w="430" w:type="pct"/>
          </w:tcPr>
          <w:p w14:paraId="7B21AEDD" w14:textId="4E0DA5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R4-2500979</w:t>
            </w:r>
          </w:p>
        </w:tc>
        <w:tc>
          <w:tcPr>
            <w:tcW w:w="1262" w:type="pct"/>
          </w:tcPr>
          <w:p w14:paraId="563E444D" w14:textId="7CA419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(NR_NTN_solutions)CR for TS38.141-2: Adding HAPS abbreviation and definition of HAPS BS class for conformance requirements</w:t>
            </w:r>
          </w:p>
        </w:tc>
        <w:tc>
          <w:tcPr>
            <w:tcW w:w="366" w:type="pct"/>
          </w:tcPr>
          <w:p w14:paraId="2DCF2D18" w14:textId="3E71E14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0001B383" w14:textId="31DCC5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38.141-2</w:t>
            </w:r>
          </w:p>
        </w:tc>
        <w:tc>
          <w:tcPr>
            <w:tcW w:w="294" w:type="pct"/>
          </w:tcPr>
          <w:p w14:paraId="5C504822" w14:textId="7D9EFA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0621</w:t>
            </w:r>
          </w:p>
        </w:tc>
        <w:tc>
          <w:tcPr>
            <w:tcW w:w="221" w:type="pct"/>
          </w:tcPr>
          <w:p w14:paraId="0EEC2C4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56A6A2B" w14:textId="56F2B8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E77C213" w14:textId="38AD09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435D0D32" w14:textId="6155566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</w:t>
            </w:r>
          </w:p>
        </w:tc>
        <w:tc>
          <w:tcPr>
            <w:tcW w:w="439" w:type="pct"/>
          </w:tcPr>
          <w:p w14:paraId="63D01D24" w14:textId="21E137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D600DB2" w14:textId="77777777" w:rsidTr="00B976AF">
        <w:tc>
          <w:tcPr>
            <w:tcW w:w="430" w:type="pct"/>
          </w:tcPr>
          <w:p w14:paraId="7E6F7C56" w14:textId="28FA4C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R4-2501857</w:t>
            </w:r>
          </w:p>
        </w:tc>
        <w:tc>
          <w:tcPr>
            <w:tcW w:w="1262" w:type="pct"/>
          </w:tcPr>
          <w:p w14:paraId="1601E2A2" w14:textId="2562B28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Correction to theta angle definition</w:t>
            </w:r>
          </w:p>
        </w:tc>
        <w:tc>
          <w:tcPr>
            <w:tcW w:w="366" w:type="pct"/>
          </w:tcPr>
          <w:p w14:paraId="61603033" w14:textId="566746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4225FC14" w14:textId="531005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38.141-2</w:t>
            </w:r>
          </w:p>
        </w:tc>
        <w:tc>
          <w:tcPr>
            <w:tcW w:w="294" w:type="pct"/>
          </w:tcPr>
          <w:p w14:paraId="46446627" w14:textId="28A4CD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0622</w:t>
            </w:r>
          </w:p>
        </w:tc>
        <w:tc>
          <w:tcPr>
            <w:tcW w:w="221" w:type="pct"/>
          </w:tcPr>
          <w:p w14:paraId="490FCCA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E2BA88A" w14:textId="557400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6BEDAFF7" w14:textId="5E4EA7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18847E0F" w14:textId="0A766E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2DE4CB82" w14:textId="7C7254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4C32437" w14:textId="77777777" w:rsidTr="00B976AF">
        <w:tc>
          <w:tcPr>
            <w:tcW w:w="430" w:type="pct"/>
          </w:tcPr>
          <w:p w14:paraId="2DC3DC53" w14:textId="4D5113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R4-2501858</w:t>
            </w:r>
          </w:p>
        </w:tc>
        <w:tc>
          <w:tcPr>
            <w:tcW w:w="1262" w:type="pct"/>
          </w:tcPr>
          <w:p w14:paraId="4DE829B4" w14:textId="3A6A72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Correction to theta angle definition</w:t>
            </w:r>
          </w:p>
        </w:tc>
        <w:tc>
          <w:tcPr>
            <w:tcW w:w="366" w:type="pct"/>
          </w:tcPr>
          <w:p w14:paraId="5E94B827" w14:textId="20C064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0A69A13D" w14:textId="0FCBF5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38.141-2</w:t>
            </w:r>
          </w:p>
        </w:tc>
        <w:tc>
          <w:tcPr>
            <w:tcW w:w="294" w:type="pct"/>
          </w:tcPr>
          <w:p w14:paraId="115B5850" w14:textId="1E8AD6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0623</w:t>
            </w:r>
          </w:p>
        </w:tc>
        <w:tc>
          <w:tcPr>
            <w:tcW w:w="221" w:type="pct"/>
          </w:tcPr>
          <w:p w14:paraId="78579C8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41D9C7F" w14:textId="4F6553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0F0994DF" w14:textId="7D467D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7DA0F597" w14:textId="145765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22FAA61B" w14:textId="77DC92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B8A0401" w14:textId="77777777" w:rsidTr="00B976AF">
        <w:tc>
          <w:tcPr>
            <w:tcW w:w="430" w:type="pct"/>
          </w:tcPr>
          <w:p w14:paraId="52C7C90F" w14:textId="48C859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R4-2501859</w:t>
            </w:r>
          </w:p>
        </w:tc>
        <w:tc>
          <w:tcPr>
            <w:tcW w:w="1262" w:type="pct"/>
          </w:tcPr>
          <w:p w14:paraId="55792E2C" w14:textId="4913EF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Correction to theta angle definition</w:t>
            </w:r>
          </w:p>
        </w:tc>
        <w:tc>
          <w:tcPr>
            <w:tcW w:w="366" w:type="pct"/>
          </w:tcPr>
          <w:p w14:paraId="24ED3324" w14:textId="1CC945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ACFA7CC" w14:textId="706B57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38.141-2</w:t>
            </w:r>
          </w:p>
        </w:tc>
        <w:tc>
          <w:tcPr>
            <w:tcW w:w="294" w:type="pct"/>
          </w:tcPr>
          <w:p w14:paraId="4B650E08" w14:textId="610D3C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0624</w:t>
            </w:r>
          </w:p>
        </w:tc>
        <w:tc>
          <w:tcPr>
            <w:tcW w:w="221" w:type="pct"/>
          </w:tcPr>
          <w:p w14:paraId="7ED8295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5B6BFAE" w14:textId="53CFA2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0EE43E5F" w14:textId="5FA949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653972EA" w14:textId="7C78FF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67FA61E2" w14:textId="48E4E2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5089E07" w14:textId="77777777" w:rsidTr="00B976AF">
        <w:tc>
          <w:tcPr>
            <w:tcW w:w="430" w:type="pct"/>
          </w:tcPr>
          <w:p w14:paraId="75155FFF" w14:textId="16A34F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R4-2501860</w:t>
            </w:r>
          </w:p>
        </w:tc>
        <w:tc>
          <w:tcPr>
            <w:tcW w:w="1262" w:type="pct"/>
          </w:tcPr>
          <w:p w14:paraId="5010A2C3" w14:textId="1231B7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 Correction to theta angle definition</w:t>
            </w:r>
          </w:p>
        </w:tc>
        <w:tc>
          <w:tcPr>
            <w:tcW w:w="366" w:type="pct"/>
          </w:tcPr>
          <w:p w14:paraId="2940E6B0" w14:textId="1861A9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39DEAB3B" w14:textId="75A1C23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38.141-2</w:t>
            </w:r>
          </w:p>
        </w:tc>
        <w:tc>
          <w:tcPr>
            <w:tcW w:w="294" w:type="pct"/>
          </w:tcPr>
          <w:p w14:paraId="2E5BC03D" w14:textId="59A545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0625</w:t>
            </w:r>
          </w:p>
        </w:tc>
        <w:tc>
          <w:tcPr>
            <w:tcW w:w="221" w:type="pct"/>
          </w:tcPr>
          <w:p w14:paraId="10EABAC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80C3D3C" w14:textId="346AE0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895F194" w14:textId="034124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B6178E2" w14:textId="75168E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05673FD6" w14:textId="7D75B7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8E83D8D" w14:textId="77777777" w:rsidTr="00B976AF">
        <w:tc>
          <w:tcPr>
            <w:tcW w:w="430" w:type="pct"/>
          </w:tcPr>
          <w:p w14:paraId="42E6F5B7" w14:textId="708E24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R4-2502041</w:t>
            </w:r>
          </w:p>
        </w:tc>
        <w:tc>
          <w:tcPr>
            <w:tcW w:w="1262" w:type="pct"/>
          </w:tcPr>
          <w:p w14:paraId="316D3BA2" w14:textId="181B8A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(NR_newRAT-Perf)Correction CR on performance requirement for PUCCH in TS 38141-2</w:t>
            </w:r>
          </w:p>
        </w:tc>
        <w:tc>
          <w:tcPr>
            <w:tcW w:w="366" w:type="pct"/>
          </w:tcPr>
          <w:p w14:paraId="46957AA3" w14:textId="73A528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6F8E8F50" w14:textId="221A512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38.141-2</w:t>
            </w:r>
          </w:p>
        </w:tc>
        <w:tc>
          <w:tcPr>
            <w:tcW w:w="294" w:type="pct"/>
          </w:tcPr>
          <w:p w14:paraId="4B1CD092" w14:textId="66A73C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0626</w:t>
            </w:r>
          </w:p>
        </w:tc>
        <w:tc>
          <w:tcPr>
            <w:tcW w:w="221" w:type="pct"/>
          </w:tcPr>
          <w:p w14:paraId="2B7A491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D526E84" w14:textId="38BA68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2E668729" w14:textId="625AE28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E5BF521" w14:textId="53B0C0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18D7C689" w14:textId="3EDC04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2B5C39CE" w14:textId="77777777" w:rsidTr="00B976AF">
        <w:tc>
          <w:tcPr>
            <w:tcW w:w="430" w:type="pct"/>
          </w:tcPr>
          <w:p w14:paraId="4BE06179" w14:textId="0C2261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R4-2502042</w:t>
            </w:r>
          </w:p>
        </w:tc>
        <w:tc>
          <w:tcPr>
            <w:tcW w:w="1262" w:type="pct"/>
          </w:tcPr>
          <w:p w14:paraId="7A0833B3" w14:textId="1E0A6C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(NR_newRAT-Perf)Correction CR on performance requirement for PUCCH in TS 38141-2</w:t>
            </w:r>
          </w:p>
        </w:tc>
        <w:tc>
          <w:tcPr>
            <w:tcW w:w="366" w:type="pct"/>
          </w:tcPr>
          <w:p w14:paraId="27B44494" w14:textId="10E634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49B7A0A1" w14:textId="6A6D67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38.141-2</w:t>
            </w:r>
          </w:p>
        </w:tc>
        <w:tc>
          <w:tcPr>
            <w:tcW w:w="294" w:type="pct"/>
          </w:tcPr>
          <w:p w14:paraId="249A298A" w14:textId="0229D8E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0627</w:t>
            </w:r>
          </w:p>
        </w:tc>
        <w:tc>
          <w:tcPr>
            <w:tcW w:w="221" w:type="pct"/>
          </w:tcPr>
          <w:p w14:paraId="49385FE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2C534A2" w14:textId="1A72B9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Rel-16</w:t>
            </w:r>
          </w:p>
        </w:tc>
        <w:tc>
          <w:tcPr>
            <w:tcW w:w="294" w:type="pct"/>
          </w:tcPr>
          <w:p w14:paraId="3280F867" w14:textId="3E3535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8C6612F" w14:textId="1A4F92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0D8B12C8" w14:textId="79C38E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3B53FB17" w14:textId="77777777" w:rsidTr="00B976AF">
        <w:tc>
          <w:tcPr>
            <w:tcW w:w="430" w:type="pct"/>
          </w:tcPr>
          <w:p w14:paraId="18448334" w14:textId="1FD476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R4-2502043</w:t>
            </w:r>
          </w:p>
        </w:tc>
        <w:tc>
          <w:tcPr>
            <w:tcW w:w="1262" w:type="pct"/>
          </w:tcPr>
          <w:p w14:paraId="176A1D03" w14:textId="34D1E6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(NR_newRAT-Perf)Correction CR on performance requirement for PUCCH in TS 38141-2</w:t>
            </w:r>
          </w:p>
        </w:tc>
        <w:tc>
          <w:tcPr>
            <w:tcW w:w="366" w:type="pct"/>
          </w:tcPr>
          <w:p w14:paraId="5CE7BBA1" w14:textId="739722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4115EA87" w14:textId="0800F6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38.141-2</w:t>
            </w:r>
          </w:p>
        </w:tc>
        <w:tc>
          <w:tcPr>
            <w:tcW w:w="294" w:type="pct"/>
          </w:tcPr>
          <w:p w14:paraId="00D30B1F" w14:textId="280900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0628</w:t>
            </w:r>
          </w:p>
        </w:tc>
        <w:tc>
          <w:tcPr>
            <w:tcW w:w="221" w:type="pct"/>
          </w:tcPr>
          <w:p w14:paraId="3B5E621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EE56D7D" w14:textId="7C5F23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32A619A5" w14:textId="68D0D04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2932A27D" w14:textId="2DD378A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16905D32" w14:textId="24C798D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33E42E3A" w14:textId="77777777" w:rsidTr="00B976AF">
        <w:tc>
          <w:tcPr>
            <w:tcW w:w="430" w:type="pct"/>
          </w:tcPr>
          <w:p w14:paraId="6CBE5817" w14:textId="53CE2A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R4-2502044</w:t>
            </w:r>
          </w:p>
        </w:tc>
        <w:tc>
          <w:tcPr>
            <w:tcW w:w="1262" w:type="pct"/>
          </w:tcPr>
          <w:p w14:paraId="5D466995" w14:textId="273603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(NR_newRAT-Perf)Correction CR on performance requirement for PUCCH in TS 38141-2</w:t>
            </w:r>
          </w:p>
        </w:tc>
        <w:tc>
          <w:tcPr>
            <w:tcW w:w="366" w:type="pct"/>
          </w:tcPr>
          <w:p w14:paraId="714D6373" w14:textId="5E3133F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40ED2950" w14:textId="20A29A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38.141-2</w:t>
            </w:r>
          </w:p>
        </w:tc>
        <w:tc>
          <w:tcPr>
            <w:tcW w:w="294" w:type="pct"/>
          </w:tcPr>
          <w:p w14:paraId="6556C9B0" w14:textId="191623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0629</w:t>
            </w:r>
          </w:p>
        </w:tc>
        <w:tc>
          <w:tcPr>
            <w:tcW w:w="221" w:type="pct"/>
          </w:tcPr>
          <w:p w14:paraId="4D8446C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69CBC20" w14:textId="014DF8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25EA046C" w14:textId="2732403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1DB8732F" w14:textId="4DD5BB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4827A4A5" w14:textId="1B933D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0F11DB85" w14:textId="77777777" w:rsidTr="00B976AF">
        <w:tc>
          <w:tcPr>
            <w:tcW w:w="430" w:type="pct"/>
          </w:tcPr>
          <w:p w14:paraId="67DA857A" w14:textId="3B1F2C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R4-2502265</w:t>
            </w:r>
          </w:p>
        </w:tc>
        <w:tc>
          <w:tcPr>
            <w:tcW w:w="1262" w:type="pct"/>
          </w:tcPr>
          <w:p w14:paraId="453F8D9C" w14:textId="360754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(NR_newRAT-Perf)Correction CR on performance requirement for PUCCH in TS 38141-2</w:t>
            </w:r>
          </w:p>
        </w:tc>
        <w:tc>
          <w:tcPr>
            <w:tcW w:w="366" w:type="pct"/>
          </w:tcPr>
          <w:p w14:paraId="32286FEA" w14:textId="5238CF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545A4078" w14:textId="686C2C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38.141-2</w:t>
            </w:r>
          </w:p>
        </w:tc>
        <w:tc>
          <w:tcPr>
            <w:tcW w:w="294" w:type="pct"/>
          </w:tcPr>
          <w:p w14:paraId="25681AFB" w14:textId="19003AE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0630</w:t>
            </w:r>
          </w:p>
        </w:tc>
        <w:tc>
          <w:tcPr>
            <w:tcW w:w="221" w:type="pct"/>
          </w:tcPr>
          <w:p w14:paraId="25DFCB6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58BEFF0" w14:textId="38DF5A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Rel-15</w:t>
            </w:r>
          </w:p>
        </w:tc>
        <w:tc>
          <w:tcPr>
            <w:tcW w:w="294" w:type="pct"/>
          </w:tcPr>
          <w:p w14:paraId="34808DC6" w14:textId="6BAEF3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2CBB8A0" w14:textId="31CF06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NR_newRAT-Perf</w:t>
            </w:r>
          </w:p>
        </w:tc>
        <w:tc>
          <w:tcPr>
            <w:tcW w:w="439" w:type="pct"/>
          </w:tcPr>
          <w:p w14:paraId="1C76A7D8" w14:textId="6E2B28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53BFD910" w14:textId="77777777" w:rsidTr="00B976AF">
        <w:tc>
          <w:tcPr>
            <w:tcW w:w="430" w:type="pct"/>
          </w:tcPr>
          <w:p w14:paraId="3ECABEC7" w14:textId="01F714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R4-2500107</w:t>
            </w:r>
          </w:p>
        </w:tc>
        <w:tc>
          <w:tcPr>
            <w:tcW w:w="1262" w:type="pct"/>
          </w:tcPr>
          <w:p w14:paraId="0305BDD3" w14:textId="7EDA5C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split measurement grids method for TRP/TRS measurements</w:t>
            </w:r>
          </w:p>
        </w:tc>
        <w:tc>
          <w:tcPr>
            <w:tcW w:w="366" w:type="pct"/>
          </w:tcPr>
          <w:p w14:paraId="0E4FFFDA" w14:textId="1A1F3B3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Keysight Technologies UK Ltd</w:t>
            </w:r>
          </w:p>
        </w:tc>
        <w:tc>
          <w:tcPr>
            <w:tcW w:w="442" w:type="pct"/>
          </w:tcPr>
          <w:p w14:paraId="2E170A84" w14:textId="3B2F91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38.161</w:t>
            </w:r>
          </w:p>
        </w:tc>
        <w:tc>
          <w:tcPr>
            <w:tcW w:w="294" w:type="pct"/>
          </w:tcPr>
          <w:p w14:paraId="44FB3CE6" w14:textId="2AEC25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0018</w:t>
            </w:r>
          </w:p>
        </w:tc>
        <w:tc>
          <w:tcPr>
            <w:tcW w:w="221" w:type="pct"/>
          </w:tcPr>
          <w:p w14:paraId="755C205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A509851" w14:textId="406B2E3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0F053FD" w14:textId="6AD96A7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ED2CE5B" w14:textId="31D754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TRP_TRS_MIMO_OTA_Ph3-Core</w:t>
            </w:r>
          </w:p>
        </w:tc>
        <w:tc>
          <w:tcPr>
            <w:tcW w:w="439" w:type="pct"/>
          </w:tcPr>
          <w:p w14:paraId="48432A70" w14:textId="2CD31A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3EB9657A" w14:textId="77777777" w:rsidTr="00B976AF">
        <w:tc>
          <w:tcPr>
            <w:tcW w:w="430" w:type="pct"/>
          </w:tcPr>
          <w:p w14:paraId="057384FD" w14:textId="6976C0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R4-2500295</w:t>
            </w:r>
          </w:p>
        </w:tc>
        <w:tc>
          <w:tcPr>
            <w:tcW w:w="1262" w:type="pct"/>
          </w:tcPr>
          <w:p w14:paraId="3BC1979B" w14:textId="0BD51C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TR 38.870 for an alternate TRP test procedure for XR devices</w:t>
            </w:r>
          </w:p>
        </w:tc>
        <w:tc>
          <w:tcPr>
            <w:tcW w:w="366" w:type="pct"/>
          </w:tcPr>
          <w:p w14:paraId="0CE1E9E8" w14:textId="09C619A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51D71F87" w14:textId="0FD2422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38.161</w:t>
            </w:r>
          </w:p>
        </w:tc>
        <w:tc>
          <w:tcPr>
            <w:tcW w:w="294" w:type="pct"/>
          </w:tcPr>
          <w:p w14:paraId="44E16B5D" w14:textId="103FC3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0019</w:t>
            </w:r>
          </w:p>
        </w:tc>
        <w:tc>
          <w:tcPr>
            <w:tcW w:w="221" w:type="pct"/>
          </w:tcPr>
          <w:p w14:paraId="16E0A92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3C5F2E4" w14:textId="793C0B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C03F7BC" w14:textId="0F9991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5F43B825" w14:textId="117802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TRP_TRS_MIMO_OTA_Ph3-Core</w:t>
            </w:r>
          </w:p>
        </w:tc>
        <w:tc>
          <w:tcPr>
            <w:tcW w:w="439" w:type="pct"/>
          </w:tcPr>
          <w:p w14:paraId="43FC3CE8" w14:textId="4408C8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289A39C9" w14:textId="77777777" w:rsidTr="00B976AF">
        <w:tc>
          <w:tcPr>
            <w:tcW w:w="430" w:type="pct"/>
          </w:tcPr>
          <w:p w14:paraId="077C1626" w14:textId="3FA7AD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R4-2501801</w:t>
            </w:r>
          </w:p>
        </w:tc>
        <w:tc>
          <w:tcPr>
            <w:tcW w:w="1262" w:type="pct"/>
          </w:tcPr>
          <w:p w14:paraId="3E6A5F4F" w14:textId="1EC2C2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split measurement grids method for TRP/TRS measurements</w:t>
            </w:r>
          </w:p>
        </w:tc>
        <w:tc>
          <w:tcPr>
            <w:tcW w:w="366" w:type="pct"/>
          </w:tcPr>
          <w:p w14:paraId="11D739AF" w14:textId="30B510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Keysight Technologies UK Ltd</w:t>
            </w:r>
          </w:p>
        </w:tc>
        <w:tc>
          <w:tcPr>
            <w:tcW w:w="442" w:type="pct"/>
          </w:tcPr>
          <w:p w14:paraId="08CCBC34" w14:textId="2D4F30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38.161</w:t>
            </w:r>
          </w:p>
        </w:tc>
        <w:tc>
          <w:tcPr>
            <w:tcW w:w="294" w:type="pct"/>
          </w:tcPr>
          <w:p w14:paraId="315CD143" w14:textId="520BEB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0020</w:t>
            </w:r>
          </w:p>
        </w:tc>
        <w:tc>
          <w:tcPr>
            <w:tcW w:w="221" w:type="pct"/>
          </w:tcPr>
          <w:p w14:paraId="50D4BDE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C86E49F" w14:textId="2E6736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DFD7218" w14:textId="48AD02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F0EBD63" w14:textId="3048A7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TRP_TRS_MIMO_OTA_Ph3-Core</w:t>
            </w:r>
          </w:p>
        </w:tc>
        <w:tc>
          <w:tcPr>
            <w:tcW w:w="439" w:type="pct"/>
          </w:tcPr>
          <w:p w14:paraId="2384616C" w14:textId="6E4FD5F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1E500E58" w14:textId="77777777" w:rsidTr="00B976AF">
        <w:tc>
          <w:tcPr>
            <w:tcW w:w="430" w:type="pct"/>
          </w:tcPr>
          <w:p w14:paraId="7DA665C9" w14:textId="004317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R4-2501805</w:t>
            </w:r>
          </w:p>
        </w:tc>
        <w:tc>
          <w:tcPr>
            <w:tcW w:w="1262" w:type="pct"/>
          </w:tcPr>
          <w:p w14:paraId="739BDB75" w14:textId="28F1A7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split measurement grids method for TRP/TRS measurements</w:t>
            </w:r>
          </w:p>
        </w:tc>
        <w:tc>
          <w:tcPr>
            <w:tcW w:w="366" w:type="pct"/>
          </w:tcPr>
          <w:p w14:paraId="3D3F190E" w14:textId="59C0AD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Keysight Technologies UK Ltd</w:t>
            </w:r>
          </w:p>
        </w:tc>
        <w:tc>
          <w:tcPr>
            <w:tcW w:w="442" w:type="pct"/>
          </w:tcPr>
          <w:p w14:paraId="38B10A2C" w14:textId="4FC1CB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38.161</w:t>
            </w:r>
          </w:p>
        </w:tc>
        <w:tc>
          <w:tcPr>
            <w:tcW w:w="294" w:type="pct"/>
          </w:tcPr>
          <w:p w14:paraId="7AE01CE3" w14:textId="589A9B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0021</w:t>
            </w:r>
          </w:p>
        </w:tc>
        <w:tc>
          <w:tcPr>
            <w:tcW w:w="221" w:type="pct"/>
          </w:tcPr>
          <w:p w14:paraId="02C127A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71BF163" w14:textId="3E399CC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6083F22" w14:textId="433F69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556AAF80" w14:textId="72C73D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TRP_TRS_MIMO_OTA_Ph3-Core</w:t>
            </w:r>
          </w:p>
        </w:tc>
        <w:tc>
          <w:tcPr>
            <w:tcW w:w="439" w:type="pct"/>
          </w:tcPr>
          <w:p w14:paraId="78DBAB85" w14:textId="6090A97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762CD35D" w14:textId="77777777" w:rsidTr="00B976AF">
        <w:tc>
          <w:tcPr>
            <w:tcW w:w="430" w:type="pct"/>
          </w:tcPr>
          <w:p w14:paraId="4A3FE79E" w14:textId="30B588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R4-2501806</w:t>
            </w:r>
          </w:p>
        </w:tc>
        <w:tc>
          <w:tcPr>
            <w:tcW w:w="1262" w:type="pct"/>
          </w:tcPr>
          <w:p w14:paraId="10A57CCE" w14:textId="3F3375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split measurement grids method for TRP/TRS measurements</w:t>
            </w:r>
          </w:p>
        </w:tc>
        <w:tc>
          <w:tcPr>
            <w:tcW w:w="366" w:type="pct"/>
          </w:tcPr>
          <w:p w14:paraId="37B1AD99" w14:textId="342A26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Keysight Technologies UK Ltd</w:t>
            </w:r>
          </w:p>
        </w:tc>
        <w:tc>
          <w:tcPr>
            <w:tcW w:w="442" w:type="pct"/>
          </w:tcPr>
          <w:p w14:paraId="365D9A5A" w14:textId="50114C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38.161</w:t>
            </w:r>
          </w:p>
        </w:tc>
        <w:tc>
          <w:tcPr>
            <w:tcW w:w="294" w:type="pct"/>
          </w:tcPr>
          <w:p w14:paraId="3FF74B62" w14:textId="42A77B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0022</w:t>
            </w:r>
          </w:p>
        </w:tc>
        <w:tc>
          <w:tcPr>
            <w:tcW w:w="221" w:type="pct"/>
          </w:tcPr>
          <w:p w14:paraId="0D13BC8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9345D49" w14:textId="2E325E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78EB95FA" w14:textId="5D6B44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0E59D92" w14:textId="77204F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TRP_TRS_MIMO_OTA_Ph3-Core</w:t>
            </w:r>
          </w:p>
        </w:tc>
        <w:tc>
          <w:tcPr>
            <w:tcW w:w="439" w:type="pct"/>
          </w:tcPr>
          <w:p w14:paraId="03DAA65C" w14:textId="2D8FC7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7239CE96" w14:textId="77777777" w:rsidTr="00B976AF">
        <w:tc>
          <w:tcPr>
            <w:tcW w:w="430" w:type="pct"/>
          </w:tcPr>
          <w:p w14:paraId="24FAAEF9" w14:textId="2EB740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R4-2502367</w:t>
            </w:r>
          </w:p>
        </w:tc>
        <w:tc>
          <w:tcPr>
            <w:tcW w:w="1262" w:type="pct"/>
          </w:tcPr>
          <w:p w14:paraId="401740E7" w14:textId="472FCA8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split measurement grids method for TRP/TRS measurements</w:t>
            </w:r>
          </w:p>
        </w:tc>
        <w:tc>
          <w:tcPr>
            <w:tcW w:w="366" w:type="pct"/>
          </w:tcPr>
          <w:p w14:paraId="5721AB78" w14:textId="0F7A50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Keysight Technologies UK Ltd</w:t>
            </w:r>
          </w:p>
        </w:tc>
        <w:tc>
          <w:tcPr>
            <w:tcW w:w="442" w:type="pct"/>
          </w:tcPr>
          <w:p w14:paraId="41BBF45C" w14:textId="625FB6D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38.161</w:t>
            </w:r>
          </w:p>
        </w:tc>
        <w:tc>
          <w:tcPr>
            <w:tcW w:w="294" w:type="pct"/>
          </w:tcPr>
          <w:p w14:paraId="629A3820" w14:textId="0CF6DF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0022</w:t>
            </w:r>
          </w:p>
        </w:tc>
        <w:tc>
          <w:tcPr>
            <w:tcW w:w="221" w:type="pct"/>
          </w:tcPr>
          <w:p w14:paraId="51680123" w14:textId="75E359D5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1E006991" w14:textId="2DFA2D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0DEAEF4" w14:textId="71C0A6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49EA80DC" w14:textId="06B303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TRP_TRS_MIMO_OTA_Ph3-Core</w:t>
            </w:r>
          </w:p>
        </w:tc>
        <w:tc>
          <w:tcPr>
            <w:tcW w:w="439" w:type="pct"/>
          </w:tcPr>
          <w:p w14:paraId="445E56EE" w14:textId="1CA6B7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6DC09807" w14:textId="77777777" w:rsidTr="00B976AF">
        <w:tc>
          <w:tcPr>
            <w:tcW w:w="430" w:type="pct"/>
          </w:tcPr>
          <w:p w14:paraId="6718D82B" w14:textId="10953F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R4-2502209</w:t>
            </w:r>
          </w:p>
        </w:tc>
        <w:tc>
          <w:tcPr>
            <w:tcW w:w="1262" w:type="pct"/>
          </w:tcPr>
          <w:p w14:paraId="3F29C5C9" w14:textId="48AF0E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TS38.161 for an alternate TRS test procedure for XR devices</w:t>
            </w:r>
          </w:p>
        </w:tc>
        <w:tc>
          <w:tcPr>
            <w:tcW w:w="366" w:type="pct"/>
          </w:tcPr>
          <w:p w14:paraId="40957388" w14:textId="7EC22B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407DF522" w14:textId="7A0F8C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38.161</w:t>
            </w:r>
          </w:p>
        </w:tc>
        <w:tc>
          <w:tcPr>
            <w:tcW w:w="294" w:type="pct"/>
          </w:tcPr>
          <w:p w14:paraId="3B31F331" w14:textId="419E8C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0023</w:t>
            </w:r>
          </w:p>
        </w:tc>
        <w:tc>
          <w:tcPr>
            <w:tcW w:w="221" w:type="pct"/>
          </w:tcPr>
          <w:p w14:paraId="064B707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726AB59" w14:textId="7A812F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4188438F" w14:textId="4904ED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239490B4" w14:textId="5D1F86A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TRP_TRS_MIMO_OTA_Ph3-Core</w:t>
            </w:r>
          </w:p>
        </w:tc>
        <w:tc>
          <w:tcPr>
            <w:tcW w:w="439" w:type="pct"/>
          </w:tcPr>
          <w:p w14:paraId="1580155F" w14:textId="1D7C947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3D3E67EA" w14:textId="77777777" w:rsidTr="00B976AF">
        <w:tc>
          <w:tcPr>
            <w:tcW w:w="430" w:type="pct"/>
          </w:tcPr>
          <w:p w14:paraId="1220A571" w14:textId="1E2551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R4-2500033</w:t>
            </w:r>
          </w:p>
        </w:tc>
        <w:tc>
          <w:tcPr>
            <w:tcW w:w="1262" w:type="pct"/>
          </w:tcPr>
          <w:p w14:paraId="09779CD2" w14:textId="18C2DE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related to Introduction of new LTE FDD Band 111</w:t>
            </w:r>
          </w:p>
        </w:tc>
        <w:tc>
          <w:tcPr>
            <w:tcW w:w="366" w:type="pct"/>
          </w:tcPr>
          <w:p w14:paraId="4CC7E3AE" w14:textId="06D93D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2B765750" w14:textId="5707D6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38.174</w:t>
            </w:r>
          </w:p>
        </w:tc>
        <w:tc>
          <w:tcPr>
            <w:tcW w:w="294" w:type="pct"/>
          </w:tcPr>
          <w:p w14:paraId="76006E60" w14:textId="62AD1D4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0124</w:t>
            </w:r>
          </w:p>
        </w:tc>
        <w:tc>
          <w:tcPr>
            <w:tcW w:w="221" w:type="pct"/>
          </w:tcPr>
          <w:p w14:paraId="099762A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FB11576" w14:textId="2649F0D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17911375" w14:textId="7DA9F2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3A41CD6" w14:textId="7BBF62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LTE_FDD_1800_1830MHz_CAN-Core</w:t>
            </w:r>
          </w:p>
        </w:tc>
        <w:tc>
          <w:tcPr>
            <w:tcW w:w="439" w:type="pct"/>
          </w:tcPr>
          <w:p w14:paraId="39F31376" w14:textId="782A46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C114296" w14:textId="77777777" w:rsidTr="00B976AF">
        <w:tc>
          <w:tcPr>
            <w:tcW w:w="430" w:type="pct"/>
          </w:tcPr>
          <w:p w14:paraId="7112C47E" w14:textId="6D3458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R4-2500177</w:t>
            </w:r>
          </w:p>
        </w:tc>
        <w:tc>
          <w:tcPr>
            <w:tcW w:w="1262" w:type="pct"/>
          </w:tcPr>
          <w:p w14:paraId="7808F946" w14:textId="0C4052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TS38.174 on introduction of NR bands n87 and n88</w:t>
            </w:r>
          </w:p>
        </w:tc>
        <w:tc>
          <w:tcPr>
            <w:tcW w:w="366" w:type="pct"/>
          </w:tcPr>
          <w:p w14:paraId="0B4FFB07" w14:textId="1AAA974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165DF41E" w14:textId="1D7951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38.174</w:t>
            </w:r>
          </w:p>
        </w:tc>
        <w:tc>
          <w:tcPr>
            <w:tcW w:w="294" w:type="pct"/>
          </w:tcPr>
          <w:p w14:paraId="2D6ADBB2" w14:textId="5234F6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0125</w:t>
            </w:r>
          </w:p>
        </w:tc>
        <w:tc>
          <w:tcPr>
            <w:tcW w:w="221" w:type="pct"/>
          </w:tcPr>
          <w:p w14:paraId="777B095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6231C7C" w14:textId="54EEA4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4C08A9DF" w14:textId="621CEE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369AE47" w14:textId="0AF469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NR_bands_n87_n88-Core</w:t>
            </w:r>
          </w:p>
        </w:tc>
        <w:tc>
          <w:tcPr>
            <w:tcW w:w="439" w:type="pct"/>
          </w:tcPr>
          <w:p w14:paraId="084F7A3E" w14:textId="5D86D8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B949469" w14:textId="77777777" w:rsidTr="00B976AF">
        <w:tc>
          <w:tcPr>
            <w:tcW w:w="430" w:type="pct"/>
          </w:tcPr>
          <w:p w14:paraId="5D5D0E79" w14:textId="1E0E69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R4-2500182</w:t>
            </w:r>
          </w:p>
        </w:tc>
        <w:tc>
          <w:tcPr>
            <w:tcW w:w="1262" w:type="pct"/>
          </w:tcPr>
          <w:p w14:paraId="560119D0" w14:textId="29EC2F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TS38.174 on introduction of NR band n68</w:t>
            </w:r>
          </w:p>
        </w:tc>
        <w:tc>
          <w:tcPr>
            <w:tcW w:w="366" w:type="pct"/>
          </w:tcPr>
          <w:p w14:paraId="034822F3" w14:textId="64EF0B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0171645A" w14:textId="419217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38.174</w:t>
            </w:r>
          </w:p>
        </w:tc>
        <w:tc>
          <w:tcPr>
            <w:tcW w:w="294" w:type="pct"/>
          </w:tcPr>
          <w:p w14:paraId="76237A48" w14:textId="1C8CA01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0126</w:t>
            </w:r>
          </w:p>
        </w:tc>
        <w:tc>
          <w:tcPr>
            <w:tcW w:w="221" w:type="pct"/>
          </w:tcPr>
          <w:p w14:paraId="4A1705B9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04374AD" w14:textId="59E5E7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66E01552" w14:textId="63E0718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D9ECA06" w14:textId="346FCC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NR_band_n68-Core</w:t>
            </w:r>
          </w:p>
        </w:tc>
        <w:tc>
          <w:tcPr>
            <w:tcW w:w="439" w:type="pct"/>
          </w:tcPr>
          <w:p w14:paraId="0FB91CDA" w14:textId="3FFE00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C4D43E6" w14:textId="77777777" w:rsidTr="00B976AF">
        <w:tc>
          <w:tcPr>
            <w:tcW w:w="430" w:type="pct"/>
          </w:tcPr>
          <w:p w14:paraId="504D622A" w14:textId="4B32AF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R4-2500196</w:t>
            </w:r>
          </w:p>
        </w:tc>
        <w:tc>
          <w:tcPr>
            <w:tcW w:w="1262" w:type="pct"/>
          </w:tcPr>
          <w:p w14:paraId="43BBB462" w14:textId="727890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38.174 on introduction of Band n110</w:t>
            </w:r>
          </w:p>
        </w:tc>
        <w:tc>
          <w:tcPr>
            <w:tcW w:w="366" w:type="pct"/>
          </w:tcPr>
          <w:p w14:paraId="1303E640" w14:textId="164FF93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MidWave Wireless</w:t>
            </w:r>
          </w:p>
        </w:tc>
        <w:tc>
          <w:tcPr>
            <w:tcW w:w="442" w:type="pct"/>
          </w:tcPr>
          <w:p w14:paraId="17A4E624" w14:textId="1518F0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38.174</w:t>
            </w:r>
          </w:p>
        </w:tc>
        <w:tc>
          <w:tcPr>
            <w:tcW w:w="294" w:type="pct"/>
          </w:tcPr>
          <w:p w14:paraId="2C1DB218" w14:textId="78BCFAB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0127</w:t>
            </w:r>
          </w:p>
        </w:tc>
        <w:tc>
          <w:tcPr>
            <w:tcW w:w="221" w:type="pct"/>
          </w:tcPr>
          <w:p w14:paraId="0A46135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D60DB87" w14:textId="04EBCF0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47D2AB99" w14:textId="6570D83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780DF973" w14:textId="352480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</w:t>
            </w:r>
          </w:p>
        </w:tc>
        <w:tc>
          <w:tcPr>
            <w:tcW w:w="439" w:type="pct"/>
          </w:tcPr>
          <w:p w14:paraId="4B27AE0F" w14:textId="5464FD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781C50D2" w14:textId="77777777" w:rsidTr="00B976AF">
        <w:tc>
          <w:tcPr>
            <w:tcW w:w="430" w:type="pct"/>
          </w:tcPr>
          <w:p w14:paraId="1356069A" w14:textId="715571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R4-2500206</w:t>
            </w:r>
          </w:p>
        </w:tc>
        <w:tc>
          <w:tcPr>
            <w:tcW w:w="1262" w:type="pct"/>
          </w:tcPr>
          <w:p w14:paraId="6647F857" w14:textId="75E7039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38.174 on introduction of Band n110</w:t>
            </w:r>
          </w:p>
        </w:tc>
        <w:tc>
          <w:tcPr>
            <w:tcW w:w="366" w:type="pct"/>
          </w:tcPr>
          <w:p w14:paraId="720F1CDC" w14:textId="3A8263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MidWave Wireless</w:t>
            </w:r>
          </w:p>
        </w:tc>
        <w:tc>
          <w:tcPr>
            <w:tcW w:w="442" w:type="pct"/>
          </w:tcPr>
          <w:p w14:paraId="48D31C68" w14:textId="373581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38.174</w:t>
            </w:r>
          </w:p>
        </w:tc>
        <w:tc>
          <w:tcPr>
            <w:tcW w:w="294" w:type="pct"/>
          </w:tcPr>
          <w:p w14:paraId="65F59E9E" w14:textId="1AA43D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0128</w:t>
            </w:r>
          </w:p>
        </w:tc>
        <w:tc>
          <w:tcPr>
            <w:tcW w:w="221" w:type="pct"/>
          </w:tcPr>
          <w:p w14:paraId="1AD2EF4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931AB58" w14:textId="29CA66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718705D0" w14:textId="54BC77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3F6FB44" w14:textId="5D33B6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</w:t>
            </w:r>
          </w:p>
        </w:tc>
        <w:tc>
          <w:tcPr>
            <w:tcW w:w="439" w:type="pct"/>
          </w:tcPr>
          <w:p w14:paraId="15123F8A" w14:textId="23DA565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A0095F1" w14:textId="77777777" w:rsidTr="00B976AF">
        <w:tc>
          <w:tcPr>
            <w:tcW w:w="430" w:type="pct"/>
          </w:tcPr>
          <w:p w14:paraId="28C5F781" w14:textId="03853C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R4-2500034</w:t>
            </w:r>
          </w:p>
        </w:tc>
        <w:tc>
          <w:tcPr>
            <w:tcW w:w="1262" w:type="pct"/>
          </w:tcPr>
          <w:p w14:paraId="4DB4C669" w14:textId="296388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related to Introduction of new LTE FDD Band 111</w:t>
            </w:r>
          </w:p>
        </w:tc>
        <w:tc>
          <w:tcPr>
            <w:tcW w:w="366" w:type="pct"/>
          </w:tcPr>
          <w:p w14:paraId="2B2C8CFA" w14:textId="6A6F1E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67291CB3" w14:textId="440500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38.176-1</w:t>
            </w:r>
          </w:p>
        </w:tc>
        <w:tc>
          <w:tcPr>
            <w:tcW w:w="294" w:type="pct"/>
          </w:tcPr>
          <w:p w14:paraId="2F3EDC9D" w14:textId="0EEBE6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0062</w:t>
            </w:r>
          </w:p>
        </w:tc>
        <w:tc>
          <w:tcPr>
            <w:tcW w:w="221" w:type="pct"/>
          </w:tcPr>
          <w:p w14:paraId="19A247DB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1AB67B7" w14:textId="0B06BE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7B69214" w14:textId="1CBCB6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220EBE65" w14:textId="0EBBAB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LTE_FDD_1800_1830MHz_CAN-Perf</w:t>
            </w:r>
          </w:p>
        </w:tc>
        <w:tc>
          <w:tcPr>
            <w:tcW w:w="439" w:type="pct"/>
          </w:tcPr>
          <w:p w14:paraId="2AAAEADB" w14:textId="509C3B9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0000569" w14:textId="77777777" w:rsidTr="00B976AF">
        <w:tc>
          <w:tcPr>
            <w:tcW w:w="430" w:type="pct"/>
          </w:tcPr>
          <w:p w14:paraId="6F21C52B" w14:textId="3BDC60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R4-2500178</w:t>
            </w:r>
          </w:p>
        </w:tc>
        <w:tc>
          <w:tcPr>
            <w:tcW w:w="1262" w:type="pct"/>
          </w:tcPr>
          <w:p w14:paraId="7D95EFDD" w14:textId="106AAE9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TS38.176-1 on introduction of NR bands n87 and n88</w:t>
            </w:r>
          </w:p>
        </w:tc>
        <w:tc>
          <w:tcPr>
            <w:tcW w:w="366" w:type="pct"/>
          </w:tcPr>
          <w:p w14:paraId="7C1FEB31" w14:textId="67B90E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6F8EA505" w14:textId="41688C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38.176-1</w:t>
            </w:r>
          </w:p>
        </w:tc>
        <w:tc>
          <w:tcPr>
            <w:tcW w:w="294" w:type="pct"/>
          </w:tcPr>
          <w:p w14:paraId="4E5D9226" w14:textId="62E9BD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0063</w:t>
            </w:r>
          </w:p>
        </w:tc>
        <w:tc>
          <w:tcPr>
            <w:tcW w:w="221" w:type="pct"/>
          </w:tcPr>
          <w:p w14:paraId="76BC93D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B80AFB8" w14:textId="3C295C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2E1EF33" w14:textId="19CFC9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40A24AB3" w14:textId="5368F2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NR_bands_n87_n88-Perf</w:t>
            </w:r>
          </w:p>
        </w:tc>
        <w:tc>
          <w:tcPr>
            <w:tcW w:w="439" w:type="pct"/>
          </w:tcPr>
          <w:p w14:paraId="2D188055" w14:textId="7C392A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66F05CD" w14:textId="77777777" w:rsidTr="00B976AF">
        <w:tc>
          <w:tcPr>
            <w:tcW w:w="430" w:type="pct"/>
          </w:tcPr>
          <w:p w14:paraId="72DDFBD7" w14:textId="1C3E83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R4-2500183</w:t>
            </w:r>
          </w:p>
        </w:tc>
        <w:tc>
          <w:tcPr>
            <w:tcW w:w="1262" w:type="pct"/>
          </w:tcPr>
          <w:p w14:paraId="49134D15" w14:textId="25402E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TS38.176-1 on introduction of NR band n68</w:t>
            </w:r>
          </w:p>
        </w:tc>
        <w:tc>
          <w:tcPr>
            <w:tcW w:w="366" w:type="pct"/>
          </w:tcPr>
          <w:p w14:paraId="048100B7" w14:textId="2A4AF5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6405170A" w14:textId="18C246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38.176-1</w:t>
            </w:r>
          </w:p>
        </w:tc>
        <w:tc>
          <w:tcPr>
            <w:tcW w:w="294" w:type="pct"/>
          </w:tcPr>
          <w:p w14:paraId="3251BB11" w14:textId="70186D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0064</w:t>
            </w:r>
          </w:p>
        </w:tc>
        <w:tc>
          <w:tcPr>
            <w:tcW w:w="221" w:type="pct"/>
          </w:tcPr>
          <w:p w14:paraId="04824C4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5B3FB42" w14:textId="743FED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34BADBCF" w14:textId="5394C2E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7F8F5CF3" w14:textId="0D05D1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NR_band_n68-Perf</w:t>
            </w:r>
          </w:p>
        </w:tc>
        <w:tc>
          <w:tcPr>
            <w:tcW w:w="439" w:type="pct"/>
          </w:tcPr>
          <w:p w14:paraId="39EDE4CB" w14:textId="333EA9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622319E" w14:textId="77777777" w:rsidTr="00B976AF">
        <w:tc>
          <w:tcPr>
            <w:tcW w:w="430" w:type="pct"/>
          </w:tcPr>
          <w:p w14:paraId="5FB04DC8" w14:textId="58D64E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R4-2500197</w:t>
            </w:r>
          </w:p>
        </w:tc>
        <w:tc>
          <w:tcPr>
            <w:tcW w:w="1262" w:type="pct"/>
          </w:tcPr>
          <w:p w14:paraId="09A4EB0B" w14:textId="309E63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38.176-1 on introduction of Band n110</w:t>
            </w:r>
          </w:p>
        </w:tc>
        <w:tc>
          <w:tcPr>
            <w:tcW w:w="366" w:type="pct"/>
          </w:tcPr>
          <w:p w14:paraId="16D9C25D" w14:textId="47495B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MidWave Wireless</w:t>
            </w:r>
          </w:p>
        </w:tc>
        <w:tc>
          <w:tcPr>
            <w:tcW w:w="442" w:type="pct"/>
          </w:tcPr>
          <w:p w14:paraId="3B023A8F" w14:textId="64494A6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38.176-1</w:t>
            </w:r>
          </w:p>
        </w:tc>
        <w:tc>
          <w:tcPr>
            <w:tcW w:w="294" w:type="pct"/>
          </w:tcPr>
          <w:p w14:paraId="5F8D5272" w14:textId="6AB7E4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0065</w:t>
            </w:r>
          </w:p>
        </w:tc>
        <w:tc>
          <w:tcPr>
            <w:tcW w:w="221" w:type="pct"/>
          </w:tcPr>
          <w:p w14:paraId="4BA0B8B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FDBA530" w14:textId="2BBE2F1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85D18AC" w14:textId="3A22873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688709B" w14:textId="59AAF3D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</w:t>
            </w:r>
          </w:p>
        </w:tc>
        <w:tc>
          <w:tcPr>
            <w:tcW w:w="439" w:type="pct"/>
          </w:tcPr>
          <w:p w14:paraId="3B548FEC" w14:textId="0E5A7B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32CEB027" w14:textId="77777777" w:rsidTr="00B976AF">
        <w:tc>
          <w:tcPr>
            <w:tcW w:w="430" w:type="pct"/>
          </w:tcPr>
          <w:p w14:paraId="1CEB6F30" w14:textId="3E48A4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R4-2500207</w:t>
            </w:r>
          </w:p>
        </w:tc>
        <w:tc>
          <w:tcPr>
            <w:tcW w:w="1262" w:type="pct"/>
          </w:tcPr>
          <w:p w14:paraId="0F1547BA" w14:textId="03EC13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38.176-1 on introduction of Band n110</w:t>
            </w:r>
          </w:p>
        </w:tc>
        <w:tc>
          <w:tcPr>
            <w:tcW w:w="366" w:type="pct"/>
          </w:tcPr>
          <w:p w14:paraId="3E6D6264" w14:textId="12AF5C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MidWave Wireless</w:t>
            </w:r>
          </w:p>
        </w:tc>
        <w:tc>
          <w:tcPr>
            <w:tcW w:w="442" w:type="pct"/>
          </w:tcPr>
          <w:p w14:paraId="05647C89" w14:textId="6C702D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38.176-1</w:t>
            </w:r>
          </w:p>
        </w:tc>
        <w:tc>
          <w:tcPr>
            <w:tcW w:w="294" w:type="pct"/>
          </w:tcPr>
          <w:p w14:paraId="7B0A3DF3" w14:textId="26902FB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0066</w:t>
            </w:r>
          </w:p>
        </w:tc>
        <w:tc>
          <w:tcPr>
            <w:tcW w:w="221" w:type="pct"/>
          </w:tcPr>
          <w:p w14:paraId="52F79D98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065B60D" w14:textId="04839A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905BE6D" w14:textId="47C580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4C675429" w14:textId="7ED441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</w:t>
            </w:r>
          </w:p>
        </w:tc>
        <w:tc>
          <w:tcPr>
            <w:tcW w:w="439" w:type="pct"/>
          </w:tcPr>
          <w:p w14:paraId="331474B9" w14:textId="2FDBFA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AF801C1" w14:textId="77777777" w:rsidTr="00B976AF">
        <w:tc>
          <w:tcPr>
            <w:tcW w:w="430" w:type="pct"/>
          </w:tcPr>
          <w:p w14:paraId="4C4B95CE" w14:textId="27682F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R4-2500035</w:t>
            </w:r>
          </w:p>
        </w:tc>
        <w:tc>
          <w:tcPr>
            <w:tcW w:w="1262" w:type="pct"/>
          </w:tcPr>
          <w:p w14:paraId="0ABEED29" w14:textId="62EEE6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related to Introduction of new LTE FDD Band 111</w:t>
            </w:r>
          </w:p>
        </w:tc>
        <w:tc>
          <w:tcPr>
            <w:tcW w:w="366" w:type="pct"/>
          </w:tcPr>
          <w:p w14:paraId="599CF1E5" w14:textId="021ACC4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Novamint</w:t>
            </w:r>
          </w:p>
        </w:tc>
        <w:tc>
          <w:tcPr>
            <w:tcW w:w="442" w:type="pct"/>
          </w:tcPr>
          <w:p w14:paraId="74F8BA46" w14:textId="591C8C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38.176-2</w:t>
            </w:r>
          </w:p>
        </w:tc>
        <w:tc>
          <w:tcPr>
            <w:tcW w:w="294" w:type="pct"/>
          </w:tcPr>
          <w:p w14:paraId="050F18B4" w14:textId="3734AB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0072</w:t>
            </w:r>
          </w:p>
        </w:tc>
        <w:tc>
          <w:tcPr>
            <w:tcW w:w="221" w:type="pct"/>
          </w:tcPr>
          <w:p w14:paraId="2F335BE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05879D6" w14:textId="7A96FA5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3D47024D" w14:textId="0D0FC40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8300B9A" w14:textId="30DF75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LTE_FDD_1800_1830MHz_CAN-Perf</w:t>
            </w:r>
          </w:p>
        </w:tc>
        <w:tc>
          <w:tcPr>
            <w:tcW w:w="439" w:type="pct"/>
          </w:tcPr>
          <w:p w14:paraId="163A05AA" w14:textId="07A190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E916AD2" w14:textId="77777777" w:rsidTr="00B976AF">
        <w:tc>
          <w:tcPr>
            <w:tcW w:w="430" w:type="pct"/>
          </w:tcPr>
          <w:p w14:paraId="183D4EA4" w14:textId="0BBBF5A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R4-2500179</w:t>
            </w:r>
          </w:p>
        </w:tc>
        <w:tc>
          <w:tcPr>
            <w:tcW w:w="1262" w:type="pct"/>
          </w:tcPr>
          <w:p w14:paraId="02FEBA0E" w14:textId="44CAAD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TS38.176-2 on introduction of NR bands n87 and n88</w:t>
            </w:r>
          </w:p>
        </w:tc>
        <w:tc>
          <w:tcPr>
            <w:tcW w:w="366" w:type="pct"/>
          </w:tcPr>
          <w:p w14:paraId="013461B6" w14:textId="2E7C5CE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5195468E" w14:textId="740532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38.176-2</w:t>
            </w:r>
          </w:p>
        </w:tc>
        <w:tc>
          <w:tcPr>
            <w:tcW w:w="294" w:type="pct"/>
          </w:tcPr>
          <w:p w14:paraId="66C09257" w14:textId="067DD29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0073</w:t>
            </w:r>
          </w:p>
        </w:tc>
        <w:tc>
          <w:tcPr>
            <w:tcW w:w="221" w:type="pct"/>
          </w:tcPr>
          <w:p w14:paraId="04BAFBC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4590763" w14:textId="240466E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367D2680" w14:textId="57EBD4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7A3AC58D" w14:textId="0D3A87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NR_bands_n87_n88-Perf</w:t>
            </w:r>
          </w:p>
        </w:tc>
        <w:tc>
          <w:tcPr>
            <w:tcW w:w="439" w:type="pct"/>
          </w:tcPr>
          <w:p w14:paraId="3BB9B63F" w14:textId="196DE5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AEEECC0" w14:textId="77777777" w:rsidTr="00B976AF">
        <w:tc>
          <w:tcPr>
            <w:tcW w:w="430" w:type="pct"/>
          </w:tcPr>
          <w:p w14:paraId="24399D98" w14:textId="5AFD4D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R4-2500184</w:t>
            </w:r>
          </w:p>
        </w:tc>
        <w:tc>
          <w:tcPr>
            <w:tcW w:w="1262" w:type="pct"/>
          </w:tcPr>
          <w:p w14:paraId="515FA8A2" w14:textId="428D5A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TS38.176-2 on introduction of NR band n68</w:t>
            </w:r>
          </w:p>
        </w:tc>
        <w:tc>
          <w:tcPr>
            <w:tcW w:w="366" w:type="pct"/>
          </w:tcPr>
          <w:p w14:paraId="5DD53594" w14:textId="43C65A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577549BA" w14:textId="2B7F77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38.176-2</w:t>
            </w:r>
          </w:p>
        </w:tc>
        <w:tc>
          <w:tcPr>
            <w:tcW w:w="294" w:type="pct"/>
          </w:tcPr>
          <w:p w14:paraId="499A520A" w14:textId="5405FD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0074</w:t>
            </w:r>
          </w:p>
        </w:tc>
        <w:tc>
          <w:tcPr>
            <w:tcW w:w="221" w:type="pct"/>
          </w:tcPr>
          <w:p w14:paraId="404A31EF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96A71AA" w14:textId="04E8FB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39790C8" w14:textId="79080C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899EC3F" w14:textId="44D9F2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NR_band_n68-Perf</w:t>
            </w:r>
          </w:p>
        </w:tc>
        <w:tc>
          <w:tcPr>
            <w:tcW w:w="439" w:type="pct"/>
          </w:tcPr>
          <w:p w14:paraId="74091170" w14:textId="783538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D1EDFD4" w14:textId="77777777" w:rsidTr="00B976AF">
        <w:tc>
          <w:tcPr>
            <w:tcW w:w="430" w:type="pct"/>
          </w:tcPr>
          <w:p w14:paraId="4EC61F19" w14:textId="147DA4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R4-2500198</w:t>
            </w:r>
          </w:p>
        </w:tc>
        <w:tc>
          <w:tcPr>
            <w:tcW w:w="1262" w:type="pct"/>
          </w:tcPr>
          <w:p w14:paraId="21A3F181" w14:textId="3318DB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38.176-2 on introduction of Band n110</w:t>
            </w:r>
          </w:p>
        </w:tc>
        <w:tc>
          <w:tcPr>
            <w:tcW w:w="366" w:type="pct"/>
          </w:tcPr>
          <w:p w14:paraId="29749929" w14:textId="5BB661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MidWave Wireless</w:t>
            </w:r>
          </w:p>
        </w:tc>
        <w:tc>
          <w:tcPr>
            <w:tcW w:w="442" w:type="pct"/>
          </w:tcPr>
          <w:p w14:paraId="792495AE" w14:textId="7EB823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38.176-2</w:t>
            </w:r>
          </w:p>
        </w:tc>
        <w:tc>
          <w:tcPr>
            <w:tcW w:w="294" w:type="pct"/>
          </w:tcPr>
          <w:p w14:paraId="0B8F219C" w14:textId="79412A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0075</w:t>
            </w:r>
          </w:p>
        </w:tc>
        <w:tc>
          <w:tcPr>
            <w:tcW w:w="221" w:type="pct"/>
          </w:tcPr>
          <w:p w14:paraId="0D0918A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103238C" w14:textId="53F683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0776EC6" w14:textId="33252B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0E1959E" w14:textId="340F4A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</w:t>
            </w:r>
          </w:p>
        </w:tc>
        <w:tc>
          <w:tcPr>
            <w:tcW w:w="439" w:type="pct"/>
          </w:tcPr>
          <w:p w14:paraId="4935B99F" w14:textId="49AA966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45649313" w14:textId="77777777" w:rsidTr="00B976AF">
        <w:tc>
          <w:tcPr>
            <w:tcW w:w="430" w:type="pct"/>
          </w:tcPr>
          <w:p w14:paraId="20760760" w14:textId="3E6B17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R4-2500208</w:t>
            </w:r>
          </w:p>
        </w:tc>
        <w:tc>
          <w:tcPr>
            <w:tcW w:w="1262" w:type="pct"/>
          </w:tcPr>
          <w:p w14:paraId="6B05B4D4" w14:textId="2D8262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38.176-2 on introduction of Band n110</w:t>
            </w:r>
          </w:p>
        </w:tc>
        <w:tc>
          <w:tcPr>
            <w:tcW w:w="366" w:type="pct"/>
          </w:tcPr>
          <w:p w14:paraId="54F729BE" w14:textId="7E151B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Nokia, MidWave Wireless</w:t>
            </w:r>
          </w:p>
        </w:tc>
        <w:tc>
          <w:tcPr>
            <w:tcW w:w="442" w:type="pct"/>
          </w:tcPr>
          <w:p w14:paraId="29093A43" w14:textId="0AD3A7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38.176-2</w:t>
            </w:r>
          </w:p>
        </w:tc>
        <w:tc>
          <w:tcPr>
            <w:tcW w:w="294" w:type="pct"/>
          </w:tcPr>
          <w:p w14:paraId="620CE6D1" w14:textId="74CB93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0076</w:t>
            </w:r>
          </w:p>
        </w:tc>
        <w:tc>
          <w:tcPr>
            <w:tcW w:w="221" w:type="pct"/>
          </w:tcPr>
          <w:p w14:paraId="23FFCEE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7B10168" w14:textId="40F80C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4C8FC0EE" w14:textId="06F6E83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41E9559C" w14:textId="493875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</w:t>
            </w:r>
          </w:p>
        </w:tc>
        <w:tc>
          <w:tcPr>
            <w:tcW w:w="439" w:type="pct"/>
          </w:tcPr>
          <w:p w14:paraId="2F8611C6" w14:textId="16038D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D8EA20D" w14:textId="77777777" w:rsidTr="00B976AF">
        <w:tc>
          <w:tcPr>
            <w:tcW w:w="430" w:type="pct"/>
          </w:tcPr>
          <w:p w14:paraId="677CD9B1" w14:textId="23EBA1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R4-2500598</w:t>
            </w:r>
          </w:p>
        </w:tc>
        <w:tc>
          <w:tcPr>
            <w:tcW w:w="1262" w:type="pct"/>
          </w:tcPr>
          <w:p w14:paraId="3BB8422E" w14:textId="21A11C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  NR_NTN_solutions-Core) CR to 38.181 Correct FRC naming for ICS requirement</w:t>
            </w:r>
          </w:p>
        </w:tc>
        <w:tc>
          <w:tcPr>
            <w:tcW w:w="366" w:type="pct"/>
          </w:tcPr>
          <w:p w14:paraId="26CFA140" w14:textId="3CD4ED4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0669D31E" w14:textId="4F9EFED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38.181</w:t>
            </w:r>
          </w:p>
        </w:tc>
        <w:tc>
          <w:tcPr>
            <w:tcW w:w="294" w:type="pct"/>
          </w:tcPr>
          <w:p w14:paraId="24D4E896" w14:textId="21A2DC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0053</w:t>
            </w:r>
          </w:p>
        </w:tc>
        <w:tc>
          <w:tcPr>
            <w:tcW w:w="221" w:type="pct"/>
          </w:tcPr>
          <w:p w14:paraId="16EB8F4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65E5110D" w14:textId="7FF365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1FCC13A4" w14:textId="378D01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31A2DFA" w14:textId="379105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NR_NTN_solutions-Core</w:t>
            </w:r>
          </w:p>
        </w:tc>
        <w:tc>
          <w:tcPr>
            <w:tcW w:w="439" w:type="pct"/>
          </w:tcPr>
          <w:p w14:paraId="4E62C0E3" w14:textId="518DA0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2970124" w14:textId="77777777" w:rsidTr="00B976AF">
        <w:tc>
          <w:tcPr>
            <w:tcW w:w="430" w:type="pct"/>
          </w:tcPr>
          <w:p w14:paraId="55C65B45" w14:textId="66137E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R4-2500599</w:t>
            </w:r>
          </w:p>
        </w:tc>
        <w:tc>
          <w:tcPr>
            <w:tcW w:w="1262" w:type="pct"/>
          </w:tcPr>
          <w:p w14:paraId="35A85C4E" w14:textId="14E1EB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  NR_NTN_solutions-Core) CR to 38.181 Correct FRC naming for ICS requirement</w:t>
            </w:r>
          </w:p>
        </w:tc>
        <w:tc>
          <w:tcPr>
            <w:tcW w:w="366" w:type="pct"/>
          </w:tcPr>
          <w:p w14:paraId="16E9E7F1" w14:textId="3A0614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2673C698" w14:textId="16501F1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38.181</w:t>
            </w:r>
          </w:p>
        </w:tc>
        <w:tc>
          <w:tcPr>
            <w:tcW w:w="294" w:type="pct"/>
          </w:tcPr>
          <w:p w14:paraId="429677FB" w14:textId="1AC5D7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0054</w:t>
            </w:r>
          </w:p>
        </w:tc>
        <w:tc>
          <w:tcPr>
            <w:tcW w:w="221" w:type="pct"/>
          </w:tcPr>
          <w:p w14:paraId="2185ABF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0228C54" w14:textId="32F4A58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86E4070" w14:textId="6E7EB5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</w:t>
            </w:r>
          </w:p>
        </w:tc>
        <w:tc>
          <w:tcPr>
            <w:tcW w:w="957" w:type="pct"/>
          </w:tcPr>
          <w:p w14:paraId="68AB054B" w14:textId="0DF9AC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NR_NTN_solutions-Core</w:t>
            </w:r>
          </w:p>
        </w:tc>
        <w:tc>
          <w:tcPr>
            <w:tcW w:w="439" w:type="pct"/>
          </w:tcPr>
          <w:p w14:paraId="03F6EAB6" w14:textId="3E4A89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C2F6CAD" w14:textId="77777777" w:rsidTr="00B976AF">
        <w:tc>
          <w:tcPr>
            <w:tcW w:w="430" w:type="pct"/>
          </w:tcPr>
          <w:p w14:paraId="5A2239D0" w14:textId="1268F0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R4-2501622</w:t>
            </w:r>
          </w:p>
        </w:tc>
        <w:tc>
          <w:tcPr>
            <w:tcW w:w="1262" w:type="pct"/>
          </w:tcPr>
          <w:p w14:paraId="6E10D6B9" w14:textId="5EDB8B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Big CR to TS 38.181 to introduce less than 5MHz for NTN</w:t>
            </w:r>
          </w:p>
        </w:tc>
        <w:tc>
          <w:tcPr>
            <w:tcW w:w="366" w:type="pct"/>
          </w:tcPr>
          <w:p w14:paraId="170A6235" w14:textId="2776ABB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04664D6B" w14:textId="0EA7579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38.181</w:t>
            </w:r>
          </w:p>
        </w:tc>
        <w:tc>
          <w:tcPr>
            <w:tcW w:w="294" w:type="pct"/>
          </w:tcPr>
          <w:p w14:paraId="63B4C441" w14:textId="44D70A5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0055</w:t>
            </w:r>
          </w:p>
        </w:tc>
        <w:tc>
          <w:tcPr>
            <w:tcW w:w="221" w:type="pct"/>
          </w:tcPr>
          <w:p w14:paraId="28D9EF4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BBCF4FF" w14:textId="08B4EC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B0FA6B1" w14:textId="1FEC25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27A95CB" w14:textId="4170E4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NR_IoT_NTN_req_test_enh-Perf</w:t>
            </w:r>
          </w:p>
        </w:tc>
        <w:tc>
          <w:tcPr>
            <w:tcW w:w="439" w:type="pct"/>
          </w:tcPr>
          <w:p w14:paraId="03D136C9" w14:textId="22FEEE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3185F9A0" w14:textId="77777777" w:rsidTr="00B976AF">
        <w:tc>
          <w:tcPr>
            <w:tcW w:w="430" w:type="pct"/>
          </w:tcPr>
          <w:p w14:paraId="122A8192" w14:textId="7BC6368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R4-2501764</w:t>
            </w:r>
          </w:p>
        </w:tc>
        <w:tc>
          <w:tcPr>
            <w:tcW w:w="1262" w:type="pct"/>
          </w:tcPr>
          <w:p w14:paraId="03B9847A" w14:textId="7E26DD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CR to 38.181 NB-IoT inband operation with NR NTN [NTNNBIoT_inbandNTNNR]</w:t>
            </w:r>
          </w:p>
        </w:tc>
        <w:tc>
          <w:tcPr>
            <w:tcW w:w="366" w:type="pct"/>
          </w:tcPr>
          <w:p w14:paraId="7F1BE5E7" w14:textId="340170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EchoStar, Thales, Inmarsat, Viasat</w:t>
            </w:r>
          </w:p>
        </w:tc>
        <w:tc>
          <w:tcPr>
            <w:tcW w:w="442" w:type="pct"/>
          </w:tcPr>
          <w:p w14:paraId="6C4FC7DA" w14:textId="364D8E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38.181</w:t>
            </w:r>
          </w:p>
        </w:tc>
        <w:tc>
          <w:tcPr>
            <w:tcW w:w="294" w:type="pct"/>
          </w:tcPr>
          <w:p w14:paraId="4BB2D6A1" w14:textId="58652C7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0056</w:t>
            </w:r>
          </w:p>
        </w:tc>
        <w:tc>
          <w:tcPr>
            <w:tcW w:w="221" w:type="pct"/>
          </w:tcPr>
          <w:p w14:paraId="26E0AFA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4BECF31" w14:textId="3C67049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71F4F82" w14:textId="572782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73A1DB9" w14:textId="21C90EF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5B930079" w14:textId="394F80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580ED9C8" w14:textId="77777777" w:rsidTr="00B976AF">
        <w:tc>
          <w:tcPr>
            <w:tcW w:w="430" w:type="pct"/>
          </w:tcPr>
          <w:p w14:paraId="312244D0" w14:textId="4CC5AD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R4-2502349</w:t>
            </w:r>
          </w:p>
        </w:tc>
        <w:tc>
          <w:tcPr>
            <w:tcW w:w="1262" w:type="pct"/>
          </w:tcPr>
          <w:p w14:paraId="0AB6A83F" w14:textId="56A8F9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(TEI18) CR to 38.181 NB-IoT inband operation with NR NTN [NTNNBIoT_inbandNTNNR]</w:t>
            </w:r>
          </w:p>
        </w:tc>
        <w:tc>
          <w:tcPr>
            <w:tcW w:w="366" w:type="pct"/>
          </w:tcPr>
          <w:p w14:paraId="1C6133B5" w14:textId="2B8991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EchoStar, Thales, Inmarsat, Viasat</w:t>
            </w:r>
          </w:p>
        </w:tc>
        <w:tc>
          <w:tcPr>
            <w:tcW w:w="442" w:type="pct"/>
          </w:tcPr>
          <w:p w14:paraId="580970C8" w14:textId="579C0A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38.181</w:t>
            </w:r>
          </w:p>
        </w:tc>
        <w:tc>
          <w:tcPr>
            <w:tcW w:w="294" w:type="pct"/>
          </w:tcPr>
          <w:p w14:paraId="7D38942D" w14:textId="183CD1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0056</w:t>
            </w:r>
          </w:p>
        </w:tc>
        <w:tc>
          <w:tcPr>
            <w:tcW w:w="221" w:type="pct"/>
          </w:tcPr>
          <w:p w14:paraId="7E997549" w14:textId="70393DB8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603563EF" w14:textId="5F01A0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B47AFBF" w14:textId="5C7BD9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82E301F" w14:textId="16518A3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6EF8C0F1" w14:textId="512F07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D584B8A" w14:textId="77777777" w:rsidTr="00B976AF">
        <w:tc>
          <w:tcPr>
            <w:tcW w:w="430" w:type="pct"/>
          </w:tcPr>
          <w:p w14:paraId="42528A9A" w14:textId="4F56C31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R4-2501790</w:t>
            </w:r>
          </w:p>
        </w:tc>
        <w:tc>
          <w:tcPr>
            <w:tcW w:w="1262" w:type="pct"/>
          </w:tcPr>
          <w:p w14:paraId="739C1002" w14:textId="4E8696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for 38.181 on FR2-NTN PUSCH demodulation requirements</w:t>
            </w:r>
          </w:p>
        </w:tc>
        <w:tc>
          <w:tcPr>
            <w:tcW w:w="366" w:type="pct"/>
          </w:tcPr>
          <w:p w14:paraId="451F034E" w14:textId="1C5619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Ericsson</w:t>
            </w:r>
          </w:p>
        </w:tc>
        <w:tc>
          <w:tcPr>
            <w:tcW w:w="442" w:type="pct"/>
          </w:tcPr>
          <w:p w14:paraId="51CE9470" w14:textId="2E0C5BE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38.181</w:t>
            </w:r>
          </w:p>
        </w:tc>
        <w:tc>
          <w:tcPr>
            <w:tcW w:w="294" w:type="pct"/>
          </w:tcPr>
          <w:p w14:paraId="7D216300" w14:textId="2B2F2FC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0057</w:t>
            </w:r>
          </w:p>
        </w:tc>
        <w:tc>
          <w:tcPr>
            <w:tcW w:w="221" w:type="pct"/>
          </w:tcPr>
          <w:p w14:paraId="04E000C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08B4716" w14:textId="4C496E6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A32DA95" w14:textId="381CBE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BF83376" w14:textId="41C636D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NR_NTN_enh-Perf</w:t>
            </w:r>
          </w:p>
        </w:tc>
        <w:tc>
          <w:tcPr>
            <w:tcW w:w="439" w:type="pct"/>
          </w:tcPr>
          <w:p w14:paraId="6BDB0B95" w14:textId="6C3251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8659316" w14:textId="77777777" w:rsidTr="00B976AF">
        <w:tc>
          <w:tcPr>
            <w:tcW w:w="430" w:type="pct"/>
          </w:tcPr>
          <w:p w14:paraId="4F12A5BC" w14:textId="5BC872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R4-2502048</w:t>
            </w:r>
          </w:p>
        </w:tc>
        <w:tc>
          <w:tcPr>
            <w:tcW w:w="1262" w:type="pct"/>
          </w:tcPr>
          <w:p w14:paraId="196CFE68" w14:textId="33D047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(NR_NTN_solutions-Perf)Correction CR on SAN performance requirements in TS 38.181</w:t>
            </w:r>
          </w:p>
        </w:tc>
        <w:tc>
          <w:tcPr>
            <w:tcW w:w="366" w:type="pct"/>
          </w:tcPr>
          <w:p w14:paraId="05689ED9" w14:textId="584420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19A28DC0" w14:textId="488DDB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38.181</w:t>
            </w:r>
          </w:p>
        </w:tc>
        <w:tc>
          <w:tcPr>
            <w:tcW w:w="294" w:type="pct"/>
          </w:tcPr>
          <w:p w14:paraId="0C24CAF5" w14:textId="052D7C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0058</w:t>
            </w:r>
          </w:p>
        </w:tc>
        <w:tc>
          <w:tcPr>
            <w:tcW w:w="221" w:type="pct"/>
          </w:tcPr>
          <w:p w14:paraId="7A8AC21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843CE55" w14:textId="3D03B7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1C4F69B9" w14:textId="52A3A2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D97A5B1" w14:textId="6A8CFD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NR_NTN_solutions-Perf</w:t>
            </w:r>
          </w:p>
        </w:tc>
        <w:tc>
          <w:tcPr>
            <w:tcW w:w="439" w:type="pct"/>
          </w:tcPr>
          <w:p w14:paraId="2DBC35B8" w14:textId="3DDC7E5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44DFD2F7" w14:textId="77777777" w:rsidTr="00B976AF">
        <w:tc>
          <w:tcPr>
            <w:tcW w:w="430" w:type="pct"/>
          </w:tcPr>
          <w:p w14:paraId="664C9AF9" w14:textId="59AD2F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R4-2502049</w:t>
            </w:r>
          </w:p>
        </w:tc>
        <w:tc>
          <w:tcPr>
            <w:tcW w:w="1262" w:type="pct"/>
          </w:tcPr>
          <w:p w14:paraId="23E22AFC" w14:textId="63FED0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Correction CR on SAN performance requirements in TS 38.181</w:t>
            </w:r>
          </w:p>
        </w:tc>
        <w:tc>
          <w:tcPr>
            <w:tcW w:w="366" w:type="pct"/>
          </w:tcPr>
          <w:p w14:paraId="3697C7EF" w14:textId="41886D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77DDF31D" w14:textId="29CFA68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38.181</w:t>
            </w:r>
          </w:p>
        </w:tc>
        <w:tc>
          <w:tcPr>
            <w:tcW w:w="294" w:type="pct"/>
          </w:tcPr>
          <w:p w14:paraId="18C490D4" w14:textId="1E34D9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0059</w:t>
            </w:r>
          </w:p>
        </w:tc>
        <w:tc>
          <w:tcPr>
            <w:tcW w:w="221" w:type="pct"/>
          </w:tcPr>
          <w:p w14:paraId="47F4E11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86B3107" w14:textId="6C7FFD7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344A9F0" w14:textId="052A959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C385891" w14:textId="4DB8BA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NR_NTN_enh-Perf</w:t>
            </w:r>
          </w:p>
        </w:tc>
        <w:tc>
          <w:tcPr>
            <w:tcW w:w="439" w:type="pct"/>
          </w:tcPr>
          <w:p w14:paraId="78AAA098" w14:textId="42D612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7A3D3678" w14:textId="77777777" w:rsidTr="00B976AF">
        <w:tc>
          <w:tcPr>
            <w:tcW w:w="430" w:type="pct"/>
          </w:tcPr>
          <w:p w14:paraId="265AD73B" w14:textId="195F8D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R4-2502127</w:t>
            </w:r>
          </w:p>
        </w:tc>
        <w:tc>
          <w:tcPr>
            <w:tcW w:w="1262" w:type="pct"/>
          </w:tcPr>
          <w:p w14:paraId="05FFB174" w14:textId="01CA64B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(NR_NTN_solutions) Correction of reference to Suspended version of ITU-R SM.329 Recommendation</w:t>
            </w:r>
          </w:p>
        </w:tc>
        <w:tc>
          <w:tcPr>
            <w:tcW w:w="366" w:type="pct"/>
          </w:tcPr>
          <w:p w14:paraId="3D475967" w14:textId="4C87600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753D88F9" w14:textId="007CD8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38.181</w:t>
            </w:r>
          </w:p>
        </w:tc>
        <w:tc>
          <w:tcPr>
            <w:tcW w:w="294" w:type="pct"/>
          </w:tcPr>
          <w:p w14:paraId="54BCC060" w14:textId="507DEDB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0060</w:t>
            </w:r>
          </w:p>
        </w:tc>
        <w:tc>
          <w:tcPr>
            <w:tcW w:w="221" w:type="pct"/>
          </w:tcPr>
          <w:p w14:paraId="682D0FE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3C7A90C" w14:textId="0A158E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3DACF791" w14:textId="780C78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FA25715" w14:textId="1170BB7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</w:t>
            </w:r>
          </w:p>
        </w:tc>
        <w:tc>
          <w:tcPr>
            <w:tcW w:w="439" w:type="pct"/>
          </w:tcPr>
          <w:p w14:paraId="01F39F91" w14:textId="2CD521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F91406F" w14:textId="77777777" w:rsidTr="00B976AF">
        <w:tc>
          <w:tcPr>
            <w:tcW w:w="430" w:type="pct"/>
          </w:tcPr>
          <w:p w14:paraId="52A98871" w14:textId="22619A0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R4-2502268</w:t>
            </w:r>
          </w:p>
        </w:tc>
        <w:tc>
          <w:tcPr>
            <w:tcW w:w="1262" w:type="pct"/>
          </w:tcPr>
          <w:p w14:paraId="4CE42C8B" w14:textId="155DA3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  Correction CR on SAN performance requirements in TS 38.181</w:t>
            </w:r>
          </w:p>
        </w:tc>
        <w:tc>
          <w:tcPr>
            <w:tcW w:w="366" w:type="pct"/>
          </w:tcPr>
          <w:p w14:paraId="688DB400" w14:textId="4465ADB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1F3F463C" w14:textId="0BC5DB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38.181</w:t>
            </w:r>
          </w:p>
        </w:tc>
        <w:tc>
          <w:tcPr>
            <w:tcW w:w="294" w:type="pct"/>
          </w:tcPr>
          <w:p w14:paraId="5976244B" w14:textId="409432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0061</w:t>
            </w:r>
          </w:p>
        </w:tc>
        <w:tc>
          <w:tcPr>
            <w:tcW w:w="221" w:type="pct"/>
          </w:tcPr>
          <w:p w14:paraId="245B297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8517F82" w14:textId="106AD28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4995858D" w14:textId="6D1C41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8315E93" w14:textId="70198D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NR_NTN_solutions-Perf</w:t>
            </w:r>
          </w:p>
        </w:tc>
        <w:tc>
          <w:tcPr>
            <w:tcW w:w="439" w:type="pct"/>
          </w:tcPr>
          <w:p w14:paraId="6905D38A" w14:textId="1F66370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57DF973" w14:textId="77777777" w:rsidTr="00B976AF">
        <w:tc>
          <w:tcPr>
            <w:tcW w:w="430" w:type="pct"/>
          </w:tcPr>
          <w:p w14:paraId="235036F1" w14:textId="3CD7753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R4-2502269</w:t>
            </w:r>
          </w:p>
        </w:tc>
        <w:tc>
          <w:tcPr>
            <w:tcW w:w="1262" w:type="pct"/>
          </w:tcPr>
          <w:p w14:paraId="57588F8B" w14:textId="30B79D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Correction CR on SAN performance requirements in TS 38.181</w:t>
            </w:r>
          </w:p>
        </w:tc>
        <w:tc>
          <w:tcPr>
            <w:tcW w:w="366" w:type="pct"/>
          </w:tcPr>
          <w:p w14:paraId="7B87B916" w14:textId="0F1134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20D468EC" w14:textId="2217C3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38.181</w:t>
            </w:r>
          </w:p>
        </w:tc>
        <w:tc>
          <w:tcPr>
            <w:tcW w:w="294" w:type="pct"/>
          </w:tcPr>
          <w:p w14:paraId="0FC9D6D1" w14:textId="04A59E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0062</w:t>
            </w:r>
          </w:p>
        </w:tc>
        <w:tc>
          <w:tcPr>
            <w:tcW w:w="221" w:type="pct"/>
          </w:tcPr>
          <w:p w14:paraId="4D42C26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529B9C6" w14:textId="60BAD85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CC8A32A" w14:textId="7B0981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382871FA" w14:textId="36C48D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NR_NTN_enh-Perf</w:t>
            </w:r>
          </w:p>
        </w:tc>
        <w:tc>
          <w:tcPr>
            <w:tcW w:w="439" w:type="pct"/>
          </w:tcPr>
          <w:p w14:paraId="02A95712" w14:textId="2D7FE7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76D308E" w14:textId="77777777" w:rsidTr="00B976AF">
        <w:tc>
          <w:tcPr>
            <w:tcW w:w="430" w:type="pct"/>
          </w:tcPr>
          <w:p w14:paraId="59DFD9AB" w14:textId="02EC78B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R4-2502364</w:t>
            </w:r>
          </w:p>
        </w:tc>
        <w:tc>
          <w:tcPr>
            <w:tcW w:w="1262" w:type="pct"/>
          </w:tcPr>
          <w:p w14:paraId="7BAE50FB" w14:textId="44DF3EF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Correction CR on SAN performance requirements in TS 38.181</w:t>
            </w:r>
          </w:p>
        </w:tc>
        <w:tc>
          <w:tcPr>
            <w:tcW w:w="366" w:type="pct"/>
          </w:tcPr>
          <w:p w14:paraId="6965A18C" w14:textId="437EB4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Samsung</w:t>
            </w:r>
          </w:p>
        </w:tc>
        <w:tc>
          <w:tcPr>
            <w:tcW w:w="442" w:type="pct"/>
          </w:tcPr>
          <w:p w14:paraId="7AF35524" w14:textId="6EE0EED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38.181</w:t>
            </w:r>
          </w:p>
        </w:tc>
        <w:tc>
          <w:tcPr>
            <w:tcW w:w="294" w:type="pct"/>
          </w:tcPr>
          <w:p w14:paraId="64164BC0" w14:textId="4636BC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0062</w:t>
            </w:r>
          </w:p>
        </w:tc>
        <w:tc>
          <w:tcPr>
            <w:tcW w:w="221" w:type="pct"/>
          </w:tcPr>
          <w:p w14:paraId="4664E063" w14:textId="3CDF6039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2701156D" w14:textId="607B472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6F9FB9CE" w14:textId="74661C0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DA8116A" w14:textId="0C4D34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NR_NTN_enh-Perf</w:t>
            </w:r>
          </w:p>
        </w:tc>
        <w:tc>
          <w:tcPr>
            <w:tcW w:w="439" w:type="pct"/>
          </w:tcPr>
          <w:p w14:paraId="13B0F9D6" w14:textId="08F5E96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256B51A" w14:textId="77777777" w:rsidTr="00B976AF">
        <w:tc>
          <w:tcPr>
            <w:tcW w:w="430" w:type="pct"/>
          </w:tcPr>
          <w:p w14:paraId="6C3A8050" w14:textId="136E8B2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R4-2500080</w:t>
            </w:r>
          </w:p>
        </w:tc>
        <w:tc>
          <w:tcPr>
            <w:tcW w:w="1262" w:type="pct"/>
          </w:tcPr>
          <w:p w14:paraId="1B596511" w14:textId="12DD0F7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 38.307: n87 and n88 overlapping bands introduction</w:t>
            </w:r>
          </w:p>
        </w:tc>
        <w:tc>
          <w:tcPr>
            <w:tcW w:w="366" w:type="pct"/>
          </w:tcPr>
          <w:p w14:paraId="4F86F526" w14:textId="45A625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</w:t>
            </w:r>
          </w:p>
        </w:tc>
        <w:tc>
          <w:tcPr>
            <w:tcW w:w="442" w:type="pct"/>
          </w:tcPr>
          <w:p w14:paraId="07778096" w14:textId="11F332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38.307</w:t>
            </w:r>
          </w:p>
        </w:tc>
        <w:tc>
          <w:tcPr>
            <w:tcW w:w="294" w:type="pct"/>
          </w:tcPr>
          <w:p w14:paraId="0E8C9C70" w14:textId="39E265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0174</w:t>
            </w:r>
          </w:p>
        </w:tc>
        <w:tc>
          <w:tcPr>
            <w:tcW w:w="221" w:type="pct"/>
          </w:tcPr>
          <w:p w14:paraId="435A3307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664722D" w14:textId="3D683A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67D1200" w14:textId="6286B5C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72841FA" w14:textId="64F82C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NR_bands_n87_n88-Core</w:t>
            </w:r>
          </w:p>
        </w:tc>
        <w:tc>
          <w:tcPr>
            <w:tcW w:w="439" w:type="pct"/>
          </w:tcPr>
          <w:p w14:paraId="2E77BB3C" w14:textId="1FC633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3C330CC2" w14:textId="77777777" w:rsidTr="00B976AF">
        <w:tc>
          <w:tcPr>
            <w:tcW w:w="430" w:type="pct"/>
          </w:tcPr>
          <w:p w14:paraId="4BAAEFCB" w14:textId="0D7D544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R4-2500321</w:t>
            </w:r>
          </w:p>
        </w:tc>
        <w:tc>
          <w:tcPr>
            <w:tcW w:w="1262" w:type="pct"/>
          </w:tcPr>
          <w:p w14:paraId="77BE0E2B" w14:textId="1C1808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(NR_NTN_enh) CR to 38.307 on release independence of DMRS bundling for GSO</w:t>
            </w:r>
          </w:p>
        </w:tc>
        <w:tc>
          <w:tcPr>
            <w:tcW w:w="366" w:type="pct"/>
          </w:tcPr>
          <w:p w14:paraId="51327624" w14:textId="61074FF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17EB19EC" w14:textId="70940D9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38.307</w:t>
            </w:r>
          </w:p>
        </w:tc>
        <w:tc>
          <w:tcPr>
            <w:tcW w:w="294" w:type="pct"/>
          </w:tcPr>
          <w:p w14:paraId="314E3A38" w14:textId="7ADB8A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0175</w:t>
            </w:r>
          </w:p>
        </w:tc>
        <w:tc>
          <w:tcPr>
            <w:tcW w:w="221" w:type="pct"/>
          </w:tcPr>
          <w:p w14:paraId="211C34C3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220DC14" w14:textId="536B351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1A7D0CB" w14:textId="52E0E0D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E01DA4F" w14:textId="181D78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NR_NTN_enh-Core</w:t>
            </w:r>
          </w:p>
        </w:tc>
        <w:tc>
          <w:tcPr>
            <w:tcW w:w="439" w:type="pct"/>
          </w:tcPr>
          <w:p w14:paraId="1820C505" w14:textId="3DA4F1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4990E965" w14:textId="77777777" w:rsidTr="00B976AF">
        <w:tc>
          <w:tcPr>
            <w:tcW w:w="430" w:type="pct"/>
          </w:tcPr>
          <w:p w14:paraId="6C26735D" w14:textId="5756B58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R4-2500348</w:t>
            </w:r>
          </w:p>
        </w:tc>
        <w:tc>
          <w:tcPr>
            <w:tcW w:w="1262" w:type="pct"/>
          </w:tcPr>
          <w:p w14:paraId="1A249E57" w14:textId="347F2D8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38.307 R18 Annex A  update on overlapping bands table [Overlapping_Bands]</w:t>
            </w:r>
          </w:p>
        </w:tc>
        <w:tc>
          <w:tcPr>
            <w:tcW w:w="366" w:type="pct"/>
          </w:tcPr>
          <w:p w14:paraId="09DB2449" w14:textId="0E0339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370BAC3B" w14:textId="2CC049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38.307</w:t>
            </w:r>
          </w:p>
        </w:tc>
        <w:tc>
          <w:tcPr>
            <w:tcW w:w="294" w:type="pct"/>
          </w:tcPr>
          <w:p w14:paraId="55DB379D" w14:textId="67CC864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0176</w:t>
            </w:r>
          </w:p>
        </w:tc>
        <w:tc>
          <w:tcPr>
            <w:tcW w:w="221" w:type="pct"/>
          </w:tcPr>
          <w:p w14:paraId="55F1564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686DBC0" w14:textId="2C4727E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EA909F4" w14:textId="40D3B7C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5EF87C4" w14:textId="153DC0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613857E5" w14:textId="7CFCC6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43941F26" w14:textId="77777777" w:rsidTr="00B976AF">
        <w:tc>
          <w:tcPr>
            <w:tcW w:w="430" w:type="pct"/>
          </w:tcPr>
          <w:p w14:paraId="2D847F28" w14:textId="247BD7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R4-2502963</w:t>
            </w:r>
          </w:p>
        </w:tc>
        <w:tc>
          <w:tcPr>
            <w:tcW w:w="1262" w:type="pct"/>
          </w:tcPr>
          <w:p w14:paraId="4F0EFC58" w14:textId="3DF553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38.307 R18 Annex A  update on overlapping bands table [Overlapping_Bands]</w:t>
            </w:r>
          </w:p>
        </w:tc>
        <w:tc>
          <w:tcPr>
            <w:tcW w:w="366" w:type="pct"/>
          </w:tcPr>
          <w:p w14:paraId="0CF39B81" w14:textId="0782F1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78A16E0A" w14:textId="456B438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38.307</w:t>
            </w:r>
          </w:p>
        </w:tc>
        <w:tc>
          <w:tcPr>
            <w:tcW w:w="294" w:type="pct"/>
          </w:tcPr>
          <w:p w14:paraId="64076F17" w14:textId="3F0A9FB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0176</w:t>
            </w:r>
          </w:p>
        </w:tc>
        <w:tc>
          <w:tcPr>
            <w:tcW w:w="221" w:type="pct"/>
          </w:tcPr>
          <w:p w14:paraId="0C3DB022" w14:textId="159EB548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59AB59C" w14:textId="049D57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B35F06D" w14:textId="2338B3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2F553567" w14:textId="51447B8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72EE85E9" w14:textId="4B44A8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1DC34E90" w14:textId="77777777" w:rsidTr="00B976AF">
        <w:tc>
          <w:tcPr>
            <w:tcW w:w="430" w:type="pct"/>
          </w:tcPr>
          <w:p w14:paraId="77BEEEE7" w14:textId="68A9A0C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R4-2500874</w:t>
            </w:r>
          </w:p>
        </w:tc>
        <w:tc>
          <w:tcPr>
            <w:tcW w:w="1262" w:type="pct"/>
          </w:tcPr>
          <w:p w14:paraId="72E01B50" w14:textId="4E8A1AE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introducing release independence of 40MHz for n28</w:t>
            </w:r>
          </w:p>
        </w:tc>
        <w:tc>
          <w:tcPr>
            <w:tcW w:w="366" w:type="pct"/>
          </w:tcPr>
          <w:p w14:paraId="1A84AE99" w14:textId="23361E1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CMCC, CBN, China Broadnet</w:t>
            </w:r>
          </w:p>
        </w:tc>
        <w:tc>
          <w:tcPr>
            <w:tcW w:w="442" w:type="pct"/>
          </w:tcPr>
          <w:p w14:paraId="6F2AD1A9" w14:textId="6E2DA8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38.307</w:t>
            </w:r>
          </w:p>
        </w:tc>
        <w:tc>
          <w:tcPr>
            <w:tcW w:w="294" w:type="pct"/>
          </w:tcPr>
          <w:p w14:paraId="58BA356E" w14:textId="68AC0D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0177</w:t>
            </w:r>
          </w:p>
        </w:tc>
        <w:tc>
          <w:tcPr>
            <w:tcW w:w="221" w:type="pct"/>
          </w:tcPr>
          <w:p w14:paraId="7AA0B2AC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1F3580A" w14:textId="2B89D5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6F852C4E" w14:textId="61CA77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301A0C6" w14:textId="2F44E3C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NR_n28_PC2_40MHz_CBW-Core</w:t>
            </w:r>
          </w:p>
        </w:tc>
        <w:tc>
          <w:tcPr>
            <w:tcW w:w="439" w:type="pct"/>
          </w:tcPr>
          <w:p w14:paraId="5081C730" w14:textId="00E3A8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0E4FF41B" w14:textId="77777777" w:rsidTr="00B976AF">
        <w:tc>
          <w:tcPr>
            <w:tcW w:w="430" w:type="pct"/>
          </w:tcPr>
          <w:p w14:paraId="1C20996E" w14:textId="2C545E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R4-2502835</w:t>
            </w:r>
          </w:p>
        </w:tc>
        <w:tc>
          <w:tcPr>
            <w:tcW w:w="1262" w:type="pct"/>
          </w:tcPr>
          <w:p w14:paraId="29AACFE7" w14:textId="3BC261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introducing release independence of 40MHz for n28</w:t>
            </w:r>
          </w:p>
        </w:tc>
        <w:tc>
          <w:tcPr>
            <w:tcW w:w="366" w:type="pct"/>
          </w:tcPr>
          <w:p w14:paraId="18F69A93" w14:textId="2B132AD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CMCC, CBN, China Broadnet</w:t>
            </w:r>
          </w:p>
        </w:tc>
        <w:tc>
          <w:tcPr>
            <w:tcW w:w="442" w:type="pct"/>
          </w:tcPr>
          <w:p w14:paraId="4794C215" w14:textId="196017A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38.307</w:t>
            </w:r>
          </w:p>
        </w:tc>
        <w:tc>
          <w:tcPr>
            <w:tcW w:w="294" w:type="pct"/>
          </w:tcPr>
          <w:p w14:paraId="30E680D0" w14:textId="16786AC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0177</w:t>
            </w:r>
          </w:p>
        </w:tc>
        <w:tc>
          <w:tcPr>
            <w:tcW w:w="221" w:type="pct"/>
          </w:tcPr>
          <w:p w14:paraId="15E87598" w14:textId="24A58A4C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11F40D61" w14:textId="7DB740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AB20ED0" w14:textId="7A43A51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7BEF33D3" w14:textId="10210B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NR_n28_PC2_40MHz_CBW-Core</w:t>
            </w:r>
          </w:p>
        </w:tc>
        <w:tc>
          <w:tcPr>
            <w:tcW w:w="439" w:type="pct"/>
          </w:tcPr>
          <w:p w14:paraId="22A425EF" w14:textId="5ECC4E4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4CFE389" w14:textId="77777777" w:rsidTr="00B976AF">
        <w:tc>
          <w:tcPr>
            <w:tcW w:w="430" w:type="pct"/>
          </w:tcPr>
          <w:p w14:paraId="4B2CD4F6" w14:textId="5658B5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R4-2500966</w:t>
            </w:r>
          </w:p>
        </w:tc>
        <w:tc>
          <w:tcPr>
            <w:tcW w:w="1262" w:type="pct"/>
          </w:tcPr>
          <w:p w14:paraId="11F2BDC2" w14:textId="242827A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(NR_redcap_enh-Perf) Add eRedCap in the context of requirements</w:t>
            </w:r>
          </w:p>
        </w:tc>
        <w:tc>
          <w:tcPr>
            <w:tcW w:w="366" w:type="pct"/>
          </w:tcPr>
          <w:p w14:paraId="28666D88" w14:textId="3385BB2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7C84BAC4" w14:textId="2C6AD68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38.307</w:t>
            </w:r>
          </w:p>
        </w:tc>
        <w:tc>
          <w:tcPr>
            <w:tcW w:w="294" w:type="pct"/>
          </w:tcPr>
          <w:p w14:paraId="0AFDF288" w14:textId="19B5252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0178</w:t>
            </w:r>
          </w:p>
        </w:tc>
        <w:tc>
          <w:tcPr>
            <w:tcW w:w="221" w:type="pct"/>
          </w:tcPr>
          <w:p w14:paraId="4B4E12AA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D2ED3A3" w14:textId="555F2BC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5879B974" w14:textId="3F1F26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0CC7B8B" w14:textId="290BE8A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NR_redcap_enh-Perf</w:t>
            </w:r>
          </w:p>
        </w:tc>
        <w:tc>
          <w:tcPr>
            <w:tcW w:w="439" w:type="pct"/>
          </w:tcPr>
          <w:p w14:paraId="4FAC6C9F" w14:textId="48E9225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43DD15F7" w14:textId="77777777" w:rsidTr="00B976AF">
        <w:tc>
          <w:tcPr>
            <w:tcW w:w="430" w:type="pct"/>
          </w:tcPr>
          <w:p w14:paraId="05FFCFB3" w14:textId="13A07C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R4-2502964</w:t>
            </w:r>
          </w:p>
        </w:tc>
        <w:tc>
          <w:tcPr>
            <w:tcW w:w="1262" w:type="pct"/>
          </w:tcPr>
          <w:p w14:paraId="41CFBB4D" w14:textId="0EC87CD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(NR_redcap_enh-Perf) Add eRedCap in the context of requirements</w:t>
            </w:r>
          </w:p>
        </w:tc>
        <w:tc>
          <w:tcPr>
            <w:tcW w:w="366" w:type="pct"/>
          </w:tcPr>
          <w:p w14:paraId="5951586E" w14:textId="3C6A7B0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ZTE Corporation, Sanechips</w:t>
            </w:r>
          </w:p>
        </w:tc>
        <w:tc>
          <w:tcPr>
            <w:tcW w:w="442" w:type="pct"/>
          </w:tcPr>
          <w:p w14:paraId="20BA5D8A" w14:textId="5BFDBD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38.307</w:t>
            </w:r>
          </w:p>
        </w:tc>
        <w:tc>
          <w:tcPr>
            <w:tcW w:w="294" w:type="pct"/>
          </w:tcPr>
          <w:p w14:paraId="28A327FD" w14:textId="306D76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0178</w:t>
            </w:r>
          </w:p>
        </w:tc>
        <w:tc>
          <w:tcPr>
            <w:tcW w:w="221" w:type="pct"/>
          </w:tcPr>
          <w:p w14:paraId="1641D8DF" w14:textId="7257FD29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7729B32F" w14:textId="3497FF9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15CBF98E" w14:textId="4633FFE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D316A37" w14:textId="53EDB49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NR_redcap_enh-Perf</w:t>
            </w:r>
          </w:p>
        </w:tc>
        <w:tc>
          <w:tcPr>
            <w:tcW w:w="439" w:type="pct"/>
          </w:tcPr>
          <w:p w14:paraId="7BC4B192" w14:textId="6135ACA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72494491" w14:textId="77777777" w:rsidTr="00B976AF">
        <w:tc>
          <w:tcPr>
            <w:tcW w:w="430" w:type="pct"/>
          </w:tcPr>
          <w:p w14:paraId="0DC632E8" w14:textId="7FD854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R4-2501057</w:t>
            </w:r>
          </w:p>
        </w:tc>
        <w:tc>
          <w:tcPr>
            <w:tcW w:w="1262" w:type="pct"/>
          </w:tcPr>
          <w:p w14:paraId="079BAB34" w14:textId="292BCD3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TS 38.307: Introduction of NR band n110</w:t>
            </w:r>
          </w:p>
        </w:tc>
        <w:tc>
          <w:tcPr>
            <w:tcW w:w="366" w:type="pct"/>
          </w:tcPr>
          <w:p w14:paraId="7A0390DA" w14:textId="106C74F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75D8E66A" w14:textId="2BCF4A1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38.307</w:t>
            </w:r>
          </w:p>
        </w:tc>
        <w:tc>
          <w:tcPr>
            <w:tcW w:w="294" w:type="pct"/>
          </w:tcPr>
          <w:p w14:paraId="1D0C6E04" w14:textId="4A596C6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0179</w:t>
            </w:r>
          </w:p>
        </w:tc>
        <w:tc>
          <w:tcPr>
            <w:tcW w:w="221" w:type="pct"/>
          </w:tcPr>
          <w:p w14:paraId="00E54C86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7B56593" w14:textId="63A194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506C1C0" w14:textId="48C212E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F439FD0" w14:textId="585B063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NR_FDD_1400MHz-Core</w:t>
            </w:r>
          </w:p>
        </w:tc>
        <w:tc>
          <w:tcPr>
            <w:tcW w:w="439" w:type="pct"/>
          </w:tcPr>
          <w:p w14:paraId="1056F031" w14:textId="370A934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35F4C1CE" w14:textId="77777777" w:rsidTr="00B976AF">
        <w:tc>
          <w:tcPr>
            <w:tcW w:w="430" w:type="pct"/>
          </w:tcPr>
          <w:p w14:paraId="61B952C2" w14:textId="09BBD7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R4-2502824</w:t>
            </w:r>
          </w:p>
        </w:tc>
        <w:tc>
          <w:tcPr>
            <w:tcW w:w="1262" w:type="pct"/>
          </w:tcPr>
          <w:p w14:paraId="1DA8B592" w14:textId="063A9CF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TS 38.307: Introduction of NR band n110</w:t>
            </w:r>
          </w:p>
        </w:tc>
        <w:tc>
          <w:tcPr>
            <w:tcW w:w="366" w:type="pct"/>
          </w:tcPr>
          <w:p w14:paraId="6C4A5463" w14:textId="11A350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CATT</w:t>
            </w:r>
          </w:p>
        </w:tc>
        <w:tc>
          <w:tcPr>
            <w:tcW w:w="442" w:type="pct"/>
          </w:tcPr>
          <w:p w14:paraId="7A945C90" w14:textId="4154D4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38.307</w:t>
            </w:r>
          </w:p>
        </w:tc>
        <w:tc>
          <w:tcPr>
            <w:tcW w:w="294" w:type="pct"/>
          </w:tcPr>
          <w:p w14:paraId="28AFF13B" w14:textId="6E572F5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0179</w:t>
            </w:r>
          </w:p>
        </w:tc>
        <w:tc>
          <w:tcPr>
            <w:tcW w:w="221" w:type="pct"/>
          </w:tcPr>
          <w:p w14:paraId="00C63416" w14:textId="21BF0C4C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4EC8E6B0" w14:textId="3947796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C46DEB6" w14:textId="060859C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5DA92DC" w14:textId="0969E5F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NR_FDD_1400MHz-Core</w:t>
            </w:r>
          </w:p>
        </w:tc>
        <w:tc>
          <w:tcPr>
            <w:tcW w:w="439" w:type="pct"/>
          </w:tcPr>
          <w:p w14:paraId="7D40B1DF" w14:textId="3EA7FC1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803590F" w14:textId="77777777" w:rsidTr="00B976AF">
        <w:tc>
          <w:tcPr>
            <w:tcW w:w="430" w:type="pct"/>
          </w:tcPr>
          <w:p w14:paraId="0B55BC6B" w14:textId="637C872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R4-2501554</w:t>
            </w:r>
          </w:p>
        </w:tc>
        <w:tc>
          <w:tcPr>
            <w:tcW w:w="1262" w:type="pct"/>
          </w:tcPr>
          <w:p w14:paraId="732A1754" w14:textId="3B5A33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on release independence for FR2 PC8 in TS 38.307  [FR2_PC8]</w:t>
            </w:r>
          </w:p>
        </w:tc>
        <w:tc>
          <w:tcPr>
            <w:tcW w:w="366" w:type="pct"/>
          </w:tcPr>
          <w:p w14:paraId="30CDF624" w14:textId="0E7B1A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Huawei, HiSilicon, CTC, CEPRI, OPPO, vivo, Xiaomi, CATT, Spreadtrum, Google, Honor, TD Tech, StarPoint, SRTC</w:t>
            </w:r>
          </w:p>
        </w:tc>
        <w:tc>
          <w:tcPr>
            <w:tcW w:w="442" w:type="pct"/>
          </w:tcPr>
          <w:p w14:paraId="68688A08" w14:textId="23BB365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38.307</w:t>
            </w:r>
          </w:p>
        </w:tc>
        <w:tc>
          <w:tcPr>
            <w:tcW w:w="294" w:type="pct"/>
          </w:tcPr>
          <w:p w14:paraId="0D8455A3" w14:textId="60216D9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0180</w:t>
            </w:r>
          </w:p>
        </w:tc>
        <w:tc>
          <w:tcPr>
            <w:tcW w:w="221" w:type="pct"/>
          </w:tcPr>
          <w:p w14:paraId="28D603F1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561F118" w14:textId="7D772C7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96AF692" w14:textId="5FF120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781F223" w14:textId="4082520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TEI18</w:t>
            </w:r>
          </w:p>
        </w:tc>
        <w:tc>
          <w:tcPr>
            <w:tcW w:w="439" w:type="pct"/>
          </w:tcPr>
          <w:p w14:paraId="7F332445" w14:textId="629175B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not pursued</w:t>
            </w:r>
          </w:p>
        </w:tc>
      </w:tr>
      <w:tr w:rsidR="00B976AF" w:rsidRPr="00B976AF" w14:paraId="18E70F84" w14:textId="77777777" w:rsidTr="00B976AF">
        <w:tc>
          <w:tcPr>
            <w:tcW w:w="430" w:type="pct"/>
          </w:tcPr>
          <w:p w14:paraId="7AB1E09A" w14:textId="734AF53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R4-2501825</w:t>
            </w:r>
          </w:p>
        </w:tc>
        <w:tc>
          <w:tcPr>
            <w:tcW w:w="1262" w:type="pct"/>
          </w:tcPr>
          <w:p w14:paraId="15025F19" w14:textId="1DADE7E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Introduction of NR band n68</w:t>
            </w:r>
          </w:p>
        </w:tc>
        <w:tc>
          <w:tcPr>
            <w:tcW w:w="366" w:type="pct"/>
          </w:tcPr>
          <w:p w14:paraId="1706EBF8" w14:textId="33A7667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Nokia</w:t>
            </w:r>
          </w:p>
        </w:tc>
        <w:tc>
          <w:tcPr>
            <w:tcW w:w="442" w:type="pct"/>
          </w:tcPr>
          <w:p w14:paraId="7F97512C" w14:textId="38127DE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38.307</w:t>
            </w:r>
          </w:p>
        </w:tc>
        <w:tc>
          <w:tcPr>
            <w:tcW w:w="294" w:type="pct"/>
          </w:tcPr>
          <w:p w14:paraId="6B11FB25" w14:textId="3874FA3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0181</w:t>
            </w:r>
          </w:p>
        </w:tc>
        <w:tc>
          <w:tcPr>
            <w:tcW w:w="221" w:type="pct"/>
          </w:tcPr>
          <w:p w14:paraId="2BDCA584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AC68228" w14:textId="7AB0982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3C7C2421" w14:textId="63CAE2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0182D98A" w14:textId="794DB46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NR_band_n68-Core</w:t>
            </w:r>
          </w:p>
        </w:tc>
        <w:tc>
          <w:tcPr>
            <w:tcW w:w="439" w:type="pct"/>
          </w:tcPr>
          <w:p w14:paraId="13E0248E" w14:textId="350EC46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693496AC" w14:textId="77777777" w:rsidTr="00B976AF">
        <w:tc>
          <w:tcPr>
            <w:tcW w:w="430" w:type="pct"/>
          </w:tcPr>
          <w:p w14:paraId="7D05B7EC" w14:textId="21853BD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R4-2502986</w:t>
            </w:r>
          </w:p>
        </w:tc>
        <w:tc>
          <w:tcPr>
            <w:tcW w:w="1262" w:type="pct"/>
          </w:tcPr>
          <w:p w14:paraId="5F6DC47B" w14:textId="0F55B4E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(NR_NTN_LSband-Core) CR for TR 38.741, Correction on sync raster for band n254 for NTN</w:t>
            </w:r>
          </w:p>
        </w:tc>
        <w:tc>
          <w:tcPr>
            <w:tcW w:w="366" w:type="pct"/>
          </w:tcPr>
          <w:p w14:paraId="11178451" w14:textId="66089BF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Apple, CATT</w:t>
            </w:r>
          </w:p>
        </w:tc>
        <w:tc>
          <w:tcPr>
            <w:tcW w:w="442" w:type="pct"/>
          </w:tcPr>
          <w:p w14:paraId="4E3BE4E7" w14:textId="73541B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38.741</w:t>
            </w:r>
          </w:p>
        </w:tc>
        <w:tc>
          <w:tcPr>
            <w:tcW w:w="294" w:type="pct"/>
          </w:tcPr>
          <w:p w14:paraId="6AC944B6" w14:textId="7CA0ECD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0004</w:t>
            </w:r>
          </w:p>
        </w:tc>
        <w:tc>
          <w:tcPr>
            <w:tcW w:w="221" w:type="pct"/>
          </w:tcPr>
          <w:p w14:paraId="465DEF4E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1CB26079" w14:textId="44AAF5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022BD355" w14:textId="6D880B2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66572165" w14:textId="1720B4A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NR_NTN_LSband-Core</w:t>
            </w:r>
          </w:p>
        </w:tc>
        <w:tc>
          <w:tcPr>
            <w:tcW w:w="439" w:type="pct"/>
          </w:tcPr>
          <w:p w14:paraId="37A8FE67" w14:textId="5CC0450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postponed</w:t>
            </w:r>
          </w:p>
        </w:tc>
      </w:tr>
      <w:tr w:rsidR="00B976AF" w:rsidRPr="00B976AF" w14:paraId="12516AA6" w14:textId="77777777" w:rsidTr="00B976AF">
        <w:tc>
          <w:tcPr>
            <w:tcW w:w="430" w:type="pct"/>
          </w:tcPr>
          <w:p w14:paraId="394D307E" w14:textId="58750CB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R4-2500288</w:t>
            </w:r>
          </w:p>
        </w:tc>
        <w:tc>
          <w:tcPr>
            <w:tcW w:w="1262" w:type="pct"/>
          </w:tcPr>
          <w:p w14:paraId="614A3068" w14:textId="1D759AF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(NR_unlic_enh-Core) Corrections to the 6GHz unlicensed band NS flags</w:t>
            </w:r>
          </w:p>
        </w:tc>
        <w:tc>
          <w:tcPr>
            <w:tcW w:w="366" w:type="pct"/>
          </w:tcPr>
          <w:p w14:paraId="762FEF6D" w14:textId="43C742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28012D26" w14:textId="4E40FFF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38.849</w:t>
            </w:r>
          </w:p>
        </w:tc>
        <w:tc>
          <w:tcPr>
            <w:tcW w:w="294" w:type="pct"/>
          </w:tcPr>
          <w:p w14:paraId="502DCAB8" w14:textId="2EA8C35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0010</w:t>
            </w:r>
          </w:p>
        </w:tc>
        <w:tc>
          <w:tcPr>
            <w:tcW w:w="221" w:type="pct"/>
          </w:tcPr>
          <w:p w14:paraId="07C6CC5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709AC541" w14:textId="1B5A5F7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C8E34AA" w14:textId="750DD61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68746E1" w14:textId="2EDAF31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NR_unlic_enh-Core</w:t>
            </w:r>
          </w:p>
        </w:tc>
        <w:tc>
          <w:tcPr>
            <w:tcW w:w="439" w:type="pct"/>
          </w:tcPr>
          <w:p w14:paraId="3EB71FF2" w14:textId="20AD99B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DC15F88" w14:textId="77777777" w:rsidTr="00B976AF">
        <w:tc>
          <w:tcPr>
            <w:tcW w:w="430" w:type="pct"/>
          </w:tcPr>
          <w:p w14:paraId="1B9EB74A" w14:textId="4E7A9CA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R4-2500284</w:t>
            </w:r>
          </w:p>
        </w:tc>
        <w:tc>
          <w:tcPr>
            <w:tcW w:w="1262" w:type="pct"/>
          </w:tcPr>
          <w:p w14:paraId="32EA49DB" w14:textId="50D982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(NR_NTN_solutions-Core) Corrections to TR 38.863 to align with TS 38.101-5</w:t>
            </w:r>
          </w:p>
        </w:tc>
        <w:tc>
          <w:tcPr>
            <w:tcW w:w="366" w:type="pct"/>
          </w:tcPr>
          <w:p w14:paraId="61202455" w14:textId="437020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Apple, Thales, Echostar, Aalyria Technologies</w:t>
            </w:r>
          </w:p>
        </w:tc>
        <w:tc>
          <w:tcPr>
            <w:tcW w:w="442" w:type="pct"/>
          </w:tcPr>
          <w:p w14:paraId="291EBF8D" w14:textId="3F94CFF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38.863</w:t>
            </w:r>
          </w:p>
        </w:tc>
        <w:tc>
          <w:tcPr>
            <w:tcW w:w="294" w:type="pct"/>
          </w:tcPr>
          <w:p w14:paraId="1BA74291" w14:textId="4AFC13D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0022</w:t>
            </w:r>
          </w:p>
        </w:tc>
        <w:tc>
          <w:tcPr>
            <w:tcW w:w="221" w:type="pct"/>
          </w:tcPr>
          <w:p w14:paraId="7AB16CF2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03AD6991" w14:textId="4391433E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2EB797A6" w14:textId="36CD87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54418914" w14:textId="05C89C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NR_NTN_solutions-Core</w:t>
            </w:r>
          </w:p>
        </w:tc>
        <w:tc>
          <w:tcPr>
            <w:tcW w:w="439" w:type="pct"/>
          </w:tcPr>
          <w:p w14:paraId="7134B2EF" w14:textId="7C166C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3617401B" w14:textId="77777777" w:rsidTr="00B976AF">
        <w:tc>
          <w:tcPr>
            <w:tcW w:w="430" w:type="pct"/>
          </w:tcPr>
          <w:p w14:paraId="42666215" w14:textId="350328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R4-2502983</w:t>
            </w:r>
          </w:p>
        </w:tc>
        <w:tc>
          <w:tcPr>
            <w:tcW w:w="1262" w:type="pct"/>
          </w:tcPr>
          <w:p w14:paraId="6CCDA933" w14:textId="552F9E5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(NR_NTN_solutions-Core) Corrections to TR 38.863 to align with TS 38.101-5</w:t>
            </w:r>
          </w:p>
        </w:tc>
        <w:tc>
          <w:tcPr>
            <w:tcW w:w="366" w:type="pct"/>
          </w:tcPr>
          <w:p w14:paraId="28E1071C" w14:textId="1ED98E4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Apple, Thales, Echostar, Aalyria Technologies</w:t>
            </w:r>
          </w:p>
        </w:tc>
        <w:tc>
          <w:tcPr>
            <w:tcW w:w="442" w:type="pct"/>
          </w:tcPr>
          <w:p w14:paraId="5BDA8121" w14:textId="1B33EF2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38.863</w:t>
            </w:r>
          </w:p>
        </w:tc>
        <w:tc>
          <w:tcPr>
            <w:tcW w:w="294" w:type="pct"/>
          </w:tcPr>
          <w:p w14:paraId="6898C586" w14:textId="326A1E8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0022</w:t>
            </w:r>
          </w:p>
        </w:tc>
        <w:tc>
          <w:tcPr>
            <w:tcW w:w="221" w:type="pct"/>
          </w:tcPr>
          <w:p w14:paraId="47DE8D28" w14:textId="2C212051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3FDA0B74" w14:textId="0DE19B0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Rel-17</w:t>
            </w:r>
          </w:p>
        </w:tc>
        <w:tc>
          <w:tcPr>
            <w:tcW w:w="294" w:type="pct"/>
          </w:tcPr>
          <w:p w14:paraId="2AF62567" w14:textId="2304CF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4005A61A" w14:textId="0A8FD28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NR_NTN_solutions-Core</w:t>
            </w:r>
          </w:p>
        </w:tc>
        <w:tc>
          <w:tcPr>
            <w:tcW w:w="439" w:type="pct"/>
          </w:tcPr>
          <w:p w14:paraId="33C20A70" w14:textId="4A8D07D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55753B8" w14:textId="77777777" w:rsidTr="00B976AF">
        <w:tc>
          <w:tcPr>
            <w:tcW w:w="430" w:type="pct"/>
          </w:tcPr>
          <w:p w14:paraId="73B83A74" w14:textId="023367C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R4-2500285</w:t>
            </w:r>
          </w:p>
        </w:tc>
        <w:tc>
          <w:tcPr>
            <w:tcW w:w="1262" w:type="pct"/>
          </w:tcPr>
          <w:p w14:paraId="7DA75F96" w14:textId="0920FE0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(NR_NTN_solutions-Core) Corrections to TR 38.863 to align with TS 38.101-5</w:t>
            </w:r>
          </w:p>
        </w:tc>
        <w:tc>
          <w:tcPr>
            <w:tcW w:w="366" w:type="pct"/>
          </w:tcPr>
          <w:p w14:paraId="190AE99E" w14:textId="51BE505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Apple, Thales, Echostar, Aalyria Technologies</w:t>
            </w:r>
          </w:p>
        </w:tc>
        <w:tc>
          <w:tcPr>
            <w:tcW w:w="442" w:type="pct"/>
          </w:tcPr>
          <w:p w14:paraId="52B10A12" w14:textId="0D1D563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38.863</w:t>
            </w:r>
          </w:p>
        </w:tc>
        <w:tc>
          <w:tcPr>
            <w:tcW w:w="294" w:type="pct"/>
          </w:tcPr>
          <w:p w14:paraId="6CDC2CCD" w14:textId="398067A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0023</w:t>
            </w:r>
          </w:p>
        </w:tc>
        <w:tc>
          <w:tcPr>
            <w:tcW w:w="221" w:type="pct"/>
          </w:tcPr>
          <w:p w14:paraId="55AFB3A0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508AE468" w14:textId="0E14261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B69371B" w14:textId="3606065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0E73F209" w14:textId="202E04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NR_NTN_solutions-Core</w:t>
            </w:r>
          </w:p>
        </w:tc>
        <w:tc>
          <w:tcPr>
            <w:tcW w:w="439" w:type="pct"/>
          </w:tcPr>
          <w:p w14:paraId="1118F40D" w14:textId="20606B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5ED6AC99" w14:textId="77777777" w:rsidTr="00B976AF">
        <w:tc>
          <w:tcPr>
            <w:tcW w:w="430" w:type="pct"/>
          </w:tcPr>
          <w:p w14:paraId="0AD22A58" w14:textId="6CA84E2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R4-2502984</w:t>
            </w:r>
          </w:p>
        </w:tc>
        <w:tc>
          <w:tcPr>
            <w:tcW w:w="1262" w:type="pct"/>
          </w:tcPr>
          <w:p w14:paraId="3BAF2419" w14:textId="0FCA656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(NR_NTN_solutions-Core) Corrections to TR 38.863 to align with TS 38.101-5</w:t>
            </w:r>
          </w:p>
        </w:tc>
        <w:tc>
          <w:tcPr>
            <w:tcW w:w="366" w:type="pct"/>
          </w:tcPr>
          <w:p w14:paraId="49089A6A" w14:textId="62A15F1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Apple, Thales, Echostar, Aalyria Technologies</w:t>
            </w:r>
          </w:p>
        </w:tc>
        <w:tc>
          <w:tcPr>
            <w:tcW w:w="442" w:type="pct"/>
          </w:tcPr>
          <w:p w14:paraId="6A18AB59" w14:textId="63CA999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38.863</w:t>
            </w:r>
          </w:p>
        </w:tc>
        <w:tc>
          <w:tcPr>
            <w:tcW w:w="294" w:type="pct"/>
          </w:tcPr>
          <w:p w14:paraId="4F72632D" w14:textId="6E72858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0023</w:t>
            </w:r>
          </w:p>
        </w:tc>
        <w:tc>
          <w:tcPr>
            <w:tcW w:w="221" w:type="pct"/>
          </w:tcPr>
          <w:p w14:paraId="72539A20" w14:textId="3A795FD0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0C4CA33B" w14:textId="5D5D8B6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Rel-18</w:t>
            </w:r>
          </w:p>
        </w:tc>
        <w:tc>
          <w:tcPr>
            <w:tcW w:w="294" w:type="pct"/>
          </w:tcPr>
          <w:p w14:paraId="731ECD98" w14:textId="68B9A3E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F</w:t>
            </w:r>
          </w:p>
        </w:tc>
        <w:tc>
          <w:tcPr>
            <w:tcW w:w="957" w:type="pct"/>
          </w:tcPr>
          <w:p w14:paraId="7FC24523" w14:textId="34D23C5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NR_NTN_solutions-Core</w:t>
            </w:r>
          </w:p>
        </w:tc>
        <w:tc>
          <w:tcPr>
            <w:tcW w:w="439" w:type="pct"/>
          </w:tcPr>
          <w:p w14:paraId="5AE358E8" w14:textId="0062E5B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098F9818" w14:textId="77777777" w:rsidTr="00B976AF">
        <w:tc>
          <w:tcPr>
            <w:tcW w:w="430" w:type="pct"/>
          </w:tcPr>
          <w:p w14:paraId="1E2D7BC3" w14:textId="64CA773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R4-2500296</w:t>
            </w:r>
          </w:p>
        </w:tc>
        <w:tc>
          <w:tcPr>
            <w:tcW w:w="1262" w:type="pct"/>
          </w:tcPr>
          <w:p w14:paraId="51F1AB33" w14:textId="464CFA3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TS38.161 for an alternate TRS test procedure for XR devices</w:t>
            </w:r>
          </w:p>
        </w:tc>
        <w:tc>
          <w:tcPr>
            <w:tcW w:w="366" w:type="pct"/>
          </w:tcPr>
          <w:p w14:paraId="3F41A8AE" w14:textId="1227B3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54F0FD4B" w14:textId="180CAD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38.870</w:t>
            </w:r>
          </w:p>
        </w:tc>
        <w:tc>
          <w:tcPr>
            <w:tcW w:w="294" w:type="pct"/>
          </w:tcPr>
          <w:p w14:paraId="3C31F72B" w14:textId="3968CE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0016</w:t>
            </w:r>
          </w:p>
        </w:tc>
        <w:tc>
          <w:tcPr>
            <w:tcW w:w="221" w:type="pct"/>
          </w:tcPr>
          <w:p w14:paraId="63E40D0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ED5A329" w14:textId="04CDD87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24E123E7" w14:textId="67F6B6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6C2B1DBF" w14:textId="7EC097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TRP_TRS_MIMO_OTA_Ph3-Core</w:t>
            </w:r>
          </w:p>
        </w:tc>
        <w:tc>
          <w:tcPr>
            <w:tcW w:w="439" w:type="pct"/>
          </w:tcPr>
          <w:p w14:paraId="4D211781" w14:textId="3D8CCCD9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withdrawn</w:t>
            </w:r>
          </w:p>
        </w:tc>
      </w:tr>
      <w:tr w:rsidR="00B976AF" w:rsidRPr="00B976AF" w14:paraId="6026E7F1" w14:textId="77777777" w:rsidTr="00B976AF">
        <w:tc>
          <w:tcPr>
            <w:tcW w:w="430" w:type="pct"/>
          </w:tcPr>
          <w:p w14:paraId="3F4FCDA8" w14:textId="4F9CF7A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lastRenderedPageBreak/>
              <w:t>R4-2500748</w:t>
            </w:r>
          </w:p>
        </w:tc>
        <w:tc>
          <w:tcPr>
            <w:tcW w:w="1262" w:type="pct"/>
          </w:tcPr>
          <w:p w14:paraId="73917B39" w14:textId="53D64345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TR 38.870 on general part</w:t>
            </w:r>
          </w:p>
        </w:tc>
        <w:tc>
          <w:tcPr>
            <w:tcW w:w="366" w:type="pct"/>
          </w:tcPr>
          <w:p w14:paraId="2F313EB5" w14:textId="5DDF9A5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vivo</w:t>
            </w:r>
          </w:p>
        </w:tc>
        <w:tc>
          <w:tcPr>
            <w:tcW w:w="442" w:type="pct"/>
          </w:tcPr>
          <w:p w14:paraId="0F3F691E" w14:textId="6630C12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38.870</w:t>
            </w:r>
          </w:p>
        </w:tc>
        <w:tc>
          <w:tcPr>
            <w:tcW w:w="294" w:type="pct"/>
          </w:tcPr>
          <w:p w14:paraId="0EB062B1" w14:textId="776E4B2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0017</w:t>
            </w:r>
          </w:p>
        </w:tc>
        <w:tc>
          <w:tcPr>
            <w:tcW w:w="221" w:type="pct"/>
          </w:tcPr>
          <w:p w14:paraId="1FC6DC05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2AF37CBE" w14:textId="5D45350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5A053F17" w14:textId="430F900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16524CCB" w14:textId="4715318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TRP_TRS_MIMO_OTA_Ph3-Core</w:t>
            </w:r>
          </w:p>
        </w:tc>
        <w:tc>
          <w:tcPr>
            <w:tcW w:w="439" w:type="pct"/>
          </w:tcPr>
          <w:p w14:paraId="6E58CFC0" w14:textId="131947A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5CC2118B" w14:textId="77777777" w:rsidTr="00B976AF">
        <w:tc>
          <w:tcPr>
            <w:tcW w:w="430" w:type="pct"/>
          </w:tcPr>
          <w:p w14:paraId="2470BF73" w14:textId="1C27F19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R4-2500749</w:t>
            </w:r>
          </w:p>
        </w:tc>
        <w:tc>
          <w:tcPr>
            <w:tcW w:w="1262" w:type="pct"/>
          </w:tcPr>
          <w:p w14:paraId="146D5361" w14:textId="436BFD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38.870 on XR OTA test method</w:t>
            </w:r>
          </w:p>
        </w:tc>
        <w:tc>
          <w:tcPr>
            <w:tcW w:w="366" w:type="pct"/>
          </w:tcPr>
          <w:p w14:paraId="41247758" w14:textId="20E91AE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vivo</w:t>
            </w:r>
          </w:p>
        </w:tc>
        <w:tc>
          <w:tcPr>
            <w:tcW w:w="442" w:type="pct"/>
          </w:tcPr>
          <w:p w14:paraId="2F035345" w14:textId="29BAC08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38.870</w:t>
            </w:r>
          </w:p>
        </w:tc>
        <w:tc>
          <w:tcPr>
            <w:tcW w:w="294" w:type="pct"/>
          </w:tcPr>
          <w:p w14:paraId="2D9E51EA" w14:textId="7C77D67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0018</w:t>
            </w:r>
          </w:p>
        </w:tc>
        <w:tc>
          <w:tcPr>
            <w:tcW w:w="221" w:type="pct"/>
          </w:tcPr>
          <w:p w14:paraId="2DB93B4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3624C2C7" w14:textId="1C6CCA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3B5122E9" w14:textId="14AE419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2B51D96" w14:textId="7C17337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TRP_TRS_MIMO_OTA_Ph3-Core</w:t>
            </w:r>
          </w:p>
        </w:tc>
        <w:tc>
          <w:tcPr>
            <w:tcW w:w="439" w:type="pct"/>
          </w:tcPr>
          <w:p w14:paraId="693CCE45" w14:textId="211F495C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763B9702" w14:textId="77777777" w:rsidTr="00B976AF">
        <w:tc>
          <w:tcPr>
            <w:tcW w:w="430" w:type="pct"/>
          </w:tcPr>
          <w:p w14:paraId="4E1E6B8E" w14:textId="671D13F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R4-2502300</w:t>
            </w:r>
          </w:p>
        </w:tc>
        <w:tc>
          <w:tcPr>
            <w:tcW w:w="1262" w:type="pct"/>
          </w:tcPr>
          <w:p w14:paraId="00110500" w14:textId="6195099B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38.870 on XR OTA test method</w:t>
            </w:r>
          </w:p>
        </w:tc>
        <w:tc>
          <w:tcPr>
            <w:tcW w:w="366" w:type="pct"/>
          </w:tcPr>
          <w:p w14:paraId="27F97F62" w14:textId="2D9E75B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vivo</w:t>
            </w:r>
          </w:p>
        </w:tc>
        <w:tc>
          <w:tcPr>
            <w:tcW w:w="442" w:type="pct"/>
          </w:tcPr>
          <w:p w14:paraId="299896CA" w14:textId="33160734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38.870</w:t>
            </w:r>
          </w:p>
        </w:tc>
        <w:tc>
          <w:tcPr>
            <w:tcW w:w="294" w:type="pct"/>
          </w:tcPr>
          <w:p w14:paraId="5DDD8FBC" w14:textId="6F1F320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0018</w:t>
            </w:r>
          </w:p>
        </w:tc>
        <w:tc>
          <w:tcPr>
            <w:tcW w:w="221" w:type="pct"/>
          </w:tcPr>
          <w:p w14:paraId="17DFFCA9" w14:textId="1AD00699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06EC9F50" w14:textId="3999E86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3EA87137" w14:textId="6074D86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5F0C2AD0" w14:textId="7D9F01B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TRP_TRS_MIMO_OTA_Ph3-Core</w:t>
            </w:r>
          </w:p>
        </w:tc>
        <w:tc>
          <w:tcPr>
            <w:tcW w:w="439" w:type="pct"/>
          </w:tcPr>
          <w:p w14:paraId="70D3539D" w14:textId="5810E36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  <w:tr w:rsidR="00B976AF" w:rsidRPr="00B976AF" w14:paraId="24E9CEBB" w14:textId="77777777" w:rsidTr="00B976AF">
        <w:tc>
          <w:tcPr>
            <w:tcW w:w="430" w:type="pct"/>
          </w:tcPr>
          <w:p w14:paraId="0113076F" w14:textId="38ACABCF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R4-2502208</w:t>
            </w:r>
          </w:p>
        </w:tc>
        <w:tc>
          <w:tcPr>
            <w:tcW w:w="1262" w:type="pct"/>
          </w:tcPr>
          <w:p w14:paraId="5210D26A" w14:textId="5347EFC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TR 38.870 for an alternate TRP test procedure for XR devices</w:t>
            </w:r>
          </w:p>
        </w:tc>
        <w:tc>
          <w:tcPr>
            <w:tcW w:w="366" w:type="pct"/>
          </w:tcPr>
          <w:p w14:paraId="6A6502F9" w14:textId="09C76FE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</w:t>
            </w:r>
          </w:p>
        </w:tc>
        <w:tc>
          <w:tcPr>
            <w:tcW w:w="442" w:type="pct"/>
          </w:tcPr>
          <w:p w14:paraId="4030074A" w14:textId="431BCD8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38.870</w:t>
            </w:r>
          </w:p>
        </w:tc>
        <w:tc>
          <w:tcPr>
            <w:tcW w:w="294" w:type="pct"/>
          </w:tcPr>
          <w:p w14:paraId="0D946CE4" w14:textId="1CA77B4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0019</w:t>
            </w:r>
          </w:p>
        </w:tc>
        <w:tc>
          <w:tcPr>
            <w:tcW w:w="221" w:type="pct"/>
          </w:tcPr>
          <w:p w14:paraId="1222137D" w14:textId="77777777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</w:p>
        </w:tc>
        <w:tc>
          <w:tcPr>
            <w:tcW w:w="295" w:type="pct"/>
          </w:tcPr>
          <w:p w14:paraId="40525FC7" w14:textId="6030E2C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33312611" w14:textId="4E77D40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7F8E2CAB" w14:textId="660E59E0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TRP_TRS_MIMO_OTA_Ph3-Core</w:t>
            </w:r>
          </w:p>
        </w:tc>
        <w:tc>
          <w:tcPr>
            <w:tcW w:w="439" w:type="pct"/>
          </w:tcPr>
          <w:p w14:paraId="0C549BCD" w14:textId="4F9AC2D6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revised</w:t>
            </w:r>
          </w:p>
        </w:tc>
      </w:tr>
      <w:tr w:rsidR="00B976AF" w:rsidRPr="00B976AF" w14:paraId="1D7F4D93" w14:textId="77777777" w:rsidTr="00B976AF">
        <w:tc>
          <w:tcPr>
            <w:tcW w:w="430" w:type="pct"/>
          </w:tcPr>
          <w:p w14:paraId="13A21E69" w14:textId="37CFC51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R4-2502299</w:t>
            </w:r>
          </w:p>
        </w:tc>
        <w:tc>
          <w:tcPr>
            <w:tcW w:w="1262" w:type="pct"/>
          </w:tcPr>
          <w:p w14:paraId="4D754DDD" w14:textId="38C9B2AA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CR to TR 38.870 for an alternate TRP test procedure for XR devices</w:t>
            </w:r>
          </w:p>
        </w:tc>
        <w:tc>
          <w:tcPr>
            <w:tcW w:w="366" w:type="pct"/>
          </w:tcPr>
          <w:p w14:paraId="283903D2" w14:textId="2CD80863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Apple, Rohde &amp; Schwarz, Keysight Technologies</w:t>
            </w:r>
          </w:p>
        </w:tc>
        <w:tc>
          <w:tcPr>
            <w:tcW w:w="442" w:type="pct"/>
          </w:tcPr>
          <w:p w14:paraId="2E545A12" w14:textId="76C695A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38.870</w:t>
            </w:r>
          </w:p>
        </w:tc>
        <w:tc>
          <w:tcPr>
            <w:tcW w:w="294" w:type="pct"/>
          </w:tcPr>
          <w:p w14:paraId="751022A7" w14:textId="3B672F42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0019</w:t>
            </w:r>
          </w:p>
        </w:tc>
        <w:tc>
          <w:tcPr>
            <w:tcW w:w="221" w:type="pct"/>
          </w:tcPr>
          <w:p w14:paraId="070E50C4" w14:textId="008CD4DE" w:rsidR="001E4C1E" w:rsidRPr="00B976AF" w:rsidRDefault="001E4C1E" w:rsidP="001E4C1E">
            <w:pPr>
              <w:pStyle w:val="TAR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1</w:t>
            </w:r>
          </w:p>
        </w:tc>
        <w:tc>
          <w:tcPr>
            <w:tcW w:w="295" w:type="pct"/>
          </w:tcPr>
          <w:p w14:paraId="4B3D187D" w14:textId="35CEEC9D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Rel-19</w:t>
            </w:r>
          </w:p>
        </w:tc>
        <w:tc>
          <w:tcPr>
            <w:tcW w:w="294" w:type="pct"/>
          </w:tcPr>
          <w:p w14:paraId="01E1507A" w14:textId="5E582411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B</w:t>
            </w:r>
          </w:p>
        </w:tc>
        <w:tc>
          <w:tcPr>
            <w:tcW w:w="957" w:type="pct"/>
          </w:tcPr>
          <w:p w14:paraId="3BD8FC5D" w14:textId="766C8E18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TRP_TRS_MIMO_OTA_Ph3-Core</w:t>
            </w:r>
          </w:p>
        </w:tc>
        <w:tc>
          <w:tcPr>
            <w:tcW w:w="439" w:type="pct"/>
          </w:tcPr>
          <w:p w14:paraId="0E563D6E" w14:textId="3D941A77" w:rsidR="001E4C1E" w:rsidRPr="00B976AF" w:rsidRDefault="001E4C1E" w:rsidP="001E4C1E">
            <w:pPr>
              <w:pStyle w:val="TAL"/>
              <w:rPr>
                <w:sz w:val="14"/>
                <w:szCs w:val="14"/>
              </w:rPr>
            </w:pPr>
            <w:r w:rsidRPr="00B976AF">
              <w:rPr>
                <w:sz w:val="14"/>
                <w:szCs w:val="14"/>
              </w:rPr>
              <w:t>agreed</w:t>
            </w:r>
          </w:p>
        </w:tc>
      </w:tr>
    </w:tbl>
    <w:p w14:paraId="724CDD75" w14:textId="77777777" w:rsidR="001E4C1E" w:rsidRDefault="001E4C1E" w:rsidP="001E4C1E"/>
    <w:p w14:paraId="6369D2C9" w14:textId="77777777" w:rsidR="001E4C1E" w:rsidRDefault="001E4C1E" w:rsidP="001E4C1E">
      <w:pPr>
        <w:pStyle w:val="Heading2"/>
      </w:pPr>
      <w:r>
        <w:br w:type="page"/>
      </w:r>
      <w:r>
        <w:lastRenderedPageBreak/>
        <w:t>Annex C: Lists of liaisons</w:t>
      </w:r>
    </w:p>
    <w:p w14:paraId="3729DE8D" w14:textId="77777777" w:rsidR="001E4C1E" w:rsidRDefault="001E4C1E" w:rsidP="001E4C1E">
      <w:pPr>
        <w:pStyle w:val="Heading3"/>
      </w:pPr>
      <w:r>
        <w:t>C1: Incoming liaison statements</w:t>
      </w:r>
    </w:p>
    <w:p w14:paraId="5B4981AD" w14:textId="77777777" w:rsidR="001E4C1E" w:rsidRDefault="001E4C1E" w:rsidP="001E4C1E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2092"/>
        <w:gridCol w:w="3199"/>
        <w:gridCol w:w="1067"/>
        <w:gridCol w:w="967"/>
        <w:gridCol w:w="1207"/>
      </w:tblGrid>
      <w:tr w:rsidR="001E4C1E" w14:paraId="5617693A" w14:textId="77777777" w:rsidTr="001E4C1E">
        <w:tc>
          <w:tcPr>
            <w:tcW w:w="0" w:type="auto"/>
          </w:tcPr>
          <w:p w14:paraId="3C61C28F" w14:textId="5B2CBFF1" w:rsidR="001E4C1E" w:rsidRDefault="001E4C1E" w:rsidP="001E4C1E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0D71C251" w14:textId="5ECC73A4" w:rsidR="001E4C1E" w:rsidRDefault="001E4C1E" w:rsidP="001E4C1E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60385326" w14:textId="647D346A" w:rsidR="001E4C1E" w:rsidRDefault="001E4C1E" w:rsidP="001E4C1E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6BDABBB5" w14:textId="3250BE8B" w:rsidR="001E4C1E" w:rsidRDefault="001E4C1E" w:rsidP="001E4C1E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416005F7" w14:textId="5EAAB3E2" w:rsidR="001E4C1E" w:rsidRDefault="001E4C1E" w:rsidP="001E4C1E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1BD1AE46" w14:textId="55C3D9B0" w:rsidR="001E4C1E" w:rsidRDefault="001E4C1E" w:rsidP="001E4C1E">
            <w:pPr>
              <w:pStyle w:val="TAH"/>
            </w:pPr>
            <w:r>
              <w:t>Reply TDoc</w:t>
            </w:r>
          </w:p>
        </w:tc>
      </w:tr>
      <w:tr w:rsidR="001E4C1E" w14:paraId="7A4AAD1F" w14:textId="77777777" w:rsidTr="001E4C1E">
        <w:tc>
          <w:tcPr>
            <w:tcW w:w="0" w:type="auto"/>
          </w:tcPr>
          <w:p w14:paraId="09475BE0" w14:textId="1DE08150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R4-2500004</w:t>
            </w:r>
          </w:p>
        </w:tc>
        <w:tc>
          <w:tcPr>
            <w:tcW w:w="0" w:type="auto"/>
          </w:tcPr>
          <w:p w14:paraId="119C67A3" w14:textId="48CDA810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R1-2410665</w:t>
            </w:r>
          </w:p>
        </w:tc>
        <w:tc>
          <w:tcPr>
            <w:tcW w:w="0" w:type="auto"/>
          </w:tcPr>
          <w:p w14:paraId="384081BA" w14:textId="14B54B07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RAN1 UE features list for NR after RAN1#119</w:t>
            </w:r>
          </w:p>
        </w:tc>
        <w:tc>
          <w:tcPr>
            <w:tcW w:w="0" w:type="auto"/>
          </w:tcPr>
          <w:p w14:paraId="1DBD882D" w14:textId="0A0BFD86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B1DE464" w14:textId="0909B714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CF9318" w14:textId="54C132FC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E4C1E" w14:paraId="0732B9A8" w14:textId="77777777" w:rsidTr="001E4C1E">
        <w:tc>
          <w:tcPr>
            <w:tcW w:w="0" w:type="auto"/>
          </w:tcPr>
          <w:p w14:paraId="330EE2E8" w14:textId="400927A4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R4-2500005</w:t>
            </w:r>
          </w:p>
        </w:tc>
        <w:tc>
          <w:tcPr>
            <w:tcW w:w="0" w:type="auto"/>
          </w:tcPr>
          <w:p w14:paraId="5D23ADB4" w14:textId="3A428E9A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R1-2410870</w:t>
            </w:r>
          </w:p>
        </w:tc>
        <w:tc>
          <w:tcPr>
            <w:tcW w:w="0" w:type="auto"/>
          </w:tcPr>
          <w:p w14:paraId="3CCBC0E9" w14:textId="2665837D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RAN4 LS on UE RF issues for Rel-19 MIMO Enhancement</w:t>
            </w:r>
          </w:p>
        </w:tc>
        <w:tc>
          <w:tcPr>
            <w:tcW w:w="0" w:type="auto"/>
          </w:tcPr>
          <w:p w14:paraId="6FB48169" w14:textId="1F720836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AD58005" w14:textId="74B1C320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9D28CA" w14:textId="629795B7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E4C1E" w14:paraId="5927F286" w14:textId="77777777" w:rsidTr="001E4C1E">
        <w:tc>
          <w:tcPr>
            <w:tcW w:w="0" w:type="auto"/>
          </w:tcPr>
          <w:p w14:paraId="5A76BE31" w14:textId="6C8FEE3F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R4-2500006</w:t>
            </w:r>
          </w:p>
        </w:tc>
        <w:tc>
          <w:tcPr>
            <w:tcW w:w="0" w:type="auto"/>
          </w:tcPr>
          <w:p w14:paraId="186B5251" w14:textId="68B3D27B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R1-2410889</w:t>
            </w:r>
          </w:p>
        </w:tc>
        <w:tc>
          <w:tcPr>
            <w:tcW w:w="0" w:type="auto"/>
          </w:tcPr>
          <w:p w14:paraId="6841B235" w14:textId="559EB297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impact on transmit signal quality/MPR requirement</w:t>
            </w:r>
          </w:p>
        </w:tc>
        <w:tc>
          <w:tcPr>
            <w:tcW w:w="0" w:type="auto"/>
          </w:tcPr>
          <w:p w14:paraId="3B5E91B7" w14:textId="44363900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608F9FD" w14:textId="6F358F49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6B36F4" w14:textId="74C6DF00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E4C1E" w14:paraId="5929CC33" w14:textId="77777777" w:rsidTr="001E4C1E">
        <w:tc>
          <w:tcPr>
            <w:tcW w:w="0" w:type="auto"/>
          </w:tcPr>
          <w:p w14:paraId="1B91A769" w14:textId="338B9460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R4-2500007</w:t>
            </w:r>
          </w:p>
        </w:tc>
        <w:tc>
          <w:tcPr>
            <w:tcW w:w="0" w:type="auto"/>
          </w:tcPr>
          <w:p w14:paraId="3DD02689" w14:textId="0CC7E42B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R1-2410890</w:t>
            </w:r>
          </w:p>
        </w:tc>
        <w:tc>
          <w:tcPr>
            <w:tcW w:w="0" w:type="auto"/>
          </w:tcPr>
          <w:p w14:paraId="756322DE" w14:textId="6B890F6C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scenarios of UE-to-UE CLI measurement report in SBFD operation</w:t>
            </w:r>
          </w:p>
        </w:tc>
        <w:tc>
          <w:tcPr>
            <w:tcW w:w="0" w:type="auto"/>
          </w:tcPr>
          <w:p w14:paraId="773D9B53" w14:textId="04219F38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17CC8F3" w14:textId="18E5D9EC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35C740" w14:textId="44E5FD83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E4C1E" w14:paraId="5FAAA109" w14:textId="77777777" w:rsidTr="001E4C1E">
        <w:tc>
          <w:tcPr>
            <w:tcW w:w="0" w:type="auto"/>
          </w:tcPr>
          <w:p w14:paraId="672E1D1F" w14:textId="2FF0D07B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R4-2500008</w:t>
            </w:r>
          </w:p>
        </w:tc>
        <w:tc>
          <w:tcPr>
            <w:tcW w:w="0" w:type="auto"/>
          </w:tcPr>
          <w:p w14:paraId="6F201EE0" w14:textId="447ABBFA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R1-2410911</w:t>
            </w:r>
          </w:p>
        </w:tc>
        <w:tc>
          <w:tcPr>
            <w:tcW w:w="0" w:type="auto"/>
          </w:tcPr>
          <w:p w14:paraId="3E4D77CD" w14:textId="338A2FA0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collision between SSB and RA occasion for LTM</w:t>
            </w:r>
          </w:p>
        </w:tc>
        <w:tc>
          <w:tcPr>
            <w:tcW w:w="0" w:type="auto"/>
          </w:tcPr>
          <w:p w14:paraId="3CF9DA33" w14:textId="5751E3BE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834B17D" w14:textId="7B9AC8F6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89F5E1" w14:textId="7C1C7681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E4C1E" w14:paraId="157A2C5E" w14:textId="77777777" w:rsidTr="001E4C1E">
        <w:tc>
          <w:tcPr>
            <w:tcW w:w="0" w:type="auto"/>
          </w:tcPr>
          <w:p w14:paraId="5661056C" w14:textId="0B04D9EF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R4-2500009</w:t>
            </w:r>
          </w:p>
        </w:tc>
        <w:tc>
          <w:tcPr>
            <w:tcW w:w="0" w:type="auto"/>
          </w:tcPr>
          <w:p w14:paraId="6319E4C9" w14:textId="542959C0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R1-2410914</w:t>
            </w:r>
          </w:p>
        </w:tc>
        <w:tc>
          <w:tcPr>
            <w:tcW w:w="0" w:type="auto"/>
          </w:tcPr>
          <w:p w14:paraId="736AEA14" w14:textId="5164EFDE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event-instance evaluation periodicity for UE-initiated/event-driven beam management</w:t>
            </w:r>
          </w:p>
        </w:tc>
        <w:tc>
          <w:tcPr>
            <w:tcW w:w="0" w:type="auto"/>
          </w:tcPr>
          <w:p w14:paraId="67A2F328" w14:textId="2852FEAD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15722F7" w14:textId="13010353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E54AFA" w14:textId="28E93DC7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E4C1E" w14:paraId="468D39F1" w14:textId="77777777" w:rsidTr="001E4C1E">
        <w:tc>
          <w:tcPr>
            <w:tcW w:w="0" w:type="auto"/>
          </w:tcPr>
          <w:p w14:paraId="183C0A63" w14:textId="32F49E01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R4-2500010</w:t>
            </w:r>
          </w:p>
        </w:tc>
        <w:tc>
          <w:tcPr>
            <w:tcW w:w="0" w:type="auto"/>
          </w:tcPr>
          <w:p w14:paraId="52672F30" w14:textId="6D5E62D4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R1-2410917</w:t>
            </w:r>
          </w:p>
        </w:tc>
        <w:tc>
          <w:tcPr>
            <w:tcW w:w="0" w:type="auto"/>
          </w:tcPr>
          <w:p w14:paraId="5B8A1941" w14:textId="59025062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SSB relation in On-demand SSB and SSB adaptation on Scell</w:t>
            </w:r>
          </w:p>
        </w:tc>
        <w:tc>
          <w:tcPr>
            <w:tcW w:w="0" w:type="auto"/>
          </w:tcPr>
          <w:p w14:paraId="5BF7C421" w14:textId="48D292B2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B2C06F2" w14:textId="5152A15C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134D66" w14:textId="6A05396F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E4C1E" w14:paraId="698A0014" w14:textId="77777777" w:rsidTr="001E4C1E">
        <w:tc>
          <w:tcPr>
            <w:tcW w:w="0" w:type="auto"/>
          </w:tcPr>
          <w:p w14:paraId="70A9DFF4" w14:textId="6E31FF2A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R4-2500011</w:t>
            </w:r>
          </w:p>
        </w:tc>
        <w:tc>
          <w:tcPr>
            <w:tcW w:w="0" w:type="auto"/>
          </w:tcPr>
          <w:p w14:paraId="400182D6" w14:textId="0F16F0C9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R2-2410957</w:t>
            </w:r>
          </w:p>
        </w:tc>
        <w:tc>
          <w:tcPr>
            <w:tcW w:w="0" w:type="auto"/>
          </w:tcPr>
          <w:p w14:paraId="15051480" w14:textId="7E2012AD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R2-2407921/ R1-2407559</w:t>
            </w:r>
          </w:p>
        </w:tc>
        <w:tc>
          <w:tcPr>
            <w:tcW w:w="0" w:type="auto"/>
          </w:tcPr>
          <w:p w14:paraId="7EF03449" w14:textId="2F7977E0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012C0CA" w14:textId="61F89E1F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7AF15B" w14:textId="19D6EB9F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E4C1E" w14:paraId="147C3BAF" w14:textId="77777777" w:rsidTr="001E4C1E">
        <w:tc>
          <w:tcPr>
            <w:tcW w:w="0" w:type="auto"/>
          </w:tcPr>
          <w:p w14:paraId="0297C2DA" w14:textId="7D0A6ACF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R4-2500012</w:t>
            </w:r>
          </w:p>
        </w:tc>
        <w:tc>
          <w:tcPr>
            <w:tcW w:w="0" w:type="auto"/>
          </w:tcPr>
          <w:p w14:paraId="131AE231" w14:textId="13B076EC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R2-2410978</w:t>
            </w:r>
          </w:p>
        </w:tc>
        <w:tc>
          <w:tcPr>
            <w:tcW w:w="0" w:type="auto"/>
          </w:tcPr>
          <w:p w14:paraId="09641FBD" w14:textId="73CEE89D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soft satellite switch with re-sync</w:t>
            </w:r>
          </w:p>
        </w:tc>
        <w:tc>
          <w:tcPr>
            <w:tcW w:w="0" w:type="auto"/>
          </w:tcPr>
          <w:p w14:paraId="61224709" w14:textId="63BEC7AB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B0C1901" w14:textId="28FED60C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283B6B" w14:textId="5366458D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E4C1E" w14:paraId="5C259657" w14:textId="77777777" w:rsidTr="001E4C1E">
        <w:tc>
          <w:tcPr>
            <w:tcW w:w="0" w:type="auto"/>
          </w:tcPr>
          <w:p w14:paraId="26032D3F" w14:textId="29056DA9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R4-2500013</w:t>
            </w:r>
          </w:p>
        </w:tc>
        <w:tc>
          <w:tcPr>
            <w:tcW w:w="0" w:type="auto"/>
          </w:tcPr>
          <w:p w14:paraId="62EB848E" w14:textId="504CAF01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R2-2411134</w:t>
            </w:r>
          </w:p>
        </w:tc>
        <w:tc>
          <w:tcPr>
            <w:tcW w:w="0" w:type="auto"/>
          </w:tcPr>
          <w:p w14:paraId="00491E0C" w14:textId="28E2A590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 agreements on Inter-CU LTM and Conditional LTM</w:t>
            </w:r>
          </w:p>
        </w:tc>
        <w:tc>
          <w:tcPr>
            <w:tcW w:w="0" w:type="auto"/>
          </w:tcPr>
          <w:p w14:paraId="10125966" w14:textId="19F643E1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AFC69E3" w14:textId="1796DBEB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76E46A" w14:textId="117F7D4C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E4C1E" w14:paraId="23B52985" w14:textId="77777777" w:rsidTr="001E4C1E">
        <w:tc>
          <w:tcPr>
            <w:tcW w:w="0" w:type="auto"/>
          </w:tcPr>
          <w:p w14:paraId="38969F90" w14:textId="780692DA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R4-2500014</w:t>
            </w:r>
          </w:p>
        </w:tc>
        <w:tc>
          <w:tcPr>
            <w:tcW w:w="0" w:type="auto"/>
          </w:tcPr>
          <w:p w14:paraId="057418CE" w14:textId="2F3CB699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R2-2411195</w:t>
            </w:r>
          </w:p>
        </w:tc>
        <w:tc>
          <w:tcPr>
            <w:tcW w:w="0" w:type="auto"/>
          </w:tcPr>
          <w:p w14:paraId="51E840DF" w14:textId="4735D9BB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Capabilities for FR2-NTN</w:t>
            </w:r>
          </w:p>
        </w:tc>
        <w:tc>
          <w:tcPr>
            <w:tcW w:w="0" w:type="auto"/>
          </w:tcPr>
          <w:p w14:paraId="560D8107" w14:textId="77EEC614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F1BD776" w14:textId="1E31E3BB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25B59D" w14:textId="7AFA3726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E4C1E" w14:paraId="0E91657B" w14:textId="77777777" w:rsidTr="001E4C1E">
        <w:tc>
          <w:tcPr>
            <w:tcW w:w="0" w:type="auto"/>
          </w:tcPr>
          <w:p w14:paraId="150A2F78" w14:textId="7AEECF7C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R4-2500015</w:t>
            </w:r>
          </w:p>
        </w:tc>
        <w:tc>
          <w:tcPr>
            <w:tcW w:w="0" w:type="auto"/>
          </w:tcPr>
          <w:p w14:paraId="42CBDB2C" w14:textId="369AC3E7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R3-247925</w:t>
            </w:r>
          </w:p>
        </w:tc>
        <w:tc>
          <w:tcPr>
            <w:tcW w:w="0" w:type="auto"/>
          </w:tcPr>
          <w:p w14:paraId="21A3F2E4" w14:textId="6A5A587F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RAN3 vs RAN2 Basketball Match</w:t>
            </w:r>
          </w:p>
        </w:tc>
        <w:tc>
          <w:tcPr>
            <w:tcW w:w="0" w:type="auto"/>
          </w:tcPr>
          <w:p w14:paraId="29A9C861" w14:textId="2701E956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717909E0" w14:textId="0F6162FC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7CD202" w14:textId="261F0FC0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E4C1E" w14:paraId="1A2AE2EE" w14:textId="77777777" w:rsidTr="001E4C1E">
        <w:tc>
          <w:tcPr>
            <w:tcW w:w="0" w:type="auto"/>
          </w:tcPr>
          <w:p w14:paraId="6A3FDBFD" w14:textId="7A508725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R4-2500016</w:t>
            </w:r>
          </w:p>
        </w:tc>
        <w:tc>
          <w:tcPr>
            <w:tcW w:w="0" w:type="auto"/>
          </w:tcPr>
          <w:p w14:paraId="2EE75F57" w14:textId="7E5D899A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RP-243308</w:t>
            </w:r>
          </w:p>
        </w:tc>
        <w:tc>
          <w:tcPr>
            <w:tcW w:w="0" w:type="auto"/>
          </w:tcPr>
          <w:p w14:paraId="7D414BB1" w14:textId="6574E030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HPUE MSD application for DL CA with 1UL CC</w:t>
            </w:r>
          </w:p>
        </w:tc>
        <w:tc>
          <w:tcPr>
            <w:tcW w:w="0" w:type="auto"/>
          </w:tcPr>
          <w:p w14:paraId="4D01C341" w14:textId="4FC98C65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57AC7B7D" w14:textId="021BDB4F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0A5350" w14:textId="01B9064C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E4C1E" w14:paraId="73964216" w14:textId="77777777" w:rsidTr="001E4C1E">
        <w:tc>
          <w:tcPr>
            <w:tcW w:w="0" w:type="auto"/>
          </w:tcPr>
          <w:p w14:paraId="751FE864" w14:textId="667247EA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R4-2500017</w:t>
            </w:r>
          </w:p>
        </w:tc>
        <w:tc>
          <w:tcPr>
            <w:tcW w:w="0" w:type="auto"/>
          </w:tcPr>
          <w:p w14:paraId="64232B0E" w14:textId="493DDB03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OTANFP_2025_001_007</w:t>
            </w:r>
          </w:p>
        </w:tc>
        <w:tc>
          <w:tcPr>
            <w:tcW w:w="0" w:type="auto"/>
          </w:tcPr>
          <w:p w14:paraId="34379320" w14:textId="6507D75B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Head Phantom for XR devices OTA testing</w:t>
            </w:r>
          </w:p>
        </w:tc>
        <w:tc>
          <w:tcPr>
            <w:tcW w:w="0" w:type="auto"/>
          </w:tcPr>
          <w:p w14:paraId="531400B3" w14:textId="78DDB305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CTIA OTA NFP</w:t>
            </w:r>
          </w:p>
        </w:tc>
        <w:tc>
          <w:tcPr>
            <w:tcW w:w="0" w:type="auto"/>
          </w:tcPr>
          <w:p w14:paraId="416BB735" w14:textId="6C29B568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604079" w14:textId="17215AE2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E4C1E" w14:paraId="22741A36" w14:textId="77777777" w:rsidTr="001E4C1E">
        <w:tc>
          <w:tcPr>
            <w:tcW w:w="0" w:type="auto"/>
          </w:tcPr>
          <w:p w14:paraId="079676E8" w14:textId="5B1E4F73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R4-2503079</w:t>
            </w:r>
          </w:p>
        </w:tc>
        <w:tc>
          <w:tcPr>
            <w:tcW w:w="0" w:type="auto"/>
          </w:tcPr>
          <w:p w14:paraId="325C5948" w14:textId="34DAD3B5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R23_WP5D-250204-TD-0273</w:t>
            </w:r>
          </w:p>
        </w:tc>
        <w:tc>
          <w:tcPr>
            <w:tcW w:w="0" w:type="auto"/>
          </w:tcPr>
          <w:p w14:paraId="1BD9DF13" w14:textId="49F893EE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Parameters for 14 800 to 15 350 MHz of terrestrial component of IMT for sharing and compatibility studies in preparation for WRC-27</w:t>
            </w:r>
          </w:p>
        </w:tc>
        <w:tc>
          <w:tcPr>
            <w:tcW w:w="0" w:type="auto"/>
          </w:tcPr>
          <w:p w14:paraId="104F8D0F" w14:textId="604FEEBF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ITU-R Working Party 5D</w:t>
            </w:r>
          </w:p>
        </w:tc>
        <w:tc>
          <w:tcPr>
            <w:tcW w:w="0" w:type="auto"/>
          </w:tcPr>
          <w:p w14:paraId="56E331EB" w14:textId="7586F4B1" w:rsidR="001E4C1E" w:rsidRPr="001E4C1E" w:rsidRDefault="001E4C1E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FEEA6C" w14:textId="2B1F7A0A" w:rsidR="001E4C1E" w:rsidRPr="001E4C1E" w:rsidRDefault="00753C7F" w:rsidP="001E4C1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6943EC3A" w14:textId="77777777" w:rsidR="001E4C1E" w:rsidRDefault="001E4C1E" w:rsidP="001E4C1E"/>
    <w:p w14:paraId="099B22A8" w14:textId="77777777" w:rsidR="00753C7F" w:rsidRPr="00753C7F" w:rsidRDefault="00753C7F" w:rsidP="00753C7F"/>
    <w:p w14:paraId="1F8D4021" w14:textId="77777777" w:rsidR="00753C7F" w:rsidRPr="00753C7F" w:rsidRDefault="00753C7F" w:rsidP="00753C7F"/>
    <w:p w14:paraId="08E1F534" w14:textId="77777777" w:rsidR="00753C7F" w:rsidRPr="00753C7F" w:rsidRDefault="00753C7F" w:rsidP="00753C7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753C7F">
        <w:rPr>
          <w:rFonts w:ascii="Arial" w:hAnsi="Arial"/>
          <w:sz w:val="28"/>
        </w:rPr>
        <w:lastRenderedPageBreak/>
        <w:t>C2: Outgoing liaison statements</w:t>
      </w:r>
    </w:p>
    <w:p w14:paraId="5F887CBE" w14:textId="77777777" w:rsidR="00753C7F" w:rsidRPr="00753C7F" w:rsidRDefault="00753C7F" w:rsidP="00753C7F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5873"/>
        <w:gridCol w:w="912"/>
        <w:gridCol w:w="643"/>
        <w:gridCol w:w="1104"/>
      </w:tblGrid>
      <w:tr w:rsidR="00753C7F" w:rsidRPr="00753C7F" w14:paraId="27A39305" w14:textId="77777777" w:rsidTr="00FD6F2D">
        <w:tc>
          <w:tcPr>
            <w:tcW w:w="0" w:type="auto"/>
            <w:shd w:val="clear" w:color="auto" w:fill="auto"/>
          </w:tcPr>
          <w:p w14:paraId="12266F5A" w14:textId="77777777" w:rsidR="00753C7F" w:rsidRPr="00753C7F" w:rsidRDefault="00753C7F" w:rsidP="00753C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C7F"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0" w:type="auto"/>
            <w:shd w:val="clear" w:color="auto" w:fill="auto"/>
          </w:tcPr>
          <w:p w14:paraId="678A7981" w14:textId="77777777" w:rsidR="00753C7F" w:rsidRPr="00753C7F" w:rsidRDefault="00753C7F" w:rsidP="00753C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C7F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0" w:type="auto"/>
            <w:shd w:val="clear" w:color="auto" w:fill="auto"/>
          </w:tcPr>
          <w:p w14:paraId="46643157" w14:textId="77777777" w:rsidR="00753C7F" w:rsidRPr="00753C7F" w:rsidRDefault="00753C7F" w:rsidP="00753C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C7F">
              <w:rPr>
                <w:rFonts w:ascii="Arial" w:hAnsi="Arial"/>
                <w:b/>
                <w:sz w:val="18"/>
              </w:rPr>
              <w:t>To</w:t>
            </w:r>
          </w:p>
        </w:tc>
        <w:tc>
          <w:tcPr>
            <w:tcW w:w="0" w:type="auto"/>
            <w:shd w:val="clear" w:color="auto" w:fill="auto"/>
          </w:tcPr>
          <w:p w14:paraId="0CC5AA87" w14:textId="77777777" w:rsidR="00753C7F" w:rsidRPr="00753C7F" w:rsidRDefault="00753C7F" w:rsidP="00753C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C7F">
              <w:rPr>
                <w:rFonts w:ascii="Arial" w:hAnsi="Arial"/>
                <w:b/>
                <w:sz w:val="18"/>
              </w:rPr>
              <w:t>Cc</w:t>
            </w:r>
          </w:p>
        </w:tc>
        <w:tc>
          <w:tcPr>
            <w:tcW w:w="0" w:type="auto"/>
            <w:shd w:val="clear" w:color="auto" w:fill="auto"/>
          </w:tcPr>
          <w:p w14:paraId="162BC14E" w14:textId="77777777" w:rsidR="00753C7F" w:rsidRPr="00753C7F" w:rsidRDefault="00753C7F" w:rsidP="00753C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C7F">
              <w:rPr>
                <w:rFonts w:ascii="Arial" w:hAnsi="Arial"/>
                <w:b/>
                <w:sz w:val="18"/>
              </w:rPr>
              <w:t>reply to i/c LS</w:t>
            </w:r>
          </w:p>
        </w:tc>
      </w:tr>
      <w:tr w:rsidR="00635383" w:rsidRPr="00753C7F" w14:paraId="67A87A63" w14:textId="77777777" w:rsidTr="00FD6F2D">
        <w:tc>
          <w:tcPr>
            <w:tcW w:w="0" w:type="auto"/>
            <w:shd w:val="clear" w:color="auto" w:fill="auto"/>
          </w:tcPr>
          <w:p w14:paraId="494BFDCF" w14:textId="3960AEB0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R4-2502618</w:t>
            </w:r>
          </w:p>
        </w:tc>
        <w:tc>
          <w:tcPr>
            <w:tcW w:w="0" w:type="auto"/>
            <w:shd w:val="clear" w:color="auto" w:fill="auto"/>
          </w:tcPr>
          <w:p w14:paraId="0354C39F" w14:textId="6FE689E3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Reply LS to RAN1 on collision between SSB and RA occasion for LTM</w:t>
            </w:r>
          </w:p>
        </w:tc>
        <w:tc>
          <w:tcPr>
            <w:tcW w:w="0" w:type="auto"/>
            <w:shd w:val="clear" w:color="auto" w:fill="auto"/>
          </w:tcPr>
          <w:p w14:paraId="65E160EF" w14:textId="1EF3A227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  <w:shd w:val="clear" w:color="auto" w:fill="auto"/>
          </w:tcPr>
          <w:p w14:paraId="1250972F" w14:textId="07A17824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8C48ED6" w14:textId="0A1053B2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R1-2410911</w:t>
            </w:r>
          </w:p>
        </w:tc>
      </w:tr>
      <w:tr w:rsidR="00635383" w:rsidRPr="00753C7F" w14:paraId="1B31B0F9" w14:textId="77777777" w:rsidTr="00FD6F2D">
        <w:tc>
          <w:tcPr>
            <w:tcW w:w="0" w:type="auto"/>
            <w:shd w:val="clear" w:color="auto" w:fill="auto"/>
          </w:tcPr>
          <w:p w14:paraId="456C0F37" w14:textId="4D1A56AD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R4-2502619</w:t>
            </w:r>
          </w:p>
        </w:tc>
        <w:tc>
          <w:tcPr>
            <w:tcW w:w="0" w:type="auto"/>
            <w:shd w:val="clear" w:color="auto" w:fill="auto"/>
          </w:tcPr>
          <w:p w14:paraId="5D90965B" w14:textId="7A44B369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LS on UE capability for L1-RSRP measurement in LTM</w:t>
            </w:r>
          </w:p>
        </w:tc>
        <w:tc>
          <w:tcPr>
            <w:tcW w:w="0" w:type="auto"/>
            <w:shd w:val="clear" w:color="auto" w:fill="auto"/>
          </w:tcPr>
          <w:p w14:paraId="0EE5180C" w14:textId="03A07742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05D848EC" w14:textId="63779C9B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14:paraId="557240ED" w14:textId="1A87B6AC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</w:p>
        </w:tc>
      </w:tr>
      <w:tr w:rsidR="00635383" w:rsidRPr="00753C7F" w14:paraId="10451BEB" w14:textId="77777777" w:rsidTr="00FD6F2D">
        <w:tc>
          <w:tcPr>
            <w:tcW w:w="0" w:type="auto"/>
            <w:shd w:val="clear" w:color="auto" w:fill="auto"/>
          </w:tcPr>
          <w:p w14:paraId="5C5EF102" w14:textId="067C024B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R4-2502632</w:t>
            </w:r>
          </w:p>
        </w:tc>
        <w:tc>
          <w:tcPr>
            <w:tcW w:w="0" w:type="auto"/>
            <w:shd w:val="clear" w:color="auto" w:fill="auto"/>
          </w:tcPr>
          <w:p w14:paraId="4150CE8A" w14:textId="38A3BD5A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 xml:space="preserve">LS on L1 CLI measurement </w:t>
            </w:r>
          </w:p>
        </w:tc>
        <w:tc>
          <w:tcPr>
            <w:tcW w:w="0" w:type="auto"/>
            <w:shd w:val="clear" w:color="auto" w:fill="auto"/>
          </w:tcPr>
          <w:p w14:paraId="541064CA" w14:textId="3E0BBE39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  <w:shd w:val="clear" w:color="auto" w:fill="auto"/>
          </w:tcPr>
          <w:p w14:paraId="13F77F5D" w14:textId="638D60BB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18DDCE6E" w14:textId="77777777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</w:p>
        </w:tc>
      </w:tr>
      <w:tr w:rsidR="00635383" w:rsidRPr="00753C7F" w14:paraId="267CBE86" w14:textId="77777777" w:rsidTr="00FD6F2D">
        <w:tc>
          <w:tcPr>
            <w:tcW w:w="0" w:type="auto"/>
            <w:shd w:val="clear" w:color="auto" w:fill="auto"/>
          </w:tcPr>
          <w:p w14:paraId="464CC490" w14:textId="5E70A9BF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R4-2502662</w:t>
            </w:r>
          </w:p>
        </w:tc>
        <w:tc>
          <w:tcPr>
            <w:tcW w:w="0" w:type="auto"/>
            <w:shd w:val="clear" w:color="auto" w:fill="auto"/>
          </w:tcPr>
          <w:p w14:paraId="0A1D9904" w14:textId="7CA4096C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LS on CSSF optimization for NR RRM Phase 5</w:t>
            </w:r>
          </w:p>
        </w:tc>
        <w:tc>
          <w:tcPr>
            <w:tcW w:w="0" w:type="auto"/>
            <w:shd w:val="clear" w:color="auto" w:fill="auto"/>
          </w:tcPr>
          <w:p w14:paraId="2C83D39E" w14:textId="41C4BF79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585A31D5" w14:textId="00114731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14:paraId="1736A5A1" w14:textId="77777777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</w:p>
        </w:tc>
      </w:tr>
      <w:tr w:rsidR="00635383" w:rsidRPr="00753C7F" w14:paraId="1D656716" w14:textId="77777777" w:rsidTr="00FD6F2D">
        <w:tc>
          <w:tcPr>
            <w:tcW w:w="0" w:type="auto"/>
            <w:shd w:val="clear" w:color="auto" w:fill="auto"/>
          </w:tcPr>
          <w:p w14:paraId="1AA5D487" w14:textId="232CEE90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R4-2502667</w:t>
            </w:r>
          </w:p>
        </w:tc>
        <w:tc>
          <w:tcPr>
            <w:tcW w:w="0" w:type="auto"/>
            <w:shd w:val="clear" w:color="auto" w:fill="auto"/>
          </w:tcPr>
          <w:p w14:paraId="66D6FB35" w14:textId="3C0A6B5F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LS on DL timing reference to support two TA enhancement for asymmetric DL sTRP/ UL mTRP</w:t>
            </w:r>
          </w:p>
        </w:tc>
        <w:tc>
          <w:tcPr>
            <w:tcW w:w="0" w:type="auto"/>
            <w:shd w:val="clear" w:color="auto" w:fill="auto"/>
          </w:tcPr>
          <w:p w14:paraId="60701AFC" w14:textId="33F2611F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  <w:shd w:val="clear" w:color="auto" w:fill="auto"/>
          </w:tcPr>
          <w:p w14:paraId="47C8239E" w14:textId="0BA8EBD7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40B37B8" w14:textId="77777777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</w:p>
        </w:tc>
      </w:tr>
      <w:tr w:rsidR="00635383" w:rsidRPr="00753C7F" w14:paraId="683D573F" w14:textId="77777777" w:rsidTr="00FD6F2D">
        <w:tc>
          <w:tcPr>
            <w:tcW w:w="0" w:type="auto"/>
            <w:shd w:val="clear" w:color="auto" w:fill="auto"/>
          </w:tcPr>
          <w:p w14:paraId="56307748" w14:textId="0DC8CC8D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R4-2502694</w:t>
            </w:r>
          </w:p>
        </w:tc>
        <w:tc>
          <w:tcPr>
            <w:tcW w:w="0" w:type="auto"/>
            <w:shd w:val="clear" w:color="auto" w:fill="auto"/>
          </w:tcPr>
          <w:p w14:paraId="1C5CD927" w14:textId="76C5EE28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LS on neighboring cell measurement for Rel-18 SSB-less</w:t>
            </w:r>
          </w:p>
        </w:tc>
        <w:tc>
          <w:tcPr>
            <w:tcW w:w="0" w:type="auto"/>
            <w:shd w:val="clear" w:color="auto" w:fill="auto"/>
          </w:tcPr>
          <w:p w14:paraId="31037866" w14:textId="7484A5C5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6D2EA29D" w14:textId="77777777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14:paraId="31215EC4" w14:textId="77777777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</w:p>
        </w:tc>
      </w:tr>
      <w:tr w:rsidR="00635383" w:rsidRPr="00753C7F" w14:paraId="5B533041" w14:textId="77777777" w:rsidTr="00FD6F2D">
        <w:tc>
          <w:tcPr>
            <w:tcW w:w="0" w:type="auto"/>
            <w:shd w:val="clear" w:color="auto" w:fill="auto"/>
          </w:tcPr>
          <w:p w14:paraId="1449081F" w14:textId="6B5C0693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R4-2502697</w:t>
            </w:r>
          </w:p>
        </w:tc>
        <w:tc>
          <w:tcPr>
            <w:tcW w:w="0" w:type="auto"/>
            <w:shd w:val="clear" w:color="auto" w:fill="auto"/>
          </w:tcPr>
          <w:p w14:paraId="50C946E2" w14:textId="224E5BC9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LS of RAN4 RRM agreements on LB CA via switching</w:t>
            </w:r>
          </w:p>
        </w:tc>
        <w:tc>
          <w:tcPr>
            <w:tcW w:w="0" w:type="auto"/>
            <w:shd w:val="clear" w:color="auto" w:fill="auto"/>
          </w:tcPr>
          <w:p w14:paraId="54B119BA" w14:textId="1FD869A9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  <w:shd w:val="clear" w:color="auto" w:fill="auto"/>
          </w:tcPr>
          <w:p w14:paraId="2934D54E" w14:textId="77777777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14:paraId="6AE7D7EB" w14:textId="77777777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</w:p>
        </w:tc>
      </w:tr>
      <w:tr w:rsidR="00635383" w:rsidRPr="00753C7F" w14:paraId="69B304C4" w14:textId="77777777" w:rsidTr="00FD6F2D">
        <w:tc>
          <w:tcPr>
            <w:tcW w:w="0" w:type="auto"/>
            <w:shd w:val="clear" w:color="auto" w:fill="auto"/>
          </w:tcPr>
          <w:p w14:paraId="216F1E62" w14:textId="44752EF0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R4-2502701</w:t>
            </w:r>
          </w:p>
        </w:tc>
        <w:tc>
          <w:tcPr>
            <w:tcW w:w="0" w:type="auto"/>
            <w:shd w:val="clear" w:color="auto" w:fill="auto"/>
          </w:tcPr>
          <w:p w14:paraId="3EED573D" w14:textId="3323ED2F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Reply LS on soft satellite switch with re-sync</w:t>
            </w:r>
          </w:p>
        </w:tc>
        <w:tc>
          <w:tcPr>
            <w:tcW w:w="0" w:type="auto"/>
            <w:shd w:val="clear" w:color="auto" w:fill="auto"/>
          </w:tcPr>
          <w:p w14:paraId="32389D7F" w14:textId="4C5A2BDF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RAN1, RAN2</w:t>
            </w:r>
          </w:p>
        </w:tc>
        <w:tc>
          <w:tcPr>
            <w:tcW w:w="0" w:type="auto"/>
            <w:shd w:val="clear" w:color="auto" w:fill="auto"/>
          </w:tcPr>
          <w:p w14:paraId="40FEDEEA" w14:textId="77777777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14:paraId="0CBA7F51" w14:textId="2F6782CC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R2-2410978</w:t>
            </w:r>
          </w:p>
        </w:tc>
      </w:tr>
      <w:tr w:rsidR="00635383" w:rsidRPr="00753C7F" w14:paraId="091CF634" w14:textId="77777777" w:rsidTr="00FD6F2D">
        <w:tc>
          <w:tcPr>
            <w:tcW w:w="0" w:type="auto"/>
            <w:shd w:val="clear" w:color="auto" w:fill="auto"/>
          </w:tcPr>
          <w:p w14:paraId="13CAB1D7" w14:textId="5E9678A4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R4-2502877</w:t>
            </w:r>
          </w:p>
        </w:tc>
        <w:tc>
          <w:tcPr>
            <w:tcW w:w="0" w:type="auto"/>
            <w:shd w:val="clear" w:color="auto" w:fill="auto"/>
          </w:tcPr>
          <w:p w14:paraId="62154864" w14:textId="044F02A3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LS on switching periods for low-low band switching</w:t>
            </w:r>
          </w:p>
        </w:tc>
        <w:tc>
          <w:tcPr>
            <w:tcW w:w="0" w:type="auto"/>
            <w:shd w:val="clear" w:color="auto" w:fill="auto"/>
          </w:tcPr>
          <w:p w14:paraId="65870283" w14:textId="3A51DBAF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  <w:shd w:val="clear" w:color="auto" w:fill="auto"/>
          </w:tcPr>
          <w:p w14:paraId="077841CC" w14:textId="7165A1F6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2B80D94C" w14:textId="77777777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</w:p>
        </w:tc>
      </w:tr>
      <w:tr w:rsidR="00635383" w:rsidRPr="00753C7F" w14:paraId="26DD0AFD" w14:textId="77777777" w:rsidTr="00FD6F2D">
        <w:tc>
          <w:tcPr>
            <w:tcW w:w="0" w:type="auto"/>
            <w:shd w:val="clear" w:color="auto" w:fill="auto"/>
          </w:tcPr>
          <w:p w14:paraId="371DE835" w14:textId="4D9F020B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R4-2502978</w:t>
            </w:r>
          </w:p>
        </w:tc>
        <w:tc>
          <w:tcPr>
            <w:tcW w:w="0" w:type="auto"/>
            <w:shd w:val="clear" w:color="auto" w:fill="auto"/>
          </w:tcPr>
          <w:p w14:paraId="1161FF64" w14:textId="6624E388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LS on ambiguity with maxUplinkDutyCycle-interBandENDC-TDD-PC2-r16</w:t>
            </w:r>
          </w:p>
        </w:tc>
        <w:tc>
          <w:tcPr>
            <w:tcW w:w="0" w:type="auto"/>
            <w:shd w:val="clear" w:color="auto" w:fill="auto"/>
          </w:tcPr>
          <w:p w14:paraId="778F5366" w14:textId="63034EF4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507F7979" w14:textId="526F44CC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563F5E4" w14:textId="77777777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</w:p>
        </w:tc>
      </w:tr>
      <w:tr w:rsidR="00635383" w:rsidRPr="00753C7F" w14:paraId="649BD0E9" w14:textId="77777777" w:rsidTr="00FD6F2D">
        <w:tc>
          <w:tcPr>
            <w:tcW w:w="0" w:type="auto"/>
            <w:shd w:val="clear" w:color="auto" w:fill="auto"/>
          </w:tcPr>
          <w:p w14:paraId="08FB599D" w14:textId="681E515C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R4-2503003</w:t>
            </w:r>
          </w:p>
        </w:tc>
        <w:tc>
          <w:tcPr>
            <w:tcW w:w="0" w:type="auto"/>
            <w:shd w:val="clear" w:color="auto" w:fill="auto"/>
          </w:tcPr>
          <w:p w14:paraId="2DA99D60" w14:textId="3039BAB7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LS on LP-WUS UE RF</w:t>
            </w:r>
          </w:p>
        </w:tc>
        <w:tc>
          <w:tcPr>
            <w:tcW w:w="0" w:type="auto"/>
            <w:shd w:val="clear" w:color="auto" w:fill="auto"/>
          </w:tcPr>
          <w:p w14:paraId="5F072E56" w14:textId="10F8D8C2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  <w:shd w:val="clear" w:color="auto" w:fill="auto"/>
          </w:tcPr>
          <w:p w14:paraId="31897781" w14:textId="35A05674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01BA56AD" w14:textId="77777777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</w:p>
        </w:tc>
      </w:tr>
      <w:tr w:rsidR="00635383" w:rsidRPr="00753C7F" w14:paraId="2C2E18FD" w14:textId="77777777" w:rsidTr="00FD6F2D">
        <w:tc>
          <w:tcPr>
            <w:tcW w:w="0" w:type="auto"/>
            <w:shd w:val="clear" w:color="auto" w:fill="auto"/>
          </w:tcPr>
          <w:p w14:paraId="48AA5EFA" w14:textId="6E242FCE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R4-2503015</w:t>
            </w:r>
          </w:p>
        </w:tc>
        <w:tc>
          <w:tcPr>
            <w:tcW w:w="0" w:type="auto"/>
            <w:shd w:val="clear" w:color="auto" w:fill="auto"/>
          </w:tcPr>
          <w:p w14:paraId="4B0A6F9E" w14:textId="31BCBDF2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LS Reply on Parameters for 14800 to 15350 MHz of terrestrial component of IMT for sharing and compatibility studies in preparation for WRC-27</w:t>
            </w:r>
          </w:p>
        </w:tc>
        <w:tc>
          <w:tcPr>
            <w:tcW w:w="0" w:type="auto"/>
            <w:shd w:val="clear" w:color="auto" w:fill="auto"/>
          </w:tcPr>
          <w:p w14:paraId="6A68CF39" w14:textId="63218105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RAN</w:t>
            </w:r>
          </w:p>
        </w:tc>
        <w:tc>
          <w:tcPr>
            <w:tcW w:w="0" w:type="auto"/>
            <w:shd w:val="clear" w:color="auto" w:fill="auto"/>
          </w:tcPr>
          <w:p w14:paraId="51E29AD8" w14:textId="733B82FE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14:paraId="7D5B21D6" w14:textId="31118941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R4-2503079</w:t>
            </w:r>
          </w:p>
        </w:tc>
      </w:tr>
      <w:tr w:rsidR="00635383" w:rsidRPr="00753C7F" w14:paraId="397400F2" w14:textId="77777777" w:rsidTr="00FD6F2D">
        <w:tc>
          <w:tcPr>
            <w:tcW w:w="0" w:type="auto"/>
            <w:shd w:val="clear" w:color="auto" w:fill="auto"/>
          </w:tcPr>
          <w:p w14:paraId="7F815A54" w14:textId="7D4AD590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R4-2503017</w:t>
            </w:r>
          </w:p>
        </w:tc>
        <w:tc>
          <w:tcPr>
            <w:tcW w:w="0" w:type="auto"/>
            <w:shd w:val="clear" w:color="auto" w:fill="auto"/>
          </w:tcPr>
          <w:p w14:paraId="2073401A" w14:textId="30CFC0FC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LS on Signalling for 7 MHz Channel Bandwidth</w:t>
            </w:r>
          </w:p>
        </w:tc>
        <w:tc>
          <w:tcPr>
            <w:tcW w:w="0" w:type="auto"/>
            <w:shd w:val="clear" w:color="auto" w:fill="auto"/>
          </w:tcPr>
          <w:p w14:paraId="006EFB64" w14:textId="175F97B4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3CAEEBEB" w14:textId="494B83AC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RAN3</w:t>
            </w:r>
          </w:p>
        </w:tc>
        <w:tc>
          <w:tcPr>
            <w:tcW w:w="0" w:type="auto"/>
            <w:shd w:val="clear" w:color="auto" w:fill="auto"/>
          </w:tcPr>
          <w:p w14:paraId="1D9D5FE1" w14:textId="77777777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</w:p>
        </w:tc>
      </w:tr>
      <w:tr w:rsidR="00635383" w:rsidRPr="00753C7F" w14:paraId="4288A23B" w14:textId="77777777" w:rsidTr="00FD6F2D">
        <w:tc>
          <w:tcPr>
            <w:tcW w:w="0" w:type="auto"/>
            <w:shd w:val="clear" w:color="auto" w:fill="auto"/>
          </w:tcPr>
          <w:p w14:paraId="32552552" w14:textId="3AEFEC86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R4-2503033</w:t>
            </w:r>
          </w:p>
        </w:tc>
        <w:tc>
          <w:tcPr>
            <w:tcW w:w="0" w:type="auto"/>
            <w:shd w:val="clear" w:color="auto" w:fill="auto"/>
          </w:tcPr>
          <w:p w14:paraId="078599BA" w14:textId="2D2B55BF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LS on clarification for  intraBandNR-CA-non-collocated-r18 and interBandMRDC-WithOverlapDL-Bands-r16</w:t>
            </w:r>
          </w:p>
        </w:tc>
        <w:tc>
          <w:tcPr>
            <w:tcW w:w="0" w:type="auto"/>
            <w:shd w:val="clear" w:color="auto" w:fill="auto"/>
          </w:tcPr>
          <w:p w14:paraId="2B672D5E" w14:textId="7107288F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30443CDA" w14:textId="77777777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14:paraId="44DF3888" w14:textId="77777777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</w:p>
        </w:tc>
      </w:tr>
      <w:tr w:rsidR="00635383" w:rsidRPr="00753C7F" w14:paraId="7EBDB84A" w14:textId="77777777" w:rsidTr="00FD6F2D">
        <w:tc>
          <w:tcPr>
            <w:tcW w:w="0" w:type="auto"/>
            <w:shd w:val="clear" w:color="auto" w:fill="auto"/>
          </w:tcPr>
          <w:p w14:paraId="0EC48FB2" w14:textId="2151AA39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R4-2503035</w:t>
            </w:r>
          </w:p>
        </w:tc>
        <w:tc>
          <w:tcPr>
            <w:tcW w:w="0" w:type="auto"/>
            <w:shd w:val="clear" w:color="auto" w:fill="auto"/>
          </w:tcPr>
          <w:p w14:paraId="25C96679" w14:textId="72853DD3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LS on NR NB-IoT in-band operation</w:t>
            </w:r>
          </w:p>
        </w:tc>
        <w:tc>
          <w:tcPr>
            <w:tcW w:w="0" w:type="auto"/>
            <w:shd w:val="clear" w:color="auto" w:fill="auto"/>
          </w:tcPr>
          <w:p w14:paraId="3A6CFC62" w14:textId="3AABF64D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021B1FEF" w14:textId="7214C7A7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  <w:shd w:val="clear" w:color="auto" w:fill="auto"/>
          </w:tcPr>
          <w:p w14:paraId="65A4CF9D" w14:textId="2F11CC68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</w:p>
        </w:tc>
      </w:tr>
      <w:tr w:rsidR="00635383" w:rsidRPr="00753C7F" w14:paraId="6A8457D5" w14:textId="77777777" w:rsidTr="00FD6F2D">
        <w:tc>
          <w:tcPr>
            <w:tcW w:w="0" w:type="auto"/>
            <w:shd w:val="clear" w:color="auto" w:fill="auto"/>
          </w:tcPr>
          <w:p w14:paraId="4F53E232" w14:textId="54FC0281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R4-2503039</w:t>
            </w:r>
          </w:p>
        </w:tc>
        <w:tc>
          <w:tcPr>
            <w:tcW w:w="0" w:type="auto"/>
            <w:shd w:val="clear" w:color="auto" w:fill="auto"/>
          </w:tcPr>
          <w:p w14:paraId="601986FB" w14:textId="7CA1C5C1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Reply LS to RAN2 on UE capabilities for FR2-NTN</w:t>
            </w:r>
          </w:p>
        </w:tc>
        <w:tc>
          <w:tcPr>
            <w:tcW w:w="0" w:type="auto"/>
            <w:shd w:val="clear" w:color="auto" w:fill="auto"/>
          </w:tcPr>
          <w:p w14:paraId="4E5C3DD3" w14:textId="223C5026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RAN2</w:t>
            </w:r>
          </w:p>
        </w:tc>
        <w:tc>
          <w:tcPr>
            <w:tcW w:w="0" w:type="auto"/>
            <w:shd w:val="clear" w:color="auto" w:fill="auto"/>
          </w:tcPr>
          <w:p w14:paraId="43BC9E0B" w14:textId="7EDB8CA8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RAN1</w:t>
            </w:r>
          </w:p>
        </w:tc>
        <w:tc>
          <w:tcPr>
            <w:tcW w:w="0" w:type="auto"/>
            <w:shd w:val="clear" w:color="auto" w:fill="auto"/>
          </w:tcPr>
          <w:p w14:paraId="3607F665" w14:textId="08CB3E7C" w:rsidR="00635383" w:rsidRPr="00635383" w:rsidRDefault="00635383" w:rsidP="00635383">
            <w:pPr>
              <w:pStyle w:val="TAL"/>
              <w:rPr>
                <w:sz w:val="16"/>
                <w:szCs w:val="16"/>
              </w:rPr>
            </w:pPr>
            <w:r w:rsidRPr="00635383">
              <w:rPr>
                <w:sz w:val="16"/>
                <w:szCs w:val="16"/>
              </w:rPr>
              <w:t>R2-2411195</w:t>
            </w:r>
          </w:p>
        </w:tc>
      </w:tr>
    </w:tbl>
    <w:p w14:paraId="732818D9" w14:textId="77777777" w:rsidR="00753C7F" w:rsidRPr="00753C7F" w:rsidRDefault="00753C7F" w:rsidP="00753C7F"/>
    <w:p w14:paraId="644E25E1" w14:textId="77777777" w:rsidR="00753C7F" w:rsidRPr="00753C7F" w:rsidRDefault="00753C7F" w:rsidP="00753C7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753C7F">
        <w:rPr>
          <w:rFonts w:ascii="Arial" w:hAnsi="Arial"/>
          <w:sz w:val="32"/>
        </w:rPr>
        <w:br w:type="page"/>
      </w:r>
      <w:r w:rsidRPr="00753C7F">
        <w:rPr>
          <w:rFonts w:ascii="Arial" w:hAnsi="Arial"/>
          <w:sz w:val="32"/>
        </w:rPr>
        <w:lastRenderedPageBreak/>
        <w:t>Annex D: List of agreed/approved new and revised Work Items</w:t>
      </w:r>
    </w:p>
    <w:p w14:paraId="25101C0E" w14:textId="77777777" w:rsidR="00753C7F" w:rsidRPr="00753C7F" w:rsidRDefault="00753C7F" w:rsidP="00753C7F">
      <w:pPr>
        <w:keepNext/>
        <w:keepLines/>
        <w:spacing w:before="60"/>
        <w:jc w:val="center"/>
        <w:rPr>
          <w:rFonts w:ascii="Arial" w:hAnsi="Arial"/>
          <w:b/>
        </w:rPr>
      </w:pPr>
    </w:p>
    <w:p w14:paraId="0E3B246C" w14:textId="6DF16211" w:rsidR="00753C7F" w:rsidRPr="00753C7F" w:rsidRDefault="00635383" w:rsidP="00753C7F">
      <w:r>
        <w:t>none</w:t>
      </w:r>
    </w:p>
    <w:p w14:paraId="0DF10912" w14:textId="77777777" w:rsidR="00753C7F" w:rsidRPr="00753C7F" w:rsidRDefault="00753C7F" w:rsidP="00753C7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753C7F">
        <w:rPr>
          <w:rFonts w:ascii="Arial" w:hAnsi="Arial"/>
          <w:sz w:val="32"/>
        </w:rPr>
        <w:br w:type="page"/>
      </w:r>
      <w:r w:rsidRPr="00753C7F">
        <w:rPr>
          <w:rFonts w:ascii="Arial" w:hAnsi="Arial"/>
          <w:sz w:val="32"/>
        </w:rPr>
        <w:lastRenderedPageBreak/>
        <w:t>Annex E: List of draft Technical Specifications and Reports</w:t>
      </w:r>
    </w:p>
    <w:p w14:paraId="72F5B61A" w14:textId="77777777" w:rsidR="00753C7F" w:rsidRPr="00753C7F" w:rsidRDefault="00753C7F" w:rsidP="00753C7F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709"/>
        <w:gridCol w:w="6628"/>
      </w:tblGrid>
      <w:tr w:rsidR="00753C7F" w:rsidRPr="00753C7F" w14:paraId="56D18644" w14:textId="77777777" w:rsidTr="00635383">
        <w:tc>
          <w:tcPr>
            <w:tcW w:w="1242" w:type="dxa"/>
            <w:shd w:val="clear" w:color="auto" w:fill="auto"/>
          </w:tcPr>
          <w:p w14:paraId="5757F6FC" w14:textId="77777777" w:rsidR="00753C7F" w:rsidRPr="00753C7F" w:rsidRDefault="00753C7F" w:rsidP="00753C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C7F">
              <w:rPr>
                <w:rFonts w:ascii="Arial" w:hAnsi="Arial"/>
                <w:b/>
                <w:sz w:val="18"/>
              </w:rPr>
              <w:t>Document</w:t>
            </w:r>
          </w:p>
        </w:tc>
        <w:tc>
          <w:tcPr>
            <w:tcW w:w="1276" w:type="dxa"/>
            <w:shd w:val="clear" w:color="auto" w:fill="auto"/>
          </w:tcPr>
          <w:p w14:paraId="64AAFEFB" w14:textId="77777777" w:rsidR="00753C7F" w:rsidRPr="00753C7F" w:rsidRDefault="00753C7F" w:rsidP="00753C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C7F"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709" w:type="dxa"/>
            <w:shd w:val="clear" w:color="auto" w:fill="auto"/>
          </w:tcPr>
          <w:p w14:paraId="0F04D06F" w14:textId="77777777" w:rsidR="00753C7F" w:rsidRPr="00753C7F" w:rsidRDefault="00753C7F" w:rsidP="00753C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C7F">
              <w:rPr>
                <w:rFonts w:ascii="Arial" w:hAnsi="Arial"/>
                <w:b/>
                <w:sz w:val="18"/>
              </w:rPr>
              <w:t>vers</w:t>
            </w:r>
          </w:p>
        </w:tc>
        <w:tc>
          <w:tcPr>
            <w:tcW w:w="6628" w:type="dxa"/>
            <w:shd w:val="clear" w:color="auto" w:fill="auto"/>
          </w:tcPr>
          <w:p w14:paraId="46BCDF5B" w14:textId="77777777" w:rsidR="00753C7F" w:rsidRPr="00753C7F" w:rsidRDefault="00753C7F" w:rsidP="00753C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C7F">
              <w:rPr>
                <w:rFonts w:ascii="Arial" w:hAnsi="Arial"/>
                <w:b/>
                <w:sz w:val="18"/>
              </w:rPr>
              <w:t>Doc title</w:t>
            </w:r>
          </w:p>
        </w:tc>
      </w:tr>
      <w:tr w:rsidR="00635383" w:rsidRPr="00753C7F" w14:paraId="75847BFB" w14:textId="77777777" w:rsidTr="00635383">
        <w:tc>
          <w:tcPr>
            <w:tcW w:w="1242" w:type="dxa"/>
            <w:shd w:val="clear" w:color="auto" w:fill="auto"/>
          </w:tcPr>
          <w:p w14:paraId="3F18C13C" w14:textId="4B5C55AC" w:rsidR="00635383" w:rsidRPr="00753C7F" w:rsidRDefault="00635383" w:rsidP="00635383">
            <w:pPr>
              <w:pStyle w:val="TAL"/>
              <w:rPr>
                <w:sz w:val="16"/>
              </w:rPr>
            </w:pPr>
            <w:r w:rsidRPr="006E39AE">
              <w:t>R4-2500137</w:t>
            </w:r>
          </w:p>
        </w:tc>
        <w:tc>
          <w:tcPr>
            <w:tcW w:w="1276" w:type="dxa"/>
            <w:shd w:val="clear" w:color="auto" w:fill="auto"/>
          </w:tcPr>
          <w:p w14:paraId="33B9EF2B" w14:textId="33CA1543" w:rsidR="00635383" w:rsidRPr="00753C7F" w:rsidRDefault="00635383" w:rsidP="00635383">
            <w:pPr>
              <w:pStyle w:val="TAL"/>
              <w:rPr>
                <w:sz w:val="16"/>
              </w:rPr>
            </w:pPr>
            <w:r w:rsidRPr="005770A6">
              <w:t>37.719-21-11</w:t>
            </w:r>
          </w:p>
        </w:tc>
        <w:tc>
          <w:tcPr>
            <w:tcW w:w="709" w:type="dxa"/>
            <w:shd w:val="clear" w:color="auto" w:fill="auto"/>
          </w:tcPr>
          <w:p w14:paraId="7F190C53" w14:textId="7B78F3D8" w:rsidR="00635383" w:rsidRPr="00753C7F" w:rsidRDefault="00635383" w:rsidP="00635383">
            <w:pPr>
              <w:pStyle w:val="TAL"/>
              <w:rPr>
                <w:sz w:val="16"/>
              </w:rPr>
            </w:pPr>
            <w:r w:rsidRPr="0028543F">
              <w:t>0.4.0</w:t>
            </w:r>
          </w:p>
        </w:tc>
        <w:tc>
          <w:tcPr>
            <w:tcW w:w="6628" w:type="dxa"/>
            <w:shd w:val="clear" w:color="auto" w:fill="auto"/>
          </w:tcPr>
          <w:p w14:paraId="7EFAC5D5" w14:textId="62ECE622" w:rsidR="00635383" w:rsidRPr="00753C7F" w:rsidRDefault="00635383" w:rsidP="00635383">
            <w:pPr>
              <w:pStyle w:val="TAL"/>
              <w:rPr>
                <w:sz w:val="16"/>
              </w:rPr>
            </w:pPr>
            <w:r w:rsidRPr="00AA3425">
              <w:t>TR37.719-21-11 v0.4.0 for DC_R19_xBLTE_yBNR_3DL2UL</w:t>
            </w:r>
          </w:p>
        </w:tc>
      </w:tr>
      <w:tr w:rsidR="00635383" w:rsidRPr="00753C7F" w14:paraId="2BC83129" w14:textId="77777777" w:rsidTr="00635383">
        <w:tc>
          <w:tcPr>
            <w:tcW w:w="1242" w:type="dxa"/>
            <w:shd w:val="clear" w:color="auto" w:fill="auto"/>
          </w:tcPr>
          <w:p w14:paraId="769532E8" w14:textId="304F7509" w:rsidR="00635383" w:rsidRPr="00753C7F" w:rsidRDefault="00635383" w:rsidP="00635383">
            <w:pPr>
              <w:pStyle w:val="TAL"/>
              <w:rPr>
                <w:sz w:val="16"/>
              </w:rPr>
            </w:pPr>
            <w:r w:rsidRPr="006E39AE">
              <w:t>R4-2500145</w:t>
            </w:r>
          </w:p>
        </w:tc>
        <w:tc>
          <w:tcPr>
            <w:tcW w:w="1276" w:type="dxa"/>
            <w:shd w:val="clear" w:color="auto" w:fill="auto"/>
          </w:tcPr>
          <w:p w14:paraId="54CEEFAE" w14:textId="6A9E707F" w:rsidR="00635383" w:rsidRPr="00753C7F" w:rsidRDefault="00635383" w:rsidP="00635383">
            <w:pPr>
              <w:pStyle w:val="TAL"/>
              <w:rPr>
                <w:sz w:val="16"/>
              </w:rPr>
            </w:pPr>
            <w:r w:rsidRPr="005770A6">
              <w:t>38.749</w:t>
            </w:r>
          </w:p>
        </w:tc>
        <w:tc>
          <w:tcPr>
            <w:tcW w:w="709" w:type="dxa"/>
            <w:shd w:val="clear" w:color="auto" w:fill="auto"/>
          </w:tcPr>
          <w:p w14:paraId="21CDDABA" w14:textId="6A2FA3A5" w:rsidR="00635383" w:rsidRPr="00753C7F" w:rsidRDefault="00635383" w:rsidP="00635383">
            <w:pPr>
              <w:pStyle w:val="TAL"/>
              <w:rPr>
                <w:sz w:val="16"/>
              </w:rPr>
            </w:pPr>
            <w:r w:rsidRPr="0028543F">
              <w:t>0.1.0</w:t>
            </w:r>
          </w:p>
        </w:tc>
        <w:tc>
          <w:tcPr>
            <w:tcW w:w="6628" w:type="dxa"/>
            <w:shd w:val="clear" w:color="auto" w:fill="auto"/>
          </w:tcPr>
          <w:p w14:paraId="714CD65A" w14:textId="35459998" w:rsidR="00635383" w:rsidRPr="00753C7F" w:rsidRDefault="00635383" w:rsidP="00635383">
            <w:pPr>
              <w:pStyle w:val="TAL"/>
              <w:rPr>
                <w:sz w:val="16"/>
              </w:rPr>
            </w:pPr>
            <w:r w:rsidRPr="00AA3425">
              <w:t>TR 38.749 v0.1.0 Protection of Earth Exploration Satellite Service (EESS)</w:t>
            </w:r>
          </w:p>
        </w:tc>
      </w:tr>
      <w:tr w:rsidR="00635383" w:rsidRPr="00753C7F" w14:paraId="22052157" w14:textId="77777777" w:rsidTr="00635383">
        <w:tc>
          <w:tcPr>
            <w:tcW w:w="1242" w:type="dxa"/>
            <w:shd w:val="clear" w:color="auto" w:fill="auto"/>
          </w:tcPr>
          <w:p w14:paraId="3A12AC1D" w14:textId="7349B408" w:rsidR="00635383" w:rsidRPr="00753C7F" w:rsidRDefault="00635383" w:rsidP="00635383">
            <w:pPr>
              <w:pStyle w:val="TAL"/>
              <w:rPr>
                <w:sz w:val="16"/>
              </w:rPr>
            </w:pPr>
            <w:r w:rsidRPr="006E39AE">
              <w:t>R4-2500148</w:t>
            </w:r>
          </w:p>
        </w:tc>
        <w:tc>
          <w:tcPr>
            <w:tcW w:w="1276" w:type="dxa"/>
            <w:shd w:val="clear" w:color="auto" w:fill="auto"/>
          </w:tcPr>
          <w:p w14:paraId="7961B38B" w14:textId="5B4EAB13" w:rsidR="00635383" w:rsidRPr="00753C7F" w:rsidRDefault="00635383" w:rsidP="00635383">
            <w:pPr>
              <w:pStyle w:val="TAL"/>
              <w:rPr>
                <w:sz w:val="16"/>
              </w:rPr>
            </w:pPr>
            <w:r w:rsidRPr="005770A6">
              <w:t>38.793</w:t>
            </w:r>
          </w:p>
        </w:tc>
        <w:tc>
          <w:tcPr>
            <w:tcW w:w="709" w:type="dxa"/>
            <w:shd w:val="clear" w:color="auto" w:fill="auto"/>
          </w:tcPr>
          <w:p w14:paraId="3431C1A0" w14:textId="40A5ECA6" w:rsidR="00635383" w:rsidRPr="00753C7F" w:rsidRDefault="00635383" w:rsidP="00635383">
            <w:pPr>
              <w:pStyle w:val="TAL"/>
              <w:rPr>
                <w:sz w:val="16"/>
              </w:rPr>
            </w:pPr>
            <w:r w:rsidRPr="0028543F">
              <w:t>0.0.1</w:t>
            </w:r>
          </w:p>
        </w:tc>
        <w:tc>
          <w:tcPr>
            <w:tcW w:w="6628" w:type="dxa"/>
            <w:shd w:val="clear" w:color="auto" w:fill="auto"/>
          </w:tcPr>
          <w:p w14:paraId="73DDE0C7" w14:textId="4A221DA1" w:rsidR="00635383" w:rsidRPr="00753C7F" w:rsidRDefault="00635383" w:rsidP="00635383">
            <w:pPr>
              <w:pStyle w:val="TAL"/>
              <w:rPr>
                <w:sz w:val="16"/>
              </w:rPr>
            </w:pPr>
            <w:r w:rsidRPr="00AA3425">
              <w:t>TR 38.793 v0.0.1 Rel-19 Requirements for simultaneous Rx/Tx band combinations for NR CA/DC, NR SUL and LTE/NR DC</w:t>
            </w:r>
          </w:p>
        </w:tc>
      </w:tr>
      <w:tr w:rsidR="00635383" w:rsidRPr="00753C7F" w14:paraId="085ACDBF" w14:textId="77777777" w:rsidTr="00635383">
        <w:tc>
          <w:tcPr>
            <w:tcW w:w="1242" w:type="dxa"/>
            <w:shd w:val="clear" w:color="auto" w:fill="auto"/>
          </w:tcPr>
          <w:p w14:paraId="39DCC193" w14:textId="6D8C87F8" w:rsidR="00635383" w:rsidRPr="00753C7F" w:rsidRDefault="00635383" w:rsidP="00635383">
            <w:pPr>
              <w:pStyle w:val="TAL"/>
              <w:rPr>
                <w:sz w:val="16"/>
              </w:rPr>
            </w:pPr>
            <w:r w:rsidRPr="006E39AE">
              <w:t>R4-2500384</w:t>
            </w:r>
          </w:p>
        </w:tc>
        <w:tc>
          <w:tcPr>
            <w:tcW w:w="1276" w:type="dxa"/>
            <w:shd w:val="clear" w:color="auto" w:fill="auto"/>
          </w:tcPr>
          <w:p w14:paraId="64FAFC5E" w14:textId="7405EA2A" w:rsidR="00635383" w:rsidRPr="00753C7F" w:rsidRDefault="00635383" w:rsidP="00635383">
            <w:pPr>
              <w:pStyle w:val="TAL"/>
              <w:rPr>
                <w:sz w:val="16"/>
              </w:rPr>
            </w:pPr>
            <w:r w:rsidRPr="005770A6">
              <w:t>38.750</w:t>
            </w:r>
          </w:p>
        </w:tc>
        <w:tc>
          <w:tcPr>
            <w:tcW w:w="709" w:type="dxa"/>
            <w:shd w:val="clear" w:color="auto" w:fill="auto"/>
          </w:tcPr>
          <w:p w14:paraId="0BB0856F" w14:textId="387471E0" w:rsidR="00635383" w:rsidRPr="00753C7F" w:rsidRDefault="00635383" w:rsidP="00635383">
            <w:pPr>
              <w:pStyle w:val="TAL"/>
              <w:rPr>
                <w:sz w:val="16"/>
              </w:rPr>
            </w:pPr>
            <w:r w:rsidRPr="0028543F">
              <w:t>0.4.0</w:t>
            </w:r>
          </w:p>
        </w:tc>
        <w:tc>
          <w:tcPr>
            <w:tcW w:w="6628" w:type="dxa"/>
            <w:shd w:val="clear" w:color="auto" w:fill="auto"/>
          </w:tcPr>
          <w:p w14:paraId="0DFB9A4A" w14:textId="19D79949" w:rsidR="00635383" w:rsidRPr="00753C7F" w:rsidRDefault="00635383" w:rsidP="00635383">
            <w:pPr>
              <w:pStyle w:val="TAL"/>
              <w:rPr>
                <w:sz w:val="16"/>
              </w:rPr>
            </w:pPr>
            <w:r w:rsidRPr="00AA3425">
              <w:t>TR 38.750 v0.4.0 HPUE_NR_CADC_SUL_R19-FDD</w:t>
            </w:r>
          </w:p>
        </w:tc>
      </w:tr>
      <w:tr w:rsidR="00635383" w:rsidRPr="00753C7F" w14:paraId="3AE4888C" w14:textId="77777777" w:rsidTr="00635383">
        <w:tc>
          <w:tcPr>
            <w:tcW w:w="1242" w:type="dxa"/>
            <w:shd w:val="clear" w:color="auto" w:fill="auto"/>
          </w:tcPr>
          <w:p w14:paraId="1E93C918" w14:textId="4349390B" w:rsidR="00635383" w:rsidRPr="00753C7F" w:rsidRDefault="00635383" w:rsidP="00635383">
            <w:pPr>
              <w:pStyle w:val="TAL"/>
              <w:rPr>
                <w:sz w:val="16"/>
              </w:rPr>
            </w:pPr>
            <w:r w:rsidRPr="006E39AE">
              <w:t>R4-2500386</w:t>
            </w:r>
          </w:p>
        </w:tc>
        <w:tc>
          <w:tcPr>
            <w:tcW w:w="1276" w:type="dxa"/>
            <w:shd w:val="clear" w:color="auto" w:fill="auto"/>
          </w:tcPr>
          <w:p w14:paraId="269653BE" w14:textId="21F54D8A" w:rsidR="00635383" w:rsidRPr="00753C7F" w:rsidRDefault="00635383" w:rsidP="00635383">
            <w:pPr>
              <w:pStyle w:val="TAL"/>
              <w:rPr>
                <w:sz w:val="16"/>
              </w:rPr>
            </w:pPr>
            <w:r w:rsidRPr="005770A6">
              <w:t>37.898</w:t>
            </w:r>
          </w:p>
        </w:tc>
        <w:tc>
          <w:tcPr>
            <w:tcW w:w="709" w:type="dxa"/>
            <w:shd w:val="clear" w:color="auto" w:fill="auto"/>
          </w:tcPr>
          <w:p w14:paraId="70177870" w14:textId="6641627C" w:rsidR="00635383" w:rsidRPr="00753C7F" w:rsidRDefault="00635383" w:rsidP="00635383">
            <w:pPr>
              <w:pStyle w:val="TAL"/>
              <w:rPr>
                <w:sz w:val="16"/>
              </w:rPr>
            </w:pPr>
            <w:r w:rsidRPr="0028543F">
              <w:t>0.3.0</w:t>
            </w:r>
          </w:p>
        </w:tc>
        <w:tc>
          <w:tcPr>
            <w:tcW w:w="6628" w:type="dxa"/>
            <w:shd w:val="clear" w:color="auto" w:fill="auto"/>
          </w:tcPr>
          <w:p w14:paraId="4F74476A" w14:textId="7F20394B" w:rsidR="00635383" w:rsidRPr="00753C7F" w:rsidRDefault="00635383" w:rsidP="00635383">
            <w:pPr>
              <w:pStyle w:val="TAL"/>
              <w:rPr>
                <w:sz w:val="16"/>
              </w:rPr>
            </w:pPr>
            <w:r w:rsidRPr="00AA3425">
              <w:t>TR 37.898 v0.3.0 HPUE_DC_LTE_NR_R19</w:t>
            </w:r>
          </w:p>
        </w:tc>
      </w:tr>
      <w:tr w:rsidR="00635383" w:rsidRPr="00753C7F" w14:paraId="427B36CB" w14:textId="77777777" w:rsidTr="00635383">
        <w:tc>
          <w:tcPr>
            <w:tcW w:w="1242" w:type="dxa"/>
            <w:shd w:val="clear" w:color="auto" w:fill="auto"/>
          </w:tcPr>
          <w:p w14:paraId="6C5730EF" w14:textId="6B1E2FE3" w:rsidR="00635383" w:rsidRPr="00753C7F" w:rsidRDefault="00635383" w:rsidP="00635383">
            <w:pPr>
              <w:pStyle w:val="TAL"/>
              <w:rPr>
                <w:sz w:val="16"/>
              </w:rPr>
            </w:pPr>
            <w:r w:rsidRPr="006E39AE">
              <w:t>R4-2500432</w:t>
            </w:r>
          </w:p>
        </w:tc>
        <w:tc>
          <w:tcPr>
            <w:tcW w:w="1276" w:type="dxa"/>
            <w:shd w:val="clear" w:color="auto" w:fill="auto"/>
          </w:tcPr>
          <w:p w14:paraId="67FD2500" w14:textId="5AAC5969" w:rsidR="00635383" w:rsidRPr="00753C7F" w:rsidRDefault="00635383" w:rsidP="00635383">
            <w:pPr>
              <w:pStyle w:val="TAL"/>
              <w:rPr>
                <w:sz w:val="16"/>
              </w:rPr>
            </w:pPr>
            <w:r w:rsidRPr="005770A6">
              <w:t>36.719-01-01</w:t>
            </w:r>
          </w:p>
        </w:tc>
        <w:tc>
          <w:tcPr>
            <w:tcW w:w="709" w:type="dxa"/>
            <w:shd w:val="clear" w:color="auto" w:fill="auto"/>
          </w:tcPr>
          <w:p w14:paraId="75816BA8" w14:textId="756C0D27" w:rsidR="00635383" w:rsidRPr="00753C7F" w:rsidRDefault="00635383" w:rsidP="00635383">
            <w:pPr>
              <w:pStyle w:val="TAL"/>
              <w:rPr>
                <w:sz w:val="16"/>
              </w:rPr>
            </w:pPr>
            <w:r w:rsidRPr="0028543F">
              <w:t>0.0.3</w:t>
            </w:r>
          </w:p>
        </w:tc>
        <w:tc>
          <w:tcPr>
            <w:tcW w:w="6628" w:type="dxa"/>
            <w:shd w:val="clear" w:color="auto" w:fill="auto"/>
          </w:tcPr>
          <w:p w14:paraId="010BF323" w14:textId="1242DFCB" w:rsidR="00635383" w:rsidRPr="00753C7F" w:rsidRDefault="00635383" w:rsidP="00635383">
            <w:pPr>
              <w:pStyle w:val="TAL"/>
              <w:rPr>
                <w:sz w:val="16"/>
              </w:rPr>
            </w:pPr>
            <w:r w:rsidRPr="00AA3425">
              <w:t>TR 36.719-01-01 LTE-A CA for x-DL y-UL</w:t>
            </w:r>
          </w:p>
        </w:tc>
      </w:tr>
      <w:tr w:rsidR="00635383" w:rsidRPr="00753C7F" w14:paraId="23917563" w14:textId="77777777" w:rsidTr="00635383">
        <w:tc>
          <w:tcPr>
            <w:tcW w:w="1242" w:type="dxa"/>
            <w:shd w:val="clear" w:color="auto" w:fill="auto"/>
          </w:tcPr>
          <w:p w14:paraId="0BF1E29E" w14:textId="00200FF4" w:rsidR="00635383" w:rsidRPr="00753C7F" w:rsidRDefault="00635383" w:rsidP="00635383">
            <w:pPr>
              <w:pStyle w:val="TAL"/>
              <w:rPr>
                <w:sz w:val="16"/>
              </w:rPr>
            </w:pPr>
            <w:r w:rsidRPr="006E39AE">
              <w:t>R4-2500694</w:t>
            </w:r>
          </w:p>
        </w:tc>
        <w:tc>
          <w:tcPr>
            <w:tcW w:w="1276" w:type="dxa"/>
            <w:shd w:val="clear" w:color="auto" w:fill="auto"/>
          </w:tcPr>
          <w:p w14:paraId="598F704F" w14:textId="20EEE66A" w:rsidR="00635383" w:rsidRPr="00753C7F" w:rsidRDefault="00635383" w:rsidP="00635383">
            <w:pPr>
              <w:pStyle w:val="TAL"/>
              <w:rPr>
                <w:sz w:val="16"/>
              </w:rPr>
            </w:pPr>
            <w:r w:rsidRPr="005770A6">
              <w:t>38.746</w:t>
            </w:r>
          </w:p>
        </w:tc>
        <w:tc>
          <w:tcPr>
            <w:tcW w:w="709" w:type="dxa"/>
            <w:shd w:val="clear" w:color="auto" w:fill="auto"/>
          </w:tcPr>
          <w:p w14:paraId="6ED46747" w14:textId="4D4196C4" w:rsidR="00635383" w:rsidRPr="00753C7F" w:rsidRDefault="00635383" w:rsidP="00635383">
            <w:pPr>
              <w:pStyle w:val="TAL"/>
              <w:rPr>
                <w:sz w:val="16"/>
              </w:rPr>
            </w:pPr>
            <w:r w:rsidRPr="0028543F">
              <w:t>0.3.0</w:t>
            </w:r>
          </w:p>
        </w:tc>
        <w:tc>
          <w:tcPr>
            <w:tcW w:w="6628" w:type="dxa"/>
            <w:shd w:val="clear" w:color="auto" w:fill="auto"/>
          </w:tcPr>
          <w:p w14:paraId="658B142A" w14:textId="2A9037CE" w:rsidR="00635383" w:rsidRPr="00753C7F" w:rsidRDefault="00635383" w:rsidP="00635383">
            <w:pPr>
              <w:pStyle w:val="TAL"/>
              <w:rPr>
                <w:sz w:val="16"/>
              </w:rPr>
            </w:pPr>
            <w:r w:rsidRPr="00AA3425">
              <w:t>TR 38.746 v0.3.0  HPUE_NR_CADC_SUL_R19-TDD</w:t>
            </w:r>
          </w:p>
        </w:tc>
      </w:tr>
      <w:tr w:rsidR="00635383" w:rsidRPr="00753C7F" w14:paraId="3DA979CE" w14:textId="77777777" w:rsidTr="00635383">
        <w:tc>
          <w:tcPr>
            <w:tcW w:w="1242" w:type="dxa"/>
            <w:shd w:val="clear" w:color="auto" w:fill="auto"/>
          </w:tcPr>
          <w:p w14:paraId="1E51208C" w14:textId="6910BA1C" w:rsidR="00635383" w:rsidRPr="00753C7F" w:rsidRDefault="00635383" w:rsidP="00635383">
            <w:pPr>
              <w:pStyle w:val="TAL"/>
              <w:rPr>
                <w:sz w:val="16"/>
              </w:rPr>
            </w:pPr>
            <w:r w:rsidRPr="006E39AE">
              <w:t>R4-2500753</w:t>
            </w:r>
          </w:p>
        </w:tc>
        <w:tc>
          <w:tcPr>
            <w:tcW w:w="1276" w:type="dxa"/>
            <w:shd w:val="clear" w:color="auto" w:fill="auto"/>
          </w:tcPr>
          <w:p w14:paraId="295A5C93" w14:textId="080A3F1D" w:rsidR="00635383" w:rsidRPr="00753C7F" w:rsidRDefault="00635383" w:rsidP="00635383">
            <w:pPr>
              <w:pStyle w:val="TAL"/>
              <w:rPr>
                <w:sz w:val="16"/>
              </w:rPr>
            </w:pPr>
            <w:r w:rsidRPr="005770A6">
              <w:t>38.774</w:t>
            </w:r>
          </w:p>
        </w:tc>
        <w:tc>
          <w:tcPr>
            <w:tcW w:w="709" w:type="dxa"/>
            <w:shd w:val="clear" w:color="auto" w:fill="auto"/>
          </w:tcPr>
          <w:p w14:paraId="0A9E3258" w14:textId="6841B1F2" w:rsidR="00635383" w:rsidRPr="00753C7F" w:rsidRDefault="00635383" w:rsidP="00635383">
            <w:pPr>
              <w:pStyle w:val="TAL"/>
              <w:rPr>
                <w:sz w:val="16"/>
              </w:rPr>
            </w:pPr>
            <w:r w:rsidRPr="0028543F">
              <w:t>0.2.0</w:t>
            </w:r>
          </w:p>
        </w:tc>
        <w:tc>
          <w:tcPr>
            <w:tcW w:w="6628" w:type="dxa"/>
            <w:shd w:val="clear" w:color="auto" w:fill="auto"/>
          </w:tcPr>
          <w:p w14:paraId="71FE239F" w14:textId="79B99121" w:rsidR="00635383" w:rsidRPr="00753C7F" w:rsidRDefault="00635383" w:rsidP="00635383">
            <w:pPr>
              <w:pStyle w:val="TAL"/>
              <w:rPr>
                <w:sz w:val="16"/>
              </w:rPr>
            </w:pPr>
            <w:r w:rsidRPr="00AA3425">
              <w:t>TR 38.774 v0.2.0</w:t>
            </w:r>
          </w:p>
        </w:tc>
      </w:tr>
      <w:tr w:rsidR="00635383" w:rsidRPr="00753C7F" w14:paraId="6A08D4D5" w14:textId="77777777" w:rsidTr="00635383">
        <w:tc>
          <w:tcPr>
            <w:tcW w:w="1242" w:type="dxa"/>
            <w:shd w:val="clear" w:color="auto" w:fill="auto"/>
          </w:tcPr>
          <w:p w14:paraId="29B2B52B" w14:textId="41C0C666" w:rsidR="00635383" w:rsidRPr="00753C7F" w:rsidRDefault="00635383" w:rsidP="00635383">
            <w:pPr>
              <w:pStyle w:val="TAL"/>
              <w:rPr>
                <w:sz w:val="16"/>
              </w:rPr>
            </w:pPr>
            <w:r w:rsidRPr="006E39AE">
              <w:t>R4-2500967</w:t>
            </w:r>
          </w:p>
        </w:tc>
        <w:tc>
          <w:tcPr>
            <w:tcW w:w="1276" w:type="dxa"/>
            <w:shd w:val="clear" w:color="auto" w:fill="auto"/>
          </w:tcPr>
          <w:p w14:paraId="47DD0A96" w14:textId="0C23DD68" w:rsidR="00635383" w:rsidRPr="00753C7F" w:rsidRDefault="00635383" w:rsidP="00635383">
            <w:pPr>
              <w:pStyle w:val="TAL"/>
              <w:rPr>
                <w:sz w:val="16"/>
              </w:rPr>
            </w:pPr>
            <w:r w:rsidRPr="005770A6">
              <w:t>38.719-02-01</w:t>
            </w:r>
          </w:p>
        </w:tc>
        <w:tc>
          <w:tcPr>
            <w:tcW w:w="709" w:type="dxa"/>
            <w:shd w:val="clear" w:color="auto" w:fill="auto"/>
          </w:tcPr>
          <w:p w14:paraId="05EBFFC7" w14:textId="3B547B76" w:rsidR="00635383" w:rsidRPr="00753C7F" w:rsidRDefault="00635383" w:rsidP="00635383">
            <w:pPr>
              <w:pStyle w:val="TAL"/>
              <w:rPr>
                <w:sz w:val="16"/>
              </w:rPr>
            </w:pPr>
            <w:r w:rsidRPr="0028543F">
              <w:t>0.4.0</w:t>
            </w:r>
          </w:p>
        </w:tc>
        <w:tc>
          <w:tcPr>
            <w:tcW w:w="6628" w:type="dxa"/>
            <w:shd w:val="clear" w:color="auto" w:fill="auto"/>
          </w:tcPr>
          <w:p w14:paraId="49C01C41" w14:textId="5F01A123" w:rsidR="00635383" w:rsidRPr="00753C7F" w:rsidRDefault="00635383" w:rsidP="00635383">
            <w:pPr>
              <w:pStyle w:val="TAL"/>
              <w:rPr>
                <w:sz w:val="16"/>
              </w:rPr>
            </w:pPr>
            <w:r w:rsidRPr="00AA3425">
              <w:t>TR38.719-02-01 v0.4.0_NR_CADC_R19_2BDL_xBUL</w:t>
            </w:r>
          </w:p>
        </w:tc>
      </w:tr>
      <w:tr w:rsidR="00635383" w:rsidRPr="00753C7F" w14:paraId="4ECD2394" w14:textId="77777777" w:rsidTr="00635383">
        <w:tc>
          <w:tcPr>
            <w:tcW w:w="1242" w:type="dxa"/>
            <w:shd w:val="clear" w:color="auto" w:fill="auto"/>
          </w:tcPr>
          <w:p w14:paraId="6FD9ECCE" w14:textId="1B881372" w:rsidR="00635383" w:rsidRPr="00753C7F" w:rsidRDefault="00635383" w:rsidP="00635383">
            <w:pPr>
              <w:pStyle w:val="TAL"/>
              <w:rPr>
                <w:sz w:val="16"/>
              </w:rPr>
            </w:pPr>
            <w:r w:rsidRPr="006E39AE">
              <w:t>R4-2501106</w:t>
            </w:r>
          </w:p>
        </w:tc>
        <w:tc>
          <w:tcPr>
            <w:tcW w:w="1276" w:type="dxa"/>
            <w:shd w:val="clear" w:color="auto" w:fill="auto"/>
          </w:tcPr>
          <w:p w14:paraId="165E9D97" w14:textId="56F19627" w:rsidR="00635383" w:rsidRPr="00753C7F" w:rsidRDefault="00635383" w:rsidP="00635383">
            <w:pPr>
              <w:pStyle w:val="TAL"/>
              <w:rPr>
                <w:sz w:val="16"/>
              </w:rPr>
            </w:pPr>
            <w:r w:rsidRPr="005770A6">
              <w:t>37.887</w:t>
            </w:r>
          </w:p>
        </w:tc>
        <w:tc>
          <w:tcPr>
            <w:tcW w:w="709" w:type="dxa"/>
            <w:shd w:val="clear" w:color="auto" w:fill="auto"/>
          </w:tcPr>
          <w:p w14:paraId="46D05BFB" w14:textId="331142F2" w:rsidR="00635383" w:rsidRPr="00753C7F" w:rsidRDefault="00635383" w:rsidP="00635383">
            <w:pPr>
              <w:pStyle w:val="TAL"/>
              <w:rPr>
                <w:sz w:val="16"/>
              </w:rPr>
            </w:pPr>
            <w:r w:rsidRPr="0028543F">
              <w:t>0.0.4</w:t>
            </w:r>
          </w:p>
        </w:tc>
        <w:tc>
          <w:tcPr>
            <w:tcW w:w="6628" w:type="dxa"/>
            <w:shd w:val="clear" w:color="auto" w:fill="auto"/>
          </w:tcPr>
          <w:p w14:paraId="426599E1" w14:textId="5C8FA92F" w:rsidR="00635383" w:rsidRPr="00753C7F" w:rsidRDefault="00635383" w:rsidP="00635383">
            <w:pPr>
              <w:pStyle w:val="TAL"/>
              <w:rPr>
                <w:sz w:val="16"/>
              </w:rPr>
            </w:pPr>
            <w:r w:rsidRPr="00AA3425">
              <w:t>TR 37.887 0.0.4 Rel-19 downlink interruption for NR and EN-DC band combinations at dynamic Tx Switching in Uplink</w:t>
            </w:r>
          </w:p>
        </w:tc>
      </w:tr>
      <w:tr w:rsidR="00635383" w:rsidRPr="00753C7F" w14:paraId="763AE7C2" w14:textId="77777777" w:rsidTr="00635383">
        <w:tc>
          <w:tcPr>
            <w:tcW w:w="1242" w:type="dxa"/>
            <w:shd w:val="clear" w:color="auto" w:fill="auto"/>
          </w:tcPr>
          <w:p w14:paraId="2EDAD29D" w14:textId="4E5EAE77" w:rsidR="00635383" w:rsidRPr="00753C7F" w:rsidRDefault="00635383" w:rsidP="00635383">
            <w:pPr>
              <w:pStyle w:val="TAL"/>
              <w:rPr>
                <w:sz w:val="16"/>
              </w:rPr>
            </w:pPr>
            <w:r w:rsidRPr="006E39AE">
              <w:t>R4-2501152</w:t>
            </w:r>
          </w:p>
        </w:tc>
        <w:tc>
          <w:tcPr>
            <w:tcW w:w="1276" w:type="dxa"/>
            <w:shd w:val="clear" w:color="auto" w:fill="auto"/>
          </w:tcPr>
          <w:p w14:paraId="1BCE8F74" w14:textId="0D1A38ED" w:rsidR="00635383" w:rsidRPr="00753C7F" w:rsidRDefault="00635383" w:rsidP="00635383">
            <w:pPr>
              <w:pStyle w:val="TAL"/>
              <w:rPr>
                <w:sz w:val="16"/>
              </w:rPr>
            </w:pPr>
            <w:r w:rsidRPr="005770A6">
              <w:t>37.719-11-11</w:t>
            </w:r>
          </w:p>
        </w:tc>
        <w:tc>
          <w:tcPr>
            <w:tcW w:w="709" w:type="dxa"/>
            <w:shd w:val="clear" w:color="auto" w:fill="auto"/>
          </w:tcPr>
          <w:p w14:paraId="5E621461" w14:textId="38421907" w:rsidR="00635383" w:rsidRPr="00753C7F" w:rsidRDefault="00635383" w:rsidP="00635383">
            <w:pPr>
              <w:pStyle w:val="TAL"/>
              <w:rPr>
                <w:sz w:val="16"/>
              </w:rPr>
            </w:pPr>
            <w:r w:rsidRPr="0028543F">
              <w:t>0.3.0</w:t>
            </w:r>
          </w:p>
        </w:tc>
        <w:tc>
          <w:tcPr>
            <w:tcW w:w="6628" w:type="dxa"/>
            <w:shd w:val="clear" w:color="auto" w:fill="auto"/>
          </w:tcPr>
          <w:p w14:paraId="73B4B2C3" w14:textId="0E5A5861" w:rsidR="00635383" w:rsidRPr="00753C7F" w:rsidRDefault="00635383" w:rsidP="00635383">
            <w:pPr>
              <w:pStyle w:val="TAL"/>
              <w:rPr>
                <w:sz w:val="16"/>
              </w:rPr>
            </w:pPr>
            <w:r w:rsidRPr="00AA3425">
              <w:t>TR 37.719-11-11 v0.3.0 Rel-19 Dual Connectivity of EN-DC and NE-DC configurations consisting of 2 different bands downlink (DL) with 2 different bands uplink (UL) (1 LTE band and 1 NR band)</w:t>
            </w:r>
          </w:p>
        </w:tc>
      </w:tr>
      <w:tr w:rsidR="00635383" w:rsidRPr="00753C7F" w14:paraId="0ECEB050" w14:textId="77777777" w:rsidTr="00635383">
        <w:tc>
          <w:tcPr>
            <w:tcW w:w="1242" w:type="dxa"/>
            <w:shd w:val="clear" w:color="auto" w:fill="auto"/>
          </w:tcPr>
          <w:p w14:paraId="4CDA06AB" w14:textId="2157F1F6" w:rsidR="00635383" w:rsidRPr="00753C7F" w:rsidRDefault="00635383" w:rsidP="00635383">
            <w:pPr>
              <w:pStyle w:val="TAL"/>
              <w:rPr>
                <w:sz w:val="16"/>
              </w:rPr>
            </w:pPr>
            <w:r w:rsidRPr="006E39AE">
              <w:t>R4-2501372</w:t>
            </w:r>
          </w:p>
        </w:tc>
        <w:tc>
          <w:tcPr>
            <w:tcW w:w="1276" w:type="dxa"/>
            <w:shd w:val="clear" w:color="auto" w:fill="auto"/>
          </w:tcPr>
          <w:p w14:paraId="633EBE70" w14:textId="42069F02" w:rsidR="00635383" w:rsidRPr="00753C7F" w:rsidRDefault="00635383" w:rsidP="00635383">
            <w:pPr>
              <w:pStyle w:val="TAL"/>
              <w:rPr>
                <w:sz w:val="16"/>
              </w:rPr>
            </w:pPr>
            <w:r w:rsidRPr="005770A6">
              <w:t>37.862</w:t>
            </w:r>
          </w:p>
        </w:tc>
        <w:tc>
          <w:tcPr>
            <w:tcW w:w="709" w:type="dxa"/>
            <w:shd w:val="clear" w:color="auto" w:fill="auto"/>
          </w:tcPr>
          <w:p w14:paraId="791CB33D" w14:textId="5AC6F696" w:rsidR="00635383" w:rsidRPr="00753C7F" w:rsidRDefault="00635383" w:rsidP="00635383">
            <w:pPr>
              <w:pStyle w:val="TAL"/>
              <w:rPr>
                <w:sz w:val="16"/>
              </w:rPr>
            </w:pPr>
            <w:r w:rsidRPr="0028543F">
              <w:t>0.1.0</w:t>
            </w:r>
          </w:p>
        </w:tc>
        <w:tc>
          <w:tcPr>
            <w:tcW w:w="6628" w:type="dxa"/>
            <w:shd w:val="clear" w:color="auto" w:fill="auto"/>
          </w:tcPr>
          <w:p w14:paraId="5D152238" w14:textId="3AFD2EB8" w:rsidR="00635383" w:rsidRPr="00753C7F" w:rsidRDefault="00635383" w:rsidP="00635383">
            <w:pPr>
              <w:pStyle w:val="TAL"/>
              <w:rPr>
                <w:sz w:val="16"/>
              </w:rPr>
            </w:pPr>
            <w:r w:rsidRPr="00AA3425">
              <w:t>TR 37862 for the basket WI on adding new channel BW in existing NR bands</w:t>
            </w:r>
          </w:p>
        </w:tc>
      </w:tr>
      <w:tr w:rsidR="00635383" w:rsidRPr="00753C7F" w14:paraId="39F38464" w14:textId="77777777" w:rsidTr="00635383">
        <w:tc>
          <w:tcPr>
            <w:tcW w:w="1242" w:type="dxa"/>
            <w:shd w:val="clear" w:color="auto" w:fill="auto"/>
          </w:tcPr>
          <w:p w14:paraId="2A4EAB1B" w14:textId="45EA1EF8" w:rsidR="00635383" w:rsidRPr="00753C7F" w:rsidRDefault="00635383" w:rsidP="00635383">
            <w:pPr>
              <w:pStyle w:val="TAL"/>
              <w:rPr>
                <w:sz w:val="16"/>
              </w:rPr>
            </w:pPr>
            <w:r w:rsidRPr="006E39AE">
              <w:t>R4-2501512</w:t>
            </w:r>
          </w:p>
        </w:tc>
        <w:tc>
          <w:tcPr>
            <w:tcW w:w="1276" w:type="dxa"/>
            <w:shd w:val="clear" w:color="auto" w:fill="auto"/>
          </w:tcPr>
          <w:p w14:paraId="2706ED92" w14:textId="130EF170" w:rsidR="00635383" w:rsidRPr="00753C7F" w:rsidRDefault="00635383" w:rsidP="00635383">
            <w:pPr>
              <w:pStyle w:val="TAL"/>
              <w:rPr>
                <w:sz w:val="16"/>
              </w:rPr>
            </w:pPr>
            <w:r w:rsidRPr="005770A6">
              <w:t>38.922</w:t>
            </w:r>
          </w:p>
        </w:tc>
        <w:tc>
          <w:tcPr>
            <w:tcW w:w="709" w:type="dxa"/>
            <w:shd w:val="clear" w:color="auto" w:fill="auto"/>
          </w:tcPr>
          <w:p w14:paraId="4FD4CDCF" w14:textId="1DEEB88D" w:rsidR="00635383" w:rsidRPr="00753C7F" w:rsidRDefault="00635383" w:rsidP="00635383">
            <w:pPr>
              <w:pStyle w:val="TAL"/>
              <w:rPr>
                <w:sz w:val="16"/>
              </w:rPr>
            </w:pPr>
            <w:r w:rsidRPr="0028543F">
              <w:t>1.1.0</w:t>
            </w:r>
          </w:p>
        </w:tc>
        <w:tc>
          <w:tcPr>
            <w:tcW w:w="6628" w:type="dxa"/>
            <w:shd w:val="clear" w:color="auto" w:fill="auto"/>
          </w:tcPr>
          <w:p w14:paraId="31E85AE3" w14:textId="1DF62C80" w:rsidR="00635383" w:rsidRPr="00753C7F" w:rsidRDefault="00635383" w:rsidP="00635383">
            <w:pPr>
              <w:pStyle w:val="TAL"/>
              <w:rPr>
                <w:sz w:val="16"/>
              </w:rPr>
            </w:pPr>
            <w:r w:rsidRPr="00AA3425">
              <w:t>Draft TR 38.922 Study on International Mobile Telecommunications (IMT) parameters for 4400 - 4800 MHz, 7125 - 8400 MHz and 14800 - 15350 MHz</w:t>
            </w:r>
          </w:p>
        </w:tc>
      </w:tr>
      <w:tr w:rsidR="00635383" w:rsidRPr="00753C7F" w14:paraId="4D524717" w14:textId="77777777" w:rsidTr="00635383">
        <w:tc>
          <w:tcPr>
            <w:tcW w:w="1242" w:type="dxa"/>
            <w:shd w:val="clear" w:color="auto" w:fill="auto"/>
          </w:tcPr>
          <w:p w14:paraId="4E2AC692" w14:textId="41B2D733" w:rsidR="00635383" w:rsidRPr="00753C7F" w:rsidRDefault="00635383" w:rsidP="00635383">
            <w:pPr>
              <w:pStyle w:val="TAL"/>
              <w:rPr>
                <w:sz w:val="16"/>
              </w:rPr>
            </w:pPr>
            <w:r w:rsidRPr="006E39AE">
              <w:t>R4-2501626</w:t>
            </w:r>
          </w:p>
        </w:tc>
        <w:tc>
          <w:tcPr>
            <w:tcW w:w="1276" w:type="dxa"/>
            <w:shd w:val="clear" w:color="auto" w:fill="auto"/>
          </w:tcPr>
          <w:p w14:paraId="5A10AB80" w14:textId="3F5103C5" w:rsidR="00635383" w:rsidRPr="00753C7F" w:rsidRDefault="00635383" w:rsidP="00635383">
            <w:pPr>
              <w:pStyle w:val="TAL"/>
              <w:rPr>
                <w:sz w:val="16"/>
              </w:rPr>
            </w:pPr>
            <w:r w:rsidRPr="005770A6">
              <w:t>38.719-03-01</w:t>
            </w:r>
          </w:p>
        </w:tc>
        <w:tc>
          <w:tcPr>
            <w:tcW w:w="709" w:type="dxa"/>
            <w:shd w:val="clear" w:color="auto" w:fill="auto"/>
          </w:tcPr>
          <w:p w14:paraId="4C902CE2" w14:textId="6A2ACDD0" w:rsidR="00635383" w:rsidRPr="00753C7F" w:rsidRDefault="00635383" w:rsidP="00635383">
            <w:pPr>
              <w:pStyle w:val="TAL"/>
              <w:rPr>
                <w:sz w:val="16"/>
              </w:rPr>
            </w:pPr>
            <w:r w:rsidRPr="0028543F">
              <w:t>0.4.0</w:t>
            </w:r>
          </w:p>
        </w:tc>
        <w:tc>
          <w:tcPr>
            <w:tcW w:w="6628" w:type="dxa"/>
            <w:shd w:val="clear" w:color="auto" w:fill="auto"/>
          </w:tcPr>
          <w:p w14:paraId="5216BCB5" w14:textId="0815F44F" w:rsidR="00635383" w:rsidRPr="00753C7F" w:rsidRDefault="00635383" w:rsidP="00635383">
            <w:pPr>
              <w:pStyle w:val="TAL"/>
              <w:rPr>
                <w:sz w:val="16"/>
              </w:rPr>
            </w:pPr>
            <w:r w:rsidRPr="00AA3425">
              <w:t>TR 38.719-03-01 v0.4.0 on Rel-19 NR Inter-band CA DC configurations including inter band CA for 3 different bands DL with x different bands UL (x=1,2)</w:t>
            </w:r>
          </w:p>
        </w:tc>
      </w:tr>
      <w:tr w:rsidR="00635383" w:rsidRPr="00753C7F" w14:paraId="6AEF3CDA" w14:textId="77777777" w:rsidTr="00635383">
        <w:tc>
          <w:tcPr>
            <w:tcW w:w="1242" w:type="dxa"/>
            <w:shd w:val="clear" w:color="auto" w:fill="auto"/>
          </w:tcPr>
          <w:p w14:paraId="687E274D" w14:textId="04F6A7D5" w:rsidR="00635383" w:rsidRPr="00753C7F" w:rsidRDefault="00635383" w:rsidP="00635383">
            <w:pPr>
              <w:pStyle w:val="TAL"/>
              <w:rPr>
                <w:sz w:val="16"/>
              </w:rPr>
            </w:pPr>
            <w:r w:rsidRPr="006E39AE">
              <w:t>R4-2501728</w:t>
            </w:r>
          </w:p>
        </w:tc>
        <w:tc>
          <w:tcPr>
            <w:tcW w:w="1276" w:type="dxa"/>
            <w:shd w:val="clear" w:color="auto" w:fill="auto"/>
          </w:tcPr>
          <w:p w14:paraId="4AB6AF08" w14:textId="220A6B3E" w:rsidR="00635383" w:rsidRPr="00753C7F" w:rsidRDefault="00635383" w:rsidP="00635383">
            <w:pPr>
              <w:pStyle w:val="TAL"/>
              <w:rPr>
                <w:sz w:val="16"/>
              </w:rPr>
            </w:pPr>
            <w:r w:rsidRPr="005770A6">
              <w:t>38.771</w:t>
            </w:r>
          </w:p>
        </w:tc>
        <w:tc>
          <w:tcPr>
            <w:tcW w:w="709" w:type="dxa"/>
            <w:shd w:val="clear" w:color="auto" w:fill="auto"/>
          </w:tcPr>
          <w:p w14:paraId="5D659B9F" w14:textId="0726A78A" w:rsidR="00635383" w:rsidRPr="00753C7F" w:rsidRDefault="00635383" w:rsidP="00635383">
            <w:pPr>
              <w:pStyle w:val="TAL"/>
              <w:rPr>
                <w:sz w:val="16"/>
              </w:rPr>
            </w:pPr>
            <w:r w:rsidRPr="0028543F">
              <w:t>0.2.0</w:t>
            </w:r>
          </w:p>
        </w:tc>
        <w:tc>
          <w:tcPr>
            <w:tcW w:w="6628" w:type="dxa"/>
            <w:shd w:val="clear" w:color="auto" w:fill="auto"/>
          </w:tcPr>
          <w:p w14:paraId="1E101B2D" w14:textId="4D4A2AF4" w:rsidR="00635383" w:rsidRPr="00753C7F" w:rsidRDefault="00635383" w:rsidP="00635383">
            <w:pPr>
              <w:pStyle w:val="TAL"/>
              <w:rPr>
                <w:sz w:val="16"/>
              </w:rPr>
            </w:pPr>
            <w:r w:rsidRPr="00AA3425">
              <w:t>TR 38.771 v0.2.0</w:t>
            </w:r>
          </w:p>
        </w:tc>
      </w:tr>
      <w:tr w:rsidR="00635383" w:rsidRPr="00753C7F" w14:paraId="2746CC66" w14:textId="77777777" w:rsidTr="00635383">
        <w:tc>
          <w:tcPr>
            <w:tcW w:w="1242" w:type="dxa"/>
            <w:shd w:val="clear" w:color="auto" w:fill="auto"/>
          </w:tcPr>
          <w:p w14:paraId="76FE572D" w14:textId="059143DD" w:rsidR="00635383" w:rsidRPr="00753C7F" w:rsidRDefault="00635383" w:rsidP="00635383">
            <w:pPr>
              <w:pStyle w:val="TAL"/>
              <w:rPr>
                <w:sz w:val="16"/>
              </w:rPr>
            </w:pPr>
            <w:r w:rsidRPr="006E39AE">
              <w:t>R4-2501749</w:t>
            </w:r>
          </w:p>
        </w:tc>
        <w:tc>
          <w:tcPr>
            <w:tcW w:w="1276" w:type="dxa"/>
            <w:shd w:val="clear" w:color="auto" w:fill="auto"/>
          </w:tcPr>
          <w:p w14:paraId="16634D6A" w14:textId="04C0F8BA" w:rsidR="00635383" w:rsidRPr="00753C7F" w:rsidRDefault="00635383" w:rsidP="00635383">
            <w:pPr>
              <w:pStyle w:val="TAL"/>
              <w:rPr>
                <w:sz w:val="16"/>
              </w:rPr>
            </w:pPr>
            <w:r w:rsidRPr="005770A6">
              <w:t>38.762</w:t>
            </w:r>
          </w:p>
        </w:tc>
        <w:tc>
          <w:tcPr>
            <w:tcW w:w="709" w:type="dxa"/>
            <w:shd w:val="clear" w:color="auto" w:fill="auto"/>
          </w:tcPr>
          <w:p w14:paraId="7A9D9CEB" w14:textId="70F62016" w:rsidR="00635383" w:rsidRPr="00753C7F" w:rsidRDefault="00635383" w:rsidP="00635383">
            <w:pPr>
              <w:pStyle w:val="TAL"/>
              <w:rPr>
                <w:sz w:val="16"/>
              </w:rPr>
            </w:pPr>
            <w:r w:rsidRPr="0028543F">
              <w:t>0.2.0</w:t>
            </w:r>
          </w:p>
        </w:tc>
        <w:tc>
          <w:tcPr>
            <w:tcW w:w="6628" w:type="dxa"/>
            <w:shd w:val="clear" w:color="auto" w:fill="auto"/>
          </w:tcPr>
          <w:p w14:paraId="0B99D32B" w14:textId="315EAB95" w:rsidR="00635383" w:rsidRPr="00753C7F" w:rsidRDefault="00635383" w:rsidP="00635383">
            <w:pPr>
              <w:pStyle w:val="TAL"/>
              <w:rPr>
                <w:sz w:val="16"/>
              </w:rPr>
            </w:pPr>
            <w:r w:rsidRPr="00AA3425">
              <w:t>TR 38.762 V0.2.0 on MIMO OTA dynamic test methodology for FR1 UEs</w:t>
            </w:r>
          </w:p>
        </w:tc>
      </w:tr>
      <w:tr w:rsidR="00635383" w:rsidRPr="00753C7F" w14:paraId="6B604FC6" w14:textId="77777777" w:rsidTr="00635383">
        <w:tc>
          <w:tcPr>
            <w:tcW w:w="1242" w:type="dxa"/>
            <w:shd w:val="clear" w:color="auto" w:fill="auto"/>
          </w:tcPr>
          <w:p w14:paraId="621C2C3C" w14:textId="30E53294" w:rsidR="00635383" w:rsidRPr="00753C7F" w:rsidRDefault="00635383" w:rsidP="00635383">
            <w:pPr>
              <w:pStyle w:val="TAL"/>
              <w:rPr>
                <w:sz w:val="16"/>
              </w:rPr>
            </w:pPr>
            <w:r w:rsidRPr="006E39AE">
              <w:t>R4-2501768</w:t>
            </w:r>
          </w:p>
        </w:tc>
        <w:tc>
          <w:tcPr>
            <w:tcW w:w="1276" w:type="dxa"/>
            <w:shd w:val="clear" w:color="auto" w:fill="auto"/>
          </w:tcPr>
          <w:p w14:paraId="6DD9E910" w14:textId="7A12AAD1" w:rsidR="00635383" w:rsidRPr="00753C7F" w:rsidRDefault="00635383" w:rsidP="00635383">
            <w:pPr>
              <w:pStyle w:val="TAL"/>
              <w:rPr>
                <w:sz w:val="16"/>
              </w:rPr>
            </w:pPr>
            <w:r w:rsidRPr="005770A6">
              <w:t>38.719-01-01</w:t>
            </w:r>
          </w:p>
        </w:tc>
        <w:tc>
          <w:tcPr>
            <w:tcW w:w="709" w:type="dxa"/>
            <w:shd w:val="clear" w:color="auto" w:fill="auto"/>
          </w:tcPr>
          <w:p w14:paraId="5BCF00E6" w14:textId="2D39ECB8" w:rsidR="00635383" w:rsidRPr="00753C7F" w:rsidRDefault="00635383" w:rsidP="00635383">
            <w:pPr>
              <w:pStyle w:val="TAL"/>
              <w:rPr>
                <w:sz w:val="16"/>
              </w:rPr>
            </w:pPr>
            <w:r w:rsidRPr="0028543F">
              <w:t>0.4.0</w:t>
            </w:r>
          </w:p>
        </w:tc>
        <w:tc>
          <w:tcPr>
            <w:tcW w:w="6628" w:type="dxa"/>
            <w:shd w:val="clear" w:color="auto" w:fill="auto"/>
          </w:tcPr>
          <w:p w14:paraId="2F625B96" w14:textId="17E93DE9" w:rsidR="00635383" w:rsidRPr="00753C7F" w:rsidRDefault="00635383" w:rsidP="00635383">
            <w:pPr>
              <w:pStyle w:val="TAL"/>
              <w:rPr>
                <w:sz w:val="16"/>
              </w:rPr>
            </w:pPr>
            <w:r w:rsidRPr="00AA3425">
              <w:t>Rel-19 NR intra-band CA combinations</w:t>
            </w:r>
          </w:p>
        </w:tc>
      </w:tr>
      <w:tr w:rsidR="00635383" w:rsidRPr="00753C7F" w14:paraId="5A5A7051" w14:textId="77777777" w:rsidTr="00635383">
        <w:tc>
          <w:tcPr>
            <w:tcW w:w="1242" w:type="dxa"/>
            <w:shd w:val="clear" w:color="auto" w:fill="auto"/>
          </w:tcPr>
          <w:p w14:paraId="68E1474D" w14:textId="63D22191" w:rsidR="00635383" w:rsidRPr="00753C7F" w:rsidRDefault="00635383" w:rsidP="00635383">
            <w:pPr>
              <w:pStyle w:val="TAL"/>
              <w:rPr>
                <w:sz w:val="16"/>
              </w:rPr>
            </w:pPr>
            <w:r w:rsidRPr="006E39AE">
              <w:t>R4-2501874</w:t>
            </w:r>
          </w:p>
        </w:tc>
        <w:tc>
          <w:tcPr>
            <w:tcW w:w="1276" w:type="dxa"/>
            <w:shd w:val="clear" w:color="auto" w:fill="auto"/>
          </w:tcPr>
          <w:p w14:paraId="2579563A" w14:textId="39301D6C" w:rsidR="00635383" w:rsidRPr="00753C7F" w:rsidRDefault="00635383" w:rsidP="00635383">
            <w:pPr>
              <w:pStyle w:val="TAL"/>
              <w:rPr>
                <w:sz w:val="16"/>
              </w:rPr>
            </w:pPr>
            <w:r w:rsidRPr="005770A6">
              <w:t>38.908</w:t>
            </w:r>
          </w:p>
        </w:tc>
        <w:tc>
          <w:tcPr>
            <w:tcW w:w="709" w:type="dxa"/>
            <w:shd w:val="clear" w:color="auto" w:fill="auto"/>
          </w:tcPr>
          <w:p w14:paraId="3AEDAF36" w14:textId="223B2B15" w:rsidR="00635383" w:rsidRPr="00753C7F" w:rsidRDefault="00635383" w:rsidP="00635383">
            <w:pPr>
              <w:pStyle w:val="TAL"/>
              <w:rPr>
                <w:sz w:val="16"/>
              </w:rPr>
            </w:pPr>
            <w:r w:rsidRPr="0028543F">
              <w:t>1.3.0</w:t>
            </w:r>
          </w:p>
        </w:tc>
        <w:tc>
          <w:tcPr>
            <w:tcW w:w="6628" w:type="dxa"/>
            <w:shd w:val="clear" w:color="auto" w:fill="auto"/>
          </w:tcPr>
          <w:p w14:paraId="4B6770AD" w14:textId="69F8D1C2" w:rsidR="00635383" w:rsidRPr="00753C7F" w:rsidRDefault="00635383" w:rsidP="00635383">
            <w:pPr>
              <w:pStyle w:val="TAL"/>
              <w:rPr>
                <w:sz w:val="16"/>
              </w:rPr>
            </w:pPr>
            <w:r w:rsidRPr="00AA3425">
              <w:t>TR 38.908 v1.3.0 Protection of fixed satellite service (FSS) UL within 6425 to 7125 MHz</w:t>
            </w:r>
          </w:p>
        </w:tc>
      </w:tr>
      <w:tr w:rsidR="00635383" w:rsidRPr="00753C7F" w14:paraId="43F3BEC4" w14:textId="77777777" w:rsidTr="00635383">
        <w:tc>
          <w:tcPr>
            <w:tcW w:w="1242" w:type="dxa"/>
            <w:shd w:val="clear" w:color="auto" w:fill="auto"/>
          </w:tcPr>
          <w:p w14:paraId="5A93BA9A" w14:textId="0F5EB4A9" w:rsidR="00635383" w:rsidRPr="00753C7F" w:rsidRDefault="00635383" w:rsidP="00635383">
            <w:pPr>
              <w:pStyle w:val="TAL"/>
              <w:rPr>
                <w:sz w:val="16"/>
              </w:rPr>
            </w:pPr>
            <w:r w:rsidRPr="006E39AE">
              <w:t>R4-2502875</w:t>
            </w:r>
          </w:p>
        </w:tc>
        <w:tc>
          <w:tcPr>
            <w:tcW w:w="1276" w:type="dxa"/>
            <w:shd w:val="clear" w:color="auto" w:fill="auto"/>
          </w:tcPr>
          <w:p w14:paraId="706A845A" w14:textId="05E577B4" w:rsidR="00635383" w:rsidRPr="00753C7F" w:rsidRDefault="00635383" w:rsidP="00635383">
            <w:pPr>
              <w:pStyle w:val="TAL"/>
              <w:rPr>
                <w:sz w:val="16"/>
              </w:rPr>
            </w:pPr>
            <w:r w:rsidRPr="005770A6">
              <w:t>38.768</w:t>
            </w:r>
          </w:p>
        </w:tc>
        <w:tc>
          <w:tcPr>
            <w:tcW w:w="709" w:type="dxa"/>
            <w:shd w:val="clear" w:color="auto" w:fill="auto"/>
          </w:tcPr>
          <w:p w14:paraId="41646BCE" w14:textId="52F08F1B" w:rsidR="00635383" w:rsidRPr="00753C7F" w:rsidRDefault="00635383" w:rsidP="00635383">
            <w:pPr>
              <w:pStyle w:val="TAL"/>
              <w:rPr>
                <w:sz w:val="16"/>
              </w:rPr>
            </w:pPr>
            <w:r w:rsidRPr="0028543F">
              <w:t>0.0.2</w:t>
            </w:r>
          </w:p>
        </w:tc>
        <w:tc>
          <w:tcPr>
            <w:tcW w:w="6628" w:type="dxa"/>
            <w:shd w:val="clear" w:color="auto" w:fill="auto"/>
          </w:tcPr>
          <w:p w14:paraId="44888218" w14:textId="0993EF93" w:rsidR="00635383" w:rsidRPr="00753C7F" w:rsidRDefault="00635383" w:rsidP="00635383">
            <w:pPr>
              <w:pStyle w:val="TAL"/>
              <w:rPr>
                <w:sz w:val="16"/>
              </w:rPr>
            </w:pPr>
            <w:r w:rsidRPr="00AA3425">
              <w:t>Skeleton TR 38.768 on low NR band carrier aggregation via switching v0.0.2</w:t>
            </w:r>
          </w:p>
        </w:tc>
      </w:tr>
    </w:tbl>
    <w:p w14:paraId="42958F66" w14:textId="77777777" w:rsidR="00753C7F" w:rsidRPr="00753C7F" w:rsidRDefault="00753C7F" w:rsidP="00753C7F"/>
    <w:p w14:paraId="7EAB075B" w14:textId="77777777" w:rsidR="00753C7F" w:rsidRPr="00753C7F" w:rsidRDefault="00753C7F" w:rsidP="00753C7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753C7F">
        <w:rPr>
          <w:rFonts w:ascii="Arial" w:hAnsi="Arial"/>
          <w:sz w:val="32"/>
        </w:rPr>
        <w:br w:type="page"/>
      </w:r>
      <w:r w:rsidRPr="00753C7F">
        <w:rPr>
          <w:rFonts w:ascii="Arial" w:hAnsi="Arial"/>
          <w:sz w:val="32"/>
        </w:rPr>
        <w:lastRenderedPageBreak/>
        <w:t>Annex F: List of action items</w:t>
      </w:r>
    </w:p>
    <w:p w14:paraId="02461CF5" w14:textId="77777777" w:rsidR="00753C7F" w:rsidRPr="00753C7F" w:rsidRDefault="00753C7F" w:rsidP="00753C7F">
      <w:pPr>
        <w:keepNext/>
        <w:keepLines/>
        <w:spacing w:before="60"/>
        <w:jc w:val="center"/>
        <w:rPr>
          <w:rFonts w:ascii="Arial" w:hAnsi="Arial"/>
          <w:b/>
        </w:rPr>
      </w:pPr>
    </w:p>
    <w:p w14:paraId="56D18FE3" w14:textId="77777777" w:rsidR="00753C7F" w:rsidRPr="00753C7F" w:rsidRDefault="00753C7F" w:rsidP="00753C7F">
      <w:r w:rsidRPr="00753C7F">
        <w:t>None</w:t>
      </w:r>
    </w:p>
    <w:p w14:paraId="4089C9BD" w14:textId="77777777" w:rsidR="00753C7F" w:rsidRPr="00753C7F" w:rsidRDefault="00753C7F" w:rsidP="00753C7F"/>
    <w:p w14:paraId="010D3314" w14:textId="77777777" w:rsidR="00753C7F" w:rsidRPr="00753C7F" w:rsidRDefault="00753C7F" w:rsidP="00753C7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753C7F">
        <w:rPr>
          <w:rFonts w:ascii="Arial" w:hAnsi="Arial"/>
          <w:sz w:val="32"/>
        </w:rPr>
        <w:br w:type="page"/>
      </w:r>
      <w:r w:rsidRPr="00753C7F">
        <w:rPr>
          <w:rFonts w:ascii="Arial" w:hAnsi="Arial"/>
          <w:sz w:val="32"/>
        </w:rPr>
        <w:lastRenderedPageBreak/>
        <w:t>Annex G: List of participants</w:t>
      </w:r>
    </w:p>
    <w:p w14:paraId="726D2A74" w14:textId="77777777" w:rsidR="00753C7F" w:rsidRPr="00753C7F" w:rsidRDefault="00753C7F" w:rsidP="00753C7F">
      <w:pPr>
        <w:keepNext/>
        <w:keepLines/>
        <w:spacing w:before="60"/>
        <w:jc w:val="center"/>
        <w:rPr>
          <w:rFonts w:ascii="Arial" w:hAnsi="Arial"/>
          <w:b/>
        </w:rPr>
      </w:pPr>
    </w:p>
    <w:p w14:paraId="61029A14" w14:textId="77777777" w:rsidR="00753C7F" w:rsidRPr="00753C7F" w:rsidRDefault="00753C7F" w:rsidP="00753C7F">
      <w:r w:rsidRPr="00753C7F">
        <w:t>See excel file attached to this report.</w:t>
      </w:r>
    </w:p>
    <w:p w14:paraId="3BDDD2E6" w14:textId="77777777" w:rsidR="00753C7F" w:rsidRPr="00753C7F" w:rsidRDefault="00753C7F" w:rsidP="00753C7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753C7F">
        <w:rPr>
          <w:rFonts w:ascii="Arial" w:hAnsi="Arial"/>
          <w:sz w:val="32"/>
        </w:rPr>
        <w:br w:type="page"/>
      </w:r>
      <w:r w:rsidRPr="00753C7F">
        <w:rPr>
          <w:rFonts w:ascii="Arial" w:hAnsi="Arial"/>
          <w:sz w:val="32"/>
        </w:rPr>
        <w:lastRenderedPageBreak/>
        <w:t>Annex H: List of future meetings</w:t>
      </w:r>
    </w:p>
    <w:p w14:paraId="47F08F08" w14:textId="77777777" w:rsidR="00753C7F" w:rsidRPr="00753C7F" w:rsidRDefault="00753C7F" w:rsidP="00753C7F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7"/>
        <w:gridCol w:w="1047"/>
        <w:gridCol w:w="1407"/>
        <w:gridCol w:w="946"/>
        <w:gridCol w:w="906"/>
        <w:gridCol w:w="1087"/>
      </w:tblGrid>
      <w:tr w:rsidR="00753C7F" w:rsidRPr="00753C7F" w14:paraId="7F09833F" w14:textId="77777777" w:rsidTr="00FD6F2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BF8B3" w14:textId="77777777" w:rsidR="00753C7F" w:rsidRPr="00753C7F" w:rsidRDefault="00753C7F" w:rsidP="00753C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C7F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0E037" w14:textId="77777777" w:rsidR="00753C7F" w:rsidRPr="00753C7F" w:rsidRDefault="00753C7F" w:rsidP="00753C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C7F">
              <w:rPr>
                <w:rFonts w:ascii="Arial" w:hAnsi="Arial"/>
                <w:b/>
                <w:sz w:val="18"/>
              </w:rP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67B1D" w14:textId="77777777" w:rsidR="00753C7F" w:rsidRPr="00753C7F" w:rsidRDefault="00753C7F" w:rsidP="00753C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C7F">
              <w:rPr>
                <w:rFonts w:ascii="Arial" w:hAnsi="Arial"/>
                <w:b/>
                <w:sz w:val="18"/>
              </w:rP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DFF44" w14:textId="77777777" w:rsidR="00753C7F" w:rsidRPr="00753C7F" w:rsidRDefault="00753C7F" w:rsidP="00753C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C7F">
              <w:rPr>
                <w:rFonts w:ascii="Arial" w:hAnsi="Arial"/>
                <w:b/>
                <w:sz w:val="18"/>
              </w:rP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6DDF2" w14:textId="77777777" w:rsidR="00753C7F" w:rsidRPr="00753C7F" w:rsidRDefault="00753C7F" w:rsidP="00753C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C7F">
              <w:rPr>
                <w:rFonts w:ascii="Arial" w:hAnsi="Arial"/>
                <w:b/>
                <w:sz w:val="18"/>
              </w:rP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D6BB4" w14:textId="77777777" w:rsidR="00753C7F" w:rsidRPr="00753C7F" w:rsidRDefault="00753C7F" w:rsidP="00753C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C7F">
              <w:rPr>
                <w:rFonts w:ascii="Arial" w:hAnsi="Arial"/>
                <w:b/>
                <w:sz w:val="18"/>
              </w:rPr>
              <w:t>Reference</w:t>
            </w:r>
          </w:p>
        </w:tc>
      </w:tr>
      <w:tr w:rsidR="00753C7F" w:rsidRPr="00753C7F" w14:paraId="5330A757" w14:textId="77777777" w:rsidTr="00FD6F2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31F15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RAN4#114-bis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C33DB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2025-04-07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E407C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2025-04-11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CAC6A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F3067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0CDB6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R4-114-bis</w:t>
            </w:r>
          </w:p>
        </w:tc>
      </w:tr>
      <w:tr w:rsidR="00753C7F" w:rsidRPr="00753C7F" w14:paraId="1DA86FA2" w14:textId="77777777" w:rsidTr="00FD6F2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0A7D9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RAN4#115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3F13F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2025-05-19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AC750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2025-05-23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D4891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St Julian’s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5A9F0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Malta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505B3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R4-115</w:t>
            </w:r>
          </w:p>
        </w:tc>
      </w:tr>
      <w:tr w:rsidR="00753C7F" w:rsidRPr="00753C7F" w14:paraId="0EF7AB3B" w14:textId="77777777" w:rsidTr="00FD6F2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F57E4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RAN4#116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BAEF3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2025-08-25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39A69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2025-08-29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78AD5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5DB4E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B1593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R4-116</w:t>
            </w:r>
          </w:p>
        </w:tc>
      </w:tr>
      <w:tr w:rsidR="00753C7F" w:rsidRPr="00753C7F" w14:paraId="64ED7B6D" w14:textId="77777777" w:rsidTr="00FD6F2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0AF74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RAN4#116-bis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7D7BF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2025-10-13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C95B9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2025-10-17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8C428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Prague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A0639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CZ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DB4CA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R4-116-bis</w:t>
            </w:r>
          </w:p>
        </w:tc>
      </w:tr>
      <w:tr w:rsidR="00753C7F" w:rsidRPr="00753C7F" w14:paraId="2C0C4828" w14:textId="77777777" w:rsidTr="00FD6F2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500D5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RAN4#117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DA500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2025-11-17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FBEA0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2025-11-21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0E0DC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Dallas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F1E80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218C0" w14:textId="77777777" w:rsidR="00753C7F" w:rsidRPr="00753C7F" w:rsidRDefault="00753C7F" w:rsidP="00753C7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753C7F">
              <w:rPr>
                <w:rFonts w:ascii="Arial" w:hAnsi="Arial"/>
                <w:sz w:val="16"/>
              </w:rPr>
              <w:t>R4-117</w:t>
            </w:r>
          </w:p>
        </w:tc>
      </w:tr>
    </w:tbl>
    <w:p w14:paraId="6E38E82A" w14:textId="77777777" w:rsidR="00753C7F" w:rsidRPr="00753C7F" w:rsidRDefault="00753C7F" w:rsidP="00753C7F">
      <w:pPr>
        <w:spacing w:after="0"/>
      </w:pPr>
    </w:p>
    <w:p w14:paraId="182F97F5" w14:textId="77777777" w:rsidR="00753C7F" w:rsidRPr="00753C7F" w:rsidRDefault="00753C7F" w:rsidP="00753C7F">
      <w:pPr>
        <w:spacing w:after="0"/>
      </w:pPr>
      <w:r w:rsidRPr="00753C7F">
        <w:t>Annexes to report prepared by: MCC</w:t>
      </w:r>
    </w:p>
    <w:p w14:paraId="74E55FDA" w14:textId="77777777" w:rsidR="00753C7F" w:rsidRPr="00753C7F" w:rsidRDefault="00753C7F" w:rsidP="00753C7F">
      <w:pPr>
        <w:spacing w:after="0"/>
      </w:pPr>
    </w:p>
    <w:p w14:paraId="1E9B23D6" w14:textId="77777777" w:rsidR="00753C7F" w:rsidRPr="00753C7F" w:rsidRDefault="00753C7F" w:rsidP="00753C7F"/>
    <w:p w14:paraId="09C9285D" w14:textId="77777777" w:rsidR="001E4C1E" w:rsidRDefault="001E4C1E" w:rsidP="001E4C1E"/>
    <w:p w14:paraId="5DBB40E2" w14:textId="6DCA6D1F" w:rsidR="001E4C1E" w:rsidRDefault="001E4C1E" w:rsidP="001E4C1E"/>
    <w:p w14:paraId="4BB096B8" w14:textId="09D8D049" w:rsidR="001E4C1E" w:rsidRDefault="001E4C1E" w:rsidP="001E4C1E"/>
    <w:p w14:paraId="1F381221" w14:textId="2FAAEF71" w:rsidR="001E4C1E" w:rsidRDefault="001E4C1E" w:rsidP="001E4C1E"/>
    <w:p w14:paraId="451C31A3" w14:textId="77777777" w:rsidR="001E4C1E" w:rsidRDefault="001E4C1E" w:rsidP="001E4C1E"/>
    <w:sectPr w:rsidR="001E4C1E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C8B1C" w14:textId="77777777" w:rsidR="00097CD0" w:rsidRDefault="00097CD0">
      <w:pPr>
        <w:spacing w:after="0"/>
      </w:pPr>
      <w:r>
        <w:separator/>
      </w:r>
    </w:p>
  </w:endnote>
  <w:endnote w:type="continuationSeparator" w:id="0">
    <w:p w14:paraId="6D147306" w14:textId="77777777" w:rsidR="00097CD0" w:rsidRDefault="00097C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B538D" w14:textId="77777777" w:rsidR="00097CD0" w:rsidRDefault="00097CD0">
      <w:pPr>
        <w:spacing w:after="0"/>
      </w:pPr>
      <w:r>
        <w:separator/>
      </w:r>
    </w:p>
  </w:footnote>
  <w:footnote w:type="continuationSeparator" w:id="0">
    <w:p w14:paraId="27E2F6FE" w14:textId="77777777" w:rsidR="00097CD0" w:rsidRDefault="00097C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FE659" w14:textId="77777777" w:rsidR="00544CC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C1E"/>
    <w:rsid w:val="00097CD0"/>
    <w:rsid w:val="001E4C1E"/>
    <w:rsid w:val="0028697F"/>
    <w:rsid w:val="002B2ACD"/>
    <w:rsid w:val="00544CCC"/>
    <w:rsid w:val="00635383"/>
    <w:rsid w:val="006572B2"/>
    <w:rsid w:val="00753C7F"/>
    <w:rsid w:val="00903ED7"/>
    <w:rsid w:val="00AE204D"/>
    <w:rsid w:val="00B2507B"/>
    <w:rsid w:val="00B976AF"/>
    <w:rsid w:val="00CF0BC8"/>
    <w:rsid w:val="00F2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CB6995"/>
  <w15:chartTrackingRefBased/>
  <w15:docId w15:val="{9FA92B2F-C17E-4BF3-BB66-6324AABF8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6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B976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976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976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976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976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976AF"/>
    <w:pPr>
      <w:outlineLvl w:val="5"/>
    </w:pPr>
  </w:style>
  <w:style w:type="paragraph" w:styleId="Heading7">
    <w:name w:val="heading 7"/>
    <w:basedOn w:val="H6"/>
    <w:next w:val="Normal"/>
    <w:qFormat/>
    <w:rsid w:val="00B976AF"/>
    <w:pPr>
      <w:outlineLvl w:val="6"/>
    </w:pPr>
  </w:style>
  <w:style w:type="paragraph" w:styleId="Heading8">
    <w:name w:val="heading 8"/>
    <w:basedOn w:val="Heading1"/>
    <w:next w:val="Normal"/>
    <w:qFormat/>
    <w:rsid w:val="00B976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76AF"/>
    <w:pPr>
      <w:outlineLvl w:val="8"/>
    </w:pPr>
  </w:style>
  <w:style w:type="character" w:default="1" w:styleId="DefaultParagraphFont">
    <w:name w:val="Default Paragraph Font"/>
    <w:semiHidden/>
    <w:rsid w:val="00B976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76AF"/>
  </w:style>
  <w:style w:type="paragraph" w:styleId="TOC8">
    <w:name w:val="toc 8"/>
    <w:basedOn w:val="TOC1"/>
    <w:semiHidden/>
    <w:rsid w:val="00B976AF"/>
    <w:pPr>
      <w:spacing w:before="180"/>
      <w:ind w:left="2693" w:hanging="2693"/>
    </w:pPr>
    <w:rPr>
      <w:b/>
    </w:rPr>
  </w:style>
  <w:style w:type="paragraph" w:styleId="TOC1">
    <w:name w:val="toc 1"/>
    <w:semiHidden/>
    <w:rsid w:val="00B976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B976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976AF"/>
    <w:pPr>
      <w:ind w:left="1701" w:hanging="1701"/>
    </w:pPr>
  </w:style>
  <w:style w:type="paragraph" w:styleId="TOC4">
    <w:name w:val="toc 4"/>
    <w:basedOn w:val="TOC3"/>
    <w:semiHidden/>
    <w:rsid w:val="00B976AF"/>
    <w:pPr>
      <w:ind w:left="1418" w:hanging="1418"/>
    </w:pPr>
  </w:style>
  <w:style w:type="paragraph" w:styleId="TOC3">
    <w:name w:val="toc 3"/>
    <w:basedOn w:val="TOC2"/>
    <w:semiHidden/>
    <w:rsid w:val="00B976AF"/>
    <w:pPr>
      <w:ind w:left="1134" w:hanging="1134"/>
    </w:pPr>
  </w:style>
  <w:style w:type="paragraph" w:styleId="TOC2">
    <w:name w:val="toc 2"/>
    <w:basedOn w:val="TOC1"/>
    <w:semiHidden/>
    <w:rsid w:val="00B976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76AF"/>
    <w:pPr>
      <w:ind w:left="284"/>
    </w:pPr>
  </w:style>
  <w:style w:type="paragraph" w:styleId="Index1">
    <w:name w:val="index 1"/>
    <w:basedOn w:val="Normal"/>
    <w:semiHidden/>
    <w:rsid w:val="00B976AF"/>
    <w:pPr>
      <w:keepLines/>
      <w:spacing w:after="0"/>
    </w:pPr>
  </w:style>
  <w:style w:type="paragraph" w:customStyle="1" w:styleId="ZH">
    <w:name w:val="ZH"/>
    <w:rsid w:val="00B976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976AF"/>
    <w:pPr>
      <w:outlineLvl w:val="9"/>
    </w:pPr>
  </w:style>
  <w:style w:type="paragraph" w:styleId="ListNumber2">
    <w:name w:val="List Number 2"/>
    <w:basedOn w:val="ListNumber"/>
    <w:semiHidden/>
    <w:rsid w:val="00B976AF"/>
    <w:pPr>
      <w:ind w:left="851"/>
    </w:pPr>
  </w:style>
  <w:style w:type="paragraph" w:styleId="Header">
    <w:name w:val="header"/>
    <w:semiHidden/>
    <w:rsid w:val="00B976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976AF"/>
    <w:rPr>
      <w:b/>
      <w:position w:val="6"/>
      <w:sz w:val="16"/>
    </w:rPr>
  </w:style>
  <w:style w:type="paragraph" w:styleId="FootnoteText">
    <w:name w:val="footnote text"/>
    <w:basedOn w:val="Normal"/>
    <w:semiHidden/>
    <w:rsid w:val="00B976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976AF"/>
    <w:rPr>
      <w:b/>
    </w:rPr>
  </w:style>
  <w:style w:type="paragraph" w:customStyle="1" w:styleId="TAC">
    <w:name w:val="TAC"/>
    <w:basedOn w:val="TAL"/>
    <w:rsid w:val="00B976AF"/>
    <w:pPr>
      <w:jc w:val="center"/>
    </w:pPr>
  </w:style>
  <w:style w:type="paragraph" w:customStyle="1" w:styleId="TF">
    <w:name w:val="TF"/>
    <w:basedOn w:val="TH"/>
    <w:rsid w:val="00B976AF"/>
    <w:pPr>
      <w:keepNext w:val="0"/>
      <w:spacing w:before="0" w:after="240"/>
    </w:pPr>
  </w:style>
  <w:style w:type="paragraph" w:customStyle="1" w:styleId="NO">
    <w:name w:val="NO"/>
    <w:basedOn w:val="Normal"/>
    <w:rsid w:val="00B976AF"/>
    <w:pPr>
      <w:keepLines/>
      <w:ind w:left="1135" w:hanging="851"/>
    </w:pPr>
  </w:style>
  <w:style w:type="paragraph" w:styleId="TOC9">
    <w:name w:val="toc 9"/>
    <w:basedOn w:val="TOC8"/>
    <w:semiHidden/>
    <w:rsid w:val="00B976AF"/>
    <w:pPr>
      <w:ind w:left="1418" w:hanging="1418"/>
    </w:pPr>
  </w:style>
  <w:style w:type="paragraph" w:customStyle="1" w:styleId="EX">
    <w:name w:val="EX"/>
    <w:basedOn w:val="Normal"/>
    <w:rsid w:val="00B976AF"/>
    <w:pPr>
      <w:keepLines/>
      <w:ind w:left="1702" w:hanging="1418"/>
    </w:pPr>
  </w:style>
  <w:style w:type="paragraph" w:customStyle="1" w:styleId="FP">
    <w:name w:val="FP"/>
    <w:basedOn w:val="Normal"/>
    <w:rsid w:val="00B976AF"/>
    <w:pPr>
      <w:spacing w:after="0"/>
    </w:pPr>
  </w:style>
  <w:style w:type="paragraph" w:customStyle="1" w:styleId="LD">
    <w:name w:val="LD"/>
    <w:rsid w:val="00B976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76AF"/>
    <w:pPr>
      <w:spacing w:after="0"/>
    </w:pPr>
  </w:style>
  <w:style w:type="paragraph" w:customStyle="1" w:styleId="EW">
    <w:name w:val="EW"/>
    <w:basedOn w:val="EX"/>
    <w:rsid w:val="00B976AF"/>
    <w:pPr>
      <w:spacing w:after="0"/>
    </w:pPr>
  </w:style>
  <w:style w:type="paragraph" w:styleId="TOC6">
    <w:name w:val="toc 6"/>
    <w:basedOn w:val="TOC5"/>
    <w:next w:val="Normal"/>
    <w:semiHidden/>
    <w:rsid w:val="00B976AF"/>
    <w:pPr>
      <w:ind w:left="1985" w:hanging="1985"/>
    </w:pPr>
  </w:style>
  <w:style w:type="paragraph" w:styleId="TOC7">
    <w:name w:val="toc 7"/>
    <w:basedOn w:val="TOC6"/>
    <w:next w:val="Normal"/>
    <w:semiHidden/>
    <w:rsid w:val="00B976AF"/>
    <w:pPr>
      <w:ind w:left="2268" w:hanging="2268"/>
    </w:pPr>
  </w:style>
  <w:style w:type="paragraph" w:styleId="ListBullet2">
    <w:name w:val="List Bullet 2"/>
    <w:basedOn w:val="ListBullet"/>
    <w:semiHidden/>
    <w:rsid w:val="00B976AF"/>
    <w:pPr>
      <w:ind w:left="851"/>
    </w:pPr>
  </w:style>
  <w:style w:type="paragraph" w:styleId="ListBullet3">
    <w:name w:val="List Bullet 3"/>
    <w:basedOn w:val="ListBullet2"/>
    <w:semiHidden/>
    <w:rsid w:val="00B976AF"/>
    <w:pPr>
      <w:ind w:left="1135"/>
    </w:pPr>
  </w:style>
  <w:style w:type="paragraph" w:styleId="ListNumber">
    <w:name w:val="List Number"/>
    <w:basedOn w:val="List"/>
    <w:semiHidden/>
    <w:rsid w:val="00B976AF"/>
  </w:style>
  <w:style w:type="paragraph" w:customStyle="1" w:styleId="EQ">
    <w:name w:val="EQ"/>
    <w:basedOn w:val="Normal"/>
    <w:next w:val="Normal"/>
    <w:rsid w:val="00B976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76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76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76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76AF"/>
    <w:pPr>
      <w:jc w:val="right"/>
    </w:pPr>
  </w:style>
  <w:style w:type="paragraph" w:customStyle="1" w:styleId="H6">
    <w:name w:val="H6"/>
    <w:basedOn w:val="Heading5"/>
    <w:next w:val="Normal"/>
    <w:rsid w:val="00B976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76AF"/>
    <w:pPr>
      <w:ind w:left="851" w:hanging="851"/>
    </w:pPr>
  </w:style>
  <w:style w:type="paragraph" w:customStyle="1" w:styleId="TAL">
    <w:name w:val="TAL"/>
    <w:basedOn w:val="Normal"/>
    <w:rsid w:val="00B976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976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76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76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76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76AF"/>
    <w:pPr>
      <w:framePr w:wrap="notBeside" w:y="16161"/>
    </w:pPr>
  </w:style>
  <w:style w:type="character" w:customStyle="1" w:styleId="ZGSM">
    <w:name w:val="ZGSM"/>
    <w:rsid w:val="00B976AF"/>
  </w:style>
  <w:style w:type="paragraph" w:styleId="List2">
    <w:name w:val="List 2"/>
    <w:basedOn w:val="List"/>
    <w:semiHidden/>
    <w:rsid w:val="00B976AF"/>
    <w:pPr>
      <w:ind w:left="851"/>
    </w:pPr>
  </w:style>
  <w:style w:type="paragraph" w:customStyle="1" w:styleId="ZG">
    <w:name w:val="ZG"/>
    <w:rsid w:val="00B976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976AF"/>
    <w:pPr>
      <w:ind w:left="1135"/>
    </w:pPr>
  </w:style>
  <w:style w:type="paragraph" w:styleId="List4">
    <w:name w:val="List 4"/>
    <w:basedOn w:val="List3"/>
    <w:semiHidden/>
    <w:rsid w:val="00B976AF"/>
    <w:pPr>
      <w:ind w:left="1418"/>
    </w:pPr>
  </w:style>
  <w:style w:type="paragraph" w:styleId="List5">
    <w:name w:val="List 5"/>
    <w:basedOn w:val="List4"/>
    <w:semiHidden/>
    <w:rsid w:val="00B976AF"/>
    <w:pPr>
      <w:ind w:left="1702"/>
    </w:pPr>
  </w:style>
  <w:style w:type="paragraph" w:customStyle="1" w:styleId="EditorsNote">
    <w:name w:val="Editor's Note"/>
    <w:basedOn w:val="NO"/>
    <w:rsid w:val="00B976AF"/>
    <w:rPr>
      <w:color w:val="FF0000"/>
    </w:rPr>
  </w:style>
  <w:style w:type="paragraph" w:styleId="List">
    <w:name w:val="List"/>
    <w:basedOn w:val="Normal"/>
    <w:semiHidden/>
    <w:rsid w:val="00B976AF"/>
    <w:pPr>
      <w:ind w:left="568" w:hanging="284"/>
    </w:pPr>
  </w:style>
  <w:style w:type="paragraph" w:styleId="ListBullet">
    <w:name w:val="List Bullet"/>
    <w:basedOn w:val="List"/>
    <w:semiHidden/>
    <w:rsid w:val="00B976AF"/>
  </w:style>
  <w:style w:type="paragraph" w:styleId="ListBullet4">
    <w:name w:val="List Bullet 4"/>
    <w:basedOn w:val="ListBullet3"/>
    <w:semiHidden/>
    <w:rsid w:val="00B976AF"/>
    <w:pPr>
      <w:ind w:left="1418"/>
    </w:pPr>
  </w:style>
  <w:style w:type="paragraph" w:styleId="ListBullet5">
    <w:name w:val="List Bullet 5"/>
    <w:basedOn w:val="ListBullet4"/>
    <w:semiHidden/>
    <w:rsid w:val="00B976AF"/>
    <w:pPr>
      <w:ind w:left="1702"/>
    </w:pPr>
  </w:style>
  <w:style w:type="paragraph" w:customStyle="1" w:styleId="B1">
    <w:name w:val="B1"/>
    <w:basedOn w:val="List"/>
    <w:rsid w:val="00B976AF"/>
  </w:style>
  <w:style w:type="paragraph" w:customStyle="1" w:styleId="B2">
    <w:name w:val="B2"/>
    <w:basedOn w:val="List2"/>
    <w:rsid w:val="00B976AF"/>
  </w:style>
  <w:style w:type="paragraph" w:customStyle="1" w:styleId="B3">
    <w:name w:val="B3"/>
    <w:basedOn w:val="List3"/>
    <w:rsid w:val="00B976AF"/>
  </w:style>
  <w:style w:type="paragraph" w:customStyle="1" w:styleId="B4">
    <w:name w:val="B4"/>
    <w:basedOn w:val="List4"/>
    <w:rsid w:val="00B976AF"/>
  </w:style>
  <w:style w:type="paragraph" w:customStyle="1" w:styleId="B5">
    <w:name w:val="B5"/>
    <w:basedOn w:val="List5"/>
    <w:rsid w:val="00B976AF"/>
  </w:style>
  <w:style w:type="paragraph" w:styleId="Footer">
    <w:name w:val="footer"/>
    <w:basedOn w:val="Header"/>
    <w:semiHidden/>
    <w:rsid w:val="00B976AF"/>
    <w:pPr>
      <w:jc w:val="center"/>
    </w:pPr>
    <w:rPr>
      <w:i/>
    </w:rPr>
  </w:style>
  <w:style w:type="paragraph" w:customStyle="1" w:styleId="ZTD">
    <w:name w:val="ZTD"/>
    <w:basedOn w:val="ZB"/>
    <w:rsid w:val="00B976A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1E4C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F1B89-0583-4C84-A8CA-B9CBA4A78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50</Pages>
  <Words>19705</Words>
  <Characters>112319</Characters>
  <Application>Microsoft Office Word</Application>
  <DocSecurity>0</DocSecurity>
  <Lines>935</Lines>
  <Paragraphs>263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6</cp:revision>
  <cp:lastPrinted>1899-12-31T23:00:00Z</cp:lastPrinted>
  <dcterms:created xsi:type="dcterms:W3CDTF">2025-03-21T20:07:00Z</dcterms:created>
  <dcterms:modified xsi:type="dcterms:W3CDTF">2025-03-26T13:47:00Z</dcterms:modified>
</cp:coreProperties>
</file>