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1170" w14:textId="4A3424E1" w:rsidR="00CE7705" w:rsidRPr="00121EA7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121EA7">
        <w:rPr>
          <w:rFonts w:ascii="Arial" w:hAnsi="Arial" w:cs="Arial"/>
          <w:b/>
          <w:sz w:val="24"/>
          <w:lang w:val="en-US" w:eastAsia="zh-CN"/>
        </w:rPr>
        <w:t>3GPP TSG-RAN WG4 Meeting #</w:t>
      </w:r>
      <w:r w:rsidRPr="00526B08">
        <w:rPr>
          <w:rFonts w:ascii="Arial" w:hAnsi="Arial" w:cs="Arial"/>
          <w:b/>
          <w:sz w:val="24"/>
          <w:lang w:val="en-US" w:eastAsia="zh-CN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1</w:t>
      </w:r>
      <w:r w:rsidR="00AB0FBE">
        <w:rPr>
          <w:rFonts w:ascii="Arial" w:hAnsi="Arial" w:cs="Arial"/>
          <w:b/>
          <w:sz w:val="24"/>
          <w:lang w:val="en-US" w:eastAsia="zh-CN"/>
        </w:rPr>
        <w:t>4</w:t>
      </w:r>
      <w:r w:rsidRPr="00526B08">
        <w:rPr>
          <w:rFonts w:ascii="Arial" w:hAnsi="Arial" w:cs="Arial"/>
          <w:b/>
          <w:sz w:val="24"/>
          <w:lang w:val="en-US" w:eastAsia="zh-CN"/>
        </w:rPr>
        <w:tab/>
      </w:r>
      <w:r w:rsidR="00783264" w:rsidRPr="00783264">
        <w:rPr>
          <w:rFonts w:ascii="Arial" w:hAnsi="Arial" w:cs="Arial"/>
          <w:b/>
          <w:sz w:val="24"/>
          <w:lang w:val="en-US" w:eastAsia="zh-CN"/>
        </w:rPr>
        <w:t>R4-2502599</w:t>
      </w:r>
      <w:r w:rsidR="00514B27" w:rsidRPr="00514B27">
        <w:rPr>
          <w:rFonts w:ascii="Arial" w:hAnsi="Arial" w:cs="Arial"/>
          <w:b/>
          <w:sz w:val="24"/>
          <w:lang w:val="en-US" w:eastAsia="zh-CN"/>
        </w:rPr>
        <w:tab/>
      </w:r>
    </w:p>
    <w:p w14:paraId="797F00A8" w14:textId="77777777" w:rsidR="00783264" w:rsidRPr="00090317" w:rsidRDefault="00783264" w:rsidP="0078326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val="en-US" w:eastAsia="sv-SE"/>
        </w:rPr>
      </w:pPr>
      <w:r w:rsidRPr="00090317">
        <w:rPr>
          <w:rFonts w:ascii="Arial" w:hAnsi="Arial" w:hint="eastAsia"/>
          <w:b/>
          <w:sz w:val="24"/>
          <w:lang w:val="en-US" w:eastAsia="sv-SE"/>
        </w:rPr>
        <w:t>Athens</w:t>
      </w:r>
      <w:r w:rsidRPr="00090317">
        <w:rPr>
          <w:rFonts w:ascii="Arial" w:hAnsi="Arial"/>
          <w:b/>
          <w:sz w:val="24"/>
          <w:lang w:val="en-US" w:eastAsia="sv-SE"/>
        </w:rPr>
        <w:t>, GR, 17</w:t>
      </w:r>
      <w:r w:rsidRPr="00090317">
        <w:rPr>
          <w:rFonts w:ascii="Arial" w:hAnsi="Arial"/>
          <w:b/>
          <w:sz w:val="24"/>
          <w:vertAlign w:val="superscript"/>
          <w:lang w:val="en-US" w:eastAsia="sv-SE"/>
        </w:rPr>
        <w:t>th</w:t>
      </w:r>
      <w:r w:rsidRPr="00090317">
        <w:rPr>
          <w:rFonts w:ascii="Arial" w:hAnsi="Arial"/>
          <w:b/>
          <w:sz w:val="24"/>
          <w:lang w:val="en-US" w:eastAsia="sv-SE"/>
        </w:rPr>
        <w:t xml:space="preserve"> – 21</w:t>
      </w:r>
      <w:r w:rsidRPr="00090317">
        <w:rPr>
          <w:rFonts w:ascii="Arial" w:hAnsi="Arial"/>
          <w:b/>
          <w:sz w:val="24"/>
          <w:vertAlign w:val="superscript"/>
          <w:lang w:val="en-US" w:eastAsia="sv-SE"/>
        </w:rPr>
        <w:t>st</w:t>
      </w:r>
      <w:r w:rsidRPr="00090317">
        <w:rPr>
          <w:rFonts w:ascii="Arial" w:hAnsi="Arial"/>
          <w:b/>
          <w:sz w:val="24"/>
          <w:lang w:val="en-US" w:eastAsia="sv-SE"/>
        </w:rPr>
        <w:t xml:space="preserve"> February, 2025</w:t>
      </w:r>
    </w:p>
    <w:p w14:paraId="5C55AF89" w14:textId="77777777" w:rsidR="002B4BD4" w:rsidRPr="00783264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</w:p>
    <w:p w14:paraId="247DAB66" w14:textId="6A811D54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83264">
        <w:rPr>
          <w:rFonts w:ascii="Arial" w:eastAsiaTheme="minorEastAsia" w:hAnsi="Arial" w:cs="Arial"/>
          <w:color w:val="000000"/>
          <w:sz w:val="22"/>
          <w:lang w:eastAsia="zh-CN"/>
        </w:rPr>
        <w:t>7.25.3</w:t>
      </w:r>
    </w:p>
    <w:p w14:paraId="04253F34" w14:textId="086C1C27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14B27"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3E63963B" w14:textId="7B79DCDE" w:rsidR="00514B27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83264" w:rsidRPr="00783264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Netw_Energy_NR_enh_Part2</w:t>
      </w:r>
    </w:p>
    <w:p w14:paraId="3B68B2C3" w14:textId="0D872D1A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148CA103" w14:textId="12FAA873" w:rsidR="003B5E84" w:rsidRPr="003B5E84" w:rsidRDefault="002C1E1D" w:rsidP="003B5E8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 xml:space="preserve">Agreements for </w:t>
      </w:r>
      <w:r w:rsidRPr="002C1E1D">
        <w:rPr>
          <w:lang w:val="en-US" w:eastAsia="ja-JP"/>
        </w:rPr>
        <w:t>Adaptation of common signal/channel transmission</w:t>
      </w:r>
    </w:p>
    <w:p w14:paraId="521F359A" w14:textId="100F8E3D" w:rsidR="00514B27" w:rsidRDefault="00514B27" w:rsidP="00514B2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 SSB </w:t>
      </w:r>
      <w:r w:rsidR="00587EB0">
        <w:rPr>
          <w:sz w:val="24"/>
          <w:szCs w:val="16"/>
        </w:rPr>
        <w:t>adaptation</w:t>
      </w:r>
      <w:r>
        <w:rPr>
          <w:sz w:val="24"/>
          <w:szCs w:val="16"/>
        </w:rPr>
        <w:t xml:space="preserve"> – Scenario </w:t>
      </w:r>
    </w:p>
    <w:p w14:paraId="6B1A593B" w14:textId="54AA7572" w:rsidR="00E51005" w:rsidRPr="00D8698F" w:rsidRDefault="00E51005" w:rsidP="00E51005">
      <w:pPr>
        <w:rPr>
          <w:rFonts w:eastAsia="Malgun Gothic"/>
          <w:b/>
          <w:u w:val="single"/>
          <w:lang w:eastAsia="ko-KR"/>
        </w:rPr>
      </w:pPr>
      <w:bookmarkStart w:id="0" w:name="OLE_LINK16"/>
      <w:r w:rsidRPr="00D8698F">
        <w:rPr>
          <w:b/>
          <w:u w:val="single"/>
          <w:lang w:eastAsia="ko-KR"/>
        </w:rPr>
        <w:t>Issue 1-1-1: Scenario clarification based on RAN1 progress</w:t>
      </w:r>
      <w:bookmarkEnd w:id="0"/>
    </w:p>
    <w:p w14:paraId="4891FA27" w14:textId="51541553" w:rsidR="00783264" w:rsidRPr="006570AA" w:rsidRDefault="00783264" w:rsidP="00783264">
      <w:pPr>
        <w:rPr>
          <w:highlight w:val="green"/>
          <w:lang w:val="sv-SE" w:eastAsia="zh-CN"/>
        </w:rPr>
      </w:pPr>
      <w:r w:rsidRPr="006570AA">
        <w:rPr>
          <w:rFonts w:hint="eastAsia"/>
          <w:highlight w:val="green"/>
          <w:lang w:val="sv-SE" w:eastAsia="zh-CN"/>
        </w:rPr>
        <w:t>A</w:t>
      </w:r>
      <w:r w:rsidRPr="006570AA">
        <w:rPr>
          <w:highlight w:val="green"/>
          <w:lang w:val="sv-SE" w:eastAsia="zh-CN"/>
        </w:rPr>
        <w:t>greement:</w:t>
      </w:r>
    </w:p>
    <w:p w14:paraId="7519A0D2" w14:textId="77777777" w:rsidR="00783264" w:rsidRPr="00256699" w:rsidRDefault="00783264" w:rsidP="00783264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Further clarification on the scope of RRM impact for SSB adaption:</w:t>
      </w:r>
    </w:p>
    <w:p w14:paraId="733B7E44" w14:textId="77777777" w:rsidR="00783264" w:rsidRPr="00256699" w:rsidRDefault="00783264" w:rsidP="00783264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 xml:space="preserve">No RRM impacts for SSB adaptation requirement for </w:t>
      </w:r>
      <w:proofErr w:type="spellStart"/>
      <w:r w:rsidRPr="00256699">
        <w:rPr>
          <w:rFonts w:eastAsia="宋体"/>
          <w:szCs w:val="24"/>
          <w:lang w:eastAsia="zh-CN"/>
        </w:rPr>
        <w:t>PCell</w:t>
      </w:r>
      <w:proofErr w:type="spellEnd"/>
      <w:r w:rsidRPr="00256699">
        <w:rPr>
          <w:rFonts w:eastAsia="宋体"/>
          <w:szCs w:val="24"/>
          <w:lang w:eastAsia="zh-CN"/>
        </w:rPr>
        <w:t>:</w:t>
      </w:r>
    </w:p>
    <w:p w14:paraId="4C67D8C9" w14:textId="77777777" w:rsidR="00783264" w:rsidRPr="00256699" w:rsidRDefault="00783264" w:rsidP="00783264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Frequency location is same before and after SSB adaptation.</w:t>
      </w:r>
    </w:p>
    <w:p w14:paraId="46F46804" w14:textId="77777777" w:rsidR="00783264" w:rsidRPr="00256699" w:rsidRDefault="00783264" w:rsidP="00783264">
      <w:pPr>
        <w:pStyle w:val="aff6"/>
        <w:numPr>
          <w:ilvl w:val="2"/>
          <w:numId w:val="5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No change to spatial relation (in terms of QCL assumption) for the same SSB index before and after SSB adaptation</w:t>
      </w:r>
    </w:p>
    <w:p w14:paraId="294748DB" w14:textId="77777777" w:rsidR="00783264" w:rsidRPr="00256699" w:rsidRDefault="00783264" w:rsidP="00783264">
      <w:pPr>
        <w:pStyle w:val="aff6"/>
        <w:numPr>
          <w:ilvl w:val="1"/>
          <w:numId w:val="5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="宋体"/>
          <w:szCs w:val="24"/>
          <w:lang w:eastAsia="zh-CN"/>
        </w:rPr>
      </w:pPr>
      <w:r w:rsidRPr="00256699">
        <w:rPr>
          <w:rFonts w:eastAsia="宋体"/>
          <w:szCs w:val="24"/>
          <w:lang w:eastAsia="zh-CN"/>
        </w:rPr>
        <w:t>Note: Above could be further updated based on further RAN1 progress if any.</w:t>
      </w:r>
    </w:p>
    <w:p w14:paraId="7C733DE8" w14:textId="77777777" w:rsidR="00783264" w:rsidRPr="00783264" w:rsidRDefault="00783264" w:rsidP="00783264">
      <w:pPr>
        <w:rPr>
          <w:lang w:eastAsia="zh-CN"/>
        </w:rPr>
      </w:pPr>
    </w:p>
    <w:p w14:paraId="275B27D7" w14:textId="0F1409E2" w:rsidR="002B4BD4" w:rsidRPr="00E540FB" w:rsidRDefault="002B4BD4" w:rsidP="00E540FB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1-2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L1 Requirements impacts</w:t>
      </w:r>
    </w:p>
    <w:p w14:paraId="0B631C46" w14:textId="1CD67A0D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>Issue 1-2-1: Applicable L1 requirements for SSB adaptation</w:t>
      </w:r>
    </w:p>
    <w:p w14:paraId="25C0BB0C" w14:textId="77777777" w:rsidR="00E2421C" w:rsidRPr="00390997" w:rsidRDefault="00E2421C" w:rsidP="00E2421C">
      <w:pPr>
        <w:snapToGrid w:val="0"/>
        <w:spacing w:after="120"/>
        <w:rPr>
          <w:b/>
          <w:bCs/>
          <w:highlight w:val="green"/>
          <w:lang w:eastAsia="zh-CN"/>
        </w:rPr>
      </w:pPr>
      <w:r w:rsidRPr="00390997">
        <w:rPr>
          <w:rFonts w:hint="eastAsia"/>
          <w:b/>
          <w:bCs/>
          <w:highlight w:val="green"/>
          <w:lang w:eastAsia="zh-CN"/>
        </w:rPr>
        <w:t>A</w:t>
      </w:r>
      <w:r w:rsidRPr="00390997">
        <w:rPr>
          <w:b/>
          <w:bCs/>
          <w:highlight w:val="green"/>
          <w:lang w:eastAsia="zh-CN"/>
        </w:rPr>
        <w:t>greement:</w:t>
      </w:r>
    </w:p>
    <w:p w14:paraId="6DD48DEE" w14:textId="77777777" w:rsidR="00E2421C" w:rsidRPr="00390997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highlight w:val="green"/>
          <w:lang w:eastAsia="zh-CN"/>
        </w:rPr>
      </w:pPr>
      <w:r w:rsidRPr="00390997">
        <w:rPr>
          <w:highlight w:val="green"/>
        </w:rPr>
        <w:t xml:space="preserve">No impact of SSB adaptation: </w:t>
      </w:r>
    </w:p>
    <w:p w14:paraId="0E55C3BF" w14:textId="77777777" w:rsidR="00E2421C" w:rsidRPr="00390997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RLM</w:t>
      </w:r>
    </w:p>
    <w:p w14:paraId="0B43399A" w14:textId="77777777" w:rsidR="00E2421C" w:rsidRPr="00390997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yellow"/>
        </w:rPr>
      </w:pPr>
      <w:r w:rsidRPr="00390997">
        <w:rPr>
          <w:highlight w:val="yellow"/>
        </w:rPr>
        <w:t>[BFD]</w:t>
      </w:r>
    </w:p>
    <w:p w14:paraId="2D0579CD" w14:textId="77777777" w:rsidR="00E2421C" w:rsidRPr="00390997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highlight w:val="green"/>
        </w:rPr>
      </w:pPr>
      <w:r w:rsidRPr="00390997">
        <w:rPr>
          <w:highlight w:val="green"/>
        </w:rPr>
        <w:t xml:space="preserve">Define requirements if SSB adaption happens: </w:t>
      </w:r>
    </w:p>
    <w:p w14:paraId="461E716F" w14:textId="77777777" w:rsidR="00E2421C" w:rsidRPr="00390997" w:rsidRDefault="00E2421C" w:rsidP="00E2421C">
      <w:pPr>
        <w:numPr>
          <w:ilvl w:val="1"/>
          <w:numId w:val="5"/>
        </w:numPr>
        <w:overflowPunct w:val="0"/>
        <w:autoSpaceDE w:val="0"/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L1-RSRP for serving cell</w:t>
      </w:r>
    </w:p>
    <w:p w14:paraId="18F27F80" w14:textId="77777777" w:rsidR="00E2421C" w:rsidRPr="00390997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L1-SINR</w:t>
      </w:r>
    </w:p>
    <w:p w14:paraId="2A12129D" w14:textId="77777777" w:rsidR="00E2421C" w:rsidRPr="00390997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  <w:rPr>
          <w:highlight w:val="green"/>
        </w:rPr>
      </w:pPr>
      <w:r w:rsidRPr="00390997">
        <w:rPr>
          <w:highlight w:val="green"/>
        </w:rPr>
        <w:t>CBD</w:t>
      </w:r>
    </w:p>
    <w:p w14:paraId="1260E4F5" w14:textId="77777777" w:rsidR="00E2421C" w:rsidRPr="00390997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highlight w:val="green"/>
        </w:rPr>
      </w:pPr>
      <w:r w:rsidRPr="00390997">
        <w:rPr>
          <w:highlight w:val="green"/>
        </w:rPr>
        <w:t>Whether and how to define requirements at transition is discussed in other issues.</w:t>
      </w:r>
    </w:p>
    <w:p w14:paraId="6F1432AD" w14:textId="247ED624" w:rsidR="002B4BD4" w:rsidRPr="00E2421C" w:rsidRDefault="002B4BD4" w:rsidP="003C176E">
      <w:pPr>
        <w:rPr>
          <w:lang w:eastAsia="zh-CN"/>
        </w:rPr>
      </w:pPr>
    </w:p>
    <w:p w14:paraId="76C85CC5" w14:textId="77777777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>Issue 1-2-2: Transition requirements applicability &amp; Issue 1-2-3: Transition requirements – details</w:t>
      </w:r>
    </w:p>
    <w:p w14:paraId="2FC9E4A3" w14:textId="77777777" w:rsidR="00E2421C" w:rsidRPr="004149E2" w:rsidRDefault="00E2421C" w:rsidP="00E2421C">
      <w:pPr>
        <w:snapToGrid w:val="0"/>
        <w:spacing w:after="120"/>
        <w:rPr>
          <w:b/>
          <w:highlight w:val="green"/>
          <w:lang w:eastAsia="ko-KR"/>
        </w:rPr>
      </w:pPr>
      <w:r w:rsidRPr="004149E2">
        <w:rPr>
          <w:b/>
          <w:highlight w:val="green"/>
          <w:lang w:eastAsia="ko-KR"/>
        </w:rPr>
        <w:t>Agreement:</w:t>
      </w:r>
    </w:p>
    <w:p w14:paraId="6F550E2A" w14:textId="77777777" w:rsidR="00E2421C" w:rsidRPr="00A87A80" w:rsidRDefault="00E2421C" w:rsidP="00E2421C">
      <w:pPr>
        <w:numPr>
          <w:ilvl w:val="0"/>
          <w:numId w:val="5"/>
        </w:numPr>
        <w:autoSpaceDN w:val="0"/>
        <w:snapToGrid w:val="0"/>
        <w:spacing w:after="120" w:line="276" w:lineRule="auto"/>
        <w:rPr>
          <w:lang w:eastAsia="zh-CN"/>
        </w:rPr>
      </w:pPr>
      <w:r w:rsidRPr="00A87A80">
        <w:t>For L1-RSRP/L1-SINR/CBD</w:t>
      </w:r>
    </w:p>
    <w:p w14:paraId="2D0D5001" w14:textId="77777777" w:rsidR="00E2421C" w:rsidRPr="00A87A80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</w:pPr>
      <w:r w:rsidRPr="00A87A80">
        <w:t xml:space="preserve">The measurement/evaluation period based on SSB periodicity after adaptation apply from </w:t>
      </w:r>
      <w:proofErr w:type="spellStart"/>
      <w:r w:rsidRPr="00A87A80">
        <w:t>T</w:t>
      </w:r>
      <w:r w:rsidRPr="00A87A80">
        <w:rPr>
          <w:vertAlign w:val="subscript"/>
        </w:rPr>
        <w:t>first_SSB</w:t>
      </w:r>
      <w:proofErr w:type="spellEnd"/>
      <w:r w:rsidRPr="00A87A80">
        <w:t>.</w:t>
      </w:r>
    </w:p>
    <w:p w14:paraId="72C2FBD2" w14:textId="77777777" w:rsidR="00E2421C" w:rsidRPr="00A87A80" w:rsidRDefault="00E2421C" w:rsidP="00E2421C">
      <w:pPr>
        <w:numPr>
          <w:ilvl w:val="1"/>
          <w:numId w:val="5"/>
        </w:numPr>
        <w:autoSpaceDN w:val="0"/>
        <w:snapToGrid w:val="0"/>
        <w:spacing w:after="120" w:line="276" w:lineRule="auto"/>
        <w:ind w:left="720"/>
      </w:pPr>
      <w:proofErr w:type="spellStart"/>
      <w:r w:rsidRPr="00A87A80">
        <w:lastRenderedPageBreak/>
        <w:t>T</w:t>
      </w:r>
      <w:r w:rsidRPr="00A87A80">
        <w:rPr>
          <w:vertAlign w:val="subscript"/>
        </w:rPr>
        <w:t>first_SSB</w:t>
      </w:r>
      <w:proofErr w:type="spellEnd"/>
      <w:r w:rsidRPr="00A87A80">
        <w:t xml:space="preserve"> is the uncertainty time from the timepoint when SSB adaptation occurs till the first SSB after SSB adaptation.</w:t>
      </w:r>
    </w:p>
    <w:p w14:paraId="171DA8A6" w14:textId="7F9BF9EF" w:rsidR="00783264" w:rsidRPr="00E2421C" w:rsidRDefault="00783264" w:rsidP="00783264">
      <w:pPr>
        <w:rPr>
          <w:b/>
          <w:color w:val="0070C0"/>
          <w:u w:val="single"/>
          <w:lang w:eastAsia="ko-KR"/>
        </w:rPr>
      </w:pPr>
    </w:p>
    <w:p w14:paraId="30E9DF06" w14:textId="77777777" w:rsidR="00783264" w:rsidRPr="00783264" w:rsidRDefault="00783264" w:rsidP="003C176E">
      <w:pPr>
        <w:rPr>
          <w:lang w:eastAsia="zh-CN"/>
        </w:rPr>
      </w:pPr>
    </w:p>
    <w:p w14:paraId="03AAE00C" w14:textId="11D27586" w:rsidR="002B4BD4" w:rsidRDefault="002B4BD4" w:rsidP="002B4BD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1-3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L3 Requirements impacts</w:t>
      </w:r>
    </w:p>
    <w:p w14:paraId="60CD10A4" w14:textId="77777777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 xml:space="preserve">Issue 1-3-1: L3 requirements for SSB adaptation – general  </w:t>
      </w:r>
    </w:p>
    <w:p w14:paraId="4588AE63" w14:textId="7725BCD2" w:rsidR="00E6795F" w:rsidRPr="00783264" w:rsidRDefault="00E6795F" w:rsidP="00E6795F">
      <w:pPr>
        <w:rPr>
          <w:highlight w:val="green"/>
          <w:lang w:val="sv-SE" w:eastAsia="zh-CN"/>
        </w:rPr>
      </w:pPr>
      <w:r>
        <w:rPr>
          <w:highlight w:val="green"/>
          <w:lang w:val="sv-SE" w:eastAsia="zh-CN"/>
        </w:rPr>
        <w:t>Agreement:</w:t>
      </w:r>
    </w:p>
    <w:p w14:paraId="54B7EDE0" w14:textId="77777777" w:rsidR="00DB0A10" w:rsidRDefault="00DB0A10" w:rsidP="00DB0A10">
      <w:pPr>
        <w:rPr>
          <w:lang w:val="en-US" w:eastAsia="zh-CN"/>
        </w:rPr>
      </w:pPr>
      <w:r>
        <w:rPr>
          <w:lang w:val="en-US" w:eastAsia="zh-CN"/>
        </w:rPr>
        <w:t xml:space="preserve">Deactivated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measurement:</w:t>
      </w:r>
    </w:p>
    <w:p w14:paraId="2F2D92AD" w14:textId="77777777" w:rsidR="00DB0A10" w:rsidRPr="003F65DA" w:rsidRDefault="00DB0A10" w:rsidP="00DB0A10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color w:val="000000" w:themeColor="text1"/>
          <w:szCs w:val="24"/>
          <w:lang w:val="en-US" w:eastAsia="zh-CN"/>
        </w:rPr>
        <w:t>Option 1: For SSB adaption, reuse the same conclusion from OD-SSB case#2 (scenario#4) discussion to define RRM requirements.</w:t>
      </w:r>
    </w:p>
    <w:p w14:paraId="0260CAB2" w14:textId="77777777" w:rsidR="00DB0A10" w:rsidRPr="003F65DA" w:rsidRDefault="00DB0A10" w:rsidP="00DB0A10">
      <w:pPr>
        <w:pStyle w:val="aff6"/>
        <w:numPr>
          <w:ilvl w:val="1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A</w:t>
      </w:r>
      <w:r w:rsidRPr="003F65DA">
        <w:rPr>
          <w:color w:val="000000" w:themeColor="text1"/>
          <w:szCs w:val="24"/>
          <w:lang w:val="en-US" w:eastAsia="zh-CN"/>
        </w:rPr>
        <w:t>t least for the case when the SSB periodicity is adapted to be shorter than before</w:t>
      </w:r>
    </w:p>
    <w:p w14:paraId="564CCBF4" w14:textId="77777777" w:rsidR="00DB0A10" w:rsidRPr="003F65DA" w:rsidRDefault="00DB0A10" w:rsidP="00DB0A10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O</w:t>
      </w:r>
      <w:r w:rsidRPr="003F65DA">
        <w:rPr>
          <w:color w:val="000000" w:themeColor="text1"/>
          <w:szCs w:val="24"/>
          <w:lang w:val="en-US" w:eastAsia="zh-CN"/>
        </w:rPr>
        <w:t xml:space="preserve">ption 2: Same as legacy </w:t>
      </w:r>
    </w:p>
    <w:p w14:paraId="5B393FCF" w14:textId="77777777" w:rsidR="00DB0A10" w:rsidRPr="003F65DA" w:rsidRDefault="00DB0A10" w:rsidP="00DB0A10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O</w:t>
      </w:r>
      <w:r w:rsidRPr="003F65DA">
        <w:rPr>
          <w:color w:val="000000" w:themeColor="text1"/>
          <w:szCs w:val="24"/>
          <w:lang w:val="en-US" w:eastAsia="zh-CN"/>
        </w:rPr>
        <w:t>ther options are not precluded.</w:t>
      </w:r>
    </w:p>
    <w:p w14:paraId="3E51D5D2" w14:textId="77777777" w:rsidR="00DB0A10" w:rsidRPr="00AB7EF9" w:rsidRDefault="00DB0A10" w:rsidP="00DB0A10">
      <w:pPr>
        <w:tabs>
          <w:tab w:val="left" w:pos="1680"/>
        </w:tabs>
        <w:spacing w:after="120"/>
        <w:rPr>
          <w:color w:val="000000" w:themeColor="text1"/>
          <w:szCs w:val="24"/>
          <w:lang w:val="en-US" w:eastAsia="zh-CN"/>
        </w:rPr>
      </w:pPr>
      <w:r w:rsidRPr="00AB7EF9">
        <w:rPr>
          <w:rFonts w:eastAsiaTheme="minorEastAsia" w:hint="eastAsia"/>
          <w:lang w:val="en-US" w:eastAsia="zh-CN"/>
        </w:rPr>
        <w:t>The requirement c</w:t>
      </w:r>
      <w:r w:rsidRPr="00AB7EF9">
        <w:rPr>
          <w:rFonts w:eastAsiaTheme="minorEastAsia"/>
          <w:lang w:val="en-US" w:eastAsia="zh-CN"/>
        </w:rPr>
        <w:t xml:space="preserve">an </w:t>
      </w:r>
      <w:r w:rsidRPr="00AB7EF9">
        <w:rPr>
          <w:color w:val="000000" w:themeColor="text1"/>
          <w:szCs w:val="24"/>
          <w:lang w:val="en-US" w:eastAsia="zh-CN"/>
        </w:rPr>
        <w:t xml:space="preserve">be updated based on further progress in other WG or other aspects are identified that the conclusion </w:t>
      </w:r>
      <w:proofErr w:type="spellStart"/>
      <w:r w:rsidRPr="00AB7EF9">
        <w:rPr>
          <w:color w:val="000000" w:themeColor="text1"/>
          <w:szCs w:val="24"/>
          <w:lang w:val="en-US" w:eastAsia="zh-CN"/>
        </w:rPr>
        <w:t>can not</w:t>
      </w:r>
      <w:proofErr w:type="spellEnd"/>
      <w:r w:rsidRPr="00AB7EF9">
        <w:rPr>
          <w:color w:val="000000" w:themeColor="text1"/>
          <w:szCs w:val="24"/>
          <w:lang w:val="en-US" w:eastAsia="zh-CN"/>
        </w:rPr>
        <w:t xml:space="preserve"> be directly reused.</w:t>
      </w:r>
    </w:p>
    <w:p w14:paraId="51F35BA9" w14:textId="00105544" w:rsidR="00783264" w:rsidRPr="00DB0A10" w:rsidRDefault="00783264" w:rsidP="00783264">
      <w:pPr>
        <w:rPr>
          <w:lang w:val="en-US" w:eastAsia="zh-CN"/>
        </w:rPr>
      </w:pPr>
    </w:p>
    <w:p w14:paraId="0DA3B047" w14:textId="77777777" w:rsidR="00783264" w:rsidRPr="00783264" w:rsidRDefault="00783264" w:rsidP="00783264">
      <w:pPr>
        <w:rPr>
          <w:lang w:val="sv-SE" w:eastAsia="zh-CN"/>
        </w:rPr>
      </w:pPr>
    </w:p>
    <w:p w14:paraId="6D588F5D" w14:textId="5E3810C2" w:rsidR="00783264" w:rsidRDefault="002B4BD4" w:rsidP="0078326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1-4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Other requirements impacts</w:t>
      </w:r>
    </w:p>
    <w:p w14:paraId="063BA171" w14:textId="77777777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 xml:space="preserve">Issue 1-4-1: </w:t>
      </w:r>
      <w:proofErr w:type="spellStart"/>
      <w:r w:rsidRPr="00D8698F">
        <w:rPr>
          <w:b/>
          <w:u w:val="single"/>
          <w:lang w:eastAsia="ko-KR"/>
        </w:rPr>
        <w:t>SCell</w:t>
      </w:r>
      <w:proofErr w:type="spellEnd"/>
      <w:r w:rsidRPr="00D8698F">
        <w:rPr>
          <w:b/>
          <w:u w:val="single"/>
          <w:lang w:eastAsia="ko-KR"/>
        </w:rPr>
        <w:t xml:space="preserve"> activation requirement for SSB adaptation</w:t>
      </w:r>
    </w:p>
    <w:p w14:paraId="27E7DB30" w14:textId="5EA3C355" w:rsidR="00783264" w:rsidRPr="00D73F7D" w:rsidRDefault="00E6795F" w:rsidP="00783264">
      <w:pPr>
        <w:rPr>
          <w:highlight w:val="green"/>
          <w:lang w:val="sv-SE" w:eastAsia="zh-CN"/>
        </w:rPr>
      </w:pPr>
      <w:r>
        <w:rPr>
          <w:highlight w:val="green"/>
          <w:lang w:val="sv-SE" w:eastAsia="zh-CN"/>
        </w:rPr>
        <w:t>Agreement:</w:t>
      </w:r>
    </w:p>
    <w:p w14:paraId="11D10E09" w14:textId="77777777" w:rsidR="00E6795F" w:rsidRDefault="00E6795F" w:rsidP="00E6795F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</w:p>
    <w:p w14:paraId="1C142525" w14:textId="77777777" w:rsidR="00E6795F" w:rsidRPr="003F65DA" w:rsidRDefault="00E6795F" w:rsidP="00E6795F">
      <w:pPr>
        <w:pStyle w:val="aff6"/>
        <w:numPr>
          <w:ilvl w:val="0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color w:val="000000" w:themeColor="text1"/>
          <w:szCs w:val="24"/>
          <w:lang w:val="en-US" w:eastAsia="zh-CN"/>
        </w:rPr>
        <w:t xml:space="preserve">Define the </w:t>
      </w:r>
      <w:proofErr w:type="spellStart"/>
      <w:r w:rsidRPr="003F65DA">
        <w:rPr>
          <w:color w:val="000000" w:themeColor="text1"/>
          <w:szCs w:val="24"/>
          <w:lang w:val="en-US" w:eastAsia="zh-CN"/>
        </w:rPr>
        <w:t>SCell</w:t>
      </w:r>
      <w:proofErr w:type="spellEnd"/>
      <w:r w:rsidRPr="003F65DA">
        <w:rPr>
          <w:color w:val="000000" w:themeColor="text1"/>
          <w:szCs w:val="24"/>
          <w:lang w:val="en-US" w:eastAsia="zh-CN"/>
        </w:rPr>
        <w:t xml:space="preserve"> activation requirements based on the SSB periodicity after SSB adaptation.</w:t>
      </w:r>
    </w:p>
    <w:p w14:paraId="4BE1C6EB" w14:textId="77777777" w:rsidR="00E6795F" w:rsidRPr="003F65DA" w:rsidRDefault="00E6795F" w:rsidP="00E6795F">
      <w:pPr>
        <w:pStyle w:val="aff6"/>
        <w:numPr>
          <w:ilvl w:val="1"/>
          <w:numId w:val="47"/>
        </w:numPr>
        <w:tabs>
          <w:tab w:val="left" w:pos="1680"/>
        </w:tabs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F</w:t>
      </w:r>
      <w:r w:rsidRPr="003F65DA">
        <w:rPr>
          <w:color w:val="000000" w:themeColor="text1"/>
          <w:szCs w:val="24"/>
          <w:lang w:val="en-US" w:eastAsia="zh-CN"/>
        </w:rPr>
        <w:t xml:space="preserve">or the case SSB adaptation command comes together with </w:t>
      </w:r>
      <w:proofErr w:type="spellStart"/>
      <w:r w:rsidRPr="003F65DA">
        <w:rPr>
          <w:color w:val="000000" w:themeColor="text1"/>
          <w:szCs w:val="24"/>
          <w:lang w:val="en-US" w:eastAsia="zh-CN"/>
        </w:rPr>
        <w:t>SCell</w:t>
      </w:r>
      <w:proofErr w:type="spellEnd"/>
      <w:r w:rsidRPr="003F65DA">
        <w:rPr>
          <w:color w:val="000000" w:themeColor="text1"/>
          <w:szCs w:val="24"/>
          <w:lang w:val="en-US" w:eastAsia="zh-CN"/>
        </w:rPr>
        <w:t xml:space="preserve"> activation command.</w:t>
      </w:r>
    </w:p>
    <w:p w14:paraId="2F991457" w14:textId="77777777" w:rsidR="00E6795F" w:rsidRDefault="00E6795F" w:rsidP="00E6795F">
      <w:pPr>
        <w:spacing w:after="120"/>
        <w:rPr>
          <w:b/>
          <w:color w:val="0070C0"/>
          <w:u w:val="single"/>
          <w:lang w:eastAsia="ko-KR"/>
        </w:rPr>
      </w:pPr>
      <w:r>
        <w:rPr>
          <w:rFonts w:eastAsiaTheme="minorEastAsia" w:hint="eastAsia"/>
          <w:lang w:val="en-US" w:eastAsia="zh-CN"/>
        </w:rPr>
        <w:t>The requirement c</w:t>
      </w:r>
      <w:r w:rsidRPr="003F65DA">
        <w:rPr>
          <w:rFonts w:eastAsiaTheme="minorEastAsia"/>
          <w:lang w:val="en-US" w:eastAsia="zh-CN"/>
        </w:rPr>
        <w:t>an be updated based on further progress in other WG</w:t>
      </w:r>
    </w:p>
    <w:p w14:paraId="2AFEF385" w14:textId="77777777" w:rsidR="00E6795F" w:rsidRPr="00E6795F" w:rsidRDefault="00E6795F" w:rsidP="00783264">
      <w:pPr>
        <w:rPr>
          <w:lang w:eastAsia="zh-CN"/>
        </w:rPr>
      </w:pPr>
    </w:p>
    <w:p w14:paraId="79FC091B" w14:textId="51F288FF" w:rsidR="00783264" w:rsidRPr="00D8698F" w:rsidRDefault="00783264" w:rsidP="00783264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>Issue 1-4-2: TCI state switching requirements for SSB adaptation</w:t>
      </w:r>
    </w:p>
    <w:p w14:paraId="4E346777" w14:textId="77777777" w:rsidR="00E2421C" w:rsidRPr="004149E2" w:rsidRDefault="00E2421C" w:rsidP="00E2421C">
      <w:pPr>
        <w:snapToGrid w:val="0"/>
        <w:rPr>
          <w:highlight w:val="green"/>
          <w:lang w:eastAsia="zh-CN"/>
        </w:rPr>
      </w:pPr>
      <w:r w:rsidRPr="004149E2">
        <w:rPr>
          <w:rFonts w:hint="eastAsia"/>
          <w:highlight w:val="green"/>
          <w:lang w:eastAsia="zh-CN"/>
        </w:rPr>
        <w:t>A</w:t>
      </w:r>
      <w:r w:rsidRPr="004149E2">
        <w:rPr>
          <w:highlight w:val="green"/>
          <w:lang w:eastAsia="zh-CN"/>
        </w:rPr>
        <w:t>greement:</w:t>
      </w:r>
    </w:p>
    <w:p w14:paraId="4B7219B2" w14:textId="77777777" w:rsidR="00E2421C" w:rsidRPr="00A87A80" w:rsidRDefault="00E2421C" w:rsidP="00E2421C">
      <w:pPr>
        <w:pStyle w:val="aff6"/>
        <w:numPr>
          <w:ilvl w:val="1"/>
          <w:numId w:val="5"/>
        </w:numPr>
        <w:overflowPunct/>
        <w:autoSpaceDE/>
        <w:autoSpaceDN/>
        <w:adjustRightInd/>
        <w:snapToGrid w:val="0"/>
        <w:spacing w:after="120" w:line="276" w:lineRule="auto"/>
        <w:ind w:left="1656" w:firstLineChars="0"/>
        <w:textAlignment w:val="auto"/>
      </w:pPr>
      <w:r w:rsidRPr="00A87A80">
        <w:t>No requirements when SSB adaptation happens during TCI state switching.</w:t>
      </w:r>
    </w:p>
    <w:p w14:paraId="66C43FDA" w14:textId="77777777" w:rsidR="00783264" w:rsidRPr="00E2421C" w:rsidRDefault="00783264" w:rsidP="00783264">
      <w:pPr>
        <w:rPr>
          <w:lang w:eastAsia="zh-CN"/>
        </w:rPr>
      </w:pPr>
    </w:p>
    <w:p w14:paraId="464EC729" w14:textId="326F27D9" w:rsidR="00783264" w:rsidRDefault="00783264" w:rsidP="0078326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2-1 RRM requirements impacts for OD-SIB1 </w:t>
      </w:r>
    </w:p>
    <w:p w14:paraId="0DA02499" w14:textId="01F02222" w:rsidR="00783264" w:rsidRPr="00783264" w:rsidRDefault="00783264" w:rsidP="00783264">
      <w:pPr>
        <w:rPr>
          <w:rFonts w:eastAsia="Malgun Gothic"/>
          <w:b/>
          <w:color w:val="0070C0"/>
          <w:u w:val="single"/>
          <w:lang w:eastAsia="ko-KR"/>
        </w:rPr>
      </w:pPr>
      <w:r w:rsidRPr="00D8698F">
        <w:rPr>
          <w:b/>
          <w:u w:val="single"/>
          <w:lang w:eastAsia="ko-KR"/>
        </w:rPr>
        <w:t>Issue 2-1-1: RRM requirements impacts for OD-SIB1</w:t>
      </w:r>
    </w:p>
    <w:p w14:paraId="1D11CEE4" w14:textId="77777777" w:rsidR="00E2421C" w:rsidRPr="002776F2" w:rsidRDefault="00E2421C" w:rsidP="00E2421C">
      <w:pPr>
        <w:snapToGrid w:val="0"/>
        <w:spacing w:after="120"/>
        <w:rPr>
          <w:bCs/>
          <w:highlight w:val="green"/>
          <w:lang w:val="en-US" w:eastAsia="zh-CN"/>
        </w:rPr>
      </w:pPr>
      <w:r w:rsidRPr="002776F2">
        <w:rPr>
          <w:rFonts w:hint="eastAsia"/>
          <w:bCs/>
          <w:highlight w:val="green"/>
          <w:lang w:val="en-US" w:eastAsia="zh-CN"/>
        </w:rPr>
        <w:t>A</w:t>
      </w:r>
      <w:r w:rsidRPr="002776F2">
        <w:rPr>
          <w:bCs/>
          <w:highlight w:val="green"/>
          <w:lang w:val="en-US" w:eastAsia="zh-CN"/>
        </w:rPr>
        <w:t>greement:</w:t>
      </w:r>
    </w:p>
    <w:p w14:paraId="4F3AAF6F" w14:textId="77777777" w:rsidR="00E2421C" w:rsidRPr="00A87A80" w:rsidRDefault="00E2421C" w:rsidP="00E2421C">
      <w:pPr>
        <w:snapToGrid w:val="0"/>
        <w:spacing w:after="120"/>
        <w:rPr>
          <w:bCs/>
          <w:lang w:val="en-US" w:eastAsia="zh-CN"/>
        </w:rPr>
      </w:pPr>
      <w:r w:rsidRPr="00A87A80">
        <w:rPr>
          <w:bCs/>
          <w:lang w:val="en-US" w:eastAsia="zh-CN"/>
        </w:rPr>
        <w:t>RAN4 to discuss the potential RRM impact for OD-SIB1 from the next meeting.</w:t>
      </w:r>
    </w:p>
    <w:p w14:paraId="0F0E15E9" w14:textId="12388182" w:rsidR="00783264" w:rsidRPr="00E2421C" w:rsidRDefault="00783264" w:rsidP="00783264">
      <w:pPr>
        <w:spacing w:after="120"/>
        <w:rPr>
          <w:szCs w:val="24"/>
          <w:highlight w:val="yellow"/>
          <w:lang w:val="en-US" w:eastAsia="zh-CN"/>
        </w:rPr>
      </w:pPr>
    </w:p>
    <w:p w14:paraId="1CCD1D2A" w14:textId="03E48BEF" w:rsidR="00783264" w:rsidRDefault="00783264" w:rsidP="00783264">
      <w:pPr>
        <w:spacing w:after="120"/>
        <w:rPr>
          <w:szCs w:val="24"/>
          <w:highlight w:val="yellow"/>
          <w:lang w:eastAsia="zh-CN"/>
        </w:rPr>
      </w:pPr>
    </w:p>
    <w:p w14:paraId="71D901B9" w14:textId="77777777" w:rsidR="00783264" w:rsidRPr="00783264" w:rsidRDefault="00783264" w:rsidP="00783264">
      <w:pPr>
        <w:spacing w:after="120"/>
        <w:rPr>
          <w:szCs w:val="24"/>
          <w:highlight w:val="yellow"/>
          <w:lang w:eastAsia="zh-CN"/>
        </w:rPr>
      </w:pPr>
    </w:p>
    <w:p w14:paraId="0DEDC9F4" w14:textId="3281026E" w:rsidR="002B4BD4" w:rsidRPr="003B5E84" w:rsidRDefault="002B4BD4" w:rsidP="002B4BD4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lastRenderedPageBreak/>
        <w:t>Open issues</w:t>
      </w:r>
    </w:p>
    <w:p w14:paraId="782DD62F" w14:textId="3234F069" w:rsidR="002B4BD4" w:rsidRDefault="002B4BD4" w:rsidP="003C176E">
      <w:pPr>
        <w:rPr>
          <w:lang w:eastAsia="zh-CN"/>
        </w:rPr>
      </w:pPr>
      <w:r>
        <w:rPr>
          <w:lang w:val="en-US" w:eastAsia="zh-CN"/>
        </w:rPr>
        <w:t xml:space="preserve">Issues captured in summary </w:t>
      </w:r>
      <w:r w:rsidR="00783264" w:rsidRPr="00783264">
        <w:rPr>
          <w:lang w:eastAsia="zh-CN"/>
        </w:rPr>
        <w:t>R4-2500538</w:t>
      </w:r>
    </w:p>
    <w:p w14:paraId="75FAC88F" w14:textId="77777777" w:rsidR="002B4BD4" w:rsidRPr="002B4BD4" w:rsidRDefault="002B4BD4" w:rsidP="003C176E">
      <w:pPr>
        <w:rPr>
          <w:lang w:val="en-US" w:eastAsia="zh-CN"/>
        </w:rPr>
      </w:pPr>
    </w:p>
    <w:p w14:paraId="0DC8B6A6" w14:textId="490A04CA" w:rsidR="0058291F" w:rsidRPr="002C1E1D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Reference</w:t>
      </w:r>
    </w:p>
    <w:p w14:paraId="7BB2C95B" w14:textId="6C60DEA5" w:rsidR="002C1E1D" w:rsidRPr="003B5E84" w:rsidRDefault="00783264" w:rsidP="00783264">
      <w:pPr>
        <w:tabs>
          <w:tab w:val="left" w:pos="360"/>
        </w:tabs>
        <w:spacing w:after="120"/>
        <w:rPr>
          <w:lang w:eastAsia="zh-CN"/>
        </w:rPr>
      </w:pPr>
      <w:r w:rsidRPr="00783264">
        <w:rPr>
          <w:lang w:eastAsia="zh-CN"/>
        </w:rPr>
        <w:t>R4-2500538</w:t>
      </w:r>
      <w:r w:rsidRPr="00783264">
        <w:rPr>
          <w:lang w:eastAsia="zh-CN"/>
        </w:rPr>
        <w:tab/>
        <w:t>Topic summary for [114][224] Netw_Energy_NR_enh_Part2</w:t>
      </w:r>
    </w:p>
    <w:sectPr w:rsidR="002C1E1D" w:rsidRPr="003B5E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A490E" w14:textId="77777777" w:rsidR="002318FD" w:rsidRDefault="002318FD">
      <w:pPr>
        <w:spacing w:after="0"/>
      </w:pPr>
      <w:r>
        <w:separator/>
      </w:r>
    </w:p>
  </w:endnote>
  <w:endnote w:type="continuationSeparator" w:id="0">
    <w:p w14:paraId="0C377D31" w14:textId="77777777" w:rsidR="002318FD" w:rsidRDefault="002318FD">
      <w:pPr>
        <w:spacing w:after="0"/>
      </w:pPr>
      <w:r>
        <w:continuationSeparator/>
      </w:r>
    </w:p>
  </w:endnote>
  <w:endnote w:type="continuationNotice" w:id="1">
    <w:p w14:paraId="3BF2C3F1" w14:textId="77777777" w:rsidR="002318FD" w:rsidRDefault="002318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25E8A" w14:textId="77777777" w:rsidR="002318FD" w:rsidRDefault="002318FD">
      <w:pPr>
        <w:spacing w:after="0"/>
      </w:pPr>
      <w:r>
        <w:separator/>
      </w:r>
    </w:p>
  </w:footnote>
  <w:footnote w:type="continuationSeparator" w:id="0">
    <w:p w14:paraId="18E3D7E6" w14:textId="77777777" w:rsidR="002318FD" w:rsidRDefault="002318FD">
      <w:pPr>
        <w:spacing w:after="0"/>
      </w:pPr>
      <w:r>
        <w:continuationSeparator/>
      </w:r>
    </w:p>
  </w:footnote>
  <w:footnote w:type="continuationNotice" w:id="1">
    <w:p w14:paraId="26EEFE89" w14:textId="77777777" w:rsidR="002318FD" w:rsidRDefault="002318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0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5"/>
  </w:num>
  <w:num w:numId="6">
    <w:abstractNumId w:val="7"/>
  </w:num>
  <w:num w:numId="7">
    <w:abstractNumId w:val="21"/>
  </w:num>
  <w:num w:numId="8">
    <w:abstractNumId w:val="15"/>
  </w:num>
  <w:num w:numId="9">
    <w:abstractNumId w:val="24"/>
  </w:num>
  <w:num w:numId="10">
    <w:abstractNumId w:val="16"/>
    <w:lvlOverride w:ilvl="0">
      <w:startOverride w:val="1"/>
    </w:lvlOverride>
  </w:num>
  <w:num w:numId="11">
    <w:abstractNumId w:val="34"/>
  </w:num>
  <w:num w:numId="12">
    <w:abstractNumId w:val="1"/>
  </w:num>
  <w:num w:numId="13">
    <w:abstractNumId w:val="8"/>
  </w:num>
  <w:num w:numId="14">
    <w:abstractNumId w:val="20"/>
  </w:num>
  <w:num w:numId="15">
    <w:abstractNumId w:val="31"/>
  </w:num>
  <w:num w:numId="16">
    <w:abstractNumId w:val="23"/>
  </w:num>
  <w:num w:numId="17">
    <w:abstractNumId w:val="3"/>
  </w:num>
  <w:num w:numId="18">
    <w:abstractNumId w:val="22"/>
    <w:lvlOverride w:ilvl="0">
      <w:startOverride w:val="1"/>
    </w:lvlOverride>
    <w:lvlOverride w:ilvl="1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</w:num>
  <w:num w:numId="20">
    <w:abstractNumId w:val="11"/>
  </w:num>
  <w:num w:numId="21">
    <w:abstractNumId w:val="14"/>
  </w:num>
  <w:num w:numId="22">
    <w:abstractNumId w:val="27"/>
  </w:num>
  <w:num w:numId="23">
    <w:abstractNumId w:val="30"/>
  </w:num>
  <w:num w:numId="24">
    <w:abstractNumId w:val="0"/>
  </w:num>
  <w:num w:numId="25">
    <w:abstractNumId w:val="35"/>
  </w:num>
  <w:num w:numId="26">
    <w:abstractNumId w:val="17"/>
  </w:num>
  <w:num w:numId="27">
    <w:abstractNumId w:val="6"/>
  </w:num>
  <w:num w:numId="28">
    <w:abstractNumId w:val="4"/>
  </w:num>
  <w:num w:numId="29">
    <w:abstractNumId w:val="36"/>
  </w:num>
  <w:num w:numId="30">
    <w:abstractNumId w:val="25"/>
  </w:num>
  <w:num w:numId="31">
    <w:abstractNumId w:val="19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2"/>
  </w:num>
  <w:num w:numId="36">
    <w:abstractNumId w:val="26"/>
  </w:num>
  <w:num w:numId="37">
    <w:abstractNumId w:val="12"/>
  </w:num>
  <w:num w:numId="38">
    <w:abstractNumId w:val="28"/>
  </w:num>
  <w:num w:numId="39">
    <w:abstractNumId w:val="24"/>
  </w:num>
  <w:num w:numId="40">
    <w:abstractNumId w:val="29"/>
  </w:num>
  <w:num w:numId="41">
    <w:abstractNumId w:val="33"/>
  </w:num>
  <w:num w:numId="42">
    <w:abstractNumId w:val="25"/>
  </w:num>
  <w:num w:numId="43">
    <w:abstractNumId w:val="13"/>
  </w:num>
  <w:num w:numId="44">
    <w:abstractNumId w:val="2"/>
  </w:num>
  <w:num w:numId="45">
    <w:abstractNumId w:val="9"/>
  </w:num>
  <w:num w:numId="46">
    <w:abstractNumId w:val="37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3F7D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95F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4DD2269-ADB5-4770-917B-D9A3CFAD06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17</cp:revision>
  <cp:lastPrinted>2019-04-25T01:09:00Z</cp:lastPrinted>
  <dcterms:created xsi:type="dcterms:W3CDTF">2024-11-21T22:32:00Z</dcterms:created>
  <dcterms:modified xsi:type="dcterms:W3CDTF">2025-02-21T06:27:00Z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