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98CD8F3" w14:textId="542EE997" w:rsidR="00BC044B" w:rsidRPr="002C662F" w:rsidRDefault="00BC044B" w:rsidP="00BC044B">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127A1F">
        <w:rPr>
          <w:rFonts w:ascii="Arial" w:hAnsi="Arial" w:cs="Arial" w:hint="eastAsia"/>
          <w:b/>
          <w:lang w:eastAsia="zh-CN"/>
        </w:rPr>
        <w:t>501009</w:t>
      </w:r>
      <w:bookmarkStart w:id="2" w:name="_GoBack"/>
      <w:bookmarkEnd w:id="2"/>
    </w:p>
    <w:p w14:paraId="0B6BB78D" w14:textId="77777777" w:rsidR="00BC044B" w:rsidRPr="002C662F" w:rsidRDefault="00BC044B" w:rsidP="00BC044B">
      <w:pPr>
        <w:jc w:val="both"/>
        <w:rPr>
          <w:rFonts w:ascii="Arial" w:hAnsi="Arial"/>
          <w:b/>
          <w:lang w:val="en-US" w:eastAsia="zh-CN"/>
        </w:rPr>
      </w:pPr>
      <w:r>
        <w:rPr>
          <w:rFonts w:ascii="Arial" w:hAnsi="Arial" w:hint="eastAsia"/>
          <w:b/>
          <w:lang w:val="en-US" w:eastAsia="zh-CN"/>
        </w:rPr>
        <w:t>Athens, GR, Feb. 17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 xml:space="preserve"> Feb. 21,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F022D7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D91AC7">
        <w:rPr>
          <w:rFonts w:ascii="Arial" w:eastAsiaTheme="minorEastAsia" w:hAnsi="Arial" w:cs="Arial"/>
          <w:b/>
          <w:lang w:eastAsia="zh-CN"/>
        </w:rPr>
        <w:t xml:space="preserve">UE </w:t>
      </w:r>
      <w:r w:rsidR="00D91AC7">
        <w:rPr>
          <w:rFonts w:ascii="Arial" w:eastAsiaTheme="minorEastAsia" w:hAnsi="Arial" w:cs="Arial" w:hint="eastAsia"/>
          <w:b/>
          <w:lang w:eastAsia="zh-CN"/>
        </w:rPr>
        <w:t>R</w:t>
      </w:r>
      <w:r w:rsidR="000E4129" w:rsidRPr="000E4129">
        <w:rPr>
          <w:rFonts w:ascii="Arial" w:eastAsiaTheme="minorEastAsia" w:hAnsi="Arial" w:cs="Arial"/>
          <w:b/>
          <w:lang w:eastAsia="zh-CN"/>
        </w:rPr>
        <w:t>x requirement for NTN support HPUE</w:t>
      </w:r>
    </w:p>
    <w:p w14:paraId="77737CA4" w14:textId="7B0F4BF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07EB0">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930740">
        <w:rPr>
          <w:rFonts w:ascii="Arial" w:eastAsiaTheme="minorEastAsia" w:hAnsi="Arial" w:cs="Arial" w:hint="eastAsia"/>
          <w:b/>
          <w:lang w:eastAsia="zh-CN"/>
        </w:rPr>
        <w:t>10</w:t>
      </w:r>
      <w:r w:rsidR="00D519A8">
        <w:rPr>
          <w:rFonts w:ascii="Arial" w:eastAsiaTheme="minorEastAsia" w:hAnsi="Arial" w:cs="Arial" w:hint="eastAsia"/>
          <w:b/>
          <w:lang w:eastAsia="zh-CN"/>
        </w:rPr>
        <w:t>.2</w:t>
      </w:r>
      <w:r w:rsidR="005D56DF">
        <w:rPr>
          <w:rFonts w:ascii="Arial" w:eastAsiaTheme="minorEastAsia" w:hAnsi="Arial" w:cs="Arial" w:hint="eastAsia"/>
          <w:b/>
          <w:lang w:eastAsia="zh-CN"/>
        </w:rPr>
        <w:t>.2.2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36A7D0EA"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913C1F">
        <w:rPr>
          <w:rFonts w:hint="eastAsia"/>
          <w:lang w:eastAsia="zh-CN"/>
        </w:rPr>
        <w:t>1</w:t>
      </w:r>
      <w:r w:rsidR="00FB27FC">
        <w:rPr>
          <w:rFonts w:hint="eastAsia"/>
          <w:lang w:eastAsia="zh-CN"/>
        </w:rPr>
        <w:t>3</w:t>
      </w:r>
      <w:r w:rsidR="009B780D">
        <w:rPr>
          <w:lang w:eastAsia="zh-CN"/>
        </w:rPr>
        <w:t xml:space="preserve"> meeting, </w:t>
      </w:r>
      <w:r w:rsidR="00913C1F">
        <w:rPr>
          <w:rFonts w:hint="eastAsia"/>
          <w:lang w:eastAsia="zh-CN"/>
        </w:rPr>
        <w:t xml:space="preserve">a WF [1] on </w:t>
      </w:r>
      <w:r w:rsidR="00674100">
        <w:rPr>
          <w:rFonts w:hint="eastAsia"/>
          <w:lang w:eastAsia="zh-CN"/>
        </w:rPr>
        <w:t>UE R</w:t>
      </w:r>
      <w:r w:rsidR="0044237F">
        <w:rPr>
          <w:rFonts w:hint="eastAsia"/>
          <w:lang w:eastAsia="zh-CN"/>
        </w:rPr>
        <w:t>x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602CDED7"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w:t>
      </w:r>
      <w:r w:rsidRPr="004B07BD">
        <w:rPr>
          <w:lang w:eastAsia="zh-CN"/>
        </w:rPr>
        <w:t xml:space="preserve"> views on </w:t>
      </w:r>
      <w:r w:rsidR="00674100">
        <w:rPr>
          <w:rFonts w:hint="eastAsia"/>
          <w:lang w:eastAsia="zh-CN"/>
        </w:rPr>
        <w:t>UE R</w:t>
      </w:r>
      <w:r w:rsidR="00B55663">
        <w:rPr>
          <w:rFonts w:hint="eastAsia"/>
          <w:lang w:eastAsia="zh-CN"/>
        </w:rPr>
        <w:t>x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62CC962F" w:rsidR="008E7B6B" w:rsidRDefault="008E7B6B" w:rsidP="008E7B6B">
      <w:pPr>
        <w:rPr>
          <w:lang w:eastAsia="zh-CN"/>
        </w:rPr>
      </w:pPr>
      <w:r>
        <w:rPr>
          <w:rFonts w:hint="eastAsia"/>
        </w:rPr>
        <w:t xml:space="preserve">The </w:t>
      </w:r>
      <w:r w:rsidR="00884BF6">
        <w:rPr>
          <w:rFonts w:hint="eastAsia"/>
          <w:lang w:eastAsia="zh-CN"/>
        </w:rPr>
        <w:t>open issues</w:t>
      </w:r>
      <w:r>
        <w:t xml:space="preserve"> on</w:t>
      </w:r>
      <w:r>
        <w:rPr>
          <w:rFonts w:hint="eastAsia"/>
        </w:rPr>
        <w:t xml:space="preserve"> </w:t>
      </w:r>
      <w:r w:rsidR="00C46455">
        <w:rPr>
          <w:rFonts w:hint="eastAsia"/>
          <w:lang w:eastAsia="zh-CN"/>
        </w:rPr>
        <w:t>UE R</w:t>
      </w:r>
      <w:r>
        <w:rPr>
          <w:rFonts w:hint="eastAsia"/>
          <w:lang w:eastAsia="zh-CN"/>
        </w:rPr>
        <w:t>x</w:t>
      </w:r>
      <w:r w:rsidRPr="00AD6601">
        <w:t xml:space="preserve"> requirements for </w:t>
      </w:r>
      <w:r>
        <w:rPr>
          <w:rFonts w:hint="eastAsia"/>
          <w:lang w:eastAsia="zh-CN"/>
        </w:rPr>
        <w:t>NTN support HPUE</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2A838B90" w14:textId="77777777" w:rsidR="00FB27FC" w:rsidRPr="007023B1" w:rsidRDefault="00FB27FC" w:rsidP="00FB27FC">
            <w:pPr>
              <w:rPr>
                <w:rFonts w:eastAsia="Malgun Gothic"/>
                <w:b/>
                <w:u w:val="single"/>
                <w:lang w:eastAsia="ko-KR"/>
              </w:rPr>
            </w:pPr>
            <w:r w:rsidRPr="007023B1">
              <w:rPr>
                <w:b/>
                <w:u w:val="single"/>
                <w:lang w:eastAsia="ko-KR"/>
              </w:rPr>
              <w:t>Issue 3-1-1: General considerations</w:t>
            </w:r>
          </w:p>
          <w:p w14:paraId="138DEDE7" w14:textId="77777777" w:rsidR="00FB27FC" w:rsidRPr="007023B1" w:rsidRDefault="00FB27FC" w:rsidP="00FB27FC">
            <w:pPr>
              <w:pStyle w:val="afb"/>
              <w:widowControl/>
              <w:numPr>
                <w:ilvl w:val="0"/>
                <w:numId w:val="9"/>
              </w:numPr>
              <w:spacing w:before="0" w:after="120" w:line="240" w:lineRule="auto"/>
              <w:ind w:left="720" w:firstLineChars="0"/>
              <w:jc w:val="left"/>
              <w:rPr>
                <w:rFonts w:eastAsia="宋体"/>
              </w:rPr>
            </w:pPr>
            <w:r w:rsidRPr="007023B1">
              <w:rPr>
                <w:rFonts w:eastAsia="宋体"/>
              </w:rPr>
              <w:t>Proposals</w:t>
            </w:r>
          </w:p>
          <w:p w14:paraId="46EC818C" w14:textId="77777777" w:rsidR="00FB27FC" w:rsidRPr="007023B1" w:rsidRDefault="00FB27FC" w:rsidP="00FB27FC">
            <w:pPr>
              <w:pStyle w:val="afb"/>
              <w:widowControl/>
              <w:numPr>
                <w:ilvl w:val="1"/>
                <w:numId w:val="9"/>
              </w:numPr>
              <w:spacing w:before="0" w:after="120" w:line="240" w:lineRule="auto"/>
              <w:ind w:left="1440" w:firstLineChars="0"/>
              <w:jc w:val="left"/>
              <w:rPr>
                <w:rFonts w:eastAsia="宋体"/>
              </w:rPr>
            </w:pPr>
            <w:r w:rsidRPr="007023B1">
              <w:rPr>
                <w:rFonts w:eastAsia="宋体"/>
              </w:rPr>
              <w:t>Option 1: For power class 2, there is no differentiation of handheld and non-handheld UE. (P2b/R4-2418201)</w:t>
            </w:r>
          </w:p>
          <w:p w14:paraId="7A32AE66" w14:textId="77777777" w:rsidR="00FB27FC" w:rsidRPr="007023B1" w:rsidRDefault="00FB27FC" w:rsidP="00FB27FC">
            <w:pPr>
              <w:pStyle w:val="afb"/>
              <w:widowControl/>
              <w:numPr>
                <w:ilvl w:val="1"/>
                <w:numId w:val="9"/>
              </w:numPr>
              <w:spacing w:before="0" w:after="120" w:line="240" w:lineRule="auto"/>
              <w:ind w:left="1440" w:firstLineChars="0"/>
              <w:jc w:val="left"/>
              <w:rPr>
                <w:rFonts w:eastAsia="宋体"/>
              </w:rPr>
            </w:pPr>
            <w:r w:rsidRPr="007023B1">
              <w:rPr>
                <w:rFonts w:eastAsia="宋体"/>
              </w:rPr>
              <w:t>Option 2: The uplink configuration for reference sensitivity normally doesn’t depend on the power class, so for PC2 NR NTN UE, the REFSENs test can adopt the same UL configuration as for PC3 NR NTN UE. (P2/R4-2419717)</w:t>
            </w:r>
          </w:p>
          <w:p w14:paraId="05597765" w14:textId="77777777" w:rsidR="00FB27FC" w:rsidRPr="007023B1" w:rsidRDefault="00FB27FC" w:rsidP="00FB27FC">
            <w:pPr>
              <w:rPr>
                <w:b/>
                <w:u w:val="single"/>
                <w:lang w:eastAsia="ko-KR"/>
              </w:rPr>
            </w:pPr>
          </w:p>
          <w:p w14:paraId="5446063A" w14:textId="77777777" w:rsidR="00FB27FC" w:rsidRPr="007023B1" w:rsidRDefault="00FB27FC" w:rsidP="00FB27FC">
            <w:pPr>
              <w:rPr>
                <w:b/>
                <w:u w:val="single"/>
                <w:lang w:eastAsia="ko-KR"/>
              </w:rPr>
            </w:pPr>
            <w:r w:rsidRPr="007023B1">
              <w:rPr>
                <w:b/>
                <w:u w:val="single"/>
                <w:lang w:eastAsia="ko-KR"/>
              </w:rPr>
              <w:t>Issue 3-2: RSD requirements for PC1.5</w:t>
            </w:r>
          </w:p>
          <w:p w14:paraId="1D69C32D" w14:textId="77777777" w:rsidR="00FB27FC" w:rsidRPr="007023B1" w:rsidRDefault="00FB27FC" w:rsidP="00FB27FC">
            <w:pPr>
              <w:pStyle w:val="afb"/>
              <w:widowControl/>
              <w:numPr>
                <w:ilvl w:val="0"/>
                <w:numId w:val="9"/>
              </w:numPr>
              <w:spacing w:before="0" w:after="120" w:line="240" w:lineRule="auto"/>
              <w:ind w:left="720" w:firstLineChars="0"/>
              <w:jc w:val="left"/>
              <w:rPr>
                <w:rFonts w:eastAsia="宋体"/>
              </w:rPr>
            </w:pPr>
            <w:r w:rsidRPr="007023B1">
              <w:rPr>
                <w:rFonts w:eastAsia="宋体"/>
              </w:rPr>
              <w:t>Proposals</w:t>
            </w:r>
          </w:p>
          <w:p w14:paraId="7D716298" w14:textId="77777777" w:rsidR="00FB27FC" w:rsidRPr="007023B1" w:rsidRDefault="00FB27FC" w:rsidP="00FB27FC">
            <w:pPr>
              <w:pStyle w:val="afb"/>
              <w:widowControl/>
              <w:numPr>
                <w:ilvl w:val="1"/>
                <w:numId w:val="9"/>
              </w:numPr>
              <w:spacing w:before="0" w:after="120" w:line="240" w:lineRule="auto"/>
              <w:ind w:left="1440" w:firstLineChars="0"/>
              <w:jc w:val="left"/>
              <w:rPr>
                <w:rFonts w:eastAsia="宋体"/>
              </w:rPr>
            </w:pPr>
            <w:r w:rsidRPr="007023B1">
              <w:rPr>
                <w:rFonts w:eastAsia="宋体"/>
              </w:rPr>
              <w:t>Option 1: For NR NTN PC 1.5 handheld HPUE, the RSD value depends on the architecture of HPUE (P1/R4-2417815)</w:t>
            </w:r>
          </w:p>
          <w:p w14:paraId="01E06BD7" w14:textId="77777777" w:rsidR="00FB27FC" w:rsidRPr="007023B1" w:rsidRDefault="00FB27FC" w:rsidP="00FB27FC">
            <w:pPr>
              <w:pStyle w:val="afb"/>
              <w:widowControl/>
              <w:numPr>
                <w:ilvl w:val="1"/>
                <w:numId w:val="9"/>
              </w:numPr>
              <w:spacing w:before="0" w:after="120" w:line="240" w:lineRule="auto"/>
              <w:ind w:left="1440" w:firstLineChars="0"/>
              <w:jc w:val="left"/>
              <w:rPr>
                <w:rFonts w:eastAsia="宋体"/>
              </w:rPr>
            </w:pPr>
            <w:r w:rsidRPr="007023B1">
              <w:rPr>
                <w:rFonts w:eastAsia="宋体"/>
              </w:rPr>
              <w:t>Option 2: For PC1.5, 2Tx RSD are the same for handheld and non-handheld, while 1Tx RSD is likely to consider non-handheld only (P3/R4-2418201)</w:t>
            </w:r>
          </w:p>
          <w:p w14:paraId="1995CBEF" w14:textId="77777777" w:rsidR="00FB27FC" w:rsidRPr="007023B1" w:rsidRDefault="00FB27FC" w:rsidP="00FB27FC">
            <w:pPr>
              <w:pStyle w:val="afb"/>
              <w:widowControl/>
              <w:numPr>
                <w:ilvl w:val="1"/>
                <w:numId w:val="9"/>
              </w:numPr>
              <w:spacing w:before="0" w:after="120" w:line="240" w:lineRule="auto"/>
              <w:ind w:left="1440" w:firstLineChars="0"/>
              <w:jc w:val="left"/>
              <w:rPr>
                <w:rFonts w:eastAsia="宋体"/>
              </w:rPr>
            </w:pPr>
            <w:r w:rsidRPr="007023B1">
              <w:rPr>
                <w:rFonts w:eastAsia="宋体"/>
              </w:rPr>
              <w:t>Option 3: no RSD is needed for non-handheld UE including PC 1 and PC 1.5. (P3/R4-2419016)</w:t>
            </w:r>
          </w:p>
          <w:p w14:paraId="22BD457A" w14:textId="77777777" w:rsidR="00FB27FC" w:rsidRPr="007023B1" w:rsidRDefault="00FB27FC" w:rsidP="00FB27FC">
            <w:pPr>
              <w:pStyle w:val="afb"/>
              <w:widowControl/>
              <w:numPr>
                <w:ilvl w:val="1"/>
                <w:numId w:val="9"/>
              </w:numPr>
              <w:spacing w:before="0" w:after="120" w:line="240" w:lineRule="auto"/>
              <w:ind w:left="1440" w:firstLineChars="0"/>
              <w:jc w:val="left"/>
              <w:rPr>
                <w:rFonts w:eastAsia="宋体"/>
              </w:rPr>
            </w:pPr>
            <w:r w:rsidRPr="007023B1">
              <w:rPr>
                <w:rFonts w:eastAsia="宋体"/>
              </w:rPr>
              <w:t>Option 4: [2.2] dB RSD for PC1.5 with 2Tx architecture for n256.</w:t>
            </w:r>
          </w:p>
          <w:p w14:paraId="521F25E5" w14:textId="77777777" w:rsidR="00FB27FC" w:rsidRPr="007023B1" w:rsidRDefault="00FB27FC" w:rsidP="00FB27FC">
            <w:pPr>
              <w:pStyle w:val="afb"/>
              <w:spacing w:after="120"/>
              <w:ind w:firstLineChars="0" w:firstLine="0"/>
              <w:rPr>
                <w:rFonts w:eastAsia="宋体"/>
              </w:rPr>
            </w:pPr>
          </w:p>
          <w:p w14:paraId="0FFDB476" w14:textId="77777777" w:rsidR="00FB27FC" w:rsidRPr="007023B1" w:rsidRDefault="00FB27FC" w:rsidP="00FB27FC">
            <w:pPr>
              <w:rPr>
                <w:b/>
                <w:u w:val="single"/>
                <w:lang w:eastAsia="ko-KR"/>
              </w:rPr>
            </w:pPr>
            <w:r w:rsidRPr="007023B1">
              <w:rPr>
                <w:b/>
                <w:u w:val="single"/>
                <w:lang w:eastAsia="ko-KR"/>
              </w:rPr>
              <w:t>Issue 3-3: RSD requirements for PC1</w:t>
            </w:r>
          </w:p>
          <w:p w14:paraId="1300C66C" w14:textId="77777777" w:rsidR="00FB27FC" w:rsidRPr="007023B1" w:rsidRDefault="00FB27FC" w:rsidP="00FB27FC">
            <w:pPr>
              <w:pStyle w:val="afb"/>
              <w:widowControl/>
              <w:numPr>
                <w:ilvl w:val="0"/>
                <w:numId w:val="9"/>
              </w:numPr>
              <w:spacing w:before="0" w:after="120" w:line="240" w:lineRule="auto"/>
              <w:ind w:left="720" w:firstLineChars="0"/>
              <w:jc w:val="left"/>
              <w:rPr>
                <w:rFonts w:eastAsia="宋体"/>
              </w:rPr>
            </w:pPr>
            <w:r w:rsidRPr="007023B1">
              <w:rPr>
                <w:rFonts w:eastAsia="宋体"/>
              </w:rPr>
              <w:t>Proposals</w:t>
            </w:r>
          </w:p>
          <w:p w14:paraId="1FC8CF83" w14:textId="77777777" w:rsidR="00FB27FC" w:rsidRPr="007023B1" w:rsidRDefault="00FB27FC" w:rsidP="00FB27FC">
            <w:pPr>
              <w:pStyle w:val="afb"/>
              <w:widowControl/>
              <w:numPr>
                <w:ilvl w:val="1"/>
                <w:numId w:val="9"/>
              </w:numPr>
              <w:spacing w:before="0" w:after="120" w:line="240" w:lineRule="auto"/>
              <w:ind w:left="1440" w:firstLineChars="0"/>
              <w:jc w:val="left"/>
              <w:rPr>
                <w:rFonts w:eastAsia="宋体"/>
              </w:rPr>
            </w:pPr>
            <w:r w:rsidRPr="007023B1">
              <w:rPr>
                <w:rFonts w:eastAsia="宋体"/>
              </w:rPr>
              <w:t xml:space="preserve">Option 1: For PC1 1Tx for NR-NTN, which is only considered feasible for non-handheld, the RSD is proposed to be 0dB (P4a/R4-2418201) </w:t>
            </w:r>
          </w:p>
          <w:p w14:paraId="75CDA9DB" w14:textId="77777777" w:rsidR="00FB27FC" w:rsidRPr="007023B1" w:rsidRDefault="00FB27FC" w:rsidP="00FB27FC">
            <w:pPr>
              <w:pStyle w:val="afb"/>
              <w:widowControl/>
              <w:numPr>
                <w:ilvl w:val="2"/>
                <w:numId w:val="9"/>
              </w:numPr>
              <w:spacing w:before="0" w:after="120" w:line="240" w:lineRule="auto"/>
              <w:ind w:firstLineChars="0"/>
              <w:jc w:val="left"/>
              <w:rPr>
                <w:rFonts w:eastAsia="宋体"/>
              </w:rPr>
            </w:pPr>
            <w:r w:rsidRPr="007023B1">
              <w:rPr>
                <w:rFonts w:eastAsia="宋体"/>
              </w:rPr>
              <w:t>Option 1-1: FFS for PC1 with 2 or 3 Tx cases (P4b/R4-2418201)</w:t>
            </w:r>
          </w:p>
          <w:p w14:paraId="1299E68D" w14:textId="7B2888FE" w:rsidR="00265109" w:rsidRPr="00FB27FC" w:rsidRDefault="00FB27FC" w:rsidP="00FB27FC">
            <w:pPr>
              <w:pStyle w:val="afb"/>
              <w:widowControl/>
              <w:numPr>
                <w:ilvl w:val="1"/>
                <w:numId w:val="9"/>
              </w:numPr>
              <w:spacing w:before="0" w:after="120" w:line="240" w:lineRule="auto"/>
              <w:ind w:left="1440" w:firstLineChars="0"/>
              <w:jc w:val="left"/>
              <w:rPr>
                <w:rFonts w:eastAsia="宋体"/>
              </w:rPr>
            </w:pPr>
            <w:r w:rsidRPr="007023B1">
              <w:rPr>
                <w:rFonts w:eastAsia="宋体"/>
              </w:rPr>
              <w:t>Option 2 no RSD is needed for non-handheld UE including PC 1 and PC 1.5. (P3/R4-2419016)</w:t>
            </w:r>
          </w:p>
        </w:tc>
      </w:tr>
    </w:tbl>
    <w:p w14:paraId="0AA81B7C" w14:textId="42390B70" w:rsidR="00835A4D" w:rsidRDefault="00835A4D" w:rsidP="006D4C22">
      <w:pPr>
        <w:spacing w:before="180"/>
        <w:rPr>
          <w:lang w:eastAsia="zh-CN"/>
        </w:rPr>
      </w:pPr>
      <w:r>
        <w:rPr>
          <w:rFonts w:hint="eastAsia"/>
          <w:lang w:eastAsia="zh-CN"/>
        </w:rPr>
        <w:lastRenderedPageBreak/>
        <w:t xml:space="preserve">The UL configuration for reference sensitivity was discussed during the previous meeting, </w:t>
      </w:r>
      <w:r w:rsidR="009410CC">
        <w:rPr>
          <w:rFonts w:hint="eastAsia"/>
          <w:lang w:eastAsia="zh-CN"/>
        </w:rPr>
        <w:t xml:space="preserve">but no </w:t>
      </w:r>
      <w:r w:rsidR="00FB284B">
        <w:rPr>
          <w:lang w:eastAsia="zh-CN"/>
        </w:rPr>
        <w:t>agreement was</w:t>
      </w:r>
      <w:r w:rsidR="009410CC">
        <w:rPr>
          <w:rFonts w:hint="eastAsia"/>
          <w:lang w:eastAsia="zh-CN"/>
        </w:rPr>
        <w:t xml:space="preserve"> made.</w:t>
      </w:r>
      <w:r w:rsidR="00FA313D">
        <w:rPr>
          <w:rFonts w:hint="eastAsia"/>
          <w:lang w:eastAsia="zh-CN"/>
        </w:rPr>
        <w:t xml:space="preserve"> </w:t>
      </w:r>
      <w:r w:rsidR="00FA313D" w:rsidRPr="00FA313D">
        <w:rPr>
          <w:lang w:eastAsia="zh-CN"/>
        </w:rPr>
        <w:t xml:space="preserve">Considering that the UL configuration of REFSENS </w:t>
      </w:r>
      <w:r w:rsidR="00FA313D">
        <w:rPr>
          <w:lang w:eastAsia="zh-CN"/>
        </w:rPr>
        <w:t>in TS 38.101-1 captures only</w:t>
      </w:r>
      <w:r w:rsidR="00FA313D" w:rsidRPr="00FA313D">
        <w:rPr>
          <w:lang w:eastAsia="zh-CN"/>
        </w:rPr>
        <w:t xml:space="preserve"> operating band/SCS/CBW and duplex modes (</w:t>
      </w:r>
      <w:r w:rsidR="00FA313D">
        <w:rPr>
          <w:rFonts w:hint="eastAsia"/>
          <w:lang w:eastAsia="zh-CN"/>
        </w:rPr>
        <w:t xml:space="preserve">no </w:t>
      </w:r>
      <w:r w:rsidR="00FA313D">
        <w:rPr>
          <w:lang w:eastAsia="zh-CN"/>
        </w:rPr>
        <w:t xml:space="preserve">power </w:t>
      </w:r>
      <w:r w:rsidR="00FA313D">
        <w:rPr>
          <w:rFonts w:hint="eastAsia"/>
          <w:lang w:eastAsia="zh-CN"/>
        </w:rPr>
        <w:t>class</w:t>
      </w:r>
      <w:r w:rsidR="00FA313D" w:rsidRPr="00FA313D">
        <w:rPr>
          <w:lang w:eastAsia="zh-CN"/>
        </w:rPr>
        <w:t xml:space="preserve">), we believe that it is reasonable to follow this </w:t>
      </w:r>
      <w:r w:rsidR="002D0BBD">
        <w:rPr>
          <w:rFonts w:hint="eastAsia"/>
          <w:lang w:eastAsia="zh-CN"/>
        </w:rPr>
        <w:t>approach</w:t>
      </w:r>
      <w:r w:rsidR="00FA313D" w:rsidRPr="00FA313D">
        <w:rPr>
          <w:lang w:eastAsia="zh-CN"/>
        </w:rPr>
        <w:t>.</w:t>
      </w:r>
    </w:p>
    <w:p w14:paraId="1C423FE7" w14:textId="110936C6" w:rsidR="002D0BBD" w:rsidRPr="002D0BBD" w:rsidRDefault="002D0BBD" w:rsidP="002D0BBD">
      <w:pPr>
        <w:rPr>
          <w:b/>
          <w:lang w:eastAsia="zh-CN"/>
        </w:rPr>
      </w:pPr>
      <w:r>
        <w:rPr>
          <w:rFonts w:hint="eastAsia"/>
          <w:b/>
          <w:lang w:eastAsia="zh-CN"/>
        </w:rPr>
        <w:t>Proposal 1:</w:t>
      </w:r>
      <w:r w:rsidRPr="002D0BBD">
        <w:rPr>
          <w:rFonts w:hint="eastAsia"/>
          <w:b/>
          <w:lang w:eastAsia="zh-CN"/>
        </w:rPr>
        <w:t xml:space="preserve"> </w:t>
      </w:r>
      <w:r w:rsidRPr="002D0BBD">
        <w:rPr>
          <w:rFonts w:hint="eastAsia"/>
          <w:b/>
          <w:szCs w:val="24"/>
          <w:lang w:eastAsia="zh-CN"/>
        </w:rPr>
        <w:t>F</w:t>
      </w:r>
      <w:r w:rsidR="00525A58">
        <w:rPr>
          <w:b/>
          <w:szCs w:val="24"/>
          <w:lang w:eastAsia="zh-CN"/>
        </w:rPr>
        <w:t>or PC2 NR NTN UE, the REFSEN</w:t>
      </w:r>
      <w:r w:rsidR="00525A58">
        <w:rPr>
          <w:rFonts w:hint="eastAsia"/>
          <w:b/>
          <w:szCs w:val="24"/>
          <w:lang w:eastAsia="zh-CN"/>
        </w:rPr>
        <w:t>S</w:t>
      </w:r>
      <w:r w:rsidRPr="002D0BBD">
        <w:rPr>
          <w:b/>
          <w:szCs w:val="24"/>
          <w:lang w:eastAsia="zh-CN"/>
        </w:rPr>
        <w:t xml:space="preserve"> test can adopt the same UL configuration</w:t>
      </w:r>
      <w:r w:rsidRPr="002D0BBD">
        <w:rPr>
          <w:rFonts w:hint="eastAsia"/>
          <w:b/>
          <w:szCs w:val="24"/>
          <w:lang w:eastAsia="zh-CN"/>
        </w:rPr>
        <w:t xml:space="preserve"> i.e. Table 7.3.2-2 in TS 38</w:t>
      </w:r>
      <w:r w:rsidRPr="002D0BBD">
        <w:rPr>
          <w:b/>
          <w:szCs w:val="24"/>
          <w:lang w:eastAsia="zh-CN"/>
        </w:rPr>
        <w:t>.</w:t>
      </w:r>
      <w:r w:rsidRPr="002D0BBD">
        <w:rPr>
          <w:rFonts w:hint="eastAsia"/>
          <w:b/>
          <w:szCs w:val="24"/>
          <w:lang w:eastAsia="zh-CN"/>
        </w:rPr>
        <w:t>101-5.</w:t>
      </w:r>
    </w:p>
    <w:p w14:paraId="3736BBD0" w14:textId="77777777" w:rsidR="00753354" w:rsidRDefault="00F002B4" w:rsidP="006D4C22">
      <w:pPr>
        <w:spacing w:before="180"/>
        <w:rPr>
          <w:lang w:eastAsia="zh-CN"/>
        </w:rPr>
      </w:pPr>
      <w:r>
        <w:rPr>
          <w:lang w:eastAsia="zh-CN"/>
        </w:rPr>
        <w:t>Since</w:t>
      </w:r>
      <w:r>
        <w:rPr>
          <w:rFonts w:hint="eastAsia"/>
          <w:lang w:eastAsia="zh-CN"/>
        </w:rPr>
        <w:t xml:space="preserve"> FR1</w:t>
      </w:r>
      <w:r w:rsidR="0051049D">
        <w:rPr>
          <w:rFonts w:hint="eastAsia"/>
          <w:lang w:eastAsia="zh-CN"/>
        </w:rPr>
        <w:t xml:space="preserve"> NR</w:t>
      </w:r>
      <w:r>
        <w:rPr>
          <w:lang w:eastAsia="zh-CN"/>
        </w:rPr>
        <w:t xml:space="preserve"> NTN UE and</w:t>
      </w:r>
      <w:r>
        <w:rPr>
          <w:rFonts w:hint="eastAsia"/>
          <w:lang w:eastAsia="zh-CN"/>
        </w:rPr>
        <w:t xml:space="preserve"> FR1</w:t>
      </w:r>
      <w:r w:rsidR="0051049D">
        <w:rPr>
          <w:rFonts w:hint="eastAsia"/>
          <w:lang w:eastAsia="zh-CN"/>
        </w:rPr>
        <w:t xml:space="preserve"> NR</w:t>
      </w:r>
      <w:r>
        <w:rPr>
          <w:lang w:eastAsia="zh-CN"/>
        </w:rPr>
        <w:t xml:space="preserve"> TN UE</w:t>
      </w:r>
      <w:r w:rsidRPr="00F002B4">
        <w:rPr>
          <w:lang w:eastAsia="zh-CN"/>
        </w:rPr>
        <w:t xml:space="preserve"> are </w:t>
      </w:r>
      <w:r>
        <w:rPr>
          <w:rFonts w:hint="eastAsia"/>
          <w:lang w:eastAsia="zh-CN"/>
        </w:rPr>
        <w:t>implemented</w:t>
      </w:r>
      <w:r w:rsidRPr="00F002B4">
        <w:rPr>
          <w:lang w:eastAsia="zh-CN"/>
        </w:rPr>
        <w:t xml:space="preserve"> in a similar </w:t>
      </w:r>
      <w:r>
        <w:rPr>
          <w:rFonts w:hint="eastAsia"/>
          <w:lang w:eastAsia="zh-CN"/>
        </w:rPr>
        <w:t>approach</w:t>
      </w:r>
      <w:r w:rsidRPr="00F002B4">
        <w:rPr>
          <w:lang w:eastAsia="zh-CN"/>
        </w:rPr>
        <w:t>, the study of TN HP</w:t>
      </w:r>
      <w:r w:rsidR="0051049D">
        <w:rPr>
          <w:lang w:eastAsia="zh-CN"/>
        </w:rPr>
        <w:t>UE</w:t>
      </w:r>
      <w:r w:rsidR="0051049D">
        <w:rPr>
          <w:rFonts w:hint="eastAsia"/>
          <w:lang w:eastAsia="zh-CN"/>
        </w:rPr>
        <w:t xml:space="preserve"> operating</w:t>
      </w:r>
      <w:r w:rsidRPr="00F002B4">
        <w:rPr>
          <w:lang w:eastAsia="zh-CN"/>
        </w:rPr>
        <w:t xml:space="preserve"> in single band FDD mode </w:t>
      </w:r>
      <w:r w:rsidR="0051049D">
        <w:rPr>
          <w:rFonts w:hint="eastAsia"/>
          <w:lang w:eastAsia="zh-CN"/>
        </w:rPr>
        <w:t>could be reused for NR NTN HPUE</w:t>
      </w:r>
      <w:r w:rsidRPr="00F002B4">
        <w:rPr>
          <w:lang w:eastAsia="zh-CN"/>
        </w:rPr>
        <w:t>.</w:t>
      </w:r>
      <w:r>
        <w:rPr>
          <w:rFonts w:hint="eastAsia"/>
          <w:lang w:eastAsia="zh-CN"/>
        </w:rPr>
        <w:t xml:space="preserve"> </w:t>
      </w:r>
      <w:r w:rsidR="0051049D">
        <w:rPr>
          <w:rFonts w:hint="eastAsia"/>
          <w:lang w:eastAsia="zh-CN"/>
        </w:rPr>
        <w:t>Referring to the</w:t>
      </w:r>
      <w:r w:rsidR="008745F8">
        <w:rPr>
          <w:rFonts w:hint="eastAsia"/>
          <w:lang w:eastAsia="zh-CN"/>
        </w:rPr>
        <w:t xml:space="preserve"> RSD study</w:t>
      </w:r>
      <w:r w:rsidR="0051049D">
        <w:rPr>
          <w:rFonts w:hint="eastAsia"/>
          <w:lang w:eastAsia="zh-CN"/>
        </w:rPr>
        <w:t xml:space="preserve"> TR 38.861 and TR 38.896, </w:t>
      </w:r>
      <w:r w:rsidR="003F2AC7" w:rsidRPr="003F2AC7">
        <w:rPr>
          <w:lang w:eastAsia="zh-CN"/>
        </w:rPr>
        <w:t xml:space="preserve">the 2Tx architecture causes more severe interference compared to the 1Tx architecture, but the larger Tx-Rx </w:t>
      </w:r>
      <w:r w:rsidR="003F2AC7">
        <w:rPr>
          <w:rFonts w:hint="eastAsia"/>
          <w:lang w:eastAsia="zh-CN"/>
        </w:rPr>
        <w:t>separation</w:t>
      </w:r>
      <w:r w:rsidR="003F2AC7" w:rsidRPr="003F2AC7">
        <w:rPr>
          <w:lang w:eastAsia="zh-CN"/>
        </w:rPr>
        <w:t xml:space="preserve"> prevents potential interference </w:t>
      </w:r>
      <w:r w:rsidR="003F2AC7">
        <w:rPr>
          <w:rFonts w:hint="eastAsia"/>
          <w:lang w:eastAsia="zh-CN"/>
        </w:rPr>
        <w:t>from</w:t>
      </w:r>
      <w:r w:rsidR="003F2AC7" w:rsidRPr="003F2AC7">
        <w:rPr>
          <w:lang w:eastAsia="zh-CN"/>
        </w:rPr>
        <w:t xml:space="preserve"> the Tx chain.</w:t>
      </w:r>
      <w:r w:rsidR="00AF48CE">
        <w:rPr>
          <w:rFonts w:hint="eastAsia"/>
          <w:lang w:eastAsia="zh-CN"/>
        </w:rPr>
        <w:t xml:space="preserve"> </w:t>
      </w:r>
    </w:p>
    <w:p w14:paraId="4A195508" w14:textId="623BDBC7" w:rsidR="00BF426D" w:rsidRDefault="00302E06" w:rsidP="00CE0F04">
      <w:pPr>
        <w:rPr>
          <w:lang w:eastAsia="zh-CN"/>
        </w:rPr>
      </w:pPr>
      <w:r>
        <w:rPr>
          <w:rFonts w:hint="eastAsia"/>
          <w:lang w:eastAsia="zh-CN"/>
        </w:rPr>
        <w:t>For PC</w:t>
      </w:r>
      <w:r w:rsidR="00753354">
        <w:rPr>
          <w:rFonts w:hint="eastAsia"/>
          <w:lang w:eastAsia="zh-CN"/>
        </w:rPr>
        <w:t>1.5 NTN HPUE</w:t>
      </w:r>
      <w:r w:rsidR="00F03007">
        <w:rPr>
          <w:rFonts w:hint="eastAsia"/>
          <w:lang w:eastAsia="zh-CN"/>
        </w:rPr>
        <w:t>, the Tx architectures</w:t>
      </w:r>
      <w:r w:rsidR="00753354">
        <w:rPr>
          <w:rFonts w:hint="eastAsia"/>
          <w:lang w:eastAsia="zh-CN"/>
        </w:rPr>
        <w:t xml:space="preserve"> has</w:t>
      </w:r>
      <w:r w:rsidR="00F03007">
        <w:rPr>
          <w:rFonts w:hint="eastAsia"/>
          <w:lang w:eastAsia="zh-CN"/>
        </w:rPr>
        <w:t xml:space="preserve"> not</w:t>
      </w:r>
      <w:r w:rsidR="00CD15B9">
        <w:rPr>
          <w:rFonts w:hint="eastAsia"/>
          <w:lang w:eastAsia="zh-CN"/>
        </w:rPr>
        <w:t xml:space="preserve"> yet</w:t>
      </w:r>
      <w:r w:rsidR="00753354">
        <w:rPr>
          <w:rFonts w:hint="eastAsia"/>
          <w:lang w:eastAsia="zh-CN"/>
        </w:rPr>
        <w:t xml:space="preserve"> been</w:t>
      </w:r>
      <w:r w:rsidR="00F03007">
        <w:rPr>
          <w:rFonts w:hint="eastAsia"/>
          <w:lang w:eastAsia="zh-CN"/>
        </w:rPr>
        <w:t xml:space="preserve"> </w:t>
      </w:r>
      <w:r w:rsidR="00CD15B9">
        <w:rPr>
          <w:rFonts w:hint="eastAsia"/>
          <w:lang w:eastAsia="zh-CN"/>
        </w:rPr>
        <w:t xml:space="preserve">determined, </w:t>
      </w:r>
      <w:r w:rsidR="00CD15B9" w:rsidRPr="00CD15B9">
        <w:rPr>
          <w:lang w:eastAsia="zh-CN"/>
        </w:rPr>
        <w:t xml:space="preserve">and the architecture of the HPUE will have a </w:t>
      </w:r>
      <w:r w:rsidR="00CD15B9">
        <w:rPr>
          <w:rFonts w:hint="eastAsia"/>
          <w:lang w:eastAsia="zh-CN"/>
        </w:rPr>
        <w:t>significant</w:t>
      </w:r>
      <w:r w:rsidR="00CD15B9" w:rsidRPr="00CD15B9">
        <w:rPr>
          <w:lang w:eastAsia="zh-CN"/>
        </w:rPr>
        <w:t xml:space="preserve"> impac</w:t>
      </w:r>
      <w:r w:rsidR="00CD15B9">
        <w:rPr>
          <w:lang w:eastAsia="zh-CN"/>
        </w:rPr>
        <w:t>t on the conclusions of the RSD</w:t>
      </w:r>
      <w:r w:rsidR="00F03007">
        <w:rPr>
          <w:rFonts w:hint="eastAsia"/>
          <w:lang w:eastAsia="zh-CN"/>
        </w:rPr>
        <w:t>.</w:t>
      </w:r>
      <w:r w:rsidR="00753354">
        <w:rPr>
          <w:rFonts w:hint="eastAsia"/>
          <w:lang w:eastAsia="zh-CN"/>
        </w:rPr>
        <w:t xml:space="preserve"> </w:t>
      </w:r>
      <w:r w:rsidR="00674A2C" w:rsidRPr="00674A2C">
        <w:rPr>
          <w:lang w:eastAsia="zh-CN"/>
        </w:rPr>
        <w:t xml:space="preserve">For non-handheld PC 1.5 NTN HPUE, we </w:t>
      </w:r>
      <w:r w:rsidR="00674A2C">
        <w:rPr>
          <w:rFonts w:hint="eastAsia"/>
          <w:lang w:eastAsia="zh-CN"/>
        </w:rPr>
        <w:t>believed that</w:t>
      </w:r>
      <w:r w:rsidR="00674A2C" w:rsidRPr="00674A2C">
        <w:rPr>
          <w:lang w:eastAsia="zh-CN"/>
        </w:rPr>
        <w:t xml:space="preserve"> </w:t>
      </w:r>
      <w:r w:rsidR="00674A2C">
        <w:rPr>
          <w:rFonts w:hint="eastAsia"/>
          <w:lang w:eastAsia="zh-CN"/>
        </w:rPr>
        <w:t>the</w:t>
      </w:r>
      <w:r w:rsidR="00674A2C" w:rsidRPr="00674A2C">
        <w:rPr>
          <w:lang w:eastAsia="zh-CN"/>
        </w:rPr>
        <w:t xml:space="preserve"> RSD evaluation </w:t>
      </w:r>
      <w:r w:rsidR="00674A2C">
        <w:rPr>
          <w:rFonts w:hint="eastAsia"/>
          <w:lang w:eastAsia="zh-CN"/>
        </w:rPr>
        <w:t>could</w:t>
      </w:r>
      <w:r w:rsidR="00674A2C" w:rsidRPr="00674A2C">
        <w:rPr>
          <w:lang w:eastAsia="zh-CN"/>
        </w:rPr>
        <w:t xml:space="preserve"> be lower priority than that of handheld UE (</w:t>
      </w:r>
      <w:r w:rsidR="00674A2C">
        <w:rPr>
          <w:rFonts w:hint="eastAsia"/>
          <w:lang w:eastAsia="zh-CN"/>
        </w:rPr>
        <w:t>due to the</w:t>
      </w:r>
      <w:r w:rsidR="00674A2C" w:rsidRPr="00674A2C">
        <w:rPr>
          <w:lang w:eastAsia="zh-CN"/>
        </w:rPr>
        <w:t xml:space="preserve"> hardware</w:t>
      </w:r>
      <w:r w:rsidR="00674A2C">
        <w:rPr>
          <w:rFonts w:hint="eastAsia"/>
          <w:lang w:eastAsia="zh-CN"/>
        </w:rPr>
        <w:t xml:space="preserve"> capabilities</w:t>
      </w:r>
      <w:r w:rsidR="00674A2C" w:rsidRPr="00674A2C">
        <w:rPr>
          <w:lang w:eastAsia="zh-CN"/>
        </w:rPr>
        <w:t>).</w:t>
      </w:r>
      <w:r w:rsidR="00695F8A">
        <w:rPr>
          <w:rFonts w:hint="eastAsia"/>
          <w:lang w:eastAsia="zh-CN"/>
        </w:rPr>
        <w:t xml:space="preserve"> I</w:t>
      </w:r>
      <w:r w:rsidR="00695F8A" w:rsidRPr="00695F8A">
        <w:rPr>
          <w:lang w:eastAsia="zh-CN"/>
        </w:rPr>
        <w:t>t is important to determine whether the PC1.5</w:t>
      </w:r>
      <w:r w:rsidR="00695F8A">
        <w:rPr>
          <w:rFonts w:hint="eastAsia"/>
          <w:lang w:eastAsia="zh-CN"/>
        </w:rPr>
        <w:t xml:space="preserve"> NTN</w:t>
      </w:r>
      <w:r w:rsidR="00695F8A" w:rsidRPr="00695F8A">
        <w:rPr>
          <w:lang w:eastAsia="zh-CN"/>
        </w:rPr>
        <w:t xml:space="preserve"> </w:t>
      </w:r>
      <w:r w:rsidR="00695F8A">
        <w:rPr>
          <w:rFonts w:hint="eastAsia"/>
          <w:lang w:eastAsia="zh-CN"/>
        </w:rPr>
        <w:t>HP</w:t>
      </w:r>
      <w:r w:rsidR="00695F8A" w:rsidRPr="00695F8A">
        <w:rPr>
          <w:lang w:eastAsia="zh-CN"/>
        </w:rPr>
        <w:t xml:space="preserve">UE supports the 2Tx architecture and </w:t>
      </w:r>
      <w:r w:rsidR="002F64A0">
        <w:rPr>
          <w:lang w:eastAsia="zh-CN"/>
        </w:rPr>
        <w:t>the corresponding RSD value</w:t>
      </w:r>
      <w:r w:rsidR="002F64A0">
        <w:rPr>
          <w:rFonts w:hint="eastAsia"/>
          <w:lang w:eastAsia="zh-CN"/>
        </w:rPr>
        <w:t xml:space="preserve"> could be derived</w:t>
      </w:r>
      <w:r w:rsidR="002F64A0">
        <w:rPr>
          <w:lang w:eastAsia="zh-CN"/>
        </w:rPr>
        <w:t>.</w:t>
      </w:r>
      <w:r w:rsidR="00695F8A" w:rsidRPr="00695F8A">
        <w:rPr>
          <w:lang w:eastAsia="zh-CN"/>
        </w:rPr>
        <w:t xml:space="preserve"> </w:t>
      </w:r>
      <w:r w:rsidR="002F64A0" w:rsidRPr="002F64A0">
        <w:rPr>
          <w:lang w:eastAsia="zh-CN"/>
        </w:rPr>
        <w:t>After determining the RSD for the handheld PC1.5 NTN HPUE, it can be discussed whether to apply the</w:t>
      </w:r>
      <w:r w:rsidR="002F64A0">
        <w:rPr>
          <w:lang w:eastAsia="zh-CN"/>
        </w:rPr>
        <w:t xml:space="preserve"> conclusions to non-handheld</w:t>
      </w:r>
      <w:r w:rsidR="002F64A0">
        <w:rPr>
          <w:rFonts w:hint="eastAsia"/>
          <w:lang w:eastAsia="zh-CN"/>
        </w:rPr>
        <w:t xml:space="preserve"> PC1.5 NTN</w:t>
      </w:r>
      <w:r w:rsidR="002F64A0">
        <w:rPr>
          <w:lang w:eastAsia="zh-CN"/>
        </w:rPr>
        <w:t xml:space="preserve"> </w:t>
      </w:r>
      <w:r w:rsidR="002F64A0">
        <w:rPr>
          <w:rFonts w:hint="eastAsia"/>
          <w:lang w:eastAsia="zh-CN"/>
        </w:rPr>
        <w:t>HP</w:t>
      </w:r>
      <w:r w:rsidR="002F64A0">
        <w:rPr>
          <w:lang w:eastAsia="zh-CN"/>
        </w:rPr>
        <w:t>UE</w:t>
      </w:r>
      <w:r w:rsidR="002F64A0" w:rsidRPr="002F64A0">
        <w:rPr>
          <w:lang w:eastAsia="zh-CN"/>
        </w:rPr>
        <w:t>.</w:t>
      </w:r>
    </w:p>
    <w:p w14:paraId="53BF3165" w14:textId="63501EC3" w:rsidR="00680628" w:rsidRPr="00D33477" w:rsidRDefault="009D496B" w:rsidP="00CE0F04">
      <w:pPr>
        <w:rPr>
          <w:b/>
          <w:lang w:eastAsia="zh-CN"/>
        </w:rPr>
      </w:pPr>
      <w:r>
        <w:rPr>
          <w:rFonts w:hint="eastAsia"/>
          <w:b/>
          <w:lang w:eastAsia="zh-CN"/>
        </w:rPr>
        <w:t xml:space="preserve">Proposal 2: For NR NTN PC 1.5 handheld HPUE, the RSD value depends on the architecture of HPUE. </w:t>
      </w:r>
      <w:r w:rsidR="00680628">
        <w:rPr>
          <w:rFonts w:hint="eastAsia"/>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C64EF1B"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C84E033" w14:textId="77777777" w:rsidR="00AB1FE3" w:rsidRPr="002D0BBD" w:rsidRDefault="00AB1FE3" w:rsidP="00AB1FE3">
      <w:pPr>
        <w:rPr>
          <w:b/>
          <w:lang w:eastAsia="zh-CN"/>
        </w:rPr>
      </w:pPr>
      <w:r>
        <w:rPr>
          <w:rFonts w:hint="eastAsia"/>
          <w:b/>
          <w:lang w:eastAsia="zh-CN"/>
        </w:rPr>
        <w:t>Proposal 1:</w:t>
      </w:r>
      <w:r w:rsidRPr="002D0BBD">
        <w:rPr>
          <w:rFonts w:hint="eastAsia"/>
          <w:b/>
          <w:lang w:eastAsia="zh-CN"/>
        </w:rPr>
        <w:t xml:space="preserve"> </w:t>
      </w:r>
      <w:r w:rsidRPr="002D0BBD">
        <w:rPr>
          <w:rFonts w:hint="eastAsia"/>
          <w:b/>
          <w:szCs w:val="24"/>
          <w:lang w:eastAsia="zh-CN"/>
        </w:rPr>
        <w:t>F</w:t>
      </w:r>
      <w:r>
        <w:rPr>
          <w:b/>
          <w:szCs w:val="24"/>
          <w:lang w:eastAsia="zh-CN"/>
        </w:rPr>
        <w:t>or PC2 NR NTN UE, the REFSEN</w:t>
      </w:r>
      <w:r>
        <w:rPr>
          <w:rFonts w:hint="eastAsia"/>
          <w:b/>
          <w:szCs w:val="24"/>
          <w:lang w:eastAsia="zh-CN"/>
        </w:rPr>
        <w:t>S</w:t>
      </w:r>
      <w:r w:rsidRPr="002D0BBD">
        <w:rPr>
          <w:b/>
          <w:szCs w:val="24"/>
          <w:lang w:eastAsia="zh-CN"/>
        </w:rPr>
        <w:t xml:space="preserve"> test can adopt the same UL configuration</w:t>
      </w:r>
      <w:r w:rsidRPr="002D0BBD">
        <w:rPr>
          <w:rFonts w:hint="eastAsia"/>
          <w:b/>
          <w:szCs w:val="24"/>
          <w:lang w:eastAsia="zh-CN"/>
        </w:rPr>
        <w:t xml:space="preserve"> i.e. Table 7.3.2-2 in TS 38</w:t>
      </w:r>
      <w:r w:rsidRPr="002D0BBD">
        <w:rPr>
          <w:b/>
          <w:szCs w:val="24"/>
          <w:lang w:eastAsia="zh-CN"/>
        </w:rPr>
        <w:t>.</w:t>
      </w:r>
      <w:r w:rsidRPr="002D0BBD">
        <w:rPr>
          <w:rFonts w:hint="eastAsia"/>
          <w:b/>
          <w:szCs w:val="24"/>
          <w:lang w:eastAsia="zh-CN"/>
        </w:rPr>
        <w:t>101-5.</w:t>
      </w:r>
    </w:p>
    <w:p w14:paraId="772057BB" w14:textId="5B536E1D" w:rsidR="00DD4D51" w:rsidRPr="005E7CA3" w:rsidRDefault="001F4559" w:rsidP="00435EAE">
      <w:pPr>
        <w:rPr>
          <w:color w:val="000000"/>
          <w:lang w:eastAsia="zh-CN"/>
        </w:rPr>
      </w:pPr>
      <w:r>
        <w:rPr>
          <w:rFonts w:hint="eastAsia"/>
          <w:b/>
          <w:lang w:eastAsia="zh-CN"/>
        </w:rPr>
        <w:t>Proposal 2</w:t>
      </w:r>
      <w:r w:rsidR="005E7CA3">
        <w:rPr>
          <w:rFonts w:hint="eastAsia"/>
          <w:b/>
          <w:lang w:eastAsia="zh-CN"/>
        </w:rPr>
        <w:t xml:space="preserve">: </w:t>
      </w:r>
      <w:r>
        <w:rPr>
          <w:rFonts w:hint="eastAsia"/>
          <w:b/>
          <w:lang w:eastAsia="zh-CN"/>
        </w:rPr>
        <w:t>For NR NTN PC 1.5 handheld HPUE, the RSD value depends on the architecture of HPUE</w:t>
      </w:r>
      <w:r w:rsidR="005E7CA3">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16EF4445" w:rsidR="00A06129" w:rsidRPr="00583983" w:rsidRDefault="007416A3" w:rsidP="007416A3">
      <w:pPr>
        <w:numPr>
          <w:ilvl w:val="0"/>
          <w:numId w:val="5"/>
        </w:numPr>
        <w:rPr>
          <w:lang w:eastAsia="zh-CN"/>
        </w:rPr>
      </w:pPr>
      <w:r>
        <w:rPr>
          <w:lang w:eastAsia="zh-CN"/>
        </w:rPr>
        <w:t>R</w:t>
      </w:r>
      <w:r w:rsidR="004E4913">
        <w:rPr>
          <w:lang w:eastAsia="zh-CN"/>
        </w:rPr>
        <w:t>4</w:t>
      </w:r>
      <w:r w:rsidR="004E4913" w:rsidRPr="00E67DBF">
        <w:rPr>
          <w:lang w:eastAsia="zh-CN"/>
        </w:rPr>
        <w:t>-</w:t>
      </w:r>
      <w:r w:rsidR="004E4913">
        <w:rPr>
          <w:rFonts w:hint="eastAsia"/>
          <w:lang w:eastAsia="zh-CN"/>
        </w:rPr>
        <w:t>24</w:t>
      </w:r>
      <w:r w:rsidR="003D55A4">
        <w:rPr>
          <w:rFonts w:hint="eastAsia"/>
          <w:lang w:eastAsia="zh-CN"/>
        </w:rPr>
        <w:t>20403</w:t>
      </w:r>
      <w:r w:rsidR="004E4913">
        <w:rPr>
          <w:rFonts w:hint="eastAsia"/>
          <w:lang w:eastAsia="zh-CN"/>
        </w:rPr>
        <w:t xml:space="preserve">, </w:t>
      </w:r>
      <w:r w:rsidR="004E4913" w:rsidRPr="007416A3">
        <w:rPr>
          <w:lang w:eastAsia="zh-CN"/>
        </w:rPr>
        <w:t>WF on UE RF requirements for NTN HPUE</w:t>
      </w:r>
      <w:r w:rsidR="004E4913">
        <w:rPr>
          <w:rFonts w:hint="eastAsia"/>
          <w:lang w:eastAsia="zh-CN"/>
        </w:rPr>
        <w:t>, Samsung, RAN4 #11</w:t>
      </w:r>
      <w:r w:rsidR="003D55A4">
        <w:rPr>
          <w:rFonts w:hint="eastAsia"/>
          <w:lang w:eastAsia="zh-CN"/>
        </w:rPr>
        <w:t>3</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09031" w14:textId="77777777" w:rsidR="003C6FEA" w:rsidRDefault="003C6FEA">
      <w:r>
        <w:separator/>
      </w:r>
    </w:p>
  </w:endnote>
  <w:endnote w:type="continuationSeparator" w:id="0">
    <w:p w14:paraId="45A732EB" w14:textId="77777777" w:rsidR="003C6FEA" w:rsidRDefault="003C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01452" w14:textId="77777777" w:rsidR="003C6FEA" w:rsidRDefault="003C6FEA">
      <w:r>
        <w:separator/>
      </w:r>
    </w:p>
  </w:footnote>
  <w:footnote w:type="continuationSeparator" w:id="0">
    <w:p w14:paraId="61622D74" w14:textId="77777777" w:rsidR="003C6FEA" w:rsidRDefault="003C6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1"/>
  </w:num>
  <w:num w:numId="4">
    <w:abstractNumId w:val="6"/>
  </w:num>
  <w:num w:numId="5">
    <w:abstractNumId w:val="5"/>
  </w:num>
  <w:num w:numId="6">
    <w:abstractNumId w:val="14"/>
  </w:num>
  <w:num w:numId="7">
    <w:abstractNumId w:val="8"/>
  </w:num>
  <w:num w:numId="8">
    <w:abstractNumId w:val="3"/>
  </w:num>
  <w:num w:numId="9">
    <w:abstractNumId w:val="10"/>
  </w:num>
  <w:num w:numId="10">
    <w:abstractNumId w:val="4"/>
  </w:num>
  <w:num w:numId="11">
    <w:abstractNumId w:val="0"/>
  </w:num>
  <w:num w:numId="12">
    <w:abstractNumId w:val="9"/>
  </w:num>
  <w:num w:numId="13">
    <w:abstractNumId w:val="12"/>
  </w:num>
  <w:num w:numId="14">
    <w:abstractNumId w:val="2"/>
  </w:num>
  <w:num w:numId="1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828"/>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75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0FE"/>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C7FD5"/>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145"/>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58F4"/>
    <w:rsid w:val="001262FA"/>
    <w:rsid w:val="0012631D"/>
    <w:rsid w:val="00126519"/>
    <w:rsid w:val="00126C73"/>
    <w:rsid w:val="00126CE2"/>
    <w:rsid w:val="00126E17"/>
    <w:rsid w:val="00126F43"/>
    <w:rsid w:val="00127900"/>
    <w:rsid w:val="00127A1F"/>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C9A"/>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676"/>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5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2C5"/>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658"/>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2DE"/>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3AD"/>
    <w:rsid w:val="002900A1"/>
    <w:rsid w:val="00290C14"/>
    <w:rsid w:val="00291A95"/>
    <w:rsid w:val="00292722"/>
    <w:rsid w:val="002929CD"/>
    <w:rsid w:val="00293149"/>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5BA5"/>
    <w:rsid w:val="002C5C4B"/>
    <w:rsid w:val="002C5E30"/>
    <w:rsid w:val="002C639A"/>
    <w:rsid w:val="002C662F"/>
    <w:rsid w:val="002C704B"/>
    <w:rsid w:val="002C761D"/>
    <w:rsid w:val="002D027F"/>
    <w:rsid w:val="002D0888"/>
    <w:rsid w:val="002D0BBD"/>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A0"/>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2E06"/>
    <w:rsid w:val="00303616"/>
    <w:rsid w:val="00303D9C"/>
    <w:rsid w:val="003040C8"/>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099A"/>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0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E98"/>
    <w:rsid w:val="003C4FFD"/>
    <w:rsid w:val="003C513C"/>
    <w:rsid w:val="003C52CB"/>
    <w:rsid w:val="003C53E4"/>
    <w:rsid w:val="003C58E3"/>
    <w:rsid w:val="003C5EAB"/>
    <w:rsid w:val="003C6272"/>
    <w:rsid w:val="003C6355"/>
    <w:rsid w:val="003C6CF4"/>
    <w:rsid w:val="003C6F5F"/>
    <w:rsid w:val="003C6FEA"/>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5A4"/>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C7"/>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C5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913"/>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49D"/>
    <w:rsid w:val="00510780"/>
    <w:rsid w:val="00510B3A"/>
    <w:rsid w:val="00510F00"/>
    <w:rsid w:val="0051120F"/>
    <w:rsid w:val="00511B69"/>
    <w:rsid w:val="00511C9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A58"/>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5ABA"/>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0C"/>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6DF"/>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E7CA3"/>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4A1"/>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2C3D"/>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269"/>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100"/>
    <w:rsid w:val="00674A2C"/>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628"/>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846"/>
    <w:rsid w:val="006929D8"/>
    <w:rsid w:val="0069396F"/>
    <w:rsid w:val="00693DA2"/>
    <w:rsid w:val="00694D76"/>
    <w:rsid w:val="00695165"/>
    <w:rsid w:val="0069528E"/>
    <w:rsid w:val="00695808"/>
    <w:rsid w:val="00695D8E"/>
    <w:rsid w:val="00695F8A"/>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4C22"/>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354"/>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5DB"/>
    <w:rsid w:val="00794739"/>
    <w:rsid w:val="0079482D"/>
    <w:rsid w:val="0079518A"/>
    <w:rsid w:val="00795329"/>
    <w:rsid w:val="0079640E"/>
    <w:rsid w:val="00796EA1"/>
    <w:rsid w:val="00797E99"/>
    <w:rsid w:val="00797F56"/>
    <w:rsid w:val="007A00FA"/>
    <w:rsid w:val="007A07A3"/>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8C4"/>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A4D"/>
    <w:rsid w:val="00835EA6"/>
    <w:rsid w:val="00835ED5"/>
    <w:rsid w:val="00836126"/>
    <w:rsid w:val="008361FE"/>
    <w:rsid w:val="00836ED7"/>
    <w:rsid w:val="0083705D"/>
    <w:rsid w:val="00837E79"/>
    <w:rsid w:val="00840511"/>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38F"/>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5F8"/>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BF6"/>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740"/>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0CC"/>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0DC"/>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295"/>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6B"/>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39AD"/>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77B23"/>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1FE3"/>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079"/>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0AC4"/>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502"/>
    <w:rsid w:val="00AF292C"/>
    <w:rsid w:val="00AF2951"/>
    <w:rsid w:val="00AF335D"/>
    <w:rsid w:val="00AF3DA8"/>
    <w:rsid w:val="00AF41E9"/>
    <w:rsid w:val="00AF439C"/>
    <w:rsid w:val="00AF48CE"/>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446"/>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4B"/>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46A"/>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26D"/>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B0"/>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37C2E"/>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55"/>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1A"/>
    <w:rsid w:val="00CB5C92"/>
    <w:rsid w:val="00CB6217"/>
    <w:rsid w:val="00CB65A5"/>
    <w:rsid w:val="00CB68C8"/>
    <w:rsid w:val="00CB6F60"/>
    <w:rsid w:val="00CB7025"/>
    <w:rsid w:val="00CB70A8"/>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5B9"/>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04"/>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477"/>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3ECF"/>
    <w:rsid w:val="00D74385"/>
    <w:rsid w:val="00D746E0"/>
    <w:rsid w:val="00D75983"/>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548"/>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AC7"/>
    <w:rsid w:val="00D91B1E"/>
    <w:rsid w:val="00D91C7B"/>
    <w:rsid w:val="00D927D9"/>
    <w:rsid w:val="00D92846"/>
    <w:rsid w:val="00D92E66"/>
    <w:rsid w:val="00D933C8"/>
    <w:rsid w:val="00D93536"/>
    <w:rsid w:val="00D93F6D"/>
    <w:rsid w:val="00D94AEF"/>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3FCE"/>
    <w:rsid w:val="00E74B02"/>
    <w:rsid w:val="00E74C59"/>
    <w:rsid w:val="00E74DC0"/>
    <w:rsid w:val="00E7526A"/>
    <w:rsid w:val="00E755C6"/>
    <w:rsid w:val="00E758E5"/>
    <w:rsid w:val="00E75F6D"/>
    <w:rsid w:val="00E7626A"/>
    <w:rsid w:val="00E765AC"/>
    <w:rsid w:val="00E7663C"/>
    <w:rsid w:val="00E7673E"/>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6B4F"/>
    <w:rsid w:val="00EF7206"/>
    <w:rsid w:val="00EF73DE"/>
    <w:rsid w:val="00EF7E95"/>
    <w:rsid w:val="00F002B4"/>
    <w:rsid w:val="00F01346"/>
    <w:rsid w:val="00F0191A"/>
    <w:rsid w:val="00F01A1A"/>
    <w:rsid w:val="00F01A61"/>
    <w:rsid w:val="00F01FE0"/>
    <w:rsid w:val="00F02177"/>
    <w:rsid w:val="00F021A2"/>
    <w:rsid w:val="00F02527"/>
    <w:rsid w:val="00F02586"/>
    <w:rsid w:val="00F02766"/>
    <w:rsid w:val="00F0296F"/>
    <w:rsid w:val="00F03007"/>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4942"/>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13D"/>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B16C8"/>
    <w:rsid w:val="00FB1977"/>
    <w:rsid w:val="00FB21D9"/>
    <w:rsid w:val="00FB27FC"/>
    <w:rsid w:val="00FB284B"/>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75B"/>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B93FA-57D2-41AE-9F5E-6B716F806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20570</TotalTime>
  <Pages>2</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560</cp:revision>
  <dcterms:created xsi:type="dcterms:W3CDTF">2024-01-18T06:24:00Z</dcterms:created>
  <dcterms:modified xsi:type="dcterms:W3CDTF">2025-02-07T08:41:00Z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